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4063B55D"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A31E6D">
        <w:t>9</w:t>
      </w:r>
      <w:r w:rsidR="00FA447B">
        <w:t>.</w:t>
      </w:r>
      <w:r w:rsidR="00CD34CD">
        <w:t>0</w:t>
      </w:r>
      <w:r w:rsidR="002A0D95" w:rsidRPr="00707B3F">
        <w:t xml:space="preserve"> </w:t>
      </w:r>
      <w:r w:rsidRPr="00707B3F">
        <w:rPr>
          <w:sz w:val="32"/>
        </w:rPr>
        <w:t>(</w:t>
      </w:r>
      <w:r w:rsidR="007642E0">
        <w:rPr>
          <w:sz w:val="32"/>
        </w:rPr>
        <w:t>2024</w:t>
      </w:r>
      <w:r w:rsidR="00FA447B">
        <w:rPr>
          <w:sz w:val="32"/>
        </w:rPr>
        <w:t>-</w:t>
      </w:r>
      <w:r w:rsidR="00A31E6D">
        <w:rPr>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70415BCF"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7642E0" w:rsidRPr="00C84766">
        <w:rPr>
          <w:sz w:val="18"/>
        </w:rPr>
        <w:t>20</w:t>
      </w:r>
      <w:r w:rsidR="007642E0">
        <w:rPr>
          <w:sz w:val="18"/>
        </w:rPr>
        <w:t>24</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t>Contents</w:t>
      </w:r>
    </w:p>
    <w:p w14:paraId="5AF5E8E0" w14:textId="4B3F1D37" w:rsidR="00F36026"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F36026">
        <w:t>Foreword</w:t>
      </w:r>
      <w:r w:rsidR="00F36026">
        <w:tab/>
      </w:r>
      <w:r w:rsidR="00F36026">
        <w:fldChar w:fldCharType="begin" w:fldLock="1"/>
      </w:r>
      <w:r w:rsidR="00F36026">
        <w:instrText xml:space="preserve"> PAGEREF _Toc170751032 \h </w:instrText>
      </w:r>
      <w:r w:rsidR="00F36026">
        <w:fldChar w:fldCharType="separate"/>
      </w:r>
      <w:r w:rsidR="00F36026">
        <w:t>8</w:t>
      </w:r>
      <w:r w:rsidR="00F36026">
        <w:fldChar w:fldCharType="end"/>
      </w:r>
    </w:p>
    <w:p w14:paraId="26F3B89C" w14:textId="1BAE3EA0" w:rsidR="00F36026" w:rsidRDefault="00F36026">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_Toc170751033 \h </w:instrText>
      </w:r>
      <w:r>
        <w:fldChar w:fldCharType="separate"/>
      </w:r>
      <w:r>
        <w:t>9</w:t>
      </w:r>
      <w:r>
        <w:fldChar w:fldCharType="end"/>
      </w:r>
    </w:p>
    <w:p w14:paraId="6EFE0D57" w14:textId="1FBECC0C" w:rsidR="00F36026" w:rsidRDefault="00F36026">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_Toc170751034 \h </w:instrText>
      </w:r>
      <w:r>
        <w:fldChar w:fldCharType="separate"/>
      </w:r>
      <w:r>
        <w:t>9</w:t>
      </w:r>
      <w:r>
        <w:fldChar w:fldCharType="end"/>
      </w:r>
    </w:p>
    <w:p w14:paraId="2352A630" w14:textId="55F42F30" w:rsidR="00F36026" w:rsidRDefault="00F36026">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_Toc170751035 \h </w:instrText>
      </w:r>
      <w:r>
        <w:fldChar w:fldCharType="separate"/>
      </w:r>
      <w:r>
        <w:t>10</w:t>
      </w:r>
      <w:r>
        <w:fldChar w:fldCharType="end"/>
      </w:r>
    </w:p>
    <w:p w14:paraId="34BE4259" w14:textId="64CB2E6D" w:rsidR="00F36026" w:rsidRDefault="00F36026">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_Toc170751036 \h </w:instrText>
      </w:r>
      <w:r>
        <w:fldChar w:fldCharType="separate"/>
      </w:r>
      <w:r>
        <w:t>10</w:t>
      </w:r>
      <w:r>
        <w:fldChar w:fldCharType="end"/>
      </w:r>
    </w:p>
    <w:p w14:paraId="0204320B" w14:textId="1124E8C2" w:rsidR="00F36026" w:rsidRDefault="00F36026">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_Toc170751037 \h </w:instrText>
      </w:r>
      <w:r>
        <w:fldChar w:fldCharType="separate"/>
      </w:r>
      <w:r>
        <w:t>10</w:t>
      </w:r>
      <w:r>
        <w:fldChar w:fldCharType="end"/>
      </w:r>
    </w:p>
    <w:p w14:paraId="76007E13" w14:textId="05DF631A" w:rsidR="00F36026" w:rsidRDefault="00F36026">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_Toc170751038 \h </w:instrText>
      </w:r>
      <w:r>
        <w:fldChar w:fldCharType="separate"/>
      </w:r>
      <w:r>
        <w:t>10</w:t>
      </w:r>
      <w:r>
        <w:fldChar w:fldCharType="end"/>
      </w:r>
    </w:p>
    <w:p w14:paraId="0BF193F2" w14:textId="330A6C1B" w:rsidR="00F36026" w:rsidRDefault="00F36026">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_Toc170751039 \h </w:instrText>
      </w:r>
      <w:r>
        <w:fldChar w:fldCharType="separate"/>
      </w:r>
      <w:r>
        <w:t>11</w:t>
      </w:r>
      <w:r>
        <w:fldChar w:fldCharType="end"/>
      </w:r>
    </w:p>
    <w:p w14:paraId="4DC56AD4" w14:textId="32BD5FD9" w:rsidR="00F36026" w:rsidRDefault="00F36026">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_Toc170751040 \h </w:instrText>
      </w:r>
      <w:r>
        <w:fldChar w:fldCharType="separate"/>
      </w:r>
      <w:r>
        <w:t>11</w:t>
      </w:r>
      <w:r>
        <w:fldChar w:fldCharType="end"/>
      </w:r>
    </w:p>
    <w:p w14:paraId="29A01E89" w14:textId="301FA411" w:rsidR="00F36026" w:rsidRDefault="00F36026">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_Toc170751041 \h </w:instrText>
      </w:r>
      <w:r>
        <w:fldChar w:fldCharType="separate"/>
      </w:r>
      <w:r>
        <w:t>11</w:t>
      </w:r>
      <w:r>
        <w:fldChar w:fldCharType="end"/>
      </w:r>
    </w:p>
    <w:p w14:paraId="7EC0273C" w14:textId="4A77A0BC" w:rsidR="00F36026" w:rsidRDefault="00F36026">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_Toc170751042 \h </w:instrText>
      </w:r>
      <w:r>
        <w:fldChar w:fldCharType="separate"/>
      </w:r>
      <w:r>
        <w:t>11</w:t>
      </w:r>
      <w:r>
        <w:fldChar w:fldCharType="end"/>
      </w:r>
    </w:p>
    <w:p w14:paraId="2CAE3537" w14:textId="053675FA" w:rsidR="00F36026" w:rsidRDefault="00F36026">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_Toc170751043 \h </w:instrText>
      </w:r>
      <w:r>
        <w:fldChar w:fldCharType="separate"/>
      </w:r>
      <w:r>
        <w:t>12</w:t>
      </w:r>
      <w:r>
        <w:fldChar w:fldCharType="end"/>
      </w:r>
    </w:p>
    <w:p w14:paraId="323C41BE" w14:textId="4C993DA1" w:rsidR="00F36026" w:rsidRDefault="00F36026">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_Toc170751044 \h </w:instrText>
      </w:r>
      <w:r>
        <w:fldChar w:fldCharType="separate"/>
      </w:r>
      <w:r>
        <w:t>12</w:t>
      </w:r>
      <w:r>
        <w:fldChar w:fldCharType="end"/>
      </w:r>
    </w:p>
    <w:p w14:paraId="4CB2E9CB" w14:textId="4B70D72A" w:rsidR="00F36026" w:rsidRDefault="00F36026">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_Toc170751045 \h </w:instrText>
      </w:r>
      <w:r>
        <w:fldChar w:fldCharType="separate"/>
      </w:r>
      <w:r>
        <w:t>12</w:t>
      </w:r>
      <w:r>
        <w:fldChar w:fldCharType="end"/>
      </w:r>
    </w:p>
    <w:p w14:paraId="06BFED70" w14:textId="4C50772F" w:rsidR="00F36026" w:rsidRDefault="00F36026">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_Toc170751046 \h </w:instrText>
      </w:r>
      <w:r>
        <w:fldChar w:fldCharType="separate"/>
      </w:r>
      <w:r>
        <w:t>12</w:t>
      </w:r>
      <w:r>
        <w:fldChar w:fldCharType="end"/>
      </w:r>
    </w:p>
    <w:p w14:paraId="0C048941" w14:textId="0C7C58EC" w:rsidR="00F36026" w:rsidRDefault="00F36026">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_Toc170751047 \h </w:instrText>
      </w:r>
      <w:r>
        <w:fldChar w:fldCharType="separate"/>
      </w:r>
      <w:r>
        <w:t>12</w:t>
      </w:r>
      <w:r>
        <w:fldChar w:fldCharType="end"/>
      </w:r>
    </w:p>
    <w:p w14:paraId="2512327F" w14:textId="0542C61C" w:rsidR="00F36026" w:rsidRDefault="00F36026">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_Toc170751048 \h </w:instrText>
      </w:r>
      <w:r>
        <w:fldChar w:fldCharType="separate"/>
      </w:r>
      <w:r>
        <w:t>13</w:t>
      </w:r>
      <w:r>
        <w:fldChar w:fldCharType="end"/>
      </w:r>
    </w:p>
    <w:p w14:paraId="4627E83C" w14:textId="466BE7A7" w:rsidR="00F36026" w:rsidRDefault="00F36026">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_Toc170751049 \h </w:instrText>
      </w:r>
      <w:r>
        <w:fldChar w:fldCharType="separate"/>
      </w:r>
      <w:r>
        <w:t>13</w:t>
      </w:r>
      <w:r>
        <w:fldChar w:fldCharType="end"/>
      </w:r>
    </w:p>
    <w:p w14:paraId="0405252F" w14:textId="41DC3785" w:rsidR="00F36026" w:rsidRDefault="00F36026">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_Toc170751050 \h </w:instrText>
      </w:r>
      <w:r>
        <w:fldChar w:fldCharType="separate"/>
      </w:r>
      <w:r>
        <w:t>14</w:t>
      </w:r>
      <w:r>
        <w:fldChar w:fldCharType="end"/>
      </w:r>
    </w:p>
    <w:p w14:paraId="54703851" w14:textId="0D828022" w:rsidR="00F36026" w:rsidRDefault="00F36026">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_Toc170751051 \h </w:instrText>
      </w:r>
      <w:r>
        <w:fldChar w:fldCharType="separate"/>
      </w:r>
      <w:r>
        <w:t>14</w:t>
      </w:r>
      <w:r>
        <w:fldChar w:fldCharType="end"/>
      </w:r>
    </w:p>
    <w:p w14:paraId="702D56C3" w14:textId="07D2A97F" w:rsidR="00F36026" w:rsidRDefault="00F36026">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_Toc170751052 \h </w:instrText>
      </w:r>
      <w:r>
        <w:fldChar w:fldCharType="separate"/>
      </w:r>
      <w:r>
        <w:t>14</w:t>
      </w:r>
      <w:r>
        <w:fldChar w:fldCharType="end"/>
      </w:r>
    </w:p>
    <w:p w14:paraId="166660CB" w14:textId="4FA4CFF5" w:rsidR="00F36026" w:rsidRDefault="00F36026">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_Toc170751053 \h </w:instrText>
      </w:r>
      <w:r>
        <w:fldChar w:fldCharType="separate"/>
      </w:r>
      <w:r>
        <w:t>15</w:t>
      </w:r>
      <w:r>
        <w:fldChar w:fldCharType="end"/>
      </w:r>
    </w:p>
    <w:p w14:paraId="709BF93A" w14:textId="12F0D063" w:rsidR="00F36026" w:rsidRDefault="00F36026">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_Toc170751054 \h </w:instrText>
      </w:r>
      <w:r>
        <w:fldChar w:fldCharType="separate"/>
      </w:r>
      <w:r>
        <w:t>15</w:t>
      </w:r>
      <w:r>
        <w:fldChar w:fldCharType="end"/>
      </w:r>
    </w:p>
    <w:p w14:paraId="2AB509BA" w14:textId="4BBD6EF8" w:rsidR="00F36026" w:rsidRDefault="00F36026">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_Toc170751055 \h </w:instrText>
      </w:r>
      <w:r>
        <w:fldChar w:fldCharType="separate"/>
      </w:r>
      <w:r>
        <w:t>16</w:t>
      </w:r>
      <w:r>
        <w:fldChar w:fldCharType="end"/>
      </w:r>
    </w:p>
    <w:p w14:paraId="7E42EE85" w14:textId="4635A53F" w:rsidR="00F36026" w:rsidRDefault="00F36026">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_Toc170751056 \h </w:instrText>
      </w:r>
      <w:r>
        <w:fldChar w:fldCharType="separate"/>
      </w:r>
      <w:r>
        <w:t>16</w:t>
      </w:r>
      <w:r>
        <w:fldChar w:fldCharType="end"/>
      </w:r>
    </w:p>
    <w:p w14:paraId="68C56F3B" w14:textId="11DAB276" w:rsidR="00F36026" w:rsidRDefault="00F36026">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_Toc170751057 \h </w:instrText>
      </w:r>
      <w:r>
        <w:fldChar w:fldCharType="separate"/>
      </w:r>
      <w:r>
        <w:t>16</w:t>
      </w:r>
      <w:r>
        <w:fldChar w:fldCharType="end"/>
      </w:r>
    </w:p>
    <w:p w14:paraId="794921A4" w14:textId="149989AC" w:rsidR="00F36026" w:rsidRDefault="00F36026">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_Toc170751058 \h </w:instrText>
      </w:r>
      <w:r>
        <w:fldChar w:fldCharType="separate"/>
      </w:r>
      <w:r>
        <w:t>16</w:t>
      </w:r>
      <w:r>
        <w:fldChar w:fldCharType="end"/>
      </w:r>
    </w:p>
    <w:p w14:paraId="059C9069" w14:textId="461FC769" w:rsidR="00F36026" w:rsidRDefault="00F36026">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_Toc170751059 \h </w:instrText>
      </w:r>
      <w:r>
        <w:fldChar w:fldCharType="separate"/>
      </w:r>
      <w:r>
        <w:t>16</w:t>
      </w:r>
      <w:r>
        <w:fldChar w:fldCharType="end"/>
      </w:r>
    </w:p>
    <w:p w14:paraId="625CBB1F" w14:textId="2438A06E" w:rsidR="00F36026" w:rsidRDefault="00F36026">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_Toc170751060 \h </w:instrText>
      </w:r>
      <w:r>
        <w:fldChar w:fldCharType="separate"/>
      </w:r>
      <w:r>
        <w:t>16</w:t>
      </w:r>
      <w:r>
        <w:fldChar w:fldCharType="end"/>
      </w:r>
    </w:p>
    <w:p w14:paraId="1A839032" w14:textId="21879F38" w:rsidR="00F36026" w:rsidRDefault="00F36026">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_Toc170751061 \h </w:instrText>
      </w:r>
      <w:r>
        <w:fldChar w:fldCharType="separate"/>
      </w:r>
      <w:r>
        <w:t>16</w:t>
      </w:r>
      <w:r>
        <w:fldChar w:fldCharType="end"/>
      </w:r>
    </w:p>
    <w:p w14:paraId="443F9246" w14:textId="716DD598" w:rsidR="00F36026" w:rsidRDefault="00F36026">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_Toc170751062 \h </w:instrText>
      </w:r>
      <w:r>
        <w:fldChar w:fldCharType="separate"/>
      </w:r>
      <w:r>
        <w:t>16</w:t>
      </w:r>
      <w:r>
        <w:fldChar w:fldCharType="end"/>
      </w:r>
    </w:p>
    <w:p w14:paraId="55DB658A" w14:textId="0785FE75" w:rsidR="00F36026" w:rsidRDefault="00F36026">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_Toc170751063 \h </w:instrText>
      </w:r>
      <w:r>
        <w:fldChar w:fldCharType="separate"/>
      </w:r>
      <w:r>
        <w:t>16</w:t>
      </w:r>
      <w:r>
        <w:fldChar w:fldCharType="end"/>
      </w:r>
    </w:p>
    <w:p w14:paraId="5CD33E5E" w14:textId="3209FA2D" w:rsidR="00F36026" w:rsidRDefault="00F36026">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_Toc170751064 \h </w:instrText>
      </w:r>
      <w:r>
        <w:fldChar w:fldCharType="separate"/>
      </w:r>
      <w:r>
        <w:t>17</w:t>
      </w:r>
      <w:r>
        <w:fldChar w:fldCharType="end"/>
      </w:r>
    </w:p>
    <w:p w14:paraId="2F0C70D2" w14:textId="11EC009D" w:rsidR="00F36026" w:rsidRDefault="00F36026">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_Toc170751065 \h </w:instrText>
      </w:r>
      <w:r>
        <w:fldChar w:fldCharType="separate"/>
      </w:r>
      <w:r>
        <w:t>17</w:t>
      </w:r>
      <w:r>
        <w:fldChar w:fldCharType="end"/>
      </w:r>
    </w:p>
    <w:p w14:paraId="0B50E582" w14:textId="0F564BEE" w:rsidR="00F36026" w:rsidRDefault="00F36026">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_Toc170751066 \h </w:instrText>
      </w:r>
      <w:r>
        <w:fldChar w:fldCharType="separate"/>
      </w:r>
      <w:r>
        <w:t>17</w:t>
      </w:r>
      <w:r>
        <w:fldChar w:fldCharType="end"/>
      </w:r>
    </w:p>
    <w:p w14:paraId="39816F10" w14:textId="78CABC49" w:rsidR="00F36026" w:rsidRDefault="00F36026">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_Toc170751067 \h </w:instrText>
      </w:r>
      <w:r>
        <w:fldChar w:fldCharType="separate"/>
      </w:r>
      <w:r>
        <w:t>17</w:t>
      </w:r>
      <w:r>
        <w:fldChar w:fldCharType="end"/>
      </w:r>
    </w:p>
    <w:p w14:paraId="358E938D" w14:textId="3628741B" w:rsidR="00F36026" w:rsidRDefault="00F36026">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_Toc170751068 \h </w:instrText>
      </w:r>
      <w:r>
        <w:fldChar w:fldCharType="separate"/>
      </w:r>
      <w:r>
        <w:t>17</w:t>
      </w:r>
      <w:r>
        <w:fldChar w:fldCharType="end"/>
      </w:r>
    </w:p>
    <w:p w14:paraId="39BF60CA" w14:textId="56A58B5B" w:rsidR="00F36026" w:rsidRDefault="00F36026">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_Toc170751069 \h </w:instrText>
      </w:r>
      <w:r>
        <w:fldChar w:fldCharType="separate"/>
      </w:r>
      <w:r>
        <w:t>17</w:t>
      </w:r>
      <w:r>
        <w:fldChar w:fldCharType="end"/>
      </w:r>
    </w:p>
    <w:p w14:paraId="7DF0F3AE" w14:textId="71CDAF33" w:rsidR="00F36026" w:rsidRDefault="00F36026">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_Toc170751070 \h </w:instrText>
      </w:r>
      <w:r>
        <w:fldChar w:fldCharType="separate"/>
      </w:r>
      <w:r>
        <w:t>17</w:t>
      </w:r>
      <w:r>
        <w:fldChar w:fldCharType="end"/>
      </w:r>
    </w:p>
    <w:p w14:paraId="1FC1534C" w14:textId="35525045" w:rsidR="00F36026" w:rsidRDefault="00F36026">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_Toc170751071 \h </w:instrText>
      </w:r>
      <w:r>
        <w:fldChar w:fldCharType="separate"/>
      </w:r>
      <w:r>
        <w:t>18</w:t>
      </w:r>
      <w:r>
        <w:fldChar w:fldCharType="end"/>
      </w:r>
    </w:p>
    <w:p w14:paraId="56A55277" w14:textId="7128C2F1" w:rsidR="00F36026" w:rsidRDefault="00F36026">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_Toc170751072 \h </w:instrText>
      </w:r>
      <w:r>
        <w:fldChar w:fldCharType="separate"/>
      </w:r>
      <w:r>
        <w:t>18</w:t>
      </w:r>
      <w:r>
        <w:fldChar w:fldCharType="end"/>
      </w:r>
    </w:p>
    <w:p w14:paraId="1F59807D" w14:textId="3ECF5AD5" w:rsidR="00F36026" w:rsidRDefault="00F36026">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_Toc170751073 \h </w:instrText>
      </w:r>
      <w:r>
        <w:fldChar w:fldCharType="separate"/>
      </w:r>
      <w:r>
        <w:t>18</w:t>
      </w:r>
      <w:r>
        <w:fldChar w:fldCharType="end"/>
      </w:r>
    </w:p>
    <w:p w14:paraId="47A30C68" w14:textId="4F6A4365" w:rsidR="00F36026" w:rsidRDefault="00F36026">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_Toc170751074 \h </w:instrText>
      </w:r>
      <w:r>
        <w:fldChar w:fldCharType="separate"/>
      </w:r>
      <w:r>
        <w:t>18</w:t>
      </w:r>
      <w:r>
        <w:fldChar w:fldCharType="end"/>
      </w:r>
    </w:p>
    <w:p w14:paraId="551FD92E" w14:textId="4369976D" w:rsidR="00F36026" w:rsidRDefault="00F36026">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_Toc170751075 \h </w:instrText>
      </w:r>
      <w:r>
        <w:fldChar w:fldCharType="separate"/>
      </w:r>
      <w:r>
        <w:t>18</w:t>
      </w:r>
      <w:r>
        <w:fldChar w:fldCharType="end"/>
      </w:r>
    </w:p>
    <w:p w14:paraId="41DBAD07" w14:textId="4F4EC997" w:rsidR="00F36026" w:rsidRDefault="00F36026">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_Toc170751076 \h </w:instrText>
      </w:r>
      <w:r>
        <w:fldChar w:fldCharType="separate"/>
      </w:r>
      <w:r>
        <w:t>18</w:t>
      </w:r>
      <w:r>
        <w:fldChar w:fldCharType="end"/>
      </w:r>
    </w:p>
    <w:p w14:paraId="2389ADED" w14:textId="5E92AA7E" w:rsidR="00F36026" w:rsidRDefault="00F36026">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_Toc170751077 \h </w:instrText>
      </w:r>
      <w:r>
        <w:fldChar w:fldCharType="separate"/>
      </w:r>
      <w:r>
        <w:t>18</w:t>
      </w:r>
      <w:r>
        <w:fldChar w:fldCharType="end"/>
      </w:r>
    </w:p>
    <w:p w14:paraId="73E22267" w14:textId="1C132D66" w:rsidR="00F36026" w:rsidRDefault="00F36026">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_Toc170751078 \h </w:instrText>
      </w:r>
      <w:r>
        <w:fldChar w:fldCharType="separate"/>
      </w:r>
      <w:r>
        <w:t>19</w:t>
      </w:r>
      <w:r>
        <w:fldChar w:fldCharType="end"/>
      </w:r>
    </w:p>
    <w:p w14:paraId="454ECA4B" w14:textId="01A173DF" w:rsidR="00F36026" w:rsidRDefault="00F36026">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_Toc170751079 \h </w:instrText>
      </w:r>
      <w:r>
        <w:fldChar w:fldCharType="separate"/>
      </w:r>
      <w:r>
        <w:t>19</w:t>
      </w:r>
      <w:r>
        <w:fldChar w:fldCharType="end"/>
      </w:r>
    </w:p>
    <w:p w14:paraId="7AB38944" w14:textId="2D76177E" w:rsidR="00F36026" w:rsidRDefault="00F36026">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_Toc170751080 \h </w:instrText>
      </w:r>
      <w:r>
        <w:fldChar w:fldCharType="separate"/>
      </w:r>
      <w:r>
        <w:t>20</w:t>
      </w:r>
      <w:r>
        <w:fldChar w:fldCharType="end"/>
      </w:r>
    </w:p>
    <w:p w14:paraId="54A5F6BB" w14:textId="2D3E528D" w:rsidR="00F36026" w:rsidRDefault="00F36026">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_Toc170751081 \h </w:instrText>
      </w:r>
      <w:r>
        <w:fldChar w:fldCharType="separate"/>
      </w:r>
      <w:r>
        <w:t>20</w:t>
      </w:r>
      <w:r>
        <w:fldChar w:fldCharType="end"/>
      </w:r>
    </w:p>
    <w:p w14:paraId="7DF735AD" w14:textId="32FA1269" w:rsidR="00F36026" w:rsidRDefault="00F36026">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_Toc170751082 \h </w:instrText>
      </w:r>
      <w:r>
        <w:fldChar w:fldCharType="separate"/>
      </w:r>
      <w:r>
        <w:t>20</w:t>
      </w:r>
      <w:r>
        <w:fldChar w:fldCharType="end"/>
      </w:r>
    </w:p>
    <w:p w14:paraId="0FD33492" w14:textId="4FE984E3" w:rsidR="00F36026" w:rsidRDefault="00F36026">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_Toc170751083 \h </w:instrText>
      </w:r>
      <w:r>
        <w:fldChar w:fldCharType="separate"/>
      </w:r>
      <w:r>
        <w:t>20</w:t>
      </w:r>
      <w:r>
        <w:fldChar w:fldCharType="end"/>
      </w:r>
    </w:p>
    <w:p w14:paraId="34948F4B" w14:textId="0C8CF8D9" w:rsidR="00F36026" w:rsidRDefault="00F36026">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_Toc170751084 \h </w:instrText>
      </w:r>
      <w:r>
        <w:fldChar w:fldCharType="separate"/>
      </w:r>
      <w:r>
        <w:t>20</w:t>
      </w:r>
      <w:r>
        <w:fldChar w:fldCharType="end"/>
      </w:r>
    </w:p>
    <w:p w14:paraId="424A0A4F" w14:textId="31F4F288" w:rsidR="00F36026" w:rsidRDefault="00F36026">
      <w:pPr>
        <w:pStyle w:val="TOC4"/>
        <w:rPr>
          <w:rFonts w:asciiTheme="minorHAnsi" w:hAnsiTheme="minorHAnsi" w:cstheme="minorBidi"/>
          <w:kern w:val="2"/>
          <w:sz w:val="24"/>
          <w:szCs w:val="24"/>
          <w14:ligatures w14:val="standardContextual"/>
        </w:rPr>
      </w:pPr>
      <w:r>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_Toc170751085 \h </w:instrText>
      </w:r>
      <w:r>
        <w:fldChar w:fldCharType="separate"/>
      </w:r>
      <w:r>
        <w:t>20</w:t>
      </w:r>
      <w:r>
        <w:fldChar w:fldCharType="end"/>
      </w:r>
    </w:p>
    <w:p w14:paraId="2D7A5F47" w14:textId="1514806A" w:rsidR="00F36026" w:rsidRDefault="00F36026">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_Toc170751086 \h </w:instrText>
      </w:r>
      <w:r>
        <w:fldChar w:fldCharType="separate"/>
      </w:r>
      <w:r>
        <w:t>20</w:t>
      </w:r>
      <w:r>
        <w:fldChar w:fldCharType="end"/>
      </w:r>
    </w:p>
    <w:p w14:paraId="4AA5F3D2" w14:textId="35008532" w:rsidR="00F36026" w:rsidRDefault="00F36026">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_Toc170751087 \h </w:instrText>
      </w:r>
      <w:r>
        <w:fldChar w:fldCharType="separate"/>
      </w:r>
      <w:r>
        <w:t>20</w:t>
      </w:r>
      <w:r>
        <w:fldChar w:fldCharType="end"/>
      </w:r>
    </w:p>
    <w:p w14:paraId="5B878EA3" w14:textId="36925FCE" w:rsidR="00F36026" w:rsidRDefault="00F36026">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_Toc170751088 \h </w:instrText>
      </w:r>
      <w:r>
        <w:fldChar w:fldCharType="separate"/>
      </w:r>
      <w:r>
        <w:t>21</w:t>
      </w:r>
      <w:r>
        <w:fldChar w:fldCharType="end"/>
      </w:r>
    </w:p>
    <w:p w14:paraId="7A77EAC3" w14:textId="7E2C506F" w:rsidR="00F36026" w:rsidRDefault="00F36026">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_Toc170751089 \h </w:instrText>
      </w:r>
      <w:r>
        <w:fldChar w:fldCharType="separate"/>
      </w:r>
      <w:r>
        <w:t>21</w:t>
      </w:r>
      <w:r>
        <w:fldChar w:fldCharType="end"/>
      </w:r>
    </w:p>
    <w:p w14:paraId="65763C17" w14:textId="03FBDD5E" w:rsidR="00F36026" w:rsidRDefault="00F36026">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_Toc170751090 \h </w:instrText>
      </w:r>
      <w:r>
        <w:fldChar w:fldCharType="separate"/>
      </w:r>
      <w:r>
        <w:t>21</w:t>
      </w:r>
      <w:r>
        <w:fldChar w:fldCharType="end"/>
      </w:r>
    </w:p>
    <w:p w14:paraId="03EC24F0" w14:textId="00B63797" w:rsidR="00F36026" w:rsidRDefault="00F36026">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_Toc170751091 \h </w:instrText>
      </w:r>
      <w:r>
        <w:fldChar w:fldCharType="separate"/>
      </w:r>
      <w:r>
        <w:t>22</w:t>
      </w:r>
      <w:r>
        <w:fldChar w:fldCharType="end"/>
      </w:r>
    </w:p>
    <w:p w14:paraId="1551B1DA" w14:textId="1D02AD82" w:rsidR="00F36026" w:rsidRDefault="00F36026">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_Toc170751092 \h </w:instrText>
      </w:r>
      <w:r>
        <w:fldChar w:fldCharType="separate"/>
      </w:r>
      <w:r>
        <w:t>22</w:t>
      </w:r>
      <w:r>
        <w:fldChar w:fldCharType="end"/>
      </w:r>
    </w:p>
    <w:p w14:paraId="7A20C78B" w14:textId="1F5D89F9" w:rsidR="00F36026" w:rsidRDefault="00F36026">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_Toc170751093 \h </w:instrText>
      </w:r>
      <w:r>
        <w:fldChar w:fldCharType="separate"/>
      </w:r>
      <w:r>
        <w:t>22</w:t>
      </w:r>
      <w:r>
        <w:fldChar w:fldCharType="end"/>
      </w:r>
    </w:p>
    <w:p w14:paraId="5694070C" w14:textId="29F3E654" w:rsidR="00F36026" w:rsidRDefault="00F36026">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_Toc170751094 \h </w:instrText>
      </w:r>
      <w:r>
        <w:fldChar w:fldCharType="separate"/>
      </w:r>
      <w:r>
        <w:t>22</w:t>
      </w:r>
      <w:r>
        <w:fldChar w:fldCharType="end"/>
      </w:r>
    </w:p>
    <w:p w14:paraId="07DF3267" w14:textId="21331A2B" w:rsidR="00F36026" w:rsidRDefault="00F36026">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_Toc170751095 \h </w:instrText>
      </w:r>
      <w:r>
        <w:fldChar w:fldCharType="separate"/>
      </w:r>
      <w:r>
        <w:t>23</w:t>
      </w:r>
      <w:r>
        <w:fldChar w:fldCharType="end"/>
      </w:r>
    </w:p>
    <w:p w14:paraId="189D4122" w14:textId="5B37BBC1" w:rsidR="00F36026" w:rsidRDefault="00F36026">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_Toc170751096 \h </w:instrText>
      </w:r>
      <w:r>
        <w:fldChar w:fldCharType="separate"/>
      </w:r>
      <w:r>
        <w:t>23</w:t>
      </w:r>
      <w:r>
        <w:fldChar w:fldCharType="end"/>
      </w:r>
    </w:p>
    <w:p w14:paraId="63D8732A" w14:textId="60AA858E" w:rsidR="00F36026" w:rsidRDefault="00F36026">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_Toc170751097 \h </w:instrText>
      </w:r>
      <w:r>
        <w:fldChar w:fldCharType="separate"/>
      </w:r>
      <w:r>
        <w:t>23</w:t>
      </w:r>
      <w:r>
        <w:fldChar w:fldCharType="end"/>
      </w:r>
    </w:p>
    <w:p w14:paraId="01C70CD8" w14:textId="082B5FC6" w:rsidR="00F36026" w:rsidRDefault="00F36026">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_Toc170751098 \h </w:instrText>
      </w:r>
      <w:r>
        <w:fldChar w:fldCharType="separate"/>
      </w:r>
      <w:r>
        <w:t>23</w:t>
      </w:r>
      <w:r>
        <w:fldChar w:fldCharType="end"/>
      </w:r>
    </w:p>
    <w:p w14:paraId="4C44743D" w14:textId="3C13870D" w:rsidR="00F36026" w:rsidRDefault="00F36026">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_Toc170751099 \h </w:instrText>
      </w:r>
      <w:r>
        <w:fldChar w:fldCharType="separate"/>
      </w:r>
      <w:r>
        <w:t>23</w:t>
      </w:r>
      <w:r>
        <w:fldChar w:fldCharType="end"/>
      </w:r>
    </w:p>
    <w:p w14:paraId="792C23B9" w14:textId="37255CE6" w:rsidR="00F36026" w:rsidRDefault="00F36026">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_Toc170751100 \h </w:instrText>
      </w:r>
      <w:r>
        <w:fldChar w:fldCharType="separate"/>
      </w:r>
      <w:r>
        <w:t>23</w:t>
      </w:r>
      <w:r>
        <w:fldChar w:fldCharType="end"/>
      </w:r>
    </w:p>
    <w:p w14:paraId="2D635FB4" w14:textId="473738A9" w:rsidR="00F36026" w:rsidRDefault="00F36026">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_Toc170751101 \h </w:instrText>
      </w:r>
      <w:r>
        <w:fldChar w:fldCharType="separate"/>
      </w:r>
      <w:r>
        <w:t>23</w:t>
      </w:r>
      <w:r>
        <w:fldChar w:fldCharType="end"/>
      </w:r>
    </w:p>
    <w:p w14:paraId="585B3AA8" w14:textId="3FD2F0BD" w:rsidR="00F36026" w:rsidRDefault="00F36026">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_Toc170751102 \h </w:instrText>
      </w:r>
      <w:r>
        <w:fldChar w:fldCharType="separate"/>
      </w:r>
      <w:r>
        <w:t>23</w:t>
      </w:r>
      <w:r>
        <w:fldChar w:fldCharType="end"/>
      </w:r>
    </w:p>
    <w:p w14:paraId="3EE616B3" w14:textId="7D9B6663" w:rsidR="00F36026" w:rsidRDefault="00F36026">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_Toc170751103 \h </w:instrText>
      </w:r>
      <w:r>
        <w:fldChar w:fldCharType="separate"/>
      </w:r>
      <w:r>
        <w:t>23</w:t>
      </w:r>
      <w:r>
        <w:fldChar w:fldCharType="end"/>
      </w:r>
    </w:p>
    <w:p w14:paraId="1C019870" w14:textId="34E9A551" w:rsidR="00F36026" w:rsidRDefault="00F36026">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_Toc170751104 \h </w:instrText>
      </w:r>
      <w:r>
        <w:fldChar w:fldCharType="separate"/>
      </w:r>
      <w:r>
        <w:t>24</w:t>
      </w:r>
      <w:r>
        <w:fldChar w:fldCharType="end"/>
      </w:r>
    </w:p>
    <w:p w14:paraId="0441B823" w14:textId="642C6249" w:rsidR="00F36026" w:rsidRDefault="00F36026">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_Toc170751105 \h </w:instrText>
      </w:r>
      <w:r>
        <w:fldChar w:fldCharType="separate"/>
      </w:r>
      <w:r>
        <w:t>24</w:t>
      </w:r>
      <w:r>
        <w:fldChar w:fldCharType="end"/>
      </w:r>
    </w:p>
    <w:p w14:paraId="6841DA13" w14:textId="5EF442A8" w:rsidR="00F36026" w:rsidRDefault="00F36026">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_Toc170751106 \h </w:instrText>
      </w:r>
      <w:r>
        <w:fldChar w:fldCharType="separate"/>
      </w:r>
      <w:r>
        <w:t>24</w:t>
      </w:r>
      <w:r>
        <w:fldChar w:fldCharType="end"/>
      </w:r>
    </w:p>
    <w:p w14:paraId="4157F00E" w14:textId="6A699595" w:rsidR="00F36026" w:rsidRDefault="00F36026">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_Toc170751107 \h </w:instrText>
      </w:r>
      <w:r>
        <w:fldChar w:fldCharType="separate"/>
      </w:r>
      <w:r>
        <w:t>24</w:t>
      </w:r>
      <w:r>
        <w:fldChar w:fldCharType="end"/>
      </w:r>
    </w:p>
    <w:p w14:paraId="65A12B2A" w14:textId="674D89C0" w:rsidR="00F36026" w:rsidRDefault="00F36026">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_Toc170751108 \h </w:instrText>
      </w:r>
      <w:r>
        <w:fldChar w:fldCharType="separate"/>
      </w:r>
      <w:r>
        <w:t>24</w:t>
      </w:r>
      <w:r>
        <w:fldChar w:fldCharType="end"/>
      </w:r>
    </w:p>
    <w:p w14:paraId="7301E18A" w14:textId="0C7AB90E" w:rsidR="00F36026" w:rsidRDefault="00F36026">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_Toc170751109 \h </w:instrText>
      </w:r>
      <w:r>
        <w:fldChar w:fldCharType="separate"/>
      </w:r>
      <w:r>
        <w:t>25</w:t>
      </w:r>
      <w:r>
        <w:fldChar w:fldCharType="end"/>
      </w:r>
    </w:p>
    <w:p w14:paraId="2A3671EE" w14:textId="5140FAF2" w:rsidR="00F36026" w:rsidRDefault="00F36026">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_Toc170751110 \h </w:instrText>
      </w:r>
      <w:r>
        <w:fldChar w:fldCharType="separate"/>
      </w:r>
      <w:r>
        <w:t>25</w:t>
      </w:r>
      <w:r>
        <w:fldChar w:fldCharType="end"/>
      </w:r>
    </w:p>
    <w:p w14:paraId="05BD889D" w14:textId="53B80F5D" w:rsidR="00F36026" w:rsidRDefault="00F36026">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_Toc170751111 \h </w:instrText>
      </w:r>
      <w:r>
        <w:fldChar w:fldCharType="separate"/>
      </w:r>
      <w:r>
        <w:t>25</w:t>
      </w:r>
      <w:r>
        <w:fldChar w:fldCharType="end"/>
      </w:r>
    </w:p>
    <w:p w14:paraId="532E97A5" w14:textId="02AD0C3C" w:rsidR="00F36026" w:rsidRDefault="00F36026">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_Toc170751112 \h </w:instrText>
      </w:r>
      <w:r>
        <w:fldChar w:fldCharType="separate"/>
      </w:r>
      <w:r>
        <w:t>25</w:t>
      </w:r>
      <w:r>
        <w:fldChar w:fldCharType="end"/>
      </w:r>
    </w:p>
    <w:p w14:paraId="3D7C8004" w14:textId="4BF32563" w:rsidR="00F36026" w:rsidRDefault="00F36026">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_Toc170751113 \h </w:instrText>
      </w:r>
      <w:r>
        <w:fldChar w:fldCharType="separate"/>
      </w:r>
      <w:r>
        <w:t>25</w:t>
      </w:r>
      <w:r>
        <w:fldChar w:fldCharType="end"/>
      </w:r>
    </w:p>
    <w:p w14:paraId="6C47E295" w14:textId="4D36AA6E" w:rsidR="00F36026" w:rsidRDefault="00F36026">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_Toc170751114 \h </w:instrText>
      </w:r>
      <w:r>
        <w:fldChar w:fldCharType="separate"/>
      </w:r>
      <w:r>
        <w:t>25</w:t>
      </w:r>
      <w:r>
        <w:fldChar w:fldCharType="end"/>
      </w:r>
    </w:p>
    <w:p w14:paraId="1CCC52C3" w14:textId="70E8D5D7" w:rsidR="00F36026" w:rsidRDefault="00F36026">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_Toc170751115 \h </w:instrText>
      </w:r>
      <w:r>
        <w:fldChar w:fldCharType="separate"/>
      </w:r>
      <w:r>
        <w:t>26</w:t>
      </w:r>
      <w:r>
        <w:fldChar w:fldCharType="end"/>
      </w:r>
    </w:p>
    <w:p w14:paraId="658FB437" w14:textId="195E09CF" w:rsidR="00F36026" w:rsidRDefault="00F36026">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_Toc170751116 \h </w:instrText>
      </w:r>
      <w:r>
        <w:fldChar w:fldCharType="separate"/>
      </w:r>
      <w:r>
        <w:t>26</w:t>
      </w:r>
      <w:r>
        <w:fldChar w:fldCharType="end"/>
      </w:r>
    </w:p>
    <w:p w14:paraId="550196B8" w14:textId="24742CD7" w:rsidR="00F36026" w:rsidRDefault="00F36026">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_Toc170751117 \h </w:instrText>
      </w:r>
      <w:r>
        <w:fldChar w:fldCharType="separate"/>
      </w:r>
      <w:r>
        <w:t>26</w:t>
      </w:r>
      <w:r>
        <w:fldChar w:fldCharType="end"/>
      </w:r>
    </w:p>
    <w:p w14:paraId="38FFEA89" w14:textId="316E1F74" w:rsidR="00F36026" w:rsidRDefault="00F36026">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_Toc170751118 \h </w:instrText>
      </w:r>
      <w:r>
        <w:fldChar w:fldCharType="separate"/>
      </w:r>
      <w:r>
        <w:t>26</w:t>
      </w:r>
      <w:r>
        <w:fldChar w:fldCharType="end"/>
      </w:r>
    </w:p>
    <w:p w14:paraId="4CD54D81" w14:textId="7356CDCA" w:rsidR="00F36026" w:rsidRDefault="00F36026">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_Toc170751119 \h </w:instrText>
      </w:r>
      <w:r>
        <w:fldChar w:fldCharType="separate"/>
      </w:r>
      <w:r>
        <w:t>26</w:t>
      </w:r>
      <w:r>
        <w:fldChar w:fldCharType="end"/>
      </w:r>
    </w:p>
    <w:p w14:paraId="2E0B2F7F" w14:textId="3993CB8D" w:rsidR="00F36026" w:rsidRDefault="00F36026">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_Toc170751120 \h </w:instrText>
      </w:r>
      <w:r>
        <w:fldChar w:fldCharType="separate"/>
      </w:r>
      <w:r>
        <w:t>26</w:t>
      </w:r>
      <w:r>
        <w:fldChar w:fldCharType="end"/>
      </w:r>
    </w:p>
    <w:p w14:paraId="7E29E89C" w14:textId="48799435" w:rsidR="00F36026" w:rsidRDefault="00F36026">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_Toc170751121 \h </w:instrText>
      </w:r>
      <w:r>
        <w:fldChar w:fldCharType="separate"/>
      </w:r>
      <w:r>
        <w:t>26</w:t>
      </w:r>
      <w:r>
        <w:fldChar w:fldCharType="end"/>
      </w:r>
    </w:p>
    <w:p w14:paraId="28CDA1D5" w14:textId="5A50DC84" w:rsidR="00F36026" w:rsidRDefault="00F36026">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_Toc170751122 \h </w:instrText>
      </w:r>
      <w:r>
        <w:fldChar w:fldCharType="separate"/>
      </w:r>
      <w:r>
        <w:t>26</w:t>
      </w:r>
      <w:r>
        <w:fldChar w:fldCharType="end"/>
      </w:r>
    </w:p>
    <w:p w14:paraId="73C63747" w14:textId="3BCEA7CE" w:rsidR="00F36026" w:rsidRDefault="00F36026">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_Toc170751123 \h </w:instrText>
      </w:r>
      <w:r>
        <w:fldChar w:fldCharType="separate"/>
      </w:r>
      <w:r>
        <w:t>26</w:t>
      </w:r>
      <w:r>
        <w:fldChar w:fldCharType="end"/>
      </w:r>
    </w:p>
    <w:p w14:paraId="164382E6" w14:textId="4BB248C0" w:rsidR="00F36026" w:rsidRDefault="00F36026">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_Toc170751124 \h </w:instrText>
      </w:r>
      <w:r>
        <w:fldChar w:fldCharType="separate"/>
      </w:r>
      <w:r>
        <w:t>27</w:t>
      </w:r>
      <w:r>
        <w:fldChar w:fldCharType="end"/>
      </w:r>
    </w:p>
    <w:p w14:paraId="37017ECE" w14:textId="2971250A" w:rsidR="00F36026" w:rsidRDefault="00F36026">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_Toc170751125 \h </w:instrText>
      </w:r>
      <w:r>
        <w:fldChar w:fldCharType="separate"/>
      </w:r>
      <w:r>
        <w:t>27</w:t>
      </w:r>
      <w:r>
        <w:fldChar w:fldCharType="end"/>
      </w:r>
    </w:p>
    <w:p w14:paraId="4F6A8917" w14:textId="02528C04" w:rsidR="00F36026" w:rsidRDefault="00F36026">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_Toc170751126 \h </w:instrText>
      </w:r>
      <w:r>
        <w:fldChar w:fldCharType="separate"/>
      </w:r>
      <w:r>
        <w:t>27</w:t>
      </w:r>
      <w:r>
        <w:fldChar w:fldCharType="end"/>
      </w:r>
    </w:p>
    <w:p w14:paraId="451A128B" w14:textId="0357E45A" w:rsidR="00F36026" w:rsidRDefault="00F36026">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_Toc170751127 \h </w:instrText>
      </w:r>
      <w:r>
        <w:fldChar w:fldCharType="separate"/>
      </w:r>
      <w:r>
        <w:t>27</w:t>
      </w:r>
      <w:r>
        <w:fldChar w:fldCharType="end"/>
      </w:r>
    </w:p>
    <w:p w14:paraId="14463A83" w14:textId="58F2BBA7" w:rsidR="00F36026" w:rsidRDefault="00F36026">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_Toc170751128 \h </w:instrText>
      </w:r>
      <w:r>
        <w:fldChar w:fldCharType="separate"/>
      </w:r>
      <w:r>
        <w:t>27</w:t>
      </w:r>
      <w:r>
        <w:fldChar w:fldCharType="end"/>
      </w:r>
    </w:p>
    <w:p w14:paraId="653F6929" w14:textId="2BF33C39" w:rsidR="00F36026" w:rsidRDefault="00F36026">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_Toc170751129 \h </w:instrText>
      </w:r>
      <w:r>
        <w:fldChar w:fldCharType="separate"/>
      </w:r>
      <w:r>
        <w:t>28</w:t>
      </w:r>
      <w:r>
        <w:fldChar w:fldCharType="end"/>
      </w:r>
    </w:p>
    <w:p w14:paraId="4CB2453A" w14:textId="5CA7FA06" w:rsidR="00F36026" w:rsidRDefault="00F36026">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_Toc170751130 \h </w:instrText>
      </w:r>
      <w:r>
        <w:fldChar w:fldCharType="separate"/>
      </w:r>
      <w:r>
        <w:t>28</w:t>
      </w:r>
      <w:r>
        <w:fldChar w:fldCharType="end"/>
      </w:r>
    </w:p>
    <w:p w14:paraId="6E169B28" w14:textId="685416EF" w:rsidR="00F36026" w:rsidRDefault="00F36026">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_Toc170751131 \h </w:instrText>
      </w:r>
      <w:r>
        <w:fldChar w:fldCharType="separate"/>
      </w:r>
      <w:r>
        <w:t>28</w:t>
      </w:r>
      <w:r>
        <w:fldChar w:fldCharType="end"/>
      </w:r>
    </w:p>
    <w:p w14:paraId="744B4C9B" w14:textId="5D7CCF02" w:rsidR="00F36026" w:rsidRDefault="00F36026">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_Toc170751132 \h </w:instrText>
      </w:r>
      <w:r>
        <w:fldChar w:fldCharType="separate"/>
      </w:r>
      <w:r>
        <w:t>28</w:t>
      </w:r>
      <w:r>
        <w:fldChar w:fldCharType="end"/>
      </w:r>
    </w:p>
    <w:p w14:paraId="07C6D8EA" w14:textId="44001C66" w:rsidR="00F36026" w:rsidRDefault="00F36026">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_Toc170751133 \h </w:instrText>
      </w:r>
      <w:r>
        <w:fldChar w:fldCharType="separate"/>
      </w:r>
      <w:r>
        <w:t>28</w:t>
      </w:r>
      <w:r>
        <w:fldChar w:fldCharType="end"/>
      </w:r>
    </w:p>
    <w:p w14:paraId="727C2D32" w14:textId="391D98FD" w:rsidR="00F36026" w:rsidRDefault="00F36026">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_Toc170751134 \h </w:instrText>
      </w:r>
      <w:r>
        <w:fldChar w:fldCharType="separate"/>
      </w:r>
      <w:r>
        <w:t>29</w:t>
      </w:r>
      <w:r>
        <w:fldChar w:fldCharType="end"/>
      </w:r>
    </w:p>
    <w:p w14:paraId="20DECD1A" w14:textId="4CEC7205" w:rsidR="00F36026" w:rsidRDefault="00F36026">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_Toc170751135 \h </w:instrText>
      </w:r>
      <w:r>
        <w:fldChar w:fldCharType="separate"/>
      </w:r>
      <w:r>
        <w:t>29</w:t>
      </w:r>
      <w:r>
        <w:fldChar w:fldCharType="end"/>
      </w:r>
    </w:p>
    <w:p w14:paraId="1E6F34B1" w14:textId="318417C7" w:rsidR="00F36026" w:rsidRDefault="00F36026">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_Toc170751136 \h </w:instrText>
      </w:r>
      <w:r>
        <w:fldChar w:fldCharType="separate"/>
      </w:r>
      <w:r>
        <w:t>29</w:t>
      </w:r>
      <w:r>
        <w:fldChar w:fldCharType="end"/>
      </w:r>
    </w:p>
    <w:p w14:paraId="2B452067" w14:textId="4BECFF70" w:rsidR="00F36026" w:rsidRDefault="00F36026">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_Toc170751137 \h </w:instrText>
      </w:r>
      <w:r>
        <w:fldChar w:fldCharType="separate"/>
      </w:r>
      <w:r>
        <w:t>29</w:t>
      </w:r>
      <w:r>
        <w:fldChar w:fldCharType="end"/>
      </w:r>
    </w:p>
    <w:p w14:paraId="15F8C871" w14:textId="20A4FC35" w:rsidR="00F36026" w:rsidRDefault="00F36026">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_Toc170751138 \h </w:instrText>
      </w:r>
      <w:r>
        <w:fldChar w:fldCharType="separate"/>
      </w:r>
      <w:r>
        <w:t>30</w:t>
      </w:r>
      <w:r>
        <w:fldChar w:fldCharType="end"/>
      </w:r>
    </w:p>
    <w:p w14:paraId="042E534C" w14:textId="61BCDC4D" w:rsidR="00F36026" w:rsidRDefault="00F36026">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_Toc170751139 \h </w:instrText>
      </w:r>
      <w:r>
        <w:fldChar w:fldCharType="separate"/>
      </w:r>
      <w:r>
        <w:t>30</w:t>
      </w:r>
      <w:r>
        <w:fldChar w:fldCharType="end"/>
      </w:r>
    </w:p>
    <w:p w14:paraId="003E3F97" w14:textId="40BB7802" w:rsidR="00F36026" w:rsidRDefault="00F36026">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_Toc170751140 \h </w:instrText>
      </w:r>
      <w:r>
        <w:fldChar w:fldCharType="separate"/>
      </w:r>
      <w:r>
        <w:t>30</w:t>
      </w:r>
      <w:r>
        <w:fldChar w:fldCharType="end"/>
      </w:r>
    </w:p>
    <w:p w14:paraId="6F1A2113" w14:textId="427E00CF" w:rsidR="00F36026" w:rsidRDefault="00F36026">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_Toc170751141 \h </w:instrText>
      </w:r>
      <w:r>
        <w:fldChar w:fldCharType="separate"/>
      </w:r>
      <w:r>
        <w:t>30</w:t>
      </w:r>
      <w:r>
        <w:fldChar w:fldCharType="end"/>
      </w:r>
    </w:p>
    <w:p w14:paraId="5873CFF6" w14:textId="6FFB13A7" w:rsidR="00F36026" w:rsidRDefault="00F36026">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_Toc170751142 \h </w:instrText>
      </w:r>
      <w:r>
        <w:fldChar w:fldCharType="separate"/>
      </w:r>
      <w:r>
        <w:t>30</w:t>
      </w:r>
      <w:r>
        <w:fldChar w:fldCharType="end"/>
      </w:r>
    </w:p>
    <w:p w14:paraId="6DFDF48B" w14:textId="3F3F3408" w:rsidR="00F36026" w:rsidRDefault="00F36026">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_Toc170751143 \h </w:instrText>
      </w:r>
      <w:r>
        <w:fldChar w:fldCharType="separate"/>
      </w:r>
      <w:r>
        <w:t>31</w:t>
      </w:r>
      <w:r>
        <w:fldChar w:fldCharType="end"/>
      </w:r>
    </w:p>
    <w:p w14:paraId="429B7314" w14:textId="3F49112F" w:rsidR="00F36026" w:rsidRDefault="00F36026">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_Toc170751144 \h </w:instrText>
      </w:r>
      <w:r>
        <w:fldChar w:fldCharType="separate"/>
      </w:r>
      <w:r>
        <w:t>31</w:t>
      </w:r>
      <w:r>
        <w:fldChar w:fldCharType="end"/>
      </w:r>
    </w:p>
    <w:p w14:paraId="609AA666" w14:textId="215DAB58" w:rsidR="00F36026" w:rsidRDefault="00F36026">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_Toc170751145 \h </w:instrText>
      </w:r>
      <w:r>
        <w:fldChar w:fldCharType="separate"/>
      </w:r>
      <w:r>
        <w:t>31</w:t>
      </w:r>
      <w:r>
        <w:fldChar w:fldCharType="end"/>
      </w:r>
    </w:p>
    <w:p w14:paraId="27EE729E" w14:textId="163F078A" w:rsidR="00F36026" w:rsidRDefault="00F36026">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_Toc170751146 \h </w:instrText>
      </w:r>
      <w:r>
        <w:fldChar w:fldCharType="separate"/>
      </w:r>
      <w:r>
        <w:t>31</w:t>
      </w:r>
      <w:r>
        <w:fldChar w:fldCharType="end"/>
      </w:r>
    </w:p>
    <w:p w14:paraId="01AFEFE5" w14:textId="038B0405" w:rsidR="00F36026" w:rsidRDefault="00F36026">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_Toc170751147 \h </w:instrText>
      </w:r>
      <w:r>
        <w:fldChar w:fldCharType="separate"/>
      </w:r>
      <w:r>
        <w:t>31</w:t>
      </w:r>
      <w:r>
        <w:fldChar w:fldCharType="end"/>
      </w:r>
    </w:p>
    <w:p w14:paraId="5592C529" w14:textId="456BFFFD" w:rsidR="00F36026" w:rsidRDefault="00F36026">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_Toc170751148 \h </w:instrText>
      </w:r>
      <w:r>
        <w:fldChar w:fldCharType="separate"/>
      </w:r>
      <w:r>
        <w:t>31</w:t>
      </w:r>
      <w:r>
        <w:fldChar w:fldCharType="end"/>
      </w:r>
    </w:p>
    <w:p w14:paraId="7AA28CBC" w14:textId="3F61CFBF" w:rsidR="00F36026" w:rsidRDefault="00F36026">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_Toc170751149 \h </w:instrText>
      </w:r>
      <w:r>
        <w:fldChar w:fldCharType="separate"/>
      </w:r>
      <w:r>
        <w:t>31</w:t>
      </w:r>
      <w:r>
        <w:fldChar w:fldCharType="end"/>
      </w:r>
    </w:p>
    <w:p w14:paraId="48FE0D25" w14:textId="4E6BEA4A" w:rsidR="00F36026" w:rsidRDefault="00F36026">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_Toc170751150 \h </w:instrText>
      </w:r>
      <w:r>
        <w:fldChar w:fldCharType="separate"/>
      </w:r>
      <w:r>
        <w:t>31</w:t>
      </w:r>
      <w:r>
        <w:fldChar w:fldCharType="end"/>
      </w:r>
    </w:p>
    <w:p w14:paraId="554B203A" w14:textId="049564C8" w:rsidR="00F36026" w:rsidRDefault="00F36026">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_Toc170751151 \h </w:instrText>
      </w:r>
      <w:r>
        <w:fldChar w:fldCharType="separate"/>
      </w:r>
      <w:r>
        <w:t>31</w:t>
      </w:r>
      <w:r>
        <w:fldChar w:fldCharType="end"/>
      </w:r>
    </w:p>
    <w:p w14:paraId="3E203E77" w14:textId="2EFA82BA" w:rsidR="00F36026" w:rsidRDefault="00F36026">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_Toc170751152 \h </w:instrText>
      </w:r>
      <w:r>
        <w:fldChar w:fldCharType="separate"/>
      </w:r>
      <w:r>
        <w:t>32</w:t>
      </w:r>
      <w:r>
        <w:fldChar w:fldCharType="end"/>
      </w:r>
    </w:p>
    <w:p w14:paraId="76093C8F" w14:textId="1D9BD80D" w:rsidR="00F36026" w:rsidRDefault="00F36026">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_Toc170751153 \h </w:instrText>
      </w:r>
      <w:r>
        <w:fldChar w:fldCharType="separate"/>
      </w:r>
      <w:r>
        <w:t>32</w:t>
      </w:r>
      <w:r>
        <w:fldChar w:fldCharType="end"/>
      </w:r>
    </w:p>
    <w:p w14:paraId="5B653847" w14:textId="30B0E0B4" w:rsidR="00F36026" w:rsidRDefault="00F36026">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_Toc170751154 \h </w:instrText>
      </w:r>
      <w:r>
        <w:fldChar w:fldCharType="separate"/>
      </w:r>
      <w:r>
        <w:t>32</w:t>
      </w:r>
      <w:r>
        <w:fldChar w:fldCharType="end"/>
      </w:r>
    </w:p>
    <w:p w14:paraId="552CDF39" w14:textId="74A0A0EB" w:rsidR="00F36026" w:rsidRDefault="00F36026">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_Toc170751155 \h </w:instrText>
      </w:r>
      <w:r>
        <w:fldChar w:fldCharType="separate"/>
      </w:r>
      <w:r>
        <w:t>32</w:t>
      </w:r>
      <w:r>
        <w:fldChar w:fldCharType="end"/>
      </w:r>
    </w:p>
    <w:p w14:paraId="357C68F8" w14:textId="12EC6BC7" w:rsidR="00F36026" w:rsidRDefault="00F36026">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_Toc170751156 \h </w:instrText>
      </w:r>
      <w:r>
        <w:fldChar w:fldCharType="separate"/>
      </w:r>
      <w:r>
        <w:t>32</w:t>
      </w:r>
      <w:r>
        <w:fldChar w:fldCharType="end"/>
      </w:r>
    </w:p>
    <w:p w14:paraId="00D3D514" w14:textId="4D9FEBA6" w:rsidR="00F36026" w:rsidRDefault="00F36026">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_Toc170751157 \h </w:instrText>
      </w:r>
      <w:r>
        <w:fldChar w:fldCharType="separate"/>
      </w:r>
      <w:r>
        <w:t>32</w:t>
      </w:r>
      <w:r>
        <w:fldChar w:fldCharType="end"/>
      </w:r>
    </w:p>
    <w:p w14:paraId="59A211B8" w14:textId="1505C259" w:rsidR="00F36026" w:rsidRDefault="00F36026">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_Toc170751158 \h </w:instrText>
      </w:r>
      <w:r>
        <w:fldChar w:fldCharType="separate"/>
      </w:r>
      <w:r>
        <w:t>32</w:t>
      </w:r>
      <w:r>
        <w:fldChar w:fldCharType="end"/>
      </w:r>
    </w:p>
    <w:p w14:paraId="398E9530" w14:textId="71EE4876" w:rsidR="00F36026" w:rsidRDefault="00F36026">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_Toc170751159 \h </w:instrText>
      </w:r>
      <w:r>
        <w:fldChar w:fldCharType="separate"/>
      </w:r>
      <w:r>
        <w:t>34</w:t>
      </w:r>
      <w:r>
        <w:fldChar w:fldCharType="end"/>
      </w:r>
    </w:p>
    <w:p w14:paraId="2DFE3379" w14:textId="675DAE42" w:rsidR="00F36026" w:rsidRDefault="00F36026">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_Toc170751160 \h </w:instrText>
      </w:r>
      <w:r>
        <w:fldChar w:fldCharType="separate"/>
      </w:r>
      <w:r>
        <w:t>34</w:t>
      </w:r>
      <w:r>
        <w:fldChar w:fldCharType="end"/>
      </w:r>
    </w:p>
    <w:p w14:paraId="0C09650E" w14:textId="467F2F45" w:rsidR="00F36026" w:rsidRDefault="00F36026">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_Toc170751161 \h </w:instrText>
      </w:r>
      <w:r>
        <w:fldChar w:fldCharType="separate"/>
      </w:r>
      <w:r>
        <w:t>34</w:t>
      </w:r>
      <w:r>
        <w:fldChar w:fldCharType="end"/>
      </w:r>
    </w:p>
    <w:p w14:paraId="5F76711F" w14:textId="7AA2D246" w:rsidR="00F36026" w:rsidRDefault="00F36026">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_Toc170751162 \h </w:instrText>
      </w:r>
      <w:r>
        <w:fldChar w:fldCharType="separate"/>
      </w:r>
      <w:r>
        <w:t>35</w:t>
      </w:r>
      <w:r>
        <w:fldChar w:fldCharType="end"/>
      </w:r>
    </w:p>
    <w:p w14:paraId="5DDEA473" w14:textId="164CED44" w:rsidR="00F36026" w:rsidRDefault="00F36026">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_Toc170751163 \h </w:instrText>
      </w:r>
      <w:r>
        <w:fldChar w:fldCharType="separate"/>
      </w:r>
      <w:r>
        <w:t>35</w:t>
      </w:r>
      <w:r>
        <w:fldChar w:fldCharType="end"/>
      </w:r>
    </w:p>
    <w:p w14:paraId="4157C916" w14:textId="2DE9AFFA" w:rsidR="00F36026" w:rsidRDefault="00F36026">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_Toc170751164 \h </w:instrText>
      </w:r>
      <w:r>
        <w:fldChar w:fldCharType="separate"/>
      </w:r>
      <w:r>
        <w:t>35</w:t>
      </w:r>
      <w:r>
        <w:fldChar w:fldCharType="end"/>
      </w:r>
    </w:p>
    <w:p w14:paraId="5FCA2DC0" w14:textId="45F03263" w:rsidR="00F36026" w:rsidRDefault="00F36026">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_Toc170751165 \h </w:instrText>
      </w:r>
      <w:r>
        <w:fldChar w:fldCharType="separate"/>
      </w:r>
      <w:r>
        <w:t>36</w:t>
      </w:r>
      <w:r>
        <w:fldChar w:fldCharType="end"/>
      </w:r>
    </w:p>
    <w:p w14:paraId="6A4A1A01" w14:textId="510C3BAC" w:rsidR="00F36026" w:rsidRDefault="00F36026">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_Toc170751166 \h </w:instrText>
      </w:r>
      <w:r>
        <w:fldChar w:fldCharType="separate"/>
      </w:r>
      <w:r>
        <w:t>37</w:t>
      </w:r>
      <w:r>
        <w:fldChar w:fldCharType="end"/>
      </w:r>
    </w:p>
    <w:p w14:paraId="37D490D9" w14:textId="7DAD1D39" w:rsidR="00F36026" w:rsidRDefault="00F36026">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_Toc170751167 \h </w:instrText>
      </w:r>
      <w:r>
        <w:fldChar w:fldCharType="separate"/>
      </w:r>
      <w:r>
        <w:t>37</w:t>
      </w:r>
      <w:r>
        <w:fldChar w:fldCharType="end"/>
      </w:r>
    </w:p>
    <w:p w14:paraId="70C5B1AA" w14:textId="28D924C8" w:rsidR="00F36026" w:rsidRDefault="00F36026">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_Toc170751168 \h </w:instrText>
      </w:r>
      <w:r>
        <w:fldChar w:fldCharType="separate"/>
      </w:r>
      <w:r>
        <w:t>37</w:t>
      </w:r>
      <w:r>
        <w:fldChar w:fldCharType="end"/>
      </w:r>
    </w:p>
    <w:p w14:paraId="6B3DC8FB" w14:textId="064858D0" w:rsidR="00F36026" w:rsidRDefault="00F36026">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_Toc170751169 \h </w:instrText>
      </w:r>
      <w:r>
        <w:fldChar w:fldCharType="separate"/>
      </w:r>
      <w:r>
        <w:t>38</w:t>
      </w:r>
      <w:r>
        <w:fldChar w:fldCharType="end"/>
      </w:r>
    </w:p>
    <w:p w14:paraId="3C5439B3" w14:textId="47C414DA" w:rsidR="00F36026" w:rsidRDefault="00F36026">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_Toc170751170 \h </w:instrText>
      </w:r>
      <w:r>
        <w:fldChar w:fldCharType="separate"/>
      </w:r>
      <w:r>
        <w:t>38</w:t>
      </w:r>
      <w:r>
        <w:fldChar w:fldCharType="end"/>
      </w:r>
    </w:p>
    <w:p w14:paraId="06364CE4" w14:textId="2D99E268" w:rsidR="00F36026" w:rsidRDefault="00F36026">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_Toc170751171 \h </w:instrText>
      </w:r>
      <w:r>
        <w:fldChar w:fldCharType="separate"/>
      </w:r>
      <w:r>
        <w:t>38</w:t>
      </w:r>
      <w:r>
        <w:fldChar w:fldCharType="end"/>
      </w:r>
    </w:p>
    <w:p w14:paraId="6C307787" w14:textId="222CE301" w:rsidR="00F36026" w:rsidRDefault="00F36026">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_Toc170751172 \h </w:instrText>
      </w:r>
      <w:r>
        <w:fldChar w:fldCharType="separate"/>
      </w:r>
      <w:r>
        <w:t>39</w:t>
      </w:r>
      <w:r>
        <w:fldChar w:fldCharType="end"/>
      </w:r>
    </w:p>
    <w:p w14:paraId="1A6678CC" w14:textId="3E4B7622" w:rsidR="00F36026" w:rsidRDefault="00F36026">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_Toc170751173 \h </w:instrText>
      </w:r>
      <w:r>
        <w:fldChar w:fldCharType="separate"/>
      </w:r>
      <w:r>
        <w:t>39</w:t>
      </w:r>
      <w:r>
        <w:fldChar w:fldCharType="end"/>
      </w:r>
    </w:p>
    <w:p w14:paraId="6834DC3C" w14:textId="1B6A468F" w:rsidR="00F36026" w:rsidRDefault="00F36026">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_Toc170751174 \h </w:instrText>
      </w:r>
      <w:r>
        <w:fldChar w:fldCharType="separate"/>
      </w:r>
      <w:r>
        <w:t>39</w:t>
      </w:r>
      <w:r>
        <w:fldChar w:fldCharType="end"/>
      </w:r>
    </w:p>
    <w:p w14:paraId="4EF1D77E" w14:textId="7B56FBF4" w:rsidR="00F36026" w:rsidRDefault="00F36026">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_Toc170751175 \h </w:instrText>
      </w:r>
      <w:r>
        <w:fldChar w:fldCharType="separate"/>
      </w:r>
      <w:r>
        <w:t>40</w:t>
      </w:r>
      <w:r>
        <w:fldChar w:fldCharType="end"/>
      </w:r>
    </w:p>
    <w:p w14:paraId="2EE4D39E" w14:textId="706F07B4" w:rsidR="00F36026" w:rsidRDefault="00F36026">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_Toc170751176 \h </w:instrText>
      </w:r>
      <w:r>
        <w:fldChar w:fldCharType="separate"/>
      </w:r>
      <w:r>
        <w:t>40</w:t>
      </w:r>
      <w:r>
        <w:fldChar w:fldCharType="end"/>
      </w:r>
    </w:p>
    <w:p w14:paraId="1B971BE2" w14:textId="5D63FF01" w:rsidR="00F36026" w:rsidRDefault="00F36026">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_Toc170751177 \h </w:instrText>
      </w:r>
      <w:r>
        <w:fldChar w:fldCharType="separate"/>
      </w:r>
      <w:r>
        <w:t>40</w:t>
      </w:r>
      <w:r>
        <w:fldChar w:fldCharType="end"/>
      </w:r>
    </w:p>
    <w:p w14:paraId="0F156B85" w14:textId="1D0BB1BB" w:rsidR="00F36026" w:rsidRDefault="00F36026">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_Toc170751178 \h </w:instrText>
      </w:r>
      <w:r>
        <w:fldChar w:fldCharType="separate"/>
      </w:r>
      <w:r>
        <w:t>41</w:t>
      </w:r>
      <w:r>
        <w:fldChar w:fldCharType="end"/>
      </w:r>
    </w:p>
    <w:p w14:paraId="43CA8C8E" w14:textId="16B27E5B" w:rsidR="00F36026" w:rsidRDefault="00F36026">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_Toc170751179 \h </w:instrText>
      </w:r>
      <w:r>
        <w:fldChar w:fldCharType="separate"/>
      </w:r>
      <w:r>
        <w:t>41</w:t>
      </w:r>
      <w:r>
        <w:fldChar w:fldCharType="end"/>
      </w:r>
    </w:p>
    <w:p w14:paraId="4C7F091D" w14:textId="2DDD288E" w:rsidR="00F36026" w:rsidRDefault="00F36026">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_Toc170751180 \h </w:instrText>
      </w:r>
      <w:r>
        <w:fldChar w:fldCharType="separate"/>
      </w:r>
      <w:r>
        <w:t>42</w:t>
      </w:r>
      <w:r>
        <w:fldChar w:fldCharType="end"/>
      </w:r>
    </w:p>
    <w:p w14:paraId="408D7C18" w14:textId="6B6172F1" w:rsidR="00F36026" w:rsidRDefault="00F36026">
      <w:pPr>
        <w:pStyle w:val="TOC4"/>
        <w:rPr>
          <w:rFonts w:asciiTheme="minorHAnsi" w:hAnsiTheme="minorHAnsi" w:cstheme="minorBidi"/>
          <w:kern w:val="2"/>
          <w:sz w:val="24"/>
          <w:szCs w:val="24"/>
          <w14:ligatures w14:val="standardContextual"/>
        </w:rPr>
      </w:pPr>
      <w:r w:rsidRPr="00244C1C">
        <w:rPr>
          <w:rFonts w:eastAsia="SimSun"/>
        </w:rPr>
        <w:t>9.1.1.24</w:t>
      </w:r>
      <w:r>
        <w:rPr>
          <w:rFonts w:asciiTheme="minorHAnsi" w:hAnsiTheme="minorHAnsi" w:cstheme="minorBidi"/>
          <w:kern w:val="2"/>
          <w:sz w:val="24"/>
          <w:szCs w:val="24"/>
          <w14:ligatures w14:val="standardContextual"/>
        </w:rPr>
        <w:tab/>
      </w:r>
      <w:r w:rsidRPr="00244C1C">
        <w:rPr>
          <w:rFonts w:eastAsia="SimSun"/>
        </w:rPr>
        <w:t>MEASUREMENT PRECONFIGURATION REQUIRED</w:t>
      </w:r>
      <w:r>
        <w:tab/>
      </w:r>
      <w:r>
        <w:fldChar w:fldCharType="begin" w:fldLock="1"/>
      </w:r>
      <w:r>
        <w:instrText xml:space="preserve"> PAGEREF _Toc170751181 \h </w:instrText>
      </w:r>
      <w:r>
        <w:fldChar w:fldCharType="separate"/>
      </w:r>
      <w:r>
        <w:t>42</w:t>
      </w:r>
      <w:r>
        <w:fldChar w:fldCharType="end"/>
      </w:r>
    </w:p>
    <w:p w14:paraId="0EDE8767" w14:textId="5813DBD9" w:rsidR="00F36026" w:rsidRDefault="00F36026">
      <w:pPr>
        <w:pStyle w:val="TOC4"/>
        <w:rPr>
          <w:rFonts w:asciiTheme="minorHAnsi" w:hAnsiTheme="minorHAnsi" w:cstheme="minorBidi"/>
          <w:kern w:val="2"/>
          <w:sz w:val="24"/>
          <w:szCs w:val="24"/>
          <w14:ligatures w14:val="standardContextual"/>
        </w:rPr>
      </w:pPr>
      <w:r w:rsidRPr="00244C1C">
        <w:rPr>
          <w:rFonts w:eastAsia="SimSun"/>
        </w:rPr>
        <w:t>9.1.1.25</w:t>
      </w:r>
      <w:r>
        <w:rPr>
          <w:rFonts w:asciiTheme="minorHAnsi" w:hAnsiTheme="minorHAnsi" w:cstheme="minorBidi"/>
          <w:kern w:val="2"/>
          <w:sz w:val="24"/>
          <w:szCs w:val="24"/>
          <w14:ligatures w14:val="standardContextual"/>
        </w:rPr>
        <w:tab/>
      </w:r>
      <w:r w:rsidRPr="00244C1C">
        <w:rPr>
          <w:rFonts w:eastAsia="SimSun"/>
        </w:rPr>
        <w:t>MEASUREMENT PRECONFIGURATION CONFIRM</w:t>
      </w:r>
      <w:r>
        <w:tab/>
      </w:r>
      <w:r>
        <w:fldChar w:fldCharType="begin" w:fldLock="1"/>
      </w:r>
      <w:r>
        <w:instrText xml:space="preserve"> PAGEREF _Toc170751182 \h </w:instrText>
      </w:r>
      <w:r>
        <w:fldChar w:fldCharType="separate"/>
      </w:r>
      <w:r>
        <w:t>42</w:t>
      </w:r>
      <w:r>
        <w:fldChar w:fldCharType="end"/>
      </w:r>
    </w:p>
    <w:p w14:paraId="09FD365D" w14:textId="099B5125" w:rsidR="00F36026" w:rsidRDefault="00F36026">
      <w:pPr>
        <w:pStyle w:val="TOC4"/>
        <w:rPr>
          <w:rFonts w:asciiTheme="minorHAnsi" w:hAnsiTheme="minorHAnsi" w:cstheme="minorBidi"/>
          <w:kern w:val="2"/>
          <w:sz w:val="24"/>
          <w:szCs w:val="24"/>
          <w14:ligatures w14:val="standardContextual"/>
        </w:rPr>
      </w:pPr>
      <w:r w:rsidRPr="00244C1C">
        <w:rPr>
          <w:rFonts w:eastAsia="SimSun"/>
        </w:rPr>
        <w:t>9.1.1.26</w:t>
      </w:r>
      <w:r>
        <w:rPr>
          <w:rFonts w:asciiTheme="minorHAnsi" w:hAnsiTheme="minorHAnsi" w:cstheme="minorBidi"/>
          <w:kern w:val="2"/>
          <w:sz w:val="24"/>
          <w:szCs w:val="24"/>
          <w14:ligatures w14:val="standardContextual"/>
        </w:rPr>
        <w:tab/>
      </w:r>
      <w:r w:rsidRPr="00244C1C">
        <w:rPr>
          <w:rFonts w:eastAsia="SimSun"/>
        </w:rPr>
        <w:t>MEASUREMENT PRECONFIGURATION REFUSE</w:t>
      </w:r>
      <w:r>
        <w:tab/>
      </w:r>
      <w:r>
        <w:fldChar w:fldCharType="begin" w:fldLock="1"/>
      </w:r>
      <w:r>
        <w:instrText xml:space="preserve"> PAGEREF _Toc170751183 \h </w:instrText>
      </w:r>
      <w:r>
        <w:fldChar w:fldCharType="separate"/>
      </w:r>
      <w:r>
        <w:t>43</w:t>
      </w:r>
      <w:r>
        <w:fldChar w:fldCharType="end"/>
      </w:r>
    </w:p>
    <w:p w14:paraId="521B4D40" w14:textId="3D253151" w:rsidR="00F36026" w:rsidRDefault="00F36026">
      <w:pPr>
        <w:pStyle w:val="TOC4"/>
        <w:rPr>
          <w:rFonts w:asciiTheme="minorHAnsi" w:hAnsiTheme="minorHAnsi" w:cstheme="minorBidi"/>
          <w:kern w:val="2"/>
          <w:sz w:val="24"/>
          <w:szCs w:val="24"/>
          <w14:ligatures w14:val="standardContextual"/>
        </w:rPr>
      </w:pPr>
      <w:r w:rsidRPr="00244C1C">
        <w:rPr>
          <w:rFonts w:eastAsia="SimSun"/>
        </w:rPr>
        <w:t>9.1.1.27</w:t>
      </w:r>
      <w:r>
        <w:rPr>
          <w:rFonts w:asciiTheme="minorHAnsi" w:hAnsiTheme="minorHAnsi" w:cstheme="minorBidi"/>
          <w:kern w:val="2"/>
          <w:sz w:val="24"/>
          <w:szCs w:val="24"/>
          <w14:ligatures w14:val="standardContextual"/>
        </w:rPr>
        <w:tab/>
      </w:r>
      <w:r w:rsidRPr="00244C1C">
        <w:rPr>
          <w:rFonts w:eastAsia="SimSun"/>
        </w:rPr>
        <w:t>MEASUREMENT ACTIVATION</w:t>
      </w:r>
      <w:r>
        <w:tab/>
      </w:r>
      <w:r>
        <w:fldChar w:fldCharType="begin" w:fldLock="1"/>
      </w:r>
      <w:r>
        <w:instrText xml:space="preserve"> PAGEREF _Toc170751184 \h </w:instrText>
      </w:r>
      <w:r>
        <w:fldChar w:fldCharType="separate"/>
      </w:r>
      <w:r>
        <w:t>43</w:t>
      </w:r>
      <w:r>
        <w:fldChar w:fldCharType="end"/>
      </w:r>
    </w:p>
    <w:p w14:paraId="7C6F6451" w14:textId="17A6D4E9" w:rsidR="00F36026" w:rsidRDefault="00F36026">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_Toc170751185 \h </w:instrText>
      </w:r>
      <w:r>
        <w:fldChar w:fldCharType="separate"/>
      </w:r>
      <w:r>
        <w:t>44</w:t>
      </w:r>
      <w:r>
        <w:fldChar w:fldCharType="end"/>
      </w:r>
    </w:p>
    <w:p w14:paraId="58686FFC" w14:textId="36B8F460" w:rsidR="00F36026" w:rsidRDefault="00F36026">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_Toc170751186 \h </w:instrText>
      </w:r>
      <w:r>
        <w:fldChar w:fldCharType="separate"/>
      </w:r>
      <w:r>
        <w:t>44</w:t>
      </w:r>
      <w:r>
        <w:fldChar w:fldCharType="end"/>
      </w:r>
    </w:p>
    <w:p w14:paraId="399CFA6D" w14:textId="3A66BF53" w:rsidR="00F36026" w:rsidRDefault="00F36026">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_Toc170751187 \h </w:instrText>
      </w:r>
      <w:r>
        <w:fldChar w:fldCharType="separate"/>
      </w:r>
      <w:r>
        <w:t>44</w:t>
      </w:r>
      <w:r>
        <w:fldChar w:fldCharType="end"/>
      </w:r>
    </w:p>
    <w:p w14:paraId="5640064E" w14:textId="042B8F0A" w:rsidR="00F36026" w:rsidRDefault="00F36026">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_Toc170751188 \h </w:instrText>
      </w:r>
      <w:r>
        <w:fldChar w:fldCharType="separate"/>
      </w:r>
      <w:r>
        <w:t>44</w:t>
      </w:r>
      <w:r>
        <w:fldChar w:fldCharType="end"/>
      </w:r>
    </w:p>
    <w:p w14:paraId="713ECEF3" w14:textId="26FC1B7E" w:rsidR="00F36026" w:rsidRDefault="00F36026">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_Toc170751189 \h </w:instrText>
      </w:r>
      <w:r>
        <w:fldChar w:fldCharType="separate"/>
      </w:r>
      <w:r>
        <w:t>45</w:t>
      </w:r>
      <w:r>
        <w:fldChar w:fldCharType="end"/>
      </w:r>
    </w:p>
    <w:p w14:paraId="119640B5" w14:textId="642F6F38" w:rsidR="00F36026" w:rsidRDefault="00F36026">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_Toc170751190 \h </w:instrText>
      </w:r>
      <w:r>
        <w:fldChar w:fldCharType="separate"/>
      </w:r>
      <w:r>
        <w:t>45</w:t>
      </w:r>
      <w:r>
        <w:fldChar w:fldCharType="end"/>
      </w:r>
    </w:p>
    <w:p w14:paraId="4C3D201E" w14:textId="75319D21" w:rsidR="00F36026" w:rsidRDefault="00F36026">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_Toc170751191 \h </w:instrText>
      </w:r>
      <w:r>
        <w:fldChar w:fldCharType="separate"/>
      </w:r>
      <w:r>
        <w:t>45</w:t>
      </w:r>
      <w:r>
        <w:fldChar w:fldCharType="end"/>
      </w:r>
    </w:p>
    <w:p w14:paraId="6005F9DC" w14:textId="53231ABF" w:rsidR="00F36026" w:rsidRDefault="00F36026">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_Toc170751192 \h </w:instrText>
      </w:r>
      <w:r>
        <w:fldChar w:fldCharType="separate"/>
      </w:r>
      <w:r>
        <w:t>47</w:t>
      </w:r>
      <w:r>
        <w:fldChar w:fldCharType="end"/>
      </w:r>
    </w:p>
    <w:p w14:paraId="604F5A64" w14:textId="489B98C0" w:rsidR="00F36026" w:rsidRDefault="00F36026">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_Toc170751193 \h </w:instrText>
      </w:r>
      <w:r>
        <w:fldChar w:fldCharType="separate"/>
      </w:r>
      <w:r>
        <w:t>47</w:t>
      </w:r>
      <w:r>
        <w:fldChar w:fldCharType="end"/>
      </w:r>
    </w:p>
    <w:p w14:paraId="5F4B96A0" w14:textId="3C056F1D" w:rsidR="00F36026" w:rsidRDefault="00F36026">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_Toc170751194 \h </w:instrText>
      </w:r>
      <w:r>
        <w:fldChar w:fldCharType="separate"/>
      </w:r>
      <w:r>
        <w:t>48</w:t>
      </w:r>
      <w:r>
        <w:fldChar w:fldCharType="end"/>
      </w:r>
    </w:p>
    <w:p w14:paraId="71DE7255" w14:textId="1DE12091" w:rsidR="00F36026" w:rsidRDefault="00F36026">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_Toc170751195 \h </w:instrText>
      </w:r>
      <w:r>
        <w:fldChar w:fldCharType="separate"/>
      </w:r>
      <w:r>
        <w:t>48</w:t>
      </w:r>
      <w:r>
        <w:fldChar w:fldCharType="end"/>
      </w:r>
    </w:p>
    <w:p w14:paraId="7DD50A88" w14:textId="58DAA9EB" w:rsidR="00F36026" w:rsidRDefault="00F36026">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_Toc170751196 \h </w:instrText>
      </w:r>
      <w:r>
        <w:fldChar w:fldCharType="separate"/>
      </w:r>
      <w:r>
        <w:t>49</w:t>
      </w:r>
      <w:r>
        <w:fldChar w:fldCharType="end"/>
      </w:r>
    </w:p>
    <w:p w14:paraId="7101F3B9" w14:textId="79CA0940" w:rsidR="00F36026" w:rsidRDefault="00F36026">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_Toc170751197 \h </w:instrText>
      </w:r>
      <w:r>
        <w:fldChar w:fldCharType="separate"/>
      </w:r>
      <w:r>
        <w:t>49</w:t>
      </w:r>
      <w:r>
        <w:fldChar w:fldCharType="end"/>
      </w:r>
    </w:p>
    <w:p w14:paraId="72EFE4D5" w14:textId="3CB7D8B3" w:rsidR="00F36026" w:rsidRDefault="00F36026">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_Toc170751198 \h </w:instrText>
      </w:r>
      <w:r>
        <w:fldChar w:fldCharType="separate"/>
      </w:r>
      <w:r>
        <w:t>49</w:t>
      </w:r>
      <w:r>
        <w:fldChar w:fldCharType="end"/>
      </w:r>
    </w:p>
    <w:p w14:paraId="782ABD7B" w14:textId="69D0FC83" w:rsidR="00F36026" w:rsidRDefault="00F36026">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_Toc170751199 \h </w:instrText>
      </w:r>
      <w:r>
        <w:fldChar w:fldCharType="separate"/>
      </w:r>
      <w:r>
        <w:t>49</w:t>
      </w:r>
      <w:r>
        <w:fldChar w:fldCharType="end"/>
      </w:r>
    </w:p>
    <w:p w14:paraId="1AB40C80" w14:textId="5284C7EB" w:rsidR="00F36026" w:rsidRDefault="00F36026">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_Toc170751200 \h </w:instrText>
      </w:r>
      <w:r>
        <w:fldChar w:fldCharType="separate"/>
      </w:r>
      <w:r>
        <w:t>50</w:t>
      </w:r>
      <w:r>
        <w:fldChar w:fldCharType="end"/>
      </w:r>
    </w:p>
    <w:p w14:paraId="085044DF" w14:textId="4253DA96" w:rsidR="00F36026" w:rsidRDefault="00F36026">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_Toc170751201 \h </w:instrText>
      </w:r>
      <w:r>
        <w:fldChar w:fldCharType="separate"/>
      </w:r>
      <w:r>
        <w:t>51</w:t>
      </w:r>
      <w:r>
        <w:fldChar w:fldCharType="end"/>
      </w:r>
    </w:p>
    <w:p w14:paraId="0A6EE599" w14:textId="2D0FD81F" w:rsidR="00F36026" w:rsidRDefault="00F36026">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_Toc170751202 \h </w:instrText>
      </w:r>
      <w:r>
        <w:fldChar w:fldCharType="separate"/>
      </w:r>
      <w:r>
        <w:t>52</w:t>
      </w:r>
      <w:r>
        <w:fldChar w:fldCharType="end"/>
      </w:r>
    </w:p>
    <w:p w14:paraId="5B6AD61A" w14:textId="65338CCF" w:rsidR="00F36026" w:rsidRDefault="00F36026">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_Toc170751203 \h </w:instrText>
      </w:r>
      <w:r>
        <w:fldChar w:fldCharType="separate"/>
      </w:r>
      <w:r>
        <w:t>52</w:t>
      </w:r>
      <w:r>
        <w:fldChar w:fldCharType="end"/>
      </w:r>
    </w:p>
    <w:p w14:paraId="2CA49424" w14:textId="7F53F958" w:rsidR="00F36026" w:rsidRDefault="00F36026">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_Toc170751204 \h </w:instrText>
      </w:r>
      <w:r>
        <w:fldChar w:fldCharType="separate"/>
      </w:r>
      <w:r>
        <w:t>52</w:t>
      </w:r>
      <w:r>
        <w:fldChar w:fldCharType="end"/>
      </w:r>
    </w:p>
    <w:p w14:paraId="40D3E3BF" w14:textId="2392114C" w:rsidR="00F36026" w:rsidRDefault="00F36026">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_Toc170751205 \h </w:instrText>
      </w:r>
      <w:r>
        <w:fldChar w:fldCharType="separate"/>
      </w:r>
      <w:r>
        <w:t>55</w:t>
      </w:r>
      <w:r>
        <w:fldChar w:fldCharType="end"/>
      </w:r>
    </w:p>
    <w:p w14:paraId="1BD4F8D8" w14:textId="4097C01F" w:rsidR="00F36026" w:rsidRDefault="00F36026">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_Toc170751206 \h </w:instrText>
      </w:r>
      <w:r>
        <w:fldChar w:fldCharType="separate"/>
      </w:r>
      <w:r>
        <w:t>56</w:t>
      </w:r>
      <w:r>
        <w:fldChar w:fldCharType="end"/>
      </w:r>
    </w:p>
    <w:p w14:paraId="545B43DE" w14:textId="70DC4EF8" w:rsidR="00F36026" w:rsidRDefault="00F36026">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_Toc170751207 \h </w:instrText>
      </w:r>
      <w:r>
        <w:fldChar w:fldCharType="separate"/>
      </w:r>
      <w:r>
        <w:t>56</w:t>
      </w:r>
      <w:r>
        <w:fldChar w:fldCharType="end"/>
      </w:r>
    </w:p>
    <w:p w14:paraId="4C478DD7" w14:textId="500D26ED" w:rsidR="00F36026" w:rsidRDefault="00F36026">
      <w:pPr>
        <w:pStyle w:val="TOC3"/>
        <w:rPr>
          <w:rFonts w:asciiTheme="minorHAnsi" w:hAnsiTheme="minorHAnsi" w:cstheme="minorBidi"/>
          <w:kern w:val="2"/>
          <w:sz w:val="24"/>
          <w:szCs w:val="24"/>
          <w14:ligatures w14:val="standardContextual"/>
        </w:rPr>
      </w:pPr>
      <w:r w:rsidRPr="00244C1C">
        <w:rPr>
          <w:rFonts w:eastAsia="MS Mincho"/>
        </w:rPr>
        <w:t>9.2.9</w:t>
      </w:r>
      <w:r>
        <w:rPr>
          <w:rFonts w:asciiTheme="minorHAnsi" w:hAnsiTheme="minorHAnsi" w:cstheme="minorBidi"/>
          <w:kern w:val="2"/>
          <w:sz w:val="24"/>
          <w:szCs w:val="24"/>
          <w14:ligatures w14:val="standardContextual"/>
        </w:rPr>
        <w:tab/>
      </w:r>
      <w:r w:rsidRPr="00244C1C">
        <w:rPr>
          <w:rFonts w:eastAsia="MS Mincho"/>
        </w:rPr>
        <w:t>NR CGI</w:t>
      </w:r>
      <w:r>
        <w:tab/>
      </w:r>
      <w:r>
        <w:fldChar w:fldCharType="begin" w:fldLock="1"/>
      </w:r>
      <w:r>
        <w:instrText xml:space="preserve"> PAGEREF _Toc170751208 \h </w:instrText>
      </w:r>
      <w:r>
        <w:fldChar w:fldCharType="separate"/>
      </w:r>
      <w:r>
        <w:t>56</w:t>
      </w:r>
      <w:r>
        <w:fldChar w:fldCharType="end"/>
      </w:r>
    </w:p>
    <w:p w14:paraId="7019440C" w14:textId="6754433A" w:rsidR="00F36026" w:rsidRDefault="00F36026">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_Toc170751209 \h </w:instrText>
      </w:r>
      <w:r>
        <w:fldChar w:fldCharType="separate"/>
      </w:r>
      <w:r>
        <w:t>56</w:t>
      </w:r>
      <w:r>
        <w:fldChar w:fldCharType="end"/>
      </w:r>
    </w:p>
    <w:p w14:paraId="1454837D" w14:textId="4FA9674E" w:rsidR="00F36026" w:rsidRDefault="00F36026">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_Toc170751210 \h </w:instrText>
      </w:r>
      <w:r>
        <w:fldChar w:fldCharType="separate"/>
      </w:r>
      <w:r>
        <w:t>57</w:t>
      </w:r>
      <w:r>
        <w:fldChar w:fldCharType="end"/>
      </w:r>
    </w:p>
    <w:p w14:paraId="09450118" w14:textId="66AAAC95" w:rsidR="00F36026" w:rsidRDefault="00F36026">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_Toc170751211 \h </w:instrText>
      </w:r>
      <w:r>
        <w:fldChar w:fldCharType="separate"/>
      </w:r>
      <w:r>
        <w:t>57</w:t>
      </w:r>
      <w:r>
        <w:fldChar w:fldCharType="end"/>
      </w:r>
    </w:p>
    <w:p w14:paraId="3747AF6A" w14:textId="2184FB6F" w:rsidR="00F36026" w:rsidRDefault="00F36026">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_Toc170751212 \h </w:instrText>
      </w:r>
      <w:r>
        <w:fldChar w:fldCharType="separate"/>
      </w:r>
      <w:r>
        <w:t>57</w:t>
      </w:r>
      <w:r>
        <w:fldChar w:fldCharType="end"/>
      </w:r>
    </w:p>
    <w:p w14:paraId="54214A1A" w14:textId="3182EBEF" w:rsidR="00F36026" w:rsidRDefault="00F36026">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_Toc170751213 \h </w:instrText>
      </w:r>
      <w:r>
        <w:fldChar w:fldCharType="separate"/>
      </w:r>
      <w:r>
        <w:t>59</w:t>
      </w:r>
      <w:r>
        <w:fldChar w:fldCharType="end"/>
      </w:r>
    </w:p>
    <w:p w14:paraId="1C24A40F" w14:textId="2C0DBDC7" w:rsidR="00F36026" w:rsidRDefault="00F36026">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_Toc170751214 \h </w:instrText>
      </w:r>
      <w:r>
        <w:fldChar w:fldCharType="separate"/>
      </w:r>
      <w:r>
        <w:t>60</w:t>
      </w:r>
      <w:r>
        <w:fldChar w:fldCharType="end"/>
      </w:r>
    </w:p>
    <w:p w14:paraId="44B69A68" w14:textId="2863139E" w:rsidR="00F36026" w:rsidRDefault="00F36026">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_Toc170751215 \h </w:instrText>
      </w:r>
      <w:r>
        <w:fldChar w:fldCharType="separate"/>
      </w:r>
      <w:r>
        <w:t>62</w:t>
      </w:r>
      <w:r>
        <w:fldChar w:fldCharType="end"/>
      </w:r>
    </w:p>
    <w:p w14:paraId="2C4E6225" w14:textId="1EB6101B" w:rsidR="00F36026" w:rsidRDefault="00F36026">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_Toc170751216 \h </w:instrText>
      </w:r>
      <w:r>
        <w:fldChar w:fldCharType="separate"/>
      </w:r>
      <w:r>
        <w:t>63</w:t>
      </w:r>
      <w:r>
        <w:fldChar w:fldCharType="end"/>
      </w:r>
    </w:p>
    <w:p w14:paraId="56180187" w14:textId="52A77A4E" w:rsidR="00F36026" w:rsidRDefault="00F36026">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_Toc170751217 \h </w:instrText>
      </w:r>
      <w:r>
        <w:fldChar w:fldCharType="separate"/>
      </w:r>
      <w:r>
        <w:t>63</w:t>
      </w:r>
      <w:r>
        <w:fldChar w:fldCharType="end"/>
      </w:r>
    </w:p>
    <w:p w14:paraId="71FF7AF2" w14:textId="6C7768DA" w:rsidR="00F36026" w:rsidRDefault="00F36026">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_Toc170751218 \h </w:instrText>
      </w:r>
      <w:r>
        <w:fldChar w:fldCharType="separate"/>
      </w:r>
      <w:r>
        <w:t>63</w:t>
      </w:r>
      <w:r>
        <w:fldChar w:fldCharType="end"/>
      </w:r>
    </w:p>
    <w:p w14:paraId="711C8D1F" w14:textId="5173D9CE" w:rsidR="00F36026" w:rsidRDefault="00F36026">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_Toc170751219 \h </w:instrText>
      </w:r>
      <w:r>
        <w:fldChar w:fldCharType="separate"/>
      </w:r>
      <w:r>
        <w:t>64</w:t>
      </w:r>
      <w:r>
        <w:fldChar w:fldCharType="end"/>
      </w:r>
    </w:p>
    <w:p w14:paraId="6F5EDE29" w14:textId="2BB9AA3E" w:rsidR="00F36026" w:rsidRDefault="00F36026">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_Toc170751220 \h </w:instrText>
      </w:r>
      <w:r>
        <w:fldChar w:fldCharType="separate"/>
      </w:r>
      <w:r>
        <w:t>64</w:t>
      </w:r>
      <w:r>
        <w:fldChar w:fldCharType="end"/>
      </w:r>
    </w:p>
    <w:p w14:paraId="257DCD7F" w14:textId="2234F580" w:rsidR="00F36026" w:rsidRDefault="00F36026">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_Toc170751221 \h </w:instrText>
      </w:r>
      <w:r>
        <w:fldChar w:fldCharType="separate"/>
      </w:r>
      <w:r>
        <w:t>64</w:t>
      </w:r>
      <w:r>
        <w:fldChar w:fldCharType="end"/>
      </w:r>
    </w:p>
    <w:p w14:paraId="66414BB0" w14:textId="0A482B2E" w:rsidR="00F36026" w:rsidRDefault="00F36026">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_Toc170751222 \h </w:instrText>
      </w:r>
      <w:r>
        <w:fldChar w:fldCharType="separate"/>
      </w:r>
      <w:r>
        <w:t>65</w:t>
      </w:r>
      <w:r>
        <w:fldChar w:fldCharType="end"/>
      </w:r>
    </w:p>
    <w:p w14:paraId="720194DF" w14:textId="24A6746A" w:rsidR="00F36026" w:rsidRDefault="00F36026">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_Toc170751223 \h </w:instrText>
      </w:r>
      <w:r>
        <w:fldChar w:fldCharType="separate"/>
      </w:r>
      <w:r>
        <w:t>65</w:t>
      </w:r>
      <w:r>
        <w:fldChar w:fldCharType="end"/>
      </w:r>
    </w:p>
    <w:p w14:paraId="41B92B78" w14:textId="79BF68EC" w:rsidR="00F36026" w:rsidRDefault="00F36026">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_Toc170751224 \h </w:instrText>
      </w:r>
      <w:r>
        <w:fldChar w:fldCharType="separate"/>
      </w:r>
      <w:r>
        <w:t>66</w:t>
      </w:r>
      <w:r>
        <w:fldChar w:fldCharType="end"/>
      </w:r>
    </w:p>
    <w:p w14:paraId="77C56931" w14:textId="11B44EFC" w:rsidR="00F36026" w:rsidRDefault="00F36026">
      <w:pPr>
        <w:pStyle w:val="TOC3"/>
        <w:rPr>
          <w:rFonts w:asciiTheme="minorHAnsi" w:hAnsiTheme="minorHAnsi" w:cstheme="minorBidi"/>
          <w:kern w:val="2"/>
          <w:sz w:val="24"/>
          <w:szCs w:val="24"/>
          <w14:ligatures w14:val="standardContextual"/>
        </w:rPr>
      </w:pPr>
      <w:r w:rsidRPr="00244C1C">
        <w:rPr>
          <w:rFonts w:eastAsia="Malgun Gothic"/>
        </w:rPr>
        <w:t>9.2.26</w:t>
      </w:r>
      <w:r>
        <w:rPr>
          <w:rFonts w:asciiTheme="minorHAnsi" w:hAnsiTheme="minorHAnsi" w:cstheme="minorBidi"/>
          <w:kern w:val="2"/>
          <w:sz w:val="24"/>
          <w:szCs w:val="24"/>
          <w14:ligatures w14:val="standardContextual"/>
        </w:rPr>
        <w:tab/>
      </w:r>
      <w:r w:rsidRPr="00244C1C">
        <w:rPr>
          <w:rFonts w:eastAsia="Malgun Gothic"/>
        </w:rPr>
        <w:t>Search Window Information</w:t>
      </w:r>
      <w:r>
        <w:tab/>
      </w:r>
      <w:r>
        <w:fldChar w:fldCharType="begin" w:fldLock="1"/>
      </w:r>
      <w:r>
        <w:instrText xml:space="preserve"> PAGEREF _Toc170751225 \h </w:instrText>
      </w:r>
      <w:r>
        <w:fldChar w:fldCharType="separate"/>
      </w:r>
      <w:r>
        <w:t>66</w:t>
      </w:r>
      <w:r>
        <w:fldChar w:fldCharType="end"/>
      </w:r>
    </w:p>
    <w:p w14:paraId="6B616B65" w14:textId="763AC3A0" w:rsidR="00F36026" w:rsidRDefault="00F36026">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_Toc170751226 \h </w:instrText>
      </w:r>
      <w:r>
        <w:fldChar w:fldCharType="separate"/>
      </w:r>
      <w:r>
        <w:t>67</w:t>
      </w:r>
      <w:r>
        <w:fldChar w:fldCharType="end"/>
      </w:r>
    </w:p>
    <w:p w14:paraId="1361DF6E" w14:textId="5D9641AD" w:rsidR="00F36026" w:rsidRDefault="00F36026">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_Toc170751227 \h </w:instrText>
      </w:r>
      <w:r>
        <w:fldChar w:fldCharType="separate"/>
      </w:r>
      <w:r>
        <w:t>68</w:t>
      </w:r>
      <w:r>
        <w:fldChar w:fldCharType="end"/>
      </w:r>
    </w:p>
    <w:p w14:paraId="2CC53B6E" w14:textId="7D8DDB99" w:rsidR="00F36026" w:rsidRDefault="00F36026">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_Toc170751228 \h </w:instrText>
      </w:r>
      <w:r>
        <w:fldChar w:fldCharType="separate"/>
      </w:r>
      <w:r>
        <w:t>69</w:t>
      </w:r>
      <w:r>
        <w:fldChar w:fldCharType="end"/>
      </w:r>
    </w:p>
    <w:p w14:paraId="2585B4D8" w14:textId="23F87E0B" w:rsidR="00F36026" w:rsidRDefault="00F36026">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_Toc170751229 \h </w:instrText>
      </w:r>
      <w:r>
        <w:fldChar w:fldCharType="separate"/>
      </w:r>
      <w:r>
        <w:t>71</w:t>
      </w:r>
      <w:r>
        <w:fldChar w:fldCharType="end"/>
      </w:r>
    </w:p>
    <w:p w14:paraId="157779B2" w14:textId="27041C13" w:rsidR="00F36026" w:rsidRDefault="00F36026">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_Toc170751230 \h </w:instrText>
      </w:r>
      <w:r>
        <w:fldChar w:fldCharType="separate"/>
      </w:r>
      <w:r>
        <w:t>72</w:t>
      </w:r>
      <w:r>
        <w:fldChar w:fldCharType="end"/>
      </w:r>
    </w:p>
    <w:p w14:paraId="2384501F" w14:textId="3D655C80" w:rsidR="00F36026" w:rsidRDefault="00F36026">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_Toc170751231 \h </w:instrText>
      </w:r>
      <w:r>
        <w:fldChar w:fldCharType="separate"/>
      </w:r>
      <w:r>
        <w:t>73</w:t>
      </w:r>
      <w:r>
        <w:fldChar w:fldCharType="end"/>
      </w:r>
    </w:p>
    <w:p w14:paraId="2602806B" w14:textId="7CBFD365" w:rsidR="00F36026" w:rsidRDefault="00F36026">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_Toc170751232 \h </w:instrText>
      </w:r>
      <w:r>
        <w:fldChar w:fldCharType="separate"/>
      </w:r>
      <w:r>
        <w:t>73</w:t>
      </w:r>
      <w:r>
        <w:fldChar w:fldCharType="end"/>
      </w:r>
    </w:p>
    <w:p w14:paraId="49054377" w14:textId="3D940D77" w:rsidR="00F36026" w:rsidRDefault="00F36026">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_Toc170751233 \h </w:instrText>
      </w:r>
      <w:r>
        <w:fldChar w:fldCharType="separate"/>
      </w:r>
      <w:r>
        <w:t>73</w:t>
      </w:r>
      <w:r>
        <w:fldChar w:fldCharType="end"/>
      </w:r>
    </w:p>
    <w:p w14:paraId="69FA07B7" w14:textId="55E4C738" w:rsidR="00F36026" w:rsidRDefault="00F36026">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_Toc170751234 \h </w:instrText>
      </w:r>
      <w:r>
        <w:fldChar w:fldCharType="separate"/>
      </w:r>
      <w:r>
        <w:t>74</w:t>
      </w:r>
      <w:r>
        <w:fldChar w:fldCharType="end"/>
      </w:r>
    </w:p>
    <w:p w14:paraId="3806EF5E" w14:textId="5CA88BD4" w:rsidR="00F36026" w:rsidRDefault="00F36026">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_Toc170751235 \h </w:instrText>
      </w:r>
      <w:r>
        <w:fldChar w:fldCharType="separate"/>
      </w:r>
      <w:r>
        <w:t>74</w:t>
      </w:r>
      <w:r>
        <w:fldChar w:fldCharType="end"/>
      </w:r>
    </w:p>
    <w:p w14:paraId="7D19B499" w14:textId="5425B607" w:rsidR="00F36026" w:rsidRDefault="00F36026">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_Toc170751236 \h </w:instrText>
      </w:r>
      <w:r>
        <w:fldChar w:fldCharType="separate"/>
      </w:r>
      <w:r>
        <w:t>75</w:t>
      </w:r>
      <w:r>
        <w:fldChar w:fldCharType="end"/>
      </w:r>
    </w:p>
    <w:p w14:paraId="5E324E69" w14:textId="20FDC102" w:rsidR="00F36026" w:rsidRDefault="00F36026">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_Toc170751237 \h </w:instrText>
      </w:r>
      <w:r>
        <w:fldChar w:fldCharType="separate"/>
      </w:r>
      <w:r>
        <w:t>75</w:t>
      </w:r>
      <w:r>
        <w:fldChar w:fldCharType="end"/>
      </w:r>
    </w:p>
    <w:p w14:paraId="4AF703A9" w14:textId="224CCAE9" w:rsidR="00F36026" w:rsidRDefault="00F36026">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_Toc170751238 \h </w:instrText>
      </w:r>
      <w:r>
        <w:fldChar w:fldCharType="separate"/>
      </w:r>
      <w:r>
        <w:t>75</w:t>
      </w:r>
      <w:r>
        <w:fldChar w:fldCharType="end"/>
      </w:r>
    </w:p>
    <w:p w14:paraId="01544B5B" w14:textId="73A7082F" w:rsidR="00F36026" w:rsidRDefault="00F36026">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_Toc170751239 \h </w:instrText>
      </w:r>
      <w:r>
        <w:fldChar w:fldCharType="separate"/>
      </w:r>
      <w:r>
        <w:t>76</w:t>
      </w:r>
      <w:r>
        <w:fldChar w:fldCharType="end"/>
      </w:r>
    </w:p>
    <w:p w14:paraId="19DB972F" w14:textId="24385528" w:rsidR="00F36026" w:rsidRDefault="00F36026">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_Toc170751240 \h </w:instrText>
      </w:r>
      <w:r>
        <w:fldChar w:fldCharType="separate"/>
      </w:r>
      <w:r>
        <w:t>76</w:t>
      </w:r>
      <w:r>
        <w:fldChar w:fldCharType="end"/>
      </w:r>
    </w:p>
    <w:p w14:paraId="1843B79A" w14:textId="7A82A891" w:rsidR="00F36026" w:rsidRDefault="00F36026">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_Toc170751241 \h </w:instrText>
      </w:r>
      <w:r>
        <w:fldChar w:fldCharType="separate"/>
      </w:r>
      <w:r>
        <w:t>77</w:t>
      </w:r>
      <w:r>
        <w:fldChar w:fldCharType="end"/>
      </w:r>
    </w:p>
    <w:p w14:paraId="78E73F88" w14:textId="4E4492A7" w:rsidR="00F36026" w:rsidRDefault="00F36026">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_Toc170751242 \h </w:instrText>
      </w:r>
      <w:r>
        <w:fldChar w:fldCharType="separate"/>
      </w:r>
      <w:r>
        <w:t>77</w:t>
      </w:r>
      <w:r>
        <w:fldChar w:fldCharType="end"/>
      </w:r>
    </w:p>
    <w:p w14:paraId="5A7D4FE2" w14:textId="583EA309" w:rsidR="00F36026" w:rsidRDefault="00F36026">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_Toc170751243 \h </w:instrText>
      </w:r>
      <w:r>
        <w:fldChar w:fldCharType="separate"/>
      </w:r>
      <w:r>
        <w:t>78</w:t>
      </w:r>
      <w:r>
        <w:fldChar w:fldCharType="end"/>
      </w:r>
    </w:p>
    <w:p w14:paraId="146E82EC" w14:textId="115C1CA6" w:rsidR="00F36026" w:rsidRDefault="00F36026">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_Toc170751244 \h </w:instrText>
      </w:r>
      <w:r>
        <w:fldChar w:fldCharType="separate"/>
      </w:r>
      <w:r>
        <w:t>79</w:t>
      </w:r>
      <w:r>
        <w:fldChar w:fldCharType="end"/>
      </w:r>
    </w:p>
    <w:p w14:paraId="6EA147D6" w14:textId="3B927637" w:rsidR="00F36026" w:rsidRDefault="00F36026">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_Toc170751245 \h </w:instrText>
      </w:r>
      <w:r>
        <w:fldChar w:fldCharType="separate"/>
      </w:r>
      <w:r>
        <w:t>79</w:t>
      </w:r>
      <w:r>
        <w:fldChar w:fldCharType="end"/>
      </w:r>
    </w:p>
    <w:p w14:paraId="3C4DCE1C" w14:textId="75CB8655" w:rsidR="00F36026" w:rsidRDefault="00F36026">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_Toc170751246 \h </w:instrText>
      </w:r>
      <w:r>
        <w:fldChar w:fldCharType="separate"/>
      </w:r>
      <w:r>
        <w:t>80</w:t>
      </w:r>
      <w:r>
        <w:fldChar w:fldCharType="end"/>
      </w:r>
    </w:p>
    <w:p w14:paraId="0FE8DB45" w14:textId="2B0D7F55" w:rsidR="00F36026" w:rsidRDefault="00F36026">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_Toc170751247 \h </w:instrText>
      </w:r>
      <w:r>
        <w:fldChar w:fldCharType="separate"/>
      </w:r>
      <w:r>
        <w:t>81</w:t>
      </w:r>
      <w:r>
        <w:fldChar w:fldCharType="end"/>
      </w:r>
    </w:p>
    <w:p w14:paraId="7330AA66" w14:textId="5F8A3B14" w:rsidR="00F36026" w:rsidRDefault="00F36026">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_Toc170751248 \h </w:instrText>
      </w:r>
      <w:r>
        <w:fldChar w:fldCharType="separate"/>
      </w:r>
      <w:r>
        <w:t>81</w:t>
      </w:r>
      <w:r>
        <w:fldChar w:fldCharType="end"/>
      </w:r>
    </w:p>
    <w:p w14:paraId="2D05FE12" w14:textId="081533CA" w:rsidR="00F36026" w:rsidRDefault="00F36026">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_Toc170751249 \h </w:instrText>
      </w:r>
      <w:r>
        <w:fldChar w:fldCharType="separate"/>
      </w:r>
      <w:r>
        <w:t>82</w:t>
      </w:r>
      <w:r>
        <w:fldChar w:fldCharType="end"/>
      </w:r>
    </w:p>
    <w:p w14:paraId="59F0CB7C" w14:textId="02573514" w:rsidR="00F36026" w:rsidRDefault="00F36026">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_Toc170751250 \h </w:instrText>
      </w:r>
      <w:r>
        <w:fldChar w:fldCharType="separate"/>
      </w:r>
      <w:r>
        <w:t>82</w:t>
      </w:r>
      <w:r>
        <w:fldChar w:fldCharType="end"/>
      </w:r>
    </w:p>
    <w:p w14:paraId="05BB30D0" w14:textId="59662F58" w:rsidR="00F36026" w:rsidRDefault="00F36026">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_Toc170751251 \h </w:instrText>
      </w:r>
      <w:r>
        <w:fldChar w:fldCharType="separate"/>
      </w:r>
      <w:r>
        <w:t>82</w:t>
      </w:r>
      <w:r>
        <w:fldChar w:fldCharType="end"/>
      </w:r>
    </w:p>
    <w:p w14:paraId="794C4A17" w14:textId="034EA716" w:rsidR="00F36026" w:rsidRDefault="00F36026">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_Toc170751252 \h </w:instrText>
      </w:r>
      <w:r>
        <w:fldChar w:fldCharType="separate"/>
      </w:r>
      <w:r>
        <w:t>83</w:t>
      </w:r>
      <w:r>
        <w:fldChar w:fldCharType="end"/>
      </w:r>
    </w:p>
    <w:p w14:paraId="7EC34CD6" w14:textId="1F6CB27A" w:rsidR="00F36026" w:rsidRDefault="00F36026">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_Toc170751253 \h </w:instrText>
      </w:r>
      <w:r>
        <w:fldChar w:fldCharType="separate"/>
      </w:r>
      <w:r>
        <w:t>83</w:t>
      </w:r>
      <w:r>
        <w:fldChar w:fldCharType="end"/>
      </w:r>
    </w:p>
    <w:p w14:paraId="2567B0F2" w14:textId="0A0913A4" w:rsidR="00F36026" w:rsidRDefault="00F36026">
      <w:pPr>
        <w:pStyle w:val="TOC3"/>
        <w:rPr>
          <w:rFonts w:asciiTheme="minorHAnsi" w:hAnsiTheme="minorHAnsi" w:cstheme="minorBidi"/>
          <w:kern w:val="2"/>
          <w:sz w:val="24"/>
          <w:szCs w:val="24"/>
          <w14:ligatures w14:val="standardContextual"/>
        </w:rPr>
      </w:pPr>
      <w:r w:rsidRPr="00244C1C">
        <w:rPr>
          <w:rFonts w:eastAsia="SimSun"/>
        </w:rPr>
        <w:t>9.2.55</w:t>
      </w:r>
      <w:r>
        <w:rPr>
          <w:rFonts w:asciiTheme="minorHAnsi" w:hAnsiTheme="minorHAnsi" w:cstheme="minorBidi"/>
          <w:kern w:val="2"/>
          <w:sz w:val="24"/>
          <w:szCs w:val="24"/>
          <w14:ligatures w14:val="standardContextual"/>
        </w:rPr>
        <w:tab/>
      </w:r>
      <w:r w:rsidRPr="00244C1C">
        <w:rPr>
          <w:rFonts w:eastAsia="SimSun"/>
        </w:rPr>
        <w:t xml:space="preserve">SSB </w:t>
      </w:r>
      <w:r w:rsidRPr="00244C1C">
        <w:rPr>
          <w:rFonts w:eastAsia="SimSun"/>
          <w:lang w:eastAsia="zh-CN"/>
        </w:rPr>
        <w:t>Time/Frequency Configuration</w:t>
      </w:r>
      <w:r>
        <w:tab/>
      </w:r>
      <w:r>
        <w:fldChar w:fldCharType="begin" w:fldLock="1"/>
      </w:r>
      <w:r>
        <w:instrText xml:space="preserve"> PAGEREF _Toc170751254 \h </w:instrText>
      </w:r>
      <w:r>
        <w:fldChar w:fldCharType="separate"/>
      </w:r>
      <w:r>
        <w:t>83</w:t>
      </w:r>
      <w:r>
        <w:fldChar w:fldCharType="end"/>
      </w:r>
    </w:p>
    <w:p w14:paraId="15FBE97E" w14:textId="33DF4AB6" w:rsidR="00F36026" w:rsidRDefault="00F36026">
      <w:pPr>
        <w:pStyle w:val="TOC3"/>
        <w:rPr>
          <w:rFonts w:asciiTheme="minorHAnsi" w:hAnsiTheme="minorHAnsi" w:cstheme="minorBidi"/>
          <w:kern w:val="2"/>
          <w:sz w:val="24"/>
          <w:szCs w:val="24"/>
          <w14:ligatures w14:val="standardContextual"/>
        </w:rPr>
      </w:pPr>
      <w:r w:rsidRPr="00244C1C">
        <w:rPr>
          <w:rFonts w:eastAsia="SimSun"/>
        </w:rPr>
        <w:t>9.2.56</w:t>
      </w:r>
      <w:r>
        <w:rPr>
          <w:rFonts w:asciiTheme="minorHAnsi" w:hAnsiTheme="minorHAnsi" w:cstheme="minorBidi"/>
          <w:kern w:val="2"/>
          <w:sz w:val="24"/>
          <w:szCs w:val="24"/>
          <w14:ligatures w14:val="standardContextual"/>
        </w:rPr>
        <w:tab/>
      </w:r>
      <w:r w:rsidRPr="00244C1C">
        <w:rPr>
          <w:rFonts w:eastAsia="SimSun"/>
          <w:lang w:eastAsia="zh-CN"/>
        </w:rPr>
        <w:t>DL-PRS Muting Pattern</w:t>
      </w:r>
      <w:r>
        <w:tab/>
      </w:r>
      <w:r>
        <w:fldChar w:fldCharType="begin" w:fldLock="1"/>
      </w:r>
      <w:r>
        <w:instrText xml:space="preserve"> PAGEREF _Toc170751255 \h </w:instrText>
      </w:r>
      <w:r>
        <w:fldChar w:fldCharType="separate"/>
      </w:r>
      <w:r>
        <w:t>84</w:t>
      </w:r>
      <w:r>
        <w:fldChar w:fldCharType="end"/>
      </w:r>
    </w:p>
    <w:p w14:paraId="7C393560" w14:textId="17811467" w:rsidR="00F36026" w:rsidRDefault="00F36026">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_Toc170751256 \h </w:instrText>
      </w:r>
      <w:r>
        <w:fldChar w:fldCharType="separate"/>
      </w:r>
      <w:r>
        <w:t>84</w:t>
      </w:r>
      <w:r>
        <w:fldChar w:fldCharType="end"/>
      </w:r>
    </w:p>
    <w:p w14:paraId="39C1A354" w14:textId="3B95347C" w:rsidR="00F36026" w:rsidRDefault="00F36026">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_Toc170751257 \h </w:instrText>
      </w:r>
      <w:r>
        <w:fldChar w:fldCharType="separate"/>
      </w:r>
      <w:r>
        <w:t>84</w:t>
      </w:r>
      <w:r>
        <w:fldChar w:fldCharType="end"/>
      </w:r>
    </w:p>
    <w:p w14:paraId="54A3A64E" w14:textId="1AF5E321" w:rsidR="00F36026" w:rsidRDefault="00F36026">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_Toc170751258 \h </w:instrText>
      </w:r>
      <w:r>
        <w:fldChar w:fldCharType="separate"/>
      </w:r>
      <w:r>
        <w:t>85</w:t>
      </w:r>
      <w:r>
        <w:fldChar w:fldCharType="end"/>
      </w:r>
    </w:p>
    <w:p w14:paraId="252FE18B" w14:textId="5EBA3356" w:rsidR="00F36026" w:rsidRDefault="00F36026">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_Toc170751259 \h </w:instrText>
      </w:r>
      <w:r>
        <w:fldChar w:fldCharType="separate"/>
      </w:r>
      <w:r>
        <w:t>86</w:t>
      </w:r>
      <w:r>
        <w:fldChar w:fldCharType="end"/>
      </w:r>
    </w:p>
    <w:p w14:paraId="38EC57DB" w14:textId="00BB677E" w:rsidR="00F36026" w:rsidRDefault="00F36026">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_Toc170751260 \h </w:instrText>
      </w:r>
      <w:r>
        <w:fldChar w:fldCharType="separate"/>
      </w:r>
      <w:r>
        <w:t>86</w:t>
      </w:r>
      <w:r>
        <w:fldChar w:fldCharType="end"/>
      </w:r>
    </w:p>
    <w:p w14:paraId="5DF3358A" w14:textId="277F4721" w:rsidR="00F36026" w:rsidRDefault="00F36026">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_Toc170751261 \h </w:instrText>
      </w:r>
      <w:r>
        <w:fldChar w:fldCharType="separate"/>
      </w:r>
      <w:r>
        <w:t>87</w:t>
      </w:r>
      <w:r>
        <w:fldChar w:fldCharType="end"/>
      </w:r>
    </w:p>
    <w:p w14:paraId="5659C5D3" w14:textId="22254339" w:rsidR="00F36026" w:rsidRDefault="00F36026">
      <w:pPr>
        <w:pStyle w:val="TOC3"/>
        <w:rPr>
          <w:rFonts w:asciiTheme="minorHAnsi" w:hAnsiTheme="minorHAnsi" w:cstheme="minorBidi"/>
          <w:kern w:val="2"/>
          <w:sz w:val="24"/>
          <w:szCs w:val="24"/>
          <w14:ligatures w14:val="standardContextual"/>
        </w:rPr>
      </w:pPr>
      <w:r w:rsidRPr="00244C1C">
        <w:rPr>
          <w:rFonts w:eastAsia="Malgun Gothic"/>
        </w:rPr>
        <w:t>9.2.63</w:t>
      </w:r>
      <w:r>
        <w:rPr>
          <w:rFonts w:asciiTheme="minorHAnsi" w:hAnsiTheme="minorHAnsi" w:cstheme="minorBidi"/>
          <w:kern w:val="2"/>
          <w:sz w:val="24"/>
          <w:szCs w:val="24"/>
          <w14:ligatures w14:val="standardContextual"/>
        </w:rPr>
        <w:tab/>
      </w:r>
      <w:r w:rsidRPr="00244C1C">
        <w:rPr>
          <w:rFonts w:eastAsia="Malgun Gothic"/>
        </w:rPr>
        <w:t>Start Time and Duration</w:t>
      </w:r>
      <w:r>
        <w:tab/>
      </w:r>
      <w:r>
        <w:fldChar w:fldCharType="begin" w:fldLock="1"/>
      </w:r>
      <w:r>
        <w:instrText xml:space="preserve"> PAGEREF _Toc170751262 \h </w:instrText>
      </w:r>
      <w:r>
        <w:fldChar w:fldCharType="separate"/>
      </w:r>
      <w:r>
        <w:t>87</w:t>
      </w:r>
      <w:r>
        <w:fldChar w:fldCharType="end"/>
      </w:r>
    </w:p>
    <w:p w14:paraId="4D070F8F" w14:textId="58E64246" w:rsidR="00F36026" w:rsidRDefault="00F36026">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_Toc170751263 \h </w:instrText>
      </w:r>
      <w:r>
        <w:fldChar w:fldCharType="separate"/>
      </w:r>
      <w:r>
        <w:t>87</w:t>
      </w:r>
      <w:r>
        <w:fldChar w:fldCharType="end"/>
      </w:r>
    </w:p>
    <w:p w14:paraId="22ECCDF9" w14:textId="28BA3A6D" w:rsidR="00F36026" w:rsidRPr="00A31E6D" w:rsidRDefault="00F36026">
      <w:pPr>
        <w:pStyle w:val="TOC3"/>
        <w:rPr>
          <w:rFonts w:asciiTheme="minorHAnsi" w:hAnsiTheme="minorHAnsi" w:cstheme="minorBidi"/>
          <w:kern w:val="2"/>
          <w:sz w:val="24"/>
          <w:szCs w:val="24"/>
          <w:lang w:val="fr-FR"/>
          <w14:ligatures w14:val="standardContextual"/>
        </w:rPr>
      </w:pPr>
      <w:r w:rsidRPr="00A31E6D">
        <w:rPr>
          <w:rFonts w:eastAsia="Malgun Gothic"/>
          <w:lang w:val="fr-FR"/>
        </w:rPr>
        <w:t>9.2.65</w:t>
      </w:r>
      <w:r w:rsidRPr="00A31E6D">
        <w:rPr>
          <w:rFonts w:asciiTheme="minorHAnsi" w:hAnsiTheme="minorHAnsi" w:cstheme="minorBidi"/>
          <w:kern w:val="2"/>
          <w:sz w:val="24"/>
          <w:szCs w:val="24"/>
          <w:lang w:val="fr-FR"/>
          <w14:ligatures w14:val="standardContextual"/>
        </w:rPr>
        <w:tab/>
      </w:r>
      <w:r w:rsidRPr="00A31E6D">
        <w:rPr>
          <w:rFonts w:eastAsia="Malgun Gothic"/>
          <w:lang w:val="fr-FR"/>
        </w:rPr>
        <w:t>On-demand PRS TRP Information</w:t>
      </w:r>
      <w:r w:rsidRPr="00A31E6D">
        <w:rPr>
          <w:lang w:val="fr-FR"/>
        </w:rPr>
        <w:tab/>
      </w:r>
      <w:r>
        <w:fldChar w:fldCharType="begin" w:fldLock="1"/>
      </w:r>
      <w:r w:rsidRPr="00A31E6D">
        <w:rPr>
          <w:lang w:val="fr-FR"/>
        </w:rPr>
        <w:instrText xml:space="preserve"> PAGEREF _Toc170751264 \h </w:instrText>
      </w:r>
      <w:r>
        <w:fldChar w:fldCharType="separate"/>
      </w:r>
      <w:r w:rsidRPr="00A31E6D">
        <w:rPr>
          <w:lang w:val="fr-FR"/>
        </w:rPr>
        <w:t>88</w:t>
      </w:r>
      <w:r>
        <w:fldChar w:fldCharType="end"/>
      </w:r>
    </w:p>
    <w:p w14:paraId="71A687F2" w14:textId="31ED8D88" w:rsidR="00F36026" w:rsidRPr="00A31E6D" w:rsidRDefault="00F36026">
      <w:pPr>
        <w:pStyle w:val="TOC3"/>
        <w:rPr>
          <w:rFonts w:asciiTheme="minorHAnsi" w:hAnsiTheme="minorHAnsi" w:cstheme="minorBidi"/>
          <w:kern w:val="2"/>
          <w:sz w:val="24"/>
          <w:szCs w:val="24"/>
          <w:lang w:val="fr-FR"/>
          <w14:ligatures w14:val="standardContextual"/>
        </w:rPr>
      </w:pPr>
      <w:r w:rsidRPr="00A31E6D">
        <w:rPr>
          <w:rFonts w:eastAsia="Malgun Gothic"/>
          <w:lang w:val="fr-FR"/>
        </w:rPr>
        <w:t>9.2.66</w:t>
      </w:r>
      <w:r w:rsidRPr="00A31E6D">
        <w:rPr>
          <w:rFonts w:asciiTheme="minorHAnsi" w:hAnsiTheme="minorHAnsi" w:cstheme="minorBidi"/>
          <w:kern w:val="2"/>
          <w:sz w:val="24"/>
          <w:szCs w:val="24"/>
          <w:lang w:val="fr-FR"/>
          <w14:ligatures w14:val="standardContextual"/>
        </w:rPr>
        <w:tab/>
      </w:r>
      <w:r w:rsidRPr="00A31E6D">
        <w:rPr>
          <w:rFonts w:eastAsia="Malgun Gothic"/>
          <w:lang w:val="fr-FR"/>
        </w:rPr>
        <w:t>UL-AoA assistance information</w:t>
      </w:r>
      <w:r w:rsidRPr="00A31E6D">
        <w:rPr>
          <w:lang w:val="fr-FR"/>
        </w:rPr>
        <w:tab/>
      </w:r>
      <w:r>
        <w:fldChar w:fldCharType="begin" w:fldLock="1"/>
      </w:r>
      <w:r w:rsidRPr="00A31E6D">
        <w:rPr>
          <w:lang w:val="fr-FR"/>
        </w:rPr>
        <w:instrText xml:space="preserve"> PAGEREF _Toc170751265 \h </w:instrText>
      </w:r>
      <w:r>
        <w:fldChar w:fldCharType="separate"/>
      </w:r>
      <w:r w:rsidRPr="00A31E6D">
        <w:rPr>
          <w:lang w:val="fr-FR"/>
        </w:rPr>
        <w:t>90</w:t>
      </w:r>
      <w:r>
        <w:fldChar w:fldCharType="end"/>
      </w:r>
    </w:p>
    <w:p w14:paraId="1CBA3B7D" w14:textId="6211E6DF" w:rsidR="00F36026" w:rsidRPr="00A31E6D" w:rsidRDefault="00F36026">
      <w:pPr>
        <w:pStyle w:val="TOC3"/>
        <w:rPr>
          <w:rFonts w:asciiTheme="minorHAnsi" w:hAnsiTheme="minorHAnsi" w:cstheme="minorBidi"/>
          <w:kern w:val="2"/>
          <w:sz w:val="24"/>
          <w:szCs w:val="24"/>
          <w:lang w:val="fr-FR"/>
          <w14:ligatures w14:val="standardContextual"/>
        </w:rPr>
      </w:pPr>
      <w:r w:rsidRPr="00A31E6D">
        <w:rPr>
          <w:rFonts w:eastAsia="Malgun Gothic"/>
          <w:lang w:val="fr-FR"/>
        </w:rPr>
        <w:t>9.2.67</w:t>
      </w:r>
      <w:r w:rsidRPr="00A31E6D">
        <w:rPr>
          <w:rFonts w:asciiTheme="minorHAnsi" w:hAnsiTheme="minorHAnsi" w:cstheme="minorBidi"/>
          <w:kern w:val="2"/>
          <w:sz w:val="24"/>
          <w:szCs w:val="24"/>
          <w:lang w:val="fr-FR"/>
          <w14:ligatures w14:val="standardContextual"/>
        </w:rPr>
        <w:tab/>
      </w:r>
      <w:r w:rsidRPr="00A31E6D">
        <w:rPr>
          <w:rFonts w:eastAsia="Malgun Gothic"/>
          <w:lang w:val="fr-FR"/>
        </w:rPr>
        <w:t>Z-AoA</w:t>
      </w:r>
      <w:r w:rsidRPr="00A31E6D">
        <w:rPr>
          <w:lang w:val="fr-FR"/>
        </w:rPr>
        <w:tab/>
      </w:r>
      <w:r>
        <w:fldChar w:fldCharType="begin" w:fldLock="1"/>
      </w:r>
      <w:r w:rsidRPr="00A31E6D">
        <w:rPr>
          <w:lang w:val="fr-FR"/>
        </w:rPr>
        <w:instrText xml:space="preserve"> PAGEREF _Toc170751266 \h </w:instrText>
      </w:r>
      <w:r>
        <w:fldChar w:fldCharType="separate"/>
      </w:r>
      <w:r w:rsidRPr="00A31E6D">
        <w:rPr>
          <w:lang w:val="fr-FR"/>
        </w:rPr>
        <w:t>90</w:t>
      </w:r>
      <w:r>
        <w:fldChar w:fldCharType="end"/>
      </w:r>
    </w:p>
    <w:p w14:paraId="2F88E588" w14:textId="7F9DD4E2" w:rsidR="00F36026" w:rsidRDefault="00F36026">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_Toc170751267 \h </w:instrText>
      </w:r>
      <w:r>
        <w:fldChar w:fldCharType="separate"/>
      </w:r>
      <w:r>
        <w:t>90</w:t>
      </w:r>
      <w:r>
        <w:fldChar w:fldCharType="end"/>
      </w:r>
    </w:p>
    <w:p w14:paraId="31DA51F2" w14:textId="7C3CD592" w:rsidR="00F36026" w:rsidRDefault="00F36026">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_Toc170751268 \h </w:instrText>
      </w:r>
      <w:r>
        <w:fldChar w:fldCharType="separate"/>
      </w:r>
      <w:r>
        <w:t>91</w:t>
      </w:r>
      <w:r>
        <w:fldChar w:fldCharType="end"/>
      </w:r>
    </w:p>
    <w:p w14:paraId="1F868BF4" w14:textId="4DD261A4" w:rsidR="00F36026" w:rsidRDefault="00F36026">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_Toc170751269 \h </w:instrText>
      </w:r>
      <w:r>
        <w:fldChar w:fldCharType="separate"/>
      </w:r>
      <w:r>
        <w:t>91</w:t>
      </w:r>
      <w:r>
        <w:fldChar w:fldCharType="end"/>
      </w:r>
    </w:p>
    <w:p w14:paraId="07B3DDB8" w14:textId="1E0921F6" w:rsidR="00F36026" w:rsidRDefault="00F36026">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_Toc170751270 \h </w:instrText>
      </w:r>
      <w:r>
        <w:fldChar w:fldCharType="separate"/>
      </w:r>
      <w:r>
        <w:t>91</w:t>
      </w:r>
      <w:r>
        <w:fldChar w:fldCharType="end"/>
      </w:r>
    </w:p>
    <w:p w14:paraId="1A4D99AA" w14:textId="07169EBF" w:rsidR="00F36026" w:rsidRDefault="00F36026">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_Toc170751271 \h </w:instrText>
      </w:r>
      <w:r>
        <w:fldChar w:fldCharType="separate"/>
      </w:r>
      <w:r>
        <w:t>92</w:t>
      </w:r>
      <w:r>
        <w:fldChar w:fldCharType="end"/>
      </w:r>
    </w:p>
    <w:p w14:paraId="2E0CBC9E" w14:textId="326156AF"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9.2.73</w:t>
      </w:r>
      <w:r>
        <w:rPr>
          <w:rFonts w:asciiTheme="minorHAnsi" w:hAnsiTheme="minorHAnsi" w:cstheme="minorBidi"/>
          <w:kern w:val="2"/>
          <w:sz w:val="24"/>
          <w:szCs w:val="24"/>
          <w14:ligatures w14:val="standardContextual"/>
        </w:rPr>
        <w:tab/>
      </w:r>
      <w:r w:rsidRPr="00244C1C">
        <w:rPr>
          <w:rFonts w:eastAsia="Yu Mincho"/>
        </w:rPr>
        <w:t>SRS Resource type</w:t>
      </w:r>
      <w:r>
        <w:tab/>
      </w:r>
      <w:r>
        <w:fldChar w:fldCharType="begin" w:fldLock="1"/>
      </w:r>
      <w:r>
        <w:instrText xml:space="preserve"> PAGEREF _Toc170751272 \h </w:instrText>
      </w:r>
      <w:r>
        <w:fldChar w:fldCharType="separate"/>
      </w:r>
      <w:r>
        <w:t>92</w:t>
      </w:r>
      <w:r>
        <w:fldChar w:fldCharType="end"/>
      </w:r>
    </w:p>
    <w:p w14:paraId="39ACB32B" w14:textId="5C8A7675"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9.2.74</w:t>
      </w:r>
      <w:r>
        <w:rPr>
          <w:rFonts w:asciiTheme="minorHAnsi" w:hAnsiTheme="minorHAnsi" w:cstheme="minorBidi"/>
          <w:kern w:val="2"/>
          <w:sz w:val="24"/>
          <w:szCs w:val="24"/>
          <w14:ligatures w14:val="standardContextual"/>
        </w:rPr>
        <w:tab/>
      </w:r>
      <w:r w:rsidRPr="00244C1C">
        <w:rPr>
          <w:rFonts w:eastAsia="Yu Mincho"/>
        </w:rPr>
        <w:t>Extended Additional Path List</w:t>
      </w:r>
      <w:r>
        <w:tab/>
      </w:r>
      <w:r>
        <w:fldChar w:fldCharType="begin" w:fldLock="1"/>
      </w:r>
      <w:r>
        <w:instrText xml:space="preserve"> PAGEREF _Toc170751273 \h </w:instrText>
      </w:r>
      <w:r>
        <w:fldChar w:fldCharType="separate"/>
      </w:r>
      <w:r>
        <w:t>92</w:t>
      </w:r>
      <w:r>
        <w:fldChar w:fldCharType="end"/>
      </w:r>
    </w:p>
    <w:p w14:paraId="3162542F" w14:textId="22A55DB9"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9.2.75</w:t>
      </w:r>
      <w:r>
        <w:rPr>
          <w:rFonts w:asciiTheme="minorHAnsi" w:hAnsiTheme="minorHAnsi" w:cstheme="minorBidi"/>
          <w:kern w:val="2"/>
          <w:sz w:val="24"/>
          <w:szCs w:val="24"/>
          <w14:ligatures w14:val="standardContextual"/>
        </w:rPr>
        <w:tab/>
      </w:r>
      <w:r w:rsidRPr="00244C1C">
        <w:rPr>
          <w:rFonts w:eastAsia="Yu Mincho"/>
        </w:rPr>
        <w:t>ARP ID</w:t>
      </w:r>
      <w:r>
        <w:tab/>
      </w:r>
      <w:r>
        <w:fldChar w:fldCharType="begin" w:fldLock="1"/>
      </w:r>
      <w:r>
        <w:instrText xml:space="preserve"> PAGEREF _Toc170751274 \h </w:instrText>
      </w:r>
      <w:r>
        <w:fldChar w:fldCharType="separate"/>
      </w:r>
      <w:r>
        <w:t>92</w:t>
      </w:r>
      <w:r>
        <w:fldChar w:fldCharType="end"/>
      </w:r>
    </w:p>
    <w:p w14:paraId="24446791" w14:textId="7CA86BFE"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9.2.76</w:t>
      </w:r>
      <w:r>
        <w:rPr>
          <w:rFonts w:asciiTheme="minorHAnsi" w:hAnsiTheme="minorHAnsi" w:cstheme="minorBidi"/>
          <w:kern w:val="2"/>
          <w:sz w:val="24"/>
          <w:szCs w:val="24"/>
          <w14:ligatures w14:val="standardContextual"/>
        </w:rPr>
        <w:tab/>
      </w:r>
      <w:r w:rsidRPr="00244C1C">
        <w:rPr>
          <w:rFonts w:eastAsia="Yu Mincho"/>
        </w:rPr>
        <w:t>ARP Location Information</w:t>
      </w:r>
      <w:r>
        <w:tab/>
      </w:r>
      <w:r>
        <w:fldChar w:fldCharType="begin" w:fldLock="1"/>
      </w:r>
      <w:r>
        <w:instrText xml:space="preserve"> PAGEREF _Toc170751275 \h </w:instrText>
      </w:r>
      <w:r>
        <w:fldChar w:fldCharType="separate"/>
      </w:r>
      <w:r>
        <w:t>93</w:t>
      </w:r>
      <w:r>
        <w:fldChar w:fldCharType="end"/>
      </w:r>
    </w:p>
    <w:p w14:paraId="6F45ED01" w14:textId="180BE500"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9.2.77</w:t>
      </w:r>
      <w:r>
        <w:rPr>
          <w:rFonts w:asciiTheme="minorHAnsi" w:hAnsiTheme="minorHAnsi" w:cstheme="minorBidi"/>
          <w:kern w:val="2"/>
          <w:sz w:val="24"/>
          <w:szCs w:val="24"/>
          <w14:ligatures w14:val="standardContextual"/>
        </w:rPr>
        <w:tab/>
      </w:r>
      <w:r w:rsidRPr="00244C1C">
        <w:rPr>
          <w:rFonts w:eastAsia="Yu Mincho"/>
        </w:rPr>
        <w:t>LoS/NLoS Information</w:t>
      </w:r>
      <w:r>
        <w:tab/>
      </w:r>
      <w:r>
        <w:fldChar w:fldCharType="begin" w:fldLock="1"/>
      </w:r>
      <w:r>
        <w:instrText xml:space="preserve"> PAGEREF _Toc170751276 \h </w:instrText>
      </w:r>
      <w:r>
        <w:fldChar w:fldCharType="separate"/>
      </w:r>
      <w:r>
        <w:t>93</w:t>
      </w:r>
      <w:r>
        <w:fldChar w:fldCharType="end"/>
      </w:r>
    </w:p>
    <w:p w14:paraId="68A23C91" w14:textId="029092FA"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9.2.78</w:t>
      </w:r>
      <w:r>
        <w:rPr>
          <w:rFonts w:asciiTheme="minorHAnsi" w:hAnsiTheme="minorHAnsi" w:cstheme="minorBidi"/>
          <w:kern w:val="2"/>
          <w:sz w:val="24"/>
          <w:szCs w:val="24"/>
          <w14:ligatures w14:val="standardContextual"/>
        </w:rPr>
        <w:tab/>
      </w:r>
      <w:r w:rsidRPr="00244C1C">
        <w:rPr>
          <w:rFonts w:eastAsia="Yu Mincho"/>
        </w:rPr>
        <w:t>UE Tx TEG Association List</w:t>
      </w:r>
      <w:r>
        <w:tab/>
      </w:r>
      <w:r>
        <w:fldChar w:fldCharType="begin" w:fldLock="1"/>
      </w:r>
      <w:r>
        <w:instrText xml:space="preserve"> PAGEREF _Toc170751277 \h </w:instrText>
      </w:r>
      <w:r>
        <w:fldChar w:fldCharType="separate"/>
      </w:r>
      <w:r>
        <w:t>93</w:t>
      </w:r>
      <w:r>
        <w:fldChar w:fldCharType="end"/>
      </w:r>
    </w:p>
    <w:p w14:paraId="32FA7499" w14:textId="30B54C11" w:rsidR="00F36026" w:rsidRDefault="00F36026">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_Toc170751278 \h </w:instrText>
      </w:r>
      <w:r>
        <w:fldChar w:fldCharType="separate"/>
      </w:r>
      <w:r>
        <w:t>94</w:t>
      </w:r>
      <w:r>
        <w:fldChar w:fldCharType="end"/>
      </w:r>
    </w:p>
    <w:p w14:paraId="4D57D6F7" w14:textId="71975AC3" w:rsidR="00F36026" w:rsidRDefault="00F36026">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_Toc170751279 \h </w:instrText>
      </w:r>
      <w:r>
        <w:fldChar w:fldCharType="separate"/>
      </w:r>
      <w:r>
        <w:t>94</w:t>
      </w:r>
      <w:r>
        <w:fldChar w:fldCharType="end"/>
      </w:r>
    </w:p>
    <w:p w14:paraId="3DDEA336" w14:textId="681445F0" w:rsidR="00F36026" w:rsidRDefault="00F36026">
      <w:pPr>
        <w:pStyle w:val="TOC3"/>
        <w:rPr>
          <w:rFonts w:asciiTheme="minorHAnsi" w:hAnsiTheme="minorHAnsi" w:cstheme="minorBidi"/>
          <w:kern w:val="2"/>
          <w:sz w:val="24"/>
          <w:szCs w:val="24"/>
          <w14:ligatures w14:val="standardContextual"/>
        </w:rPr>
      </w:pPr>
      <w:r w:rsidRPr="00244C1C">
        <w:rPr>
          <w:rFonts w:eastAsia="Malgun Gothic"/>
        </w:rPr>
        <w:t>9.2.81</w:t>
      </w:r>
      <w:r>
        <w:rPr>
          <w:rFonts w:asciiTheme="minorHAnsi" w:hAnsiTheme="minorHAnsi" w:cstheme="minorBidi"/>
          <w:kern w:val="2"/>
          <w:sz w:val="24"/>
          <w:szCs w:val="24"/>
          <w14:ligatures w14:val="standardContextual"/>
        </w:rPr>
        <w:tab/>
      </w:r>
      <w:r w:rsidRPr="00244C1C">
        <w:rPr>
          <w:rFonts w:eastAsia="Malgun Gothic"/>
        </w:rPr>
        <w:t>Measurement Characteristics Request Indicator</w:t>
      </w:r>
      <w:r>
        <w:tab/>
      </w:r>
      <w:r>
        <w:fldChar w:fldCharType="begin" w:fldLock="1"/>
      </w:r>
      <w:r>
        <w:instrText xml:space="preserve"> PAGEREF _Toc170751280 \h </w:instrText>
      </w:r>
      <w:r>
        <w:fldChar w:fldCharType="separate"/>
      </w:r>
      <w:r>
        <w:t>95</w:t>
      </w:r>
      <w:r>
        <w:fldChar w:fldCharType="end"/>
      </w:r>
    </w:p>
    <w:p w14:paraId="21283486" w14:textId="7761CB2B" w:rsidR="00F36026" w:rsidRDefault="00F36026">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_Toc170751281 \h </w:instrText>
      </w:r>
      <w:r>
        <w:fldChar w:fldCharType="separate"/>
      </w:r>
      <w:r>
        <w:t>95</w:t>
      </w:r>
      <w:r>
        <w:fldChar w:fldCharType="end"/>
      </w:r>
    </w:p>
    <w:p w14:paraId="1E73AD5B" w14:textId="15336F37" w:rsidR="00F36026" w:rsidRDefault="00F36026">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_Toc170751282 \h </w:instrText>
      </w:r>
      <w:r>
        <w:fldChar w:fldCharType="separate"/>
      </w:r>
      <w:r>
        <w:t>96</w:t>
      </w:r>
      <w:r>
        <w:fldChar w:fldCharType="end"/>
      </w:r>
    </w:p>
    <w:p w14:paraId="56CE4A22" w14:textId="497C35ED" w:rsidR="00F36026" w:rsidRDefault="00F36026">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_Toc170751283 \h </w:instrText>
      </w:r>
      <w:r>
        <w:fldChar w:fldCharType="separate"/>
      </w:r>
      <w:r>
        <w:t>97</w:t>
      </w:r>
      <w:r>
        <w:fldChar w:fldCharType="end"/>
      </w:r>
    </w:p>
    <w:p w14:paraId="42FEDE88" w14:textId="071B2C89" w:rsidR="00F36026" w:rsidRDefault="00F36026">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_Toc170751284 \h </w:instrText>
      </w:r>
      <w:r>
        <w:fldChar w:fldCharType="separate"/>
      </w:r>
      <w:r>
        <w:t>97</w:t>
      </w:r>
      <w:r>
        <w:fldChar w:fldCharType="end"/>
      </w:r>
    </w:p>
    <w:p w14:paraId="46ABDBA0" w14:textId="01348D65" w:rsidR="00F36026" w:rsidRDefault="00F36026">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_Toc170751285 \h </w:instrText>
      </w:r>
      <w:r>
        <w:fldChar w:fldCharType="separate"/>
      </w:r>
      <w:r>
        <w:t>97</w:t>
      </w:r>
      <w:r>
        <w:fldChar w:fldCharType="end"/>
      </w:r>
    </w:p>
    <w:p w14:paraId="4A156942" w14:textId="1DC5EC4B" w:rsidR="00F36026" w:rsidRDefault="00F36026">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_Toc170751286 \h </w:instrText>
      </w:r>
      <w:r>
        <w:fldChar w:fldCharType="separate"/>
      </w:r>
      <w:r>
        <w:t>98</w:t>
      </w:r>
      <w:r>
        <w:fldChar w:fldCharType="end"/>
      </w:r>
    </w:p>
    <w:p w14:paraId="3273E48A" w14:textId="7914BCBB" w:rsidR="00F36026" w:rsidRDefault="00F36026">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_Toc170751287 \h </w:instrText>
      </w:r>
      <w:r>
        <w:fldChar w:fldCharType="separate"/>
      </w:r>
      <w:r>
        <w:t>99</w:t>
      </w:r>
      <w:r>
        <w:fldChar w:fldCharType="end"/>
      </w:r>
    </w:p>
    <w:p w14:paraId="23135AA0" w14:textId="11322002" w:rsidR="00F36026" w:rsidRDefault="00F36026">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_Toc170751288 \h </w:instrText>
      </w:r>
      <w:r>
        <w:fldChar w:fldCharType="separate"/>
      </w:r>
      <w:r>
        <w:t>99</w:t>
      </w:r>
      <w:r>
        <w:fldChar w:fldCharType="end"/>
      </w:r>
    </w:p>
    <w:p w14:paraId="38887375" w14:textId="766DB74E" w:rsidR="00F36026" w:rsidRDefault="00F36026">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_Toc170751289 \h </w:instrText>
      </w:r>
      <w:r>
        <w:fldChar w:fldCharType="separate"/>
      </w:r>
      <w:r>
        <w:t>99</w:t>
      </w:r>
      <w:r>
        <w:fldChar w:fldCharType="end"/>
      </w:r>
    </w:p>
    <w:p w14:paraId="65C22658" w14:textId="72DADCE0" w:rsidR="00F36026" w:rsidRDefault="00F36026">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_Toc170751290 \h </w:instrText>
      </w:r>
      <w:r>
        <w:fldChar w:fldCharType="separate"/>
      </w:r>
      <w:r>
        <w:t>99</w:t>
      </w:r>
      <w:r>
        <w:fldChar w:fldCharType="end"/>
      </w:r>
    </w:p>
    <w:p w14:paraId="6445EBD0" w14:textId="52177F88" w:rsidR="00F36026" w:rsidRDefault="00F36026">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_Toc170751291 \h </w:instrText>
      </w:r>
      <w:r>
        <w:fldChar w:fldCharType="separate"/>
      </w:r>
      <w:r>
        <w:t>106</w:t>
      </w:r>
      <w:r>
        <w:fldChar w:fldCharType="end"/>
      </w:r>
    </w:p>
    <w:p w14:paraId="69746F57" w14:textId="70409648" w:rsidR="00F36026" w:rsidRDefault="00F36026">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_Toc170751292 \h </w:instrText>
      </w:r>
      <w:r>
        <w:fldChar w:fldCharType="separate"/>
      </w:r>
      <w:r>
        <w:t>124</w:t>
      </w:r>
      <w:r>
        <w:fldChar w:fldCharType="end"/>
      </w:r>
    </w:p>
    <w:p w14:paraId="32E04236" w14:textId="49898892" w:rsidR="00F36026" w:rsidRDefault="00F36026">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_Toc170751293 \h </w:instrText>
      </w:r>
      <w:r>
        <w:fldChar w:fldCharType="separate"/>
      </w:r>
      <w:r>
        <w:t>187</w:t>
      </w:r>
      <w:r>
        <w:fldChar w:fldCharType="end"/>
      </w:r>
    </w:p>
    <w:p w14:paraId="6058D0C8" w14:textId="2AA5A4FD" w:rsidR="00F36026" w:rsidRDefault="00F36026">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_Toc170751294 \h </w:instrText>
      </w:r>
      <w:r>
        <w:fldChar w:fldCharType="separate"/>
      </w:r>
      <w:r>
        <w:t>188</w:t>
      </w:r>
      <w:r>
        <w:fldChar w:fldCharType="end"/>
      </w:r>
    </w:p>
    <w:p w14:paraId="4A4E6737" w14:textId="090B0FD4" w:rsidR="00F36026" w:rsidRDefault="00F36026">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_Toc170751295 \h </w:instrText>
      </w:r>
      <w:r>
        <w:fldChar w:fldCharType="separate"/>
      </w:r>
      <w:r>
        <w:t>193</w:t>
      </w:r>
      <w:r>
        <w:fldChar w:fldCharType="end"/>
      </w:r>
    </w:p>
    <w:p w14:paraId="3CDA8BA9" w14:textId="4F4795DB" w:rsidR="00F36026" w:rsidRDefault="00F36026">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_Toc170751296 \h </w:instrText>
      </w:r>
      <w:r>
        <w:fldChar w:fldCharType="separate"/>
      </w:r>
      <w:r>
        <w:t>197</w:t>
      </w:r>
      <w:r>
        <w:fldChar w:fldCharType="end"/>
      </w:r>
    </w:p>
    <w:p w14:paraId="272CB4B4" w14:textId="10D70328" w:rsidR="00F36026" w:rsidRDefault="00F36026">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_Toc170751297 \h </w:instrText>
      </w:r>
      <w:r>
        <w:fldChar w:fldCharType="separate"/>
      </w:r>
      <w:r>
        <w:t>197</w:t>
      </w:r>
      <w:r>
        <w:fldChar w:fldCharType="end"/>
      </w:r>
    </w:p>
    <w:p w14:paraId="791D1CDA" w14:textId="51085154" w:rsidR="00F36026" w:rsidRDefault="00F36026">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_Toc170751298 \h </w:instrText>
      </w:r>
      <w:r>
        <w:fldChar w:fldCharType="separate"/>
      </w:r>
      <w:r>
        <w:t>197</w:t>
      </w:r>
      <w:r>
        <w:fldChar w:fldCharType="end"/>
      </w:r>
    </w:p>
    <w:p w14:paraId="6CE8D1A0" w14:textId="478141BB" w:rsidR="00F36026" w:rsidRDefault="00F36026">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_Toc170751299 \h </w:instrText>
      </w:r>
      <w:r>
        <w:fldChar w:fldCharType="separate"/>
      </w:r>
      <w:r>
        <w:t>198</w:t>
      </w:r>
      <w:r>
        <w:fldChar w:fldCharType="end"/>
      </w:r>
    </w:p>
    <w:p w14:paraId="5C15C1B0" w14:textId="3ABEDFD6"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70751032"/>
      <w:r w:rsidRPr="00707B3F">
        <w:rPr>
          <w:noProof/>
        </w:rPr>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70751033"/>
      <w:r w:rsidRPr="00707B3F">
        <w:rPr>
          <w:noProof/>
        </w:rPr>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70751034"/>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8F7BEB"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70751035"/>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70751036"/>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70751037"/>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70751038"/>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70751039"/>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70751040"/>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70751041"/>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70751042"/>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70751043"/>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70751044"/>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70751045"/>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70751046"/>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70751047"/>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70751048"/>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70751049"/>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70751050"/>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70751051"/>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70751052"/>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70751053"/>
      <w:bookmarkEnd w:id="327"/>
      <w:r w:rsidRPr="00707B3F">
        <w:rPr>
          <w:noProof/>
        </w:rPr>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20815"/>
    <w:bookmarkStart w:id="343" w:name="_MON_1318314392"/>
    <w:bookmarkEnd w:id="342"/>
    <w:bookmarkEnd w:id="343"/>
    <w:bookmarkStart w:id="344" w:name="_MON_1318314530"/>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27.65pt" o:ole="">
            <v:imagedata r:id="rId11" o:title=""/>
          </v:shape>
          <o:OLEObject Type="Embed" ProgID="Word.Picture.8" ShapeID="_x0000_i1025" DrawAspect="Content" ObjectID="_1794139739"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70751054"/>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35pt;height:127.65pt" o:ole="">
            <v:imagedata r:id="rId13" o:title=""/>
          </v:shape>
          <o:OLEObject Type="Embed" ProgID="Word.Picture.8" ShapeID="_x0000_i1026" DrawAspect="Content" ObjectID="_1794139740"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170751055"/>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End w:id="361"/>
      <w:r w:rsidRPr="00870814">
        <w:t>8.2.</w:t>
      </w:r>
      <w:r>
        <w:t>1</w:t>
      </w:r>
      <w:r w:rsidRPr="00870814">
        <w:t>.4</w:t>
      </w:r>
      <w:r w:rsidRPr="00870814">
        <w:tab/>
        <w:t>Abnormal Conditions</w:t>
      </w:r>
      <w:bookmarkEnd w:id="362"/>
      <w:bookmarkEnd w:id="363"/>
      <w:bookmarkEnd w:id="364"/>
      <w:bookmarkEnd w:id="365"/>
      <w:bookmarkEnd w:id="366"/>
      <w:bookmarkEnd w:id="36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70751056"/>
      <w:bookmarkEnd w:id="376"/>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70751057"/>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70751058"/>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1543"/>
    <w:bookmarkEnd w:id="413"/>
    <w:bookmarkStart w:id="414" w:name="_MON_1318272044"/>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8pt;height:102.55pt" o:ole="">
            <v:imagedata r:id="rId15" o:title=""/>
          </v:shape>
          <o:OLEObject Type="Embed" ProgID="Word.Picture.8" ShapeID="_x0000_i1027" DrawAspect="Content" ObjectID="_1794139741"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70751059"/>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170751060"/>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End w:id="430"/>
      <w:r w:rsidRPr="00870814">
        <w:t>8.2.</w:t>
      </w:r>
      <w:r>
        <w:t>2</w:t>
      </w:r>
      <w:r w:rsidRPr="00870814">
        <w:t>.4</w:t>
      </w:r>
      <w:r w:rsidRPr="00870814">
        <w:tab/>
        <w:t>Abnormal Conditions</w:t>
      </w:r>
      <w:bookmarkEnd w:id="431"/>
      <w:bookmarkEnd w:id="432"/>
      <w:bookmarkEnd w:id="433"/>
      <w:bookmarkEnd w:id="434"/>
      <w:bookmarkEnd w:id="435"/>
      <w:bookmarkEnd w:id="436"/>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70751061"/>
      <w:bookmarkEnd w:id="445"/>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70751062"/>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70751063"/>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8pt;height:102.55pt" o:ole="">
            <v:imagedata r:id="rId17" o:title=""/>
          </v:shape>
          <o:OLEObject Type="Embed" ProgID="Word.Picture.8" ShapeID="_x0000_i1028" DrawAspect="Content" ObjectID="_1794139742"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70751064"/>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170751065"/>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End w:id="498"/>
      <w:r w:rsidRPr="00870814">
        <w:t>8.2.</w:t>
      </w:r>
      <w:r>
        <w:t>3</w:t>
      </w:r>
      <w:r w:rsidRPr="00870814">
        <w:t>.4</w:t>
      </w:r>
      <w:r w:rsidRPr="00870814">
        <w:tab/>
        <w:t>Abnormal Conditions</w:t>
      </w:r>
      <w:bookmarkEnd w:id="499"/>
      <w:bookmarkEnd w:id="500"/>
      <w:bookmarkEnd w:id="501"/>
      <w:bookmarkEnd w:id="502"/>
      <w:bookmarkEnd w:id="503"/>
      <w:bookmarkEnd w:id="50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70751066"/>
      <w:bookmarkEnd w:id="513"/>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70751067"/>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70751068"/>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8pt;height:102.55pt" o:ole="">
            <v:imagedata r:id="rId19" o:title=""/>
          </v:shape>
          <o:OLEObject Type="Embed" ProgID="Word.Picture.8" ShapeID="_x0000_i1029" DrawAspect="Content" ObjectID="_1794139743"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70751069"/>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170751070"/>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End w:id="566"/>
      <w:r w:rsidRPr="00870814">
        <w:t>8.2.</w:t>
      </w:r>
      <w:r>
        <w:t>4</w:t>
      </w:r>
      <w:r w:rsidRPr="00870814">
        <w:t>.4</w:t>
      </w:r>
      <w:r w:rsidRPr="00870814">
        <w:tab/>
        <w:t>Abnormal Conditions</w:t>
      </w:r>
      <w:bookmarkEnd w:id="567"/>
      <w:bookmarkEnd w:id="568"/>
      <w:bookmarkEnd w:id="569"/>
      <w:bookmarkEnd w:id="570"/>
      <w:bookmarkEnd w:id="571"/>
      <w:bookmarkEnd w:id="572"/>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70751071"/>
      <w:bookmarkEnd w:id="581"/>
      <w:r w:rsidRPr="00707B3F">
        <w:rPr>
          <w:noProof/>
        </w:rPr>
        <w:t>8.2.5</w:t>
      </w:r>
      <w:r w:rsidRPr="00707B3F">
        <w:rPr>
          <w:noProof/>
        </w:rPr>
        <w:tab/>
        <w:t>OTDOA Information Exchange</w:t>
      </w:r>
      <w:bookmarkEnd w:id="573"/>
      <w:bookmarkEnd w:id="574"/>
      <w:bookmarkEnd w:id="575"/>
      <w:bookmarkEnd w:id="576"/>
      <w:bookmarkEnd w:id="577"/>
      <w:bookmarkEnd w:id="578"/>
      <w:bookmarkEnd w:id="579"/>
      <w:bookmarkEnd w:id="580"/>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70751072"/>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70751073"/>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35pt;height:127.65pt" o:ole="">
            <v:imagedata r:id="rId21" o:title=""/>
          </v:shape>
          <o:OLEObject Type="Embed" ProgID="Word.Picture.8" ShapeID="_x0000_i1030" DrawAspect="Content" ObjectID="_1794139744"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70751074"/>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35pt;height:127.65pt" o:ole="">
            <v:imagedata r:id="rId23" o:title=""/>
          </v:shape>
          <o:OLEObject Type="Embed" ProgID="Word.Picture.8" ShapeID="_x0000_i1031" DrawAspect="Content" ObjectID="_1794139745"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170751075"/>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End w:id="635"/>
      <w:r w:rsidRPr="00870814">
        <w:t>8.2.</w:t>
      </w:r>
      <w:r>
        <w:t>5</w:t>
      </w:r>
      <w:r w:rsidRPr="00870814">
        <w:t>.4</w:t>
      </w:r>
      <w:r w:rsidRPr="00870814">
        <w:tab/>
        <w:t>Abnormal Conditions</w:t>
      </w:r>
      <w:bookmarkEnd w:id="636"/>
      <w:bookmarkEnd w:id="637"/>
      <w:bookmarkEnd w:id="638"/>
      <w:bookmarkEnd w:id="639"/>
      <w:bookmarkEnd w:id="640"/>
      <w:bookmarkEnd w:id="64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70751076"/>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70751077"/>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70751078"/>
      <w:bookmarkEnd w:id="672"/>
      <w:r w:rsidRPr="0054226D">
        <w:rPr>
          <w:noProof/>
        </w:rPr>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2.9pt;height:123.25pt" o:ole="">
            <v:imagedata r:id="rId25" o:title=""/>
          </v:shape>
          <o:OLEObject Type="Embed" ProgID="Word.Picture.8" ShapeID="_x0000_i1032" DrawAspect="Content" ObjectID="_1794139746"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70751079"/>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2.9pt;height:123.25pt" o:ole="">
            <v:imagedata r:id="rId27" o:title=""/>
          </v:shape>
          <o:OLEObject Type="Embed" ProgID="Word.Picture.8" ShapeID="_x0000_i1033" DrawAspect="Content" ObjectID="_1794139747"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70751080"/>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70751081"/>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70751082"/>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70751083"/>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2.9pt;height:123.25pt" o:ole="">
            <v:imagedata r:id="rId29" o:title=""/>
          </v:shape>
          <o:OLEObject Type="Embed" ProgID="Word.Picture.8" ShapeID="_x0000_i1034" DrawAspect="Content" ObjectID="_1794139748"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70751084"/>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70751085"/>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70751086"/>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70751087"/>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70751088"/>
      <w:bookmarkEnd w:id="823"/>
      <w:r w:rsidRPr="00707B3F">
        <w:rPr>
          <w:noProof/>
        </w:rPr>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35pt;height:123.25pt" o:ole="">
            <v:imagedata r:id="rId31" o:title=""/>
          </v:shape>
          <o:OLEObject Type="Embed" ProgID="Word.Picture.8" ShapeID="_x0000_i1035" DrawAspect="Content" ObjectID="_1794139749"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70751089"/>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35pt;height:123.25pt" o:ole="">
            <v:imagedata r:id="rId33" o:title=""/>
          </v:shape>
          <o:OLEObject Type="Embed" ProgID="Word.Picture.8" ShapeID="_x0000_i1036" DrawAspect="Content" ObjectID="_1794139750"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170751090"/>
      <w:bookmarkStart w:id="860" w:name="_Toc51775935"/>
      <w:bookmarkStart w:id="861" w:name="_Toc56772957"/>
      <w:bookmarkStart w:id="862" w:name="_Toc64447586"/>
      <w:bookmarkStart w:id="863" w:name="_Toc74152242"/>
      <w:bookmarkStart w:id="864" w:name="_Toc88654095"/>
      <w:bookmarkStart w:id="865" w:name="_Toc99056144"/>
      <w:bookmarkStart w:id="866" w:name="_Toc99959077"/>
      <w:bookmarkEnd w:id="853"/>
      <w:r w:rsidRPr="00870814">
        <w:t>8.2.</w:t>
      </w:r>
      <w:r>
        <w:t>8</w:t>
      </w:r>
      <w:r w:rsidRPr="00870814">
        <w:t>.4</w:t>
      </w:r>
      <w:r w:rsidRPr="00870814">
        <w:tab/>
        <w:t>Abnormal Conditions</w:t>
      </w:r>
      <w:bookmarkEnd w:id="854"/>
      <w:bookmarkEnd w:id="855"/>
      <w:bookmarkEnd w:id="856"/>
      <w:bookmarkEnd w:id="857"/>
      <w:bookmarkEnd w:id="858"/>
      <w:bookmarkEnd w:id="85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70751091"/>
      <w:bookmarkEnd w:id="867"/>
      <w:r w:rsidRPr="004151EA">
        <w:rPr>
          <w:noProof/>
        </w:rPr>
        <w:t>8.2.</w:t>
      </w:r>
      <w:r>
        <w:rPr>
          <w:noProof/>
        </w:rPr>
        <w:t>9</w:t>
      </w:r>
      <w:r w:rsidRPr="004151EA">
        <w:rPr>
          <w:noProof/>
        </w:rPr>
        <w:tab/>
        <w:t>Positioning Activation</w:t>
      </w:r>
      <w:bookmarkEnd w:id="860"/>
      <w:bookmarkEnd w:id="861"/>
      <w:bookmarkEnd w:id="862"/>
      <w:bookmarkEnd w:id="863"/>
      <w:bookmarkEnd w:id="864"/>
      <w:bookmarkEnd w:id="865"/>
      <w:bookmarkEnd w:id="866"/>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70751092"/>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70751093"/>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25pt" o:ole="">
            <v:imagedata r:id="rId35" o:title=""/>
          </v:shape>
          <o:OLEObject Type="Embed" ProgID="Word.Picture.8" ShapeID="_x0000_i1037" DrawAspect="Content" ObjectID="_1794139751"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70751094"/>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25pt" o:ole="">
            <v:imagedata r:id="rId37" o:title=""/>
          </v:shape>
          <o:OLEObject Type="Embed" ProgID="Word.Picture.8" ShapeID="_x0000_i1038" DrawAspect="Content" ObjectID="_1794139752"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70751095"/>
      <w:bookmarkEnd w:id="919"/>
      <w:r w:rsidRPr="004151EA">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70751096"/>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70751097"/>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70751098"/>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25pt" o:ole="">
            <v:imagedata r:id="rId39" o:title=""/>
          </v:shape>
          <o:OLEObject Type="Embed" ProgID="Word.Picture.8" ShapeID="_x0000_i1039" DrawAspect="Content" ObjectID="_1794139753"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70751099"/>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70751100"/>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170751101"/>
      <w:bookmarkStart w:id="1012" w:name="_Toc51775945"/>
      <w:bookmarkStart w:id="1013" w:name="_Toc56772967"/>
      <w:bookmarkStart w:id="1014" w:name="_Toc64447596"/>
      <w:bookmarkStart w:id="1015" w:name="_Toc74152252"/>
      <w:bookmarkStart w:id="1016" w:name="_Toc88654105"/>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1"/>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70751102"/>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70751103"/>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8pt;height:100.35pt" o:ole="">
            <v:imagedata r:id="rId41" o:title=""/>
          </v:shape>
          <o:OLEObject Type="Embed" ProgID="Word.Picture.8" ShapeID="_x0000_i1040" DrawAspect="Content" ObjectID="_1794139754"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70751104"/>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8pt;height:100.35pt" o:ole="">
            <v:imagedata r:id="rId43" o:title=""/>
          </v:shape>
          <o:OLEObject Type="Embed" ProgID="Word.Picture.8" ShapeID="_x0000_i1041" DrawAspect="Content" ObjectID="_1794139755"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70751105"/>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70751106"/>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70751107"/>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70751108"/>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25pt" o:ole="">
            <v:imagedata r:id="rId45" o:title=""/>
          </v:shape>
          <o:OLEObject Type="Embed" ProgID="Word.Picture.8" ShapeID="_x0000_i1042" DrawAspect="Content" ObjectID="_1794139756"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70751109"/>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25pt" o:ole="">
            <v:imagedata r:id="rId47" o:title=""/>
          </v:shape>
          <o:OLEObject Type="Embed" ProgID="Word.Picture.8" ShapeID="_x0000_i1043" DrawAspect="Content" ObjectID="_1794139757"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170751110"/>
      <w:bookmarkStart w:id="1099" w:name="_Toc99056163"/>
      <w:bookmarkStart w:id="1100" w:name="_Toc99959096"/>
      <w:bookmarkEnd w:id="1092"/>
      <w:r w:rsidRPr="00870814">
        <w:t>8.2.</w:t>
      </w:r>
      <w:r>
        <w:t>12</w:t>
      </w:r>
      <w:r w:rsidRPr="00870814">
        <w:t>.4</w:t>
      </w:r>
      <w:r w:rsidRPr="00870814">
        <w:tab/>
        <w:t>Abnormal Conditions</w:t>
      </w:r>
      <w:bookmarkEnd w:id="1093"/>
      <w:bookmarkEnd w:id="1094"/>
      <w:bookmarkEnd w:id="1095"/>
      <w:bookmarkEnd w:id="1096"/>
      <w:bookmarkEnd w:id="1097"/>
      <w:bookmarkEnd w:id="1098"/>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70751111"/>
      <w:bookmarkEnd w:id="1101"/>
      <w:r w:rsidRPr="002C37CB">
        <w:t>8.2.</w:t>
      </w:r>
      <w:r>
        <w:t>13</w:t>
      </w:r>
      <w:r w:rsidRPr="002C37CB">
        <w:tab/>
        <w:t>Measurement Activation</w:t>
      </w:r>
      <w:bookmarkEnd w:id="1099"/>
      <w:bookmarkEnd w:id="1100"/>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70751112"/>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70751113"/>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70751114"/>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170751115"/>
      <w:bookmarkStart w:id="1145" w:name="_Toc99056167"/>
      <w:bookmarkStart w:id="1146" w:name="_Toc99959100"/>
      <w:bookmarkEnd w:id="1138"/>
      <w:r w:rsidRPr="00870814">
        <w:t>8.2.</w:t>
      </w:r>
      <w:r>
        <w:t>13</w:t>
      </w:r>
      <w:r w:rsidRPr="00870814">
        <w:t>.4</w:t>
      </w:r>
      <w:r w:rsidRPr="00870814">
        <w:tab/>
        <w:t>Abnormal Conditions</w:t>
      </w:r>
      <w:bookmarkEnd w:id="1139"/>
      <w:bookmarkEnd w:id="1140"/>
      <w:bookmarkEnd w:id="1141"/>
      <w:bookmarkEnd w:id="1142"/>
      <w:bookmarkEnd w:id="1143"/>
      <w:bookmarkEnd w:id="1144"/>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70751116"/>
      <w:bookmarkEnd w:id="1147"/>
      <w:r w:rsidRPr="00707B3F">
        <w:rPr>
          <w:noProof/>
        </w:rPr>
        <w:t>8.3</w:t>
      </w:r>
      <w:r w:rsidRPr="00707B3F">
        <w:rPr>
          <w:noProof/>
        </w:rPr>
        <w:tab/>
        <w:t>Management Procedures</w:t>
      </w:r>
      <w:bookmarkEnd w:id="649"/>
      <w:bookmarkEnd w:id="1012"/>
      <w:bookmarkEnd w:id="1013"/>
      <w:bookmarkEnd w:id="1014"/>
      <w:bookmarkEnd w:id="1015"/>
      <w:bookmarkEnd w:id="1016"/>
      <w:bookmarkEnd w:id="1145"/>
      <w:bookmarkEnd w:id="1146"/>
      <w:bookmarkEnd w:id="1148"/>
      <w:bookmarkEnd w:id="1149"/>
      <w:bookmarkEnd w:id="1150"/>
      <w:bookmarkEnd w:id="1151"/>
      <w:bookmarkEnd w:id="1152"/>
      <w:bookmarkEnd w:id="1153"/>
    </w:p>
    <w:p w14:paraId="2E13B4FE" w14:textId="77777777" w:rsidR="00DF07DA" w:rsidRPr="00707B3F" w:rsidRDefault="00DF07DA" w:rsidP="00321183">
      <w:pPr>
        <w:pStyle w:val="Heading3"/>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70751117"/>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70751118"/>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70751119"/>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318076600"/>
    <w:bookmarkStart w:id="1200" w:name="_MON_1005512419"/>
    <w:bookmarkStart w:id="1201" w:name="_MON_1008778238"/>
    <w:bookmarkStart w:id="1202" w:name="_MON_1254840926"/>
    <w:bookmarkStart w:id="1203" w:name="_MON_1256469412"/>
    <w:bookmarkStart w:id="1204" w:name="_MON_1256573471"/>
    <w:bookmarkStart w:id="1205" w:name="_MON_1256574058"/>
    <w:bookmarkStart w:id="1206" w:name="_MON_1318076554"/>
    <w:bookmarkEnd w:id="1199"/>
    <w:bookmarkEnd w:id="1200"/>
    <w:bookmarkEnd w:id="1201"/>
    <w:bookmarkEnd w:id="1202"/>
    <w:bookmarkEnd w:id="1203"/>
    <w:bookmarkEnd w:id="1204"/>
    <w:bookmarkEnd w:id="1205"/>
    <w:bookmarkEnd w:id="1206"/>
    <w:bookmarkStart w:id="1207" w:name="_MON_1318076594"/>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9.65pt;height:101.45pt" o:ole="" fillcolor="window">
            <v:imagedata r:id="rId50" o:title=""/>
          </v:shape>
          <o:OLEObject Type="Embed" ProgID="Word.Picture.8" ShapeID="_x0000_i1044" DrawAspect="Content" ObjectID="_1794139758"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pt;height:101.45pt" o:ole="" fillcolor="window">
            <v:imagedata r:id="rId52" o:title=""/>
          </v:shape>
          <o:OLEObject Type="Embed" ProgID="Word.Picture.8" ShapeID="_x0000_i1045" DrawAspect="Content" ObjectID="_1794139759"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70751120"/>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170751121"/>
      <w:bookmarkStart w:id="1247" w:name="_Toc534903064"/>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70751122"/>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70751123"/>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70751124"/>
      <w:bookmarkEnd w:id="1276"/>
      <w:r w:rsidRPr="00707B3F">
        <w:rPr>
          <w:noProof/>
        </w:rPr>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8pt;height:102.55pt" o:ole="">
            <v:imagedata r:id="rId54" o:title=""/>
          </v:shape>
          <o:OLEObject Type="Embed" ProgID="Word.Picture.8" ShapeID="_x0000_i1046" DrawAspect="Content" ObjectID="_1794139760"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0" w:name="_CR8_4_1_3"/>
      <w:bookmarkStart w:id="1291" w:name="_Toc51775954"/>
      <w:bookmarkStart w:id="1292" w:name="_Toc56772976"/>
      <w:bookmarkStart w:id="1293" w:name="_Toc64447605"/>
      <w:bookmarkStart w:id="1294" w:name="_Toc74152261"/>
      <w:bookmarkStart w:id="1295" w:name="_Toc88654114"/>
      <w:bookmarkStart w:id="1296" w:name="_Toc99056176"/>
      <w:bookmarkStart w:id="1297" w:name="_Toc99959109"/>
      <w:bookmarkStart w:id="1298" w:name="_Toc105612293"/>
      <w:bookmarkStart w:id="1299" w:name="_Toc106109509"/>
      <w:bookmarkStart w:id="1300" w:name="_Toc112766401"/>
      <w:bookmarkStart w:id="1301" w:name="_Toc113379317"/>
      <w:bookmarkStart w:id="1302" w:name="_Toc120091870"/>
      <w:bookmarkStart w:id="1303" w:name="_Toc170751125"/>
      <w:bookmarkEnd w:id="1290"/>
      <w:r w:rsidRPr="00707B3F">
        <w:rPr>
          <w:noProof/>
        </w:rPr>
        <w:t>8.</w:t>
      </w:r>
      <w:r>
        <w:rPr>
          <w:noProof/>
        </w:rPr>
        <w:t>4</w:t>
      </w:r>
      <w:r w:rsidRPr="00707B3F">
        <w:rPr>
          <w:noProof/>
        </w:rPr>
        <w:t>.1.3</w:t>
      </w:r>
      <w:r w:rsidRPr="00707B3F">
        <w:rPr>
          <w:noProof/>
        </w:rPr>
        <w:tab/>
        <w:t>Abnormal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4" w:name="_CR8_4_2"/>
      <w:bookmarkStart w:id="1305" w:name="_Toc534730118"/>
      <w:bookmarkStart w:id="1306" w:name="_Toc51775955"/>
      <w:bookmarkStart w:id="1307" w:name="_Toc56772977"/>
      <w:bookmarkStart w:id="1308" w:name="_Toc64447606"/>
      <w:bookmarkStart w:id="1309" w:name="_Toc74152262"/>
      <w:bookmarkStart w:id="1310" w:name="_Toc88654115"/>
      <w:bookmarkStart w:id="1311" w:name="_Toc99056177"/>
      <w:bookmarkStart w:id="1312" w:name="_Toc99959110"/>
      <w:bookmarkStart w:id="1313" w:name="_Toc105612294"/>
      <w:bookmarkStart w:id="1314" w:name="_Toc106109510"/>
      <w:bookmarkStart w:id="1315" w:name="_Toc112766402"/>
      <w:bookmarkStart w:id="1316" w:name="_Toc113379318"/>
      <w:bookmarkStart w:id="1317" w:name="_Toc120091871"/>
      <w:bookmarkStart w:id="1318" w:name="_Toc170751126"/>
      <w:bookmarkEnd w:id="1304"/>
      <w:r w:rsidRPr="0054226D">
        <w:t>8.</w:t>
      </w:r>
      <w:r>
        <w:t>4</w:t>
      </w:r>
      <w:r w:rsidRPr="0054226D">
        <w:t>.2</w:t>
      </w:r>
      <w:r w:rsidRPr="0054226D">
        <w:tab/>
        <w:t>Assistance Information Feedback</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B8B11CF" w14:textId="77777777" w:rsidR="00125019" w:rsidRPr="0054226D" w:rsidRDefault="00125019" w:rsidP="00125019">
      <w:pPr>
        <w:pStyle w:val="Heading4"/>
      </w:pPr>
      <w:bookmarkStart w:id="1319" w:name="_CR8_4_2_1"/>
      <w:bookmarkStart w:id="1320" w:name="_Toc534730119"/>
      <w:bookmarkStart w:id="1321" w:name="_Toc51775956"/>
      <w:bookmarkStart w:id="1322" w:name="_Toc56772978"/>
      <w:bookmarkStart w:id="1323" w:name="_Toc64447607"/>
      <w:bookmarkStart w:id="1324" w:name="_Toc74152263"/>
      <w:bookmarkStart w:id="1325" w:name="_Toc88654116"/>
      <w:bookmarkStart w:id="1326" w:name="_Toc99056178"/>
      <w:bookmarkStart w:id="1327" w:name="_Toc99959111"/>
      <w:bookmarkStart w:id="1328" w:name="_Toc105612295"/>
      <w:bookmarkStart w:id="1329" w:name="_Toc106109511"/>
      <w:bookmarkStart w:id="1330" w:name="_Toc112766403"/>
      <w:bookmarkStart w:id="1331" w:name="_Toc113379319"/>
      <w:bookmarkStart w:id="1332" w:name="_Toc120091872"/>
      <w:bookmarkStart w:id="1333" w:name="_Toc170751127"/>
      <w:bookmarkEnd w:id="1319"/>
      <w:r w:rsidRPr="0054226D">
        <w:t>8.</w:t>
      </w:r>
      <w:r>
        <w:t>4</w:t>
      </w:r>
      <w:r w:rsidRPr="0054226D">
        <w:t>.2.1</w:t>
      </w:r>
      <w:r w:rsidRPr="0054226D">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34" w:name="_CR8_4_2_2"/>
      <w:bookmarkStart w:id="1335" w:name="_Toc534730120"/>
      <w:bookmarkStart w:id="1336" w:name="_Toc51775957"/>
      <w:bookmarkStart w:id="1337" w:name="_Toc56772979"/>
      <w:bookmarkStart w:id="1338" w:name="_Toc64447608"/>
      <w:bookmarkStart w:id="1339" w:name="_Toc74152264"/>
      <w:bookmarkStart w:id="1340" w:name="_Toc88654117"/>
      <w:bookmarkStart w:id="1341" w:name="_Toc99056179"/>
      <w:bookmarkStart w:id="1342" w:name="_Toc99959112"/>
      <w:bookmarkStart w:id="1343" w:name="_Toc105612296"/>
      <w:bookmarkStart w:id="1344" w:name="_Toc106109512"/>
      <w:bookmarkStart w:id="1345" w:name="_Toc112766404"/>
      <w:bookmarkStart w:id="1346" w:name="_Toc113379320"/>
      <w:bookmarkStart w:id="1347" w:name="_Toc120091873"/>
      <w:bookmarkStart w:id="1348" w:name="_Toc170751128"/>
      <w:bookmarkEnd w:id="1334"/>
      <w:r w:rsidRPr="0054226D">
        <w:t>8.</w:t>
      </w:r>
      <w:r>
        <w:t>4</w:t>
      </w:r>
      <w:r w:rsidRPr="0054226D">
        <w:t>.2.2</w:t>
      </w:r>
      <w:r w:rsidRPr="0054226D">
        <w:tab/>
        <w:t>Successful Operation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8pt;height:102.55pt" o:ole="">
            <v:imagedata r:id="rId56" o:title=""/>
          </v:shape>
          <o:OLEObject Type="Embed" ProgID="Word.Picture.8" ShapeID="_x0000_i1047" DrawAspect="Content" ObjectID="_1794139761"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4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0" w:name="_CR8_4_2_3"/>
      <w:bookmarkStart w:id="1351" w:name="_Toc534730121"/>
      <w:bookmarkStart w:id="1352" w:name="_Toc51775958"/>
      <w:bookmarkStart w:id="1353" w:name="_Toc56772980"/>
      <w:bookmarkStart w:id="1354" w:name="_Toc64447609"/>
      <w:bookmarkStart w:id="1355" w:name="_Toc74152265"/>
      <w:bookmarkStart w:id="1356" w:name="_Toc88654118"/>
      <w:bookmarkStart w:id="1357" w:name="_Toc99056180"/>
      <w:bookmarkStart w:id="1358" w:name="_Toc99959113"/>
      <w:bookmarkStart w:id="1359" w:name="_Toc105612297"/>
      <w:bookmarkStart w:id="1360" w:name="_Toc106109513"/>
      <w:bookmarkStart w:id="1361" w:name="_Toc112766405"/>
      <w:bookmarkStart w:id="1362" w:name="_Toc113379321"/>
      <w:bookmarkStart w:id="1363" w:name="_Toc120091874"/>
      <w:bookmarkStart w:id="1364" w:name="_Toc170751129"/>
      <w:bookmarkEnd w:id="1349"/>
      <w:bookmarkEnd w:id="1350"/>
      <w:r w:rsidRPr="0054226D">
        <w:t>8.</w:t>
      </w:r>
      <w:r>
        <w:t>4</w:t>
      </w:r>
      <w:r w:rsidRPr="0054226D">
        <w:t>.2.3</w:t>
      </w:r>
      <w:r w:rsidRPr="0054226D">
        <w:tab/>
        <w:t>Abnormal Conditions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5" w:name="_CR8_5"/>
      <w:bookmarkStart w:id="1366" w:name="_Toc51775959"/>
      <w:bookmarkStart w:id="1367" w:name="_Toc56772981"/>
      <w:bookmarkStart w:id="1368" w:name="_Toc64447610"/>
      <w:bookmarkStart w:id="1369" w:name="_Toc74152266"/>
      <w:bookmarkStart w:id="1370" w:name="_Toc88654119"/>
      <w:bookmarkStart w:id="1371" w:name="_Toc99056181"/>
      <w:bookmarkStart w:id="1372" w:name="_Toc99959114"/>
      <w:bookmarkStart w:id="1373" w:name="_Toc105612298"/>
      <w:bookmarkStart w:id="1374" w:name="_Toc106109514"/>
      <w:bookmarkStart w:id="1375" w:name="_Toc112766406"/>
      <w:bookmarkStart w:id="1376" w:name="_Toc113379322"/>
      <w:bookmarkStart w:id="1377" w:name="_Toc120091875"/>
      <w:bookmarkStart w:id="1378" w:name="_Toc170751130"/>
      <w:bookmarkEnd w:id="1365"/>
      <w:r w:rsidRPr="002571EA">
        <w:t>8.</w:t>
      </w:r>
      <w:r>
        <w:t>5</w:t>
      </w:r>
      <w:r w:rsidRPr="002571EA">
        <w:tab/>
        <w:t xml:space="preserve">Measurement </w:t>
      </w:r>
      <w:r>
        <w:rPr>
          <w:lang w:eastAsia="zh-CN"/>
        </w:rPr>
        <w:t>Information Transfer</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9E1EA54" w14:textId="77777777" w:rsidR="00125019" w:rsidRPr="002571EA" w:rsidRDefault="00125019" w:rsidP="00125019">
      <w:pPr>
        <w:pStyle w:val="Heading3"/>
      </w:pPr>
      <w:bookmarkStart w:id="1379" w:name="_CR8_5_1"/>
      <w:bookmarkStart w:id="1380" w:name="_Toc478159723"/>
      <w:bookmarkStart w:id="1381" w:name="_Toc51775960"/>
      <w:bookmarkStart w:id="1382" w:name="_Toc56772982"/>
      <w:bookmarkStart w:id="1383" w:name="_Toc64447611"/>
      <w:bookmarkStart w:id="1384" w:name="_Toc74152267"/>
      <w:bookmarkStart w:id="1385" w:name="_Toc88654120"/>
      <w:bookmarkStart w:id="1386" w:name="_Toc99056182"/>
      <w:bookmarkStart w:id="1387" w:name="_Toc99959115"/>
      <w:bookmarkStart w:id="1388" w:name="_Toc105612299"/>
      <w:bookmarkStart w:id="1389" w:name="_Toc106109515"/>
      <w:bookmarkStart w:id="1390" w:name="_Toc112766407"/>
      <w:bookmarkStart w:id="1391" w:name="_Toc113379323"/>
      <w:bookmarkStart w:id="1392" w:name="_Toc120091876"/>
      <w:bookmarkStart w:id="1393" w:name="_Toc170751131"/>
      <w:bookmarkEnd w:id="1379"/>
      <w:r w:rsidRPr="002571EA">
        <w:t>8.</w:t>
      </w:r>
      <w:r>
        <w:t>5</w:t>
      </w:r>
      <w:r w:rsidRPr="002571EA">
        <w:t>.1</w:t>
      </w:r>
      <w:r w:rsidRPr="002571EA">
        <w:tab/>
        <w:t>Measurement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AE77B1F" w14:textId="77777777" w:rsidR="00125019" w:rsidRPr="002571EA" w:rsidRDefault="00125019" w:rsidP="00125019">
      <w:pPr>
        <w:pStyle w:val="Heading4"/>
      </w:pPr>
      <w:bookmarkStart w:id="1394" w:name="_CR8_5_1_1"/>
      <w:bookmarkStart w:id="1395" w:name="_Toc478159724"/>
      <w:bookmarkStart w:id="1396" w:name="_Toc51775961"/>
      <w:bookmarkStart w:id="1397" w:name="_Toc56772983"/>
      <w:bookmarkStart w:id="1398" w:name="_Toc64447612"/>
      <w:bookmarkStart w:id="1399" w:name="_Toc74152268"/>
      <w:bookmarkStart w:id="1400" w:name="_Toc88654121"/>
      <w:bookmarkStart w:id="1401" w:name="_Toc99056183"/>
      <w:bookmarkStart w:id="1402" w:name="_Toc99959116"/>
      <w:bookmarkStart w:id="1403" w:name="_Toc105612300"/>
      <w:bookmarkStart w:id="1404" w:name="_Toc106109516"/>
      <w:bookmarkStart w:id="1405" w:name="_Toc112766408"/>
      <w:bookmarkStart w:id="1406" w:name="_Toc113379324"/>
      <w:bookmarkStart w:id="1407" w:name="_Toc120091877"/>
      <w:bookmarkStart w:id="1408" w:name="_Toc170751132"/>
      <w:bookmarkEnd w:id="1394"/>
      <w:r w:rsidRPr="002571EA">
        <w:t>8.</w:t>
      </w:r>
      <w:r>
        <w:t>5</w:t>
      </w:r>
      <w:r w:rsidRPr="002571EA">
        <w:t>.1.1</w:t>
      </w:r>
      <w:r w:rsidRPr="002571EA">
        <w:tab/>
        <w:t>General</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09" w:name="_CR8_5_1_2"/>
      <w:bookmarkStart w:id="1410" w:name="_Toc478159725"/>
      <w:bookmarkStart w:id="1411" w:name="_Toc51775962"/>
      <w:bookmarkStart w:id="1412" w:name="_Toc56772984"/>
      <w:bookmarkStart w:id="1413" w:name="_Toc64447613"/>
      <w:bookmarkStart w:id="1414" w:name="_Toc74152269"/>
      <w:bookmarkStart w:id="1415" w:name="_Toc88654122"/>
      <w:bookmarkStart w:id="1416" w:name="_Toc99056184"/>
      <w:bookmarkStart w:id="1417" w:name="_Toc99959117"/>
      <w:bookmarkStart w:id="1418" w:name="_Toc105612301"/>
      <w:bookmarkStart w:id="1419" w:name="_Toc106109517"/>
      <w:bookmarkStart w:id="1420" w:name="_Toc112766409"/>
      <w:bookmarkStart w:id="1421" w:name="_Toc113379325"/>
      <w:bookmarkStart w:id="1422" w:name="_Toc120091878"/>
      <w:bookmarkStart w:id="1423" w:name="_Toc170751133"/>
      <w:bookmarkEnd w:id="1409"/>
      <w:r w:rsidRPr="002571EA">
        <w:t>8.</w:t>
      </w:r>
      <w:r>
        <w:t>5</w:t>
      </w:r>
      <w:r w:rsidRPr="002571EA">
        <w:t>.1.2</w:t>
      </w:r>
      <w:r w:rsidRPr="002571EA">
        <w:tab/>
        <w:t>Successful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Start w:id="1424" w:name="_MON_1397978406"/>
    <w:bookmarkEnd w:id="1424"/>
    <w:p w14:paraId="24EB371A" w14:textId="77777777" w:rsidR="00125019" w:rsidRPr="002571EA" w:rsidRDefault="00125019" w:rsidP="00125019">
      <w:pPr>
        <w:pStyle w:val="TH"/>
      </w:pPr>
      <w:r w:rsidRPr="002571EA">
        <w:object w:dxaOrig="6768" w:dyaOrig="2655" w14:anchorId="09F4B5B2">
          <v:shape id="_x0000_i1048" type="#_x0000_t75" style="width:322.35pt;height:123.25pt" o:ole="">
            <v:imagedata r:id="rId58" o:title=""/>
          </v:shape>
          <o:OLEObject Type="Embed" ProgID="Word.Picture.8" ShapeID="_x0000_i1048" DrawAspect="Content" ObjectID="_1794139762"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4185828D"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51325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25" w:name="_Toc478159726"/>
      <w:bookmarkStart w:id="142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2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28" w:name="_Toc64447614"/>
      <w:bookmarkStart w:id="1429"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31" w:name="_Toc99056185"/>
      <w:bookmarkStart w:id="143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3" w:name="_CR8_5_1_3"/>
      <w:bookmarkStart w:id="1434" w:name="_Toc105612302"/>
      <w:bookmarkStart w:id="1435" w:name="_Toc106109518"/>
      <w:bookmarkStart w:id="1436" w:name="_Toc112766410"/>
      <w:bookmarkStart w:id="1437" w:name="_Toc113379326"/>
      <w:bookmarkStart w:id="1438" w:name="_Toc120091879"/>
      <w:bookmarkStart w:id="1439" w:name="_Toc170751134"/>
      <w:bookmarkEnd w:id="1433"/>
      <w:r w:rsidRPr="002571EA">
        <w:t>8.</w:t>
      </w:r>
      <w:r>
        <w:t>5</w:t>
      </w:r>
      <w:r w:rsidRPr="002571EA">
        <w:t>.1.3</w:t>
      </w:r>
      <w:r w:rsidRPr="002571EA">
        <w:tab/>
        <w:t>Unsuccessful Operation</w:t>
      </w:r>
      <w:bookmarkEnd w:id="1425"/>
      <w:bookmarkEnd w:id="1426"/>
      <w:bookmarkEnd w:id="1427"/>
      <w:bookmarkEnd w:id="1428"/>
      <w:bookmarkEnd w:id="1429"/>
      <w:bookmarkEnd w:id="1430"/>
      <w:bookmarkEnd w:id="1431"/>
      <w:bookmarkEnd w:id="1432"/>
      <w:bookmarkEnd w:id="1434"/>
      <w:bookmarkEnd w:id="1435"/>
      <w:bookmarkEnd w:id="1436"/>
      <w:bookmarkEnd w:id="1437"/>
      <w:bookmarkEnd w:id="1438"/>
      <w:bookmarkEnd w:id="1439"/>
    </w:p>
    <w:bookmarkStart w:id="1440" w:name="_MON_1397979636"/>
    <w:bookmarkEnd w:id="1440"/>
    <w:p w14:paraId="68559628" w14:textId="77777777" w:rsidR="00125019" w:rsidRPr="002571EA" w:rsidRDefault="00125019" w:rsidP="00125019">
      <w:pPr>
        <w:pStyle w:val="TH"/>
      </w:pPr>
      <w:r w:rsidRPr="002571EA">
        <w:object w:dxaOrig="6768" w:dyaOrig="2655" w14:anchorId="0BEB3227">
          <v:shape id="_x0000_i1049" type="#_x0000_t75" style="width:322.35pt;height:123.25pt" o:ole="">
            <v:imagedata r:id="rId60" o:title=""/>
          </v:shape>
          <o:OLEObject Type="Embed" ProgID="Word.Picture.8" ShapeID="_x0000_i1049" DrawAspect="Content" ObjectID="_1794139763"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1" w:name="_CR8_5_1_4"/>
      <w:bookmarkStart w:id="1442" w:name="_Toc478159727"/>
      <w:bookmarkStart w:id="1443" w:name="_Toc51775964"/>
      <w:bookmarkStart w:id="1444" w:name="_Toc56772986"/>
      <w:bookmarkStart w:id="1445" w:name="_Toc64447615"/>
      <w:bookmarkStart w:id="1446" w:name="_Toc74152271"/>
      <w:bookmarkStart w:id="1447" w:name="_Toc88654124"/>
      <w:bookmarkStart w:id="1448" w:name="_Toc99056186"/>
      <w:bookmarkStart w:id="1449" w:name="_Toc99959119"/>
      <w:bookmarkStart w:id="1450" w:name="_Toc105612303"/>
      <w:bookmarkStart w:id="1451" w:name="_Toc106109519"/>
      <w:bookmarkStart w:id="1452" w:name="_Toc112766411"/>
      <w:bookmarkStart w:id="1453" w:name="_Toc113379327"/>
      <w:bookmarkStart w:id="1454" w:name="_Toc120091880"/>
      <w:bookmarkStart w:id="1455" w:name="_Toc170751135"/>
      <w:bookmarkEnd w:id="1441"/>
      <w:r w:rsidRPr="002571EA">
        <w:t>8.</w:t>
      </w:r>
      <w:r>
        <w:t>5</w:t>
      </w:r>
      <w:r w:rsidRPr="002571EA">
        <w:t>.1.4</w:t>
      </w:r>
      <w:r w:rsidRPr="002571EA">
        <w:tab/>
        <w:t>Abnormal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134A93A" w14:textId="77777777" w:rsidR="00BD32AD" w:rsidRPr="003563C1" w:rsidRDefault="00BD32AD" w:rsidP="00BD32AD">
      <w:pPr>
        <w:rPr>
          <w:lang w:eastAsia="zh-CN"/>
        </w:rPr>
      </w:pPr>
      <w:bookmarkStart w:id="1456" w:name="_Toc51775965"/>
      <w:bookmarkStart w:id="1457" w:name="_Toc56772987"/>
      <w:bookmarkStart w:id="1458" w:name="_Toc64447616"/>
      <w:bookmarkStart w:id="1459" w:name="_Toc74152272"/>
      <w:bookmarkStart w:id="1460" w:name="_Toc88654125"/>
      <w:bookmarkStart w:id="146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2" w:name="_CR8_5_2"/>
      <w:bookmarkStart w:id="1463" w:name="_Toc99056187"/>
      <w:bookmarkStart w:id="1464" w:name="_Toc99959120"/>
      <w:bookmarkStart w:id="1465" w:name="_Toc105612304"/>
      <w:bookmarkStart w:id="1466" w:name="_Toc106109520"/>
      <w:bookmarkStart w:id="1467" w:name="_Toc112766412"/>
      <w:bookmarkStart w:id="1468" w:name="_Toc113379328"/>
      <w:bookmarkStart w:id="1469" w:name="_Toc120091881"/>
      <w:bookmarkStart w:id="1470" w:name="_Toc170751136"/>
      <w:bookmarkEnd w:id="1462"/>
      <w:r w:rsidRPr="002571EA">
        <w:t>8.</w:t>
      </w:r>
      <w:r>
        <w:t>5</w:t>
      </w:r>
      <w:r w:rsidRPr="002571EA">
        <w:t>.</w:t>
      </w:r>
      <w:r>
        <w:t>2</w:t>
      </w:r>
      <w:r w:rsidRPr="002571EA">
        <w:tab/>
        <w:t>Measurement</w:t>
      </w:r>
      <w:r>
        <w:t xml:space="preserve"> Report</w:t>
      </w:r>
      <w:bookmarkEnd w:id="1456"/>
      <w:bookmarkEnd w:id="1457"/>
      <w:bookmarkEnd w:id="1458"/>
      <w:bookmarkEnd w:id="1459"/>
      <w:bookmarkEnd w:id="1460"/>
      <w:bookmarkEnd w:id="1463"/>
      <w:bookmarkEnd w:id="1464"/>
      <w:bookmarkEnd w:id="1465"/>
      <w:bookmarkEnd w:id="1466"/>
      <w:bookmarkEnd w:id="1467"/>
      <w:bookmarkEnd w:id="1468"/>
      <w:bookmarkEnd w:id="1469"/>
      <w:bookmarkEnd w:id="1470"/>
    </w:p>
    <w:p w14:paraId="3D7A3C61" w14:textId="77777777" w:rsidR="00125019" w:rsidRPr="002571EA" w:rsidRDefault="00125019" w:rsidP="00125019">
      <w:pPr>
        <w:pStyle w:val="Heading4"/>
      </w:pPr>
      <w:bookmarkStart w:id="1471" w:name="_CR8_5_2_1"/>
      <w:bookmarkStart w:id="1472" w:name="_Toc51775966"/>
      <w:bookmarkStart w:id="1473" w:name="_Toc56772988"/>
      <w:bookmarkStart w:id="1474" w:name="_Toc64447617"/>
      <w:bookmarkStart w:id="1475" w:name="_Toc74152273"/>
      <w:bookmarkStart w:id="1476" w:name="_Toc88654126"/>
      <w:bookmarkStart w:id="1477" w:name="_Toc99056188"/>
      <w:bookmarkStart w:id="1478" w:name="_Toc99959121"/>
      <w:bookmarkStart w:id="1479" w:name="_Toc105612305"/>
      <w:bookmarkStart w:id="1480" w:name="_Toc106109521"/>
      <w:bookmarkStart w:id="1481" w:name="_Toc112766413"/>
      <w:bookmarkStart w:id="1482" w:name="_Toc113379329"/>
      <w:bookmarkStart w:id="1483" w:name="_Toc120091882"/>
      <w:bookmarkStart w:id="1484" w:name="_Toc170751137"/>
      <w:bookmarkEnd w:id="1471"/>
      <w:r w:rsidRPr="002571EA">
        <w:t>8.</w:t>
      </w:r>
      <w:r>
        <w:t>5</w:t>
      </w:r>
      <w:r w:rsidRPr="002571EA">
        <w:t>.</w:t>
      </w:r>
      <w:r>
        <w:t>2</w:t>
      </w:r>
      <w:r w:rsidRPr="002571EA">
        <w:t>.1</w:t>
      </w:r>
      <w:r w:rsidRPr="002571EA">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85" w:name="_CR8_5_2_2"/>
      <w:bookmarkStart w:id="1486" w:name="_Toc51775967"/>
      <w:bookmarkStart w:id="1487" w:name="_Toc56772989"/>
      <w:bookmarkStart w:id="1488" w:name="_Toc64447618"/>
      <w:bookmarkStart w:id="1489" w:name="_Toc74152274"/>
      <w:bookmarkStart w:id="1490" w:name="_Toc88654127"/>
      <w:bookmarkStart w:id="1491" w:name="_Toc99056189"/>
      <w:bookmarkStart w:id="1492" w:name="_Toc99959122"/>
      <w:bookmarkStart w:id="1493" w:name="_Toc105612306"/>
      <w:bookmarkStart w:id="1494" w:name="_Toc106109522"/>
      <w:bookmarkStart w:id="1495" w:name="_Toc112766414"/>
      <w:bookmarkStart w:id="1496" w:name="_Toc113379330"/>
      <w:bookmarkStart w:id="1497" w:name="_Toc120091883"/>
      <w:bookmarkStart w:id="1498" w:name="_Toc170751138"/>
      <w:bookmarkEnd w:id="1485"/>
      <w:r w:rsidRPr="002571EA">
        <w:t>8.</w:t>
      </w:r>
      <w:r>
        <w:t>5</w:t>
      </w:r>
      <w:r w:rsidRPr="002571EA">
        <w:t>.</w:t>
      </w:r>
      <w:r>
        <w:t>2</w:t>
      </w:r>
      <w:r w:rsidRPr="002571EA">
        <w:t>.2</w:t>
      </w:r>
      <w:r w:rsidRPr="002571EA">
        <w:tab/>
        <w:t>Successful Operation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bookmarkStart w:id="1499" w:name="_MON_1634549011"/>
    <w:bookmarkEnd w:id="1499"/>
    <w:p w14:paraId="0BD5F2A8" w14:textId="77777777" w:rsidR="00125019" w:rsidRPr="002571EA" w:rsidRDefault="00125019" w:rsidP="00125019">
      <w:pPr>
        <w:pStyle w:val="TH"/>
      </w:pPr>
      <w:r w:rsidRPr="00707B3F">
        <w:rPr>
          <w:noProof/>
        </w:rPr>
        <w:object w:dxaOrig="6597" w:dyaOrig="2130" w14:anchorId="58EFB664">
          <v:shape id="_x0000_i1050" type="#_x0000_t75" style="width:315.8pt;height:102.55pt" o:ole="">
            <v:imagedata r:id="rId62" o:title=""/>
          </v:shape>
          <o:OLEObject Type="Embed" ProgID="Word.Picture.8" ShapeID="_x0000_i1050" DrawAspect="Content" ObjectID="_1794139764"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0" w:name="_CR8_5_2_3"/>
      <w:bookmarkStart w:id="1501" w:name="_Toc105612307"/>
      <w:bookmarkStart w:id="1502" w:name="_Toc106109523"/>
      <w:bookmarkStart w:id="1503" w:name="_Toc112766415"/>
      <w:bookmarkStart w:id="1504" w:name="_Toc113379331"/>
      <w:bookmarkStart w:id="1505" w:name="_Toc120091884"/>
      <w:bookmarkStart w:id="1506" w:name="_Toc170751139"/>
      <w:bookmarkStart w:id="1507" w:name="_Toc51775968"/>
      <w:bookmarkStart w:id="1508" w:name="_Toc56772990"/>
      <w:bookmarkStart w:id="1509" w:name="_Toc64447619"/>
      <w:bookmarkStart w:id="1510" w:name="_Toc74152275"/>
      <w:bookmarkStart w:id="1511" w:name="_Toc88654128"/>
      <w:bookmarkStart w:id="1512" w:name="_Toc99056190"/>
      <w:bookmarkStart w:id="1513" w:name="_Toc99959123"/>
      <w:bookmarkEnd w:id="1500"/>
      <w:r w:rsidRPr="00870814">
        <w:t>8.</w:t>
      </w:r>
      <w:r>
        <w:t>5</w:t>
      </w:r>
      <w:r w:rsidRPr="00870814">
        <w:t>.</w:t>
      </w:r>
      <w:r>
        <w:t>2</w:t>
      </w:r>
      <w:r w:rsidRPr="00870814">
        <w:t>.</w:t>
      </w:r>
      <w:r>
        <w:t>3</w:t>
      </w:r>
      <w:r w:rsidRPr="00870814">
        <w:tab/>
        <w:t>Abnormal Conditions</w:t>
      </w:r>
      <w:bookmarkEnd w:id="1501"/>
      <w:bookmarkEnd w:id="1502"/>
      <w:bookmarkEnd w:id="1503"/>
      <w:bookmarkEnd w:id="1504"/>
      <w:bookmarkEnd w:id="1505"/>
      <w:bookmarkEnd w:id="1506"/>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4" w:name="_CR8_5_3"/>
      <w:bookmarkStart w:id="1515" w:name="_Toc105612308"/>
      <w:bookmarkStart w:id="1516" w:name="_Toc106109524"/>
      <w:bookmarkStart w:id="1517" w:name="_Toc112766416"/>
      <w:bookmarkStart w:id="1518" w:name="_Toc113379332"/>
      <w:bookmarkStart w:id="1519" w:name="_Toc120091885"/>
      <w:bookmarkStart w:id="1520" w:name="_Toc170751140"/>
      <w:bookmarkEnd w:id="1514"/>
      <w:r w:rsidRPr="002571EA">
        <w:t>8.</w:t>
      </w:r>
      <w:r>
        <w:t>5</w:t>
      </w:r>
      <w:r w:rsidRPr="002571EA">
        <w:t>.</w:t>
      </w:r>
      <w:r>
        <w:t>3</w:t>
      </w:r>
      <w:r w:rsidRPr="002571EA">
        <w:tab/>
        <w:t>Measurement Update</w:t>
      </w:r>
      <w:bookmarkEnd w:id="1461"/>
      <w:bookmarkEnd w:id="1507"/>
      <w:bookmarkEnd w:id="1508"/>
      <w:bookmarkEnd w:id="1509"/>
      <w:bookmarkEnd w:id="1510"/>
      <w:bookmarkEnd w:id="1511"/>
      <w:bookmarkEnd w:id="1512"/>
      <w:bookmarkEnd w:id="1513"/>
      <w:bookmarkEnd w:id="1515"/>
      <w:bookmarkEnd w:id="1516"/>
      <w:bookmarkEnd w:id="1517"/>
      <w:bookmarkEnd w:id="1518"/>
      <w:bookmarkEnd w:id="1519"/>
      <w:bookmarkEnd w:id="1520"/>
    </w:p>
    <w:p w14:paraId="3A01D5C9" w14:textId="77777777" w:rsidR="00125019" w:rsidRPr="002571EA" w:rsidRDefault="00125019" w:rsidP="00125019">
      <w:pPr>
        <w:pStyle w:val="Heading4"/>
      </w:pPr>
      <w:bookmarkStart w:id="1521" w:name="_CR8_5_3_1"/>
      <w:bookmarkStart w:id="1522" w:name="_Toc478159729"/>
      <w:bookmarkStart w:id="1523" w:name="_Toc51775969"/>
      <w:bookmarkStart w:id="1524" w:name="_Toc56772991"/>
      <w:bookmarkStart w:id="1525" w:name="_Toc64447620"/>
      <w:bookmarkStart w:id="1526" w:name="_Toc74152276"/>
      <w:bookmarkStart w:id="1527" w:name="_Toc88654129"/>
      <w:bookmarkStart w:id="1528" w:name="_Toc99056191"/>
      <w:bookmarkStart w:id="1529" w:name="_Toc99959124"/>
      <w:bookmarkStart w:id="1530" w:name="_Toc105612309"/>
      <w:bookmarkStart w:id="1531" w:name="_Toc106109525"/>
      <w:bookmarkStart w:id="1532" w:name="_Toc112766417"/>
      <w:bookmarkStart w:id="1533" w:name="_Toc113379333"/>
      <w:bookmarkStart w:id="1534" w:name="_Toc120091886"/>
      <w:bookmarkStart w:id="1535" w:name="_Toc170751141"/>
      <w:bookmarkEnd w:id="1521"/>
      <w:r w:rsidRPr="002571EA">
        <w:t>8.</w:t>
      </w:r>
      <w:r>
        <w:t>5</w:t>
      </w:r>
      <w:r w:rsidRPr="002571EA">
        <w:t>.</w:t>
      </w:r>
      <w:r>
        <w:t>3</w:t>
      </w:r>
      <w:r w:rsidRPr="002571EA">
        <w:t>.1</w:t>
      </w:r>
      <w:r w:rsidRPr="002571EA">
        <w:tab/>
        <w:t>General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36" w:name="_CR8_5_3_2"/>
      <w:bookmarkStart w:id="1537" w:name="_Toc478159730"/>
      <w:bookmarkStart w:id="1538" w:name="_Toc51775970"/>
      <w:bookmarkStart w:id="1539" w:name="_Toc56772992"/>
      <w:bookmarkStart w:id="1540" w:name="_Toc64447621"/>
      <w:bookmarkStart w:id="1541" w:name="_Toc74152277"/>
      <w:bookmarkStart w:id="1542" w:name="_Toc88654130"/>
      <w:bookmarkStart w:id="1543" w:name="_Toc99056192"/>
      <w:bookmarkStart w:id="1544" w:name="_Toc99959125"/>
      <w:bookmarkStart w:id="1545" w:name="_Toc105612310"/>
      <w:bookmarkStart w:id="1546" w:name="_Toc106109526"/>
      <w:bookmarkStart w:id="1547" w:name="_Toc112766418"/>
      <w:bookmarkStart w:id="1548" w:name="_Toc113379334"/>
      <w:bookmarkStart w:id="1549" w:name="_Toc120091887"/>
      <w:bookmarkStart w:id="1550" w:name="_Toc170751142"/>
      <w:bookmarkEnd w:id="1536"/>
      <w:r w:rsidRPr="002571EA">
        <w:t>8.</w:t>
      </w:r>
      <w:r>
        <w:t>5</w:t>
      </w:r>
      <w:r w:rsidRPr="002571EA">
        <w:t>.</w:t>
      </w:r>
      <w:r>
        <w:t>3</w:t>
      </w:r>
      <w:r w:rsidRPr="002571EA">
        <w:t>.2</w:t>
      </w:r>
      <w:r w:rsidRPr="002571EA">
        <w:tab/>
        <w:t>Successful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8pt;height:102.55pt" o:ole="">
            <v:imagedata r:id="rId64" o:title=""/>
          </v:shape>
          <o:OLEObject Type="Embed" ProgID="Word.Picture.8" ShapeID="_x0000_i1051" DrawAspect="Content" ObjectID="_1794139765"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1" w:name="_Toc478159731"/>
      <w:bookmarkStart w:id="1552" w:name="_Toc51775971"/>
      <w:bookmarkStart w:id="1553" w:name="_Toc56772993"/>
      <w:bookmarkStart w:id="1554" w:name="_Toc64447622"/>
      <w:bookmarkStart w:id="1555" w:name="_Toc74152278"/>
      <w:bookmarkStart w:id="155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57" w:name="_Toc99056193"/>
      <w:bookmarkStart w:id="155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59" w:name="_Hlk103591661"/>
      <w:r w:rsidRPr="00CC0389">
        <w:rPr>
          <w:rFonts w:eastAsia="SimSun"/>
          <w:i/>
          <w:iCs/>
          <w:lang w:val="en-US"/>
        </w:rPr>
        <w:t>Measurement Characteristics Request Indicator</w:t>
      </w:r>
      <w:r w:rsidRPr="00CC0389">
        <w:rPr>
          <w:rFonts w:eastAsia="SimSun"/>
          <w:lang w:val="en-US"/>
        </w:rPr>
        <w:t xml:space="preserve"> </w:t>
      </w:r>
      <w:bookmarkEnd w:id="155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0" w:name="_Toc105612311"/>
      <w:bookmarkStart w:id="156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2" w:name="_CR8_5_3_3"/>
      <w:bookmarkStart w:id="1563" w:name="_Toc112766419"/>
      <w:bookmarkStart w:id="1564" w:name="_Toc113379335"/>
      <w:bookmarkStart w:id="1565" w:name="_Toc120091888"/>
      <w:bookmarkStart w:id="1566" w:name="_Toc170751143"/>
      <w:bookmarkEnd w:id="1562"/>
      <w:r w:rsidRPr="002571EA">
        <w:t>8.</w:t>
      </w:r>
      <w:r>
        <w:t>5</w:t>
      </w:r>
      <w:r w:rsidRPr="002571EA">
        <w:t>.</w:t>
      </w:r>
      <w:r>
        <w:t>3</w:t>
      </w:r>
      <w:r w:rsidRPr="002571EA">
        <w:t>.3</w:t>
      </w:r>
      <w:r w:rsidRPr="002571EA">
        <w:tab/>
        <w:t>Unsuccessful Operation</w:t>
      </w:r>
      <w:bookmarkEnd w:id="1551"/>
      <w:bookmarkEnd w:id="1552"/>
      <w:bookmarkEnd w:id="1553"/>
      <w:bookmarkEnd w:id="1554"/>
      <w:bookmarkEnd w:id="1555"/>
      <w:bookmarkEnd w:id="1556"/>
      <w:bookmarkEnd w:id="1557"/>
      <w:bookmarkEnd w:id="1558"/>
      <w:bookmarkEnd w:id="1560"/>
      <w:bookmarkEnd w:id="1561"/>
      <w:bookmarkEnd w:id="1563"/>
      <w:bookmarkEnd w:id="1564"/>
      <w:bookmarkEnd w:id="1565"/>
      <w:bookmarkEnd w:id="156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67" w:name="_CR8_5_3_4"/>
      <w:bookmarkStart w:id="1568" w:name="_Toc478159732"/>
      <w:bookmarkStart w:id="1569" w:name="_Toc51775972"/>
      <w:bookmarkStart w:id="1570" w:name="_Toc56772994"/>
      <w:bookmarkStart w:id="1571" w:name="_Toc64447623"/>
      <w:bookmarkStart w:id="1572" w:name="_Toc74152279"/>
      <w:bookmarkStart w:id="1573" w:name="_Toc88654132"/>
      <w:bookmarkStart w:id="1574" w:name="_Toc99056194"/>
      <w:bookmarkStart w:id="1575" w:name="_Toc99959127"/>
      <w:bookmarkStart w:id="1576" w:name="_Toc105612312"/>
      <w:bookmarkStart w:id="1577" w:name="_Toc106109528"/>
      <w:bookmarkStart w:id="1578" w:name="_Toc112766420"/>
      <w:bookmarkStart w:id="1579" w:name="_Toc113379336"/>
      <w:bookmarkStart w:id="1580" w:name="_Toc120091889"/>
      <w:bookmarkStart w:id="1581" w:name="_Toc170751144"/>
      <w:bookmarkEnd w:id="1567"/>
      <w:r w:rsidRPr="002571EA">
        <w:t>8.</w:t>
      </w:r>
      <w:r>
        <w:t>5</w:t>
      </w:r>
      <w:r w:rsidRPr="002571EA">
        <w:t>.</w:t>
      </w:r>
      <w:r>
        <w:t>3</w:t>
      </w:r>
      <w:r w:rsidRPr="002571EA">
        <w:t>.4</w:t>
      </w:r>
      <w:r w:rsidRPr="002571EA">
        <w:tab/>
        <w:t>Abnormal Conditions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2" w:name="_CR8_5_4"/>
      <w:bookmarkStart w:id="1583" w:name="_Toc478159733"/>
      <w:bookmarkStart w:id="1584" w:name="_Toc51775973"/>
      <w:bookmarkStart w:id="1585" w:name="_Toc56772995"/>
      <w:bookmarkStart w:id="1586" w:name="_Toc64447624"/>
      <w:bookmarkStart w:id="1587" w:name="_Toc74152280"/>
      <w:bookmarkStart w:id="1588" w:name="_Toc88654133"/>
      <w:bookmarkStart w:id="1589" w:name="_Toc99056195"/>
      <w:bookmarkStart w:id="1590" w:name="_Toc99959128"/>
      <w:bookmarkStart w:id="1591" w:name="_Toc105612313"/>
      <w:bookmarkStart w:id="1592" w:name="_Toc106109529"/>
      <w:bookmarkStart w:id="1593" w:name="_Toc112766421"/>
      <w:bookmarkStart w:id="1594" w:name="_Toc113379337"/>
      <w:bookmarkStart w:id="1595" w:name="_Toc120091890"/>
      <w:bookmarkStart w:id="1596" w:name="_Toc170751145"/>
      <w:bookmarkEnd w:id="1582"/>
      <w:r w:rsidRPr="002571EA">
        <w:t>8.</w:t>
      </w:r>
      <w:r>
        <w:t>5</w:t>
      </w:r>
      <w:r w:rsidRPr="002571EA">
        <w:t>.</w:t>
      </w:r>
      <w:r>
        <w:t>4</w:t>
      </w:r>
      <w:r w:rsidRPr="002571EA">
        <w:tab/>
        <w:t>Measurement Abort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BCDFEBC" w14:textId="77777777" w:rsidR="00125019" w:rsidRPr="002571EA" w:rsidRDefault="00125019" w:rsidP="00125019">
      <w:pPr>
        <w:pStyle w:val="Heading4"/>
      </w:pPr>
      <w:bookmarkStart w:id="1597" w:name="_CR8_5_4_1"/>
      <w:bookmarkStart w:id="1598" w:name="_Toc478159734"/>
      <w:bookmarkStart w:id="1599" w:name="_Toc51775974"/>
      <w:bookmarkStart w:id="1600" w:name="_Toc56772996"/>
      <w:bookmarkStart w:id="1601" w:name="_Toc64447625"/>
      <w:bookmarkStart w:id="1602" w:name="_Toc74152281"/>
      <w:bookmarkStart w:id="1603" w:name="_Toc88654134"/>
      <w:bookmarkStart w:id="1604" w:name="_Toc99056196"/>
      <w:bookmarkStart w:id="1605" w:name="_Toc99959129"/>
      <w:bookmarkStart w:id="1606" w:name="_Toc105612314"/>
      <w:bookmarkStart w:id="1607" w:name="_Toc106109530"/>
      <w:bookmarkStart w:id="1608" w:name="_Toc112766422"/>
      <w:bookmarkStart w:id="1609" w:name="_Toc113379338"/>
      <w:bookmarkStart w:id="1610" w:name="_Toc120091891"/>
      <w:bookmarkStart w:id="1611" w:name="_Toc170751146"/>
      <w:bookmarkEnd w:id="1597"/>
      <w:r w:rsidRPr="002571EA">
        <w:t>8.</w:t>
      </w:r>
      <w:r>
        <w:t>5</w:t>
      </w:r>
      <w:r w:rsidRPr="002571EA">
        <w:t>.</w:t>
      </w:r>
      <w:r>
        <w:t>4</w:t>
      </w:r>
      <w:r w:rsidRPr="002571EA">
        <w:t>.1</w:t>
      </w:r>
      <w:r w:rsidRPr="002571EA">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12" w:name="_CR8_5_4_2"/>
      <w:bookmarkStart w:id="1613" w:name="_Toc478159735"/>
      <w:bookmarkStart w:id="1614" w:name="_Toc51775975"/>
      <w:bookmarkStart w:id="1615" w:name="_Toc56772997"/>
      <w:bookmarkStart w:id="1616" w:name="_Toc64447626"/>
      <w:bookmarkStart w:id="1617" w:name="_Toc74152282"/>
      <w:bookmarkStart w:id="1618" w:name="_Toc88654135"/>
      <w:bookmarkStart w:id="1619" w:name="_Toc99056197"/>
      <w:bookmarkStart w:id="1620" w:name="_Toc99959130"/>
      <w:bookmarkStart w:id="1621" w:name="_Toc105612315"/>
      <w:bookmarkStart w:id="1622" w:name="_Toc106109531"/>
      <w:bookmarkStart w:id="1623" w:name="_Toc112766423"/>
      <w:bookmarkStart w:id="1624" w:name="_Toc113379339"/>
      <w:bookmarkStart w:id="1625" w:name="_Toc120091892"/>
      <w:bookmarkStart w:id="1626" w:name="_Toc170751147"/>
      <w:bookmarkEnd w:id="1612"/>
      <w:r w:rsidRPr="002571EA">
        <w:t>8.</w:t>
      </w:r>
      <w:r>
        <w:t>5</w:t>
      </w:r>
      <w:r w:rsidRPr="002571EA">
        <w:t>.</w:t>
      </w:r>
      <w:r>
        <w:t>4</w:t>
      </w:r>
      <w:r w:rsidRPr="002571EA">
        <w:t>.2</w:t>
      </w:r>
      <w:r w:rsidRPr="002571EA">
        <w:tab/>
        <w:t>Successful Operation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bookmarkStart w:id="1627" w:name="_MON_1634548733"/>
    <w:bookmarkEnd w:id="162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8pt;height:102.55pt" o:ole="">
            <v:imagedata r:id="rId66" o:title=""/>
          </v:shape>
          <o:OLEObject Type="Embed" ProgID="Word.Picture.8" ShapeID="_x0000_i1052" DrawAspect="Content" ObjectID="_1794139766"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28" w:name="_CR8_5_4_3"/>
      <w:bookmarkStart w:id="1629" w:name="_Toc478159736"/>
      <w:bookmarkStart w:id="1630" w:name="_Toc51775976"/>
      <w:bookmarkStart w:id="1631" w:name="_Toc56772998"/>
      <w:bookmarkStart w:id="1632" w:name="_Toc64447627"/>
      <w:bookmarkStart w:id="1633" w:name="_Toc74152283"/>
      <w:bookmarkStart w:id="1634" w:name="_Toc88654136"/>
      <w:bookmarkStart w:id="1635" w:name="_Toc99056198"/>
      <w:bookmarkStart w:id="1636" w:name="_Toc99959131"/>
      <w:bookmarkStart w:id="1637" w:name="_Toc105612316"/>
      <w:bookmarkStart w:id="1638" w:name="_Toc106109532"/>
      <w:bookmarkStart w:id="1639" w:name="_Toc112766424"/>
      <w:bookmarkStart w:id="1640" w:name="_Toc113379340"/>
      <w:bookmarkStart w:id="1641" w:name="_Toc120091893"/>
      <w:bookmarkStart w:id="1642" w:name="_Toc170751148"/>
      <w:bookmarkEnd w:id="1628"/>
      <w:r w:rsidRPr="002571EA">
        <w:t>8.</w:t>
      </w:r>
      <w:r>
        <w:t>5</w:t>
      </w:r>
      <w:r w:rsidRPr="002571EA">
        <w:t>.</w:t>
      </w:r>
      <w:r>
        <w:t>4</w:t>
      </w:r>
      <w:r w:rsidRPr="002571EA">
        <w:t>.3</w:t>
      </w:r>
      <w:r w:rsidRPr="002571EA">
        <w:tab/>
        <w:t>Unsuccessful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3" w:name="_CR8_5_4_4"/>
      <w:bookmarkStart w:id="1644" w:name="_Toc478159737"/>
      <w:bookmarkStart w:id="1645" w:name="_Toc51775977"/>
      <w:bookmarkStart w:id="1646" w:name="_Toc56772999"/>
      <w:bookmarkStart w:id="1647" w:name="_Toc64447628"/>
      <w:bookmarkStart w:id="1648" w:name="_Toc74152284"/>
      <w:bookmarkStart w:id="1649" w:name="_Toc88654137"/>
      <w:bookmarkStart w:id="1650" w:name="_Toc99056199"/>
      <w:bookmarkStart w:id="1651" w:name="_Toc99959132"/>
      <w:bookmarkStart w:id="1652" w:name="_Toc105612317"/>
      <w:bookmarkStart w:id="1653" w:name="_Toc106109533"/>
      <w:bookmarkStart w:id="1654" w:name="_Toc112766425"/>
      <w:bookmarkStart w:id="1655" w:name="_Toc113379341"/>
      <w:bookmarkStart w:id="1656" w:name="_Toc120091894"/>
      <w:bookmarkStart w:id="1657" w:name="_Toc170751149"/>
      <w:bookmarkEnd w:id="1643"/>
      <w:r w:rsidRPr="002571EA">
        <w:t>8.</w:t>
      </w:r>
      <w:r>
        <w:t>5</w:t>
      </w:r>
      <w:r w:rsidRPr="002571EA">
        <w:t>.</w:t>
      </w:r>
      <w:r>
        <w:t>4</w:t>
      </w:r>
      <w:r w:rsidRPr="002571EA">
        <w:t>.4</w:t>
      </w:r>
      <w:r w:rsidRPr="002571EA">
        <w:tab/>
        <w:t>Abnormal Conditions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58" w:name="_CR8_5_5"/>
      <w:bookmarkStart w:id="1659" w:name="_Toc51775978"/>
      <w:bookmarkStart w:id="1660" w:name="_Toc56773000"/>
      <w:bookmarkStart w:id="1661" w:name="_Toc64447629"/>
      <w:bookmarkStart w:id="1662" w:name="_Toc74152285"/>
      <w:bookmarkStart w:id="1663" w:name="_Toc88654138"/>
      <w:bookmarkStart w:id="1664" w:name="_Toc99056200"/>
      <w:bookmarkStart w:id="1665" w:name="_Toc99959133"/>
      <w:bookmarkStart w:id="1666" w:name="_Toc105612318"/>
      <w:bookmarkStart w:id="1667" w:name="_Toc106109534"/>
      <w:bookmarkStart w:id="1668" w:name="_Toc112766426"/>
      <w:bookmarkStart w:id="1669" w:name="_Toc113379342"/>
      <w:bookmarkStart w:id="1670" w:name="_Toc120091895"/>
      <w:bookmarkStart w:id="1671" w:name="_Toc170751150"/>
      <w:bookmarkEnd w:id="1658"/>
      <w:r w:rsidRPr="002571EA">
        <w:t>8.</w:t>
      </w:r>
      <w:r>
        <w:t>5</w:t>
      </w:r>
      <w:r w:rsidRPr="002571EA">
        <w:t>.</w:t>
      </w:r>
      <w:r>
        <w:t>5</w:t>
      </w:r>
      <w:r w:rsidRPr="002571EA">
        <w:tab/>
        <w:t>Measurement</w:t>
      </w:r>
      <w:r>
        <w:t xml:space="preserve"> Failure Indication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554D70E" w14:textId="77777777" w:rsidR="00125019" w:rsidRPr="002571EA" w:rsidRDefault="00125019" w:rsidP="00125019">
      <w:pPr>
        <w:pStyle w:val="Heading4"/>
      </w:pPr>
      <w:bookmarkStart w:id="1672" w:name="_CR8_5_5_1"/>
      <w:bookmarkStart w:id="1673" w:name="_Toc51775979"/>
      <w:bookmarkStart w:id="1674" w:name="_Toc56773001"/>
      <w:bookmarkStart w:id="1675" w:name="_Toc64447630"/>
      <w:bookmarkStart w:id="1676" w:name="_Toc74152286"/>
      <w:bookmarkStart w:id="1677" w:name="_Toc88654139"/>
      <w:bookmarkStart w:id="1678" w:name="_Toc99056201"/>
      <w:bookmarkStart w:id="1679" w:name="_Toc99959134"/>
      <w:bookmarkStart w:id="1680" w:name="_Toc105612319"/>
      <w:bookmarkStart w:id="1681" w:name="_Toc106109535"/>
      <w:bookmarkStart w:id="1682" w:name="_Toc112766427"/>
      <w:bookmarkStart w:id="1683" w:name="_Toc113379343"/>
      <w:bookmarkStart w:id="1684" w:name="_Toc120091896"/>
      <w:bookmarkStart w:id="1685" w:name="_Toc170751151"/>
      <w:bookmarkEnd w:id="1672"/>
      <w:r w:rsidRPr="002571EA">
        <w:t>8.</w:t>
      </w:r>
      <w:r>
        <w:t>5</w:t>
      </w:r>
      <w:r w:rsidRPr="002571EA">
        <w:t>.</w:t>
      </w:r>
      <w:r>
        <w:t>5</w:t>
      </w:r>
      <w:r w:rsidRPr="002571EA">
        <w:t>.1</w:t>
      </w:r>
      <w:r w:rsidRPr="002571EA">
        <w:tab/>
        <w:t>General</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86" w:name="_CR8_5_5_2"/>
      <w:bookmarkStart w:id="1687" w:name="_Toc51775980"/>
      <w:bookmarkStart w:id="1688" w:name="_Toc56773002"/>
      <w:bookmarkStart w:id="1689" w:name="_Toc64447631"/>
      <w:bookmarkStart w:id="1690" w:name="_Toc74152287"/>
      <w:bookmarkStart w:id="1691" w:name="_Toc88654140"/>
      <w:bookmarkStart w:id="1692" w:name="_Toc99056202"/>
      <w:bookmarkStart w:id="1693" w:name="_Toc99959135"/>
      <w:bookmarkStart w:id="1694" w:name="_Toc105612320"/>
      <w:bookmarkStart w:id="1695" w:name="_Toc106109536"/>
      <w:bookmarkStart w:id="1696" w:name="_Toc112766428"/>
      <w:bookmarkStart w:id="1697" w:name="_Toc113379344"/>
      <w:bookmarkStart w:id="1698" w:name="_Toc120091897"/>
      <w:bookmarkStart w:id="1699" w:name="_Toc170751152"/>
      <w:bookmarkEnd w:id="1686"/>
      <w:r w:rsidRPr="002571EA">
        <w:t>8.</w:t>
      </w:r>
      <w:r>
        <w:t>5</w:t>
      </w:r>
      <w:r w:rsidRPr="002571EA">
        <w:t>.</w:t>
      </w:r>
      <w:r>
        <w:t>5</w:t>
      </w:r>
      <w:r w:rsidRPr="002571EA">
        <w:t>.2</w:t>
      </w:r>
      <w:r w:rsidRPr="002571EA">
        <w:tab/>
        <w:t>Successful Operation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bookmarkStart w:id="1700" w:name="_MON_1634550742"/>
    <w:bookmarkEnd w:id="1700"/>
    <w:p w14:paraId="52F7610E" w14:textId="77777777" w:rsidR="00125019" w:rsidRPr="002571EA" w:rsidRDefault="00125019" w:rsidP="00125019">
      <w:pPr>
        <w:pStyle w:val="TH"/>
      </w:pPr>
      <w:r w:rsidRPr="00707B3F">
        <w:rPr>
          <w:noProof/>
        </w:rPr>
        <w:object w:dxaOrig="6597" w:dyaOrig="2130" w14:anchorId="6CBED1EC">
          <v:shape id="_x0000_i1053" type="#_x0000_t75" style="width:315.8pt;height:102.55pt" o:ole="">
            <v:imagedata r:id="rId68" o:title=""/>
          </v:shape>
          <o:OLEObject Type="Embed" ProgID="Word.Picture.8" ShapeID="_x0000_i1053" DrawAspect="Content" ObjectID="_1794139767"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1" w:name="_CR8_5_5_3"/>
      <w:bookmarkStart w:id="1702" w:name="_Toc105612321"/>
      <w:bookmarkStart w:id="1703" w:name="_Toc106109537"/>
      <w:bookmarkStart w:id="1704" w:name="_Toc112766429"/>
      <w:bookmarkStart w:id="1705" w:name="_Toc113379345"/>
      <w:bookmarkStart w:id="1706" w:name="_Toc120091898"/>
      <w:bookmarkStart w:id="1707" w:name="_Toc170751153"/>
      <w:bookmarkStart w:id="1708" w:name="_Toc51775981"/>
      <w:bookmarkStart w:id="1709" w:name="_Toc56773003"/>
      <w:bookmarkStart w:id="1710" w:name="_Toc64447632"/>
      <w:bookmarkStart w:id="1711" w:name="_Toc74152288"/>
      <w:bookmarkStart w:id="1712" w:name="_Toc88654141"/>
      <w:bookmarkStart w:id="1713" w:name="_Toc99056203"/>
      <w:bookmarkStart w:id="1714" w:name="_Toc99959136"/>
      <w:bookmarkEnd w:id="1701"/>
      <w:r w:rsidRPr="00870814">
        <w:t>8.</w:t>
      </w:r>
      <w:r>
        <w:t>5</w:t>
      </w:r>
      <w:r w:rsidRPr="00870814">
        <w:t>.</w:t>
      </w:r>
      <w:r>
        <w:t>5</w:t>
      </w:r>
      <w:r w:rsidRPr="00870814">
        <w:t>.</w:t>
      </w:r>
      <w:r>
        <w:t>3</w:t>
      </w:r>
      <w:r w:rsidRPr="00870814">
        <w:tab/>
        <w:t>Abnormal Conditions</w:t>
      </w:r>
      <w:bookmarkEnd w:id="1702"/>
      <w:bookmarkEnd w:id="1703"/>
      <w:bookmarkEnd w:id="1704"/>
      <w:bookmarkEnd w:id="1705"/>
      <w:bookmarkEnd w:id="1706"/>
      <w:bookmarkEnd w:id="1707"/>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15" w:name="_CR9"/>
      <w:bookmarkStart w:id="1716" w:name="_Toc105612322"/>
      <w:bookmarkStart w:id="1717" w:name="_Toc106109538"/>
      <w:bookmarkStart w:id="1718" w:name="_Toc112766430"/>
      <w:bookmarkStart w:id="1719" w:name="_Toc113379346"/>
      <w:bookmarkStart w:id="1720" w:name="_Toc120091899"/>
      <w:bookmarkStart w:id="1721" w:name="_Toc170751154"/>
      <w:bookmarkEnd w:id="1715"/>
      <w:r w:rsidRPr="00707B3F">
        <w:rPr>
          <w:noProof/>
        </w:rPr>
        <w:t>9</w:t>
      </w:r>
      <w:r w:rsidRPr="00707B3F">
        <w:rPr>
          <w:noProof/>
        </w:rPr>
        <w:tab/>
        <w:t>Elements for NRPPa Communication</w:t>
      </w:r>
      <w:bookmarkEnd w:id="1247"/>
      <w:bookmarkEnd w:id="1708"/>
      <w:bookmarkEnd w:id="1709"/>
      <w:bookmarkEnd w:id="1710"/>
      <w:bookmarkEnd w:id="1711"/>
      <w:bookmarkEnd w:id="1712"/>
      <w:bookmarkEnd w:id="1713"/>
      <w:bookmarkEnd w:id="1714"/>
      <w:bookmarkEnd w:id="1716"/>
      <w:bookmarkEnd w:id="1717"/>
      <w:bookmarkEnd w:id="1718"/>
      <w:bookmarkEnd w:id="1719"/>
      <w:bookmarkEnd w:id="1720"/>
      <w:bookmarkEnd w:id="1721"/>
    </w:p>
    <w:p w14:paraId="4EB89549" w14:textId="77777777" w:rsidR="00FC46E8" w:rsidRPr="00707B3F" w:rsidRDefault="00FC46E8" w:rsidP="00FC46E8">
      <w:pPr>
        <w:pStyle w:val="Heading2"/>
        <w:rPr>
          <w:noProof/>
        </w:rPr>
      </w:pPr>
      <w:bookmarkStart w:id="1722" w:name="_CR9_0"/>
      <w:bookmarkStart w:id="1723" w:name="_Toc534903065"/>
      <w:bookmarkStart w:id="1724" w:name="_Toc51775982"/>
      <w:bookmarkStart w:id="1725" w:name="_Toc56773004"/>
      <w:bookmarkStart w:id="1726" w:name="_Toc64447633"/>
      <w:bookmarkStart w:id="1727" w:name="_Toc74152289"/>
      <w:bookmarkStart w:id="1728" w:name="_Toc88654142"/>
      <w:bookmarkStart w:id="1729" w:name="_Toc99056204"/>
      <w:bookmarkStart w:id="1730" w:name="_Toc99959137"/>
      <w:bookmarkStart w:id="1731" w:name="_Toc105612323"/>
      <w:bookmarkStart w:id="1732" w:name="_Toc106109539"/>
      <w:bookmarkStart w:id="1733" w:name="_Toc112766431"/>
      <w:bookmarkStart w:id="1734" w:name="_Toc113379347"/>
      <w:bookmarkStart w:id="1735" w:name="_Toc120091900"/>
      <w:bookmarkStart w:id="1736" w:name="_Toc170751155"/>
      <w:bookmarkEnd w:id="1722"/>
      <w:r w:rsidRPr="00707B3F">
        <w:rPr>
          <w:noProof/>
        </w:rPr>
        <w:t>9.0</w:t>
      </w:r>
      <w:r w:rsidRPr="00707B3F">
        <w:rPr>
          <w:noProof/>
        </w:rP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37" w:name="_CR9_1"/>
      <w:bookmarkStart w:id="1738" w:name="_Toc534903066"/>
      <w:bookmarkStart w:id="1739" w:name="_Toc51775983"/>
      <w:bookmarkStart w:id="1740" w:name="_Toc56773005"/>
      <w:bookmarkStart w:id="1741" w:name="_Toc64447634"/>
      <w:bookmarkStart w:id="1742" w:name="_Toc74152290"/>
      <w:bookmarkStart w:id="1743" w:name="_Toc88654143"/>
      <w:bookmarkStart w:id="1744" w:name="_Toc99056205"/>
      <w:bookmarkStart w:id="1745" w:name="_Toc99959138"/>
      <w:bookmarkStart w:id="1746" w:name="_Toc105612324"/>
      <w:bookmarkStart w:id="1747" w:name="_Toc106109540"/>
      <w:bookmarkStart w:id="1748" w:name="_Toc112766432"/>
      <w:bookmarkStart w:id="1749" w:name="_Toc113379348"/>
      <w:bookmarkStart w:id="1750" w:name="_Toc120091901"/>
      <w:bookmarkStart w:id="1751" w:name="_Toc170751156"/>
      <w:bookmarkEnd w:id="1737"/>
      <w:r w:rsidRPr="00707B3F">
        <w:rPr>
          <w:noProof/>
        </w:rPr>
        <w:t>9.1</w:t>
      </w:r>
      <w:r w:rsidRPr="00707B3F">
        <w:rPr>
          <w:noProof/>
        </w:rPr>
        <w:tab/>
        <w:t>Message Functional Definition and Content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DAEC6F" w14:textId="77777777" w:rsidR="00FC46E8" w:rsidRPr="00707B3F" w:rsidRDefault="00FC46E8" w:rsidP="00FC46E8">
      <w:pPr>
        <w:pStyle w:val="Heading3"/>
        <w:rPr>
          <w:noProof/>
        </w:rPr>
      </w:pPr>
      <w:bookmarkStart w:id="1752" w:name="_CR9_1_1"/>
      <w:bookmarkStart w:id="1753" w:name="_Toc534903067"/>
      <w:bookmarkStart w:id="1754" w:name="_Toc51775984"/>
      <w:bookmarkStart w:id="1755" w:name="_Toc56773006"/>
      <w:bookmarkStart w:id="1756" w:name="_Toc64447635"/>
      <w:bookmarkStart w:id="1757" w:name="_Toc74152291"/>
      <w:bookmarkStart w:id="1758" w:name="_Toc88654144"/>
      <w:bookmarkStart w:id="1759" w:name="_Toc99056206"/>
      <w:bookmarkStart w:id="1760" w:name="_Toc99959139"/>
      <w:bookmarkStart w:id="1761" w:name="_Toc105612325"/>
      <w:bookmarkStart w:id="1762" w:name="_Toc106109541"/>
      <w:bookmarkStart w:id="1763" w:name="_Toc112766433"/>
      <w:bookmarkStart w:id="1764" w:name="_Toc113379349"/>
      <w:bookmarkStart w:id="1765" w:name="_Toc120091902"/>
      <w:bookmarkStart w:id="1766" w:name="_Toc170751157"/>
      <w:bookmarkEnd w:id="1752"/>
      <w:r w:rsidRPr="00707B3F">
        <w:rPr>
          <w:noProof/>
        </w:rPr>
        <w:t>9.1.1</w:t>
      </w:r>
      <w:r w:rsidRPr="00707B3F">
        <w:rPr>
          <w:noProof/>
        </w:rPr>
        <w:tab/>
        <w:t>Messages for Location Information Transfer Procedures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6AD38FD" w14:textId="77777777" w:rsidR="00104B83" w:rsidRPr="00707B3F" w:rsidRDefault="00104B83" w:rsidP="00104B83">
      <w:pPr>
        <w:pStyle w:val="Heading4"/>
        <w:rPr>
          <w:noProof/>
        </w:rPr>
      </w:pPr>
      <w:bookmarkStart w:id="1767" w:name="_CR9_1_1_1"/>
      <w:bookmarkStart w:id="1768" w:name="_Toc534903068"/>
      <w:bookmarkStart w:id="1769" w:name="_Toc51775985"/>
      <w:bookmarkStart w:id="1770" w:name="_Toc56773007"/>
      <w:bookmarkStart w:id="1771" w:name="_Toc64447636"/>
      <w:bookmarkStart w:id="1772" w:name="_Toc74152292"/>
      <w:bookmarkStart w:id="1773" w:name="_Toc88654145"/>
      <w:bookmarkStart w:id="1774" w:name="_Toc99056207"/>
      <w:bookmarkStart w:id="1775" w:name="_Toc99959140"/>
      <w:bookmarkStart w:id="1776" w:name="_Toc105612326"/>
      <w:bookmarkStart w:id="1777" w:name="_Toc106109542"/>
      <w:bookmarkStart w:id="1778" w:name="_Toc112766434"/>
      <w:bookmarkStart w:id="1779" w:name="_Toc113379350"/>
      <w:bookmarkStart w:id="1780" w:name="_Toc120091903"/>
      <w:bookmarkStart w:id="1781" w:name="_Toc170751158"/>
      <w:bookmarkEnd w:id="1767"/>
      <w:r w:rsidRPr="00707B3F">
        <w:rPr>
          <w:noProof/>
        </w:rPr>
        <w:t>9.1.1.1</w:t>
      </w:r>
      <w:r w:rsidRPr="00707B3F">
        <w:rPr>
          <w:noProof/>
        </w:rPr>
        <w:tab/>
        <w:t>E-CID MEASUREMENT INITIATION REQUEST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2" w:name="_CR9_1_1_2"/>
      <w:bookmarkStart w:id="1783" w:name="_Toc534903069"/>
      <w:bookmarkStart w:id="1784" w:name="_Toc51775986"/>
      <w:bookmarkStart w:id="1785" w:name="_Toc56773008"/>
      <w:bookmarkStart w:id="1786" w:name="_Toc64447637"/>
      <w:bookmarkStart w:id="1787" w:name="_Toc74152293"/>
      <w:bookmarkStart w:id="1788" w:name="_Toc88654146"/>
      <w:bookmarkStart w:id="1789" w:name="_Toc99056208"/>
      <w:bookmarkStart w:id="1790" w:name="_Toc99959141"/>
      <w:bookmarkStart w:id="1791" w:name="_Toc105612327"/>
      <w:bookmarkStart w:id="1792" w:name="_Toc106109543"/>
      <w:bookmarkStart w:id="1793" w:name="_Toc112766435"/>
      <w:bookmarkStart w:id="1794" w:name="_Toc113379351"/>
      <w:bookmarkStart w:id="1795" w:name="_Toc120091904"/>
      <w:bookmarkStart w:id="1796" w:name="_Toc170751159"/>
      <w:bookmarkEnd w:id="1782"/>
      <w:r w:rsidRPr="00707B3F">
        <w:rPr>
          <w:noProof/>
        </w:rPr>
        <w:t>9.1.1.2</w:t>
      </w:r>
      <w:r w:rsidRPr="00707B3F">
        <w:rPr>
          <w:noProof/>
        </w:rPr>
        <w:tab/>
        <w:t>E-CID MEASUREMENT INITIATION RESPONSE</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97" w:name="_CR9_1_1_3"/>
      <w:bookmarkStart w:id="1798" w:name="_Toc534903070"/>
      <w:bookmarkStart w:id="1799" w:name="_Toc51775987"/>
      <w:bookmarkStart w:id="1800" w:name="_Toc56773009"/>
      <w:bookmarkStart w:id="1801" w:name="_Toc64447638"/>
      <w:bookmarkStart w:id="1802" w:name="_Toc74152294"/>
      <w:bookmarkStart w:id="1803" w:name="_Toc88654147"/>
      <w:bookmarkStart w:id="1804" w:name="_Toc99056209"/>
      <w:bookmarkStart w:id="1805" w:name="_Toc99959142"/>
      <w:bookmarkStart w:id="1806" w:name="_Toc105612328"/>
      <w:bookmarkStart w:id="1807" w:name="_Toc106109544"/>
      <w:bookmarkStart w:id="1808" w:name="_Toc112766436"/>
      <w:bookmarkStart w:id="1809" w:name="_Toc113379352"/>
      <w:bookmarkStart w:id="1810" w:name="_Toc120091905"/>
      <w:bookmarkStart w:id="1811" w:name="_Toc170751160"/>
      <w:bookmarkEnd w:id="1797"/>
      <w:r w:rsidRPr="00707B3F">
        <w:rPr>
          <w:noProof/>
        </w:rPr>
        <w:t>9.1.1.3</w:t>
      </w:r>
      <w:r w:rsidRPr="00707B3F">
        <w:rPr>
          <w:noProof/>
        </w:rPr>
        <w:tab/>
        <w:t>E-CID MEASUREMENT INITIATION FAILURE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2" w:name="_CR9_1_1_4"/>
      <w:bookmarkStart w:id="1813" w:name="_Toc534903071"/>
      <w:bookmarkStart w:id="1814" w:name="_Toc51775988"/>
      <w:bookmarkStart w:id="1815" w:name="_Toc56773010"/>
      <w:bookmarkStart w:id="1816" w:name="_Toc64447639"/>
      <w:bookmarkStart w:id="1817" w:name="_Toc74152295"/>
      <w:bookmarkStart w:id="1818" w:name="_Toc88654148"/>
      <w:bookmarkStart w:id="1819" w:name="_Toc99056210"/>
      <w:bookmarkStart w:id="1820" w:name="_Toc99959143"/>
      <w:bookmarkStart w:id="1821" w:name="_Toc105612329"/>
      <w:bookmarkStart w:id="1822" w:name="_Toc106109545"/>
      <w:bookmarkStart w:id="1823" w:name="_Toc112766437"/>
      <w:bookmarkStart w:id="1824" w:name="_Toc113379353"/>
      <w:bookmarkStart w:id="1825" w:name="_Toc120091906"/>
      <w:bookmarkStart w:id="1826" w:name="_Toc170751161"/>
      <w:bookmarkEnd w:id="1812"/>
      <w:r w:rsidRPr="00707B3F">
        <w:rPr>
          <w:noProof/>
        </w:rPr>
        <w:t>9.1.1.4</w:t>
      </w:r>
      <w:r w:rsidRPr="00707B3F">
        <w:rPr>
          <w:noProof/>
        </w:rPr>
        <w:tab/>
        <w:t>E-CID MEASUREMENT FAILURE INDICATION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27" w:name="_CR9_1_1_5"/>
      <w:bookmarkStart w:id="1828" w:name="_Toc534903072"/>
      <w:bookmarkStart w:id="1829" w:name="_Toc51775989"/>
      <w:bookmarkStart w:id="1830" w:name="_Toc56773011"/>
      <w:bookmarkStart w:id="1831" w:name="_Toc64447640"/>
      <w:bookmarkStart w:id="1832" w:name="_Toc74152296"/>
      <w:bookmarkStart w:id="1833" w:name="_Toc88654149"/>
      <w:bookmarkStart w:id="1834" w:name="_Toc99056211"/>
      <w:bookmarkStart w:id="1835" w:name="_Toc99959144"/>
      <w:bookmarkStart w:id="1836" w:name="_Toc105612330"/>
      <w:bookmarkStart w:id="1837" w:name="_Toc106109546"/>
      <w:bookmarkStart w:id="1838" w:name="_Toc112766438"/>
      <w:bookmarkStart w:id="1839" w:name="_Toc113379354"/>
      <w:bookmarkStart w:id="1840" w:name="_Toc120091907"/>
      <w:bookmarkStart w:id="1841" w:name="_Toc170751162"/>
      <w:bookmarkEnd w:id="1827"/>
      <w:r w:rsidRPr="00707B3F">
        <w:rPr>
          <w:noProof/>
        </w:rPr>
        <w:t>9.1.1.5</w:t>
      </w:r>
      <w:r w:rsidRPr="00707B3F">
        <w:rPr>
          <w:noProof/>
        </w:rPr>
        <w:tab/>
        <w:t>E-CID MEASUREMENT REPORT</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2" w:name="_CR9_1_1_6"/>
      <w:bookmarkStart w:id="1843" w:name="_Toc534903073"/>
      <w:bookmarkStart w:id="1844" w:name="_Toc51775990"/>
      <w:bookmarkStart w:id="1845" w:name="_Toc56773012"/>
      <w:bookmarkStart w:id="1846" w:name="_Toc64447641"/>
      <w:bookmarkStart w:id="1847" w:name="_Toc74152297"/>
      <w:bookmarkStart w:id="1848" w:name="_Toc88654150"/>
      <w:bookmarkStart w:id="1849" w:name="_Toc99056212"/>
      <w:bookmarkStart w:id="1850" w:name="_Toc99959145"/>
      <w:bookmarkStart w:id="1851" w:name="_Toc105612331"/>
      <w:bookmarkStart w:id="1852" w:name="_Toc106109547"/>
      <w:bookmarkStart w:id="1853" w:name="_Toc112766439"/>
      <w:bookmarkStart w:id="1854" w:name="_Toc113379355"/>
      <w:bookmarkStart w:id="1855" w:name="_Toc120091908"/>
      <w:bookmarkStart w:id="1856" w:name="_Toc170751163"/>
      <w:bookmarkEnd w:id="1842"/>
      <w:r w:rsidRPr="00707B3F">
        <w:rPr>
          <w:noProof/>
        </w:rPr>
        <w:t>9.1.1.6</w:t>
      </w:r>
      <w:r w:rsidRPr="00707B3F">
        <w:rPr>
          <w:noProof/>
        </w:rPr>
        <w:tab/>
        <w:t>E-CID MEASUREMENT TERMINATION COMMAND</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57" w:name="_CR9_1_1_7"/>
      <w:bookmarkStart w:id="1858" w:name="_Toc534903074"/>
      <w:bookmarkStart w:id="1859" w:name="_Toc51775991"/>
      <w:bookmarkStart w:id="1860" w:name="_Toc56773013"/>
      <w:bookmarkStart w:id="1861" w:name="_Toc64447642"/>
      <w:bookmarkStart w:id="1862" w:name="_Toc74152298"/>
      <w:bookmarkStart w:id="1863" w:name="_Toc88654151"/>
      <w:bookmarkStart w:id="1864" w:name="_Toc99056213"/>
      <w:bookmarkStart w:id="1865" w:name="_Toc99959146"/>
      <w:bookmarkStart w:id="1866" w:name="_Toc105612332"/>
      <w:bookmarkStart w:id="1867" w:name="_Toc106109548"/>
      <w:bookmarkStart w:id="1868" w:name="_Toc112766440"/>
      <w:bookmarkStart w:id="1869" w:name="_Toc113379356"/>
      <w:bookmarkStart w:id="1870" w:name="_Toc120091909"/>
      <w:bookmarkStart w:id="1871" w:name="_Toc170751164"/>
      <w:bookmarkEnd w:id="1857"/>
      <w:r w:rsidRPr="00707B3F">
        <w:rPr>
          <w:noProof/>
        </w:rPr>
        <w:t>9.1.1.7</w:t>
      </w:r>
      <w:r w:rsidRPr="00707B3F">
        <w:rPr>
          <w:noProof/>
        </w:rPr>
        <w:tab/>
        <w:t>OTDOA INFORMATION REQUEST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1 .. &lt;maxnoOTDOAtypes&gt;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72" w:name="_CR9_1_1_8"/>
      <w:bookmarkStart w:id="1873" w:name="_Toc534903075"/>
      <w:bookmarkStart w:id="1874" w:name="_Toc51775992"/>
      <w:bookmarkStart w:id="1875" w:name="_Toc56773014"/>
      <w:bookmarkStart w:id="1876" w:name="_Toc64447643"/>
      <w:bookmarkStart w:id="1877" w:name="_Toc74152299"/>
      <w:bookmarkStart w:id="1878" w:name="_Toc88654152"/>
      <w:bookmarkStart w:id="1879" w:name="_Toc99056214"/>
      <w:bookmarkStart w:id="1880" w:name="_Toc99959147"/>
      <w:bookmarkStart w:id="1881" w:name="_Toc105612333"/>
      <w:bookmarkStart w:id="1882" w:name="_Toc106109549"/>
      <w:bookmarkStart w:id="1883" w:name="_Toc112766441"/>
      <w:bookmarkStart w:id="1884" w:name="_Toc113379357"/>
      <w:bookmarkStart w:id="1885" w:name="_Toc120091910"/>
      <w:bookmarkStart w:id="1886" w:name="_Toc170751165"/>
      <w:bookmarkEnd w:id="1872"/>
      <w:r w:rsidRPr="00707B3F">
        <w:rPr>
          <w:noProof/>
        </w:rPr>
        <w:t>9.1.1.8</w:t>
      </w:r>
      <w:r w:rsidRPr="00707B3F">
        <w:rPr>
          <w:noProof/>
        </w:rPr>
        <w:tab/>
        <w:t>OTDOA INFORMATION 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87" w:name="_CR9_1_1_9"/>
      <w:bookmarkStart w:id="1888" w:name="_Toc534903076"/>
      <w:bookmarkStart w:id="1889" w:name="_Toc51775993"/>
      <w:bookmarkStart w:id="1890" w:name="_Toc56773015"/>
      <w:bookmarkStart w:id="1891" w:name="_Toc64447644"/>
      <w:bookmarkStart w:id="1892" w:name="_Toc74152300"/>
      <w:bookmarkStart w:id="1893" w:name="_Toc88654153"/>
      <w:bookmarkStart w:id="1894" w:name="_Toc99056215"/>
      <w:bookmarkStart w:id="1895" w:name="_Toc99959148"/>
      <w:bookmarkStart w:id="1896" w:name="_Toc105612334"/>
      <w:bookmarkStart w:id="1897" w:name="_Toc106109550"/>
      <w:bookmarkStart w:id="1898" w:name="_Toc112766442"/>
      <w:bookmarkStart w:id="1899" w:name="_Toc113379358"/>
      <w:bookmarkStart w:id="1900" w:name="_Toc120091911"/>
      <w:bookmarkStart w:id="1901" w:name="_Toc170751166"/>
      <w:bookmarkEnd w:id="1887"/>
      <w:r w:rsidRPr="00707B3F">
        <w:rPr>
          <w:noProof/>
        </w:rPr>
        <w:t>9.1.1.9</w:t>
      </w:r>
      <w:r w:rsidRPr="00707B3F">
        <w:rPr>
          <w:noProof/>
        </w:rPr>
        <w:tab/>
        <w:t>OTDOA INFORMATION FAILURE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2" w:name="_CR9_1_1_10"/>
      <w:bookmarkStart w:id="1903" w:name="_Toc51775994"/>
      <w:bookmarkStart w:id="1904" w:name="_Toc56773016"/>
      <w:bookmarkStart w:id="1905" w:name="_Toc64447645"/>
      <w:bookmarkStart w:id="1906" w:name="_Toc74152301"/>
      <w:bookmarkStart w:id="1907" w:name="_Toc88654154"/>
      <w:bookmarkStart w:id="1908" w:name="_Toc99056216"/>
      <w:bookmarkStart w:id="1909" w:name="_Toc99959149"/>
      <w:bookmarkStart w:id="1910" w:name="_Toc105612335"/>
      <w:bookmarkStart w:id="1911" w:name="_Toc106109551"/>
      <w:bookmarkStart w:id="1912" w:name="_Toc112766443"/>
      <w:bookmarkStart w:id="1913" w:name="_Toc113379359"/>
      <w:bookmarkStart w:id="1914" w:name="_Toc120091912"/>
      <w:bookmarkStart w:id="1915" w:name="_Toc170751167"/>
      <w:bookmarkStart w:id="1916" w:name="_Toc534903077"/>
      <w:bookmarkEnd w:id="1902"/>
      <w:r w:rsidRPr="00707B3F">
        <w:rPr>
          <w:noProof/>
        </w:rPr>
        <w:t>9.1.1.</w:t>
      </w:r>
      <w:r>
        <w:rPr>
          <w:noProof/>
        </w:rPr>
        <w:t>10</w:t>
      </w:r>
      <w:r w:rsidRPr="00707B3F">
        <w:rPr>
          <w:noProof/>
        </w:rPr>
        <w:tab/>
      </w:r>
      <w:r>
        <w:rPr>
          <w:noProof/>
        </w:rPr>
        <w:t>POSITIONING</w:t>
      </w:r>
      <w:r w:rsidRPr="00707B3F">
        <w:rPr>
          <w:noProof/>
        </w:rPr>
        <w:t xml:space="preserve"> INFORMATION REQUEST</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17" w:name="_CR9_1_1_11"/>
      <w:bookmarkStart w:id="1918" w:name="_Toc51775995"/>
      <w:bookmarkStart w:id="1919" w:name="_Toc56773017"/>
      <w:bookmarkStart w:id="1920" w:name="_Toc64447646"/>
      <w:bookmarkStart w:id="1921" w:name="_Toc74152302"/>
      <w:bookmarkStart w:id="1922" w:name="_Toc88654155"/>
      <w:bookmarkStart w:id="1923" w:name="_Toc99056217"/>
      <w:bookmarkStart w:id="1924" w:name="_Toc99959150"/>
      <w:bookmarkStart w:id="1925" w:name="_Toc105612336"/>
      <w:bookmarkStart w:id="1926" w:name="_Toc106109552"/>
      <w:bookmarkStart w:id="1927" w:name="_Toc112766444"/>
      <w:bookmarkStart w:id="1928" w:name="_Toc113379360"/>
      <w:bookmarkStart w:id="1929" w:name="_Toc120091913"/>
      <w:bookmarkStart w:id="1930" w:name="_Toc170751168"/>
      <w:bookmarkEnd w:id="1917"/>
      <w:r w:rsidRPr="00707B3F">
        <w:rPr>
          <w:noProof/>
        </w:rPr>
        <w:t>9.1.1.</w:t>
      </w:r>
      <w:r>
        <w:rPr>
          <w:noProof/>
        </w:rPr>
        <w:t>11</w:t>
      </w:r>
      <w:r w:rsidRPr="00707B3F">
        <w:rPr>
          <w:noProof/>
        </w:rPr>
        <w:tab/>
      </w:r>
      <w:r>
        <w:rPr>
          <w:noProof/>
        </w:rPr>
        <w:t>POSITIONING</w:t>
      </w:r>
      <w:r w:rsidRPr="00707B3F">
        <w:rPr>
          <w:noProof/>
        </w:rPr>
        <w:t xml:space="preserve"> INFORMATION RESPONSE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1" w:name="_Hlk50141307"/>
            <w:r>
              <w:rPr>
                <w:noProof/>
              </w:rPr>
              <w:t>SRS Configuration</w:t>
            </w:r>
            <w:bookmarkEnd w:id="193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2" w:name="_CR9_1_1_12"/>
      <w:bookmarkStart w:id="1933" w:name="_Toc51775996"/>
      <w:bookmarkStart w:id="1934" w:name="_Toc56773018"/>
      <w:bookmarkStart w:id="1935" w:name="_Toc64447647"/>
      <w:bookmarkStart w:id="1936" w:name="_Toc74152303"/>
      <w:bookmarkStart w:id="1937" w:name="_Toc88654156"/>
      <w:bookmarkStart w:id="1938" w:name="_Toc99056218"/>
      <w:bookmarkStart w:id="1939" w:name="_Toc99959151"/>
      <w:bookmarkStart w:id="1940" w:name="_Toc105612337"/>
      <w:bookmarkStart w:id="1941" w:name="_Toc106109553"/>
      <w:bookmarkStart w:id="1942" w:name="_Toc112766445"/>
      <w:bookmarkStart w:id="1943" w:name="_Toc113379361"/>
      <w:bookmarkStart w:id="1944" w:name="_Toc120091914"/>
      <w:bookmarkStart w:id="1945" w:name="_Toc170751169"/>
      <w:bookmarkEnd w:id="1932"/>
      <w:r w:rsidRPr="00707B3F">
        <w:rPr>
          <w:noProof/>
        </w:rPr>
        <w:t>9.1.1.</w:t>
      </w:r>
      <w:r>
        <w:rPr>
          <w:noProof/>
        </w:rPr>
        <w:t>12</w:t>
      </w:r>
      <w:r w:rsidRPr="00707B3F">
        <w:rPr>
          <w:noProof/>
        </w:rPr>
        <w:tab/>
      </w:r>
      <w:r>
        <w:rPr>
          <w:noProof/>
        </w:rPr>
        <w:t>POSITIONING</w:t>
      </w:r>
      <w:r w:rsidRPr="00707B3F">
        <w:rPr>
          <w:noProof/>
        </w:rPr>
        <w:t xml:space="preserve"> INFORMATION FAILURE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46" w:name="_CR9_1_1_13"/>
      <w:bookmarkStart w:id="1947" w:name="_Toc51775997"/>
      <w:bookmarkStart w:id="1948" w:name="_Toc56773019"/>
      <w:bookmarkStart w:id="1949" w:name="_Toc64447648"/>
      <w:bookmarkStart w:id="1950" w:name="_Toc74152304"/>
      <w:bookmarkStart w:id="1951" w:name="_Toc88654157"/>
      <w:bookmarkStart w:id="1952" w:name="_Toc99056219"/>
      <w:bookmarkStart w:id="1953" w:name="_Toc99959152"/>
      <w:bookmarkStart w:id="1954" w:name="_Toc105612338"/>
      <w:bookmarkStart w:id="1955" w:name="_Toc106109554"/>
      <w:bookmarkStart w:id="1956" w:name="_Toc112766446"/>
      <w:bookmarkStart w:id="1957" w:name="_Toc113379362"/>
      <w:bookmarkStart w:id="1958" w:name="_Toc120091915"/>
      <w:bookmarkStart w:id="1959" w:name="_Toc170751170"/>
      <w:bookmarkEnd w:id="194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0" w:name="_Toc51775998"/>
      <w:bookmarkStart w:id="1961" w:name="_Toc56773020"/>
      <w:bookmarkStart w:id="1962" w:name="_Toc64447649"/>
      <w:bookmarkStart w:id="1963" w:name="_Toc74152305"/>
      <w:bookmarkStart w:id="1964" w:name="_Toc88654158"/>
      <w:bookmarkStart w:id="1965" w:name="_Toc99056220"/>
      <w:bookmarkStart w:id="1966" w:name="_Toc99959153"/>
      <w:bookmarkStart w:id="1967" w:name="_Toc105612339"/>
      <w:bookmarkStart w:id="1968" w:name="_Toc106109555"/>
      <w:bookmarkStart w:id="1969" w:name="_Toc112766447"/>
      <w:bookmarkStart w:id="1970" w:name="_Toc113379363"/>
      <w:bookmarkStart w:id="197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72" w:name="_CR9_1_1_14"/>
      <w:bookmarkStart w:id="1973" w:name="_Toc170751171"/>
      <w:bookmarkEnd w:id="197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0"/>
      <w:bookmarkEnd w:id="1961"/>
      <w:bookmarkEnd w:id="1962"/>
      <w:bookmarkEnd w:id="1963"/>
      <w:bookmarkEnd w:id="1964"/>
      <w:bookmarkEnd w:id="1965"/>
      <w:bookmarkEnd w:id="1966"/>
      <w:bookmarkEnd w:id="1967"/>
      <w:bookmarkEnd w:id="1968"/>
      <w:bookmarkEnd w:id="1969"/>
      <w:bookmarkEnd w:id="1970"/>
      <w:bookmarkEnd w:id="1971"/>
      <w:bookmarkEnd w:id="197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4" w:name="_CR9_1_1_15"/>
      <w:bookmarkStart w:id="1975" w:name="_Toc51775999"/>
      <w:bookmarkStart w:id="1976" w:name="_Toc56773021"/>
      <w:bookmarkStart w:id="1977" w:name="_Toc64447650"/>
      <w:bookmarkStart w:id="1978" w:name="_Toc74152306"/>
      <w:bookmarkStart w:id="1979" w:name="_Toc88654159"/>
      <w:bookmarkStart w:id="1980" w:name="_Toc99056221"/>
      <w:bookmarkStart w:id="1981" w:name="_Toc99959154"/>
      <w:bookmarkStart w:id="1982" w:name="_Toc105612340"/>
      <w:bookmarkStart w:id="1983" w:name="_Toc106109556"/>
      <w:bookmarkStart w:id="1984" w:name="_Toc112766448"/>
      <w:bookmarkStart w:id="1985" w:name="_Toc113379364"/>
      <w:bookmarkStart w:id="1986" w:name="_Toc120091917"/>
      <w:bookmarkStart w:id="1987" w:name="_Toc170751172"/>
      <w:bookmarkEnd w:id="197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88" w:name="_CR9_1_1_16"/>
      <w:bookmarkStart w:id="1989" w:name="_Toc51776000"/>
      <w:bookmarkStart w:id="1990" w:name="_Toc56773022"/>
      <w:bookmarkStart w:id="1991" w:name="_Toc64447651"/>
      <w:bookmarkStart w:id="1992" w:name="_Toc74152307"/>
      <w:bookmarkStart w:id="1993" w:name="_Toc88654160"/>
      <w:bookmarkStart w:id="1994" w:name="_Toc99056222"/>
      <w:bookmarkStart w:id="1995" w:name="_Toc99959155"/>
      <w:bookmarkStart w:id="1996" w:name="_Toc105612341"/>
      <w:bookmarkStart w:id="1997" w:name="_Toc106109557"/>
      <w:bookmarkStart w:id="1998" w:name="_Toc112766449"/>
      <w:bookmarkStart w:id="1999" w:name="_Toc113379365"/>
      <w:bookmarkStart w:id="2000" w:name="_Toc120091918"/>
      <w:bookmarkStart w:id="2001" w:name="_Toc170751173"/>
      <w:bookmarkEnd w:id="1988"/>
      <w:r w:rsidRPr="00707B3F">
        <w:rPr>
          <w:noProof/>
        </w:rPr>
        <w:t>9.1.</w:t>
      </w:r>
      <w:r>
        <w:rPr>
          <w:noProof/>
        </w:rPr>
        <w:t>1</w:t>
      </w:r>
      <w:r w:rsidRPr="00707B3F">
        <w:rPr>
          <w:noProof/>
        </w:rPr>
        <w:t>.</w:t>
      </w:r>
      <w:r>
        <w:rPr>
          <w:noProof/>
        </w:rPr>
        <w:t>16</w:t>
      </w:r>
      <w:r w:rsidRPr="00707B3F">
        <w:rPr>
          <w:noProof/>
        </w:rPr>
        <w:tab/>
      </w:r>
      <w:r>
        <w:rPr>
          <w:noProof/>
        </w:rPr>
        <w:t>TRP INFORMATION FAILURE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2002" w:name="_CR9_1_1_17"/>
      <w:bookmarkStart w:id="2003" w:name="_Toc51776001"/>
      <w:bookmarkStart w:id="2004" w:name="_Toc56773023"/>
      <w:bookmarkStart w:id="2005" w:name="_Toc64447652"/>
      <w:bookmarkStart w:id="2006" w:name="_Toc74152308"/>
      <w:bookmarkStart w:id="2007" w:name="_Toc88654161"/>
      <w:bookmarkStart w:id="2008" w:name="_Toc99056223"/>
      <w:bookmarkStart w:id="2009" w:name="_Toc99959156"/>
      <w:bookmarkStart w:id="2010" w:name="_Toc105612342"/>
      <w:bookmarkStart w:id="2011" w:name="_Toc106109558"/>
      <w:bookmarkStart w:id="2012" w:name="_Toc112766450"/>
      <w:bookmarkStart w:id="2013" w:name="_Toc113379366"/>
      <w:bookmarkStart w:id="2014" w:name="_Toc120091919"/>
      <w:bookmarkStart w:id="2015" w:name="_Toc170751174"/>
      <w:bookmarkEnd w:id="200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16" w:name="_CR9_1_1_18"/>
      <w:bookmarkStart w:id="2017" w:name="_Toc51776002"/>
      <w:bookmarkStart w:id="2018" w:name="_Toc56773024"/>
      <w:bookmarkStart w:id="2019" w:name="_Toc64447653"/>
      <w:bookmarkStart w:id="2020" w:name="_Toc74152309"/>
      <w:bookmarkStart w:id="2021" w:name="_Toc88654162"/>
      <w:bookmarkStart w:id="2022" w:name="_Toc99056224"/>
      <w:bookmarkStart w:id="2023" w:name="_Toc99959157"/>
      <w:bookmarkStart w:id="2024" w:name="_Toc105612343"/>
      <w:bookmarkStart w:id="2025" w:name="_Toc106109559"/>
      <w:bookmarkStart w:id="2026" w:name="_Toc112766451"/>
      <w:bookmarkStart w:id="2027" w:name="_Toc113379367"/>
      <w:bookmarkStart w:id="2028" w:name="_Toc120091920"/>
      <w:bookmarkStart w:id="2029" w:name="_Toc170751175"/>
      <w:bookmarkEnd w:id="201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0" w:name="_CR9_1_1_19"/>
      <w:bookmarkStart w:id="2031" w:name="_Toc51776003"/>
      <w:bookmarkStart w:id="2032" w:name="_Toc56773025"/>
      <w:bookmarkStart w:id="2033" w:name="_Toc64447654"/>
      <w:bookmarkStart w:id="2034" w:name="_Toc74152310"/>
      <w:bookmarkStart w:id="2035" w:name="_Toc88654163"/>
      <w:bookmarkStart w:id="2036" w:name="_Toc99056225"/>
      <w:bookmarkStart w:id="2037" w:name="_Toc99959158"/>
      <w:bookmarkStart w:id="2038" w:name="_Toc105612344"/>
      <w:bookmarkStart w:id="2039" w:name="_Toc106109560"/>
      <w:bookmarkStart w:id="2040" w:name="_Toc112766452"/>
      <w:bookmarkStart w:id="2041" w:name="_Toc113379368"/>
      <w:bookmarkStart w:id="2042" w:name="_Toc120091921"/>
      <w:bookmarkStart w:id="2043" w:name="_Toc170751176"/>
      <w:bookmarkEnd w:id="203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4" w:name="_CR9_1_1_20"/>
      <w:bookmarkStart w:id="2045" w:name="_Toc51776004"/>
      <w:bookmarkStart w:id="2046" w:name="_Toc56773026"/>
      <w:bookmarkStart w:id="2047" w:name="_Toc64447655"/>
      <w:bookmarkStart w:id="2048" w:name="_Toc74152311"/>
      <w:bookmarkStart w:id="2049" w:name="_Toc88654164"/>
      <w:bookmarkStart w:id="2050" w:name="_Toc99056226"/>
      <w:bookmarkStart w:id="2051" w:name="_Toc99959159"/>
      <w:bookmarkStart w:id="2052" w:name="_Toc105612345"/>
      <w:bookmarkStart w:id="2053" w:name="_Toc106109561"/>
      <w:bookmarkStart w:id="2054" w:name="_Toc112766453"/>
      <w:bookmarkStart w:id="2055" w:name="_Toc113379369"/>
      <w:bookmarkStart w:id="2056" w:name="_Toc120091922"/>
      <w:bookmarkStart w:id="2057" w:name="_Toc170751177"/>
      <w:bookmarkEnd w:id="204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58" w:name="_CR9_1_1_21"/>
      <w:bookmarkStart w:id="2059" w:name="_Toc99056227"/>
      <w:bookmarkStart w:id="2060" w:name="_Toc99959160"/>
      <w:bookmarkStart w:id="2061" w:name="_Toc105612346"/>
      <w:bookmarkStart w:id="2062" w:name="_Toc106109562"/>
      <w:bookmarkStart w:id="2063" w:name="_Toc112766454"/>
      <w:bookmarkStart w:id="2064" w:name="_Toc113379370"/>
      <w:bookmarkStart w:id="2065" w:name="_Toc120091923"/>
      <w:bookmarkStart w:id="2066" w:name="_Toc170751178"/>
      <w:bookmarkStart w:id="2067" w:name="_Toc51776005"/>
      <w:bookmarkStart w:id="2068" w:name="_Toc56773027"/>
      <w:bookmarkStart w:id="2069" w:name="_Toc64447656"/>
      <w:bookmarkStart w:id="2070" w:name="_Toc74152312"/>
      <w:bookmarkStart w:id="2071" w:name="_Toc88654165"/>
      <w:bookmarkEnd w:id="2058"/>
      <w:r w:rsidRPr="00A05F82">
        <w:t>9.1.1.</w:t>
      </w:r>
      <w:r>
        <w:t>2</w:t>
      </w:r>
      <w:r w:rsidRPr="00A05F82">
        <w:t>1</w:t>
      </w:r>
      <w:r w:rsidRPr="00A05F82">
        <w:tab/>
        <w:t>PRS CONFIGURATION REQUEST</w:t>
      </w:r>
      <w:bookmarkEnd w:id="2059"/>
      <w:bookmarkEnd w:id="2060"/>
      <w:bookmarkEnd w:id="2061"/>
      <w:bookmarkEnd w:id="2062"/>
      <w:bookmarkEnd w:id="2063"/>
      <w:bookmarkEnd w:id="2064"/>
      <w:bookmarkEnd w:id="2065"/>
      <w:bookmarkEnd w:id="2066"/>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72"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72"/>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73" w:name="_CR9_1_1_22"/>
      <w:bookmarkStart w:id="2074" w:name="_Toc99056228"/>
      <w:bookmarkStart w:id="2075" w:name="_Toc99959161"/>
      <w:bookmarkStart w:id="2076" w:name="_Toc105612347"/>
      <w:bookmarkStart w:id="2077" w:name="_Toc106109563"/>
      <w:bookmarkStart w:id="2078" w:name="_Toc112766455"/>
      <w:bookmarkStart w:id="2079" w:name="_Toc113379371"/>
      <w:bookmarkStart w:id="2080" w:name="_Toc120091924"/>
      <w:bookmarkStart w:id="2081" w:name="_Toc170751179"/>
      <w:bookmarkEnd w:id="2073"/>
      <w:r w:rsidRPr="00A05F82">
        <w:t>9.1.1.</w:t>
      </w:r>
      <w:r>
        <w:t>2</w:t>
      </w:r>
      <w:r w:rsidRPr="00A05F82">
        <w:t>2</w:t>
      </w:r>
      <w:r w:rsidRPr="00A05F82">
        <w:tab/>
        <w:t xml:space="preserve">PRS CONFIGURATION </w:t>
      </w:r>
      <w:r>
        <w:t>RESPONSE</w:t>
      </w:r>
      <w:bookmarkEnd w:id="2074"/>
      <w:bookmarkEnd w:id="2075"/>
      <w:bookmarkEnd w:id="2076"/>
      <w:bookmarkEnd w:id="2077"/>
      <w:bookmarkEnd w:id="2078"/>
      <w:bookmarkEnd w:id="2079"/>
      <w:bookmarkEnd w:id="2080"/>
      <w:bookmarkEnd w:id="2081"/>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2" w:name="_CR9_1_1_23"/>
      <w:bookmarkStart w:id="2083" w:name="_Toc99056229"/>
      <w:bookmarkStart w:id="2084" w:name="_Toc99959162"/>
      <w:bookmarkStart w:id="2085" w:name="_Toc105612348"/>
      <w:bookmarkStart w:id="2086" w:name="_Toc106109564"/>
      <w:bookmarkStart w:id="2087" w:name="_Toc112766456"/>
      <w:bookmarkStart w:id="2088" w:name="_Toc113379372"/>
      <w:bookmarkStart w:id="2089" w:name="_Toc120091925"/>
      <w:bookmarkStart w:id="2090" w:name="_Toc170751180"/>
      <w:bookmarkEnd w:id="2082"/>
      <w:r w:rsidRPr="00A05F82">
        <w:t>9.1.1.</w:t>
      </w:r>
      <w:r>
        <w:t>2</w:t>
      </w:r>
      <w:r w:rsidRPr="00A05F82">
        <w:t>3</w:t>
      </w:r>
      <w:r w:rsidRPr="00A05F82">
        <w:tab/>
        <w:t>PRS CONFIGURATION FAILURE</w:t>
      </w:r>
      <w:bookmarkEnd w:id="2083"/>
      <w:bookmarkEnd w:id="2084"/>
      <w:bookmarkEnd w:id="2085"/>
      <w:bookmarkEnd w:id="2086"/>
      <w:bookmarkEnd w:id="2087"/>
      <w:bookmarkEnd w:id="2088"/>
      <w:bookmarkEnd w:id="2089"/>
      <w:bookmarkEnd w:id="209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1" w:name="_CR9_1_1_24"/>
      <w:bookmarkStart w:id="2092" w:name="_Toc99056230"/>
      <w:bookmarkStart w:id="2093" w:name="_Toc99959163"/>
      <w:bookmarkStart w:id="2094" w:name="_Toc105612349"/>
      <w:bookmarkStart w:id="2095" w:name="_Toc106109565"/>
      <w:bookmarkStart w:id="2096" w:name="_Toc112766457"/>
      <w:bookmarkStart w:id="2097" w:name="_Toc113379373"/>
      <w:bookmarkStart w:id="2098" w:name="_Toc120091926"/>
      <w:bookmarkStart w:id="2099" w:name="_Toc170751181"/>
      <w:bookmarkEnd w:id="2091"/>
      <w:r w:rsidRPr="00D13E7C">
        <w:rPr>
          <w:rFonts w:eastAsia="SimSun"/>
          <w:noProof/>
        </w:rPr>
        <w:t>9.1.1.</w:t>
      </w:r>
      <w:r>
        <w:rPr>
          <w:rFonts w:eastAsia="SimSun"/>
          <w:noProof/>
        </w:rPr>
        <w:t>24</w:t>
      </w:r>
      <w:r w:rsidRPr="00D13E7C">
        <w:rPr>
          <w:rFonts w:eastAsia="SimSun"/>
          <w:noProof/>
        </w:rPr>
        <w:tab/>
        <w:t>MEASUREMENT PRECONFIGURATION REQUIRED</w:t>
      </w:r>
      <w:bookmarkEnd w:id="2092"/>
      <w:bookmarkEnd w:id="2093"/>
      <w:bookmarkEnd w:id="2094"/>
      <w:bookmarkEnd w:id="2095"/>
      <w:bookmarkEnd w:id="2096"/>
      <w:bookmarkEnd w:id="2097"/>
      <w:bookmarkEnd w:id="2098"/>
      <w:bookmarkEnd w:id="209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0" w:name="_CR9_1_1_25"/>
      <w:bookmarkStart w:id="2101" w:name="_Toc99056231"/>
      <w:bookmarkStart w:id="2102" w:name="_Toc99959164"/>
      <w:bookmarkStart w:id="2103" w:name="_Toc105612350"/>
      <w:bookmarkStart w:id="2104" w:name="_Toc106109566"/>
      <w:bookmarkStart w:id="2105" w:name="_Toc112766458"/>
      <w:bookmarkStart w:id="2106" w:name="_Toc113379374"/>
      <w:bookmarkStart w:id="2107" w:name="_Toc120091927"/>
      <w:bookmarkStart w:id="2108" w:name="_Toc170751182"/>
      <w:bookmarkEnd w:id="2100"/>
      <w:r w:rsidRPr="00D13E7C">
        <w:rPr>
          <w:rFonts w:eastAsia="SimSun"/>
          <w:noProof/>
        </w:rPr>
        <w:t>9.1.1.</w:t>
      </w:r>
      <w:r>
        <w:rPr>
          <w:rFonts w:eastAsia="SimSun"/>
          <w:noProof/>
        </w:rPr>
        <w:t>25</w:t>
      </w:r>
      <w:r w:rsidRPr="00D13E7C">
        <w:rPr>
          <w:rFonts w:eastAsia="SimSun"/>
          <w:noProof/>
        </w:rPr>
        <w:tab/>
        <w:t>MEASUREMENT PRECONFIGURATION CONFIRM</w:t>
      </w:r>
      <w:bookmarkEnd w:id="2101"/>
      <w:bookmarkEnd w:id="2102"/>
      <w:bookmarkEnd w:id="2103"/>
      <w:bookmarkEnd w:id="2104"/>
      <w:bookmarkEnd w:id="2105"/>
      <w:bookmarkEnd w:id="2106"/>
      <w:bookmarkEnd w:id="2107"/>
      <w:bookmarkEnd w:id="210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09" w:name="_CR9_1_1_26"/>
      <w:bookmarkStart w:id="2110" w:name="_Toc99056232"/>
      <w:bookmarkStart w:id="2111" w:name="_Toc99959165"/>
      <w:bookmarkStart w:id="2112" w:name="_Toc105612351"/>
      <w:bookmarkStart w:id="2113" w:name="_Toc106109567"/>
      <w:bookmarkStart w:id="2114" w:name="_Toc112766459"/>
      <w:bookmarkStart w:id="2115" w:name="_Toc113379375"/>
      <w:bookmarkStart w:id="2116" w:name="_Toc120091928"/>
      <w:bookmarkStart w:id="2117" w:name="_Toc170751183"/>
      <w:bookmarkEnd w:id="2109"/>
      <w:r w:rsidRPr="00D13E7C">
        <w:rPr>
          <w:rFonts w:eastAsia="SimSun"/>
          <w:noProof/>
        </w:rPr>
        <w:t>9.1.1.</w:t>
      </w:r>
      <w:r>
        <w:rPr>
          <w:rFonts w:eastAsia="SimSun"/>
          <w:noProof/>
        </w:rPr>
        <w:t>26</w:t>
      </w:r>
      <w:r w:rsidRPr="00D13E7C">
        <w:rPr>
          <w:rFonts w:eastAsia="SimSun"/>
          <w:noProof/>
        </w:rPr>
        <w:tab/>
        <w:t>MEASUREMENT PRECONFIGURATION REFUSE</w:t>
      </w:r>
      <w:bookmarkEnd w:id="2110"/>
      <w:bookmarkEnd w:id="2111"/>
      <w:bookmarkEnd w:id="2112"/>
      <w:bookmarkEnd w:id="2113"/>
      <w:bookmarkEnd w:id="2114"/>
      <w:bookmarkEnd w:id="2115"/>
      <w:bookmarkEnd w:id="2116"/>
      <w:bookmarkEnd w:id="211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18" w:name="_CR9_1_1_27"/>
      <w:bookmarkStart w:id="2119" w:name="_Toc99056233"/>
      <w:bookmarkStart w:id="2120" w:name="_Toc99959166"/>
      <w:bookmarkStart w:id="2121" w:name="_Toc105612352"/>
      <w:bookmarkStart w:id="2122" w:name="_Toc106109568"/>
      <w:bookmarkStart w:id="2123" w:name="_Toc112766460"/>
      <w:bookmarkStart w:id="2124" w:name="_Toc113379376"/>
      <w:bookmarkStart w:id="2125" w:name="_Toc120091929"/>
      <w:bookmarkStart w:id="2126" w:name="_Toc170751184"/>
      <w:bookmarkEnd w:id="2118"/>
      <w:r w:rsidRPr="00D13E7C">
        <w:rPr>
          <w:rFonts w:eastAsia="SimSun"/>
          <w:noProof/>
        </w:rPr>
        <w:t>9.1.1.</w:t>
      </w:r>
      <w:r>
        <w:rPr>
          <w:rFonts w:eastAsia="SimSun"/>
          <w:noProof/>
        </w:rPr>
        <w:t>27</w:t>
      </w:r>
      <w:r w:rsidRPr="00D13E7C">
        <w:rPr>
          <w:rFonts w:eastAsia="SimSun"/>
          <w:noProof/>
        </w:rPr>
        <w:tab/>
        <w:t>MEASUREMENT ACTIVATION</w:t>
      </w:r>
      <w:bookmarkEnd w:id="2119"/>
      <w:bookmarkEnd w:id="2120"/>
      <w:bookmarkEnd w:id="2121"/>
      <w:bookmarkEnd w:id="2122"/>
      <w:bookmarkEnd w:id="2123"/>
      <w:bookmarkEnd w:id="2124"/>
      <w:bookmarkEnd w:id="2125"/>
      <w:bookmarkEnd w:id="212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27" w:name="_Hlk103415144"/>
      <w:r w:rsidR="00FD67D6">
        <w:rPr>
          <w:noProof/>
        </w:rPr>
        <w:t>or deactivate</w:t>
      </w:r>
      <w:bookmarkEnd w:id="2127"/>
      <w:r w:rsidRPr="00D13E7C">
        <w:rPr>
          <w:rFonts w:eastAsia="SimSun"/>
          <w:noProof/>
        </w:rPr>
        <w:t xml:space="preserve"> the preconfigured measurement gap </w:t>
      </w:r>
      <w:bookmarkStart w:id="2128" w:name="_Hlk103415151"/>
      <w:r w:rsidR="00FD67D6">
        <w:rPr>
          <w:noProof/>
        </w:rPr>
        <w:t>or PRS processing window</w:t>
      </w:r>
      <w:bookmarkEnd w:id="212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29" w:name="_CR9_1_2"/>
      <w:bookmarkStart w:id="2130" w:name="_Toc99056234"/>
      <w:bookmarkStart w:id="2131" w:name="_Toc99959167"/>
      <w:bookmarkStart w:id="2132" w:name="_Toc105612353"/>
      <w:bookmarkStart w:id="2133" w:name="_Toc106109569"/>
      <w:bookmarkStart w:id="2134" w:name="_Toc112766461"/>
      <w:bookmarkStart w:id="2135" w:name="_Toc113379377"/>
      <w:bookmarkStart w:id="2136" w:name="_Toc120091930"/>
      <w:bookmarkStart w:id="2137" w:name="_Toc170751185"/>
      <w:bookmarkEnd w:id="2129"/>
      <w:r w:rsidRPr="00707B3F">
        <w:rPr>
          <w:noProof/>
        </w:rPr>
        <w:t>9.1.2</w:t>
      </w:r>
      <w:r w:rsidRPr="00707B3F">
        <w:rPr>
          <w:noProof/>
        </w:rPr>
        <w:tab/>
        <w:t>Messages for Management Procedures</w:t>
      </w:r>
      <w:bookmarkEnd w:id="1916"/>
      <w:bookmarkEnd w:id="2067"/>
      <w:bookmarkEnd w:id="2068"/>
      <w:bookmarkEnd w:id="2069"/>
      <w:bookmarkEnd w:id="2070"/>
      <w:bookmarkEnd w:id="2071"/>
      <w:bookmarkEnd w:id="2130"/>
      <w:bookmarkEnd w:id="2131"/>
      <w:bookmarkEnd w:id="2132"/>
      <w:bookmarkEnd w:id="2133"/>
      <w:bookmarkEnd w:id="2134"/>
      <w:bookmarkEnd w:id="2135"/>
      <w:bookmarkEnd w:id="2136"/>
      <w:bookmarkEnd w:id="2137"/>
    </w:p>
    <w:p w14:paraId="497F44D5" w14:textId="77777777" w:rsidR="00FC46E8" w:rsidRPr="00707B3F" w:rsidRDefault="00FC46E8" w:rsidP="00F637BE">
      <w:pPr>
        <w:pStyle w:val="Heading4"/>
        <w:keepNext w:val="0"/>
        <w:keepLines w:val="0"/>
        <w:widowControl w:val="0"/>
        <w:rPr>
          <w:noProof/>
        </w:rPr>
      </w:pPr>
      <w:bookmarkStart w:id="2138" w:name="_CR9_1_2_1"/>
      <w:bookmarkStart w:id="2139" w:name="_Toc534903078"/>
      <w:bookmarkStart w:id="2140" w:name="_Toc51776006"/>
      <w:bookmarkStart w:id="2141" w:name="_Toc56773028"/>
      <w:bookmarkStart w:id="2142" w:name="_Toc64447657"/>
      <w:bookmarkStart w:id="2143" w:name="_Toc74152313"/>
      <w:bookmarkStart w:id="2144" w:name="_Toc88654166"/>
      <w:bookmarkStart w:id="2145" w:name="_Toc99056235"/>
      <w:bookmarkStart w:id="2146" w:name="_Toc99959168"/>
      <w:bookmarkStart w:id="2147" w:name="_Toc105612354"/>
      <w:bookmarkStart w:id="2148" w:name="_Toc106109570"/>
      <w:bookmarkStart w:id="2149" w:name="_Toc112766462"/>
      <w:bookmarkStart w:id="2150" w:name="_Toc113379378"/>
      <w:bookmarkStart w:id="2151" w:name="_Toc120091931"/>
      <w:bookmarkStart w:id="2152" w:name="_Toc170751186"/>
      <w:bookmarkEnd w:id="2138"/>
      <w:r w:rsidRPr="00707B3F">
        <w:rPr>
          <w:noProof/>
        </w:rPr>
        <w:t>9.1.2.1</w:t>
      </w:r>
      <w:r w:rsidRPr="00707B3F">
        <w:rPr>
          <w:noProof/>
        </w:rPr>
        <w:tab/>
        <w:t>ERROR INDICATION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3" w:name="_CR9_1_3"/>
      <w:bookmarkStart w:id="2154" w:name="_Toc534730141"/>
      <w:bookmarkStart w:id="2155" w:name="_Toc51776007"/>
      <w:bookmarkStart w:id="2156" w:name="_Toc56773029"/>
      <w:bookmarkStart w:id="2157" w:name="_Toc64447658"/>
      <w:bookmarkStart w:id="2158" w:name="_Toc74152314"/>
      <w:bookmarkStart w:id="2159" w:name="_Toc88654167"/>
      <w:bookmarkStart w:id="2160" w:name="_Toc99056236"/>
      <w:bookmarkStart w:id="2161" w:name="_Toc99959169"/>
      <w:bookmarkStart w:id="2162" w:name="_Toc105612355"/>
      <w:bookmarkStart w:id="2163" w:name="_Toc106109571"/>
      <w:bookmarkStart w:id="2164" w:name="_Toc112766463"/>
      <w:bookmarkStart w:id="2165" w:name="_Toc113379379"/>
      <w:bookmarkStart w:id="2166" w:name="_Toc120091932"/>
      <w:bookmarkStart w:id="2167" w:name="_Toc170751187"/>
      <w:bookmarkStart w:id="2168" w:name="_Toc534903079"/>
      <w:bookmarkEnd w:id="2153"/>
      <w:r w:rsidRPr="0054226D">
        <w:t>9.1.</w:t>
      </w:r>
      <w:r>
        <w:t>3</w:t>
      </w:r>
      <w:r w:rsidRPr="0054226D">
        <w:tab/>
        <w:t>Messages for Assistance Information Transfer Procedures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359660A" w14:textId="77777777" w:rsidR="00073A17" w:rsidRPr="0054226D" w:rsidRDefault="00073A17" w:rsidP="00F637BE">
      <w:pPr>
        <w:pStyle w:val="Heading4"/>
        <w:keepNext w:val="0"/>
        <w:keepLines w:val="0"/>
        <w:widowControl w:val="0"/>
      </w:pPr>
      <w:bookmarkStart w:id="2169" w:name="_CR9_1_3_1"/>
      <w:bookmarkStart w:id="2170" w:name="_Toc534730142"/>
      <w:bookmarkStart w:id="2171" w:name="_Toc51776008"/>
      <w:bookmarkStart w:id="2172" w:name="_Toc56773030"/>
      <w:bookmarkStart w:id="2173" w:name="_Toc64447659"/>
      <w:bookmarkStart w:id="2174" w:name="_Toc74152315"/>
      <w:bookmarkStart w:id="2175" w:name="_Toc88654168"/>
      <w:bookmarkStart w:id="2176" w:name="_Toc99056237"/>
      <w:bookmarkStart w:id="2177" w:name="_Toc99959170"/>
      <w:bookmarkStart w:id="2178" w:name="_Toc105612356"/>
      <w:bookmarkStart w:id="2179" w:name="_Toc106109572"/>
      <w:bookmarkStart w:id="2180" w:name="_Toc112766464"/>
      <w:bookmarkStart w:id="2181" w:name="_Toc113379380"/>
      <w:bookmarkStart w:id="2182" w:name="_Toc120091933"/>
      <w:bookmarkStart w:id="2183" w:name="_Toc170751188"/>
      <w:bookmarkEnd w:id="2169"/>
      <w:r w:rsidRPr="0054226D">
        <w:t>9.1.</w:t>
      </w:r>
      <w:r>
        <w:t>3</w:t>
      </w:r>
      <w:r w:rsidRPr="0054226D">
        <w:t>.1</w:t>
      </w:r>
      <w:r w:rsidRPr="0054226D">
        <w:tab/>
        <w:t>ASSISTANCE INFORMATION CONTROL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4" w:name="_CR9_1_3_2"/>
      <w:bookmarkStart w:id="2185" w:name="_Toc534730143"/>
      <w:bookmarkStart w:id="2186" w:name="_Toc51776009"/>
      <w:bookmarkStart w:id="2187" w:name="_Toc56773031"/>
      <w:bookmarkStart w:id="2188" w:name="_Toc64447660"/>
      <w:bookmarkStart w:id="2189" w:name="_Toc74152316"/>
      <w:bookmarkStart w:id="2190" w:name="_Toc88654169"/>
      <w:bookmarkStart w:id="2191" w:name="_Toc99056238"/>
      <w:bookmarkStart w:id="2192" w:name="_Toc99959171"/>
      <w:bookmarkStart w:id="2193" w:name="_Toc105612357"/>
      <w:bookmarkStart w:id="2194" w:name="_Toc106109573"/>
      <w:bookmarkStart w:id="2195" w:name="_Toc112766465"/>
      <w:bookmarkStart w:id="2196" w:name="_Toc113379381"/>
      <w:bookmarkStart w:id="2197" w:name="_Toc120091934"/>
      <w:bookmarkStart w:id="2198" w:name="_Toc170751189"/>
      <w:bookmarkEnd w:id="2184"/>
      <w:r w:rsidRPr="0054226D">
        <w:t>9.1.</w:t>
      </w:r>
      <w:r>
        <w:t>3</w:t>
      </w:r>
      <w:r w:rsidRPr="0054226D">
        <w:t>.2</w:t>
      </w:r>
      <w:r w:rsidRPr="0054226D">
        <w:tab/>
        <w:t>ASSISTANCE INFORMATION FEEDBACK</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99" w:name="_CR9_1_4"/>
      <w:bookmarkStart w:id="2200" w:name="_Toc51776010"/>
      <w:bookmarkStart w:id="2201" w:name="_Toc56773032"/>
      <w:bookmarkStart w:id="2202" w:name="_Toc64447661"/>
      <w:bookmarkStart w:id="2203" w:name="_Toc74152317"/>
      <w:bookmarkStart w:id="2204" w:name="_Toc88654170"/>
      <w:bookmarkStart w:id="2205" w:name="_Toc99056239"/>
      <w:bookmarkStart w:id="2206" w:name="_Toc99959172"/>
      <w:bookmarkStart w:id="2207" w:name="_Toc105612358"/>
      <w:bookmarkStart w:id="2208" w:name="_Toc106109574"/>
      <w:bookmarkStart w:id="2209" w:name="_Toc112766466"/>
      <w:bookmarkStart w:id="2210" w:name="_Toc113379382"/>
      <w:bookmarkStart w:id="2211" w:name="_Toc120091935"/>
      <w:bookmarkStart w:id="2212" w:name="_Toc170751190"/>
      <w:bookmarkEnd w:id="2199"/>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FAA80E4" w14:textId="77777777" w:rsidR="00073A17" w:rsidRPr="00707B3F" w:rsidRDefault="00073A17" w:rsidP="00F637BE">
      <w:pPr>
        <w:pStyle w:val="Heading4"/>
        <w:keepNext w:val="0"/>
        <w:keepLines w:val="0"/>
        <w:widowControl w:val="0"/>
        <w:rPr>
          <w:noProof/>
        </w:rPr>
      </w:pPr>
      <w:bookmarkStart w:id="2213" w:name="_CR9_1_4_1"/>
      <w:bookmarkStart w:id="2214" w:name="_Toc51776011"/>
      <w:bookmarkStart w:id="2215" w:name="_Toc56773033"/>
      <w:bookmarkStart w:id="2216" w:name="_Toc64447662"/>
      <w:bookmarkStart w:id="2217" w:name="_Toc74152318"/>
      <w:bookmarkStart w:id="2218" w:name="_Toc88654171"/>
      <w:bookmarkStart w:id="2219" w:name="_Toc99056240"/>
      <w:bookmarkStart w:id="2220" w:name="_Toc99959173"/>
      <w:bookmarkStart w:id="2221" w:name="_Toc105612359"/>
      <w:bookmarkStart w:id="2222" w:name="_Toc106109575"/>
      <w:bookmarkStart w:id="2223" w:name="_Toc112766467"/>
      <w:bookmarkStart w:id="2224" w:name="_Toc113379383"/>
      <w:bookmarkStart w:id="2225" w:name="_Toc120091936"/>
      <w:bookmarkStart w:id="2226" w:name="_Toc170751191"/>
      <w:bookmarkEnd w:id="2213"/>
      <w:r w:rsidRPr="00707B3F">
        <w:rPr>
          <w:noProof/>
        </w:rPr>
        <w:t>9.1.</w:t>
      </w:r>
      <w:r>
        <w:rPr>
          <w:noProof/>
        </w:rPr>
        <w:t>4</w:t>
      </w:r>
      <w:r w:rsidRPr="00707B3F">
        <w:rPr>
          <w:noProof/>
        </w:rPr>
        <w:t>.</w:t>
      </w:r>
      <w:r>
        <w:rPr>
          <w:noProof/>
        </w:rPr>
        <w:t>1</w:t>
      </w:r>
      <w:r w:rsidRPr="00707B3F">
        <w:rPr>
          <w:noProof/>
        </w:rPr>
        <w:tab/>
      </w:r>
      <w:r>
        <w:rPr>
          <w:noProof/>
        </w:rPr>
        <w:t>MEASUREMENT REQUEST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27" w:name="OLE_LINK17"/>
            <w:r w:rsidRPr="002A1C8D">
              <w:t>System Frame Number</w:t>
            </w:r>
            <w:bookmarkEnd w:id="222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28" w:name="_CR9_1_4_2"/>
      <w:bookmarkStart w:id="2229" w:name="_Toc51776012"/>
      <w:bookmarkStart w:id="2230" w:name="_Toc56773034"/>
      <w:bookmarkStart w:id="2231" w:name="_Toc64447663"/>
      <w:bookmarkStart w:id="2232" w:name="_Toc74152319"/>
      <w:bookmarkStart w:id="2233" w:name="_Toc88654172"/>
      <w:bookmarkStart w:id="2234" w:name="_Toc99056241"/>
      <w:bookmarkStart w:id="2235" w:name="_Toc99959174"/>
      <w:bookmarkStart w:id="2236" w:name="_Toc105612360"/>
      <w:bookmarkStart w:id="2237" w:name="_Toc106109576"/>
      <w:bookmarkStart w:id="2238" w:name="_Toc112766468"/>
      <w:bookmarkStart w:id="2239" w:name="_Toc113379384"/>
      <w:bookmarkStart w:id="2240" w:name="_Toc120091937"/>
      <w:bookmarkStart w:id="2241" w:name="_Toc170751192"/>
      <w:bookmarkEnd w:id="2228"/>
      <w:r w:rsidRPr="00707B3F">
        <w:rPr>
          <w:noProof/>
        </w:rPr>
        <w:t>9.1.</w:t>
      </w:r>
      <w:r>
        <w:rPr>
          <w:noProof/>
        </w:rPr>
        <w:t>4</w:t>
      </w:r>
      <w:r w:rsidRPr="00707B3F">
        <w:rPr>
          <w:noProof/>
        </w:rPr>
        <w:t>.</w:t>
      </w:r>
      <w:r>
        <w:rPr>
          <w:noProof/>
        </w:rPr>
        <w:t>2</w:t>
      </w:r>
      <w:r w:rsidRPr="00707B3F">
        <w:rPr>
          <w:noProof/>
        </w:rPr>
        <w:tab/>
      </w:r>
      <w:r>
        <w:rPr>
          <w:noProof/>
        </w:rPr>
        <w:t>MEASUREMENT RESPONSE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2" w:name="_CR9_1_4_3"/>
      <w:bookmarkStart w:id="2243" w:name="_Toc51776013"/>
      <w:bookmarkStart w:id="2244" w:name="_Toc56773035"/>
      <w:bookmarkStart w:id="2245" w:name="_Toc64447664"/>
      <w:bookmarkStart w:id="2246" w:name="_Toc74152320"/>
      <w:bookmarkStart w:id="2247" w:name="_Toc88654173"/>
      <w:bookmarkStart w:id="2248" w:name="_Toc99056242"/>
      <w:bookmarkStart w:id="2249" w:name="_Toc99959175"/>
      <w:bookmarkStart w:id="2250" w:name="_Toc105612361"/>
      <w:bookmarkStart w:id="2251" w:name="_Toc106109577"/>
      <w:bookmarkStart w:id="2252" w:name="_Toc112766469"/>
      <w:bookmarkStart w:id="2253" w:name="_Toc113379385"/>
      <w:bookmarkStart w:id="2254" w:name="_Toc120091938"/>
      <w:bookmarkStart w:id="2255" w:name="_Toc170751193"/>
      <w:bookmarkEnd w:id="2242"/>
      <w:r w:rsidRPr="00707B3F">
        <w:rPr>
          <w:noProof/>
        </w:rPr>
        <w:t>9.1.</w:t>
      </w:r>
      <w:r>
        <w:rPr>
          <w:noProof/>
        </w:rPr>
        <w:t>4</w:t>
      </w:r>
      <w:r w:rsidRPr="00707B3F">
        <w:rPr>
          <w:noProof/>
        </w:rPr>
        <w:t>.</w:t>
      </w:r>
      <w:r>
        <w:rPr>
          <w:noProof/>
        </w:rPr>
        <w:t>3</w:t>
      </w:r>
      <w:r w:rsidRPr="00707B3F">
        <w:rPr>
          <w:noProof/>
        </w:rPr>
        <w:tab/>
      </w:r>
      <w:r>
        <w:rPr>
          <w:noProof/>
        </w:rPr>
        <w:t>MEASUREMENT FAILURE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56" w:name="_CR9_1_4_4"/>
      <w:bookmarkStart w:id="2257" w:name="_Toc51776014"/>
      <w:bookmarkStart w:id="2258" w:name="_Toc56773036"/>
      <w:bookmarkStart w:id="2259" w:name="_Toc64447665"/>
      <w:bookmarkStart w:id="2260" w:name="_Toc74152321"/>
      <w:bookmarkStart w:id="2261" w:name="_Toc88654174"/>
      <w:bookmarkStart w:id="2262" w:name="_Toc99056243"/>
      <w:bookmarkStart w:id="2263" w:name="_Toc99959176"/>
      <w:bookmarkStart w:id="2264" w:name="_Toc105612362"/>
      <w:bookmarkStart w:id="2265" w:name="_Toc106109578"/>
      <w:bookmarkStart w:id="2266" w:name="_Toc112766470"/>
      <w:bookmarkStart w:id="2267" w:name="_Toc113379386"/>
      <w:bookmarkStart w:id="2268" w:name="_Toc120091939"/>
      <w:bookmarkStart w:id="2269" w:name="_Toc170751194"/>
      <w:bookmarkEnd w:id="2256"/>
      <w:r w:rsidRPr="00707B3F">
        <w:rPr>
          <w:noProof/>
        </w:rPr>
        <w:t>9.1.</w:t>
      </w:r>
      <w:r>
        <w:rPr>
          <w:noProof/>
        </w:rPr>
        <w:t>4</w:t>
      </w:r>
      <w:r w:rsidRPr="00707B3F">
        <w:rPr>
          <w:noProof/>
        </w:rPr>
        <w:t>.</w:t>
      </w:r>
      <w:r>
        <w:rPr>
          <w:noProof/>
        </w:rPr>
        <w:t>4</w:t>
      </w:r>
      <w:r w:rsidRPr="00707B3F">
        <w:rPr>
          <w:noProof/>
        </w:rPr>
        <w:tab/>
      </w:r>
      <w:r>
        <w:rPr>
          <w:noProof/>
        </w:rPr>
        <w:t>MEASUREMENT REPORT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Pr="008F7BEB"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0" w:name="_CR9_1_4_5"/>
      <w:bookmarkStart w:id="2271" w:name="_Toc51776015"/>
      <w:bookmarkStart w:id="2272" w:name="_Toc56773037"/>
      <w:bookmarkStart w:id="2273" w:name="_Toc64447666"/>
      <w:bookmarkStart w:id="2274" w:name="_Toc74152322"/>
      <w:bookmarkStart w:id="2275" w:name="_Toc88654175"/>
      <w:bookmarkStart w:id="2276" w:name="_Toc99056244"/>
      <w:bookmarkStart w:id="2277" w:name="_Toc99959177"/>
      <w:bookmarkStart w:id="2278" w:name="_Toc105612363"/>
      <w:bookmarkStart w:id="2279" w:name="_Toc106109579"/>
      <w:bookmarkStart w:id="2280" w:name="_Toc112766471"/>
      <w:bookmarkStart w:id="2281" w:name="_Toc113379387"/>
      <w:bookmarkStart w:id="2282" w:name="_Toc120091940"/>
      <w:bookmarkStart w:id="2283" w:name="_Toc170751195"/>
      <w:bookmarkEnd w:id="2270"/>
      <w:r w:rsidRPr="00707B3F">
        <w:rPr>
          <w:noProof/>
        </w:rPr>
        <w:t>9.1.</w:t>
      </w:r>
      <w:r>
        <w:rPr>
          <w:noProof/>
        </w:rPr>
        <w:t>4</w:t>
      </w:r>
      <w:r w:rsidRPr="00707B3F">
        <w:rPr>
          <w:noProof/>
        </w:rPr>
        <w:t>.</w:t>
      </w:r>
      <w:r>
        <w:rPr>
          <w:noProof/>
        </w:rPr>
        <w:t>5</w:t>
      </w:r>
      <w:r w:rsidRPr="00707B3F">
        <w:rPr>
          <w:noProof/>
        </w:rPr>
        <w:tab/>
      </w:r>
      <w:r>
        <w:rPr>
          <w:noProof/>
        </w:rPr>
        <w:t>MEASUREMENT UPDATE</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Pr="008F7BEB"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4" w:name="_CR9_1_4_6"/>
      <w:bookmarkStart w:id="2285" w:name="_Toc51776016"/>
      <w:bookmarkStart w:id="2286" w:name="_Toc56773038"/>
      <w:bookmarkStart w:id="2287" w:name="_Toc64447667"/>
      <w:bookmarkStart w:id="2288" w:name="_Toc74152323"/>
      <w:bookmarkStart w:id="2289" w:name="_Toc88654176"/>
      <w:bookmarkStart w:id="2290" w:name="_Toc99056245"/>
      <w:bookmarkStart w:id="2291" w:name="_Toc99959178"/>
      <w:bookmarkStart w:id="2292" w:name="_Toc105612364"/>
      <w:bookmarkStart w:id="2293" w:name="_Toc106109580"/>
      <w:bookmarkStart w:id="2294" w:name="_Toc112766472"/>
      <w:bookmarkStart w:id="2295" w:name="_Toc113379388"/>
      <w:bookmarkStart w:id="2296" w:name="_Toc120091941"/>
      <w:bookmarkStart w:id="2297" w:name="_Toc170751196"/>
      <w:bookmarkEnd w:id="2284"/>
      <w:r w:rsidRPr="00707B3F">
        <w:rPr>
          <w:noProof/>
        </w:rPr>
        <w:t>9.1.</w:t>
      </w:r>
      <w:r>
        <w:rPr>
          <w:noProof/>
        </w:rPr>
        <w:t>4</w:t>
      </w:r>
      <w:r w:rsidRPr="00707B3F">
        <w:rPr>
          <w:noProof/>
        </w:rPr>
        <w:t>.</w:t>
      </w:r>
      <w:r>
        <w:rPr>
          <w:noProof/>
        </w:rPr>
        <w:t>6</w:t>
      </w:r>
      <w:r w:rsidRPr="00707B3F">
        <w:rPr>
          <w:noProof/>
        </w:rPr>
        <w:tab/>
      </w:r>
      <w:r>
        <w:rPr>
          <w:noProof/>
        </w:rPr>
        <w:t>MEASUREMENT ABORT</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98" w:name="_CR9_1_4_7"/>
      <w:bookmarkStart w:id="2299" w:name="_Toc51776017"/>
      <w:bookmarkStart w:id="2300" w:name="_Toc56773039"/>
      <w:bookmarkStart w:id="2301" w:name="_Toc64447668"/>
      <w:bookmarkStart w:id="2302" w:name="_Toc74152324"/>
      <w:bookmarkStart w:id="2303" w:name="_Toc88654177"/>
      <w:bookmarkStart w:id="2304" w:name="_Toc99056246"/>
      <w:bookmarkStart w:id="2305" w:name="_Toc99959179"/>
      <w:bookmarkStart w:id="2306" w:name="_Toc105612365"/>
      <w:bookmarkStart w:id="2307" w:name="_Toc106109581"/>
      <w:bookmarkStart w:id="2308" w:name="_Toc112766473"/>
      <w:bookmarkStart w:id="2309" w:name="_Toc113379389"/>
      <w:bookmarkStart w:id="2310" w:name="_Toc120091942"/>
      <w:bookmarkStart w:id="2311" w:name="_Toc170751197"/>
      <w:bookmarkEnd w:id="229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2" w:name="_CR9_2"/>
      <w:bookmarkStart w:id="2313" w:name="_Toc51776018"/>
      <w:bookmarkStart w:id="2314" w:name="_Toc56773040"/>
      <w:bookmarkStart w:id="2315" w:name="_Toc64447669"/>
      <w:bookmarkStart w:id="2316" w:name="_Toc74152325"/>
      <w:bookmarkStart w:id="2317" w:name="_Toc88654178"/>
      <w:bookmarkStart w:id="2318" w:name="_Toc99056247"/>
      <w:bookmarkStart w:id="2319" w:name="_Toc99959180"/>
      <w:bookmarkStart w:id="2320" w:name="_Toc105612366"/>
      <w:bookmarkStart w:id="2321" w:name="_Toc106109582"/>
      <w:bookmarkStart w:id="2322" w:name="_Toc112766474"/>
      <w:bookmarkStart w:id="2323" w:name="_Toc113379390"/>
      <w:bookmarkStart w:id="2324" w:name="_Toc120091943"/>
      <w:bookmarkStart w:id="2325" w:name="_Toc170751198"/>
      <w:bookmarkEnd w:id="2312"/>
      <w:r w:rsidRPr="00707B3F">
        <w:rPr>
          <w:noProof/>
        </w:rPr>
        <w:t>9.2</w:t>
      </w:r>
      <w:r w:rsidRPr="00707B3F">
        <w:rPr>
          <w:noProof/>
        </w:rPr>
        <w:tab/>
        <w:t>Information Element definitions</w:t>
      </w:r>
      <w:bookmarkEnd w:id="2168"/>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324F67E" w14:textId="77777777" w:rsidR="00FC46E8" w:rsidRPr="00707B3F" w:rsidRDefault="00FC46E8" w:rsidP="00F637BE">
      <w:pPr>
        <w:pStyle w:val="Heading3"/>
        <w:keepNext w:val="0"/>
        <w:keepLines w:val="0"/>
        <w:widowControl w:val="0"/>
        <w:rPr>
          <w:noProof/>
        </w:rPr>
      </w:pPr>
      <w:bookmarkStart w:id="2326" w:name="_CR9_2_0"/>
      <w:bookmarkStart w:id="2327" w:name="_Toc534903080"/>
      <w:bookmarkStart w:id="2328" w:name="_Toc51776019"/>
      <w:bookmarkStart w:id="2329" w:name="_Toc56773041"/>
      <w:bookmarkStart w:id="2330" w:name="_Toc64447670"/>
      <w:bookmarkStart w:id="2331" w:name="_Toc74152326"/>
      <w:bookmarkStart w:id="2332" w:name="_Toc88654179"/>
      <w:bookmarkStart w:id="2333" w:name="_Toc99056248"/>
      <w:bookmarkStart w:id="2334" w:name="_Toc99959181"/>
      <w:bookmarkStart w:id="2335" w:name="_Toc105612367"/>
      <w:bookmarkStart w:id="2336" w:name="_Toc106109583"/>
      <w:bookmarkStart w:id="2337" w:name="_Toc112766475"/>
      <w:bookmarkStart w:id="2338" w:name="_Toc113379391"/>
      <w:bookmarkStart w:id="2339" w:name="_Toc120091944"/>
      <w:bookmarkStart w:id="2340" w:name="_Toc170751199"/>
      <w:bookmarkEnd w:id="2326"/>
      <w:r w:rsidRPr="00707B3F">
        <w:rPr>
          <w:noProof/>
        </w:rPr>
        <w:t>9.2.0</w:t>
      </w:r>
      <w:r w:rsidRPr="00707B3F">
        <w:rPr>
          <w:noProof/>
        </w:rP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1" w:name="_CR9_2_1"/>
      <w:bookmarkStart w:id="2342" w:name="_Toc534903081"/>
      <w:bookmarkStart w:id="2343" w:name="_Toc51776020"/>
      <w:bookmarkStart w:id="2344" w:name="_Toc56773042"/>
      <w:bookmarkStart w:id="2345" w:name="_Toc64447671"/>
      <w:bookmarkStart w:id="2346" w:name="_Toc74152327"/>
      <w:bookmarkStart w:id="2347" w:name="_Toc88654180"/>
      <w:bookmarkStart w:id="2348" w:name="_Toc99056249"/>
      <w:bookmarkStart w:id="2349" w:name="_Toc99959182"/>
      <w:bookmarkStart w:id="2350" w:name="_Toc105612368"/>
      <w:bookmarkStart w:id="2351" w:name="_Toc106109584"/>
      <w:bookmarkStart w:id="2352" w:name="_Toc112766476"/>
      <w:bookmarkStart w:id="2353" w:name="_Toc113379392"/>
      <w:bookmarkStart w:id="2354" w:name="_Toc120091945"/>
      <w:bookmarkStart w:id="2355" w:name="_Toc170751200"/>
      <w:bookmarkEnd w:id="2341"/>
      <w:r w:rsidRPr="00707B3F">
        <w:rPr>
          <w:noProof/>
        </w:rPr>
        <w:t>9.2.1</w:t>
      </w:r>
      <w:r w:rsidRPr="00707B3F">
        <w:rPr>
          <w:noProof/>
        </w:rPr>
        <w:tab/>
        <w:t>Cause</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56" w:name="_CR9_2_2"/>
      <w:bookmarkStart w:id="2357" w:name="_Toc534903082"/>
      <w:bookmarkStart w:id="2358" w:name="_Toc51776021"/>
      <w:bookmarkStart w:id="2359" w:name="_Toc56773043"/>
      <w:bookmarkStart w:id="2360" w:name="_Toc64447672"/>
      <w:bookmarkStart w:id="2361" w:name="_Toc74152328"/>
      <w:bookmarkStart w:id="2362" w:name="_Toc88654181"/>
      <w:bookmarkStart w:id="2363" w:name="_Toc99056250"/>
      <w:bookmarkStart w:id="2364" w:name="_Toc99959183"/>
      <w:bookmarkStart w:id="2365" w:name="_Toc105612369"/>
      <w:bookmarkStart w:id="2366" w:name="_Toc106109585"/>
      <w:bookmarkStart w:id="2367" w:name="_Toc112766477"/>
      <w:bookmarkStart w:id="2368" w:name="_Toc113379393"/>
      <w:bookmarkStart w:id="2369" w:name="_Toc120091946"/>
      <w:bookmarkStart w:id="2370" w:name="_Toc170751201"/>
      <w:bookmarkEnd w:id="2356"/>
      <w:r w:rsidRPr="00707B3F">
        <w:rPr>
          <w:noProof/>
        </w:rPr>
        <w:t>9.2.2</w:t>
      </w:r>
      <w:r w:rsidRPr="00707B3F">
        <w:rPr>
          <w:noProof/>
        </w:rPr>
        <w:tab/>
        <w:t>Criticality Diagnostics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1" w:name="_CR9_2_3"/>
      <w:bookmarkStart w:id="2372" w:name="_Toc534903083"/>
      <w:bookmarkStart w:id="2373" w:name="_Toc51776022"/>
      <w:bookmarkStart w:id="2374" w:name="_Toc56773044"/>
      <w:bookmarkStart w:id="2375" w:name="_Toc64447673"/>
      <w:bookmarkStart w:id="2376" w:name="_Toc74152329"/>
      <w:bookmarkStart w:id="2377" w:name="_Toc88654182"/>
      <w:bookmarkStart w:id="2378" w:name="_Toc99056251"/>
      <w:bookmarkStart w:id="2379" w:name="_Toc99959184"/>
      <w:bookmarkStart w:id="2380" w:name="_Toc105612370"/>
      <w:bookmarkStart w:id="2381" w:name="_Toc106109586"/>
      <w:bookmarkStart w:id="2382" w:name="_Toc112766478"/>
      <w:bookmarkStart w:id="2383" w:name="_Toc113379394"/>
      <w:bookmarkStart w:id="2384" w:name="_Toc120091947"/>
      <w:bookmarkStart w:id="2385" w:name="_Toc170751202"/>
      <w:bookmarkEnd w:id="2371"/>
      <w:r w:rsidRPr="00707B3F">
        <w:rPr>
          <w:noProof/>
        </w:rPr>
        <w:t>9.2.3</w:t>
      </w:r>
      <w:r w:rsidRPr="00707B3F">
        <w:rPr>
          <w:noProof/>
        </w:rPr>
        <w:tab/>
        <w:t>Message Type</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86" w:name="_CR9_2_4"/>
      <w:bookmarkStart w:id="2387" w:name="_Toc534903084"/>
      <w:bookmarkStart w:id="2388" w:name="_Toc51776023"/>
      <w:bookmarkStart w:id="2389" w:name="_Toc56773045"/>
      <w:bookmarkStart w:id="2390" w:name="_Toc64447674"/>
      <w:bookmarkStart w:id="2391" w:name="_Toc74152330"/>
      <w:bookmarkStart w:id="2392" w:name="_Toc88654183"/>
      <w:bookmarkStart w:id="2393" w:name="_Toc99056252"/>
      <w:bookmarkStart w:id="2394" w:name="_Toc99959185"/>
      <w:bookmarkStart w:id="2395" w:name="_Toc105612371"/>
      <w:bookmarkStart w:id="2396" w:name="_Toc106109587"/>
      <w:bookmarkStart w:id="2397" w:name="_Toc112766479"/>
      <w:bookmarkStart w:id="2398" w:name="_Toc113379395"/>
      <w:bookmarkStart w:id="2399" w:name="_Toc120091948"/>
      <w:bookmarkStart w:id="2400" w:name="_Toc170751203"/>
      <w:bookmarkEnd w:id="2386"/>
      <w:r w:rsidRPr="00707B3F">
        <w:rPr>
          <w:noProof/>
        </w:rPr>
        <w:t>9.2.4</w:t>
      </w:r>
      <w:r w:rsidRPr="00707B3F">
        <w:rPr>
          <w:noProof/>
        </w:rPr>
        <w:tab/>
        <w:t>NRPPa Transaction ID</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1" w:name="_CR9_2_5"/>
      <w:bookmarkStart w:id="2402" w:name="_Toc534903085"/>
      <w:bookmarkStart w:id="2403" w:name="_Toc51776024"/>
      <w:bookmarkStart w:id="2404" w:name="_Toc56773046"/>
      <w:bookmarkStart w:id="2405" w:name="_Toc64447675"/>
      <w:bookmarkStart w:id="2406" w:name="_Toc74152331"/>
      <w:bookmarkStart w:id="2407" w:name="_Toc88654184"/>
      <w:bookmarkStart w:id="2408" w:name="_Toc99056253"/>
      <w:bookmarkStart w:id="2409" w:name="_Toc99959186"/>
      <w:bookmarkStart w:id="2410" w:name="_Toc105612372"/>
      <w:bookmarkStart w:id="2411" w:name="_Toc106109588"/>
      <w:bookmarkStart w:id="2412" w:name="_Toc112766480"/>
      <w:bookmarkStart w:id="2413" w:name="_Toc113379396"/>
      <w:bookmarkStart w:id="2414" w:name="_Toc120091949"/>
      <w:bookmarkStart w:id="2415" w:name="_Toc170751204"/>
      <w:bookmarkEnd w:id="2401"/>
      <w:r w:rsidRPr="00707B3F">
        <w:rPr>
          <w:noProof/>
        </w:rPr>
        <w:t>9.2.5</w:t>
      </w:r>
      <w:r w:rsidRPr="00707B3F">
        <w:rPr>
          <w:noProof/>
        </w:rPr>
        <w:tab/>
        <w:t>E-CID Measurement Result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16" w:name="_CR9_2_6"/>
      <w:bookmarkStart w:id="2417" w:name="_Toc534903086"/>
      <w:bookmarkStart w:id="2418" w:name="_Toc51776025"/>
      <w:bookmarkStart w:id="2419" w:name="_Toc56773047"/>
      <w:bookmarkStart w:id="2420" w:name="_Toc64447676"/>
      <w:bookmarkStart w:id="2421" w:name="_Toc74152332"/>
      <w:bookmarkStart w:id="2422" w:name="_Toc88654185"/>
      <w:bookmarkStart w:id="2423" w:name="_Toc99056254"/>
      <w:bookmarkStart w:id="2424" w:name="_Toc99959187"/>
      <w:bookmarkStart w:id="2425" w:name="_Toc105612373"/>
      <w:bookmarkStart w:id="2426" w:name="_Toc106109589"/>
      <w:bookmarkStart w:id="2427" w:name="_Toc112766481"/>
      <w:bookmarkStart w:id="2428" w:name="_Toc113379397"/>
      <w:bookmarkStart w:id="2429" w:name="_Toc120091950"/>
      <w:bookmarkStart w:id="2430" w:name="_Toc170751205"/>
      <w:bookmarkEnd w:id="2416"/>
      <w:r w:rsidRPr="00707B3F">
        <w:rPr>
          <w:noProof/>
        </w:rPr>
        <w:t>9.2.6</w:t>
      </w:r>
      <w:r w:rsidRPr="00707B3F">
        <w:rPr>
          <w:noProof/>
        </w:rPr>
        <w:tab/>
        <w:t>NG-RAN CGI</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31" w:name="_CR9_2_7"/>
      <w:bookmarkStart w:id="2432" w:name="_Toc534903087"/>
      <w:bookmarkStart w:id="2433" w:name="_Toc51776026"/>
      <w:bookmarkStart w:id="2434" w:name="_Toc56773048"/>
      <w:bookmarkStart w:id="2435" w:name="_Toc64447677"/>
      <w:bookmarkStart w:id="2436" w:name="_Toc74152333"/>
      <w:bookmarkStart w:id="2437" w:name="_Toc88654186"/>
      <w:bookmarkStart w:id="2438" w:name="_Toc99056255"/>
      <w:bookmarkStart w:id="2439" w:name="_Toc99959188"/>
      <w:bookmarkStart w:id="2440" w:name="_Toc105612374"/>
      <w:bookmarkStart w:id="2441" w:name="_Toc106109590"/>
      <w:bookmarkStart w:id="2442" w:name="_Toc112766482"/>
      <w:bookmarkStart w:id="2443" w:name="_Toc113379398"/>
      <w:bookmarkStart w:id="2444" w:name="_Toc120091951"/>
      <w:bookmarkStart w:id="2445" w:name="_Toc170751206"/>
      <w:bookmarkEnd w:id="2431"/>
      <w:r w:rsidRPr="00A4571B">
        <w:t>9.2.7</w:t>
      </w:r>
      <w:r w:rsidRPr="00A4571B">
        <w:tab/>
        <w:t>CGI EUTRA</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46" w:name="_CR9_2_8"/>
      <w:bookmarkStart w:id="2447" w:name="_Toc534903088"/>
      <w:bookmarkStart w:id="2448" w:name="_Toc51776027"/>
      <w:bookmarkStart w:id="2449" w:name="_Toc56773049"/>
      <w:bookmarkStart w:id="2450" w:name="_Toc64447678"/>
      <w:bookmarkStart w:id="2451" w:name="_Toc74152334"/>
      <w:bookmarkStart w:id="2452" w:name="_Toc88654187"/>
      <w:bookmarkStart w:id="2453" w:name="_Toc99056256"/>
      <w:bookmarkStart w:id="2454" w:name="_Toc99959189"/>
      <w:bookmarkStart w:id="2455" w:name="_Toc105612375"/>
      <w:bookmarkStart w:id="2456" w:name="_Toc106109591"/>
      <w:bookmarkStart w:id="2457" w:name="_Toc112766483"/>
      <w:bookmarkStart w:id="2458" w:name="_Toc113379399"/>
      <w:bookmarkStart w:id="2459" w:name="_Toc120091952"/>
      <w:bookmarkStart w:id="2460" w:name="_Toc170751207"/>
      <w:bookmarkEnd w:id="2446"/>
      <w:r w:rsidRPr="00707B3F">
        <w:rPr>
          <w:noProof/>
        </w:rPr>
        <w:t>9.2.8</w:t>
      </w:r>
      <w:r w:rsidRPr="00707B3F">
        <w:rPr>
          <w:noProof/>
        </w:rPr>
        <w:tab/>
        <w:t>PLMN Identity</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61" w:name="_CR9_2_9"/>
      <w:bookmarkStart w:id="2462" w:name="_Toc51776028"/>
      <w:bookmarkStart w:id="2463" w:name="_Toc56773050"/>
      <w:bookmarkStart w:id="2464" w:name="_Toc64447679"/>
      <w:bookmarkStart w:id="2465" w:name="_Toc74152335"/>
      <w:bookmarkStart w:id="2466" w:name="_Toc88654188"/>
      <w:bookmarkStart w:id="2467" w:name="_Toc99056257"/>
      <w:bookmarkStart w:id="2468" w:name="_Toc99959190"/>
      <w:bookmarkStart w:id="2469" w:name="_Toc105612376"/>
      <w:bookmarkStart w:id="2470" w:name="_Toc106109592"/>
      <w:bookmarkStart w:id="2471" w:name="_Toc112766484"/>
      <w:bookmarkStart w:id="2472" w:name="_Toc113379400"/>
      <w:bookmarkStart w:id="2473" w:name="_Toc120091953"/>
      <w:bookmarkStart w:id="2474" w:name="_Toc170751208"/>
      <w:bookmarkStart w:id="2475" w:name="_Toc534903089"/>
      <w:bookmarkEnd w:id="2461"/>
      <w:r w:rsidRPr="00B93B75">
        <w:rPr>
          <w:rFonts w:eastAsia="MS Mincho"/>
        </w:rPr>
        <w:t>9.2.</w:t>
      </w:r>
      <w:r>
        <w:rPr>
          <w:rFonts w:eastAsia="MS Mincho"/>
        </w:rPr>
        <w:t>9</w:t>
      </w:r>
      <w:r w:rsidRPr="00B93B75">
        <w:rPr>
          <w:rFonts w:eastAsia="MS Mincho"/>
        </w:rPr>
        <w:tab/>
        <w:t>NR CGI</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76" w:name="_CR9_2_10"/>
      <w:bookmarkStart w:id="2477" w:name="_Toc51776029"/>
      <w:bookmarkStart w:id="2478" w:name="_Toc56773051"/>
      <w:bookmarkStart w:id="2479" w:name="_Toc64447680"/>
      <w:bookmarkStart w:id="2480" w:name="_Toc74152336"/>
      <w:bookmarkStart w:id="2481" w:name="_Toc88654189"/>
      <w:bookmarkStart w:id="2482" w:name="_Toc99056258"/>
      <w:bookmarkStart w:id="2483" w:name="_Toc99959191"/>
      <w:bookmarkStart w:id="2484" w:name="_Toc105612377"/>
      <w:bookmarkStart w:id="2485" w:name="_Toc106109593"/>
      <w:bookmarkStart w:id="2486" w:name="_Toc112766485"/>
      <w:bookmarkStart w:id="2487" w:name="_Toc113379401"/>
      <w:bookmarkStart w:id="2488" w:name="_Toc120091954"/>
      <w:bookmarkStart w:id="2489" w:name="_Toc170751209"/>
      <w:bookmarkEnd w:id="2476"/>
      <w:r w:rsidRPr="00707B3F">
        <w:rPr>
          <w:noProof/>
        </w:rPr>
        <w:t>9.2.10</w:t>
      </w:r>
      <w:r w:rsidRPr="00707B3F">
        <w:rPr>
          <w:noProof/>
        </w:rPr>
        <w:tab/>
        <w:t>NG-RAN Access Point Position</w:t>
      </w:r>
      <w:bookmarkEnd w:id="2475"/>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90" w:name="_CR9_2_11"/>
      <w:bookmarkStart w:id="2491" w:name="_Toc534903090"/>
      <w:bookmarkStart w:id="2492" w:name="_Toc51776030"/>
      <w:bookmarkStart w:id="2493" w:name="_Toc56773052"/>
      <w:bookmarkStart w:id="2494" w:name="_Toc64447681"/>
      <w:bookmarkStart w:id="2495" w:name="_Toc74152337"/>
      <w:bookmarkStart w:id="2496" w:name="_Toc88654190"/>
      <w:bookmarkStart w:id="2497" w:name="_Toc99056259"/>
      <w:bookmarkStart w:id="2498" w:name="_Toc99959192"/>
      <w:bookmarkStart w:id="2499" w:name="_Toc105612378"/>
      <w:bookmarkStart w:id="2500" w:name="_Toc106109594"/>
      <w:bookmarkStart w:id="2501" w:name="_Toc112766486"/>
      <w:bookmarkStart w:id="2502" w:name="_Toc113379402"/>
      <w:bookmarkStart w:id="2503" w:name="_Toc120091955"/>
      <w:bookmarkStart w:id="2504" w:name="_Toc170751210"/>
      <w:bookmarkEnd w:id="2490"/>
      <w:r w:rsidRPr="00707B3F">
        <w:rPr>
          <w:noProof/>
        </w:rPr>
        <w:t>9.2.11</w:t>
      </w:r>
      <w:r w:rsidRPr="00707B3F">
        <w:rPr>
          <w:noProof/>
        </w:rPr>
        <w:tab/>
        <w:t>TAC</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505" w:name="_CR9_2_12"/>
      <w:bookmarkStart w:id="2506" w:name="_Toc534903091"/>
      <w:bookmarkStart w:id="2507" w:name="_Toc51776031"/>
      <w:bookmarkStart w:id="2508" w:name="_Toc56773053"/>
      <w:bookmarkStart w:id="2509" w:name="_Toc64447682"/>
      <w:bookmarkStart w:id="2510" w:name="_Toc74152338"/>
      <w:bookmarkStart w:id="2511" w:name="_Toc88654191"/>
      <w:bookmarkStart w:id="2512" w:name="_Toc99056260"/>
      <w:bookmarkStart w:id="2513" w:name="_Toc99959193"/>
      <w:bookmarkStart w:id="2514" w:name="_Toc105612379"/>
      <w:bookmarkStart w:id="2515" w:name="_Toc106109595"/>
      <w:bookmarkStart w:id="2516" w:name="_Toc112766487"/>
      <w:bookmarkStart w:id="2517" w:name="_Toc113379403"/>
      <w:bookmarkStart w:id="2518" w:name="_Toc120091956"/>
      <w:bookmarkStart w:id="2519" w:name="_Toc170751211"/>
      <w:bookmarkEnd w:id="2505"/>
      <w:r w:rsidRPr="00707B3F">
        <w:rPr>
          <w:noProof/>
          <w:lang w:eastAsia="zh-CN"/>
        </w:rPr>
        <w:t>9.2.12</w:t>
      </w:r>
      <w:r w:rsidRPr="00707B3F">
        <w:rPr>
          <w:noProof/>
          <w:lang w:eastAsia="zh-CN"/>
        </w:rPr>
        <w:tab/>
        <w:t>Cell Portion ID</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20" w:name="_CR9_2_13"/>
      <w:bookmarkStart w:id="2521" w:name="_Toc534903092"/>
      <w:bookmarkStart w:id="2522" w:name="_Toc51776032"/>
      <w:bookmarkStart w:id="2523" w:name="_Toc56773054"/>
      <w:bookmarkStart w:id="2524" w:name="_Toc64447683"/>
      <w:bookmarkStart w:id="2525" w:name="_Toc74152339"/>
      <w:bookmarkStart w:id="2526" w:name="_Toc88654192"/>
      <w:bookmarkStart w:id="2527" w:name="_Toc99056261"/>
      <w:bookmarkStart w:id="2528" w:name="_Toc99959194"/>
      <w:bookmarkStart w:id="2529" w:name="_Toc105612380"/>
      <w:bookmarkStart w:id="2530" w:name="_Toc106109596"/>
      <w:bookmarkStart w:id="2531" w:name="_Toc112766488"/>
      <w:bookmarkStart w:id="2532" w:name="_Toc113379404"/>
      <w:bookmarkStart w:id="2533" w:name="_Toc120091957"/>
      <w:bookmarkStart w:id="2534" w:name="_Toc170751212"/>
      <w:bookmarkEnd w:id="2520"/>
      <w:r w:rsidRPr="00707B3F">
        <w:rPr>
          <w:noProof/>
        </w:rPr>
        <w:t>9.2.13</w:t>
      </w:r>
      <w:r w:rsidRPr="00707B3F">
        <w:rPr>
          <w:noProof/>
        </w:rPr>
        <w:tab/>
      </w:r>
      <w:r w:rsidR="00A46763" w:rsidRPr="00707B3F">
        <w:rPr>
          <w:noProof/>
        </w:rPr>
        <w:t>Other</w:t>
      </w:r>
      <w:r w:rsidRPr="00707B3F">
        <w:rPr>
          <w:noProof/>
        </w:rPr>
        <w:t>-RAT Measurement Result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35" w:name="_CR9_2_14"/>
      <w:bookmarkStart w:id="2536" w:name="_Toc534903093"/>
      <w:bookmarkStart w:id="2537" w:name="_Toc51776033"/>
      <w:bookmarkStart w:id="2538" w:name="_Toc56773055"/>
      <w:bookmarkStart w:id="2539" w:name="_Toc64447684"/>
      <w:bookmarkStart w:id="2540" w:name="_Toc74152340"/>
      <w:bookmarkStart w:id="2541" w:name="_Toc88654193"/>
      <w:bookmarkStart w:id="2542" w:name="_Toc99056262"/>
      <w:bookmarkStart w:id="2543" w:name="_Toc99959195"/>
      <w:bookmarkStart w:id="2544" w:name="_Toc105612381"/>
      <w:bookmarkStart w:id="2545" w:name="_Toc106109597"/>
      <w:bookmarkStart w:id="2546" w:name="_Toc112766489"/>
      <w:bookmarkStart w:id="2547" w:name="_Toc113379405"/>
      <w:bookmarkStart w:id="2548" w:name="_Toc120091958"/>
      <w:bookmarkStart w:id="2549" w:name="_Toc170751213"/>
      <w:bookmarkEnd w:id="2535"/>
      <w:r w:rsidRPr="00707B3F">
        <w:rPr>
          <w:noProof/>
        </w:rPr>
        <w:t>9.2.14</w:t>
      </w:r>
      <w:r w:rsidRPr="00707B3F">
        <w:rPr>
          <w:noProof/>
        </w:rPr>
        <w:tab/>
        <w:t>WLAN Measurement Result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50" w:name="_CR9_2_15"/>
      <w:bookmarkStart w:id="2551" w:name="_Toc534903094"/>
      <w:bookmarkStart w:id="2552" w:name="_Toc51776034"/>
      <w:bookmarkStart w:id="2553" w:name="_Toc56773056"/>
      <w:bookmarkStart w:id="2554" w:name="_Toc64447685"/>
      <w:bookmarkStart w:id="2555" w:name="_Toc74152341"/>
      <w:bookmarkStart w:id="2556" w:name="_Toc88654194"/>
      <w:bookmarkStart w:id="2557" w:name="_Toc99056263"/>
      <w:bookmarkStart w:id="2558" w:name="_Toc99959196"/>
      <w:bookmarkStart w:id="2559" w:name="_Toc105612382"/>
      <w:bookmarkStart w:id="2560" w:name="_Toc106109598"/>
      <w:bookmarkStart w:id="2561" w:name="_Toc112766490"/>
      <w:bookmarkStart w:id="2562" w:name="_Toc113379406"/>
      <w:bookmarkStart w:id="2563" w:name="_Toc120091959"/>
      <w:bookmarkStart w:id="2564" w:name="_Toc170751214"/>
      <w:bookmarkEnd w:id="2550"/>
      <w:r w:rsidRPr="00707B3F">
        <w:rPr>
          <w:noProof/>
        </w:rPr>
        <w:t>9.2.15</w:t>
      </w:r>
      <w:r w:rsidRPr="00707B3F">
        <w:rPr>
          <w:noProof/>
        </w:rPr>
        <w:tab/>
        <w:t>OTDOA Cell Information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65" w:name="_CR9_2_16"/>
      <w:bookmarkStart w:id="2566" w:name="_Toc534903095"/>
      <w:bookmarkStart w:id="2567" w:name="_Toc51776035"/>
      <w:bookmarkStart w:id="2568" w:name="_Toc56773057"/>
      <w:bookmarkStart w:id="2569" w:name="_Toc64447686"/>
      <w:bookmarkStart w:id="2570" w:name="_Toc74152342"/>
      <w:bookmarkStart w:id="2571" w:name="_Toc88654195"/>
      <w:bookmarkStart w:id="2572" w:name="_Toc99056264"/>
      <w:bookmarkStart w:id="2573" w:name="_Toc99959197"/>
      <w:bookmarkStart w:id="2574" w:name="_Toc105612383"/>
      <w:bookmarkStart w:id="2575" w:name="_Toc106109599"/>
      <w:bookmarkStart w:id="2576" w:name="_Toc112766491"/>
      <w:bookmarkStart w:id="2577" w:name="_Toc113379407"/>
      <w:bookmarkStart w:id="2578" w:name="_Toc120091960"/>
      <w:bookmarkStart w:id="2579" w:name="_Toc170751215"/>
      <w:bookmarkEnd w:id="2565"/>
      <w:r w:rsidRPr="00707B3F">
        <w:rPr>
          <w:noProof/>
        </w:rPr>
        <w:t>9.2.16</w:t>
      </w:r>
      <w:r w:rsidRPr="00707B3F">
        <w:rPr>
          <w:noProof/>
        </w:rPr>
        <w:tab/>
        <w:t xml:space="preserve">PRS Muting Configuration </w:t>
      </w:r>
      <w:r w:rsidR="00EF7E83" w:rsidRPr="00707B3F">
        <w:rPr>
          <w:noProof/>
        </w:rPr>
        <w:t>EUTRA</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80" w:name="_CR9_2_17"/>
      <w:bookmarkStart w:id="2581" w:name="_Toc534903096"/>
      <w:bookmarkStart w:id="2582" w:name="_Toc51776036"/>
      <w:bookmarkStart w:id="2583" w:name="_Toc56773058"/>
      <w:bookmarkStart w:id="2584" w:name="_Toc64447687"/>
      <w:bookmarkStart w:id="2585" w:name="_Toc74152343"/>
      <w:bookmarkStart w:id="2586" w:name="_Toc88654196"/>
      <w:bookmarkStart w:id="2587" w:name="_Toc99056265"/>
      <w:bookmarkStart w:id="2588" w:name="_Toc99959198"/>
      <w:bookmarkStart w:id="2589" w:name="_Toc105612384"/>
      <w:bookmarkStart w:id="2590" w:name="_Toc106109600"/>
      <w:bookmarkStart w:id="2591" w:name="_Toc112766492"/>
      <w:bookmarkStart w:id="2592" w:name="_Toc113379408"/>
      <w:bookmarkStart w:id="2593" w:name="_Toc120091961"/>
      <w:bookmarkStart w:id="2594" w:name="_Toc170751216"/>
      <w:bookmarkEnd w:id="2580"/>
      <w:r w:rsidRPr="00707B3F">
        <w:rPr>
          <w:noProof/>
        </w:rPr>
        <w:t>9.2.17</w:t>
      </w:r>
      <w:r w:rsidRPr="00707B3F">
        <w:rPr>
          <w:noProof/>
        </w:rPr>
        <w:tab/>
        <w:t xml:space="preserve">PRS Frequency Hopping Configuration </w:t>
      </w:r>
      <w:r w:rsidR="00D7644C" w:rsidRPr="00707B3F">
        <w:rPr>
          <w:noProof/>
        </w:rPr>
        <w:t>EUTRA</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95" w:name="_CR9_2_18"/>
      <w:bookmarkStart w:id="2596" w:name="_Toc534903097"/>
      <w:bookmarkStart w:id="2597" w:name="_Toc51776037"/>
      <w:bookmarkStart w:id="2598" w:name="_Toc56773059"/>
      <w:bookmarkStart w:id="2599" w:name="_Toc64447688"/>
      <w:bookmarkStart w:id="2600" w:name="_Toc74152344"/>
      <w:bookmarkStart w:id="2601" w:name="_Toc88654197"/>
      <w:bookmarkStart w:id="2602" w:name="_Toc99056266"/>
      <w:bookmarkStart w:id="2603" w:name="_Toc99959199"/>
      <w:bookmarkStart w:id="2604" w:name="_Toc105612385"/>
      <w:bookmarkStart w:id="2605" w:name="_Toc106109601"/>
      <w:bookmarkStart w:id="2606" w:name="_Toc112766493"/>
      <w:bookmarkStart w:id="2607" w:name="_Toc113379409"/>
      <w:bookmarkStart w:id="2608" w:name="_Toc120091962"/>
      <w:bookmarkStart w:id="2609" w:name="_Toc170751217"/>
      <w:bookmarkEnd w:id="2595"/>
      <w:r>
        <w:t>9.2.18</w:t>
      </w:r>
      <w:r w:rsidRPr="001E4F1C">
        <w:tab/>
      </w:r>
      <w:r>
        <w:rPr>
          <w:lang w:eastAsia="zh-CN"/>
        </w:rPr>
        <w:t>TDD Configuration EUTRA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610" w:name="_Toc534730164"/>
    </w:p>
    <w:p w14:paraId="6458F2EC" w14:textId="77777777" w:rsidR="00D422B7" w:rsidRPr="0054226D" w:rsidRDefault="00D422B7" w:rsidP="00F637BE">
      <w:pPr>
        <w:pStyle w:val="Heading3"/>
        <w:keepNext w:val="0"/>
        <w:keepLines w:val="0"/>
        <w:widowControl w:val="0"/>
        <w:rPr>
          <w:lang w:eastAsia="zh-CN"/>
        </w:rPr>
      </w:pPr>
      <w:bookmarkStart w:id="2611" w:name="_CR9_2_19"/>
      <w:bookmarkStart w:id="2612" w:name="_Toc51776038"/>
      <w:bookmarkStart w:id="2613" w:name="_Toc56773060"/>
      <w:bookmarkStart w:id="2614" w:name="_Toc64447689"/>
      <w:bookmarkStart w:id="2615" w:name="_Toc74152345"/>
      <w:bookmarkStart w:id="2616" w:name="_Toc88654198"/>
      <w:bookmarkStart w:id="2617" w:name="_Toc99056267"/>
      <w:bookmarkStart w:id="2618" w:name="_Toc99959200"/>
      <w:bookmarkStart w:id="2619" w:name="_Toc105612386"/>
      <w:bookmarkStart w:id="2620" w:name="_Toc106109602"/>
      <w:bookmarkStart w:id="2621" w:name="_Toc112766494"/>
      <w:bookmarkStart w:id="2622" w:name="_Toc113379410"/>
      <w:bookmarkStart w:id="2623" w:name="_Toc120091963"/>
      <w:bookmarkStart w:id="2624" w:name="_Toc170751218"/>
      <w:bookmarkEnd w:id="2611"/>
      <w:r w:rsidRPr="0054226D">
        <w:rPr>
          <w:lang w:eastAsia="zh-CN"/>
        </w:rPr>
        <w:t>9.2.</w:t>
      </w:r>
      <w:r>
        <w:rPr>
          <w:lang w:eastAsia="zh-CN"/>
        </w:rPr>
        <w:t>19</w:t>
      </w:r>
      <w:r w:rsidRPr="0054226D">
        <w:rPr>
          <w:lang w:eastAsia="zh-CN"/>
        </w:rPr>
        <w:tab/>
        <w:t>Assistance Information</w:t>
      </w:r>
      <w:bookmarkEnd w:id="2610"/>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25" w:name="_CR9_2_20"/>
      <w:bookmarkStart w:id="2626" w:name="_Toc534730165"/>
      <w:bookmarkStart w:id="2627" w:name="_Toc51776039"/>
      <w:bookmarkStart w:id="2628" w:name="_Toc56773061"/>
      <w:bookmarkStart w:id="2629" w:name="_Toc64447690"/>
      <w:bookmarkStart w:id="2630" w:name="_Toc74152346"/>
      <w:bookmarkStart w:id="2631" w:name="_Toc88654199"/>
      <w:bookmarkStart w:id="2632" w:name="_Toc99056268"/>
      <w:bookmarkStart w:id="2633" w:name="_Toc99959201"/>
      <w:bookmarkStart w:id="2634" w:name="_Toc105612387"/>
      <w:bookmarkStart w:id="2635" w:name="_Toc106109603"/>
      <w:bookmarkStart w:id="2636" w:name="_Toc112766495"/>
      <w:bookmarkStart w:id="2637" w:name="_Toc113379411"/>
      <w:bookmarkStart w:id="2638" w:name="_Toc120091964"/>
      <w:bookmarkStart w:id="2639" w:name="_Toc170751219"/>
      <w:bookmarkEnd w:id="2625"/>
      <w:r w:rsidRPr="0054226D">
        <w:rPr>
          <w:lang w:eastAsia="zh-CN"/>
        </w:rPr>
        <w:t>9.2.</w:t>
      </w:r>
      <w:r>
        <w:rPr>
          <w:lang w:eastAsia="zh-CN"/>
        </w:rPr>
        <w:t>20</w:t>
      </w:r>
      <w:r w:rsidRPr="0054226D">
        <w:rPr>
          <w:lang w:eastAsia="zh-CN"/>
        </w:rPr>
        <w:tab/>
        <w:t>PosSIB Segments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DC77060" w14:textId="77777777" w:rsidR="00D422B7" w:rsidRDefault="00D422B7" w:rsidP="00F637BE">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40" w:name="_CR9_2_21"/>
      <w:bookmarkStart w:id="2641" w:name="_Toc534730166"/>
      <w:bookmarkStart w:id="2642" w:name="_Toc51776040"/>
      <w:bookmarkStart w:id="2643" w:name="_Toc56773062"/>
      <w:bookmarkStart w:id="2644" w:name="_Toc64447691"/>
      <w:bookmarkStart w:id="2645" w:name="_Toc74152347"/>
      <w:bookmarkStart w:id="2646" w:name="_Toc88654200"/>
      <w:bookmarkStart w:id="2647" w:name="_Toc99056269"/>
      <w:bookmarkStart w:id="2648" w:name="_Toc99959202"/>
      <w:bookmarkStart w:id="2649" w:name="_Toc105612388"/>
      <w:bookmarkStart w:id="2650" w:name="_Toc106109604"/>
      <w:bookmarkStart w:id="2651" w:name="_Toc112766496"/>
      <w:bookmarkStart w:id="2652" w:name="_Toc113379412"/>
      <w:bookmarkStart w:id="2653" w:name="_Toc120091965"/>
      <w:bookmarkStart w:id="2654" w:name="_Toc170751220"/>
      <w:bookmarkEnd w:id="2640"/>
      <w:r w:rsidRPr="0054226D">
        <w:rPr>
          <w:lang w:eastAsia="zh-CN"/>
        </w:rPr>
        <w:t>9.2.</w:t>
      </w:r>
      <w:r>
        <w:rPr>
          <w:lang w:eastAsia="zh-CN"/>
        </w:rPr>
        <w:t>21</w:t>
      </w:r>
      <w:r w:rsidRPr="0054226D">
        <w:rPr>
          <w:lang w:eastAsia="zh-CN"/>
        </w:rPr>
        <w:tab/>
        <w:t>Assistance Information Meta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55" w:name="_CR9_2_22"/>
      <w:bookmarkStart w:id="2656" w:name="_Toc534730167"/>
      <w:bookmarkStart w:id="2657" w:name="_Toc51776041"/>
      <w:bookmarkStart w:id="2658" w:name="_Toc56773063"/>
      <w:bookmarkStart w:id="2659" w:name="_Toc64447692"/>
      <w:bookmarkStart w:id="2660" w:name="_Toc74152348"/>
      <w:bookmarkStart w:id="2661" w:name="_Toc88654201"/>
      <w:bookmarkStart w:id="2662" w:name="_Toc99056270"/>
      <w:bookmarkStart w:id="2663" w:name="_Toc99959203"/>
      <w:bookmarkStart w:id="2664" w:name="_Toc105612389"/>
      <w:bookmarkStart w:id="2665" w:name="_Toc106109605"/>
      <w:bookmarkStart w:id="2666" w:name="_Toc112766497"/>
      <w:bookmarkStart w:id="2667" w:name="_Toc113379413"/>
      <w:bookmarkStart w:id="2668" w:name="_Toc120091966"/>
      <w:bookmarkStart w:id="2669" w:name="_Toc170751221"/>
      <w:bookmarkEnd w:id="2655"/>
      <w:r w:rsidRPr="0054226D">
        <w:rPr>
          <w:lang w:eastAsia="zh-CN"/>
        </w:rPr>
        <w:t>9.2.</w:t>
      </w:r>
      <w:r>
        <w:rPr>
          <w:lang w:eastAsia="zh-CN"/>
        </w:rPr>
        <w:t>22</w:t>
      </w:r>
      <w:r w:rsidRPr="0054226D">
        <w:rPr>
          <w:lang w:eastAsia="zh-CN"/>
        </w:rPr>
        <w:tab/>
      </w:r>
      <w:bookmarkStart w:id="2670" w:name="_Hlk8920296"/>
      <w:r w:rsidRPr="0054226D">
        <w:rPr>
          <w:lang w:eastAsia="zh-CN"/>
        </w:rPr>
        <w:t>Positioning SIB Type</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075E8"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7965727E" w14:textId="77777777" w:rsidR="00263308" w:rsidRDefault="0041407F" w:rsidP="00263308">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263308">
              <w:rPr>
                <w:lang w:val="fr-FR"/>
              </w:rPr>
              <w:t>,</w:t>
            </w:r>
          </w:p>
          <w:p w14:paraId="43E64ED3" w14:textId="77777777" w:rsidR="00263308" w:rsidRDefault="00263308" w:rsidP="00263308">
            <w:pPr>
              <w:pStyle w:val="TAL"/>
              <w:keepNext w:val="0"/>
              <w:keepLines w:val="0"/>
              <w:widowControl w:val="0"/>
              <w:rPr>
                <w:lang w:val="fr-FR"/>
              </w:rPr>
            </w:pPr>
            <w:r>
              <w:rPr>
                <w:lang w:val="fr-FR"/>
              </w:rPr>
              <w:t>posSibType2-17a,</w:t>
            </w:r>
          </w:p>
          <w:p w14:paraId="756AC2A6" w14:textId="77777777" w:rsidR="00263308" w:rsidRDefault="00263308" w:rsidP="00263308">
            <w:pPr>
              <w:pStyle w:val="TAL"/>
              <w:keepNext w:val="0"/>
              <w:keepLines w:val="0"/>
              <w:widowControl w:val="0"/>
              <w:rPr>
                <w:lang w:val="fr-FR"/>
              </w:rPr>
            </w:pPr>
            <w:r>
              <w:rPr>
                <w:lang w:val="fr-FR"/>
              </w:rPr>
              <w:t>posSibType2-18a,</w:t>
            </w:r>
          </w:p>
          <w:p w14:paraId="48B81B5B" w14:textId="1BBA5DE2" w:rsidR="00D422B7" w:rsidRPr="00D63D6E" w:rsidRDefault="00263308" w:rsidP="00263308">
            <w:pPr>
              <w:pStyle w:val="TAL"/>
              <w:keepNext w:val="0"/>
              <w:keepLines w:val="0"/>
              <w:widowControl w:val="0"/>
              <w:rPr>
                <w:lang w:val="fr-FR"/>
              </w:rPr>
            </w:pPr>
            <w:r>
              <w:rPr>
                <w:lang w:val="fr-FR"/>
              </w:rPr>
              <w:t>posSibType2-20a</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8F7BEB" w:rsidRDefault="00D422B7" w:rsidP="00F637BE">
      <w:pPr>
        <w:widowControl w:val="0"/>
        <w:rPr>
          <w:bCs/>
          <w:lang w:val="fr-FR"/>
        </w:rPr>
      </w:pPr>
    </w:p>
    <w:p w14:paraId="61F113A5" w14:textId="77777777" w:rsidR="00D422B7" w:rsidRPr="0054226D" w:rsidRDefault="00D422B7" w:rsidP="00F637BE">
      <w:pPr>
        <w:pStyle w:val="Heading3"/>
        <w:keepNext w:val="0"/>
        <w:keepLines w:val="0"/>
        <w:widowControl w:val="0"/>
        <w:rPr>
          <w:lang w:eastAsia="zh-CN"/>
        </w:rPr>
      </w:pPr>
      <w:bookmarkStart w:id="2671" w:name="_CR9_2_23"/>
      <w:bookmarkStart w:id="2672" w:name="_Toc534730168"/>
      <w:bookmarkStart w:id="2673" w:name="_Toc51776042"/>
      <w:bookmarkStart w:id="2674" w:name="_Toc56773064"/>
      <w:bookmarkStart w:id="2675" w:name="_Toc64447693"/>
      <w:bookmarkStart w:id="2676" w:name="_Toc74152349"/>
      <w:bookmarkStart w:id="2677" w:name="_Toc88654202"/>
      <w:bookmarkStart w:id="2678" w:name="_Toc99056271"/>
      <w:bookmarkStart w:id="2679" w:name="_Toc99959204"/>
      <w:bookmarkStart w:id="2680" w:name="_Toc105612390"/>
      <w:bookmarkStart w:id="2681" w:name="_Toc106109606"/>
      <w:bookmarkStart w:id="2682" w:name="_Toc112766498"/>
      <w:bookmarkStart w:id="2683" w:name="_Toc113379414"/>
      <w:bookmarkStart w:id="2684" w:name="_Toc120091967"/>
      <w:bookmarkStart w:id="2685" w:name="_Toc170751222"/>
      <w:bookmarkEnd w:id="2671"/>
      <w:r w:rsidRPr="0054226D">
        <w:rPr>
          <w:lang w:eastAsia="zh-CN"/>
        </w:rPr>
        <w:t>9.2.</w:t>
      </w:r>
      <w:r>
        <w:rPr>
          <w:lang w:eastAsia="zh-CN"/>
        </w:rPr>
        <w:t>23</w:t>
      </w:r>
      <w:r w:rsidRPr="0054226D">
        <w:rPr>
          <w:lang w:eastAsia="zh-CN"/>
        </w:rPr>
        <w:tab/>
        <w:t>Assistance Information Failure List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86" w:name="_CR9_2_24"/>
      <w:bookmarkStart w:id="2687" w:name="_Toc51776043"/>
      <w:bookmarkStart w:id="2688" w:name="_Toc56773065"/>
      <w:bookmarkStart w:id="2689" w:name="_Toc64447694"/>
      <w:bookmarkStart w:id="2690" w:name="_Toc74152350"/>
      <w:bookmarkStart w:id="2691" w:name="_Toc88654203"/>
      <w:bookmarkStart w:id="2692" w:name="_Toc99056272"/>
      <w:bookmarkStart w:id="2693" w:name="_Toc99959205"/>
      <w:bookmarkStart w:id="2694" w:name="_Toc105612391"/>
      <w:bookmarkStart w:id="2695" w:name="_Toc106109607"/>
      <w:bookmarkStart w:id="2696" w:name="_Toc112766499"/>
      <w:bookmarkStart w:id="2697" w:name="_Toc113379415"/>
      <w:bookmarkStart w:id="2698" w:name="_Toc120091968"/>
      <w:bookmarkStart w:id="2699" w:name="_Toc170751223"/>
      <w:bookmarkEnd w:id="2686"/>
      <w:r w:rsidRPr="002571EA">
        <w:t>9.2.</w:t>
      </w:r>
      <w:r>
        <w:t>24</w:t>
      </w:r>
      <w:r w:rsidRPr="002571EA">
        <w:tab/>
      </w:r>
      <w:r>
        <w:t>TRP ID</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700" w:name="_CR9_2_25"/>
      <w:bookmarkStart w:id="2701" w:name="_Toc51776044"/>
      <w:bookmarkStart w:id="2702" w:name="_Toc56773066"/>
      <w:bookmarkStart w:id="2703" w:name="_Toc64447695"/>
      <w:bookmarkStart w:id="2704" w:name="_Toc74152351"/>
      <w:bookmarkStart w:id="2705" w:name="_Toc88654204"/>
      <w:bookmarkStart w:id="2706" w:name="_Toc99056273"/>
      <w:bookmarkStart w:id="2707" w:name="_Toc99959206"/>
      <w:bookmarkStart w:id="2708" w:name="_Toc105612392"/>
      <w:bookmarkStart w:id="2709" w:name="_Toc106109608"/>
      <w:bookmarkStart w:id="2710" w:name="_Toc112766500"/>
      <w:bookmarkStart w:id="2711" w:name="_Toc113379416"/>
      <w:bookmarkStart w:id="2712" w:name="_Toc120091969"/>
      <w:bookmarkStart w:id="2713" w:name="_Toc170751224"/>
      <w:bookmarkEnd w:id="2700"/>
      <w:r w:rsidRPr="002571EA">
        <w:t>9.2.</w:t>
      </w:r>
      <w:r>
        <w:t>25</w:t>
      </w:r>
      <w:r w:rsidRPr="002571EA">
        <w:tab/>
      </w:r>
      <w:r>
        <w:t>TRP Information</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14" w:name="_Toc20953850"/>
      <w:bookmarkStart w:id="2715" w:name="_Toc29391028"/>
    </w:p>
    <w:p w14:paraId="600C92FD" w14:textId="77777777" w:rsidR="00D422B7" w:rsidRPr="002A1C8D" w:rsidRDefault="00D422B7" w:rsidP="00A4571B">
      <w:pPr>
        <w:pStyle w:val="Heading3"/>
        <w:rPr>
          <w:rFonts w:eastAsia="Malgun Gothic"/>
        </w:rPr>
      </w:pPr>
      <w:bookmarkStart w:id="2716" w:name="_CR9_2_26"/>
      <w:bookmarkStart w:id="2717" w:name="_Toc478159770"/>
      <w:bookmarkStart w:id="2718" w:name="_Toc170751225"/>
      <w:bookmarkEnd w:id="2714"/>
      <w:bookmarkEnd w:id="2715"/>
      <w:bookmarkEnd w:id="2716"/>
      <w:r w:rsidRPr="002A1C8D">
        <w:rPr>
          <w:rFonts w:eastAsia="Malgun Gothic"/>
        </w:rPr>
        <w:t>9.2.</w:t>
      </w:r>
      <w:r>
        <w:rPr>
          <w:rFonts w:eastAsia="Malgun Gothic"/>
        </w:rPr>
        <w:t>26</w:t>
      </w:r>
      <w:r w:rsidRPr="002A1C8D">
        <w:rPr>
          <w:rFonts w:eastAsia="Malgun Gothic"/>
        </w:rPr>
        <w:tab/>
      </w:r>
      <w:bookmarkEnd w:id="2717"/>
      <w:r w:rsidRPr="002A1C8D">
        <w:rPr>
          <w:rFonts w:eastAsia="Malgun Gothic"/>
        </w:rPr>
        <w:t>Search Window Information</w:t>
      </w:r>
      <w:bookmarkEnd w:id="2718"/>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19" w:name="_CR9_2_27"/>
      <w:bookmarkStart w:id="2720" w:name="_Toc51776045"/>
      <w:bookmarkStart w:id="2721" w:name="_Toc56773067"/>
      <w:bookmarkStart w:id="2722" w:name="_Toc64447696"/>
      <w:bookmarkStart w:id="2723" w:name="_Toc74152352"/>
      <w:bookmarkStart w:id="2724" w:name="_Toc88654205"/>
      <w:bookmarkStart w:id="2725" w:name="_Toc99056274"/>
      <w:bookmarkStart w:id="2726" w:name="_Toc99959207"/>
      <w:bookmarkStart w:id="2727" w:name="_Toc105612393"/>
      <w:bookmarkStart w:id="2728" w:name="_Toc106109609"/>
      <w:bookmarkStart w:id="2729" w:name="_Toc112766501"/>
      <w:bookmarkStart w:id="2730" w:name="_Toc113379417"/>
      <w:bookmarkStart w:id="2731" w:name="_Toc120091970"/>
      <w:bookmarkStart w:id="2732" w:name="_Toc170751226"/>
      <w:bookmarkEnd w:id="2719"/>
      <w:r w:rsidRPr="0054226D">
        <w:t>9.2.</w:t>
      </w:r>
      <w:r>
        <w:t>27</w:t>
      </w:r>
      <w:r w:rsidRPr="0054226D">
        <w:tab/>
        <w:t xml:space="preserve">Requested SRS </w:t>
      </w:r>
      <w:r>
        <w:t>Transmission Characteristics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513259" w:rsidRPr="0054226D" w14:paraId="7183E6D0" w14:textId="77777777" w:rsidTr="001A3F26">
        <w:tc>
          <w:tcPr>
            <w:tcW w:w="2161" w:type="dxa"/>
          </w:tcPr>
          <w:p w14:paraId="63F49D2C" w14:textId="77777777" w:rsidR="00513259" w:rsidRPr="00A4571B" w:rsidRDefault="00513259" w:rsidP="00513259">
            <w:pPr>
              <w:pStyle w:val="TAL"/>
              <w:keepNext w:val="0"/>
              <w:keepLines w:val="0"/>
              <w:widowControl w:val="0"/>
              <w:ind w:left="142"/>
              <w:rPr>
                <w:i/>
                <w:iCs/>
              </w:rPr>
            </w:pPr>
            <w:r w:rsidRPr="00A4571B">
              <w:rPr>
                <w:i/>
                <w:iCs/>
              </w:rPr>
              <w:t>&gt;FR1</w:t>
            </w:r>
          </w:p>
        </w:tc>
        <w:tc>
          <w:tcPr>
            <w:tcW w:w="1080" w:type="dxa"/>
          </w:tcPr>
          <w:p w14:paraId="3A3E980C" w14:textId="77777777" w:rsidR="00513259" w:rsidRPr="00121B57" w:rsidRDefault="00513259" w:rsidP="00513259">
            <w:pPr>
              <w:pStyle w:val="TAL"/>
              <w:keepNext w:val="0"/>
              <w:keepLines w:val="0"/>
              <w:widowControl w:val="0"/>
            </w:pPr>
          </w:p>
        </w:tc>
        <w:tc>
          <w:tcPr>
            <w:tcW w:w="1080" w:type="dxa"/>
          </w:tcPr>
          <w:p w14:paraId="0E5BCFE4" w14:textId="77777777" w:rsidR="00513259" w:rsidRPr="00121B57" w:rsidRDefault="00513259" w:rsidP="00513259">
            <w:pPr>
              <w:pStyle w:val="TAL"/>
              <w:keepNext w:val="0"/>
              <w:keepLines w:val="0"/>
              <w:widowControl w:val="0"/>
            </w:pPr>
          </w:p>
        </w:tc>
        <w:tc>
          <w:tcPr>
            <w:tcW w:w="1512" w:type="dxa"/>
          </w:tcPr>
          <w:p w14:paraId="734314E6" w14:textId="7D329505" w:rsidR="00513259" w:rsidRPr="00121B57" w:rsidRDefault="00513259" w:rsidP="00513259">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r>
              <w:rPr>
                <w:rFonts w:hint="eastAsia"/>
                <w:lang w:eastAsia="zh-CN"/>
              </w:rPr>
              <w:t xml:space="preserve"> ,</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xml:space="preserve">, </w:t>
            </w:r>
            <w:r w:rsidR="00716662">
              <w:rPr>
                <w:rFonts w:cs="Arial" w:hint="eastAsia"/>
                <w:szCs w:val="22"/>
                <w:lang w:eastAsia="zh-CN"/>
              </w:rPr>
              <w:t>35</w:t>
            </w:r>
            <w:r w:rsidR="00716662">
              <w:t>mHz</w:t>
            </w:r>
            <w:r w:rsidR="00716662">
              <w:rPr>
                <w:rFonts w:cs="Arial" w:hint="eastAsia"/>
                <w:szCs w:val="22"/>
                <w:lang w:eastAsia="zh-CN"/>
              </w:rPr>
              <w:t>, 45</w:t>
            </w:r>
            <w:r w:rsidR="00716662">
              <w:t>mHz</w:t>
            </w:r>
            <w:r w:rsidR="00716662">
              <w:rPr>
                <w:rFonts w:hint="eastAsia"/>
                <w:lang w:eastAsia="zh-CN"/>
              </w:rPr>
              <w:t xml:space="preserve">, </w:t>
            </w:r>
            <w:r w:rsidR="0067163D">
              <w:rPr>
                <w:rFonts w:cs="Arial" w:hint="eastAsia"/>
                <w:szCs w:val="22"/>
                <w:lang w:eastAsia="zh-CN"/>
              </w:rPr>
              <w:t>60</w:t>
            </w:r>
            <w:r w:rsidR="0067163D">
              <w:t>mHz</w:t>
            </w:r>
            <w:r w:rsidR="0067163D">
              <w:rPr>
                <w:rFonts w:hint="eastAsia"/>
                <w:lang w:eastAsia="zh-CN"/>
              </w:rPr>
              <w:t>,</w:t>
            </w:r>
            <w:r w:rsidR="0067163D">
              <w:rPr>
                <w:rFonts w:cs="Arial" w:hint="eastAsia"/>
                <w:szCs w:val="22"/>
                <w:lang w:eastAsia="zh-CN"/>
              </w:rPr>
              <w:t xml:space="preserve"> </w:t>
            </w:r>
            <w:r w:rsidR="00716662">
              <w:rPr>
                <w:rFonts w:cs="Arial" w:hint="eastAsia"/>
                <w:szCs w:val="22"/>
                <w:lang w:eastAsia="zh-CN"/>
              </w:rPr>
              <w:t>70</w:t>
            </w:r>
            <w:r w:rsidR="00716662">
              <w:t>mHz</w:t>
            </w:r>
            <w:r w:rsidR="00716662">
              <w:rPr>
                <w:rFonts w:cs="Arial" w:hint="eastAsia"/>
                <w:szCs w:val="22"/>
                <w:lang w:eastAsia="zh-CN"/>
              </w:rPr>
              <w:t>, 90</w:t>
            </w:r>
            <w:r w:rsidR="00716662">
              <w:t>mHz</w:t>
            </w:r>
            <w:r w:rsidRPr="00121B57">
              <w:t>)</w:t>
            </w:r>
          </w:p>
        </w:tc>
        <w:tc>
          <w:tcPr>
            <w:tcW w:w="1728" w:type="dxa"/>
          </w:tcPr>
          <w:p w14:paraId="6F85A8CC"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5A99404" w14:textId="77777777" w:rsidR="00513259" w:rsidRPr="00121B57" w:rsidRDefault="00513259" w:rsidP="00513259">
            <w:pPr>
              <w:pStyle w:val="TAC"/>
              <w:keepNext w:val="0"/>
              <w:keepLines w:val="0"/>
              <w:widowControl w:val="0"/>
              <w:rPr>
                <w:rFonts w:eastAsia="SimSun"/>
                <w:lang w:eastAsia="zh-CN"/>
              </w:rPr>
            </w:pPr>
          </w:p>
        </w:tc>
        <w:tc>
          <w:tcPr>
            <w:tcW w:w="1080" w:type="dxa"/>
          </w:tcPr>
          <w:p w14:paraId="05A04BAD" w14:textId="77777777" w:rsidR="00513259" w:rsidRPr="00121B57" w:rsidRDefault="00513259" w:rsidP="00513259">
            <w:pPr>
              <w:pStyle w:val="TAC"/>
              <w:keepNext w:val="0"/>
              <w:keepLines w:val="0"/>
              <w:widowControl w:val="0"/>
              <w:rPr>
                <w:rFonts w:eastAsia="SimSun"/>
                <w:lang w:eastAsia="zh-CN"/>
              </w:rPr>
            </w:pPr>
          </w:p>
        </w:tc>
      </w:tr>
      <w:tr w:rsidR="00513259" w:rsidRPr="0054226D" w14:paraId="0A1CC6A0" w14:textId="77777777" w:rsidTr="001A3F26">
        <w:tc>
          <w:tcPr>
            <w:tcW w:w="2161" w:type="dxa"/>
          </w:tcPr>
          <w:p w14:paraId="6C3AB7E4" w14:textId="77777777" w:rsidR="00513259" w:rsidRPr="00A4571B" w:rsidRDefault="00513259" w:rsidP="00513259">
            <w:pPr>
              <w:pStyle w:val="TAL"/>
              <w:keepNext w:val="0"/>
              <w:keepLines w:val="0"/>
              <w:widowControl w:val="0"/>
              <w:ind w:left="142"/>
              <w:rPr>
                <w:i/>
                <w:iCs/>
              </w:rPr>
            </w:pPr>
            <w:r w:rsidRPr="00A4571B">
              <w:rPr>
                <w:i/>
                <w:iCs/>
              </w:rPr>
              <w:t>&gt;FR2</w:t>
            </w:r>
          </w:p>
        </w:tc>
        <w:tc>
          <w:tcPr>
            <w:tcW w:w="1080" w:type="dxa"/>
          </w:tcPr>
          <w:p w14:paraId="23AD8943" w14:textId="77777777" w:rsidR="00513259" w:rsidRPr="00121B57" w:rsidRDefault="00513259" w:rsidP="00513259">
            <w:pPr>
              <w:pStyle w:val="TAL"/>
              <w:keepNext w:val="0"/>
              <w:keepLines w:val="0"/>
              <w:widowControl w:val="0"/>
            </w:pPr>
          </w:p>
        </w:tc>
        <w:tc>
          <w:tcPr>
            <w:tcW w:w="1080" w:type="dxa"/>
          </w:tcPr>
          <w:p w14:paraId="53778450" w14:textId="77777777" w:rsidR="00513259" w:rsidRPr="00121B57" w:rsidRDefault="00513259" w:rsidP="00513259">
            <w:pPr>
              <w:pStyle w:val="TAL"/>
              <w:keepNext w:val="0"/>
              <w:keepLines w:val="0"/>
              <w:widowControl w:val="0"/>
            </w:pPr>
          </w:p>
        </w:tc>
        <w:tc>
          <w:tcPr>
            <w:tcW w:w="1512" w:type="dxa"/>
          </w:tcPr>
          <w:p w14:paraId="2B1BDB03" w14:textId="620E2E28" w:rsidR="00513259" w:rsidRPr="00121B57" w:rsidRDefault="00513259" w:rsidP="00513259">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35EF55BD" w14:textId="77777777" w:rsidR="00513259" w:rsidRPr="00121B57" w:rsidRDefault="00513259" w:rsidP="00513259">
            <w:pPr>
              <w:pStyle w:val="TAC"/>
              <w:keepNext w:val="0"/>
              <w:keepLines w:val="0"/>
              <w:widowControl w:val="0"/>
              <w:rPr>
                <w:rFonts w:eastAsia="SimSun"/>
                <w:lang w:eastAsia="zh-CN"/>
              </w:rPr>
            </w:pPr>
          </w:p>
        </w:tc>
        <w:tc>
          <w:tcPr>
            <w:tcW w:w="1080" w:type="dxa"/>
          </w:tcPr>
          <w:p w14:paraId="39B905B5" w14:textId="77777777" w:rsidR="00513259" w:rsidRPr="00121B57" w:rsidRDefault="00513259" w:rsidP="00513259">
            <w:pPr>
              <w:pStyle w:val="TAC"/>
              <w:keepNext w:val="0"/>
              <w:keepLines w:val="0"/>
              <w:widowControl w:val="0"/>
              <w:rPr>
                <w:rFonts w:eastAsia="SimSun"/>
                <w:lang w:eastAsia="zh-CN"/>
              </w:rPr>
            </w:pPr>
          </w:p>
        </w:tc>
      </w:tr>
      <w:tr w:rsidR="00513259" w:rsidRPr="0054226D" w14:paraId="5591E52E" w14:textId="77777777" w:rsidTr="001A3F26">
        <w:tc>
          <w:tcPr>
            <w:tcW w:w="2161" w:type="dxa"/>
          </w:tcPr>
          <w:p w14:paraId="0CFCA1C0" w14:textId="77777777" w:rsidR="00513259" w:rsidRPr="00121B57" w:rsidRDefault="00513259" w:rsidP="00513259">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513259" w:rsidRPr="00121B57" w:rsidRDefault="00513259" w:rsidP="00513259">
            <w:pPr>
              <w:pStyle w:val="TAL"/>
              <w:keepNext w:val="0"/>
              <w:keepLines w:val="0"/>
              <w:widowControl w:val="0"/>
            </w:pPr>
          </w:p>
        </w:tc>
        <w:tc>
          <w:tcPr>
            <w:tcW w:w="1080" w:type="dxa"/>
          </w:tcPr>
          <w:p w14:paraId="737F55D2"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770C463B" w14:textId="77777777" w:rsidR="00513259" w:rsidRPr="00121B57" w:rsidRDefault="00513259" w:rsidP="00513259">
            <w:pPr>
              <w:pStyle w:val="TAL"/>
              <w:keepNext w:val="0"/>
              <w:keepLines w:val="0"/>
              <w:widowControl w:val="0"/>
            </w:pPr>
          </w:p>
        </w:tc>
        <w:tc>
          <w:tcPr>
            <w:tcW w:w="1728" w:type="dxa"/>
          </w:tcPr>
          <w:p w14:paraId="2CEF49D5"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2F048B7" w14:textId="507AB8C9"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513259" w:rsidRPr="00121B57" w:rsidRDefault="00513259" w:rsidP="00513259">
            <w:pPr>
              <w:pStyle w:val="TAC"/>
              <w:keepNext w:val="0"/>
              <w:keepLines w:val="0"/>
              <w:widowControl w:val="0"/>
              <w:rPr>
                <w:rFonts w:eastAsia="SimSun"/>
                <w:lang w:eastAsia="zh-CN"/>
              </w:rPr>
            </w:pPr>
          </w:p>
        </w:tc>
      </w:tr>
      <w:tr w:rsidR="00513259" w:rsidRPr="0054226D" w14:paraId="519BBB47" w14:textId="77777777" w:rsidTr="001A3F26">
        <w:tc>
          <w:tcPr>
            <w:tcW w:w="2161" w:type="dxa"/>
          </w:tcPr>
          <w:p w14:paraId="5911EA61" w14:textId="77777777" w:rsidR="00513259" w:rsidRPr="00115D3E" w:rsidRDefault="00513259" w:rsidP="00513259">
            <w:pPr>
              <w:pStyle w:val="TAL"/>
              <w:keepNext w:val="0"/>
              <w:keepLines w:val="0"/>
              <w:widowControl w:val="0"/>
              <w:ind w:left="142"/>
              <w:rPr>
                <w:b/>
                <w:bCs/>
              </w:rPr>
            </w:pPr>
            <w:r w:rsidRPr="00AF2D8F">
              <w:rPr>
                <w:b/>
                <w:bCs/>
              </w:rPr>
              <w:t>&gt;SRS Resource Set Item</w:t>
            </w:r>
          </w:p>
        </w:tc>
        <w:tc>
          <w:tcPr>
            <w:tcW w:w="1080" w:type="dxa"/>
          </w:tcPr>
          <w:p w14:paraId="1F596ED2" w14:textId="77777777" w:rsidR="00513259" w:rsidRPr="00121B57" w:rsidRDefault="00513259" w:rsidP="00513259">
            <w:pPr>
              <w:pStyle w:val="TAL"/>
              <w:keepNext w:val="0"/>
              <w:keepLines w:val="0"/>
              <w:widowControl w:val="0"/>
            </w:pPr>
          </w:p>
        </w:tc>
        <w:tc>
          <w:tcPr>
            <w:tcW w:w="1080" w:type="dxa"/>
          </w:tcPr>
          <w:p w14:paraId="44FD3120" w14:textId="77777777" w:rsidR="00513259" w:rsidRPr="00755A7C" w:rsidRDefault="00513259" w:rsidP="00513259">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513259" w:rsidRPr="00121B57" w:rsidRDefault="00513259" w:rsidP="00513259">
            <w:pPr>
              <w:pStyle w:val="TAL"/>
              <w:keepNext w:val="0"/>
              <w:keepLines w:val="0"/>
              <w:widowControl w:val="0"/>
            </w:pPr>
          </w:p>
        </w:tc>
        <w:tc>
          <w:tcPr>
            <w:tcW w:w="1728" w:type="dxa"/>
          </w:tcPr>
          <w:p w14:paraId="36208F5A"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1A283DFF" w14:textId="44A8A4F2"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513259" w:rsidRPr="00121B57" w:rsidRDefault="00513259" w:rsidP="00513259">
            <w:pPr>
              <w:pStyle w:val="TAC"/>
              <w:keepNext w:val="0"/>
              <w:keepLines w:val="0"/>
              <w:widowControl w:val="0"/>
              <w:rPr>
                <w:rFonts w:eastAsia="SimSun"/>
                <w:lang w:eastAsia="zh-CN"/>
              </w:rPr>
            </w:pPr>
          </w:p>
        </w:tc>
      </w:tr>
      <w:tr w:rsidR="00513259" w:rsidRPr="0054226D" w14:paraId="4CEF2255" w14:textId="77777777" w:rsidTr="001A3F26">
        <w:tc>
          <w:tcPr>
            <w:tcW w:w="2161" w:type="dxa"/>
          </w:tcPr>
          <w:p w14:paraId="5E6C740C"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513259" w:rsidRPr="00121B57" w:rsidRDefault="00513259" w:rsidP="00513259">
            <w:pPr>
              <w:pStyle w:val="TAL"/>
              <w:keepNext w:val="0"/>
              <w:keepLines w:val="0"/>
              <w:widowControl w:val="0"/>
            </w:pPr>
            <w:r w:rsidRPr="00121B57">
              <w:rPr>
                <w:szCs w:val="18"/>
              </w:rPr>
              <w:t>O</w:t>
            </w:r>
          </w:p>
        </w:tc>
        <w:tc>
          <w:tcPr>
            <w:tcW w:w="1080" w:type="dxa"/>
          </w:tcPr>
          <w:p w14:paraId="6142653E" w14:textId="77777777" w:rsidR="00513259" w:rsidRPr="00121B57" w:rsidRDefault="00513259" w:rsidP="00513259">
            <w:pPr>
              <w:pStyle w:val="TAL"/>
              <w:keepNext w:val="0"/>
              <w:keepLines w:val="0"/>
              <w:widowControl w:val="0"/>
            </w:pPr>
          </w:p>
        </w:tc>
        <w:tc>
          <w:tcPr>
            <w:tcW w:w="1512" w:type="dxa"/>
          </w:tcPr>
          <w:p w14:paraId="4B32EED7" w14:textId="77777777" w:rsidR="00513259" w:rsidRPr="00121B57" w:rsidRDefault="00513259" w:rsidP="00513259">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513259" w:rsidRPr="00121B57" w:rsidRDefault="00513259" w:rsidP="00513259">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513259" w:rsidRPr="00121B57" w:rsidRDefault="00513259" w:rsidP="00513259">
            <w:pPr>
              <w:pStyle w:val="TAC"/>
              <w:keepNext w:val="0"/>
              <w:keepLines w:val="0"/>
              <w:widowControl w:val="0"/>
              <w:rPr>
                <w:szCs w:val="18"/>
              </w:rPr>
            </w:pPr>
            <w:r>
              <w:rPr>
                <w:szCs w:val="18"/>
              </w:rPr>
              <w:t>-</w:t>
            </w:r>
          </w:p>
        </w:tc>
        <w:tc>
          <w:tcPr>
            <w:tcW w:w="1080" w:type="dxa"/>
          </w:tcPr>
          <w:p w14:paraId="5C4E8FCA" w14:textId="77777777" w:rsidR="00513259" w:rsidRPr="00121B57" w:rsidRDefault="00513259" w:rsidP="00513259">
            <w:pPr>
              <w:pStyle w:val="TAC"/>
              <w:keepNext w:val="0"/>
              <w:keepLines w:val="0"/>
              <w:widowControl w:val="0"/>
              <w:rPr>
                <w:szCs w:val="18"/>
              </w:rPr>
            </w:pPr>
          </w:p>
        </w:tc>
      </w:tr>
      <w:tr w:rsidR="00513259" w:rsidRPr="0054226D" w14:paraId="28E1BAB3" w14:textId="77777777" w:rsidTr="001A3F26">
        <w:tc>
          <w:tcPr>
            <w:tcW w:w="2161" w:type="dxa"/>
          </w:tcPr>
          <w:p w14:paraId="0D04EA94" w14:textId="77777777" w:rsidR="00513259" w:rsidRPr="00FD0A8A" w:rsidRDefault="00513259" w:rsidP="00513259">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513259" w:rsidRPr="00121B57" w:rsidRDefault="00513259" w:rsidP="00513259">
            <w:pPr>
              <w:pStyle w:val="TAL"/>
              <w:keepNext w:val="0"/>
              <w:keepLines w:val="0"/>
              <w:widowControl w:val="0"/>
              <w:rPr>
                <w:szCs w:val="18"/>
              </w:rPr>
            </w:pPr>
          </w:p>
        </w:tc>
        <w:tc>
          <w:tcPr>
            <w:tcW w:w="1080" w:type="dxa"/>
          </w:tcPr>
          <w:p w14:paraId="13277A50"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6C8BFE91" w14:textId="77777777" w:rsidR="00513259" w:rsidRPr="00121B57" w:rsidRDefault="00513259" w:rsidP="00513259">
            <w:pPr>
              <w:pStyle w:val="TAL"/>
              <w:keepNext w:val="0"/>
              <w:keepLines w:val="0"/>
              <w:widowControl w:val="0"/>
              <w:rPr>
                <w:szCs w:val="18"/>
              </w:rPr>
            </w:pPr>
          </w:p>
        </w:tc>
        <w:tc>
          <w:tcPr>
            <w:tcW w:w="1728" w:type="dxa"/>
          </w:tcPr>
          <w:p w14:paraId="51B1E0A8" w14:textId="77777777" w:rsidR="00513259" w:rsidRPr="00121B57" w:rsidRDefault="00513259" w:rsidP="00513259">
            <w:pPr>
              <w:pStyle w:val="TAL"/>
              <w:keepNext w:val="0"/>
              <w:keepLines w:val="0"/>
              <w:widowControl w:val="0"/>
              <w:rPr>
                <w:szCs w:val="18"/>
              </w:rPr>
            </w:pPr>
          </w:p>
        </w:tc>
        <w:tc>
          <w:tcPr>
            <w:tcW w:w="1080" w:type="dxa"/>
          </w:tcPr>
          <w:p w14:paraId="30048119" w14:textId="76BEAEDB" w:rsidR="00513259" w:rsidRPr="00121B57" w:rsidRDefault="00513259" w:rsidP="00513259">
            <w:pPr>
              <w:pStyle w:val="TAC"/>
              <w:keepNext w:val="0"/>
              <w:keepLines w:val="0"/>
              <w:widowControl w:val="0"/>
              <w:rPr>
                <w:szCs w:val="18"/>
              </w:rPr>
            </w:pPr>
            <w:r>
              <w:rPr>
                <w:szCs w:val="18"/>
              </w:rPr>
              <w:t>-</w:t>
            </w:r>
          </w:p>
        </w:tc>
        <w:tc>
          <w:tcPr>
            <w:tcW w:w="1080" w:type="dxa"/>
          </w:tcPr>
          <w:p w14:paraId="37D95D6C" w14:textId="77777777" w:rsidR="00513259" w:rsidRPr="00121B57" w:rsidRDefault="00513259" w:rsidP="00513259">
            <w:pPr>
              <w:pStyle w:val="TAC"/>
              <w:keepNext w:val="0"/>
              <w:keepLines w:val="0"/>
              <w:widowControl w:val="0"/>
              <w:rPr>
                <w:szCs w:val="18"/>
              </w:rPr>
            </w:pPr>
          </w:p>
        </w:tc>
      </w:tr>
      <w:tr w:rsidR="00513259" w:rsidRPr="0054226D" w14:paraId="1A191C6F" w14:textId="77777777" w:rsidTr="001A3F26">
        <w:tc>
          <w:tcPr>
            <w:tcW w:w="2161" w:type="dxa"/>
          </w:tcPr>
          <w:p w14:paraId="76C41CEC" w14:textId="77777777" w:rsidR="00513259" w:rsidRPr="00FD0A8A" w:rsidRDefault="00513259" w:rsidP="00513259">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513259" w:rsidRPr="00121B57" w:rsidRDefault="00513259" w:rsidP="00513259">
            <w:pPr>
              <w:pStyle w:val="TAL"/>
              <w:keepNext w:val="0"/>
              <w:keepLines w:val="0"/>
              <w:widowControl w:val="0"/>
              <w:rPr>
                <w:szCs w:val="18"/>
              </w:rPr>
            </w:pPr>
          </w:p>
        </w:tc>
        <w:tc>
          <w:tcPr>
            <w:tcW w:w="1080" w:type="dxa"/>
          </w:tcPr>
          <w:p w14:paraId="135C6EC9" w14:textId="77777777" w:rsidR="00513259" w:rsidRPr="00D219C3" w:rsidRDefault="00513259" w:rsidP="00513259">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513259" w:rsidRPr="00121B57" w:rsidRDefault="00513259" w:rsidP="00513259">
            <w:pPr>
              <w:pStyle w:val="TAL"/>
              <w:keepNext w:val="0"/>
              <w:keepLines w:val="0"/>
              <w:widowControl w:val="0"/>
              <w:rPr>
                <w:szCs w:val="18"/>
              </w:rPr>
            </w:pPr>
          </w:p>
        </w:tc>
        <w:tc>
          <w:tcPr>
            <w:tcW w:w="1728" w:type="dxa"/>
          </w:tcPr>
          <w:p w14:paraId="5A4043AD" w14:textId="77777777" w:rsidR="00513259" w:rsidRPr="00121B57" w:rsidRDefault="00513259" w:rsidP="00513259">
            <w:pPr>
              <w:pStyle w:val="TAL"/>
              <w:keepNext w:val="0"/>
              <w:keepLines w:val="0"/>
              <w:widowControl w:val="0"/>
              <w:rPr>
                <w:szCs w:val="18"/>
              </w:rPr>
            </w:pPr>
          </w:p>
        </w:tc>
        <w:tc>
          <w:tcPr>
            <w:tcW w:w="1080" w:type="dxa"/>
          </w:tcPr>
          <w:p w14:paraId="6E711C1C" w14:textId="63687E7C" w:rsidR="00513259" w:rsidRPr="00121B57" w:rsidRDefault="00513259" w:rsidP="00513259">
            <w:pPr>
              <w:pStyle w:val="TAC"/>
              <w:keepNext w:val="0"/>
              <w:keepLines w:val="0"/>
              <w:widowControl w:val="0"/>
              <w:rPr>
                <w:szCs w:val="18"/>
              </w:rPr>
            </w:pPr>
            <w:r>
              <w:rPr>
                <w:szCs w:val="18"/>
              </w:rPr>
              <w:t>-</w:t>
            </w:r>
          </w:p>
        </w:tc>
        <w:tc>
          <w:tcPr>
            <w:tcW w:w="1080" w:type="dxa"/>
          </w:tcPr>
          <w:p w14:paraId="04505D54" w14:textId="77777777" w:rsidR="00513259" w:rsidRPr="00121B57" w:rsidRDefault="00513259" w:rsidP="00513259">
            <w:pPr>
              <w:pStyle w:val="TAC"/>
              <w:keepNext w:val="0"/>
              <w:keepLines w:val="0"/>
              <w:widowControl w:val="0"/>
              <w:rPr>
                <w:szCs w:val="18"/>
              </w:rPr>
            </w:pPr>
          </w:p>
        </w:tc>
      </w:tr>
      <w:tr w:rsidR="00513259" w:rsidRPr="0054226D" w14:paraId="59E000A3" w14:textId="77777777" w:rsidTr="001A3F26">
        <w:tc>
          <w:tcPr>
            <w:tcW w:w="2161" w:type="dxa"/>
          </w:tcPr>
          <w:p w14:paraId="50649BA6" w14:textId="77777777" w:rsidR="00513259" w:rsidRPr="00121B57" w:rsidRDefault="00513259" w:rsidP="00513259">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513259" w:rsidRPr="00121B57" w:rsidRDefault="00513259" w:rsidP="00513259">
            <w:pPr>
              <w:pStyle w:val="TAL"/>
              <w:keepNext w:val="0"/>
              <w:keepLines w:val="0"/>
              <w:widowControl w:val="0"/>
              <w:rPr>
                <w:szCs w:val="18"/>
              </w:rPr>
            </w:pPr>
            <w:r>
              <w:rPr>
                <w:szCs w:val="18"/>
              </w:rPr>
              <w:t>M</w:t>
            </w:r>
          </w:p>
        </w:tc>
        <w:tc>
          <w:tcPr>
            <w:tcW w:w="1080" w:type="dxa"/>
          </w:tcPr>
          <w:p w14:paraId="1E6A841D" w14:textId="77777777" w:rsidR="00513259" w:rsidRPr="00121B57" w:rsidRDefault="00513259" w:rsidP="00513259">
            <w:pPr>
              <w:pStyle w:val="TAL"/>
              <w:keepNext w:val="0"/>
              <w:keepLines w:val="0"/>
              <w:widowControl w:val="0"/>
            </w:pPr>
          </w:p>
        </w:tc>
        <w:tc>
          <w:tcPr>
            <w:tcW w:w="1512" w:type="dxa"/>
          </w:tcPr>
          <w:p w14:paraId="775B028E" w14:textId="77777777" w:rsidR="00513259" w:rsidRPr="00121B57" w:rsidRDefault="00513259" w:rsidP="00513259">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513259" w:rsidRPr="00121B57" w:rsidRDefault="00513259" w:rsidP="00513259">
            <w:pPr>
              <w:pStyle w:val="TAL"/>
              <w:keepNext w:val="0"/>
              <w:keepLines w:val="0"/>
              <w:widowControl w:val="0"/>
              <w:rPr>
                <w:szCs w:val="18"/>
              </w:rPr>
            </w:pPr>
            <w:r w:rsidRPr="00B37BB8">
              <w:rPr>
                <w:szCs w:val="18"/>
              </w:rPr>
              <w:t>Milli-seconds</w:t>
            </w:r>
          </w:p>
        </w:tc>
        <w:tc>
          <w:tcPr>
            <w:tcW w:w="1080" w:type="dxa"/>
          </w:tcPr>
          <w:p w14:paraId="71E0D682" w14:textId="49830878" w:rsidR="00513259" w:rsidRPr="00B37BB8" w:rsidRDefault="00513259" w:rsidP="00513259">
            <w:pPr>
              <w:pStyle w:val="TAC"/>
              <w:keepNext w:val="0"/>
              <w:keepLines w:val="0"/>
              <w:widowControl w:val="0"/>
              <w:rPr>
                <w:szCs w:val="18"/>
              </w:rPr>
            </w:pPr>
            <w:r>
              <w:rPr>
                <w:szCs w:val="18"/>
              </w:rPr>
              <w:t>-</w:t>
            </w:r>
          </w:p>
        </w:tc>
        <w:tc>
          <w:tcPr>
            <w:tcW w:w="1080" w:type="dxa"/>
          </w:tcPr>
          <w:p w14:paraId="59923AA0" w14:textId="77777777" w:rsidR="00513259" w:rsidRPr="00B37BB8" w:rsidRDefault="00513259" w:rsidP="00513259">
            <w:pPr>
              <w:pStyle w:val="TAC"/>
              <w:keepNext w:val="0"/>
              <w:keepLines w:val="0"/>
              <w:widowControl w:val="0"/>
              <w:rPr>
                <w:szCs w:val="18"/>
              </w:rPr>
            </w:pPr>
          </w:p>
        </w:tc>
      </w:tr>
      <w:tr w:rsidR="00513259" w:rsidRPr="0054226D" w14:paraId="17B2EB9F" w14:textId="77777777" w:rsidTr="001A3F26">
        <w:tc>
          <w:tcPr>
            <w:tcW w:w="2161" w:type="dxa"/>
          </w:tcPr>
          <w:p w14:paraId="0185585E"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513259" w:rsidRPr="00121B57" w:rsidRDefault="00513259" w:rsidP="00513259">
            <w:pPr>
              <w:pStyle w:val="TAL"/>
              <w:keepNext w:val="0"/>
              <w:keepLines w:val="0"/>
              <w:widowControl w:val="0"/>
              <w:rPr>
                <w:szCs w:val="18"/>
              </w:rPr>
            </w:pPr>
            <w:r w:rsidRPr="00121B57">
              <w:rPr>
                <w:rFonts w:hint="eastAsia"/>
                <w:lang w:eastAsia="zh-CN"/>
              </w:rPr>
              <w:t>O</w:t>
            </w:r>
          </w:p>
        </w:tc>
        <w:tc>
          <w:tcPr>
            <w:tcW w:w="1080" w:type="dxa"/>
          </w:tcPr>
          <w:p w14:paraId="37EA399C" w14:textId="77777777" w:rsidR="00513259" w:rsidRPr="00121B57" w:rsidRDefault="00513259" w:rsidP="00513259">
            <w:pPr>
              <w:pStyle w:val="TAL"/>
              <w:keepNext w:val="0"/>
              <w:keepLines w:val="0"/>
              <w:widowControl w:val="0"/>
            </w:pPr>
          </w:p>
        </w:tc>
        <w:tc>
          <w:tcPr>
            <w:tcW w:w="1512" w:type="dxa"/>
          </w:tcPr>
          <w:p w14:paraId="2FB0F941" w14:textId="77777777" w:rsidR="00513259" w:rsidRPr="00121B57" w:rsidRDefault="00513259" w:rsidP="00513259">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513259" w:rsidRPr="00121B57" w:rsidRDefault="00513259" w:rsidP="00513259">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513259" w:rsidRPr="00121B57" w:rsidRDefault="00513259" w:rsidP="00513259">
            <w:pPr>
              <w:pStyle w:val="TAC"/>
              <w:keepNext w:val="0"/>
              <w:keepLines w:val="0"/>
              <w:widowControl w:val="0"/>
              <w:rPr>
                <w:szCs w:val="18"/>
              </w:rPr>
            </w:pPr>
            <w:r>
              <w:rPr>
                <w:szCs w:val="18"/>
              </w:rPr>
              <w:t>-</w:t>
            </w:r>
          </w:p>
        </w:tc>
        <w:tc>
          <w:tcPr>
            <w:tcW w:w="1080" w:type="dxa"/>
          </w:tcPr>
          <w:p w14:paraId="3979FB85" w14:textId="77777777" w:rsidR="00513259" w:rsidRPr="00121B57" w:rsidRDefault="00513259" w:rsidP="00513259">
            <w:pPr>
              <w:pStyle w:val="TAC"/>
              <w:keepNext w:val="0"/>
              <w:keepLines w:val="0"/>
              <w:widowControl w:val="0"/>
              <w:rPr>
                <w:szCs w:val="18"/>
              </w:rPr>
            </w:pPr>
          </w:p>
        </w:tc>
      </w:tr>
      <w:tr w:rsidR="00513259" w:rsidRPr="0054226D" w14:paraId="7327B7B6" w14:textId="77777777" w:rsidTr="001A3F26">
        <w:tc>
          <w:tcPr>
            <w:tcW w:w="2161" w:type="dxa"/>
          </w:tcPr>
          <w:p w14:paraId="4605DF1F"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37D31028" w14:textId="77777777" w:rsidR="00513259" w:rsidRPr="00121B57" w:rsidRDefault="00513259" w:rsidP="00513259">
            <w:pPr>
              <w:pStyle w:val="TAL"/>
              <w:keepNext w:val="0"/>
              <w:keepLines w:val="0"/>
              <w:widowControl w:val="0"/>
            </w:pPr>
          </w:p>
        </w:tc>
        <w:tc>
          <w:tcPr>
            <w:tcW w:w="1512" w:type="dxa"/>
          </w:tcPr>
          <w:p w14:paraId="371F9F88" w14:textId="77777777" w:rsidR="00513259" w:rsidRPr="00121B57" w:rsidRDefault="00513259" w:rsidP="00513259">
            <w:pPr>
              <w:pStyle w:val="TAL"/>
              <w:keepNext w:val="0"/>
              <w:keepLines w:val="0"/>
              <w:widowControl w:val="0"/>
              <w:rPr>
                <w:noProof/>
                <w:lang w:eastAsia="zh-CN"/>
              </w:rPr>
            </w:pPr>
            <w:r w:rsidRPr="00121B57">
              <w:t>9.2.</w:t>
            </w:r>
            <w:r>
              <w:t>53</w:t>
            </w:r>
          </w:p>
        </w:tc>
        <w:tc>
          <w:tcPr>
            <w:tcW w:w="1728" w:type="dxa"/>
          </w:tcPr>
          <w:p w14:paraId="5337E571" w14:textId="77777777" w:rsidR="00513259" w:rsidRPr="00121B57" w:rsidRDefault="00513259" w:rsidP="00513259">
            <w:pPr>
              <w:pStyle w:val="TAL"/>
              <w:keepNext w:val="0"/>
              <w:keepLines w:val="0"/>
              <w:widowControl w:val="0"/>
              <w:rPr>
                <w:szCs w:val="18"/>
              </w:rPr>
            </w:pPr>
          </w:p>
        </w:tc>
        <w:tc>
          <w:tcPr>
            <w:tcW w:w="1080" w:type="dxa"/>
          </w:tcPr>
          <w:p w14:paraId="226A135E" w14:textId="6F21C793" w:rsidR="00513259" w:rsidRPr="00121B57" w:rsidRDefault="00513259" w:rsidP="00513259">
            <w:pPr>
              <w:pStyle w:val="TAC"/>
              <w:keepNext w:val="0"/>
              <w:keepLines w:val="0"/>
              <w:widowControl w:val="0"/>
              <w:rPr>
                <w:szCs w:val="18"/>
              </w:rPr>
            </w:pPr>
            <w:r>
              <w:rPr>
                <w:szCs w:val="18"/>
              </w:rPr>
              <w:t>-</w:t>
            </w:r>
          </w:p>
        </w:tc>
        <w:tc>
          <w:tcPr>
            <w:tcW w:w="1080" w:type="dxa"/>
          </w:tcPr>
          <w:p w14:paraId="5A75C587" w14:textId="77777777" w:rsidR="00513259" w:rsidRPr="00121B57" w:rsidRDefault="00513259" w:rsidP="00513259">
            <w:pPr>
              <w:pStyle w:val="TAC"/>
              <w:keepNext w:val="0"/>
              <w:keepLines w:val="0"/>
              <w:widowControl w:val="0"/>
              <w:rPr>
                <w:szCs w:val="18"/>
              </w:rPr>
            </w:pPr>
          </w:p>
        </w:tc>
      </w:tr>
      <w:tr w:rsidR="00513259" w:rsidRPr="0054226D" w14:paraId="012CBBA6" w14:textId="77777777" w:rsidTr="001A3F26">
        <w:tc>
          <w:tcPr>
            <w:tcW w:w="2161" w:type="dxa"/>
          </w:tcPr>
          <w:p w14:paraId="55BFC1FE" w14:textId="77777777" w:rsidR="00513259" w:rsidRPr="004C7327" w:rsidRDefault="00513259" w:rsidP="00513259">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513259" w:rsidRPr="00121B57" w:rsidRDefault="00513259" w:rsidP="00513259">
            <w:pPr>
              <w:pStyle w:val="TAL"/>
              <w:keepNext w:val="0"/>
              <w:keepLines w:val="0"/>
              <w:widowControl w:val="0"/>
            </w:pPr>
            <w:r>
              <w:rPr>
                <w:rFonts w:hint="eastAsia"/>
                <w:lang w:eastAsia="zh-CN"/>
              </w:rPr>
              <w:t>O</w:t>
            </w:r>
          </w:p>
        </w:tc>
        <w:tc>
          <w:tcPr>
            <w:tcW w:w="1080" w:type="dxa"/>
          </w:tcPr>
          <w:p w14:paraId="71C49945" w14:textId="77777777" w:rsidR="00513259" w:rsidRPr="00121B57" w:rsidRDefault="00513259" w:rsidP="00513259">
            <w:pPr>
              <w:pStyle w:val="TAL"/>
              <w:keepNext w:val="0"/>
              <w:keepLines w:val="0"/>
              <w:widowControl w:val="0"/>
            </w:pPr>
          </w:p>
        </w:tc>
        <w:tc>
          <w:tcPr>
            <w:tcW w:w="1512" w:type="dxa"/>
          </w:tcPr>
          <w:p w14:paraId="1E38E407" w14:textId="77777777" w:rsidR="00513259" w:rsidRPr="00121B57" w:rsidRDefault="00513259" w:rsidP="00513259">
            <w:pPr>
              <w:pStyle w:val="TAL"/>
              <w:keepNext w:val="0"/>
              <w:keepLines w:val="0"/>
              <w:widowControl w:val="0"/>
            </w:pPr>
            <w:r>
              <w:rPr>
                <w:rFonts w:hint="eastAsia"/>
                <w:lang w:eastAsia="zh-CN"/>
              </w:rPr>
              <w:t>9</w:t>
            </w:r>
            <w:r>
              <w:rPr>
                <w:lang w:eastAsia="zh-CN"/>
              </w:rPr>
              <w:t>.2.60</w:t>
            </w:r>
          </w:p>
        </w:tc>
        <w:tc>
          <w:tcPr>
            <w:tcW w:w="1728" w:type="dxa"/>
          </w:tcPr>
          <w:p w14:paraId="0790B30B" w14:textId="77777777" w:rsidR="00513259" w:rsidRPr="00121B57" w:rsidRDefault="00513259" w:rsidP="00513259">
            <w:pPr>
              <w:pStyle w:val="TAL"/>
              <w:keepNext w:val="0"/>
              <w:keepLines w:val="0"/>
              <w:widowControl w:val="0"/>
              <w:rPr>
                <w:szCs w:val="18"/>
              </w:rPr>
            </w:pPr>
          </w:p>
        </w:tc>
        <w:tc>
          <w:tcPr>
            <w:tcW w:w="1080" w:type="dxa"/>
          </w:tcPr>
          <w:p w14:paraId="55315FF2" w14:textId="51041F73" w:rsidR="00513259" w:rsidRPr="00121B57" w:rsidRDefault="00513259" w:rsidP="00513259">
            <w:pPr>
              <w:pStyle w:val="TAC"/>
              <w:keepNext w:val="0"/>
              <w:keepLines w:val="0"/>
              <w:widowControl w:val="0"/>
              <w:rPr>
                <w:szCs w:val="18"/>
              </w:rPr>
            </w:pPr>
            <w:r>
              <w:rPr>
                <w:szCs w:val="18"/>
              </w:rPr>
              <w:t>-</w:t>
            </w:r>
          </w:p>
        </w:tc>
        <w:tc>
          <w:tcPr>
            <w:tcW w:w="1080" w:type="dxa"/>
          </w:tcPr>
          <w:p w14:paraId="623AB488" w14:textId="77777777" w:rsidR="00513259" w:rsidRPr="00121B57" w:rsidRDefault="00513259" w:rsidP="00513259">
            <w:pPr>
              <w:pStyle w:val="TAC"/>
              <w:keepNext w:val="0"/>
              <w:keepLines w:val="0"/>
              <w:widowControl w:val="0"/>
              <w:rPr>
                <w:szCs w:val="18"/>
              </w:rPr>
            </w:pPr>
          </w:p>
        </w:tc>
      </w:tr>
      <w:tr w:rsidR="00513259" w:rsidRPr="0054226D" w14:paraId="047A7DD7" w14:textId="77777777" w:rsidTr="001A3F26">
        <w:tc>
          <w:tcPr>
            <w:tcW w:w="2161" w:type="dxa"/>
          </w:tcPr>
          <w:p w14:paraId="2C27748C" w14:textId="77777777" w:rsidR="00513259" w:rsidRPr="00121B57" w:rsidRDefault="00513259" w:rsidP="00513259">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4F5D582E" w14:textId="77777777" w:rsidR="00513259" w:rsidRPr="00121B57" w:rsidRDefault="00513259" w:rsidP="00513259">
            <w:pPr>
              <w:pStyle w:val="TAL"/>
              <w:keepNext w:val="0"/>
              <w:keepLines w:val="0"/>
              <w:widowControl w:val="0"/>
            </w:pPr>
          </w:p>
        </w:tc>
        <w:tc>
          <w:tcPr>
            <w:tcW w:w="1512" w:type="dxa"/>
          </w:tcPr>
          <w:p w14:paraId="4B0CBF21" w14:textId="77777777" w:rsidR="00513259" w:rsidRPr="00121B57" w:rsidRDefault="00513259" w:rsidP="00513259">
            <w:pPr>
              <w:pStyle w:val="TAL"/>
              <w:keepNext w:val="0"/>
              <w:keepLines w:val="0"/>
              <w:widowControl w:val="0"/>
              <w:rPr>
                <w:noProof/>
                <w:lang w:eastAsia="zh-CN"/>
              </w:rPr>
            </w:pPr>
            <w:r w:rsidRPr="00121B57">
              <w:t>9.2.</w:t>
            </w:r>
            <w:r>
              <w:t>54</w:t>
            </w:r>
          </w:p>
        </w:tc>
        <w:tc>
          <w:tcPr>
            <w:tcW w:w="1728" w:type="dxa"/>
          </w:tcPr>
          <w:p w14:paraId="430D3D97" w14:textId="77777777" w:rsidR="00513259" w:rsidRPr="00121B57" w:rsidRDefault="00513259" w:rsidP="00513259">
            <w:pPr>
              <w:pStyle w:val="TAL"/>
              <w:keepNext w:val="0"/>
              <w:keepLines w:val="0"/>
              <w:widowControl w:val="0"/>
              <w:rPr>
                <w:szCs w:val="18"/>
              </w:rPr>
            </w:pPr>
          </w:p>
        </w:tc>
        <w:tc>
          <w:tcPr>
            <w:tcW w:w="1080" w:type="dxa"/>
          </w:tcPr>
          <w:p w14:paraId="6E009335" w14:textId="3BDE01BD" w:rsidR="00513259" w:rsidRPr="00121B57" w:rsidRDefault="00513259" w:rsidP="00513259">
            <w:pPr>
              <w:pStyle w:val="TAC"/>
              <w:keepNext w:val="0"/>
              <w:keepLines w:val="0"/>
              <w:widowControl w:val="0"/>
              <w:rPr>
                <w:szCs w:val="18"/>
              </w:rPr>
            </w:pPr>
            <w:r>
              <w:rPr>
                <w:szCs w:val="18"/>
              </w:rPr>
              <w:t>-</w:t>
            </w:r>
          </w:p>
        </w:tc>
        <w:tc>
          <w:tcPr>
            <w:tcW w:w="1080" w:type="dxa"/>
          </w:tcPr>
          <w:p w14:paraId="271C51CA" w14:textId="77777777" w:rsidR="00513259" w:rsidRPr="00121B57" w:rsidRDefault="00513259" w:rsidP="00513259">
            <w:pPr>
              <w:pStyle w:val="TAC"/>
              <w:keepNext w:val="0"/>
              <w:keepLines w:val="0"/>
              <w:widowControl w:val="0"/>
              <w:rPr>
                <w:szCs w:val="18"/>
              </w:rPr>
            </w:pPr>
          </w:p>
        </w:tc>
      </w:tr>
      <w:tr w:rsidR="00513259" w:rsidRPr="0054226D" w14:paraId="01BDF462" w14:textId="77777777" w:rsidTr="001A3F26">
        <w:tc>
          <w:tcPr>
            <w:tcW w:w="2161" w:type="dxa"/>
          </w:tcPr>
          <w:p w14:paraId="6A3A5135" w14:textId="77777777" w:rsidR="00513259" w:rsidRPr="00121B57" w:rsidRDefault="00513259" w:rsidP="00513259">
            <w:pPr>
              <w:pStyle w:val="TAL"/>
              <w:keepNext w:val="0"/>
              <w:keepLines w:val="0"/>
              <w:widowControl w:val="0"/>
            </w:pPr>
            <w:r w:rsidRPr="00A01747">
              <w:rPr>
                <w:lang w:eastAsia="zh-CN"/>
              </w:rPr>
              <w:t>SRS Frequency</w:t>
            </w:r>
          </w:p>
        </w:tc>
        <w:tc>
          <w:tcPr>
            <w:tcW w:w="1080" w:type="dxa"/>
          </w:tcPr>
          <w:p w14:paraId="5A4A4F9E" w14:textId="77777777" w:rsidR="00513259" w:rsidRPr="00121B57" w:rsidRDefault="00513259" w:rsidP="00513259">
            <w:pPr>
              <w:pStyle w:val="TAL"/>
              <w:keepNext w:val="0"/>
              <w:keepLines w:val="0"/>
              <w:widowControl w:val="0"/>
            </w:pPr>
            <w:r w:rsidRPr="00A01747">
              <w:rPr>
                <w:lang w:eastAsia="zh-CN"/>
              </w:rPr>
              <w:t>O</w:t>
            </w:r>
          </w:p>
        </w:tc>
        <w:tc>
          <w:tcPr>
            <w:tcW w:w="1080" w:type="dxa"/>
          </w:tcPr>
          <w:p w14:paraId="6FDD59C8" w14:textId="77777777" w:rsidR="00513259" w:rsidRPr="00121B57" w:rsidRDefault="00513259" w:rsidP="00513259">
            <w:pPr>
              <w:pStyle w:val="TAL"/>
              <w:keepNext w:val="0"/>
              <w:keepLines w:val="0"/>
              <w:widowControl w:val="0"/>
            </w:pPr>
          </w:p>
        </w:tc>
        <w:tc>
          <w:tcPr>
            <w:tcW w:w="1512" w:type="dxa"/>
          </w:tcPr>
          <w:p w14:paraId="19CA3163" w14:textId="77777777" w:rsidR="00513259" w:rsidRPr="00121B57" w:rsidRDefault="00513259" w:rsidP="00513259">
            <w:pPr>
              <w:pStyle w:val="TAL"/>
              <w:keepNext w:val="0"/>
              <w:keepLines w:val="0"/>
              <w:widowControl w:val="0"/>
            </w:pPr>
            <w:r w:rsidRPr="00A01747">
              <w:t>INTEGER(0..3279165)</w:t>
            </w:r>
          </w:p>
        </w:tc>
        <w:tc>
          <w:tcPr>
            <w:tcW w:w="1728" w:type="dxa"/>
          </w:tcPr>
          <w:p w14:paraId="7CD573CF" w14:textId="77777777" w:rsidR="00513259" w:rsidRDefault="00513259" w:rsidP="00513259">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513259" w:rsidRPr="00121B57" w:rsidRDefault="00513259" w:rsidP="00513259">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513259" w:rsidRPr="00121B57" w:rsidRDefault="00513259" w:rsidP="00513259">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513259" w:rsidRPr="00121B57" w:rsidRDefault="00513259" w:rsidP="00513259">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33" w:name="_CR9_2_28"/>
      <w:bookmarkStart w:id="2734" w:name="_Toc534730156"/>
      <w:bookmarkStart w:id="2735" w:name="_Toc51776046"/>
      <w:bookmarkStart w:id="2736" w:name="_Toc56773068"/>
      <w:bookmarkStart w:id="2737" w:name="_Toc64447697"/>
      <w:bookmarkStart w:id="2738" w:name="_Toc74152353"/>
      <w:bookmarkStart w:id="2739" w:name="_Toc88654206"/>
      <w:bookmarkStart w:id="2740" w:name="_Toc99056275"/>
      <w:bookmarkStart w:id="2741" w:name="_Toc99959208"/>
      <w:bookmarkStart w:id="2742" w:name="_Toc105612394"/>
      <w:bookmarkStart w:id="2743" w:name="_Toc106109610"/>
      <w:bookmarkStart w:id="2744" w:name="_Toc112766502"/>
      <w:bookmarkStart w:id="2745" w:name="_Toc113379418"/>
      <w:bookmarkStart w:id="2746" w:name="_Toc120091971"/>
      <w:bookmarkStart w:id="2747" w:name="_Toc170751227"/>
      <w:bookmarkEnd w:id="2733"/>
      <w:r w:rsidRPr="0054226D">
        <w:t>9.2.</w:t>
      </w:r>
      <w:r>
        <w:t>28</w:t>
      </w:r>
      <w:r w:rsidRPr="0054226D">
        <w:tab/>
      </w:r>
      <w:bookmarkEnd w:id="2734"/>
      <w:r>
        <w:t>SRS 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8F7BEB" w:rsidRDefault="00D422B7" w:rsidP="00F637BE">
      <w:pPr>
        <w:widowControl w:val="0"/>
      </w:pPr>
    </w:p>
    <w:p w14:paraId="46A16012" w14:textId="77777777" w:rsidR="00D422B7" w:rsidRPr="002A1C8D" w:rsidRDefault="00D422B7" w:rsidP="00F637BE">
      <w:pPr>
        <w:pStyle w:val="Heading3"/>
        <w:keepNext w:val="0"/>
        <w:keepLines w:val="0"/>
        <w:widowControl w:val="0"/>
      </w:pPr>
      <w:bookmarkStart w:id="2748" w:name="_CR9_2_29"/>
      <w:bookmarkStart w:id="2749" w:name="_Toc51776047"/>
      <w:bookmarkStart w:id="2750" w:name="_Toc56773069"/>
      <w:bookmarkStart w:id="2751" w:name="_Toc64447698"/>
      <w:bookmarkStart w:id="2752" w:name="_Toc74152354"/>
      <w:bookmarkStart w:id="2753" w:name="_Toc88654207"/>
      <w:bookmarkStart w:id="2754" w:name="_Toc99056276"/>
      <w:bookmarkStart w:id="2755" w:name="_Toc99959209"/>
      <w:bookmarkStart w:id="2756" w:name="_Toc105612395"/>
      <w:bookmarkStart w:id="2757" w:name="_Toc106109611"/>
      <w:bookmarkStart w:id="2758" w:name="_Toc112766503"/>
      <w:bookmarkStart w:id="2759" w:name="_Toc113379419"/>
      <w:bookmarkStart w:id="2760" w:name="_Toc120091972"/>
      <w:bookmarkStart w:id="2761" w:name="_Toc170751228"/>
      <w:bookmarkEnd w:id="2748"/>
      <w:r w:rsidRPr="002A1C8D">
        <w:t>9.2.</w:t>
      </w:r>
      <w:r>
        <w:t>29</w:t>
      </w:r>
      <w:r w:rsidRPr="002A1C8D">
        <w:tab/>
        <w:t>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2A1C8D">
        <w:t xml:space="preserve"> </w:t>
      </w:r>
    </w:p>
    <w:p w14:paraId="53A75C1D" w14:textId="77777777" w:rsidR="007D4075" w:rsidRPr="00504F3B" w:rsidRDefault="007D4075" w:rsidP="00A4571B">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8F7BEB" w:rsidRDefault="00D422B7" w:rsidP="00F637BE">
      <w:pPr>
        <w:widowControl w:val="0"/>
        <w:rPr>
          <w:bCs/>
        </w:rPr>
      </w:pPr>
    </w:p>
    <w:p w14:paraId="52A3D445" w14:textId="77777777" w:rsidR="00D422B7" w:rsidRPr="002A1C8D" w:rsidRDefault="00D422B7" w:rsidP="00F637BE">
      <w:pPr>
        <w:pStyle w:val="Heading3"/>
        <w:keepNext w:val="0"/>
        <w:keepLines w:val="0"/>
        <w:widowControl w:val="0"/>
      </w:pPr>
      <w:bookmarkStart w:id="2762" w:name="_CR9_2_30"/>
      <w:bookmarkStart w:id="2763" w:name="_Toc51776048"/>
      <w:bookmarkStart w:id="2764" w:name="_Toc56773070"/>
      <w:bookmarkStart w:id="2765" w:name="_Toc64447699"/>
      <w:bookmarkStart w:id="2766" w:name="_Toc74152355"/>
      <w:bookmarkStart w:id="2767" w:name="_Toc88654208"/>
      <w:bookmarkStart w:id="2768" w:name="_Toc99056277"/>
      <w:bookmarkStart w:id="2769" w:name="_Toc99959210"/>
      <w:bookmarkStart w:id="2770" w:name="_Toc105612396"/>
      <w:bookmarkStart w:id="2771" w:name="_Toc106109612"/>
      <w:bookmarkStart w:id="2772" w:name="_Toc112766504"/>
      <w:bookmarkStart w:id="2773" w:name="_Toc113379420"/>
      <w:bookmarkStart w:id="2774" w:name="_Toc120091973"/>
      <w:bookmarkStart w:id="2775" w:name="_Toc170751229"/>
      <w:bookmarkEnd w:id="2762"/>
      <w:r w:rsidRPr="002A1C8D">
        <w:t>9.2.</w:t>
      </w:r>
      <w:r>
        <w:t>30</w:t>
      </w:r>
      <w:r w:rsidRPr="002A1C8D">
        <w:tab/>
        <w:t>Positioning 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76" w:name="_CR9_2_31"/>
      <w:bookmarkStart w:id="2777" w:name="_Toc47618339"/>
      <w:bookmarkStart w:id="2778" w:name="_Toc47618675"/>
      <w:bookmarkStart w:id="2779" w:name="_Toc47618870"/>
      <w:bookmarkStart w:id="2780" w:name="_Toc47620093"/>
      <w:bookmarkStart w:id="2781" w:name="_Toc51776049"/>
      <w:bookmarkStart w:id="2782" w:name="_Toc56773071"/>
      <w:bookmarkStart w:id="2783" w:name="_Toc64447700"/>
      <w:bookmarkStart w:id="2784" w:name="_Toc74152356"/>
      <w:bookmarkStart w:id="2785" w:name="_Toc88654209"/>
      <w:bookmarkStart w:id="2786" w:name="_Toc99056278"/>
      <w:bookmarkStart w:id="2787" w:name="_Toc99959211"/>
      <w:bookmarkStart w:id="2788" w:name="_Toc105612397"/>
      <w:bookmarkStart w:id="2789" w:name="_Toc106109613"/>
      <w:bookmarkStart w:id="2790" w:name="_Toc112766505"/>
      <w:bookmarkStart w:id="2791" w:name="_Toc113379421"/>
      <w:bookmarkStart w:id="2792" w:name="_Toc120091974"/>
      <w:bookmarkStart w:id="2793" w:name="_Toc170751230"/>
      <w:bookmarkEnd w:id="2776"/>
      <w:r w:rsidRPr="00504F3B">
        <w:t>9.2.</w:t>
      </w:r>
      <w:r>
        <w:t>31</w:t>
      </w:r>
      <w:r w:rsidRPr="00504F3B">
        <w:tab/>
        <w:t>SRS Resource Set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94" w:name="_CR9_2_32"/>
      <w:bookmarkStart w:id="2795" w:name="_Toc47618340"/>
      <w:bookmarkStart w:id="2796" w:name="_Toc47618676"/>
      <w:bookmarkStart w:id="2797" w:name="_Toc47618871"/>
      <w:bookmarkStart w:id="2798" w:name="_Toc47620094"/>
      <w:bookmarkStart w:id="2799" w:name="_Toc51776050"/>
      <w:bookmarkStart w:id="2800" w:name="_Toc56773072"/>
      <w:bookmarkStart w:id="2801" w:name="_Toc64447701"/>
      <w:bookmarkStart w:id="2802" w:name="_Toc74152357"/>
      <w:bookmarkStart w:id="2803" w:name="_Toc88654210"/>
      <w:bookmarkStart w:id="2804" w:name="_Toc99056279"/>
      <w:bookmarkStart w:id="2805" w:name="_Toc99959212"/>
      <w:bookmarkStart w:id="2806" w:name="_Toc105612398"/>
      <w:bookmarkStart w:id="2807" w:name="_Toc106109614"/>
      <w:bookmarkStart w:id="2808" w:name="_Toc112766506"/>
      <w:bookmarkStart w:id="2809" w:name="_Toc113379422"/>
      <w:bookmarkStart w:id="2810" w:name="_Toc120091975"/>
      <w:bookmarkStart w:id="2811" w:name="_Toc170751231"/>
      <w:bookmarkEnd w:id="2794"/>
      <w:r w:rsidRPr="00504F3B">
        <w:t>9.2.</w:t>
      </w:r>
      <w:r>
        <w:t>32</w:t>
      </w:r>
      <w:r w:rsidRPr="00504F3B">
        <w:tab/>
      </w:r>
      <w:bookmarkStart w:id="2812" w:name="_Hlk50054856"/>
      <w:r w:rsidRPr="00504F3B">
        <w:t>Positioning SRS Resource Set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bookmarkEnd w:id="2812"/>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8F7BEB" w:rsidRDefault="00D422B7" w:rsidP="00F637BE">
      <w:pPr>
        <w:widowControl w:val="0"/>
      </w:pPr>
    </w:p>
    <w:p w14:paraId="42247DDD" w14:textId="77777777" w:rsidR="00D422B7" w:rsidRPr="004151EA" w:rsidRDefault="00D422B7" w:rsidP="00F637BE">
      <w:pPr>
        <w:pStyle w:val="Heading3"/>
        <w:keepNext w:val="0"/>
        <w:keepLines w:val="0"/>
        <w:widowControl w:val="0"/>
      </w:pPr>
      <w:bookmarkStart w:id="2813" w:name="_CR9_2_33"/>
      <w:bookmarkStart w:id="2814" w:name="_Toc51776051"/>
      <w:bookmarkStart w:id="2815" w:name="_Toc56773073"/>
      <w:bookmarkStart w:id="2816" w:name="_Toc64447702"/>
      <w:bookmarkStart w:id="2817" w:name="_Toc74152358"/>
      <w:bookmarkStart w:id="2818" w:name="_Toc88654211"/>
      <w:bookmarkStart w:id="2819" w:name="_Toc99056280"/>
      <w:bookmarkStart w:id="2820" w:name="_Toc99959213"/>
      <w:bookmarkStart w:id="2821" w:name="_Toc105612399"/>
      <w:bookmarkStart w:id="2822" w:name="_Toc106109615"/>
      <w:bookmarkStart w:id="2823" w:name="_Toc112766507"/>
      <w:bookmarkStart w:id="2824" w:name="_Toc113379423"/>
      <w:bookmarkStart w:id="2825" w:name="_Toc120091976"/>
      <w:bookmarkStart w:id="2826" w:name="_Toc170751232"/>
      <w:bookmarkEnd w:id="2813"/>
      <w:r w:rsidRPr="004151EA">
        <w:t>9.2.</w:t>
      </w:r>
      <w:r>
        <w:t>33</w:t>
      </w:r>
      <w:r w:rsidRPr="004151EA">
        <w:tab/>
        <w:t>SRS Resource Set ID</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27" w:name="_CR9_2_34"/>
      <w:bookmarkStart w:id="2828" w:name="_Toc51776052"/>
      <w:bookmarkStart w:id="2829" w:name="_Toc56773074"/>
      <w:bookmarkStart w:id="2830" w:name="_Toc64447703"/>
      <w:bookmarkStart w:id="2831" w:name="_Toc74152359"/>
      <w:bookmarkStart w:id="2832" w:name="_Toc88654212"/>
      <w:bookmarkStart w:id="2833" w:name="_Toc99056281"/>
      <w:bookmarkStart w:id="2834" w:name="_Toc99959214"/>
      <w:bookmarkStart w:id="2835" w:name="_Toc105612400"/>
      <w:bookmarkStart w:id="2836" w:name="_Toc106109616"/>
      <w:bookmarkStart w:id="2837" w:name="_Toc112766508"/>
      <w:bookmarkStart w:id="2838" w:name="_Toc113379424"/>
      <w:bookmarkStart w:id="2839" w:name="_Toc120091977"/>
      <w:bookmarkStart w:id="2840" w:name="_Toc170751233"/>
      <w:bookmarkEnd w:id="2827"/>
      <w:r w:rsidRPr="004151EA">
        <w:t>9.2.</w:t>
      </w:r>
      <w:r>
        <w:t>34</w:t>
      </w:r>
      <w:r w:rsidRPr="004151EA">
        <w:tab/>
        <w:t>Spatial Relation</w:t>
      </w:r>
      <w:r>
        <w:t xml:space="preserve"> Information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1538FF12" w14:textId="77777777" w:rsidR="00D422B7" w:rsidRPr="004151EA" w:rsidRDefault="00D422B7" w:rsidP="00A4571B">
      <w:r w:rsidRPr="004151EA">
        <w:t xml:space="preserve">This information element indicates a spatial relation </w:t>
      </w:r>
      <w:bookmarkStart w:id="2841" w:name="_Hlk50141396"/>
      <w:r w:rsidRPr="004151EA">
        <w:t xml:space="preserve">for transmission </w:t>
      </w:r>
      <w:r>
        <w:t>o</w:t>
      </w:r>
      <w:r w:rsidRPr="004151EA">
        <w:t>f UL SRS by a UE</w:t>
      </w:r>
      <w:bookmarkEnd w:id="284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8F7BEB" w:rsidRDefault="00D422B7" w:rsidP="00F637BE">
      <w:pPr>
        <w:widowControl w:val="0"/>
        <w:rPr>
          <w:bCs/>
          <w:lang w:val="en-US"/>
        </w:rPr>
      </w:pPr>
    </w:p>
    <w:p w14:paraId="538211D5" w14:textId="77777777" w:rsidR="00D422B7" w:rsidRPr="004151EA" w:rsidRDefault="00D422B7" w:rsidP="00F637BE">
      <w:pPr>
        <w:pStyle w:val="Heading3"/>
        <w:keepNext w:val="0"/>
        <w:keepLines w:val="0"/>
        <w:widowControl w:val="0"/>
      </w:pPr>
      <w:bookmarkStart w:id="2842" w:name="_CR9_2_35"/>
      <w:bookmarkStart w:id="2843" w:name="_Toc51776053"/>
      <w:bookmarkStart w:id="2844" w:name="_Toc56773075"/>
      <w:bookmarkStart w:id="2845" w:name="_Toc64447704"/>
      <w:bookmarkStart w:id="2846" w:name="_Toc74152360"/>
      <w:bookmarkStart w:id="2847" w:name="_Toc88654213"/>
      <w:bookmarkStart w:id="2848" w:name="_Toc99056282"/>
      <w:bookmarkStart w:id="2849" w:name="_Toc99959215"/>
      <w:bookmarkStart w:id="2850" w:name="_Toc105612401"/>
      <w:bookmarkStart w:id="2851" w:name="_Toc106109617"/>
      <w:bookmarkStart w:id="2852" w:name="_Toc112766509"/>
      <w:bookmarkStart w:id="2853" w:name="_Toc113379425"/>
      <w:bookmarkStart w:id="2854" w:name="_Toc120091978"/>
      <w:bookmarkStart w:id="2855" w:name="_Toc170751234"/>
      <w:bookmarkEnd w:id="2842"/>
      <w:r w:rsidRPr="004151EA">
        <w:t>9.2.</w:t>
      </w:r>
      <w:r>
        <w:t>35</w:t>
      </w:r>
      <w:r w:rsidRPr="004151EA">
        <w:tab/>
        <w:t>SRS Resource Trigger</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56" w:name="_CR9_2_36"/>
      <w:bookmarkStart w:id="2857" w:name="_Toc51776054"/>
      <w:bookmarkStart w:id="2858" w:name="_Toc56773076"/>
      <w:bookmarkStart w:id="2859" w:name="_Toc64447705"/>
      <w:bookmarkStart w:id="2860" w:name="_Toc74152361"/>
      <w:bookmarkStart w:id="2861" w:name="_Toc88654214"/>
      <w:bookmarkStart w:id="2862" w:name="_Toc99056283"/>
      <w:bookmarkStart w:id="2863" w:name="_Toc99959216"/>
      <w:bookmarkStart w:id="2864" w:name="_Toc105612402"/>
      <w:bookmarkStart w:id="2865" w:name="_Toc106109618"/>
      <w:bookmarkStart w:id="2866" w:name="_Toc112766510"/>
      <w:bookmarkStart w:id="2867" w:name="_Toc113379426"/>
      <w:bookmarkStart w:id="2868" w:name="_Toc120091979"/>
      <w:bookmarkStart w:id="2869" w:name="_Toc170751235"/>
      <w:bookmarkEnd w:id="2856"/>
      <w:r w:rsidRPr="004151EA">
        <w:t>9.2.</w:t>
      </w:r>
      <w:r>
        <w:t>36</w:t>
      </w:r>
      <w:r w:rsidRPr="004151EA">
        <w:tab/>
      </w:r>
      <w:bookmarkEnd w:id="2857"/>
      <w:bookmarkEnd w:id="2858"/>
      <w:bookmarkEnd w:id="2859"/>
      <w:r w:rsidR="00F776F1" w:rsidRPr="00C9396D">
        <w:t>Relative Time 1900</w:t>
      </w:r>
      <w:bookmarkEnd w:id="2860"/>
      <w:bookmarkEnd w:id="2861"/>
      <w:bookmarkEnd w:id="2862"/>
      <w:bookmarkEnd w:id="2863"/>
      <w:bookmarkEnd w:id="2864"/>
      <w:bookmarkEnd w:id="2865"/>
      <w:bookmarkEnd w:id="2866"/>
      <w:bookmarkEnd w:id="2867"/>
      <w:bookmarkEnd w:id="2868"/>
      <w:bookmarkEnd w:id="2869"/>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70" w:name="_CR9_2_37"/>
      <w:bookmarkStart w:id="2871" w:name="_Toc51776055"/>
      <w:bookmarkStart w:id="2872" w:name="_Toc56773077"/>
      <w:bookmarkStart w:id="2873" w:name="_Toc64447706"/>
      <w:bookmarkStart w:id="2874" w:name="_Toc74152362"/>
      <w:bookmarkStart w:id="2875" w:name="_Toc88654215"/>
      <w:bookmarkStart w:id="2876" w:name="_Toc99056284"/>
      <w:bookmarkStart w:id="2877" w:name="_Toc99959217"/>
      <w:bookmarkStart w:id="2878" w:name="_Toc105612403"/>
      <w:bookmarkStart w:id="2879" w:name="_Toc106109619"/>
      <w:bookmarkStart w:id="2880" w:name="_Toc112766511"/>
      <w:bookmarkStart w:id="2881" w:name="_Toc113379427"/>
      <w:bookmarkStart w:id="2882" w:name="_Toc120091980"/>
      <w:bookmarkStart w:id="2883" w:name="_Toc170751236"/>
      <w:bookmarkEnd w:id="2870"/>
      <w:r w:rsidRPr="003D7EB6">
        <w:t>9.2.</w:t>
      </w:r>
      <w:r>
        <w:t>37</w:t>
      </w:r>
      <w:r w:rsidRPr="003D7EB6">
        <w:tab/>
      </w:r>
      <w:r w:rsidR="004A2BD1" w:rsidRPr="00E17648">
        <w:t xml:space="preserve">TRP </w:t>
      </w:r>
      <w:r w:rsidRPr="003D7EB6">
        <w:t>Measurement Result</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84" w:name="_CR9_2_38"/>
      <w:bookmarkStart w:id="2885" w:name="_Toc51776056"/>
      <w:bookmarkStart w:id="2886" w:name="_Toc56773078"/>
      <w:bookmarkStart w:id="2887" w:name="_Toc64447707"/>
      <w:bookmarkStart w:id="2888" w:name="_Toc74152363"/>
      <w:bookmarkStart w:id="2889" w:name="_Toc88654216"/>
      <w:bookmarkStart w:id="2890" w:name="_Toc99056285"/>
      <w:bookmarkStart w:id="2891" w:name="_Toc99959218"/>
      <w:bookmarkStart w:id="2892" w:name="_Toc105612404"/>
      <w:bookmarkStart w:id="2893" w:name="_Toc106109620"/>
      <w:bookmarkStart w:id="2894" w:name="_Toc112766512"/>
      <w:bookmarkStart w:id="2895" w:name="_Toc113379428"/>
      <w:bookmarkStart w:id="2896" w:name="_Toc120091981"/>
      <w:bookmarkStart w:id="2897" w:name="_Toc170751237"/>
      <w:bookmarkEnd w:id="2884"/>
      <w:r w:rsidRPr="003D7EB6">
        <w:t>9.2.</w:t>
      </w:r>
      <w:r>
        <w:t>38</w:t>
      </w:r>
      <w:r w:rsidRPr="003D7EB6">
        <w:tab/>
        <w:t>UL Angle of Arrival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98" w:name="_CR9_2_39"/>
      <w:bookmarkStart w:id="2899" w:name="_Toc51776057"/>
      <w:bookmarkStart w:id="2900" w:name="_Toc56773079"/>
      <w:bookmarkStart w:id="2901" w:name="_Toc64447708"/>
      <w:bookmarkStart w:id="2902" w:name="_Toc74152364"/>
      <w:bookmarkStart w:id="2903" w:name="_Toc88654217"/>
      <w:bookmarkStart w:id="2904" w:name="_Toc99056286"/>
      <w:bookmarkStart w:id="2905" w:name="_Toc99959219"/>
      <w:bookmarkStart w:id="2906" w:name="_Toc105612405"/>
      <w:bookmarkStart w:id="2907" w:name="_Toc106109621"/>
      <w:bookmarkStart w:id="2908" w:name="_Toc112766513"/>
      <w:bookmarkStart w:id="2909" w:name="_Toc113379429"/>
      <w:bookmarkStart w:id="2910" w:name="_Toc120091982"/>
      <w:bookmarkStart w:id="2911" w:name="_Toc170751238"/>
      <w:bookmarkEnd w:id="2898"/>
      <w:r w:rsidRPr="0054226D">
        <w:t>9.2.</w:t>
      </w:r>
      <w:r>
        <w:t>39</w:t>
      </w:r>
      <w:r w:rsidRPr="0054226D">
        <w:tab/>
      </w:r>
      <w:r>
        <w:t>UL RTOA Measurement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1C9B8A" w14:textId="77777777" w:rsidR="00D422B7" w:rsidRPr="0054226D" w:rsidRDefault="00D422B7" w:rsidP="00A4571B">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912" w:name="_CR9_2_40"/>
      <w:bookmarkStart w:id="2913" w:name="_Toc51776058"/>
      <w:bookmarkStart w:id="2914" w:name="_Toc56773080"/>
      <w:bookmarkStart w:id="2915" w:name="_Toc64447709"/>
      <w:bookmarkStart w:id="2916" w:name="_Toc74152365"/>
      <w:bookmarkStart w:id="2917" w:name="_Toc88654218"/>
      <w:bookmarkStart w:id="2918" w:name="_Toc99056287"/>
      <w:bookmarkStart w:id="2919" w:name="_Toc99959220"/>
      <w:bookmarkStart w:id="2920" w:name="_Toc105612406"/>
      <w:bookmarkStart w:id="2921" w:name="_Toc106109622"/>
      <w:bookmarkStart w:id="2922" w:name="_Toc112766514"/>
      <w:bookmarkStart w:id="2923" w:name="_Toc113379430"/>
      <w:bookmarkStart w:id="2924" w:name="_Toc120091983"/>
      <w:bookmarkStart w:id="2925" w:name="_Toc170751239"/>
      <w:bookmarkEnd w:id="2912"/>
      <w:r w:rsidRPr="00895C7E">
        <w:t>9.2.</w:t>
      </w:r>
      <w:r>
        <w:t>40</w:t>
      </w:r>
      <w:r w:rsidRPr="00895C7E">
        <w:tab/>
        <w:t>gNB Rx-Tx Time Difference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26" w:name="_CR9_2_41"/>
      <w:bookmarkStart w:id="2927" w:name="_Toc51776059"/>
      <w:bookmarkStart w:id="2928" w:name="_Toc56773081"/>
      <w:bookmarkStart w:id="2929" w:name="_Toc64447710"/>
      <w:bookmarkStart w:id="2930" w:name="_Toc74152366"/>
      <w:bookmarkStart w:id="2931" w:name="_Toc88654219"/>
      <w:bookmarkStart w:id="2932" w:name="_Toc99056288"/>
      <w:bookmarkStart w:id="2933" w:name="_Toc99959221"/>
      <w:bookmarkStart w:id="2934" w:name="_Toc105612407"/>
      <w:bookmarkStart w:id="2935" w:name="_Toc106109623"/>
      <w:bookmarkStart w:id="2936" w:name="_Toc112766515"/>
      <w:bookmarkStart w:id="2937" w:name="_Toc113379431"/>
      <w:bookmarkStart w:id="2938" w:name="_Toc120091984"/>
      <w:bookmarkStart w:id="2939" w:name="_Toc170751240"/>
      <w:bookmarkEnd w:id="2926"/>
      <w:r w:rsidRPr="00895C7E">
        <w:t>9.2.</w:t>
      </w:r>
      <w:r>
        <w:t>41</w:t>
      </w:r>
      <w:r w:rsidRPr="00895C7E">
        <w:tab/>
        <w:t>Additional Path List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40" w:name="_CR9_2_42"/>
      <w:bookmarkStart w:id="2941" w:name="_Toc51776060"/>
      <w:bookmarkStart w:id="2942" w:name="_Toc56773082"/>
      <w:bookmarkStart w:id="2943" w:name="_Toc64447711"/>
      <w:bookmarkStart w:id="2944" w:name="_Toc74152367"/>
      <w:bookmarkStart w:id="2945" w:name="_Toc88654220"/>
      <w:bookmarkStart w:id="2946" w:name="_Toc99056289"/>
      <w:bookmarkStart w:id="2947" w:name="_Toc99959222"/>
      <w:bookmarkStart w:id="2948" w:name="_Toc105612408"/>
      <w:bookmarkStart w:id="2949" w:name="_Toc106109624"/>
      <w:bookmarkStart w:id="2950" w:name="_Toc112766516"/>
      <w:bookmarkStart w:id="2951" w:name="_Toc113379432"/>
      <w:bookmarkStart w:id="2952" w:name="_Toc120091985"/>
      <w:bookmarkStart w:id="2953" w:name="_Toc170751241"/>
      <w:bookmarkEnd w:id="2940"/>
      <w:r w:rsidRPr="003D7EB6">
        <w:t>9.2.</w:t>
      </w:r>
      <w:r>
        <w:t>42</w:t>
      </w:r>
      <w:r w:rsidRPr="003D7EB6">
        <w:tab/>
        <w:t>Time Stamp</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54" w:name="_CR9_2_43"/>
      <w:bookmarkStart w:id="2955" w:name="_Toc51776061"/>
      <w:bookmarkStart w:id="2956" w:name="_Toc56773083"/>
      <w:bookmarkStart w:id="2957" w:name="_Toc64447712"/>
      <w:bookmarkStart w:id="2958" w:name="_Toc74152368"/>
      <w:bookmarkStart w:id="2959" w:name="_Toc88654221"/>
      <w:bookmarkStart w:id="2960" w:name="_Toc99056290"/>
      <w:bookmarkStart w:id="2961" w:name="_Toc99959223"/>
      <w:bookmarkStart w:id="2962" w:name="_Toc105612409"/>
      <w:bookmarkStart w:id="2963" w:name="_Toc106109625"/>
      <w:bookmarkStart w:id="2964" w:name="_Toc112766517"/>
      <w:bookmarkStart w:id="2965" w:name="_Toc113379433"/>
      <w:bookmarkStart w:id="2966" w:name="_Toc120091986"/>
      <w:bookmarkStart w:id="2967" w:name="_Toc170751242"/>
      <w:bookmarkEnd w:id="2954"/>
      <w:r w:rsidRPr="003D7EB6">
        <w:t>9.2.</w:t>
      </w:r>
      <w:r>
        <w:t>43</w:t>
      </w:r>
      <w:r w:rsidRPr="003D7EB6">
        <w:tab/>
        <w:t>Measurement Quality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68" w:name="_CR9_2_44"/>
      <w:bookmarkStart w:id="2969" w:name="_Toc51776062"/>
      <w:bookmarkStart w:id="2970" w:name="_Toc56773084"/>
      <w:bookmarkStart w:id="2971" w:name="_Toc64447713"/>
      <w:bookmarkStart w:id="2972" w:name="_Toc74152369"/>
      <w:bookmarkStart w:id="2973" w:name="_Toc88654222"/>
      <w:bookmarkStart w:id="2974" w:name="_Toc99056291"/>
      <w:bookmarkStart w:id="2975" w:name="_Toc99959224"/>
      <w:bookmarkStart w:id="2976" w:name="_Toc105612410"/>
      <w:bookmarkStart w:id="2977" w:name="_Toc106109626"/>
      <w:bookmarkStart w:id="2978" w:name="_Toc112766518"/>
      <w:bookmarkStart w:id="2979" w:name="_Toc113379434"/>
      <w:bookmarkStart w:id="2980" w:name="_Toc120091987"/>
      <w:bookmarkStart w:id="2981" w:name="_Toc170751243"/>
      <w:bookmarkEnd w:id="2968"/>
      <w:r w:rsidRPr="002C7C9B">
        <w:t>9.2.</w:t>
      </w:r>
      <w:r>
        <w:t>44</w:t>
      </w:r>
      <w:r w:rsidRPr="002C7C9B">
        <w:tab/>
      </w:r>
      <w:r>
        <w:t>PRS Configuration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82"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82"/>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83" w:name="_CR9_2_45"/>
      <w:bookmarkStart w:id="2984" w:name="_Toc51776063"/>
      <w:bookmarkStart w:id="2985" w:name="_Toc56773085"/>
      <w:bookmarkStart w:id="2986" w:name="_Toc64447714"/>
      <w:bookmarkStart w:id="2987" w:name="_Toc74152370"/>
      <w:bookmarkStart w:id="2988" w:name="_Toc88654223"/>
      <w:bookmarkStart w:id="2989" w:name="_Toc99056292"/>
      <w:bookmarkStart w:id="2990" w:name="_Toc99959225"/>
      <w:bookmarkStart w:id="2991" w:name="_Toc105612411"/>
      <w:bookmarkStart w:id="2992" w:name="_Toc106109627"/>
      <w:bookmarkStart w:id="2993" w:name="_Toc112766519"/>
      <w:bookmarkStart w:id="2994" w:name="_Toc113379435"/>
      <w:bookmarkStart w:id="2995" w:name="_Toc120091988"/>
      <w:bookmarkStart w:id="2996" w:name="_Toc170751244"/>
      <w:bookmarkEnd w:id="2983"/>
      <w:r w:rsidRPr="002C7C9B">
        <w:t>9.2.</w:t>
      </w:r>
      <w:r>
        <w:t>45</w:t>
      </w:r>
      <w:r w:rsidRPr="002C7C9B">
        <w:tab/>
      </w:r>
      <w:r>
        <w:t>Spatial Direction Information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97" w:name="_CR9_2_46"/>
      <w:bookmarkStart w:id="2998" w:name="_Toc51776064"/>
      <w:bookmarkStart w:id="2999" w:name="_Toc56773086"/>
      <w:bookmarkStart w:id="3000" w:name="_Toc64447715"/>
      <w:bookmarkStart w:id="3001" w:name="_Toc74152371"/>
      <w:bookmarkStart w:id="3002" w:name="_Toc88654224"/>
      <w:bookmarkStart w:id="3003" w:name="_Toc99056293"/>
      <w:bookmarkStart w:id="3004" w:name="_Toc99959226"/>
      <w:bookmarkStart w:id="3005" w:name="_Toc105612412"/>
      <w:bookmarkStart w:id="3006" w:name="_Toc106109628"/>
      <w:bookmarkStart w:id="3007" w:name="_Toc112766520"/>
      <w:bookmarkStart w:id="3008" w:name="_Toc113379436"/>
      <w:bookmarkStart w:id="3009" w:name="_Toc120091989"/>
      <w:bookmarkStart w:id="3010" w:name="_Toc170751245"/>
      <w:bookmarkEnd w:id="2997"/>
      <w:r w:rsidRPr="00EA5B02">
        <w:t>9.2.</w:t>
      </w:r>
      <w:r>
        <w:t>46</w:t>
      </w:r>
      <w:r w:rsidRPr="00EA5B02">
        <w:tab/>
        <w:t>Geographical Coordinates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3011"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3011"/>
    </w:tbl>
    <w:p w14:paraId="280B8671" w14:textId="77777777" w:rsidR="00D422B7" w:rsidRPr="00EA5B02" w:rsidRDefault="00D422B7" w:rsidP="00A4571B">
      <w:pPr>
        <w:rPr>
          <w:rFonts w:eastAsia="SimSun"/>
          <w:lang w:val="en-US"/>
        </w:rPr>
      </w:pPr>
    </w:p>
    <w:p w14:paraId="5D3163B5" w14:textId="77777777" w:rsidR="00D422B7" w:rsidRPr="008F7BEB" w:rsidRDefault="00D422B7" w:rsidP="00F637BE">
      <w:pPr>
        <w:pStyle w:val="Heading3"/>
        <w:keepNext w:val="0"/>
        <w:keepLines w:val="0"/>
        <w:widowControl w:val="0"/>
      </w:pPr>
      <w:bookmarkStart w:id="3012" w:name="_CR9_2_47"/>
      <w:bookmarkStart w:id="3013" w:name="_Toc51776065"/>
      <w:bookmarkStart w:id="3014" w:name="_Toc56773087"/>
      <w:bookmarkStart w:id="3015" w:name="_Toc64447716"/>
      <w:bookmarkStart w:id="3016" w:name="_Toc74152372"/>
      <w:bookmarkStart w:id="3017" w:name="_Toc88654225"/>
      <w:bookmarkStart w:id="3018" w:name="_Toc99056294"/>
      <w:bookmarkStart w:id="3019" w:name="_Toc99959227"/>
      <w:bookmarkStart w:id="3020" w:name="_Toc105612413"/>
      <w:bookmarkStart w:id="3021" w:name="_Toc106109629"/>
      <w:bookmarkStart w:id="3022" w:name="_Toc112766521"/>
      <w:bookmarkStart w:id="3023" w:name="_Toc113379437"/>
      <w:bookmarkStart w:id="3024" w:name="_Toc120091990"/>
      <w:bookmarkStart w:id="3025" w:name="_Toc170751246"/>
      <w:bookmarkEnd w:id="3012"/>
      <w:r w:rsidRPr="00EA5B02">
        <w:t>9.2.</w:t>
      </w:r>
      <w:r>
        <w:t>47</w:t>
      </w:r>
      <w:r w:rsidRPr="00EA5B02">
        <w:tab/>
        <w:t>DL-PRS Resource Coordinates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8F7BEB" w:rsidRDefault="00D422B7" w:rsidP="00F637BE">
      <w:pPr>
        <w:pStyle w:val="Heading3"/>
        <w:keepNext w:val="0"/>
        <w:keepLines w:val="0"/>
        <w:widowControl w:val="0"/>
      </w:pPr>
      <w:bookmarkStart w:id="3026" w:name="_CR9_2_48"/>
      <w:bookmarkStart w:id="3027" w:name="_Toc51776066"/>
      <w:bookmarkStart w:id="3028" w:name="_Toc56773088"/>
      <w:bookmarkStart w:id="3029" w:name="_Toc64447717"/>
      <w:bookmarkStart w:id="3030" w:name="_Toc74152373"/>
      <w:bookmarkStart w:id="3031" w:name="_Toc88654226"/>
      <w:bookmarkStart w:id="3032" w:name="_Toc99056295"/>
      <w:bookmarkStart w:id="3033" w:name="_Toc99959228"/>
      <w:bookmarkStart w:id="3034" w:name="_Toc105612414"/>
      <w:bookmarkStart w:id="3035" w:name="_Toc106109630"/>
      <w:bookmarkStart w:id="3036" w:name="_Toc112766522"/>
      <w:bookmarkStart w:id="3037" w:name="_Toc113379438"/>
      <w:bookmarkStart w:id="3038" w:name="_Toc120091991"/>
      <w:bookmarkStart w:id="3039" w:name="_Toc170751247"/>
      <w:bookmarkEnd w:id="3026"/>
      <w:r w:rsidRPr="00EA5B02">
        <w:t>9.2.</w:t>
      </w:r>
      <w:r>
        <w:t>48</w:t>
      </w:r>
      <w:r w:rsidRPr="00EA5B02">
        <w:tab/>
        <w:t xml:space="preserve">Relative </w:t>
      </w:r>
      <w:r>
        <w:t xml:space="preserve">Geodetic </w:t>
      </w:r>
      <w:r w:rsidRPr="00EA5B02">
        <w:t>Location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40" w:name="_CR9_2_49"/>
      <w:bookmarkStart w:id="3041" w:name="_Toc51776067"/>
      <w:bookmarkStart w:id="3042" w:name="_Toc56773089"/>
      <w:bookmarkStart w:id="3043" w:name="_Toc64447718"/>
      <w:bookmarkStart w:id="3044" w:name="_Toc74152374"/>
      <w:bookmarkStart w:id="3045" w:name="_Toc88654227"/>
      <w:bookmarkStart w:id="3046" w:name="_Toc99056296"/>
      <w:bookmarkStart w:id="3047" w:name="_Toc99959229"/>
      <w:bookmarkStart w:id="3048" w:name="_Toc105612415"/>
      <w:bookmarkStart w:id="3049" w:name="_Toc106109631"/>
      <w:bookmarkStart w:id="3050" w:name="_Toc112766523"/>
      <w:bookmarkStart w:id="3051" w:name="_Toc113379439"/>
      <w:bookmarkStart w:id="3052" w:name="_Toc120091992"/>
      <w:bookmarkStart w:id="3053" w:name="_Toc170751248"/>
      <w:bookmarkEnd w:id="304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54" w:name="_CR9_2_50"/>
      <w:bookmarkStart w:id="3055" w:name="_Toc51776068"/>
      <w:bookmarkStart w:id="3056" w:name="_Toc56773090"/>
      <w:bookmarkStart w:id="3057" w:name="_Toc64447719"/>
      <w:bookmarkStart w:id="3058" w:name="_Toc74152375"/>
      <w:bookmarkStart w:id="3059" w:name="_Toc88654228"/>
      <w:bookmarkStart w:id="3060" w:name="_Toc99056297"/>
      <w:bookmarkStart w:id="3061" w:name="_Toc99959230"/>
      <w:bookmarkStart w:id="3062" w:name="_Toc105612416"/>
      <w:bookmarkStart w:id="3063" w:name="_Toc106109632"/>
      <w:bookmarkStart w:id="3064" w:name="_Toc112766524"/>
      <w:bookmarkStart w:id="3065" w:name="_Toc113379440"/>
      <w:bookmarkStart w:id="3066" w:name="_Toc120091993"/>
      <w:bookmarkStart w:id="3067" w:name="_Toc170751249"/>
      <w:bookmarkEnd w:id="3054"/>
      <w:r w:rsidRPr="00707B3F">
        <w:rPr>
          <w:noProof/>
        </w:rPr>
        <w:t>9.2.</w:t>
      </w:r>
      <w:r>
        <w:rPr>
          <w:noProof/>
        </w:rPr>
        <w:t>50</w:t>
      </w:r>
      <w:r w:rsidRPr="00707B3F">
        <w:rPr>
          <w:noProof/>
        </w:rPr>
        <w:tab/>
      </w:r>
      <w:r w:rsidRPr="008012C0">
        <w:rPr>
          <w:noProof/>
        </w:rPr>
        <w:t>Relative</w:t>
      </w:r>
      <w:r>
        <w:rPr>
          <w:noProof/>
        </w:rPr>
        <w:t xml:space="preserve"> Cartesian Location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68" w:name="_CR9_2_51"/>
      <w:bookmarkStart w:id="3069" w:name="_Toc51776069"/>
      <w:bookmarkStart w:id="3070" w:name="_Toc56773091"/>
      <w:bookmarkStart w:id="3071" w:name="_Toc64447720"/>
      <w:bookmarkStart w:id="3072" w:name="_Toc74152376"/>
      <w:bookmarkStart w:id="3073" w:name="_Toc88654229"/>
      <w:bookmarkStart w:id="3074" w:name="_Toc99056298"/>
      <w:bookmarkStart w:id="3075" w:name="_Toc99959231"/>
      <w:bookmarkStart w:id="3076" w:name="_Toc105612417"/>
      <w:bookmarkStart w:id="3077" w:name="_Toc106109633"/>
      <w:bookmarkStart w:id="3078" w:name="_Toc112766525"/>
      <w:bookmarkStart w:id="3079" w:name="_Toc113379441"/>
      <w:bookmarkStart w:id="3080" w:name="_Toc120091994"/>
      <w:bookmarkStart w:id="3081" w:name="_Toc170751250"/>
      <w:bookmarkEnd w:id="3068"/>
      <w:r w:rsidRPr="00AA6828">
        <w:rPr>
          <w:noProof/>
        </w:rPr>
        <w:t>9.2.</w:t>
      </w:r>
      <w:r>
        <w:rPr>
          <w:noProof/>
        </w:rPr>
        <w:t>51</w:t>
      </w:r>
      <w:r w:rsidRPr="00AA6828">
        <w:rPr>
          <w:noProof/>
        </w:rPr>
        <w:tab/>
        <w:t>Reference Point</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82" w:name="_CR9_2_52"/>
      <w:bookmarkStart w:id="3083" w:name="_Toc51776070"/>
      <w:bookmarkStart w:id="3084" w:name="_Toc56773092"/>
      <w:bookmarkStart w:id="3085" w:name="_Toc64447721"/>
      <w:bookmarkStart w:id="3086" w:name="_Toc74152377"/>
      <w:bookmarkStart w:id="3087" w:name="_Toc88654230"/>
      <w:bookmarkStart w:id="3088" w:name="_Toc99056299"/>
      <w:bookmarkStart w:id="3089" w:name="_Toc99959232"/>
      <w:bookmarkStart w:id="3090" w:name="_Toc105612418"/>
      <w:bookmarkStart w:id="3091" w:name="_Toc106109634"/>
      <w:bookmarkStart w:id="3092" w:name="_Toc112766526"/>
      <w:bookmarkStart w:id="3093" w:name="_Toc113379442"/>
      <w:bookmarkStart w:id="3094" w:name="_Toc120091995"/>
      <w:bookmarkStart w:id="3095" w:name="_Toc170751251"/>
      <w:bookmarkEnd w:id="3082"/>
      <w:r w:rsidRPr="00AA6828">
        <w:rPr>
          <w:noProof/>
        </w:rPr>
        <w:t>9.2.</w:t>
      </w:r>
      <w:r>
        <w:rPr>
          <w:noProof/>
        </w:rPr>
        <w:t>52</w:t>
      </w:r>
      <w:r w:rsidRPr="00AA6828">
        <w:rPr>
          <w:noProof/>
        </w:rPr>
        <w:tab/>
        <w:t>Location Uncertainty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96" w:name="_CR9_2_53"/>
      <w:bookmarkStart w:id="3097" w:name="_Toc51776071"/>
      <w:bookmarkStart w:id="3098" w:name="_Toc56773093"/>
      <w:bookmarkStart w:id="3099" w:name="_Toc64447722"/>
      <w:bookmarkStart w:id="3100" w:name="_Toc74152378"/>
      <w:bookmarkStart w:id="3101" w:name="_Toc88654231"/>
      <w:bookmarkStart w:id="3102" w:name="_Toc99056300"/>
      <w:bookmarkStart w:id="3103" w:name="_Toc99959233"/>
      <w:bookmarkStart w:id="3104" w:name="_Toc105612419"/>
      <w:bookmarkStart w:id="3105" w:name="_Toc106109635"/>
      <w:bookmarkStart w:id="3106" w:name="_Toc112766527"/>
      <w:bookmarkStart w:id="3107" w:name="_Toc113379443"/>
      <w:bookmarkStart w:id="3108" w:name="_Toc120091996"/>
      <w:bookmarkStart w:id="3109" w:name="_Toc170751252"/>
      <w:bookmarkEnd w:id="3096"/>
      <w:r w:rsidRPr="00121B57">
        <w:t>9.2.</w:t>
      </w:r>
      <w:r>
        <w:t>53</w:t>
      </w:r>
      <w:r w:rsidRPr="00121B57">
        <w:tab/>
        <w:t>Pathloss Reference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110" w:name="_CR9_2_54"/>
      <w:bookmarkStart w:id="3111" w:name="_Toc51776072"/>
      <w:bookmarkStart w:id="3112" w:name="_Toc56773094"/>
      <w:bookmarkStart w:id="3113" w:name="_Toc64447723"/>
      <w:bookmarkStart w:id="3114" w:name="_Toc74152379"/>
      <w:bookmarkStart w:id="3115" w:name="_Toc88654232"/>
      <w:bookmarkStart w:id="3116" w:name="_Toc99056301"/>
      <w:bookmarkStart w:id="3117" w:name="_Toc99959234"/>
      <w:bookmarkStart w:id="3118" w:name="_Toc105612420"/>
      <w:bookmarkStart w:id="3119" w:name="_Toc106109636"/>
      <w:bookmarkStart w:id="3120" w:name="_Toc112766528"/>
      <w:bookmarkStart w:id="3121" w:name="_Toc113379444"/>
      <w:bookmarkStart w:id="3122" w:name="_Toc120091997"/>
      <w:bookmarkStart w:id="3123" w:name="_Toc170751253"/>
      <w:bookmarkEnd w:id="3110"/>
      <w:r w:rsidRPr="002C7C9B">
        <w:t>9.2.</w:t>
      </w:r>
      <w:r>
        <w:t>54</w:t>
      </w:r>
      <w:r w:rsidRPr="002C7C9B">
        <w:tab/>
      </w:r>
      <w:r w:rsidRPr="00461A81">
        <w:t>SSB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24" w:name="_CR9_2_55"/>
      <w:bookmarkStart w:id="3125" w:name="_Toc51776073"/>
      <w:bookmarkStart w:id="3126" w:name="_Toc56773095"/>
      <w:bookmarkStart w:id="3127" w:name="_Toc64447724"/>
      <w:bookmarkStart w:id="3128" w:name="_Toc74152380"/>
      <w:bookmarkStart w:id="3129" w:name="_Toc88654233"/>
      <w:bookmarkStart w:id="3130" w:name="_Toc99056302"/>
      <w:bookmarkStart w:id="3131" w:name="_Toc99959235"/>
      <w:bookmarkStart w:id="3132" w:name="_Toc105612421"/>
      <w:bookmarkStart w:id="3133" w:name="_Toc106109637"/>
      <w:bookmarkStart w:id="3134" w:name="_Toc112766529"/>
      <w:bookmarkStart w:id="3135" w:name="_Toc113379445"/>
      <w:bookmarkStart w:id="3136" w:name="_Toc120091998"/>
      <w:bookmarkStart w:id="3137" w:name="_Toc170751254"/>
      <w:bookmarkEnd w:id="312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38" w:name="_CR9_2_56"/>
      <w:bookmarkStart w:id="3139" w:name="_Toc51776074"/>
      <w:bookmarkStart w:id="3140" w:name="_Toc56773096"/>
      <w:bookmarkStart w:id="3141" w:name="_Toc64447725"/>
      <w:bookmarkStart w:id="3142" w:name="_Toc74152381"/>
      <w:bookmarkStart w:id="3143" w:name="_Toc88654234"/>
      <w:bookmarkStart w:id="3144" w:name="_Toc99056303"/>
      <w:bookmarkStart w:id="3145" w:name="_Toc99959236"/>
      <w:bookmarkStart w:id="3146" w:name="_Toc105612422"/>
      <w:bookmarkStart w:id="3147" w:name="_Toc106109638"/>
      <w:bookmarkStart w:id="3148" w:name="_Toc112766530"/>
      <w:bookmarkStart w:id="3149" w:name="_Toc113379446"/>
      <w:bookmarkStart w:id="3150" w:name="_Toc120091999"/>
      <w:bookmarkStart w:id="3151" w:name="_Toc170751255"/>
      <w:bookmarkEnd w:id="31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52" w:name="_CR9_2_57"/>
      <w:bookmarkStart w:id="3153" w:name="_Toc51776075"/>
      <w:bookmarkStart w:id="3154" w:name="_Toc56773097"/>
      <w:bookmarkStart w:id="3155" w:name="_Toc64447726"/>
      <w:bookmarkStart w:id="3156" w:name="_Toc74152382"/>
      <w:bookmarkStart w:id="3157" w:name="_Toc88654235"/>
      <w:bookmarkStart w:id="3158" w:name="_Toc99056304"/>
      <w:bookmarkStart w:id="3159" w:name="_Toc99959237"/>
      <w:bookmarkStart w:id="3160" w:name="_Toc105612423"/>
      <w:bookmarkStart w:id="3161" w:name="_Toc106109639"/>
      <w:bookmarkStart w:id="3162" w:name="_Toc112766531"/>
      <w:bookmarkStart w:id="3163" w:name="_Toc113379447"/>
      <w:bookmarkStart w:id="3164" w:name="_Toc120092000"/>
      <w:bookmarkStart w:id="3165" w:name="_Toc170751256"/>
      <w:bookmarkEnd w:id="3152"/>
      <w:r w:rsidRPr="00895C7E">
        <w:t>9.2.</w:t>
      </w:r>
      <w:r>
        <w:t>57</w:t>
      </w:r>
      <w:r w:rsidRPr="00895C7E">
        <w:tab/>
      </w:r>
      <w:r w:rsidRPr="002850FA">
        <w:t>Measurement Beam Information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66" w:name="_CR9_2_58"/>
      <w:bookmarkStart w:id="3167" w:name="_Toc64447727"/>
      <w:bookmarkStart w:id="3168" w:name="_Toc74152383"/>
      <w:bookmarkStart w:id="3169" w:name="_Toc88654236"/>
      <w:bookmarkStart w:id="3170" w:name="_Toc99056305"/>
      <w:bookmarkStart w:id="3171" w:name="_Toc99959238"/>
      <w:bookmarkStart w:id="3172" w:name="_Toc105612424"/>
      <w:bookmarkStart w:id="3173" w:name="_Toc106109640"/>
      <w:bookmarkStart w:id="3174" w:name="_Toc112766532"/>
      <w:bookmarkStart w:id="3175" w:name="_Toc113379448"/>
      <w:bookmarkStart w:id="3176" w:name="_Toc120092001"/>
      <w:bookmarkStart w:id="3177" w:name="_Toc170751257"/>
      <w:bookmarkEnd w:id="3166"/>
      <w:r w:rsidRPr="00F2292E">
        <w:rPr>
          <w:noProof/>
        </w:rPr>
        <w:t>9.2.</w:t>
      </w:r>
      <w:r>
        <w:rPr>
          <w:noProof/>
        </w:rPr>
        <w:t>58</w:t>
      </w:r>
      <w:r w:rsidRPr="00F2292E">
        <w:rPr>
          <w:noProof/>
        </w:rPr>
        <w:tab/>
        <w:t>NR-PRS Beam Information</w:t>
      </w:r>
      <w:bookmarkEnd w:id="3167"/>
      <w:bookmarkEnd w:id="3168"/>
      <w:bookmarkEnd w:id="3169"/>
      <w:bookmarkEnd w:id="3170"/>
      <w:bookmarkEnd w:id="3171"/>
      <w:bookmarkEnd w:id="3172"/>
      <w:bookmarkEnd w:id="3173"/>
      <w:bookmarkEnd w:id="3174"/>
      <w:bookmarkEnd w:id="3175"/>
      <w:bookmarkEnd w:id="3176"/>
      <w:bookmarkEnd w:id="3177"/>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78" w:name="_CR9_2_59"/>
      <w:bookmarkStart w:id="3179" w:name="_Toc51776076"/>
      <w:bookmarkStart w:id="3180" w:name="_Toc56773098"/>
      <w:bookmarkStart w:id="3181" w:name="_Toc64447728"/>
      <w:bookmarkStart w:id="3182" w:name="_Toc74152384"/>
      <w:bookmarkStart w:id="3183" w:name="_Toc88654237"/>
      <w:bookmarkStart w:id="3184" w:name="_Toc99056306"/>
      <w:bookmarkStart w:id="3185" w:name="_Toc99959239"/>
      <w:bookmarkStart w:id="3186" w:name="_Toc105612425"/>
      <w:bookmarkStart w:id="3187" w:name="_Toc106109641"/>
      <w:bookmarkStart w:id="3188" w:name="_Toc112766533"/>
      <w:bookmarkStart w:id="3189" w:name="_Toc113379449"/>
      <w:bookmarkStart w:id="3190" w:name="_Toc120092002"/>
      <w:bookmarkStart w:id="3191" w:name="_Toc170751258"/>
      <w:bookmarkEnd w:id="3178"/>
      <w:r w:rsidRPr="00F2292E">
        <w:rPr>
          <w:noProof/>
        </w:rPr>
        <w:t>9.2.</w:t>
      </w:r>
      <w:r>
        <w:rPr>
          <w:noProof/>
        </w:rPr>
        <w:t>59</w:t>
      </w:r>
      <w:r w:rsidRPr="00F2292E">
        <w:rPr>
          <w:noProof/>
        </w:rPr>
        <w:tab/>
        <w:t>Positioning Broadcast Cells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92" w:name="_CR9_2_60"/>
      <w:bookmarkStart w:id="3193" w:name="_Toc88654238"/>
      <w:bookmarkStart w:id="3194" w:name="_Toc99056307"/>
      <w:bookmarkStart w:id="3195" w:name="_Toc99959240"/>
      <w:bookmarkStart w:id="3196" w:name="_Toc105612426"/>
      <w:bookmarkStart w:id="3197" w:name="_Toc106109642"/>
      <w:bookmarkStart w:id="3198" w:name="_Toc112766534"/>
      <w:bookmarkStart w:id="3199" w:name="_Toc113379450"/>
      <w:bookmarkStart w:id="3200" w:name="_Toc120092003"/>
      <w:bookmarkStart w:id="3201" w:name="_Toc170751259"/>
      <w:bookmarkEnd w:id="3192"/>
      <w:r w:rsidRPr="004151EA">
        <w:t>9.2.</w:t>
      </w:r>
      <w:r>
        <w:t>60</w:t>
      </w:r>
      <w:r w:rsidRPr="004151EA">
        <w:tab/>
        <w:t>Spatial Relation</w:t>
      </w:r>
      <w:r>
        <w:t xml:space="preserve"> Information per SRS Resource</w:t>
      </w:r>
      <w:bookmarkEnd w:id="3193"/>
      <w:bookmarkEnd w:id="3194"/>
      <w:bookmarkEnd w:id="3195"/>
      <w:bookmarkEnd w:id="3196"/>
      <w:bookmarkEnd w:id="3197"/>
      <w:bookmarkEnd w:id="3198"/>
      <w:bookmarkEnd w:id="3199"/>
      <w:bookmarkEnd w:id="3200"/>
      <w:bookmarkEnd w:id="3201"/>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202" w:name="_CR9_2_61"/>
      <w:bookmarkStart w:id="3203" w:name="_Toc99056308"/>
      <w:bookmarkStart w:id="3204" w:name="_Toc99959241"/>
      <w:bookmarkStart w:id="3205" w:name="_Toc105612427"/>
      <w:bookmarkStart w:id="3206" w:name="_Toc106109643"/>
      <w:bookmarkStart w:id="3207" w:name="_Toc112766535"/>
      <w:bookmarkStart w:id="3208" w:name="_Toc113379451"/>
      <w:bookmarkStart w:id="3209" w:name="_Toc120092004"/>
      <w:bookmarkStart w:id="3210" w:name="_Toc170751260"/>
      <w:bookmarkEnd w:id="3202"/>
      <w:r w:rsidRPr="00AD3948">
        <w:t>9.2.</w:t>
      </w:r>
      <w:r>
        <w:t>6</w:t>
      </w:r>
      <w:r w:rsidRPr="00AD3948">
        <w:t>1</w:t>
      </w:r>
      <w:r>
        <w:tab/>
      </w:r>
      <w:r w:rsidRPr="00AD3948">
        <w:t>Requested DL PRS Transmission Characteristics</w:t>
      </w:r>
      <w:bookmarkEnd w:id="3203"/>
      <w:bookmarkEnd w:id="3204"/>
      <w:bookmarkEnd w:id="3205"/>
      <w:bookmarkEnd w:id="3206"/>
      <w:bookmarkEnd w:id="3207"/>
      <w:bookmarkEnd w:id="3208"/>
      <w:bookmarkEnd w:id="3209"/>
      <w:bookmarkEnd w:id="3210"/>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211" w:name="_CR9_2_62"/>
      <w:bookmarkStart w:id="3212" w:name="_Toc99056309"/>
      <w:bookmarkStart w:id="3213" w:name="_Toc99959242"/>
      <w:bookmarkStart w:id="3214" w:name="_Toc105612428"/>
      <w:bookmarkStart w:id="3215" w:name="_Toc106109644"/>
      <w:bookmarkStart w:id="3216" w:name="_Toc112766536"/>
      <w:bookmarkStart w:id="3217" w:name="_Toc113379452"/>
      <w:bookmarkStart w:id="3218" w:name="_Toc120092005"/>
      <w:bookmarkStart w:id="3219" w:name="_Toc170751261"/>
      <w:bookmarkStart w:id="3220" w:name="_Hlk94357236"/>
      <w:bookmarkEnd w:id="3211"/>
      <w:r w:rsidRPr="00A756EE">
        <w:t>9.2.</w:t>
      </w:r>
      <w:r>
        <w:t>62</w:t>
      </w:r>
      <w:r w:rsidRPr="00A756EE">
        <w:tab/>
        <w:t>Requested DL-PRS Resource List</w:t>
      </w:r>
      <w:bookmarkEnd w:id="3212"/>
      <w:bookmarkEnd w:id="3213"/>
      <w:bookmarkEnd w:id="3214"/>
      <w:bookmarkEnd w:id="3215"/>
      <w:bookmarkEnd w:id="3216"/>
      <w:bookmarkEnd w:id="3217"/>
      <w:bookmarkEnd w:id="3218"/>
      <w:bookmarkEnd w:id="3219"/>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20"/>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21" w:name="_CR9_2_63"/>
      <w:bookmarkStart w:id="3222" w:name="_Toc99056310"/>
      <w:bookmarkStart w:id="3223" w:name="_Toc99959243"/>
      <w:bookmarkStart w:id="3224" w:name="_Toc105612429"/>
      <w:bookmarkStart w:id="3225" w:name="_Toc106109645"/>
      <w:bookmarkStart w:id="3226" w:name="_Toc112766537"/>
      <w:bookmarkStart w:id="3227" w:name="_Toc113379453"/>
      <w:bookmarkStart w:id="3228" w:name="_Toc120092006"/>
      <w:bookmarkStart w:id="3229" w:name="_Toc170751262"/>
      <w:bookmarkEnd w:id="3221"/>
      <w:r w:rsidRPr="00DC1194">
        <w:rPr>
          <w:rFonts w:eastAsia="Malgun Gothic"/>
        </w:rPr>
        <w:t>9.2.</w:t>
      </w:r>
      <w:r>
        <w:rPr>
          <w:rFonts w:eastAsia="Malgun Gothic"/>
        </w:rPr>
        <w:t>63</w:t>
      </w:r>
      <w:r w:rsidRPr="00DC1194">
        <w:rPr>
          <w:rFonts w:eastAsia="Malgun Gothic"/>
        </w:rPr>
        <w:tab/>
        <w:t>Start Time and Duration</w:t>
      </w:r>
      <w:bookmarkEnd w:id="3222"/>
      <w:bookmarkEnd w:id="3223"/>
      <w:bookmarkEnd w:id="3224"/>
      <w:bookmarkEnd w:id="3225"/>
      <w:bookmarkEnd w:id="3226"/>
      <w:bookmarkEnd w:id="3227"/>
      <w:bookmarkEnd w:id="3228"/>
      <w:bookmarkEnd w:id="3229"/>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30" w:name="_CR9_2_64"/>
      <w:bookmarkStart w:id="3231" w:name="_Toc99056311"/>
      <w:bookmarkStart w:id="3232" w:name="_Toc99959244"/>
      <w:bookmarkStart w:id="3233" w:name="_Toc105612430"/>
      <w:bookmarkStart w:id="3234" w:name="_Toc106109646"/>
      <w:bookmarkStart w:id="3235" w:name="_Toc112766538"/>
      <w:bookmarkStart w:id="3236" w:name="_Toc113379454"/>
      <w:bookmarkStart w:id="3237" w:name="_Toc120092007"/>
      <w:bookmarkStart w:id="3238" w:name="_Toc170751263"/>
      <w:bookmarkEnd w:id="3230"/>
      <w:r w:rsidRPr="00DC1194">
        <w:t>9.2.</w:t>
      </w:r>
      <w:r>
        <w:t>64</w:t>
      </w:r>
      <w:r w:rsidRPr="00DC1194">
        <w:tab/>
        <w:t>PRS Transmission Off Information</w:t>
      </w:r>
      <w:bookmarkEnd w:id="3231"/>
      <w:bookmarkEnd w:id="3232"/>
      <w:bookmarkEnd w:id="3233"/>
      <w:bookmarkEnd w:id="3234"/>
      <w:bookmarkEnd w:id="3235"/>
      <w:bookmarkEnd w:id="3236"/>
      <w:bookmarkEnd w:id="3237"/>
      <w:bookmarkEnd w:id="3238"/>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39" w:name="_CR9_2_65"/>
      <w:bookmarkStart w:id="3240" w:name="_Toc99056312"/>
      <w:bookmarkStart w:id="3241" w:name="_Toc99959245"/>
      <w:bookmarkStart w:id="3242" w:name="_Toc105612431"/>
      <w:bookmarkStart w:id="3243" w:name="_Toc106109647"/>
      <w:bookmarkStart w:id="3244" w:name="_Toc112766539"/>
      <w:bookmarkStart w:id="3245" w:name="_Toc113379455"/>
      <w:bookmarkStart w:id="3246" w:name="_Toc120092008"/>
      <w:bookmarkStart w:id="3247" w:name="_Toc170751264"/>
      <w:bookmarkEnd w:id="3239"/>
      <w:r>
        <w:rPr>
          <w:rFonts w:eastAsia="Malgun Gothic"/>
        </w:rPr>
        <w:t>9.2.65</w:t>
      </w:r>
      <w:r>
        <w:rPr>
          <w:rFonts w:eastAsia="Malgun Gothic"/>
        </w:rPr>
        <w:tab/>
        <w:t>On-demand PRS TRP Information</w:t>
      </w:r>
      <w:bookmarkEnd w:id="3240"/>
      <w:bookmarkEnd w:id="3241"/>
      <w:bookmarkEnd w:id="3242"/>
      <w:bookmarkEnd w:id="3243"/>
      <w:bookmarkEnd w:id="3244"/>
      <w:bookmarkEnd w:id="3245"/>
      <w:bookmarkEnd w:id="3246"/>
      <w:bookmarkEnd w:id="3247"/>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48" w:name="_CR9_2_66"/>
      <w:bookmarkStart w:id="3249" w:name="_Toc99056313"/>
      <w:bookmarkStart w:id="3250" w:name="_Toc99959246"/>
      <w:bookmarkStart w:id="3251" w:name="_Toc105612432"/>
      <w:bookmarkStart w:id="3252" w:name="_Toc106109648"/>
      <w:bookmarkStart w:id="3253" w:name="_Toc112766540"/>
      <w:bookmarkStart w:id="3254" w:name="_Toc113379456"/>
      <w:bookmarkStart w:id="3255" w:name="_Toc120092009"/>
      <w:bookmarkStart w:id="3256" w:name="_Toc170751265"/>
      <w:bookmarkEnd w:id="3248"/>
      <w:r>
        <w:rPr>
          <w:rFonts w:eastAsia="Malgun Gothic"/>
        </w:rPr>
        <w:t>9.2.66</w:t>
      </w:r>
      <w:r>
        <w:rPr>
          <w:rFonts w:eastAsia="Malgun Gothic"/>
        </w:rPr>
        <w:tab/>
      </w:r>
      <w:r w:rsidRPr="0024596E">
        <w:rPr>
          <w:rFonts w:eastAsia="Malgun Gothic"/>
        </w:rPr>
        <w:t>UL-AoA assistance information</w:t>
      </w:r>
      <w:bookmarkEnd w:id="3249"/>
      <w:bookmarkEnd w:id="3250"/>
      <w:bookmarkEnd w:id="3251"/>
      <w:bookmarkEnd w:id="3252"/>
      <w:bookmarkEnd w:id="3253"/>
      <w:bookmarkEnd w:id="3254"/>
      <w:bookmarkEnd w:id="3255"/>
      <w:bookmarkEnd w:id="3256"/>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57" w:name="_CR9_2_67"/>
      <w:bookmarkStart w:id="3258" w:name="_Toc99056314"/>
      <w:bookmarkStart w:id="3259" w:name="_Toc99959247"/>
      <w:bookmarkStart w:id="3260" w:name="_Toc105612433"/>
      <w:bookmarkStart w:id="3261" w:name="_Toc106109649"/>
      <w:bookmarkStart w:id="3262" w:name="_Toc112766541"/>
      <w:bookmarkStart w:id="3263" w:name="_Toc113379457"/>
      <w:bookmarkStart w:id="3264" w:name="_Toc120092010"/>
      <w:bookmarkStart w:id="3265" w:name="_Toc170751266"/>
      <w:bookmarkEnd w:id="3257"/>
      <w:r w:rsidRPr="0024596E">
        <w:rPr>
          <w:rFonts w:eastAsia="Malgun Gothic"/>
        </w:rPr>
        <w:t>9.2.</w:t>
      </w:r>
      <w:r>
        <w:rPr>
          <w:rFonts w:eastAsia="Malgun Gothic"/>
        </w:rPr>
        <w:t>67</w:t>
      </w:r>
      <w:r w:rsidRPr="0024596E">
        <w:rPr>
          <w:rFonts w:eastAsia="Malgun Gothic"/>
        </w:rPr>
        <w:tab/>
      </w:r>
      <w:bookmarkEnd w:id="3258"/>
      <w:r w:rsidR="006D7C2A">
        <w:rPr>
          <w:rFonts w:eastAsia="Malgun Gothic"/>
        </w:rPr>
        <w:t>Z-AoA</w:t>
      </w:r>
      <w:bookmarkEnd w:id="3259"/>
      <w:bookmarkEnd w:id="3260"/>
      <w:bookmarkEnd w:id="3261"/>
      <w:bookmarkEnd w:id="3262"/>
      <w:bookmarkEnd w:id="3263"/>
      <w:bookmarkEnd w:id="3264"/>
      <w:bookmarkEnd w:id="3265"/>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66" w:name="_CR9_2_68"/>
      <w:bookmarkStart w:id="3267" w:name="_Toc99056315"/>
      <w:bookmarkStart w:id="3268" w:name="_Toc99959248"/>
      <w:bookmarkStart w:id="3269" w:name="_Toc105612434"/>
      <w:bookmarkStart w:id="3270" w:name="_Toc106109650"/>
      <w:bookmarkStart w:id="3271" w:name="_Toc112766542"/>
      <w:bookmarkStart w:id="3272" w:name="_Toc113379458"/>
      <w:bookmarkStart w:id="3273" w:name="_Toc120092011"/>
      <w:bookmarkStart w:id="3274" w:name="_Toc170751267"/>
      <w:bookmarkEnd w:id="3266"/>
      <w:r w:rsidRPr="00AD3948">
        <w:t>9.2.</w:t>
      </w:r>
      <w:r>
        <w:t>68</w:t>
      </w:r>
      <w:r w:rsidRPr="00AD3948">
        <w:tab/>
        <w:t>Response Time</w:t>
      </w:r>
      <w:bookmarkEnd w:id="3267"/>
      <w:bookmarkEnd w:id="3268"/>
      <w:bookmarkEnd w:id="3269"/>
      <w:bookmarkEnd w:id="3270"/>
      <w:bookmarkEnd w:id="3271"/>
      <w:bookmarkEnd w:id="3272"/>
      <w:bookmarkEnd w:id="3273"/>
      <w:bookmarkEnd w:id="3274"/>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75" w:name="_CR9_2_69"/>
      <w:bookmarkStart w:id="3276" w:name="_Toc99056316"/>
      <w:bookmarkStart w:id="3277" w:name="_Toc99959249"/>
      <w:bookmarkStart w:id="3278" w:name="_Toc105612435"/>
      <w:bookmarkStart w:id="3279" w:name="_Toc106109651"/>
      <w:bookmarkStart w:id="3280" w:name="_Toc112766543"/>
      <w:bookmarkStart w:id="3281" w:name="_Toc113379459"/>
      <w:bookmarkStart w:id="3282" w:name="_Toc120092012"/>
      <w:bookmarkStart w:id="3283" w:name="_Toc170751268"/>
      <w:bookmarkEnd w:id="3275"/>
      <w:r w:rsidRPr="00CF43E1">
        <w:t>9.2.</w:t>
      </w:r>
      <w:r>
        <w:t>69</w:t>
      </w:r>
      <w:r w:rsidRPr="00CF43E1">
        <w:tab/>
        <w:t>LCS to GCS Translation</w:t>
      </w:r>
      <w:bookmarkEnd w:id="3276"/>
      <w:bookmarkEnd w:id="3277"/>
      <w:bookmarkEnd w:id="3278"/>
      <w:bookmarkEnd w:id="3279"/>
      <w:bookmarkEnd w:id="3280"/>
      <w:bookmarkEnd w:id="3281"/>
      <w:bookmarkEnd w:id="3282"/>
      <w:bookmarkEnd w:id="3283"/>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84" w:name="_CR9_2_70"/>
      <w:bookmarkStart w:id="3285" w:name="_Toc99056317"/>
      <w:bookmarkStart w:id="3286" w:name="_Toc99959250"/>
      <w:bookmarkStart w:id="3287" w:name="_Toc105612436"/>
      <w:bookmarkStart w:id="3288" w:name="_Toc106109652"/>
      <w:bookmarkStart w:id="3289" w:name="_Toc112766544"/>
      <w:bookmarkStart w:id="3290" w:name="_Toc113379460"/>
      <w:bookmarkStart w:id="3291" w:name="_Toc120092013"/>
      <w:bookmarkStart w:id="3292" w:name="_Toc170751269"/>
      <w:bookmarkEnd w:id="3284"/>
      <w:r w:rsidRPr="00920068">
        <w:t>9.2.</w:t>
      </w:r>
      <w:r>
        <w:t>70</w:t>
      </w:r>
      <w:r>
        <w:tab/>
      </w:r>
      <w:r w:rsidRPr="00920068">
        <w:t>UE Reporting Information</w:t>
      </w:r>
      <w:bookmarkEnd w:id="3285"/>
      <w:bookmarkEnd w:id="3286"/>
      <w:bookmarkEnd w:id="3287"/>
      <w:bookmarkEnd w:id="3288"/>
      <w:bookmarkEnd w:id="3289"/>
      <w:bookmarkEnd w:id="3290"/>
      <w:bookmarkEnd w:id="3291"/>
      <w:bookmarkEnd w:id="3292"/>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93" w:name="_CR9_2_71"/>
      <w:bookmarkStart w:id="3294" w:name="_Toc99056318"/>
      <w:bookmarkStart w:id="3295" w:name="_Toc99959251"/>
      <w:bookmarkStart w:id="3296" w:name="_Toc105612437"/>
      <w:bookmarkStart w:id="3297" w:name="_Toc106109653"/>
      <w:bookmarkStart w:id="3298" w:name="_Toc112766545"/>
      <w:bookmarkStart w:id="3299" w:name="_Toc113379461"/>
      <w:bookmarkStart w:id="3300" w:name="_Toc120092014"/>
      <w:bookmarkStart w:id="3301" w:name="_Toc170751270"/>
      <w:bookmarkEnd w:id="3293"/>
      <w:r w:rsidRPr="00E64E23">
        <w:t>9.2.</w:t>
      </w:r>
      <w:r>
        <w:t>71</w:t>
      </w:r>
      <w:r w:rsidRPr="00E64E23">
        <w:tab/>
        <w:t>Multiple UL-AoA</w:t>
      </w:r>
      <w:bookmarkEnd w:id="3294"/>
      <w:bookmarkEnd w:id="3295"/>
      <w:bookmarkEnd w:id="3296"/>
      <w:bookmarkEnd w:id="3297"/>
      <w:bookmarkEnd w:id="3298"/>
      <w:bookmarkEnd w:id="3299"/>
      <w:bookmarkEnd w:id="3300"/>
      <w:bookmarkEnd w:id="3301"/>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302" w:name="_Hlk93912780"/>
            <w:r w:rsidRPr="00E64E23">
              <w:rPr>
                <w:noProof/>
              </w:rPr>
              <w:t>maxnoofULAoAs</w:t>
            </w:r>
            <w:bookmarkEnd w:id="330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303" w:name="_CR9_2_72"/>
      <w:bookmarkStart w:id="3304" w:name="_Toc99056319"/>
      <w:bookmarkStart w:id="3305" w:name="_Toc99959252"/>
      <w:bookmarkStart w:id="3306" w:name="_Toc105612438"/>
      <w:bookmarkStart w:id="3307" w:name="_Toc106109654"/>
      <w:bookmarkStart w:id="3308" w:name="_Toc112766546"/>
      <w:bookmarkStart w:id="3309" w:name="_Toc113379462"/>
      <w:bookmarkStart w:id="3310" w:name="_Toc120092015"/>
      <w:bookmarkStart w:id="3311" w:name="_Toc170751271"/>
      <w:bookmarkEnd w:id="3303"/>
      <w:r w:rsidRPr="00E64E23">
        <w:t>9.2.</w:t>
      </w:r>
      <w:r>
        <w:t>72</w:t>
      </w:r>
      <w:r w:rsidRPr="00E64E23">
        <w:tab/>
        <w:t>UL SRS-RSRPP</w:t>
      </w:r>
      <w:bookmarkEnd w:id="3304"/>
      <w:bookmarkEnd w:id="3305"/>
      <w:bookmarkEnd w:id="3306"/>
      <w:bookmarkEnd w:id="3307"/>
      <w:bookmarkEnd w:id="3308"/>
      <w:bookmarkEnd w:id="3309"/>
      <w:bookmarkEnd w:id="3310"/>
      <w:bookmarkEnd w:id="3311"/>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312"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312"/>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313" w:name="_CR9_2_73"/>
      <w:bookmarkStart w:id="3314" w:name="_Toc99056320"/>
      <w:bookmarkStart w:id="3315" w:name="_Toc99959253"/>
      <w:bookmarkStart w:id="3316" w:name="_Toc105612439"/>
      <w:bookmarkStart w:id="3317" w:name="_Toc106109655"/>
      <w:bookmarkStart w:id="3318" w:name="_Toc112766547"/>
      <w:bookmarkStart w:id="3319" w:name="_Toc113379463"/>
      <w:bookmarkStart w:id="3320" w:name="_Toc120092016"/>
      <w:bookmarkStart w:id="3321" w:name="_Toc170751272"/>
      <w:bookmarkEnd w:id="3313"/>
      <w:r w:rsidRPr="00E64E23">
        <w:rPr>
          <w:rFonts w:eastAsia="Yu Mincho"/>
        </w:rPr>
        <w:t>9.2.</w:t>
      </w:r>
      <w:r w:rsidR="000F6115">
        <w:rPr>
          <w:rFonts w:eastAsia="Yu Mincho"/>
        </w:rPr>
        <w:t>73</w:t>
      </w:r>
      <w:r w:rsidRPr="00E64E23">
        <w:rPr>
          <w:rFonts w:eastAsia="Yu Mincho"/>
        </w:rPr>
        <w:tab/>
        <w:t>SRS Resource type</w:t>
      </w:r>
      <w:bookmarkEnd w:id="3314"/>
      <w:bookmarkEnd w:id="3315"/>
      <w:bookmarkEnd w:id="3316"/>
      <w:bookmarkEnd w:id="3317"/>
      <w:bookmarkEnd w:id="3318"/>
      <w:bookmarkEnd w:id="3319"/>
      <w:bookmarkEnd w:id="3320"/>
      <w:bookmarkEnd w:id="3321"/>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22" w:name="_CR9_2_74"/>
      <w:bookmarkStart w:id="3323" w:name="_Toc99056321"/>
      <w:bookmarkStart w:id="3324" w:name="_Toc99959254"/>
      <w:bookmarkStart w:id="3325" w:name="_Toc105612440"/>
      <w:bookmarkStart w:id="3326" w:name="_Toc106109656"/>
      <w:bookmarkStart w:id="3327" w:name="_Toc112766548"/>
      <w:bookmarkStart w:id="3328" w:name="_Toc113379464"/>
      <w:bookmarkStart w:id="3329" w:name="_Toc120092017"/>
      <w:bookmarkStart w:id="3330" w:name="_Toc170751273"/>
      <w:bookmarkEnd w:id="3322"/>
      <w:r w:rsidRPr="00E64E23">
        <w:rPr>
          <w:rFonts w:eastAsia="Yu Mincho"/>
        </w:rPr>
        <w:t>9.2.</w:t>
      </w:r>
      <w:r w:rsidR="000F6115">
        <w:rPr>
          <w:rFonts w:eastAsia="Yu Mincho"/>
        </w:rPr>
        <w:t>74</w:t>
      </w:r>
      <w:r w:rsidRPr="00E64E23">
        <w:rPr>
          <w:rFonts w:eastAsia="Yu Mincho"/>
        </w:rPr>
        <w:tab/>
        <w:t>Extended Additional Path List</w:t>
      </w:r>
      <w:bookmarkEnd w:id="3323"/>
      <w:bookmarkEnd w:id="3324"/>
      <w:bookmarkEnd w:id="3325"/>
      <w:bookmarkEnd w:id="3326"/>
      <w:bookmarkEnd w:id="3327"/>
      <w:bookmarkEnd w:id="3328"/>
      <w:bookmarkEnd w:id="3329"/>
      <w:bookmarkEnd w:id="3330"/>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Pr="008F7BEB" w:rsidRDefault="00C87778" w:rsidP="00F637BE">
      <w:pPr>
        <w:widowControl w:val="0"/>
        <w:rPr>
          <w:rFonts w:eastAsia="SimSun"/>
        </w:rPr>
      </w:pPr>
    </w:p>
    <w:p w14:paraId="75BFF19A" w14:textId="77777777" w:rsidR="00C87778" w:rsidRPr="004603B9" w:rsidRDefault="00C87778" w:rsidP="00F637BE">
      <w:pPr>
        <w:pStyle w:val="Heading3"/>
        <w:keepNext w:val="0"/>
        <w:keepLines w:val="0"/>
        <w:widowControl w:val="0"/>
        <w:rPr>
          <w:rFonts w:eastAsia="Yu Mincho"/>
        </w:rPr>
      </w:pPr>
      <w:bookmarkStart w:id="3331" w:name="_CR9_2_75"/>
      <w:bookmarkStart w:id="3332" w:name="_Toc81323053"/>
      <w:bookmarkStart w:id="3333" w:name="_Toc99056322"/>
      <w:bookmarkStart w:id="3334" w:name="_Toc99959255"/>
      <w:bookmarkStart w:id="3335" w:name="_Toc105612441"/>
      <w:bookmarkStart w:id="3336" w:name="_Toc106109657"/>
      <w:bookmarkStart w:id="3337" w:name="_Toc112766549"/>
      <w:bookmarkStart w:id="3338" w:name="_Toc113379465"/>
      <w:bookmarkStart w:id="3339" w:name="_Toc120092018"/>
      <w:bookmarkStart w:id="3340" w:name="_Toc170751274"/>
      <w:bookmarkEnd w:id="3331"/>
      <w:r w:rsidRPr="004603B9">
        <w:rPr>
          <w:rFonts w:eastAsia="Yu Mincho"/>
        </w:rPr>
        <w:t>9.2.</w:t>
      </w:r>
      <w:r w:rsidR="000F6115">
        <w:rPr>
          <w:rFonts w:eastAsia="Yu Mincho"/>
        </w:rPr>
        <w:t>75</w:t>
      </w:r>
      <w:r w:rsidRPr="004603B9">
        <w:rPr>
          <w:rFonts w:eastAsia="Yu Mincho"/>
        </w:rPr>
        <w:tab/>
        <w:t>ARP ID</w:t>
      </w:r>
      <w:bookmarkEnd w:id="3332"/>
      <w:bookmarkEnd w:id="3333"/>
      <w:bookmarkEnd w:id="3334"/>
      <w:bookmarkEnd w:id="3335"/>
      <w:bookmarkEnd w:id="3336"/>
      <w:bookmarkEnd w:id="3337"/>
      <w:bookmarkEnd w:id="3338"/>
      <w:bookmarkEnd w:id="3339"/>
      <w:bookmarkEnd w:id="3340"/>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Pr="008F7BEB" w:rsidRDefault="00C87778" w:rsidP="00F637BE">
      <w:pPr>
        <w:widowControl w:val="0"/>
        <w:rPr>
          <w:rFonts w:eastAsia="SimSun"/>
        </w:rPr>
      </w:pPr>
    </w:p>
    <w:p w14:paraId="42E1A27D" w14:textId="77777777" w:rsidR="00C87778" w:rsidRPr="00C61D99" w:rsidRDefault="00C87778" w:rsidP="00F637BE">
      <w:pPr>
        <w:pStyle w:val="Heading3"/>
        <w:keepNext w:val="0"/>
        <w:keepLines w:val="0"/>
        <w:widowControl w:val="0"/>
        <w:rPr>
          <w:rFonts w:eastAsia="Yu Mincho"/>
        </w:rPr>
      </w:pPr>
      <w:bookmarkStart w:id="3341" w:name="_CR9_2_76"/>
      <w:bookmarkStart w:id="3342" w:name="_Toc99056323"/>
      <w:bookmarkStart w:id="3343" w:name="_Toc99959256"/>
      <w:bookmarkStart w:id="3344" w:name="_Toc105612442"/>
      <w:bookmarkStart w:id="3345" w:name="_Toc106109658"/>
      <w:bookmarkStart w:id="3346" w:name="_Toc112766550"/>
      <w:bookmarkStart w:id="3347" w:name="_Toc113379466"/>
      <w:bookmarkStart w:id="3348" w:name="_Toc120092019"/>
      <w:bookmarkStart w:id="3349" w:name="_Toc170751275"/>
      <w:bookmarkEnd w:id="3341"/>
      <w:r w:rsidRPr="00C61D99">
        <w:rPr>
          <w:rFonts w:eastAsia="Yu Mincho"/>
        </w:rPr>
        <w:t>9.2.</w:t>
      </w:r>
      <w:r w:rsidR="000F6115">
        <w:rPr>
          <w:rFonts w:eastAsia="Yu Mincho"/>
        </w:rPr>
        <w:t>76</w:t>
      </w:r>
      <w:r w:rsidRPr="00C61D99">
        <w:rPr>
          <w:rFonts w:eastAsia="Yu Mincho"/>
        </w:rPr>
        <w:tab/>
        <w:t>ARP Location Information</w:t>
      </w:r>
      <w:bookmarkEnd w:id="3342"/>
      <w:bookmarkEnd w:id="3343"/>
      <w:bookmarkEnd w:id="3344"/>
      <w:bookmarkEnd w:id="3345"/>
      <w:bookmarkEnd w:id="3346"/>
      <w:bookmarkEnd w:id="3347"/>
      <w:bookmarkEnd w:id="3348"/>
      <w:bookmarkEnd w:id="3349"/>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8F7BEB" w:rsidRDefault="00C87778" w:rsidP="00F637BE">
      <w:pPr>
        <w:widowControl w:val="0"/>
        <w:rPr>
          <w:rFonts w:eastAsia="SimSun"/>
        </w:rPr>
      </w:pPr>
    </w:p>
    <w:p w14:paraId="0659426B" w14:textId="77777777" w:rsidR="00C87778" w:rsidRPr="00F62DE0" w:rsidRDefault="00C87778" w:rsidP="00A4571B">
      <w:pPr>
        <w:pStyle w:val="Heading3"/>
        <w:rPr>
          <w:rFonts w:eastAsia="Yu Mincho"/>
          <w:noProof/>
        </w:rPr>
      </w:pPr>
      <w:bookmarkStart w:id="3350" w:name="_CR9_2_77"/>
      <w:bookmarkStart w:id="3351" w:name="_Toc170751276"/>
      <w:bookmarkEnd w:id="3350"/>
      <w:r w:rsidRPr="00F62DE0">
        <w:rPr>
          <w:rFonts w:eastAsia="Yu Mincho"/>
          <w:noProof/>
        </w:rPr>
        <w:t>9.2.</w:t>
      </w:r>
      <w:r w:rsidR="000F6115">
        <w:rPr>
          <w:rFonts w:eastAsia="Yu Mincho"/>
          <w:noProof/>
        </w:rPr>
        <w:t>77</w:t>
      </w:r>
      <w:r w:rsidRPr="00F62DE0">
        <w:rPr>
          <w:rFonts w:eastAsia="Yu Mincho"/>
          <w:noProof/>
        </w:rPr>
        <w:tab/>
        <w:t>LoS/NLoS Information</w:t>
      </w:r>
      <w:bookmarkEnd w:id="3351"/>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52" w:name="_CR9_2_78"/>
      <w:bookmarkStart w:id="3353" w:name="_Toc99056324"/>
      <w:bookmarkStart w:id="3354" w:name="_Toc99959257"/>
      <w:bookmarkStart w:id="3355" w:name="_Toc105612443"/>
      <w:bookmarkStart w:id="3356" w:name="_Toc106109659"/>
      <w:bookmarkStart w:id="3357" w:name="_Toc112766551"/>
      <w:bookmarkStart w:id="3358" w:name="_Toc113379467"/>
      <w:bookmarkStart w:id="3359" w:name="_Toc120092020"/>
      <w:bookmarkStart w:id="3360" w:name="_Toc170751277"/>
      <w:bookmarkEnd w:id="335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53"/>
      <w:bookmarkEnd w:id="3354"/>
      <w:bookmarkEnd w:id="3355"/>
      <w:bookmarkEnd w:id="3356"/>
      <w:r w:rsidR="00BD2AA9">
        <w:rPr>
          <w:rFonts w:eastAsia="Yu Mincho"/>
          <w:noProof/>
        </w:rPr>
        <w:t xml:space="preserve"> List</w:t>
      </w:r>
      <w:bookmarkEnd w:id="3357"/>
      <w:bookmarkEnd w:id="3358"/>
      <w:bookmarkEnd w:id="3359"/>
      <w:bookmarkEnd w:id="3360"/>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61" w:name="_CR9_2_79"/>
      <w:bookmarkStart w:id="3362" w:name="_Toc99056325"/>
      <w:bookmarkStart w:id="3363" w:name="_Toc99959258"/>
      <w:bookmarkStart w:id="3364" w:name="_Toc105612444"/>
      <w:bookmarkStart w:id="3365" w:name="_Toc106109660"/>
      <w:bookmarkStart w:id="3366" w:name="_Toc112766552"/>
      <w:bookmarkStart w:id="3367" w:name="_Toc113379468"/>
      <w:bookmarkStart w:id="3368" w:name="_Toc120092021"/>
      <w:bookmarkStart w:id="3369" w:name="_Toc170751278"/>
      <w:bookmarkEnd w:id="3361"/>
      <w:r w:rsidRPr="00043FB4">
        <w:t>9.2.</w:t>
      </w:r>
      <w:r w:rsidR="000F6115">
        <w:t>79</w:t>
      </w:r>
      <w:r>
        <w:tab/>
      </w:r>
      <w:r w:rsidRPr="00043FB4">
        <w:t>TRP Tx TEG Association</w:t>
      </w:r>
      <w:bookmarkEnd w:id="3362"/>
      <w:bookmarkEnd w:id="3363"/>
      <w:bookmarkEnd w:id="3364"/>
      <w:bookmarkEnd w:id="3365"/>
      <w:bookmarkEnd w:id="3366"/>
      <w:bookmarkEnd w:id="3367"/>
      <w:bookmarkEnd w:id="3368"/>
      <w:bookmarkEnd w:id="3369"/>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70"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70"/>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8F7BEB" w:rsidRDefault="00C87778" w:rsidP="00F637BE">
      <w:pPr>
        <w:widowControl w:val="0"/>
        <w:rPr>
          <w:rFonts w:eastAsia="SimSun"/>
        </w:rPr>
      </w:pPr>
    </w:p>
    <w:p w14:paraId="4A8BE056" w14:textId="6637D3C7" w:rsidR="00C87778" w:rsidRPr="00043FB4" w:rsidRDefault="00C87778" w:rsidP="00F637BE">
      <w:pPr>
        <w:pStyle w:val="Heading3"/>
        <w:keepNext w:val="0"/>
        <w:keepLines w:val="0"/>
        <w:widowControl w:val="0"/>
      </w:pPr>
      <w:bookmarkStart w:id="3371" w:name="_CR9_2_80"/>
      <w:bookmarkStart w:id="3372" w:name="_Toc99056326"/>
      <w:bookmarkStart w:id="3373" w:name="_Toc99959259"/>
      <w:bookmarkStart w:id="3374" w:name="_Toc105612445"/>
      <w:bookmarkStart w:id="3375" w:name="_Toc106109661"/>
      <w:bookmarkStart w:id="3376" w:name="_Toc112766553"/>
      <w:bookmarkStart w:id="3377" w:name="_Toc113379469"/>
      <w:bookmarkStart w:id="3378" w:name="_Toc120092022"/>
      <w:bookmarkStart w:id="3379" w:name="_Toc170751279"/>
      <w:bookmarkEnd w:id="3371"/>
      <w:r w:rsidRPr="00043FB4">
        <w:t>9.2.</w:t>
      </w:r>
      <w:r w:rsidR="000F6115">
        <w:t>80</w:t>
      </w:r>
      <w:r>
        <w:tab/>
        <w:t xml:space="preserve">TRP </w:t>
      </w:r>
      <w:r w:rsidRPr="00043FB4">
        <w:t>T</w:t>
      </w:r>
      <w:r>
        <w:t>EG</w:t>
      </w:r>
      <w:r w:rsidRPr="00043FB4">
        <w:t xml:space="preserve"> </w:t>
      </w:r>
      <w:r>
        <w:t>Information</w:t>
      </w:r>
      <w:bookmarkEnd w:id="3372"/>
      <w:bookmarkEnd w:id="3373"/>
      <w:bookmarkEnd w:id="3374"/>
      <w:bookmarkEnd w:id="3375"/>
      <w:bookmarkEnd w:id="3376"/>
      <w:bookmarkEnd w:id="3377"/>
      <w:bookmarkEnd w:id="3378"/>
      <w:bookmarkEnd w:id="3379"/>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Pr="008F7BEB" w:rsidRDefault="00C87778" w:rsidP="00F637BE">
      <w:pPr>
        <w:widowControl w:val="0"/>
        <w:rPr>
          <w:rFonts w:eastAsia="SimSun"/>
        </w:rPr>
      </w:pPr>
    </w:p>
    <w:p w14:paraId="4CB8A44D" w14:textId="77777777" w:rsidR="00C87778" w:rsidRPr="00894D22" w:rsidRDefault="00C87778" w:rsidP="00F637BE">
      <w:pPr>
        <w:pStyle w:val="Heading3"/>
        <w:keepNext w:val="0"/>
        <w:keepLines w:val="0"/>
        <w:widowControl w:val="0"/>
        <w:rPr>
          <w:rFonts w:eastAsia="Malgun Gothic"/>
        </w:rPr>
      </w:pPr>
      <w:bookmarkStart w:id="3380" w:name="_CR9_2_81"/>
      <w:bookmarkStart w:id="3381" w:name="_Toc99056327"/>
      <w:bookmarkStart w:id="3382" w:name="_Toc99959260"/>
      <w:bookmarkStart w:id="3383" w:name="_Toc105612446"/>
      <w:bookmarkStart w:id="3384" w:name="_Toc106109662"/>
      <w:bookmarkStart w:id="3385" w:name="_Toc112766554"/>
      <w:bookmarkStart w:id="3386" w:name="_Toc113379470"/>
      <w:bookmarkStart w:id="3387" w:name="_Toc120092023"/>
      <w:bookmarkStart w:id="3388" w:name="_Toc170751280"/>
      <w:bookmarkEnd w:id="3380"/>
      <w:r w:rsidRPr="00894D22">
        <w:rPr>
          <w:rFonts w:eastAsia="Malgun Gothic"/>
        </w:rPr>
        <w:t>9.2.</w:t>
      </w:r>
      <w:r w:rsidR="000F6115">
        <w:rPr>
          <w:rFonts w:eastAsia="Malgun Gothic"/>
        </w:rPr>
        <w:t>81</w:t>
      </w:r>
      <w:r w:rsidRPr="00894D22">
        <w:rPr>
          <w:rFonts w:eastAsia="Malgun Gothic"/>
        </w:rPr>
        <w:tab/>
        <w:t>Measurement Characteristics Request Indicator</w:t>
      </w:r>
      <w:bookmarkEnd w:id="3381"/>
      <w:bookmarkEnd w:id="3382"/>
      <w:bookmarkEnd w:id="3383"/>
      <w:bookmarkEnd w:id="3384"/>
      <w:bookmarkEnd w:id="3385"/>
      <w:bookmarkEnd w:id="3386"/>
      <w:bookmarkEnd w:id="3387"/>
      <w:bookmarkEnd w:id="3388"/>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8F7BEB" w:rsidRDefault="00C87778" w:rsidP="00F637BE">
      <w:pPr>
        <w:widowControl w:val="0"/>
        <w:rPr>
          <w:rFonts w:eastAsia="SimSun"/>
        </w:rPr>
      </w:pPr>
    </w:p>
    <w:p w14:paraId="1A738408" w14:textId="77777777" w:rsidR="00C87778" w:rsidRPr="005B0D9E" w:rsidRDefault="00C87778" w:rsidP="00F637BE">
      <w:pPr>
        <w:pStyle w:val="Heading3"/>
        <w:keepNext w:val="0"/>
        <w:keepLines w:val="0"/>
        <w:widowControl w:val="0"/>
        <w:rPr>
          <w:noProof/>
        </w:rPr>
      </w:pPr>
      <w:bookmarkStart w:id="3389" w:name="_CR9_2_82"/>
      <w:bookmarkStart w:id="3390" w:name="_Toc99056328"/>
      <w:bookmarkStart w:id="3391" w:name="_Toc99959261"/>
      <w:bookmarkStart w:id="3392" w:name="_Toc105612447"/>
      <w:bookmarkStart w:id="3393" w:name="_Toc106109663"/>
      <w:bookmarkStart w:id="3394" w:name="_Toc112766555"/>
      <w:bookmarkStart w:id="3395" w:name="_Toc113379471"/>
      <w:bookmarkStart w:id="3396" w:name="_Toc120092024"/>
      <w:bookmarkStart w:id="3397" w:name="_Toc170751281"/>
      <w:bookmarkEnd w:id="3389"/>
      <w:r w:rsidRPr="005B0D9E">
        <w:rPr>
          <w:noProof/>
        </w:rPr>
        <w:t>9.2.</w:t>
      </w:r>
      <w:r w:rsidR="000F6115">
        <w:rPr>
          <w:noProof/>
        </w:rPr>
        <w:t>82</w:t>
      </w:r>
      <w:r w:rsidRPr="005B0D9E">
        <w:rPr>
          <w:noProof/>
        </w:rPr>
        <w:tab/>
      </w:r>
      <w:bookmarkStart w:id="3398" w:name="_Hlk94648081"/>
      <w:r w:rsidRPr="005B0D9E">
        <w:rPr>
          <w:noProof/>
        </w:rPr>
        <w:t>TRP Beam Antenna Information</w:t>
      </w:r>
      <w:bookmarkEnd w:id="3390"/>
      <w:bookmarkEnd w:id="3391"/>
      <w:bookmarkEnd w:id="3392"/>
      <w:bookmarkEnd w:id="3393"/>
      <w:bookmarkEnd w:id="3394"/>
      <w:bookmarkEnd w:id="3395"/>
      <w:bookmarkEnd w:id="3396"/>
      <w:bookmarkEnd w:id="3397"/>
      <w:bookmarkEnd w:id="3398"/>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99" w:name="_CR9_2_83"/>
      <w:bookmarkStart w:id="3400" w:name="_Toc99056329"/>
      <w:bookmarkStart w:id="3401" w:name="_Toc99959262"/>
      <w:bookmarkStart w:id="3402" w:name="_Toc105612448"/>
      <w:bookmarkStart w:id="3403" w:name="_Toc106109664"/>
      <w:bookmarkStart w:id="3404" w:name="_Toc112766556"/>
      <w:bookmarkStart w:id="3405" w:name="_Toc113379472"/>
      <w:bookmarkStart w:id="3406" w:name="_Toc120092025"/>
      <w:bookmarkStart w:id="3407" w:name="_Toc170751282"/>
      <w:bookmarkEnd w:id="3399"/>
      <w:r w:rsidRPr="005B0D9E">
        <w:rPr>
          <w:noProof/>
        </w:rPr>
        <w:t>9.2.</w:t>
      </w:r>
      <w:r w:rsidR="00A75A27">
        <w:rPr>
          <w:noProof/>
        </w:rPr>
        <w:t>83</w:t>
      </w:r>
      <w:r w:rsidRPr="005B0D9E">
        <w:rPr>
          <w:noProof/>
        </w:rPr>
        <w:tab/>
        <w:t>TRP Beam Antenna Angles</w:t>
      </w:r>
      <w:bookmarkEnd w:id="3400"/>
      <w:bookmarkEnd w:id="3401"/>
      <w:bookmarkEnd w:id="3402"/>
      <w:bookmarkEnd w:id="3403"/>
      <w:bookmarkEnd w:id="3404"/>
      <w:bookmarkEnd w:id="3405"/>
      <w:bookmarkEnd w:id="3406"/>
      <w:bookmarkEnd w:id="3407"/>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408" w:name="_CR9_2_84"/>
      <w:bookmarkStart w:id="3409" w:name="OLE_LINK28"/>
      <w:bookmarkStart w:id="3410" w:name="OLE_LINK29"/>
      <w:bookmarkStart w:id="3411" w:name="_Toc112766557"/>
      <w:bookmarkStart w:id="3412" w:name="_Toc113379473"/>
      <w:bookmarkStart w:id="3413" w:name="_Toc120092026"/>
      <w:bookmarkStart w:id="3414" w:name="_Toc170751283"/>
      <w:bookmarkEnd w:id="3408"/>
      <w:r w:rsidRPr="00F61631">
        <w:t>9.2.</w:t>
      </w:r>
      <w:r>
        <w:t>84</w:t>
      </w:r>
      <w:r w:rsidRPr="00F61631">
        <w:tab/>
      </w:r>
      <w:r>
        <w:t>Timing</w:t>
      </w:r>
      <w:r>
        <w:rPr>
          <w:rFonts w:hint="eastAsia"/>
        </w:rPr>
        <w:t xml:space="preserve"> Error Margin</w:t>
      </w:r>
      <w:bookmarkEnd w:id="3409"/>
      <w:bookmarkEnd w:id="3410"/>
      <w:bookmarkEnd w:id="3411"/>
      <w:bookmarkEnd w:id="3412"/>
      <w:bookmarkEnd w:id="3413"/>
      <w:bookmarkEnd w:id="3414"/>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15" w:name="_CR9_2_85"/>
      <w:bookmarkStart w:id="3416" w:name="_Toc120092027"/>
      <w:bookmarkStart w:id="3417" w:name="_Toc170751284"/>
      <w:bookmarkEnd w:id="3415"/>
      <w:r w:rsidRPr="00F61631">
        <w:t>9.2.</w:t>
      </w:r>
      <w:r>
        <w:t>85</w:t>
      </w:r>
      <w:r w:rsidRPr="00F61631">
        <w:tab/>
      </w:r>
      <w:r>
        <w:t>TRP Rx TEG Information</w:t>
      </w:r>
      <w:bookmarkEnd w:id="3416"/>
      <w:bookmarkEnd w:id="3417"/>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18" w:name="_CR9_2_86"/>
      <w:bookmarkStart w:id="3419" w:name="_Toc120092028"/>
      <w:bookmarkStart w:id="3420" w:name="_Toc170751285"/>
      <w:bookmarkEnd w:id="3418"/>
      <w:r w:rsidRPr="00F61631">
        <w:t>9.2.</w:t>
      </w:r>
      <w:r>
        <w:t>86</w:t>
      </w:r>
      <w:r w:rsidRPr="00F61631">
        <w:tab/>
      </w:r>
      <w:r>
        <w:t>TRP Tx TEG Information</w:t>
      </w:r>
      <w:bookmarkEnd w:id="3419"/>
      <w:bookmarkEnd w:id="3420"/>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21" w:name="_CR9_2_87"/>
      <w:bookmarkStart w:id="3422" w:name="_Toc120092029"/>
      <w:bookmarkStart w:id="3423" w:name="_Toc170751286"/>
      <w:bookmarkEnd w:id="3421"/>
      <w:r w:rsidRPr="00F61631">
        <w:t>9.2.</w:t>
      </w:r>
      <w:r>
        <w:t>87</w:t>
      </w:r>
      <w:r w:rsidRPr="00F61631">
        <w:tab/>
      </w:r>
      <w:r>
        <w:t>TRP RxTx TEG Information</w:t>
      </w:r>
      <w:bookmarkEnd w:id="3422"/>
      <w:bookmarkEnd w:id="3423"/>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24" w:name="_CR9_3"/>
      <w:bookmarkStart w:id="3425" w:name="_Toc534903098"/>
      <w:bookmarkStart w:id="3426" w:name="_Toc51776077"/>
      <w:bookmarkStart w:id="3427" w:name="_Toc56773099"/>
      <w:bookmarkStart w:id="3428" w:name="_Toc64447729"/>
      <w:bookmarkStart w:id="3429" w:name="_Toc74152385"/>
      <w:bookmarkStart w:id="3430" w:name="_Toc88654239"/>
      <w:bookmarkStart w:id="3431" w:name="_Toc99056330"/>
      <w:bookmarkStart w:id="3432" w:name="_Toc99959263"/>
      <w:bookmarkStart w:id="3433" w:name="_Toc105612449"/>
      <w:bookmarkStart w:id="3434" w:name="_Toc106109665"/>
      <w:bookmarkStart w:id="3435" w:name="_Toc112766558"/>
      <w:bookmarkStart w:id="3436" w:name="_Toc113379474"/>
      <w:bookmarkStart w:id="3437" w:name="_Toc120092030"/>
      <w:bookmarkStart w:id="3438" w:name="_Toc170751287"/>
      <w:bookmarkEnd w:id="3424"/>
      <w:r w:rsidRPr="00707B3F">
        <w:rPr>
          <w:noProof/>
        </w:rPr>
        <w:t>9.3</w:t>
      </w:r>
      <w:r w:rsidRPr="00707B3F">
        <w:rPr>
          <w:noProof/>
        </w:rPr>
        <w:tab/>
        <w:t>Message and Information Element Abstract Syntax (with ASN.1)</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EBA0278" w14:textId="77777777" w:rsidR="002F45B2" w:rsidRPr="00707B3F" w:rsidRDefault="002F45B2" w:rsidP="002F45B2">
      <w:pPr>
        <w:pStyle w:val="Heading3"/>
        <w:rPr>
          <w:noProof/>
        </w:rPr>
      </w:pPr>
      <w:bookmarkStart w:id="3439" w:name="_CR9_3_1"/>
      <w:bookmarkStart w:id="3440" w:name="_Toc534903099"/>
      <w:bookmarkStart w:id="3441" w:name="_Toc51776078"/>
      <w:bookmarkStart w:id="3442" w:name="_Toc56773100"/>
      <w:bookmarkStart w:id="3443" w:name="_Toc64447730"/>
      <w:bookmarkStart w:id="3444" w:name="_Toc74152386"/>
      <w:bookmarkStart w:id="3445" w:name="_Toc88654240"/>
      <w:bookmarkStart w:id="3446" w:name="_Toc99056331"/>
      <w:bookmarkStart w:id="3447" w:name="_Toc99959264"/>
      <w:bookmarkStart w:id="3448" w:name="_Toc105612450"/>
      <w:bookmarkStart w:id="3449" w:name="_Toc106109666"/>
      <w:bookmarkStart w:id="3450" w:name="_Toc112766559"/>
      <w:bookmarkStart w:id="3451" w:name="_Toc113379475"/>
      <w:bookmarkStart w:id="3452" w:name="_Toc120092031"/>
      <w:bookmarkStart w:id="3453" w:name="_Toc170751288"/>
      <w:bookmarkEnd w:id="3439"/>
      <w:r w:rsidRPr="00707B3F">
        <w:rPr>
          <w:noProof/>
        </w:rPr>
        <w:t>9.3.1</w:t>
      </w:r>
      <w:r w:rsidRPr="00707B3F">
        <w:rPr>
          <w:noProof/>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54" w:name="_CR9_3_2"/>
      <w:bookmarkStart w:id="3455" w:name="_Toc534903100"/>
      <w:bookmarkStart w:id="3456" w:name="_Toc51776079"/>
      <w:bookmarkStart w:id="3457" w:name="_Toc56773101"/>
      <w:bookmarkStart w:id="3458" w:name="_Toc64447731"/>
      <w:bookmarkStart w:id="3459" w:name="_Toc74152387"/>
      <w:bookmarkStart w:id="3460" w:name="_Toc88654241"/>
      <w:bookmarkStart w:id="3461" w:name="_Toc99056332"/>
      <w:bookmarkStart w:id="3462" w:name="_Toc99959265"/>
      <w:bookmarkStart w:id="3463" w:name="_Toc105612451"/>
      <w:bookmarkStart w:id="3464" w:name="_Toc106109667"/>
      <w:bookmarkStart w:id="3465" w:name="_Toc112766560"/>
      <w:bookmarkStart w:id="3466" w:name="_Toc113379476"/>
      <w:bookmarkStart w:id="3467" w:name="_Toc120092032"/>
      <w:bookmarkStart w:id="3468" w:name="_Toc170751289"/>
      <w:bookmarkEnd w:id="3454"/>
      <w:r w:rsidRPr="00A4571B">
        <w:t>9.3.2</w:t>
      </w:r>
      <w:r w:rsidRPr="00A4571B">
        <w:tab/>
        <w:t>Usage of Private Message Mechanism for Non-standard Use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69" w:name="_CR9_3_3"/>
      <w:bookmarkStart w:id="3470" w:name="_Toc534903101"/>
      <w:bookmarkStart w:id="3471" w:name="_Toc51776080"/>
      <w:bookmarkStart w:id="3472" w:name="_Toc56773102"/>
      <w:bookmarkStart w:id="3473" w:name="_Toc64447732"/>
      <w:bookmarkStart w:id="3474" w:name="_Toc74152388"/>
      <w:bookmarkStart w:id="3475" w:name="_Toc88654242"/>
      <w:bookmarkStart w:id="3476" w:name="_Toc99056333"/>
      <w:bookmarkStart w:id="3477" w:name="_Toc99959266"/>
      <w:bookmarkStart w:id="3478" w:name="_Toc105612452"/>
      <w:bookmarkStart w:id="3479" w:name="_Toc106109668"/>
      <w:bookmarkStart w:id="3480" w:name="_Toc112766561"/>
      <w:bookmarkStart w:id="3481" w:name="_Toc113379477"/>
      <w:bookmarkStart w:id="3482" w:name="_Toc120092033"/>
      <w:bookmarkStart w:id="3483" w:name="_Toc170751290"/>
      <w:bookmarkStart w:id="3484" w:name="_Hlk506316968"/>
      <w:bookmarkEnd w:id="3469"/>
      <w:r w:rsidRPr="00A4571B">
        <w:t>9.3.3</w:t>
      </w:r>
      <w:r w:rsidRPr="00A4571B">
        <w:tab/>
        <w:t>Elementary Procedure Definitions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85"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8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86"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8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87" w:name="_Hlk50049819"/>
      <w:bookmarkStart w:id="3488"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87"/>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88"/>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89" w:name="_CR9_3_4"/>
      <w:bookmarkStart w:id="3490" w:name="_Toc534903102"/>
      <w:bookmarkStart w:id="3491" w:name="_Toc51776081"/>
      <w:bookmarkStart w:id="3492" w:name="_Toc56773103"/>
      <w:bookmarkStart w:id="3493" w:name="_Toc64447733"/>
      <w:bookmarkStart w:id="3494" w:name="_Toc74152389"/>
      <w:bookmarkStart w:id="3495" w:name="_Toc88654243"/>
      <w:bookmarkStart w:id="3496" w:name="_Toc99056334"/>
      <w:bookmarkStart w:id="3497" w:name="_Toc99959267"/>
      <w:bookmarkStart w:id="3498" w:name="_Toc105612453"/>
      <w:bookmarkStart w:id="3499" w:name="_Toc106109669"/>
      <w:bookmarkStart w:id="3500" w:name="_Toc112766562"/>
      <w:bookmarkStart w:id="3501" w:name="_Toc113379478"/>
      <w:bookmarkStart w:id="3502" w:name="_Toc120092034"/>
      <w:bookmarkStart w:id="3503" w:name="_Toc170751291"/>
      <w:bookmarkStart w:id="3504" w:name="_Hlk506316534"/>
      <w:bookmarkEnd w:id="3484"/>
      <w:bookmarkEnd w:id="3489"/>
      <w:r w:rsidRPr="00A4571B">
        <w:t>9.3.4</w:t>
      </w:r>
      <w:r w:rsidRPr="00A4571B">
        <w:tab/>
        <w:t>PDU Definitions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505" w:name="_Hlk50049841"/>
      <w:r>
        <w:tab/>
        <w:t>UE-</w:t>
      </w:r>
      <w:r w:rsidRPr="00707B3F">
        <w:rPr>
          <w:snapToGrid w:val="0"/>
        </w:rPr>
        <w:t>Measurement-</w:t>
      </w:r>
      <w:r>
        <w:rPr>
          <w:snapToGrid w:val="0"/>
        </w:rPr>
        <w:t>ID,</w:t>
      </w:r>
    </w:p>
    <w:bookmarkEnd w:id="3505"/>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506"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0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0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8F7BEB"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0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0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0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509" w:name="_Hlk50049923"/>
      <w:r w:rsidRPr="007C49BE">
        <w:rPr>
          <w:snapToGrid w:val="0"/>
        </w:rPr>
        <w:tab/>
      </w:r>
      <w:r w:rsidRPr="00707B3F">
        <w:rPr>
          <w:snapToGrid w:val="0"/>
        </w:rPr>
        <w:t>id-LMF-Measurement-ID,</w:t>
      </w:r>
    </w:p>
    <w:bookmarkEnd w:id="3509"/>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10" w:name="_Hlk50049941"/>
      <w:r>
        <w:rPr>
          <w:snapToGrid w:val="0"/>
        </w:rPr>
        <w:tab/>
      </w:r>
      <w:r w:rsidRPr="00707B3F">
        <w:rPr>
          <w:snapToGrid w:val="0"/>
        </w:rPr>
        <w:t>id-RAN-Measurement-ID,</w:t>
      </w:r>
    </w:p>
    <w:bookmarkEnd w:id="351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1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1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11"/>
    <w:bookmarkEnd w:id="351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1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13"/>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504"/>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14" w:name="_Hlk50049977"/>
      <w:r w:rsidR="00DF3BE4">
        <w:rPr>
          <w:snapToGrid w:val="0"/>
        </w:rPr>
        <w:t>UE-</w:t>
      </w:r>
      <w:bookmarkEnd w:id="35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15" w:name="_Hlk50049986"/>
      <w:r w:rsidR="00DF3BE4">
        <w:rPr>
          <w:snapToGrid w:val="0"/>
        </w:rPr>
        <w:t>UE-</w:t>
      </w:r>
      <w:bookmarkEnd w:id="35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16"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16"/>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17" w:name="_Hlk50051047"/>
      <w:bookmarkStart w:id="3518"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19" w:name="_Hlk49878632"/>
      <w:r w:rsidRPr="00707B3F">
        <w:rPr>
          <w:snapToGrid w:val="0"/>
        </w:rPr>
        <w:t>SFNInitialisationTime</w:t>
      </w:r>
      <w:bookmarkEnd w:id="35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20"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21" w:name="_Hlk40090605"/>
      <w:r>
        <w:rPr>
          <w:snapToGrid w:val="0"/>
        </w:rPr>
        <w:t xml:space="preserve">TRP-MeasurementResponseList </w:t>
      </w:r>
      <w:bookmarkEnd w:id="352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22" w:name="_Hlk40942744"/>
      <w:r w:rsidRPr="000A1ADC">
        <w:rPr>
          <w:snapToGrid w:val="0"/>
        </w:rPr>
        <w:t>id-TRP-MeasurementRe</w:t>
      </w:r>
      <w:r>
        <w:rPr>
          <w:snapToGrid w:val="0"/>
        </w:rPr>
        <w:t>port</w:t>
      </w:r>
      <w:r w:rsidRPr="000A1ADC">
        <w:rPr>
          <w:snapToGrid w:val="0"/>
        </w:rPr>
        <w:t>List</w:t>
      </w:r>
      <w:bookmarkEnd w:id="35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2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2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17"/>
    <w:p w14:paraId="26545151" w14:textId="77777777" w:rsidR="00125019" w:rsidRPr="007C49BE" w:rsidRDefault="00125019" w:rsidP="00125019">
      <w:pPr>
        <w:pStyle w:val="PL"/>
        <w:rPr>
          <w:noProof w:val="0"/>
          <w:lang w:val="fr-FR"/>
        </w:rPr>
      </w:pPr>
    </w:p>
    <w:bookmarkEnd w:id="351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24" w:name="_Hlk103412978"/>
      <w:r w:rsidR="00FD67D6">
        <w:rPr>
          <w:snapToGrid w:val="0"/>
        </w:rPr>
        <w:t>optional</w:t>
      </w:r>
      <w:bookmarkEnd w:id="352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25" w:name="_CR9_3_5"/>
      <w:bookmarkStart w:id="3526" w:name="_Toc534903103"/>
      <w:bookmarkStart w:id="3527" w:name="_Toc51776082"/>
      <w:bookmarkStart w:id="3528" w:name="_Toc56773104"/>
      <w:bookmarkStart w:id="3529" w:name="_Toc64447734"/>
      <w:bookmarkStart w:id="3530" w:name="_Toc74152390"/>
      <w:bookmarkStart w:id="3531" w:name="_Toc88654244"/>
      <w:bookmarkStart w:id="3532" w:name="_Toc99056335"/>
      <w:bookmarkStart w:id="3533" w:name="_Toc99959268"/>
      <w:bookmarkStart w:id="3534" w:name="_Toc105612454"/>
      <w:bookmarkStart w:id="3535" w:name="_Toc106109670"/>
      <w:bookmarkStart w:id="3536" w:name="_Toc112766563"/>
      <w:bookmarkStart w:id="3537" w:name="_Toc113379479"/>
      <w:bookmarkStart w:id="3538" w:name="_Toc120092035"/>
      <w:bookmarkStart w:id="3539" w:name="_Toc170751292"/>
      <w:bookmarkEnd w:id="3525"/>
      <w:r w:rsidRPr="00A4571B">
        <w:t>9.3.5</w:t>
      </w:r>
      <w:r w:rsidRPr="00A4571B">
        <w:tab/>
        <w:t>Information Element definitions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40" w:name="_Hlk50146160"/>
      <w:bookmarkStart w:id="3541"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40"/>
    <w:bookmarkEnd w:id="3541"/>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42" w:name="_Hlk50051846"/>
      <w:bookmarkStart w:id="3543"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44"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42"/>
      <w:bookmarkEnd w:id="3543"/>
      <w:bookmarkEnd w:id="3544"/>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45" w:name="_Hlk96616442"/>
      <w:r w:rsidRPr="008165A1">
        <w:rPr>
          <w:rFonts w:eastAsia="Calibri"/>
          <w:bCs/>
          <w:lang w:eastAsia="ja-JP"/>
        </w:rPr>
        <w:t>maxnoAzimuthAngles</w:t>
      </w:r>
      <w:bookmarkEnd w:id="3545"/>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4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46"/>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47" w:name="_Hlk50051885"/>
      <w:r w:rsidRPr="007C49BE">
        <w:rPr>
          <w:snapToGrid w:val="0"/>
        </w:rPr>
        <w:t>BandwidthSRS ::= CHOICE {</w:t>
      </w:r>
    </w:p>
    <w:p w14:paraId="79D0EFE2" w14:textId="226DCF37"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513259">
        <w:rPr>
          <w:rFonts w:hint="eastAsia"/>
          <w:snapToGrid w:val="0"/>
          <w:lang w:eastAsia="zh-CN"/>
        </w:rPr>
        <w:t>,</w:t>
      </w:r>
      <w:r w:rsidR="00513259" w:rsidRPr="003529C4">
        <w:rPr>
          <w:snapToGrid w:val="0"/>
        </w:rPr>
        <w:t xml:space="preserve"> </w:t>
      </w:r>
      <w:r w:rsidR="00513259">
        <w:rPr>
          <w:snapToGrid w:val="0"/>
        </w:rPr>
        <w:t>mHz1</w:t>
      </w:r>
      <w:r w:rsidR="00513259">
        <w:rPr>
          <w:rFonts w:hint="eastAsia"/>
          <w:snapToGrid w:val="0"/>
          <w:lang w:eastAsia="zh-CN"/>
        </w:rPr>
        <w:t>5</w:t>
      </w:r>
      <w:r w:rsidR="00513259">
        <w:rPr>
          <w:snapToGrid w:val="0"/>
        </w:rPr>
        <w:t>, mHz2</w:t>
      </w:r>
      <w:r w:rsidR="00513259">
        <w:rPr>
          <w:rFonts w:hint="eastAsia"/>
          <w:snapToGrid w:val="0"/>
          <w:lang w:eastAsia="zh-CN"/>
        </w:rPr>
        <w:t>5,</w:t>
      </w:r>
      <w:r w:rsidR="00513259" w:rsidRPr="003529C4">
        <w:rPr>
          <w:snapToGrid w:val="0"/>
        </w:rPr>
        <w:t xml:space="preserve"> </w:t>
      </w:r>
      <w:r w:rsidR="00513259">
        <w:rPr>
          <w:snapToGrid w:val="0"/>
        </w:rPr>
        <w:t>mHz</w:t>
      </w:r>
      <w:r w:rsidR="00513259">
        <w:rPr>
          <w:rFonts w:hint="eastAsia"/>
          <w:snapToGrid w:val="0"/>
          <w:lang w:eastAsia="zh-CN"/>
        </w:rPr>
        <w:t>30</w:t>
      </w:r>
      <w:r w:rsidR="00716662">
        <w:rPr>
          <w:rFonts w:hint="eastAsia"/>
          <w:snapToGrid w:val="0"/>
          <w:lang w:eastAsia="zh-CN"/>
        </w:rPr>
        <w:t>,</w:t>
      </w:r>
      <w:r w:rsidR="00716662" w:rsidRPr="003529C4">
        <w:rPr>
          <w:snapToGrid w:val="0"/>
        </w:rPr>
        <w:t xml:space="preserve"> </w:t>
      </w:r>
      <w:r w:rsidR="00716662">
        <w:rPr>
          <w:snapToGrid w:val="0"/>
        </w:rPr>
        <w:t>mHz</w:t>
      </w:r>
      <w:r w:rsidR="00716662">
        <w:rPr>
          <w:rFonts w:hint="eastAsia"/>
          <w:snapToGrid w:val="0"/>
          <w:lang w:eastAsia="zh-CN"/>
        </w:rPr>
        <w:t>35</w:t>
      </w:r>
      <w:r w:rsidR="00716662">
        <w:rPr>
          <w:snapToGrid w:val="0"/>
        </w:rPr>
        <w:t>, mHz</w:t>
      </w:r>
      <w:r w:rsidR="00716662">
        <w:rPr>
          <w:rFonts w:hint="eastAsia"/>
          <w:snapToGrid w:val="0"/>
          <w:lang w:eastAsia="zh-CN"/>
        </w:rPr>
        <w:t>45</w:t>
      </w:r>
      <w:r w:rsidR="0067163D">
        <w:rPr>
          <w:snapToGrid w:val="0"/>
        </w:rPr>
        <w:t>, mHz</w:t>
      </w:r>
      <w:r w:rsidR="0067163D">
        <w:rPr>
          <w:rFonts w:hint="eastAsia"/>
          <w:snapToGrid w:val="0"/>
          <w:lang w:eastAsia="zh-CN"/>
        </w:rPr>
        <w:t>60</w:t>
      </w:r>
      <w:r w:rsidR="00716662">
        <w:rPr>
          <w:rFonts w:hint="eastAsia"/>
          <w:snapToGrid w:val="0"/>
          <w:lang w:eastAsia="zh-CN"/>
        </w:rPr>
        <w:t>,</w:t>
      </w:r>
      <w:r w:rsidR="00716662" w:rsidRPr="003529C4">
        <w:rPr>
          <w:snapToGrid w:val="0"/>
        </w:rPr>
        <w:t xml:space="preserve"> </w:t>
      </w:r>
      <w:r w:rsidR="00716662">
        <w:rPr>
          <w:snapToGrid w:val="0"/>
        </w:rPr>
        <w:t>mHz</w:t>
      </w:r>
      <w:r w:rsidR="00716662">
        <w:rPr>
          <w:rFonts w:hint="eastAsia"/>
          <w:snapToGrid w:val="0"/>
          <w:lang w:eastAsia="zh-CN"/>
        </w:rPr>
        <w:t>70</w:t>
      </w:r>
      <w:r w:rsidR="00716662">
        <w:rPr>
          <w:snapToGrid w:val="0"/>
        </w:rPr>
        <w:t>, mHz</w:t>
      </w:r>
      <w:r w:rsidR="00716662">
        <w:rPr>
          <w:rFonts w:hint="eastAsia"/>
          <w:snapToGrid w:val="0"/>
          <w:lang w:eastAsia="zh-CN"/>
        </w:rPr>
        <w:t>90</w:t>
      </w:r>
      <w:r w:rsidRPr="007C49BE">
        <w:rPr>
          <w:snapToGrid w:val="0"/>
        </w:rPr>
        <w:t>},</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47"/>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48"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48"/>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49"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49"/>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50" w:name="_Hlk50146299"/>
      <w:bookmarkStart w:id="3551" w:name="_Hlk50051947"/>
      <w:bookmarkStart w:id="3552"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50"/>
    </w:p>
    <w:bookmarkEnd w:id="3551"/>
    <w:bookmarkEnd w:id="3552"/>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53" w:name="_Hlk515361362"/>
      <w:r w:rsidRPr="00707B3F">
        <w:rPr>
          <w:snapToGrid w:val="0"/>
        </w:rPr>
        <w:t>E-CID-MeasurementResult</w:t>
      </w:r>
      <w:bookmarkEnd w:id="3553"/>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54"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54"/>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55"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55"/>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56" w:name="_Hlk54256117"/>
      <w:bookmarkStart w:id="3557"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5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5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58" w:name="_Hlk50649220"/>
      <w:r w:rsidRPr="007C49BE">
        <w:rPr>
          <w:snapToGrid w:val="0"/>
          <w:lang w:val="fr-FR"/>
        </w:rPr>
        <w:t>Measurement-ID ::= INTEGER (1..</w:t>
      </w:r>
      <w:r w:rsidR="004652C4" w:rsidRPr="007C49BE">
        <w:rPr>
          <w:snapToGrid w:val="0"/>
          <w:lang w:val="fr-FR"/>
        </w:rPr>
        <w:t xml:space="preserve"> </w:t>
      </w:r>
      <w:bookmarkStart w:id="3559"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59"/>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60"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60"/>
    <w:p w14:paraId="0C6115AE" w14:textId="77777777" w:rsidR="00322D9F" w:rsidRPr="00707B3F" w:rsidRDefault="00322D9F" w:rsidP="00A4571B">
      <w:pPr>
        <w:pStyle w:val="PL"/>
        <w:rPr>
          <w:snapToGrid w:val="0"/>
        </w:rPr>
      </w:pPr>
    </w:p>
    <w:bookmarkEnd w:id="3558"/>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61" w:name="OLE_LINK9"/>
    </w:p>
    <w:bookmarkEnd w:id="3561"/>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62"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62"/>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63"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63"/>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64" w:name="_Hlk50052691"/>
      <w:bookmarkStart w:id="3565"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64"/>
      <w:bookmarkEnd w:id="3565"/>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66" w:name="_Hlk50146483"/>
      <w:bookmarkStart w:id="3567" w:name="_Hlk50052708"/>
      <w:r w:rsidRPr="007C49BE">
        <w:rPr>
          <w:snapToGrid w:val="0"/>
        </w:rPr>
        <w:t>NR-ARFCN ::= INTEGER (0..3279165)</w:t>
      </w:r>
      <w:bookmarkEnd w:id="3566"/>
    </w:p>
    <w:bookmarkEnd w:id="3567"/>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68" w:name="_Hlk50052720"/>
      <w:bookmarkStart w:id="3569"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68"/>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t xml:space="preserve"> ...</w:t>
      </w:r>
    </w:p>
    <w:p w14:paraId="6B6FF3FC" w14:textId="77777777" w:rsidR="004652C4" w:rsidRPr="00AF2D8F" w:rsidRDefault="00994195" w:rsidP="00A4571B">
      <w:pPr>
        <w:pStyle w:val="PL"/>
        <w:rPr>
          <w:snapToGrid w:val="0"/>
        </w:rPr>
      </w:pPr>
      <w:r w:rsidRPr="00E17648">
        <w:rPr>
          <w:snapToGrid w:val="0"/>
        </w:rPr>
        <w:t>}</w:t>
      </w:r>
    </w:p>
    <w:bookmarkEnd w:id="3569"/>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70" w:name="_Hlk50146512"/>
      <w:bookmarkStart w:id="357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70"/>
    <w:p w14:paraId="566FE4BC" w14:textId="77777777" w:rsidR="004652C4" w:rsidRPr="00707B3F" w:rsidRDefault="004652C4" w:rsidP="00A4571B">
      <w:pPr>
        <w:pStyle w:val="PL"/>
        <w:rPr>
          <w:snapToGrid w:val="0"/>
        </w:rPr>
      </w:pPr>
    </w:p>
    <w:bookmarkEnd w:id="3571"/>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72" w:name="_Hlk515353772"/>
      <w:r w:rsidRPr="00707B3F">
        <w:rPr>
          <w:snapToGrid w:val="0"/>
        </w:rPr>
        <w:t>NumberOfDlFrames-Extended</w:t>
      </w:r>
      <w:bookmarkEnd w:id="3572"/>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73" w:name="_Hlk50146563"/>
      <w:bookmarkStart w:id="3574"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73"/>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74"/>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7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Pr="008F7BEB"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75"/>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76"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A31E6D" w:rsidRDefault="00524F8C" w:rsidP="000A3064">
      <w:pPr>
        <w:pStyle w:val="PL"/>
        <w:rPr>
          <w:snapToGrid w:val="0"/>
          <w:lang w:val="fr-FR"/>
        </w:rPr>
      </w:pPr>
      <w:r>
        <w:rPr>
          <w:snapToGrid w:val="0"/>
          <w:lang w:val="fr-FR"/>
        </w:rPr>
        <w:tab/>
      </w:r>
      <w:r w:rsidRPr="00A31E6D">
        <w:rPr>
          <w:snapToGrid w:val="0"/>
          <w:lang w:val="fr-FR"/>
        </w:rPr>
        <w:t xml:space="preserve">posSibType6-4, </w:t>
      </w:r>
    </w:p>
    <w:p w14:paraId="76A3DCB3" w14:textId="77777777" w:rsidR="00524F8C" w:rsidRPr="00A31E6D" w:rsidRDefault="00524F8C" w:rsidP="000A3064">
      <w:pPr>
        <w:pStyle w:val="PL"/>
        <w:rPr>
          <w:snapToGrid w:val="0"/>
          <w:lang w:val="fr-FR"/>
        </w:rPr>
      </w:pPr>
      <w:r w:rsidRPr="00A31E6D">
        <w:rPr>
          <w:snapToGrid w:val="0"/>
          <w:lang w:val="fr-FR"/>
        </w:rPr>
        <w:tab/>
        <w:t xml:space="preserve">posSibType6-5, </w:t>
      </w:r>
    </w:p>
    <w:p w14:paraId="6AA1E1DC" w14:textId="77777777" w:rsidR="00263308" w:rsidRPr="00A31E6D" w:rsidRDefault="00524F8C" w:rsidP="00263308">
      <w:pPr>
        <w:pStyle w:val="PL"/>
        <w:rPr>
          <w:snapToGrid w:val="0"/>
          <w:lang w:val="fr-FR"/>
        </w:rPr>
      </w:pPr>
      <w:r w:rsidRPr="00A31E6D">
        <w:rPr>
          <w:snapToGrid w:val="0"/>
          <w:lang w:val="fr-FR"/>
        </w:rPr>
        <w:tab/>
        <w:t>posSibType6-6</w:t>
      </w:r>
      <w:r w:rsidR="00263308" w:rsidRPr="00A31E6D">
        <w:rPr>
          <w:snapToGrid w:val="0"/>
          <w:lang w:val="fr-FR"/>
        </w:rPr>
        <w:t>,</w:t>
      </w:r>
    </w:p>
    <w:p w14:paraId="5F62AB9B" w14:textId="77777777" w:rsidR="00263308" w:rsidRPr="00A31E6D" w:rsidRDefault="00263308" w:rsidP="00263308">
      <w:pPr>
        <w:pStyle w:val="PL"/>
        <w:rPr>
          <w:snapToGrid w:val="0"/>
          <w:lang w:val="fr-FR"/>
        </w:rPr>
      </w:pPr>
      <w:r w:rsidRPr="00A31E6D">
        <w:rPr>
          <w:snapToGrid w:val="0"/>
          <w:lang w:val="fr-FR"/>
        </w:rPr>
        <w:tab/>
        <w:t>posSibType2-17a,</w:t>
      </w:r>
    </w:p>
    <w:p w14:paraId="675E4EB8" w14:textId="77777777" w:rsidR="00263308" w:rsidRDefault="00263308" w:rsidP="00263308">
      <w:pPr>
        <w:pStyle w:val="PL"/>
        <w:rPr>
          <w:snapToGrid w:val="0"/>
        </w:rPr>
      </w:pPr>
      <w:r w:rsidRPr="00A31E6D">
        <w:rPr>
          <w:snapToGrid w:val="0"/>
          <w:lang w:val="fr-FR"/>
        </w:rPr>
        <w:tab/>
      </w:r>
      <w:r>
        <w:rPr>
          <w:snapToGrid w:val="0"/>
        </w:rPr>
        <w:t>posSibType2-18a,</w:t>
      </w:r>
    </w:p>
    <w:p w14:paraId="0756AB27" w14:textId="27FEDAE3" w:rsidR="004652C4" w:rsidRPr="007C49BE" w:rsidRDefault="00263308" w:rsidP="00263308">
      <w:pPr>
        <w:pStyle w:val="PL"/>
        <w:rPr>
          <w:snapToGrid w:val="0"/>
        </w:rPr>
      </w:pPr>
      <w:r>
        <w:rPr>
          <w:snapToGrid w:val="0"/>
        </w:rPr>
        <w:tab/>
        <w:t>posSibType2-20a</w:t>
      </w:r>
      <w:r w:rsidR="00524F8C" w:rsidRPr="007C49BE">
        <w:rPr>
          <w:snapToGrid w:val="0"/>
        </w:rPr>
        <w:t xml:space="preserve">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76"/>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7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78" w:name="_Hlk54252960"/>
      <w:r w:rsidR="00994195" w:rsidRPr="00E17648">
        <w:rPr>
          <w:snapToGrid w:val="0"/>
        </w:rPr>
        <w:t>PRSResource-QCLSourceSSB</w:t>
      </w:r>
      <w:bookmarkEnd w:id="3578"/>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79"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79"/>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80"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77"/>
    <w:bookmarkEnd w:id="3580"/>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81" w:name="_Hlk42766901"/>
    </w:p>
    <w:p w14:paraId="23187F00" w14:textId="77777777" w:rsidR="004652C4" w:rsidRDefault="004652C4" w:rsidP="00A4571B">
      <w:pPr>
        <w:pStyle w:val="PL"/>
        <w:rPr>
          <w:snapToGrid w:val="0"/>
        </w:rPr>
      </w:pPr>
      <w:bookmarkStart w:id="358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83" w:name="_Hlk42707279"/>
      <w:r>
        <w:rPr>
          <w:snapToGrid w:val="0"/>
        </w:rPr>
        <w:t>ReferenceSignal-ExtensionIE</w:t>
      </w:r>
      <w:bookmarkEnd w:id="358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8F7BEB"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8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82"/>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84"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84"/>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8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85"/>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86" w:name="_Hlk50146741"/>
      <w:bookmarkStart w:id="3587"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86"/>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87"/>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8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88"/>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89" w:name="_Hlk50053056"/>
    </w:p>
    <w:p w14:paraId="1382D59A" w14:textId="77777777" w:rsidR="007642E0" w:rsidRDefault="007642E0" w:rsidP="007642E0">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89"/>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90" w:name="_Hlk50146796"/>
      <w:bookmarkStart w:id="3591"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9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92"/>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90"/>
    </w:p>
    <w:p w14:paraId="1940CA11" w14:textId="77777777" w:rsidR="004652C4" w:rsidRDefault="004652C4" w:rsidP="00A4571B">
      <w:pPr>
        <w:pStyle w:val="PL"/>
      </w:pPr>
    </w:p>
    <w:p w14:paraId="6594A09A" w14:textId="77777777" w:rsidR="004652C4" w:rsidRDefault="004652C4" w:rsidP="00A4571B">
      <w:pPr>
        <w:pStyle w:val="PL"/>
      </w:pPr>
    </w:p>
    <w:bookmarkEnd w:id="3591"/>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93" w:name="_Hlk50053121"/>
      <w:bookmarkStart w:id="3594"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93"/>
    </w:p>
    <w:bookmarkEnd w:id="3594"/>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8F7BEB"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95"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96" w:name="_Hlk50054026"/>
      <w:r w:rsidRPr="000F19F9">
        <w:rPr>
          <w:noProof w:val="0"/>
          <w:snapToGrid w:val="0"/>
        </w:rPr>
        <w:t>TrpMeasurementQuality</w:t>
      </w:r>
      <w:bookmarkEnd w:id="359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95"/>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97" w:name="_Hlk50053198"/>
      <w:bookmarkStart w:id="359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97"/>
    </w:p>
    <w:bookmarkEnd w:id="3598"/>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99"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t>ValueRSRQ-NR ::= INTEGER (0..127)</w:t>
      </w:r>
    </w:p>
    <w:bookmarkEnd w:id="3599"/>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600" w:name="_CR9_3_6"/>
      <w:bookmarkStart w:id="3601" w:name="_Toc534903104"/>
      <w:bookmarkStart w:id="3602" w:name="_Toc51776083"/>
      <w:bookmarkStart w:id="3603" w:name="_Toc56773105"/>
      <w:bookmarkStart w:id="3604" w:name="_Toc64447735"/>
      <w:bookmarkStart w:id="3605" w:name="_Toc74152391"/>
      <w:bookmarkStart w:id="3606" w:name="_Toc88654245"/>
      <w:bookmarkStart w:id="3607" w:name="_Toc99056336"/>
      <w:bookmarkStart w:id="3608" w:name="_Toc99959269"/>
      <w:bookmarkStart w:id="3609" w:name="_Toc105612455"/>
      <w:bookmarkStart w:id="3610" w:name="_Toc106109671"/>
      <w:bookmarkStart w:id="3611" w:name="_Toc112766564"/>
      <w:bookmarkStart w:id="3612" w:name="_Toc113379480"/>
      <w:bookmarkStart w:id="3613" w:name="_Toc120092036"/>
      <w:bookmarkStart w:id="3614" w:name="_Toc170751293"/>
      <w:bookmarkEnd w:id="3600"/>
      <w:r w:rsidRPr="00A4571B">
        <w:t>9.3.6</w:t>
      </w:r>
      <w:r w:rsidRPr="00A4571B">
        <w:tab/>
        <w:t>Common definitions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15" w:name="_CR9_3_7"/>
      <w:bookmarkStart w:id="3616" w:name="_Toc534903105"/>
      <w:bookmarkStart w:id="3617" w:name="_Toc51776084"/>
      <w:bookmarkStart w:id="3618" w:name="_Toc56773106"/>
      <w:bookmarkStart w:id="3619" w:name="_Toc64447736"/>
      <w:bookmarkStart w:id="3620" w:name="_Toc74152392"/>
      <w:bookmarkStart w:id="3621" w:name="_Toc88654246"/>
      <w:bookmarkStart w:id="3622" w:name="_Toc99056337"/>
      <w:bookmarkStart w:id="3623" w:name="_Toc99959270"/>
      <w:bookmarkStart w:id="3624" w:name="_Toc105612456"/>
      <w:bookmarkStart w:id="3625" w:name="_Toc106109672"/>
      <w:bookmarkStart w:id="3626" w:name="_Toc112766565"/>
      <w:bookmarkStart w:id="3627" w:name="_Toc113379481"/>
      <w:bookmarkStart w:id="3628" w:name="_Toc120092037"/>
      <w:bookmarkStart w:id="3629" w:name="_Toc170751294"/>
      <w:bookmarkStart w:id="3630" w:name="_Hlk506316802"/>
      <w:bookmarkEnd w:id="3615"/>
      <w:r w:rsidRPr="00A4571B">
        <w:t>9.3.7</w:t>
      </w:r>
      <w:r w:rsidRPr="00A4571B">
        <w:tab/>
        <w:t>Constant definitions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3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3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3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32"/>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3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33"/>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34" w:name="_Hlk50147438"/>
      <w:bookmarkStart w:id="363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34"/>
    </w:p>
    <w:bookmarkEnd w:id="3635"/>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3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36"/>
    <w:p w14:paraId="1F557D39" w14:textId="77777777" w:rsidR="00032181" w:rsidRPr="00707B3F" w:rsidRDefault="00032181" w:rsidP="00A4571B">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37" w:name="_Hlk50053376"/>
      <w:bookmarkStart w:id="363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39"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39"/>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4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4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42" w:name="_Hlk50064167"/>
      <w:r w:rsidRPr="00112909">
        <w:rPr>
          <w:snapToGrid w:val="0"/>
          <w:lang w:val="sv-SE"/>
        </w:rPr>
        <w:t>maxnoSRS-PosResourcePerSet</w:t>
      </w:r>
      <w:bookmarkEnd w:id="364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4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3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3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40"/>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43" w:name="_Hlk515611030"/>
      <w:r w:rsidRPr="00E15EEC">
        <w:rPr>
          <w:snapToGrid w:val="0"/>
          <w:lang w:val="it-IT"/>
        </w:rPr>
        <w:t>id-AssistanceInformationFailureList</w:t>
      </w:r>
      <w:bookmarkEnd w:id="364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44" w:name="_Hlk42766383"/>
      <w:r w:rsidRPr="00FF5905">
        <w:rPr>
          <w:snapToGrid w:val="0"/>
        </w:rPr>
        <w:t xml:space="preserve">ProtocolIE-ID ::= </w:t>
      </w:r>
      <w:bookmarkEnd w:id="3644"/>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45" w:name="_CR9_3_8"/>
      <w:bookmarkStart w:id="3646" w:name="_Toc534903106"/>
      <w:bookmarkStart w:id="3647" w:name="_Toc51776085"/>
      <w:bookmarkStart w:id="3648" w:name="_Toc56773107"/>
      <w:bookmarkStart w:id="3649" w:name="_Toc64447737"/>
      <w:bookmarkStart w:id="3650" w:name="_Toc74152393"/>
      <w:bookmarkStart w:id="3651" w:name="_Toc88654247"/>
      <w:bookmarkStart w:id="3652" w:name="_Toc99056338"/>
      <w:bookmarkStart w:id="3653" w:name="_Toc99959271"/>
      <w:bookmarkStart w:id="3654" w:name="_Toc105612457"/>
      <w:bookmarkStart w:id="3655" w:name="_Toc106109673"/>
      <w:bookmarkStart w:id="3656" w:name="_Toc112766566"/>
      <w:bookmarkStart w:id="3657" w:name="_Toc113379482"/>
      <w:bookmarkStart w:id="3658" w:name="_Toc120092038"/>
      <w:bookmarkStart w:id="3659" w:name="_Toc170751295"/>
      <w:bookmarkEnd w:id="3630"/>
      <w:bookmarkEnd w:id="3645"/>
      <w:r w:rsidRPr="00A4571B">
        <w:t>9.3.8</w:t>
      </w:r>
      <w:r w:rsidRPr="00A4571B">
        <w:tab/>
        <w:t>Container definitions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60" w:name="_CR9_4"/>
      <w:bookmarkStart w:id="3661" w:name="_Toc534903107"/>
      <w:bookmarkStart w:id="3662" w:name="_Toc51776086"/>
      <w:bookmarkStart w:id="3663" w:name="_Toc56773108"/>
      <w:bookmarkStart w:id="3664" w:name="_Toc64447738"/>
      <w:bookmarkStart w:id="3665" w:name="_Toc74152394"/>
      <w:bookmarkStart w:id="3666" w:name="_Toc88654248"/>
      <w:bookmarkStart w:id="3667" w:name="_Toc99056339"/>
      <w:bookmarkStart w:id="3668" w:name="_Toc99959272"/>
      <w:bookmarkStart w:id="3669" w:name="_Toc105612458"/>
      <w:bookmarkStart w:id="3670" w:name="_Toc106109674"/>
      <w:bookmarkStart w:id="3671" w:name="_Toc112766567"/>
      <w:bookmarkStart w:id="3672" w:name="_Toc113379483"/>
      <w:bookmarkStart w:id="3673" w:name="_Toc120092039"/>
      <w:bookmarkStart w:id="3674" w:name="_Toc170751296"/>
      <w:bookmarkEnd w:id="3660"/>
      <w:r w:rsidRPr="00707B3F">
        <w:rPr>
          <w:noProof/>
        </w:rPr>
        <w:t>9.4</w:t>
      </w:r>
      <w:r w:rsidRPr="00707B3F">
        <w:rPr>
          <w:noProof/>
        </w:rPr>
        <w:tab/>
        <w:t>Message transfer syntax</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75" w:name="_CR9_5"/>
      <w:bookmarkStart w:id="3676" w:name="_Toc534903108"/>
      <w:bookmarkStart w:id="3677" w:name="_Toc51776087"/>
      <w:bookmarkStart w:id="3678" w:name="_Toc56773109"/>
      <w:bookmarkStart w:id="3679" w:name="_Toc64447739"/>
      <w:bookmarkStart w:id="3680" w:name="_Toc74152395"/>
      <w:bookmarkStart w:id="3681" w:name="_Toc88654249"/>
      <w:bookmarkStart w:id="3682" w:name="_Toc99056340"/>
      <w:bookmarkStart w:id="3683" w:name="_Toc99959273"/>
      <w:bookmarkStart w:id="3684" w:name="_Toc105612459"/>
      <w:bookmarkStart w:id="3685" w:name="_Toc106109675"/>
      <w:bookmarkStart w:id="3686" w:name="_Toc112766568"/>
      <w:bookmarkStart w:id="3687" w:name="_Toc113379484"/>
      <w:bookmarkStart w:id="3688" w:name="_Toc120092040"/>
      <w:bookmarkStart w:id="3689" w:name="_Toc170751297"/>
      <w:bookmarkEnd w:id="3675"/>
      <w:r w:rsidRPr="00707B3F">
        <w:rPr>
          <w:noProof/>
        </w:rPr>
        <w:t>9.5</w:t>
      </w:r>
      <w:r w:rsidRPr="00707B3F">
        <w:rPr>
          <w:noProof/>
        </w:rPr>
        <w:tab/>
        <w:t>Timers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90" w:name="_CR10"/>
      <w:bookmarkStart w:id="3691" w:name="_Toc534903109"/>
      <w:bookmarkStart w:id="3692" w:name="_Toc51776088"/>
      <w:bookmarkStart w:id="3693" w:name="_Toc56773110"/>
      <w:bookmarkStart w:id="3694" w:name="_Toc64447740"/>
      <w:bookmarkStart w:id="3695" w:name="_Toc74152396"/>
      <w:bookmarkStart w:id="3696" w:name="_Toc88654250"/>
      <w:bookmarkStart w:id="3697" w:name="_Toc99056341"/>
      <w:bookmarkStart w:id="3698" w:name="_Toc99959274"/>
      <w:bookmarkStart w:id="3699" w:name="_Toc105612460"/>
      <w:bookmarkStart w:id="3700" w:name="_Toc106109676"/>
      <w:bookmarkStart w:id="3701" w:name="_Toc112766569"/>
      <w:bookmarkStart w:id="3702" w:name="_Toc113379485"/>
      <w:bookmarkStart w:id="3703" w:name="_Toc120092041"/>
      <w:bookmarkStart w:id="3704" w:name="_Toc170751298"/>
      <w:bookmarkEnd w:id="3690"/>
      <w:r w:rsidRPr="00707B3F">
        <w:rPr>
          <w:noProof/>
        </w:rPr>
        <w:t>10</w:t>
      </w:r>
      <w:r w:rsidRPr="00707B3F">
        <w:rPr>
          <w:noProof/>
        </w:rPr>
        <w:tab/>
        <w:t>Handling of unknown, unforeseen and erroneous protocol data</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64DCDF0" w14:textId="77777777" w:rsidR="005C602C" w:rsidRPr="0054226D" w:rsidRDefault="005C602C" w:rsidP="005C602C">
      <w:bookmarkStart w:id="370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06" w:name="_CRAnnexAinformative"/>
      <w:bookmarkEnd w:id="3706"/>
      <w:r w:rsidRPr="00707B3F">
        <w:rPr>
          <w:noProof/>
        </w:rPr>
        <w:br w:type="page"/>
      </w:r>
      <w:bookmarkStart w:id="3707" w:name="_Toc534903110"/>
      <w:bookmarkStart w:id="3708" w:name="_Toc51776089"/>
      <w:bookmarkStart w:id="3709" w:name="_Toc56773111"/>
      <w:bookmarkStart w:id="3710" w:name="_Toc64447741"/>
      <w:bookmarkStart w:id="3711" w:name="_Toc74152397"/>
      <w:bookmarkStart w:id="3712" w:name="_Toc88654251"/>
      <w:bookmarkStart w:id="3713" w:name="_Toc99056342"/>
      <w:bookmarkStart w:id="3714" w:name="_Toc99959275"/>
      <w:bookmarkStart w:id="3715" w:name="_Toc105612461"/>
      <w:bookmarkStart w:id="3716" w:name="_Toc106109677"/>
      <w:bookmarkStart w:id="3717" w:name="_Toc112766570"/>
      <w:bookmarkStart w:id="3718" w:name="_Toc113379486"/>
      <w:bookmarkStart w:id="3719" w:name="_Toc120092042"/>
      <w:bookmarkStart w:id="3720" w:name="_Toc170751299"/>
      <w:bookmarkEnd w:id="3705"/>
      <w:r w:rsidR="00E81BD2" w:rsidRPr="00707B3F">
        <w:rPr>
          <w:noProof/>
        </w:rPr>
        <w:t>Annex A (informative):</w:t>
      </w:r>
      <w:r w:rsidR="00E81BD2" w:rsidRPr="00707B3F">
        <w:rPr>
          <w:noProof/>
        </w:rPr>
        <w:br/>
        <w:t>Change history</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r w:rsidR="002075E8" w:rsidRPr="00707B3F" w14:paraId="5FCBD4CC" w14:textId="77777777" w:rsidTr="00E91617">
        <w:tc>
          <w:tcPr>
            <w:tcW w:w="409" w:type="pct"/>
            <w:tcBorders>
              <w:top w:val="single" w:sz="6" w:space="0" w:color="auto"/>
              <w:bottom w:val="single" w:sz="6" w:space="0" w:color="auto"/>
            </w:tcBorders>
            <w:shd w:val="solid" w:color="FFFFFF" w:fill="auto"/>
            <w:vAlign w:val="center"/>
          </w:tcPr>
          <w:p w14:paraId="1C22DCB8" w14:textId="7C52D274"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6" w:space="0" w:color="auto"/>
              <w:bottom w:val="single" w:sz="6" w:space="0" w:color="auto"/>
            </w:tcBorders>
            <w:shd w:val="solid" w:color="FFFFFF" w:fill="auto"/>
            <w:vAlign w:val="center"/>
          </w:tcPr>
          <w:p w14:paraId="007A4D26" w14:textId="1060ADFF"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6" w:space="0" w:color="auto"/>
              <w:bottom w:val="single" w:sz="6" w:space="0" w:color="auto"/>
            </w:tcBorders>
            <w:shd w:val="solid" w:color="FFFFFF" w:fill="auto"/>
            <w:vAlign w:val="center"/>
          </w:tcPr>
          <w:p w14:paraId="6EEE5729" w14:textId="726376E9"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RP-</w:t>
            </w:r>
            <w:r w:rsidR="0021335A" w:rsidRPr="0021335A">
              <w:rPr>
                <w:rFonts w:cs="Arial"/>
                <w:color w:val="000000"/>
                <w:sz w:val="16"/>
                <w:szCs w:val="16"/>
              </w:rPr>
              <w:t>241114</w:t>
            </w:r>
          </w:p>
        </w:tc>
        <w:tc>
          <w:tcPr>
            <w:tcW w:w="269" w:type="pct"/>
            <w:tcBorders>
              <w:top w:val="single" w:sz="6" w:space="0" w:color="auto"/>
              <w:bottom w:val="single" w:sz="6" w:space="0" w:color="auto"/>
            </w:tcBorders>
            <w:shd w:val="solid" w:color="FFFFFF" w:fill="auto"/>
            <w:vAlign w:val="center"/>
          </w:tcPr>
          <w:p w14:paraId="4892AE1D" w14:textId="58B0CF6F"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0146</w:t>
            </w:r>
          </w:p>
        </w:tc>
        <w:tc>
          <w:tcPr>
            <w:tcW w:w="218" w:type="pct"/>
            <w:tcBorders>
              <w:top w:val="single" w:sz="6" w:space="0" w:color="auto"/>
              <w:bottom w:val="single" w:sz="6" w:space="0" w:color="auto"/>
            </w:tcBorders>
            <w:shd w:val="solid" w:color="FFFFFF" w:fill="auto"/>
            <w:vAlign w:val="center"/>
          </w:tcPr>
          <w:p w14:paraId="3E2E7B68" w14:textId="1212A7AC" w:rsidR="002075E8" w:rsidRDefault="002075E8" w:rsidP="002075E8">
            <w:pPr>
              <w:pStyle w:val="TAR"/>
              <w:keepNext w:val="0"/>
              <w:keepLines w:val="0"/>
              <w:widowControl w:val="0"/>
              <w:rPr>
                <w:rFonts w:cs="Arial"/>
                <w:color w:val="000000"/>
                <w:sz w:val="16"/>
                <w:szCs w:val="16"/>
              </w:rPr>
            </w:pPr>
            <w:r w:rsidRPr="006F3282">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18411BB3" w14:textId="70B73CDC"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14D0707B" w14:textId="40A6B9C9"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6" w:space="0" w:color="auto"/>
              <w:bottom w:val="single" w:sz="6" w:space="0" w:color="auto"/>
            </w:tcBorders>
            <w:shd w:val="solid" w:color="FFFFFF" w:fill="auto"/>
            <w:vAlign w:val="center"/>
          </w:tcPr>
          <w:p w14:paraId="1B77D8FB" w14:textId="57322338" w:rsidR="002075E8" w:rsidRDefault="002075E8" w:rsidP="002075E8">
            <w:pPr>
              <w:pStyle w:val="TAC"/>
              <w:keepNext w:val="0"/>
              <w:keepLines w:val="0"/>
              <w:widowControl w:val="0"/>
              <w:rPr>
                <w:rFonts w:cs="Arial"/>
                <w:color w:val="000000"/>
                <w:sz w:val="16"/>
                <w:szCs w:val="16"/>
              </w:rPr>
            </w:pPr>
            <w:r w:rsidRPr="006F3282">
              <w:rPr>
                <w:rFonts w:cs="Arial"/>
                <w:color w:val="000000"/>
                <w:sz w:val="16"/>
                <w:szCs w:val="16"/>
              </w:rPr>
              <w:t>17.8.0</w:t>
            </w:r>
          </w:p>
        </w:tc>
      </w:tr>
      <w:tr w:rsidR="002B50B5" w:rsidRPr="00707B3F" w14:paraId="47709273" w14:textId="77777777" w:rsidTr="00E91617">
        <w:tc>
          <w:tcPr>
            <w:tcW w:w="409" w:type="pct"/>
            <w:tcBorders>
              <w:top w:val="single" w:sz="6" w:space="0" w:color="auto"/>
              <w:bottom w:val="single" w:sz="6" w:space="0" w:color="auto"/>
            </w:tcBorders>
            <w:shd w:val="solid" w:color="FFFFFF" w:fill="auto"/>
            <w:vAlign w:val="center"/>
          </w:tcPr>
          <w:p w14:paraId="6B8FBAF0" w14:textId="38B3B98C" w:rsidR="002B50B5" w:rsidRPr="006F3282" w:rsidRDefault="002B50B5" w:rsidP="002B50B5">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04037444" w14:textId="3E5D96D1" w:rsidR="002B50B5" w:rsidRPr="006F3282" w:rsidRDefault="002B50B5" w:rsidP="002B50B5">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138FF78C" w14:textId="38A3C4AE"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RP-xxxx</w:t>
            </w:r>
          </w:p>
        </w:tc>
        <w:tc>
          <w:tcPr>
            <w:tcW w:w="269" w:type="pct"/>
            <w:tcBorders>
              <w:top w:val="single" w:sz="6" w:space="0" w:color="auto"/>
              <w:bottom w:val="single" w:sz="6" w:space="0" w:color="auto"/>
            </w:tcBorders>
            <w:shd w:val="solid" w:color="FFFFFF" w:fill="auto"/>
            <w:vAlign w:val="center"/>
          </w:tcPr>
          <w:p w14:paraId="15187B19" w14:textId="57E6CCB8" w:rsidR="002B50B5" w:rsidRPr="006F3282" w:rsidRDefault="002B50B5" w:rsidP="002B50B5">
            <w:pPr>
              <w:pStyle w:val="TAL"/>
              <w:keepNext w:val="0"/>
              <w:keepLines w:val="0"/>
              <w:widowControl w:val="0"/>
              <w:rPr>
                <w:rFonts w:cs="Arial"/>
                <w:color w:val="000000"/>
                <w:sz w:val="16"/>
                <w:szCs w:val="16"/>
              </w:rPr>
            </w:pPr>
            <w:r w:rsidRPr="0068780A">
              <w:rPr>
                <w:rFonts w:eastAsia="Times New Roman" w:cs="Arial"/>
                <w:color w:val="000000"/>
                <w:sz w:val="16"/>
                <w:szCs w:val="16"/>
              </w:rPr>
              <w:t>0167</w:t>
            </w:r>
          </w:p>
        </w:tc>
        <w:tc>
          <w:tcPr>
            <w:tcW w:w="218" w:type="pct"/>
            <w:tcBorders>
              <w:top w:val="single" w:sz="6" w:space="0" w:color="auto"/>
              <w:bottom w:val="single" w:sz="6" w:space="0" w:color="auto"/>
            </w:tcBorders>
            <w:shd w:val="solid" w:color="FFFFFF" w:fill="auto"/>
            <w:vAlign w:val="center"/>
          </w:tcPr>
          <w:p w14:paraId="67371B43" w14:textId="158DF4CD" w:rsidR="002B50B5" w:rsidRPr="006F3282" w:rsidRDefault="002B50B5" w:rsidP="002B50B5">
            <w:pPr>
              <w:pStyle w:val="TAR"/>
              <w:keepNext w:val="0"/>
              <w:keepLines w:val="0"/>
              <w:widowControl w:val="0"/>
              <w:rPr>
                <w:rFonts w:cs="Arial"/>
                <w:color w:val="000000"/>
                <w:sz w:val="16"/>
                <w:szCs w:val="16"/>
              </w:rPr>
            </w:pPr>
            <w:r w:rsidRPr="0068780A">
              <w:rPr>
                <w:rFonts w:eastAsia="Times New Roman" w:cs="Arial"/>
                <w:color w:val="000000"/>
                <w:sz w:val="16"/>
                <w:szCs w:val="16"/>
              </w:rPr>
              <w:t>2</w:t>
            </w:r>
          </w:p>
        </w:tc>
        <w:tc>
          <w:tcPr>
            <w:tcW w:w="218" w:type="pct"/>
            <w:tcBorders>
              <w:top w:val="single" w:sz="6" w:space="0" w:color="auto"/>
              <w:bottom w:val="single" w:sz="6" w:space="0" w:color="auto"/>
            </w:tcBorders>
            <w:shd w:val="solid" w:color="FFFFFF" w:fill="auto"/>
            <w:vAlign w:val="center"/>
          </w:tcPr>
          <w:p w14:paraId="481DC77C" w14:textId="3309DC96"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397ABA56" w14:textId="3209F725" w:rsidR="002B50B5" w:rsidRPr="006F3282" w:rsidRDefault="002B50B5" w:rsidP="002B50B5">
            <w:pPr>
              <w:pStyle w:val="TAL"/>
              <w:keepNext w:val="0"/>
              <w:keepLines w:val="0"/>
              <w:widowControl w:val="0"/>
              <w:rPr>
                <w:rFonts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6" w:space="0" w:color="auto"/>
              <w:bottom w:val="single" w:sz="6" w:space="0" w:color="auto"/>
            </w:tcBorders>
            <w:shd w:val="solid" w:color="FFFFFF" w:fill="auto"/>
            <w:vAlign w:val="center"/>
          </w:tcPr>
          <w:p w14:paraId="344B4A5D" w14:textId="1646461F"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B50B5" w:rsidRPr="00707B3F" w14:paraId="1E10DA60" w14:textId="77777777" w:rsidTr="00E91617">
        <w:tc>
          <w:tcPr>
            <w:tcW w:w="409" w:type="pct"/>
            <w:tcBorders>
              <w:top w:val="single" w:sz="6" w:space="0" w:color="auto"/>
              <w:bottom w:val="single" w:sz="6" w:space="0" w:color="auto"/>
            </w:tcBorders>
            <w:shd w:val="solid" w:color="FFFFFF" w:fill="auto"/>
            <w:vAlign w:val="center"/>
          </w:tcPr>
          <w:p w14:paraId="49B235B3" w14:textId="48BC6234" w:rsidR="002B50B5" w:rsidRPr="006F3282" w:rsidRDefault="002B50B5" w:rsidP="002B50B5">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54C2EF70" w14:textId="7E103BF4" w:rsidR="002B50B5" w:rsidRPr="006F3282" w:rsidRDefault="002B50B5" w:rsidP="002B50B5">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55688C9A" w14:textId="1D0AAAB4"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RP-xxxx</w:t>
            </w:r>
          </w:p>
        </w:tc>
        <w:tc>
          <w:tcPr>
            <w:tcW w:w="269" w:type="pct"/>
            <w:tcBorders>
              <w:top w:val="single" w:sz="6" w:space="0" w:color="auto"/>
              <w:bottom w:val="single" w:sz="6" w:space="0" w:color="auto"/>
            </w:tcBorders>
            <w:shd w:val="solid" w:color="FFFFFF" w:fill="auto"/>
            <w:vAlign w:val="center"/>
          </w:tcPr>
          <w:p w14:paraId="26E6E5E2" w14:textId="62BE4141" w:rsidR="002B50B5" w:rsidRPr="006F3282" w:rsidRDefault="002B50B5" w:rsidP="002B50B5">
            <w:pPr>
              <w:pStyle w:val="TAL"/>
              <w:keepNext w:val="0"/>
              <w:keepLines w:val="0"/>
              <w:widowControl w:val="0"/>
              <w:rPr>
                <w:rFonts w:cs="Arial"/>
                <w:color w:val="000000"/>
                <w:sz w:val="16"/>
                <w:szCs w:val="16"/>
              </w:rPr>
            </w:pPr>
            <w:r w:rsidRPr="0068780A">
              <w:rPr>
                <w:rFonts w:eastAsia="Times New Roman" w:cs="Arial"/>
                <w:color w:val="000000"/>
                <w:sz w:val="16"/>
                <w:szCs w:val="16"/>
              </w:rPr>
              <w:t>0172</w:t>
            </w:r>
          </w:p>
        </w:tc>
        <w:tc>
          <w:tcPr>
            <w:tcW w:w="218" w:type="pct"/>
            <w:tcBorders>
              <w:top w:val="single" w:sz="6" w:space="0" w:color="auto"/>
              <w:bottom w:val="single" w:sz="6" w:space="0" w:color="auto"/>
            </w:tcBorders>
            <w:shd w:val="solid" w:color="FFFFFF" w:fill="auto"/>
            <w:vAlign w:val="center"/>
          </w:tcPr>
          <w:p w14:paraId="030DE533" w14:textId="4A5A2975" w:rsidR="002B50B5" w:rsidRPr="006F3282" w:rsidRDefault="002B50B5" w:rsidP="002B50B5">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471E7DB0" w14:textId="001DA861"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7C8B090" w14:textId="30C9A620" w:rsidR="002B50B5" w:rsidRPr="006F3282" w:rsidRDefault="002B50B5" w:rsidP="002B50B5">
            <w:pPr>
              <w:pStyle w:val="TAL"/>
              <w:keepNext w:val="0"/>
              <w:keepLines w:val="0"/>
              <w:widowControl w:val="0"/>
              <w:rPr>
                <w:rFonts w:cs="Arial"/>
                <w:color w:val="000000"/>
                <w:sz w:val="16"/>
                <w:szCs w:val="16"/>
              </w:rPr>
            </w:pPr>
            <w:r w:rsidRPr="0068780A">
              <w:rPr>
                <w:rFonts w:eastAsia="Times New Roman" w:cs="Arial"/>
                <w:color w:val="000000"/>
                <w:sz w:val="16"/>
                <w:szCs w:val="16"/>
              </w:rPr>
              <w:t>Correction onFR1 SRS Bandwidth in Requested SRS Transmission Characteristics</w:t>
            </w:r>
          </w:p>
        </w:tc>
        <w:tc>
          <w:tcPr>
            <w:tcW w:w="367" w:type="pct"/>
            <w:tcBorders>
              <w:top w:val="single" w:sz="6" w:space="0" w:color="auto"/>
              <w:bottom w:val="single" w:sz="6" w:space="0" w:color="auto"/>
            </w:tcBorders>
            <w:shd w:val="solid" w:color="FFFFFF" w:fill="auto"/>
            <w:vAlign w:val="center"/>
          </w:tcPr>
          <w:p w14:paraId="692A7D2B" w14:textId="16B6101B"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B50B5" w:rsidRPr="00707B3F" w14:paraId="7D95B176" w14:textId="77777777" w:rsidTr="00E91617">
        <w:tc>
          <w:tcPr>
            <w:tcW w:w="409" w:type="pct"/>
            <w:tcBorders>
              <w:top w:val="single" w:sz="6" w:space="0" w:color="auto"/>
              <w:bottom w:val="single" w:sz="6" w:space="0" w:color="auto"/>
            </w:tcBorders>
            <w:shd w:val="solid" w:color="FFFFFF" w:fill="auto"/>
            <w:vAlign w:val="center"/>
          </w:tcPr>
          <w:p w14:paraId="6C51BEB2" w14:textId="61789A8D" w:rsidR="002B50B5" w:rsidRPr="006F3282" w:rsidRDefault="002B50B5" w:rsidP="002B50B5">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170DB44B" w14:textId="6ACE0962" w:rsidR="002B50B5" w:rsidRPr="006F3282" w:rsidRDefault="002B50B5" w:rsidP="002B50B5">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03CA5E04" w14:textId="1A38A17B"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RP-xxxx</w:t>
            </w:r>
          </w:p>
        </w:tc>
        <w:tc>
          <w:tcPr>
            <w:tcW w:w="269" w:type="pct"/>
            <w:tcBorders>
              <w:top w:val="single" w:sz="6" w:space="0" w:color="auto"/>
              <w:bottom w:val="single" w:sz="6" w:space="0" w:color="auto"/>
            </w:tcBorders>
            <w:shd w:val="solid" w:color="FFFFFF" w:fill="auto"/>
            <w:vAlign w:val="center"/>
          </w:tcPr>
          <w:p w14:paraId="05857ED9" w14:textId="19DE4CC4" w:rsidR="002B50B5" w:rsidRPr="006F3282" w:rsidRDefault="002B50B5" w:rsidP="002B50B5">
            <w:pPr>
              <w:pStyle w:val="TAL"/>
              <w:keepNext w:val="0"/>
              <w:keepLines w:val="0"/>
              <w:widowControl w:val="0"/>
              <w:rPr>
                <w:rFonts w:cs="Arial"/>
                <w:color w:val="000000"/>
                <w:sz w:val="16"/>
                <w:szCs w:val="16"/>
              </w:rPr>
            </w:pPr>
            <w:r w:rsidRPr="0068780A">
              <w:rPr>
                <w:rFonts w:eastAsia="Times New Roman" w:cs="Arial"/>
                <w:color w:val="000000"/>
                <w:sz w:val="16"/>
                <w:szCs w:val="16"/>
              </w:rPr>
              <w:t>0174</w:t>
            </w:r>
          </w:p>
        </w:tc>
        <w:tc>
          <w:tcPr>
            <w:tcW w:w="218" w:type="pct"/>
            <w:tcBorders>
              <w:top w:val="single" w:sz="6" w:space="0" w:color="auto"/>
              <w:bottom w:val="single" w:sz="6" w:space="0" w:color="auto"/>
            </w:tcBorders>
            <w:shd w:val="solid" w:color="FFFFFF" w:fill="auto"/>
            <w:vAlign w:val="center"/>
          </w:tcPr>
          <w:p w14:paraId="6D5FF191" w14:textId="5BC96379" w:rsidR="002B50B5" w:rsidRPr="006F3282" w:rsidRDefault="002B50B5" w:rsidP="002B50B5">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14C3445C" w14:textId="2E065816"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2223A7E" w14:textId="10CBFD9D" w:rsidR="002B50B5" w:rsidRPr="006F3282" w:rsidRDefault="002B50B5" w:rsidP="002B50B5">
            <w:pPr>
              <w:pStyle w:val="TAL"/>
              <w:keepNext w:val="0"/>
              <w:keepLines w:val="0"/>
              <w:widowControl w:val="0"/>
              <w:rPr>
                <w:rFonts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6" w:space="0" w:color="auto"/>
              <w:bottom w:val="single" w:sz="6" w:space="0" w:color="auto"/>
            </w:tcBorders>
            <w:shd w:val="solid" w:color="FFFFFF" w:fill="auto"/>
            <w:vAlign w:val="center"/>
          </w:tcPr>
          <w:p w14:paraId="162AA8AD" w14:textId="63039F57" w:rsidR="002B50B5" w:rsidRPr="006F3282" w:rsidRDefault="002B50B5" w:rsidP="002B50B5">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bl>
    <w:p w14:paraId="58AE0BA6" w14:textId="77777777" w:rsidR="003C3971" w:rsidRPr="00513259" w:rsidRDefault="003C3971" w:rsidP="003C3971">
      <w:pPr>
        <w:rPr>
          <w:noProof/>
        </w:rPr>
      </w:pPr>
    </w:p>
    <w:sectPr w:rsidR="003C3971" w:rsidRPr="00513259">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D023E" w14:textId="77777777" w:rsidR="00024ED8" w:rsidRDefault="00024ED8">
      <w:r>
        <w:separator/>
      </w:r>
    </w:p>
  </w:endnote>
  <w:endnote w:type="continuationSeparator" w:id="0">
    <w:p w14:paraId="5B31F5AA" w14:textId="77777777" w:rsidR="00024ED8" w:rsidRDefault="0002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A7C3A" w14:textId="77777777" w:rsidR="00024ED8" w:rsidRDefault="00024ED8">
      <w:r>
        <w:separator/>
      </w:r>
    </w:p>
  </w:footnote>
  <w:footnote w:type="continuationSeparator" w:id="0">
    <w:p w14:paraId="45665B6C" w14:textId="77777777" w:rsidR="00024ED8" w:rsidRDefault="0002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46C4391A"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0B5">
      <w:rPr>
        <w:rFonts w:ascii="Arial" w:hAnsi="Arial" w:cs="Arial"/>
        <w:b/>
        <w:noProof/>
        <w:sz w:val="18"/>
        <w:szCs w:val="18"/>
      </w:rPr>
      <w:t>3GPP TS 38.455 V17.89.0 (2024-0612)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64A983CA"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0B5">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580B58F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63D">
      <w:rPr>
        <w:rFonts w:ascii="Arial" w:hAnsi="Arial" w:cs="Arial"/>
        <w:b/>
        <w:noProof/>
        <w:sz w:val="18"/>
        <w:szCs w:val="18"/>
      </w:rPr>
      <w:t>3GPP TS 38.455 V17.89.0 (2024-0612)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83676CE"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63D">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4ED8"/>
    <w:rsid w:val="000273DF"/>
    <w:rsid w:val="00030CE7"/>
    <w:rsid w:val="00031EBC"/>
    <w:rsid w:val="00032181"/>
    <w:rsid w:val="0003243F"/>
    <w:rsid w:val="00032EF5"/>
    <w:rsid w:val="00033397"/>
    <w:rsid w:val="00034E40"/>
    <w:rsid w:val="00040095"/>
    <w:rsid w:val="00040A03"/>
    <w:rsid w:val="00041B47"/>
    <w:rsid w:val="0004401F"/>
    <w:rsid w:val="00046D14"/>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0514A"/>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075E8"/>
    <w:rsid w:val="00210458"/>
    <w:rsid w:val="0021335A"/>
    <w:rsid w:val="00217748"/>
    <w:rsid w:val="00221B75"/>
    <w:rsid w:val="00231B83"/>
    <w:rsid w:val="00231CB0"/>
    <w:rsid w:val="00232BD7"/>
    <w:rsid w:val="002347A2"/>
    <w:rsid w:val="00235119"/>
    <w:rsid w:val="002359DE"/>
    <w:rsid w:val="00242D45"/>
    <w:rsid w:val="00244FD3"/>
    <w:rsid w:val="00250C28"/>
    <w:rsid w:val="0026158A"/>
    <w:rsid w:val="00263308"/>
    <w:rsid w:val="00266EC8"/>
    <w:rsid w:val="002730C9"/>
    <w:rsid w:val="00273176"/>
    <w:rsid w:val="00280C3B"/>
    <w:rsid w:val="002834C9"/>
    <w:rsid w:val="002840EE"/>
    <w:rsid w:val="00285790"/>
    <w:rsid w:val="002878F7"/>
    <w:rsid w:val="002906F1"/>
    <w:rsid w:val="00297D61"/>
    <w:rsid w:val="002A0D95"/>
    <w:rsid w:val="002A53CD"/>
    <w:rsid w:val="002A735D"/>
    <w:rsid w:val="002B4A47"/>
    <w:rsid w:val="002B50B5"/>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1183"/>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1102"/>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C7CD4"/>
    <w:rsid w:val="004D25C2"/>
    <w:rsid w:val="004D3578"/>
    <w:rsid w:val="004D55BA"/>
    <w:rsid w:val="004E213A"/>
    <w:rsid w:val="004E59BD"/>
    <w:rsid w:val="004E6AB3"/>
    <w:rsid w:val="004F542B"/>
    <w:rsid w:val="00500431"/>
    <w:rsid w:val="00513259"/>
    <w:rsid w:val="005138F8"/>
    <w:rsid w:val="0052081D"/>
    <w:rsid w:val="00523F19"/>
    <w:rsid w:val="00523F2E"/>
    <w:rsid w:val="00524F8C"/>
    <w:rsid w:val="00525273"/>
    <w:rsid w:val="0053349C"/>
    <w:rsid w:val="00536583"/>
    <w:rsid w:val="00537CCF"/>
    <w:rsid w:val="005403F9"/>
    <w:rsid w:val="00543E6C"/>
    <w:rsid w:val="00547556"/>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529B"/>
    <w:rsid w:val="0063779E"/>
    <w:rsid w:val="006409ED"/>
    <w:rsid w:val="00642B21"/>
    <w:rsid w:val="00646015"/>
    <w:rsid w:val="0064773E"/>
    <w:rsid w:val="006536AB"/>
    <w:rsid w:val="006643EC"/>
    <w:rsid w:val="00667D51"/>
    <w:rsid w:val="00670516"/>
    <w:rsid w:val="0067163D"/>
    <w:rsid w:val="006716E1"/>
    <w:rsid w:val="0067460F"/>
    <w:rsid w:val="0068678D"/>
    <w:rsid w:val="00694EB8"/>
    <w:rsid w:val="006A34C7"/>
    <w:rsid w:val="006B5EB4"/>
    <w:rsid w:val="006B6893"/>
    <w:rsid w:val="006C0D8A"/>
    <w:rsid w:val="006C230F"/>
    <w:rsid w:val="006C4B4B"/>
    <w:rsid w:val="006C7F23"/>
    <w:rsid w:val="006D7C2A"/>
    <w:rsid w:val="006E2F40"/>
    <w:rsid w:val="006E415D"/>
    <w:rsid w:val="006E5C86"/>
    <w:rsid w:val="006E62A3"/>
    <w:rsid w:val="006E7E09"/>
    <w:rsid w:val="006F4AAC"/>
    <w:rsid w:val="00703680"/>
    <w:rsid w:val="00707B3F"/>
    <w:rsid w:val="00714E59"/>
    <w:rsid w:val="00716662"/>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75D45"/>
    <w:rsid w:val="00781F0F"/>
    <w:rsid w:val="0079264B"/>
    <w:rsid w:val="00795F4A"/>
    <w:rsid w:val="007A21A9"/>
    <w:rsid w:val="007B5BAE"/>
    <w:rsid w:val="007C05D6"/>
    <w:rsid w:val="007C2B01"/>
    <w:rsid w:val="007C30AD"/>
    <w:rsid w:val="007C49BE"/>
    <w:rsid w:val="007C79DA"/>
    <w:rsid w:val="007C7E46"/>
    <w:rsid w:val="007D4075"/>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54A2"/>
    <w:rsid w:val="008B7208"/>
    <w:rsid w:val="008B7E39"/>
    <w:rsid w:val="008C080C"/>
    <w:rsid w:val="008C1EE9"/>
    <w:rsid w:val="008D210C"/>
    <w:rsid w:val="008D53B7"/>
    <w:rsid w:val="008D79D2"/>
    <w:rsid w:val="008E0E99"/>
    <w:rsid w:val="008E34F8"/>
    <w:rsid w:val="008E383B"/>
    <w:rsid w:val="008E4296"/>
    <w:rsid w:val="008F4B5C"/>
    <w:rsid w:val="008F7BEB"/>
    <w:rsid w:val="008F7E2F"/>
    <w:rsid w:val="00900A09"/>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777AB"/>
    <w:rsid w:val="00986AF1"/>
    <w:rsid w:val="00987EDC"/>
    <w:rsid w:val="00990583"/>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1E6D"/>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3693"/>
    <w:rsid w:val="00AB3754"/>
    <w:rsid w:val="00AB3C25"/>
    <w:rsid w:val="00AB5071"/>
    <w:rsid w:val="00AC129E"/>
    <w:rsid w:val="00AC2514"/>
    <w:rsid w:val="00AC36D4"/>
    <w:rsid w:val="00AC36DB"/>
    <w:rsid w:val="00AC42BE"/>
    <w:rsid w:val="00AC4B5B"/>
    <w:rsid w:val="00AC645E"/>
    <w:rsid w:val="00AC69AC"/>
    <w:rsid w:val="00AD0D37"/>
    <w:rsid w:val="00AD35F2"/>
    <w:rsid w:val="00AD43B1"/>
    <w:rsid w:val="00AE2EF0"/>
    <w:rsid w:val="00AE4CE3"/>
    <w:rsid w:val="00AE5C0C"/>
    <w:rsid w:val="00AF2AA2"/>
    <w:rsid w:val="00AF3E76"/>
    <w:rsid w:val="00AF5906"/>
    <w:rsid w:val="00AF5C68"/>
    <w:rsid w:val="00B051DE"/>
    <w:rsid w:val="00B1043E"/>
    <w:rsid w:val="00B12168"/>
    <w:rsid w:val="00B15449"/>
    <w:rsid w:val="00B21043"/>
    <w:rsid w:val="00B23CC1"/>
    <w:rsid w:val="00B26735"/>
    <w:rsid w:val="00B311AA"/>
    <w:rsid w:val="00B32987"/>
    <w:rsid w:val="00B333C8"/>
    <w:rsid w:val="00B42AB0"/>
    <w:rsid w:val="00B505E8"/>
    <w:rsid w:val="00B5541E"/>
    <w:rsid w:val="00B5582C"/>
    <w:rsid w:val="00B632E1"/>
    <w:rsid w:val="00B67006"/>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BE647A"/>
    <w:rsid w:val="00C014F5"/>
    <w:rsid w:val="00C014FC"/>
    <w:rsid w:val="00C03DAB"/>
    <w:rsid w:val="00C049A1"/>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0C6A"/>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1F3F"/>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3D4"/>
    <w:rsid w:val="00E6345B"/>
    <w:rsid w:val="00E64DF0"/>
    <w:rsid w:val="00E77645"/>
    <w:rsid w:val="00E81BD2"/>
    <w:rsid w:val="00E91617"/>
    <w:rsid w:val="00EA30B9"/>
    <w:rsid w:val="00EA3B0D"/>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36026"/>
    <w:rsid w:val="00F435CA"/>
    <w:rsid w:val="00F53540"/>
    <w:rsid w:val="00F56E68"/>
    <w:rsid w:val="00F634BF"/>
    <w:rsid w:val="00F637BE"/>
    <w:rsid w:val="00F6420E"/>
    <w:rsid w:val="00F653B8"/>
    <w:rsid w:val="00F76E5E"/>
    <w:rsid w:val="00F776F1"/>
    <w:rsid w:val="00F77AF7"/>
    <w:rsid w:val="00FA1266"/>
    <w:rsid w:val="00FA356E"/>
    <w:rsid w:val="00FA447B"/>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 w:type="paragraph" w:styleId="Header">
    <w:name w:val="header"/>
    <w:basedOn w:val="Normal"/>
    <w:link w:val="HeaderChar"/>
    <w:rsid w:val="008F7BEB"/>
    <w:pPr>
      <w:tabs>
        <w:tab w:val="center" w:pos="4513"/>
        <w:tab w:val="right" w:pos="9026"/>
      </w:tabs>
      <w:spacing w:after="0"/>
    </w:pPr>
  </w:style>
  <w:style w:type="character" w:customStyle="1" w:styleId="HeaderChar">
    <w:name w:val="Header Char"/>
    <w:basedOn w:val="DefaultParagraphFont"/>
    <w:link w:val="Header"/>
    <w:rsid w:val="008F7BEB"/>
  </w:style>
  <w:style w:type="paragraph" w:styleId="Footer">
    <w:name w:val="footer"/>
    <w:basedOn w:val="Normal"/>
    <w:link w:val="FooterChar"/>
    <w:rsid w:val="008F7BEB"/>
    <w:pPr>
      <w:tabs>
        <w:tab w:val="center" w:pos="4513"/>
        <w:tab w:val="right" w:pos="9026"/>
      </w:tabs>
      <w:spacing w:after="0"/>
    </w:pPr>
  </w:style>
  <w:style w:type="character" w:customStyle="1" w:styleId="FooterChar">
    <w:name w:val="Footer Char"/>
    <w:basedOn w:val="DefaultParagraphFont"/>
    <w:link w:val="Footer"/>
    <w:rsid w:val="008F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49038</Words>
  <Characters>279519</Characters>
  <Application>Microsoft Office Word</Application>
  <DocSecurity>0</DocSecurity>
  <Lines>2329</Lines>
  <Paragraphs>655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25</cp:revision>
  <dcterms:created xsi:type="dcterms:W3CDTF">2024-03-21T19:45:00Z</dcterms:created>
  <dcterms:modified xsi:type="dcterms:W3CDTF">2024-11-26T14:13:00Z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