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373BFF" w14:textId="59569212"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r w:rsidR="00EE18B6">
        <w:t>3</w:t>
      </w:r>
      <w:r w:rsidRPr="008711EA">
        <w:t>.</w:t>
      </w:r>
      <w:r w:rsidR="00B5145C" w:rsidRPr="008711EA">
        <w:t xml:space="preserve">0 </w:t>
      </w:r>
      <w:r w:rsidR="00080512" w:rsidRPr="008711EA">
        <w:rPr>
          <w:sz w:val="32"/>
        </w:rPr>
        <w:t>(</w:t>
      </w:r>
      <w:r w:rsidR="00030BC1" w:rsidRPr="008711EA">
        <w:rPr>
          <w:sz w:val="32"/>
        </w:rPr>
        <w:t>20</w:t>
      </w:r>
      <w:r w:rsidR="00030BC1">
        <w:rPr>
          <w:sz w:val="32"/>
        </w:rPr>
        <w:t>24</w:t>
      </w:r>
      <w:r w:rsidR="00CA4861" w:rsidRPr="008711EA">
        <w:rPr>
          <w:sz w:val="32"/>
        </w:rPr>
        <w:t>-</w:t>
      </w:r>
      <w:r w:rsidR="00EE18B6">
        <w:rPr>
          <w:sz w:val="32"/>
        </w:rPr>
        <w:t>12</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55pt;height:73.65pt" o:ole="">
            <v:imagedata r:id="rId9" o:title=""/>
          </v:shape>
          <o:OLEObject Type="Embed" ProgID="Word.Picture.8" ShapeID="_x0000_i1025" DrawAspect="Content" ObjectID="_1794139002"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49DF752A"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030BC1" w:rsidRPr="008711EA">
        <w:rPr>
          <w:noProof/>
          <w:sz w:val="18"/>
        </w:rPr>
        <w:t>20</w:t>
      </w:r>
      <w:r w:rsidR="00030BC1">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t>Contents</w:t>
      </w:r>
    </w:p>
    <w:p w14:paraId="666C56DD" w14:textId="404B75D8" w:rsidR="00A56828" w:rsidRDefault="007A61A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A56828">
        <w:t>Foreword</w:t>
      </w:r>
      <w:r w:rsidR="00A56828">
        <w:tab/>
      </w:r>
      <w:r w:rsidR="00A56828">
        <w:fldChar w:fldCharType="begin" w:fldLock="1"/>
      </w:r>
      <w:r w:rsidR="00A56828">
        <w:instrText xml:space="preserve"> PAGEREF _Toc170751967 \h </w:instrText>
      </w:r>
      <w:r w:rsidR="00A56828">
        <w:fldChar w:fldCharType="separate"/>
      </w:r>
      <w:r w:rsidR="00A56828">
        <w:t>15</w:t>
      </w:r>
      <w:r w:rsidR="00A56828">
        <w:fldChar w:fldCharType="end"/>
      </w:r>
    </w:p>
    <w:p w14:paraId="654D4063" w14:textId="298A56D1" w:rsidR="00A56828" w:rsidRDefault="00A5682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_Toc170751968 \h </w:instrText>
      </w:r>
      <w:r>
        <w:fldChar w:fldCharType="separate"/>
      </w:r>
      <w:r>
        <w:t>16</w:t>
      </w:r>
      <w:r>
        <w:fldChar w:fldCharType="end"/>
      </w:r>
    </w:p>
    <w:p w14:paraId="5FAC0994" w14:textId="69079650" w:rsidR="00A56828" w:rsidRDefault="00A5682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_Toc170751969 \h </w:instrText>
      </w:r>
      <w:r>
        <w:fldChar w:fldCharType="separate"/>
      </w:r>
      <w:r>
        <w:t>16</w:t>
      </w:r>
      <w:r>
        <w:fldChar w:fldCharType="end"/>
      </w:r>
    </w:p>
    <w:p w14:paraId="65F85705" w14:textId="2B0AA2EA" w:rsidR="00A56828" w:rsidRDefault="00A5682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_Toc170751970 \h </w:instrText>
      </w:r>
      <w:r>
        <w:fldChar w:fldCharType="separate"/>
      </w:r>
      <w:r>
        <w:t>19</w:t>
      </w:r>
      <w:r>
        <w:fldChar w:fldCharType="end"/>
      </w:r>
    </w:p>
    <w:p w14:paraId="032F3602" w14:textId="103A437C" w:rsidR="00A56828" w:rsidRDefault="00A5682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_Toc170751971 \h </w:instrText>
      </w:r>
      <w:r>
        <w:fldChar w:fldCharType="separate"/>
      </w:r>
      <w:r>
        <w:t>19</w:t>
      </w:r>
      <w:r>
        <w:fldChar w:fldCharType="end"/>
      </w:r>
    </w:p>
    <w:p w14:paraId="4537A060" w14:textId="3B01EE38" w:rsidR="00A56828" w:rsidRDefault="00A5682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_Toc170751972 \h </w:instrText>
      </w:r>
      <w:r>
        <w:fldChar w:fldCharType="separate"/>
      </w:r>
      <w:r>
        <w:t>20</w:t>
      </w:r>
      <w:r>
        <w:fldChar w:fldCharType="end"/>
      </w:r>
    </w:p>
    <w:p w14:paraId="02105ED2" w14:textId="283E0B5D" w:rsidR="00A56828" w:rsidRDefault="00A5682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_Toc170751973 \h </w:instrText>
      </w:r>
      <w:r>
        <w:fldChar w:fldCharType="separate"/>
      </w:r>
      <w:r>
        <w:t>21</w:t>
      </w:r>
      <w:r>
        <w:fldChar w:fldCharType="end"/>
      </w:r>
    </w:p>
    <w:p w14:paraId="49123D89" w14:textId="7412F641" w:rsidR="00A56828" w:rsidRDefault="00A5682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_Toc170751974 \h </w:instrText>
      </w:r>
      <w:r>
        <w:fldChar w:fldCharType="separate"/>
      </w:r>
      <w:r>
        <w:t>21</w:t>
      </w:r>
      <w:r>
        <w:fldChar w:fldCharType="end"/>
      </w:r>
    </w:p>
    <w:p w14:paraId="5BCF80CB" w14:textId="640C356F" w:rsidR="00A56828" w:rsidRDefault="00A5682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_Toc170751975 \h </w:instrText>
      </w:r>
      <w:r>
        <w:fldChar w:fldCharType="separate"/>
      </w:r>
      <w:r>
        <w:t>22</w:t>
      </w:r>
      <w:r>
        <w:fldChar w:fldCharType="end"/>
      </w:r>
    </w:p>
    <w:p w14:paraId="428CDC4A" w14:textId="3726434E" w:rsidR="00A56828" w:rsidRDefault="00A5682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_Toc170751976 \h </w:instrText>
      </w:r>
      <w:r>
        <w:fldChar w:fldCharType="separate"/>
      </w:r>
      <w:r>
        <w:t>22</w:t>
      </w:r>
      <w:r>
        <w:fldChar w:fldCharType="end"/>
      </w:r>
    </w:p>
    <w:p w14:paraId="30EBD5FB" w14:textId="4CB5A73A" w:rsidR="00A56828" w:rsidRDefault="00A5682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S1AP Services</w:t>
      </w:r>
      <w:r>
        <w:tab/>
      </w:r>
      <w:r>
        <w:fldChar w:fldCharType="begin" w:fldLock="1"/>
      </w:r>
      <w:r>
        <w:instrText xml:space="preserve"> PAGEREF _Toc170751977 \h </w:instrText>
      </w:r>
      <w:r>
        <w:fldChar w:fldCharType="separate"/>
      </w:r>
      <w:r>
        <w:t>23</w:t>
      </w:r>
      <w:r>
        <w:fldChar w:fldCharType="end"/>
      </w:r>
    </w:p>
    <w:p w14:paraId="627CC284" w14:textId="2FAC89FF" w:rsidR="00A56828" w:rsidRDefault="00A5682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_Toc170751978 \h </w:instrText>
      </w:r>
      <w:r>
        <w:fldChar w:fldCharType="separate"/>
      </w:r>
      <w:r>
        <w:t>24</w:t>
      </w:r>
      <w:r>
        <w:fldChar w:fldCharType="end"/>
      </w:r>
    </w:p>
    <w:p w14:paraId="673F34F7" w14:textId="35E092FC" w:rsidR="00A56828" w:rsidRDefault="00A5682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S1AP</w:t>
      </w:r>
      <w:r>
        <w:tab/>
      </w:r>
      <w:r>
        <w:fldChar w:fldCharType="begin" w:fldLock="1"/>
      </w:r>
      <w:r>
        <w:instrText xml:space="preserve"> PAGEREF _Toc170751979 \h </w:instrText>
      </w:r>
      <w:r>
        <w:fldChar w:fldCharType="separate"/>
      </w:r>
      <w:r>
        <w:t>25</w:t>
      </w:r>
      <w:r>
        <w:fldChar w:fldCharType="end"/>
      </w:r>
    </w:p>
    <w:p w14:paraId="7EDFE0F6" w14:textId="16EC3832" w:rsidR="00A56828" w:rsidRDefault="00A5682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S1AP Procedures</w:t>
      </w:r>
      <w:r>
        <w:tab/>
      </w:r>
      <w:r>
        <w:fldChar w:fldCharType="begin" w:fldLock="1"/>
      </w:r>
      <w:r>
        <w:instrText xml:space="preserve"> PAGEREF _Toc170751980 \h </w:instrText>
      </w:r>
      <w:r>
        <w:fldChar w:fldCharType="separate"/>
      </w:r>
      <w:r>
        <w:t>27</w:t>
      </w:r>
      <w:r>
        <w:fldChar w:fldCharType="end"/>
      </w:r>
    </w:p>
    <w:p w14:paraId="6DC63985" w14:textId="6C4CEBA6" w:rsidR="00A56828" w:rsidRDefault="00A5682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List of S1AP Elementary procedures</w:t>
      </w:r>
      <w:r>
        <w:tab/>
      </w:r>
      <w:r>
        <w:fldChar w:fldCharType="begin" w:fldLock="1"/>
      </w:r>
      <w:r>
        <w:instrText xml:space="preserve"> PAGEREF _Toc170751981 \h </w:instrText>
      </w:r>
      <w:r>
        <w:fldChar w:fldCharType="separate"/>
      </w:r>
      <w:r>
        <w:t>27</w:t>
      </w:r>
      <w:r>
        <w:fldChar w:fldCharType="end"/>
      </w:r>
    </w:p>
    <w:p w14:paraId="6899A2C4" w14:textId="4A42BB52" w:rsidR="00A56828" w:rsidRDefault="00A5682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E-RAB Management procedures</w:t>
      </w:r>
      <w:r>
        <w:tab/>
      </w:r>
      <w:r>
        <w:fldChar w:fldCharType="begin" w:fldLock="1"/>
      </w:r>
      <w:r>
        <w:instrText xml:space="preserve"> PAGEREF _Toc170751982 \h </w:instrText>
      </w:r>
      <w:r>
        <w:fldChar w:fldCharType="separate"/>
      </w:r>
      <w:r>
        <w:t>29</w:t>
      </w:r>
      <w:r>
        <w:fldChar w:fldCharType="end"/>
      </w:r>
    </w:p>
    <w:p w14:paraId="6906385B" w14:textId="3654C22F" w:rsidR="00A56828" w:rsidRDefault="00A5682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E-RAB Setup</w:t>
      </w:r>
      <w:r>
        <w:tab/>
      </w:r>
      <w:r>
        <w:fldChar w:fldCharType="begin" w:fldLock="1"/>
      </w:r>
      <w:r>
        <w:instrText xml:space="preserve"> PAGEREF _Toc170751983 \h </w:instrText>
      </w:r>
      <w:r>
        <w:fldChar w:fldCharType="separate"/>
      </w:r>
      <w:r>
        <w:t>29</w:t>
      </w:r>
      <w:r>
        <w:fldChar w:fldCharType="end"/>
      </w:r>
    </w:p>
    <w:p w14:paraId="2EACDE44" w14:textId="28FADF29" w:rsidR="00A56828" w:rsidRDefault="00A56828">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_Toc170751984 \h </w:instrText>
      </w:r>
      <w:r>
        <w:fldChar w:fldCharType="separate"/>
      </w:r>
      <w:r>
        <w:t>29</w:t>
      </w:r>
      <w:r>
        <w:fldChar w:fldCharType="end"/>
      </w:r>
    </w:p>
    <w:p w14:paraId="38D79D10" w14:textId="6CC144AC" w:rsidR="00A56828" w:rsidRDefault="00A56828">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_Toc170751985 \h </w:instrText>
      </w:r>
      <w:r>
        <w:fldChar w:fldCharType="separate"/>
      </w:r>
      <w:r>
        <w:t>29</w:t>
      </w:r>
      <w:r>
        <w:fldChar w:fldCharType="end"/>
      </w:r>
    </w:p>
    <w:p w14:paraId="42B137CB" w14:textId="6ED6B7E6" w:rsidR="00A56828" w:rsidRDefault="00A56828">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_Toc170751986 \h </w:instrText>
      </w:r>
      <w:r>
        <w:fldChar w:fldCharType="separate"/>
      </w:r>
      <w:r>
        <w:t>31</w:t>
      </w:r>
      <w:r>
        <w:fldChar w:fldCharType="end"/>
      </w:r>
    </w:p>
    <w:p w14:paraId="23B63D71" w14:textId="38EE86E1" w:rsidR="00A56828" w:rsidRDefault="00A56828">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_Toc170751987 \h </w:instrText>
      </w:r>
      <w:r>
        <w:fldChar w:fldCharType="separate"/>
      </w:r>
      <w:r>
        <w:t>31</w:t>
      </w:r>
      <w:r>
        <w:fldChar w:fldCharType="end"/>
      </w:r>
    </w:p>
    <w:p w14:paraId="215FD199" w14:textId="15623C1B" w:rsidR="00A56828" w:rsidRDefault="00A5682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E-RAB Modify</w:t>
      </w:r>
      <w:r>
        <w:tab/>
      </w:r>
      <w:r>
        <w:fldChar w:fldCharType="begin" w:fldLock="1"/>
      </w:r>
      <w:r>
        <w:instrText xml:space="preserve"> PAGEREF _Toc170751988 \h </w:instrText>
      </w:r>
      <w:r>
        <w:fldChar w:fldCharType="separate"/>
      </w:r>
      <w:r>
        <w:t>31</w:t>
      </w:r>
      <w:r>
        <w:fldChar w:fldCharType="end"/>
      </w:r>
    </w:p>
    <w:p w14:paraId="73F8A13D" w14:textId="1F33C164" w:rsidR="00A56828" w:rsidRDefault="00A5682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_Toc170751989 \h </w:instrText>
      </w:r>
      <w:r>
        <w:fldChar w:fldCharType="separate"/>
      </w:r>
      <w:r>
        <w:t>31</w:t>
      </w:r>
      <w:r>
        <w:fldChar w:fldCharType="end"/>
      </w:r>
    </w:p>
    <w:p w14:paraId="244E8604" w14:textId="130632F2" w:rsidR="00A56828" w:rsidRDefault="00A5682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_Toc170751990 \h </w:instrText>
      </w:r>
      <w:r>
        <w:fldChar w:fldCharType="separate"/>
      </w:r>
      <w:r>
        <w:t>32</w:t>
      </w:r>
      <w:r>
        <w:fldChar w:fldCharType="end"/>
      </w:r>
    </w:p>
    <w:p w14:paraId="73780DCF" w14:textId="1BC80F00" w:rsidR="00A56828" w:rsidRDefault="00A5682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_Toc170751991 \h </w:instrText>
      </w:r>
      <w:r>
        <w:fldChar w:fldCharType="separate"/>
      </w:r>
      <w:r>
        <w:t>33</w:t>
      </w:r>
      <w:r>
        <w:fldChar w:fldCharType="end"/>
      </w:r>
    </w:p>
    <w:p w14:paraId="5FB6AD8B" w14:textId="202EB096" w:rsidR="00A56828" w:rsidRDefault="00A56828">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_Toc170751992 \h </w:instrText>
      </w:r>
      <w:r>
        <w:fldChar w:fldCharType="separate"/>
      </w:r>
      <w:r>
        <w:t>33</w:t>
      </w:r>
      <w:r>
        <w:fldChar w:fldCharType="end"/>
      </w:r>
    </w:p>
    <w:p w14:paraId="7E2C8456" w14:textId="2028232D" w:rsidR="00A56828" w:rsidRDefault="00A5682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E-RAB Release</w:t>
      </w:r>
      <w:r>
        <w:tab/>
      </w:r>
      <w:r>
        <w:fldChar w:fldCharType="begin" w:fldLock="1"/>
      </w:r>
      <w:r>
        <w:instrText xml:space="preserve"> PAGEREF _Toc170751993 \h </w:instrText>
      </w:r>
      <w:r>
        <w:fldChar w:fldCharType="separate"/>
      </w:r>
      <w:r>
        <w:t>33</w:t>
      </w:r>
      <w:r>
        <w:fldChar w:fldCharType="end"/>
      </w:r>
    </w:p>
    <w:p w14:paraId="0CDDC517" w14:textId="615CF54F" w:rsidR="00A56828" w:rsidRDefault="00A56828">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_Toc170751994 \h </w:instrText>
      </w:r>
      <w:r>
        <w:fldChar w:fldCharType="separate"/>
      </w:r>
      <w:r>
        <w:t>33</w:t>
      </w:r>
      <w:r>
        <w:fldChar w:fldCharType="end"/>
      </w:r>
    </w:p>
    <w:p w14:paraId="32DEC1EC" w14:textId="347D9A03" w:rsidR="00A56828" w:rsidRDefault="00A56828">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_Toc170751995 \h </w:instrText>
      </w:r>
      <w:r>
        <w:fldChar w:fldCharType="separate"/>
      </w:r>
      <w:r>
        <w:t>34</w:t>
      </w:r>
      <w:r>
        <w:fldChar w:fldCharType="end"/>
      </w:r>
    </w:p>
    <w:p w14:paraId="26C247EA" w14:textId="21010D7E" w:rsidR="00A56828" w:rsidRDefault="00A56828">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E-RAB Release – MME initiated</w:t>
      </w:r>
      <w:r>
        <w:tab/>
      </w:r>
      <w:r>
        <w:fldChar w:fldCharType="begin" w:fldLock="1"/>
      </w:r>
      <w:r>
        <w:instrText xml:space="preserve"> PAGEREF _Toc170751996 \h </w:instrText>
      </w:r>
      <w:r>
        <w:fldChar w:fldCharType="separate"/>
      </w:r>
      <w:r>
        <w:t>34</w:t>
      </w:r>
      <w:r>
        <w:fldChar w:fldCharType="end"/>
      </w:r>
    </w:p>
    <w:p w14:paraId="064D92EF" w14:textId="0DEED0D7" w:rsidR="00A56828" w:rsidRDefault="00A56828">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E-RAB Release Indication – eNB initiated</w:t>
      </w:r>
      <w:r>
        <w:tab/>
      </w:r>
      <w:r>
        <w:fldChar w:fldCharType="begin" w:fldLock="1"/>
      </w:r>
      <w:r>
        <w:instrText xml:space="preserve"> PAGEREF _Toc170751997 \h </w:instrText>
      </w:r>
      <w:r>
        <w:fldChar w:fldCharType="separate"/>
      </w:r>
      <w:r>
        <w:t>35</w:t>
      </w:r>
      <w:r>
        <w:fldChar w:fldCharType="end"/>
      </w:r>
    </w:p>
    <w:p w14:paraId="690A93C4" w14:textId="0804CB5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8.2.3.3</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_Toc170751998 \h </w:instrText>
      </w:r>
      <w:r>
        <w:fldChar w:fldCharType="separate"/>
      </w:r>
      <w:r w:rsidRPr="00774B96">
        <w:rPr>
          <w:lang w:val="fr-FR"/>
        </w:rPr>
        <w:t>35</w:t>
      </w:r>
      <w:r>
        <w:fldChar w:fldCharType="end"/>
      </w:r>
    </w:p>
    <w:p w14:paraId="55D3C834" w14:textId="2ED5A0AD"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8.2.4</w:t>
      </w:r>
      <w:r w:rsidRPr="00774B96">
        <w:rPr>
          <w:rFonts w:asciiTheme="minorHAnsi" w:eastAsiaTheme="minorEastAsia" w:hAnsiTheme="minorHAnsi" w:cstheme="minorBidi"/>
          <w:kern w:val="2"/>
          <w:sz w:val="24"/>
          <w:szCs w:val="24"/>
          <w:lang w:val="fr-FR"/>
          <w14:ligatures w14:val="standardContextual"/>
        </w:rPr>
        <w:tab/>
      </w:r>
      <w:r w:rsidRPr="00774B96">
        <w:rPr>
          <w:lang w:val="fr-FR"/>
        </w:rPr>
        <w:t>E-RAB Modification Indication</w:t>
      </w:r>
      <w:r w:rsidRPr="00774B96">
        <w:rPr>
          <w:lang w:val="fr-FR"/>
        </w:rPr>
        <w:tab/>
      </w:r>
      <w:r>
        <w:fldChar w:fldCharType="begin" w:fldLock="1"/>
      </w:r>
      <w:r w:rsidRPr="00774B96">
        <w:rPr>
          <w:lang w:val="fr-FR"/>
        </w:rPr>
        <w:instrText xml:space="preserve"> PAGEREF _Toc170751999 \h </w:instrText>
      </w:r>
      <w:r>
        <w:fldChar w:fldCharType="separate"/>
      </w:r>
      <w:r w:rsidRPr="00774B96">
        <w:rPr>
          <w:lang w:val="fr-FR"/>
        </w:rPr>
        <w:t>35</w:t>
      </w:r>
      <w:r>
        <w:fldChar w:fldCharType="end"/>
      </w:r>
    </w:p>
    <w:p w14:paraId="38B4525A" w14:textId="01BA1F7D" w:rsidR="00A56828" w:rsidRDefault="00A56828">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_Toc170752000 \h </w:instrText>
      </w:r>
      <w:r>
        <w:fldChar w:fldCharType="separate"/>
      </w:r>
      <w:r>
        <w:t>35</w:t>
      </w:r>
      <w:r>
        <w:fldChar w:fldCharType="end"/>
      </w:r>
    </w:p>
    <w:p w14:paraId="78C809E7" w14:textId="3FAA753F" w:rsidR="00A56828" w:rsidRDefault="00A56828">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_Toc170752001 \h </w:instrText>
      </w:r>
      <w:r>
        <w:fldChar w:fldCharType="separate"/>
      </w:r>
      <w:r>
        <w:t>36</w:t>
      </w:r>
      <w:r>
        <w:fldChar w:fldCharType="end"/>
      </w:r>
    </w:p>
    <w:p w14:paraId="2D30E080" w14:textId="39493DCE" w:rsidR="00A56828" w:rsidRDefault="00A56828">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_Toc170752002 \h </w:instrText>
      </w:r>
      <w:r>
        <w:fldChar w:fldCharType="separate"/>
      </w:r>
      <w:r>
        <w:t>37</w:t>
      </w:r>
      <w:r>
        <w:fldChar w:fldCharType="end"/>
      </w:r>
    </w:p>
    <w:p w14:paraId="47215276" w14:textId="1C676B1C" w:rsidR="00A56828" w:rsidRDefault="00A56828">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_Toc170752003 \h </w:instrText>
      </w:r>
      <w:r>
        <w:fldChar w:fldCharType="separate"/>
      </w:r>
      <w:r>
        <w:t>37</w:t>
      </w:r>
      <w:r>
        <w:fldChar w:fldCharType="end"/>
      </w:r>
    </w:p>
    <w:p w14:paraId="6465490A" w14:textId="71D6BA32" w:rsidR="00A56828" w:rsidRDefault="00A5682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Context Management procedures</w:t>
      </w:r>
      <w:r>
        <w:tab/>
      </w:r>
      <w:r>
        <w:fldChar w:fldCharType="begin" w:fldLock="1"/>
      </w:r>
      <w:r>
        <w:instrText xml:space="preserve"> PAGEREF _Toc170752004 \h </w:instrText>
      </w:r>
      <w:r>
        <w:fldChar w:fldCharType="separate"/>
      </w:r>
      <w:r>
        <w:t>37</w:t>
      </w:r>
      <w:r>
        <w:fldChar w:fldCharType="end"/>
      </w:r>
    </w:p>
    <w:p w14:paraId="1CAFEC1C" w14:textId="1D0FE46D" w:rsidR="00A56828" w:rsidRDefault="00A5682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Initial Context Setup</w:t>
      </w:r>
      <w:r>
        <w:tab/>
      </w:r>
      <w:r>
        <w:fldChar w:fldCharType="begin" w:fldLock="1"/>
      </w:r>
      <w:r>
        <w:instrText xml:space="preserve"> PAGEREF _Toc170752005 \h </w:instrText>
      </w:r>
      <w:r>
        <w:fldChar w:fldCharType="separate"/>
      </w:r>
      <w:r>
        <w:t>37</w:t>
      </w:r>
      <w:r>
        <w:fldChar w:fldCharType="end"/>
      </w:r>
    </w:p>
    <w:p w14:paraId="2401C218" w14:textId="1EFC2A23" w:rsidR="00A56828" w:rsidRDefault="00A56828">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_Toc170752006 \h </w:instrText>
      </w:r>
      <w:r>
        <w:fldChar w:fldCharType="separate"/>
      </w:r>
      <w:r>
        <w:t>37</w:t>
      </w:r>
      <w:r>
        <w:fldChar w:fldCharType="end"/>
      </w:r>
    </w:p>
    <w:p w14:paraId="727FD6FA" w14:textId="02B9D4EA" w:rsidR="00A56828" w:rsidRDefault="00A56828">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_Toc170752007 \h </w:instrText>
      </w:r>
      <w:r>
        <w:fldChar w:fldCharType="separate"/>
      </w:r>
      <w:r>
        <w:t>37</w:t>
      </w:r>
      <w:r>
        <w:fldChar w:fldCharType="end"/>
      </w:r>
    </w:p>
    <w:p w14:paraId="2D6720DE" w14:textId="0D5388E7" w:rsidR="00A56828" w:rsidRDefault="00A56828">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_Toc170752008 \h </w:instrText>
      </w:r>
      <w:r>
        <w:fldChar w:fldCharType="separate"/>
      </w:r>
      <w:r>
        <w:t>42</w:t>
      </w:r>
      <w:r>
        <w:fldChar w:fldCharType="end"/>
      </w:r>
    </w:p>
    <w:p w14:paraId="6864BBCA" w14:textId="185E6AA7" w:rsidR="00A56828" w:rsidRDefault="00A56828">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_Toc170752009 \h </w:instrText>
      </w:r>
      <w:r>
        <w:fldChar w:fldCharType="separate"/>
      </w:r>
      <w:r>
        <w:t>42</w:t>
      </w:r>
      <w:r>
        <w:fldChar w:fldCharType="end"/>
      </w:r>
    </w:p>
    <w:p w14:paraId="7B8517BC" w14:textId="3BF7E04C" w:rsidR="00A56828" w:rsidRDefault="00A5682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UE Context Release Request (eNB initiated)</w:t>
      </w:r>
      <w:r>
        <w:tab/>
      </w:r>
      <w:r>
        <w:fldChar w:fldCharType="begin" w:fldLock="1"/>
      </w:r>
      <w:r>
        <w:instrText xml:space="preserve"> PAGEREF _Toc170752010 \h </w:instrText>
      </w:r>
      <w:r>
        <w:fldChar w:fldCharType="separate"/>
      </w:r>
      <w:r>
        <w:t>42</w:t>
      </w:r>
      <w:r>
        <w:fldChar w:fldCharType="end"/>
      </w:r>
    </w:p>
    <w:p w14:paraId="3BEC81F4" w14:textId="623AC654" w:rsidR="00A56828" w:rsidRDefault="00A5682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_Toc170752011 \h </w:instrText>
      </w:r>
      <w:r>
        <w:fldChar w:fldCharType="separate"/>
      </w:r>
      <w:r>
        <w:t>42</w:t>
      </w:r>
      <w:r>
        <w:fldChar w:fldCharType="end"/>
      </w:r>
    </w:p>
    <w:p w14:paraId="7B4254D0" w14:textId="65D06C0F" w:rsidR="00A56828" w:rsidRDefault="00A56828">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_Toc170752012 \h </w:instrText>
      </w:r>
      <w:r>
        <w:fldChar w:fldCharType="separate"/>
      </w:r>
      <w:r>
        <w:t>43</w:t>
      </w:r>
      <w:r>
        <w:fldChar w:fldCharType="end"/>
      </w:r>
    </w:p>
    <w:p w14:paraId="3ABCB456" w14:textId="73080E9D" w:rsidR="00A56828" w:rsidRDefault="00A5682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UE Context Release (MME initiated)</w:t>
      </w:r>
      <w:r>
        <w:tab/>
      </w:r>
      <w:r>
        <w:fldChar w:fldCharType="begin" w:fldLock="1"/>
      </w:r>
      <w:r>
        <w:instrText xml:space="preserve"> PAGEREF _Toc170752013 \h </w:instrText>
      </w:r>
      <w:r>
        <w:fldChar w:fldCharType="separate"/>
      </w:r>
      <w:r>
        <w:t>43</w:t>
      </w:r>
      <w:r>
        <w:fldChar w:fldCharType="end"/>
      </w:r>
    </w:p>
    <w:p w14:paraId="745F1BFC" w14:textId="301D58D5" w:rsidR="00A56828" w:rsidRDefault="00A56828">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_Toc170752014 \h </w:instrText>
      </w:r>
      <w:r>
        <w:fldChar w:fldCharType="separate"/>
      </w:r>
      <w:r>
        <w:t>43</w:t>
      </w:r>
      <w:r>
        <w:fldChar w:fldCharType="end"/>
      </w:r>
    </w:p>
    <w:p w14:paraId="7FC17D17" w14:textId="4E21FF2E" w:rsidR="00A56828" w:rsidRDefault="00A56828">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_Toc170752015 \h </w:instrText>
      </w:r>
      <w:r>
        <w:fldChar w:fldCharType="separate"/>
      </w:r>
      <w:r>
        <w:t>43</w:t>
      </w:r>
      <w:r>
        <w:fldChar w:fldCharType="end"/>
      </w:r>
    </w:p>
    <w:p w14:paraId="3CE8E6F3" w14:textId="6C555F43" w:rsidR="00A56828" w:rsidRDefault="00A56828">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_Toc170752016 \h </w:instrText>
      </w:r>
      <w:r>
        <w:fldChar w:fldCharType="separate"/>
      </w:r>
      <w:r>
        <w:t>44</w:t>
      </w:r>
      <w:r>
        <w:fldChar w:fldCharType="end"/>
      </w:r>
    </w:p>
    <w:p w14:paraId="4DF0BB0A" w14:textId="3A63612E" w:rsidR="00A56828" w:rsidRDefault="00A56828">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UE Context Modification</w:t>
      </w:r>
      <w:r>
        <w:tab/>
      </w:r>
      <w:r>
        <w:fldChar w:fldCharType="begin" w:fldLock="1"/>
      </w:r>
      <w:r>
        <w:instrText xml:space="preserve"> PAGEREF _Toc170752017 \h </w:instrText>
      </w:r>
      <w:r>
        <w:fldChar w:fldCharType="separate"/>
      </w:r>
      <w:r>
        <w:t>44</w:t>
      </w:r>
      <w:r>
        <w:fldChar w:fldCharType="end"/>
      </w:r>
    </w:p>
    <w:p w14:paraId="27444268" w14:textId="27E06B1C" w:rsidR="00A56828" w:rsidRDefault="00A56828">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_Toc170752018 \h </w:instrText>
      </w:r>
      <w:r>
        <w:fldChar w:fldCharType="separate"/>
      </w:r>
      <w:r>
        <w:t>44</w:t>
      </w:r>
      <w:r>
        <w:fldChar w:fldCharType="end"/>
      </w:r>
    </w:p>
    <w:p w14:paraId="00B4461C" w14:textId="5C7AAFB7" w:rsidR="00A56828" w:rsidRDefault="00A56828">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_Toc170752019 \h </w:instrText>
      </w:r>
      <w:r>
        <w:fldChar w:fldCharType="separate"/>
      </w:r>
      <w:r>
        <w:t>45</w:t>
      </w:r>
      <w:r>
        <w:fldChar w:fldCharType="end"/>
      </w:r>
    </w:p>
    <w:p w14:paraId="1EF247BD" w14:textId="243EBBB8" w:rsidR="00A56828" w:rsidRDefault="00A56828">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_Toc170752020 \h </w:instrText>
      </w:r>
      <w:r>
        <w:fldChar w:fldCharType="separate"/>
      </w:r>
      <w:r>
        <w:t>47</w:t>
      </w:r>
      <w:r>
        <w:fldChar w:fldCharType="end"/>
      </w:r>
    </w:p>
    <w:p w14:paraId="4FB6CD8A" w14:textId="71512079"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_Toc170752021 \h </w:instrText>
      </w:r>
      <w:r>
        <w:fldChar w:fldCharType="separate"/>
      </w:r>
      <w:r>
        <w:t>47</w:t>
      </w:r>
      <w:r>
        <w:fldChar w:fldCharType="end"/>
      </w:r>
    </w:p>
    <w:p w14:paraId="32F80F19" w14:textId="4B4EC3D9"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UE Radio Capability Match</w:t>
      </w:r>
      <w:r>
        <w:tab/>
      </w:r>
      <w:r>
        <w:fldChar w:fldCharType="begin" w:fldLock="1"/>
      </w:r>
      <w:r>
        <w:instrText xml:space="preserve"> PAGEREF _Toc170752022 \h </w:instrText>
      </w:r>
      <w:r>
        <w:fldChar w:fldCharType="separate"/>
      </w:r>
      <w:r>
        <w:t>48</w:t>
      </w:r>
      <w:r>
        <w:fldChar w:fldCharType="end"/>
      </w:r>
    </w:p>
    <w:p w14:paraId="7167F9B6" w14:textId="75676022"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_Toc170752023 \h </w:instrText>
      </w:r>
      <w:r>
        <w:fldChar w:fldCharType="separate"/>
      </w:r>
      <w:r>
        <w:t>48</w:t>
      </w:r>
      <w:r>
        <w:fldChar w:fldCharType="end"/>
      </w:r>
    </w:p>
    <w:p w14:paraId="3CE3ADD5" w14:textId="48D7FF2D"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_Toc170752024 \h </w:instrText>
      </w:r>
      <w:r>
        <w:fldChar w:fldCharType="separate"/>
      </w:r>
      <w:r>
        <w:t>48</w:t>
      </w:r>
      <w:r>
        <w:fldChar w:fldCharType="end"/>
      </w:r>
    </w:p>
    <w:p w14:paraId="0590A1D2" w14:textId="3C918137"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8.3.5.3</w:t>
      </w:r>
      <w:r>
        <w:rPr>
          <w:rFonts w:asciiTheme="minorHAnsi" w:eastAsiaTheme="minorEastAsia"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_Toc170752025 \h </w:instrText>
      </w:r>
      <w:r>
        <w:fldChar w:fldCharType="separate"/>
      </w:r>
      <w:r>
        <w:t>48</w:t>
      </w:r>
      <w:r>
        <w:fldChar w:fldCharType="end"/>
      </w:r>
    </w:p>
    <w:p w14:paraId="189C95D0" w14:textId="3E34B4FE"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eastAsia="zh-CN"/>
        </w:rPr>
        <w:t>8.3.5.4</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Abnormal Conditions</w:t>
      </w:r>
      <w:r w:rsidRPr="00774B96">
        <w:rPr>
          <w:lang w:val="fr-FR"/>
        </w:rPr>
        <w:tab/>
      </w:r>
      <w:r>
        <w:fldChar w:fldCharType="begin" w:fldLock="1"/>
      </w:r>
      <w:r w:rsidRPr="00774B96">
        <w:rPr>
          <w:lang w:val="fr-FR"/>
        </w:rPr>
        <w:instrText xml:space="preserve"> PAGEREF _Toc170752026 \h </w:instrText>
      </w:r>
      <w:r>
        <w:fldChar w:fldCharType="separate"/>
      </w:r>
      <w:r w:rsidRPr="00774B96">
        <w:rPr>
          <w:lang w:val="fr-FR"/>
        </w:rPr>
        <w:t>48</w:t>
      </w:r>
      <w:r>
        <w:fldChar w:fldCharType="end"/>
      </w:r>
    </w:p>
    <w:p w14:paraId="4A2BF998" w14:textId="12EEA7C4"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eastAsia="zh-CN"/>
        </w:rPr>
        <w:t>8.3.6</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Modification Indication</w:t>
      </w:r>
      <w:r w:rsidRPr="00774B96">
        <w:rPr>
          <w:lang w:val="fr-FR"/>
        </w:rPr>
        <w:tab/>
      </w:r>
      <w:r>
        <w:fldChar w:fldCharType="begin" w:fldLock="1"/>
      </w:r>
      <w:r w:rsidRPr="00774B96">
        <w:rPr>
          <w:lang w:val="fr-FR"/>
        </w:rPr>
        <w:instrText xml:space="preserve"> PAGEREF _Toc170752027 \h </w:instrText>
      </w:r>
      <w:r>
        <w:fldChar w:fldCharType="separate"/>
      </w:r>
      <w:r w:rsidRPr="00774B96">
        <w:rPr>
          <w:lang w:val="fr-FR"/>
        </w:rPr>
        <w:t>48</w:t>
      </w:r>
      <w:r>
        <w:fldChar w:fldCharType="end"/>
      </w:r>
    </w:p>
    <w:p w14:paraId="14131C6E" w14:textId="6598351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_Toc170752028 \h </w:instrText>
      </w:r>
      <w:r>
        <w:fldChar w:fldCharType="separate"/>
      </w:r>
      <w:r>
        <w:t>48</w:t>
      </w:r>
      <w:r>
        <w:fldChar w:fldCharType="end"/>
      </w:r>
    </w:p>
    <w:p w14:paraId="3C366421" w14:textId="60BDA4EC"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_Toc170752029 \h </w:instrText>
      </w:r>
      <w:r>
        <w:fldChar w:fldCharType="separate"/>
      </w:r>
      <w:r>
        <w:t>49</w:t>
      </w:r>
      <w:r>
        <w:fldChar w:fldCharType="end"/>
      </w:r>
    </w:p>
    <w:p w14:paraId="0DAC1A5C" w14:textId="7A54C05B"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8.3.6.3</w:t>
      </w:r>
      <w:r>
        <w:rPr>
          <w:rFonts w:asciiTheme="minorHAnsi" w:eastAsiaTheme="minorEastAsia"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_Toc170752030 \h </w:instrText>
      </w:r>
      <w:r>
        <w:fldChar w:fldCharType="separate"/>
      </w:r>
      <w:r>
        <w:t>49</w:t>
      </w:r>
      <w:r>
        <w:fldChar w:fldCharType="end"/>
      </w:r>
    </w:p>
    <w:p w14:paraId="1E7C0321" w14:textId="164A868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8.3.6.4</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_Toc170752031 \h </w:instrText>
      </w:r>
      <w:r>
        <w:fldChar w:fldCharType="separate"/>
      </w:r>
      <w:r w:rsidRPr="00774B96">
        <w:rPr>
          <w:lang w:val="fr-FR"/>
        </w:rPr>
        <w:t>49</w:t>
      </w:r>
      <w:r>
        <w:fldChar w:fldCharType="end"/>
      </w:r>
    </w:p>
    <w:p w14:paraId="1690DC50" w14:textId="21E024FF"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8.3.7</w:t>
      </w:r>
      <w:r w:rsidRPr="00774B96">
        <w:rPr>
          <w:rFonts w:asciiTheme="minorHAnsi" w:eastAsiaTheme="minorEastAsia" w:hAnsiTheme="minorHAnsi" w:cstheme="minorBidi"/>
          <w:kern w:val="2"/>
          <w:sz w:val="24"/>
          <w:szCs w:val="24"/>
          <w:lang w:val="fr-FR"/>
          <w14:ligatures w14:val="standardContextual"/>
        </w:rPr>
        <w:tab/>
      </w:r>
      <w:r w:rsidRPr="00774B96">
        <w:rPr>
          <w:lang w:val="fr-FR"/>
        </w:rPr>
        <w:t>UE Context Suspend</w:t>
      </w:r>
      <w:r w:rsidRPr="00774B96">
        <w:rPr>
          <w:lang w:val="fr-FR"/>
        </w:rPr>
        <w:tab/>
      </w:r>
      <w:r>
        <w:fldChar w:fldCharType="begin" w:fldLock="1"/>
      </w:r>
      <w:r w:rsidRPr="00774B96">
        <w:rPr>
          <w:lang w:val="fr-FR"/>
        </w:rPr>
        <w:instrText xml:space="preserve"> PAGEREF _Toc170752032 \h </w:instrText>
      </w:r>
      <w:r>
        <w:fldChar w:fldCharType="separate"/>
      </w:r>
      <w:r w:rsidRPr="00774B96">
        <w:rPr>
          <w:lang w:val="fr-FR"/>
        </w:rPr>
        <w:t>49</w:t>
      </w:r>
      <w:r>
        <w:fldChar w:fldCharType="end"/>
      </w:r>
    </w:p>
    <w:p w14:paraId="4E609BF0" w14:textId="132AA35A" w:rsidR="00A56828" w:rsidRDefault="00A56828">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_Toc170752033 \h </w:instrText>
      </w:r>
      <w:r>
        <w:fldChar w:fldCharType="separate"/>
      </w:r>
      <w:r>
        <w:t>49</w:t>
      </w:r>
      <w:r>
        <w:fldChar w:fldCharType="end"/>
      </w:r>
    </w:p>
    <w:p w14:paraId="6B4B2CD6" w14:textId="72C68CAE" w:rsidR="00A56828" w:rsidRDefault="00A56828">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_Toc170752034 \h </w:instrText>
      </w:r>
      <w:r>
        <w:fldChar w:fldCharType="separate"/>
      </w:r>
      <w:r>
        <w:t>50</w:t>
      </w:r>
      <w:r>
        <w:fldChar w:fldCharType="end"/>
      </w:r>
    </w:p>
    <w:p w14:paraId="3E04081A" w14:textId="276D290E" w:rsidR="00A56828" w:rsidRDefault="00A56828">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UE Context Resume</w:t>
      </w:r>
      <w:r>
        <w:tab/>
      </w:r>
      <w:r>
        <w:fldChar w:fldCharType="begin" w:fldLock="1"/>
      </w:r>
      <w:r>
        <w:instrText xml:space="preserve"> PAGEREF _Toc170752035 \h </w:instrText>
      </w:r>
      <w:r>
        <w:fldChar w:fldCharType="separate"/>
      </w:r>
      <w:r>
        <w:t>50</w:t>
      </w:r>
      <w:r>
        <w:fldChar w:fldCharType="end"/>
      </w:r>
    </w:p>
    <w:p w14:paraId="3BB798C0" w14:textId="44C90A62" w:rsidR="00A56828" w:rsidRDefault="00A56828">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_Toc170752036 \h </w:instrText>
      </w:r>
      <w:r>
        <w:fldChar w:fldCharType="separate"/>
      </w:r>
      <w:r>
        <w:t>50</w:t>
      </w:r>
      <w:r>
        <w:fldChar w:fldCharType="end"/>
      </w:r>
    </w:p>
    <w:p w14:paraId="0D6BC649" w14:textId="653B39CD" w:rsidR="00A56828" w:rsidRDefault="00A56828">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_Toc170752037 \h </w:instrText>
      </w:r>
      <w:r>
        <w:fldChar w:fldCharType="separate"/>
      </w:r>
      <w:r>
        <w:t>51</w:t>
      </w:r>
      <w:r>
        <w:fldChar w:fldCharType="end"/>
      </w:r>
    </w:p>
    <w:p w14:paraId="7AA28B66" w14:textId="66736C12" w:rsidR="00A56828" w:rsidRDefault="00A56828">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_Toc170752038 \h </w:instrText>
      </w:r>
      <w:r>
        <w:fldChar w:fldCharType="separate"/>
      </w:r>
      <w:r>
        <w:t>51</w:t>
      </w:r>
      <w:r>
        <w:fldChar w:fldCharType="end"/>
      </w:r>
    </w:p>
    <w:p w14:paraId="48CAC0B0" w14:textId="1476E7F3"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8.3.9</w:t>
      </w:r>
      <w:r>
        <w:rPr>
          <w:rFonts w:asciiTheme="minorHAnsi" w:eastAsiaTheme="minorEastAsia" w:hAnsiTheme="minorHAnsi" w:cstheme="minorBidi"/>
          <w:kern w:val="2"/>
          <w:sz w:val="24"/>
          <w:szCs w:val="24"/>
          <w14:ligatures w14:val="standardContextual"/>
        </w:rPr>
        <w:tab/>
      </w:r>
      <w:r>
        <w:t>Connection Establishment Indication</w:t>
      </w:r>
      <w:r>
        <w:tab/>
      </w:r>
      <w:r>
        <w:fldChar w:fldCharType="begin" w:fldLock="1"/>
      </w:r>
      <w:r>
        <w:instrText xml:space="preserve"> PAGEREF _Toc170752039 \h </w:instrText>
      </w:r>
      <w:r>
        <w:fldChar w:fldCharType="separate"/>
      </w:r>
      <w:r>
        <w:t>52</w:t>
      </w:r>
      <w:r>
        <w:fldChar w:fldCharType="end"/>
      </w:r>
    </w:p>
    <w:p w14:paraId="254F0ADD" w14:textId="37A62F39" w:rsidR="00A56828" w:rsidRDefault="00A56828">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_Toc170752040 \h </w:instrText>
      </w:r>
      <w:r>
        <w:fldChar w:fldCharType="separate"/>
      </w:r>
      <w:r>
        <w:t>52</w:t>
      </w:r>
      <w:r>
        <w:fldChar w:fldCharType="end"/>
      </w:r>
    </w:p>
    <w:p w14:paraId="64607B7A" w14:textId="0A6C6FB4" w:rsidR="00A56828" w:rsidRDefault="00A56828">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_Toc170752041 \h </w:instrText>
      </w:r>
      <w:r>
        <w:fldChar w:fldCharType="separate"/>
      </w:r>
      <w:r>
        <w:t>52</w:t>
      </w:r>
      <w:r>
        <w:fldChar w:fldCharType="end"/>
      </w:r>
    </w:p>
    <w:p w14:paraId="646DE430" w14:textId="240154BE" w:rsidR="00A56828" w:rsidRDefault="00A56828">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_Toc170752042 \h </w:instrText>
      </w:r>
      <w:r>
        <w:fldChar w:fldCharType="separate"/>
      </w:r>
      <w:r>
        <w:t>53</w:t>
      </w:r>
      <w:r>
        <w:fldChar w:fldCharType="end"/>
      </w:r>
    </w:p>
    <w:p w14:paraId="66D802B7" w14:textId="5708547B" w:rsidR="00A56828" w:rsidRDefault="00A56828">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_Toc170752043 \h </w:instrText>
      </w:r>
      <w:r>
        <w:fldChar w:fldCharType="separate"/>
      </w:r>
      <w:r>
        <w:t>53</w:t>
      </w:r>
      <w:r>
        <w:fldChar w:fldCharType="end"/>
      </w:r>
    </w:p>
    <w:p w14:paraId="07ED1B4C" w14:textId="7FEF1A96" w:rsidR="00A56828" w:rsidRDefault="00A56828">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rPr>
          <w:lang w:eastAsia="zh-CN"/>
        </w:rPr>
        <w:t>Retrieve UE Information</w:t>
      </w:r>
      <w:r>
        <w:tab/>
      </w:r>
      <w:r>
        <w:fldChar w:fldCharType="begin" w:fldLock="1"/>
      </w:r>
      <w:r>
        <w:instrText xml:space="preserve"> PAGEREF _Toc170752044 \h </w:instrText>
      </w:r>
      <w:r>
        <w:fldChar w:fldCharType="separate"/>
      </w:r>
      <w:r>
        <w:t>53</w:t>
      </w:r>
      <w:r>
        <w:fldChar w:fldCharType="end"/>
      </w:r>
    </w:p>
    <w:p w14:paraId="2E3CECE8" w14:textId="4E85CD84" w:rsidR="00A56828" w:rsidRDefault="00A56828">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_Toc170752045 \h </w:instrText>
      </w:r>
      <w:r>
        <w:fldChar w:fldCharType="separate"/>
      </w:r>
      <w:r>
        <w:t>53</w:t>
      </w:r>
      <w:r>
        <w:fldChar w:fldCharType="end"/>
      </w:r>
    </w:p>
    <w:p w14:paraId="72593FE5" w14:textId="6378E2A9" w:rsidR="00A56828" w:rsidRDefault="00A56828">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_Toc170752046 \h </w:instrText>
      </w:r>
      <w:r>
        <w:fldChar w:fldCharType="separate"/>
      </w:r>
      <w:r>
        <w:t>53</w:t>
      </w:r>
      <w:r>
        <w:fldChar w:fldCharType="end"/>
      </w:r>
    </w:p>
    <w:p w14:paraId="64F51632" w14:textId="04A35CFD" w:rsidR="00A56828" w:rsidRDefault="00A56828">
      <w:pPr>
        <w:pStyle w:val="TOC4"/>
        <w:rPr>
          <w:rFonts w:asciiTheme="minorHAnsi" w:eastAsiaTheme="minorEastAsia" w:hAnsiTheme="minorHAnsi" w:cstheme="minorBidi"/>
          <w:kern w:val="2"/>
          <w:sz w:val="24"/>
          <w:szCs w:val="24"/>
          <w14:ligatures w14:val="standardContextual"/>
        </w:rPr>
      </w:pPr>
      <w:r>
        <w:t>8.3.10.</w:t>
      </w:r>
      <w:r>
        <w:rPr>
          <w:lang w:eastAsia="zh-CN"/>
        </w:rP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_Toc170752047 \h </w:instrText>
      </w:r>
      <w:r>
        <w:fldChar w:fldCharType="separate"/>
      </w:r>
      <w:r>
        <w:t>53</w:t>
      </w:r>
      <w:r>
        <w:fldChar w:fldCharType="end"/>
      </w:r>
    </w:p>
    <w:p w14:paraId="29616C7C" w14:textId="037EB37C" w:rsidR="00A56828" w:rsidRDefault="00A56828">
      <w:pPr>
        <w:pStyle w:val="TOC4"/>
        <w:rPr>
          <w:rFonts w:asciiTheme="minorHAnsi" w:eastAsiaTheme="minorEastAsia" w:hAnsiTheme="minorHAnsi" w:cstheme="minorBidi"/>
          <w:kern w:val="2"/>
          <w:sz w:val="24"/>
          <w:szCs w:val="24"/>
          <w14:ligatures w14:val="standardContextual"/>
        </w:rPr>
      </w:pPr>
      <w:r>
        <w:t>8.3.10.</w:t>
      </w:r>
      <w:r>
        <w:rPr>
          <w:lang w:eastAsia="zh-CN"/>
        </w:rPr>
        <w:t>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_Toc170752048 \h </w:instrText>
      </w:r>
      <w:r>
        <w:fldChar w:fldCharType="separate"/>
      </w:r>
      <w:r>
        <w:t>53</w:t>
      </w:r>
      <w:r>
        <w:fldChar w:fldCharType="end"/>
      </w:r>
    </w:p>
    <w:p w14:paraId="198B8F3D" w14:textId="0A984269" w:rsidR="00A56828" w:rsidRDefault="00A56828">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rPr>
          <w:lang w:eastAsia="zh-CN"/>
        </w:rPr>
        <w:t>UE Information Transfer</w:t>
      </w:r>
      <w:r>
        <w:tab/>
      </w:r>
      <w:r>
        <w:fldChar w:fldCharType="begin" w:fldLock="1"/>
      </w:r>
      <w:r>
        <w:instrText xml:space="preserve"> PAGEREF _Toc170752049 \h </w:instrText>
      </w:r>
      <w:r>
        <w:fldChar w:fldCharType="separate"/>
      </w:r>
      <w:r>
        <w:t>53</w:t>
      </w:r>
      <w:r>
        <w:fldChar w:fldCharType="end"/>
      </w:r>
    </w:p>
    <w:p w14:paraId="1A02E7DC" w14:textId="421FD916" w:rsidR="00A56828" w:rsidRDefault="00A56828">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_Toc170752050 \h </w:instrText>
      </w:r>
      <w:r>
        <w:fldChar w:fldCharType="separate"/>
      </w:r>
      <w:r>
        <w:t>53</w:t>
      </w:r>
      <w:r>
        <w:fldChar w:fldCharType="end"/>
      </w:r>
    </w:p>
    <w:p w14:paraId="7C85AE72" w14:textId="34AD52EF" w:rsidR="00A56828" w:rsidRDefault="00A56828">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_Toc170752051 \h </w:instrText>
      </w:r>
      <w:r>
        <w:fldChar w:fldCharType="separate"/>
      </w:r>
      <w:r>
        <w:t>53</w:t>
      </w:r>
      <w:r>
        <w:fldChar w:fldCharType="end"/>
      </w:r>
    </w:p>
    <w:p w14:paraId="2F824F37" w14:textId="0C2CFE73" w:rsidR="00A56828" w:rsidRDefault="00A56828">
      <w:pPr>
        <w:pStyle w:val="TOC4"/>
        <w:rPr>
          <w:rFonts w:asciiTheme="minorHAnsi" w:eastAsiaTheme="minorEastAsia" w:hAnsiTheme="minorHAnsi" w:cstheme="minorBidi"/>
          <w:kern w:val="2"/>
          <w:sz w:val="24"/>
          <w:szCs w:val="24"/>
          <w14:ligatures w14:val="standardContextual"/>
        </w:rPr>
      </w:pPr>
      <w:r>
        <w:t>8.3.11.</w:t>
      </w:r>
      <w:r>
        <w:rPr>
          <w:lang w:eastAsia="zh-CN"/>
        </w:rP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_Toc170752052 \h </w:instrText>
      </w:r>
      <w:r>
        <w:fldChar w:fldCharType="separate"/>
      </w:r>
      <w:r>
        <w:t>54</w:t>
      </w:r>
      <w:r>
        <w:fldChar w:fldCharType="end"/>
      </w:r>
    </w:p>
    <w:p w14:paraId="3525B7F0" w14:textId="4769EB56" w:rsidR="00A56828" w:rsidRDefault="00A56828">
      <w:pPr>
        <w:pStyle w:val="TOC4"/>
        <w:rPr>
          <w:rFonts w:asciiTheme="minorHAnsi" w:eastAsiaTheme="minorEastAsia" w:hAnsiTheme="minorHAnsi" w:cstheme="minorBidi"/>
          <w:kern w:val="2"/>
          <w:sz w:val="24"/>
          <w:szCs w:val="24"/>
          <w14:ligatures w14:val="standardContextual"/>
        </w:rPr>
      </w:pPr>
      <w:r>
        <w:t>8.3.11.</w:t>
      </w:r>
      <w:r>
        <w:rPr>
          <w:lang w:eastAsia="zh-CN"/>
        </w:rPr>
        <w:t>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_Toc170752053 \h </w:instrText>
      </w:r>
      <w:r>
        <w:fldChar w:fldCharType="separate"/>
      </w:r>
      <w:r>
        <w:t>54</w:t>
      </w:r>
      <w:r>
        <w:fldChar w:fldCharType="end"/>
      </w:r>
    </w:p>
    <w:p w14:paraId="030E4C8E" w14:textId="4DA90C6C"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8.3.12</w:t>
      </w:r>
      <w:r>
        <w:rPr>
          <w:rFonts w:asciiTheme="minorHAnsi" w:eastAsiaTheme="minorEastAsia" w:hAnsiTheme="minorHAnsi" w:cstheme="minorBidi"/>
          <w:kern w:val="2"/>
          <w:sz w:val="24"/>
          <w:szCs w:val="24"/>
          <w14:ligatures w14:val="standardContextual"/>
        </w:rPr>
        <w:tab/>
      </w:r>
      <w:r>
        <w:rPr>
          <w:lang w:eastAsia="zh-CN"/>
        </w:rPr>
        <w:t xml:space="preserve">eNB CP Relocation </w:t>
      </w:r>
      <w:r>
        <w:t>Indication</w:t>
      </w:r>
      <w:r>
        <w:tab/>
      </w:r>
      <w:r>
        <w:fldChar w:fldCharType="begin" w:fldLock="1"/>
      </w:r>
      <w:r>
        <w:instrText xml:space="preserve"> PAGEREF _Toc170752054 \h </w:instrText>
      </w:r>
      <w:r>
        <w:fldChar w:fldCharType="separate"/>
      </w:r>
      <w:r>
        <w:t>54</w:t>
      </w:r>
      <w:r>
        <w:fldChar w:fldCharType="end"/>
      </w:r>
    </w:p>
    <w:p w14:paraId="569B994F" w14:textId="4ED9550E" w:rsidR="00A56828" w:rsidRDefault="00A56828">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_Toc170752055 \h </w:instrText>
      </w:r>
      <w:r>
        <w:fldChar w:fldCharType="separate"/>
      </w:r>
      <w:r>
        <w:t>54</w:t>
      </w:r>
      <w:r>
        <w:fldChar w:fldCharType="end"/>
      </w:r>
    </w:p>
    <w:p w14:paraId="2A554E9C" w14:textId="2E7B6404" w:rsidR="00A56828" w:rsidRDefault="00A56828">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_Toc170752056 \h </w:instrText>
      </w:r>
      <w:r>
        <w:fldChar w:fldCharType="separate"/>
      </w:r>
      <w:r>
        <w:t>55</w:t>
      </w:r>
      <w:r>
        <w:fldChar w:fldCharType="end"/>
      </w:r>
    </w:p>
    <w:p w14:paraId="25B57829" w14:textId="40186A72" w:rsidR="00A56828" w:rsidRDefault="00A56828">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_Toc170752057 \h </w:instrText>
      </w:r>
      <w:r>
        <w:fldChar w:fldCharType="separate"/>
      </w:r>
      <w:r>
        <w:t>55</w:t>
      </w:r>
      <w:r>
        <w:fldChar w:fldCharType="end"/>
      </w:r>
    </w:p>
    <w:p w14:paraId="3DCF8D4B" w14:textId="226B384B" w:rsidR="00A56828" w:rsidRDefault="00A56828">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_Toc170752058 \h </w:instrText>
      </w:r>
      <w:r>
        <w:fldChar w:fldCharType="separate"/>
      </w:r>
      <w:r>
        <w:t>55</w:t>
      </w:r>
      <w:r>
        <w:fldChar w:fldCharType="end"/>
      </w:r>
    </w:p>
    <w:p w14:paraId="5E6C4C43" w14:textId="2C62420C"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 xml:space="preserve">MME CP Relocation </w:t>
      </w:r>
      <w:r>
        <w:t>Indication</w:t>
      </w:r>
      <w:r>
        <w:tab/>
      </w:r>
      <w:r>
        <w:fldChar w:fldCharType="begin" w:fldLock="1"/>
      </w:r>
      <w:r>
        <w:instrText xml:space="preserve"> PAGEREF _Toc170752059 \h </w:instrText>
      </w:r>
      <w:r>
        <w:fldChar w:fldCharType="separate"/>
      </w:r>
      <w:r>
        <w:t>55</w:t>
      </w:r>
      <w:r>
        <w:fldChar w:fldCharType="end"/>
      </w:r>
    </w:p>
    <w:p w14:paraId="7BB69442" w14:textId="588C1347" w:rsidR="00A56828" w:rsidRDefault="00A56828">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_Toc170752060 \h </w:instrText>
      </w:r>
      <w:r>
        <w:fldChar w:fldCharType="separate"/>
      </w:r>
      <w:r>
        <w:t>55</w:t>
      </w:r>
      <w:r>
        <w:fldChar w:fldCharType="end"/>
      </w:r>
    </w:p>
    <w:p w14:paraId="266293BA" w14:textId="3B0DA1E7" w:rsidR="00A56828" w:rsidRDefault="00A56828">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_Toc170752061 \h </w:instrText>
      </w:r>
      <w:r>
        <w:fldChar w:fldCharType="separate"/>
      </w:r>
      <w:r>
        <w:t>55</w:t>
      </w:r>
      <w:r>
        <w:fldChar w:fldCharType="end"/>
      </w:r>
    </w:p>
    <w:p w14:paraId="2ECA01D7" w14:textId="59BE6547" w:rsidR="00A56828" w:rsidRDefault="00A56828">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_Toc170752062 \h </w:instrText>
      </w:r>
      <w:r>
        <w:fldChar w:fldCharType="separate"/>
      </w:r>
      <w:r>
        <w:t>56</w:t>
      </w:r>
      <w:r>
        <w:fldChar w:fldCharType="end"/>
      </w:r>
    </w:p>
    <w:p w14:paraId="16B56296" w14:textId="67903994" w:rsidR="00A56828" w:rsidRDefault="00A56828">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_Toc170752063 \h </w:instrText>
      </w:r>
      <w:r>
        <w:fldChar w:fldCharType="separate"/>
      </w:r>
      <w:r>
        <w:t>56</w:t>
      </w:r>
      <w:r>
        <w:fldChar w:fldCharType="end"/>
      </w:r>
    </w:p>
    <w:p w14:paraId="4793C0ED" w14:textId="16A15F7A" w:rsidR="00A56828" w:rsidRDefault="00A5682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Handover Signalling</w:t>
      </w:r>
      <w:r>
        <w:tab/>
      </w:r>
      <w:r>
        <w:fldChar w:fldCharType="begin" w:fldLock="1"/>
      </w:r>
      <w:r>
        <w:instrText xml:space="preserve"> PAGEREF _Toc170752064 \h </w:instrText>
      </w:r>
      <w:r>
        <w:fldChar w:fldCharType="separate"/>
      </w:r>
      <w:r>
        <w:t>56</w:t>
      </w:r>
      <w:r>
        <w:fldChar w:fldCharType="end"/>
      </w:r>
    </w:p>
    <w:p w14:paraId="0A5D12ED" w14:textId="3055633D" w:rsidR="00A56828" w:rsidRDefault="00A5682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Handover Preparation</w:t>
      </w:r>
      <w:r>
        <w:tab/>
      </w:r>
      <w:r>
        <w:fldChar w:fldCharType="begin" w:fldLock="1"/>
      </w:r>
      <w:r>
        <w:instrText xml:space="preserve"> PAGEREF _Toc170752065 \h </w:instrText>
      </w:r>
      <w:r>
        <w:fldChar w:fldCharType="separate"/>
      </w:r>
      <w:r>
        <w:t>56</w:t>
      </w:r>
      <w:r>
        <w:fldChar w:fldCharType="end"/>
      </w:r>
    </w:p>
    <w:p w14:paraId="2FABC4DF" w14:textId="63B361C2" w:rsidR="00A56828" w:rsidRDefault="00A56828">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_Toc170752066 \h </w:instrText>
      </w:r>
      <w:r>
        <w:fldChar w:fldCharType="separate"/>
      </w:r>
      <w:r>
        <w:t>56</w:t>
      </w:r>
      <w:r>
        <w:fldChar w:fldCharType="end"/>
      </w:r>
    </w:p>
    <w:p w14:paraId="6BAC7062" w14:textId="584B94E3" w:rsidR="00A56828" w:rsidRDefault="00A56828">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_Toc170752067 \h </w:instrText>
      </w:r>
      <w:r>
        <w:fldChar w:fldCharType="separate"/>
      </w:r>
      <w:r>
        <w:t>56</w:t>
      </w:r>
      <w:r>
        <w:fldChar w:fldCharType="end"/>
      </w:r>
    </w:p>
    <w:p w14:paraId="5160437B" w14:textId="0A92D91B" w:rsidR="00A56828" w:rsidRDefault="00A56828">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_Toc170752068 \h </w:instrText>
      </w:r>
      <w:r>
        <w:fldChar w:fldCharType="separate"/>
      </w:r>
      <w:r>
        <w:t>60</w:t>
      </w:r>
      <w:r>
        <w:fldChar w:fldCharType="end"/>
      </w:r>
    </w:p>
    <w:p w14:paraId="7509A477" w14:textId="3A0E250F" w:rsidR="00A56828" w:rsidRDefault="00A56828">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_Toc170752069 \h </w:instrText>
      </w:r>
      <w:r>
        <w:fldChar w:fldCharType="separate"/>
      </w:r>
      <w:r>
        <w:t>60</w:t>
      </w:r>
      <w:r>
        <w:fldChar w:fldCharType="end"/>
      </w:r>
    </w:p>
    <w:p w14:paraId="0DF760D2" w14:textId="4AB7934C" w:rsidR="00A56828" w:rsidRDefault="00A5682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Handover Resource Allocation</w:t>
      </w:r>
      <w:r>
        <w:tab/>
      </w:r>
      <w:r>
        <w:fldChar w:fldCharType="begin" w:fldLock="1"/>
      </w:r>
      <w:r>
        <w:instrText xml:space="preserve"> PAGEREF _Toc170752070 \h </w:instrText>
      </w:r>
      <w:r>
        <w:fldChar w:fldCharType="separate"/>
      </w:r>
      <w:r>
        <w:t>60</w:t>
      </w:r>
      <w:r>
        <w:fldChar w:fldCharType="end"/>
      </w:r>
    </w:p>
    <w:p w14:paraId="664A07DE" w14:textId="515216C5" w:rsidR="00A56828" w:rsidRDefault="00A56828">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_Toc170752071 \h </w:instrText>
      </w:r>
      <w:r>
        <w:fldChar w:fldCharType="separate"/>
      </w:r>
      <w:r>
        <w:t>60</w:t>
      </w:r>
      <w:r>
        <w:fldChar w:fldCharType="end"/>
      </w:r>
    </w:p>
    <w:p w14:paraId="411CB69A" w14:textId="7D36FF56" w:rsidR="00A56828" w:rsidRDefault="00A56828">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_Toc170752072 \h </w:instrText>
      </w:r>
      <w:r>
        <w:fldChar w:fldCharType="separate"/>
      </w:r>
      <w:r>
        <w:t>61</w:t>
      </w:r>
      <w:r>
        <w:fldChar w:fldCharType="end"/>
      </w:r>
    </w:p>
    <w:p w14:paraId="0595FB74" w14:textId="68169463" w:rsidR="00A56828" w:rsidRDefault="00A56828">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_Toc170752073 \h </w:instrText>
      </w:r>
      <w:r>
        <w:fldChar w:fldCharType="separate"/>
      </w:r>
      <w:r>
        <w:t>66</w:t>
      </w:r>
      <w:r>
        <w:fldChar w:fldCharType="end"/>
      </w:r>
    </w:p>
    <w:p w14:paraId="65DC4BE2" w14:textId="00D92473" w:rsidR="00A56828" w:rsidRDefault="00A56828">
      <w:pPr>
        <w:pStyle w:val="TOC4"/>
        <w:rPr>
          <w:rFonts w:asciiTheme="minorHAnsi" w:eastAsiaTheme="minorEastAsia" w:hAnsiTheme="minorHAnsi" w:cstheme="minorBidi"/>
          <w:kern w:val="2"/>
          <w:sz w:val="24"/>
          <w:szCs w:val="24"/>
          <w14:ligatures w14:val="standardContextual"/>
        </w:rPr>
      </w:pPr>
      <w:r>
        <w:t>8.4.2.4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_Toc170752074 \h </w:instrText>
      </w:r>
      <w:r>
        <w:fldChar w:fldCharType="separate"/>
      </w:r>
      <w:r>
        <w:t>66</w:t>
      </w:r>
      <w:r>
        <w:fldChar w:fldCharType="end"/>
      </w:r>
    </w:p>
    <w:p w14:paraId="4F580686" w14:textId="5883CE6E" w:rsidR="00A56828" w:rsidRDefault="00A56828">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Handover Notification</w:t>
      </w:r>
      <w:r>
        <w:tab/>
      </w:r>
      <w:r>
        <w:fldChar w:fldCharType="begin" w:fldLock="1"/>
      </w:r>
      <w:r>
        <w:instrText xml:space="preserve"> PAGEREF _Toc170752075 \h </w:instrText>
      </w:r>
      <w:r>
        <w:fldChar w:fldCharType="separate"/>
      </w:r>
      <w:r>
        <w:t>67</w:t>
      </w:r>
      <w:r>
        <w:fldChar w:fldCharType="end"/>
      </w:r>
    </w:p>
    <w:p w14:paraId="7EFF3252" w14:textId="0B41648C" w:rsidR="00A56828" w:rsidRDefault="00A56828">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_Toc170752076 \h </w:instrText>
      </w:r>
      <w:r>
        <w:fldChar w:fldCharType="separate"/>
      </w:r>
      <w:r>
        <w:t>67</w:t>
      </w:r>
      <w:r>
        <w:fldChar w:fldCharType="end"/>
      </w:r>
    </w:p>
    <w:p w14:paraId="1F3A665B" w14:textId="6031B8DC" w:rsidR="00A56828" w:rsidRDefault="00A56828">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_Toc170752077 \h </w:instrText>
      </w:r>
      <w:r>
        <w:fldChar w:fldCharType="separate"/>
      </w:r>
      <w:r>
        <w:t>67</w:t>
      </w:r>
      <w:r>
        <w:fldChar w:fldCharType="end"/>
      </w:r>
    </w:p>
    <w:p w14:paraId="1E75808F" w14:textId="7D1E7B5C" w:rsidR="00A56828" w:rsidRDefault="00A56828">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_Toc170752078 \h </w:instrText>
      </w:r>
      <w:r>
        <w:fldChar w:fldCharType="separate"/>
      </w:r>
      <w:r>
        <w:t>67</w:t>
      </w:r>
      <w:r>
        <w:fldChar w:fldCharType="end"/>
      </w:r>
    </w:p>
    <w:p w14:paraId="1CD1BD13" w14:textId="3773C7C3" w:rsidR="00A56828" w:rsidRDefault="00A56828">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_Toc170752079 \h </w:instrText>
      </w:r>
      <w:r>
        <w:fldChar w:fldCharType="separate"/>
      </w:r>
      <w:r>
        <w:t>67</w:t>
      </w:r>
      <w:r>
        <w:fldChar w:fldCharType="end"/>
      </w:r>
    </w:p>
    <w:p w14:paraId="354F548D" w14:textId="6A4C09B2" w:rsidR="00A56828" w:rsidRDefault="00A56828">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_Toc170752080 \h </w:instrText>
      </w:r>
      <w:r>
        <w:fldChar w:fldCharType="separate"/>
      </w:r>
      <w:r>
        <w:t>67</w:t>
      </w:r>
      <w:r>
        <w:fldChar w:fldCharType="end"/>
      </w:r>
    </w:p>
    <w:p w14:paraId="3F6B661C" w14:textId="10915219" w:rsidR="00A56828" w:rsidRDefault="00A56828">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_Toc170752081 \h </w:instrText>
      </w:r>
      <w:r>
        <w:fldChar w:fldCharType="separate"/>
      </w:r>
      <w:r>
        <w:t>68</w:t>
      </w:r>
      <w:r>
        <w:fldChar w:fldCharType="end"/>
      </w:r>
    </w:p>
    <w:p w14:paraId="1639258D" w14:textId="0E6FF323" w:rsidR="00A56828" w:rsidRDefault="00A56828">
      <w:pPr>
        <w:pStyle w:val="TOC4"/>
        <w:rPr>
          <w:rFonts w:asciiTheme="minorHAnsi" w:eastAsiaTheme="minorEastAsia" w:hAnsiTheme="minorHAnsi" w:cstheme="minorBidi"/>
          <w:kern w:val="2"/>
          <w:sz w:val="24"/>
          <w:szCs w:val="24"/>
          <w14:ligatures w14:val="standardContextual"/>
        </w:rPr>
      </w:pPr>
      <w:r>
        <w:t>8.4.4.3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_Toc170752082 \h </w:instrText>
      </w:r>
      <w:r>
        <w:fldChar w:fldCharType="separate"/>
      </w:r>
      <w:r>
        <w:t>71</w:t>
      </w:r>
      <w:r>
        <w:fldChar w:fldCharType="end"/>
      </w:r>
    </w:p>
    <w:p w14:paraId="296262D9" w14:textId="6B21AF62" w:rsidR="00A56828" w:rsidRDefault="00A56828">
      <w:pPr>
        <w:pStyle w:val="TOC4"/>
        <w:rPr>
          <w:rFonts w:asciiTheme="minorHAnsi" w:eastAsiaTheme="minorEastAsia" w:hAnsiTheme="minorHAnsi" w:cstheme="minorBidi"/>
          <w:kern w:val="2"/>
          <w:sz w:val="24"/>
          <w:szCs w:val="24"/>
          <w14:ligatures w14:val="standardContextual"/>
        </w:rPr>
      </w:pPr>
      <w:r>
        <w:t>8.4.4.4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_Toc170752083 \h </w:instrText>
      </w:r>
      <w:r>
        <w:fldChar w:fldCharType="separate"/>
      </w:r>
      <w:r>
        <w:t>71</w:t>
      </w:r>
      <w:r>
        <w:fldChar w:fldCharType="end"/>
      </w:r>
    </w:p>
    <w:p w14:paraId="3E76E364" w14:textId="09C1CE54" w:rsidR="00A56828" w:rsidRDefault="00A56828">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_Toc170752084 \h </w:instrText>
      </w:r>
      <w:r>
        <w:fldChar w:fldCharType="separate"/>
      </w:r>
      <w:r>
        <w:t>71</w:t>
      </w:r>
      <w:r>
        <w:fldChar w:fldCharType="end"/>
      </w:r>
    </w:p>
    <w:p w14:paraId="71FE54E2" w14:textId="254B5436" w:rsidR="00A56828" w:rsidRDefault="00A56828">
      <w:pPr>
        <w:pStyle w:val="TOC4"/>
        <w:rPr>
          <w:rFonts w:asciiTheme="minorHAnsi" w:eastAsiaTheme="minorEastAsia" w:hAnsiTheme="minorHAnsi" w:cstheme="minorBidi"/>
          <w:kern w:val="2"/>
          <w:sz w:val="24"/>
          <w:szCs w:val="24"/>
          <w14:ligatures w14:val="standardContextual"/>
        </w:rPr>
      </w:pPr>
      <w:r>
        <w:t>8.4.5.1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_Toc170752085 \h </w:instrText>
      </w:r>
      <w:r>
        <w:fldChar w:fldCharType="separate"/>
      </w:r>
      <w:r>
        <w:t>71</w:t>
      </w:r>
      <w:r>
        <w:fldChar w:fldCharType="end"/>
      </w:r>
    </w:p>
    <w:p w14:paraId="450B4EF9" w14:textId="140BB838" w:rsidR="00A56828" w:rsidRDefault="00A56828">
      <w:pPr>
        <w:pStyle w:val="TOC4"/>
        <w:rPr>
          <w:rFonts w:asciiTheme="minorHAnsi" w:eastAsiaTheme="minorEastAsia" w:hAnsiTheme="minorHAnsi" w:cstheme="minorBidi"/>
          <w:kern w:val="2"/>
          <w:sz w:val="24"/>
          <w:szCs w:val="24"/>
          <w14:ligatures w14:val="standardContextual"/>
        </w:rPr>
      </w:pPr>
      <w:r>
        <w:t>8.4.5.2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_Toc170752086 \h </w:instrText>
      </w:r>
      <w:r>
        <w:fldChar w:fldCharType="separate"/>
      </w:r>
      <w:r>
        <w:t>71</w:t>
      </w:r>
      <w:r>
        <w:fldChar w:fldCharType="end"/>
      </w:r>
    </w:p>
    <w:p w14:paraId="5DE17D73" w14:textId="6E412D24" w:rsidR="00A56828" w:rsidRDefault="00A56828">
      <w:pPr>
        <w:pStyle w:val="TOC4"/>
        <w:rPr>
          <w:rFonts w:asciiTheme="minorHAnsi" w:eastAsiaTheme="minorEastAsia" w:hAnsiTheme="minorHAnsi" w:cstheme="minorBidi"/>
          <w:kern w:val="2"/>
          <w:sz w:val="24"/>
          <w:szCs w:val="24"/>
          <w14:ligatures w14:val="standardContextual"/>
        </w:rPr>
      </w:pPr>
      <w:r>
        <w:t>8.4.5.3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_Toc170752087 \h </w:instrText>
      </w:r>
      <w:r>
        <w:fldChar w:fldCharType="separate"/>
      </w:r>
      <w:r>
        <w:t>72</w:t>
      </w:r>
      <w:r>
        <w:fldChar w:fldCharType="end"/>
      </w:r>
    </w:p>
    <w:p w14:paraId="2E967A32" w14:textId="4C2C1A3C" w:rsidR="00A56828" w:rsidRDefault="00A56828">
      <w:pPr>
        <w:pStyle w:val="TOC4"/>
        <w:rPr>
          <w:rFonts w:asciiTheme="minorHAnsi" w:eastAsiaTheme="minorEastAsia" w:hAnsiTheme="minorHAnsi" w:cstheme="minorBidi"/>
          <w:kern w:val="2"/>
          <w:sz w:val="24"/>
          <w:szCs w:val="24"/>
          <w14:ligatures w14:val="standardContextual"/>
        </w:rPr>
      </w:pPr>
      <w:r>
        <w:t>8.4.5.4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_Toc170752088 \h </w:instrText>
      </w:r>
      <w:r>
        <w:fldChar w:fldCharType="separate"/>
      </w:r>
      <w:r>
        <w:t>72</w:t>
      </w:r>
      <w:r>
        <w:fldChar w:fldCharType="end"/>
      </w:r>
    </w:p>
    <w:p w14:paraId="5DDAACB3" w14:textId="38C465BB" w:rsidR="00A56828" w:rsidRDefault="00A56828">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eNB Status Transfer</w:t>
      </w:r>
      <w:r>
        <w:tab/>
      </w:r>
      <w:r>
        <w:fldChar w:fldCharType="begin" w:fldLock="1"/>
      </w:r>
      <w:r>
        <w:instrText xml:space="preserve"> PAGEREF _Toc170752089 \h </w:instrText>
      </w:r>
      <w:r>
        <w:fldChar w:fldCharType="separate"/>
      </w:r>
      <w:r>
        <w:t>72</w:t>
      </w:r>
      <w:r>
        <w:fldChar w:fldCharType="end"/>
      </w:r>
    </w:p>
    <w:p w14:paraId="29203562" w14:textId="613D278B" w:rsidR="00A56828" w:rsidRDefault="00A56828">
      <w:pPr>
        <w:pStyle w:val="TOC4"/>
        <w:rPr>
          <w:rFonts w:asciiTheme="minorHAnsi" w:eastAsiaTheme="minorEastAsia" w:hAnsiTheme="minorHAnsi" w:cstheme="minorBidi"/>
          <w:kern w:val="2"/>
          <w:sz w:val="24"/>
          <w:szCs w:val="24"/>
          <w14:ligatures w14:val="standardContextual"/>
        </w:rPr>
      </w:pPr>
      <w:r>
        <w:t>8.4.6.1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_Toc170752090 \h </w:instrText>
      </w:r>
      <w:r>
        <w:fldChar w:fldCharType="separate"/>
      </w:r>
      <w:r>
        <w:t>72</w:t>
      </w:r>
      <w:r>
        <w:fldChar w:fldCharType="end"/>
      </w:r>
    </w:p>
    <w:p w14:paraId="53ACA8B9" w14:textId="0C221A5B" w:rsidR="00A56828" w:rsidRDefault="00A56828">
      <w:pPr>
        <w:pStyle w:val="TOC4"/>
        <w:rPr>
          <w:rFonts w:asciiTheme="minorHAnsi" w:eastAsiaTheme="minorEastAsia" w:hAnsiTheme="minorHAnsi" w:cstheme="minorBidi"/>
          <w:kern w:val="2"/>
          <w:sz w:val="24"/>
          <w:szCs w:val="24"/>
          <w14:ligatures w14:val="standardContextual"/>
        </w:rPr>
      </w:pPr>
      <w:r>
        <w:t>8.4.6.2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_Toc170752091 \h </w:instrText>
      </w:r>
      <w:r>
        <w:fldChar w:fldCharType="separate"/>
      </w:r>
      <w:r>
        <w:t>72</w:t>
      </w:r>
      <w:r>
        <w:fldChar w:fldCharType="end"/>
      </w:r>
    </w:p>
    <w:p w14:paraId="21D19CEC" w14:textId="40B2FB82" w:rsidR="00A56828" w:rsidRDefault="00A56828">
      <w:pPr>
        <w:pStyle w:val="TOC4"/>
        <w:rPr>
          <w:rFonts w:asciiTheme="minorHAnsi" w:eastAsiaTheme="minorEastAsia" w:hAnsiTheme="minorHAnsi" w:cstheme="minorBidi"/>
          <w:kern w:val="2"/>
          <w:sz w:val="24"/>
          <w:szCs w:val="24"/>
          <w14:ligatures w14:val="standardContextual"/>
        </w:rPr>
      </w:pPr>
      <w:r>
        <w:t>8.4.6.3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_Toc170752092 \h </w:instrText>
      </w:r>
      <w:r>
        <w:fldChar w:fldCharType="separate"/>
      </w:r>
      <w:r>
        <w:t>73</w:t>
      </w:r>
      <w:r>
        <w:fldChar w:fldCharType="end"/>
      </w:r>
    </w:p>
    <w:p w14:paraId="017DC9CD" w14:textId="1CA67E6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8.4.6.4</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_Toc170752093 \h </w:instrText>
      </w:r>
      <w:r>
        <w:fldChar w:fldCharType="separate"/>
      </w:r>
      <w:r w:rsidRPr="00774B96">
        <w:rPr>
          <w:lang w:val="fr-FR"/>
        </w:rPr>
        <w:t>73</w:t>
      </w:r>
      <w:r>
        <w:fldChar w:fldCharType="end"/>
      </w:r>
    </w:p>
    <w:p w14:paraId="51B37C90" w14:textId="7B865E39"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8.4.7</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Status Transfer</w:t>
      </w:r>
      <w:r w:rsidRPr="00774B96">
        <w:rPr>
          <w:lang w:val="fr-FR"/>
        </w:rPr>
        <w:tab/>
      </w:r>
      <w:r>
        <w:fldChar w:fldCharType="begin" w:fldLock="1"/>
      </w:r>
      <w:r w:rsidRPr="00774B96">
        <w:rPr>
          <w:lang w:val="fr-FR"/>
        </w:rPr>
        <w:instrText xml:space="preserve"> PAGEREF _Toc170752094 \h </w:instrText>
      </w:r>
      <w:r>
        <w:fldChar w:fldCharType="separate"/>
      </w:r>
      <w:r w:rsidRPr="00774B96">
        <w:rPr>
          <w:lang w:val="fr-FR"/>
        </w:rPr>
        <w:t>73</w:t>
      </w:r>
      <w:r>
        <w:fldChar w:fldCharType="end"/>
      </w:r>
    </w:p>
    <w:p w14:paraId="6DBE77E7" w14:textId="2B0DF4BA" w:rsidR="00A56828" w:rsidRDefault="00A56828">
      <w:pPr>
        <w:pStyle w:val="TOC4"/>
        <w:rPr>
          <w:rFonts w:asciiTheme="minorHAnsi" w:eastAsiaTheme="minorEastAsia" w:hAnsiTheme="minorHAnsi" w:cstheme="minorBidi"/>
          <w:kern w:val="2"/>
          <w:sz w:val="24"/>
          <w:szCs w:val="24"/>
          <w14:ligatures w14:val="standardContextual"/>
        </w:rPr>
      </w:pPr>
      <w:r>
        <w:t>8.4.7.1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_Toc170752095 \h </w:instrText>
      </w:r>
      <w:r>
        <w:fldChar w:fldCharType="separate"/>
      </w:r>
      <w:r>
        <w:t>73</w:t>
      </w:r>
      <w:r>
        <w:fldChar w:fldCharType="end"/>
      </w:r>
    </w:p>
    <w:p w14:paraId="3F0ACB2F" w14:textId="160F41D6" w:rsidR="00A56828" w:rsidRDefault="00A56828">
      <w:pPr>
        <w:pStyle w:val="TOC4"/>
        <w:rPr>
          <w:rFonts w:asciiTheme="minorHAnsi" w:eastAsiaTheme="minorEastAsia" w:hAnsiTheme="minorHAnsi" w:cstheme="minorBidi"/>
          <w:kern w:val="2"/>
          <w:sz w:val="24"/>
          <w:szCs w:val="24"/>
          <w14:ligatures w14:val="standardContextual"/>
        </w:rPr>
      </w:pPr>
      <w:r>
        <w:t>8.4.7.2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_Toc170752096 \h </w:instrText>
      </w:r>
      <w:r>
        <w:fldChar w:fldCharType="separate"/>
      </w:r>
      <w:r>
        <w:t>73</w:t>
      </w:r>
      <w:r>
        <w:fldChar w:fldCharType="end"/>
      </w:r>
    </w:p>
    <w:p w14:paraId="1C21A411" w14:textId="71C84075" w:rsidR="00A56828" w:rsidRDefault="00A56828">
      <w:pPr>
        <w:pStyle w:val="TOC4"/>
        <w:rPr>
          <w:rFonts w:asciiTheme="minorHAnsi" w:eastAsiaTheme="minorEastAsia" w:hAnsiTheme="minorHAnsi" w:cstheme="minorBidi"/>
          <w:kern w:val="2"/>
          <w:sz w:val="24"/>
          <w:szCs w:val="24"/>
          <w14:ligatures w14:val="standardContextual"/>
        </w:rPr>
      </w:pPr>
      <w:r>
        <w:t>8.4.7.3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_Toc170752097 \h </w:instrText>
      </w:r>
      <w:r>
        <w:fldChar w:fldCharType="separate"/>
      </w:r>
      <w:r>
        <w:t>73</w:t>
      </w:r>
      <w:r>
        <w:fldChar w:fldCharType="end"/>
      </w:r>
    </w:p>
    <w:p w14:paraId="519FD96C" w14:textId="0D182ADC" w:rsidR="00A56828" w:rsidRDefault="00A56828">
      <w:pPr>
        <w:pStyle w:val="TOC4"/>
        <w:rPr>
          <w:rFonts w:asciiTheme="minorHAnsi" w:eastAsiaTheme="minorEastAsia" w:hAnsiTheme="minorHAnsi" w:cstheme="minorBidi"/>
          <w:kern w:val="2"/>
          <w:sz w:val="24"/>
          <w:szCs w:val="24"/>
          <w14:ligatures w14:val="standardContextual"/>
        </w:rPr>
      </w:pPr>
      <w:r>
        <w:t>8.4.7.4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_Toc170752098 \h </w:instrText>
      </w:r>
      <w:r>
        <w:fldChar w:fldCharType="separate"/>
      </w:r>
      <w:r>
        <w:t>74</w:t>
      </w:r>
      <w:r>
        <w:fldChar w:fldCharType="end"/>
      </w:r>
    </w:p>
    <w:p w14:paraId="7C64D561" w14:textId="42A9CDEE"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8.4.8</w:t>
      </w:r>
      <w:r>
        <w:rPr>
          <w:rFonts w:asciiTheme="minorHAnsi" w:eastAsiaTheme="minorEastAsia" w:hAnsiTheme="minorHAnsi" w:cstheme="minorBidi"/>
          <w:kern w:val="2"/>
          <w:sz w:val="24"/>
          <w:szCs w:val="24"/>
          <w14:ligatures w14:val="standardContextual"/>
        </w:rPr>
        <w:tab/>
      </w:r>
      <w:r w:rsidRPr="004A110D">
        <w:rPr>
          <w:rFonts w:eastAsia="SimSun"/>
        </w:rPr>
        <w:t>Handover Success</w:t>
      </w:r>
      <w:r>
        <w:tab/>
      </w:r>
      <w:r>
        <w:fldChar w:fldCharType="begin" w:fldLock="1"/>
      </w:r>
      <w:r>
        <w:instrText xml:space="preserve"> PAGEREF _Toc170752099 \h </w:instrText>
      </w:r>
      <w:r>
        <w:fldChar w:fldCharType="separate"/>
      </w:r>
      <w:r>
        <w:t>74</w:t>
      </w:r>
      <w:r>
        <w:fldChar w:fldCharType="end"/>
      </w:r>
    </w:p>
    <w:p w14:paraId="435ADF93" w14:textId="1A21F01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_Toc170752100 \h </w:instrText>
      </w:r>
      <w:r>
        <w:fldChar w:fldCharType="separate"/>
      </w:r>
      <w:r>
        <w:t>74</w:t>
      </w:r>
      <w:r>
        <w:fldChar w:fldCharType="end"/>
      </w:r>
    </w:p>
    <w:p w14:paraId="103FF5A1" w14:textId="540BF93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_Toc170752101 \h </w:instrText>
      </w:r>
      <w:r>
        <w:fldChar w:fldCharType="separate"/>
      </w:r>
      <w:r>
        <w:t>74</w:t>
      </w:r>
      <w:r>
        <w:fldChar w:fldCharType="end"/>
      </w:r>
    </w:p>
    <w:p w14:paraId="00BED232" w14:textId="65AD1D6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w:t>
      </w:r>
      <w:r w:rsidRPr="004A110D">
        <w:rPr>
          <w:rFonts w:eastAsia="SimSun"/>
          <w:lang w:eastAsia="zh-CN"/>
        </w:rPr>
        <w:t>3</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_Toc170752102 \h </w:instrText>
      </w:r>
      <w:r>
        <w:fldChar w:fldCharType="separate"/>
      </w:r>
      <w:r>
        <w:t>74</w:t>
      </w:r>
      <w:r>
        <w:fldChar w:fldCharType="end"/>
      </w:r>
    </w:p>
    <w:p w14:paraId="33927E30" w14:textId="653643BF"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8.4.9</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w:t>
      </w:r>
      <w:r>
        <w:tab/>
      </w:r>
      <w:r>
        <w:fldChar w:fldCharType="begin" w:fldLock="1"/>
      </w:r>
      <w:r>
        <w:instrText xml:space="preserve"> PAGEREF _Toc170752103 \h </w:instrText>
      </w:r>
      <w:r>
        <w:fldChar w:fldCharType="separate"/>
      </w:r>
      <w:r>
        <w:t>74</w:t>
      </w:r>
      <w:r>
        <w:fldChar w:fldCharType="end"/>
      </w:r>
    </w:p>
    <w:p w14:paraId="15FFCFDB" w14:textId="18505B3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_Toc170752104 \h </w:instrText>
      </w:r>
      <w:r>
        <w:fldChar w:fldCharType="separate"/>
      </w:r>
      <w:r>
        <w:t>74</w:t>
      </w:r>
      <w:r>
        <w:fldChar w:fldCharType="end"/>
      </w:r>
    </w:p>
    <w:p w14:paraId="11D5D06D" w14:textId="69A4765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_Toc170752105 \h </w:instrText>
      </w:r>
      <w:r>
        <w:fldChar w:fldCharType="separate"/>
      </w:r>
      <w:r>
        <w:t>74</w:t>
      </w:r>
      <w:r>
        <w:fldChar w:fldCharType="end"/>
      </w:r>
    </w:p>
    <w:p w14:paraId="52A9A8D8" w14:textId="17EC76B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8.4.9.3</w:t>
      </w:r>
      <w:r>
        <w:rPr>
          <w:rFonts w:asciiTheme="minorHAnsi" w:eastAsiaTheme="minorEastAsia" w:hAnsiTheme="minorHAnsi" w:cstheme="minorBidi"/>
          <w:kern w:val="2"/>
          <w:sz w:val="24"/>
          <w:szCs w:val="24"/>
          <w14:ligatures w14:val="standardContextual"/>
        </w:rPr>
        <w:tab/>
      </w:r>
      <w:r w:rsidRPr="004A110D">
        <w:rPr>
          <w:rFonts w:eastAsia="SimSun"/>
        </w:rPr>
        <w:t>Unsuccessful Operation</w:t>
      </w:r>
      <w:r>
        <w:tab/>
      </w:r>
      <w:r>
        <w:fldChar w:fldCharType="begin" w:fldLock="1"/>
      </w:r>
      <w:r>
        <w:instrText xml:space="preserve"> PAGEREF _Toc170752106 \h </w:instrText>
      </w:r>
      <w:r>
        <w:fldChar w:fldCharType="separate"/>
      </w:r>
      <w:r>
        <w:t>75</w:t>
      </w:r>
      <w:r>
        <w:fldChar w:fldCharType="end"/>
      </w:r>
    </w:p>
    <w:p w14:paraId="51BF545A" w14:textId="0D45E6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8.4.9.4</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_Toc170752107 \h </w:instrText>
      </w:r>
      <w:r>
        <w:fldChar w:fldCharType="separate"/>
      </w:r>
      <w:r>
        <w:t>75</w:t>
      </w:r>
      <w:r>
        <w:fldChar w:fldCharType="end"/>
      </w:r>
    </w:p>
    <w:p w14:paraId="3413D5D1" w14:textId="0A6D3EA6"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8.4.10</w:t>
      </w:r>
      <w:r>
        <w:rPr>
          <w:rFonts w:asciiTheme="minorHAnsi" w:eastAsiaTheme="minorEastAsia" w:hAnsiTheme="minorHAnsi" w:cstheme="minorBidi"/>
          <w:kern w:val="2"/>
          <w:sz w:val="24"/>
          <w:szCs w:val="24"/>
          <w14:ligatures w14:val="standardContextual"/>
        </w:rPr>
        <w:tab/>
      </w:r>
      <w:r w:rsidRPr="004A110D">
        <w:rPr>
          <w:rFonts w:eastAsia="SimSun"/>
        </w:rPr>
        <w:t>MME Early Status Transfer</w:t>
      </w:r>
      <w:r>
        <w:tab/>
      </w:r>
      <w:r>
        <w:fldChar w:fldCharType="begin" w:fldLock="1"/>
      </w:r>
      <w:r>
        <w:instrText xml:space="preserve"> PAGEREF _Toc170752108 \h </w:instrText>
      </w:r>
      <w:r>
        <w:fldChar w:fldCharType="separate"/>
      </w:r>
      <w:r>
        <w:t>75</w:t>
      </w:r>
      <w:r>
        <w:fldChar w:fldCharType="end"/>
      </w:r>
    </w:p>
    <w:p w14:paraId="77FE7396" w14:textId="546362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_Toc170752109 \h </w:instrText>
      </w:r>
      <w:r>
        <w:fldChar w:fldCharType="separate"/>
      </w:r>
      <w:r>
        <w:t>75</w:t>
      </w:r>
      <w:r>
        <w:fldChar w:fldCharType="end"/>
      </w:r>
    </w:p>
    <w:p w14:paraId="77A53853" w14:textId="68F44FC2"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_Toc170752110 \h </w:instrText>
      </w:r>
      <w:r>
        <w:fldChar w:fldCharType="separate"/>
      </w:r>
      <w:r>
        <w:t>75</w:t>
      </w:r>
      <w:r>
        <w:fldChar w:fldCharType="end"/>
      </w:r>
    </w:p>
    <w:p w14:paraId="186ECBA7" w14:textId="1F8BB1C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8.4.10.3</w:t>
      </w:r>
      <w:r>
        <w:rPr>
          <w:rFonts w:asciiTheme="minorHAnsi" w:eastAsiaTheme="minorEastAsia" w:hAnsiTheme="minorHAnsi" w:cstheme="minorBidi"/>
          <w:kern w:val="2"/>
          <w:sz w:val="24"/>
          <w:szCs w:val="24"/>
          <w14:ligatures w14:val="standardContextual"/>
        </w:rPr>
        <w:tab/>
      </w:r>
      <w:r w:rsidRPr="004A110D">
        <w:rPr>
          <w:rFonts w:eastAsia="SimSun"/>
        </w:rPr>
        <w:t>Unsuccessful Operation</w:t>
      </w:r>
      <w:r>
        <w:tab/>
      </w:r>
      <w:r>
        <w:fldChar w:fldCharType="begin" w:fldLock="1"/>
      </w:r>
      <w:r>
        <w:instrText xml:space="preserve"> PAGEREF _Toc170752111 \h </w:instrText>
      </w:r>
      <w:r>
        <w:fldChar w:fldCharType="separate"/>
      </w:r>
      <w:r>
        <w:t>75</w:t>
      </w:r>
      <w:r>
        <w:fldChar w:fldCharType="end"/>
      </w:r>
    </w:p>
    <w:p w14:paraId="6D87971D" w14:textId="330384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8.4.10.4</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_Toc170752112 \h </w:instrText>
      </w:r>
      <w:r>
        <w:fldChar w:fldCharType="separate"/>
      </w:r>
      <w:r>
        <w:t>75</w:t>
      </w:r>
      <w:r>
        <w:fldChar w:fldCharType="end"/>
      </w:r>
    </w:p>
    <w:p w14:paraId="05BD1E63" w14:textId="7D122615" w:rsidR="00A56828" w:rsidRDefault="00A5682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_Toc170752113 \h </w:instrText>
      </w:r>
      <w:r>
        <w:fldChar w:fldCharType="separate"/>
      </w:r>
      <w:r>
        <w:t>76</w:t>
      </w:r>
      <w:r>
        <w:fldChar w:fldCharType="end"/>
      </w:r>
    </w:p>
    <w:p w14:paraId="43437057" w14:textId="22425ED4" w:rsidR="00A56828" w:rsidRDefault="00A56828">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_Toc170752114 \h </w:instrText>
      </w:r>
      <w:r>
        <w:fldChar w:fldCharType="separate"/>
      </w:r>
      <w:r>
        <w:t>76</w:t>
      </w:r>
      <w:r>
        <w:fldChar w:fldCharType="end"/>
      </w:r>
    </w:p>
    <w:p w14:paraId="0D39922D" w14:textId="72C128FF" w:rsidR="00A56828" w:rsidRDefault="00A56828">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_Toc170752115 \h </w:instrText>
      </w:r>
      <w:r>
        <w:fldChar w:fldCharType="separate"/>
      </w:r>
      <w:r>
        <w:t>76</w:t>
      </w:r>
      <w:r>
        <w:fldChar w:fldCharType="end"/>
      </w:r>
    </w:p>
    <w:p w14:paraId="74A97048" w14:textId="51382BA3" w:rsidR="00A56828" w:rsidRDefault="00A56828">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_Toc170752116 \h </w:instrText>
      </w:r>
      <w:r>
        <w:fldChar w:fldCharType="separate"/>
      </w:r>
      <w:r>
        <w:t>77</w:t>
      </w:r>
      <w:r>
        <w:fldChar w:fldCharType="end"/>
      </w:r>
    </w:p>
    <w:p w14:paraId="2345733E" w14:textId="3E69772C" w:rsidR="00A56828" w:rsidRDefault="00A56828">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_Toc170752117 \h </w:instrText>
      </w:r>
      <w:r>
        <w:fldChar w:fldCharType="separate"/>
      </w:r>
      <w:r>
        <w:t>77</w:t>
      </w:r>
      <w:r>
        <w:fldChar w:fldCharType="end"/>
      </w:r>
    </w:p>
    <w:p w14:paraId="3A62D961" w14:textId="6BF3E890" w:rsidR="00A56828" w:rsidRDefault="00A5682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NAS transport</w:t>
      </w:r>
      <w:r>
        <w:tab/>
      </w:r>
      <w:r>
        <w:fldChar w:fldCharType="begin" w:fldLock="1"/>
      </w:r>
      <w:r>
        <w:instrText xml:space="preserve"> PAGEREF _Toc170752118 \h </w:instrText>
      </w:r>
      <w:r>
        <w:fldChar w:fldCharType="separate"/>
      </w:r>
      <w:r>
        <w:t>77</w:t>
      </w:r>
      <w:r>
        <w:fldChar w:fldCharType="end"/>
      </w:r>
    </w:p>
    <w:p w14:paraId="7D3A3F7E" w14:textId="5E04FFCF" w:rsidR="00A56828" w:rsidRDefault="00A56828">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_Toc170752119 \h </w:instrText>
      </w:r>
      <w:r>
        <w:fldChar w:fldCharType="separate"/>
      </w:r>
      <w:r>
        <w:t>77</w:t>
      </w:r>
      <w:r>
        <w:fldChar w:fldCharType="end"/>
      </w:r>
    </w:p>
    <w:p w14:paraId="3EA2BC22" w14:textId="7F20AD2F" w:rsidR="00A56828" w:rsidRDefault="00A56828">
      <w:pPr>
        <w:pStyle w:val="TOC3"/>
        <w:rPr>
          <w:rFonts w:asciiTheme="minorHAnsi" w:eastAsiaTheme="minorEastAsia" w:hAnsiTheme="minorHAnsi" w:cstheme="minorBidi"/>
          <w:kern w:val="2"/>
          <w:sz w:val="24"/>
          <w:szCs w:val="24"/>
          <w14:ligatures w14:val="standardContextual"/>
        </w:rPr>
      </w:pPr>
      <w:r>
        <w:t>8.6.</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_Toc170752120 \h </w:instrText>
      </w:r>
      <w:r>
        <w:fldChar w:fldCharType="separate"/>
      </w:r>
      <w:r>
        <w:t>78</w:t>
      </w:r>
      <w:r>
        <w:fldChar w:fldCharType="end"/>
      </w:r>
    </w:p>
    <w:p w14:paraId="04184BD5" w14:textId="1A4FF92A" w:rsidR="00A56828" w:rsidRDefault="00A56828">
      <w:pPr>
        <w:pStyle w:val="TOC4"/>
        <w:rPr>
          <w:rFonts w:asciiTheme="minorHAnsi" w:eastAsiaTheme="minorEastAsia" w:hAnsiTheme="minorHAnsi" w:cstheme="minorBidi"/>
          <w:kern w:val="2"/>
          <w:sz w:val="24"/>
          <w:szCs w:val="24"/>
          <w14:ligatures w14:val="standardContextual"/>
        </w:rPr>
      </w:pPr>
      <w:r>
        <w:t>8.6.</w:t>
      </w:r>
      <w:r w:rsidRPr="004A110D">
        <w:rPr>
          <w:rFonts w:eastAsia="Batang"/>
        </w:rPr>
        <w:t>2.1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_Toc170752121 \h </w:instrText>
      </w:r>
      <w:r>
        <w:fldChar w:fldCharType="separate"/>
      </w:r>
      <w:r>
        <w:t>78</w:t>
      </w:r>
      <w:r>
        <w:fldChar w:fldCharType="end"/>
      </w:r>
    </w:p>
    <w:p w14:paraId="3321D7F0" w14:textId="4FF98B3D" w:rsidR="00A56828" w:rsidRDefault="00A56828">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_Toc170752122 \h </w:instrText>
      </w:r>
      <w:r>
        <w:fldChar w:fldCharType="separate"/>
      </w:r>
      <w:r>
        <w:t>79</w:t>
      </w:r>
      <w:r>
        <w:fldChar w:fldCharType="end"/>
      </w:r>
    </w:p>
    <w:p w14:paraId="3465D673" w14:textId="56A86F92" w:rsidR="00A56828" w:rsidRDefault="00A56828">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_Toc170752123 \h </w:instrText>
      </w:r>
      <w:r>
        <w:fldChar w:fldCharType="separate"/>
      </w:r>
      <w:r>
        <w:t>81</w:t>
      </w:r>
      <w:r>
        <w:fldChar w:fldCharType="end"/>
      </w:r>
    </w:p>
    <w:p w14:paraId="41E0BF76" w14:textId="1C5D8ACD" w:rsidR="00A56828" w:rsidRDefault="00A56828">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_Toc170752124 \h </w:instrText>
      </w:r>
      <w:r>
        <w:fldChar w:fldCharType="separate"/>
      </w:r>
      <w:r>
        <w:t>81</w:t>
      </w:r>
      <w:r>
        <w:fldChar w:fldCharType="end"/>
      </w:r>
    </w:p>
    <w:p w14:paraId="661DE8DB" w14:textId="2588DADF" w:rsidR="00A56828" w:rsidRDefault="00A56828">
      <w:pPr>
        <w:pStyle w:val="TOC4"/>
        <w:rPr>
          <w:rFonts w:asciiTheme="minorHAnsi" w:eastAsiaTheme="minorEastAsia" w:hAnsiTheme="minorHAnsi" w:cstheme="minorBidi"/>
          <w:kern w:val="2"/>
          <w:sz w:val="24"/>
          <w:szCs w:val="24"/>
          <w14:ligatures w14:val="standardContextual"/>
        </w:rPr>
      </w:pPr>
      <w:r>
        <w:t>8.6.2.4a</w:t>
      </w:r>
      <w:r>
        <w:rPr>
          <w:rFonts w:asciiTheme="minorHAnsi" w:eastAsiaTheme="minorEastAsia" w:hAnsiTheme="minorHAnsi" w:cstheme="minorBidi"/>
          <w:kern w:val="2"/>
          <w:sz w:val="24"/>
          <w:szCs w:val="24"/>
          <w14:ligatures w14:val="standardContextual"/>
        </w:rPr>
        <w:tab/>
      </w:r>
      <w:r>
        <w:t>NAS DELIVERY INDICATION</w:t>
      </w:r>
      <w:r>
        <w:tab/>
      </w:r>
      <w:r>
        <w:fldChar w:fldCharType="begin" w:fldLock="1"/>
      </w:r>
      <w:r>
        <w:instrText xml:space="preserve"> PAGEREF _Toc170752125 \h </w:instrText>
      </w:r>
      <w:r>
        <w:fldChar w:fldCharType="separate"/>
      </w:r>
      <w:r>
        <w:t>82</w:t>
      </w:r>
      <w:r>
        <w:fldChar w:fldCharType="end"/>
      </w:r>
    </w:p>
    <w:p w14:paraId="247B1558" w14:textId="54DCF2FF" w:rsidR="00A56828" w:rsidRDefault="00A56828">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Reroute NAS Request</w:t>
      </w:r>
      <w:r>
        <w:tab/>
      </w:r>
      <w:r>
        <w:fldChar w:fldCharType="begin" w:fldLock="1"/>
      </w:r>
      <w:r>
        <w:instrText xml:space="preserve"> PAGEREF _Toc170752126 \h </w:instrText>
      </w:r>
      <w:r>
        <w:fldChar w:fldCharType="separate"/>
      </w:r>
      <w:r>
        <w:t>82</w:t>
      </w:r>
      <w:r>
        <w:fldChar w:fldCharType="end"/>
      </w:r>
    </w:p>
    <w:p w14:paraId="20EE8725" w14:textId="4FCE9C5D" w:rsidR="00A56828" w:rsidRDefault="00A56828">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_Toc170752127 \h </w:instrText>
      </w:r>
      <w:r>
        <w:fldChar w:fldCharType="separate"/>
      </w:r>
      <w:r>
        <w:t>82</w:t>
      </w:r>
      <w:r>
        <w:fldChar w:fldCharType="end"/>
      </w:r>
    </w:p>
    <w:p w14:paraId="79C3566D" w14:textId="257A34E4" w:rsidR="00A56828" w:rsidRDefault="00A56828">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_Toc170752128 \h </w:instrText>
      </w:r>
      <w:r>
        <w:fldChar w:fldCharType="separate"/>
      </w:r>
      <w:r>
        <w:t>82</w:t>
      </w:r>
      <w:r>
        <w:fldChar w:fldCharType="end"/>
      </w:r>
    </w:p>
    <w:p w14:paraId="55D79872" w14:textId="3D854008" w:rsidR="00A56828" w:rsidRDefault="00A56828">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Management procedures</w:t>
      </w:r>
      <w:r>
        <w:tab/>
      </w:r>
      <w:r>
        <w:fldChar w:fldCharType="begin" w:fldLock="1"/>
      </w:r>
      <w:r>
        <w:instrText xml:space="preserve"> PAGEREF _Toc170752129 \h </w:instrText>
      </w:r>
      <w:r>
        <w:fldChar w:fldCharType="separate"/>
      </w:r>
      <w:r>
        <w:t>83</w:t>
      </w:r>
      <w:r>
        <w:fldChar w:fldCharType="end"/>
      </w:r>
    </w:p>
    <w:p w14:paraId="4B002933" w14:textId="71E4EA50" w:rsidR="00A56828" w:rsidRDefault="00A56828">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_Toc170752130 \h </w:instrText>
      </w:r>
      <w:r>
        <w:fldChar w:fldCharType="separate"/>
      </w:r>
      <w:r>
        <w:t>83</w:t>
      </w:r>
      <w:r>
        <w:fldChar w:fldCharType="end"/>
      </w:r>
    </w:p>
    <w:p w14:paraId="603976EC" w14:textId="1E0FFA97" w:rsidR="00A56828" w:rsidRDefault="00A56828">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_Toc170752131 \h </w:instrText>
      </w:r>
      <w:r>
        <w:fldChar w:fldCharType="separate"/>
      </w:r>
      <w:r>
        <w:t>83</w:t>
      </w:r>
      <w:r>
        <w:fldChar w:fldCharType="end"/>
      </w:r>
    </w:p>
    <w:p w14:paraId="17941D12" w14:textId="38B2A449" w:rsidR="00A56828" w:rsidRDefault="00A56828">
      <w:pPr>
        <w:pStyle w:val="TOC4"/>
        <w:rPr>
          <w:rFonts w:asciiTheme="minorHAnsi" w:eastAsiaTheme="minorEastAsia" w:hAnsiTheme="minorHAnsi" w:cstheme="minorBidi"/>
          <w:kern w:val="2"/>
          <w:sz w:val="24"/>
          <w:szCs w:val="24"/>
          <w14:ligatures w14:val="standardContextual"/>
        </w:rPr>
      </w:pPr>
      <w:r>
        <w:t>8.7.1.2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_Toc170752132 \h </w:instrText>
      </w:r>
      <w:r>
        <w:fldChar w:fldCharType="separate"/>
      </w:r>
      <w:r>
        <w:t>83</w:t>
      </w:r>
      <w:r>
        <w:fldChar w:fldCharType="end"/>
      </w:r>
    </w:p>
    <w:p w14:paraId="282BED25" w14:textId="7BA7A669" w:rsidR="00A56828" w:rsidRDefault="00A56828">
      <w:pPr>
        <w:pStyle w:val="TOC5"/>
        <w:rPr>
          <w:rFonts w:asciiTheme="minorHAnsi" w:eastAsiaTheme="minorEastAsia" w:hAnsiTheme="minorHAnsi" w:cstheme="minorBidi"/>
          <w:kern w:val="2"/>
          <w:sz w:val="24"/>
          <w:szCs w:val="24"/>
          <w14:ligatures w14:val="standardContextual"/>
        </w:rPr>
      </w:pPr>
      <w:r>
        <w:t>8.7.1.2.1</w:t>
      </w:r>
      <w:r>
        <w:rPr>
          <w:rFonts w:asciiTheme="minorHAnsi" w:eastAsiaTheme="minorEastAsia" w:hAnsiTheme="minorHAnsi" w:cstheme="minorBidi"/>
          <w:kern w:val="2"/>
          <w:sz w:val="24"/>
          <w:szCs w:val="24"/>
          <w14:ligatures w14:val="standardContextual"/>
        </w:rPr>
        <w:tab/>
      </w:r>
      <w:r>
        <w:t>Reset Procedure Initiated from the MME</w:t>
      </w:r>
      <w:r>
        <w:tab/>
      </w:r>
      <w:r>
        <w:fldChar w:fldCharType="begin" w:fldLock="1"/>
      </w:r>
      <w:r>
        <w:instrText xml:space="preserve"> PAGEREF _Toc170752133 \h </w:instrText>
      </w:r>
      <w:r>
        <w:fldChar w:fldCharType="separate"/>
      </w:r>
      <w:r>
        <w:t>83</w:t>
      </w:r>
      <w:r>
        <w:fldChar w:fldCharType="end"/>
      </w:r>
    </w:p>
    <w:p w14:paraId="3835615C" w14:textId="1C4B4947" w:rsidR="00A56828" w:rsidRDefault="00A56828">
      <w:pPr>
        <w:pStyle w:val="TOC5"/>
        <w:rPr>
          <w:rFonts w:asciiTheme="minorHAnsi" w:eastAsiaTheme="minorEastAsia" w:hAnsiTheme="minorHAnsi" w:cstheme="minorBidi"/>
          <w:kern w:val="2"/>
          <w:sz w:val="24"/>
          <w:szCs w:val="24"/>
          <w14:ligatures w14:val="standardContextual"/>
        </w:rPr>
      </w:pPr>
      <w:r>
        <w:t>8.7.1.2.2</w:t>
      </w:r>
      <w:r>
        <w:rPr>
          <w:rFonts w:asciiTheme="minorHAnsi" w:eastAsiaTheme="minorEastAsia" w:hAnsiTheme="minorHAnsi" w:cstheme="minorBidi"/>
          <w:kern w:val="2"/>
          <w:sz w:val="24"/>
          <w:szCs w:val="24"/>
          <w14:ligatures w14:val="standardContextual"/>
        </w:rPr>
        <w:tab/>
      </w:r>
      <w:r>
        <w:t>Reset Procedure Initiated from the E-UTRAN</w:t>
      </w:r>
      <w:r>
        <w:tab/>
      </w:r>
      <w:r>
        <w:fldChar w:fldCharType="begin" w:fldLock="1"/>
      </w:r>
      <w:r>
        <w:instrText xml:space="preserve"> PAGEREF _Toc170752134 \h </w:instrText>
      </w:r>
      <w:r>
        <w:fldChar w:fldCharType="separate"/>
      </w:r>
      <w:r>
        <w:t>84</w:t>
      </w:r>
      <w:r>
        <w:fldChar w:fldCharType="end"/>
      </w:r>
    </w:p>
    <w:p w14:paraId="72E4D3BF" w14:textId="5F13E45E" w:rsidR="00A56828" w:rsidRDefault="00A56828">
      <w:pPr>
        <w:pStyle w:val="TOC4"/>
        <w:rPr>
          <w:rFonts w:asciiTheme="minorHAnsi" w:eastAsiaTheme="minorEastAsia" w:hAnsiTheme="minorHAnsi" w:cstheme="minorBidi"/>
          <w:kern w:val="2"/>
          <w:sz w:val="24"/>
          <w:szCs w:val="24"/>
          <w14:ligatures w14:val="standardContextual"/>
        </w:rPr>
      </w:pPr>
      <w:r>
        <w:t>8.7.1.3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_Toc170752135 \h </w:instrText>
      </w:r>
      <w:r>
        <w:fldChar w:fldCharType="separate"/>
      </w:r>
      <w:r>
        <w:t>85</w:t>
      </w:r>
      <w:r>
        <w:fldChar w:fldCharType="end"/>
      </w:r>
    </w:p>
    <w:p w14:paraId="4F9C319C" w14:textId="2F85980B" w:rsidR="00A56828" w:rsidRDefault="00A56828">
      <w:pPr>
        <w:pStyle w:val="TOC5"/>
        <w:rPr>
          <w:rFonts w:asciiTheme="minorHAnsi" w:eastAsiaTheme="minorEastAsia" w:hAnsiTheme="minorHAnsi" w:cstheme="minorBidi"/>
          <w:kern w:val="2"/>
          <w:sz w:val="24"/>
          <w:szCs w:val="24"/>
          <w14:ligatures w14:val="standardContextual"/>
        </w:rPr>
      </w:pPr>
      <w:r>
        <w:t>8.7.1.3.1</w:t>
      </w:r>
      <w:r>
        <w:rPr>
          <w:rFonts w:asciiTheme="minorHAnsi" w:eastAsiaTheme="minorEastAsia" w:hAnsiTheme="minorHAnsi" w:cstheme="minorBidi"/>
          <w:kern w:val="2"/>
          <w:sz w:val="24"/>
          <w:szCs w:val="24"/>
          <w14:ligatures w14:val="standardContextual"/>
        </w:rPr>
        <w:tab/>
      </w:r>
      <w:r>
        <w:t>Abnormal Condition at the EPC</w:t>
      </w:r>
      <w:r>
        <w:tab/>
      </w:r>
      <w:r>
        <w:fldChar w:fldCharType="begin" w:fldLock="1"/>
      </w:r>
      <w:r>
        <w:instrText xml:space="preserve"> PAGEREF _Toc170752136 \h </w:instrText>
      </w:r>
      <w:r>
        <w:fldChar w:fldCharType="separate"/>
      </w:r>
      <w:r>
        <w:t>85</w:t>
      </w:r>
      <w:r>
        <w:fldChar w:fldCharType="end"/>
      </w:r>
    </w:p>
    <w:p w14:paraId="362804D0" w14:textId="63C4176D" w:rsidR="00A56828" w:rsidRDefault="00A56828">
      <w:pPr>
        <w:pStyle w:val="TOC5"/>
        <w:rPr>
          <w:rFonts w:asciiTheme="minorHAnsi" w:eastAsiaTheme="minorEastAsia" w:hAnsiTheme="minorHAnsi" w:cstheme="minorBidi"/>
          <w:kern w:val="2"/>
          <w:sz w:val="24"/>
          <w:szCs w:val="24"/>
          <w14:ligatures w14:val="standardContextual"/>
        </w:rPr>
      </w:pPr>
      <w:r>
        <w:t>8.7.1.3.2</w:t>
      </w:r>
      <w:r>
        <w:rPr>
          <w:rFonts w:asciiTheme="minorHAnsi" w:eastAsiaTheme="minorEastAsia" w:hAnsiTheme="minorHAnsi" w:cstheme="minorBidi"/>
          <w:kern w:val="2"/>
          <w:sz w:val="24"/>
          <w:szCs w:val="24"/>
          <w14:ligatures w14:val="standardContextual"/>
        </w:rPr>
        <w:tab/>
      </w:r>
      <w:r>
        <w:t>Abnormal Condition at the E-UTRAN</w:t>
      </w:r>
      <w:r>
        <w:tab/>
      </w:r>
      <w:r>
        <w:fldChar w:fldCharType="begin" w:fldLock="1"/>
      </w:r>
      <w:r>
        <w:instrText xml:space="preserve"> PAGEREF _Toc170752137 \h </w:instrText>
      </w:r>
      <w:r>
        <w:fldChar w:fldCharType="separate"/>
      </w:r>
      <w:r>
        <w:t>85</w:t>
      </w:r>
      <w:r>
        <w:fldChar w:fldCharType="end"/>
      </w:r>
    </w:p>
    <w:p w14:paraId="384D82EB" w14:textId="69580F78" w:rsidR="00A56828" w:rsidRDefault="00A56828">
      <w:pPr>
        <w:pStyle w:val="TOC5"/>
        <w:rPr>
          <w:rFonts w:asciiTheme="minorHAnsi" w:eastAsiaTheme="minorEastAsia" w:hAnsiTheme="minorHAnsi" w:cstheme="minorBidi"/>
          <w:kern w:val="2"/>
          <w:sz w:val="24"/>
          <w:szCs w:val="24"/>
          <w14:ligatures w14:val="standardContextual"/>
        </w:rPr>
      </w:pPr>
      <w:r>
        <w:t>8.7.1.3.3</w:t>
      </w:r>
      <w:r>
        <w:rPr>
          <w:rFonts w:asciiTheme="minorHAnsi" w:eastAsiaTheme="minorEastAsia" w:hAnsiTheme="minorHAnsi" w:cstheme="minorBidi"/>
          <w:kern w:val="2"/>
          <w:sz w:val="24"/>
          <w:szCs w:val="24"/>
          <w14:ligatures w14:val="standardContextual"/>
        </w:rPr>
        <w:tab/>
      </w:r>
      <w:r>
        <w:t>Crossing of Reset Messages</w:t>
      </w:r>
      <w:r>
        <w:tab/>
      </w:r>
      <w:r>
        <w:fldChar w:fldCharType="begin" w:fldLock="1"/>
      </w:r>
      <w:r>
        <w:instrText xml:space="preserve"> PAGEREF _Toc170752138 \h </w:instrText>
      </w:r>
      <w:r>
        <w:fldChar w:fldCharType="separate"/>
      </w:r>
      <w:r>
        <w:t>85</w:t>
      </w:r>
      <w:r>
        <w:fldChar w:fldCharType="end"/>
      </w:r>
    </w:p>
    <w:p w14:paraId="10A445AB" w14:textId="11D1443B" w:rsidR="00A56828" w:rsidRDefault="00A56828">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_Toc170752139 \h </w:instrText>
      </w:r>
      <w:r>
        <w:fldChar w:fldCharType="separate"/>
      </w:r>
      <w:r>
        <w:t>85</w:t>
      </w:r>
      <w:r>
        <w:fldChar w:fldCharType="end"/>
      </w:r>
    </w:p>
    <w:p w14:paraId="091171DD" w14:textId="5B02150A" w:rsidR="00A56828" w:rsidRDefault="00A56828">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_Toc170752140 \h </w:instrText>
      </w:r>
      <w:r>
        <w:fldChar w:fldCharType="separate"/>
      </w:r>
      <w:r>
        <w:t>85</w:t>
      </w:r>
      <w:r>
        <w:fldChar w:fldCharType="end"/>
      </w:r>
    </w:p>
    <w:p w14:paraId="7D49DC5C" w14:textId="10B33D00" w:rsidR="00A56828" w:rsidRDefault="00A56828">
      <w:pPr>
        <w:pStyle w:val="TOC4"/>
        <w:rPr>
          <w:rFonts w:asciiTheme="minorHAnsi" w:eastAsiaTheme="minorEastAsia" w:hAnsiTheme="minorHAnsi" w:cstheme="minorBidi"/>
          <w:kern w:val="2"/>
          <w:sz w:val="24"/>
          <w:szCs w:val="24"/>
          <w14:ligatures w14:val="standardContextual"/>
        </w:rPr>
      </w:pPr>
      <w:r>
        <w:t>8.7.2.2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_Toc170752141 \h </w:instrText>
      </w:r>
      <w:r>
        <w:fldChar w:fldCharType="separate"/>
      </w:r>
      <w:r>
        <w:t>85</w:t>
      </w:r>
      <w:r>
        <w:fldChar w:fldCharType="end"/>
      </w:r>
    </w:p>
    <w:p w14:paraId="1597B4A7" w14:textId="066057B1" w:rsidR="00A56828" w:rsidRDefault="00A56828">
      <w:pPr>
        <w:pStyle w:val="TOC4"/>
        <w:rPr>
          <w:rFonts w:asciiTheme="minorHAnsi" w:eastAsiaTheme="minorEastAsia" w:hAnsiTheme="minorHAnsi" w:cstheme="minorBidi"/>
          <w:kern w:val="2"/>
          <w:sz w:val="24"/>
          <w:szCs w:val="24"/>
          <w14:ligatures w14:val="standardContextual"/>
        </w:rPr>
      </w:pPr>
      <w:r>
        <w:t>8.7.2.3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_Toc170752142 \h </w:instrText>
      </w:r>
      <w:r>
        <w:fldChar w:fldCharType="separate"/>
      </w:r>
      <w:r>
        <w:t>86</w:t>
      </w:r>
      <w:r>
        <w:fldChar w:fldCharType="end"/>
      </w:r>
    </w:p>
    <w:p w14:paraId="77FA2EA0" w14:textId="18C3EC29" w:rsidR="00A56828" w:rsidRDefault="00A56828">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S1 Setup</w:t>
      </w:r>
      <w:r>
        <w:tab/>
      </w:r>
      <w:r>
        <w:fldChar w:fldCharType="begin" w:fldLock="1"/>
      </w:r>
      <w:r>
        <w:instrText xml:space="preserve"> PAGEREF _Toc170752143 \h </w:instrText>
      </w:r>
      <w:r>
        <w:fldChar w:fldCharType="separate"/>
      </w:r>
      <w:r>
        <w:t>86</w:t>
      </w:r>
      <w:r>
        <w:fldChar w:fldCharType="end"/>
      </w:r>
    </w:p>
    <w:p w14:paraId="53DBA6A9" w14:textId="7EC73D92" w:rsidR="00A56828" w:rsidRDefault="00A56828">
      <w:pPr>
        <w:pStyle w:val="TOC4"/>
        <w:rPr>
          <w:rFonts w:asciiTheme="minorHAnsi" w:eastAsiaTheme="minorEastAsia" w:hAnsiTheme="minorHAnsi" w:cstheme="minorBidi"/>
          <w:kern w:val="2"/>
          <w:sz w:val="24"/>
          <w:szCs w:val="24"/>
          <w14:ligatures w14:val="standardContextual"/>
        </w:rPr>
      </w:pPr>
      <w:r>
        <w:t>8.7.3.1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_Toc170752144 \h </w:instrText>
      </w:r>
      <w:r>
        <w:fldChar w:fldCharType="separate"/>
      </w:r>
      <w:r>
        <w:t>86</w:t>
      </w:r>
      <w:r>
        <w:fldChar w:fldCharType="end"/>
      </w:r>
    </w:p>
    <w:p w14:paraId="2C958906" w14:textId="7C556BED" w:rsidR="00A56828" w:rsidRDefault="00A56828">
      <w:pPr>
        <w:pStyle w:val="TOC4"/>
        <w:rPr>
          <w:rFonts w:asciiTheme="minorHAnsi" w:eastAsiaTheme="minorEastAsia" w:hAnsiTheme="minorHAnsi" w:cstheme="minorBidi"/>
          <w:kern w:val="2"/>
          <w:sz w:val="24"/>
          <w:szCs w:val="24"/>
          <w14:ligatures w14:val="standardContextual"/>
        </w:rPr>
      </w:pPr>
      <w:r>
        <w:t>8.7.3.2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_Toc170752145 \h </w:instrText>
      </w:r>
      <w:r>
        <w:fldChar w:fldCharType="separate"/>
      </w:r>
      <w:r>
        <w:t>86</w:t>
      </w:r>
      <w:r>
        <w:fldChar w:fldCharType="end"/>
      </w:r>
    </w:p>
    <w:p w14:paraId="7FB666AB" w14:textId="2AC680C0" w:rsidR="00A56828" w:rsidRDefault="00A56828">
      <w:pPr>
        <w:pStyle w:val="TOC4"/>
        <w:rPr>
          <w:rFonts w:asciiTheme="minorHAnsi" w:eastAsiaTheme="minorEastAsia" w:hAnsiTheme="minorHAnsi" w:cstheme="minorBidi"/>
          <w:kern w:val="2"/>
          <w:sz w:val="24"/>
          <w:szCs w:val="24"/>
          <w14:ligatures w14:val="standardContextual"/>
        </w:rPr>
      </w:pPr>
      <w:r>
        <w:t>8.7.3.3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_Toc170752146 \h </w:instrText>
      </w:r>
      <w:r>
        <w:fldChar w:fldCharType="separate"/>
      </w:r>
      <w:r>
        <w:t>87</w:t>
      </w:r>
      <w:r>
        <w:fldChar w:fldCharType="end"/>
      </w:r>
    </w:p>
    <w:p w14:paraId="138DB6DE" w14:textId="5F21F990" w:rsidR="00A56828" w:rsidRDefault="00A56828">
      <w:pPr>
        <w:pStyle w:val="TOC4"/>
        <w:rPr>
          <w:rFonts w:asciiTheme="minorHAnsi" w:eastAsiaTheme="minorEastAsia" w:hAnsiTheme="minorHAnsi" w:cstheme="minorBidi"/>
          <w:kern w:val="2"/>
          <w:sz w:val="24"/>
          <w:szCs w:val="24"/>
          <w14:ligatures w14:val="standardContextual"/>
        </w:rPr>
      </w:pPr>
      <w:r>
        <w:t>8.7.3.4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_Toc170752147 \h </w:instrText>
      </w:r>
      <w:r>
        <w:fldChar w:fldCharType="separate"/>
      </w:r>
      <w:r>
        <w:t>87</w:t>
      </w:r>
      <w:r>
        <w:fldChar w:fldCharType="end"/>
      </w:r>
    </w:p>
    <w:p w14:paraId="3EAD2928" w14:textId="41A3A129" w:rsidR="00A56828" w:rsidRDefault="00A56828">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eNB Configuration Update</w:t>
      </w:r>
      <w:r>
        <w:tab/>
      </w:r>
      <w:r>
        <w:fldChar w:fldCharType="begin" w:fldLock="1"/>
      </w:r>
      <w:r>
        <w:instrText xml:space="preserve"> PAGEREF _Toc170752148 \h </w:instrText>
      </w:r>
      <w:r>
        <w:fldChar w:fldCharType="separate"/>
      </w:r>
      <w:r>
        <w:t>87</w:t>
      </w:r>
      <w:r>
        <w:fldChar w:fldCharType="end"/>
      </w:r>
    </w:p>
    <w:p w14:paraId="1410BA73" w14:textId="669080B5" w:rsidR="00A56828" w:rsidRDefault="00A56828">
      <w:pPr>
        <w:pStyle w:val="TOC4"/>
        <w:rPr>
          <w:rFonts w:asciiTheme="minorHAnsi" w:eastAsiaTheme="minorEastAsia" w:hAnsiTheme="minorHAnsi" w:cstheme="minorBidi"/>
          <w:kern w:val="2"/>
          <w:sz w:val="24"/>
          <w:szCs w:val="24"/>
          <w14:ligatures w14:val="standardContextual"/>
        </w:rPr>
      </w:pPr>
      <w:r>
        <w:t>8.7.4.1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_Toc170752149 \h </w:instrText>
      </w:r>
      <w:r>
        <w:fldChar w:fldCharType="separate"/>
      </w:r>
      <w:r>
        <w:t>87</w:t>
      </w:r>
      <w:r>
        <w:fldChar w:fldCharType="end"/>
      </w:r>
    </w:p>
    <w:p w14:paraId="60CD9C3A" w14:textId="561F7E59" w:rsidR="00A56828" w:rsidRDefault="00A56828">
      <w:pPr>
        <w:pStyle w:val="TOC4"/>
        <w:rPr>
          <w:rFonts w:asciiTheme="minorHAnsi" w:eastAsiaTheme="minorEastAsia" w:hAnsiTheme="minorHAnsi" w:cstheme="minorBidi"/>
          <w:kern w:val="2"/>
          <w:sz w:val="24"/>
          <w:szCs w:val="24"/>
          <w14:ligatures w14:val="standardContextual"/>
        </w:rPr>
      </w:pPr>
      <w:r>
        <w:t>8.7.4.2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_Toc170752150 \h </w:instrText>
      </w:r>
      <w:r>
        <w:fldChar w:fldCharType="separate"/>
      </w:r>
      <w:r>
        <w:t>88</w:t>
      </w:r>
      <w:r>
        <w:fldChar w:fldCharType="end"/>
      </w:r>
    </w:p>
    <w:p w14:paraId="4AEF3DBA" w14:textId="7C69B1FF" w:rsidR="00A56828" w:rsidRDefault="00A56828">
      <w:pPr>
        <w:pStyle w:val="TOC4"/>
        <w:rPr>
          <w:rFonts w:asciiTheme="minorHAnsi" w:eastAsiaTheme="minorEastAsia" w:hAnsiTheme="minorHAnsi" w:cstheme="minorBidi"/>
          <w:kern w:val="2"/>
          <w:sz w:val="24"/>
          <w:szCs w:val="24"/>
          <w14:ligatures w14:val="standardContextual"/>
        </w:rPr>
      </w:pPr>
      <w:r>
        <w:t>8.7.4.3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_Toc170752151 \h </w:instrText>
      </w:r>
      <w:r>
        <w:fldChar w:fldCharType="separate"/>
      </w:r>
      <w:r>
        <w:t>89</w:t>
      </w:r>
      <w:r>
        <w:fldChar w:fldCharType="end"/>
      </w:r>
    </w:p>
    <w:p w14:paraId="571FEE8C" w14:textId="3C8A717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8.7.4.4</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_Toc170752152 \h </w:instrText>
      </w:r>
      <w:r>
        <w:fldChar w:fldCharType="separate"/>
      </w:r>
      <w:r w:rsidRPr="00774B96">
        <w:rPr>
          <w:lang w:val="fr-FR"/>
        </w:rPr>
        <w:t>89</w:t>
      </w:r>
      <w:r>
        <w:fldChar w:fldCharType="end"/>
      </w:r>
    </w:p>
    <w:p w14:paraId="7F0F52DD" w14:textId="1649890B"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8.7.5</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Configuration Update</w:t>
      </w:r>
      <w:r w:rsidRPr="00774B96">
        <w:rPr>
          <w:lang w:val="fr-FR"/>
        </w:rPr>
        <w:tab/>
      </w:r>
      <w:r>
        <w:fldChar w:fldCharType="begin" w:fldLock="1"/>
      </w:r>
      <w:r w:rsidRPr="00774B96">
        <w:rPr>
          <w:lang w:val="fr-FR"/>
        </w:rPr>
        <w:instrText xml:space="preserve"> PAGEREF _Toc170752153 \h </w:instrText>
      </w:r>
      <w:r>
        <w:fldChar w:fldCharType="separate"/>
      </w:r>
      <w:r w:rsidRPr="00774B96">
        <w:rPr>
          <w:lang w:val="fr-FR"/>
        </w:rPr>
        <w:t>89</w:t>
      </w:r>
      <w:r>
        <w:fldChar w:fldCharType="end"/>
      </w:r>
    </w:p>
    <w:p w14:paraId="09EAD89B" w14:textId="6A73B9E9" w:rsidR="00A56828" w:rsidRDefault="00A56828">
      <w:pPr>
        <w:pStyle w:val="TOC4"/>
        <w:rPr>
          <w:rFonts w:asciiTheme="minorHAnsi" w:eastAsiaTheme="minorEastAsia" w:hAnsiTheme="minorHAnsi" w:cstheme="minorBidi"/>
          <w:kern w:val="2"/>
          <w:sz w:val="24"/>
          <w:szCs w:val="24"/>
          <w14:ligatures w14:val="standardContextual"/>
        </w:rPr>
      </w:pPr>
      <w:r>
        <w:t>8.7.5.1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_Toc170752154 \h </w:instrText>
      </w:r>
      <w:r>
        <w:fldChar w:fldCharType="separate"/>
      </w:r>
      <w:r>
        <w:t>89</w:t>
      </w:r>
      <w:r>
        <w:fldChar w:fldCharType="end"/>
      </w:r>
    </w:p>
    <w:p w14:paraId="11847094" w14:textId="46D7756D" w:rsidR="00A56828" w:rsidRDefault="00A56828">
      <w:pPr>
        <w:pStyle w:val="TOC4"/>
        <w:rPr>
          <w:rFonts w:asciiTheme="minorHAnsi" w:eastAsiaTheme="minorEastAsia" w:hAnsiTheme="minorHAnsi" w:cstheme="minorBidi"/>
          <w:kern w:val="2"/>
          <w:sz w:val="24"/>
          <w:szCs w:val="24"/>
          <w14:ligatures w14:val="standardContextual"/>
        </w:rPr>
      </w:pPr>
      <w:r>
        <w:t>8.7.5.2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_Toc170752155 \h </w:instrText>
      </w:r>
      <w:r>
        <w:fldChar w:fldCharType="separate"/>
      </w:r>
      <w:r>
        <w:t>89</w:t>
      </w:r>
      <w:r>
        <w:fldChar w:fldCharType="end"/>
      </w:r>
    </w:p>
    <w:p w14:paraId="20DF8F12" w14:textId="4EEDF225" w:rsidR="00A56828" w:rsidRDefault="00A56828">
      <w:pPr>
        <w:pStyle w:val="TOC4"/>
        <w:rPr>
          <w:rFonts w:asciiTheme="minorHAnsi" w:eastAsiaTheme="minorEastAsia" w:hAnsiTheme="minorHAnsi" w:cstheme="minorBidi"/>
          <w:kern w:val="2"/>
          <w:sz w:val="24"/>
          <w:szCs w:val="24"/>
          <w14:ligatures w14:val="standardContextual"/>
        </w:rPr>
      </w:pPr>
      <w:r>
        <w:t>8.7.5.3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_Toc170752156 \h </w:instrText>
      </w:r>
      <w:r>
        <w:fldChar w:fldCharType="separate"/>
      </w:r>
      <w:r>
        <w:t>90</w:t>
      </w:r>
      <w:r>
        <w:fldChar w:fldCharType="end"/>
      </w:r>
    </w:p>
    <w:p w14:paraId="3B806CF2" w14:textId="4AF0F202" w:rsidR="00A56828" w:rsidRDefault="00A56828">
      <w:pPr>
        <w:pStyle w:val="TOC4"/>
        <w:rPr>
          <w:rFonts w:asciiTheme="minorHAnsi" w:eastAsiaTheme="minorEastAsia" w:hAnsiTheme="minorHAnsi" w:cstheme="minorBidi"/>
          <w:kern w:val="2"/>
          <w:sz w:val="24"/>
          <w:szCs w:val="24"/>
          <w14:ligatures w14:val="standardContextual"/>
        </w:rPr>
      </w:pPr>
      <w:r>
        <w:t>8.7.5.4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_Toc170752157 \h </w:instrText>
      </w:r>
      <w:r>
        <w:fldChar w:fldCharType="separate"/>
      </w:r>
      <w:r>
        <w:t>90</w:t>
      </w:r>
      <w:r>
        <w:fldChar w:fldCharType="end"/>
      </w:r>
    </w:p>
    <w:p w14:paraId="48E05DB9" w14:textId="719DE2A6" w:rsidR="00A56828" w:rsidRDefault="00A56828">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_Toc170752158 \h </w:instrText>
      </w:r>
      <w:r>
        <w:fldChar w:fldCharType="separate"/>
      </w:r>
      <w:r>
        <w:t>90</w:t>
      </w:r>
      <w:r>
        <w:fldChar w:fldCharType="end"/>
      </w:r>
    </w:p>
    <w:p w14:paraId="62786BEE" w14:textId="14DCCC60" w:rsidR="00A56828" w:rsidRDefault="00A56828">
      <w:pPr>
        <w:pStyle w:val="TOC4"/>
        <w:rPr>
          <w:rFonts w:asciiTheme="minorHAnsi" w:eastAsiaTheme="minorEastAsia" w:hAnsiTheme="minorHAnsi" w:cstheme="minorBidi"/>
          <w:kern w:val="2"/>
          <w:sz w:val="24"/>
          <w:szCs w:val="24"/>
          <w14:ligatures w14:val="standardContextual"/>
        </w:rPr>
      </w:pPr>
      <w:r>
        <w:t>8.7.6.1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_Toc170752159 \h </w:instrText>
      </w:r>
      <w:r>
        <w:fldChar w:fldCharType="separate"/>
      </w:r>
      <w:r>
        <w:t>90</w:t>
      </w:r>
      <w:r>
        <w:fldChar w:fldCharType="end"/>
      </w:r>
    </w:p>
    <w:p w14:paraId="40D16E9D" w14:textId="06589A43" w:rsidR="00A56828" w:rsidRDefault="00A56828">
      <w:pPr>
        <w:pStyle w:val="TOC4"/>
        <w:rPr>
          <w:rFonts w:asciiTheme="minorHAnsi" w:eastAsiaTheme="minorEastAsia" w:hAnsiTheme="minorHAnsi" w:cstheme="minorBidi"/>
          <w:kern w:val="2"/>
          <w:sz w:val="24"/>
          <w:szCs w:val="24"/>
          <w14:ligatures w14:val="standardContextual"/>
        </w:rPr>
      </w:pPr>
      <w:r>
        <w:t>8.7.6.2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_Toc170752160 \h </w:instrText>
      </w:r>
      <w:r>
        <w:fldChar w:fldCharType="separate"/>
      </w:r>
      <w:r>
        <w:t>91</w:t>
      </w:r>
      <w:r>
        <w:fldChar w:fldCharType="end"/>
      </w:r>
    </w:p>
    <w:p w14:paraId="3D8D5F1E" w14:textId="45398465" w:rsidR="00A56828" w:rsidRDefault="00A56828">
      <w:pPr>
        <w:pStyle w:val="TOC4"/>
        <w:rPr>
          <w:rFonts w:asciiTheme="minorHAnsi" w:eastAsiaTheme="minorEastAsia" w:hAnsiTheme="minorHAnsi" w:cstheme="minorBidi"/>
          <w:kern w:val="2"/>
          <w:sz w:val="24"/>
          <w:szCs w:val="24"/>
          <w14:ligatures w14:val="standardContextual"/>
        </w:rPr>
      </w:pPr>
      <w:r>
        <w:t>8.7.6.3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_Toc170752161 \h </w:instrText>
      </w:r>
      <w:r>
        <w:fldChar w:fldCharType="separate"/>
      </w:r>
      <w:r>
        <w:t>92</w:t>
      </w:r>
      <w:r>
        <w:fldChar w:fldCharType="end"/>
      </w:r>
    </w:p>
    <w:p w14:paraId="7386D2D1" w14:textId="2A72CFB6" w:rsidR="00A56828" w:rsidRDefault="00A56828">
      <w:pPr>
        <w:pStyle w:val="TOC3"/>
        <w:rPr>
          <w:rFonts w:asciiTheme="minorHAnsi" w:eastAsiaTheme="minorEastAsia" w:hAnsiTheme="minorHAnsi" w:cstheme="minorBidi"/>
          <w:kern w:val="2"/>
          <w:sz w:val="24"/>
          <w:szCs w:val="24"/>
          <w14:ligatures w14:val="standardContextual"/>
        </w:rPr>
      </w:pPr>
      <w:r>
        <w:t>8.7.7</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_Toc170752162 \h </w:instrText>
      </w:r>
      <w:r>
        <w:fldChar w:fldCharType="separate"/>
      </w:r>
      <w:r>
        <w:t>92</w:t>
      </w:r>
      <w:r>
        <w:fldChar w:fldCharType="end"/>
      </w:r>
    </w:p>
    <w:p w14:paraId="1652A2BA" w14:textId="0A25037F" w:rsidR="00A56828" w:rsidRDefault="00A56828">
      <w:pPr>
        <w:pStyle w:val="TOC4"/>
        <w:rPr>
          <w:rFonts w:asciiTheme="minorHAnsi" w:eastAsiaTheme="minorEastAsia" w:hAnsiTheme="minorHAnsi" w:cstheme="minorBidi"/>
          <w:kern w:val="2"/>
          <w:sz w:val="24"/>
          <w:szCs w:val="24"/>
          <w14:ligatures w14:val="standardContextual"/>
        </w:rPr>
      </w:pPr>
      <w:r>
        <w:t>8.7.7.1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_Toc170752163 \h </w:instrText>
      </w:r>
      <w:r>
        <w:fldChar w:fldCharType="separate"/>
      </w:r>
      <w:r>
        <w:t>92</w:t>
      </w:r>
      <w:r>
        <w:fldChar w:fldCharType="end"/>
      </w:r>
    </w:p>
    <w:p w14:paraId="7B39645A" w14:textId="672C2236" w:rsidR="00A56828" w:rsidRDefault="00A56828">
      <w:pPr>
        <w:pStyle w:val="TOC4"/>
        <w:rPr>
          <w:rFonts w:asciiTheme="minorHAnsi" w:eastAsiaTheme="minorEastAsia" w:hAnsiTheme="minorHAnsi" w:cstheme="minorBidi"/>
          <w:kern w:val="2"/>
          <w:sz w:val="24"/>
          <w:szCs w:val="24"/>
          <w14:ligatures w14:val="standardContextual"/>
        </w:rPr>
      </w:pPr>
      <w:r>
        <w:t>8.7.7.2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_Toc170752164 \h </w:instrText>
      </w:r>
      <w:r>
        <w:fldChar w:fldCharType="separate"/>
      </w:r>
      <w:r>
        <w:t>92</w:t>
      </w:r>
      <w:r>
        <w:fldChar w:fldCharType="end"/>
      </w:r>
    </w:p>
    <w:p w14:paraId="63CBC608" w14:textId="435AD305" w:rsidR="00A56828" w:rsidRDefault="00A56828">
      <w:pPr>
        <w:pStyle w:val="TOC4"/>
        <w:rPr>
          <w:rFonts w:asciiTheme="minorHAnsi" w:eastAsiaTheme="minorEastAsia" w:hAnsiTheme="minorHAnsi" w:cstheme="minorBidi"/>
          <w:kern w:val="2"/>
          <w:sz w:val="24"/>
          <w:szCs w:val="24"/>
          <w14:ligatures w14:val="standardContextual"/>
        </w:rPr>
      </w:pPr>
      <w:r>
        <w:t>8.7.7.3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_Toc170752165 \h </w:instrText>
      </w:r>
      <w:r>
        <w:fldChar w:fldCharType="separate"/>
      </w:r>
      <w:r>
        <w:t>92</w:t>
      </w:r>
      <w:r>
        <w:fldChar w:fldCharType="end"/>
      </w:r>
    </w:p>
    <w:p w14:paraId="1B790C22" w14:textId="01785B12" w:rsidR="00A56828" w:rsidRDefault="00A56828">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_Toc170752166 \h </w:instrText>
      </w:r>
      <w:r>
        <w:fldChar w:fldCharType="separate"/>
      </w:r>
      <w:r>
        <w:t>92</w:t>
      </w:r>
      <w:r>
        <w:fldChar w:fldCharType="end"/>
      </w:r>
    </w:p>
    <w:p w14:paraId="0DD3250F" w14:textId="4CFF92E1" w:rsidR="00A56828" w:rsidRDefault="00A56828">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_Toc170752167 \h </w:instrText>
      </w:r>
      <w:r>
        <w:fldChar w:fldCharType="separate"/>
      </w:r>
      <w:r>
        <w:t>92</w:t>
      </w:r>
      <w:r>
        <w:fldChar w:fldCharType="end"/>
      </w:r>
    </w:p>
    <w:p w14:paraId="78416678" w14:textId="36E04416" w:rsidR="00A56828" w:rsidRDefault="00A56828">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Successful Operations</w:t>
      </w:r>
      <w:r>
        <w:tab/>
      </w:r>
      <w:r>
        <w:fldChar w:fldCharType="begin" w:fldLock="1"/>
      </w:r>
      <w:r>
        <w:instrText xml:space="preserve"> PAGEREF _Toc170752168 \h </w:instrText>
      </w:r>
      <w:r>
        <w:fldChar w:fldCharType="separate"/>
      </w:r>
      <w:r>
        <w:t>93</w:t>
      </w:r>
      <w:r>
        <w:fldChar w:fldCharType="end"/>
      </w:r>
    </w:p>
    <w:p w14:paraId="00050860" w14:textId="3C2712AB" w:rsidR="00A56828" w:rsidRDefault="00A56828">
      <w:pPr>
        <w:pStyle w:val="TOC4"/>
        <w:rPr>
          <w:rFonts w:asciiTheme="minorHAnsi" w:eastAsiaTheme="minorEastAsia" w:hAnsiTheme="minorHAnsi" w:cstheme="minorBidi"/>
          <w:kern w:val="2"/>
          <w:sz w:val="24"/>
          <w:szCs w:val="24"/>
          <w14:ligatures w14:val="standardContextual"/>
        </w:rPr>
      </w:pPr>
      <w:r>
        <w:t>8.8.2.1</w:t>
      </w:r>
      <w:r>
        <w:rPr>
          <w:rFonts w:asciiTheme="minorHAnsi" w:eastAsiaTheme="minorEastAsia" w:hAnsiTheme="minorHAnsi" w:cstheme="minorBidi"/>
          <w:kern w:val="2"/>
          <w:sz w:val="24"/>
          <w:szCs w:val="24"/>
          <w14:ligatures w14:val="standardContextual"/>
        </w:rPr>
        <w:tab/>
      </w:r>
      <w:r>
        <w:t>Downlink S1 CDMA2000 Tunnelling</w:t>
      </w:r>
      <w:r>
        <w:tab/>
      </w:r>
      <w:r>
        <w:fldChar w:fldCharType="begin" w:fldLock="1"/>
      </w:r>
      <w:r>
        <w:instrText xml:space="preserve"> PAGEREF _Toc170752169 \h </w:instrText>
      </w:r>
      <w:r>
        <w:fldChar w:fldCharType="separate"/>
      </w:r>
      <w:r>
        <w:t>93</w:t>
      </w:r>
      <w:r>
        <w:fldChar w:fldCharType="end"/>
      </w:r>
    </w:p>
    <w:p w14:paraId="5C1F0B3D" w14:textId="4EEAE8C9" w:rsidR="00A56828" w:rsidRDefault="00A56828">
      <w:pPr>
        <w:pStyle w:val="TOC4"/>
        <w:rPr>
          <w:rFonts w:asciiTheme="minorHAnsi" w:eastAsiaTheme="minorEastAsia" w:hAnsiTheme="minorHAnsi" w:cstheme="minorBidi"/>
          <w:kern w:val="2"/>
          <w:sz w:val="24"/>
          <w:szCs w:val="24"/>
          <w14:ligatures w14:val="standardContextual"/>
        </w:rPr>
      </w:pPr>
      <w:r>
        <w:t>8.8.2.2</w:t>
      </w:r>
      <w:r>
        <w:rPr>
          <w:rFonts w:asciiTheme="minorHAnsi" w:eastAsiaTheme="minorEastAsia" w:hAnsiTheme="minorHAnsi" w:cstheme="minorBidi"/>
          <w:kern w:val="2"/>
          <w:sz w:val="24"/>
          <w:szCs w:val="24"/>
          <w14:ligatures w14:val="standardContextual"/>
        </w:rPr>
        <w:tab/>
      </w:r>
      <w:r>
        <w:t>Uplink S1 CDMA2000 Tunnelling</w:t>
      </w:r>
      <w:r>
        <w:tab/>
      </w:r>
      <w:r>
        <w:fldChar w:fldCharType="begin" w:fldLock="1"/>
      </w:r>
      <w:r>
        <w:instrText xml:space="preserve"> PAGEREF _Toc170752170 \h </w:instrText>
      </w:r>
      <w:r>
        <w:fldChar w:fldCharType="separate"/>
      </w:r>
      <w:r>
        <w:t>93</w:t>
      </w:r>
      <w:r>
        <w:fldChar w:fldCharType="end"/>
      </w:r>
    </w:p>
    <w:p w14:paraId="2DFEFE20" w14:textId="00D3B965" w:rsidR="00A56828" w:rsidRDefault="00A56828">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_Toc170752171 \h </w:instrText>
      </w:r>
      <w:r>
        <w:fldChar w:fldCharType="separate"/>
      </w:r>
      <w:r>
        <w:t>94</w:t>
      </w:r>
      <w:r>
        <w:fldChar w:fldCharType="end"/>
      </w:r>
    </w:p>
    <w:p w14:paraId="2A67E698" w14:textId="3EAB21F4" w:rsidR="00A56828" w:rsidRDefault="00A56828">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_Toc170752172 \h </w:instrText>
      </w:r>
      <w:r>
        <w:fldChar w:fldCharType="separate"/>
      </w:r>
      <w:r>
        <w:t>94</w:t>
      </w:r>
      <w:r>
        <w:fldChar w:fldCharType="end"/>
      </w:r>
    </w:p>
    <w:p w14:paraId="6F062E4E" w14:textId="124FE968" w:rsidR="00A56828" w:rsidRDefault="00A56828">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UE Capability Info Indication</w:t>
      </w:r>
      <w:r>
        <w:tab/>
      </w:r>
      <w:r>
        <w:fldChar w:fldCharType="begin" w:fldLock="1"/>
      </w:r>
      <w:r>
        <w:instrText xml:space="preserve"> PAGEREF _Toc170752173 \h </w:instrText>
      </w:r>
      <w:r>
        <w:fldChar w:fldCharType="separate"/>
      </w:r>
      <w:r>
        <w:t>94</w:t>
      </w:r>
      <w:r>
        <w:fldChar w:fldCharType="end"/>
      </w:r>
    </w:p>
    <w:p w14:paraId="5B2B656A" w14:textId="10C29533" w:rsidR="00A56828" w:rsidRDefault="00A56828">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_Toc170752174 \h </w:instrText>
      </w:r>
      <w:r>
        <w:fldChar w:fldCharType="separate"/>
      </w:r>
      <w:r>
        <w:t>94</w:t>
      </w:r>
      <w:r>
        <w:fldChar w:fldCharType="end"/>
      </w:r>
    </w:p>
    <w:p w14:paraId="2ADE6FBF" w14:textId="1A1A5D1D" w:rsidR="00A56828" w:rsidRDefault="00A56828">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_Toc170752175 \h </w:instrText>
      </w:r>
      <w:r>
        <w:fldChar w:fldCharType="separate"/>
      </w:r>
      <w:r>
        <w:t>94</w:t>
      </w:r>
      <w:r>
        <w:fldChar w:fldCharType="end"/>
      </w:r>
    </w:p>
    <w:p w14:paraId="3271BCDE" w14:textId="5D1CD93E" w:rsidR="00A56828" w:rsidRDefault="00A56828">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_Toc170752176 \h </w:instrText>
      </w:r>
      <w:r>
        <w:fldChar w:fldCharType="separate"/>
      </w:r>
      <w:r>
        <w:t>95</w:t>
      </w:r>
      <w:r>
        <w:fldChar w:fldCharType="end"/>
      </w:r>
    </w:p>
    <w:p w14:paraId="50675941" w14:textId="289D0221" w:rsidR="00A56828" w:rsidRDefault="00A56828">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_Toc170752177 \h </w:instrText>
      </w:r>
      <w:r>
        <w:fldChar w:fldCharType="separate"/>
      </w:r>
      <w:r>
        <w:t>95</w:t>
      </w:r>
      <w:r>
        <w:fldChar w:fldCharType="end"/>
      </w:r>
    </w:p>
    <w:p w14:paraId="27D7ECD4" w14:textId="557EF25D" w:rsidR="00A56828" w:rsidRDefault="00A56828">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_Toc170752178 \h </w:instrText>
      </w:r>
      <w:r>
        <w:fldChar w:fldCharType="separate"/>
      </w:r>
      <w:r>
        <w:t>95</w:t>
      </w:r>
      <w:r>
        <w:fldChar w:fldCharType="end"/>
      </w:r>
    </w:p>
    <w:p w14:paraId="21A54F2B" w14:textId="1287F6B0" w:rsidR="00A56828" w:rsidRDefault="00A56828">
      <w:pPr>
        <w:pStyle w:val="TOC4"/>
        <w:rPr>
          <w:rFonts w:asciiTheme="minorHAnsi" w:eastAsiaTheme="minorEastAsia" w:hAnsiTheme="minorHAnsi" w:cstheme="minorBidi"/>
          <w:kern w:val="2"/>
          <w:sz w:val="24"/>
          <w:szCs w:val="24"/>
          <w14:ligatures w14:val="standardContextual"/>
        </w:rPr>
      </w:pPr>
      <w:r>
        <w:t>8.10.1.1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_Toc170752179 \h </w:instrText>
      </w:r>
      <w:r>
        <w:fldChar w:fldCharType="separate"/>
      </w:r>
      <w:r>
        <w:t>95</w:t>
      </w:r>
      <w:r>
        <w:fldChar w:fldCharType="end"/>
      </w:r>
    </w:p>
    <w:p w14:paraId="5DDAE967" w14:textId="00E2C86D" w:rsidR="00A56828" w:rsidRDefault="00A56828">
      <w:pPr>
        <w:pStyle w:val="TOC4"/>
        <w:rPr>
          <w:rFonts w:asciiTheme="minorHAnsi" w:eastAsiaTheme="minorEastAsia" w:hAnsiTheme="minorHAnsi" w:cstheme="minorBidi"/>
          <w:kern w:val="2"/>
          <w:sz w:val="24"/>
          <w:szCs w:val="24"/>
          <w14:ligatures w14:val="standardContextual"/>
        </w:rPr>
      </w:pPr>
      <w:r>
        <w:t>8.10.1.2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_Toc170752180 \h </w:instrText>
      </w:r>
      <w:r>
        <w:fldChar w:fldCharType="separate"/>
      </w:r>
      <w:r>
        <w:t>95</w:t>
      </w:r>
      <w:r>
        <w:fldChar w:fldCharType="end"/>
      </w:r>
    </w:p>
    <w:p w14:paraId="32390AE1" w14:textId="65759CCF" w:rsidR="00A56828" w:rsidRDefault="00A56828">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_Toc170752181 \h </w:instrText>
      </w:r>
      <w:r>
        <w:fldChar w:fldCharType="separate"/>
      </w:r>
      <w:r>
        <w:t>96</w:t>
      </w:r>
      <w:r>
        <w:fldChar w:fldCharType="end"/>
      </w:r>
    </w:p>
    <w:p w14:paraId="51633A3F" w14:textId="5B1B15F8" w:rsidR="00A56828" w:rsidRDefault="00A56828">
      <w:pPr>
        <w:pStyle w:val="TOC4"/>
        <w:rPr>
          <w:rFonts w:asciiTheme="minorHAnsi" w:eastAsiaTheme="minorEastAsia" w:hAnsiTheme="minorHAnsi" w:cstheme="minorBidi"/>
          <w:kern w:val="2"/>
          <w:sz w:val="24"/>
          <w:szCs w:val="24"/>
          <w14:ligatures w14:val="standardContextual"/>
        </w:rPr>
      </w:pPr>
      <w:r>
        <w:t>8.10.2.1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_Toc170752182 \h </w:instrText>
      </w:r>
      <w:r>
        <w:fldChar w:fldCharType="separate"/>
      </w:r>
      <w:r>
        <w:t>96</w:t>
      </w:r>
      <w:r>
        <w:fldChar w:fldCharType="end"/>
      </w:r>
    </w:p>
    <w:p w14:paraId="66BE5AED" w14:textId="5AC73AE2" w:rsidR="00A56828" w:rsidRDefault="00A56828">
      <w:pPr>
        <w:pStyle w:val="TOC4"/>
        <w:rPr>
          <w:rFonts w:asciiTheme="minorHAnsi" w:eastAsiaTheme="minorEastAsia" w:hAnsiTheme="minorHAnsi" w:cstheme="minorBidi"/>
          <w:kern w:val="2"/>
          <w:sz w:val="24"/>
          <w:szCs w:val="24"/>
          <w14:ligatures w14:val="standardContextual"/>
        </w:rPr>
      </w:pPr>
      <w:r>
        <w:t>8.10.2.2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_Toc170752183 \h </w:instrText>
      </w:r>
      <w:r>
        <w:fldChar w:fldCharType="separate"/>
      </w:r>
      <w:r>
        <w:t>96</w:t>
      </w:r>
      <w:r>
        <w:fldChar w:fldCharType="end"/>
      </w:r>
    </w:p>
    <w:p w14:paraId="2FB32059" w14:textId="15215BDB" w:rsidR="00A56828" w:rsidRDefault="00A56828">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_Toc170752184 \h </w:instrText>
      </w:r>
      <w:r>
        <w:fldChar w:fldCharType="separate"/>
      </w:r>
      <w:r>
        <w:t>96</w:t>
      </w:r>
      <w:r>
        <w:fldChar w:fldCharType="end"/>
      </w:r>
    </w:p>
    <w:p w14:paraId="05ECBF8A" w14:textId="18D12AA4" w:rsidR="00A56828" w:rsidRDefault="00A56828">
      <w:pPr>
        <w:pStyle w:val="TOC4"/>
        <w:rPr>
          <w:rFonts w:asciiTheme="minorHAnsi" w:eastAsiaTheme="minorEastAsia" w:hAnsiTheme="minorHAnsi" w:cstheme="minorBidi"/>
          <w:kern w:val="2"/>
          <w:sz w:val="24"/>
          <w:szCs w:val="24"/>
          <w14:ligatures w14:val="standardContextual"/>
        </w:rPr>
      </w:pPr>
      <w:r>
        <w:t>8.10.3.1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_Toc170752185 \h </w:instrText>
      </w:r>
      <w:r>
        <w:fldChar w:fldCharType="separate"/>
      </w:r>
      <w:r>
        <w:t>96</w:t>
      </w:r>
      <w:r>
        <w:fldChar w:fldCharType="end"/>
      </w:r>
    </w:p>
    <w:p w14:paraId="667CD65D" w14:textId="57C4A659" w:rsidR="00A56828" w:rsidRDefault="00A56828">
      <w:pPr>
        <w:pStyle w:val="TOC4"/>
        <w:rPr>
          <w:rFonts w:asciiTheme="minorHAnsi" w:eastAsiaTheme="minorEastAsia" w:hAnsiTheme="minorHAnsi" w:cstheme="minorBidi"/>
          <w:kern w:val="2"/>
          <w:sz w:val="24"/>
          <w:szCs w:val="24"/>
          <w14:ligatures w14:val="standardContextual"/>
        </w:rPr>
      </w:pPr>
      <w:r>
        <w:t>8.10.3.2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_Toc170752186 \h </w:instrText>
      </w:r>
      <w:r>
        <w:fldChar w:fldCharType="separate"/>
      </w:r>
      <w:r>
        <w:t>97</w:t>
      </w:r>
      <w:r>
        <w:fldChar w:fldCharType="end"/>
      </w:r>
    </w:p>
    <w:p w14:paraId="5E38A7B1" w14:textId="5E8969B7"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8.10.4</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_Toc170752187 \h </w:instrText>
      </w:r>
      <w:r>
        <w:fldChar w:fldCharType="separate"/>
      </w:r>
      <w:r>
        <w:t>97</w:t>
      </w:r>
      <w:r>
        <w:fldChar w:fldCharType="end"/>
      </w:r>
    </w:p>
    <w:p w14:paraId="3E861F72" w14:textId="409396B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8.10.4.1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_Toc170752188 \h </w:instrText>
      </w:r>
      <w:r>
        <w:fldChar w:fldCharType="separate"/>
      </w:r>
      <w:r>
        <w:t>97</w:t>
      </w:r>
      <w:r>
        <w:fldChar w:fldCharType="end"/>
      </w:r>
    </w:p>
    <w:p w14:paraId="3A7132B4" w14:textId="53B0CE3B" w:rsidR="00A56828" w:rsidRDefault="00A56828">
      <w:pPr>
        <w:pStyle w:val="TOC4"/>
        <w:rPr>
          <w:rFonts w:asciiTheme="minorHAnsi" w:eastAsiaTheme="minorEastAsia" w:hAnsiTheme="minorHAnsi" w:cstheme="minorBidi"/>
          <w:kern w:val="2"/>
          <w:sz w:val="24"/>
          <w:szCs w:val="24"/>
          <w14:ligatures w14:val="standardContextual"/>
        </w:rPr>
      </w:pPr>
      <w:r>
        <w:t>8.10.4.2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_Toc170752189 \h </w:instrText>
      </w:r>
      <w:r>
        <w:fldChar w:fldCharType="separate"/>
      </w:r>
      <w:r>
        <w:t>97</w:t>
      </w:r>
      <w:r>
        <w:fldChar w:fldCharType="end"/>
      </w:r>
    </w:p>
    <w:p w14:paraId="23B2F883" w14:textId="12C554D9" w:rsidR="00A56828" w:rsidRDefault="00A56828">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_Toc170752190 \h </w:instrText>
      </w:r>
      <w:r>
        <w:fldChar w:fldCharType="separate"/>
      </w:r>
      <w:r>
        <w:t>97</w:t>
      </w:r>
      <w:r>
        <w:fldChar w:fldCharType="end"/>
      </w:r>
    </w:p>
    <w:p w14:paraId="23F47A41" w14:textId="621B80DB" w:rsidR="00A56828" w:rsidRDefault="00A56828">
      <w:pPr>
        <w:pStyle w:val="TOC3"/>
        <w:rPr>
          <w:rFonts w:asciiTheme="minorHAnsi" w:eastAsiaTheme="minorEastAsia" w:hAnsiTheme="minorHAnsi" w:cstheme="minorBidi"/>
          <w:kern w:val="2"/>
          <w:sz w:val="24"/>
          <w:szCs w:val="24"/>
          <w14:ligatures w14:val="standardContextual"/>
        </w:rPr>
      </w:pPr>
      <w:r w:rsidRPr="004A110D">
        <w:rPr>
          <w:bCs/>
        </w:rPr>
        <w:t>8.11.1</w:t>
      </w:r>
      <w:r>
        <w:rPr>
          <w:rFonts w:asciiTheme="minorHAnsi" w:eastAsiaTheme="minorEastAsia" w:hAnsiTheme="minorHAnsi" w:cstheme="minorBidi"/>
          <w:kern w:val="2"/>
          <w:sz w:val="24"/>
          <w:szCs w:val="24"/>
          <w14:ligatures w14:val="standardContextual"/>
        </w:rPr>
        <w:tab/>
      </w:r>
      <w:r w:rsidRPr="004A110D">
        <w:rPr>
          <w:bCs/>
          <w:lang w:eastAsia="zh-CN"/>
        </w:rPr>
        <w:t>Location</w:t>
      </w:r>
      <w:r w:rsidRPr="004A110D">
        <w:rPr>
          <w:bCs/>
        </w:rPr>
        <w:t xml:space="preserve"> </w:t>
      </w:r>
      <w:r w:rsidRPr="004A110D">
        <w:rPr>
          <w:bCs/>
          <w:lang w:eastAsia="zh-CN"/>
        </w:rPr>
        <w:t>Reporting Control</w:t>
      </w:r>
      <w:r>
        <w:tab/>
      </w:r>
      <w:r>
        <w:fldChar w:fldCharType="begin" w:fldLock="1"/>
      </w:r>
      <w:r>
        <w:instrText xml:space="preserve"> PAGEREF _Toc170752191 \h </w:instrText>
      </w:r>
      <w:r>
        <w:fldChar w:fldCharType="separate"/>
      </w:r>
      <w:r>
        <w:t>97</w:t>
      </w:r>
      <w:r>
        <w:fldChar w:fldCharType="end"/>
      </w:r>
    </w:p>
    <w:p w14:paraId="7502E015" w14:textId="6E22B3B0" w:rsidR="00A56828" w:rsidRDefault="00A56828">
      <w:pPr>
        <w:pStyle w:val="TOC4"/>
        <w:rPr>
          <w:rFonts w:asciiTheme="minorHAnsi" w:eastAsiaTheme="minorEastAsia" w:hAnsiTheme="minorHAnsi" w:cstheme="minorBidi"/>
          <w:kern w:val="2"/>
          <w:sz w:val="24"/>
          <w:szCs w:val="24"/>
          <w14:ligatures w14:val="standardContextual"/>
        </w:rPr>
      </w:pPr>
      <w:r>
        <w:t>8.11.1.1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_Toc170752192 \h </w:instrText>
      </w:r>
      <w:r>
        <w:fldChar w:fldCharType="separate"/>
      </w:r>
      <w:r>
        <w:t>97</w:t>
      </w:r>
      <w:r>
        <w:fldChar w:fldCharType="end"/>
      </w:r>
    </w:p>
    <w:p w14:paraId="0A5B88FB" w14:textId="5E5B436E" w:rsidR="00A56828" w:rsidRDefault="00A56828">
      <w:pPr>
        <w:pStyle w:val="TOC4"/>
        <w:rPr>
          <w:rFonts w:asciiTheme="minorHAnsi" w:eastAsiaTheme="minorEastAsia" w:hAnsiTheme="minorHAnsi" w:cstheme="minorBidi"/>
          <w:kern w:val="2"/>
          <w:sz w:val="24"/>
          <w:szCs w:val="24"/>
          <w14:ligatures w14:val="standardContextual"/>
        </w:rPr>
      </w:pPr>
      <w:r>
        <w:t>8.11.1.2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_Toc170752193 \h </w:instrText>
      </w:r>
      <w:r>
        <w:fldChar w:fldCharType="separate"/>
      </w:r>
      <w:r>
        <w:t>98</w:t>
      </w:r>
      <w:r>
        <w:fldChar w:fldCharType="end"/>
      </w:r>
    </w:p>
    <w:p w14:paraId="74A2C8B1" w14:textId="7315CF7B" w:rsidR="00A56828" w:rsidRDefault="00A56828">
      <w:pPr>
        <w:pStyle w:val="TOC4"/>
        <w:rPr>
          <w:rFonts w:asciiTheme="minorHAnsi" w:eastAsiaTheme="minorEastAsia" w:hAnsiTheme="minorHAnsi" w:cstheme="minorBidi"/>
          <w:kern w:val="2"/>
          <w:sz w:val="24"/>
          <w:szCs w:val="24"/>
          <w14:ligatures w14:val="standardContextual"/>
        </w:rPr>
      </w:pPr>
      <w:r>
        <w:t>8.11.1.</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_Toc170752194 \h </w:instrText>
      </w:r>
      <w:r>
        <w:fldChar w:fldCharType="separate"/>
      </w:r>
      <w:r>
        <w:t>98</w:t>
      </w:r>
      <w:r>
        <w:fldChar w:fldCharType="end"/>
      </w:r>
    </w:p>
    <w:p w14:paraId="23FA2165" w14:textId="209D37F2"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11.2</w:t>
      </w:r>
      <w:r>
        <w:rPr>
          <w:rFonts w:asciiTheme="minorHAnsi" w:eastAsiaTheme="minorEastAsia" w:hAnsiTheme="minorHAnsi" w:cstheme="minorBidi"/>
          <w:kern w:val="2"/>
          <w:sz w:val="24"/>
          <w:szCs w:val="24"/>
          <w14:ligatures w14:val="standardContextual"/>
        </w:rPr>
        <w:tab/>
      </w:r>
      <w:r>
        <w:t>Location Report Failure Indication</w:t>
      </w:r>
      <w:r>
        <w:tab/>
      </w:r>
      <w:r>
        <w:fldChar w:fldCharType="begin" w:fldLock="1"/>
      </w:r>
      <w:r>
        <w:instrText xml:space="preserve"> PAGEREF _Toc170752195 \h </w:instrText>
      </w:r>
      <w:r>
        <w:fldChar w:fldCharType="separate"/>
      </w:r>
      <w:r>
        <w:t>98</w:t>
      </w:r>
      <w:r>
        <w:fldChar w:fldCharType="end"/>
      </w:r>
    </w:p>
    <w:p w14:paraId="4DDFD32B" w14:textId="58F9CA39"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_Toc170752196 \h </w:instrText>
      </w:r>
      <w:r>
        <w:fldChar w:fldCharType="separate"/>
      </w:r>
      <w:r>
        <w:t>98</w:t>
      </w:r>
      <w:r>
        <w:fldChar w:fldCharType="end"/>
      </w:r>
    </w:p>
    <w:p w14:paraId="1EB4EA4C" w14:textId="2EEA6AFF" w:rsidR="00A56828" w:rsidRDefault="00A56828">
      <w:pPr>
        <w:pStyle w:val="TOC4"/>
        <w:rPr>
          <w:rFonts w:asciiTheme="minorHAnsi" w:eastAsiaTheme="minorEastAsia" w:hAnsiTheme="minorHAnsi" w:cstheme="minorBidi"/>
          <w:kern w:val="2"/>
          <w:sz w:val="24"/>
          <w:szCs w:val="24"/>
          <w14:ligatures w14:val="standardContextual"/>
        </w:rPr>
      </w:pPr>
      <w:r>
        <w:t>8.11.2.2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_Toc170752197 \h </w:instrText>
      </w:r>
      <w:r>
        <w:fldChar w:fldCharType="separate"/>
      </w:r>
      <w:r>
        <w:t>98</w:t>
      </w:r>
      <w:r>
        <w:fldChar w:fldCharType="end"/>
      </w:r>
    </w:p>
    <w:p w14:paraId="1D8D18A3" w14:textId="1C643F1F"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w:t>
      </w:r>
      <w:r w:rsidRPr="004A110D">
        <w:rPr>
          <w:kern w:val="28"/>
          <w:lang w:eastAsia="zh-CN"/>
        </w:rPr>
        <w:t>11.3</w:t>
      </w:r>
      <w:r>
        <w:rPr>
          <w:rFonts w:asciiTheme="minorHAnsi" w:eastAsiaTheme="minorEastAsia" w:hAnsiTheme="minorHAnsi" w:cstheme="minorBidi"/>
          <w:kern w:val="2"/>
          <w:sz w:val="24"/>
          <w:szCs w:val="24"/>
          <w14:ligatures w14:val="standardContextual"/>
        </w:rPr>
        <w:tab/>
      </w:r>
      <w:r w:rsidRPr="004A110D">
        <w:rPr>
          <w:kern w:val="28"/>
          <w:lang w:eastAsia="zh-CN"/>
        </w:rPr>
        <w:t>Location</w:t>
      </w:r>
      <w:r w:rsidRPr="004A110D">
        <w:rPr>
          <w:kern w:val="28"/>
        </w:rPr>
        <w:t xml:space="preserve"> </w:t>
      </w:r>
      <w:r w:rsidRPr="004A110D">
        <w:rPr>
          <w:kern w:val="28"/>
          <w:lang w:eastAsia="zh-CN"/>
        </w:rPr>
        <w:t>Report</w:t>
      </w:r>
      <w:r>
        <w:tab/>
      </w:r>
      <w:r>
        <w:fldChar w:fldCharType="begin" w:fldLock="1"/>
      </w:r>
      <w:r>
        <w:instrText xml:space="preserve"> PAGEREF _Toc170752198 \h </w:instrText>
      </w:r>
      <w:r>
        <w:fldChar w:fldCharType="separate"/>
      </w:r>
      <w:r>
        <w:t>99</w:t>
      </w:r>
      <w:r>
        <w:fldChar w:fldCharType="end"/>
      </w:r>
    </w:p>
    <w:p w14:paraId="48F6F371" w14:textId="2AC77771"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_Toc170752199 \h </w:instrText>
      </w:r>
      <w:r>
        <w:fldChar w:fldCharType="separate"/>
      </w:r>
      <w:r>
        <w:t>99</w:t>
      </w:r>
      <w:r>
        <w:fldChar w:fldCharType="end"/>
      </w:r>
    </w:p>
    <w:p w14:paraId="44E601CE" w14:textId="510134B4" w:rsidR="00A56828" w:rsidRDefault="00A56828">
      <w:pPr>
        <w:pStyle w:val="TOC4"/>
        <w:rPr>
          <w:rFonts w:asciiTheme="minorHAnsi" w:eastAsiaTheme="minorEastAsia" w:hAnsiTheme="minorHAnsi" w:cstheme="minorBidi"/>
          <w:kern w:val="2"/>
          <w:sz w:val="24"/>
          <w:szCs w:val="24"/>
          <w14:ligatures w14:val="standardContextual"/>
        </w:rPr>
      </w:pPr>
      <w:r>
        <w:t>8.11.3.2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_Toc170752200 \h </w:instrText>
      </w:r>
      <w:r>
        <w:fldChar w:fldCharType="separate"/>
      </w:r>
      <w:r>
        <w:t>99</w:t>
      </w:r>
      <w:r>
        <w:fldChar w:fldCharType="end"/>
      </w:r>
    </w:p>
    <w:p w14:paraId="46E007D0" w14:textId="7F963935"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_Toc170752201 \h </w:instrText>
      </w:r>
      <w:r>
        <w:fldChar w:fldCharType="separate"/>
      </w:r>
      <w:r>
        <w:t>99</w:t>
      </w:r>
      <w:r>
        <w:fldChar w:fldCharType="end"/>
      </w:r>
    </w:p>
    <w:p w14:paraId="1B989773" w14:textId="26DC6AA5" w:rsidR="00A56828" w:rsidRDefault="00A56828">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Warning Message Transmission Procedures</w:t>
      </w:r>
      <w:r>
        <w:tab/>
      </w:r>
      <w:r>
        <w:fldChar w:fldCharType="begin" w:fldLock="1"/>
      </w:r>
      <w:r>
        <w:instrText xml:space="preserve"> PAGEREF _Toc170752202 \h </w:instrText>
      </w:r>
      <w:r>
        <w:fldChar w:fldCharType="separate"/>
      </w:r>
      <w:r>
        <w:t>99</w:t>
      </w:r>
      <w:r>
        <w:fldChar w:fldCharType="end"/>
      </w:r>
    </w:p>
    <w:p w14:paraId="47F6C4EF" w14:textId="7BF5412A"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8.12.1</w:t>
      </w:r>
      <w:r>
        <w:rPr>
          <w:rFonts w:asciiTheme="minorHAnsi" w:eastAsiaTheme="minorEastAsia" w:hAnsiTheme="minorHAnsi" w:cstheme="minorBidi"/>
          <w:kern w:val="2"/>
          <w:sz w:val="24"/>
          <w:szCs w:val="24"/>
          <w14:ligatures w14:val="standardContextual"/>
        </w:rPr>
        <w:tab/>
      </w:r>
      <w:r w:rsidRPr="004A110D">
        <w:rPr>
          <w:kern w:val="28"/>
        </w:rPr>
        <w:t>Write-Replace Warning</w:t>
      </w:r>
      <w:r>
        <w:tab/>
      </w:r>
      <w:r>
        <w:fldChar w:fldCharType="begin" w:fldLock="1"/>
      </w:r>
      <w:r>
        <w:instrText xml:space="preserve"> PAGEREF _Toc170752203 \h </w:instrText>
      </w:r>
      <w:r>
        <w:fldChar w:fldCharType="separate"/>
      </w:r>
      <w:r>
        <w:t>99</w:t>
      </w:r>
      <w:r>
        <w:fldChar w:fldCharType="end"/>
      </w:r>
    </w:p>
    <w:p w14:paraId="60EDDA77" w14:textId="0F3FD480" w:rsidR="00A56828" w:rsidRDefault="00A56828">
      <w:pPr>
        <w:pStyle w:val="TOC4"/>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_Toc170752204 \h </w:instrText>
      </w:r>
      <w:r>
        <w:fldChar w:fldCharType="separate"/>
      </w:r>
      <w:r>
        <w:t>99</w:t>
      </w:r>
      <w:r>
        <w:fldChar w:fldCharType="end"/>
      </w:r>
    </w:p>
    <w:p w14:paraId="1FE2F8AD" w14:textId="06A85555" w:rsidR="00A56828" w:rsidRDefault="00A56828">
      <w:pPr>
        <w:pStyle w:val="TOC4"/>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_Toc170752205 \h </w:instrText>
      </w:r>
      <w:r>
        <w:fldChar w:fldCharType="separate"/>
      </w:r>
      <w:r>
        <w:t>100</w:t>
      </w:r>
      <w:r>
        <w:fldChar w:fldCharType="end"/>
      </w:r>
    </w:p>
    <w:p w14:paraId="616AB879" w14:textId="222792F6" w:rsidR="00A56828" w:rsidRDefault="00A56828">
      <w:pPr>
        <w:pStyle w:val="TOC4"/>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_Toc170752206 \h </w:instrText>
      </w:r>
      <w:r>
        <w:fldChar w:fldCharType="separate"/>
      </w:r>
      <w:r>
        <w:t>101</w:t>
      </w:r>
      <w:r>
        <w:fldChar w:fldCharType="end"/>
      </w:r>
    </w:p>
    <w:p w14:paraId="5633D991" w14:textId="0AE3B8FB"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8.12.2</w:t>
      </w:r>
      <w:r>
        <w:rPr>
          <w:rFonts w:asciiTheme="minorHAnsi" w:eastAsiaTheme="minorEastAsia" w:hAnsiTheme="minorHAnsi" w:cstheme="minorBidi"/>
          <w:kern w:val="2"/>
          <w:sz w:val="24"/>
          <w:szCs w:val="24"/>
          <w14:ligatures w14:val="standardContextual"/>
        </w:rPr>
        <w:tab/>
      </w:r>
      <w:r w:rsidRPr="004A110D">
        <w:rPr>
          <w:kern w:val="28"/>
        </w:rPr>
        <w:t>Kill</w:t>
      </w:r>
      <w:r>
        <w:tab/>
      </w:r>
      <w:r>
        <w:fldChar w:fldCharType="begin" w:fldLock="1"/>
      </w:r>
      <w:r>
        <w:instrText xml:space="preserve"> PAGEREF _Toc170752207 \h </w:instrText>
      </w:r>
      <w:r>
        <w:fldChar w:fldCharType="separate"/>
      </w:r>
      <w:r>
        <w:t>101</w:t>
      </w:r>
      <w:r>
        <w:fldChar w:fldCharType="end"/>
      </w:r>
    </w:p>
    <w:p w14:paraId="1E2E60D3" w14:textId="04F63408" w:rsidR="00A56828" w:rsidRDefault="00A56828">
      <w:pPr>
        <w:pStyle w:val="TOC4"/>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_Toc170752208 \h </w:instrText>
      </w:r>
      <w:r>
        <w:fldChar w:fldCharType="separate"/>
      </w:r>
      <w:r>
        <w:t>101</w:t>
      </w:r>
      <w:r>
        <w:fldChar w:fldCharType="end"/>
      </w:r>
    </w:p>
    <w:p w14:paraId="74454DA0" w14:textId="1496BFFA" w:rsidR="00A56828" w:rsidRDefault="00A56828">
      <w:pPr>
        <w:pStyle w:val="TOC4"/>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_Toc170752209 \h </w:instrText>
      </w:r>
      <w:r>
        <w:fldChar w:fldCharType="separate"/>
      </w:r>
      <w:r>
        <w:t>101</w:t>
      </w:r>
      <w:r>
        <w:fldChar w:fldCharType="end"/>
      </w:r>
    </w:p>
    <w:p w14:paraId="21BFDE33" w14:textId="4951C834"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w:t>
      </w:r>
      <w:r w:rsidRPr="004A110D">
        <w:rPr>
          <w:kern w:val="28"/>
          <w:lang w:eastAsia="zh-CN"/>
        </w:rPr>
        <w:t>3</w:t>
      </w:r>
      <w:r>
        <w:rPr>
          <w:rFonts w:asciiTheme="minorHAnsi" w:eastAsiaTheme="minorEastAsia" w:hAnsiTheme="minorHAnsi" w:cstheme="minorBidi"/>
          <w:kern w:val="2"/>
          <w:sz w:val="24"/>
          <w:szCs w:val="24"/>
          <w14:ligatures w14:val="standardContextual"/>
        </w:rPr>
        <w:tab/>
      </w:r>
      <w:r w:rsidRPr="004A110D">
        <w:rPr>
          <w:kern w:val="28"/>
          <w:lang w:eastAsia="zh-CN"/>
        </w:rPr>
        <w:t>PWS Restart Indication</w:t>
      </w:r>
      <w:r>
        <w:tab/>
      </w:r>
      <w:r>
        <w:fldChar w:fldCharType="begin" w:fldLock="1"/>
      </w:r>
      <w:r>
        <w:instrText xml:space="preserve"> PAGEREF _Toc170752210 \h </w:instrText>
      </w:r>
      <w:r>
        <w:fldChar w:fldCharType="separate"/>
      </w:r>
      <w:r>
        <w:t>102</w:t>
      </w:r>
      <w:r>
        <w:fldChar w:fldCharType="end"/>
      </w:r>
    </w:p>
    <w:p w14:paraId="58BC13BB" w14:textId="6CF005CC" w:rsidR="00A56828" w:rsidRDefault="00A56828">
      <w:pPr>
        <w:pStyle w:val="TOC4"/>
        <w:rPr>
          <w:rFonts w:asciiTheme="minorHAnsi" w:eastAsiaTheme="minorEastAsia" w:hAnsiTheme="minorHAnsi" w:cstheme="minorBidi"/>
          <w:kern w:val="2"/>
          <w:sz w:val="24"/>
          <w:szCs w:val="24"/>
          <w14:ligatures w14:val="standardContextual"/>
        </w:rPr>
      </w:pPr>
      <w:r>
        <w:t>8.12.</w:t>
      </w:r>
      <w:r>
        <w:rPr>
          <w:lang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_Toc170752211 \h </w:instrText>
      </w:r>
      <w:r>
        <w:fldChar w:fldCharType="separate"/>
      </w:r>
      <w:r>
        <w:t>102</w:t>
      </w:r>
      <w:r>
        <w:fldChar w:fldCharType="end"/>
      </w:r>
    </w:p>
    <w:p w14:paraId="424DD888" w14:textId="78F2C10D" w:rsidR="00A56828" w:rsidRDefault="00A56828">
      <w:pPr>
        <w:pStyle w:val="TOC4"/>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_Toc170752212 \h </w:instrText>
      </w:r>
      <w:r>
        <w:fldChar w:fldCharType="separate"/>
      </w:r>
      <w:r>
        <w:t>102</w:t>
      </w:r>
      <w:r>
        <w:fldChar w:fldCharType="end"/>
      </w:r>
    </w:p>
    <w:p w14:paraId="3F78ACF4" w14:textId="67504649"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w:t>
      </w:r>
      <w:r w:rsidRPr="004A110D">
        <w:rPr>
          <w:kern w:val="28"/>
          <w:lang w:eastAsia="zh-CN"/>
        </w:rPr>
        <w:t>4</w:t>
      </w:r>
      <w:r>
        <w:rPr>
          <w:rFonts w:asciiTheme="minorHAnsi" w:eastAsiaTheme="minorEastAsia" w:hAnsiTheme="minorHAnsi" w:cstheme="minorBidi"/>
          <w:kern w:val="2"/>
          <w:sz w:val="24"/>
          <w:szCs w:val="24"/>
          <w14:ligatures w14:val="standardContextual"/>
        </w:rPr>
        <w:tab/>
      </w:r>
      <w:r w:rsidRPr="004A110D">
        <w:rPr>
          <w:kern w:val="28"/>
          <w:lang w:eastAsia="zh-CN"/>
        </w:rPr>
        <w:t>PWS Failure Indication</w:t>
      </w:r>
      <w:r>
        <w:tab/>
      </w:r>
      <w:r>
        <w:fldChar w:fldCharType="begin" w:fldLock="1"/>
      </w:r>
      <w:r>
        <w:instrText xml:space="preserve"> PAGEREF _Toc170752213 \h </w:instrText>
      </w:r>
      <w:r>
        <w:fldChar w:fldCharType="separate"/>
      </w:r>
      <w:r>
        <w:t>102</w:t>
      </w:r>
      <w:r>
        <w:fldChar w:fldCharType="end"/>
      </w:r>
    </w:p>
    <w:p w14:paraId="138FD46D" w14:textId="2FBA1170" w:rsidR="00A56828" w:rsidRDefault="00A56828">
      <w:pPr>
        <w:pStyle w:val="TOC4"/>
        <w:rPr>
          <w:rFonts w:asciiTheme="minorHAnsi" w:eastAsiaTheme="minorEastAsia" w:hAnsiTheme="minorHAnsi" w:cstheme="minorBidi"/>
          <w:kern w:val="2"/>
          <w:sz w:val="24"/>
          <w:szCs w:val="24"/>
          <w14:ligatures w14:val="standardContextual"/>
        </w:rPr>
      </w:pPr>
      <w:r>
        <w:t>8.12.</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_Toc170752214 \h </w:instrText>
      </w:r>
      <w:r>
        <w:fldChar w:fldCharType="separate"/>
      </w:r>
      <w:r>
        <w:t>102</w:t>
      </w:r>
      <w:r>
        <w:fldChar w:fldCharType="end"/>
      </w:r>
    </w:p>
    <w:p w14:paraId="0FD50D87" w14:textId="4D66A562" w:rsidR="00A56828" w:rsidRDefault="00A56828">
      <w:pPr>
        <w:pStyle w:val="TOC4"/>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_Toc170752215 \h </w:instrText>
      </w:r>
      <w:r>
        <w:fldChar w:fldCharType="separate"/>
      </w:r>
      <w:r>
        <w:t>102</w:t>
      </w:r>
      <w:r>
        <w:fldChar w:fldCharType="end"/>
      </w:r>
    </w:p>
    <w:p w14:paraId="7B74A2CC" w14:textId="24B43624" w:rsidR="00A56828" w:rsidRDefault="00A56828">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_Toc170752216 \h </w:instrText>
      </w:r>
      <w:r>
        <w:fldChar w:fldCharType="separate"/>
      </w:r>
      <w:r>
        <w:t>103</w:t>
      </w:r>
      <w:r>
        <w:fldChar w:fldCharType="end"/>
      </w:r>
    </w:p>
    <w:p w14:paraId="44965323" w14:textId="69588AF9" w:rsidR="00A56828" w:rsidRDefault="00A56828">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_Toc170752217 \h </w:instrText>
      </w:r>
      <w:r>
        <w:fldChar w:fldCharType="separate"/>
      </w:r>
      <w:r>
        <w:t>103</w:t>
      </w:r>
      <w:r>
        <w:fldChar w:fldCharType="end"/>
      </w:r>
    </w:p>
    <w:p w14:paraId="56003643" w14:textId="49845891" w:rsidR="00A56828" w:rsidRDefault="00A56828">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_Toc170752218 \h </w:instrText>
      </w:r>
      <w:r>
        <w:fldChar w:fldCharType="separate"/>
      </w:r>
      <w:r>
        <w:t>103</w:t>
      </w:r>
      <w:r>
        <w:fldChar w:fldCharType="end"/>
      </w:r>
    </w:p>
    <w:p w14:paraId="612E8C4B" w14:textId="1416A15B" w:rsidR="00A56828" w:rsidRDefault="00A56828">
      <w:pPr>
        <w:pStyle w:val="TOC4"/>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_Toc170752219 \h </w:instrText>
      </w:r>
      <w:r>
        <w:fldChar w:fldCharType="separate"/>
      </w:r>
      <w:r>
        <w:t>103</w:t>
      </w:r>
      <w:r>
        <w:fldChar w:fldCharType="end"/>
      </w:r>
    </w:p>
    <w:p w14:paraId="51C8FEEC" w14:textId="3710BB9E"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8.13.3</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_Toc170752220 \h </w:instrText>
      </w:r>
      <w:r>
        <w:fldChar w:fldCharType="separate"/>
      </w:r>
      <w:r w:rsidRPr="00774B96">
        <w:rPr>
          <w:lang w:val="fr-FR"/>
        </w:rPr>
        <w:t>103</w:t>
      </w:r>
      <w:r>
        <w:fldChar w:fldCharType="end"/>
      </w:r>
    </w:p>
    <w:p w14:paraId="26E8903B" w14:textId="63FA4693" w:rsidR="00A56828" w:rsidRPr="00774B96" w:rsidRDefault="00A56828">
      <w:pPr>
        <w:pStyle w:val="TOC2"/>
        <w:rPr>
          <w:rFonts w:asciiTheme="minorHAnsi" w:eastAsiaTheme="minorEastAsia" w:hAnsiTheme="minorHAnsi" w:cstheme="minorBidi"/>
          <w:kern w:val="2"/>
          <w:sz w:val="24"/>
          <w:szCs w:val="24"/>
          <w:lang w:val="fr-FR"/>
          <w14:ligatures w14:val="standardContextual"/>
        </w:rPr>
      </w:pPr>
      <w:r w:rsidRPr="00774B96">
        <w:rPr>
          <w:lang w:val="fr-FR"/>
        </w:rPr>
        <w:t>8.14</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Direct Information Transfer</w:t>
      </w:r>
      <w:r w:rsidRPr="00774B96">
        <w:rPr>
          <w:lang w:val="fr-FR"/>
        </w:rPr>
        <w:tab/>
      </w:r>
      <w:r>
        <w:fldChar w:fldCharType="begin" w:fldLock="1"/>
      </w:r>
      <w:r w:rsidRPr="00774B96">
        <w:rPr>
          <w:lang w:val="fr-FR"/>
        </w:rPr>
        <w:instrText xml:space="preserve"> PAGEREF _Toc170752221 \h </w:instrText>
      </w:r>
      <w:r>
        <w:fldChar w:fldCharType="separate"/>
      </w:r>
      <w:r w:rsidRPr="00774B96">
        <w:rPr>
          <w:lang w:val="fr-FR"/>
        </w:rPr>
        <w:t>103</w:t>
      </w:r>
      <w:r>
        <w:fldChar w:fldCharType="end"/>
      </w:r>
    </w:p>
    <w:p w14:paraId="42F201DF" w14:textId="2317AD76" w:rsidR="00A56828" w:rsidRDefault="00A56828">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_Toc170752222 \h </w:instrText>
      </w:r>
      <w:r>
        <w:fldChar w:fldCharType="separate"/>
      </w:r>
      <w:r>
        <w:t>103</w:t>
      </w:r>
      <w:r>
        <w:fldChar w:fldCharType="end"/>
      </w:r>
    </w:p>
    <w:p w14:paraId="593EAB11" w14:textId="3E837678" w:rsidR="00A56828" w:rsidRDefault="00A56828">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_Toc170752223 \h </w:instrText>
      </w:r>
      <w:r>
        <w:fldChar w:fldCharType="separate"/>
      </w:r>
      <w:r>
        <w:t>104</w:t>
      </w:r>
      <w:r>
        <w:fldChar w:fldCharType="end"/>
      </w:r>
    </w:p>
    <w:p w14:paraId="543589F6" w14:textId="1DF9E466" w:rsidR="00A56828" w:rsidRDefault="00A56828">
      <w:pPr>
        <w:pStyle w:val="TOC4"/>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_Toc170752224 \h </w:instrText>
      </w:r>
      <w:r>
        <w:fldChar w:fldCharType="separate"/>
      </w:r>
      <w:r>
        <w:t>104</w:t>
      </w:r>
      <w:r>
        <w:fldChar w:fldCharType="end"/>
      </w:r>
    </w:p>
    <w:p w14:paraId="24FA7397" w14:textId="13B1AE7D" w:rsidR="00A56828" w:rsidRDefault="00A56828">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_Toc170752225 \h </w:instrText>
      </w:r>
      <w:r>
        <w:fldChar w:fldCharType="separate"/>
      </w:r>
      <w:r>
        <w:t>104</w:t>
      </w:r>
      <w:r>
        <w:fldChar w:fldCharType="end"/>
      </w:r>
    </w:p>
    <w:p w14:paraId="37313DCD" w14:textId="4E657732" w:rsidR="00A56828" w:rsidRDefault="00A56828">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_Toc170752226 \h </w:instrText>
      </w:r>
      <w:r>
        <w:fldChar w:fldCharType="separate"/>
      </w:r>
      <w:r>
        <w:t>104</w:t>
      </w:r>
      <w:r>
        <w:fldChar w:fldCharType="end"/>
      </w:r>
    </w:p>
    <w:p w14:paraId="771CA20F" w14:textId="6BE9B217" w:rsidR="00A56828" w:rsidRDefault="00A56828">
      <w:pPr>
        <w:pStyle w:val="TOC3"/>
        <w:rPr>
          <w:rFonts w:asciiTheme="minorHAnsi" w:eastAsiaTheme="minorEastAsia" w:hAnsiTheme="minorHAnsi" w:cstheme="minorBidi"/>
          <w:kern w:val="2"/>
          <w:sz w:val="24"/>
          <w:szCs w:val="24"/>
          <w14:ligatures w14:val="standardContextual"/>
        </w:rPr>
      </w:pPr>
      <w:r>
        <w:t>8.15.1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_Toc170752227 \h </w:instrText>
      </w:r>
      <w:r>
        <w:fldChar w:fldCharType="separate"/>
      </w:r>
      <w:r>
        <w:t>104</w:t>
      </w:r>
      <w:r>
        <w:fldChar w:fldCharType="end"/>
      </w:r>
    </w:p>
    <w:p w14:paraId="20820952" w14:textId="2FBDE528" w:rsidR="00A56828" w:rsidRDefault="00A56828">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_Toc170752228 \h </w:instrText>
      </w:r>
      <w:r>
        <w:fldChar w:fldCharType="separate"/>
      </w:r>
      <w:r>
        <w:t>104</w:t>
      </w:r>
      <w:r>
        <w:fldChar w:fldCharType="end"/>
      </w:r>
    </w:p>
    <w:p w14:paraId="37AC499C" w14:textId="6A3E3572" w:rsidR="00A56828" w:rsidRDefault="00A56828">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_Toc170752229 \h </w:instrText>
      </w:r>
      <w:r>
        <w:fldChar w:fldCharType="separate"/>
      </w:r>
      <w:r>
        <w:t>104</w:t>
      </w:r>
      <w:r>
        <w:fldChar w:fldCharType="end"/>
      </w:r>
    </w:p>
    <w:p w14:paraId="6790AFB3" w14:textId="477D09F5" w:rsidR="00A56828" w:rsidRDefault="00A56828">
      <w:pPr>
        <w:pStyle w:val="TOC3"/>
        <w:rPr>
          <w:rFonts w:asciiTheme="minorHAnsi" w:eastAsiaTheme="minorEastAsia" w:hAnsiTheme="minorHAnsi" w:cstheme="minorBidi"/>
          <w:kern w:val="2"/>
          <w:sz w:val="24"/>
          <w:szCs w:val="24"/>
          <w14:ligatures w14:val="standardContextual"/>
        </w:rPr>
      </w:pPr>
      <w:r>
        <w:t>8.15.3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_Toc170752230 \h </w:instrText>
      </w:r>
      <w:r>
        <w:fldChar w:fldCharType="separate"/>
      </w:r>
      <w:r>
        <w:t>105</w:t>
      </w:r>
      <w:r>
        <w:fldChar w:fldCharType="end"/>
      </w:r>
    </w:p>
    <w:p w14:paraId="34B1518D" w14:textId="34206F02" w:rsidR="00A56828" w:rsidRDefault="00A56828">
      <w:pPr>
        <w:pStyle w:val="TOC2"/>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_Toc170752231 \h </w:instrText>
      </w:r>
      <w:r>
        <w:fldChar w:fldCharType="separate"/>
      </w:r>
      <w:r>
        <w:t>105</w:t>
      </w:r>
      <w:r>
        <w:fldChar w:fldCharType="end"/>
      </w:r>
    </w:p>
    <w:p w14:paraId="11925ACD" w14:textId="44421168" w:rsidR="00A56828" w:rsidRDefault="00A56828">
      <w:pPr>
        <w:pStyle w:val="TOC3"/>
        <w:rPr>
          <w:rFonts w:asciiTheme="minorHAnsi" w:eastAsiaTheme="minorEastAsia" w:hAnsiTheme="minorHAnsi" w:cstheme="minorBidi"/>
          <w:kern w:val="2"/>
          <w:sz w:val="24"/>
          <w:szCs w:val="24"/>
          <w14:ligatures w14:val="standardContextual"/>
        </w:rPr>
      </w:pPr>
      <w:r>
        <w:t>8.16.1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_Toc170752232 \h </w:instrText>
      </w:r>
      <w:r>
        <w:fldChar w:fldCharType="separate"/>
      </w:r>
      <w:r>
        <w:t>105</w:t>
      </w:r>
      <w:r>
        <w:fldChar w:fldCharType="end"/>
      </w:r>
    </w:p>
    <w:p w14:paraId="36B23660" w14:textId="666DAB18" w:rsidR="00A56828" w:rsidRDefault="00A56828">
      <w:pPr>
        <w:pStyle w:val="TOC3"/>
        <w:rPr>
          <w:rFonts w:asciiTheme="minorHAnsi" w:eastAsiaTheme="minorEastAsia" w:hAnsiTheme="minorHAnsi" w:cstheme="minorBidi"/>
          <w:kern w:val="2"/>
          <w:sz w:val="24"/>
          <w:szCs w:val="24"/>
          <w14:ligatures w14:val="standardContextual"/>
        </w:rPr>
      </w:pPr>
      <w:r>
        <w:t>8.16.2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_Toc170752233 \h </w:instrText>
      </w:r>
      <w:r>
        <w:fldChar w:fldCharType="separate"/>
      </w:r>
      <w:r>
        <w:t>105</w:t>
      </w:r>
      <w:r>
        <w:fldChar w:fldCharType="end"/>
      </w:r>
    </w:p>
    <w:p w14:paraId="6DDCDAC9" w14:textId="31E97012" w:rsidR="00A56828" w:rsidRDefault="00A56828">
      <w:pPr>
        <w:pStyle w:val="TOC4"/>
        <w:rPr>
          <w:rFonts w:asciiTheme="minorHAnsi" w:eastAsiaTheme="minorEastAsia" w:hAnsiTheme="minorHAnsi" w:cstheme="minorBidi"/>
          <w:kern w:val="2"/>
          <w:sz w:val="24"/>
          <w:szCs w:val="24"/>
          <w14:ligatures w14:val="standardContextual"/>
        </w:rPr>
      </w:pPr>
      <w:r>
        <w:t>8.16.2.1</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_Toc170752234 \h </w:instrText>
      </w:r>
      <w:r>
        <w:fldChar w:fldCharType="separate"/>
      </w:r>
      <w:r>
        <w:t>105</w:t>
      </w:r>
      <w:r>
        <w:fldChar w:fldCharType="end"/>
      </w:r>
    </w:p>
    <w:p w14:paraId="4CC25006" w14:textId="58D03F81" w:rsidR="00A56828" w:rsidRDefault="00A56828">
      <w:pPr>
        <w:pStyle w:val="TOC3"/>
        <w:rPr>
          <w:rFonts w:asciiTheme="minorHAnsi" w:eastAsiaTheme="minorEastAsia" w:hAnsiTheme="minorHAnsi" w:cstheme="minorBidi"/>
          <w:kern w:val="2"/>
          <w:sz w:val="24"/>
          <w:szCs w:val="24"/>
          <w14:ligatures w14:val="standardContextual"/>
        </w:rPr>
      </w:pPr>
      <w:r>
        <w:t>8.16.3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_Toc170752235 \h </w:instrText>
      </w:r>
      <w:r>
        <w:fldChar w:fldCharType="separate"/>
      </w:r>
      <w:r>
        <w:t>106</w:t>
      </w:r>
      <w:r>
        <w:fldChar w:fldCharType="end"/>
      </w:r>
    </w:p>
    <w:p w14:paraId="5584CB86" w14:textId="035DBD96" w:rsidR="00A56828" w:rsidRDefault="00A56828">
      <w:pPr>
        <w:pStyle w:val="TOC2"/>
        <w:rPr>
          <w:rFonts w:asciiTheme="minorHAnsi" w:eastAsiaTheme="minorEastAsia" w:hAnsiTheme="minorHAnsi" w:cstheme="minorBidi"/>
          <w:kern w:val="2"/>
          <w:sz w:val="24"/>
          <w:szCs w:val="24"/>
          <w14:ligatures w14:val="standardContextual"/>
        </w:rPr>
      </w:pPr>
      <w:r>
        <w:t>8.</w:t>
      </w:r>
      <w:r>
        <w:rPr>
          <w:lang w:eastAsia="zh-CN"/>
        </w:rPr>
        <w:t>17</w:t>
      </w:r>
      <w:r>
        <w:rPr>
          <w:rFonts w:asciiTheme="minorHAnsi" w:eastAsiaTheme="minorEastAsia" w:hAnsiTheme="minorHAnsi" w:cstheme="minorBidi"/>
          <w:kern w:val="2"/>
          <w:sz w:val="24"/>
          <w:szCs w:val="24"/>
          <w14:ligatures w14:val="standardContextual"/>
        </w:rPr>
        <w:tab/>
      </w:r>
      <w:r>
        <w:rPr>
          <w:lang w:eastAsia="zh-CN"/>
        </w:rPr>
        <w:t>LPPa</w:t>
      </w:r>
      <w:r>
        <w:t xml:space="preserve"> transport</w:t>
      </w:r>
      <w:r>
        <w:tab/>
      </w:r>
      <w:r>
        <w:fldChar w:fldCharType="begin" w:fldLock="1"/>
      </w:r>
      <w:r>
        <w:instrText xml:space="preserve"> PAGEREF _Toc170752236 \h </w:instrText>
      </w:r>
      <w:r>
        <w:fldChar w:fldCharType="separate"/>
      </w:r>
      <w:r>
        <w:t>106</w:t>
      </w:r>
      <w:r>
        <w:fldChar w:fldCharType="end"/>
      </w:r>
    </w:p>
    <w:p w14:paraId="6280A93F" w14:textId="0C78886A"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_Toc170752237 \h </w:instrText>
      </w:r>
      <w:r>
        <w:fldChar w:fldCharType="separate"/>
      </w:r>
      <w:r>
        <w:t>106</w:t>
      </w:r>
      <w:r>
        <w:fldChar w:fldCharType="end"/>
      </w:r>
    </w:p>
    <w:p w14:paraId="7CE9C05B" w14:textId="0549C4D7"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_Toc170752238 \h </w:instrText>
      </w:r>
      <w:r>
        <w:fldChar w:fldCharType="separate"/>
      </w:r>
      <w:r>
        <w:t>107</w:t>
      </w:r>
      <w:r>
        <w:fldChar w:fldCharType="end"/>
      </w:r>
    </w:p>
    <w:p w14:paraId="2E856788" w14:textId="310FDC54"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_Toc170752239 \h </w:instrText>
      </w:r>
      <w:r>
        <w:fldChar w:fldCharType="separate"/>
      </w:r>
      <w:r>
        <w:t>107</w:t>
      </w:r>
      <w:r>
        <w:fldChar w:fldCharType="end"/>
      </w:r>
    </w:p>
    <w:p w14:paraId="4EE1ABA4" w14:textId="68523F60" w:rsidR="00A56828" w:rsidRDefault="00A56828">
      <w:pPr>
        <w:pStyle w:val="TOC4"/>
        <w:rPr>
          <w:rFonts w:asciiTheme="minorHAnsi" w:eastAsiaTheme="minorEastAsia" w:hAnsiTheme="minorHAnsi" w:cstheme="minorBidi"/>
          <w:kern w:val="2"/>
          <w:sz w:val="24"/>
          <w:szCs w:val="24"/>
          <w14:ligatures w14:val="standardContextual"/>
        </w:rPr>
      </w:pPr>
      <w:r>
        <w:t>8.17.2.2</w:t>
      </w:r>
      <w:r>
        <w:rPr>
          <w:rFonts w:asciiTheme="minorHAnsi" w:eastAsiaTheme="minorEastAsia" w:hAnsiTheme="minorHAnsi" w:cstheme="minorBidi"/>
          <w:kern w:val="2"/>
          <w:sz w:val="24"/>
          <w:szCs w:val="24"/>
          <w14:ligatures w14:val="standardContextual"/>
        </w:rPr>
        <w:tab/>
      </w:r>
      <w:r>
        <w:t>UPLINK UE ASSOCIATED LPPA TRANSPORT</w:t>
      </w:r>
      <w:r>
        <w:tab/>
      </w:r>
      <w:r>
        <w:fldChar w:fldCharType="begin" w:fldLock="1"/>
      </w:r>
      <w:r>
        <w:instrText xml:space="preserve"> PAGEREF _Toc170752240 \h </w:instrText>
      </w:r>
      <w:r>
        <w:fldChar w:fldCharType="separate"/>
      </w:r>
      <w:r>
        <w:t>107</w:t>
      </w:r>
      <w:r>
        <w:fldChar w:fldCharType="end"/>
      </w:r>
    </w:p>
    <w:p w14:paraId="4282873F" w14:textId="5CB0C9D5" w:rsidR="00A56828" w:rsidRDefault="00A56828">
      <w:pPr>
        <w:pStyle w:val="TOC4"/>
        <w:rPr>
          <w:rFonts w:asciiTheme="minorHAnsi" w:eastAsiaTheme="minorEastAsia" w:hAnsiTheme="minorHAnsi" w:cstheme="minorBidi"/>
          <w:kern w:val="2"/>
          <w:sz w:val="24"/>
          <w:szCs w:val="24"/>
          <w14:ligatures w14:val="standardContextual"/>
        </w:rPr>
      </w:pPr>
      <w:r>
        <w:t>8.17.2.3</w:t>
      </w:r>
      <w:r>
        <w:rPr>
          <w:rFonts w:asciiTheme="minorHAnsi" w:eastAsiaTheme="minorEastAsia" w:hAnsiTheme="minorHAnsi" w:cstheme="minorBidi"/>
          <w:kern w:val="2"/>
          <w:sz w:val="24"/>
          <w:szCs w:val="24"/>
          <w14:ligatures w14:val="standardContextual"/>
        </w:rPr>
        <w:tab/>
      </w:r>
      <w:r>
        <w:t>DOWNLINK NON UE ASSOCIATED LPPA TRANSPORT</w:t>
      </w:r>
      <w:r>
        <w:tab/>
      </w:r>
      <w:r>
        <w:fldChar w:fldCharType="begin" w:fldLock="1"/>
      </w:r>
      <w:r>
        <w:instrText xml:space="preserve"> PAGEREF _Toc170752241 \h </w:instrText>
      </w:r>
      <w:r>
        <w:fldChar w:fldCharType="separate"/>
      </w:r>
      <w:r>
        <w:t>107</w:t>
      </w:r>
      <w:r>
        <w:fldChar w:fldCharType="end"/>
      </w:r>
    </w:p>
    <w:p w14:paraId="248B5F78" w14:textId="68032621" w:rsidR="00A56828" w:rsidRDefault="00A56828">
      <w:pPr>
        <w:pStyle w:val="TOC4"/>
        <w:rPr>
          <w:rFonts w:asciiTheme="minorHAnsi" w:eastAsiaTheme="minorEastAsia" w:hAnsiTheme="minorHAnsi" w:cstheme="minorBidi"/>
          <w:kern w:val="2"/>
          <w:sz w:val="24"/>
          <w:szCs w:val="24"/>
          <w14:ligatures w14:val="standardContextual"/>
        </w:rPr>
      </w:pPr>
      <w:r>
        <w:t>8.17.2.4</w:t>
      </w:r>
      <w:r>
        <w:rPr>
          <w:rFonts w:asciiTheme="minorHAnsi" w:eastAsiaTheme="minorEastAsia" w:hAnsiTheme="minorHAnsi" w:cstheme="minorBidi"/>
          <w:kern w:val="2"/>
          <w:sz w:val="24"/>
          <w:szCs w:val="24"/>
          <w14:ligatures w14:val="standardContextual"/>
        </w:rPr>
        <w:tab/>
      </w:r>
      <w:r>
        <w:t>UPLINK NON UE ASSOCIATED LPPA TRANSPORT</w:t>
      </w:r>
      <w:r>
        <w:tab/>
      </w:r>
      <w:r>
        <w:fldChar w:fldCharType="begin" w:fldLock="1"/>
      </w:r>
      <w:r>
        <w:instrText xml:space="preserve"> PAGEREF _Toc170752242 \h </w:instrText>
      </w:r>
      <w:r>
        <w:fldChar w:fldCharType="separate"/>
      </w:r>
      <w:r>
        <w:t>108</w:t>
      </w:r>
      <w:r>
        <w:fldChar w:fldCharType="end"/>
      </w:r>
    </w:p>
    <w:p w14:paraId="11DA416F" w14:textId="328E5BB5"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_Toc170752243 \h </w:instrText>
      </w:r>
      <w:r>
        <w:fldChar w:fldCharType="separate"/>
      </w:r>
      <w:r>
        <w:t>108</w:t>
      </w:r>
      <w:r>
        <w:fldChar w:fldCharType="end"/>
      </w:r>
    </w:p>
    <w:p w14:paraId="7D0CF3B2" w14:textId="42BF0FF4" w:rsidR="00A56828" w:rsidRDefault="00A56828">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_Toc170752244 \h </w:instrText>
      </w:r>
      <w:r>
        <w:fldChar w:fldCharType="separate"/>
      </w:r>
      <w:r>
        <w:t>108</w:t>
      </w:r>
      <w:r>
        <w:fldChar w:fldCharType="end"/>
      </w:r>
    </w:p>
    <w:p w14:paraId="74EDF297" w14:textId="5B07FF25" w:rsidR="00A56828" w:rsidRDefault="00A56828">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rPr>
          <w:lang w:eastAsia="zh-CN"/>
        </w:rPr>
        <w:t xml:space="preserve">Secondary RAT </w:t>
      </w:r>
      <w:r w:rsidRPr="004A110D">
        <w:rPr>
          <w:rFonts w:eastAsia="MS Mincho"/>
          <w:lang w:eastAsia="ja-JP"/>
        </w:rPr>
        <w:t xml:space="preserve">Data Usage </w:t>
      </w:r>
      <w:r>
        <w:rPr>
          <w:lang w:eastAsia="zh-CN"/>
        </w:rPr>
        <w:t>Report</w:t>
      </w:r>
      <w:r>
        <w:tab/>
      </w:r>
      <w:r>
        <w:fldChar w:fldCharType="begin" w:fldLock="1"/>
      </w:r>
      <w:r>
        <w:instrText xml:space="preserve"> PAGEREF _Toc170752245 \h </w:instrText>
      </w:r>
      <w:r>
        <w:fldChar w:fldCharType="separate"/>
      </w:r>
      <w:r>
        <w:t>108</w:t>
      </w:r>
      <w:r>
        <w:fldChar w:fldCharType="end"/>
      </w:r>
    </w:p>
    <w:p w14:paraId="67807FAB" w14:textId="148F30AC" w:rsidR="00A56828" w:rsidRDefault="00A56828">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_Toc170752246 \h </w:instrText>
      </w:r>
      <w:r>
        <w:fldChar w:fldCharType="separate"/>
      </w:r>
      <w:r>
        <w:t>108</w:t>
      </w:r>
      <w:r>
        <w:fldChar w:fldCharType="end"/>
      </w:r>
    </w:p>
    <w:p w14:paraId="47AEA3DA" w14:textId="72E45039" w:rsidR="00A56828" w:rsidRDefault="00A56828">
      <w:pPr>
        <w:pStyle w:val="TOC3"/>
        <w:rPr>
          <w:rFonts w:asciiTheme="minorHAnsi" w:eastAsiaTheme="minorEastAsia" w:hAnsiTheme="minorHAnsi" w:cstheme="minorBidi"/>
          <w:kern w:val="2"/>
          <w:sz w:val="24"/>
          <w:szCs w:val="24"/>
          <w14:ligatures w14:val="standardContextual"/>
        </w:rPr>
      </w:pPr>
      <w:r>
        <w:t>8.18.</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_Toc170752247 \h </w:instrText>
      </w:r>
      <w:r>
        <w:fldChar w:fldCharType="separate"/>
      </w:r>
      <w:r>
        <w:t>108</w:t>
      </w:r>
      <w:r>
        <w:fldChar w:fldCharType="end"/>
      </w:r>
    </w:p>
    <w:p w14:paraId="11D0CF25" w14:textId="495935A5" w:rsidR="00A56828" w:rsidRDefault="00A56828">
      <w:pPr>
        <w:pStyle w:val="TOC4"/>
        <w:rPr>
          <w:rFonts w:asciiTheme="minorHAnsi" w:eastAsiaTheme="minorEastAsia" w:hAnsiTheme="minorHAnsi" w:cstheme="minorBidi"/>
          <w:kern w:val="2"/>
          <w:sz w:val="24"/>
          <w:szCs w:val="24"/>
          <w14:ligatures w14:val="standardContextual"/>
        </w:rPr>
      </w:pPr>
      <w:r>
        <w:t>8.18.2.</w:t>
      </w:r>
      <w:r>
        <w:rPr>
          <w:lang w:eastAsia="zh-CN"/>
        </w:rPr>
        <w:t>1</w:t>
      </w:r>
      <w:r>
        <w:rPr>
          <w:rFonts w:asciiTheme="minorHAnsi" w:eastAsiaTheme="minorEastAsia" w:hAnsiTheme="minorHAnsi" w:cstheme="minorBidi"/>
          <w:kern w:val="2"/>
          <w:sz w:val="24"/>
          <w:szCs w:val="24"/>
          <w14:ligatures w14:val="standardContextual"/>
        </w:rPr>
        <w:tab/>
      </w:r>
      <w:r>
        <w:t xml:space="preserve">SECONDARY RAT </w:t>
      </w:r>
      <w:r w:rsidRPr="004A110D">
        <w:rPr>
          <w:rFonts w:eastAsia="MS Mincho"/>
          <w:lang w:eastAsia="ja-JP"/>
        </w:rPr>
        <w:t xml:space="preserve">DATA USAGE </w:t>
      </w:r>
      <w:r>
        <w:t>REPORT</w:t>
      </w:r>
      <w:r>
        <w:tab/>
      </w:r>
      <w:r>
        <w:fldChar w:fldCharType="begin" w:fldLock="1"/>
      </w:r>
      <w:r>
        <w:instrText xml:space="preserve"> PAGEREF _Toc170752248 \h </w:instrText>
      </w:r>
      <w:r>
        <w:fldChar w:fldCharType="separate"/>
      </w:r>
      <w:r>
        <w:t>108</w:t>
      </w:r>
      <w:r>
        <w:fldChar w:fldCharType="end"/>
      </w:r>
    </w:p>
    <w:p w14:paraId="12A775F7" w14:textId="41B86FE1" w:rsidR="00A56828" w:rsidRDefault="00A56828">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_Toc170752249 \h </w:instrText>
      </w:r>
      <w:r>
        <w:fldChar w:fldCharType="separate"/>
      </w:r>
      <w:r>
        <w:t>109</w:t>
      </w:r>
      <w:r>
        <w:fldChar w:fldCharType="end"/>
      </w:r>
    </w:p>
    <w:p w14:paraId="3D654F0F" w14:textId="143B94BF" w:rsidR="00A56828" w:rsidRDefault="00A56828">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_Toc170752250 \h </w:instrText>
      </w:r>
      <w:r>
        <w:fldChar w:fldCharType="separate"/>
      </w:r>
      <w:r>
        <w:t>109</w:t>
      </w:r>
      <w:r>
        <w:fldChar w:fldCharType="end"/>
      </w:r>
    </w:p>
    <w:p w14:paraId="7296D37B" w14:textId="573D96B7" w:rsidR="00A56828" w:rsidRDefault="00A56828">
      <w:pPr>
        <w:pStyle w:val="TOC2"/>
        <w:rPr>
          <w:rFonts w:asciiTheme="minorHAnsi" w:eastAsiaTheme="minorEastAsia" w:hAnsiTheme="minorHAnsi" w:cstheme="minorBidi"/>
          <w:kern w:val="2"/>
          <w:sz w:val="24"/>
          <w:szCs w:val="24"/>
          <w14:ligatures w14:val="standardContextual"/>
        </w:rPr>
      </w:pPr>
      <w:r>
        <w:t>8.19</w:t>
      </w:r>
      <w:r>
        <w:rPr>
          <w:rFonts w:asciiTheme="minorHAnsi" w:eastAsiaTheme="minorEastAsia" w:hAnsiTheme="minorHAnsi" w:cstheme="minorBidi"/>
          <w:kern w:val="2"/>
          <w:sz w:val="24"/>
          <w:szCs w:val="24"/>
          <w14:ligatures w14:val="standardContextual"/>
        </w:rPr>
        <w:tab/>
      </w:r>
      <w:r>
        <w:t>UE Radio Capability ID Mapping</w:t>
      </w:r>
      <w:r>
        <w:tab/>
      </w:r>
      <w:r>
        <w:fldChar w:fldCharType="begin" w:fldLock="1"/>
      </w:r>
      <w:r>
        <w:instrText xml:space="preserve"> PAGEREF _Toc170752251 \h </w:instrText>
      </w:r>
      <w:r>
        <w:fldChar w:fldCharType="separate"/>
      </w:r>
      <w:r>
        <w:t>109</w:t>
      </w:r>
      <w:r>
        <w:fldChar w:fldCharType="end"/>
      </w:r>
    </w:p>
    <w:p w14:paraId="1F3BF824" w14:textId="123730DA" w:rsidR="00A56828" w:rsidRDefault="00A56828">
      <w:pPr>
        <w:pStyle w:val="TOC3"/>
        <w:rPr>
          <w:rFonts w:asciiTheme="minorHAnsi" w:eastAsiaTheme="minorEastAsia" w:hAnsiTheme="minorHAnsi" w:cstheme="minorBidi"/>
          <w:kern w:val="2"/>
          <w:sz w:val="24"/>
          <w:szCs w:val="24"/>
          <w14:ligatures w14:val="standardContextual"/>
        </w:rPr>
      </w:pPr>
      <w:r>
        <w:t>8.19.1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_Toc170752252 \h </w:instrText>
      </w:r>
      <w:r>
        <w:fldChar w:fldCharType="separate"/>
      </w:r>
      <w:r>
        <w:t>109</w:t>
      </w:r>
      <w:r>
        <w:fldChar w:fldCharType="end"/>
      </w:r>
    </w:p>
    <w:p w14:paraId="5AAB4AA1" w14:textId="4B95F449" w:rsidR="00A56828" w:rsidRDefault="00A56828">
      <w:pPr>
        <w:pStyle w:val="TOC3"/>
        <w:rPr>
          <w:rFonts w:asciiTheme="minorHAnsi" w:eastAsiaTheme="minorEastAsia" w:hAnsiTheme="minorHAnsi" w:cstheme="minorBidi"/>
          <w:kern w:val="2"/>
          <w:sz w:val="24"/>
          <w:szCs w:val="24"/>
          <w14:ligatures w14:val="standardContextual"/>
        </w:rPr>
      </w:pPr>
      <w:r>
        <w:t>8.19.2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_Toc170752253 \h </w:instrText>
      </w:r>
      <w:r>
        <w:fldChar w:fldCharType="separate"/>
      </w:r>
      <w:r>
        <w:t>109</w:t>
      </w:r>
      <w:r>
        <w:fldChar w:fldCharType="end"/>
      </w:r>
    </w:p>
    <w:p w14:paraId="785ADC40" w14:textId="5C4DF9DC" w:rsidR="00A56828" w:rsidRDefault="00A56828">
      <w:pPr>
        <w:pStyle w:val="TOC3"/>
        <w:rPr>
          <w:rFonts w:asciiTheme="minorHAnsi" w:eastAsiaTheme="minorEastAsia" w:hAnsiTheme="minorHAnsi" w:cstheme="minorBidi"/>
          <w:kern w:val="2"/>
          <w:sz w:val="24"/>
          <w:szCs w:val="24"/>
          <w14:ligatures w14:val="standardContextual"/>
        </w:rPr>
      </w:pPr>
      <w:r>
        <w:t>8.19.3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_Toc170752254 \h </w:instrText>
      </w:r>
      <w:r>
        <w:fldChar w:fldCharType="separate"/>
      </w:r>
      <w:r>
        <w:t>109</w:t>
      </w:r>
      <w:r>
        <w:fldChar w:fldCharType="end"/>
      </w:r>
    </w:p>
    <w:p w14:paraId="50C07451" w14:textId="60973BAF" w:rsidR="00A56828" w:rsidRDefault="00A56828">
      <w:pPr>
        <w:pStyle w:val="TOC3"/>
        <w:rPr>
          <w:rFonts w:asciiTheme="minorHAnsi" w:eastAsiaTheme="minorEastAsia" w:hAnsiTheme="minorHAnsi" w:cstheme="minorBidi"/>
          <w:kern w:val="2"/>
          <w:sz w:val="24"/>
          <w:szCs w:val="24"/>
          <w14:ligatures w14:val="standardContextual"/>
        </w:rPr>
      </w:pPr>
      <w:r>
        <w:t>8.19.4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_Toc170752255 \h </w:instrText>
      </w:r>
      <w:r>
        <w:fldChar w:fldCharType="separate"/>
      </w:r>
      <w:r>
        <w:t>109</w:t>
      </w:r>
      <w:r>
        <w:fldChar w:fldCharType="end"/>
      </w:r>
    </w:p>
    <w:p w14:paraId="023B2504" w14:textId="073DE295" w:rsidR="00A56828" w:rsidRDefault="00A5682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S1AP Communication</w:t>
      </w:r>
      <w:r>
        <w:tab/>
      </w:r>
      <w:r>
        <w:fldChar w:fldCharType="begin" w:fldLock="1"/>
      </w:r>
      <w:r>
        <w:instrText xml:space="preserve"> PAGEREF _Toc170752256 \h </w:instrText>
      </w:r>
      <w:r>
        <w:fldChar w:fldCharType="separate"/>
      </w:r>
      <w:r>
        <w:t>110</w:t>
      </w:r>
      <w:r>
        <w:fldChar w:fldCharType="end"/>
      </w:r>
    </w:p>
    <w:p w14:paraId="3207B8E9" w14:textId="206619F4" w:rsidR="00A56828" w:rsidRDefault="00A5682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_Toc170752257 \h </w:instrText>
      </w:r>
      <w:r>
        <w:fldChar w:fldCharType="separate"/>
      </w:r>
      <w:r>
        <w:t>110</w:t>
      </w:r>
      <w:r>
        <w:fldChar w:fldCharType="end"/>
      </w:r>
    </w:p>
    <w:p w14:paraId="6D4D8DCC" w14:textId="02FFE6B5" w:rsidR="00A56828" w:rsidRDefault="00A56828">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_Toc170752258 \h </w:instrText>
      </w:r>
      <w:r>
        <w:fldChar w:fldCharType="separate"/>
      </w:r>
      <w:r>
        <w:t>110</w:t>
      </w:r>
      <w:r>
        <w:fldChar w:fldCharType="end"/>
      </w:r>
    </w:p>
    <w:p w14:paraId="5345C312" w14:textId="35EA057E" w:rsidR="00A56828" w:rsidRDefault="00A56828">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Message Contents</w:t>
      </w:r>
      <w:r>
        <w:tab/>
      </w:r>
      <w:r>
        <w:fldChar w:fldCharType="begin" w:fldLock="1"/>
      </w:r>
      <w:r>
        <w:instrText xml:space="preserve"> PAGEREF _Toc170752259 \h </w:instrText>
      </w:r>
      <w:r>
        <w:fldChar w:fldCharType="separate"/>
      </w:r>
      <w:r>
        <w:t>110</w:t>
      </w:r>
      <w:r>
        <w:fldChar w:fldCharType="end"/>
      </w:r>
    </w:p>
    <w:p w14:paraId="36595C09" w14:textId="601C8BBB" w:rsidR="00A56828" w:rsidRDefault="00A56828">
      <w:pPr>
        <w:pStyle w:val="TOC4"/>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Presence</w:t>
      </w:r>
      <w:r>
        <w:tab/>
      </w:r>
      <w:r>
        <w:fldChar w:fldCharType="begin" w:fldLock="1"/>
      </w:r>
      <w:r>
        <w:instrText xml:space="preserve"> PAGEREF _Toc170752260 \h </w:instrText>
      </w:r>
      <w:r>
        <w:fldChar w:fldCharType="separate"/>
      </w:r>
      <w:r>
        <w:t>110</w:t>
      </w:r>
      <w:r>
        <w:fldChar w:fldCharType="end"/>
      </w:r>
    </w:p>
    <w:p w14:paraId="1D2C9E96" w14:textId="04826A27" w:rsidR="00A56828" w:rsidRDefault="00A56828">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Criticality</w:t>
      </w:r>
      <w:r>
        <w:tab/>
      </w:r>
      <w:r>
        <w:fldChar w:fldCharType="begin" w:fldLock="1"/>
      </w:r>
      <w:r>
        <w:instrText xml:space="preserve"> PAGEREF _Toc170752261 \h </w:instrText>
      </w:r>
      <w:r>
        <w:fldChar w:fldCharType="separate"/>
      </w:r>
      <w:r>
        <w:t>110</w:t>
      </w:r>
      <w:r>
        <w:fldChar w:fldCharType="end"/>
      </w:r>
    </w:p>
    <w:p w14:paraId="53CCA7C0" w14:textId="57D35470" w:rsidR="00A56828" w:rsidRDefault="00A56828">
      <w:pPr>
        <w:pStyle w:val="TOC4"/>
        <w:rPr>
          <w:rFonts w:asciiTheme="minorHAnsi" w:eastAsiaTheme="minorEastAsia" w:hAnsiTheme="minorHAnsi" w:cstheme="minorBidi"/>
          <w:kern w:val="2"/>
          <w:sz w:val="24"/>
          <w:szCs w:val="24"/>
          <w14:ligatures w14:val="standardContextual"/>
        </w:rPr>
      </w:pPr>
      <w:r>
        <w:t>9.1.2.</w:t>
      </w:r>
      <w:r w:rsidRPr="004A110D">
        <w:rPr>
          <w:rFonts w:eastAsia="MS Mincho"/>
        </w:rPr>
        <w:t>3</w:t>
      </w:r>
      <w:r>
        <w:rPr>
          <w:rFonts w:asciiTheme="minorHAnsi" w:eastAsiaTheme="minorEastAsia" w:hAnsiTheme="minorHAnsi" w:cstheme="minorBidi"/>
          <w:kern w:val="2"/>
          <w:sz w:val="24"/>
          <w:szCs w:val="24"/>
          <w14:ligatures w14:val="standardContextual"/>
        </w:rPr>
        <w:tab/>
      </w:r>
      <w:r>
        <w:t>Range</w:t>
      </w:r>
      <w:r>
        <w:tab/>
      </w:r>
      <w:r>
        <w:fldChar w:fldCharType="begin" w:fldLock="1"/>
      </w:r>
      <w:r>
        <w:instrText xml:space="preserve"> PAGEREF _Toc170752262 \h </w:instrText>
      </w:r>
      <w:r>
        <w:fldChar w:fldCharType="separate"/>
      </w:r>
      <w:r>
        <w:t>110</w:t>
      </w:r>
      <w:r>
        <w:fldChar w:fldCharType="end"/>
      </w:r>
    </w:p>
    <w:p w14:paraId="6D4C409F" w14:textId="461E62E7" w:rsidR="00A56828" w:rsidRDefault="00A56828">
      <w:pPr>
        <w:pStyle w:val="TOC4"/>
        <w:rPr>
          <w:rFonts w:asciiTheme="minorHAnsi" w:eastAsiaTheme="minorEastAsia" w:hAnsiTheme="minorHAnsi" w:cstheme="minorBidi"/>
          <w:kern w:val="2"/>
          <w:sz w:val="24"/>
          <w:szCs w:val="24"/>
          <w14:ligatures w14:val="standardContextual"/>
        </w:rPr>
      </w:pPr>
      <w:r>
        <w:t>9.1.2.</w:t>
      </w:r>
      <w:r w:rsidRPr="004A110D">
        <w:rPr>
          <w:rFonts w:eastAsia="MS Mincho"/>
        </w:rPr>
        <w:t>4</w:t>
      </w:r>
      <w:r>
        <w:rPr>
          <w:rFonts w:asciiTheme="minorHAnsi" w:eastAsiaTheme="minorEastAsia" w:hAnsiTheme="minorHAnsi" w:cstheme="minorBidi"/>
          <w:kern w:val="2"/>
          <w:sz w:val="24"/>
          <w:szCs w:val="24"/>
          <w14:ligatures w14:val="standardContextual"/>
        </w:rPr>
        <w:tab/>
      </w:r>
      <w:r>
        <w:t>Assigned Criticality</w:t>
      </w:r>
      <w:r>
        <w:tab/>
      </w:r>
      <w:r>
        <w:fldChar w:fldCharType="begin" w:fldLock="1"/>
      </w:r>
      <w:r>
        <w:instrText xml:space="preserve"> PAGEREF _Toc170752263 \h </w:instrText>
      </w:r>
      <w:r>
        <w:fldChar w:fldCharType="separate"/>
      </w:r>
      <w:r>
        <w:t>110</w:t>
      </w:r>
      <w:r>
        <w:fldChar w:fldCharType="end"/>
      </w:r>
    </w:p>
    <w:p w14:paraId="215805BB" w14:textId="19FFAA9D" w:rsidR="00A56828" w:rsidRDefault="00A56828">
      <w:pPr>
        <w:pStyle w:val="TOC3"/>
        <w:rPr>
          <w:rFonts w:asciiTheme="minorHAnsi" w:eastAsiaTheme="minorEastAsia" w:hAnsiTheme="minorHAnsi" w:cstheme="minorBidi"/>
          <w:kern w:val="2"/>
          <w:sz w:val="24"/>
          <w:szCs w:val="24"/>
          <w14:ligatures w14:val="standardContextual"/>
        </w:rPr>
      </w:pPr>
      <w:r>
        <w:t>9.1.3</w:t>
      </w:r>
      <w:r>
        <w:rPr>
          <w:rFonts w:asciiTheme="minorHAnsi" w:eastAsiaTheme="minorEastAsia" w:hAnsiTheme="minorHAnsi" w:cstheme="minorBidi"/>
          <w:kern w:val="2"/>
          <w:sz w:val="24"/>
          <w:szCs w:val="24"/>
          <w14:ligatures w14:val="standardContextual"/>
        </w:rPr>
        <w:tab/>
      </w:r>
      <w:r>
        <w:t>E-RAB Management Messages</w:t>
      </w:r>
      <w:r>
        <w:tab/>
      </w:r>
      <w:r>
        <w:fldChar w:fldCharType="begin" w:fldLock="1"/>
      </w:r>
      <w:r>
        <w:instrText xml:space="preserve"> PAGEREF _Toc170752264 \h </w:instrText>
      </w:r>
      <w:r>
        <w:fldChar w:fldCharType="separate"/>
      </w:r>
      <w:r>
        <w:t>110</w:t>
      </w:r>
      <w:r>
        <w:fldChar w:fldCharType="end"/>
      </w:r>
    </w:p>
    <w:p w14:paraId="48E0950D" w14:textId="0F72C909" w:rsidR="00A56828" w:rsidRDefault="00A56828">
      <w:pPr>
        <w:pStyle w:val="TOC4"/>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E-RAB SETUP REQUEST</w:t>
      </w:r>
      <w:r>
        <w:tab/>
      </w:r>
      <w:r>
        <w:fldChar w:fldCharType="begin" w:fldLock="1"/>
      </w:r>
      <w:r>
        <w:instrText xml:space="preserve"> PAGEREF _Toc170752265 \h </w:instrText>
      </w:r>
      <w:r>
        <w:fldChar w:fldCharType="separate"/>
      </w:r>
      <w:r>
        <w:t>110</w:t>
      </w:r>
      <w:r>
        <w:fldChar w:fldCharType="end"/>
      </w:r>
    </w:p>
    <w:p w14:paraId="6AC2DD73" w14:textId="2E8D5048" w:rsidR="00A56828" w:rsidRDefault="00A56828">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E-RAB SETUP RESPONSE</w:t>
      </w:r>
      <w:r>
        <w:tab/>
      </w:r>
      <w:r>
        <w:fldChar w:fldCharType="begin" w:fldLock="1"/>
      </w:r>
      <w:r>
        <w:instrText xml:space="preserve"> PAGEREF _Toc170752266 \h </w:instrText>
      </w:r>
      <w:r>
        <w:fldChar w:fldCharType="separate"/>
      </w:r>
      <w:r>
        <w:t>111</w:t>
      </w:r>
      <w:r>
        <w:fldChar w:fldCharType="end"/>
      </w:r>
    </w:p>
    <w:p w14:paraId="50B67ACA" w14:textId="0E09554B" w:rsidR="00A56828" w:rsidRDefault="00A56828">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E-RAB MODIFY REQUEST</w:t>
      </w:r>
      <w:r>
        <w:tab/>
      </w:r>
      <w:r>
        <w:fldChar w:fldCharType="begin" w:fldLock="1"/>
      </w:r>
      <w:r>
        <w:instrText xml:space="preserve"> PAGEREF _Toc170752267 \h </w:instrText>
      </w:r>
      <w:r>
        <w:fldChar w:fldCharType="separate"/>
      </w:r>
      <w:r>
        <w:t>112</w:t>
      </w:r>
      <w:r>
        <w:fldChar w:fldCharType="end"/>
      </w:r>
    </w:p>
    <w:p w14:paraId="03917473" w14:textId="2DF1B9EB" w:rsidR="00A56828" w:rsidRDefault="00A56828">
      <w:pPr>
        <w:pStyle w:val="TOC4"/>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E-RAB MODIFY RESPONSE</w:t>
      </w:r>
      <w:r>
        <w:tab/>
      </w:r>
      <w:r>
        <w:fldChar w:fldCharType="begin" w:fldLock="1"/>
      </w:r>
      <w:r>
        <w:instrText xml:space="preserve"> PAGEREF _Toc170752268 \h </w:instrText>
      </w:r>
      <w:r>
        <w:fldChar w:fldCharType="separate"/>
      </w:r>
      <w:r>
        <w:t>112</w:t>
      </w:r>
      <w:r>
        <w:fldChar w:fldCharType="end"/>
      </w:r>
    </w:p>
    <w:p w14:paraId="7E2D03D0" w14:textId="6238B66D" w:rsidR="00A56828" w:rsidRDefault="00A56828">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E-RAB RELEASE COMMAND</w:t>
      </w:r>
      <w:r>
        <w:tab/>
      </w:r>
      <w:r>
        <w:fldChar w:fldCharType="begin" w:fldLock="1"/>
      </w:r>
      <w:r>
        <w:instrText xml:space="preserve"> PAGEREF _Toc170752269 \h </w:instrText>
      </w:r>
      <w:r>
        <w:fldChar w:fldCharType="separate"/>
      </w:r>
      <w:r>
        <w:t>113</w:t>
      </w:r>
      <w:r>
        <w:fldChar w:fldCharType="end"/>
      </w:r>
    </w:p>
    <w:p w14:paraId="1FF850EE" w14:textId="7124ACA2" w:rsidR="00A56828" w:rsidRDefault="00A56828">
      <w:pPr>
        <w:pStyle w:val="TOC4"/>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E-RAB RELEASE RESPONSE</w:t>
      </w:r>
      <w:r>
        <w:tab/>
      </w:r>
      <w:r>
        <w:fldChar w:fldCharType="begin" w:fldLock="1"/>
      </w:r>
      <w:r>
        <w:instrText xml:space="preserve"> PAGEREF _Toc170752270 \h </w:instrText>
      </w:r>
      <w:r>
        <w:fldChar w:fldCharType="separate"/>
      </w:r>
      <w:r>
        <w:t>113</w:t>
      </w:r>
      <w:r>
        <w:fldChar w:fldCharType="end"/>
      </w:r>
    </w:p>
    <w:p w14:paraId="1445726F" w14:textId="7591C1E1" w:rsidR="00A56828" w:rsidRDefault="00A56828">
      <w:pPr>
        <w:pStyle w:val="TOC4"/>
        <w:rPr>
          <w:rFonts w:asciiTheme="minorHAnsi" w:eastAsiaTheme="minorEastAsia" w:hAnsiTheme="minorHAnsi" w:cstheme="minorBidi"/>
          <w:kern w:val="2"/>
          <w:sz w:val="24"/>
          <w:szCs w:val="24"/>
          <w14:ligatures w14:val="standardContextual"/>
        </w:rPr>
      </w:pPr>
      <w:r>
        <w:t>9.1.3.7</w:t>
      </w:r>
      <w:r>
        <w:rPr>
          <w:rFonts w:asciiTheme="minorHAnsi" w:eastAsiaTheme="minorEastAsia" w:hAnsiTheme="minorHAnsi" w:cstheme="minorBidi"/>
          <w:kern w:val="2"/>
          <w:sz w:val="24"/>
          <w:szCs w:val="24"/>
          <w14:ligatures w14:val="standardContextual"/>
        </w:rPr>
        <w:tab/>
      </w:r>
      <w:r>
        <w:t>E-RAB RELEASE INDICATION</w:t>
      </w:r>
      <w:r>
        <w:tab/>
      </w:r>
      <w:r>
        <w:fldChar w:fldCharType="begin" w:fldLock="1"/>
      </w:r>
      <w:r>
        <w:instrText xml:space="preserve"> PAGEREF _Toc170752271 \h </w:instrText>
      </w:r>
      <w:r>
        <w:fldChar w:fldCharType="separate"/>
      </w:r>
      <w:r>
        <w:t>114</w:t>
      </w:r>
      <w:r>
        <w:fldChar w:fldCharType="end"/>
      </w:r>
    </w:p>
    <w:p w14:paraId="4743DA1A" w14:textId="78810B11" w:rsidR="00A56828" w:rsidRDefault="00A56828">
      <w:pPr>
        <w:pStyle w:val="TOC4"/>
        <w:rPr>
          <w:rFonts w:asciiTheme="minorHAnsi" w:eastAsiaTheme="minorEastAsia" w:hAnsiTheme="minorHAnsi" w:cstheme="minorBidi"/>
          <w:kern w:val="2"/>
          <w:sz w:val="24"/>
          <w:szCs w:val="24"/>
          <w14:ligatures w14:val="standardContextual"/>
        </w:rPr>
      </w:pPr>
      <w:r>
        <w:t>9.1.3.8</w:t>
      </w:r>
      <w:r>
        <w:rPr>
          <w:rFonts w:asciiTheme="minorHAnsi" w:eastAsiaTheme="minorEastAsia" w:hAnsiTheme="minorHAnsi" w:cstheme="minorBidi"/>
          <w:kern w:val="2"/>
          <w:sz w:val="24"/>
          <w:szCs w:val="24"/>
          <w14:ligatures w14:val="standardContextual"/>
        </w:rPr>
        <w:tab/>
      </w:r>
      <w:r>
        <w:t>E-RAB MODIFICATION INDICATION</w:t>
      </w:r>
      <w:r>
        <w:tab/>
      </w:r>
      <w:r>
        <w:fldChar w:fldCharType="begin" w:fldLock="1"/>
      </w:r>
      <w:r>
        <w:instrText xml:space="preserve"> PAGEREF _Toc170752272 \h </w:instrText>
      </w:r>
      <w:r>
        <w:fldChar w:fldCharType="separate"/>
      </w:r>
      <w:r>
        <w:t>114</w:t>
      </w:r>
      <w:r>
        <w:fldChar w:fldCharType="end"/>
      </w:r>
    </w:p>
    <w:p w14:paraId="1112DFC1" w14:textId="28877BFC" w:rsidR="00A56828" w:rsidRDefault="00A56828">
      <w:pPr>
        <w:pStyle w:val="TOC4"/>
        <w:rPr>
          <w:rFonts w:asciiTheme="minorHAnsi" w:eastAsiaTheme="minorEastAsia" w:hAnsiTheme="minorHAnsi" w:cstheme="minorBidi"/>
          <w:kern w:val="2"/>
          <w:sz w:val="24"/>
          <w:szCs w:val="24"/>
          <w14:ligatures w14:val="standardContextual"/>
        </w:rPr>
      </w:pPr>
      <w:r>
        <w:t>9.1.3.9</w:t>
      </w:r>
      <w:r>
        <w:rPr>
          <w:rFonts w:asciiTheme="minorHAnsi" w:eastAsiaTheme="minorEastAsia" w:hAnsiTheme="minorHAnsi" w:cstheme="minorBidi"/>
          <w:kern w:val="2"/>
          <w:sz w:val="24"/>
          <w:szCs w:val="24"/>
          <w14:ligatures w14:val="standardContextual"/>
        </w:rPr>
        <w:tab/>
      </w:r>
      <w:r>
        <w:t>E-RAB MODIFICATION CONFIRM</w:t>
      </w:r>
      <w:r>
        <w:tab/>
      </w:r>
      <w:r>
        <w:fldChar w:fldCharType="begin" w:fldLock="1"/>
      </w:r>
      <w:r>
        <w:instrText xml:space="preserve"> PAGEREF _Toc170752273 \h </w:instrText>
      </w:r>
      <w:r>
        <w:fldChar w:fldCharType="separate"/>
      </w:r>
      <w:r>
        <w:t>115</w:t>
      </w:r>
      <w:r>
        <w:fldChar w:fldCharType="end"/>
      </w:r>
    </w:p>
    <w:p w14:paraId="1C1EAD75" w14:textId="5F65B74E" w:rsidR="00A56828" w:rsidRDefault="00A56828">
      <w:pPr>
        <w:pStyle w:val="TOC3"/>
        <w:rPr>
          <w:rFonts w:asciiTheme="minorHAnsi" w:eastAsiaTheme="minorEastAsia" w:hAnsiTheme="minorHAnsi" w:cstheme="minorBidi"/>
          <w:kern w:val="2"/>
          <w:sz w:val="24"/>
          <w:szCs w:val="24"/>
          <w14:ligatures w14:val="standardContextual"/>
        </w:rPr>
      </w:pPr>
      <w:r>
        <w:t>9.</w:t>
      </w:r>
      <w:r>
        <w:rPr>
          <w:lang w:eastAsia="zh-CN"/>
        </w:rPr>
        <w:t>1.4</w:t>
      </w:r>
      <w:r>
        <w:rPr>
          <w:rFonts w:asciiTheme="minorHAnsi" w:eastAsiaTheme="minorEastAsia" w:hAnsiTheme="minorHAnsi" w:cstheme="minorBidi"/>
          <w:kern w:val="2"/>
          <w:sz w:val="24"/>
          <w:szCs w:val="24"/>
          <w14:ligatures w14:val="standardContextual"/>
        </w:rPr>
        <w:tab/>
      </w:r>
      <w:r>
        <w:rPr>
          <w:lang w:eastAsia="zh-CN"/>
        </w:rPr>
        <w:t>Context Management Messages</w:t>
      </w:r>
      <w:r>
        <w:tab/>
      </w:r>
      <w:r>
        <w:fldChar w:fldCharType="begin" w:fldLock="1"/>
      </w:r>
      <w:r>
        <w:instrText xml:space="preserve"> PAGEREF _Toc170752274 \h </w:instrText>
      </w:r>
      <w:r>
        <w:fldChar w:fldCharType="separate"/>
      </w:r>
      <w:r>
        <w:t>116</w:t>
      </w:r>
      <w:r>
        <w:fldChar w:fldCharType="end"/>
      </w:r>
    </w:p>
    <w:p w14:paraId="5FF119C6" w14:textId="0C4821C5" w:rsidR="00A56828" w:rsidRDefault="00A56828">
      <w:pPr>
        <w:pStyle w:val="TOC4"/>
        <w:rPr>
          <w:rFonts w:asciiTheme="minorHAnsi" w:eastAsiaTheme="minorEastAsia" w:hAnsiTheme="minorHAnsi" w:cstheme="minorBidi"/>
          <w:kern w:val="2"/>
          <w:sz w:val="24"/>
          <w:szCs w:val="24"/>
          <w14:ligatures w14:val="standardContextual"/>
        </w:rPr>
      </w:pPr>
      <w:r>
        <w:t>9.</w:t>
      </w:r>
      <w:r>
        <w:rPr>
          <w:lang w:eastAsia="zh-CN"/>
        </w:rPr>
        <w:t>1.4.1</w:t>
      </w:r>
      <w:r>
        <w:rPr>
          <w:rFonts w:asciiTheme="minorHAnsi" w:eastAsiaTheme="minorEastAsia"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_Toc170752275 \h </w:instrText>
      </w:r>
      <w:r>
        <w:fldChar w:fldCharType="separate"/>
      </w:r>
      <w:r>
        <w:t>116</w:t>
      </w:r>
      <w:r>
        <w:fldChar w:fldCharType="end"/>
      </w:r>
    </w:p>
    <w:p w14:paraId="3F76AA94" w14:textId="6E961F31" w:rsidR="00A56828" w:rsidRDefault="00A56828">
      <w:pPr>
        <w:pStyle w:val="TOC4"/>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_Toc170752276 \h </w:instrText>
      </w:r>
      <w:r>
        <w:fldChar w:fldCharType="separate"/>
      </w:r>
      <w:r>
        <w:t>118</w:t>
      </w:r>
      <w:r>
        <w:fldChar w:fldCharType="end"/>
      </w:r>
    </w:p>
    <w:p w14:paraId="467ACDF3" w14:textId="3A55C00B" w:rsidR="00A56828" w:rsidRDefault="00A56828">
      <w:pPr>
        <w:pStyle w:val="TOC4"/>
        <w:rPr>
          <w:rFonts w:asciiTheme="minorHAnsi" w:eastAsiaTheme="minorEastAsia" w:hAnsiTheme="minorHAnsi" w:cstheme="minorBidi"/>
          <w:kern w:val="2"/>
          <w:sz w:val="24"/>
          <w:szCs w:val="24"/>
          <w14:ligatures w14:val="standardContextual"/>
        </w:rPr>
      </w:pPr>
      <w:r>
        <w:t>9.1.4.3</w:t>
      </w:r>
      <w:r>
        <w:rPr>
          <w:rFonts w:asciiTheme="minorHAnsi" w:eastAsiaTheme="minorEastAsia" w:hAnsiTheme="minorHAnsi" w:cstheme="minorBidi"/>
          <w:kern w:val="2"/>
          <w:sz w:val="24"/>
          <w:szCs w:val="24"/>
          <w14:ligatures w14:val="standardContextual"/>
        </w:rPr>
        <w:tab/>
      </w:r>
      <w:r>
        <w:t>INITIAL CONTEXT SETUP RESPONSE</w:t>
      </w:r>
      <w:r>
        <w:tab/>
      </w:r>
      <w:r>
        <w:fldChar w:fldCharType="begin" w:fldLock="1"/>
      </w:r>
      <w:r>
        <w:instrText xml:space="preserve"> PAGEREF _Toc170752277 \h </w:instrText>
      </w:r>
      <w:r>
        <w:fldChar w:fldCharType="separate"/>
      </w:r>
      <w:r>
        <w:t>118</w:t>
      </w:r>
      <w:r>
        <w:fldChar w:fldCharType="end"/>
      </w:r>
    </w:p>
    <w:p w14:paraId="703BC97A" w14:textId="4144E8CB" w:rsidR="00A56828" w:rsidRDefault="00A56828">
      <w:pPr>
        <w:pStyle w:val="TOC4"/>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INITIAL CONTEXT SETUP FAILURE</w:t>
      </w:r>
      <w:r>
        <w:tab/>
      </w:r>
      <w:r>
        <w:fldChar w:fldCharType="begin" w:fldLock="1"/>
      </w:r>
      <w:r>
        <w:instrText xml:space="preserve"> PAGEREF _Toc170752278 \h </w:instrText>
      </w:r>
      <w:r>
        <w:fldChar w:fldCharType="separate"/>
      </w:r>
      <w:r>
        <w:t>118</w:t>
      </w:r>
      <w:r>
        <w:fldChar w:fldCharType="end"/>
      </w:r>
    </w:p>
    <w:p w14:paraId="40AD443B" w14:textId="437F5507" w:rsidR="00A56828" w:rsidRDefault="00A56828">
      <w:pPr>
        <w:pStyle w:val="TOC4"/>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UE CONTEXT RELEASE REQUEST</w:t>
      </w:r>
      <w:r>
        <w:tab/>
      </w:r>
      <w:r>
        <w:fldChar w:fldCharType="begin" w:fldLock="1"/>
      </w:r>
      <w:r>
        <w:instrText xml:space="preserve"> PAGEREF _Toc170752279 \h </w:instrText>
      </w:r>
      <w:r>
        <w:fldChar w:fldCharType="separate"/>
      </w:r>
      <w:r>
        <w:t>118</w:t>
      </w:r>
      <w:r>
        <w:fldChar w:fldCharType="end"/>
      </w:r>
    </w:p>
    <w:p w14:paraId="521F6F76" w14:textId="0E6BEAA7" w:rsidR="00A56828" w:rsidRDefault="00A56828">
      <w:pPr>
        <w:pStyle w:val="TOC4"/>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UE CONTEXT RELEASE COMMAND</w:t>
      </w:r>
      <w:r>
        <w:tab/>
      </w:r>
      <w:r>
        <w:fldChar w:fldCharType="begin" w:fldLock="1"/>
      </w:r>
      <w:r>
        <w:instrText xml:space="preserve"> PAGEREF _Toc170752280 \h </w:instrText>
      </w:r>
      <w:r>
        <w:fldChar w:fldCharType="separate"/>
      </w:r>
      <w:r>
        <w:t>119</w:t>
      </w:r>
      <w:r>
        <w:fldChar w:fldCharType="end"/>
      </w:r>
    </w:p>
    <w:p w14:paraId="1B03EE84" w14:textId="7638A4CF" w:rsidR="00A56828" w:rsidRDefault="00A56828">
      <w:pPr>
        <w:pStyle w:val="TOC4"/>
        <w:rPr>
          <w:rFonts w:asciiTheme="minorHAnsi" w:eastAsiaTheme="minorEastAsia" w:hAnsiTheme="minorHAnsi" w:cstheme="minorBidi"/>
          <w:kern w:val="2"/>
          <w:sz w:val="24"/>
          <w:szCs w:val="24"/>
          <w14:ligatures w14:val="standardContextual"/>
        </w:rPr>
      </w:pPr>
      <w:r>
        <w:t>9.1.4.7</w:t>
      </w:r>
      <w:r>
        <w:rPr>
          <w:rFonts w:asciiTheme="minorHAnsi" w:eastAsiaTheme="minorEastAsia" w:hAnsiTheme="minorHAnsi" w:cstheme="minorBidi"/>
          <w:kern w:val="2"/>
          <w:sz w:val="24"/>
          <w:szCs w:val="24"/>
          <w14:ligatures w14:val="standardContextual"/>
        </w:rPr>
        <w:tab/>
      </w:r>
      <w:r>
        <w:t>UE CONTEXT RELEASE COMPLETE</w:t>
      </w:r>
      <w:r>
        <w:tab/>
      </w:r>
      <w:r>
        <w:fldChar w:fldCharType="begin" w:fldLock="1"/>
      </w:r>
      <w:r>
        <w:instrText xml:space="preserve"> PAGEREF _Toc170752281 \h </w:instrText>
      </w:r>
      <w:r>
        <w:fldChar w:fldCharType="separate"/>
      </w:r>
      <w:r>
        <w:t>119</w:t>
      </w:r>
      <w:r>
        <w:fldChar w:fldCharType="end"/>
      </w:r>
    </w:p>
    <w:p w14:paraId="00E1FFF8" w14:textId="036DDA26" w:rsidR="00A56828" w:rsidRDefault="00A56828">
      <w:pPr>
        <w:pStyle w:val="TOC4"/>
        <w:rPr>
          <w:rFonts w:asciiTheme="minorHAnsi" w:eastAsiaTheme="minorEastAsia" w:hAnsiTheme="minorHAnsi" w:cstheme="minorBidi"/>
          <w:kern w:val="2"/>
          <w:sz w:val="24"/>
          <w:szCs w:val="24"/>
          <w14:ligatures w14:val="standardContextual"/>
        </w:rPr>
      </w:pPr>
      <w:r>
        <w:t>9.1.4.8</w:t>
      </w:r>
      <w:r>
        <w:rPr>
          <w:rFonts w:asciiTheme="minorHAnsi" w:eastAsiaTheme="minorEastAsia" w:hAnsiTheme="minorHAnsi" w:cstheme="minorBidi"/>
          <w:kern w:val="2"/>
          <w:sz w:val="24"/>
          <w:szCs w:val="24"/>
          <w14:ligatures w14:val="standardContextual"/>
        </w:rPr>
        <w:tab/>
      </w:r>
      <w:r>
        <w:t>UE CONTEXT MODIFICATION REQUEST</w:t>
      </w:r>
      <w:r>
        <w:tab/>
      </w:r>
      <w:r>
        <w:fldChar w:fldCharType="begin" w:fldLock="1"/>
      </w:r>
      <w:r>
        <w:instrText xml:space="preserve"> PAGEREF _Toc170752282 \h </w:instrText>
      </w:r>
      <w:r>
        <w:fldChar w:fldCharType="separate"/>
      </w:r>
      <w:r>
        <w:t>119</w:t>
      </w:r>
      <w:r>
        <w:fldChar w:fldCharType="end"/>
      </w:r>
    </w:p>
    <w:p w14:paraId="7925818A" w14:textId="698FBEF6" w:rsidR="00A56828" w:rsidRDefault="00A56828">
      <w:pPr>
        <w:pStyle w:val="TOC4"/>
        <w:rPr>
          <w:rFonts w:asciiTheme="minorHAnsi" w:eastAsiaTheme="minorEastAsia" w:hAnsiTheme="minorHAnsi" w:cstheme="minorBidi"/>
          <w:kern w:val="2"/>
          <w:sz w:val="24"/>
          <w:szCs w:val="24"/>
          <w14:ligatures w14:val="standardContextual"/>
        </w:rPr>
      </w:pPr>
      <w:r>
        <w:t>9.1.4.9</w:t>
      </w:r>
      <w:r>
        <w:rPr>
          <w:rFonts w:asciiTheme="minorHAnsi" w:eastAsiaTheme="minorEastAsia" w:hAnsiTheme="minorHAnsi" w:cstheme="minorBidi"/>
          <w:kern w:val="2"/>
          <w:sz w:val="24"/>
          <w:szCs w:val="24"/>
          <w14:ligatures w14:val="standardContextual"/>
        </w:rPr>
        <w:tab/>
      </w:r>
      <w:r>
        <w:t>UE CONTEXT MODIFICATION RESPONSE</w:t>
      </w:r>
      <w:r>
        <w:tab/>
      </w:r>
      <w:r>
        <w:fldChar w:fldCharType="begin" w:fldLock="1"/>
      </w:r>
      <w:r>
        <w:instrText xml:space="preserve"> PAGEREF _Toc170752283 \h </w:instrText>
      </w:r>
      <w:r>
        <w:fldChar w:fldCharType="separate"/>
      </w:r>
      <w:r>
        <w:t>120</w:t>
      </w:r>
      <w:r>
        <w:fldChar w:fldCharType="end"/>
      </w:r>
    </w:p>
    <w:p w14:paraId="2EE79108" w14:textId="7E15856A" w:rsidR="00A56828" w:rsidRDefault="00A56828">
      <w:pPr>
        <w:pStyle w:val="TOC4"/>
        <w:rPr>
          <w:rFonts w:asciiTheme="minorHAnsi" w:eastAsiaTheme="minorEastAsia" w:hAnsiTheme="minorHAnsi" w:cstheme="minorBidi"/>
          <w:kern w:val="2"/>
          <w:sz w:val="24"/>
          <w:szCs w:val="24"/>
          <w14:ligatures w14:val="standardContextual"/>
        </w:rPr>
      </w:pPr>
      <w:r>
        <w:t>9.1.4.10</w:t>
      </w:r>
      <w:r>
        <w:rPr>
          <w:rFonts w:asciiTheme="minorHAnsi" w:eastAsiaTheme="minorEastAsia" w:hAnsiTheme="minorHAnsi" w:cstheme="minorBidi"/>
          <w:kern w:val="2"/>
          <w:sz w:val="24"/>
          <w:szCs w:val="24"/>
          <w14:ligatures w14:val="standardContextual"/>
        </w:rPr>
        <w:tab/>
      </w:r>
      <w:r>
        <w:t>UE CONTEXT MODIFICATION FAILURE</w:t>
      </w:r>
      <w:r>
        <w:tab/>
      </w:r>
      <w:r>
        <w:fldChar w:fldCharType="begin" w:fldLock="1"/>
      </w:r>
      <w:r>
        <w:instrText xml:space="preserve"> PAGEREF _Toc170752284 \h </w:instrText>
      </w:r>
      <w:r>
        <w:fldChar w:fldCharType="separate"/>
      </w:r>
      <w:r>
        <w:t>121</w:t>
      </w:r>
      <w:r>
        <w:fldChar w:fldCharType="end"/>
      </w:r>
    </w:p>
    <w:p w14:paraId="04B3B5B4" w14:textId="3B402070"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4"/>
          <w:szCs w:val="24"/>
          <w14:ligatures w14:val="standardContextual"/>
        </w:rPr>
        <w:tab/>
      </w:r>
      <w:r>
        <w:rPr>
          <w:lang w:eastAsia="zh-CN"/>
        </w:rPr>
        <w:t>UE RADIO CAPABILITY MATCH</w:t>
      </w:r>
      <w:r>
        <w:t xml:space="preserve"> REQUEST</w:t>
      </w:r>
      <w:r>
        <w:tab/>
      </w:r>
      <w:r>
        <w:fldChar w:fldCharType="begin" w:fldLock="1"/>
      </w:r>
      <w:r>
        <w:instrText xml:space="preserve"> PAGEREF _Toc170752285 \h </w:instrText>
      </w:r>
      <w:r>
        <w:fldChar w:fldCharType="separate"/>
      </w:r>
      <w:r>
        <w:t>121</w:t>
      </w:r>
      <w:r>
        <w:fldChar w:fldCharType="end"/>
      </w:r>
    </w:p>
    <w:p w14:paraId="7D4E6D0A" w14:textId="4D4E2275"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4"/>
          <w:szCs w:val="24"/>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_Toc170752286 \h </w:instrText>
      </w:r>
      <w:r>
        <w:fldChar w:fldCharType="separate"/>
      </w:r>
      <w:r>
        <w:t>121</w:t>
      </w:r>
      <w:r>
        <w:fldChar w:fldCharType="end"/>
      </w:r>
    </w:p>
    <w:p w14:paraId="44BA10BE" w14:textId="694341E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9.1.4.13</w:t>
      </w:r>
      <w:r w:rsidRPr="00774B96">
        <w:rPr>
          <w:rFonts w:asciiTheme="minorHAnsi" w:eastAsiaTheme="minorEastAsia" w:hAnsiTheme="minorHAnsi" w:cstheme="minorBidi"/>
          <w:kern w:val="2"/>
          <w:sz w:val="24"/>
          <w:szCs w:val="24"/>
          <w:lang w:val="fr-FR"/>
          <w14:ligatures w14:val="standardContextual"/>
        </w:rPr>
        <w:tab/>
      </w:r>
      <w:r w:rsidRPr="00774B96">
        <w:rPr>
          <w:lang w:val="fr-FR"/>
        </w:rPr>
        <w:t>UE CONTEXT MODIFICATION INDICATION</w:t>
      </w:r>
      <w:r w:rsidRPr="00774B96">
        <w:rPr>
          <w:lang w:val="fr-FR"/>
        </w:rPr>
        <w:tab/>
      </w:r>
      <w:r>
        <w:fldChar w:fldCharType="begin" w:fldLock="1"/>
      </w:r>
      <w:r w:rsidRPr="00774B96">
        <w:rPr>
          <w:lang w:val="fr-FR"/>
        </w:rPr>
        <w:instrText xml:space="preserve"> PAGEREF _Toc170752287 \h </w:instrText>
      </w:r>
      <w:r>
        <w:fldChar w:fldCharType="separate"/>
      </w:r>
      <w:r w:rsidRPr="00774B96">
        <w:rPr>
          <w:lang w:val="fr-FR"/>
        </w:rPr>
        <w:t>121</w:t>
      </w:r>
      <w:r>
        <w:fldChar w:fldCharType="end"/>
      </w:r>
    </w:p>
    <w:p w14:paraId="31212975" w14:textId="0A5DE9B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9.1.4.14</w:t>
      </w:r>
      <w:r w:rsidRPr="00774B96">
        <w:rPr>
          <w:rFonts w:asciiTheme="minorHAnsi" w:eastAsiaTheme="minorEastAsia" w:hAnsiTheme="minorHAnsi" w:cstheme="minorBidi"/>
          <w:kern w:val="2"/>
          <w:sz w:val="24"/>
          <w:szCs w:val="24"/>
          <w:lang w:val="fr-FR"/>
          <w14:ligatures w14:val="standardContextual"/>
        </w:rPr>
        <w:tab/>
      </w:r>
      <w:r w:rsidRPr="00774B96">
        <w:rPr>
          <w:lang w:val="fr-FR"/>
        </w:rPr>
        <w:t>UE CONTEXT MODIFICATION CONFIRM</w:t>
      </w:r>
      <w:r w:rsidRPr="00774B96">
        <w:rPr>
          <w:lang w:val="fr-FR"/>
        </w:rPr>
        <w:tab/>
      </w:r>
      <w:r>
        <w:fldChar w:fldCharType="begin" w:fldLock="1"/>
      </w:r>
      <w:r w:rsidRPr="00774B96">
        <w:rPr>
          <w:lang w:val="fr-FR"/>
        </w:rPr>
        <w:instrText xml:space="preserve"> PAGEREF _Toc170752288 \h </w:instrText>
      </w:r>
      <w:r>
        <w:fldChar w:fldCharType="separate"/>
      </w:r>
      <w:r w:rsidRPr="00774B96">
        <w:rPr>
          <w:lang w:val="fr-FR"/>
        </w:rPr>
        <w:t>122</w:t>
      </w:r>
      <w:r>
        <w:fldChar w:fldCharType="end"/>
      </w:r>
    </w:p>
    <w:p w14:paraId="60403E93" w14:textId="5FF485E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w:t>
      </w:r>
      <w:r w:rsidRPr="00774B96">
        <w:rPr>
          <w:lang w:val="fr-FR" w:eastAsia="zh-CN"/>
        </w:rPr>
        <w:t>4</w:t>
      </w:r>
      <w:r w:rsidRPr="00774B96">
        <w:rPr>
          <w:lang w:val="fr-FR"/>
        </w:rPr>
        <w:t>.</w:t>
      </w:r>
      <w:r w:rsidRPr="00774B96">
        <w:rPr>
          <w:lang w:val="fr-FR" w:eastAsia="zh-CN"/>
        </w:rPr>
        <w:t>15</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SUSPEND REQUEST</w:t>
      </w:r>
      <w:r w:rsidRPr="00774B96">
        <w:rPr>
          <w:lang w:val="fr-FR"/>
        </w:rPr>
        <w:tab/>
      </w:r>
      <w:r>
        <w:fldChar w:fldCharType="begin" w:fldLock="1"/>
      </w:r>
      <w:r w:rsidRPr="00774B96">
        <w:rPr>
          <w:lang w:val="fr-FR"/>
        </w:rPr>
        <w:instrText xml:space="preserve"> PAGEREF _Toc170752289 \h </w:instrText>
      </w:r>
      <w:r>
        <w:fldChar w:fldCharType="separate"/>
      </w:r>
      <w:r w:rsidRPr="00774B96">
        <w:rPr>
          <w:lang w:val="fr-FR"/>
        </w:rPr>
        <w:t>122</w:t>
      </w:r>
      <w:r>
        <w:fldChar w:fldCharType="end"/>
      </w:r>
    </w:p>
    <w:p w14:paraId="1BAD7BC6" w14:textId="30A8DD19"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9.1.4.16</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SUSPEND RESPONSE</w:t>
      </w:r>
      <w:r w:rsidRPr="00774B96">
        <w:rPr>
          <w:lang w:val="fr-FR"/>
        </w:rPr>
        <w:tab/>
      </w:r>
      <w:r>
        <w:fldChar w:fldCharType="begin" w:fldLock="1"/>
      </w:r>
      <w:r w:rsidRPr="00774B96">
        <w:rPr>
          <w:lang w:val="fr-FR"/>
        </w:rPr>
        <w:instrText xml:space="preserve"> PAGEREF _Toc170752290 \h </w:instrText>
      </w:r>
      <w:r>
        <w:fldChar w:fldCharType="separate"/>
      </w:r>
      <w:r w:rsidRPr="00774B96">
        <w:rPr>
          <w:lang w:val="fr-FR"/>
        </w:rPr>
        <w:t>122</w:t>
      </w:r>
      <w:r>
        <w:fldChar w:fldCharType="end"/>
      </w:r>
    </w:p>
    <w:p w14:paraId="697223C2" w14:textId="3F1E230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9.1.4.17</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RESUME REQUEST</w:t>
      </w:r>
      <w:r w:rsidRPr="00774B96">
        <w:rPr>
          <w:lang w:val="fr-FR"/>
        </w:rPr>
        <w:tab/>
      </w:r>
      <w:r>
        <w:fldChar w:fldCharType="begin" w:fldLock="1"/>
      </w:r>
      <w:r w:rsidRPr="00774B96">
        <w:rPr>
          <w:lang w:val="fr-FR"/>
        </w:rPr>
        <w:instrText xml:space="preserve"> PAGEREF _Toc170752291 \h </w:instrText>
      </w:r>
      <w:r>
        <w:fldChar w:fldCharType="separate"/>
      </w:r>
      <w:r w:rsidRPr="00774B96">
        <w:rPr>
          <w:lang w:val="fr-FR"/>
        </w:rPr>
        <w:t>123</w:t>
      </w:r>
      <w:r>
        <w:fldChar w:fldCharType="end"/>
      </w:r>
    </w:p>
    <w:p w14:paraId="5AD2B898" w14:textId="6EB1FB1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9.1.4.18</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RESUME RESPONSE</w:t>
      </w:r>
      <w:r w:rsidRPr="00774B96">
        <w:rPr>
          <w:lang w:val="fr-FR"/>
        </w:rPr>
        <w:tab/>
      </w:r>
      <w:r>
        <w:fldChar w:fldCharType="begin" w:fldLock="1"/>
      </w:r>
      <w:r w:rsidRPr="00774B96">
        <w:rPr>
          <w:lang w:val="fr-FR"/>
        </w:rPr>
        <w:instrText xml:space="preserve"> PAGEREF _Toc170752292 \h </w:instrText>
      </w:r>
      <w:r>
        <w:fldChar w:fldCharType="separate"/>
      </w:r>
      <w:r w:rsidRPr="00774B96">
        <w:rPr>
          <w:lang w:val="fr-FR"/>
        </w:rPr>
        <w:t>123</w:t>
      </w:r>
      <w:r>
        <w:fldChar w:fldCharType="end"/>
      </w:r>
    </w:p>
    <w:p w14:paraId="6100875E" w14:textId="17829397"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9.1.4.19</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RESUME FAILURE</w:t>
      </w:r>
      <w:r w:rsidRPr="00774B96">
        <w:rPr>
          <w:lang w:val="fr-FR"/>
        </w:rPr>
        <w:tab/>
      </w:r>
      <w:r>
        <w:fldChar w:fldCharType="begin" w:fldLock="1"/>
      </w:r>
      <w:r w:rsidRPr="00774B96">
        <w:rPr>
          <w:lang w:val="fr-FR"/>
        </w:rPr>
        <w:instrText xml:space="preserve"> PAGEREF _Toc170752293 \h </w:instrText>
      </w:r>
      <w:r>
        <w:fldChar w:fldCharType="separate"/>
      </w:r>
      <w:r w:rsidRPr="00774B96">
        <w:rPr>
          <w:lang w:val="fr-FR"/>
        </w:rPr>
        <w:t>124</w:t>
      </w:r>
      <w:r>
        <w:fldChar w:fldCharType="end"/>
      </w:r>
    </w:p>
    <w:p w14:paraId="6C560D6B" w14:textId="55B3ABB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9.1.4.20</w:t>
      </w:r>
      <w:r w:rsidRPr="00774B96">
        <w:rPr>
          <w:rFonts w:asciiTheme="minorHAnsi" w:eastAsiaTheme="minorEastAsia" w:hAnsiTheme="minorHAnsi" w:cstheme="minorBidi"/>
          <w:kern w:val="2"/>
          <w:sz w:val="24"/>
          <w:szCs w:val="24"/>
          <w:lang w:val="fr-FR"/>
          <w14:ligatures w14:val="standardContextual"/>
        </w:rPr>
        <w:tab/>
      </w:r>
      <w:r w:rsidRPr="00774B96">
        <w:rPr>
          <w:lang w:val="fr-FR"/>
        </w:rPr>
        <w:t>CONNECTION ESTABLISHMENT INDICATION</w:t>
      </w:r>
      <w:r w:rsidRPr="00774B96">
        <w:rPr>
          <w:lang w:val="fr-FR"/>
        </w:rPr>
        <w:tab/>
      </w:r>
      <w:r>
        <w:fldChar w:fldCharType="begin" w:fldLock="1"/>
      </w:r>
      <w:r w:rsidRPr="00774B96">
        <w:rPr>
          <w:lang w:val="fr-FR"/>
        </w:rPr>
        <w:instrText xml:space="preserve"> PAGEREF _Toc170752294 \h </w:instrText>
      </w:r>
      <w:r>
        <w:fldChar w:fldCharType="separate"/>
      </w:r>
      <w:r w:rsidRPr="00774B96">
        <w:rPr>
          <w:lang w:val="fr-FR"/>
        </w:rPr>
        <w:t>124</w:t>
      </w:r>
      <w:r>
        <w:fldChar w:fldCharType="end"/>
      </w:r>
    </w:p>
    <w:p w14:paraId="3C4DADC5" w14:textId="10A95FA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9.1.4.21</w:t>
      </w:r>
      <w:r w:rsidRPr="00774B96">
        <w:rPr>
          <w:rFonts w:asciiTheme="minorHAnsi" w:eastAsiaTheme="minorEastAsia" w:hAnsiTheme="minorHAnsi" w:cstheme="minorBidi"/>
          <w:kern w:val="2"/>
          <w:sz w:val="24"/>
          <w:szCs w:val="24"/>
          <w:lang w:val="fr-FR"/>
          <w14:ligatures w14:val="standardContextual"/>
        </w:rPr>
        <w:tab/>
      </w:r>
      <w:r w:rsidRPr="00774B96">
        <w:rPr>
          <w:lang w:val="fr-FR"/>
        </w:rPr>
        <w:t>RETRIEVE UE INFORMATION</w:t>
      </w:r>
      <w:r w:rsidRPr="00774B96">
        <w:rPr>
          <w:lang w:val="fr-FR"/>
        </w:rPr>
        <w:tab/>
      </w:r>
      <w:r>
        <w:fldChar w:fldCharType="begin" w:fldLock="1"/>
      </w:r>
      <w:r w:rsidRPr="00774B96">
        <w:rPr>
          <w:lang w:val="fr-FR"/>
        </w:rPr>
        <w:instrText xml:space="preserve"> PAGEREF _Toc170752295 \h </w:instrText>
      </w:r>
      <w:r>
        <w:fldChar w:fldCharType="separate"/>
      </w:r>
      <w:r w:rsidRPr="00774B96">
        <w:rPr>
          <w:lang w:val="fr-FR"/>
        </w:rPr>
        <w:t>124</w:t>
      </w:r>
      <w:r>
        <w:fldChar w:fldCharType="end"/>
      </w:r>
    </w:p>
    <w:p w14:paraId="0B1027A0" w14:textId="500CAC1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9.1.4.22</w:t>
      </w:r>
      <w:r w:rsidRPr="00774B96">
        <w:rPr>
          <w:rFonts w:asciiTheme="minorHAnsi" w:eastAsiaTheme="minorEastAsia" w:hAnsiTheme="minorHAnsi" w:cstheme="minorBidi"/>
          <w:kern w:val="2"/>
          <w:sz w:val="24"/>
          <w:szCs w:val="24"/>
          <w:lang w:val="fr-FR"/>
          <w14:ligatures w14:val="standardContextual"/>
        </w:rPr>
        <w:tab/>
      </w:r>
      <w:r w:rsidRPr="00774B96">
        <w:rPr>
          <w:lang w:val="fr-FR"/>
        </w:rPr>
        <w:t xml:space="preserve">UE INFORMATION </w:t>
      </w:r>
      <w:r w:rsidRPr="00774B96">
        <w:rPr>
          <w:lang w:val="fr-FR" w:eastAsia="zh-CN"/>
        </w:rPr>
        <w:t>TRANSFER</w:t>
      </w:r>
      <w:r w:rsidRPr="00774B96">
        <w:rPr>
          <w:lang w:val="fr-FR"/>
        </w:rPr>
        <w:tab/>
      </w:r>
      <w:r>
        <w:fldChar w:fldCharType="begin" w:fldLock="1"/>
      </w:r>
      <w:r w:rsidRPr="00774B96">
        <w:rPr>
          <w:lang w:val="fr-FR"/>
        </w:rPr>
        <w:instrText xml:space="preserve"> PAGEREF _Toc170752296 \h </w:instrText>
      </w:r>
      <w:r>
        <w:fldChar w:fldCharType="separate"/>
      </w:r>
      <w:r w:rsidRPr="00774B96">
        <w:rPr>
          <w:lang w:val="fr-FR"/>
        </w:rPr>
        <w:t>124</w:t>
      </w:r>
      <w:r>
        <w:fldChar w:fldCharType="end"/>
      </w:r>
    </w:p>
    <w:p w14:paraId="05CCDC6D" w14:textId="63DB3560"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9.1.4.23</w:t>
      </w:r>
      <w:r w:rsidRPr="00774B96">
        <w:rPr>
          <w:rFonts w:asciiTheme="minorHAnsi" w:eastAsiaTheme="minorEastAsia" w:hAnsiTheme="minorHAnsi" w:cstheme="minorBidi"/>
          <w:kern w:val="2"/>
          <w:sz w:val="24"/>
          <w:szCs w:val="24"/>
          <w:lang w:val="fr-FR"/>
          <w14:ligatures w14:val="standardContextual"/>
        </w:rPr>
        <w:tab/>
      </w:r>
      <w:r w:rsidRPr="00774B96">
        <w:rPr>
          <w:lang w:val="fr-FR"/>
        </w:rPr>
        <w:t>eNB CP RELOCATION INDICATION</w:t>
      </w:r>
      <w:r w:rsidRPr="00774B96">
        <w:rPr>
          <w:lang w:val="fr-FR"/>
        </w:rPr>
        <w:tab/>
      </w:r>
      <w:r>
        <w:fldChar w:fldCharType="begin" w:fldLock="1"/>
      </w:r>
      <w:r w:rsidRPr="00774B96">
        <w:rPr>
          <w:lang w:val="fr-FR"/>
        </w:rPr>
        <w:instrText xml:space="preserve"> PAGEREF _Toc170752297 \h </w:instrText>
      </w:r>
      <w:r>
        <w:fldChar w:fldCharType="separate"/>
      </w:r>
      <w:r w:rsidRPr="00774B96">
        <w:rPr>
          <w:lang w:val="fr-FR"/>
        </w:rPr>
        <w:t>125</w:t>
      </w:r>
      <w:r>
        <w:fldChar w:fldCharType="end"/>
      </w:r>
    </w:p>
    <w:p w14:paraId="1F30F706" w14:textId="1DD6BBD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9.1.4.24</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CP RELOCATION INDICATION</w:t>
      </w:r>
      <w:r w:rsidRPr="00774B96">
        <w:rPr>
          <w:lang w:val="fr-FR"/>
        </w:rPr>
        <w:tab/>
      </w:r>
      <w:r>
        <w:fldChar w:fldCharType="begin" w:fldLock="1"/>
      </w:r>
      <w:r w:rsidRPr="00774B96">
        <w:rPr>
          <w:lang w:val="fr-FR"/>
        </w:rPr>
        <w:instrText xml:space="preserve"> PAGEREF _Toc170752298 \h </w:instrText>
      </w:r>
      <w:r>
        <w:fldChar w:fldCharType="separate"/>
      </w:r>
      <w:r w:rsidRPr="00774B96">
        <w:rPr>
          <w:lang w:val="fr-FR"/>
        </w:rPr>
        <w:t>125</w:t>
      </w:r>
      <w:r>
        <w:fldChar w:fldCharType="end"/>
      </w:r>
    </w:p>
    <w:p w14:paraId="34816836" w14:textId="668DB453"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9.1.5</w:t>
      </w:r>
      <w:r w:rsidRPr="00774B96">
        <w:rPr>
          <w:rFonts w:asciiTheme="minorHAnsi" w:eastAsiaTheme="minorEastAsia" w:hAnsiTheme="minorHAnsi" w:cstheme="minorBidi"/>
          <w:kern w:val="2"/>
          <w:sz w:val="24"/>
          <w:szCs w:val="24"/>
          <w:lang w:val="fr-FR"/>
          <w14:ligatures w14:val="standardContextual"/>
        </w:rPr>
        <w:tab/>
      </w:r>
      <w:r w:rsidRPr="00774B96">
        <w:rPr>
          <w:lang w:val="fr-FR"/>
        </w:rPr>
        <w:t>Handover Signalling Messages</w:t>
      </w:r>
      <w:r w:rsidRPr="00774B96">
        <w:rPr>
          <w:lang w:val="fr-FR"/>
        </w:rPr>
        <w:tab/>
      </w:r>
      <w:r>
        <w:fldChar w:fldCharType="begin" w:fldLock="1"/>
      </w:r>
      <w:r w:rsidRPr="00774B96">
        <w:rPr>
          <w:lang w:val="fr-FR"/>
        </w:rPr>
        <w:instrText xml:space="preserve"> PAGEREF _Toc170752299 \h </w:instrText>
      </w:r>
      <w:r>
        <w:fldChar w:fldCharType="separate"/>
      </w:r>
      <w:r w:rsidRPr="00774B96">
        <w:rPr>
          <w:lang w:val="fr-FR"/>
        </w:rPr>
        <w:t>125</w:t>
      </w:r>
      <w:r>
        <w:fldChar w:fldCharType="end"/>
      </w:r>
    </w:p>
    <w:p w14:paraId="6387C0F2" w14:textId="096EE712" w:rsidR="00A56828" w:rsidRDefault="00A56828">
      <w:pPr>
        <w:pStyle w:val="TOC4"/>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HANDOVER REQUIRED</w:t>
      </w:r>
      <w:r>
        <w:tab/>
      </w:r>
      <w:r>
        <w:fldChar w:fldCharType="begin" w:fldLock="1"/>
      </w:r>
      <w:r>
        <w:instrText xml:space="preserve"> PAGEREF _Toc170752300 \h </w:instrText>
      </w:r>
      <w:r>
        <w:fldChar w:fldCharType="separate"/>
      </w:r>
      <w:r>
        <w:t>125</w:t>
      </w:r>
      <w:r>
        <w:fldChar w:fldCharType="end"/>
      </w:r>
    </w:p>
    <w:p w14:paraId="6A02023E" w14:textId="0BD6BECD" w:rsidR="00A56828" w:rsidRDefault="00A56828">
      <w:pPr>
        <w:pStyle w:val="TOC4"/>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HANDOVER COMMAND</w:t>
      </w:r>
      <w:r>
        <w:tab/>
      </w:r>
      <w:r>
        <w:fldChar w:fldCharType="begin" w:fldLock="1"/>
      </w:r>
      <w:r>
        <w:instrText xml:space="preserve"> PAGEREF _Toc170752301 \h </w:instrText>
      </w:r>
      <w:r>
        <w:fldChar w:fldCharType="separate"/>
      </w:r>
      <w:r>
        <w:t>126</w:t>
      </w:r>
      <w:r>
        <w:fldChar w:fldCharType="end"/>
      </w:r>
    </w:p>
    <w:p w14:paraId="6A1CE7CD" w14:textId="459626F8" w:rsidR="00A56828" w:rsidRDefault="00A56828">
      <w:pPr>
        <w:pStyle w:val="TOC4"/>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HANDOVER PREPARATION FAILURE</w:t>
      </w:r>
      <w:r>
        <w:tab/>
      </w:r>
      <w:r>
        <w:fldChar w:fldCharType="begin" w:fldLock="1"/>
      </w:r>
      <w:r>
        <w:instrText xml:space="preserve"> PAGEREF _Toc170752302 \h </w:instrText>
      </w:r>
      <w:r>
        <w:fldChar w:fldCharType="separate"/>
      </w:r>
      <w:r>
        <w:t>127</w:t>
      </w:r>
      <w:r>
        <w:fldChar w:fldCharType="end"/>
      </w:r>
    </w:p>
    <w:p w14:paraId="71F59729" w14:textId="2EA697F9" w:rsidR="00A56828" w:rsidRDefault="00A56828">
      <w:pPr>
        <w:pStyle w:val="TOC4"/>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HANDOVER REQUEST</w:t>
      </w:r>
      <w:r>
        <w:tab/>
      </w:r>
      <w:r>
        <w:fldChar w:fldCharType="begin" w:fldLock="1"/>
      </w:r>
      <w:r>
        <w:instrText xml:space="preserve"> PAGEREF _Toc170752303 \h </w:instrText>
      </w:r>
      <w:r>
        <w:fldChar w:fldCharType="separate"/>
      </w:r>
      <w:r>
        <w:t>127</w:t>
      </w:r>
      <w:r>
        <w:fldChar w:fldCharType="end"/>
      </w:r>
    </w:p>
    <w:p w14:paraId="75B4EB1D" w14:textId="54A1F5AD" w:rsidR="00A56828" w:rsidRDefault="00A56828">
      <w:pPr>
        <w:pStyle w:val="TOC4"/>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HANDOVER REQUEST ACKNOWLEDGE</w:t>
      </w:r>
      <w:r>
        <w:tab/>
      </w:r>
      <w:r>
        <w:fldChar w:fldCharType="begin" w:fldLock="1"/>
      </w:r>
      <w:r>
        <w:instrText xml:space="preserve"> PAGEREF _Toc170752304 \h </w:instrText>
      </w:r>
      <w:r>
        <w:fldChar w:fldCharType="separate"/>
      </w:r>
      <w:r>
        <w:t>129</w:t>
      </w:r>
      <w:r>
        <w:fldChar w:fldCharType="end"/>
      </w:r>
    </w:p>
    <w:p w14:paraId="38ACB50A" w14:textId="320135BA" w:rsidR="00A56828" w:rsidRDefault="00A56828">
      <w:pPr>
        <w:pStyle w:val="TOC4"/>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HANDOVER FAILURE</w:t>
      </w:r>
      <w:r>
        <w:tab/>
      </w:r>
      <w:r>
        <w:fldChar w:fldCharType="begin" w:fldLock="1"/>
      </w:r>
      <w:r>
        <w:instrText xml:space="preserve"> PAGEREF _Toc170752305 \h </w:instrText>
      </w:r>
      <w:r>
        <w:fldChar w:fldCharType="separate"/>
      </w:r>
      <w:r>
        <w:t>130</w:t>
      </w:r>
      <w:r>
        <w:fldChar w:fldCharType="end"/>
      </w:r>
    </w:p>
    <w:p w14:paraId="54AA2410" w14:textId="73F8AF9D" w:rsidR="00A56828" w:rsidRDefault="00A56828">
      <w:pPr>
        <w:pStyle w:val="TOC4"/>
        <w:rPr>
          <w:rFonts w:asciiTheme="minorHAnsi" w:eastAsiaTheme="minorEastAsia" w:hAnsiTheme="minorHAnsi" w:cstheme="minorBidi"/>
          <w:kern w:val="2"/>
          <w:sz w:val="24"/>
          <w:szCs w:val="24"/>
          <w14:ligatures w14:val="standardContextual"/>
        </w:rPr>
      </w:pPr>
      <w:r>
        <w:t>9.1.5.7</w:t>
      </w:r>
      <w:r>
        <w:rPr>
          <w:rFonts w:asciiTheme="minorHAnsi" w:eastAsiaTheme="minorEastAsia" w:hAnsiTheme="minorHAnsi" w:cstheme="minorBidi"/>
          <w:kern w:val="2"/>
          <w:sz w:val="24"/>
          <w:szCs w:val="24"/>
          <w14:ligatures w14:val="standardContextual"/>
        </w:rPr>
        <w:tab/>
      </w:r>
      <w:r>
        <w:t>HANDOVER NOTIFY</w:t>
      </w:r>
      <w:r>
        <w:tab/>
      </w:r>
      <w:r>
        <w:fldChar w:fldCharType="begin" w:fldLock="1"/>
      </w:r>
      <w:r>
        <w:instrText xml:space="preserve"> PAGEREF _Toc170752306 \h </w:instrText>
      </w:r>
      <w:r>
        <w:fldChar w:fldCharType="separate"/>
      </w:r>
      <w:r>
        <w:t>130</w:t>
      </w:r>
      <w:r>
        <w:fldChar w:fldCharType="end"/>
      </w:r>
    </w:p>
    <w:p w14:paraId="1E365514" w14:textId="169A20B7" w:rsidR="00A56828" w:rsidRDefault="00A56828">
      <w:pPr>
        <w:pStyle w:val="TOC4"/>
        <w:rPr>
          <w:rFonts w:asciiTheme="minorHAnsi" w:eastAsiaTheme="minorEastAsia" w:hAnsiTheme="minorHAnsi" w:cstheme="minorBidi"/>
          <w:kern w:val="2"/>
          <w:sz w:val="24"/>
          <w:szCs w:val="24"/>
          <w14:ligatures w14:val="standardContextual"/>
        </w:rPr>
      </w:pPr>
      <w:r>
        <w:t>9.1.5.8</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_Toc170752307 \h </w:instrText>
      </w:r>
      <w:r>
        <w:fldChar w:fldCharType="separate"/>
      </w:r>
      <w:r>
        <w:t>130</w:t>
      </w:r>
      <w:r>
        <w:fldChar w:fldCharType="end"/>
      </w:r>
    </w:p>
    <w:p w14:paraId="256A9CE2" w14:textId="7D6114F3" w:rsidR="00A56828" w:rsidRDefault="00A56828">
      <w:pPr>
        <w:pStyle w:val="TOC4"/>
        <w:rPr>
          <w:rFonts w:asciiTheme="minorHAnsi" w:eastAsiaTheme="minorEastAsia" w:hAnsiTheme="minorHAnsi" w:cstheme="minorBidi"/>
          <w:kern w:val="2"/>
          <w:sz w:val="24"/>
          <w:szCs w:val="24"/>
          <w14:ligatures w14:val="standardContextual"/>
        </w:rPr>
      </w:pPr>
      <w:r>
        <w:t>9.1.5.9</w:t>
      </w:r>
      <w:r>
        <w:rPr>
          <w:rFonts w:asciiTheme="minorHAnsi" w:eastAsiaTheme="minorEastAsia" w:hAnsiTheme="minorHAnsi" w:cstheme="minorBidi"/>
          <w:kern w:val="2"/>
          <w:sz w:val="24"/>
          <w:szCs w:val="24"/>
          <w14:ligatures w14:val="standardContextual"/>
        </w:rPr>
        <w:tab/>
      </w:r>
      <w:r>
        <w:t>PATH SWITCH REQUEST ACKNOWLEDGE</w:t>
      </w:r>
      <w:r>
        <w:tab/>
      </w:r>
      <w:r>
        <w:fldChar w:fldCharType="begin" w:fldLock="1"/>
      </w:r>
      <w:r>
        <w:instrText xml:space="preserve"> PAGEREF _Toc170752308 \h </w:instrText>
      </w:r>
      <w:r>
        <w:fldChar w:fldCharType="separate"/>
      </w:r>
      <w:r>
        <w:t>131</w:t>
      </w:r>
      <w:r>
        <w:fldChar w:fldCharType="end"/>
      </w:r>
    </w:p>
    <w:p w14:paraId="061161EC" w14:textId="57FD73BE" w:rsidR="00A56828" w:rsidRDefault="00A56828">
      <w:pPr>
        <w:pStyle w:val="TOC4"/>
        <w:rPr>
          <w:rFonts w:asciiTheme="minorHAnsi" w:eastAsiaTheme="minorEastAsia" w:hAnsiTheme="minorHAnsi" w:cstheme="minorBidi"/>
          <w:kern w:val="2"/>
          <w:sz w:val="24"/>
          <w:szCs w:val="24"/>
          <w14:ligatures w14:val="standardContextual"/>
        </w:rPr>
      </w:pPr>
      <w:r>
        <w:t>9.1.5.10</w:t>
      </w:r>
      <w:r>
        <w:rPr>
          <w:rFonts w:asciiTheme="minorHAnsi" w:eastAsiaTheme="minorEastAsia" w:hAnsiTheme="minorHAnsi" w:cstheme="minorBidi"/>
          <w:kern w:val="2"/>
          <w:sz w:val="24"/>
          <w:szCs w:val="24"/>
          <w14:ligatures w14:val="standardContextual"/>
        </w:rPr>
        <w:tab/>
      </w:r>
      <w:r>
        <w:t>PATH SWITCH REQUEST FAILURE</w:t>
      </w:r>
      <w:r>
        <w:tab/>
      </w:r>
      <w:r>
        <w:fldChar w:fldCharType="begin" w:fldLock="1"/>
      </w:r>
      <w:r>
        <w:instrText xml:space="preserve"> PAGEREF _Toc170752309 \h </w:instrText>
      </w:r>
      <w:r>
        <w:fldChar w:fldCharType="separate"/>
      </w:r>
      <w:r>
        <w:t>133</w:t>
      </w:r>
      <w:r>
        <w:fldChar w:fldCharType="end"/>
      </w:r>
    </w:p>
    <w:p w14:paraId="63E649B6" w14:textId="61975F1E" w:rsidR="00A56828" w:rsidRDefault="00A56828">
      <w:pPr>
        <w:pStyle w:val="TOC4"/>
        <w:rPr>
          <w:rFonts w:asciiTheme="minorHAnsi" w:eastAsiaTheme="minorEastAsia" w:hAnsiTheme="minorHAnsi" w:cstheme="minorBidi"/>
          <w:kern w:val="2"/>
          <w:sz w:val="24"/>
          <w:szCs w:val="24"/>
          <w14:ligatures w14:val="standardContextual"/>
        </w:rPr>
      </w:pPr>
      <w:r>
        <w:t>9.1.5.11</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_Toc170752310 \h </w:instrText>
      </w:r>
      <w:r>
        <w:fldChar w:fldCharType="separate"/>
      </w:r>
      <w:r>
        <w:t>133</w:t>
      </w:r>
      <w:r>
        <w:fldChar w:fldCharType="end"/>
      </w:r>
    </w:p>
    <w:p w14:paraId="14A6C70D" w14:textId="3DFB7DD2" w:rsidR="00A56828" w:rsidRDefault="00A56828">
      <w:pPr>
        <w:pStyle w:val="TOC4"/>
        <w:rPr>
          <w:rFonts w:asciiTheme="minorHAnsi" w:eastAsiaTheme="minorEastAsia" w:hAnsiTheme="minorHAnsi" w:cstheme="minorBidi"/>
          <w:kern w:val="2"/>
          <w:sz w:val="24"/>
          <w:szCs w:val="24"/>
          <w14:ligatures w14:val="standardContextual"/>
        </w:rPr>
      </w:pPr>
      <w:r>
        <w:t>9.1.5.12</w:t>
      </w:r>
      <w:r>
        <w:rPr>
          <w:rFonts w:asciiTheme="minorHAnsi" w:eastAsiaTheme="minorEastAsia" w:hAnsiTheme="minorHAnsi" w:cstheme="minorBidi"/>
          <w:kern w:val="2"/>
          <w:sz w:val="24"/>
          <w:szCs w:val="24"/>
          <w14:ligatures w14:val="standardContextual"/>
        </w:rPr>
        <w:tab/>
      </w:r>
      <w:r>
        <w:t>HANDOVER CANCEL ACKNOWLEDGE</w:t>
      </w:r>
      <w:r>
        <w:tab/>
      </w:r>
      <w:r>
        <w:fldChar w:fldCharType="begin" w:fldLock="1"/>
      </w:r>
      <w:r>
        <w:instrText xml:space="preserve"> PAGEREF _Toc170752311 \h </w:instrText>
      </w:r>
      <w:r>
        <w:fldChar w:fldCharType="separate"/>
      </w:r>
      <w:r>
        <w:t>133</w:t>
      </w:r>
      <w:r>
        <w:fldChar w:fldCharType="end"/>
      </w:r>
    </w:p>
    <w:p w14:paraId="5D2F01D5" w14:textId="2026549F" w:rsidR="00A56828" w:rsidRDefault="00A56828">
      <w:pPr>
        <w:pStyle w:val="TOC4"/>
        <w:rPr>
          <w:rFonts w:asciiTheme="minorHAnsi" w:eastAsiaTheme="minorEastAsia" w:hAnsiTheme="minorHAnsi" w:cstheme="minorBidi"/>
          <w:kern w:val="2"/>
          <w:sz w:val="24"/>
          <w:szCs w:val="24"/>
          <w14:ligatures w14:val="standardContextual"/>
        </w:rPr>
      </w:pPr>
      <w:r>
        <w:t>9.1.5.13</w:t>
      </w:r>
      <w:r>
        <w:rPr>
          <w:rFonts w:asciiTheme="minorHAnsi" w:eastAsiaTheme="minorEastAsia" w:hAnsiTheme="minorHAnsi" w:cstheme="minorBidi"/>
          <w:kern w:val="2"/>
          <w:sz w:val="24"/>
          <w:szCs w:val="24"/>
          <w14:ligatures w14:val="standardContextual"/>
        </w:rPr>
        <w:tab/>
      </w:r>
      <w:r>
        <w:t>eNB STATUS TRANSFER</w:t>
      </w:r>
      <w:r>
        <w:tab/>
      </w:r>
      <w:r>
        <w:fldChar w:fldCharType="begin" w:fldLock="1"/>
      </w:r>
      <w:r>
        <w:instrText xml:space="preserve"> PAGEREF _Toc170752312 \h </w:instrText>
      </w:r>
      <w:r>
        <w:fldChar w:fldCharType="separate"/>
      </w:r>
      <w:r>
        <w:t>133</w:t>
      </w:r>
      <w:r>
        <w:fldChar w:fldCharType="end"/>
      </w:r>
    </w:p>
    <w:p w14:paraId="6F66267C" w14:textId="6B1477E6" w:rsidR="00A56828" w:rsidRDefault="00A56828">
      <w:pPr>
        <w:pStyle w:val="TOC4"/>
        <w:rPr>
          <w:rFonts w:asciiTheme="minorHAnsi" w:eastAsiaTheme="minorEastAsia" w:hAnsiTheme="minorHAnsi" w:cstheme="minorBidi"/>
          <w:kern w:val="2"/>
          <w:sz w:val="24"/>
          <w:szCs w:val="24"/>
          <w14:ligatures w14:val="standardContextual"/>
        </w:rPr>
      </w:pPr>
      <w:r>
        <w:t>9.1.5.14</w:t>
      </w:r>
      <w:r>
        <w:rPr>
          <w:rFonts w:asciiTheme="minorHAnsi" w:eastAsiaTheme="minorEastAsia" w:hAnsiTheme="minorHAnsi" w:cstheme="minorBidi"/>
          <w:kern w:val="2"/>
          <w:sz w:val="24"/>
          <w:szCs w:val="24"/>
          <w14:ligatures w14:val="standardContextual"/>
        </w:rPr>
        <w:tab/>
      </w:r>
      <w:r>
        <w:t>MME STATUS TRANSFER</w:t>
      </w:r>
      <w:r>
        <w:tab/>
      </w:r>
      <w:r>
        <w:fldChar w:fldCharType="begin" w:fldLock="1"/>
      </w:r>
      <w:r>
        <w:instrText xml:space="preserve"> PAGEREF _Toc170752313 \h </w:instrText>
      </w:r>
      <w:r>
        <w:fldChar w:fldCharType="separate"/>
      </w:r>
      <w:r>
        <w:t>134</w:t>
      </w:r>
      <w:r>
        <w:fldChar w:fldCharType="end"/>
      </w:r>
    </w:p>
    <w:p w14:paraId="3CDF68A5" w14:textId="324A6F3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9.1.5.15</w:t>
      </w:r>
      <w:r>
        <w:rPr>
          <w:rFonts w:asciiTheme="minorHAnsi" w:eastAsiaTheme="minorEastAsia" w:hAnsiTheme="minorHAnsi" w:cstheme="minorBidi"/>
          <w:kern w:val="2"/>
          <w:sz w:val="24"/>
          <w:szCs w:val="24"/>
          <w14:ligatures w14:val="standardContextual"/>
        </w:rPr>
        <w:tab/>
      </w:r>
      <w:r w:rsidRPr="004A110D">
        <w:rPr>
          <w:rFonts w:eastAsia="SimSun"/>
        </w:rPr>
        <w:t>HANDOVER SUCCESS</w:t>
      </w:r>
      <w:r>
        <w:tab/>
      </w:r>
      <w:r>
        <w:fldChar w:fldCharType="begin" w:fldLock="1"/>
      </w:r>
      <w:r>
        <w:instrText xml:space="preserve"> PAGEREF _Toc170752314 \h </w:instrText>
      </w:r>
      <w:r>
        <w:fldChar w:fldCharType="separate"/>
      </w:r>
      <w:r>
        <w:t>134</w:t>
      </w:r>
      <w:r>
        <w:fldChar w:fldCharType="end"/>
      </w:r>
    </w:p>
    <w:p w14:paraId="61BE56AF" w14:textId="103EEAA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9.1.5.16</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w:t>
      </w:r>
      <w:r>
        <w:tab/>
      </w:r>
      <w:r>
        <w:fldChar w:fldCharType="begin" w:fldLock="1"/>
      </w:r>
      <w:r>
        <w:instrText xml:space="preserve"> PAGEREF _Toc170752315 \h </w:instrText>
      </w:r>
      <w:r>
        <w:fldChar w:fldCharType="separate"/>
      </w:r>
      <w:r>
        <w:t>134</w:t>
      </w:r>
      <w:r>
        <w:fldChar w:fldCharType="end"/>
      </w:r>
    </w:p>
    <w:p w14:paraId="5E10621F" w14:textId="2E05C1A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9.1.5.17</w:t>
      </w:r>
      <w:r>
        <w:rPr>
          <w:rFonts w:asciiTheme="minorHAnsi" w:eastAsiaTheme="minorEastAsia" w:hAnsiTheme="minorHAnsi" w:cstheme="minorBidi"/>
          <w:kern w:val="2"/>
          <w:sz w:val="24"/>
          <w:szCs w:val="24"/>
          <w14:ligatures w14:val="standardContextual"/>
        </w:rPr>
        <w:tab/>
      </w:r>
      <w:r w:rsidRPr="004A110D">
        <w:rPr>
          <w:rFonts w:eastAsia="SimSun"/>
        </w:rPr>
        <w:t>MME EARLY STATUS TRANSFER</w:t>
      </w:r>
      <w:r>
        <w:tab/>
      </w:r>
      <w:r>
        <w:fldChar w:fldCharType="begin" w:fldLock="1"/>
      </w:r>
      <w:r>
        <w:instrText xml:space="preserve"> PAGEREF _Toc170752316 \h </w:instrText>
      </w:r>
      <w:r>
        <w:fldChar w:fldCharType="separate"/>
      </w:r>
      <w:r>
        <w:t>134</w:t>
      </w:r>
      <w:r>
        <w:fldChar w:fldCharType="end"/>
      </w:r>
    </w:p>
    <w:p w14:paraId="35912457" w14:textId="56795A3C" w:rsidR="00A56828" w:rsidRDefault="00A56828">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_Toc170752317 \h </w:instrText>
      </w:r>
      <w:r>
        <w:fldChar w:fldCharType="separate"/>
      </w:r>
      <w:r>
        <w:t>135</w:t>
      </w:r>
      <w:r>
        <w:fldChar w:fldCharType="end"/>
      </w:r>
    </w:p>
    <w:p w14:paraId="1C2BF8B9" w14:textId="7E6CDB42" w:rsidR="00A56828" w:rsidRDefault="00A56828">
      <w:pPr>
        <w:pStyle w:val="TOC3"/>
        <w:rPr>
          <w:rFonts w:asciiTheme="minorHAnsi" w:eastAsiaTheme="minorEastAsia" w:hAnsiTheme="minorHAnsi" w:cstheme="minorBidi"/>
          <w:kern w:val="2"/>
          <w:sz w:val="24"/>
          <w:szCs w:val="24"/>
          <w14:ligatures w14:val="standardContextual"/>
        </w:rPr>
      </w:pPr>
      <w:r>
        <w:t>9.1.</w:t>
      </w:r>
      <w:r w:rsidRPr="004A110D">
        <w:rPr>
          <w:rFonts w:eastAsia="Batang"/>
        </w:rPr>
        <w:t>7</w:t>
      </w:r>
      <w:r>
        <w:rPr>
          <w:rFonts w:asciiTheme="minorHAnsi" w:eastAsiaTheme="minorEastAsia" w:hAnsiTheme="minorHAnsi" w:cstheme="minorBidi"/>
          <w:kern w:val="2"/>
          <w:sz w:val="24"/>
          <w:szCs w:val="24"/>
          <w14:ligatures w14:val="standardContextual"/>
        </w:rPr>
        <w:tab/>
      </w:r>
      <w:r>
        <w:t>NAS Transport Messages</w:t>
      </w:r>
      <w:r>
        <w:tab/>
      </w:r>
      <w:r>
        <w:fldChar w:fldCharType="begin" w:fldLock="1"/>
      </w:r>
      <w:r>
        <w:instrText xml:space="preserve"> PAGEREF _Toc170752318 \h </w:instrText>
      </w:r>
      <w:r>
        <w:fldChar w:fldCharType="separate"/>
      </w:r>
      <w:r>
        <w:t>136</w:t>
      </w:r>
      <w:r>
        <w:fldChar w:fldCharType="end"/>
      </w:r>
    </w:p>
    <w:p w14:paraId="5DF17FE3" w14:textId="02F014B6" w:rsidR="00A56828" w:rsidRDefault="00A56828">
      <w:pPr>
        <w:pStyle w:val="TOC4"/>
        <w:rPr>
          <w:rFonts w:asciiTheme="minorHAnsi" w:eastAsiaTheme="minorEastAsia" w:hAnsiTheme="minorHAnsi" w:cstheme="minorBidi"/>
          <w:kern w:val="2"/>
          <w:sz w:val="24"/>
          <w:szCs w:val="24"/>
          <w14:ligatures w14:val="standardContextual"/>
        </w:rPr>
      </w:pPr>
      <w:r>
        <w:t>9.1.</w:t>
      </w:r>
      <w:r w:rsidRPr="004A110D">
        <w:rPr>
          <w:rFonts w:eastAsia="Batang"/>
        </w:rPr>
        <w:t>7.1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_Toc170752319 \h </w:instrText>
      </w:r>
      <w:r>
        <w:fldChar w:fldCharType="separate"/>
      </w:r>
      <w:r>
        <w:t>136</w:t>
      </w:r>
      <w:r>
        <w:fldChar w:fldCharType="end"/>
      </w:r>
    </w:p>
    <w:p w14:paraId="14C40787" w14:textId="335AE220" w:rsidR="00A56828" w:rsidRDefault="00A56828">
      <w:pPr>
        <w:pStyle w:val="TOC4"/>
        <w:rPr>
          <w:rFonts w:asciiTheme="minorHAnsi" w:eastAsiaTheme="minorEastAsia" w:hAnsiTheme="minorHAnsi" w:cstheme="minorBidi"/>
          <w:kern w:val="2"/>
          <w:sz w:val="24"/>
          <w:szCs w:val="24"/>
          <w14:ligatures w14:val="standardContextual"/>
        </w:rPr>
      </w:pPr>
      <w:r>
        <w:t>9.1.7.2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_Toc170752320 \h </w:instrText>
      </w:r>
      <w:r>
        <w:fldChar w:fldCharType="separate"/>
      </w:r>
      <w:r>
        <w:t>137</w:t>
      </w:r>
      <w:r>
        <w:fldChar w:fldCharType="end"/>
      </w:r>
    </w:p>
    <w:p w14:paraId="3F617446" w14:textId="069DAC07" w:rsidR="00A56828" w:rsidRDefault="00A56828">
      <w:pPr>
        <w:pStyle w:val="TOC4"/>
        <w:rPr>
          <w:rFonts w:asciiTheme="minorHAnsi" w:eastAsiaTheme="minorEastAsia" w:hAnsiTheme="minorHAnsi" w:cstheme="minorBidi"/>
          <w:kern w:val="2"/>
          <w:sz w:val="24"/>
          <w:szCs w:val="24"/>
          <w14:ligatures w14:val="standardContextual"/>
        </w:rPr>
      </w:pPr>
      <w:r>
        <w:t>9.1.7.3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_Toc170752321 \h </w:instrText>
      </w:r>
      <w:r>
        <w:fldChar w:fldCharType="separate"/>
      </w:r>
      <w:r>
        <w:t>138</w:t>
      </w:r>
      <w:r>
        <w:fldChar w:fldCharType="end"/>
      </w:r>
    </w:p>
    <w:p w14:paraId="18B67E0B" w14:textId="3802B75B" w:rsidR="00A56828" w:rsidRDefault="00A56828">
      <w:pPr>
        <w:pStyle w:val="TOC4"/>
        <w:rPr>
          <w:rFonts w:asciiTheme="minorHAnsi" w:eastAsiaTheme="minorEastAsia" w:hAnsiTheme="minorHAnsi" w:cstheme="minorBidi"/>
          <w:kern w:val="2"/>
          <w:sz w:val="24"/>
          <w:szCs w:val="24"/>
          <w14:ligatures w14:val="standardContextual"/>
        </w:rPr>
      </w:pPr>
      <w:r>
        <w:t>9.1.7.4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_Toc170752322 \h </w:instrText>
      </w:r>
      <w:r>
        <w:fldChar w:fldCharType="separate"/>
      </w:r>
      <w:r>
        <w:t>138</w:t>
      </w:r>
      <w:r>
        <w:fldChar w:fldCharType="end"/>
      </w:r>
    </w:p>
    <w:p w14:paraId="2C0E32F4" w14:textId="4A591123" w:rsidR="00A56828" w:rsidRDefault="00A56828">
      <w:pPr>
        <w:pStyle w:val="TOC4"/>
        <w:rPr>
          <w:rFonts w:asciiTheme="minorHAnsi" w:eastAsiaTheme="minorEastAsia" w:hAnsiTheme="minorHAnsi" w:cstheme="minorBidi"/>
          <w:kern w:val="2"/>
          <w:sz w:val="24"/>
          <w:szCs w:val="24"/>
          <w14:ligatures w14:val="standardContextual"/>
        </w:rPr>
      </w:pPr>
      <w:r>
        <w:t>9.1.7.4a</w:t>
      </w:r>
      <w:r>
        <w:rPr>
          <w:rFonts w:asciiTheme="minorHAnsi" w:eastAsiaTheme="minorEastAsia" w:hAnsiTheme="minorHAnsi" w:cstheme="minorBidi"/>
          <w:kern w:val="2"/>
          <w:sz w:val="24"/>
          <w:szCs w:val="24"/>
          <w14:ligatures w14:val="standardContextual"/>
        </w:rPr>
        <w:tab/>
      </w:r>
      <w:r>
        <w:t>NAS DELIVERY INDICATION</w:t>
      </w:r>
      <w:r>
        <w:tab/>
      </w:r>
      <w:r>
        <w:fldChar w:fldCharType="begin" w:fldLock="1"/>
      </w:r>
      <w:r>
        <w:instrText xml:space="preserve"> PAGEREF _Toc170752323 \h </w:instrText>
      </w:r>
      <w:r>
        <w:fldChar w:fldCharType="separate"/>
      </w:r>
      <w:r>
        <w:t>139</w:t>
      </w:r>
      <w:r>
        <w:fldChar w:fldCharType="end"/>
      </w:r>
    </w:p>
    <w:p w14:paraId="37C59501" w14:textId="716A97C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9.1.7.5</w:t>
      </w:r>
      <w:r w:rsidRPr="00774B96">
        <w:rPr>
          <w:rFonts w:asciiTheme="minorHAnsi" w:eastAsiaTheme="minorEastAsia" w:hAnsiTheme="minorHAnsi" w:cstheme="minorBidi"/>
          <w:kern w:val="2"/>
          <w:sz w:val="24"/>
          <w:szCs w:val="24"/>
          <w:lang w:val="fr-FR"/>
          <w14:ligatures w14:val="standardContextual"/>
        </w:rPr>
        <w:tab/>
      </w:r>
      <w:r w:rsidRPr="00774B96">
        <w:rPr>
          <w:lang w:val="fr-FR"/>
        </w:rPr>
        <w:t>REROUTE NAS REQUEST</w:t>
      </w:r>
      <w:r w:rsidRPr="00774B96">
        <w:rPr>
          <w:lang w:val="fr-FR"/>
        </w:rPr>
        <w:tab/>
      </w:r>
      <w:r>
        <w:fldChar w:fldCharType="begin" w:fldLock="1"/>
      </w:r>
      <w:r w:rsidRPr="00774B96">
        <w:rPr>
          <w:lang w:val="fr-FR"/>
        </w:rPr>
        <w:instrText xml:space="preserve"> PAGEREF _Toc170752324 \h </w:instrText>
      </w:r>
      <w:r>
        <w:fldChar w:fldCharType="separate"/>
      </w:r>
      <w:r w:rsidRPr="00774B96">
        <w:rPr>
          <w:lang w:val="fr-FR"/>
        </w:rPr>
        <w:t>139</w:t>
      </w:r>
      <w:r>
        <w:fldChar w:fldCharType="end"/>
      </w:r>
    </w:p>
    <w:p w14:paraId="31F22374" w14:textId="500B690E"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9.1.</w:t>
      </w:r>
      <w:r w:rsidRPr="00774B96">
        <w:rPr>
          <w:rFonts w:eastAsia="Batang"/>
          <w:lang w:val="fr-FR"/>
        </w:rPr>
        <w:t>8</w:t>
      </w:r>
      <w:r w:rsidRPr="00774B96">
        <w:rPr>
          <w:rFonts w:asciiTheme="minorHAnsi" w:eastAsiaTheme="minorEastAsia" w:hAnsiTheme="minorHAnsi" w:cstheme="minorBidi"/>
          <w:kern w:val="2"/>
          <w:sz w:val="24"/>
          <w:szCs w:val="24"/>
          <w:lang w:val="fr-FR"/>
          <w14:ligatures w14:val="standardContextual"/>
        </w:rPr>
        <w:tab/>
      </w:r>
      <w:r w:rsidRPr="00774B96">
        <w:rPr>
          <w:lang w:val="fr-FR"/>
        </w:rPr>
        <w:t>Management messages</w:t>
      </w:r>
      <w:r w:rsidRPr="00774B96">
        <w:rPr>
          <w:lang w:val="fr-FR"/>
        </w:rPr>
        <w:tab/>
      </w:r>
      <w:r>
        <w:fldChar w:fldCharType="begin" w:fldLock="1"/>
      </w:r>
      <w:r w:rsidRPr="00774B96">
        <w:rPr>
          <w:lang w:val="fr-FR"/>
        </w:rPr>
        <w:instrText xml:space="preserve"> PAGEREF _Toc170752325 \h </w:instrText>
      </w:r>
      <w:r>
        <w:fldChar w:fldCharType="separate"/>
      </w:r>
      <w:r w:rsidRPr="00774B96">
        <w:rPr>
          <w:lang w:val="fr-FR"/>
        </w:rPr>
        <w:t>139</w:t>
      </w:r>
      <w:r>
        <w:fldChar w:fldCharType="end"/>
      </w:r>
    </w:p>
    <w:p w14:paraId="3146D5AF" w14:textId="08F1355D" w:rsidR="00A56828" w:rsidRDefault="00A56828">
      <w:pPr>
        <w:pStyle w:val="TOC4"/>
        <w:rPr>
          <w:rFonts w:asciiTheme="minorHAnsi" w:eastAsiaTheme="minorEastAsia" w:hAnsiTheme="minorHAnsi" w:cstheme="minorBidi"/>
          <w:kern w:val="2"/>
          <w:sz w:val="24"/>
          <w:szCs w:val="24"/>
          <w14:ligatures w14:val="standardContextual"/>
        </w:rPr>
      </w:pPr>
      <w:r>
        <w:t>9.1.8.1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_Toc170752326 \h </w:instrText>
      </w:r>
      <w:r>
        <w:fldChar w:fldCharType="separate"/>
      </w:r>
      <w:r>
        <w:t>139</w:t>
      </w:r>
      <w:r>
        <w:fldChar w:fldCharType="end"/>
      </w:r>
    </w:p>
    <w:p w14:paraId="05806B6D" w14:textId="1952677A" w:rsidR="00A56828" w:rsidRDefault="00A56828">
      <w:pPr>
        <w:pStyle w:val="TOC4"/>
        <w:rPr>
          <w:rFonts w:asciiTheme="minorHAnsi" w:eastAsiaTheme="minorEastAsia" w:hAnsiTheme="minorHAnsi" w:cstheme="minorBidi"/>
          <w:kern w:val="2"/>
          <w:sz w:val="24"/>
          <w:szCs w:val="24"/>
          <w14:ligatures w14:val="standardContextual"/>
        </w:rPr>
      </w:pPr>
      <w:r>
        <w:t>9.1.8.2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_Toc170752327 \h </w:instrText>
      </w:r>
      <w:r>
        <w:fldChar w:fldCharType="separate"/>
      </w:r>
      <w:r>
        <w:t>140</w:t>
      </w:r>
      <w:r>
        <w:fldChar w:fldCharType="end"/>
      </w:r>
    </w:p>
    <w:p w14:paraId="2AA5E7B3" w14:textId="3DBD08EC" w:rsidR="00A56828" w:rsidRDefault="00A56828">
      <w:pPr>
        <w:pStyle w:val="TOC4"/>
        <w:rPr>
          <w:rFonts w:asciiTheme="minorHAnsi" w:eastAsiaTheme="minorEastAsia" w:hAnsiTheme="minorHAnsi" w:cstheme="minorBidi"/>
          <w:kern w:val="2"/>
          <w:sz w:val="24"/>
          <w:szCs w:val="24"/>
          <w14:ligatures w14:val="standardContextual"/>
        </w:rPr>
      </w:pPr>
      <w:r>
        <w:t>9.1.8.3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_Toc170752328 \h </w:instrText>
      </w:r>
      <w:r>
        <w:fldChar w:fldCharType="separate"/>
      </w:r>
      <w:r>
        <w:t>140</w:t>
      </w:r>
      <w:r>
        <w:fldChar w:fldCharType="end"/>
      </w:r>
    </w:p>
    <w:p w14:paraId="39B69339" w14:textId="70B7929F" w:rsidR="00A56828" w:rsidRDefault="00A56828">
      <w:pPr>
        <w:pStyle w:val="TOC4"/>
        <w:rPr>
          <w:rFonts w:asciiTheme="minorHAnsi" w:eastAsiaTheme="minorEastAsia" w:hAnsiTheme="minorHAnsi" w:cstheme="minorBidi"/>
          <w:kern w:val="2"/>
          <w:sz w:val="24"/>
          <w:szCs w:val="24"/>
          <w14:ligatures w14:val="standardContextual"/>
        </w:rPr>
      </w:pPr>
      <w:r>
        <w:t>9.1.8.4</w:t>
      </w:r>
      <w:r>
        <w:rPr>
          <w:rFonts w:asciiTheme="minorHAnsi" w:eastAsiaTheme="minorEastAsia" w:hAnsiTheme="minorHAnsi" w:cstheme="minorBidi"/>
          <w:kern w:val="2"/>
          <w:sz w:val="24"/>
          <w:szCs w:val="24"/>
          <w14:ligatures w14:val="standardContextual"/>
        </w:rPr>
        <w:tab/>
      </w:r>
      <w:r>
        <w:t>S1 SETUP REQUEST</w:t>
      </w:r>
      <w:r>
        <w:tab/>
      </w:r>
      <w:r>
        <w:fldChar w:fldCharType="begin" w:fldLock="1"/>
      </w:r>
      <w:r>
        <w:instrText xml:space="preserve"> PAGEREF _Toc170752329 \h </w:instrText>
      </w:r>
      <w:r>
        <w:fldChar w:fldCharType="separate"/>
      </w:r>
      <w:r>
        <w:t>140</w:t>
      </w:r>
      <w:r>
        <w:fldChar w:fldCharType="end"/>
      </w:r>
    </w:p>
    <w:p w14:paraId="2C3AB957" w14:textId="2AA0AF46" w:rsidR="00A56828" w:rsidRDefault="00A56828">
      <w:pPr>
        <w:pStyle w:val="TOC4"/>
        <w:rPr>
          <w:rFonts w:asciiTheme="minorHAnsi" w:eastAsiaTheme="minorEastAsia" w:hAnsiTheme="minorHAnsi" w:cstheme="minorBidi"/>
          <w:kern w:val="2"/>
          <w:sz w:val="24"/>
          <w:szCs w:val="24"/>
          <w14:ligatures w14:val="standardContextual"/>
        </w:rPr>
      </w:pPr>
      <w:r>
        <w:t>9.1.8.5</w:t>
      </w:r>
      <w:r>
        <w:rPr>
          <w:rFonts w:asciiTheme="minorHAnsi" w:eastAsiaTheme="minorEastAsia" w:hAnsiTheme="minorHAnsi" w:cstheme="minorBidi"/>
          <w:kern w:val="2"/>
          <w:sz w:val="24"/>
          <w:szCs w:val="24"/>
          <w14:ligatures w14:val="standardContextual"/>
        </w:rPr>
        <w:tab/>
      </w:r>
      <w:r>
        <w:t>S1 SETUP RESPONSE</w:t>
      </w:r>
      <w:r>
        <w:tab/>
      </w:r>
      <w:r>
        <w:fldChar w:fldCharType="begin" w:fldLock="1"/>
      </w:r>
      <w:r>
        <w:instrText xml:space="preserve"> PAGEREF _Toc170752330 \h </w:instrText>
      </w:r>
      <w:r>
        <w:fldChar w:fldCharType="separate"/>
      </w:r>
      <w:r>
        <w:t>141</w:t>
      </w:r>
      <w:r>
        <w:fldChar w:fldCharType="end"/>
      </w:r>
    </w:p>
    <w:p w14:paraId="63E50AF5" w14:textId="7B66B41E" w:rsidR="00A56828" w:rsidRDefault="00A56828">
      <w:pPr>
        <w:pStyle w:val="TOC4"/>
        <w:rPr>
          <w:rFonts w:asciiTheme="minorHAnsi" w:eastAsiaTheme="minorEastAsia" w:hAnsiTheme="minorHAnsi" w:cstheme="minorBidi"/>
          <w:kern w:val="2"/>
          <w:sz w:val="24"/>
          <w:szCs w:val="24"/>
          <w14:ligatures w14:val="standardContextual"/>
        </w:rPr>
      </w:pPr>
      <w:r>
        <w:t>9.1.8.6</w:t>
      </w:r>
      <w:r>
        <w:rPr>
          <w:rFonts w:asciiTheme="minorHAnsi" w:eastAsiaTheme="minorEastAsia" w:hAnsiTheme="minorHAnsi" w:cstheme="minorBidi"/>
          <w:kern w:val="2"/>
          <w:sz w:val="24"/>
          <w:szCs w:val="24"/>
          <w14:ligatures w14:val="standardContextual"/>
        </w:rPr>
        <w:tab/>
      </w:r>
      <w:r>
        <w:t>S1 SETUP FAILURE</w:t>
      </w:r>
      <w:r>
        <w:tab/>
      </w:r>
      <w:r>
        <w:fldChar w:fldCharType="begin" w:fldLock="1"/>
      </w:r>
      <w:r>
        <w:instrText xml:space="preserve"> PAGEREF _Toc170752331 \h </w:instrText>
      </w:r>
      <w:r>
        <w:fldChar w:fldCharType="separate"/>
      </w:r>
      <w:r>
        <w:t>142</w:t>
      </w:r>
      <w:r>
        <w:fldChar w:fldCharType="end"/>
      </w:r>
    </w:p>
    <w:p w14:paraId="64E2365D" w14:textId="4DAE1E53" w:rsidR="00A56828" w:rsidRDefault="00A56828">
      <w:pPr>
        <w:pStyle w:val="TOC4"/>
        <w:rPr>
          <w:rFonts w:asciiTheme="minorHAnsi" w:eastAsiaTheme="minorEastAsia" w:hAnsiTheme="minorHAnsi" w:cstheme="minorBidi"/>
          <w:kern w:val="2"/>
          <w:sz w:val="24"/>
          <w:szCs w:val="24"/>
          <w14:ligatures w14:val="standardContextual"/>
        </w:rPr>
      </w:pPr>
      <w:r>
        <w:t>9.1.8.7</w:t>
      </w:r>
      <w:r>
        <w:rPr>
          <w:rFonts w:asciiTheme="minorHAnsi" w:eastAsiaTheme="minorEastAsia" w:hAnsiTheme="minorHAnsi" w:cstheme="minorBidi"/>
          <w:kern w:val="2"/>
          <w:sz w:val="24"/>
          <w:szCs w:val="24"/>
          <w14:ligatures w14:val="standardContextual"/>
        </w:rPr>
        <w:tab/>
      </w:r>
      <w:r>
        <w:t>ENB CONFIGURATION UPDATE</w:t>
      </w:r>
      <w:r>
        <w:tab/>
      </w:r>
      <w:r>
        <w:fldChar w:fldCharType="begin" w:fldLock="1"/>
      </w:r>
      <w:r>
        <w:instrText xml:space="preserve"> PAGEREF _Toc170752332 \h </w:instrText>
      </w:r>
      <w:r>
        <w:fldChar w:fldCharType="separate"/>
      </w:r>
      <w:r>
        <w:t>143</w:t>
      </w:r>
      <w:r>
        <w:fldChar w:fldCharType="end"/>
      </w:r>
    </w:p>
    <w:p w14:paraId="554C7410" w14:textId="63B77DC7" w:rsidR="00A56828" w:rsidRDefault="00A56828">
      <w:pPr>
        <w:pStyle w:val="TOC4"/>
        <w:rPr>
          <w:rFonts w:asciiTheme="minorHAnsi" w:eastAsiaTheme="minorEastAsia" w:hAnsiTheme="minorHAnsi" w:cstheme="minorBidi"/>
          <w:kern w:val="2"/>
          <w:sz w:val="24"/>
          <w:szCs w:val="24"/>
          <w14:ligatures w14:val="standardContextual"/>
        </w:rPr>
      </w:pPr>
      <w:r>
        <w:t>9.1.8.8</w:t>
      </w:r>
      <w:r>
        <w:rPr>
          <w:rFonts w:asciiTheme="minorHAnsi" w:eastAsiaTheme="minorEastAsia" w:hAnsiTheme="minorHAnsi" w:cstheme="minorBidi"/>
          <w:kern w:val="2"/>
          <w:sz w:val="24"/>
          <w:szCs w:val="24"/>
          <w14:ligatures w14:val="standardContextual"/>
        </w:rPr>
        <w:tab/>
      </w:r>
      <w:r>
        <w:t>ENB CONFIGURATION UPDATE ACKNOWLEDGE</w:t>
      </w:r>
      <w:r>
        <w:tab/>
      </w:r>
      <w:r>
        <w:fldChar w:fldCharType="begin" w:fldLock="1"/>
      </w:r>
      <w:r>
        <w:instrText xml:space="preserve"> PAGEREF _Toc170752333 \h </w:instrText>
      </w:r>
      <w:r>
        <w:fldChar w:fldCharType="separate"/>
      </w:r>
      <w:r>
        <w:t>144</w:t>
      </w:r>
      <w:r>
        <w:fldChar w:fldCharType="end"/>
      </w:r>
    </w:p>
    <w:p w14:paraId="710D6153" w14:textId="1BDA07DF" w:rsidR="00A56828" w:rsidRDefault="00A56828">
      <w:pPr>
        <w:pStyle w:val="TOC4"/>
        <w:rPr>
          <w:rFonts w:asciiTheme="minorHAnsi" w:eastAsiaTheme="minorEastAsia" w:hAnsiTheme="minorHAnsi" w:cstheme="minorBidi"/>
          <w:kern w:val="2"/>
          <w:sz w:val="24"/>
          <w:szCs w:val="24"/>
          <w14:ligatures w14:val="standardContextual"/>
        </w:rPr>
      </w:pPr>
      <w:r>
        <w:t>9.1.8.9</w:t>
      </w:r>
      <w:r>
        <w:rPr>
          <w:rFonts w:asciiTheme="minorHAnsi" w:eastAsiaTheme="minorEastAsia" w:hAnsiTheme="minorHAnsi" w:cstheme="minorBidi"/>
          <w:kern w:val="2"/>
          <w:sz w:val="24"/>
          <w:szCs w:val="24"/>
          <w14:ligatures w14:val="standardContextual"/>
        </w:rPr>
        <w:tab/>
      </w:r>
      <w:r>
        <w:t>ENB CONFIGURATION UPDATE FAILURE</w:t>
      </w:r>
      <w:r>
        <w:tab/>
      </w:r>
      <w:r>
        <w:fldChar w:fldCharType="begin" w:fldLock="1"/>
      </w:r>
      <w:r>
        <w:instrText xml:space="preserve"> PAGEREF _Toc170752334 \h </w:instrText>
      </w:r>
      <w:r>
        <w:fldChar w:fldCharType="separate"/>
      </w:r>
      <w:r>
        <w:t>144</w:t>
      </w:r>
      <w:r>
        <w:fldChar w:fldCharType="end"/>
      </w:r>
    </w:p>
    <w:p w14:paraId="295BB35A" w14:textId="680ABA75" w:rsidR="00A56828" w:rsidRDefault="00A56828">
      <w:pPr>
        <w:pStyle w:val="TOC4"/>
        <w:rPr>
          <w:rFonts w:asciiTheme="minorHAnsi" w:eastAsiaTheme="minorEastAsia" w:hAnsiTheme="minorHAnsi" w:cstheme="minorBidi"/>
          <w:kern w:val="2"/>
          <w:sz w:val="24"/>
          <w:szCs w:val="24"/>
          <w14:ligatures w14:val="standardContextual"/>
        </w:rPr>
      </w:pPr>
      <w:r>
        <w:t>9.1.8.10</w:t>
      </w:r>
      <w:r>
        <w:rPr>
          <w:rFonts w:asciiTheme="minorHAnsi" w:eastAsiaTheme="minorEastAsia" w:hAnsiTheme="minorHAnsi" w:cstheme="minorBidi"/>
          <w:kern w:val="2"/>
          <w:sz w:val="24"/>
          <w:szCs w:val="24"/>
          <w14:ligatures w14:val="standardContextual"/>
        </w:rPr>
        <w:tab/>
      </w:r>
      <w:r>
        <w:t>MME CONFIGURATION UPDATE</w:t>
      </w:r>
      <w:r>
        <w:tab/>
      </w:r>
      <w:r>
        <w:fldChar w:fldCharType="begin" w:fldLock="1"/>
      </w:r>
      <w:r>
        <w:instrText xml:space="preserve"> PAGEREF _Toc170752335 \h </w:instrText>
      </w:r>
      <w:r>
        <w:fldChar w:fldCharType="separate"/>
      </w:r>
      <w:r>
        <w:t>144</w:t>
      </w:r>
      <w:r>
        <w:fldChar w:fldCharType="end"/>
      </w:r>
    </w:p>
    <w:p w14:paraId="3DFC4376" w14:textId="545A5830" w:rsidR="00A56828" w:rsidRDefault="00A56828">
      <w:pPr>
        <w:pStyle w:val="TOC4"/>
        <w:rPr>
          <w:rFonts w:asciiTheme="minorHAnsi" w:eastAsiaTheme="minorEastAsia" w:hAnsiTheme="minorHAnsi" w:cstheme="minorBidi"/>
          <w:kern w:val="2"/>
          <w:sz w:val="24"/>
          <w:szCs w:val="24"/>
          <w14:ligatures w14:val="standardContextual"/>
        </w:rPr>
      </w:pPr>
      <w:r>
        <w:t>9.1.8.11</w:t>
      </w:r>
      <w:r>
        <w:rPr>
          <w:rFonts w:asciiTheme="minorHAnsi" w:eastAsiaTheme="minorEastAsia" w:hAnsiTheme="minorHAnsi" w:cstheme="minorBidi"/>
          <w:kern w:val="2"/>
          <w:sz w:val="24"/>
          <w:szCs w:val="24"/>
          <w14:ligatures w14:val="standardContextual"/>
        </w:rPr>
        <w:tab/>
      </w:r>
      <w:r>
        <w:t>MME CONFIGURATION UPDATE ACKNOWLEDGE</w:t>
      </w:r>
      <w:r>
        <w:tab/>
      </w:r>
      <w:r>
        <w:fldChar w:fldCharType="begin" w:fldLock="1"/>
      </w:r>
      <w:r>
        <w:instrText xml:space="preserve"> PAGEREF _Toc170752336 \h </w:instrText>
      </w:r>
      <w:r>
        <w:fldChar w:fldCharType="separate"/>
      </w:r>
      <w:r>
        <w:t>145</w:t>
      </w:r>
      <w:r>
        <w:fldChar w:fldCharType="end"/>
      </w:r>
    </w:p>
    <w:p w14:paraId="11B4CF73" w14:textId="7FEA001B" w:rsidR="00A56828" w:rsidRDefault="00A56828">
      <w:pPr>
        <w:pStyle w:val="TOC4"/>
        <w:rPr>
          <w:rFonts w:asciiTheme="minorHAnsi" w:eastAsiaTheme="minorEastAsia" w:hAnsiTheme="minorHAnsi" w:cstheme="minorBidi"/>
          <w:kern w:val="2"/>
          <w:sz w:val="24"/>
          <w:szCs w:val="24"/>
          <w14:ligatures w14:val="standardContextual"/>
        </w:rPr>
      </w:pPr>
      <w:r>
        <w:t>9.1.8.12</w:t>
      </w:r>
      <w:r>
        <w:rPr>
          <w:rFonts w:asciiTheme="minorHAnsi" w:eastAsiaTheme="minorEastAsia" w:hAnsiTheme="minorHAnsi" w:cstheme="minorBidi"/>
          <w:kern w:val="2"/>
          <w:sz w:val="24"/>
          <w:szCs w:val="24"/>
          <w14:ligatures w14:val="standardContextual"/>
        </w:rPr>
        <w:tab/>
      </w:r>
      <w:r>
        <w:t>MME CONFIGURATION UPDATE FAILURE</w:t>
      </w:r>
      <w:r>
        <w:tab/>
      </w:r>
      <w:r>
        <w:fldChar w:fldCharType="begin" w:fldLock="1"/>
      </w:r>
      <w:r>
        <w:instrText xml:space="preserve"> PAGEREF _Toc170752337 \h </w:instrText>
      </w:r>
      <w:r>
        <w:fldChar w:fldCharType="separate"/>
      </w:r>
      <w:r>
        <w:t>145</w:t>
      </w:r>
      <w:r>
        <w:fldChar w:fldCharType="end"/>
      </w:r>
    </w:p>
    <w:p w14:paraId="6087307D" w14:textId="6C8B10E7" w:rsidR="00A56828" w:rsidRDefault="00A56828">
      <w:pPr>
        <w:pStyle w:val="TOC4"/>
        <w:rPr>
          <w:rFonts w:asciiTheme="minorHAnsi" w:eastAsiaTheme="minorEastAsia" w:hAnsiTheme="minorHAnsi" w:cstheme="minorBidi"/>
          <w:kern w:val="2"/>
          <w:sz w:val="24"/>
          <w:szCs w:val="24"/>
          <w14:ligatures w14:val="standardContextual"/>
        </w:rPr>
      </w:pPr>
      <w:r>
        <w:t>9.1.8.13</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_Toc170752338 \h </w:instrText>
      </w:r>
      <w:r>
        <w:fldChar w:fldCharType="separate"/>
      </w:r>
      <w:r>
        <w:t>145</w:t>
      </w:r>
      <w:r>
        <w:fldChar w:fldCharType="end"/>
      </w:r>
    </w:p>
    <w:p w14:paraId="3D5C10B7" w14:textId="51E66DB3" w:rsidR="00A56828" w:rsidRDefault="00A56828">
      <w:pPr>
        <w:pStyle w:val="TOC4"/>
        <w:rPr>
          <w:rFonts w:asciiTheme="minorHAnsi" w:eastAsiaTheme="minorEastAsia" w:hAnsiTheme="minorHAnsi" w:cstheme="minorBidi"/>
          <w:kern w:val="2"/>
          <w:sz w:val="24"/>
          <w:szCs w:val="24"/>
          <w14:ligatures w14:val="standardContextual"/>
        </w:rPr>
      </w:pPr>
      <w:r>
        <w:t>9.1.8.14</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_Toc170752339 \h </w:instrText>
      </w:r>
      <w:r>
        <w:fldChar w:fldCharType="separate"/>
      </w:r>
      <w:r>
        <w:t>146</w:t>
      </w:r>
      <w:r>
        <w:fldChar w:fldCharType="end"/>
      </w:r>
    </w:p>
    <w:p w14:paraId="0FFA0623" w14:textId="2F8F0F48"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9.1.9</w:t>
      </w:r>
      <w:r>
        <w:rPr>
          <w:rFonts w:asciiTheme="minorHAnsi" w:eastAsiaTheme="minorEastAsia" w:hAnsiTheme="minorHAnsi" w:cstheme="minorBidi"/>
          <w:kern w:val="2"/>
          <w:sz w:val="24"/>
          <w:szCs w:val="24"/>
          <w14:ligatures w14:val="standardContextual"/>
        </w:rPr>
        <w:tab/>
      </w:r>
      <w:r>
        <w:t>S1 CDMA2000 Tunnelling Messages</w:t>
      </w:r>
      <w:r>
        <w:tab/>
      </w:r>
      <w:r>
        <w:fldChar w:fldCharType="begin" w:fldLock="1"/>
      </w:r>
      <w:r>
        <w:instrText xml:space="preserve"> PAGEREF _Toc170752340 \h </w:instrText>
      </w:r>
      <w:r>
        <w:fldChar w:fldCharType="separate"/>
      </w:r>
      <w:r>
        <w:t>146</w:t>
      </w:r>
      <w:r>
        <w:fldChar w:fldCharType="end"/>
      </w:r>
    </w:p>
    <w:p w14:paraId="05CA3566" w14:textId="6C42F683" w:rsidR="00A56828" w:rsidRDefault="00A56828">
      <w:pPr>
        <w:pStyle w:val="TOC4"/>
        <w:rPr>
          <w:rFonts w:asciiTheme="minorHAnsi" w:eastAsiaTheme="minorEastAsia" w:hAnsiTheme="minorHAnsi" w:cstheme="minorBidi"/>
          <w:kern w:val="2"/>
          <w:sz w:val="24"/>
          <w:szCs w:val="24"/>
          <w14:ligatures w14:val="standardContextual"/>
        </w:rPr>
      </w:pPr>
      <w:r>
        <w:t>9.1.9</w:t>
      </w:r>
      <w:r w:rsidRPr="004A110D">
        <w:rPr>
          <w:rFonts w:eastAsia="Batang"/>
        </w:rPr>
        <w:t>.1</w:t>
      </w:r>
      <w:r>
        <w:rPr>
          <w:rFonts w:asciiTheme="minorHAnsi" w:eastAsiaTheme="minorEastAsia" w:hAnsiTheme="minorHAnsi" w:cstheme="minorBidi"/>
          <w:kern w:val="2"/>
          <w:sz w:val="24"/>
          <w:szCs w:val="24"/>
          <w14:ligatures w14:val="standardContextual"/>
        </w:rPr>
        <w:tab/>
      </w:r>
      <w:r>
        <w:t>DOWNLINK S1 CDMA2000 TUNNELLING</w:t>
      </w:r>
      <w:r>
        <w:tab/>
      </w:r>
      <w:r>
        <w:fldChar w:fldCharType="begin" w:fldLock="1"/>
      </w:r>
      <w:r>
        <w:instrText xml:space="preserve"> PAGEREF _Toc170752341 \h </w:instrText>
      </w:r>
      <w:r>
        <w:fldChar w:fldCharType="separate"/>
      </w:r>
      <w:r>
        <w:t>146</w:t>
      </w:r>
      <w:r>
        <w:fldChar w:fldCharType="end"/>
      </w:r>
    </w:p>
    <w:p w14:paraId="396F44E0" w14:textId="1D8AB72E" w:rsidR="00A56828" w:rsidRDefault="00A56828">
      <w:pPr>
        <w:pStyle w:val="TOC4"/>
        <w:rPr>
          <w:rFonts w:asciiTheme="minorHAnsi" w:eastAsiaTheme="minorEastAsia" w:hAnsiTheme="minorHAnsi" w:cstheme="minorBidi"/>
          <w:kern w:val="2"/>
          <w:sz w:val="24"/>
          <w:szCs w:val="24"/>
          <w14:ligatures w14:val="standardContextual"/>
        </w:rPr>
      </w:pPr>
      <w:r>
        <w:t>9.1.9.2</w:t>
      </w:r>
      <w:r>
        <w:rPr>
          <w:rFonts w:asciiTheme="minorHAnsi" w:eastAsiaTheme="minorEastAsia" w:hAnsiTheme="minorHAnsi" w:cstheme="minorBidi"/>
          <w:kern w:val="2"/>
          <w:sz w:val="24"/>
          <w:szCs w:val="24"/>
          <w14:ligatures w14:val="standardContextual"/>
        </w:rPr>
        <w:tab/>
      </w:r>
      <w:r>
        <w:t>UPLINK S1 CDMA2000 TUNNELLING</w:t>
      </w:r>
      <w:r>
        <w:tab/>
      </w:r>
      <w:r>
        <w:fldChar w:fldCharType="begin" w:fldLock="1"/>
      </w:r>
      <w:r>
        <w:instrText xml:space="preserve"> PAGEREF _Toc170752342 \h </w:instrText>
      </w:r>
      <w:r>
        <w:fldChar w:fldCharType="separate"/>
      </w:r>
      <w:r>
        <w:t>147</w:t>
      </w:r>
      <w:r>
        <w:fldChar w:fldCharType="end"/>
      </w:r>
    </w:p>
    <w:p w14:paraId="7CB20F67" w14:textId="3ED401DB" w:rsidR="00A56828" w:rsidRDefault="00A56828">
      <w:pPr>
        <w:pStyle w:val="TOC3"/>
        <w:rPr>
          <w:rFonts w:asciiTheme="minorHAnsi" w:eastAsiaTheme="minorEastAsia" w:hAnsiTheme="minorHAnsi" w:cstheme="minorBidi"/>
          <w:kern w:val="2"/>
          <w:sz w:val="24"/>
          <w:szCs w:val="24"/>
          <w14:ligatures w14:val="standardContextual"/>
        </w:rPr>
      </w:pPr>
      <w:r>
        <w:t>9.1.10</w:t>
      </w:r>
      <w:r>
        <w:rPr>
          <w:rFonts w:asciiTheme="minorHAnsi" w:eastAsiaTheme="minorEastAsia" w:hAnsiTheme="minorHAnsi" w:cstheme="minorBidi"/>
          <w:kern w:val="2"/>
          <w:sz w:val="24"/>
          <w:szCs w:val="24"/>
          <w14:ligatures w14:val="standardContextual"/>
        </w:rPr>
        <w:tab/>
      </w:r>
      <w:r>
        <w:t>UE CAPABILITY INFO INDICATION</w:t>
      </w:r>
      <w:r>
        <w:tab/>
      </w:r>
      <w:r>
        <w:fldChar w:fldCharType="begin" w:fldLock="1"/>
      </w:r>
      <w:r>
        <w:instrText xml:space="preserve"> PAGEREF _Toc170752343 \h </w:instrText>
      </w:r>
      <w:r>
        <w:fldChar w:fldCharType="separate"/>
      </w:r>
      <w:r>
        <w:t>147</w:t>
      </w:r>
      <w:r>
        <w:fldChar w:fldCharType="end"/>
      </w:r>
    </w:p>
    <w:p w14:paraId="5605CDF0" w14:textId="22AE8F86" w:rsidR="00A56828" w:rsidRDefault="00A56828">
      <w:pPr>
        <w:pStyle w:val="TOC3"/>
        <w:rPr>
          <w:rFonts w:asciiTheme="minorHAnsi" w:eastAsiaTheme="minorEastAsia" w:hAnsiTheme="minorHAnsi" w:cstheme="minorBidi"/>
          <w:kern w:val="2"/>
          <w:sz w:val="24"/>
          <w:szCs w:val="24"/>
          <w14:ligatures w14:val="standardContextual"/>
        </w:rPr>
      </w:pPr>
      <w:r>
        <w:t>9.1.11</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_Toc170752344 \h </w:instrText>
      </w:r>
      <w:r>
        <w:fldChar w:fldCharType="separate"/>
      </w:r>
      <w:r>
        <w:t>148</w:t>
      </w:r>
      <w:r>
        <w:fldChar w:fldCharType="end"/>
      </w:r>
    </w:p>
    <w:p w14:paraId="37BA6334" w14:textId="2C365E71" w:rsidR="00A56828" w:rsidRDefault="00A56828">
      <w:pPr>
        <w:pStyle w:val="TOC4"/>
        <w:rPr>
          <w:rFonts w:asciiTheme="minorHAnsi" w:eastAsiaTheme="minorEastAsia" w:hAnsiTheme="minorHAnsi" w:cstheme="minorBidi"/>
          <w:kern w:val="2"/>
          <w:sz w:val="24"/>
          <w:szCs w:val="24"/>
          <w14:ligatures w14:val="standardContextual"/>
        </w:rPr>
      </w:pPr>
      <w:r>
        <w:t>9.1.11.1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_Toc170752345 \h </w:instrText>
      </w:r>
      <w:r>
        <w:fldChar w:fldCharType="separate"/>
      </w:r>
      <w:r>
        <w:t>148</w:t>
      </w:r>
      <w:r>
        <w:fldChar w:fldCharType="end"/>
      </w:r>
    </w:p>
    <w:p w14:paraId="047C94C4" w14:textId="44DE2088" w:rsidR="00A56828" w:rsidRDefault="00A56828">
      <w:pPr>
        <w:pStyle w:val="TOC4"/>
        <w:rPr>
          <w:rFonts w:asciiTheme="minorHAnsi" w:eastAsiaTheme="minorEastAsia" w:hAnsiTheme="minorHAnsi" w:cstheme="minorBidi"/>
          <w:kern w:val="2"/>
          <w:sz w:val="24"/>
          <w:szCs w:val="24"/>
          <w14:ligatures w14:val="standardContextual"/>
        </w:rPr>
      </w:pPr>
      <w:r>
        <w:t>9.1.11.2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_Toc170752346 \h </w:instrText>
      </w:r>
      <w:r>
        <w:fldChar w:fldCharType="separate"/>
      </w:r>
      <w:r>
        <w:t>148</w:t>
      </w:r>
      <w:r>
        <w:fldChar w:fldCharType="end"/>
      </w:r>
    </w:p>
    <w:p w14:paraId="3A63D2A2" w14:textId="4E53A092" w:rsidR="00A56828" w:rsidRDefault="00A56828">
      <w:pPr>
        <w:pStyle w:val="TOC4"/>
        <w:rPr>
          <w:rFonts w:asciiTheme="minorHAnsi" w:eastAsiaTheme="minorEastAsia" w:hAnsiTheme="minorHAnsi" w:cstheme="minorBidi"/>
          <w:kern w:val="2"/>
          <w:sz w:val="24"/>
          <w:szCs w:val="24"/>
          <w14:ligatures w14:val="standardContextual"/>
        </w:rPr>
      </w:pPr>
      <w:r>
        <w:t>9.1.11.3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_Toc170752347 \h </w:instrText>
      </w:r>
      <w:r>
        <w:fldChar w:fldCharType="separate"/>
      </w:r>
      <w:r>
        <w:t>148</w:t>
      </w:r>
      <w:r>
        <w:fldChar w:fldCharType="end"/>
      </w:r>
    </w:p>
    <w:p w14:paraId="229469DE" w14:textId="5B604CCF" w:rsidR="00A56828" w:rsidRDefault="00A56828">
      <w:pPr>
        <w:pStyle w:val="TOC3"/>
        <w:rPr>
          <w:rFonts w:asciiTheme="minorHAnsi" w:eastAsiaTheme="minorEastAsia" w:hAnsiTheme="minorHAnsi" w:cstheme="minorBidi"/>
          <w:kern w:val="2"/>
          <w:sz w:val="24"/>
          <w:szCs w:val="24"/>
          <w14:ligatures w14:val="standardContextual"/>
        </w:rPr>
      </w:pPr>
      <w:r>
        <w:t>9.1.12</w:t>
      </w:r>
      <w:r>
        <w:rPr>
          <w:rFonts w:asciiTheme="minorHAnsi" w:eastAsiaTheme="minorEastAsia" w:hAnsiTheme="minorHAnsi" w:cstheme="minorBidi"/>
          <w:kern w:val="2"/>
          <w:sz w:val="24"/>
          <w:szCs w:val="24"/>
          <w14:ligatures w14:val="standardContextual"/>
        </w:rPr>
        <w:tab/>
      </w:r>
      <w:r>
        <w:t>Location Reporting Messages</w:t>
      </w:r>
      <w:r>
        <w:tab/>
      </w:r>
      <w:r>
        <w:fldChar w:fldCharType="begin" w:fldLock="1"/>
      </w:r>
      <w:r>
        <w:instrText xml:space="preserve"> PAGEREF _Toc170752348 \h </w:instrText>
      </w:r>
      <w:r>
        <w:fldChar w:fldCharType="separate"/>
      </w:r>
      <w:r>
        <w:t>149</w:t>
      </w:r>
      <w:r>
        <w:fldChar w:fldCharType="end"/>
      </w:r>
    </w:p>
    <w:p w14:paraId="32AE3B65" w14:textId="3F3444FA"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12.1</w:t>
      </w:r>
      <w:r>
        <w:rPr>
          <w:rFonts w:asciiTheme="minorHAnsi" w:eastAsiaTheme="minorEastAsia"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_Toc170752349 \h </w:instrText>
      </w:r>
      <w:r>
        <w:fldChar w:fldCharType="separate"/>
      </w:r>
      <w:r>
        <w:t>149</w:t>
      </w:r>
      <w:r>
        <w:fldChar w:fldCharType="end"/>
      </w:r>
    </w:p>
    <w:p w14:paraId="6129720C" w14:textId="19E865AF" w:rsidR="00A56828" w:rsidRDefault="00A56828">
      <w:pPr>
        <w:pStyle w:val="TOC4"/>
        <w:rPr>
          <w:rFonts w:asciiTheme="minorHAnsi" w:eastAsiaTheme="minorEastAsia" w:hAnsiTheme="minorHAnsi" w:cstheme="minorBidi"/>
          <w:kern w:val="2"/>
          <w:sz w:val="24"/>
          <w:szCs w:val="24"/>
          <w14:ligatures w14:val="standardContextual"/>
        </w:rPr>
      </w:pPr>
      <w:r>
        <w:t>9.1.12.2</w:t>
      </w:r>
      <w:r>
        <w:rPr>
          <w:rFonts w:asciiTheme="minorHAnsi" w:eastAsiaTheme="minorEastAsia" w:hAnsiTheme="minorHAnsi" w:cstheme="minorBidi"/>
          <w:kern w:val="2"/>
          <w:sz w:val="24"/>
          <w:szCs w:val="24"/>
          <w14:ligatures w14:val="standardContextual"/>
        </w:rPr>
        <w:tab/>
      </w:r>
      <w:r>
        <w:t>LOCATION REPORT FAILURE INDICATION</w:t>
      </w:r>
      <w:r>
        <w:tab/>
      </w:r>
      <w:r>
        <w:fldChar w:fldCharType="begin" w:fldLock="1"/>
      </w:r>
      <w:r>
        <w:instrText xml:space="preserve"> PAGEREF _Toc170752350 \h </w:instrText>
      </w:r>
      <w:r>
        <w:fldChar w:fldCharType="separate"/>
      </w:r>
      <w:r>
        <w:t>149</w:t>
      </w:r>
      <w:r>
        <w:fldChar w:fldCharType="end"/>
      </w:r>
    </w:p>
    <w:p w14:paraId="0E0926D5" w14:textId="0E5490AB" w:rsidR="00A56828" w:rsidRDefault="00A56828">
      <w:pPr>
        <w:pStyle w:val="TOC4"/>
        <w:rPr>
          <w:rFonts w:asciiTheme="minorHAnsi" w:eastAsiaTheme="minorEastAsia" w:hAnsiTheme="minorHAnsi" w:cstheme="minorBidi"/>
          <w:kern w:val="2"/>
          <w:sz w:val="24"/>
          <w:szCs w:val="24"/>
          <w14:ligatures w14:val="standardContextual"/>
        </w:rPr>
      </w:pPr>
      <w:r>
        <w:t>9.1.12.3</w:t>
      </w:r>
      <w:r>
        <w:rPr>
          <w:rFonts w:asciiTheme="minorHAnsi" w:eastAsiaTheme="minorEastAsia" w:hAnsiTheme="minorHAnsi" w:cstheme="minorBidi"/>
          <w:kern w:val="2"/>
          <w:sz w:val="24"/>
          <w:szCs w:val="24"/>
          <w14:ligatures w14:val="standardContextual"/>
        </w:rPr>
        <w:tab/>
      </w:r>
      <w:r>
        <w:t>LOCATION REPORT</w:t>
      </w:r>
      <w:r>
        <w:tab/>
      </w:r>
      <w:r>
        <w:fldChar w:fldCharType="begin" w:fldLock="1"/>
      </w:r>
      <w:r>
        <w:instrText xml:space="preserve"> PAGEREF _Toc170752351 \h </w:instrText>
      </w:r>
      <w:r>
        <w:fldChar w:fldCharType="separate"/>
      </w:r>
      <w:r>
        <w:t>149</w:t>
      </w:r>
      <w:r>
        <w:fldChar w:fldCharType="end"/>
      </w:r>
    </w:p>
    <w:p w14:paraId="10235F25" w14:textId="3565ACD9" w:rsidR="00A56828" w:rsidRDefault="00A56828">
      <w:pPr>
        <w:pStyle w:val="TOC3"/>
        <w:rPr>
          <w:rFonts w:asciiTheme="minorHAnsi" w:eastAsiaTheme="minorEastAsia" w:hAnsiTheme="minorHAnsi" w:cstheme="minorBidi"/>
          <w:kern w:val="2"/>
          <w:sz w:val="24"/>
          <w:szCs w:val="24"/>
          <w14:ligatures w14:val="standardContextual"/>
        </w:rPr>
      </w:pPr>
      <w:r>
        <w:t>9.1.13</w:t>
      </w:r>
      <w:r>
        <w:rPr>
          <w:rFonts w:asciiTheme="minorHAnsi" w:eastAsiaTheme="minorEastAsia" w:hAnsiTheme="minorHAnsi" w:cstheme="minorBidi"/>
          <w:kern w:val="2"/>
          <w:sz w:val="24"/>
          <w:szCs w:val="24"/>
          <w14:ligatures w14:val="standardContextual"/>
        </w:rPr>
        <w:tab/>
      </w:r>
      <w:r>
        <w:t>Warning Message Transmission Messages</w:t>
      </w:r>
      <w:r>
        <w:tab/>
      </w:r>
      <w:r>
        <w:fldChar w:fldCharType="begin" w:fldLock="1"/>
      </w:r>
      <w:r>
        <w:instrText xml:space="preserve"> PAGEREF _Toc170752352 \h </w:instrText>
      </w:r>
      <w:r>
        <w:fldChar w:fldCharType="separate"/>
      </w:r>
      <w:r>
        <w:t>150</w:t>
      </w:r>
      <w:r>
        <w:fldChar w:fldCharType="end"/>
      </w:r>
    </w:p>
    <w:p w14:paraId="3805D6E6" w14:textId="7AA9B417"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.1</w:t>
      </w:r>
      <w:r>
        <w:rPr>
          <w:rFonts w:asciiTheme="minorHAnsi" w:eastAsiaTheme="minorEastAsia" w:hAnsiTheme="minorHAnsi" w:cstheme="minorBidi"/>
          <w:kern w:val="2"/>
          <w:sz w:val="24"/>
          <w:szCs w:val="24"/>
          <w14:ligatures w14:val="standardContextual"/>
        </w:rPr>
        <w:tab/>
      </w:r>
      <w:r>
        <w:t>WRITE-REPLACE WARNING REQUEST</w:t>
      </w:r>
      <w:r>
        <w:tab/>
      </w:r>
      <w:r>
        <w:fldChar w:fldCharType="begin" w:fldLock="1"/>
      </w:r>
      <w:r>
        <w:instrText xml:space="preserve"> PAGEREF _Toc170752353 \h </w:instrText>
      </w:r>
      <w:r>
        <w:fldChar w:fldCharType="separate"/>
      </w:r>
      <w:r>
        <w:t>150</w:t>
      </w:r>
      <w:r>
        <w:fldChar w:fldCharType="end"/>
      </w:r>
    </w:p>
    <w:p w14:paraId="531201D5" w14:textId="7176BBD5" w:rsidR="00A56828" w:rsidRDefault="00A56828">
      <w:pPr>
        <w:pStyle w:val="TOC4"/>
        <w:rPr>
          <w:rFonts w:asciiTheme="minorHAnsi" w:eastAsiaTheme="minorEastAsia" w:hAnsiTheme="minorHAnsi" w:cstheme="minorBidi"/>
          <w:kern w:val="2"/>
          <w:sz w:val="24"/>
          <w:szCs w:val="24"/>
          <w14:ligatures w14:val="standardContextual"/>
        </w:rPr>
      </w:pPr>
      <w:r>
        <w:t>9.1.13.2</w:t>
      </w:r>
      <w:r>
        <w:rPr>
          <w:rFonts w:asciiTheme="minorHAnsi" w:eastAsiaTheme="minorEastAsia" w:hAnsiTheme="minorHAnsi" w:cstheme="minorBidi"/>
          <w:kern w:val="2"/>
          <w:sz w:val="24"/>
          <w:szCs w:val="24"/>
          <w14:ligatures w14:val="standardContextual"/>
        </w:rPr>
        <w:tab/>
      </w:r>
      <w:r>
        <w:t>WRITE-REPLACE WARNING RESPONSE</w:t>
      </w:r>
      <w:r>
        <w:tab/>
      </w:r>
      <w:r>
        <w:fldChar w:fldCharType="begin" w:fldLock="1"/>
      </w:r>
      <w:r>
        <w:instrText xml:space="preserve"> PAGEREF _Toc170752354 \h </w:instrText>
      </w:r>
      <w:r>
        <w:fldChar w:fldCharType="separate"/>
      </w:r>
      <w:r>
        <w:t>150</w:t>
      </w:r>
      <w:r>
        <w:fldChar w:fldCharType="end"/>
      </w:r>
    </w:p>
    <w:p w14:paraId="74DD1EC5" w14:textId="3B5C8CD6" w:rsidR="00A56828" w:rsidRDefault="00A56828">
      <w:pPr>
        <w:pStyle w:val="TOC4"/>
        <w:rPr>
          <w:rFonts w:asciiTheme="minorHAnsi" w:eastAsiaTheme="minorEastAsia" w:hAnsiTheme="minorHAnsi" w:cstheme="minorBidi"/>
          <w:kern w:val="2"/>
          <w:sz w:val="24"/>
          <w:szCs w:val="24"/>
          <w14:ligatures w14:val="standardContextual"/>
        </w:rPr>
      </w:pPr>
      <w:r>
        <w:t>9.1.13.3</w:t>
      </w:r>
      <w:r>
        <w:rPr>
          <w:rFonts w:asciiTheme="minorHAnsi" w:eastAsiaTheme="minorEastAsia" w:hAnsiTheme="minorHAnsi" w:cstheme="minorBidi"/>
          <w:kern w:val="2"/>
          <w:sz w:val="24"/>
          <w:szCs w:val="24"/>
          <w14:ligatures w14:val="standardContextual"/>
        </w:rPr>
        <w:tab/>
      </w:r>
      <w:r>
        <w:t>KILL REQUEST</w:t>
      </w:r>
      <w:r>
        <w:tab/>
      </w:r>
      <w:r>
        <w:fldChar w:fldCharType="begin" w:fldLock="1"/>
      </w:r>
      <w:r>
        <w:instrText xml:space="preserve"> PAGEREF _Toc170752355 \h </w:instrText>
      </w:r>
      <w:r>
        <w:fldChar w:fldCharType="separate"/>
      </w:r>
      <w:r>
        <w:t>150</w:t>
      </w:r>
      <w:r>
        <w:fldChar w:fldCharType="end"/>
      </w:r>
    </w:p>
    <w:p w14:paraId="61F255F6" w14:textId="18BE24D0" w:rsidR="00A56828" w:rsidRDefault="00A56828">
      <w:pPr>
        <w:pStyle w:val="TOC4"/>
        <w:rPr>
          <w:rFonts w:asciiTheme="minorHAnsi" w:eastAsiaTheme="minorEastAsia" w:hAnsiTheme="minorHAnsi" w:cstheme="minorBidi"/>
          <w:kern w:val="2"/>
          <w:sz w:val="24"/>
          <w:szCs w:val="24"/>
          <w14:ligatures w14:val="standardContextual"/>
        </w:rPr>
      </w:pPr>
      <w:r>
        <w:t>9.1.13.4</w:t>
      </w:r>
      <w:r>
        <w:rPr>
          <w:rFonts w:asciiTheme="minorHAnsi" w:eastAsiaTheme="minorEastAsia" w:hAnsiTheme="minorHAnsi" w:cstheme="minorBidi"/>
          <w:kern w:val="2"/>
          <w:sz w:val="24"/>
          <w:szCs w:val="24"/>
          <w14:ligatures w14:val="standardContextual"/>
        </w:rPr>
        <w:tab/>
      </w:r>
      <w:r>
        <w:t>KILL RESPONSE</w:t>
      </w:r>
      <w:r>
        <w:tab/>
      </w:r>
      <w:r>
        <w:fldChar w:fldCharType="begin" w:fldLock="1"/>
      </w:r>
      <w:r>
        <w:instrText xml:space="preserve"> PAGEREF _Toc170752356 \h </w:instrText>
      </w:r>
      <w:r>
        <w:fldChar w:fldCharType="separate"/>
      </w:r>
      <w:r>
        <w:t>151</w:t>
      </w:r>
      <w:r>
        <w:fldChar w:fldCharType="end"/>
      </w:r>
    </w:p>
    <w:p w14:paraId="28D8BBE0" w14:textId="5B18A372"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5</w:t>
      </w:r>
      <w:r>
        <w:rPr>
          <w:rFonts w:asciiTheme="minorHAnsi" w:eastAsiaTheme="minorEastAsia" w:hAnsiTheme="minorHAnsi" w:cstheme="minorBidi"/>
          <w:kern w:val="2"/>
          <w:sz w:val="24"/>
          <w:szCs w:val="24"/>
          <w14:ligatures w14:val="standardContextual"/>
        </w:rPr>
        <w:tab/>
      </w:r>
      <w:r>
        <w:rPr>
          <w:lang w:eastAsia="zh-CN"/>
        </w:rPr>
        <w:t>PWS RESTART INDICATION</w:t>
      </w:r>
      <w:r>
        <w:tab/>
      </w:r>
      <w:r>
        <w:fldChar w:fldCharType="begin" w:fldLock="1"/>
      </w:r>
      <w:r>
        <w:instrText xml:space="preserve"> PAGEREF _Toc170752357 \h </w:instrText>
      </w:r>
      <w:r>
        <w:fldChar w:fldCharType="separate"/>
      </w:r>
      <w:r>
        <w:t>151</w:t>
      </w:r>
      <w:r>
        <w:fldChar w:fldCharType="end"/>
      </w:r>
    </w:p>
    <w:p w14:paraId="1DAC3D5E" w14:textId="10EEDE79"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6</w:t>
      </w:r>
      <w:r>
        <w:rPr>
          <w:rFonts w:asciiTheme="minorHAnsi" w:eastAsiaTheme="minorEastAsia" w:hAnsiTheme="minorHAnsi" w:cstheme="minorBidi"/>
          <w:kern w:val="2"/>
          <w:sz w:val="24"/>
          <w:szCs w:val="24"/>
          <w14:ligatures w14:val="standardContextual"/>
        </w:rPr>
        <w:tab/>
      </w:r>
      <w:r>
        <w:rPr>
          <w:lang w:eastAsia="zh-CN"/>
        </w:rPr>
        <w:t>PWS FAILURE INDICATION</w:t>
      </w:r>
      <w:r>
        <w:tab/>
      </w:r>
      <w:r>
        <w:fldChar w:fldCharType="begin" w:fldLock="1"/>
      </w:r>
      <w:r>
        <w:instrText xml:space="preserve"> PAGEREF _Toc170752358 \h </w:instrText>
      </w:r>
      <w:r>
        <w:fldChar w:fldCharType="separate"/>
      </w:r>
      <w:r>
        <w:t>151</w:t>
      </w:r>
      <w:r>
        <w:fldChar w:fldCharType="end"/>
      </w:r>
    </w:p>
    <w:p w14:paraId="73BB1371" w14:textId="41A06EB6" w:rsidR="00A56828" w:rsidRDefault="00A56828">
      <w:pPr>
        <w:pStyle w:val="TOC3"/>
        <w:rPr>
          <w:rFonts w:asciiTheme="minorHAnsi" w:eastAsiaTheme="minorEastAsia" w:hAnsiTheme="minorHAnsi" w:cstheme="minorBidi"/>
          <w:kern w:val="2"/>
          <w:sz w:val="24"/>
          <w:szCs w:val="24"/>
          <w14:ligatures w14:val="standardContextual"/>
        </w:rPr>
      </w:pPr>
      <w:r>
        <w:t>9.1.14</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_Toc170752359 \h </w:instrText>
      </w:r>
      <w:r>
        <w:fldChar w:fldCharType="separate"/>
      </w:r>
      <w:r>
        <w:t>152</w:t>
      </w:r>
      <w:r>
        <w:fldChar w:fldCharType="end"/>
      </w:r>
    </w:p>
    <w:p w14:paraId="6AE5BD26" w14:textId="21746D9F" w:rsidR="00A56828" w:rsidRDefault="00A56828">
      <w:pPr>
        <w:pStyle w:val="TOC3"/>
        <w:rPr>
          <w:rFonts w:asciiTheme="minorHAnsi" w:eastAsiaTheme="minorEastAsia" w:hAnsiTheme="minorHAnsi" w:cstheme="minorBidi"/>
          <w:kern w:val="2"/>
          <w:sz w:val="24"/>
          <w:szCs w:val="24"/>
          <w14:ligatures w14:val="standardContextual"/>
        </w:rPr>
      </w:pPr>
      <w:r>
        <w:t>9.1.15</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_Toc170752360 \h </w:instrText>
      </w:r>
      <w:r>
        <w:fldChar w:fldCharType="separate"/>
      </w:r>
      <w:r>
        <w:t>152</w:t>
      </w:r>
      <w:r>
        <w:fldChar w:fldCharType="end"/>
      </w:r>
    </w:p>
    <w:p w14:paraId="0A96589D" w14:textId="1A02C078" w:rsidR="00A56828" w:rsidRDefault="00A56828">
      <w:pPr>
        <w:pStyle w:val="TOC3"/>
        <w:rPr>
          <w:rFonts w:asciiTheme="minorHAnsi" w:eastAsiaTheme="minorEastAsia" w:hAnsiTheme="minorHAnsi" w:cstheme="minorBidi"/>
          <w:kern w:val="2"/>
          <w:sz w:val="24"/>
          <w:szCs w:val="24"/>
          <w14:ligatures w14:val="standardContextual"/>
        </w:rPr>
      </w:pPr>
      <w:r>
        <w:t>9.1.16</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_Toc170752361 \h </w:instrText>
      </w:r>
      <w:r>
        <w:fldChar w:fldCharType="separate"/>
      </w:r>
      <w:r>
        <w:t>152</w:t>
      </w:r>
      <w:r>
        <w:fldChar w:fldCharType="end"/>
      </w:r>
    </w:p>
    <w:p w14:paraId="44D2319D" w14:textId="71370E4B" w:rsidR="00A56828" w:rsidRDefault="00A56828">
      <w:pPr>
        <w:pStyle w:val="TOC3"/>
        <w:rPr>
          <w:rFonts w:asciiTheme="minorHAnsi" w:eastAsiaTheme="minorEastAsia" w:hAnsiTheme="minorHAnsi" w:cstheme="minorBidi"/>
          <w:kern w:val="2"/>
          <w:sz w:val="24"/>
          <w:szCs w:val="24"/>
          <w14:ligatures w14:val="standardContextual"/>
        </w:rPr>
      </w:pPr>
      <w:r>
        <w:t>9.1.17</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_Toc170752362 \h </w:instrText>
      </w:r>
      <w:r>
        <w:fldChar w:fldCharType="separate"/>
      </w:r>
      <w:r>
        <w:t>153</w:t>
      </w:r>
      <w:r>
        <w:fldChar w:fldCharType="end"/>
      </w:r>
    </w:p>
    <w:p w14:paraId="4EC61ED0" w14:textId="68921740" w:rsidR="00A56828" w:rsidRDefault="00A56828">
      <w:pPr>
        <w:pStyle w:val="TOC3"/>
        <w:rPr>
          <w:rFonts w:asciiTheme="minorHAnsi" w:eastAsiaTheme="minorEastAsia" w:hAnsiTheme="minorHAnsi" w:cstheme="minorBidi"/>
          <w:kern w:val="2"/>
          <w:sz w:val="24"/>
          <w:szCs w:val="24"/>
          <w14:ligatures w14:val="standardContextual"/>
        </w:rPr>
      </w:pPr>
      <w:r>
        <w:t>9.1.18</w:t>
      </w:r>
      <w:r>
        <w:rPr>
          <w:rFonts w:asciiTheme="minorHAnsi" w:eastAsiaTheme="minorEastAsia" w:hAnsiTheme="minorHAnsi" w:cstheme="minorBidi"/>
          <w:kern w:val="2"/>
          <w:sz w:val="24"/>
          <w:szCs w:val="24"/>
          <w14:ligatures w14:val="standardContextual"/>
        </w:rPr>
        <w:tab/>
      </w:r>
      <w:r>
        <w:t>CELL TRAFFIC TRACE</w:t>
      </w:r>
      <w:r>
        <w:tab/>
      </w:r>
      <w:r>
        <w:fldChar w:fldCharType="begin" w:fldLock="1"/>
      </w:r>
      <w:r>
        <w:instrText xml:space="preserve"> PAGEREF _Toc170752363 \h </w:instrText>
      </w:r>
      <w:r>
        <w:fldChar w:fldCharType="separate"/>
      </w:r>
      <w:r>
        <w:t>153</w:t>
      </w:r>
      <w:r>
        <w:fldChar w:fldCharType="end"/>
      </w:r>
    </w:p>
    <w:p w14:paraId="2198F60B" w14:textId="78B2E8BA" w:rsidR="00A56828" w:rsidRDefault="00A56828">
      <w:pPr>
        <w:pStyle w:val="TOC3"/>
        <w:rPr>
          <w:rFonts w:asciiTheme="minorHAnsi" w:eastAsiaTheme="minorEastAsia" w:hAnsiTheme="minorHAnsi" w:cstheme="minorBidi"/>
          <w:kern w:val="2"/>
          <w:sz w:val="24"/>
          <w:szCs w:val="24"/>
          <w14:ligatures w14:val="standardContextual"/>
        </w:rPr>
      </w:pPr>
      <w:r>
        <w:t>9.1.</w:t>
      </w:r>
      <w:r>
        <w:rPr>
          <w:lang w:eastAsia="zh-CN"/>
        </w:rPr>
        <w:t>19</w:t>
      </w:r>
      <w:r>
        <w:rPr>
          <w:rFonts w:asciiTheme="minorHAnsi" w:eastAsiaTheme="minorEastAsia" w:hAnsiTheme="minorHAnsi" w:cstheme="minorBidi"/>
          <w:kern w:val="2"/>
          <w:sz w:val="24"/>
          <w:szCs w:val="24"/>
          <w14:ligatures w14:val="standardContextual"/>
        </w:rPr>
        <w:tab/>
      </w:r>
      <w:r>
        <w:rPr>
          <w:lang w:eastAsia="zh-CN"/>
        </w:rPr>
        <w:t>LPPa</w:t>
      </w:r>
      <w:r>
        <w:t xml:space="preserve"> Transport Messages</w:t>
      </w:r>
      <w:r>
        <w:tab/>
      </w:r>
      <w:r>
        <w:fldChar w:fldCharType="begin" w:fldLock="1"/>
      </w:r>
      <w:r>
        <w:instrText xml:space="preserve"> PAGEREF _Toc170752364 \h </w:instrText>
      </w:r>
      <w:r>
        <w:fldChar w:fldCharType="separate"/>
      </w:r>
      <w:r>
        <w:t>153</w:t>
      </w:r>
      <w:r>
        <w:fldChar w:fldCharType="end"/>
      </w:r>
    </w:p>
    <w:p w14:paraId="0423CDBB" w14:textId="408D25F1"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19</w:t>
      </w:r>
      <w:r w:rsidRPr="004A110D">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_Toc170752365 \h </w:instrText>
      </w:r>
      <w:r>
        <w:fldChar w:fldCharType="separate"/>
      </w:r>
      <w:r>
        <w:t>153</w:t>
      </w:r>
      <w:r>
        <w:fldChar w:fldCharType="end"/>
      </w:r>
    </w:p>
    <w:p w14:paraId="6C982837" w14:textId="17D48CFB" w:rsidR="00A56828" w:rsidRDefault="00A56828">
      <w:pPr>
        <w:pStyle w:val="TOC4"/>
        <w:rPr>
          <w:rFonts w:asciiTheme="minorHAnsi" w:eastAsiaTheme="minorEastAsia" w:hAnsiTheme="minorHAnsi" w:cstheme="minorBidi"/>
          <w:kern w:val="2"/>
          <w:sz w:val="24"/>
          <w:szCs w:val="24"/>
          <w14:ligatures w14:val="standardContextual"/>
        </w:rPr>
      </w:pPr>
      <w:r>
        <w:t>9.1.19.2</w:t>
      </w:r>
      <w:r>
        <w:rPr>
          <w:rFonts w:asciiTheme="minorHAnsi" w:eastAsiaTheme="minorEastAsia" w:hAnsiTheme="minorHAnsi" w:cstheme="minorBidi"/>
          <w:kern w:val="2"/>
          <w:sz w:val="24"/>
          <w:szCs w:val="24"/>
          <w14:ligatures w14:val="standardContextual"/>
        </w:rPr>
        <w:tab/>
      </w:r>
      <w:r>
        <w:t>UPLINK UE ASSOCIATED LPPA TRANSPORT</w:t>
      </w:r>
      <w:r>
        <w:tab/>
      </w:r>
      <w:r>
        <w:fldChar w:fldCharType="begin" w:fldLock="1"/>
      </w:r>
      <w:r>
        <w:instrText xml:space="preserve"> PAGEREF _Toc170752366 \h </w:instrText>
      </w:r>
      <w:r>
        <w:fldChar w:fldCharType="separate"/>
      </w:r>
      <w:r>
        <w:t>154</w:t>
      </w:r>
      <w:r>
        <w:fldChar w:fldCharType="end"/>
      </w:r>
    </w:p>
    <w:p w14:paraId="244BC968" w14:textId="4F26DDE9" w:rsidR="00A56828" w:rsidRDefault="00A56828">
      <w:pPr>
        <w:pStyle w:val="TOC4"/>
        <w:rPr>
          <w:rFonts w:asciiTheme="minorHAnsi" w:eastAsiaTheme="minorEastAsia" w:hAnsiTheme="minorHAnsi" w:cstheme="minorBidi"/>
          <w:kern w:val="2"/>
          <w:sz w:val="24"/>
          <w:szCs w:val="24"/>
          <w14:ligatures w14:val="standardContextual"/>
        </w:rPr>
      </w:pPr>
      <w:r>
        <w:t>9.1.19.3</w:t>
      </w:r>
      <w:r>
        <w:rPr>
          <w:rFonts w:asciiTheme="minorHAnsi" w:eastAsiaTheme="minorEastAsia" w:hAnsiTheme="minorHAnsi" w:cstheme="minorBidi"/>
          <w:kern w:val="2"/>
          <w:sz w:val="24"/>
          <w:szCs w:val="24"/>
          <w14:ligatures w14:val="standardContextual"/>
        </w:rPr>
        <w:tab/>
      </w:r>
      <w:r>
        <w:t>DOWNLINK NON UE ASSOCIATED LPPA TRANSPORT</w:t>
      </w:r>
      <w:r>
        <w:tab/>
      </w:r>
      <w:r>
        <w:fldChar w:fldCharType="begin" w:fldLock="1"/>
      </w:r>
      <w:r>
        <w:instrText xml:space="preserve"> PAGEREF _Toc170752367 \h </w:instrText>
      </w:r>
      <w:r>
        <w:fldChar w:fldCharType="separate"/>
      </w:r>
      <w:r>
        <w:t>154</w:t>
      </w:r>
      <w:r>
        <w:fldChar w:fldCharType="end"/>
      </w:r>
    </w:p>
    <w:p w14:paraId="0A7A6557" w14:textId="2DF1FAE7" w:rsidR="00A56828" w:rsidRDefault="00A56828">
      <w:pPr>
        <w:pStyle w:val="TOC4"/>
        <w:rPr>
          <w:rFonts w:asciiTheme="minorHAnsi" w:eastAsiaTheme="minorEastAsia" w:hAnsiTheme="minorHAnsi" w:cstheme="minorBidi"/>
          <w:kern w:val="2"/>
          <w:sz w:val="24"/>
          <w:szCs w:val="24"/>
          <w14:ligatures w14:val="standardContextual"/>
        </w:rPr>
      </w:pPr>
      <w:r>
        <w:t>9.1.19.4</w:t>
      </w:r>
      <w:r>
        <w:rPr>
          <w:rFonts w:asciiTheme="minorHAnsi" w:eastAsiaTheme="minorEastAsia" w:hAnsiTheme="minorHAnsi" w:cstheme="minorBidi"/>
          <w:kern w:val="2"/>
          <w:sz w:val="24"/>
          <w:szCs w:val="24"/>
          <w14:ligatures w14:val="standardContextual"/>
        </w:rPr>
        <w:tab/>
      </w:r>
      <w:r>
        <w:t>UPLINK NON UE ASSOCIATED LPPA TRANSPORT</w:t>
      </w:r>
      <w:r>
        <w:tab/>
      </w:r>
      <w:r>
        <w:fldChar w:fldCharType="begin" w:fldLock="1"/>
      </w:r>
      <w:r>
        <w:instrText xml:space="preserve"> PAGEREF _Toc170752368 \h </w:instrText>
      </w:r>
      <w:r>
        <w:fldChar w:fldCharType="separate"/>
      </w:r>
      <w:r>
        <w:t>154</w:t>
      </w:r>
      <w:r>
        <w:fldChar w:fldCharType="end"/>
      </w:r>
    </w:p>
    <w:p w14:paraId="148E63D2" w14:textId="6A94D57F" w:rsidR="00A56828" w:rsidRDefault="00A56828">
      <w:pPr>
        <w:pStyle w:val="TOC3"/>
        <w:rPr>
          <w:rFonts w:asciiTheme="minorHAnsi" w:eastAsiaTheme="minorEastAsia" w:hAnsiTheme="minorHAnsi" w:cstheme="minorBidi"/>
          <w:kern w:val="2"/>
          <w:sz w:val="24"/>
          <w:szCs w:val="24"/>
          <w14:ligatures w14:val="standardContextual"/>
        </w:rPr>
      </w:pPr>
      <w:r>
        <w:t>9.1.20</w:t>
      </w:r>
      <w:r>
        <w:rPr>
          <w:rFonts w:asciiTheme="minorHAnsi" w:eastAsiaTheme="minorEastAsia" w:hAnsiTheme="minorHAnsi" w:cstheme="minorBidi"/>
          <w:kern w:val="2"/>
          <w:sz w:val="24"/>
          <w:szCs w:val="24"/>
          <w14:ligatures w14:val="standardContextual"/>
        </w:rPr>
        <w:tab/>
      </w:r>
      <w:r>
        <w:rPr>
          <w:lang w:eastAsia="zh-CN"/>
        </w:rPr>
        <w:t>Secondary RAT Report</w:t>
      </w:r>
      <w:r>
        <w:t xml:space="preserve"> </w:t>
      </w:r>
      <w:r w:rsidRPr="004A110D">
        <w:rPr>
          <w:rFonts w:eastAsia="MS Mincho"/>
          <w:lang w:eastAsia="ja-JP"/>
        </w:rPr>
        <w:t xml:space="preserve">Data Usage </w:t>
      </w:r>
      <w:r>
        <w:t>Messages</w:t>
      </w:r>
      <w:r>
        <w:tab/>
      </w:r>
      <w:r>
        <w:fldChar w:fldCharType="begin" w:fldLock="1"/>
      </w:r>
      <w:r>
        <w:instrText xml:space="preserve"> PAGEREF _Toc170752369 \h </w:instrText>
      </w:r>
      <w:r>
        <w:fldChar w:fldCharType="separate"/>
      </w:r>
      <w:r>
        <w:t>154</w:t>
      </w:r>
      <w:r>
        <w:fldChar w:fldCharType="end"/>
      </w:r>
    </w:p>
    <w:p w14:paraId="35981F05" w14:textId="3ACFAAC1" w:rsidR="00A56828" w:rsidRDefault="00A56828">
      <w:pPr>
        <w:pStyle w:val="TOC4"/>
        <w:rPr>
          <w:rFonts w:asciiTheme="minorHAnsi" w:eastAsiaTheme="minorEastAsia" w:hAnsiTheme="minorHAnsi" w:cstheme="minorBidi"/>
          <w:kern w:val="2"/>
          <w:sz w:val="24"/>
          <w:szCs w:val="24"/>
          <w14:ligatures w14:val="standardContextual"/>
        </w:rPr>
      </w:pPr>
      <w:r>
        <w:t>9.1.20</w:t>
      </w:r>
      <w:r w:rsidRPr="004A110D">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SECONDARY RAT </w:t>
      </w:r>
      <w:r w:rsidRPr="004A110D">
        <w:rPr>
          <w:rFonts w:eastAsia="MS Mincho"/>
          <w:lang w:eastAsia="ja-JP"/>
        </w:rPr>
        <w:t xml:space="preserve">DATA USAGE </w:t>
      </w:r>
      <w:r>
        <w:t>REPORT</w:t>
      </w:r>
      <w:r>
        <w:tab/>
      </w:r>
      <w:r>
        <w:fldChar w:fldCharType="begin" w:fldLock="1"/>
      </w:r>
      <w:r>
        <w:instrText xml:space="preserve"> PAGEREF _Toc170752370 \h </w:instrText>
      </w:r>
      <w:r>
        <w:fldChar w:fldCharType="separate"/>
      </w:r>
      <w:r>
        <w:t>154</w:t>
      </w:r>
      <w:r>
        <w:fldChar w:fldCharType="end"/>
      </w:r>
    </w:p>
    <w:p w14:paraId="27EAD158" w14:textId="100595D2" w:rsidR="00A56828" w:rsidRDefault="00A56828">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UE Radio Capability ID Mapping Messages</w:t>
      </w:r>
      <w:r>
        <w:tab/>
      </w:r>
      <w:r>
        <w:fldChar w:fldCharType="begin" w:fldLock="1"/>
      </w:r>
      <w:r>
        <w:instrText xml:space="preserve"> PAGEREF _Toc170752371 \h </w:instrText>
      </w:r>
      <w:r>
        <w:fldChar w:fldCharType="separate"/>
      </w:r>
      <w:r>
        <w:t>155</w:t>
      </w:r>
      <w:r>
        <w:fldChar w:fldCharType="end"/>
      </w:r>
    </w:p>
    <w:p w14:paraId="766DDE3A" w14:textId="6F38D9D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9.1.21.1</w:t>
      </w:r>
      <w:r>
        <w:rPr>
          <w:rFonts w:asciiTheme="minorHAnsi" w:eastAsiaTheme="minorEastAsia" w:hAnsiTheme="minorHAnsi" w:cstheme="minorBidi"/>
          <w:kern w:val="2"/>
          <w:sz w:val="24"/>
          <w:szCs w:val="24"/>
          <w14:ligatures w14:val="standardContextual"/>
        </w:rPr>
        <w:tab/>
      </w:r>
      <w:r w:rsidRPr="004A110D">
        <w:rPr>
          <w:rFonts w:eastAsia="SimSun"/>
        </w:rPr>
        <w:t>UE RADIO CAPABILITY ID MAPPING REQUEST</w:t>
      </w:r>
      <w:r>
        <w:tab/>
      </w:r>
      <w:r>
        <w:fldChar w:fldCharType="begin" w:fldLock="1"/>
      </w:r>
      <w:r>
        <w:instrText xml:space="preserve"> PAGEREF _Toc170752372 \h </w:instrText>
      </w:r>
      <w:r>
        <w:fldChar w:fldCharType="separate"/>
      </w:r>
      <w:r>
        <w:t>155</w:t>
      </w:r>
      <w:r>
        <w:fldChar w:fldCharType="end"/>
      </w:r>
    </w:p>
    <w:p w14:paraId="6FF35F4A" w14:textId="0149A833"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9.1.21.2</w:t>
      </w:r>
      <w:r>
        <w:rPr>
          <w:rFonts w:asciiTheme="minorHAnsi" w:eastAsiaTheme="minorEastAsia" w:hAnsiTheme="minorHAnsi" w:cstheme="minorBidi"/>
          <w:kern w:val="2"/>
          <w:sz w:val="24"/>
          <w:szCs w:val="24"/>
          <w14:ligatures w14:val="standardContextual"/>
        </w:rPr>
        <w:tab/>
      </w:r>
      <w:r w:rsidRPr="004A110D">
        <w:rPr>
          <w:rFonts w:eastAsia="SimSun"/>
        </w:rPr>
        <w:t>UE RADIO CAPABILITY ID MAPPING RESPONSE</w:t>
      </w:r>
      <w:r>
        <w:tab/>
      </w:r>
      <w:r>
        <w:fldChar w:fldCharType="begin" w:fldLock="1"/>
      </w:r>
      <w:r>
        <w:instrText xml:space="preserve"> PAGEREF _Toc170752373 \h </w:instrText>
      </w:r>
      <w:r>
        <w:fldChar w:fldCharType="separate"/>
      </w:r>
      <w:r>
        <w:t>155</w:t>
      </w:r>
      <w:r>
        <w:fldChar w:fldCharType="end"/>
      </w:r>
    </w:p>
    <w:p w14:paraId="669B7C69" w14:textId="263A1474" w:rsidR="00A56828" w:rsidRDefault="00A5682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_Toc170752374 \h </w:instrText>
      </w:r>
      <w:r>
        <w:fldChar w:fldCharType="separate"/>
      </w:r>
      <w:r>
        <w:t>155</w:t>
      </w:r>
      <w:r>
        <w:fldChar w:fldCharType="end"/>
      </w:r>
    </w:p>
    <w:p w14:paraId="7600C2F3" w14:textId="0A7DBB91" w:rsidR="00A56828" w:rsidRDefault="00A56828">
      <w:pPr>
        <w:pStyle w:val="TOC3"/>
        <w:rPr>
          <w:rFonts w:asciiTheme="minorHAnsi" w:eastAsiaTheme="minorEastAsia" w:hAnsiTheme="minorHAnsi" w:cstheme="minorBidi"/>
          <w:kern w:val="2"/>
          <w:sz w:val="24"/>
          <w:szCs w:val="24"/>
          <w14:ligatures w14:val="standardContextual"/>
        </w:rPr>
      </w:pPr>
      <w:r>
        <w:t>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_Toc170752375 \h </w:instrText>
      </w:r>
      <w:r>
        <w:fldChar w:fldCharType="separate"/>
      </w:r>
      <w:r>
        <w:t>155</w:t>
      </w:r>
      <w:r>
        <w:fldChar w:fldCharType="end"/>
      </w:r>
    </w:p>
    <w:p w14:paraId="1643D951" w14:textId="014103AB" w:rsidR="00A56828" w:rsidRDefault="00A5682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_Toc170752376 \h </w:instrText>
      </w:r>
      <w:r>
        <w:fldChar w:fldCharType="separate"/>
      </w:r>
      <w:r>
        <w:t>156</w:t>
      </w:r>
      <w:r>
        <w:fldChar w:fldCharType="end"/>
      </w:r>
    </w:p>
    <w:p w14:paraId="43F4C7C6" w14:textId="12B39347"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w:t>
      </w:r>
      <w:r w:rsidRPr="00774B96">
        <w:rPr>
          <w:rFonts w:asciiTheme="minorHAnsi" w:eastAsiaTheme="minorEastAsia" w:hAnsiTheme="minorHAnsi" w:cstheme="minorBidi"/>
          <w:kern w:val="2"/>
          <w:sz w:val="24"/>
          <w:szCs w:val="24"/>
          <w:lang w:val="fr-FR"/>
          <w14:ligatures w14:val="standardContextual"/>
        </w:rPr>
        <w:tab/>
      </w:r>
      <w:r w:rsidRPr="00774B96">
        <w:rPr>
          <w:lang w:val="fr-FR"/>
        </w:rPr>
        <w:t>Message Type</w:t>
      </w:r>
      <w:r w:rsidRPr="00774B96">
        <w:rPr>
          <w:lang w:val="fr-FR"/>
        </w:rPr>
        <w:tab/>
      </w:r>
      <w:r>
        <w:fldChar w:fldCharType="begin" w:fldLock="1"/>
      </w:r>
      <w:r w:rsidRPr="00774B96">
        <w:rPr>
          <w:lang w:val="fr-FR"/>
        </w:rPr>
        <w:instrText xml:space="preserve"> PAGEREF _Toc170752377 \h </w:instrText>
      </w:r>
      <w:r>
        <w:fldChar w:fldCharType="separate"/>
      </w:r>
      <w:r w:rsidRPr="00774B96">
        <w:rPr>
          <w:lang w:val="fr-FR"/>
        </w:rPr>
        <w:t>156</w:t>
      </w:r>
      <w:r>
        <w:fldChar w:fldCharType="end"/>
      </w:r>
    </w:p>
    <w:p w14:paraId="20A0DE7C" w14:textId="3E7AB5C7"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9.2.1.2</w:t>
      </w:r>
      <w:r w:rsidRPr="00774B96">
        <w:rPr>
          <w:rFonts w:asciiTheme="minorHAnsi" w:eastAsiaTheme="minorEastAsia" w:hAnsiTheme="minorHAnsi" w:cstheme="minorBidi"/>
          <w:kern w:val="2"/>
          <w:sz w:val="24"/>
          <w:szCs w:val="24"/>
          <w:lang w:val="fr-FR"/>
          <w14:ligatures w14:val="standardContextual"/>
        </w:rPr>
        <w:tab/>
      </w:r>
      <w:r w:rsidRPr="00774B96">
        <w:rPr>
          <w:lang w:val="fr-FR"/>
        </w:rPr>
        <w:t>E-RAB ID</w:t>
      </w:r>
      <w:r w:rsidRPr="00774B96">
        <w:rPr>
          <w:lang w:val="fr-FR"/>
        </w:rPr>
        <w:tab/>
      </w:r>
      <w:r>
        <w:fldChar w:fldCharType="begin" w:fldLock="1"/>
      </w:r>
      <w:r w:rsidRPr="00774B96">
        <w:rPr>
          <w:lang w:val="fr-FR"/>
        </w:rPr>
        <w:instrText xml:space="preserve"> PAGEREF _Toc170752378 \h </w:instrText>
      </w:r>
      <w:r>
        <w:fldChar w:fldCharType="separate"/>
      </w:r>
      <w:r w:rsidRPr="00774B96">
        <w:rPr>
          <w:lang w:val="fr-FR"/>
        </w:rPr>
        <w:t>156</w:t>
      </w:r>
      <w:r>
        <w:fldChar w:fldCharType="end"/>
      </w:r>
    </w:p>
    <w:p w14:paraId="5683EF92" w14:textId="4E9BCC1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9.2.1.3</w:t>
      </w:r>
      <w:r w:rsidRPr="00774B96">
        <w:rPr>
          <w:rFonts w:asciiTheme="minorHAnsi" w:eastAsiaTheme="minorEastAsia" w:hAnsiTheme="minorHAnsi" w:cstheme="minorBidi"/>
          <w:kern w:val="2"/>
          <w:sz w:val="24"/>
          <w:szCs w:val="24"/>
          <w:lang w:val="fr-FR"/>
          <w14:ligatures w14:val="standardContextual"/>
        </w:rPr>
        <w:tab/>
      </w:r>
      <w:r w:rsidRPr="00774B96">
        <w:rPr>
          <w:lang w:val="fr-FR"/>
        </w:rPr>
        <w:t>Cause</w:t>
      </w:r>
      <w:r w:rsidRPr="00774B96">
        <w:rPr>
          <w:lang w:val="fr-FR"/>
        </w:rPr>
        <w:tab/>
      </w:r>
      <w:r>
        <w:fldChar w:fldCharType="begin" w:fldLock="1"/>
      </w:r>
      <w:r w:rsidRPr="00774B96">
        <w:rPr>
          <w:lang w:val="fr-FR"/>
        </w:rPr>
        <w:instrText xml:space="preserve"> PAGEREF _Toc170752379 \h </w:instrText>
      </w:r>
      <w:r>
        <w:fldChar w:fldCharType="separate"/>
      </w:r>
      <w:r w:rsidRPr="00774B96">
        <w:rPr>
          <w:lang w:val="fr-FR"/>
        </w:rPr>
        <w:t>156</w:t>
      </w:r>
      <w:r>
        <w:fldChar w:fldCharType="end"/>
      </w:r>
    </w:p>
    <w:p w14:paraId="1E8A9A8B" w14:textId="4DDDECF0"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9.2.1.3a</w:t>
      </w:r>
      <w:r w:rsidRPr="00774B96">
        <w:rPr>
          <w:rFonts w:asciiTheme="minorHAnsi" w:eastAsiaTheme="minorEastAsia" w:hAnsiTheme="minorHAnsi" w:cstheme="minorBidi"/>
          <w:kern w:val="2"/>
          <w:sz w:val="24"/>
          <w:szCs w:val="24"/>
          <w:lang w:val="fr-FR"/>
          <w14:ligatures w14:val="standardContextual"/>
        </w:rPr>
        <w:tab/>
      </w:r>
      <w:r w:rsidRPr="00774B96">
        <w:rPr>
          <w:lang w:val="fr-FR"/>
        </w:rPr>
        <w:t>RRC Establishment Cause</w:t>
      </w:r>
      <w:r w:rsidRPr="00774B96">
        <w:rPr>
          <w:lang w:val="fr-FR"/>
        </w:rPr>
        <w:tab/>
      </w:r>
      <w:r>
        <w:fldChar w:fldCharType="begin" w:fldLock="1"/>
      </w:r>
      <w:r w:rsidRPr="00774B96">
        <w:rPr>
          <w:lang w:val="fr-FR"/>
        </w:rPr>
        <w:instrText xml:space="preserve"> PAGEREF _Toc170752380 \h </w:instrText>
      </w:r>
      <w:r>
        <w:fldChar w:fldCharType="separate"/>
      </w:r>
      <w:r w:rsidRPr="00774B96">
        <w:rPr>
          <w:lang w:val="fr-FR"/>
        </w:rPr>
        <w:t>160</w:t>
      </w:r>
      <w:r>
        <w:fldChar w:fldCharType="end"/>
      </w:r>
    </w:p>
    <w:p w14:paraId="46578C8E" w14:textId="3C8E90A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9.2.1.4</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Trace Activation</w:t>
      </w:r>
      <w:r w:rsidRPr="00774B96">
        <w:rPr>
          <w:lang w:val="fr-FR"/>
        </w:rPr>
        <w:tab/>
      </w:r>
      <w:r>
        <w:fldChar w:fldCharType="begin" w:fldLock="1"/>
      </w:r>
      <w:r w:rsidRPr="00774B96">
        <w:rPr>
          <w:lang w:val="fr-FR"/>
        </w:rPr>
        <w:instrText xml:space="preserve"> PAGEREF _Toc170752381 \h </w:instrText>
      </w:r>
      <w:r>
        <w:fldChar w:fldCharType="separate"/>
      </w:r>
      <w:r w:rsidRPr="00774B96">
        <w:rPr>
          <w:lang w:val="fr-FR"/>
        </w:rPr>
        <w:t>161</w:t>
      </w:r>
      <w:r>
        <w:fldChar w:fldCharType="end"/>
      </w:r>
    </w:p>
    <w:p w14:paraId="27B7F70F" w14:textId="2DB0174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9.2.1.5</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ID</w:t>
      </w:r>
      <w:r w:rsidRPr="00774B96">
        <w:rPr>
          <w:lang w:val="fr-FR"/>
        </w:rPr>
        <w:tab/>
      </w:r>
      <w:r>
        <w:fldChar w:fldCharType="begin" w:fldLock="1"/>
      </w:r>
      <w:r w:rsidRPr="00774B96">
        <w:rPr>
          <w:lang w:val="fr-FR"/>
        </w:rPr>
        <w:instrText xml:space="preserve"> PAGEREF _Toc170752382 \h </w:instrText>
      </w:r>
      <w:r>
        <w:fldChar w:fldCharType="separate"/>
      </w:r>
      <w:r w:rsidRPr="00774B96">
        <w:rPr>
          <w:lang w:val="fr-FR"/>
        </w:rPr>
        <w:t>162</w:t>
      </w:r>
      <w:r>
        <w:fldChar w:fldCharType="end"/>
      </w:r>
    </w:p>
    <w:p w14:paraId="578DBB43" w14:textId="37EAFCD5"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9.2.1.6</w:t>
      </w:r>
      <w:r w:rsidRPr="00774B96">
        <w:rPr>
          <w:rFonts w:asciiTheme="minorHAnsi" w:eastAsiaTheme="minorEastAsia" w:hAnsiTheme="minorHAnsi" w:cstheme="minorBidi"/>
          <w:kern w:val="2"/>
          <w:sz w:val="24"/>
          <w:szCs w:val="24"/>
          <w:lang w:val="fr-FR"/>
          <w14:ligatures w14:val="standardContextual"/>
        </w:rPr>
        <w:tab/>
      </w:r>
      <w:r w:rsidRPr="00774B96">
        <w:rPr>
          <w:lang w:val="fr-FR"/>
        </w:rPr>
        <w:t>Target ID</w:t>
      </w:r>
      <w:r w:rsidRPr="00774B96">
        <w:rPr>
          <w:lang w:val="fr-FR"/>
        </w:rPr>
        <w:tab/>
      </w:r>
      <w:r>
        <w:fldChar w:fldCharType="begin" w:fldLock="1"/>
      </w:r>
      <w:r w:rsidRPr="00774B96">
        <w:rPr>
          <w:lang w:val="fr-FR"/>
        </w:rPr>
        <w:instrText xml:space="preserve"> PAGEREF _Toc170752383 \h </w:instrText>
      </w:r>
      <w:r>
        <w:fldChar w:fldCharType="separate"/>
      </w:r>
      <w:r w:rsidRPr="00774B96">
        <w:rPr>
          <w:lang w:val="fr-FR"/>
        </w:rPr>
        <w:t>162</w:t>
      </w:r>
      <w:r>
        <w:fldChar w:fldCharType="end"/>
      </w:r>
    </w:p>
    <w:p w14:paraId="7355D7BF" w14:textId="1C12586F"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9.2.1.7</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eNB to Target eNB Transparent Container</w:t>
      </w:r>
      <w:r w:rsidRPr="00774B96">
        <w:rPr>
          <w:lang w:val="fr-FR"/>
        </w:rPr>
        <w:tab/>
      </w:r>
      <w:r>
        <w:fldChar w:fldCharType="begin" w:fldLock="1"/>
      </w:r>
      <w:r w:rsidRPr="00774B96">
        <w:rPr>
          <w:lang w:val="fr-FR"/>
        </w:rPr>
        <w:instrText xml:space="preserve"> PAGEREF _Toc170752384 \h </w:instrText>
      </w:r>
      <w:r>
        <w:fldChar w:fldCharType="separate"/>
      </w:r>
      <w:r w:rsidRPr="00774B96">
        <w:rPr>
          <w:lang w:val="fr-FR"/>
        </w:rPr>
        <w:t>163</w:t>
      </w:r>
      <w:r>
        <w:fldChar w:fldCharType="end"/>
      </w:r>
    </w:p>
    <w:p w14:paraId="3F42B57F" w14:textId="657DD7C0"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9.2.1.8</w:t>
      </w:r>
      <w:r w:rsidRPr="00774B96">
        <w:rPr>
          <w:rFonts w:asciiTheme="minorHAnsi" w:eastAsiaTheme="minorEastAsia" w:hAnsiTheme="minorHAnsi" w:cstheme="minorBidi"/>
          <w:kern w:val="2"/>
          <w:sz w:val="24"/>
          <w:szCs w:val="24"/>
          <w:lang w:val="fr-FR"/>
          <w14:ligatures w14:val="standardContextual"/>
        </w:rPr>
        <w:tab/>
      </w:r>
      <w:r w:rsidRPr="00774B96">
        <w:rPr>
          <w:lang w:val="fr-FR"/>
        </w:rPr>
        <w:t>Target eNB to Source eNB Transparent Container</w:t>
      </w:r>
      <w:r w:rsidRPr="00774B96">
        <w:rPr>
          <w:lang w:val="fr-FR"/>
        </w:rPr>
        <w:tab/>
      </w:r>
      <w:r>
        <w:fldChar w:fldCharType="begin" w:fldLock="1"/>
      </w:r>
      <w:r w:rsidRPr="00774B96">
        <w:rPr>
          <w:lang w:val="fr-FR"/>
        </w:rPr>
        <w:instrText xml:space="preserve"> PAGEREF _Toc170752385 \h </w:instrText>
      </w:r>
      <w:r>
        <w:fldChar w:fldCharType="separate"/>
      </w:r>
      <w:r w:rsidRPr="00774B96">
        <w:rPr>
          <w:lang w:val="fr-FR"/>
        </w:rPr>
        <w:t>164</w:t>
      </w:r>
      <w:r>
        <w:fldChar w:fldCharType="end"/>
      </w:r>
    </w:p>
    <w:p w14:paraId="7D398D65" w14:textId="1DBE7F0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9.2.1.9</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RNC to Target RNC Transparent Container</w:t>
      </w:r>
      <w:r w:rsidRPr="00774B96">
        <w:rPr>
          <w:lang w:val="fr-FR"/>
        </w:rPr>
        <w:tab/>
      </w:r>
      <w:r>
        <w:fldChar w:fldCharType="begin" w:fldLock="1"/>
      </w:r>
      <w:r w:rsidRPr="00774B96">
        <w:rPr>
          <w:lang w:val="fr-FR"/>
        </w:rPr>
        <w:instrText xml:space="preserve"> PAGEREF _Toc170752386 \h </w:instrText>
      </w:r>
      <w:r>
        <w:fldChar w:fldCharType="separate"/>
      </w:r>
      <w:r w:rsidRPr="00774B96">
        <w:rPr>
          <w:lang w:val="fr-FR"/>
        </w:rPr>
        <w:t>165</w:t>
      </w:r>
      <w:r>
        <w:fldChar w:fldCharType="end"/>
      </w:r>
    </w:p>
    <w:p w14:paraId="23F247BD" w14:textId="1341B88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9.2.1.10</w:t>
      </w:r>
      <w:r w:rsidRPr="00774B96">
        <w:rPr>
          <w:rFonts w:asciiTheme="minorHAnsi" w:eastAsiaTheme="minorEastAsia" w:hAnsiTheme="minorHAnsi" w:cstheme="minorBidi"/>
          <w:kern w:val="2"/>
          <w:sz w:val="24"/>
          <w:szCs w:val="24"/>
          <w:lang w:val="fr-FR"/>
          <w14:ligatures w14:val="standardContextual"/>
        </w:rPr>
        <w:tab/>
      </w:r>
      <w:r w:rsidRPr="00774B96">
        <w:rPr>
          <w:lang w:val="fr-FR"/>
        </w:rPr>
        <w:t>Target RNC to Source RNC Transparent Container</w:t>
      </w:r>
      <w:r w:rsidRPr="00774B96">
        <w:rPr>
          <w:lang w:val="fr-FR"/>
        </w:rPr>
        <w:tab/>
      </w:r>
      <w:r>
        <w:fldChar w:fldCharType="begin" w:fldLock="1"/>
      </w:r>
      <w:r w:rsidRPr="00774B96">
        <w:rPr>
          <w:lang w:val="fr-FR"/>
        </w:rPr>
        <w:instrText xml:space="preserve"> PAGEREF _Toc170752387 \h </w:instrText>
      </w:r>
      <w:r>
        <w:fldChar w:fldCharType="separate"/>
      </w:r>
      <w:r w:rsidRPr="00774B96">
        <w:rPr>
          <w:lang w:val="fr-FR"/>
        </w:rPr>
        <w:t>165</w:t>
      </w:r>
      <w:r>
        <w:fldChar w:fldCharType="end"/>
      </w:r>
    </w:p>
    <w:p w14:paraId="20B6F4CE" w14:textId="2D7E4202"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9.2.1.11</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BSS to Target BSS Transparent Container</w:t>
      </w:r>
      <w:r w:rsidRPr="00774B96">
        <w:rPr>
          <w:lang w:val="fr-FR"/>
        </w:rPr>
        <w:tab/>
      </w:r>
      <w:r>
        <w:fldChar w:fldCharType="begin" w:fldLock="1"/>
      </w:r>
      <w:r w:rsidRPr="00774B96">
        <w:rPr>
          <w:lang w:val="fr-FR"/>
        </w:rPr>
        <w:instrText xml:space="preserve"> PAGEREF _Toc170752388 \h </w:instrText>
      </w:r>
      <w:r>
        <w:fldChar w:fldCharType="separate"/>
      </w:r>
      <w:r w:rsidRPr="00774B96">
        <w:rPr>
          <w:lang w:val="fr-FR"/>
        </w:rPr>
        <w:t>165</w:t>
      </w:r>
      <w:r>
        <w:fldChar w:fldCharType="end"/>
      </w:r>
    </w:p>
    <w:p w14:paraId="25DA3FD4" w14:textId="7E2A2394" w:rsidR="00A56828" w:rsidRDefault="00A56828">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Target BSS to Source BSS Transparent Container</w:t>
      </w:r>
      <w:r>
        <w:tab/>
      </w:r>
      <w:r>
        <w:fldChar w:fldCharType="begin" w:fldLock="1"/>
      </w:r>
      <w:r>
        <w:instrText xml:space="preserve"> PAGEREF _Toc170752389 \h </w:instrText>
      </w:r>
      <w:r>
        <w:fldChar w:fldCharType="separate"/>
      </w:r>
      <w:r>
        <w:t>165</w:t>
      </w:r>
      <w:r>
        <w:fldChar w:fldCharType="end"/>
      </w:r>
    </w:p>
    <w:p w14:paraId="40CF7C4F" w14:textId="1A9605B5" w:rsidR="00A56828" w:rsidRDefault="00A56828">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Handover Type</w:t>
      </w:r>
      <w:r>
        <w:tab/>
      </w:r>
      <w:r>
        <w:fldChar w:fldCharType="begin" w:fldLock="1"/>
      </w:r>
      <w:r>
        <w:instrText xml:space="preserve"> PAGEREF _Toc170752390 \h </w:instrText>
      </w:r>
      <w:r>
        <w:fldChar w:fldCharType="separate"/>
      </w:r>
      <w:r>
        <w:t>166</w:t>
      </w:r>
      <w:r>
        <w:fldChar w:fldCharType="end"/>
      </w:r>
    </w:p>
    <w:p w14:paraId="72E0C9CC" w14:textId="4A1C0034" w:rsidR="00A56828" w:rsidRDefault="00A56828">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Extended RNC-ID</w:t>
      </w:r>
      <w:r>
        <w:tab/>
      </w:r>
      <w:r>
        <w:fldChar w:fldCharType="begin" w:fldLock="1"/>
      </w:r>
      <w:r>
        <w:instrText xml:space="preserve"> PAGEREF _Toc170752391 \h </w:instrText>
      </w:r>
      <w:r>
        <w:fldChar w:fldCharType="separate"/>
      </w:r>
      <w:r>
        <w:t>166</w:t>
      </w:r>
      <w:r>
        <w:fldChar w:fldCharType="end"/>
      </w:r>
    </w:p>
    <w:p w14:paraId="34AA94EA" w14:textId="164BC7A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9.2.1.15</w:t>
      </w:r>
      <w:r>
        <w:rPr>
          <w:rFonts w:asciiTheme="minorHAnsi" w:eastAsiaTheme="minorEastAsia" w:hAnsiTheme="minorHAnsi" w:cstheme="minorBidi"/>
          <w:kern w:val="2"/>
          <w:sz w:val="24"/>
          <w:szCs w:val="24"/>
          <w14:ligatures w14:val="standardContextual"/>
        </w:rPr>
        <w:tab/>
      </w:r>
      <w:r w:rsidRPr="004A110D">
        <w:rPr>
          <w:rFonts w:eastAsia="Batang"/>
        </w:rPr>
        <w:t>E-RAB Level QoS Parameters</w:t>
      </w:r>
      <w:r>
        <w:tab/>
      </w:r>
      <w:r>
        <w:fldChar w:fldCharType="begin" w:fldLock="1"/>
      </w:r>
      <w:r>
        <w:instrText xml:space="preserve"> PAGEREF _Toc170752392 \h </w:instrText>
      </w:r>
      <w:r>
        <w:fldChar w:fldCharType="separate"/>
      </w:r>
      <w:r>
        <w:t>166</w:t>
      </w:r>
      <w:r>
        <w:fldChar w:fldCharType="end"/>
      </w:r>
    </w:p>
    <w:p w14:paraId="0F1FADF3" w14:textId="647EBBA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9.2.1.16</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Paging DRX</w:t>
      </w:r>
      <w:r w:rsidRPr="00774B96">
        <w:rPr>
          <w:lang w:val="fr-FR"/>
        </w:rPr>
        <w:tab/>
      </w:r>
      <w:r>
        <w:fldChar w:fldCharType="begin" w:fldLock="1"/>
      </w:r>
      <w:r w:rsidRPr="00774B96">
        <w:rPr>
          <w:lang w:val="fr-FR"/>
        </w:rPr>
        <w:instrText xml:space="preserve"> PAGEREF _Toc170752393 \h </w:instrText>
      </w:r>
      <w:r>
        <w:fldChar w:fldCharType="separate"/>
      </w:r>
      <w:r w:rsidRPr="00774B96">
        <w:rPr>
          <w:lang w:val="fr-FR"/>
        </w:rPr>
        <w:t>167</w:t>
      </w:r>
      <w:r>
        <w:fldChar w:fldCharType="end"/>
      </w:r>
    </w:p>
    <w:p w14:paraId="4D610E0E" w14:textId="0B0ED0B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9.2.1.17</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Paging Cause</w:t>
      </w:r>
      <w:r w:rsidRPr="00774B96">
        <w:rPr>
          <w:lang w:val="fr-FR"/>
        </w:rPr>
        <w:tab/>
      </w:r>
      <w:r>
        <w:fldChar w:fldCharType="begin" w:fldLock="1"/>
      </w:r>
      <w:r w:rsidRPr="00774B96">
        <w:rPr>
          <w:lang w:val="fr-FR"/>
        </w:rPr>
        <w:instrText xml:space="preserve"> PAGEREF _Toc170752394 \h </w:instrText>
      </w:r>
      <w:r>
        <w:fldChar w:fldCharType="separate"/>
      </w:r>
      <w:r w:rsidRPr="00774B96">
        <w:rPr>
          <w:lang w:val="fr-FR"/>
        </w:rPr>
        <w:t>167</w:t>
      </w:r>
      <w:r>
        <w:fldChar w:fldCharType="end"/>
      </w:r>
    </w:p>
    <w:p w14:paraId="1F651391" w14:textId="525656D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9.2.1.18</w:t>
      </w:r>
      <w:r w:rsidRPr="00774B96">
        <w:rPr>
          <w:rFonts w:asciiTheme="minorHAnsi" w:eastAsiaTheme="minorEastAsia" w:hAnsiTheme="minorHAnsi" w:cstheme="minorBidi"/>
          <w:kern w:val="2"/>
          <w:sz w:val="24"/>
          <w:szCs w:val="24"/>
          <w:lang w:val="fr-FR"/>
          <w14:ligatures w14:val="standardContextual"/>
        </w:rPr>
        <w:tab/>
      </w:r>
      <w:r w:rsidRPr="00774B96">
        <w:rPr>
          <w:lang w:val="fr-FR"/>
        </w:rPr>
        <w:t>GBR QoS Information</w:t>
      </w:r>
      <w:r w:rsidRPr="00774B96">
        <w:rPr>
          <w:lang w:val="fr-FR"/>
        </w:rPr>
        <w:tab/>
      </w:r>
      <w:r>
        <w:fldChar w:fldCharType="begin" w:fldLock="1"/>
      </w:r>
      <w:r w:rsidRPr="00774B96">
        <w:rPr>
          <w:lang w:val="fr-FR"/>
        </w:rPr>
        <w:instrText xml:space="preserve"> PAGEREF _Toc170752395 \h </w:instrText>
      </w:r>
      <w:r>
        <w:fldChar w:fldCharType="separate"/>
      </w:r>
      <w:r w:rsidRPr="00774B96">
        <w:rPr>
          <w:lang w:val="fr-FR"/>
        </w:rPr>
        <w:t>167</w:t>
      </w:r>
      <w:r>
        <w:fldChar w:fldCharType="end"/>
      </w:r>
    </w:p>
    <w:p w14:paraId="03AC6B69" w14:textId="11327687" w:rsidR="00A56828" w:rsidRDefault="00A56828">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_Toc170752396 \h </w:instrText>
      </w:r>
      <w:r>
        <w:fldChar w:fldCharType="separate"/>
      </w:r>
      <w:r>
        <w:t>168</w:t>
      </w:r>
      <w:r>
        <w:fldChar w:fldCharType="end"/>
      </w:r>
    </w:p>
    <w:p w14:paraId="08A1446F" w14:textId="2AE6B9E8" w:rsidR="00A56828" w:rsidRDefault="00A56828">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UE Aggregate Maximum Bit Rate</w:t>
      </w:r>
      <w:r>
        <w:tab/>
      </w:r>
      <w:r>
        <w:fldChar w:fldCharType="begin" w:fldLock="1"/>
      </w:r>
      <w:r>
        <w:instrText xml:space="preserve"> PAGEREF _Toc170752397 \h </w:instrText>
      </w:r>
      <w:r>
        <w:fldChar w:fldCharType="separate"/>
      </w:r>
      <w:r>
        <w:t>168</w:t>
      </w:r>
      <w:r>
        <w:fldChar w:fldCharType="end"/>
      </w:r>
    </w:p>
    <w:p w14:paraId="2DCB0D06" w14:textId="00E5E45A" w:rsidR="00A56828" w:rsidRDefault="00A56828">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_Toc170752398 \h </w:instrText>
      </w:r>
      <w:r>
        <w:fldChar w:fldCharType="separate"/>
      </w:r>
      <w:r>
        <w:t>169</w:t>
      </w:r>
      <w:r>
        <w:fldChar w:fldCharType="end"/>
      </w:r>
    </w:p>
    <w:p w14:paraId="61BF6995" w14:textId="701DC28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9.2.1.22</w:t>
      </w:r>
      <w:r>
        <w:rPr>
          <w:rFonts w:asciiTheme="minorHAnsi" w:eastAsiaTheme="minorEastAsia" w:hAnsiTheme="minorHAnsi" w:cstheme="minorBidi"/>
          <w:kern w:val="2"/>
          <w:sz w:val="24"/>
          <w:szCs w:val="24"/>
          <w14:ligatures w14:val="standardContextual"/>
        </w:rPr>
        <w:tab/>
      </w:r>
      <w:r w:rsidRPr="004A110D">
        <w:rPr>
          <w:rFonts w:eastAsia="Batang"/>
        </w:rPr>
        <w:t>Handover Restriction List</w:t>
      </w:r>
      <w:r>
        <w:tab/>
      </w:r>
      <w:r>
        <w:fldChar w:fldCharType="begin" w:fldLock="1"/>
      </w:r>
      <w:r>
        <w:instrText xml:space="preserve"> PAGEREF _Toc170752399 \h </w:instrText>
      </w:r>
      <w:r>
        <w:fldChar w:fldCharType="separate"/>
      </w:r>
      <w:r>
        <w:t>169</w:t>
      </w:r>
      <w:r>
        <w:fldChar w:fldCharType="end"/>
      </w:r>
    </w:p>
    <w:p w14:paraId="07426122" w14:textId="686AAFB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9.2.1.23</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CDMA2000-PDU</w:t>
      </w:r>
      <w:r w:rsidRPr="00774B96">
        <w:rPr>
          <w:lang w:val="fr-FR"/>
        </w:rPr>
        <w:tab/>
      </w:r>
      <w:r>
        <w:fldChar w:fldCharType="begin" w:fldLock="1"/>
      </w:r>
      <w:r w:rsidRPr="00774B96">
        <w:rPr>
          <w:lang w:val="fr-FR"/>
        </w:rPr>
        <w:instrText xml:space="preserve"> PAGEREF _Toc170752400 \h </w:instrText>
      </w:r>
      <w:r>
        <w:fldChar w:fldCharType="separate"/>
      </w:r>
      <w:r w:rsidRPr="00774B96">
        <w:rPr>
          <w:lang w:val="fr-FR"/>
        </w:rPr>
        <w:t>171</w:t>
      </w:r>
      <w:r>
        <w:fldChar w:fldCharType="end"/>
      </w:r>
    </w:p>
    <w:p w14:paraId="18950D53" w14:textId="44A7C3A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9.2.1.24</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CDMA2000 RAT Type</w:t>
      </w:r>
      <w:r w:rsidRPr="00774B96">
        <w:rPr>
          <w:lang w:val="fr-FR"/>
        </w:rPr>
        <w:tab/>
      </w:r>
      <w:r>
        <w:fldChar w:fldCharType="begin" w:fldLock="1"/>
      </w:r>
      <w:r w:rsidRPr="00774B96">
        <w:rPr>
          <w:lang w:val="fr-FR"/>
        </w:rPr>
        <w:instrText xml:space="preserve"> PAGEREF _Toc170752401 \h </w:instrText>
      </w:r>
      <w:r>
        <w:fldChar w:fldCharType="separate"/>
      </w:r>
      <w:r w:rsidRPr="00774B96">
        <w:rPr>
          <w:lang w:val="fr-FR"/>
        </w:rPr>
        <w:t>171</w:t>
      </w:r>
      <w:r>
        <w:fldChar w:fldCharType="end"/>
      </w:r>
    </w:p>
    <w:p w14:paraId="292CF6EE" w14:textId="4A118FA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9.2.1.25</w:t>
      </w:r>
      <w:r>
        <w:rPr>
          <w:rFonts w:asciiTheme="minorHAnsi" w:eastAsiaTheme="minorEastAsia" w:hAnsiTheme="minorHAnsi" w:cstheme="minorBidi"/>
          <w:kern w:val="2"/>
          <w:sz w:val="24"/>
          <w:szCs w:val="24"/>
          <w14:ligatures w14:val="standardContextual"/>
        </w:rPr>
        <w:tab/>
      </w:r>
      <w:r w:rsidRPr="004A110D">
        <w:rPr>
          <w:rFonts w:eastAsia="Batang"/>
        </w:rPr>
        <w:t>CDMA2000 Sector ID</w:t>
      </w:r>
      <w:r>
        <w:tab/>
      </w:r>
      <w:r>
        <w:fldChar w:fldCharType="begin" w:fldLock="1"/>
      </w:r>
      <w:r>
        <w:instrText xml:space="preserve"> PAGEREF _Toc170752402 \h </w:instrText>
      </w:r>
      <w:r>
        <w:fldChar w:fldCharType="separate"/>
      </w:r>
      <w:r>
        <w:t>172</w:t>
      </w:r>
      <w:r>
        <w:fldChar w:fldCharType="end"/>
      </w:r>
    </w:p>
    <w:p w14:paraId="3D09D0C4" w14:textId="004684F7" w:rsidR="00A56828" w:rsidRDefault="00A56828">
      <w:pPr>
        <w:pStyle w:val="TOC4"/>
        <w:rPr>
          <w:rFonts w:asciiTheme="minorHAnsi" w:eastAsiaTheme="minorEastAsia" w:hAnsiTheme="minorHAnsi" w:cstheme="minorBidi"/>
          <w:kern w:val="2"/>
          <w:sz w:val="24"/>
          <w:szCs w:val="24"/>
          <w14:ligatures w14:val="standardContextual"/>
        </w:rPr>
      </w:pPr>
      <w:r>
        <w:t>9.2.1.26</w:t>
      </w:r>
      <w:r>
        <w:rPr>
          <w:rFonts w:asciiTheme="minorHAnsi" w:eastAsiaTheme="minorEastAsia" w:hAnsiTheme="minorHAnsi" w:cstheme="minorBidi"/>
          <w:kern w:val="2"/>
          <w:sz w:val="24"/>
          <w:szCs w:val="24"/>
          <w14:ligatures w14:val="standardContextual"/>
        </w:rPr>
        <w:tab/>
      </w:r>
      <w:r>
        <w:t>Security Context</w:t>
      </w:r>
      <w:r>
        <w:tab/>
      </w:r>
      <w:r>
        <w:fldChar w:fldCharType="begin" w:fldLock="1"/>
      </w:r>
      <w:r>
        <w:instrText xml:space="preserve"> PAGEREF _Toc170752403 \h </w:instrText>
      </w:r>
      <w:r>
        <w:fldChar w:fldCharType="separate"/>
      </w:r>
      <w:r>
        <w:t>172</w:t>
      </w:r>
      <w:r>
        <w:fldChar w:fldCharType="end"/>
      </w:r>
    </w:p>
    <w:p w14:paraId="3C9AD3E8" w14:textId="6C84AD87" w:rsidR="00A56828" w:rsidRDefault="00A56828">
      <w:pPr>
        <w:pStyle w:val="TOC4"/>
        <w:rPr>
          <w:rFonts w:asciiTheme="minorHAnsi" w:eastAsiaTheme="minorEastAsia" w:hAnsiTheme="minorHAnsi" w:cstheme="minorBidi"/>
          <w:kern w:val="2"/>
          <w:sz w:val="24"/>
          <w:szCs w:val="24"/>
          <w14:ligatures w14:val="standardContextual"/>
        </w:rPr>
      </w:pPr>
      <w:r>
        <w:t>9.2.1.27</w:t>
      </w:r>
      <w:r>
        <w:rPr>
          <w:rFonts w:asciiTheme="minorHAnsi" w:eastAsiaTheme="minorEastAsia" w:hAnsiTheme="minorHAnsi" w:cstheme="minorBidi"/>
          <w:kern w:val="2"/>
          <w:sz w:val="24"/>
          <w:szCs w:val="24"/>
          <w14:ligatures w14:val="standardContextual"/>
        </w:rPr>
        <w:tab/>
      </w:r>
      <w:r>
        <w:t>UE Radio Capability</w:t>
      </w:r>
      <w:r>
        <w:tab/>
      </w:r>
      <w:r>
        <w:fldChar w:fldCharType="begin" w:fldLock="1"/>
      </w:r>
      <w:r>
        <w:instrText xml:space="preserve"> PAGEREF _Toc170752404 \h </w:instrText>
      </w:r>
      <w:r>
        <w:fldChar w:fldCharType="separate"/>
      </w:r>
      <w:r>
        <w:t>172</w:t>
      </w:r>
      <w:r>
        <w:fldChar w:fldCharType="end"/>
      </w:r>
    </w:p>
    <w:p w14:paraId="1AC049EB" w14:textId="34F2B64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9.2.1.28</w:t>
      </w:r>
      <w:r>
        <w:rPr>
          <w:rFonts w:asciiTheme="minorHAnsi" w:eastAsiaTheme="minorEastAsia" w:hAnsiTheme="minorHAnsi" w:cstheme="minorBidi"/>
          <w:kern w:val="2"/>
          <w:sz w:val="24"/>
          <w:szCs w:val="24"/>
          <w14:ligatures w14:val="standardContextual"/>
        </w:rPr>
        <w:tab/>
      </w:r>
      <w:r w:rsidRPr="004A110D">
        <w:rPr>
          <w:rFonts w:eastAsia="Batang"/>
        </w:rPr>
        <w:t>CDMA2000 HO Status</w:t>
      </w:r>
      <w:r>
        <w:tab/>
      </w:r>
      <w:r>
        <w:fldChar w:fldCharType="begin" w:fldLock="1"/>
      </w:r>
      <w:r>
        <w:instrText xml:space="preserve"> PAGEREF _Toc170752405 \h </w:instrText>
      </w:r>
      <w:r>
        <w:fldChar w:fldCharType="separate"/>
      </w:r>
      <w:r>
        <w:t>173</w:t>
      </w:r>
      <w:r>
        <w:fldChar w:fldCharType="end"/>
      </w:r>
    </w:p>
    <w:p w14:paraId="5DE07FA8" w14:textId="0EC3925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9.2.1.29</w:t>
      </w:r>
      <w:r>
        <w:rPr>
          <w:rFonts w:asciiTheme="minorHAnsi" w:eastAsiaTheme="minorEastAsia" w:hAnsiTheme="minorHAnsi" w:cstheme="minorBidi"/>
          <w:kern w:val="2"/>
          <w:sz w:val="24"/>
          <w:szCs w:val="24"/>
          <w14:ligatures w14:val="standardContextual"/>
        </w:rPr>
        <w:tab/>
      </w:r>
      <w:r w:rsidRPr="004A110D">
        <w:rPr>
          <w:rFonts w:eastAsia="Batang"/>
        </w:rPr>
        <w:t>CDMA2000 HO Required Indication</w:t>
      </w:r>
      <w:r>
        <w:tab/>
      </w:r>
      <w:r>
        <w:fldChar w:fldCharType="begin" w:fldLock="1"/>
      </w:r>
      <w:r>
        <w:instrText xml:space="preserve"> PAGEREF _Toc170752406 \h </w:instrText>
      </w:r>
      <w:r>
        <w:fldChar w:fldCharType="separate"/>
      </w:r>
      <w:r>
        <w:t>173</w:t>
      </w:r>
      <w:r>
        <w:fldChar w:fldCharType="end"/>
      </w:r>
    </w:p>
    <w:p w14:paraId="088E2E38" w14:textId="18197E4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9.2.1.30</w:t>
      </w:r>
      <w:r>
        <w:rPr>
          <w:rFonts w:asciiTheme="minorHAnsi" w:eastAsiaTheme="minorEastAsia" w:hAnsiTheme="minorHAnsi" w:cstheme="minorBidi"/>
          <w:kern w:val="2"/>
          <w:sz w:val="24"/>
          <w:szCs w:val="24"/>
          <w14:ligatures w14:val="standardContextual"/>
        </w:rPr>
        <w:tab/>
      </w:r>
      <w:r w:rsidRPr="004A110D">
        <w:rPr>
          <w:rFonts w:eastAsia="Batang"/>
        </w:rPr>
        <w:t>1xRTT MEID</w:t>
      </w:r>
      <w:r>
        <w:tab/>
      </w:r>
      <w:r>
        <w:fldChar w:fldCharType="begin" w:fldLock="1"/>
      </w:r>
      <w:r>
        <w:instrText xml:space="preserve"> PAGEREF _Toc170752407 \h </w:instrText>
      </w:r>
      <w:r>
        <w:fldChar w:fldCharType="separate"/>
      </w:r>
      <w:r>
        <w:t>173</w:t>
      </w:r>
      <w:r>
        <w:fldChar w:fldCharType="end"/>
      </w:r>
    </w:p>
    <w:p w14:paraId="518FDA2F" w14:textId="6F0327AB" w:rsidR="00A56828" w:rsidRDefault="00A56828">
      <w:pPr>
        <w:pStyle w:val="TOC4"/>
        <w:rPr>
          <w:rFonts w:asciiTheme="minorHAnsi" w:eastAsiaTheme="minorEastAsia" w:hAnsiTheme="minorHAnsi" w:cstheme="minorBidi"/>
          <w:kern w:val="2"/>
          <w:sz w:val="24"/>
          <w:szCs w:val="24"/>
          <w14:ligatures w14:val="standardContextual"/>
        </w:rPr>
      </w:pPr>
      <w:r>
        <w:t>9.2.1.31</w:t>
      </w:r>
      <w:r>
        <w:rPr>
          <w:rFonts w:asciiTheme="minorHAnsi" w:eastAsiaTheme="minorEastAsia" w:hAnsiTheme="minorHAnsi" w:cstheme="minorBidi"/>
          <w:kern w:val="2"/>
          <w:sz w:val="24"/>
          <w:szCs w:val="24"/>
          <w14:ligatures w14:val="standardContextual"/>
        </w:rPr>
        <w:tab/>
      </w:r>
      <w:r>
        <w:t>eNB Status Transfer Transparent Container</w:t>
      </w:r>
      <w:r>
        <w:tab/>
      </w:r>
      <w:r>
        <w:fldChar w:fldCharType="begin" w:fldLock="1"/>
      </w:r>
      <w:r>
        <w:instrText xml:space="preserve"> PAGEREF _Toc170752408 \h </w:instrText>
      </w:r>
      <w:r>
        <w:fldChar w:fldCharType="separate"/>
      </w:r>
      <w:r>
        <w:t>173</w:t>
      </w:r>
      <w:r>
        <w:fldChar w:fldCharType="end"/>
      </w:r>
    </w:p>
    <w:p w14:paraId="16B20DA0" w14:textId="40D60B21" w:rsidR="00A56828" w:rsidRDefault="00A56828">
      <w:pPr>
        <w:pStyle w:val="TOC4"/>
        <w:rPr>
          <w:rFonts w:asciiTheme="minorHAnsi" w:eastAsiaTheme="minorEastAsia" w:hAnsiTheme="minorHAnsi" w:cstheme="minorBidi"/>
          <w:kern w:val="2"/>
          <w:sz w:val="24"/>
          <w:szCs w:val="24"/>
          <w14:ligatures w14:val="standardContextual"/>
        </w:rPr>
      </w:pPr>
      <w:r>
        <w:t>9.2.1.32</w:t>
      </w:r>
      <w:r>
        <w:rPr>
          <w:rFonts w:asciiTheme="minorHAnsi" w:eastAsiaTheme="minorEastAsia" w:hAnsiTheme="minorHAnsi" w:cstheme="minorBidi"/>
          <w:kern w:val="2"/>
          <w:sz w:val="24"/>
          <w:szCs w:val="24"/>
          <w14:ligatures w14:val="standardContextual"/>
        </w:rPr>
        <w:tab/>
      </w:r>
      <w:r>
        <w:t>COUNT Value</w:t>
      </w:r>
      <w:r>
        <w:tab/>
      </w:r>
      <w:r>
        <w:fldChar w:fldCharType="begin" w:fldLock="1"/>
      </w:r>
      <w:r>
        <w:instrText xml:space="preserve"> PAGEREF _Toc170752409 \h </w:instrText>
      </w:r>
      <w:r>
        <w:fldChar w:fldCharType="separate"/>
      </w:r>
      <w:r>
        <w:t>175</w:t>
      </w:r>
      <w:r>
        <w:fldChar w:fldCharType="end"/>
      </w:r>
    </w:p>
    <w:p w14:paraId="47C170B7" w14:textId="6F87BC8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9.2.1.33</w:t>
      </w:r>
      <w:r>
        <w:rPr>
          <w:rFonts w:asciiTheme="minorHAnsi" w:eastAsiaTheme="minorEastAsia" w:hAnsiTheme="minorHAnsi" w:cstheme="minorBidi"/>
          <w:kern w:val="2"/>
          <w:sz w:val="24"/>
          <w:szCs w:val="24"/>
          <w14:ligatures w14:val="standardContextual"/>
        </w:rPr>
        <w:tab/>
      </w:r>
      <w:r w:rsidRPr="004A110D">
        <w:rPr>
          <w:rFonts w:eastAsia="Batang"/>
        </w:rPr>
        <w:t>CDMA2000 1xRTT RAND</w:t>
      </w:r>
      <w:r>
        <w:tab/>
      </w:r>
      <w:r>
        <w:fldChar w:fldCharType="begin" w:fldLock="1"/>
      </w:r>
      <w:r>
        <w:instrText xml:space="preserve"> PAGEREF _Toc170752410 \h </w:instrText>
      </w:r>
      <w:r>
        <w:fldChar w:fldCharType="separate"/>
      </w:r>
      <w:r>
        <w:t>175</w:t>
      </w:r>
      <w:r>
        <w:fldChar w:fldCharType="end"/>
      </w:r>
    </w:p>
    <w:p w14:paraId="630E0228" w14:textId="6CE37A09" w:rsidR="00A56828" w:rsidRDefault="00A56828">
      <w:pPr>
        <w:pStyle w:val="TOC4"/>
        <w:rPr>
          <w:rFonts w:asciiTheme="minorHAnsi" w:eastAsiaTheme="minorEastAsia" w:hAnsiTheme="minorHAnsi" w:cstheme="minorBidi"/>
          <w:kern w:val="2"/>
          <w:sz w:val="24"/>
          <w:szCs w:val="24"/>
          <w14:ligatures w14:val="standardContextual"/>
        </w:rPr>
      </w:pPr>
      <w:r>
        <w:t>9.2.1.34</w:t>
      </w:r>
      <w:r>
        <w:rPr>
          <w:rFonts w:asciiTheme="minorHAnsi" w:eastAsiaTheme="minorEastAsia" w:hAnsiTheme="minorHAnsi" w:cstheme="minorBidi"/>
          <w:kern w:val="2"/>
          <w:sz w:val="24"/>
          <w:szCs w:val="24"/>
          <w14:ligatures w14:val="standardContextual"/>
        </w:rPr>
        <w:tab/>
      </w:r>
      <w:r>
        <w:t>Request Type</w:t>
      </w:r>
      <w:r>
        <w:tab/>
      </w:r>
      <w:r>
        <w:fldChar w:fldCharType="begin" w:fldLock="1"/>
      </w:r>
      <w:r>
        <w:instrText xml:space="preserve"> PAGEREF _Toc170752411 \h </w:instrText>
      </w:r>
      <w:r>
        <w:fldChar w:fldCharType="separate"/>
      </w:r>
      <w:r>
        <w:t>176</w:t>
      </w:r>
      <w:r>
        <w:fldChar w:fldCharType="end"/>
      </w:r>
    </w:p>
    <w:p w14:paraId="2B75A507" w14:textId="2EC7F43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9.2.1.35</w:t>
      </w:r>
      <w:r>
        <w:rPr>
          <w:rFonts w:asciiTheme="minorHAnsi" w:eastAsiaTheme="minorEastAsia" w:hAnsiTheme="minorHAnsi" w:cstheme="minorBidi"/>
          <w:kern w:val="2"/>
          <w:sz w:val="24"/>
          <w:szCs w:val="24"/>
          <w14:ligatures w14:val="standardContextual"/>
        </w:rPr>
        <w:tab/>
      </w:r>
      <w:r w:rsidRPr="004A110D">
        <w:rPr>
          <w:rFonts w:eastAsia="Batang"/>
        </w:rPr>
        <w:t>CDMA2000 1xRTT SRVCC Info</w:t>
      </w:r>
      <w:r>
        <w:tab/>
      </w:r>
      <w:r>
        <w:fldChar w:fldCharType="begin" w:fldLock="1"/>
      </w:r>
      <w:r>
        <w:instrText xml:space="preserve"> PAGEREF _Toc170752412 \h </w:instrText>
      </w:r>
      <w:r>
        <w:fldChar w:fldCharType="separate"/>
      </w:r>
      <w:r>
        <w:t>176</w:t>
      </w:r>
      <w:r>
        <w:fldChar w:fldCharType="end"/>
      </w:r>
    </w:p>
    <w:p w14:paraId="5B48D7FB" w14:textId="2B10D397" w:rsidR="00A56828" w:rsidRDefault="00A56828">
      <w:pPr>
        <w:pStyle w:val="TOC4"/>
        <w:rPr>
          <w:rFonts w:asciiTheme="minorHAnsi" w:eastAsiaTheme="minorEastAsia" w:hAnsiTheme="minorHAnsi" w:cstheme="minorBidi"/>
          <w:kern w:val="2"/>
          <w:sz w:val="24"/>
          <w:szCs w:val="24"/>
          <w14:ligatures w14:val="standardContextual"/>
        </w:rPr>
      </w:pPr>
      <w:r>
        <w:t>9.2.1.36</w:t>
      </w:r>
      <w:r>
        <w:rPr>
          <w:rFonts w:asciiTheme="minorHAnsi" w:eastAsiaTheme="minorEastAsia" w:hAnsiTheme="minorHAnsi" w:cstheme="minorBidi"/>
          <w:kern w:val="2"/>
          <w:sz w:val="24"/>
          <w:szCs w:val="24"/>
          <w14:ligatures w14:val="standardContextual"/>
        </w:rPr>
        <w:tab/>
      </w:r>
      <w:r>
        <w:t>E-RAB List</w:t>
      </w:r>
      <w:r>
        <w:tab/>
      </w:r>
      <w:r>
        <w:fldChar w:fldCharType="begin" w:fldLock="1"/>
      </w:r>
      <w:r>
        <w:instrText xml:space="preserve"> PAGEREF _Toc170752413 \h </w:instrText>
      </w:r>
      <w:r>
        <w:fldChar w:fldCharType="separate"/>
      </w:r>
      <w:r>
        <w:t>176</w:t>
      </w:r>
      <w:r>
        <w:fldChar w:fldCharType="end"/>
      </w:r>
    </w:p>
    <w:p w14:paraId="14929B3E" w14:textId="56BFB2B9" w:rsidR="00A56828" w:rsidRDefault="00A56828">
      <w:pPr>
        <w:pStyle w:val="TOC4"/>
        <w:rPr>
          <w:rFonts w:asciiTheme="minorHAnsi" w:eastAsiaTheme="minorEastAsia" w:hAnsiTheme="minorHAnsi" w:cstheme="minorBidi"/>
          <w:kern w:val="2"/>
          <w:sz w:val="24"/>
          <w:szCs w:val="24"/>
          <w14:ligatures w14:val="standardContextual"/>
        </w:rPr>
      </w:pPr>
      <w:r>
        <w:t>9.2.1.37</w:t>
      </w:r>
      <w:r>
        <w:rPr>
          <w:rFonts w:asciiTheme="minorHAnsi" w:eastAsiaTheme="minorEastAsia" w:hAnsiTheme="minorHAnsi" w:cstheme="minorBidi"/>
          <w:kern w:val="2"/>
          <w:sz w:val="24"/>
          <w:szCs w:val="24"/>
          <w14:ligatures w14:val="standardContextual"/>
        </w:rPr>
        <w:tab/>
      </w:r>
      <w:r>
        <w:t>Global eNB ID</w:t>
      </w:r>
      <w:r>
        <w:tab/>
      </w:r>
      <w:r>
        <w:fldChar w:fldCharType="begin" w:fldLock="1"/>
      </w:r>
      <w:r>
        <w:instrText xml:space="preserve"> PAGEREF _Toc170752414 \h </w:instrText>
      </w:r>
      <w:r>
        <w:fldChar w:fldCharType="separate"/>
      </w:r>
      <w:r>
        <w:t>177</w:t>
      </w:r>
      <w:r>
        <w:fldChar w:fldCharType="end"/>
      </w:r>
    </w:p>
    <w:p w14:paraId="575A51F1" w14:textId="260485CE" w:rsidR="00A56828" w:rsidRDefault="00A56828">
      <w:pPr>
        <w:pStyle w:val="TOC4"/>
        <w:rPr>
          <w:rFonts w:asciiTheme="minorHAnsi" w:eastAsiaTheme="minorEastAsia" w:hAnsiTheme="minorHAnsi" w:cstheme="minorBidi"/>
          <w:kern w:val="2"/>
          <w:sz w:val="24"/>
          <w:szCs w:val="24"/>
          <w14:ligatures w14:val="standardContextual"/>
        </w:rPr>
      </w:pPr>
      <w:r>
        <w:t>9.2.1.37a</w:t>
      </w:r>
      <w:r>
        <w:rPr>
          <w:rFonts w:asciiTheme="minorHAnsi" w:eastAsiaTheme="minorEastAsia" w:hAnsiTheme="minorHAnsi" w:cstheme="minorBidi"/>
          <w:kern w:val="2"/>
          <w:sz w:val="24"/>
          <w:szCs w:val="24"/>
          <w14:ligatures w14:val="standardContextual"/>
        </w:rPr>
        <w:tab/>
      </w:r>
      <w:r>
        <w:t>Global en-gNB ID</w:t>
      </w:r>
      <w:r>
        <w:tab/>
      </w:r>
      <w:r>
        <w:fldChar w:fldCharType="begin" w:fldLock="1"/>
      </w:r>
      <w:r>
        <w:instrText xml:space="preserve"> PAGEREF _Toc170752415 \h </w:instrText>
      </w:r>
      <w:r>
        <w:fldChar w:fldCharType="separate"/>
      </w:r>
      <w:r>
        <w:t>177</w:t>
      </w:r>
      <w:r>
        <w:fldChar w:fldCharType="end"/>
      </w:r>
    </w:p>
    <w:p w14:paraId="3F068223" w14:textId="2D998409" w:rsidR="00A56828" w:rsidRDefault="00A56828">
      <w:pPr>
        <w:pStyle w:val="TOC4"/>
        <w:rPr>
          <w:rFonts w:asciiTheme="minorHAnsi" w:eastAsiaTheme="minorEastAsia" w:hAnsiTheme="minorHAnsi" w:cstheme="minorBidi"/>
          <w:kern w:val="2"/>
          <w:sz w:val="24"/>
          <w:szCs w:val="24"/>
          <w14:ligatures w14:val="standardContextual"/>
        </w:rPr>
      </w:pPr>
      <w:r>
        <w:t>9.2.1.38</w:t>
      </w:r>
      <w:r>
        <w:rPr>
          <w:rFonts w:asciiTheme="minorHAnsi" w:eastAsiaTheme="minorEastAsia" w:hAnsiTheme="minorHAnsi" w:cstheme="minorBidi"/>
          <w:kern w:val="2"/>
          <w:sz w:val="24"/>
          <w:szCs w:val="24"/>
          <w14:ligatures w14:val="standardContextual"/>
        </w:rPr>
        <w:tab/>
      </w:r>
      <w:r>
        <w:t>E-UTRAN CGI</w:t>
      </w:r>
      <w:r>
        <w:tab/>
      </w:r>
      <w:r>
        <w:fldChar w:fldCharType="begin" w:fldLock="1"/>
      </w:r>
      <w:r>
        <w:instrText xml:space="preserve"> PAGEREF _Toc170752416 \h </w:instrText>
      </w:r>
      <w:r>
        <w:fldChar w:fldCharType="separate"/>
      </w:r>
      <w:r>
        <w:t>177</w:t>
      </w:r>
      <w:r>
        <w:fldChar w:fldCharType="end"/>
      </w:r>
    </w:p>
    <w:p w14:paraId="77BB4EA8" w14:textId="278D2B9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9.2.1.39</w:t>
      </w:r>
      <w:r>
        <w:rPr>
          <w:rFonts w:asciiTheme="minorHAnsi" w:eastAsiaTheme="minorEastAsia" w:hAnsiTheme="minorHAnsi" w:cstheme="minorBidi"/>
          <w:kern w:val="2"/>
          <w:sz w:val="24"/>
          <w:szCs w:val="24"/>
          <w14:ligatures w14:val="standardContextual"/>
        </w:rPr>
        <w:tab/>
      </w:r>
      <w:r w:rsidRPr="004A110D">
        <w:rPr>
          <w:rFonts w:eastAsia="Batang"/>
        </w:rPr>
        <w:t>Subscriber Profile ID</w:t>
      </w:r>
      <w:r>
        <w:t xml:space="preserve"> for RAT/Frequency priority</w:t>
      </w:r>
      <w:r>
        <w:tab/>
      </w:r>
      <w:r>
        <w:fldChar w:fldCharType="begin" w:fldLock="1"/>
      </w:r>
      <w:r>
        <w:instrText xml:space="preserve"> PAGEREF _Toc170752417 \h </w:instrText>
      </w:r>
      <w:r>
        <w:fldChar w:fldCharType="separate"/>
      </w:r>
      <w:r>
        <w:t>178</w:t>
      </w:r>
      <w:r>
        <w:fldChar w:fldCharType="end"/>
      </w:r>
    </w:p>
    <w:p w14:paraId="67C569FB" w14:textId="4FCED2E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9.2.1.39a</w:t>
      </w:r>
      <w:r>
        <w:rPr>
          <w:rFonts w:asciiTheme="minorHAnsi" w:eastAsiaTheme="minorEastAsia" w:hAnsiTheme="minorHAnsi" w:cstheme="minorBidi"/>
          <w:kern w:val="2"/>
          <w:sz w:val="24"/>
          <w:szCs w:val="24"/>
          <w14:ligatures w14:val="standardContextual"/>
        </w:rPr>
        <w:tab/>
      </w:r>
      <w:r w:rsidRPr="004A110D">
        <w:rPr>
          <w:rFonts w:eastAsia="Batang"/>
        </w:rPr>
        <w:t>Additional RRM Policy Index</w:t>
      </w:r>
      <w:r>
        <w:tab/>
      </w:r>
      <w:r>
        <w:fldChar w:fldCharType="begin" w:fldLock="1"/>
      </w:r>
      <w:r>
        <w:instrText xml:space="preserve"> PAGEREF _Toc170752418 \h </w:instrText>
      </w:r>
      <w:r>
        <w:fldChar w:fldCharType="separate"/>
      </w:r>
      <w:r>
        <w:t>178</w:t>
      </w:r>
      <w:r>
        <w:fldChar w:fldCharType="end"/>
      </w:r>
    </w:p>
    <w:p w14:paraId="1B7FB234" w14:textId="73A1BEC8" w:rsidR="00A56828" w:rsidRDefault="00A56828">
      <w:pPr>
        <w:pStyle w:val="TOC4"/>
        <w:rPr>
          <w:rFonts w:asciiTheme="minorHAnsi" w:eastAsiaTheme="minorEastAsia" w:hAnsiTheme="minorHAnsi" w:cstheme="minorBidi"/>
          <w:kern w:val="2"/>
          <w:sz w:val="24"/>
          <w:szCs w:val="24"/>
          <w14:ligatures w14:val="standardContextual"/>
        </w:rPr>
      </w:pPr>
      <w:r>
        <w:t>9.2.1.40</w:t>
      </w:r>
      <w:r>
        <w:rPr>
          <w:rFonts w:asciiTheme="minorHAnsi" w:eastAsiaTheme="minorEastAsia" w:hAnsiTheme="minorHAnsi" w:cstheme="minorBidi"/>
          <w:kern w:val="2"/>
          <w:sz w:val="24"/>
          <w:szCs w:val="24"/>
          <w14:ligatures w14:val="standardContextual"/>
        </w:rPr>
        <w:tab/>
      </w:r>
      <w:r>
        <w:t>UE Security Capabilities</w:t>
      </w:r>
      <w:r>
        <w:tab/>
      </w:r>
      <w:r>
        <w:fldChar w:fldCharType="begin" w:fldLock="1"/>
      </w:r>
      <w:r>
        <w:instrText xml:space="preserve"> PAGEREF _Toc170752419 \h </w:instrText>
      </w:r>
      <w:r>
        <w:fldChar w:fldCharType="separate"/>
      </w:r>
      <w:r>
        <w:t>178</w:t>
      </w:r>
      <w:r>
        <w:fldChar w:fldCharType="end"/>
      </w:r>
    </w:p>
    <w:p w14:paraId="0CE43D93" w14:textId="4870EEDA" w:rsidR="00A56828" w:rsidRDefault="00A56828">
      <w:pPr>
        <w:pStyle w:val="TOC4"/>
        <w:rPr>
          <w:rFonts w:asciiTheme="minorHAnsi" w:eastAsiaTheme="minorEastAsia" w:hAnsiTheme="minorHAnsi" w:cstheme="minorBidi"/>
          <w:kern w:val="2"/>
          <w:sz w:val="24"/>
          <w:szCs w:val="24"/>
          <w14:ligatures w14:val="standardContextual"/>
        </w:rPr>
      </w:pPr>
      <w:r>
        <w:t>9.2.1.41</w:t>
      </w:r>
      <w:r>
        <w:rPr>
          <w:rFonts w:asciiTheme="minorHAnsi" w:eastAsiaTheme="minorEastAsia" w:hAnsiTheme="minorHAnsi" w:cstheme="minorBidi"/>
          <w:kern w:val="2"/>
          <w:sz w:val="24"/>
          <w:szCs w:val="24"/>
          <w14:ligatures w14:val="standardContextual"/>
        </w:rPr>
        <w:tab/>
      </w:r>
      <w:r>
        <w:t>Security Key</w:t>
      </w:r>
      <w:r>
        <w:tab/>
      </w:r>
      <w:r>
        <w:fldChar w:fldCharType="begin" w:fldLock="1"/>
      </w:r>
      <w:r>
        <w:instrText xml:space="preserve"> PAGEREF _Toc170752420 \h </w:instrText>
      </w:r>
      <w:r>
        <w:fldChar w:fldCharType="separate"/>
      </w:r>
      <w:r>
        <w:t>179</w:t>
      </w:r>
      <w:r>
        <w:fldChar w:fldCharType="end"/>
      </w:r>
    </w:p>
    <w:p w14:paraId="2B1AEB39" w14:textId="1CAF1FC7" w:rsidR="00A56828" w:rsidRDefault="00A56828">
      <w:pPr>
        <w:pStyle w:val="TOC4"/>
        <w:rPr>
          <w:rFonts w:asciiTheme="minorHAnsi" w:eastAsiaTheme="minorEastAsia" w:hAnsiTheme="minorHAnsi" w:cstheme="minorBidi"/>
          <w:kern w:val="2"/>
          <w:sz w:val="24"/>
          <w:szCs w:val="24"/>
          <w14:ligatures w14:val="standardContextual"/>
        </w:rPr>
      </w:pPr>
      <w:r>
        <w:t>9.2.1.42</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_Toc170752421 \h </w:instrText>
      </w:r>
      <w:r>
        <w:fldChar w:fldCharType="separate"/>
      </w:r>
      <w:r>
        <w:t>179</w:t>
      </w:r>
      <w:r>
        <w:fldChar w:fldCharType="end"/>
      </w:r>
    </w:p>
    <w:p w14:paraId="42BEB3BD" w14:textId="7CA2FEBB" w:rsidR="00A56828" w:rsidRDefault="00A56828">
      <w:pPr>
        <w:pStyle w:val="TOC4"/>
        <w:rPr>
          <w:rFonts w:asciiTheme="minorHAnsi" w:eastAsiaTheme="minorEastAsia" w:hAnsiTheme="minorHAnsi" w:cstheme="minorBidi"/>
          <w:kern w:val="2"/>
          <w:sz w:val="24"/>
          <w:szCs w:val="24"/>
          <w14:ligatures w14:val="standardContextual"/>
        </w:rPr>
      </w:pPr>
      <w:r>
        <w:t>9.2.1.43</w:t>
      </w:r>
      <w:r>
        <w:rPr>
          <w:rFonts w:asciiTheme="minorHAnsi" w:eastAsiaTheme="minorEastAsia" w:hAnsiTheme="minorHAnsi" w:cstheme="minorBidi"/>
          <w:kern w:val="2"/>
          <w:sz w:val="24"/>
          <w:szCs w:val="24"/>
          <w14:ligatures w14:val="standardContextual"/>
        </w:rPr>
        <w:tab/>
      </w:r>
      <w:r>
        <w:t>Last Visited Cell Information</w:t>
      </w:r>
      <w:r>
        <w:tab/>
      </w:r>
      <w:r>
        <w:fldChar w:fldCharType="begin" w:fldLock="1"/>
      </w:r>
      <w:r>
        <w:instrText xml:space="preserve"> PAGEREF _Toc170752422 \h </w:instrText>
      </w:r>
      <w:r>
        <w:fldChar w:fldCharType="separate"/>
      </w:r>
      <w:r>
        <w:t>179</w:t>
      </w:r>
      <w:r>
        <w:fldChar w:fldCharType="end"/>
      </w:r>
    </w:p>
    <w:p w14:paraId="29021ED2" w14:textId="2C676D08" w:rsidR="00A56828" w:rsidRDefault="00A56828">
      <w:pPr>
        <w:pStyle w:val="TOC4"/>
        <w:rPr>
          <w:rFonts w:asciiTheme="minorHAnsi" w:eastAsiaTheme="minorEastAsia" w:hAnsiTheme="minorHAnsi" w:cstheme="minorBidi"/>
          <w:kern w:val="2"/>
          <w:sz w:val="24"/>
          <w:szCs w:val="24"/>
          <w14:ligatures w14:val="standardContextual"/>
        </w:rPr>
      </w:pPr>
      <w:r>
        <w:t>9.2.1.43a</w:t>
      </w:r>
      <w:r>
        <w:rPr>
          <w:rFonts w:asciiTheme="minorHAnsi" w:eastAsiaTheme="minorEastAsia" w:hAnsiTheme="minorHAnsi" w:cstheme="minorBidi"/>
          <w:kern w:val="2"/>
          <w:sz w:val="24"/>
          <w:szCs w:val="24"/>
          <w14:ligatures w14:val="standardContextual"/>
        </w:rPr>
        <w:tab/>
      </w:r>
      <w:r>
        <w:t>Last Visited E-UTRAN Cell Information</w:t>
      </w:r>
      <w:r>
        <w:tab/>
      </w:r>
      <w:r>
        <w:fldChar w:fldCharType="begin" w:fldLock="1"/>
      </w:r>
      <w:r>
        <w:instrText xml:space="preserve"> PAGEREF _Toc170752423 \h </w:instrText>
      </w:r>
      <w:r>
        <w:fldChar w:fldCharType="separate"/>
      </w:r>
      <w:r>
        <w:t>180</w:t>
      </w:r>
      <w:r>
        <w:fldChar w:fldCharType="end"/>
      </w:r>
    </w:p>
    <w:p w14:paraId="51652ADD" w14:textId="0A484EDC" w:rsidR="00A56828" w:rsidRDefault="00A56828">
      <w:pPr>
        <w:pStyle w:val="TOC4"/>
        <w:rPr>
          <w:rFonts w:asciiTheme="minorHAnsi" w:eastAsiaTheme="minorEastAsia" w:hAnsiTheme="minorHAnsi" w:cstheme="minorBidi"/>
          <w:kern w:val="2"/>
          <w:sz w:val="24"/>
          <w:szCs w:val="24"/>
          <w14:ligatures w14:val="standardContextual"/>
        </w:rPr>
      </w:pPr>
      <w:r>
        <w:t>9.2.1.43b</w:t>
      </w:r>
      <w:r>
        <w:rPr>
          <w:rFonts w:asciiTheme="minorHAnsi" w:eastAsiaTheme="minorEastAsia" w:hAnsiTheme="minorHAnsi" w:cstheme="minorBidi"/>
          <w:kern w:val="2"/>
          <w:sz w:val="24"/>
          <w:szCs w:val="24"/>
          <w14:ligatures w14:val="standardContextual"/>
        </w:rPr>
        <w:tab/>
      </w:r>
      <w:r>
        <w:t>Last Visited GERAN Cell Information</w:t>
      </w:r>
      <w:r>
        <w:tab/>
      </w:r>
      <w:r>
        <w:fldChar w:fldCharType="begin" w:fldLock="1"/>
      </w:r>
      <w:r>
        <w:instrText xml:space="preserve"> PAGEREF _Toc170752424 \h </w:instrText>
      </w:r>
      <w:r>
        <w:fldChar w:fldCharType="separate"/>
      </w:r>
      <w:r>
        <w:t>180</w:t>
      </w:r>
      <w:r>
        <w:fldChar w:fldCharType="end"/>
      </w:r>
    </w:p>
    <w:p w14:paraId="312A528D" w14:textId="61020312" w:rsidR="00A56828" w:rsidRDefault="00A56828">
      <w:pPr>
        <w:pStyle w:val="TOC4"/>
        <w:rPr>
          <w:rFonts w:asciiTheme="minorHAnsi" w:eastAsiaTheme="minorEastAsia" w:hAnsiTheme="minorHAnsi" w:cstheme="minorBidi"/>
          <w:kern w:val="2"/>
          <w:sz w:val="24"/>
          <w:szCs w:val="24"/>
          <w14:ligatures w14:val="standardContextual"/>
        </w:rPr>
      </w:pPr>
      <w:r>
        <w:t>9.2.1.44</w:t>
      </w:r>
      <w:r>
        <w:rPr>
          <w:rFonts w:asciiTheme="minorHAnsi" w:eastAsiaTheme="minorEastAsia" w:hAnsiTheme="minorHAnsi" w:cstheme="minorBidi"/>
          <w:kern w:val="2"/>
          <w:sz w:val="24"/>
          <w:szCs w:val="24"/>
          <w14:ligatures w14:val="standardContextual"/>
        </w:rPr>
        <w:tab/>
      </w:r>
      <w:r>
        <w:t>Message Identifier</w:t>
      </w:r>
      <w:r>
        <w:tab/>
      </w:r>
      <w:r>
        <w:fldChar w:fldCharType="begin" w:fldLock="1"/>
      </w:r>
      <w:r>
        <w:instrText xml:space="preserve"> PAGEREF _Toc170752425 \h </w:instrText>
      </w:r>
      <w:r>
        <w:fldChar w:fldCharType="separate"/>
      </w:r>
      <w:r>
        <w:t>180</w:t>
      </w:r>
      <w:r>
        <w:fldChar w:fldCharType="end"/>
      </w:r>
    </w:p>
    <w:p w14:paraId="3FADC523" w14:textId="0D709F8B" w:rsidR="00A56828" w:rsidRDefault="00A56828">
      <w:pPr>
        <w:pStyle w:val="TOC4"/>
        <w:rPr>
          <w:rFonts w:asciiTheme="minorHAnsi" w:eastAsiaTheme="minorEastAsia" w:hAnsiTheme="minorHAnsi" w:cstheme="minorBidi"/>
          <w:kern w:val="2"/>
          <w:sz w:val="24"/>
          <w:szCs w:val="24"/>
          <w14:ligatures w14:val="standardContextual"/>
        </w:rPr>
      </w:pPr>
      <w:r>
        <w:t>9.2.1.45</w:t>
      </w:r>
      <w:r>
        <w:rPr>
          <w:rFonts w:asciiTheme="minorHAnsi" w:eastAsiaTheme="minorEastAsia" w:hAnsiTheme="minorHAnsi" w:cstheme="minorBidi"/>
          <w:kern w:val="2"/>
          <w:sz w:val="24"/>
          <w:szCs w:val="24"/>
          <w14:ligatures w14:val="standardContextual"/>
        </w:rPr>
        <w:tab/>
      </w:r>
      <w:r>
        <w:t>Serial Number</w:t>
      </w:r>
      <w:r>
        <w:tab/>
      </w:r>
      <w:r>
        <w:fldChar w:fldCharType="begin" w:fldLock="1"/>
      </w:r>
      <w:r>
        <w:instrText xml:space="preserve"> PAGEREF _Toc170752426 \h </w:instrText>
      </w:r>
      <w:r>
        <w:fldChar w:fldCharType="separate"/>
      </w:r>
      <w:r>
        <w:t>181</w:t>
      </w:r>
      <w:r>
        <w:fldChar w:fldCharType="end"/>
      </w:r>
    </w:p>
    <w:p w14:paraId="0870A85C" w14:textId="4B5242D6" w:rsidR="00A56828" w:rsidRDefault="00A56828">
      <w:pPr>
        <w:pStyle w:val="TOC4"/>
        <w:rPr>
          <w:rFonts w:asciiTheme="minorHAnsi" w:eastAsiaTheme="minorEastAsia" w:hAnsiTheme="minorHAnsi" w:cstheme="minorBidi"/>
          <w:kern w:val="2"/>
          <w:sz w:val="24"/>
          <w:szCs w:val="24"/>
          <w14:ligatures w14:val="standardContextual"/>
        </w:rPr>
      </w:pPr>
      <w:r>
        <w:t>9.2.1.46</w:t>
      </w:r>
      <w:r>
        <w:rPr>
          <w:rFonts w:asciiTheme="minorHAnsi" w:eastAsiaTheme="minorEastAsia" w:hAnsiTheme="minorHAnsi" w:cstheme="minorBidi"/>
          <w:kern w:val="2"/>
          <w:sz w:val="24"/>
          <w:szCs w:val="24"/>
          <w14:ligatures w14:val="standardContextual"/>
        </w:rPr>
        <w:tab/>
      </w:r>
      <w:r>
        <w:t>Warning Area List</w:t>
      </w:r>
      <w:r>
        <w:tab/>
      </w:r>
      <w:r>
        <w:fldChar w:fldCharType="begin" w:fldLock="1"/>
      </w:r>
      <w:r>
        <w:instrText xml:space="preserve"> PAGEREF _Toc170752427 \h </w:instrText>
      </w:r>
      <w:r>
        <w:fldChar w:fldCharType="separate"/>
      </w:r>
      <w:r>
        <w:t>181</w:t>
      </w:r>
      <w:r>
        <w:fldChar w:fldCharType="end"/>
      </w:r>
    </w:p>
    <w:p w14:paraId="64F78053" w14:textId="48CFFC15" w:rsidR="00A56828" w:rsidRDefault="00A56828">
      <w:pPr>
        <w:pStyle w:val="TOC4"/>
        <w:rPr>
          <w:rFonts w:asciiTheme="minorHAnsi" w:eastAsiaTheme="minorEastAsia" w:hAnsiTheme="minorHAnsi" w:cstheme="minorBidi"/>
          <w:kern w:val="2"/>
          <w:sz w:val="24"/>
          <w:szCs w:val="24"/>
          <w14:ligatures w14:val="standardContextual"/>
        </w:rPr>
      </w:pPr>
      <w:r>
        <w:t>9.2.1.47</w:t>
      </w:r>
      <w:r>
        <w:rPr>
          <w:rFonts w:asciiTheme="minorHAnsi" w:eastAsiaTheme="minorEastAsia" w:hAnsiTheme="minorHAnsi" w:cstheme="minorBidi"/>
          <w:kern w:val="2"/>
          <w:sz w:val="24"/>
          <w:szCs w:val="24"/>
          <w14:ligatures w14:val="standardContextual"/>
        </w:rPr>
        <w:tab/>
      </w:r>
      <w:r>
        <w:t>Emergency Area ID</w:t>
      </w:r>
      <w:r>
        <w:tab/>
      </w:r>
      <w:r>
        <w:fldChar w:fldCharType="begin" w:fldLock="1"/>
      </w:r>
      <w:r>
        <w:instrText xml:space="preserve"> PAGEREF _Toc170752428 \h </w:instrText>
      </w:r>
      <w:r>
        <w:fldChar w:fldCharType="separate"/>
      </w:r>
      <w:r>
        <w:t>181</w:t>
      </w:r>
      <w:r>
        <w:fldChar w:fldCharType="end"/>
      </w:r>
    </w:p>
    <w:p w14:paraId="0602E51F" w14:textId="61156635" w:rsidR="00A56828" w:rsidRDefault="00A56828">
      <w:pPr>
        <w:pStyle w:val="TOC4"/>
        <w:rPr>
          <w:rFonts w:asciiTheme="minorHAnsi" w:eastAsiaTheme="minorEastAsia" w:hAnsiTheme="minorHAnsi" w:cstheme="minorBidi"/>
          <w:kern w:val="2"/>
          <w:sz w:val="24"/>
          <w:szCs w:val="24"/>
          <w14:ligatures w14:val="standardContextual"/>
        </w:rPr>
      </w:pPr>
      <w:r>
        <w:t>9.2.1.48</w:t>
      </w:r>
      <w:r>
        <w:rPr>
          <w:rFonts w:asciiTheme="minorHAnsi" w:eastAsiaTheme="minorEastAsia" w:hAnsiTheme="minorHAnsi" w:cstheme="minorBidi"/>
          <w:kern w:val="2"/>
          <w:sz w:val="24"/>
          <w:szCs w:val="24"/>
          <w14:ligatures w14:val="standardContextual"/>
        </w:rPr>
        <w:tab/>
      </w:r>
      <w:r>
        <w:t>Repetition Period</w:t>
      </w:r>
      <w:r>
        <w:tab/>
      </w:r>
      <w:r>
        <w:fldChar w:fldCharType="begin" w:fldLock="1"/>
      </w:r>
      <w:r>
        <w:instrText xml:space="preserve"> PAGEREF _Toc170752429 \h </w:instrText>
      </w:r>
      <w:r>
        <w:fldChar w:fldCharType="separate"/>
      </w:r>
      <w:r>
        <w:t>181</w:t>
      </w:r>
      <w:r>
        <w:fldChar w:fldCharType="end"/>
      </w:r>
    </w:p>
    <w:p w14:paraId="381C7821" w14:textId="24CA63BE" w:rsidR="00A56828" w:rsidRDefault="00A56828">
      <w:pPr>
        <w:pStyle w:val="TOC4"/>
        <w:rPr>
          <w:rFonts w:asciiTheme="minorHAnsi" w:eastAsiaTheme="minorEastAsia" w:hAnsiTheme="minorHAnsi" w:cstheme="minorBidi"/>
          <w:kern w:val="2"/>
          <w:sz w:val="24"/>
          <w:szCs w:val="24"/>
          <w14:ligatures w14:val="standardContextual"/>
        </w:rPr>
      </w:pPr>
      <w:r>
        <w:t>9.2.1.49</w:t>
      </w:r>
      <w:r>
        <w:rPr>
          <w:rFonts w:asciiTheme="minorHAnsi" w:eastAsiaTheme="minorEastAsia" w:hAnsiTheme="minorHAnsi" w:cstheme="minorBidi"/>
          <w:kern w:val="2"/>
          <w:sz w:val="24"/>
          <w:szCs w:val="24"/>
          <w14:ligatures w14:val="standardContextual"/>
        </w:rPr>
        <w:tab/>
      </w:r>
      <w:r>
        <w:t>Number of Broadcasts Requested</w:t>
      </w:r>
      <w:r>
        <w:tab/>
      </w:r>
      <w:r>
        <w:fldChar w:fldCharType="begin" w:fldLock="1"/>
      </w:r>
      <w:r>
        <w:instrText xml:space="preserve"> PAGEREF _Toc170752430 \h </w:instrText>
      </w:r>
      <w:r>
        <w:fldChar w:fldCharType="separate"/>
      </w:r>
      <w:r>
        <w:t>182</w:t>
      </w:r>
      <w:r>
        <w:fldChar w:fldCharType="end"/>
      </w:r>
    </w:p>
    <w:p w14:paraId="373967B9" w14:textId="71C25E67" w:rsidR="00A56828" w:rsidRDefault="00A56828">
      <w:pPr>
        <w:pStyle w:val="TOC4"/>
        <w:rPr>
          <w:rFonts w:asciiTheme="minorHAnsi" w:eastAsiaTheme="minorEastAsia" w:hAnsiTheme="minorHAnsi" w:cstheme="minorBidi"/>
          <w:kern w:val="2"/>
          <w:sz w:val="24"/>
          <w:szCs w:val="24"/>
          <w14:ligatures w14:val="standardContextual"/>
        </w:rPr>
      </w:pPr>
      <w:r>
        <w:t>9.2.1.50</w:t>
      </w:r>
      <w:r>
        <w:rPr>
          <w:rFonts w:asciiTheme="minorHAnsi" w:eastAsiaTheme="minorEastAsia" w:hAnsiTheme="minorHAnsi" w:cstheme="minorBidi"/>
          <w:kern w:val="2"/>
          <w:sz w:val="24"/>
          <w:szCs w:val="24"/>
          <w14:ligatures w14:val="standardContextual"/>
        </w:rPr>
        <w:tab/>
      </w:r>
      <w:r>
        <w:t>Warning Type</w:t>
      </w:r>
      <w:r>
        <w:tab/>
      </w:r>
      <w:r>
        <w:fldChar w:fldCharType="begin" w:fldLock="1"/>
      </w:r>
      <w:r>
        <w:instrText xml:space="preserve"> PAGEREF _Toc170752431 \h </w:instrText>
      </w:r>
      <w:r>
        <w:fldChar w:fldCharType="separate"/>
      </w:r>
      <w:r>
        <w:t>182</w:t>
      </w:r>
      <w:r>
        <w:fldChar w:fldCharType="end"/>
      </w:r>
    </w:p>
    <w:p w14:paraId="304D06F7" w14:textId="0C924691" w:rsidR="00A56828" w:rsidRDefault="00A56828">
      <w:pPr>
        <w:pStyle w:val="TOC4"/>
        <w:rPr>
          <w:rFonts w:asciiTheme="minorHAnsi" w:eastAsiaTheme="minorEastAsia" w:hAnsiTheme="minorHAnsi" w:cstheme="minorBidi"/>
          <w:kern w:val="2"/>
          <w:sz w:val="24"/>
          <w:szCs w:val="24"/>
          <w14:ligatures w14:val="standardContextual"/>
        </w:rPr>
      </w:pPr>
      <w:r>
        <w:t>9.2.1.51</w:t>
      </w:r>
      <w:r>
        <w:rPr>
          <w:rFonts w:asciiTheme="minorHAnsi" w:eastAsiaTheme="minorEastAsia" w:hAnsiTheme="minorHAnsi" w:cstheme="minorBidi"/>
          <w:kern w:val="2"/>
          <w:sz w:val="24"/>
          <w:szCs w:val="24"/>
          <w14:ligatures w14:val="standardContextual"/>
        </w:rPr>
        <w:tab/>
      </w:r>
      <w:r>
        <w:t>Warning Security Information</w:t>
      </w:r>
      <w:r>
        <w:tab/>
      </w:r>
      <w:r>
        <w:fldChar w:fldCharType="begin" w:fldLock="1"/>
      </w:r>
      <w:r>
        <w:instrText xml:space="preserve"> PAGEREF _Toc170752432 \h </w:instrText>
      </w:r>
      <w:r>
        <w:fldChar w:fldCharType="separate"/>
      </w:r>
      <w:r>
        <w:t>182</w:t>
      </w:r>
      <w:r>
        <w:fldChar w:fldCharType="end"/>
      </w:r>
    </w:p>
    <w:p w14:paraId="1610F4A5" w14:textId="1F5FEF07" w:rsidR="00A56828" w:rsidRDefault="00A56828">
      <w:pPr>
        <w:pStyle w:val="TOC4"/>
        <w:rPr>
          <w:rFonts w:asciiTheme="minorHAnsi" w:eastAsiaTheme="minorEastAsia" w:hAnsiTheme="minorHAnsi" w:cstheme="minorBidi"/>
          <w:kern w:val="2"/>
          <w:sz w:val="24"/>
          <w:szCs w:val="24"/>
          <w14:ligatures w14:val="standardContextual"/>
        </w:rPr>
      </w:pPr>
      <w:r>
        <w:t>9.2.1.52</w:t>
      </w:r>
      <w:r>
        <w:rPr>
          <w:rFonts w:asciiTheme="minorHAnsi" w:eastAsiaTheme="minorEastAsia" w:hAnsiTheme="minorHAnsi" w:cstheme="minorBidi"/>
          <w:kern w:val="2"/>
          <w:sz w:val="24"/>
          <w:szCs w:val="24"/>
          <w14:ligatures w14:val="standardContextual"/>
        </w:rPr>
        <w:tab/>
      </w:r>
      <w:r>
        <w:t>Data Coding Scheme</w:t>
      </w:r>
      <w:r>
        <w:tab/>
      </w:r>
      <w:r>
        <w:fldChar w:fldCharType="begin" w:fldLock="1"/>
      </w:r>
      <w:r>
        <w:instrText xml:space="preserve"> PAGEREF _Toc170752433 \h </w:instrText>
      </w:r>
      <w:r>
        <w:fldChar w:fldCharType="separate"/>
      </w:r>
      <w:r>
        <w:t>182</w:t>
      </w:r>
      <w:r>
        <w:fldChar w:fldCharType="end"/>
      </w:r>
    </w:p>
    <w:p w14:paraId="23861949" w14:textId="6CA30668" w:rsidR="00A56828" w:rsidRDefault="00A56828">
      <w:pPr>
        <w:pStyle w:val="TOC4"/>
        <w:rPr>
          <w:rFonts w:asciiTheme="minorHAnsi" w:eastAsiaTheme="minorEastAsia" w:hAnsiTheme="minorHAnsi" w:cstheme="minorBidi"/>
          <w:kern w:val="2"/>
          <w:sz w:val="24"/>
          <w:szCs w:val="24"/>
          <w14:ligatures w14:val="standardContextual"/>
        </w:rPr>
      </w:pPr>
      <w:r>
        <w:t>9.2.1.53</w:t>
      </w:r>
      <w:r>
        <w:rPr>
          <w:rFonts w:asciiTheme="minorHAnsi" w:eastAsiaTheme="minorEastAsia" w:hAnsiTheme="minorHAnsi" w:cstheme="minorBidi"/>
          <w:kern w:val="2"/>
          <w:sz w:val="24"/>
          <w:szCs w:val="24"/>
          <w14:ligatures w14:val="standardContextual"/>
        </w:rPr>
        <w:tab/>
      </w:r>
      <w:r>
        <w:t>Warning Message Contents</w:t>
      </w:r>
      <w:r>
        <w:tab/>
      </w:r>
      <w:r>
        <w:fldChar w:fldCharType="begin" w:fldLock="1"/>
      </w:r>
      <w:r>
        <w:instrText xml:space="preserve"> PAGEREF _Toc170752434 \h </w:instrText>
      </w:r>
      <w:r>
        <w:fldChar w:fldCharType="separate"/>
      </w:r>
      <w:r>
        <w:t>182</w:t>
      </w:r>
      <w:r>
        <w:fldChar w:fldCharType="end"/>
      </w:r>
    </w:p>
    <w:p w14:paraId="6A84D9F6" w14:textId="22E2FC98" w:rsidR="00A56828" w:rsidRDefault="00A56828">
      <w:pPr>
        <w:pStyle w:val="TOC4"/>
        <w:rPr>
          <w:rFonts w:asciiTheme="minorHAnsi" w:eastAsiaTheme="minorEastAsia" w:hAnsiTheme="minorHAnsi" w:cstheme="minorBidi"/>
          <w:kern w:val="2"/>
          <w:sz w:val="24"/>
          <w:szCs w:val="24"/>
          <w14:ligatures w14:val="standardContextual"/>
        </w:rPr>
      </w:pPr>
      <w:r>
        <w:t>9.2.1.54</w:t>
      </w:r>
      <w:r>
        <w:rPr>
          <w:rFonts w:asciiTheme="minorHAnsi" w:eastAsiaTheme="minorEastAsia" w:hAnsiTheme="minorHAnsi" w:cstheme="minorBidi"/>
          <w:kern w:val="2"/>
          <w:sz w:val="24"/>
          <w:szCs w:val="24"/>
          <w14:ligatures w14:val="standardContextual"/>
        </w:rPr>
        <w:tab/>
      </w:r>
      <w:r>
        <w:t>Broadcast Completed Area List</w:t>
      </w:r>
      <w:r>
        <w:tab/>
      </w:r>
      <w:r>
        <w:fldChar w:fldCharType="begin" w:fldLock="1"/>
      </w:r>
      <w:r>
        <w:instrText xml:space="preserve"> PAGEREF _Toc170752435 \h </w:instrText>
      </w:r>
      <w:r>
        <w:fldChar w:fldCharType="separate"/>
      </w:r>
      <w:r>
        <w:t>182</w:t>
      </w:r>
      <w:r>
        <w:fldChar w:fldCharType="end"/>
      </w:r>
    </w:p>
    <w:p w14:paraId="05AAA769" w14:textId="17D8AA9D" w:rsidR="00A56828" w:rsidRDefault="00A56828">
      <w:pPr>
        <w:pStyle w:val="TOC4"/>
        <w:rPr>
          <w:rFonts w:asciiTheme="minorHAnsi" w:eastAsiaTheme="minorEastAsia" w:hAnsiTheme="minorHAnsi" w:cstheme="minorBidi"/>
          <w:kern w:val="2"/>
          <w:sz w:val="24"/>
          <w:szCs w:val="24"/>
          <w14:ligatures w14:val="standardContextual"/>
        </w:rPr>
      </w:pPr>
      <w:r>
        <w:t>9.2.1.55</w:t>
      </w:r>
      <w:r>
        <w:rPr>
          <w:rFonts w:asciiTheme="minorHAnsi" w:eastAsiaTheme="minorEastAsia" w:hAnsiTheme="minorHAnsi" w:cstheme="minorBidi"/>
          <w:kern w:val="2"/>
          <w:sz w:val="24"/>
          <w:szCs w:val="24"/>
          <w14:ligatures w14:val="standardContextual"/>
        </w:rPr>
        <w:tab/>
      </w:r>
      <w:r>
        <w:t>Inter-system Information Transfer Type</w:t>
      </w:r>
      <w:r>
        <w:tab/>
      </w:r>
      <w:r>
        <w:fldChar w:fldCharType="begin" w:fldLock="1"/>
      </w:r>
      <w:r>
        <w:instrText xml:space="preserve"> PAGEREF _Toc170752436 \h </w:instrText>
      </w:r>
      <w:r>
        <w:fldChar w:fldCharType="separate"/>
      </w:r>
      <w:r>
        <w:t>183</w:t>
      </w:r>
      <w:r>
        <w:fldChar w:fldCharType="end"/>
      </w:r>
    </w:p>
    <w:p w14:paraId="7EE50FFA" w14:textId="3248139A" w:rsidR="00A56828" w:rsidRDefault="00A56828">
      <w:pPr>
        <w:pStyle w:val="TOC4"/>
        <w:rPr>
          <w:rFonts w:asciiTheme="minorHAnsi" w:eastAsiaTheme="minorEastAsia" w:hAnsiTheme="minorHAnsi" w:cstheme="minorBidi"/>
          <w:kern w:val="2"/>
          <w:sz w:val="24"/>
          <w:szCs w:val="24"/>
          <w14:ligatures w14:val="standardContextual"/>
        </w:rPr>
      </w:pPr>
      <w:r>
        <w:t>9.2.1.56</w:t>
      </w:r>
      <w:r>
        <w:rPr>
          <w:rFonts w:asciiTheme="minorHAnsi" w:eastAsiaTheme="minorEastAsia" w:hAnsiTheme="minorHAnsi" w:cstheme="minorBidi"/>
          <w:kern w:val="2"/>
          <w:sz w:val="24"/>
          <w:szCs w:val="24"/>
          <w14:ligatures w14:val="standardContextual"/>
        </w:rPr>
        <w:tab/>
      </w:r>
      <w:r>
        <w:t>Source To Target Transparent Container</w:t>
      </w:r>
      <w:r>
        <w:tab/>
      </w:r>
      <w:r>
        <w:fldChar w:fldCharType="begin" w:fldLock="1"/>
      </w:r>
      <w:r>
        <w:instrText xml:space="preserve"> PAGEREF _Toc170752437 \h </w:instrText>
      </w:r>
      <w:r>
        <w:fldChar w:fldCharType="separate"/>
      </w:r>
      <w:r>
        <w:t>183</w:t>
      </w:r>
      <w:r>
        <w:fldChar w:fldCharType="end"/>
      </w:r>
    </w:p>
    <w:p w14:paraId="34A2E9CD" w14:textId="70E21E74" w:rsidR="00A56828" w:rsidRDefault="00A56828">
      <w:pPr>
        <w:pStyle w:val="TOC4"/>
        <w:rPr>
          <w:rFonts w:asciiTheme="minorHAnsi" w:eastAsiaTheme="minorEastAsia" w:hAnsiTheme="minorHAnsi" w:cstheme="minorBidi"/>
          <w:kern w:val="2"/>
          <w:sz w:val="24"/>
          <w:szCs w:val="24"/>
          <w14:ligatures w14:val="standardContextual"/>
        </w:rPr>
      </w:pPr>
      <w:r>
        <w:t>9.2.1.57</w:t>
      </w:r>
      <w:r>
        <w:rPr>
          <w:rFonts w:asciiTheme="minorHAnsi" w:eastAsiaTheme="minorEastAsia" w:hAnsiTheme="minorHAnsi" w:cstheme="minorBidi"/>
          <w:kern w:val="2"/>
          <w:sz w:val="24"/>
          <w:szCs w:val="24"/>
          <w14:ligatures w14:val="standardContextual"/>
        </w:rPr>
        <w:tab/>
      </w:r>
      <w:r>
        <w:t>Target To Source Transparent Container</w:t>
      </w:r>
      <w:r>
        <w:tab/>
      </w:r>
      <w:r>
        <w:fldChar w:fldCharType="begin" w:fldLock="1"/>
      </w:r>
      <w:r>
        <w:instrText xml:space="preserve"> PAGEREF _Toc170752438 \h </w:instrText>
      </w:r>
      <w:r>
        <w:fldChar w:fldCharType="separate"/>
      </w:r>
      <w:r>
        <w:t>184</w:t>
      </w:r>
      <w:r>
        <w:fldChar w:fldCharType="end"/>
      </w:r>
    </w:p>
    <w:p w14:paraId="68F01A3D" w14:textId="648D9A9C" w:rsidR="00A56828" w:rsidRDefault="00A56828">
      <w:pPr>
        <w:pStyle w:val="TOC4"/>
        <w:rPr>
          <w:rFonts w:asciiTheme="minorHAnsi" w:eastAsiaTheme="minorEastAsia" w:hAnsiTheme="minorHAnsi" w:cstheme="minorBidi"/>
          <w:kern w:val="2"/>
          <w:sz w:val="24"/>
          <w:szCs w:val="24"/>
          <w14:ligatures w14:val="standardContextual"/>
        </w:rPr>
      </w:pPr>
      <w:r>
        <w:t>9.2.1.58</w:t>
      </w:r>
      <w:r>
        <w:rPr>
          <w:rFonts w:asciiTheme="minorHAnsi" w:eastAsiaTheme="minorEastAsia" w:hAnsiTheme="minorHAnsi" w:cstheme="minorBidi"/>
          <w:kern w:val="2"/>
          <w:sz w:val="24"/>
          <w:szCs w:val="24"/>
          <w14:ligatures w14:val="standardContextual"/>
        </w:rPr>
        <w:tab/>
      </w:r>
      <w:r>
        <w:t>SRVCC Operation Possible</w:t>
      </w:r>
      <w:r>
        <w:tab/>
      </w:r>
      <w:r>
        <w:fldChar w:fldCharType="begin" w:fldLock="1"/>
      </w:r>
      <w:r>
        <w:instrText xml:space="preserve"> PAGEREF _Toc170752439 \h </w:instrText>
      </w:r>
      <w:r>
        <w:fldChar w:fldCharType="separate"/>
      </w:r>
      <w:r>
        <w:t>184</w:t>
      </w:r>
      <w:r>
        <w:fldChar w:fldCharType="end"/>
      </w:r>
    </w:p>
    <w:p w14:paraId="5E2B7BE9" w14:textId="17B5BD9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9.2.1.59</w:t>
      </w:r>
      <w:r>
        <w:rPr>
          <w:rFonts w:asciiTheme="minorHAnsi" w:eastAsiaTheme="minorEastAsia" w:hAnsiTheme="minorHAnsi" w:cstheme="minorBidi"/>
          <w:kern w:val="2"/>
          <w:sz w:val="24"/>
          <w:szCs w:val="24"/>
          <w14:ligatures w14:val="standardContextual"/>
        </w:rPr>
        <w:tab/>
      </w:r>
      <w:r w:rsidRPr="004A110D">
        <w:rPr>
          <w:rFonts w:eastAsia="Batang"/>
        </w:rPr>
        <w:t>SRVCC HO Indication</w:t>
      </w:r>
      <w:r>
        <w:tab/>
      </w:r>
      <w:r>
        <w:fldChar w:fldCharType="begin" w:fldLock="1"/>
      </w:r>
      <w:r>
        <w:instrText xml:space="preserve"> PAGEREF _Toc170752440 \h </w:instrText>
      </w:r>
      <w:r>
        <w:fldChar w:fldCharType="separate"/>
      </w:r>
      <w:r>
        <w:t>185</w:t>
      </w:r>
      <w:r>
        <w:fldChar w:fldCharType="end"/>
      </w:r>
    </w:p>
    <w:p w14:paraId="453D8D1C" w14:textId="580EA31A" w:rsidR="00A56828" w:rsidRDefault="00A56828">
      <w:pPr>
        <w:pStyle w:val="TOC4"/>
        <w:rPr>
          <w:rFonts w:asciiTheme="minorHAnsi" w:eastAsiaTheme="minorEastAsia" w:hAnsiTheme="minorHAnsi" w:cstheme="minorBidi"/>
          <w:kern w:val="2"/>
          <w:sz w:val="24"/>
          <w:szCs w:val="24"/>
          <w14:ligatures w14:val="standardContextual"/>
        </w:rPr>
      </w:pPr>
      <w:r>
        <w:t>9.2.1.60</w:t>
      </w:r>
      <w:r>
        <w:rPr>
          <w:rFonts w:asciiTheme="minorHAnsi" w:eastAsiaTheme="minorEastAsia" w:hAnsiTheme="minorHAnsi" w:cstheme="minorBidi"/>
          <w:kern w:val="2"/>
          <w:sz w:val="24"/>
          <w:szCs w:val="24"/>
          <w14:ligatures w14:val="standardContextual"/>
        </w:rPr>
        <w:tab/>
      </w:r>
      <w:r>
        <w:t>Allocation and Retention Priority</w:t>
      </w:r>
      <w:r>
        <w:tab/>
      </w:r>
      <w:r>
        <w:fldChar w:fldCharType="begin" w:fldLock="1"/>
      </w:r>
      <w:r>
        <w:instrText xml:space="preserve"> PAGEREF _Toc170752441 \h </w:instrText>
      </w:r>
      <w:r>
        <w:fldChar w:fldCharType="separate"/>
      </w:r>
      <w:r>
        <w:t>185</w:t>
      </w:r>
      <w:r>
        <w:fldChar w:fldCharType="end"/>
      </w:r>
    </w:p>
    <w:p w14:paraId="655B417D" w14:textId="58C2CEC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9.2.1.61</w:t>
      </w:r>
      <w:r>
        <w:rPr>
          <w:rFonts w:asciiTheme="minorHAnsi" w:eastAsiaTheme="minorEastAsia" w:hAnsiTheme="minorHAnsi" w:cstheme="minorBidi"/>
          <w:kern w:val="2"/>
          <w:sz w:val="24"/>
          <w:szCs w:val="24"/>
          <w14:ligatures w14:val="standardContextual"/>
        </w:rPr>
        <w:tab/>
      </w:r>
      <w:r w:rsidRPr="004A110D">
        <w:rPr>
          <w:rFonts w:eastAsia="Batang"/>
        </w:rPr>
        <w:t>Time to wait</w:t>
      </w:r>
      <w:r>
        <w:tab/>
      </w:r>
      <w:r>
        <w:fldChar w:fldCharType="begin" w:fldLock="1"/>
      </w:r>
      <w:r>
        <w:instrText xml:space="preserve"> PAGEREF _Toc170752442 \h </w:instrText>
      </w:r>
      <w:r>
        <w:fldChar w:fldCharType="separate"/>
      </w:r>
      <w:r>
        <w:t>186</w:t>
      </w:r>
      <w:r>
        <w:fldChar w:fldCharType="end"/>
      </w:r>
    </w:p>
    <w:p w14:paraId="78EC3BD6" w14:textId="7F25A477" w:rsidR="00A56828" w:rsidRDefault="00A56828">
      <w:pPr>
        <w:pStyle w:val="TOC4"/>
        <w:rPr>
          <w:rFonts w:asciiTheme="minorHAnsi" w:eastAsiaTheme="minorEastAsia" w:hAnsiTheme="minorHAnsi" w:cstheme="minorBidi"/>
          <w:kern w:val="2"/>
          <w:sz w:val="24"/>
          <w:szCs w:val="24"/>
          <w14:ligatures w14:val="standardContextual"/>
        </w:rPr>
      </w:pPr>
      <w:r>
        <w:t>9.2.1.62</w:t>
      </w:r>
      <w:r>
        <w:rPr>
          <w:rFonts w:asciiTheme="minorHAnsi" w:eastAsiaTheme="minorEastAsia" w:hAnsiTheme="minorHAnsi" w:cstheme="minorBidi"/>
          <w:kern w:val="2"/>
          <w:sz w:val="24"/>
          <w:szCs w:val="24"/>
          <w14:ligatures w14:val="standardContextual"/>
        </w:rPr>
        <w:tab/>
      </w:r>
      <w:r>
        <w:t>CSG Id</w:t>
      </w:r>
      <w:r>
        <w:tab/>
      </w:r>
      <w:r>
        <w:fldChar w:fldCharType="begin" w:fldLock="1"/>
      </w:r>
      <w:r>
        <w:instrText xml:space="preserve"> PAGEREF _Toc170752443 \h </w:instrText>
      </w:r>
      <w:r>
        <w:fldChar w:fldCharType="separate"/>
      </w:r>
      <w:r>
        <w:t>186</w:t>
      </w:r>
      <w:r>
        <w:fldChar w:fldCharType="end"/>
      </w:r>
    </w:p>
    <w:p w14:paraId="19C0825F" w14:textId="1A8F0F0A" w:rsidR="00A56828" w:rsidRDefault="00A56828">
      <w:pPr>
        <w:pStyle w:val="TOC4"/>
        <w:rPr>
          <w:rFonts w:asciiTheme="minorHAnsi" w:eastAsiaTheme="minorEastAsia" w:hAnsiTheme="minorHAnsi" w:cstheme="minorBidi"/>
          <w:kern w:val="2"/>
          <w:sz w:val="24"/>
          <w:szCs w:val="24"/>
          <w14:ligatures w14:val="standardContextual"/>
        </w:rPr>
      </w:pPr>
      <w:r>
        <w:t>9.2.1.63</w:t>
      </w:r>
      <w:r>
        <w:rPr>
          <w:rFonts w:asciiTheme="minorHAnsi" w:eastAsiaTheme="minorEastAsia" w:hAnsiTheme="minorHAnsi" w:cstheme="minorBidi"/>
          <w:kern w:val="2"/>
          <w:sz w:val="24"/>
          <w:szCs w:val="24"/>
          <w14:ligatures w14:val="standardContextual"/>
        </w:rPr>
        <w:tab/>
      </w:r>
      <w:r>
        <w:t>CSG Id List</w:t>
      </w:r>
      <w:r>
        <w:tab/>
      </w:r>
      <w:r>
        <w:fldChar w:fldCharType="begin" w:fldLock="1"/>
      </w:r>
      <w:r>
        <w:instrText xml:space="preserve"> PAGEREF _Toc170752444 \h </w:instrText>
      </w:r>
      <w:r>
        <w:fldChar w:fldCharType="separate"/>
      </w:r>
      <w:r>
        <w:t>186</w:t>
      </w:r>
      <w:r>
        <w:fldChar w:fldCharType="end"/>
      </w:r>
    </w:p>
    <w:p w14:paraId="09563348" w14:textId="6DED7345" w:rsidR="00A56828" w:rsidRDefault="00A56828">
      <w:pPr>
        <w:pStyle w:val="TOC4"/>
        <w:rPr>
          <w:rFonts w:asciiTheme="minorHAnsi" w:eastAsiaTheme="minorEastAsia" w:hAnsiTheme="minorHAnsi" w:cstheme="minorBidi"/>
          <w:kern w:val="2"/>
          <w:sz w:val="24"/>
          <w:szCs w:val="24"/>
          <w14:ligatures w14:val="standardContextual"/>
        </w:rPr>
      </w:pPr>
      <w:r>
        <w:t>9.2.1.64</w:t>
      </w:r>
      <w:r>
        <w:rPr>
          <w:rFonts w:asciiTheme="minorHAnsi" w:eastAsiaTheme="minorEastAsia" w:hAnsiTheme="minorHAnsi" w:cstheme="minorBidi"/>
          <w:kern w:val="2"/>
          <w:sz w:val="24"/>
          <w:szCs w:val="24"/>
          <w14:ligatures w14:val="standardContextual"/>
        </w:rPr>
        <w:tab/>
      </w:r>
      <w:r>
        <w:t>MS Classmark 2</w:t>
      </w:r>
      <w:r>
        <w:tab/>
      </w:r>
      <w:r>
        <w:fldChar w:fldCharType="begin" w:fldLock="1"/>
      </w:r>
      <w:r>
        <w:instrText xml:space="preserve"> PAGEREF _Toc170752445 \h </w:instrText>
      </w:r>
      <w:r>
        <w:fldChar w:fldCharType="separate"/>
      </w:r>
      <w:r>
        <w:t>186</w:t>
      </w:r>
      <w:r>
        <w:fldChar w:fldCharType="end"/>
      </w:r>
    </w:p>
    <w:p w14:paraId="4AFA108C" w14:textId="42E23F84" w:rsidR="00A56828" w:rsidRDefault="00A56828">
      <w:pPr>
        <w:pStyle w:val="TOC4"/>
        <w:rPr>
          <w:rFonts w:asciiTheme="minorHAnsi" w:eastAsiaTheme="minorEastAsia" w:hAnsiTheme="minorHAnsi" w:cstheme="minorBidi"/>
          <w:kern w:val="2"/>
          <w:sz w:val="24"/>
          <w:szCs w:val="24"/>
          <w14:ligatures w14:val="standardContextual"/>
        </w:rPr>
      </w:pPr>
      <w:r>
        <w:t>9.2.1.65</w:t>
      </w:r>
      <w:r>
        <w:rPr>
          <w:rFonts w:asciiTheme="minorHAnsi" w:eastAsiaTheme="minorEastAsia" w:hAnsiTheme="minorHAnsi" w:cstheme="minorBidi"/>
          <w:kern w:val="2"/>
          <w:sz w:val="24"/>
          <w:szCs w:val="24"/>
          <w14:ligatures w14:val="standardContextual"/>
        </w:rPr>
        <w:tab/>
      </w:r>
      <w:r>
        <w:t>MS Classmark 3</w:t>
      </w:r>
      <w:r>
        <w:tab/>
      </w:r>
      <w:r>
        <w:fldChar w:fldCharType="begin" w:fldLock="1"/>
      </w:r>
      <w:r>
        <w:instrText xml:space="preserve"> PAGEREF _Toc170752446 \h </w:instrText>
      </w:r>
      <w:r>
        <w:fldChar w:fldCharType="separate"/>
      </w:r>
      <w:r>
        <w:t>186</w:t>
      </w:r>
      <w:r>
        <w:fldChar w:fldCharType="end"/>
      </w:r>
    </w:p>
    <w:p w14:paraId="765997F5" w14:textId="03279EEE" w:rsidR="00A56828" w:rsidRDefault="00A56828">
      <w:pPr>
        <w:pStyle w:val="TOC4"/>
        <w:rPr>
          <w:rFonts w:asciiTheme="minorHAnsi" w:eastAsiaTheme="minorEastAsia" w:hAnsiTheme="minorHAnsi" w:cstheme="minorBidi"/>
          <w:kern w:val="2"/>
          <w:sz w:val="24"/>
          <w:szCs w:val="24"/>
          <w14:ligatures w14:val="standardContextual"/>
        </w:rPr>
      </w:pPr>
      <w:r>
        <w:t>9.2.1.66</w:t>
      </w:r>
      <w:r>
        <w:rPr>
          <w:rFonts w:asciiTheme="minorHAnsi" w:eastAsiaTheme="minorEastAsia" w:hAnsiTheme="minorHAnsi" w:cstheme="minorBidi"/>
          <w:kern w:val="2"/>
          <w:sz w:val="24"/>
          <w:szCs w:val="24"/>
          <w14:ligatures w14:val="standardContextual"/>
        </w:rPr>
        <w:tab/>
      </w:r>
      <w:r>
        <w:t>Cell Type</w:t>
      </w:r>
      <w:r>
        <w:tab/>
      </w:r>
      <w:r>
        <w:fldChar w:fldCharType="begin" w:fldLock="1"/>
      </w:r>
      <w:r>
        <w:instrText xml:space="preserve"> PAGEREF _Toc170752447 \h </w:instrText>
      </w:r>
      <w:r>
        <w:fldChar w:fldCharType="separate"/>
      </w:r>
      <w:r>
        <w:t>186</w:t>
      </w:r>
      <w:r>
        <w:fldChar w:fldCharType="end"/>
      </w:r>
    </w:p>
    <w:p w14:paraId="66278EAF" w14:textId="24F1AC8B" w:rsidR="00A56828" w:rsidRDefault="00A56828">
      <w:pPr>
        <w:pStyle w:val="TOC4"/>
        <w:rPr>
          <w:rFonts w:asciiTheme="minorHAnsi" w:eastAsiaTheme="minorEastAsia" w:hAnsiTheme="minorHAnsi" w:cstheme="minorBidi"/>
          <w:kern w:val="2"/>
          <w:sz w:val="24"/>
          <w:szCs w:val="24"/>
          <w14:ligatures w14:val="standardContextual"/>
        </w:rPr>
      </w:pPr>
      <w:r>
        <w:t>9.2.1.67</w:t>
      </w:r>
      <w:r>
        <w:rPr>
          <w:rFonts w:asciiTheme="minorHAnsi" w:eastAsiaTheme="minorEastAsia" w:hAnsiTheme="minorHAnsi" w:cstheme="minorBidi"/>
          <w:kern w:val="2"/>
          <w:sz w:val="24"/>
          <w:szCs w:val="24"/>
          <w14:ligatures w14:val="standardContextual"/>
        </w:rPr>
        <w:tab/>
      </w:r>
      <w:r>
        <w:t>Old BSS to New BSS Information</w:t>
      </w:r>
      <w:r>
        <w:tab/>
      </w:r>
      <w:r>
        <w:fldChar w:fldCharType="begin" w:fldLock="1"/>
      </w:r>
      <w:r>
        <w:instrText xml:space="preserve"> PAGEREF _Toc170752448 \h </w:instrText>
      </w:r>
      <w:r>
        <w:fldChar w:fldCharType="separate"/>
      </w:r>
      <w:r>
        <w:t>187</w:t>
      </w:r>
      <w:r>
        <w:fldChar w:fldCharType="end"/>
      </w:r>
    </w:p>
    <w:p w14:paraId="1699B302" w14:textId="758AB4BC" w:rsidR="00A56828" w:rsidRDefault="00A56828">
      <w:pPr>
        <w:pStyle w:val="TOC4"/>
        <w:rPr>
          <w:rFonts w:asciiTheme="minorHAnsi" w:eastAsiaTheme="minorEastAsia" w:hAnsiTheme="minorHAnsi" w:cstheme="minorBidi"/>
          <w:kern w:val="2"/>
          <w:sz w:val="24"/>
          <w:szCs w:val="24"/>
          <w14:ligatures w14:val="standardContextual"/>
        </w:rPr>
      </w:pPr>
      <w:r>
        <w:t>9.2.1.68</w:t>
      </w:r>
      <w:r>
        <w:rPr>
          <w:rFonts w:asciiTheme="minorHAnsi" w:eastAsiaTheme="minorEastAsia" w:hAnsiTheme="minorHAnsi" w:cstheme="minorBidi"/>
          <w:kern w:val="2"/>
          <w:sz w:val="24"/>
          <w:szCs w:val="24"/>
          <w14:ligatures w14:val="standardContextual"/>
        </w:rPr>
        <w:tab/>
      </w:r>
      <w:r>
        <w:t>Layer 3 Information</w:t>
      </w:r>
      <w:r>
        <w:tab/>
      </w:r>
      <w:r>
        <w:fldChar w:fldCharType="begin" w:fldLock="1"/>
      </w:r>
      <w:r>
        <w:instrText xml:space="preserve"> PAGEREF _Toc170752449 \h </w:instrText>
      </w:r>
      <w:r>
        <w:fldChar w:fldCharType="separate"/>
      </w:r>
      <w:r>
        <w:t>187</w:t>
      </w:r>
      <w:r>
        <w:fldChar w:fldCharType="end"/>
      </w:r>
    </w:p>
    <w:p w14:paraId="217508A1" w14:textId="50DA49F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Malgun Gothic"/>
        </w:rPr>
        <w:t>9.2.1.69</w:t>
      </w:r>
      <w:r>
        <w:rPr>
          <w:rFonts w:asciiTheme="minorHAnsi" w:eastAsiaTheme="minorEastAsia" w:hAnsiTheme="minorHAnsi" w:cstheme="minorBidi"/>
          <w:kern w:val="2"/>
          <w:sz w:val="24"/>
          <w:szCs w:val="24"/>
          <w14:ligatures w14:val="standardContextual"/>
        </w:rPr>
        <w:tab/>
      </w:r>
      <w:r w:rsidRPr="004A110D">
        <w:rPr>
          <w:rFonts w:eastAsia="Malgun Gothic"/>
        </w:rPr>
        <w:t>E-UTRAN Round Trip Delay Estimation Info</w:t>
      </w:r>
      <w:r>
        <w:tab/>
      </w:r>
      <w:r>
        <w:fldChar w:fldCharType="begin" w:fldLock="1"/>
      </w:r>
      <w:r>
        <w:instrText xml:space="preserve"> PAGEREF _Toc170752450 \h </w:instrText>
      </w:r>
      <w:r>
        <w:fldChar w:fldCharType="separate"/>
      </w:r>
      <w:r>
        <w:t>187</w:t>
      </w:r>
      <w:r>
        <w:fldChar w:fldCharType="end"/>
      </w:r>
    </w:p>
    <w:p w14:paraId="21D8C51C" w14:textId="159FAA5C" w:rsidR="00A56828" w:rsidRDefault="00A56828">
      <w:pPr>
        <w:pStyle w:val="TOC4"/>
        <w:rPr>
          <w:rFonts w:asciiTheme="minorHAnsi" w:eastAsiaTheme="minorEastAsia" w:hAnsiTheme="minorHAnsi" w:cstheme="minorBidi"/>
          <w:kern w:val="2"/>
          <w:sz w:val="24"/>
          <w:szCs w:val="24"/>
          <w14:ligatures w14:val="standardContextual"/>
        </w:rPr>
      </w:pPr>
      <w:r>
        <w:t>9.2.1.70</w:t>
      </w:r>
      <w:r>
        <w:rPr>
          <w:rFonts w:asciiTheme="minorHAnsi" w:eastAsiaTheme="minorEastAsia" w:hAnsiTheme="minorHAnsi" w:cstheme="minorBidi"/>
          <w:kern w:val="2"/>
          <w:sz w:val="24"/>
          <w:szCs w:val="24"/>
          <w14:ligatures w14:val="standardContextual"/>
        </w:rPr>
        <w:tab/>
      </w:r>
      <w:r>
        <w:t>Broadcast Cancelled Area List</w:t>
      </w:r>
      <w:r>
        <w:tab/>
      </w:r>
      <w:r>
        <w:fldChar w:fldCharType="begin" w:fldLock="1"/>
      </w:r>
      <w:r>
        <w:instrText xml:space="preserve"> PAGEREF _Toc170752451 \h </w:instrText>
      </w:r>
      <w:r>
        <w:fldChar w:fldCharType="separate"/>
      </w:r>
      <w:r>
        <w:t>187</w:t>
      </w:r>
      <w:r>
        <w:fldChar w:fldCharType="end"/>
      </w:r>
    </w:p>
    <w:p w14:paraId="140E74A1" w14:textId="629D8205" w:rsidR="00A56828" w:rsidRDefault="00A56828">
      <w:pPr>
        <w:pStyle w:val="TOC4"/>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Number of Broadcasts</w:t>
      </w:r>
      <w:r>
        <w:tab/>
      </w:r>
      <w:r>
        <w:fldChar w:fldCharType="begin" w:fldLock="1"/>
      </w:r>
      <w:r>
        <w:instrText xml:space="preserve"> PAGEREF _Toc170752452 \h </w:instrText>
      </w:r>
      <w:r>
        <w:fldChar w:fldCharType="separate"/>
      </w:r>
      <w:r>
        <w:t>188</w:t>
      </w:r>
      <w:r>
        <w:fldChar w:fldCharType="end"/>
      </w:r>
    </w:p>
    <w:p w14:paraId="099CF379" w14:textId="0B0B257B" w:rsidR="00A56828" w:rsidRDefault="00A56828">
      <w:pPr>
        <w:pStyle w:val="TOC4"/>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Concurrent Warning Message Indicator</w:t>
      </w:r>
      <w:r>
        <w:tab/>
      </w:r>
      <w:r>
        <w:fldChar w:fldCharType="begin" w:fldLock="1"/>
      </w:r>
      <w:r>
        <w:instrText xml:space="preserve"> PAGEREF _Toc170752453 \h </w:instrText>
      </w:r>
      <w:r>
        <w:fldChar w:fldCharType="separate"/>
      </w:r>
      <w:r>
        <w:t>188</w:t>
      </w:r>
      <w:r>
        <w:fldChar w:fldCharType="end"/>
      </w:r>
    </w:p>
    <w:p w14:paraId="65351829" w14:textId="54799873" w:rsidR="00A56828" w:rsidRDefault="00A56828">
      <w:pPr>
        <w:pStyle w:val="TOC4"/>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CSG Membership Status</w:t>
      </w:r>
      <w:r>
        <w:tab/>
      </w:r>
      <w:r>
        <w:fldChar w:fldCharType="begin" w:fldLock="1"/>
      </w:r>
      <w:r>
        <w:instrText xml:space="preserve"> PAGEREF _Toc170752454 \h </w:instrText>
      </w:r>
      <w:r>
        <w:fldChar w:fldCharType="separate"/>
      </w:r>
      <w:r>
        <w:t>188</w:t>
      </w:r>
      <w:r>
        <w:fldChar w:fldCharType="end"/>
      </w:r>
    </w:p>
    <w:p w14:paraId="40ECC75E" w14:textId="5AC5BFD6" w:rsidR="00A56828" w:rsidRDefault="00A56828">
      <w:pPr>
        <w:pStyle w:val="TOC4"/>
        <w:rPr>
          <w:rFonts w:asciiTheme="minorHAnsi" w:eastAsiaTheme="minorEastAsia" w:hAnsiTheme="minorHAnsi" w:cstheme="minorBidi"/>
          <w:kern w:val="2"/>
          <w:sz w:val="24"/>
          <w:szCs w:val="24"/>
          <w14:ligatures w14:val="standardContextual"/>
        </w:rPr>
      </w:pPr>
      <w:r>
        <w:t>9.2.1.74</w:t>
      </w:r>
      <w:r>
        <w:rPr>
          <w:rFonts w:asciiTheme="minorHAnsi" w:eastAsiaTheme="minorEastAsia" w:hAnsiTheme="minorHAnsi" w:cstheme="minorBidi"/>
          <w:kern w:val="2"/>
          <w:sz w:val="24"/>
          <w:szCs w:val="24"/>
          <w14:ligatures w14:val="standardContextual"/>
        </w:rPr>
        <w:tab/>
      </w:r>
      <w:r>
        <w:t>Cell Access Mode</w:t>
      </w:r>
      <w:r>
        <w:tab/>
      </w:r>
      <w:r>
        <w:fldChar w:fldCharType="begin" w:fldLock="1"/>
      </w:r>
      <w:r>
        <w:instrText xml:space="preserve"> PAGEREF _Toc170752455 \h </w:instrText>
      </w:r>
      <w:r>
        <w:fldChar w:fldCharType="separate"/>
      </w:r>
      <w:r>
        <w:t>188</w:t>
      </w:r>
      <w:r>
        <w:fldChar w:fldCharType="end"/>
      </w:r>
    </w:p>
    <w:p w14:paraId="56A93F42" w14:textId="3EAF9965" w:rsidR="00A56828" w:rsidRDefault="00A56828">
      <w:pPr>
        <w:pStyle w:val="TOC4"/>
        <w:rPr>
          <w:rFonts w:asciiTheme="minorHAnsi" w:eastAsiaTheme="minorEastAsia" w:hAnsiTheme="minorHAnsi" w:cstheme="minorBidi"/>
          <w:kern w:val="2"/>
          <w:sz w:val="24"/>
          <w:szCs w:val="24"/>
          <w14:ligatures w14:val="standardContextual"/>
        </w:rPr>
      </w:pPr>
      <w:r>
        <w:t>9.2.1.75</w:t>
      </w:r>
      <w:r>
        <w:rPr>
          <w:rFonts w:asciiTheme="minorHAnsi" w:eastAsiaTheme="minorEastAsia" w:hAnsiTheme="minorHAnsi" w:cstheme="minorBidi"/>
          <w:kern w:val="2"/>
          <w:sz w:val="24"/>
          <w:szCs w:val="24"/>
          <w14:ligatures w14:val="standardContextual"/>
        </w:rPr>
        <w:tab/>
      </w:r>
      <w:r>
        <w:t>Extended Repetition Period</w:t>
      </w:r>
      <w:r>
        <w:tab/>
      </w:r>
      <w:r>
        <w:fldChar w:fldCharType="begin" w:fldLock="1"/>
      </w:r>
      <w:r>
        <w:instrText xml:space="preserve"> PAGEREF _Toc170752456 \h </w:instrText>
      </w:r>
      <w:r>
        <w:fldChar w:fldCharType="separate"/>
      </w:r>
      <w:r>
        <w:t>189</w:t>
      </w:r>
      <w:r>
        <w:fldChar w:fldCharType="end"/>
      </w:r>
    </w:p>
    <w:p w14:paraId="35ECA636" w14:textId="45E09F2F" w:rsidR="00A56828" w:rsidRDefault="00A56828">
      <w:pPr>
        <w:pStyle w:val="TOC4"/>
        <w:rPr>
          <w:rFonts w:asciiTheme="minorHAnsi" w:eastAsiaTheme="minorEastAsia" w:hAnsiTheme="minorHAnsi" w:cstheme="minorBidi"/>
          <w:kern w:val="2"/>
          <w:sz w:val="24"/>
          <w:szCs w:val="24"/>
          <w14:ligatures w14:val="standardContextual"/>
        </w:rPr>
      </w:pPr>
      <w:r>
        <w:t>9.2.1.76</w:t>
      </w:r>
      <w:r>
        <w:rPr>
          <w:rFonts w:asciiTheme="minorHAnsi" w:eastAsiaTheme="minorEastAsia" w:hAnsiTheme="minorHAnsi" w:cstheme="minorBidi"/>
          <w:kern w:val="2"/>
          <w:sz w:val="24"/>
          <w:szCs w:val="24"/>
          <w14:ligatures w14:val="standardContextual"/>
        </w:rPr>
        <w:tab/>
      </w:r>
      <w:r>
        <w:t>Data Forwarding Not Possible</w:t>
      </w:r>
      <w:r>
        <w:tab/>
      </w:r>
      <w:r>
        <w:fldChar w:fldCharType="begin" w:fldLock="1"/>
      </w:r>
      <w:r>
        <w:instrText xml:space="preserve"> PAGEREF _Toc170752457 \h </w:instrText>
      </w:r>
      <w:r>
        <w:fldChar w:fldCharType="separate"/>
      </w:r>
      <w:r>
        <w:t>189</w:t>
      </w:r>
      <w:r>
        <w:fldChar w:fldCharType="end"/>
      </w:r>
    </w:p>
    <w:p w14:paraId="52B13A49" w14:textId="625E3015"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77</w:t>
      </w:r>
      <w:r>
        <w:rPr>
          <w:rFonts w:asciiTheme="minorHAnsi" w:eastAsiaTheme="minorEastAsia" w:hAnsiTheme="minorHAnsi" w:cstheme="minorBidi"/>
          <w:kern w:val="2"/>
          <w:sz w:val="24"/>
          <w:szCs w:val="24"/>
          <w14:ligatures w14:val="standardContextual"/>
        </w:rPr>
        <w:tab/>
      </w:r>
      <w:r>
        <w:rPr>
          <w:lang w:eastAsia="zh-CN"/>
        </w:rPr>
        <w:t>PS Service Not Available</w:t>
      </w:r>
      <w:r>
        <w:tab/>
      </w:r>
      <w:r>
        <w:fldChar w:fldCharType="begin" w:fldLock="1"/>
      </w:r>
      <w:r>
        <w:instrText xml:space="preserve"> PAGEREF _Toc170752458 \h </w:instrText>
      </w:r>
      <w:r>
        <w:fldChar w:fldCharType="separate"/>
      </w:r>
      <w:r>
        <w:t>189</w:t>
      </w:r>
      <w:r>
        <w:fldChar w:fldCharType="end"/>
      </w:r>
    </w:p>
    <w:p w14:paraId="7415E619" w14:textId="62AD8979" w:rsidR="00A56828" w:rsidRDefault="00A56828">
      <w:pPr>
        <w:pStyle w:val="TOC4"/>
        <w:rPr>
          <w:rFonts w:asciiTheme="minorHAnsi" w:eastAsiaTheme="minorEastAsia" w:hAnsiTheme="minorHAnsi" w:cstheme="minorBidi"/>
          <w:kern w:val="2"/>
          <w:sz w:val="24"/>
          <w:szCs w:val="24"/>
          <w14:ligatures w14:val="standardContextual"/>
        </w:rPr>
      </w:pPr>
      <w:r>
        <w:t>9.2.1.78</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_Toc170752459 \h </w:instrText>
      </w:r>
      <w:r>
        <w:fldChar w:fldCharType="separate"/>
      </w:r>
      <w:r>
        <w:t>189</w:t>
      </w:r>
      <w:r>
        <w:fldChar w:fldCharType="end"/>
      </w:r>
    </w:p>
    <w:p w14:paraId="07293649" w14:textId="554200E0"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4"/>
          <w:szCs w:val="24"/>
          <w14:ligatures w14:val="standardContextual"/>
        </w:rPr>
        <w:tab/>
      </w:r>
      <w:r>
        <w:t>Relay Node I</w:t>
      </w:r>
      <w:r>
        <w:rPr>
          <w:lang w:eastAsia="zh-CN"/>
        </w:rPr>
        <w:t>ndicator</w:t>
      </w:r>
      <w:r>
        <w:tab/>
      </w:r>
      <w:r>
        <w:fldChar w:fldCharType="begin" w:fldLock="1"/>
      </w:r>
      <w:r>
        <w:instrText xml:space="preserve"> PAGEREF _Toc170752460 \h </w:instrText>
      </w:r>
      <w:r>
        <w:fldChar w:fldCharType="separate"/>
      </w:r>
      <w:r>
        <w:t>189</w:t>
      </w:r>
      <w:r>
        <w:fldChar w:fldCharType="end"/>
      </w:r>
    </w:p>
    <w:p w14:paraId="531442E5" w14:textId="4705902A"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80</w:t>
      </w:r>
      <w:r>
        <w:rPr>
          <w:rFonts w:asciiTheme="minorHAnsi" w:eastAsiaTheme="minorEastAsia" w:hAnsiTheme="minorHAnsi" w:cstheme="minorBidi"/>
          <w:kern w:val="2"/>
          <w:sz w:val="24"/>
          <w:szCs w:val="24"/>
          <w14:ligatures w14:val="standardContextual"/>
        </w:rPr>
        <w:tab/>
      </w:r>
      <w:r>
        <w:rPr>
          <w:lang w:eastAsia="zh-CN"/>
        </w:rPr>
        <w:t xml:space="preserve">Correlation </w:t>
      </w:r>
      <w:r>
        <w:t>ID</w:t>
      </w:r>
      <w:r>
        <w:tab/>
      </w:r>
      <w:r>
        <w:fldChar w:fldCharType="begin" w:fldLock="1"/>
      </w:r>
      <w:r>
        <w:instrText xml:space="preserve"> PAGEREF _Toc170752461 \h </w:instrText>
      </w:r>
      <w:r>
        <w:fldChar w:fldCharType="separate"/>
      </w:r>
      <w:r>
        <w:t>190</w:t>
      </w:r>
      <w:r>
        <w:fldChar w:fldCharType="end"/>
      </w:r>
    </w:p>
    <w:p w14:paraId="4B5723C2" w14:textId="13BA9FE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81</w:t>
      </w:r>
      <w:r>
        <w:rPr>
          <w:rFonts w:asciiTheme="minorHAnsi" w:eastAsiaTheme="minorEastAsia" w:hAnsiTheme="minorHAnsi" w:cstheme="minorBidi"/>
          <w:kern w:val="2"/>
          <w:sz w:val="24"/>
          <w:szCs w:val="24"/>
          <w14:ligatures w14:val="standardContextual"/>
        </w:rPr>
        <w:tab/>
      </w:r>
      <w:r w:rsidRPr="004A110D">
        <w:rPr>
          <w:rFonts w:eastAsia="Batang"/>
        </w:rPr>
        <w:t>MDT C</w:t>
      </w:r>
      <w:r>
        <w:rPr>
          <w:lang w:eastAsia="zh-CN"/>
        </w:rPr>
        <w:t>onfiguration</w:t>
      </w:r>
      <w:r>
        <w:tab/>
      </w:r>
      <w:r>
        <w:fldChar w:fldCharType="begin" w:fldLock="1"/>
      </w:r>
      <w:r>
        <w:instrText xml:space="preserve"> PAGEREF _Toc170752462 \h </w:instrText>
      </w:r>
      <w:r>
        <w:fldChar w:fldCharType="separate"/>
      </w:r>
      <w:r>
        <w:t>190</w:t>
      </w:r>
      <w:r>
        <w:fldChar w:fldCharType="end"/>
      </w:r>
    </w:p>
    <w:p w14:paraId="690397C6" w14:textId="7189DF7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w:t>
      </w:r>
      <w:r w:rsidRPr="004A110D">
        <w:rPr>
          <w:rFonts w:eastAsia="SimSun"/>
          <w:lang w:eastAsia="zh-CN"/>
        </w:rPr>
        <w:t>2</w:t>
      </w:r>
      <w:r w:rsidRPr="004A110D">
        <w:rPr>
          <w:rFonts w:eastAsia="SimSun"/>
        </w:rPr>
        <w:t>.</w:t>
      </w:r>
      <w:r w:rsidRPr="004A110D">
        <w:rPr>
          <w:rFonts w:eastAsia="SimSun"/>
          <w:lang w:eastAsia="zh-CN"/>
        </w:rPr>
        <w:t>1.82</w:t>
      </w:r>
      <w:r>
        <w:rPr>
          <w:rFonts w:asciiTheme="minorHAnsi" w:eastAsiaTheme="minorEastAsia" w:hAnsiTheme="minorHAnsi" w:cstheme="minorBidi"/>
          <w:kern w:val="2"/>
          <w:sz w:val="24"/>
          <w:szCs w:val="24"/>
          <w14:ligatures w14:val="standardContextual"/>
        </w:rPr>
        <w:tab/>
      </w:r>
      <w:r w:rsidRPr="004A110D">
        <w:rPr>
          <w:rFonts w:eastAsia="SimSun"/>
        </w:rPr>
        <w:t>MME Relay Support Indicator</w:t>
      </w:r>
      <w:r>
        <w:tab/>
      </w:r>
      <w:r>
        <w:fldChar w:fldCharType="begin" w:fldLock="1"/>
      </w:r>
      <w:r>
        <w:instrText xml:space="preserve"> PAGEREF _Toc170752463 \h </w:instrText>
      </w:r>
      <w:r>
        <w:fldChar w:fldCharType="separate"/>
      </w:r>
      <w:r>
        <w:t>193</w:t>
      </w:r>
      <w:r>
        <w:fldChar w:fldCharType="end"/>
      </w:r>
    </w:p>
    <w:p w14:paraId="49E28003" w14:textId="4FBE4FC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MS Mincho"/>
        </w:rPr>
        <w:t>9.2.1.83</w:t>
      </w:r>
      <w:r>
        <w:rPr>
          <w:rFonts w:asciiTheme="minorHAnsi" w:eastAsiaTheme="minorEastAsia" w:hAnsiTheme="minorHAnsi" w:cstheme="minorBidi"/>
          <w:kern w:val="2"/>
          <w:sz w:val="24"/>
          <w:szCs w:val="24"/>
          <w14:ligatures w14:val="standardContextual"/>
        </w:rPr>
        <w:tab/>
      </w:r>
      <w:r w:rsidRPr="004A110D">
        <w:rPr>
          <w:rFonts w:eastAsia="MS Mincho"/>
        </w:rPr>
        <w:t>Management Based MDT Allowed</w:t>
      </w:r>
      <w:r>
        <w:tab/>
      </w:r>
      <w:r>
        <w:fldChar w:fldCharType="begin" w:fldLock="1"/>
      </w:r>
      <w:r>
        <w:instrText xml:space="preserve"> PAGEREF _Toc170752464 \h </w:instrText>
      </w:r>
      <w:r>
        <w:fldChar w:fldCharType="separate"/>
      </w:r>
      <w:r>
        <w:t>193</w:t>
      </w:r>
      <w:r>
        <w:fldChar w:fldCharType="end"/>
      </w:r>
    </w:p>
    <w:p w14:paraId="1155E150" w14:textId="1C94040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9.2.1.84</w:t>
      </w:r>
      <w:r>
        <w:rPr>
          <w:rFonts w:asciiTheme="minorHAnsi" w:eastAsiaTheme="minorEastAsia" w:hAnsiTheme="minorHAnsi" w:cstheme="minorBidi"/>
          <w:kern w:val="2"/>
          <w:sz w:val="24"/>
          <w:szCs w:val="24"/>
          <w14:ligatures w14:val="standardContextual"/>
        </w:rPr>
        <w:tab/>
      </w:r>
      <w:r w:rsidRPr="004A110D">
        <w:rPr>
          <w:rFonts w:eastAsia="Batang"/>
        </w:rPr>
        <w:t>GW Context Release Indication</w:t>
      </w:r>
      <w:r>
        <w:tab/>
      </w:r>
      <w:r>
        <w:fldChar w:fldCharType="begin" w:fldLock="1"/>
      </w:r>
      <w:r>
        <w:instrText xml:space="preserve"> PAGEREF _Toc170752465 \h </w:instrText>
      </w:r>
      <w:r>
        <w:fldChar w:fldCharType="separate"/>
      </w:r>
      <w:r>
        <w:t>194</w:t>
      </w:r>
      <w:r>
        <w:fldChar w:fldCharType="end"/>
      </w:r>
    </w:p>
    <w:p w14:paraId="26B174F5" w14:textId="40061BB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85</w:t>
      </w:r>
      <w:r>
        <w:rPr>
          <w:rFonts w:asciiTheme="minorHAnsi" w:eastAsiaTheme="minorEastAsia" w:hAnsiTheme="minorHAnsi" w:cstheme="minorBidi"/>
          <w:kern w:val="2"/>
          <w:sz w:val="24"/>
          <w:szCs w:val="24"/>
          <w14:ligatures w14:val="standardContextual"/>
        </w:rPr>
        <w:tab/>
      </w:r>
      <w:r>
        <w:t>Voice Support Match Indicator</w:t>
      </w:r>
      <w:r>
        <w:tab/>
      </w:r>
      <w:r>
        <w:fldChar w:fldCharType="begin" w:fldLock="1"/>
      </w:r>
      <w:r>
        <w:instrText xml:space="preserve"> PAGEREF _Toc170752466 \h </w:instrText>
      </w:r>
      <w:r>
        <w:fldChar w:fldCharType="separate"/>
      </w:r>
      <w:r>
        <w:t>194</w:t>
      </w:r>
      <w:r>
        <w:fldChar w:fldCharType="end"/>
      </w:r>
    </w:p>
    <w:p w14:paraId="00E0AC01" w14:textId="4C32C3AB" w:rsidR="00A56828" w:rsidRDefault="00A56828">
      <w:pPr>
        <w:pStyle w:val="TOC4"/>
        <w:rPr>
          <w:rFonts w:asciiTheme="minorHAnsi" w:eastAsiaTheme="minorEastAsia" w:hAnsiTheme="minorHAnsi" w:cstheme="minorBidi"/>
          <w:kern w:val="2"/>
          <w:sz w:val="24"/>
          <w:szCs w:val="24"/>
          <w14:ligatures w14:val="standardContextual"/>
        </w:rPr>
      </w:pPr>
      <w:r>
        <w:t>9.2.1.86</w:t>
      </w:r>
      <w:r>
        <w:rPr>
          <w:rFonts w:asciiTheme="minorHAnsi" w:eastAsiaTheme="minorEastAsia" w:hAnsiTheme="minorHAnsi" w:cstheme="minorBidi"/>
          <w:kern w:val="2"/>
          <w:sz w:val="24"/>
          <w:szCs w:val="24"/>
          <w14:ligatures w14:val="standardContextual"/>
        </w:rPr>
        <w:tab/>
      </w:r>
      <w:r>
        <w:t>M3 Configuration</w:t>
      </w:r>
      <w:r>
        <w:tab/>
      </w:r>
      <w:r>
        <w:fldChar w:fldCharType="begin" w:fldLock="1"/>
      </w:r>
      <w:r>
        <w:instrText xml:space="preserve"> PAGEREF _Toc170752467 \h </w:instrText>
      </w:r>
      <w:r>
        <w:fldChar w:fldCharType="separate"/>
      </w:r>
      <w:r>
        <w:t>194</w:t>
      </w:r>
      <w:r>
        <w:fldChar w:fldCharType="end"/>
      </w:r>
    </w:p>
    <w:p w14:paraId="46336367" w14:textId="0876A4B8" w:rsidR="00A56828" w:rsidRDefault="00A56828">
      <w:pPr>
        <w:pStyle w:val="TOC4"/>
        <w:rPr>
          <w:rFonts w:asciiTheme="minorHAnsi" w:eastAsiaTheme="minorEastAsia" w:hAnsiTheme="minorHAnsi" w:cstheme="minorBidi"/>
          <w:kern w:val="2"/>
          <w:sz w:val="24"/>
          <w:szCs w:val="24"/>
          <w14:ligatures w14:val="standardContextual"/>
        </w:rPr>
      </w:pPr>
      <w:r>
        <w:t>9.2.1.87</w:t>
      </w:r>
      <w:r>
        <w:rPr>
          <w:rFonts w:asciiTheme="minorHAnsi" w:eastAsiaTheme="minorEastAsia" w:hAnsiTheme="minorHAnsi" w:cstheme="minorBidi"/>
          <w:kern w:val="2"/>
          <w:sz w:val="24"/>
          <w:szCs w:val="24"/>
          <w14:ligatures w14:val="standardContextual"/>
        </w:rPr>
        <w:tab/>
      </w:r>
      <w:r>
        <w:t>M4 Configuration</w:t>
      </w:r>
      <w:r>
        <w:tab/>
      </w:r>
      <w:r>
        <w:fldChar w:fldCharType="begin" w:fldLock="1"/>
      </w:r>
      <w:r>
        <w:instrText xml:space="preserve"> PAGEREF _Toc170752468 \h </w:instrText>
      </w:r>
      <w:r>
        <w:fldChar w:fldCharType="separate"/>
      </w:r>
      <w:r>
        <w:t>194</w:t>
      </w:r>
      <w:r>
        <w:fldChar w:fldCharType="end"/>
      </w:r>
    </w:p>
    <w:p w14:paraId="3C79335F" w14:textId="2157918B" w:rsidR="00A56828" w:rsidRDefault="00A56828">
      <w:pPr>
        <w:pStyle w:val="TOC4"/>
        <w:rPr>
          <w:rFonts w:asciiTheme="minorHAnsi" w:eastAsiaTheme="minorEastAsia" w:hAnsiTheme="minorHAnsi" w:cstheme="minorBidi"/>
          <w:kern w:val="2"/>
          <w:sz w:val="24"/>
          <w:szCs w:val="24"/>
          <w14:ligatures w14:val="standardContextual"/>
        </w:rPr>
      </w:pPr>
      <w:r>
        <w:t>9.2.1.88</w:t>
      </w:r>
      <w:r>
        <w:rPr>
          <w:rFonts w:asciiTheme="minorHAnsi" w:eastAsiaTheme="minorEastAsia" w:hAnsiTheme="minorHAnsi" w:cstheme="minorBidi"/>
          <w:kern w:val="2"/>
          <w:sz w:val="24"/>
          <w:szCs w:val="24"/>
          <w14:ligatures w14:val="standardContextual"/>
        </w:rPr>
        <w:tab/>
      </w:r>
      <w:r>
        <w:t>M5 Configuration</w:t>
      </w:r>
      <w:r>
        <w:tab/>
      </w:r>
      <w:r>
        <w:fldChar w:fldCharType="begin" w:fldLock="1"/>
      </w:r>
      <w:r>
        <w:instrText xml:space="preserve"> PAGEREF _Toc170752469 \h </w:instrText>
      </w:r>
      <w:r>
        <w:fldChar w:fldCharType="separate"/>
      </w:r>
      <w:r>
        <w:t>195</w:t>
      </w:r>
      <w:r>
        <w:fldChar w:fldCharType="end"/>
      </w:r>
    </w:p>
    <w:p w14:paraId="10B4975C" w14:textId="3D702DB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9.2.1.89</w:t>
      </w:r>
      <w:r>
        <w:rPr>
          <w:rFonts w:asciiTheme="minorHAnsi" w:eastAsiaTheme="minorEastAsia" w:hAnsiTheme="minorHAnsi" w:cstheme="minorBidi"/>
          <w:kern w:val="2"/>
          <w:sz w:val="24"/>
          <w:szCs w:val="24"/>
          <w14:ligatures w14:val="standardContextual"/>
        </w:rPr>
        <w:tab/>
      </w:r>
      <w:r w:rsidRPr="004A110D">
        <w:rPr>
          <w:rFonts w:eastAsia="Batang"/>
        </w:rPr>
        <w:t xml:space="preserve">MDT </w:t>
      </w:r>
      <w:r>
        <w:rPr>
          <w:lang w:eastAsia="zh-CN"/>
        </w:rPr>
        <w:t>PLMN List</w:t>
      </w:r>
      <w:r>
        <w:tab/>
      </w:r>
      <w:r>
        <w:fldChar w:fldCharType="begin" w:fldLock="1"/>
      </w:r>
      <w:r>
        <w:instrText xml:space="preserve"> PAGEREF _Toc170752470 \h </w:instrText>
      </w:r>
      <w:r>
        <w:fldChar w:fldCharType="separate"/>
      </w:r>
      <w:r>
        <w:t>195</w:t>
      </w:r>
      <w:r>
        <w:fldChar w:fldCharType="end"/>
      </w:r>
    </w:p>
    <w:p w14:paraId="7B1F61B6" w14:textId="39DAC71F" w:rsidR="00A56828" w:rsidRDefault="00A56828">
      <w:pPr>
        <w:pStyle w:val="TOC4"/>
        <w:rPr>
          <w:rFonts w:asciiTheme="minorHAnsi" w:eastAsiaTheme="minorEastAsia" w:hAnsiTheme="minorHAnsi" w:cstheme="minorBidi"/>
          <w:kern w:val="2"/>
          <w:sz w:val="24"/>
          <w:szCs w:val="24"/>
          <w14:ligatures w14:val="standardContextual"/>
        </w:rPr>
      </w:pPr>
      <w:r>
        <w:t>9.2.1.90</w:t>
      </w:r>
      <w:r>
        <w:rPr>
          <w:rFonts w:asciiTheme="minorHAnsi" w:eastAsiaTheme="minorEastAsia" w:hAnsiTheme="minorHAnsi" w:cstheme="minorBidi"/>
          <w:kern w:val="2"/>
          <w:sz w:val="24"/>
          <w:szCs w:val="24"/>
          <w14:ligatures w14:val="standardContextual"/>
        </w:rPr>
        <w:tab/>
      </w:r>
      <w:r>
        <w:t>COUNT Value Extended</w:t>
      </w:r>
      <w:r>
        <w:tab/>
      </w:r>
      <w:r>
        <w:fldChar w:fldCharType="begin" w:fldLock="1"/>
      </w:r>
      <w:r>
        <w:instrText xml:space="preserve"> PAGEREF _Toc170752471 \h </w:instrText>
      </w:r>
      <w:r>
        <w:fldChar w:fldCharType="separate"/>
      </w:r>
      <w:r>
        <w:t>195</w:t>
      </w:r>
      <w:r>
        <w:fldChar w:fldCharType="end"/>
      </w:r>
    </w:p>
    <w:p w14:paraId="7DF47348" w14:textId="63B7A3FD"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91</w:t>
      </w:r>
      <w:r>
        <w:rPr>
          <w:rFonts w:asciiTheme="minorHAnsi" w:eastAsiaTheme="minorEastAsia" w:hAnsiTheme="minorHAnsi" w:cstheme="minorBidi"/>
          <w:kern w:val="2"/>
          <w:sz w:val="24"/>
          <w:szCs w:val="24"/>
          <w14:ligatures w14:val="standardContextual"/>
        </w:rPr>
        <w:tab/>
      </w:r>
      <w:r>
        <w:rPr>
          <w:lang w:eastAsia="zh-CN"/>
        </w:rPr>
        <w:t>Kill-all Warning Messages Indicator</w:t>
      </w:r>
      <w:r>
        <w:tab/>
      </w:r>
      <w:r>
        <w:fldChar w:fldCharType="begin" w:fldLock="1"/>
      </w:r>
      <w:r>
        <w:instrText xml:space="preserve"> PAGEREF _Toc170752472 \h </w:instrText>
      </w:r>
      <w:r>
        <w:fldChar w:fldCharType="separate"/>
      </w:r>
      <w:r>
        <w:t>195</w:t>
      </w:r>
      <w:r>
        <w:fldChar w:fldCharType="end"/>
      </w:r>
    </w:p>
    <w:p w14:paraId="25F78E37" w14:textId="41FEBDE1" w:rsidR="00A56828" w:rsidRDefault="00A56828">
      <w:pPr>
        <w:pStyle w:val="TOC4"/>
        <w:rPr>
          <w:rFonts w:asciiTheme="minorHAnsi" w:eastAsiaTheme="minorEastAsia" w:hAnsiTheme="minorHAnsi" w:cstheme="minorBidi"/>
          <w:kern w:val="2"/>
          <w:sz w:val="24"/>
          <w:szCs w:val="24"/>
          <w14:ligatures w14:val="standardContextual"/>
        </w:rPr>
      </w:pPr>
      <w:r>
        <w:t>9.2.1.92</w:t>
      </w:r>
      <w:r>
        <w:rPr>
          <w:rFonts w:asciiTheme="minorHAnsi" w:eastAsiaTheme="minorEastAsia" w:hAnsiTheme="minorHAnsi" w:cstheme="minorBidi"/>
          <w:kern w:val="2"/>
          <w:sz w:val="24"/>
          <w:szCs w:val="24"/>
          <w14:ligatures w14:val="standardContextual"/>
        </w:rPr>
        <w:tab/>
      </w:r>
      <w:r>
        <w:t>LHN ID</w:t>
      </w:r>
      <w:r>
        <w:tab/>
      </w:r>
      <w:r>
        <w:fldChar w:fldCharType="begin" w:fldLock="1"/>
      </w:r>
      <w:r>
        <w:instrText xml:space="preserve"> PAGEREF _Toc170752473 \h </w:instrText>
      </w:r>
      <w:r>
        <w:fldChar w:fldCharType="separate"/>
      </w:r>
      <w:r>
        <w:t>195</w:t>
      </w:r>
      <w:r>
        <w:fldChar w:fldCharType="end"/>
      </w:r>
    </w:p>
    <w:p w14:paraId="25178D9A" w14:textId="7CF33393" w:rsidR="00A56828" w:rsidRDefault="00A56828">
      <w:pPr>
        <w:pStyle w:val="TOC4"/>
        <w:rPr>
          <w:rFonts w:asciiTheme="minorHAnsi" w:eastAsiaTheme="minorEastAsia" w:hAnsiTheme="minorHAnsi" w:cstheme="minorBidi"/>
          <w:kern w:val="2"/>
          <w:sz w:val="24"/>
          <w:szCs w:val="24"/>
          <w14:ligatures w14:val="standardContextual"/>
        </w:rPr>
      </w:pPr>
      <w:r>
        <w:t>9.2.1.93</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_Toc170752474 \h </w:instrText>
      </w:r>
      <w:r>
        <w:fldChar w:fldCharType="separate"/>
      </w:r>
      <w:r>
        <w:t>196</w:t>
      </w:r>
      <w:r>
        <w:fldChar w:fldCharType="end"/>
      </w:r>
    </w:p>
    <w:p w14:paraId="13A01A93" w14:textId="4D780058"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94</w:t>
      </w:r>
      <w:r>
        <w:rPr>
          <w:rFonts w:asciiTheme="minorHAnsi" w:eastAsiaTheme="minorEastAsia" w:hAnsiTheme="minorHAnsi" w:cstheme="minorBidi"/>
          <w:kern w:val="2"/>
          <w:sz w:val="24"/>
          <w:szCs w:val="24"/>
          <w14:ligatures w14:val="standardContextual"/>
        </w:rPr>
        <w:tab/>
      </w:r>
      <w:r>
        <w:t>MBSFN</w:t>
      </w:r>
      <w:r>
        <w:rPr>
          <w:lang w:eastAsia="zh-CN"/>
        </w:rPr>
        <w:t>-</w:t>
      </w:r>
      <w:r>
        <w:t>ResultToLog</w:t>
      </w:r>
      <w:r>
        <w:tab/>
      </w:r>
      <w:r>
        <w:fldChar w:fldCharType="begin" w:fldLock="1"/>
      </w:r>
      <w:r>
        <w:instrText xml:space="preserve"> PAGEREF _Toc170752475 \h </w:instrText>
      </w:r>
      <w:r>
        <w:fldChar w:fldCharType="separate"/>
      </w:r>
      <w:r>
        <w:t>196</w:t>
      </w:r>
      <w:r>
        <w:fldChar w:fldCharType="end"/>
      </w:r>
    </w:p>
    <w:p w14:paraId="002833C7" w14:textId="413F6E2E" w:rsidR="00A56828" w:rsidRDefault="00A56828">
      <w:pPr>
        <w:pStyle w:val="TOC4"/>
        <w:rPr>
          <w:rFonts w:asciiTheme="minorHAnsi" w:eastAsiaTheme="minorEastAsia" w:hAnsiTheme="minorHAnsi" w:cstheme="minorBidi"/>
          <w:kern w:val="2"/>
          <w:sz w:val="24"/>
          <w:szCs w:val="24"/>
          <w14:ligatures w14:val="standardContextual"/>
        </w:rPr>
      </w:pPr>
      <w:r>
        <w:t>9.2.1.95</w:t>
      </w:r>
      <w:r>
        <w:rPr>
          <w:rFonts w:asciiTheme="minorHAnsi" w:eastAsiaTheme="minorEastAsia" w:hAnsiTheme="minorHAnsi" w:cstheme="minorBidi"/>
          <w:kern w:val="2"/>
          <w:sz w:val="24"/>
          <w:szCs w:val="24"/>
          <w14:ligatures w14:val="standardContextual"/>
        </w:rPr>
        <w:tab/>
      </w:r>
      <w:r>
        <w:t>EARFCN</w:t>
      </w:r>
      <w:r>
        <w:tab/>
      </w:r>
      <w:r>
        <w:fldChar w:fldCharType="begin" w:fldLock="1"/>
      </w:r>
      <w:r>
        <w:instrText xml:space="preserve"> PAGEREF _Toc170752476 \h </w:instrText>
      </w:r>
      <w:r>
        <w:fldChar w:fldCharType="separate"/>
      </w:r>
      <w:r>
        <w:t>196</w:t>
      </w:r>
      <w:r>
        <w:fldChar w:fldCharType="end"/>
      </w:r>
    </w:p>
    <w:p w14:paraId="2156F984" w14:textId="5550D97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9.2.1.96</w:t>
      </w:r>
      <w:r>
        <w:rPr>
          <w:rFonts w:asciiTheme="minorHAnsi" w:eastAsiaTheme="minorEastAsia" w:hAnsiTheme="minorHAnsi" w:cstheme="minorBidi"/>
          <w:kern w:val="2"/>
          <w:sz w:val="24"/>
          <w:szCs w:val="24"/>
          <w14:ligatures w14:val="standardContextual"/>
        </w:rPr>
        <w:tab/>
      </w:r>
      <w:r w:rsidRPr="004A110D">
        <w:rPr>
          <w:rFonts w:eastAsia="Batang"/>
        </w:rPr>
        <w:t>Expected UE Behaviour</w:t>
      </w:r>
      <w:r>
        <w:tab/>
      </w:r>
      <w:r>
        <w:fldChar w:fldCharType="begin" w:fldLock="1"/>
      </w:r>
      <w:r>
        <w:instrText xml:space="preserve"> PAGEREF _Toc170752477 \h </w:instrText>
      </w:r>
      <w:r>
        <w:fldChar w:fldCharType="separate"/>
      </w:r>
      <w:r>
        <w:t>196</w:t>
      </w:r>
      <w:r>
        <w:fldChar w:fldCharType="end"/>
      </w:r>
    </w:p>
    <w:p w14:paraId="20AEF47B" w14:textId="1A78BC5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9.2.1.97</w:t>
      </w:r>
      <w:r>
        <w:rPr>
          <w:rFonts w:asciiTheme="minorHAnsi" w:eastAsiaTheme="minorEastAsia" w:hAnsiTheme="minorHAnsi" w:cstheme="minorBidi"/>
          <w:kern w:val="2"/>
          <w:sz w:val="24"/>
          <w:szCs w:val="24"/>
          <w14:ligatures w14:val="standardContextual"/>
        </w:rPr>
        <w:tab/>
      </w:r>
      <w:r w:rsidRPr="004A110D">
        <w:rPr>
          <w:rFonts w:eastAsia="Batang"/>
        </w:rPr>
        <w:t>Expected UE Activity Behaviour</w:t>
      </w:r>
      <w:r>
        <w:tab/>
      </w:r>
      <w:r>
        <w:fldChar w:fldCharType="begin" w:fldLock="1"/>
      </w:r>
      <w:r>
        <w:instrText xml:space="preserve"> PAGEREF _Toc170752478 \h </w:instrText>
      </w:r>
      <w:r>
        <w:fldChar w:fldCharType="separate"/>
      </w:r>
      <w:r>
        <w:t>197</w:t>
      </w:r>
      <w:r>
        <w:fldChar w:fldCharType="end"/>
      </w:r>
    </w:p>
    <w:p w14:paraId="72E5C508" w14:textId="7B4604D5" w:rsidR="00A56828" w:rsidRDefault="00A56828">
      <w:pPr>
        <w:pStyle w:val="TOC4"/>
        <w:rPr>
          <w:rFonts w:asciiTheme="minorHAnsi" w:eastAsiaTheme="minorEastAsia" w:hAnsiTheme="minorHAnsi" w:cstheme="minorBidi"/>
          <w:kern w:val="2"/>
          <w:sz w:val="24"/>
          <w:szCs w:val="24"/>
          <w14:ligatures w14:val="standardContextual"/>
        </w:rPr>
      </w:pPr>
      <w:r>
        <w:t>9.2.1.98</w:t>
      </w:r>
      <w:r>
        <w:rPr>
          <w:rFonts w:asciiTheme="minorHAnsi" w:eastAsiaTheme="minorEastAsia" w:hAnsiTheme="minorHAnsi" w:cstheme="minorBidi"/>
          <w:kern w:val="2"/>
          <w:sz w:val="24"/>
          <w:szCs w:val="24"/>
          <w14:ligatures w14:val="standardContextual"/>
        </w:rPr>
        <w:tab/>
      </w:r>
      <w:r>
        <w:t>UE Radio Capability for Paging</w:t>
      </w:r>
      <w:r>
        <w:tab/>
      </w:r>
      <w:r>
        <w:fldChar w:fldCharType="begin" w:fldLock="1"/>
      </w:r>
      <w:r>
        <w:instrText xml:space="preserve"> PAGEREF _Toc170752479 \h </w:instrText>
      </w:r>
      <w:r>
        <w:fldChar w:fldCharType="separate"/>
      </w:r>
      <w:r>
        <w:t>197</w:t>
      </w:r>
      <w:r>
        <w:fldChar w:fldCharType="end"/>
      </w:r>
    </w:p>
    <w:p w14:paraId="73C4C681" w14:textId="570F1FB0" w:rsidR="00A56828" w:rsidRDefault="00A56828">
      <w:pPr>
        <w:pStyle w:val="TOC4"/>
        <w:rPr>
          <w:rFonts w:asciiTheme="minorHAnsi" w:eastAsiaTheme="minorEastAsia" w:hAnsiTheme="minorHAnsi" w:cstheme="minorBidi"/>
          <w:kern w:val="2"/>
          <w:sz w:val="24"/>
          <w:szCs w:val="24"/>
          <w14:ligatures w14:val="standardContextual"/>
        </w:rPr>
      </w:pPr>
      <w:r>
        <w:t>9.2.1.99</w:t>
      </w:r>
      <w:r>
        <w:rPr>
          <w:rFonts w:asciiTheme="minorHAnsi" w:eastAsiaTheme="minorEastAsia" w:hAnsiTheme="minorHAnsi" w:cstheme="minorBidi"/>
          <w:kern w:val="2"/>
          <w:sz w:val="24"/>
          <w:szCs w:val="24"/>
          <w14:ligatures w14:val="standardContextual"/>
        </w:rPr>
        <w:tab/>
      </w:r>
      <w:r>
        <w:t>ProSe Authorized</w:t>
      </w:r>
      <w:r>
        <w:tab/>
      </w:r>
      <w:r>
        <w:fldChar w:fldCharType="begin" w:fldLock="1"/>
      </w:r>
      <w:r>
        <w:instrText xml:space="preserve"> PAGEREF _Toc170752480 \h </w:instrText>
      </w:r>
      <w:r>
        <w:fldChar w:fldCharType="separate"/>
      </w:r>
      <w:r>
        <w:t>197</w:t>
      </w:r>
      <w:r>
        <w:fldChar w:fldCharType="end"/>
      </w:r>
    </w:p>
    <w:p w14:paraId="5F0033C7" w14:textId="1254B839" w:rsidR="00A56828" w:rsidRDefault="00A56828">
      <w:pPr>
        <w:pStyle w:val="TOC4"/>
        <w:rPr>
          <w:rFonts w:asciiTheme="minorHAnsi" w:eastAsiaTheme="minorEastAsia" w:hAnsiTheme="minorHAnsi" w:cstheme="minorBidi"/>
          <w:kern w:val="2"/>
          <w:sz w:val="24"/>
          <w:szCs w:val="24"/>
          <w14:ligatures w14:val="standardContextual"/>
        </w:rPr>
      </w:pPr>
      <w:r>
        <w:t>9.2.1.100</w:t>
      </w:r>
      <w:r>
        <w:rPr>
          <w:rFonts w:asciiTheme="minorHAnsi" w:eastAsiaTheme="minorEastAsia" w:hAnsiTheme="minorHAnsi" w:cstheme="minorBidi"/>
          <w:kern w:val="2"/>
          <w:sz w:val="24"/>
          <w:szCs w:val="24"/>
          <w14:ligatures w14:val="standardContextual"/>
        </w:rPr>
        <w:tab/>
      </w:r>
      <w:r>
        <w:t>COUNT Value for PDCP SN Length 18</w:t>
      </w:r>
      <w:r>
        <w:tab/>
      </w:r>
      <w:r>
        <w:fldChar w:fldCharType="begin" w:fldLock="1"/>
      </w:r>
      <w:r>
        <w:instrText xml:space="preserve"> PAGEREF _Toc170752481 \h </w:instrText>
      </w:r>
      <w:r>
        <w:fldChar w:fldCharType="separate"/>
      </w:r>
      <w:r>
        <w:t>198</w:t>
      </w:r>
      <w:r>
        <w:fldChar w:fldCharType="end"/>
      </w:r>
    </w:p>
    <w:p w14:paraId="25CF4F4F" w14:textId="67009819"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101</w:t>
      </w:r>
      <w:r>
        <w:rPr>
          <w:rFonts w:asciiTheme="minorHAnsi" w:eastAsiaTheme="minorEastAsia" w:hAnsiTheme="minorHAnsi" w:cstheme="minorBidi"/>
          <w:kern w:val="2"/>
          <w:sz w:val="24"/>
          <w:szCs w:val="24"/>
          <w14:ligatures w14:val="standardContextual"/>
        </w:rPr>
        <w:tab/>
      </w:r>
      <w:r>
        <w:t>M</w:t>
      </w:r>
      <w:r>
        <w:rPr>
          <w:lang w:eastAsia="zh-CN"/>
        </w:rPr>
        <w:t>6</w:t>
      </w:r>
      <w:r>
        <w:t xml:space="preserve"> Configuration</w:t>
      </w:r>
      <w:r>
        <w:tab/>
      </w:r>
      <w:r>
        <w:fldChar w:fldCharType="begin" w:fldLock="1"/>
      </w:r>
      <w:r>
        <w:instrText xml:space="preserve"> PAGEREF _Toc170752482 \h </w:instrText>
      </w:r>
      <w:r>
        <w:fldChar w:fldCharType="separate"/>
      </w:r>
      <w:r>
        <w:t>198</w:t>
      </w:r>
      <w:r>
        <w:fldChar w:fldCharType="end"/>
      </w:r>
    </w:p>
    <w:p w14:paraId="1D224066" w14:textId="75E0C7AF"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102</w:t>
      </w:r>
      <w:r>
        <w:rPr>
          <w:rFonts w:asciiTheme="minorHAnsi" w:eastAsiaTheme="minorEastAsia" w:hAnsiTheme="minorHAnsi" w:cstheme="minorBidi"/>
          <w:kern w:val="2"/>
          <w:sz w:val="24"/>
          <w:szCs w:val="24"/>
          <w14:ligatures w14:val="standardContextual"/>
        </w:rPr>
        <w:tab/>
      </w:r>
      <w:r>
        <w:t>M</w:t>
      </w:r>
      <w:r>
        <w:rPr>
          <w:lang w:eastAsia="zh-CN"/>
        </w:rPr>
        <w:t>7</w:t>
      </w:r>
      <w:r>
        <w:t xml:space="preserve"> Configuration</w:t>
      </w:r>
      <w:r>
        <w:tab/>
      </w:r>
      <w:r>
        <w:fldChar w:fldCharType="begin" w:fldLock="1"/>
      </w:r>
      <w:r>
        <w:instrText xml:space="preserve"> PAGEREF _Toc170752483 \h </w:instrText>
      </w:r>
      <w:r>
        <w:fldChar w:fldCharType="separate"/>
      </w:r>
      <w:r>
        <w:t>198</w:t>
      </w:r>
      <w:r>
        <w:fldChar w:fldCharType="end"/>
      </w:r>
    </w:p>
    <w:p w14:paraId="460D5375" w14:textId="13614687" w:rsidR="00A56828" w:rsidRDefault="00A56828">
      <w:pPr>
        <w:pStyle w:val="TOC4"/>
        <w:rPr>
          <w:rFonts w:asciiTheme="minorHAnsi" w:eastAsiaTheme="minorEastAsia" w:hAnsiTheme="minorHAnsi" w:cstheme="minorBidi"/>
          <w:kern w:val="2"/>
          <w:sz w:val="24"/>
          <w:szCs w:val="24"/>
          <w14:ligatures w14:val="standardContextual"/>
        </w:rPr>
      </w:pPr>
      <w:r>
        <w:t>9.2.1.103</w:t>
      </w:r>
      <w:r>
        <w:rPr>
          <w:rFonts w:asciiTheme="minorHAnsi" w:eastAsiaTheme="minorEastAsia" w:hAnsiTheme="minorHAnsi" w:cstheme="minorBidi"/>
          <w:kern w:val="2"/>
          <w:sz w:val="24"/>
          <w:szCs w:val="24"/>
          <w14:ligatures w14:val="standardContextual"/>
        </w:rPr>
        <w:tab/>
      </w:r>
      <w:r>
        <w:t>Assistance Data for Paging</w:t>
      </w:r>
      <w:r>
        <w:tab/>
      </w:r>
      <w:r>
        <w:fldChar w:fldCharType="begin" w:fldLock="1"/>
      </w:r>
      <w:r>
        <w:instrText xml:space="preserve"> PAGEREF _Toc170752484 \h </w:instrText>
      </w:r>
      <w:r>
        <w:fldChar w:fldCharType="separate"/>
      </w:r>
      <w:r>
        <w:t>199</w:t>
      </w:r>
      <w:r>
        <w:fldChar w:fldCharType="end"/>
      </w:r>
    </w:p>
    <w:p w14:paraId="08479782" w14:textId="4D99EDED" w:rsidR="00A56828" w:rsidRDefault="00A56828">
      <w:pPr>
        <w:pStyle w:val="TOC4"/>
        <w:rPr>
          <w:rFonts w:asciiTheme="minorHAnsi" w:eastAsiaTheme="minorEastAsia" w:hAnsiTheme="minorHAnsi" w:cstheme="minorBidi"/>
          <w:kern w:val="2"/>
          <w:sz w:val="24"/>
          <w:szCs w:val="24"/>
          <w14:ligatures w14:val="standardContextual"/>
        </w:rPr>
      </w:pPr>
      <w:r>
        <w:t>9.2.1.104</w:t>
      </w:r>
      <w:r>
        <w:rPr>
          <w:rFonts w:asciiTheme="minorHAnsi" w:eastAsiaTheme="minorEastAsia" w:hAnsiTheme="minorHAnsi" w:cstheme="minorBidi"/>
          <w:kern w:val="2"/>
          <w:sz w:val="24"/>
          <w:szCs w:val="24"/>
          <w14:ligatures w14:val="standardContextual"/>
        </w:rPr>
        <w:tab/>
      </w:r>
      <w:r>
        <w:t>Assistance Data for Recommended Cells</w:t>
      </w:r>
      <w:r>
        <w:tab/>
      </w:r>
      <w:r>
        <w:fldChar w:fldCharType="begin" w:fldLock="1"/>
      </w:r>
      <w:r>
        <w:instrText xml:space="preserve"> PAGEREF _Toc170752485 \h </w:instrText>
      </w:r>
      <w:r>
        <w:fldChar w:fldCharType="separate"/>
      </w:r>
      <w:r>
        <w:t>199</w:t>
      </w:r>
      <w:r>
        <w:fldChar w:fldCharType="end"/>
      </w:r>
    </w:p>
    <w:p w14:paraId="3D8C0E33" w14:textId="28C2BC65" w:rsidR="00A56828" w:rsidRDefault="00A56828">
      <w:pPr>
        <w:pStyle w:val="TOC4"/>
        <w:rPr>
          <w:rFonts w:asciiTheme="minorHAnsi" w:eastAsiaTheme="minorEastAsia" w:hAnsiTheme="minorHAnsi" w:cstheme="minorBidi"/>
          <w:kern w:val="2"/>
          <w:sz w:val="24"/>
          <w:szCs w:val="24"/>
          <w14:ligatures w14:val="standardContextual"/>
        </w:rPr>
      </w:pPr>
      <w:r>
        <w:t>9.2.1.105</w:t>
      </w:r>
      <w:r>
        <w:rPr>
          <w:rFonts w:asciiTheme="minorHAnsi" w:eastAsiaTheme="minorEastAsia" w:hAnsiTheme="minorHAnsi" w:cstheme="minorBidi"/>
          <w:kern w:val="2"/>
          <w:sz w:val="24"/>
          <w:szCs w:val="24"/>
          <w14:ligatures w14:val="standardContextual"/>
        </w:rPr>
        <w:tab/>
      </w:r>
      <w:r>
        <w:t>Information on Recommended Cells and eNBs for Paging</w:t>
      </w:r>
      <w:r>
        <w:tab/>
      </w:r>
      <w:r>
        <w:fldChar w:fldCharType="begin" w:fldLock="1"/>
      </w:r>
      <w:r>
        <w:instrText xml:space="preserve"> PAGEREF _Toc170752486 \h </w:instrText>
      </w:r>
      <w:r>
        <w:fldChar w:fldCharType="separate"/>
      </w:r>
      <w:r>
        <w:t>199</w:t>
      </w:r>
      <w:r>
        <w:fldChar w:fldCharType="end"/>
      </w:r>
    </w:p>
    <w:p w14:paraId="4109884E" w14:textId="56D113FB" w:rsidR="00A56828" w:rsidRDefault="00A56828">
      <w:pPr>
        <w:pStyle w:val="TOC4"/>
        <w:rPr>
          <w:rFonts w:asciiTheme="minorHAnsi" w:eastAsiaTheme="minorEastAsia" w:hAnsiTheme="minorHAnsi" w:cstheme="minorBidi"/>
          <w:kern w:val="2"/>
          <w:sz w:val="24"/>
          <w:szCs w:val="24"/>
          <w14:ligatures w14:val="standardContextual"/>
        </w:rPr>
      </w:pPr>
      <w:r>
        <w:t>9.2.1.106</w:t>
      </w:r>
      <w:r>
        <w:rPr>
          <w:rFonts w:asciiTheme="minorHAnsi" w:eastAsiaTheme="minorEastAsia" w:hAnsiTheme="minorHAnsi" w:cstheme="minorBidi"/>
          <w:kern w:val="2"/>
          <w:sz w:val="24"/>
          <w:szCs w:val="24"/>
          <w14:ligatures w14:val="standardContextual"/>
        </w:rPr>
        <w:tab/>
      </w:r>
      <w:r>
        <w:t>Recommended Cells for Paging</w:t>
      </w:r>
      <w:r>
        <w:tab/>
      </w:r>
      <w:r>
        <w:fldChar w:fldCharType="begin" w:fldLock="1"/>
      </w:r>
      <w:r>
        <w:instrText xml:space="preserve"> PAGEREF _Toc170752487 \h </w:instrText>
      </w:r>
      <w:r>
        <w:fldChar w:fldCharType="separate"/>
      </w:r>
      <w:r>
        <w:t>199</w:t>
      </w:r>
      <w:r>
        <w:fldChar w:fldCharType="end"/>
      </w:r>
    </w:p>
    <w:p w14:paraId="25BEE0A5" w14:textId="0F5D7644" w:rsidR="00A56828" w:rsidRDefault="00A56828">
      <w:pPr>
        <w:pStyle w:val="TOC4"/>
        <w:rPr>
          <w:rFonts w:asciiTheme="minorHAnsi" w:eastAsiaTheme="minorEastAsia" w:hAnsiTheme="minorHAnsi" w:cstheme="minorBidi"/>
          <w:kern w:val="2"/>
          <w:sz w:val="24"/>
          <w:szCs w:val="24"/>
          <w14:ligatures w14:val="standardContextual"/>
        </w:rPr>
      </w:pPr>
      <w:r>
        <w:t>9.2.1.107</w:t>
      </w:r>
      <w:r>
        <w:rPr>
          <w:rFonts w:asciiTheme="minorHAnsi" w:eastAsiaTheme="minorEastAsia" w:hAnsiTheme="minorHAnsi" w:cstheme="minorBidi"/>
          <w:kern w:val="2"/>
          <w:sz w:val="24"/>
          <w:szCs w:val="24"/>
          <w14:ligatures w14:val="standardContextual"/>
        </w:rPr>
        <w:tab/>
      </w:r>
      <w:r>
        <w:t>Recommended eNBs for Paging</w:t>
      </w:r>
      <w:r>
        <w:tab/>
      </w:r>
      <w:r>
        <w:fldChar w:fldCharType="begin" w:fldLock="1"/>
      </w:r>
      <w:r>
        <w:instrText xml:space="preserve"> PAGEREF _Toc170752488 \h </w:instrText>
      </w:r>
      <w:r>
        <w:fldChar w:fldCharType="separate"/>
      </w:r>
      <w:r>
        <w:t>200</w:t>
      </w:r>
      <w:r>
        <w:fldChar w:fldCharType="end"/>
      </w:r>
    </w:p>
    <w:p w14:paraId="26BCD849" w14:textId="65505F50" w:rsidR="00A56828" w:rsidRDefault="00A56828">
      <w:pPr>
        <w:pStyle w:val="TOC4"/>
        <w:rPr>
          <w:rFonts w:asciiTheme="minorHAnsi" w:eastAsiaTheme="minorEastAsia" w:hAnsiTheme="minorHAnsi" w:cstheme="minorBidi"/>
          <w:kern w:val="2"/>
          <w:sz w:val="24"/>
          <w:szCs w:val="24"/>
          <w14:ligatures w14:val="standardContextual"/>
        </w:rPr>
      </w:pPr>
      <w:r>
        <w:t>9.2.1.108</w:t>
      </w:r>
      <w:r>
        <w:rPr>
          <w:rFonts w:asciiTheme="minorHAnsi" w:eastAsiaTheme="minorEastAsia" w:hAnsiTheme="minorHAnsi" w:cstheme="minorBidi"/>
          <w:kern w:val="2"/>
          <w:sz w:val="24"/>
          <w:szCs w:val="24"/>
          <w14:ligatures w14:val="standardContextual"/>
        </w:rPr>
        <w:tab/>
      </w:r>
      <w:r>
        <w:t>Assistance Data for CE capable UEs</w:t>
      </w:r>
      <w:r>
        <w:tab/>
      </w:r>
      <w:r>
        <w:fldChar w:fldCharType="begin" w:fldLock="1"/>
      </w:r>
      <w:r>
        <w:instrText xml:space="preserve"> PAGEREF _Toc170752489 \h </w:instrText>
      </w:r>
      <w:r>
        <w:fldChar w:fldCharType="separate"/>
      </w:r>
      <w:r>
        <w:t>200</w:t>
      </w:r>
      <w:r>
        <w:fldChar w:fldCharType="end"/>
      </w:r>
    </w:p>
    <w:p w14:paraId="35C220CB" w14:textId="4DB26AAA" w:rsidR="00A56828" w:rsidRDefault="00A56828">
      <w:pPr>
        <w:pStyle w:val="TOC4"/>
        <w:rPr>
          <w:rFonts w:asciiTheme="minorHAnsi" w:eastAsiaTheme="minorEastAsia" w:hAnsiTheme="minorHAnsi" w:cstheme="minorBidi"/>
          <w:kern w:val="2"/>
          <w:sz w:val="24"/>
          <w:szCs w:val="24"/>
          <w14:ligatures w14:val="standardContextual"/>
        </w:rPr>
      </w:pPr>
      <w:r>
        <w:t>9.2.1.109</w:t>
      </w:r>
      <w:r>
        <w:rPr>
          <w:rFonts w:asciiTheme="minorHAnsi" w:eastAsiaTheme="minorEastAsia" w:hAnsiTheme="minorHAnsi" w:cstheme="minorBidi"/>
          <w:kern w:val="2"/>
          <w:sz w:val="24"/>
          <w:szCs w:val="24"/>
          <w14:ligatures w14:val="standardContextual"/>
        </w:rPr>
        <w:tab/>
      </w:r>
      <w:r>
        <w:t>Cell Identifier and Coverage Enhancement Level</w:t>
      </w:r>
      <w:r>
        <w:tab/>
      </w:r>
      <w:r>
        <w:fldChar w:fldCharType="begin" w:fldLock="1"/>
      </w:r>
      <w:r>
        <w:instrText xml:space="preserve"> PAGEREF _Toc170752490 \h </w:instrText>
      </w:r>
      <w:r>
        <w:fldChar w:fldCharType="separate"/>
      </w:r>
      <w:r>
        <w:t>200</w:t>
      </w:r>
      <w:r>
        <w:fldChar w:fldCharType="end"/>
      </w:r>
    </w:p>
    <w:p w14:paraId="7370CF07" w14:textId="56D26FFE" w:rsidR="00A56828" w:rsidRDefault="00A56828">
      <w:pPr>
        <w:pStyle w:val="TOC4"/>
        <w:rPr>
          <w:rFonts w:asciiTheme="minorHAnsi" w:eastAsiaTheme="minorEastAsia" w:hAnsiTheme="minorHAnsi" w:cstheme="minorBidi"/>
          <w:kern w:val="2"/>
          <w:sz w:val="24"/>
          <w:szCs w:val="24"/>
          <w14:ligatures w14:val="standardContextual"/>
        </w:rPr>
      </w:pPr>
      <w:r>
        <w:t>9.2.1.110</w:t>
      </w:r>
      <w:r>
        <w:rPr>
          <w:rFonts w:asciiTheme="minorHAnsi" w:eastAsiaTheme="minorEastAsia" w:hAnsiTheme="minorHAnsi" w:cstheme="minorBidi"/>
          <w:kern w:val="2"/>
          <w:sz w:val="24"/>
          <w:szCs w:val="24"/>
          <w14:ligatures w14:val="standardContextual"/>
        </w:rPr>
        <w:tab/>
      </w:r>
      <w:r>
        <w:rPr>
          <w:lang w:eastAsia="zh-CN"/>
        </w:rPr>
        <w:t>Paging Attempt Information</w:t>
      </w:r>
      <w:r>
        <w:tab/>
      </w:r>
      <w:r>
        <w:fldChar w:fldCharType="begin" w:fldLock="1"/>
      </w:r>
      <w:r>
        <w:instrText xml:space="preserve"> PAGEREF _Toc170752491 \h </w:instrText>
      </w:r>
      <w:r>
        <w:fldChar w:fldCharType="separate"/>
      </w:r>
      <w:r>
        <w:t>201</w:t>
      </w:r>
      <w:r>
        <w:fldChar w:fldCharType="end"/>
      </w:r>
    </w:p>
    <w:p w14:paraId="49C34417" w14:textId="164F2985"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9.2.1.111</w:t>
      </w:r>
      <w:r>
        <w:rPr>
          <w:rFonts w:asciiTheme="minorHAnsi" w:eastAsiaTheme="minorEastAsia" w:hAnsiTheme="minorHAnsi" w:cstheme="minorBidi"/>
          <w:kern w:val="2"/>
          <w:sz w:val="24"/>
          <w:szCs w:val="24"/>
          <w14:ligatures w14:val="standardContextual"/>
        </w:rPr>
        <w:tab/>
      </w:r>
      <w:r w:rsidRPr="004A110D">
        <w:rPr>
          <w:rFonts w:eastAsia="Batang"/>
        </w:rPr>
        <w:t>Paging eDRX Information</w:t>
      </w:r>
      <w:r>
        <w:tab/>
      </w:r>
      <w:r>
        <w:fldChar w:fldCharType="begin" w:fldLock="1"/>
      </w:r>
      <w:r>
        <w:instrText xml:space="preserve"> PAGEREF _Toc170752492 \h </w:instrText>
      </w:r>
      <w:r>
        <w:fldChar w:fldCharType="separate"/>
      </w:r>
      <w:r>
        <w:t>201</w:t>
      </w:r>
      <w:r>
        <w:fldChar w:fldCharType="end"/>
      </w:r>
    </w:p>
    <w:p w14:paraId="63180CA1" w14:textId="2F1C03AA" w:rsidR="00A56828" w:rsidRDefault="00A56828">
      <w:pPr>
        <w:pStyle w:val="TOC4"/>
        <w:rPr>
          <w:rFonts w:asciiTheme="minorHAnsi" w:eastAsiaTheme="minorEastAsia" w:hAnsiTheme="minorHAnsi" w:cstheme="minorBidi"/>
          <w:kern w:val="2"/>
          <w:sz w:val="24"/>
          <w:szCs w:val="24"/>
          <w14:ligatures w14:val="standardContextual"/>
        </w:rPr>
      </w:pPr>
      <w:r>
        <w:t>9.2.1.112</w:t>
      </w:r>
      <w:r>
        <w:rPr>
          <w:rFonts w:asciiTheme="minorHAnsi" w:eastAsiaTheme="minorEastAsia" w:hAnsiTheme="minorHAnsi" w:cstheme="minorBidi"/>
          <w:kern w:val="2"/>
          <w:sz w:val="24"/>
          <w:szCs w:val="24"/>
          <w14:ligatures w14:val="standardContextual"/>
        </w:rPr>
        <w:tab/>
      </w:r>
      <w:r>
        <w:t>UE Retention Information</w:t>
      </w:r>
      <w:r>
        <w:tab/>
      </w:r>
      <w:r>
        <w:fldChar w:fldCharType="begin" w:fldLock="1"/>
      </w:r>
      <w:r>
        <w:instrText xml:space="preserve"> PAGEREF _Toc170752493 \h </w:instrText>
      </w:r>
      <w:r>
        <w:fldChar w:fldCharType="separate"/>
      </w:r>
      <w:r>
        <w:t>201</w:t>
      </w:r>
      <w:r>
        <w:fldChar w:fldCharType="end"/>
      </w:r>
    </w:p>
    <w:p w14:paraId="2CA97A5F" w14:textId="6A815A6B"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.113</w:t>
      </w:r>
      <w:r>
        <w:rPr>
          <w:rFonts w:asciiTheme="minorHAnsi" w:eastAsiaTheme="minorEastAsia" w:hAnsiTheme="minorHAnsi" w:cstheme="minorBidi"/>
          <w:kern w:val="2"/>
          <w:sz w:val="24"/>
          <w:szCs w:val="24"/>
          <w14:ligatures w14:val="standardContextual"/>
        </w:rPr>
        <w:tab/>
      </w:r>
      <w:r>
        <w:t xml:space="preserve">UE </w:t>
      </w:r>
      <w:r>
        <w:rPr>
          <w:lang w:eastAsia="zh-CN"/>
        </w:rPr>
        <w:t>User Plane CIoT Support Indicator</w:t>
      </w:r>
      <w:r>
        <w:tab/>
      </w:r>
      <w:r>
        <w:fldChar w:fldCharType="begin" w:fldLock="1"/>
      </w:r>
      <w:r>
        <w:instrText xml:space="preserve"> PAGEREF _Toc170752494 \h </w:instrText>
      </w:r>
      <w:r>
        <w:fldChar w:fldCharType="separate"/>
      </w:r>
      <w:r>
        <w:t>201</w:t>
      </w:r>
      <w:r>
        <w:fldChar w:fldCharType="end"/>
      </w:r>
    </w:p>
    <w:p w14:paraId="7CC847FA" w14:textId="74A3E10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114</w:t>
      </w:r>
      <w:r>
        <w:rPr>
          <w:rFonts w:asciiTheme="minorHAnsi" w:eastAsiaTheme="minorEastAsia" w:hAnsiTheme="minorHAnsi" w:cstheme="minorBidi"/>
          <w:kern w:val="2"/>
          <w:sz w:val="24"/>
          <w:szCs w:val="24"/>
          <w14:ligatures w14:val="standardContextual"/>
        </w:rPr>
        <w:tab/>
      </w:r>
      <w:r>
        <w:rPr>
          <w:lang w:eastAsia="zh-CN"/>
        </w:rPr>
        <w:t xml:space="preserve">NB-IoT Default </w:t>
      </w:r>
      <w:r w:rsidRPr="004A110D">
        <w:rPr>
          <w:rFonts w:eastAsia="Batang"/>
        </w:rPr>
        <w:t>Paging DRX</w:t>
      </w:r>
      <w:r>
        <w:tab/>
      </w:r>
      <w:r>
        <w:fldChar w:fldCharType="begin" w:fldLock="1"/>
      </w:r>
      <w:r>
        <w:instrText xml:space="preserve"> PAGEREF _Toc170752495 \h </w:instrText>
      </w:r>
      <w:r>
        <w:fldChar w:fldCharType="separate"/>
      </w:r>
      <w:r>
        <w:t>201</w:t>
      </w:r>
      <w:r>
        <w:fldChar w:fldCharType="end"/>
      </w:r>
    </w:p>
    <w:p w14:paraId="2A7E4E3D" w14:textId="2502285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115</w:t>
      </w:r>
      <w:r>
        <w:rPr>
          <w:rFonts w:asciiTheme="minorHAnsi" w:eastAsiaTheme="minorEastAsia" w:hAnsiTheme="minorHAnsi" w:cstheme="minorBidi"/>
          <w:kern w:val="2"/>
          <w:sz w:val="24"/>
          <w:szCs w:val="24"/>
          <w14:ligatures w14:val="standardContextual"/>
        </w:rPr>
        <w:tab/>
      </w:r>
      <w:r>
        <w:rPr>
          <w:lang w:eastAsia="zh-CN"/>
        </w:rPr>
        <w:t xml:space="preserve">NB-IoT </w:t>
      </w:r>
      <w:r w:rsidRPr="004A110D">
        <w:rPr>
          <w:rFonts w:eastAsia="Batang"/>
        </w:rPr>
        <w:t>Paging eDRX Information</w:t>
      </w:r>
      <w:r>
        <w:tab/>
      </w:r>
      <w:r>
        <w:fldChar w:fldCharType="begin" w:fldLock="1"/>
      </w:r>
      <w:r>
        <w:instrText xml:space="preserve"> PAGEREF _Toc170752496 \h </w:instrText>
      </w:r>
      <w:r>
        <w:fldChar w:fldCharType="separate"/>
      </w:r>
      <w:r>
        <w:t>202</w:t>
      </w:r>
      <w:r>
        <w:fldChar w:fldCharType="end"/>
      </w:r>
    </w:p>
    <w:p w14:paraId="4A8C3CEC" w14:textId="756B801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9.2.1.116</w:t>
      </w:r>
      <w:r>
        <w:rPr>
          <w:rFonts w:asciiTheme="minorHAnsi" w:eastAsiaTheme="minorEastAsia" w:hAnsiTheme="minorHAnsi" w:cstheme="minorBidi"/>
          <w:kern w:val="2"/>
          <w:sz w:val="24"/>
          <w:szCs w:val="24"/>
          <w14:ligatures w14:val="standardContextual"/>
        </w:rPr>
        <w:tab/>
      </w:r>
      <w:r w:rsidRPr="004A110D">
        <w:rPr>
          <w:rFonts w:eastAsia="Batang"/>
        </w:rPr>
        <w:t>Bearer Type</w:t>
      </w:r>
      <w:r>
        <w:tab/>
      </w:r>
      <w:r>
        <w:fldChar w:fldCharType="begin" w:fldLock="1"/>
      </w:r>
      <w:r>
        <w:instrText xml:space="preserve"> PAGEREF _Toc170752497 \h </w:instrText>
      </w:r>
      <w:r>
        <w:fldChar w:fldCharType="separate"/>
      </w:r>
      <w:r>
        <w:t>202</w:t>
      </w:r>
      <w:r>
        <w:fldChar w:fldCharType="end"/>
      </w:r>
    </w:p>
    <w:p w14:paraId="0109FD82" w14:textId="2AABE3C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w:t>
      </w:r>
      <w:r w:rsidRPr="004A110D">
        <w:rPr>
          <w:rFonts w:eastAsia="SimSun"/>
          <w:lang w:eastAsia="zh-CN"/>
        </w:rPr>
        <w:t>2</w:t>
      </w:r>
      <w:r w:rsidRPr="004A110D">
        <w:rPr>
          <w:rFonts w:eastAsia="SimSun"/>
        </w:rPr>
        <w:t>.</w:t>
      </w:r>
      <w:r w:rsidRPr="004A110D">
        <w:rPr>
          <w:rFonts w:eastAsia="SimSun"/>
          <w:lang w:eastAsia="zh-CN"/>
        </w:rPr>
        <w:t>1.117</w:t>
      </w:r>
      <w:r>
        <w:rPr>
          <w:rFonts w:asciiTheme="minorHAnsi" w:eastAsiaTheme="minorEastAsia" w:hAnsiTheme="minorHAnsi" w:cstheme="minorBidi"/>
          <w:kern w:val="2"/>
          <w:sz w:val="24"/>
          <w:szCs w:val="24"/>
          <w14:ligatures w14:val="standardContextual"/>
        </w:rPr>
        <w:tab/>
      </w:r>
      <w:r w:rsidRPr="004A110D">
        <w:rPr>
          <w:rFonts w:eastAsia="SimSun"/>
        </w:rPr>
        <w:t>RAT Type</w:t>
      </w:r>
      <w:r>
        <w:tab/>
      </w:r>
      <w:r>
        <w:fldChar w:fldCharType="begin" w:fldLock="1"/>
      </w:r>
      <w:r>
        <w:instrText xml:space="preserve"> PAGEREF _Toc170752498 \h </w:instrText>
      </w:r>
      <w:r>
        <w:fldChar w:fldCharType="separate"/>
      </w:r>
      <w:r>
        <w:t>202</w:t>
      </w:r>
      <w:r>
        <w:fldChar w:fldCharType="end"/>
      </w:r>
    </w:p>
    <w:p w14:paraId="774F1A8C" w14:textId="4F8E4909"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.118</w:t>
      </w:r>
      <w:r>
        <w:rPr>
          <w:rFonts w:asciiTheme="minorHAnsi" w:eastAsiaTheme="minorEastAsia" w:hAnsiTheme="minorHAnsi" w:cstheme="minorBidi"/>
          <w:kern w:val="2"/>
          <w:sz w:val="24"/>
          <w:szCs w:val="24"/>
          <w14:ligatures w14:val="standardContextual"/>
        </w:rPr>
        <w:tab/>
      </w:r>
      <w:r>
        <w:t>CE-mode-B</w:t>
      </w:r>
      <w:r>
        <w:rPr>
          <w:lang w:eastAsia="zh-CN"/>
        </w:rPr>
        <w:t xml:space="preserve"> Support Indicator</w:t>
      </w:r>
      <w:r>
        <w:tab/>
      </w:r>
      <w:r>
        <w:fldChar w:fldCharType="begin" w:fldLock="1"/>
      </w:r>
      <w:r>
        <w:instrText xml:space="preserve"> PAGEREF _Toc170752499 \h </w:instrText>
      </w:r>
      <w:r>
        <w:fldChar w:fldCharType="separate"/>
      </w:r>
      <w:r>
        <w:t>202</w:t>
      </w:r>
      <w:r>
        <w:fldChar w:fldCharType="end"/>
      </w:r>
    </w:p>
    <w:p w14:paraId="30BA6127" w14:textId="19B51AAB" w:rsidR="00A56828" w:rsidRDefault="00A56828">
      <w:pPr>
        <w:pStyle w:val="TOC4"/>
        <w:rPr>
          <w:rFonts w:asciiTheme="minorHAnsi" w:eastAsiaTheme="minorEastAsia" w:hAnsiTheme="minorHAnsi" w:cstheme="minorBidi"/>
          <w:kern w:val="2"/>
          <w:sz w:val="24"/>
          <w:szCs w:val="24"/>
          <w14:ligatures w14:val="standardContextual"/>
        </w:rPr>
      </w:pPr>
      <w:r>
        <w:t>9.2.1.119</w:t>
      </w:r>
      <w:r>
        <w:rPr>
          <w:rFonts w:asciiTheme="minorHAnsi" w:eastAsiaTheme="minorEastAsia" w:hAnsiTheme="minorHAnsi" w:cstheme="minorBidi"/>
          <w:kern w:val="2"/>
          <w:sz w:val="24"/>
          <w:szCs w:val="24"/>
          <w14:ligatures w14:val="standardContextual"/>
        </w:rPr>
        <w:tab/>
      </w:r>
      <w:r>
        <w:t>SRVCC Operation Not Possible</w:t>
      </w:r>
      <w:r>
        <w:tab/>
      </w:r>
      <w:r>
        <w:fldChar w:fldCharType="begin" w:fldLock="1"/>
      </w:r>
      <w:r>
        <w:instrText xml:space="preserve"> PAGEREF _Toc170752500 \h </w:instrText>
      </w:r>
      <w:r>
        <w:fldChar w:fldCharType="separate"/>
      </w:r>
      <w:r>
        <w:t>203</w:t>
      </w:r>
      <w:r>
        <w:fldChar w:fldCharType="end"/>
      </w:r>
    </w:p>
    <w:p w14:paraId="792DD095" w14:textId="75953553" w:rsidR="00A56828" w:rsidRDefault="00A56828">
      <w:pPr>
        <w:pStyle w:val="TOC4"/>
        <w:rPr>
          <w:rFonts w:asciiTheme="minorHAnsi" w:eastAsiaTheme="minorEastAsia" w:hAnsiTheme="minorHAnsi" w:cstheme="minorBidi"/>
          <w:kern w:val="2"/>
          <w:sz w:val="24"/>
          <w:szCs w:val="24"/>
          <w14:ligatures w14:val="standardContextual"/>
        </w:rPr>
      </w:pPr>
      <w:r>
        <w:t>9.2.1.120</w:t>
      </w:r>
      <w:r>
        <w:rPr>
          <w:rFonts w:asciiTheme="minorHAnsi" w:eastAsiaTheme="minorEastAsia" w:hAnsiTheme="minorHAnsi" w:cstheme="minorBidi"/>
          <w:kern w:val="2"/>
          <w:sz w:val="24"/>
          <w:szCs w:val="24"/>
          <w14:ligatures w14:val="standardContextual"/>
        </w:rPr>
        <w:tab/>
      </w:r>
      <w:r>
        <w:t>V2X Services Authorized</w:t>
      </w:r>
      <w:r>
        <w:tab/>
      </w:r>
      <w:r>
        <w:fldChar w:fldCharType="begin" w:fldLock="1"/>
      </w:r>
      <w:r>
        <w:instrText xml:space="preserve"> PAGEREF _Toc170752501 \h </w:instrText>
      </w:r>
      <w:r>
        <w:fldChar w:fldCharType="separate"/>
      </w:r>
      <w:r>
        <w:t>203</w:t>
      </w:r>
      <w:r>
        <w:fldChar w:fldCharType="end"/>
      </w:r>
    </w:p>
    <w:p w14:paraId="6DA7E5E7" w14:textId="66A0CBFC" w:rsidR="00A56828" w:rsidRDefault="00A56828">
      <w:pPr>
        <w:pStyle w:val="TOC4"/>
        <w:rPr>
          <w:rFonts w:asciiTheme="minorHAnsi" w:eastAsiaTheme="minorEastAsia" w:hAnsiTheme="minorHAnsi" w:cstheme="minorBidi"/>
          <w:kern w:val="2"/>
          <w:sz w:val="24"/>
          <w:szCs w:val="24"/>
          <w14:ligatures w14:val="standardContextual"/>
        </w:rPr>
      </w:pPr>
      <w:r>
        <w:t>9.2.1.121</w:t>
      </w:r>
      <w:r>
        <w:rPr>
          <w:rFonts w:asciiTheme="minorHAnsi" w:eastAsiaTheme="minorEastAsia" w:hAnsiTheme="minorHAnsi" w:cstheme="minorBidi"/>
          <w:kern w:val="2"/>
          <w:sz w:val="24"/>
          <w:szCs w:val="24"/>
          <w14:ligatures w14:val="standardContextual"/>
        </w:rPr>
        <w:tab/>
      </w:r>
      <w:r>
        <w:t>Served DCNs Items</w:t>
      </w:r>
      <w:r>
        <w:tab/>
      </w:r>
      <w:r>
        <w:fldChar w:fldCharType="begin" w:fldLock="1"/>
      </w:r>
      <w:r>
        <w:instrText xml:space="preserve"> PAGEREF _Toc170752502 \h </w:instrText>
      </w:r>
      <w:r>
        <w:fldChar w:fldCharType="separate"/>
      </w:r>
      <w:r>
        <w:t>203</w:t>
      </w:r>
      <w:r>
        <w:fldChar w:fldCharType="end"/>
      </w:r>
    </w:p>
    <w:p w14:paraId="5D2BBFD5" w14:textId="47403F01" w:rsidR="00A56828" w:rsidRDefault="00A56828">
      <w:pPr>
        <w:pStyle w:val="TOC4"/>
        <w:rPr>
          <w:rFonts w:asciiTheme="minorHAnsi" w:eastAsiaTheme="minorEastAsia" w:hAnsiTheme="minorHAnsi" w:cstheme="minorBidi"/>
          <w:kern w:val="2"/>
          <w:sz w:val="24"/>
          <w:szCs w:val="24"/>
          <w14:ligatures w14:val="standardContextual"/>
        </w:rPr>
      </w:pPr>
      <w:r>
        <w:t>9.2.1.122</w:t>
      </w:r>
      <w:r>
        <w:rPr>
          <w:rFonts w:asciiTheme="minorHAnsi" w:eastAsiaTheme="minorEastAsia" w:hAnsiTheme="minorHAnsi" w:cstheme="minorBidi"/>
          <w:kern w:val="2"/>
          <w:sz w:val="24"/>
          <w:szCs w:val="24"/>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_Toc170752503 \h </w:instrText>
      </w:r>
      <w:r>
        <w:fldChar w:fldCharType="separate"/>
      </w:r>
      <w:r>
        <w:t>203</w:t>
      </w:r>
      <w:r>
        <w:fldChar w:fldCharType="end"/>
      </w:r>
    </w:p>
    <w:p w14:paraId="726B4463" w14:textId="169AFE9C" w:rsidR="00A56828" w:rsidRDefault="00A56828">
      <w:pPr>
        <w:pStyle w:val="TOC4"/>
        <w:rPr>
          <w:rFonts w:asciiTheme="minorHAnsi" w:eastAsiaTheme="minorEastAsia" w:hAnsiTheme="minorHAnsi" w:cstheme="minorBidi"/>
          <w:kern w:val="2"/>
          <w:sz w:val="24"/>
          <w:szCs w:val="24"/>
          <w14:ligatures w14:val="standardContextual"/>
        </w:rPr>
      </w:pPr>
      <w:r>
        <w:t>9.2.1.123</w:t>
      </w:r>
      <w:r>
        <w:rPr>
          <w:rFonts w:asciiTheme="minorHAnsi" w:eastAsiaTheme="minorEastAsia" w:hAnsiTheme="minorHAnsi" w:cstheme="minorBidi"/>
          <w:kern w:val="2"/>
          <w:sz w:val="24"/>
          <w:szCs w:val="24"/>
          <w14:ligatures w14:val="standardContextual"/>
        </w:rPr>
        <w:tab/>
      </w:r>
      <w:r w:rsidRPr="004A110D">
        <w:rPr>
          <w:rFonts w:eastAsia="Batang"/>
        </w:rPr>
        <w:t>Enhanced Coverage Restricted</w:t>
      </w:r>
      <w:r>
        <w:tab/>
      </w:r>
      <w:r>
        <w:fldChar w:fldCharType="begin" w:fldLock="1"/>
      </w:r>
      <w:r>
        <w:instrText xml:space="preserve"> PAGEREF _Toc170752504 \h </w:instrText>
      </w:r>
      <w:r>
        <w:fldChar w:fldCharType="separate"/>
      </w:r>
      <w:r>
        <w:t>203</w:t>
      </w:r>
      <w:r>
        <w:fldChar w:fldCharType="end"/>
      </w:r>
    </w:p>
    <w:p w14:paraId="182B8D64" w14:textId="69C75F32" w:rsidR="00A56828" w:rsidRDefault="00A56828">
      <w:pPr>
        <w:pStyle w:val="TOC4"/>
        <w:rPr>
          <w:rFonts w:asciiTheme="minorHAnsi" w:eastAsiaTheme="minorEastAsia" w:hAnsiTheme="minorHAnsi" w:cstheme="minorBidi"/>
          <w:kern w:val="2"/>
          <w:sz w:val="24"/>
          <w:szCs w:val="24"/>
          <w14:ligatures w14:val="standardContextual"/>
        </w:rPr>
      </w:pPr>
      <w:r>
        <w:t>9.2.1.124</w:t>
      </w:r>
      <w:r>
        <w:rPr>
          <w:rFonts w:asciiTheme="minorHAnsi" w:eastAsiaTheme="minorEastAsia" w:hAnsiTheme="minorHAnsi" w:cstheme="minorBidi"/>
          <w:kern w:val="2"/>
          <w:sz w:val="24"/>
          <w:szCs w:val="24"/>
          <w14:ligatures w14:val="standardContextual"/>
        </w:rPr>
        <w:tab/>
      </w:r>
      <w:r>
        <w:t>Secondary RAT Usage Report List</w:t>
      </w:r>
      <w:r>
        <w:tab/>
      </w:r>
      <w:r>
        <w:fldChar w:fldCharType="begin" w:fldLock="1"/>
      </w:r>
      <w:r>
        <w:instrText xml:space="preserve"> PAGEREF _Toc170752505 \h </w:instrText>
      </w:r>
      <w:r>
        <w:fldChar w:fldCharType="separate"/>
      </w:r>
      <w:r>
        <w:t>204</w:t>
      </w:r>
      <w:r>
        <w:fldChar w:fldCharType="end"/>
      </w:r>
    </w:p>
    <w:p w14:paraId="59DBFFE1" w14:textId="0C188758" w:rsidR="00A56828" w:rsidRDefault="00A56828">
      <w:pPr>
        <w:pStyle w:val="TOC4"/>
        <w:rPr>
          <w:rFonts w:asciiTheme="minorHAnsi" w:eastAsiaTheme="minorEastAsia" w:hAnsiTheme="minorHAnsi" w:cstheme="minorBidi"/>
          <w:kern w:val="2"/>
          <w:sz w:val="24"/>
          <w:szCs w:val="24"/>
          <w14:ligatures w14:val="standardContextual"/>
        </w:rPr>
      </w:pPr>
      <w:r>
        <w:t>9.2.1.125</w:t>
      </w:r>
      <w:r>
        <w:rPr>
          <w:rFonts w:asciiTheme="minorHAnsi" w:eastAsiaTheme="minorEastAsia" w:hAnsiTheme="minorHAnsi" w:cstheme="minorBidi"/>
          <w:kern w:val="2"/>
          <w:sz w:val="24"/>
          <w:szCs w:val="24"/>
          <w14:ligatures w14:val="standardContextual"/>
        </w:rPr>
        <w:tab/>
      </w:r>
      <w:r>
        <w:t>Handover Flag</w:t>
      </w:r>
      <w:r>
        <w:tab/>
      </w:r>
      <w:r>
        <w:fldChar w:fldCharType="begin" w:fldLock="1"/>
      </w:r>
      <w:r>
        <w:instrText xml:space="preserve"> PAGEREF _Toc170752506 \h </w:instrText>
      </w:r>
      <w:r>
        <w:fldChar w:fldCharType="separate"/>
      </w:r>
      <w:r>
        <w:t>205</w:t>
      </w:r>
      <w:r>
        <w:fldChar w:fldCharType="end"/>
      </w:r>
    </w:p>
    <w:p w14:paraId="67F450AC" w14:textId="40E3E504" w:rsidR="00A56828" w:rsidRDefault="00A56828">
      <w:pPr>
        <w:pStyle w:val="TOC4"/>
        <w:rPr>
          <w:rFonts w:asciiTheme="minorHAnsi" w:eastAsiaTheme="minorEastAsia" w:hAnsiTheme="minorHAnsi" w:cstheme="minorBidi"/>
          <w:kern w:val="2"/>
          <w:sz w:val="24"/>
          <w:szCs w:val="24"/>
          <w14:ligatures w14:val="standardContextual"/>
        </w:rPr>
      </w:pPr>
      <w:r>
        <w:t>9.2.1.126</w:t>
      </w:r>
      <w:r>
        <w:rPr>
          <w:rFonts w:asciiTheme="minorHAnsi" w:eastAsiaTheme="minorEastAsia" w:hAnsiTheme="minorHAnsi" w:cstheme="minorBidi"/>
          <w:kern w:val="2"/>
          <w:sz w:val="24"/>
          <w:szCs w:val="24"/>
          <w14:ligatures w14:val="standardContextual"/>
        </w:rPr>
        <w:tab/>
      </w:r>
      <w:r>
        <w:t>Extended Bit Rate</w:t>
      </w:r>
      <w:r>
        <w:tab/>
      </w:r>
      <w:r>
        <w:fldChar w:fldCharType="begin" w:fldLock="1"/>
      </w:r>
      <w:r>
        <w:instrText xml:space="preserve"> PAGEREF _Toc170752507 \h </w:instrText>
      </w:r>
      <w:r>
        <w:fldChar w:fldCharType="separate"/>
      </w:r>
      <w:r>
        <w:t>205</w:t>
      </w:r>
      <w:r>
        <w:fldChar w:fldCharType="end"/>
      </w:r>
    </w:p>
    <w:p w14:paraId="22C7D2F1" w14:textId="5C990ED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9.2.1.127</w:t>
      </w:r>
      <w:r>
        <w:rPr>
          <w:rFonts w:asciiTheme="minorHAnsi" w:eastAsiaTheme="minorEastAsia" w:hAnsiTheme="minorHAnsi" w:cstheme="minorBidi"/>
          <w:kern w:val="2"/>
          <w:sz w:val="24"/>
          <w:szCs w:val="24"/>
          <w14:ligatures w14:val="standardContextual"/>
        </w:rPr>
        <w:tab/>
      </w:r>
      <w:r w:rsidRPr="004A110D">
        <w:rPr>
          <w:rFonts w:eastAsia="Batang"/>
        </w:rPr>
        <w:t>NR UE Security Capabilities</w:t>
      </w:r>
      <w:r>
        <w:tab/>
      </w:r>
      <w:r>
        <w:fldChar w:fldCharType="begin" w:fldLock="1"/>
      </w:r>
      <w:r>
        <w:instrText xml:space="preserve"> PAGEREF _Toc170752508 \h </w:instrText>
      </w:r>
      <w:r>
        <w:fldChar w:fldCharType="separate"/>
      </w:r>
      <w:r>
        <w:t>205</w:t>
      </w:r>
      <w:r>
        <w:fldChar w:fldCharType="end"/>
      </w:r>
    </w:p>
    <w:p w14:paraId="66F43613" w14:textId="77E6918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9.2.1.128</w:t>
      </w:r>
      <w:r>
        <w:rPr>
          <w:rFonts w:asciiTheme="minorHAnsi" w:eastAsiaTheme="minorEastAsia" w:hAnsiTheme="minorHAnsi" w:cstheme="minorBidi"/>
          <w:kern w:val="2"/>
          <w:sz w:val="24"/>
          <w:szCs w:val="24"/>
          <w14:ligatures w14:val="standardContextual"/>
        </w:rPr>
        <w:tab/>
      </w:r>
      <w:r w:rsidRPr="004A110D">
        <w:rPr>
          <w:rFonts w:eastAsia="Batang"/>
        </w:rPr>
        <w:t>UE Application layer measurement configuration</w:t>
      </w:r>
      <w:r>
        <w:tab/>
      </w:r>
      <w:r>
        <w:fldChar w:fldCharType="begin" w:fldLock="1"/>
      </w:r>
      <w:r>
        <w:instrText xml:space="preserve"> PAGEREF _Toc170752509 \h </w:instrText>
      </w:r>
      <w:r>
        <w:fldChar w:fldCharType="separate"/>
      </w:r>
      <w:r>
        <w:t>206</w:t>
      </w:r>
      <w:r>
        <w:fldChar w:fldCharType="end"/>
      </w:r>
    </w:p>
    <w:p w14:paraId="41CB5E87" w14:textId="5742905C" w:rsidR="00A56828" w:rsidRDefault="00A56828">
      <w:pPr>
        <w:pStyle w:val="TOC4"/>
        <w:rPr>
          <w:rFonts w:asciiTheme="minorHAnsi" w:eastAsiaTheme="minorEastAsia" w:hAnsiTheme="minorHAnsi" w:cstheme="minorBidi"/>
          <w:kern w:val="2"/>
          <w:sz w:val="24"/>
          <w:szCs w:val="24"/>
          <w14:ligatures w14:val="standardContextual"/>
        </w:rPr>
      </w:pPr>
      <w:r>
        <w:t>9.2.1.129</w:t>
      </w:r>
      <w:r>
        <w:rPr>
          <w:rFonts w:asciiTheme="minorHAnsi" w:eastAsiaTheme="minorEastAsia" w:hAnsiTheme="minorHAnsi" w:cstheme="minorBidi"/>
          <w:kern w:val="2"/>
          <w:sz w:val="24"/>
          <w:szCs w:val="24"/>
          <w14:ligatures w14:val="standardContextual"/>
        </w:rPr>
        <w:tab/>
      </w:r>
      <w:r w:rsidRPr="00774B96">
        <w:rPr>
          <w:rFonts w:cs="Arial"/>
          <w:lang w:eastAsia="zh-CN"/>
        </w:rPr>
        <w:t>CE-mode-B</w:t>
      </w:r>
      <w:r w:rsidRPr="004A110D">
        <w:rPr>
          <w:rFonts w:eastAsia="Batang"/>
        </w:rPr>
        <w:t xml:space="preserve"> Restricted</w:t>
      </w:r>
      <w:r>
        <w:tab/>
      </w:r>
      <w:r>
        <w:fldChar w:fldCharType="begin" w:fldLock="1"/>
      </w:r>
      <w:r>
        <w:instrText xml:space="preserve"> PAGEREF _Toc170752510 \h </w:instrText>
      </w:r>
      <w:r>
        <w:fldChar w:fldCharType="separate"/>
      </w:r>
      <w:r>
        <w:t>207</w:t>
      </w:r>
      <w:r>
        <w:fldChar w:fldCharType="end"/>
      </w:r>
    </w:p>
    <w:p w14:paraId="31F642E7" w14:textId="378FA66A" w:rsidR="00A56828" w:rsidRDefault="00A56828">
      <w:pPr>
        <w:pStyle w:val="TOC4"/>
        <w:rPr>
          <w:rFonts w:asciiTheme="minorHAnsi" w:eastAsiaTheme="minorEastAsia" w:hAnsiTheme="minorHAnsi" w:cstheme="minorBidi"/>
          <w:kern w:val="2"/>
          <w:sz w:val="24"/>
          <w:szCs w:val="24"/>
          <w14:ligatures w14:val="standardContextual"/>
        </w:rPr>
      </w:pPr>
      <w:r>
        <w:t>9.2.1.130</w:t>
      </w:r>
      <w:r>
        <w:rPr>
          <w:rFonts w:asciiTheme="minorHAnsi" w:eastAsiaTheme="minorEastAsia" w:hAnsiTheme="minorHAnsi" w:cstheme="minorBidi"/>
          <w:kern w:val="2"/>
          <w:sz w:val="24"/>
          <w:szCs w:val="24"/>
          <w14:ligatures w14:val="standardContextual"/>
        </w:rPr>
        <w:tab/>
      </w:r>
      <w:r>
        <w:t>Packet Loss Rate</w:t>
      </w:r>
      <w:r>
        <w:tab/>
      </w:r>
      <w:r>
        <w:fldChar w:fldCharType="begin" w:fldLock="1"/>
      </w:r>
      <w:r>
        <w:instrText xml:space="preserve"> PAGEREF _Toc170752511 \h </w:instrText>
      </w:r>
      <w:r>
        <w:fldChar w:fldCharType="separate"/>
      </w:r>
      <w:r>
        <w:t>207</w:t>
      </w:r>
      <w:r>
        <w:fldChar w:fldCharType="end"/>
      </w:r>
    </w:p>
    <w:p w14:paraId="4F7153EF" w14:textId="1048A548" w:rsidR="00A56828" w:rsidRDefault="00A56828">
      <w:pPr>
        <w:pStyle w:val="TOC4"/>
        <w:rPr>
          <w:rFonts w:asciiTheme="minorHAnsi" w:eastAsiaTheme="minorEastAsia" w:hAnsiTheme="minorHAnsi" w:cstheme="minorBidi"/>
          <w:kern w:val="2"/>
          <w:sz w:val="24"/>
          <w:szCs w:val="24"/>
          <w14:ligatures w14:val="standardContextual"/>
        </w:rPr>
      </w:pPr>
      <w:r>
        <w:t>9.</w:t>
      </w:r>
      <w:r>
        <w:rPr>
          <w:lang w:eastAsia="zh-CN"/>
        </w:rPr>
        <w:t>2</w:t>
      </w:r>
      <w:r>
        <w:t>.1.</w:t>
      </w:r>
      <w:r>
        <w:rPr>
          <w:lang w:eastAsia="zh-CN"/>
        </w:rPr>
        <w:t>131</w:t>
      </w:r>
      <w:r>
        <w:rPr>
          <w:rFonts w:asciiTheme="minorHAnsi" w:eastAsiaTheme="minorEastAsia" w:hAnsiTheme="minorHAnsi" w:cstheme="minorBidi"/>
          <w:kern w:val="2"/>
          <w:sz w:val="24"/>
          <w:szCs w:val="24"/>
          <w14:ligatures w14:val="standardContextual"/>
        </w:rPr>
        <w:tab/>
      </w:r>
      <w:r>
        <w:t>Global RAN Node ID</w:t>
      </w:r>
      <w:r>
        <w:tab/>
      </w:r>
      <w:r>
        <w:fldChar w:fldCharType="begin" w:fldLock="1"/>
      </w:r>
      <w:r>
        <w:instrText xml:space="preserve"> PAGEREF _Toc170752512 \h </w:instrText>
      </w:r>
      <w:r>
        <w:fldChar w:fldCharType="separate"/>
      </w:r>
      <w:r>
        <w:t>207</w:t>
      </w:r>
      <w:r>
        <w:fldChar w:fldCharType="end"/>
      </w:r>
    </w:p>
    <w:p w14:paraId="49ADE49F" w14:textId="67F3C8AF" w:rsidR="00A56828" w:rsidRDefault="00A56828">
      <w:pPr>
        <w:pStyle w:val="TOC4"/>
        <w:rPr>
          <w:rFonts w:asciiTheme="minorHAnsi" w:eastAsiaTheme="minorEastAsia" w:hAnsiTheme="minorHAnsi" w:cstheme="minorBidi"/>
          <w:kern w:val="2"/>
          <w:sz w:val="24"/>
          <w:szCs w:val="24"/>
          <w14:ligatures w14:val="standardContextual"/>
        </w:rPr>
      </w:pPr>
      <w:r>
        <w:t>9.2.1.132</w:t>
      </w:r>
      <w:r>
        <w:rPr>
          <w:rFonts w:asciiTheme="minorHAnsi" w:eastAsiaTheme="minorEastAsia" w:hAnsiTheme="minorHAnsi" w:cstheme="minorBidi"/>
          <w:kern w:val="2"/>
          <w:sz w:val="24"/>
          <w:szCs w:val="24"/>
          <w14:ligatures w14:val="standardContextual"/>
        </w:rPr>
        <w:tab/>
      </w:r>
      <w:r>
        <w:t>Global gNB ID</w:t>
      </w:r>
      <w:r>
        <w:tab/>
      </w:r>
      <w:r>
        <w:fldChar w:fldCharType="begin" w:fldLock="1"/>
      </w:r>
      <w:r>
        <w:instrText xml:space="preserve"> PAGEREF _Toc170752513 \h </w:instrText>
      </w:r>
      <w:r>
        <w:fldChar w:fldCharType="separate"/>
      </w:r>
      <w:r>
        <w:t>208</w:t>
      </w:r>
      <w:r>
        <w:fldChar w:fldCharType="end"/>
      </w:r>
    </w:p>
    <w:p w14:paraId="2F2877B6" w14:textId="0625E71C" w:rsidR="00A56828" w:rsidRDefault="00A56828">
      <w:pPr>
        <w:pStyle w:val="TOC4"/>
        <w:rPr>
          <w:rFonts w:asciiTheme="minorHAnsi" w:eastAsiaTheme="minorEastAsia" w:hAnsiTheme="minorHAnsi" w:cstheme="minorBidi"/>
          <w:kern w:val="2"/>
          <w:sz w:val="24"/>
          <w:szCs w:val="24"/>
          <w14:ligatures w14:val="standardContextual"/>
        </w:rPr>
      </w:pPr>
      <w:r>
        <w:t>9.2.1.133</w:t>
      </w:r>
      <w:r>
        <w:rPr>
          <w:rFonts w:asciiTheme="minorHAnsi" w:eastAsiaTheme="minorEastAsia" w:hAnsiTheme="minorHAnsi" w:cstheme="minorBidi"/>
          <w:kern w:val="2"/>
          <w:sz w:val="24"/>
          <w:szCs w:val="24"/>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_Toc170752514 \h </w:instrText>
      </w:r>
      <w:r>
        <w:fldChar w:fldCharType="separate"/>
      </w:r>
      <w:r>
        <w:t>208</w:t>
      </w:r>
      <w:r>
        <w:fldChar w:fldCharType="end"/>
      </w:r>
    </w:p>
    <w:p w14:paraId="3E8553B0" w14:textId="2346C23D" w:rsidR="00A56828" w:rsidRDefault="00A56828">
      <w:pPr>
        <w:pStyle w:val="TOC4"/>
        <w:rPr>
          <w:rFonts w:asciiTheme="minorHAnsi" w:eastAsiaTheme="minorEastAsia" w:hAnsiTheme="minorHAnsi" w:cstheme="minorBidi"/>
          <w:kern w:val="2"/>
          <w:sz w:val="24"/>
          <w:szCs w:val="24"/>
          <w14:ligatures w14:val="standardContextual"/>
        </w:rPr>
      </w:pPr>
      <w:r>
        <w:t>9.2.1.134</w:t>
      </w:r>
      <w:r>
        <w:rPr>
          <w:rFonts w:asciiTheme="minorHAnsi" w:eastAsiaTheme="minorEastAsia" w:hAnsiTheme="minorHAnsi" w:cstheme="minorBidi"/>
          <w:kern w:val="2"/>
          <w:sz w:val="24"/>
          <w:szCs w:val="24"/>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_Toc170752515 \h </w:instrText>
      </w:r>
      <w:r>
        <w:fldChar w:fldCharType="separate"/>
      </w:r>
      <w:r>
        <w:t>208</w:t>
      </w:r>
      <w:r>
        <w:fldChar w:fldCharType="end"/>
      </w:r>
    </w:p>
    <w:p w14:paraId="1BE86739" w14:textId="5A61487D" w:rsidR="00A56828" w:rsidRDefault="00A56828">
      <w:pPr>
        <w:pStyle w:val="TOC4"/>
        <w:rPr>
          <w:rFonts w:asciiTheme="minorHAnsi" w:eastAsiaTheme="minorEastAsia" w:hAnsiTheme="minorHAnsi" w:cstheme="minorBidi"/>
          <w:kern w:val="2"/>
          <w:sz w:val="24"/>
          <w:szCs w:val="24"/>
          <w14:ligatures w14:val="standardContextual"/>
        </w:rPr>
      </w:pPr>
      <w:r>
        <w:t>9.2.1.135</w:t>
      </w:r>
      <w:r>
        <w:rPr>
          <w:rFonts w:asciiTheme="minorHAnsi" w:eastAsiaTheme="minorEastAsia" w:hAnsiTheme="minorHAnsi" w:cstheme="minorBidi"/>
          <w:kern w:val="2"/>
          <w:sz w:val="24"/>
          <w:szCs w:val="24"/>
          <w14:ligatures w14:val="standardContextual"/>
        </w:rPr>
        <w:tab/>
      </w:r>
      <w:r>
        <w:t>LTE-M Indication</w:t>
      </w:r>
      <w:r>
        <w:tab/>
      </w:r>
      <w:r>
        <w:fldChar w:fldCharType="begin" w:fldLock="1"/>
      </w:r>
      <w:r>
        <w:instrText xml:space="preserve"> PAGEREF _Toc170752516 \h </w:instrText>
      </w:r>
      <w:r>
        <w:fldChar w:fldCharType="separate"/>
      </w:r>
      <w:r>
        <w:t>208</w:t>
      </w:r>
      <w:r>
        <w:fldChar w:fldCharType="end"/>
      </w:r>
    </w:p>
    <w:p w14:paraId="3DCCB8D8" w14:textId="4163E0A4" w:rsidR="00A56828" w:rsidRDefault="00A56828">
      <w:pPr>
        <w:pStyle w:val="TOC4"/>
        <w:rPr>
          <w:rFonts w:asciiTheme="minorHAnsi" w:eastAsiaTheme="minorEastAsia" w:hAnsiTheme="minorHAnsi" w:cstheme="minorBidi"/>
          <w:kern w:val="2"/>
          <w:sz w:val="24"/>
          <w:szCs w:val="24"/>
          <w14:ligatures w14:val="standardContextual"/>
        </w:rPr>
      </w:pPr>
      <w:r>
        <w:t>9.2.1.136</w:t>
      </w:r>
      <w:r>
        <w:rPr>
          <w:rFonts w:asciiTheme="minorHAnsi" w:eastAsiaTheme="minorEastAsia" w:hAnsiTheme="minorHAnsi" w:cstheme="minorBidi"/>
          <w:kern w:val="2"/>
          <w:sz w:val="24"/>
          <w:szCs w:val="24"/>
          <w14:ligatures w14:val="standardContextual"/>
        </w:rPr>
        <w:tab/>
      </w:r>
      <w:r>
        <w:t>Aerial UE subscription information</w:t>
      </w:r>
      <w:r>
        <w:tab/>
      </w:r>
      <w:r>
        <w:fldChar w:fldCharType="begin" w:fldLock="1"/>
      </w:r>
      <w:r>
        <w:instrText xml:space="preserve"> PAGEREF _Toc170752517 \h </w:instrText>
      </w:r>
      <w:r>
        <w:fldChar w:fldCharType="separate"/>
      </w:r>
      <w:r>
        <w:t>208</w:t>
      </w:r>
      <w:r>
        <w:fldChar w:fldCharType="end"/>
      </w:r>
    </w:p>
    <w:p w14:paraId="71DC06B7" w14:textId="21842669" w:rsidR="00A56828" w:rsidRDefault="00A56828">
      <w:pPr>
        <w:pStyle w:val="TOC4"/>
        <w:rPr>
          <w:rFonts w:asciiTheme="minorHAnsi" w:eastAsiaTheme="minorEastAsia" w:hAnsiTheme="minorHAnsi" w:cstheme="minorBidi"/>
          <w:kern w:val="2"/>
          <w:sz w:val="24"/>
          <w:szCs w:val="24"/>
          <w14:ligatures w14:val="standardContextual"/>
        </w:rPr>
      </w:pPr>
      <w:r>
        <w:t>9.2.1.137</w:t>
      </w:r>
      <w:r>
        <w:rPr>
          <w:rFonts w:asciiTheme="minorHAnsi" w:eastAsiaTheme="minorEastAsia" w:hAnsiTheme="minorHAnsi" w:cstheme="minorBidi"/>
          <w:kern w:val="2"/>
          <w:sz w:val="24"/>
          <w:szCs w:val="24"/>
          <w14:ligatures w14:val="standardContextual"/>
        </w:rPr>
        <w:tab/>
      </w:r>
      <w:r>
        <w:t>Bluetooth Measurement Configuration</w:t>
      </w:r>
      <w:r>
        <w:tab/>
      </w:r>
      <w:r>
        <w:fldChar w:fldCharType="begin" w:fldLock="1"/>
      </w:r>
      <w:r>
        <w:instrText xml:space="preserve"> PAGEREF _Toc170752518 \h </w:instrText>
      </w:r>
      <w:r>
        <w:fldChar w:fldCharType="separate"/>
      </w:r>
      <w:r>
        <w:t>208</w:t>
      </w:r>
      <w:r>
        <w:fldChar w:fldCharType="end"/>
      </w:r>
    </w:p>
    <w:p w14:paraId="20FA88ED" w14:textId="11FD2454" w:rsidR="00A56828" w:rsidRDefault="00A56828">
      <w:pPr>
        <w:pStyle w:val="TOC4"/>
        <w:rPr>
          <w:rFonts w:asciiTheme="minorHAnsi" w:eastAsiaTheme="minorEastAsia" w:hAnsiTheme="minorHAnsi" w:cstheme="minorBidi"/>
          <w:kern w:val="2"/>
          <w:sz w:val="24"/>
          <w:szCs w:val="24"/>
          <w14:ligatures w14:val="standardContextual"/>
        </w:rPr>
      </w:pPr>
      <w:r>
        <w:t>9.2.1.138</w:t>
      </w:r>
      <w:r>
        <w:rPr>
          <w:rFonts w:asciiTheme="minorHAnsi" w:eastAsiaTheme="minorEastAsia" w:hAnsiTheme="minorHAnsi" w:cstheme="minorBidi"/>
          <w:kern w:val="2"/>
          <w:sz w:val="24"/>
          <w:szCs w:val="24"/>
          <w14:ligatures w14:val="standardContextual"/>
        </w:rPr>
        <w:tab/>
      </w:r>
      <w:r>
        <w:rPr>
          <w:lang w:eastAsia="zh-CN"/>
        </w:rPr>
        <w:t>WLAN</w:t>
      </w:r>
      <w:r>
        <w:t xml:space="preserve"> Measurement Configuration</w:t>
      </w:r>
      <w:r>
        <w:tab/>
      </w:r>
      <w:r>
        <w:fldChar w:fldCharType="begin" w:fldLock="1"/>
      </w:r>
      <w:r>
        <w:instrText xml:space="preserve"> PAGEREF _Toc170752519 \h </w:instrText>
      </w:r>
      <w:r>
        <w:fldChar w:fldCharType="separate"/>
      </w:r>
      <w:r>
        <w:t>209</w:t>
      </w:r>
      <w:r>
        <w:fldChar w:fldCharType="end"/>
      </w:r>
    </w:p>
    <w:p w14:paraId="4663BC0C" w14:textId="3CE3DF4E" w:rsidR="00A56828" w:rsidRDefault="00A56828">
      <w:pPr>
        <w:pStyle w:val="TOC4"/>
        <w:rPr>
          <w:rFonts w:asciiTheme="minorHAnsi" w:eastAsiaTheme="minorEastAsia" w:hAnsiTheme="minorHAnsi" w:cstheme="minorBidi"/>
          <w:kern w:val="2"/>
          <w:sz w:val="24"/>
          <w:szCs w:val="24"/>
          <w14:ligatures w14:val="standardContextual"/>
        </w:rPr>
      </w:pPr>
      <w:r>
        <w:t>9.2.1.139</w:t>
      </w:r>
      <w:r>
        <w:rPr>
          <w:rFonts w:asciiTheme="minorHAnsi" w:eastAsiaTheme="minorEastAsia" w:hAnsiTheme="minorHAnsi" w:cstheme="minorBidi"/>
          <w:kern w:val="2"/>
          <w:sz w:val="24"/>
          <w:szCs w:val="24"/>
          <w14:ligatures w14:val="standardContextual"/>
        </w:rPr>
        <w:tab/>
      </w:r>
      <w:r>
        <w:t>Warning Area Coordinates</w:t>
      </w:r>
      <w:r>
        <w:tab/>
      </w:r>
      <w:r>
        <w:fldChar w:fldCharType="begin" w:fldLock="1"/>
      </w:r>
      <w:r>
        <w:instrText xml:space="preserve"> PAGEREF _Toc170752520 \h </w:instrText>
      </w:r>
      <w:r>
        <w:fldChar w:fldCharType="separate"/>
      </w:r>
      <w:r>
        <w:t>209</w:t>
      </w:r>
      <w:r>
        <w:fldChar w:fldCharType="end"/>
      </w:r>
    </w:p>
    <w:p w14:paraId="7B31EAED" w14:textId="71B88126" w:rsidR="00A56828" w:rsidRDefault="00A56828">
      <w:pPr>
        <w:pStyle w:val="TOC4"/>
        <w:rPr>
          <w:rFonts w:asciiTheme="minorHAnsi" w:eastAsiaTheme="minorEastAsia" w:hAnsiTheme="minorHAnsi" w:cstheme="minorBidi"/>
          <w:kern w:val="2"/>
          <w:sz w:val="24"/>
          <w:szCs w:val="24"/>
          <w14:ligatures w14:val="standardContextual"/>
        </w:rPr>
      </w:pPr>
      <w:r>
        <w:t>9.2.1.140</w:t>
      </w:r>
      <w:r>
        <w:rPr>
          <w:rFonts w:asciiTheme="minorHAnsi" w:eastAsiaTheme="minorEastAsia" w:hAnsiTheme="minorHAnsi" w:cstheme="minorBidi"/>
          <w:kern w:val="2"/>
          <w:sz w:val="24"/>
          <w:szCs w:val="24"/>
          <w14:ligatures w14:val="standardContextual"/>
        </w:rPr>
        <w:tab/>
      </w:r>
      <w:r w:rsidRPr="004A110D">
        <w:rPr>
          <w:rFonts w:cs="Arial"/>
          <w:lang w:eastAsia="ja-JP"/>
        </w:rPr>
        <w:t xml:space="preserve">Subscription Based </w:t>
      </w:r>
      <w:r>
        <w:t>UE Differentiation Information</w:t>
      </w:r>
      <w:r>
        <w:tab/>
      </w:r>
      <w:r>
        <w:fldChar w:fldCharType="begin" w:fldLock="1"/>
      </w:r>
      <w:r>
        <w:instrText xml:space="preserve"> PAGEREF _Toc170752521 \h </w:instrText>
      </w:r>
      <w:r>
        <w:fldChar w:fldCharType="separate"/>
      </w:r>
      <w:r>
        <w:t>209</w:t>
      </w:r>
      <w:r>
        <w:fldChar w:fldCharType="end"/>
      </w:r>
    </w:p>
    <w:p w14:paraId="450E8CBE" w14:textId="6E66BD1E" w:rsidR="00A56828" w:rsidRDefault="00A56828">
      <w:pPr>
        <w:pStyle w:val="TOC4"/>
        <w:rPr>
          <w:rFonts w:asciiTheme="minorHAnsi" w:eastAsiaTheme="minorEastAsia" w:hAnsiTheme="minorHAnsi" w:cstheme="minorBidi"/>
          <w:kern w:val="2"/>
          <w:sz w:val="24"/>
          <w:szCs w:val="24"/>
          <w14:ligatures w14:val="standardContextual"/>
        </w:rPr>
      </w:pPr>
      <w:r>
        <w:t>9.2.1.141</w:t>
      </w:r>
      <w:r>
        <w:rPr>
          <w:rFonts w:asciiTheme="minorHAnsi" w:eastAsiaTheme="minorEastAsia" w:hAnsiTheme="minorHAnsi" w:cstheme="minorBidi"/>
          <w:kern w:val="2"/>
          <w:sz w:val="24"/>
          <w:szCs w:val="24"/>
          <w14:ligatures w14:val="standardContextual"/>
        </w:rPr>
        <w:tab/>
      </w:r>
      <w:r>
        <w:t>PSCell Information</w:t>
      </w:r>
      <w:r>
        <w:tab/>
      </w:r>
      <w:r>
        <w:fldChar w:fldCharType="begin" w:fldLock="1"/>
      </w:r>
      <w:r>
        <w:instrText xml:space="preserve"> PAGEREF _Toc170752522 \h </w:instrText>
      </w:r>
      <w:r>
        <w:fldChar w:fldCharType="separate"/>
      </w:r>
      <w:r>
        <w:t>210</w:t>
      </w:r>
      <w:r>
        <w:fldChar w:fldCharType="end"/>
      </w:r>
    </w:p>
    <w:p w14:paraId="5A3A3E99" w14:textId="26137CFC" w:rsidR="00A56828" w:rsidRDefault="00A56828">
      <w:pPr>
        <w:pStyle w:val="TOC4"/>
        <w:rPr>
          <w:rFonts w:asciiTheme="minorHAnsi" w:eastAsiaTheme="minorEastAsia" w:hAnsiTheme="minorHAnsi" w:cstheme="minorBidi"/>
          <w:kern w:val="2"/>
          <w:sz w:val="24"/>
          <w:szCs w:val="24"/>
          <w14:ligatures w14:val="standardContextual"/>
        </w:rPr>
      </w:pPr>
      <w:r>
        <w:t>9.2.1.142</w:t>
      </w:r>
      <w:r>
        <w:rPr>
          <w:rFonts w:asciiTheme="minorHAnsi" w:eastAsiaTheme="minorEastAsia" w:hAnsiTheme="minorHAnsi" w:cstheme="minorBidi"/>
          <w:kern w:val="2"/>
          <w:sz w:val="24"/>
          <w:szCs w:val="24"/>
          <w14:ligatures w14:val="standardContextual"/>
        </w:rPr>
        <w:tab/>
      </w:r>
      <w:r>
        <w:t>NR CGI</w:t>
      </w:r>
      <w:r>
        <w:tab/>
      </w:r>
      <w:r>
        <w:fldChar w:fldCharType="begin" w:fldLock="1"/>
      </w:r>
      <w:r>
        <w:instrText xml:space="preserve"> PAGEREF _Toc170752523 \h </w:instrText>
      </w:r>
      <w:r>
        <w:fldChar w:fldCharType="separate"/>
      </w:r>
      <w:r>
        <w:t>211</w:t>
      </w:r>
      <w:r>
        <w:fldChar w:fldCharType="end"/>
      </w:r>
    </w:p>
    <w:p w14:paraId="07804ACD" w14:textId="39B32625" w:rsidR="00A56828" w:rsidRDefault="00A56828">
      <w:pPr>
        <w:pStyle w:val="TOC4"/>
        <w:rPr>
          <w:rFonts w:asciiTheme="minorHAnsi" w:eastAsiaTheme="minorEastAsia" w:hAnsiTheme="minorHAnsi" w:cstheme="minorBidi"/>
          <w:kern w:val="2"/>
          <w:sz w:val="24"/>
          <w:szCs w:val="24"/>
          <w14:ligatures w14:val="standardContextual"/>
        </w:rPr>
      </w:pPr>
      <w:r>
        <w:t>9.2.1.143</w:t>
      </w:r>
      <w:r>
        <w:rPr>
          <w:rFonts w:asciiTheme="minorHAnsi" w:eastAsiaTheme="minorEastAsia" w:hAnsiTheme="minorHAnsi" w:cstheme="minorBidi"/>
          <w:kern w:val="2"/>
          <w:sz w:val="24"/>
          <w:szCs w:val="24"/>
          <w14:ligatures w14:val="standardContextual"/>
        </w:rPr>
        <w:tab/>
      </w:r>
      <w:r w:rsidRPr="004A110D">
        <w:rPr>
          <w:rFonts w:cs="Arial"/>
          <w:lang w:eastAsia="ja-JP"/>
        </w:rPr>
        <w:t>Time Since Secondary Node Release</w:t>
      </w:r>
      <w:r>
        <w:tab/>
      </w:r>
      <w:r>
        <w:fldChar w:fldCharType="begin" w:fldLock="1"/>
      </w:r>
      <w:r>
        <w:instrText xml:space="preserve"> PAGEREF _Toc170752524 \h </w:instrText>
      </w:r>
      <w:r>
        <w:fldChar w:fldCharType="separate"/>
      </w:r>
      <w:r>
        <w:t>211</w:t>
      </w:r>
      <w:r>
        <w:fldChar w:fldCharType="end"/>
      </w:r>
    </w:p>
    <w:p w14:paraId="5FC25E6E" w14:textId="150BFD1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9.2.1.144</w:t>
      </w:r>
      <w:r>
        <w:rPr>
          <w:rFonts w:asciiTheme="minorHAnsi" w:eastAsiaTheme="minorEastAsia" w:hAnsiTheme="minorHAnsi" w:cstheme="minorBidi"/>
          <w:kern w:val="2"/>
          <w:sz w:val="24"/>
          <w:szCs w:val="24"/>
          <w14:ligatures w14:val="standardContextual"/>
        </w:rPr>
        <w:tab/>
      </w:r>
      <w:r w:rsidRPr="004A110D">
        <w:rPr>
          <w:rFonts w:eastAsia="SimSun"/>
          <w:lang w:eastAsia="zh-CN"/>
        </w:rPr>
        <w:t>UE Context Reference at Source</w:t>
      </w:r>
      <w:r>
        <w:tab/>
      </w:r>
      <w:r>
        <w:fldChar w:fldCharType="begin" w:fldLock="1"/>
      </w:r>
      <w:r>
        <w:instrText xml:space="preserve"> PAGEREF _Toc170752525 \h </w:instrText>
      </w:r>
      <w:r>
        <w:fldChar w:fldCharType="separate"/>
      </w:r>
      <w:r>
        <w:t>211</w:t>
      </w:r>
      <w:r>
        <w:fldChar w:fldCharType="end"/>
      </w:r>
    </w:p>
    <w:p w14:paraId="3EAD987F" w14:textId="2FBCFD8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9.2.1.145</w:t>
      </w:r>
      <w:r>
        <w:rPr>
          <w:rFonts w:asciiTheme="minorHAnsi" w:eastAsiaTheme="minorEastAsia" w:hAnsiTheme="minorHAnsi" w:cstheme="minorBidi"/>
          <w:kern w:val="2"/>
          <w:sz w:val="24"/>
          <w:szCs w:val="24"/>
          <w14:ligatures w14:val="standardContextual"/>
        </w:rPr>
        <w:tab/>
      </w:r>
      <w:r w:rsidRPr="004A110D">
        <w:rPr>
          <w:rFonts w:eastAsia="Batang"/>
        </w:rPr>
        <w:t>RAN UE NGAP ID</w:t>
      </w:r>
      <w:r>
        <w:tab/>
      </w:r>
      <w:r>
        <w:fldChar w:fldCharType="begin" w:fldLock="1"/>
      </w:r>
      <w:r>
        <w:instrText xml:space="preserve"> PAGEREF _Toc170752526 \h </w:instrText>
      </w:r>
      <w:r>
        <w:fldChar w:fldCharType="separate"/>
      </w:r>
      <w:r>
        <w:t>211</w:t>
      </w:r>
      <w:r>
        <w:fldChar w:fldCharType="end"/>
      </w:r>
    </w:p>
    <w:p w14:paraId="24C0279D" w14:textId="679777F0" w:rsidR="00A56828" w:rsidRDefault="00A56828">
      <w:pPr>
        <w:pStyle w:val="TOC4"/>
        <w:rPr>
          <w:rFonts w:asciiTheme="minorHAnsi" w:eastAsiaTheme="minorEastAsia" w:hAnsiTheme="minorHAnsi" w:cstheme="minorBidi"/>
          <w:kern w:val="2"/>
          <w:sz w:val="24"/>
          <w:szCs w:val="24"/>
          <w14:ligatures w14:val="standardContextual"/>
        </w:rPr>
      </w:pPr>
      <w:r>
        <w:t>9.2.1.146</w:t>
      </w:r>
      <w:r>
        <w:rPr>
          <w:rFonts w:asciiTheme="minorHAnsi" w:eastAsiaTheme="minorEastAsia" w:hAnsiTheme="minorHAnsi" w:cstheme="minorBidi"/>
          <w:kern w:val="2"/>
          <w:sz w:val="24"/>
          <w:szCs w:val="24"/>
          <w14:ligatures w14:val="standardContextual"/>
        </w:rPr>
        <w:tab/>
      </w:r>
      <w:r>
        <w:t>IAB Authorized</w:t>
      </w:r>
      <w:r>
        <w:tab/>
      </w:r>
      <w:r>
        <w:fldChar w:fldCharType="begin" w:fldLock="1"/>
      </w:r>
      <w:r>
        <w:instrText xml:space="preserve"> PAGEREF _Toc170752527 \h </w:instrText>
      </w:r>
      <w:r>
        <w:fldChar w:fldCharType="separate"/>
      </w:r>
      <w:r>
        <w:t>211</w:t>
      </w:r>
      <w:r>
        <w:fldChar w:fldCharType="end"/>
      </w:r>
    </w:p>
    <w:p w14:paraId="7ABC85F4" w14:textId="34284A45"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9.2.1.147</w:t>
      </w:r>
      <w:r>
        <w:rPr>
          <w:rFonts w:asciiTheme="minorHAnsi" w:eastAsiaTheme="minorEastAsia" w:hAnsiTheme="minorHAnsi" w:cstheme="minorBidi"/>
          <w:kern w:val="2"/>
          <w:sz w:val="24"/>
          <w:szCs w:val="24"/>
          <w14:ligatures w14:val="standardContextual"/>
        </w:rPr>
        <w:tab/>
      </w:r>
      <w:r w:rsidRPr="004A110D">
        <w:rPr>
          <w:rFonts w:cs="Arial"/>
          <w:lang w:eastAsia="zh-CN"/>
        </w:rPr>
        <w:t>Ethernet</w:t>
      </w:r>
      <w:r w:rsidRPr="004A110D">
        <w:rPr>
          <w:rFonts w:eastAsia="Batang"/>
        </w:rPr>
        <w:t xml:space="preserve"> Type</w:t>
      </w:r>
      <w:r>
        <w:tab/>
      </w:r>
      <w:r>
        <w:fldChar w:fldCharType="begin" w:fldLock="1"/>
      </w:r>
      <w:r>
        <w:instrText xml:space="preserve"> PAGEREF _Toc170752528 \h </w:instrText>
      </w:r>
      <w:r>
        <w:fldChar w:fldCharType="separate"/>
      </w:r>
      <w:r>
        <w:t>212</w:t>
      </w:r>
      <w:r>
        <w:fldChar w:fldCharType="end"/>
      </w:r>
    </w:p>
    <w:p w14:paraId="2D6BCC44" w14:textId="02DC229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Cambria"/>
        </w:rPr>
        <w:t>9.2.1.148</w:t>
      </w:r>
      <w:r>
        <w:rPr>
          <w:rFonts w:asciiTheme="minorHAnsi" w:eastAsiaTheme="minorEastAsia" w:hAnsiTheme="minorHAnsi" w:cstheme="minorBidi"/>
          <w:kern w:val="2"/>
          <w:sz w:val="24"/>
          <w:szCs w:val="24"/>
          <w14:ligatures w14:val="standardContextual"/>
        </w:rPr>
        <w:tab/>
      </w:r>
      <w:r w:rsidRPr="004A110D">
        <w:rPr>
          <w:rFonts w:eastAsia="Cambria"/>
        </w:rPr>
        <w:t>NR V2X Services Authorized</w:t>
      </w:r>
      <w:r>
        <w:tab/>
      </w:r>
      <w:r>
        <w:fldChar w:fldCharType="begin" w:fldLock="1"/>
      </w:r>
      <w:r>
        <w:instrText xml:space="preserve"> PAGEREF _Toc170752529 \h </w:instrText>
      </w:r>
      <w:r>
        <w:fldChar w:fldCharType="separate"/>
      </w:r>
      <w:r>
        <w:t>212</w:t>
      </w:r>
      <w:r>
        <w:fldChar w:fldCharType="end"/>
      </w:r>
    </w:p>
    <w:p w14:paraId="1B881277" w14:textId="61EDE43E" w:rsidR="00A56828" w:rsidRDefault="00A56828">
      <w:pPr>
        <w:pStyle w:val="TOC4"/>
        <w:rPr>
          <w:rFonts w:asciiTheme="minorHAnsi" w:eastAsiaTheme="minorEastAsia" w:hAnsiTheme="minorHAnsi" w:cstheme="minorBidi"/>
          <w:kern w:val="2"/>
          <w:sz w:val="24"/>
          <w:szCs w:val="24"/>
          <w14:ligatures w14:val="standardContextual"/>
        </w:rPr>
      </w:pPr>
      <w:r>
        <w:t>9.2.1.149</w:t>
      </w:r>
      <w:r>
        <w:rPr>
          <w:rFonts w:asciiTheme="minorHAnsi" w:eastAsiaTheme="minorEastAsia"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_Toc170752530 \h </w:instrText>
      </w:r>
      <w:r>
        <w:fldChar w:fldCharType="separate"/>
      </w:r>
      <w:r>
        <w:t>212</w:t>
      </w:r>
      <w:r>
        <w:fldChar w:fldCharType="end"/>
      </w:r>
    </w:p>
    <w:p w14:paraId="4E3916D4" w14:textId="16A2A6A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cs="Mangal"/>
          <w:lang w:bidi="sa-IN"/>
        </w:rPr>
        <w:t>9.2.1.150</w:t>
      </w:r>
      <w:r>
        <w:rPr>
          <w:rFonts w:asciiTheme="minorHAnsi" w:eastAsiaTheme="minorEastAsia" w:hAnsiTheme="minorHAnsi" w:cstheme="minorBidi"/>
          <w:kern w:val="2"/>
          <w:sz w:val="24"/>
          <w:szCs w:val="24"/>
          <w14:ligatures w14:val="standardContextual"/>
        </w:rPr>
        <w:tab/>
      </w:r>
      <w:r w:rsidRPr="004A110D">
        <w:rPr>
          <w:rFonts w:eastAsia="SimSun"/>
          <w:lang w:eastAsia="zh-CN" w:bidi="sa-IN"/>
        </w:rPr>
        <w:t>PC5 QoS Parameters</w:t>
      </w:r>
      <w:r>
        <w:tab/>
      </w:r>
      <w:r>
        <w:fldChar w:fldCharType="begin" w:fldLock="1"/>
      </w:r>
      <w:r>
        <w:instrText xml:space="preserve"> PAGEREF _Toc170752531 \h </w:instrText>
      </w:r>
      <w:r>
        <w:fldChar w:fldCharType="separate"/>
      </w:r>
      <w:r>
        <w:t>212</w:t>
      </w:r>
      <w:r>
        <w:fldChar w:fldCharType="end"/>
      </w:r>
    </w:p>
    <w:p w14:paraId="7F2D944F" w14:textId="12172BE4" w:rsidR="00A56828" w:rsidRDefault="00A56828">
      <w:pPr>
        <w:pStyle w:val="TOC4"/>
        <w:rPr>
          <w:rFonts w:asciiTheme="minorHAnsi" w:eastAsiaTheme="minorEastAsia" w:hAnsiTheme="minorHAnsi" w:cstheme="minorBidi"/>
          <w:kern w:val="2"/>
          <w:sz w:val="24"/>
          <w:szCs w:val="24"/>
          <w14:ligatures w14:val="standardContextual"/>
        </w:rPr>
      </w:pPr>
      <w:r>
        <w:t>9.2.1.151</w:t>
      </w:r>
      <w:r>
        <w:rPr>
          <w:rFonts w:asciiTheme="minorHAnsi" w:eastAsiaTheme="minorEastAsia" w:hAnsiTheme="minorHAnsi" w:cstheme="minorBidi"/>
          <w:kern w:val="2"/>
          <w:sz w:val="24"/>
          <w:szCs w:val="24"/>
          <w14:ligatures w14:val="standardContextual"/>
        </w:rPr>
        <w:tab/>
      </w:r>
      <w:r>
        <w:t>Inter System Measurement Configuration</w:t>
      </w:r>
      <w:r>
        <w:tab/>
      </w:r>
      <w:r>
        <w:fldChar w:fldCharType="begin" w:fldLock="1"/>
      </w:r>
      <w:r>
        <w:instrText xml:space="preserve"> PAGEREF _Toc170752532 \h </w:instrText>
      </w:r>
      <w:r>
        <w:fldChar w:fldCharType="separate"/>
      </w:r>
      <w:r>
        <w:t>213</w:t>
      </w:r>
      <w:r>
        <w:fldChar w:fldCharType="end"/>
      </w:r>
    </w:p>
    <w:p w14:paraId="129F9DFA" w14:textId="7CA95D78" w:rsidR="00A56828" w:rsidRDefault="00A56828">
      <w:pPr>
        <w:pStyle w:val="TOC4"/>
        <w:rPr>
          <w:rFonts w:asciiTheme="minorHAnsi" w:eastAsiaTheme="minorEastAsia" w:hAnsiTheme="minorHAnsi" w:cstheme="minorBidi"/>
          <w:kern w:val="2"/>
          <w:sz w:val="24"/>
          <w:szCs w:val="24"/>
          <w14:ligatures w14:val="standardContextual"/>
        </w:rPr>
      </w:pPr>
      <w:r>
        <w:t>9.2.1.152</w:t>
      </w:r>
      <w:r>
        <w:rPr>
          <w:rFonts w:asciiTheme="minorHAnsi" w:eastAsiaTheme="minorEastAsia" w:hAnsiTheme="minorHAnsi" w:cstheme="minorBidi"/>
          <w:kern w:val="2"/>
          <w:sz w:val="24"/>
          <w:szCs w:val="24"/>
          <w14:ligatures w14:val="standardContextual"/>
        </w:rPr>
        <w:tab/>
      </w:r>
      <w:r>
        <w:t>Source Node ID</w:t>
      </w:r>
      <w:r>
        <w:tab/>
      </w:r>
      <w:r>
        <w:fldChar w:fldCharType="begin" w:fldLock="1"/>
      </w:r>
      <w:r>
        <w:instrText xml:space="preserve"> PAGEREF _Toc170752533 \h </w:instrText>
      </w:r>
      <w:r>
        <w:fldChar w:fldCharType="separate"/>
      </w:r>
      <w:r>
        <w:t>214</w:t>
      </w:r>
      <w:r>
        <w:fldChar w:fldCharType="end"/>
      </w:r>
    </w:p>
    <w:p w14:paraId="107C3C4A" w14:textId="7A773174" w:rsidR="00A56828" w:rsidRDefault="00A56828">
      <w:pPr>
        <w:pStyle w:val="TOC4"/>
        <w:rPr>
          <w:rFonts w:asciiTheme="minorHAnsi" w:eastAsiaTheme="minorEastAsia" w:hAnsiTheme="minorHAnsi" w:cstheme="minorBidi"/>
          <w:kern w:val="2"/>
          <w:sz w:val="24"/>
          <w:szCs w:val="24"/>
          <w14:ligatures w14:val="standardContextual"/>
        </w:rPr>
      </w:pPr>
      <w:r>
        <w:t>9.2.1.153</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_Toc170752534 \h </w:instrText>
      </w:r>
      <w:r>
        <w:fldChar w:fldCharType="separate"/>
      </w:r>
      <w:r>
        <w:t>215</w:t>
      </w:r>
      <w:r>
        <w:fldChar w:fldCharType="end"/>
      </w:r>
    </w:p>
    <w:p w14:paraId="0921ACC4" w14:textId="109D932F" w:rsidR="00A56828" w:rsidRDefault="00A56828">
      <w:pPr>
        <w:pStyle w:val="TOC4"/>
        <w:rPr>
          <w:rFonts w:asciiTheme="minorHAnsi" w:eastAsiaTheme="minorEastAsia" w:hAnsiTheme="minorHAnsi" w:cstheme="minorBidi"/>
          <w:kern w:val="2"/>
          <w:sz w:val="24"/>
          <w:szCs w:val="24"/>
          <w14:ligatures w14:val="standardContextual"/>
        </w:rPr>
      </w:pPr>
      <w:r>
        <w:t>9.2.1.154</w:t>
      </w:r>
      <w:r>
        <w:rPr>
          <w:rFonts w:asciiTheme="minorHAnsi" w:eastAsiaTheme="minorEastAsia" w:hAnsiTheme="minorHAnsi" w:cstheme="minorBidi"/>
          <w:kern w:val="2"/>
          <w:sz w:val="24"/>
          <w:szCs w:val="24"/>
          <w14:ligatures w14:val="standardContextual"/>
        </w:rPr>
        <w:tab/>
      </w:r>
      <w:r>
        <w:t>UE Radio Capability – NR Format</w:t>
      </w:r>
      <w:r>
        <w:tab/>
      </w:r>
      <w:r>
        <w:fldChar w:fldCharType="begin" w:fldLock="1"/>
      </w:r>
      <w:r>
        <w:instrText xml:space="preserve"> PAGEREF _Toc170752535 \h </w:instrText>
      </w:r>
      <w:r>
        <w:fldChar w:fldCharType="separate"/>
      </w:r>
      <w:r>
        <w:t>215</w:t>
      </w:r>
      <w:r>
        <w:fldChar w:fldCharType="end"/>
      </w:r>
    </w:p>
    <w:p w14:paraId="6BED926C" w14:textId="5A6F1844" w:rsidR="00A56828" w:rsidRDefault="00A56828">
      <w:pPr>
        <w:pStyle w:val="TOC4"/>
        <w:rPr>
          <w:rFonts w:asciiTheme="minorHAnsi" w:eastAsiaTheme="minorEastAsia" w:hAnsiTheme="minorHAnsi" w:cstheme="minorBidi"/>
          <w:kern w:val="2"/>
          <w:sz w:val="24"/>
          <w:szCs w:val="24"/>
          <w14:ligatures w14:val="standardContextual"/>
        </w:rPr>
      </w:pPr>
      <w:r>
        <w:t>9.2.1.155</w:t>
      </w:r>
      <w:r>
        <w:rPr>
          <w:rFonts w:asciiTheme="minorHAnsi" w:eastAsiaTheme="minorEastAsia"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_Toc170752536 \h </w:instrText>
      </w:r>
      <w:r>
        <w:fldChar w:fldCharType="separate"/>
      </w:r>
      <w:r>
        <w:t>215</w:t>
      </w:r>
      <w:r>
        <w:fldChar w:fldCharType="end"/>
      </w:r>
    </w:p>
    <w:p w14:paraId="1417346B" w14:textId="184DD14F" w:rsidR="00A56828" w:rsidRDefault="00A56828">
      <w:pPr>
        <w:pStyle w:val="TOC4"/>
        <w:rPr>
          <w:rFonts w:asciiTheme="minorHAnsi" w:eastAsiaTheme="minorEastAsia" w:hAnsiTheme="minorHAnsi" w:cstheme="minorBidi"/>
          <w:kern w:val="2"/>
          <w:sz w:val="24"/>
          <w:szCs w:val="24"/>
          <w14:ligatures w14:val="standardContextual"/>
        </w:rPr>
      </w:pPr>
      <w:r>
        <w:t>9.2.1.156</w:t>
      </w:r>
      <w:r>
        <w:rPr>
          <w:rFonts w:asciiTheme="minorHAnsi" w:eastAsiaTheme="minorEastAsia" w:hAnsiTheme="minorHAnsi" w:cstheme="minorBidi"/>
          <w:kern w:val="2"/>
          <w:sz w:val="24"/>
          <w:szCs w:val="24"/>
          <w14:ligatures w14:val="standardContextual"/>
        </w:rPr>
        <w:tab/>
      </w:r>
      <w:r>
        <w:t>DAPS Response Information</w:t>
      </w:r>
      <w:r>
        <w:tab/>
      </w:r>
      <w:r>
        <w:fldChar w:fldCharType="begin" w:fldLock="1"/>
      </w:r>
      <w:r>
        <w:instrText xml:space="preserve"> PAGEREF _Toc170752537 \h </w:instrText>
      </w:r>
      <w:r>
        <w:fldChar w:fldCharType="separate"/>
      </w:r>
      <w:r>
        <w:t>215</w:t>
      </w:r>
      <w:r>
        <w:fldChar w:fldCharType="end"/>
      </w:r>
    </w:p>
    <w:p w14:paraId="5942B806" w14:textId="1A3B62A8"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9.2.1.157</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 Transparent Container</w:t>
      </w:r>
      <w:r>
        <w:tab/>
      </w:r>
      <w:r>
        <w:fldChar w:fldCharType="begin" w:fldLock="1"/>
      </w:r>
      <w:r>
        <w:instrText xml:space="preserve"> PAGEREF _Toc170752538 \h </w:instrText>
      </w:r>
      <w:r>
        <w:fldChar w:fldCharType="separate"/>
      </w:r>
      <w:r>
        <w:t>215</w:t>
      </w:r>
      <w:r>
        <w:fldChar w:fldCharType="end"/>
      </w:r>
    </w:p>
    <w:p w14:paraId="6F9A9F22" w14:textId="593AED9C" w:rsidR="00A56828" w:rsidRDefault="00A56828">
      <w:pPr>
        <w:pStyle w:val="TOC4"/>
        <w:rPr>
          <w:rFonts w:asciiTheme="minorHAnsi" w:eastAsiaTheme="minorEastAsia" w:hAnsiTheme="minorHAnsi" w:cstheme="minorBidi"/>
          <w:kern w:val="2"/>
          <w:sz w:val="24"/>
          <w:szCs w:val="24"/>
          <w14:ligatures w14:val="standardContextual"/>
        </w:rPr>
      </w:pPr>
      <w:r>
        <w:t>9.2.1.158</w:t>
      </w:r>
      <w:r>
        <w:rPr>
          <w:rFonts w:asciiTheme="minorHAnsi" w:eastAsiaTheme="minorEastAsia" w:hAnsiTheme="minorHAnsi" w:cstheme="minorBidi"/>
          <w:kern w:val="2"/>
          <w:sz w:val="24"/>
          <w:szCs w:val="24"/>
          <w14:ligatures w14:val="standardContextual"/>
        </w:rPr>
        <w:tab/>
      </w:r>
      <w:r>
        <w:t>WUS Assistance Information</w:t>
      </w:r>
      <w:r>
        <w:tab/>
      </w:r>
      <w:r>
        <w:fldChar w:fldCharType="begin" w:fldLock="1"/>
      </w:r>
      <w:r>
        <w:instrText xml:space="preserve"> PAGEREF _Toc170752539 \h </w:instrText>
      </w:r>
      <w:r>
        <w:fldChar w:fldCharType="separate"/>
      </w:r>
      <w:r>
        <w:t>217</w:t>
      </w:r>
      <w:r>
        <w:fldChar w:fldCharType="end"/>
      </w:r>
    </w:p>
    <w:p w14:paraId="19D7DD34" w14:textId="6DF6E96A"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9.2.1.159</w:t>
      </w:r>
      <w:r>
        <w:rPr>
          <w:rFonts w:asciiTheme="minorHAnsi" w:eastAsiaTheme="minorEastAsia" w:hAnsiTheme="minorHAnsi" w:cstheme="minorBidi"/>
          <w:kern w:val="2"/>
          <w:sz w:val="24"/>
          <w:szCs w:val="24"/>
          <w14:ligatures w14:val="standardContextual"/>
        </w:rPr>
        <w:tab/>
      </w:r>
      <w:r w:rsidRPr="004A110D">
        <w:rPr>
          <w:rFonts w:eastAsia="SimSun"/>
          <w:lang w:val="en-US" w:eastAsia="zh-CN"/>
        </w:rPr>
        <w:t xml:space="preserve">NB-IoT </w:t>
      </w:r>
      <w:r w:rsidRPr="004A110D">
        <w:rPr>
          <w:rFonts w:eastAsia="Batang"/>
        </w:rPr>
        <w:t>Paging DRX</w:t>
      </w:r>
      <w:r>
        <w:tab/>
      </w:r>
      <w:r>
        <w:fldChar w:fldCharType="begin" w:fldLock="1"/>
      </w:r>
      <w:r>
        <w:instrText xml:space="preserve"> PAGEREF _Toc170752540 \h </w:instrText>
      </w:r>
      <w:r>
        <w:fldChar w:fldCharType="separate"/>
      </w:r>
      <w:r>
        <w:t>217</w:t>
      </w:r>
      <w:r>
        <w:fldChar w:fldCharType="end"/>
      </w:r>
    </w:p>
    <w:p w14:paraId="094DE57E" w14:textId="4BD37DF2" w:rsidR="00A56828" w:rsidRDefault="00A56828">
      <w:pPr>
        <w:pStyle w:val="TOC4"/>
        <w:rPr>
          <w:rFonts w:asciiTheme="minorHAnsi" w:eastAsiaTheme="minorEastAsia" w:hAnsiTheme="minorHAnsi" w:cstheme="minorBidi"/>
          <w:kern w:val="2"/>
          <w:sz w:val="24"/>
          <w:szCs w:val="24"/>
          <w14:ligatures w14:val="standardContextual"/>
        </w:rPr>
      </w:pPr>
      <w:r>
        <w:t>9.2.1.160</w:t>
      </w:r>
      <w:r>
        <w:rPr>
          <w:rFonts w:asciiTheme="minorHAnsi" w:eastAsiaTheme="minorEastAsia" w:hAnsiTheme="minorHAnsi" w:cstheme="minorBidi"/>
          <w:kern w:val="2"/>
          <w:sz w:val="24"/>
          <w:szCs w:val="24"/>
          <w14:ligatures w14:val="standardContextual"/>
        </w:rPr>
        <w:tab/>
      </w:r>
      <w:r>
        <w:t>UE Radio Capability for Paging – NR Format</w:t>
      </w:r>
      <w:r>
        <w:tab/>
      </w:r>
      <w:r>
        <w:fldChar w:fldCharType="begin" w:fldLock="1"/>
      </w:r>
      <w:r>
        <w:instrText xml:space="preserve"> PAGEREF _Toc170752541 \h </w:instrText>
      </w:r>
      <w:r>
        <w:fldChar w:fldCharType="separate"/>
      </w:r>
      <w:r>
        <w:t>217</w:t>
      </w:r>
      <w:r>
        <w:fldChar w:fldCharType="end"/>
      </w:r>
    </w:p>
    <w:p w14:paraId="0C69BED6" w14:textId="1E4B0CF1" w:rsidR="00A56828" w:rsidRDefault="00A56828">
      <w:pPr>
        <w:pStyle w:val="TOC4"/>
        <w:rPr>
          <w:rFonts w:asciiTheme="minorHAnsi" w:eastAsiaTheme="minorEastAsia" w:hAnsiTheme="minorHAnsi" w:cstheme="minorBidi"/>
          <w:kern w:val="2"/>
          <w:sz w:val="24"/>
          <w:szCs w:val="24"/>
          <w14:ligatures w14:val="standardContextual"/>
        </w:rPr>
      </w:pPr>
      <w:r>
        <w:t>9.2.1.161</w:t>
      </w:r>
      <w:r>
        <w:rPr>
          <w:rFonts w:asciiTheme="minorHAnsi" w:eastAsiaTheme="minorEastAsia" w:hAnsiTheme="minorHAnsi" w:cstheme="minorBidi"/>
          <w:kern w:val="2"/>
          <w:sz w:val="24"/>
          <w:szCs w:val="24"/>
          <w14:ligatures w14:val="standardContextual"/>
        </w:rPr>
        <w:tab/>
      </w:r>
      <w:r>
        <w:t>Last Visited PSCell Information</w:t>
      </w:r>
      <w:r>
        <w:tab/>
      </w:r>
      <w:r>
        <w:fldChar w:fldCharType="begin" w:fldLock="1"/>
      </w:r>
      <w:r>
        <w:instrText xml:space="preserve"> PAGEREF _Toc170752542 \h </w:instrText>
      </w:r>
      <w:r>
        <w:fldChar w:fldCharType="separate"/>
      </w:r>
      <w:r>
        <w:t>218</w:t>
      </w:r>
      <w:r>
        <w:fldChar w:fldCharType="end"/>
      </w:r>
    </w:p>
    <w:p w14:paraId="4FCAC3B9" w14:textId="0E7BC8FE" w:rsidR="00A56828" w:rsidRDefault="00A56828">
      <w:pPr>
        <w:pStyle w:val="TOC4"/>
        <w:rPr>
          <w:rFonts w:asciiTheme="minorHAnsi" w:eastAsiaTheme="minorEastAsia" w:hAnsiTheme="minorHAnsi" w:cstheme="minorBidi"/>
          <w:kern w:val="2"/>
          <w:sz w:val="24"/>
          <w:szCs w:val="24"/>
          <w14:ligatures w14:val="standardContextual"/>
        </w:rPr>
      </w:pPr>
      <w:r>
        <w:t>9.2.1.162</w:t>
      </w:r>
      <w:r>
        <w:rPr>
          <w:rFonts w:asciiTheme="minorHAnsi" w:eastAsiaTheme="minorEastAsia" w:hAnsiTheme="minorHAnsi" w:cstheme="minorBidi"/>
          <w:kern w:val="2"/>
          <w:sz w:val="24"/>
          <w:szCs w:val="24"/>
          <w14:ligatures w14:val="standardContextual"/>
        </w:rPr>
        <w:tab/>
      </w:r>
      <w:r>
        <w:t>RACS Indication</w:t>
      </w:r>
      <w:r>
        <w:tab/>
      </w:r>
      <w:r>
        <w:fldChar w:fldCharType="begin" w:fldLock="1"/>
      </w:r>
      <w:r>
        <w:instrText xml:space="preserve"> PAGEREF _Toc170752543 \h </w:instrText>
      </w:r>
      <w:r>
        <w:fldChar w:fldCharType="separate"/>
      </w:r>
      <w:r>
        <w:t>218</w:t>
      </w:r>
      <w:r>
        <w:fldChar w:fldCharType="end"/>
      </w:r>
    </w:p>
    <w:p w14:paraId="30C381F3" w14:textId="1289CAA3" w:rsidR="00A56828" w:rsidRDefault="00A56828">
      <w:pPr>
        <w:pStyle w:val="TOC4"/>
        <w:rPr>
          <w:rFonts w:asciiTheme="minorHAnsi" w:eastAsiaTheme="minorEastAsia" w:hAnsiTheme="minorHAnsi" w:cstheme="minorBidi"/>
          <w:kern w:val="2"/>
          <w:sz w:val="24"/>
          <w:szCs w:val="24"/>
          <w14:ligatures w14:val="standardContextual"/>
        </w:rPr>
      </w:pPr>
      <w:r>
        <w:t>9.2.1.163</w:t>
      </w:r>
      <w:r>
        <w:rPr>
          <w:rFonts w:asciiTheme="minorHAnsi" w:eastAsiaTheme="minorEastAsia"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_Toc170752544 \h </w:instrText>
      </w:r>
      <w:r>
        <w:fldChar w:fldCharType="separate"/>
      </w:r>
      <w:r>
        <w:t>218</w:t>
      </w:r>
      <w:r>
        <w:fldChar w:fldCharType="end"/>
      </w:r>
    </w:p>
    <w:p w14:paraId="575D16C6" w14:textId="6DE8161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9.2.1.164</w:t>
      </w:r>
      <w:r>
        <w:rPr>
          <w:rFonts w:asciiTheme="minorHAnsi" w:eastAsiaTheme="minorEastAsia"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_Toc170752545 \h </w:instrText>
      </w:r>
      <w:r>
        <w:fldChar w:fldCharType="separate"/>
      </w:r>
      <w:r>
        <w:t>218</w:t>
      </w:r>
      <w:r>
        <w:fldChar w:fldCharType="end"/>
      </w:r>
    </w:p>
    <w:p w14:paraId="293F9F6B" w14:textId="1323E48A" w:rsidR="00A56828" w:rsidRDefault="00A56828">
      <w:pPr>
        <w:pStyle w:val="TOC4"/>
        <w:rPr>
          <w:rFonts w:asciiTheme="minorHAnsi" w:eastAsiaTheme="minorEastAsia" w:hAnsiTheme="minorHAnsi" w:cstheme="minorBidi"/>
          <w:kern w:val="2"/>
          <w:sz w:val="24"/>
          <w:szCs w:val="24"/>
          <w14:ligatures w14:val="standardContextual"/>
        </w:rPr>
      </w:pPr>
      <w:r>
        <w:t>9.</w:t>
      </w:r>
      <w:r w:rsidRPr="004A110D">
        <w:rPr>
          <w:rFonts w:eastAsia="SimSun"/>
          <w:lang w:val="en-US" w:eastAsia="zh-CN"/>
        </w:rPr>
        <w:t>2</w:t>
      </w:r>
      <w:r>
        <w:t>.1.165</w:t>
      </w:r>
      <w:r>
        <w:rPr>
          <w:rFonts w:asciiTheme="minorHAnsi" w:eastAsiaTheme="minorEastAsia" w:hAnsiTheme="minorHAnsi" w:cstheme="minorBidi"/>
          <w:kern w:val="2"/>
          <w:sz w:val="24"/>
          <w:szCs w:val="24"/>
          <w14:ligatures w14:val="standardContextual"/>
        </w:rPr>
        <w:tab/>
      </w:r>
      <w:r>
        <w:t>Event Trigger Logged MDT Configuration</w:t>
      </w:r>
      <w:r>
        <w:tab/>
      </w:r>
      <w:r>
        <w:fldChar w:fldCharType="begin" w:fldLock="1"/>
      </w:r>
      <w:r>
        <w:instrText xml:space="preserve"> PAGEREF _Toc170752546 \h </w:instrText>
      </w:r>
      <w:r>
        <w:fldChar w:fldCharType="separate"/>
      </w:r>
      <w:r>
        <w:t>218</w:t>
      </w:r>
      <w:r>
        <w:fldChar w:fldCharType="end"/>
      </w:r>
    </w:p>
    <w:p w14:paraId="08D39E85" w14:textId="0CC72B16" w:rsidR="00A56828" w:rsidRDefault="00A56828">
      <w:pPr>
        <w:pStyle w:val="TOC4"/>
        <w:rPr>
          <w:rFonts w:asciiTheme="minorHAnsi" w:eastAsiaTheme="minorEastAsia" w:hAnsiTheme="minorHAnsi" w:cstheme="minorBidi"/>
          <w:kern w:val="2"/>
          <w:sz w:val="24"/>
          <w:szCs w:val="24"/>
          <w14:ligatures w14:val="standardContextual"/>
        </w:rPr>
      </w:pPr>
      <w:r>
        <w:t>9.</w:t>
      </w:r>
      <w:r w:rsidRPr="004A110D">
        <w:rPr>
          <w:rFonts w:eastAsia="SimSun"/>
          <w:lang w:val="en-US" w:eastAsia="zh-CN"/>
        </w:rPr>
        <w:t>2</w:t>
      </w:r>
      <w:r>
        <w:t>.1.166</w:t>
      </w:r>
      <w:r>
        <w:rPr>
          <w:rFonts w:asciiTheme="minorHAnsi" w:eastAsiaTheme="minorEastAsia" w:hAnsiTheme="minorHAnsi" w:cstheme="minorBidi"/>
          <w:kern w:val="2"/>
          <w:sz w:val="24"/>
          <w:szCs w:val="24"/>
          <w14:ligatures w14:val="standardContextual"/>
        </w:rPr>
        <w:tab/>
      </w:r>
      <w:r>
        <w:t>Sensor Measurement Configuration</w:t>
      </w:r>
      <w:r>
        <w:tab/>
      </w:r>
      <w:r>
        <w:fldChar w:fldCharType="begin" w:fldLock="1"/>
      </w:r>
      <w:r>
        <w:instrText xml:space="preserve"> PAGEREF _Toc170752547 \h </w:instrText>
      </w:r>
      <w:r>
        <w:fldChar w:fldCharType="separate"/>
      </w:r>
      <w:r>
        <w:t>219</w:t>
      </w:r>
      <w:r>
        <w:fldChar w:fldCharType="end"/>
      </w:r>
    </w:p>
    <w:p w14:paraId="39751534" w14:textId="1DD871A6" w:rsidR="00A56828" w:rsidRDefault="00A5682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_Toc170752548 \h </w:instrText>
      </w:r>
      <w:r>
        <w:fldChar w:fldCharType="separate"/>
      </w:r>
      <w:r>
        <w:t>219</w:t>
      </w:r>
      <w:r>
        <w:fldChar w:fldCharType="end"/>
      </w:r>
    </w:p>
    <w:p w14:paraId="5BBB5144" w14:textId="78DCEF96" w:rsidR="00A56828" w:rsidRDefault="00A5682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_Toc170752549 \h </w:instrText>
      </w:r>
      <w:r>
        <w:fldChar w:fldCharType="separate"/>
      </w:r>
      <w:r>
        <w:t>219</w:t>
      </w:r>
      <w:r>
        <w:fldChar w:fldCharType="end"/>
      </w:r>
    </w:p>
    <w:p w14:paraId="3C2994B1" w14:textId="17CA1707" w:rsidR="00A56828" w:rsidRDefault="00A5682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_Toc170752550 \h </w:instrText>
      </w:r>
      <w:r>
        <w:fldChar w:fldCharType="separate"/>
      </w:r>
      <w:r>
        <w:t>220</w:t>
      </w:r>
      <w:r>
        <w:fldChar w:fldCharType="end"/>
      </w:r>
    </w:p>
    <w:p w14:paraId="223A0EDD" w14:textId="0BCDF4B9"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9.2.2.3</w:t>
      </w:r>
      <w:r w:rsidRPr="00774B96">
        <w:rPr>
          <w:rFonts w:asciiTheme="minorHAnsi" w:eastAsiaTheme="minorEastAsia" w:hAnsiTheme="minorHAnsi" w:cstheme="minorBidi"/>
          <w:kern w:val="2"/>
          <w:sz w:val="24"/>
          <w:szCs w:val="24"/>
          <w:lang w:val="fr-FR"/>
          <w14:ligatures w14:val="standardContextual"/>
        </w:rPr>
        <w:tab/>
      </w:r>
      <w:r w:rsidRPr="00774B96">
        <w:rPr>
          <w:lang w:val="fr-FR"/>
        </w:rPr>
        <w:t>Tunnel Information</w:t>
      </w:r>
      <w:r w:rsidRPr="00774B96">
        <w:rPr>
          <w:lang w:val="fr-FR"/>
        </w:rPr>
        <w:tab/>
      </w:r>
      <w:r>
        <w:fldChar w:fldCharType="begin" w:fldLock="1"/>
      </w:r>
      <w:r w:rsidRPr="00774B96">
        <w:rPr>
          <w:lang w:val="fr-FR"/>
        </w:rPr>
        <w:instrText xml:space="preserve"> PAGEREF _Toc170752551 \h </w:instrText>
      </w:r>
      <w:r>
        <w:fldChar w:fldCharType="separate"/>
      </w:r>
      <w:r w:rsidRPr="00774B96">
        <w:rPr>
          <w:lang w:val="fr-FR"/>
        </w:rPr>
        <w:t>220</w:t>
      </w:r>
      <w:r>
        <w:fldChar w:fldCharType="end"/>
      </w:r>
    </w:p>
    <w:p w14:paraId="2858EF7B" w14:textId="16BEE3D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SimSun"/>
          <w:lang w:val="fr-FR"/>
        </w:rPr>
        <w:t>9.2.2.4</w:t>
      </w:r>
      <w:r w:rsidRPr="00774B96">
        <w:rPr>
          <w:rFonts w:asciiTheme="minorHAnsi" w:eastAsiaTheme="minorEastAsia" w:hAnsiTheme="minorHAnsi" w:cstheme="minorBidi"/>
          <w:kern w:val="2"/>
          <w:sz w:val="24"/>
          <w:szCs w:val="24"/>
          <w:lang w:val="fr-FR"/>
          <w14:ligatures w14:val="standardContextual"/>
        </w:rPr>
        <w:tab/>
      </w:r>
      <w:r w:rsidRPr="00774B96">
        <w:rPr>
          <w:rFonts w:eastAsia="SimSun"/>
          <w:lang w:val="fr-FR"/>
        </w:rPr>
        <w:t>URI</w:t>
      </w:r>
      <w:r w:rsidRPr="00774B96">
        <w:rPr>
          <w:lang w:val="fr-FR"/>
        </w:rPr>
        <w:tab/>
      </w:r>
      <w:r>
        <w:fldChar w:fldCharType="begin" w:fldLock="1"/>
      </w:r>
      <w:r w:rsidRPr="00774B96">
        <w:rPr>
          <w:lang w:val="fr-FR"/>
        </w:rPr>
        <w:instrText xml:space="preserve"> PAGEREF _Toc170752552 \h </w:instrText>
      </w:r>
      <w:r>
        <w:fldChar w:fldCharType="separate"/>
      </w:r>
      <w:r w:rsidRPr="00774B96">
        <w:rPr>
          <w:lang w:val="fr-FR"/>
        </w:rPr>
        <w:t>220</w:t>
      </w:r>
      <w:r>
        <w:fldChar w:fldCharType="end"/>
      </w:r>
    </w:p>
    <w:p w14:paraId="76E80830" w14:textId="2BD3840E"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9.2.3</w:t>
      </w:r>
      <w:r w:rsidRPr="00774B96">
        <w:rPr>
          <w:rFonts w:asciiTheme="minorHAnsi" w:eastAsiaTheme="minorEastAsia" w:hAnsiTheme="minorHAnsi" w:cstheme="minorBidi"/>
          <w:kern w:val="2"/>
          <w:sz w:val="24"/>
          <w:szCs w:val="24"/>
          <w:lang w:val="fr-FR"/>
          <w14:ligatures w14:val="standardContextual"/>
        </w:rPr>
        <w:tab/>
      </w:r>
      <w:r w:rsidRPr="00774B96">
        <w:rPr>
          <w:lang w:val="fr-FR"/>
        </w:rPr>
        <w:t>NAS Related IEs</w:t>
      </w:r>
      <w:r w:rsidRPr="00774B96">
        <w:rPr>
          <w:lang w:val="fr-FR"/>
        </w:rPr>
        <w:tab/>
      </w:r>
      <w:r>
        <w:fldChar w:fldCharType="begin" w:fldLock="1"/>
      </w:r>
      <w:r w:rsidRPr="00774B96">
        <w:rPr>
          <w:lang w:val="fr-FR"/>
        </w:rPr>
        <w:instrText xml:space="preserve"> PAGEREF _Toc170752553 \h </w:instrText>
      </w:r>
      <w:r>
        <w:fldChar w:fldCharType="separate"/>
      </w:r>
      <w:r w:rsidRPr="00774B96">
        <w:rPr>
          <w:lang w:val="fr-FR"/>
        </w:rPr>
        <w:t>220</w:t>
      </w:r>
      <w:r>
        <w:fldChar w:fldCharType="end"/>
      </w:r>
    </w:p>
    <w:p w14:paraId="3E8F16B8" w14:textId="34A5DCE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9.2.3.1</w:t>
      </w:r>
      <w:r w:rsidRPr="00774B96">
        <w:rPr>
          <w:rFonts w:asciiTheme="minorHAnsi" w:eastAsiaTheme="minorEastAsia" w:hAnsiTheme="minorHAnsi" w:cstheme="minorBidi"/>
          <w:kern w:val="2"/>
          <w:sz w:val="24"/>
          <w:szCs w:val="24"/>
          <w:lang w:val="fr-FR"/>
          <w14:ligatures w14:val="standardContextual"/>
        </w:rPr>
        <w:tab/>
      </w:r>
      <w:r w:rsidRPr="00774B96">
        <w:rPr>
          <w:lang w:val="fr-FR"/>
        </w:rPr>
        <w:t>LAI</w:t>
      </w:r>
      <w:r w:rsidRPr="00774B96">
        <w:rPr>
          <w:lang w:val="fr-FR"/>
        </w:rPr>
        <w:tab/>
      </w:r>
      <w:r>
        <w:fldChar w:fldCharType="begin" w:fldLock="1"/>
      </w:r>
      <w:r w:rsidRPr="00774B96">
        <w:rPr>
          <w:lang w:val="fr-FR"/>
        </w:rPr>
        <w:instrText xml:space="preserve"> PAGEREF _Toc170752554 \h </w:instrText>
      </w:r>
      <w:r>
        <w:fldChar w:fldCharType="separate"/>
      </w:r>
      <w:r w:rsidRPr="00774B96">
        <w:rPr>
          <w:lang w:val="fr-FR"/>
        </w:rPr>
        <w:t>220</w:t>
      </w:r>
      <w:r>
        <w:fldChar w:fldCharType="end"/>
      </w:r>
    </w:p>
    <w:p w14:paraId="12675F4C" w14:textId="67F6D01C" w:rsidR="00A56828" w:rsidRDefault="00A5682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RAC</w:t>
      </w:r>
      <w:r>
        <w:tab/>
      </w:r>
      <w:r>
        <w:fldChar w:fldCharType="begin" w:fldLock="1"/>
      </w:r>
      <w:r>
        <w:instrText xml:space="preserve"> PAGEREF _Toc170752555 \h </w:instrText>
      </w:r>
      <w:r>
        <w:fldChar w:fldCharType="separate"/>
      </w:r>
      <w:r>
        <w:t>220</w:t>
      </w:r>
      <w:r>
        <w:fldChar w:fldCharType="end"/>
      </w:r>
    </w:p>
    <w:p w14:paraId="22BFA0E8" w14:textId="4027422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9.2.3.3</w:t>
      </w:r>
      <w:r>
        <w:rPr>
          <w:rFonts w:asciiTheme="minorHAnsi" w:eastAsiaTheme="minorEastAsia" w:hAnsiTheme="minorHAnsi" w:cstheme="minorBidi"/>
          <w:kern w:val="2"/>
          <w:sz w:val="24"/>
          <w:szCs w:val="24"/>
          <w14:ligatures w14:val="standardContextual"/>
        </w:rPr>
        <w:tab/>
      </w:r>
      <w:r w:rsidRPr="004A110D">
        <w:rPr>
          <w:rFonts w:eastAsia="Batang"/>
        </w:rPr>
        <w:t>MME UE S1AP ID</w:t>
      </w:r>
      <w:r>
        <w:tab/>
      </w:r>
      <w:r>
        <w:fldChar w:fldCharType="begin" w:fldLock="1"/>
      </w:r>
      <w:r>
        <w:instrText xml:space="preserve"> PAGEREF _Toc170752556 \h </w:instrText>
      </w:r>
      <w:r>
        <w:fldChar w:fldCharType="separate"/>
      </w:r>
      <w:r>
        <w:t>221</w:t>
      </w:r>
      <w:r>
        <w:fldChar w:fldCharType="end"/>
      </w:r>
    </w:p>
    <w:p w14:paraId="2C8CA3E6" w14:textId="0D88230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w:t>
      </w:r>
      <w:r>
        <w:rPr>
          <w:rFonts w:asciiTheme="minorHAnsi" w:eastAsiaTheme="minorEastAsia" w:hAnsiTheme="minorHAnsi" w:cstheme="minorBidi"/>
          <w:kern w:val="2"/>
          <w:sz w:val="24"/>
          <w:szCs w:val="24"/>
          <w14:ligatures w14:val="standardContextual"/>
        </w:rPr>
        <w:tab/>
      </w:r>
      <w:r w:rsidRPr="004A110D">
        <w:rPr>
          <w:rFonts w:eastAsia="Batang"/>
        </w:rPr>
        <w:t>eNB UE S1AP ID</w:t>
      </w:r>
      <w:r>
        <w:tab/>
      </w:r>
      <w:r>
        <w:fldChar w:fldCharType="begin" w:fldLock="1"/>
      </w:r>
      <w:r>
        <w:instrText xml:space="preserve"> PAGEREF _Toc170752557 \h </w:instrText>
      </w:r>
      <w:r>
        <w:fldChar w:fldCharType="separate"/>
      </w:r>
      <w:r>
        <w:t>221</w:t>
      </w:r>
      <w:r>
        <w:fldChar w:fldCharType="end"/>
      </w:r>
    </w:p>
    <w:p w14:paraId="2A786A33" w14:textId="69EDFF7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9.2.3.5</w:t>
      </w:r>
      <w:r>
        <w:rPr>
          <w:rFonts w:asciiTheme="minorHAnsi" w:eastAsiaTheme="minorEastAsia" w:hAnsiTheme="minorHAnsi" w:cstheme="minorBidi"/>
          <w:kern w:val="2"/>
          <w:sz w:val="24"/>
          <w:szCs w:val="24"/>
          <w14:ligatures w14:val="standardContextual"/>
        </w:rPr>
        <w:tab/>
      </w:r>
      <w:r w:rsidRPr="004A110D">
        <w:rPr>
          <w:rFonts w:eastAsia="Batang"/>
        </w:rPr>
        <w:t>NAS-PDU</w:t>
      </w:r>
      <w:r>
        <w:tab/>
      </w:r>
      <w:r>
        <w:fldChar w:fldCharType="begin" w:fldLock="1"/>
      </w:r>
      <w:r>
        <w:instrText xml:space="preserve"> PAGEREF _Toc170752558 \h </w:instrText>
      </w:r>
      <w:r>
        <w:fldChar w:fldCharType="separate"/>
      </w:r>
      <w:r>
        <w:t>221</w:t>
      </w:r>
      <w:r>
        <w:fldChar w:fldCharType="end"/>
      </w:r>
    </w:p>
    <w:p w14:paraId="688EF07B" w14:textId="225B62A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9.2.3.6</w:t>
      </w:r>
      <w:r>
        <w:rPr>
          <w:rFonts w:asciiTheme="minorHAnsi" w:eastAsiaTheme="minorEastAsia" w:hAnsiTheme="minorHAnsi" w:cstheme="minorBidi"/>
          <w:kern w:val="2"/>
          <w:sz w:val="24"/>
          <w:szCs w:val="24"/>
          <w14:ligatures w14:val="standardContextual"/>
        </w:rPr>
        <w:tab/>
      </w:r>
      <w:r w:rsidRPr="004A110D">
        <w:rPr>
          <w:rFonts w:eastAsia="Batang"/>
        </w:rPr>
        <w:t>S-TMSI</w:t>
      </w:r>
      <w:r>
        <w:tab/>
      </w:r>
      <w:r>
        <w:fldChar w:fldCharType="begin" w:fldLock="1"/>
      </w:r>
      <w:r>
        <w:instrText xml:space="preserve"> PAGEREF _Toc170752559 \h </w:instrText>
      </w:r>
      <w:r>
        <w:fldChar w:fldCharType="separate"/>
      </w:r>
      <w:r>
        <w:t>221</w:t>
      </w:r>
      <w:r>
        <w:fldChar w:fldCharType="end"/>
      </w:r>
    </w:p>
    <w:p w14:paraId="4EAC833D" w14:textId="27A8306F" w:rsidR="00A56828" w:rsidRDefault="00A56828">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TAC</w:t>
      </w:r>
      <w:r>
        <w:tab/>
      </w:r>
      <w:r>
        <w:fldChar w:fldCharType="begin" w:fldLock="1"/>
      </w:r>
      <w:r>
        <w:instrText xml:space="preserve"> PAGEREF _Toc170752560 \h </w:instrText>
      </w:r>
      <w:r>
        <w:fldChar w:fldCharType="separate"/>
      </w:r>
      <w:r>
        <w:t>221</w:t>
      </w:r>
      <w:r>
        <w:fldChar w:fldCharType="end"/>
      </w:r>
    </w:p>
    <w:p w14:paraId="4B338BDC" w14:textId="11D816B2" w:rsidR="00A56828" w:rsidRDefault="00A56828">
      <w:pPr>
        <w:pStyle w:val="TOC4"/>
        <w:rPr>
          <w:rFonts w:asciiTheme="minorHAnsi" w:eastAsiaTheme="minorEastAsia" w:hAnsiTheme="minorHAnsi" w:cstheme="minorBidi"/>
          <w:kern w:val="2"/>
          <w:sz w:val="24"/>
          <w:szCs w:val="24"/>
          <w14:ligatures w14:val="standardContextual"/>
        </w:rPr>
      </w:pPr>
      <w:r>
        <w:t>9.2.3.8</w:t>
      </w:r>
      <w:r>
        <w:rPr>
          <w:rFonts w:asciiTheme="minorHAnsi" w:eastAsiaTheme="minorEastAsia" w:hAnsiTheme="minorHAnsi" w:cstheme="minorBidi"/>
          <w:kern w:val="2"/>
          <w:sz w:val="24"/>
          <w:szCs w:val="24"/>
          <w14:ligatures w14:val="standardContextual"/>
        </w:rPr>
        <w:tab/>
      </w:r>
      <w:r>
        <w:t>PLMN Identity</w:t>
      </w:r>
      <w:r>
        <w:tab/>
      </w:r>
      <w:r>
        <w:fldChar w:fldCharType="begin" w:fldLock="1"/>
      </w:r>
      <w:r>
        <w:instrText xml:space="preserve"> PAGEREF _Toc170752561 \h </w:instrText>
      </w:r>
      <w:r>
        <w:fldChar w:fldCharType="separate"/>
      </w:r>
      <w:r>
        <w:t>221</w:t>
      </w:r>
      <w:r>
        <w:fldChar w:fldCharType="end"/>
      </w:r>
    </w:p>
    <w:p w14:paraId="13894274" w14:textId="1A9655A3" w:rsidR="00A56828" w:rsidRDefault="00A56828">
      <w:pPr>
        <w:pStyle w:val="TOC4"/>
        <w:rPr>
          <w:rFonts w:asciiTheme="minorHAnsi" w:eastAsiaTheme="minorEastAsia" w:hAnsiTheme="minorHAnsi" w:cstheme="minorBidi"/>
          <w:kern w:val="2"/>
          <w:sz w:val="24"/>
          <w:szCs w:val="24"/>
          <w14:ligatures w14:val="standardContextual"/>
        </w:rPr>
      </w:pPr>
      <w:r>
        <w:t>9.2.3.9</w:t>
      </w:r>
      <w:r>
        <w:rPr>
          <w:rFonts w:asciiTheme="minorHAnsi" w:eastAsiaTheme="minorEastAsia" w:hAnsiTheme="minorHAnsi" w:cstheme="minorBidi"/>
          <w:kern w:val="2"/>
          <w:sz w:val="24"/>
          <w:szCs w:val="24"/>
          <w14:ligatures w14:val="standardContextual"/>
        </w:rPr>
        <w:tab/>
      </w:r>
      <w:r>
        <w:t>GUMMEI</w:t>
      </w:r>
      <w:r>
        <w:tab/>
      </w:r>
      <w:r>
        <w:fldChar w:fldCharType="begin" w:fldLock="1"/>
      </w:r>
      <w:r>
        <w:instrText xml:space="preserve"> PAGEREF _Toc170752562 \h </w:instrText>
      </w:r>
      <w:r>
        <w:fldChar w:fldCharType="separate"/>
      </w:r>
      <w:r>
        <w:t>222</w:t>
      </w:r>
      <w:r>
        <w:fldChar w:fldCharType="end"/>
      </w:r>
    </w:p>
    <w:p w14:paraId="13C71337" w14:textId="7F837550" w:rsidR="00A56828" w:rsidRDefault="00A56828">
      <w:pPr>
        <w:pStyle w:val="TOC4"/>
        <w:rPr>
          <w:rFonts w:asciiTheme="minorHAnsi" w:eastAsiaTheme="minorEastAsia" w:hAnsiTheme="minorHAnsi" w:cstheme="minorBidi"/>
          <w:kern w:val="2"/>
          <w:sz w:val="24"/>
          <w:szCs w:val="24"/>
          <w14:ligatures w14:val="standardContextual"/>
        </w:rPr>
      </w:pPr>
      <w:r>
        <w:t>9.2.3.10</w:t>
      </w:r>
      <w:r>
        <w:rPr>
          <w:rFonts w:asciiTheme="minorHAnsi" w:eastAsiaTheme="minorEastAsia" w:hAnsiTheme="minorHAnsi" w:cstheme="minorBidi"/>
          <w:kern w:val="2"/>
          <w:sz w:val="24"/>
          <w:szCs w:val="24"/>
          <w14:ligatures w14:val="standardContextual"/>
        </w:rPr>
        <w:tab/>
      </w:r>
      <w:r>
        <w:t>UE Identity Index value</w:t>
      </w:r>
      <w:r>
        <w:tab/>
      </w:r>
      <w:r>
        <w:fldChar w:fldCharType="begin" w:fldLock="1"/>
      </w:r>
      <w:r>
        <w:instrText xml:space="preserve"> PAGEREF _Toc170752563 \h </w:instrText>
      </w:r>
      <w:r>
        <w:fldChar w:fldCharType="separate"/>
      </w:r>
      <w:r>
        <w:t>222</w:t>
      </w:r>
      <w:r>
        <w:fldChar w:fldCharType="end"/>
      </w:r>
    </w:p>
    <w:p w14:paraId="5738EBDD" w14:textId="56300C6B" w:rsidR="00A56828" w:rsidRDefault="00A56828">
      <w:pPr>
        <w:pStyle w:val="TOC4"/>
        <w:rPr>
          <w:rFonts w:asciiTheme="minorHAnsi" w:eastAsiaTheme="minorEastAsia" w:hAnsiTheme="minorHAnsi" w:cstheme="minorBidi"/>
          <w:kern w:val="2"/>
          <w:sz w:val="24"/>
          <w:szCs w:val="24"/>
          <w14:ligatures w14:val="standardContextual"/>
        </w:rPr>
      </w:pPr>
      <w:r>
        <w:t>9.2.3.11</w:t>
      </w:r>
      <w:r>
        <w:rPr>
          <w:rFonts w:asciiTheme="minorHAnsi" w:eastAsiaTheme="minorEastAsia" w:hAnsiTheme="minorHAnsi" w:cstheme="minorBidi"/>
          <w:kern w:val="2"/>
          <w:sz w:val="24"/>
          <w:szCs w:val="24"/>
          <w14:ligatures w14:val="standardContextual"/>
        </w:rPr>
        <w:tab/>
      </w:r>
      <w:r>
        <w:t>IMSI</w:t>
      </w:r>
      <w:r>
        <w:tab/>
      </w:r>
      <w:r>
        <w:fldChar w:fldCharType="begin" w:fldLock="1"/>
      </w:r>
      <w:r>
        <w:instrText xml:space="preserve"> PAGEREF _Toc170752564 \h </w:instrText>
      </w:r>
      <w:r>
        <w:fldChar w:fldCharType="separate"/>
      </w:r>
      <w:r>
        <w:t>222</w:t>
      </w:r>
      <w:r>
        <w:fldChar w:fldCharType="end"/>
      </w:r>
    </w:p>
    <w:p w14:paraId="3DBD50AE" w14:textId="547883AB" w:rsidR="00A56828" w:rsidRDefault="00A56828">
      <w:pPr>
        <w:pStyle w:val="TOC4"/>
        <w:rPr>
          <w:rFonts w:asciiTheme="minorHAnsi" w:eastAsiaTheme="minorEastAsia" w:hAnsiTheme="minorHAnsi" w:cstheme="minorBidi"/>
          <w:kern w:val="2"/>
          <w:sz w:val="24"/>
          <w:szCs w:val="24"/>
          <w14:ligatures w14:val="standardContextual"/>
        </w:rPr>
      </w:pPr>
      <w:r>
        <w:t>9.2.3.12</w:t>
      </w:r>
      <w:r>
        <w:rPr>
          <w:rFonts w:asciiTheme="minorHAnsi" w:eastAsiaTheme="minorEastAsia" w:hAnsiTheme="minorHAnsi" w:cstheme="minorBidi"/>
          <w:kern w:val="2"/>
          <w:sz w:val="24"/>
          <w:szCs w:val="24"/>
          <w14:ligatures w14:val="standardContextual"/>
        </w:rPr>
        <w:tab/>
      </w:r>
      <w:r>
        <w:t>MMEC</w:t>
      </w:r>
      <w:r>
        <w:tab/>
      </w:r>
      <w:r>
        <w:fldChar w:fldCharType="begin" w:fldLock="1"/>
      </w:r>
      <w:r>
        <w:instrText xml:space="preserve"> PAGEREF _Toc170752565 \h </w:instrText>
      </w:r>
      <w:r>
        <w:fldChar w:fldCharType="separate"/>
      </w:r>
      <w:r>
        <w:t>223</w:t>
      </w:r>
      <w:r>
        <w:fldChar w:fldCharType="end"/>
      </w:r>
    </w:p>
    <w:p w14:paraId="22CD036C" w14:textId="2744626E" w:rsidR="00A56828" w:rsidRDefault="00A56828">
      <w:pPr>
        <w:pStyle w:val="TOC4"/>
        <w:rPr>
          <w:rFonts w:asciiTheme="minorHAnsi" w:eastAsiaTheme="minorEastAsia" w:hAnsiTheme="minorHAnsi" w:cstheme="minorBidi"/>
          <w:kern w:val="2"/>
          <w:sz w:val="24"/>
          <w:szCs w:val="24"/>
          <w14:ligatures w14:val="standardContextual"/>
        </w:rPr>
      </w:pPr>
      <w:r>
        <w:t>9.2.3.13</w:t>
      </w:r>
      <w:r>
        <w:rPr>
          <w:rFonts w:asciiTheme="minorHAnsi" w:eastAsiaTheme="minorEastAsia" w:hAnsiTheme="minorHAnsi" w:cstheme="minorBidi"/>
          <w:kern w:val="2"/>
          <w:sz w:val="24"/>
          <w:szCs w:val="24"/>
          <w14:ligatures w14:val="standardContextual"/>
        </w:rPr>
        <w:tab/>
      </w:r>
      <w:r>
        <w:t>UE Paging Identity</w:t>
      </w:r>
      <w:r>
        <w:tab/>
      </w:r>
      <w:r>
        <w:fldChar w:fldCharType="begin" w:fldLock="1"/>
      </w:r>
      <w:r>
        <w:instrText xml:space="preserve"> PAGEREF _Toc170752566 \h </w:instrText>
      </w:r>
      <w:r>
        <w:fldChar w:fldCharType="separate"/>
      </w:r>
      <w:r>
        <w:t>223</w:t>
      </w:r>
      <w:r>
        <w:fldChar w:fldCharType="end"/>
      </w:r>
    </w:p>
    <w:p w14:paraId="2E090267" w14:textId="1D2A90CF" w:rsidR="00A56828" w:rsidRDefault="00A56828">
      <w:pPr>
        <w:pStyle w:val="TOC4"/>
        <w:rPr>
          <w:rFonts w:asciiTheme="minorHAnsi" w:eastAsiaTheme="minorEastAsia" w:hAnsiTheme="minorHAnsi" w:cstheme="minorBidi"/>
          <w:kern w:val="2"/>
          <w:sz w:val="24"/>
          <w:szCs w:val="24"/>
          <w14:ligatures w14:val="standardContextual"/>
        </w:rPr>
      </w:pPr>
      <w:r>
        <w:t>9.2.3.14</w:t>
      </w:r>
      <w:r>
        <w:rPr>
          <w:rFonts w:asciiTheme="minorHAnsi" w:eastAsiaTheme="minorEastAsia" w:hAnsiTheme="minorHAnsi" w:cstheme="minorBidi"/>
          <w:kern w:val="2"/>
          <w:sz w:val="24"/>
          <w:szCs w:val="24"/>
          <w14:ligatures w14:val="standardContextual"/>
        </w:rPr>
        <w:tab/>
      </w:r>
      <w:r>
        <w:t>DL Forwarding</w:t>
      </w:r>
      <w:r>
        <w:tab/>
      </w:r>
      <w:r>
        <w:fldChar w:fldCharType="begin" w:fldLock="1"/>
      </w:r>
      <w:r>
        <w:instrText xml:space="preserve"> PAGEREF _Toc170752567 \h </w:instrText>
      </w:r>
      <w:r>
        <w:fldChar w:fldCharType="separate"/>
      </w:r>
      <w:r>
        <w:t>223</w:t>
      </w:r>
      <w:r>
        <w:fldChar w:fldCharType="end"/>
      </w:r>
    </w:p>
    <w:p w14:paraId="2AADFDCA" w14:textId="3E4F3F95" w:rsidR="00A56828" w:rsidRDefault="00A56828">
      <w:pPr>
        <w:pStyle w:val="TOC4"/>
        <w:rPr>
          <w:rFonts w:asciiTheme="minorHAnsi" w:eastAsiaTheme="minorEastAsia" w:hAnsiTheme="minorHAnsi" w:cstheme="minorBidi"/>
          <w:kern w:val="2"/>
          <w:sz w:val="24"/>
          <w:szCs w:val="24"/>
          <w14:ligatures w14:val="standardContextual"/>
        </w:rPr>
      </w:pPr>
      <w:r>
        <w:t>9.2.3.15</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_Toc170752568 \h </w:instrText>
      </w:r>
      <w:r>
        <w:fldChar w:fldCharType="separate"/>
      </w:r>
      <w:r>
        <w:t>223</w:t>
      </w:r>
      <w:r>
        <w:fldChar w:fldCharType="end"/>
      </w:r>
    </w:p>
    <w:p w14:paraId="6FEDF616" w14:textId="2791ABEE" w:rsidR="00A56828" w:rsidRDefault="00A56828">
      <w:pPr>
        <w:pStyle w:val="TOC4"/>
        <w:rPr>
          <w:rFonts w:asciiTheme="minorHAnsi" w:eastAsiaTheme="minorEastAsia" w:hAnsiTheme="minorHAnsi" w:cstheme="minorBidi"/>
          <w:kern w:val="2"/>
          <w:sz w:val="24"/>
          <w:szCs w:val="24"/>
          <w14:ligatures w14:val="standardContextual"/>
        </w:rPr>
      </w:pPr>
      <w:r>
        <w:t>9.2.3.16</w:t>
      </w:r>
      <w:r>
        <w:rPr>
          <w:rFonts w:asciiTheme="minorHAnsi" w:eastAsiaTheme="minorEastAsia" w:hAnsiTheme="minorHAnsi" w:cstheme="minorBidi"/>
          <w:kern w:val="2"/>
          <w:sz w:val="24"/>
          <w:szCs w:val="24"/>
          <w14:ligatures w14:val="standardContextual"/>
        </w:rPr>
        <w:tab/>
      </w:r>
      <w:r>
        <w:t>TAI</w:t>
      </w:r>
      <w:r>
        <w:tab/>
      </w:r>
      <w:r>
        <w:fldChar w:fldCharType="begin" w:fldLock="1"/>
      </w:r>
      <w:r>
        <w:instrText xml:space="preserve"> PAGEREF _Toc170752569 \h </w:instrText>
      </w:r>
      <w:r>
        <w:fldChar w:fldCharType="separate"/>
      </w:r>
      <w:r>
        <w:t>223</w:t>
      </w:r>
      <w:r>
        <w:fldChar w:fldCharType="end"/>
      </w:r>
    </w:p>
    <w:p w14:paraId="1706A3AE" w14:textId="3653F41F" w:rsidR="00A56828" w:rsidRDefault="00A56828">
      <w:pPr>
        <w:pStyle w:val="TOC4"/>
        <w:rPr>
          <w:rFonts w:asciiTheme="minorHAnsi" w:eastAsiaTheme="minorEastAsia" w:hAnsiTheme="minorHAnsi" w:cstheme="minorBidi"/>
          <w:kern w:val="2"/>
          <w:sz w:val="24"/>
          <w:szCs w:val="24"/>
          <w14:ligatures w14:val="standardContextual"/>
        </w:rPr>
      </w:pPr>
      <w:r>
        <w:t>9.2.3.17</w:t>
      </w:r>
      <w:r>
        <w:rPr>
          <w:rFonts w:asciiTheme="minorHAnsi" w:eastAsiaTheme="minorEastAsia" w:hAnsiTheme="minorHAnsi" w:cstheme="minorBidi"/>
          <w:kern w:val="2"/>
          <w:sz w:val="24"/>
          <w:szCs w:val="24"/>
          <w14:ligatures w14:val="standardContextual"/>
        </w:rPr>
        <w:tab/>
      </w:r>
      <w:r>
        <w:t>Relative MME Capacity</w:t>
      </w:r>
      <w:r>
        <w:tab/>
      </w:r>
      <w:r>
        <w:fldChar w:fldCharType="begin" w:fldLock="1"/>
      </w:r>
      <w:r>
        <w:instrText xml:space="preserve"> PAGEREF _Toc170752570 \h </w:instrText>
      </w:r>
      <w:r>
        <w:fldChar w:fldCharType="separate"/>
      </w:r>
      <w:r>
        <w:t>224</w:t>
      </w:r>
      <w:r>
        <w:fldChar w:fldCharType="end"/>
      </w:r>
    </w:p>
    <w:p w14:paraId="74C1FD16" w14:textId="26163835" w:rsidR="00A56828" w:rsidRDefault="00A56828">
      <w:pPr>
        <w:pStyle w:val="TOC4"/>
        <w:rPr>
          <w:rFonts w:asciiTheme="minorHAnsi" w:eastAsiaTheme="minorEastAsia" w:hAnsiTheme="minorHAnsi" w:cstheme="minorBidi"/>
          <w:kern w:val="2"/>
          <w:sz w:val="24"/>
          <w:szCs w:val="24"/>
          <w14:ligatures w14:val="standardContextual"/>
        </w:rPr>
      </w:pPr>
      <w:r>
        <w:t>9.2.3.18</w:t>
      </w:r>
      <w:r>
        <w:rPr>
          <w:rFonts w:asciiTheme="minorHAnsi" w:eastAsiaTheme="minorEastAsia" w:hAnsiTheme="minorHAnsi" w:cstheme="minorBidi"/>
          <w:kern w:val="2"/>
          <w:sz w:val="24"/>
          <w:szCs w:val="24"/>
          <w14:ligatures w14:val="standardContextual"/>
        </w:rPr>
        <w:tab/>
      </w:r>
      <w:r>
        <w:t>UE S1AP ID pair</w:t>
      </w:r>
      <w:r>
        <w:tab/>
      </w:r>
      <w:r>
        <w:fldChar w:fldCharType="begin" w:fldLock="1"/>
      </w:r>
      <w:r>
        <w:instrText xml:space="preserve"> PAGEREF _Toc170752571 \h </w:instrText>
      </w:r>
      <w:r>
        <w:fldChar w:fldCharType="separate"/>
      </w:r>
      <w:r>
        <w:t>224</w:t>
      </w:r>
      <w:r>
        <w:fldChar w:fldCharType="end"/>
      </w:r>
    </w:p>
    <w:p w14:paraId="51171BA5" w14:textId="387A0F46" w:rsidR="00A56828" w:rsidRDefault="00A56828">
      <w:pPr>
        <w:pStyle w:val="TOC4"/>
        <w:rPr>
          <w:rFonts w:asciiTheme="minorHAnsi" w:eastAsiaTheme="minorEastAsia" w:hAnsiTheme="minorHAnsi" w:cstheme="minorBidi"/>
          <w:kern w:val="2"/>
          <w:sz w:val="24"/>
          <w:szCs w:val="24"/>
          <w14:ligatures w14:val="standardContextual"/>
        </w:rPr>
      </w:pPr>
      <w:r>
        <w:t>9.2.3.19</w:t>
      </w:r>
      <w:r>
        <w:rPr>
          <w:rFonts w:asciiTheme="minorHAnsi" w:eastAsiaTheme="minorEastAsia" w:hAnsiTheme="minorHAnsi" w:cstheme="minorBidi"/>
          <w:kern w:val="2"/>
          <w:sz w:val="24"/>
          <w:szCs w:val="24"/>
          <w14:ligatures w14:val="standardContextual"/>
        </w:rPr>
        <w:tab/>
      </w:r>
      <w:r>
        <w:t>Overload Response</w:t>
      </w:r>
      <w:r>
        <w:tab/>
      </w:r>
      <w:r>
        <w:fldChar w:fldCharType="begin" w:fldLock="1"/>
      </w:r>
      <w:r>
        <w:instrText xml:space="preserve"> PAGEREF _Toc170752572 \h </w:instrText>
      </w:r>
      <w:r>
        <w:fldChar w:fldCharType="separate"/>
      </w:r>
      <w:r>
        <w:t>224</w:t>
      </w:r>
      <w:r>
        <w:fldChar w:fldCharType="end"/>
      </w:r>
    </w:p>
    <w:p w14:paraId="7E8C5D15" w14:textId="09A3EFD1" w:rsidR="00A56828" w:rsidRDefault="00A56828">
      <w:pPr>
        <w:pStyle w:val="TOC4"/>
        <w:rPr>
          <w:rFonts w:asciiTheme="minorHAnsi" w:eastAsiaTheme="minorEastAsia" w:hAnsiTheme="minorHAnsi" w:cstheme="minorBidi"/>
          <w:kern w:val="2"/>
          <w:sz w:val="24"/>
          <w:szCs w:val="24"/>
          <w14:ligatures w14:val="standardContextual"/>
        </w:rPr>
      </w:pPr>
      <w:r>
        <w:t>9.2.3.20</w:t>
      </w:r>
      <w:r>
        <w:rPr>
          <w:rFonts w:asciiTheme="minorHAnsi" w:eastAsiaTheme="minorEastAsia" w:hAnsiTheme="minorHAnsi" w:cstheme="minorBidi"/>
          <w:kern w:val="2"/>
          <w:sz w:val="24"/>
          <w:szCs w:val="24"/>
          <w14:ligatures w14:val="standardContextual"/>
        </w:rPr>
        <w:tab/>
      </w:r>
      <w:r>
        <w:t>Overload Action</w:t>
      </w:r>
      <w:r>
        <w:tab/>
      </w:r>
      <w:r>
        <w:fldChar w:fldCharType="begin" w:fldLock="1"/>
      </w:r>
      <w:r>
        <w:instrText xml:space="preserve"> PAGEREF _Toc170752573 \h </w:instrText>
      </w:r>
      <w:r>
        <w:fldChar w:fldCharType="separate"/>
      </w:r>
      <w:r>
        <w:t>224</w:t>
      </w:r>
      <w:r>
        <w:fldChar w:fldCharType="end"/>
      </w:r>
    </w:p>
    <w:p w14:paraId="69DBEE28" w14:textId="52B35487" w:rsidR="00A56828" w:rsidRDefault="00A56828">
      <w:pPr>
        <w:pStyle w:val="TOC4"/>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CS Fallback Indicator</w:t>
      </w:r>
      <w:r>
        <w:tab/>
      </w:r>
      <w:r>
        <w:fldChar w:fldCharType="begin" w:fldLock="1"/>
      </w:r>
      <w:r>
        <w:instrText xml:space="preserve"> PAGEREF _Toc170752574 \h </w:instrText>
      </w:r>
      <w:r>
        <w:fldChar w:fldCharType="separate"/>
      </w:r>
      <w:r>
        <w:t>225</w:t>
      </w:r>
      <w:r>
        <w:fldChar w:fldCharType="end"/>
      </w:r>
    </w:p>
    <w:p w14:paraId="354C545E" w14:textId="795BE00F" w:rsidR="00A56828" w:rsidRDefault="00A56828">
      <w:pPr>
        <w:pStyle w:val="TOC4"/>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CN Domain</w:t>
      </w:r>
      <w:r>
        <w:tab/>
      </w:r>
      <w:r>
        <w:fldChar w:fldCharType="begin" w:fldLock="1"/>
      </w:r>
      <w:r>
        <w:instrText xml:space="preserve"> PAGEREF _Toc170752575 \h </w:instrText>
      </w:r>
      <w:r>
        <w:fldChar w:fldCharType="separate"/>
      </w:r>
      <w:r>
        <w:t>225</w:t>
      </w:r>
      <w:r>
        <w:fldChar w:fldCharType="end"/>
      </w:r>
    </w:p>
    <w:p w14:paraId="4C4D59D6" w14:textId="0C2BD3B5" w:rsidR="00A56828" w:rsidRDefault="00A56828">
      <w:pPr>
        <w:pStyle w:val="TOC4"/>
        <w:rPr>
          <w:rFonts w:asciiTheme="minorHAnsi" w:eastAsiaTheme="minorEastAsia" w:hAnsiTheme="minorHAnsi" w:cstheme="minorBidi"/>
          <w:kern w:val="2"/>
          <w:sz w:val="24"/>
          <w:szCs w:val="24"/>
          <w14:ligatures w14:val="standardContextual"/>
        </w:rPr>
      </w:pPr>
      <w:r>
        <w:t>9.2.3.23</w:t>
      </w:r>
      <w:r>
        <w:rPr>
          <w:rFonts w:asciiTheme="minorHAnsi" w:eastAsiaTheme="minorEastAsia" w:hAnsiTheme="minorHAnsi" w:cstheme="minorBidi"/>
          <w:kern w:val="2"/>
          <w:sz w:val="24"/>
          <w:szCs w:val="24"/>
          <w14:ligatures w14:val="standardContextual"/>
        </w:rPr>
        <w:tab/>
      </w:r>
      <w:r>
        <w:t>RIM Transfer</w:t>
      </w:r>
      <w:r>
        <w:tab/>
      </w:r>
      <w:r>
        <w:fldChar w:fldCharType="begin" w:fldLock="1"/>
      </w:r>
      <w:r>
        <w:instrText xml:space="preserve"> PAGEREF _Toc170752576 \h </w:instrText>
      </w:r>
      <w:r>
        <w:fldChar w:fldCharType="separate"/>
      </w:r>
      <w:r>
        <w:t>225</w:t>
      </w:r>
      <w:r>
        <w:fldChar w:fldCharType="end"/>
      </w:r>
    </w:p>
    <w:p w14:paraId="4E7C4FB7" w14:textId="27C52B74" w:rsidR="00A56828" w:rsidRDefault="00A56828">
      <w:pPr>
        <w:pStyle w:val="TOC4"/>
        <w:rPr>
          <w:rFonts w:asciiTheme="minorHAnsi" w:eastAsiaTheme="minorEastAsia" w:hAnsiTheme="minorHAnsi" w:cstheme="minorBidi"/>
          <w:kern w:val="2"/>
          <w:sz w:val="24"/>
          <w:szCs w:val="24"/>
          <w14:ligatures w14:val="standardContextual"/>
        </w:rPr>
      </w:pPr>
      <w:r>
        <w:t>9.2.3.24</w:t>
      </w:r>
      <w:r>
        <w:rPr>
          <w:rFonts w:asciiTheme="minorHAnsi" w:eastAsiaTheme="minorEastAsia" w:hAnsiTheme="minorHAnsi" w:cstheme="minorBidi"/>
          <w:kern w:val="2"/>
          <w:sz w:val="24"/>
          <w:szCs w:val="24"/>
          <w14:ligatures w14:val="standardContextual"/>
        </w:rPr>
        <w:tab/>
      </w:r>
      <w:r>
        <w:t>RIM Information</w:t>
      </w:r>
      <w:r>
        <w:tab/>
      </w:r>
      <w:r>
        <w:fldChar w:fldCharType="begin" w:fldLock="1"/>
      </w:r>
      <w:r>
        <w:instrText xml:space="preserve"> PAGEREF _Toc170752577 \h </w:instrText>
      </w:r>
      <w:r>
        <w:fldChar w:fldCharType="separate"/>
      </w:r>
      <w:r>
        <w:t>225</w:t>
      </w:r>
      <w:r>
        <w:fldChar w:fldCharType="end"/>
      </w:r>
    </w:p>
    <w:p w14:paraId="120B0BAE" w14:textId="58205A24" w:rsidR="00A56828" w:rsidRDefault="00A56828">
      <w:pPr>
        <w:pStyle w:val="TOC4"/>
        <w:rPr>
          <w:rFonts w:asciiTheme="minorHAnsi" w:eastAsiaTheme="minorEastAsia" w:hAnsiTheme="minorHAnsi" w:cstheme="minorBidi"/>
          <w:kern w:val="2"/>
          <w:sz w:val="24"/>
          <w:szCs w:val="24"/>
          <w14:ligatures w14:val="standardContextual"/>
        </w:rPr>
      </w:pPr>
      <w:r>
        <w:t>9.2.3.25</w:t>
      </w:r>
      <w:r>
        <w:rPr>
          <w:rFonts w:asciiTheme="minorHAnsi" w:eastAsiaTheme="minorEastAsia" w:hAnsiTheme="minorHAnsi" w:cstheme="minorBidi"/>
          <w:kern w:val="2"/>
          <w:sz w:val="24"/>
          <w:szCs w:val="24"/>
          <w14:ligatures w14:val="standardContextual"/>
        </w:rPr>
        <w:tab/>
      </w:r>
      <w:r>
        <w:t>RIM Routing Address</w:t>
      </w:r>
      <w:r>
        <w:tab/>
      </w:r>
      <w:r>
        <w:fldChar w:fldCharType="begin" w:fldLock="1"/>
      </w:r>
      <w:r>
        <w:instrText xml:space="preserve"> PAGEREF _Toc170752578 \h </w:instrText>
      </w:r>
      <w:r>
        <w:fldChar w:fldCharType="separate"/>
      </w:r>
      <w:r>
        <w:t>225</w:t>
      </w:r>
      <w:r>
        <w:fldChar w:fldCharType="end"/>
      </w:r>
    </w:p>
    <w:p w14:paraId="4CCBD0C7" w14:textId="15893B5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9.2.3.26</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Configuration Transfer</w:t>
      </w:r>
      <w:r w:rsidRPr="00774B96">
        <w:rPr>
          <w:lang w:val="fr-FR"/>
        </w:rPr>
        <w:tab/>
      </w:r>
      <w:r>
        <w:fldChar w:fldCharType="begin" w:fldLock="1"/>
      </w:r>
      <w:r w:rsidRPr="00774B96">
        <w:rPr>
          <w:lang w:val="fr-FR"/>
        </w:rPr>
        <w:instrText xml:space="preserve"> PAGEREF _Toc170752579 \h </w:instrText>
      </w:r>
      <w:r>
        <w:fldChar w:fldCharType="separate"/>
      </w:r>
      <w:r w:rsidRPr="00774B96">
        <w:rPr>
          <w:lang w:val="fr-FR"/>
        </w:rPr>
        <w:t>226</w:t>
      </w:r>
      <w:r>
        <w:fldChar w:fldCharType="end"/>
      </w:r>
    </w:p>
    <w:p w14:paraId="42152F78" w14:textId="6AD79842"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4A110D">
        <w:rPr>
          <w:lang w:val="fr-FR"/>
        </w:rPr>
        <w:t>9.2.3.26a</w:t>
      </w:r>
      <w:r w:rsidRPr="00774B96">
        <w:rPr>
          <w:rFonts w:asciiTheme="minorHAnsi" w:eastAsiaTheme="minorEastAsia" w:hAnsiTheme="minorHAnsi" w:cstheme="minorBidi"/>
          <w:kern w:val="2"/>
          <w:sz w:val="24"/>
          <w:szCs w:val="24"/>
          <w:lang w:val="fr-FR"/>
          <w14:ligatures w14:val="standardContextual"/>
        </w:rPr>
        <w:tab/>
      </w:r>
      <w:r w:rsidRPr="004A110D">
        <w:rPr>
          <w:lang w:val="fr-FR"/>
        </w:rPr>
        <w:t>EN-DC SON Configuration Transfer</w:t>
      </w:r>
      <w:r w:rsidRPr="00774B96">
        <w:rPr>
          <w:lang w:val="fr-FR"/>
        </w:rPr>
        <w:tab/>
      </w:r>
      <w:r>
        <w:fldChar w:fldCharType="begin" w:fldLock="1"/>
      </w:r>
      <w:r w:rsidRPr="00774B96">
        <w:rPr>
          <w:lang w:val="fr-FR"/>
        </w:rPr>
        <w:instrText xml:space="preserve"> PAGEREF _Toc170752580 \h </w:instrText>
      </w:r>
      <w:r>
        <w:fldChar w:fldCharType="separate"/>
      </w:r>
      <w:r w:rsidRPr="00774B96">
        <w:rPr>
          <w:lang w:val="fr-FR"/>
        </w:rPr>
        <w:t>227</w:t>
      </w:r>
      <w:r>
        <w:fldChar w:fldCharType="end"/>
      </w:r>
    </w:p>
    <w:p w14:paraId="41CAEBE1" w14:textId="2A3DBAD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9.2.3.27</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Information</w:t>
      </w:r>
      <w:r w:rsidRPr="00774B96">
        <w:rPr>
          <w:lang w:val="fr-FR"/>
        </w:rPr>
        <w:tab/>
      </w:r>
      <w:r>
        <w:fldChar w:fldCharType="begin" w:fldLock="1"/>
      </w:r>
      <w:r w:rsidRPr="00774B96">
        <w:rPr>
          <w:lang w:val="fr-FR"/>
        </w:rPr>
        <w:instrText xml:space="preserve"> PAGEREF _Toc170752581 \h </w:instrText>
      </w:r>
      <w:r>
        <w:fldChar w:fldCharType="separate"/>
      </w:r>
      <w:r w:rsidRPr="00774B96">
        <w:rPr>
          <w:lang w:val="fr-FR"/>
        </w:rPr>
        <w:t>228</w:t>
      </w:r>
      <w:r>
        <w:fldChar w:fldCharType="end"/>
      </w:r>
    </w:p>
    <w:p w14:paraId="20C7F60D" w14:textId="0E39AA7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9.2.3.28</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Information Reply</w:t>
      </w:r>
      <w:r w:rsidRPr="00774B96">
        <w:rPr>
          <w:lang w:val="fr-FR"/>
        </w:rPr>
        <w:tab/>
      </w:r>
      <w:r>
        <w:fldChar w:fldCharType="begin" w:fldLock="1"/>
      </w:r>
      <w:r w:rsidRPr="00774B96">
        <w:rPr>
          <w:lang w:val="fr-FR"/>
        </w:rPr>
        <w:instrText xml:space="preserve"> PAGEREF _Toc170752582 \h </w:instrText>
      </w:r>
      <w:r>
        <w:fldChar w:fldCharType="separate"/>
      </w:r>
      <w:r w:rsidRPr="00774B96">
        <w:rPr>
          <w:lang w:val="fr-FR"/>
        </w:rPr>
        <w:t>228</w:t>
      </w:r>
      <w:r>
        <w:fldChar w:fldCharType="end"/>
      </w:r>
    </w:p>
    <w:p w14:paraId="323705FF" w14:textId="5FA89D77" w:rsidR="00A56828" w:rsidRDefault="00A56828">
      <w:pPr>
        <w:pStyle w:val="TOC4"/>
        <w:rPr>
          <w:rFonts w:asciiTheme="minorHAnsi" w:eastAsiaTheme="minorEastAsia" w:hAnsiTheme="minorHAnsi" w:cstheme="minorBidi"/>
          <w:kern w:val="2"/>
          <w:sz w:val="24"/>
          <w:szCs w:val="24"/>
          <w14:ligatures w14:val="standardContextual"/>
        </w:rPr>
      </w:pPr>
      <w:r>
        <w:t>9.2.3.29</w:t>
      </w:r>
      <w:r>
        <w:rPr>
          <w:rFonts w:asciiTheme="minorHAnsi" w:eastAsiaTheme="minorEastAsia" w:hAnsiTheme="minorHAnsi" w:cstheme="minorBidi"/>
          <w:kern w:val="2"/>
          <w:sz w:val="24"/>
          <w:szCs w:val="24"/>
          <w14:ligatures w14:val="standardContextual"/>
        </w:rPr>
        <w:tab/>
      </w:r>
      <w:r>
        <w:t>X2 TNL Configuration Info</w:t>
      </w:r>
      <w:r>
        <w:tab/>
      </w:r>
      <w:r>
        <w:fldChar w:fldCharType="begin" w:fldLock="1"/>
      </w:r>
      <w:r>
        <w:instrText xml:space="preserve"> PAGEREF _Toc170752583 \h </w:instrText>
      </w:r>
      <w:r>
        <w:fldChar w:fldCharType="separate"/>
      </w:r>
      <w:r>
        <w:t>228</w:t>
      </w:r>
      <w:r>
        <w:fldChar w:fldCharType="end"/>
      </w:r>
    </w:p>
    <w:p w14:paraId="03EDE719" w14:textId="5021D4D6" w:rsidR="00A56828" w:rsidRDefault="00A56828">
      <w:pPr>
        <w:pStyle w:val="TOC4"/>
        <w:rPr>
          <w:rFonts w:asciiTheme="minorHAnsi" w:eastAsiaTheme="minorEastAsia" w:hAnsiTheme="minorHAnsi" w:cstheme="minorBidi"/>
          <w:kern w:val="2"/>
          <w:sz w:val="24"/>
          <w:szCs w:val="24"/>
          <w14:ligatures w14:val="standardContextual"/>
        </w:rPr>
      </w:pPr>
      <w:r>
        <w:t>9.2.3.30</w:t>
      </w:r>
      <w:r>
        <w:rPr>
          <w:rFonts w:asciiTheme="minorHAnsi" w:eastAsiaTheme="minorEastAsia" w:hAnsiTheme="minorHAnsi" w:cstheme="minorBidi"/>
          <w:kern w:val="2"/>
          <w:sz w:val="24"/>
          <w:szCs w:val="24"/>
          <w14:ligatures w14:val="standardContextual"/>
        </w:rPr>
        <w:tab/>
      </w:r>
      <w:r>
        <w:t>NAS Security Parameters from E-UTRAN</w:t>
      </w:r>
      <w:r>
        <w:tab/>
      </w:r>
      <w:r>
        <w:fldChar w:fldCharType="begin" w:fldLock="1"/>
      </w:r>
      <w:r>
        <w:instrText xml:space="preserve"> PAGEREF _Toc170752584 \h </w:instrText>
      </w:r>
      <w:r>
        <w:fldChar w:fldCharType="separate"/>
      </w:r>
      <w:r>
        <w:t>229</w:t>
      </w:r>
      <w:r>
        <w:fldChar w:fldCharType="end"/>
      </w:r>
    </w:p>
    <w:p w14:paraId="58C76D4B" w14:textId="46BEE3F8" w:rsidR="00A56828" w:rsidRDefault="00A56828">
      <w:pPr>
        <w:pStyle w:val="TOC4"/>
        <w:rPr>
          <w:rFonts w:asciiTheme="minorHAnsi" w:eastAsiaTheme="minorEastAsia" w:hAnsiTheme="minorHAnsi" w:cstheme="minorBidi"/>
          <w:kern w:val="2"/>
          <w:sz w:val="24"/>
          <w:szCs w:val="24"/>
          <w14:ligatures w14:val="standardContextual"/>
        </w:rPr>
      </w:pPr>
      <w:r>
        <w:t>9.2.3.31</w:t>
      </w:r>
      <w:r>
        <w:rPr>
          <w:rFonts w:asciiTheme="minorHAnsi" w:eastAsiaTheme="minorEastAsia" w:hAnsiTheme="minorHAnsi" w:cstheme="minorBidi"/>
          <w:kern w:val="2"/>
          <w:sz w:val="24"/>
          <w:szCs w:val="24"/>
          <w14:ligatures w14:val="standardContextual"/>
        </w:rPr>
        <w:tab/>
      </w:r>
      <w:r>
        <w:t>NAS Security Parameters to E-UTRAN</w:t>
      </w:r>
      <w:r>
        <w:tab/>
      </w:r>
      <w:r>
        <w:fldChar w:fldCharType="begin" w:fldLock="1"/>
      </w:r>
      <w:r>
        <w:instrText xml:space="preserve"> PAGEREF _Toc170752585 \h </w:instrText>
      </w:r>
      <w:r>
        <w:fldChar w:fldCharType="separate"/>
      </w:r>
      <w:r>
        <w:t>229</w:t>
      </w:r>
      <w:r>
        <w:fldChar w:fldCharType="end"/>
      </w:r>
    </w:p>
    <w:p w14:paraId="75B8AD76" w14:textId="169C32F2" w:rsidR="00A56828" w:rsidRDefault="00A56828">
      <w:pPr>
        <w:pStyle w:val="TOC4"/>
        <w:rPr>
          <w:rFonts w:asciiTheme="minorHAnsi" w:eastAsiaTheme="minorEastAsia" w:hAnsiTheme="minorHAnsi" w:cstheme="minorBidi"/>
          <w:kern w:val="2"/>
          <w:sz w:val="24"/>
          <w:szCs w:val="24"/>
          <w14:ligatures w14:val="standardContextual"/>
        </w:rPr>
      </w:pPr>
      <w:r>
        <w:t>9.2.3.32</w:t>
      </w:r>
      <w:r>
        <w:rPr>
          <w:rFonts w:asciiTheme="minorHAnsi" w:eastAsiaTheme="minorEastAsia" w:hAnsiTheme="minorHAnsi" w:cstheme="minorBidi"/>
          <w:kern w:val="2"/>
          <w:sz w:val="24"/>
          <w:szCs w:val="24"/>
          <w14:ligatures w14:val="standardContextual"/>
        </w:rPr>
        <w:tab/>
      </w:r>
      <w:r>
        <w:t>LPPa</w:t>
      </w:r>
      <w:r w:rsidRPr="004A110D">
        <w:rPr>
          <w:rFonts w:eastAsia="Batang"/>
        </w:rPr>
        <w:t>-PDU</w:t>
      </w:r>
      <w:r>
        <w:tab/>
      </w:r>
      <w:r>
        <w:fldChar w:fldCharType="begin" w:fldLock="1"/>
      </w:r>
      <w:r>
        <w:instrText xml:space="preserve"> PAGEREF _Toc170752586 \h </w:instrText>
      </w:r>
      <w:r>
        <w:fldChar w:fldCharType="separate"/>
      </w:r>
      <w:r>
        <w:t>230</w:t>
      </w:r>
      <w:r>
        <w:fldChar w:fldCharType="end"/>
      </w:r>
    </w:p>
    <w:p w14:paraId="48E37231" w14:textId="30C06E76" w:rsidR="00A56828" w:rsidRDefault="00A56828">
      <w:pPr>
        <w:pStyle w:val="TOC4"/>
        <w:rPr>
          <w:rFonts w:asciiTheme="minorHAnsi" w:eastAsiaTheme="minorEastAsia" w:hAnsiTheme="minorHAnsi" w:cstheme="minorBidi"/>
          <w:kern w:val="2"/>
          <w:sz w:val="24"/>
          <w:szCs w:val="24"/>
          <w14:ligatures w14:val="standardContextual"/>
        </w:rPr>
      </w:pPr>
      <w:r>
        <w:t>9.2.3.33</w:t>
      </w:r>
      <w:r>
        <w:rPr>
          <w:rFonts w:asciiTheme="minorHAnsi" w:eastAsiaTheme="minorEastAsia" w:hAnsiTheme="minorHAnsi" w:cstheme="minorBidi"/>
          <w:kern w:val="2"/>
          <w:sz w:val="24"/>
          <w:szCs w:val="24"/>
          <w14:ligatures w14:val="standardContextual"/>
        </w:rPr>
        <w:tab/>
      </w:r>
      <w:r>
        <w:t>Routing ID</w:t>
      </w:r>
      <w:r>
        <w:tab/>
      </w:r>
      <w:r>
        <w:fldChar w:fldCharType="begin" w:fldLock="1"/>
      </w:r>
      <w:r>
        <w:instrText xml:space="preserve"> PAGEREF _Toc170752587 \h </w:instrText>
      </w:r>
      <w:r>
        <w:fldChar w:fldCharType="separate"/>
      </w:r>
      <w:r>
        <w:t>230</w:t>
      </w:r>
      <w:r>
        <w:fldChar w:fldCharType="end"/>
      </w:r>
    </w:p>
    <w:p w14:paraId="58A0920C" w14:textId="21F2A97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9.2.3.34</w:t>
      </w:r>
      <w:r>
        <w:rPr>
          <w:rFonts w:asciiTheme="minorHAnsi" w:eastAsiaTheme="minorEastAsia" w:hAnsiTheme="minorHAnsi" w:cstheme="minorBidi"/>
          <w:kern w:val="2"/>
          <w:sz w:val="24"/>
          <w:szCs w:val="24"/>
          <w14:ligatures w14:val="standardContextual"/>
        </w:rPr>
        <w:tab/>
      </w:r>
      <w:r w:rsidRPr="004A110D">
        <w:rPr>
          <w:rFonts w:eastAsia="SimSun"/>
        </w:rPr>
        <w:t>Time Synchronisation Info</w:t>
      </w:r>
      <w:r>
        <w:tab/>
      </w:r>
      <w:r>
        <w:fldChar w:fldCharType="begin" w:fldLock="1"/>
      </w:r>
      <w:r>
        <w:instrText xml:space="preserve"> PAGEREF _Toc170752588 \h </w:instrText>
      </w:r>
      <w:r>
        <w:fldChar w:fldCharType="separate"/>
      </w:r>
      <w:r>
        <w:t>230</w:t>
      </w:r>
      <w:r>
        <w:fldChar w:fldCharType="end"/>
      </w:r>
    </w:p>
    <w:p w14:paraId="230FC4CE" w14:textId="2AC5A18D" w:rsidR="00A56828" w:rsidRDefault="00A56828">
      <w:pPr>
        <w:pStyle w:val="TOC4"/>
        <w:rPr>
          <w:rFonts w:asciiTheme="minorHAnsi" w:eastAsiaTheme="minorEastAsia" w:hAnsiTheme="minorHAnsi" w:cstheme="minorBidi"/>
          <w:kern w:val="2"/>
          <w:sz w:val="24"/>
          <w:szCs w:val="24"/>
          <w14:ligatures w14:val="standardContextual"/>
        </w:rPr>
      </w:pPr>
      <w:r>
        <w:t>9.2.3.35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_Toc170752589 \h </w:instrText>
      </w:r>
      <w:r>
        <w:fldChar w:fldCharType="separate"/>
      </w:r>
      <w:r>
        <w:t>230</w:t>
      </w:r>
      <w:r>
        <w:fldChar w:fldCharType="end"/>
      </w:r>
    </w:p>
    <w:p w14:paraId="2EFDE2A3" w14:textId="305AB55D" w:rsidR="00A56828" w:rsidRDefault="00A56828">
      <w:pPr>
        <w:pStyle w:val="TOC4"/>
        <w:rPr>
          <w:rFonts w:asciiTheme="minorHAnsi" w:eastAsiaTheme="minorEastAsia" w:hAnsiTheme="minorHAnsi" w:cstheme="minorBidi"/>
          <w:kern w:val="2"/>
          <w:sz w:val="24"/>
          <w:szCs w:val="24"/>
          <w14:ligatures w14:val="standardContextual"/>
        </w:rPr>
      </w:pPr>
      <w:r>
        <w:t>9.2.3.36</w:t>
      </w:r>
      <w:r>
        <w:rPr>
          <w:rFonts w:asciiTheme="minorHAnsi" w:eastAsiaTheme="minorEastAsia" w:hAnsiTheme="minorHAnsi" w:cstheme="minorBidi"/>
          <w:kern w:val="2"/>
          <w:sz w:val="24"/>
          <w:szCs w:val="24"/>
          <w14:ligatures w14:val="standardContextual"/>
        </w:rPr>
        <w:tab/>
      </w:r>
      <w:r>
        <w:t>Traffic Load Reduction Indication</w:t>
      </w:r>
      <w:r>
        <w:tab/>
      </w:r>
      <w:r>
        <w:fldChar w:fldCharType="begin" w:fldLock="1"/>
      </w:r>
      <w:r>
        <w:instrText xml:space="preserve"> PAGEREF _Toc170752590 \h </w:instrText>
      </w:r>
      <w:r>
        <w:fldChar w:fldCharType="separate"/>
      </w:r>
      <w:r>
        <w:t>230</w:t>
      </w:r>
      <w:r>
        <w:fldChar w:fldCharType="end"/>
      </w:r>
    </w:p>
    <w:p w14:paraId="5CEC4BD9" w14:textId="586CD28F" w:rsidR="00A56828" w:rsidRDefault="00A56828">
      <w:pPr>
        <w:pStyle w:val="TOC4"/>
        <w:rPr>
          <w:rFonts w:asciiTheme="minorHAnsi" w:eastAsiaTheme="minorEastAsia" w:hAnsiTheme="minorHAnsi" w:cstheme="minorBidi"/>
          <w:kern w:val="2"/>
          <w:sz w:val="24"/>
          <w:szCs w:val="24"/>
          <w14:ligatures w14:val="standardContextual"/>
        </w:rPr>
      </w:pPr>
      <w:r>
        <w:t>9.2.3.</w:t>
      </w:r>
      <w:r>
        <w:rPr>
          <w:lang w:eastAsia="zh-CN"/>
        </w:rPr>
        <w:t>37</w:t>
      </w:r>
      <w:r>
        <w:rPr>
          <w:rFonts w:asciiTheme="minorHAnsi" w:eastAsiaTheme="minorEastAsia" w:hAnsiTheme="minorHAnsi" w:cstheme="minorBidi"/>
          <w:kern w:val="2"/>
          <w:sz w:val="24"/>
          <w:szCs w:val="24"/>
          <w14:ligatures w14:val="standardContextual"/>
        </w:rPr>
        <w:tab/>
      </w:r>
      <w:r>
        <w:rPr>
          <w:lang w:eastAsia="zh-CN"/>
        </w:rPr>
        <w:t xml:space="preserve">Additional </w:t>
      </w:r>
      <w:r>
        <w:t>CS Fallback Indicator</w:t>
      </w:r>
      <w:r>
        <w:tab/>
      </w:r>
      <w:r>
        <w:fldChar w:fldCharType="begin" w:fldLock="1"/>
      </w:r>
      <w:r>
        <w:instrText xml:space="preserve"> PAGEREF _Toc170752591 \h </w:instrText>
      </w:r>
      <w:r>
        <w:fldChar w:fldCharType="separate"/>
      </w:r>
      <w:r>
        <w:t>230</w:t>
      </w:r>
      <w:r>
        <w:fldChar w:fldCharType="end"/>
      </w:r>
    </w:p>
    <w:p w14:paraId="7026AC5B" w14:textId="47EA77D5" w:rsidR="00A56828" w:rsidRDefault="00A56828">
      <w:pPr>
        <w:pStyle w:val="TOC4"/>
        <w:rPr>
          <w:rFonts w:asciiTheme="minorHAnsi" w:eastAsiaTheme="minorEastAsia" w:hAnsiTheme="minorHAnsi" w:cstheme="minorBidi"/>
          <w:kern w:val="2"/>
          <w:sz w:val="24"/>
          <w:szCs w:val="24"/>
          <w14:ligatures w14:val="standardContextual"/>
        </w:rPr>
      </w:pPr>
      <w:r>
        <w:t>9.2.3.38</w:t>
      </w:r>
      <w:r>
        <w:rPr>
          <w:rFonts w:asciiTheme="minorHAnsi" w:eastAsiaTheme="minorEastAsia" w:hAnsiTheme="minorHAnsi" w:cstheme="minorBidi"/>
          <w:kern w:val="2"/>
          <w:sz w:val="24"/>
          <w:szCs w:val="24"/>
          <w14:ligatures w14:val="standardContextual"/>
        </w:rPr>
        <w:tab/>
      </w:r>
      <w:r>
        <w:rPr>
          <w:lang w:eastAsia="zh-CN"/>
        </w:rPr>
        <w:t>Masked IMEISV</w:t>
      </w:r>
      <w:r>
        <w:tab/>
      </w:r>
      <w:r>
        <w:fldChar w:fldCharType="begin" w:fldLock="1"/>
      </w:r>
      <w:r>
        <w:instrText xml:space="preserve"> PAGEREF _Toc170752592 \h </w:instrText>
      </w:r>
      <w:r>
        <w:fldChar w:fldCharType="separate"/>
      </w:r>
      <w:r>
        <w:t>231</w:t>
      </w:r>
      <w:r>
        <w:fldChar w:fldCharType="end"/>
      </w:r>
    </w:p>
    <w:p w14:paraId="16AF07D0" w14:textId="31273287" w:rsidR="00A56828" w:rsidRDefault="00A56828">
      <w:pPr>
        <w:pStyle w:val="TOC4"/>
        <w:rPr>
          <w:rFonts w:asciiTheme="minorHAnsi" w:eastAsiaTheme="minorEastAsia" w:hAnsiTheme="minorHAnsi" w:cstheme="minorBidi"/>
          <w:kern w:val="2"/>
          <w:sz w:val="24"/>
          <w:szCs w:val="24"/>
          <w14:ligatures w14:val="standardContextual"/>
        </w:rPr>
      </w:pPr>
      <w:r>
        <w:t>9.2.3.39</w:t>
      </w:r>
      <w:r>
        <w:rPr>
          <w:rFonts w:asciiTheme="minorHAnsi" w:eastAsiaTheme="minorEastAsia" w:hAnsiTheme="minorHAnsi" w:cstheme="minorBidi"/>
          <w:kern w:val="2"/>
          <w:sz w:val="24"/>
          <w:szCs w:val="24"/>
          <w14:ligatures w14:val="standardContextual"/>
        </w:rPr>
        <w:tab/>
      </w:r>
      <w:r>
        <w:t>SON Information Report</w:t>
      </w:r>
      <w:r>
        <w:tab/>
      </w:r>
      <w:r>
        <w:fldChar w:fldCharType="begin" w:fldLock="1"/>
      </w:r>
      <w:r>
        <w:instrText xml:space="preserve"> PAGEREF _Toc170752593 \h </w:instrText>
      </w:r>
      <w:r>
        <w:fldChar w:fldCharType="separate"/>
      </w:r>
      <w:r>
        <w:t>231</w:t>
      </w:r>
      <w:r>
        <w:fldChar w:fldCharType="end"/>
      </w:r>
    </w:p>
    <w:p w14:paraId="53CB67A4" w14:textId="43BEF99E" w:rsidR="00A56828" w:rsidRDefault="00A56828">
      <w:pPr>
        <w:pStyle w:val="TOC4"/>
        <w:rPr>
          <w:rFonts w:asciiTheme="minorHAnsi" w:eastAsiaTheme="minorEastAsia" w:hAnsiTheme="minorHAnsi" w:cstheme="minorBidi"/>
          <w:kern w:val="2"/>
          <w:sz w:val="24"/>
          <w:szCs w:val="24"/>
          <w14:ligatures w14:val="standardContextual"/>
        </w:rPr>
      </w:pPr>
      <w:r>
        <w:t>9.2.3.40</w:t>
      </w:r>
      <w:r>
        <w:rPr>
          <w:rFonts w:asciiTheme="minorHAnsi" w:eastAsiaTheme="minorEastAsia" w:hAnsiTheme="minorHAnsi" w:cstheme="minorBidi"/>
          <w:kern w:val="2"/>
          <w:sz w:val="24"/>
          <w:szCs w:val="24"/>
          <w14:ligatures w14:val="standardContextual"/>
        </w:rPr>
        <w:tab/>
      </w:r>
      <w:r>
        <w:t>RLF Report Information</w:t>
      </w:r>
      <w:r>
        <w:tab/>
      </w:r>
      <w:r>
        <w:fldChar w:fldCharType="begin" w:fldLock="1"/>
      </w:r>
      <w:r>
        <w:instrText xml:space="preserve"> PAGEREF _Toc170752594 \h </w:instrText>
      </w:r>
      <w:r>
        <w:fldChar w:fldCharType="separate"/>
      </w:r>
      <w:r>
        <w:t>231</w:t>
      </w:r>
      <w:r>
        <w:fldChar w:fldCharType="end"/>
      </w:r>
    </w:p>
    <w:p w14:paraId="3D53D772" w14:textId="7B32A547" w:rsidR="00A56828" w:rsidRDefault="00A56828">
      <w:pPr>
        <w:pStyle w:val="TOC4"/>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rsidRPr="004A110D">
        <w:rPr>
          <w:rFonts w:eastAsia="SimSun"/>
          <w:lang w:eastAsia="zh-CN"/>
        </w:rPr>
        <w:t>Muting Pattern Information</w:t>
      </w:r>
      <w:r>
        <w:tab/>
      </w:r>
      <w:r>
        <w:fldChar w:fldCharType="begin" w:fldLock="1"/>
      </w:r>
      <w:r>
        <w:instrText xml:space="preserve"> PAGEREF _Toc170752595 \h </w:instrText>
      </w:r>
      <w:r>
        <w:fldChar w:fldCharType="separate"/>
      </w:r>
      <w:r>
        <w:t>231</w:t>
      </w:r>
      <w:r>
        <w:fldChar w:fldCharType="end"/>
      </w:r>
    </w:p>
    <w:p w14:paraId="547CF439" w14:textId="442C687D" w:rsidR="00A56828" w:rsidRDefault="00A56828">
      <w:pPr>
        <w:pStyle w:val="TOC4"/>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Synchronisation Information</w:t>
      </w:r>
      <w:r>
        <w:tab/>
      </w:r>
      <w:r>
        <w:fldChar w:fldCharType="begin" w:fldLock="1"/>
      </w:r>
      <w:r>
        <w:instrText xml:space="preserve"> PAGEREF _Toc170752596 \h </w:instrText>
      </w:r>
      <w:r>
        <w:fldChar w:fldCharType="separate"/>
      </w:r>
      <w:r>
        <w:t>232</w:t>
      </w:r>
      <w:r>
        <w:fldChar w:fldCharType="end"/>
      </w:r>
    </w:p>
    <w:p w14:paraId="58B2174E" w14:textId="637A9DE5" w:rsidR="00A56828" w:rsidRDefault="00A56828">
      <w:pPr>
        <w:pStyle w:val="TOC4"/>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Listening Subframe Pattern</w:t>
      </w:r>
      <w:r>
        <w:tab/>
      </w:r>
      <w:r>
        <w:fldChar w:fldCharType="begin" w:fldLock="1"/>
      </w:r>
      <w:r>
        <w:instrText xml:space="preserve"> PAGEREF _Toc170752597 \h </w:instrText>
      </w:r>
      <w:r>
        <w:fldChar w:fldCharType="separate"/>
      </w:r>
      <w:r>
        <w:t>232</w:t>
      </w:r>
      <w:r>
        <w:fldChar w:fldCharType="end"/>
      </w:r>
    </w:p>
    <w:p w14:paraId="4334FB0E" w14:textId="44FBE9F8" w:rsidR="00A56828" w:rsidRDefault="00A56828">
      <w:pPr>
        <w:pStyle w:val="TOC4"/>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MME Group ID</w:t>
      </w:r>
      <w:r>
        <w:tab/>
      </w:r>
      <w:r>
        <w:fldChar w:fldCharType="begin" w:fldLock="1"/>
      </w:r>
      <w:r>
        <w:instrText xml:space="preserve"> PAGEREF _Toc170752598 \h </w:instrText>
      </w:r>
      <w:r>
        <w:fldChar w:fldCharType="separate"/>
      </w:r>
      <w:r>
        <w:t>232</w:t>
      </w:r>
      <w:r>
        <w:fldChar w:fldCharType="end"/>
      </w:r>
    </w:p>
    <w:p w14:paraId="62901B41" w14:textId="7F0B3BF9" w:rsidR="00A56828" w:rsidRDefault="00A56828">
      <w:pPr>
        <w:pStyle w:val="TOC4"/>
        <w:rPr>
          <w:rFonts w:asciiTheme="minorHAnsi" w:eastAsiaTheme="minorEastAsia" w:hAnsiTheme="minorHAnsi" w:cstheme="minorBidi"/>
          <w:kern w:val="2"/>
          <w:sz w:val="24"/>
          <w:szCs w:val="24"/>
          <w14:ligatures w14:val="standardContextual"/>
        </w:rPr>
      </w:pPr>
      <w:r>
        <w:t>9.2.3.45</w:t>
      </w:r>
      <w:r>
        <w:rPr>
          <w:rFonts w:asciiTheme="minorHAnsi" w:eastAsiaTheme="minorEastAsia" w:hAnsiTheme="minorHAnsi" w:cstheme="minorBidi"/>
          <w:kern w:val="2"/>
          <w:sz w:val="24"/>
          <w:szCs w:val="24"/>
          <w14:ligatures w14:val="standardContextual"/>
        </w:rPr>
        <w:tab/>
      </w:r>
      <w:r>
        <w:t>Additional GUTI</w:t>
      </w:r>
      <w:r>
        <w:tab/>
      </w:r>
      <w:r>
        <w:fldChar w:fldCharType="begin" w:fldLock="1"/>
      </w:r>
      <w:r>
        <w:instrText xml:space="preserve"> PAGEREF _Toc170752599 \h </w:instrText>
      </w:r>
      <w:r>
        <w:fldChar w:fldCharType="separate"/>
      </w:r>
      <w:r>
        <w:t>233</w:t>
      </w:r>
      <w:r>
        <w:fldChar w:fldCharType="end"/>
      </w:r>
    </w:p>
    <w:p w14:paraId="4D727E47" w14:textId="685A52B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9.2.3.46</w:t>
      </w:r>
      <w:r>
        <w:rPr>
          <w:rFonts w:asciiTheme="minorHAnsi" w:eastAsiaTheme="minorEastAsia" w:hAnsiTheme="minorHAnsi" w:cstheme="minorBidi"/>
          <w:kern w:val="2"/>
          <w:sz w:val="24"/>
          <w:szCs w:val="24"/>
          <w14:ligatures w14:val="standardContextual"/>
        </w:rPr>
        <w:tab/>
      </w:r>
      <w:r w:rsidRPr="004A110D">
        <w:rPr>
          <w:rFonts w:eastAsia="Batang"/>
        </w:rPr>
        <w:t>Extended UE Identity Index Value</w:t>
      </w:r>
      <w:r>
        <w:tab/>
      </w:r>
      <w:r>
        <w:fldChar w:fldCharType="begin" w:fldLock="1"/>
      </w:r>
      <w:r>
        <w:instrText xml:space="preserve"> PAGEREF _Toc170752600 \h </w:instrText>
      </w:r>
      <w:r>
        <w:fldChar w:fldCharType="separate"/>
      </w:r>
      <w:r>
        <w:t>233</w:t>
      </w:r>
      <w:r>
        <w:fldChar w:fldCharType="end"/>
      </w:r>
    </w:p>
    <w:p w14:paraId="3C6358B0" w14:textId="7BC4DC4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9.2.3.47</w:t>
      </w:r>
      <w:r>
        <w:rPr>
          <w:rFonts w:asciiTheme="minorHAnsi" w:eastAsiaTheme="minorEastAsia" w:hAnsiTheme="minorHAnsi" w:cstheme="minorBidi"/>
          <w:kern w:val="2"/>
          <w:sz w:val="24"/>
          <w:szCs w:val="24"/>
          <w14:ligatures w14:val="standardContextual"/>
        </w:rPr>
        <w:tab/>
      </w:r>
      <w:r w:rsidRPr="004A110D">
        <w:rPr>
          <w:rFonts w:eastAsia="Batang"/>
        </w:rPr>
        <w:t>NB-IoT UE Identity Index Value</w:t>
      </w:r>
      <w:r>
        <w:tab/>
      </w:r>
      <w:r>
        <w:fldChar w:fldCharType="begin" w:fldLock="1"/>
      </w:r>
      <w:r>
        <w:instrText xml:space="preserve"> PAGEREF _Toc170752601 \h </w:instrText>
      </w:r>
      <w:r>
        <w:fldChar w:fldCharType="separate"/>
      </w:r>
      <w:r>
        <w:t>233</w:t>
      </w:r>
      <w:r>
        <w:fldChar w:fldCharType="end"/>
      </w:r>
    </w:p>
    <w:p w14:paraId="4A4E2B2F" w14:textId="2AF90A33" w:rsidR="00A56828" w:rsidRDefault="00A56828">
      <w:pPr>
        <w:pStyle w:val="TOC4"/>
        <w:rPr>
          <w:rFonts w:asciiTheme="minorHAnsi" w:eastAsiaTheme="minorEastAsia" w:hAnsiTheme="minorHAnsi" w:cstheme="minorBidi"/>
          <w:kern w:val="2"/>
          <w:sz w:val="24"/>
          <w:szCs w:val="24"/>
          <w14:ligatures w14:val="standardContextual"/>
        </w:rPr>
      </w:pPr>
      <w:r>
        <w:t>9.2.3.48</w:t>
      </w:r>
      <w:r>
        <w:rPr>
          <w:rFonts w:asciiTheme="minorHAnsi" w:eastAsiaTheme="minorEastAsia" w:hAnsiTheme="minorHAnsi" w:cstheme="minorBidi"/>
          <w:kern w:val="2"/>
          <w:sz w:val="24"/>
          <w:szCs w:val="24"/>
          <w14:ligatures w14:val="standardContextual"/>
        </w:rPr>
        <w:tab/>
      </w:r>
      <w:r>
        <w:t>DL NAS PDU Delivey Request</w:t>
      </w:r>
      <w:r>
        <w:tab/>
      </w:r>
      <w:r>
        <w:fldChar w:fldCharType="begin" w:fldLock="1"/>
      </w:r>
      <w:r>
        <w:instrText xml:space="preserve"> PAGEREF _Toc170752602 \h </w:instrText>
      </w:r>
      <w:r>
        <w:fldChar w:fldCharType="separate"/>
      </w:r>
      <w:r>
        <w:t>233</w:t>
      </w:r>
      <w:r>
        <w:fldChar w:fldCharType="end"/>
      </w:r>
    </w:p>
    <w:p w14:paraId="33DB7C59" w14:textId="468E47D2" w:rsidR="00A56828" w:rsidRDefault="00A56828">
      <w:pPr>
        <w:pStyle w:val="TOC4"/>
        <w:rPr>
          <w:rFonts w:asciiTheme="minorHAnsi" w:eastAsiaTheme="minorEastAsia" w:hAnsiTheme="minorHAnsi" w:cstheme="minorBidi"/>
          <w:kern w:val="2"/>
          <w:sz w:val="24"/>
          <w:szCs w:val="24"/>
          <w14:ligatures w14:val="standardContextual"/>
        </w:rPr>
      </w:pPr>
      <w:r>
        <w:t>9.2.3.49</w:t>
      </w:r>
      <w:r>
        <w:rPr>
          <w:rFonts w:asciiTheme="minorHAnsi" w:eastAsiaTheme="minorEastAsia" w:hAnsiTheme="minorHAnsi" w:cstheme="minorBidi"/>
          <w:kern w:val="2"/>
          <w:sz w:val="24"/>
          <w:szCs w:val="24"/>
          <w14:ligatures w14:val="standardContextual"/>
        </w:rPr>
        <w:tab/>
      </w:r>
      <w:r>
        <w:t>DL CP Security Information</w:t>
      </w:r>
      <w:r>
        <w:tab/>
      </w:r>
      <w:r>
        <w:fldChar w:fldCharType="begin" w:fldLock="1"/>
      </w:r>
      <w:r>
        <w:instrText xml:space="preserve"> PAGEREF _Toc170752603 \h </w:instrText>
      </w:r>
      <w:r>
        <w:fldChar w:fldCharType="separate"/>
      </w:r>
      <w:r>
        <w:t>233</w:t>
      </w:r>
      <w:r>
        <w:fldChar w:fldCharType="end"/>
      </w:r>
    </w:p>
    <w:p w14:paraId="063E26BF" w14:textId="3B766386" w:rsidR="00A56828" w:rsidRDefault="00A56828">
      <w:pPr>
        <w:pStyle w:val="TOC4"/>
        <w:rPr>
          <w:rFonts w:asciiTheme="minorHAnsi" w:eastAsiaTheme="minorEastAsia" w:hAnsiTheme="minorHAnsi" w:cstheme="minorBidi"/>
          <w:kern w:val="2"/>
          <w:sz w:val="24"/>
          <w:szCs w:val="24"/>
          <w14:ligatures w14:val="standardContextual"/>
        </w:rPr>
      </w:pPr>
      <w:r>
        <w:t>9.2.3.50</w:t>
      </w:r>
      <w:r>
        <w:rPr>
          <w:rFonts w:asciiTheme="minorHAnsi" w:eastAsiaTheme="minorEastAsia" w:hAnsiTheme="minorHAnsi" w:cstheme="minorBidi"/>
          <w:kern w:val="2"/>
          <w:sz w:val="24"/>
          <w:szCs w:val="24"/>
          <w14:ligatures w14:val="standardContextual"/>
        </w:rPr>
        <w:tab/>
      </w:r>
      <w:r>
        <w:t>UL CP Security Information</w:t>
      </w:r>
      <w:r>
        <w:tab/>
      </w:r>
      <w:r>
        <w:fldChar w:fldCharType="begin" w:fldLock="1"/>
      </w:r>
      <w:r>
        <w:instrText xml:space="preserve"> PAGEREF _Toc170752604 \h </w:instrText>
      </w:r>
      <w:r>
        <w:fldChar w:fldCharType="separate"/>
      </w:r>
      <w:r>
        <w:t>234</w:t>
      </w:r>
      <w:r>
        <w:fldChar w:fldCharType="end"/>
      </w:r>
    </w:p>
    <w:p w14:paraId="19611AA5" w14:textId="46DC13EB" w:rsidR="00A56828" w:rsidRDefault="00A56828">
      <w:pPr>
        <w:pStyle w:val="TOC4"/>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UE Capability Info Request</w:t>
      </w:r>
      <w:r>
        <w:tab/>
      </w:r>
      <w:r>
        <w:fldChar w:fldCharType="begin" w:fldLock="1"/>
      </w:r>
      <w:r>
        <w:instrText xml:space="preserve"> PAGEREF _Toc170752605 \h </w:instrText>
      </w:r>
      <w:r>
        <w:fldChar w:fldCharType="separate"/>
      </w:r>
      <w:r>
        <w:t>234</w:t>
      </w:r>
      <w:r>
        <w:fldChar w:fldCharType="end"/>
      </w:r>
    </w:p>
    <w:p w14:paraId="3D47FAB1" w14:textId="7EB0635A"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9.2.3.52</w:t>
      </w:r>
      <w:r>
        <w:rPr>
          <w:rFonts w:asciiTheme="minorHAnsi" w:eastAsiaTheme="minorEastAsia" w:hAnsiTheme="minorHAnsi" w:cstheme="minorBidi"/>
          <w:kern w:val="2"/>
          <w:sz w:val="24"/>
          <w:szCs w:val="24"/>
          <w14:ligatures w14:val="standardContextual"/>
        </w:rPr>
        <w:tab/>
      </w:r>
      <w:r w:rsidRPr="004A110D">
        <w:rPr>
          <w:rFonts w:eastAsia="SimSun"/>
        </w:rPr>
        <w:t>5GS TAI</w:t>
      </w:r>
      <w:r>
        <w:tab/>
      </w:r>
      <w:r>
        <w:fldChar w:fldCharType="begin" w:fldLock="1"/>
      </w:r>
      <w:r>
        <w:instrText xml:space="preserve"> PAGEREF _Toc170752606 \h </w:instrText>
      </w:r>
      <w:r>
        <w:fldChar w:fldCharType="separate"/>
      </w:r>
      <w:r>
        <w:t>234</w:t>
      </w:r>
      <w:r>
        <w:fldChar w:fldCharType="end"/>
      </w:r>
    </w:p>
    <w:p w14:paraId="0D692E79" w14:textId="2BAEC3A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9.2.3.53</w:t>
      </w:r>
      <w:r>
        <w:rPr>
          <w:rFonts w:asciiTheme="minorHAnsi" w:eastAsiaTheme="minorEastAsia" w:hAnsiTheme="minorHAnsi" w:cstheme="minorBidi"/>
          <w:kern w:val="2"/>
          <w:sz w:val="24"/>
          <w:szCs w:val="24"/>
          <w14:ligatures w14:val="standardContextual"/>
        </w:rPr>
        <w:tab/>
      </w:r>
      <w:r w:rsidRPr="004A110D">
        <w:rPr>
          <w:rFonts w:eastAsia="SimSun"/>
        </w:rPr>
        <w:t>5GS TAC</w:t>
      </w:r>
      <w:r>
        <w:tab/>
      </w:r>
      <w:r>
        <w:fldChar w:fldCharType="begin" w:fldLock="1"/>
      </w:r>
      <w:r>
        <w:instrText xml:space="preserve"> PAGEREF _Toc170752607 \h </w:instrText>
      </w:r>
      <w:r>
        <w:fldChar w:fldCharType="separate"/>
      </w:r>
      <w:r>
        <w:t>234</w:t>
      </w:r>
      <w:r>
        <w:fldChar w:fldCharType="end"/>
      </w:r>
    </w:p>
    <w:p w14:paraId="17288717" w14:textId="577D1DB7" w:rsidR="00A56828" w:rsidRDefault="00A56828">
      <w:pPr>
        <w:pStyle w:val="TOC4"/>
        <w:rPr>
          <w:rFonts w:asciiTheme="minorHAnsi" w:eastAsiaTheme="minorEastAsia" w:hAnsiTheme="minorHAnsi" w:cstheme="minorBidi"/>
          <w:kern w:val="2"/>
          <w:sz w:val="24"/>
          <w:szCs w:val="24"/>
          <w14:ligatures w14:val="standardContextual"/>
        </w:rPr>
      </w:pPr>
      <w:r>
        <w:t>9.2.3.54</w:t>
      </w:r>
      <w:r>
        <w:rPr>
          <w:rFonts w:asciiTheme="minorHAnsi" w:eastAsiaTheme="minorEastAsia" w:hAnsiTheme="minorHAnsi" w:cstheme="minorBidi"/>
          <w:kern w:val="2"/>
          <w:sz w:val="24"/>
          <w:szCs w:val="24"/>
          <w14:ligatures w14:val="standardContextual"/>
        </w:rPr>
        <w:tab/>
      </w:r>
      <w:r>
        <w:t>End Indication</w:t>
      </w:r>
      <w:r>
        <w:tab/>
      </w:r>
      <w:r>
        <w:fldChar w:fldCharType="begin" w:fldLock="1"/>
      </w:r>
      <w:r>
        <w:instrText xml:space="preserve"> PAGEREF _Toc170752608 \h </w:instrText>
      </w:r>
      <w:r>
        <w:fldChar w:fldCharType="separate"/>
      </w:r>
      <w:r>
        <w:t>234</w:t>
      </w:r>
      <w:r>
        <w:fldChar w:fldCharType="end"/>
      </w:r>
    </w:p>
    <w:p w14:paraId="08D33A80" w14:textId="4E044B8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9.2.3.55</w:t>
      </w:r>
      <w:r>
        <w:rPr>
          <w:rFonts w:asciiTheme="minorHAnsi" w:eastAsiaTheme="minorEastAsia" w:hAnsiTheme="minorHAnsi" w:cstheme="minorBidi"/>
          <w:kern w:val="2"/>
          <w:sz w:val="24"/>
          <w:szCs w:val="24"/>
          <w14:ligatures w14:val="standardContextual"/>
        </w:rPr>
        <w:tab/>
      </w:r>
      <w:r w:rsidRPr="004A110D">
        <w:rPr>
          <w:rFonts w:eastAsia="Batang"/>
        </w:rPr>
        <w:t>Pending Data Indication</w:t>
      </w:r>
      <w:r>
        <w:tab/>
      </w:r>
      <w:r>
        <w:fldChar w:fldCharType="begin" w:fldLock="1"/>
      </w:r>
      <w:r>
        <w:instrText xml:space="preserve"> PAGEREF _Toc170752609 \h </w:instrText>
      </w:r>
      <w:r>
        <w:fldChar w:fldCharType="separate"/>
      </w:r>
      <w:r>
        <w:t>234</w:t>
      </w:r>
      <w:r>
        <w:fldChar w:fldCharType="end"/>
      </w:r>
    </w:p>
    <w:p w14:paraId="2A77FC5F" w14:textId="1435A0CD" w:rsidR="00A56828" w:rsidRDefault="00A56828">
      <w:pPr>
        <w:pStyle w:val="TOC4"/>
        <w:rPr>
          <w:rFonts w:asciiTheme="minorHAnsi" w:eastAsiaTheme="minorEastAsia" w:hAnsiTheme="minorHAnsi" w:cstheme="minorBidi"/>
          <w:kern w:val="2"/>
          <w:sz w:val="24"/>
          <w:szCs w:val="24"/>
          <w14:ligatures w14:val="standardContextual"/>
        </w:rPr>
      </w:pPr>
      <w:r>
        <w:t>9.2.3.56</w:t>
      </w:r>
      <w:r>
        <w:rPr>
          <w:rFonts w:asciiTheme="minorHAnsi" w:eastAsiaTheme="minorEastAsia" w:hAnsiTheme="minorHAnsi" w:cstheme="minorBidi"/>
          <w:kern w:val="2"/>
          <w:sz w:val="24"/>
          <w:szCs w:val="24"/>
          <w14:ligatures w14:val="standardContextual"/>
        </w:rPr>
        <w:tab/>
      </w:r>
      <w:r>
        <w:t>LTE NTN TAI Information</w:t>
      </w:r>
      <w:r>
        <w:tab/>
      </w:r>
      <w:r>
        <w:fldChar w:fldCharType="begin" w:fldLock="1"/>
      </w:r>
      <w:r>
        <w:instrText xml:space="preserve"> PAGEREF _Toc170752610 \h </w:instrText>
      </w:r>
      <w:r>
        <w:fldChar w:fldCharType="separate"/>
      </w:r>
      <w:r>
        <w:t>235</w:t>
      </w:r>
      <w:r>
        <w:fldChar w:fldCharType="end"/>
      </w:r>
    </w:p>
    <w:p w14:paraId="58198102" w14:textId="0EFB1B6E" w:rsidR="00A56828" w:rsidRDefault="00A5682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_Toc170752611 \h </w:instrText>
      </w:r>
      <w:r>
        <w:fldChar w:fldCharType="separate"/>
      </w:r>
      <w:r>
        <w:t>236</w:t>
      </w:r>
      <w:r>
        <w:fldChar w:fldCharType="end"/>
      </w:r>
    </w:p>
    <w:p w14:paraId="657701EA" w14:textId="051AB285" w:rsidR="00A56828" w:rsidRDefault="00A56828">
      <w:pPr>
        <w:pStyle w:val="TOC3"/>
        <w:rPr>
          <w:rFonts w:asciiTheme="minorHAnsi" w:eastAsiaTheme="minorEastAsia" w:hAnsiTheme="minorHAnsi" w:cstheme="minorBidi"/>
          <w:kern w:val="2"/>
          <w:sz w:val="24"/>
          <w:szCs w:val="24"/>
          <w14:ligatures w14:val="standardContextual"/>
        </w:rPr>
      </w:pPr>
      <w:r>
        <w:t>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_Toc170752612 \h </w:instrText>
      </w:r>
      <w:r>
        <w:fldChar w:fldCharType="separate"/>
      </w:r>
      <w:r>
        <w:t>236</w:t>
      </w:r>
      <w:r>
        <w:fldChar w:fldCharType="end"/>
      </w:r>
    </w:p>
    <w:p w14:paraId="21916632" w14:textId="08303FBB" w:rsidR="00A56828" w:rsidRDefault="00A5682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_Toc170752613 \h </w:instrText>
      </w:r>
      <w:r>
        <w:fldChar w:fldCharType="separate"/>
      </w:r>
      <w:r>
        <w:t>236</w:t>
      </w:r>
      <w:r>
        <w:fldChar w:fldCharType="end"/>
      </w:r>
    </w:p>
    <w:p w14:paraId="620A4D20" w14:textId="7A9F229D" w:rsidR="00A56828" w:rsidRDefault="00A56828">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_Toc170752614 \h </w:instrText>
      </w:r>
      <w:r>
        <w:fldChar w:fldCharType="separate"/>
      </w:r>
      <w:r>
        <w:t>237</w:t>
      </w:r>
      <w:r>
        <w:fldChar w:fldCharType="end"/>
      </w:r>
    </w:p>
    <w:p w14:paraId="403DB0F9" w14:textId="163DB513" w:rsidR="00A56828" w:rsidRDefault="00A56828">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_Toc170752615 \h </w:instrText>
      </w:r>
      <w:r>
        <w:fldChar w:fldCharType="separate"/>
      </w:r>
      <w:r>
        <w:t>252</w:t>
      </w:r>
      <w:r>
        <w:fldChar w:fldCharType="end"/>
      </w:r>
    </w:p>
    <w:p w14:paraId="19BB0CF6" w14:textId="5E77167E" w:rsidR="00A56828" w:rsidRDefault="00A56828">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_Toc170752616 \h </w:instrText>
      </w:r>
      <w:r>
        <w:fldChar w:fldCharType="separate"/>
      </w:r>
      <w:r>
        <w:t>316</w:t>
      </w:r>
      <w:r>
        <w:fldChar w:fldCharType="end"/>
      </w:r>
    </w:p>
    <w:p w14:paraId="37ECFE4D" w14:textId="394359AE" w:rsidR="00A56828" w:rsidRDefault="00A56828">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_Toc170752617 \h </w:instrText>
      </w:r>
      <w:r>
        <w:fldChar w:fldCharType="separate"/>
      </w:r>
      <w:r>
        <w:t>381</w:t>
      </w:r>
      <w:r>
        <w:fldChar w:fldCharType="end"/>
      </w:r>
    </w:p>
    <w:p w14:paraId="19E4AE03" w14:textId="5044E2B0" w:rsidR="00A56828" w:rsidRDefault="00A56828">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_Toc170752618 \h </w:instrText>
      </w:r>
      <w:r>
        <w:fldChar w:fldCharType="separate"/>
      </w:r>
      <w:r>
        <w:t>381</w:t>
      </w:r>
      <w:r>
        <w:fldChar w:fldCharType="end"/>
      </w:r>
    </w:p>
    <w:p w14:paraId="74F45AFD" w14:textId="20754D44" w:rsidR="00A56828" w:rsidRDefault="00A56828">
      <w:pPr>
        <w:pStyle w:val="TOC3"/>
        <w:rPr>
          <w:rFonts w:asciiTheme="minorHAnsi" w:eastAsiaTheme="minorEastAsia" w:hAnsiTheme="minorHAnsi" w:cstheme="minorBidi"/>
          <w:kern w:val="2"/>
          <w:sz w:val="24"/>
          <w:szCs w:val="24"/>
          <w14:ligatures w14:val="standardContextual"/>
        </w:rPr>
      </w:pPr>
      <w:r>
        <w:t>9.3.7</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_Toc170752619 \h </w:instrText>
      </w:r>
      <w:r>
        <w:fldChar w:fldCharType="separate"/>
      </w:r>
      <w:r>
        <w:t>391</w:t>
      </w:r>
      <w:r>
        <w:fldChar w:fldCharType="end"/>
      </w:r>
    </w:p>
    <w:p w14:paraId="5D539B10" w14:textId="272DD49E" w:rsidR="00A56828" w:rsidRDefault="00A5682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_Toc170752620 \h </w:instrText>
      </w:r>
      <w:r>
        <w:fldChar w:fldCharType="separate"/>
      </w:r>
      <w:r>
        <w:t>396</w:t>
      </w:r>
      <w:r>
        <w:fldChar w:fldCharType="end"/>
      </w:r>
    </w:p>
    <w:p w14:paraId="6B709817" w14:textId="5F2DF6C3" w:rsidR="00A56828" w:rsidRDefault="00A56828">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_Toc170752621 \h </w:instrText>
      </w:r>
      <w:r>
        <w:fldChar w:fldCharType="separate"/>
      </w:r>
      <w:r>
        <w:t>396</w:t>
      </w:r>
      <w:r>
        <w:fldChar w:fldCharType="end"/>
      </w:r>
    </w:p>
    <w:p w14:paraId="59879E0B" w14:textId="3A8C3474" w:rsidR="00A56828" w:rsidRDefault="00A5682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_Toc170752622 \h </w:instrText>
      </w:r>
      <w:r>
        <w:fldChar w:fldCharType="separate"/>
      </w:r>
      <w:r>
        <w:t>397</w:t>
      </w:r>
      <w:r>
        <w:fldChar w:fldCharType="end"/>
      </w:r>
    </w:p>
    <w:p w14:paraId="42C6F738" w14:textId="547D9AD4" w:rsidR="00A56828" w:rsidRDefault="00A5682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_Toc170752623 \h </w:instrText>
      </w:r>
      <w:r>
        <w:fldChar w:fldCharType="separate"/>
      </w:r>
      <w:r>
        <w:t>397</w:t>
      </w:r>
      <w:r>
        <w:fldChar w:fldCharType="end"/>
      </w:r>
    </w:p>
    <w:p w14:paraId="6606F669" w14:textId="41E04139" w:rsidR="00A56828" w:rsidRDefault="00A5682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Transfer Syntax Error</w:t>
      </w:r>
      <w:r>
        <w:tab/>
      </w:r>
      <w:r>
        <w:fldChar w:fldCharType="begin" w:fldLock="1"/>
      </w:r>
      <w:r>
        <w:instrText xml:space="preserve"> PAGEREF _Toc170752624 \h </w:instrText>
      </w:r>
      <w:r>
        <w:fldChar w:fldCharType="separate"/>
      </w:r>
      <w:r>
        <w:t>397</w:t>
      </w:r>
      <w:r>
        <w:fldChar w:fldCharType="end"/>
      </w:r>
    </w:p>
    <w:p w14:paraId="3427F688" w14:textId="3E1AB139" w:rsidR="00A56828" w:rsidRDefault="00A5682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Abstract Syntax Error</w:t>
      </w:r>
      <w:r>
        <w:tab/>
      </w:r>
      <w:r>
        <w:fldChar w:fldCharType="begin" w:fldLock="1"/>
      </w:r>
      <w:r>
        <w:instrText xml:space="preserve"> PAGEREF _Toc170752625 \h </w:instrText>
      </w:r>
      <w:r>
        <w:fldChar w:fldCharType="separate"/>
      </w:r>
      <w:r>
        <w:t>397</w:t>
      </w:r>
      <w:r>
        <w:fldChar w:fldCharType="end"/>
      </w:r>
    </w:p>
    <w:p w14:paraId="7C2997D1" w14:textId="77CF41DA" w:rsidR="00A56828" w:rsidRDefault="00A5682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_Toc170752626 \h </w:instrText>
      </w:r>
      <w:r>
        <w:fldChar w:fldCharType="separate"/>
      </w:r>
      <w:r>
        <w:t>397</w:t>
      </w:r>
      <w:r>
        <w:fldChar w:fldCharType="end"/>
      </w:r>
    </w:p>
    <w:p w14:paraId="62B23A04" w14:textId="39D41839" w:rsidR="00A56828" w:rsidRDefault="00A5682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Criticality Information</w:t>
      </w:r>
      <w:r>
        <w:tab/>
      </w:r>
      <w:r>
        <w:fldChar w:fldCharType="begin" w:fldLock="1"/>
      </w:r>
      <w:r>
        <w:instrText xml:space="preserve"> PAGEREF _Toc170752627 \h </w:instrText>
      </w:r>
      <w:r>
        <w:fldChar w:fldCharType="separate"/>
      </w:r>
      <w:r>
        <w:t>398</w:t>
      </w:r>
      <w:r>
        <w:fldChar w:fldCharType="end"/>
      </w:r>
    </w:p>
    <w:p w14:paraId="6A68867D" w14:textId="31BEF812" w:rsidR="00A56828" w:rsidRDefault="00A5682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Presence Information</w:t>
      </w:r>
      <w:r>
        <w:tab/>
      </w:r>
      <w:r>
        <w:fldChar w:fldCharType="begin" w:fldLock="1"/>
      </w:r>
      <w:r>
        <w:instrText xml:space="preserve"> PAGEREF _Toc170752628 \h </w:instrText>
      </w:r>
      <w:r>
        <w:fldChar w:fldCharType="separate"/>
      </w:r>
      <w:r>
        <w:t>398</w:t>
      </w:r>
      <w:r>
        <w:fldChar w:fldCharType="end"/>
      </w:r>
    </w:p>
    <w:p w14:paraId="46FC5DD9" w14:textId="4EB45FB1" w:rsidR="00A56828" w:rsidRDefault="00A56828">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Not comprehended IE/IE group</w:t>
      </w:r>
      <w:r>
        <w:tab/>
      </w:r>
      <w:r>
        <w:fldChar w:fldCharType="begin" w:fldLock="1"/>
      </w:r>
      <w:r>
        <w:instrText xml:space="preserve"> PAGEREF _Toc170752629 \h </w:instrText>
      </w:r>
      <w:r>
        <w:fldChar w:fldCharType="separate"/>
      </w:r>
      <w:r>
        <w:t>399</w:t>
      </w:r>
      <w:r>
        <w:fldChar w:fldCharType="end"/>
      </w:r>
    </w:p>
    <w:p w14:paraId="5AA93203" w14:textId="085D4AC6" w:rsidR="00A56828" w:rsidRDefault="00A56828">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Procedure Code</w:t>
      </w:r>
      <w:r>
        <w:tab/>
      </w:r>
      <w:r>
        <w:fldChar w:fldCharType="begin" w:fldLock="1"/>
      </w:r>
      <w:r>
        <w:instrText xml:space="preserve"> PAGEREF _Toc170752630 \h </w:instrText>
      </w:r>
      <w:r>
        <w:fldChar w:fldCharType="separate"/>
      </w:r>
      <w:r>
        <w:t>399</w:t>
      </w:r>
      <w:r>
        <w:fldChar w:fldCharType="end"/>
      </w:r>
    </w:p>
    <w:p w14:paraId="27F07150" w14:textId="7F3F9720" w:rsidR="00A56828" w:rsidRDefault="00A56828">
      <w:pPr>
        <w:pStyle w:val="TOC4"/>
        <w:rPr>
          <w:rFonts w:asciiTheme="minorHAnsi" w:eastAsiaTheme="minorEastAsia" w:hAnsiTheme="minorHAnsi" w:cstheme="minorBidi"/>
          <w:kern w:val="2"/>
          <w:sz w:val="24"/>
          <w:szCs w:val="24"/>
          <w14:ligatures w14:val="standardContextual"/>
        </w:rPr>
      </w:pPr>
      <w:r>
        <w:t>10.3.4.1A</w:t>
      </w:r>
      <w:r>
        <w:rPr>
          <w:rFonts w:asciiTheme="minorHAnsi" w:eastAsiaTheme="minorEastAsia" w:hAnsiTheme="minorHAnsi" w:cstheme="minorBidi"/>
          <w:kern w:val="2"/>
          <w:sz w:val="24"/>
          <w:szCs w:val="24"/>
          <w14:ligatures w14:val="standardContextual"/>
        </w:rPr>
        <w:tab/>
      </w:r>
      <w:r>
        <w:t>Type of Message</w:t>
      </w:r>
      <w:r>
        <w:tab/>
      </w:r>
      <w:r>
        <w:fldChar w:fldCharType="begin" w:fldLock="1"/>
      </w:r>
      <w:r>
        <w:instrText xml:space="preserve"> PAGEREF _Toc170752631 \h </w:instrText>
      </w:r>
      <w:r>
        <w:fldChar w:fldCharType="separate"/>
      </w:r>
      <w:r>
        <w:t>399</w:t>
      </w:r>
      <w:r>
        <w:fldChar w:fldCharType="end"/>
      </w:r>
    </w:p>
    <w:p w14:paraId="4E37C3D5" w14:textId="2EAAA771" w:rsidR="00A56828" w:rsidRDefault="00A56828">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_Toc170752632 \h </w:instrText>
      </w:r>
      <w:r>
        <w:fldChar w:fldCharType="separate"/>
      </w:r>
      <w:r>
        <w:t>399</w:t>
      </w:r>
      <w:r>
        <w:fldChar w:fldCharType="end"/>
      </w:r>
    </w:p>
    <w:p w14:paraId="4C609DF1" w14:textId="0E453519" w:rsidR="00A56828" w:rsidRDefault="00A56828">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Missing IE or IE group</w:t>
      </w:r>
      <w:r>
        <w:tab/>
      </w:r>
      <w:r>
        <w:fldChar w:fldCharType="begin" w:fldLock="1"/>
      </w:r>
      <w:r>
        <w:instrText xml:space="preserve"> PAGEREF _Toc170752633 \h </w:instrText>
      </w:r>
      <w:r>
        <w:fldChar w:fldCharType="separate"/>
      </w:r>
      <w:r>
        <w:t>400</w:t>
      </w:r>
      <w:r>
        <w:fldChar w:fldCharType="end"/>
      </w:r>
    </w:p>
    <w:p w14:paraId="3197FF0B" w14:textId="1597CD33" w:rsidR="00A56828" w:rsidRDefault="00A56828">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_Toc170752634 \h </w:instrText>
      </w:r>
      <w:r>
        <w:fldChar w:fldCharType="separate"/>
      </w:r>
      <w:r>
        <w:t>401</w:t>
      </w:r>
      <w:r>
        <w:fldChar w:fldCharType="end"/>
      </w:r>
    </w:p>
    <w:p w14:paraId="2F201054" w14:textId="5DF38900" w:rsidR="00A56828" w:rsidRDefault="00A5682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Logical Error</w:t>
      </w:r>
      <w:r>
        <w:tab/>
      </w:r>
      <w:r>
        <w:fldChar w:fldCharType="begin" w:fldLock="1"/>
      </w:r>
      <w:r>
        <w:instrText xml:space="preserve"> PAGEREF _Toc170752635 \h </w:instrText>
      </w:r>
      <w:r>
        <w:fldChar w:fldCharType="separate"/>
      </w:r>
      <w:r>
        <w:t>402</w:t>
      </w:r>
      <w:r>
        <w:fldChar w:fldCharType="end"/>
      </w:r>
    </w:p>
    <w:p w14:paraId="7C1F3D5B" w14:textId="7E772D22" w:rsidR="00A56828" w:rsidRDefault="00A5682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Exceptions</w:t>
      </w:r>
      <w:r>
        <w:tab/>
      </w:r>
      <w:r>
        <w:fldChar w:fldCharType="begin" w:fldLock="1"/>
      </w:r>
      <w:r>
        <w:instrText xml:space="preserve"> PAGEREF _Toc170752636 \h </w:instrText>
      </w:r>
      <w:r>
        <w:fldChar w:fldCharType="separate"/>
      </w:r>
      <w:r>
        <w:t>402</w:t>
      </w:r>
      <w:r>
        <w:fldChar w:fldCharType="end"/>
      </w:r>
    </w:p>
    <w:p w14:paraId="5581B9E7" w14:textId="3041367F" w:rsidR="00A56828" w:rsidRDefault="00A5682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Handling of AP ID</w:t>
      </w:r>
      <w:r>
        <w:tab/>
      </w:r>
      <w:r>
        <w:fldChar w:fldCharType="begin" w:fldLock="1"/>
      </w:r>
      <w:r>
        <w:instrText xml:space="preserve"> PAGEREF _Toc170752637 \h </w:instrText>
      </w:r>
      <w:r>
        <w:fldChar w:fldCharType="separate"/>
      </w:r>
      <w:r>
        <w:t>403</w:t>
      </w:r>
      <w:r>
        <w:fldChar w:fldCharType="end"/>
      </w:r>
    </w:p>
    <w:p w14:paraId="6CC5B7D8" w14:textId="203D660D" w:rsidR="00A56828" w:rsidRDefault="00A56828">
      <w:pPr>
        <w:pStyle w:val="TOC8"/>
        <w:rPr>
          <w:rFonts w:asciiTheme="minorHAnsi" w:eastAsiaTheme="minorEastAsia" w:hAnsiTheme="minorHAnsi" w:cstheme="minorBidi"/>
          <w:b w:val="0"/>
          <w:kern w:val="2"/>
          <w:sz w:val="24"/>
          <w:szCs w:val="24"/>
          <w14:ligatures w14:val="standardContextual"/>
        </w:rPr>
      </w:pPr>
      <w:r>
        <w:t>Annex A (informative):</w:t>
      </w:r>
      <w:r>
        <w:tab/>
        <w:t>S1AP Transparent containers content</w:t>
      </w:r>
      <w:r>
        <w:tab/>
      </w:r>
      <w:r>
        <w:fldChar w:fldCharType="begin" w:fldLock="1"/>
      </w:r>
      <w:r>
        <w:instrText xml:space="preserve"> PAGEREF _Toc170752638 \h </w:instrText>
      </w:r>
      <w:r>
        <w:fldChar w:fldCharType="separate"/>
      </w:r>
      <w:r>
        <w:t>404</w:t>
      </w:r>
      <w:r>
        <w:fldChar w:fldCharType="end"/>
      </w:r>
    </w:p>
    <w:p w14:paraId="782ACD01" w14:textId="5F0E8657" w:rsidR="00A56828" w:rsidRDefault="00A56828">
      <w:pPr>
        <w:pStyle w:val="TOC8"/>
        <w:rPr>
          <w:rFonts w:asciiTheme="minorHAnsi" w:eastAsiaTheme="minorEastAsia" w:hAnsiTheme="minorHAnsi" w:cstheme="minorBidi"/>
          <w:b w:val="0"/>
          <w:kern w:val="2"/>
          <w:sz w:val="24"/>
          <w:szCs w:val="24"/>
          <w14:ligatures w14:val="standardContextual"/>
        </w:rPr>
      </w:pPr>
      <w:r>
        <w:t>Annex B (normative):</w:t>
      </w:r>
      <w:r>
        <w:tab/>
        <w:t>IEs for SON Transfer</w:t>
      </w:r>
      <w:r>
        <w:tab/>
      </w:r>
      <w:r>
        <w:fldChar w:fldCharType="begin" w:fldLock="1"/>
      </w:r>
      <w:r>
        <w:instrText xml:space="preserve"> PAGEREF _Toc170752639 \h </w:instrText>
      </w:r>
      <w:r>
        <w:fldChar w:fldCharType="separate"/>
      </w:r>
      <w:r>
        <w:t>405</w:t>
      </w:r>
      <w:r>
        <w:fldChar w:fldCharType="end"/>
      </w:r>
    </w:p>
    <w:p w14:paraId="1D07A32A" w14:textId="3D289A06" w:rsidR="00A56828" w:rsidRDefault="00A5682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Tabular definition</w:t>
      </w:r>
      <w:r>
        <w:tab/>
      </w:r>
      <w:r>
        <w:fldChar w:fldCharType="begin" w:fldLock="1"/>
      </w:r>
      <w:r>
        <w:instrText xml:space="preserve"> PAGEREF _Toc170752640 \h </w:instrText>
      </w:r>
      <w:r>
        <w:fldChar w:fldCharType="separate"/>
      </w:r>
      <w:r>
        <w:t>405</w:t>
      </w:r>
      <w:r>
        <w:fldChar w:fldCharType="end"/>
      </w:r>
    </w:p>
    <w:p w14:paraId="490B4937" w14:textId="5B3C324E" w:rsidR="00A56828" w:rsidRDefault="00A56828">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SON Transfer Application Identity</w:t>
      </w:r>
      <w:r>
        <w:tab/>
      </w:r>
      <w:r>
        <w:fldChar w:fldCharType="begin" w:fldLock="1"/>
      </w:r>
      <w:r>
        <w:instrText xml:space="preserve"> PAGEREF _Toc170752641 \h </w:instrText>
      </w:r>
      <w:r>
        <w:fldChar w:fldCharType="separate"/>
      </w:r>
      <w:r>
        <w:t>405</w:t>
      </w:r>
      <w:r>
        <w:fldChar w:fldCharType="end"/>
      </w:r>
    </w:p>
    <w:p w14:paraId="51049D58" w14:textId="028140AB" w:rsidR="00A56828" w:rsidRPr="00774B96" w:rsidRDefault="00A56828">
      <w:pPr>
        <w:pStyle w:val="TOC2"/>
        <w:rPr>
          <w:rFonts w:asciiTheme="minorHAnsi" w:eastAsiaTheme="minorEastAsia" w:hAnsiTheme="minorHAnsi" w:cstheme="minorBidi"/>
          <w:kern w:val="2"/>
          <w:sz w:val="24"/>
          <w:szCs w:val="24"/>
          <w:lang w:val="fr-FR"/>
          <w14:ligatures w14:val="standardContextual"/>
        </w:rPr>
      </w:pPr>
      <w:r w:rsidRPr="00774B96">
        <w:rPr>
          <w:lang w:val="fr-FR"/>
        </w:rPr>
        <w:t>B.1.2</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Transfer Request Container</w:t>
      </w:r>
      <w:r w:rsidRPr="00774B96">
        <w:rPr>
          <w:lang w:val="fr-FR"/>
        </w:rPr>
        <w:tab/>
      </w:r>
      <w:r>
        <w:fldChar w:fldCharType="begin" w:fldLock="1"/>
      </w:r>
      <w:r w:rsidRPr="00774B96">
        <w:rPr>
          <w:lang w:val="fr-FR"/>
        </w:rPr>
        <w:instrText xml:space="preserve"> PAGEREF _Toc170752642 \h </w:instrText>
      </w:r>
      <w:r>
        <w:fldChar w:fldCharType="separate"/>
      </w:r>
      <w:r w:rsidRPr="00774B96">
        <w:rPr>
          <w:lang w:val="fr-FR"/>
        </w:rPr>
        <w:t>405</w:t>
      </w:r>
      <w:r>
        <w:fldChar w:fldCharType="end"/>
      </w:r>
    </w:p>
    <w:p w14:paraId="3915150E" w14:textId="15517C02" w:rsidR="00A56828" w:rsidRPr="00774B96" w:rsidRDefault="00A56828">
      <w:pPr>
        <w:pStyle w:val="TOC2"/>
        <w:rPr>
          <w:rFonts w:asciiTheme="minorHAnsi" w:eastAsiaTheme="minorEastAsia" w:hAnsiTheme="minorHAnsi" w:cstheme="minorBidi"/>
          <w:kern w:val="2"/>
          <w:sz w:val="24"/>
          <w:szCs w:val="24"/>
          <w:lang w:val="fr-FR"/>
          <w14:ligatures w14:val="standardContextual"/>
        </w:rPr>
      </w:pPr>
      <w:r w:rsidRPr="00774B96">
        <w:rPr>
          <w:lang w:val="fr-FR"/>
        </w:rPr>
        <w:t>B.1.3</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Transfer Response Container</w:t>
      </w:r>
      <w:r w:rsidRPr="00774B96">
        <w:rPr>
          <w:lang w:val="fr-FR"/>
        </w:rPr>
        <w:tab/>
      </w:r>
      <w:r>
        <w:fldChar w:fldCharType="begin" w:fldLock="1"/>
      </w:r>
      <w:r w:rsidRPr="00774B96">
        <w:rPr>
          <w:lang w:val="fr-FR"/>
        </w:rPr>
        <w:instrText xml:space="preserve"> PAGEREF _Toc170752643 \h </w:instrText>
      </w:r>
      <w:r>
        <w:fldChar w:fldCharType="separate"/>
      </w:r>
      <w:r w:rsidRPr="00774B96">
        <w:rPr>
          <w:lang w:val="fr-FR"/>
        </w:rPr>
        <w:t>406</w:t>
      </w:r>
      <w:r>
        <w:fldChar w:fldCharType="end"/>
      </w:r>
    </w:p>
    <w:p w14:paraId="78D59CFD" w14:textId="475D240C" w:rsidR="00A56828" w:rsidRDefault="00A56828">
      <w:pPr>
        <w:pStyle w:val="TOC2"/>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t>SON Transfer Cause</w:t>
      </w:r>
      <w:r>
        <w:tab/>
      </w:r>
      <w:r>
        <w:fldChar w:fldCharType="begin" w:fldLock="1"/>
      </w:r>
      <w:r>
        <w:instrText xml:space="preserve"> PAGEREF _Toc170752644 \h </w:instrText>
      </w:r>
      <w:r>
        <w:fldChar w:fldCharType="separate"/>
      </w:r>
      <w:r>
        <w:t>407</w:t>
      </w:r>
      <w:r>
        <w:fldChar w:fldCharType="end"/>
      </w:r>
    </w:p>
    <w:p w14:paraId="35F48D1F" w14:textId="4676BF79" w:rsidR="00A56828" w:rsidRDefault="00A56828">
      <w:pPr>
        <w:pStyle w:val="TOC2"/>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t>Cell Load Reporting Response</w:t>
      </w:r>
      <w:r>
        <w:tab/>
      </w:r>
      <w:r>
        <w:fldChar w:fldCharType="begin" w:fldLock="1"/>
      </w:r>
      <w:r>
        <w:instrText xml:space="preserve"> PAGEREF _Toc170752645 \h </w:instrText>
      </w:r>
      <w:r>
        <w:fldChar w:fldCharType="separate"/>
      </w:r>
      <w:r>
        <w:t>409</w:t>
      </w:r>
      <w:r>
        <w:fldChar w:fldCharType="end"/>
      </w:r>
    </w:p>
    <w:p w14:paraId="01D6B7CE" w14:textId="51AEA9B9" w:rsidR="00A56828" w:rsidRDefault="00A56828">
      <w:pPr>
        <w:pStyle w:val="TOC2"/>
        <w:rPr>
          <w:rFonts w:asciiTheme="minorHAnsi" w:eastAsiaTheme="minorEastAsia" w:hAnsiTheme="minorHAnsi" w:cstheme="minorBidi"/>
          <w:kern w:val="2"/>
          <w:sz w:val="24"/>
          <w:szCs w:val="24"/>
          <w14:ligatures w14:val="standardContextual"/>
        </w:rPr>
      </w:pPr>
      <w:r>
        <w:t>B.1.6</w:t>
      </w:r>
      <w:r>
        <w:rPr>
          <w:rFonts w:asciiTheme="minorHAnsi" w:eastAsiaTheme="minorEastAsia" w:hAnsiTheme="minorHAnsi" w:cstheme="minorBidi"/>
          <w:kern w:val="2"/>
          <w:sz w:val="24"/>
          <w:szCs w:val="24"/>
          <w14:ligatures w14:val="standardContextual"/>
        </w:rPr>
        <w:tab/>
      </w:r>
      <w:r>
        <w:t>E-UTRAN Cell Load Reporting Response</w:t>
      </w:r>
      <w:r>
        <w:tab/>
      </w:r>
      <w:r>
        <w:fldChar w:fldCharType="begin" w:fldLock="1"/>
      </w:r>
      <w:r>
        <w:instrText xml:space="preserve"> PAGEREF _Toc170752646 \h </w:instrText>
      </w:r>
      <w:r>
        <w:fldChar w:fldCharType="separate"/>
      </w:r>
      <w:r>
        <w:t>410</w:t>
      </w:r>
      <w:r>
        <w:fldChar w:fldCharType="end"/>
      </w:r>
    </w:p>
    <w:p w14:paraId="25560FA3" w14:textId="40EDC2B1" w:rsidR="00A56828" w:rsidRDefault="00A56828">
      <w:pPr>
        <w:pStyle w:val="TOC2"/>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t>Multi-Cell Load Reporting Request</w:t>
      </w:r>
      <w:r>
        <w:tab/>
      </w:r>
      <w:r>
        <w:fldChar w:fldCharType="begin" w:fldLock="1"/>
      </w:r>
      <w:r>
        <w:instrText xml:space="preserve"> PAGEREF _Toc170752647 \h </w:instrText>
      </w:r>
      <w:r>
        <w:fldChar w:fldCharType="separate"/>
      </w:r>
      <w:r>
        <w:t>410</w:t>
      </w:r>
      <w:r>
        <w:fldChar w:fldCharType="end"/>
      </w:r>
    </w:p>
    <w:p w14:paraId="71A2A3BA" w14:textId="04BF7C0E" w:rsidR="00A56828" w:rsidRDefault="00A56828">
      <w:pPr>
        <w:pStyle w:val="TOC2"/>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t>IRAT Cell ID</w:t>
      </w:r>
      <w:r>
        <w:tab/>
      </w:r>
      <w:r>
        <w:fldChar w:fldCharType="begin" w:fldLock="1"/>
      </w:r>
      <w:r>
        <w:instrText xml:space="preserve"> PAGEREF _Toc170752648 \h </w:instrText>
      </w:r>
      <w:r>
        <w:fldChar w:fldCharType="separate"/>
      </w:r>
      <w:r>
        <w:t>410</w:t>
      </w:r>
      <w:r>
        <w:fldChar w:fldCharType="end"/>
      </w:r>
    </w:p>
    <w:p w14:paraId="076FFA4E" w14:textId="3DDA696C" w:rsidR="00A56828" w:rsidRDefault="00A56828">
      <w:pPr>
        <w:pStyle w:val="TOC2"/>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t>Multi-Cell Load Reporting Response</w:t>
      </w:r>
      <w:r>
        <w:tab/>
      </w:r>
      <w:r>
        <w:fldChar w:fldCharType="begin" w:fldLock="1"/>
      </w:r>
      <w:r>
        <w:instrText xml:space="preserve"> PAGEREF _Toc170752649 \h </w:instrText>
      </w:r>
      <w:r>
        <w:fldChar w:fldCharType="separate"/>
      </w:r>
      <w:r>
        <w:t>411</w:t>
      </w:r>
      <w:r>
        <w:fldChar w:fldCharType="end"/>
      </w:r>
    </w:p>
    <w:p w14:paraId="6DE22CD1" w14:textId="5ACC3550" w:rsidR="00A56828" w:rsidRDefault="00A56828">
      <w:pPr>
        <w:pStyle w:val="TOC2"/>
        <w:rPr>
          <w:rFonts w:asciiTheme="minorHAnsi" w:eastAsiaTheme="minorEastAsia" w:hAnsiTheme="minorHAnsi" w:cstheme="minorBidi"/>
          <w:kern w:val="2"/>
          <w:sz w:val="24"/>
          <w:szCs w:val="24"/>
          <w14:ligatures w14:val="standardContextual"/>
        </w:rPr>
      </w:pPr>
      <w:r>
        <w:t>B.1.10</w:t>
      </w:r>
      <w:r>
        <w:rPr>
          <w:rFonts w:asciiTheme="minorHAnsi" w:eastAsiaTheme="minorEastAsia" w:hAnsiTheme="minorHAnsi" w:cstheme="minorBidi"/>
          <w:kern w:val="2"/>
          <w:sz w:val="24"/>
          <w:szCs w:val="24"/>
          <w14:ligatures w14:val="standardContextual"/>
        </w:rPr>
        <w:tab/>
      </w:r>
      <w:r>
        <w:t>Cell Load Reporting Cause</w:t>
      </w:r>
      <w:r>
        <w:tab/>
      </w:r>
      <w:r>
        <w:fldChar w:fldCharType="begin" w:fldLock="1"/>
      </w:r>
      <w:r>
        <w:instrText xml:space="preserve"> PAGEREF _Toc170752650 \h </w:instrText>
      </w:r>
      <w:r>
        <w:fldChar w:fldCharType="separate"/>
      </w:r>
      <w:r>
        <w:t>411</w:t>
      </w:r>
      <w:r>
        <w:fldChar w:fldCharType="end"/>
      </w:r>
    </w:p>
    <w:p w14:paraId="18DE4DC2" w14:textId="0B13BCBF" w:rsidR="00A56828" w:rsidRDefault="00A56828">
      <w:pPr>
        <w:pStyle w:val="TOC2"/>
        <w:rPr>
          <w:rFonts w:asciiTheme="minorHAnsi" w:eastAsiaTheme="minorEastAsia" w:hAnsiTheme="minorHAnsi" w:cstheme="minorBidi"/>
          <w:kern w:val="2"/>
          <w:sz w:val="24"/>
          <w:szCs w:val="24"/>
          <w14:ligatures w14:val="standardContextual"/>
        </w:rPr>
      </w:pPr>
      <w:r>
        <w:t>B.1.11</w:t>
      </w:r>
      <w:r>
        <w:rPr>
          <w:rFonts w:asciiTheme="minorHAnsi" w:eastAsiaTheme="minorEastAsia" w:hAnsiTheme="minorHAnsi" w:cstheme="minorBidi"/>
          <w:kern w:val="2"/>
          <w:sz w:val="24"/>
          <w:szCs w:val="24"/>
          <w14:ligatures w14:val="standardContextual"/>
        </w:rPr>
        <w:tab/>
      </w:r>
      <w:r>
        <w:t>Event-Triggered Cell Load Reporting Request</w:t>
      </w:r>
      <w:r>
        <w:tab/>
      </w:r>
      <w:r>
        <w:fldChar w:fldCharType="begin" w:fldLock="1"/>
      </w:r>
      <w:r>
        <w:instrText xml:space="preserve"> PAGEREF _Toc170752651 \h </w:instrText>
      </w:r>
      <w:r>
        <w:fldChar w:fldCharType="separate"/>
      </w:r>
      <w:r>
        <w:t>412</w:t>
      </w:r>
      <w:r>
        <w:fldChar w:fldCharType="end"/>
      </w:r>
    </w:p>
    <w:p w14:paraId="2359BA75" w14:textId="3C335EC5" w:rsidR="00A56828" w:rsidRDefault="00A56828">
      <w:pPr>
        <w:pStyle w:val="TOC2"/>
        <w:rPr>
          <w:rFonts w:asciiTheme="minorHAnsi" w:eastAsiaTheme="minorEastAsia" w:hAnsiTheme="minorHAnsi" w:cstheme="minorBidi"/>
          <w:kern w:val="2"/>
          <w:sz w:val="24"/>
          <w:szCs w:val="24"/>
          <w14:ligatures w14:val="standardContextual"/>
        </w:rPr>
      </w:pPr>
      <w:r>
        <w:t>B.1.12</w:t>
      </w:r>
      <w:r>
        <w:rPr>
          <w:rFonts w:asciiTheme="minorHAnsi" w:eastAsiaTheme="minorEastAsia" w:hAnsiTheme="minorHAnsi" w:cstheme="minorBidi"/>
          <w:kern w:val="2"/>
          <w:sz w:val="24"/>
          <w:szCs w:val="24"/>
          <w14:ligatures w14:val="standardContextual"/>
        </w:rPr>
        <w:tab/>
      </w:r>
      <w:r>
        <w:t>Event-triggered Cell Load Reporting Response</w:t>
      </w:r>
      <w:r>
        <w:tab/>
      </w:r>
      <w:r>
        <w:fldChar w:fldCharType="begin" w:fldLock="1"/>
      </w:r>
      <w:r>
        <w:instrText xml:space="preserve"> PAGEREF _Toc170752652 \h </w:instrText>
      </w:r>
      <w:r>
        <w:fldChar w:fldCharType="separate"/>
      </w:r>
      <w:r>
        <w:t>412</w:t>
      </w:r>
      <w:r>
        <w:fldChar w:fldCharType="end"/>
      </w:r>
    </w:p>
    <w:p w14:paraId="4452F012" w14:textId="5DF1995B" w:rsidR="00A56828" w:rsidRDefault="00A56828">
      <w:pPr>
        <w:pStyle w:val="TOC2"/>
        <w:rPr>
          <w:rFonts w:asciiTheme="minorHAnsi" w:eastAsiaTheme="minorEastAsia" w:hAnsiTheme="minorHAnsi" w:cstheme="minorBidi"/>
          <w:kern w:val="2"/>
          <w:sz w:val="24"/>
          <w:szCs w:val="24"/>
          <w14:ligatures w14:val="standardContextual"/>
        </w:rPr>
      </w:pPr>
      <w:r>
        <w:t>B.1.13</w:t>
      </w:r>
      <w:r>
        <w:rPr>
          <w:rFonts w:asciiTheme="minorHAnsi" w:eastAsiaTheme="minorEastAsia" w:hAnsiTheme="minorHAnsi" w:cstheme="minorBidi"/>
          <w:kern w:val="2"/>
          <w:sz w:val="24"/>
          <w:szCs w:val="24"/>
          <w14:ligatures w14:val="standardContextual"/>
        </w:rPr>
        <w:tab/>
      </w:r>
      <w:r>
        <w:t>HO Report</w:t>
      </w:r>
      <w:r>
        <w:tab/>
      </w:r>
      <w:r>
        <w:fldChar w:fldCharType="begin" w:fldLock="1"/>
      </w:r>
      <w:r>
        <w:instrText xml:space="preserve"> PAGEREF _Toc170752653 \h </w:instrText>
      </w:r>
      <w:r>
        <w:fldChar w:fldCharType="separate"/>
      </w:r>
      <w:r>
        <w:t>413</w:t>
      </w:r>
      <w:r>
        <w:fldChar w:fldCharType="end"/>
      </w:r>
    </w:p>
    <w:p w14:paraId="3CD0CD03" w14:textId="6FBFB08F" w:rsidR="00A56828" w:rsidRDefault="00A56828">
      <w:pPr>
        <w:pStyle w:val="TOC2"/>
        <w:rPr>
          <w:rFonts w:asciiTheme="minorHAnsi" w:eastAsiaTheme="minorEastAsia" w:hAnsiTheme="minorHAnsi" w:cstheme="minorBidi"/>
          <w:kern w:val="2"/>
          <w:sz w:val="24"/>
          <w:szCs w:val="24"/>
          <w14:ligatures w14:val="standardContextual"/>
        </w:rPr>
      </w:pPr>
      <w:r>
        <w:t>B.1.14</w:t>
      </w:r>
      <w:r>
        <w:rPr>
          <w:rFonts w:asciiTheme="minorHAnsi" w:eastAsiaTheme="minorEastAsia" w:hAnsiTheme="minorHAnsi" w:cstheme="minorBidi"/>
          <w:kern w:val="2"/>
          <w:sz w:val="24"/>
          <w:szCs w:val="24"/>
          <w14:ligatures w14:val="standardContextual"/>
        </w:rPr>
        <w:tab/>
      </w:r>
      <w:r>
        <w:t>Cell Activation Request</w:t>
      </w:r>
      <w:r>
        <w:tab/>
      </w:r>
      <w:r>
        <w:fldChar w:fldCharType="begin" w:fldLock="1"/>
      </w:r>
      <w:r>
        <w:instrText xml:space="preserve"> PAGEREF _Toc170752654 \h </w:instrText>
      </w:r>
      <w:r>
        <w:fldChar w:fldCharType="separate"/>
      </w:r>
      <w:r>
        <w:t>413</w:t>
      </w:r>
      <w:r>
        <w:fldChar w:fldCharType="end"/>
      </w:r>
    </w:p>
    <w:p w14:paraId="3155CA33" w14:textId="218FBFA6" w:rsidR="00A56828" w:rsidRDefault="00A56828">
      <w:pPr>
        <w:pStyle w:val="TOC2"/>
        <w:rPr>
          <w:rFonts w:asciiTheme="minorHAnsi" w:eastAsiaTheme="minorEastAsia" w:hAnsiTheme="minorHAnsi" w:cstheme="minorBidi"/>
          <w:kern w:val="2"/>
          <w:sz w:val="24"/>
          <w:szCs w:val="24"/>
          <w14:ligatures w14:val="standardContextual"/>
        </w:rPr>
      </w:pPr>
      <w:r>
        <w:t>B.1.15</w:t>
      </w:r>
      <w:r>
        <w:rPr>
          <w:rFonts w:asciiTheme="minorHAnsi" w:eastAsiaTheme="minorEastAsia" w:hAnsiTheme="minorHAnsi" w:cstheme="minorBidi"/>
          <w:kern w:val="2"/>
          <w:sz w:val="24"/>
          <w:szCs w:val="24"/>
          <w14:ligatures w14:val="standardContextual"/>
        </w:rPr>
        <w:tab/>
      </w:r>
      <w:r>
        <w:t>Cell Activation Response</w:t>
      </w:r>
      <w:r>
        <w:tab/>
      </w:r>
      <w:r>
        <w:fldChar w:fldCharType="begin" w:fldLock="1"/>
      </w:r>
      <w:r>
        <w:instrText xml:space="preserve"> PAGEREF _Toc170752655 \h </w:instrText>
      </w:r>
      <w:r>
        <w:fldChar w:fldCharType="separate"/>
      </w:r>
      <w:r>
        <w:t>414</w:t>
      </w:r>
      <w:r>
        <w:fldChar w:fldCharType="end"/>
      </w:r>
    </w:p>
    <w:p w14:paraId="433AE5C3" w14:textId="1D282405" w:rsidR="00A56828" w:rsidRDefault="00A56828">
      <w:pPr>
        <w:pStyle w:val="TOC2"/>
        <w:rPr>
          <w:rFonts w:asciiTheme="minorHAnsi" w:eastAsiaTheme="minorEastAsia" w:hAnsiTheme="minorHAnsi" w:cstheme="minorBidi"/>
          <w:kern w:val="2"/>
          <w:sz w:val="24"/>
          <w:szCs w:val="24"/>
          <w14:ligatures w14:val="standardContextual"/>
        </w:rPr>
      </w:pPr>
      <w:r>
        <w:t>B.1.16</w:t>
      </w:r>
      <w:r>
        <w:rPr>
          <w:rFonts w:asciiTheme="minorHAnsi" w:eastAsiaTheme="minorEastAsia" w:hAnsiTheme="minorHAnsi" w:cstheme="minorBidi"/>
          <w:kern w:val="2"/>
          <w:sz w:val="24"/>
          <w:szCs w:val="24"/>
          <w14:ligatures w14:val="standardContextual"/>
        </w:rPr>
        <w:tab/>
      </w:r>
      <w:r>
        <w:t>Cell State Indication</w:t>
      </w:r>
      <w:r>
        <w:tab/>
      </w:r>
      <w:r>
        <w:fldChar w:fldCharType="begin" w:fldLock="1"/>
      </w:r>
      <w:r>
        <w:instrText xml:space="preserve"> PAGEREF _Toc170752656 \h </w:instrText>
      </w:r>
      <w:r>
        <w:fldChar w:fldCharType="separate"/>
      </w:r>
      <w:r>
        <w:t>414</w:t>
      </w:r>
      <w:r>
        <w:fldChar w:fldCharType="end"/>
      </w:r>
    </w:p>
    <w:p w14:paraId="458D3E82" w14:textId="7DCCC52E" w:rsidR="00A56828" w:rsidRDefault="00A56828">
      <w:pPr>
        <w:pStyle w:val="TOC2"/>
        <w:rPr>
          <w:rFonts w:asciiTheme="minorHAnsi" w:eastAsiaTheme="minorEastAsia" w:hAnsiTheme="minorHAnsi" w:cstheme="minorBidi"/>
          <w:kern w:val="2"/>
          <w:sz w:val="24"/>
          <w:szCs w:val="24"/>
          <w14:ligatures w14:val="standardContextual"/>
        </w:rPr>
      </w:pPr>
      <w:r>
        <w:t>B.1.</w:t>
      </w:r>
      <w:r>
        <w:rPr>
          <w:lang w:eastAsia="zh-CN"/>
        </w:rPr>
        <w:t>17</w:t>
      </w:r>
      <w:r>
        <w:rPr>
          <w:rFonts w:asciiTheme="minorHAnsi" w:eastAsiaTheme="minorEastAsia" w:hAnsiTheme="minorHAnsi" w:cstheme="minorBidi"/>
          <w:kern w:val="2"/>
          <w:sz w:val="24"/>
          <w:szCs w:val="24"/>
          <w14:ligatures w14:val="standardContextual"/>
        </w:rPr>
        <w:tab/>
      </w:r>
      <w:r>
        <w:t xml:space="preserve">Failure </w:t>
      </w:r>
      <w:r>
        <w:rPr>
          <w:lang w:eastAsia="zh-CN"/>
        </w:rPr>
        <w:t xml:space="preserve">Event </w:t>
      </w:r>
      <w:r>
        <w:t>Report</w:t>
      </w:r>
      <w:r>
        <w:tab/>
      </w:r>
      <w:r>
        <w:fldChar w:fldCharType="begin" w:fldLock="1"/>
      </w:r>
      <w:r>
        <w:instrText xml:space="preserve"> PAGEREF _Toc170752657 \h </w:instrText>
      </w:r>
      <w:r>
        <w:fldChar w:fldCharType="separate"/>
      </w:r>
      <w:r>
        <w:t>414</w:t>
      </w:r>
      <w:r>
        <w:fldChar w:fldCharType="end"/>
      </w:r>
    </w:p>
    <w:p w14:paraId="56A3E4CE" w14:textId="2E71C387" w:rsidR="00A56828" w:rsidRDefault="00A56828">
      <w:pPr>
        <w:pStyle w:val="TOC2"/>
        <w:rPr>
          <w:rFonts w:asciiTheme="minorHAnsi" w:eastAsiaTheme="minorEastAsia" w:hAnsiTheme="minorHAnsi" w:cstheme="minorBidi"/>
          <w:kern w:val="2"/>
          <w:sz w:val="24"/>
          <w:szCs w:val="24"/>
          <w14:ligatures w14:val="standardContextual"/>
        </w:rPr>
      </w:pPr>
      <w:r>
        <w:t>B.1.</w:t>
      </w:r>
      <w:r>
        <w:rPr>
          <w:lang w:eastAsia="zh-CN"/>
        </w:rPr>
        <w:t>18</w:t>
      </w:r>
      <w:r>
        <w:rPr>
          <w:rFonts w:asciiTheme="minorHAnsi" w:eastAsiaTheme="minorEastAsia" w:hAnsiTheme="minorHAnsi" w:cstheme="minorBidi"/>
          <w:kern w:val="2"/>
          <w:sz w:val="24"/>
          <w:szCs w:val="24"/>
          <w14:ligatures w14:val="standardContextual"/>
        </w:rPr>
        <w:tab/>
      </w:r>
      <w:r>
        <w:t>eHRPD Sector ID</w:t>
      </w:r>
      <w:r>
        <w:tab/>
      </w:r>
      <w:r>
        <w:fldChar w:fldCharType="begin" w:fldLock="1"/>
      </w:r>
      <w:r>
        <w:instrText xml:space="preserve"> PAGEREF _Toc170752658 \h </w:instrText>
      </w:r>
      <w:r>
        <w:fldChar w:fldCharType="separate"/>
      </w:r>
      <w:r>
        <w:t>415</w:t>
      </w:r>
      <w:r>
        <w:fldChar w:fldCharType="end"/>
      </w:r>
    </w:p>
    <w:p w14:paraId="688D9C08" w14:textId="5CBD4E97" w:rsidR="00A56828" w:rsidRDefault="00A56828">
      <w:pPr>
        <w:pStyle w:val="TOC2"/>
        <w:rPr>
          <w:rFonts w:asciiTheme="minorHAnsi" w:eastAsiaTheme="minorEastAsia" w:hAnsiTheme="minorHAnsi" w:cstheme="minorBidi"/>
          <w:kern w:val="2"/>
          <w:sz w:val="24"/>
          <w:szCs w:val="24"/>
          <w14:ligatures w14:val="standardContextual"/>
        </w:rPr>
      </w:pPr>
      <w:r>
        <w:t>B.1.19</w:t>
      </w:r>
      <w:r>
        <w:rPr>
          <w:rFonts w:asciiTheme="minorHAnsi" w:eastAsiaTheme="minorEastAsia" w:hAnsiTheme="minorHAnsi" w:cstheme="minorBidi"/>
          <w:kern w:val="2"/>
          <w:sz w:val="24"/>
          <w:szCs w:val="24"/>
          <w14:ligatures w14:val="standardContextual"/>
        </w:rPr>
        <w:tab/>
      </w:r>
      <w:r>
        <w:t>eHRPD Sector Load Reporting Response</w:t>
      </w:r>
      <w:r>
        <w:tab/>
      </w:r>
      <w:r>
        <w:fldChar w:fldCharType="begin" w:fldLock="1"/>
      </w:r>
      <w:r>
        <w:instrText xml:space="preserve"> PAGEREF _Toc170752659 \h </w:instrText>
      </w:r>
      <w:r>
        <w:fldChar w:fldCharType="separate"/>
      </w:r>
      <w:r>
        <w:t>415</w:t>
      </w:r>
      <w:r>
        <w:fldChar w:fldCharType="end"/>
      </w:r>
    </w:p>
    <w:p w14:paraId="1BA7E003" w14:textId="3E3B8DFD" w:rsidR="00A56828" w:rsidRDefault="00A56828">
      <w:pPr>
        <w:pStyle w:val="TOC2"/>
        <w:rPr>
          <w:rFonts w:asciiTheme="minorHAnsi" w:eastAsiaTheme="minorEastAsia" w:hAnsiTheme="minorHAnsi" w:cstheme="minorBidi"/>
          <w:kern w:val="2"/>
          <w:sz w:val="24"/>
          <w:szCs w:val="24"/>
          <w14:ligatures w14:val="standardContextual"/>
        </w:rPr>
      </w:pPr>
      <w:r>
        <w:t>B.1.20</w:t>
      </w:r>
      <w:r>
        <w:rPr>
          <w:rFonts w:asciiTheme="minorHAnsi" w:eastAsiaTheme="minorEastAsia" w:hAnsiTheme="minorHAnsi" w:cstheme="minorBidi"/>
          <w:kern w:val="2"/>
          <w:sz w:val="24"/>
          <w:szCs w:val="24"/>
          <w14:ligatures w14:val="standardContextual"/>
        </w:rPr>
        <w:tab/>
      </w:r>
      <w:r>
        <w:t>eHRPD Composite Available Capacity</w:t>
      </w:r>
      <w:r>
        <w:tab/>
      </w:r>
      <w:r>
        <w:fldChar w:fldCharType="begin" w:fldLock="1"/>
      </w:r>
      <w:r>
        <w:instrText xml:space="preserve"> PAGEREF _Toc170752660 \h </w:instrText>
      </w:r>
      <w:r>
        <w:fldChar w:fldCharType="separate"/>
      </w:r>
      <w:r>
        <w:t>415</w:t>
      </w:r>
      <w:r>
        <w:fldChar w:fldCharType="end"/>
      </w:r>
    </w:p>
    <w:p w14:paraId="1249854B" w14:textId="2A951361" w:rsidR="00A56828" w:rsidRDefault="00A56828">
      <w:pPr>
        <w:pStyle w:val="TOC2"/>
        <w:rPr>
          <w:rFonts w:asciiTheme="minorHAnsi" w:eastAsiaTheme="minorEastAsia" w:hAnsiTheme="minorHAnsi" w:cstheme="minorBidi"/>
          <w:kern w:val="2"/>
          <w:sz w:val="24"/>
          <w:szCs w:val="24"/>
          <w14:ligatures w14:val="standardContextual"/>
        </w:rPr>
      </w:pPr>
      <w:r>
        <w:t>B.1.21</w:t>
      </w:r>
      <w:r>
        <w:rPr>
          <w:rFonts w:asciiTheme="minorHAnsi" w:eastAsiaTheme="minorEastAsia" w:hAnsiTheme="minorHAnsi" w:cstheme="minorBidi"/>
          <w:kern w:val="2"/>
          <w:sz w:val="24"/>
          <w:szCs w:val="24"/>
          <w14:ligatures w14:val="standardContextual"/>
        </w:rPr>
        <w:tab/>
      </w:r>
      <w:r>
        <w:t>eHRPD Sector Capacity Class Value</w:t>
      </w:r>
      <w:r>
        <w:tab/>
      </w:r>
      <w:r>
        <w:fldChar w:fldCharType="begin" w:fldLock="1"/>
      </w:r>
      <w:r>
        <w:instrText xml:space="preserve"> PAGEREF _Toc170752661 \h </w:instrText>
      </w:r>
      <w:r>
        <w:fldChar w:fldCharType="separate"/>
      </w:r>
      <w:r>
        <w:t>416</w:t>
      </w:r>
      <w:r>
        <w:fldChar w:fldCharType="end"/>
      </w:r>
    </w:p>
    <w:p w14:paraId="298B5C8C" w14:textId="03BA3848" w:rsidR="00A56828" w:rsidRDefault="00A56828">
      <w:pPr>
        <w:pStyle w:val="TOC2"/>
        <w:rPr>
          <w:rFonts w:asciiTheme="minorHAnsi" w:eastAsiaTheme="minorEastAsia" w:hAnsiTheme="minorHAnsi" w:cstheme="minorBidi"/>
          <w:kern w:val="2"/>
          <w:sz w:val="24"/>
          <w:szCs w:val="24"/>
          <w14:ligatures w14:val="standardContextual"/>
        </w:rPr>
      </w:pPr>
      <w:r>
        <w:t>B.1.22</w:t>
      </w:r>
      <w:r>
        <w:rPr>
          <w:rFonts w:asciiTheme="minorHAnsi" w:eastAsiaTheme="minorEastAsia" w:hAnsiTheme="minorHAnsi" w:cstheme="minorBidi"/>
          <w:kern w:val="2"/>
          <w:sz w:val="24"/>
          <w:szCs w:val="24"/>
          <w14:ligatures w14:val="standardContextual"/>
        </w:rPr>
        <w:tab/>
      </w:r>
      <w:r>
        <w:t>eHRPD Capacity Value</w:t>
      </w:r>
      <w:r>
        <w:tab/>
      </w:r>
      <w:r>
        <w:fldChar w:fldCharType="begin" w:fldLock="1"/>
      </w:r>
      <w:r>
        <w:instrText xml:space="preserve"> PAGEREF _Toc170752662 \h </w:instrText>
      </w:r>
      <w:r>
        <w:fldChar w:fldCharType="separate"/>
      </w:r>
      <w:r>
        <w:t>416</w:t>
      </w:r>
      <w:r>
        <w:fldChar w:fldCharType="end"/>
      </w:r>
    </w:p>
    <w:p w14:paraId="626A3994" w14:textId="62524288" w:rsidR="00A56828" w:rsidRDefault="00A56828">
      <w:pPr>
        <w:pStyle w:val="TOC2"/>
        <w:rPr>
          <w:rFonts w:asciiTheme="minorHAnsi" w:eastAsiaTheme="minorEastAsia" w:hAnsiTheme="minorHAnsi" w:cstheme="minorBidi"/>
          <w:kern w:val="2"/>
          <w:sz w:val="24"/>
          <w:szCs w:val="24"/>
          <w14:ligatures w14:val="standardContextual"/>
        </w:rPr>
      </w:pPr>
      <w:r w:rsidRPr="004A110D">
        <w:rPr>
          <w:rFonts w:eastAsia="MS Mincho"/>
        </w:rPr>
        <w:t>B.1.</w:t>
      </w:r>
      <w:r>
        <w:t>23</w:t>
      </w:r>
      <w:r>
        <w:rPr>
          <w:rFonts w:asciiTheme="minorHAnsi" w:eastAsiaTheme="minorEastAsia" w:hAnsiTheme="minorHAnsi" w:cstheme="minorBidi"/>
          <w:kern w:val="2"/>
          <w:sz w:val="24"/>
          <w:szCs w:val="24"/>
          <w14:ligatures w14:val="standardContextual"/>
        </w:rPr>
        <w:tab/>
      </w:r>
      <w:r>
        <w:t>Candidate PCI</w:t>
      </w:r>
      <w:r>
        <w:tab/>
      </w:r>
      <w:r>
        <w:fldChar w:fldCharType="begin" w:fldLock="1"/>
      </w:r>
      <w:r>
        <w:instrText xml:space="preserve"> PAGEREF _Toc170752663 \h </w:instrText>
      </w:r>
      <w:r>
        <w:fldChar w:fldCharType="separate"/>
      </w:r>
      <w:r>
        <w:t>416</w:t>
      </w:r>
      <w:r>
        <w:fldChar w:fldCharType="end"/>
      </w:r>
    </w:p>
    <w:p w14:paraId="202FD0FD" w14:textId="240F2EA3" w:rsidR="00A56828" w:rsidRDefault="00A5682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ASN.1 definition</w:t>
      </w:r>
      <w:r>
        <w:tab/>
      </w:r>
      <w:r>
        <w:fldChar w:fldCharType="begin" w:fldLock="1"/>
      </w:r>
      <w:r>
        <w:instrText xml:space="preserve"> PAGEREF _Toc170752664 \h </w:instrText>
      </w:r>
      <w:r>
        <w:fldChar w:fldCharType="separate"/>
      </w:r>
      <w:r>
        <w:t>416</w:t>
      </w:r>
      <w:r>
        <w:fldChar w:fldCharType="end"/>
      </w:r>
    </w:p>
    <w:p w14:paraId="657134CD" w14:textId="200E19C7" w:rsidR="00A56828" w:rsidRDefault="00A56828">
      <w:pPr>
        <w:pStyle w:val="TOC8"/>
        <w:rPr>
          <w:rFonts w:asciiTheme="minorHAnsi" w:eastAsiaTheme="minorEastAsia" w:hAnsiTheme="minorHAnsi" w:cstheme="minorBidi"/>
          <w:b w:val="0"/>
          <w:kern w:val="2"/>
          <w:sz w:val="24"/>
          <w:szCs w:val="24"/>
          <w14:ligatures w14:val="standardContextual"/>
        </w:rPr>
      </w:pPr>
      <w:r w:rsidRPr="004A110D">
        <w:rPr>
          <w:snapToGrid w:val="0"/>
        </w:rPr>
        <w:t>Annex C (informative</w:t>
      </w:r>
      <w:r>
        <w:rPr>
          <w:snapToGrid w:val="0"/>
        </w:rPr>
        <w:t>):</w:t>
      </w:r>
      <w:r>
        <w:rPr>
          <w:snapToGrid w:val="0"/>
        </w:rPr>
        <w:tab/>
      </w:r>
      <w:r w:rsidRPr="004A110D">
        <w:rPr>
          <w:snapToGrid w:val="0"/>
        </w:rPr>
        <w:t>Processing of Transparent Containers at the MME</w:t>
      </w:r>
      <w:r>
        <w:tab/>
      </w:r>
      <w:r>
        <w:fldChar w:fldCharType="begin" w:fldLock="1"/>
      </w:r>
      <w:r>
        <w:instrText xml:space="preserve"> PAGEREF _Toc170752665 \h </w:instrText>
      </w:r>
      <w:r>
        <w:fldChar w:fldCharType="separate"/>
      </w:r>
      <w:r>
        <w:t>422</w:t>
      </w:r>
      <w:r>
        <w:fldChar w:fldCharType="end"/>
      </w:r>
    </w:p>
    <w:p w14:paraId="430393D5" w14:textId="07FD59E9" w:rsidR="00A56828" w:rsidRDefault="00A56828">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_Toc170752666 \h </w:instrText>
      </w:r>
      <w:r>
        <w:fldChar w:fldCharType="separate"/>
      </w:r>
      <w:r>
        <w:t>423</w:t>
      </w:r>
      <w:r>
        <w:fldChar w:fldCharType="end"/>
      </w:r>
    </w:p>
    <w:p w14:paraId="2593514B" w14:textId="7B4B39C7"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170751967"/>
      <w:r w:rsidR="000E2576" w:rsidRPr="008711EA">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170751968"/>
      <w:r w:rsidRPr="008711EA">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170751969"/>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2586E59F" w14:textId="50029647" w:rsidR="00774B96" w:rsidRPr="00774B96" w:rsidRDefault="00255FFC" w:rsidP="00774B96">
      <w:pPr>
        <w:pStyle w:val="EX"/>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798281F2" w:rsidR="000E2576" w:rsidRPr="008711EA" w:rsidRDefault="00774B96" w:rsidP="00774B9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r>
        <w:rPr>
          <w:rFonts w:eastAsia="DengXian"/>
        </w:rPr>
        <w:t>[53]</w:t>
      </w:r>
      <w:r>
        <w:rPr>
          <w:rFonts w:eastAsia="DengXian"/>
        </w:rPr>
        <w:tab/>
      </w:r>
      <w:r w:rsidRPr="0054226D">
        <w:t>3GPP TS 3</w:t>
      </w:r>
      <w:r>
        <w:t>7</w:t>
      </w:r>
      <w:r w:rsidRPr="0054226D">
        <w:t>.</w:t>
      </w:r>
      <w:r w:rsidRPr="0054226D">
        <w:rPr>
          <w:lang w:eastAsia="zh-CN"/>
        </w:rPr>
        <w:t>355</w:t>
      </w:r>
      <w:r w:rsidRPr="0054226D">
        <w:t>: "</w:t>
      </w:r>
      <w:r w:rsidRPr="00CA1739">
        <w:t>Technical Specification Group Radio Access Network;</w:t>
      </w:r>
      <w:r>
        <w:t xml:space="preserve"> </w:t>
      </w:r>
      <w:r w:rsidRPr="00CA1739">
        <w:t>LTE Positioning Protocol (LPP)</w:t>
      </w:r>
      <w:r w:rsidRPr="0054226D">
        <w:t>"</w:t>
      </w:r>
      <w:r w:rsidRPr="00997F97">
        <w:rPr>
          <w:noProof/>
        </w:rPr>
        <w:t>.</w:t>
      </w: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170751970"/>
      <w:bookmarkEnd w:id="52"/>
      <w:r w:rsidRPr="008711EA">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170751971"/>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170751972"/>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170751973"/>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170751974"/>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170751975"/>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170751976"/>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170751977"/>
      <w:r w:rsidRPr="008711EA">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170751978"/>
      <w:r w:rsidRPr="008711EA">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170751979"/>
      <w:r w:rsidRPr="008711EA">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170751980"/>
      <w:r w:rsidRPr="008711EA">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170751981"/>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170751982"/>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170751983"/>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170751984"/>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170751985"/>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279"/>
    <w:bookmarkStart w:id="311" w:name="_MON_1283581338"/>
    <w:bookmarkEnd w:id="310"/>
    <w:bookmarkEnd w:id="311"/>
    <w:bookmarkStart w:id="312" w:name="_MON_1283581353"/>
    <w:bookmarkEnd w:id="312"/>
    <w:p w14:paraId="4BE9267A" w14:textId="77777777" w:rsidR="000E2576" w:rsidRPr="008711EA" w:rsidRDefault="000E2576" w:rsidP="000E2576">
      <w:pPr>
        <w:pStyle w:val="TH"/>
      </w:pPr>
      <w:r w:rsidRPr="008711EA">
        <w:object w:dxaOrig="4635" w:dyaOrig="2565" w14:anchorId="1C7E3E70">
          <v:shape id="_x0000_i1026" type="#_x0000_t75" style="width:232.9pt;height:126.55pt" o:ole="" fillcolor="window">
            <v:imagedata r:id="rId14" o:title=""/>
          </v:shape>
          <o:OLEObject Type="Embed" ProgID="Word.Picture.8" ShapeID="_x0000_i1026" DrawAspect="Content" ObjectID="_1794139003"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170751986"/>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170751987"/>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170751988"/>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170751989"/>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170751990"/>
      <w:bookmarkEnd w:id="378"/>
      <w:r w:rsidRPr="008711EA">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9pt;height:126.55pt" o:ole="" fillcolor="window">
            <v:imagedata r:id="rId16" o:title=""/>
          </v:shape>
          <o:OLEObject Type="Embed" ProgID="Word.Picture.8" ShapeID="_x0000_i1027" DrawAspect="Content" ObjectID="_1794139004"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170751991"/>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170751992"/>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170751993"/>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170751994"/>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170751995"/>
      <w:bookmarkEnd w:id="460"/>
      <w:r w:rsidRPr="008711EA">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170751996"/>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3.8pt;height:126.55pt" o:ole="" fillcolor="window">
            <v:imagedata r:id="rId18" o:title=""/>
          </v:shape>
          <o:OLEObject Type="Embed" ProgID="Word.Picture.8" ShapeID="_x0000_i1028" DrawAspect="Content" ObjectID="_1794139005"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170751997"/>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8447168"/>
    <w:bookmarkEnd w:id="510"/>
    <w:bookmarkStart w:id="511" w:name="_MON_1283581486"/>
    <w:bookmarkEnd w:id="511"/>
    <w:p w14:paraId="10192C6F" w14:textId="77777777" w:rsidR="000E2576" w:rsidRPr="008711EA" w:rsidRDefault="000E2576" w:rsidP="000E2576">
      <w:pPr>
        <w:pStyle w:val="TH"/>
      </w:pPr>
      <w:r w:rsidRPr="008711EA">
        <w:object w:dxaOrig="4845" w:dyaOrig="2565" w14:anchorId="4B6F88BA">
          <v:shape id="_x0000_i1029" type="#_x0000_t75" style="width:243.8pt;height:126.55pt" o:ole="" fillcolor="window">
            <v:imagedata r:id="rId20" o:title=""/>
          </v:shape>
          <o:OLEObject Type="Embed" ProgID="Word.Picture.8" ShapeID="_x0000_i1029" DrawAspect="Content" ObjectID="_1794139006"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170751998"/>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170751999"/>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170752000"/>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170752001"/>
      <w:bookmarkEnd w:id="561"/>
      <w:r w:rsidRPr="008711EA">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9pt;height:126.55pt" o:ole="" fillcolor="window">
            <v:imagedata r:id="rId22" o:title=""/>
          </v:shape>
          <o:OLEObject Type="Embed" ProgID="Word.Picture.8" ShapeID="_x0000_i1030" DrawAspect="Content" ObjectID="_1794139007"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170752002"/>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170752003"/>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170752004"/>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170752005"/>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170752006"/>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170752007"/>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4465096"/>
    <w:bookmarkStart w:id="675" w:name="_MON_1244465134"/>
    <w:bookmarkStart w:id="676" w:name="_MON_1244465139"/>
    <w:bookmarkStart w:id="677" w:name="_MON_1241945306"/>
    <w:bookmarkStart w:id="678" w:name="_MON_1241945352"/>
    <w:bookmarkStart w:id="679" w:name="_MON_1241945359"/>
    <w:bookmarkStart w:id="680" w:name="_MON_1241945418"/>
    <w:bookmarkStart w:id="681" w:name="_MON_1241945422"/>
    <w:bookmarkStart w:id="682" w:name="_MON_1241960130"/>
    <w:bookmarkEnd w:id="674"/>
    <w:bookmarkEnd w:id="675"/>
    <w:bookmarkEnd w:id="676"/>
    <w:bookmarkEnd w:id="677"/>
    <w:bookmarkEnd w:id="678"/>
    <w:bookmarkEnd w:id="679"/>
    <w:bookmarkEnd w:id="680"/>
    <w:bookmarkEnd w:id="681"/>
    <w:bookmarkEnd w:id="682"/>
    <w:bookmarkStart w:id="683" w:name="_MON_1244282110"/>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65pt;height:128.2pt" o:ole="" fillcolor="window">
            <v:imagedata r:id="rId24" o:title=""/>
          </v:shape>
          <o:OLEObject Type="Embed" ProgID="Word.Picture.8" ShapeID="_x0000_i1031" DrawAspect="Content" ObjectID="_1794139008"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27547E83" w14:textId="77777777" w:rsidR="00774B96" w:rsidRDefault="00774B96" w:rsidP="000E2576">
      <w:r>
        <w:t xml:space="preserve">If the </w:t>
      </w:r>
      <w:r>
        <w:rPr>
          <w:i/>
          <w:iCs/>
        </w:rPr>
        <w:t xml:space="preserve">Coarse UE Location </w:t>
      </w:r>
      <w:r>
        <w:t>IE is included in the INITIAL CONTEXT SETUP REQUEST message, the eNB may use it as specified in</w:t>
      </w:r>
      <w:r w:rsidRPr="003D5FA3">
        <w:t xml:space="preserve"> TS </w:t>
      </w:r>
      <w:r>
        <w:t>36.300</w:t>
      </w:r>
      <w:r w:rsidRPr="003D5FA3">
        <w:t> [1</w:t>
      </w:r>
      <w:r>
        <w:t>4</w:t>
      </w:r>
      <w:r w:rsidRPr="003D5FA3">
        <w:t>]</w:t>
      </w:r>
      <w:r>
        <w:t>.</w:t>
      </w:r>
    </w:p>
    <w:p w14:paraId="3B436AD4" w14:textId="5B56ADC0"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170752008"/>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11"/>
    <w:bookmarkStart w:id="704" w:name="_MON_1244465358"/>
    <w:bookmarkStart w:id="705" w:name="_MON_1244465373"/>
    <w:bookmarkStart w:id="706" w:name="_MON_1242717251"/>
    <w:bookmarkStart w:id="707" w:name="_MON_1242728927"/>
    <w:bookmarkEnd w:id="703"/>
    <w:bookmarkEnd w:id="704"/>
    <w:bookmarkEnd w:id="705"/>
    <w:bookmarkEnd w:id="706"/>
    <w:bookmarkEnd w:id="707"/>
    <w:bookmarkStart w:id="708" w:name="_MON_1244282130"/>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25pt;height:126.55pt" o:ole="" fillcolor="window">
            <v:imagedata r:id="rId26" o:title=""/>
          </v:shape>
          <o:OLEObject Type="Embed" ProgID="Word.Picture.8" ShapeID="_x0000_i1032" DrawAspect="Content" ObjectID="_1794139009"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170752009"/>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170752010"/>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170752011"/>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170752012"/>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389839"/>
    <w:bookmarkStart w:id="775" w:name="_MON_1256475630"/>
    <w:bookmarkStart w:id="776" w:name="_MON_1256485939"/>
    <w:bookmarkStart w:id="777" w:name="_MON_1256486240"/>
    <w:bookmarkStart w:id="778" w:name="_MON_1256558969"/>
    <w:bookmarkStart w:id="779" w:name="_MON_1256567351"/>
    <w:bookmarkEnd w:id="774"/>
    <w:bookmarkEnd w:id="775"/>
    <w:bookmarkEnd w:id="776"/>
    <w:bookmarkEnd w:id="777"/>
    <w:bookmarkEnd w:id="778"/>
    <w:bookmarkEnd w:id="779"/>
    <w:bookmarkStart w:id="780" w:name="_MON_1256069580"/>
    <w:bookmarkEnd w:id="780"/>
    <w:p w14:paraId="33517FD1" w14:textId="77777777" w:rsidR="000E2576" w:rsidRPr="008711EA" w:rsidRDefault="000E2576" w:rsidP="000E2576">
      <w:pPr>
        <w:pStyle w:val="TH"/>
      </w:pPr>
      <w:r w:rsidRPr="008711EA">
        <w:object w:dxaOrig="4845" w:dyaOrig="2565" w14:anchorId="43D4E0EB">
          <v:shape id="_x0000_i1033" type="#_x0000_t75" style="width:243.8pt;height:126.55pt" o:ole="" fillcolor="window">
            <v:imagedata r:id="rId28" o:title=""/>
          </v:shape>
          <o:OLEObject Type="Embed" ProgID="Word.Picture.8" ShapeID="_x0000_i1033" DrawAspect="Content" ObjectID="_1794139010"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170752013"/>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170752014"/>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170752015"/>
      <w:bookmarkEnd w:id="814"/>
      <w:r w:rsidRPr="008711EA">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69.45pt;height:128.2pt" o:ole="" fillcolor="window">
            <v:imagedata r:id="rId30" o:title=""/>
          </v:shape>
          <o:OLEObject Type="Embed" ProgID="Word.Picture.8" ShapeID="_x0000_i1034" DrawAspect="Content" ObjectID="_1794139011"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170752016"/>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170752017"/>
      <w:bookmarkEnd w:id="848"/>
      <w:r w:rsidRPr="008711EA">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170752018"/>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170752019"/>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55864020"/>
    <w:bookmarkStart w:id="897" w:name="_MON_1255864033"/>
    <w:bookmarkStart w:id="898" w:name="_MON_1263285313"/>
    <w:bookmarkStart w:id="899" w:name="_MON_1263285325"/>
    <w:bookmarkStart w:id="900" w:name="_MON_1263285353"/>
    <w:bookmarkStart w:id="901" w:name="_MON_1263285405"/>
    <w:bookmarkEnd w:id="896"/>
    <w:bookmarkEnd w:id="897"/>
    <w:bookmarkEnd w:id="898"/>
    <w:bookmarkEnd w:id="899"/>
    <w:bookmarkEnd w:id="900"/>
    <w:bookmarkEnd w:id="901"/>
    <w:bookmarkStart w:id="902" w:name="_MON_1255863908"/>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45pt;height:128.2pt" o:ole="" fillcolor="window">
            <v:imagedata r:id="rId32" o:title=""/>
          </v:shape>
          <o:OLEObject Type="Embed" ProgID="Word.Picture.8" ShapeID="_x0000_i1035" DrawAspect="Content" ObjectID="_1794139012"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170752020"/>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45pt;height:128.2pt" o:ole="" fillcolor="window">
            <v:imagedata r:id="rId34" o:title=""/>
          </v:shape>
          <o:OLEObject Type="Embed" ProgID="Word.Picture.8" ShapeID="_x0000_i1036" DrawAspect="Content" ObjectID="_1794139013"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170752021"/>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170752022"/>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170752023"/>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170752024"/>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25pt;height:126.55pt" o:ole="" fillcolor="window">
            <v:imagedata r:id="rId36" o:title=""/>
          </v:shape>
          <o:OLEObject Type="Embed" ProgID="Word.Picture.8" ShapeID="_x0000_i1037" DrawAspect="Content" ObjectID="_1794139014"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170752025"/>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170752026"/>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170752027"/>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170752028"/>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170752029"/>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25pt;height:126.55pt" o:ole="" fillcolor="window">
            <v:imagedata r:id="rId38" o:title=""/>
          </v:shape>
          <o:OLEObject Type="Embed" ProgID="Word.Picture.8" ShapeID="_x0000_i1038" DrawAspect="Content" ObjectID="_1794139015"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170752030"/>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170752031"/>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170752032"/>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170752033"/>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170752034"/>
      <w:bookmarkEnd w:id="1134"/>
      <w:r w:rsidRPr="008711EA">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69.45pt;height:128.2pt" o:ole="" fillcolor="window">
            <v:imagedata r:id="rId40" o:title=""/>
          </v:shape>
          <o:OLEObject Type="Embed" ProgID="Word.Picture.8" ShapeID="_x0000_i1039" DrawAspect="Content" ObjectID="_1794139016"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170752035"/>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170752036"/>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170752037"/>
      <w:bookmarkEnd w:id="1183"/>
      <w:r w:rsidRPr="008711EA">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69.45pt;height:128.2pt" o:ole="" fillcolor="window">
            <v:imagedata r:id="rId42" o:title=""/>
          </v:shape>
          <o:OLEObject Type="Embed" ProgID="Word.Picture.8" ShapeID="_x0000_i1040" DrawAspect="Content" ObjectID="_1794139017"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170752038"/>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69.45pt;height:128.2pt" o:ole="" fillcolor="window">
            <v:imagedata r:id="rId44" o:title=""/>
          </v:shape>
          <o:OLEObject Type="Embed" ProgID="Word.Picture.8" ShapeID="_x0000_i1041" DrawAspect="Content" ObjectID="_1794139018"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170752039"/>
      <w:bookmarkEnd w:id="1219"/>
      <w:r w:rsidRPr="008711EA">
        <w:rPr>
          <w:lang w:eastAsia="zh-CN"/>
        </w:rPr>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170752040"/>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170752041"/>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65pt;height:128.2pt" o:ole="" fillcolor="window">
            <v:imagedata r:id="rId46" o:title=""/>
          </v:shape>
          <o:OLEObject Type="Embed" ProgID="Word.Picture.8" ShapeID="_x0000_i1042" DrawAspect="Content" ObjectID="_1794139019"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243A7906" w14:textId="25E96B29" w:rsidR="00774B96" w:rsidRPr="008711EA" w:rsidRDefault="00774B96" w:rsidP="00033C5A">
      <w:r>
        <w:t xml:space="preserve">If the </w:t>
      </w:r>
      <w:r>
        <w:rPr>
          <w:i/>
          <w:iCs/>
        </w:rPr>
        <w:t xml:space="preserve">Coarse UE Location </w:t>
      </w:r>
      <w:r>
        <w:t>IE is included in the CONNECTION ESTABLISHMENT INDICATION message, the eNB may use it as specified in</w:t>
      </w:r>
      <w:r w:rsidRPr="003D5FA3">
        <w:t xml:space="preserve"> TS </w:t>
      </w:r>
      <w:r>
        <w:t>36.300</w:t>
      </w:r>
      <w:r w:rsidRPr="003D5FA3">
        <w:t> [1</w:t>
      </w:r>
      <w:r>
        <w:t>4</w:t>
      </w:r>
      <w:r w:rsidRPr="003D5FA3">
        <w:t>]</w:t>
      </w:r>
      <w:r>
        <w:t>.</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170752042"/>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170752043"/>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170752044"/>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170752045"/>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170752046"/>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69.45pt;height:128.2pt" o:ole="" fillcolor="window">
            <v:imagedata r:id="rId48" o:title=""/>
          </v:shape>
          <o:OLEObject Type="Embed" ProgID="Word.Picture.8" ShapeID="_x0000_i1043" DrawAspect="Content" ObjectID="_1794139020"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170752047"/>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170752048"/>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170752049"/>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170752050"/>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170752051"/>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69.45pt;height:128.2pt" o:ole="" fillcolor="window">
            <v:imagedata r:id="rId50" o:title=""/>
          </v:shape>
          <o:OLEObject Type="Embed" ProgID="Word.Picture.8" ShapeID="_x0000_i1044" DrawAspect="Content" ObjectID="_1794139021"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170752052"/>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170752053"/>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170752054"/>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170752055"/>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170752056"/>
      <w:bookmarkEnd w:id="1496"/>
      <w:r w:rsidRPr="008711EA">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65pt;height:128.2pt" o:ole="" fillcolor="window">
            <v:imagedata r:id="rId52" o:title=""/>
          </v:shape>
          <o:OLEObject Type="Embed" ProgID="Word.Picture.8" ShapeID="_x0000_i1045" DrawAspect="Content" ObjectID="_1794139022"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170752057"/>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170752058"/>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170752059"/>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170752060"/>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170752061"/>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65pt;height:128.2pt" o:ole="" fillcolor="window">
            <v:imagedata r:id="rId54" o:title=""/>
          </v:shape>
          <o:OLEObject Type="Embed" ProgID="Word.Picture.8" ShapeID="_x0000_i1046" DrawAspect="Content" ObjectID="_1794139023"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170752062"/>
      <w:bookmarkEnd w:id="1596"/>
      <w:r w:rsidRPr="008711EA">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170752063"/>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170752064"/>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170752065"/>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170752066"/>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170752067"/>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65pt;height:125.45pt" o:ole="">
            <v:imagedata r:id="rId56" o:title=""/>
          </v:shape>
          <o:OLEObject Type="Embed" ProgID="Word.Picture.8" ShapeID="_x0000_i1047" DrawAspect="Content" ObjectID="_1794139024"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170752068"/>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65pt;height:125.45pt" o:ole="">
            <v:imagedata r:id="rId58" o:title=""/>
          </v:shape>
          <o:OLEObject Type="Embed" ProgID="Word.Picture.8" ShapeID="_x0000_i1048" DrawAspect="Content" ObjectID="_1794139025"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170752069"/>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170752070"/>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170752071"/>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170752072"/>
      <w:bookmarkEnd w:id="1761"/>
      <w:r w:rsidRPr="008711EA">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65pt;height:125.45pt" o:ole="">
            <v:imagedata r:id="rId60" o:title=""/>
          </v:shape>
          <o:OLEObject Type="Embed" ProgID="Word.Picture.8" ShapeID="_x0000_i1049" DrawAspect="Content" ObjectID="_1794139026"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170752073"/>
      <w:bookmarkEnd w:id="1793"/>
      <w:r w:rsidRPr="008711EA">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368417558"/>
    <w:bookmarkEnd w:id="1799"/>
    <w:bookmarkStart w:id="1800" w:name="_MON_129584546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65pt;height:125.45pt" o:ole="">
            <v:imagedata r:id="rId62" o:title=""/>
          </v:shape>
          <o:OLEObject Type="Embed" ProgID="Word.Picture.8" ShapeID="_x0000_i1050" DrawAspect="Content" ObjectID="_1794139027"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170752074"/>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170752075"/>
      <w:bookmarkEnd w:id="1818"/>
      <w:r w:rsidRPr="008711EA">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170752076"/>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170752077"/>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65pt;height:89.45pt" o:ole="">
            <v:imagedata r:id="rId64" o:title=""/>
          </v:shape>
          <o:OLEObject Type="Embed" ProgID="Word.Picture.8" ShapeID="_x0000_i1051" DrawAspect="Content" ObjectID="_1794139028"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170752078"/>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170752079"/>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170752080"/>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170752081"/>
      <w:bookmarkEnd w:id="1916"/>
      <w:r w:rsidRPr="008711EA">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8pt;height:112.35pt" o:ole="">
            <v:imagedata r:id="rId66" o:title=""/>
          </v:shape>
          <o:OLEObject Type="Embed" ProgID="Word.Picture.8" ShapeID="_x0000_i1052" DrawAspect="Content" ObjectID="_1794139029"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170752082"/>
      <w:bookmarkEnd w:id="1944"/>
      <w:r w:rsidRPr="008711EA">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65pt;height:112.35pt" o:ole="">
            <v:imagedata r:id="rId68" o:title=""/>
          </v:shape>
          <o:OLEObject Type="Embed" ProgID="Word.Picture.8" ShapeID="_x0000_i1053" DrawAspect="Content" ObjectID="_1794139030"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170752083"/>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170752084"/>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170752085"/>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170752086"/>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52756886"/>
    <w:bookmarkStart w:id="2018" w:name="_MON_1256027099"/>
    <w:bookmarkEnd w:id="2017"/>
    <w:bookmarkEnd w:id="2018"/>
    <w:bookmarkStart w:id="2019" w:name="_MON_1288780381"/>
    <w:bookmarkEnd w:id="2019"/>
    <w:p w14:paraId="28622B46" w14:textId="77777777" w:rsidR="000E2576" w:rsidRPr="008711EA" w:rsidRDefault="000E2576" w:rsidP="000E2576">
      <w:pPr>
        <w:pStyle w:val="TH"/>
      </w:pPr>
      <w:r w:rsidRPr="008711EA">
        <w:object w:dxaOrig="4950" w:dyaOrig="2550" w14:anchorId="7F7ADAFD">
          <v:shape id="_x0000_i1054" type="#_x0000_t75" style="width:247.65pt;height:128.2pt" o:ole="" fillcolor="window">
            <v:imagedata r:id="rId70" o:title=""/>
          </v:shape>
          <o:OLEObject Type="Embed" ProgID="Word.Picture.8" ShapeID="_x0000_i1054" DrawAspect="Content" ObjectID="_1794139031"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170752087"/>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170752088"/>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170752089"/>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170752090"/>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170752091"/>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65pt;height:102pt" o:ole="">
            <v:imagedata r:id="rId72" o:title=""/>
          </v:shape>
          <o:OLEObject Type="Embed" ProgID="Word.Picture.8" ShapeID="_x0000_i1055" DrawAspect="Content" ObjectID="_1794139032"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170752092"/>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170752093"/>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170752094"/>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170752095"/>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170752096"/>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65pt;height:102pt" o:ole="">
            <v:imagedata r:id="rId74" o:title=""/>
          </v:shape>
          <o:OLEObject Type="Embed" ProgID="Word.Picture.8" ShapeID="_x0000_i1056" DrawAspect="Content" ObjectID="_1794139033"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170752097"/>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170752098"/>
      <w:bookmarkEnd w:id="2201"/>
      <w:r w:rsidRPr="008711EA">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170752099"/>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170752100"/>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170752101"/>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65pt;height:100.35pt" o:ole="">
            <v:imagedata r:id="rId76" o:title=""/>
          </v:shape>
          <o:OLEObject Type="Embed" ProgID="Word.Picture.8" ShapeID="_x0000_i1057" DrawAspect="Content" ObjectID="_1794139034"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170752102"/>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170752103"/>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170752104"/>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170752105"/>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65pt;height:102pt" o:ole="">
            <v:imagedata r:id="rId78" o:title=""/>
          </v:shape>
          <o:OLEObject Type="Embed" ProgID="Word.Picture.8" ShapeID="_x0000_i1058" DrawAspect="Content" ObjectID="_1794139035"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170752106"/>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170752107"/>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170752108"/>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170752109"/>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170752110"/>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65pt;height:102pt" o:ole="">
            <v:imagedata r:id="rId80" o:title=""/>
          </v:shape>
          <o:OLEObject Type="Embed" ProgID="Word.Picture.8" ShapeID="_x0000_i1059" DrawAspect="Content" ObjectID="_1794139036"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170752111"/>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170752112"/>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170752113"/>
      <w:bookmarkEnd w:id="2408"/>
      <w:r w:rsidRPr="008711EA">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170752114"/>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170752115"/>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97"/>
    <w:bookmarkStart w:id="2457" w:name="_MON_1244465388"/>
    <w:bookmarkStart w:id="2458" w:name="_MON_1244465455"/>
    <w:bookmarkStart w:id="2459" w:name="_MON_1244269763"/>
    <w:bookmarkEnd w:id="2456"/>
    <w:bookmarkEnd w:id="2457"/>
    <w:bookmarkEnd w:id="2458"/>
    <w:bookmarkEnd w:id="2459"/>
    <w:bookmarkStart w:id="2460" w:name="_MON_1244269790"/>
    <w:bookmarkEnd w:id="2460"/>
    <w:p w14:paraId="60B9C701" w14:textId="77777777" w:rsidR="000E2576" w:rsidRPr="008711EA" w:rsidRDefault="000E2576" w:rsidP="000E2576">
      <w:pPr>
        <w:pStyle w:val="TH"/>
      </w:pPr>
      <w:r w:rsidRPr="008711EA">
        <w:object w:dxaOrig="5220" w:dyaOrig="2565" w14:anchorId="0258969E">
          <v:shape id="_x0000_i1060" type="#_x0000_t75" style="width:261.25pt;height:126.55pt" o:ole="" fillcolor="window">
            <v:imagedata r:id="rId82" o:title=""/>
          </v:shape>
          <o:OLEObject Type="Embed" ProgID="Word.Picture.8" ShapeID="_x0000_i1060" DrawAspect="Content" ObjectID="_1794139037"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170752116"/>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170752117"/>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170752118"/>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170752119"/>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170752120"/>
      <w:bookmarkEnd w:id="2526"/>
      <w:r w:rsidRPr="008711EA">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170752121"/>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470"/>
    <w:bookmarkStart w:id="2559" w:name="_MON_1244465560"/>
    <w:bookmarkStart w:id="2560" w:name="_MON_1244465569"/>
    <w:bookmarkStart w:id="2561" w:name="_MON_1244269848"/>
    <w:bookmarkStart w:id="2562" w:name="_MON_1244269871"/>
    <w:bookmarkEnd w:id="2558"/>
    <w:bookmarkEnd w:id="2559"/>
    <w:bookmarkEnd w:id="2560"/>
    <w:bookmarkEnd w:id="2561"/>
    <w:bookmarkEnd w:id="2562"/>
    <w:bookmarkStart w:id="2563" w:name="_MON_1244269877"/>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25pt;height:126.55pt" o:ole="" fillcolor="window">
            <v:imagedata r:id="rId84" o:title=""/>
          </v:shape>
          <o:OLEObject Type="Embed" ProgID="Word.Picture.8" ShapeID="_x0000_i1061" DrawAspect="Content" ObjectID="_1794139038"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22410706" w14:textId="503EC01D" w:rsidR="00774B96" w:rsidRPr="008711EA" w:rsidRDefault="00774B96" w:rsidP="006A5594">
      <w:r>
        <w:t xml:space="preserve">If the </w:t>
      </w:r>
      <w:r>
        <w:rPr>
          <w:i/>
          <w:iCs/>
        </w:rPr>
        <w:t>Coarse UE Location Requested</w:t>
      </w:r>
      <w:r>
        <w:t xml:space="preserve"> IE is included in the INITIAL UE MESSAGE message, the MME shall, if supported, consider that the eNB has requested the coarse UE location information.</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170752122"/>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464741"/>
    <w:bookmarkStart w:id="2582" w:name="_MON_1244465580"/>
    <w:bookmarkStart w:id="2583" w:name="_MON_1244465686"/>
    <w:bookmarkEnd w:id="2581"/>
    <w:bookmarkEnd w:id="2582"/>
    <w:bookmarkEnd w:id="2583"/>
    <w:bookmarkStart w:id="2584" w:name="_MON_1244269909"/>
    <w:bookmarkEnd w:id="2584"/>
    <w:p w14:paraId="58D19EDB" w14:textId="77777777" w:rsidR="000E2576" w:rsidRPr="008711EA" w:rsidRDefault="000E2576" w:rsidP="000E2576">
      <w:pPr>
        <w:pStyle w:val="TH"/>
      </w:pPr>
      <w:r w:rsidRPr="008711EA">
        <w:object w:dxaOrig="5220" w:dyaOrig="2565" w14:anchorId="05363176">
          <v:shape id="_x0000_i1062" type="#_x0000_t75" style="width:261.25pt;height:126.55pt" o:ole="" fillcolor="window">
            <v:imagedata r:id="rId86" o:title=""/>
          </v:shape>
          <o:OLEObject Type="Embed" ProgID="Word.Picture.8" ShapeID="_x0000_i1062" DrawAspect="Content" ObjectID="_1794139039"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321C3185" w14:textId="54E0B5D3" w:rsidR="00774B96" w:rsidRPr="008711EA" w:rsidRDefault="00774B96" w:rsidP="00033C5A">
      <w:r>
        <w:t xml:space="preserve">If the </w:t>
      </w:r>
      <w:r>
        <w:rPr>
          <w:i/>
          <w:iCs/>
        </w:rPr>
        <w:t xml:space="preserve">Coarse UE Location </w:t>
      </w:r>
      <w:r>
        <w:t>IE is included in the DOWNLINK NAS TRANSPORT message, the eNB may use it as specified in</w:t>
      </w:r>
      <w:r w:rsidRPr="003D5FA3">
        <w:t xml:space="preserve"> TS </w:t>
      </w:r>
      <w:r>
        <w:t>36.300</w:t>
      </w:r>
      <w:r w:rsidRPr="003D5FA3">
        <w:t> [1</w:t>
      </w:r>
      <w:r>
        <w:t>4</w:t>
      </w:r>
      <w:r w:rsidRPr="003D5FA3">
        <w:t>]</w:t>
      </w:r>
      <w:r>
        <w:t>.</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170752123"/>
      <w:bookmarkEnd w:id="2586"/>
      <w:r w:rsidRPr="008711EA">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269971"/>
    <w:bookmarkStart w:id="2603" w:name="_MON_1244464699"/>
    <w:bookmarkEnd w:id="2602"/>
    <w:bookmarkEnd w:id="2603"/>
    <w:bookmarkStart w:id="2604" w:name="_MON_1244465746"/>
    <w:bookmarkEnd w:id="2604"/>
    <w:p w14:paraId="2CA436BC" w14:textId="77777777" w:rsidR="000E2576" w:rsidRPr="008711EA" w:rsidRDefault="000E2576" w:rsidP="000E2576">
      <w:pPr>
        <w:pStyle w:val="TH"/>
      </w:pPr>
      <w:r w:rsidRPr="008711EA">
        <w:object w:dxaOrig="5220" w:dyaOrig="2565" w14:anchorId="0B141EDD">
          <v:shape id="_x0000_i1063" type="#_x0000_t75" style="width:261.25pt;height:126.55pt" o:ole="" fillcolor="window">
            <v:imagedata r:id="rId88" o:title=""/>
          </v:shape>
          <o:OLEObject Type="Embed" ProgID="Word.Picture.8" ShapeID="_x0000_i1063" DrawAspect="Content" ObjectID="_1794139040"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170752124"/>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5898092"/>
    <w:bookmarkStart w:id="2623" w:name="_MON_1256311635"/>
    <w:bookmarkStart w:id="2624" w:name="_MON_1256574052"/>
    <w:bookmarkStart w:id="2625" w:name="_MON_1254748609"/>
    <w:bookmarkEnd w:id="2622"/>
    <w:bookmarkEnd w:id="2623"/>
    <w:bookmarkEnd w:id="2624"/>
    <w:bookmarkEnd w:id="2625"/>
    <w:bookmarkStart w:id="2626" w:name="_MON_1254748625"/>
    <w:bookmarkEnd w:id="2626"/>
    <w:p w14:paraId="47196399" w14:textId="77777777" w:rsidR="000E2576" w:rsidRPr="008711EA" w:rsidRDefault="000E2576" w:rsidP="000E2576">
      <w:pPr>
        <w:pStyle w:val="TH"/>
      </w:pPr>
      <w:r w:rsidRPr="008711EA">
        <w:object w:dxaOrig="5220" w:dyaOrig="2565" w14:anchorId="1DF0B118">
          <v:shape id="_x0000_i1064" type="#_x0000_t75" style="width:261.25pt;height:126.55pt" o:ole="" fillcolor="window">
            <v:imagedata r:id="rId90" o:title=""/>
          </v:shape>
          <o:OLEObject Type="Embed" ProgID="Word.Picture.8" ShapeID="_x0000_i1064" DrawAspect="Content" ObjectID="_1794139041"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170752125"/>
      <w:bookmarkEnd w:id="2628"/>
      <w:r w:rsidRPr="008711EA">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25pt;height:126.55pt" o:ole="" fillcolor="window">
            <v:imagedata r:id="rId92" o:title=""/>
          </v:shape>
          <o:OLEObject Type="Embed" ProgID="Word.Picture.8" ShapeID="_x0000_i1065" DrawAspect="Content" ObjectID="_1794139042"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170752126"/>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25pt;height:126.55pt" o:ole="" fillcolor="window">
            <v:imagedata r:id="rId94" o:title=""/>
          </v:shape>
          <o:OLEObject Type="Embed" ProgID="Word.Picture.8" ShapeID="_x0000_i1066" DrawAspect="Content" ObjectID="_1794139043"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170752127"/>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170752128"/>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170752129"/>
      <w:bookmarkEnd w:id="2696"/>
      <w:r w:rsidRPr="008711EA">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170752130"/>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170752131"/>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170752132"/>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170752133"/>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4.35pt;height:175.65pt" o:ole="" fillcolor="window">
            <v:imagedata r:id="rId96" o:title=""/>
          </v:shape>
          <o:OLEObject Type="Embed" ProgID="Word.Picture.8" ShapeID="_x0000_i1067" DrawAspect="Content" ObjectID="_1794139044"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170752134"/>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4.35pt;height:175.65pt" o:ole="" fillcolor="window">
            <v:imagedata r:id="rId98" o:title=""/>
          </v:shape>
          <o:OLEObject Type="Embed" ProgID="Word.Picture.8" ShapeID="_x0000_i1068" DrawAspect="Content" ObjectID="_1794139045"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170752135"/>
      <w:bookmarkEnd w:id="2800"/>
      <w:r w:rsidRPr="008711EA">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170752136"/>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170752137"/>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170752138"/>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170752139"/>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170752140"/>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170752141"/>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4.35pt;height:81.8pt" o:ole="" fillcolor="window">
            <v:imagedata r:id="rId100" o:title=""/>
          </v:shape>
          <o:OLEObject Type="Embed" ProgID="Word.Picture.8" ShapeID="_x0000_i1069" DrawAspect="Content" ObjectID="_1794139046"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4.35pt;height:84.55pt" o:ole="" fillcolor="window">
            <v:imagedata r:id="rId102" o:title=""/>
          </v:shape>
          <o:OLEObject Type="Embed" ProgID="Word.Picture.8" ShapeID="_x0000_i1070" DrawAspect="Content" ObjectID="_1794139047"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170752142"/>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170752143"/>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170752144"/>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170752145"/>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8pt;height:112.35pt" o:ole="">
            <v:imagedata r:id="rId104" o:title=""/>
          </v:shape>
          <o:OLEObject Type="Embed" ProgID="Word.Picture.8" ShapeID="_x0000_i1071" DrawAspect="Content" ObjectID="_1794139048"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170752146"/>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8pt;height:112.35pt" o:ole="">
            <v:imagedata r:id="rId106" o:title=""/>
          </v:shape>
          <o:OLEObject Type="Embed" ProgID="Word.Picture.8" ShapeID="_x0000_i1072" DrawAspect="Content" ObjectID="_1794139049"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170752147"/>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170752148"/>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170752149"/>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170752150"/>
      <w:bookmarkEnd w:id="3048"/>
      <w:r w:rsidRPr="008711EA">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67437980"/>
    <w:bookmarkStart w:id="3065" w:name="_MON_1267532068"/>
    <w:bookmarkStart w:id="3066" w:name="_MON_1267532185"/>
    <w:bookmarkStart w:id="3067" w:name="_MON_1267532888"/>
    <w:bookmarkStart w:id="3068" w:name="_MON_1267970107"/>
    <w:bookmarkStart w:id="3069" w:name="_MON_1270983463"/>
    <w:bookmarkStart w:id="3070" w:name="_MON_1271829508"/>
    <w:bookmarkStart w:id="3071" w:name="_MON_1271829547"/>
    <w:bookmarkStart w:id="3072" w:name="_MON_1271829590"/>
    <w:bookmarkStart w:id="3073" w:name="_MON_1271830383"/>
    <w:bookmarkStart w:id="3074" w:name="_MON_1271831639"/>
    <w:bookmarkStart w:id="3075" w:name="_MON_1274530850"/>
    <w:bookmarkStart w:id="3076" w:name="_MON_1262153870"/>
    <w:bookmarkStart w:id="3077" w:name="_MON_1262154389"/>
    <w:bookmarkStart w:id="3078" w:name="_MON_1262154417"/>
    <w:bookmarkStart w:id="3079" w:name="_MON_1262154427"/>
    <w:bookmarkStart w:id="3080" w:name="_MON_1262154434"/>
    <w:bookmarkStart w:id="3081" w:name="_MON_1262154467"/>
    <w:bookmarkStart w:id="3082" w:name="_MON_1262155070"/>
    <w:bookmarkStart w:id="3083" w:name="_MON_1263370054"/>
    <w:bookmarkStart w:id="3084" w:name="_MON_1267437849"/>
    <w:bookmarkStart w:id="3085" w:name="_MON_1267437947"/>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67437950"/>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2pt;height:114pt" o:ole="">
            <v:imagedata r:id="rId108" o:title=""/>
          </v:shape>
          <o:OLEObject Type="Embed" ProgID="Word.Picture.8" ShapeID="_x0000_i1073" DrawAspect="Content" ObjectID="_1794139050"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170752151"/>
      <w:bookmarkEnd w:id="3088"/>
      <w:r w:rsidRPr="008711EA">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30393"/>
    <w:bookmarkStart w:id="3105" w:name="_MON_1271831641"/>
    <w:bookmarkStart w:id="3106" w:name="_MON_1274530856"/>
    <w:bookmarkEnd w:id="3104"/>
    <w:bookmarkEnd w:id="3105"/>
    <w:bookmarkEnd w:id="3106"/>
    <w:bookmarkStart w:id="3107" w:name="_MON_1271829633"/>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2pt;height:114pt" o:ole="">
            <v:imagedata r:id="rId110" o:title=""/>
          </v:shape>
          <o:OLEObject Type="Embed" ProgID="Word.Picture.8" ShapeID="_x0000_i1074" DrawAspect="Content" ObjectID="_1794139051"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170752152"/>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170752153"/>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170752154"/>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170752155"/>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30420"/>
    <w:bookmarkStart w:id="3174" w:name="_MON_1271831642"/>
    <w:bookmarkStart w:id="3175" w:name="_MON_1274530862"/>
    <w:bookmarkStart w:id="3176" w:name="_MON_1271829682"/>
    <w:bookmarkStart w:id="3177" w:name="_MON_1271829710"/>
    <w:bookmarkEnd w:id="3173"/>
    <w:bookmarkEnd w:id="3174"/>
    <w:bookmarkEnd w:id="3175"/>
    <w:bookmarkEnd w:id="3176"/>
    <w:bookmarkEnd w:id="3177"/>
    <w:bookmarkStart w:id="3178" w:name="_MON_1271830277"/>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2pt;height:114pt" o:ole="">
            <v:imagedata r:id="rId112" o:title=""/>
          </v:shape>
          <o:OLEObject Type="Embed" ProgID="Word.Picture.8" ShapeID="_x0000_i1075" DrawAspect="Content" ObjectID="_1794139052"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170752156"/>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1643"/>
    <w:bookmarkEnd w:id="3196"/>
    <w:bookmarkStart w:id="3197" w:name="_MON_1271830451"/>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2pt;height:114pt" o:ole="">
            <v:imagedata r:id="rId114" o:title=""/>
          </v:shape>
          <o:OLEObject Type="Embed" ProgID="Word.Picture.8" ShapeID="_x0000_i1076" DrawAspect="Content" ObjectID="_1794139053"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170752157"/>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170752158"/>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170752159"/>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170752160"/>
      <w:bookmarkEnd w:id="3247"/>
      <w:r w:rsidRPr="008711EA">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25pt;height:126.55pt" o:ole="" fillcolor="window">
            <v:imagedata r:id="rId116" o:title=""/>
          </v:shape>
          <o:OLEObject Type="Embed" ProgID="Word.Picture.8" ShapeID="_x0000_i1077" DrawAspect="Content" ObjectID="_1794139054"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170752161"/>
      <w:bookmarkEnd w:id="3265"/>
      <w:r w:rsidRPr="008711EA">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170752162"/>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170752163"/>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170752164"/>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80851862"/>
    <w:bookmarkEnd w:id="3329"/>
    <w:bookmarkStart w:id="3330" w:name="_MON_1266398133"/>
    <w:bookmarkEnd w:id="3330"/>
    <w:p w14:paraId="2C170F27" w14:textId="77777777" w:rsidR="000E2576" w:rsidRPr="008711EA" w:rsidRDefault="000E2576" w:rsidP="000E2576">
      <w:pPr>
        <w:pStyle w:val="TH"/>
      </w:pPr>
      <w:r w:rsidRPr="008711EA">
        <w:object w:dxaOrig="5220" w:dyaOrig="2565" w14:anchorId="72B1E85C">
          <v:shape id="_x0000_i1078" type="#_x0000_t75" style="width:261.25pt;height:126.55pt" o:ole="" fillcolor="window">
            <v:imagedata r:id="rId118" o:title=""/>
          </v:shape>
          <o:OLEObject Type="Embed" ProgID="Word.Picture.8" ShapeID="_x0000_i1078" DrawAspect="Content" ObjectID="_1794139055"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170752165"/>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48" w:name="_CR8_8"/>
      <w:bookmarkStart w:id="3349" w:name="_Toc20953506"/>
      <w:bookmarkStart w:id="3350" w:name="_Toc29390683"/>
      <w:bookmarkStart w:id="3351" w:name="_Toc36551420"/>
      <w:bookmarkStart w:id="3352" w:name="_Toc45831631"/>
      <w:bookmarkStart w:id="3353" w:name="_Toc51762584"/>
      <w:bookmarkStart w:id="3354" w:name="_Toc64381636"/>
      <w:bookmarkStart w:id="3355" w:name="_Toc73964154"/>
      <w:bookmarkStart w:id="3356" w:name="_Toc88646762"/>
      <w:bookmarkStart w:id="3357" w:name="_Toc97882711"/>
      <w:bookmarkStart w:id="3358" w:name="_Toc98531286"/>
      <w:bookmarkStart w:id="3359" w:name="_Toc105517358"/>
      <w:bookmarkStart w:id="3360" w:name="_Toc106108249"/>
      <w:bookmarkStart w:id="3361" w:name="_Toc113656834"/>
      <w:bookmarkStart w:id="3362" w:name="_Toc114052053"/>
      <w:bookmarkStart w:id="3363" w:name="_Toc170752166"/>
      <w:bookmarkEnd w:id="3348"/>
      <w:r w:rsidRPr="008711EA">
        <w:t>8.8</w:t>
      </w:r>
      <w:r w:rsidRPr="008711EA">
        <w:tab/>
        <w:t>S1 CDMA2000 Tunnelling Procedures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8ED2905" w14:textId="77777777" w:rsidR="000E2576" w:rsidRPr="008711EA" w:rsidRDefault="000E2576" w:rsidP="000E2576">
      <w:pPr>
        <w:pStyle w:val="Heading3"/>
      </w:pPr>
      <w:bookmarkStart w:id="3364" w:name="_CR8_8_1"/>
      <w:bookmarkStart w:id="3365" w:name="_Toc20953507"/>
      <w:bookmarkStart w:id="3366" w:name="_Toc29390684"/>
      <w:bookmarkStart w:id="3367" w:name="_Toc36551421"/>
      <w:bookmarkStart w:id="3368" w:name="_Toc45831632"/>
      <w:bookmarkStart w:id="3369" w:name="_Toc51762585"/>
      <w:bookmarkStart w:id="3370" w:name="_Toc64381637"/>
      <w:bookmarkStart w:id="3371" w:name="_Toc73964155"/>
      <w:bookmarkStart w:id="3372" w:name="_Toc88646763"/>
      <w:bookmarkStart w:id="3373" w:name="_Toc97882712"/>
      <w:bookmarkStart w:id="3374" w:name="_Toc98531287"/>
      <w:bookmarkStart w:id="3375" w:name="_Toc105517359"/>
      <w:bookmarkStart w:id="3376" w:name="_Toc106108250"/>
      <w:bookmarkStart w:id="3377" w:name="_Toc113656835"/>
      <w:bookmarkStart w:id="3378" w:name="_Toc114052054"/>
      <w:bookmarkStart w:id="3379" w:name="_Toc170752167"/>
      <w:bookmarkEnd w:id="3364"/>
      <w:r w:rsidRPr="008711EA">
        <w:t>8.8.1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80" w:name="_CR8_8_2"/>
      <w:bookmarkStart w:id="3381" w:name="_Toc20953508"/>
      <w:bookmarkStart w:id="3382" w:name="_Toc29390685"/>
      <w:bookmarkStart w:id="3383" w:name="_Toc36551422"/>
      <w:bookmarkStart w:id="3384" w:name="_Toc45831633"/>
      <w:bookmarkStart w:id="3385" w:name="_Toc51762586"/>
      <w:bookmarkStart w:id="3386" w:name="_Toc64381638"/>
      <w:bookmarkStart w:id="3387" w:name="_Toc73964156"/>
      <w:bookmarkStart w:id="3388" w:name="_Toc88646764"/>
      <w:bookmarkStart w:id="3389" w:name="_Toc97882713"/>
      <w:bookmarkStart w:id="3390" w:name="_Toc98531288"/>
      <w:bookmarkStart w:id="3391" w:name="_Toc105517360"/>
      <w:bookmarkStart w:id="3392" w:name="_Toc106108251"/>
      <w:bookmarkStart w:id="3393" w:name="_Toc113656836"/>
      <w:bookmarkStart w:id="3394" w:name="_Toc114052055"/>
      <w:bookmarkStart w:id="3395" w:name="_Toc170752168"/>
      <w:bookmarkEnd w:id="3380"/>
      <w:r w:rsidRPr="008711EA">
        <w:t>8.8.2</w:t>
      </w:r>
      <w:r w:rsidRPr="008711EA">
        <w:tab/>
        <w:t>Successful Operations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E5CB5CE" w14:textId="77777777" w:rsidR="000E2576" w:rsidRPr="008711EA" w:rsidRDefault="000E2576" w:rsidP="000E2576">
      <w:pPr>
        <w:pStyle w:val="Heading4"/>
      </w:pPr>
      <w:bookmarkStart w:id="3396" w:name="_CR8_8_2_1"/>
      <w:bookmarkStart w:id="3397" w:name="_Toc20953509"/>
      <w:bookmarkStart w:id="3398" w:name="_Toc29390686"/>
      <w:bookmarkStart w:id="3399" w:name="_Toc36551423"/>
      <w:bookmarkStart w:id="3400" w:name="_Toc45831634"/>
      <w:bookmarkStart w:id="3401" w:name="_Toc51762587"/>
      <w:bookmarkStart w:id="3402" w:name="_Toc64381639"/>
      <w:bookmarkStart w:id="3403" w:name="_Toc73964157"/>
      <w:bookmarkStart w:id="3404" w:name="_Toc88646765"/>
      <w:bookmarkStart w:id="3405" w:name="_Toc97882714"/>
      <w:bookmarkStart w:id="3406" w:name="_Toc98531289"/>
      <w:bookmarkStart w:id="3407" w:name="_Toc105517361"/>
      <w:bookmarkStart w:id="3408" w:name="_Toc106108252"/>
      <w:bookmarkStart w:id="3409" w:name="_Toc113656837"/>
      <w:bookmarkStart w:id="3410" w:name="_Toc114052056"/>
      <w:bookmarkStart w:id="3411" w:name="_Toc170752169"/>
      <w:bookmarkEnd w:id="3396"/>
      <w:r w:rsidRPr="008711EA">
        <w:t>8.8.2.1</w:t>
      </w:r>
      <w:r w:rsidRPr="008711EA">
        <w:tab/>
        <w:t>Downlink S1 CDMA2000 Tunnelling</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5B77782" w14:textId="77777777" w:rsidR="000E2576" w:rsidRPr="008711EA" w:rsidRDefault="000E2576" w:rsidP="000E2576">
      <w:pPr>
        <w:pStyle w:val="TH"/>
      </w:pPr>
      <w:r w:rsidRPr="008711EA">
        <w:object w:dxaOrig="5220" w:dyaOrig="2565" w14:anchorId="2E2C16B9">
          <v:shape id="_x0000_i1079" type="#_x0000_t75" style="width:261.25pt;height:126.55pt" o:ole="" fillcolor="window">
            <v:imagedata r:id="rId120" o:title=""/>
          </v:shape>
          <o:OLEObject Type="Embed" ProgID="Word.Picture.8" ShapeID="_x0000_i1079" DrawAspect="Content" ObjectID="_1794139056" r:id="rId121"/>
        </w:object>
      </w:r>
    </w:p>
    <w:p w14:paraId="6A705745" w14:textId="77777777" w:rsidR="000E2576" w:rsidRPr="008711EA" w:rsidRDefault="000E2576" w:rsidP="000E2576">
      <w:pPr>
        <w:pStyle w:val="TF"/>
      </w:pPr>
      <w:bookmarkStart w:id="3412" w:name="_CRFigure8_8_2_11"/>
      <w:r w:rsidRPr="008711EA">
        <w:t xml:space="preserve">Figure </w:t>
      </w:r>
      <w:bookmarkEnd w:id="3412"/>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13" w:name="_CR8_8_2_2"/>
      <w:bookmarkStart w:id="3414" w:name="_Toc20953510"/>
      <w:bookmarkStart w:id="3415" w:name="_Toc29390687"/>
      <w:bookmarkStart w:id="3416" w:name="_Toc36551424"/>
      <w:bookmarkStart w:id="3417" w:name="_Toc45831635"/>
      <w:bookmarkStart w:id="3418" w:name="_Toc51762588"/>
      <w:bookmarkStart w:id="3419" w:name="_Toc64381640"/>
      <w:bookmarkStart w:id="3420" w:name="_Toc73964158"/>
      <w:bookmarkStart w:id="3421" w:name="_Toc88646766"/>
      <w:bookmarkStart w:id="3422" w:name="_Toc97882715"/>
      <w:bookmarkStart w:id="3423" w:name="_Toc98531290"/>
      <w:bookmarkStart w:id="3424" w:name="_Toc105517362"/>
      <w:bookmarkStart w:id="3425" w:name="_Toc106108253"/>
      <w:bookmarkStart w:id="3426" w:name="_Toc113656838"/>
      <w:bookmarkStart w:id="3427" w:name="_Toc114052057"/>
      <w:bookmarkStart w:id="3428" w:name="_Toc170752170"/>
      <w:bookmarkEnd w:id="3413"/>
      <w:r w:rsidRPr="008711EA">
        <w:t>8.8.2.2</w:t>
      </w:r>
      <w:r w:rsidRPr="008711EA">
        <w:tab/>
        <w:t>Uplink S1 CDMA2000 Tunnelling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D681F8D" w14:textId="77777777" w:rsidR="000E2576" w:rsidRPr="008711EA" w:rsidRDefault="000E2576" w:rsidP="000E2576">
      <w:pPr>
        <w:pStyle w:val="TH"/>
      </w:pPr>
      <w:r w:rsidRPr="008711EA">
        <w:object w:dxaOrig="5220" w:dyaOrig="2565" w14:anchorId="6C707013">
          <v:shape id="_x0000_i1080" type="#_x0000_t75" style="width:261.25pt;height:126.55pt" o:ole="" fillcolor="window">
            <v:imagedata r:id="rId122" o:title=""/>
          </v:shape>
          <o:OLEObject Type="Embed" ProgID="Word.Picture.8" ShapeID="_x0000_i1080" DrawAspect="Content" ObjectID="_1794139057" r:id="rId123"/>
        </w:object>
      </w:r>
    </w:p>
    <w:p w14:paraId="7E8F4507" w14:textId="77777777" w:rsidR="000E2576" w:rsidRPr="008711EA" w:rsidRDefault="000E2576" w:rsidP="000E2576">
      <w:pPr>
        <w:pStyle w:val="TF"/>
      </w:pPr>
      <w:bookmarkStart w:id="3429" w:name="_CRFigure8_8_2_21"/>
      <w:r w:rsidRPr="008711EA">
        <w:t xml:space="preserve">Figure </w:t>
      </w:r>
      <w:bookmarkEnd w:id="3429"/>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30" w:name="_CR8_8_3"/>
      <w:bookmarkStart w:id="3431" w:name="_Toc20953511"/>
      <w:bookmarkStart w:id="3432" w:name="_Toc29390688"/>
      <w:bookmarkStart w:id="3433" w:name="_Toc36551425"/>
      <w:bookmarkStart w:id="3434" w:name="_Toc45831636"/>
      <w:bookmarkStart w:id="3435" w:name="_Toc51762589"/>
      <w:bookmarkStart w:id="3436" w:name="_Toc64381641"/>
      <w:bookmarkStart w:id="3437" w:name="_Toc73964159"/>
      <w:bookmarkStart w:id="3438" w:name="_Toc88646767"/>
      <w:bookmarkStart w:id="3439" w:name="_Toc97882716"/>
      <w:bookmarkStart w:id="3440" w:name="_Toc98531291"/>
      <w:bookmarkStart w:id="3441" w:name="_Toc105517363"/>
      <w:bookmarkStart w:id="3442" w:name="_Toc106108254"/>
      <w:bookmarkStart w:id="3443" w:name="_Toc113656839"/>
      <w:bookmarkStart w:id="3444" w:name="_Toc114052058"/>
      <w:bookmarkStart w:id="3445" w:name="_Toc170752171"/>
      <w:bookmarkEnd w:id="3430"/>
      <w:r w:rsidRPr="008711EA">
        <w:t>8.8.3</w:t>
      </w:r>
      <w:r w:rsidRPr="008711EA">
        <w:tab/>
        <w:t>Unsuccessful Operation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46" w:name="_CR8_8_4"/>
      <w:bookmarkStart w:id="3447" w:name="_Toc20953512"/>
      <w:bookmarkStart w:id="3448" w:name="_Toc29390689"/>
      <w:bookmarkStart w:id="3449" w:name="_Toc36551426"/>
      <w:bookmarkStart w:id="3450" w:name="_Toc45831637"/>
      <w:bookmarkStart w:id="3451" w:name="_Toc51762590"/>
      <w:bookmarkStart w:id="3452" w:name="_Toc64381642"/>
      <w:bookmarkStart w:id="3453" w:name="_Toc73964160"/>
      <w:bookmarkStart w:id="3454" w:name="_Toc88646768"/>
      <w:bookmarkStart w:id="3455" w:name="_Toc97882717"/>
      <w:bookmarkStart w:id="3456" w:name="_Toc98531292"/>
      <w:bookmarkStart w:id="3457" w:name="_Toc105517364"/>
      <w:bookmarkStart w:id="3458" w:name="_Toc106108255"/>
      <w:bookmarkStart w:id="3459" w:name="_Toc113656840"/>
      <w:bookmarkStart w:id="3460" w:name="_Toc114052059"/>
      <w:bookmarkStart w:id="3461" w:name="_Toc170752172"/>
      <w:bookmarkEnd w:id="3446"/>
      <w:r w:rsidRPr="008711EA">
        <w:t>8.8.4</w:t>
      </w:r>
      <w:r w:rsidRPr="008711EA">
        <w:tab/>
        <w:t>Abnormal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62" w:name="_CR8_9"/>
      <w:bookmarkStart w:id="3463" w:name="_Toc20953513"/>
      <w:bookmarkStart w:id="3464" w:name="_Toc29390690"/>
      <w:bookmarkStart w:id="3465" w:name="_Toc36551427"/>
      <w:bookmarkStart w:id="3466" w:name="_Toc45831638"/>
      <w:bookmarkStart w:id="3467" w:name="_Toc51762591"/>
      <w:bookmarkStart w:id="3468" w:name="_Toc64381643"/>
      <w:bookmarkStart w:id="3469" w:name="_Toc73964161"/>
      <w:bookmarkStart w:id="3470" w:name="_Toc88646769"/>
      <w:bookmarkStart w:id="3471" w:name="_Toc97882718"/>
      <w:bookmarkStart w:id="3472" w:name="_Toc98531293"/>
      <w:bookmarkStart w:id="3473" w:name="_Toc105517365"/>
      <w:bookmarkStart w:id="3474" w:name="_Toc106108256"/>
      <w:bookmarkStart w:id="3475" w:name="_Toc113656841"/>
      <w:bookmarkStart w:id="3476" w:name="_Toc114052060"/>
      <w:bookmarkStart w:id="3477" w:name="_Toc170752173"/>
      <w:bookmarkEnd w:id="3462"/>
      <w:r w:rsidRPr="008711EA">
        <w:t>8.9</w:t>
      </w:r>
      <w:r w:rsidRPr="008711EA">
        <w:tab/>
        <w:t>UE Capability Info Indication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3D79312" w14:textId="77777777" w:rsidR="000E2576" w:rsidRPr="008711EA" w:rsidRDefault="000E2576" w:rsidP="000E2576">
      <w:pPr>
        <w:pStyle w:val="Heading3"/>
      </w:pPr>
      <w:bookmarkStart w:id="3478" w:name="_CR8_9_1"/>
      <w:bookmarkStart w:id="3479" w:name="_Toc20953514"/>
      <w:bookmarkStart w:id="3480" w:name="_Toc29390691"/>
      <w:bookmarkStart w:id="3481" w:name="_Toc36551428"/>
      <w:bookmarkStart w:id="3482" w:name="_Toc45831639"/>
      <w:bookmarkStart w:id="3483" w:name="_Toc51762592"/>
      <w:bookmarkStart w:id="3484" w:name="_Toc64381644"/>
      <w:bookmarkStart w:id="3485" w:name="_Toc73964162"/>
      <w:bookmarkStart w:id="3486" w:name="_Toc88646770"/>
      <w:bookmarkStart w:id="3487" w:name="_Toc97882719"/>
      <w:bookmarkStart w:id="3488" w:name="_Toc98531294"/>
      <w:bookmarkStart w:id="3489" w:name="_Toc105517366"/>
      <w:bookmarkStart w:id="3490" w:name="_Toc106108257"/>
      <w:bookmarkStart w:id="3491" w:name="_Toc113656842"/>
      <w:bookmarkStart w:id="3492" w:name="_Toc114052061"/>
      <w:bookmarkStart w:id="3493" w:name="_Toc170752174"/>
      <w:bookmarkEnd w:id="3478"/>
      <w:r w:rsidRPr="008711EA">
        <w:t>8.9.1</w:t>
      </w:r>
      <w:r w:rsidRPr="008711EA">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494" w:name="_CR8_9_2"/>
      <w:bookmarkStart w:id="3495" w:name="_Toc20953515"/>
      <w:bookmarkStart w:id="3496" w:name="_Toc29390692"/>
      <w:bookmarkStart w:id="3497" w:name="_Toc36551429"/>
      <w:bookmarkStart w:id="3498" w:name="_Toc45831640"/>
      <w:bookmarkStart w:id="3499" w:name="_Toc51762593"/>
      <w:bookmarkStart w:id="3500" w:name="_Toc64381645"/>
      <w:bookmarkStart w:id="3501" w:name="_Toc73964163"/>
      <w:bookmarkStart w:id="3502" w:name="_Toc88646771"/>
      <w:bookmarkStart w:id="3503" w:name="_Toc97882720"/>
      <w:bookmarkStart w:id="3504" w:name="_Toc98531295"/>
      <w:bookmarkStart w:id="3505" w:name="_Toc105517367"/>
      <w:bookmarkStart w:id="3506" w:name="_Toc106108258"/>
      <w:bookmarkStart w:id="3507" w:name="_Toc113656843"/>
      <w:bookmarkStart w:id="3508" w:name="_Toc114052062"/>
      <w:bookmarkStart w:id="3509" w:name="_Toc170752175"/>
      <w:bookmarkEnd w:id="3494"/>
      <w:r w:rsidRPr="008711EA">
        <w:t>8.9.2</w:t>
      </w:r>
      <w:r w:rsidRPr="008711EA">
        <w:tab/>
        <w:t>Successful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bookmarkStart w:id="3510" w:name="_MON_1263695901"/>
    <w:bookmarkStart w:id="3511" w:name="_MON_1264576184"/>
    <w:bookmarkStart w:id="3512" w:name="_MON_1264583297"/>
    <w:bookmarkStart w:id="3513" w:name="_MON_1263614106"/>
    <w:bookmarkEnd w:id="3510"/>
    <w:bookmarkEnd w:id="3511"/>
    <w:bookmarkEnd w:id="3512"/>
    <w:bookmarkEnd w:id="3513"/>
    <w:bookmarkStart w:id="3514" w:name="_MON_1263695070"/>
    <w:bookmarkEnd w:id="3514"/>
    <w:p w14:paraId="003245B9" w14:textId="77777777" w:rsidR="000E2576" w:rsidRPr="008711EA" w:rsidRDefault="000E2576" w:rsidP="000E2576">
      <w:pPr>
        <w:pStyle w:val="TH"/>
      </w:pPr>
      <w:r w:rsidRPr="008711EA">
        <w:object w:dxaOrig="4845" w:dyaOrig="2565" w14:anchorId="308883F0">
          <v:shape id="_x0000_i1081" type="#_x0000_t75" style="width:243.8pt;height:126.55pt" o:ole="" fillcolor="window">
            <v:imagedata r:id="rId124" o:title=""/>
          </v:shape>
          <o:OLEObject Type="Embed" ProgID="Word.Picture.8" ShapeID="_x0000_i1081" DrawAspect="Content" ObjectID="_1794139058" r:id="rId125"/>
        </w:object>
      </w:r>
    </w:p>
    <w:p w14:paraId="23A96CFA" w14:textId="77777777" w:rsidR="000E2576" w:rsidRPr="008711EA" w:rsidRDefault="000E2576" w:rsidP="000E2576">
      <w:pPr>
        <w:pStyle w:val="TF"/>
        <w:rPr>
          <w:rFonts w:eastAsia="MS Mincho"/>
        </w:rPr>
      </w:pPr>
      <w:bookmarkStart w:id="3515" w:name="_CRFigure8_9_21"/>
      <w:r w:rsidRPr="008711EA">
        <w:t xml:space="preserve">Figure </w:t>
      </w:r>
      <w:bookmarkEnd w:id="3515"/>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16" w:name="_Toc20953516"/>
      <w:bookmarkStart w:id="3517" w:name="_Toc29390693"/>
      <w:bookmarkStart w:id="3518" w:name="_Toc36551430"/>
      <w:bookmarkStart w:id="3519" w:name="_Toc45831641"/>
      <w:bookmarkStart w:id="3520" w:name="_Toc51762594"/>
      <w:bookmarkStart w:id="3521" w:name="_Toc64381646"/>
      <w:bookmarkStart w:id="3522"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23" w:name="_CR8_9_3"/>
      <w:bookmarkStart w:id="3524" w:name="_Toc88646772"/>
      <w:bookmarkStart w:id="3525" w:name="_Toc97882721"/>
      <w:bookmarkStart w:id="3526" w:name="_Toc98531296"/>
      <w:bookmarkStart w:id="3527" w:name="_Toc105517368"/>
      <w:bookmarkStart w:id="3528" w:name="_Toc106108259"/>
      <w:bookmarkStart w:id="3529" w:name="_Toc113656844"/>
      <w:bookmarkStart w:id="3530" w:name="_Toc114052063"/>
      <w:bookmarkStart w:id="3531" w:name="_Toc170752176"/>
      <w:bookmarkEnd w:id="3523"/>
      <w:r w:rsidRPr="008711EA">
        <w:t>8.9.</w:t>
      </w:r>
      <w:r>
        <w:t>3</w:t>
      </w:r>
      <w:r w:rsidRPr="008711EA">
        <w:tab/>
      </w:r>
      <w:r w:rsidRPr="006624CD">
        <w:t>Abnormal Conditions</w:t>
      </w:r>
      <w:bookmarkEnd w:id="3524"/>
      <w:bookmarkEnd w:id="3525"/>
      <w:bookmarkEnd w:id="3526"/>
      <w:bookmarkEnd w:id="3527"/>
      <w:bookmarkEnd w:id="3528"/>
      <w:bookmarkEnd w:id="3529"/>
      <w:bookmarkEnd w:id="3530"/>
      <w:bookmarkEnd w:id="3531"/>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32" w:name="_CR8_10"/>
      <w:bookmarkStart w:id="3533" w:name="_Toc88646773"/>
      <w:bookmarkStart w:id="3534" w:name="_Toc97882722"/>
      <w:bookmarkStart w:id="3535" w:name="_Toc98531297"/>
      <w:bookmarkStart w:id="3536" w:name="_Toc105517369"/>
      <w:bookmarkStart w:id="3537" w:name="_Toc106108260"/>
      <w:bookmarkStart w:id="3538" w:name="_Toc113656845"/>
      <w:bookmarkStart w:id="3539" w:name="_Toc114052064"/>
      <w:bookmarkStart w:id="3540" w:name="_Toc170752177"/>
      <w:bookmarkEnd w:id="3532"/>
      <w:r w:rsidRPr="008711EA">
        <w:t>8.10</w:t>
      </w:r>
      <w:r w:rsidRPr="008711EA">
        <w:tab/>
        <w:t>Trace Procedures</w:t>
      </w:r>
      <w:bookmarkEnd w:id="3516"/>
      <w:bookmarkEnd w:id="3517"/>
      <w:bookmarkEnd w:id="3518"/>
      <w:bookmarkEnd w:id="3519"/>
      <w:bookmarkEnd w:id="3520"/>
      <w:bookmarkEnd w:id="3521"/>
      <w:bookmarkEnd w:id="3522"/>
      <w:bookmarkEnd w:id="3533"/>
      <w:bookmarkEnd w:id="3534"/>
      <w:bookmarkEnd w:id="3535"/>
      <w:bookmarkEnd w:id="3536"/>
      <w:bookmarkEnd w:id="3537"/>
      <w:bookmarkEnd w:id="3538"/>
      <w:bookmarkEnd w:id="3539"/>
      <w:bookmarkEnd w:id="3540"/>
    </w:p>
    <w:p w14:paraId="384EC56E" w14:textId="77777777" w:rsidR="000E2576" w:rsidRPr="008711EA" w:rsidRDefault="000E2576" w:rsidP="000E2576">
      <w:pPr>
        <w:pStyle w:val="Heading3"/>
      </w:pPr>
      <w:bookmarkStart w:id="3541" w:name="_CR8_10_1"/>
      <w:bookmarkStart w:id="3542" w:name="_Toc20953517"/>
      <w:bookmarkStart w:id="3543" w:name="_Toc29390694"/>
      <w:bookmarkStart w:id="3544" w:name="_Toc36551431"/>
      <w:bookmarkStart w:id="3545" w:name="_Toc45831642"/>
      <w:bookmarkStart w:id="3546" w:name="_Toc51762595"/>
      <w:bookmarkStart w:id="3547" w:name="_Toc64381647"/>
      <w:bookmarkStart w:id="3548" w:name="_Toc73964165"/>
      <w:bookmarkStart w:id="3549" w:name="_Toc88646774"/>
      <w:bookmarkStart w:id="3550" w:name="_Toc97882723"/>
      <w:bookmarkStart w:id="3551" w:name="_Toc98531298"/>
      <w:bookmarkStart w:id="3552" w:name="_Toc105517370"/>
      <w:bookmarkStart w:id="3553" w:name="_Toc106108261"/>
      <w:bookmarkStart w:id="3554" w:name="_Toc113656846"/>
      <w:bookmarkStart w:id="3555" w:name="_Toc114052065"/>
      <w:bookmarkStart w:id="3556" w:name="_Toc170752178"/>
      <w:bookmarkEnd w:id="3541"/>
      <w:r w:rsidRPr="008711EA">
        <w:t>8.10.1</w:t>
      </w:r>
      <w:r w:rsidRPr="008711EA">
        <w:tab/>
        <w:t>Trace Start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F8D02C" w14:textId="77777777" w:rsidR="000E2576" w:rsidRPr="008711EA" w:rsidRDefault="000E2576" w:rsidP="000E2576">
      <w:pPr>
        <w:pStyle w:val="Heading4"/>
      </w:pPr>
      <w:bookmarkStart w:id="3557" w:name="_CR8_10_1_1"/>
      <w:bookmarkStart w:id="3558" w:name="_Toc20953518"/>
      <w:bookmarkStart w:id="3559" w:name="_Toc29390695"/>
      <w:bookmarkStart w:id="3560" w:name="_Toc36551432"/>
      <w:bookmarkStart w:id="3561" w:name="_Toc45831643"/>
      <w:bookmarkStart w:id="3562" w:name="_Toc51762596"/>
      <w:bookmarkStart w:id="3563" w:name="_Toc64381648"/>
      <w:bookmarkStart w:id="3564" w:name="_Toc73964166"/>
      <w:bookmarkStart w:id="3565" w:name="_Toc88646775"/>
      <w:bookmarkStart w:id="3566" w:name="_Toc97882724"/>
      <w:bookmarkStart w:id="3567" w:name="_Toc98531299"/>
      <w:bookmarkStart w:id="3568" w:name="_Toc105517371"/>
      <w:bookmarkStart w:id="3569" w:name="_Toc106108262"/>
      <w:bookmarkStart w:id="3570" w:name="_Toc113656847"/>
      <w:bookmarkStart w:id="3571" w:name="_Toc114052066"/>
      <w:bookmarkStart w:id="3572" w:name="_Toc170752179"/>
      <w:bookmarkEnd w:id="3557"/>
      <w:r w:rsidRPr="008711EA">
        <w:t>8.10.1.1</w:t>
      </w:r>
      <w:r w:rsidRPr="008711EA">
        <w:tab/>
        <w:t>General</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73" w:name="_CR8_10_1_2"/>
      <w:bookmarkStart w:id="3574" w:name="_Toc20953519"/>
      <w:bookmarkStart w:id="3575" w:name="_Toc29390696"/>
      <w:bookmarkStart w:id="3576" w:name="_Toc36551433"/>
      <w:bookmarkStart w:id="3577" w:name="_Toc45831644"/>
      <w:bookmarkStart w:id="3578" w:name="_Toc51762597"/>
      <w:bookmarkStart w:id="3579" w:name="_Toc64381649"/>
      <w:bookmarkStart w:id="3580" w:name="_Toc73964167"/>
      <w:bookmarkStart w:id="3581" w:name="_Toc88646776"/>
      <w:bookmarkStart w:id="3582" w:name="_Toc97882725"/>
      <w:bookmarkStart w:id="3583" w:name="_Toc98531300"/>
      <w:bookmarkStart w:id="3584" w:name="_Toc105517372"/>
      <w:bookmarkStart w:id="3585" w:name="_Toc106108263"/>
      <w:bookmarkStart w:id="3586" w:name="_Toc113656848"/>
      <w:bookmarkStart w:id="3587" w:name="_Toc114052067"/>
      <w:bookmarkStart w:id="3588" w:name="_Toc170752180"/>
      <w:bookmarkEnd w:id="3573"/>
      <w:r w:rsidRPr="008711EA">
        <w:t>8.10.1.2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538"/>
    <w:bookmarkEnd w:id="3589"/>
    <w:p w14:paraId="024A485F" w14:textId="77777777" w:rsidR="0023240C" w:rsidRPr="008711EA" w:rsidRDefault="0023240C" w:rsidP="0023240C">
      <w:pPr>
        <w:pStyle w:val="TH"/>
      </w:pPr>
      <w:r w:rsidRPr="008711EA">
        <w:object w:dxaOrig="3645" w:dyaOrig="1665" w14:anchorId="003A4B8F">
          <v:shape id="_x0000_i1082" type="#_x0000_t75" style="width:184.35pt;height:84.55pt" o:ole="" fillcolor="window">
            <v:imagedata r:id="rId126" o:title=""/>
          </v:shape>
          <o:OLEObject Type="Embed" ProgID="Word.Picture.8" ShapeID="_x0000_i1082" DrawAspect="Content" ObjectID="_1794139059" r:id="rId127"/>
        </w:object>
      </w:r>
    </w:p>
    <w:p w14:paraId="76C7259F" w14:textId="77777777" w:rsidR="000E2576" w:rsidRPr="008711EA" w:rsidRDefault="000E2576" w:rsidP="000E2576">
      <w:pPr>
        <w:pStyle w:val="TF"/>
      </w:pPr>
      <w:bookmarkStart w:id="3590" w:name="_CRFigure8_10_1_21"/>
      <w:r w:rsidRPr="008711EA">
        <w:t xml:space="preserve">Figure </w:t>
      </w:r>
      <w:bookmarkEnd w:id="3590"/>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591" w:name="_CR8_10_2"/>
      <w:bookmarkStart w:id="3592" w:name="_Toc20953520"/>
      <w:bookmarkStart w:id="3593" w:name="_Toc29390697"/>
      <w:bookmarkStart w:id="3594" w:name="_Toc36551434"/>
      <w:bookmarkStart w:id="3595" w:name="_Toc45831645"/>
      <w:bookmarkStart w:id="3596" w:name="_Toc51762598"/>
      <w:bookmarkStart w:id="3597" w:name="_Toc64381650"/>
      <w:bookmarkStart w:id="3598" w:name="_Toc73964168"/>
      <w:bookmarkStart w:id="3599" w:name="_Toc88646777"/>
      <w:bookmarkStart w:id="3600" w:name="_Toc97882726"/>
      <w:bookmarkStart w:id="3601" w:name="_Toc98531301"/>
      <w:bookmarkStart w:id="3602" w:name="_Toc105517373"/>
      <w:bookmarkStart w:id="3603" w:name="_Toc106108264"/>
      <w:bookmarkStart w:id="3604" w:name="_Toc113656849"/>
      <w:bookmarkStart w:id="3605" w:name="_Toc114052068"/>
      <w:bookmarkStart w:id="3606" w:name="_Toc170752181"/>
      <w:bookmarkEnd w:id="3591"/>
      <w:r w:rsidRPr="008711EA">
        <w:t>8.10.2</w:t>
      </w:r>
      <w:r w:rsidRPr="008711EA">
        <w:tab/>
        <w:t>Trace Failure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5431FB6" w14:textId="77777777" w:rsidR="000E2576" w:rsidRPr="008711EA" w:rsidRDefault="000E2576" w:rsidP="000E2576">
      <w:pPr>
        <w:pStyle w:val="Heading4"/>
      </w:pPr>
      <w:bookmarkStart w:id="3607" w:name="_CR8_10_2_1"/>
      <w:bookmarkStart w:id="3608" w:name="_Toc20953521"/>
      <w:bookmarkStart w:id="3609" w:name="_Toc29390698"/>
      <w:bookmarkStart w:id="3610" w:name="_Toc36551435"/>
      <w:bookmarkStart w:id="3611" w:name="_Toc45831646"/>
      <w:bookmarkStart w:id="3612" w:name="_Toc51762599"/>
      <w:bookmarkStart w:id="3613" w:name="_Toc64381651"/>
      <w:bookmarkStart w:id="3614" w:name="_Toc73964169"/>
      <w:bookmarkStart w:id="3615" w:name="_Toc88646778"/>
      <w:bookmarkStart w:id="3616" w:name="_Toc97882727"/>
      <w:bookmarkStart w:id="3617" w:name="_Toc98531302"/>
      <w:bookmarkStart w:id="3618" w:name="_Toc105517374"/>
      <w:bookmarkStart w:id="3619" w:name="_Toc106108265"/>
      <w:bookmarkStart w:id="3620" w:name="_Toc113656850"/>
      <w:bookmarkStart w:id="3621" w:name="_Toc114052069"/>
      <w:bookmarkStart w:id="3622" w:name="_Toc170752182"/>
      <w:bookmarkEnd w:id="3607"/>
      <w:r w:rsidRPr="008711EA">
        <w:t>8.10.2.1</w:t>
      </w:r>
      <w:r w:rsidRPr="008711EA">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23" w:name="_CR8_10_2_2"/>
      <w:bookmarkStart w:id="3624" w:name="_Toc20953522"/>
      <w:bookmarkStart w:id="3625" w:name="_Toc29390699"/>
      <w:bookmarkStart w:id="3626" w:name="_Toc36551436"/>
      <w:bookmarkStart w:id="3627" w:name="_Toc45831647"/>
      <w:bookmarkStart w:id="3628" w:name="_Toc51762600"/>
      <w:bookmarkStart w:id="3629" w:name="_Toc64381652"/>
      <w:bookmarkStart w:id="3630" w:name="_Toc73964170"/>
      <w:bookmarkStart w:id="3631" w:name="_Toc88646779"/>
      <w:bookmarkStart w:id="3632" w:name="_Toc97882728"/>
      <w:bookmarkStart w:id="3633" w:name="_Toc98531303"/>
      <w:bookmarkStart w:id="3634" w:name="_Toc105517375"/>
      <w:bookmarkStart w:id="3635" w:name="_Toc106108266"/>
      <w:bookmarkStart w:id="3636" w:name="_Toc113656851"/>
      <w:bookmarkStart w:id="3637" w:name="_Toc114052070"/>
      <w:bookmarkStart w:id="3638" w:name="_Toc170752183"/>
      <w:bookmarkEnd w:id="3623"/>
      <w:r w:rsidRPr="008711EA">
        <w:t>8.10.2.2</w:t>
      </w:r>
      <w:r w:rsidRPr="008711EA">
        <w:tab/>
        <w:t>Successful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E977663" w14:textId="77777777" w:rsidR="0023240C" w:rsidRDefault="0023240C" w:rsidP="0023240C">
      <w:pPr>
        <w:pStyle w:val="TH"/>
      </w:pPr>
    </w:p>
    <w:bookmarkStart w:id="3639" w:name="_MON_1703868487"/>
    <w:bookmarkEnd w:id="3639"/>
    <w:p w14:paraId="53A590CD" w14:textId="77777777" w:rsidR="0023240C" w:rsidRPr="008711EA" w:rsidRDefault="0023240C" w:rsidP="0023240C">
      <w:pPr>
        <w:pStyle w:val="TH"/>
      </w:pPr>
      <w:r w:rsidRPr="008711EA">
        <w:object w:dxaOrig="3645" w:dyaOrig="1665" w14:anchorId="5771575C">
          <v:shape id="_x0000_i1083" type="#_x0000_t75" style="width:184.35pt;height:84.55pt" o:ole="" fillcolor="window">
            <v:imagedata r:id="rId128" o:title=""/>
          </v:shape>
          <o:OLEObject Type="Embed" ProgID="Word.Picture.8" ShapeID="_x0000_i1083" DrawAspect="Content" ObjectID="_1794139060" r:id="rId129"/>
        </w:object>
      </w:r>
    </w:p>
    <w:p w14:paraId="11B0E457" w14:textId="77777777" w:rsidR="000E2576" w:rsidRPr="008711EA" w:rsidRDefault="000E2576" w:rsidP="000E2576">
      <w:pPr>
        <w:pStyle w:val="TF"/>
      </w:pPr>
      <w:bookmarkStart w:id="3640" w:name="_CRFigure8_10_2_21"/>
      <w:r w:rsidRPr="008711EA">
        <w:t xml:space="preserve">Figure </w:t>
      </w:r>
      <w:bookmarkEnd w:id="3640"/>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41" w:name="_CR8_10_3"/>
      <w:bookmarkStart w:id="3642" w:name="_Toc20953523"/>
      <w:bookmarkStart w:id="3643" w:name="_Toc29390700"/>
      <w:bookmarkStart w:id="3644" w:name="_Toc36551437"/>
      <w:bookmarkStart w:id="3645" w:name="_Toc45831648"/>
      <w:bookmarkStart w:id="3646" w:name="_Toc51762601"/>
      <w:bookmarkStart w:id="3647" w:name="_Toc64381653"/>
      <w:bookmarkStart w:id="3648" w:name="_Toc73964171"/>
      <w:bookmarkStart w:id="3649" w:name="_Toc88646780"/>
      <w:bookmarkStart w:id="3650" w:name="_Toc97882729"/>
      <w:bookmarkStart w:id="3651" w:name="_Toc98531304"/>
      <w:bookmarkStart w:id="3652" w:name="_Toc105517376"/>
      <w:bookmarkStart w:id="3653" w:name="_Toc106108267"/>
      <w:bookmarkStart w:id="3654" w:name="_Toc113656852"/>
      <w:bookmarkStart w:id="3655" w:name="_Toc114052071"/>
      <w:bookmarkStart w:id="3656" w:name="_Toc170752184"/>
      <w:bookmarkEnd w:id="3641"/>
      <w:r w:rsidRPr="008711EA">
        <w:t>8.10.3</w:t>
      </w:r>
      <w:r w:rsidRPr="008711EA">
        <w:tab/>
        <w:t>Deactivate Trace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6C9CA4" w14:textId="77777777" w:rsidR="000E2576" w:rsidRPr="008711EA" w:rsidRDefault="000E2576" w:rsidP="000E2576">
      <w:pPr>
        <w:pStyle w:val="Heading4"/>
      </w:pPr>
      <w:bookmarkStart w:id="3657" w:name="_CR8_10_3_1"/>
      <w:bookmarkStart w:id="3658" w:name="_Toc20953524"/>
      <w:bookmarkStart w:id="3659" w:name="_Toc29390701"/>
      <w:bookmarkStart w:id="3660" w:name="_Toc36551438"/>
      <w:bookmarkStart w:id="3661" w:name="_Toc45831649"/>
      <w:bookmarkStart w:id="3662" w:name="_Toc51762602"/>
      <w:bookmarkStart w:id="3663" w:name="_Toc64381654"/>
      <w:bookmarkStart w:id="3664" w:name="_Toc73964172"/>
      <w:bookmarkStart w:id="3665" w:name="_Toc88646781"/>
      <w:bookmarkStart w:id="3666" w:name="_Toc97882730"/>
      <w:bookmarkStart w:id="3667" w:name="_Toc98531305"/>
      <w:bookmarkStart w:id="3668" w:name="_Toc105517377"/>
      <w:bookmarkStart w:id="3669" w:name="_Toc106108268"/>
      <w:bookmarkStart w:id="3670" w:name="_Toc113656853"/>
      <w:bookmarkStart w:id="3671" w:name="_Toc114052072"/>
      <w:bookmarkStart w:id="3672" w:name="_Toc170752185"/>
      <w:bookmarkEnd w:id="3657"/>
      <w:r w:rsidRPr="008711EA">
        <w:t>8.10.3.1</w:t>
      </w:r>
      <w:r w:rsidRPr="008711EA">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73" w:name="_CR8_10_3_2"/>
      <w:bookmarkStart w:id="3674" w:name="_Toc20953525"/>
      <w:bookmarkStart w:id="3675" w:name="_Toc29390702"/>
      <w:bookmarkStart w:id="3676" w:name="_Toc36551439"/>
      <w:bookmarkStart w:id="3677" w:name="_Toc45831650"/>
      <w:bookmarkStart w:id="3678" w:name="_Toc51762603"/>
      <w:bookmarkStart w:id="3679" w:name="_Toc64381655"/>
      <w:bookmarkStart w:id="3680" w:name="_Toc73964173"/>
      <w:bookmarkStart w:id="3681" w:name="_Toc88646782"/>
      <w:bookmarkStart w:id="3682" w:name="_Toc97882731"/>
      <w:bookmarkStart w:id="3683" w:name="_Toc98531306"/>
      <w:bookmarkStart w:id="3684" w:name="_Toc105517378"/>
      <w:bookmarkStart w:id="3685" w:name="_Toc106108269"/>
      <w:bookmarkStart w:id="3686" w:name="_Toc113656854"/>
      <w:bookmarkStart w:id="3687" w:name="_Toc114052073"/>
      <w:bookmarkStart w:id="3688" w:name="_Toc170752186"/>
      <w:bookmarkEnd w:id="3673"/>
      <w:r w:rsidRPr="008711EA">
        <w:t>8.10.3.2</w:t>
      </w:r>
      <w:r w:rsidRPr="008711EA">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bookmarkStart w:id="3689" w:name="_MON_1009022461"/>
    <w:bookmarkStart w:id="3690" w:name="_MON_1013431551"/>
    <w:bookmarkEnd w:id="3689"/>
    <w:bookmarkEnd w:id="3690"/>
    <w:bookmarkStart w:id="3691" w:name="_MON_1263045231"/>
    <w:bookmarkEnd w:id="3691"/>
    <w:p w14:paraId="6CBA71B1" w14:textId="77777777" w:rsidR="000E2576" w:rsidRPr="008711EA" w:rsidRDefault="000E2576" w:rsidP="000E2576">
      <w:pPr>
        <w:pStyle w:val="TH"/>
      </w:pPr>
      <w:r w:rsidRPr="008711EA">
        <w:object w:dxaOrig="3645" w:dyaOrig="1665" w14:anchorId="323136EC">
          <v:shape id="_x0000_i1084" type="#_x0000_t75" style="width:184.35pt;height:84.55pt" o:ole="" fillcolor="window">
            <v:imagedata r:id="rId130" o:title=""/>
          </v:shape>
          <o:OLEObject Type="Embed" ProgID="Word.Picture.8" ShapeID="_x0000_i1084" DrawAspect="Content" ObjectID="_1794139061" r:id="rId131"/>
        </w:object>
      </w:r>
    </w:p>
    <w:p w14:paraId="47A8771B" w14:textId="77777777" w:rsidR="000E2576" w:rsidRPr="008711EA" w:rsidRDefault="000E2576" w:rsidP="000E2576">
      <w:pPr>
        <w:pStyle w:val="TF"/>
        <w:jc w:val="left"/>
      </w:pPr>
      <w:bookmarkStart w:id="3692" w:name="_CRFigure8_10_3_21"/>
      <w:r w:rsidRPr="008711EA">
        <w:t xml:space="preserve">Figure </w:t>
      </w:r>
      <w:bookmarkEnd w:id="3692"/>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693" w:name="_CR8_10_4"/>
      <w:bookmarkStart w:id="3694" w:name="_Toc20953526"/>
      <w:bookmarkStart w:id="3695" w:name="_Toc29390703"/>
      <w:bookmarkStart w:id="3696" w:name="_Toc36551440"/>
      <w:bookmarkStart w:id="3697" w:name="_Toc45831651"/>
      <w:bookmarkStart w:id="3698" w:name="_Toc51762604"/>
      <w:bookmarkStart w:id="3699" w:name="_Toc64381656"/>
      <w:bookmarkStart w:id="3700" w:name="_Toc73964174"/>
      <w:bookmarkStart w:id="3701" w:name="_Toc88646783"/>
      <w:bookmarkStart w:id="3702" w:name="_Toc97882732"/>
      <w:bookmarkStart w:id="3703" w:name="_Toc98531307"/>
      <w:bookmarkStart w:id="3704" w:name="_Toc105517379"/>
      <w:bookmarkStart w:id="3705" w:name="_Toc106108270"/>
      <w:bookmarkStart w:id="3706" w:name="_Toc113656855"/>
      <w:bookmarkStart w:id="3707" w:name="_Toc114052074"/>
      <w:bookmarkStart w:id="3708" w:name="_Toc170752187"/>
      <w:bookmarkEnd w:id="3693"/>
      <w:r w:rsidRPr="008711EA">
        <w:rPr>
          <w:lang w:eastAsia="zh-CN"/>
        </w:rPr>
        <w:t>8.10.4</w:t>
      </w:r>
      <w:r w:rsidRPr="008711EA">
        <w:tab/>
      </w:r>
      <w:r w:rsidRPr="008711EA">
        <w:rPr>
          <w:lang w:eastAsia="zh-CN"/>
        </w:rPr>
        <w:t>Cell Traffic Trace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6EC561" w14:textId="77777777" w:rsidR="000E2576" w:rsidRPr="008711EA" w:rsidRDefault="000E2576" w:rsidP="000E2576">
      <w:pPr>
        <w:pStyle w:val="Heading4"/>
        <w:rPr>
          <w:lang w:eastAsia="zh-CN"/>
        </w:rPr>
      </w:pPr>
      <w:bookmarkStart w:id="3709" w:name="_CR8_10_4_1"/>
      <w:bookmarkStart w:id="3710" w:name="_Toc20953527"/>
      <w:bookmarkStart w:id="3711" w:name="_Toc29390704"/>
      <w:bookmarkStart w:id="3712" w:name="_Toc36551441"/>
      <w:bookmarkStart w:id="3713" w:name="_Toc45831652"/>
      <w:bookmarkStart w:id="3714" w:name="_Toc51762605"/>
      <w:bookmarkStart w:id="3715" w:name="_Toc64381657"/>
      <w:bookmarkStart w:id="3716" w:name="_Toc73964175"/>
      <w:bookmarkStart w:id="3717" w:name="_Toc88646784"/>
      <w:bookmarkStart w:id="3718" w:name="_Toc97882733"/>
      <w:bookmarkStart w:id="3719" w:name="_Toc98531308"/>
      <w:bookmarkStart w:id="3720" w:name="_Toc105517380"/>
      <w:bookmarkStart w:id="3721" w:name="_Toc106108271"/>
      <w:bookmarkStart w:id="3722" w:name="_Toc113656856"/>
      <w:bookmarkStart w:id="3723" w:name="_Toc114052075"/>
      <w:bookmarkStart w:id="3724" w:name="_Toc170752188"/>
      <w:bookmarkEnd w:id="3709"/>
      <w:r w:rsidRPr="008711EA">
        <w:rPr>
          <w:lang w:eastAsia="zh-CN"/>
        </w:rPr>
        <w:t>8.10.4.1</w:t>
      </w:r>
      <w:r w:rsidRPr="008711EA">
        <w:tab/>
      </w:r>
      <w:r w:rsidRPr="008711EA">
        <w:rPr>
          <w:lang w:eastAsia="zh-CN"/>
        </w:rPr>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25" w:name="_CR8_10_4_2"/>
      <w:bookmarkStart w:id="3726" w:name="_Toc20953528"/>
      <w:bookmarkStart w:id="3727" w:name="_Toc29390705"/>
      <w:bookmarkStart w:id="3728" w:name="_Toc36551442"/>
      <w:bookmarkStart w:id="3729" w:name="_Toc45831653"/>
      <w:bookmarkStart w:id="3730" w:name="_Toc51762606"/>
      <w:bookmarkStart w:id="3731" w:name="_Toc64381658"/>
      <w:bookmarkStart w:id="3732" w:name="_Toc73964176"/>
      <w:bookmarkStart w:id="3733" w:name="_Toc88646785"/>
      <w:bookmarkStart w:id="3734" w:name="_Toc97882734"/>
      <w:bookmarkStart w:id="3735" w:name="_Toc98531309"/>
      <w:bookmarkStart w:id="3736" w:name="_Toc105517381"/>
      <w:bookmarkStart w:id="3737" w:name="_Toc106108272"/>
      <w:bookmarkStart w:id="3738" w:name="_Toc113656857"/>
      <w:bookmarkStart w:id="3739" w:name="_Toc114052076"/>
      <w:bookmarkStart w:id="3740" w:name="_Toc170752189"/>
      <w:bookmarkEnd w:id="3725"/>
      <w:r w:rsidRPr="008711EA">
        <w:t>8.10.4.2</w:t>
      </w:r>
      <w:r w:rsidRPr="008711EA">
        <w:tab/>
        <w:t>Successful Operation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65pt;height:102pt" o:ole="">
            <v:imagedata r:id="rId132" o:title=""/>
          </v:shape>
          <o:OLEObject Type="Embed" ProgID="Word.Picture.8" ShapeID="_x0000_i1085" DrawAspect="Content" ObjectID="_1794139062" r:id="rId133"/>
        </w:object>
      </w:r>
    </w:p>
    <w:p w14:paraId="0DFF4FCB" w14:textId="77777777" w:rsidR="000E2576" w:rsidRPr="008711EA" w:rsidRDefault="000E2576" w:rsidP="000E2576">
      <w:pPr>
        <w:pStyle w:val="TF"/>
        <w:ind w:firstLine="1701"/>
        <w:rPr>
          <w:lang w:eastAsia="zh-CN"/>
        </w:rPr>
      </w:pPr>
      <w:bookmarkStart w:id="3741" w:name="_CRFigure8_10_4_21"/>
      <w:r w:rsidRPr="008711EA">
        <w:rPr>
          <w:lang w:eastAsia="zh-CN"/>
        </w:rPr>
        <w:t xml:space="preserve">Figure </w:t>
      </w:r>
      <w:bookmarkEnd w:id="3741"/>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42" w:name="_CR8_11"/>
      <w:bookmarkStart w:id="3743" w:name="_Toc20953529"/>
      <w:bookmarkStart w:id="3744" w:name="_Toc29390706"/>
      <w:bookmarkStart w:id="3745" w:name="_Toc36551443"/>
      <w:bookmarkStart w:id="3746" w:name="_Toc45831654"/>
      <w:bookmarkStart w:id="3747" w:name="_Toc51762607"/>
      <w:bookmarkStart w:id="3748" w:name="_Toc64381659"/>
      <w:bookmarkStart w:id="3749" w:name="_Toc73964177"/>
      <w:bookmarkStart w:id="3750" w:name="_Toc88646786"/>
      <w:bookmarkStart w:id="3751" w:name="_Toc97882735"/>
      <w:bookmarkStart w:id="3752" w:name="_Toc98531310"/>
      <w:bookmarkStart w:id="3753" w:name="_Toc105517382"/>
      <w:bookmarkStart w:id="3754" w:name="_Toc106108273"/>
      <w:bookmarkStart w:id="3755" w:name="_Toc113656858"/>
      <w:bookmarkStart w:id="3756" w:name="_Toc114052077"/>
      <w:bookmarkStart w:id="3757" w:name="_Toc170752190"/>
      <w:bookmarkEnd w:id="3742"/>
      <w:r w:rsidRPr="008711EA">
        <w:t>8.11</w:t>
      </w:r>
      <w:r w:rsidRPr="008711EA">
        <w:tab/>
      </w:r>
      <w:r w:rsidRPr="008711EA">
        <w:rPr>
          <w:lang w:eastAsia="zh-CN"/>
        </w:rPr>
        <w:t>Location</w:t>
      </w:r>
      <w:r w:rsidRPr="008711EA">
        <w:t xml:space="preserve"> </w:t>
      </w:r>
      <w:r w:rsidRPr="008711EA">
        <w:rPr>
          <w:lang w:eastAsia="zh-CN"/>
        </w:rPr>
        <w:t>Reporting 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94B220" w14:textId="77777777" w:rsidR="000E2576" w:rsidRPr="008711EA" w:rsidRDefault="000E2576" w:rsidP="000E2576">
      <w:pPr>
        <w:pStyle w:val="Heading3"/>
        <w:rPr>
          <w:bCs/>
          <w:lang w:eastAsia="zh-CN"/>
        </w:rPr>
      </w:pPr>
      <w:bookmarkStart w:id="3758" w:name="_CR8_11_1"/>
      <w:bookmarkStart w:id="3759" w:name="_Toc20953530"/>
      <w:bookmarkStart w:id="3760" w:name="_Toc29390707"/>
      <w:bookmarkStart w:id="3761" w:name="_Toc36551444"/>
      <w:bookmarkStart w:id="3762" w:name="_Toc45831655"/>
      <w:bookmarkStart w:id="3763" w:name="_Toc51762608"/>
      <w:bookmarkStart w:id="3764" w:name="_Toc64381660"/>
      <w:bookmarkStart w:id="3765" w:name="_Toc73964178"/>
      <w:bookmarkStart w:id="3766" w:name="_Toc88646787"/>
      <w:bookmarkStart w:id="3767" w:name="_Toc97882736"/>
      <w:bookmarkStart w:id="3768" w:name="_Toc98531311"/>
      <w:bookmarkStart w:id="3769" w:name="_Toc105517383"/>
      <w:bookmarkStart w:id="3770" w:name="_Toc106108274"/>
      <w:bookmarkStart w:id="3771" w:name="_Toc113656859"/>
      <w:bookmarkStart w:id="3772" w:name="_Toc114052078"/>
      <w:bookmarkStart w:id="3773" w:name="_Toc170752191"/>
      <w:bookmarkEnd w:id="375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823F35" w14:textId="77777777" w:rsidR="000E2576" w:rsidRPr="008711EA" w:rsidRDefault="000E2576" w:rsidP="000E2576">
      <w:pPr>
        <w:pStyle w:val="Heading4"/>
      </w:pPr>
      <w:bookmarkStart w:id="3774" w:name="_CR8_11_1_1"/>
      <w:bookmarkStart w:id="3775" w:name="_Toc20953531"/>
      <w:bookmarkStart w:id="3776" w:name="_Toc29390708"/>
      <w:bookmarkStart w:id="3777" w:name="_Toc36551445"/>
      <w:bookmarkStart w:id="3778" w:name="_Toc45831656"/>
      <w:bookmarkStart w:id="3779" w:name="_Toc51762609"/>
      <w:bookmarkStart w:id="3780" w:name="_Toc64381661"/>
      <w:bookmarkStart w:id="3781" w:name="_Toc73964179"/>
      <w:bookmarkStart w:id="3782" w:name="_Toc88646788"/>
      <w:bookmarkStart w:id="3783" w:name="_Toc97882737"/>
      <w:bookmarkStart w:id="3784" w:name="_Toc98531312"/>
      <w:bookmarkStart w:id="3785" w:name="_Toc105517384"/>
      <w:bookmarkStart w:id="3786" w:name="_Toc106108275"/>
      <w:bookmarkStart w:id="3787" w:name="_Toc113656860"/>
      <w:bookmarkStart w:id="3788" w:name="_Toc114052079"/>
      <w:bookmarkStart w:id="3789" w:name="_Toc170752192"/>
      <w:bookmarkEnd w:id="3774"/>
      <w:r w:rsidRPr="008711EA">
        <w:t>8.11.1.1</w:t>
      </w:r>
      <w:r w:rsidRPr="008711EA">
        <w:tab/>
        <w:t>General</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790" w:name="_CR8_11_1_2"/>
      <w:bookmarkStart w:id="3791" w:name="_Toc20953532"/>
      <w:bookmarkStart w:id="3792" w:name="_Toc29390709"/>
      <w:bookmarkStart w:id="3793" w:name="_Toc36551446"/>
      <w:bookmarkStart w:id="3794" w:name="_Toc45831657"/>
      <w:bookmarkStart w:id="3795" w:name="_Toc51762610"/>
      <w:bookmarkStart w:id="3796" w:name="_Toc64381662"/>
      <w:bookmarkStart w:id="3797" w:name="_Toc73964180"/>
      <w:bookmarkStart w:id="3798" w:name="_Toc88646789"/>
      <w:bookmarkStart w:id="3799" w:name="_Toc97882738"/>
      <w:bookmarkStart w:id="3800" w:name="_Toc98531313"/>
      <w:bookmarkStart w:id="3801" w:name="_Toc105517385"/>
      <w:bookmarkStart w:id="3802" w:name="_Toc106108276"/>
      <w:bookmarkStart w:id="3803" w:name="_Toc113656861"/>
      <w:bookmarkStart w:id="3804" w:name="_Toc114052080"/>
      <w:bookmarkStart w:id="3805" w:name="_Toc170752193"/>
      <w:bookmarkEnd w:id="3790"/>
      <w:r w:rsidRPr="008711EA">
        <w:t>8.11.1.2</w:t>
      </w:r>
      <w:r w:rsidRPr="008711EA">
        <w:tab/>
        <w:t>Successful Operation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bookmarkStart w:id="3806" w:name="_MON_1295845681"/>
    <w:bookmarkEnd w:id="3806"/>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65pt;height:102pt" o:ole="">
            <v:imagedata r:id="rId134" o:title=""/>
          </v:shape>
          <o:OLEObject Type="Embed" ProgID="Word.Picture.8" ShapeID="_x0000_i1086" DrawAspect="Content" ObjectID="_1794139063" r:id="rId135"/>
        </w:object>
      </w:r>
    </w:p>
    <w:p w14:paraId="522BF913" w14:textId="77777777" w:rsidR="000E2576" w:rsidRPr="008711EA" w:rsidRDefault="000E2576" w:rsidP="000E2576">
      <w:pPr>
        <w:pStyle w:val="TF"/>
        <w:rPr>
          <w:lang w:eastAsia="zh-CN"/>
        </w:rPr>
      </w:pPr>
      <w:bookmarkStart w:id="3807" w:name="_CRFigure8_11_1_21"/>
      <w:r w:rsidRPr="008711EA">
        <w:t xml:space="preserve">Figure </w:t>
      </w:r>
      <w:bookmarkEnd w:id="3807"/>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08" w:name="_CR8_11_1_3"/>
      <w:bookmarkStart w:id="3809" w:name="_Toc20953533"/>
      <w:bookmarkStart w:id="3810" w:name="_Toc29390710"/>
      <w:bookmarkStart w:id="3811" w:name="_Toc36551447"/>
      <w:bookmarkStart w:id="3812" w:name="_Toc45831658"/>
      <w:bookmarkStart w:id="3813" w:name="_Toc51762611"/>
      <w:bookmarkStart w:id="3814" w:name="_Toc64381663"/>
      <w:bookmarkStart w:id="3815" w:name="_Toc73964181"/>
      <w:bookmarkStart w:id="3816" w:name="_Toc88646790"/>
      <w:bookmarkStart w:id="3817" w:name="_Toc97882739"/>
      <w:bookmarkStart w:id="3818" w:name="_Toc98531314"/>
      <w:bookmarkStart w:id="3819" w:name="_Toc105517386"/>
      <w:bookmarkStart w:id="3820" w:name="_Toc106108277"/>
      <w:bookmarkStart w:id="3821" w:name="_Toc113656862"/>
      <w:bookmarkStart w:id="3822" w:name="_Toc114052081"/>
      <w:bookmarkStart w:id="3823" w:name="_Toc170752194"/>
      <w:bookmarkEnd w:id="3808"/>
      <w:r w:rsidRPr="008711EA">
        <w:t>8.11.1.</w:t>
      </w:r>
      <w:r w:rsidRPr="008711EA">
        <w:rPr>
          <w:lang w:eastAsia="zh-CN"/>
        </w:rPr>
        <w:t>3</w:t>
      </w:r>
      <w:r w:rsidRPr="008711EA">
        <w:tab/>
        <w:t>Abnormal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24" w:name="_CR8_11_2"/>
      <w:bookmarkStart w:id="3825" w:name="_Toc20953534"/>
      <w:bookmarkStart w:id="3826" w:name="_Toc29390711"/>
      <w:bookmarkStart w:id="3827" w:name="_Toc36551448"/>
      <w:bookmarkStart w:id="3828" w:name="_Toc45831659"/>
      <w:bookmarkStart w:id="3829" w:name="_Toc51762612"/>
      <w:bookmarkStart w:id="3830" w:name="_Toc64381664"/>
      <w:bookmarkStart w:id="3831" w:name="_Toc73964182"/>
      <w:bookmarkStart w:id="3832" w:name="_Toc88646791"/>
      <w:bookmarkStart w:id="3833" w:name="_Toc97882740"/>
      <w:bookmarkStart w:id="3834" w:name="_Toc98531315"/>
      <w:bookmarkStart w:id="3835" w:name="_Toc105517387"/>
      <w:bookmarkStart w:id="3836" w:name="_Toc106108278"/>
      <w:bookmarkStart w:id="3837" w:name="_Toc113656863"/>
      <w:bookmarkStart w:id="3838" w:name="_Toc114052082"/>
      <w:bookmarkStart w:id="3839" w:name="_Toc170752195"/>
      <w:bookmarkEnd w:id="3824"/>
      <w:r w:rsidRPr="008711EA">
        <w:t>8.</w:t>
      </w:r>
      <w:r w:rsidRPr="008711EA">
        <w:rPr>
          <w:lang w:eastAsia="zh-CN"/>
        </w:rPr>
        <w:t>11.2</w:t>
      </w:r>
      <w:r w:rsidRPr="008711EA">
        <w:tab/>
        <w:t>Location Report Failure Indication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6233CCA" w14:textId="77777777" w:rsidR="000E2576" w:rsidRPr="008711EA" w:rsidRDefault="000E2576" w:rsidP="000E2576">
      <w:pPr>
        <w:pStyle w:val="Heading4"/>
      </w:pPr>
      <w:bookmarkStart w:id="3840" w:name="_CR8_11_2_1"/>
      <w:bookmarkStart w:id="3841" w:name="_Toc20953535"/>
      <w:bookmarkStart w:id="3842" w:name="_Toc29390712"/>
      <w:bookmarkStart w:id="3843" w:name="_Toc36551449"/>
      <w:bookmarkStart w:id="3844" w:name="_Toc45831660"/>
      <w:bookmarkStart w:id="3845" w:name="_Toc51762613"/>
      <w:bookmarkStart w:id="3846" w:name="_Toc64381665"/>
      <w:bookmarkStart w:id="3847" w:name="_Toc73964183"/>
      <w:bookmarkStart w:id="3848" w:name="_Toc88646792"/>
      <w:bookmarkStart w:id="3849" w:name="_Toc97882741"/>
      <w:bookmarkStart w:id="3850" w:name="_Toc98531316"/>
      <w:bookmarkStart w:id="3851" w:name="_Toc105517388"/>
      <w:bookmarkStart w:id="3852" w:name="_Toc106108279"/>
      <w:bookmarkStart w:id="3853" w:name="_Toc113656864"/>
      <w:bookmarkStart w:id="3854" w:name="_Toc114052083"/>
      <w:bookmarkStart w:id="3855" w:name="_Toc170752196"/>
      <w:bookmarkEnd w:id="3840"/>
      <w:r w:rsidRPr="008711EA">
        <w:t>8.</w:t>
      </w:r>
      <w:r w:rsidRPr="008711EA">
        <w:rPr>
          <w:lang w:eastAsia="zh-CN"/>
        </w:rPr>
        <w:t>11</w:t>
      </w:r>
      <w:r w:rsidRPr="008711EA">
        <w:t>.2.1</w:t>
      </w:r>
      <w:r w:rsidRPr="008711EA">
        <w:tab/>
        <w:t>General</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56" w:name="_CR8_11_2_2"/>
      <w:bookmarkStart w:id="3857" w:name="_Toc20953536"/>
      <w:bookmarkStart w:id="3858" w:name="_Toc29390713"/>
      <w:bookmarkStart w:id="3859" w:name="_Toc36551450"/>
      <w:bookmarkStart w:id="3860" w:name="_Toc45831661"/>
      <w:bookmarkStart w:id="3861" w:name="_Toc51762614"/>
      <w:bookmarkStart w:id="3862" w:name="_Toc64381666"/>
      <w:bookmarkStart w:id="3863" w:name="_Toc73964184"/>
      <w:bookmarkStart w:id="3864" w:name="_Toc88646793"/>
      <w:bookmarkStart w:id="3865" w:name="_Toc97882742"/>
      <w:bookmarkStart w:id="3866" w:name="_Toc98531317"/>
      <w:bookmarkStart w:id="3867" w:name="_Toc105517389"/>
      <w:bookmarkStart w:id="3868" w:name="_Toc106108280"/>
      <w:bookmarkStart w:id="3869" w:name="_Toc113656865"/>
      <w:bookmarkStart w:id="3870" w:name="_Toc114052084"/>
      <w:bookmarkStart w:id="3871" w:name="_Toc170752197"/>
      <w:bookmarkEnd w:id="3856"/>
      <w:r w:rsidRPr="008711EA">
        <w:t>8.11.2.2</w:t>
      </w:r>
      <w:r w:rsidRPr="008711EA">
        <w:tab/>
        <w:t>Successful Operation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bookmarkStart w:id="3872" w:name="_MON_1703868664"/>
    <w:bookmarkEnd w:id="3872"/>
    <w:p w14:paraId="58BBC299" w14:textId="77777777" w:rsidR="0023240C" w:rsidRPr="008711EA" w:rsidRDefault="0023240C" w:rsidP="0023240C">
      <w:pPr>
        <w:pStyle w:val="TH"/>
      </w:pPr>
      <w:r w:rsidRPr="008711EA">
        <w:object w:dxaOrig="3645" w:dyaOrig="1665" w14:anchorId="3099820C">
          <v:shape id="_x0000_i1087" type="#_x0000_t75" style="width:184.35pt;height:84.55pt" o:ole="" fillcolor="window">
            <v:imagedata r:id="rId136" o:title=""/>
          </v:shape>
          <o:OLEObject Type="Embed" ProgID="Word.Picture.8" ShapeID="_x0000_i1087" DrawAspect="Content" ObjectID="_1794139064" r:id="rId137"/>
        </w:object>
      </w:r>
    </w:p>
    <w:p w14:paraId="36253C07" w14:textId="77777777" w:rsidR="000E2576" w:rsidRPr="008711EA" w:rsidRDefault="000E2576" w:rsidP="000E2576">
      <w:pPr>
        <w:pStyle w:val="TF"/>
      </w:pPr>
      <w:bookmarkStart w:id="3873" w:name="_CRFigure8_11_2_21"/>
      <w:r w:rsidRPr="008711EA">
        <w:t xml:space="preserve">Figure </w:t>
      </w:r>
      <w:bookmarkEnd w:id="3873"/>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74" w:name="_CR8_11_3"/>
      <w:bookmarkStart w:id="3875" w:name="_Toc20953537"/>
      <w:bookmarkStart w:id="3876" w:name="_Toc29390714"/>
      <w:bookmarkStart w:id="3877" w:name="_Toc36551451"/>
      <w:bookmarkStart w:id="3878" w:name="_Toc45831662"/>
      <w:bookmarkStart w:id="3879" w:name="_Toc51762615"/>
      <w:bookmarkStart w:id="3880" w:name="_Toc64381667"/>
      <w:bookmarkStart w:id="3881" w:name="_Toc73964185"/>
      <w:bookmarkStart w:id="3882" w:name="_Toc88646794"/>
      <w:bookmarkStart w:id="3883" w:name="_Toc97882743"/>
      <w:bookmarkStart w:id="3884" w:name="_Toc98531318"/>
      <w:bookmarkStart w:id="3885" w:name="_Toc105517390"/>
      <w:bookmarkStart w:id="3886" w:name="_Toc106108281"/>
      <w:bookmarkStart w:id="3887" w:name="_Toc113656866"/>
      <w:bookmarkStart w:id="3888" w:name="_Toc114052085"/>
      <w:bookmarkStart w:id="3889" w:name="_Toc170752198"/>
      <w:bookmarkEnd w:id="38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E91541D" w14:textId="77777777" w:rsidR="000E2576" w:rsidRPr="008711EA" w:rsidRDefault="000E2576" w:rsidP="000E2576">
      <w:pPr>
        <w:pStyle w:val="Heading4"/>
      </w:pPr>
      <w:bookmarkStart w:id="3890" w:name="_CR8_11_3_1"/>
      <w:bookmarkStart w:id="3891" w:name="_Toc20953538"/>
      <w:bookmarkStart w:id="3892" w:name="_Toc29390715"/>
      <w:bookmarkStart w:id="3893" w:name="_Toc36551452"/>
      <w:bookmarkStart w:id="3894" w:name="_Toc45831663"/>
      <w:bookmarkStart w:id="3895" w:name="_Toc51762616"/>
      <w:bookmarkStart w:id="3896" w:name="_Toc64381668"/>
      <w:bookmarkStart w:id="3897" w:name="_Toc73964186"/>
      <w:bookmarkStart w:id="3898" w:name="_Toc88646795"/>
      <w:bookmarkStart w:id="3899" w:name="_Toc97882744"/>
      <w:bookmarkStart w:id="3900" w:name="_Toc98531319"/>
      <w:bookmarkStart w:id="3901" w:name="_Toc105517391"/>
      <w:bookmarkStart w:id="3902" w:name="_Toc106108282"/>
      <w:bookmarkStart w:id="3903" w:name="_Toc113656867"/>
      <w:bookmarkStart w:id="3904" w:name="_Toc114052086"/>
      <w:bookmarkStart w:id="3905" w:name="_Toc170752199"/>
      <w:bookmarkEnd w:id="3890"/>
      <w:r w:rsidRPr="008711EA">
        <w:t>8.</w:t>
      </w:r>
      <w:r w:rsidRPr="008711EA">
        <w:rPr>
          <w:lang w:eastAsia="zh-CN"/>
        </w:rPr>
        <w:t>11</w:t>
      </w:r>
      <w:r w:rsidRPr="008711EA">
        <w:t>.3.1</w:t>
      </w:r>
      <w:r w:rsidRPr="008711E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06" w:name="_CR8_11_3_2"/>
      <w:bookmarkStart w:id="3907" w:name="_Toc20953539"/>
      <w:bookmarkStart w:id="3908" w:name="_Toc29390716"/>
      <w:bookmarkStart w:id="3909" w:name="_Toc36551453"/>
      <w:bookmarkStart w:id="3910" w:name="_Toc45831664"/>
      <w:bookmarkStart w:id="3911" w:name="_Toc51762617"/>
      <w:bookmarkStart w:id="3912" w:name="_Toc64381669"/>
      <w:bookmarkStart w:id="3913" w:name="_Toc73964187"/>
      <w:bookmarkStart w:id="3914" w:name="_Toc88646796"/>
      <w:bookmarkStart w:id="3915" w:name="_Toc97882745"/>
      <w:bookmarkStart w:id="3916" w:name="_Toc98531320"/>
      <w:bookmarkStart w:id="3917" w:name="_Toc105517392"/>
      <w:bookmarkStart w:id="3918" w:name="_Toc106108283"/>
      <w:bookmarkStart w:id="3919" w:name="_Toc113656868"/>
      <w:bookmarkStart w:id="3920" w:name="_Toc114052087"/>
      <w:bookmarkStart w:id="3921" w:name="_Toc170752200"/>
      <w:bookmarkEnd w:id="3906"/>
      <w:r w:rsidRPr="008711EA">
        <w:t>8.11.3.2</w:t>
      </w:r>
      <w:r w:rsidRPr="008711EA">
        <w:tab/>
        <w:t>Successful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bookmarkStart w:id="3922" w:name="_MON_1295845702"/>
    <w:bookmarkEnd w:id="3922"/>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65pt;height:102pt" o:ole="">
            <v:imagedata r:id="rId138" o:title=""/>
          </v:shape>
          <o:OLEObject Type="Embed" ProgID="Word.Picture.8" ShapeID="_x0000_i1088" DrawAspect="Content" ObjectID="_1794139065" r:id="rId139"/>
        </w:object>
      </w:r>
    </w:p>
    <w:p w14:paraId="2FCBFC8B" w14:textId="77777777" w:rsidR="000E2576" w:rsidRPr="008711EA" w:rsidRDefault="000E2576" w:rsidP="000E2576">
      <w:pPr>
        <w:pStyle w:val="TF"/>
        <w:rPr>
          <w:lang w:eastAsia="zh-CN"/>
        </w:rPr>
      </w:pPr>
      <w:bookmarkStart w:id="3923" w:name="_CRFigure8_11_3_21"/>
      <w:r w:rsidRPr="008711EA">
        <w:t xml:space="preserve">Figure </w:t>
      </w:r>
      <w:bookmarkEnd w:id="3923"/>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24" w:name="_CR8_11_3_3"/>
      <w:bookmarkStart w:id="3925" w:name="_Toc20953540"/>
      <w:bookmarkStart w:id="3926" w:name="_Toc29390717"/>
      <w:bookmarkStart w:id="3927" w:name="_Toc36551454"/>
      <w:bookmarkStart w:id="3928" w:name="_Toc45831665"/>
      <w:bookmarkStart w:id="3929" w:name="_Toc51762618"/>
      <w:bookmarkStart w:id="3930" w:name="_Toc64381670"/>
      <w:bookmarkStart w:id="3931" w:name="_Toc73964188"/>
      <w:bookmarkStart w:id="3932" w:name="_Toc88646797"/>
      <w:bookmarkStart w:id="3933" w:name="_Toc97882746"/>
      <w:bookmarkStart w:id="3934" w:name="_Toc98531321"/>
      <w:bookmarkStart w:id="3935" w:name="_Toc105517393"/>
      <w:bookmarkStart w:id="3936" w:name="_Toc106108284"/>
      <w:bookmarkStart w:id="3937" w:name="_Toc113656869"/>
      <w:bookmarkStart w:id="3938" w:name="_Toc114052088"/>
      <w:bookmarkStart w:id="3939" w:name="_Toc170752201"/>
      <w:bookmarkEnd w:id="3924"/>
      <w:r w:rsidRPr="008711EA">
        <w:t>8.</w:t>
      </w:r>
      <w:r w:rsidRPr="008711EA">
        <w:rPr>
          <w:lang w:eastAsia="zh-CN"/>
        </w:rPr>
        <w:t>11</w:t>
      </w:r>
      <w:r w:rsidRPr="008711EA">
        <w:t>.3.</w:t>
      </w:r>
      <w:r w:rsidRPr="008711EA">
        <w:rPr>
          <w:lang w:eastAsia="zh-CN"/>
        </w:rPr>
        <w:t>3</w:t>
      </w:r>
      <w:r w:rsidRPr="008711EA">
        <w:tab/>
        <w:t>Abnormal Conditions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40" w:name="_CR8_12"/>
      <w:bookmarkStart w:id="3941" w:name="_Toc20953541"/>
      <w:bookmarkStart w:id="3942" w:name="_Toc29390718"/>
      <w:bookmarkStart w:id="3943" w:name="_Toc36551455"/>
      <w:bookmarkStart w:id="3944" w:name="_Toc45831666"/>
      <w:bookmarkStart w:id="3945" w:name="_Toc51762619"/>
      <w:bookmarkStart w:id="3946" w:name="_Toc64381671"/>
      <w:bookmarkStart w:id="3947" w:name="_Toc73964189"/>
      <w:bookmarkStart w:id="3948" w:name="_Toc88646798"/>
      <w:bookmarkStart w:id="3949" w:name="_Toc97882747"/>
      <w:bookmarkStart w:id="3950" w:name="_Toc98531322"/>
      <w:bookmarkStart w:id="3951" w:name="_Toc105517394"/>
      <w:bookmarkStart w:id="3952" w:name="_Toc106108285"/>
      <w:bookmarkStart w:id="3953" w:name="_Toc113656870"/>
      <w:bookmarkStart w:id="3954" w:name="_Toc114052089"/>
      <w:bookmarkStart w:id="3955" w:name="_Toc170752202"/>
      <w:bookmarkEnd w:id="3940"/>
      <w:r w:rsidRPr="008711EA">
        <w:t>8.12</w:t>
      </w:r>
      <w:r w:rsidRPr="008711EA">
        <w:tab/>
        <w:t>Warning Message Transmission Procedures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3D895B8" w14:textId="77777777" w:rsidR="000E2576" w:rsidRPr="008711EA" w:rsidRDefault="000E2576" w:rsidP="000E2576">
      <w:pPr>
        <w:pStyle w:val="Heading3"/>
        <w:rPr>
          <w:kern w:val="28"/>
        </w:rPr>
      </w:pPr>
      <w:bookmarkStart w:id="3956" w:name="_CR8_12_1"/>
      <w:bookmarkStart w:id="3957" w:name="_Toc20953542"/>
      <w:bookmarkStart w:id="3958" w:name="_Toc29390719"/>
      <w:bookmarkStart w:id="3959" w:name="_Toc36551456"/>
      <w:bookmarkStart w:id="3960" w:name="_Toc45831667"/>
      <w:bookmarkStart w:id="3961" w:name="_Toc51762620"/>
      <w:bookmarkStart w:id="3962" w:name="_Toc64381672"/>
      <w:bookmarkStart w:id="3963" w:name="_Toc73964190"/>
      <w:bookmarkStart w:id="3964" w:name="_Toc88646799"/>
      <w:bookmarkStart w:id="3965" w:name="_Toc97882748"/>
      <w:bookmarkStart w:id="3966" w:name="_Toc98531323"/>
      <w:bookmarkStart w:id="3967" w:name="_Toc105517395"/>
      <w:bookmarkStart w:id="3968" w:name="_Toc106108286"/>
      <w:bookmarkStart w:id="3969" w:name="_Toc113656871"/>
      <w:bookmarkStart w:id="3970" w:name="_Toc114052090"/>
      <w:bookmarkStart w:id="3971" w:name="_Toc170752203"/>
      <w:bookmarkEnd w:id="3956"/>
      <w:r w:rsidRPr="008711EA">
        <w:rPr>
          <w:kern w:val="28"/>
        </w:rPr>
        <w:t>8.12.1</w:t>
      </w:r>
      <w:r w:rsidRPr="008711EA">
        <w:rPr>
          <w:kern w:val="28"/>
        </w:rPr>
        <w:tab/>
        <w:t>Write-Replace Warning</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F4A5A9" w14:textId="77777777" w:rsidR="000E2576" w:rsidRPr="008711EA" w:rsidRDefault="000E2576" w:rsidP="000E2576">
      <w:pPr>
        <w:pStyle w:val="Heading4"/>
      </w:pPr>
      <w:bookmarkStart w:id="3972" w:name="_CR8_12_1_1"/>
      <w:bookmarkStart w:id="3973" w:name="_Toc20953543"/>
      <w:bookmarkStart w:id="3974" w:name="_Toc29390720"/>
      <w:bookmarkStart w:id="3975" w:name="_Toc36551457"/>
      <w:bookmarkStart w:id="3976" w:name="_Toc45831668"/>
      <w:bookmarkStart w:id="3977" w:name="_Toc51762621"/>
      <w:bookmarkStart w:id="3978" w:name="_Toc64381673"/>
      <w:bookmarkStart w:id="3979" w:name="_Toc73964191"/>
      <w:bookmarkStart w:id="3980" w:name="_Toc88646800"/>
      <w:bookmarkStart w:id="3981" w:name="_Toc97882749"/>
      <w:bookmarkStart w:id="3982" w:name="_Toc98531324"/>
      <w:bookmarkStart w:id="3983" w:name="_Toc105517396"/>
      <w:bookmarkStart w:id="3984" w:name="_Toc106108287"/>
      <w:bookmarkStart w:id="3985" w:name="_Toc113656872"/>
      <w:bookmarkStart w:id="3986" w:name="_Toc114052091"/>
      <w:bookmarkStart w:id="3987" w:name="_Toc170752204"/>
      <w:bookmarkEnd w:id="3972"/>
      <w:r w:rsidRPr="008711EA">
        <w:t>8.12.1.1</w:t>
      </w:r>
      <w:r w:rsidRPr="008711E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988" w:name="_CR8_12_1_2"/>
      <w:bookmarkStart w:id="3989" w:name="_Toc20953544"/>
      <w:bookmarkStart w:id="3990" w:name="_Toc29390721"/>
      <w:bookmarkStart w:id="3991" w:name="_Toc36551458"/>
      <w:bookmarkStart w:id="3992" w:name="_Toc45831669"/>
      <w:bookmarkStart w:id="3993" w:name="_Toc51762622"/>
      <w:bookmarkStart w:id="3994" w:name="_Toc64381674"/>
      <w:bookmarkStart w:id="3995" w:name="_Toc73964192"/>
      <w:bookmarkStart w:id="3996" w:name="_Toc88646801"/>
      <w:bookmarkStart w:id="3997" w:name="_Toc97882750"/>
      <w:bookmarkStart w:id="3998" w:name="_Toc98531325"/>
      <w:bookmarkStart w:id="3999" w:name="_Toc105517397"/>
      <w:bookmarkStart w:id="4000" w:name="_Toc106108288"/>
      <w:bookmarkStart w:id="4001" w:name="_Toc113656873"/>
      <w:bookmarkStart w:id="4002" w:name="_Toc114052092"/>
      <w:bookmarkStart w:id="4003" w:name="_Toc170752205"/>
      <w:bookmarkEnd w:id="3988"/>
      <w:r w:rsidRPr="008711EA">
        <w:t>8.12.1.2</w:t>
      </w:r>
      <w:r w:rsidRPr="008711EA">
        <w:tab/>
        <w:t>Successful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bookmarkStart w:id="4004" w:name="_MON_1280145409"/>
    <w:bookmarkStart w:id="4005" w:name="_MON_1286179523"/>
    <w:bookmarkStart w:id="4006" w:name="_MON_1288090759"/>
    <w:bookmarkEnd w:id="4004"/>
    <w:bookmarkEnd w:id="4005"/>
    <w:bookmarkEnd w:id="4006"/>
    <w:bookmarkStart w:id="4007" w:name="_MON_1280091974"/>
    <w:bookmarkEnd w:id="4007"/>
    <w:p w14:paraId="216A99A7" w14:textId="77777777" w:rsidR="000E2576" w:rsidRPr="008711EA" w:rsidRDefault="000E2576" w:rsidP="000E2576">
      <w:pPr>
        <w:pStyle w:val="TH"/>
      </w:pPr>
      <w:r w:rsidRPr="008711EA">
        <w:object w:dxaOrig="6329" w:dyaOrig="2385" w14:anchorId="14B1B70D">
          <v:shape id="_x0000_i1089" type="#_x0000_t75" style="width:302.2pt;height:114pt" o:ole="">
            <v:imagedata r:id="rId140" o:title=""/>
          </v:shape>
          <o:OLEObject Type="Embed" ProgID="Word.Picture.8" ShapeID="_x0000_i1089" DrawAspect="Content" ObjectID="_1794139066" r:id="rId141"/>
        </w:object>
      </w:r>
    </w:p>
    <w:p w14:paraId="11955195" w14:textId="77777777" w:rsidR="000E2576" w:rsidRPr="008711EA" w:rsidRDefault="000E2576" w:rsidP="000E2576">
      <w:pPr>
        <w:pStyle w:val="TF"/>
        <w:rPr>
          <w:lang w:eastAsia="zh-CN"/>
        </w:rPr>
      </w:pPr>
      <w:bookmarkStart w:id="4008" w:name="_CRFigure8_12_1_21"/>
      <w:r w:rsidRPr="008711EA">
        <w:t xml:space="preserve">Figure </w:t>
      </w:r>
      <w:bookmarkEnd w:id="4008"/>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09" w:name="_CR8_12_1_3"/>
      <w:bookmarkStart w:id="4010" w:name="_Toc20953545"/>
      <w:bookmarkStart w:id="4011" w:name="_Toc29390722"/>
      <w:bookmarkStart w:id="4012" w:name="_Toc36551459"/>
      <w:bookmarkStart w:id="4013" w:name="_Toc45831670"/>
      <w:bookmarkStart w:id="4014" w:name="_Toc51762623"/>
      <w:bookmarkStart w:id="4015" w:name="_Toc64381675"/>
      <w:bookmarkStart w:id="4016" w:name="_Toc73964193"/>
      <w:bookmarkStart w:id="4017" w:name="_Toc88646802"/>
      <w:bookmarkStart w:id="4018" w:name="_Toc97882751"/>
      <w:bookmarkStart w:id="4019" w:name="_Toc98531326"/>
      <w:bookmarkStart w:id="4020" w:name="_Toc105517398"/>
      <w:bookmarkStart w:id="4021" w:name="_Toc106108289"/>
      <w:bookmarkStart w:id="4022" w:name="_Toc113656874"/>
      <w:bookmarkStart w:id="4023" w:name="_Toc114052093"/>
      <w:bookmarkStart w:id="4024" w:name="_Toc170752206"/>
      <w:bookmarkEnd w:id="4009"/>
      <w:r w:rsidRPr="008711EA">
        <w:t>8.12.1.3</w:t>
      </w:r>
      <w:r w:rsidRPr="008711EA">
        <w:tab/>
        <w:t>Abnormal Conditions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25" w:name="_CR8_12_2"/>
      <w:bookmarkStart w:id="4026" w:name="_Toc20953546"/>
      <w:bookmarkStart w:id="4027" w:name="_Toc29390723"/>
      <w:bookmarkStart w:id="4028" w:name="_Toc36551460"/>
      <w:bookmarkStart w:id="4029" w:name="_Toc45831671"/>
      <w:bookmarkStart w:id="4030" w:name="_Toc51762624"/>
      <w:bookmarkStart w:id="4031" w:name="_Toc64381676"/>
      <w:bookmarkStart w:id="4032" w:name="_Toc73964194"/>
      <w:bookmarkStart w:id="4033" w:name="_Toc88646803"/>
      <w:bookmarkStart w:id="4034" w:name="_Toc97882752"/>
      <w:bookmarkStart w:id="4035" w:name="_Toc98531327"/>
      <w:bookmarkStart w:id="4036" w:name="_Toc105517399"/>
      <w:bookmarkStart w:id="4037" w:name="_Toc106108290"/>
      <w:bookmarkStart w:id="4038" w:name="_Toc113656875"/>
      <w:bookmarkStart w:id="4039" w:name="_Toc114052094"/>
      <w:bookmarkStart w:id="4040" w:name="_Toc170752207"/>
      <w:bookmarkEnd w:id="4025"/>
      <w:r w:rsidRPr="008711EA">
        <w:rPr>
          <w:kern w:val="28"/>
        </w:rPr>
        <w:t>8.12.2</w:t>
      </w:r>
      <w:r w:rsidRPr="008711EA">
        <w:rPr>
          <w:kern w:val="28"/>
        </w:rPr>
        <w:tab/>
        <w:t>Kill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0E0710" w14:textId="77777777" w:rsidR="000E2576" w:rsidRPr="008711EA" w:rsidRDefault="000E2576" w:rsidP="000E2576">
      <w:pPr>
        <w:pStyle w:val="Heading4"/>
      </w:pPr>
      <w:bookmarkStart w:id="4041" w:name="_CR8_12_2_1"/>
      <w:bookmarkStart w:id="4042" w:name="_Toc20953547"/>
      <w:bookmarkStart w:id="4043" w:name="_Toc29390724"/>
      <w:bookmarkStart w:id="4044" w:name="_Toc36551461"/>
      <w:bookmarkStart w:id="4045" w:name="_Toc45831672"/>
      <w:bookmarkStart w:id="4046" w:name="_Toc51762625"/>
      <w:bookmarkStart w:id="4047" w:name="_Toc64381677"/>
      <w:bookmarkStart w:id="4048" w:name="_Toc73964195"/>
      <w:bookmarkStart w:id="4049" w:name="_Toc88646804"/>
      <w:bookmarkStart w:id="4050" w:name="_Toc97882753"/>
      <w:bookmarkStart w:id="4051" w:name="_Toc98531328"/>
      <w:bookmarkStart w:id="4052" w:name="_Toc105517400"/>
      <w:bookmarkStart w:id="4053" w:name="_Toc106108291"/>
      <w:bookmarkStart w:id="4054" w:name="_Toc113656876"/>
      <w:bookmarkStart w:id="4055" w:name="_Toc114052095"/>
      <w:bookmarkStart w:id="4056" w:name="_Toc170752208"/>
      <w:bookmarkEnd w:id="4041"/>
      <w:r w:rsidRPr="008711EA">
        <w:t>8.12.2.1</w:t>
      </w:r>
      <w:r w:rsidRPr="008711EA">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57" w:name="_CR8_12_2_2"/>
      <w:bookmarkStart w:id="4058" w:name="_Toc20953548"/>
      <w:bookmarkStart w:id="4059" w:name="_Toc29390725"/>
      <w:bookmarkStart w:id="4060" w:name="_Toc36551462"/>
      <w:bookmarkStart w:id="4061" w:name="_Toc45831673"/>
      <w:bookmarkStart w:id="4062" w:name="_Toc51762626"/>
      <w:bookmarkStart w:id="4063" w:name="_Toc64381678"/>
      <w:bookmarkStart w:id="4064" w:name="_Toc73964196"/>
      <w:bookmarkStart w:id="4065" w:name="_Toc88646805"/>
      <w:bookmarkStart w:id="4066" w:name="_Toc97882754"/>
      <w:bookmarkStart w:id="4067" w:name="_Toc98531329"/>
      <w:bookmarkStart w:id="4068" w:name="_Toc105517401"/>
      <w:bookmarkStart w:id="4069" w:name="_Toc106108292"/>
      <w:bookmarkStart w:id="4070" w:name="_Toc113656877"/>
      <w:bookmarkStart w:id="4071" w:name="_Toc114052096"/>
      <w:bookmarkStart w:id="4072" w:name="_Toc170752209"/>
      <w:bookmarkEnd w:id="4057"/>
      <w:r w:rsidRPr="008711EA">
        <w:t>8.12.2.2</w:t>
      </w:r>
      <w:r w:rsidRPr="008711EA">
        <w:tab/>
        <w:t>Successful Operation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28C0AE0" w14:textId="77777777" w:rsidR="000E2576" w:rsidRPr="008711EA" w:rsidRDefault="000E2576" w:rsidP="000E2576">
      <w:pPr>
        <w:jc w:val="both"/>
      </w:pPr>
    </w:p>
    <w:bookmarkStart w:id="4073" w:name="_MON_1310999443"/>
    <w:bookmarkStart w:id="4074" w:name="_MON_1311001428"/>
    <w:bookmarkStart w:id="4075" w:name="_MON_1311003613"/>
    <w:bookmarkEnd w:id="4073"/>
    <w:bookmarkEnd w:id="4074"/>
    <w:bookmarkEnd w:id="4075"/>
    <w:bookmarkStart w:id="4076" w:name="_MON_1310999360"/>
    <w:bookmarkEnd w:id="4076"/>
    <w:p w14:paraId="7189E593" w14:textId="77777777" w:rsidR="000E2576" w:rsidRPr="008711EA" w:rsidRDefault="000E2576" w:rsidP="000E2576">
      <w:pPr>
        <w:pStyle w:val="TH"/>
      </w:pPr>
      <w:r w:rsidRPr="008711EA">
        <w:object w:dxaOrig="6329" w:dyaOrig="2385" w14:anchorId="00C82BB1">
          <v:shape id="_x0000_i1090" type="#_x0000_t75" style="width:302.2pt;height:114pt" o:ole="">
            <v:imagedata r:id="rId142" o:title=""/>
          </v:shape>
          <o:OLEObject Type="Embed" ProgID="Word.Picture.8" ShapeID="_x0000_i1090" DrawAspect="Content" ObjectID="_1794139067" r:id="rId143"/>
        </w:object>
      </w:r>
    </w:p>
    <w:p w14:paraId="52392D11" w14:textId="77777777" w:rsidR="000E2576" w:rsidRPr="008711EA" w:rsidRDefault="000E2576" w:rsidP="000E2576">
      <w:pPr>
        <w:pStyle w:val="TF"/>
        <w:rPr>
          <w:lang w:eastAsia="zh-CN"/>
        </w:rPr>
      </w:pPr>
      <w:bookmarkStart w:id="4077" w:name="_CRFigure8_12_2_21"/>
      <w:r w:rsidRPr="008711EA">
        <w:t xml:space="preserve">Figure </w:t>
      </w:r>
      <w:bookmarkEnd w:id="4077"/>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78" w:name="_CR8_12_3"/>
      <w:bookmarkStart w:id="4079" w:name="_Toc20953549"/>
      <w:bookmarkStart w:id="4080" w:name="_Toc29390726"/>
      <w:bookmarkStart w:id="4081" w:name="_Toc36551463"/>
      <w:bookmarkStart w:id="4082" w:name="_Toc45831674"/>
      <w:bookmarkStart w:id="4083" w:name="_Toc51762627"/>
      <w:bookmarkStart w:id="4084" w:name="_Toc64381679"/>
      <w:bookmarkStart w:id="4085" w:name="_Toc73964197"/>
      <w:bookmarkStart w:id="4086" w:name="_Toc88646806"/>
      <w:bookmarkStart w:id="4087" w:name="_Toc97882755"/>
      <w:bookmarkStart w:id="4088" w:name="_Toc98531330"/>
      <w:bookmarkStart w:id="4089" w:name="_Toc105517402"/>
      <w:bookmarkStart w:id="4090" w:name="_Toc106108293"/>
      <w:bookmarkStart w:id="4091" w:name="_Toc113656878"/>
      <w:bookmarkStart w:id="4092" w:name="_Toc114052097"/>
      <w:bookmarkStart w:id="4093" w:name="_Toc170752210"/>
      <w:bookmarkEnd w:id="4078"/>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9B7E4F2" w14:textId="77777777" w:rsidR="000E2576" w:rsidRPr="008711EA" w:rsidRDefault="000E2576" w:rsidP="000E2576">
      <w:pPr>
        <w:pStyle w:val="Heading4"/>
      </w:pPr>
      <w:bookmarkStart w:id="4094" w:name="_CR8_12_3_1"/>
      <w:bookmarkStart w:id="4095" w:name="_Toc20953550"/>
      <w:bookmarkStart w:id="4096" w:name="_Toc29390727"/>
      <w:bookmarkStart w:id="4097" w:name="_Toc36551464"/>
      <w:bookmarkStart w:id="4098" w:name="_Toc45831675"/>
      <w:bookmarkStart w:id="4099" w:name="_Toc51762628"/>
      <w:bookmarkStart w:id="4100" w:name="_Toc64381680"/>
      <w:bookmarkStart w:id="4101" w:name="_Toc73964198"/>
      <w:bookmarkStart w:id="4102" w:name="_Toc88646807"/>
      <w:bookmarkStart w:id="4103" w:name="_Toc97882756"/>
      <w:bookmarkStart w:id="4104" w:name="_Toc98531331"/>
      <w:bookmarkStart w:id="4105" w:name="_Toc105517403"/>
      <w:bookmarkStart w:id="4106" w:name="_Toc106108294"/>
      <w:bookmarkStart w:id="4107" w:name="_Toc113656879"/>
      <w:bookmarkStart w:id="4108" w:name="_Toc114052098"/>
      <w:bookmarkStart w:id="4109" w:name="_Toc170752211"/>
      <w:bookmarkEnd w:id="4094"/>
      <w:r w:rsidRPr="008711EA">
        <w:t>8.12.</w:t>
      </w:r>
      <w:r w:rsidRPr="008711EA">
        <w:rPr>
          <w:lang w:eastAsia="zh-CN"/>
        </w:rPr>
        <w:t>3</w:t>
      </w:r>
      <w:r w:rsidRPr="008711EA">
        <w:t>.1</w:t>
      </w:r>
      <w:r w:rsidRPr="008711EA">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10" w:name="_CR8_12_3_2"/>
      <w:bookmarkStart w:id="4111" w:name="_Toc20953551"/>
      <w:bookmarkStart w:id="4112" w:name="_Toc29390728"/>
      <w:bookmarkStart w:id="4113" w:name="_Toc36551465"/>
      <w:bookmarkStart w:id="4114" w:name="_Toc45831676"/>
      <w:bookmarkStart w:id="4115" w:name="_Toc51762629"/>
      <w:bookmarkStart w:id="4116" w:name="_Toc64381681"/>
      <w:bookmarkStart w:id="4117" w:name="_Toc73964199"/>
      <w:bookmarkStart w:id="4118" w:name="_Toc88646808"/>
      <w:bookmarkStart w:id="4119" w:name="_Toc97882757"/>
      <w:bookmarkStart w:id="4120" w:name="_Toc98531332"/>
      <w:bookmarkStart w:id="4121" w:name="_Toc105517404"/>
      <w:bookmarkStart w:id="4122" w:name="_Toc106108295"/>
      <w:bookmarkStart w:id="4123" w:name="_Toc113656880"/>
      <w:bookmarkStart w:id="4124" w:name="_Toc114052099"/>
      <w:bookmarkStart w:id="4125" w:name="_Toc170752212"/>
      <w:bookmarkEnd w:id="4110"/>
      <w:r w:rsidRPr="008711EA">
        <w:t>8.12.3.2</w:t>
      </w:r>
      <w:r w:rsidRPr="008711EA">
        <w:tab/>
        <w:t>Successful Operation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7C9766" w14:textId="77777777" w:rsidR="000E2576" w:rsidRPr="008711EA" w:rsidRDefault="000E2576" w:rsidP="000E2576">
      <w:pPr>
        <w:pStyle w:val="TH"/>
      </w:pPr>
      <w:r w:rsidRPr="008711EA">
        <w:object w:dxaOrig="5430" w:dyaOrig="2130" w14:anchorId="1A40E119">
          <v:shape id="_x0000_i1091" type="#_x0000_t75" style="width:259.65pt;height:102pt" o:ole="">
            <v:imagedata r:id="rId144" o:title=""/>
          </v:shape>
          <o:OLEObject Type="Embed" ProgID="Word.Picture.8" ShapeID="_x0000_i1091" DrawAspect="Content" ObjectID="_1794139068" r:id="rId145"/>
        </w:object>
      </w:r>
    </w:p>
    <w:p w14:paraId="75C92634" w14:textId="77777777" w:rsidR="000E2576" w:rsidRPr="008711EA" w:rsidRDefault="000E2576" w:rsidP="000E2576">
      <w:pPr>
        <w:pStyle w:val="TF"/>
        <w:rPr>
          <w:lang w:eastAsia="zh-CN"/>
        </w:rPr>
      </w:pPr>
      <w:bookmarkStart w:id="4126" w:name="_CRFigure8_12_3_21"/>
      <w:r w:rsidRPr="008711EA">
        <w:t xml:space="preserve">Figure </w:t>
      </w:r>
      <w:bookmarkEnd w:id="4126"/>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27" w:name="_CR8_12_4"/>
      <w:bookmarkStart w:id="4128" w:name="_Toc20953552"/>
      <w:bookmarkStart w:id="4129" w:name="_Toc29390729"/>
      <w:bookmarkStart w:id="4130" w:name="_Toc36551466"/>
      <w:bookmarkStart w:id="4131" w:name="_Toc45831677"/>
      <w:bookmarkStart w:id="4132" w:name="_Toc51762630"/>
      <w:bookmarkStart w:id="4133" w:name="_Toc64381682"/>
      <w:bookmarkStart w:id="4134" w:name="_Toc73964200"/>
      <w:bookmarkStart w:id="4135" w:name="_Toc88646809"/>
      <w:bookmarkStart w:id="4136" w:name="_Toc97882758"/>
      <w:bookmarkStart w:id="4137" w:name="_Toc98531333"/>
      <w:bookmarkStart w:id="4138" w:name="_Toc105517405"/>
      <w:bookmarkStart w:id="4139" w:name="_Toc106108296"/>
      <w:bookmarkStart w:id="4140" w:name="_Toc113656881"/>
      <w:bookmarkStart w:id="4141" w:name="_Toc114052100"/>
      <w:bookmarkStart w:id="4142" w:name="_Toc170752213"/>
      <w:bookmarkEnd w:id="412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E4A1045" w14:textId="77777777" w:rsidR="000E2576" w:rsidRPr="008711EA" w:rsidRDefault="000E2576" w:rsidP="000E2576">
      <w:pPr>
        <w:pStyle w:val="Heading4"/>
      </w:pPr>
      <w:bookmarkStart w:id="4143" w:name="_CR8_12_4_1"/>
      <w:bookmarkStart w:id="4144" w:name="_Toc20953553"/>
      <w:bookmarkStart w:id="4145" w:name="_Toc29390730"/>
      <w:bookmarkStart w:id="4146" w:name="_Toc36551467"/>
      <w:bookmarkStart w:id="4147" w:name="_Toc45831678"/>
      <w:bookmarkStart w:id="4148" w:name="_Toc51762631"/>
      <w:bookmarkStart w:id="4149" w:name="_Toc64381683"/>
      <w:bookmarkStart w:id="4150" w:name="_Toc73964201"/>
      <w:bookmarkStart w:id="4151" w:name="_Toc88646810"/>
      <w:bookmarkStart w:id="4152" w:name="_Toc97882759"/>
      <w:bookmarkStart w:id="4153" w:name="_Toc98531334"/>
      <w:bookmarkStart w:id="4154" w:name="_Toc105517406"/>
      <w:bookmarkStart w:id="4155" w:name="_Toc106108297"/>
      <w:bookmarkStart w:id="4156" w:name="_Toc113656882"/>
      <w:bookmarkStart w:id="4157" w:name="_Toc114052101"/>
      <w:bookmarkStart w:id="4158" w:name="_Toc170752214"/>
      <w:bookmarkEnd w:id="4143"/>
      <w:r w:rsidRPr="008711EA">
        <w:t>8.12.</w:t>
      </w:r>
      <w:r w:rsidRPr="008711EA">
        <w:rPr>
          <w:lang w:eastAsia="zh-CN"/>
        </w:rPr>
        <w:t>4</w:t>
      </w:r>
      <w:r w:rsidRPr="008711EA">
        <w:t>.1</w:t>
      </w:r>
      <w:r w:rsidRPr="008711EA">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59" w:name="_CR8_12_4_2"/>
      <w:bookmarkStart w:id="4160" w:name="_Toc20953554"/>
      <w:bookmarkStart w:id="4161" w:name="_Toc29390731"/>
      <w:bookmarkStart w:id="4162" w:name="_Toc36551468"/>
      <w:bookmarkStart w:id="4163" w:name="_Toc45831679"/>
      <w:bookmarkStart w:id="4164" w:name="_Toc51762632"/>
      <w:bookmarkStart w:id="4165" w:name="_Toc64381684"/>
      <w:bookmarkStart w:id="4166" w:name="_Toc73964202"/>
      <w:bookmarkStart w:id="4167" w:name="_Toc88646811"/>
      <w:bookmarkStart w:id="4168" w:name="_Toc97882760"/>
      <w:bookmarkStart w:id="4169" w:name="_Toc98531335"/>
      <w:bookmarkStart w:id="4170" w:name="_Toc105517407"/>
      <w:bookmarkStart w:id="4171" w:name="_Toc106108298"/>
      <w:bookmarkStart w:id="4172" w:name="_Toc113656883"/>
      <w:bookmarkStart w:id="4173" w:name="_Toc114052102"/>
      <w:bookmarkStart w:id="4174" w:name="_Toc170752215"/>
      <w:bookmarkEnd w:id="4159"/>
      <w:r w:rsidRPr="008711EA">
        <w:t>8.12.4.2</w:t>
      </w:r>
      <w:r w:rsidRPr="008711EA">
        <w:tab/>
        <w:t>Successful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bookmarkStart w:id="4175" w:name="_MON_1506511570"/>
    <w:bookmarkEnd w:id="4175"/>
    <w:p w14:paraId="2BB317E2" w14:textId="77777777" w:rsidR="000E2576" w:rsidRPr="008711EA" w:rsidRDefault="000E2576" w:rsidP="000E2576">
      <w:pPr>
        <w:pStyle w:val="TH"/>
      </w:pPr>
      <w:r w:rsidRPr="008711EA">
        <w:object w:dxaOrig="5430" w:dyaOrig="2130" w14:anchorId="46082D9C">
          <v:shape id="_x0000_i1092" type="#_x0000_t75" style="width:259.65pt;height:102pt" o:ole="">
            <v:imagedata r:id="rId146" o:title=""/>
          </v:shape>
          <o:OLEObject Type="Embed" ProgID="Word.Picture.8" ShapeID="_x0000_i1092" DrawAspect="Content" ObjectID="_1794139069" r:id="rId147"/>
        </w:object>
      </w:r>
    </w:p>
    <w:p w14:paraId="10A805C2" w14:textId="77777777" w:rsidR="000E2576" w:rsidRPr="008711EA" w:rsidRDefault="000E2576" w:rsidP="000E2576">
      <w:pPr>
        <w:pStyle w:val="TF"/>
        <w:rPr>
          <w:lang w:eastAsia="zh-CN"/>
        </w:rPr>
      </w:pPr>
      <w:bookmarkStart w:id="4176" w:name="_CRFigure8_12_4_21"/>
      <w:r w:rsidRPr="008711EA">
        <w:t xml:space="preserve">Figure </w:t>
      </w:r>
      <w:bookmarkEnd w:id="4176"/>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77" w:name="_CR8_13"/>
      <w:bookmarkStart w:id="4178" w:name="_Toc20953555"/>
      <w:bookmarkStart w:id="4179" w:name="_Toc29390732"/>
      <w:bookmarkStart w:id="4180" w:name="_Toc36551469"/>
      <w:bookmarkStart w:id="4181" w:name="_Toc45831680"/>
      <w:bookmarkStart w:id="4182" w:name="_Toc51762633"/>
      <w:bookmarkStart w:id="4183" w:name="_Toc64381685"/>
      <w:bookmarkStart w:id="4184" w:name="_Toc73964203"/>
      <w:bookmarkStart w:id="4185" w:name="_Toc88646812"/>
      <w:bookmarkStart w:id="4186" w:name="_Toc97882761"/>
      <w:bookmarkStart w:id="4187" w:name="_Toc98531336"/>
      <w:bookmarkStart w:id="4188" w:name="_Toc105517408"/>
      <w:bookmarkStart w:id="4189" w:name="_Toc106108299"/>
      <w:bookmarkStart w:id="4190" w:name="_Toc113656884"/>
      <w:bookmarkStart w:id="4191" w:name="_Toc114052103"/>
      <w:bookmarkStart w:id="4192" w:name="_Toc170752216"/>
      <w:bookmarkEnd w:id="4177"/>
      <w:r w:rsidRPr="008711EA">
        <w:t>8.13</w:t>
      </w:r>
      <w:r w:rsidRPr="008711EA">
        <w:tab/>
        <w:t>eNB Direct Information Transfer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C6DBE9F" w14:textId="77777777" w:rsidR="000E2576" w:rsidRPr="008711EA" w:rsidRDefault="000E2576" w:rsidP="000E2576">
      <w:pPr>
        <w:pStyle w:val="Heading3"/>
      </w:pPr>
      <w:bookmarkStart w:id="4193" w:name="_CR8_13_1"/>
      <w:bookmarkStart w:id="4194" w:name="_Toc20953556"/>
      <w:bookmarkStart w:id="4195" w:name="_Toc29390733"/>
      <w:bookmarkStart w:id="4196" w:name="_Toc36551470"/>
      <w:bookmarkStart w:id="4197" w:name="_Toc45831681"/>
      <w:bookmarkStart w:id="4198" w:name="_Toc51762634"/>
      <w:bookmarkStart w:id="4199" w:name="_Toc64381686"/>
      <w:bookmarkStart w:id="4200" w:name="_Toc73964204"/>
      <w:bookmarkStart w:id="4201" w:name="_Toc88646813"/>
      <w:bookmarkStart w:id="4202" w:name="_Toc97882762"/>
      <w:bookmarkStart w:id="4203" w:name="_Toc98531337"/>
      <w:bookmarkStart w:id="4204" w:name="_Toc105517409"/>
      <w:bookmarkStart w:id="4205" w:name="_Toc106108300"/>
      <w:bookmarkStart w:id="4206" w:name="_Toc113656885"/>
      <w:bookmarkStart w:id="4207" w:name="_Toc114052104"/>
      <w:bookmarkStart w:id="4208" w:name="_Toc170752217"/>
      <w:bookmarkEnd w:id="4193"/>
      <w:r w:rsidRPr="008711EA">
        <w:t>8.13.1</w:t>
      </w:r>
      <w:r w:rsidRPr="008711EA">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09" w:name="_CR8_13_2"/>
      <w:bookmarkStart w:id="4210" w:name="_Toc20953557"/>
      <w:bookmarkStart w:id="4211" w:name="_Toc29390734"/>
      <w:bookmarkStart w:id="4212" w:name="_Toc36551471"/>
      <w:bookmarkStart w:id="4213" w:name="_Toc45831682"/>
      <w:bookmarkStart w:id="4214" w:name="_Toc51762635"/>
      <w:bookmarkStart w:id="4215" w:name="_Toc64381687"/>
      <w:bookmarkStart w:id="4216" w:name="_Toc73964205"/>
      <w:bookmarkStart w:id="4217" w:name="_Toc88646814"/>
      <w:bookmarkStart w:id="4218" w:name="_Toc97882763"/>
      <w:bookmarkStart w:id="4219" w:name="_Toc98531338"/>
      <w:bookmarkStart w:id="4220" w:name="_Toc105517410"/>
      <w:bookmarkStart w:id="4221" w:name="_Toc106108301"/>
      <w:bookmarkStart w:id="4222" w:name="_Toc113656886"/>
      <w:bookmarkStart w:id="4223" w:name="_Toc114052105"/>
      <w:bookmarkStart w:id="4224" w:name="_Toc170752218"/>
      <w:bookmarkEnd w:id="4209"/>
      <w:r w:rsidRPr="008711EA">
        <w:t>8.13.2</w:t>
      </w:r>
      <w:r w:rsidRPr="008711EA">
        <w:tab/>
        <w:t>Successful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4B37B7" w14:textId="77777777" w:rsidR="000E2576" w:rsidRPr="008711EA" w:rsidRDefault="000E2576" w:rsidP="000E2576">
      <w:pPr>
        <w:pStyle w:val="Heading4"/>
      </w:pPr>
      <w:bookmarkStart w:id="4225" w:name="_CR8_13_2_1"/>
      <w:bookmarkStart w:id="4226" w:name="_Toc20953558"/>
      <w:bookmarkStart w:id="4227" w:name="_Toc29390735"/>
      <w:bookmarkStart w:id="4228" w:name="_Toc36551472"/>
      <w:bookmarkStart w:id="4229" w:name="_Toc45831683"/>
      <w:bookmarkStart w:id="4230" w:name="_Toc51762636"/>
      <w:bookmarkStart w:id="4231" w:name="_Toc64381688"/>
      <w:bookmarkStart w:id="4232" w:name="_Toc73964206"/>
      <w:bookmarkStart w:id="4233" w:name="_Toc88646815"/>
      <w:bookmarkStart w:id="4234" w:name="_Toc97882764"/>
      <w:bookmarkStart w:id="4235" w:name="_Toc98531339"/>
      <w:bookmarkStart w:id="4236" w:name="_Toc105517411"/>
      <w:bookmarkStart w:id="4237" w:name="_Toc106108302"/>
      <w:bookmarkStart w:id="4238" w:name="_Toc113656887"/>
      <w:bookmarkStart w:id="4239" w:name="_Toc114052106"/>
      <w:bookmarkStart w:id="4240" w:name="_Toc170752219"/>
      <w:bookmarkEnd w:id="4225"/>
      <w:r w:rsidRPr="008711EA">
        <w:t>8.13.2.1</w:t>
      </w:r>
      <w:r w:rsidRPr="008711EA">
        <w:tab/>
        <w:t>eNB Direct Information Transfer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448225517"/>
    <w:bookmarkEnd w:id="4241"/>
    <w:bookmarkStart w:id="4242" w:name="_MON_1295845719"/>
    <w:bookmarkEnd w:id="4242"/>
    <w:p w14:paraId="3CA51513" w14:textId="77777777" w:rsidR="000E2576" w:rsidRPr="008711EA" w:rsidRDefault="000E2576" w:rsidP="000E2576">
      <w:pPr>
        <w:pStyle w:val="TH"/>
      </w:pPr>
      <w:r w:rsidRPr="008711EA">
        <w:object w:dxaOrig="5429" w:dyaOrig="2129" w14:anchorId="42CAA17C">
          <v:shape id="_x0000_i1093" type="#_x0000_t75" style="width:259.65pt;height:102pt" o:ole="">
            <v:imagedata r:id="rId148" o:title=""/>
          </v:shape>
          <o:OLEObject Type="Embed" ProgID="Word.Picture.8" ShapeID="_x0000_i1093" DrawAspect="Content" ObjectID="_1794139070" r:id="rId149"/>
        </w:object>
      </w:r>
    </w:p>
    <w:p w14:paraId="242654D4" w14:textId="77777777" w:rsidR="000E2576" w:rsidRPr="008711EA" w:rsidRDefault="000E2576" w:rsidP="000E2576">
      <w:pPr>
        <w:pStyle w:val="TF"/>
      </w:pPr>
      <w:bookmarkStart w:id="4243" w:name="_CRFigure8_13_1_21"/>
      <w:r w:rsidRPr="008711EA">
        <w:t xml:space="preserve">Figure </w:t>
      </w:r>
      <w:bookmarkEnd w:id="4243"/>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44" w:name="_CR8_13_3"/>
      <w:bookmarkStart w:id="4245" w:name="_Toc20953559"/>
      <w:bookmarkStart w:id="4246" w:name="_Toc29390736"/>
      <w:bookmarkStart w:id="4247" w:name="_Toc36551473"/>
      <w:bookmarkStart w:id="4248" w:name="_Toc45831684"/>
      <w:bookmarkStart w:id="4249" w:name="_Toc51762637"/>
      <w:bookmarkStart w:id="4250" w:name="_Toc64381689"/>
      <w:bookmarkStart w:id="4251" w:name="_Toc73964207"/>
      <w:bookmarkStart w:id="4252" w:name="_Toc88646816"/>
      <w:bookmarkStart w:id="4253" w:name="_Toc97882765"/>
      <w:bookmarkStart w:id="4254" w:name="_Toc98531340"/>
      <w:bookmarkStart w:id="4255" w:name="_Toc105517412"/>
      <w:bookmarkStart w:id="4256" w:name="_Toc106108303"/>
      <w:bookmarkStart w:id="4257" w:name="_Toc113656888"/>
      <w:bookmarkStart w:id="4258" w:name="_Toc114052107"/>
      <w:bookmarkStart w:id="4259" w:name="_Toc170752220"/>
      <w:bookmarkEnd w:id="4244"/>
      <w:r w:rsidRPr="008711EA">
        <w:t>8.13.3</w:t>
      </w:r>
      <w:r w:rsidRPr="008711EA">
        <w:tab/>
        <w:t>Abnormal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60" w:name="_CR8_14"/>
      <w:bookmarkStart w:id="4261" w:name="_Toc20953560"/>
      <w:bookmarkStart w:id="4262" w:name="_Toc29390737"/>
      <w:bookmarkStart w:id="4263" w:name="_Toc36551474"/>
      <w:bookmarkStart w:id="4264" w:name="_Toc45831685"/>
      <w:bookmarkStart w:id="4265" w:name="_Toc51762638"/>
      <w:bookmarkStart w:id="4266" w:name="_Toc64381690"/>
      <w:bookmarkStart w:id="4267" w:name="_Toc73964208"/>
      <w:bookmarkStart w:id="4268" w:name="_Toc88646817"/>
      <w:bookmarkStart w:id="4269" w:name="_Toc97882766"/>
      <w:bookmarkStart w:id="4270" w:name="_Toc98531341"/>
      <w:bookmarkStart w:id="4271" w:name="_Toc105517413"/>
      <w:bookmarkStart w:id="4272" w:name="_Toc106108304"/>
      <w:bookmarkStart w:id="4273" w:name="_Toc113656889"/>
      <w:bookmarkStart w:id="4274" w:name="_Toc114052108"/>
      <w:bookmarkStart w:id="4275" w:name="_Toc170752221"/>
      <w:bookmarkEnd w:id="4260"/>
      <w:r w:rsidRPr="008711EA">
        <w:t>8.14</w:t>
      </w:r>
      <w:r w:rsidRPr="008711EA">
        <w:tab/>
        <w:t>MME Direct Information Transfer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75E10AF" w14:textId="77777777" w:rsidR="000E2576" w:rsidRPr="008711EA" w:rsidRDefault="000E2576" w:rsidP="000E2576">
      <w:pPr>
        <w:pStyle w:val="Heading3"/>
      </w:pPr>
      <w:bookmarkStart w:id="4276" w:name="_CR8_14_1"/>
      <w:bookmarkStart w:id="4277" w:name="_Toc20953561"/>
      <w:bookmarkStart w:id="4278" w:name="_Toc29390738"/>
      <w:bookmarkStart w:id="4279" w:name="_Toc36551475"/>
      <w:bookmarkStart w:id="4280" w:name="_Toc45831686"/>
      <w:bookmarkStart w:id="4281" w:name="_Toc51762639"/>
      <w:bookmarkStart w:id="4282" w:name="_Toc64381691"/>
      <w:bookmarkStart w:id="4283" w:name="_Toc73964209"/>
      <w:bookmarkStart w:id="4284" w:name="_Toc88646818"/>
      <w:bookmarkStart w:id="4285" w:name="_Toc97882767"/>
      <w:bookmarkStart w:id="4286" w:name="_Toc98531342"/>
      <w:bookmarkStart w:id="4287" w:name="_Toc105517414"/>
      <w:bookmarkStart w:id="4288" w:name="_Toc106108305"/>
      <w:bookmarkStart w:id="4289" w:name="_Toc113656890"/>
      <w:bookmarkStart w:id="4290" w:name="_Toc114052109"/>
      <w:bookmarkStart w:id="4291" w:name="_Toc170752222"/>
      <w:bookmarkEnd w:id="4276"/>
      <w:r w:rsidRPr="008711EA">
        <w:t>8.14.1</w:t>
      </w:r>
      <w:r w:rsidRPr="008711EA">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292" w:name="_CR8_14_2"/>
      <w:bookmarkStart w:id="4293" w:name="_Toc20953562"/>
      <w:bookmarkStart w:id="4294" w:name="_Toc29390739"/>
      <w:bookmarkStart w:id="4295" w:name="_Toc36551476"/>
      <w:bookmarkStart w:id="4296" w:name="_Toc45831687"/>
      <w:bookmarkStart w:id="4297" w:name="_Toc51762640"/>
      <w:bookmarkStart w:id="4298" w:name="_Toc64381692"/>
      <w:bookmarkStart w:id="4299" w:name="_Toc73964210"/>
      <w:bookmarkStart w:id="4300" w:name="_Toc88646819"/>
      <w:bookmarkStart w:id="4301" w:name="_Toc97882768"/>
      <w:bookmarkStart w:id="4302" w:name="_Toc98531343"/>
      <w:bookmarkStart w:id="4303" w:name="_Toc105517415"/>
      <w:bookmarkStart w:id="4304" w:name="_Toc106108306"/>
      <w:bookmarkStart w:id="4305" w:name="_Toc113656891"/>
      <w:bookmarkStart w:id="4306" w:name="_Toc114052110"/>
      <w:bookmarkStart w:id="4307" w:name="_Toc170752223"/>
      <w:bookmarkEnd w:id="4292"/>
      <w:r w:rsidRPr="008711EA">
        <w:t>8.14.2</w:t>
      </w:r>
      <w:r w:rsidRPr="008711EA">
        <w:tab/>
        <w:t>Successful Operation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9480F32" w14:textId="77777777" w:rsidR="000E2576" w:rsidRPr="008711EA" w:rsidRDefault="000E2576" w:rsidP="000E2576">
      <w:pPr>
        <w:pStyle w:val="Heading4"/>
      </w:pPr>
      <w:bookmarkStart w:id="4308" w:name="_CR8_14_2_1"/>
      <w:bookmarkStart w:id="4309" w:name="_Toc20953563"/>
      <w:bookmarkStart w:id="4310" w:name="_Toc29390740"/>
      <w:bookmarkStart w:id="4311" w:name="_Toc36551477"/>
      <w:bookmarkStart w:id="4312" w:name="_Toc45831688"/>
      <w:bookmarkStart w:id="4313" w:name="_Toc51762641"/>
      <w:bookmarkStart w:id="4314" w:name="_Toc64381693"/>
      <w:bookmarkStart w:id="4315" w:name="_Toc73964211"/>
      <w:bookmarkStart w:id="4316" w:name="_Toc88646820"/>
      <w:bookmarkStart w:id="4317" w:name="_Toc97882769"/>
      <w:bookmarkStart w:id="4318" w:name="_Toc98531344"/>
      <w:bookmarkStart w:id="4319" w:name="_Toc105517416"/>
      <w:bookmarkStart w:id="4320" w:name="_Toc106108307"/>
      <w:bookmarkStart w:id="4321" w:name="_Toc113656892"/>
      <w:bookmarkStart w:id="4322" w:name="_Toc114052111"/>
      <w:bookmarkStart w:id="4323" w:name="_Toc170752224"/>
      <w:bookmarkEnd w:id="4308"/>
      <w:r w:rsidRPr="008711EA">
        <w:t>8.14.2.1</w:t>
      </w:r>
      <w:r w:rsidRPr="008711EA">
        <w:tab/>
        <w:t>MME Direct Information Transfer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bookmarkStart w:id="4324" w:name="_MON_1448225518"/>
    <w:bookmarkEnd w:id="4324"/>
    <w:bookmarkStart w:id="4325" w:name="_MON_1295845735"/>
    <w:bookmarkEnd w:id="4325"/>
    <w:p w14:paraId="6C7BC921" w14:textId="77777777" w:rsidR="000E2576" w:rsidRPr="008711EA" w:rsidRDefault="000E2576" w:rsidP="000E2576">
      <w:pPr>
        <w:pStyle w:val="TH"/>
      </w:pPr>
      <w:r w:rsidRPr="008711EA">
        <w:object w:dxaOrig="5429" w:dyaOrig="2129" w14:anchorId="72A1F21A">
          <v:shape id="_x0000_i1094" type="#_x0000_t75" style="width:259.65pt;height:102pt" o:ole="">
            <v:imagedata r:id="rId150" o:title=""/>
          </v:shape>
          <o:OLEObject Type="Embed" ProgID="Word.Picture.8" ShapeID="_x0000_i1094" DrawAspect="Content" ObjectID="_1794139071" r:id="rId151"/>
        </w:object>
      </w:r>
    </w:p>
    <w:p w14:paraId="63DFDA44" w14:textId="77777777" w:rsidR="000E2576" w:rsidRPr="008711EA" w:rsidRDefault="000E2576" w:rsidP="000E2576">
      <w:pPr>
        <w:pStyle w:val="TF"/>
      </w:pPr>
      <w:bookmarkStart w:id="4326" w:name="_CRFigure8_14_1_21"/>
      <w:r w:rsidRPr="008711EA">
        <w:t xml:space="preserve">Figure </w:t>
      </w:r>
      <w:bookmarkEnd w:id="4326"/>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27" w:name="_CR8_14_3"/>
      <w:bookmarkStart w:id="4328" w:name="_Toc20953564"/>
      <w:bookmarkStart w:id="4329" w:name="_Toc29390741"/>
      <w:bookmarkStart w:id="4330" w:name="_Toc36551478"/>
      <w:bookmarkStart w:id="4331" w:name="_Toc45831689"/>
      <w:bookmarkStart w:id="4332" w:name="_Toc51762642"/>
      <w:bookmarkStart w:id="4333" w:name="_Toc64381694"/>
      <w:bookmarkStart w:id="4334" w:name="_Toc73964212"/>
      <w:bookmarkStart w:id="4335" w:name="_Toc88646821"/>
      <w:bookmarkStart w:id="4336" w:name="_Toc97882770"/>
      <w:bookmarkStart w:id="4337" w:name="_Toc98531345"/>
      <w:bookmarkStart w:id="4338" w:name="_Toc105517417"/>
      <w:bookmarkStart w:id="4339" w:name="_Toc106108308"/>
      <w:bookmarkStart w:id="4340" w:name="_Toc113656893"/>
      <w:bookmarkStart w:id="4341" w:name="_Toc114052112"/>
      <w:bookmarkStart w:id="4342" w:name="_Toc170752225"/>
      <w:bookmarkEnd w:id="4327"/>
      <w:r w:rsidRPr="008711EA">
        <w:t>8.14.3</w:t>
      </w:r>
      <w:r w:rsidRPr="008711EA">
        <w:tab/>
        <w:t>Abnormal Conditions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43" w:name="_CR8_15"/>
      <w:bookmarkStart w:id="4344" w:name="_Toc20953565"/>
      <w:bookmarkStart w:id="4345" w:name="_Toc29390742"/>
      <w:bookmarkStart w:id="4346" w:name="_Toc36551479"/>
      <w:bookmarkStart w:id="4347" w:name="_Toc45831690"/>
      <w:bookmarkStart w:id="4348" w:name="_Toc51762643"/>
      <w:bookmarkStart w:id="4349" w:name="_Toc64381695"/>
      <w:bookmarkStart w:id="4350" w:name="_Toc73964213"/>
      <w:bookmarkStart w:id="4351" w:name="_Toc88646822"/>
      <w:bookmarkStart w:id="4352" w:name="_Toc97882771"/>
      <w:bookmarkStart w:id="4353" w:name="_Toc98531346"/>
      <w:bookmarkStart w:id="4354" w:name="_Toc105517418"/>
      <w:bookmarkStart w:id="4355" w:name="_Toc106108309"/>
      <w:bookmarkStart w:id="4356" w:name="_Toc113656894"/>
      <w:bookmarkStart w:id="4357" w:name="_Toc114052113"/>
      <w:bookmarkStart w:id="4358" w:name="_Toc170752226"/>
      <w:bookmarkEnd w:id="4343"/>
      <w:r w:rsidRPr="008711EA">
        <w:t>8.15</w:t>
      </w:r>
      <w:r w:rsidRPr="008711EA">
        <w:tab/>
        <w:t>eNB Configuration Transfer</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11B8352" w14:textId="77777777" w:rsidR="000E2576" w:rsidRPr="008711EA" w:rsidRDefault="000E2576" w:rsidP="000E2576">
      <w:pPr>
        <w:pStyle w:val="Heading3"/>
      </w:pPr>
      <w:bookmarkStart w:id="4359" w:name="_CR8_15_1"/>
      <w:bookmarkStart w:id="4360" w:name="_Toc20953566"/>
      <w:bookmarkStart w:id="4361" w:name="_Toc29390743"/>
      <w:bookmarkStart w:id="4362" w:name="_Toc36551480"/>
      <w:bookmarkStart w:id="4363" w:name="_Toc45831691"/>
      <w:bookmarkStart w:id="4364" w:name="_Toc51762644"/>
      <w:bookmarkStart w:id="4365" w:name="_Toc64381696"/>
      <w:bookmarkStart w:id="4366" w:name="_Toc73964214"/>
      <w:bookmarkStart w:id="4367" w:name="_Toc88646823"/>
      <w:bookmarkStart w:id="4368" w:name="_Toc97882772"/>
      <w:bookmarkStart w:id="4369" w:name="_Toc98531347"/>
      <w:bookmarkStart w:id="4370" w:name="_Toc105517419"/>
      <w:bookmarkStart w:id="4371" w:name="_Toc106108310"/>
      <w:bookmarkStart w:id="4372" w:name="_Toc113656895"/>
      <w:bookmarkStart w:id="4373" w:name="_Toc114052114"/>
      <w:bookmarkStart w:id="4374" w:name="_Toc170752227"/>
      <w:bookmarkEnd w:id="4359"/>
      <w:r w:rsidRPr="008711EA">
        <w:t>8.15.1</w:t>
      </w:r>
      <w:r w:rsidRPr="008711EA">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75" w:name="_CR8_15_2"/>
      <w:bookmarkStart w:id="4376" w:name="_Toc20953567"/>
      <w:bookmarkStart w:id="4377" w:name="_Toc29390744"/>
      <w:bookmarkStart w:id="4378" w:name="_Toc36551481"/>
      <w:bookmarkStart w:id="4379" w:name="_Toc45831692"/>
      <w:bookmarkStart w:id="4380" w:name="_Toc51762645"/>
      <w:bookmarkStart w:id="4381" w:name="_Toc64381697"/>
      <w:bookmarkStart w:id="4382" w:name="_Toc73964215"/>
      <w:bookmarkStart w:id="4383" w:name="_Toc88646824"/>
      <w:bookmarkStart w:id="4384" w:name="_Toc97882773"/>
      <w:bookmarkStart w:id="4385" w:name="_Toc98531348"/>
      <w:bookmarkStart w:id="4386" w:name="_Toc105517420"/>
      <w:bookmarkStart w:id="4387" w:name="_Toc106108311"/>
      <w:bookmarkStart w:id="4388" w:name="_Toc113656896"/>
      <w:bookmarkStart w:id="4389" w:name="_Toc114052115"/>
      <w:bookmarkStart w:id="4390" w:name="_Toc170752228"/>
      <w:bookmarkEnd w:id="4375"/>
      <w:r w:rsidRPr="008711EA">
        <w:t>8.15.2</w:t>
      </w:r>
      <w:r w:rsidRPr="008711EA">
        <w:tab/>
        <w:t>Successful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FAAC90A" w14:textId="77777777" w:rsidR="000E2576" w:rsidRPr="008711EA" w:rsidRDefault="000E2576" w:rsidP="000E2576">
      <w:pPr>
        <w:pStyle w:val="Heading4"/>
      </w:pPr>
      <w:bookmarkStart w:id="4391" w:name="_CR8_15_2_1"/>
      <w:bookmarkStart w:id="4392" w:name="_Toc20953568"/>
      <w:bookmarkStart w:id="4393" w:name="_Toc29390745"/>
      <w:bookmarkStart w:id="4394" w:name="_Toc36551482"/>
      <w:bookmarkStart w:id="4395" w:name="_Toc45831693"/>
      <w:bookmarkStart w:id="4396" w:name="_Toc51762646"/>
      <w:bookmarkStart w:id="4397" w:name="_Toc64381698"/>
      <w:bookmarkStart w:id="4398" w:name="_Toc73964216"/>
      <w:bookmarkStart w:id="4399" w:name="_Toc88646825"/>
      <w:bookmarkStart w:id="4400" w:name="_Toc97882774"/>
      <w:bookmarkStart w:id="4401" w:name="_Toc98531349"/>
      <w:bookmarkStart w:id="4402" w:name="_Toc105517421"/>
      <w:bookmarkStart w:id="4403" w:name="_Toc106108312"/>
      <w:bookmarkStart w:id="4404" w:name="_Toc113656897"/>
      <w:bookmarkStart w:id="4405" w:name="_Toc114052116"/>
      <w:bookmarkStart w:id="4406" w:name="_Toc170752229"/>
      <w:bookmarkEnd w:id="4391"/>
      <w:r w:rsidRPr="008711EA">
        <w:t>8.15.2.1</w:t>
      </w:r>
      <w:r w:rsidRPr="008711EA">
        <w:tab/>
        <w:t>eNB Configuration Transfer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bookmarkStart w:id="4407" w:name="_MON_1295876089"/>
    <w:bookmarkEnd w:id="4407"/>
    <w:bookmarkStart w:id="4408" w:name="_MON_1295816214"/>
    <w:bookmarkEnd w:id="4408"/>
    <w:p w14:paraId="15EF5CFA" w14:textId="77777777" w:rsidR="000E2576" w:rsidRPr="008711EA" w:rsidRDefault="000E2576" w:rsidP="000E2576">
      <w:pPr>
        <w:pStyle w:val="TH"/>
      </w:pPr>
      <w:r w:rsidRPr="008711EA">
        <w:object w:dxaOrig="5429" w:dyaOrig="1920" w14:anchorId="49D1CA67">
          <v:shape id="_x0000_i1095" type="#_x0000_t75" style="width:259.65pt;height:90.55pt" o:ole="">
            <v:imagedata r:id="rId152" o:title=""/>
          </v:shape>
          <o:OLEObject Type="Embed" ProgID="Word.Picture.8" ShapeID="_x0000_i1095" DrawAspect="Content" ObjectID="_1794139072" r:id="rId153"/>
        </w:object>
      </w:r>
    </w:p>
    <w:p w14:paraId="1ACE9C38" w14:textId="77777777" w:rsidR="000E2576" w:rsidRPr="008711EA" w:rsidRDefault="000E2576" w:rsidP="000E2576">
      <w:pPr>
        <w:pStyle w:val="TF"/>
      </w:pPr>
      <w:bookmarkStart w:id="4409" w:name="_CRFigure8_15_2_11"/>
      <w:r w:rsidRPr="008711EA">
        <w:t xml:space="preserve">Figure </w:t>
      </w:r>
      <w:bookmarkEnd w:id="4409"/>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10" w:name="_CR8_15_3"/>
      <w:bookmarkStart w:id="4411" w:name="_Toc20953569"/>
      <w:bookmarkStart w:id="4412" w:name="_Toc29390746"/>
      <w:bookmarkStart w:id="4413" w:name="_Toc36551483"/>
      <w:bookmarkStart w:id="4414" w:name="_Toc45831694"/>
      <w:bookmarkStart w:id="4415" w:name="_Toc51762647"/>
      <w:bookmarkStart w:id="4416" w:name="_Toc64381699"/>
      <w:bookmarkStart w:id="4417" w:name="_Toc73964217"/>
      <w:bookmarkStart w:id="4418" w:name="_Toc88646826"/>
      <w:bookmarkStart w:id="4419" w:name="_Toc97882775"/>
      <w:bookmarkStart w:id="4420" w:name="_Toc98531350"/>
      <w:bookmarkStart w:id="4421" w:name="_Toc105517422"/>
      <w:bookmarkStart w:id="4422" w:name="_Toc106108313"/>
      <w:bookmarkStart w:id="4423" w:name="_Toc113656898"/>
      <w:bookmarkStart w:id="4424" w:name="_Toc114052117"/>
      <w:bookmarkStart w:id="4425" w:name="_Toc170752230"/>
      <w:bookmarkEnd w:id="4410"/>
      <w:r w:rsidRPr="008711EA">
        <w:t>8.15.3</w:t>
      </w:r>
      <w:r w:rsidRPr="008711EA">
        <w:tab/>
        <w:t>Abnormal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26" w:name="_CR8_16"/>
      <w:bookmarkStart w:id="4427" w:name="_Toc20953570"/>
      <w:bookmarkStart w:id="4428" w:name="_Toc29390747"/>
      <w:bookmarkStart w:id="4429" w:name="_Toc36551484"/>
      <w:bookmarkStart w:id="4430" w:name="_Toc45831695"/>
      <w:bookmarkStart w:id="4431" w:name="_Toc51762648"/>
      <w:bookmarkStart w:id="4432" w:name="_Toc64381700"/>
      <w:bookmarkStart w:id="4433" w:name="_Toc73964218"/>
      <w:bookmarkStart w:id="4434" w:name="_Toc88646827"/>
      <w:bookmarkStart w:id="4435" w:name="_Toc97882776"/>
      <w:bookmarkStart w:id="4436" w:name="_Toc98531351"/>
      <w:bookmarkStart w:id="4437" w:name="_Toc105517423"/>
      <w:bookmarkStart w:id="4438" w:name="_Toc106108314"/>
      <w:bookmarkStart w:id="4439" w:name="_Toc113656899"/>
      <w:bookmarkStart w:id="4440" w:name="_Toc114052118"/>
      <w:bookmarkStart w:id="4441" w:name="_Toc170752231"/>
      <w:bookmarkEnd w:id="4426"/>
      <w:r w:rsidRPr="008711EA">
        <w:t>8.16</w:t>
      </w:r>
      <w:r w:rsidRPr="008711EA">
        <w:tab/>
        <w:t>MME Configuration Transfer</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CBDC6B7" w14:textId="77777777" w:rsidR="000E2576" w:rsidRPr="008711EA" w:rsidRDefault="000E2576" w:rsidP="000E2576">
      <w:pPr>
        <w:pStyle w:val="Heading3"/>
      </w:pPr>
      <w:bookmarkStart w:id="4442" w:name="_CR8_16_1"/>
      <w:bookmarkStart w:id="4443" w:name="_Toc20953571"/>
      <w:bookmarkStart w:id="4444" w:name="_Toc29390748"/>
      <w:bookmarkStart w:id="4445" w:name="_Toc36551485"/>
      <w:bookmarkStart w:id="4446" w:name="_Toc45831696"/>
      <w:bookmarkStart w:id="4447" w:name="_Toc51762649"/>
      <w:bookmarkStart w:id="4448" w:name="_Toc64381701"/>
      <w:bookmarkStart w:id="4449" w:name="_Toc73964219"/>
      <w:bookmarkStart w:id="4450" w:name="_Toc88646828"/>
      <w:bookmarkStart w:id="4451" w:name="_Toc97882777"/>
      <w:bookmarkStart w:id="4452" w:name="_Toc98531352"/>
      <w:bookmarkStart w:id="4453" w:name="_Toc105517424"/>
      <w:bookmarkStart w:id="4454" w:name="_Toc106108315"/>
      <w:bookmarkStart w:id="4455" w:name="_Toc113656900"/>
      <w:bookmarkStart w:id="4456" w:name="_Toc114052119"/>
      <w:bookmarkStart w:id="4457" w:name="_Toc170752232"/>
      <w:bookmarkEnd w:id="4442"/>
      <w:r w:rsidRPr="008711EA">
        <w:t>8.16.1</w:t>
      </w:r>
      <w:r w:rsidRPr="008711EA">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58" w:name="_CR8_16_2"/>
      <w:bookmarkStart w:id="4459" w:name="_Toc20953572"/>
      <w:bookmarkStart w:id="4460" w:name="_Toc29390749"/>
      <w:bookmarkStart w:id="4461" w:name="_Toc36551486"/>
      <w:bookmarkStart w:id="4462" w:name="_Toc45831697"/>
      <w:bookmarkStart w:id="4463" w:name="_Toc51762650"/>
      <w:bookmarkStart w:id="4464" w:name="_Toc64381702"/>
      <w:bookmarkStart w:id="4465" w:name="_Toc73964220"/>
      <w:bookmarkStart w:id="4466" w:name="_Toc88646829"/>
      <w:bookmarkStart w:id="4467" w:name="_Toc97882778"/>
      <w:bookmarkStart w:id="4468" w:name="_Toc98531353"/>
      <w:bookmarkStart w:id="4469" w:name="_Toc105517425"/>
      <w:bookmarkStart w:id="4470" w:name="_Toc106108316"/>
      <w:bookmarkStart w:id="4471" w:name="_Toc113656901"/>
      <w:bookmarkStart w:id="4472" w:name="_Toc114052120"/>
      <w:bookmarkStart w:id="4473" w:name="_Toc170752233"/>
      <w:bookmarkEnd w:id="4458"/>
      <w:r w:rsidRPr="008711EA">
        <w:t>8.16.2</w:t>
      </w:r>
      <w:r w:rsidRPr="008711EA">
        <w:tab/>
        <w:t>Successful Operation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37F818" w14:textId="77777777" w:rsidR="000E2576" w:rsidRPr="008711EA" w:rsidRDefault="000E2576" w:rsidP="000E2576">
      <w:pPr>
        <w:pStyle w:val="Heading4"/>
      </w:pPr>
      <w:bookmarkStart w:id="4474" w:name="_CR8_16_2_1"/>
      <w:bookmarkStart w:id="4475" w:name="_Toc20953573"/>
      <w:bookmarkStart w:id="4476" w:name="_Toc29390750"/>
      <w:bookmarkStart w:id="4477" w:name="_Toc36551487"/>
      <w:bookmarkStart w:id="4478" w:name="_Toc45831698"/>
      <w:bookmarkStart w:id="4479" w:name="_Toc51762651"/>
      <w:bookmarkStart w:id="4480" w:name="_Toc64381703"/>
      <w:bookmarkStart w:id="4481" w:name="_Toc73964221"/>
      <w:bookmarkStart w:id="4482" w:name="_Toc88646830"/>
      <w:bookmarkStart w:id="4483" w:name="_Toc97882779"/>
      <w:bookmarkStart w:id="4484" w:name="_Toc98531354"/>
      <w:bookmarkStart w:id="4485" w:name="_Toc105517426"/>
      <w:bookmarkStart w:id="4486" w:name="_Toc106108317"/>
      <w:bookmarkStart w:id="4487" w:name="_Toc113656902"/>
      <w:bookmarkStart w:id="4488" w:name="_Toc114052121"/>
      <w:bookmarkStart w:id="4489" w:name="_Toc170752234"/>
      <w:bookmarkEnd w:id="4474"/>
      <w:r w:rsidRPr="008711EA">
        <w:t>8.16.2.1</w:t>
      </w:r>
      <w:r w:rsidRPr="008711EA">
        <w:tab/>
        <w:t>MME Configuration Transfer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bookmarkStart w:id="4490" w:name="_MON_1295876078"/>
    <w:bookmarkEnd w:id="4490"/>
    <w:bookmarkStart w:id="4491" w:name="_MON_1295816448"/>
    <w:bookmarkEnd w:id="4491"/>
    <w:p w14:paraId="02359E31" w14:textId="77777777" w:rsidR="000E2576" w:rsidRPr="008711EA" w:rsidRDefault="000E2576" w:rsidP="000E2576">
      <w:pPr>
        <w:pStyle w:val="TH"/>
      </w:pPr>
      <w:r w:rsidRPr="008711EA">
        <w:object w:dxaOrig="5429" w:dyaOrig="1920" w14:anchorId="104EAE1C">
          <v:shape id="_x0000_i1096" type="#_x0000_t75" style="width:259.65pt;height:90.55pt" o:ole="">
            <v:imagedata r:id="rId154" o:title=""/>
          </v:shape>
          <o:OLEObject Type="Embed" ProgID="Word.Picture.8" ShapeID="_x0000_i1096" DrawAspect="Content" ObjectID="_1794139073" r:id="rId155"/>
        </w:object>
      </w:r>
    </w:p>
    <w:p w14:paraId="5E027FBC" w14:textId="77777777" w:rsidR="000E2576" w:rsidRPr="008711EA" w:rsidRDefault="000E2576" w:rsidP="000E2576">
      <w:pPr>
        <w:pStyle w:val="TF"/>
      </w:pPr>
      <w:bookmarkStart w:id="4492" w:name="_CRFigure8_16_2_11"/>
      <w:r w:rsidRPr="008711EA">
        <w:t xml:space="preserve">Figure </w:t>
      </w:r>
      <w:bookmarkEnd w:id="4492"/>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493" w:name="_CR8_16_3"/>
      <w:bookmarkStart w:id="4494" w:name="_Toc20953574"/>
      <w:bookmarkStart w:id="4495" w:name="_Toc29390751"/>
      <w:bookmarkStart w:id="4496" w:name="_Toc36551488"/>
      <w:bookmarkStart w:id="4497" w:name="_Toc45831699"/>
      <w:bookmarkStart w:id="4498" w:name="_Toc51762652"/>
      <w:bookmarkStart w:id="4499" w:name="_Toc64381704"/>
      <w:bookmarkStart w:id="4500" w:name="_Toc73964222"/>
      <w:bookmarkStart w:id="4501" w:name="_Toc88646831"/>
      <w:bookmarkStart w:id="4502" w:name="_Toc97882780"/>
      <w:bookmarkStart w:id="4503" w:name="_Toc98531355"/>
      <w:bookmarkStart w:id="4504" w:name="_Toc105517427"/>
      <w:bookmarkStart w:id="4505" w:name="_Toc106108318"/>
      <w:bookmarkStart w:id="4506" w:name="_Toc113656903"/>
      <w:bookmarkStart w:id="4507" w:name="_Toc114052122"/>
      <w:bookmarkStart w:id="4508" w:name="_Toc170752235"/>
      <w:bookmarkEnd w:id="4493"/>
      <w:r w:rsidRPr="008711EA">
        <w:t>8.16.3</w:t>
      </w:r>
      <w:r w:rsidRPr="008711EA">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09" w:name="_CR8_17"/>
      <w:bookmarkStart w:id="4510" w:name="_Toc20953575"/>
      <w:bookmarkStart w:id="4511" w:name="_Toc29390752"/>
      <w:bookmarkStart w:id="4512" w:name="_Toc36551489"/>
      <w:bookmarkStart w:id="4513" w:name="_Toc45831700"/>
      <w:bookmarkStart w:id="4514" w:name="_Toc51762653"/>
      <w:bookmarkStart w:id="4515" w:name="_Toc64381705"/>
      <w:bookmarkStart w:id="4516" w:name="_Toc73964223"/>
      <w:bookmarkStart w:id="4517" w:name="_Toc88646832"/>
      <w:bookmarkStart w:id="4518" w:name="_Toc97882781"/>
      <w:bookmarkStart w:id="4519" w:name="_Toc98531356"/>
      <w:bookmarkStart w:id="4520" w:name="_Toc105517428"/>
      <w:bookmarkStart w:id="4521" w:name="_Toc106108319"/>
      <w:bookmarkStart w:id="4522" w:name="_Toc113656904"/>
      <w:bookmarkStart w:id="4523" w:name="_Toc114052123"/>
      <w:bookmarkStart w:id="4524" w:name="_Toc170752236"/>
      <w:bookmarkEnd w:id="4509"/>
      <w:r w:rsidRPr="008711EA">
        <w:t>8.</w:t>
      </w:r>
      <w:r w:rsidRPr="008711EA">
        <w:rPr>
          <w:lang w:eastAsia="zh-CN"/>
        </w:rPr>
        <w:t>17</w:t>
      </w:r>
      <w:r w:rsidRPr="008711EA">
        <w:tab/>
      </w:r>
      <w:r w:rsidRPr="008711EA">
        <w:rPr>
          <w:lang w:eastAsia="zh-CN"/>
        </w:rPr>
        <w:t>LPPa</w:t>
      </w:r>
      <w:r w:rsidRPr="008711EA">
        <w:t xml:space="preserve"> transport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D1FC9" w14:textId="77777777" w:rsidR="000E2576" w:rsidRPr="008711EA" w:rsidRDefault="000E2576" w:rsidP="000E2576">
      <w:pPr>
        <w:pStyle w:val="Heading3"/>
        <w:rPr>
          <w:rFonts w:eastAsia="Batang"/>
        </w:rPr>
      </w:pPr>
      <w:bookmarkStart w:id="4525" w:name="_CR8_17_1"/>
      <w:bookmarkStart w:id="4526" w:name="_Toc20953576"/>
      <w:bookmarkStart w:id="4527" w:name="_Toc29390753"/>
      <w:bookmarkStart w:id="4528" w:name="_Toc36551490"/>
      <w:bookmarkStart w:id="4529" w:name="_Toc45831701"/>
      <w:bookmarkStart w:id="4530" w:name="_Toc51762654"/>
      <w:bookmarkStart w:id="4531" w:name="_Toc64381706"/>
      <w:bookmarkStart w:id="4532" w:name="_Toc73964224"/>
      <w:bookmarkStart w:id="4533" w:name="_Toc88646833"/>
      <w:bookmarkStart w:id="4534" w:name="_Toc97882782"/>
      <w:bookmarkStart w:id="4535" w:name="_Toc98531357"/>
      <w:bookmarkStart w:id="4536" w:name="_Toc105517429"/>
      <w:bookmarkStart w:id="4537" w:name="_Toc106108320"/>
      <w:bookmarkStart w:id="4538" w:name="_Toc113656905"/>
      <w:bookmarkStart w:id="4539" w:name="_Toc114052124"/>
      <w:bookmarkStart w:id="4540" w:name="_Toc170752237"/>
      <w:bookmarkEnd w:id="4525"/>
      <w:r w:rsidRPr="008711EA">
        <w:t>8.</w:t>
      </w:r>
      <w:r w:rsidRPr="008711EA">
        <w:rPr>
          <w:lang w:eastAsia="zh-CN"/>
        </w:rPr>
        <w:t>17</w:t>
      </w:r>
      <w:r w:rsidRPr="008711EA">
        <w:t>.1</w:t>
      </w:r>
      <w:r w:rsidRPr="008711EA">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41" w:name="_CR8_17_2"/>
      <w:bookmarkStart w:id="4542" w:name="_Toc20953577"/>
      <w:bookmarkStart w:id="4543" w:name="_Toc29390754"/>
      <w:bookmarkStart w:id="4544" w:name="_Toc36551491"/>
      <w:bookmarkStart w:id="4545" w:name="_Toc45831702"/>
      <w:bookmarkStart w:id="4546" w:name="_Toc51762655"/>
      <w:bookmarkStart w:id="4547" w:name="_Toc64381707"/>
      <w:bookmarkStart w:id="4548" w:name="_Toc73964225"/>
      <w:bookmarkStart w:id="4549" w:name="_Toc88646834"/>
      <w:bookmarkStart w:id="4550" w:name="_Toc97882783"/>
      <w:bookmarkStart w:id="4551" w:name="_Toc98531358"/>
      <w:bookmarkStart w:id="4552" w:name="_Toc105517430"/>
      <w:bookmarkStart w:id="4553" w:name="_Toc106108321"/>
      <w:bookmarkStart w:id="4554" w:name="_Toc113656906"/>
      <w:bookmarkStart w:id="4555" w:name="_Toc114052125"/>
      <w:bookmarkStart w:id="4556" w:name="_Toc170752238"/>
      <w:bookmarkEnd w:id="4541"/>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74AF69" w14:textId="77777777" w:rsidR="000E2576" w:rsidRPr="008711EA" w:rsidRDefault="000E2576" w:rsidP="000E2576">
      <w:pPr>
        <w:pStyle w:val="Heading4"/>
      </w:pPr>
      <w:bookmarkStart w:id="4557" w:name="_CR8_17_2_1"/>
      <w:bookmarkStart w:id="4558" w:name="_Toc20953578"/>
      <w:bookmarkStart w:id="4559" w:name="_Toc29390755"/>
      <w:bookmarkStart w:id="4560" w:name="_Toc36551492"/>
      <w:bookmarkStart w:id="4561" w:name="_Toc45831703"/>
      <w:bookmarkStart w:id="4562" w:name="_Toc51762656"/>
      <w:bookmarkStart w:id="4563" w:name="_Toc64381708"/>
      <w:bookmarkStart w:id="4564" w:name="_Toc73964226"/>
      <w:bookmarkStart w:id="4565" w:name="_Toc88646835"/>
      <w:bookmarkStart w:id="4566" w:name="_Toc97882784"/>
      <w:bookmarkStart w:id="4567" w:name="_Toc98531359"/>
      <w:bookmarkStart w:id="4568" w:name="_Toc105517431"/>
      <w:bookmarkStart w:id="4569" w:name="_Toc106108322"/>
      <w:bookmarkStart w:id="4570" w:name="_Toc113656907"/>
      <w:bookmarkStart w:id="4571" w:name="_Toc114052126"/>
      <w:bookmarkStart w:id="4572" w:name="_Toc170752239"/>
      <w:bookmarkEnd w:id="4557"/>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bookmarkStart w:id="4573" w:name="_MON_1317562271"/>
    <w:bookmarkEnd w:id="4573"/>
    <w:bookmarkStart w:id="4574" w:name="_MON_1317557513"/>
    <w:bookmarkEnd w:id="4574"/>
    <w:p w14:paraId="6B7A37D1" w14:textId="77777777" w:rsidR="000E2576" w:rsidRPr="008711EA" w:rsidRDefault="000E2576" w:rsidP="000E2576">
      <w:pPr>
        <w:pStyle w:val="TH"/>
      </w:pPr>
      <w:r w:rsidRPr="008711EA">
        <w:object w:dxaOrig="5220" w:dyaOrig="2565" w14:anchorId="357A0FBC">
          <v:shape id="_x0000_i1097" type="#_x0000_t75" style="width:261.25pt;height:126.55pt" o:ole="" fillcolor="window">
            <v:imagedata r:id="rId156" o:title=""/>
          </v:shape>
          <o:OLEObject Type="Embed" ProgID="Word.Picture.8" ShapeID="_x0000_i1097" DrawAspect="Content" ObjectID="_1794139074" r:id="rId157"/>
        </w:object>
      </w:r>
    </w:p>
    <w:p w14:paraId="4ABC439D" w14:textId="77777777" w:rsidR="000E2576" w:rsidRPr="008711EA" w:rsidRDefault="000E2576" w:rsidP="000E2576">
      <w:pPr>
        <w:pStyle w:val="TF"/>
      </w:pPr>
      <w:bookmarkStart w:id="4575" w:name="_CRFigure8_17_2_11"/>
      <w:r w:rsidRPr="008711EA">
        <w:t xml:space="preserve">Figure </w:t>
      </w:r>
      <w:bookmarkEnd w:id="4575"/>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76" w:name="_CR8_17_2_2"/>
      <w:bookmarkStart w:id="4577" w:name="_Toc20953579"/>
      <w:bookmarkStart w:id="4578" w:name="_Toc29390756"/>
      <w:bookmarkStart w:id="4579" w:name="_Toc36551493"/>
      <w:bookmarkStart w:id="4580" w:name="_Toc45831704"/>
      <w:bookmarkStart w:id="4581" w:name="_Toc51762657"/>
      <w:bookmarkStart w:id="4582" w:name="_Toc64381709"/>
      <w:bookmarkStart w:id="4583" w:name="_Toc73964227"/>
      <w:bookmarkStart w:id="4584" w:name="_Toc88646836"/>
      <w:bookmarkStart w:id="4585" w:name="_Toc97882785"/>
      <w:bookmarkStart w:id="4586" w:name="_Toc98531360"/>
      <w:bookmarkStart w:id="4587" w:name="_Toc105517432"/>
      <w:bookmarkStart w:id="4588" w:name="_Toc106108323"/>
      <w:bookmarkStart w:id="4589" w:name="_Toc113656908"/>
      <w:bookmarkStart w:id="4590" w:name="_Toc114052127"/>
      <w:bookmarkStart w:id="4591" w:name="_Toc170752240"/>
      <w:bookmarkEnd w:id="4576"/>
      <w:r w:rsidRPr="008711EA">
        <w:t>8.17.2.2</w:t>
      </w:r>
      <w:r w:rsidRPr="008711EA">
        <w:tab/>
        <w:t>UPLINK UE ASSOCIATED LPPA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62272"/>
    <w:bookmarkEnd w:id="4592"/>
    <w:bookmarkStart w:id="4593" w:name="_MON_1317557576"/>
    <w:bookmarkEnd w:id="4593"/>
    <w:p w14:paraId="6373BB7E" w14:textId="77777777" w:rsidR="000E2576" w:rsidRPr="008711EA" w:rsidRDefault="000E2576" w:rsidP="000E2576">
      <w:pPr>
        <w:pStyle w:val="TH"/>
      </w:pPr>
      <w:r w:rsidRPr="008711EA">
        <w:object w:dxaOrig="5316" w:dyaOrig="2565" w14:anchorId="26BA758B">
          <v:shape id="_x0000_i1098" type="#_x0000_t75" style="width:266.2pt;height:126.55pt" o:ole="" fillcolor="window">
            <v:imagedata r:id="rId158" o:title=""/>
          </v:shape>
          <o:OLEObject Type="Embed" ProgID="Word.Picture.8" ShapeID="_x0000_i1098" DrawAspect="Content" ObjectID="_1794139075" r:id="rId159"/>
        </w:object>
      </w:r>
    </w:p>
    <w:p w14:paraId="69ECB5C6" w14:textId="77777777" w:rsidR="000E2576" w:rsidRPr="008711EA" w:rsidRDefault="000E2576" w:rsidP="000E2576">
      <w:pPr>
        <w:pStyle w:val="TF"/>
      </w:pPr>
      <w:bookmarkStart w:id="4594" w:name="_CRFigure8_17_2_21"/>
      <w:r w:rsidRPr="008711EA">
        <w:t xml:space="preserve">Figure </w:t>
      </w:r>
      <w:bookmarkEnd w:id="4594"/>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595" w:name="_CR8_17_2_3"/>
      <w:bookmarkStart w:id="4596" w:name="_Toc20953580"/>
      <w:bookmarkStart w:id="4597" w:name="_Toc29390757"/>
      <w:bookmarkStart w:id="4598" w:name="_Toc36551494"/>
      <w:bookmarkStart w:id="4599" w:name="_Toc45831705"/>
      <w:bookmarkStart w:id="4600" w:name="_Toc51762658"/>
      <w:bookmarkStart w:id="4601" w:name="_Toc64381710"/>
      <w:bookmarkStart w:id="4602" w:name="_Toc73964228"/>
      <w:bookmarkStart w:id="4603" w:name="_Toc88646837"/>
      <w:bookmarkStart w:id="4604" w:name="_Toc97882786"/>
      <w:bookmarkStart w:id="4605" w:name="_Toc98531361"/>
      <w:bookmarkStart w:id="4606" w:name="_Toc105517433"/>
      <w:bookmarkStart w:id="4607" w:name="_Toc106108324"/>
      <w:bookmarkStart w:id="4608" w:name="_Toc113656909"/>
      <w:bookmarkStart w:id="4609" w:name="_Toc114052128"/>
      <w:bookmarkStart w:id="4610" w:name="_Toc170752241"/>
      <w:bookmarkEnd w:id="4595"/>
      <w:r w:rsidRPr="008711EA">
        <w:t>8.17.2.3</w:t>
      </w:r>
      <w:r w:rsidRPr="008711EA">
        <w:tab/>
        <w:t>DOWNLINK NON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62273"/>
    <w:bookmarkEnd w:id="4611"/>
    <w:bookmarkStart w:id="4612" w:name="_MON_1317557690"/>
    <w:bookmarkEnd w:id="4612"/>
    <w:p w14:paraId="33E8E6E1" w14:textId="77777777" w:rsidR="000E2576" w:rsidRPr="008711EA" w:rsidRDefault="000E2576" w:rsidP="000E2576">
      <w:pPr>
        <w:pStyle w:val="TH"/>
      </w:pPr>
      <w:r w:rsidRPr="008711EA">
        <w:object w:dxaOrig="5220" w:dyaOrig="2565" w14:anchorId="5A3C0B98">
          <v:shape id="_x0000_i1099" type="#_x0000_t75" style="width:261.25pt;height:126.55pt" o:ole="" fillcolor="window">
            <v:imagedata r:id="rId160" o:title=""/>
          </v:shape>
          <o:OLEObject Type="Embed" ProgID="Word.Picture.8" ShapeID="_x0000_i1099" DrawAspect="Content" ObjectID="_1794139076" r:id="rId161"/>
        </w:object>
      </w:r>
    </w:p>
    <w:p w14:paraId="08EE1DDC" w14:textId="77777777" w:rsidR="000E2576" w:rsidRPr="008711EA" w:rsidRDefault="000E2576" w:rsidP="000E2576">
      <w:pPr>
        <w:pStyle w:val="TF"/>
      </w:pPr>
      <w:bookmarkStart w:id="4613" w:name="_CRFigure8_17_2_31"/>
      <w:r w:rsidRPr="008711EA">
        <w:t xml:space="preserve">Figure </w:t>
      </w:r>
      <w:bookmarkEnd w:id="4613"/>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14" w:name="_CR8_17_2_4"/>
      <w:bookmarkStart w:id="4615" w:name="_Toc20953581"/>
      <w:bookmarkStart w:id="4616" w:name="_Toc29390758"/>
      <w:bookmarkStart w:id="4617" w:name="_Toc36551495"/>
      <w:bookmarkStart w:id="4618" w:name="_Toc45831706"/>
      <w:bookmarkStart w:id="4619" w:name="_Toc51762659"/>
      <w:bookmarkStart w:id="4620" w:name="_Toc64381711"/>
      <w:bookmarkStart w:id="4621" w:name="_Toc73964229"/>
      <w:bookmarkStart w:id="4622" w:name="_Toc88646838"/>
      <w:bookmarkStart w:id="4623" w:name="_Toc97882787"/>
      <w:bookmarkStart w:id="4624" w:name="_Toc98531362"/>
      <w:bookmarkStart w:id="4625" w:name="_Toc105517434"/>
      <w:bookmarkStart w:id="4626" w:name="_Toc106108325"/>
      <w:bookmarkStart w:id="4627" w:name="_Toc113656910"/>
      <w:bookmarkStart w:id="4628" w:name="_Toc114052129"/>
      <w:bookmarkStart w:id="4629" w:name="_Toc170752242"/>
      <w:bookmarkEnd w:id="4614"/>
      <w:r w:rsidRPr="008711EA">
        <w:t>8.17.2.4</w:t>
      </w:r>
      <w:r w:rsidRPr="008711EA">
        <w:tab/>
        <w:t>UPLINK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62274"/>
    <w:bookmarkEnd w:id="4630"/>
    <w:bookmarkStart w:id="4631" w:name="_MON_1317557701"/>
    <w:bookmarkEnd w:id="4631"/>
    <w:p w14:paraId="36A044D4" w14:textId="77777777" w:rsidR="000E2576" w:rsidRPr="008711EA" w:rsidRDefault="000E2576" w:rsidP="000E2576">
      <w:pPr>
        <w:pStyle w:val="TH"/>
      </w:pPr>
      <w:r w:rsidRPr="008711EA">
        <w:object w:dxaOrig="5316" w:dyaOrig="2565" w14:anchorId="4C95A59A">
          <v:shape id="_x0000_i1100" type="#_x0000_t75" style="width:266.2pt;height:126.55pt" o:ole="" fillcolor="window">
            <v:imagedata r:id="rId162" o:title=""/>
          </v:shape>
          <o:OLEObject Type="Embed" ProgID="Word.Picture.8" ShapeID="_x0000_i1100" DrawAspect="Content" ObjectID="_1794139077" r:id="rId163"/>
        </w:object>
      </w:r>
    </w:p>
    <w:p w14:paraId="3D7D490A" w14:textId="77777777" w:rsidR="000E2576" w:rsidRPr="008711EA" w:rsidRDefault="000E2576" w:rsidP="000E2576">
      <w:pPr>
        <w:pStyle w:val="TF"/>
      </w:pPr>
      <w:bookmarkStart w:id="4632" w:name="_CRFigure8_17_2_41"/>
      <w:r w:rsidRPr="008711EA">
        <w:t xml:space="preserve">Figure </w:t>
      </w:r>
      <w:bookmarkEnd w:id="4632"/>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33" w:name="_CR8_17_3"/>
      <w:bookmarkStart w:id="4634" w:name="_Toc20953582"/>
      <w:bookmarkStart w:id="4635" w:name="_Toc29390759"/>
      <w:bookmarkStart w:id="4636" w:name="_Toc36551496"/>
      <w:bookmarkStart w:id="4637" w:name="_Toc45831707"/>
      <w:bookmarkStart w:id="4638" w:name="_Toc51762660"/>
      <w:bookmarkStart w:id="4639" w:name="_Toc64381712"/>
      <w:bookmarkStart w:id="4640" w:name="_Toc73964230"/>
      <w:bookmarkStart w:id="4641" w:name="_Toc88646839"/>
      <w:bookmarkStart w:id="4642" w:name="_Toc97882788"/>
      <w:bookmarkStart w:id="4643" w:name="_Toc98531363"/>
      <w:bookmarkStart w:id="4644" w:name="_Toc105517435"/>
      <w:bookmarkStart w:id="4645" w:name="_Toc106108326"/>
      <w:bookmarkStart w:id="4646" w:name="_Toc113656911"/>
      <w:bookmarkStart w:id="4647" w:name="_Toc114052130"/>
      <w:bookmarkStart w:id="4648" w:name="_Toc170752243"/>
      <w:bookmarkEnd w:id="4633"/>
      <w:r w:rsidRPr="008711EA">
        <w:t>8.</w:t>
      </w:r>
      <w:r w:rsidRPr="008711EA">
        <w:rPr>
          <w:lang w:eastAsia="zh-CN"/>
        </w:rPr>
        <w:t>17</w:t>
      </w:r>
      <w:r w:rsidRPr="008711EA">
        <w:t>.3</w:t>
      </w:r>
      <w:r w:rsidRPr="008711EA">
        <w:tab/>
        <w:t>Unsuccessful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49" w:name="_CR8_17_4"/>
      <w:bookmarkStart w:id="4650" w:name="_Toc20953583"/>
      <w:bookmarkStart w:id="4651" w:name="_Toc29390760"/>
      <w:bookmarkStart w:id="4652" w:name="_Toc36551497"/>
      <w:bookmarkStart w:id="4653" w:name="_Toc45831708"/>
      <w:bookmarkStart w:id="4654" w:name="_Toc51762661"/>
      <w:bookmarkStart w:id="4655" w:name="_Toc64381713"/>
      <w:bookmarkStart w:id="4656" w:name="_Toc73964231"/>
      <w:bookmarkStart w:id="4657" w:name="_Toc88646840"/>
      <w:bookmarkStart w:id="4658" w:name="_Toc97882789"/>
      <w:bookmarkStart w:id="4659" w:name="_Toc98531364"/>
      <w:bookmarkStart w:id="4660" w:name="_Toc105517436"/>
      <w:bookmarkStart w:id="4661" w:name="_Toc106108327"/>
      <w:bookmarkStart w:id="4662" w:name="_Toc113656912"/>
      <w:bookmarkStart w:id="4663" w:name="_Toc114052131"/>
      <w:bookmarkStart w:id="4664" w:name="_Toc170752244"/>
      <w:bookmarkEnd w:id="4649"/>
      <w:r w:rsidRPr="008711EA">
        <w:t>8.17.4</w:t>
      </w:r>
      <w:r w:rsidRPr="008711EA">
        <w:tab/>
        <w:t>Abnormal Conditions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65" w:name="_CR8_18"/>
      <w:bookmarkStart w:id="4666" w:name="_Toc20953584"/>
      <w:bookmarkStart w:id="4667" w:name="_Toc29390761"/>
      <w:bookmarkStart w:id="4668" w:name="_Toc36551498"/>
      <w:bookmarkStart w:id="4669" w:name="_Toc45831709"/>
      <w:bookmarkStart w:id="4670" w:name="_Toc51762662"/>
      <w:bookmarkStart w:id="4671" w:name="_Toc64381714"/>
      <w:bookmarkStart w:id="4672" w:name="_Toc73964232"/>
      <w:bookmarkStart w:id="4673" w:name="_Toc88646841"/>
      <w:bookmarkStart w:id="4674" w:name="_Toc97882790"/>
      <w:bookmarkStart w:id="4675" w:name="_Toc98531365"/>
      <w:bookmarkStart w:id="4676" w:name="_Toc105517437"/>
      <w:bookmarkStart w:id="4677" w:name="_Toc106108328"/>
      <w:bookmarkStart w:id="4678" w:name="_Toc113656913"/>
      <w:bookmarkStart w:id="4679" w:name="_Toc114052132"/>
      <w:bookmarkStart w:id="4680" w:name="_Toc170752245"/>
      <w:bookmarkEnd w:id="466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5E10A4" w14:textId="77777777" w:rsidR="004C4253" w:rsidRPr="008711EA" w:rsidRDefault="004C4253" w:rsidP="004C4253">
      <w:pPr>
        <w:pStyle w:val="Heading3"/>
        <w:rPr>
          <w:rFonts w:eastAsia="Batang"/>
        </w:rPr>
      </w:pPr>
      <w:bookmarkStart w:id="4681" w:name="_CR8_18_1"/>
      <w:bookmarkStart w:id="4682" w:name="_Toc20953585"/>
      <w:bookmarkStart w:id="4683" w:name="_Toc29390762"/>
      <w:bookmarkStart w:id="4684" w:name="_Toc36551499"/>
      <w:bookmarkStart w:id="4685" w:name="_Toc45831710"/>
      <w:bookmarkStart w:id="4686" w:name="_Toc51762663"/>
      <w:bookmarkStart w:id="4687" w:name="_Toc64381715"/>
      <w:bookmarkStart w:id="4688" w:name="_Toc73964233"/>
      <w:bookmarkStart w:id="4689" w:name="_Toc88646842"/>
      <w:bookmarkStart w:id="4690" w:name="_Toc97882791"/>
      <w:bookmarkStart w:id="4691" w:name="_Toc98531366"/>
      <w:bookmarkStart w:id="4692" w:name="_Toc105517438"/>
      <w:bookmarkStart w:id="4693" w:name="_Toc106108329"/>
      <w:bookmarkStart w:id="4694" w:name="_Toc113656914"/>
      <w:bookmarkStart w:id="4695" w:name="_Toc114052133"/>
      <w:bookmarkStart w:id="4696" w:name="_Toc170752246"/>
      <w:bookmarkEnd w:id="4681"/>
      <w:r w:rsidRPr="008711EA">
        <w:t>8.18.1</w:t>
      </w:r>
      <w:r w:rsidRPr="008711EA">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697" w:name="_CR8_18_2"/>
      <w:bookmarkStart w:id="4698" w:name="_Toc20953586"/>
      <w:bookmarkStart w:id="4699" w:name="_Toc29390763"/>
      <w:bookmarkStart w:id="4700" w:name="_Toc36551500"/>
      <w:bookmarkStart w:id="4701" w:name="_Toc45831711"/>
      <w:bookmarkStart w:id="4702" w:name="_Toc51762664"/>
      <w:bookmarkStart w:id="4703" w:name="_Toc64381716"/>
      <w:bookmarkStart w:id="4704" w:name="_Toc73964234"/>
      <w:bookmarkStart w:id="4705" w:name="_Toc88646843"/>
      <w:bookmarkStart w:id="4706" w:name="_Toc97882792"/>
      <w:bookmarkStart w:id="4707" w:name="_Toc98531367"/>
      <w:bookmarkStart w:id="4708" w:name="_Toc105517439"/>
      <w:bookmarkStart w:id="4709" w:name="_Toc106108330"/>
      <w:bookmarkStart w:id="4710" w:name="_Toc113656915"/>
      <w:bookmarkStart w:id="4711" w:name="_Toc114052134"/>
      <w:bookmarkStart w:id="4712" w:name="_Toc170752247"/>
      <w:bookmarkEnd w:id="4697"/>
      <w:r w:rsidRPr="008711EA">
        <w:t>8.18.</w:t>
      </w:r>
      <w:r w:rsidRPr="008711EA">
        <w:rPr>
          <w:rFonts w:eastAsia="Batang"/>
        </w:rPr>
        <w:t>2</w:t>
      </w:r>
      <w:r w:rsidRPr="008711EA">
        <w:tab/>
        <w:t>Successful Operation</w:t>
      </w:r>
      <w:r w:rsidRPr="008711EA">
        <w:rPr>
          <w:rFonts w:eastAsia="Batang"/>
        </w:rPr>
        <w: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3750171" w14:textId="77777777" w:rsidR="004C4253" w:rsidRPr="008711EA" w:rsidRDefault="004C4253" w:rsidP="004C4253">
      <w:pPr>
        <w:pStyle w:val="Heading4"/>
      </w:pPr>
      <w:bookmarkStart w:id="4713" w:name="_CR8_18_2_1"/>
      <w:bookmarkStart w:id="4714" w:name="_Toc20953587"/>
      <w:bookmarkStart w:id="4715" w:name="_Toc29390764"/>
      <w:bookmarkStart w:id="4716" w:name="_Toc36551501"/>
      <w:bookmarkStart w:id="4717" w:name="_Toc45831712"/>
      <w:bookmarkStart w:id="4718" w:name="_Toc51762665"/>
      <w:bookmarkStart w:id="4719" w:name="_Toc64381717"/>
      <w:bookmarkStart w:id="4720" w:name="_Toc73964235"/>
      <w:bookmarkStart w:id="4721" w:name="_Toc88646844"/>
      <w:bookmarkStart w:id="4722" w:name="_Toc97882793"/>
      <w:bookmarkStart w:id="4723" w:name="_Toc98531368"/>
      <w:bookmarkStart w:id="4724" w:name="_Toc105517440"/>
      <w:bookmarkStart w:id="4725" w:name="_Toc106108331"/>
      <w:bookmarkStart w:id="4726" w:name="_Toc113656916"/>
      <w:bookmarkStart w:id="4727" w:name="_Toc114052135"/>
      <w:bookmarkStart w:id="4728" w:name="_Toc170752248"/>
      <w:bookmarkEnd w:id="4713"/>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bookmarkStart w:id="4729" w:name="_MON_1577205366"/>
    <w:bookmarkEnd w:id="4729"/>
    <w:p w14:paraId="2AC52092" w14:textId="77777777" w:rsidR="004C4253" w:rsidRPr="008711EA" w:rsidRDefault="00FC433B" w:rsidP="004C4253">
      <w:pPr>
        <w:pStyle w:val="TH"/>
      </w:pPr>
      <w:r w:rsidRPr="008711EA">
        <w:object w:dxaOrig="5316" w:dyaOrig="2565" w14:anchorId="23FEE78E">
          <v:shape id="_x0000_i1101" type="#_x0000_t75" style="width:266.2pt;height:126.55pt" o:ole="" fillcolor="window">
            <v:imagedata r:id="rId164" o:title=""/>
          </v:shape>
          <o:OLEObject Type="Embed" ProgID="Word.Picture.8" ShapeID="_x0000_i1101" DrawAspect="Content" ObjectID="_1794139078" r:id="rId165"/>
        </w:object>
      </w:r>
    </w:p>
    <w:p w14:paraId="677F56AE" w14:textId="77777777" w:rsidR="004C4253" w:rsidRPr="008711EA" w:rsidRDefault="004C4253" w:rsidP="004C4253">
      <w:pPr>
        <w:pStyle w:val="TF"/>
      </w:pPr>
      <w:bookmarkStart w:id="4730" w:name="_CRFigure8_18_2_11"/>
      <w:r w:rsidRPr="008711EA">
        <w:t xml:space="preserve">Figure </w:t>
      </w:r>
      <w:bookmarkEnd w:id="4730"/>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31" w:name="_CR8_18_3"/>
      <w:bookmarkStart w:id="4732" w:name="_Toc20953588"/>
      <w:bookmarkStart w:id="4733" w:name="_Toc29390765"/>
      <w:bookmarkStart w:id="4734" w:name="_Toc36551502"/>
      <w:bookmarkStart w:id="4735" w:name="_Toc45831713"/>
      <w:bookmarkStart w:id="4736" w:name="_Toc51762666"/>
      <w:bookmarkStart w:id="4737" w:name="_Toc64381718"/>
      <w:bookmarkStart w:id="4738" w:name="_Toc73964236"/>
      <w:bookmarkStart w:id="4739" w:name="_Toc88646845"/>
      <w:bookmarkStart w:id="4740" w:name="_Toc97882794"/>
      <w:bookmarkStart w:id="4741" w:name="_Toc98531369"/>
      <w:bookmarkStart w:id="4742" w:name="_Toc105517441"/>
      <w:bookmarkStart w:id="4743" w:name="_Toc106108332"/>
      <w:bookmarkStart w:id="4744" w:name="_Toc113656917"/>
      <w:bookmarkStart w:id="4745" w:name="_Toc114052136"/>
      <w:bookmarkStart w:id="4746" w:name="_Toc170752249"/>
      <w:bookmarkEnd w:id="4731"/>
      <w:r w:rsidRPr="008711EA">
        <w:t>8.18.3</w:t>
      </w:r>
      <w:r w:rsidRPr="008711EA">
        <w:tab/>
        <w:t>Unsuccessful Operation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47" w:name="_CR8_18_4"/>
      <w:bookmarkStart w:id="4748" w:name="_Toc20953589"/>
      <w:bookmarkStart w:id="4749" w:name="_Toc29390766"/>
      <w:bookmarkStart w:id="4750" w:name="_Toc36551503"/>
      <w:bookmarkStart w:id="4751" w:name="_Toc45831714"/>
      <w:bookmarkStart w:id="4752" w:name="_Toc51762667"/>
      <w:bookmarkStart w:id="4753" w:name="_Toc64381719"/>
      <w:bookmarkStart w:id="4754" w:name="_Toc73964237"/>
      <w:bookmarkStart w:id="4755" w:name="_Toc88646846"/>
      <w:bookmarkStart w:id="4756" w:name="_Toc97882795"/>
      <w:bookmarkStart w:id="4757" w:name="_Toc98531370"/>
      <w:bookmarkStart w:id="4758" w:name="_Toc105517442"/>
      <w:bookmarkStart w:id="4759" w:name="_Toc106108333"/>
      <w:bookmarkStart w:id="4760" w:name="_Toc113656918"/>
      <w:bookmarkStart w:id="4761" w:name="_Toc114052137"/>
      <w:bookmarkStart w:id="4762" w:name="_Toc170752250"/>
      <w:bookmarkEnd w:id="4747"/>
      <w:r w:rsidRPr="008711EA">
        <w:t>8.18.4</w:t>
      </w:r>
      <w:r w:rsidRPr="008711EA">
        <w:tab/>
        <w:t>Abnormal Conditions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63" w:name="_CR8_19"/>
      <w:bookmarkStart w:id="4764" w:name="_Toc45831715"/>
      <w:bookmarkStart w:id="4765" w:name="_Toc51762668"/>
      <w:bookmarkStart w:id="4766" w:name="_Toc64381720"/>
      <w:bookmarkStart w:id="4767" w:name="_Toc73964238"/>
      <w:bookmarkStart w:id="4768" w:name="_Toc88646847"/>
      <w:bookmarkStart w:id="4769" w:name="_Toc97882796"/>
      <w:bookmarkStart w:id="4770" w:name="_Toc98531371"/>
      <w:bookmarkStart w:id="4771" w:name="_Toc105517443"/>
      <w:bookmarkStart w:id="4772" w:name="_Toc106108334"/>
      <w:bookmarkStart w:id="4773" w:name="_Toc113656919"/>
      <w:bookmarkStart w:id="4774" w:name="_Toc114052138"/>
      <w:bookmarkStart w:id="4775" w:name="_Toc170752251"/>
      <w:bookmarkEnd w:id="4763"/>
      <w:r>
        <w:t>8.19</w:t>
      </w:r>
      <w:r>
        <w:tab/>
        <w:t>UE Radio Capability ID Mapping</w:t>
      </w:r>
      <w:bookmarkEnd w:id="4764"/>
      <w:bookmarkEnd w:id="4765"/>
      <w:bookmarkEnd w:id="4766"/>
      <w:bookmarkEnd w:id="4767"/>
      <w:bookmarkEnd w:id="4768"/>
      <w:bookmarkEnd w:id="4769"/>
      <w:bookmarkEnd w:id="4770"/>
      <w:bookmarkEnd w:id="4771"/>
      <w:bookmarkEnd w:id="4772"/>
      <w:bookmarkEnd w:id="4773"/>
      <w:bookmarkEnd w:id="4774"/>
      <w:bookmarkEnd w:id="4775"/>
    </w:p>
    <w:p w14:paraId="269991EB" w14:textId="77777777" w:rsidR="00723230" w:rsidRPr="0016745D" w:rsidRDefault="00723230" w:rsidP="00F43EA4">
      <w:pPr>
        <w:pStyle w:val="Heading3"/>
      </w:pPr>
      <w:bookmarkStart w:id="4776" w:name="_CR8_19_1"/>
      <w:bookmarkStart w:id="4777" w:name="_Toc45831716"/>
      <w:bookmarkStart w:id="4778" w:name="_Toc51762669"/>
      <w:bookmarkStart w:id="4779" w:name="_Toc64381721"/>
      <w:bookmarkStart w:id="4780" w:name="_Toc73964239"/>
      <w:bookmarkStart w:id="4781" w:name="_Toc88646848"/>
      <w:bookmarkStart w:id="4782" w:name="_Toc97882797"/>
      <w:bookmarkStart w:id="4783" w:name="_Toc98531372"/>
      <w:bookmarkStart w:id="4784" w:name="_Toc105517444"/>
      <w:bookmarkStart w:id="4785" w:name="_Toc106108335"/>
      <w:bookmarkStart w:id="4786" w:name="_Toc113656920"/>
      <w:bookmarkStart w:id="4787" w:name="_Toc114052139"/>
      <w:bookmarkStart w:id="4788" w:name="_Toc170752252"/>
      <w:bookmarkEnd w:id="4776"/>
      <w:r>
        <w:t>8.19</w:t>
      </w:r>
      <w:r w:rsidRPr="0016745D">
        <w:t>.1</w:t>
      </w:r>
      <w:r w:rsidRPr="0016745D">
        <w:tab/>
        <w:t>General</w:t>
      </w:r>
      <w:bookmarkEnd w:id="4777"/>
      <w:bookmarkEnd w:id="4778"/>
      <w:bookmarkEnd w:id="4779"/>
      <w:bookmarkEnd w:id="4780"/>
      <w:bookmarkEnd w:id="4781"/>
      <w:bookmarkEnd w:id="4782"/>
      <w:bookmarkEnd w:id="4783"/>
      <w:bookmarkEnd w:id="4784"/>
      <w:bookmarkEnd w:id="4785"/>
      <w:bookmarkEnd w:id="4786"/>
      <w:bookmarkEnd w:id="4787"/>
      <w:bookmarkEnd w:id="4788"/>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789" w:name="_CR8_19_2"/>
      <w:bookmarkStart w:id="4790" w:name="_Toc45831717"/>
      <w:bookmarkStart w:id="4791" w:name="_Toc51762670"/>
      <w:bookmarkStart w:id="4792" w:name="_Toc64381722"/>
      <w:bookmarkStart w:id="4793" w:name="_Toc73964240"/>
      <w:bookmarkStart w:id="4794" w:name="_Toc88646849"/>
      <w:bookmarkStart w:id="4795" w:name="_Toc97882798"/>
      <w:bookmarkStart w:id="4796" w:name="_Toc98531373"/>
      <w:bookmarkStart w:id="4797" w:name="_Toc105517445"/>
      <w:bookmarkStart w:id="4798" w:name="_Toc106108336"/>
      <w:bookmarkStart w:id="4799" w:name="_Toc113656921"/>
      <w:bookmarkStart w:id="4800" w:name="_Toc114052140"/>
      <w:bookmarkStart w:id="4801" w:name="_Toc170752253"/>
      <w:bookmarkEnd w:id="4789"/>
      <w:r>
        <w:t>8.19</w:t>
      </w:r>
      <w:r w:rsidRPr="0016745D">
        <w:t>.2</w:t>
      </w:r>
      <w:r w:rsidRPr="0016745D">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p>
    <w:p w14:paraId="32BBD61A" w14:textId="77777777" w:rsidR="00723230" w:rsidRPr="0016745D" w:rsidRDefault="00723230" w:rsidP="00F43EA4">
      <w:pPr>
        <w:pStyle w:val="TH"/>
      </w:pPr>
      <w:r w:rsidRPr="006F1C20">
        <w:object w:dxaOrig="5580" w:dyaOrig="2355" w14:anchorId="0505E790">
          <v:shape id="_x0000_i1102" type="#_x0000_t75" style="width:267.8pt;height:114pt" o:ole="">
            <v:imagedata r:id="rId166" o:title=""/>
          </v:shape>
          <o:OLEObject Type="Embed" ProgID="Word.Picture.8" ShapeID="_x0000_i1102" DrawAspect="Content" ObjectID="_1794139079" r:id="rId167"/>
        </w:object>
      </w:r>
    </w:p>
    <w:p w14:paraId="6B1170FE" w14:textId="77777777" w:rsidR="00723230" w:rsidRPr="0016745D" w:rsidRDefault="00723230" w:rsidP="00F43EA4">
      <w:pPr>
        <w:pStyle w:val="TF"/>
        <w:rPr>
          <w:rFonts w:eastAsia="MS Mincho"/>
        </w:rPr>
      </w:pPr>
      <w:bookmarkStart w:id="4802" w:name="_CRFigure8_19_21"/>
      <w:r w:rsidRPr="0016745D">
        <w:t xml:space="preserve">Figure </w:t>
      </w:r>
      <w:bookmarkEnd w:id="4802"/>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03" w:name="_CR8_19_3"/>
      <w:bookmarkStart w:id="4804" w:name="_Toc45831718"/>
      <w:bookmarkStart w:id="4805" w:name="_Toc51762671"/>
      <w:bookmarkStart w:id="4806" w:name="_Toc64381723"/>
      <w:bookmarkStart w:id="4807" w:name="_Toc73964241"/>
      <w:bookmarkStart w:id="4808" w:name="_Toc88646850"/>
      <w:bookmarkStart w:id="4809" w:name="_Toc97882799"/>
      <w:bookmarkStart w:id="4810" w:name="_Toc98531374"/>
      <w:bookmarkStart w:id="4811" w:name="_Toc105517446"/>
      <w:bookmarkStart w:id="4812" w:name="_Toc106108337"/>
      <w:bookmarkStart w:id="4813" w:name="_Toc113656922"/>
      <w:bookmarkStart w:id="4814" w:name="_Toc114052141"/>
      <w:bookmarkStart w:id="4815" w:name="_Toc170752254"/>
      <w:bookmarkEnd w:id="4803"/>
      <w:r>
        <w:t>8.19</w:t>
      </w:r>
      <w:r w:rsidRPr="007967C1">
        <w:t>.3</w:t>
      </w:r>
      <w:r w:rsidRPr="007967C1">
        <w:tab/>
        <w:t>Unsuccessful Operation</w:t>
      </w:r>
      <w:bookmarkEnd w:id="4804"/>
      <w:bookmarkEnd w:id="4805"/>
      <w:bookmarkEnd w:id="4806"/>
      <w:bookmarkEnd w:id="4807"/>
      <w:bookmarkEnd w:id="4808"/>
      <w:bookmarkEnd w:id="4809"/>
      <w:bookmarkEnd w:id="4810"/>
      <w:bookmarkEnd w:id="4811"/>
      <w:bookmarkEnd w:id="4812"/>
      <w:bookmarkEnd w:id="4813"/>
      <w:bookmarkEnd w:id="4814"/>
      <w:bookmarkEnd w:id="481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16" w:name="_CR8_19_4"/>
      <w:bookmarkStart w:id="4817" w:name="_Toc45831719"/>
      <w:bookmarkStart w:id="4818" w:name="_Toc51762672"/>
      <w:bookmarkStart w:id="4819" w:name="_Toc64381724"/>
      <w:bookmarkStart w:id="4820" w:name="_Toc73964242"/>
      <w:bookmarkStart w:id="4821" w:name="_Toc88646851"/>
      <w:bookmarkStart w:id="4822" w:name="_Toc97882800"/>
      <w:bookmarkStart w:id="4823" w:name="_Toc98531375"/>
      <w:bookmarkStart w:id="4824" w:name="_Toc105517447"/>
      <w:bookmarkStart w:id="4825" w:name="_Toc106108338"/>
      <w:bookmarkStart w:id="4826" w:name="_Toc113656923"/>
      <w:bookmarkStart w:id="4827" w:name="_Toc114052142"/>
      <w:bookmarkStart w:id="4828" w:name="_Toc170752255"/>
      <w:bookmarkEnd w:id="4816"/>
      <w:r>
        <w:t>8.19</w:t>
      </w:r>
      <w:r w:rsidRPr="007967C1">
        <w:t>.4</w:t>
      </w:r>
      <w:r w:rsidRPr="007967C1">
        <w:tab/>
        <w:t>Abnormal Conditions</w:t>
      </w:r>
      <w:bookmarkEnd w:id="4817"/>
      <w:bookmarkEnd w:id="4818"/>
      <w:bookmarkEnd w:id="4819"/>
      <w:bookmarkEnd w:id="4820"/>
      <w:bookmarkEnd w:id="4821"/>
      <w:bookmarkEnd w:id="4822"/>
      <w:bookmarkEnd w:id="4823"/>
      <w:bookmarkEnd w:id="4824"/>
      <w:bookmarkEnd w:id="4825"/>
      <w:bookmarkEnd w:id="4826"/>
      <w:bookmarkEnd w:id="4827"/>
      <w:bookmarkEnd w:id="4828"/>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29" w:name="_CR9"/>
      <w:bookmarkEnd w:id="4829"/>
      <w:r w:rsidRPr="008711EA">
        <w:br w:type="page"/>
      </w:r>
      <w:bookmarkStart w:id="4830" w:name="_Toc20953590"/>
      <w:bookmarkStart w:id="4831" w:name="_Toc29390767"/>
      <w:bookmarkStart w:id="4832" w:name="_Toc36551504"/>
      <w:bookmarkStart w:id="4833" w:name="_Toc45831720"/>
      <w:bookmarkStart w:id="4834" w:name="_Toc51762673"/>
      <w:bookmarkStart w:id="4835" w:name="_Toc64381725"/>
      <w:bookmarkStart w:id="4836" w:name="_Toc73964243"/>
      <w:bookmarkStart w:id="4837" w:name="_Toc88646852"/>
      <w:bookmarkStart w:id="4838" w:name="_Toc97882801"/>
      <w:bookmarkStart w:id="4839" w:name="_Toc98531376"/>
      <w:bookmarkStart w:id="4840" w:name="_Toc105517448"/>
      <w:bookmarkStart w:id="4841" w:name="_Toc106108339"/>
      <w:bookmarkStart w:id="4842" w:name="_Toc113656924"/>
      <w:bookmarkStart w:id="4843" w:name="_Toc114052143"/>
      <w:bookmarkStart w:id="4844" w:name="_Toc170752256"/>
      <w:r w:rsidRPr="008711EA">
        <w:t>9</w:t>
      </w:r>
      <w:r w:rsidRPr="008711EA">
        <w:tab/>
        <w:t>Elements for S1AP Communication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8711EA">
        <w:tab/>
      </w:r>
    </w:p>
    <w:p w14:paraId="45C770CD" w14:textId="77777777" w:rsidR="000E2576" w:rsidRPr="008711EA" w:rsidRDefault="000E2576" w:rsidP="000E2576">
      <w:pPr>
        <w:pStyle w:val="Heading2"/>
      </w:pPr>
      <w:bookmarkStart w:id="4845" w:name="_CR9_1"/>
      <w:bookmarkStart w:id="4846" w:name="_Toc20953591"/>
      <w:bookmarkStart w:id="4847" w:name="_Toc29390768"/>
      <w:bookmarkStart w:id="4848" w:name="_Toc36551505"/>
      <w:bookmarkStart w:id="4849" w:name="_Toc45831721"/>
      <w:bookmarkStart w:id="4850" w:name="_Toc51762674"/>
      <w:bookmarkStart w:id="4851" w:name="_Toc64381726"/>
      <w:bookmarkStart w:id="4852" w:name="_Toc73964244"/>
      <w:bookmarkStart w:id="4853" w:name="_Toc88646853"/>
      <w:bookmarkStart w:id="4854" w:name="_Toc97882802"/>
      <w:bookmarkStart w:id="4855" w:name="_Toc98531377"/>
      <w:bookmarkStart w:id="4856" w:name="_Toc105517449"/>
      <w:bookmarkStart w:id="4857" w:name="_Toc106108340"/>
      <w:bookmarkStart w:id="4858" w:name="_Toc113656925"/>
      <w:bookmarkStart w:id="4859" w:name="_Toc114052144"/>
      <w:bookmarkStart w:id="4860" w:name="_Toc170752257"/>
      <w:bookmarkEnd w:id="4845"/>
      <w:r w:rsidRPr="008711EA">
        <w:t>9.1</w:t>
      </w:r>
      <w:r w:rsidRPr="008711EA">
        <w:tab/>
        <w:t>Message Functional Definition and Content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3F3534" w14:textId="77777777" w:rsidR="000E2576" w:rsidRPr="008711EA" w:rsidRDefault="000E2576" w:rsidP="000E2576">
      <w:pPr>
        <w:pStyle w:val="Heading3"/>
      </w:pPr>
      <w:bookmarkStart w:id="4861" w:name="_CR9_1_1"/>
      <w:bookmarkStart w:id="4862" w:name="_Toc20953592"/>
      <w:bookmarkStart w:id="4863" w:name="_Toc29390769"/>
      <w:bookmarkStart w:id="4864" w:name="_Toc36551506"/>
      <w:bookmarkStart w:id="4865" w:name="_Toc45831722"/>
      <w:bookmarkStart w:id="4866" w:name="_Toc51762675"/>
      <w:bookmarkStart w:id="4867" w:name="_Toc64381727"/>
      <w:bookmarkStart w:id="4868" w:name="_Toc73964245"/>
      <w:bookmarkStart w:id="4869" w:name="_Toc88646854"/>
      <w:bookmarkStart w:id="4870" w:name="_Toc97882803"/>
      <w:bookmarkStart w:id="4871" w:name="_Toc98531378"/>
      <w:bookmarkStart w:id="4872" w:name="_Toc105517450"/>
      <w:bookmarkStart w:id="4873" w:name="_Toc106108341"/>
      <w:bookmarkStart w:id="4874" w:name="_Toc113656926"/>
      <w:bookmarkStart w:id="4875" w:name="_Toc114052145"/>
      <w:bookmarkStart w:id="4876" w:name="_Toc170752258"/>
      <w:bookmarkEnd w:id="4861"/>
      <w:r w:rsidRPr="008711EA">
        <w:t>9.1.1</w:t>
      </w:r>
      <w:r w:rsidRPr="008711E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E8BF5F" w14:textId="77777777" w:rsidR="000E2576" w:rsidRPr="008711EA" w:rsidRDefault="000E2576" w:rsidP="000E2576">
      <w:pPr>
        <w:pStyle w:val="Heading3"/>
      </w:pPr>
      <w:bookmarkStart w:id="4877" w:name="_CR9_1_2"/>
      <w:bookmarkStart w:id="4878" w:name="_Toc20953593"/>
      <w:bookmarkStart w:id="4879" w:name="_Toc29390770"/>
      <w:bookmarkStart w:id="4880" w:name="_Toc36551507"/>
      <w:bookmarkStart w:id="4881" w:name="_Toc45831723"/>
      <w:bookmarkStart w:id="4882" w:name="_Toc51762676"/>
      <w:bookmarkStart w:id="4883" w:name="_Toc64381728"/>
      <w:bookmarkStart w:id="4884" w:name="_Toc73964246"/>
      <w:bookmarkStart w:id="4885" w:name="_Toc88646855"/>
      <w:bookmarkStart w:id="4886" w:name="_Toc97882804"/>
      <w:bookmarkStart w:id="4887" w:name="_Toc98531379"/>
      <w:bookmarkStart w:id="4888" w:name="_Toc105517451"/>
      <w:bookmarkStart w:id="4889" w:name="_Toc106108342"/>
      <w:bookmarkStart w:id="4890" w:name="_Toc113656927"/>
      <w:bookmarkStart w:id="4891" w:name="_Toc114052146"/>
      <w:bookmarkStart w:id="4892" w:name="_Toc170752259"/>
      <w:bookmarkEnd w:id="4877"/>
      <w:r w:rsidRPr="008711EA">
        <w:t>9.1.2</w:t>
      </w:r>
      <w:r w:rsidRPr="008711EA">
        <w:tab/>
        <w:t>Message Contents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A024AD2" w14:textId="77777777" w:rsidR="000E2576" w:rsidRPr="008711EA" w:rsidRDefault="000E2576" w:rsidP="000E2576">
      <w:pPr>
        <w:pStyle w:val="Heading4"/>
      </w:pPr>
      <w:bookmarkStart w:id="4893" w:name="_CR9_1_2_1"/>
      <w:bookmarkStart w:id="4894" w:name="_Toc20953594"/>
      <w:bookmarkStart w:id="4895" w:name="_Toc29390771"/>
      <w:bookmarkStart w:id="4896" w:name="_Toc36551508"/>
      <w:bookmarkStart w:id="4897" w:name="_Toc45831724"/>
      <w:bookmarkStart w:id="4898" w:name="_Toc51762677"/>
      <w:bookmarkStart w:id="4899" w:name="_Toc64381729"/>
      <w:bookmarkStart w:id="4900" w:name="_Toc73964247"/>
      <w:bookmarkStart w:id="4901" w:name="_Toc88646856"/>
      <w:bookmarkStart w:id="4902" w:name="_Toc97882805"/>
      <w:bookmarkStart w:id="4903" w:name="_Toc98531380"/>
      <w:bookmarkStart w:id="4904" w:name="_Toc105517452"/>
      <w:bookmarkStart w:id="4905" w:name="_Toc106108343"/>
      <w:bookmarkStart w:id="4906" w:name="_Toc113656928"/>
      <w:bookmarkStart w:id="4907" w:name="_Toc114052147"/>
      <w:bookmarkStart w:id="4908" w:name="_Toc170752260"/>
      <w:bookmarkEnd w:id="4893"/>
      <w:r w:rsidRPr="008711EA">
        <w:t>9.1.2.1</w:t>
      </w:r>
      <w:r w:rsidRPr="008711EA">
        <w:tab/>
        <w:t>Presence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09" w:name="_CRTable4"/>
      <w:r w:rsidRPr="008711EA">
        <w:t xml:space="preserve">Table </w:t>
      </w:r>
      <w:bookmarkEnd w:id="4909"/>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10" w:name="_CR9_1_2_2"/>
      <w:bookmarkStart w:id="4911" w:name="_Toc20953595"/>
      <w:bookmarkStart w:id="4912" w:name="_Toc29390772"/>
      <w:bookmarkStart w:id="4913" w:name="_Toc36551509"/>
      <w:bookmarkStart w:id="4914" w:name="_Toc45831725"/>
      <w:bookmarkStart w:id="4915" w:name="_Toc51762678"/>
      <w:bookmarkStart w:id="4916" w:name="_Toc64381730"/>
      <w:bookmarkStart w:id="4917" w:name="_Toc73964248"/>
      <w:bookmarkStart w:id="4918" w:name="_Toc88646857"/>
      <w:bookmarkStart w:id="4919" w:name="_Toc97882806"/>
      <w:bookmarkStart w:id="4920" w:name="_Toc98531381"/>
      <w:bookmarkStart w:id="4921" w:name="_Toc105517453"/>
      <w:bookmarkStart w:id="4922" w:name="_Toc106108344"/>
      <w:bookmarkStart w:id="4923" w:name="_Toc113656929"/>
      <w:bookmarkStart w:id="4924" w:name="_Toc114052148"/>
      <w:bookmarkStart w:id="4925" w:name="_Toc170752261"/>
      <w:bookmarkEnd w:id="4910"/>
      <w:r w:rsidRPr="008711EA">
        <w:t>9.1.2.2</w:t>
      </w:r>
      <w:r w:rsidRPr="008711EA">
        <w:tab/>
        <w:t>Criticality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26" w:name="_CRTable5"/>
      <w:r w:rsidRPr="008711EA">
        <w:t xml:space="preserve">Table </w:t>
      </w:r>
      <w:bookmarkEnd w:id="4926"/>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27" w:name="_CR9_1_2_3"/>
      <w:bookmarkStart w:id="4928" w:name="_Toc20953596"/>
      <w:bookmarkStart w:id="4929" w:name="_Toc29390773"/>
      <w:bookmarkStart w:id="4930" w:name="_Toc36551510"/>
      <w:bookmarkStart w:id="4931" w:name="_Toc45831726"/>
      <w:bookmarkStart w:id="4932" w:name="_Toc51762679"/>
      <w:bookmarkStart w:id="4933" w:name="_Toc64381731"/>
      <w:bookmarkStart w:id="4934" w:name="_Toc73964249"/>
      <w:bookmarkStart w:id="4935" w:name="_Toc88646858"/>
      <w:bookmarkStart w:id="4936" w:name="_Toc97882807"/>
      <w:bookmarkStart w:id="4937" w:name="_Toc98531382"/>
      <w:bookmarkStart w:id="4938" w:name="_Toc105517454"/>
      <w:bookmarkStart w:id="4939" w:name="_Toc106108345"/>
      <w:bookmarkStart w:id="4940" w:name="_Toc113656930"/>
      <w:bookmarkStart w:id="4941" w:name="_Toc114052149"/>
      <w:bookmarkStart w:id="4942" w:name="_Toc170752262"/>
      <w:bookmarkEnd w:id="4927"/>
      <w:r w:rsidRPr="008711EA">
        <w:t>9.1.2.</w:t>
      </w:r>
      <w:r w:rsidRPr="008711EA">
        <w:rPr>
          <w:rFonts w:eastAsia="MS Mincho"/>
        </w:rPr>
        <w:t>3</w:t>
      </w:r>
      <w:r w:rsidRPr="008711EA">
        <w:tab/>
        <w:t>Range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43" w:name="_CR9_1_2_4"/>
      <w:bookmarkStart w:id="4944" w:name="_Toc20953597"/>
      <w:bookmarkStart w:id="4945" w:name="_Toc29390774"/>
      <w:bookmarkStart w:id="4946" w:name="_Toc36551511"/>
      <w:bookmarkStart w:id="4947" w:name="_Toc45831727"/>
      <w:bookmarkStart w:id="4948" w:name="_Toc51762680"/>
      <w:bookmarkStart w:id="4949" w:name="_Toc64381732"/>
      <w:bookmarkStart w:id="4950" w:name="_Toc73964250"/>
      <w:bookmarkStart w:id="4951" w:name="_Toc88646859"/>
      <w:bookmarkStart w:id="4952" w:name="_Toc97882808"/>
      <w:bookmarkStart w:id="4953" w:name="_Toc98531383"/>
      <w:bookmarkStart w:id="4954" w:name="_Toc105517455"/>
      <w:bookmarkStart w:id="4955" w:name="_Toc106108346"/>
      <w:bookmarkStart w:id="4956" w:name="_Toc113656931"/>
      <w:bookmarkStart w:id="4957" w:name="_Toc114052150"/>
      <w:bookmarkStart w:id="4958" w:name="_Toc170752263"/>
      <w:bookmarkEnd w:id="4943"/>
      <w:r w:rsidRPr="008711EA">
        <w:t>9.1.2.</w:t>
      </w:r>
      <w:r w:rsidRPr="008711EA">
        <w:rPr>
          <w:rFonts w:eastAsia="MS Mincho"/>
        </w:rPr>
        <w:t>4</w:t>
      </w:r>
      <w:r w:rsidRPr="008711EA">
        <w:tab/>
        <w:t>Assigned Criticality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59" w:name="_CR9_1_3"/>
      <w:bookmarkStart w:id="4960" w:name="_Toc20953598"/>
      <w:bookmarkStart w:id="4961" w:name="_Toc29390775"/>
      <w:bookmarkStart w:id="4962" w:name="_Toc36551512"/>
      <w:bookmarkStart w:id="4963" w:name="_Toc45831728"/>
      <w:bookmarkStart w:id="4964" w:name="_Toc51762681"/>
      <w:bookmarkStart w:id="4965" w:name="_Toc64381733"/>
      <w:bookmarkStart w:id="4966" w:name="_Toc73964251"/>
      <w:bookmarkStart w:id="4967" w:name="_Toc88646860"/>
      <w:bookmarkStart w:id="4968" w:name="_Toc97882809"/>
      <w:bookmarkStart w:id="4969" w:name="_Toc98531384"/>
      <w:bookmarkStart w:id="4970" w:name="_Toc105517456"/>
      <w:bookmarkStart w:id="4971" w:name="_Toc106108347"/>
      <w:bookmarkStart w:id="4972" w:name="_Toc113656932"/>
      <w:bookmarkStart w:id="4973" w:name="_Toc114052151"/>
      <w:bookmarkStart w:id="4974" w:name="_Toc170752264"/>
      <w:bookmarkEnd w:id="4959"/>
      <w:r w:rsidRPr="008711EA">
        <w:t>9.1.3</w:t>
      </w:r>
      <w:r w:rsidRPr="008711EA">
        <w:tab/>
        <w:t>E-RAB Management Messages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5720DC3" w14:textId="77777777" w:rsidR="000E2576" w:rsidRPr="008711EA" w:rsidRDefault="000E2576" w:rsidP="001F24A0">
      <w:pPr>
        <w:pStyle w:val="Heading4"/>
        <w:keepNext w:val="0"/>
        <w:keepLines w:val="0"/>
        <w:widowControl w:val="0"/>
      </w:pPr>
      <w:bookmarkStart w:id="4975" w:name="_CR9_1_3_1"/>
      <w:bookmarkStart w:id="4976" w:name="_Toc20953599"/>
      <w:bookmarkStart w:id="4977" w:name="_Toc29390776"/>
      <w:bookmarkStart w:id="4978" w:name="_Toc36551513"/>
      <w:bookmarkStart w:id="4979" w:name="_Toc45831729"/>
      <w:bookmarkStart w:id="4980" w:name="_Toc51762682"/>
      <w:bookmarkStart w:id="4981" w:name="_Toc64381734"/>
      <w:bookmarkStart w:id="4982" w:name="_Toc73964252"/>
      <w:bookmarkStart w:id="4983" w:name="_Toc88646861"/>
      <w:bookmarkStart w:id="4984" w:name="_Toc97882810"/>
      <w:bookmarkStart w:id="4985" w:name="_Toc98531385"/>
      <w:bookmarkStart w:id="4986" w:name="_Toc105517457"/>
      <w:bookmarkStart w:id="4987" w:name="_Toc106108348"/>
      <w:bookmarkStart w:id="4988" w:name="_Toc113656933"/>
      <w:bookmarkStart w:id="4989" w:name="_Toc114052152"/>
      <w:bookmarkStart w:id="4990" w:name="_Toc170752265"/>
      <w:bookmarkEnd w:id="4975"/>
      <w:r w:rsidRPr="008711EA">
        <w:t>9.1.3.1</w:t>
      </w:r>
      <w:r w:rsidRPr="008711EA">
        <w:tab/>
        <w:t>E-RAB SETUP REQUEST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991" w:name="_CR9_1_3_2"/>
      <w:bookmarkStart w:id="4992" w:name="_Toc20953600"/>
      <w:bookmarkStart w:id="4993" w:name="_Toc29390777"/>
      <w:bookmarkStart w:id="4994" w:name="_Toc36551514"/>
      <w:bookmarkStart w:id="4995" w:name="_Toc45831730"/>
      <w:bookmarkStart w:id="4996" w:name="_Toc51762683"/>
      <w:bookmarkStart w:id="4997" w:name="_Toc64381735"/>
      <w:bookmarkStart w:id="4998" w:name="_Toc73964253"/>
      <w:bookmarkStart w:id="4999" w:name="_Toc88646862"/>
      <w:bookmarkStart w:id="5000" w:name="_Toc97882811"/>
      <w:bookmarkStart w:id="5001" w:name="_Toc98531386"/>
      <w:bookmarkStart w:id="5002" w:name="_Toc105517458"/>
      <w:bookmarkStart w:id="5003" w:name="_Toc106108349"/>
      <w:bookmarkStart w:id="5004" w:name="_Toc113656934"/>
      <w:bookmarkStart w:id="5005" w:name="_Toc114052153"/>
      <w:bookmarkStart w:id="5006" w:name="_Toc170752266"/>
      <w:bookmarkEnd w:id="4991"/>
      <w:r w:rsidRPr="008711EA">
        <w:t>9.1.3.2</w:t>
      </w:r>
      <w:r w:rsidRPr="008711EA">
        <w:tab/>
        <w:t>E-RAB SETUP RESPONSE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07" w:name="_CR9_1_3_3"/>
      <w:bookmarkStart w:id="5008" w:name="_Toc20953601"/>
      <w:bookmarkStart w:id="5009" w:name="_Toc29390778"/>
      <w:bookmarkStart w:id="5010" w:name="_Toc36551515"/>
      <w:bookmarkStart w:id="5011" w:name="_Toc45831731"/>
      <w:bookmarkStart w:id="5012" w:name="_Toc51762684"/>
      <w:bookmarkStart w:id="5013" w:name="_Toc64381736"/>
      <w:bookmarkStart w:id="5014" w:name="_Toc73964254"/>
      <w:bookmarkStart w:id="5015" w:name="_Toc88646863"/>
      <w:bookmarkStart w:id="5016" w:name="_Toc97882812"/>
      <w:bookmarkStart w:id="5017" w:name="_Toc98531387"/>
      <w:bookmarkStart w:id="5018" w:name="_Toc105517459"/>
      <w:bookmarkStart w:id="5019" w:name="_Toc106108350"/>
      <w:bookmarkStart w:id="5020" w:name="_Toc113656935"/>
      <w:bookmarkStart w:id="5021" w:name="_Toc114052154"/>
      <w:bookmarkStart w:id="5022" w:name="_Toc170752267"/>
      <w:bookmarkEnd w:id="5007"/>
      <w:r w:rsidRPr="008711EA">
        <w:t>9.1.3.3</w:t>
      </w:r>
      <w:r w:rsidRPr="008711EA">
        <w:tab/>
        <w:t>E-RAB MODIFY REQUEST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23" w:name="_CR9_1_3_4"/>
      <w:bookmarkStart w:id="5024" w:name="_Toc20953602"/>
      <w:bookmarkStart w:id="5025" w:name="_Toc29390779"/>
      <w:bookmarkStart w:id="5026" w:name="_Toc36551516"/>
      <w:bookmarkStart w:id="5027" w:name="_Toc45831732"/>
      <w:bookmarkStart w:id="5028" w:name="_Toc51762685"/>
      <w:bookmarkStart w:id="5029" w:name="_Toc64381737"/>
      <w:bookmarkStart w:id="5030" w:name="_Toc73964255"/>
      <w:bookmarkStart w:id="5031" w:name="_Toc88646864"/>
      <w:bookmarkStart w:id="5032" w:name="_Toc97882813"/>
      <w:bookmarkStart w:id="5033" w:name="_Toc98531388"/>
      <w:bookmarkStart w:id="5034" w:name="_Toc105517460"/>
      <w:bookmarkStart w:id="5035" w:name="_Toc106108351"/>
      <w:bookmarkStart w:id="5036" w:name="_Toc113656936"/>
      <w:bookmarkStart w:id="5037" w:name="_Toc114052155"/>
      <w:bookmarkStart w:id="5038" w:name="_Toc170752268"/>
      <w:bookmarkEnd w:id="5023"/>
      <w:r w:rsidRPr="008711EA">
        <w:t>9.1.3.4</w:t>
      </w:r>
      <w:r w:rsidRPr="008711EA">
        <w:tab/>
        <w:t>E-RAB MODIFY RESPONSE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39" w:name="_CR9_1_3_5"/>
      <w:bookmarkStart w:id="5040" w:name="_Toc20953603"/>
      <w:bookmarkStart w:id="5041" w:name="_Toc29390780"/>
      <w:bookmarkStart w:id="5042" w:name="_Toc36551517"/>
      <w:bookmarkStart w:id="5043" w:name="_Toc45831733"/>
      <w:bookmarkStart w:id="5044" w:name="_Toc51762686"/>
      <w:bookmarkStart w:id="5045" w:name="_Toc64381738"/>
      <w:bookmarkStart w:id="5046" w:name="_Toc73964256"/>
      <w:bookmarkStart w:id="5047" w:name="_Toc88646865"/>
      <w:bookmarkStart w:id="5048" w:name="_Toc97882814"/>
      <w:bookmarkStart w:id="5049" w:name="_Toc98531389"/>
      <w:bookmarkStart w:id="5050" w:name="_Toc105517461"/>
      <w:bookmarkStart w:id="5051" w:name="_Toc106108352"/>
      <w:bookmarkStart w:id="5052" w:name="_Toc113656937"/>
      <w:bookmarkStart w:id="5053" w:name="_Toc114052156"/>
      <w:bookmarkStart w:id="5054" w:name="_Toc170752269"/>
      <w:bookmarkEnd w:id="5039"/>
      <w:r w:rsidRPr="008711EA">
        <w:t>9.1.3.5</w:t>
      </w:r>
      <w:r w:rsidRPr="008711EA">
        <w:tab/>
        <w:t>E-RAB RELEASE COMMAND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55" w:name="_CR9_1_3_6"/>
      <w:bookmarkStart w:id="5056" w:name="_Toc20953604"/>
      <w:bookmarkStart w:id="5057" w:name="_Toc29390781"/>
      <w:bookmarkStart w:id="5058" w:name="_Toc36551518"/>
      <w:bookmarkStart w:id="5059" w:name="_Toc45831734"/>
      <w:bookmarkStart w:id="5060" w:name="_Toc51762687"/>
      <w:bookmarkStart w:id="5061" w:name="_Toc64381739"/>
      <w:bookmarkStart w:id="5062" w:name="_Toc73964257"/>
      <w:bookmarkStart w:id="5063" w:name="_Toc88646866"/>
      <w:bookmarkStart w:id="5064" w:name="_Toc97882815"/>
      <w:bookmarkStart w:id="5065" w:name="_Toc98531390"/>
      <w:bookmarkStart w:id="5066" w:name="_Toc105517462"/>
      <w:bookmarkStart w:id="5067" w:name="_Toc106108353"/>
      <w:bookmarkStart w:id="5068" w:name="_Toc113656938"/>
      <w:bookmarkStart w:id="5069" w:name="_Toc114052157"/>
      <w:bookmarkStart w:id="5070" w:name="_Toc170752270"/>
      <w:bookmarkEnd w:id="5055"/>
      <w:r w:rsidRPr="008711EA">
        <w:t>9.1.3.6</w:t>
      </w:r>
      <w:r w:rsidRPr="008711EA">
        <w:tab/>
        <w:t>E-RAB RELEASE RESPONSE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71" w:name="_CR9_1_3_7"/>
      <w:bookmarkStart w:id="5072" w:name="_Toc20953605"/>
      <w:bookmarkStart w:id="5073" w:name="_Toc29390782"/>
      <w:bookmarkStart w:id="5074" w:name="_Toc36551519"/>
      <w:bookmarkStart w:id="5075" w:name="_Toc45831735"/>
      <w:bookmarkStart w:id="5076" w:name="_Toc51762688"/>
      <w:bookmarkStart w:id="5077" w:name="_Toc64381740"/>
      <w:bookmarkStart w:id="5078" w:name="_Toc73964258"/>
      <w:bookmarkStart w:id="5079" w:name="_Toc88646867"/>
      <w:bookmarkStart w:id="5080" w:name="_Toc97882816"/>
      <w:bookmarkStart w:id="5081" w:name="_Toc98531391"/>
      <w:bookmarkStart w:id="5082" w:name="_Toc105517463"/>
      <w:bookmarkStart w:id="5083" w:name="_Toc106108354"/>
      <w:bookmarkStart w:id="5084" w:name="_Toc113656939"/>
      <w:bookmarkStart w:id="5085" w:name="_Toc114052158"/>
      <w:bookmarkStart w:id="5086" w:name="_Toc170752271"/>
      <w:bookmarkEnd w:id="5071"/>
      <w:r w:rsidRPr="008711EA">
        <w:t>9.1.3.7</w:t>
      </w:r>
      <w:r w:rsidRPr="008711EA">
        <w:tab/>
        <w:t>E-RAB RELEASE INDICATION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087" w:name="_CR9_1_3_8"/>
      <w:bookmarkStart w:id="5088" w:name="_Toc20953606"/>
      <w:bookmarkStart w:id="5089" w:name="_Toc29390783"/>
      <w:bookmarkStart w:id="5090" w:name="_Toc36551520"/>
      <w:bookmarkStart w:id="5091" w:name="_Toc45831736"/>
      <w:bookmarkStart w:id="5092" w:name="_Toc51762689"/>
      <w:bookmarkStart w:id="5093" w:name="_Toc64381741"/>
      <w:bookmarkStart w:id="5094" w:name="_Toc73964259"/>
      <w:bookmarkStart w:id="5095" w:name="_Toc88646868"/>
      <w:bookmarkStart w:id="5096" w:name="_Toc97882817"/>
      <w:bookmarkStart w:id="5097" w:name="_Toc98531392"/>
      <w:bookmarkStart w:id="5098" w:name="_Toc105517464"/>
      <w:bookmarkStart w:id="5099" w:name="_Toc106108355"/>
      <w:bookmarkStart w:id="5100" w:name="_Toc113656940"/>
      <w:bookmarkStart w:id="5101" w:name="_Toc114052159"/>
      <w:bookmarkStart w:id="5102" w:name="_Toc170752272"/>
      <w:bookmarkEnd w:id="5087"/>
      <w:r w:rsidRPr="008711EA">
        <w:t>9.1.3.8</w:t>
      </w:r>
      <w:r w:rsidRPr="008711EA">
        <w:tab/>
        <w:t>E-RAB MODIFICATION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03" w:name="_CR9_1_3_9"/>
      <w:bookmarkStart w:id="5104" w:name="_Toc20953607"/>
      <w:bookmarkStart w:id="5105" w:name="_Toc29390784"/>
      <w:bookmarkStart w:id="5106" w:name="_Toc36551521"/>
      <w:bookmarkStart w:id="5107" w:name="_Toc45831737"/>
      <w:bookmarkStart w:id="5108" w:name="_Toc51762690"/>
      <w:bookmarkStart w:id="5109" w:name="_Toc64381742"/>
      <w:bookmarkStart w:id="5110" w:name="_Toc73964260"/>
      <w:bookmarkStart w:id="5111" w:name="_Toc88646869"/>
      <w:bookmarkStart w:id="5112" w:name="_Toc97882818"/>
      <w:bookmarkStart w:id="5113" w:name="_Toc98531393"/>
      <w:bookmarkStart w:id="5114" w:name="_Toc105517465"/>
      <w:bookmarkStart w:id="5115" w:name="_Toc106108356"/>
      <w:bookmarkStart w:id="5116" w:name="_Toc113656941"/>
      <w:bookmarkStart w:id="5117" w:name="_Toc114052160"/>
      <w:bookmarkStart w:id="5118" w:name="_Toc170752273"/>
      <w:bookmarkEnd w:id="5103"/>
      <w:r w:rsidRPr="008711EA">
        <w:t>9.1.3.9</w:t>
      </w:r>
      <w:r w:rsidRPr="008711EA">
        <w:tab/>
        <w:t>E-RAB MODIFICATION CONFIRM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19" w:name="_CR9_1_4"/>
      <w:bookmarkStart w:id="5120" w:name="_Toc20953608"/>
      <w:bookmarkStart w:id="5121" w:name="_Toc29390785"/>
      <w:bookmarkStart w:id="5122" w:name="_Toc36551522"/>
      <w:bookmarkStart w:id="5123" w:name="_Toc45831738"/>
      <w:bookmarkStart w:id="5124" w:name="_Toc51762691"/>
      <w:bookmarkStart w:id="5125" w:name="_Toc64381743"/>
      <w:bookmarkStart w:id="5126" w:name="_Toc73964261"/>
      <w:bookmarkStart w:id="5127" w:name="_Toc88646870"/>
      <w:bookmarkStart w:id="5128" w:name="_Toc97882819"/>
      <w:bookmarkStart w:id="5129" w:name="_Toc98531394"/>
      <w:bookmarkStart w:id="5130" w:name="_Toc105517466"/>
      <w:bookmarkStart w:id="5131" w:name="_Toc106108357"/>
      <w:bookmarkStart w:id="5132" w:name="_Toc113656942"/>
      <w:bookmarkStart w:id="5133" w:name="_Toc114052161"/>
      <w:bookmarkStart w:id="5134" w:name="_Toc170752274"/>
      <w:bookmarkEnd w:id="5119"/>
      <w:r w:rsidRPr="008711EA">
        <w:t>9.</w:t>
      </w:r>
      <w:r w:rsidRPr="008711EA">
        <w:rPr>
          <w:lang w:eastAsia="zh-CN"/>
        </w:rPr>
        <w:t>1.4</w:t>
      </w:r>
      <w:r w:rsidRPr="008711EA">
        <w:tab/>
      </w:r>
      <w:r w:rsidRPr="008711EA">
        <w:rPr>
          <w:lang w:eastAsia="zh-CN"/>
        </w:rPr>
        <w:t>Context Management Messages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AFCE47F" w14:textId="77777777" w:rsidR="000E2576" w:rsidRPr="008711EA" w:rsidRDefault="000E2576" w:rsidP="001F24A0">
      <w:pPr>
        <w:pStyle w:val="Heading4"/>
        <w:keepNext w:val="0"/>
        <w:keepLines w:val="0"/>
        <w:widowControl w:val="0"/>
        <w:rPr>
          <w:lang w:eastAsia="zh-CN"/>
        </w:rPr>
      </w:pPr>
      <w:bookmarkStart w:id="5135" w:name="_CR9_1_4_1"/>
      <w:bookmarkStart w:id="5136" w:name="_Ref469454216"/>
      <w:bookmarkStart w:id="5137" w:name="_Toc20953609"/>
      <w:bookmarkStart w:id="5138" w:name="_Toc29390786"/>
      <w:bookmarkStart w:id="5139" w:name="_Toc36551523"/>
      <w:bookmarkStart w:id="5140" w:name="_Toc45831739"/>
      <w:bookmarkStart w:id="5141" w:name="_Toc51762692"/>
      <w:bookmarkStart w:id="5142" w:name="_Toc64381744"/>
      <w:bookmarkStart w:id="5143" w:name="_Toc73964262"/>
      <w:bookmarkStart w:id="5144" w:name="_Toc88646871"/>
      <w:bookmarkStart w:id="5145" w:name="_Toc97882820"/>
      <w:bookmarkStart w:id="5146" w:name="_Toc98531395"/>
      <w:bookmarkStart w:id="5147" w:name="_Toc105517467"/>
      <w:bookmarkStart w:id="5148" w:name="_Toc106108358"/>
      <w:bookmarkStart w:id="5149" w:name="_Toc113656943"/>
      <w:bookmarkStart w:id="5150" w:name="_Toc114052162"/>
      <w:bookmarkStart w:id="5151" w:name="_Toc170752275"/>
      <w:bookmarkEnd w:id="5135"/>
      <w:r w:rsidRPr="008711EA">
        <w:t>9.</w:t>
      </w:r>
      <w:r w:rsidRPr="008711EA">
        <w:rPr>
          <w:lang w:eastAsia="zh-CN"/>
        </w:rPr>
        <w:t>1.4.1</w:t>
      </w:r>
      <w:r w:rsidRPr="008711EA">
        <w:tab/>
      </w:r>
      <w:bookmarkEnd w:id="5136"/>
      <w:r w:rsidRPr="008711EA">
        <w:rPr>
          <w:lang w:eastAsia="zh-CN"/>
        </w:rPr>
        <w:t>INITIAL CONTEXT SETUP REQUEST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774B96">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4"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774B96">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774B96">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774B96">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774B96">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774B96">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774B96">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4"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774B96">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774B96">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774B96">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774B96">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774B96">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Year" w:val="1899"/>
                <w:attr w:name="Month" w:val="12"/>
                <w:attr w:name="Day" w:val="30"/>
                <w:attr w:name="IsLunarDate" w:val="False"/>
                <w:attr w:name="IsROCDate" w:val="False"/>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4"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774B96">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4"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774B96">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774B96">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774B96">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4"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774B96">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4"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774B96">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774B96">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774B96">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774B96">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774B96">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774B96">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774B96">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774B96">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774B96">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774B96">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774B96">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774B96">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774B96">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774B96">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774B96">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774B96">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774B96">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774B96">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774B96">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774B96">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774B96">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774B96">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774B96">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774B96">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774B96">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774B96">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774B96">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774B96">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774B96">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774B96">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4"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774B96">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774B96">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774B96">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r w:rsidR="00774B96" w:rsidRPr="00432CCF" w14:paraId="49482ECF" w14:textId="77777777" w:rsidTr="00774B96">
        <w:tc>
          <w:tcPr>
            <w:tcW w:w="1111" w:type="pct"/>
            <w:tcBorders>
              <w:top w:val="single" w:sz="4" w:space="0" w:color="auto"/>
              <w:left w:val="single" w:sz="4" w:space="0" w:color="auto"/>
              <w:bottom w:val="single" w:sz="4" w:space="0" w:color="auto"/>
              <w:right w:val="single" w:sz="4" w:space="0" w:color="auto"/>
            </w:tcBorders>
          </w:tcPr>
          <w:p w14:paraId="1A22E8CD" w14:textId="25BEC3A7" w:rsidR="00774B96" w:rsidRPr="00AF2DFB"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849C555" w14:textId="226492DF" w:rsidR="00774B96" w:rsidRDefault="00774B96" w:rsidP="00774B9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2424F2" w14:textId="77777777" w:rsidR="00774B96" w:rsidRPr="002F24C2" w:rsidRDefault="00774B96" w:rsidP="00774B9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AA344C" w14:textId="3A03032F" w:rsidR="00774B96"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06A54664" w14:textId="77777777" w:rsidR="00774B96" w:rsidRPr="0065059E" w:rsidRDefault="00774B96" w:rsidP="00774B96">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0D8A2AB2" w14:textId="01E1576A" w:rsidR="00774B96"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894A344" w14:textId="3CE32DFD" w:rsidR="00774B96" w:rsidRDefault="00774B96" w:rsidP="00774B96">
            <w:pPr>
              <w:pStyle w:val="TAC"/>
              <w:keepNext w:val="0"/>
              <w:keepLines w:val="0"/>
              <w:widowControl w:val="0"/>
              <w:rPr>
                <w:lang w:eastAsia="ja-JP"/>
              </w:rPr>
            </w:pPr>
            <w:r>
              <w:rPr>
                <w:lang w:eastAsia="ja-JP"/>
              </w:rPr>
              <w:t>ignore</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47C9E33D"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52" w:name="_CR9_1_4_2"/>
      <w:bookmarkStart w:id="5153" w:name="_Toc20953610"/>
      <w:bookmarkStart w:id="5154" w:name="_Toc29390787"/>
      <w:bookmarkStart w:id="5155" w:name="_Toc36551524"/>
      <w:bookmarkStart w:id="5156" w:name="_Toc45831740"/>
      <w:bookmarkStart w:id="5157" w:name="_Toc51762693"/>
      <w:bookmarkStart w:id="5158" w:name="_Toc64381745"/>
      <w:bookmarkStart w:id="5159" w:name="_Toc73964263"/>
      <w:bookmarkStart w:id="5160" w:name="_Toc88646872"/>
      <w:bookmarkStart w:id="5161" w:name="_Toc97882821"/>
      <w:bookmarkStart w:id="5162" w:name="_Toc98531396"/>
      <w:bookmarkStart w:id="5163" w:name="_Toc105517468"/>
      <w:bookmarkStart w:id="5164" w:name="_Toc106108359"/>
      <w:bookmarkStart w:id="5165" w:name="_Toc113656944"/>
      <w:bookmarkStart w:id="5166" w:name="_Toc114052163"/>
      <w:bookmarkStart w:id="5167" w:name="_Toc170752276"/>
      <w:bookmarkEnd w:id="5152"/>
      <w:r w:rsidRPr="008711EA">
        <w:t>9.1.4.2</w:t>
      </w:r>
      <w:r w:rsidRPr="008711EA">
        <w:tab/>
        <w:t>Void</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68" w:name="_CR9_1_4_3"/>
      <w:bookmarkStart w:id="5169" w:name="_Toc20953611"/>
      <w:bookmarkStart w:id="5170" w:name="_Toc29390788"/>
      <w:bookmarkStart w:id="5171" w:name="_Toc36551525"/>
      <w:bookmarkStart w:id="5172" w:name="_Toc45831741"/>
      <w:bookmarkStart w:id="5173" w:name="_Toc51762694"/>
      <w:bookmarkStart w:id="5174" w:name="_Toc64381746"/>
      <w:bookmarkStart w:id="5175" w:name="_Toc73964264"/>
      <w:bookmarkStart w:id="5176" w:name="_Toc88646873"/>
      <w:bookmarkStart w:id="5177" w:name="_Toc97882822"/>
      <w:bookmarkStart w:id="5178" w:name="_Toc98531397"/>
      <w:bookmarkStart w:id="5179" w:name="_Toc105517469"/>
      <w:bookmarkStart w:id="5180" w:name="_Toc106108360"/>
      <w:bookmarkStart w:id="5181" w:name="_Toc113656945"/>
      <w:bookmarkStart w:id="5182" w:name="_Toc114052164"/>
      <w:bookmarkStart w:id="5183" w:name="_Toc170752277"/>
      <w:bookmarkEnd w:id="5168"/>
      <w:r w:rsidRPr="008711EA">
        <w:t>9.1.4.3</w:t>
      </w:r>
      <w:r w:rsidRPr="008711EA">
        <w:tab/>
        <w:t>INITIAL CONTEXT SETUP RESPONSE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184" w:name="_CR9_1_4_4"/>
      <w:bookmarkStart w:id="5185" w:name="_Toc20953612"/>
      <w:bookmarkStart w:id="5186" w:name="_Toc29390789"/>
      <w:bookmarkStart w:id="5187" w:name="_Toc36551526"/>
      <w:bookmarkStart w:id="5188" w:name="_Toc45831742"/>
      <w:bookmarkStart w:id="5189" w:name="_Toc51762695"/>
      <w:bookmarkStart w:id="5190" w:name="_Toc64381747"/>
      <w:bookmarkStart w:id="5191" w:name="_Toc73964265"/>
      <w:bookmarkStart w:id="5192" w:name="_Toc88646874"/>
      <w:bookmarkStart w:id="5193" w:name="_Toc97882823"/>
      <w:bookmarkStart w:id="5194" w:name="_Toc98531398"/>
      <w:bookmarkStart w:id="5195" w:name="_Toc105517470"/>
      <w:bookmarkStart w:id="5196" w:name="_Toc106108361"/>
      <w:bookmarkStart w:id="5197" w:name="_Toc113656946"/>
      <w:bookmarkStart w:id="5198" w:name="_Toc114052165"/>
      <w:bookmarkStart w:id="5199" w:name="_Toc170752278"/>
      <w:bookmarkEnd w:id="5184"/>
      <w:r w:rsidRPr="008711EA">
        <w:t>9.1.4.4</w:t>
      </w:r>
      <w:r w:rsidRPr="008711EA">
        <w:tab/>
        <w:t>INITIAL CONTEXT SETUP FAILURE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00" w:name="_CR9_1_4_5"/>
      <w:bookmarkStart w:id="5201" w:name="_Toc20953613"/>
      <w:bookmarkStart w:id="5202" w:name="_Toc29390790"/>
      <w:bookmarkStart w:id="5203" w:name="_Toc36551527"/>
      <w:bookmarkStart w:id="5204" w:name="_Toc45831743"/>
      <w:bookmarkStart w:id="5205" w:name="_Toc51762696"/>
      <w:bookmarkStart w:id="5206" w:name="_Toc64381748"/>
      <w:bookmarkStart w:id="5207" w:name="_Toc73964266"/>
      <w:bookmarkStart w:id="5208" w:name="_Toc88646875"/>
      <w:bookmarkStart w:id="5209" w:name="_Toc97882824"/>
      <w:bookmarkStart w:id="5210" w:name="_Toc98531399"/>
      <w:bookmarkStart w:id="5211" w:name="_Toc105517471"/>
      <w:bookmarkStart w:id="5212" w:name="_Toc106108362"/>
      <w:bookmarkStart w:id="5213" w:name="_Toc113656947"/>
      <w:bookmarkStart w:id="5214" w:name="_Toc114052166"/>
      <w:bookmarkStart w:id="5215" w:name="_Toc170752279"/>
      <w:bookmarkEnd w:id="5200"/>
      <w:r w:rsidRPr="008711EA">
        <w:t>9.1.4.5</w:t>
      </w:r>
      <w:r w:rsidRPr="008711EA">
        <w:tab/>
        <w:t>UE CONTEXT RELEASE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16" w:name="_CR9_1_4_6"/>
      <w:bookmarkStart w:id="5217" w:name="_Toc20953614"/>
      <w:bookmarkStart w:id="5218" w:name="_Toc29390791"/>
      <w:bookmarkStart w:id="5219" w:name="_Toc36551528"/>
      <w:bookmarkStart w:id="5220" w:name="_Toc45831744"/>
      <w:bookmarkStart w:id="5221" w:name="_Toc51762697"/>
      <w:bookmarkStart w:id="5222" w:name="_Toc64381749"/>
      <w:bookmarkStart w:id="5223" w:name="_Toc73964267"/>
      <w:bookmarkStart w:id="5224" w:name="_Toc88646876"/>
      <w:bookmarkStart w:id="5225" w:name="_Toc97882825"/>
      <w:bookmarkStart w:id="5226" w:name="_Toc98531400"/>
      <w:bookmarkStart w:id="5227" w:name="_Toc105517472"/>
      <w:bookmarkStart w:id="5228" w:name="_Toc106108363"/>
      <w:bookmarkStart w:id="5229" w:name="_Toc113656948"/>
      <w:bookmarkStart w:id="5230" w:name="_Toc114052167"/>
      <w:bookmarkStart w:id="5231" w:name="_Toc170752280"/>
      <w:bookmarkEnd w:id="5216"/>
      <w:r w:rsidRPr="008711EA">
        <w:t>9.1.4.6</w:t>
      </w:r>
      <w:r w:rsidRPr="008711EA">
        <w:tab/>
        <w:t>UE CONTEXT RELEASE COMMAND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32" w:name="_CR9_1_4_7"/>
      <w:bookmarkStart w:id="5233" w:name="_Toc20953615"/>
      <w:bookmarkStart w:id="5234" w:name="_Toc29390792"/>
      <w:bookmarkStart w:id="5235" w:name="_Toc36551529"/>
      <w:bookmarkStart w:id="5236" w:name="_Toc45831745"/>
      <w:bookmarkStart w:id="5237" w:name="_Toc51762698"/>
      <w:bookmarkStart w:id="5238" w:name="_Toc64381750"/>
      <w:bookmarkStart w:id="5239" w:name="_Toc73964268"/>
      <w:bookmarkStart w:id="5240" w:name="_Toc88646877"/>
      <w:bookmarkStart w:id="5241" w:name="_Toc97882826"/>
      <w:bookmarkStart w:id="5242" w:name="_Toc98531401"/>
      <w:bookmarkStart w:id="5243" w:name="_Toc105517473"/>
      <w:bookmarkStart w:id="5244" w:name="_Toc106108364"/>
      <w:bookmarkStart w:id="5245" w:name="_Toc113656949"/>
      <w:bookmarkStart w:id="5246" w:name="_Toc114052168"/>
      <w:bookmarkStart w:id="5247" w:name="_Toc170752281"/>
      <w:bookmarkEnd w:id="5232"/>
      <w:r w:rsidRPr="008711EA">
        <w:t>9.1.4.7</w:t>
      </w:r>
      <w:r w:rsidRPr="008711EA">
        <w:tab/>
        <w:t>UE CONTEXT RELEASE COMPLETE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48" w:name="_CR9_1_4_8"/>
      <w:bookmarkStart w:id="5249" w:name="_Toc20953616"/>
      <w:bookmarkStart w:id="5250" w:name="_Toc29390793"/>
      <w:bookmarkStart w:id="5251" w:name="_Toc36551530"/>
      <w:bookmarkStart w:id="5252" w:name="_Toc45831746"/>
      <w:bookmarkStart w:id="5253" w:name="_Toc51762699"/>
      <w:bookmarkStart w:id="5254" w:name="_Toc64381751"/>
      <w:bookmarkStart w:id="5255" w:name="_Toc73964269"/>
      <w:bookmarkStart w:id="5256" w:name="_Toc88646878"/>
      <w:bookmarkStart w:id="5257" w:name="_Toc97882827"/>
      <w:bookmarkStart w:id="5258" w:name="_Toc98531402"/>
      <w:bookmarkStart w:id="5259" w:name="_Toc105517474"/>
      <w:bookmarkStart w:id="5260" w:name="_Toc106108365"/>
      <w:bookmarkStart w:id="5261" w:name="_Toc113656950"/>
      <w:bookmarkStart w:id="5262" w:name="_Toc114052169"/>
      <w:bookmarkStart w:id="5263" w:name="_Toc170752282"/>
      <w:bookmarkEnd w:id="5248"/>
      <w:r w:rsidRPr="008711EA">
        <w:t>9.1.4.8</w:t>
      </w:r>
      <w:r w:rsidRPr="008711EA">
        <w:tab/>
        <w:t>UE CONTEXT MODIFICATION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64" w:name="_CR9_1_4_9"/>
      <w:bookmarkStart w:id="5265" w:name="_Toc20953617"/>
      <w:bookmarkStart w:id="5266" w:name="_Toc29390794"/>
      <w:bookmarkStart w:id="5267" w:name="_Toc36551531"/>
      <w:bookmarkStart w:id="5268" w:name="_Toc45831747"/>
      <w:bookmarkStart w:id="5269" w:name="_Toc51762700"/>
      <w:bookmarkStart w:id="5270" w:name="_Toc64381752"/>
      <w:bookmarkStart w:id="5271" w:name="_Toc73964270"/>
      <w:bookmarkStart w:id="5272" w:name="_Toc88646879"/>
      <w:bookmarkStart w:id="5273" w:name="_Toc97882828"/>
      <w:bookmarkStart w:id="5274" w:name="_Toc98531403"/>
      <w:bookmarkStart w:id="5275" w:name="_Toc105517475"/>
      <w:bookmarkStart w:id="5276" w:name="_Toc106108366"/>
      <w:bookmarkStart w:id="5277" w:name="_Toc113656951"/>
      <w:bookmarkStart w:id="5278" w:name="_Toc114052170"/>
      <w:bookmarkStart w:id="5279" w:name="_Toc170752283"/>
      <w:bookmarkEnd w:id="5264"/>
      <w:r w:rsidRPr="008711EA">
        <w:t>9.1.4.9</w:t>
      </w:r>
      <w:r w:rsidRPr="008711EA">
        <w:tab/>
        <w:t>UE CONTEXT MODIFICATION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80" w:name="_CR9_1_4_10"/>
      <w:bookmarkStart w:id="5281" w:name="_Toc20953618"/>
      <w:bookmarkStart w:id="5282" w:name="_Toc29390795"/>
      <w:bookmarkStart w:id="5283" w:name="_Toc36551532"/>
      <w:bookmarkStart w:id="5284" w:name="_Toc45831748"/>
      <w:bookmarkStart w:id="5285" w:name="_Toc51762701"/>
      <w:bookmarkStart w:id="5286" w:name="_Toc64381753"/>
      <w:bookmarkStart w:id="5287" w:name="_Toc73964271"/>
      <w:bookmarkStart w:id="5288" w:name="_Toc88646880"/>
      <w:bookmarkStart w:id="5289" w:name="_Toc97882829"/>
      <w:bookmarkStart w:id="5290" w:name="_Toc98531404"/>
      <w:bookmarkStart w:id="5291" w:name="_Toc105517476"/>
      <w:bookmarkStart w:id="5292" w:name="_Toc106108367"/>
      <w:bookmarkStart w:id="5293" w:name="_Toc113656952"/>
      <w:bookmarkStart w:id="5294" w:name="_Toc114052171"/>
      <w:bookmarkStart w:id="5295" w:name="_Toc170752284"/>
      <w:bookmarkEnd w:id="5280"/>
      <w:r w:rsidRPr="008711EA">
        <w:t>9.1.4.10</w:t>
      </w:r>
      <w:r w:rsidRPr="008711EA">
        <w:tab/>
        <w:t>UE CONTEXT MODIFICATION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296" w:name="_CR9_1_4_11"/>
      <w:bookmarkStart w:id="5297" w:name="_Toc20953619"/>
      <w:bookmarkStart w:id="5298" w:name="_Toc29390796"/>
      <w:bookmarkStart w:id="5299" w:name="_Toc36551533"/>
      <w:bookmarkStart w:id="5300" w:name="_Toc45831749"/>
      <w:bookmarkStart w:id="5301" w:name="_Toc51762702"/>
      <w:bookmarkStart w:id="5302" w:name="_Toc64381754"/>
      <w:bookmarkStart w:id="5303" w:name="_Toc73964272"/>
      <w:bookmarkStart w:id="5304" w:name="_Toc88646881"/>
      <w:bookmarkStart w:id="5305" w:name="_Toc97882830"/>
      <w:bookmarkStart w:id="5306" w:name="_Toc98531405"/>
      <w:bookmarkStart w:id="5307" w:name="_Toc105517477"/>
      <w:bookmarkStart w:id="5308" w:name="_Toc106108368"/>
      <w:bookmarkStart w:id="5309" w:name="_Toc113656953"/>
      <w:bookmarkStart w:id="5310" w:name="_Toc114052172"/>
      <w:bookmarkStart w:id="5311" w:name="_Toc170752285"/>
      <w:bookmarkEnd w:id="529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12" w:name="_CR9_1_4_12"/>
      <w:bookmarkStart w:id="5313" w:name="_Toc20953620"/>
      <w:bookmarkStart w:id="5314" w:name="_Toc29390797"/>
      <w:bookmarkStart w:id="5315" w:name="_Toc36551534"/>
      <w:bookmarkStart w:id="5316" w:name="_Toc45831750"/>
      <w:bookmarkStart w:id="5317" w:name="_Toc51762703"/>
      <w:bookmarkStart w:id="5318" w:name="_Toc64381755"/>
      <w:bookmarkStart w:id="5319" w:name="_Toc73964273"/>
      <w:bookmarkStart w:id="5320" w:name="_Toc88646882"/>
      <w:bookmarkStart w:id="5321" w:name="_Toc97882831"/>
      <w:bookmarkStart w:id="5322" w:name="_Toc98531406"/>
      <w:bookmarkStart w:id="5323" w:name="_Toc105517478"/>
      <w:bookmarkStart w:id="5324" w:name="_Toc106108369"/>
      <w:bookmarkStart w:id="5325" w:name="_Toc113656954"/>
      <w:bookmarkStart w:id="5326" w:name="_Toc114052173"/>
      <w:bookmarkStart w:id="5327" w:name="_Toc170752286"/>
      <w:bookmarkEnd w:id="531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28" w:name="_CR9_1_4_13"/>
      <w:bookmarkStart w:id="5329" w:name="_Toc20953621"/>
      <w:bookmarkStart w:id="5330" w:name="_Toc29390798"/>
      <w:bookmarkStart w:id="5331" w:name="_Toc36551535"/>
      <w:bookmarkStart w:id="5332" w:name="_Toc45831751"/>
      <w:bookmarkStart w:id="5333" w:name="_Toc51762704"/>
      <w:bookmarkStart w:id="5334" w:name="_Toc64381756"/>
      <w:bookmarkStart w:id="5335" w:name="_Toc73964274"/>
      <w:bookmarkStart w:id="5336" w:name="_Toc88646883"/>
      <w:bookmarkStart w:id="5337" w:name="_Toc97882832"/>
      <w:bookmarkStart w:id="5338" w:name="_Toc98531407"/>
      <w:bookmarkStart w:id="5339" w:name="_Toc105517479"/>
      <w:bookmarkStart w:id="5340" w:name="_Toc106108370"/>
      <w:bookmarkStart w:id="5341" w:name="_Toc113656955"/>
      <w:bookmarkStart w:id="5342" w:name="_Toc114052174"/>
      <w:bookmarkStart w:id="5343" w:name="_Toc170752287"/>
      <w:bookmarkEnd w:id="5328"/>
      <w:r w:rsidRPr="008711EA">
        <w:t>9.1.4.13</w:t>
      </w:r>
      <w:r w:rsidRPr="008711EA">
        <w:tab/>
        <w:t>UE CONTEXT MODIFICATION INDICATION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44" w:name="_CR9_1_4_14"/>
      <w:bookmarkStart w:id="5345" w:name="_Toc20953622"/>
      <w:bookmarkStart w:id="5346" w:name="_Toc29390799"/>
      <w:bookmarkStart w:id="5347" w:name="_Toc36551536"/>
      <w:bookmarkStart w:id="5348" w:name="_Toc45831752"/>
      <w:bookmarkStart w:id="5349" w:name="_Toc51762705"/>
      <w:bookmarkStart w:id="5350" w:name="_Toc64381757"/>
      <w:bookmarkStart w:id="5351" w:name="_Toc73964275"/>
      <w:bookmarkStart w:id="5352" w:name="_Toc88646884"/>
      <w:bookmarkStart w:id="5353" w:name="_Toc97882833"/>
      <w:bookmarkStart w:id="5354" w:name="_Toc98531408"/>
      <w:bookmarkStart w:id="5355" w:name="_Toc105517480"/>
      <w:bookmarkStart w:id="5356" w:name="_Toc106108371"/>
      <w:bookmarkStart w:id="5357" w:name="_Toc113656956"/>
      <w:bookmarkStart w:id="5358" w:name="_Toc114052175"/>
      <w:bookmarkStart w:id="5359" w:name="_Toc170752288"/>
      <w:bookmarkEnd w:id="5344"/>
      <w:r w:rsidRPr="008711EA">
        <w:t>9.1.4.14</w:t>
      </w:r>
      <w:r w:rsidRPr="008711EA">
        <w:tab/>
        <w:t>UE CONTEXT MODIFICATION CONFIRM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60" w:name="_CR9_1_4_15"/>
      <w:bookmarkStart w:id="5361" w:name="_Toc20953623"/>
      <w:bookmarkStart w:id="5362" w:name="_Toc29390800"/>
      <w:bookmarkStart w:id="5363" w:name="_Toc36551537"/>
      <w:bookmarkStart w:id="5364" w:name="_Toc45831753"/>
      <w:bookmarkStart w:id="5365" w:name="_Toc51762706"/>
      <w:bookmarkStart w:id="5366" w:name="_Toc64381758"/>
      <w:bookmarkStart w:id="5367" w:name="_Toc73964276"/>
      <w:bookmarkStart w:id="5368" w:name="_Toc88646885"/>
      <w:bookmarkStart w:id="5369" w:name="_Toc97882834"/>
      <w:bookmarkStart w:id="5370" w:name="_Toc98531409"/>
      <w:bookmarkStart w:id="5371" w:name="_Toc105517481"/>
      <w:bookmarkStart w:id="5372" w:name="_Toc106108372"/>
      <w:bookmarkStart w:id="5373" w:name="_Toc113656957"/>
      <w:bookmarkStart w:id="5374" w:name="_Toc114052176"/>
      <w:bookmarkStart w:id="5375" w:name="_Toc170752289"/>
      <w:bookmarkEnd w:id="536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76" w:name="_CR9_1_4_16"/>
      <w:bookmarkStart w:id="5377" w:name="_Toc20953624"/>
      <w:bookmarkStart w:id="5378" w:name="_Toc29390801"/>
      <w:bookmarkStart w:id="5379" w:name="_Toc36551538"/>
      <w:bookmarkStart w:id="5380" w:name="_Toc45831754"/>
      <w:bookmarkStart w:id="5381" w:name="_Toc51762707"/>
      <w:bookmarkStart w:id="5382" w:name="_Toc64381759"/>
      <w:bookmarkStart w:id="5383" w:name="_Toc73964277"/>
      <w:bookmarkStart w:id="5384" w:name="_Toc88646886"/>
      <w:bookmarkStart w:id="5385" w:name="_Toc97882835"/>
      <w:bookmarkStart w:id="5386" w:name="_Toc98531410"/>
      <w:bookmarkStart w:id="5387" w:name="_Toc105517482"/>
      <w:bookmarkStart w:id="5388" w:name="_Toc106108373"/>
      <w:bookmarkStart w:id="5389" w:name="_Toc113656958"/>
      <w:bookmarkStart w:id="5390" w:name="_Toc114052177"/>
      <w:bookmarkStart w:id="5391" w:name="_Toc170752290"/>
      <w:bookmarkEnd w:id="5376"/>
      <w:r w:rsidRPr="008711EA">
        <w:t>9.1.4.16</w:t>
      </w:r>
      <w:r w:rsidRPr="008711EA">
        <w:tab/>
      </w:r>
      <w:r w:rsidRPr="008711EA">
        <w:rPr>
          <w:lang w:eastAsia="zh-CN"/>
        </w:rPr>
        <w:t>UE CONTEXT SUSPEND RESPONSE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392" w:name="_CR9_1_4_17"/>
      <w:bookmarkStart w:id="5393" w:name="_Toc20953625"/>
      <w:bookmarkStart w:id="5394" w:name="_Toc29390802"/>
      <w:bookmarkStart w:id="5395" w:name="_Toc36551539"/>
      <w:bookmarkStart w:id="5396" w:name="_Toc45831755"/>
      <w:bookmarkStart w:id="5397" w:name="_Toc51762708"/>
      <w:bookmarkStart w:id="5398" w:name="_Toc64381760"/>
      <w:bookmarkStart w:id="5399" w:name="_Toc73964278"/>
      <w:bookmarkStart w:id="5400" w:name="_Toc88646887"/>
      <w:bookmarkStart w:id="5401" w:name="_Toc97882836"/>
      <w:bookmarkStart w:id="5402" w:name="_Toc98531411"/>
      <w:bookmarkStart w:id="5403" w:name="_Toc105517483"/>
      <w:bookmarkStart w:id="5404" w:name="_Toc106108374"/>
      <w:bookmarkStart w:id="5405" w:name="_Toc113656959"/>
      <w:bookmarkStart w:id="5406" w:name="_Toc114052178"/>
      <w:bookmarkStart w:id="5407" w:name="_Toc170752291"/>
      <w:bookmarkEnd w:id="5392"/>
      <w:r w:rsidRPr="008711EA">
        <w:t>9.1.4.17</w:t>
      </w:r>
      <w:r w:rsidRPr="008711EA">
        <w:tab/>
      </w:r>
      <w:r w:rsidRPr="008711EA">
        <w:rPr>
          <w:lang w:eastAsia="zh-CN"/>
        </w:rPr>
        <w:t>UE CONTEXT RESUME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08" w:name="_CR9_1_4_18"/>
      <w:bookmarkStart w:id="5409" w:name="_Toc20953626"/>
      <w:bookmarkStart w:id="5410" w:name="_Toc29390803"/>
      <w:bookmarkStart w:id="5411" w:name="_Toc36551540"/>
      <w:bookmarkStart w:id="5412" w:name="_Toc45831756"/>
      <w:bookmarkStart w:id="5413" w:name="_Toc51762709"/>
      <w:bookmarkStart w:id="5414" w:name="_Toc64381761"/>
      <w:bookmarkStart w:id="5415" w:name="_Toc73964279"/>
      <w:bookmarkStart w:id="5416" w:name="_Toc88646888"/>
      <w:bookmarkStart w:id="5417" w:name="_Toc97882837"/>
      <w:bookmarkStart w:id="5418" w:name="_Toc98531412"/>
      <w:bookmarkStart w:id="5419" w:name="_Toc105517484"/>
      <w:bookmarkStart w:id="5420" w:name="_Toc106108375"/>
      <w:bookmarkStart w:id="5421" w:name="_Toc113656960"/>
      <w:bookmarkStart w:id="5422" w:name="_Toc114052179"/>
      <w:bookmarkStart w:id="5423" w:name="_Toc170752292"/>
      <w:bookmarkEnd w:id="5408"/>
      <w:r w:rsidRPr="008711EA">
        <w:t>9.1.4.18</w:t>
      </w:r>
      <w:r w:rsidRPr="008711EA">
        <w:tab/>
      </w:r>
      <w:r w:rsidRPr="008711EA">
        <w:rPr>
          <w:lang w:eastAsia="zh-CN"/>
        </w:rPr>
        <w:t>UE CONTEXT RESUME RESPONSE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24" w:name="_CR9_1_4_19"/>
      <w:bookmarkStart w:id="5425" w:name="_Toc20953627"/>
      <w:bookmarkStart w:id="5426" w:name="_Toc29390804"/>
      <w:bookmarkStart w:id="5427" w:name="_Toc36551541"/>
      <w:bookmarkStart w:id="5428" w:name="_Toc45831757"/>
      <w:bookmarkStart w:id="5429" w:name="_Toc51762710"/>
      <w:bookmarkStart w:id="5430" w:name="_Toc64381762"/>
      <w:bookmarkStart w:id="5431" w:name="_Toc73964280"/>
      <w:bookmarkStart w:id="5432" w:name="_Toc88646889"/>
      <w:bookmarkStart w:id="5433" w:name="_Toc97882838"/>
      <w:bookmarkStart w:id="5434" w:name="_Toc98531413"/>
      <w:bookmarkStart w:id="5435" w:name="_Toc105517485"/>
      <w:bookmarkStart w:id="5436" w:name="_Toc106108376"/>
      <w:bookmarkStart w:id="5437" w:name="_Toc113656961"/>
      <w:bookmarkStart w:id="5438" w:name="_Toc114052180"/>
      <w:bookmarkStart w:id="5439" w:name="_Toc170752293"/>
      <w:bookmarkEnd w:id="5424"/>
      <w:r w:rsidRPr="008711EA">
        <w:t>9.1.4.19</w:t>
      </w:r>
      <w:r w:rsidRPr="008711EA">
        <w:tab/>
      </w:r>
      <w:r w:rsidRPr="008711EA">
        <w:rPr>
          <w:lang w:eastAsia="zh-CN"/>
        </w:rPr>
        <w:t>UE CONTEXT RESUME FAILURE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40" w:name="_CR9_1_4_20"/>
      <w:bookmarkStart w:id="5441" w:name="_Toc20953628"/>
      <w:bookmarkStart w:id="5442" w:name="_Toc29390805"/>
      <w:bookmarkStart w:id="5443" w:name="_Toc36551542"/>
      <w:bookmarkStart w:id="5444" w:name="_Toc45831758"/>
      <w:bookmarkStart w:id="5445" w:name="_Toc51762711"/>
      <w:bookmarkStart w:id="5446" w:name="_Toc64381763"/>
      <w:bookmarkStart w:id="5447" w:name="_Toc73964281"/>
      <w:bookmarkStart w:id="5448" w:name="_Toc88646890"/>
      <w:bookmarkStart w:id="5449" w:name="_Toc97882839"/>
      <w:bookmarkStart w:id="5450" w:name="_Toc98531414"/>
      <w:bookmarkStart w:id="5451" w:name="_Toc105517486"/>
      <w:bookmarkStart w:id="5452" w:name="_Toc106108377"/>
      <w:bookmarkStart w:id="5453" w:name="_Toc113656962"/>
      <w:bookmarkStart w:id="5454" w:name="_Toc114052181"/>
      <w:bookmarkStart w:id="5455" w:name="_Toc170752294"/>
      <w:bookmarkEnd w:id="5440"/>
      <w:r w:rsidRPr="008711EA">
        <w:t>9.1.4.20</w:t>
      </w:r>
      <w:r w:rsidRPr="008711EA">
        <w:tab/>
        <w:t>CONNECTION ESTABLISHMENT</w:t>
      </w:r>
      <w:r w:rsidRPr="008711EA" w:rsidDel="0019737F">
        <w:t xml:space="preserve"> </w:t>
      </w:r>
      <w:r w:rsidRPr="008711EA">
        <w:t>INDICATION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774B96">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774B96">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774B96">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774B96">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774B96">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774B96">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774B96">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774B96">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774B96">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774B96">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774B96">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774B96">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774B96">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06960362" w14:textId="77777777" w:rsidTr="00774B96">
        <w:tc>
          <w:tcPr>
            <w:tcW w:w="1111" w:type="pct"/>
            <w:tcBorders>
              <w:top w:val="single" w:sz="4" w:space="0" w:color="auto"/>
              <w:left w:val="single" w:sz="4" w:space="0" w:color="auto"/>
              <w:bottom w:val="single" w:sz="4" w:space="0" w:color="auto"/>
              <w:right w:val="single" w:sz="4" w:space="0" w:color="auto"/>
            </w:tcBorders>
          </w:tcPr>
          <w:p w14:paraId="558C419F" w14:textId="5AF9C64A"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00BE4D87" w14:textId="3B38D86E"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B0E293"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F0F386" w14:textId="209DF792"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39BB4405"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2D3800" w14:textId="6BD6424F"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CA3D14" w14:textId="15BACC2F" w:rsidR="00774B96" w:rsidRPr="009540B0" w:rsidRDefault="00774B96" w:rsidP="00774B96">
            <w:pPr>
              <w:pStyle w:val="TAC"/>
              <w:keepNext w:val="0"/>
              <w:keepLines w:val="0"/>
              <w:widowControl w:val="0"/>
              <w:rPr>
                <w:lang w:eastAsia="ja-JP"/>
              </w:rPr>
            </w:pPr>
            <w:r>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56" w:name="_CR9_1_4_21"/>
      <w:bookmarkStart w:id="5457" w:name="_Toc20953629"/>
      <w:bookmarkStart w:id="5458" w:name="_Toc29390806"/>
      <w:bookmarkStart w:id="5459" w:name="_Toc36551543"/>
      <w:bookmarkStart w:id="5460" w:name="_Toc45831759"/>
      <w:bookmarkStart w:id="5461" w:name="_Toc51762712"/>
      <w:bookmarkStart w:id="5462" w:name="_Toc64381764"/>
      <w:bookmarkStart w:id="5463" w:name="_Toc73964282"/>
      <w:bookmarkStart w:id="5464" w:name="_Toc88646891"/>
      <w:bookmarkStart w:id="5465" w:name="_Toc97882840"/>
      <w:bookmarkStart w:id="5466" w:name="_Toc98531415"/>
      <w:bookmarkStart w:id="5467" w:name="_Toc105517487"/>
      <w:bookmarkStart w:id="5468" w:name="_Toc106108378"/>
      <w:bookmarkStart w:id="5469" w:name="_Toc113656963"/>
      <w:bookmarkStart w:id="5470" w:name="_Toc114052182"/>
      <w:bookmarkStart w:id="5471" w:name="_Toc170752295"/>
      <w:bookmarkEnd w:id="5456"/>
      <w:r w:rsidRPr="008711EA">
        <w:t>9.1.4.21</w:t>
      </w:r>
      <w:r w:rsidRPr="008711EA">
        <w:tab/>
        <w:t>RETRIEVE UE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72"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72"/>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73" w:name="_CR9_1_4_22"/>
      <w:bookmarkStart w:id="5474" w:name="_Toc20953630"/>
      <w:bookmarkStart w:id="5475" w:name="_Toc29390807"/>
      <w:bookmarkStart w:id="5476" w:name="_Toc36551544"/>
      <w:bookmarkStart w:id="5477" w:name="_Toc45831760"/>
      <w:bookmarkStart w:id="5478" w:name="_Toc51762713"/>
      <w:bookmarkStart w:id="5479" w:name="_Toc64381765"/>
      <w:bookmarkStart w:id="5480" w:name="_Toc73964283"/>
      <w:bookmarkStart w:id="5481" w:name="_Toc88646892"/>
      <w:bookmarkStart w:id="5482" w:name="_Toc97882841"/>
      <w:bookmarkStart w:id="5483" w:name="_Toc98531416"/>
      <w:bookmarkStart w:id="5484" w:name="_Toc105517488"/>
      <w:bookmarkStart w:id="5485" w:name="_Toc106108379"/>
      <w:bookmarkStart w:id="5486" w:name="_Toc113656964"/>
      <w:bookmarkStart w:id="5487" w:name="_Toc114052183"/>
      <w:bookmarkStart w:id="5488" w:name="_Toc170752296"/>
      <w:bookmarkEnd w:id="5473"/>
      <w:r w:rsidRPr="008711EA">
        <w:t>9.1.4.22</w:t>
      </w:r>
      <w:r w:rsidRPr="008711EA">
        <w:tab/>
        <w:t xml:space="preserve">UE INFORMATION </w:t>
      </w:r>
      <w:r w:rsidRPr="008711EA">
        <w:rPr>
          <w:lang w:eastAsia="zh-CN"/>
        </w:rPr>
        <w:t>TRANSFER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489" w:name="_CR9_1_4_23"/>
      <w:bookmarkStart w:id="5490" w:name="_Toc20953631"/>
      <w:bookmarkStart w:id="5491" w:name="_Toc29390808"/>
      <w:bookmarkStart w:id="5492" w:name="_Toc36551545"/>
      <w:bookmarkStart w:id="5493" w:name="_Toc45831761"/>
      <w:bookmarkStart w:id="5494" w:name="_Toc51762714"/>
      <w:bookmarkStart w:id="5495" w:name="_Toc64381766"/>
      <w:bookmarkStart w:id="5496" w:name="_Toc73964284"/>
      <w:bookmarkStart w:id="5497" w:name="_Toc88646893"/>
      <w:bookmarkStart w:id="5498" w:name="_Toc97882842"/>
      <w:bookmarkStart w:id="5499" w:name="_Toc98531417"/>
      <w:bookmarkStart w:id="5500" w:name="_Toc105517489"/>
      <w:bookmarkStart w:id="5501" w:name="_Toc106108380"/>
      <w:bookmarkStart w:id="5502" w:name="_Toc113656965"/>
      <w:bookmarkStart w:id="5503" w:name="_Toc114052184"/>
      <w:bookmarkStart w:id="5504" w:name="_Toc170752297"/>
      <w:bookmarkEnd w:id="5489"/>
      <w:r w:rsidRPr="008711EA">
        <w:t>9.1.4.23</w:t>
      </w:r>
      <w:r w:rsidRPr="008711EA">
        <w:tab/>
        <w:t xml:space="preserve">eNB CP </w:t>
      </w:r>
      <w:r w:rsidR="00997980" w:rsidRPr="008711EA">
        <w:t>RELOCATION INDICATION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05" w:name="_CR9_1_4_24"/>
      <w:bookmarkStart w:id="5506" w:name="_Toc20953632"/>
      <w:bookmarkStart w:id="5507" w:name="_Toc29390809"/>
      <w:bookmarkStart w:id="5508" w:name="_Toc36551546"/>
      <w:bookmarkStart w:id="5509" w:name="_Toc45831762"/>
      <w:bookmarkStart w:id="5510" w:name="_Toc51762715"/>
      <w:bookmarkStart w:id="5511" w:name="_Toc64381767"/>
      <w:bookmarkStart w:id="5512" w:name="_Toc73964285"/>
      <w:bookmarkStart w:id="5513" w:name="_Toc88646894"/>
      <w:bookmarkStart w:id="5514" w:name="_Toc97882843"/>
      <w:bookmarkStart w:id="5515" w:name="_Toc98531418"/>
      <w:bookmarkStart w:id="5516" w:name="_Toc105517490"/>
      <w:bookmarkStart w:id="5517" w:name="_Toc106108381"/>
      <w:bookmarkStart w:id="5518" w:name="_Toc113656966"/>
      <w:bookmarkStart w:id="5519" w:name="_Toc114052185"/>
      <w:bookmarkStart w:id="5520" w:name="_Toc170752298"/>
      <w:bookmarkEnd w:id="5505"/>
      <w:r w:rsidRPr="008711EA">
        <w:t>9.1.4.24</w:t>
      </w:r>
      <w:r w:rsidRPr="008711EA">
        <w:tab/>
        <w:t xml:space="preserve">MME CP </w:t>
      </w:r>
      <w:r w:rsidR="00997980" w:rsidRPr="008711EA">
        <w:t>RELOCATION INDICATION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21" w:name="_CR9_1_5"/>
      <w:bookmarkStart w:id="5522" w:name="_Toc20953633"/>
      <w:bookmarkStart w:id="5523" w:name="_Toc29390810"/>
      <w:bookmarkStart w:id="5524" w:name="_Toc36551547"/>
      <w:bookmarkStart w:id="5525" w:name="_Toc45831763"/>
      <w:bookmarkStart w:id="5526" w:name="_Toc51762716"/>
      <w:bookmarkStart w:id="5527" w:name="_Toc64381768"/>
      <w:bookmarkStart w:id="5528" w:name="_Toc73964286"/>
      <w:bookmarkStart w:id="5529" w:name="_Toc88646895"/>
      <w:bookmarkStart w:id="5530" w:name="_Toc97882844"/>
      <w:bookmarkStart w:id="5531" w:name="_Toc98531419"/>
      <w:bookmarkStart w:id="5532" w:name="_Toc105517491"/>
      <w:bookmarkStart w:id="5533" w:name="_Toc106108382"/>
      <w:bookmarkStart w:id="5534" w:name="_Toc113656967"/>
      <w:bookmarkStart w:id="5535" w:name="_Toc114052186"/>
      <w:bookmarkStart w:id="5536" w:name="_Toc170752299"/>
      <w:bookmarkEnd w:id="5521"/>
      <w:r w:rsidRPr="008711EA">
        <w:t>9.1.5</w:t>
      </w:r>
      <w:r w:rsidRPr="008711EA">
        <w:tab/>
        <w:t>Handover Signalling Messages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5A3F341" w14:textId="77777777" w:rsidR="000E2576" w:rsidRPr="008711EA" w:rsidRDefault="000E2576" w:rsidP="001F24A0">
      <w:pPr>
        <w:pStyle w:val="Heading4"/>
        <w:keepNext w:val="0"/>
        <w:keepLines w:val="0"/>
        <w:widowControl w:val="0"/>
      </w:pPr>
      <w:bookmarkStart w:id="5537" w:name="_CR9_1_5_1"/>
      <w:bookmarkStart w:id="5538" w:name="_Toc20953634"/>
      <w:bookmarkStart w:id="5539" w:name="_Toc29390811"/>
      <w:bookmarkStart w:id="5540" w:name="_Toc36551548"/>
      <w:bookmarkStart w:id="5541" w:name="_Toc45831764"/>
      <w:bookmarkStart w:id="5542" w:name="_Toc51762717"/>
      <w:bookmarkStart w:id="5543" w:name="_Toc64381769"/>
      <w:bookmarkStart w:id="5544" w:name="_Toc73964287"/>
      <w:bookmarkStart w:id="5545" w:name="_Toc88646896"/>
      <w:bookmarkStart w:id="5546" w:name="_Toc97882845"/>
      <w:bookmarkStart w:id="5547" w:name="_Toc98531420"/>
      <w:bookmarkStart w:id="5548" w:name="_Toc105517492"/>
      <w:bookmarkStart w:id="5549" w:name="_Toc106108383"/>
      <w:bookmarkStart w:id="5550" w:name="_Toc113656968"/>
      <w:bookmarkStart w:id="5551" w:name="_Toc114052187"/>
      <w:bookmarkStart w:id="5552" w:name="_Toc170752300"/>
      <w:bookmarkEnd w:id="5537"/>
      <w:r w:rsidRPr="008711EA">
        <w:t>9.1.5.1</w:t>
      </w:r>
      <w:r w:rsidRPr="008711EA">
        <w:tab/>
        <w:t>HANDOVER REQUIRED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53" w:name="_CR9_1_5_2"/>
      <w:bookmarkStart w:id="5554" w:name="_Toc20953635"/>
      <w:bookmarkStart w:id="5555" w:name="_Toc29390812"/>
      <w:bookmarkStart w:id="5556" w:name="_Toc36551549"/>
      <w:bookmarkStart w:id="5557" w:name="_Toc45831765"/>
      <w:bookmarkStart w:id="5558" w:name="_Toc51762718"/>
      <w:bookmarkStart w:id="5559" w:name="_Toc64381770"/>
      <w:bookmarkStart w:id="5560" w:name="_Toc73964288"/>
      <w:bookmarkStart w:id="5561" w:name="_Toc88646897"/>
      <w:bookmarkStart w:id="5562" w:name="_Toc97882846"/>
      <w:bookmarkStart w:id="5563" w:name="_Toc98531421"/>
      <w:bookmarkStart w:id="5564" w:name="_Toc105517493"/>
      <w:bookmarkStart w:id="5565" w:name="_Toc106108384"/>
      <w:bookmarkStart w:id="5566" w:name="_Toc113656969"/>
      <w:bookmarkStart w:id="5567" w:name="_Toc114052188"/>
      <w:bookmarkStart w:id="5568" w:name="_Toc170752301"/>
      <w:bookmarkEnd w:id="5553"/>
      <w:r w:rsidRPr="008711EA">
        <w:t>9.1.5.2</w:t>
      </w:r>
      <w:r w:rsidRPr="008711EA">
        <w:tab/>
        <w:t>HANDOVER COMMAND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69" w:name="_CR9_1_5_3"/>
      <w:bookmarkStart w:id="5570" w:name="_Toc20953636"/>
      <w:bookmarkStart w:id="5571" w:name="_Toc29390813"/>
      <w:bookmarkStart w:id="5572" w:name="_Toc36551550"/>
      <w:bookmarkStart w:id="5573" w:name="_Toc45831766"/>
      <w:bookmarkStart w:id="5574" w:name="_Toc51762719"/>
      <w:bookmarkStart w:id="5575" w:name="_Toc64381771"/>
      <w:bookmarkStart w:id="5576" w:name="_Toc73964289"/>
      <w:bookmarkStart w:id="5577" w:name="_Toc88646898"/>
      <w:bookmarkStart w:id="5578" w:name="_Toc97882847"/>
      <w:bookmarkStart w:id="5579" w:name="_Toc98531422"/>
      <w:bookmarkStart w:id="5580" w:name="_Toc105517494"/>
      <w:bookmarkStart w:id="5581" w:name="_Toc106108385"/>
      <w:bookmarkStart w:id="5582" w:name="_Toc113656970"/>
      <w:bookmarkStart w:id="5583" w:name="_Toc114052189"/>
      <w:bookmarkStart w:id="5584" w:name="_Toc170752302"/>
      <w:bookmarkEnd w:id="5569"/>
      <w:r w:rsidRPr="008711EA">
        <w:t>9.1.5.3</w:t>
      </w:r>
      <w:r w:rsidRPr="008711EA">
        <w:tab/>
        <w:t>HANDOVER PREPARATION FAILURE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585" w:name="_CR9_1_5_4"/>
      <w:bookmarkStart w:id="5586" w:name="_Toc20953637"/>
      <w:bookmarkStart w:id="5587" w:name="_Toc29390814"/>
      <w:bookmarkStart w:id="5588" w:name="_Toc36551551"/>
      <w:bookmarkStart w:id="5589" w:name="_Toc45831767"/>
      <w:bookmarkStart w:id="5590" w:name="_Toc51762720"/>
      <w:bookmarkStart w:id="5591" w:name="_Toc64381772"/>
      <w:bookmarkStart w:id="5592" w:name="_Toc73964290"/>
      <w:bookmarkStart w:id="5593" w:name="_Toc88646899"/>
      <w:bookmarkStart w:id="5594" w:name="_Toc97882848"/>
      <w:bookmarkStart w:id="5595" w:name="_Toc98531423"/>
      <w:bookmarkStart w:id="5596" w:name="_Toc105517495"/>
      <w:bookmarkStart w:id="5597" w:name="_Toc106108386"/>
      <w:bookmarkStart w:id="5598" w:name="_Toc113656971"/>
      <w:bookmarkStart w:id="5599" w:name="_Toc114052190"/>
      <w:bookmarkStart w:id="5600" w:name="_Toc170752303"/>
      <w:bookmarkEnd w:id="5585"/>
      <w:r w:rsidRPr="008711EA">
        <w:t>9.1.5.4</w:t>
      </w:r>
      <w:r w:rsidRPr="008711EA">
        <w:tab/>
        <w:t>HANDOVER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01" w:name="_CR9_1_5_5"/>
      <w:bookmarkStart w:id="5602" w:name="_Toc20953638"/>
      <w:bookmarkStart w:id="5603" w:name="_Toc29390815"/>
      <w:bookmarkStart w:id="5604" w:name="_Toc36551552"/>
      <w:bookmarkStart w:id="5605" w:name="_Toc45831768"/>
      <w:bookmarkStart w:id="5606" w:name="_Toc51762721"/>
      <w:bookmarkStart w:id="5607" w:name="_Toc64381773"/>
      <w:bookmarkStart w:id="5608" w:name="_Toc73964291"/>
      <w:bookmarkStart w:id="5609" w:name="_Toc88646900"/>
      <w:bookmarkStart w:id="5610" w:name="_Toc97882849"/>
      <w:bookmarkStart w:id="5611" w:name="_Toc98531424"/>
      <w:bookmarkStart w:id="5612" w:name="_Toc105517496"/>
      <w:bookmarkStart w:id="5613" w:name="_Toc106108387"/>
      <w:bookmarkStart w:id="5614" w:name="_Toc113656972"/>
      <w:bookmarkStart w:id="5615" w:name="_Toc114052191"/>
      <w:bookmarkStart w:id="5616" w:name="_Toc170752304"/>
      <w:bookmarkEnd w:id="5601"/>
      <w:r w:rsidRPr="008711EA">
        <w:t>9.1.5.5</w:t>
      </w:r>
      <w:r w:rsidRPr="008711EA">
        <w:tab/>
        <w:t>HANDOVER REQUEST ACKNOWLEDGE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17" w:name="_CR9_1_5_6"/>
      <w:bookmarkStart w:id="5618" w:name="_Toc20953639"/>
      <w:bookmarkStart w:id="5619" w:name="_Toc29390816"/>
      <w:bookmarkStart w:id="5620" w:name="_Toc36551553"/>
      <w:bookmarkStart w:id="5621" w:name="_Toc45831769"/>
      <w:bookmarkStart w:id="5622" w:name="_Toc51762722"/>
      <w:bookmarkStart w:id="5623" w:name="_Toc64381774"/>
      <w:bookmarkStart w:id="5624" w:name="_Toc73964292"/>
      <w:bookmarkStart w:id="5625" w:name="_Toc88646901"/>
      <w:bookmarkStart w:id="5626" w:name="_Toc97882850"/>
      <w:bookmarkStart w:id="5627" w:name="_Toc98531425"/>
      <w:bookmarkStart w:id="5628" w:name="_Toc105517497"/>
      <w:bookmarkStart w:id="5629" w:name="_Toc106108388"/>
      <w:bookmarkStart w:id="5630" w:name="_Toc113656973"/>
      <w:bookmarkStart w:id="5631" w:name="_Toc114052192"/>
      <w:bookmarkStart w:id="5632" w:name="_Toc170752305"/>
      <w:bookmarkEnd w:id="5617"/>
      <w:r w:rsidRPr="008711EA">
        <w:t>9.1.5.6</w:t>
      </w:r>
      <w:r w:rsidRPr="008711EA">
        <w:tab/>
        <w:t>HANDOVER FAILURE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33" w:name="_CR9_1_5_7"/>
      <w:bookmarkStart w:id="5634" w:name="_Toc20953640"/>
      <w:bookmarkStart w:id="5635" w:name="_Toc29390817"/>
      <w:bookmarkStart w:id="5636" w:name="_Toc36551554"/>
      <w:bookmarkStart w:id="5637" w:name="_Toc45831770"/>
      <w:bookmarkStart w:id="5638" w:name="_Toc51762723"/>
      <w:bookmarkStart w:id="5639" w:name="_Toc64381775"/>
      <w:bookmarkStart w:id="5640" w:name="_Toc73964293"/>
      <w:bookmarkStart w:id="5641" w:name="_Toc88646902"/>
      <w:bookmarkStart w:id="5642" w:name="_Toc97882851"/>
      <w:bookmarkStart w:id="5643" w:name="_Toc98531426"/>
      <w:bookmarkStart w:id="5644" w:name="_Toc105517498"/>
      <w:bookmarkStart w:id="5645" w:name="_Toc106108389"/>
      <w:bookmarkStart w:id="5646" w:name="_Toc113656974"/>
      <w:bookmarkStart w:id="5647" w:name="_Toc114052193"/>
      <w:bookmarkStart w:id="5648" w:name="_Toc170752306"/>
      <w:bookmarkEnd w:id="5633"/>
      <w:r w:rsidRPr="008711EA">
        <w:t>9.1.5.7</w:t>
      </w:r>
      <w:r w:rsidRPr="008711EA">
        <w:tab/>
        <w:t>HANDOVER NOTIFY</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49" w:name="_CR9_1_5_8"/>
      <w:bookmarkStart w:id="5650" w:name="_Toc20953641"/>
      <w:bookmarkStart w:id="5651" w:name="_Toc29390818"/>
      <w:bookmarkStart w:id="5652" w:name="_Toc36551555"/>
      <w:bookmarkStart w:id="5653" w:name="_Toc45831771"/>
      <w:bookmarkStart w:id="5654" w:name="_Toc51762724"/>
      <w:bookmarkStart w:id="5655" w:name="_Toc64381776"/>
      <w:bookmarkStart w:id="5656" w:name="_Toc73964294"/>
      <w:bookmarkStart w:id="5657" w:name="_Toc88646903"/>
      <w:bookmarkStart w:id="5658" w:name="_Toc97882852"/>
      <w:bookmarkStart w:id="5659" w:name="_Toc98531427"/>
      <w:bookmarkStart w:id="5660" w:name="_Toc105517499"/>
      <w:bookmarkStart w:id="5661" w:name="_Toc106108390"/>
      <w:bookmarkStart w:id="5662" w:name="_Toc113656975"/>
      <w:bookmarkStart w:id="5663" w:name="_Toc114052194"/>
      <w:bookmarkStart w:id="5664" w:name="_Toc170752307"/>
      <w:bookmarkEnd w:id="5649"/>
      <w:r w:rsidRPr="008711EA">
        <w:t>9.1.5.8</w:t>
      </w:r>
      <w:r w:rsidRPr="008711EA">
        <w:tab/>
        <w:t>PATH SWITCH REQUEST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65" w:name="_CR9_1_5_9"/>
      <w:bookmarkStart w:id="5666" w:name="_Toc20953642"/>
      <w:bookmarkStart w:id="5667" w:name="_Toc29390819"/>
      <w:bookmarkStart w:id="5668" w:name="_Toc36551556"/>
      <w:bookmarkStart w:id="5669" w:name="_Toc45831772"/>
      <w:bookmarkStart w:id="5670" w:name="_Toc51762725"/>
      <w:bookmarkStart w:id="5671" w:name="_Toc64381777"/>
      <w:bookmarkStart w:id="5672" w:name="_Toc73964295"/>
      <w:bookmarkStart w:id="5673" w:name="_Toc88646904"/>
      <w:bookmarkStart w:id="5674" w:name="_Toc97882853"/>
      <w:bookmarkStart w:id="5675" w:name="_Toc98531428"/>
      <w:bookmarkStart w:id="5676" w:name="_Toc105517500"/>
      <w:bookmarkStart w:id="5677" w:name="_Toc106108391"/>
      <w:bookmarkStart w:id="5678" w:name="_Toc113656976"/>
      <w:bookmarkStart w:id="5679" w:name="_Toc114052195"/>
      <w:bookmarkStart w:id="5680" w:name="_Toc170752308"/>
      <w:bookmarkEnd w:id="5665"/>
      <w:r w:rsidRPr="008711EA">
        <w:t>9.1.5.9</w:t>
      </w:r>
      <w:r w:rsidRPr="008711EA">
        <w:tab/>
        <w:t>PATH SWITCH REQUEST ACKNOWLEDGE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681" w:name="_CR9_1_5_10"/>
      <w:bookmarkStart w:id="5682" w:name="_Toc20953643"/>
      <w:bookmarkStart w:id="5683" w:name="_Toc29390820"/>
      <w:bookmarkStart w:id="5684" w:name="_Toc36551557"/>
      <w:bookmarkStart w:id="5685" w:name="_Toc45831773"/>
      <w:bookmarkStart w:id="5686" w:name="_Toc51762726"/>
      <w:bookmarkStart w:id="5687" w:name="_Toc64381778"/>
      <w:bookmarkStart w:id="5688" w:name="_Toc73964296"/>
      <w:bookmarkStart w:id="5689" w:name="_Toc88646905"/>
      <w:bookmarkStart w:id="5690" w:name="_Toc97882854"/>
      <w:bookmarkStart w:id="5691" w:name="_Toc98531429"/>
      <w:bookmarkStart w:id="5692" w:name="_Toc105517501"/>
      <w:bookmarkStart w:id="5693" w:name="_Toc106108392"/>
      <w:bookmarkStart w:id="5694" w:name="_Toc113656977"/>
      <w:bookmarkStart w:id="5695" w:name="_Toc114052196"/>
      <w:bookmarkStart w:id="5696" w:name="_Toc170752309"/>
      <w:bookmarkEnd w:id="5681"/>
      <w:r w:rsidRPr="008711EA">
        <w:t>9.1.5.10</w:t>
      </w:r>
      <w:r w:rsidRPr="008711EA">
        <w:tab/>
        <w:t>PATH SWITCH REQUEST FAILURE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697" w:name="_CR9_1_5_11"/>
      <w:bookmarkStart w:id="5698" w:name="_Toc20953644"/>
      <w:bookmarkStart w:id="5699" w:name="_Toc29390821"/>
      <w:bookmarkStart w:id="5700" w:name="_Toc36551558"/>
      <w:bookmarkStart w:id="5701" w:name="_Toc45831774"/>
      <w:bookmarkStart w:id="5702" w:name="_Toc51762727"/>
      <w:bookmarkStart w:id="5703" w:name="_Toc64381779"/>
      <w:bookmarkStart w:id="5704" w:name="_Toc73964297"/>
      <w:bookmarkStart w:id="5705" w:name="_Toc88646906"/>
      <w:bookmarkStart w:id="5706" w:name="_Toc97882855"/>
      <w:bookmarkStart w:id="5707" w:name="_Toc98531430"/>
      <w:bookmarkStart w:id="5708" w:name="_Toc105517502"/>
      <w:bookmarkStart w:id="5709" w:name="_Toc106108393"/>
      <w:bookmarkStart w:id="5710" w:name="_Toc113656978"/>
      <w:bookmarkStart w:id="5711" w:name="_Toc114052197"/>
      <w:bookmarkStart w:id="5712" w:name="_Toc170752310"/>
      <w:bookmarkEnd w:id="5697"/>
      <w:r w:rsidRPr="008711EA">
        <w:t>9.1.5.11</w:t>
      </w:r>
      <w:r w:rsidRPr="008711EA">
        <w:tab/>
        <w:t>HANDOVER CANCEL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13" w:name="_CR9_1_5_12"/>
      <w:bookmarkStart w:id="5714" w:name="_Toc20953645"/>
      <w:bookmarkStart w:id="5715" w:name="_Toc29390822"/>
      <w:bookmarkStart w:id="5716" w:name="_Toc36551559"/>
      <w:bookmarkStart w:id="5717" w:name="_Toc45831775"/>
      <w:bookmarkStart w:id="5718" w:name="_Toc51762728"/>
      <w:bookmarkStart w:id="5719" w:name="_Toc64381780"/>
      <w:bookmarkStart w:id="5720" w:name="_Toc73964298"/>
      <w:bookmarkStart w:id="5721" w:name="_Toc88646907"/>
      <w:bookmarkStart w:id="5722" w:name="_Toc97882856"/>
      <w:bookmarkStart w:id="5723" w:name="_Toc98531431"/>
      <w:bookmarkStart w:id="5724" w:name="_Toc105517503"/>
      <w:bookmarkStart w:id="5725" w:name="_Toc106108394"/>
      <w:bookmarkStart w:id="5726" w:name="_Toc113656979"/>
      <w:bookmarkStart w:id="5727" w:name="_Toc114052198"/>
      <w:bookmarkStart w:id="5728" w:name="_Toc170752311"/>
      <w:bookmarkEnd w:id="5713"/>
      <w:r w:rsidRPr="008711EA">
        <w:t>9.1.5.12</w:t>
      </w:r>
      <w:r w:rsidRPr="008711EA">
        <w:tab/>
        <w:t>HANDOVER CANCEL ACKNOWLEDGE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29" w:name="_CR9_1_5_13"/>
      <w:bookmarkStart w:id="5730" w:name="_Toc20953646"/>
      <w:bookmarkStart w:id="5731" w:name="_Toc29390823"/>
      <w:bookmarkStart w:id="5732" w:name="_Toc36551560"/>
      <w:bookmarkStart w:id="5733" w:name="_Toc45831776"/>
      <w:bookmarkStart w:id="5734" w:name="_Toc51762729"/>
      <w:bookmarkStart w:id="5735" w:name="_Toc64381781"/>
      <w:bookmarkStart w:id="5736" w:name="_Toc73964299"/>
      <w:bookmarkStart w:id="5737" w:name="_Toc88646908"/>
      <w:bookmarkStart w:id="5738" w:name="_Toc97882857"/>
      <w:bookmarkStart w:id="5739" w:name="_Toc98531432"/>
      <w:bookmarkStart w:id="5740" w:name="_Toc105517504"/>
      <w:bookmarkStart w:id="5741" w:name="_Toc106108395"/>
      <w:bookmarkStart w:id="5742" w:name="_Toc113656980"/>
      <w:bookmarkStart w:id="5743" w:name="_Toc114052199"/>
      <w:bookmarkStart w:id="5744" w:name="_Toc170752312"/>
      <w:bookmarkEnd w:id="5729"/>
      <w:r w:rsidRPr="008711EA">
        <w:t>9.1.5.13</w:t>
      </w:r>
      <w:r w:rsidRPr="008711EA">
        <w:tab/>
        <w:t>eNB STATUS TRANSFER</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45" w:name="_CR9_1_5_14"/>
      <w:bookmarkStart w:id="5746" w:name="_Toc20953647"/>
      <w:bookmarkStart w:id="5747" w:name="_Toc29390824"/>
      <w:bookmarkStart w:id="5748" w:name="_Toc36551561"/>
      <w:bookmarkStart w:id="5749" w:name="_Toc45831777"/>
      <w:bookmarkStart w:id="5750" w:name="_Toc51762730"/>
      <w:bookmarkStart w:id="5751" w:name="_Toc64381782"/>
      <w:bookmarkStart w:id="5752" w:name="_Toc73964300"/>
      <w:bookmarkStart w:id="5753" w:name="_Toc88646909"/>
      <w:bookmarkStart w:id="5754" w:name="_Toc97882858"/>
      <w:bookmarkStart w:id="5755" w:name="_Toc98531433"/>
      <w:bookmarkStart w:id="5756" w:name="_Toc105517505"/>
      <w:bookmarkStart w:id="5757" w:name="_Toc106108396"/>
      <w:bookmarkStart w:id="5758" w:name="_Toc113656981"/>
      <w:bookmarkStart w:id="5759" w:name="_Toc114052200"/>
      <w:bookmarkStart w:id="5760" w:name="_Toc170752313"/>
      <w:bookmarkEnd w:id="5745"/>
      <w:r w:rsidRPr="008711EA">
        <w:t>9.1.5.14</w:t>
      </w:r>
      <w:r w:rsidRPr="008711EA">
        <w:tab/>
        <w:t>MME STATUS TRANSFER</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61" w:name="_CR9_1_5_15"/>
      <w:bookmarkStart w:id="5762" w:name="_Toc45831778"/>
      <w:bookmarkStart w:id="5763" w:name="_Toc51762731"/>
      <w:bookmarkStart w:id="5764" w:name="_Toc64381783"/>
      <w:bookmarkStart w:id="5765" w:name="_Toc73964301"/>
      <w:bookmarkStart w:id="5766" w:name="_Toc88646910"/>
      <w:bookmarkStart w:id="5767" w:name="_Toc97882859"/>
      <w:bookmarkStart w:id="5768" w:name="_Toc98531434"/>
      <w:bookmarkStart w:id="5769" w:name="_Toc105517506"/>
      <w:bookmarkStart w:id="5770" w:name="_Toc106108397"/>
      <w:bookmarkStart w:id="5771" w:name="_Toc113656982"/>
      <w:bookmarkStart w:id="5772" w:name="_Toc114052201"/>
      <w:bookmarkStart w:id="5773" w:name="_Toc170752314"/>
      <w:bookmarkEnd w:id="5761"/>
      <w:r>
        <w:rPr>
          <w:rFonts w:eastAsia="SimSun"/>
        </w:rPr>
        <w:t>9.1.5.15</w:t>
      </w:r>
      <w:r w:rsidRPr="0039017A">
        <w:rPr>
          <w:rFonts w:eastAsia="SimSun"/>
        </w:rPr>
        <w:tab/>
        <w:t>HANDOVER SUCCESS</w:t>
      </w:r>
      <w:bookmarkEnd w:id="5762"/>
      <w:bookmarkEnd w:id="5763"/>
      <w:bookmarkEnd w:id="5764"/>
      <w:bookmarkEnd w:id="5765"/>
      <w:bookmarkEnd w:id="5766"/>
      <w:bookmarkEnd w:id="5767"/>
      <w:bookmarkEnd w:id="5768"/>
      <w:bookmarkEnd w:id="5769"/>
      <w:bookmarkEnd w:id="5770"/>
      <w:bookmarkEnd w:id="5771"/>
      <w:bookmarkEnd w:id="5772"/>
      <w:bookmarkEnd w:id="577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74" w:name="_CR9_1_5_16"/>
      <w:bookmarkStart w:id="5775" w:name="_Toc45831779"/>
      <w:bookmarkStart w:id="5776" w:name="_Toc51762732"/>
      <w:bookmarkStart w:id="5777" w:name="_Toc64381784"/>
      <w:bookmarkStart w:id="5778" w:name="_Toc73964302"/>
      <w:bookmarkStart w:id="5779" w:name="_Toc88646911"/>
      <w:bookmarkStart w:id="5780" w:name="_Toc97882860"/>
      <w:bookmarkStart w:id="5781" w:name="_Toc98531435"/>
      <w:bookmarkStart w:id="5782" w:name="_Toc105517507"/>
      <w:bookmarkStart w:id="5783" w:name="_Toc106108398"/>
      <w:bookmarkStart w:id="5784" w:name="_Toc113656983"/>
      <w:bookmarkStart w:id="5785" w:name="_Toc114052202"/>
      <w:bookmarkStart w:id="5786" w:name="_Toc170752315"/>
      <w:bookmarkEnd w:id="5774"/>
      <w:r>
        <w:rPr>
          <w:rFonts w:eastAsia="SimSun"/>
        </w:rPr>
        <w:t>9.1.5.16</w:t>
      </w:r>
      <w:r w:rsidRPr="00D60BF1">
        <w:rPr>
          <w:rFonts w:eastAsia="SimSun"/>
        </w:rPr>
        <w:tab/>
        <w:t>eNB EARLY STATUS TRANSFER</w:t>
      </w:r>
      <w:bookmarkEnd w:id="5775"/>
      <w:bookmarkEnd w:id="5776"/>
      <w:bookmarkEnd w:id="5777"/>
      <w:bookmarkEnd w:id="5778"/>
      <w:bookmarkEnd w:id="5779"/>
      <w:bookmarkEnd w:id="5780"/>
      <w:bookmarkEnd w:id="5781"/>
      <w:bookmarkEnd w:id="5782"/>
      <w:bookmarkEnd w:id="5783"/>
      <w:bookmarkEnd w:id="5784"/>
      <w:bookmarkEnd w:id="5785"/>
      <w:bookmarkEnd w:id="5786"/>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787" w:name="_CR9_1_5_17"/>
      <w:bookmarkStart w:id="5788" w:name="_Toc45831780"/>
      <w:bookmarkStart w:id="5789" w:name="_Toc51762733"/>
      <w:bookmarkStart w:id="5790" w:name="_Toc64381785"/>
      <w:bookmarkStart w:id="5791" w:name="_Toc73964303"/>
      <w:bookmarkStart w:id="5792" w:name="_Toc88646912"/>
      <w:bookmarkStart w:id="5793" w:name="_Toc97882861"/>
      <w:bookmarkStart w:id="5794" w:name="_Toc98531436"/>
      <w:bookmarkStart w:id="5795" w:name="_Toc105517508"/>
      <w:bookmarkStart w:id="5796" w:name="_Toc106108399"/>
      <w:bookmarkStart w:id="5797" w:name="_Toc113656984"/>
      <w:bookmarkStart w:id="5798" w:name="_Toc114052203"/>
      <w:bookmarkStart w:id="5799" w:name="_Toc170752316"/>
      <w:bookmarkEnd w:id="5787"/>
      <w:r>
        <w:rPr>
          <w:rFonts w:eastAsia="SimSun"/>
        </w:rPr>
        <w:t>9.1.5.17</w:t>
      </w:r>
      <w:r w:rsidRPr="00D60BF1">
        <w:rPr>
          <w:rFonts w:eastAsia="SimSun"/>
        </w:rPr>
        <w:tab/>
        <w:t>MME EARLY STATUS TRANSFER</w:t>
      </w:r>
      <w:bookmarkEnd w:id="5788"/>
      <w:bookmarkEnd w:id="5789"/>
      <w:bookmarkEnd w:id="5790"/>
      <w:bookmarkEnd w:id="5791"/>
      <w:bookmarkEnd w:id="5792"/>
      <w:bookmarkEnd w:id="5793"/>
      <w:bookmarkEnd w:id="5794"/>
      <w:bookmarkEnd w:id="5795"/>
      <w:bookmarkEnd w:id="5796"/>
      <w:bookmarkEnd w:id="5797"/>
      <w:bookmarkEnd w:id="5798"/>
      <w:bookmarkEnd w:id="5799"/>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00" w:name="_CR9_1_6"/>
      <w:bookmarkStart w:id="5801" w:name="_Toc20953648"/>
      <w:bookmarkStart w:id="5802" w:name="_Toc29390825"/>
      <w:bookmarkStart w:id="5803" w:name="_Toc36551562"/>
      <w:bookmarkStart w:id="5804" w:name="_Toc45831781"/>
      <w:bookmarkStart w:id="5805" w:name="_Toc51762734"/>
      <w:bookmarkStart w:id="5806" w:name="_Toc64381786"/>
      <w:bookmarkStart w:id="5807" w:name="_Toc73964304"/>
      <w:bookmarkStart w:id="5808" w:name="_Toc88646913"/>
      <w:bookmarkStart w:id="5809" w:name="_Toc97882862"/>
      <w:bookmarkStart w:id="5810" w:name="_Toc98531437"/>
      <w:bookmarkStart w:id="5811" w:name="_Toc105517509"/>
      <w:bookmarkStart w:id="5812" w:name="_Toc106108400"/>
      <w:bookmarkStart w:id="5813" w:name="_Toc113656985"/>
      <w:bookmarkStart w:id="5814" w:name="_Toc114052204"/>
      <w:bookmarkStart w:id="5815" w:name="_Toc170752317"/>
      <w:bookmarkEnd w:id="5800"/>
      <w:r w:rsidRPr="008711EA">
        <w:t>9.1.6</w:t>
      </w:r>
      <w:r w:rsidRPr="008711EA">
        <w:tab/>
        <w:t>PAGING</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16" w:name="_CR9_1_7"/>
      <w:bookmarkStart w:id="5817" w:name="_Toc20953649"/>
      <w:bookmarkStart w:id="5818" w:name="_Toc29390826"/>
      <w:bookmarkStart w:id="5819" w:name="_Toc36551563"/>
      <w:bookmarkStart w:id="5820" w:name="_Toc45831782"/>
      <w:bookmarkStart w:id="5821" w:name="_Toc51762735"/>
      <w:bookmarkStart w:id="5822" w:name="_Toc64381787"/>
      <w:bookmarkStart w:id="5823" w:name="_Toc73964305"/>
      <w:bookmarkStart w:id="5824" w:name="_Toc88646914"/>
      <w:bookmarkStart w:id="5825" w:name="_Toc97882863"/>
      <w:bookmarkStart w:id="5826" w:name="_Toc98531438"/>
      <w:bookmarkStart w:id="5827" w:name="_Toc105517510"/>
      <w:bookmarkStart w:id="5828" w:name="_Toc106108401"/>
      <w:bookmarkStart w:id="5829" w:name="_Toc113656986"/>
      <w:bookmarkStart w:id="5830" w:name="_Toc114052205"/>
      <w:bookmarkStart w:id="5831" w:name="_Toc170752318"/>
      <w:bookmarkEnd w:id="5816"/>
      <w:r w:rsidRPr="008711EA">
        <w:t>9.1.</w:t>
      </w:r>
      <w:r w:rsidRPr="008711EA">
        <w:rPr>
          <w:rFonts w:eastAsia="Batang"/>
        </w:rPr>
        <w:t>7</w:t>
      </w:r>
      <w:r w:rsidRPr="008711EA">
        <w:tab/>
        <w:t>NAS Transport Messages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7F8348F" w14:textId="77777777" w:rsidR="000E2576" w:rsidRPr="008711EA" w:rsidRDefault="000E2576" w:rsidP="001F24A0">
      <w:pPr>
        <w:pStyle w:val="Heading4"/>
        <w:keepNext w:val="0"/>
        <w:keepLines w:val="0"/>
        <w:widowControl w:val="0"/>
      </w:pPr>
      <w:bookmarkStart w:id="5832" w:name="_CR9_1_7_1"/>
      <w:bookmarkStart w:id="5833" w:name="_Toc20953650"/>
      <w:bookmarkStart w:id="5834" w:name="_Toc29390827"/>
      <w:bookmarkStart w:id="5835" w:name="_Toc36551564"/>
      <w:bookmarkStart w:id="5836" w:name="_Toc45831783"/>
      <w:bookmarkStart w:id="5837" w:name="_Toc51762736"/>
      <w:bookmarkStart w:id="5838" w:name="_Toc64381788"/>
      <w:bookmarkStart w:id="5839" w:name="_Toc73964306"/>
      <w:bookmarkStart w:id="5840" w:name="_Toc88646915"/>
      <w:bookmarkStart w:id="5841" w:name="_Toc97882864"/>
      <w:bookmarkStart w:id="5842" w:name="_Toc98531439"/>
      <w:bookmarkStart w:id="5843" w:name="_Toc105517511"/>
      <w:bookmarkStart w:id="5844" w:name="_Toc106108402"/>
      <w:bookmarkStart w:id="5845" w:name="_Toc113656987"/>
      <w:bookmarkStart w:id="5846" w:name="_Toc114052206"/>
      <w:bookmarkStart w:id="5847" w:name="_Toc170752319"/>
      <w:bookmarkEnd w:id="5832"/>
      <w:r w:rsidRPr="008711EA">
        <w:t>9.1.</w:t>
      </w:r>
      <w:r w:rsidRPr="008711EA">
        <w:rPr>
          <w:rFonts w:eastAsia="Batang"/>
        </w:rPr>
        <w:t>7.1</w:t>
      </w:r>
      <w:r w:rsidRPr="008711EA">
        <w:tab/>
        <w:t>INITIAL UE MESSAGE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774B96">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774B96">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774B96">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774B96">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774B96">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774B96">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774B96">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774B96">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774B96">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774B96">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774B96">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774B96">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774B96">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774B96">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774B96">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774B96">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774B96">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774B96">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774B96">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774B96">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774B96">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4"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774B96">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774B96">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774B96">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774B96">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774B96">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r w:rsidR="00774B96" w:rsidRPr="00C14447" w14:paraId="33C908D5" w14:textId="77777777" w:rsidTr="00774B96">
        <w:tc>
          <w:tcPr>
            <w:tcW w:w="1111" w:type="pct"/>
            <w:tcBorders>
              <w:top w:val="single" w:sz="4" w:space="0" w:color="auto"/>
              <w:left w:val="single" w:sz="4" w:space="0" w:color="auto"/>
              <w:bottom w:val="single" w:sz="4" w:space="0" w:color="auto"/>
              <w:right w:val="single" w:sz="4" w:space="0" w:color="auto"/>
            </w:tcBorders>
          </w:tcPr>
          <w:p w14:paraId="417CBB01" w14:textId="3FA3AC10" w:rsidR="00774B96" w:rsidRDefault="00774B96" w:rsidP="00774B96">
            <w:pPr>
              <w:widowControl w:val="0"/>
              <w:spacing w:after="0"/>
              <w:rPr>
                <w:rFonts w:ascii="Arial" w:hAnsi="Arial" w:cs="Arial"/>
                <w:sz w:val="18"/>
              </w:rPr>
            </w:pPr>
            <w:r>
              <w:rPr>
                <w:rFonts w:ascii="Arial" w:hAnsi="Arial" w:cs="Arial"/>
                <w:sz w:val="18"/>
              </w:rPr>
              <w:t>Coarse UE Location Requested</w:t>
            </w:r>
          </w:p>
        </w:tc>
        <w:tc>
          <w:tcPr>
            <w:tcW w:w="556" w:type="pct"/>
            <w:tcBorders>
              <w:top w:val="single" w:sz="4" w:space="0" w:color="auto"/>
              <w:left w:val="single" w:sz="4" w:space="0" w:color="auto"/>
              <w:bottom w:val="single" w:sz="4" w:space="0" w:color="auto"/>
              <w:right w:val="single" w:sz="4" w:space="0" w:color="auto"/>
            </w:tcBorders>
          </w:tcPr>
          <w:p w14:paraId="691EE1DD" w14:textId="050CB1FD" w:rsidR="00774B96" w:rsidRDefault="00774B96" w:rsidP="00774B96">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60CBC695" w14:textId="77777777" w:rsidR="00774B96" w:rsidRPr="00C14447" w:rsidRDefault="00774B96" w:rsidP="00774B96">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E202B" w14:textId="5314F806" w:rsidR="00774B96" w:rsidRDefault="00774B96" w:rsidP="00774B96">
            <w:pPr>
              <w:widowControl w:val="0"/>
              <w:spacing w:after="0"/>
              <w:rPr>
                <w:rFonts w:ascii="Arial" w:hAnsi="Arial" w:cs="Arial"/>
                <w:sz w:val="18"/>
              </w:rPr>
            </w:pPr>
            <w:r>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74C386" w14:textId="77777777" w:rsidR="00774B96" w:rsidRPr="00C14447" w:rsidRDefault="00774B96" w:rsidP="00774B96">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97DC479" w14:textId="667BD219" w:rsidR="00774B96" w:rsidRDefault="00774B96" w:rsidP="00774B96">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E712CC" w14:textId="3737F3B5" w:rsidR="00774B96" w:rsidRDefault="00774B96" w:rsidP="00774B96">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48" w:name="_CR9_1_7_2"/>
      <w:bookmarkStart w:id="5849" w:name="_Toc20953651"/>
      <w:bookmarkStart w:id="5850" w:name="_Toc29390828"/>
      <w:bookmarkStart w:id="5851" w:name="_Toc36551565"/>
      <w:bookmarkStart w:id="5852" w:name="_Toc45831784"/>
      <w:bookmarkStart w:id="5853" w:name="_Toc51762737"/>
      <w:bookmarkStart w:id="5854" w:name="_Toc64381789"/>
      <w:bookmarkStart w:id="5855" w:name="_Toc73964307"/>
      <w:bookmarkStart w:id="5856" w:name="_Toc88646916"/>
      <w:bookmarkStart w:id="5857" w:name="_Toc97882865"/>
      <w:bookmarkStart w:id="5858" w:name="_Toc98531440"/>
      <w:bookmarkStart w:id="5859" w:name="_Toc105517512"/>
      <w:bookmarkStart w:id="5860" w:name="_Toc106108403"/>
      <w:bookmarkStart w:id="5861" w:name="_Toc113656988"/>
      <w:bookmarkStart w:id="5862" w:name="_Toc114052207"/>
      <w:bookmarkStart w:id="5863" w:name="_Toc170752320"/>
      <w:bookmarkEnd w:id="5848"/>
      <w:r w:rsidRPr="008711EA">
        <w:t>9.1.7.2</w:t>
      </w:r>
      <w:r w:rsidRPr="008711EA">
        <w:tab/>
        <w:t>DOWNLINK NAS TRANSPORT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774B96">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774B96">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774B96">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774B96">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774B96">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774B96">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774B96">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774B96">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774B96">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774B96">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774B96">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774B96">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774B96">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774B96">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774B96">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774B96">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774B96">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774B96">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774B96">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774B96">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3264FB66" w14:textId="77777777" w:rsidTr="00774B96">
        <w:tc>
          <w:tcPr>
            <w:tcW w:w="1111" w:type="pct"/>
            <w:tcBorders>
              <w:top w:val="single" w:sz="4" w:space="0" w:color="auto"/>
              <w:left w:val="single" w:sz="4" w:space="0" w:color="auto"/>
              <w:bottom w:val="single" w:sz="4" w:space="0" w:color="auto"/>
              <w:right w:val="single" w:sz="4" w:space="0" w:color="auto"/>
            </w:tcBorders>
          </w:tcPr>
          <w:p w14:paraId="35CE7D7B" w14:textId="3BAEE2A5" w:rsidR="00774B96" w:rsidRPr="009540B0" w:rsidRDefault="00774B96" w:rsidP="00774B96">
            <w:pPr>
              <w:pStyle w:val="TAL"/>
              <w:keepNext w:val="0"/>
              <w:keepLines w:val="0"/>
              <w:widowControl w:val="0"/>
              <w:rPr>
                <w:lang w:eastAsia="ja-JP"/>
              </w:rPr>
            </w:pPr>
            <w:r>
              <w:rPr>
                <w:lang w:eastAsia="ja-JP"/>
              </w:rPr>
              <w:t>Coarse UE Location</w:t>
            </w:r>
          </w:p>
        </w:tc>
        <w:tc>
          <w:tcPr>
            <w:tcW w:w="556" w:type="pct"/>
            <w:tcBorders>
              <w:top w:val="single" w:sz="4" w:space="0" w:color="auto"/>
              <w:left w:val="single" w:sz="4" w:space="0" w:color="auto"/>
              <w:bottom w:val="single" w:sz="4" w:space="0" w:color="auto"/>
              <w:right w:val="single" w:sz="4" w:space="0" w:color="auto"/>
            </w:tcBorders>
          </w:tcPr>
          <w:p w14:paraId="4DB0B019" w14:textId="3F39A52A" w:rsidR="00774B96" w:rsidRPr="009540B0" w:rsidRDefault="00774B96" w:rsidP="00774B96">
            <w:pPr>
              <w:pStyle w:val="TAL"/>
              <w:keepNext w:val="0"/>
              <w:keepLines w:val="0"/>
              <w:widowControl w:val="0"/>
              <w:rPr>
                <w:rFonts w:cs="Arial"/>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E6095D0" w14:textId="77777777" w:rsidR="00774B96" w:rsidRPr="008711EA" w:rsidRDefault="00774B96" w:rsidP="00774B96">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60012A" w14:textId="672F702E" w:rsidR="00774B96" w:rsidRPr="009540B0" w:rsidRDefault="00774B96" w:rsidP="00774B96">
            <w:pPr>
              <w:pStyle w:val="TAL"/>
              <w:keepNext w:val="0"/>
              <w:keepLines w:val="0"/>
              <w:widowControl w:val="0"/>
              <w:rPr>
                <w:lang w:eastAsia="ja-JP"/>
              </w:rPr>
            </w:pPr>
            <w:r>
              <w:rPr>
                <w:lang w:eastAsia="ja-JP"/>
              </w:rPr>
              <w:t>9.2.1.167</w:t>
            </w:r>
          </w:p>
        </w:tc>
        <w:tc>
          <w:tcPr>
            <w:tcW w:w="889" w:type="pct"/>
            <w:tcBorders>
              <w:top w:val="single" w:sz="4" w:space="0" w:color="auto"/>
              <w:left w:val="single" w:sz="4" w:space="0" w:color="auto"/>
              <w:bottom w:val="single" w:sz="4" w:space="0" w:color="auto"/>
              <w:right w:val="single" w:sz="4" w:space="0" w:color="auto"/>
            </w:tcBorders>
          </w:tcPr>
          <w:p w14:paraId="40196F5D" w14:textId="77777777" w:rsidR="00774B96" w:rsidRPr="008711EA" w:rsidRDefault="00774B96" w:rsidP="00774B96">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AD22B16" w14:textId="1601157B" w:rsidR="00774B96" w:rsidRPr="009540B0" w:rsidRDefault="00774B96" w:rsidP="00774B96">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CBBED6" w14:textId="42A1D930" w:rsidR="00774B96" w:rsidRPr="009540B0" w:rsidRDefault="00774B96" w:rsidP="00774B96">
            <w:pPr>
              <w:pStyle w:val="TAC"/>
              <w:keepNext w:val="0"/>
              <w:keepLines w:val="0"/>
              <w:widowControl w:val="0"/>
              <w:rPr>
                <w:lang w:eastAsia="ja-JP"/>
              </w:rPr>
            </w:pPr>
            <w:r>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64" w:name="_CR9_1_7_3"/>
      <w:bookmarkStart w:id="5865" w:name="_Toc20953652"/>
      <w:bookmarkStart w:id="5866" w:name="_Toc29390829"/>
      <w:bookmarkStart w:id="5867" w:name="_Toc36551566"/>
      <w:bookmarkStart w:id="5868" w:name="_Toc45831785"/>
      <w:bookmarkStart w:id="5869" w:name="_Toc51762738"/>
      <w:bookmarkStart w:id="5870" w:name="_Toc64381790"/>
      <w:bookmarkStart w:id="5871" w:name="_Toc73964308"/>
      <w:bookmarkStart w:id="5872" w:name="_Toc88646917"/>
      <w:bookmarkStart w:id="5873" w:name="_Toc97882866"/>
      <w:bookmarkStart w:id="5874" w:name="_Toc98531441"/>
      <w:bookmarkStart w:id="5875" w:name="_Toc105517513"/>
      <w:bookmarkStart w:id="5876" w:name="_Toc106108404"/>
      <w:bookmarkStart w:id="5877" w:name="_Toc113656989"/>
      <w:bookmarkStart w:id="5878" w:name="_Toc114052208"/>
      <w:bookmarkStart w:id="5879" w:name="_Toc170752321"/>
      <w:bookmarkEnd w:id="5864"/>
      <w:r w:rsidRPr="008711EA">
        <w:t>9.1.7.3</w:t>
      </w:r>
      <w:r w:rsidRPr="008711EA">
        <w:tab/>
        <w:t>UPLINK NAS TRANSPORT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80" w:name="_CR9_1_7_4"/>
      <w:bookmarkStart w:id="5881" w:name="_Toc20953653"/>
      <w:bookmarkStart w:id="5882" w:name="_Toc29390830"/>
      <w:bookmarkStart w:id="5883" w:name="_Toc36551567"/>
      <w:bookmarkStart w:id="5884" w:name="_Toc45831786"/>
      <w:bookmarkStart w:id="5885" w:name="_Toc51762739"/>
      <w:bookmarkStart w:id="5886" w:name="_Toc64381791"/>
      <w:bookmarkStart w:id="5887" w:name="_Toc73964309"/>
      <w:bookmarkStart w:id="5888" w:name="_Toc88646918"/>
      <w:bookmarkStart w:id="5889" w:name="_Toc97882867"/>
      <w:bookmarkStart w:id="5890" w:name="_Toc98531442"/>
      <w:bookmarkStart w:id="5891" w:name="_Toc105517514"/>
      <w:bookmarkStart w:id="5892" w:name="_Toc106108405"/>
      <w:bookmarkStart w:id="5893" w:name="_Toc113656990"/>
      <w:bookmarkStart w:id="5894" w:name="_Toc114052209"/>
      <w:bookmarkStart w:id="5895" w:name="_Toc170752322"/>
      <w:bookmarkEnd w:id="5880"/>
      <w:r w:rsidRPr="008711EA">
        <w:t>9.1.7.4</w:t>
      </w:r>
      <w:r w:rsidRPr="008711EA">
        <w:tab/>
        <w:t>NAS NON DELIVERY INDICATION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896" w:name="_CR9_1_7_4a"/>
      <w:bookmarkStart w:id="5897" w:name="_Toc20953654"/>
      <w:bookmarkStart w:id="5898" w:name="_Toc29390831"/>
      <w:bookmarkStart w:id="5899" w:name="_Toc36551568"/>
      <w:bookmarkStart w:id="5900" w:name="_Toc45831787"/>
      <w:bookmarkStart w:id="5901" w:name="_Toc51762740"/>
      <w:bookmarkStart w:id="5902" w:name="_Toc64381792"/>
      <w:bookmarkStart w:id="5903" w:name="_Toc73964310"/>
      <w:bookmarkStart w:id="5904" w:name="_Toc88646919"/>
      <w:bookmarkStart w:id="5905" w:name="_Toc97882868"/>
      <w:bookmarkStart w:id="5906" w:name="_Toc98531443"/>
      <w:bookmarkStart w:id="5907" w:name="_Toc105517515"/>
      <w:bookmarkStart w:id="5908" w:name="_Toc106108406"/>
      <w:bookmarkStart w:id="5909" w:name="_Toc113656991"/>
      <w:bookmarkStart w:id="5910" w:name="_Toc114052210"/>
      <w:bookmarkStart w:id="5911" w:name="_Toc170752323"/>
      <w:bookmarkEnd w:id="5896"/>
      <w:r w:rsidRPr="008711EA">
        <w:t>9.1.7.4a</w:t>
      </w:r>
      <w:r w:rsidRPr="008711EA">
        <w:tab/>
        <w:t>NAS DELIVERY INDICATION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12" w:name="_CR9_1_7_5"/>
      <w:bookmarkStart w:id="5913" w:name="_Toc20953655"/>
      <w:bookmarkStart w:id="5914" w:name="_Toc29390832"/>
      <w:bookmarkStart w:id="5915" w:name="_Toc36551569"/>
      <w:bookmarkStart w:id="5916" w:name="_Toc45831788"/>
      <w:bookmarkStart w:id="5917" w:name="_Toc51762741"/>
      <w:bookmarkStart w:id="5918" w:name="_Toc64381793"/>
      <w:bookmarkStart w:id="5919" w:name="_Toc73964311"/>
      <w:bookmarkStart w:id="5920" w:name="_Toc88646920"/>
      <w:bookmarkStart w:id="5921" w:name="_Toc97882869"/>
      <w:bookmarkStart w:id="5922" w:name="_Toc98531444"/>
      <w:bookmarkStart w:id="5923" w:name="_Toc105517516"/>
      <w:bookmarkStart w:id="5924" w:name="_Toc106108407"/>
      <w:bookmarkStart w:id="5925" w:name="_Toc113656992"/>
      <w:bookmarkStart w:id="5926" w:name="_Toc114052211"/>
      <w:bookmarkStart w:id="5927" w:name="_Toc170752324"/>
      <w:bookmarkEnd w:id="5912"/>
      <w:r w:rsidRPr="008711EA">
        <w:t>9.1.7.5</w:t>
      </w:r>
      <w:r w:rsidRPr="008711EA">
        <w:tab/>
        <w:t>REROUTE NAS REQUEST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28" w:name="_CR9_1_8"/>
      <w:bookmarkStart w:id="5929" w:name="_Toc20953656"/>
      <w:bookmarkStart w:id="5930" w:name="_Toc29390833"/>
      <w:bookmarkStart w:id="5931" w:name="_Toc36551570"/>
      <w:bookmarkStart w:id="5932" w:name="_Toc45831789"/>
      <w:bookmarkStart w:id="5933" w:name="_Toc51762742"/>
      <w:bookmarkStart w:id="5934" w:name="_Toc64381794"/>
      <w:bookmarkStart w:id="5935" w:name="_Toc73964312"/>
      <w:bookmarkStart w:id="5936" w:name="_Toc88646921"/>
      <w:bookmarkStart w:id="5937" w:name="_Toc97882870"/>
      <w:bookmarkStart w:id="5938" w:name="_Toc98531445"/>
      <w:bookmarkStart w:id="5939" w:name="_Toc105517517"/>
      <w:bookmarkStart w:id="5940" w:name="_Toc106108408"/>
      <w:bookmarkStart w:id="5941" w:name="_Toc113656993"/>
      <w:bookmarkStart w:id="5942" w:name="_Toc114052212"/>
      <w:bookmarkStart w:id="5943" w:name="_Toc170752325"/>
      <w:bookmarkEnd w:id="5928"/>
      <w:r w:rsidRPr="008711EA">
        <w:t>9.1.</w:t>
      </w:r>
      <w:r w:rsidRPr="008711EA">
        <w:rPr>
          <w:rFonts w:eastAsia="Batang"/>
        </w:rPr>
        <w:t>8</w:t>
      </w:r>
      <w:r w:rsidRPr="008711EA">
        <w:tab/>
        <w:t>Management messages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B845666" w14:textId="77777777" w:rsidR="000E2576" w:rsidRPr="008711EA" w:rsidRDefault="000E2576" w:rsidP="001F24A0">
      <w:pPr>
        <w:pStyle w:val="Heading4"/>
        <w:keepNext w:val="0"/>
        <w:keepLines w:val="0"/>
        <w:widowControl w:val="0"/>
      </w:pPr>
      <w:bookmarkStart w:id="5944" w:name="_CR9_1_8_1"/>
      <w:bookmarkStart w:id="5945" w:name="_Toc20953657"/>
      <w:bookmarkStart w:id="5946" w:name="_Toc29390834"/>
      <w:bookmarkStart w:id="5947" w:name="_Toc36551571"/>
      <w:bookmarkStart w:id="5948" w:name="_Toc45831790"/>
      <w:bookmarkStart w:id="5949" w:name="_Toc51762743"/>
      <w:bookmarkStart w:id="5950" w:name="_Toc64381795"/>
      <w:bookmarkStart w:id="5951" w:name="_Toc73964313"/>
      <w:bookmarkStart w:id="5952" w:name="_Toc88646922"/>
      <w:bookmarkStart w:id="5953" w:name="_Toc97882871"/>
      <w:bookmarkStart w:id="5954" w:name="_Toc98531446"/>
      <w:bookmarkStart w:id="5955" w:name="_Toc105517518"/>
      <w:bookmarkStart w:id="5956" w:name="_Toc106108409"/>
      <w:bookmarkStart w:id="5957" w:name="_Toc113656994"/>
      <w:bookmarkStart w:id="5958" w:name="_Toc114052213"/>
      <w:bookmarkStart w:id="5959" w:name="_Toc170752326"/>
      <w:bookmarkEnd w:id="5944"/>
      <w:r w:rsidRPr="008711EA">
        <w:t>9.1.8.1</w:t>
      </w:r>
      <w:r w:rsidRPr="008711EA">
        <w:tab/>
        <w:t>RESET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60" w:name="_CR9_1_8_2"/>
      <w:bookmarkStart w:id="5961" w:name="_Toc20953658"/>
      <w:bookmarkStart w:id="5962" w:name="_Toc29390835"/>
      <w:bookmarkStart w:id="5963" w:name="_Toc36551572"/>
      <w:bookmarkStart w:id="5964" w:name="_Toc45831791"/>
      <w:bookmarkStart w:id="5965" w:name="_Toc51762744"/>
      <w:bookmarkStart w:id="5966" w:name="_Toc64381796"/>
      <w:bookmarkStart w:id="5967" w:name="_Toc73964314"/>
      <w:bookmarkStart w:id="5968" w:name="_Toc88646923"/>
      <w:bookmarkStart w:id="5969" w:name="_Toc97882872"/>
      <w:bookmarkStart w:id="5970" w:name="_Toc98531447"/>
      <w:bookmarkStart w:id="5971" w:name="_Toc105517519"/>
      <w:bookmarkStart w:id="5972" w:name="_Toc106108410"/>
      <w:bookmarkStart w:id="5973" w:name="_Toc113656995"/>
      <w:bookmarkStart w:id="5974" w:name="_Toc114052214"/>
      <w:bookmarkStart w:id="5975" w:name="_Toc170752327"/>
      <w:bookmarkEnd w:id="5960"/>
      <w:r w:rsidRPr="008711EA">
        <w:t>9.1.8.2</w:t>
      </w:r>
      <w:r w:rsidRPr="008711EA">
        <w:tab/>
        <w:t>RESET ACKNOWLEDGE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76" w:name="_CR9_1_8_3"/>
      <w:bookmarkStart w:id="5977" w:name="_Toc20953659"/>
      <w:bookmarkStart w:id="5978" w:name="_Toc29390836"/>
      <w:bookmarkStart w:id="5979" w:name="_Toc36551573"/>
      <w:bookmarkStart w:id="5980" w:name="_Toc45831792"/>
      <w:bookmarkStart w:id="5981" w:name="_Toc51762745"/>
      <w:bookmarkStart w:id="5982" w:name="_Toc64381797"/>
      <w:bookmarkStart w:id="5983" w:name="_Toc73964315"/>
      <w:bookmarkStart w:id="5984" w:name="_Toc88646924"/>
      <w:bookmarkStart w:id="5985" w:name="_Toc97882873"/>
      <w:bookmarkStart w:id="5986" w:name="_Toc98531448"/>
      <w:bookmarkStart w:id="5987" w:name="_Toc105517520"/>
      <w:bookmarkStart w:id="5988" w:name="_Toc106108411"/>
      <w:bookmarkStart w:id="5989" w:name="_Toc113656996"/>
      <w:bookmarkStart w:id="5990" w:name="_Toc114052215"/>
      <w:bookmarkStart w:id="5991" w:name="_Toc170752328"/>
      <w:bookmarkEnd w:id="5976"/>
      <w:r w:rsidRPr="008711EA">
        <w:t>9.1.8.3</w:t>
      </w:r>
      <w:r w:rsidRPr="008711EA">
        <w:tab/>
        <w:t>ERROR INDICATION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992" w:name="_CR9_1_8_4"/>
      <w:bookmarkStart w:id="5993" w:name="_Toc20953660"/>
      <w:bookmarkStart w:id="5994" w:name="_Toc29390837"/>
      <w:bookmarkStart w:id="5995" w:name="_Toc36551574"/>
      <w:bookmarkStart w:id="5996" w:name="_Toc45831793"/>
      <w:bookmarkStart w:id="5997" w:name="_Toc51762746"/>
      <w:bookmarkStart w:id="5998" w:name="_Toc64381798"/>
      <w:bookmarkStart w:id="5999" w:name="_Toc73964316"/>
      <w:bookmarkStart w:id="6000" w:name="_Toc88646925"/>
      <w:bookmarkStart w:id="6001" w:name="_Toc97882874"/>
      <w:bookmarkStart w:id="6002" w:name="_Toc98531449"/>
      <w:bookmarkStart w:id="6003" w:name="_Toc105517521"/>
      <w:bookmarkStart w:id="6004" w:name="_Toc106108412"/>
      <w:bookmarkStart w:id="6005" w:name="_Toc113656997"/>
      <w:bookmarkStart w:id="6006" w:name="_Toc114052216"/>
      <w:bookmarkStart w:id="6007" w:name="_Toc170752329"/>
      <w:bookmarkEnd w:id="5992"/>
      <w:r w:rsidRPr="008711EA">
        <w:t>9.1.8.4</w:t>
      </w:r>
      <w:r w:rsidRPr="008711EA">
        <w:tab/>
        <w:t>S1 SETUP REQUEST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08" w:name="_CR9_1_8_5"/>
      <w:bookmarkStart w:id="6009" w:name="_Toc20953661"/>
      <w:bookmarkStart w:id="6010" w:name="_Toc29390838"/>
      <w:bookmarkStart w:id="6011" w:name="_Toc36551575"/>
      <w:bookmarkStart w:id="6012" w:name="_Toc45831794"/>
      <w:bookmarkStart w:id="6013" w:name="_Toc51762747"/>
      <w:bookmarkStart w:id="6014" w:name="_Toc64381799"/>
      <w:bookmarkStart w:id="6015" w:name="_Toc73964317"/>
      <w:bookmarkStart w:id="6016" w:name="_Toc88646926"/>
      <w:bookmarkStart w:id="6017" w:name="_Toc97882875"/>
      <w:bookmarkStart w:id="6018" w:name="_Toc98531450"/>
      <w:bookmarkStart w:id="6019" w:name="_Toc105517522"/>
      <w:bookmarkStart w:id="6020" w:name="_Toc106108413"/>
      <w:bookmarkStart w:id="6021" w:name="_Toc113656998"/>
      <w:bookmarkStart w:id="6022" w:name="_Toc114052217"/>
      <w:bookmarkStart w:id="6023" w:name="_Toc170752330"/>
      <w:bookmarkEnd w:id="6008"/>
      <w:r w:rsidRPr="008711EA">
        <w:t>9.1.8.5</w:t>
      </w:r>
      <w:r w:rsidRPr="008711EA">
        <w:tab/>
        <w:t>S1 SETUP RESPONSE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24" w:name="_CR9_1_8_6"/>
      <w:bookmarkStart w:id="6025" w:name="_Toc20953662"/>
      <w:bookmarkStart w:id="6026" w:name="_Toc29390839"/>
      <w:bookmarkStart w:id="6027" w:name="_Toc36551576"/>
      <w:bookmarkStart w:id="6028" w:name="_Toc45831795"/>
      <w:bookmarkStart w:id="6029" w:name="_Toc51762748"/>
      <w:bookmarkStart w:id="6030" w:name="_Toc64381800"/>
      <w:bookmarkStart w:id="6031" w:name="_Toc73964318"/>
      <w:bookmarkStart w:id="6032" w:name="_Toc88646927"/>
      <w:bookmarkStart w:id="6033" w:name="_Toc97882876"/>
      <w:bookmarkStart w:id="6034" w:name="_Toc98531451"/>
      <w:bookmarkStart w:id="6035" w:name="_Toc105517523"/>
      <w:bookmarkStart w:id="6036" w:name="_Toc106108414"/>
      <w:bookmarkStart w:id="6037" w:name="_Toc113656999"/>
      <w:bookmarkStart w:id="6038" w:name="_Toc114052218"/>
      <w:bookmarkStart w:id="6039" w:name="_Toc170752331"/>
      <w:bookmarkEnd w:id="6024"/>
      <w:r w:rsidRPr="008711EA">
        <w:t>9.1.8.6</w:t>
      </w:r>
      <w:r w:rsidRPr="008711EA">
        <w:tab/>
        <w:t>S1 SETUP FAILURE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40" w:name="_CR9_1_8_7"/>
      <w:bookmarkStart w:id="6041" w:name="_Toc20953663"/>
      <w:bookmarkStart w:id="6042" w:name="_Toc29390840"/>
      <w:bookmarkStart w:id="6043" w:name="_Toc36551577"/>
      <w:bookmarkStart w:id="6044" w:name="_Toc45831796"/>
      <w:bookmarkStart w:id="6045" w:name="_Toc51762749"/>
      <w:bookmarkStart w:id="6046" w:name="_Toc64381801"/>
      <w:bookmarkStart w:id="6047" w:name="_Toc73964319"/>
      <w:bookmarkStart w:id="6048" w:name="_Toc88646928"/>
      <w:bookmarkStart w:id="6049" w:name="_Toc97882877"/>
      <w:bookmarkStart w:id="6050" w:name="_Toc98531452"/>
      <w:bookmarkStart w:id="6051" w:name="_Toc105517524"/>
      <w:bookmarkStart w:id="6052" w:name="_Toc106108415"/>
      <w:bookmarkStart w:id="6053" w:name="_Toc113657000"/>
      <w:bookmarkStart w:id="6054" w:name="_Toc114052219"/>
      <w:bookmarkStart w:id="6055" w:name="_Toc170752332"/>
      <w:bookmarkEnd w:id="6040"/>
      <w:r w:rsidRPr="008711EA">
        <w:t>9.1.8.7</w:t>
      </w:r>
      <w:r w:rsidRPr="008711EA">
        <w:tab/>
        <w:t>ENB CONFIGURATION UPDATE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56" w:name="_CR9_1_8_8"/>
      <w:bookmarkStart w:id="6057" w:name="_Toc20953664"/>
      <w:bookmarkStart w:id="6058" w:name="_Toc29390841"/>
      <w:bookmarkStart w:id="6059" w:name="_Toc36551578"/>
      <w:bookmarkStart w:id="6060" w:name="_Toc45831797"/>
      <w:bookmarkStart w:id="6061" w:name="_Toc51762750"/>
      <w:bookmarkStart w:id="6062" w:name="_Toc64381802"/>
      <w:bookmarkStart w:id="6063" w:name="_Toc73964320"/>
      <w:bookmarkStart w:id="6064" w:name="_Toc88646929"/>
      <w:bookmarkStart w:id="6065" w:name="_Toc97882878"/>
      <w:bookmarkStart w:id="6066" w:name="_Toc98531453"/>
      <w:bookmarkStart w:id="6067" w:name="_Toc105517525"/>
      <w:bookmarkStart w:id="6068" w:name="_Toc106108416"/>
      <w:bookmarkStart w:id="6069" w:name="_Toc113657001"/>
      <w:bookmarkStart w:id="6070" w:name="_Toc114052220"/>
      <w:bookmarkStart w:id="6071" w:name="_Toc170752333"/>
      <w:bookmarkEnd w:id="6056"/>
      <w:r w:rsidRPr="008711EA">
        <w:t>9.1.8.8</w:t>
      </w:r>
      <w:r w:rsidRPr="008711EA">
        <w:tab/>
        <w:t>ENB CONFIGURATION UPDATE ACKNOWLEDGE</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72" w:name="_CR9_1_8_9"/>
      <w:bookmarkStart w:id="6073" w:name="_Toc20953665"/>
      <w:bookmarkStart w:id="6074" w:name="_Toc29390842"/>
      <w:bookmarkStart w:id="6075" w:name="_Toc36551579"/>
      <w:bookmarkStart w:id="6076" w:name="_Toc45831798"/>
      <w:bookmarkStart w:id="6077" w:name="_Toc51762751"/>
      <w:bookmarkStart w:id="6078" w:name="_Toc64381803"/>
      <w:bookmarkStart w:id="6079" w:name="_Toc73964321"/>
      <w:bookmarkStart w:id="6080" w:name="_Toc88646930"/>
      <w:bookmarkStart w:id="6081" w:name="_Toc97882879"/>
      <w:bookmarkStart w:id="6082" w:name="_Toc98531454"/>
      <w:bookmarkStart w:id="6083" w:name="_Toc105517526"/>
      <w:bookmarkStart w:id="6084" w:name="_Toc106108417"/>
      <w:bookmarkStart w:id="6085" w:name="_Toc113657002"/>
      <w:bookmarkStart w:id="6086" w:name="_Toc114052221"/>
      <w:bookmarkStart w:id="6087" w:name="_Toc170752334"/>
      <w:bookmarkEnd w:id="6072"/>
      <w:r w:rsidRPr="008711EA">
        <w:t>9.1.8.9</w:t>
      </w:r>
      <w:r w:rsidRPr="008711EA">
        <w:tab/>
        <w:t>ENB CONFIGURATION UPDATE FAILURE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088" w:name="_CR9_1_8_10"/>
      <w:bookmarkStart w:id="6089" w:name="_Toc20953666"/>
      <w:bookmarkStart w:id="6090" w:name="_Toc29390843"/>
      <w:bookmarkStart w:id="6091" w:name="_Toc36551580"/>
      <w:bookmarkStart w:id="6092" w:name="_Toc45831799"/>
      <w:bookmarkStart w:id="6093" w:name="_Toc51762752"/>
      <w:bookmarkStart w:id="6094" w:name="_Toc64381804"/>
      <w:bookmarkStart w:id="6095" w:name="_Toc73964322"/>
      <w:bookmarkStart w:id="6096" w:name="_Toc88646931"/>
      <w:bookmarkStart w:id="6097" w:name="_Toc97882880"/>
      <w:bookmarkStart w:id="6098" w:name="_Toc98531455"/>
      <w:bookmarkStart w:id="6099" w:name="_Toc105517527"/>
      <w:bookmarkStart w:id="6100" w:name="_Toc106108418"/>
      <w:bookmarkStart w:id="6101" w:name="_Toc113657003"/>
      <w:bookmarkStart w:id="6102" w:name="_Toc114052222"/>
      <w:bookmarkStart w:id="6103" w:name="_Toc170752335"/>
      <w:bookmarkEnd w:id="6088"/>
      <w:r w:rsidRPr="008711EA">
        <w:t>9.1.8.10</w:t>
      </w:r>
      <w:r w:rsidRPr="008711EA">
        <w:tab/>
        <w:t>MME CONFIGURATION UPDATE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04" w:name="_CR9_1_8_11"/>
      <w:bookmarkStart w:id="6105" w:name="_Toc20953667"/>
      <w:bookmarkStart w:id="6106" w:name="_Toc29390844"/>
      <w:bookmarkStart w:id="6107" w:name="_Toc36551581"/>
      <w:bookmarkStart w:id="6108" w:name="_Toc45831800"/>
      <w:bookmarkStart w:id="6109" w:name="_Toc51762753"/>
      <w:bookmarkStart w:id="6110" w:name="_Toc64381805"/>
      <w:bookmarkStart w:id="6111" w:name="_Toc73964323"/>
      <w:bookmarkStart w:id="6112" w:name="_Toc88646932"/>
      <w:bookmarkStart w:id="6113" w:name="_Toc97882881"/>
      <w:bookmarkStart w:id="6114" w:name="_Toc98531456"/>
      <w:bookmarkStart w:id="6115" w:name="_Toc105517528"/>
      <w:bookmarkStart w:id="6116" w:name="_Toc106108419"/>
      <w:bookmarkStart w:id="6117" w:name="_Toc113657004"/>
      <w:bookmarkStart w:id="6118" w:name="_Toc114052223"/>
      <w:bookmarkStart w:id="6119" w:name="_Toc170752336"/>
      <w:bookmarkEnd w:id="6104"/>
      <w:r w:rsidRPr="008711EA">
        <w:t>9.1.8.11</w:t>
      </w:r>
      <w:r w:rsidRPr="008711EA">
        <w:tab/>
        <w:t>MME CONFIGURATION UPDATE ACKNOWLEDGE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20" w:name="_CR9_1_8_12"/>
      <w:bookmarkStart w:id="6121" w:name="_Toc20953668"/>
      <w:bookmarkStart w:id="6122" w:name="_Toc29390845"/>
      <w:bookmarkStart w:id="6123" w:name="_Toc36551582"/>
      <w:bookmarkStart w:id="6124" w:name="_Toc45831801"/>
      <w:bookmarkStart w:id="6125" w:name="_Toc51762754"/>
      <w:bookmarkStart w:id="6126" w:name="_Toc64381806"/>
      <w:bookmarkStart w:id="6127" w:name="_Toc73964324"/>
      <w:bookmarkStart w:id="6128" w:name="_Toc88646933"/>
      <w:bookmarkStart w:id="6129" w:name="_Toc97882882"/>
      <w:bookmarkStart w:id="6130" w:name="_Toc98531457"/>
      <w:bookmarkStart w:id="6131" w:name="_Toc105517529"/>
      <w:bookmarkStart w:id="6132" w:name="_Toc106108420"/>
      <w:bookmarkStart w:id="6133" w:name="_Toc113657005"/>
      <w:bookmarkStart w:id="6134" w:name="_Toc114052224"/>
      <w:bookmarkStart w:id="6135" w:name="_Toc170752337"/>
      <w:bookmarkEnd w:id="6120"/>
      <w:r w:rsidRPr="008711EA">
        <w:t>9.1.8.12</w:t>
      </w:r>
      <w:r w:rsidRPr="008711EA">
        <w:tab/>
        <w:t>MME CONFIGURATION UPDATE FAILURE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36" w:name="_CR9_1_8_13"/>
      <w:bookmarkStart w:id="6137" w:name="_Toc20953669"/>
      <w:bookmarkStart w:id="6138" w:name="_Toc29390846"/>
      <w:bookmarkStart w:id="6139" w:name="_Toc36551583"/>
      <w:bookmarkStart w:id="6140" w:name="_Toc45831802"/>
      <w:bookmarkStart w:id="6141" w:name="_Toc51762755"/>
      <w:bookmarkStart w:id="6142" w:name="_Toc64381807"/>
      <w:bookmarkStart w:id="6143" w:name="_Toc73964325"/>
      <w:bookmarkStart w:id="6144" w:name="_Toc88646934"/>
      <w:bookmarkStart w:id="6145" w:name="_Toc97882883"/>
      <w:bookmarkStart w:id="6146" w:name="_Toc98531458"/>
      <w:bookmarkStart w:id="6147" w:name="_Toc105517530"/>
      <w:bookmarkStart w:id="6148" w:name="_Toc106108421"/>
      <w:bookmarkStart w:id="6149" w:name="_Toc113657006"/>
      <w:bookmarkStart w:id="6150" w:name="_Toc114052225"/>
      <w:bookmarkStart w:id="6151" w:name="_Toc170752338"/>
      <w:bookmarkEnd w:id="6136"/>
      <w:r w:rsidRPr="008711EA">
        <w:t>9.1.8.13</w:t>
      </w:r>
      <w:r w:rsidRPr="008711EA">
        <w:tab/>
        <w:t>OVERLOAD START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52" w:name="_CR9_1_8_14"/>
      <w:bookmarkStart w:id="6153" w:name="_Toc20953670"/>
      <w:bookmarkStart w:id="6154" w:name="_Toc29390847"/>
      <w:bookmarkStart w:id="6155" w:name="_Toc36551584"/>
      <w:bookmarkStart w:id="6156" w:name="_Toc45831803"/>
      <w:bookmarkStart w:id="6157" w:name="_Toc51762756"/>
      <w:bookmarkStart w:id="6158" w:name="_Toc64381808"/>
      <w:bookmarkStart w:id="6159" w:name="_Toc73964326"/>
      <w:bookmarkStart w:id="6160" w:name="_Toc88646935"/>
      <w:bookmarkStart w:id="6161" w:name="_Toc97882884"/>
      <w:bookmarkStart w:id="6162" w:name="_Toc98531459"/>
      <w:bookmarkStart w:id="6163" w:name="_Toc105517531"/>
      <w:bookmarkStart w:id="6164" w:name="_Toc106108422"/>
      <w:bookmarkStart w:id="6165" w:name="_Toc113657007"/>
      <w:bookmarkStart w:id="6166" w:name="_Toc114052226"/>
      <w:bookmarkStart w:id="6167" w:name="_Toc170752339"/>
      <w:bookmarkEnd w:id="6152"/>
      <w:r w:rsidRPr="008711EA">
        <w:t>9.1.8.14</w:t>
      </w:r>
      <w:r w:rsidRPr="008711EA">
        <w:tab/>
        <w:t>OVERLOAD STOP</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68" w:name="_CR9_1_9"/>
      <w:bookmarkStart w:id="6169" w:name="_Toc20953671"/>
      <w:bookmarkStart w:id="6170" w:name="_Toc29390848"/>
      <w:bookmarkStart w:id="6171" w:name="_Toc36551585"/>
      <w:bookmarkStart w:id="6172" w:name="_Toc45831804"/>
      <w:bookmarkStart w:id="6173" w:name="_Toc51762757"/>
      <w:bookmarkStart w:id="6174" w:name="_Toc64381809"/>
      <w:bookmarkStart w:id="6175" w:name="_Toc73964327"/>
      <w:bookmarkStart w:id="6176" w:name="_Toc88646936"/>
      <w:bookmarkStart w:id="6177" w:name="_Toc97882885"/>
      <w:bookmarkStart w:id="6178" w:name="_Toc98531460"/>
      <w:bookmarkStart w:id="6179" w:name="_Toc105517532"/>
      <w:bookmarkStart w:id="6180" w:name="_Toc106108423"/>
      <w:bookmarkStart w:id="6181" w:name="_Toc113657008"/>
      <w:bookmarkStart w:id="6182" w:name="_Toc114052227"/>
      <w:bookmarkStart w:id="6183" w:name="_Toc170752340"/>
      <w:bookmarkEnd w:id="6168"/>
      <w:r w:rsidRPr="008711EA">
        <w:rPr>
          <w:kern w:val="28"/>
        </w:rPr>
        <w:t>9.1.9</w:t>
      </w:r>
      <w:r w:rsidRPr="008711EA">
        <w:rPr>
          <w:kern w:val="28"/>
        </w:rPr>
        <w:tab/>
      </w:r>
      <w:r w:rsidRPr="008711EA">
        <w:t>S1 CDMA2000 Tunnelling Messages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500FD7F" w14:textId="77777777" w:rsidR="000E2576" w:rsidRPr="008711EA" w:rsidRDefault="000E2576" w:rsidP="001F24A0">
      <w:pPr>
        <w:pStyle w:val="Heading4"/>
        <w:keepNext w:val="0"/>
        <w:keepLines w:val="0"/>
        <w:widowControl w:val="0"/>
      </w:pPr>
      <w:bookmarkStart w:id="6184" w:name="_CR9_1_9_1"/>
      <w:bookmarkStart w:id="6185" w:name="_Toc20953672"/>
      <w:bookmarkStart w:id="6186" w:name="_Toc29390849"/>
      <w:bookmarkStart w:id="6187" w:name="_Toc36551586"/>
      <w:bookmarkStart w:id="6188" w:name="_Toc45831805"/>
      <w:bookmarkStart w:id="6189" w:name="_Toc51762758"/>
      <w:bookmarkStart w:id="6190" w:name="_Toc64381810"/>
      <w:bookmarkStart w:id="6191" w:name="_Toc73964328"/>
      <w:bookmarkStart w:id="6192" w:name="_Toc88646937"/>
      <w:bookmarkStart w:id="6193" w:name="_Toc97882886"/>
      <w:bookmarkStart w:id="6194" w:name="_Toc98531461"/>
      <w:bookmarkStart w:id="6195" w:name="_Toc105517533"/>
      <w:bookmarkStart w:id="6196" w:name="_Toc106108424"/>
      <w:bookmarkStart w:id="6197" w:name="_Toc113657009"/>
      <w:bookmarkStart w:id="6198" w:name="_Toc114052228"/>
      <w:bookmarkStart w:id="6199" w:name="_Toc170752341"/>
      <w:bookmarkEnd w:id="6184"/>
      <w:r w:rsidRPr="008711EA">
        <w:t>9.1.9</w:t>
      </w:r>
      <w:r w:rsidRPr="008711EA">
        <w:rPr>
          <w:rFonts w:eastAsia="Batang"/>
        </w:rPr>
        <w:t>.1</w:t>
      </w:r>
      <w:r w:rsidRPr="008711EA">
        <w:tab/>
        <w:t>DOWNLINK S1 CDMA2000 TUNNELLING</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00" w:name="_CR9_1_9_2"/>
      <w:bookmarkStart w:id="6201" w:name="_Toc20953673"/>
      <w:bookmarkStart w:id="6202" w:name="_Toc29390850"/>
      <w:bookmarkStart w:id="6203" w:name="_Toc36551587"/>
      <w:bookmarkStart w:id="6204" w:name="_Toc45831806"/>
      <w:bookmarkStart w:id="6205" w:name="_Toc51762759"/>
      <w:bookmarkStart w:id="6206" w:name="_Toc64381811"/>
      <w:bookmarkStart w:id="6207" w:name="_Toc73964329"/>
      <w:bookmarkStart w:id="6208" w:name="_Toc88646938"/>
      <w:bookmarkStart w:id="6209" w:name="_Toc97882887"/>
      <w:bookmarkStart w:id="6210" w:name="_Toc98531462"/>
      <w:bookmarkStart w:id="6211" w:name="_Toc105517534"/>
      <w:bookmarkStart w:id="6212" w:name="_Toc106108425"/>
      <w:bookmarkStart w:id="6213" w:name="_Toc113657010"/>
      <w:bookmarkStart w:id="6214" w:name="_Toc114052229"/>
      <w:bookmarkStart w:id="6215" w:name="_Toc170752342"/>
      <w:bookmarkEnd w:id="6200"/>
      <w:r w:rsidRPr="008711EA">
        <w:t>9.1.9.2</w:t>
      </w:r>
      <w:r w:rsidRPr="008711EA">
        <w:tab/>
        <w:t>UPLINK S1 CDMA2000 TUNNELLING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16" w:name="_CR9_1_10"/>
      <w:bookmarkStart w:id="6217" w:name="_Toc20953674"/>
      <w:bookmarkStart w:id="6218" w:name="_Toc29390851"/>
      <w:bookmarkStart w:id="6219" w:name="_Toc36551588"/>
      <w:bookmarkStart w:id="6220" w:name="_Toc45831807"/>
      <w:bookmarkStart w:id="6221" w:name="_Toc51762760"/>
      <w:bookmarkStart w:id="6222" w:name="_Toc64381812"/>
      <w:bookmarkStart w:id="6223" w:name="_Toc73964330"/>
      <w:bookmarkStart w:id="6224" w:name="_Toc88646939"/>
      <w:bookmarkStart w:id="6225" w:name="_Toc97882888"/>
      <w:bookmarkStart w:id="6226" w:name="_Toc98531463"/>
      <w:bookmarkStart w:id="6227" w:name="_Toc105517535"/>
      <w:bookmarkStart w:id="6228" w:name="_Toc106108426"/>
      <w:bookmarkStart w:id="6229" w:name="_Toc113657011"/>
      <w:bookmarkStart w:id="6230" w:name="_Toc114052230"/>
      <w:bookmarkStart w:id="6231" w:name="_Toc170752343"/>
      <w:bookmarkEnd w:id="6216"/>
      <w:r w:rsidRPr="008711EA">
        <w:t>9.1.10</w:t>
      </w:r>
      <w:r w:rsidRPr="008711EA">
        <w:tab/>
        <w:t>UE CAPABILITY INFO INDICATION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32" w:name="_CR9_1_11"/>
      <w:bookmarkStart w:id="6233" w:name="_Toc20953675"/>
      <w:bookmarkStart w:id="6234" w:name="_Toc29390852"/>
      <w:bookmarkStart w:id="6235" w:name="_Toc36551589"/>
      <w:bookmarkStart w:id="6236" w:name="_Toc45831808"/>
      <w:bookmarkStart w:id="6237" w:name="_Toc51762761"/>
      <w:bookmarkStart w:id="6238" w:name="_Toc64381813"/>
      <w:bookmarkStart w:id="6239" w:name="_Toc73964331"/>
      <w:bookmarkStart w:id="6240" w:name="_Toc88646940"/>
      <w:bookmarkStart w:id="6241" w:name="_Toc97882889"/>
      <w:bookmarkStart w:id="6242" w:name="_Toc98531464"/>
      <w:bookmarkStart w:id="6243" w:name="_Toc105517536"/>
      <w:bookmarkStart w:id="6244" w:name="_Toc106108427"/>
      <w:bookmarkStart w:id="6245" w:name="_Toc113657012"/>
      <w:bookmarkStart w:id="6246" w:name="_Toc114052231"/>
      <w:bookmarkStart w:id="6247" w:name="_Toc170752344"/>
      <w:bookmarkEnd w:id="6232"/>
      <w:r w:rsidRPr="008711EA">
        <w:t>9.1.11</w:t>
      </w:r>
      <w:r w:rsidRPr="008711EA">
        <w:tab/>
        <w:t>Trace Messages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AD6A1A4" w14:textId="77777777" w:rsidR="000E2576" w:rsidRPr="008711EA" w:rsidRDefault="000E2576" w:rsidP="001F24A0">
      <w:pPr>
        <w:pStyle w:val="Heading4"/>
        <w:keepNext w:val="0"/>
        <w:keepLines w:val="0"/>
        <w:widowControl w:val="0"/>
      </w:pPr>
      <w:bookmarkStart w:id="6248" w:name="_CR9_1_11_1"/>
      <w:bookmarkStart w:id="6249" w:name="_Toc20953676"/>
      <w:bookmarkStart w:id="6250" w:name="_Toc29390853"/>
      <w:bookmarkStart w:id="6251" w:name="_Toc36551590"/>
      <w:bookmarkStart w:id="6252" w:name="_Toc45831809"/>
      <w:bookmarkStart w:id="6253" w:name="_Toc51762762"/>
      <w:bookmarkStart w:id="6254" w:name="_Toc64381814"/>
      <w:bookmarkStart w:id="6255" w:name="_Toc73964332"/>
      <w:bookmarkStart w:id="6256" w:name="_Toc88646941"/>
      <w:bookmarkStart w:id="6257" w:name="_Toc97882890"/>
      <w:bookmarkStart w:id="6258" w:name="_Toc98531465"/>
      <w:bookmarkStart w:id="6259" w:name="_Toc105517537"/>
      <w:bookmarkStart w:id="6260" w:name="_Toc106108428"/>
      <w:bookmarkStart w:id="6261" w:name="_Toc113657013"/>
      <w:bookmarkStart w:id="6262" w:name="_Toc114052232"/>
      <w:bookmarkStart w:id="6263" w:name="_Toc170752345"/>
      <w:bookmarkEnd w:id="6248"/>
      <w:r w:rsidRPr="008711EA">
        <w:t>9.1.11.1</w:t>
      </w:r>
      <w:r w:rsidRPr="008711EA">
        <w:tab/>
        <w:t>TRACE START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64" w:name="_CR9_1_11_2"/>
      <w:bookmarkStart w:id="6265" w:name="_Toc20953677"/>
      <w:bookmarkStart w:id="6266" w:name="_Toc29390854"/>
      <w:bookmarkStart w:id="6267" w:name="_Toc36551591"/>
      <w:bookmarkStart w:id="6268" w:name="_Toc45831810"/>
      <w:bookmarkStart w:id="6269" w:name="_Toc51762763"/>
      <w:bookmarkStart w:id="6270" w:name="_Toc64381815"/>
      <w:bookmarkStart w:id="6271" w:name="_Toc73964333"/>
      <w:bookmarkStart w:id="6272" w:name="_Toc88646942"/>
      <w:bookmarkStart w:id="6273" w:name="_Toc97882891"/>
      <w:bookmarkStart w:id="6274" w:name="_Toc98531466"/>
      <w:bookmarkStart w:id="6275" w:name="_Toc105517538"/>
      <w:bookmarkStart w:id="6276" w:name="_Toc106108429"/>
      <w:bookmarkStart w:id="6277" w:name="_Toc113657014"/>
      <w:bookmarkStart w:id="6278" w:name="_Toc114052233"/>
      <w:bookmarkStart w:id="6279" w:name="_Toc170752346"/>
      <w:bookmarkEnd w:id="6264"/>
      <w:r w:rsidRPr="008711EA">
        <w:t>9.1.11.2</w:t>
      </w:r>
      <w:r w:rsidRPr="008711EA">
        <w:tab/>
        <w:t>TRACE FAILURE INDICATION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80" w:name="_CR9_1_11_3"/>
      <w:bookmarkStart w:id="6281" w:name="_Toc20953678"/>
      <w:bookmarkStart w:id="6282" w:name="_Toc29390855"/>
      <w:bookmarkStart w:id="6283" w:name="_Toc36551592"/>
      <w:bookmarkStart w:id="6284" w:name="_Toc45831811"/>
      <w:bookmarkStart w:id="6285" w:name="_Toc51762764"/>
      <w:bookmarkStart w:id="6286" w:name="_Toc64381816"/>
      <w:bookmarkStart w:id="6287" w:name="_Toc73964334"/>
      <w:bookmarkStart w:id="6288" w:name="_Toc88646943"/>
      <w:bookmarkStart w:id="6289" w:name="_Toc97882892"/>
      <w:bookmarkStart w:id="6290" w:name="_Toc98531467"/>
      <w:bookmarkStart w:id="6291" w:name="_Toc105517539"/>
      <w:bookmarkStart w:id="6292" w:name="_Toc106108430"/>
      <w:bookmarkStart w:id="6293" w:name="_Toc113657015"/>
      <w:bookmarkStart w:id="6294" w:name="_Toc114052234"/>
      <w:bookmarkStart w:id="6295" w:name="_Toc170752347"/>
      <w:bookmarkEnd w:id="6280"/>
      <w:r w:rsidRPr="008711EA">
        <w:t>9.1.11.3</w:t>
      </w:r>
      <w:r w:rsidRPr="008711EA">
        <w:tab/>
        <w:t>DEACTIVATE TRACE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296" w:name="_CR9_1_12"/>
      <w:bookmarkStart w:id="6297" w:name="_Toc20953679"/>
      <w:bookmarkStart w:id="6298" w:name="_Toc29390856"/>
      <w:bookmarkStart w:id="6299" w:name="_Toc36551593"/>
      <w:bookmarkStart w:id="6300" w:name="_Toc45831812"/>
      <w:bookmarkStart w:id="6301" w:name="_Toc51762765"/>
      <w:bookmarkStart w:id="6302" w:name="_Toc64381817"/>
      <w:bookmarkStart w:id="6303" w:name="_Toc73964335"/>
      <w:bookmarkStart w:id="6304" w:name="_Toc88646944"/>
      <w:bookmarkStart w:id="6305" w:name="_Toc97882893"/>
      <w:bookmarkStart w:id="6306" w:name="_Toc98531468"/>
      <w:bookmarkStart w:id="6307" w:name="_Toc105517540"/>
      <w:bookmarkStart w:id="6308" w:name="_Toc106108431"/>
      <w:bookmarkStart w:id="6309" w:name="_Toc113657016"/>
      <w:bookmarkStart w:id="6310" w:name="_Toc114052235"/>
      <w:bookmarkStart w:id="6311" w:name="_Toc170752348"/>
      <w:bookmarkEnd w:id="6296"/>
      <w:r w:rsidRPr="008711EA">
        <w:t>9.1.12</w:t>
      </w:r>
      <w:r w:rsidRPr="008711EA">
        <w:tab/>
        <w:t>Location Reporting Messages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32B286A" w14:textId="77777777" w:rsidR="000E2576" w:rsidRPr="008711EA" w:rsidRDefault="000E2576" w:rsidP="001F24A0">
      <w:pPr>
        <w:pStyle w:val="Heading4"/>
        <w:keepNext w:val="0"/>
        <w:keepLines w:val="0"/>
        <w:widowControl w:val="0"/>
        <w:rPr>
          <w:lang w:eastAsia="zh-CN"/>
        </w:rPr>
      </w:pPr>
      <w:bookmarkStart w:id="6312" w:name="_CR9_1_12_1"/>
      <w:bookmarkStart w:id="6313" w:name="_Toc20953680"/>
      <w:bookmarkStart w:id="6314" w:name="_Toc29390857"/>
      <w:bookmarkStart w:id="6315" w:name="_Toc36551594"/>
      <w:bookmarkStart w:id="6316" w:name="_Toc45831813"/>
      <w:bookmarkStart w:id="6317" w:name="_Toc51762766"/>
      <w:bookmarkStart w:id="6318" w:name="_Toc64381818"/>
      <w:bookmarkStart w:id="6319" w:name="_Toc73964336"/>
      <w:bookmarkStart w:id="6320" w:name="_Toc88646945"/>
      <w:bookmarkStart w:id="6321" w:name="_Toc97882894"/>
      <w:bookmarkStart w:id="6322" w:name="_Toc98531469"/>
      <w:bookmarkStart w:id="6323" w:name="_Toc105517541"/>
      <w:bookmarkStart w:id="6324" w:name="_Toc106108432"/>
      <w:bookmarkStart w:id="6325" w:name="_Toc113657017"/>
      <w:bookmarkStart w:id="6326" w:name="_Toc114052236"/>
      <w:bookmarkStart w:id="6327" w:name="_Toc170752349"/>
      <w:bookmarkEnd w:id="6312"/>
      <w:r w:rsidRPr="008711EA">
        <w:t>9.1.</w:t>
      </w:r>
      <w:r w:rsidRPr="008711EA">
        <w:rPr>
          <w:lang w:eastAsia="zh-CN"/>
        </w:rPr>
        <w:t>12.1</w:t>
      </w:r>
      <w:r w:rsidRPr="008711EA">
        <w:tab/>
      </w:r>
      <w:r w:rsidRPr="008711EA">
        <w:rPr>
          <w:lang w:eastAsia="zh-CN"/>
        </w:rPr>
        <w:t>LOCATION REPORTING CONTROL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28" w:name="_CR9_1_12_2"/>
      <w:bookmarkStart w:id="6329" w:name="_Toc20953681"/>
      <w:bookmarkStart w:id="6330" w:name="_Toc29390858"/>
      <w:bookmarkStart w:id="6331" w:name="_Toc36551595"/>
      <w:bookmarkStart w:id="6332" w:name="_Toc45831814"/>
      <w:bookmarkStart w:id="6333" w:name="_Toc51762767"/>
      <w:bookmarkStart w:id="6334" w:name="_Toc64381819"/>
      <w:bookmarkStart w:id="6335" w:name="_Toc73964337"/>
      <w:bookmarkStart w:id="6336" w:name="_Toc88646946"/>
      <w:bookmarkStart w:id="6337" w:name="_Toc97882895"/>
      <w:bookmarkStart w:id="6338" w:name="_Toc98531470"/>
      <w:bookmarkStart w:id="6339" w:name="_Toc105517542"/>
      <w:bookmarkStart w:id="6340" w:name="_Toc106108433"/>
      <w:bookmarkStart w:id="6341" w:name="_Toc113657018"/>
      <w:bookmarkStart w:id="6342" w:name="_Toc114052237"/>
      <w:bookmarkStart w:id="6343" w:name="_Toc170752350"/>
      <w:bookmarkEnd w:id="6328"/>
      <w:r w:rsidRPr="008711EA">
        <w:t>9.1.12.2</w:t>
      </w:r>
      <w:r w:rsidRPr="008711EA">
        <w:tab/>
        <w:t>LOCATION REPORT FAILURE INDICATION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44" w:name="_CR9_1_12_3"/>
      <w:bookmarkStart w:id="6345" w:name="_Toc20953682"/>
      <w:bookmarkStart w:id="6346" w:name="_Toc29390859"/>
      <w:bookmarkStart w:id="6347" w:name="_Toc36551596"/>
      <w:bookmarkStart w:id="6348" w:name="_Toc45831815"/>
      <w:bookmarkStart w:id="6349" w:name="_Toc51762768"/>
      <w:bookmarkStart w:id="6350" w:name="_Toc64381820"/>
      <w:bookmarkStart w:id="6351" w:name="_Toc73964338"/>
      <w:bookmarkStart w:id="6352" w:name="_Toc88646947"/>
      <w:bookmarkStart w:id="6353" w:name="_Toc97882896"/>
      <w:bookmarkStart w:id="6354" w:name="_Toc98531471"/>
      <w:bookmarkStart w:id="6355" w:name="_Toc105517543"/>
      <w:bookmarkStart w:id="6356" w:name="_Toc106108434"/>
      <w:bookmarkStart w:id="6357" w:name="_Toc113657019"/>
      <w:bookmarkStart w:id="6358" w:name="_Toc114052238"/>
      <w:bookmarkStart w:id="6359" w:name="_Toc170752351"/>
      <w:bookmarkEnd w:id="6344"/>
      <w:r w:rsidRPr="008711EA">
        <w:t>9.1.12.3</w:t>
      </w:r>
      <w:r w:rsidRPr="008711EA">
        <w:tab/>
        <w:t>LOCATION REPORT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60" w:name="_CR9_1_13"/>
      <w:bookmarkStart w:id="6361" w:name="_Toc20953683"/>
      <w:bookmarkStart w:id="6362" w:name="_Toc29390860"/>
      <w:bookmarkStart w:id="6363" w:name="_Toc36551597"/>
      <w:bookmarkStart w:id="6364" w:name="_Toc45831816"/>
      <w:bookmarkStart w:id="6365" w:name="_Toc51762769"/>
      <w:bookmarkStart w:id="6366" w:name="_Toc64381821"/>
      <w:bookmarkStart w:id="6367" w:name="_Toc73964339"/>
      <w:bookmarkStart w:id="6368" w:name="_Toc88646948"/>
      <w:bookmarkStart w:id="6369" w:name="_Toc97882897"/>
      <w:bookmarkStart w:id="6370" w:name="_Toc98531472"/>
      <w:bookmarkStart w:id="6371" w:name="_Toc105517544"/>
      <w:bookmarkStart w:id="6372" w:name="_Toc106108435"/>
      <w:bookmarkStart w:id="6373" w:name="_Toc113657020"/>
      <w:bookmarkStart w:id="6374" w:name="_Toc114052239"/>
      <w:bookmarkStart w:id="6375" w:name="_Toc170752352"/>
      <w:bookmarkEnd w:id="6360"/>
      <w:r w:rsidRPr="008711EA">
        <w:t>9.1.13</w:t>
      </w:r>
      <w:r w:rsidRPr="008711EA">
        <w:tab/>
        <w:t>Warning Message Transmission Messages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F4BE32" w14:textId="77777777" w:rsidR="000E2576" w:rsidRPr="008711EA" w:rsidRDefault="000E2576" w:rsidP="001F24A0">
      <w:pPr>
        <w:pStyle w:val="Heading4"/>
        <w:keepNext w:val="0"/>
        <w:keepLines w:val="0"/>
        <w:widowControl w:val="0"/>
      </w:pPr>
      <w:bookmarkStart w:id="6376" w:name="_CR9_1_13_1"/>
      <w:bookmarkStart w:id="6377" w:name="_Toc20953684"/>
      <w:bookmarkStart w:id="6378" w:name="_Toc29390861"/>
      <w:bookmarkStart w:id="6379" w:name="_Toc36551598"/>
      <w:bookmarkStart w:id="6380" w:name="_Toc45831817"/>
      <w:bookmarkStart w:id="6381" w:name="_Toc51762770"/>
      <w:bookmarkStart w:id="6382" w:name="_Toc64381822"/>
      <w:bookmarkStart w:id="6383" w:name="_Toc73964340"/>
      <w:bookmarkStart w:id="6384" w:name="_Toc88646949"/>
      <w:bookmarkStart w:id="6385" w:name="_Toc97882898"/>
      <w:bookmarkStart w:id="6386" w:name="_Toc98531473"/>
      <w:bookmarkStart w:id="6387" w:name="_Toc105517545"/>
      <w:bookmarkStart w:id="6388" w:name="_Toc106108436"/>
      <w:bookmarkStart w:id="6389" w:name="_Toc113657021"/>
      <w:bookmarkStart w:id="6390" w:name="_Toc114052240"/>
      <w:bookmarkStart w:id="6391" w:name="_Toc170752353"/>
      <w:bookmarkEnd w:id="6376"/>
      <w:r w:rsidRPr="008711EA">
        <w:t>9.1.13</w:t>
      </w:r>
      <w:r w:rsidRPr="008711EA">
        <w:rPr>
          <w:lang w:eastAsia="zh-CN"/>
        </w:rPr>
        <w:t>.1</w:t>
      </w:r>
      <w:r w:rsidRPr="008711EA">
        <w:tab/>
        <w:t>WRITE-REPLACE WARNING REQUEST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392" w:name="_CR9_1_13_2"/>
      <w:bookmarkStart w:id="6393" w:name="_Toc20953685"/>
      <w:bookmarkStart w:id="6394" w:name="_Toc29390862"/>
      <w:bookmarkStart w:id="6395" w:name="_Toc36551599"/>
      <w:bookmarkStart w:id="6396" w:name="_Toc45831818"/>
      <w:bookmarkStart w:id="6397" w:name="_Toc51762771"/>
      <w:bookmarkStart w:id="6398" w:name="_Toc64381823"/>
      <w:bookmarkStart w:id="6399" w:name="_Toc73964341"/>
      <w:bookmarkStart w:id="6400" w:name="_Toc88646950"/>
      <w:bookmarkStart w:id="6401" w:name="_Toc97882899"/>
      <w:bookmarkStart w:id="6402" w:name="_Toc98531474"/>
      <w:bookmarkStart w:id="6403" w:name="_Toc105517546"/>
      <w:bookmarkStart w:id="6404" w:name="_Toc106108437"/>
      <w:bookmarkStart w:id="6405" w:name="_Toc113657022"/>
      <w:bookmarkStart w:id="6406" w:name="_Toc114052241"/>
      <w:bookmarkStart w:id="6407" w:name="_Toc170752354"/>
      <w:bookmarkEnd w:id="6392"/>
      <w:r w:rsidRPr="008711EA">
        <w:t>9.1.13.2</w:t>
      </w:r>
      <w:r w:rsidRPr="008711EA">
        <w:tab/>
        <w:t>WRITE-REPLACE WARNING RESPONSE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08" w:name="_CR9_1_13_3"/>
      <w:bookmarkStart w:id="6409" w:name="_Toc20953686"/>
      <w:bookmarkStart w:id="6410" w:name="_Toc29390863"/>
      <w:bookmarkStart w:id="6411" w:name="_Toc36551600"/>
      <w:bookmarkStart w:id="6412" w:name="_Toc45831819"/>
      <w:bookmarkStart w:id="6413" w:name="_Toc51762772"/>
      <w:bookmarkStart w:id="6414" w:name="_Toc64381824"/>
      <w:bookmarkStart w:id="6415" w:name="_Toc73964342"/>
      <w:bookmarkStart w:id="6416" w:name="_Toc88646951"/>
      <w:bookmarkStart w:id="6417" w:name="_Toc97882900"/>
      <w:bookmarkStart w:id="6418" w:name="_Toc98531475"/>
      <w:bookmarkStart w:id="6419" w:name="_Toc105517547"/>
      <w:bookmarkStart w:id="6420" w:name="_Toc106108438"/>
      <w:bookmarkStart w:id="6421" w:name="_Toc113657023"/>
      <w:bookmarkStart w:id="6422" w:name="_Toc114052242"/>
      <w:bookmarkStart w:id="6423" w:name="_Toc170752355"/>
      <w:bookmarkEnd w:id="6408"/>
      <w:r w:rsidRPr="008711EA">
        <w:t>9.1.13.3</w:t>
      </w:r>
      <w:r w:rsidRPr="008711EA">
        <w:tab/>
        <w:t>KILL REQUEST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24" w:name="_CR9_1_13_4"/>
      <w:bookmarkStart w:id="6425" w:name="_Toc20953687"/>
      <w:bookmarkStart w:id="6426" w:name="_Toc29390864"/>
      <w:bookmarkStart w:id="6427" w:name="_Toc36551601"/>
      <w:bookmarkStart w:id="6428" w:name="_Toc45831820"/>
      <w:bookmarkStart w:id="6429" w:name="_Toc51762773"/>
      <w:bookmarkStart w:id="6430" w:name="_Toc64381825"/>
      <w:bookmarkStart w:id="6431" w:name="_Toc73964343"/>
      <w:bookmarkStart w:id="6432" w:name="_Toc88646952"/>
      <w:bookmarkStart w:id="6433" w:name="_Toc97882901"/>
      <w:bookmarkStart w:id="6434" w:name="_Toc98531476"/>
      <w:bookmarkStart w:id="6435" w:name="_Toc105517548"/>
      <w:bookmarkStart w:id="6436" w:name="_Toc106108439"/>
      <w:bookmarkStart w:id="6437" w:name="_Toc113657024"/>
      <w:bookmarkStart w:id="6438" w:name="_Toc114052243"/>
      <w:bookmarkStart w:id="6439" w:name="_Toc170752356"/>
      <w:bookmarkEnd w:id="6424"/>
      <w:r w:rsidRPr="008711EA">
        <w:t>9.1.13.4</w:t>
      </w:r>
      <w:r w:rsidRPr="008711EA">
        <w:tab/>
        <w:t>KILL RESPONSE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40" w:name="_CR9_1_13_5"/>
      <w:bookmarkStart w:id="6441" w:name="_Toc20953688"/>
      <w:bookmarkStart w:id="6442" w:name="_Toc29390865"/>
      <w:bookmarkStart w:id="6443" w:name="_Toc36551602"/>
      <w:bookmarkStart w:id="6444" w:name="_Toc45831821"/>
      <w:bookmarkStart w:id="6445" w:name="_Toc51762774"/>
      <w:bookmarkStart w:id="6446" w:name="_Toc64381826"/>
      <w:bookmarkStart w:id="6447" w:name="_Toc73964344"/>
      <w:bookmarkStart w:id="6448" w:name="_Toc88646953"/>
      <w:bookmarkStart w:id="6449" w:name="_Toc97882902"/>
      <w:bookmarkStart w:id="6450" w:name="_Toc98531477"/>
      <w:bookmarkStart w:id="6451" w:name="_Toc105517549"/>
      <w:bookmarkStart w:id="6452" w:name="_Toc106108440"/>
      <w:bookmarkStart w:id="6453" w:name="_Toc113657025"/>
      <w:bookmarkStart w:id="6454" w:name="_Toc114052244"/>
      <w:bookmarkStart w:id="6455" w:name="_Toc170752357"/>
      <w:bookmarkEnd w:id="6440"/>
      <w:r w:rsidRPr="008711EA">
        <w:t>9.1.13.</w:t>
      </w:r>
      <w:r w:rsidRPr="008711EA">
        <w:rPr>
          <w:lang w:eastAsia="zh-CN"/>
        </w:rPr>
        <w:t>5</w:t>
      </w:r>
      <w:r w:rsidRPr="008711EA">
        <w:tab/>
      </w:r>
      <w:r w:rsidRPr="008711EA">
        <w:rPr>
          <w:lang w:eastAsia="zh-CN"/>
        </w:rPr>
        <w:t>PWS RESTART INDICATION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56" w:name="_CR9_1_13_6"/>
      <w:bookmarkStart w:id="6457" w:name="_Toc20953689"/>
      <w:bookmarkStart w:id="6458" w:name="_Toc29390866"/>
      <w:bookmarkStart w:id="6459" w:name="_Toc36551603"/>
      <w:bookmarkStart w:id="6460" w:name="_Toc45831822"/>
      <w:bookmarkStart w:id="6461" w:name="_Toc51762775"/>
      <w:bookmarkStart w:id="6462" w:name="_Toc64381827"/>
      <w:bookmarkStart w:id="6463" w:name="_Toc73964345"/>
      <w:bookmarkStart w:id="6464" w:name="_Toc88646954"/>
      <w:bookmarkStart w:id="6465" w:name="_Toc97882903"/>
      <w:bookmarkStart w:id="6466" w:name="_Toc98531478"/>
      <w:bookmarkStart w:id="6467" w:name="_Toc105517550"/>
      <w:bookmarkStart w:id="6468" w:name="_Toc106108441"/>
      <w:bookmarkStart w:id="6469" w:name="_Toc113657026"/>
      <w:bookmarkStart w:id="6470" w:name="_Toc114052245"/>
      <w:bookmarkStart w:id="6471" w:name="_Toc170752358"/>
      <w:bookmarkEnd w:id="6456"/>
      <w:r w:rsidRPr="008711EA">
        <w:t>9.1.13.</w:t>
      </w:r>
      <w:r w:rsidRPr="008711EA">
        <w:rPr>
          <w:lang w:eastAsia="zh-CN"/>
        </w:rPr>
        <w:t>6</w:t>
      </w:r>
      <w:r w:rsidRPr="008711EA">
        <w:tab/>
      </w:r>
      <w:r w:rsidRPr="008711EA">
        <w:rPr>
          <w:lang w:eastAsia="zh-CN"/>
        </w:rPr>
        <w:t>PWS FAILURE INDICATION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72" w:name="_CR9_1_14"/>
      <w:bookmarkStart w:id="6473" w:name="_Toc20953690"/>
      <w:bookmarkStart w:id="6474" w:name="_Toc29390867"/>
      <w:bookmarkStart w:id="6475" w:name="_Toc36551604"/>
      <w:bookmarkStart w:id="6476" w:name="_Toc45831823"/>
      <w:bookmarkStart w:id="6477" w:name="_Toc51762776"/>
      <w:bookmarkStart w:id="6478" w:name="_Toc64381828"/>
      <w:bookmarkStart w:id="6479" w:name="_Toc73964346"/>
      <w:bookmarkStart w:id="6480" w:name="_Toc88646955"/>
      <w:bookmarkStart w:id="6481" w:name="_Toc97882904"/>
      <w:bookmarkStart w:id="6482" w:name="_Toc98531479"/>
      <w:bookmarkStart w:id="6483" w:name="_Toc105517551"/>
      <w:bookmarkStart w:id="6484" w:name="_Toc106108442"/>
      <w:bookmarkStart w:id="6485" w:name="_Toc113657027"/>
      <w:bookmarkStart w:id="6486" w:name="_Toc114052246"/>
      <w:bookmarkStart w:id="6487" w:name="_Toc170752359"/>
      <w:bookmarkEnd w:id="6472"/>
      <w:r w:rsidRPr="008711EA">
        <w:t>9.1.14</w:t>
      </w:r>
      <w:r w:rsidRPr="008711EA">
        <w:tab/>
        <w:t>eNB DIRECT INFORMATION TRANSFER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488" w:name="_CR9_1_15"/>
      <w:bookmarkStart w:id="6489" w:name="_Toc20953691"/>
      <w:bookmarkStart w:id="6490" w:name="_Toc29390868"/>
      <w:bookmarkStart w:id="6491" w:name="_Toc36551605"/>
      <w:bookmarkStart w:id="6492" w:name="_Toc45831824"/>
      <w:bookmarkStart w:id="6493" w:name="_Toc51762777"/>
      <w:bookmarkStart w:id="6494" w:name="_Toc64381829"/>
      <w:bookmarkStart w:id="6495" w:name="_Toc73964347"/>
      <w:bookmarkStart w:id="6496" w:name="_Toc88646956"/>
      <w:bookmarkStart w:id="6497" w:name="_Toc97882905"/>
      <w:bookmarkStart w:id="6498" w:name="_Toc98531480"/>
      <w:bookmarkStart w:id="6499" w:name="_Toc105517552"/>
      <w:bookmarkStart w:id="6500" w:name="_Toc106108443"/>
      <w:bookmarkStart w:id="6501" w:name="_Toc113657028"/>
      <w:bookmarkStart w:id="6502" w:name="_Toc114052247"/>
      <w:bookmarkStart w:id="6503" w:name="_Toc170752360"/>
      <w:bookmarkEnd w:id="6488"/>
      <w:r w:rsidRPr="008711EA">
        <w:t>9.1.15</w:t>
      </w:r>
      <w:r w:rsidRPr="008711EA">
        <w:tab/>
        <w:t>MME DIRECT INFORMATION TRANSFER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04" w:name="_CR9_1_16"/>
      <w:bookmarkStart w:id="6505" w:name="_Toc20953692"/>
      <w:bookmarkStart w:id="6506" w:name="_Toc29390869"/>
      <w:bookmarkStart w:id="6507" w:name="_Toc36551606"/>
      <w:bookmarkStart w:id="6508" w:name="_Toc45831825"/>
      <w:bookmarkStart w:id="6509" w:name="_Toc51762778"/>
      <w:bookmarkStart w:id="6510" w:name="_Toc64381830"/>
      <w:bookmarkStart w:id="6511" w:name="_Toc73964348"/>
      <w:bookmarkStart w:id="6512" w:name="_Toc88646957"/>
      <w:bookmarkStart w:id="6513" w:name="_Toc97882906"/>
      <w:bookmarkStart w:id="6514" w:name="_Toc98531481"/>
      <w:bookmarkStart w:id="6515" w:name="_Toc105517553"/>
      <w:bookmarkStart w:id="6516" w:name="_Toc106108444"/>
      <w:bookmarkStart w:id="6517" w:name="_Toc113657029"/>
      <w:bookmarkStart w:id="6518" w:name="_Toc114052248"/>
      <w:bookmarkStart w:id="6519" w:name="_Toc170752361"/>
      <w:bookmarkEnd w:id="6504"/>
      <w:r w:rsidRPr="008711EA">
        <w:t>9.1.16</w:t>
      </w:r>
      <w:r w:rsidRPr="008711EA">
        <w:tab/>
        <w:t>eNB CONFIGURATION TRANSFER</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20" w:name="_CR9_1_17"/>
      <w:bookmarkStart w:id="6521" w:name="_Toc20953693"/>
      <w:bookmarkStart w:id="6522" w:name="_Toc29390870"/>
      <w:bookmarkStart w:id="6523" w:name="_Toc36551607"/>
      <w:bookmarkStart w:id="6524" w:name="_Toc45831826"/>
      <w:bookmarkStart w:id="6525" w:name="_Toc51762779"/>
      <w:bookmarkStart w:id="6526" w:name="_Toc64381831"/>
      <w:bookmarkStart w:id="6527" w:name="_Toc73964349"/>
      <w:bookmarkStart w:id="6528" w:name="_Toc88646958"/>
      <w:bookmarkStart w:id="6529" w:name="_Toc97882907"/>
      <w:bookmarkStart w:id="6530" w:name="_Toc98531482"/>
      <w:bookmarkStart w:id="6531" w:name="_Toc105517554"/>
      <w:bookmarkStart w:id="6532" w:name="_Toc106108445"/>
      <w:bookmarkStart w:id="6533" w:name="_Toc113657030"/>
      <w:bookmarkStart w:id="6534" w:name="_Toc114052249"/>
      <w:bookmarkStart w:id="6535" w:name="_Toc170752362"/>
      <w:bookmarkEnd w:id="6520"/>
      <w:r w:rsidRPr="008711EA">
        <w:t>9.1.17</w:t>
      </w:r>
      <w:r w:rsidRPr="008711EA">
        <w:tab/>
        <w:t>MME CONFIGURATION TRANSFER</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36" w:name="_CR9_1_18"/>
      <w:bookmarkStart w:id="6537" w:name="_Toc20953694"/>
      <w:bookmarkStart w:id="6538" w:name="_Toc29390871"/>
      <w:bookmarkStart w:id="6539" w:name="_Toc36551608"/>
      <w:bookmarkStart w:id="6540" w:name="_Toc45831827"/>
      <w:bookmarkStart w:id="6541" w:name="_Toc51762780"/>
      <w:bookmarkStart w:id="6542" w:name="_Toc64381832"/>
      <w:bookmarkStart w:id="6543" w:name="_Toc73964350"/>
      <w:bookmarkStart w:id="6544" w:name="_Toc88646959"/>
      <w:bookmarkStart w:id="6545" w:name="_Toc97882908"/>
      <w:bookmarkStart w:id="6546" w:name="_Toc98531483"/>
      <w:bookmarkStart w:id="6547" w:name="_Toc105517555"/>
      <w:bookmarkStart w:id="6548" w:name="_Toc106108446"/>
      <w:bookmarkStart w:id="6549" w:name="_Toc113657031"/>
      <w:bookmarkStart w:id="6550" w:name="_Toc114052250"/>
      <w:bookmarkStart w:id="6551" w:name="_Toc170752363"/>
      <w:bookmarkEnd w:id="6536"/>
      <w:r w:rsidRPr="008711EA">
        <w:t>9.1.18</w:t>
      </w:r>
      <w:r w:rsidRPr="008711EA">
        <w:tab/>
        <w:t>CELL TRAFFIC TRACE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52" w:name="_CR9_1_19"/>
      <w:bookmarkStart w:id="6553" w:name="_Toc20953695"/>
      <w:bookmarkStart w:id="6554" w:name="_Toc29390872"/>
      <w:bookmarkStart w:id="6555" w:name="_Toc36551609"/>
      <w:bookmarkStart w:id="6556" w:name="_Toc45831828"/>
      <w:bookmarkStart w:id="6557" w:name="_Toc51762781"/>
      <w:bookmarkStart w:id="6558" w:name="_Toc64381833"/>
      <w:bookmarkStart w:id="6559" w:name="_Toc73964351"/>
      <w:bookmarkStart w:id="6560" w:name="_Toc88646960"/>
      <w:bookmarkStart w:id="6561" w:name="_Toc97882909"/>
      <w:bookmarkStart w:id="6562" w:name="_Toc98531484"/>
      <w:bookmarkStart w:id="6563" w:name="_Toc105517556"/>
      <w:bookmarkStart w:id="6564" w:name="_Toc106108447"/>
      <w:bookmarkStart w:id="6565" w:name="_Toc113657032"/>
      <w:bookmarkStart w:id="6566" w:name="_Toc114052251"/>
      <w:bookmarkStart w:id="6567" w:name="_Toc170752364"/>
      <w:bookmarkEnd w:id="6552"/>
      <w:r w:rsidRPr="008711EA">
        <w:t>9.1.</w:t>
      </w:r>
      <w:r w:rsidRPr="008711EA">
        <w:rPr>
          <w:lang w:eastAsia="zh-CN"/>
        </w:rPr>
        <w:t>19</w:t>
      </w:r>
      <w:r w:rsidRPr="008711EA">
        <w:tab/>
      </w:r>
      <w:r w:rsidRPr="008711EA">
        <w:rPr>
          <w:lang w:eastAsia="zh-CN"/>
        </w:rPr>
        <w:t>LPPa</w:t>
      </w:r>
      <w:r w:rsidRPr="008711EA">
        <w:t xml:space="preserve"> Transport Messages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885FC5" w14:textId="77777777" w:rsidR="000E2576" w:rsidRPr="008711EA" w:rsidRDefault="000E2576" w:rsidP="001F24A0">
      <w:pPr>
        <w:pStyle w:val="Heading4"/>
        <w:keepNext w:val="0"/>
        <w:keepLines w:val="0"/>
        <w:widowControl w:val="0"/>
      </w:pPr>
      <w:bookmarkStart w:id="6568" w:name="_CR9_1_19_1"/>
      <w:bookmarkStart w:id="6569" w:name="_Toc20953696"/>
      <w:bookmarkStart w:id="6570" w:name="_Toc29390873"/>
      <w:bookmarkStart w:id="6571" w:name="_Toc36551610"/>
      <w:bookmarkStart w:id="6572" w:name="_Toc45831829"/>
      <w:bookmarkStart w:id="6573" w:name="_Toc51762782"/>
      <w:bookmarkStart w:id="6574" w:name="_Toc64381834"/>
      <w:bookmarkStart w:id="6575" w:name="_Toc73964352"/>
      <w:bookmarkStart w:id="6576" w:name="_Toc88646961"/>
      <w:bookmarkStart w:id="6577" w:name="_Toc97882910"/>
      <w:bookmarkStart w:id="6578" w:name="_Toc98531485"/>
      <w:bookmarkStart w:id="6579" w:name="_Toc105517557"/>
      <w:bookmarkStart w:id="6580" w:name="_Toc106108448"/>
      <w:bookmarkStart w:id="6581" w:name="_Toc113657033"/>
      <w:bookmarkStart w:id="6582" w:name="_Toc114052252"/>
      <w:bookmarkStart w:id="6583" w:name="_Toc170752365"/>
      <w:bookmarkEnd w:id="656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584" w:name="_CR9_1_19_2"/>
      <w:bookmarkStart w:id="6585" w:name="_Toc20953697"/>
      <w:bookmarkStart w:id="6586" w:name="_Toc29390874"/>
      <w:bookmarkStart w:id="6587" w:name="_Toc36551611"/>
      <w:bookmarkStart w:id="6588" w:name="_Toc45831830"/>
      <w:bookmarkStart w:id="6589" w:name="_Toc51762783"/>
      <w:bookmarkStart w:id="6590" w:name="_Toc64381835"/>
      <w:bookmarkStart w:id="6591" w:name="_Toc73964353"/>
      <w:bookmarkStart w:id="6592" w:name="_Toc88646962"/>
      <w:bookmarkStart w:id="6593" w:name="_Toc97882911"/>
      <w:bookmarkStart w:id="6594" w:name="_Toc98531486"/>
      <w:bookmarkStart w:id="6595" w:name="_Toc105517558"/>
      <w:bookmarkStart w:id="6596" w:name="_Toc106108449"/>
      <w:bookmarkStart w:id="6597" w:name="_Toc113657034"/>
      <w:bookmarkStart w:id="6598" w:name="_Toc114052253"/>
      <w:bookmarkStart w:id="6599" w:name="_Toc170752366"/>
      <w:bookmarkEnd w:id="6584"/>
      <w:r w:rsidRPr="008711EA">
        <w:t>9.1.19.2</w:t>
      </w:r>
      <w:r w:rsidRPr="008711EA">
        <w:tab/>
        <w:t>UPLINK UE ASSOCIATED LPPA TRANSPORT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00" w:name="_CR9_1_19_3"/>
      <w:bookmarkStart w:id="6601" w:name="_Toc20953698"/>
      <w:bookmarkStart w:id="6602" w:name="_Toc29390875"/>
      <w:bookmarkStart w:id="6603" w:name="_Toc36551612"/>
      <w:bookmarkStart w:id="6604" w:name="_Toc45831831"/>
      <w:bookmarkStart w:id="6605" w:name="_Toc51762784"/>
      <w:bookmarkStart w:id="6606" w:name="_Toc64381836"/>
      <w:bookmarkStart w:id="6607" w:name="_Toc73964354"/>
      <w:bookmarkStart w:id="6608" w:name="_Toc88646963"/>
      <w:bookmarkStart w:id="6609" w:name="_Toc97882912"/>
      <w:bookmarkStart w:id="6610" w:name="_Toc98531487"/>
      <w:bookmarkStart w:id="6611" w:name="_Toc105517559"/>
      <w:bookmarkStart w:id="6612" w:name="_Toc106108450"/>
      <w:bookmarkStart w:id="6613" w:name="_Toc113657035"/>
      <w:bookmarkStart w:id="6614" w:name="_Toc114052254"/>
      <w:bookmarkStart w:id="6615" w:name="_Toc170752367"/>
      <w:bookmarkEnd w:id="6600"/>
      <w:r w:rsidRPr="008711EA">
        <w:t>9.1.19.3</w:t>
      </w:r>
      <w:r w:rsidRPr="008711EA">
        <w:tab/>
        <w:t>DOWNLINK NON UE ASSOCIATED LPPA TRANSPORT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16" w:name="_CR9_1_19_4"/>
      <w:bookmarkStart w:id="6617" w:name="_Toc20953699"/>
      <w:bookmarkStart w:id="6618" w:name="_Toc29390876"/>
      <w:bookmarkStart w:id="6619" w:name="_Toc36551613"/>
      <w:bookmarkStart w:id="6620" w:name="_Toc45831832"/>
      <w:bookmarkStart w:id="6621" w:name="_Toc51762785"/>
      <w:bookmarkStart w:id="6622" w:name="_Toc64381837"/>
      <w:bookmarkStart w:id="6623" w:name="_Toc73964355"/>
      <w:bookmarkStart w:id="6624" w:name="_Toc88646964"/>
      <w:bookmarkStart w:id="6625" w:name="_Toc97882913"/>
      <w:bookmarkStart w:id="6626" w:name="_Toc98531488"/>
      <w:bookmarkStart w:id="6627" w:name="_Toc105517560"/>
      <w:bookmarkStart w:id="6628" w:name="_Toc106108451"/>
      <w:bookmarkStart w:id="6629" w:name="_Toc113657036"/>
      <w:bookmarkStart w:id="6630" w:name="_Toc114052255"/>
      <w:bookmarkStart w:id="6631" w:name="_Toc170752368"/>
      <w:bookmarkEnd w:id="6616"/>
      <w:r w:rsidRPr="008711EA">
        <w:t>9.1.19.4</w:t>
      </w:r>
      <w:r w:rsidRPr="008711EA">
        <w:tab/>
        <w:t>UPLINK NON UE ASSOCIATED LPPA TRANSPORT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32" w:name="_CR9_1_20"/>
      <w:bookmarkStart w:id="6633" w:name="_Toc20953700"/>
      <w:bookmarkStart w:id="6634" w:name="_Toc29390877"/>
      <w:bookmarkStart w:id="6635" w:name="_Toc36551614"/>
      <w:bookmarkStart w:id="6636" w:name="_Toc45831833"/>
      <w:bookmarkStart w:id="6637" w:name="_Toc51762786"/>
      <w:bookmarkStart w:id="6638" w:name="_Toc64381838"/>
      <w:bookmarkStart w:id="6639" w:name="_Toc73964356"/>
      <w:bookmarkStart w:id="6640" w:name="_Toc88646965"/>
      <w:bookmarkStart w:id="6641" w:name="_Toc97882914"/>
      <w:bookmarkStart w:id="6642" w:name="_Toc98531489"/>
      <w:bookmarkStart w:id="6643" w:name="_Toc105517561"/>
      <w:bookmarkStart w:id="6644" w:name="_Toc106108452"/>
      <w:bookmarkStart w:id="6645" w:name="_Toc113657037"/>
      <w:bookmarkStart w:id="6646" w:name="_Toc114052256"/>
      <w:bookmarkStart w:id="6647" w:name="_Toc170752369"/>
      <w:bookmarkEnd w:id="663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45AF8C5" w14:textId="77777777" w:rsidR="00B303DF" w:rsidRPr="008711EA" w:rsidRDefault="00B303DF" w:rsidP="001F24A0">
      <w:pPr>
        <w:pStyle w:val="Heading4"/>
        <w:keepNext w:val="0"/>
        <w:keepLines w:val="0"/>
        <w:widowControl w:val="0"/>
      </w:pPr>
      <w:bookmarkStart w:id="6648" w:name="_CR9_1_20_1"/>
      <w:bookmarkStart w:id="6649" w:name="_Toc20953701"/>
      <w:bookmarkStart w:id="6650" w:name="_Toc29390878"/>
      <w:bookmarkStart w:id="6651" w:name="_Toc36551615"/>
      <w:bookmarkStart w:id="6652" w:name="_Toc45831834"/>
      <w:bookmarkStart w:id="6653" w:name="_Toc51762787"/>
      <w:bookmarkStart w:id="6654" w:name="_Toc64381839"/>
      <w:bookmarkStart w:id="6655" w:name="_Toc73964357"/>
      <w:bookmarkStart w:id="6656" w:name="_Toc88646966"/>
      <w:bookmarkStart w:id="6657" w:name="_Toc97882915"/>
      <w:bookmarkStart w:id="6658" w:name="_Toc98531490"/>
      <w:bookmarkStart w:id="6659" w:name="_Toc105517562"/>
      <w:bookmarkStart w:id="6660" w:name="_Toc106108453"/>
      <w:bookmarkStart w:id="6661" w:name="_Toc113657038"/>
      <w:bookmarkStart w:id="6662" w:name="_Toc114052257"/>
      <w:bookmarkStart w:id="6663" w:name="_Toc170752370"/>
      <w:bookmarkEnd w:id="6648"/>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64" w:name="_CR9_1_21"/>
      <w:bookmarkStart w:id="6665" w:name="_Toc45831835"/>
      <w:bookmarkStart w:id="6666" w:name="_Toc51762788"/>
      <w:bookmarkStart w:id="6667" w:name="_Toc64381840"/>
      <w:bookmarkStart w:id="6668" w:name="_Toc73964358"/>
      <w:bookmarkStart w:id="6669" w:name="_Toc88646967"/>
      <w:bookmarkStart w:id="6670" w:name="_Toc97882916"/>
      <w:bookmarkStart w:id="6671" w:name="_Toc98531491"/>
      <w:bookmarkStart w:id="6672" w:name="_Toc105517563"/>
      <w:bookmarkStart w:id="6673" w:name="_Toc106108454"/>
      <w:bookmarkStart w:id="6674" w:name="_Toc113657039"/>
      <w:bookmarkStart w:id="6675" w:name="_Toc114052258"/>
      <w:bookmarkStart w:id="6676" w:name="_Toc170752371"/>
      <w:bookmarkEnd w:id="6664"/>
      <w:r>
        <w:t>9.1.21</w:t>
      </w:r>
      <w:r w:rsidRPr="008056AE">
        <w:tab/>
        <w:t xml:space="preserve">UE </w:t>
      </w:r>
      <w:r>
        <w:t>Radio Capability ID Mapping Messages</w:t>
      </w:r>
      <w:bookmarkEnd w:id="6665"/>
      <w:bookmarkEnd w:id="6666"/>
      <w:bookmarkEnd w:id="6667"/>
      <w:bookmarkEnd w:id="6668"/>
      <w:bookmarkEnd w:id="6669"/>
      <w:bookmarkEnd w:id="6670"/>
      <w:bookmarkEnd w:id="6671"/>
      <w:bookmarkEnd w:id="6672"/>
      <w:bookmarkEnd w:id="6673"/>
      <w:bookmarkEnd w:id="6674"/>
      <w:bookmarkEnd w:id="6675"/>
      <w:bookmarkEnd w:id="6676"/>
    </w:p>
    <w:p w14:paraId="219AAAE7" w14:textId="77777777" w:rsidR="00F92D3A" w:rsidRPr="00C27E45" w:rsidRDefault="00F92D3A" w:rsidP="001F24A0">
      <w:pPr>
        <w:pStyle w:val="Heading4"/>
        <w:keepNext w:val="0"/>
        <w:keepLines w:val="0"/>
        <w:widowControl w:val="0"/>
      </w:pPr>
      <w:bookmarkStart w:id="6677" w:name="_CR9_1_21_1"/>
      <w:bookmarkStart w:id="6678" w:name="_Toc45831836"/>
      <w:bookmarkStart w:id="6679" w:name="_Toc51762789"/>
      <w:bookmarkStart w:id="6680" w:name="_Toc64381841"/>
      <w:bookmarkStart w:id="6681" w:name="_Toc73964359"/>
      <w:bookmarkStart w:id="6682" w:name="_Toc88646968"/>
      <w:bookmarkStart w:id="6683" w:name="_Toc97882917"/>
      <w:bookmarkStart w:id="6684" w:name="_Toc98531492"/>
      <w:bookmarkStart w:id="6685" w:name="_Toc105517564"/>
      <w:bookmarkStart w:id="6686" w:name="_Toc106108455"/>
      <w:bookmarkStart w:id="6687" w:name="_Toc113657040"/>
      <w:bookmarkStart w:id="6688" w:name="_Toc114052259"/>
      <w:bookmarkStart w:id="6689" w:name="_Toc170752372"/>
      <w:bookmarkEnd w:id="6677"/>
      <w:r>
        <w:rPr>
          <w:rFonts w:eastAsia="SimSun"/>
        </w:rPr>
        <w:t>9.1.21</w:t>
      </w:r>
      <w:r w:rsidRPr="00C27E45">
        <w:rPr>
          <w:rFonts w:eastAsia="SimSun"/>
        </w:rPr>
        <w:t>.1</w:t>
      </w:r>
      <w:r w:rsidRPr="00C27E45">
        <w:rPr>
          <w:rFonts w:eastAsia="SimSun"/>
        </w:rPr>
        <w:tab/>
        <w:t>UE RADIO CAPABILITY ID MAPPING REQUEST</w:t>
      </w:r>
      <w:bookmarkEnd w:id="6678"/>
      <w:bookmarkEnd w:id="6679"/>
      <w:bookmarkEnd w:id="6680"/>
      <w:bookmarkEnd w:id="6681"/>
      <w:bookmarkEnd w:id="6682"/>
      <w:bookmarkEnd w:id="6683"/>
      <w:bookmarkEnd w:id="6684"/>
      <w:bookmarkEnd w:id="6685"/>
      <w:bookmarkEnd w:id="6686"/>
      <w:bookmarkEnd w:id="6687"/>
      <w:bookmarkEnd w:id="6688"/>
      <w:bookmarkEnd w:id="6689"/>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690" w:name="_CR9_1_21_2"/>
      <w:bookmarkStart w:id="6691" w:name="_Toc45831837"/>
      <w:bookmarkStart w:id="6692" w:name="_Toc51762790"/>
      <w:bookmarkStart w:id="6693" w:name="_Toc64381842"/>
      <w:bookmarkStart w:id="6694" w:name="_Toc73964360"/>
      <w:bookmarkStart w:id="6695" w:name="_Toc88646969"/>
      <w:bookmarkStart w:id="6696" w:name="_Toc97882918"/>
      <w:bookmarkStart w:id="6697" w:name="_Toc98531493"/>
      <w:bookmarkStart w:id="6698" w:name="_Toc105517565"/>
      <w:bookmarkStart w:id="6699" w:name="_Toc106108456"/>
      <w:bookmarkStart w:id="6700" w:name="_Toc113657041"/>
      <w:bookmarkStart w:id="6701" w:name="_Toc114052260"/>
      <w:bookmarkStart w:id="6702" w:name="_Toc170752373"/>
      <w:bookmarkEnd w:id="6690"/>
      <w:r>
        <w:rPr>
          <w:rFonts w:eastAsia="SimSun"/>
        </w:rPr>
        <w:t>9.1.21</w:t>
      </w:r>
      <w:r w:rsidRPr="00C27E45">
        <w:rPr>
          <w:rFonts w:eastAsia="SimSun"/>
        </w:rPr>
        <w:t>.2</w:t>
      </w:r>
      <w:r w:rsidRPr="00C27E45">
        <w:rPr>
          <w:rFonts w:eastAsia="SimSun"/>
        </w:rPr>
        <w:tab/>
        <w:t>UE RADIO CAPABILITY ID MAPPING RESPONSE</w:t>
      </w:r>
      <w:bookmarkEnd w:id="6691"/>
      <w:bookmarkEnd w:id="6692"/>
      <w:bookmarkEnd w:id="6693"/>
      <w:bookmarkEnd w:id="6694"/>
      <w:bookmarkEnd w:id="6695"/>
      <w:bookmarkEnd w:id="6696"/>
      <w:bookmarkEnd w:id="6697"/>
      <w:bookmarkEnd w:id="6698"/>
      <w:bookmarkEnd w:id="6699"/>
      <w:bookmarkEnd w:id="6700"/>
      <w:bookmarkEnd w:id="6701"/>
      <w:bookmarkEnd w:id="6702"/>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03" w:name="_CR9_2"/>
      <w:bookmarkStart w:id="6704" w:name="_Toc20953702"/>
      <w:bookmarkStart w:id="6705" w:name="_Toc29390879"/>
      <w:bookmarkStart w:id="6706" w:name="_Toc36551616"/>
      <w:bookmarkStart w:id="6707" w:name="_Toc45831838"/>
      <w:bookmarkStart w:id="6708" w:name="_Toc51762791"/>
      <w:bookmarkStart w:id="6709" w:name="_Toc64381843"/>
      <w:bookmarkStart w:id="6710" w:name="_Toc73964361"/>
      <w:bookmarkStart w:id="6711" w:name="_Toc88646970"/>
      <w:bookmarkStart w:id="6712" w:name="_Toc97882919"/>
      <w:bookmarkStart w:id="6713" w:name="_Toc98531494"/>
      <w:bookmarkStart w:id="6714" w:name="_Toc105517566"/>
      <w:bookmarkStart w:id="6715" w:name="_Toc106108457"/>
      <w:bookmarkStart w:id="6716" w:name="_Toc113657042"/>
      <w:bookmarkStart w:id="6717" w:name="_Toc114052261"/>
      <w:bookmarkStart w:id="6718" w:name="_Toc170752374"/>
      <w:bookmarkEnd w:id="6703"/>
      <w:r w:rsidRPr="008711EA">
        <w:t>9.2</w:t>
      </w:r>
      <w:r w:rsidRPr="008711EA">
        <w:tab/>
        <w:t>Information Element Definitions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9E210E3" w14:textId="77777777" w:rsidR="000E2576" w:rsidRPr="008711EA" w:rsidRDefault="000E2576" w:rsidP="001F24A0">
      <w:pPr>
        <w:pStyle w:val="Heading3"/>
        <w:keepNext w:val="0"/>
        <w:keepLines w:val="0"/>
        <w:widowControl w:val="0"/>
      </w:pPr>
      <w:bookmarkStart w:id="6719" w:name="_CR9_2_0"/>
      <w:bookmarkStart w:id="6720" w:name="_Toc20953703"/>
      <w:bookmarkStart w:id="6721" w:name="_Toc29390880"/>
      <w:bookmarkStart w:id="6722" w:name="_Toc36551617"/>
      <w:bookmarkStart w:id="6723" w:name="_Toc45831839"/>
      <w:bookmarkStart w:id="6724" w:name="_Toc51762792"/>
      <w:bookmarkStart w:id="6725" w:name="_Toc64381844"/>
      <w:bookmarkStart w:id="6726" w:name="_Toc73964362"/>
      <w:bookmarkStart w:id="6727" w:name="_Toc88646971"/>
      <w:bookmarkStart w:id="6728" w:name="_Toc97882920"/>
      <w:bookmarkStart w:id="6729" w:name="_Toc98531495"/>
      <w:bookmarkStart w:id="6730" w:name="_Toc105517567"/>
      <w:bookmarkStart w:id="6731" w:name="_Toc106108458"/>
      <w:bookmarkStart w:id="6732" w:name="_Toc113657043"/>
      <w:bookmarkStart w:id="6733" w:name="_Toc114052262"/>
      <w:bookmarkStart w:id="6734" w:name="_Toc170752375"/>
      <w:bookmarkEnd w:id="6719"/>
      <w:r w:rsidRPr="008711EA">
        <w:t>9.2.0</w:t>
      </w:r>
      <w:r w:rsidRPr="008711E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35" w:name="_CR9_2_1"/>
      <w:bookmarkStart w:id="6736" w:name="_Toc20953704"/>
      <w:bookmarkStart w:id="6737" w:name="_Toc29390881"/>
      <w:bookmarkStart w:id="6738" w:name="_Toc36551618"/>
      <w:bookmarkStart w:id="6739" w:name="_Toc45831840"/>
      <w:bookmarkStart w:id="6740" w:name="_Toc51762793"/>
      <w:bookmarkStart w:id="6741" w:name="_Toc64381845"/>
      <w:bookmarkStart w:id="6742" w:name="_Toc73964363"/>
      <w:bookmarkStart w:id="6743" w:name="_Toc88646972"/>
      <w:bookmarkStart w:id="6744" w:name="_Toc97882921"/>
      <w:bookmarkStart w:id="6745" w:name="_Toc98531496"/>
      <w:bookmarkStart w:id="6746" w:name="_Toc105517568"/>
      <w:bookmarkStart w:id="6747" w:name="_Toc106108459"/>
      <w:bookmarkStart w:id="6748" w:name="_Toc113657044"/>
      <w:bookmarkStart w:id="6749" w:name="_Toc114052263"/>
      <w:bookmarkStart w:id="6750" w:name="_Toc170752376"/>
      <w:bookmarkEnd w:id="6735"/>
      <w:r w:rsidRPr="008711EA">
        <w:t>9.2.1</w:t>
      </w:r>
      <w:r w:rsidRPr="008711EA">
        <w:rPr>
          <w:b/>
        </w:rPr>
        <w:tab/>
      </w:r>
      <w:r w:rsidRPr="008711EA">
        <w:t>Radio Network Layer Related IEs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2C510CD" w14:textId="77777777" w:rsidR="000E2576" w:rsidRPr="008711EA" w:rsidRDefault="000E2576" w:rsidP="001F24A0">
      <w:pPr>
        <w:pStyle w:val="Heading4"/>
        <w:keepNext w:val="0"/>
        <w:keepLines w:val="0"/>
        <w:widowControl w:val="0"/>
      </w:pPr>
      <w:bookmarkStart w:id="6751" w:name="_CR9_2_1_1"/>
      <w:bookmarkStart w:id="6752" w:name="_Ref469320856"/>
      <w:bookmarkStart w:id="6753" w:name="_Toc20953705"/>
      <w:bookmarkStart w:id="6754" w:name="_Toc29390882"/>
      <w:bookmarkStart w:id="6755" w:name="_Toc36551619"/>
      <w:bookmarkStart w:id="6756" w:name="_Toc45831841"/>
      <w:bookmarkStart w:id="6757" w:name="_Toc51762794"/>
      <w:bookmarkStart w:id="6758" w:name="_Toc64381846"/>
      <w:bookmarkStart w:id="6759" w:name="_Toc73964364"/>
      <w:bookmarkStart w:id="6760" w:name="_Toc88646973"/>
      <w:bookmarkStart w:id="6761" w:name="_Toc97882922"/>
      <w:bookmarkStart w:id="6762" w:name="_Toc98531497"/>
      <w:bookmarkStart w:id="6763" w:name="_Toc105517569"/>
      <w:bookmarkStart w:id="6764" w:name="_Toc106108460"/>
      <w:bookmarkStart w:id="6765" w:name="_Toc113657045"/>
      <w:bookmarkStart w:id="6766" w:name="_Toc114052264"/>
      <w:bookmarkStart w:id="6767" w:name="_Toc170752377"/>
      <w:bookmarkEnd w:id="6751"/>
      <w:r w:rsidRPr="008711EA">
        <w:t>9.2.1.1</w:t>
      </w:r>
      <w:r w:rsidRPr="008711EA">
        <w:tab/>
        <w:t>Message Type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68" w:name="_CR9_2_1_2"/>
      <w:bookmarkStart w:id="6769" w:name="_Ref469456116"/>
      <w:bookmarkStart w:id="6770" w:name="_Toc20953706"/>
      <w:bookmarkStart w:id="6771" w:name="_Toc29390883"/>
      <w:bookmarkStart w:id="6772" w:name="_Toc36551620"/>
      <w:bookmarkStart w:id="6773" w:name="_Toc45831842"/>
      <w:bookmarkStart w:id="6774" w:name="_Toc51762795"/>
      <w:bookmarkStart w:id="6775" w:name="_Toc64381847"/>
      <w:bookmarkStart w:id="6776" w:name="_Toc73964365"/>
      <w:bookmarkStart w:id="6777" w:name="_Toc88646974"/>
      <w:bookmarkStart w:id="6778" w:name="_Toc97882923"/>
      <w:bookmarkStart w:id="6779" w:name="_Toc98531498"/>
      <w:bookmarkStart w:id="6780" w:name="_Toc105517570"/>
      <w:bookmarkStart w:id="6781" w:name="_Toc106108461"/>
      <w:bookmarkStart w:id="6782" w:name="_Toc113657046"/>
      <w:bookmarkStart w:id="6783" w:name="_Toc114052265"/>
      <w:bookmarkStart w:id="6784" w:name="_Toc170752378"/>
      <w:bookmarkEnd w:id="6768"/>
      <w:r w:rsidRPr="008711EA">
        <w:t>9.2.1.2</w:t>
      </w:r>
      <w:r w:rsidRPr="008711EA">
        <w:tab/>
        <w:t>E-RAB ID</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785" w:name="_CR9_2_1_3"/>
      <w:bookmarkStart w:id="6786" w:name="_Ref469456001"/>
      <w:bookmarkStart w:id="6787" w:name="_Toc20953707"/>
      <w:bookmarkStart w:id="6788" w:name="_Toc29390884"/>
      <w:bookmarkStart w:id="6789" w:name="_Toc36551621"/>
      <w:bookmarkStart w:id="6790" w:name="_Toc45831843"/>
      <w:bookmarkStart w:id="6791" w:name="_Toc51762796"/>
      <w:bookmarkStart w:id="6792" w:name="_Toc64381848"/>
      <w:bookmarkStart w:id="6793" w:name="_Toc73964366"/>
      <w:bookmarkStart w:id="6794" w:name="_Toc88646975"/>
      <w:bookmarkStart w:id="6795" w:name="_Toc97882924"/>
      <w:bookmarkStart w:id="6796" w:name="_Toc98531499"/>
      <w:bookmarkStart w:id="6797" w:name="_Toc105517571"/>
      <w:bookmarkStart w:id="6798" w:name="_Toc106108462"/>
      <w:bookmarkStart w:id="6799" w:name="_Toc113657047"/>
      <w:bookmarkStart w:id="6800" w:name="_Toc114052266"/>
      <w:bookmarkStart w:id="6801" w:name="_Toc170752379"/>
      <w:bookmarkEnd w:id="6785"/>
      <w:r w:rsidRPr="008711EA">
        <w:t>9.2.1.3</w:t>
      </w:r>
      <w:r w:rsidRPr="008711EA">
        <w:tab/>
        <w:t>Cause</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02" w:name="_CR9_2_1_3a"/>
      <w:bookmarkStart w:id="6803" w:name="_Toc20953708"/>
      <w:bookmarkStart w:id="6804" w:name="_Toc29390885"/>
      <w:bookmarkStart w:id="6805" w:name="_Toc36551622"/>
      <w:bookmarkStart w:id="6806" w:name="_Toc45831844"/>
      <w:bookmarkStart w:id="6807" w:name="_Toc51762797"/>
      <w:bookmarkStart w:id="6808" w:name="_Toc64381849"/>
      <w:bookmarkStart w:id="6809" w:name="_Toc73964367"/>
      <w:bookmarkStart w:id="6810" w:name="_Toc88646976"/>
      <w:bookmarkStart w:id="6811" w:name="_Toc97882925"/>
      <w:bookmarkStart w:id="6812" w:name="_Toc98531500"/>
      <w:bookmarkStart w:id="6813" w:name="_Toc105517572"/>
      <w:bookmarkStart w:id="6814" w:name="_Toc106108463"/>
      <w:bookmarkStart w:id="6815" w:name="_Toc113657048"/>
      <w:bookmarkStart w:id="6816" w:name="_Toc114052267"/>
      <w:bookmarkStart w:id="6817" w:name="_Toc170752380"/>
      <w:bookmarkEnd w:id="6802"/>
      <w:r w:rsidRPr="008711EA">
        <w:t>9.2.1.3a</w:t>
      </w:r>
      <w:r w:rsidRPr="008711EA">
        <w:tab/>
        <w:t>RRC Establishment Cause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18" w:name="_CR9_2_1_4"/>
      <w:bookmarkStart w:id="6819" w:name="_Toc20953709"/>
      <w:bookmarkStart w:id="6820" w:name="_Toc29390886"/>
      <w:bookmarkStart w:id="6821" w:name="_Toc36551623"/>
      <w:bookmarkStart w:id="6822" w:name="_Toc45831845"/>
      <w:bookmarkStart w:id="6823" w:name="_Toc51762798"/>
      <w:bookmarkStart w:id="6824" w:name="_Toc64381850"/>
      <w:bookmarkStart w:id="6825" w:name="_Toc73964368"/>
      <w:bookmarkStart w:id="6826" w:name="_Toc88646977"/>
      <w:bookmarkStart w:id="6827" w:name="_Toc97882926"/>
      <w:bookmarkStart w:id="6828" w:name="_Toc98531501"/>
      <w:bookmarkStart w:id="6829" w:name="_Toc105517573"/>
      <w:bookmarkStart w:id="6830" w:name="_Toc106108464"/>
      <w:bookmarkStart w:id="6831" w:name="_Toc113657049"/>
      <w:bookmarkStart w:id="6832" w:name="_Toc114052268"/>
      <w:bookmarkStart w:id="6833" w:name="_Toc170752381"/>
      <w:bookmarkEnd w:id="6818"/>
      <w:r w:rsidRPr="008711EA">
        <w:rPr>
          <w:rFonts w:eastAsia="Batang"/>
        </w:rPr>
        <w:t>9.2.1.4</w:t>
      </w:r>
      <w:r w:rsidRPr="008711EA">
        <w:rPr>
          <w:rFonts w:eastAsia="Batang"/>
        </w:rPr>
        <w:tab/>
        <w:t>Trace Activation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34" w:name="_CR9_2_1_5"/>
      <w:bookmarkStart w:id="6835" w:name="_Toc20953710"/>
      <w:bookmarkStart w:id="6836" w:name="_Toc29390887"/>
      <w:bookmarkStart w:id="6837" w:name="_Toc36551624"/>
      <w:bookmarkStart w:id="6838" w:name="_Toc45831846"/>
      <w:bookmarkStart w:id="6839" w:name="_Toc51762799"/>
      <w:bookmarkStart w:id="6840" w:name="_Toc64381851"/>
      <w:bookmarkStart w:id="6841" w:name="_Toc73964369"/>
      <w:bookmarkStart w:id="6842" w:name="_Toc88646978"/>
      <w:bookmarkStart w:id="6843" w:name="_Toc97882927"/>
      <w:bookmarkStart w:id="6844" w:name="_Toc98531502"/>
      <w:bookmarkStart w:id="6845" w:name="_Toc105517574"/>
      <w:bookmarkStart w:id="6846" w:name="_Toc106108465"/>
      <w:bookmarkStart w:id="6847" w:name="_Toc113657050"/>
      <w:bookmarkStart w:id="6848" w:name="_Toc114052269"/>
      <w:bookmarkStart w:id="6849" w:name="_Toc170752382"/>
      <w:bookmarkEnd w:id="6834"/>
      <w:r w:rsidRPr="008711EA">
        <w:t>9.2.1.5</w:t>
      </w:r>
      <w:r w:rsidRPr="008711EA">
        <w:tab/>
        <w:t>Source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50" w:name="_CR9_2_1_6"/>
      <w:bookmarkStart w:id="6851" w:name="_Toc20953711"/>
      <w:bookmarkStart w:id="6852" w:name="_Toc29390888"/>
      <w:bookmarkStart w:id="6853" w:name="_Toc36551625"/>
      <w:bookmarkStart w:id="6854" w:name="_Toc45831847"/>
      <w:bookmarkStart w:id="6855" w:name="_Toc51762800"/>
      <w:bookmarkStart w:id="6856" w:name="_Toc64381852"/>
      <w:bookmarkStart w:id="6857" w:name="_Toc73964370"/>
      <w:bookmarkStart w:id="6858" w:name="_Toc88646979"/>
      <w:bookmarkStart w:id="6859" w:name="_Toc97882928"/>
      <w:bookmarkStart w:id="6860" w:name="_Toc98531503"/>
      <w:bookmarkStart w:id="6861" w:name="_Toc105517575"/>
      <w:bookmarkStart w:id="6862" w:name="_Toc106108466"/>
      <w:bookmarkStart w:id="6863" w:name="_Toc113657051"/>
      <w:bookmarkStart w:id="6864" w:name="_Toc114052270"/>
      <w:bookmarkStart w:id="6865" w:name="_Toc170752383"/>
      <w:bookmarkEnd w:id="6850"/>
      <w:r w:rsidRPr="008711EA">
        <w:t>9.2.1.6</w:t>
      </w:r>
      <w:r w:rsidRPr="008711EA">
        <w:tab/>
        <w:t>Target 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66" w:name="_CR9_2_1_7"/>
      <w:bookmarkStart w:id="6867" w:name="_Toc20953712"/>
      <w:bookmarkStart w:id="6868" w:name="_Toc29390889"/>
      <w:bookmarkStart w:id="6869" w:name="_Toc36551626"/>
      <w:bookmarkStart w:id="6870" w:name="_Toc45831848"/>
      <w:bookmarkStart w:id="6871" w:name="_Toc51762801"/>
      <w:bookmarkStart w:id="6872" w:name="_Toc64381853"/>
      <w:bookmarkStart w:id="6873" w:name="_Toc73964371"/>
      <w:bookmarkStart w:id="6874" w:name="_Toc88646980"/>
      <w:bookmarkStart w:id="6875" w:name="_Toc97882929"/>
      <w:bookmarkStart w:id="6876" w:name="_Toc98531504"/>
      <w:bookmarkStart w:id="6877" w:name="_Toc105517576"/>
      <w:bookmarkStart w:id="6878" w:name="_Toc106108467"/>
      <w:bookmarkStart w:id="6879" w:name="_Toc113657052"/>
      <w:bookmarkStart w:id="6880" w:name="_Toc114052271"/>
      <w:bookmarkStart w:id="6881" w:name="_Toc170752384"/>
      <w:bookmarkEnd w:id="6866"/>
      <w:r w:rsidRPr="008711EA">
        <w:t>9.2.1.7</w:t>
      </w:r>
      <w:r w:rsidRPr="008711EA">
        <w:tab/>
        <w:t>Source eNB to Target eNB Transparent Container</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882" w:name="_Toc20953713"/>
      <w:bookmarkStart w:id="6883" w:name="_Toc29390890"/>
      <w:bookmarkStart w:id="6884" w:name="_Toc36551627"/>
      <w:bookmarkStart w:id="6885" w:name="_Toc45831849"/>
      <w:bookmarkStart w:id="6886" w:name="_Toc51762802"/>
      <w:bookmarkStart w:id="6887" w:name="_Toc64381854"/>
      <w:bookmarkStart w:id="6888" w:name="_Toc73964372"/>
      <w:bookmarkStart w:id="6889" w:name="_Toc88646981"/>
      <w:bookmarkStart w:id="6890" w:name="_Toc97882930"/>
      <w:bookmarkStart w:id="6891" w:name="_Toc98531505"/>
      <w:bookmarkStart w:id="6892" w:name="_Toc105517577"/>
      <w:bookmarkStart w:id="6893" w:name="_Toc106108468"/>
      <w:bookmarkStart w:id="6894" w:name="_Toc113657053"/>
      <w:bookmarkStart w:id="6895" w:name="_Toc114052272"/>
    </w:p>
    <w:p w14:paraId="4E29F2E8" w14:textId="5FD713BB" w:rsidR="000E2576" w:rsidRPr="008711EA" w:rsidRDefault="000E2576" w:rsidP="001F24A0">
      <w:pPr>
        <w:pStyle w:val="Heading4"/>
        <w:keepNext w:val="0"/>
        <w:keepLines w:val="0"/>
        <w:widowControl w:val="0"/>
      </w:pPr>
      <w:bookmarkStart w:id="6896" w:name="_CR9_2_1_8"/>
      <w:bookmarkStart w:id="6897" w:name="_Toc170752385"/>
      <w:bookmarkEnd w:id="6896"/>
      <w:r w:rsidRPr="008711EA">
        <w:t>9.2.1.8</w:t>
      </w:r>
      <w:r w:rsidRPr="008711EA">
        <w:tab/>
        <w:t>Target eNB to Source eNB Transparent Container</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7"/>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898" w:name="OLE_LINK35"/>
            <w:bookmarkStart w:id="6899" w:name="OLE_LINK36"/>
            <w:r w:rsidRPr="00985165">
              <w:rPr>
                <w:rFonts w:cs="Arial"/>
                <w:lang w:eastAsia="ja-JP"/>
              </w:rPr>
              <w:t>Direct Forwarding Path Availability</w:t>
            </w:r>
            <w:bookmarkEnd w:id="6898"/>
            <w:bookmarkEnd w:id="6899"/>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00" w:name="_CR9_2_1_9"/>
      <w:bookmarkStart w:id="6901" w:name="_Toc20953714"/>
      <w:bookmarkStart w:id="6902" w:name="_Toc29390891"/>
      <w:bookmarkStart w:id="6903" w:name="_Toc36551628"/>
      <w:bookmarkStart w:id="6904" w:name="_Toc45831850"/>
      <w:bookmarkStart w:id="6905" w:name="_Toc51762803"/>
      <w:bookmarkStart w:id="6906" w:name="_Toc64381855"/>
      <w:bookmarkStart w:id="6907" w:name="_Toc73964373"/>
      <w:bookmarkStart w:id="6908" w:name="_Toc88646982"/>
      <w:bookmarkStart w:id="6909" w:name="_Toc97882931"/>
      <w:bookmarkStart w:id="6910" w:name="_Toc98531506"/>
      <w:bookmarkStart w:id="6911" w:name="_Toc105517578"/>
      <w:bookmarkStart w:id="6912" w:name="_Toc106108469"/>
      <w:bookmarkStart w:id="6913" w:name="_Toc113657054"/>
      <w:bookmarkStart w:id="6914" w:name="_Toc114052273"/>
      <w:bookmarkStart w:id="6915" w:name="_Toc170752386"/>
      <w:bookmarkEnd w:id="6900"/>
      <w:r w:rsidRPr="008711EA">
        <w:t>9.2.1.9</w:t>
      </w:r>
      <w:r w:rsidRPr="008711EA">
        <w:tab/>
        <w:t>Source RNC to Target RNC Transparent 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16" w:name="_CR9_2_1_10"/>
      <w:bookmarkStart w:id="6917" w:name="_Toc20953715"/>
      <w:bookmarkStart w:id="6918" w:name="_Toc29390892"/>
      <w:bookmarkStart w:id="6919" w:name="_Toc36551629"/>
      <w:bookmarkStart w:id="6920" w:name="_Toc45831851"/>
      <w:bookmarkStart w:id="6921" w:name="_Toc51762804"/>
      <w:bookmarkStart w:id="6922" w:name="_Toc64381856"/>
      <w:bookmarkStart w:id="6923" w:name="_Toc73964374"/>
      <w:bookmarkStart w:id="6924" w:name="_Toc88646983"/>
      <w:bookmarkStart w:id="6925" w:name="_Toc97882932"/>
      <w:bookmarkStart w:id="6926" w:name="_Toc98531507"/>
      <w:bookmarkStart w:id="6927" w:name="_Toc105517579"/>
      <w:bookmarkStart w:id="6928" w:name="_Toc106108470"/>
      <w:bookmarkStart w:id="6929" w:name="_Toc113657055"/>
      <w:bookmarkStart w:id="6930" w:name="_Toc114052274"/>
      <w:bookmarkStart w:id="6931" w:name="_Toc170752387"/>
      <w:bookmarkEnd w:id="6916"/>
      <w:r w:rsidRPr="008711EA">
        <w:t>9.2.1.10</w:t>
      </w:r>
      <w:r w:rsidRPr="008711EA">
        <w:tab/>
        <w:t>Target RNC to Source RNC Transparent Container</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32" w:name="_CR9_2_1_11"/>
      <w:bookmarkStart w:id="6933" w:name="_Toc20953716"/>
      <w:bookmarkStart w:id="6934" w:name="_Toc29390893"/>
      <w:bookmarkStart w:id="6935" w:name="_Toc36551630"/>
      <w:bookmarkStart w:id="6936" w:name="_Toc45831852"/>
      <w:bookmarkStart w:id="6937" w:name="_Toc51762805"/>
      <w:bookmarkStart w:id="6938" w:name="_Toc64381857"/>
      <w:bookmarkStart w:id="6939" w:name="_Toc73964375"/>
      <w:bookmarkStart w:id="6940" w:name="_Toc88646984"/>
      <w:bookmarkStart w:id="6941" w:name="_Toc97882933"/>
      <w:bookmarkStart w:id="6942" w:name="_Toc98531508"/>
      <w:bookmarkStart w:id="6943" w:name="_Toc105517580"/>
      <w:bookmarkStart w:id="6944" w:name="_Toc106108471"/>
      <w:bookmarkStart w:id="6945" w:name="_Toc113657056"/>
      <w:bookmarkStart w:id="6946" w:name="_Toc114052275"/>
      <w:bookmarkStart w:id="6947" w:name="_Toc170752388"/>
      <w:bookmarkEnd w:id="6932"/>
      <w:r w:rsidRPr="008711EA">
        <w:t>9.2.1.11</w:t>
      </w:r>
      <w:r w:rsidRPr="008711EA">
        <w:tab/>
        <w:t>Source BSS to Target BSS Transparent Container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48" w:name="_CR9_2_1_12"/>
      <w:bookmarkStart w:id="6949" w:name="_Toc20953717"/>
      <w:bookmarkStart w:id="6950" w:name="_Toc29390894"/>
      <w:bookmarkStart w:id="6951" w:name="_Toc36551631"/>
      <w:bookmarkStart w:id="6952" w:name="_Toc45831853"/>
      <w:bookmarkStart w:id="6953" w:name="_Toc51762806"/>
      <w:bookmarkStart w:id="6954" w:name="_Toc64381858"/>
      <w:bookmarkStart w:id="6955" w:name="_Toc73964376"/>
      <w:bookmarkStart w:id="6956" w:name="_Toc88646985"/>
      <w:bookmarkStart w:id="6957" w:name="_Toc97882934"/>
      <w:bookmarkStart w:id="6958" w:name="_Toc98531509"/>
      <w:bookmarkStart w:id="6959" w:name="_Toc105517581"/>
      <w:bookmarkStart w:id="6960" w:name="_Toc106108472"/>
      <w:bookmarkStart w:id="6961" w:name="_Toc113657057"/>
      <w:bookmarkStart w:id="6962" w:name="_Toc114052276"/>
      <w:bookmarkStart w:id="6963" w:name="_Toc170752389"/>
      <w:bookmarkEnd w:id="6948"/>
      <w:r w:rsidRPr="008711EA">
        <w:t>9.2.1.12</w:t>
      </w:r>
      <w:r w:rsidRPr="008711EA">
        <w:tab/>
        <w:t>Target BSS to Source BSS Transparent Container</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64" w:name="_CR9_2_1_13"/>
      <w:bookmarkStart w:id="6965" w:name="_Toc20953718"/>
      <w:bookmarkStart w:id="6966" w:name="_Toc29390895"/>
      <w:bookmarkStart w:id="6967" w:name="_Toc36551632"/>
      <w:bookmarkStart w:id="6968" w:name="_Toc45831854"/>
      <w:bookmarkStart w:id="6969" w:name="_Toc51762807"/>
      <w:bookmarkStart w:id="6970" w:name="_Toc64381859"/>
      <w:bookmarkStart w:id="6971" w:name="_Toc73964377"/>
      <w:bookmarkStart w:id="6972" w:name="_Toc88646986"/>
      <w:bookmarkStart w:id="6973" w:name="_Toc97882935"/>
      <w:bookmarkStart w:id="6974" w:name="_Toc98531510"/>
      <w:bookmarkStart w:id="6975" w:name="_Toc105517582"/>
      <w:bookmarkStart w:id="6976" w:name="_Toc106108473"/>
      <w:bookmarkStart w:id="6977" w:name="_Toc113657058"/>
      <w:bookmarkStart w:id="6978" w:name="_Toc114052277"/>
      <w:bookmarkStart w:id="6979" w:name="_Toc170752390"/>
      <w:bookmarkEnd w:id="6964"/>
      <w:r w:rsidRPr="008711EA">
        <w:t>9.2.1.13</w:t>
      </w:r>
      <w:r w:rsidRPr="008711EA">
        <w:tab/>
        <w:t>Handover Type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980" w:name="_CR9_2_1_14"/>
      <w:bookmarkStart w:id="6981" w:name="_Toc20953719"/>
      <w:bookmarkStart w:id="6982" w:name="_Toc29390896"/>
      <w:bookmarkStart w:id="6983" w:name="_Toc36551633"/>
      <w:bookmarkStart w:id="6984" w:name="_Toc45831855"/>
      <w:bookmarkStart w:id="6985" w:name="_Toc51762808"/>
      <w:bookmarkStart w:id="6986" w:name="_Toc64381860"/>
      <w:bookmarkStart w:id="6987" w:name="_Toc73964378"/>
      <w:bookmarkStart w:id="6988" w:name="_Toc88646987"/>
      <w:bookmarkStart w:id="6989" w:name="_Toc97882936"/>
      <w:bookmarkStart w:id="6990" w:name="_Toc98531511"/>
      <w:bookmarkStart w:id="6991" w:name="_Toc105517583"/>
      <w:bookmarkStart w:id="6992" w:name="_Toc106108474"/>
      <w:bookmarkStart w:id="6993" w:name="_Toc113657059"/>
      <w:bookmarkStart w:id="6994" w:name="_Toc114052278"/>
      <w:bookmarkStart w:id="6995" w:name="_Toc170752391"/>
      <w:bookmarkEnd w:id="6980"/>
      <w:r w:rsidRPr="008711EA">
        <w:t>9.2.1.14</w:t>
      </w:r>
      <w:r w:rsidRPr="008711EA">
        <w:tab/>
        <w:t>Extended RNC-ID</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996" w:name="_CR9_2_1_15"/>
      <w:bookmarkStart w:id="6997" w:name="_Toc20953720"/>
      <w:bookmarkStart w:id="6998" w:name="_Toc29390897"/>
      <w:bookmarkStart w:id="6999" w:name="_Toc36551634"/>
      <w:bookmarkStart w:id="7000" w:name="_Toc45831856"/>
      <w:bookmarkStart w:id="7001" w:name="_Toc51762809"/>
      <w:bookmarkStart w:id="7002" w:name="_Toc64381861"/>
      <w:bookmarkStart w:id="7003" w:name="_Toc73964379"/>
      <w:bookmarkStart w:id="7004" w:name="_Toc88646988"/>
      <w:bookmarkStart w:id="7005" w:name="_Toc97882937"/>
      <w:bookmarkStart w:id="7006" w:name="_Toc98531512"/>
      <w:bookmarkStart w:id="7007" w:name="_Toc105517584"/>
      <w:bookmarkStart w:id="7008" w:name="_Toc106108475"/>
      <w:bookmarkStart w:id="7009" w:name="_Toc113657060"/>
      <w:bookmarkStart w:id="7010" w:name="_Toc114052279"/>
      <w:bookmarkStart w:id="7011" w:name="_Toc170752392"/>
      <w:bookmarkEnd w:id="6996"/>
      <w:r w:rsidRPr="008711EA">
        <w:rPr>
          <w:rFonts w:eastAsia="Batang"/>
        </w:rPr>
        <w:t>9.2.1.15</w:t>
      </w:r>
      <w:r w:rsidRPr="008711EA">
        <w:rPr>
          <w:rFonts w:eastAsia="Batang"/>
        </w:rPr>
        <w:tab/>
        <w:t>E-RAB Level QoS Parameters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12" w:name="_CR9_2_1_16"/>
      <w:bookmarkStart w:id="7013" w:name="_Toc20953721"/>
      <w:bookmarkStart w:id="7014" w:name="_Toc29390898"/>
      <w:bookmarkStart w:id="7015" w:name="_Toc36551635"/>
      <w:bookmarkStart w:id="7016" w:name="_Toc45831857"/>
      <w:bookmarkStart w:id="7017" w:name="_Toc51762810"/>
      <w:bookmarkStart w:id="7018" w:name="_Toc64381862"/>
      <w:bookmarkStart w:id="7019" w:name="_Toc73964380"/>
      <w:bookmarkStart w:id="7020" w:name="_Toc88646989"/>
      <w:bookmarkStart w:id="7021" w:name="_Toc97882938"/>
      <w:bookmarkStart w:id="7022" w:name="_Toc98531513"/>
      <w:bookmarkStart w:id="7023" w:name="_Toc105517585"/>
      <w:bookmarkStart w:id="7024" w:name="_Toc106108476"/>
      <w:bookmarkStart w:id="7025" w:name="_Toc113657061"/>
      <w:bookmarkStart w:id="7026" w:name="_Toc114052280"/>
      <w:bookmarkStart w:id="7027" w:name="_Toc170752393"/>
      <w:bookmarkEnd w:id="7012"/>
      <w:r w:rsidRPr="008711EA">
        <w:rPr>
          <w:rFonts w:eastAsia="Batang"/>
        </w:rPr>
        <w:t>9.2.1.16</w:t>
      </w:r>
      <w:r w:rsidRPr="008711EA">
        <w:rPr>
          <w:rFonts w:eastAsia="Batang"/>
        </w:rPr>
        <w:tab/>
        <w:t>Paging DRX</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28" w:name="_CR9_2_1_17"/>
      <w:bookmarkStart w:id="7029" w:name="_Toc20953722"/>
      <w:bookmarkStart w:id="7030" w:name="_Toc29390899"/>
      <w:bookmarkStart w:id="7031" w:name="_Toc36551636"/>
      <w:bookmarkStart w:id="7032" w:name="_Toc45831858"/>
      <w:bookmarkStart w:id="7033" w:name="_Toc51762811"/>
      <w:bookmarkStart w:id="7034" w:name="_Toc64381863"/>
      <w:bookmarkStart w:id="7035" w:name="_Toc73964381"/>
      <w:bookmarkStart w:id="7036" w:name="_Toc88646990"/>
      <w:bookmarkStart w:id="7037" w:name="_Toc97882939"/>
      <w:bookmarkStart w:id="7038" w:name="_Toc98531514"/>
      <w:bookmarkStart w:id="7039" w:name="_Toc105517586"/>
      <w:bookmarkStart w:id="7040" w:name="_Toc106108477"/>
      <w:bookmarkStart w:id="7041" w:name="_Toc113657062"/>
      <w:bookmarkStart w:id="7042" w:name="_Toc114052281"/>
      <w:bookmarkStart w:id="7043" w:name="_Toc170752394"/>
      <w:bookmarkEnd w:id="7028"/>
      <w:r w:rsidRPr="008711EA">
        <w:t>9.2.1.17</w:t>
      </w:r>
      <w:r w:rsidRPr="008711EA">
        <w:tab/>
      </w:r>
      <w:r w:rsidRPr="008711EA">
        <w:rPr>
          <w:rFonts w:eastAsia="Batang"/>
        </w:rPr>
        <w:t>Paging 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44" w:name="_CR9_2_1_18"/>
      <w:bookmarkStart w:id="7045" w:name="_Toc20953723"/>
      <w:bookmarkStart w:id="7046" w:name="_Toc29390900"/>
      <w:bookmarkStart w:id="7047" w:name="_Toc36551637"/>
      <w:bookmarkStart w:id="7048" w:name="_Toc45831859"/>
      <w:bookmarkStart w:id="7049" w:name="_Toc51762812"/>
      <w:bookmarkStart w:id="7050" w:name="_Toc64381864"/>
      <w:bookmarkStart w:id="7051" w:name="_Toc73964382"/>
      <w:bookmarkStart w:id="7052" w:name="_Toc88646991"/>
      <w:bookmarkStart w:id="7053" w:name="_Toc97882940"/>
      <w:bookmarkStart w:id="7054" w:name="_Toc98531515"/>
      <w:bookmarkStart w:id="7055" w:name="_Toc105517587"/>
      <w:bookmarkStart w:id="7056" w:name="_Toc106108478"/>
      <w:bookmarkStart w:id="7057" w:name="_Toc113657063"/>
      <w:bookmarkStart w:id="7058" w:name="_Toc114052282"/>
      <w:bookmarkStart w:id="7059" w:name="_Toc170752395"/>
      <w:bookmarkEnd w:id="7044"/>
      <w:r w:rsidRPr="008711EA">
        <w:t>9.2.1.18</w:t>
      </w:r>
      <w:r w:rsidRPr="008711EA">
        <w:tab/>
        <w:t>GBR QoS Information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60" w:name="_CR9_2_1_19"/>
      <w:bookmarkStart w:id="7061" w:name="_Toc20953724"/>
      <w:bookmarkStart w:id="7062" w:name="_Toc29390901"/>
      <w:bookmarkStart w:id="7063" w:name="_Toc36551638"/>
      <w:bookmarkStart w:id="7064" w:name="_Toc45831860"/>
      <w:bookmarkStart w:id="7065" w:name="_Toc51762813"/>
      <w:bookmarkStart w:id="7066" w:name="_Toc64381865"/>
      <w:bookmarkStart w:id="7067" w:name="_Toc73964383"/>
      <w:bookmarkStart w:id="7068" w:name="_Toc88646992"/>
      <w:bookmarkStart w:id="7069" w:name="_Toc97882941"/>
      <w:bookmarkStart w:id="7070" w:name="_Toc98531516"/>
      <w:bookmarkStart w:id="7071" w:name="_Toc105517588"/>
      <w:bookmarkStart w:id="7072" w:name="_Toc106108479"/>
      <w:bookmarkStart w:id="7073" w:name="_Toc113657064"/>
      <w:bookmarkStart w:id="7074" w:name="_Toc114052283"/>
      <w:bookmarkStart w:id="7075" w:name="_Toc170752396"/>
      <w:bookmarkEnd w:id="7060"/>
      <w:r w:rsidRPr="008711EA">
        <w:t>9.2.1.19</w:t>
      </w:r>
      <w:r w:rsidRPr="008711EA">
        <w:tab/>
        <w:t>Bit Rate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76" w:name="_CR9_2_1_20"/>
      <w:bookmarkStart w:id="7077" w:name="_Toc20953725"/>
      <w:bookmarkStart w:id="7078" w:name="_Toc29390902"/>
      <w:bookmarkStart w:id="7079" w:name="_Toc36551639"/>
      <w:bookmarkStart w:id="7080" w:name="_Toc45831861"/>
      <w:bookmarkStart w:id="7081" w:name="_Toc51762814"/>
      <w:bookmarkStart w:id="7082" w:name="_Toc64381866"/>
      <w:bookmarkStart w:id="7083" w:name="_Toc73964384"/>
      <w:bookmarkStart w:id="7084" w:name="_Toc88646993"/>
      <w:bookmarkStart w:id="7085" w:name="_Toc97882942"/>
      <w:bookmarkStart w:id="7086" w:name="_Toc98531517"/>
      <w:bookmarkStart w:id="7087" w:name="_Toc105517589"/>
      <w:bookmarkStart w:id="7088" w:name="_Toc106108480"/>
      <w:bookmarkStart w:id="7089" w:name="_Toc113657065"/>
      <w:bookmarkStart w:id="7090" w:name="_Toc114052284"/>
      <w:bookmarkStart w:id="7091" w:name="_Toc170752397"/>
      <w:bookmarkEnd w:id="7076"/>
      <w:r w:rsidRPr="008711EA">
        <w:t>9.2.1.20</w:t>
      </w:r>
      <w:r w:rsidRPr="008711EA">
        <w:tab/>
        <w:t>UE Aggregate Maximum Bit Rate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092" w:name="_CR9_2_1_21"/>
      <w:bookmarkStart w:id="7093" w:name="_Toc20953726"/>
      <w:bookmarkStart w:id="7094" w:name="_Toc29390903"/>
      <w:bookmarkStart w:id="7095" w:name="_Toc36551640"/>
      <w:bookmarkStart w:id="7096" w:name="_Toc45831862"/>
      <w:bookmarkStart w:id="7097" w:name="_Toc51762815"/>
      <w:bookmarkStart w:id="7098" w:name="_Toc64381867"/>
      <w:bookmarkStart w:id="7099" w:name="_Toc73964385"/>
      <w:bookmarkStart w:id="7100" w:name="_Toc88646994"/>
      <w:bookmarkStart w:id="7101" w:name="_Toc97882943"/>
      <w:bookmarkStart w:id="7102" w:name="_Toc98531518"/>
      <w:bookmarkStart w:id="7103" w:name="_Toc105517590"/>
      <w:bookmarkStart w:id="7104" w:name="_Toc106108481"/>
      <w:bookmarkStart w:id="7105" w:name="_Toc113657066"/>
      <w:bookmarkStart w:id="7106" w:name="_Toc114052285"/>
      <w:bookmarkStart w:id="7107" w:name="_Toc170752398"/>
      <w:bookmarkEnd w:id="7092"/>
      <w:r w:rsidRPr="008711EA">
        <w:t>9.2.1.21</w:t>
      </w:r>
      <w:r w:rsidRPr="008711EA">
        <w:tab/>
        <w:t>Criticality Diagnostics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08" w:name="_CR9_2_1_22"/>
      <w:bookmarkStart w:id="7109" w:name="_Toc20953727"/>
      <w:bookmarkStart w:id="7110" w:name="_Toc29390904"/>
      <w:bookmarkStart w:id="7111" w:name="_Toc36551641"/>
      <w:bookmarkStart w:id="7112" w:name="_Toc45831863"/>
      <w:bookmarkStart w:id="7113" w:name="_Toc51762816"/>
      <w:bookmarkStart w:id="7114" w:name="_Toc64381868"/>
      <w:bookmarkStart w:id="7115" w:name="_Toc73964386"/>
      <w:bookmarkStart w:id="7116" w:name="_Toc88646995"/>
      <w:bookmarkStart w:id="7117" w:name="_Toc97882944"/>
      <w:bookmarkStart w:id="7118" w:name="_Toc98531519"/>
      <w:bookmarkStart w:id="7119" w:name="_Toc105517591"/>
      <w:bookmarkStart w:id="7120" w:name="_Toc106108482"/>
      <w:bookmarkStart w:id="7121" w:name="_Toc113657067"/>
      <w:bookmarkStart w:id="7122" w:name="_Toc114052286"/>
      <w:bookmarkStart w:id="7123" w:name="_Toc170752399"/>
      <w:bookmarkEnd w:id="7108"/>
      <w:r w:rsidRPr="008711EA">
        <w:rPr>
          <w:rFonts w:eastAsia="Batang"/>
        </w:rPr>
        <w:t>9.2.1.22</w:t>
      </w:r>
      <w:r w:rsidRPr="008711EA">
        <w:rPr>
          <w:rFonts w:eastAsia="Batang"/>
        </w:rPr>
        <w:tab/>
        <w:t>Handover Restriction List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24" w:name="_Hlk515268935"/>
            <w:r w:rsidRPr="008711EA">
              <w:t>5GCForbidden</w:t>
            </w:r>
            <w:bookmarkEnd w:id="7124"/>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25" w:name="_CR9_2_1_23"/>
      <w:bookmarkStart w:id="7126" w:name="_Toc20953728"/>
      <w:bookmarkStart w:id="7127" w:name="_Toc29390905"/>
      <w:bookmarkStart w:id="7128" w:name="_Toc36551642"/>
      <w:bookmarkStart w:id="7129" w:name="_Toc45831864"/>
      <w:bookmarkStart w:id="7130" w:name="_Toc51762817"/>
      <w:bookmarkStart w:id="7131" w:name="_Toc64381869"/>
      <w:bookmarkStart w:id="7132" w:name="_Toc73964387"/>
      <w:bookmarkStart w:id="7133" w:name="_Toc88646996"/>
      <w:bookmarkStart w:id="7134" w:name="_Toc97882945"/>
      <w:bookmarkStart w:id="7135" w:name="_Toc98531520"/>
      <w:bookmarkStart w:id="7136" w:name="_Toc105517592"/>
      <w:bookmarkStart w:id="7137" w:name="_Toc106108483"/>
      <w:bookmarkStart w:id="7138" w:name="_Toc113657068"/>
      <w:bookmarkStart w:id="7139" w:name="_Toc114052287"/>
      <w:bookmarkStart w:id="7140" w:name="_Toc170752400"/>
      <w:bookmarkEnd w:id="7125"/>
      <w:r w:rsidRPr="008711EA">
        <w:rPr>
          <w:rFonts w:eastAsia="Batang"/>
        </w:rPr>
        <w:t>9.2.1.23</w:t>
      </w:r>
      <w:r w:rsidRPr="008711EA">
        <w:rPr>
          <w:rFonts w:eastAsia="Batang"/>
        </w:rPr>
        <w:tab/>
        <w:t>CDMA2000-PDU</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41" w:name="_CR9_2_1_24"/>
      <w:bookmarkStart w:id="7142" w:name="_Toc20953729"/>
      <w:bookmarkStart w:id="7143" w:name="_Toc29390906"/>
      <w:bookmarkStart w:id="7144" w:name="_Toc36551643"/>
      <w:bookmarkStart w:id="7145" w:name="_Toc45831865"/>
      <w:bookmarkStart w:id="7146" w:name="_Toc51762818"/>
      <w:bookmarkStart w:id="7147" w:name="_Toc64381870"/>
      <w:bookmarkStart w:id="7148" w:name="_Toc73964388"/>
      <w:bookmarkStart w:id="7149" w:name="_Toc88646997"/>
      <w:bookmarkStart w:id="7150" w:name="_Toc97882946"/>
      <w:bookmarkStart w:id="7151" w:name="_Toc98531521"/>
      <w:bookmarkStart w:id="7152" w:name="_Toc105517593"/>
      <w:bookmarkStart w:id="7153" w:name="_Toc106108484"/>
      <w:bookmarkStart w:id="7154" w:name="_Toc113657069"/>
      <w:bookmarkStart w:id="7155" w:name="_Toc114052288"/>
      <w:bookmarkStart w:id="7156" w:name="_Toc170752401"/>
      <w:bookmarkEnd w:id="7141"/>
      <w:r w:rsidRPr="008711EA">
        <w:rPr>
          <w:rFonts w:eastAsia="Batang"/>
        </w:rPr>
        <w:t>9.2.1.24</w:t>
      </w:r>
      <w:r w:rsidRPr="008711EA">
        <w:rPr>
          <w:rFonts w:eastAsia="Batang"/>
        </w:rPr>
        <w:tab/>
        <w:t>CDMA2000 RAT Type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57" w:name="_CR9_2_1_25"/>
      <w:bookmarkStart w:id="7158" w:name="_Toc20953730"/>
      <w:bookmarkStart w:id="7159" w:name="_Toc29390907"/>
      <w:bookmarkStart w:id="7160" w:name="_Toc36551644"/>
      <w:bookmarkStart w:id="7161" w:name="_Toc45831866"/>
      <w:bookmarkStart w:id="7162" w:name="_Toc51762819"/>
      <w:bookmarkStart w:id="7163" w:name="_Toc64381871"/>
      <w:bookmarkStart w:id="7164" w:name="_Toc73964389"/>
      <w:bookmarkStart w:id="7165" w:name="_Toc88646998"/>
      <w:bookmarkStart w:id="7166" w:name="_Toc97882947"/>
      <w:bookmarkStart w:id="7167" w:name="_Toc98531522"/>
      <w:bookmarkStart w:id="7168" w:name="_Toc105517594"/>
      <w:bookmarkStart w:id="7169" w:name="_Toc106108485"/>
      <w:bookmarkStart w:id="7170" w:name="_Toc113657070"/>
      <w:bookmarkStart w:id="7171" w:name="_Toc114052289"/>
      <w:bookmarkStart w:id="7172" w:name="_Toc170752402"/>
      <w:bookmarkEnd w:id="7157"/>
      <w:r w:rsidRPr="008711EA">
        <w:rPr>
          <w:rFonts w:eastAsia="Batang"/>
        </w:rPr>
        <w:t>9.2.1.25</w:t>
      </w:r>
      <w:r w:rsidRPr="008711EA">
        <w:rPr>
          <w:rFonts w:eastAsia="Batang"/>
        </w:rPr>
        <w:tab/>
        <w:t>CDMA2000 Sector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73" w:name="_CR9_2_1_26"/>
      <w:bookmarkStart w:id="7174" w:name="_Toc20953731"/>
      <w:bookmarkStart w:id="7175" w:name="_Toc29390908"/>
      <w:bookmarkStart w:id="7176" w:name="_Toc36551645"/>
      <w:bookmarkStart w:id="7177" w:name="_Toc45831867"/>
      <w:bookmarkStart w:id="7178" w:name="_Toc51762820"/>
      <w:bookmarkStart w:id="7179" w:name="_Toc64381872"/>
      <w:bookmarkStart w:id="7180" w:name="_Toc73964390"/>
      <w:bookmarkStart w:id="7181" w:name="_Toc88646999"/>
      <w:bookmarkStart w:id="7182" w:name="_Toc97882948"/>
      <w:bookmarkStart w:id="7183" w:name="_Toc98531523"/>
      <w:bookmarkStart w:id="7184" w:name="_Toc105517595"/>
      <w:bookmarkStart w:id="7185" w:name="_Toc106108486"/>
      <w:bookmarkStart w:id="7186" w:name="_Toc113657071"/>
      <w:bookmarkStart w:id="7187" w:name="_Toc114052290"/>
      <w:bookmarkStart w:id="7188" w:name="_Toc170752403"/>
      <w:bookmarkEnd w:id="7173"/>
      <w:r w:rsidRPr="008711EA">
        <w:t>9.2.1.26</w:t>
      </w:r>
      <w:r w:rsidRPr="008711EA">
        <w:tab/>
        <w:t>Security Context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189" w:name="_CR9_2_1_27"/>
      <w:bookmarkStart w:id="7190" w:name="_Toc20953732"/>
      <w:bookmarkStart w:id="7191" w:name="_Toc29390909"/>
      <w:bookmarkStart w:id="7192" w:name="_Toc36551646"/>
      <w:bookmarkStart w:id="7193" w:name="_Toc45831868"/>
      <w:bookmarkStart w:id="7194" w:name="_Toc51762821"/>
      <w:bookmarkStart w:id="7195" w:name="_Toc64381873"/>
      <w:bookmarkStart w:id="7196" w:name="_Toc73964391"/>
      <w:bookmarkStart w:id="7197" w:name="_Toc88647000"/>
      <w:bookmarkStart w:id="7198" w:name="_Toc97882949"/>
      <w:bookmarkStart w:id="7199" w:name="_Toc98531524"/>
      <w:bookmarkStart w:id="7200" w:name="_Toc105517596"/>
      <w:bookmarkStart w:id="7201" w:name="_Toc106108487"/>
      <w:bookmarkStart w:id="7202" w:name="_Toc113657072"/>
      <w:bookmarkStart w:id="7203" w:name="_Toc114052291"/>
      <w:bookmarkStart w:id="7204" w:name="_Toc170752404"/>
      <w:bookmarkEnd w:id="7189"/>
      <w:r w:rsidRPr="008711EA">
        <w:t>9.2.1.27</w:t>
      </w:r>
      <w:r w:rsidRPr="008711EA">
        <w:tab/>
        <w:t>UE Radio Capability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05" w:name="_CR9_2_1_28"/>
      <w:bookmarkStart w:id="7206" w:name="_Toc20953733"/>
      <w:bookmarkStart w:id="7207" w:name="_Toc29390910"/>
      <w:bookmarkStart w:id="7208" w:name="_Toc36551647"/>
      <w:bookmarkStart w:id="7209" w:name="_Toc45831869"/>
      <w:bookmarkStart w:id="7210" w:name="_Toc51762822"/>
      <w:bookmarkStart w:id="7211" w:name="_Toc64381874"/>
      <w:bookmarkStart w:id="7212" w:name="_Toc73964392"/>
      <w:bookmarkStart w:id="7213" w:name="_Toc88647001"/>
      <w:bookmarkStart w:id="7214" w:name="_Toc97882950"/>
      <w:bookmarkStart w:id="7215" w:name="_Toc98531525"/>
      <w:bookmarkStart w:id="7216" w:name="_Toc105517597"/>
      <w:bookmarkStart w:id="7217" w:name="_Toc106108488"/>
      <w:bookmarkStart w:id="7218" w:name="_Toc113657073"/>
      <w:bookmarkStart w:id="7219" w:name="_Toc114052292"/>
      <w:bookmarkStart w:id="7220" w:name="_Toc170752405"/>
      <w:bookmarkEnd w:id="7205"/>
      <w:r w:rsidRPr="008711EA">
        <w:rPr>
          <w:rFonts w:eastAsia="Batang"/>
        </w:rPr>
        <w:t>9.2.1.28</w:t>
      </w:r>
      <w:r w:rsidRPr="008711EA">
        <w:rPr>
          <w:rFonts w:eastAsia="Batang"/>
        </w:rPr>
        <w:tab/>
        <w:t>CDMA2000 HO Status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21" w:name="_CR9_2_1_29"/>
      <w:bookmarkStart w:id="7222" w:name="_Toc20953734"/>
      <w:bookmarkStart w:id="7223" w:name="_Toc29390911"/>
      <w:bookmarkStart w:id="7224" w:name="_Toc36551648"/>
      <w:bookmarkStart w:id="7225" w:name="_Toc45831870"/>
      <w:bookmarkStart w:id="7226" w:name="_Toc51762823"/>
      <w:bookmarkStart w:id="7227" w:name="_Toc64381875"/>
      <w:bookmarkStart w:id="7228" w:name="_Toc73964393"/>
      <w:bookmarkStart w:id="7229" w:name="_Toc88647002"/>
      <w:bookmarkStart w:id="7230" w:name="_Toc97882951"/>
      <w:bookmarkStart w:id="7231" w:name="_Toc98531526"/>
      <w:bookmarkStart w:id="7232" w:name="_Toc105517598"/>
      <w:bookmarkStart w:id="7233" w:name="_Toc106108489"/>
      <w:bookmarkStart w:id="7234" w:name="_Toc113657074"/>
      <w:bookmarkStart w:id="7235" w:name="_Toc114052293"/>
      <w:bookmarkStart w:id="7236" w:name="_Toc170752406"/>
      <w:bookmarkEnd w:id="7221"/>
      <w:r w:rsidRPr="008711EA">
        <w:rPr>
          <w:rFonts w:eastAsia="Batang"/>
        </w:rPr>
        <w:t>9.2.1.29</w:t>
      </w:r>
      <w:r w:rsidRPr="008711EA">
        <w:rPr>
          <w:rFonts w:eastAsia="Batang"/>
        </w:rPr>
        <w:tab/>
        <w:t>CDMA2000 HO Required Indication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37" w:name="_CR9_2_1_30"/>
      <w:bookmarkStart w:id="7238" w:name="_Toc20953735"/>
      <w:bookmarkStart w:id="7239" w:name="_Toc29390912"/>
      <w:bookmarkStart w:id="7240" w:name="_Toc36551649"/>
      <w:bookmarkStart w:id="7241" w:name="_Toc45831871"/>
      <w:bookmarkStart w:id="7242" w:name="_Toc51762824"/>
      <w:bookmarkStart w:id="7243" w:name="_Toc64381876"/>
      <w:bookmarkStart w:id="7244" w:name="_Toc73964394"/>
      <w:bookmarkStart w:id="7245" w:name="_Toc88647003"/>
      <w:bookmarkStart w:id="7246" w:name="_Toc97882952"/>
      <w:bookmarkStart w:id="7247" w:name="_Toc98531527"/>
      <w:bookmarkStart w:id="7248" w:name="_Toc105517599"/>
      <w:bookmarkStart w:id="7249" w:name="_Toc106108490"/>
      <w:bookmarkStart w:id="7250" w:name="_Toc113657075"/>
      <w:bookmarkStart w:id="7251" w:name="_Toc114052294"/>
      <w:bookmarkStart w:id="7252" w:name="_Toc170752407"/>
      <w:bookmarkEnd w:id="7237"/>
      <w:r w:rsidRPr="008711EA">
        <w:rPr>
          <w:rFonts w:eastAsia="Batang"/>
        </w:rPr>
        <w:t>9.2.1.30</w:t>
      </w:r>
      <w:r w:rsidRPr="008711EA">
        <w:rPr>
          <w:rFonts w:eastAsia="Batang"/>
        </w:rPr>
        <w:tab/>
        <w:t>1xRTT MEID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53" w:name="_CR9_2_1_31"/>
      <w:bookmarkStart w:id="7254" w:name="_Toc20953736"/>
      <w:bookmarkStart w:id="7255" w:name="_Toc29390913"/>
      <w:bookmarkStart w:id="7256" w:name="_Toc36551650"/>
      <w:bookmarkStart w:id="7257" w:name="_Toc45831872"/>
      <w:bookmarkStart w:id="7258" w:name="_Toc51762825"/>
      <w:bookmarkStart w:id="7259" w:name="_Toc64381877"/>
      <w:bookmarkStart w:id="7260" w:name="_Toc73964395"/>
      <w:bookmarkStart w:id="7261" w:name="_Toc88647004"/>
      <w:bookmarkStart w:id="7262" w:name="_Toc97882953"/>
      <w:bookmarkStart w:id="7263" w:name="_Toc98531528"/>
      <w:bookmarkStart w:id="7264" w:name="_Toc105517600"/>
      <w:bookmarkStart w:id="7265" w:name="_Toc106108491"/>
      <w:bookmarkStart w:id="7266" w:name="_Toc113657076"/>
      <w:bookmarkStart w:id="7267" w:name="_Toc114052295"/>
      <w:bookmarkStart w:id="7268" w:name="_Toc170752408"/>
      <w:bookmarkEnd w:id="7253"/>
      <w:r w:rsidRPr="008711EA">
        <w:t>9.2.1.31</w:t>
      </w:r>
      <w:r w:rsidRPr="008711EA">
        <w:tab/>
        <w:t>eNB Status Transfer Transparent Container</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69" w:name="_CR9_2_1_32"/>
      <w:bookmarkStart w:id="7270" w:name="_Toc20953737"/>
      <w:bookmarkStart w:id="7271" w:name="_Toc29390914"/>
      <w:bookmarkStart w:id="7272" w:name="_Toc36551651"/>
      <w:bookmarkStart w:id="7273" w:name="_Toc45831873"/>
      <w:bookmarkStart w:id="7274" w:name="_Toc51762826"/>
      <w:bookmarkStart w:id="7275" w:name="_Toc64381878"/>
      <w:bookmarkStart w:id="7276" w:name="_Toc73964396"/>
      <w:bookmarkStart w:id="7277" w:name="_Toc88647005"/>
      <w:bookmarkStart w:id="7278" w:name="_Toc97882954"/>
      <w:bookmarkStart w:id="7279" w:name="_Toc98531529"/>
      <w:bookmarkStart w:id="7280" w:name="_Toc105517601"/>
      <w:bookmarkStart w:id="7281" w:name="_Toc106108492"/>
      <w:bookmarkStart w:id="7282" w:name="_Toc113657077"/>
      <w:bookmarkStart w:id="7283" w:name="_Toc114052296"/>
      <w:bookmarkStart w:id="7284" w:name="_Toc170752409"/>
      <w:bookmarkEnd w:id="7269"/>
      <w:r w:rsidRPr="008711EA">
        <w:t>9.2.1.32</w:t>
      </w:r>
      <w:r w:rsidRPr="008711EA">
        <w:tab/>
        <w:t>COUNT Value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285" w:name="_CR9_2_1_33"/>
      <w:bookmarkStart w:id="7286" w:name="_Toc20953738"/>
      <w:bookmarkStart w:id="7287" w:name="_Toc29390915"/>
      <w:bookmarkStart w:id="7288" w:name="_Toc36551652"/>
      <w:bookmarkStart w:id="7289" w:name="_Toc45831874"/>
      <w:bookmarkStart w:id="7290" w:name="_Toc51762827"/>
      <w:bookmarkStart w:id="7291" w:name="_Toc64381879"/>
      <w:bookmarkStart w:id="7292" w:name="_Toc73964397"/>
      <w:bookmarkStart w:id="7293" w:name="_Toc88647006"/>
      <w:bookmarkStart w:id="7294" w:name="_Toc97882955"/>
      <w:bookmarkStart w:id="7295" w:name="_Toc98531530"/>
      <w:bookmarkStart w:id="7296" w:name="_Toc105517602"/>
      <w:bookmarkStart w:id="7297" w:name="_Toc106108493"/>
      <w:bookmarkStart w:id="7298" w:name="_Toc113657078"/>
      <w:bookmarkStart w:id="7299" w:name="_Toc114052297"/>
      <w:bookmarkStart w:id="7300" w:name="_Toc170752410"/>
      <w:bookmarkEnd w:id="7285"/>
      <w:r w:rsidRPr="008711EA">
        <w:rPr>
          <w:rFonts w:eastAsia="Batang"/>
        </w:rPr>
        <w:t>9.2.1.33</w:t>
      </w:r>
      <w:r w:rsidRPr="008711EA">
        <w:rPr>
          <w:rFonts w:eastAsia="Batang"/>
        </w:rPr>
        <w:tab/>
        <w:t>CDMA2000 1xRTT RAND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01" w:name="_CR9_2_1_34"/>
      <w:bookmarkStart w:id="7302" w:name="_Toc20953739"/>
      <w:bookmarkStart w:id="7303" w:name="_Toc29390916"/>
      <w:bookmarkStart w:id="7304" w:name="_Toc36551653"/>
      <w:bookmarkStart w:id="7305" w:name="_Toc45831875"/>
      <w:bookmarkStart w:id="7306" w:name="_Toc51762828"/>
      <w:bookmarkStart w:id="7307" w:name="_Toc64381880"/>
      <w:bookmarkStart w:id="7308" w:name="_Toc73964398"/>
      <w:bookmarkStart w:id="7309" w:name="_Toc88647007"/>
      <w:bookmarkStart w:id="7310" w:name="_Toc97882956"/>
      <w:bookmarkStart w:id="7311" w:name="_Toc98531531"/>
      <w:bookmarkStart w:id="7312" w:name="_Toc105517603"/>
      <w:bookmarkStart w:id="7313" w:name="_Toc106108494"/>
      <w:bookmarkStart w:id="7314" w:name="_Toc113657079"/>
      <w:bookmarkStart w:id="7315" w:name="_Toc114052298"/>
      <w:bookmarkStart w:id="7316" w:name="_Toc170752411"/>
      <w:bookmarkEnd w:id="7301"/>
      <w:r w:rsidRPr="008711EA">
        <w:t>9.2.1.34</w:t>
      </w:r>
      <w:r w:rsidRPr="008711EA">
        <w:tab/>
        <w:t>Request Type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17" w:name="_CR9_2_1_35"/>
      <w:bookmarkStart w:id="7318" w:name="_Toc20953740"/>
      <w:bookmarkStart w:id="7319" w:name="_Toc29390917"/>
      <w:bookmarkStart w:id="7320" w:name="_Toc36551654"/>
      <w:bookmarkStart w:id="7321" w:name="_Toc45831876"/>
      <w:bookmarkStart w:id="7322" w:name="_Toc51762829"/>
      <w:bookmarkStart w:id="7323" w:name="_Toc64381881"/>
      <w:bookmarkStart w:id="7324" w:name="_Toc73964399"/>
      <w:bookmarkStart w:id="7325" w:name="_Toc88647008"/>
      <w:bookmarkStart w:id="7326" w:name="_Toc97882957"/>
      <w:bookmarkStart w:id="7327" w:name="_Toc98531532"/>
      <w:bookmarkStart w:id="7328" w:name="_Toc105517604"/>
      <w:bookmarkStart w:id="7329" w:name="_Toc106108495"/>
      <w:bookmarkStart w:id="7330" w:name="_Toc113657080"/>
      <w:bookmarkStart w:id="7331" w:name="_Toc114052299"/>
      <w:bookmarkStart w:id="7332" w:name="_Toc170752412"/>
      <w:bookmarkEnd w:id="7317"/>
      <w:r w:rsidRPr="008711EA">
        <w:rPr>
          <w:rFonts w:eastAsia="Batang"/>
        </w:rPr>
        <w:t>9.2.1.35</w:t>
      </w:r>
      <w:r w:rsidRPr="008711EA">
        <w:rPr>
          <w:rFonts w:eastAsia="Batang"/>
        </w:rPr>
        <w:tab/>
        <w:t>CDMA2000 1xRTT SRVCC Info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33" w:name="_CR9_2_1_36"/>
      <w:bookmarkStart w:id="7334" w:name="_Toc20953741"/>
      <w:bookmarkStart w:id="7335" w:name="_Toc29390918"/>
      <w:bookmarkStart w:id="7336" w:name="_Toc36551655"/>
      <w:bookmarkStart w:id="7337" w:name="_Toc45831877"/>
      <w:bookmarkStart w:id="7338" w:name="_Toc51762830"/>
      <w:bookmarkStart w:id="7339" w:name="_Toc64381882"/>
      <w:bookmarkStart w:id="7340" w:name="_Toc73964400"/>
      <w:bookmarkStart w:id="7341" w:name="_Toc88647009"/>
      <w:bookmarkStart w:id="7342" w:name="_Toc97882958"/>
      <w:bookmarkStart w:id="7343" w:name="_Toc98531533"/>
      <w:bookmarkStart w:id="7344" w:name="_Toc105517605"/>
      <w:bookmarkStart w:id="7345" w:name="_Toc106108496"/>
      <w:bookmarkStart w:id="7346" w:name="_Toc113657081"/>
      <w:bookmarkStart w:id="7347" w:name="_Toc114052300"/>
      <w:bookmarkStart w:id="7348" w:name="_Toc170752413"/>
      <w:bookmarkEnd w:id="7333"/>
      <w:r w:rsidRPr="008711EA">
        <w:t>9.2.1.36</w:t>
      </w:r>
      <w:r w:rsidRPr="008711EA">
        <w:tab/>
        <w:t>E-RAB List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49" w:name="_CR9_2_1_37"/>
      <w:bookmarkStart w:id="7350" w:name="_Toc20953742"/>
      <w:bookmarkStart w:id="7351" w:name="_Toc29390919"/>
      <w:bookmarkStart w:id="7352" w:name="_Toc36551656"/>
      <w:bookmarkStart w:id="7353" w:name="_Toc45831878"/>
      <w:bookmarkStart w:id="7354" w:name="_Toc51762831"/>
      <w:bookmarkStart w:id="7355" w:name="_Toc64381883"/>
      <w:bookmarkStart w:id="7356" w:name="_Toc73964401"/>
      <w:bookmarkStart w:id="7357" w:name="_Toc88647010"/>
      <w:bookmarkStart w:id="7358" w:name="_Toc97882959"/>
      <w:bookmarkStart w:id="7359" w:name="_Toc98531534"/>
      <w:bookmarkStart w:id="7360" w:name="_Toc105517606"/>
      <w:bookmarkStart w:id="7361" w:name="_Toc106108497"/>
      <w:bookmarkStart w:id="7362" w:name="_Toc113657082"/>
      <w:bookmarkStart w:id="7363" w:name="_Toc114052301"/>
      <w:bookmarkStart w:id="7364" w:name="_Toc170752414"/>
      <w:bookmarkEnd w:id="7349"/>
      <w:r w:rsidRPr="008711EA">
        <w:t>9.2.1.37</w:t>
      </w:r>
      <w:r w:rsidRPr="008711EA">
        <w:tab/>
        <w:t>Global eNB 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65" w:name="_CR9_2_1_37a"/>
      <w:bookmarkStart w:id="7366" w:name="_Toc20953743"/>
      <w:bookmarkStart w:id="7367" w:name="_Toc29390920"/>
      <w:bookmarkStart w:id="7368" w:name="_Toc36551657"/>
      <w:bookmarkStart w:id="7369" w:name="_Toc45831879"/>
      <w:bookmarkStart w:id="7370" w:name="_Toc51762832"/>
      <w:bookmarkStart w:id="7371" w:name="_Toc64381884"/>
      <w:bookmarkStart w:id="7372" w:name="_Toc73964402"/>
      <w:bookmarkStart w:id="7373" w:name="_Toc88647011"/>
      <w:bookmarkStart w:id="7374" w:name="_Toc97882960"/>
      <w:bookmarkStart w:id="7375" w:name="_Toc98531535"/>
      <w:bookmarkStart w:id="7376" w:name="_Toc105517607"/>
      <w:bookmarkStart w:id="7377" w:name="_Toc106108498"/>
      <w:bookmarkStart w:id="7378" w:name="_Toc113657083"/>
      <w:bookmarkStart w:id="7379" w:name="_Toc114052302"/>
      <w:bookmarkStart w:id="7380" w:name="_Toc170752415"/>
      <w:bookmarkEnd w:id="7365"/>
      <w:r w:rsidRPr="008711EA">
        <w:t>9.2.1.37a</w:t>
      </w:r>
      <w:r w:rsidRPr="008711EA">
        <w:tab/>
        <w:t>Global en-gNB ID</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381" w:name="_CR9_2_1_38"/>
      <w:bookmarkStart w:id="7382" w:name="_Toc20953744"/>
      <w:bookmarkStart w:id="7383" w:name="_Toc29390921"/>
      <w:bookmarkStart w:id="7384" w:name="_Toc36551658"/>
      <w:bookmarkStart w:id="7385" w:name="_Toc45831880"/>
      <w:bookmarkStart w:id="7386" w:name="_Toc51762833"/>
      <w:bookmarkStart w:id="7387" w:name="_Toc64381885"/>
      <w:bookmarkStart w:id="7388" w:name="_Toc73964403"/>
      <w:bookmarkStart w:id="7389" w:name="_Toc88647012"/>
      <w:bookmarkStart w:id="7390" w:name="_Toc97882961"/>
      <w:bookmarkStart w:id="7391" w:name="_Toc98531536"/>
      <w:bookmarkStart w:id="7392" w:name="_Toc105517608"/>
      <w:bookmarkStart w:id="7393" w:name="_Toc106108499"/>
      <w:bookmarkStart w:id="7394" w:name="_Toc113657084"/>
      <w:bookmarkStart w:id="7395" w:name="_Toc114052303"/>
      <w:bookmarkStart w:id="7396" w:name="_Toc170752416"/>
      <w:bookmarkEnd w:id="7381"/>
      <w:r w:rsidRPr="008711EA">
        <w:t>9.2.1.38</w:t>
      </w:r>
      <w:r w:rsidRPr="008711EA">
        <w:tab/>
        <w:t>E-UTRAN CGI</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397" w:name="_CR9_2_1_39"/>
      <w:bookmarkStart w:id="7398" w:name="_Toc20953745"/>
      <w:bookmarkStart w:id="7399" w:name="_Toc29390922"/>
      <w:bookmarkStart w:id="7400" w:name="_Toc36551659"/>
      <w:bookmarkStart w:id="7401" w:name="_Toc45831881"/>
      <w:bookmarkStart w:id="7402" w:name="_Toc51762834"/>
      <w:bookmarkStart w:id="7403" w:name="_Toc64381886"/>
      <w:bookmarkStart w:id="7404" w:name="_Toc73964404"/>
      <w:bookmarkStart w:id="7405" w:name="_Toc88647013"/>
      <w:bookmarkStart w:id="7406" w:name="_Toc97882962"/>
      <w:bookmarkStart w:id="7407" w:name="_Toc98531537"/>
      <w:bookmarkStart w:id="7408" w:name="_Toc105517609"/>
      <w:bookmarkStart w:id="7409" w:name="_Toc106108500"/>
      <w:bookmarkStart w:id="7410" w:name="_Toc113657085"/>
      <w:bookmarkStart w:id="7411" w:name="_Toc114052304"/>
      <w:bookmarkStart w:id="7412" w:name="_Toc170752417"/>
      <w:bookmarkEnd w:id="7397"/>
      <w:r w:rsidRPr="008711EA">
        <w:rPr>
          <w:rFonts w:eastAsia="Batang"/>
        </w:rPr>
        <w:t>9.2.1.39</w:t>
      </w:r>
      <w:r w:rsidRPr="008711EA">
        <w:rPr>
          <w:rFonts w:eastAsia="Batang"/>
        </w:rPr>
        <w:tab/>
        <w:t>Subscriber Profile ID</w:t>
      </w:r>
      <w:r w:rsidRPr="008711EA">
        <w:t xml:space="preserve"> for RAT/Frequency priority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13" w:name="_CR9_2_1_39a"/>
      <w:bookmarkStart w:id="7414" w:name="_Toc29390923"/>
      <w:bookmarkStart w:id="7415" w:name="_Toc36551660"/>
      <w:bookmarkStart w:id="7416" w:name="_Toc45831882"/>
      <w:bookmarkStart w:id="7417" w:name="_Toc51762835"/>
      <w:bookmarkStart w:id="7418" w:name="_Toc64381887"/>
      <w:bookmarkStart w:id="7419" w:name="_Toc73964405"/>
      <w:bookmarkStart w:id="7420" w:name="_Toc88647014"/>
      <w:bookmarkStart w:id="7421" w:name="_Toc97882963"/>
      <w:bookmarkStart w:id="7422" w:name="_Toc98531538"/>
      <w:bookmarkStart w:id="7423" w:name="_Toc105517610"/>
      <w:bookmarkStart w:id="7424" w:name="_Toc106108501"/>
      <w:bookmarkStart w:id="7425" w:name="_Toc113657086"/>
      <w:bookmarkStart w:id="7426" w:name="_Toc114052305"/>
      <w:bookmarkStart w:id="7427" w:name="_Toc170752418"/>
      <w:bookmarkEnd w:id="7413"/>
      <w:r w:rsidRPr="008711EA">
        <w:rPr>
          <w:rFonts w:eastAsia="Batang"/>
        </w:rPr>
        <w:t>9.2.1.39a</w:t>
      </w:r>
      <w:r w:rsidRPr="008711EA">
        <w:rPr>
          <w:rFonts w:eastAsia="Batang"/>
        </w:rPr>
        <w:tab/>
        <w:t>Additional RRM Policy Index</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28" w:name="_CR9_2_1_40"/>
      <w:bookmarkStart w:id="7429" w:name="_Toc20953746"/>
      <w:bookmarkStart w:id="7430" w:name="_Toc29390924"/>
      <w:bookmarkStart w:id="7431" w:name="_Toc36551661"/>
      <w:bookmarkStart w:id="7432" w:name="_Toc45831883"/>
      <w:bookmarkStart w:id="7433" w:name="_Toc51762836"/>
      <w:bookmarkStart w:id="7434" w:name="_Toc64381888"/>
      <w:bookmarkStart w:id="7435" w:name="_Toc73964406"/>
      <w:bookmarkStart w:id="7436" w:name="_Toc88647015"/>
      <w:bookmarkStart w:id="7437" w:name="_Toc97882964"/>
      <w:bookmarkStart w:id="7438" w:name="_Toc98531539"/>
      <w:bookmarkStart w:id="7439" w:name="_Toc105517611"/>
      <w:bookmarkStart w:id="7440" w:name="_Toc106108502"/>
      <w:bookmarkStart w:id="7441" w:name="_Toc113657087"/>
      <w:bookmarkStart w:id="7442" w:name="_Toc114052306"/>
      <w:bookmarkStart w:id="7443" w:name="_Toc170752419"/>
      <w:bookmarkEnd w:id="7428"/>
      <w:r w:rsidRPr="008711EA">
        <w:t>9.2.1.40</w:t>
      </w:r>
      <w:r w:rsidRPr="008711EA">
        <w:tab/>
        <w:t>UE Security Capabilities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44" w:name="_Hlk93569935"/>
      <w:r w:rsidR="00DE6819">
        <w:t>and the eNBs store and send the complete bitmaps without modification or truncation as specified in TS 36.300 [14]</w:t>
      </w:r>
      <w:bookmarkEnd w:id="7444"/>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45" w:name="_CR9_2_1_41"/>
      <w:bookmarkStart w:id="7446" w:name="_Toc20953747"/>
      <w:bookmarkStart w:id="7447" w:name="_Toc29390925"/>
      <w:bookmarkStart w:id="7448" w:name="_Toc36551662"/>
      <w:bookmarkStart w:id="7449" w:name="_Toc45831884"/>
      <w:bookmarkStart w:id="7450" w:name="_Toc51762837"/>
      <w:bookmarkStart w:id="7451" w:name="_Toc64381889"/>
      <w:bookmarkStart w:id="7452" w:name="_Toc73964407"/>
      <w:bookmarkStart w:id="7453" w:name="_Toc88647016"/>
      <w:bookmarkStart w:id="7454" w:name="_Toc97882965"/>
      <w:bookmarkStart w:id="7455" w:name="_Toc98531540"/>
      <w:bookmarkStart w:id="7456" w:name="_Toc105517612"/>
      <w:bookmarkStart w:id="7457" w:name="_Toc106108503"/>
      <w:bookmarkStart w:id="7458" w:name="_Toc113657088"/>
      <w:bookmarkStart w:id="7459" w:name="_Toc114052307"/>
      <w:bookmarkStart w:id="7460" w:name="_Toc170752420"/>
      <w:bookmarkEnd w:id="7445"/>
      <w:r w:rsidRPr="008711EA">
        <w:t>9.2.1.41</w:t>
      </w:r>
      <w:r w:rsidRPr="008711EA">
        <w:tab/>
        <w:t>Security Key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61" w:name="_CR9_2_1_42"/>
      <w:bookmarkStart w:id="7462" w:name="_Toc20953748"/>
      <w:bookmarkStart w:id="7463" w:name="_Toc29390926"/>
      <w:bookmarkStart w:id="7464" w:name="_Toc36551663"/>
      <w:bookmarkStart w:id="7465" w:name="_Toc45831885"/>
      <w:bookmarkStart w:id="7466" w:name="_Toc51762838"/>
      <w:bookmarkStart w:id="7467" w:name="_Toc64381890"/>
      <w:bookmarkStart w:id="7468" w:name="_Toc73964408"/>
      <w:bookmarkStart w:id="7469" w:name="_Toc88647017"/>
      <w:bookmarkStart w:id="7470" w:name="_Toc97882966"/>
      <w:bookmarkStart w:id="7471" w:name="_Toc98531541"/>
      <w:bookmarkStart w:id="7472" w:name="_Toc105517613"/>
      <w:bookmarkStart w:id="7473" w:name="_Toc106108504"/>
      <w:bookmarkStart w:id="7474" w:name="_Toc113657089"/>
      <w:bookmarkStart w:id="7475" w:name="_Toc114052308"/>
      <w:bookmarkStart w:id="7476" w:name="_Toc170752421"/>
      <w:bookmarkEnd w:id="7461"/>
      <w:r w:rsidRPr="008711EA">
        <w:t>9.2.1.42</w:t>
      </w:r>
      <w:r w:rsidRPr="008711EA">
        <w:tab/>
        <w:t>UE History Information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477" w:name="_CR9_2_1_43"/>
      <w:bookmarkStart w:id="7478" w:name="_Toc20953749"/>
      <w:bookmarkStart w:id="7479" w:name="_Toc29390927"/>
      <w:bookmarkStart w:id="7480" w:name="_Toc36551664"/>
      <w:bookmarkStart w:id="7481" w:name="_Toc45831886"/>
      <w:bookmarkStart w:id="7482" w:name="_Toc51762839"/>
      <w:bookmarkStart w:id="7483" w:name="_Toc64381891"/>
      <w:bookmarkStart w:id="7484" w:name="_Toc73964409"/>
      <w:bookmarkStart w:id="7485" w:name="_Toc88647018"/>
      <w:bookmarkStart w:id="7486" w:name="_Toc97882967"/>
      <w:bookmarkStart w:id="7487" w:name="_Toc98531542"/>
      <w:bookmarkStart w:id="7488" w:name="_Toc105517614"/>
      <w:bookmarkStart w:id="7489" w:name="_Toc106108505"/>
      <w:bookmarkStart w:id="7490" w:name="_Toc113657090"/>
      <w:bookmarkStart w:id="7491" w:name="_Toc114052309"/>
      <w:bookmarkStart w:id="7492" w:name="_Toc170752422"/>
      <w:bookmarkEnd w:id="7477"/>
      <w:r w:rsidRPr="008711EA">
        <w:t>9.2.1.43</w:t>
      </w:r>
      <w:r w:rsidRPr="008711EA">
        <w:tab/>
        <w:t>Last Visited Cell Information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493" w:name="_CR9_2_1_43a"/>
      <w:bookmarkStart w:id="7494" w:name="_Toc20953750"/>
      <w:bookmarkStart w:id="7495" w:name="_Toc29390928"/>
      <w:bookmarkStart w:id="7496" w:name="_Toc36551665"/>
      <w:bookmarkStart w:id="7497" w:name="_Toc45831887"/>
      <w:bookmarkStart w:id="7498" w:name="_Toc51762840"/>
      <w:bookmarkStart w:id="7499" w:name="_Toc64381892"/>
      <w:bookmarkStart w:id="7500" w:name="_Toc73964410"/>
      <w:bookmarkStart w:id="7501" w:name="_Toc88647019"/>
      <w:bookmarkStart w:id="7502" w:name="_Toc97882968"/>
      <w:bookmarkStart w:id="7503" w:name="_Toc98531543"/>
      <w:bookmarkStart w:id="7504" w:name="_Toc105517615"/>
      <w:bookmarkStart w:id="7505" w:name="_Toc106108506"/>
      <w:bookmarkStart w:id="7506" w:name="_Toc113657091"/>
      <w:bookmarkStart w:id="7507" w:name="_Toc114052310"/>
      <w:bookmarkStart w:id="7508" w:name="_Toc170752423"/>
      <w:bookmarkEnd w:id="7493"/>
      <w:r w:rsidRPr="008711EA">
        <w:t>9.2.1.43a</w:t>
      </w:r>
      <w:r w:rsidRPr="008711EA">
        <w:tab/>
        <w:t>Last Visited E-UTRAN Cell Information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09" w:name="_CR9_2_1_43b"/>
      <w:bookmarkStart w:id="7510" w:name="_Toc20953751"/>
      <w:bookmarkStart w:id="7511" w:name="_Toc29390929"/>
      <w:bookmarkStart w:id="7512" w:name="_Toc36551666"/>
      <w:bookmarkStart w:id="7513" w:name="_Toc45831888"/>
      <w:bookmarkStart w:id="7514" w:name="_Toc51762841"/>
      <w:bookmarkStart w:id="7515" w:name="_Toc64381893"/>
      <w:bookmarkStart w:id="7516" w:name="_Toc73964411"/>
      <w:bookmarkStart w:id="7517" w:name="_Toc88647020"/>
      <w:bookmarkStart w:id="7518" w:name="_Toc97882969"/>
      <w:bookmarkStart w:id="7519" w:name="_Toc98531544"/>
      <w:bookmarkStart w:id="7520" w:name="_Toc105517616"/>
      <w:bookmarkStart w:id="7521" w:name="_Toc106108507"/>
      <w:bookmarkStart w:id="7522" w:name="_Toc113657092"/>
      <w:bookmarkStart w:id="7523" w:name="_Toc114052311"/>
      <w:bookmarkStart w:id="7524" w:name="_Toc170752424"/>
      <w:bookmarkEnd w:id="7509"/>
      <w:r w:rsidRPr="008711EA">
        <w:t>9.2.1.43b</w:t>
      </w:r>
      <w:r w:rsidRPr="008711EA">
        <w:tab/>
        <w:t>Last Visited GERAN Cell Information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25" w:name="_CR9_2_1_44"/>
      <w:bookmarkStart w:id="7526" w:name="_Toc20953752"/>
      <w:bookmarkStart w:id="7527" w:name="_Toc29390930"/>
      <w:bookmarkStart w:id="7528" w:name="_Toc36551667"/>
      <w:bookmarkStart w:id="7529" w:name="_Toc45831889"/>
      <w:bookmarkStart w:id="7530" w:name="_Toc51762842"/>
      <w:bookmarkStart w:id="7531" w:name="_Toc64381894"/>
      <w:bookmarkStart w:id="7532" w:name="_Toc73964412"/>
      <w:bookmarkStart w:id="7533" w:name="_Toc88647021"/>
      <w:bookmarkStart w:id="7534" w:name="_Toc97882970"/>
      <w:bookmarkStart w:id="7535" w:name="_Toc98531545"/>
      <w:bookmarkStart w:id="7536" w:name="_Toc105517617"/>
      <w:bookmarkStart w:id="7537" w:name="_Toc106108508"/>
      <w:bookmarkStart w:id="7538" w:name="_Toc113657093"/>
      <w:bookmarkStart w:id="7539" w:name="_Toc114052312"/>
      <w:bookmarkStart w:id="7540" w:name="_Toc170752425"/>
      <w:bookmarkEnd w:id="7525"/>
      <w:r w:rsidRPr="008711EA">
        <w:t>9.2.1.44</w:t>
      </w:r>
      <w:r w:rsidRPr="008711EA">
        <w:tab/>
        <w:t>Message Identifier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41" w:name="_CR9_2_1_45"/>
      <w:bookmarkStart w:id="7542" w:name="_Toc20953753"/>
      <w:bookmarkStart w:id="7543" w:name="_Toc29390931"/>
      <w:bookmarkStart w:id="7544" w:name="_Toc36551668"/>
      <w:bookmarkStart w:id="7545" w:name="_Toc45831890"/>
      <w:bookmarkStart w:id="7546" w:name="_Toc51762843"/>
      <w:bookmarkStart w:id="7547" w:name="_Toc64381895"/>
      <w:bookmarkStart w:id="7548" w:name="_Toc73964413"/>
      <w:bookmarkStart w:id="7549" w:name="_Toc88647022"/>
      <w:bookmarkStart w:id="7550" w:name="_Toc97882971"/>
      <w:bookmarkStart w:id="7551" w:name="_Toc98531546"/>
      <w:bookmarkStart w:id="7552" w:name="_Toc105517618"/>
      <w:bookmarkStart w:id="7553" w:name="_Toc106108509"/>
      <w:bookmarkStart w:id="7554" w:name="_Toc113657094"/>
      <w:bookmarkStart w:id="7555" w:name="_Toc114052313"/>
      <w:bookmarkStart w:id="7556" w:name="_Toc170752426"/>
      <w:bookmarkEnd w:id="7541"/>
      <w:r w:rsidRPr="008711EA">
        <w:t>9.2.1.45</w:t>
      </w:r>
      <w:r w:rsidRPr="008711EA">
        <w:tab/>
        <w:t>Serial Number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57" w:name="_CR9_2_1_46"/>
      <w:bookmarkStart w:id="7558" w:name="_Toc20953754"/>
      <w:bookmarkStart w:id="7559" w:name="_Toc29390932"/>
      <w:bookmarkStart w:id="7560" w:name="_Toc36551669"/>
      <w:bookmarkStart w:id="7561" w:name="_Toc45831891"/>
      <w:bookmarkStart w:id="7562" w:name="_Toc51762844"/>
      <w:bookmarkStart w:id="7563" w:name="_Toc64381896"/>
      <w:bookmarkStart w:id="7564" w:name="_Toc73964414"/>
      <w:bookmarkStart w:id="7565" w:name="_Toc88647023"/>
      <w:bookmarkStart w:id="7566" w:name="_Toc97882972"/>
      <w:bookmarkStart w:id="7567" w:name="_Toc98531547"/>
      <w:bookmarkStart w:id="7568" w:name="_Toc105517619"/>
      <w:bookmarkStart w:id="7569" w:name="_Toc106108510"/>
      <w:bookmarkStart w:id="7570" w:name="_Toc113657095"/>
      <w:bookmarkStart w:id="7571" w:name="_Toc114052314"/>
      <w:bookmarkStart w:id="7572" w:name="_Toc170752427"/>
      <w:bookmarkEnd w:id="7557"/>
      <w:r w:rsidRPr="008711EA">
        <w:t>9.2.1.46</w:t>
      </w:r>
      <w:r w:rsidRPr="008711EA">
        <w:tab/>
        <w:t>Warning Area List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73" w:name="_CR9_2_1_47"/>
      <w:bookmarkStart w:id="7574" w:name="_Toc20953755"/>
      <w:bookmarkStart w:id="7575" w:name="_Toc29390933"/>
      <w:bookmarkStart w:id="7576" w:name="_Toc36551670"/>
      <w:bookmarkStart w:id="7577" w:name="_Toc45831892"/>
      <w:bookmarkStart w:id="7578" w:name="_Toc51762845"/>
      <w:bookmarkStart w:id="7579" w:name="_Toc64381897"/>
      <w:bookmarkStart w:id="7580" w:name="_Toc73964415"/>
      <w:bookmarkStart w:id="7581" w:name="_Toc88647024"/>
      <w:bookmarkStart w:id="7582" w:name="_Toc97882973"/>
      <w:bookmarkStart w:id="7583" w:name="_Toc98531548"/>
      <w:bookmarkStart w:id="7584" w:name="_Toc105517620"/>
      <w:bookmarkStart w:id="7585" w:name="_Toc106108511"/>
      <w:bookmarkStart w:id="7586" w:name="_Toc113657096"/>
      <w:bookmarkStart w:id="7587" w:name="_Toc114052315"/>
      <w:bookmarkStart w:id="7588" w:name="_Toc170752428"/>
      <w:bookmarkEnd w:id="7573"/>
      <w:r w:rsidRPr="008711EA">
        <w:t>9.2.1.47</w:t>
      </w:r>
      <w:r w:rsidRPr="008711EA">
        <w:tab/>
        <w:t>Emergency Area ID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589" w:name="_CR9_2_1_48"/>
      <w:bookmarkStart w:id="7590" w:name="_Toc20953756"/>
      <w:bookmarkStart w:id="7591" w:name="_Toc29390934"/>
      <w:bookmarkStart w:id="7592" w:name="_Toc36551671"/>
      <w:bookmarkStart w:id="7593" w:name="_Toc45831893"/>
      <w:bookmarkStart w:id="7594" w:name="_Toc51762846"/>
      <w:bookmarkStart w:id="7595" w:name="_Toc64381898"/>
      <w:bookmarkStart w:id="7596" w:name="_Toc73964416"/>
      <w:bookmarkStart w:id="7597" w:name="_Toc88647025"/>
      <w:bookmarkStart w:id="7598" w:name="_Toc97882974"/>
      <w:bookmarkStart w:id="7599" w:name="_Toc98531549"/>
      <w:bookmarkStart w:id="7600" w:name="_Toc105517621"/>
      <w:bookmarkStart w:id="7601" w:name="_Toc106108512"/>
      <w:bookmarkStart w:id="7602" w:name="_Toc113657097"/>
      <w:bookmarkStart w:id="7603" w:name="_Toc114052316"/>
      <w:bookmarkStart w:id="7604" w:name="_Toc170752429"/>
      <w:bookmarkEnd w:id="7589"/>
      <w:r w:rsidRPr="008711EA">
        <w:t>9.2.1.48</w:t>
      </w:r>
      <w:r w:rsidRPr="008711EA">
        <w:tab/>
        <w:t>Repetition Period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05" w:name="_CR9_2_1_49"/>
      <w:bookmarkStart w:id="7606" w:name="_Toc20953757"/>
      <w:bookmarkStart w:id="7607" w:name="_Toc29390935"/>
      <w:bookmarkStart w:id="7608" w:name="_Toc36551672"/>
      <w:bookmarkStart w:id="7609" w:name="_Toc45831894"/>
      <w:bookmarkStart w:id="7610" w:name="_Toc51762847"/>
      <w:bookmarkStart w:id="7611" w:name="_Toc64381899"/>
      <w:bookmarkStart w:id="7612" w:name="_Toc73964417"/>
      <w:bookmarkStart w:id="7613" w:name="_Toc88647026"/>
      <w:bookmarkStart w:id="7614" w:name="_Toc97882975"/>
      <w:bookmarkStart w:id="7615" w:name="_Toc98531550"/>
      <w:bookmarkStart w:id="7616" w:name="_Toc105517622"/>
      <w:bookmarkStart w:id="7617" w:name="_Toc106108513"/>
      <w:bookmarkStart w:id="7618" w:name="_Toc113657098"/>
      <w:bookmarkStart w:id="7619" w:name="_Toc114052317"/>
      <w:bookmarkStart w:id="7620" w:name="_Toc170752430"/>
      <w:bookmarkEnd w:id="7605"/>
      <w:r w:rsidRPr="008711EA">
        <w:t>9.2.1.49</w:t>
      </w:r>
      <w:r w:rsidRPr="008711EA">
        <w:tab/>
        <w:t>Number of Broadcasts Requested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21" w:name="_CR9_2_1_50"/>
      <w:bookmarkStart w:id="7622" w:name="_Toc20953758"/>
      <w:bookmarkStart w:id="7623" w:name="_Toc29390936"/>
      <w:bookmarkStart w:id="7624" w:name="_Toc36551673"/>
      <w:bookmarkStart w:id="7625" w:name="_Toc45831895"/>
      <w:bookmarkStart w:id="7626" w:name="_Toc51762848"/>
      <w:bookmarkStart w:id="7627" w:name="_Toc64381900"/>
      <w:bookmarkStart w:id="7628" w:name="_Toc73964418"/>
      <w:bookmarkStart w:id="7629" w:name="_Toc88647027"/>
      <w:bookmarkStart w:id="7630" w:name="_Toc97882976"/>
      <w:bookmarkStart w:id="7631" w:name="_Toc98531551"/>
      <w:bookmarkStart w:id="7632" w:name="_Toc105517623"/>
      <w:bookmarkStart w:id="7633" w:name="_Toc106108514"/>
      <w:bookmarkStart w:id="7634" w:name="_Toc113657099"/>
      <w:bookmarkStart w:id="7635" w:name="_Toc114052318"/>
      <w:bookmarkStart w:id="7636" w:name="_Toc170752431"/>
      <w:bookmarkEnd w:id="7621"/>
      <w:r w:rsidRPr="008711EA">
        <w:t>9.2.1.50</w:t>
      </w:r>
      <w:r w:rsidRPr="008711EA">
        <w:tab/>
        <w:t>Warning Type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37" w:name="_CR9_2_1_51"/>
      <w:bookmarkStart w:id="7638" w:name="_Toc20953759"/>
      <w:bookmarkStart w:id="7639" w:name="_Toc29390937"/>
      <w:bookmarkStart w:id="7640" w:name="_Toc36551674"/>
      <w:bookmarkStart w:id="7641" w:name="_Toc45831896"/>
      <w:bookmarkStart w:id="7642" w:name="_Toc51762849"/>
      <w:bookmarkStart w:id="7643" w:name="_Toc64381901"/>
      <w:bookmarkStart w:id="7644" w:name="_Toc73964419"/>
      <w:bookmarkStart w:id="7645" w:name="_Toc88647028"/>
      <w:bookmarkStart w:id="7646" w:name="_Toc97882977"/>
      <w:bookmarkStart w:id="7647" w:name="_Toc98531552"/>
      <w:bookmarkStart w:id="7648" w:name="_Toc105517624"/>
      <w:bookmarkStart w:id="7649" w:name="_Toc106108515"/>
      <w:bookmarkStart w:id="7650" w:name="_Toc113657100"/>
      <w:bookmarkStart w:id="7651" w:name="_Toc114052319"/>
      <w:bookmarkStart w:id="7652" w:name="_Toc170752432"/>
      <w:bookmarkEnd w:id="7637"/>
      <w:r w:rsidRPr="008711EA">
        <w:t>9.2.1.51</w:t>
      </w:r>
      <w:r w:rsidRPr="008711EA">
        <w:tab/>
        <w:t>Warning Security Information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53" w:name="_CR9_2_1_52"/>
      <w:bookmarkStart w:id="7654" w:name="_Toc20953760"/>
      <w:bookmarkStart w:id="7655" w:name="_Toc29390938"/>
      <w:bookmarkStart w:id="7656" w:name="_Toc36551675"/>
      <w:bookmarkStart w:id="7657" w:name="_Toc45831897"/>
      <w:bookmarkStart w:id="7658" w:name="_Toc51762850"/>
      <w:bookmarkStart w:id="7659" w:name="_Toc64381902"/>
      <w:bookmarkStart w:id="7660" w:name="_Toc73964420"/>
      <w:bookmarkStart w:id="7661" w:name="_Toc88647029"/>
      <w:bookmarkStart w:id="7662" w:name="_Toc97882978"/>
      <w:bookmarkStart w:id="7663" w:name="_Toc98531553"/>
      <w:bookmarkStart w:id="7664" w:name="_Toc105517625"/>
      <w:bookmarkStart w:id="7665" w:name="_Toc106108516"/>
      <w:bookmarkStart w:id="7666" w:name="_Toc113657101"/>
      <w:bookmarkStart w:id="7667" w:name="_Toc114052320"/>
      <w:bookmarkStart w:id="7668" w:name="_Toc170752433"/>
      <w:bookmarkEnd w:id="7653"/>
      <w:r w:rsidRPr="008711EA">
        <w:t>9.2.1.52</w:t>
      </w:r>
      <w:r w:rsidRPr="008711EA">
        <w:tab/>
        <w:t>Data Coding Scheme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69" w:name="_CR9_2_1_53"/>
      <w:bookmarkStart w:id="7670" w:name="_Toc20953761"/>
      <w:bookmarkStart w:id="7671" w:name="_Toc29390939"/>
      <w:bookmarkStart w:id="7672" w:name="_Toc36551676"/>
      <w:bookmarkStart w:id="7673" w:name="_Toc45831898"/>
      <w:bookmarkStart w:id="7674" w:name="_Toc51762851"/>
      <w:bookmarkStart w:id="7675" w:name="_Toc64381903"/>
      <w:bookmarkStart w:id="7676" w:name="_Toc73964421"/>
      <w:bookmarkStart w:id="7677" w:name="_Toc88647030"/>
      <w:bookmarkStart w:id="7678" w:name="_Toc97882979"/>
      <w:bookmarkStart w:id="7679" w:name="_Toc98531554"/>
      <w:bookmarkStart w:id="7680" w:name="_Toc105517626"/>
      <w:bookmarkStart w:id="7681" w:name="_Toc106108517"/>
      <w:bookmarkStart w:id="7682" w:name="_Toc113657102"/>
      <w:bookmarkStart w:id="7683" w:name="_Toc114052321"/>
      <w:bookmarkStart w:id="7684" w:name="_Toc170752434"/>
      <w:bookmarkEnd w:id="7669"/>
      <w:r w:rsidRPr="008711EA">
        <w:t>9.2.1.53</w:t>
      </w:r>
      <w:r w:rsidRPr="008711EA">
        <w:tab/>
        <w:t>Warning Message Contents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685" w:name="_CR9_2_1_54"/>
      <w:bookmarkStart w:id="7686" w:name="_Toc20953762"/>
      <w:bookmarkStart w:id="7687" w:name="_Toc29390940"/>
      <w:bookmarkStart w:id="7688" w:name="_Toc36551677"/>
      <w:bookmarkStart w:id="7689" w:name="_Toc45831899"/>
      <w:bookmarkStart w:id="7690" w:name="_Toc51762852"/>
      <w:bookmarkStart w:id="7691" w:name="_Toc64381904"/>
      <w:bookmarkStart w:id="7692" w:name="_Toc73964422"/>
      <w:bookmarkStart w:id="7693" w:name="_Toc88647031"/>
      <w:bookmarkStart w:id="7694" w:name="_Toc97882980"/>
      <w:bookmarkStart w:id="7695" w:name="_Toc98531555"/>
      <w:bookmarkStart w:id="7696" w:name="_Toc105517627"/>
      <w:bookmarkStart w:id="7697" w:name="_Toc106108518"/>
      <w:bookmarkStart w:id="7698" w:name="_Toc113657103"/>
      <w:bookmarkStart w:id="7699" w:name="_Toc114052322"/>
      <w:bookmarkStart w:id="7700" w:name="_Toc170752435"/>
      <w:bookmarkEnd w:id="7685"/>
      <w:r w:rsidRPr="008711EA">
        <w:t>9.2.1.54</w:t>
      </w:r>
      <w:r w:rsidRPr="008711EA">
        <w:tab/>
        <w:t>Broadcast Completed Area List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01" w:name="_CR9_2_1_55"/>
      <w:bookmarkStart w:id="7702" w:name="_Toc20953763"/>
      <w:bookmarkStart w:id="7703" w:name="_Toc29390941"/>
      <w:bookmarkStart w:id="7704" w:name="_Toc36551678"/>
      <w:bookmarkStart w:id="7705" w:name="_Toc45831900"/>
      <w:bookmarkStart w:id="7706" w:name="_Toc51762853"/>
      <w:bookmarkStart w:id="7707" w:name="_Toc64381905"/>
      <w:bookmarkStart w:id="7708" w:name="_Toc73964423"/>
      <w:bookmarkStart w:id="7709" w:name="_Toc88647032"/>
      <w:bookmarkStart w:id="7710" w:name="_Toc97882981"/>
      <w:bookmarkStart w:id="7711" w:name="_Toc98531556"/>
      <w:bookmarkStart w:id="7712" w:name="_Toc105517628"/>
      <w:bookmarkStart w:id="7713" w:name="_Toc106108519"/>
      <w:bookmarkStart w:id="7714" w:name="_Toc113657104"/>
      <w:bookmarkStart w:id="7715" w:name="_Toc114052323"/>
      <w:bookmarkStart w:id="7716" w:name="_Toc170752436"/>
      <w:bookmarkEnd w:id="7701"/>
      <w:r w:rsidRPr="008711EA">
        <w:t>9.2.1.55</w:t>
      </w:r>
      <w:r w:rsidRPr="008711EA">
        <w:tab/>
        <w:t>Inter-system Information Transfer 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17" w:name="_CR9_2_1_56"/>
      <w:bookmarkStart w:id="7718" w:name="_Toc20953764"/>
      <w:bookmarkStart w:id="7719" w:name="_Toc29390942"/>
      <w:bookmarkStart w:id="7720" w:name="_Toc36551679"/>
      <w:bookmarkStart w:id="7721" w:name="_Toc45831901"/>
      <w:bookmarkStart w:id="7722" w:name="_Toc51762854"/>
      <w:bookmarkStart w:id="7723" w:name="_Toc64381906"/>
      <w:bookmarkStart w:id="7724" w:name="_Toc73964424"/>
      <w:bookmarkStart w:id="7725" w:name="_Toc88647033"/>
      <w:bookmarkStart w:id="7726" w:name="_Toc97882982"/>
      <w:bookmarkStart w:id="7727" w:name="_Toc98531557"/>
      <w:bookmarkStart w:id="7728" w:name="_Toc105517629"/>
      <w:bookmarkStart w:id="7729" w:name="_Toc106108520"/>
      <w:bookmarkStart w:id="7730" w:name="_Toc113657105"/>
      <w:bookmarkStart w:id="7731" w:name="_Toc114052324"/>
      <w:bookmarkStart w:id="7732" w:name="_Toc170752437"/>
      <w:bookmarkEnd w:id="7717"/>
      <w:r w:rsidRPr="008711EA">
        <w:t>9.2.1.56</w:t>
      </w:r>
      <w:r w:rsidRPr="008711EA">
        <w:tab/>
        <w:t>Source To Target Transparent Container</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33" w:name="_CR9_2_1_57"/>
      <w:bookmarkStart w:id="7734" w:name="_Toc20953765"/>
      <w:bookmarkStart w:id="7735" w:name="_Toc29390943"/>
      <w:bookmarkStart w:id="7736" w:name="_Toc36551680"/>
      <w:bookmarkStart w:id="7737" w:name="_Toc45831902"/>
      <w:bookmarkStart w:id="7738" w:name="_Toc51762855"/>
      <w:bookmarkStart w:id="7739" w:name="_Toc64381907"/>
      <w:bookmarkStart w:id="7740" w:name="_Toc73964425"/>
      <w:bookmarkStart w:id="7741" w:name="_Toc88647034"/>
      <w:bookmarkStart w:id="7742" w:name="_Toc97882983"/>
      <w:bookmarkStart w:id="7743" w:name="_Toc98531558"/>
      <w:bookmarkStart w:id="7744" w:name="_Toc105517630"/>
      <w:bookmarkStart w:id="7745" w:name="_Toc106108521"/>
      <w:bookmarkStart w:id="7746" w:name="_Toc113657106"/>
      <w:bookmarkStart w:id="7747" w:name="_Toc114052325"/>
      <w:bookmarkStart w:id="7748" w:name="_Toc170752438"/>
      <w:bookmarkEnd w:id="7733"/>
      <w:r w:rsidRPr="008711EA">
        <w:t>9.2.1.57</w:t>
      </w:r>
      <w:r w:rsidRPr="008711EA">
        <w:tab/>
        <w:t>Target To Source Transparent Container</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49" w:name="_CR9_2_1_58"/>
      <w:bookmarkStart w:id="7750" w:name="_Toc20953766"/>
      <w:bookmarkStart w:id="7751" w:name="_Toc29390944"/>
      <w:bookmarkStart w:id="7752" w:name="_Toc36551681"/>
      <w:bookmarkStart w:id="7753" w:name="_Toc45831903"/>
      <w:bookmarkStart w:id="7754" w:name="_Toc51762856"/>
      <w:bookmarkStart w:id="7755" w:name="_Toc64381908"/>
      <w:bookmarkStart w:id="7756" w:name="_Toc73964426"/>
      <w:bookmarkStart w:id="7757" w:name="_Toc88647035"/>
      <w:bookmarkStart w:id="7758" w:name="_Toc97882984"/>
      <w:bookmarkStart w:id="7759" w:name="_Toc98531559"/>
      <w:bookmarkStart w:id="7760" w:name="_Toc105517631"/>
      <w:bookmarkStart w:id="7761" w:name="_Toc106108522"/>
      <w:bookmarkStart w:id="7762" w:name="_Toc113657107"/>
      <w:bookmarkStart w:id="7763" w:name="_Toc114052326"/>
      <w:bookmarkStart w:id="7764" w:name="_Toc170752439"/>
      <w:bookmarkEnd w:id="7749"/>
      <w:r w:rsidRPr="008711EA">
        <w:t>9.2.1.58</w:t>
      </w:r>
      <w:r w:rsidRPr="008711EA">
        <w:tab/>
        <w:t>SRVCC Operation Possible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65" w:name="_CR9_2_1_59"/>
      <w:bookmarkStart w:id="7766" w:name="_Toc20953767"/>
      <w:bookmarkStart w:id="7767" w:name="_Toc29390945"/>
      <w:bookmarkStart w:id="7768" w:name="_Toc36551682"/>
      <w:bookmarkStart w:id="7769" w:name="_Toc45831904"/>
      <w:bookmarkStart w:id="7770" w:name="_Toc51762857"/>
      <w:bookmarkStart w:id="7771" w:name="_Toc64381909"/>
      <w:bookmarkStart w:id="7772" w:name="_Toc73964427"/>
      <w:bookmarkStart w:id="7773" w:name="_Toc88647036"/>
      <w:bookmarkStart w:id="7774" w:name="_Toc97882985"/>
      <w:bookmarkStart w:id="7775" w:name="_Toc98531560"/>
      <w:bookmarkStart w:id="7776" w:name="_Toc105517632"/>
      <w:bookmarkStart w:id="7777" w:name="_Toc106108523"/>
      <w:bookmarkStart w:id="7778" w:name="_Toc113657108"/>
      <w:bookmarkStart w:id="7779" w:name="_Toc114052327"/>
      <w:bookmarkStart w:id="7780" w:name="_Toc170752440"/>
      <w:bookmarkEnd w:id="7765"/>
      <w:r w:rsidRPr="008711EA">
        <w:rPr>
          <w:rFonts w:eastAsia="Batang"/>
        </w:rPr>
        <w:t>9.2.1.59</w:t>
      </w:r>
      <w:r w:rsidRPr="008711EA">
        <w:rPr>
          <w:rFonts w:eastAsia="Batang"/>
        </w:rPr>
        <w:tab/>
        <w:t>SRVCC HO Indication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781" w:name="_CR9_2_1_60"/>
      <w:bookmarkStart w:id="7782" w:name="_Toc20953768"/>
      <w:bookmarkStart w:id="7783" w:name="_Toc29390946"/>
      <w:bookmarkStart w:id="7784" w:name="_Toc36551683"/>
      <w:bookmarkStart w:id="7785" w:name="_Toc45831905"/>
      <w:bookmarkStart w:id="7786" w:name="_Toc51762858"/>
      <w:bookmarkStart w:id="7787" w:name="_Toc64381910"/>
      <w:bookmarkStart w:id="7788" w:name="_Toc73964428"/>
      <w:bookmarkStart w:id="7789" w:name="_Toc88647037"/>
      <w:bookmarkStart w:id="7790" w:name="_Toc97882986"/>
      <w:bookmarkStart w:id="7791" w:name="_Toc98531561"/>
      <w:bookmarkStart w:id="7792" w:name="_Toc105517633"/>
      <w:bookmarkStart w:id="7793" w:name="_Toc106108524"/>
      <w:bookmarkStart w:id="7794" w:name="_Toc113657109"/>
      <w:bookmarkStart w:id="7795" w:name="_Toc114052328"/>
      <w:bookmarkStart w:id="7796" w:name="_Toc170752441"/>
      <w:bookmarkEnd w:id="7781"/>
      <w:r w:rsidRPr="008711EA">
        <w:t>9.2.1.60</w:t>
      </w:r>
      <w:r w:rsidRPr="008711EA">
        <w:tab/>
        <w:t>Allocation and Retention Priority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797" w:name="_CR9_2_1_61"/>
      <w:bookmarkStart w:id="7798" w:name="_Toc20953769"/>
      <w:bookmarkStart w:id="7799" w:name="_Toc29390947"/>
      <w:bookmarkStart w:id="7800" w:name="_Toc36551684"/>
      <w:bookmarkStart w:id="7801" w:name="_Toc45831906"/>
      <w:bookmarkStart w:id="7802" w:name="_Toc51762859"/>
      <w:bookmarkStart w:id="7803" w:name="_Toc64381911"/>
      <w:bookmarkStart w:id="7804" w:name="_Toc73964429"/>
      <w:bookmarkStart w:id="7805" w:name="_Toc88647038"/>
      <w:bookmarkStart w:id="7806" w:name="_Toc97882987"/>
      <w:bookmarkStart w:id="7807" w:name="_Toc98531562"/>
      <w:bookmarkStart w:id="7808" w:name="_Toc105517634"/>
      <w:bookmarkStart w:id="7809" w:name="_Toc106108525"/>
      <w:bookmarkStart w:id="7810" w:name="_Toc113657110"/>
      <w:bookmarkStart w:id="7811" w:name="_Toc114052329"/>
      <w:bookmarkStart w:id="7812" w:name="_Toc170752442"/>
      <w:bookmarkEnd w:id="7797"/>
      <w:r w:rsidRPr="008711EA">
        <w:rPr>
          <w:rFonts w:eastAsia="Batang"/>
        </w:rPr>
        <w:t>9.2.1.61</w:t>
      </w:r>
      <w:r w:rsidRPr="008711EA">
        <w:rPr>
          <w:rFonts w:eastAsia="Batang"/>
        </w:rPr>
        <w:tab/>
        <w:t>Time to wait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13" w:name="_CR9_2_1_62"/>
      <w:bookmarkStart w:id="7814" w:name="_Toc20953770"/>
      <w:bookmarkStart w:id="7815" w:name="_Toc29390948"/>
      <w:bookmarkStart w:id="7816" w:name="_Toc36551685"/>
      <w:bookmarkStart w:id="7817" w:name="_Toc45831907"/>
      <w:bookmarkStart w:id="7818" w:name="_Toc51762860"/>
      <w:bookmarkStart w:id="7819" w:name="_Toc64381912"/>
      <w:bookmarkStart w:id="7820" w:name="_Toc73964430"/>
      <w:bookmarkStart w:id="7821" w:name="_Toc88647039"/>
      <w:bookmarkStart w:id="7822" w:name="_Toc97882988"/>
      <w:bookmarkStart w:id="7823" w:name="_Toc98531563"/>
      <w:bookmarkStart w:id="7824" w:name="_Toc105517635"/>
      <w:bookmarkStart w:id="7825" w:name="_Toc106108526"/>
      <w:bookmarkStart w:id="7826" w:name="_Toc113657111"/>
      <w:bookmarkStart w:id="7827" w:name="_Toc114052330"/>
      <w:bookmarkStart w:id="7828" w:name="_Toc170752443"/>
      <w:bookmarkEnd w:id="7813"/>
      <w:r w:rsidRPr="008711EA">
        <w:t>9.2.1.62</w:t>
      </w:r>
      <w:r w:rsidRPr="008711EA">
        <w:tab/>
        <w:t>CSG Id</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29" w:name="_CR9_2_1_63"/>
      <w:bookmarkStart w:id="7830" w:name="_Toc20953771"/>
      <w:bookmarkStart w:id="7831" w:name="_Toc29390949"/>
      <w:bookmarkStart w:id="7832" w:name="_Toc36551686"/>
      <w:bookmarkStart w:id="7833" w:name="_Toc45831908"/>
      <w:bookmarkStart w:id="7834" w:name="_Toc51762861"/>
      <w:bookmarkStart w:id="7835" w:name="_Toc64381913"/>
      <w:bookmarkStart w:id="7836" w:name="_Toc73964431"/>
      <w:bookmarkStart w:id="7837" w:name="_Toc88647040"/>
      <w:bookmarkStart w:id="7838" w:name="_Toc97882989"/>
      <w:bookmarkStart w:id="7839" w:name="_Toc98531564"/>
      <w:bookmarkStart w:id="7840" w:name="_Toc105517636"/>
      <w:bookmarkStart w:id="7841" w:name="_Toc106108527"/>
      <w:bookmarkStart w:id="7842" w:name="_Toc113657112"/>
      <w:bookmarkStart w:id="7843" w:name="_Toc114052331"/>
      <w:bookmarkStart w:id="7844" w:name="_Toc170752444"/>
      <w:bookmarkEnd w:id="7829"/>
      <w:r w:rsidRPr="008711EA">
        <w:t>9.2.1.63</w:t>
      </w:r>
      <w:r w:rsidRPr="008711EA">
        <w:tab/>
        <w:t>CSG Id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45" w:name="_CR9_2_1_64"/>
      <w:bookmarkStart w:id="7846" w:name="_Toc20953772"/>
      <w:bookmarkStart w:id="7847" w:name="_Toc29390950"/>
      <w:bookmarkStart w:id="7848" w:name="_Toc36551687"/>
      <w:bookmarkStart w:id="7849" w:name="_Toc45831909"/>
      <w:bookmarkStart w:id="7850" w:name="_Toc51762862"/>
      <w:bookmarkStart w:id="7851" w:name="_Toc64381914"/>
      <w:bookmarkStart w:id="7852" w:name="_Toc73964432"/>
      <w:bookmarkStart w:id="7853" w:name="_Toc88647041"/>
      <w:bookmarkStart w:id="7854" w:name="_Toc97882990"/>
      <w:bookmarkStart w:id="7855" w:name="_Toc98531565"/>
      <w:bookmarkStart w:id="7856" w:name="_Toc105517637"/>
      <w:bookmarkStart w:id="7857" w:name="_Toc106108528"/>
      <w:bookmarkStart w:id="7858" w:name="_Toc113657113"/>
      <w:bookmarkStart w:id="7859" w:name="_Toc114052332"/>
      <w:bookmarkStart w:id="7860" w:name="_Toc170752445"/>
      <w:bookmarkEnd w:id="7845"/>
      <w:r w:rsidRPr="008711EA">
        <w:t>9.2.1.64</w:t>
      </w:r>
      <w:r w:rsidRPr="008711EA">
        <w:tab/>
        <w:t>MS Classmark 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61" w:name="_CR9_2_1_65"/>
      <w:bookmarkStart w:id="7862" w:name="_Toc20953773"/>
      <w:bookmarkStart w:id="7863" w:name="_Toc29390951"/>
      <w:bookmarkStart w:id="7864" w:name="_Toc36551688"/>
      <w:bookmarkStart w:id="7865" w:name="_Toc45831910"/>
      <w:bookmarkStart w:id="7866" w:name="_Toc51762863"/>
      <w:bookmarkStart w:id="7867" w:name="_Toc64381915"/>
      <w:bookmarkStart w:id="7868" w:name="_Toc73964433"/>
      <w:bookmarkStart w:id="7869" w:name="_Toc88647042"/>
      <w:bookmarkStart w:id="7870" w:name="_Toc97882991"/>
      <w:bookmarkStart w:id="7871" w:name="_Toc98531566"/>
      <w:bookmarkStart w:id="7872" w:name="_Toc105517638"/>
      <w:bookmarkStart w:id="7873" w:name="_Toc106108529"/>
      <w:bookmarkStart w:id="7874" w:name="_Toc113657114"/>
      <w:bookmarkStart w:id="7875" w:name="_Toc114052333"/>
      <w:bookmarkStart w:id="7876" w:name="_Toc170752446"/>
      <w:bookmarkEnd w:id="7861"/>
      <w:r w:rsidRPr="008711EA">
        <w:t>9.2.1.65</w:t>
      </w:r>
      <w:r w:rsidRPr="008711EA">
        <w:tab/>
        <w:t>MS Classmark 3</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877" w:name="_CR9_2_1_66"/>
      <w:bookmarkStart w:id="7878" w:name="_Toc20953774"/>
      <w:bookmarkStart w:id="7879" w:name="_Toc29390952"/>
      <w:bookmarkStart w:id="7880" w:name="_Toc36551689"/>
      <w:bookmarkStart w:id="7881" w:name="_Toc45831911"/>
      <w:bookmarkStart w:id="7882" w:name="_Toc51762864"/>
      <w:bookmarkStart w:id="7883" w:name="_Toc64381916"/>
      <w:bookmarkStart w:id="7884" w:name="_Toc73964434"/>
      <w:bookmarkStart w:id="7885" w:name="_Toc88647043"/>
      <w:bookmarkStart w:id="7886" w:name="_Toc97882992"/>
      <w:bookmarkStart w:id="7887" w:name="_Toc98531567"/>
      <w:bookmarkStart w:id="7888" w:name="_Toc105517639"/>
      <w:bookmarkStart w:id="7889" w:name="_Toc106108530"/>
      <w:bookmarkStart w:id="7890" w:name="_Toc113657115"/>
      <w:bookmarkStart w:id="7891" w:name="_Toc114052334"/>
      <w:bookmarkStart w:id="7892" w:name="_Toc170752447"/>
      <w:bookmarkEnd w:id="7877"/>
      <w:r w:rsidRPr="008711EA">
        <w:t>9.2.1.66</w:t>
      </w:r>
      <w:r w:rsidRPr="008711EA">
        <w:tab/>
        <w:t>Cell Type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893" w:name="_CR9_2_1_67"/>
      <w:bookmarkStart w:id="7894" w:name="_Toc20953775"/>
      <w:bookmarkStart w:id="7895" w:name="_Toc29390953"/>
      <w:bookmarkStart w:id="7896" w:name="_Toc36551690"/>
      <w:bookmarkStart w:id="7897" w:name="_Toc45831912"/>
      <w:bookmarkStart w:id="7898" w:name="_Toc51762865"/>
      <w:bookmarkStart w:id="7899" w:name="_Toc64381917"/>
      <w:bookmarkStart w:id="7900" w:name="_Toc73964435"/>
      <w:bookmarkStart w:id="7901" w:name="_Toc88647044"/>
      <w:bookmarkStart w:id="7902" w:name="_Toc97882993"/>
      <w:bookmarkStart w:id="7903" w:name="_Toc98531568"/>
      <w:bookmarkStart w:id="7904" w:name="_Toc105517640"/>
      <w:bookmarkStart w:id="7905" w:name="_Toc106108531"/>
      <w:bookmarkStart w:id="7906" w:name="_Toc113657116"/>
      <w:bookmarkStart w:id="7907" w:name="_Toc114052335"/>
      <w:bookmarkStart w:id="7908" w:name="_Toc170752448"/>
      <w:bookmarkEnd w:id="7893"/>
      <w:r w:rsidRPr="008711EA">
        <w:t>9.2.1.67</w:t>
      </w:r>
      <w:r w:rsidRPr="008711EA">
        <w:tab/>
        <w:t>Old BSS to New BSS Information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09" w:name="_CR9_2_1_68"/>
      <w:bookmarkStart w:id="7910" w:name="_Toc20953776"/>
      <w:bookmarkStart w:id="7911" w:name="_Toc29390954"/>
      <w:bookmarkStart w:id="7912" w:name="_Toc36551691"/>
      <w:bookmarkStart w:id="7913" w:name="_Toc45831913"/>
      <w:bookmarkStart w:id="7914" w:name="_Toc51762866"/>
      <w:bookmarkStart w:id="7915" w:name="_Toc64381918"/>
      <w:bookmarkStart w:id="7916" w:name="_Toc73964436"/>
      <w:bookmarkStart w:id="7917" w:name="_Toc88647045"/>
      <w:bookmarkStart w:id="7918" w:name="_Toc97882994"/>
      <w:bookmarkStart w:id="7919" w:name="_Toc98531569"/>
      <w:bookmarkStart w:id="7920" w:name="_Toc105517641"/>
      <w:bookmarkStart w:id="7921" w:name="_Toc106108532"/>
      <w:bookmarkStart w:id="7922" w:name="_Toc113657117"/>
      <w:bookmarkStart w:id="7923" w:name="_Toc114052336"/>
      <w:bookmarkStart w:id="7924" w:name="_Toc170752449"/>
      <w:bookmarkEnd w:id="7909"/>
      <w:r w:rsidRPr="008711EA">
        <w:t>9.2.1.68</w:t>
      </w:r>
      <w:r w:rsidRPr="008711EA">
        <w:tab/>
        <w:t>Layer 3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25" w:name="_CR9_2_1_69"/>
      <w:bookmarkStart w:id="7926" w:name="_Toc20953777"/>
      <w:bookmarkStart w:id="7927" w:name="_Toc29390955"/>
      <w:bookmarkStart w:id="7928" w:name="_Toc36551692"/>
      <w:bookmarkStart w:id="7929" w:name="_Toc45831914"/>
      <w:bookmarkStart w:id="7930" w:name="_Toc51762867"/>
      <w:bookmarkStart w:id="7931" w:name="_Toc64381919"/>
      <w:bookmarkStart w:id="7932" w:name="_Toc73964437"/>
      <w:bookmarkStart w:id="7933" w:name="_Toc88647046"/>
      <w:bookmarkStart w:id="7934" w:name="_Toc97882995"/>
      <w:bookmarkStart w:id="7935" w:name="_Toc98531570"/>
      <w:bookmarkStart w:id="7936" w:name="_Toc105517642"/>
      <w:bookmarkStart w:id="7937" w:name="_Toc106108533"/>
      <w:bookmarkStart w:id="7938" w:name="_Toc113657118"/>
      <w:bookmarkStart w:id="7939" w:name="_Toc114052337"/>
      <w:bookmarkStart w:id="7940" w:name="_Toc170752450"/>
      <w:bookmarkEnd w:id="7925"/>
      <w:r w:rsidRPr="008711EA">
        <w:rPr>
          <w:rFonts w:eastAsia="Malgun Gothic"/>
        </w:rPr>
        <w:t>9.2.1.69</w:t>
      </w:r>
      <w:r w:rsidRPr="008711EA">
        <w:rPr>
          <w:rFonts w:eastAsia="Malgun Gothic"/>
        </w:rPr>
        <w:tab/>
        <w:t>E-UTRAN Round Trip Delay Estimation Info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41" w:name="_CR9_2_1_70"/>
      <w:bookmarkStart w:id="7942" w:name="_Toc20953778"/>
      <w:bookmarkStart w:id="7943" w:name="_Toc29390956"/>
      <w:bookmarkStart w:id="7944" w:name="_Toc36551693"/>
      <w:bookmarkStart w:id="7945" w:name="_Toc45831915"/>
      <w:bookmarkStart w:id="7946" w:name="_Toc51762868"/>
      <w:bookmarkStart w:id="7947" w:name="_Toc64381920"/>
      <w:bookmarkStart w:id="7948" w:name="_Toc73964438"/>
      <w:bookmarkStart w:id="7949" w:name="_Toc88647047"/>
      <w:bookmarkStart w:id="7950" w:name="_Toc97882996"/>
      <w:bookmarkStart w:id="7951" w:name="_Toc98531571"/>
      <w:bookmarkStart w:id="7952" w:name="_Toc105517643"/>
      <w:bookmarkStart w:id="7953" w:name="_Toc106108534"/>
      <w:bookmarkStart w:id="7954" w:name="_Toc113657119"/>
      <w:bookmarkStart w:id="7955" w:name="_Toc114052338"/>
      <w:bookmarkStart w:id="7956" w:name="_Toc170752451"/>
      <w:bookmarkEnd w:id="7941"/>
      <w:r w:rsidRPr="008711EA">
        <w:t>9.2.1.70</w:t>
      </w:r>
      <w:r w:rsidRPr="008711EA">
        <w:tab/>
        <w:t>Broadcast Cancelled Area List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57" w:name="_CR9_2_1_71"/>
      <w:bookmarkStart w:id="7958" w:name="_Toc20953779"/>
      <w:bookmarkStart w:id="7959" w:name="_Toc29390957"/>
      <w:bookmarkStart w:id="7960" w:name="_Toc36551694"/>
      <w:bookmarkStart w:id="7961" w:name="_Toc45831916"/>
      <w:bookmarkStart w:id="7962" w:name="_Toc51762869"/>
      <w:bookmarkStart w:id="7963" w:name="_Toc64381921"/>
      <w:bookmarkStart w:id="7964" w:name="_Toc73964439"/>
      <w:bookmarkStart w:id="7965" w:name="_Toc88647048"/>
      <w:bookmarkStart w:id="7966" w:name="_Toc97882997"/>
      <w:bookmarkStart w:id="7967" w:name="_Toc98531572"/>
      <w:bookmarkStart w:id="7968" w:name="_Toc105517644"/>
      <w:bookmarkStart w:id="7969" w:name="_Toc106108535"/>
      <w:bookmarkStart w:id="7970" w:name="_Toc113657120"/>
      <w:bookmarkStart w:id="7971" w:name="_Toc114052339"/>
      <w:bookmarkStart w:id="7972" w:name="_Toc170752452"/>
      <w:bookmarkEnd w:id="7957"/>
      <w:r w:rsidRPr="008711EA">
        <w:t>9.2.1.71</w:t>
      </w:r>
      <w:r w:rsidRPr="008711EA">
        <w:tab/>
        <w:t>Number of Broadcasts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73" w:name="_CR9_2_1_72"/>
      <w:bookmarkStart w:id="7974" w:name="_Toc20953780"/>
      <w:bookmarkStart w:id="7975" w:name="_Toc29390958"/>
      <w:bookmarkStart w:id="7976" w:name="_Toc36551695"/>
      <w:bookmarkStart w:id="7977" w:name="_Toc45831917"/>
      <w:bookmarkStart w:id="7978" w:name="_Toc51762870"/>
      <w:bookmarkStart w:id="7979" w:name="_Toc64381922"/>
      <w:bookmarkStart w:id="7980" w:name="_Toc73964440"/>
      <w:bookmarkStart w:id="7981" w:name="_Toc88647049"/>
      <w:bookmarkStart w:id="7982" w:name="_Toc97882998"/>
      <w:bookmarkStart w:id="7983" w:name="_Toc98531573"/>
      <w:bookmarkStart w:id="7984" w:name="_Toc105517645"/>
      <w:bookmarkStart w:id="7985" w:name="_Toc106108536"/>
      <w:bookmarkStart w:id="7986" w:name="_Toc113657121"/>
      <w:bookmarkStart w:id="7987" w:name="_Toc114052340"/>
      <w:bookmarkStart w:id="7988" w:name="_Toc170752453"/>
      <w:bookmarkEnd w:id="7973"/>
      <w:r w:rsidRPr="008711EA">
        <w:t>9.2.1.72</w:t>
      </w:r>
      <w:r w:rsidRPr="008711EA">
        <w:tab/>
        <w:t>Concurrent Warning Message Indicator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989" w:name="_CR9_2_1_73"/>
      <w:bookmarkStart w:id="7990" w:name="_Toc20953781"/>
      <w:bookmarkStart w:id="7991" w:name="_Toc29390959"/>
      <w:bookmarkStart w:id="7992" w:name="_Toc36551696"/>
      <w:bookmarkStart w:id="7993" w:name="_Toc45831918"/>
      <w:bookmarkStart w:id="7994" w:name="_Toc51762871"/>
      <w:bookmarkStart w:id="7995" w:name="_Toc64381923"/>
      <w:bookmarkStart w:id="7996" w:name="_Toc73964441"/>
      <w:bookmarkStart w:id="7997" w:name="_Toc88647050"/>
      <w:bookmarkStart w:id="7998" w:name="_Toc97882999"/>
      <w:bookmarkStart w:id="7999" w:name="_Toc98531574"/>
      <w:bookmarkStart w:id="8000" w:name="_Toc105517646"/>
      <w:bookmarkStart w:id="8001" w:name="_Toc106108537"/>
      <w:bookmarkStart w:id="8002" w:name="_Toc113657122"/>
      <w:bookmarkStart w:id="8003" w:name="_Toc114052341"/>
      <w:bookmarkStart w:id="8004" w:name="_Toc170752454"/>
      <w:bookmarkEnd w:id="7989"/>
      <w:r w:rsidRPr="008711EA">
        <w:t>9.2.1.73</w:t>
      </w:r>
      <w:r w:rsidRPr="008711EA">
        <w:tab/>
        <w:t xml:space="preserve">CSG </w:t>
      </w:r>
      <w:smartTag w:uri="urn:schemas-microsoft-com:office:smarttags" w:element="PersonName">
        <w:r w:rsidRPr="008711EA">
          <w:t>Membership</w:t>
        </w:r>
      </w:smartTag>
      <w:r w:rsidRPr="008711EA">
        <w:t xml:space="preserve"> Status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05" w:name="_CR9_2_1_74"/>
      <w:bookmarkStart w:id="8006" w:name="_Toc20953782"/>
      <w:bookmarkStart w:id="8007" w:name="_Toc29390960"/>
      <w:bookmarkStart w:id="8008" w:name="_Toc36551697"/>
      <w:bookmarkStart w:id="8009" w:name="_Toc45831919"/>
      <w:bookmarkStart w:id="8010" w:name="_Toc51762872"/>
      <w:bookmarkStart w:id="8011" w:name="_Toc64381924"/>
      <w:bookmarkStart w:id="8012" w:name="_Toc73964442"/>
      <w:bookmarkStart w:id="8013" w:name="_Toc88647051"/>
      <w:bookmarkStart w:id="8014" w:name="_Toc97883000"/>
      <w:bookmarkStart w:id="8015" w:name="_Toc98531575"/>
      <w:bookmarkStart w:id="8016" w:name="_Toc105517647"/>
      <w:bookmarkStart w:id="8017" w:name="_Toc106108538"/>
      <w:bookmarkStart w:id="8018" w:name="_Toc113657123"/>
      <w:bookmarkStart w:id="8019" w:name="_Toc114052342"/>
      <w:bookmarkStart w:id="8020" w:name="_Toc170752455"/>
      <w:bookmarkEnd w:id="8005"/>
      <w:r w:rsidRPr="008711EA">
        <w:t>9.2.1.74</w:t>
      </w:r>
      <w:r w:rsidRPr="008711EA">
        <w:tab/>
        <w:t>Cell Access Mode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21" w:name="OLE_LINK22"/>
            <w:bookmarkStart w:id="8022" w:name="OLE_LINK23"/>
            <w:r w:rsidRPr="008711EA">
              <w:rPr>
                <w:rFonts w:eastAsia="SimSun" w:cs="Arial"/>
                <w:lang w:eastAsia="zh-CN"/>
              </w:rPr>
              <w:t>ENUMERATED (hybrid, …)</w:t>
            </w:r>
            <w:bookmarkEnd w:id="8021"/>
            <w:bookmarkEnd w:id="8022"/>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23" w:name="_CR9_2_1_75"/>
      <w:bookmarkStart w:id="8024" w:name="_Toc20953783"/>
      <w:bookmarkStart w:id="8025" w:name="_Toc29390961"/>
      <w:bookmarkStart w:id="8026" w:name="_Toc36551698"/>
      <w:bookmarkStart w:id="8027" w:name="_Toc45831920"/>
      <w:bookmarkStart w:id="8028" w:name="_Toc51762873"/>
      <w:bookmarkStart w:id="8029" w:name="_Toc64381925"/>
      <w:bookmarkStart w:id="8030" w:name="_Toc73964443"/>
      <w:bookmarkStart w:id="8031" w:name="_Toc88647052"/>
      <w:bookmarkStart w:id="8032" w:name="_Toc97883001"/>
      <w:bookmarkStart w:id="8033" w:name="_Toc98531576"/>
      <w:bookmarkStart w:id="8034" w:name="_Toc105517648"/>
      <w:bookmarkStart w:id="8035" w:name="_Toc106108539"/>
      <w:bookmarkStart w:id="8036" w:name="_Toc113657124"/>
      <w:bookmarkStart w:id="8037" w:name="_Toc114052343"/>
      <w:bookmarkStart w:id="8038" w:name="_Toc170752456"/>
      <w:bookmarkEnd w:id="8023"/>
      <w:r w:rsidRPr="008711EA">
        <w:t>9.2.1.75</w:t>
      </w:r>
      <w:r w:rsidRPr="008711EA">
        <w:tab/>
        <w:t>Extended Repetition Period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39" w:name="_CR9_2_1_76"/>
      <w:bookmarkStart w:id="8040" w:name="_Toc20953784"/>
      <w:bookmarkStart w:id="8041" w:name="_Toc29390962"/>
      <w:bookmarkStart w:id="8042" w:name="_Toc36551699"/>
      <w:bookmarkStart w:id="8043" w:name="_Toc45831921"/>
      <w:bookmarkStart w:id="8044" w:name="_Toc51762874"/>
      <w:bookmarkStart w:id="8045" w:name="_Toc64381926"/>
      <w:bookmarkStart w:id="8046" w:name="_Toc73964444"/>
      <w:bookmarkStart w:id="8047" w:name="_Toc88647053"/>
      <w:bookmarkStart w:id="8048" w:name="_Toc97883002"/>
      <w:bookmarkStart w:id="8049" w:name="_Toc98531577"/>
      <w:bookmarkStart w:id="8050" w:name="_Toc105517649"/>
      <w:bookmarkStart w:id="8051" w:name="_Toc106108540"/>
      <w:bookmarkStart w:id="8052" w:name="_Toc113657125"/>
      <w:bookmarkStart w:id="8053" w:name="_Toc114052344"/>
      <w:bookmarkStart w:id="8054" w:name="_Toc170752457"/>
      <w:bookmarkEnd w:id="8039"/>
      <w:r w:rsidRPr="008711EA">
        <w:t>9.2.1.76</w:t>
      </w:r>
      <w:r w:rsidRPr="008711EA">
        <w:tab/>
        <w:t>Data Forwarding Not Possible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55" w:name="_CR9_2_1_77"/>
      <w:bookmarkStart w:id="8056" w:name="_Toc20953785"/>
      <w:bookmarkStart w:id="8057" w:name="_Toc29390963"/>
      <w:bookmarkStart w:id="8058" w:name="_Toc36551700"/>
      <w:bookmarkStart w:id="8059" w:name="_Toc45831922"/>
      <w:bookmarkStart w:id="8060" w:name="_Toc51762875"/>
      <w:bookmarkStart w:id="8061" w:name="_Toc64381927"/>
      <w:bookmarkStart w:id="8062" w:name="_Toc73964445"/>
      <w:bookmarkStart w:id="8063" w:name="_Toc88647054"/>
      <w:bookmarkStart w:id="8064" w:name="_Toc97883003"/>
      <w:bookmarkStart w:id="8065" w:name="_Toc98531578"/>
      <w:bookmarkStart w:id="8066" w:name="_Toc105517650"/>
      <w:bookmarkStart w:id="8067" w:name="_Toc106108541"/>
      <w:bookmarkStart w:id="8068" w:name="_Toc113657126"/>
      <w:bookmarkStart w:id="8069" w:name="_Toc114052345"/>
      <w:bookmarkStart w:id="8070" w:name="_Toc170752458"/>
      <w:bookmarkEnd w:id="8055"/>
      <w:r w:rsidRPr="008711EA">
        <w:t>9.2.1.</w:t>
      </w:r>
      <w:r w:rsidRPr="008711EA">
        <w:rPr>
          <w:lang w:eastAsia="zh-CN"/>
        </w:rPr>
        <w:t>77</w:t>
      </w:r>
      <w:r w:rsidRPr="008711EA">
        <w:rPr>
          <w:lang w:eastAsia="zh-CN"/>
        </w:rPr>
        <w:tab/>
        <w:t>PS Service Not Available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71" w:name="_CR9_2_1_78"/>
      <w:bookmarkStart w:id="8072" w:name="_Toc20953786"/>
      <w:bookmarkStart w:id="8073" w:name="_Toc29390964"/>
      <w:bookmarkStart w:id="8074" w:name="_Toc36551701"/>
      <w:bookmarkStart w:id="8075" w:name="_Toc45831923"/>
      <w:bookmarkStart w:id="8076" w:name="_Toc51762876"/>
      <w:bookmarkStart w:id="8077" w:name="_Toc64381928"/>
      <w:bookmarkStart w:id="8078" w:name="_Toc73964446"/>
      <w:bookmarkStart w:id="8079" w:name="_Toc88647055"/>
      <w:bookmarkStart w:id="8080" w:name="_Toc97883004"/>
      <w:bookmarkStart w:id="8081" w:name="_Toc98531579"/>
      <w:bookmarkStart w:id="8082" w:name="_Toc105517651"/>
      <w:bookmarkStart w:id="8083" w:name="_Toc106108542"/>
      <w:bookmarkStart w:id="8084" w:name="_Toc113657127"/>
      <w:bookmarkStart w:id="8085" w:name="_Toc114052346"/>
      <w:bookmarkStart w:id="8086" w:name="_Toc170752459"/>
      <w:bookmarkEnd w:id="8071"/>
      <w:r w:rsidRPr="008711EA">
        <w:t>9.2.1.78</w:t>
      </w:r>
      <w:r w:rsidRPr="008711EA">
        <w:tab/>
        <w:t>Paging Priority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087" w:name="_CR9_2_1_79"/>
      <w:bookmarkStart w:id="8088" w:name="_Toc20953787"/>
      <w:bookmarkStart w:id="8089" w:name="_Toc29390965"/>
      <w:bookmarkStart w:id="8090" w:name="_Toc36551702"/>
      <w:bookmarkStart w:id="8091" w:name="_Toc45831924"/>
      <w:bookmarkStart w:id="8092" w:name="_Toc51762877"/>
      <w:bookmarkStart w:id="8093" w:name="_Toc64381929"/>
      <w:bookmarkStart w:id="8094" w:name="_Toc73964447"/>
      <w:bookmarkStart w:id="8095" w:name="_Toc88647056"/>
      <w:bookmarkStart w:id="8096" w:name="_Toc97883005"/>
      <w:bookmarkStart w:id="8097" w:name="_Toc98531580"/>
      <w:bookmarkStart w:id="8098" w:name="_Toc105517652"/>
      <w:bookmarkStart w:id="8099" w:name="_Toc106108543"/>
      <w:bookmarkStart w:id="8100" w:name="_Toc113657128"/>
      <w:bookmarkStart w:id="8101" w:name="_Toc114052347"/>
      <w:bookmarkStart w:id="8102" w:name="_Toc170752460"/>
      <w:bookmarkEnd w:id="808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03" w:name="_CR9_2_1_80"/>
      <w:bookmarkStart w:id="8104" w:name="_Toc20953788"/>
      <w:bookmarkStart w:id="8105" w:name="_Toc29390966"/>
      <w:bookmarkStart w:id="8106" w:name="_Toc36551703"/>
      <w:bookmarkStart w:id="8107" w:name="_Toc45831925"/>
      <w:bookmarkStart w:id="8108" w:name="_Toc51762878"/>
      <w:bookmarkStart w:id="8109" w:name="_Toc64381930"/>
      <w:bookmarkStart w:id="8110" w:name="_Toc73964448"/>
      <w:bookmarkStart w:id="8111" w:name="_Toc88647057"/>
      <w:bookmarkStart w:id="8112" w:name="_Toc97883006"/>
      <w:bookmarkStart w:id="8113" w:name="_Toc98531581"/>
      <w:bookmarkStart w:id="8114" w:name="_Toc105517653"/>
      <w:bookmarkStart w:id="8115" w:name="_Toc106108544"/>
      <w:bookmarkStart w:id="8116" w:name="_Toc113657129"/>
      <w:bookmarkStart w:id="8117" w:name="_Toc114052348"/>
      <w:bookmarkStart w:id="8118" w:name="_Toc170752461"/>
      <w:bookmarkEnd w:id="8103"/>
      <w:r w:rsidRPr="008711EA">
        <w:t>9.2.1.</w:t>
      </w:r>
      <w:r w:rsidRPr="008711EA">
        <w:rPr>
          <w:lang w:eastAsia="zh-CN"/>
        </w:rPr>
        <w:t>80</w:t>
      </w:r>
      <w:r w:rsidRPr="008711EA">
        <w:tab/>
      </w:r>
      <w:r w:rsidRPr="008711EA">
        <w:rPr>
          <w:lang w:eastAsia="zh-CN"/>
        </w:rPr>
        <w:t xml:space="preserve">Correlation </w:t>
      </w:r>
      <w:r w:rsidRPr="008711EA">
        <w:t>ID</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19" w:name="_CR9_2_1_81"/>
      <w:bookmarkStart w:id="8120" w:name="_Toc20953789"/>
      <w:bookmarkStart w:id="8121" w:name="_Toc29390967"/>
      <w:bookmarkStart w:id="8122" w:name="_Toc36551704"/>
      <w:bookmarkStart w:id="8123" w:name="_Toc45831926"/>
      <w:bookmarkStart w:id="8124" w:name="_Toc51762879"/>
      <w:bookmarkStart w:id="8125" w:name="_Toc64381931"/>
      <w:bookmarkStart w:id="8126" w:name="_Toc73964449"/>
      <w:bookmarkStart w:id="8127" w:name="_Toc88647058"/>
      <w:bookmarkStart w:id="8128" w:name="_Toc97883007"/>
      <w:bookmarkStart w:id="8129" w:name="_Toc98531582"/>
      <w:bookmarkStart w:id="8130" w:name="_Toc105517654"/>
      <w:bookmarkStart w:id="8131" w:name="_Toc106108545"/>
      <w:bookmarkStart w:id="8132" w:name="_Toc113657130"/>
      <w:bookmarkStart w:id="8133" w:name="_Toc114052349"/>
      <w:bookmarkStart w:id="8134" w:name="_Toc170752462"/>
      <w:bookmarkEnd w:id="811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35" w:name="_CR9_2_1_82"/>
      <w:bookmarkStart w:id="8136" w:name="_Toc20953790"/>
      <w:bookmarkStart w:id="8137" w:name="_Toc29390968"/>
      <w:bookmarkStart w:id="8138" w:name="_Toc36551705"/>
      <w:bookmarkStart w:id="8139" w:name="_Toc45831927"/>
      <w:bookmarkStart w:id="8140" w:name="_Toc51762880"/>
      <w:bookmarkStart w:id="8141" w:name="_Toc64381932"/>
      <w:bookmarkStart w:id="8142" w:name="_Toc73964450"/>
      <w:bookmarkStart w:id="8143" w:name="_Toc88647059"/>
      <w:bookmarkStart w:id="8144" w:name="_Toc97883008"/>
      <w:bookmarkStart w:id="8145" w:name="_Toc98531583"/>
      <w:bookmarkStart w:id="8146" w:name="_Toc105517655"/>
      <w:bookmarkStart w:id="8147" w:name="_Toc106108546"/>
      <w:bookmarkStart w:id="8148" w:name="_Toc113657131"/>
      <w:bookmarkStart w:id="8149" w:name="_Toc114052350"/>
      <w:bookmarkStart w:id="8150" w:name="_Toc170752463"/>
      <w:bookmarkEnd w:id="813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51" w:name="_CR9_2_1_83"/>
      <w:bookmarkStart w:id="8152" w:name="_Toc20953791"/>
      <w:bookmarkStart w:id="8153" w:name="_Toc29390969"/>
      <w:bookmarkStart w:id="8154" w:name="_Toc36551706"/>
      <w:bookmarkStart w:id="8155" w:name="_Toc45831928"/>
      <w:bookmarkStart w:id="8156" w:name="_Toc51762881"/>
      <w:bookmarkStart w:id="8157" w:name="_Toc64381933"/>
      <w:bookmarkStart w:id="8158" w:name="_Toc73964451"/>
      <w:bookmarkStart w:id="8159" w:name="_Toc88647060"/>
      <w:bookmarkStart w:id="8160" w:name="_Toc97883009"/>
      <w:bookmarkStart w:id="8161" w:name="_Toc98531584"/>
      <w:bookmarkStart w:id="8162" w:name="_Toc105517656"/>
      <w:bookmarkStart w:id="8163" w:name="_Toc106108547"/>
      <w:bookmarkStart w:id="8164" w:name="_Toc113657132"/>
      <w:bookmarkStart w:id="8165" w:name="_Toc114052351"/>
      <w:bookmarkStart w:id="8166" w:name="_Toc170752464"/>
      <w:bookmarkEnd w:id="8151"/>
      <w:r w:rsidRPr="008711EA">
        <w:rPr>
          <w:rFonts w:eastAsia="MS Mincho"/>
        </w:rPr>
        <w:t>9.2.1.83</w:t>
      </w:r>
      <w:r w:rsidRPr="008711EA">
        <w:rPr>
          <w:rFonts w:eastAsia="MS Mincho"/>
        </w:rPr>
        <w:tab/>
        <w:t>Management Based MDT Allowed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67" w:name="_CR9_2_1_84"/>
      <w:bookmarkStart w:id="8168" w:name="_Toc20953792"/>
      <w:bookmarkStart w:id="8169" w:name="_Toc29390970"/>
      <w:bookmarkStart w:id="8170" w:name="_Toc36551707"/>
      <w:bookmarkStart w:id="8171" w:name="_Toc45831929"/>
      <w:bookmarkStart w:id="8172" w:name="_Toc51762882"/>
      <w:bookmarkStart w:id="8173" w:name="_Toc64381934"/>
      <w:bookmarkStart w:id="8174" w:name="_Toc73964452"/>
      <w:bookmarkStart w:id="8175" w:name="_Toc88647061"/>
      <w:bookmarkStart w:id="8176" w:name="_Toc97883010"/>
      <w:bookmarkStart w:id="8177" w:name="_Toc98531585"/>
      <w:bookmarkStart w:id="8178" w:name="_Toc105517657"/>
      <w:bookmarkStart w:id="8179" w:name="_Toc106108548"/>
      <w:bookmarkStart w:id="8180" w:name="_Toc113657133"/>
      <w:bookmarkStart w:id="8181" w:name="_Toc114052352"/>
      <w:bookmarkStart w:id="8182" w:name="_Toc170752465"/>
      <w:bookmarkEnd w:id="8167"/>
      <w:r w:rsidRPr="008711EA">
        <w:rPr>
          <w:rFonts w:eastAsia="Batang"/>
        </w:rPr>
        <w:t>9.2.1.84</w:t>
      </w:r>
      <w:r w:rsidRPr="008711EA">
        <w:rPr>
          <w:rFonts w:eastAsia="Batang"/>
        </w:rPr>
        <w:tab/>
        <w:t>GW Context Release Indication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183" w:name="_CR9_2_1_85"/>
      <w:bookmarkStart w:id="8184" w:name="_Toc20953793"/>
      <w:bookmarkStart w:id="8185" w:name="_Toc29390971"/>
      <w:bookmarkStart w:id="8186" w:name="_Toc36551708"/>
      <w:bookmarkStart w:id="8187" w:name="_Toc45831930"/>
      <w:bookmarkStart w:id="8188" w:name="_Toc51762883"/>
      <w:bookmarkStart w:id="8189" w:name="_Toc64381935"/>
      <w:bookmarkStart w:id="8190" w:name="_Toc73964453"/>
      <w:bookmarkStart w:id="8191" w:name="_Toc88647062"/>
      <w:bookmarkStart w:id="8192" w:name="_Toc97883011"/>
      <w:bookmarkStart w:id="8193" w:name="_Toc98531586"/>
      <w:bookmarkStart w:id="8194" w:name="_Toc105517658"/>
      <w:bookmarkStart w:id="8195" w:name="_Toc106108549"/>
      <w:bookmarkStart w:id="8196" w:name="_Toc113657134"/>
      <w:bookmarkStart w:id="8197" w:name="_Toc114052353"/>
      <w:bookmarkStart w:id="8198" w:name="_Toc170752466"/>
      <w:bookmarkEnd w:id="8183"/>
      <w:r w:rsidRPr="008711EA">
        <w:rPr>
          <w:rFonts w:eastAsia="Batang"/>
        </w:rPr>
        <w:t>9.2.1.</w:t>
      </w:r>
      <w:r w:rsidRPr="008711EA">
        <w:rPr>
          <w:lang w:eastAsia="zh-CN"/>
        </w:rPr>
        <w:t>85</w:t>
      </w:r>
      <w:r w:rsidRPr="008711EA">
        <w:rPr>
          <w:rFonts w:eastAsia="Batang"/>
        </w:rPr>
        <w:tab/>
      </w:r>
      <w:r w:rsidRPr="008711EA">
        <w:t>Voice Support Match Indicator</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199" w:name="_CR9_2_1_86"/>
      <w:bookmarkStart w:id="8200" w:name="_Toc20953794"/>
      <w:bookmarkStart w:id="8201" w:name="_Toc29390972"/>
      <w:bookmarkStart w:id="8202" w:name="_Toc36551709"/>
      <w:bookmarkStart w:id="8203" w:name="_Toc45831931"/>
      <w:bookmarkStart w:id="8204" w:name="_Toc51762884"/>
      <w:bookmarkStart w:id="8205" w:name="_Toc64381936"/>
      <w:bookmarkStart w:id="8206" w:name="_Toc73964454"/>
      <w:bookmarkStart w:id="8207" w:name="_Toc88647063"/>
      <w:bookmarkStart w:id="8208" w:name="_Toc97883012"/>
      <w:bookmarkStart w:id="8209" w:name="_Toc98531587"/>
      <w:bookmarkStart w:id="8210" w:name="_Toc105517659"/>
      <w:bookmarkStart w:id="8211" w:name="_Toc106108550"/>
      <w:bookmarkStart w:id="8212" w:name="_Toc113657135"/>
      <w:bookmarkStart w:id="8213" w:name="_Toc114052354"/>
      <w:bookmarkStart w:id="8214" w:name="_Toc170752467"/>
      <w:bookmarkEnd w:id="8199"/>
      <w:r w:rsidRPr="008711EA">
        <w:t>9.2.1.86</w:t>
      </w:r>
      <w:r w:rsidRPr="008711EA">
        <w:tab/>
        <w:t>M3 Configuration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15" w:name="_CR9_2_1_87"/>
      <w:bookmarkStart w:id="8216" w:name="_Toc20953795"/>
      <w:bookmarkStart w:id="8217" w:name="_Toc29390973"/>
      <w:bookmarkStart w:id="8218" w:name="_Toc36551710"/>
      <w:bookmarkStart w:id="8219" w:name="_Toc45831932"/>
      <w:bookmarkStart w:id="8220" w:name="_Toc51762885"/>
      <w:bookmarkStart w:id="8221" w:name="_Toc64381937"/>
      <w:bookmarkStart w:id="8222" w:name="_Toc73964455"/>
      <w:bookmarkStart w:id="8223" w:name="_Toc88647064"/>
      <w:bookmarkStart w:id="8224" w:name="_Toc97883013"/>
      <w:bookmarkStart w:id="8225" w:name="_Toc98531588"/>
      <w:bookmarkStart w:id="8226" w:name="_Toc105517660"/>
      <w:bookmarkStart w:id="8227" w:name="_Toc106108551"/>
      <w:bookmarkStart w:id="8228" w:name="_Toc113657136"/>
      <w:bookmarkStart w:id="8229" w:name="_Toc114052355"/>
      <w:bookmarkStart w:id="8230" w:name="_Toc170752468"/>
      <w:bookmarkEnd w:id="8215"/>
      <w:r w:rsidRPr="008711EA">
        <w:t>9.2.1.87</w:t>
      </w:r>
      <w:r w:rsidRPr="008711EA">
        <w:tab/>
        <w:t>M4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31" w:name="_CR9_2_1_88"/>
      <w:bookmarkStart w:id="8232" w:name="_Toc20953796"/>
      <w:bookmarkStart w:id="8233" w:name="_Toc29390974"/>
      <w:bookmarkStart w:id="8234" w:name="_Toc36551711"/>
      <w:bookmarkStart w:id="8235" w:name="_Toc45831933"/>
      <w:bookmarkStart w:id="8236" w:name="_Toc51762886"/>
      <w:bookmarkStart w:id="8237" w:name="_Toc64381938"/>
      <w:bookmarkStart w:id="8238" w:name="_Toc73964456"/>
      <w:bookmarkStart w:id="8239" w:name="_Toc88647065"/>
      <w:bookmarkStart w:id="8240" w:name="_Toc97883014"/>
      <w:bookmarkStart w:id="8241" w:name="_Toc98531589"/>
      <w:bookmarkStart w:id="8242" w:name="_Toc105517661"/>
      <w:bookmarkStart w:id="8243" w:name="_Toc106108552"/>
      <w:bookmarkStart w:id="8244" w:name="_Toc113657137"/>
      <w:bookmarkStart w:id="8245" w:name="_Toc114052356"/>
      <w:bookmarkStart w:id="8246" w:name="_Toc170752469"/>
      <w:bookmarkEnd w:id="8231"/>
      <w:r w:rsidRPr="008711EA">
        <w:t>9.2.1.88</w:t>
      </w:r>
      <w:r w:rsidRPr="008711EA">
        <w:tab/>
        <w:t>M5 Configuration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47" w:name="_CR9_2_1_89"/>
      <w:bookmarkStart w:id="8248" w:name="_Toc20953797"/>
      <w:bookmarkStart w:id="8249" w:name="_Toc29390975"/>
      <w:bookmarkStart w:id="8250" w:name="_Toc36551712"/>
      <w:bookmarkStart w:id="8251" w:name="_Toc45831934"/>
      <w:bookmarkStart w:id="8252" w:name="_Toc51762887"/>
      <w:bookmarkStart w:id="8253" w:name="_Toc64381939"/>
      <w:bookmarkStart w:id="8254" w:name="_Toc73964457"/>
      <w:bookmarkStart w:id="8255" w:name="_Toc88647066"/>
      <w:bookmarkStart w:id="8256" w:name="_Toc97883015"/>
      <w:bookmarkStart w:id="8257" w:name="_Toc98531590"/>
      <w:bookmarkStart w:id="8258" w:name="_Toc105517662"/>
      <w:bookmarkStart w:id="8259" w:name="_Toc106108553"/>
      <w:bookmarkStart w:id="8260" w:name="_Toc113657138"/>
      <w:bookmarkStart w:id="8261" w:name="_Toc114052357"/>
      <w:bookmarkStart w:id="8262" w:name="_Toc170752470"/>
      <w:bookmarkEnd w:id="8247"/>
      <w:r w:rsidRPr="008711EA">
        <w:rPr>
          <w:rFonts w:eastAsia="Batang"/>
        </w:rPr>
        <w:t>9.2.1.89</w:t>
      </w:r>
      <w:r w:rsidRPr="008711EA">
        <w:rPr>
          <w:rFonts w:eastAsia="Batang"/>
        </w:rPr>
        <w:tab/>
        <w:t xml:space="preserve">MDT </w:t>
      </w:r>
      <w:r w:rsidRPr="008711EA">
        <w:rPr>
          <w:lang w:eastAsia="zh-CN"/>
        </w:rPr>
        <w:t>PLMN List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63" w:name="_CR9_2_1_90"/>
      <w:bookmarkStart w:id="8264" w:name="_Toc20953798"/>
      <w:bookmarkStart w:id="8265" w:name="_Toc29390976"/>
      <w:bookmarkStart w:id="8266" w:name="_Toc36551713"/>
      <w:bookmarkStart w:id="8267" w:name="_Toc45831935"/>
      <w:bookmarkStart w:id="8268" w:name="_Toc51762888"/>
      <w:bookmarkStart w:id="8269" w:name="_Toc64381940"/>
      <w:bookmarkStart w:id="8270" w:name="_Toc73964458"/>
      <w:bookmarkStart w:id="8271" w:name="_Toc88647067"/>
      <w:bookmarkStart w:id="8272" w:name="_Toc97883016"/>
      <w:bookmarkStart w:id="8273" w:name="_Toc98531591"/>
      <w:bookmarkStart w:id="8274" w:name="_Toc105517663"/>
      <w:bookmarkStart w:id="8275" w:name="_Toc106108554"/>
      <w:bookmarkStart w:id="8276" w:name="_Toc113657139"/>
      <w:bookmarkStart w:id="8277" w:name="_Toc114052358"/>
      <w:bookmarkStart w:id="8278" w:name="_Toc170752471"/>
      <w:bookmarkEnd w:id="8263"/>
      <w:r w:rsidRPr="008711EA">
        <w:t>9.2.1.90</w:t>
      </w:r>
      <w:r w:rsidRPr="008711EA">
        <w:tab/>
        <w:t>COUNT Value Extended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279" w:name="_CR9_2_1_91"/>
      <w:bookmarkStart w:id="8280" w:name="_Toc20953799"/>
      <w:bookmarkStart w:id="8281" w:name="_Toc29390977"/>
      <w:bookmarkStart w:id="8282" w:name="_Toc36551714"/>
      <w:bookmarkStart w:id="8283" w:name="_Toc45831936"/>
      <w:bookmarkStart w:id="8284" w:name="_Toc51762889"/>
      <w:bookmarkStart w:id="8285" w:name="_Toc64381941"/>
      <w:bookmarkStart w:id="8286" w:name="_Toc73964459"/>
      <w:bookmarkStart w:id="8287" w:name="_Toc88647068"/>
      <w:bookmarkStart w:id="8288" w:name="_Toc97883017"/>
      <w:bookmarkStart w:id="8289" w:name="_Toc98531592"/>
      <w:bookmarkStart w:id="8290" w:name="_Toc105517664"/>
      <w:bookmarkStart w:id="8291" w:name="_Toc106108555"/>
      <w:bookmarkStart w:id="8292" w:name="_Toc113657140"/>
      <w:bookmarkStart w:id="8293" w:name="_Toc114052359"/>
      <w:bookmarkStart w:id="8294" w:name="_Toc170752472"/>
      <w:bookmarkEnd w:id="8279"/>
      <w:r w:rsidRPr="008711EA">
        <w:t>9.2.1.</w:t>
      </w:r>
      <w:r w:rsidRPr="008711EA">
        <w:rPr>
          <w:lang w:eastAsia="zh-CN"/>
        </w:rPr>
        <w:t>91</w:t>
      </w:r>
      <w:r w:rsidRPr="008711EA">
        <w:tab/>
      </w:r>
      <w:r w:rsidRPr="008711EA">
        <w:rPr>
          <w:lang w:eastAsia="zh-CN"/>
        </w:rPr>
        <w:t>Kill-all Warning Messages Indicator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295" w:name="_CR9_2_1_92"/>
      <w:bookmarkStart w:id="8296" w:name="_Toc20953800"/>
      <w:bookmarkStart w:id="8297" w:name="_Toc29390978"/>
      <w:bookmarkStart w:id="8298" w:name="_Toc36551715"/>
      <w:bookmarkStart w:id="8299" w:name="_Toc45831937"/>
      <w:bookmarkStart w:id="8300" w:name="_Toc51762890"/>
      <w:bookmarkStart w:id="8301" w:name="_Toc64381942"/>
      <w:bookmarkStart w:id="8302" w:name="_Toc73964460"/>
      <w:bookmarkStart w:id="8303" w:name="_Toc88647069"/>
      <w:bookmarkStart w:id="8304" w:name="_Toc97883018"/>
      <w:bookmarkStart w:id="8305" w:name="_Toc98531593"/>
      <w:bookmarkStart w:id="8306" w:name="_Toc105517665"/>
      <w:bookmarkStart w:id="8307" w:name="_Toc106108556"/>
      <w:bookmarkStart w:id="8308" w:name="_Toc113657141"/>
      <w:bookmarkStart w:id="8309" w:name="_Toc114052360"/>
      <w:bookmarkStart w:id="8310" w:name="_Toc170752473"/>
      <w:bookmarkEnd w:id="8295"/>
      <w:r w:rsidRPr="008711EA">
        <w:t>9.2.1.92</w:t>
      </w:r>
      <w:r w:rsidRPr="008711EA">
        <w:tab/>
        <w:t>LHN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11" w:name="_CR9_2_1_93"/>
      <w:bookmarkStart w:id="8312" w:name="_Toc20953801"/>
      <w:bookmarkStart w:id="8313" w:name="_Toc29390979"/>
      <w:bookmarkStart w:id="8314" w:name="_Toc36551716"/>
      <w:bookmarkStart w:id="8315" w:name="_Toc45831938"/>
      <w:bookmarkStart w:id="8316" w:name="_Toc51762891"/>
      <w:bookmarkStart w:id="8317" w:name="_Toc64381943"/>
      <w:bookmarkStart w:id="8318" w:name="_Toc73964461"/>
      <w:bookmarkStart w:id="8319" w:name="_Toc88647070"/>
      <w:bookmarkStart w:id="8320" w:name="_Toc97883019"/>
      <w:bookmarkStart w:id="8321" w:name="_Toc98531594"/>
      <w:bookmarkStart w:id="8322" w:name="_Toc105517666"/>
      <w:bookmarkStart w:id="8323" w:name="_Toc106108557"/>
      <w:bookmarkStart w:id="8324" w:name="_Toc113657142"/>
      <w:bookmarkStart w:id="8325" w:name="_Toc114052361"/>
      <w:bookmarkStart w:id="8326" w:name="_Toc170752474"/>
      <w:bookmarkEnd w:id="8311"/>
      <w:r w:rsidRPr="008711EA">
        <w:t>9.2.1.93</w:t>
      </w:r>
      <w:r w:rsidRPr="008711EA">
        <w:tab/>
        <w:t>User Location Information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27" w:name="_CR9_2_1_94"/>
      <w:bookmarkStart w:id="8328" w:name="_Toc20953802"/>
      <w:bookmarkStart w:id="8329" w:name="_Toc29390980"/>
      <w:bookmarkStart w:id="8330" w:name="_Toc36551717"/>
      <w:bookmarkStart w:id="8331" w:name="_Toc45831939"/>
      <w:bookmarkStart w:id="8332" w:name="_Toc51762892"/>
      <w:bookmarkStart w:id="8333" w:name="_Toc64381944"/>
      <w:bookmarkStart w:id="8334" w:name="_Toc73964462"/>
      <w:bookmarkStart w:id="8335" w:name="_Toc88647071"/>
      <w:bookmarkStart w:id="8336" w:name="_Toc97883020"/>
      <w:bookmarkStart w:id="8337" w:name="_Toc98531595"/>
      <w:bookmarkStart w:id="8338" w:name="_Toc105517667"/>
      <w:bookmarkStart w:id="8339" w:name="_Toc106108558"/>
      <w:bookmarkStart w:id="8340" w:name="_Toc113657143"/>
      <w:bookmarkStart w:id="8341" w:name="_Toc114052362"/>
      <w:bookmarkStart w:id="8342" w:name="_Toc170752475"/>
      <w:bookmarkEnd w:id="8327"/>
      <w:r w:rsidRPr="008711EA">
        <w:t>9.2.1.</w:t>
      </w:r>
      <w:r w:rsidRPr="008711EA">
        <w:rPr>
          <w:lang w:eastAsia="zh-CN"/>
        </w:rPr>
        <w:t>94</w:t>
      </w:r>
      <w:r w:rsidRPr="008711EA">
        <w:tab/>
        <w:t>MBSFN</w:t>
      </w:r>
      <w:r w:rsidRPr="008711EA">
        <w:rPr>
          <w:lang w:eastAsia="zh-CN"/>
        </w:rPr>
        <w:t>-</w:t>
      </w:r>
      <w:r w:rsidRPr="008711EA">
        <w:t>ResultToLog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43" w:name="_CR9_2_1_95"/>
      <w:bookmarkStart w:id="8344" w:name="_Toc20953803"/>
      <w:bookmarkStart w:id="8345" w:name="_Toc29390981"/>
      <w:bookmarkStart w:id="8346" w:name="_Toc36551718"/>
      <w:bookmarkStart w:id="8347" w:name="_Toc45831940"/>
      <w:bookmarkStart w:id="8348" w:name="_Toc51762893"/>
      <w:bookmarkStart w:id="8349" w:name="_Toc64381945"/>
      <w:bookmarkStart w:id="8350" w:name="_Toc73964463"/>
      <w:bookmarkStart w:id="8351" w:name="_Toc88647072"/>
      <w:bookmarkStart w:id="8352" w:name="_Toc97883021"/>
      <w:bookmarkStart w:id="8353" w:name="_Toc98531596"/>
      <w:bookmarkStart w:id="8354" w:name="_Toc105517668"/>
      <w:bookmarkStart w:id="8355" w:name="_Toc106108559"/>
      <w:bookmarkStart w:id="8356" w:name="_Toc113657144"/>
      <w:bookmarkStart w:id="8357" w:name="_Toc114052363"/>
      <w:bookmarkStart w:id="8358" w:name="_Toc170752476"/>
      <w:bookmarkEnd w:id="8343"/>
      <w:r w:rsidRPr="008711EA">
        <w:t>9.2.1.95</w:t>
      </w:r>
      <w:r w:rsidRPr="008711EA">
        <w:tab/>
        <w:t>EARFCN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59" w:name="_CR9_2_1_96"/>
      <w:bookmarkStart w:id="8360" w:name="_Toc20953804"/>
      <w:bookmarkStart w:id="8361" w:name="_Toc29390982"/>
      <w:bookmarkStart w:id="8362" w:name="_Toc36551719"/>
      <w:bookmarkStart w:id="8363" w:name="_Toc45831941"/>
      <w:bookmarkStart w:id="8364" w:name="_Toc51762894"/>
      <w:bookmarkStart w:id="8365" w:name="_Toc64381946"/>
      <w:bookmarkStart w:id="8366" w:name="_Toc73964464"/>
      <w:bookmarkStart w:id="8367" w:name="_Toc88647073"/>
      <w:bookmarkStart w:id="8368" w:name="_Toc97883022"/>
      <w:bookmarkStart w:id="8369" w:name="_Toc98531597"/>
      <w:bookmarkStart w:id="8370" w:name="_Toc105517669"/>
      <w:bookmarkStart w:id="8371" w:name="_Toc106108560"/>
      <w:bookmarkStart w:id="8372" w:name="_Toc113657145"/>
      <w:bookmarkStart w:id="8373" w:name="_Toc114052364"/>
      <w:bookmarkStart w:id="8374" w:name="_Toc170752477"/>
      <w:bookmarkEnd w:id="8359"/>
      <w:r w:rsidRPr="008711EA">
        <w:rPr>
          <w:rFonts w:eastAsia="Batang"/>
        </w:rPr>
        <w:t>9.2.1.96</w:t>
      </w:r>
      <w:r w:rsidRPr="008711EA">
        <w:rPr>
          <w:rFonts w:eastAsia="Batang"/>
        </w:rPr>
        <w:tab/>
        <w:t>Expected UE Behaviour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375" w:name="_CR9_2_1_97"/>
      <w:bookmarkStart w:id="8376" w:name="_Toc20953805"/>
      <w:bookmarkStart w:id="8377" w:name="_Toc29390983"/>
      <w:bookmarkStart w:id="8378" w:name="_Toc36551720"/>
      <w:bookmarkStart w:id="8379" w:name="_Toc45831942"/>
      <w:bookmarkStart w:id="8380" w:name="_Toc51762895"/>
      <w:bookmarkStart w:id="8381" w:name="_Toc64381947"/>
      <w:bookmarkStart w:id="8382" w:name="_Toc73964465"/>
      <w:bookmarkStart w:id="8383" w:name="_Toc88647074"/>
      <w:bookmarkStart w:id="8384" w:name="_Toc97883023"/>
      <w:bookmarkStart w:id="8385" w:name="_Toc98531598"/>
      <w:bookmarkStart w:id="8386" w:name="_Toc105517670"/>
      <w:bookmarkStart w:id="8387" w:name="_Toc106108561"/>
      <w:bookmarkStart w:id="8388" w:name="_Toc113657146"/>
      <w:bookmarkStart w:id="8389" w:name="_Toc114052365"/>
      <w:bookmarkStart w:id="8390" w:name="_Toc170752478"/>
      <w:bookmarkEnd w:id="8375"/>
      <w:r w:rsidRPr="008711EA">
        <w:rPr>
          <w:rFonts w:eastAsia="Batang"/>
        </w:rPr>
        <w:t>9.2.1.97</w:t>
      </w:r>
      <w:r w:rsidRPr="008711EA">
        <w:rPr>
          <w:rFonts w:eastAsia="Batang"/>
        </w:rPr>
        <w:tab/>
        <w:t>Expected UE Activity Behaviour</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391" w:name="_CR9_2_1_98"/>
      <w:bookmarkStart w:id="8392" w:name="_Toc20953806"/>
      <w:bookmarkStart w:id="8393" w:name="_Toc29390984"/>
      <w:bookmarkStart w:id="8394" w:name="_Toc36551721"/>
      <w:bookmarkStart w:id="8395" w:name="_Toc45831943"/>
      <w:bookmarkStart w:id="8396" w:name="_Toc51762896"/>
      <w:bookmarkStart w:id="8397" w:name="_Toc64381948"/>
      <w:bookmarkStart w:id="8398" w:name="_Toc73964466"/>
      <w:bookmarkStart w:id="8399" w:name="_Toc88647075"/>
      <w:bookmarkStart w:id="8400" w:name="_Toc97883024"/>
      <w:bookmarkStart w:id="8401" w:name="_Toc98531599"/>
      <w:bookmarkStart w:id="8402" w:name="_Toc105517671"/>
      <w:bookmarkStart w:id="8403" w:name="_Toc106108562"/>
      <w:bookmarkStart w:id="8404" w:name="_Toc113657147"/>
      <w:bookmarkStart w:id="8405" w:name="_Toc114052366"/>
      <w:bookmarkStart w:id="8406" w:name="_Toc170752479"/>
      <w:bookmarkEnd w:id="8391"/>
      <w:r w:rsidRPr="008711EA">
        <w:t>9.2.1.98</w:t>
      </w:r>
      <w:r w:rsidRPr="008711EA">
        <w:tab/>
        <w:t>UE Radio Capability for Paging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07" w:name="_CR9_2_1_99"/>
      <w:bookmarkStart w:id="8408" w:name="_Toc20953807"/>
      <w:bookmarkStart w:id="8409" w:name="_Toc29390985"/>
      <w:bookmarkStart w:id="8410" w:name="_Toc36551722"/>
      <w:bookmarkStart w:id="8411" w:name="_Toc45831944"/>
      <w:bookmarkStart w:id="8412" w:name="_Toc51762897"/>
      <w:bookmarkStart w:id="8413" w:name="_Toc64381949"/>
      <w:bookmarkStart w:id="8414" w:name="_Toc73964467"/>
      <w:bookmarkStart w:id="8415" w:name="_Toc88647076"/>
      <w:bookmarkStart w:id="8416" w:name="_Toc97883025"/>
      <w:bookmarkStart w:id="8417" w:name="_Toc98531600"/>
      <w:bookmarkStart w:id="8418" w:name="_Toc105517672"/>
      <w:bookmarkStart w:id="8419" w:name="_Toc106108563"/>
      <w:bookmarkStart w:id="8420" w:name="_Toc113657148"/>
      <w:bookmarkStart w:id="8421" w:name="_Toc114052367"/>
      <w:bookmarkStart w:id="8422" w:name="_Toc170752480"/>
      <w:bookmarkEnd w:id="8407"/>
      <w:r w:rsidRPr="008711EA">
        <w:t>9.2.1.99</w:t>
      </w:r>
      <w:r w:rsidRPr="008711EA">
        <w:tab/>
        <w:t>ProSe Authorized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23" w:name="_CR9_2_1_100"/>
      <w:bookmarkStart w:id="8424" w:name="_Toc20953808"/>
      <w:bookmarkStart w:id="8425" w:name="_Toc29390986"/>
      <w:bookmarkStart w:id="8426" w:name="_Toc36551723"/>
      <w:bookmarkStart w:id="8427" w:name="_Toc45831945"/>
      <w:bookmarkStart w:id="8428" w:name="_Toc51762898"/>
      <w:bookmarkStart w:id="8429" w:name="_Toc64381950"/>
      <w:bookmarkStart w:id="8430" w:name="_Toc73964468"/>
      <w:bookmarkStart w:id="8431" w:name="_Toc88647077"/>
      <w:bookmarkStart w:id="8432" w:name="_Toc97883026"/>
      <w:bookmarkStart w:id="8433" w:name="_Toc98531601"/>
      <w:bookmarkStart w:id="8434" w:name="_Toc105517673"/>
      <w:bookmarkStart w:id="8435" w:name="_Toc106108564"/>
      <w:bookmarkStart w:id="8436" w:name="_Toc113657149"/>
      <w:bookmarkStart w:id="8437" w:name="_Toc114052368"/>
      <w:bookmarkStart w:id="8438" w:name="_Toc170752481"/>
      <w:bookmarkEnd w:id="8423"/>
      <w:r w:rsidRPr="008711EA">
        <w:t>9.2.1.100</w:t>
      </w:r>
      <w:r w:rsidRPr="008711EA">
        <w:tab/>
        <w:t>COUNT Value for PDCP SN Length 18</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39" w:name="_CR9_2_1_101"/>
      <w:bookmarkStart w:id="8440" w:name="_Toc20953809"/>
      <w:bookmarkStart w:id="8441" w:name="_Toc29390987"/>
      <w:bookmarkStart w:id="8442" w:name="_Toc36551724"/>
      <w:bookmarkStart w:id="8443" w:name="_Toc45831946"/>
      <w:bookmarkStart w:id="8444" w:name="_Toc51762899"/>
      <w:bookmarkStart w:id="8445" w:name="_Toc64381951"/>
      <w:bookmarkStart w:id="8446" w:name="_Toc73964469"/>
      <w:bookmarkStart w:id="8447" w:name="_Toc88647078"/>
      <w:bookmarkStart w:id="8448" w:name="_Toc97883027"/>
      <w:bookmarkStart w:id="8449" w:name="_Toc98531602"/>
      <w:bookmarkStart w:id="8450" w:name="_Toc105517674"/>
      <w:bookmarkStart w:id="8451" w:name="_Toc106108565"/>
      <w:bookmarkStart w:id="8452" w:name="_Toc113657150"/>
      <w:bookmarkStart w:id="8453" w:name="_Toc114052369"/>
      <w:bookmarkStart w:id="8454" w:name="_Toc170752482"/>
      <w:bookmarkEnd w:id="8439"/>
      <w:r w:rsidRPr="008711EA">
        <w:t>9.2.1.</w:t>
      </w:r>
      <w:r w:rsidRPr="008711EA">
        <w:rPr>
          <w:lang w:eastAsia="zh-CN"/>
        </w:rPr>
        <w:t>101</w:t>
      </w:r>
      <w:r w:rsidRPr="008711EA">
        <w:tab/>
        <w:t>M</w:t>
      </w:r>
      <w:r w:rsidRPr="008711EA">
        <w:rPr>
          <w:lang w:eastAsia="zh-CN"/>
        </w:rPr>
        <w:t>6</w:t>
      </w:r>
      <w:r w:rsidRPr="008711EA">
        <w:t xml:space="preserve"> Configuration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55" w:name="_CR9_2_1_102"/>
      <w:bookmarkStart w:id="8456" w:name="_Toc20953810"/>
      <w:bookmarkStart w:id="8457" w:name="_Toc29390988"/>
      <w:bookmarkStart w:id="8458" w:name="_Toc36551725"/>
      <w:bookmarkStart w:id="8459" w:name="_Toc45831947"/>
      <w:bookmarkStart w:id="8460" w:name="_Toc51762900"/>
      <w:bookmarkStart w:id="8461" w:name="_Toc64381952"/>
      <w:bookmarkStart w:id="8462" w:name="_Toc73964470"/>
      <w:bookmarkStart w:id="8463" w:name="_Toc88647079"/>
      <w:bookmarkStart w:id="8464" w:name="_Toc97883028"/>
      <w:bookmarkStart w:id="8465" w:name="_Toc98531603"/>
      <w:bookmarkStart w:id="8466" w:name="_Toc105517675"/>
      <w:bookmarkStart w:id="8467" w:name="_Toc106108566"/>
      <w:bookmarkStart w:id="8468" w:name="_Toc113657151"/>
      <w:bookmarkStart w:id="8469" w:name="_Toc114052370"/>
      <w:bookmarkStart w:id="8470" w:name="_Toc170752483"/>
      <w:bookmarkEnd w:id="8455"/>
      <w:r w:rsidRPr="008711EA">
        <w:t>9.2.1.</w:t>
      </w:r>
      <w:r w:rsidRPr="008711EA">
        <w:rPr>
          <w:lang w:eastAsia="zh-CN"/>
        </w:rPr>
        <w:t>102</w:t>
      </w:r>
      <w:r w:rsidRPr="008711EA">
        <w:tab/>
        <w:t>M</w:t>
      </w:r>
      <w:r w:rsidRPr="008711EA">
        <w:rPr>
          <w:lang w:eastAsia="zh-CN"/>
        </w:rPr>
        <w:t>7</w:t>
      </w:r>
      <w:r w:rsidRPr="008711EA">
        <w:t xml:space="preserve"> Configuration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71" w:name="_CR9_2_1_103"/>
      <w:bookmarkStart w:id="8472" w:name="_Toc20953811"/>
      <w:bookmarkStart w:id="8473" w:name="_Toc29390989"/>
      <w:bookmarkStart w:id="8474" w:name="_Toc36551726"/>
      <w:bookmarkStart w:id="8475" w:name="_Toc45831948"/>
      <w:bookmarkStart w:id="8476" w:name="_Toc51762901"/>
      <w:bookmarkStart w:id="8477" w:name="_Toc64381953"/>
      <w:bookmarkStart w:id="8478" w:name="_Toc73964471"/>
      <w:bookmarkStart w:id="8479" w:name="_Toc88647080"/>
      <w:bookmarkStart w:id="8480" w:name="_Toc97883029"/>
      <w:bookmarkStart w:id="8481" w:name="_Toc98531604"/>
      <w:bookmarkStart w:id="8482" w:name="_Toc105517676"/>
      <w:bookmarkStart w:id="8483" w:name="_Toc106108567"/>
      <w:bookmarkStart w:id="8484" w:name="_Toc113657152"/>
      <w:bookmarkStart w:id="8485" w:name="_Toc114052371"/>
      <w:bookmarkStart w:id="8486" w:name="_Toc170752484"/>
      <w:bookmarkEnd w:id="8471"/>
      <w:r w:rsidRPr="008711EA">
        <w:t>9.2.1.103</w:t>
      </w:r>
      <w:r w:rsidRPr="008711EA">
        <w:tab/>
        <w:t>Assistance Data for Paging</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487" w:name="_CR9_2_1_104"/>
      <w:bookmarkStart w:id="8488" w:name="_Toc20953812"/>
      <w:bookmarkStart w:id="8489" w:name="_Toc29390990"/>
      <w:bookmarkStart w:id="8490" w:name="_Toc36551727"/>
      <w:bookmarkStart w:id="8491" w:name="_Toc45831949"/>
      <w:bookmarkStart w:id="8492" w:name="_Toc51762902"/>
      <w:bookmarkStart w:id="8493" w:name="_Toc64381954"/>
      <w:bookmarkStart w:id="8494" w:name="_Toc73964472"/>
      <w:bookmarkStart w:id="8495" w:name="_Toc88647081"/>
      <w:bookmarkStart w:id="8496" w:name="_Toc97883030"/>
      <w:bookmarkStart w:id="8497" w:name="_Toc98531605"/>
      <w:bookmarkStart w:id="8498" w:name="_Toc105517677"/>
      <w:bookmarkStart w:id="8499" w:name="_Toc106108568"/>
      <w:bookmarkStart w:id="8500" w:name="_Toc113657153"/>
      <w:bookmarkStart w:id="8501" w:name="_Toc114052372"/>
      <w:bookmarkStart w:id="8502" w:name="_Toc170752485"/>
      <w:bookmarkEnd w:id="8487"/>
      <w:r w:rsidRPr="008711EA">
        <w:t>9.2.1.104</w:t>
      </w:r>
      <w:r w:rsidRPr="008711EA">
        <w:tab/>
        <w:t>Assistance Data for Recommended Cells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03" w:name="_CR9_2_1_105"/>
      <w:bookmarkStart w:id="8504" w:name="_Toc20953813"/>
      <w:bookmarkStart w:id="8505" w:name="_Toc29390991"/>
      <w:bookmarkStart w:id="8506" w:name="_Toc36551728"/>
      <w:bookmarkStart w:id="8507" w:name="_Toc45831950"/>
      <w:bookmarkStart w:id="8508" w:name="_Toc51762903"/>
      <w:bookmarkStart w:id="8509" w:name="_Toc64381955"/>
      <w:bookmarkStart w:id="8510" w:name="_Toc73964473"/>
      <w:bookmarkStart w:id="8511" w:name="_Toc88647082"/>
      <w:bookmarkStart w:id="8512" w:name="_Toc97883031"/>
      <w:bookmarkStart w:id="8513" w:name="_Toc98531606"/>
      <w:bookmarkStart w:id="8514" w:name="_Toc105517678"/>
      <w:bookmarkStart w:id="8515" w:name="_Toc106108569"/>
      <w:bookmarkStart w:id="8516" w:name="_Toc113657154"/>
      <w:bookmarkStart w:id="8517" w:name="_Toc114052373"/>
      <w:bookmarkStart w:id="8518" w:name="_Toc170752486"/>
      <w:bookmarkEnd w:id="8503"/>
      <w:r w:rsidRPr="008711EA">
        <w:t>9.2.1.105</w:t>
      </w:r>
      <w:r w:rsidRPr="008711EA">
        <w:tab/>
        <w:t>Information on Recommended Cells and eNBs for Paging</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19" w:name="_CR9_2_1_106"/>
      <w:bookmarkStart w:id="8520" w:name="_Toc20953814"/>
      <w:bookmarkStart w:id="8521" w:name="_Toc29390992"/>
      <w:bookmarkStart w:id="8522" w:name="_Toc36551729"/>
      <w:bookmarkStart w:id="8523" w:name="_Toc45831951"/>
      <w:bookmarkStart w:id="8524" w:name="_Toc51762904"/>
      <w:bookmarkStart w:id="8525" w:name="_Toc64381956"/>
      <w:bookmarkStart w:id="8526" w:name="_Toc73964474"/>
      <w:bookmarkStart w:id="8527" w:name="_Toc88647083"/>
      <w:bookmarkStart w:id="8528" w:name="_Toc97883032"/>
      <w:bookmarkStart w:id="8529" w:name="_Toc98531607"/>
      <w:bookmarkStart w:id="8530" w:name="_Toc105517679"/>
      <w:bookmarkStart w:id="8531" w:name="_Toc106108570"/>
      <w:bookmarkStart w:id="8532" w:name="_Toc113657155"/>
      <w:bookmarkStart w:id="8533" w:name="_Toc114052374"/>
      <w:bookmarkStart w:id="8534" w:name="_Toc170752487"/>
      <w:bookmarkEnd w:id="8519"/>
      <w:r w:rsidRPr="008711EA">
        <w:t>9.2.1.106</w:t>
      </w:r>
      <w:r w:rsidRPr="008711EA">
        <w:tab/>
        <w:t>Recommended Cells for Paging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35" w:name="_CR9_2_1_107"/>
      <w:bookmarkStart w:id="8536" w:name="_Toc20953815"/>
      <w:bookmarkStart w:id="8537" w:name="_Toc29390993"/>
      <w:bookmarkStart w:id="8538" w:name="_Toc36551730"/>
      <w:bookmarkStart w:id="8539" w:name="_Toc45831952"/>
      <w:bookmarkStart w:id="8540" w:name="_Toc51762905"/>
      <w:bookmarkStart w:id="8541" w:name="_Toc64381957"/>
      <w:bookmarkStart w:id="8542" w:name="_Toc73964475"/>
      <w:bookmarkStart w:id="8543" w:name="_Toc88647084"/>
      <w:bookmarkStart w:id="8544" w:name="_Toc97883033"/>
      <w:bookmarkStart w:id="8545" w:name="_Toc98531608"/>
      <w:bookmarkStart w:id="8546" w:name="_Toc105517680"/>
      <w:bookmarkStart w:id="8547" w:name="_Toc106108571"/>
      <w:bookmarkStart w:id="8548" w:name="_Toc113657156"/>
      <w:bookmarkStart w:id="8549" w:name="_Toc114052375"/>
      <w:bookmarkStart w:id="8550" w:name="_Toc170752488"/>
      <w:bookmarkEnd w:id="8535"/>
      <w:r w:rsidRPr="008711EA">
        <w:t>9.2.1.107</w:t>
      </w:r>
      <w:r w:rsidRPr="008711EA">
        <w:tab/>
        <w:t>Recommended eNBs for Paging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51" w:name="_CR9_2_1_108"/>
      <w:bookmarkStart w:id="8552" w:name="_Toc20953816"/>
      <w:bookmarkStart w:id="8553" w:name="_Toc29390994"/>
      <w:bookmarkStart w:id="8554" w:name="_Toc36551731"/>
      <w:bookmarkStart w:id="8555" w:name="_Toc45831953"/>
      <w:bookmarkStart w:id="8556" w:name="_Toc51762906"/>
      <w:bookmarkStart w:id="8557" w:name="_Toc64381958"/>
      <w:bookmarkStart w:id="8558" w:name="_Toc73964476"/>
      <w:bookmarkStart w:id="8559" w:name="_Toc88647085"/>
      <w:bookmarkStart w:id="8560" w:name="_Toc97883034"/>
      <w:bookmarkStart w:id="8561" w:name="_Toc98531609"/>
      <w:bookmarkStart w:id="8562" w:name="_Toc105517681"/>
      <w:bookmarkStart w:id="8563" w:name="_Toc106108572"/>
      <w:bookmarkStart w:id="8564" w:name="_Toc113657157"/>
      <w:bookmarkStart w:id="8565" w:name="_Toc114052376"/>
      <w:bookmarkStart w:id="8566" w:name="_Toc170752489"/>
      <w:bookmarkEnd w:id="8551"/>
      <w:r w:rsidRPr="008711EA">
        <w:t>9.2.1.108</w:t>
      </w:r>
      <w:r w:rsidRPr="008711EA">
        <w:tab/>
        <w:t>Assistance Data for CE capable UEs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67" w:name="_CR9_2_1_109"/>
      <w:bookmarkStart w:id="8568" w:name="_Toc20953817"/>
      <w:bookmarkStart w:id="8569" w:name="_Toc29390995"/>
      <w:bookmarkStart w:id="8570" w:name="_Toc36551732"/>
      <w:bookmarkStart w:id="8571" w:name="_Toc45831954"/>
      <w:bookmarkStart w:id="8572" w:name="_Toc51762907"/>
      <w:bookmarkStart w:id="8573" w:name="_Toc64381959"/>
      <w:bookmarkStart w:id="8574" w:name="_Toc73964477"/>
      <w:bookmarkStart w:id="8575" w:name="_Toc88647086"/>
      <w:bookmarkStart w:id="8576" w:name="_Toc97883035"/>
      <w:bookmarkStart w:id="8577" w:name="_Toc98531610"/>
      <w:bookmarkStart w:id="8578" w:name="_Toc105517682"/>
      <w:bookmarkStart w:id="8579" w:name="_Toc106108573"/>
      <w:bookmarkStart w:id="8580" w:name="_Toc113657158"/>
      <w:bookmarkStart w:id="8581" w:name="_Toc114052377"/>
      <w:bookmarkStart w:id="8582" w:name="_Toc170752490"/>
      <w:bookmarkEnd w:id="8567"/>
      <w:r w:rsidRPr="008711EA">
        <w:t>9.2.1.109</w:t>
      </w:r>
      <w:r w:rsidRPr="008711EA">
        <w:tab/>
        <w:t>Cell Identifier and Coverage Enhancement Level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583" w:name="_CR9_2_1_110"/>
      <w:bookmarkStart w:id="8584" w:name="_Toc20953818"/>
      <w:bookmarkStart w:id="8585" w:name="_Toc29390996"/>
      <w:bookmarkStart w:id="8586" w:name="_Toc36551733"/>
      <w:bookmarkStart w:id="8587" w:name="_Toc45831955"/>
      <w:bookmarkStart w:id="8588" w:name="_Toc51762908"/>
      <w:bookmarkStart w:id="8589" w:name="_Toc64381960"/>
      <w:bookmarkStart w:id="8590" w:name="_Toc73964478"/>
      <w:bookmarkStart w:id="8591" w:name="_Toc88647087"/>
      <w:bookmarkStart w:id="8592" w:name="_Toc97883036"/>
      <w:bookmarkStart w:id="8593" w:name="_Toc98531611"/>
      <w:bookmarkStart w:id="8594" w:name="_Toc105517683"/>
      <w:bookmarkStart w:id="8595" w:name="_Toc106108574"/>
      <w:bookmarkStart w:id="8596" w:name="_Toc113657159"/>
      <w:bookmarkStart w:id="8597" w:name="_Toc114052378"/>
      <w:bookmarkStart w:id="8598" w:name="_Toc170752491"/>
      <w:bookmarkEnd w:id="8583"/>
      <w:r w:rsidRPr="008711EA">
        <w:t>9.2.1.110</w:t>
      </w:r>
      <w:r w:rsidRPr="008711EA">
        <w:tab/>
      </w:r>
      <w:r w:rsidRPr="008711EA">
        <w:rPr>
          <w:lang w:eastAsia="zh-CN"/>
        </w:rPr>
        <w:t>Paging Attempt Information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599" w:name="_CR9_2_1_111"/>
      <w:bookmarkStart w:id="8600" w:name="_Toc20953819"/>
      <w:bookmarkStart w:id="8601" w:name="_Toc29390997"/>
      <w:bookmarkStart w:id="8602" w:name="_Toc36551734"/>
      <w:bookmarkStart w:id="8603" w:name="_Toc45831956"/>
      <w:bookmarkStart w:id="8604" w:name="_Toc51762909"/>
      <w:bookmarkStart w:id="8605" w:name="_Toc64381961"/>
      <w:bookmarkStart w:id="8606" w:name="_Toc73964479"/>
      <w:bookmarkStart w:id="8607" w:name="_Toc88647088"/>
      <w:bookmarkStart w:id="8608" w:name="_Toc97883037"/>
      <w:bookmarkStart w:id="8609" w:name="_Toc98531612"/>
      <w:bookmarkStart w:id="8610" w:name="_Toc105517684"/>
      <w:bookmarkStart w:id="8611" w:name="_Toc106108575"/>
      <w:bookmarkStart w:id="8612" w:name="_Toc113657160"/>
      <w:bookmarkStart w:id="8613" w:name="_Toc114052379"/>
      <w:bookmarkStart w:id="8614" w:name="_Toc170752492"/>
      <w:bookmarkEnd w:id="8599"/>
      <w:r w:rsidRPr="008711EA">
        <w:rPr>
          <w:rFonts w:eastAsia="Batang"/>
        </w:rPr>
        <w:t>9.2.1.111</w:t>
      </w:r>
      <w:r w:rsidRPr="008711EA">
        <w:rPr>
          <w:rFonts w:eastAsia="Batang"/>
        </w:rPr>
        <w:tab/>
        <w:t>Paging eDRX Information</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15" w:name="_CR9_2_1_112"/>
      <w:bookmarkStart w:id="8616" w:name="_Toc20953820"/>
      <w:bookmarkStart w:id="8617" w:name="_Toc29390998"/>
      <w:bookmarkStart w:id="8618" w:name="_Toc36551735"/>
      <w:bookmarkStart w:id="8619" w:name="_Toc45831957"/>
      <w:bookmarkStart w:id="8620" w:name="_Toc51762910"/>
      <w:bookmarkStart w:id="8621" w:name="_Toc64381962"/>
      <w:bookmarkStart w:id="8622" w:name="_Toc73964480"/>
      <w:bookmarkStart w:id="8623" w:name="_Toc88647089"/>
      <w:bookmarkStart w:id="8624" w:name="_Toc97883038"/>
      <w:bookmarkStart w:id="8625" w:name="_Toc98531613"/>
      <w:bookmarkStart w:id="8626" w:name="_Toc105517685"/>
      <w:bookmarkStart w:id="8627" w:name="_Toc106108576"/>
      <w:bookmarkStart w:id="8628" w:name="_Toc113657161"/>
      <w:bookmarkStart w:id="8629" w:name="_Toc114052380"/>
      <w:bookmarkStart w:id="8630" w:name="_Toc170752493"/>
      <w:bookmarkEnd w:id="8615"/>
      <w:r w:rsidRPr="008711EA">
        <w:t>9.2.1.112</w:t>
      </w:r>
      <w:r w:rsidRPr="008711EA">
        <w:tab/>
        <w:t>UE Retention Information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31" w:name="_CR9_2_1_113"/>
      <w:bookmarkStart w:id="8632" w:name="_Toc20953821"/>
      <w:bookmarkStart w:id="8633" w:name="_Toc29390999"/>
      <w:bookmarkStart w:id="8634" w:name="_Toc36551736"/>
      <w:bookmarkStart w:id="8635" w:name="_Toc45831958"/>
      <w:bookmarkStart w:id="8636" w:name="_Toc51762911"/>
      <w:bookmarkStart w:id="8637" w:name="_Toc64381963"/>
      <w:bookmarkStart w:id="8638" w:name="_Toc73964481"/>
      <w:bookmarkStart w:id="8639" w:name="_Toc88647090"/>
      <w:bookmarkStart w:id="8640" w:name="_Toc97883039"/>
      <w:bookmarkStart w:id="8641" w:name="_Toc98531614"/>
      <w:bookmarkStart w:id="8642" w:name="_Toc105517686"/>
      <w:bookmarkStart w:id="8643" w:name="_Toc106108577"/>
      <w:bookmarkStart w:id="8644" w:name="_Toc113657162"/>
      <w:bookmarkStart w:id="8645" w:name="_Toc114052381"/>
      <w:bookmarkStart w:id="8646" w:name="_Toc170752494"/>
      <w:bookmarkEnd w:id="863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47" w:name="_CR9_2_1_114"/>
      <w:bookmarkStart w:id="8648" w:name="_Toc20953822"/>
      <w:bookmarkStart w:id="8649" w:name="_Toc29391000"/>
      <w:bookmarkStart w:id="8650" w:name="_Toc36551737"/>
      <w:bookmarkStart w:id="8651" w:name="_Toc45831959"/>
      <w:bookmarkStart w:id="8652" w:name="_Toc51762912"/>
      <w:bookmarkStart w:id="8653" w:name="_Toc64381964"/>
      <w:bookmarkStart w:id="8654" w:name="_Toc73964482"/>
      <w:bookmarkStart w:id="8655" w:name="_Toc88647091"/>
      <w:bookmarkStart w:id="8656" w:name="_Toc97883040"/>
      <w:bookmarkStart w:id="8657" w:name="_Toc98531615"/>
      <w:bookmarkStart w:id="8658" w:name="_Toc105517687"/>
      <w:bookmarkStart w:id="8659" w:name="_Toc106108578"/>
      <w:bookmarkStart w:id="8660" w:name="_Toc113657163"/>
      <w:bookmarkStart w:id="8661" w:name="_Toc114052382"/>
      <w:bookmarkStart w:id="8662" w:name="_Toc170752495"/>
      <w:bookmarkEnd w:id="864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63" w:name="_CR9_2_1_115"/>
      <w:bookmarkStart w:id="8664" w:name="_Toc20953823"/>
      <w:bookmarkStart w:id="8665" w:name="_Toc29391001"/>
      <w:bookmarkStart w:id="8666" w:name="_Toc36551738"/>
      <w:bookmarkStart w:id="8667" w:name="_Toc45831960"/>
      <w:bookmarkStart w:id="8668" w:name="_Toc51762913"/>
      <w:bookmarkStart w:id="8669" w:name="_Toc64381965"/>
      <w:bookmarkStart w:id="8670" w:name="_Toc73964483"/>
      <w:bookmarkStart w:id="8671" w:name="_Toc88647092"/>
      <w:bookmarkStart w:id="8672" w:name="_Toc97883041"/>
      <w:bookmarkStart w:id="8673" w:name="_Toc98531616"/>
      <w:bookmarkStart w:id="8674" w:name="_Toc105517688"/>
      <w:bookmarkStart w:id="8675" w:name="_Toc106108579"/>
      <w:bookmarkStart w:id="8676" w:name="_Toc113657164"/>
      <w:bookmarkStart w:id="8677" w:name="_Toc114052383"/>
      <w:bookmarkStart w:id="8678" w:name="_Toc170752496"/>
      <w:bookmarkEnd w:id="866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679" w:name="_CR9_2_1_116"/>
      <w:bookmarkStart w:id="8680" w:name="_Toc20953824"/>
      <w:bookmarkStart w:id="8681" w:name="_Toc29391002"/>
      <w:bookmarkStart w:id="8682" w:name="_Toc36551739"/>
      <w:bookmarkStart w:id="8683" w:name="_Toc45831961"/>
      <w:bookmarkStart w:id="8684" w:name="_Toc51762914"/>
      <w:bookmarkStart w:id="8685" w:name="_Toc64381966"/>
      <w:bookmarkStart w:id="8686" w:name="_Toc73964484"/>
      <w:bookmarkStart w:id="8687" w:name="_Toc88647093"/>
      <w:bookmarkStart w:id="8688" w:name="_Toc97883042"/>
      <w:bookmarkStart w:id="8689" w:name="_Toc98531617"/>
      <w:bookmarkStart w:id="8690" w:name="_Toc105517689"/>
      <w:bookmarkStart w:id="8691" w:name="_Toc106108580"/>
      <w:bookmarkStart w:id="8692" w:name="_Toc113657165"/>
      <w:bookmarkStart w:id="8693" w:name="_Toc114052384"/>
      <w:bookmarkStart w:id="8694" w:name="_Toc170752497"/>
      <w:bookmarkEnd w:id="8679"/>
      <w:r w:rsidRPr="008711EA">
        <w:rPr>
          <w:rFonts w:eastAsia="Batang"/>
        </w:rPr>
        <w:t>9.2.1.116</w:t>
      </w:r>
      <w:r w:rsidRPr="008711EA">
        <w:rPr>
          <w:rFonts w:eastAsia="Batang"/>
        </w:rPr>
        <w:tab/>
        <w:t>Bearer Type</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695" w:name="_CR9_2_1_117"/>
      <w:bookmarkStart w:id="8696" w:name="_Toc20953825"/>
      <w:bookmarkStart w:id="8697" w:name="_Toc29391003"/>
      <w:bookmarkStart w:id="8698" w:name="_Toc36551740"/>
      <w:bookmarkStart w:id="8699" w:name="_Toc45831962"/>
      <w:bookmarkStart w:id="8700" w:name="_Toc51762915"/>
      <w:bookmarkStart w:id="8701" w:name="_Toc64381967"/>
      <w:bookmarkStart w:id="8702" w:name="_Toc73964485"/>
      <w:bookmarkStart w:id="8703" w:name="_Toc88647094"/>
      <w:bookmarkStart w:id="8704" w:name="_Toc97883043"/>
      <w:bookmarkStart w:id="8705" w:name="_Toc98531618"/>
      <w:bookmarkStart w:id="8706" w:name="_Toc105517690"/>
      <w:bookmarkStart w:id="8707" w:name="_Toc106108581"/>
      <w:bookmarkStart w:id="8708" w:name="_Toc113657166"/>
      <w:bookmarkStart w:id="8709" w:name="_Toc114052385"/>
      <w:bookmarkStart w:id="8710" w:name="_Toc170752498"/>
      <w:bookmarkEnd w:id="8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11" w:name="_CR9_2_1_118"/>
      <w:bookmarkStart w:id="8712" w:name="_Toc20953826"/>
      <w:bookmarkStart w:id="8713" w:name="_Toc29391004"/>
      <w:bookmarkStart w:id="8714" w:name="_Toc36551741"/>
      <w:bookmarkStart w:id="8715" w:name="_Toc45831963"/>
      <w:bookmarkStart w:id="8716" w:name="_Toc51762916"/>
      <w:bookmarkStart w:id="8717" w:name="_Toc64381968"/>
      <w:bookmarkStart w:id="8718" w:name="_Toc73964486"/>
      <w:bookmarkStart w:id="8719" w:name="_Toc88647095"/>
      <w:bookmarkStart w:id="8720" w:name="_Toc97883044"/>
      <w:bookmarkStart w:id="8721" w:name="_Toc98531619"/>
      <w:bookmarkStart w:id="8722" w:name="_Toc105517691"/>
      <w:bookmarkStart w:id="8723" w:name="_Toc106108582"/>
      <w:bookmarkStart w:id="8724" w:name="_Toc113657167"/>
      <w:bookmarkStart w:id="8725" w:name="_Toc114052386"/>
      <w:bookmarkStart w:id="8726" w:name="_Toc170752499"/>
      <w:bookmarkEnd w:id="8711"/>
      <w:r w:rsidRPr="008711EA">
        <w:t>9.2.</w:t>
      </w:r>
      <w:r w:rsidRPr="008711EA">
        <w:rPr>
          <w:lang w:eastAsia="zh-CN"/>
        </w:rPr>
        <w:t>1</w:t>
      </w:r>
      <w:r w:rsidRPr="008711EA">
        <w:t>.118</w:t>
      </w:r>
      <w:r w:rsidRPr="008711EA">
        <w:tab/>
        <w:t>CE-mode-B</w:t>
      </w:r>
      <w:r w:rsidRPr="008711EA">
        <w:rPr>
          <w:lang w:eastAsia="zh-CN"/>
        </w:rPr>
        <w:t xml:space="preserve"> Support Indicator</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27" w:name="_CR9_2_1_119"/>
      <w:bookmarkStart w:id="8728" w:name="_Toc20953827"/>
      <w:bookmarkStart w:id="8729" w:name="_Toc29391005"/>
      <w:bookmarkStart w:id="8730" w:name="_Toc36551742"/>
      <w:bookmarkStart w:id="8731" w:name="_Toc45831964"/>
      <w:bookmarkStart w:id="8732" w:name="_Toc51762917"/>
      <w:bookmarkStart w:id="8733" w:name="_Toc64381969"/>
      <w:bookmarkStart w:id="8734" w:name="_Toc73964487"/>
      <w:bookmarkStart w:id="8735" w:name="_Toc88647096"/>
      <w:bookmarkStart w:id="8736" w:name="_Toc97883045"/>
      <w:bookmarkStart w:id="8737" w:name="_Toc98531620"/>
      <w:bookmarkStart w:id="8738" w:name="_Toc105517692"/>
      <w:bookmarkStart w:id="8739" w:name="_Toc106108583"/>
      <w:bookmarkStart w:id="8740" w:name="_Toc113657168"/>
      <w:bookmarkStart w:id="8741" w:name="_Toc114052387"/>
      <w:bookmarkStart w:id="8742" w:name="_Toc170752500"/>
      <w:bookmarkEnd w:id="8727"/>
      <w:r w:rsidRPr="008711EA">
        <w:t>9.2.1.119</w:t>
      </w:r>
      <w:r w:rsidRPr="008711EA">
        <w:tab/>
        <w:t>SRVCC Operation Not Possible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43" w:name="_CR9_2_1_120"/>
      <w:bookmarkStart w:id="8744" w:name="_Toc20953828"/>
      <w:bookmarkStart w:id="8745" w:name="_Toc29391006"/>
      <w:bookmarkStart w:id="8746" w:name="_Toc36551743"/>
      <w:bookmarkStart w:id="8747" w:name="_Toc45831965"/>
      <w:bookmarkStart w:id="8748" w:name="_Toc51762918"/>
      <w:bookmarkStart w:id="8749" w:name="_Toc64381970"/>
      <w:bookmarkStart w:id="8750" w:name="_Toc73964488"/>
      <w:bookmarkStart w:id="8751" w:name="_Toc88647097"/>
      <w:bookmarkStart w:id="8752" w:name="_Toc97883046"/>
      <w:bookmarkStart w:id="8753" w:name="_Toc98531621"/>
      <w:bookmarkStart w:id="8754" w:name="_Toc105517693"/>
      <w:bookmarkStart w:id="8755" w:name="_Toc106108584"/>
      <w:bookmarkStart w:id="8756" w:name="_Toc113657169"/>
      <w:bookmarkStart w:id="8757" w:name="_Toc114052388"/>
      <w:bookmarkStart w:id="8758" w:name="_Toc170752501"/>
      <w:bookmarkEnd w:id="8743"/>
      <w:r w:rsidRPr="008711EA">
        <w:t>9.2.1.120</w:t>
      </w:r>
      <w:r w:rsidRPr="008711EA">
        <w:tab/>
        <w:t>V2X Services Authorized</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59" w:name="_CR9_2_1_121"/>
      <w:bookmarkStart w:id="8760" w:name="_Toc20953829"/>
      <w:bookmarkStart w:id="8761" w:name="_Toc29391007"/>
      <w:bookmarkStart w:id="8762" w:name="_Toc36551744"/>
      <w:bookmarkStart w:id="8763" w:name="_Toc45831966"/>
      <w:bookmarkStart w:id="8764" w:name="_Toc51762919"/>
      <w:bookmarkStart w:id="8765" w:name="_Toc64381971"/>
      <w:bookmarkStart w:id="8766" w:name="_Toc73964489"/>
      <w:bookmarkStart w:id="8767" w:name="_Toc88647098"/>
      <w:bookmarkStart w:id="8768" w:name="_Toc97883047"/>
      <w:bookmarkStart w:id="8769" w:name="_Toc98531622"/>
      <w:bookmarkStart w:id="8770" w:name="_Toc105517694"/>
      <w:bookmarkStart w:id="8771" w:name="_Toc106108585"/>
      <w:bookmarkStart w:id="8772" w:name="_Toc113657170"/>
      <w:bookmarkStart w:id="8773" w:name="_Toc114052389"/>
      <w:bookmarkStart w:id="8774" w:name="_Toc170752502"/>
      <w:bookmarkEnd w:id="8759"/>
      <w:r w:rsidRPr="008711EA">
        <w:t>9.2.1.121</w:t>
      </w:r>
      <w:r w:rsidRPr="008711EA">
        <w:tab/>
        <w:t>Served DCNs Items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775" w:name="_CR9_2_1_122"/>
      <w:bookmarkStart w:id="8776" w:name="_Toc20953830"/>
      <w:bookmarkStart w:id="8777" w:name="_Toc29391008"/>
      <w:bookmarkStart w:id="8778" w:name="_Toc36551745"/>
      <w:bookmarkStart w:id="8779" w:name="_Toc45831967"/>
      <w:bookmarkStart w:id="8780" w:name="_Toc51762920"/>
      <w:bookmarkStart w:id="8781" w:name="_Toc64381972"/>
      <w:bookmarkStart w:id="8782" w:name="_Toc73964490"/>
      <w:bookmarkStart w:id="8783" w:name="_Toc88647099"/>
      <w:bookmarkStart w:id="8784" w:name="_Toc97883048"/>
      <w:bookmarkStart w:id="8785" w:name="_Toc98531623"/>
      <w:bookmarkStart w:id="8786" w:name="_Toc105517695"/>
      <w:bookmarkStart w:id="8787" w:name="_Toc106108586"/>
      <w:bookmarkStart w:id="8788" w:name="_Toc113657171"/>
      <w:bookmarkStart w:id="8789" w:name="_Toc114052390"/>
      <w:bookmarkStart w:id="8790" w:name="_Toc170752503"/>
      <w:bookmarkEnd w:id="877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791" w:name="_CR9_2_1_123"/>
      <w:bookmarkStart w:id="8792" w:name="_Toc20953831"/>
      <w:bookmarkStart w:id="8793" w:name="_Toc29391009"/>
      <w:bookmarkStart w:id="8794" w:name="_Toc36551746"/>
      <w:bookmarkStart w:id="8795" w:name="_Toc45831968"/>
      <w:bookmarkStart w:id="8796" w:name="_Toc51762921"/>
      <w:bookmarkStart w:id="8797" w:name="_Toc64381973"/>
      <w:bookmarkStart w:id="8798" w:name="_Toc73964491"/>
      <w:bookmarkStart w:id="8799" w:name="_Toc88647100"/>
      <w:bookmarkStart w:id="8800" w:name="_Toc97883049"/>
      <w:bookmarkStart w:id="8801" w:name="_Toc98531624"/>
      <w:bookmarkStart w:id="8802" w:name="_Toc105517696"/>
      <w:bookmarkStart w:id="8803" w:name="_Toc106108587"/>
      <w:bookmarkStart w:id="8804" w:name="_Toc113657172"/>
      <w:bookmarkStart w:id="8805" w:name="_Toc114052391"/>
      <w:bookmarkStart w:id="8806" w:name="_Toc170752504"/>
      <w:bookmarkEnd w:id="8791"/>
      <w:r w:rsidRPr="008711EA">
        <w:t>9.2.1.123</w:t>
      </w:r>
      <w:r w:rsidRPr="008711EA">
        <w:tab/>
      </w:r>
      <w:r w:rsidRPr="008711EA">
        <w:rPr>
          <w:rFonts w:eastAsia="Batang"/>
        </w:rPr>
        <w:t>Enhanced Coverage Restricted</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07" w:name="_CR9_2_1_124"/>
      <w:bookmarkStart w:id="8808" w:name="_Toc20953832"/>
      <w:bookmarkStart w:id="8809" w:name="_Toc29391010"/>
      <w:bookmarkStart w:id="8810" w:name="_Toc36551747"/>
      <w:bookmarkStart w:id="8811" w:name="_Toc45831969"/>
      <w:bookmarkStart w:id="8812" w:name="_Toc51762922"/>
      <w:bookmarkStart w:id="8813" w:name="_Toc64381974"/>
      <w:bookmarkStart w:id="8814" w:name="_Toc73964492"/>
      <w:bookmarkStart w:id="8815" w:name="_Toc88647101"/>
      <w:bookmarkStart w:id="8816" w:name="_Toc97883050"/>
      <w:bookmarkStart w:id="8817" w:name="_Toc98531625"/>
      <w:bookmarkStart w:id="8818" w:name="_Toc105517697"/>
      <w:bookmarkStart w:id="8819" w:name="_Toc106108588"/>
      <w:bookmarkStart w:id="8820" w:name="_Toc113657173"/>
      <w:bookmarkStart w:id="8821" w:name="_Toc114052392"/>
      <w:bookmarkStart w:id="8822" w:name="_Toc170752505"/>
      <w:bookmarkEnd w:id="8807"/>
      <w:r w:rsidRPr="008711EA">
        <w:t>9.2.1.124</w:t>
      </w:r>
      <w:r w:rsidR="0014449C" w:rsidRPr="008711EA">
        <w:tab/>
        <w:t>Secondary RAT Usage Report List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23" w:name="_CR9_2_1_125"/>
      <w:bookmarkStart w:id="8824" w:name="_Toc20953833"/>
      <w:bookmarkStart w:id="8825" w:name="_Toc29391011"/>
      <w:bookmarkStart w:id="8826" w:name="_Toc36551748"/>
      <w:bookmarkStart w:id="8827" w:name="_Toc45831970"/>
      <w:bookmarkStart w:id="8828" w:name="_Toc51762923"/>
      <w:bookmarkStart w:id="8829" w:name="_Toc64381975"/>
      <w:bookmarkStart w:id="8830" w:name="_Toc73964493"/>
      <w:bookmarkStart w:id="8831" w:name="_Toc88647102"/>
      <w:bookmarkStart w:id="8832" w:name="_Toc97883051"/>
      <w:bookmarkStart w:id="8833" w:name="_Toc98531626"/>
      <w:bookmarkStart w:id="8834" w:name="_Toc105517698"/>
      <w:bookmarkStart w:id="8835" w:name="_Toc106108589"/>
      <w:bookmarkStart w:id="8836" w:name="_Toc113657174"/>
      <w:bookmarkStart w:id="8837" w:name="_Toc114052393"/>
      <w:bookmarkStart w:id="8838" w:name="_Toc170752506"/>
      <w:bookmarkEnd w:id="8823"/>
      <w:r w:rsidRPr="008711EA">
        <w:t>9.2.1.125</w:t>
      </w:r>
      <w:r w:rsidR="0014449C" w:rsidRPr="008711EA">
        <w:tab/>
        <w:t>Handover Flag</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39" w:name="_CR9_2_1_126"/>
      <w:bookmarkStart w:id="8840" w:name="_Toc20953834"/>
      <w:bookmarkStart w:id="8841" w:name="_Toc29391012"/>
      <w:bookmarkStart w:id="8842" w:name="_Toc36551749"/>
      <w:bookmarkStart w:id="8843" w:name="_Toc45831971"/>
      <w:bookmarkStart w:id="8844" w:name="_Toc51762924"/>
      <w:bookmarkStart w:id="8845" w:name="_Toc64381976"/>
      <w:bookmarkStart w:id="8846" w:name="_Toc73964494"/>
      <w:bookmarkStart w:id="8847" w:name="_Toc88647103"/>
      <w:bookmarkStart w:id="8848" w:name="_Toc97883052"/>
      <w:bookmarkStart w:id="8849" w:name="_Toc98531627"/>
      <w:bookmarkStart w:id="8850" w:name="_Toc105517699"/>
      <w:bookmarkStart w:id="8851" w:name="_Toc106108590"/>
      <w:bookmarkStart w:id="8852" w:name="_Toc113657175"/>
      <w:bookmarkStart w:id="8853" w:name="_Toc114052394"/>
      <w:bookmarkStart w:id="8854" w:name="_Toc170752507"/>
      <w:bookmarkEnd w:id="8839"/>
      <w:r w:rsidRPr="008711EA">
        <w:t>9.2.1.126</w:t>
      </w:r>
      <w:r w:rsidR="0014449C" w:rsidRPr="008711EA">
        <w:tab/>
        <w:t>Extended Bit Rate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55" w:name="_CR9_2_1_127"/>
      <w:bookmarkStart w:id="8856" w:name="_Toc20953835"/>
      <w:bookmarkStart w:id="8857" w:name="_Toc29391013"/>
      <w:bookmarkStart w:id="8858" w:name="_Toc36551750"/>
      <w:bookmarkStart w:id="8859" w:name="_Toc45831972"/>
      <w:bookmarkStart w:id="8860" w:name="_Toc51762925"/>
      <w:bookmarkStart w:id="8861" w:name="_Toc64381977"/>
      <w:bookmarkStart w:id="8862" w:name="_Toc73964495"/>
      <w:bookmarkStart w:id="8863" w:name="_Toc88647104"/>
      <w:bookmarkStart w:id="8864" w:name="_Toc97883053"/>
      <w:bookmarkStart w:id="8865" w:name="_Toc98531628"/>
      <w:bookmarkStart w:id="8866" w:name="_Toc105517700"/>
      <w:bookmarkStart w:id="8867" w:name="_Toc106108591"/>
      <w:bookmarkStart w:id="8868" w:name="_Toc113657176"/>
      <w:bookmarkStart w:id="8869" w:name="_Toc114052395"/>
      <w:bookmarkStart w:id="8870" w:name="_Toc170752508"/>
      <w:bookmarkEnd w:id="8855"/>
      <w:r w:rsidRPr="008711EA">
        <w:rPr>
          <w:rFonts w:eastAsia="Batang"/>
        </w:rPr>
        <w:t>9.2.1.127</w:t>
      </w:r>
      <w:r w:rsidR="0014449C" w:rsidRPr="008711EA">
        <w:rPr>
          <w:rFonts w:eastAsia="Batang"/>
        </w:rPr>
        <w:tab/>
        <w:t>NR UE Security Capabilities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71" w:name="_CR9_2_1_128"/>
      <w:bookmarkStart w:id="8872" w:name="_Toc20953836"/>
      <w:bookmarkStart w:id="8873" w:name="_Toc29391014"/>
      <w:bookmarkStart w:id="8874" w:name="_Toc36551751"/>
      <w:bookmarkStart w:id="8875" w:name="_Toc45831973"/>
      <w:bookmarkStart w:id="8876" w:name="_Toc51762926"/>
      <w:bookmarkStart w:id="8877" w:name="_Toc64381978"/>
      <w:bookmarkStart w:id="8878" w:name="_Toc73964496"/>
      <w:bookmarkStart w:id="8879" w:name="_Toc88647105"/>
      <w:bookmarkStart w:id="8880" w:name="_Toc97883054"/>
      <w:bookmarkStart w:id="8881" w:name="_Toc98531629"/>
      <w:bookmarkStart w:id="8882" w:name="_Toc105517701"/>
      <w:bookmarkStart w:id="8883" w:name="_Toc106108592"/>
      <w:bookmarkStart w:id="8884" w:name="_Toc113657177"/>
      <w:bookmarkStart w:id="8885" w:name="_Toc114052396"/>
      <w:bookmarkStart w:id="8886" w:name="_Toc170752509"/>
      <w:bookmarkEnd w:id="8871"/>
      <w:r w:rsidRPr="008711EA">
        <w:rPr>
          <w:rFonts w:eastAsia="Batang"/>
        </w:rPr>
        <w:t>9.2.1.128</w:t>
      </w:r>
      <w:r w:rsidRPr="008711EA">
        <w:rPr>
          <w:rFonts w:eastAsia="Batang"/>
        </w:rPr>
        <w:tab/>
        <w:t>UE Application layer measurement configuration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887" w:name="_CR9_2_1_129"/>
      <w:bookmarkStart w:id="8888" w:name="_Toc20953837"/>
      <w:bookmarkStart w:id="8889" w:name="_Toc29391015"/>
      <w:bookmarkStart w:id="8890" w:name="_Toc36551752"/>
      <w:bookmarkStart w:id="8891" w:name="_Toc45831974"/>
      <w:bookmarkStart w:id="8892" w:name="_Toc51762927"/>
      <w:bookmarkStart w:id="8893" w:name="_Toc64381979"/>
      <w:bookmarkStart w:id="8894" w:name="_Toc73964497"/>
      <w:bookmarkStart w:id="8895" w:name="_Toc88647106"/>
      <w:bookmarkStart w:id="8896" w:name="_Toc97883055"/>
      <w:bookmarkStart w:id="8897" w:name="_Toc98531630"/>
      <w:bookmarkStart w:id="8898" w:name="_Toc105517702"/>
      <w:bookmarkStart w:id="8899" w:name="_Toc106108593"/>
      <w:bookmarkStart w:id="8900" w:name="_Toc113657178"/>
      <w:bookmarkStart w:id="8901" w:name="_Toc114052397"/>
      <w:bookmarkStart w:id="8902" w:name="_Toc170752510"/>
      <w:bookmarkEnd w:id="8887"/>
      <w:r w:rsidRPr="008711EA">
        <w:t>9.2.1.129</w:t>
      </w:r>
      <w:r w:rsidRPr="008711EA">
        <w:tab/>
      </w:r>
      <w:r w:rsidRPr="008711EA">
        <w:rPr>
          <w:rFonts w:cs="Arial"/>
          <w:lang w:val="fr-FR" w:eastAsia="zh-CN"/>
        </w:rPr>
        <w:t>CE-mode-B</w:t>
      </w:r>
      <w:r w:rsidRPr="008711EA">
        <w:rPr>
          <w:rFonts w:eastAsia="Batang"/>
        </w:rPr>
        <w:t xml:space="preserve"> Restricted</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03" w:name="_CR9_2_1_130"/>
      <w:bookmarkStart w:id="8904" w:name="_Toc20953838"/>
      <w:bookmarkStart w:id="8905" w:name="_Toc29391016"/>
      <w:bookmarkStart w:id="8906" w:name="_Toc36551753"/>
      <w:bookmarkStart w:id="8907" w:name="_Toc45831975"/>
      <w:bookmarkStart w:id="8908" w:name="_Toc51762928"/>
      <w:bookmarkStart w:id="8909" w:name="_Toc64381980"/>
      <w:bookmarkStart w:id="8910" w:name="_Toc73964498"/>
      <w:bookmarkStart w:id="8911" w:name="_Toc88647107"/>
      <w:bookmarkStart w:id="8912" w:name="_Toc97883056"/>
      <w:bookmarkStart w:id="8913" w:name="_Toc98531631"/>
      <w:bookmarkStart w:id="8914" w:name="_Toc105517703"/>
      <w:bookmarkStart w:id="8915" w:name="_Toc106108594"/>
      <w:bookmarkStart w:id="8916" w:name="_Toc113657179"/>
      <w:bookmarkStart w:id="8917" w:name="_Toc114052398"/>
      <w:bookmarkStart w:id="8918" w:name="_Toc170752511"/>
      <w:bookmarkEnd w:id="8903"/>
      <w:r w:rsidRPr="008711EA">
        <w:t>9.2.1.130</w:t>
      </w:r>
      <w:r w:rsidRPr="008711EA">
        <w:tab/>
        <w:t>Packet Loss Rate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19" w:name="_CR9_2_1_131"/>
      <w:bookmarkStart w:id="8920" w:name="_Toc20953839"/>
      <w:bookmarkStart w:id="8921" w:name="_Toc29391017"/>
      <w:bookmarkStart w:id="8922" w:name="_Toc36551754"/>
      <w:bookmarkStart w:id="8923" w:name="_Toc45831976"/>
      <w:bookmarkStart w:id="8924" w:name="_Toc51762929"/>
      <w:bookmarkStart w:id="8925" w:name="_Toc64381981"/>
      <w:bookmarkStart w:id="8926" w:name="_Toc73964499"/>
      <w:bookmarkStart w:id="8927" w:name="_Toc88647108"/>
      <w:bookmarkStart w:id="8928" w:name="_Toc97883057"/>
      <w:bookmarkStart w:id="8929" w:name="_Toc98531632"/>
      <w:bookmarkStart w:id="8930" w:name="_Toc105517704"/>
      <w:bookmarkStart w:id="8931" w:name="_Toc106108595"/>
      <w:bookmarkStart w:id="8932" w:name="_Toc113657180"/>
      <w:bookmarkStart w:id="8933" w:name="_Toc114052399"/>
      <w:bookmarkStart w:id="8934" w:name="_Toc170752512"/>
      <w:bookmarkEnd w:id="8919"/>
      <w:r w:rsidRPr="008711EA">
        <w:t>9.</w:t>
      </w:r>
      <w:r w:rsidRPr="008711EA">
        <w:rPr>
          <w:rFonts w:hint="eastAsia"/>
          <w:lang w:eastAsia="zh-CN"/>
        </w:rPr>
        <w:t>2</w:t>
      </w:r>
      <w:r w:rsidRPr="008711EA">
        <w:t>.1.</w:t>
      </w:r>
      <w:r w:rsidRPr="008711EA">
        <w:rPr>
          <w:lang w:eastAsia="zh-CN"/>
        </w:rPr>
        <w:t>131</w:t>
      </w:r>
      <w:r w:rsidRPr="008711EA">
        <w:tab/>
        <w:t>Global RAN Node ID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35" w:name="_CR9_2_1_132"/>
      <w:bookmarkStart w:id="8936" w:name="_Toc20953840"/>
      <w:bookmarkStart w:id="8937" w:name="_Toc29391018"/>
      <w:bookmarkStart w:id="8938" w:name="_Toc36551755"/>
      <w:bookmarkStart w:id="8939" w:name="_Toc45831977"/>
      <w:bookmarkStart w:id="8940" w:name="_Toc51762930"/>
      <w:bookmarkStart w:id="8941" w:name="_Toc64381982"/>
      <w:bookmarkStart w:id="8942" w:name="_Toc73964500"/>
      <w:bookmarkStart w:id="8943" w:name="_Toc88647109"/>
      <w:bookmarkStart w:id="8944" w:name="_Toc97883058"/>
      <w:bookmarkStart w:id="8945" w:name="_Toc98531633"/>
      <w:bookmarkStart w:id="8946" w:name="_Toc105517705"/>
      <w:bookmarkStart w:id="8947" w:name="_Toc106108596"/>
      <w:bookmarkStart w:id="8948" w:name="_Toc113657181"/>
      <w:bookmarkStart w:id="8949" w:name="_Toc114052400"/>
      <w:bookmarkStart w:id="8950" w:name="_Toc170752513"/>
      <w:bookmarkEnd w:id="8935"/>
      <w:r w:rsidRPr="008711EA">
        <w:t>9.2.1.132</w:t>
      </w:r>
      <w:r w:rsidRPr="008711EA">
        <w:tab/>
        <w:t>Global gNB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51" w:name="_CR9_2_1_133"/>
      <w:bookmarkStart w:id="8952" w:name="_Toc20953841"/>
      <w:bookmarkStart w:id="8953" w:name="_Toc29391019"/>
      <w:bookmarkStart w:id="8954" w:name="_Toc36551756"/>
      <w:bookmarkStart w:id="8955" w:name="_Toc45831978"/>
      <w:bookmarkStart w:id="8956" w:name="_Toc51762931"/>
      <w:bookmarkStart w:id="8957" w:name="_Toc64381983"/>
      <w:bookmarkStart w:id="8958" w:name="_Toc73964501"/>
      <w:bookmarkStart w:id="8959" w:name="_Toc88647110"/>
      <w:bookmarkStart w:id="8960" w:name="_Toc97883059"/>
      <w:bookmarkStart w:id="8961" w:name="_Toc98531634"/>
      <w:bookmarkStart w:id="8962" w:name="_Toc105517706"/>
      <w:bookmarkStart w:id="8963" w:name="_Toc106108597"/>
      <w:bookmarkStart w:id="8964" w:name="_Toc113657182"/>
      <w:bookmarkStart w:id="8965" w:name="_Toc114052401"/>
      <w:bookmarkStart w:id="8966" w:name="_Toc170752514"/>
      <w:bookmarkEnd w:id="895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67" w:name="_CR9_2_1_134"/>
      <w:bookmarkStart w:id="8968" w:name="_Toc20953842"/>
      <w:bookmarkStart w:id="8969" w:name="_Toc29391020"/>
      <w:bookmarkStart w:id="8970" w:name="_Toc36551757"/>
      <w:bookmarkStart w:id="8971" w:name="_Toc45831979"/>
      <w:bookmarkStart w:id="8972" w:name="_Toc51762932"/>
      <w:bookmarkStart w:id="8973" w:name="_Toc64381984"/>
      <w:bookmarkStart w:id="8974" w:name="_Toc73964502"/>
      <w:bookmarkStart w:id="8975" w:name="_Toc88647111"/>
      <w:bookmarkStart w:id="8976" w:name="_Toc97883060"/>
      <w:bookmarkStart w:id="8977" w:name="_Toc98531635"/>
      <w:bookmarkStart w:id="8978" w:name="_Toc105517707"/>
      <w:bookmarkStart w:id="8979" w:name="_Toc106108598"/>
      <w:bookmarkStart w:id="8980" w:name="_Toc113657183"/>
      <w:bookmarkStart w:id="8981" w:name="_Toc114052402"/>
      <w:bookmarkStart w:id="8982" w:name="_Toc170752515"/>
      <w:bookmarkEnd w:id="896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983" w:name="_CR9_2_1_135"/>
      <w:bookmarkStart w:id="8984" w:name="_Toc20953843"/>
      <w:bookmarkStart w:id="8985" w:name="_Toc29391021"/>
      <w:bookmarkStart w:id="8986" w:name="_Toc36551758"/>
      <w:bookmarkStart w:id="8987" w:name="_Toc45831980"/>
      <w:bookmarkStart w:id="8988" w:name="_Toc51762933"/>
      <w:bookmarkStart w:id="8989" w:name="_Toc64381985"/>
      <w:bookmarkStart w:id="8990" w:name="_Toc73964503"/>
      <w:bookmarkStart w:id="8991" w:name="_Toc88647112"/>
      <w:bookmarkStart w:id="8992" w:name="_Toc97883061"/>
      <w:bookmarkStart w:id="8993" w:name="_Toc98531636"/>
      <w:bookmarkStart w:id="8994" w:name="_Toc105517708"/>
      <w:bookmarkStart w:id="8995" w:name="_Toc106108599"/>
      <w:bookmarkStart w:id="8996" w:name="_Toc113657184"/>
      <w:bookmarkStart w:id="8997" w:name="_Toc114052403"/>
      <w:bookmarkStart w:id="8998" w:name="_Toc170752516"/>
      <w:bookmarkEnd w:id="8983"/>
      <w:r w:rsidRPr="008711EA">
        <w:t>9.2.1.135</w:t>
      </w:r>
      <w:r w:rsidRPr="008711EA">
        <w:tab/>
        <w:t>LTE-M Indication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999" w:name="_CR9_2_1_136"/>
      <w:bookmarkStart w:id="9000" w:name="_Toc20953844"/>
      <w:bookmarkStart w:id="9001" w:name="_Toc29391022"/>
      <w:bookmarkStart w:id="9002" w:name="_Toc36551759"/>
      <w:bookmarkStart w:id="9003" w:name="_Toc45831981"/>
      <w:bookmarkStart w:id="9004" w:name="_Toc51762934"/>
      <w:bookmarkStart w:id="9005" w:name="_Toc64381986"/>
      <w:bookmarkStart w:id="9006" w:name="_Toc73964504"/>
      <w:bookmarkStart w:id="9007" w:name="_Toc88647113"/>
      <w:bookmarkStart w:id="9008" w:name="_Toc97883062"/>
      <w:bookmarkStart w:id="9009" w:name="_Toc98531637"/>
      <w:bookmarkStart w:id="9010" w:name="_Toc105517709"/>
      <w:bookmarkStart w:id="9011" w:name="_Toc106108600"/>
      <w:bookmarkStart w:id="9012" w:name="_Toc113657185"/>
      <w:bookmarkStart w:id="9013" w:name="_Toc114052404"/>
      <w:bookmarkStart w:id="9014" w:name="_Toc170752517"/>
      <w:bookmarkEnd w:id="8999"/>
      <w:r w:rsidRPr="008711EA">
        <w:t>9.2.1.136</w:t>
      </w:r>
      <w:r w:rsidRPr="008711EA">
        <w:tab/>
        <w:t>Aerial UE subscription information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15" w:name="_CR9_2_1_137"/>
      <w:bookmarkStart w:id="9016" w:name="_Toc20953845"/>
      <w:bookmarkStart w:id="9017" w:name="_Toc29391023"/>
      <w:bookmarkStart w:id="9018" w:name="_Toc36551760"/>
      <w:bookmarkStart w:id="9019" w:name="_Toc45831982"/>
      <w:bookmarkStart w:id="9020" w:name="_Toc51762935"/>
      <w:bookmarkStart w:id="9021" w:name="_Toc64381987"/>
      <w:bookmarkStart w:id="9022" w:name="_Toc73964505"/>
      <w:bookmarkStart w:id="9023" w:name="_Toc88647114"/>
      <w:bookmarkStart w:id="9024" w:name="_Toc97883063"/>
      <w:bookmarkStart w:id="9025" w:name="_Toc98531638"/>
      <w:bookmarkStart w:id="9026" w:name="_Toc105517710"/>
      <w:bookmarkStart w:id="9027" w:name="_Toc106108601"/>
      <w:bookmarkStart w:id="9028" w:name="_Toc113657186"/>
      <w:bookmarkStart w:id="9029" w:name="_Toc114052405"/>
      <w:bookmarkStart w:id="9030" w:name="_Toc170752518"/>
      <w:bookmarkEnd w:id="9015"/>
      <w:r w:rsidRPr="008711EA">
        <w:t>9.2.1.137</w:t>
      </w:r>
      <w:r w:rsidRPr="008711EA">
        <w:tab/>
        <w:t>Bluetooth Measurement Configuration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31" w:name="_CR9_2_1_138"/>
      <w:bookmarkStart w:id="9032" w:name="_Toc20953846"/>
      <w:bookmarkStart w:id="9033" w:name="_Toc29391024"/>
      <w:bookmarkStart w:id="9034" w:name="_Toc36551761"/>
      <w:bookmarkStart w:id="9035" w:name="_Toc45831983"/>
      <w:bookmarkStart w:id="9036" w:name="_Toc51762936"/>
      <w:bookmarkStart w:id="9037" w:name="_Toc64381988"/>
      <w:bookmarkStart w:id="9038" w:name="_Toc73964506"/>
      <w:bookmarkStart w:id="9039" w:name="_Toc88647115"/>
      <w:bookmarkStart w:id="9040" w:name="_Toc97883064"/>
      <w:bookmarkStart w:id="9041" w:name="_Toc98531639"/>
      <w:bookmarkStart w:id="9042" w:name="_Toc105517711"/>
      <w:bookmarkStart w:id="9043" w:name="_Toc106108602"/>
      <w:bookmarkStart w:id="9044" w:name="_Toc113657187"/>
      <w:bookmarkStart w:id="9045" w:name="_Toc114052406"/>
      <w:bookmarkStart w:id="9046" w:name="_Toc170752519"/>
      <w:bookmarkEnd w:id="9031"/>
      <w:r w:rsidRPr="008711EA">
        <w:t>9.2.1.138</w:t>
      </w:r>
      <w:r w:rsidRPr="008711EA">
        <w:tab/>
      </w:r>
      <w:r w:rsidRPr="008711EA">
        <w:rPr>
          <w:rFonts w:hint="eastAsia"/>
          <w:lang w:eastAsia="zh-CN"/>
        </w:rPr>
        <w:t>WLAN</w:t>
      </w:r>
      <w:r w:rsidRPr="008711EA">
        <w:t xml:space="preserve"> Measurement Configuration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47" w:name="_CR9_2_1_139"/>
      <w:bookmarkStart w:id="9048" w:name="_Toc20953847"/>
      <w:bookmarkStart w:id="9049" w:name="_Toc29391025"/>
      <w:bookmarkStart w:id="9050" w:name="_Toc36551762"/>
      <w:bookmarkStart w:id="9051" w:name="_Toc45831984"/>
      <w:bookmarkStart w:id="9052" w:name="_Toc51762937"/>
      <w:bookmarkStart w:id="9053" w:name="_Toc64381989"/>
      <w:bookmarkStart w:id="9054" w:name="_Toc73964507"/>
      <w:bookmarkStart w:id="9055" w:name="_Toc88647116"/>
      <w:bookmarkStart w:id="9056" w:name="_Toc97883065"/>
      <w:bookmarkStart w:id="9057" w:name="_Toc98531640"/>
      <w:bookmarkStart w:id="9058" w:name="_Toc105517712"/>
      <w:bookmarkStart w:id="9059" w:name="_Toc106108603"/>
      <w:bookmarkStart w:id="9060" w:name="_Toc113657188"/>
      <w:bookmarkStart w:id="9061" w:name="_Toc114052407"/>
      <w:bookmarkStart w:id="9062" w:name="_Toc170752520"/>
      <w:bookmarkEnd w:id="9047"/>
      <w:r w:rsidRPr="008711EA">
        <w:t>9.2.1.139</w:t>
      </w:r>
      <w:r w:rsidRPr="008711EA">
        <w:tab/>
        <w:t>Warning Area Coordinates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63" w:name="_Hlk516148179"/>
      <w:r w:rsidRPr="008711EA">
        <w:rPr>
          <w:lang w:eastAsia="zh-CN"/>
        </w:rPr>
        <w:t>, and</w:t>
      </w:r>
      <w:r w:rsidRPr="008711EA">
        <w:t xml:space="preserve"> will be broadcast over the radio interface</w:t>
      </w:r>
      <w:r w:rsidRPr="008711EA">
        <w:rPr>
          <w:lang w:eastAsia="zh-CN"/>
        </w:rPr>
        <w:t>.</w:t>
      </w:r>
      <w:bookmarkEnd w:id="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64" w:name="_CR9_2_1_140"/>
      <w:bookmarkStart w:id="9065" w:name="_Toc20953848"/>
      <w:bookmarkStart w:id="9066" w:name="_Toc29391026"/>
      <w:bookmarkStart w:id="9067" w:name="_Toc36551763"/>
      <w:bookmarkStart w:id="9068" w:name="_Toc45831985"/>
      <w:bookmarkStart w:id="9069" w:name="_Toc51762938"/>
      <w:bookmarkStart w:id="9070" w:name="_Toc64381990"/>
      <w:bookmarkStart w:id="9071" w:name="_Toc73964508"/>
      <w:bookmarkStart w:id="9072" w:name="_Toc88647117"/>
      <w:bookmarkStart w:id="9073" w:name="_Toc97883066"/>
      <w:bookmarkStart w:id="9074" w:name="_Toc98531641"/>
      <w:bookmarkStart w:id="9075" w:name="_Toc105517713"/>
      <w:bookmarkStart w:id="9076" w:name="_Toc106108604"/>
      <w:bookmarkStart w:id="9077" w:name="_Toc113657189"/>
      <w:bookmarkStart w:id="9078" w:name="_Toc114052408"/>
      <w:bookmarkStart w:id="9079" w:name="_Toc170752521"/>
      <w:bookmarkEnd w:id="9064"/>
      <w:r w:rsidRPr="008711EA">
        <w:t>9.2.1.140</w:t>
      </w:r>
      <w:r w:rsidRPr="008711EA">
        <w:tab/>
      </w:r>
      <w:r w:rsidRPr="008711EA">
        <w:rPr>
          <w:rFonts w:cs="Arial"/>
          <w:lang w:eastAsia="ja-JP"/>
        </w:rPr>
        <w:t xml:space="preserve">Subscription Based </w:t>
      </w:r>
      <w:r w:rsidRPr="008711EA">
        <w:t>UE Differentiation Information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080" w:name="_CR9_2_1_141"/>
      <w:bookmarkStart w:id="9081" w:name="_Toc20953849"/>
      <w:bookmarkStart w:id="9082" w:name="_Toc29391027"/>
      <w:bookmarkStart w:id="9083" w:name="_Toc36551764"/>
      <w:bookmarkStart w:id="9084" w:name="_Toc45831986"/>
      <w:bookmarkStart w:id="9085" w:name="_Toc51762939"/>
      <w:bookmarkStart w:id="9086" w:name="_Toc64381991"/>
      <w:bookmarkStart w:id="9087" w:name="_Toc73964509"/>
      <w:bookmarkStart w:id="9088" w:name="_Toc88647118"/>
      <w:bookmarkStart w:id="9089" w:name="_Toc97883067"/>
      <w:bookmarkStart w:id="9090" w:name="_Toc98531642"/>
      <w:bookmarkStart w:id="9091" w:name="_Toc105517714"/>
      <w:bookmarkStart w:id="9092" w:name="_Toc106108605"/>
      <w:bookmarkStart w:id="9093" w:name="_Toc113657190"/>
      <w:bookmarkStart w:id="9094" w:name="_Toc114052409"/>
      <w:bookmarkStart w:id="9095" w:name="_Toc170752522"/>
      <w:bookmarkEnd w:id="9080"/>
      <w:r w:rsidRPr="008711EA">
        <w:t>9.2.1.141</w:t>
      </w:r>
      <w:r w:rsidRPr="008711EA">
        <w:tab/>
        <w:t>PSCell Information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096" w:name="_CR9_2_1_142"/>
      <w:bookmarkStart w:id="9097" w:name="_Toc20953850"/>
      <w:bookmarkStart w:id="9098" w:name="_Toc29391028"/>
      <w:bookmarkStart w:id="9099" w:name="_Toc36551765"/>
      <w:bookmarkStart w:id="9100" w:name="_Toc45831987"/>
      <w:bookmarkStart w:id="9101" w:name="_Toc51762940"/>
      <w:bookmarkStart w:id="9102" w:name="_Toc64381992"/>
      <w:bookmarkStart w:id="9103" w:name="_Toc73964510"/>
      <w:bookmarkStart w:id="9104" w:name="_Toc88647119"/>
      <w:bookmarkStart w:id="9105" w:name="_Toc97883068"/>
      <w:bookmarkStart w:id="9106" w:name="_Toc98531643"/>
      <w:bookmarkStart w:id="9107" w:name="_Toc105517715"/>
      <w:bookmarkStart w:id="9108" w:name="_Toc106108606"/>
      <w:bookmarkStart w:id="9109" w:name="_Toc113657191"/>
      <w:bookmarkStart w:id="9110" w:name="_Toc114052410"/>
      <w:bookmarkStart w:id="9111" w:name="_Toc170752523"/>
      <w:bookmarkEnd w:id="9096"/>
      <w:r w:rsidRPr="008711EA">
        <w:t>9.2.1.142</w:t>
      </w:r>
      <w:r w:rsidRPr="008711EA">
        <w:tab/>
        <w:t>NR CGI</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12" w:name="_CR9_2_1_143"/>
      <w:bookmarkStart w:id="9113" w:name="_Toc20953851"/>
      <w:bookmarkStart w:id="9114" w:name="_Toc29391029"/>
      <w:bookmarkStart w:id="9115" w:name="_Toc36551766"/>
      <w:bookmarkStart w:id="9116" w:name="_Toc45831988"/>
      <w:bookmarkStart w:id="9117" w:name="_Toc51762941"/>
      <w:bookmarkStart w:id="9118" w:name="_Toc64381993"/>
      <w:bookmarkStart w:id="9119" w:name="_Toc73964511"/>
      <w:bookmarkStart w:id="9120" w:name="_Toc88647120"/>
      <w:bookmarkStart w:id="9121" w:name="_Toc97883069"/>
      <w:bookmarkStart w:id="9122" w:name="_Toc98531644"/>
      <w:bookmarkStart w:id="9123" w:name="_Toc105517716"/>
      <w:bookmarkStart w:id="9124" w:name="_Toc106108607"/>
      <w:bookmarkStart w:id="9125" w:name="_Toc113657192"/>
      <w:bookmarkStart w:id="9126" w:name="_Toc114052411"/>
      <w:bookmarkStart w:id="9127" w:name="_Toc170752524"/>
      <w:bookmarkEnd w:id="9112"/>
      <w:r w:rsidRPr="008711EA">
        <w:t>9.2.1.143</w:t>
      </w:r>
      <w:r w:rsidRPr="008711EA">
        <w:tab/>
      </w:r>
      <w:r w:rsidRPr="008711EA">
        <w:rPr>
          <w:rFonts w:cs="Arial"/>
          <w:lang w:eastAsia="ja-JP"/>
        </w:rPr>
        <w:t>Time Since Secondary Node Release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28" w:name="_CR9_2_1_144"/>
      <w:bookmarkStart w:id="9129" w:name="_Toc20954464"/>
      <w:bookmarkStart w:id="9130" w:name="_Toc36551767"/>
      <w:bookmarkStart w:id="9131" w:name="_Toc45831989"/>
      <w:bookmarkStart w:id="9132" w:name="_Toc51762942"/>
      <w:bookmarkStart w:id="9133" w:name="_Toc64381994"/>
      <w:bookmarkStart w:id="9134" w:name="_Toc73964512"/>
      <w:bookmarkStart w:id="9135" w:name="_Toc88647121"/>
      <w:bookmarkStart w:id="9136" w:name="_Toc97883070"/>
      <w:bookmarkStart w:id="9137" w:name="_Toc98531645"/>
      <w:bookmarkStart w:id="9138" w:name="_Toc105517717"/>
      <w:bookmarkStart w:id="9139" w:name="_Toc106108608"/>
      <w:bookmarkStart w:id="9140" w:name="_Toc113657193"/>
      <w:bookmarkStart w:id="9141" w:name="_Toc114052412"/>
      <w:bookmarkStart w:id="9142" w:name="_Toc170752525"/>
      <w:bookmarkEnd w:id="9128"/>
      <w:r>
        <w:rPr>
          <w:rFonts w:eastAsia="SimSun"/>
        </w:rPr>
        <w:t>9.2.1.144</w:t>
      </w:r>
      <w:r w:rsidRPr="00A441DB">
        <w:rPr>
          <w:rFonts w:eastAsia="SimSun"/>
        </w:rPr>
        <w:tab/>
      </w:r>
      <w:bookmarkEnd w:id="9129"/>
      <w:r w:rsidRPr="00A441DB">
        <w:rPr>
          <w:rFonts w:eastAsia="SimSun"/>
          <w:lang w:eastAsia="zh-CN"/>
        </w:rPr>
        <w:t>UE Context Reference at Source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43"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43"/>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44" w:name="_CR9_2_1_145"/>
      <w:bookmarkStart w:id="9145" w:name="_Toc36551768"/>
      <w:bookmarkStart w:id="9146" w:name="_Toc45831990"/>
      <w:bookmarkStart w:id="9147" w:name="_Toc51762943"/>
      <w:bookmarkStart w:id="9148" w:name="_Toc64381995"/>
      <w:bookmarkStart w:id="9149" w:name="_Toc73964513"/>
      <w:bookmarkStart w:id="9150" w:name="_Toc88647122"/>
      <w:bookmarkStart w:id="9151" w:name="_Toc97883071"/>
      <w:bookmarkStart w:id="9152" w:name="_Toc98531646"/>
      <w:bookmarkStart w:id="9153" w:name="_Toc105517718"/>
      <w:bookmarkStart w:id="9154" w:name="_Toc106108609"/>
      <w:bookmarkStart w:id="9155" w:name="_Toc113657194"/>
      <w:bookmarkStart w:id="9156" w:name="_Toc114052413"/>
      <w:bookmarkStart w:id="9157" w:name="_Toc170752526"/>
      <w:bookmarkEnd w:id="9144"/>
      <w:r>
        <w:rPr>
          <w:lang w:eastAsia="zh-CN"/>
        </w:rPr>
        <w:t>9.2.1.145</w:t>
      </w:r>
      <w:r w:rsidRPr="00986899">
        <w:rPr>
          <w:rFonts w:eastAsia="Batang"/>
        </w:rPr>
        <w:tab/>
        <w:t>RAN UE NGAP ID</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58"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58"/>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59" w:name="_CR9_2_1_146"/>
      <w:bookmarkStart w:id="9160" w:name="_Toc534720547"/>
      <w:bookmarkStart w:id="9161" w:name="_Toc45831991"/>
      <w:bookmarkStart w:id="9162" w:name="_Toc51762944"/>
      <w:bookmarkStart w:id="9163" w:name="_Toc64381996"/>
      <w:bookmarkStart w:id="9164" w:name="_Toc73964514"/>
      <w:bookmarkStart w:id="9165" w:name="_Toc88647123"/>
      <w:bookmarkStart w:id="9166" w:name="_Toc97883072"/>
      <w:bookmarkStart w:id="9167" w:name="_Toc98531647"/>
      <w:bookmarkStart w:id="9168" w:name="_Toc105517719"/>
      <w:bookmarkStart w:id="9169" w:name="_Toc106108610"/>
      <w:bookmarkStart w:id="9170" w:name="_Toc113657195"/>
      <w:bookmarkStart w:id="9171" w:name="_Toc114052414"/>
      <w:bookmarkStart w:id="9172" w:name="_Toc170752527"/>
      <w:bookmarkEnd w:id="9159"/>
      <w:r>
        <w:t>9.2.1.146</w:t>
      </w:r>
      <w:r w:rsidRPr="00C14447">
        <w:tab/>
        <w:t>IAB Authoriz</w:t>
      </w:r>
      <w:bookmarkEnd w:id="9160"/>
      <w:r w:rsidRPr="00C14447">
        <w:t>ed</w:t>
      </w:r>
      <w:bookmarkEnd w:id="9161"/>
      <w:bookmarkEnd w:id="9162"/>
      <w:bookmarkEnd w:id="9163"/>
      <w:bookmarkEnd w:id="9164"/>
      <w:bookmarkEnd w:id="9165"/>
      <w:bookmarkEnd w:id="9166"/>
      <w:bookmarkEnd w:id="9167"/>
      <w:bookmarkEnd w:id="9168"/>
      <w:bookmarkEnd w:id="9169"/>
      <w:bookmarkEnd w:id="9170"/>
      <w:bookmarkEnd w:id="9171"/>
      <w:bookmarkEnd w:id="9172"/>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73" w:name="_CR9_2_1_147"/>
      <w:bookmarkStart w:id="9174" w:name="_Toc45831992"/>
      <w:bookmarkStart w:id="9175" w:name="_Toc51762945"/>
      <w:bookmarkStart w:id="9176" w:name="_Toc64381997"/>
      <w:bookmarkStart w:id="9177" w:name="_Toc73964515"/>
      <w:bookmarkStart w:id="9178" w:name="_Toc88647124"/>
      <w:bookmarkStart w:id="9179" w:name="_Toc97883073"/>
      <w:bookmarkStart w:id="9180" w:name="_Toc98531648"/>
      <w:bookmarkStart w:id="9181" w:name="_Toc105517720"/>
      <w:bookmarkStart w:id="9182" w:name="_Toc106108611"/>
      <w:bookmarkStart w:id="9183" w:name="_Toc113657196"/>
      <w:bookmarkStart w:id="9184" w:name="_Toc114052415"/>
      <w:bookmarkStart w:id="9185" w:name="_Toc170752528"/>
      <w:bookmarkEnd w:id="9173"/>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74"/>
      <w:bookmarkEnd w:id="9175"/>
      <w:bookmarkEnd w:id="9176"/>
      <w:bookmarkEnd w:id="9177"/>
      <w:bookmarkEnd w:id="9178"/>
      <w:bookmarkEnd w:id="9179"/>
      <w:bookmarkEnd w:id="9180"/>
      <w:bookmarkEnd w:id="9181"/>
      <w:bookmarkEnd w:id="9182"/>
      <w:bookmarkEnd w:id="9183"/>
      <w:bookmarkEnd w:id="9184"/>
      <w:bookmarkEnd w:id="9185"/>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186" w:name="_Toc462748989"/>
    </w:p>
    <w:p w14:paraId="69A56BE6" w14:textId="77777777" w:rsidR="006D2157" w:rsidRPr="00556D6C" w:rsidRDefault="006D2157" w:rsidP="001F24A0">
      <w:pPr>
        <w:pStyle w:val="Heading4"/>
        <w:keepNext w:val="0"/>
        <w:keepLines w:val="0"/>
        <w:widowControl w:val="0"/>
        <w:rPr>
          <w:rFonts w:eastAsia="Cambria"/>
        </w:rPr>
      </w:pPr>
      <w:bookmarkStart w:id="9187" w:name="_CR9_2_1_148"/>
      <w:bookmarkStart w:id="9188" w:name="_Toc45831993"/>
      <w:bookmarkStart w:id="9189" w:name="_Toc51762946"/>
      <w:bookmarkStart w:id="9190" w:name="_Toc64381998"/>
      <w:bookmarkStart w:id="9191" w:name="_Toc73964516"/>
      <w:bookmarkStart w:id="9192" w:name="_Toc88647125"/>
      <w:bookmarkStart w:id="9193" w:name="_Toc97883074"/>
      <w:bookmarkStart w:id="9194" w:name="_Toc98531649"/>
      <w:bookmarkStart w:id="9195" w:name="_Toc105517721"/>
      <w:bookmarkStart w:id="9196" w:name="_Toc106108612"/>
      <w:bookmarkStart w:id="9197" w:name="_Toc113657197"/>
      <w:bookmarkStart w:id="9198" w:name="_Toc114052416"/>
      <w:bookmarkStart w:id="9199" w:name="_Toc170752529"/>
      <w:bookmarkEnd w:id="9187"/>
      <w:r>
        <w:rPr>
          <w:rFonts w:eastAsia="Cambria"/>
        </w:rPr>
        <w:t>9.2.1.148</w:t>
      </w:r>
      <w:r w:rsidRPr="00556D6C">
        <w:rPr>
          <w:rFonts w:eastAsia="Cambria"/>
        </w:rPr>
        <w:tab/>
        <w:t>NR V2X Services Authorized</w:t>
      </w:r>
      <w:bookmarkEnd w:id="9186"/>
      <w:bookmarkEnd w:id="9188"/>
      <w:bookmarkEnd w:id="9189"/>
      <w:bookmarkEnd w:id="9190"/>
      <w:bookmarkEnd w:id="9191"/>
      <w:bookmarkEnd w:id="9192"/>
      <w:bookmarkEnd w:id="9193"/>
      <w:bookmarkEnd w:id="9194"/>
      <w:bookmarkEnd w:id="9195"/>
      <w:bookmarkEnd w:id="9196"/>
      <w:bookmarkEnd w:id="9197"/>
      <w:bookmarkEnd w:id="9198"/>
      <w:bookmarkEnd w:id="9199"/>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00" w:name="_CR9_2_1_149"/>
      <w:bookmarkStart w:id="9201" w:name="_Toc45831994"/>
      <w:bookmarkStart w:id="9202" w:name="_Toc51762947"/>
      <w:bookmarkStart w:id="9203" w:name="_Toc64381999"/>
      <w:bookmarkStart w:id="9204" w:name="_Toc73964517"/>
      <w:bookmarkStart w:id="9205" w:name="_Toc88647126"/>
      <w:bookmarkStart w:id="9206" w:name="_Toc97883075"/>
      <w:bookmarkStart w:id="9207" w:name="_Toc98531650"/>
      <w:bookmarkStart w:id="9208" w:name="_Toc105517722"/>
      <w:bookmarkStart w:id="9209" w:name="_Toc106108613"/>
      <w:bookmarkStart w:id="9210" w:name="_Toc113657198"/>
      <w:bookmarkStart w:id="9211" w:name="_Toc114052417"/>
      <w:bookmarkStart w:id="9212" w:name="_Toc170752530"/>
      <w:bookmarkEnd w:id="920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01"/>
      <w:bookmarkEnd w:id="9202"/>
      <w:bookmarkEnd w:id="9203"/>
      <w:bookmarkEnd w:id="9204"/>
      <w:bookmarkEnd w:id="9205"/>
      <w:bookmarkEnd w:id="9206"/>
      <w:bookmarkEnd w:id="9207"/>
      <w:bookmarkEnd w:id="9208"/>
      <w:bookmarkEnd w:id="9209"/>
      <w:bookmarkEnd w:id="9210"/>
      <w:bookmarkEnd w:id="9211"/>
      <w:bookmarkEnd w:id="9212"/>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13" w:name="_CR9_2_1_150"/>
      <w:bookmarkStart w:id="9214" w:name="_Toc45831995"/>
      <w:bookmarkStart w:id="9215" w:name="_Toc51762948"/>
      <w:bookmarkStart w:id="9216" w:name="_Toc64382000"/>
      <w:bookmarkStart w:id="9217" w:name="_Toc73964518"/>
      <w:bookmarkStart w:id="9218" w:name="_Toc88647127"/>
      <w:bookmarkStart w:id="9219" w:name="_Toc97883076"/>
      <w:bookmarkStart w:id="9220" w:name="_Toc98531651"/>
      <w:bookmarkStart w:id="9221" w:name="_Toc105517723"/>
      <w:bookmarkStart w:id="9222" w:name="_Toc106108614"/>
      <w:bookmarkStart w:id="9223" w:name="_Toc113657199"/>
      <w:bookmarkStart w:id="9224" w:name="_Toc114052418"/>
      <w:bookmarkStart w:id="9225" w:name="_Toc170752531"/>
      <w:bookmarkEnd w:id="921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14"/>
      <w:bookmarkEnd w:id="9215"/>
      <w:bookmarkEnd w:id="9216"/>
      <w:bookmarkEnd w:id="9217"/>
      <w:bookmarkEnd w:id="9218"/>
      <w:bookmarkEnd w:id="9219"/>
      <w:bookmarkEnd w:id="9220"/>
      <w:bookmarkEnd w:id="9221"/>
      <w:bookmarkEnd w:id="9222"/>
      <w:bookmarkEnd w:id="9223"/>
      <w:bookmarkEnd w:id="9224"/>
      <w:bookmarkEnd w:id="9225"/>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26" w:name="OLE_LINK16"/>
            <w:bookmarkStart w:id="9227" w:name="OLE_LINK17"/>
            <w:r w:rsidRPr="00CF065F">
              <w:rPr>
                <w:rFonts w:eastAsia="Batang"/>
                <w:lang w:eastAsia="ja-JP" w:bidi="sa-IN"/>
              </w:rPr>
              <w:t>PC5 Link Aggregated Bit Rates</w:t>
            </w:r>
            <w:bookmarkEnd w:id="9226"/>
            <w:bookmarkEnd w:id="9227"/>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28" w:name="_CR9_2_1_151"/>
      <w:bookmarkStart w:id="9229" w:name="_Toc45831996"/>
      <w:bookmarkStart w:id="9230" w:name="_Toc51762949"/>
      <w:bookmarkStart w:id="9231" w:name="_Toc64382001"/>
      <w:bookmarkStart w:id="9232" w:name="_Toc73964519"/>
      <w:bookmarkStart w:id="9233" w:name="_Toc88647128"/>
      <w:bookmarkStart w:id="9234" w:name="_Toc97883077"/>
      <w:bookmarkStart w:id="9235" w:name="_Toc98531652"/>
      <w:bookmarkStart w:id="9236" w:name="_Toc105517724"/>
      <w:bookmarkStart w:id="9237" w:name="_Toc106108615"/>
      <w:bookmarkStart w:id="9238" w:name="_Toc113657200"/>
      <w:bookmarkStart w:id="9239" w:name="_Toc114052419"/>
      <w:bookmarkStart w:id="9240" w:name="_Toc170752532"/>
      <w:bookmarkEnd w:id="9228"/>
      <w:r>
        <w:t>9.2.1.151</w:t>
      </w:r>
      <w:r w:rsidRPr="000E650C">
        <w:tab/>
        <w:t>Inter System Measurement Configuration</w:t>
      </w:r>
      <w:bookmarkEnd w:id="9229"/>
      <w:bookmarkEnd w:id="9230"/>
      <w:bookmarkEnd w:id="9231"/>
      <w:bookmarkEnd w:id="9232"/>
      <w:bookmarkEnd w:id="9233"/>
      <w:bookmarkEnd w:id="9234"/>
      <w:bookmarkEnd w:id="9235"/>
      <w:bookmarkEnd w:id="9236"/>
      <w:bookmarkEnd w:id="9237"/>
      <w:bookmarkEnd w:id="9238"/>
      <w:bookmarkEnd w:id="9239"/>
      <w:bookmarkEnd w:id="9240"/>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41" w:name="_Hlk35362910"/>
            <w:r w:rsidRPr="00F43EA4">
              <w:rPr>
                <w:rFonts w:ascii="Arial" w:eastAsia="Batang" w:hAnsi="Arial" w:cs="Arial"/>
                <w:sz w:val="18"/>
                <w:szCs w:val="18"/>
                <w:lang w:eastAsia="ja-JP" w:bidi="sa-IN"/>
              </w:rPr>
              <w:t>threshRS-Index-r15</w:t>
            </w:r>
            <w:bookmarkEnd w:id="9241"/>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42" w:name="_CR9_2_1_152"/>
      <w:bookmarkStart w:id="9243" w:name="_Toc45831997"/>
      <w:bookmarkStart w:id="9244" w:name="_Toc51762950"/>
      <w:bookmarkStart w:id="9245" w:name="_Toc64382002"/>
      <w:bookmarkStart w:id="9246" w:name="_Toc73964520"/>
      <w:bookmarkStart w:id="9247" w:name="_Toc88647129"/>
      <w:bookmarkStart w:id="9248" w:name="_Toc97883078"/>
      <w:bookmarkStart w:id="9249" w:name="_Toc98531653"/>
      <w:bookmarkStart w:id="9250" w:name="_Toc105517725"/>
      <w:bookmarkStart w:id="9251" w:name="_Toc106108616"/>
      <w:bookmarkStart w:id="9252" w:name="_Toc113657201"/>
      <w:bookmarkStart w:id="9253" w:name="_Toc114052420"/>
      <w:bookmarkStart w:id="9254" w:name="_Toc170752533"/>
      <w:bookmarkEnd w:id="9242"/>
      <w:r>
        <w:t>9.2.1.152</w:t>
      </w:r>
      <w:r w:rsidRPr="008711EA">
        <w:tab/>
      </w:r>
      <w:r>
        <w:t>Source Node</w:t>
      </w:r>
      <w:r w:rsidRPr="008711EA">
        <w:t xml:space="preserve"> ID</w:t>
      </w:r>
      <w:bookmarkEnd w:id="9243"/>
      <w:bookmarkEnd w:id="9244"/>
      <w:bookmarkEnd w:id="9245"/>
      <w:bookmarkEnd w:id="9246"/>
      <w:bookmarkEnd w:id="9247"/>
      <w:bookmarkEnd w:id="9248"/>
      <w:bookmarkEnd w:id="9249"/>
      <w:bookmarkEnd w:id="9250"/>
      <w:bookmarkEnd w:id="9251"/>
      <w:bookmarkEnd w:id="9252"/>
      <w:bookmarkEnd w:id="9253"/>
      <w:bookmarkEnd w:id="9254"/>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55" w:name="_CR9_2_1_153"/>
      <w:bookmarkStart w:id="9256" w:name="_Toc45831998"/>
      <w:bookmarkStart w:id="9257" w:name="_Toc51762951"/>
      <w:bookmarkStart w:id="9258" w:name="_Toc64382003"/>
      <w:bookmarkStart w:id="9259" w:name="_Toc73964521"/>
      <w:bookmarkStart w:id="9260" w:name="_Toc88647130"/>
      <w:bookmarkStart w:id="9261" w:name="_Toc97883079"/>
      <w:bookmarkStart w:id="9262" w:name="_Toc98531654"/>
      <w:bookmarkStart w:id="9263" w:name="_Toc105517726"/>
      <w:bookmarkStart w:id="9264" w:name="_Toc106108617"/>
      <w:bookmarkStart w:id="9265" w:name="_Toc113657202"/>
      <w:bookmarkStart w:id="9266" w:name="_Toc114052421"/>
      <w:bookmarkStart w:id="9267" w:name="_Toc170752534"/>
      <w:bookmarkEnd w:id="9255"/>
      <w:r>
        <w:t>9.2.1.153</w:t>
      </w:r>
      <w:r w:rsidRPr="00A05D53">
        <w:tab/>
        <w:t xml:space="preserve">UE Radio Capability </w:t>
      </w:r>
      <w:r>
        <w:t>ID</w:t>
      </w:r>
      <w:bookmarkEnd w:id="9256"/>
      <w:bookmarkEnd w:id="9257"/>
      <w:bookmarkEnd w:id="9258"/>
      <w:bookmarkEnd w:id="9259"/>
      <w:bookmarkEnd w:id="9260"/>
      <w:bookmarkEnd w:id="9261"/>
      <w:bookmarkEnd w:id="9262"/>
      <w:bookmarkEnd w:id="9263"/>
      <w:bookmarkEnd w:id="9264"/>
      <w:bookmarkEnd w:id="9265"/>
      <w:bookmarkEnd w:id="9266"/>
      <w:bookmarkEnd w:id="926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68" w:name="_CR9_2_1_154"/>
      <w:bookmarkStart w:id="9269" w:name="_Toc45831999"/>
      <w:bookmarkStart w:id="9270" w:name="_Toc51762952"/>
      <w:bookmarkStart w:id="9271" w:name="_Toc64382004"/>
      <w:bookmarkStart w:id="9272" w:name="_Toc73964522"/>
      <w:bookmarkStart w:id="9273" w:name="_Toc88647131"/>
      <w:bookmarkStart w:id="9274" w:name="_Toc97883080"/>
      <w:bookmarkStart w:id="9275" w:name="_Toc98531655"/>
      <w:bookmarkStart w:id="9276" w:name="_Toc105517727"/>
      <w:bookmarkStart w:id="9277" w:name="_Toc106108618"/>
      <w:bookmarkStart w:id="9278" w:name="_Toc113657203"/>
      <w:bookmarkStart w:id="9279" w:name="_Toc114052422"/>
      <w:bookmarkStart w:id="9280" w:name="_Toc170752535"/>
      <w:bookmarkEnd w:id="9268"/>
      <w:r>
        <w:t>9.2.1.154</w:t>
      </w:r>
      <w:r w:rsidRPr="009C30E3">
        <w:tab/>
        <w:t>UE Radio Capability</w:t>
      </w:r>
      <w:r>
        <w:t xml:space="preserve"> – NR Format</w:t>
      </w:r>
      <w:bookmarkEnd w:id="9269"/>
      <w:bookmarkEnd w:id="9270"/>
      <w:bookmarkEnd w:id="9271"/>
      <w:bookmarkEnd w:id="9272"/>
      <w:bookmarkEnd w:id="9273"/>
      <w:bookmarkEnd w:id="9274"/>
      <w:bookmarkEnd w:id="9275"/>
      <w:bookmarkEnd w:id="9276"/>
      <w:bookmarkEnd w:id="9277"/>
      <w:bookmarkEnd w:id="9278"/>
      <w:bookmarkEnd w:id="9279"/>
      <w:bookmarkEnd w:id="9280"/>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281" w:name="_Toc14207848"/>
    </w:p>
    <w:p w14:paraId="0F82EF8A" w14:textId="77777777" w:rsidR="00F671B4" w:rsidRPr="00AA5DA2" w:rsidRDefault="00F671B4" w:rsidP="001F24A0">
      <w:pPr>
        <w:pStyle w:val="Heading4"/>
        <w:keepNext w:val="0"/>
        <w:keepLines w:val="0"/>
        <w:widowControl w:val="0"/>
      </w:pPr>
      <w:bookmarkStart w:id="9282" w:name="_CR9_2_1_155"/>
      <w:bookmarkStart w:id="9283" w:name="_Toc45832000"/>
      <w:bookmarkStart w:id="9284" w:name="_Toc51762953"/>
      <w:bookmarkStart w:id="9285" w:name="_Toc64382005"/>
      <w:bookmarkStart w:id="9286" w:name="_Toc73964523"/>
      <w:bookmarkStart w:id="9287" w:name="_Toc88647132"/>
      <w:bookmarkStart w:id="9288" w:name="_Toc97883081"/>
      <w:bookmarkStart w:id="9289" w:name="_Toc98531656"/>
      <w:bookmarkStart w:id="9290" w:name="_Toc105517728"/>
      <w:bookmarkStart w:id="9291" w:name="_Toc106108619"/>
      <w:bookmarkStart w:id="9292" w:name="_Toc113657204"/>
      <w:bookmarkStart w:id="9293" w:name="_Toc114052423"/>
      <w:bookmarkStart w:id="9294" w:name="_Toc170752536"/>
      <w:bookmarkEnd w:id="9282"/>
      <w:r>
        <w:t>9.2.1.155</w:t>
      </w:r>
      <w:r w:rsidRPr="00AA5DA2">
        <w:tab/>
      </w:r>
      <w:bookmarkEnd w:id="9281"/>
      <w:r>
        <w:t xml:space="preserve">DAPS </w:t>
      </w:r>
      <w:r>
        <w:rPr>
          <w:rFonts w:hint="eastAsia"/>
          <w:lang w:eastAsia="zh-CN"/>
        </w:rPr>
        <w:t xml:space="preserve">Request </w:t>
      </w:r>
      <w:r>
        <w:t>Information</w:t>
      </w:r>
      <w:bookmarkEnd w:id="9283"/>
      <w:bookmarkEnd w:id="9284"/>
      <w:bookmarkEnd w:id="9285"/>
      <w:bookmarkEnd w:id="9286"/>
      <w:bookmarkEnd w:id="9287"/>
      <w:bookmarkEnd w:id="9288"/>
      <w:bookmarkEnd w:id="9289"/>
      <w:bookmarkEnd w:id="9290"/>
      <w:bookmarkEnd w:id="9291"/>
      <w:bookmarkEnd w:id="9292"/>
      <w:bookmarkEnd w:id="9293"/>
      <w:bookmarkEnd w:id="9294"/>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295" w:name="_CR9_2_1_156"/>
      <w:bookmarkStart w:id="9296" w:name="_Toc45832001"/>
      <w:bookmarkStart w:id="9297" w:name="_Toc51762954"/>
      <w:bookmarkStart w:id="9298" w:name="_Toc64382006"/>
      <w:bookmarkStart w:id="9299" w:name="_Toc73964524"/>
      <w:bookmarkStart w:id="9300" w:name="_Toc88647133"/>
      <w:bookmarkStart w:id="9301" w:name="_Toc97883082"/>
      <w:bookmarkStart w:id="9302" w:name="_Toc98531657"/>
      <w:bookmarkStart w:id="9303" w:name="_Toc105517729"/>
      <w:bookmarkStart w:id="9304" w:name="_Toc106108620"/>
      <w:bookmarkStart w:id="9305" w:name="_Toc113657205"/>
      <w:bookmarkStart w:id="9306" w:name="_Toc114052424"/>
      <w:bookmarkStart w:id="9307" w:name="_Toc170752537"/>
      <w:bookmarkEnd w:id="9295"/>
      <w:r>
        <w:t>9.2.1.156</w:t>
      </w:r>
      <w:r w:rsidRPr="00AA5DA2">
        <w:tab/>
      </w:r>
      <w:r>
        <w:t xml:space="preserve">DAPS </w:t>
      </w:r>
      <w:r>
        <w:rPr>
          <w:rFonts w:hint="eastAsia"/>
        </w:rPr>
        <w:t xml:space="preserve">Response </w:t>
      </w:r>
      <w:r>
        <w:t>Information</w:t>
      </w:r>
      <w:bookmarkEnd w:id="9296"/>
      <w:bookmarkEnd w:id="9297"/>
      <w:bookmarkEnd w:id="9298"/>
      <w:bookmarkEnd w:id="9299"/>
      <w:bookmarkEnd w:id="9300"/>
      <w:bookmarkEnd w:id="9301"/>
      <w:bookmarkEnd w:id="9302"/>
      <w:bookmarkEnd w:id="9303"/>
      <w:bookmarkEnd w:id="9304"/>
      <w:bookmarkEnd w:id="9305"/>
      <w:bookmarkEnd w:id="9306"/>
      <w:bookmarkEnd w:id="9307"/>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08" w:name="_CR9_2_1_157"/>
      <w:bookmarkStart w:id="9309" w:name="_Toc45832002"/>
      <w:bookmarkStart w:id="9310" w:name="_Toc51762955"/>
      <w:bookmarkStart w:id="9311" w:name="_Toc64382007"/>
      <w:bookmarkStart w:id="9312" w:name="_Toc73964525"/>
      <w:bookmarkStart w:id="9313" w:name="_Toc88647134"/>
      <w:bookmarkStart w:id="9314" w:name="_Toc97883083"/>
      <w:bookmarkStart w:id="9315" w:name="_Toc98531658"/>
      <w:bookmarkStart w:id="9316" w:name="_Toc105517730"/>
      <w:bookmarkStart w:id="9317" w:name="_Toc106108621"/>
      <w:bookmarkStart w:id="9318" w:name="_Toc113657206"/>
      <w:bookmarkStart w:id="9319" w:name="_Toc114052425"/>
      <w:bookmarkStart w:id="9320" w:name="_Toc170752538"/>
      <w:bookmarkEnd w:id="9308"/>
      <w:r>
        <w:rPr>
          <w:rFonts w:eastAsia="SimSun"/>
        </w:rPr>
        <w:t>9.2.1.157</w:t>
      </w:r>
      <w:r w:rsidRPr="00924A22">
        <w:rPr>
          <w:rFonts w:eastAsia="SimSun"/>
        </w:rPr>
        <w:tab/>
        <w:t>eNB Early Status Transfer Transparent Container</w:t>
      </w:r>
      <w:bookmarkEnd w:id="9309"/>
      <w:bookmarkEnd w:id="9310"/>
      <w:bookmarkEnd w:id="9311"/>
      <w:bookmarkEnd w:id="9312"/>
      <w:bookmarkEnd w:id="9313"/>
      <w:bookmarkEnd w:id="9314"/>
      <w:bookmarkEnd w:id="9315"/>
      <w:bookmarkEnd w:id="9316"/>
      <w:bookmarkEnd w:id="9317"/>
      <w:bookmarkEnd w:id="9318"/>
      <w:bookmarkEnd w:id="9319"/>
      <w:bookmarkEnd w:id="9320"/>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21" w:name="_Hlk37777758"/>
            <w:r w:rsidRPr="00924A22">
              <w:rPr>
                <w:rFonts w:ascii="Arial" w:eastAsia="SimSun" w:hAnsi="Arial" w:cs="Arial"/>
                <w:i/>
                <w:iCs/>
                <w:sz w:val="18"/>
                <w:lang w:eastAsia="ja-JP"/>
              </w:rPr>
              <w:t>DL COUNT PDCP-SN length</w:t>
            </w:r>
            <w:bookmarkEnd w:id="9321"/>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22" w:name="_CR9_2_1_158"/>
      <w:bookmarkStart w:id="9323" w:name="_Toc45832003"/>
      <w:bookmarkStart w:id="9324" w:name="_Toc51762956"/>
      <w:bookmarkStart w:id="9325" w:name="_Toc64382008"/>
      <w:bookmarkStart w:id="9326" w:name="_Toc73964526"/>
      <w:bookmarkStart w:id="9327" w:name="_Toc88647135"/>
      <w:bookmarkStart w:id="9328" w:name="_Toc97883084"/>
      <w:bookmarkStart w:id="9329" w:name="_Toc98531659"/>
      <w:bookmarkStart w:id="9330" w:name="_Toc105517731"/>
      <w:bookmarkStart w:id="9331" w:name="_Toc106108622"/>
      <w:bookmarkStart w:id="9332" w:name="_Toc113657207"/>
      <w:bookmarkStart w:id="9333" w:name="_Toc114052426"/>
      <w:bookmarkStart w:id="9334" w:name="_Toc170752539"/>
      <w:bookmarkEnd w:id="9322"/>
      <w:r>
        <w:t>9.2.1.158</w:t>
      </w:r>
      <w:r w:rsidRPr="00F32326">
        <w:tab/>
      </w:r>
      <w:r w:rsidRPr="00EB6B1E">
        <w:t>WUS Assistance Information</w:t>
      </w:r>
      <w:bookmarkEnd w:id="9323"/>
      <w:bookmarkEnd w:id="9324"/>
      <w:bookmarkEnd w:id="9325"/>
      <w:bookmarkEnd w:id="9326"/>
      <w:bookmarkEnd w:id="9327"/>
      <w:bookmarkEnd w:id="9328"/>
      <w:bookmarkEnd w:id="9329"/>
      <w:bookmarkEnd w:id="9330"/>
      <w:bookmarkEnd w:id="9331"/>
      <w:bookmarkEnd w:id="9332"/>
      <w:bookmarkEnd w:id="9333"/>
      <w:bookmarkEnd w:id="9334"/>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35" w:name="_CR9_2_1_159"/>
      <w:bookmarkStart w:id="9336" w:name="_Toc29390250"/>
      <w:bookmarkStart w:id="9337" w:name="_Toc45832004"/>
      <w:bookmarkStart w:id="9338" w:name="_Toc51762957"/>
      <w:bookmarkStart w:id="9339" w:name="_Toc64382009"/>
      <w:bookmarkStart w:id="9340" w:name="_Toc73964527"/>
      <w:bookmarkStart w:id="9341" w:name="_Toc88647136"/>
      <w:bookmarkStart w:id="9342" w:name="_Toc97883085"/>
      <w:bookmarkStart w:id="9343" w:name="_Toc98531660"/>
      <w:bookmarkStart w:id="9344" w:name="_Toc105517732"/>
      <w:bookmarkStart w:id="9345" w:name="_Toc106108623"/>
      <w:bookmarkStart w:id="9346" w:name="_Toc113657208"/>
      <w:bookmarkStart w:id="9347" w:name="_Toc114052427"/>
      <w:bookmarkStart w:id="9348" w:name="_Toc170752540"/>
      <w:bookmarkEnd w:id="9335"/>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49" w:name="_CR9_2_1_160"/>
      <w:bookmarkStart w:id="9350" w:name="_Toc88647137"/>
      <w:bookmarkStart w:id="9351" w:name="_Toc97883086"/>
      <w:bookmarkStart w:id="9352" w:name="_Toc98531661"/>
      <w:bookmarkStart w:id="9353" w:name="_Toc105517733"/>
      <w:bookmarkStart w:id="9354" w:name="_Toc106108624"/>
      <w:bookmarkStart w:id="9355" w:name="_Toc113657209"/>
      <w:bookmarkStart w:id="9356" w:name="_Toc114052428"/>
      <w:bookmarkStart w:id="9357" w:name="_Toc170752541"/>
      <w:bookmarkEnd w:id="9349"/>
      <w:r w:rsidRPr="008711EA">
        <w:t>9.2.1.</w:t>
      </w:r>
      <w:r>
        <w:t>160</w:t>
      </w:r>
      <w:r w:rsidRPr="008711EA">
        <w:tab/>
        <w:t>UE Radio Capability for Paging</w:t>
      </w:r>
      <w:r>
        <w:t xml:space="preserve"> – NR Format</w:t>
      </w:r>
      <w:bookmarkEnd w:id="9350"/>
      <w:bookmarkEnd w:id="9351"/>
      <w:bookmarkEnd w:id="9352"/>
      <w:bookmarkEnd w:id="9353"/>
      <w:bookmarkEnd w:id="9354"/>
      <w:bookmarkEnd w:id="9355"/>
      <w:bookmarkEnd w:id="9356"/>
      <w:bookmarkEnd w:id="9357"/>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58" w:name="_CR9_2_1_161"/>
      <w:bookmarkStart w:id="9359" w:name="_Toc98531662"/>
      <w:bookmarkStart w:id="9360" w:name="_Toc105517734"/>
      <w:bookmarkStart w:id="9361" w:name="_Toc106108625"/>
      <w:bookmarkStart w:id="9362" w:name="_Toc113657210"/>
      <w:bookmarkStart w:id="9363" w:name="_Toc114052429"/>
      <w:bookmarkStart w:id="9364" w:name="_Toc170752542"/>
      <w:bookmarkEnd w:id="9358"/>
      <w:r w:rsidRPr="0017544F">
        <w:t>9.2.1.</w:t>
      </w:r>
      <w:r>
        <w:t>161</w:t>
      </w:r>
      <w:r w:rsidRPr="0017544F">
        <w:tab/>
        <w:t>Last Visited PSCell Information</w:t>
      </w:r>
      <w:bookmarkEnd w:id="9359"/>
      <w:bookmarkEnd w:id="9360"/>
      <w:bookmarkEnd w:id="9361"/>
      <w:bookmarkEnd w:id="9362"/>
      <w:bookmarkEnd w:id="9363"/>
      <w:bookmarkEnd w:id="9364"/>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65" w:name="_CR9_2_1_162"/>
      <w:bookmarkStart w:id="9366" w:name="_Toc20955197"/>
      <w:bookmarkStart w:id="9367" w:name="_Toc29503646"/>
      <w:bookmarkStart w:id="9368" w:name="_Toc29504230"/>
      <w:bookmarkStart w:id="9369" w:name="_Toc29504814"/>
      <w:bookmarkStart w:id="9370" w:name="_Toc36553260"/>
      <w:bookmarkStart w:id="9371" w:name="_Toc36554987"/>
      <w:bookmarkStart w:id="9372" w:name="_Toc45652298"/>
      <w:bookmarkStart w:id="9373" w:name="_Toc45658730"/>
      <w:bookmarkStart w:id="9374" w:name="_Toc45720550"/>
      <w:bookmarkStart w:id="9375" w:name="_Toc45798430"/>
      <w:bookmarkStart w:id="9376" w:name="_Toc45897819"/>
      <w:bookmarkStart w:id="9377" w:name="_Toc51746023"/>
      <w:bookmarkStart w:id="9378" w:name="_Toc56613675"/>
      <w:bookmarkStart w:id="9379" w:name="_Toc98531663"/>
      <w:bookmarkStart w:id="9380" w:name="_Toc105517735"/>
      <w:bookmarkStart w:id="9381" w:name="_Toc106108626"/>
      <w:bookmarkStart w:id="9382" w:name="_Toc113657211"/>
      <w:bookmarkStart w:id="9383" w:name="_Toc114052430"/>
      <w:bookmarkStart w:id="9384" w:name="_Toc170752543"/>
      <w:bookmarkEnd w:id="9365"/>
      <w:r w:rsidRPr="001D2E49">
        <w:t>9.</w:t>
      </w:r>
      <w:r>
        <w:t>2</w:t>
      </w:r>
      <w:r w:rsidRPr="001D2E49">
        <w:t>.1.</w:t>
      </w:r>
      <w:r>
        <w:t>162</w:t>
      </w:r>
      <w:r w:rsidRPr="001D2E49">
        <w:tab/>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t>RACS Indication</w:t>
      </w:r>
      <w:bookmarkEnd w:id="9379"/>
      <w:bookmarkEnd w:id="9380"/>
      <w:bookmarkEnd w:id="9381"/>
      <w:bookmarkEnd w:id="9382"/>
      <w:bookmarkEnd w:id="9383"/>
      <w:bookmarkEnd w:id="9384"/>
    </w:p>
    <w:p w14:paraId="4A51836B" w14:textId="77777777" w:rsidR="005B654F" w:rsidRPr="001D2E49" w:rsidRDefault="005B654F" w:rsidP="001F24A0">
      <w:pPr>
        <w:widowControl w:val="0"/>
      </w:pPr>
      <w:bookmarkStart w:id="9385" w:name="_Hlk85726271"/>
      <w:r w:rsidRPr="001D2E49">
        <w:t xml:space="preserve">This IE indicates that the </w:t>
      </w:r>
      <w:r>
        <w:t>target eNB is able to retrieve the UE radio capabilities based on information received from the target MME as described in TS 23.401 [11].</w:t>
      </w:r>
      <w:bookmarkEnd w:id="938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386" w:name="_CR9_2_1_163"/>
      <w:bookmarkStart w:id="9387" w:name="_Toc98531664"/>
      <w:bookmarkStart w:id="9388" w:name="_Toc105517736"/>
      <w:bookmarkStart w:id="9389" w:name="_Toc106108627"/>
      <w:bookmarkStart w:id="9390" w:name="_Toc113657212"/>
      <w:bookmarkStart w:id="9391" w:name="_Toc114052431"/>
      <w:bookmarkStart w:id="9392" w:name="_Toc170752544"/>
      <w:bookmarkEnd w:id="9386"/>
      <w:r>
        <w:t>9.2.1.163</w:t>
      </w:r>
      <w:r>
        <w:tab/>
      </w:r>
      <w:r>
        <w:rPr>
          <w:rFonts w:hint="eastAsia"/>
          <w:lang w:eastAsia="zh-CN"/>
        </w:rPr>
        <w:t>Security Indication</w:t>
      </w:r>
      <w:bookmarkEnd w:id="9387"/>
      <w:bookmarkEnd w:id="9388"/>
      <w:bookmarkEnd w:id="9389"/>
      <w:bookmarkEnd w:id="9390"/>
      <w:bookmarkEnd w:id="9391"/>
      <w:bookmarkEnd w:id="939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393" w:name="_CR9_2_1_164"/>
      <w:bookmarkStart w:id="9394" w:name="_Toc98531665"/>
      <w:bookmarkStart w:id="9395" w:name="_Toc105517737"/>
      <w:bookmarkStart w:id="9396" w:name="_Toc106108628"/>
      <w:bookmarkStart w:id="9397" w:name="_Toc113657213"/>
      <w:bookmarkStart w:id="9398" w:name="_Toc114052432"/>
      <w:bookmarkStart w:id="9399" w:name="_Toc170752545"/>
      <w:bookmarkEnd w:id="9393"/>
      <w:r>
        <w:rPr>
          <w:rFonts w:eastAsia="Batang"/>
        </w:rPr>
        <w:t>9.2.1.164</w:t>
      </w:r>
      <w:r>
        <w:rPr>
          <w:rFonts w:eastAsia="Batang"/>
        </w:rPr>
        <w:tab/>
      </w:r>
      <w:r>
        <w:rPr>
          <w:rFonts w:hint="eastAsia"/>
          <w:lang w:eastAsia="zh-CN"/>
        </w:rPr>
        <w:t>Security Result</w:t>
      </w:r>
      <w:bookmarkEnd w:id="9394"/>
      <w:bookmarkEnd w:id="9395"/>
      <w:bookmarkEnd w:id="9396"/>
      <w:bookmarkEnd w:id="9397"/>
      <w:bookmarkEnd w:id="9398"/>
      <w:bookmarkEnd w:id="9399"/>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00" w:name="_CR9_2_1_165"/>
      <w:bookmarkStart w:id="9401" w:name="OLE_LINK158"/>
      <w:bookmarkStart w:id="9402" w:name="_Toc64446435"/>
      <w:bookmarkStart w:id="9403" w:name="_Toc97891437"/>
      <w:bookmarkStart w:id="9404" w:name="_Toc45652448"/>
      <w:bookmarkStart w:id="9405" w:name="_Toc45720700"/>
      <w:bookmarkStart w:id="9406" w:name="_Toc99123580"/>
      <w:bookmarkStart w:id="9407" w:name="_Toc88652394"/>
      <w:bookmarkStart w:id="9408" w:name="_Toc45798578"/>
      <w:bookmarkStart w:id="9409" w:name="_Toc99662385"/>
      <w:bookmarkStart w:id="9410" w:name="_Toc45658880"/>
      <w:bookmarkStart w:id="9411" w:name="_Toc45897967"/>
      <w:bookmarkStart w:id="9412" w:name="_Toc51746171"/>
      <w:bookmarkStart w:id="9413" w:name="_Toc73982305"/>
      <w:bookmarkStart w:id="9414" w:name="_Toc113657214"/>
      <w:bookmarkStart w:id="9415" w:name="_Toc114052433"/>
      <w:bookmarkStart w:id="9416" w:name="_Toc170752546"/>
      <w:bookmarkEnd w:id="9400"/>
      <w:r>
        <w:t>9.</w:t>
      </w:r>
      <w:r>
        <w:rPr>
          <w:rFonts w:eastAsia="SimSun" w:hint="eastAsia"/>
          <w:lang w:val="en-US" w:eastAsia="zh-CN"/>
        </w:rPr>
        <w:t>2</w:t>
      </w:r>
      <w:r>
        <w:t>.1.</w:t>
      </w:r>
      <w:bookmarkEnd w:id="9401"/>
      <w:r>
        <w:t>165</w:t>
      </w:r>
      <w:r>
        <w:tab/>
        <w:t>Event Trigger Logged MDT Configuration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17"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17"/>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18" w:name="OLE_LINK186"/>
            <w:r>
              <w:rPr>
                <w:rFonts w:eastAsia="MS Mincho"/>
                <w:lang w:eastAsia="zh-CN"/>
              </w:rPr>
              <w:t>Time to Trigger</w:t>
            </w:r>
            <w:bookmarkEnd w:id="9418"/>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19" w:name="_CR9_2_1_166"/>
      <w:bookmarkStart w:id="9420" w:name="OLE_LINK157"/>
      <w:bookmarkStart w:id="9421" w:name="_Toc45652447"/>
      <w:bookmarkStart w:id="9422" w:name="_Toc99123579"/>
      <w:bookmarkStart w:id="9423" w:name="_Toc97891436"/>
      <w:bookmarkStart w:id="9424" w:name="_Toc99662384"/>
      <w:bookmarkStart w:id="9425" w:name="_Toc88652393"/>
      <w:bookmarkStart w:id="9426" w:name="_Toc64446434"/>
      <w:bookmarkStart w:id="9427" w:name="_Toc73982304"/>
      <w:bookmarkStart w:id="9428" w:name="_Toc51746170"/>
      <w:bookmarkStart w:id="9429" w:name="_Toc45798577"/>
      <w:bookmarkStart w:id="9430" w:name="_Toc45720699"/>
      <w:bookmarkStart w:id="9431" w:name="_Toc45897966"/>
      <w:bookmarkStart w:id="9432" w:name="_Toc45658879"/>
      <w:bookmarkStart w:id="9433" w:name="_Toc114052434"/>
      <w:bookmarkStart w:id="9434" w:name="_Toc170752547"/>
      <w:bookmarkEnd w:id="9419"/>
      <w:r>
        <w:t>9.</w:t>
      </w:r>
      <w:r>
        <w:rPr>
          <w:rFonts w:eastAsia="SimSun" w:hint="eastAsia"/>
          <w:lang w:val="en-US" w:eastAsia="zh-CN"/>
        </w:rPr>
        <w:t>2</w:t>
      </w:r>
      <w:r>
        <w:t>.1.</w:t>
      </w:r>
      <w:bookmarkEnd w:id="9420"/>
      <w:r>
        <w:t>166</w:t>
      </w:r>
      <w:r>
        <w:tab/>
        <w:t>Sensor Measurement Configuration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03A4D634" w14:textId="21EF943E" w:rsidR="00774B96" w:rsidRDefault="00774B96" w:rsidP="00774B96">
      <w:pPr>
        <w:pStyle w:val="Heading4"/>
        <w:keepNext w:val="0"/>
        <w:keepLines w:val="0"/>
        <w:widowControl w:val="0"/>
      </w:pPr>
      <w:r>
        <w:t>9.</w:t>
      </w:r>
      <w:r>
        <w:rPr>
          <w:rFonts w:hint="eastAsia"/>
          <w:lang w:val="en-US" w:eastAsia="zh-CN"/>
        </w:rPr>
        <w:t>2</w:t>
      </w:r>
      <w:r>
        <w:t>.1.167</w:t>
      </w:r>
      <w:r>
        <w:tab/>
        <w:t>Coarse UE Location</w:t>
      </w:r>
    </w:p>
    <w:p w14:paraId="65BA4AFA" w14:textId="77777777" w:rsidR="00774B96" w:rsidRDefault="00774B96" w:rsidP="00774B96">
      <w:pPr>
        <w:widowControl w:val="0"/>
      </w:pPr>
      <w:r>
        <w:t>This IE defines the coarse UE location.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74B96" w14:paraId="71B96B48" w14:textId="77777777" w:rsidTr="008D5E3D">
        <w:trPr>
          <w:tblHeader/>
        </w:trPr>
        <w:tc>
          <w:tcPr>
            <w:tcW w:w="2448" w:type="dxa"/>
            <w:tcBorders>
              <w:top w:val="single" w:sz="4" w:space="0" w:color="auto"/>
              <w:left w:val="single" w:sz="4" w:space="0" w:color="auto"/>
              <w:bottom w:val="single" w:sz="4" w:space="0" w:color="auto"/>
              <w:right w:val="single" w:sz="4" w:space="0" w:color="auto"/>
            </w:tcBorders>
          </w:tcPr>
          <w:p w14:paraId="36DB3A9A" w14:textId="77777777" w:rsidR="00774B96" w:rsidRDefault="00774B96" w:rsidP="008D5E3D">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64015C" w14:textId="77777777" w:rsidR="00774B96" w:rsidRDefault="00774B96" w:rsidP="008D5E3D">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94F0F9" w14:textId="77777777" w:rsidR="00774B96" w:rsidRDefault="00774B96" w:rsidP="008D5E3D">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ED7665" w14:textId="77777777" w:rsidR="00774B96" w:rsidRDefault="00774B96" w:rsidP="008D5E3D">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AE3D6EF" w14:textId="77777777" w:rsidR="00774B96" w:rsidRDefault="00774B96" w:rsidP="008D5E3D">
            <w:pPr>
              <w:pStyle w:val="TAH"/>
              <w:keepNext w:val="0"/>
              <w:keepLines w:val="0"/>
              <w:widowControl w:val="0"/>
              <w:rPr>
                <w:rFonts w:cs="Arial"/>
                <w:lang w:eastAsia="ja-JP"/>
              </w:rPr>
            </w:pPr>
            <w:r>
              <w:rPr>
                <w:rFonts w:cs="Arial"/>
                <w:lang w:eastAsia="ja-JP"/>
              </w:rPr>
              <w:t>Semantics description</w:t>
            </w:r>
          </w:p>
        </w:tc>
      </w:tr>
      <w:tr w:rsidR="00774B96" w14:paraId="105437B8" w14:textId="77777777" w:rsidTr="008D5E3D">
        <w:tc>
          <w:tcPr>
            <w:tcW w:w="2448" w:type="dxa"/>
            <w:tcBorders>
              <w:top w:val="single" w:sz="4" w:space="0" w:color="auto"/>
              <w:left w:val="single" w:sz="4" w:space="0" w:color="auto"/>
              <w:bottom w:val="single" w:sz="4" w:space="0" w:color="auto"/>
              <w:right w:val="single" w:sz="4" w:space="0" w:color="auto"/>
            </w:tcBorders>
          </w:tcPr>
          <w:p w14:paraId="7155AEE7" w14:textId="77777777" w:rsidR="00774B96" w:rsidRDefault="00774B96" w:rsidP="008D5E3D">
            <w:pPr>
              <w:pStyle w:val="TAL"/>
              <w:keepNext w:val="0"/>
              <w:keepLines w:val="0"/>
              <w:widowControl w:val="0"/>
              <w:rPr>
                <w:rFonts w:cs="Arial"/>
                <w:lang w:eastAsia="zh-CN"/>
              </w:rPr>
            </w:pPr>
            <w:r>
              <w:rPr>
                <w:bCs/>
                <w:lang w:eastAsia="zh-CN"/>
              </w:rPr>
              <w:t>Coarse UE Location</w:t>
            </w:r>
          </w:p>
        </w:tc>
        <w:tc>
          <w:tcPr>
            <w:tcW w:w="1080" w:type="dxa"/>
            <w:tcBorders>
              <w:top w:val="single" w:sz="4" w:space="0" w:color="auto"/>
              <w:left w:val="single" w:sz="4" w:space="0" w:color="auto"/>
              <w:bottom w:val="single" w:sz="4" w:space="0" w:color="auto"/>
              <w:right w:val="single" w:sz="4" w:space="0" w:color="auto"/>
            </w:tcBorders>
          </w:tcPr>
          <w:p w14:paraId="7F23B698" w14:textId="77777777" w:rsidR="00774B96" w:rsidRDefault="00774B96" w:rsidP="008D5E3D">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820EDF7" w14:textId="77777777" w:rsidR="00774B96" w:rsidRDefault="00774B96" w:rsidP="008D5E3D">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255E33D" w14:textId="77777777" w:rsidR="00774B96" w:rsidRDefault="00774B96" w:rsidP="008D5E3D">
            <w:pPr>
              <w:pStyle w:val="TAL"/>
              <w:keepNext w:val="0"/>
              <w:keepLines w:val="0"/>
              <w:widowControl w:val="0"/>
              <w:rPr>
                <w:rFonts w:cs="Arial"/>
                <w:lang w:eastAsia="ja-JP"/>
              </w:rPr>
            </w:pPr>
            <w:r>
              <w:rPr>
                <w:rFonts w:cs="Arial"/>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73FB7213" w14:textId="7F16C7D7" w:rsidR="00774B96" w:rsidRDefault="00774B96" w:rsidP="008D5E3D">
            <w:pPr>
              <w:pStyle w:val="TAL"/>
              <w:keepNext w:val="0"/>
              <w:keepLines w:val="0"/>
              <w:widowControl w:val="0"/>
              <w:rPr>
                <w:rFonts w:cs="Arial"/>
                <w:i/>
                <w:lang w:eastAsia="zh-CN"/>
              </w:rPr>
            </w:pPr>
            <w:r w:rsidRPr="008B1B3F">
              <w:rPr>
                <w:szCs w:val="18"/>
                <w:lang w:eastAsia="zh-CN"/>
              </w:rPr>
              <w:t xml:space="preserve">Coarse location information as reported by the UE over NAS, coded as the </w:t>
            </w:r>
            <w:r w:rsidRPr="00B678BF">
              <w:rPr>
                <w:i/>
                <w:iCs/>
                <w:szCs w:val="18"/>
                <w:lang w:eastAsia="zh-CN"/>
              </w:rPr>
              <w:t>Ellipsoid-Point</w:t>
            </w:r>
            <w:r w:rsidRPr="008B1B3F">
              <w:rPr>
                <w:szCs w:val="18"/>
                <w:lang w:eastAsia="zh-CN"/>
              </w:rPr>
              <w:t xml:space="preserve"> IE defined in TS 37.355</w:t>
            </w:r>
            <w:r>
              <w:rPr>
                <w:szCs w:val="18"/>
                <w:lang w:eastAsia="zh-CN"/>
              </w:rPr>
              <w:t xml:space="preserve"> [53]</w:t>
            </w:r>
            <w:r w:rsidRPr="008B1B3F">
              <w:rPr>
                <w:szCs w:val="18"/>
                <w:lang w:eastAsia="zh-CN"/>
              </w:rPr>
              <w:t xml:space="preserve">. The first/leftmost bit of the first octet contains the most significant bit. The least significant bits of </w:t>
            </w:r>
            <w:r w:rsidRPr="00B678BF">
              <w:rPr>
                <w:i/>
                <w:iCs/>
                <w:szCs w:val="18"/>
                <w:lang w:eastAsia="zh-CN"/>
              </w:rPr>
              <w:t>degreesLatitude</w:t>
            </w:r>
            <w:r w:rsidRPr="008B1B3F">
              <w:rPr>
                <w:szCs w:val="18"/>
                <w:lang w:eastAsia="zh-CN"/>
              </w:rPr>
              <w:t xml:space="preserve"> and </w:t>
            </w:r>
            <w:r w:rsidRPr="00B678BF">
              <w:rPr>
                <w:i/>
                <w:iCs/>
                <w:szCs w:val="18"/>
                <w:lang w:eastAsia="zh-CN"/>
              </w:rPr>
              <w:t>degreesLongitude</w:t>
            </w:r>
            <w:r w:rsidRPr="008B1B3F">
              <w:rPr>
                <w:szCs w:val="18"/>
                <w:lang w:eastAsia="zh-CN"/>
              </w:rPr>
              <w:t xml:space="preserve"> are set to 0 to meet the accuracy requirement which corresponds to a granularity of approximately 2 km.</w:t>
            </w:r>
          </w:p>
        </w:tc>
      </w:tr>
    </w:tbl>
    <w:p w14:paraId="659F171C" w14:textId="77777777" w:rsidR="00774B96" w:rsidRDefault="00774B96">
      <w:pPr>
        <w:widowControl w:val="0"/>
        <w:rPr>
          <w:lang w:eastAsia="zh-CN"/>
        </w:rPr>
      </w:pPr>
    </w:p>
    <w:p w14:paraId="6E291C97" w14:textId="77777777" w:rsidR="000E2576" w:rsidRPr="008711EA" w:rsidRDefault="000E2576" w:rsidP="001F24A0">
      <w:pPr>
        <w:pStyle w:val="Heading3"/>
        <w:keepNext w:val="0"/>
        <w:keepLines w:val="0"/>
        <w:widowControl w:val="0"/>
      </w:pPr>
      <w:bookmarkStart w:id="9435" w:name="_CR9_2_2"/>
      <w:bookmarkStart w:id="9436" w:name="_Toc20953852"/>
      <w:bookmarkStart w:id="9437" w:name="_Toc29391030"/>
      <w:bookmarkStart w:id="9438" w:name="_Toc36551769"/>
      <w:bookmarkStart w:id="9439" w:name="_Toc45832005"/>
      <w:bookmarkStart w:id="9440" w:name="_Toc51762958"/>
      <w:bookmarkStart w:id="9441" w:name="_Toc64382010"/>
      <w:bookmarkStart w:id="9442" w:name="_Toc73964528"/>
      <w:bookmarkStart w:id="9443" w:name="_Toc88647138"/>
      <w:bookmarkStart w:id="9444" w:name="_Toc97883087"/>
      <w:bookmarkStart w:id="9445" w:name="_Toc98531666"/>
      <w:bookmarkStart w:id="9446" w:name="_Toc105517738"/>
      <w:bookmarkStart w:id="9447" w:name="_Toc106108629"/>
      <w:bookmarkStart w:id="9448" w:name="_Toc113657215"/>
      <w:bookmarkStart w:id="9449" w:name="_Toc114052435"/>
      <w:bookmarkStart w:id="9450" w:name="_Toc170752548"/>
      <w:bookmarkEnd w:id="9435"/>
      <w:r w:rsidRPr="008711EA">
        <w:t>9.2.2</w:t>
      </w:r>
      <w:r w:rsidRPr="008711EA">
        <w:tab/>
        <w:t>Transport Network Layer Related IEs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A3AC259" w14:textId="77777777" w:rsidR="000E2576" w:rsidRPr="008711EA" w:rsidRDefault="000E2576" w:rsidP="001F24A0">
      <w:pPr>
        <w:pStyle w:val="Heading4"/>
        <w:keepNext w:val="0"/>
        <w:keepLines w:val="0"/>
        <w:widowControl w:val="0"/>
      </w:pPr>
      <w:bookmarkStart w:id="9451" w:name="_CR9_2_2_1"/>
      <w:bookmarkStart w:id="9452" w:name="_Toc20953853"/>
      <w:bookmarkStart w:id="9453" w:name="_Toc29391031"/>
      <w:bookmarkStart w:id="9454" w:name="_Toc36551770"/>
      <w:bookmarkStart w:id="9455" w:name="_Toc45832006"/>
      <w:bookmarkStart w:id="9456" w:name="_Toc51762959"/>
      <w:bookmarkStart w:id="9457" w:name="_Toc64382011"/>
      <w:bookmarkStart w:id="9458" w:name="_Toc73964529"/>
      <w:bookmarkStart w:id="9459" w:name="_Toc88647139"/>
      <w:bookmarkStart w:id="9460" w:name="_Toc97883088"/>
      <w:bookmarkStart w:id="9461" w:name="_Toc98531667"/>
      <w:bookmarkStart w:id="9462" w:name="_Toc105517739"/>
      <w:bookmarkStart w:id="9463" w:name="_Toc106108630"/>
      <w:bookmarkStart w:id="9464" w:name="_Toc113657216"/>
      <w:bookmarkStart w:id="9465" w:name="_Toc114052436"/>
      <w:bookmarkStart w:id="9466" w:name="_Toc170752549"/>
      <w:bookmarkEnd w:id="9451"/>
      <w:r w:rsidRPr="008711EA">
        <w:t>9.2.2.1</w:t>
      </w:r>
      <w:r w:rsidRPr="008711EA">
        <w:tab/>
        <w:t>Transport Layer Address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67" w:name="_CR9_2_2_2"/>
      <w:bookmarkStart w:id="9468" w:name="_Toc20953854"/>
      <w:bookmarkStart w:id="9469" w:name="_Toc29391032"/>
      <w:bookmarkStart w:id="9470" w:name="_Toc36551771"/>
      <w:bookmarkStart w:id="9471" w:name="_Toc45832007"/>
      <w:bookmarkStart w:id="9472" w:name="_Toc51762960"/>
      <w:bookmarkStart w:id="9473" w:name="_Toc64382012"/>
      <w:bookmarkStart w:id="9474" w:name="_Toc73964530"/>
      <w:bookmarkStart w:id="9475" w:name="_Toc88647140"/>
      <w:bookmarkStart w:id="9476" w:name="_Toc97883089"/>
      <w:bookmarkStart w:id="9477" w:name="_Toc98531668"/>
      <w:bookmarkStart w:id="9478" w:name="_Toc105517740"/>
      <w:bookmarkStart w:id="9479" w:name="_Toc106108631"/>
      <w:bookmarkStart w:id="9480" w:name="_Toc113657217"/>
      <w:bookmarkStart w:id="9481" w:name="_Toc114052437"/>
      <w:bookmarkStart w:id="9482" w:name="_Toc170752550"/>
      <w:bookmarkEnd w:id="9467"/>
      <w:r w:rsidRPr="008711EA">
        <w:t>9.2.2.2</w:t>
      </w:r>
      <w:r w:rsidRPr="008711EA">
        <w:tab/>
        <w:t>GTP-TEID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483" w:name="_CR9_2_2_3"/>
      <w:bookmarkStart w:id="9484" w:name="_Toc20953855"/>
      <w:bookmarkStart w:id="9485" w:name="_Toc29391033"/>
      <w:bookmarkStart w:id="9486" w:name="_Toc36551772"/>
      <w:bookmarkStart w:id="9487" w:name="_Toc45832008"/>
      <w:bookmarkStart w:id="9488" w:name="_Toc51762961"/>
      <w:bookmarkStart w:id="9489" w:name="_Toc64382013"/>
      <w:bookmarkStart w:id="9490" w:name="_Toc73964531"/>
      <w:bookmarkStart w:id="9491" w:name="_Toc88647141"/>
      <w:bookmarkStart w:id="9492" w:name="_Toc97883090"/>
      <w:bookmarkStart w:id="9493" w:name="_Toc98531669"/>
      <w:bookmarkStart w:id="9494" w:name="_Toc105517741"/>
      <w:bookmarkStart w:id="9495" w:name="_Toc106108632"/>
      <w:bookmarkStart w:id="9496" w:name="_Toc113657218"/>
      <w:bookmarkStart w:id="9497" w:name="_Toc114052438"/>
      <w:bookmarkStart w:id="9498" w:name="_Toc170752551"/>
      <w:bookmarkEnd w:id="9483"/>
      <w:r w:rsidRPr="008711EA">
        <w:t>9.2.2.3</w:t>
      </w:r>
      <w:r w:rsidRPr="008711EA">
        <w:tab/>
        <w:t>Tunnel Information</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499" w:name="_CR9_2_2_4"/>
      <w:bookmarkStart w:id="9500" w:name="_Toc36555087"/>
      <w:bookmarkStart w:id="9501" w:name="_Toc36553360"/>
      <w:bookmarkStart w:id="9502" w:name="_Toc29504908"/>
      <w:bookmarkStart w:id="9503" w:name="_Toc29504324"/>
      <w:bookmarkStart w:id="9504" w:name="_Toc29503740"/>
      <w:bookmarkStart w:id="9505" w:name="_Toc20955289"/>
      <w:bookmarkStart w:id="9506" w:name="_Toc64382014"/>
      <w:bookmarkStart w:id="9507" w:name="_Toc73964532"/>
      <w:bookmarkStart w:id="9508" w:name="_Toc88647142"/>
      <w:bookmarkStart w:id="9509" w:name="_Toc97883091"/>
      <w:bookmarkStart w:id="9510" w:name="_Toc98531670"/>
      <w:bookmarkStart w:id="9511" w:name="_Toc105517742"/>
      <w:bookmarkStart w:id="9512" w:name="_Toc106108633"/>
      <w:bookmarkStart w:id="9513" w:name="_Toc113657219"/>
      <w:bookmarkStart w:id="9514" w:name="_Toc114052439"/>
      <w:bookmarkStart w:id="9515" w:name="_Toc170752552"/>
      <w:bookmarkStart w:id="9516" w:name="_Toc20953856"/>
      <w:bookmarkStart w:id="9517" w:name="_Toc29391034"/>
      <w:bookmarkStart w:id="9518" w:name="_Toc36551773"/>
      <w:bookmarkStart w:id="9519" w:name="_Toc45832009"/>
      <w:bookmarkStart w:id="9520" w:name="_Toc51762962"/>
      <w:bookmarkEnd w:id="9499"/>
      <w:r>
        <w:rPr>
          <w:rFonts w:eastAsia="SimSun"/>
        </w:rPr>
        <w:t>9.2.2.4</w:t>
      </w:r>
      <w:r>
        <w:rPr>
          <w:rFonts w:eastAsia="SimSun"/>
        </w:rPr>
        <w:tab/>
      </w:r>
      <w:r>
        <w:rPr>
          <w:rFonts w:eastAsia="SimSun"/>
          <w:lang w:val="en-US"/>
        </w:rPr>
        <w:t>URI</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21" w:name="_CR9_2_3"/>
      <w:bookmarkStart w:id="9522" w:name="_Toc64382015"/>
      <w:bookmarkStart w:id="9523" w:name="_Toc73964533"/>
      <w:bookmarkStart w:id="9524" w:name="_Toc88647143"/>
      <w:bookmarkStart w:id="9525" w:name="_Toc97883092"/>
      <w:bookmarkStart w:id="9526" w:name="_Toc98531671"/>
      <w:bookmarkStart w:id="9527" w:name="_Toc105517743"/>
      <w:bookmarkStart w:id="9528" w:name="_Toc106108634"/>
      <w:bookmarkStart w:id="9529" w:name="_Toc113657220"/>
      <w:bookmarkStart w:id="9530" w:name="_Toc114052440"/>
      <w:bookmarkStart w:id="9531" w:name="_Toc170752553"/>
      <w:bookmarkEnd w:id="9521"/>
      <w:r w:rsidRPr="008711EA">
        <w:t>9.2.3</w:t>
      </w:r>
      <w:r w:rsidRPr="008711EA">
        <w:tab/>
        <w:t>NAS Related IEs</w:t>
      </w:r>
      <w:bookmarkEnd w:id="9516"/>
      <w:bookmarkEnd w:id="9517"/>
      <w:bookmarkEnd w:id="9518"/>
      <w:bookmarkEnd w:id="9519"/>
      <w:bookmarkEnd w:id="9520"/>
      <w:bookmarkEnd w:id="9522"/>
      <w:bookmarkEnd w:id="9523"/>
      <w:bookmarkEnd w:id="9524"/>
      <w:bookmarkEnd w:id="9525"/>
      <w:bookmarkEnd w:id="9526"/>
      <w:bookmarkEnd w:id="9527"/>
      <w:bookmarkEnd w:id="9528"/>
      <w:bookmarkEnd w:id="9529"/>
      <w:bookmarkEnd w:id="9530"/>
      <w:bookmarkEnd w:id="9531"/>
    </w:p>
    <w:p w14:paraId="6DEA015D" w14:textId="77777777" w:rsidR="000E2576" w:rsidRPr="008711EA" w:rsidRDefault="000E2576" w:rsidP="001F24A0">
      <w:pPr>
        <w:pStyle w:val="Heading4"/>
        <w:keepNext w:val="0"/>
        <w:keepLines w:val="0"/>
        <w:widowControl w:val="0"/>
      </w:pPr>
      <w:bookmarkStart w:id="9532" w:name="_CR9_2_3_1"/>
      <w:bookmarkStart w:id="9533" w:name="_Toc20953857"/>
      <w:bookmarkStart w:id="9534" w:name="_Toc29391035"/>
      <w:bookmarkStart w:id="9535" w:name="_Toc36551774"/>
      <w:bookmarkStart w:id="9536" w:name="_Toc45832010"/>
      <w:bookmarkStart w:id="9537" w:name="_Toc51762963"/>
      <w:bookmarkStart w:id="9538" w:name="_Toc64382016"/>
      <w:bookmarkStart w:id="9539" w:name="_Toc73964534"/>
      <w:bookmarkStart w:id="9540" w:name="_Toc88647144"/>
      <w:bookmarkStart w:id="9541" w:name="_Toc97883093"/>
      <w:bookmarkStart w:id="9542" w:name="_Toc98531672"/>
      <w:bookmarkStart w:id="9543" w:name="_Toc105517744"/>
      <w:bookmarkStart w:id="9544" w:name="_Toc106108635"/>
      <w:bookmarkStart w:id="9545" w:name="_Toc113657221"/>
      <w:bookmarkStart w:id="9546" w:name="_Toc114052441"/>
      <w:bookmarkStart w:id="9547" w:name="_Toc170752554"/>
      <w:bookmarkEnd w:id="9532"/>
      <w:r w:rsidRPr="008711EA">
        <w:t>9.2.3.1</w:t>
      </w:r>
      <w:r w:rsidRPr="008711EA">
        <w:tab/>
        <w:t>LAI</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48" w:name="_CR9_2_3_2"/>
      <w:bookmarkStart w:id="9549" w:name="_Toc20953858"/>
      <w:bookmarkStart w:id="9550" w:name="_Toc29391036"/>
      <w:bookmarkStart w:id="9551" w:name="_Toc36551775"/>
      <w:bookmarkStart w:id="9552" w:name="_Toc45832011"/>
      <w:bookmarkStart w:id="9553" w:name="_Toc51762964"/>
      <w:bookmarkStart w:id="9554" w:name="_Toc64382017"/>
      <w:bookmarkStart w:id="9555" w:name="_Toc73964535"/>
      <w:bookmarkStart w:id="9556" w:name="_Toc88647145"/>
      <w:bookmarkStart w:id="9557" w:name="_Toc97883094"/>
      <w:bookmarkStart w:id="9558" w:name="_Toc98531673"/>
      <w:bookmarkStart w:id="9559" w:name="_Toc105517745"/>
      <w:bookmarkStart w:id="9560" w:name="_Toc106108636"/>
      <w:bookmarkStart w:id="9561" w:name="_Toc113657222"/>
      <w:bookmarkStart w:id="9562" w:name="_Toc114052442"/>
      <w:bookmarkStart w:id="9563" w:name="_Toc170752555"/>
      <w:bookmarkEnd w:id="9548"/>
      <w:r w:rsidRPr="008711EA">
        <w:t>9.2.3.2</w:t>
      </w:r>
      <w:r w:rsidRPr="008711EA">
        <w:tab/>
        <w:t>RAC</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64" w:name="_CR9_2_3_3"/>
      <w:bookmarkStart w:id="9565" w:name="_Toc20953859"/>
      <w:bookmarkStart w:id="9566" w:name="_Toc29391037"/>
      <w:bookmarkStart w:id="9567" w:name="_Toc36551776"/>
      <w:bookmarkStart w:id="9568" w:name="_Toc45832012"/>
      <w:bookmarkStart w:id="9569" w:name="_Toc51762965"/>
      <w:bookmarkStart w:id="9570" w:name="_Toc64382018"/>
      <w:bookmarkStart w:id="9571" w:name="_Toc73964536"/>
      <w:bookmarkStart w:id="9572" w:name="_Toc88647146"/>
      <w:bookmarkStart w:id="9573" w:name="_Toc97883095"/>
      <w:bookmarkStart w:id="9574" w:name="_Toc98531674"/>
      <w:bookmarkStart w:id="9575" w:name="_Toc105517746"/>
      <w:bookmarkStart w:id="9576" w:name="_Toc106108637"/>
      <w:bookmarkStart w:id="9577" w:name="_Toc113657223"/>
      <w:bookmarkStart w:id="9578" w:name="_Toc114052443"/>
      <w:bookmarkStart w:id="9579" w:name="_Toc170752556"/>
      <w:bookmarkEnd w:id="9564"/>
      <w:r w:rsidRPr="008711EA">
        <w:rPr>
          <w:rFonts w:eastAsia="Batang"/>
        </w:rPr>
        <w:t>9.2.3.3</w:t>
      </w:r>
      <w:r w:rsidRPr="008711EA">
        <w:rPr>
          <w:rFonts w:eastAsia="Batang"/>
        </w:rPr>
        <w:tab/>
        <w:t>MME UE S1AP ID</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580" w:name="_CR9_2_3_4"/>
      <w:bookmarkStart w:id="9581" w:name="_Toc20953860"/>
      <w:bookmarkStart w:id="9582" w:name="_Toc29391038"/>
      <w:bookmarkStart w:id="9583" w:name="_Toc36551777"/>
      <w:bookmarkStart w:id="9584" w:name="_Toc45832013"/>
      <w:bookmarkStart w:id="9585" w:name="_Toc51762966"/>
      <w:bookmarkStart w:id="9586" w:name="_Toc64382019"/>
      <w:bookmarkStart w:id="9587" w:name="_Toc73964537"/>
      <w:bookmarkStart w:id="9588" w:name="_Toc88647147"/>
      <w:bookmarkStart w:id="9589" w:name="_Toc97883096"/>
      <w:bookmarkStart w:id="9590" w:name="_Toc98531675"/>
      <w:bookmarkStart w:id="9591" w:name="_Toc105517747"/>
      <w:bookmarkStart w:id="9592" w:name="_Toc106108638"/>
      <w:bookmarkStart w:id="9593" w:name="_Toc113657224"/>
      <w:bookmarkStart w:id="9594" w:name="_Toc114052444"/>
      <w:bookmarkStart w:id="9595" w:name="_Toc170752557"/>
      <w:bookmarkEnd w:id="9580"/>
      <w:r w:rsidRPr="008711EA">
        <w:rPr>
          <w:rFonts w:eastAsia="Batang"/>
        </w:rPr>
        <w:t>9.2.3.4</w:t>
      </w:r>
      <w:r w:rsidRPr="008711EA">
        <w:rPr>
          <w:rFonts w:eastAsia="Batang"/>
        </w:rPr>
        <w:tab/>
        <w:t>eNB UE S1AP ID</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596" w:name="_CR9_2_3_5"/>
      <w:bookmarkStart w:id="9597" w:name="_Toc20953861"/>
      <w:bookmarkStart w:id="9598" w:name="_Toc29391039"/>
      <w:bookmarkStart w:id="9599" w:name="_Toc36551778"/>
      <w:bookmarkStart w:id="9600" w:name="_Toc45832014"/>
      <w:bookmarkStart w:id="9601" w:name="_Toc51762967"/>
      <w:bookmarkStart w:id="9602" w:name="_Toc64382020"/>
      <w:bookmarkStart w:id="9603" w:name="_Toc73964538"/>
      <w:bookmarkStart w:id="9604" w:name="_Toc88647148"/>
      <w:bookmarkStart w:id="9605" w:name="_Toc97883097"/>
      <w:bookmarkStart w:id="9606" w:name="_Toc98531676"/>
      <w:bookmarkStart w:id="9607" w:name="_Toc105517748"/>
      <w:bookmarkStart w:id="9608" w:name="_Toc106108639"/>
      <w:bookmarkStart w:id="9609" w:name="_Toc113657225"/>
      <w:bookmarkStart w:id="9610" w:name="_Toc114052445"/>
      <w:bookmarkStart w:id="9611" w:name="_Toc170752558"/>
      <w:bookmarkEnd w:id="9596"/>
      <w:r w:rsidRPr="008711EA">
        <w:rPr>
          <w:rFonts w:eastAsia="Batang"/>
        </w:rPr>
        <w:t>9.2.3.5</w:t>
      </w:r>
      <w:r w:rsidRPr="008711EA">
        <w:rPr>
          <w:rFonts w:eastAsia="Batang"/>
        </w:rPr>
        <w:tab/>
        <w:t>NAS-PDU</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12" w:name="_CR9_2_3_6"/>
      <w:bookmarkStart w:id="9613" w:name="_Toc20953862"/>
      <w:bookmarkStart w:id="9614" w:name="_Toc29391040"/>
      <w:bookmarkStart w:id="9615" w:name="_Toc36551779"/>
      <w:bookmarkStart w:id="9616" w:name="_Toc45832015"/>
      <w:bookmarkStart w:id="9617" w:name="_Toc51762968"/>
      <w:bookmarkStart w:id="9618" w:name="_Toc64382021"/>
      <w:bookmarkStart w:id="9619" w:name="_Toc73964539"/>
      <w:bookmarkStart w:id="9620" w:name="_Toc88647149"/>
      <w:bookmarkStart w:id="9621" w:name="_Toc97883098"/>
      <w:bookmarkStart w:id="9622" w:name="_Toc98531677"/>
      <w:bookmarkStart w:id="9623" w:name="_Toc105517749"/>
      <w:bookmarkStart w:id="9624" w:name="_Toc106108640"/>
      <w:bookmarkStart w:id="9625" w:name="_Toc113657226"/>
      <w:bookmarkStart w:id="9626" w:name="_Toc114052446"/>
      <w:bookmarkStart w:id="9627" w:name="_Toc170752559"/>
      <w:bookmarkEnd w:id="9612"/>
      <w:r w:rsidRPr="008711EA">
        <w:rPr>
          <w:rFonts w:eastAsia="Batang"/>
        </w:rPr>
        <w:t>9.2.3.6</w:t>
      </w:r>
      <w:r w:rsidRPr="008711EA">
        <w:rPr>
          <w:rFonts w:eastAsia="Batang"/>
        </w:rPr>
        <w:tab/>
        <w:t>S-TMSI</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28" w:name="_CR9_2_3_7"/>
      <w:bookmarkStart w:id="9629" w:name="_Toc20953863"/>
      <w:bookmarkStart w:id="9630" w:name="_Toc29391041"/>
      <w:bookmarkStart w:id="9631" w:name="_Toc36551780"/>
      <w:bookmarkStart w:id="9632" w:name="_Toc45832016"/>
      <w:bookmarkStart w:id="9633" w:name="_Toc51762969"/>
      <w:bookmarkStart w:id="9634" w:name="_Toc64382022"/>
      <w:bookmarkStart w:id="9635" w:name="_Toc73964540"/>
      <w:bookmarkStart w:id="9636" w:name="_Toc88647150"/>
      <w:bookmarkStart w:id="9637" w:name="_Toc97883099"/>
      <w:bookmarkStart w:id="9638" w:name="_Toc98531678"/>
      <w:bookmarkStart w:id="9639" w:name="_Toc105517750"/>
      <w:bookmarkStart w:id="9640" w:name="_Toc106108641"/>
      <w:bookmarkStart w:id="9641" w:name="_Toc113657227"/>
      <w:bookmarkStart w:id="9642" w:name="_Toc114052447"/>
      <w:bookmarkStart w:id="9643" w:name="_Toc170752560"/>
      <w:bookmarkEnd w:id="9628"/>
      <w:r w:rsidRPr="008711EA">
        <w:t>9.2.3.7</w:t>
      </w:r>
      <w:r w:rsidRPr="008711EA">
        <w:tab/>
        <w:t>TAC</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44" w:name="_CR9_2_3_8"/>
      <w:bookmarkStart w:id="9645" w:name="_Toc20953864"/>
      <w:bookmarkStart w:id="9646" w:name="_Toc29391042"/>
      <w:bookmarkStart w:id="9647" w:name="_Toc36551781"/>
      <w:bookmarkStart w:id="9648" w:name="_Toc45832017"/>
      <w:bookmarkStart w:id="9649" w:name="_Toc51762970"/>
      <w:bookmarkStart w:id="9650" w:name="_Toc64382023"/>
      <w:bookmarkStart w:id="9651" w:name="_Toc73964541"/>
      <w:bookmarkStart w:id="9652" w:name="_Toc88647151"/>
      <w:bookmarkStart w:id="9653" w:name="_Toc97883100"/>
      <w:bookmarkStart w:id="9654" w:name="_Toc98531679"/>
      <w:bookmarkStart w:id="9655" w:name="_Toc105517751"/>
      <w:bookmarkStart w:id="9656" w:name="_Toc106108642"/>
      <w:bookmarkStart w:id="9657" w:name="_Toc113657228"/>
      <w:bookmarkStart w:id="9658" w:name="_Toc114052448"/>
      <w:bookmarkStart w:id="9659" w:name="_Toc170752561"/>
      <w:bookmarkEnd w:id="9644"/>
      <w:r w:rsidRPr="008711EA">
        <w:t>9.2.3.8</w:t>
      </w:r>
      <w:r w:rsidRPr="008711EA">
        <w:tab/>
        <w:t>PLMN Identity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60" w:name="_CR9_2_3_9"/>
      <w:bookmarkStart w:id="9661" w:name="_Toc20953865"/>
      <w:bookmarkStart w:id="9662" w:name="_Toc29391043"/>
      <w:bookmarkStart w:id="9663" w:name="_Toc36551782"/>
      <w:bookmarkStart w:id="9664" w:name="_Toc45832018"/>
      <w:bookmarkStart w:id="9665" w:name="_Toc51762971"/>
      <w:bookmarkStart w:id="9666" w:name="_Toc64382024"/>
      <w:bookmarkStart w:id="9667" w:name="_Toc73964542"/>
      <w:bookmarkStart w:id="9668" w:name="_Toc88647152"/>
      <w:bookmarkStart w:id="9669" w:name="_Toc97883101"/>
      <w:bookmarkStart w:id="9670" w:name="_Toc98531680"/>
      <w:bookmarkStart w:id="9671" w:name="_Toc105517752"/>
      <w:bookmarkStart w:id="9672" w:name="_Toc106108643"/>
      <w:bookmarkStart w:id="9673" w:name="_Toc113657229"/>
      <w:bookmarkStart w:id="9674" w:name="_Toc114052449"/>
      <w:bookmarkStart w:id="9675" w:name="_Toc170752562"/>
      <w:bookmarkEnd w:id="9660"/>
      <w:r w:rsidRPr="008711EA">
        <w:t>9.2.3.9</w:t>
      </w:r>
      <w:r w:rsidRPr="008711EA">
        <w:tab/>
        <w:t>GUMMEI</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676" w:name="_CR9_2_3_10"/>
      <w:bookmarkStart w:id="9677" w:name="_Toc20953866"/>
      <w:bookmarkStart w:id="9678" w:name="_Toc29391044"/>
      <w:bookmarkStart w:id="9679" w:name="_Toc36551783"/>
      <w:bookmarkStart w:id="9680" w:name="_Toc45832019"/>
      <w:bookmarkStart w:id="9681" w:name="_Toc51762972"/>
      <w:bookmarkStart w:id="9682" w:name="_Toc64382025"/>
      <w:bookmarkStart w:id="9683" w:name="_Toc73964543"/>
      <w:bookmarkStart w:id="9684" w:name="_Toc88647153"/>
      <w:bookmarkStart w:id="9685" w:name="_Toc97883102"/>
      <w:bookmarkStart w:id="9686" w:name="_Toc98531681"/>
      <w:bookmarkStart w:id="9687" w:name="_Toc105517753"/>
      <w:bookmarkStart w:id="9688" w:name="_Toc106108644"/>
      <w:bookmarkStart w:id="9689" w:name="_Toc113657230"/>
      <w:bookmarkStart w:id="9690" w:name="_Toc114052450"/>
      <w:bookmarkStart w:id="9691" w:name="_Toc170752563"/>
      <w:bookmarkEnd w:id="9676"/>
      <w:r w:rsidRPr="008711EA">
        <w:t>9.2.3.10</w:t>
      </w:r>
      <w:r w:rsidRPr="008711EA">
        <w:tab/>
        <w:t>UE Identity Index value</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692" w:name="_CR9_2_3_11"/>
      <w:bookmarkStart w:id="9693" w:name="_Toc20953867"/>
      <w:bookmarkStart w:id="9694" w:name="_Toc29391045"/>
      <w:bookmarkStart w:id="9695" w:name="_Toc36551784"/>
      <w:bookmarkStart w:id="9696" w:name="_Toc45832020"/>
      <w:bookmarkStart w:id="9697" w:name="_Toc51762973"/>
      <w:bookmarkStart w:id="9698" w:name="_Toc64382026"/>
      <w:bookmarkStart w:id="9699" w:name="_Toc73964544"/>
      <w:bookmarkStart w:id="9700" w:name="_Toc88647154"/>
      <w:bookmarkStart w:id="9701" w:name="_Toc97883103"/>
      <w:bookmarkStart w:id="9702" w:name="_Toc98531682"/>
      <w:bookmarkStart w:id="9703" w:name="_Toc105517754"/>
      <w:bookmarkStart w:id="9704" w:name="_Toc106108645"/>
      <w:bookmarkStart w:id="9705" w:name="_Toc113657231"/>
      <w:bookmarkStart w:id="9706" w:name="_Toc114052451"/>
      <w:bookmarkStart w:id="9707" w:name="_Toc170752564"/>
      <w:bookmarkEnd w:id="9692"/>
      <w:r w:rsidRPr="008711EA">
        <w:t>9.2.3.11</w:t>
      </w:r>
      <w:r w:rsidRPr="008711EA">
        <w:tab/>
        <w:t>IMSI</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08" w:name="_CR9_2_3_12"/>
      <w:bookmarkStart w:id="9709" w:name="_Toc20953868"/>
      <w:bookmarkStart w:id="9710" w:name="_Toc29391046"/>
      <w:bookmarkStart w:id="9711" w:name="_Toc36551785"/>
      <w:bookmarkStart w:id="9712" w:name="_Toc45832021"/>
      <w:bookmarkStart w:id="9713" w:name="_Toc51762974"/>
      <w:bookmarkStart w:id="9714" w:name="_Toc64382027"/>
      <w:bookmarkStart w:id="9715" w:name="_Toc73964545"/>
      <w:bookmarkStart w:id="9716" w:name="_Toc88647155"/>
      <w:bookmarkStart w:id="9717" w:name="_Toc97883104"/>
      <w:bookmarkStart w:id="9718" w:name="_Toc98531683"/>
      <w:bookmarkStart w:id="9719" w:name="_Toc105517755"/>
      <w:bookmarkStart w:id="9720" w:name="_Toc106108646"/>
      <w:bookmarkStart w:id="9721" w:name="_Toc113657232"/>
      <w:bookmarkStart w:id="9722" w:name="_Toc114052452"/>
      <w:bookmarkStart w:id="9723" w:name="_Toc170752565"/>
      <w:bookmarkEnd w:id="9708"/>
      <w:r w:rsidRPr="008711EA">
        <w:t>9.2.3.12</w:t>
      </w:r>
      <w:r w:rsidRPr="008711EA">
        <w:tab/>
        <w:t>MMEC</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24" w:name="_CR9_2_3_13"/>
      <w:bookmarkStart w:id="9725" w:name="_Toc20953869"/>
      <w:bookmarkStart w:id="9726" w:name="_Toc29391047"/>
      <w:bookmarkStart w:id="9727" w:name="_Toc36551786"/>
      <w:bookmarkStart w:id="9728" w:name="_Toc45832022"/>
      <w:bookmarkStart w:id="9729" w:name="_Toc51762975"/>
      <w:bookmarkStart w:id="9730" w:name="_Toc64382028"/>
      <w:bookmarkStart w:id="9731" w:name="_Toc73964546"/>
      <w:bookmarkStart w:id="9732" w:name="_Toc88647156"/>
      <w:bookmarkStart w:id="9733" w:name="_Toc97883105"/>
      <w:bookmarkStart w:id="9734" w:name="_Toc98531684"/>
      <w:bookmarkStart w:id="9735" w:name="_Toc105517756"/>
      <w:bookmarkStart w:id="9736" w:name="_Toc106108647"/>
      <w:bookmarkStart w:id="9737" w:name="_Toc113657233"/>
      <w:bookmarkStart w:id="9738" w:name="_Toc114052453"/>
      <w:bookmarkStart w:id="9739" w:name="_Toc170752566"/>
      <w:bookmarkEnd w:id="9724"/>
      <w:r w:rsidRPr="008711EA">
        <w:t>9.2.3.13</w:t>
      </w:r>
      <w:r w:rsidRPr="008711EA">
        <w:tab/>
        <w:t>UE Paging Identity</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40" w:name="_CR9_2_3_14"/>
      <w:bookmarkStart w:id="9741" w:name="_Toc20953870"/>
      <w:bookmarkStart w:id="9742" w:name="_Toc29391048"/>
      <w:bookmarkStart w:id="9743" w:name="_Toc36551787"/>
      <w:bookmarkStart w:id="9744" w:name="_Toc45832023"/>
      <w:bookmarkStart w:id="9745" w:name="_Toc51762976"/>
      <w:bookmarkStart w:id="9746" w:name="_Toc64382029"/>
      <w:bookmarkStart w:id="9747" w:name="_Toc73964547"/>
      <w:bookmarkStart w:id="9748" w:name="_Toc88647157"/>
      <w:bookmarkStart w:id="9749" w:name="_Toc97883106"/>
      <w:bookmarkStart w:id="9750" w:name="_Toc98531685"/>
      <w:bookmarkStart w:id="9751" w:name="_Toc105517757"/>
      <w:bookmarkStart w:id="9752" w:name="_Toc106108648"/>
      <w:bookmarkStart w:id="9753" w:name="_Toc113657234"/>
      <w:bookmarkStart w:id="9754" w:name="_Toc114052454"/>
      <w:bookmarkStart w:id="9755" w:name="_Toc170752567"/>
      <w:bookmarkEnd w:id="9740"/>
      <w:r w:rsidRPr="008711EA">
        <w:t>9.2.3.14</w:t>
      </w:r>
      <w:r w:rsidRPr="008711EA">
        <w:tab/>
        <w:t>DL Forwarding</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56" w:name="_CR9_2_3_15"/>
      <w:bookmarkStart w:id="9757" w:name="_Toc20953871"/>
      <w:bookmarkStart w:id="9758" w:name="_Toc29391049"/>
      <w:bookmarkStart w:id="9759" w:name="_Toc36551788"/>
      <w:bookmarkStart w:id="9760" w:name="_Toc45832024"/>
      <w:bookmarkStart w:id="9761" w:name="_Toc51762977"/>
      <w:bookmarkStart w:id="9762" w:name="_Toc64382030"/>
      <w:bookmarkStart w:id="9763" w:name="_Toc73964548"/>
      <w:bookmarkStart w:id="9764" w:name="_Toc88647158"/>
      <w:bookmarkStart w:id="9765" w:name="_Toc97883107"/>
      <w:bookmarkStart w:id="9766" w:name="_Toc98531686"/>
      <w:bookmarkStart w:id="9767" w:name="_Toc105517758"/>
      <w:bookmarkStart w:id="9768" w:name="_Toc106108649"/>
      <w:bookmarkStart w:id="9769" w:name="_Toc113657235"/>
      <w:bookmarkStart w:id="9770" w:name="_Toc114052455"/>
      <w:bookmarkStart w:id="9771" w:name="_Toc170752568"/>
      <w:bookmarkEnd w:id="9756"/>
      <w:r w:rsidRPr="008711EA">
        <w:t>9.2.3.15</w:t>
      </w:r>
      <w:r w:rsidRPr="008711EA">
        <w:tab/>
        <w:t>Direct Forwarding Path Availability</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72" w:name="_CR9_2_3_16"/>
      <w:bookmarkStart w:id="9773" w:name="_Toc20953872"/>
      <w:bookmarkStart w:id="9774" w:name="_Toc29391050"/>
      <w:bookmarkStart w:id="9775" w:name="_Toc36551789"/>
      <w:bookmarkStart w:id="9776" w:name="_Toc45832025"/>
      <w:bookmarkStart w:id="9777" w:name="_Toc51762978"/>
      <w:bookmarkStart w:id="9778" w:name="_Toc64382031"/>
      <w:bookmarkStart w:id="9779" w:name="_Toc73964549"/>
      <w:bookmarkStart w:id="9780" w:name="_Toc88647159"/>
      <w:bookmarkStart w:id="9781" w:name="_Toc97883108"/>
      <w:bookmarkStart w:id="9782" w:name="_Toc98531687"/>
      <w:bookmarkStart w:id="9783" w:name="_Toc105517759"/>
      <w:bookmarkStart w:id="9784" w:name="_Toc106108650"/>
      <w:bookmarkStart w:id="9785" w:name="_Toc113657236"/>
      <w:bookmarkStart w:id="9786" w:name="_Toc114052456"/>
      <w:bookmarkStart w:id="9787" w:name="_Toc170752569"/>
      <w:bookmarkEnd w:id="9772"/>
      <w:r w:rsidRPr="008711EA">
        <w:t>9.2.3.16</w:t>
      </w:r>
      <w:r w:rsidRPr="008711EA">
        <w:tab/>
        <w:t>TAI</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788" w:name="_CR9_2_3_17"/>
      <w:bookmarkStart w:id="9789" w:name="_Toc20953873"/>
      <w:bookmarkStart w:id="9790" w:name="_Toc29391051"/>
      <w:bookmarkStart w:id="9791" w:name="_Toc36551790"/>
      <w:bookmarkStart w:id="9792" w:name="_Toc45832026"/>
      <w:bookmarkStart w:id="9793" w:name="_Toc51762979"/>
      <w:bookmarkStart w:id="9794" w:name="_Toc64382032"/>
      <w:bookmarkStart w:id="9795" w:name="_Toc73964550"/>
      <w:bookmarkStart w:id="9796" w:name="_Toc88647160"/>
      <w:bookmarkStart w:id="9797" w:name="_Toc97883109"/>
      <w:bookmarkStart w:id="9798" w:name="_Toc98531688"/>
      <w:bookmarkStart w:id="9799" w:name="_Toc105517760"/>
      <w:bookmarkStart w:id="9800" w:name="_Toc106108651"/>
      <w:bookmarkStart w:id="9801" w:name="_Toc113657237"/>
      <w:bookmarkStart w:id="9802" w:name="_Toc114052457"/>
      <w:bookmarkStart w:id="9803" w:name="_Toc170752570"/>
      <w:bookmarkEnd w:id="9788"/>
      <w:r w:rsidRPr="008711EA">
        <w:t>9.2.3.17</w:t>
      </w:r>
      <w:r w:rsidRPr="008711EA">
        <w:tab/>
        <w:t>Relative MME Capacity</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04" w:name="_CR9_2_3_18"/>
      <w:bookmarkStart w:id="9805" w:name="_Toc20953874"/>
      <w:bookmarkStart w:id="9806" w:name="_Toc29391052"/>
      <w:bookmarkStart w:id="9807" w:name="_Toc36551791"/>
      <w:bookmarkStart w:id="9808" w:name="_Toc45832027"/>
      <w:bookmarkStart w:id="9809" w:name="_Toc51762980"/>
      <w:bookmarkStart w:id="9810" w:name="_Toc64382033"/>
      <w:bookmarkStart w:id="9811" w:name="_Toc73964551"/>
      <w:bookmarkStart w:id="9812" w:name="_Toc88647161"/>
      <w:bookmarkStart w:id="9813" w:name="_Toc97883110"/>
      <w:bookmarkStart w:id="9814" w:name="_Toc98531689"/>
      <w:bookmarkStart w:id="9815" w:name="_Toc105517761"/>
      <w:bookmarkStart w:id="9816" w:name="_Toc106108652"/>
      <w:bookmarkStart w:id="9817" w:name="_Toc113657238"/>
      <w:bookmarkStart w:id="9818" w:name="_Toc114052458"/>
      <w:bookmarkStart w:id="9819" w:name="_Toc170752571"/>
      <w:bookmarkEnd w:id="9804"/>
      <w:r w:rsidRPr="008711EA">
        <w:t>9.2.3.18</w:t>
      </w:r>
      <w:r w:rsidRPr="008711EA">
        <w:tab/>
        <w:t>UE S1AP ID pair</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20" w:name="_CR9_2_3_19"/>
      <w:bookmarkStart w:id="9821" w:name="_Toc20953875"/>
      <w:bookmarkStart w:id="9822" w:name="_Toc29391053"/>
      <w:bookmarkStart w:id="9823" w:name="_Toc36551792"/>
      <w:bookmarkStart w:id="9824" w:name="_Toc45832028"/>
      <w:bookmarkStart w:id="9825" w:name="_Toc51762981"/>
      <w:bookmarkStart w:id="9826" w:name="_Toc64382034"/>
      <w:bookmarkStart w:id="9827" w:name="_Toc73964552"/>
      <w:bookmarkStart w:id="9828" w:name="_Toc88647162"/>
      <w:bookmarkStart w:id="9829" w:name="_Toc97883111"/>
      <w:bookmarkStart w:id="9830" w:name="_Toc98531690"/>
      <w:bookmarkStart w:id="9831" w:name="_Toc105517762"/>
      <w:bookmarkStart w:id="9832" w:name="_Toc106108653"/>
      <w:bookmarkStart w:id="9833" w:name="_Toc113657239"/>
      <w:bookmarkStart w:id="9834" w:name="_Toc114052459"/>
      <w:bookmarkStart w:id="9835" w:name="_Toc170752572"/>
      <w:bookmarkEnd w:id="9820"/>
      <w:r w:rsidRPr="008711EA">
        <w:t>9.2.3.19</w:t>
      </w:r>
      <w:r w:rsidRPr="008711EA">
        <w:tab/>
        <w:t>Overload Response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36" w:name="_CR9_2_3_20"/>
      <w:bookmarkStart w:id="9837" w:name="_Toc20953876"/>
      <w:bookmarkStart w:id="9838" w:name="_Toc29391054"/>
      <w:bookmarkStart w:id="9839" w:name="_Toc36551793"/>
      <w:bookmarkStart w:id="9840" w:name="_Toc45832029"/>
      <w:bookmarkStart w:id="9841" w:name="_Toc51762982"/>
      <w:bookmarkStart w:id="9842" w:name="_Toc64382035"/>
      <w:bookmarkStart w:id="9843" w:name="_Toc73964553"/>
      <w:bookmarkStart w:id="9844" w:name="_Toc88647163"/>
      <w:bookmarkStart w:id="9845" w:name="_Toc97883112"/>
      <w:bookmarkStart w:id="9846" w:name="_Toc98531691"/>
      <w:bookmarkStart w:id="9847" w:name="_Toc105517763"/>
      <w:bookmarkStart w:id="9848" w:name="_Toc106108654"/>
      <w:bookmarkStart w:id="9849" w:name="_Toc113657240"/>
      <w:bookmarkStart w:id="9850" w:name="_Toc114052460"/>
      <w:bookmarkStart w:id="9851" w:name="_Toc170752573"/>
      <w:bookmarkEnd w:id="9836"/>
      <w:r w:rsidRPr="008711EA">
        <w:t>9.2.3.20</w:t>
      </w:r>
      <w:r w:rsidRPr="008711EA">
        <w:tab/>
        <w:t>Overload Action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52" w:name="_CR9_2_3_21"/>
      <w:bookmarkStart w:id="9853" w:name="_Toc20953877"/>
      <w:bookmarkStart w:id="9854" w:name="_Toc29391055"/>
      <w:bookmarkStart w:id="9855" w:name="_Toc36551794"/>
      <w:bookmarkStart w:id="9856" w:name="_Toc45832030"/>
      <w:bookmarkStart w:id="9857" w:name="_Toc51762983"/>
      <w:bookmarkStart w:id="9858" w:name="_Toc64382036"/>
      <w:bookmarkStart w:id="9859" w:name="_Toc73964554"/>
      <w:bookmarkStart w:id="9860" w:name="_Toc88647164"/>
      <w:bookmarkStart w:id="9861" w:name="_Toc97883113"/>
      <w:bookmarkStart w:id="9862" w:name="_Toc98531692"/>
      <w:bookmarkStart w:id="9863" w:name="_Toc105517764"/>
      <w:bookmarkStart w:id="9864" w:name="_Toc106108655"/>
      <w:bookmarkStart w:id="9865" w:name="_Toc113657241"/>
      <w:bookmarkStart w:id="9866" w:name="_Toc114052461"/>
      <w:bookmarkStart w:id="9867" w:name="_Toc170752574"/>
      <w:bookmarkEnd w:id="9852"/>
      <w:r w:rsidRPr="008711EA">
        <w:t>9.2.3.21</w:t>
      </w:r>
      <w:r w:rsidRPr="008711EA">
        <w:tab/>
        <w:t>CS Fallback Indicator</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68" w:name="_CR9_2_3_22"/>
      <w:bookmarkStart w:id="9869" w:name="_Toc20953878"/>
      <w:bookmarkStart w:id="9870" w:name="_Toc29391056"/>
      <w:bookmarkStart w:id="9871" w:name="_Toc36551795"/>
      <w:bookmarkStart w:id="9872" w:name="_Toc45832031"/>
      <w:bookmarkStart w:id="9873" w:name="_Toc51762984"/>
      <w:bookmarkStart w:id="9874" w:name="_Toc64382037"/>
      <w:bookmarkStart w:id="9875" w:name="_Toc73964555"/>
      <w:bookmarkStart w:id="9876" w:name="_Toc88647165"/>
      <w:bookmarkStart w:id="9877" w:name="_Toc97883114"/>
      <w:bookmarkStart w:id="9878" w:name="_Toc98531693"/>
      <w:bookmarkStart w:id="9879" w:name="_Toc105517765"/>
      <w:bookmarkStart w:id="9880" w:name="_Toc106108656"/>
      <w:bookmarkStart w:id="9881" w:name="_Toc113657242"/>
      <w:bookmarkStart w:id="9882" w:name="_Toc114052462"/>
      <w:bookmarkStart w:id="9883" w:name="_Toc170752575"/>
      <w:bookmarkEnd w:id="9868"/>
      <w:r w:rsidRPr="008711EA">
        <w:t>9.2.3.22</w:t>
      </w:r>
      <w:r w:rsidRPr="008711EA">
        <w:tab/>
        <w:t>CN Domain</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884" w:name="_CR9_2_3_23"/>
      <w:bookmarkStart w:id="9885" w:name="_Toc20953879"/>
      <w:bookmarkStart w:id="9886" w:name="_Toc29391057"/>
      <w:bookmarkStart w:id="9887" w:name="_Toc36551796"/>
      <w:bookmarkStart w:id="9888" w:name="_Toc45832032"/>
      <w:bookmarkStart w:id="9889" w:name="_Toc51762985"/>
      <w:bookmarkStart w:id="9890" w:name="_Toc64382038"/>
      <w:bookmarkStart w:id="9891" w:name="_Toc73964556"/>
      <w:bookmarkStart w:id="9892" w:name="_Toc88647166"/>
      <w:bookmarkStart w:id="9893" w:name="_Toc97883115"/>
      <w:bookmarkStart w:id="9894" w:name="_Toc98531694"/>
      <w:bookmarkStart w:id="9895" w:name="_Toc105517766"/>
      <w:bookmarkStart w:id="9896" w:name="_Toc106108657"/>
      <w:bookmarkStart w:id="9897" w:name="_Toc113657243"/>
      <w:bookmarkStart w:id="9898" w:name="_Toc114052463"/>
      <w:bookmarkStart w:id="9899" w:name="_Toc170752576"/>
      <w:bookmarkEnd w:id="9884"/>
      <w:r w:rsidRPr="008711EA">
        <w:t>9.2.3.23</w:t>
      </w:r>
      <w:r w:rsidRPr="008711EA">
        <w:tab/>
        <w:t>RIM Transfer</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00" w:name="_CR9_2_3_24"/>
      <w:bookmarkStart w:id="9901" w:name="_Toc20953880"/>
      <w:bookmarkStart w:id="9902" w:name="_Toc29391058"/>
      <w:bookmarkStart w:id="9903" w:name="_Toc36551797"/>
      <w:bookmarkStart w:id="9904" w:name="_Toc45832033"/>
      <w:bookmarkStart w:id="9905" w:name="_Toc51762986"/>
      <w:bookmarkStart w:id="9906" w:name="_Toc64382039"/>
      <w:bookmarkStart w:id="9907" w:name="_Toc73964557"/>
      <w:bookmarkStart w:id="9908" w:name="_Toc88647167"/>
      <w:bookmarkStart w:id="9909" w:name="_Toc97883116"/>
      <w:bookmarkStart w:id="9910" w:name="_Toc98531695"/>
      <w:bookmarkStart w:id="9911" w:name="_Toc105517767"/>
      <w:bookmarkStart w:id="9912" w:name="_Toc106108658"/>
      <w:bookmarkStart w:id="9913" w:name="_Toc113657244"/>
      <w:bookmarkStart w:id="9914" w:name="_Toc114052464"/>
      <w:bookmarkStart w:id="9915" w:name="_Toc170752577"/>
      <w:bookmarkEnd w:id="9900"/>
      <w:r w:rsidRPr="008711EA">
        <w:t>9.2.3.24</w:t>
      </w:r>
      <w:r w:rsidRPr="008711EA">
        <w:tab/>
        <w:t>RIM Information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16" w:name="_CR9_2_3_25"/>
      <w:bookmarkStart w:id="9917" w:name="_Toc20953881"/>
      <w:bookmarkStart w:id="9918" w:name="_Toc29391059"/>
      <w:bookmarkStart w:id="9919" w:name="_Toc36551798"/>
      <w:bookmarkStart w:id="9920" w:name="_Toc45832034"/>
      <w:bookmarkStart w:id="9921" w:name="_Toc51762987"/>
      <w:bookmarkStart w:id="9922" w:name="_Toc64382040"/>
      <w:bookmarkStart w:id="9923" w:name="_Toc73964558"/>
      <w:bookmarkStart w:id="9924" w:name="_Toc88647168"/>
      <w:bookmarkStart w:id="9925" w:name="_Toc97883117"/>
      <w:bookmarkStart w:id="9926" w:name="_Toc98531696"/>
      <w:bookmarkStart w:id="9927" w:name="_Toc105517768"/>
      <w:bookmarkStart w:id="9928" w:name="_Toc106108659"/>
      <w:bookmarkStart w:id="9929" w:name="_Toc113657245"/>
      <w:bookmarkStart w:id="9930" w:name="_Toc114052465"/>
      <w:bookmarkStart w:id="9931" w:name="_Toc170752578"/>
      <w:bookmarkEnd w:id="9916"/>
      <w:r w:rsidRPr="008711EA">
        <w:t>9.2.3.25</w:t>
      </w:r>
      <w:r w:rsidRPr="008711EA">
        <w:tab/>
        <w:t>RIM Routing Address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32" w:name="_CR9_2_3_26"/>
      <w:bookmarkStart w:id="9933" w:name="_Toc20953882"/>
      <w:bookmarkStart w:id="9934" w:name="_Toc29391060"/>
      <w:bookmarkStart w:id="9935" w:name="_Toc36551799"/>
      <w:bookmarkStart w:id="9936" w:name="_Toc45832035"/>
      <w:bookmarkStart w:id="9937" w:name="_Toc51762988"/>
      <w:bookmarkStart w:id="9938" w:name="_Toc64382041"/>
      <w:bookmarkStart w:id="9939" w:name="_Toc73964559"/>
      <w:bookmarkStart w:id="9940" w:name="_Toc88647169"/>
      <w:bookmarkStart w:id="9941" w:name="_Toc97883118"/>
      <w:bookmarkStart w:id="9942" w:name="_Toc98531697"/>
      <w:bookmarkStart w:id="9943" w:name="_Toc105517769"/>
      <w:bookmarkStart w:id="9944" w:name="_Toc106108660"/>
      <w:bookmarkStart w:id="9945" w:name="_Toc113657246"/>
      <w:bookmarkStart w:id="9946" w:name="_Toc114052466"/>
      <w:bookmarkStart w:id="9947" w:name="_Toc170752579"/>
      <w:bookmarkEnd w:id="9932"/>
      <w:r w:rsidRPr="008711EA">
        <w:t>9.2.3.26</w:t>
      </w:r>
      <w:r w:rsidRPr="008711EA">
        <w:tab/>
        <w:t>SON Configuration Transfer</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4956AE">
        <w:tc>
          <w:tcPr>
            <w:tcW w:w="1771" w:type="pct"/>
          </w:tcPr>
          <w:p w14:paraId="6FE765C5" w14:textId="77777777" w:rsidR="00A00D6C" w:rsidRPr="008711EA" w:rsidRDefault="00A00D6C" w:rsidP="00A00D6C">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4956AE">
        <w:tc>
          <w:tcPr>
            <w:tcW w:w="1771" w:type="pct"/>
          </w:tcPr>
          <w:p w14:paraId="79EC3DEF" w14:textId="77777777"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A00D6C">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48" w:name="_CR9_2_3_26a"/>
      <w:bookmarkStart w:id="9949" w:name="_Toc20953883"/>
      <w:bookmarkStart w:id="9950" w:name="_Toc29391061"/>
      <w:bookmarkStart w:id="9951" w:name="_Toc36551800"/>
      <w:bookmarkStart w:id="9952" w:name="_Toc45832036"/>
      <w:bookmarkStart w:id="9953" w:name="_Toc51762989"/>
      <w:bookmarkStart w:id="9954" w:name="_Toc64382042"/>
      <w:bookmarkStart w:id="9955" w:name="_Toc73964560"/>
      <w:bookmarkStart w:id="9956" w:name="_Toc88647170"/>
      <w:bookmarkStart w:id="9957" w:name="_Toc97883119"/>
      <w:bookmarkStart w:id="9958" w:name="_Toc98531698"/>
      <w:bookmarkStart w:id="9959" w:name="_Toc105517770"/>
      <w:bookmarkStart w:id="9960" w:name="_Toc106108661"/>
      <w:bookmarkStart w:id="9961" w:name="_Toc113657247"/>
      <w:bookmarkStart w:id="9962" w:name="_Toc114052467"/>
      <w:bookmarkStart w:id="9963" w:name="_Toc170752580"/>
      <w:bookmarkEnd w:id="9948"/>
      <w:r w:rsidRPr="00986899">
        <w:rPr>
          <w:lang w:val="fr-FR"/>
        </w:rPr>
        <w:t>9.2.3.26a</w:t>
      </w:r>
      <w:r w:rsidRPr="00986899">
        <w:rPr>
          <w:lang w:val="fr-FR"/>
        </w:rPr>
        <w:tab/>
        <w:t>EN-DC SON Configuration Transfer</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774B96"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64"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64"/>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65" w:name="_CR9_2_3_27"/>
      <w:bookmarkStart w:id="9966" w:name="_Toc20953884"/>
      <w:bookmarkStart w:id="9967" w:name="_Toc29391062"/>
      <w:bookmarkStart w:id="9968" w:name="_Toc36551801"/>
      <w:bookmarkStart w:id="9969" w:name="_Toc45832037"/>
      <w:bookmarkStart w:id="9970" w:name="_Toc51762990"/>
      <w:bookmarkStart w:id="9971" w:name="_Toc64382043"/>
      <w:bookmarkStart w:id="9972" w:name="_Toc73964561"/>
      <w:bookmarkStart w:id="9973" w:name="_Toc88647171"/>
      <w:bookmarkStart w:id="9974" w:name="_Toc97883120"/>
      <w:bookmarkStart w:id="9975" w:name="_Toc98531699"/>
      <w:bookmarkStart w:id="9976" w:name="_Toc105517771"/>
      <w:bookmarkStart w:id="9977" w:name="_Toc106108662"/>
      <w:bookmarkStart w:id="9978" w:name="_Toc113657248"/>
      <w:bookmarkStart w:id="9979" w:name="_Toc114052468"/>
      <w:bookmarkStart w:id="9980" w:name="_Toc170752581"/>
      <w:bookmarkEnd w:id="9965"/>
      <w:r w:rsidRPr="008711EA">
        <w:t>9.2.3.27</w:t>
      </w:r>
      <w:r w:rsidRPr="008711EA">
        <w:tab/>
        <w:t>SON Information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981" w:name="_CR9_2_3_28"/>
      <w:bookmarkStart w:id="9982" w:name="_Toc20953885"/>
      <w:bookmarkStart w:id="9983" w:name="_Toc29391063"/>
      <w:bookmarkStart w:id="9984" w:name="_Toc36551802"/>
      <w:bookmarkStart w:id="9985" w:name="_Toc45832038"/>
      <w:bookmarkStart w:id="9986" w:name="_Toc51762991"/>
      <w:bookmarkStart w:id="9987" w:name="_Toc64382044"/>
      <w:bookmarkStart w:id="9988" w:name="_Toc73964562"/>
      <w:bookmarkStart w:id="9989" w:name="_Toc88647172"/>
      <w:bookmarkStart w:id="9990" w:name="_Toc97883121"/>
      <w:bookmarkStart w:id="9991" w:name="_Toc98531700"/>
      <w:bookmarkStart w:id="9992" w:name="_Toc105517772"/>
      <w:bookmarkStart w:id="9993" w:name="_Toc106108663"/>
      <w:bookmarkStart w:id="9994" w:name="_Toc113657249"/>
      <w:bookmarkStart w:id="9995" w:name="_Toc114052469"/>
      <w:bookmarkStart w:id="9996" w:name="_Toc170752582"/>
      <w:bookmarkEnd w:id="9981"/>
      <w:r w:rsidRPr="008711EA">
        <w:t>9.2.3.28</w:t>
      </w:r>
      <w:r w:rsidRPr="008711EA">
        <w:tab/>
        <w:t>SON Information Reply</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997" w:name="_CR9_2_3_29"/>
      <w:bookmarkStart w:id="9998" w:name="_Toc20953886"/>
      <w:bookmarkStart w:id="9999" w:name="_Toc29391064"/>
      <w:bookmarkStart w:id="10000" w:name="_Toc36551803"/>
      <w:bookmarkStart w:id="10001" w:name="_Toc45832039"/>
      <w:bookmarkStart w:id="10002" w:name="_Toc51762992"/>
      <w:bookmarkStart w:id="10003" w:name="_Toc64382045"/>
      <w:bookmarkStart w:id="10004" w:name="_Toc73964563"/>
      <w:bookmarkStart w:id="10005" w:name="_Toc88647173"/>
      <w:bookmarkStart w:id="10006" w:name="_Toc97883122"/>
      <w:bookmarkStart w:id="10007" w:name="_Toc98531701"/>
      <w:bookmarkStart w:id="10008" w:name="_Toc105517773"/>
      <w:bookmarkStart w:id="10009" w:name="_Toc106108664"/>
      <w:bookmarkStart w:id="10010" w:name="_Toc113657250"/>
      <w:bookmarkStart w:id="10011" w:name="_Toc114052470"/>
      <w:bookmarkStart w:id="10012" w:name="_Toc170752583"/>
      <w:bookmarkEnd w:id="9997"/>
      <w:r w:rsidRPr="008711EA">
        <w:t>9.2.3.29</w:t>
      </w:r>
      <w:r w:rsidRPr="008711EA">
        <w:tab/>
        <w:t>X2 TNL Configuration Info</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13" w:name="_CR9_2_3_30"/>
      <w:bookmarkStart w:id="10014" w:name="_Toc20953887"/>
      <w:bookmarkStart w:id="10015" w:name="_Toc29391065"/>
      <w:bookmarkStart w:id="10016" w:name="_Toc36551804"/>
      <w:bookmarkStart w:id="10017" w:name="_Toc45832040"/>
      <w:bookmarkStart w:id="10018" w:name="_Toc51762993"/>
      <w:bookmarkStart w:id="10019" w:name="_Toc64382046"/>
      <w:bookmarkStart w:id="10020" w:name="_Toc73964564"/>
      <w:bookmarkStart w:id="10021" w:name="_Toc88647174"/>
      <w:bookmarkStart w:id="10022" w:name="_Toc97883123"/>
      <w:bookmarkStart w:id="10023" w:name="_Toc98531702"/>
      <w:bookmarkStart w:id="10024" w:name="_Toc105517774"/>
      <w:bookmarkStart w:id="10025" w:name="_Toc106108665"/>
      <w:bookmarkStart w:id="10026" w:name="_Toc113657251"/>
      <w:bookmarkStart w:id="10027" w:name="_Toc114052471"/>
      <w:bookmarkStart w:id="10028" w:name="_Toc170752584"/>
      <w:bookmarkEnd w:id="10013"/>
      <w:r w:rsidRPr="008711EA">
        <w:t>9.2.3.30</w:t>
      </w:r>
      <w:r w:rsidRPr="008711EA">
        <w:tab/>
        <w:t>NAS Security Parameters from E-UTRAN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29" w:name="_CR9_2_3_31"/>
      <w:bookmarkStart w:id="10030" w:name="_Toc20953888"/>
      <w:bookmarkStart w:id="10031" w:name="_Toc29391066"/>
      <w:bookmarkStart w:id="10032" w:name="_Toc36551805"/>
      <w:bookmarkStart w:id="10033" w:name="_Toc45832041"/>
      <w:bookmarkStart w:id="10034" w:name="_Toc51762994"/>
      <w:bookmarkStart w:id="10035" w:name="_Toc64382047"/>
      <w:bookmarkStart w:id="10036" w:name="_Toc73964565"/>
      <w:bookmarkStart w:id="10037" w:name="_Toc88647175"/>
      <w:bookmarkStart w:id="10038" w:name="_Toc97883124"/>
      <w:bookmarkStart w:id="10039" w:name="_Toc98531703"/>
      <w:bookmarkStart w:id="10040" w:name="_Toc105517775"/>
      <w:bookmarkStart w:id="10041" w:name="_Toc106108666"/>
      <w:bookmarkStart w:id="10042" w:name="_Toc113657252"/>
      <w:bookmarkStart w:id="10043" w:name="_Toc114052472"/>
      <w:bookmarkStart w:id="10044" w:name="_Toc170752585"/>
      <w:bookmarkEnd w:id="10029"/>
      <w:r w:rsidRPr="008711EA">
        <w:t>9.2.3.31</w:t>
      </w:r>
      <w:r w:rsidRPr="008711EA">
        <w:tab/>
        <w:t>NAS Security Parameters to E-UTRAN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45" w:name="_CR9_2_3_32"/>
      <w:bookmarkStart w:id="10046" w:name="_Toc20953889"/>
      <w:bookmarkStart w:id="10047" w:name="_Toc29391067"/>
      <w:bookmarkStart w:id="10048" w:name="_Toc36551806"/>
      <w:bookmarkStart w:id="10049" w:name="_Toc45832042"/>
      <w:bookmarkStart w:id="10050" w:name="_Toc51762995"/>
      <w:bookmarkStart w:id="10051" w:name="_Toc64382048"/>
      <w:bookmarkStart w:id="10052" w:name="_Toc73964566"/>
      <w:bookmarkStart w:id="10053" w:name="_Toc88647176"/>
      <w:bookmarkStart w:id="10054" w:name="_Toc97883125"/>
      <w:bookmarkStart w:id="10055" w:name="_Toc98531704"/>
      <w:bookmarkStart w:id="10056" w:name="_Toc105517776"/>
      <w:bookmarkStart w:id="10057" w:name="_Toc106108667"/>
      <w:bookmarkStart w:id="10058" w:name="_Toc113657253"/>
      <w:bookmarkStart w:id="10059" w:name="_Toc114052473"/>
      <w:bookmarkStart w:id="10060" w:name="_Toc170752586"/>
      <w:bookmarkEnd w:id="10045"/>
      <w:r w:rsidRPr="008711EA">
        <w:t>9.2.3.32</w:t>
      </w:r>
      <w:r w:rsidRPr="008711EA">
        <w:tab/>
        <w:t>LPPa</w:t>
      </w:r>
      <w:r w:rsidRPr="008711EA">
        <w:rPr>
          <w:rFonts w:eastAsia="Batang"/>
        </w:rPr>
        <w:t>-PDU</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61" w:name="_CR9_2_3_33"/>
      <w:bookmarkStart w:id="10062" w:name="_Toc20953890"/>
      <w:bookmarkStart w:id="10063" w:name="_Toc29391068"/>
      <w:bookmarkStart w:id="10064" w:name="_Toc36551807"/>
      <w:bookmarkStart w:id="10065" w:name="_Toc45832043"/>
      <w:bookmarkStart w:id="10066" w:name="_Toc51762996"/>
      <w:bookmarkStart w:id="10067" w:name="_Toc64382049"/>
      <w:bookmarkStart w:id="10068" w:name="_Toc73964567"/>
      <w:bookmarkStart w:id="10069" w:name="_Toc88647177"/>
      <w:bookmarkStart w:id="10070" w:name="_Toc97883126"/>
      <w:bookmarkStart w:id="10071" w:name="_Toc98531705"/>
      <w:bookmarkStart w:id="10072" w:name="_Toc105517777"/>
      <w:bookmarkStart w:id="10073" w:name="_Toc106108668"/>
      <w:bookmarkStart w:id="10074" w:name="_Toc113657254"/>
      <w:bookmarkStart w:id="10075" w:name="_Toc114052474"/>
      <w:bookmarkStart w:id="10076" w:name="_Toc170752587"/>
      <w:bookmarkEnd w:id="10061"/>
      <w:r w:rsidRPr="008711EA">
        <w:t>9.2.3.33</w:t>
      </w:r>
      <w:r w:rsidRPr="008711EA">
        <w:tab/>
        <w:t>Routing ID</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077" w:name="_CR9_2_3_34"/>
      <w:bookmarkStart w:id="10078" w:name="_Toc20953891"/>
      <w:bookmarkStart w:id="10079" w:name="_Toc29391069"/>
      <w:bookmarkStart w:id="10080" w:name="_Toc36551808"/>
      <w:bookmarkStart w:id="10081" w:name="_Toc45832044"/>
      <w:bookmarkStart w:id="10082" w:name="_Toc51762997"/>
      <w:bookmarkStart w:id="10083" w:name="_Toc64382050"/>
      <w:bookmarkStart w:id="10084" w:name="_Toc73964568"/>
      <w:bookmarkStart w:id="10085" w:name="_Toc88647178"/>
      <w:bookmarkStart w:id="10086" w:name="_Toc97883127"/>
      <w:bookmarkStart w:id="10087" w:name="_Toc98531706"/>
      <w:bookmarkStart w:id="10088" w:name="_Toc105517778"/>
      <w:bookmarkStart w:id="10089" w:name="_Toc106108669"/>
      <w:bookmarkStart w:id="10090" w:name="_Toc113657255"/>
      <w:bookmarkStart w:id="10091" w:name="_Toc114052475"/>
      <w:bookmarkStart w:id="10092" w:name="_Toc170752588"/>
      <w:bookmarkEnd w:id="10077"/>
      <w:r w:rsidRPr="008711EA">
        <w:rPr>
          <w:rFonts w:eastAsia="SimSun"/>
        </w:rPr>
        <w:t>9.2.3.34</w:t>
      </w:r>
      <w:r w:rsidRPr="008711EA">
        <w:rPr>
          <w:rFonts w:eastAsia="SimSun"/>
        </w:rPr>
        <w:tab/>
        <w:t>Time Synchronisation Info</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093" w:name="_CR9_2_3_35"/>
      <w:bookmarkStart w:id="10094" w:name="_Toc20953892"/>
      <w:bookmarkStart w:id="10095" w:name="_Toc29391070"/>
      <w:bookmarkStart w:id="10096" w:name="_Toc36551809"/>
      <w:bookmarkStart w:id="10097" w:name="_Toc45832045"/>
      <w:bookmarkStart w:id="10098" w:name="_Toc51762998"/>
      <w:bookmarkStart w:id="10099" w:name="_Toc64382051"/>
      <w:bookmarkStart w:id="10100" w:name="_Toc73964569"/>
      <w:bookmarkStart w:id="10101" w:name="_Toc88647179"/>
      <w:bookmarkStart w:id="10102" w:name="_Toc97883128"/>
      <w:bookmarkStart w:id="10103" w:name="_Toc98531707"/>
      <w:bookmarkStart w:id="10104" w:name="_Toc105517779"/>
      <w:bookmarkStart w:id="10105" w:name="_Toc106108670"/>
      <w:bookmarkStart w:id="10106" w:name="_Toc113657256"/>
      <w:bookmarkStart w:id="10107" w:name="_Toc114052476"/>
      <w:bookmarkStart w:id="10108" w:name="_Toc170752589"/>
      <w:bookmarkEnd w:id="10093"/>
      <w:r w:rsidRPr="008711EA">
        <w:t>9.2.3.35</w:t>
      </w:r>
      <w:r w:rsidRPr="008711EA">
        <w:tab/>
        <w:t>Void</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2DFE4D9" w14:textId="77777777" w:rsidR="000E2576" w:rsidRPr="008711EA" w:rsidRDefault="000E2576" w:rsidP="001F24A0">
      <w:pPr>
        <w:pStyle w:val="Heading4"/>
        <w:keepNext w:val="0"/>
        <w:keepLines w:val="0"/>
        <w:widowControl w:val="0"/>
      </w:pPr>
      <w:bookmarkStart w:id="10109" w:name="_CR9_2_3_36"/>
      <w:bookmarkStart w:id="10110" w:name="_Toc20953893"/>
      <w:bookmarkStart w:id="10111" w:name="_Toc29391071"/>
      <w:bookmarkStart w:id="10112" w:name="_Toc36551810"/>
      <w:bookmarkStart w:id="10113" w:name="_Toc45832046"/>
      <w:bookmarkStart w:id="10114" w:name="_Toc51762999"/>
      <w:bookmarkStart w:id="10115" w:name="_Toc64382052"/>
      <w:bookmarkStart w:id="10116" w:name="_Toc73964570"/>
      <w:bookmarkStart w:id="10117" w:name="_Toc88647180"/>
      <w:bookmarkStart w:id="10118" w:name="_Toc97883129"/>
      <w:bookmarkStart w:id="10119" w:name="_Toc98531708"/>
      <w:bookmarkStart w:id="10120" w:name="_Toc105517780"/>
      <w:bookmarkStart w:id="10121" w:name="_Toc106108671"/>
      <w:bookmarkStart w:id="10122" w:name="_Toc113657257"/>
      <w:bookmarkStart w:id="10123" w:name="_Toc114052477"/>
      <w:bookmarkStart w:id="10124" w:name="_Toc170752590"/>
      <w:bookmarkEnd w:id="10109"/>
      <w:r w:rsidRPr="008711EA">
        <w:t>9.2.3.36</w:t>
      </w:r>
      <w:r w:rsidRPr="008711EA">
        <w:tab/>
        <w:t>Traffic Load Reduction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25" w:name="_CR9_2_3_37"/>
      <w:bookmarkStart w:id="10126" w:name="_Toc20953894"/>
      <w:bookmarkStart w:id="10127" w:name="_Toc29391072"/>
      <w:bookmarkStart w:id="10128" w:name="_Toc36551811"/>
      <w:bookmarkStart w:id="10129" w:name="_Toc45832047"/>
      <w:bookmarkStart w:id="10130" w:name="_Toc51763000"/>
      <w:bookmarkStart w:id="10131" w:name="_Toc64382053"/>
      <w:bookmarkStart w:id="10132" w:name="_Toc73964571"/>
      <w:bookmarkStart w:id="10133" w:name="_Toc88647181"/>
      <w:bookmarkStart w:id="10134" w:name="_Toc97883130"/>
      <w:bookmarkStart w:id="10135" w:name="_Toc98531709"/>
      <w:bookmarkStart w:id="10136" w:name="_Toc105517781"/>
      <w:bookmarkStart w:id="10137" w:name="_Toc106108672"/>
      <w:bookmarkStart w:id="10138" w:name="_Toc113657258"/>
      <w:bookmarkStart w:id="10139" w:name="_Toc114052478"/>
      <w:bookmarkStart w:id="10140" w:name="_Toc170752591"/>
      <w:bookmarkEnd w:id="10125"/>
      <w:r w:rsidRPr="008711EA">
        <w:t>9.2.3.</w:t>
      </w:r>
      <w:r w:rsidRPr="008711EA">
        <w:rPr>
          <w:lang w:eastAsia="zh-CN"/>
        </w:rPr>
        <w:t>37</w:t>
      </w:r>
      <w:r w:rsidRPr="008711EA">
        <w:tab/>
      </w:r>
      <w:r w:rsidRPr="008711EA">
        <w:rPr>
          <w:lang w:eastAsia="zh-CN"/>
        </w:rPr>
        <w:t xml:space="preserve">Additional </w:t>
      </w:r>
      <w:r w:rsidRPr="008711EA">
        <w:t>CS Fallback Indicator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41" w:name="_CR9_2_3_38"/>
      <w:bookmarkStart w:id="10142" w:name="_Toc20953895"/>
      <w:bookmarkStart w:id="10143" w:name="_Toc29391073"/>
      <w:bookmarkStart w:id="10144" w:name="_Toc36551812"/>
      <w:bookmarkStart w:id="10145" w:name="_Toc45832048"/>
      <w:bookmarkStart w:id="10146" w:name="_Toc51763001"/>
      <w:bookmarkStart w:id="10147" w:name="_Toc64382054"/>
      <w:bookmarkStart w:id="10148" w:name="_Toc73964572"/>
      <w:bookmarkStart w:id="10149" w:name="_Toc88647182"/>
      <w:bookmarkStart w:id="10150" w:name="_Toc97883131"/>
      <w:bookmarkStart w:id="10151" w:name="_Toc98531710"/>
      <w:bookmarkStart w:id="10152" w:name="_Toc105517782"/>
      <w:bookmarkStart w:id="10153" w:name="_Toc106108673"/>
      <w:bookmarkStart w:id="10154" w:name="_Toc113657259"/>
      <w:bookmarkStart w:id="10155" w:name="_Toc114052479"/>
      <w:bookmarkStart w:id="10156" w:name="_Toc170752592"/>
      <w:bookmarkEnd w:id="10141"/>
      <w:r w:rsidRPr="008711EA">
        <w:t>9.2.3.38</w:t>
      </w:r>
      <w:r w:rsidRPr="008711EA">
        <w:tab/>
      </w:r>
      <w:r w:rsidRPr="008711EA">
        <w:rPr>
          <w:lang w:eastAsia="zh-CN"/>
        </w:rPr>
        <w:t>Masked IMEISV</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57" w:name="_CR9_2_3_39"/>
      <w:bookmarkStart w:id="10158" w:name="_Toc20953896"/>
      <w:bookmarkStart w:id="10159" w:name="_Toc29391074"/>
      <w:bookmarkStart w:id="10160" w:name="_Toc36551813"/>
      <w:bookmarkStart w:id="10161" w:name="_Toc45832049"/>
      <w:bookmarkStart w:id="10162" w:name="_Toc51763002"/>
      <w:bookmarkStart w:id="10163" w:name="_Toc64382055"/>
      <w:bookmarkStart w:id="10164" w:name="_Toc73964573"/>
      <w:bookmarkStart w:id="10165" w:name="_Toc88647183"/>
      <w:bookmarkStart w:id="10166" w:name="_Toc97883132"/>
      <w:bookmarkStart w:id="10167" w:name="_Toc98531711"/>
      <w:bookmarkStart w:id="10168" w:name="_Toc105517783"/>
      <w:bookmarkStart w:id="10169" w:name="_Toc106108674"/>
      <w:bookmarkStart w:id="10170" w:name="_Toc113657260"/>
      <w:bookmarkStart w:id="10171" w:name="_Toc114052480"/>
      <w:bookmarkStart w:id="10172" w:name="_Toc170752593"/>
      <w:bookmarkEnd w:id="10157"/>
      <w:r w:rsidRPr="008711EA">
        <w:t>9.2.3.39</w:t>
      </w:r>
      <w:r w:rsidRPr="008711EA">
        <w:tab/>
        <w:t>SON Information Report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73" w:name="_CR9_2_3_40"/>
      <w:bookmarkStart w:id="10174" w:name="_Toc20953897"/>
      <w:bookmarkStart w:id="10175" w:name="_Toc29391075"/>
      <w:bookmarkStart w:id="10176" w:name="_Toc36551814"/>
      <w:bookmarkStart w:id="10177" w:name="_Toc45832050"/>
      <w:bookmarkStart w:id="10178" w:name="_Toc51763003"/>
      <w:bookmarkStart w:id="10179" w:name="_Toc64382056"/>
      <w:bookmarkStart w:id="10180" w:name="_Toc73964574"/>
      <w:bookmarkStart w:id="10181" w:name="_Toc88647184"/>
      <w:bookmarkStart w:id="10182" w:name="_Toc97883133"/>
      <w:bookmarkStart w:id="10183" w:name="_Toc98531712"/>
      <w:bookmarkStart w:id="10184" w:name="_Toc105517784"/>
      <w:bookmarkStart w:id="10185" w:name="_Toc106108675"/>
      <w:bookmarkStart w:id="10186" w:name="_Toc113657261"/>
      <w:bookmarkStart w:id="10187" w:name="_Toc114052481"/>
      <w:bookmarkStart w:id="10188" w:name="_Toc170752594"/>
      <w:bookmarkEnd w:id="10173"/>
      <w:r w:rsidRPr="008711EA">
        <w:t>9.2.3.40</w:t>
      </w:r>
      <w:r w:rsidRPr="008711EA">
        <w:tab/>
        <w:t>RLF Report Information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189" w:name="_CR9_2_3_41"/>
      <w:bookmarkStart w:id="10190" w:name="_Toc20953898"/>
      <w:bookmarkStart w:id="10191" w:name="_Toc29391076"/>
      <w:bookmarkStart w:id="10192" w:name="_Toc36551815"/>
      <w:bookmarkStart w:id="10193" w:name="_Toc45832051"/>
      <w:bookmarkStart w:id="10194" w:name="_Toc51763004"/>
      <w:bookmarkStart w:id="10195" w:name="_Toc64382057"/>
      <w:bookmarkStart w:id="10196" w:name="_Toc73964575"/>
      <w:bookmarkStart w:id="10197" w:name="_Toc88647185"/>
      <w:bookmarkStart w:id="10198" w:name="_Toc97883134"/>
      <w:bookmarkStart w:id="10199" w:name="_Toc98531713"/>
      <w:bookmarkStart w:id="10200" w:name="_Toc105517785"/>
      <w:bookmarkStart w:id="10201" w:name="_Toc106108676"/>
      <w:bookmarkStart w:id="10202" w:name="_Toc113657262"/>
      <w:bookmarkStart w:id="10203" w:name="_Toc114052482"/>
      <w:bookmarkStart w:id="10204" w:name="_Toc170752595"/>
      <w:bookmarkEnd w:id="10189"/>
      <w:r w:rsidRPr="008711EA">
        <w:t>9.2.3.41</w:t>
      </w:r>
      <w:r w:rsidRPr="008711EA">
        <w:tab/>
      </w:r>
      <w:r w:rsidRPr="008711EA">
        <w:rPr>
          <w:rFonts w:eastAsia="SimSun"/>
          <w:lang w:eastAsia="zh-CN"/>
        </w:rPr>
        <w:t>Muting Pattern Information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05" w:name="_CR9_2_3_42"/>
      <w:bookmarkStart w:id="10206" w:name="_Toc20953899"/>
      <w:bookmarkStart w:id="10207" w:name="_Toc29391077"/>
      <w:bookmarkStart w:id="10208" w:name="_Toc36551816"/>
      <w:bookmarkStart w:id="10209" w:name="_Toc45832052"/>
      <w:bookmarkStart w:id="10210" w:name="_Toc51763005"/>
      <w:bookmarkStart w:id="10211" w:name="_Toc64382058"/>
      <w:bookmarkStart w:id="10212" w:name="_Toc73964576"/>
      <w:bookmarkStart w:id="10213" w:name="_Toc88647186"/>
      <w:bookmarkStart w:id="10214" w:name="_Toc97883135"/>
      <w:bookmarkStart w:id="10215" w:name="_Toc98531714"/>
      <w:bookmarkStart w:id="10216" w:name="_Toc105517786"/>
      <w:bookmarkStart w:id="10217" w:name="_Toc106108677"/>
      <w:bookmarkStart w:id="10218" w:name="_Toc113657263"/>
      <w:bookmarkStart w:id="10219" w:name="_Toc114052483"/>
      <w:bookmarkStart w:id="10220" w:name="_Toc170752596"/>
      <w:bookmarkEnd w:id="10205"/>
      <w:r w:rsidRPr="008711EA">
        <w:t>9.2.3.42</w:t>
      </w:r>
      <w:r w:rsidRPr="008711EA">
        <w:tab/>
        <w:t>Synchronisation Information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21" w:name="_CR9_2_3_43"/>
      <w:bookmarkStart w:id="10222" w:name="_Toc20953900"/>
      <w:bookmarkStart w:id="10223" w:name="_Toc29391078"/>
      <w:bookmarkStart w:id="10224" w:name="_Toc36551817"/>
      <w:bookmarkStart w:id="10225" w:name="_Toc45832053"/>
      <w:bookmarkStart w:id="10226" w:name="_Toc51763006"/>
      <w:bookmarkStart w:id="10227" w:name="_Toc64382059"/>
      <w:bookmarkStart w:id="10228" w:name="_Toc73964577"/>
      <w:bookmarkStart w:id="10229" w:name="_Toc88647187"/>
      <w:bookmarkStart w:id="10230" w:name="_Toc97883136"/>
      <w:bookmarkStart w:id="10231" w:name="_Toc98531715"/>
      <w:bookmarkStart w:id="10232" w:name="_Toc105517787"/>
      <w:bookmarkStart w:id="10233" w:name="_Toc106108678"/>
      <w:bookmarkStart w:id="10234" w:name="_Toc113657264"/>
      <w:bookmarkStart w:id="10235" w:name="_Toc114052484"/>
      <w:bookmarkStart w:id="10236" w:name="_Toc170752597"/>
      <w:bookmarkEnd w:id="10221"/>
      <w:r w:rsidRPr="008711EA">
        <w:t>9.2.3.43</w:t>
      </w:r>
      <w:r w:rsidRPr="008711EA">
        <w:tab/>
        <w:t>Listening Subframe Pattern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37" w:name="_CR9_2_3_44"/>
      <w:bookmarkStart w:id="10238" w:name="_Toc20953901"/>
      <w:bookmarkStart w:id="10239" w:name="_Toc29391079"/>
      <w:bookmarkStart w:id="10240" w:name="_Toc36551818"/>
      <w:bookmarkStart w:id="10241" w:name="_Toc45832054"/>
      <w:bookmarkStart w:id="10242" w:name="_Toc51763007"/>
      <w:bookmarkStart w:id="10243" w:name="_Toc64382060"/>
      <w:bookmarkStart w:id="10244" w:name="_Toc73964578"/>
      <w:bookmarkStart w:id="10245" w:name="_Toc88647188"/>
      <w:bookmarkStart w:id="10246" w:name="_Toc97883137"/>
      <w:bookmarkStart w:id="10247" w:name="_Toc98531716"/>
      <w:bookmarkStart w:id="10248" w:name="_Toc105517788"/>
      <w:bookmarkStart w:id="10249" w:name="_Toc106108679"/>
      <w:bookmarkStart w:id="10250" w:name="_Toc113657265"/>
      <w:bookmarkStart w:id="10251" w:name="_Toc114052485"/>
      <w:bookmarkStart w:id="10252" w:name="_Toc170752598"/>
      <w:bookmarkEnd w:id="10237"/>
      <w:r w:rsidRPr="008711EA">
        <w:t>9.2.3.44</w:t>
      </w:r>
      <w:r w:rsidRPr="008711EA">
        <w:tab/>
        <w:t>MME Group ID</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53" w:name="_CR9_2_3_45"/>
      <w:bookmarkStart w:id="10254" w:name="_Toc20953902"/>
      <w:bookmarkStart w:id="10255" w:name="_Toc29391080"/>
      <w:bookmarkStart w:id="10256" w:name="_Toc36551819"/>
      <w:bookmarkStart w:id="10257" w:name="_Toc45832055"/>
      <w:bookmarkStart w:id="10258" w:name="_Toc51763008"/>
      <w:bookmarkStart w:id="10259" w:name="_Toc64382061"/>
      <w:bookmarkStart w:id="10260" w:name="_Toc73964579"/>
      <w:bookmarkStart w:id="10261" w:name="_Toc88647189"/>
      <w:bookmarkStart w:id="10262" w:name="_Toc97883138"/>
      <w:bookmarkStart w:id="10263" w:name="_Toc98531717"/>
      <w:bookmarkStart w:id="10264" w:name="_Toc105517789"/>
      <w:bookmarkStart w:id="10265" w:name="_Toc106108680"/>
      <w:bookmarkStart w:id="10266" w:name="_Toc113657266"/>
      <w:bookmarkStart w:id="10267" w:name="_Toc114052486"/>
      <w:bookmarkStart w:id="10268" w:name="_Toc170752599"/>
      <w:bookmarkEnd w:id="10253"/>
      <w:r w:rsidRPr="008711EA">
        <w:t>9.2.3.45</w:t>
      </w:r>
      <w:r w:rsidRPr="008711EA">
        <w:tab/>
        <w:t>Additional GUTI</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69" w:name="_CR9_2_3_46"/>
      <w:bookmarkStart w:id="10270" w:name="_Toc20953903"/>
      <w:bookmarkStart w:id="10271" w:name="_Toc29391081"/>
      <w:bookmarkStart w:id="10272" w:name="_Toc36551820"/>
      <w:bookmarkStart w:id="10273" w:name="_Toc45832056"/>
      <w:bookmarkStart w:id="10274" w:name="_Toc51763009"/>
      <w:bookmarkStart w:id="10275" w:name="_Toc64382062"/>
      <w:bookmarkStart w:id="10276" w:name="_Toc73964580"/>
      <w:bookmarkStart w:id="10277" w:name="_Toc88647190"/>
      <w:bookmarkStart w:id="10278" w:name="_Toc97883139"/>
      <w:bookmarkStart w:id="10279" w:name="_Toc98531718"/>
      <w:bookmarkStart w:id="10280" w:name="_Toc105517790"/>
      <w:bookmarkStart w:id="10281" w:name="_Toc106108681"/>
      <w:bookmarkStart w:id="10282" w:name="_Toc113657267"/>
      <w:bookmarkStart w:id="10283" w:name="_Toc114052487"/>
      <w:bookmarkStart w:id="10284" w:name="_Toc170752600"/>
      <w:bookmarkEnd w:id="10269"/>
      <w:r w:rsidRPr="008711EA">
        <w:rPr>
          <w:rFonts w:eastAsia="Batang"/>
        </w:rPr>
        <w:t>9.2.3.46</w:t>
      </w:r>
      <w:r w:rsidRPr="008711EA">
        <w:rPr>
          <w:rFonts w:eastAsia="Batang"/>
        </w:rPr>
        <w:tab/>
        <w:t>Extended UE Identity Index Value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285" w:name="_CR9_2_3_47"/>
      <w:bookmarkStart w:id="10286" w:name="_Toc20953904"/>
      <w:bookmarkStart w:id="10287" w:name="_Toc29391082"/>
      <w:bookmarkStart w:id="10288" w:name="_Toc36551821"/>
      <w:bookmarkStart w:id="10289" w:name="_Toc45832057"/>
      <w:bookmarkStart w:id="10290" w:name="_Toc51763010"/>
      <w:bookmarkStart w:id="10291" w:name="_Toc64382063"/>
      <w:bookmarkStart w:id="10292" w:name="_Toc73964581"/>
      <w:bookmarkStart w:id="10293" w:name="_Toc88647191"/>
      <w:bookmarkStart w:id="10294" w:name="_Toc97883140"/>
      <w:bookmarkStart w:id="10295" w:name="_Toc98531719"/>
      <w:bookmarkStart w:id="10296" w:name="_Toc105517791"/>
      <w:bookmarkStart w:id="10297" w:name="_Toc106108682"/>
      <w:bookmarkStart w:id="10298" w:name="_Toc113657268"/>
      <w:bookmarkStart w:id="10299" w:name="_Toc114052488"/>
      <w:bookmarkStart w:id="10300" w:name="_Toc170752601"/>
      <w:bookmarkEnd w:id="10285"/>
      <w:r w:rsidRPr="008711EA">
        <w:rPr>
          <w:rFonts w:eastAsia="Batang"/>
        </w:rPr>
        <w:t>9.2.3.47</w:t>
      </w:r>
      <w:r w:rsidRPr="008711EA">
        <w:rPr>
          <w:rFonts w:eastAsia="Batang"/>
        </w:rPr>
        <w:tab/>
        <w:t>NB-IoT UE Identity Index Value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01" w:name="_CR9_2_3_48"/>
      <w:bookmarkStart w:id="10302" w:name="_Toc20953905"/>
      <w:bookmarkStart w:id="10303" w:name="_Toc29391083"/>
      <w:bookmarkStart w:id="10304" w:name="_Toc36551822"/>
      <w:bookmarkStart w:id="10305" w:name="_Toc45832058"/>
      <w:bookmarkStart w:id="10306" w:name="_Toc51763011"/>
      <w:bookmarkStart w:id="10307" w:name="_Toc64382064"/>
      <w:bookmarkStart w:id="10308" w:name="_Toc73964582"/>
      <w:bookmarkStart w:id="10309" w:name="_Toc88647192"/>
      <w:bookmarkStart w:id="10310" w:name="_Toc97883141"/>
      <w:bookmarkStart w:id="10311" w:name="_Toc98531720"/>
      <w:bookmarkStart w:id="10312" w:name="_Toc105517792"/>
      <w:bookmarkStart w:id="10313" w:name="_Toc106108683"/>
      <w:bookmarkStart w:id="10314" w:name="_Toc113657269"/>
      <w:bookmarkStart w:id="10315" w:name="_Toc114052489"/>
      <w:bookmarkStart w:id="10316" w:name="_Toc170752602"/>
      <w:bookmarkEnd w:id="10301"/>
      <w:r w:rsidRPr="008711EA">
        <w:t>9.2.3.48</w:t>
      </w:r>
      <w:r w:rsidRPr="008711EA">
        <w:tab/>
        <w:t>DL NAS PDU Delivey Request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17" w:name="_CR9_2_3_49"/>
      <w:bookmarkStart w:id="10318" w:name="_Toc20953906"/>
      <w:bookmarkStart w:id="10319" w:name="_Toc29391084"/>
      <w:bookmarkStart w:id="10320" w:name="_Toc36551823"/>
      <w:bookmarkStart w:id="10321" w:name="_Toc45832059"/>
      <w:bookmarkStart w:id="10322" w:name="_Toc51763012"/>
      <w:bookmarkStart w:id="10323" w:name="_Toc64382065"/>
      <w:bookmarkStart w:id="10324" w:name="_Toc73964583"/>
      <w:bookmarkStart w:id="10325" w:name="_Toc88647193"/>
      <w:bookmarkStart w:id="10326" w:name="_Toc97883142"/>
      <w:bookmarkStart w:id="10327" w:name="_Toc98531721"/>
      <w:bookmarkStart w:id="10328" w:name="_Toc105517793"/>
      <w:bookmarkStart w:id="10329" w:name="_Toc106108684"/>
      <w:bookmarkStart w:id="10330" w:name="_Toc113657270"/>
      <w:bookmarkStart w:id="10331" w:name="_Toc114052490"/>
      <w:bookmarkStart w:id="10332" w:name="_Toc170752603"/>
      <w:bookmarkEnd w:id="10317"/>
      <w:r w:rsidRPr="008711EA">
        <w:t>9.2.3.49</w:t>
      </w:r>
      <w:r w:rsidRPr="008711EA">
        <w:tab/>
        <w:t>DL CP Security Information</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33" w:name="_CR9_2_3_50"/>
      <w:bookmarkStart w:id="10334" w:name="_Toc20953907"/>
      <w:bookmarkStart w:id="10335" w:name="_Toc29391085"/>
      <w:bookmarkStart w:id="10336" w:name="_Toc36551824"/>
      <w:bookmarkStart w:id="10337" w:name="_Toc45832060"/>
      <w:bookmarkStart w:id="10338" w:name="_Toc51763013"/>
      <w:bookmarkStart w:id="10339" w:name="_Toc64382066"/>
      <w:bookmarkStart w:id="10340" w:name="_Toc73964584"/>
      <w:bookmarkStart w:id="10341" w:name="_Toc88647194"/>
      <w:bookmarkStart w:id="10342" w:name="_Toc97883143"/>
      <w:bookmarkStart w:id="10343" w:name="_Toc98531722"/>
      <w:bookmarkStart w:id="10344" w:name="_Toc105517794"/>
      <w:bookmarkStart w:id="10345" w:name="_Toc106108685"/>
      <w:bookmarkStart w:id="10346" w:name="_Toc113657271"/>
      <w:bookmarkStart w:id="10347" w:name="_Toc114052491"/>
      <w:bookmarkStart w:id="10348" w:name="_Toc170752604"/>
      <w:bookmarkEnd w:id="10333"/>
      <w:r w:rsidRPr="008711EA">
        <w:t>9.2.3.50</w:t>
      </w:r>
      <w:r w:rsidRPr="008711EA">
        <w:tab/>
        <w:t>UL CP Security Information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49" w:name="_CR9_2_3_51"/>
      <w:bookmarkStart w:id="10350" w:name="_Toc20953908"/>
      <w:bookmarkStart w:id="10351" w:name="_Toc29391086"/>
      <w:bookmarkStart w:id="10352" w:name="_Toc36551825"/>
      <w:bookmarkStart w:id="10353" w:name="_Toc45832061"/>
      <w:bookmarkStart w:id="10354" w:name="_Toc51763014"/>
      <w:bookmarkStart w:id="10355" w:name="_Toc64382067"/>
      <w:bookmarkStart w:id="10356" w:name="_Toc73964585"/>
      <w:bookmarkStart w:id="10357" w:name="_Toc88647195"/>
      <w:bookmarkStart w:id="10358" w:name="_Toc97883144"/>
      <w:bookmarkStart w:id="10359" w:name="_Toc98531723"/>
      <w:bookmarkStart w:id="10360" w:name="_Toc105517795"/>
      <w:bookmarkStart w:id="10361" w:name="_Toc106108686"/>
      <w:bookmarkStart w:id="10362" w:name="_Toc113657272"/>
      <w:bookmarkStart w:id="10363" w:name="_Toc114052492"/>
      <w:bookmarkStart w:id="10364" w:name="_Toc170752605"/>
      <w:bookmarkEnd w:id="10349"/>
      <w:r w:rsidRPr="008711EA">
        <w:t>9.2.3.</w:t>
      </w:r>
      <w:r w:rsidR="002A5F26" w:rsidRPr="008711EA">
        <w:t>51</w:t>
      </w:r>
      <w:r w:rsidRPr="008711EA">
        <w:tab/>
        <w:t>UE Capability Info Request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65" w:name="_CR9_2_3_52"/>
      <w:bookmarkStart w:id="10366" w:name="_Toc20953909"/>
      <w:bookmarkStart w:id="10367" w:name="_Toc29391087"/>
      <w:bookmarkStart w:id="10368" w:name="_Toc36551826"/>
      <w:bookmarkStart w:id="10369" w:name="_Toc45832062"/>
      <w:bookmarkStart w:id="10370" w:name="_Toc51763015"/>
      <w:bookmarkStart w:id="10371" w:name="_Toc64382068"/>
      <w:bookmarkStart w:id="10372" w:name="_Toc73964586"/>
      <w:bookmarkStart w:id="10373" w:name="_Toc88647196"/>
      <w:bookmarkStart w:id="10374" w:name="_Toc97883145"/>
      <w:bookmarkStart w:id="10375" w:name="_Toc98531724"/>
      <w:bookmarkStart w:id="10376" w:name="_Toc105517796"/>
      <w:bookmarkStart w:id="10377" w:name="_Toc106108687"/>
      <w:bookmarkStart w:id="10378" w:name="_Toc113657273"/>
      <w:bookmarkStart w:id="10379" w:name="_Toc114052493"/>
      <w:bookmarkStart w:id="10380" w:name="_Toc170752606"/>
      <w:bookmarkEnd w:id="10365"/>
      <w:r w:rsidRPr="008711EA">
        <w:rPr>
          <w:rFonts w:eastAsia="SimSun"/>
          <w:szCs w:val="24"/>
        </w:rPr>
        <w:t>9.2.3.52</w:t>
      </w:r>
      <w:r w:rsidRPr="008711EA">
        <w:rPr>
          <w:rFonts w:eastAsia="SimSun"/>
          <w:szCs w:val="24"/>
        </w:rPr>
        <w:tab/>
        <w:t>5GS TAI</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381" w:name="_CR9_2_3_53"/>
      <w:bookmarkStart w:id="10382" w:name="_Toc20953910"/>
      <w:bookmarkStart w:id="10383" w:name="_Toc29391088"/>
      <w:bookmarkStart w:id="10384" w:name="_Toc36551827"/>
      <w:bookmarkStart w:id="10385" w:name="_Toc45832063"/>
      <w:bookmarkStart w:id="10386" w:name="_Toc51763016"/>
      <w:bookmarkStart w:id="10387" w:name="_Toc64382069"/>
      <w:bookmarkStart w:id="10388" w:name="_Toc73964587"/>
      <w:bookmarkStart w:id="10389" w:name="_Toc88647197"/>
      <w:bookmarkStart w:id="10390" w:name="_Toc97883146"/>
      <w:bookmarkStart w:id="10391" w:name="_Toc98531725"/>
      <w:bookmarkStart w:id="10392" w:name="_Toc105517797"/>
      <w:bookmarkStart w:id="10393" w:name="_Toc106108688"/>
      <w:bookmarkStart w:id="10394" w:name="_Toc113657274"/>
      <w:bookmarkStart w:id="10395" w:name="_Toc114052494"/>
      <w:bookmarkStart w:id="10396" w:name="_Toc170752607"/>
      <w:bookmarkEnd w:id="10381"/>
      <w:r w:rsidRPr="008711EA">
        <w:rPr>
          <w:rFonts w:eastAsia="SimSun"/>
          <w:szCs w:val="24"/>
        </w:rPr>
        <w:t>9.2.3.53</w:t>
      </w:r>
      <w:r w:rsidRPr="008711EA">
        <w:rPr>
          <w:rFonts w:eastAsia="SimSun"/>
          <w:szCs w:val="24"/>
        </w:rPr>
        <w:tab/>
        <w:t>5GS TAC</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397" w:name="_CR9_2_3_54"/>
      <w:bookmarkStart w:id="10398" w:name="_Toc20953911"/>
      <w:bookmarkStart w:id="10399" w:name="_Toc29391089"/>
      <w:bookmarkStart w:id="10400" w:name="_Toc36551828"/>
      <w:bookmarkStart w:id="10401" w:name="_Toc45832064"/>
      <w:bookmarkStart w:id="10402" w:name="_Toc51763017"/>
      <w:bookmarkStart w:id="10403" w:name="_Toc64382070"/>
      <w:bookmarkStart w:id="10404" w:name="_Toc73964588"/>
      <w:bookmarkStart w:id="10405" w:name="_Toc88647198"/>
      <w:bookmarkStart w:id="10406" w:name="_Toc97883147"/>
      <w:bookmarkStart w:id="10407" w:name="_Toc98531726"/>
      <w:bookmarkStart w:id="10408" w:name="_Toc105517798"/>
      <w:bookmarkStart w:id="10409" w:name="_Toc106108689"/>
      <w:bookmarkStart w:id="10410" w:name="_Toc113657275"/>
      <w:bookmarkStart w:id="10411" w:name="_Toc114052495"/>
      <w:bookmarkStart w:id="10412" w:name="_Toc170752608"/>
      <w:bookmarkEnd w:id="10397"/>
      <w:r w:rsidRPr="008711EA">
        <w:t>9.2.3.54</w:t>
      </w:r>
      <w:r w:rsidRPr="008711EA">
        <w:tab/>
        <w:t>End Indication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13" w:name="_CR9_2_3_55"/>
      <w:bookmarkStart w:id="10414" w:name="_Toc20953912"/>
      <w:bookmarkStart w:id="10415" w:name="_Toc29391090"/>
      <w:bookmarkStart w:id="10416" w:name="_Toc36551829"/>
      <w:bookmarkStart w:id="10417" w:name="_Toc45832065"/>
      <w:bookmarkStart w:id="10418" w:name="_Toc51763018"/>
      <w:bookmarkStart w:id="10419" w:name="_Toc64382071"/>
      <w:bookmarkStart w:id="10420" w:name="_Toc73964589"/>
      <w:bookmarkStart w:id="10421" w:name="_Toc88647199"/>
      <w:bookmarkStart w:id="10422" w:name="_Toc97883148"/>
      <w:bookmarkStart w:id="10423" w:name="_Toc98531727"/>
      <w:bookmarkStart w:id="10424" w:name="_Toc105517799"/>
      <w:bookmarkStart w:id="10425" w:name="_Toc106108690"/>
      <w:bookmarkStart w:id="10426" w:name="_Toc113657276"/>
      <w:bookmarkStart w:id="10427" w:name="_Toc114052496"/>
      <w:bookmarkStart w:id="10428" w:name="_Toc170752609"/>
      <w:bookmarkEnd w:id="10413"/>
      <w:r w:rsidRPr="008711EA">
        <w:rPr>
          <w:rFonts w:eastAsia="Batang"/>
        </w:rPr>
        <w:t>9.2.3.55</w:t>
      </w:r>
      <w:r w:rsidRPr="008711EA">
        <w:rPr>
          <w:rFonts w:eastAsia="Batang"/>
        </w:rPr>
        <w:tab/>
        <w:t>Pending Data Indication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29" w:name="_CR9_2_3_56"/>
      <w:bookmarkStart w:id="10430" w:name="_Toc98531728"/>
      <w:bookmarkStart w:id="10431" w:name="_Toc105517800"/>
      <w:bookmarkStart w:id="10432" w:name="_Toc106108691"/>
      <w:bookmarkStart w:id="10433" w:name="_Toc113657277"/>
      <w:bookmarkStart w:id="10434" w:name="_Toc114052497"/>
      <w:bookmarkStart w:id="10435" w:name="_Toc170752610"/>
      <w:bookmarkEnd w:id="10429"/>
      <w:r w:rsidRPr="008711EA">
        <w:t>9.2.3.</w:t>
      </w:r>
      <w:r>
        <w:t>56</w:t>
      </w:r>
      <w:r w:rsidRPr="008711EA">
        <w:tab/>
      </w:r>
      <w:r>
        <w:t>LTE NTN TAI Information</w:t>
      </w:r>
      <w:bookmarkEnd w:id="10430"/>
      <w:bookmarkEnd w:id="10431"/>
      <w:bookmarkEnd w:id="10432"/>
      <w:bookmarkEnd w:id="10433"/>
      <w:bookmarkEnd w:id="10434"/>
      <w:bookmarkEnd w:id="10435"/>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9D0BE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36" w:name="_CR9_3"/>
      <w:bookmarkStart w:id="10437" w:name="_Toc20953913"/>
      <w:bookmarkStart w:id="10438" w:name="_Toc29391091"/>
      <w:bookmarkStart w:id="10439" w:name="_Toc36551830"/>
      <w:bookmarkStart w:id="10440" w:name="_Toc45832066"/>
      <w:bookmarkStart w:id="10441" w:name="_Toc51763019"/>
      <w:bookmarkStart w:id="10442" w:name="_Toc64382072"/>
      <w:bookmarkStart w:id="10443" w:name="_Toc73964590"/>
      <w:bookmarkStart w:id="10444" w:name="_Toc88647200"/>
      <w:bookmarkStart w:id="10445" w:name="_Toc97883149"/>
      <w:bookmarkStart w:id="10446" w:name="_Toc98531729"/>
      <w:bookmarkStart w:id="10447" w:name="_Toc105517801"/>
      <w:bookmarkStart w:id="10448" w:name="_Toc106108692"/>
      <w:bookmarkStart w:id="10449" w:name="_Toc113657278"/>
      <w:bookmarkStart w:id="10450" w:name="_Toc114052498"/>
      <w:bookmarkStart w:id="10451" w:name="_Toc170752611"/>
      <w:bookmarkEnd w:id="10436"/>
      <w:r w:rsidRPr="008711EA">
        <w:t>9.3</w:t>
      </w:r>
      <w:r w:rsidRPr="008711EA">
        <w:tab/>
        <w:t>Message and Information Element Abstract Syntax (with ASN.1)</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69C698E1" w14:textId="77777777" w:rsidR="000E2576" w:rsidRPr="008711EA" w:rsidRDefault="000E2576" w:rsidP="000E2576">
      <w:pPr>
        <w:pStyle w:val="Heading3"/>
      </w:pPr>
      <w:bookmarkStart w:id="10452" w:name="_CR9_3_0"/>
      <w:bookmarkStart w:id="10453" w:name="_Toc20953914"/>
      <w:bookmarkStart w:id="10454" w:name="_Toc29391092"/>
      <w:bookmarkStart w:id="10455" w:name="_Toc36551831"/>
      <w:bookmarkStart w:id="10456" w:name="_Toc45832067"/>
      <w:bookmarkStart w:id="10457" w:name="_Toc51763020"/>
      <w:bookmarkStart w:id="10458" w:name="_Toc64382073"/>
      <w:bookmarkStart w:id="10459" w:name="_Toc73964591"/>
      <w:bookmarkStart w:id="10460" w:name="_Toc88647201"/>
      <w:bookmarkStart w:id="10461" w:name="_Toc97883150"/>
      <w:bookmarkStart w:id="10462" w:name="_Toc98531730"/>
      <w:bookmarkStart w:id="10463" w:name="_Toc105517802"/>
      <w:bookmarkStart w:id="10464" w:name="_Toc106108693"/>
      <w:bookmarkStart w:id="10465" w:name="_Toc113657279"/>
      <w:bookmarkStart w:id="10466" w:name="_Toc114052499"/>
      <w:bookmarkStart w:id="10467" w:name="_Toc170752612"/>
      <w:bookmarkEnd w:id="10452"/>
      <w:r w:rsidRPr="008711EA">
        <w:t>9.3.0</w:t>
      </w:r>
      <w:r w:rsidRPr="008711EA">
        <w:tab/>
        <w:t>General</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68" w:name="_CR9_3_1"/>
      <w:bookmarkStart w:id="10469" w:name="_Toc20953915"/>
      <w:bookmarkStart w:id="10470" w:name="_Toc29391093"/>
      <w:bookmarkStart w:id="10471" w:name="_Toc36551832"/>
      <w:bookmarkStart w:id="10472" w:name="_Toc45832068"/>
      <w:bookmarkStart w:id="10473" w:name="_Toc51763021"/>
      <w:bookmarkStart w:id="10474" w:name="_Toc64382074"/>
      <w:bookmarkStart w:id="10475" w:name="_Toc73964592"/>
      <w:bookmarkStart w:id="10476" w:name="_Toc88647202"/>
      <w:bookmarkStart w:id="10477" w:name="_Toc97883151"/>
      <w:bookmarkStart w:id="10478" w:name="_Toc98531731"/>
      <w:bookmarkStart w:id="10479" w:name="_Toc105517803"/>
      <w:bookmarkStart w:id="10480" w:name="_Toc106108694"/>
      <w:bookmarkStart w:id="10481" w:name="_Toc113657280"/>
      <w:bookmarkStart w:id="10482" w:name="_Toc114052500"/>
      <w:bookmarkStart w:id="10483" w:name="_Toc170752613"/>
      <w:bookmarkEnd w:id="10468"/>
      <w:r w:rsidRPr="008711EA">
        <w:t>9.3.1</w:t>
      </w:r>
      <w:r w:rsidRPr="008711EA">
        <w:tab/>
        <w:t>Usage of private message mechanism for non-standard use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484" w:name="_CR9_3_2"/>
      <w:bookmarkEnd w:id="10484"/>
      <w:r w:rsidRPr="008711EA">
        <w:br w:type="page"/>
      </w:r>
      <w:bookmarkStart w:id="10485" w:name="_Toc20953916"/>
      <w:bookmarkStart w:id="10486" w:name="_Toc29391094"/>
      <w:bookmarkStart w:id="10487" w:name="_Toc36551833"/>
      <w:bookmarkStart w:id="10488" w:name="_Toc45832069"/>
      <w:bookmarkStart w:id="10489" w:name="_Toc51763022"/>
      <w:bookmarkStart w:id="10490" w:name="_Toc64382075"/>
      <w:bookmarkStart w:id="10491" w:name="_Toc73964593"/>
      <w:bookmarkStart w:id="10492" w:name="_Toc88647203"/>
      <w:bookmarkStart w:id="10493" w:name="_Toc97883152"/>
      <w:bookmarkStart w:id="10494" w:name="_Toc98531732"/>
      <w:bookmarkStart w:id="10495" w:name="_Toc105517804"/>
      <w:bookmarkStart w:id="10496" w:name="_Toc106108695"/>
      <w:bookmarkStart w:id="10497" w:name="_Toc113657281"/>
      <w:bookmarkStart w:id="10498" w:name="_Toc114052501"/>
      <w:bookmarkStart w:id="10499" w:name="_Toc170752614"/>
      <w:r w:rsidRPr="008711EA">
        <w:t>9.3.2</w:t>
      </w:r>
      <w:r w:rsidRPr="008711EA">
        <w:tab/>
        <w:t>Elementary Procedure Definitions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00" w:name="_CR9_3_3"/>
      <w:bookmarkEnd w:id="10500"/>
      <w:r w:rsidRPr="008711EA">
        <w:br w:type="page"/>
      </w:r>
      <w:bookmarkStart w:id="10501" w:name="_Toc20953917"/>
      <w:bookmarkStart w:id="10502" w:name="_Toc29391095"/>
      <w:bookmarkStart w:id="10503" w:name="_Toc36551834"/>
      <w:bookmarkStart w:id="10504" w:name="_Toc45832070"/>
      <w:bookmarkStart w:id="10505" w:name="_Toc51763023"/>
      <w:bookmarkStart w:id="10506" w:name="_Toc64382076"/>
      <w:bookmarkStart w:id="10507" w:name="_Toc73964594"/>
      <w:bookmarkStart w:id="10508" w:name="_Toc88647204"/>
      <w:bookmarkStart w:id="10509" w:name="_Toc97883153"/>
      <w:bookmarkStart w:id="10510" w:name="_Toc98531733"/>
      <w:bookmarkStart w:id="10511" w:name="_Toc105517805"/>
      <w:bookmarkStart w:id="10512" w:name="_Toc106108696"/>
      <w:bookmarkStart w:id="10513" w:name="_Toc113657282"/>
      <w:bookmarkStart w:id="10514" w:name="_Toc114052502"/>
      <w:bookmarkStart w:id="10515" w:name="_Toc170752615"/>
      <w:r w:rsidRPr="008711EA">
        <w:t>9.3.3</w:t>
      </w:r>
      <w:r w:rsidRPr="008711EA">
        <w:tab/>
        <w:t>PDU Definitions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16" w:name="_Hlk511819198"/>
      <w:r w:rsidRPr="008711EA">
        <w:rPr>
          <w:noProof w:val="0"/>
          <w:snapToGrid w:val="0"/>
        </w:rPr>
        <w:t>AerialUEsubscriptionInformation</w:t>
      </w:r>
      <w:bookmarkEnd w:id="10516"/>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82F9DF7" w14:textId="77777777" w:rsidR="00774B96" w:rsidRDefault="00AF2DB3" w:rsidP="00774B96">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r w:rsidR="00774B96">
        <w:rPr>
          <w:noProof w:val="0"/>
          <w:snapToGrid w:val="0"/>
          <w:lang w:val="fr-FR" w:eastAsia="zh-CN"/>
        </w:rPr>
        <w:t>,</w:t>
      </w:r>
    </w:p>
    <w:p w14:paraId="45CBC2D4" w14:textId="77777777" w:rsidR="00774B96" w:rsidRDefault="00774B96" w:rsidP="00774B96">
      <w:pPr>
        <w:pStyle w:val="PL"/>
        <w:rPr>
          <w:noProof w:val="0"/>
          <w:snapToGrid w:val="0"/>
          <w:lang w:val="fr-FR" w:eastAsia="zh-CN"/>
        </w:rPr>
      </w:pPr>
      <w:r>
        <w:rPr>
          <w:noProof w:val="0"/>
          <w:snapToGrid w:val="0"/>
          <w:lang w:val="fr-FR" w:eastAsia="zh-CN"/>
        </w:rPr>
        <w:tab/>
        <w:t>CoarseUELocationRequested,</w:t>
      </w:r>
    </w:p>
    <w:p w14:paraId="2E7A248D" w14:textId="34FE1E66" w:rsidR="00AF2DB3" w:rsidRPr="00986899" w:rsidRDefault="00774B96" w:rsidP="00774B96">
      <w:pPr>
        <w:pStyle w:val="PL"/>
        <w:rPr>
          <w:noProof w:val="0"/>
          <w:snapToGrid w:val="0"/>
          <w:lang w:val="fr-FR" w:eastAsia="zh-CN"/>
        </w:rPr>
      </w:pPr>
      <w:r>
        <w:rPr>
          <w:noProof w:val="0"/>
          <w:snapToGrid w:val="0"/>
          <w:lang w:val="fr-FR" w:eastAsia="zh-CN"/>
        </w:rPr>
        <w:tab/>
      </w:r>
      <w:r w:rsidRPr="00801698">
        <w:rPr>
          <w:noProof w:val="0"/>
          <w:snapToGrid w:val="0"/>
          <w:lang w:eastAsia="zh-CN"/>
        </w:rPr>
        <w:t>CoarseUELocation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1D51AC65" w14:textId="77777777" w:rsidR="00774B96" w:rsidRDefault="00CF7048" w:rsidP="00774B96">
      <w:pPr>
        <w:pStyle w:val="PL"/>
        <w:rPr>
          <w:noProof w:val="0"/>
          <w:snapToGrid w:val="0"/>
        </w:rPr>
      </w:pPr>
      <w:r>
        <w:rPr>
          <w:noProof w:val="0"/>
          <w:snapToGrid w:val="0"/>
        </w:rPr>
        <w:tab/>
      </w:r>
      <w:r w:rsidRPr="006946CA">
        <w:rPr>
          <w:noProof w:val="0"/>
          <w:snapToGrid w:val="0"/>
        </w:rPr>
        <w:t>id-E-RABToBeUpdatedItem</w:t>
      </w:r>
      <w:r w:rsidR="00774B96">
        <w:rPr>
          <w:noProof w:val="0"/>
          <w:snapToGrid w:val="0"/>
        </w:rPr>
        <w:t>,</w:t>
      </w:r>
    </w:p>
    <w:p w14:paraId="614F5E74" w14:textId="77777777" w:rsidR="00774B96" w:rsidRDefault="00774B96" w:rsidP="00774B96">
      <w:pPr>
        <w:pStyle w:val="PL"/>
        <w:rPr>
          <w:noProof w:val="0"/>
          <w:snapToGrid w:val="0"/>
        </w:rPr>
      </w:pPr>
      <w:r>
        <w:rPr>
          <w:noProof w:val="0"/>
          <w:snapToGrid w:val="0"/>
        </w:rPr>
        <w:tab/>
        <w:t>id-CoarseUELocationRequested,</w:t>
      </w:r>
    </w:p>
    <w:p w14:paraId="6F6D8026" w14:textId="3CE77816" w:rsidR="000E2576" w:rsidRPr="008711EA" w:rsidRDefault="00774B96" w:rsidP="00774B96">
      <w:pPr>
        <w:pStyle w:val="PL"/>
        <w:rPr>
          <w:noProof w:val="0"/>
          <w:snapToGrid w:val="0"/>
        </w:rPr>
      </w:pPr>
      <w:r>
        <w:rPr>
          <w:noProof w:val="0"/>
          <w:snapToGrid w:val="0"/>
        </w:rPr>
        <w:tab/>
        <w:t>id-CoarseUELocation</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31B071C" w14:textId="77777777" w:rsidR="00A00D6C" w:rsidRDefault="000E2576" w:rsidP="00A00D6C">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321448E" w14:textId="77777777" w:rsidR="00A00D6C" w:rsidRPr="00F05ABF" w:rsidRDefault="00A00D6C" w:rsidP="00A00D6C">
      <w:pPr>
        <w:pStyle w:val="PL"/>
        <w:rPr>
          <w:noProof w:val="0"/>
          <w:snapToGrid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3E3C07F8" w:rsidR="000E2576" w:rsidRPr="008711EA" w:rsidRDefault="00A00D6C" w:rsidP="00A00D6C">
      <w:pPr>
        <w:pStyle w:val="PL"/>
        <w:rPr>
          <w:noProof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3FB77F"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id-NASSecurityParametersfromE-UTRAN</w:t>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NASSecurityParametersfromE-UTRAN</w:t>
      </w:r>
      <w:r w:rsidR="00A00D6C" w:rsidRPr="008711EA">
        <w:rPr>
          <w:noProof w:val="0"/>
          <w:snapToGrid w:val="0"/>
        </w:rPr>
        <w:tab/>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5C6F57F4" w14:textId="42FC36E5" w:rsidR="00A00D6C" w:rsidRPr="008711EA" w:rsidRDefault="00A00D6C" w:rsidP="00A00D6C">
      <w:pPr>
        <w:pStyle w:val="PL"/>
        <w:rPr>
          <w:noProof w:val="0"/>
          <w:snapToGrid w:val="0"/>
        </w:rPr>
      </w:pPr>
      <w:r w:rsidRPr="008711EA">
        <w:rPr>
          <w:noProof w:val="0"/>
          <w:snapToGrid w:val="0"/>
        </w:rPr>
        <w:tab/>
        <w:t xml:space="preserve">-- </w:t>
      </w:r>
      <w:r w:rsidRPr="008711EA">
        <w:rPr>
          <w:noProof w:val="0"/>
        </w:rPr>
        <w:t>Th</w:t>
      </w:r>
      <w:r>
        <w:rPr>
          <w:noProof w:val="0"/>
        </w:rPr>
        <w:t>e above</w:t>
      </w:r>
      <w:r w:rsidRPr="008711EA">
        <w:rPr>
          <w:noProof w:val="0"/>
        </w:rPr>
        <w:t xml:space="preserve"> IE shall be present if </w:t>
      </w:r>
      <w:r w:rsidRPr="00F05ABF">
        <w:rPr>
          <w:iCs/>
          <w:noProof w:val="0"/>
        </w:rPr>
        <w:t>Handover</w:t>
      </w:r>
      <w:r>
        <w:rPr>
          <w:iCs/>
          <w:noProof w:val="0"/>
        </w:rPr>
        <w:t xml:space="preserve"> </w:t>
      </w:r>
      <w:r w:rsidRPr="00F05ABF">
        <w:rPr>
          <w:iCs/>
          <w:noProof w:val="0"/>
        </w:rPr>
        <w:t>Type</w:t>
      </w:r>
      <w:r w:rsidRPr="008711EA">
        <w:rPr>
          <w:noProof w:val="0"/>
        </w:rPr>
        <w:t xml:space="preserve"> IE is set to value "LTEtoUTRAN" or "LTEtoGERAN" </w:t>
      </w:r>
    </w:p>
    <w:p w14:paraId="13C685D7" w14:textId="368E1D28" w:rsidR="000E2576" w:rsidRPr="008711EA" w:rsidRDefault="000E2576" w:rsidP="00A00D6C">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B56C8FB"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id-NASSecurityParameterstoE-UTRAN</w:t>
      </w:r>
      <w:r w:rsidR="00A00D6C" w:rsidRPr="008711EA">
        <w:rPr>
          <w:noProof w:val="0"/>
          <w:snapToGrid w:val="0"/>
        </w:rPr>
        <w:tab/>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NASSecurityParameterstoE-UTRAN</w:t>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0B6915E3" w14:textId="0E71CC5F" w:rsidR="00A00D6C" w:rsidRPr="008711EA" w:rsidRDefault="00A00D6C" w:rsidP="00A00D6C">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shall be present if the Handover Type IE is set to the value "UTRANtoLTE" or "GERANtoLTE"</w:t>
      </w:r>
      <w:r w:rsidRPr="008711EA">
        <w:rPr>
          <w:noProof w:val="0"/>
        </w:rPr>
        <w:t xml:space="preserve"> </w:t>
      </w:r>
    </w:p>
    <w:p w14:paraId="4EB89066" w14:textId="59794AA1" w:rsidR="000E2576" w:rsidRPr="008711EA" w:rsidRDefault="000E2576" w:rsidP="00A00D6C">
      <w:pPr>
        <w:pStyle w:val="PL"/>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9B4821" w14:textId="77777777" w:rsidR="00A00D6C" w:rsidRDefault="000E2576" w:rsidP="00A00D6C">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494BF98C" w14:textId="6CDF6BDD" w:rsidR="000E2576" w:rsidRPr="00A00D6C" w:rsidRDefault="00A00D6C" w:rsidP="000E2576">
      <w:pPr>
        <w:pStyle w:val="PL"/>
        <w:rPr>
          <w:rFonts w:cs="Arial"/>
          <w:lang w:eastAsia="zh-CN"/>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1C60033E" w14:textId="77777777" w:rsidR="00774B96" w:rsidRDefault="00497879" w:rsidP="00774B9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774B96">
        <w:rPr>
          <w:noProof w:val="0"/>
          <w:snapToGrid w:val="0"/>
        </w:rPr>
        <w:t>|</w:t>
      </w:r>
    </w:p>
    <w:p w14:paraId="34285966" w14:textId="2A6912AE" w:rsidR="003A6509" w:rsidRDefault="00774B96" w:rsidP="00774B96">
      <w:pPr>
        <w:pStyle w:val="PL"/>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0570058" w14:textId="77777777" w:rsidR="00C21747" w:rsidRDefault="000E2576" w:rsidP="00C21747">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1D5CCED1" w14:textId="74B4DE59" w:rsidR="000E2576" w:rsidRPr="008711EA" w:rsidRDefault="00C21747" w:rsidP="00C21747">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17"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17"/>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03D6E0B2" w14:textId="77777777" w:rsidR="005079FD" w:rsidRDefault="00033C5A" w:rsidP="005079FD">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5079FD">
        <w:rPr>
          <w:noProof w:val="0"/>
          <w:snapToGrid w:val="0"/>
        </w:rPr>
        <w:t>|</w:t>
      </w:r>
    </w:p>
    <w:p w14:paraId="68D7971F" w14:textId="6576B234" w:rsidR="000E2576" w:rsidRPr="008711EA" w:rsidRDefault="005079FD" w:rsidP="005079FD">
      <w:pPr>
        <w:pStyle w:val="PL"/>
        <w:spacing w:line="0" w:lineRule="atLeast"/>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3FF2ADBE" w14:textId="77777777" w:rsidR="005079FD" w:rsidRDefault="00AF2DB3" w:rsidP="005079FD">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5079FD">
        <w:rPr>
          <w:noProof w:val="0"/>
          <w:snapToGrid w:val="0"/>
        </w:rPr>
        <w:t>|</w:t>
      </w:r>
    </w:p>
    <w:p w14:paraId="70F49317" w14:textId="5C0033BB" w:rsidR="000E2576" w:rsidRPr="008711EA" w:rsidRDefault="005079FD" w:rsidP="005079FD">
      <w:pPr>
        <w:pStyle w:val="PL"/>
        <w:spacing w:line="0" w:lineRule="atLeast"/>
        <w:rPr>
          <w:noProof w:val="0"/>
          <w:snapToGrid w:val="0"/>
        </w:rPr>
      </w:pPr>
      <w:r>
        <w:rPr>
          <w:noProof w:val="0"/>
          <w:snapToGrid w:val="0"/>
        </w:rPr>
        <w:tab/>
        <w:t>{ ID id-CoarseUELocationRequested</w:t>
      </w:r>
      <w:r>
        <w:rPr>
          <w:noProof w:val="0"/>
          <w:snapToGrid w:val="0"/>
        </w:rPr>
        <w:tab/>
        <w:t>CRITICALITY ignore</w:t>
      </w:r>
      <w:r>
        <w:rPr>
          <w:noProof w:val="0"/>
          <w:snapToGrid w:val="0"/>
        </w:rPr>
        <w:tab/>
        <w:t>TYPE CoarseUELocationRequested</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7D05B38B" w14:textId="77777777" w:rsidR="005079FD" w:rsidRDefault="00033C5A" w:rsidP="005079FD">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5079FD">
        <w:rPr>
          <w:noProof w:val="0"/>
          <w:snapToGrid w:val="0"/>
        </w:rPr>
        <w:t>|</w:t>
      </w:r>
    </w:p>
    <w:p w14:paraId="49143244" w14:textId="5EC5D46E" w:rsidR="002A0101" w:rsidRPr="008711EA" w:rsidRDefault="005079FD" w:rsidP="005079FD">
      <w:pPr>
        <w:pStyle w:val="PL"/>
        <w:rPr>
          <w:noProof w:val="0"/>
          <w:snapToGrid w:val="0"/>
        </w:rPr>
      </w:pPr>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18" w:name="_CR9_3_4"/>
      <w:bookmarkEnd w:id="10518"/>
      <w:r w:rsidRPr="008711EA">
        <w:br w:type="page"/>
      </w:r>
      <w:bookmarkStart w:id="10519" w:name="_Toc20953918"/>
      <w:bookmarkStart w:id="10520" w:name="_Toc29391096"/>
      <w:bookmarkStart w:id="10521" w:name="_Toc36551835"/>
      <w:bookmarkStart w:id="10522" w:name="_Toc45832071"/>
      <w:bookmarkStart w:id="10523" w:name="_Toc51763024"/>
      <w:bookmarkStart w:id="10524" w:name="_Toc64382077"/>
      <w:bookmarkStart w:id="10525" w:name="_Toc73964595"/>
      <w:bookmarkStart w:id="10526" w:name="_Toc88647205"/>
      <w:bookmarkStart w:id="10527" w:name="_Toc97883154"/>
      <w:bookmarkStart w:id="10528" w:name="_Toc98531734"/>
      <w:bookmarkStart w:id="10529" w:name="_Toc105517806"/>
      <w:bookmarkStart w:id="10530" w:name="_Toc106108697"/>
      <w:bookmarkStart w:id="10531" w:name="_Toc113657283"/>
      <w:bookmarkStart w:id="10532" w:name="_Toc114052503"/>
      <w:bookmarkStart w:id="10533" w:name="_Toc170752616"/>
      <w:r w:rsidRPr="008711EA">
        <w:t>9.3.4</w:t>
      </w:r>
      <w:r w:rsidRPr="008711EA">
        <w:tab/>
        <w:t>Information Element Definitions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34" w:name="_Hlk85727225"/>
      <w:r>
        <w:rPr>
          <w:noProof w:val="0"/>
          <w:snapToGrid w:val="0"/>
        </w:rPr>
        <w:t>id-RACSIndication,</w:t>
      </w:r>
    </w:p>
    <w:bookmarkEnd w:id="10534"/>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12529B36" w14:textId="2D024BA5" w:rsidR="00582EBE" w:rsidRDefault="00255FFC" w:rsidP="00255FFC">
      <w:pPr>
        <w:pStyle w:val="PL"/>
        <w:rPr>
          <w:snapToGrid w:val="0"/>
        </w:rPr>
      </w:pPr>
      <w:r>
        <w:rPr>
          <w:snapToGrid w:val="0"/>
        </w:rPr>
        <w:tab/>
      </w:r>
      <w:r w:rsidRPr="00E81799">
        <w:rPr>
          <w:noProof w:val="0"/>
          <w:snapToGrid w:val="0"/>
        </w:rPr>
        <w:t>id-Bearers-SubjectToDLDiscarding</w:t>
      </w:r>
      <w:r>
        <w:rPr>
          <w:noProof w:val="0"/>
          <w:snapToGrid w:val="0"/>
        </w:rPr>
        <w:t>List,</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35"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535"/>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36"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36"/>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0D5B2809" w14:textId="77777777" w:rsidR="005079FD" w:rsidRDefault="005079FD" w:rsidP="005079FD">
      <w:pPr>
        <w:pStyle w:val="PL"/>
        <w:rPr>
          <w:noProof w:val="0"/>
          <w:snapToGrid w:val="0"/>
        </w:rPr>
      </w:pPr>
    </w:p>
    <w:p w14:paraId="7D1B921F" w14:textId="77777777" w:rsidR="005079FD" w:rsidRDefault="005079FD" w:rsidP="005079FD">
      <w:pPr>
        <w:pStyle w:val="PL"/>
        <w:rPr>
          <w:noProof w:val="0"/>
          <w:snapToGrid w:val="0"/>
        </w:rPr>
      </w:pPr>
      <w:r>
        <w:rPr>
          <w:noProof w:val="0"/>
          <w:snapToGrid w:val="0"/>
        </w:rPr>
        <w:t>CoarseUELocationRequested ::= ENUMERATED {</w:t>
      </w:r>
    </w:p>
    <w:p w14:paraId="25C19996" w14:textId="77777777" w:rsidR="005079FD" w:rsidRDefault="005079FD" w:rsidP="005079FD">
      <w:pPr>
        <w:pStyle w:val="PL"/>
        <w:rPr>
          <w:noProof w:val="0"/>
          <w:snapToGrid w:val="0"/>
        </w:rPr>
      </w:pPr>
      <w:r>
        <w:rPr>
          <w:noProof w:val="0"/>
          <w:snapToGrid w:val="0"/>
        </w:rPr>
        <w:tab/>
        <w:t>true,</w:t>
      </w:r>
    </w:p>
    <w:p w14:paraId="0F2DDFBE" w14:textId="77777777" w:rsidR="005079FD" w:rsidRDefault="005079FD" w:rsidP="005079FD">
      <w:pPr>
        <w:pStyle w:val="PL"/>
        <w:rPr>
          <w:noProof w:val="0"/>
          <w:snapToGrid w:val="0"/>
        </w:rPr>
      </w:pPr>
      <w:r>
        <w:rPr>
          <w:noProof w:val="0"/>
          <w:snapToGrid w:val="0"/>
        </w:rPr>
        <w:tab/>
        <w:t>...</w:t>
      </w:r>
    </w:p>
    <w:p w14:paraId="6DED441A" w14:textId="77777777" w:rsidR="005079FD" w:rsidRDefault="005079FD" w:rsidP="005079FD">
      <w:pPr>
        <w:pStyle w:val="PL"/>
        <w:rPr>
          <w:noProof w:val="0"/>
          <w:snapToGrid w:val="0"/>
        </w:rPr>
      </w:pPr>
      <w:r>
        <w:rPr>
          <w:noProof w:val="0"/>
          <w:snapToGrid w:val="0"/>
        </w:rPr>
        <w:t>}</w:t>
      </w:r>
    </w:p>
    <w:p w14:paraId="425A8F9B" w14:textId="77777777" w:rsidR="005079FD" w:rsidRDefault="005079FD" w:rsidP="005079FD">
      <w:pPr>
        <w:pStyle w:val="PL"/>
        <w:rPr>
          <w:noProof w:val="0"/>
          <w:snapToGrid w:val="0"/>
        </w:rPr>
      </w:pPr>
    </w:p>
    <w:p w14:paraId="27441862" w14:textId="77777777" w:rsidR="005079FD" w:rsidRDefault="005079FD" w:rsidP="005079FD">
      <w:pPr>
        <w:pStyle w:val="PL"/>
        <w:rPr>
          <w:noProof w:val="0"/>
          <w:snapToGrid w:val="0"/>
        </w:rPr>
      </w:pPr>
      <w:r>
        <w:rPr>
          <w:noProof w:val="0"/>
          <w:snapToGrid w:val="0"/>
        </w:rPr>
        <w:t>CoarseUELocation ::= OCTET STRING</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BAC6DCF" w14:textId="01C12237"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37" w:name="OLE_LINK95"/>
      <w:r>
        <w:rPr>
          <w:snapToGrid w:val="0"/>
        </w:rPr>
        <w:t>Hysteresis</w:t>
      </w:r>
      <w:bookmarkEnd w:id="10537"/>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2CBCCC1" w14:textId="641DA394" w:rsidR="00C21747" w:rsidRPr="008711EA" w:rsidRDefault="00C21747" w:rsidP="00C21747">
      <w:pPr>
        <w:pStyle w:val="PL"/>
        <w:rPr>
          <w:rFonts w:cs="Arial"/>
          <w:noProof w:val="0"/>
          <w:szCs w:val="18"/>
        </w:rPr>
      </w:pPr>
      <w:r w:rsidRPr="009F1E17">
        <w:rPr>
          <w:noProof w:val="0"/>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4BDC01" w14:textId="77777777" w:rsidR="00C21747" w:rsidRDefault="00C21747" w:rsidP="00C21747">
      <w:pPr>
        <w:pStyle w:val="PL"/>
        <w:rPr>
          <w:noProof w:val="0"/>
          <w:snapToGrid w:val="0"/>
        </w:rPr>
      </w:pPr>
      <w:r w:rsidRPr="009F1E17">
        <w:rPr>
          <w:noProof w:val="0"/>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38" w:name="OLE_LINK19"/>
      <w:r>
        <w:rPr>
          <w:rFonts w:eastAsia="SimSun"/>
          <w:snapToGrid w:val="0"/>
          <w:lang w:eastAsia="zh-CN"/>
        </w:rPr>
        <w:t>NULL</w:t>
      </w:r>
      <w:bookmarkEnd w:id="10538"/>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E9816BE" w:rsidR="000E2576" w:rsidRPr="008711EA" w:rsidRDefault="00C21747" w:rsidP="000E2576">
      <w:pPr>
        <w:pStyle w:val="PL"/>
        <w:rPr>
          <w:noProof w:val="0"/>
          <w:snapToGrid w:val="0"/>
        </w:rPr>
      </w:pPr>
      <w:r w:rsidRPr="008711EA">
        <w:rPr>
          <w:noProof w:val="0"/>
          <w:snapToGrid w:val="0"/>
        </w:rPr>
        <w:t>-- Th</w:t>
      </w:r>
      <w:r>
        <w:rPr>
          <w:noProof w:val="0"/>
          <w:snapToGrid w:val="0"/>
        </w:rPr>
        <w:t>e above</w:t>
      </w:r>
      <w:r w:rsidRPr="008711EA">
        <w:rPr>
          <w:noProof w:val="0"/>
          <w:snapToGrid w:val="0"/>
        </w:rPr>
        <w:t xml:space="preserve"> IE shall be present if the M6 Links to log IE is set to </w:t>
      </w:r>
      <w:r>
        <w:rPr>
          <w:noProof w:val="0"/>
          <w:snapToGrid w:val="0"/>
        </w:rPr>
        <w:t>the value "</w:t>
      </w:r>
      <w:r w:rsidRPr="008711EA">
        <w:rPr>
          <w:noProof w:val="0"/>
          <w:snapToGrid w:val="0"/>
        </w:rPr>
        <w:t>uplink</w:t>
      </w:r>
      <w:r>
        <w:rPr>
          <w:noProof w:val="0"/>
          <w:snapToGrid w:val="0"/>
        </w:rPr>
        <w:t>"</w:t>
      </w:r>
      <w:r w:rsidRPr="008711EA">
        <w:rPr>
          <w:noProof w:val="0"/>
          <w:snapToGrid w:val="0"/>
        </w:rPr>
        <w:t xml:space="preserve"> or to </w:t>
      </w:r>
      <w:r>
        <w:rPr>
          <w:noProof w:val="0"/>
          <w:snapToGrid w:val="0"/>
        </w:rPr>
        <w:t>"</w:t>
      </w:r>
      <w:r w:rsidRPr="008711EA">
        <w:rPr>
          <w:noProof w:val="0"/>
          <w:snapToGrid w:val="0"/>
        </w:rPr>
        <w:t>both-uplink-and-downlink</w:t>
      </w:r>
      <w:r>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39"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39"/>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5A565929" w14:textId="77777777" w:rsidR="00C21747" w:rsidRPr="008711EA" w:rsidRDefault="00C21747" w:rsidP="00C21747">
      <w:pPr>
        <w:pStyle w:val="PL"/>
        <w:rPr>
          <w:noProof w:val="0"/>
          <w:snapToGrid w:val="0"/>
        </w:rPr>
      </w:pPr>
      <w:r w:rsidRPr="008711EA">
        <w:rPr>
          <w:noProof w:val="0"/>
          <w:snapToGrid w:val="0"/>
        </w:rPr>
        <w:t>-- Extension for Release 10 to transfer the IP addresses of the eNB initiating the ANR action --</w:t>
      </w:r>
    </w:p>
    <w:p w14:paraId="3DA76C4F" w14:textId="77777777" w:rsidR="00C21747" w:rsidRPr="008711EA" w:rsidRDefault="00C21747" w:rsidP="00C21747">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r>
        <w:rPr>
          <w:noProof w:val="0"/>
          <w:snapToGrid w:val="0"/>
        </w:rPr>
        <w:t>}|</w:t>
      </w:r>
    </w:p>
    <w:p w14:paraId="5AF2FA8C" w14:textId="3A9848D0"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3682C39F" w14:textId="77777777" w:rsidR="00C21747" w:rsidRPr="008711EA" w:rsidRDefault="00C21747" w:rsidP="00C21747">
      <w:pPr>
        <w:pStyle w:val="PL"/>
        <w:rPr>
          <w:noProof w:val="0"/>
          <w:snapToGrid w:val="0"/>
        </w:rPr>
      </w:pPr>
      <w:r w:rsidRPr="008711EA">
        <w:rPr>
          <w:noProof w:val="0"/>
          <w:snapToGrid w:val="0"/>
        </w:rPr>
        <w:t>-- Extension for Release 12 to transfer information concerning the source cell of synchronisation and the aggressor cell --</w:t>
      </w:r>
    </w:p>
    <w:p w14:paraId="519780C7" w14:textId="77777777" w:rsidR="00C21747" w:rsidRPr="008711EA" w:rsidRDefault="00C21747" w:rsidP="00C21747">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3C344037" w14:textId="28A7C491"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set to </w:t>
      </w:r>
      <w:r>
        <w:rPr>
          <w:noProof w:val="0"/>
          <w:snapToGrid w:val="0"/>
        </w:rPr>
        <w:t>the value "</w:t>
      </w:r>
      <w:r w:rsidRPr="008711EA">
        <w:rPr>
          <w:noProof w:val="0"/>
          <w:snapToGrid w:val="0"/>
        </w:rPr>
        <w:t xml:space="preserve"> Activate Muting </w:t>
      </w:r>
      <w:r>
        <w:rPr>
          <w:noProof w:val="0"/>
          <w:snapToGrid w:val="0"/>
        </w:rPr>
        <w:t>"</w:t>
      </w:r>
    </w:p>
    <w:p w14:paraId="3B90435D" w14:textId="77777777" w:rsidR="00C21747" w:rsidRPr="008711EA" w:rsidRDefault="00C21747" w:rsidP="00C21747">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40"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40"/>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41"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41"/>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42"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42"/>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43" w:name="_Hlk142122324"/>
      <w:r>
        <w:t>INTEGER (1..6000</w:t>
      </w:r>
      <w:bookmarkEnd w:id="10543"/>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44" w:name="_CR9_3_5"/>
      <w:bookmarkEnd w:id="10544"/>
      <w:r w:rsidRPr="008711EA">
        <w:br w:type="page"/>
      </w:r>
      <w:bookmarkStart w:id="10545" w:name="_Toc20953919"/>
      <w:bookmarkStart w:id="10546" w:name="_Toc29391097"/>
      <w:bookmarkStart w:id="10547" w:name="_Toc36551836"/>
      <w:bookmarkStart w:id="10548" w:name="_Toc45832072"/>
      <w:bookmarkStart w:id="10549" w:name="_Toc51763025"/>
      <w:bookmarkStart w:id="10550" w:name="_Toc64382078"/>
      <w:bookmarkStart w:id="10551" w:name="_Toc73964596"/>
      <w:bookmarkStart w:id="10552" w:name="_Toc88647206"/>
      <w:bookmarkStart w:id="10553" w:name="_Toc97883155"/>
      <w:bookmarkStart w:id="10554" w:name="_Toc98531735"/>
      <w:bookmarkStart w:id="10555" w:name="_Toc105517807"/>
      <w:bookmarkStart w:id="10556" w:name="_Toc106108698"/>
      <w:bookmarkStart w:id="10557" w:name="_Toc113657284"/>
      <w:bookmarkStart w:id="10558" w:name="_Toc114052504"/>
      <w:bookmarkStart w:id="10559" w:name="_Toc170752617"/>
      <w:r w:rsidRPr="008711EA">
        <w:t>9.3.5</w:t>
      </w:r>
      <w:r w:rsidRPr="008711EA">
        <w:tab/>
        <w:t>Common Definitions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60" w:name="_CR9_3_6"/>
      <w:bookmarkStart w:id="10561" w:name="_Toc20953920"/>
      <w:bookmarkStart w:id="10562" w:name="_Toc29391098"/>
      <w:bookmarkStart w:id="10563" w:name="_Toc36551837"/>
      <w:bookmarkStart w:id="10564" w:name="_Toc45832073"/>
      <w:bookmarkStart w:id="10565" w:name="_Toc51763026"/>
      <w:bookmarkStart w:id="10566" w:name="_Toc64382079"/>
      <w:bookmarkStart w:id="10567" w:name="_Toc73964597"/>
      <w:bookmarkStart w:id="10568" w:name="_Toc88647207"/>
      <w:bookmarkStart w:id="10569" w:name="_Toc97883156"/>
      <w:bookmarkStart w:id="10570" w:name="_Toc98531736"/>
      <w:bookmarkStart w:id="10571" w:name="_Toc105517808"/>
      <w:bookmarkStart w:id="10572" w:name="_Toc106108699"/>
      <w:bookmarkStart w:id="10573" w:name="_Toc113657285"/>
      <w:bookmarkStart w:id="10574" w:name="_Toc114052505"/>
      <w:bookmarkStart w:id="10575" w:name="_Toc170752618"/>
      <w:bookmarkEnd w:id="10560"/>
      <w:r w:rsidRPr="008711EA">
        <w:t>9.3.6</w:t>
      </w:r>
      <w:r w:rsidRPr="008711EA">
        <w:tab/>
        <w:t>Constant Definitions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576" w:name="_Hlk499773755"/>
      <w:r w:rsidRPr="008711EA">
        <w:rPr>
          <w:noProof w:val="0"/>
          <w:snapToGrid w:val="0"/>
        </w:rPr>
        <w:t>id-NRUESecurityCapabilities</w:t>
      </w:r>
      <w:bookmarkEnd w:id="10576"/>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577"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577"/>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50EB692F" w14:textId="27FD8196" w:rsidR="005079FD" w:rsidRDefault="005079FD" w:rsidP="005079FD">
      <w:pPr>
        <w:pStyle w:val="PL"/>
        <w:rPr>
          <w:snapToGrid w:val="0"/>
          <w:lang w:val="en-US" w:eastAsia="zh-CN"/>
        </w:rPr>
      </w:pPr>
      <w:bookmarkStart w:id="10578" w:name="_Hlk181175165"/>
      <w:r>
        <w:rPr>
          <w:snapToGrid w:val="0"/>
          <w:lang w:val="en-US" w:eastAsia="zh-CN"/>
        </w:rPr>
        <w:t>id-CoarseUELocationRequested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353</w:t>
      </w:r>
    </w:p>
    <w:p w14:paraId="722F1F7D" w14:textId="43612258" w:rsidR="005079FD" w:rsidRDefault="005079FD" w:rsidP="005079FD">
      <w:pPr>
        <w:pStyle w:val="PL"/>
        <w:rPr>
          <w:snapToGrid w:val="0"/>
          <w:lang w:val="en-US" w:eastAsia="zh-CN"/>
        </w:rPr>
      </w:pPr>
      <w:r>
        <w:rPr>
          <w:snapToGrid w:val="0"/>
          <w:lang w:val="en-US" w:eastAsia="zh-CN"/>
        </w:rPr>
        <w:t>id-CoarseUELocation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354</w:t>
      </w:r>
    </w:p>
    <w:bookmarkEnd w:id="10578"/>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579" w:name="_CR9_3_7"/>
      <w:bookmarkStart w:id="10580" w:name="_Toc20953921"/>
      <w:bookmarkStart w:id="10581" w:name="_Toc29391099"/>
      <w:bookmarkStart w:id="10582" w:name="_Toc36551838"/>
      <w:bookmarkStart w:id="10583" w:name="_Toc45832074"/>
      <w:bookmarkStart w:id="10584" w:name="_Toc51763027"/>
      <w:bookmarkStart w:id="10585" w:name="_Toc64382080"/>
      <w:bookmarkStart w:id="10586" w:name="_Toc73964598"/>
      <w:bookmarkStart w:id="10587" w:name="_Toc88647208"/>
      <w:bookmarkStart w:id="10588" w:name="_Toc97883157"/>
      <w:bookmarkStart w:id="10589" w:name="_Toc98531737"/>
      <w:bookmarkStart w:id="10590" w:name="_Toc105517809"/>
      <w:bookmarkStart w:id="10591" w:name="_Toc106108700"/>
      <w:bookmarkStart w:id="10592" w:name="_Toc113657286"/>
      <w:bookmarkStart w:id="10593" w:name="_Toc114052506"/>
      <w:bookmarkStart w:id="10594" w:name="_Toc170752619"/>
      <w:bookmarkEnd w:id="10579"/>
      <w:r w:rsidRPr="008711EA">
        <w:t>9.3.7</w:t>
      </w:r>
      <w:r w:rsidRPr="008711EA">
        <w:tab/>
        <w:t>Container Definitions</w:t>
      </w:r>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595" w:name="_CR9_4"/>
      <w:bookmarkStart w:id="10596" w:name="_Toc20953922"/>
      <w:bookmarkStart w:id="10597" w:name="_Toc29391100"/>
      <w:bookmarkStart w:id="10598" w:name="_Toc36551839"/>
      <w:bookmarkStart w:id="10599" w:name="_Toc45832075"/>
      <w:bookmarkStart w:id="10600" w:name="_Toc51763028"/>
      <w:bookmarkStart w:id="10601" w:name="_Toc64382081"/>
      <w:bookmarkStart w:id="10602" w:name="_Toc73964599"/>
      <w:bookmarkStart w:id="10603" w:name="_Toc88647209"/>
      <w:bookmarkStart w:id="10604" w:name="_Toc97883158"/>
      <w:bookmarkStart w:id="10605" w:name="_Toc98531738"/>
      <w:bookmarkStart w:id="10606" w:name="_Toc105517810"/>
      <w:bookmarkStart w:id="10607" w:name="_Toc106108701"/>
      <w:bookmarkStart w:id="10608" w:name="_Toc113657287"/>
      <w:bookmarkStart w:id="10609" w:name="_Toc114052507"/>
      <w:bookmarkStart w:id="10610" w:name="_Toc170752620"/>
      <w:bookmarkEnd w:id="10595"/>
      <w:r w:rsidRPr="008711EA">
        <w:t>9.4</w:t>
      </w:r>
      <w:r w:rsidRPr="008711EA">
        <w:tab/>
        <w:t>Message Transfer Syntax</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11" w:name="_CR9_5"/>
      <w:bookmarkStart w:id="10612" w:name="_Toc20953923"/>
      <w:bookmarkStart w:id="10613" w:name="_Toc29391101"/>
      <w:bookmarkStart w:id="10614" w:name="_Toc36551840"/>
      <w:bookmarkStart w:id="10615" w:name="_Toc45832076"/>
      <w:bookmarkStart w:id="10616" w:name="_Toc51763029"/>
      <w:bookmarkStart w:id="10617" w:name="_Toc64382082"/>
      <w:bookmarkStart w:id="10618" w:name="_Toc73964600"/>
      <w:bookmarkStart w:id="10619" w:name="_Toc88647210"/>
      <w:bookmarkStart w:id="10620" w:name="_Toc97883159"/>
      <w:bookmarkStart w:id="10621" w:name="_Toc98531739"/>
      <w:bookmarkStart w:id="10622" w:name="_Toc105517811"/>
      <w:bookmarkStart w:id="10623" w:name="_Toc106108702"/>
      <w:bookmarkStart w:id="10624" w:name="_Toc113657288"/>
      <w:bookmarkStart w:id="10625" w:name="_Toc114052508"/>
      <w:bookmarkStart w:id="10626" w:name="_Toc170752621"/>
      <w:bookmarkEnd w:id="10611"/>
      <w:r w:rsidRPr="008711EA">
        <w:t>9.5</w:t>
      </w:r>
      <w:r w:rsidRPr="008711EA">
        <w:tab/>
        <w:t>Timers</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27" w:name="_CR10"/>
      <w:bookmarkEnd w:id="10627"/>
      <w:r w:rsidRPr="008711EA">
        <w:br w:type="page"/>
      </w:r>
      <w:bookmarkStart w:id="10628" w:name="_Toc20953924"/>
      <w:bookmarkStart w:id="10629" w:name="_Toc29391102"/>
      <w:bookmarkStart w:id="10630" w:name="_Toc36551841"/>
      <w:bookmarkStart w:id="10631" w:name="_Toc45832077"/>
      <w:bookmarkStart w:id="10632" w:name="_Toc51763030"/>
      <w:bookmarkStart w:id="10633" w:name="_Toc64382083"/>
      <w:bookmarkStart w:id="10634" w:name="_Toc73964601"/>
      <w:bookmarkStart w:id="10635" w:name="_Toc88647211"/>
      <w:bookmarkStart w:id="10636" w:name="_Toc97883160"/>
      <w:bookmarkStart w:id="10637" w:name="_Toc98531740"/>
      <w:bookmarkStart w:id="10638" w:name="_Toc105517812"/>
      <w:bookmarkStart w:id="10639" w:name="_Toc106108703"/>
      <w:bookmarkStart w:id="10640" w:name="_Toc113657289"/>
      <w:bookmarkStart w:id="10641" w:name="_Toc114052509"/>
      <w:bookmarkStart w:id="10642" w:name="_Toc170752622"/>
      <w:r w:rsidRPr="008711EA">
        <w:t>10</w:t>
      </w:r>
      <w:r w:rsidRPr="008711EA">
        <w:tab/>
        <w:t>Handling of Unknown, Unforeseen and Erroneous Protocol Data</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25C02220" w14:textId="77777777" w:rsidR="000E2576" w:rsidRPr="008711EA" w:rsidRDefault="000E2576" w:rsidP="000E2576">
      <w:pPr>
        <w:pStyle w:val="Heading2"/>
      </w:pPr>
      <w:bookmarkStart w:id="10643" w:name="_CR10_1"/>
      <w:bookmarkStart w:id="10644" w:name="_Toc20953925"/>
      <w:bookmarkStart w:id="10645" w:name="_Toc29391103"/>
      <w:bookmarkStart w:id="10646" w:name="_Toc36551842"/>
      <w:bookmarkStart w:id="10647" w:name="_Toc45832078"/>
      <w:bookmarkStart w:id="10648" w:name="_Toc51763031"/>
      <w:bookmarkStart w:id="10649" w:name="_Toc64382084"/>
      <w:bookmarkStart w:id="10650" w:name="_Toc73964602"/>
      <w:bookmarkStart w:id="10651" w:name="_Toc88647212"/>
      <w:bookmarkStart w:id="10652" w:name="_Toc97883161"/>
      <w:bookmarkStart w:id="10653" w:name="_Toc98531741"/>
      <w:bookmarkStart w:id="10654" w:name="_Toc105517813"/>
      <w:bookmarkStart w:id="10655" w:name="_Toc106108704"/>
      <w:bookmarkStart w:id="10656" w:name="_Toc113657290"/>
      <w:bookmarkStart w:id="10657" w:name="_Toc114052510"/>
      <w:bookmarkStart w:id="10658" w:name="_Toc170752623"/>
      <w:bookmarkStart w:id="10659" w:name="historyclause"/>
      <w:bookmarkEnd w:id="10643"/>
      <w:r w:rsidRPr="008711EA">
        <w:t>10.1</w:t>
      </w:r>
      <w:r w:rsidRPr="008711EA">
        <w:tab/>
        <w:t>General</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60" w:name="_MON_1013331343"/>
    <w:bookmarkStart w:id="10661" w:name="_MON_1013331977"/>
    <w:bookmarkStart w:id="10662" w:name="_MON_1013341010"/>
    <w:bookmarkStart w:id="10663" w:name="_MON_1013342535"/>
    <w:bookmarkStart w:id="10664" w:name="_MON_1037204748"/>
    <w:bookmarkStart w:id="10665" w:name="_MON_1253120405"/>
    <w:bookmarkEnd w:id="10660"/>
    <w:bookmarkEnd w:id="10661"/>
    <w:bookmarkEnd w:id="10662"/>
    <w:bookmarkEnd w:id="10663"/>
    <w:bookmarkEnd w:id="10664"/>
    <w:bookmarkEnd w:id="10665"/>
    <w:bookmarkStart w:id="10666" w:name="_MON_1013330034"/>
    <w:bookmarkEnd w:id="10666"/>
    <w:p w14:paraId="3D88B787" w14:textId="77777777" w:rsidR="000E2576" w:rsidRPr="008711EA" w:rsidRDefault="000E2576" w:rsidP="000E2576">
      <w:pPr>
        <w:pStyle w:val="TH"/>
      </w:pPr>
      <w:r w:rsidRPr="008711EA">
        <w:object w:dxaOrig="7200" w:dyaOrig="2325" w14:anchorId="4E9142E6">
          <v:shape id="_x0000_i1103" type="#_x0000_t75" style="width:5in;height:114pt" o:ole="" fillcolor="window">
            <v:imagedata r:id="rId170" o:title=""/>
          </v:shape>
          <o:OLEObject Type="Embed" ProgID="Word.Picture.8" ShapeID="_x0000_i1103" DrawAspect="Content" ObjectID="_1794139080" r:id="rId171"/>
        </w:object>
      </w:r>
    </w:p>
    <w:p w14:paraId="40F59B92" w14:textId="77777777" w:rsidR="000E2576" w:rsidRPr="008711EA" w:rsidRDefault="000E2576" w:rsidP="000E2576">
      <w:pPr>
        <w:pStyle w:val="TF"/>
        <w:rPr>
          <w:rFonts w:eastAsia="MS Mincho"/>
        </w:rPr>
      </w:pPr>
      <w:bookmarkStart w:id="10667" w:name="_CRFigure10_11"/>
      <w:r w:rsidRPr="008711EA">
        <w:t xml:space="preserve">Figure </w:t>
      </w:r>
      <w:bookmarkEnd w:id="10667"/>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668" w:name="_CR10_2"/>
      <w:bookmarkStart w:id="10669" w:name="_Toc20953926"/>
      <w:bookmarkStart w:id="10670" w:name="_Toc29391104"/>
      <w:bookmarkStart w:id="10671" w:name="_Toc36551843"/>
      <w:bookmarkStart w:id="10672" w:name="_Toc45832079"/>
      <w:bookmarkStart w:id="10673" w:name="_Toc51763032"/>
      <w:bookmarkStart w:id="10674" w:name="_Toc64382085"/>
      <w:bookmarkStart w:id="10675" w:name="_Toc73964603"/>
      <w:bookmarkStart w:id="10676" w:name="_Toc88647213"/>
      <w:bookmarkStart w:id="10677" w:name="_Toc97883162"/>
      <w:bookmarkStart w:id="10678" w:name="_Toc98531742"/>
      <w:bookmarkStart w:id="10679" w:name="_Toc105517814"/>
      <w:bookmarkStart w:id="10680" w:name="_Toc106108705"/>
      <w:bookmarkStart w:id="10681" w:name="_Toc113657291"/>
      <w:bookmarkStart w:id="10682" w:name="_Toc114052511"/>
      <w:bookmarkStart w:id="10683" w:name="_Toc170752624"/>
      <w:bookmarkEnd w:id="10668"/>
      <w:r w:rsidRPr="008711EA">
        <w:t>10.2</w:t>
      </w:r>
      <w:r w:rsidRPr="008711EA">
        <w:tab/>
        <w:t>Transfer Syntax Error</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684" w:name="_CR10_3"/>
      <w:bookmarkStart w:id="10685" w:name="_Toc20953927"/>
      <w:bookmarkStart w:id="10686" w:name="_Toc29391105"/>
      <w:bookmarkStart w:id="10687" w:name="_Toc36551844"/>
      <w:bookmarkStart w:id="10688" w:name="_Toc45832080"/>
      <w:bookmarkStart w:id="10689" w:name="_Toc51763033"/>
      <w:bookmarkStart w:id="10690" w:name="_Toc64382086"/>
      <w:bookmarkStart w:id="10691" w:name="_Toc73964604"/>
      <w:bookmarkStart w:id="10692" w:name="_Toc88647214"/>
      <w:bookmarkStart w:id="10693" w:name="_Toc97883163"/>
      <w:bookmarkStart w:id="10694" w:name="_Toc98531743"/>
      <w:bookmarkStart w:id="10695" w:name="_Toc105517815"/>
      <w:bookmarkStart w:id="10696" w:name="_Toc106108706"/>
      <w:bookmarkStart w:id="10697" w:name="_Toc113657292"/>
      <w:bookmarkStart w:id="10698" w:name="_Toc114052512"/>
      <w:bookmarkStart w:id="10699" w:name="_Toc170752625"/>
      <w:bookmarkEnd w:id="10684"/>
      <w:r w:rsidRPr="008711EA">
        <w:t>10.3</w:t>
      </w:r>
      <w:r w:rsidRPr="008711EA">
        <w:tab/>
        <w:t>Abstract Syntax Error</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7869117D" w14:textId="77777777" w:rsidR="000E2576" w:rsidRPr="008711EA" w:rsidRDefault="000E2576" w:rsidP="000E2576">
      <w:pPr>
        <w:pStyle w:val="Heading3"/>
      </w:pPr>
      <w:bookmarkStart w:id="10700" w:name="_CR10_3_1"/>
      <w:bookmarkStart w:id="10701" w:name="_Toc20953928"/>
      <w:bookmarkStart w:id="10702" w:name="_Toc29391106"/>
      <w:bookmarkStart w:id="10703" w:name="_Toc36551845"/>
      <w:bookmarkStart w:id="10704" w:name="_Toc45832081"/>
      <w:bookmarkStart w:id="10705" w:name="_Toc51763034"/>
      <w:bookmarkStart w:id="10706" w:name="_Toc64382087"/>
      <w:bookmarkStart w:id="10707" w:name="_Toc73964605"/>
      <w:bookmarkStart w:id="10708" w:name="_Toc88647215"/>
      <w:bookmarkStart w:id="10709" w:name="_Toc97883164"/>
      <w:bookmarkStart w:id="10710" w:name="_Toc98531744"/>
      <w:bookmarkStart w:id="10711" w:name="_Toc105517816"/>
      <w:bookmarkStart w:id="10712" w:name="_Toc106108707"/>
      <w:bookmarkStart w:id="10713" w:name="_Toc113657293"/>
      <w:bookmarkStart w:id="10714" w:name="_Toc114052513"/>
      <w:bookmarkStart w:id="10715" w:name="_Toc170752626"/>
      <w:bookmarkEnd w:id="10700"/>
      <w:r w:rsidRPr="008711EA">
        <w:t>10.3.1</w:t>
      </w:r>
      <w:r w:rsidRPr="008711EA">
        <w:tab/>
        <w:t>General</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16" w:name="_CR10_3_2"/>
      <w:bookmarkStart w:id="10717" w:name="_Toc20953929"/>
      <w:bookmarkStart w:id="10718" w:name="_Toc29391107"/>
      <w:bookmarkStart w:id="10719" w:name="_Toc36551846"/>
      <w:bookmarkStart w:id="10720" w:name="_Toc45832082"/>
      <w:bookmarkStart w:id="10721" w:name="_Toc51763035"/>
      <w:bookmarkStart w:id="10722" w:name="_Toc64382088"/>
      <w:bookmarkStart w:id="10723" w:name="_Toc73964606"/>
      <w:bookmarkStart w:id="10724" w:name="_Toc88647216"/>
      <w:bookmarkStart w:id="10725" w:name="_Toc97883165"/>
      <w:bookmarkStart w:id="10726" w:name="_Toc98531745"/>
      <w:bookmarkStart w:id="10727" w:name="_Toc105517817"/>
      <w:bookmarkStart w:id="10728" w:name="_Toc106108708"/>
      <w:bookmarkStart w:id="10729" w:name="_Toc113657294"/>
      <w:bookmarkStart w:id="10730" w:name="_Toc114052514"/>
      <w:bookmarkStart w:id="10731" w:name="_Toc170752627"/>
      <w:bookmarkEnd w:id="10716"/>
      <w:r w:rsidRPr="008711EA">
        <w:t>10.3.2</w:t>
      </w:r>
      <w:r w:rsidRPr="008711EA">
        <w:tab/>
        <w:t>Criticality Information</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32" w:name="_CR10_3_3"/>
      <w:bookmarkStart w:id="10733" w:name="_Toc20953930"/>
      <w:bookmarkStart w:id="10734" w:name="_Toc29391108"/>
      <w:bookmarkStart w:id="10735" w:name="_Toc36551847"/>
      <w:bookmarkStart w:id="10736" w:name="_Toc45832083"/>
      <w:bookmarkStart w:id="10737" w:name="_Toc51763036"/>
      <w:bookmarkStart w:id="10738" w:name="_Toc64382089"/>
      <w:bookmarkStart w:id="10739" w:name="_Toc73964607"/>
      <w:bookmarkStart w:id="10740" w:name="_Toc88647217"/>
      <w:bookmarkStart w:id="10741" w:name="_Toc97883166"/>
      <w:bookmarkStart w:id="10742" w:name="_Toc98531746"/>
      <w:bookmarkStart w:id="10743" w:name="_Toc105517818"/>
      <w:bookmarkStart w:id="10744" w:name="_Toc106108709"/>
      <w:bookmarkStart w:id="10745" w:name="_Toc113657295"/>
      <w:bookmarkStart w:id="10746" w:name="_Toc114052515"/>
      <w:bookmarkStart w:id="10747" w:name="_Toc170752628"/>
      <w:bookmarkEnd w:id="10732"/>
      <w:r w:rsidRPr="008711EA">
        <w:t>10.3.3</w:t>
      </w:r>
      <w:r w:rsidRPr="008711EA">
        <w:rPr>
          <w:rFonts w:eastAsia="MS Mincho"/>
        </w:rPr>
        <w:tab/>
      </w:r>
      <w:r w:rsidRPr="008711EA">
        <w:t>Presence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48" w:name="_CR10_3_4"/>
      <w:bookmarkStart w:id="10749" w:name="_Toc20953931"/>
      <w:bookmarkStart w:id="10750" w:name="_Toc29391109"/>
      <w:bookmarkStart w:id="10751" w:name="_Toc36551848"/>
      <w:bookmarkStart w:id="10752" w:name="_Toc45832084"/>
      <w:bookmarkStart w:id="10753" w:name="_Toc51763037"/>
      <w:bookmarkStart w:id="10754" w:name="_Toc64382090"/>
      <w:bookmarkStart w:id="10755" w:name="_Toc73964608"/>
      <w:bookmarkStart w:id="10756" w:name="_Toc88647218"/>
      <w:bookmarkStart w:id="10757" w:name="_Toc97883167"/>
      <w:bookmarkStart w:id="10758" w:name="_Toc98531747"/>
      <w:bookmarkStart w:id="10759" w:name="_Toc105517819"/>
      <w:bookmarkStart w:id="10760" w:name="_Toc106108710"/>
      <w:bookmarkStart w:id="10761" w:name="_Toc113657296"/>
      <w:bookmarkStart w:id="10762" w:name="_Toc114052516"/>
      <w:bookmarkStart w:id="10763" w:name="_Toc170752629"/>
      <w:bookmarkEnd w:id="10748"/>
      <w:r w:rsidRPr="008711EA">
        <w:t>10.3.4</w:t>
      </w:r>
      <w:r w:rsidRPr="008711EA">
        <w:rPr>
          <w:rFonts w:eastAsia="MS Mincho"/>
        </w:rPr>
        <w:tab/>
      </w:r>
      <w:r w:rsidRPr="008711EA">
        <w:t>Not comprehended IE/IE group</w:t>
      </w:r>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13A18406" w14:textId="77777777" w:rsidR="000E2576" w:rsidRPr="008711EA" w:rsidRDefault="000E2576" w:rsidP="000E2576">
      <w:pPr>
        <w:pStyle w:val="Heading4"/>
      </w:pPr>
      <w:bookmarkStart w:id="10764" w:name="_CR10_3_4_1"/>
      <w:bookmarkStart w:id="10765" w:name="_Toc20953932"/>
      <w:bookmarkStart w:id="10766" w:name="_Toc29391110"/>
      <w:bookmarkStart w:id="10767" w:name="_Toc36551849"/>
      <w:bookmarkStart w:id="10768" w:name="_Toc45832085"/>
      <w:bookmarkStart w:id="10769" w:name="_Toc51763038"/>
      <w:bookmarkStart w:id="10770" w:name="_Toc64382091"/>
      <w:bookmarkStart w:id="10771" w:name="_Toc73964609"/>
      <w:bookmarkStart w:id="10772" w:name="_Toc88647219"/>
      <w:bookmarkStart w:id="10773" w:name="_Toc97883168"/>
      <w:bookmarkStart w:id="10774" w:name="_Toc98531748"/>
      <w:bookmarkStart w:id="10775" w:name="_Toc105517820"/>
      <w:bookmarkStart w:id="10776" w:name="_Toc106108711"/>
      <w:bookmarkStart w:id="10777" w:name="_Toc113657297"/>
      <w:bookmarkStart w:id="10778" w:name="_Toc114052517"/>
      <w:bookmarkStart w:id="10779" w:name="_Toc170752630"/>
      <w:bookmarkEnd w:id="10764"/>
      <w:r w:rsidRPr="008711EA">
        <w:t>10.3.4.1</w:t>
      </w:r>
      <w:r w:rsidRPr="008711EA">
        <w:tab/>
        <w:t>Procedure Code</w:t>
      </w:r>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780" w:name="_CR10_3_4_1A"/>
      <w:bookmarkStart w:id="10781" w:name="_Toc20953933"/>
      <w:bookmarkStart w:id="10782" w:name="_Toc29391111"/>
      <w:bookmarkStart w:id="10783" w:name="_Toc36551850"/>
      <w:bookmarkStart w:id="10784" w:name="_Toc45832086"/>
      <w:bookmarkStart w:id="10785" w:name="_Toc51763039"/>
      <w:bookmarkStart w:id="10786" w:name="_Toc64382092"/>
      <w:bookmarkStart w:id="10787" w:name="_Toc73964610"/>
      <w:bookmarkStart w:id="10788" w:name="_Toc88647220"/>
      <w:bookmarkStart w:id="10789" w:name="_Toc97883169"/>
      <w:bookmarkStart w:id="10790" w:name="_Toc98531749"/>
      <w:bookmarkStart w:id="10791" w:name="_Toc105517821"/>
      <w:bookmarkStart w:id="10792" w:name="_Toc106108712"/>
      <w:bookmarkStart w:id="10793" w:name="_Toc113657298"/>
      <w:bookmarkStart w:id="10794" w:name="_Toc114052518"/>
      <w:bookmarkStart w:id="10795" w:name="_Toc170752631"/>
      <w:bookmarkEnd w:id="10780"/>
      <w:r w:rsidRPr="008711EA">
        <w:t>10.3.4.1A</w:t>
      </w:r>
      <w:r w:rsidRPr="008711EA">
        <w:tab/>
        <w:t>Type of Message</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796" w:name="_CR10_3_4_2"/>
      <w:bookmarkStart w:id="10797" w:name="_Toc20953934"/>
      <w:bookmarkStart w:id="10798" w:name="_Toc29391112"/>
      <w:bookmarkStart w:id="10799" w:name="_Toc36551851"/>
      <w:bookmarkStart w:id="10800" w:name="_Toc45832087"/>
      <w:bookmarkStart w:id="10801" w:name="_Toc51763040"/>
      <w:bookmarkStart w:id="10802" w:name="_Toc64382093"/>
      <w:bookmarkStart w:id="10803" w:name="_Toc73964611"/>
      <w:bookmarkStart w:id="10804" w:name="_Toc88647221"/>
      <w:bookmarkStart w:id="10805" w:name="_Toc97883170"/>
      <w:bookmarkStart w:id="10806" w:name="_Toc98531750"/>
      <w:bookmarkStart w:id="10807" w:name="_Toc105517822"/>
      <w:bookmarkStart w:id="10808" w:name="_Toc106108713"/>
      <w:bookmarkStart w:id="10809" w:name="_Toc113657299"/>
      <w:bookmarkStart w:id="10810" w:name="_Toc114052519"/>
      <w:bookmarkStart w:id="10811" w:name="_Toc170752632"/>
      <w:bookmarkEnd w:id="10796"/>
      <w:r w:rsidRPr="008711EA">
        <w:t>10.3.4.2</w:t>
      </w:r>
      <w:r w:rsidRPr="008711EA">
        <w:tab/>
        <w:t>IEs other than the Procedure Code and Type of Message</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12" w:name="_CR10_3_5"/>
      <w:bookmarkStart w:id="10813" w:name="_Toc20953935"/>
      <w:bookmarkStart w:id="10814" w:name="_Toc29391113"/>
      <w:bookmarkStart w:id="10815" w:name="_Toc36551852"/>
      <w:bookmarkStart w:id="10816" w:name="_Toc45832088"/>
      <w:bookmarkStart w:id="10817" w:name="_Toc51763041"/>
      <w:bookmarkStart w:id="10818" w:name="_Toc64382094"/>
      <w:bookmarkStart w:id="10819" w:name="_Toc73964612"/>
      <w:bookmarkStart w:id="10820" w:name="_Toc88647222"/>
      <w:bookmarkStart w:id="10821" w:name="_Toc97883171"/>
      <w:bookmarkStart w:id="10822" w:name="_Toc98531751"/>
      <w:bookmarkStart w:id="10823" w:name="_Toc105517823"/>
      <w:bookmarkStart w:id="10824" w:name="_Toc106108714"/>
      <w:bookmarkStart w:id="10825" w:name="_Toc113657300"/>
      <w:bookmarkStart w:id="10826" w:name="_Toc114052520"/>
      <w:bookmarkStart w:id="10827" w:name="_Toc170752633"/>
      <w:bookmarkEnd w:id="10812"/>
      <w:r w:rsidRPr="008711EA">
        <w:t>10.3.5</w:t>
      </w:r>
      <w:r w:rsidRPr="008711EA">
        <w:tab/>
        <w:t>Missing IE or IE group</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28" w:name="_CR10_3_6"/>
      <w:bookmarkStart w:id="10829" w:name="_Toc20953936"/>
      <w:bookmarkStart w:id="10830" w:name="_Toc29391114"/>
      <w:bookmarkStart w:id="10831" w:name="_Toc36551853"/>
      <w:bookmarkStart w:id="10832" w:name="_Toc45832089"/>
      <w:bookmarkStart w:id="10833" w:name="_Toc51763042"/>
      <w:bookmarkStart w:id="10834" w:name="_Toc64382095"/>
      <w:bookmarkStart w:id="10835" w:name="_Toc73964613"/>
      <w:bookmarkStart w:id="10836" w:name="_Toc88647223"/>
      <w:bookmarkStart w:id="10837" w:name="_Toc97883172"/>
      <w:bookmarkStart w:id="10838" w:name="_Toc98531752"/>
      <w:bookmarkStart w:id="10839" w:name="_Toc105517824"/>
      <w:bookmarkStart w:id="10840" w:name="_Toc106108715"/>
      <w:bookmarkStart w:id="10841" w:name="_Toc113657301"/>
      <w:bookmarkStart w:id="10842" w:name="_Toc114052521"/>
      <w:bookmarkStart w:id="10843" w:name="_Toc170752634"/>
      <w:bookmarkEnd w:id="10828"/>
      <w:r w:rsidRPr="008711EA">
        <w:t>10.3.6</w:t>
      </w:r>
      <w:r w:rsidRPr="008711EA">
        <w:tab/>
        <w:t>IEs or IE groups received in wrong order or with too many occurrences or erroneously present</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44" w:name="_CR10_4"/>
      <w:bookmarkStart w:id="10845" w:name="_Toc20953937"/>
      <w:bookmarkStart w:id="10846" w:name="_Toc29391115"/>
      <w:bookmarkStart w:id="10847" w:name="_Toc36551854"/>
      <w:bookmarkStart w:id="10848" w:name="_Toc45832090"/>
      <w:bookmarkStart w:id="10849" w:name="_Toc51763043"/>
      <w:bookmarkStart w:id="10850" w:name="_Toc64382096"/>
      <w:bookmarkStart w:id="10851" w:name="_Toc73964614"/>
      <w:bookmarkStart w:id="10852" w:name="_Toc88647224"/>
      <w:bookmarkStart w:id="10853" w:name="_Toc97883173"/>
      <w:bookmarkStart w:id="10854" w:name="_Toc98531753"/>
      <w:bookmarkStart w:id="10855" w:name="_Toc105517825"/>
      <w:bookmarkStart w:id="10856" w:name="_Toc106108716"/>
      <w:bookmarkStart w:id="10857" w:name="_Toc113657302"/>
      <w:bookmarkStart w:id="10858" w:name="_Toc114052522"/>
      <w:bookmarkStart w:id="10859" w:name="_Toc170752635"/>
      <w:bookmarkEnd w:id="10844"/>
      <w:r w:rsidRPr="008711EA">
        <w:t>10.4</w:t>
      </w:r>
      <w:r w:rsidRPr="008711EA">
        <w:tab/>
        <w:t>Logical Error</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60" w:name="_CR10_5"/>
      <w:bookmarkStart w:id="10861" w:name="_Toc20953938"/>
      <w:bookmarkStart w:id="10862" w:name="_Toc29391116"/>
      <w:bookmarkStart w:id="10863" w:name="_Toc36551855"/>
      <w:bookmarkStart w:id="10864" w:name="_Toc45832091"/>
      <w:bookmarkStart w:id="10865" w:name="_Toc51763044"/>
      <w:bookmarkStart w:id="10866" w:name="_Toc64382097"/>
      <w:bookmarkStart w:id="10867" w:name="_Toc73964615"/>
      <w:bookmarkStart w:id="10868" w:name="_Toc88647225"/>
      <w:bookmarkStart w:id="10869" w:name="_Toc97883174"/>
      <w:bookmarkStart w:id="10870" w:name="_Toc98531754"/>
      <w:bookmarkStart w:id="10871" w:name="_Toc105517826"/>
      <w:bookmarkStart w:id="10872" w:name="_Toc106108717"/>
      <w:bookmarkStart w:id="10873" w:name="_Toc113657303"/>
      <w:bookmarkStart w:id="10874" w:name="_Toc114052523"/>
      <w:bookmarkStart w:id="10875" w:name="_Toc170752636"/>
      <w:bookmarkEnd w:id="10860"/>
      <w:r w:rsidRPr="008711EA">
        <w:t>10.5</w:t>
      </w:r>
      <w:r w:rsidRPr="008711EA">
        <w:tab/>
        <w:t>Exceptions</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876" w:name="_CR10_6"/>
      <w:bookmarkStart w:id="10877" w:name="_Toc20953939"/>
      <w:bookmarkStart w:id="10878" w:name="_Toc29391117"/>
      <w:bookmarkStart w:id="10879" w:name="_Toc36551856"/>
      <w:bookmarkStart w:id="10880" w:name="_Toc45832092"/>
      <w:bookmarkStart w:id="10881" w:name="_Toc51763045"/>
      <w:bookmarkStart w:id="10882" w:name="_Toc64382098"/>
      <w:bookmarkStart w:id="10883" w:name="_Toc73964616"/>
      <w:bookmarkStart w:id="10884" w:name="_Toc88647226"/>
      <w:bookmarkStart w:id="10885" w:name="_Toc97883175"/>
      <w:bookmarkStart w:id="10886" w:name="_Toc98531755"/>
      <w:bookmarkStart w:id="10887" w:name="_Toc105517827"/>
      <w:bookmarkStart w:id="10888" w:name="_Toc106108718"/>
      <w:bookmarkStart w:id="10889" w:name="_Toc113657304"/>
      <w:bookmarkStart w:id="10890" w:name="_Toc114052524"/>
      <w:bookmarkStart w:id="10891" w:name="_Toc170752637"/>
      <w:bookmarkEnd w:id="10876"/>
      <w:r w:rsidRPr="008711EA">
        <w:t>10.6</w:t>
      </w:r>
      <w:r w:rsidRPr="008711EA">
        <w:tab/>
        <w:t>Handling of AP ID</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892" w:name="_CRAnnexAinformative"/>
      <w:bookmarkEnd w:id="10892"/>
      <w:r w:rsidRPr="008711EA">
        <w:rPr>
          <w:rFonts w:eastAsia="MS Mincho"/>
        </w:rPr>
        <w:br w:type="page"/>
      </w:r>
      <w:bookmarkStart w:id="10893" w:name="_Toc20953940"/>
      <w:bookmarkStart w:id="10894" w:name="_Toc29391118"/>
      <w:bookmarkStart w:id="10895" w:name="_Toc36551857"/>
      <w:bookmarkStart w:id="10896" w:name="_Toc45832093"/>
      <w:bookmarkStart w:id="10897" w:name="_Toc51763046"/>
      <w:bookmarkStart w:id="10898" w:name="_Toc64382099"/>
      <w:bookmarkStart w:id="10899" w:name="_Toc73964617"/>
      <w:bookmarkStart w:id="10900" w:name="_Toc88647227"/>
      <w:bookmarkStart w:id="10901" w:name="_Toc97883176"/>
      <w:bookmarkStart w:id="10902" w:name="_Toc98531756"/>
      <w:bookmarkStart w:id="10903" w:name="_Toc105517828"/>
      <w:bookmarkStart w:id="10904" w:name="_Toc106108719"/>
      <w:bookmarkStart w:id="10905" w:name="_Toc113657305"/>
      <w:bookmarkStart w:id="10906" w:name="_Toc114052525"/>
      <w:bookmarkStart w:id="10907" w:name="_Toc170752638"/>
      <w:r w:rsidRPr="008711EA">
        <w:t>Annex A (informative):</w:t>
      </w:r>
      <w:r w:rsidRPr="008711EA">
        <w:br/>
        <w:t>S1AP Transparent containers content</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08" w:name="_CRTableA_1_SpecificationofTransparentC"/>
      <w:r w:rsidRPr="008711EA">
        <w:t xml:space="preserve">Table </w:t>
      </w:r>
      <w:bookmarkEnd w:id="10908"/>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09" w:name="_CRAnnexBnormative"/>
      <w:bookmarkEnd w:id="10909"/>
      <w:r w:rsidRPr="008711EA">
        <w:br w:type="page"/>
      </w:r>
      <w:bookmarkStart w:id="10910" w:name="_Toc20953941"/>
      <w:bookmarkStart w:id="10911" w:name="_Toc29391119"/>
      <w:bookmarkStart w:id="10912" w:name="_Toc36551858"/>
      <w:bookmarkStart w:id="10913" w:name="_Toc45832094"/>
      <w:bookmarkStart w:id="10914" w:name="_Toc51763047"/>
      <w:bookmarkStart w:id="10915" w:name="_Toc64382100"/>
      <w:bookmarkStart w:id="10916" w:name="_Toc73964618"/>
      <w:bookmarkStart w:id="10917" w:name="_Toc88647228"/>
      <w:bookmarkStart w:id="10918" w:name="_Toc97883177"/>
      <w:bookmarkStart w:id="10919" w:name="_Toc98531757"/>
      <w:bookmarkStart w:id="10920" w:name="_Toc105517829"/>
      <w:bookmarkStart w:id="10921" w:name="_Toc106108720"/>
      <w:bookmarkStart w:id="10922" w:name="_Toc113657306"/>
      <w:bookmarkStart w:id="10923" w:name="_Toc114052526"/>
      <w:bookmarkStart w:id="10924" w:name="_Toc170752639"/>
      <w:r w:rsidRPr="008711EA">
        <w:t>Annex B (normative):</w:t>
      </w:r>
      <w:r w:rsidRPr="008711EA">
        <w:br/>
        <w:t>IEs for SON Transfer</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25" w:name="_CRB_1"/>
      <w:bookmarkStart w:id="10926" w:name="_Toc20953942"/>
      <w:bookmarkStart w:id="10927" w:name="_Toc29391120"/>
      <w:bookmarkStart w:id="10928" w:name="_Toc36551859"/>
      <w:bookmarkStart w:id="10929" w:name="_Toc45832095"/>
      <w:bookmarkStart w:id="10930" w:name="_Toc51763048"/>
      <w:bookmarkStart w:id="10931" w:name="_Toc64382101"/>
      <w:bookmarkStart w:id="10932" w:name="_Toc73964619"/>
      <w:bookmarkStart w:id="10933" w:name="_Toc88647229"/>
      <w:bookmarkStart w:id="10934" w:name="_Toc97883178"/>
      <w:bookmarkStart w:id="10935" w:name="_Toc98531758"/>
      <w:bookmarkStart w:id="10936" w:name="_Toc105517830"/>
      <w:bookmarkStart w:id="10937" w:name="_Toc106108721"/>
      <w:bookmarkStart w:id="10938" w:name="_Toc113657307"/>
      <w:bookmarkStart w:id="10939" w:name="_Toc114052527"/>
      <w:bookmarkStart w:id="10940" w:name="_Toc170752640"/>
      <w:bookmarkEnd w:id="10925"/>
      <w:r w:rsidRPr="008711EA">
        <w:t>B.1</w:t>
      </w:r>
      <w:r w:rsidRPr="008711EA">
        <w:rPr>
          <w:b/>
        </w:rPr>
        <w:tab/>
      </w:r>
      <w:r w:rsidRPr="008711EA">
        <w:t>Tabular definition</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19ADC926" w14:textId="77777777" w:rsidR="000E2576" w:rsidRPr="008711EA" w:rsidRDefault="000E2576" w:rsidP="000E2576">
      <w:pPr>
        <w:pStyle w:val="Heading2"/>
      </w:pPr>
      <w:bookmarkStart w:id="10941" w:name="_CRB_1_1"/>
      <w:bookmarkStart w:id="10942" w:name="_Toc20953943"/>
      <w:bookmarkStart w:id="10943" w:name="_Toc29391121"/>
      <w:bookmarkStart w:id="10944" w:name="_Toc36551860"/>
      <w:bookmarkStart w:id="10945" w:name="_Toc45832096"/>
      <w:bookmarkStart w:id="10946" w:name="_Toc51763049"/>
      <w:bookmarkStart w:id="10947" w:name="_Toc64382102"/>
      <w:bookmarkStart w:id="10948" w:name="_Toc73964620"/>
      <w:bookmarkStart w:id="10949" w:name="_Toc88647230"/>
      <w:bookmarkStart w:id="10950" w:name="_Toc97883179"/>
      <w:bookmarkStart w:id="10951" w:name="_Toc98531759"/>
      <w:bookmarkStart w:id="10952" w:name="_Toc105517831"/>
      <w:bookmarkStart w:id="10953" w:name="_Toc106108722"/>
      <w:bookmarkStart w:id="10954" w:name="_Toc113657308"/>
      <w:bookmarkStart w:id="10955" w:name="_Toc114052528"/>
      <w:bookmarkStart w:id="10956" w:name="_Toc170752641"/>
      <w:bookmarkEnd w:id="10941"/>
      <w:r w:rsidRPr="008711EA">
        <w:t>B.1.1</w:t>
      </w:r>
      <w:r w:rsidRPr="008711EA">
        <w:tab/>
        <w:t>SON Transfer Application Identity</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57" w:name="_CRB_1_2"/>
      <w:bookmarkStart w:id="10958" w:name="_Toc20953944"/>
      <w:bookmarkStart w:id="10959" w:name="_Toc29391122"/>
      <w:bookmarkStart w:id="10960" w:name="_Toc36551861"/>
      <w:bookmarkStart w:id="10961" w:name="_Toc45832097"/>
      <w:bookmarkStart w:id="10962" w:name="_Toc51763050"/>
      <w:bookmarkStart w:id="10963" w:name="_Toc64382103"/>
      <w:bookmarkStart w:id="10964" w:name="_Toc73964621"/>
      <w:bookmarkStart w:id="10965" w:name="_Toc88647231"/>
      <w:bookmarkStart w:id="10966" w:name="_Toc97883180"/>
      <w:bookmarkStart w:id="10967" w:name="_Toc98531760"/>
      <w:bookmarkStart w:id="10968" w:name="_Toc105517832"/>
      <w:bookmarkStart w:id="10969" w:name="_Toc106108723"/>
      <w:bookmarkStart w:id="10970" w:name="_Toc113657309"/>
      <w:bookmarkStart w:id="10971" w:name="_Toc114052529"/>
      <w:bookmarkStart w:id="10972" w:name="_Toc170752642"/>
      <w:bookmarkEnd w:id="10957"/>
      <w:r w:rsidRPr="008711EA">
        <w:t>B.1.2</w:t>
      </w:r>
      <w:r w:rsidRPr="008711EA">
        <w:tab/>
        <w:t>SON Transfer Request Container</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973" w:name="_CRB_1_3"/>
      <w:bookmarkStart w:id="10974" w:name="_Toc20953945"/>
      <w:bookmarkStart w:id="10975" w:name="_Toc29391123"/>
      <w:bookmarkStart w:id="10976" w:name="_Toc36551862"/>
      <w:bookmarkStart w:id="10977" w:name="_Toc45832098"/>
      <w:bookmarkStart w:id="10978" w:name="_Toc51763051"/>
      <w:bookmarkStart w:id="10979" w:name="_Toc64382104"/>
      <w:bookmarkStart w:id="10980" w:name="_Toc73964622"/>
      <w:bookmarkStart w:id="10981" w:name="_Toc88647232"/>
      <w:bookmarkStart w:id="10982" w:name="_Toc97883181"/>
      <w:bookmarkStart w:id="10983" w:name="_Toc98531761"/>
      <w:bookmarkStart w:id="10984" w:name="_Toc105517833"/>
      <w:bookmarkStart w:id="10985" w:name="_Toc106108724"/>
      <w:bookmarkStart w:id="10986" w:name="_Toc113657310"/>
      <w:bookmarkStart w:id="10987" w:name="_Toc114052530"/>
      <w:bookmarkStart w:id="10988" w:name="_Toc170752643"/>
      <w:bookmarkEnd w:id="10973"/>
      <w:r w:rsidRPr="008711EA">
        <w:t>B.1.3</w:t>
      </w:r>
      <w:r w:rsidRPr="008711EA">
        <w:tab/>
        <w:t>SON Transfer Response Container</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989" w:name="_CRB_1_4"/>
      <w:bookmarkStart w:id="10990" w:name="_Toc20953946"/>
      <w:bookmarkStart w:id="10991" w:name="_Toc29391124"/>
      <w:bookmarkStart w:id="10992" w:name="_Toc36551863"/>
      <w:bookmarkStart w:id="10993" w:name="_Toc45832099"/>
      <w:bookmarkStart w:id="10994" w:name="_Toc51763052"/>
      <w:bookmarkStart w:id="10995" w:name="_Toc64382105"/>
      <w:bookmarkStart w:id="10996" w:name="_Toc73964623"/>
      <w:bookmarkStart w:id="10997" w:name="_Toc88647233"/>
      <w:bookmarkStart w:id="10998" w:name="_Toc97883182"/>
      <w:bookmarkStart w:id="10999" w:name="_Toc98531762"/>
      <w:bookmarkStart w:id="11000" w:name="_Toc105517834"/>
      <w:bookmarkStart w:id="11001" w:name="_Toc106108725"/>
      <w:bookmarkStart w:id="11002" w:name="_Toc113657311"/>
      <w:bookmarkStart w:id="11003" w:name="_Toc114052531"/>
      <w:bookmarkStart w:id="11004" w:name="_Toc170752644"/>
      <w:bookmarkEnd w:id="10989"/>
      <w:r w:rsidRPr="008711EA">
        <w:t>B.1.4</w:t>
      </w:r>
      <w:r w:rsidRPr="008711EA">
        <w:tab/>
        <w:t>SON Transfer Cause</w:t>
      </w:r>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05" w:name="_CRB_1_5"/>
      <w:bookmarkStart w:id="11006" w:name="_Toc20953947"/>
      <w:bookmarkStart w:id="11007" w:name="_Toc29391125"/>
      <w:bookmarkStart w:id="11008" w:name="_Toc36551864"/>
      <w:bookmarkStart w:id="11009" w:name="_Toc45832100"/>
      <w:bookmarkStart w:id="11010" w:name="_Toc51763053"/>
      <w:bookmarkStart w:id="11011" w:name="_Toc64382106"/>
      <w:bookmarkStart w:id="11012" w:name="_Toc73964624"/>
      <w:bookmarkStart w:id="11013" w:name="_Toc88647234"/>
      <w:bookmarkStart w:id="11014" w:name="_Toc97883183"/>
      <w:bookmarkStart w:id="11015" w:name="_Toc98531763"/>
      <w:bookmarkStart w:id="11016" w:name="_Toc105517835"/>
      <w:bookmarkStart w:id="11017" w:name="_Toc106108726"/>
      <w:bookmarkStart w:id="11018" w:name="_Toc113657312"/>
      <w:bookmarkStart w:id="11019" w:name="_Toc114052532"/>
      <w:bookmarkStart w:id="11020" w:name="_Toc170752645"/>
      <w:bookmarkEnd w:id="11005"/>
      <w:r w:rsidRPr="008711EA">
        <w:t>B.1.5</w:t>
      </w:r>
      <w:r w:rsidRPr="008711EA">
        <w:tab/>
        <w:t>Cell Load Reporting Response</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21" w:name="_CRB_1_6"/>
      <w:bookmarkStart w:id="11022" w:name="_Toc20953948"/>
      <w:bookmarkStart w:id="11023" w:name="_Toc29391126"/>
      <w:bookmarkStart w:id="11024" w:name="_Toc36551865"/>
      <w:bookmarkStart w:id="11025" w:name="_Toc45832101"/>
      <w:bookmarkStart w:id="11026" w:name="_Toc51763054"/>
      <w:bookmarkStart w:id="11027" w:name="_Toc64382107"/>
      <w:bookmarkStart w:id="11028" w:name="_Toc73964625"/>
      <w:bookmarkStart w:id="11029" w:name="_Toc88647235"/>
      <w:bookmarkStart w:id="11030" w:name="_Toc97883184"/>
      <w:bookmarkStart w:id="11031" w:name="_Toc98531764"/>
      <w:bookmarkStart w:id="11032" w:name="_Toc105517836"/>
      <w:bookmarkStart w:id="11033" w:name="_Toc106108727"/>
      <w:bookmarkStart w:id="11034" w:name="_Toc113657313"/>
      <w:bookmarkStart w:id="11035" w:name="_Toc114052533"/>
      <w:bookmarkStart w:id="11036" w:name="_Toc170752646"/>
      <w:bookmarkEnd w:id="11021"/>
      <w:r w:rsidRPr="008711EA">
        <w:t>B.1.6</w:t>
      </w:r>
      <w:r w:rsidRPr="008711EA">
        <w:tab/>
        <w:t>E-UTRAN Cell Load Reporting Response</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37" w:name="_CRB_1_7"/>
      <w:bookmarkStart w:id="11038" w:name="_Toc20953949"/>
      <w:bookmarkStart w:id="11039" w:name="_Toc29391127"/>
      <w:bookmarkStart w:id="11040" w:name="_Toc36551866"/>
      <w:bookmarkStart w:id="11041" w:name="_Toc45832102"/>
      <w:bookmarkStart w:id="11042" w:name="_Toc51763055"/>
      <w:bookmarkStart w:id="11043" w:name="_Toc64382108"/>
      <w:bookmarkStart w:id="11044" w:name="_Toc73964626"/>
      <w:bookmarkStart w:id="11045" w:name="_Toc88647236"/>
      <w:bookmarkStart w:id="11046" w:name="_Toc97883185"/>
      <w:bookmarkStart w:id="11047" w:name="_Toc98531765"/>
      <w:bookmarkStart w:id="11048" w:name="_Toc105517837"/>
      <w:bookmarkStart w:id="11049" w:name="_Toc106108728"/>
      <w:bookmarkStart w:id="11050" w:name="_Toc113657314"/>
      <w:bookmarkStart w:id="11051" w:name="_Toc114052534"/>
      <w:bookmarkStart w:id="11052" w:name="_Toc170752647"/>
      <w:bookmarkEnd w:id="11037"/>
      <w:r w:rsidRPr="008711EA">
        <w:t>B.1.7</w:t>
      </w:r>
      <w:r w:rsidRPr="008711EA">
        <w:tab/>
        <w:t>Multi-Cell Load Reporting Request</w:t>
      </w:r>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53" w:name="_CRB_1_8"/>
      <w:bookmarkStart w:id="11054" w:name="_Toc20953950"/>
      <w:bookmarkStart w:id="11055" w:name="_Toc29391128"/>
      <w:bookmarkStart w:id="11056" w:name="_Toc36551867"/>
      <w:bookmarkStart w:id="11057" w:name="_Toc45832103"/>
      <w:bookmarkStart w:id="11058" w:name="_Toc51763056"/>
      <w:bookmarkStart w:id="11059" w:name="_Toc64382109"/>
      <w:bookmarkStart w:id="11060" w:name="_Toc73964627"/>
      <w:bookmarkStart w:id="11061" w:name="_Toc88647237"/>
      <w:bookmarkStart w:id="11062" w:name="_Toc97883186"/>
      <w:bookmarkStart w:id="11063" w:name="_Toc98531766"/>
      <w:bookmarkStart w:id="11064" w:name="_Toc105517838"/>
      <w:bookmarkStart w:id="11065" w:name="_Toc106108729"/>
      <w:bookmarkStart w:id="11066" w:name="_Toc113657315"/>
      <w:bookmarkStart w:id="11067" w:name="_Toc114052535"/>
      <w:bookmarkStart w:id="11068" w:name="_Toc170752648"/>
      <w:bookmarkEnd w:id="11053"/>
      <w:r w:rsidRPr="008711EA">
        <w:t>B.1.8</w:t>
      </w:r>
      <w:r w:rsidRPr="008711EA">
        <w:tab/>
        <w:t>IRAT Cell ID</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069" w:name="_CRB_1_9"/>
      <w:bookmarkStart w:id="11070" w:name="_Toc20953951"/>
      <w:bookmarkStart w:id="11071" w:name="_Toc29391129"/>
      <w:bookmarkStart w:id="11072" w:name="_Toc36551868"/>
      <w:bookmarkStart w:id="11073" w:name="_Toc45832104"/>
      <w:bookmarkStart w:id="11074" w:name="_Toc51763057"/>
      <w:bookmarkStart w:id="11075" w:name="_Toc64382110"/>
      <w:bookmarkStart w:id="11076" w:name="_Toc73964628"/>
      <w:bookmarkStart w:id="11077" w:name="_Toc88647238"/>
      <w:bookmarkStart w:id="11078" w:name="_Toc97883187"/>
      <w:bookmarkStart w:id="11079" w:name="_Toc98531767"/>
      <w:bookmarkStart w:id="11080" w:name="_Toc105517839"/>
      <w:bookmarkStart w:id="11081" w:name="_Toc106108730"/>
      <w:bookmarkStart w:id="11082" w:name="_Toc113657316"/>
      <w:bookmarkStart w:id="11083" w:name="_Toc114052536"/>
      <w:bookmarkStart w:id="11084" w:name="_Toc170752649"/>
      <w:bookmarkEnd w:id="11069"/>
      <w:r w:rsidRPr="008711EA">
        <w:t>B.1.9</w:t>
      </w:r>
      <w:r w:rsidRPr="008711EA">
        <w:tab/>
        <w:t>Multi-Cell Load Reporting Response</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085" w:name="_CRB_1_10"/>
      <w:bookmarkStart w:id="11086" w:name="_Toc20953952"/>
      <w:bookmarkStart w:id="11087" w:name="_Toc29391130"/>
      <w:bookmarkStart w:id="11088" w:name="_Toc36551869"/>
      <w:bookmarkStart w:id="11089" w:name="_Toc45832105"/>
      <w:bookmarkStart w:id="11090" w:name="_Toc51763058"/>
      <w:bookmarkStart w:id="11091" w:name="_Toc64382111"/>
      <w:bookmarkStart w:id="11092" w:name="_Toc73964629"/>
      <w:bookmarkStart w:id="11093" w:name="_Toc88647239"/>
      <w:bookmarkStart w:id="11094" w:name="_Toc97883188"/>
      <w:bookmarkStart w:id="11095" w:name="_Toc98531768"/>
      <w:bookmarkStart w:id="11096" w:name="_Toc105517840"/>
      <w:bookmarkStart w:id="11097" w:name="_Toc106108731"/>
      <w:bookmarkStart w:id="11098" w:name="_Toc113657317"/>
      <w:bookmarkStart w:id="11099" w:name="_Toc114052537"/>
      <w:bookmarkStart w:id="11100" w:name="_Toc170752650"/>
      <w:bookmarkEnd w:id="11085"/>
      <w:r w:rsidRPr="008711EA">
        <w:t>B.1.10</w:t>
      </w:r>
      <w:r w:rsidRPr="008711EA">
        <w:tab/>
        <w:t>Cell Load Reporting Cause</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01" w:name="_CRB_1_11"/>
      <w:bookmarkStart w:id="11102" w:name="_Toc20953953"/>
      <w:bookmarkStart w:id="11103" w:name="_Toc29391131"/>
      <w:bookmarkStart w:id="11104" w:name="_Toc36551870"/>
      <w:bookmarkStart w:id="11105" w:name="_Toc45832106"/>
      <w:bookmarkStart w:id="11106" w:name="_Toc51763059"/>
      <w:bookmarkStart w:id="11107" w:name="_Toc64382112"/>
      <w:bookmarkStart w:id="11108" w:name="_Toc73964630"/>
      <w:bookmarkStart w:id="11109" w:name="_Toc88647240"/>
      <w:bookmarkStart w:id="11110" w:name="_Toc97883189"/>
      <w:bookmarkStart w:id="11111" w:name="_Toc98531769"/>
      <w:bookmarkStart w:id="11112" w:name="_Toc105517841"/>
      <w:bookmarkStart w:id="11113" w:name="_Toc106108732"/>
      <w:bookmarkStart w:id="11114" w:name="_Toc113657318"/>
      <w:bookmarkStart w:id="11115" w:name="_Toc114052538"/>
      <w:bookmarkStart w:id="11116" w:name="_Toc170752651"/>
      <w:bookmarkEnd w:id="11101"/>
      <w:r w:rsidRPr="008711EA">
        <w:t>B.1.11</w:t>
      </w:r>
      <w:r w:rsidRPr="008711EA">
        <w:tab/>
        <w:t>Event-Triggered Cell Load Reporting Request</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17" w:name="_CRB_1_12"/>
      <w:bookmarkStart w:id="11118" w:name="_Toc20953954"/>
      <w:bookmarkStart w:id="11119" w:name="_Toc29391132"/>
      <w:bookmarkStart w:id="11120" w:name="_Toc36551871"/>
      <w:bookmarkStart w:id="11121" w:name="_Toc45832107"/>
      <w:bookmarkStart w:id="11122" w:name="_Toc51763060"/>
      <w:bookmarkStart w:id="11123" w:name="_Toc64382113"/>
      <w:bookmarkStart w:id="11124" w:name="_Toc73964631"/>
      <w:bookmarkStart w:id="11125" w:name="_Toc88647241"/>
      <w:bookmarkStart w:id="11126" w:name="_Toc97883190"/>
      <w:bookmarkStart w:id="11127" w:name="_Toc98531770"/>
      <w:bookmarkStart w:id="11128" w:name="_Toc105517842"/>
      <w:bookmarkStart w:id="11129" w:name="_Toc106108733"/>
      <w:bookmarkStart w:id="11130" w:name="_Toc113657319"/>
      <w:bookmarkStart w:id="11131" w:name="_Toc114052539"/>
      <w:bookmarkStart w:id="11132" w:name="_Toc170752652"/>
      <w:bookmarkEnd w:id="11117"/>
      <w:r w:rsidRPr="008711EA">
        <w:t>B.1.12</w:t>
      </w:r>
      <w:r w:rsidRPr="008711EA">
        <w:tab/>
        <w:t>Event-triggered Cell Load Reporting Response</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33" w:name="_CRB_1_13"/>
      <w:bookmarkStart w:id="11134" w:name="_Toc20953955"/>
      <w:bookmarkStart w:id="11135" w:name="_Toc29391133"/>
      <w:bookmarkStart w:id="11136" w:name="_Toc36551872"/>
      <w:bookmarkStart w:id="11137" w:name="_Toc45832108"/>
      <w:bookmarkStart w:id="11138" w:name="_Toc51763061"/>
      <w:bookmarkStart w:id="11139" w:name="_Toc64382114"/>
      <w:bookmarkStart w:id="11140" w:name="_Toc73964632"/>
      <w:bookmarkStart w:id="11141" w:name="_Toc88647242"/>
      <w:bookmarkStart w:id="11142" w:name="_Toc97883191"/>
      <w:bookmarkStart w:id="11143" w:name="_Toc98531771"/>
      <w:bookmarkStart w:id="11144" w:name="_Toc105517843"/>
      <w:bookmarkStart w:id="11145" w:name="_Toc106108734"/>
      <w:bookmarkStart w:id="11146" w:name="_Toc113657320"/>
      <w:bookmarkStart w:id="11147" w:name="_Toc114052540"/>
      <w:bookmarkStart w:id="11148" w:name="_Toc170752653"/>
      <w:bookmarkEnd w:id="11133"/>
      <w:r w:rsidRPr="008711EA">
        <w:t>B.1.13</w:t>
      </w:r>
      <w:r w:rsidRPr="008711EA">
        <w:tab/>
        <w:t>HO Report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49" w:name="_CRB_1_14"/>
      <w:bookmarkStart w:id="11150" w:name="_Toc20953956"/>
      <w:bookmarkStart w:id="11151" w:name="_Toc29391134"/>
      <w:bookmarkStart w:id="11152" w:name="_Toc36551873"/>
      <w:bookmarkStart w:id="11153" w:name="_Toc45832109"/>
      <w:bookmarkStart w:id="11154" w:name="_Toc51763062"/>
      <w:bookmarkStart w:id="11155" w:name="_Toc64382115"/>
      <w:bookmarkStart w:id="11156" w:name="_Toc73964633"/>
      <w:bookmarkStart w:id="11157" w:name="_Toc88647243"/>
      <w:bookmarkStart w:id="11158" w:name="_Toc97883192"/>
      <w:bookmarkStart w:id="11159" w:name="_Toc98531772"/>
      <w:bookmarkStart w:id="11160" w:name="_Toc105517844"/>
      <w:bookmarkStart w:id="11161" w:name="_Toc106108735"/>
      <w:bookmarkStart w:id="11162" w:name="_Toc113657321"/>
      <w:bookmarkStart w:id="11163" w:name="_Toc114052541"/>
      <w:bookmarkStart w:id="11164" w:name="_Toc170752654"/>
      <w:bookmarkEnd w:id="11149"/>
      <w:r w:rsidRPr="008711EA">
        <w:t>B.1.14</w:t>
      </w:r>
      <w:r w:rsidRPr="008711EA">
        <w:tab/>
        <w:t>Cell Activation Request</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165" w:name="_CRB_1_15"/>
      <w:bookmarkStart w:id="11166" w:name="_Toc20953957"/>
      <w:bookmarkStart w:id="11167" w:name="_Toc29391135"/>
      <w:bookmarkStart w:id="11168" w:name="_Toc36551874"/>
      <w:bookmarkStart w:id="11169" w:name="_Toc45832110"/>
      <w:bookmarkStart w:id="11170" w:name="_Toc51763063"/>
      <w:bookmarkStart w:id="11171" w:name="_Toc64382116"/>
      <w:bookmarkStart w:id="11172" w:name="_Toc73964634"/>
      <w:bookmarkStart w:id="11173" w:name="_Toc88647244"/>
      <w:bookmarkStart w:id="11174" w:name="_Toc97883193"/>
      <w:bookmarkStart w:id="11175" w:name="_Toc98531773"/>
      <w:bookmarkStart w:id="11176" w:name="_Toc105517845"/>
      <w:bookmarkStart w:id="11177" w:name="_Toc106108736"/>
      <w:bookmarkStart w:id="11178" w:name="_Toc113657322"/>
      <w:bookmarkStart w:id="11179" w:name="_Toc114052542"/>
      <w:bookmarkStart w:id="11180" w:name="_Toc170752655"/>
      <w:bookmarkEnd w:id="11165"/>
      <w:r w:rsidRPr="008711EA">
        <w:t>B.1.15</w:t>
      </w:r>
      <w:r w:rsidRPr="008711EA">
        <w:tab/>
        <w:t>Cell Activation Response</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181" w:name="_CRB_1_16"/>
      <w:bookmarkStart w:id="11182" w:name="_Toc20953958"/>
      <w:bookmarkStart w:id="11183" w:name="_Toc29391136"/>
      <w:bookmarkStart w:id="11184" w:name="_Toc36551875"/>
      <w:bookmarkStart w:id="11185" w:name="_Toc45832111"/>
      <w:bookmarkStart w:id="11186" w:name="_Toc51763064"/>
      <w:bookmarkStart w:id="11187" w:name="_Toc64382117"/>
      <w:bookmarkStart w:id="11188" w:name="_Toc73964635"/>
      <w:bookmarkStart w:id="11189" w:name="_Toc88647245"/>
      <w:bookmarkStart w:id="11190" w:name="_Toc97883194"/>
      <w:bookmarkStart w:id="11191" w:name="_Toc98531774"/>
      <w:bookmarkStart w:id="11192" w:name="_Toc105517846"/>
      <w:bookmarkStart w:id="11193" w:name="_Toc106108737"/>
      <w:bookmarkStart w:id="11194" w:name="_Toc113657323"/>
      <w:bookmarkStart w:id="11195" w:name="_Toc114052543"/>
      <w:bookmarkStart w:id="11196" w:name="_Toc170752656"/>
      <w:bookmarkEnd w:id="11181"/>
      <w:r w:rsidRPr="008711EA">
        <w:t>B.1.16</w:t>
      </w:r>
      <w:r w:rsidRPr="008711EA">
        <w:tab/>
        <w:t>Cell State Indication</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197" w:name="_CRB_1_17"/>
      <w:bookmarkStart w:id="11198" w:name="_Toc20953959"/>
      <w:bookmarkStart w:id="11199" w:name="_Toc29391137"/>
      <w:bookmarkStart w:id="11200" w:name="_Toc36551876"/>
      <w:bookmarkStart w:id="11201" w:name="_Toc45832112"/>
      <w:bookmarkStart w:id="11202" w:name="_Toc51763065"/>
      <w:bookmarkStart w:id="11203" w:name="_Toc64382118"/>
      <w:bookmarkStart w:id="11204" w:name="_Toc73964636"/>
      <w:bookmarkStart w:id="11205" w:name="_Toc88647246"/>
      <w:bookmarkStart w:id="11206" w:name="_Toc97883195"/>
      <w:bookmarkStart w:id="11207" w:name="_Toc98531775"/>
      <w:bookmarkStart w:id="11208" w:name="_Toc105517847"/>
      <w:bookmarkStart w:id="11209" w:name="_Toc106108738"/>
      <w:bookmarkStart w:id="11210" w:name="_Toc113657324"/>
      <w:bookmarkStart w:id="11211" w:name="_Toc114052544"/>
      <w:bookmarkStart w:id="11212" w:name="_Toc170752657"/>
      <w:bookmarkEnd w:id="11197"/>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13" w:name="_CRB_1_18"/>
      <w:bookmarkStart w:id="11214" w:name="_Toc20953960"/>
      <w:bookmarkStart w:id="11215" w:name="_Toc29391138"/>
      <w:bookmarkStart w:id="11216" w:name="_Toc36551877"/>
      <w:bookmarkStart w:id="11217" w:name="_Toc45832113"/>
      <w:bookmarkStart w:id="11218" w:name="_Toc51763066"/>
      <w:bookmarkStart w:id="11219" w:name="_Toc64382119"/>
      <w:bookmarkStart w:id="11220" w:name="_Toc73964637"/>
      <w:bookmarkStart w:id="11221" w:name="_Toc88647247"/>
      <w:bookmarkStart w:id="11222" w:name="_Toc97883196"/>
      <w:bookmarkStart w:id="11223" w:name="_Toc98531776"/>
      <w:bookmarkStart w:id="11224" w:name="_Toc105517848"/>
      <w:bookmarkStart w:id="11225" w:name="_Toc106108739"/>
      <w:bookmarkStart w:id="11226" w:name="_Toc113657325"/>
      <w:bookmarkStart w:id="11227" w:name="_Toc114052545"/>
      <w:bookmarkStart w:id="11228" w:name="_Toc170752658"/>
      <w:bookmarkEnd w:id="11213"/>
      <w:r w:rsidRPr="008711EA">
        <w:t>B.1.</w:t>
      </w:r>
      <w:r w:rsidRPr="008711EA">
        <w:rPr>
          <w:lang w:eastAsia="zh-CN"/>
        </w:rPr>
        <w:t>18</w:t>
      </w:r>
      <w:r w:rsidRPr="008711EA">
        <w:tab/>
        <w:t>eHRPD Sector ID</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29" w:name="_CRB_1_19"/>
      <w:bookmarkStart w:id="11230" w:name="_Toc20953961"/>
      <w:bookmarkStart w:id="11231" w:name="_Toc29391139"/>
      <w:bookmarkStart w:id="11232" w:name="_Toc36551878"/>
      <w:bookmarkStart w:id="11233" w:name="_Toc45832114"/>
      <w:bookmarkStart w:id="11234" w:name="_Toc51763067"/>
      <w:bookmarkStart w:id="11235" w:name="_Toc64382120"/>
      <w:bookmarkStart w:id="11236" w:name="_Toc73964638"/>
      <w:bookmarkStart w:id="11237" w:name="_Toc88647248"/>
      <w:bookmarkStart w:id="11238" w:name="_Toc97883197"/>
      <w:bookmarkStart w:id="11239" w:name="_Toc98531777"/>
      <w:bookmarkStart w:id="11240" w:name="_Toc105517849"/>
      <w:bookmarkStart w:id="11241" w:name="_Toc106108740"/>
      <w:bookmarkStart w:id="11242" w:name="_Toc113657326"/>
      <w:bookmarkStart w:id="11243" w:name="_Toc114052546"/>
      <w:bookmarkStart w:id="11244" w:name="_Toc170752659"/>
      <w:bookmarkEnd w:id="11229"/>
      <w:r w:rsidRPr="008711EA">
        <w:t>B.1.19</w:t>
      </w:r>
      <w:r w:rsidRPr="008711EA">
        <w:tab/>
        <w:t>eHRPD Sector Load Reporting Response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45" w:name="_CRB_1_20"/>
      <w:bookmarkStart w:id="11246" w:name="_Toc20953962"/>
      <w:bookmarkStart w:id="11247" w:name="_Toc29391140"/>
      <w:bookmarkStart w:id="11248" w:name="_Toc36551879"/>
      <w:bookmarkStart w:id="11249" w:name="_Toc45832115"/>
      <w:bookmarkStart w:id="11250" w:name="_Toc51763068"/>
      <w:bookmarkStart w:id="11251" w:name="_Toc64382121"/>
      <w:bookmarkStart w:id="11252" w:name="_Toc73964639"/>
      <w:bookmarkStart w:id="11253" w:name="_Toc88647249"/>
      <w:bookmarkStart w:id="11254" w:name="_Toc97883198"/>
      <w:bookmarkStart w:id="11255" w:name="_Toc98531778"/>
      <w:bookmarkStart w:id="11256" w:name="_Toc105517850"/>
      <w:bookmarkStart w:id="11257" w:name="_Toc106108741"/>
      <w:bookmarkStart w:id="11258" w:name="_Toc113657327"/>
      <w:bookmarkStart w:id="11259" w:name="_Toc114052547"/>
      <w:bookmarkStart w:id="11260" w:name="_Toc170752660"/>
      <w:bookmarkEnd w:id="11245"/>
      <w:r w:rsidRPr="008711EA">
        <w:t>B.1.20</w:t>
      </w:r>
      <w:r w:rsidRPr="008711EA">
        <w:tab/>
        <w:t>eHRPD Composite Available Capacity</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61" w:name="_CRB_1_21"/>
      <w:bookmarkStart w:id="11262" w:name="_Toc20953963"/>
      <w:bookmarkStart w:id="11263" w:name="_Toc29391141"/>
      <w:bookmarkStart w:id="11264" w:name="_Toc36551880"/>
      <w:bookmarkStart w:id="11265" w:name="_Toc45832116"/>
      <w:bookmarkStart w:id="11266" w:name="_Toc51763069"/>
      <w:bookmarkStart w:id="11267" w:name="_Toc64382122"/>
      <w:bookmarkStart w:id="11268" w:name="_Toc73964640"/>
      <w:bookmarkStart w:id="11269" w:name="_Toc88647250"/>
      <w:bookmarkStart w:id="11270" w:name="_Toc97883199"/>
      <w:bookmarkStart w:id="11271" w:name="_Toc98531779"/>
      <w:bookmarkStart w:id="11272" w:name="_Toc105517851"/>
      <w:bookmarkStart w:id="11273" w:name="_Toc106108742"/>
      <w:bookmarkStart w:id="11274" w:name="_Toc113657328"/>
      <w:bookmarkStart w:id="11275" w:name="_Toc114052548"/>
      <w:bookmarkStart w:id="11276" w:name="_Toc170752661"/>
      <w:bookmarkEnd w:id="11261"/>
      <w:r w:rsidRPr="008711EA">
        <w:t>B.1.21</w:t>
      </w:r>
      <w:r w:rsidRPr="008711EA">
        <w:tab/>
        <w:t>eHRPD Sector Capacity Class Value</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277" w:name="_CRB_1_22"/>
      <w:bookmarkStart w:id="11278" w:name="_Toc20953964"/>
      <w:bookmarkStart w:id="11279" w:name="_Toc29391142"/>
      <w:bookmarkStart w:id="11280" w:name="_Toc36551881"/>
      <w:bookmarkStart w:id="11281" w:name="_Toc45832117"/>
      <w:bookmarkStart w:id="11282" w:name="_Toc51763070"/>
      <w:bookmarkStart w:id="11283" w:name="_Toc64382123"/>
      <w:bookmarkStart w:id="11284" w:name="_Toc73964641"/>
      <w:bookmarkStart w:id="11285" w:name="_Toc88647251"/>
      <w:bookmarkStart w:id="11286" w:name="_Toc97883200"/>
      <w:bookmarkStart w:id="11287" w:name="_Toc98531780"/>
      <w:bookmarkStart w:id="11288" w:name="_Toc105517852"/>
      <w:bookmarkStart w:id="11289" w:name="_Toc106108743"/>
      <w:bookmarkStart w:id="11290" w:name="_Toc113657329"/>
      <w:bookmarkStart w:id="11291" w:name="_Toc114052549"/>
      <w:bookmarkStart w:id="11292" w:name="_Toc170752662"/>
      <w:bookmarkEnd w:id="11277"/>
      <w:r w:rsidRPr="008711EA">
        <w:t>B.1.22</w:t>
      </w:r>
      <w:r w:rsidRPr="008711EA">
        <w:tab/>
        <w:t>eHRPD Capacity Value</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293" w:name="_CRB_1_23"/>
      <w:bookmarkStart w:id="11294" w:name="_Toc20953965"/>
      <w:bookmarkStart w:id="11295" w:name="_Toc29391143"/>
      <w:bookmarkStart w:id="11296" w:name="_Toc36551882"/>
      <w:bookmarkStart w:id="11297" w:name="_Toc45832118"/>
      <w:bookmarkStart w:id="11298" w:name="_Toc51763071"/>
      <w:bookmarkStart w:id="11299" w:name="_Toc64382124"/>
      <w:bookmarkStart w:id="11300" w:name="_Toc73964642"/>
      <w:bookmarkStart w:id="11301" w:name="_Toc88647252"/>
      <w:bookmarkStart w:id="11302" w:name="_Toc97883201"/>
      <w:bookmarkStart w:id="11303" w:name="_Toc98531781"/>
      <w:bookmarkStart w:id="11304" w:name="_Toc105517853"/>
      <w:bookmarkStart w:id="11305" w:name="_Toc106108744"/>
      <w:bookmarkStart w:id="11306" w:name="_Toc113657330"/>
      <w:bookmarkStart w:id="11307" w:name="_Toc114052550"/>
      <w:bookmarkStart w:id="11308" w:name="_Toc170752663"/>
      <w:bookmarkEnd w:id="11293"/>
      <w:r w:rsidRPr="008711EA">
        <w:rPr>
          <w:rFonts w:eastAsia="MS Mincho"/>
        </w:rPr>
        <w:t>B.1.</w:t>
      </w:r>
      <w:r w:rsidRPr="008711EA">
        <w:t>23</w:t>
      </w:r>
      <w:r w:rsidRPr="008711EA">
        <w:rPr>
          <w:rFonts w:eastAsia="MS Mincho"/>
        </w:rPr>
        <w:tab/>
      </w:r>
      <w:r w:rsidRPr="008711EA">
        <w:t>Candidate PCI</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09" w:name="_CRB_2"/>
      <w:bookmarkStart w:id="11310" w:name="_Toc20953966"/>
      <w:bookmarkStart w:id="11311" w:name="_Toc29391144"/>
      <w:bookmarkStart w:id="11312" w:name="_Toc36551883"/>
      <w:bookmarkStart w:id="11313" w:name="_Toc45832119"/>
      <w:bookmarkStart w:id="11314" w:name="_Toc51763072"/>
      <w:bookmarkStart w:id="11315" w:name="_Toc64382125"/>
      <w:bookmarkStart w:id="11316" w:name="_Toc73964643"/>
      <w:bookmarkStart w:id="11317" w:name="_Toc88647253"/>
      <w:bookmarkStart w:id="11318" w:name="_Toc97883202"/>
      <w:bookmarkStart w:id="11319" w:name="_Toc98531782"/>
      <w:bookmarkStart w:id="11320" w:name="_Toc105517854"/>
      <w:bookmarkStart w:id="11321" w:name="_Toc106108745"/>
      <w:bookmarkStart w:id="11322" w:name="_Toc113657331"/>
      <w:bookmarkStart w:id="11323" w:name="_Toc114052551"/>
      <w:bookmarkStart w:id="11324" w:name="_Toc170752664"/>
      <w:bookmarkEnd w:id="11309"/>
      <w:r w:rsidRPr="008711EA">
        <w:t>B.2</w:t>
      </w:r>
      <w:r w:rsidRPr="008711EA">
        <w:rPr>
          <w:b/>
        </w:rPr>
        <w:tab/>
      </w:r>
      <w:r w:rsidRPr="008711EA">
        <w:t>ASN.1 definition</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25" w:name="_CRAnnexCinformative"/>
      <w:bookmarkEnd w:id="11325"/>
      <w:r w:rsidRPr="008711EA">
        <w:rPr>
          <w:snapToGrid w:val="0"/>
        </w:rPr>
        <w:br w:type="page"/>
      </w:r>
      <w:bookmarkStart w:id="11326" w:name="_Toc20953967"/>
      <w:bookmarkStart w:id="11327" w:name="_Toc29391145"/>
      <w:bookmarkStart w:id="11328" w:name="_Toc36551884"/>
      <w:bookmarkStart w:id="11329" w:name="_Toc45832120"/>
      <w:bookmarkStart w:id="11330" w:name="_Toc51763073"/>
      <w:bookmarkStart w:id="11331" w:name="_Toc64382126"/>
      <w:bookmarkStart w:id="11332" w:name="_Toc73964644"/>
      <w:bookmarkStart w:id="11333" w:name="_Toc88647254"/>
      <w:bookmarkStart w:id="11334" w:name="_Toc97883203"/>
      <w:bookmarkStart w:id="11335" w:name="_Toc98531783"/>
      <w:bookmarkStart w:id="11336" w:name="_Toc105517855"/>
      <w:bookmarkStart w:id="11337" w:name="_Toc106108746"/>
      <w:bookmarkStart w:id="11338" w:name="_Toc113657332"/>
      <w:bookmarkStart w:id="11339" w:name="_Toc114052552"/>
      <w:bookmarkStart w:id="11340" w:name="_Toc170752665"/>
      <w:r w:rsidRPr="008711EA">
        <w:rPr>
          <w:snapToGrid w:val="0"/>
        </w:rPr>
        <w:t>Annex C (informative):</w:t>
      </w:r>
      <w:r w:rsidRPr="008711EA">
        <w:br/>
      </w:r>
      <w:r w:rsidRPr="008711EA">
        <w:rPr>
          <w:snapToGrid w:val="0"/>
        </w:rPr>
        <w:t>Processing of Transparent Containers at the MME</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41" w:name="_CRAnnexDinformative"/>
      <w:bookmarkEnd w:id="11341"/>
      <w:r w:rsidRPr="008711EA">
        <w:br w:type="page"/>
      </w:r>
      <w:bookmarkStart w:id="11342" w:name="_Toc20953968"/>
      <w:bookmarkStart w:id="11343" w:name="_Toc29391146"/>
      <w:bookmarkStart w:id="11344" w:name="_Toc36551885"/>
      <w:bookmarkStart w:id="11345" w:name="_Toc45832121"/>
      <w:bookmarkStart w:id="11346" w:name="_Toc51763074"/>
      <w:bookmarkStart w:id="11347" w:name="_Toc64382127"/>
      <w:bookmarkStart w:id="11348" w:name="_Toc73964645"/>
      <w:bookmarkStart w:id="11349" w:name="_Toc88647255"/>
      <w:bookmarkStart w:id="11350" w:name="_Toc97883204"/>
      <w:bookmarkStart w:id="11351" w:name="_Toc98531784"/>
      <w:bookmarkStart w:id="11352" w:name="_Toc105517856"/>
      <w:bookmarkStart w:id="11353" w:name="_Toc106108747"/>
      <w:bookmarkStart w:id="11354" w:name="_Toc113657333"/>
      <w:bookmarkStart w:id="11355" w:name="_Toc114052553"/>
      <w:bookmarkStart w:id="11356" w:name="_Toc170752666"/>
      <w:r w:rsidRPr="008711EA">
        <w:t>Annex D (informative):</w:t>
      </w:r>
      <w:r w:rsidRPr="008711EA">
        <w:br/>
        <w:t>Change history</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659"/>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EE18B6" w:rsidRPr="008711EA" w14:paraId="0CBDF70B" w14:textId="77777777" w:rsidTr="00030BC1">
        <w:tc>
          <w:tcPr>
            <w:tcW w:w="415" w:type="pct"/>
            <w:shd w:val="solid" w:color="FFFFFF" w:fill="auto"/>
            <w:vAlign w:val="center"/>
          </w:tcPr>
          <w:p w14:paraId="478ADF0A" w14:textId="03EE18CC"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2024-12</w:t>
            </w:r>
          </w:p>
        </w:tc>
        <w:tc>
          <w:tcPr>
            <w:tcW w:w="415" w:type="pct"/>
            <w:shd w:val="solid" w:color="FFFFFF" w:fill="auto"/>
            <w:vAlign w:val="center"/>
          </w:tcPr>
          <w:p w14:paraId="359B4AA4" w14:textId="32E32EF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RAN#106</w:t>
            </w:r>
          </w:p>
        </w:tc>
        <w:tc>
          <w:tcPr>
            <w:tcW w:w="494" w:type="pct"/>
            <w:shd w:val="solid" w:color="FFFFFF" w:fill="auto"/>
            <w:vAlign w:val="center"/>
          </w:tcPr>
          <w:p w14:paraId="218B3E69" w14:textId="5580F314"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RP-</w:t>
            </w:r>
          </w:p>
        </w:tc>
        <w:tc>
          <w:tcPr>
            <w:tcW w:w="294" w:type="pct"/>
            <w:shd w:val="solid" w:color="FFFFFF" w:fill="auto"/>
            <w:vAlign w:val="center"/>
          </w:tcPr>
          <w:p w14:paraId="75E60AE6" w14:textId="0D41436F" w:rsidR="00EE18B6" w:rsidRPr="0063314F" w:rsidRDefault="00EE18B6" w:rsidP="009234B2">
            <w:pPr>
              <w:pStyle w:val="TAL"/>
              <w:keepNext w:val="0"/>
              <w:keepLines w:val="0"/>
              <w:widowControl w:val="0"/>
              <w:rPr>
                <w:rFonts w:cs="Arial"/>
                <w:color w:val="000000"/>
                <w:sz w:val="16"/>
                <w:szCs w:val="16"/>
              </w:rPr>
            </w:pPr>
            <w:r>
              <w:rPr>
                <w:rFonts w:cs="Arial"/>
                <w:color w:val="000000"/>
                <w:sz w:val="16"/>
                <w:szCs w:val="16"/>
              </w:rPr>
              <w:t>1957</w:t>
            </w:r>
          </w:p>
        </w:tc>
        <w:tc>
          <w:tcPr>
            <w:tcW w:w="220" w:type="pct"/>
            <w:shd w:val="solid" w:color="FFFFFF" w:fill="auto"/>
            <w:vAlign w:val="center"/>
          </w:tcPr>
          <w:p w14:paraId="153D01B5" w14:textId="5C3EE5EA" w:rsidR="00EE18B6" w:rsidRPr="0063314F" w:rsidRDefault="00D10E08" w:rsidP="009234B2">
            <w:pPr>
              <w:pStyle w:val="TAR"/>
              <w:keepNext w:val="0"/>
              <w:keepLines w:val="0"/>
              <w:widowControl w:val="0"/>
              <w:rPr>
                <w:rFonts w:cs="Arial"/>
                <w:color w:val="000000"/>
                <w:sz w:val="16"/>
                <w:szCs w:val="16"/>
              </w:rPr>
            </w:pPr>
            <w:r>
              <w:rPr>
                <w:rFonts w:cs="Arial"/>
                <w:color w:val="000000"/>
                <w:sz w:val="16"/>
                <w:szCs w:val="16"/>
              </w:rPr>
              <w:t>3</w:t>
            </w:r>
          </w:p>
        </w:tc>
        <w:tc>
          <w:tcPr>
            <w:tcW w:w="220" w:type="pct"/>
            <w:shd w:val="solid" w:color="FFFFFF" w:fill="auto"/>
            <w:vAlign w:val="center"/>
          </w:tcPr>
          <w:p w14:paraId="607742CF" w14:textId="6F42B462"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F</w:t>
            </w:r>
          </w:p>
        </w:tc>
        <w:tc>
          <w:tcPr>
            <w:tcW w:w="2574" w:type="pct"/>
            <w:shd w:val="solid" w:color="FFFFFF" w:fill="auto"/>
            <w:vAlign w:val="center"/>
          </w:tcPr>
          <w:p w14:paraId="5A4AF908" w14:textId="5E0D2CA3" w:rsidR="00EE18B6" w:rsidRPr="00EE18B6" w:rsidRDefault="00F84EAE" w:rsidP="009234B2">
            <w:pPr>
              <w:pStyle w:val="TAL"/>
              <w:keepNext w:val="0"/>
              <w:keepLines w:val="0"/>
              <w:widowControl w:val="0"/>
              <w:rPr>
                <w:rFonts w:cs="Arial"/>
                <w:color w:val="000000"/>
                <w:sz w:val="16"/>
                <w:szCs w:val="16"/>
              </w:rPr>
            </w:pPr>
            <w:r w:rsidRPr="0068780A">
              <w:rPr>
                <w:rFonts w:cs="Arial"/>
                <w:b/>
                <w:bCs/>
                <w:color w:val="000000"/>
                <w:sz w:val="16"/>
                <w:szCs w:val="16"/>
              </w:rPr>
              <w:t>Coarse UE Location Information Reporting from MME to eNB - S1AP Impacts</w:t>
            </w:r>
          </w:p>
        </w:tc>
        <w:tc>
          <w:tcPr>
            <w:tcW w:w="368" w:type="pct"/>
            <w:shd w:val="solid" w:color="FFFFFF" w:fill="auto"/>
            <w:vAlign w:val="center"/>
          </w:tcPr>
          <w:p w14:paraId="09408F16" w14:textId="38C5EC33" w:rsidR="00EE18B6" w:rsidRPr="0063314F" w:rsidRDefault="00EE18B6" w:rsidP="009234B2">
            <w:pPr>
              <w:pStyle w:val="TAC"/>
              <w:keepNext w:val="0"/>
              <w:keepLines w:val="0"/>
              <w:widowControl w:val="0"/>
              <w:rPr>
                <w:rFonts w:cs="Arial"/>
                <w:color w:val="000000"/>
                <w:sz w:val="16"/>
                <w:szCs w:val="16"/>
              </w:rPr>
            </w:pPr>
            <w:r>
              <w:rPr>
                <w:rFonts w:cs="Arial"/>
                <w:color w:val="000000"/>
                <w:sz w:val="16"/>
                <w:szCs w:val="16"/>
              </w:rPr>
              <w:t>18.3.0</w:t>
            </w:r>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248E01" w14:textId="77777777" w:rsidR="00985185" w:rsidRDefault="00985185">
      <w:r>
        <w:separator/>
      </w:r>
    </w:p>
  </w:endnote>
  <w:endnote w:type="continuationSeparator" w:id="0">
    <w:p w14:paraId="1451DD5B" w14:textId="77777777" w:rsidR="00985185" w:rsidRDefault="009851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A3409C" w14:textId="77777777" w:rsidR="00985185" w:rsidRDefault="00985185">
      <w:r>
        <w:separator/>
      </w:r>
    </w:p>
  </w:footnote>
  <w:footnote w:type="continuationSeparator" w:id="0">
    <w:p w14:paraId="27DFF5F2" w14:textId="77777777" w:rsidR="00985185" w:rsidRDefault="009851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3F1BBA" w14:textId="154E8ABC" w:rsidR="00F671B4" w:rsidRDefault="00F671B4">
    <w:pPr>
      <w:pStyle w:val="Header"/>
      <w:framePr w:wrap="auto" w:vAnchor="text" w:hAnchor="page" w:x="1134" w:y="1"/>
      <w:widowControl/>
    </w:pPr>
    <w:r>
      <w:fldChar w:fldCharType="begin"/>
    </w:r>
    <w:r>
      <w:instrText xml:space="preserve"> STYLEREF ZGSM </w:instrText>
    </w:r>
    <w:r>
      <w:fldChar w:fldCharType="separate"/>
    </w:r>
    <w:r w:rsidR="00F84EAE">
      <w:t>Release 18</w:t>
    </w:r>
    <w:r>
      <w:fldChar w:fldCharType="end"/>
    </w:r>
  </w:p>
  <w:p w14:paraId="6A177560" w14:textId="38E5E0D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F84EAE">
      <w:t>3GPP TS 36.413 V18.23.0 (2024-0612)</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5519A7" w14:textId="54FD50F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D10E08">
      <w:t>3GPP TS 36.413 V18.23.0 (2024-0612)</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6010A9CB" w:rsidR="00F671B4" w:rsidRDefault="00F671B4">
    <w:pPr>
      <w:pStyle w:val="Header"/>
      <w:framePr w:wrap="auto" w:vAnchor="text" w:hAnchor="margin" w:y="1"/>
      <w:widowControl/>
    </w:pPr>
    <w:r>
      <w:fldChar w:fldCharType="begin"/>
    </w:r>
    <w:r>
      <w:instrText xml:space="preserve"> STYLEREF ZGSM </w:instrText>
    </w:r>
    <w:r>
      <w:fldChar w:fldCharType="separate"/>
    </w:r>
    <w:r w:rsidR="00D10E08">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5185D" w14:textId="601996B0"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79FD">
      <w:rPr>
        <w:rFonts w:ascii="Arial" w:hAnsi="Arial" w:cs="Arial"/>
        <w:b/>
        <w:noProof/>
        <w:sz w:val="18"/>
        <w:szCs w:val="18"/>
      </w:rPr>
      <w:t>3GPP TS 36.413 V18.2.0 (2024-06)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0E5E8BD4"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79FD">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6629"/>
    <w:rsid w:val="0002708E"/>
    <w:rsid w:val="000309EF"/>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4389"/>
    <w:rsid w:val="00097327"/>
    <w:rsid w:val="00097547"/>
    <w:rsid w:val="000A5527"/>
    <w:rsid w:val="000B77F3"/>
    <w:rsid w:val="000C4BCB"/>
    <w:rsid w:val="000D0C5A"/>
    <w:rsid w:val="000D3956"/>
    <w:rsid w:val="000D58AB"/>
    <w:rsid w:val="000E0DAC"/>
    <w:rsid w:val="000E2576"/>
    <w:rsid w:val="000E3624"/>
    <w:rsid w:val="000E7284"/>
    <w:rsid w:val="000F1E97"/>
    <w:rsid w:val="000F2556"/>
    <w:rsid w:val="001011A2"/>
    <w:rsid w:val="00105A79"/>
    <w:rsid w:val="001072FC"/>
    <w:rsid w:val="0011317E"/>
    <w:rsid w:val="001144D6"/>
    <w:rsid w:val="00116E58"/>
    <w:rsid w:val="001200EA"/>
    <w:rsid w:val="0012029C"/>
    <w:rsid w:val="00131DC4"/>
    <w:rsid w:val="00134088"/>
    <w:rsid w:val="00136519"/>
    <w:rsid w:val="0014449C"/>
    <w:rsid w:val="00145450"/>
    <w:rsid w:val="00146111"/>
    <w:rsid w:val="00152DF5"/>
    <w:rsid w:val="00166457"/>
    <w:rsid w:val="00167104"/>
    <w:rsid w:val="00170BD7"/>
    <w:rsid w:val="00171767"/>
    <w:rsid w:val="001739BA"/>
    <w:rsid w:val="0017753D"/>
    <w:rsid w:val="00187864"/>
    <w:rsid w:val="001A12F1"/>
    <w:rsid w:val="001A241F"/>
    <w:rsid w:val="001B5164"/>
    <w:rsid w:val="001B54B6"/>
    <w:rsid w:val="001C6F4A"/>
    <w:rsid w:val="001D02C2"/>
    <w:rsid w:val="001D077B"/>
    <w:rsid w:val="001D21FE"/>
    <w:rsid w:val="001D40B0"/>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907C6"/>
    <w:rsid w:val="002929BF"/>
    <w:rsid w:val="002A0101"/>
    <w:rsid w:val="002A181B"/>
    <w:rsid w:val="002A5F26"/>
    <w:rsid w:val="002B49DE"/>
    <w:rsid w:val="002B57C5"/>
    <w:rsid w:val="002B7BF9"/>
    <w:rsid w:val="002C0493"/>
    <w:rsid w:val="002C6E6B"/>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87E71"/>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27D0"/>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4F78DB"/>
    <w:rsid w:val="005001CA"/>
    <w:rsid w:val="00500CCC"/>
    <w:rsid w:val="00501D2B"/>
    <w:rsid w:val="00503A37"/>
    <w:rsid w:val="00505589"/>
    <w:rsid w:val="005067B9"/>
    <w:rsid w:val="005079FD"/>
    <w:rsid w:val="00510BAF"/>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0174"/>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67B4"/>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74B96"/>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77F9A"/>
    <w:rsid w:val="00883023"/>
    <w:rsid w:val="008834DB"/>
    <w:rsid w:val="00892D69"/>
    <w:rsid w:val="00895F82"/>
    <w:rsid w:val="008A606F"/>
    <w:rsid w:val="008A7F40"/>
    <w:rsid w:val="008C748A"/>
    <w:rsid w:val="008E3C73"/>
    <w:rsid w:val="008E6169"/>
    <w:rsid w:val="008F621C"/>
    <w:rsid w:val="0090271F"/>
    <w:rsid w:val="00902E23"/>
    <w:rsid w:val="009068ED"/>
    <w:rsid w:val="0091348E"/>
    <w:rsid w:val="00916801"/>
    <w:rsid w:val="00917CCB"/>
    <w:rsid w:val="00917CD7"/>
    <w:rsid w:val="009234B2"/>
    <w:rsid w:val="00927A74"/>
    <w:rsid w:val="009319B4"/>
    <w:rsid w:val="00932A0D"/>
    <w:rsid w:val="00934476"/>
    <w:rsid w:val="009345C1"/>
    <w:rsid w:val="0094043E"/>
    <w:rsid w:val="009409BD"/>
    <w:rsid w:val="00941168"/>
    <w:rsid w:val="00942EC2"/>
    <w:rsid w:val="00953E6D"/>
    <w:rsid w:val="00954417"/>
    <w:rsid w:val="0096426F"/>
    <w:rsid w:val="00966DE0"/>
    <w:rsid w:val="00967277"/>
    <w:rsid w:val="00967881"/>
    <w:rsid w:val="00967B53"/>
    <w:rsid w:val="009745A0"/>
    <w:rsid w:val="009748F4"/>
    <w:rsid w:val="00975BC2"/>
    <w:rsid w:val="009775B2"/>
    <w:rsid w:val="00983A76"/>
    <w:rsid w:val="00985185"/>
    <w:rsid w:val="00986899"/>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0BE4"/>
    <w:rsid w:val="009D1872"/>
    <w:rsid w:val="009D4C32"/>
    <w:rsid w:val="009E3E24"/>
    <w:rsid w:val="009E58DA"/>
    <w:rsid w:val="009E7B44"/>
    <w:rsid w:val="009F22ED"/>
    <w:rsid w:val="009F37B7"/>
    <w:rsid w:val="009F7B7C"/>
    <w:rsid w:val="00A00D6C"/>
    <w:rsid w:val="00A04469"/>
    <w:rsid w:val="00A10F02"/>
    <w:rsid w:val="00A11A99"/>
    <w:rsid w:val="00A14B9C"/>
    <w:rsid w:val="00A164B4"/>
    <w:rsid w:val="00A22509"/>
    <w:rsid w:val="00A23167"/>
    <w:rsid w:val="00A31952"/>
    <w:rsid w:val="00A43875"/>
    <w:rsid w:val="00A506BF"/>
    <w:rsid w:val="00A535C5"/>
    <w:rsid w:val="00A53724"/>
    <w:rsid w:val="00A54500"/>
    <w:rsid w:val="00A55ED2"/>
    <w:rsid w:val="00A56828"/>
    <w:rsid w:val="00A5772A"/>
    <w:rsid w:val="00A62BFD"/>
    <w:rsid w:val="00A667F3"/>
    <w:rsid w:val="00A732B5"/>
    <w:rsid w:val="00A8045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2EAD"/>
    <w:rsid w:val="00AE44C7"/>
    <w:rsid w:val="00AE4635"/>
    <w:rsid w:val="00AE5480"/>
    <w:rsid w:val="00AE5C45"/>
    <w:rsid w:val="00AE700C"/>
    <w:rsid w:val="00AF28B8"/>
    <w:rsid w:val="00AF2DB3"/>
    <w:rsid w:val="00AF5AF5"/>
    <w:rsid w:val="00AF703E"/>
    <w:rsid w:val="00B00232"/>
    <w:rsid w:val="00B041F1"/>
    <w:rsid w:val="00B048E7"/>
    <w:rsid w:val="00B0625F"/>
    <w:rsid w:val="00B077A4"/>
    <w:rsid w:val="00B127AB"/>
    <w:rsid w:val="00B15449"/>
    <w:rsid w:val="00B16C75"/>
    <w:rsid w:val="00B20092"/>
    <w:rsid w:val="00B2030E"/>
    <w:rsid w:val="00B27DA0"/>
    <w:rsid w:val="00B303DF"/>
    <w:rsid w:val="00B414B3"/>
    <w:rsid w:val="00B42AD9"/>
    <w:rsid w:val="00B47225"/>
    <w:rsid w:val="00B47FEF"/>
    <w:rsid w:val="00B5145C"/>
    <w:rsid w:val="00B57397"/>
    <w:rsid w:val="00B632E1"/>
    <w:rsid w:val="00B63F37"/>
    <w:rsid w:val="00B70231"/>
    <w:rsid w:val="00B71979"/>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2C91"/>
    <w:rsid w:val="00C0413E"/>
    <w:rsid w:val="00C06FD2"/>
    <w:rsid w:val="00C07591"/>
    <w:rsid w:val="00C07A2B"/>
    <w:rsid w:val="00C14219"/>
    <w:rsid w:val="00C21747"/>
    <w:rsid w:val="00C31CCC"/>
    <w:rsid w:val="00C33079"/>
    <w:rsid w:val="00C34053"/>
    <w:rsid w:val="00C41F0B"/>
    <w:rsid w:val="00C45231"/>
    <w:rsid w:val="00C47E35"/>
    <w:rsid w:val="00C516B3"/>
    <w:rsid w:val="00C53564"/>
    <w:rsid w:val="00C536F1"/>
    <w:rsid w:val="00C57C67"/>
    <w:rsid w:val="00C61150"/>
    <w:rsid w:val="00C64E61"/>
    <w:rsid w:val="00C662FC"/>
    <w:rsid w:val="00C70DA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563B"/>
    <w:rsid w:val="00CF6AD3"/>
    <w:rsid w:val="00CF7048"/>
    <w:rsid w:val="00D0323E"/>
    <w:rsid w:val="00D03FE7"/>
    <w:rsid w:val="00D067CF"/>
    <w:rsid w:val="00D10E08"/>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6FB5"/>
    <w:rsid w:val="00DA756B"/>
    <w:rsid w:val="00DA7A03"/>
    <w:rsid w:val="00DB1818"/>
    <w:rsid w:val="00DB6AA8"/>
    <w:rsid w:val="00DB790E"/>
    <w:rsid w:val="00DB7CE1"/>
    <w:rsid w:val="00DB7E9F"/>
    <w:rsid w:val="00DC05E5"/>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37C8"/>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E18B6"/>
    <w:rsid w:val="00EF2706"/>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4EAE"/>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theme" Target="theme/theme1.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780</TotalTime>
  <Pages>1</Pages>
  <Words>131774</Words>
  <Characters>751112</Characters>
  <Application>Microsoft Office Word</Application>
  <DocSecurity>0</DocSecurity>
  <Lines>6259</Lines>
  <Paragraphs>1762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881124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86</cp:revision>
  <dcterms:created xsi:type="dcterms:W3CDTF">2022-11-25T08:19:00Z</dcterms:created>
  <dcterms:modified xsi:type="dcterms:W3CDTF">2024-11-26T14:07:00Z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