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CD157" w14:textId="403382AE"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2A60B2">
        <w:t>3</w:t>
      </w:r>
      <w:r w:rsidRPr="006C17E1">
        <w:t>.</w:t>
      </w:r>
      <w:r w:rsidR="008054DA" w:rsidRPr="006C17E1">
        <w:t>0</w:t>
      </w:r>
      <w:r w:rsidRPr="006C17E1">
        <w:t xml:space="preserve"> </w:t>
      </w:r>
      <w:r w:rsidRPr="006C17E1">
        <w:rPr>
          <w:sz w:val="32"/>
        </w:rPr>
        <w:t>(</w:t>
      </w:r>
      <w:r w:rsidR="00387C56" w:rsidRPr="006C17E1">
        <w:rPr>
          <w:sz w:val="32"/>
        </w:rPr>
        <w:t>20</w:t>
      </w:r>
      <w:r w:rsidR="00387C56">
        <w:rPr>
          <w:sz w:val="32"/>
        </w:rPr>
        <w:t>24</w:t>
      </w:r>
      <w:r w:rsidR="008054DA" w:rsidRPr="006C17E1">
        <w:rPr>
          <w:sz w:val="32"/>
        </w:rPr>
        <w:t>-</w:t>
      </w:r>
      <w:r w:rsidR="002A60B2">
        <w:rPr>
          <w:sz w:val="32"/>
        </w:rPr>
        <w:t>12</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61.1pt" o:ole="">
            <v:imagedata r:id="rId8" o:title=""/>
          </v:shape>
          <o:OLEObject Type="Embed" ProgID="Word.Picture.8" ShapeID="_x0000_i1025" DrawAspect="Content" ObjectID="_1794138820"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1CB0CF5"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87C56" w:rsidRPr="006C17E1">
        <w:rPr>
          <w:noProof/>
          <w:sz w:val="18"/>
        </w:rPr>
        <w:t>20</w:t>
      </w:r>
      <w:r w:rsidR="00387C56">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621AB2DC" w14:textId="530D1ADD" w:rsidR="009841C5"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9841C5">
        <w:t>Foreword</w:t>
      </w:r>
      <w:r w:rsidR="009841C5">
        <w:tab/>
      </w:r>
      <w:r w:rsidR="009841C5">
        <w:fldChar w:fldCharType="begin" w:fldLock="1"/>
      </w:r>
      <w:r w:rsidR="009841C5">
        <w:instrText xml:space="preserve"> PAGEREF _Toc170751073 \h </w:instrText>
      </w:r>
      <w:r w:rsidR="009841C5">
        <w:fldChar w:fldCharType="separate"/>
      </w:r>
      <w:r w:rsidR="009841C5">
        <w:t>4</w:t>
      </w:r>
      <w:r w:rsidR="009841C5">
        <w:fldChar w:fldCharType="end"/>
      </w:r>
    </w:p>
    <w:p w14:paraId="354C8EDE" w14:textId="050137D9" w:rsidR="009841C5" w:rsidRDefault="009841C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_Toc170751074 \h </w:instrText>
      </w:r>
      <w:r>
        <w:fldChar w:fldCharType="separate"/>
      </w:r>
      <w:r>
        <w:t>5</w:t>
      </w:r>
      <w:r>
        <w:fldChar w:fldCharType="end"/>
      </w:r>
    </w:p>
    <w:p w14:paraId="5511B888" w14:textId="1177A314" w:rsidR="009841C5" w:rsidRDefault="009841C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_Toc170751075 \h </w:instrText>
      </w:r>
      <w:r>
        <w:fldChar w:fldCharType="separate"/>
      </w:r>
      <w:r>
        <w:t>5</w:t>
      </w:r>
      <w:r>
        <w:fldChar w:fldCharType="end"/>
      </w:r>
    </w:p>
    <w:p w14:paraId="23E12A1A" w14:textId="030E9EDF" w:rsidR="009841C5" w:rsidRDefault="009841C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_Toc170751076 \h </w:instrText>
      </w:r>
      <w:r>
        <w:fldChar w:fldCharType="separate"/>
      </w:r>
      <w:r>
        <w:t>5</w:t>
      </w:r>
      <w:r>
        <w:fldChar w:fldCharType="end"/>
      </w:r>
    </w:p>
    <w:p w14:paraId="1018E21E" w14:textId="5BAE9CED" w:rsidR="009841C5" w:rsidRDefault="009841C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_Toc170751077 \h </w:instrText>
      </w:r>
      <w:r>
        <w:fldChar w:fldCharType="separate"/>
      </w:r>
      <w:r>
        <w:t>5</w:t>
      </w:r>
      <w:r>
        <w:fldChar w:fldCharType="end"/>
      </w:r>
    </w:p>
    <w:p w14:paraId="25A754FE" w14:textId="4D277A07" w:rsidR="009841C5" w:rsidRDefault="009841C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_Toc170751078 \h </w:instrText>
      </w:r>
      <w:r>
        <w:fldChar w:fldCharType="separate"/>
      </w:r>
      <w:r>
        <w:t>5</w:t>
      </w:r>
      <w:r>
        <w:fldChar w:fldCharType="end"/>
      </w:r>
    </w:p>
    <w:p w14:paraId="1F7461AD" w14:textId="06BDEF6B" w:rsidR="009841C5" w:rsidRDefault="009841C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_Toc170751079 \h </w:instrText>
      </w:r>
      <w:r>
        <w:fldChar w:fldCharType="separate"/>
      </w:r>
      <w:r>
        <w:t>6</w:t>
      </w:r>
      <w:r>
        <w:fldChar w:fldCharType="end"/>
      </w:r>
    </w:p>
    <w:p w14:paraId="4ED3F5AD" w14:textId="46B2E28C" w:rsidR="009841C5" w:rsidRDefault="009841C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_Toc170751080 \h </w:instrText>
      </w:r>
      <w:r>
        <w:fldChar w:fldCharType="separate"/>
      </w:r>
      <w:r>
        <w:t>6</w:t>
      </w:r>
      <w:r>
        <w:fldChar w:fldCharType="end"/>
      </w:r>
    </w:p>
    <w:p w14:paraId="3484C0CB" w14:textId="57562C5B" w:rsidR="009841C5" w:rsidRDefault="009841C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_Toc170751081 \h </w:instrText>
      </w:r>
      <w:r>
        <w:fldChar w:fldCharType="separate"/>
      </w:r>
      <w:r>
        <w:t>7</w:t>
      </w:r>
      <w:r>
        <w:fldChar w:fldCharType="end"/>
      </w:r>
    </w:p>
    <w:p w14:paraId="63E50881" w14:textId="0663701E" w:rsidR="009841C5" w:rsidRDefault="009841C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_Toc170751082 \h </w:instrText>
      </w:r>
      <w:r>
        <w:fldChar w:fldCharType="separate"/>
      </w:r>
      <w:r>
        <w:t>8</w:t>
      </w:r>
      <w:r>
        <w:fldChar w:fldCharType="end"/>
      </w:r>
    </w:p>
    <w:p w14:paraId="6484381E" w14:textId="387B542E" w:rsidR="009841C5" w:rsidRDefault="009841C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_Toc170751083 \h </w:instrText>
      </w:r>
      <w:r>
        <w:fldChar w:fldCharType="separate"/>
      </w:r>
      <w:r>
        <w:t>13</w:t>
      </w:r>
      <w:r>
        <w:fldChar w:fldCharType="end"/>
      </w:r>
    </w:p>
    <w:p w14:paraId="3F69CF62" w14:textId="335593B1" w:rsidR="009841C5" w:rsidRDefault="009841C5" w:rsidP="009841C5">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_Toc170751084 \h </w:instrText>
      </w:r>
      <w:r>
        <w:fldChar w:fldCharType="separate"/>
      </w:r>
      <w:r>
        <w:t>14</w:t>
      </w:r>
      <w:r>
        <w:fldChar w:fldCharType="end"/>
      </w:r>
    </w:p>
    <w:p w14:paraId="658BFA4B" w14:textId="5945BF70"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70751073"/>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70751074"/>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70751075"/>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70751076"/>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pPr>
      <w:r>
        <w:t>5G-RG</w:t>
      </w:r>
      <w:r>
        <w:tab/>
        <w:t>5G Residential Gateway</w:t>
      </w:r>
    </w:p>
    <w:p w14:paraId="5A5CEA34" w14:textId="1DF07F58" w:rsidR="002A7B26" w:rsidRDefault="002A60B2" w:rsidP="002A60B2">
      <w:pPr>
        <w:pStyle w:val="EW"/>
      </w:pPr>
      <w:r>
        <w:t>AUN3</w:t>
      </w:r>
      <w:r>
        <w:tab/>
      </w:r>
      <w:r w:rsidRPr="002861F4">
        <w:t>Authenticable Non-3GPP</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70751077"/>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70751078"/>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70751079"/>
      <w:bookmarkEnd w:id="51"/>
      <w:r w:rsidRPr="006C17E1">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70751080"/>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70751081"/>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70751082"/>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Parameters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CE-mode-B Restricted</w:t>
      </w:r>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5G ProSe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5G ProSe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5G ProSe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r w:rsidRPr="00BE3FFF">
        <w:rPr>
          <w:i/>
        </w:rPr>
        <w:t>RedCap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lastRenderedPageBreak/>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70751083"/>
      <w:bookmarkEnd w:id="80"/>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w:t>
      </w:r>
      <w:r w:rsidRPr="006C17E1">
        <w:rPr>
          <w:lang w:val="en-US" w:eastAsia="zh-CN"/>
        </w:rPr>
        <w:lastRenderedPageBreak/>
        <w:t>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70751084"/>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rFonts w:cs="Arial"/>
                <w:color w:val="000000"/>
                <w:sz w:val="16"/>
                <w:szCs w:val="16"/>
              </w:rPr>
            </w:pPr>
            <w:r>
              <w:rPr>
                <w:rFonts w:cs="Arial"/>
                <w:color w:val="000000"/>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rFonts w:cs="Arial"/>
                <w:color w:val="000000"/>
                <w:sz w:val="16"/>
                <w:szCs w:val="16"/>
              </w:rPr>
            </w:pPr>
            <w:r>
              <w:rPr>
                <w:rFonts w:cs="Arial"/>
                <w:color w:val="000000"/>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341FDB99" w:rsidR="002A60B2" w:rsidRDefault="002A60B2" w:rsidP="00F3183C">
            <w:pPr>
              <w:pStyle w:val="TAC"/>
              <w:rPr>
                <w:rFonts w:cs="Arial"/>
                <w:color w:val="000000"/>
                <w:sz w:val="16"/>
                <w:szCs w:val="16"/>
              </w:rPr>
            </w:pPr>
            <w:r>
              <w:rPr>
                <w:rFonts w:cs="Arial"/>
                <w:color w:val="000000"/>
                <w:sz w:val="16"/>
                <w:szCs w:val="16"/>
              </w:rPr>
              <w:t>RP-xxxx</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rFonts w:cs="Arial"/>
                <w:color w:val="000000"/>
                <w:sz w:val="16"/>
                <w:szCs w:val="16"/>
              </w:rPr>
            </w:pPr>
            <w:r>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rFonts w:cs="Arial"/>
                <w:color w:val="000000"/>
                <w:sz w:val="16"/>
                <w:szCs w:val="16"/>
              </w:rPr>
            </w:pPr>
            <w:r w:rsidRPr="002A60B2">
              <w:rPr>
                <w:rFonts w:cs="Arial"/>
                <w:color w:val="000000"/>
                <w:sz w:val="16"/>
                <w:szCs w:val="16"/>
              </w:rPr>
              <w:t>Introduction of AUN3 device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sz w:val="16"/>
                <w:szCs w:val="16"/>
              </w:rPr>
            </w:pPr>
            <w:r>
              <w:rPr>
                <w:sz w:val="16"/>
                <w:szCs w:val="16"/>
              </w:rPr>
              <w:t>18.3.0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A0D4A" w14:textId="77777777" w:rsidR="00186877" w:rsidRDefault="00186877">
      <w:r>
        <w:separator/>
      </w:r>
    </w:p>
  </w:endnote>
  <w:endnote w:type="continuationSeparator" w:id="0">
    <w:p w14:paraId="10B04907" w14:textId="77777777" w:rsidR="00186877" w:rsidRDefault="0018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4CCA4" w14:textId="77777777" w:rsidR="00186877" w:rsidRDefault="00186877">
      <w:r>
        <w:separator/>
      </w:r>
    </w:p>
  </w:footnote>
  <w:footnote w:type="continuationSeparator" w:id="0">
    <w:p w14:paraId="46725A2B" w14:textId="77777777" w:rsidR="00186877" w:rsidRDefault="00186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2C1C0" w14:textId="78852B0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98A">
      <w:rPr>
        <w:rFonts w:ascii="Arial" w:hAnsi="Arial" w:cs="Arial"/>
        <w:b/>
        <w:noProof/>
        <w:sz w:val="18"/>
        <w:szCs w:val="18"/>
      </w:rPr>
      <w:t>3GPP TS 29.413 V18.3.0 (2024-12)</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242192C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98A">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51834"/>
    <w:rsid w:val="00054A22"/>
    <w:rsid w:val="000655A6"/>
    <w:rsid w:val="00080512"/>
    <w:rsid w:val="00092991"/>
    <w:rsid w:val="0009391D"/>
    <w:rsid w:val="000B0891"/>
    <w:rsid w:val="000D58AB"/>
    <w:rsid w:val="000D665B"/>
    <w:rsid w:val="000E74D3"/>
    <w:rsid w:val="00111F62"/>
    <w:rsid w:val="00115DF6"/>
    <w:rsid w:val="00116955"/>
    <w:rsid w:val="00145F24"/>
    <w:rsid w:val="001654F7"/>
    <w:rsid w:val="0017662B"/>
    <w:rsid w:val="001815DA"/>
    <w:rsid w:val="00182C70"/>
    <w:rsid w:val="00186877"/>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5EF7"/>
    <w:rsid w:val="00210FC7"/>
    <w:rsid w:val="002142BC"/>
    <w:rsid w:val="002347A2"/>
    <w:rsid w:val="00247899"/>
    <w:rsid w:val="002667F9"/>
    <w:rsid w:val="002719E5"/>
    <w:rsid w:val="002814F1"/>
    <w:rsid w:val="002A362B"/>
    <w:rsid w:val="002A36FB"/>
    <w:rsid w:val="002A60B2"/>
    <w:rsid w:val="002A7B26"/>
    <w:rsid w:val="002B38DE"/>
    <w:rsid w:val="002D3FF5"/>
    <w:rsid w:val="00310D9D"/>
    <w:rsid w:val="0031485A"/>
    <w:rsid w:val="003172DC"/>
    <w:rsid w:val="0035462D"/>
    <w:rsid w:val="0037024E"/>
    <w:rsid w:val="00371BF1"/>
    <w:rsid w:val="00371D3A"/>
    <w:rsid w:val="0037725B"/>
    <w:rsid w:val="00380E5C"/>
    <w:rsid w:val="00387C56"/>
    <w:rsid w:val="003976AA"/>
    <w:rsid w:val="003A2C54"/>
    <w:rsid w:val="003B3EAF"/>
    <w:rsid w:val="003B5B7E"/>
    <w:rsid w:val="003B7D55"/>
    <w:rsid w:val="003C3971"/>
    <w:rsid w:val="003D6D3D"/>
    <w:rsid w:val="00400A43"/>
    <w:rsid w:val="00445EDA"/>
    <w:rsid w:val="00451209"/>
    <w:rsid w:val="00463539"/>
    <w:rsid w:val="00471F9B"/>
    <w:rsid w:val="00474B51"/>
    <w:rsid w:val="00476664"/>
    <w:rsid w:val="00483AAC"/>
    <w:rsid w:val="0049318C"/>
    <w:rsid w:val="004A09C1"/>
    <w:rsid w:val="004B5915"/>
    <w:rsid w:val="004D0EF2"/>
    <w:rsid w:val="004D3578"/>
    <w:rsid w:val="004E213A"/>
    <w:rsid w:val="004E7FEA"/>
    <w:rsid w:val="004F1D83"/>
    <w:rsid w:val="004F2DAC"/>
    <w:rsid w:val="00513461"/>
    <w:rsid w:val="00536807"/>
    <w:rsid w:val="00543E6C"/>
    <w:rsid w:val="00561D21"/>
    <w:rsid w:val="00562E3E"/>
    <w:rsid w:val="00565087"/>
    <w:rsid w:val="00575994"/>
    <w:rsid w:val="00585B5E"/>
    <w:rsid w:val="0059667B"/>
    <w:rsid w:val="005A488F"/>
    <w:rsid w:val="005B1FFF"/>
    <w:rsid w:val="005D2E01"/>
    <w:rsid w:val="005D5474"/>
    <w:rsid w:val="005E1D16"/>
    <w:rsid w:val="005E7727"/>
    <w:rsid w:val="00614FDF"/>
    <w:rsid w:val="0064782A"/>
    <w:rsid w:val="006544B8"/>
    <w:rsid w:val="00660A78"/>
    <w:rsid w:val="00661D54"/>
    <w:rsid w:val="00670C7F"/>
    <w:rsid w:val="0067342E"/>
    <w:rsid w:val="006736AF"/>
    <w:rsid w:val="006B0E29"/>
    <w:rsid w:val="006C05D7"/>
    <w:rsid w:val="006C17E1"/>
    <w:rsid w:val="006C1D7E"/>
    <w:rsid w:val="006E098A"/>
    <w:rsid w:val="006E5C86"/>
    <w:rsid w:val="006F7D7C"/>
    <w:rsid w:val="00706BF6"/>
    <w:rsid w:val="00717DEA"/>
    <w:rsid w:val="00721039"/>
    <w:rsid w:val="00723F19"/>
    <w:rsid w:val="00725645"/>
    <w:rsid w:val="00731503"/>
    <w:rsid w:val="00734A5B"/>
    <w:rsid w:val="007415B1"/>
    <w:rsid w:val="00744E76"/>
    <w:rsid w:val="00770F88"/>
    <w:rsid w:val="007746EA"/>
    <w:rsid w:val="00780C44"/>
    <w:rsid w:val="00781F0F"/>
    <w:rsid w:val="007A78AB"/>
    <w:rsid w:val="007B7349"/>
    <w:rsid w:val="007D3BF9"/>
    <w:rsid w:val="008028A4"/>
    <w:rsid w:val="00803D65"/>
    <w:rsid w:val="008054DA"/>
    <w:rsid w:val="00815919"/>
    <w:rsid w:val="00817ACE"/>
    <w:rsid w:val="0083332A"/>
    <w:rsid w:val="008574B6"/>
    <w:rsid w:val="008637BC"/>
    <w:rsid w:val="008724BB"/>
    <w:rsid w:val="0087599A"/>
    <w:rsid w:val="008768CA"/>
    <w:rsid w:val="008878BF"/>
    <w:rsid w:val="00892549"/>
    <w:rsid w:val="008B4C95"/>
    <w:rsid w:val="008B7806"/>
    <w:rsid w:val="0090271F"/>
    <w:rsid w:val="00902E23"/>
    <w:rsid w:val="0091348E"/>
    <w:rsid w:val="00913E87"/>
    <w:rsid w:val="00917CCB"/>
    <w:rsid w:val="00925C19"/>
    <w:rsid w:val="009325CD"/>
    <w:rsid w:val="009366ED"/>
    <w:rsid w:val="00942EC2"/>
    <w:rsid w:val="00944238"/>
    <w:rsid w:val="00964A6A"/>
    <w:rsid w:val="00974FE8"/>
    <w:rsid w:val="009841C5"/>
    <w:rsid w:val="00985D58"/>
    <w:rsid w:val="009867D0"/>
    <w:rsid w:val="009B5C14"/>
    <w:rsid w:val="009C4D2A"/>
    <w:rsid w:val="009D2823"/>
    <w:rsid w:val="009F14A7"/>
    <w:rsid w:val="009F37B7"/>
    <w:rsid w:val="009F42C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B487F"/>
    <w:rsid w:val="00AC0A3D"/>
    <w:rsid w:val="00AC12BA"/>
    <w:rsid w:val="00AC30D6"/>
    <w:rsid w:val="00AD1727"/>
    <w:rsid w:val="00AD2BB6"/>
    <w:rsid w:val="00AD36CC"/>
    <w:rsid w:val="00AF6D5C"/>
    <w:rsid w:val="00B15449"/>
    <w:rsid w:val="00B21017"/>
    <w:rsid w:val="00B24CFC"/>
    <w:rsid w:val="00B40666"/>
    <w:rsid w:val="00B42DBC"/>
    <w:rsid w:val="00B544D5"/>
    <w:rsid w:val="00B632E1"/>
    <w:rsid w:val="00B67C02"/>
    <w:rsid w:val="00B9219C"/>
    <w:rsid w:val="00BA0F86"/>
    <w:rsid w:val="00BA2766"/>
    <w:rsid w:val="00BA285D"/>
    <w:rsid w:val="00BC05C1"/>
    <w:rsid w:val="00BC0F7D"/>
    <w:rsid w:val="00BC37C1"/>
    <w:rsid w:val="00BC74D6"/>
    <w:rsid w:val="00C021B2"/>
    <w:rsid w:val="00C05D87"/>
    <w:rsid w:val="00C3017A"/>
    <w:rsid w:val="00C33079"/>
    <w:rsid w:val="00C404CA"/>
    <w:rsid w:val="00C45231"/>
    <w:rsid w:val="00C54066"/>
    <w:rsid w:val="00C54F9F"/>
    <w:rsid w:val="00C72833"/>
    <w:rsid w:val="00C93F40"/>
    <w:rsid w:val="00C976CB"/>
    <w:rsid w:val="00CA3D0C"/>
    <w:rsid w:val="00CB1507"/>
    <w:rsid w:val="00CC39D2"/>
    <w:rsid w:val="00CE3EEB"/>
    <w:rsid w:val="00CE7C74"/>
    <w:rsid w:val="00CF0507"/>
    <w:rsid w:val="00CF46A6"/>
    <w:rsid w:val="00CF54D1"/>
    <w:rsid w:val="00D005CD"/>
    <w:rsid w:val="00D07A41"/>
    <w:rsid w:val="00D32306"/>
    <w:rsid w:val="00D565D7"/>
    <w:rsid w:val="00D64F11"/>
    <w:rsid w:val="00D700D0"/>
    <w:rsid w:val="00D738D6"/>
    <w:rsid w:val="00D755EB"/>
    <w:rsid w:val="00D75DEC"/>
    <w:rsid w:val="00D87E00"/>
    <w:rsid w:val="00D9134D"/>
    <w:rsid w:val="00DA7A03"/>
    <w:rsid w:val="00DB1818"/>
    <w:rsid w:val="00DC309B"/>
    <w:rsid w:val="00DC4DA2"/>
    <w:rsid w:val="00DE2075"/>
    <w:rsid w:val="00DE7F62"/>
    <w:rsid w:val="00DF01B2"/>
    <w:rsid w:val="00DF2B1F"/>
    <w:rsid w:val="00DF62CD"/>
    <w:rsid w:val="00E02CD7"/>
    <w:rsid w:val="00E109EB"/>
    <w:rsid w:val="00E12C0A"/>
    <w:rsid w:val="00E2003F"/>
    <w:rsid w:val="00E20D91"/>
    <w:rsid w:val="00E33A3C"/>
    <w:rsid w:val="00E75AE2"/>
    <w:rsid w:val="00E77645"/>
    <w:rsid w:val="00E816D3"/>
    <w:rsid w:val="00EA617B"/>
    <w:rsid w:val="00EC4A25"/>
    <w:rsid w:val="00ED0469"/>
    <w:rsid w:val="00EE0410"/>
    <w:rsid w:val="00EE651D"/>
    <w:rsid w:val="00F025A2"/>
    <w:rsid w:val="00F04712"/>
    <w:rsid w:val="00F11A2F"/>
    <w:rsid w:val="00F22EC7"/>
    <w:rsid w:val="00F27791"/>
    <w:rsid w:val="00F3183C"/>
    <w:rsid w:val="00F34980"/>
    <w:rsid w:val="00F653B8"/>
    <w:rsid w:val="00F7117D"/>
    <w:rsid w:val="00F77319"/>
    <w:rsid w:val="00F87F40"/>
    <w:rsid w:val="00FA1266"/>
    <w:rsid w:val="00FB0A4A"/>
    <w:rsid w:val="00FB1336"/>
    <w:rsid w:val="00FC1192"/>
    <w:rsid w:val="00FC4419"/>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15</Pages>
  <Words>3237</Words>
  <Characters>18457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15</cp:revision>
  <dcterms:created xsi:type="dcterms:W3CDTF">2024-03-26T11:17:00Z</dcterms:created>
  <dcterms:modified xsi:type="dcterms:W3CDTF">2024-11-26T14:07:00Z</dcterms:modified>
</cp:coreProperties>
</file>