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8E50" w14:textId="4EFF2DF9"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r w:rsidR="00E53B03" w:rsidRPr="0054226D">
        <w:t>V1</w:t>
      </w:r>
      <w:r w:rsidR="00E53B03">
        <w:t>8</w:t>
      </w:r>
      <w:r w:rsidR="00C965AE" w:rsidRPr="0054226D">
        <w:t>.</w:t>
      </w:r>
      <w:r w:rsidR="00E53B03">
        <w:t>0</w:t>
      </w:r>
      <w:r w:rsidR="00F710AC">
        <w:t>.</w:t>
      </w:r>
      <w:r w:rsidR="00FF12B8">
        <w:t>0</w:t>
      </w:r>
      <w:r w:rsidR="00080512" w:rsidRPr="0054226D">
        <w:t xml:space="preserve"> </w:t>
      </w:r>
      <w:r w:rsidR="0018070D" w:rsidRPr="0054226D">
        <w:rPr>
          <w:sz w:val="32"/>
        </w:rPr>
        <w:t>(</w:t>
      </w:r>
      <w:r w:rsidR="00E53B03" w:rsidRPr="0054226D">
        <w:rPr>
          <w:sz w:val="32"/>
        </w:rPr>
        <w:t>20</w:t>
      </w:r>
      <w:r w:rsidR="00E53B03">
        <w:rPr>
          <w:sz w:val="32"/>
        </w:rPr>
        <w:t>24</w:t>
      </w:r>
      <w:r w:rsidR="00C965AE" w:rsidRPr="0054226D">
        <w:rPr>
          <w:sz w:val="32"/>
        </w:rPr>
        <w:t>-</w:t>
      </w:r>
      <w:r w:rsidR="00077999">
        <w:rPr>
          <w:sz w:val="32"/>
        </w:rPr>
        <w:t>03</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r w:rsidR="006C124C" w:rsidRPr="0054226D">
        <w:t>LPPa</w:t>
      </w:r>
      <w:r w:rsidR="00E16CB4" w:rsidRPr="0054226D">
        <w:t>)</w:t>
      </w:r>
    </w:p>
    <w:p w14:paraId="5F0BE76D" w14:textId="6DC75945" w:rsidR="00080512" w:rsidRPr="0054226D" w:rsidRDefault="00080512">
      <w:pPr>
        <w:pStyle w:val="ZT"/>
        <w:framePr w:wrap="notBeside"/>
      </w:pPr>
      <w:r w:rsidRPr="0054226D">
        <w:t>(</w:t>
      </w:r>
      <w:r w:rsidRPr="0054226D">
        <w:rPr>
          <w:rStyle w:val="ZGSM"/>
        </w:rPr>
        <w:t>Release</w:t>
      </w:r>
      <w:r w:rsidR="00C965AE" w:rsidRPr="0054226D">
        <w:rPr>
          <w:rStyle w:val="ZGSM"/>
        </w:rPr>
        <w:t xml:space="preserve"> </w:t>
      </w:r>
      <w:r w:rsidR="00E53B03" w:rsidRPr="0054226D">
        <w:rPr>
          <w:rStyle w:val="ZGSM"/>
        </w:rPr>
        <w:t>1</w:t>
      </w:r>
      <w:r w:rsidR="00E53B03">
        <w:rPr>
          <w:rStyle w:val="ZGSM"/>
        </w:rPr>
        <w:t>8</w:t>
      </w:r>
      <w:r w:rsidRPr="0054226D">
        <w:t>)</w:t>
      </w:r>
    </w:p>
    <w:p w14:paraId="66BA393B" w14:textId="77777777" w:rsidR="00080512" w:rsidRPr="0054226D" w:rsidRDefault="00080512">
      <w:pPr>
        <w:pStyle w:val="ZT"/>
        <w:framePr w:wrap="notBeside"/>
        <w:rPr>
          <w:i/>
          <w:sz w:val="28"/>
        </w:rPr>
      </w:pPr>
    </w:p>
    <w:bookmarkStart w:id="1" w:name="_MON_1684549432"/>
    <w:bookmarkEnd w:id="1"/>
    <w:p w14:paraId="11327736" w14:textId="13B88D7A" w:rsidR="00FF77D4" w:rsidRPr="0054226D" w:rsidRDefault="00E53B03" w:rsidP="00FF77D4">
      <w:pPr>
        <w:pStyle w:val="ZU"/>
        <w:framePr w:h="4929" w:hRule="exact" w:wrap="notBeside"/>
        <w:tabs>
          <w:tab w:val="right" w:pos="10206"/>
        </w:tabs>
        <w:jc w:val="left"/>
      </w:pPr>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6" o:title=""/>
          </v:shape>
          <o:OLEObject Type="Embed" ProgID="Word.Picture.8" ShapeID="_x0000_i1025" DrawAspect="Content" ObjectID="_1773065363" r:id="rId7"/>
        </w:object>
      </w:r>
      <w:r w:rsidR="00FF77D4" w:rsidRPr="0054226D">
        <w:tab/>
      </w:r>
      <w:r w:rsidR="00377C21">
        <w:pict w14:anchorId="48CA3F13">
          <v:shape id="_x0000_i1026" type="#_x0000_t75" style="width:128.25pt;height:75pt">
            <v:imagedata r:id="rId8"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D9195E">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2"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3GPP support office address</w:t>
      </w:r>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524E8C8F"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C965AE" w:rsidRPr="0054226D">
        <w:rPr>
          <w:noProof/>
          <w:sz w:val="18"/>
        </w:rPr>
        <w:t xml:space="preserve"> </w:t>
      </w:r>
      <w:r w:rsidR="00E53B03" w:rsidRPr="0054226D">
        <w:rPr>
          <w:noProof/>
          <w:sz w:val="18"/>
        </w:rPr>
        <w:t>20</w:t>
      </w:r>
      <w:r w:rsidR="00E53B03">
        <w:rPr>
          <w:noProof/>
          <w:sz w:val="18"/>
        </w:rPr>
        <w:t>24</w:t>
      </w:r>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3" w:name="copyrightaddon"/>
      <w:bookmarkEnd w:id="3"/>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2"/>
    <w:p w14:paraId="0464AC9B" w14:textId="77777777" w:rsidR="00080512" w:rsidRPr="0054226D" w:rsidRDefault="00080512">
      <w:pPr>
        <w:pStyle w:val="TT"/>
      </w:pPr>
      <w:r w:rsidRPr="0054226D">
        <w:br w:type="page"/>
      </w:r>
      <w:r w:rsidRPr="0054226D">
        <w:lastRenderedPageBreak/>
        <w:t>Contents</w:t>
      </w:r>
    </w:p>
    <w:p w14:paraId="76C5D8FA" w14:textId="4517C906" w:rsidR="00377C21" w:rsidRDefault="003475AA">
      <w:pPr>
        <w:pStyle w:val="TOC1"/>
        <w:rPr>
          <w:rFonts w:ascii="Calibri" w:eastAsia="Malgun Gothic" w:hAnsi="Calibri"/>
          <w:kern w:val="2"/>
          <w:szCs w:val="22"/>
        </w:rPr>
      </w:pPr>
      <w:r>
        <w:fldChar w:fldCharType="begin" w:fldLock="1"/>
      </w:r>
      <w:r>
        <w:instrText xml:space="preserve"> TOC \o "1-9" </w:instrText>
      </w:r>
      <w:r>
        <w:fldChar w:fldCharType="separate"/>
      </w:r>
      <w:r w:rsidR="00377C21">
        <w:t>Foreword</w:t>
      </w:r>
      <w:r w:rsidR="00377C21">
        <w:tab/>
      </w:r>
      <w:r w:rsidR="00377C21">
        <w:fldChar w:fldCharType="begin" w:fldLock="1"/>
      </w:r>
      <w:r w:rsidR="00377C21">
        <w:instrText xml:space="preserve"> PAGEREF _Toc162452492 \h </w:instrText>
      </w:r>
      <w:r w:rsidR="00377C21">
        <w:fldChar w:fldCharType="separate"/>
      </w:r>
      <w:r w:rsidR="00377C21">
        <w:t>6</w:t>
      </w:r>
      <w:r w:rsidR="00377C21">
        <w:fldChar w:fldCharType="end"/>
      </w:r>
    </w:p>
    <w:p w14:paraId="1F21F52B" w14:textId="20AC1FA6" w:rsidR="00377C21" w:rsidRDefault="00377C2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_Toc162452493 \h </w:instrText>
      </w:r>
      <w:r>
        <w:fldChar w:fldCharType="separate"/>
      </w:r>
      <w:r>
        <w:t>7</w:t>
      </w:r>
      <w:r>
        <w:fldChar w:fldCharType="end"/>
      </w:r>
    </w:p>
    <w:p w14:paraId="74C74052" w14:textId="22E1AF18" w:rsidR="00377C21" w:rsidRDefault="00377C2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_Toc162452494 \h </w:instrText>
      </w:r>
      <w:r>
        <w:fldChar w:fldCharType="separate"/>
      </w:r>
      <w:r>
        <w:t>7</w:t>
      </w:r>
      <w:r>
        <w:fldChar w:fldCharType="end"/>
      </w:r>
    </w:p>
    <w:p w14:paraId="1AFB717E" w14:textId="5C6A73F2" w:rsidR="00377C21" w:rsidRDefault="00377C21">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_Toc162452495 \h </w:instrText>
      </w:r>
      <w:r>
        <w:fldChar w:fldCharType="separate"/>
      </w:r>
      <w:r>
        <w:t>8</w:t>
      </w:r>
      <w:r>
        <w:fldChar w:fldCharType="end"/>
      </w:r>
    </w:p>
    <w:p w14:paraId="3B3DB13C" w14:textId="4071AC53" w:rsidR="00377C21" w:rsidRDefault="00377C2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_Toc162452496 \h </w:instrText>
      </w:r>
      <w:r>
        <w:fldChar w:fldCharType="separate"/>
      </w:r>
      <w:r>
        <w:t>8</w:t>
      </w:r>
      <w:r>
        <w:fldChar w:fldCharType="end"/>
      </w:r>
    </w:p>
    <w:p w14:paraId="48C5290E" w14:textId="52F2FCCB" w:rsidR="00377C21" w:rsidRDefault="00377C21">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_Toc162452497 \h </w:instrText>
      </w:r>
      <w:r>
        <w:fldChar w:fldCharType="separate"/>
      </w:r>
      <w:r>
        <w:t>8</w:t>
      </w:r>
      <w:r>
        <w:fldChar w:fldCharType="end"/>
      </w:r>
    </w:p>
    <w:p w14:paraId="4EC4EB42" w14:textId="05EB4008" w:rsidR="00377C21" w:rsidRDefault="00377C21">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_Toc162452498 \h </w:instrText>
      </w:r>
      <w:r>
        <w:fldChar w:fldCharType="separate"/>
      </w:r>
      <w:r>
        <w:t>8</w:t>
      </w:r>
      <w:r>
        <w:fldChar w:fldCharType="end"/>
      </w:r>
    </w:p>
    <w:p w14:paraId="73820F67" w14:textId="71618E87" w:rsidR="00377C21" w:rsidRDefault="00377C21">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_Toc162452499 \h </w:instrText>
      </w:r>
      <w:r>
        <w:fldChar w:fldCharType="separate"/>
      </w:r>
      <w:r>
        <w:t>9</w:t>
      </w:r>
      <w:r>
        <w:fldChar w:fldCharType="end"/>
      </w:r>
    </w:p>
    <w:p w14:paraId="5F95C6BF" w14:textId="24BE249E" w:rsidR="00377C21" w:rsidRDefault="00377C21">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_Toc162452500 \h </w:instrText>
      </w:r>
      <w:r>
        <w:fldChar w:fldCharType="separate"/>
      </w:r>
      <w:r>
        <w:t>9</w:t>
      </w:r>
      <w:r>
        <w:fldChar w:fldCharType="end"/>
      </w:r>
    </w:p>
    <w:p w14:paraId="0FF66F9F" w14:textId="7F5A687B" w:rsidR="00377C21" w:rsidRDefault="00377C21">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_Toc162452501 \h </w:instrText>
      </w:r>
      <w:r>
        <w:fldChar w:fldCharType="separate"/>
      </w:r>
      <w:r>
        <w:t>9</w:t>
      </w:r>
      <w:r>
        <w:fldChar w:fldCharType="end"/>
      </w:r>
    </w:p>
    <w:p w14:paraId="7C24DF41" w14:textId="5279DF6B" w:rsidR="00377C21" w:rsidRDefault="00377C21">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_Toc162452502 \h </w:instrText>
      </w:r>
      <w:r>
        <w:fldChar w:fldCharType="separate"/>
      </w:r>
      <w:r>
        <w:t>9</w:t>
      </w:r>
      <w:r>
        <w:fldChar w:fldCharType="end"/>
      </w:r>
    </w:p>
    <w:p w14:paraId="2D95BF2B" w14:textId="0AC946B9" w:rsidR="00377C21" w:rsidRDefault="00377C21">
      <w:pPr>
        <w:pStyle w:val="TOC1"/>
        <w:rPr>
          <w:rFonts w:ascii="Calibri" w:eastAsia="Malgun Gothic" w:hAnsi="Calibri"/>
          <w:kern w:val="2"/>
          <w:szCs w:val="22"/>
        </w:rPr>
      </w:pPr>
      <w:r>
        <w:t>5</w:t>
      </w:r>
      <w:r>
        <w:rPr>
          <w:rFonts w:ascii="Calibri" w:eastAsia="Malgun Gothic" w:hAnsi="Calibri"/>
          <w:kern w:val="2"/>
          <w:szCs w:val="22"/>
        </w:rPr>
        <w:tab/>
      </w:r>
      <w:r>
        <w:t>LPPa services</w:t>
      </w:r>
      <w:r>
        <w:tab/>
      </w:r>
      <w:r>
        <w:fldChar w:fldCharType="begin" w:fldLock="1"/>
      </w:r>
      <w:r>
        <w:instrText xml:space="preserve"> PAGEREF _Toc162452503 \h </w:instrText>
      </w:r>
      <w:r>
        <w:fldChar w:fldCharType="separate"/>
      </w:r>
      <w:r>
        <w:t>10</w:t>
      </w:r>
      <w:r>
        <w:fldChar w:fldCharType="end"/>
      </w:r>
    </w:p>
    <w:p w14:paraId="64D3A684" w14:textId="2143C5EA" w:rsidR="00377C21" w:rsidRDefault="00377C21">
      <w:pPr>
        <w:pStyle w:val="TOC2"/>
        <w:rPr>
          <w:rFonts w:ascii="Calibri" w:eastAsia="Malgun Gothic" w:hAnsi="Calibri"/>
          <w:kern w:val="2"/>
          <w:sz w:val="22"/>
          <w:szCs w:val="22"/>
        </w:rPr>
      </w:pPr>
      <w:r>
        <w:t>5.1</w:t>
      </w:r>
      <w:r>
        <w:rPr>
          <w:rFonts w:ascii="Calibri" w:eastAsia="Malgun Gothic" w:hAnsi="Calibri"/>
          <w:kern w:val="2"/>
          <w:sz w:val="22"/>
          <w:szCs w:val="22"/>
        </w:rPr>
        <w:tab/>
      </w:r>
      <w:r>
        <w:t>LPPa procedure modules</w:t>
      </w:r>
      <w:r>
        <w:tab/>
      </w:r>
      <w:r>
        <w:fldChar w:fldCharType="begin" w:fldLock="1"/>
      </w:r>
      <w:r>
        <w:instrText xml:space="preserve"> PAGEREF _Toc162452504 \h </w:instrText>
      </w:r>
      <w:r>
        <w:fldChar w:fldCharType="separate"/>
      </w:r>
      <w:r>
        <w:t>10</w:t>
      </w:r>
      <w:r>
        <w:fldChar w:fldCharType="end"/>
      </w:r>
    </w:p>
    <w:p w14:paraId="26A80440" w14:textId="1C844769" w:rsidR="00377C21" w:rsidRDefault="00377C21">
      <w:pPr>
        <w:pStyle w:val="TOC2"/>
        <w:rPr>
          <w:rFonts w:ascii="Calibri" w:eastAsia="Malgun Gothic" w:hAnsi="Calibri"/>
          <w:kern w:val="2"/>
          <w:sz w:val="22"/>
          <w:szCs w:val="22"/>
        </w:rPr>
      </w:pPr>
      <w:r>
        <w:t>5.2</w:t>
      </w:r>
      <w:r>
        <w:rPr>
          <w:rFonts w:ascii="Calibri" w:eastAsia="Malgun Gothic" w:hAnsi="Calibri"/>
          <w:kern w:val="2"/>
          <w:sz w:val="22"/>
          <w:szCs w:val="22"/>
        </w:rPr>
        <w:tab/>
      </w:r>
      <w:r>
        <w:t>Parallel transactions</w:t>
      </w:r>
      <w:r>
        <w:tab/>
      </w:r>
      <w:r>
        <w:fldChar w:fldCharType="begin" w:fldLock="1"/>
      </w:r>
      <w:r>
        <w:instrText xml:space="preserve"> PAGEREF _Toc162452505 \h </w:instrText>
      </w:r>
      <w:r>
        <w:fldChar w:fldCharType="separate"/>
      </w:r>
      <w:r>
        <w:t>10</w:t>
      </w:r>
      <w:r>
        <w:fldChar w:fldCharType="end"/>
      </w:r>
    </w:p>
    <w:p w14:paraId="16B7CD1D" w14:textId="5B2E0A74" w:rsidR="00377C21" w:rsidRDefault="00377C21">
      <w:pPr>
        <w:pStyle w:val="TOC1"/>
        <w:rPr>
          <w:rFonts w:ascii="Calibri" w:eastAsia="Malgun Gothic" w:hAnsi="Calibri"/>
          <w:kern w:val="2"/>
          <w:szCs w:val="22"/>
        </w:rPr>
      </w:pPr>
      <w:r>
        <w:t>6</w:t>
      </w:r>
      <w:r>
        <w:rPr>
          <w:rFonts w:ascii="Calibri" w:eastAsia="Malgun Gothic" w:hAnsi="Calibri"/>
          <w:kern w:val="2"/>
          <w:szCs w:val="22"/>
        </w:rPr>
        <w:tab/>
      </w:r>
      <w:r>
        <w:t>Services expected from lower layer</w:t>
      </w:r>
      <w:r>
        <w:tab/>
      </w:r>
      <w:r>
        <w:fldChar w:fldCharType="begin" w:fldLock="1"/>
      </w:r>
      <w:r>
        <w:instrText xml:space="preserve"> PAGEREF _Toc162452506 \h </w:instrText>
      </w:r>
      <w:r>
        <w:fldChar w:fldCharType="separate"/>
      </w:r>
      <w:r>
        <w:t>10</w:t>
      </w:r>
      <w:r>
        <w:fldChar w:fldCharType="end"/>
      </w:r>
    </w:p>
    <w:p w14:paraId="24449E6A" w14:textId="760AA394" w:rsidR="00377C21" w:rsidRDefault="00377C21">
      <w:pPr>
        <w:pStyle w:val="TOC1"/>
        <w:rPr>
          <w:rFonts w:ascii="Calibri" w:eastAsia="Malgun Gothic" w:hAnsi="Calibri"/>
          <w:kern w:val="2"/>
          <w:szCs w:val="22"/>
        </w:rPr>
      </w:pPr>
      <w:r>
        <w:t>7</w:t>
      </w:r>
      <w:r>
        <w:rPr>
          <w:rFonts w:ascii="Calibri" w:eastAsia="Malgun Gothic" w:hAnsi="Calibri"/>
          <w:kern w:val="2"/>
          <w:szCs w:val="22"/>
        </w:rPr>
        <w:tab/>
      </w:r>
      <w:r>
        <w:t>Functions of LPPa</w:t>
      </w:r>
      <w:r>
        <w:tab/>
      </w:r>
      <w:r>
        <w:fldChar w:fldCharType="begin" w:fldLock="1"/>
      </w:r>
      <w:r>
        <w:instrText xml:space="preserve"> PAGEREF _Toc162452507 \h </w:instrText>
      </w:r>
      <w:r>
        <w:fldChar w:fldCharType="separate"/>
      </w:r>
      <w:r>
        <w:t>10</w:t>
      </w:r>
      <w:r>
        <w:fldChar w:fldCharType="end"/>
      </w:r>
    </w:p>
    <w:p w14:paraId="777E09EB" w14:textId="1F03FC6C" w:rsidR="00377C21" w:rsidRDefault="00377C21">
      <w:pPr>
        <w:pStyle w:val="TOC1"/>
        <w:rPr>
          <w:rFonts w:ascii="Calibri" w:eastAsia="Malgun Gothic" w:hAnsi="Calibri"/>
          <w:kern w:val="2"/>
          <w:szCs w:val="22"/>
        </w:rPr>
      </w:pPr>
      <w:r>
        <w:t>8</w:t>
      </w:r>
      <w:r>
        <w:rPr>
          <w:rFonts w:ascii="Calibri" w:eastAsia="Malgun Gothic" w:hAnsi="Calibri"/>
          <w:kern w:val="2"/>
          <w:szCs w:val="22"/>
        </w:rPr>
        <w:tab/>
      </w:r>
      <w:r>
        <w:t>LPPa procedures</w:t>
      </w:r>
      <w:r>
        <w:tab/>
      </w:r>
      <w:r>
        <w:fldChar w:fldCharType="begin" w:fldLock="1"/>
      </w:r>
      <w:r>
        <w:instrText xml:space="preserve"> PAGEREF _Toc162452508 \h </w:instrText>
      </w:r>
      <w:r>
        <w:fldChar w:fldCharType="separate"/>
      </w:r>
      <w:r>
        <w:t>11</w:t>
      </w:r>
      <w:r>
        <w:fldChar w:fldCharType="end"/>
      </w:r>
    </w:p>
    <w:p w14:paraId="394F6C2A" w14:textId="53560FBD" w:rsidR="00377C21" w:rsidRDefault="00377C21">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_Toc162452509 \h </w:instrText>
      </w:r>
      <w:r>
        <w:fldChar w:fldCharType="separate"/>
      </w:r>
      <w:r>
        <w:t>11</w:t>
      </w:r>
      <w:r>
        <w:fldChar w:fldCharType="end"/>
      </w:r>
    </w:p>
    <w:p w14:paraId="36F56166" w14:textId="0D266A0F" w:rsidR="00377C21" w:rsidRDefault="00377C21">
      <w:pPr>
        <w:pStyle w:val="TOC2"/>
        <w:rPr>
          <w:rFonts w:ascii="Calibri" w:eastAsia="Malgun Gothic" w:hAnsi="Calibri"/>
          <w:kern w:val="2"/>
          <w:sz w:val="22"/>
          <w:szCs w:val="22"/>
        </w:rPr>
      </w:pPr>
      <w:r>
        <w:t>8.2</w:t>
      </w:r>
      <w:r>
        <w:rPr>
          <w:rFonts w:ascii="Calibri" w:eastAsia="Malgun Gothic" w:hAnsi="Calibri"/>
          <w:kern w:val="2"/>
          <w:sz w:val="22"/>
          <w:szCs w:val="22"/>
        </w:rPr>
        <w:tab/>
      </w:r>
      <w:r>
        <w:t>Location Information Transfer Procedures</w:t>
      </w:r>
      <w:r>
        <w:tab/>
      </w:r>
      <w:r>
        <w:fldChar w:fldCharType="begin" w:fldLock="1"/>
      </w:r>
      <w:r>
        <w:instrText xml:space="preserve"> PAGEREF _Toc162452510 \h </w:instrText>
      </w:r>
      <w:r>
        <w:fldChar w:fldCharType="separate"/>
      </w:r>
      <w:r>
        <w:t>12</w:t>
      </w:r>
      <w:r>
        <w:fldChar w:fldCharType="end"/>
      </w:r>
    </w:p>
    <w:p w14:paraId="7EA64D3C" w14:textId="18354F47" w:rsidR="00377C21" w:rsidRDefault="00377C21">
      <w:pPr>
        <w:pStyle w:val="TOC3"/>
        <w:rPr>
          <w:rFonts w:ascii="Calibri" w:eastAsia="Malgun Gothic" w:hAnsi="Calibri"/>
          <w:kern w:val="2"/>
          <w:sz w:val="22"/>
          <w:szCs w:val="22"/>
        </w:rPr>
      </w:pPr>
      <w:r>
        <w:t>8.2.1</w:t>
      </w:r>
      <w:r>
        <w:rPr>
          <w:rFonts w:ascii="Calibri" w:eastAsia="Malgun Gothic" w:hAnsi="Calibri"/>
          <w:kern w:val="2"/>
          <w:sz w:val="22"/>
          <w:szCs w:val="22"/>
        </w:rPr>
        <w:tab/>
      </w:r>
      <w:r>
        <w:t>E-CID Measurement Initiation</w:t>
      </w:r>
      <w:r>
        <w:tab/>
      </w:r>
      <w:r>
        <w:fldChar w:fldCharType="begin" w:fldLock="1"/>
      </w:r>
      <w:r>
        <w:instrText xml:space="preserve"> PAGEREF _Toc162452511 \h </w:instrText>
      </w:r>
      <w:r>
        <w:fldChar w:fldCharType="separate"/>
      </w:r>
      <w:r>
        <w:t>12</w:t>
      </w:r>
      <w:r>
        <w:fldChar w:fldCharType="end"/>
      </w:r>
    </w:p>
    <w:p w14:paraId="4CEDE611" w14:textId="7C2BFB73" w:rsidR="00377C21" w:rsidRDefault="00377C21">
      <w:pPr>
        <w:pStyle w:val="TOC4"/>
        <w:rPr>
          <w:rFonts w:ascii="Calibri" w:eastAsia="Malgun Gothic" w:hAnsi="Calibri"/>
          <w:kern w:val="2"/>
          <w:sz w:val="22"/>
          <w:szCs w:val="22"/>
        </w:rPr>
      </w:pPr>
      <w:r>
        <w:t>8.2.1.1</w:t>
      </w:r>
      <w:r>
        <w:rPr>
          <w:rFonts w:ascii="Calibri" w:eastAsia="Malgun Gothic" w:hAnsi="Calibri"/>
          <w:kern w:val="2"/>
          <w:sz w:val="22"/>
          <w:szCs w:val="22"/>
        </w:rPr>
        <w:tab/>
      </w:r>
      <w:r>
        <w:t>General</w:t>
      </w:r>
      <w:r>
        <w:tab/>
      </w:r>
      <w:r>
        <w:fldChar w:fldCharType="begin" w:fldLock="1"/>
      </w:r>
      <w:r>
        <w:instrText xml:space="preserve"> PAGEREF _Toc162452512 \h </w:instrText>
      </w:r>
      <w:r>
        <w:fldChar w:fldCharType="separate"/>
      </w:r>
      <w:r>
        <w:t>12</w:t>
      </w:r>
      <w:r>
        <w:fldChar w:fldCharType="end"/>
      </w:r>
    </w:p>
    <w:p w14:paraId="5D9FE9F9" w14:textId="520468AC" w:rsidR="00377C21" w:rsidRDefault="00377C21">
      <w:pPr>
        <w:pStyle w:val="TOC4"/>
        <w:rPr>
          <w:rFonts w:ascii="Calibri" w:eastAsia="Malgun Gothic" w:hAnsi="Calibri"/>
          <w:kern w:val="2"/>
          <w:sz w:val="22"/>
          <w:szCs w:val="22"/>
        </w:rPr>
      </w:pPr>
      <w:r>
        <w:t>8.2.1.2</w:t>
      </w:r>
      <w:r>
        <w:rPr>
          <w:rFonts w:ascii="Calibri" w:eastAsia="Malgun Gothic" w:hAnsi="Calibri"/>
          <w:kern w:val="2"/>
          <w:sz w:val="22"/>
          <w:szCs w:val="22"/>
        </w:rPr>
        <w:tab/>
      </w:r>
      <w:r>
        <w:t>Successful Operation</w:t>
      </w:r>
      <w:r>
        <w:tab/>
      </w:r>
      <w:r>
        <w:fldChar w:fldCharType="begin" w:fldLock="1"/>
      </w:r>
      <w:r>
        <w:instrText xml:space="preserve"> PAGEREF _Toc162452513 \h </w:instrText>
      </w:r>
      <w:r>
        <w:fldChar w:fldCharType="separate"/>
      </w:r>
      <w:r>
        <w:t>12</w:t>
      </w:r>
      <w:r>
        <w:fldChar w:fldCharType="end"/>
      </w:r>
    </w:p>
    <w:p w14:paraId="5ADFE074" w14:textId="5753EDF1" w:rsidR="00377C21" w:rsidRDefault="00377C21">
      <w:pPr>
        <w:pStyle w:val="TOC4"/>
        <w:rPr>
          <w:rFonts w:ascii="Calibri" w:eastAsia="Malgun Gothic" w:hAnsi="Calibri"/>
          <w:kern w:val="2"/>
          <w:sz w:val="22"/>
          <w:szCs w:val="22"/>
        </w:rPr>
      </w:pPr>
      <w:r>
        <w:t>8.2.1.3</w:t>
      </w:r>
      <w:r>
        <w:rPr>
          <w:rFonts w:ascii="Calibri" w:eastAsia="Malgun Gothic" w:hAnsi="Calibri"/>
          <w:kern w:val="2"/>
          <w:sz w:val="22"/>
          <w:szCs w:val="22"/>
        </w:rPr>
        <w:tab/>
      </w:r>
      <w:r>
        <w:t>Unsuccessful Operation</w:t>
      </w:r>
      <w:r>
        <w:tab/>
      </w:r>
      <w:r>
        <w:fldChar w:fldCharType="begin" w:fldLock="1"/>
      </w:r>
      <w:r>
        <w:instrText xml:space="preserve"> PAGEREF _Toc162452514 \h </w:instrText>
      </w:r>
      <w:r>
        <w:fldChar w:fldCharType="separate"/>
      </w:r>
      <w:r>
        <w:t>13</w:t>
      </w:r>
      <w:r>
        <w:fldChar w:fldCharType="end"/>
      </w:r>
    </w:p>
    <w:p w14:paraId="59B2AAAA" w14:textId="175710C7" w:rsidR="00377C21" w:rsidRDefault="00377C21">
      <w:pPr>
        <w:pStyle w:val="TOC4"/>
        <w:rPr>
          <w:rFonts w:ascii="Calibri" w:eastAsia="Malgun Gothic" w:hAnsi="Calibri"/>
          <w:kern w:val="2"/>
          <w:sz w:val="22"/>
          <w:szCs w:val="22"/>
        </w:rPr>
      </w:pPr>
      <w:r>
        <w:t>8.2.1.4</w:t>
      </w:r>
      <w:r>
        <w:rPr>
          <w:rFonts w:ascii="Calibri" w:eastAsia="Malgun Gothic" w:hAnsi="Calibri"/>
          <w:kern w:val="2"/>
          <w:sz w:val="22"/>
          <w:szCs w:val="22"/>
        </w:rPr>
        <w:tab/>
      </w:r>
      <w:r>
        <w:t>Abnormal Conditions</w:t>
      </w:r>
      <w:r>
        <w:tab/>
      </w:r>
      <w:r>
        <w:fldChar w:fldCharType="begin" w:fldLock="1"/>
      </w:r>
      <w:r>
        <w:instrText xml:space="preserve"> PAGEREF _Toc162452515 \h </w:instrText>
      </w:r>
      <w:r>
        <w:fldChar w:fldCharType="separate"/>
      </w:r>
      <w:r>
        <w:t>13</w:t>
      </w:r>
      <w:r>
        <w:fldChar w:fldCharType="end"/>
      </w:r>
    </w:p>
    <w:p w14:paraId="364A2482" w14:textId="11F1BF64" w:rsidR="00377C21" w:rsidRDefault="00377C21">
      <w:pPr>
        <w:pStyle w:val="TOC3"/>
        <w:rPr>
          <w:rFonts w:ascii="Calibri" w:eastAsia="Malgun Gothic" w:hAnsi="Calibri"/>
          <w:kern w:val="2"/>
          <w:sz w:val="22"/>
          <w:szCs w:val="22"/>
        </w:rPr>
      </w:pPr>
      <w:r>
        <w:t>8.2.2</w:t>
      </w:r>
      <w:r>
        <w:rPr>
          <w:rFonts w:ascii="Calibri" w:eastAsia="Malgun Gothic" w:hAnsi="Calibri"/>
          <w:kern w:val="2"/>
          <w:sz w:val="22"/>
          <w:szCs w:val="22"/>
        </w:rPr>
        <w:tab/>
      </w:r>
      <w:r>
        <w:t>E-CID Measurement Failure Indication</w:t>
      </w:r>
      <w:r>
        <w:tab/>
      </w:r>
      <w:r>
        <w:fldChar w:fldCharType="begin" w:fldLock="1"/>
      </w:r>
      <w:r>
        <w:instrText xml:space="preserve"> PAGEREF _Toc162452516 \h </w:instrText>
      </w:r>
      <w:r>
        <w:fldChar w:fldCharType="separate"/>
      </w:r>
      <w:r>
        <w:t>13</w:t>
      </w:r>
      <w:r>
        <w:fldChar w:fldCharType="end"/>
      </w:r>
    </w:p>
    <w:p w14:paraId="55676684" w14:textId="4215C725" w:rsidR="00377C21" w:rsidRDefault="00377C21">
      <w:pPr>
        <w:pStyle w:val="TOC4"/>
        <w:rPr>
          <w:rFonts w:ascii="Calibri" w:eastAsia="Malgun Gothic" w:hAnsi="Calibri"/>
          <w:kern w:val="2"/>
          <w:sz w:val="22"/>
          <w:szCs w:val="22"/>
        </w:rPr>
      </w:pPr>
      <w:r>
        <w:t>8.2.2.1</w:t>
      </w:r>
      <w:r>
        <w:rPr>
          <w:rFonts w:ascii="Calibri" w:eastAsia="Malgun Gothic" w:hAnsi="Calibri"/>
          <w:kern w:val="2"/>
          <w:sz w:val="22"/>
          <w:szCs w:val="22"/>
        </w:rPr>
        <w:tab/>
      </w:r>
      <w:r>
        <w:t>General</w:t>
      </w:r>
      <w:r>
        <w:tab/>
      </w:r>
      <w:r>
        <w:fldChar w:fldCharType="begin" w:fldLock="1"/>
      </w:r>
      <w:r>
        <w:instrText xml:space="preserve"> PAGEREF _Toc162452517 \h </w:instrText>
      </w:r>
      <w:r>
        <w:fldChar w:fldCharType="separate"/>
      </w:r>
      <w:r>
        <w:t>13</w:t>
      </w:r>
      <w:r>
        <w:fldChar w:fldCharType="end"/>
      </w:r>
    </w:p>
    <w:p w14:paraId="7AD4C73E" w14:textId="216C875A" w:rsidR="00377C21" w:rsidRDefault="00377C21">
      <w:pPr>
        <w:pStyle w:val="TOC4"/>
        <w:rPr>
          <w:rFonts w:ascii="Calibri" w:eastAsia="Malgun Gothic" w:hAnsi="Calibri"/>
          <w:kern w:val="2"/>
          <w:sz w:val="22"/>
          <w:szCs w:val="22"/>
        </w:rPr>
      </w:pPr>
      <w:r>
        <w:t>8.2.2.2</w:t>
      </w:r>
      <w:r>
        <w:rPr>
          <w:rFonts w:ascii="Calibri" w:eastAsia="Malgun Gothic" w:hAnsi="Calibri"/>
          <w:kern w:val="2"/>
          <w:sz w:val="22"/>
          <w:szCs w:val="22"/>
        </w:rPr>
        <w:tab/>
      </w:r>
      <w:r>
        <w:t>Successful Operation</w:t>
      </w:r>
      <w:r>
        <w:tab/>
      </w:r>
      <w:r>
        <w:fldChar w:fldCharType="begin" w:fldLock="1"/>
      </w:r>
      <w:r>
        <w:instrText xml:space="preserve"> PAGEREF _Toc162452518 \h </w:instrText>
      </w:r>
      <w:r>
        <w:fldChar w:fldCharType="separate"/>
      </w:r>
      <w:r>
        <w:t>13</w:t>
      </w:r>
      <w:r>
        <w:fldChar w:fldCharType="end"/>
      </w:r>
    </w:p>
    <w:p w14:paraId="4FEC87F0" w14:textId="2809CB27" w:rsidR="00377C21" w:rsidRDefault="00377C21">
      <w:pPr>
        <w:pStyle w:val="TOC4"/>
        <w:rPr>
          <w:rFonts w:ascii="Calibri" w:eastAsia="Malgun Gothic" w:hAnsi="Calibri"/>
          <w:kern w:val="2"/>
          <w:sz w:val="22"/>
          <w:szCs w:val="22"/>
        </w:rPr>
      </w:pPr>
      <w:r>
        <w:t>8.2.2.3</w:t>
      </w:r>
      <w:r>
        <w:rPr>
          <w:rFonts w:ascii="Calibri" w:eastAsia="Malgun Gothic" w:hAnsi="Calibri"/>
          <w:kern w:val="2"/>
          <w:sz w:val="22"/>
          <w:szCs w:val="22"/>
        </w:rPr>
        <w:tab/>
      </w:r>
      <w:r>
        <w:t>Unsuccessful Operation</w:t>
      </w:r>
      <w:r>
        <w:tab/>
      </w:r>
      <w:r>
        <w:fldChar w:fldCharType="begin" w:fldLock="1"/>
      </w:r>
      <w:r>
        <w:instrText xml:space="preserve"> PAGEREF _Toc162452519 \h </w:instrText>
      </w:r>
      <w:r>
        <w:fldChar w:fldCharType="separate"/>
      </w:r>
      <w:r>
        <w:t>13</w:t>
      </w:r>
      <w:r>
        <w:fldChar w:fldCharType="end"/>
      </w:r>
    </w:p>
    <w:p w14:paraId="4027EA1D" w14:textId="7EB135DE" w:rsidR="00377C21" w:rsidRDefault="00377C21">
      <w:pPr>
        <w:pStyle w:val="TOC4"/>
        <w:rPr>
          <w:rFonts w:ascii="Calibri" w:eastAsia="Malgun Gothic" w:hAnsi="Calibri"/>
          <w:kern w:val="2"/>
          <w:sz w:val="22"/>
          <w:szCs w:val="22"/>
        </w:rPr>
      </w:pPr>
      <w:r>
        <w:t>8.2.2.4</w:t>
      </w:r>
      <w:r>
        <w:rPr>
          <w:rFonts w:ascii="Calibri" w:eastAsia="Malgun Gothic" w:hAnsi="Calibri"/>
          <w:kern w:val="2"/>
          <w:sz w:val="22"/>
          <w:szCs w:val="22"/>
        </w:rPr>
        <w:tab/>
      </w:r>
      <w:r>
        <w:t>Abnormal Conditions</w:t>
      </w:r>
      <w:r>
        <w:tab/>
      </w:r>
      <w:r>
        <w:fldChar w:fldCharType="begin" w:fldLock="1"/>
      </w:r>
      <w:r>
        <w:instrText xml:space="preserve"> PAGEREF _Toc162452520 \h </w:instrText>
      </w:r>
      <w:r>
        <w:fldChar w:fldCharType="separate"/>
      </w:r>
      <w:r>
        <w:t>13</w:t>
      </w:r>
      <w:r>
        <w:fldChar w:fldCharType="end"/>
      </w:r>
    </w:p>
    <w:p w14:paraId="564D31E7" w14:textId="74C91841" w:rsidR="00377C21" w:rsidRDefault="00377C21">
      <w:pPr>
        <w:pStyle w:val="TOC3"/>
        <w:rPr>
          <w:rFonts w:ascii="Calibri" w:eastAsia="Malgun Gothic" w:hAnsi="Calibri"/>
          <w:kern w:val="2"/>
          <w:sz w:val="22"/>
          <w:szCs w:val="22"/>
        </w:rPr>
      </w:pPr>
      <w:r>
        <w:t>8.2.3</w:t>
      </w:r>
      <w:r>
        <w:rPr>
          <w:rFonts w:ascii="Calibri" w:eastAsia="Malgun Gothic" w:hAnsi="Calibri"/>
          <w:kern w:val="2"/>
          <w:sz w:val="22"/>
          <w:szCs w:val="22"/>
        </w:rPr>
        <w:tab/>
      </w:r>
      <w:r>
        <w:t>E-CID Measurement Report</w:t>
      </w:r>
      <w:r>
        <w:tab/>
      </w:r>
      <w:r>
        <w:fldChar w:fldCharType="begin" w:fldLock="1"/>
      </w:r>
      <w:r>
        <w:instrText xml:space="preserve"> PAGEREF _Toc162452521 \h </w:instrText>
      </w:r>
      <w:r>
        <w:fldChar w:fldCharType="separate"/>
      </w:r>
      <w:r>
        <w:t>14</w:t>
      </w:r>
      <w:r>
        <w:fldChar w:fldCharType="end"/>
      </w:r>
    </w:p>
    <w:p w14:paraId="6A803CD0" w14:textId="76F93330" w:rsidR="00377C21" w:rsidRDefault="00377C21">
      <w:pPr>
        <w:pStyle w:val="TOC4"/>
        <w:rPr>
          <w:rFonts w:ascii="Calibri" w:eastAsia="Malgun Gothic" w:hAnsi="Calibri"/>
          <w:kern w:val="2"/>
          <w:sz w:val="22"/>
          <w:szCs w:val="22"/>
        </w:rPr>
      </w:pPr>
      <w:r>
        <w:t>8.2.3.1</w:t>
      </w:r>
      <w:r>
        <w:rPr>
          <w:rFonts w:ascii="Calibri" w:eastAsia="Malgun Gothic" w:hAnsi="Calibri"/>
          <w:kern w:val="2"/>
          <w:sz w:val="22"/>
          <w:szCs w:val="22"/>
        </w:rPr>
        <w:tab/>
      </w:r>
      <w:r>
        <w:t>General</w:t>
      </w:r>
      <w:r>
        <w:tab/>
      </w:r>
      <w:r>
        <w:fldChar w:fldCharType="begin" w:fldLock="1"/>
      </w:r>
      <w:r>
        <w:instrText xml:space="preserve"> PAGEREF _Toc162452522 \h </w:instrText>
      </w:r>
      <w:r>
        <w:fldChar w:fldCharType="separate"/>
      </w:r>
      <w:r>
        <w:t>14</w:t>
      </w:r>
      <w:r>
        <w:fldChar w:fldCharType="end"/>
      </w:r>
    </w:p>
    <w:p w14:paraId="54A9E5DB" w14:textId="3EC2E6EA" w:rsidR="00377C21" w:rsidRDefault="00377C21">
      <w:pPr>
        <w:pStyle w:val="TOC4"/>
        <w:rPr>
          <w:rFonts w:ascii="Calibri" w:eastAsia="Malgun Gothic" w:hAnsi="Calibri"/>
          <w:kern w:val="2"/>
          <w:sz w:val="22"/>
          <w:szCs w:val="22"/>
        </w:rPr>
      </w:pPr>
      <w:r>
        <w:t>8.2.3.2</w:t>
      </w:r>
      <w:r>
        <w:rPr>
          <w:rFonts w:ascii="Calibri" w:eastAsia="Malgun Gothic" w:hAnsi="Calibri"/>
          <w:kern w:val="2"/>
          <w:sz w:val="22"/>
          <w:szCs w:val="22"/>
        </w:rPr>
        <w:tab/>
      </w:r>
      <w:r>
        <w:t>Successful Operation</w:t>
      </w:r>
      <w:r>
        <w:tab/>
      </w:r>
      <w:r>
        <w:fldChar w:fldCharType="begin" w:fldLock="1"/>
      </w:r>
      <w:r>
        <w:instrText xml:space="preserve"> PAGEREF _Toc162452523 \h </w:instrText>
      </w:r>
      <w:r>
        <w:fldChar w:fldCharType="separate"/>
      </w:r>
      <w:r>
        <w:t>14</w:t>
      </w:r>
      <w:r>
        <w:fldChar w:fldCharType="end"/>
      </w:r>
    </w:p>
    <w:p w14:paraId="14E3EAC9" w14:textId="7006B23F" w:rsidR="00377C21" w:rsidRDefault="00377C21">
      <w:pPr>
        <w:pStyle w:val="TOC4"/>
        <w:rPr>
          <w:rFonts w:ascii="Calibri" w:eastAsia="Malgun Gothic" w:hAnsi="Calibri"/>
          <w:kern w:val="2"/>
          <w:sz w:val="22"/>
          <w:szCs w:val="22"/>
        </w:rPr>
      </w:pPr>
      <w:r>
        <w:t>8.2.3.3</w:t>
      </w:r>
      <w:r>
        <w:rPr>
          <w:rFonts w:ascii="Calibri" w:eastAsia="Malgun Gothic" w:hAnsi="Calibri"/>
          <w:kern w:val="2"/>
          <w:sz w:val="22"/>
          <w:szCs w:val="22"/>
        </w:rPr>
        <w:tab/>
      </w:r>
      <w:r>
        <w:t>Unsuccessful Operation</w:t>
      </w:r>
      <w:r>
        <w:tab/>
      </w:r>
      <w:r>
        <w:fldChar w:fldCharType="begin" w:fldLock="1"/>
      </w:r>
      <w:r>
        <w:instrText xml:space="preserve"> PAGEREF _Toc162452524 \h </w:instrText>
      </w:r>
      <w:r>
        <w:fldChar w:fldCharType="separate"/>
      </w:r>
      <w:r>
        <w:t>14</w:t>
      </w:r>
      <w:r>
        <w:fldChar w:fldCharType="end"/>
      </w:r>
    </w:p>
    <w:p w14:paraId="06B2EDE6" w14:textId="3874BDE0" w:rsidR="00377C21" w:rsidRDefault="00377C21">
      <w:pPr>
        <w:pStyle w:val="TOC4"/>
        <w:rPr>
          <w:rFonts w:ascii="Calibri" w:eastAsia="Malgun Gothic" w:hAnsi="Calibri"/>
          <w:kern w:val="2"/>
          <w:sz w:val="22"/>
          <w:szCs w:val="22"/>
        </w:rPr>
      </w:pPr>
      <w:r>
        <w:t>8.2.3.4</w:t>
      </w:r>
      <w:r>
        <w:rPr>
          <w:rFonts w:ascii="Calibri" w:eastAsia="Malgun Gothic" w:hAnsi="Calibri"/>
          <w:kern w:val="2"/>
          <w:sz w:val="22"/>
          <w:szCs w:val="22"/>
        </w:rPr>
        <w:tab/>
      </w:r>
      <w:r>
        <w:t>Abnormal Conditions</w:t>
      </w:r>
      <w:r>
        <w:tab/>
      </w:r>
      <w:r>
        <w:fldChar w:fldCharType="begin" w:fldLock="1"/>
      </w:r>
      <w:r>
        <w:instrText xml:space="preserve"> PAGEREF _Toc162452525 \h </w:instrText>
      </w:r>
      <w:r>
        <w:fldChar w:fldCharType="separate"/>
      </w:r>
      <w:r>
        <w:t>14</w:t>
      </w:r>
      <w:r>
        <w:fldChar w:fldCharType="end"/>
      </w:r>
    </w:p>
    <w:p w14:paraId="195D51F8" w14:textId="4F99CAB5" w:rsidR="00377C21" w:rsidRDefault="00377C21">
      <w:pPr>
        <w:pStyle w:val="TOC3"/>
        <w:rPr>
          <w:rFonts w:ascii="Calibri" w:eastAsia="Malgun Gothic" w:hAnsi="Calibri"/>
          <w:kern w:val="2"/>
          <w:sz w:val="22"/>
          <w:szCs w:val="22"/>
        </w:rPr>
      </w:pPr>
      <w:r>
        <w:t>8.2.4</w:t>
      </w:r>
      <w:r>
        <w:rPr>
          <w:rFonts w:ascii="Calibri" w:eastAsia="Malgun Gothic" w:hAnsi="Calibri"/>
          <w:kern w:val="2"/>
          <w:sz w:val="22"/>
          <w:szCs w:val="22"/>
        </w:rPr>
        <w:tab/>
      </w:r>
      <w:r>
        <w:t>E-CID Measurement Termination</w:t>
      </w:r>
      <w:r>
        <w:tab/>
      </w:r>
      <w:r>
        <w:fldChar w:fldCharType="begin" w:fldLock="1"/>
      </w:r>
      <w:r>
        <w:instrText xml:space="preserve"> PAGEREF _Toc162452526 \h </w:instrText>
      </w:r>
      <w:r>
        <w:fldChar w:fldCharType="separate"/>
      </w:r>
      <w:r>
        <w:t>14</w:t>
      </w:r>
      <w:r>
        <w:fldChar w:fldCharType="end"/>
      </w:r>
    </w:p>
    <w:p w14:paraId="2C1E6086" w14:textId="7C3A5352" w:rsidR="00377C21" w:rsidRDefault="00377C21">
      <w:pPr>
        <w:pStyle w:val="TOC4"/>
        <w:rPr>
          <w:rFonts w:ascii="Calibri" w:eastAsia="Malgun Gothic" w:hAnsi="Calibri"/>
          <w:kern w:val="2"/>
          <w:sz w:val="22"/>
          <w:szCs w:val="22"/>
        </w:rPr>
      </w:pPr>
      <w:r>
        <w:t>8.2.4.1</w:t>
      </w:r>
      <w:r>
        <w:rPr>
          <w:rFonts w:ascii="Calibri" w:eastAsia="Malgun Gothic" w:hAnsi="Calibri"/>
          <w:kern w:val="2"/>
          <w:sz w:val="22"/>
          <w:szCs w:val="22"/>
        </w:rPr>
        <w:tab/>
      </w:r>
      <w:r>
        <w:t>General</w:t>
      </w:r>
      <w:r>
        <w:tab/>
      </w:r>
      <w:r>
        <w:fldChar w:fldCharType="begin" w:fldLock="1"/>
      </w:r>
      <w:r>
        <w:instrText xml:space="preserve"> PAGEREF _Toc162452527 \h </w:instrText>
      </w:r>
      <w:r>
        <w:fldChar w:fldCharType="separate"/>
      </w:r>
      <w:r>
        <w:t>14</w:t>
      </w:r>
      <w:r>
        <w:fldChar w:fldCharType="end"/>
      </w:r>
    </w:p>
    <w:p w14:paraId="2469CED2" w14:textId="4A9989AA" w:rsidR="00377C21" w:rsidRDefault="00377C21">
      <w:pPr>
        <w:pStyle w:val="TOC4"/>
        <w:rPr>
          <w:rFonts w:ascii="Calibri" w:eastAsia="Malgun Gothic" w:hAnsi="Calibri"/>
          <w:kern w:val="2"/>
          <w:sz w:val="22"/>
          <w:szCs w:val="22"/>
        </w:rPr>
      </w:pPr>
      <w:r>
        <w:t>8.2.4.2</w:t>
      </w:r>
      <w:r>
        <w:rPr>
          <w:rFonts w:ascii="Calibri" w:eastAsia="Malgun Gothic" w:hAnsi="Calibri"/>
          <w:kern w:val="2"/>
          <w:sz w:val="22"/>
          <w:szCs w:val="22"/>
        </w:rPr>
        <w:tab/>
      </w:r>
      <w:r>
        <w:t>Successful Operation</w:t>
      </w:r>
      <w:r>
        <w:tab/>
      </w:r>
      <w:r>
        <w:fldChar w:fldCharType="begin" w:fldLock="1"/>
      </w:r>
      <w:r>
        <w:instrText xml:space="preserve"> PAGEREF _Toc162452528 \h </w:instrText>
      </w:r>
      <w:r>
        <w:fldChar w:fldCharType="separate"/>
      </w:r>
      <w:r>
        <w:t>15</w:t>
      </w:r>
      <w:r>
        <w:fldChar w:fldCharType="end"/>
      </w:r>
    </w:p>
    <w:p w14:paraId="0A301579" w14:textId="0677AA79" w:rsidR="00377C21" w:rsidRDefault="00377C21">
      <w:pPr>
        <w:pStyle w:val="TOC4"/>
        <w:rPr>
          <w:rFonts w:ascii="Calibri" w:eastAsia="Malgun Gothic" w:hAnsi="Calibri"/>
          <w:kern w:val="2"/>
          <w:sz w:val="22"/>
          <w:szCs w:val="22"/>
        </w:rPr>
      </w:pPr>
      <w:r>
        <w:t>8.2.4.3</w:t>
      </w:r>
      <w:r>
        <w:rPr>
          <w:rFonts w:ascii="Calibri" w:eastAsia="Malgun Gothic" w:hAnsi="Calibri"/>
          <w:kern w:val="2"/>
          <w:sz w:val="22"/>
          <w:szCs w:val="22"/>
        </w:rPr>
        <w:tab/>
      </w:r>
      <w:r>
        <w:t>Unsuccessful Operation</w:t>
      </w:r>
      <w:r>
        <w:tab/>
      </w:r>
      <w:r>
        <w:fldChar w:fldCharType="begin" w:fldLock="1"/>
      </w:r>
      <w:r>
        <w:instrText xml:space="preserve"> PAGEREF _Toc162452529 \h </w:instrText>
      </w:r>
      <w:r>
        <w:fldChar w:fldCharType="separate"/>
      </w:r>
      <w:r>
        <w:t>15</w:t>
      </w:r>
      <w:r>
        <w:fldChar w:fldCharType="end"/>
      </w:r>
    </w:p>
    <w:p w14:paraId="71B48BDC" w14:textId="47FE4B51" w:rsidR="00377C21" w:rsidRDefault="00377C21">
      <w:pPr>
        <w:pStyle w:val="TOC4"/>
        <w:rPr>
          <w:rFonts w:ascii="Calibri" w:eastAsia="Malgun Gothic" w:hAnsi="Calibri"/>
          <w:kern w:val="2"/>
          <w:sz w:val="22"/>
          <w:szCs w:val="22"/>
        </w:rPr>
      </w:pPr>
      <w:r>
        <w:t>8.2.4.4</w:t>
      </w:r>
      <w:r>
        <w:rPr>
          <w:rFonts w:ascii="Calibri" w:eastAsia="Malgun Gothic" w:hAnsi="Calibri"/>
          <w:kern w:val="2"/>
          <w:sz w:val="22"/>
          <w:szCs w:val="22"/>
        </w:rPr>
        <w:tab/>
      </w:r>
      <w:r>
        <w:t>Abnormal Conditions</w:t>
      </w:r>
      <w:r>
        <w:tab/>
      </w:r>
      <w:r>
        <w:fldChar w:fldCharType="begin" w:fldLock="1"/>
      </w:r>
      <w:r>
        <w:instrText xml:space="preserve"> PAGEREF _Toc162452530 \h </w:instrText>
      </w:r>
      <w:r>
        <w:fldChar w:fldCharType="separate"/>
      </w:r>
      <w:r>
        <w:t>15</w:t>
      </w:r>
      <w:r>
        <w:fldChar w:fldCharType="end"/>
      </w:r>
    </w:p>
    <w:p w14:paraId="36666D03" w14:textId="4ED0FFB2" w:rsidR="00377C21" w:rsidRDefault="00377C21">
      <w:pPr>
        <w:pStyle w:val="TOC3"/>
        <w:rPr>
          <w:rFonts w:ascii="Calibri" w:eastAsia="Malgun Gothic" w:hAnsi="Calibri"/>
          <w:kern w:val="2"/>
          <w:sz w:val="22"/>
          <w:szCs w:val="22"/>
        </w:rPr>
      </w:pPr>
      <w:r>
        <w:t>8.2.5</w:t>
      </w:r>
      <w:r>
        <w:rPr>
          <w:rFonts w:ascii="Calibri" w:eastAsia="Malgun Gothic" w:hAnsi="Calibri"/>
          <w:kern w:val="2"/>
          <w:sz w:val="22"/>
          <w:szCs w:val="22"/>
        </w:rPr>
        <w:tab/>
      </w:r>
      <w:r>
        <w:t>OTDOA Information Exchange</w:t>
      </w:r>
      <w:r>
        <w:tab/>
      </w:r>
      <w:r>
        <w:fldChar w:fldCharType="begin" w:fldLock="1"/>
      </w:r>
      <w:r>
        <w:instrText xml:space="preserve"> PAGEREF _Toc162452531 \h </w:instrText>
      </w:r>
      <w:r>
        <w:fldChar w:fldCharType="separate"/>
      </w:r>
      <w:r>
        <w:t>15</w:t>
      </w:r>
      <w:r>
        <w:fldChar w:fldCharType="end"/>
      </w:r>
    </w:p>
    <w:p w14:paraId="1270C9C2" w14:textId="4B43BF91" w:rsidR="00377C21" w:rsidRDefault="00377C21">
      <w:pPr>
        <w:pStyle w:val="TOC4"/>
        <w:rPr>
          <w:rFonts w:ascii="Calibri" w:eastAsia="Malgun Gothic" w:hAnsi="Calibri"/>
          <w:kern w:val="2"/>
          <w:sz w:val="22"/>
          <w:szCs w:val="22"/>
        </w:rPr>
      </w:pPr>
      <w:r>
        <w:t>8.2.5.1</w:t>
      </w:r>
      <w:r>
        <w:rPr>
          <w:rFonts w:ascii="Calibri" w:eastAsia="Malgun Gothic" w:hAnsi="Calibri"/>
          <w:kern w:val="2"/>
          <w:sz w:val="22"/>
          <w:szCs w:val="22"/>
        </w:rPr>
        <w:tab/>
      </w:r>
      <w:r>
        <w:t>General</w:t>
      </w:r>
      <w:r>
        <w:tab/>
      </w:r>
      <w:r>
        <w:fldChar w:fldCharType="begin" w:fldLock="1"/>
      </w:r>
      <w:r>
        <w:instrText xml:space="preserve"> PAGEREF _Toc162452532 \h </w:instrText>
      </w:r>
      <w:r>
        <w:fldChar w:fldCharType="separate"/>
      </w:r>
      <w:r>
        <w:t>15</w:t>
      </w:r>
      <w:r>
        <w:fldChar w:fldCharType="end"/>
      </w:r>
    </w:p>
    <w:p w14:paraId="0BF8DDC3" w14:textId="11C81781" w:rsidR="00377C21" w:rsidRDefault="00377C21">
      <w:pPr>
        <w:pStyle w:val="TOC4"/>
        <w:rPr>
          <w:rFonts w:ascii="Calibri" w:eastAsia="Malgun Gothic" w:hAnsi="Calibri"/>
          <w:kern w:val="2"/>
          <w:sz w:val="22"/>
          <w:szCs w:val="22"/>
        </w:rPr>
      </w:pPr>
      <w:r>
        <w:t>8.2.5.2</w:t>
      </w:r>
      <w:r>
        <w:rPr>
          <w:rFonts w:ascii="Calibri" w:eastAsia="Malgun Gothic" w:hAnsi="Calibri"/>
          <w:kern w:val="2"/>
          <w:sz w:val="22"/>
          <w:szCs w:val="22"/>
        </w:rPr>
        <w:tab/>
      </w:r>
      <w:r>
        <w:t>Successful Operation</w:t>
      </w:r>
      <w:r>
        <w:tab/>
      </w:r>
      <w:r>
        <w:fldChar w:fldCharType="begin" w:fldLock="1"/>
      </w:r>
      <w:r>
        <w:instrText xml:space="preserve"> PAGEREF _Toc162452533 \h </w:instrText>
      </w:r>
      <w:r>
        <w:fldChar w:fldCharType="separate"/>
      </w:r>
      <w:r>
        <w:t>15</w:t>
      </w:r>
      <w:r>
        <w:fldChar w:fldCharType="end"/>
      </w:r>
    </w:p>
    <w:p w14:paraId="656043DA" w14:textId="6D03B355" w:rsidR="00377C21" w:rsidRDefault="00377C21">
      <w:pPr>
        <w:pStyle w:val="TOC4"/>
        <w:rPr>
          <w:rFonts w:ascii="Calibri" w:eastAsia="Malgun Gothic" w:hAnsi="Calibri"/>
          <w:kern w:val="2"/>
          <w:sz w:val="22"/>
          <w:szCs w:val="22"/>
        </w:rPr>
      </w:pPr>
      <w:r>
        <w:t>8.2.5.3</w:t>
      </w:r>
      <w:r>
        <w:rPr>
          <w:rFonts w:ascii="Calibri" w:eastAsia="Malgun Gothic" w:hAnsi="Calibri"/>
          <w:kern w:val="2"/>
          <w:sz w:val="22"/>
          <w:szCs w:val="22"/>
        </w:rPr>
        <w:tab/>
      </w:r>
      <w:r>
        <w:t>Unsuccessful Operation</w:t>
      </w:r>
      <w:r>
        <w:tab/>
      </w:r>
      <w:r>
        <w:fldChar w:fldCharType="begin" w:fldLock="1"/>
      </w:r>
      <w:r>
        <w:instrText xml:space="preserve"> PAGEREF _Toc162452534 \h </w:instrText>
      </w:r>
      <w:r>
        <w:fldChar w:fldCharType="separate"/>
      </w:r>
      <w:r>
        <w:t>16</w:t>
      </w:r>
      <w:r>
        <w:fldChar w:fldCharType="end"/>
      </w:r>
    </w:p>
    <w:p w14:paraId="3917DD02" w14:textId="399009E1" w:rsidR="00377C21" w:rsidRDefault="00377C21">
      <w:pPr>
        <w:pStyle w:val="TOC4"/>
        <w:rPr>
          <w:rFonts w:ascii="Calibri" w:eastAsia="Malgun Gothic" w:hAnsi="Calibri"/>
          <w:kern w:val="2"/>
          <w:sz w:val="22"/>
          <w:szCs w:val="22"/>
        </w:rPr>
      </w:pPr>
      <w:r w:rsidRPr="00377C21">
        <w:t>8.2.5.4</w:t>
      </w:r>
      <w:r>
        <w:rPr>
          <w:rFonts w:ascii="Calibri" w:eastAsia="Malgun Gothic" w:hAnsi="Calibri"/>
          <w:kern w:val="2"/>
          <w:sz w:val="22"/>
          <w:szCs w:val="22"/>
        </w:rPr>
        <w:tab/>
      </w:r>
      <w:r w:rsidRPr="00377C21">
        <w:t>Abnormal Conditions</w:t>
      </w:r>
      <w:r>
        <w:tab/>
      </w:r>
      <w:r>
        <w:fldChar w:fldCharType="begin" w:fldLock="1"/>
      </w:r>
      <w:r>
        <w:instrText xml:space="preserve"> PAGEREF _Toc162452535 \h </w:instrText>
      </w:r>
      <w:r>
        <w:fldChar w:fldCharType="separate"/>
      </w:r>
      <w:r>
        <w:t>16</w:t>
      </w:r>
      <w:r>
        <w:fldChar w:fldCharType="end"/>
      </w:r>
    </w:p>
    <w:p w14:paraId="63867542" w14:textId="2E858C51" w:rsidR="00377C21" w:rsidRDefault="00377C21">
      <w:pPr>
        <w:pStyle w:val="TOC3"/>
        <w:rPr>
          <w:rFonts w:ascii="Calibri" w:eastAsia="Malgun Gothic" w:hAnsi="Calibri"/>
          <w:kern w:val="2"/>
          <w:sz w:val="22"/>
          <w:szCs w:val="22"/>
        </w:rPr>
      </w:pPr>
      <w:r w:rsidRPr="00377C21">
        <w:t>8.2.6</w:t>
      </w:r>
      <w:r>
        <w:rPr>
          <w:rFonts w:ascii="Calibri" w:eastAsia="Malgun Gothic" w:hAnsi="Calibri"/>
          <w:kern w:val="2"/>
          <w:sz w:val="22"/>
          <w:szCs w:val="22"/>
        </w:rPr>
        <w:tab/>
      </w:r>
      <w:r w:rsidRPr="00377C21">
        <w:t>UTDOA Information Exchange</w:t>
      </w:r>
      <w:r>
        <w:tab/>
      </w:r>
      <w:r>
        <w:fldChar w:fldCharType="begin" w:fldLock="1"/>
      </w:r>
      <w:r>
        <w:instrText xml:space="preserve"> PAGEREF _Toc162452536 \h </w:instrText>
      </w:r>
      <w:r>
        <w:fldChar w:fldCharType="separate"/>
      </w:r>
      <w:r>
        <w:t>16</w:t>
      </w:r>
      <w:r>
        <w:fldChar w:fldCharType="end"/>
      </w:r>
    </w:p>
    <w:p w14:paraId="384D5585" w14:textId="1AEAD877" w:rsidR="00377C21" w:rsidRDefault="00377C21">
      <w:pPr>
        <w:pStyle w:val="TOC4"/>
        <w:rPr>
          <w:rFonts w:ascii="Calibri" w:eastAsia="Malgun Gothic" w:hAnsi="Calibri"/>
          <w:kern w:val="2"/>
          <w:sz w:val="22"/>
          <w:szCs w:val="22"/>
        </w:rPr>
      </w:pPr>
      <w:r>
        <w:t>8.2.6.1</w:t>
      </w:r>
      <w:r>
        <w:rPr>
          <w:rFonts w:ascii="Calibri" w:eastAsia="Malgun Gothic" w:hAnsi="Calibri"/>
          <w:kern w:val="2"/>
          <w:sz w:val="22"/>
          <w:szCs w:val="22"/>
        </w:rPr>
        <w:tab/>
      </w:r>
      <w:r>
        <w:t>General</w:t>
      </w:r>
      <w:r>
        <w:tab/>
      </w:r>
      <w:r>
        <w:fldChar w:fldCharType="begin" w:fldLock="1"/>
      </w:r>
      <w:r>
        <w:instrText xml:space="preserve"> PAGEREF _Toc162452537 \h </w:instrText>
      </w:r>
      <w:r>
        <w:fldChar w:fldCharType="separate"/>
      </w:r>
      <w:r>
        <w:t>16</w:t>
      </w:r>
      <w:r>
        <w:fldChar w:fldCharType="end"/>
      </w:r>
    </w:p>
    <w:p w14:paraId="09D6A26A" w14:textId="2EF8B4F7" w:rsidR="00377C21" w:rsidRDefault="00377C21">
      <w:pPr>
        <w:pStyle w:val="TOC4"/>
        <w:rPr>
          <w:rFonts w:ascii="Calibri" w:eastAsia="Malgun Gothic" w:hAnsi="Calibri"/>
          <w:kern w:val="2"/>
          <w:sz w:val="22"/>
          <w:szCs w:val="22"/>
        </w:rPr>
      </w:pPr>
      <w:r>
        <w:t>8.2.6.2</w:t>
      </w:r>
      <w:r>
        <w:rPr>
          <w:rFonts w:ascii="Calibri" w:eastAsia="Malgun Gothic" w:hAnsi="Calibri"/>
          <w:kern w:val="2"/>
          <w:sz w:val="22"/>
          <w:szCs w:val="22"/>
        </w:rPr>
        <w:tab/>
      </w:r>
      <w:r>
        <w:t>Successful Operation</w:t>
      </w:r>
      <w:r>
        <w:tab/>
      </w:r>
      <w:r>
        <w:fldChar w:fldCharType="begin" w:fldLock="1"/>
      </w:r>
      <w:r>
        <w:instrText xml:space="preserve"> PAGEREF _Toc162452538 \h </w:instrText>
      </w:r>
      <w:r>
        <w:fldChar w:fldCharType="separate"/>
      </w:r>
      <w:r>
        <w:t>16</w:t>
      </w:r>
      <w:r>
        <w:fldChar w:fldCharType="end"/>
      </w:r>
    </w:p>
    <w:p w14:paraId="0A2180D9" w14:textId="22FC024B" w:rsidR="00377C21" w:rsidRDefault="00377C21">
      <w:pPr>
        <w:pStyle w:val="TOC4"/>
        <w:rPr>
          <w:rFonts w:ascii="Calibri" w:eastAsia="Malgun Gothic" w:hAnsi="Calibri"/>
          <w:kern w:val="2"/>
          <w:sz w:val="22"/>
          <w:szCs w:val="22"/>
        </w:rPr>
      </w:pPr>
      <w:r>
        <w:t>8.2.6.3</w:t>
      </w:r>
      <w:r>
        <w:rPr>
          <w:rFonts w:ascii="Calibri" w:eastAsia="Malgun Gothic" w:hAnsi="Calibri"/>
          <w:kern w:val="2"/>
          <w:sz w:val="22"/>
          <w:szCs w:val="22"/>
        </w:rPr>
        <w:tab/>
      </w:r>
      <w:r>
        <w:t>Unsuccessful Operation</w:t>
      </w:r>
      <w:r>
        <w:tab/>
      </w:r>
      <w:r>
        <w:fldChar w:fldCharType="begin" w:fldLock="1"/>
      </w:r>
      <w:r>
        <w:instrText xml:space="preserve"> PAGEREF _Toc162452539 \h </w:instrText>
      </w:r>
      <w:r>
        <w:fldChar w:fldCharType="separate"/>
      </w:r>
      <w:r>
        <w:t>17</w:t>
      </w:r>
      <w:r>
        <w:fldChar w:fldCharType="end"/>
      </w:r>
    </w:p>
    <w:p w14:paraId="4258AB1F" w14:textId="1D941F15" w:rsidR="00377C21" w:rsidRDefault="00377C21">
      <w:pPr>
        <w:pStyle w:val="TOC4"/>
        <w:rPr>
          <w:rFonts w:ascii="Calibri" w:eastAsia="Malgun Gothic" w:hAnsi="Calibri"/>
          <w:kern w:val="2"/>
          <w:sz w:val="22"/>
          <w:szCs w:val="22"/>
        </w:rPr>
      </w:pPr>
      <w:r w:rsidRPr="00377C21">
        <w:t>8.2.6.4</w:t>
      </w:r>
      <w:r>
        <w:rPr>
          <w:rFonts w:ascii="Calibri" w:eastAsia="Malgun Gothic" w:hAnsi="Calibri"/>
          <w:kern w:val="2"/>
          <w:sz w:val="22"/>
          <w:szCs w:val="22"/>
        </w:rPr>
        <w:tab/>
      </w:r>
      <w:r w:rsidRPr="00377C21">
        <w:t>Abnormal Conditions</w:t>
      </w:r>
      <w:r>
        <w:tab/>
      </w:r>
      <w:r>
        <w:fldChar w:fldCharType="begin" w:fldLock="1"/>
      </w:r>
      <w:r>
        <w:instrText xml:space="preserve"> PAGEREF _Toc162452540 \h </w:instrText>
      </w:r>
      <w:r>
        <w:fldChar w:fldCharType="separate"/>
      </w:r>
      <w:r>
        <w:t>17</w:t>
      </w:r>
      <w:r>
        <w:fldChar w:fldCharType="end"/>
      </w:r>
    </w:p>
    <w:p w14:paraId="5EA99722" w14:textId="3F4AD1B7" w:rsidR="00377C21" w:rsidRDefault="00377C21">
      <w:pPr>
        <w:pStyle w:val="TOC3"/>
        <w:rPr>
          <w:rFonts w:ascii="Calibri" w:eastAsia="Malgun Gothic" w:hAnsi="Calibri"/>
          <w:kern w:val="2"/>
          <w:sz w:val="22"/>
          <w:szCs w:val="22"/>
        </w:rPr>
      </w:pPr>
      <w:r w:rsidRPr="00377C21">
        <w:t>8.2.7</w:t>
      </w:r>
      <w:r>
        <w:rPr>
          <w:rFonts w:ascii="Calibri" w:eastAsia="Malgun Gothic" w:hAnsi="Calibri"/>
          <w:kern w:val="2"/>
          <w:sz w:val="22"/>
          <w:szCs w:val="22"/>
        </w:rPr>
        <w:tab/>
      </w:r>
      <w:r w:rsidRPr="00377C21">
        <w:t>UTDOA Information Update</w:t>
      </w:r>
      <w:r>
        <w:tab/>
      </w:r>
      <w:r>
        <w:fldChar w:fldCharType="begin" w:fldLock="1"/>
      </w:r>
      <w:r>
        <w:instrText xml:space="preserve"> PAGEREF _Toc162452541 \h </w:instrText>
      </w:r>
      <w:r>
        <w:fldChar w:fldCharType="separate"/>
      </w:r>
      <w:r>
        <w:t>17</w:t>
      </w:r>
      <w:r>
        <w:fldChar w:fldCharType="end"/>
      </w:r>
    </w:p>
    <w:p w14:paraId="2B17C925" w14:textId="09987034" w:rsidR="00377C21" w:rsidRDefault="00377C21">
      <w:pPr>
        <w:pStyle w:val="TOC4"/>
        <w:rPr>
          <w:rFonts w:ascii="Calibri" w:eastAsia="Malgun Gothic" w:hAnsi="Calibri"/>
          <w:kern w:val="2"/>
          <w:sz w:val="22"/>
          <w:szCs w:val="22"/>
        </w:rPr>
      </w:pPr>
      <w:r>
        <w:t>8.2.7.1</w:t>
      </w:r>
      <w:r>
        <w:rPr>
          <w:rFonts w:ascii="Calibri" w:eastAsia="Malgun Gothic" w:hAnsi="Calibri"/>
          <w:kern w:val="2"/>
          <w:sz w:val="22"/>
          <w:szCs w:val="22"/>
        </w:rPr>
        <w:tab/>
      </w:r>
      <w:r>
        <w:t>General</w:t>
      </w:r>
      <w:r>
        <w:tab/>
      </w:r>
      <w:r>
        <w:fldChar w:fldCharType="begin" w:fldLock="1"/>
      </w:r>
      <w:r>
        <w:instrText xml:space="preserve"> PAGEREF _Toc162452542 \h </w:instrText>
      </w:r>
      <w:r>
        <w:fldChar w:fldCharType="separate"/>
      </w:r>
      <w:r>
        <w:t>17</w:t>
      </w:r>
      <w:r>
        <w:fldChar w:fldCharType="end"/>
      </w:r>
    </w:p>
    <w:p w14:paraId="4A8C6975" w14:textId="44E3BB50" w:rsidR="00377C21" w:rsidRDefault="00377C21">
      <w:pPr>
        <w:pStyle w:val="TOC4"/>
        <w:rPr>
          <w:rFonts w:ascii="Calibri" w:eastAsia="Malgun Gothic" w:hAnsi="Calibri"/>
          <w:kern w:val="2"/>
          <w:sz w:val="22"/>
          <w:szCs w:val="22"/>
        </w:rPr>
      </w:pPr>
      <w:r>
        <w:t>8.2.7.2</w:t>
      </w:r>
      <w:r>
        <w:rPr>
          <w:rFonts w:ascii="Calibri" w:eastAsia="Malgun Gothic" w:hAnsi="Calibri"/>
          <w:kern w:val="2"/>
          <w:sz w:val="22"/>
          <w:szCs w:val="22"/>
        </w:rPr>
        <w:tab/>
      </w:r>
      <w:r>
        <w:t>Successful Operation</w:t>
      </w:r>
      <w:r>
        <w:tab/>
      </w:r>
      <w:r>
        <w:fldChar w:fldCharType="begin" w:fldLock="1"/>
      </w:r>
      <w:r>
        <w:instrText xml:space="preserve"> PAGEREF _Toc162452543 \h </w:instrText>
      </w:r>
      <w:r>
        <w:fldChar w:fldCharType="separate"/>
      </w:r>
      <w:r>
        <w:t>17</w:t>
      </w:r>
      <w:r>
        <w:fldChar w:fldCharType="end"/>
      </w:r>
    </w:p>
    <w:p w14:paraId="07B67F41" w14:textId="2E38D065" w:rsidR="00377C21" w:rsidRDefault="00377C21">
      <w:pPr>
        <w:pStyle w:val="TOC4"/>
        <w:rPr>
          <w:rFonts w:ascii="Calibri" w:eastAsia="Malgun Gothic" w:hAnsi="Calibri"/>
          <w:kern w:val="2"/>
          <w:sz w:val="22"/>
          <w:szCs w:val="22"/>
        </w:rPr>
      </w:pPr>
      <w:r>
        <w:lastRenderedPageBreak/>
        <w:t>8.2.7.3</w:t>
      </w:r>
      <w:r>
        <w:rPr>
          <w:rFonts w:ascii="Calibri" w:eastAsia="Malgun Gothic" w:hAnsi="Calibri"/>
          <w:kern w:val="2"/>
          <w:sz w:val="22"/>
          <w:szCs w:val="22"/>
        </w:rPr>
        <w:tab/>
      </w:r>
      <w:r>
        <w:t>Unsuccessful Operation</w:t>
      </w:r>
      <w:r>
        <w:tab/>
      </w:r>
      <w:r>
        <w:fldChar w:fldCharType="begin" w:fldLock="1"/>
      </w:r>
      <w:r>
        <w:instrText xml:space="preserve"> PAGEREF _Toc162452544 \h </w:instrText>
      </w:r>
      <w:r>
        <w:fldChar w:fldCharType="separate"/>
      </w:r>
      <w:r>
        <w:t>17</w:t>
      </w:r>
      <w:r>
        <w:fldChar w:fldCharType="end"/>
      </w:r>
    </w:p>
    <w:p w14:paraId="7F3C9A9B" w14:textId="600C6D64" w:rsidR="00377C21" w:rsidRDefault="00377C21">
      <w:pPr>
        <w:pStyle w:val="TOC4"/>
        <w:rPr>
          <w:rFonts w:ascii="Calibri" w:eastAsia="Malgun Gothic" w:hAnsi="Calibri"/>
          <w:kern w:val="2"/>
          <w:sz w:val="22"/>
          <w:szCs w:val="22"/>
        </w:rPr>
      </w:pPr>
      <w:r>
        <w:t>8.2.7.4</w:t>
      </w:r>
      <w:r>
        <w:rPr>
          <w:rFonts w:ascii="Calibri" w:eastAsia="Malgun Gothic" w:hAnsi="Calibri"/>
          <w:kern w:val="2"/>
          <w:sz w:val="22"/>
          <w:szCs w:val="22"/>
        </w:rPr>
        <w:tab/>
      </w:r>
      <w:r>
        <w:t>Abnormal Conditions</w:t>
      </w:r>
      <w:r>
        <w:tab/>
      </w:r>
      <w:r>
        <w:fldChar w:fldCharType="begin" w:fldLock="1"/>
      </w:r>
      <w:r>
        <w:instrText xml:space="preserve"> PAGEREF _Toc162452545 \h </w:instrText>
      </w:r>
      <w:r>
        <w:fldChar w:fldCharType="separate"/>
      </w:r>
      <w:r>
        <w:t>18</w:t>
      </w:r>
      <w:r>
        <w:fldChar w:fldCharType="end"/>
      </w:r>
    </w:p>
    <w:p w14:paraId="53041CC6" w14:textId="74492042" w:rsidR="00377C21" w:rsidRDefault="00377C21">
      <w:pPr>
        <w:pStyle w:val="TOC2"/>
        <w:rPr>
          <w:rFonts w:ascii="Calibri" w:eastAsia="Malgun Gothic" w:hAnsi="Calibri"/>
          <w:kern w:val="2"/>
          <w:sz w:val="22"/>
          <w:szCs w:val="22"/>
        </w:rPr>
      </w:pPr>
      <w:r>
        <w:t>8.3</w:t>
      </w:r>
      <w:r>
        <w:rPr>
          <w:rFonts w:ascii="Calibri" w:eastAsia="Malgun Gothic" w:hAnsi="Calibri"/>
          <w:kern w:val="2"/>
          <w:sz w:val="22"/>
          <w:szCs w:val="22"/>
        </w:rPr>
        <w:tab/>
      </w:r>
      <w:r>
        <w:t>Management Procedures</w:t>
      </w:r>
      <w:r>
        <w:tab/>
      </w:r>
      <w:r>
        <w:fldChar w:fldCharType="begin" w:fldLock="1"/>
      </w:r>
      <w:r>
        <w:instrText xml:space="preserve"> PAGEREF _Toc162452546 \h </w:instrText>
      </w:r>
      <w:r>
        <w:fldChar w:fldCharType="separate"/>
      </w:r>
      <w:r>
        <w:t>18</w:t>
      </w:r>
      <w:r>
        <w:fldChar w:fldCharType="end"/>
      </w:r>
    </w:p>
    <w:p w14:paraId="5FD0CA7E" w14:textId="3CAD31D5" w:rsidR="00377C21" w:rsidRDefault="00377C21">
      <w:pPr>
        <w:pStyle w:val="TOC3"/>
        <w:rPr>
          <w:rFonts w:ascii="Calibri" w:eastAsia="Malgun Gothic" w:hAnsi="Calibri"/>
          <w:kern w:val="2"/>
          <w:sz w:val="22"/>
          <w:szCs w:val="22"/>
        </w:rPr>
      </w:pPr>
      <w:r>
        <w:t>8.3.1</w:t>
      </w:r>
      <w:r>
        <w:rPr>
          <w:rFonts w:ascii="Calibri" w:eastAsia="Malgun Gothic" w:hAnsi="Calibri"/>
          <w:kern w:val="2"/>
          <w:sz w:val="22"/>
          <w:szCs w:val="22"/>
        </w:rPr>
        <w:tab/>
      </w:r>
      <w:r>
        <w:t>Error Indication</w:t>
      </w:r>
      <w:r>
        <w:tab/>
      </w:r>
      <w:r>
        <w:fldChar w:fldCharType="begin" w:fldLock="1"/>
      </w:r>
      <w:r>
        <w:instrText xml:space="preserve"> PAGEREF _Toc162452547 \h </w:instrText>
      </w:r>
      <w:r>
        <w:fldChar w:fldCharType="separate"/>
      </w:r>
      <w:r>
        <w:t>18</w:t>
      </w:r>
      <w:r>
        <w:fldChar w:fldCharType="end"/>
      </w:r>
    </w:p>
    <w:p w14:paraId="67F5398F" w14:textId="77FA70F3" w:rsidR="00377C21" w:rsidRDefault="00377C21">
      <w:pPr>
        <w:pStyle w:val="TOC4"/>
        <w:rPr>
          <w:rFonts w:ascii="Calibri" w:eastAsia="Malgun Gothic" w:hAnsi="Calibri"/>
          <w:kern w:val="2"/>
          <w:sz w:val="22"/>
          <w:szCs w:val="22"/>
        </w:rPr>
      </w:pPr>
      <w:r>
        <w:t>8.3.1.1</w:t>
      </w:r>
      <w:r>
        <w:rPr>
          <w:rFonts w:ascii="Calibri" w:eastAsia="Malgun Gothic" w:hAnsi="Calibri"/>
          <w:kern w:val="2"/>
          <w:sz w:val="22"/>
          <w:szCs w:val="22"/>
        </w:rPr>
        <w:tab/>
      </w:r>
      <w:r>
        <w:t>General</w:t>
      </w:r>
      <w:r>
        <w:tab/>
      </w:r>
      <w:r>
        <w:fldChar w:fldCharType="begin" w:fldLock="1"/>
      </w:r>
      <w:r>
        <w:instrText xml:space="preserve"> PAGEREF _Toc162452548 \h </w:instrText>
      </w:r>
      <w:r>
        <w:fldChar w:fldCharType="separate"/>
      </w:r>
      <w:r>
        <w:t>18</w:t>
      </w:r>
      <w:r>
        <w:fldChar w:fldCharType="end"/>
      </w:r>
    </w:p>
    <w:p w14:paraId="45AE1178" w14:textId="5F4FD321" w:rsidR="00377C21" w:rsidRDefault="00377C21">
      <w:pPr>
        <w:pStyle w:val="TOC4"/>
        <w:rPr>
          <w:rFonts w:ascii="Calibri" w:eastAsia="Malgun Gothic" w:hAnsi="Calibri"/>
          <w:kern w:val="2"/>
          <w:sz w:val="22"/>
          <w:szCs w:val="22"/>
        </w:rPr>
      </w:pPr>
      <w:r>
        <w:t>8.3.1.2</w:t>
      </w:r>
      <w:r>
        <w:rPr>
          <w:rFonts w:ascii="Calibri" w:eastAsia="Malgun Gothic" w:hAnsi="Calibri"/>
          <w:kern w:val="2"/>
          <w:sz w:val="22"/>
          <w:szCs w:val="22"/>
        </w:rPr>
        <w:tab/>
      </w:r>
      <w:r>
        <w:t>Successful Operation</w:t>
      </w:r>
      <w:r>
        <w:tab/>
      </w:r>
      <w:r>
        <w:fldChar w:fldCharType="begin" w:fldLock="1"/>
      </w:r>
      <w:r>
        <w:instrText xml:space="preserve"> PAGEREF _Toc162452549 \h </w:instrText>
      </w:r>
      <w:r>
        <w:fldChar w:fldCharType="separate"/>
      </w:r>
      <w:r>
        <w:t>18</w:t>
      </w:r>
      <w:r>
        <w:fldChar w:fldCharType="end"/>
      </w:r>
    </w:p>
    <w:p w14:paraId="41E0FF5C" w14:textId="42F6F825" w:rsidR="00377C21" w:rsidRDefault="00377C21">
      <w:pPr>
        <w:pStyle w:val="TOC4"/>
        <w:rPr>
          <w:rFonts w:ascii="Calibri" w:eastAsia="Malgun Gothic" w:hAnsi="Calibri"/>
          <w:kern w:val="2"/>
          <w:sz w:val="22"/>
          <w:szCs w:val="22"/>
        </w:rPr>
      </w:pPr>
      <w:r>
        <w:t>8.3.1.3</w:t>
      </w:r>
      <w:r>
        <w:rPr>
          <w:rFonts w:ascii="Calibri" w:eastAsia="Malgun Gothic" w:hAnsi="Calibri"/>
          <w:kern w:val="2"/>
          <w:sz w:val="22"/>
          <w:szCs w:val="22"/>
        </w:rPr>
        <w:tab/>
      </w:r>
      <w:r>
        <w:t>Abnormal Conditions</w:t>
      </w:r>
      <w:r>
        <w:tab/>
      </w:r>
      <w:r>
        <w:fldChar w:fldCharType="begin" w:fldLock="1"/>
      </w:r>
      <w:r>
        <w:instrText xml:space="preserve"> PAGEREF _Toc162452550 \h </w:instrText>
      </w:r>
      <w:r>
        <w:fldChar w:fldCharType="separate"/>
      </w:r>
      <w:r>
        <w:t>18</w:t>
      </w:r>
      <w:r>
        <w:fldChar w:fldCharType="end"/>
      </w:r>
    </w:p>
    <w:p w14:paraId="6FB1534C" w14:textId="6766E769" w:rsidR="00377C21" w:rsidRDefault="00377C21">
      <w:pPr>
        <w:pStyle w:val="TOC2"/>
        <w:rPr>
          <w:rFonts w:ascii="Calibri" w:eastAsia="Malgun Gothic" w:hAnsi="Calibri"/>
          <w:kern w:val="2"/>
          <w:sz w:val="22"/>
          <w:szCs w:val="22"/>
        </w:rPr>
      </w:pPr>
      <w:r>
        <w:t>8.4</w:t>
      </w:r>
      <w:r>
        <w:rPr>
          <w:rFonts w:ascii="Calibri" w:eastAsia="Malgun Gothic" w:hAnsi="Calibri"/>
          <w:kern w:val="2"/>
          <w:sz w:val="22"/>
          <w:szCs w:val="22"/>
        </w:rPr>
        <w:tab/>
      </w:r>
      <w:r>
        <w:t>Assistance Information Transfer Procedures</w:t>
      </w:r>
      <w:r>
        <w:tab/>
      </w:r>
      <w:r>
        <w:fldChar w:fldCharType="begin" w:fldLock="1"/>
      </w:r>
      <w:r>
        <w:instrText xml:space="preserve"> PAGEREF _Toc162452551 \h </w:instrText>
      </w:r>
      <w:r>
        <w:fldChar w:fldCharType="separate"/>
      </w:r>
      <w:r>
        <w:t>18</w:t>
      </w:r>
      <w:r>
        <w:fldChar w:fldCharType="end"/>
      </w:r>
    </w:p>
    <w:p w14:paraId="00D57383" w14:textId="3FA842C5" w:rsidR="00377C21" w:rsidRDefault="00377C21">
      <w:pPr>
        <w:pStyle w:val="TOC3"/>
        <w:rPr>
          <w:rFonts w:ascii="Calibri" w:eastAsia="Malgun Gothic" w:hAnsi="Calibri"/>
          <w:kern w:val="2"/>
          <w:sz w:val="22"/>
          <w:szCs w:val="22"/>
        </w:rPr>
      </w:pPr>
      <w:r>
        <w:t>8.4.1</w:t>
      </w:r>
      <w:r>
        <w:rPr>
          <w:rFonts w:ascii="Calibri" w:eastAsia="Malgun Gothic" w:hAnsi="Calibri"/>
          <w:kern w:val="2"/>
          <w:sz w:val="22"/>
          <w:szCs w:val="22"/>
        </w:rPr>
        <w:tab/>
      </w:r>
      <w:r>
        <w:t>Assistance Information Control</w:t>
      </w:r>
      <w:r>
        <w:tab/>
      </w:r>
      <w:r>
        <w:fldChar w:fldCharType="begin" w:fldLock="1"/>
      </w:r>
      <w:r>
        <w:instrText xml:space="preserve"> PAGEREF _Toc162452552 \h </w:instrText>
      </w:r>
      <w:r>
        <w:fldChar w:fldCharType="separate"/>
      </w:r>
      <w:r>
        <w:t>18</w:t>
      </w:r>
      <w:r>
        <w:fldChar w:fldCharType="end"/>
      </w:r>
    </w:p>
    <w:p w14:paraId="17BD2775" w14:textId="644E96A4" w:rsidR="00377C21" w:rsidRDefault="00377C21">
      <w:pPr>
        <w:pStyle w:val="TOC4"/>
        <w:rPr>
          <w:rFonts w:ascii="Calibri" w:eastAsia="Malgun Gothic" w:hAnsi="Calibri"/>
          <w:kern w:val="2"/>
          <w:sz w:val="22"/>
          <w:szCs w:val="22"/>
        </w:rPr>
      </w:pPr>
      <w:r>
        <w:t>8.4.1.1</w:t>
      </w:r>
      <w:r>
        <w:rPr>
          <w:rFonts w:ascii="Calibri" w:eastAsia="Malgun Gothic" w:hAnsi="Calibri"/>
          <w:kern w:val="2"/>
          <w:sz w:val="22"/>
          <w:szCs w:val="22"/>
        </w:rPr>
        <w:tab/>
      </w:r>
      <w:r>
        <w:t>General</w:t>
      </w:r>
      <w:r>
        <w:tab/>
      </w:r>
      <w:r>
        <w:fldChar w:fldCharType="begin" w:fldLock="1"/>
      </w:r>
      <w:r>
        <w:instrText xml:space="preserve"> PAGEREF _Toc162452553 \h </w:instrText>
      </w:r>
      <w:r>
        <w:fldChar w:fldCharType="separate"/>
      </w:r>
      <w:r>
        <w:t>18</w:t>
      </w:r>
      <w:r>
        <w:fldChar w:fldCharType="end"/>
      </w:r>
    </w:p>
    <w:p w14:paraId="4E9F7631" w14:textId="6A8F9164" w:rsidR="00377C21" w:rsidRDefault="00377C21">
      <w:pPr>
        <w:pStyle w:val="TOC4"/>
        <w:rPr>
          <w:rFonts w:ascii="Calibri" w:eastAsia="Malgun Gothic" w:hAnsi="Calibri"/>
          <w:kern w:val="2"/>
          <w:sz w:val="22"/>
          <w:szCs w:val="22"/>
        </w:rPr>
      </w:pPr>
      <w:r>
        <w:t>8.4.1.2</w:t>
      </w:r>
      <w:r>
        <w:rPr>
          <w:rFonts w:ascii="Calibri" w:eastAsia="Malgun Gothic" w:hAnsi="Calibri"/>
          <w:kern w:val="2"/>
          <w:sz w:val="22"/>
          <w:szCs w:val="22"/>
        </w:rPr>
        <w:tab/>
      </w:r>
      <w:r>
        <w:t>Successful Operation</w:t>
      </w:r>
      <w:r>
        <w:tab/>
      </w:r>
      <w:r>
        <w:fldChar w:fldCharType="begin" w:fldLock="1"/>
      </w:r>
      <w:r>
        <w:instrText xml:space="preserve"> PAGEREF _Toc162452554 \h </w:instrText>
      </w:r>
      <w:r>
        <w:fldChar w:fldCharType="separate"/>
      </w:r>
      <w:r>
        <w:t>19</w:t>
      </w:r>
      <w:r>
        <w:fldChar w:fldCharType="end"/>
      </w:r>
    </w:p>
    <w:p w14:paraId="56860E1A" w14:textId="588D4C18" w:rsidR="00377C21" w:rsidRDefault="00377C21">
      <w:pPr>
        <w:pStyle w:val="TOC4"/>
        <w:rPr>
          <w:rFonts w:ascii="Calibri" w:eastAsia="Malgun Gothic" w:hAnsi="Calibri"/>
          <w:kern w:val="2"/>
          <w:sz w:val="22"/>
          <w:szCs w:val="22"/>
        </w:rPr>
      </w:pPr>
      <w:r>
        <w:t>8.4.1.3</w:t>
      </w:r>
      <w:r>
        <w:rPr>
          <w:rFonts w:ascii="Calibri" w:eastAsia="Malgun Gothic" w:hAnsi="Calibri"/>
          <w:kern w:val="2"/>
          <w:sz w:val="22"/>
          <w:szCs w:val="22"/>
        </w:rPr>
        <w:tab/>
      </w:r>
      <w:r>
        <w:t>Abnormal Conditions</w:t>
      </w:r>
      <w:r>
        <w:tab/>
      </w:r>
      <w:r>
        <w:fldChar w:fldCharType="begin" w:fldLock="1"/>
      </w:r>
      <w:r>
        <w:instrText xml:space="preserve"> PAGEREF _Toc162452555 \h </w:instrText>
      </w:r>
      <w:r>
        <w:fldChar w:fldCharType="separate"/>
      </w:r>
      <w:r>
        <w:t>19</w:t>
      </w:r>
      <w:r>
        <w:fldChar w:fldCharType="end"/>
      </w:r>
    </w:p>
    <w:p w14:paraId="6FD7EAF0" w14:textId="40258E27" w:rsidR="00377C21" w:rsidRDefault="00377C21">
      <w:pPr>
        <w:pStyle w:val="TOC3"/>
        <w:rPr>
          <w:rFonts w:ascii="Calibri" w:eastAsia="Malgun Gothic" w:hAnsi="Calibri"/>
          <w:kern w:val="2"/>
          <w:sz w:val="22"/>
          <w:szCs w:val="22"/>
        </w:rPr>
      </w:pPr>
      <w:r>
        <w:t>8.4.2</w:t>
      </w:r>
      <w:r>
        <w:rPr>
          <w:rFonts w:ascii="Calibri" w:eastAsia="Malgun Gothic" w:hAnsi="Calibri"/>
          <w:kern w:val="2"/>
          <w:sz w:val="22"/>
          <w:szCs w:val="22"/>
        </w:rPr>
        <w:tab/>
      </w:r>
      <w:r>
        <w:t>Assistance Information Feedback</w:t>
      </w:r>
      <w:r>
        <w:tab/>
      </w:r>
      <w:r>
        <w:fldChar w:fldCharType="begin" w:fldLock="1"/>
      </w:r>
      <w:r>
        <w:instrText xml:space="preserve"> PAGEREF _Toc162452556 \h </w:instrText>
      </w:r>
      <w:r>
        <w:fldChar w:fldCharType="separate"/>
      </w:r>
      <w:r>
        <w:t>19</w:t>
      </w:r>
      <w:r>
        <w:fldChar w:fldCharType="end"/>
      </w:r>
    </w:p>
    <w:p w14:paraId="495CDDD1" w14:textId="09BBDD49" w:rsidR="00377C21" w:rsidRDefault="00377C21">
      <w:pPr>
        <w:pStyle w:val="TOC4"/>
        <w:rPr>
          <w:rFonts w:ascii="Calibri" w:eastAsia="Malgun Gothic" w:hAnsi="Calibri"/>
          <w:kern w:val="2"/>
          <w:sz w:val="22"/>
          <w:szCs w:val="22"/>
        </w:rPr>
      </w:pPr>
      <w:r>
        <w:t>8.4.2.1</w:t>
      </w:r>
      <w:r>
        <w:rPr>
          <w:rFonts w:ascii="Calibri" w:eastAsia="Malgun Gothic" w:hAnsi="Calibri"/>
          <w:kern w:val="2"/>
          <w:sz w:val="22"/>
          <w:szCs w:val="22"/>
        </w:rPr>
        <w:tab/>
      </w:r>
      <w:r>
        <w:t>General</w:t>
      </w:r>
      <w:r>
        <w:tab/>
      </w:r>
      <w:r>
        <w:fldChar w:fldCharType="begin" w:fldLock="1"/>
      </w:r>
      <w:r>
        <w:instrText xml:space="preserve"> PAGEREF _Toc162452557 \h </w:instrText>
      </w:r>
      <w:r>
        <w:fldChar w:fldCharType="separate"/>
      </w:r>
      <w:r>
        <w:t>19</w:t>
      </w:r>
      <w:r>
        <w:fldChar w:fldCharType="end"/>
      </w:r>
    </w:p>
    <w:p w14:paraId="0AB672AC" w14:textId="2746D744" w:rsidR="00377C21" w:rsidRDefault="00377C21">
      <w:pPr>
        <w:pStyle w:val="TOC4"/>
        <w:rPr>
          <w:rFonts w:ascii="Calibri" w:eastAsia="Malgun Gothic" w:hAnsi="Calibri"/>
          <w:kern w:val="2"/>
          <w:sz w:val="22"/>
          <w:szCs w:val="22"/>
        </w:rPr>
      </w:pPr>
      <w:r>
        <w:t>8.4.2.2</w:t>
      </w:r>
      <w:r>
        <w:rPr>
          <w:rFonts w:ascii="Calibri" w:eastAsia="Malgun Gothic" w:hAnsi="Calibri"/>
          <w:kern w:val="2"/>
          <w:sz w:val="22"/>
          <w:szCs w:val="22"/>
        </w:rPr>
        <w:tab/>
      </w:r>
      <w:r>
        <w:t>Successful Operation</w:t>
      </w:r>
      <w:r>
        <w:tab/>
      </w:r>
      <w:r>
        <w:fldChar w:fldCharType="begin" w:fldLock="1"/>
      </w:r>
      <w:r>
        <w:instrText xml:space="preserve"> PAGEREF _Toc162452558 \h </w:instrText>
      </w:r>
      <w:r>
        <w:fldChar w:fldCharType="separate"/>
      </w:r>
      <w:r>
        <w:t>19</w:t>
      </w:r>
      <w:r>
        <w:fldChar w:fldCharType="end"/>
      </w:r>
    </w:p>
    <w:p w14:paraId="1459D880" w14:textId="6C7480D0" w:rsidR="00377C21" w:rsidRDefault="00377C21">
      <w:pPr>
        <w:pStyle w:val="TOC4"/>
        <w:rPr>
          <w:rFonts w:ascii="Calibri" w:eastAsia="Malgun Gothic" w:hAnsi="Calibri"/>
          <w:kern w:val="2"/>
          <w:sz w:val="22"/>
          <w:szCs w:val="22"/>
        </w:rPr>
      </w:pPr>
      <w:r>
        <w:t>8.4.2.3</w:t>
      </w:r>
      <w:r>
        <w:rPr>
          <w:rFonts w:ascii="Calibri" w:eastAsia="Malgun Gothic" w:hAnsi="Calibri"/>
          <w:kern w:val="2"/>
          <w:sz w:val="22"/>
          <w:szCs w:val="22"/>
        </w:rPr>
        <w:tab/>
      </w:r>
      <w:r>
        <w:t>Abnormal Conditions</w:t>
      </w:r>
      <w:r>
        <w:tab/>
      </w:r>
      <w:r>
        <w:fldChar w:fldCharType="begin" w:fldLock="1"/>
      </w:r>
      <w:r>
        <w:instrText xml:space="preserve"> PAGEREF _Toc162452559 \h </w:instrText>
      </w:r>
      <w:r>
        <w:fldChar w:fldCharType="separate"/>
      </w:r>
      <w:r>
        <w:t>20</w:t>
      </w:r>
      <w:r>
        <w:fldChar w:fldCharType="end"/>
      </w:r>
    </w:p>
    <w:p w14:paraId="55D359D3" w14:textId="45CED6C8" w:rsidR="00377C21" w:rsidRDefault="00377C21">
      <w:pPr>
        <w:pStyle w:val="TOC1"/>
        <w:rPr>
          <w:rFonts w:ascii="Calibri" w:eastAsia="Malgun Gothic" w:hAnsi="Calibri"/>
          <w:kern w:val="2"/>
          <w:szCs w:val="22"/>
        </w:rPr>
      </w:pPr>
      <w:r>
        <w:t>9</w:t>
      </w:r>
      <w:r>
        <w:rPr>
          <w:rFonts w:ascii="Calibri" w:eastAsia="Malgun Gothic" w:hAnsi="Calibri"/>
          <w:kern w:val="2"/>
          <w:szCs w:val="22"/>
        </w:rPr>
        <w:tab/>
      </w:r>
      <w:r>
        <w:t>Elements for LPPa Communication</w:t>
      </w:r>
      <w:r>
        <w:tab/>
      </w:r>
      <w:r>
        <w:fldChar w:fldCharType="begin" w:fldLock="1"/>
      </w:r>
      <w:r>
        <w:instrText xml:space="preserve"> PAGEREF _Toc162452560 \h </w:instrText>
      </w:r>
      <w:r>
        <w:fldChar w:fldCharType="separate"/>
      </w:r>
      <w:r>
        <w:t>20</w:t>
      </w:r>
      <w:r>
        <w:fldChar w:fldCharType="end"/>
      </w:r>
    </w:p>
    <w:p w14:paraId="2829DDC1" w14:textId="4395439E" w:rsidR="00377C21" w:rsidRDefault="00377C21">
      <w:pPr>
        <w:pStyle w:val="TOC2"/>
        <w:rPr>
          <w:rFonts w:ascii="Calibri" w:eastAsia="Malgun Gothic" w:hAnsi="Calibri"/>
          <w:kern w:val="2"/>
          <w:sz w:val="22"/>
          <w:szCs w:val="22"/>
        </w:rPr>
      </w:pPr>
      <w:r>
        <w:t>9.0</w:t>
      </w:r>
      <w:r>
        <w:rPr>
          <w:rFonts w:ascii="Calibri" w:eastAsia="Malgun Gothic" w:hAnsi="Calibri"/>
          <w:kern w:val="2"/>
          <w:sz w:val="22"/>
          <w:szCs w:val="22"/>
        </w:rPr>
        <w:tab/>
      </w:r>
      <w:r>
        <w:t>General</w:t>
      </w:r>
      <w:r>
        <w:tab/>
      </w:r>
      <w:r>
        <w:fldChar w:fldCharType="begin" w:fldLock="1"/>
      </w:r>
      <w:r>
        <w:instrText xml:space="preserve"> PAGEREF _Toc162452561 \h </w:instrText>
      </w:r>
      <w:r>
        <w:fldChar w:fldCharType="separate"/>
      </w:r>
      <w:r>
        <w:t>20</w:t>
      </w:r>
      <w:r>
        <w:fldChar w:fldCharType="end"/>
      </w:r>
    </w:p>
    <w:p w14:paraId="692CF061" w14:textId="3AC20B16" w:rsidR="00377C21" w:rsidRDefault="00377C21">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_Toc162452562 \h </w:instrText>
      </w:r>
      <w:r>
        <w:fldChar w:fldCharType="separate"/>
      </w:r>
      <w:r>
        <w:t>20</w:t>
      </w:r>
      <w:r>
        <w:fldChar w:fldCharType="end"/>
      </w:r>
    </w:p>
    <w:p w14:paraId="7C0EAD13" w14:textId="49FFC5FE" w:rsidR="00377C21" w:rsidRDefault="00377C21">
      <w:pPr>
        <w:pStyle w:val="TOC3"/>
        <w:rPr>
          <w:rFonts w:ascii="Calibri" w:eastAsia="Malgun Gothic" w:hAnsi="Calibri"/>
          <w:kern w:val="2"/>
          <w:sz w:val="22"/>
          <w:szCs w:val="22"/>
        </w:rPr>
      </w:pPr>
      <w:r>
        <w:t>9.1.1</w:t>
      </w:r>
      <w:r>
        <w:rPr>
          <w:rFonts w:ascii="Calibri" w:eastAsia="Malgun Gothic" w:hAnsi="Calibri"/>
          <w:kern w:val="2"/>
          <w:sz w:val="22"/>
          <w:szCs w:val="22"/>
        </w:rPr>
        <w:tab/>
      </w:r>
      <w:r>
        <w:t>Messages for Location Information Transfer Procedures</w:t>
      </w:r>
      <w:r>
        <w:tab/>
      </w:r>
      <w:r>
        <w:fldChar w:fldCharType="begin" w:fldLock="1"/>
      </w:r>
      <w:r>
        <w:instrText xml:space="preserve"> PAGEREF _Toc162452563 \h </w:instrText>
      </w:r>
      <w:r>
        <w:fldChar w:fldCharType="separate"/>
      </w:r>
      <w:r>
        <w:t>20</w:t>
      </w:r>
      <w:r>
        <w:fldChar w:fldCharType="end"/>
      </w:r>
    </w:p>
    <w:p w14:paraId="5A12AB0F" w14:textId="54DFEEF9" w:rsidR="00377C21" w:rsidRDefault="00377C21">
      <w:pPr>
        <w:pStyle w:val="TOC4"/>
        <w:rPr>
          <w:rFonts w:ascii="Calibri" w:eastAsia="Malgun Gothic" w:hAnsi="Calibri"/>
          <w:kern w:val="2"/>
          <w:sz w:val="22"/>
          <w:szCs w:val="22"/>
        </w:rPr>
      </w:pPr>
      <w:r>
        <w:t>9.1.1.1</w:t>
      </w:r>
      <w:r>
        <w:rPr>
          <w:rFonts w:ascii="Calibri" w:eastAsia="Malgun Gothic" w:hAnsi="Calibri"/>
          <w:kern w:val="2"/>
          <w:sz w:val="22"/>
          <w:szCs w:val="22"/>
        </w:rPr>
        <w:tab/>
      </w:r>
      <w:r>
        <w:t>E-CID MEASUREMENT INITIATION REQUEST</w:t>
      </w:r>
      <w:r>
        <w:tab/>
      </w:r>
      <w:r>
        <w:fldChar w:fldCharType="begin" w:fldLock="1"/>
      </w:r>
      <w:r>
        <w:instrText xml:space="preserve"> PAGEREF _Toc162452564 \h </w:instrText>
      </w:r>
      <w:r>
        <w:fldChar w:fldCharType="separate"/>
      </w:r>
      <w:r>
        <w:t>20</w:t>
      </w:r>
      <w:r>
        <w:fldChar w:fldCharType="end"/>
      </w:r>
    </w:p>
    <w:p w14:paraId="193953B7" w14:textId="4F5BDCFC" w:rsidR="00377C21" w:rsidRDefault="00377C21">
      <w:pPr>
        <w:pStyle w:val="TOC4"/>
        <w:rPr>
          <w:rFonts w:ascii="Calibri" w:eastAsia="Malgun Gothic" w:hAnsi="Calibri"/>
          <w:kern w:val="2"/>
          <w:sz w:val="22"/>
          <w:szCs w:val="22"/>
        </w:rPr>
      </w:pPr>
      <w:r>
        <w:t>9.1.1.2</w:t>
      </w:r>
      <w:r>
        <w:rPr>
          <w:rFonts w:ascii="Calibri" w:eastAsia="Malgun Gothic" w:hAnsi="Calibri"/>
          <w:kern w:val="2"/>
          <w:sz w:val="22"/>
          <w:szCs w:val="22"/>
        </w:rPr>
        <w:tab/>
      </w:r>
      <w:r>
        <w:t>E-CID MEASUREMENT INITIATION RESPONSE</w:t>
      </w:r>
      <w:r>
        <w:tab/>
      </w:r>
      <w:r>
        <w:fldChar w:fldCharType="begin" w:fldLock="1"/>
      </w:r>
      <w:r>
        <w:instrText xml:space="preserve"> PAGEREF _Toc162452565 \h </w:instrText>
      </w:r>
      <w:r>
        <w:fldChar w:fldCharType="separate"/>
      </w:r>
      <w:r>
        <w:t>21</w:t>
      </w:r>
      <w:r>
        <w:fldChar w:fldCharType="end"/>
      </w:r>
    </w:p>
    <w:p w14:paraId="474D5139" w14:textId="1B7089A2" w:rsidR="00377C21" w:rsidRDefault="00377C21">
      <w:pPr>
        <w:pStyle w:val="TOC4"/>
        <w:rPr>
          <w:rFonts w:ascii="Calibri" w:eastAsia="Malgun Gothic" w:hAnsi="Calibri"/>
          <w:kern w:val="2"/>
          <w:sz w:val="22"/>
          <w:szCs w:val="22"/>
        </w:rPr>
      </w:pPr>
      <w:r>
        <w:t>9.1.1.3</w:t>
      </w:r>
      <w:r>
        <w:rPr>
          <w:rFonts w:ascii="Calibri" w:eastAsia="Malgun Gothic" w:hAnsi="Calibri"/>
          <w:kern w:val="2"/>
          <w:sz w:val="22"/>
          <w:szCs w:val="22"/>
        </w:rPr>
        <w:tab/>
      </w:r>
      <w:r>
        <w:t>E-CID MEASUREMENT INITIATION FAILURE</w:t>
      </w:r>
      <w:r>
        <w:tab/>
      </w:r>
      <w:r>
        <w:fldChar w:fldCharType="begin" w:fldLock="1"/>
      </w:r>
      <w:r>
        <w:instrText xml:space="preserve"> PAGEREF _Toc162452566 \h </w:instrText>
      </w:r>
      <w:r>
        <w:fldChar w:fldCharType="separate"/>
      </w:r>
      <w:r>
        <w:t>22</w:t>
      </w:r>
      <w:r>
        <w:fldChar w:fldCharType="end"/>
      </w:r>
    </w:p>
    <w:p w14:paraId="7C31C4F4" w14:textId="4C4D5FF0" w:rsidR="00377C21" w:rsidRDefault="00377C21">
      <w:pPr>
        <w:pStyle w:val="TOC4"/>
        <w:rPr>
          <w:rFonts w:ascii="Calibri" w:eastAsia="Malgun Gothic" w:hAnsi="Calibri"/>
          <w:kern w:val="2"/>
          <w:sz w:val="22"/>
          <w:szCs w:val="22"/>
        </w:rPr>
      </w:pPr>
      <w:r>
        <w:t>9.1.1.4</w:t>
      </w:r>
      <w:r>
        <w:rPr>
          <w:rFonts w:ascii="Calibri" w:eastAsia="Malgun Gothic" w:hAnsi="Calibri"/>
          <w:kern w:val="2"/>
          <w:sz w:val="22"/>
          <w:szCs w:val="22"/>
        </w:rPr>
        <w:tab/>
      </w:r>
      <w:r>
        <w:t>E-CID MEASUREMENT FAILURE INDICATION</w:t>
      </w:r>
      <w:r>
        <w:tab/>
      </w:r>
      <w:r>
        <w:fldChar w:fldCharType="begin" w:fldLock="1"/>
      </w:r>
      <w:r>
        <w:instrText xml:space="preserve"> PAGEREF _Toc162452567 \h </w:instrText>
      </w:r>
      <w:r>
        <w:fldChar w:fldCharType="separate"/>
      </w:r>
      <w:r>
        <w:t>22</w:t>
      </w:r>
      <w:r>
        <w:fldChar w:fldCharType="end"/>
      </w:r>
    </w:p>
    <w:p w14:paraId="1C5DCF43" w14:textId="216C82DE" w:rsidR="00377C21" w:rsidRDefault="00377C21">
      <w:pPr>
        <w:pStyle w:val="TOC4"/>
        <w:rPr>
          <w:rFonts w:ascii="Calibri" w:eastAsia="Malgun Gothic" w:hAnsi="Calibri"/>
          <w:kern w:val="2"/>
          <w:sz w:val="22"/>
          <w:szCs w:val="22"/>
        </w:rPr>
      </w:pPr>
      <w:r>
        <w:t>9.1.1.5</w:t>
      </w:r>
      <w:r>
        <w:rPr>
          <w:rFonts w:ascii="Calibri" w:eastAsia="Malgun Gothic" w:hAnsi="Calibri"/>
          <w:kern w:val="2"/>
          <w:sz w:val="22"/>
          <w:szCs w:val="22"/>
        </w:rPr>
        <w:tab/>
      </w:r>
      <w:r>
        <w:t>E-CID MEASUREMENT REPORT</w:t>
      </w:r>
      <w:r>
        <w:tab/>
      </w:r>
      <w:r>
        <w:fldChar w:fldCharType="begin" w:fldLock="1"/>
      </w:r>
      <w:r>
        <w:instrText xml:space="preserve"> PAGEREF _Toc162452568 \h </w:instrText>
      </w:r>
      <w:r>
        <w:fldChar w:fldCharType="separate"/>
      </w:r>
      <w:r>
        <w:t>22</w:t>
      </w:r>
      <w:r>
        <w:fldChar w:fldCharType="end"/>
      </w:r>
    </w:p>
    <w:p w14:paraId="55E4F250" w14:textId="28A51275" w:rsidR="00377C21" w:rsidRDefault="00377C21">
      <w:pPr>
        <w:pStyle w:val="TOC4"/>
        <w:rPr>
          <w:rFonts w:ascii="Calibri" w:eastAsia="Malgun Gothic" w:hAnsi="Calibri"/>
          <w:kern w:val="2"/>
          <w:sz w:val="22"/>
          <w:szCs w:val="22"/>
        </w:rPr>
      </w:pPr>
      <w:r>
        <w:t>9.1.1.6</w:t>
      </w:r>
      <w:r>
        <w:rPr>
          <w:rFonts w:ascii="Calibri" w:eastAsia="Malgun Gothic" w:hAnsi="Calibri"/>
          <w:kern w:val="2"/>
          <w:sz w:val="22"/>
          <w:szCs w:val="22"/>
        </w:rPr>
        <w:tab/>
      </w:r>
      <w:r>
        <w:t>E-CID MEASUREMENT TERMINATION COMMAND</w:t>
      </w:r>
      <w:r>
        <w:tab/>
      </w:r>
      <w:r>
        <w:fldChar w:fldCharType="begin" w:fldLock="1"/>
      </w:r>
      <w:r>
        <w:instrText xml:space="preserve"> PAGEREF _Toc162452569 \h </w:instrText>
      </w:r>
      <w:r>
        <w:fldChar w:fldCharType="separate"/>
      </w:r>
      <w:r>
        <w:t>23</w:t>
      </w:r>
      <w:r>
        <w:fldChar w:fldCharType="end"/>
      </w:r>
    </w:p>
    <w:p w14:paraId="4B30D103" w14:textId="09AAE52D" w:rsidR="00377C21" w:rsidRDefault="00377C21">
      <w:pPr>
        <w:pStyle w:val="TOC4"/>
        <w:rPr>
          <w:rFonts w:ascii="Calibri" w:eastAsia="Malgun Gothic" w:hAnsi="Calibri"/>
          <w:kern w:val="2"/>
          <w:sz w:val="22"/>
          <w:szCs w:val="22"/>
        </w:rPr>
      </w:pPr>
      <w:r>
        <w:t>9.1.1.7</w:t>
      </w:r>
      <w:r>
        <w:rPr>
          <w:rFonts w:ascii="Calibri" w:eastAsia="Malgun Gothic" w:hAnsi="Calibri"/>
          <w:kern w:val="2"/>
          <w:sz w:val="22"/>
          <w:szCs w:val="22"/>
        </w:rPr>
        <w:tab/>
      </w:r>
      <w:r>
        <w:t>OTDOA INFORMATION REQUEST</w:t>
      </w:r>
      <w:r>
        <w:tab/>
      </w:r>
      <w:r>
        <w:fldChar w:fldCharType="begin" w:fldLock="1"/>
      </w:r>
      <w:r>
        <w:instrText xml:space="preserve"> PAGEREF _Toc162452570 \h </w:instrText>
      </w:r>
      <w:r>
        <w:fldChar w:fldCharType="separate"/>
      </w:r>
      <w:r>
        <w:t>23</w:t>
      </w:r>
      <w:r>
        <w:fldChar w:fldCharType="end"/>
      </w:r>
    </w:p>
    <w:p w14:paraId="2ACF33C9" w14:textId="58A43AAC" w:rsidR="00377C21" w:rsidRDefault="00377C21">
      <w:pPr>
        <w:pStyle w:val="TOC4"/>
        <w:rPr>
          <w:rFonts w:ascii="Calibri" w:eastAsia="Malgun Gothic" w:hAnsi="Calibri"/>
          <w:kern w:val="2"/>
          <w:sz w:val="22"/>
          <w:szCs w:val="22"/>
        </w:rPr>
      </w:pPr>
      <w:r>
        <w:t>9.1.1.8</w:t>
      </w:r>
      <w:r>
        <w:rPr>
          <w:rFonts w:ascii="Calibri" w:eastAsia="Malgun Gothic" w:hAnsi="Calibri"/>
          <w:kern w:val="2"/>
          <w:sz w:val="22"/>
          <w:szCs w:val="22"/>
        </w:rPr>
        <w:tab/>
      </w:r>
      <w:r>
        <w:t>OTDOA INFORMATION RESPONSE</w:t>
      </w:r>
      <w:r>
        <w:tab/>
      </w:r>
      <w:r>
        <w:fldChar w:fldCharType="begin" w:fldLock="1"/>
      </w:r>
      <w:r>
        <w:instrText xml:space="preserve"> PAGEREF _Toc162452571 \h </w:instrText>
      </w:r>
      <w:r>
        <w:fldChar w:fldCharType="separate"/>
      </w:r>
      <w:r>
        <w:t>24</w:t>
      </w:r>
      <w:r>
        <w:fldChar w:fldCharType="end"/>
      </w:r>
    </w:p>
    <w:p w14:paraId="6A027BBC" w14:textId="65BC56F5" w:rsidR="00377C21" w:rsidRDefault="00377C21">
      <w:pPr>
        <w:pStyle w:val="TOC4"/>
        <w:rPr>
          <w:rFonts w:ascii="Calibri" w:eastAsia="Malgun Gothic" w:hAnsi="Calibri"/>
          <w:kern w:val="2"/>
          <w:sz w:val="22"/>
          <w:szCs w:val="22"/>
        </w:rPr>
      </w:pPr>
      <w:r>
        <w:t>9.1.1.9</w:t>
      </w:r>
      <w:r>
        <w:rPr>
          <w:rFonts w:ascii="Calibri" w:eastAsia="Malgun Gothic" w:hAnsi="Calibri"/>
          <w:kern w:val="2"/>
          <w:sz w:val="22"/>
          <w:szCs w:val="22"/>
        </w:rPr>
        <w:tab/>
      </w:r>
      <w:r>
        <w:t>OTDOA INFORMATION FAILURE</w:t>
      </w:r>
      <w:r>
        <w:tab/>
      </w:r>
      <w:r>
        <w:fldChar w:fldCharType="begin" w:fldLock="1"/>
      </w:r>
      <w:r>
        <w:instrText xml:space="preserve"> PAGEREF _Toc162452572 \h </w:instrText>
      </w:r>
      <w:r>
        <w:fldChar w:fldCharType="separate"/>
      </w:r>
      <w:r>
        <w:t>25</w:t>
      </w:r>
      <w:r>
        <w:fldChar w:fldCharType="end"/>
      </w:r>
    </w:p>
    <w:p w14:paraId="7C51D3B4" w14:textId="76413EF8" w:rsidR="00377C21" w:rsidRDefault="00377C21">
      <w:pPr>
        <w:pStyle w:val="TOC4"/>
        <w:rPr>
          <w:rFonts w:ascii="Calibri" w:eastAsia="Malgun Gothic" w:hAnsi="Calibri"/>
          <w:kern w:val="2"/>
          <w:sz w:val="22"/>
          <w:szCs w:val="22"/>
        </w:rPr>
      </w:pPr>
      <w:r>
        <w:t>9.1.1.10</w:t>
      </w:r>
      <w:r>
        <w:rPr>
          <w:rFonts w:ascii="Calibri" w:eastAsia="Malgun Gothic" w:hAnsi="Calibri"/>
          <w:kern w:val="2"/>
          <w:sz w:val="22"/>
          <w:szCs w:val="22"/>
        </w:rPr>
        <w:tab/>
      </w:r>
      <w:r>
        <w:t>UTDOA INFORMATION REQUEST</w:t>
      </w:r>
      <w:r>
        <w:tab/>
      </w:r>
      <w:r>
        <w:fldChar w:fldCharType="begin" w:fldLock="1"/>
      </w:r>
      <w:r>
        <w:instrText xml:space="preserve"> PAGEREF _Toc162452573 \h </w:instrText>
      </w:r>
      <w:r>
        <w:fldChar w:fldCharType="separate"/>
      </w:r>
      <w:r>
        <w:t>25</w:t>
      </w:r>
      <w:r>
        <w:fldChar w:fldCharType="end"/>
      </w:r>
    </w:p>
    <w:p w14:paraId="6A339C9F" w14:textId="12DA0BC8" w:rsidR="00377C21" w:rsidRDefault="00377C21">
      <w:pPr>
        <w:pStyle w:val="TOC4"/>
        <w:rPr>
          <w:rFonts w:ascii="Calibri" w:eastAsia="Malgun Gothic" w:hAnsi="Calibri"/>
          <w:kern w:val="2"/>
          <w:sz w:val="22"/>
          <w:szCs w:val="22"/>
        </w:rPr>
      </w:pPr>
      <w:r>
        <w:t>9.1.1.11</w:t>
      </w:r>
      <w:r>
        <w:rPr>
          <w:rFonts w:ascii="Calibri" w:eastAsia="Malgun Gothic" w:hAnsi="Calibri"/>
          <w:kern w:val="2"/>
          <w:sz w:val="22"/>
          <w:szCs w:val="22"/>
        </w:rPr>
        <w:tab/>
      </w:r>
      <w:r>
        <w:t>UTDOA INFORMATION RESPONSE</w:t>
      </w:r>
      <w:r>
        <w:tab/>
      </w:r>
      <w:r>
        <w:fldChar w:fldCharType="begin" w:fldLock="1"/>
      </w:r>
      <w:r>
        <w:instrText xml:space="preserve"> PAGEREF _Toc162452574 \h </w:instrText>
      </w:r>
      <w:r>
        <w:fldChar w:fldCharType="separate"/>
      </w:r>
      <w:r>
        <w:t>26</w:t>
      </w:r>
      <w:r>
        <w:fldChar w:fldCharType="end"/>
      </w:r>
    </w:p>
    <w:p w14:paraId="590C5FE5" w14:textId="6916BC6A" w:rsidR="00377C21" w:rsidRDefault="00377C21">
      <w:pPr>
        <w:pStyle w:val="TOC4"/>
        <w:rPr>
          <w:rFonts w:ascii="Calibri" w:eastAsia="Malgun Gothic" w:hAnsi="Calibri"/>
          <w:kern w:val="2"/>
          <w:sz w:val="22"/>
          <w:szCs w:val="22"/>
        </w:rPr>
      </w:pPr>
      <w:r>
        <w:t>9.1.1.12</w:t>
      </w:r>
      <w:r>
        <w:rPr>
          <w:rFonts w:ascii="Calibri" w:eastAsia="Malgun Gothic" w:hAnsi="Calibri"/>
          <w:kern w:val="2"/>
          <w:sz w:val="22"/>
          <w:szCs w:val="22"/>
        </w:rPr>
        <w:tab/>
      </w:r>
      <w:r>
        <w:t>UTDOA INFORMATION FAILURE</w:t>
      </w:r>
      <w:r>
        <w:tab/>
      </w:r>
      <w:r>
        <w:fldChar w:fldCharType="begin" w:fldLock="1"/>
      </w:r>
      <w:r>
        <w:instrText xml:space="preserve"> PAGEREF _Toc162452575 \h </w:instrText>
      </w:r>
      <w:r>
        <w:fldChar w:fldCharType="separate"/>
      </w:r>
      <w:r>
        <w:t>26</w:t>
      </w:r>
      <w:r>
        <w:fldChar w:fldCharType="end"/>
      </w:r>
    </w:p>
    <w:p w14:paraId="4AC7AFC1" w14:textId="71CB49EC" w:rsidR="00377C21" w:rsidRDefault="00377C21">
      <w:pPr>
        <w:pStyle w:val="TOC4"/>
        <w:rPr>
          <w:rFonts w:ascii="Calibri" w:eastAsia="Malgun Gothic" w:hAnsi="Calibri"/>
          <w:kern w:val="2"/>
          <w:sz w:val="22"/>
          <w:szCs w:val="22"/>
        </w:rPr>
      </w:pPr>
      <w:r>
        <w:t>9.1.1.13</w:t>
      </w:r>
      <w:r>
        <w:rPr>
          <w:rFonts w:ascii="Calibri" w:eastAsia="Malgun Gothic" w:hAnsi="Calibri"/>
          <w:kern w:val="2"/>
          <w:sz w:val="22"/>
          <w:szCs w:val="22"/>
        </w:rPr>
        <w:tab/>
      </w:r>
      <w:r>
        <w:t>UTDOA INFORMATION UPDATE</w:t>
      </w:r>
      <w:r>
        <w:tab/>
      </w:r>
      <w:r>
        <w:fldChar w:fldCharType="begin" w:fldLock="1"/>
      </w:r>
      <w:r>
        <w:instrText xml:space="preserve"> PAGEREF _Toc162452576 \h </w:instrText>
      </w:r>
      <w:r>
        <w:fldChar w:fldCharType="separate"/>
      </w:r>
      <w:r>
        <w:t>26</w:t>
      </w:r>
      <w:r>
        <w:fldChar w:fldCharType="end"/>
      </w:r>
    </w:p>
    <w:p w14:paraId="69AE579A" w14:textId="7CBC10FE" w:rsidR="00377C21" w:rsidRDefault="00377C21">
      <w:pPr>
        <w:pStyle w:val="TOC3"/>
        <w:rPr>
          <w:rFonts w:ascii="Calibri" w:eastAsia="Malgun Gothic" w:hAnsi="Calibri"/>
          <w:kern w:val="2"/>
          <w:sz w:val="22"/>
          <w:szCs w:val="22"/>
        </w:rPr>
      </w:pPr>
      <w:r>
        <w:t>9.1.2</w:t>
      </w:r>
      <w:r>
        <w:rPr>
          <w:rFonts w:ascii="Calibri" w:eastAsia="Malgun Gothic" w:hAnsi="Calibri"/>
          <w:kern w:val="2"/>
          <w:sz w:val="22"/>
          <w:szCs w:val="22"/>
        </w:rPr>
        <w:tab/>
      </w:r>
      <w:r>
        <w:t>Messages for Management Procedures</w:t>
      </w:r>
      <w:r>
        <w:tab/>
      </w:r>
      <w:r>
        <w:fldChar w:fldCharType="begin" w:fldLock="1"/>
      </w:r>
      <w:r>
        <w:instrText xml:space="preserve"> PAGEREF _Toc162452577 \h </w:instrText>
      </w:r>
      <w:r>
        <w:fldChar w:fldCharType="separate"/>
      </w:r>
      <w:r>
        <w:t>26</w:t>
      </w:r>
      <w:r>
        <w:fldChar w:fldCharType="end"/>
      </w:r>
    </w:p>
    <w:p w14:paraId="60639CA4" w14:textId="3B0A3E90" w:rsidR="00377C21" w:rsidRDefault="00377C21">
      <w:pPr>
        <w:pStyle w:val="TOC4"/>
        <w:rPr>
          <w:rFonts w:ascii="Calibri" w:eastAsia="Malgun Gothic" w:hAnsi="Calibri"/>
          <w:kern w:val="2"/>
          <w:sz w:val="22"/>
          <w:szCs w:val="22"/>
        </w:rPr>
      </w:pPr>
      <w:r>
        <w:t>9.1.2.1</w:t>
      </w:r>
      <w:r>
        <w:rPr>
          <w:rFonts w:ascii="Calibri" w:eastAsia="Malgun Gothic" w:hAnsi="Calibri"/>
          <w:kern w:val="2"/>
          <w:sz w:val="22"/>
          <w:szCs w:val="22"/>
        </w:rPr>
        <w:tab/>
      </w:r>
      <w:r>
        <w:t>ERROR INDICATION</w:t>
      </w:r>
      <w:r>
        <w:tab/>
      </w:r>
      <w:r>
        <w:fldChar w:fldCharType="begin" w:fldLock="1"/>
      </w:r>
      <w:r>
        <w:instrText xml:space="preserve"> PAGEREF _Toc162452578 \h </w:instrText>
      </w:r>
      <w:r>
        <w:fldChar w:fldCharType="separate"/>
      </w:r>
      <w:r>
        <w:t>26</w:t>
      </w:r>
      <w:r>
        <w:fldChar w:fldCharType="end"/>
      </w:r>
    </w:p>
    <w:p w14:paraId="687D166B" w14:textId="6EB5759C" w:rsidR="00377C21" w:rsidRDefault="00377C21">
      <w:pPr>
        <w:pStyle w:val="TOC3"/>
        <w:rPr>
          <w:rFonts w:ascii="Calibri" w:eastAsia="Malgun Gothic" w:hAnsi="Calibri"/>
          <w:kern w:val="2"/>
          <w:sz w:val="22"/>
          <w:szCs w:val="22"/>
        </w:rPr>
      </w:pPr>
      <w:r>
        <w:t>9.1.3</w:t>
      </w:r>
      <w:r>
        <w:rPr>
          <w:rFonts w:ascii="Calibri" w:eastAsia="Malgun Gothic" w:hAnsi="Calibri"/>
          <w:kern w:val="2"/>
          <w:sz w:val="22"/>
          <w:szCs w:val="22"/>
        </w:rPr>
        <w:tab/>
      </w:r>
      <w:r>
        <w:t>Messages for Assistance Information Transfer Procedures</w:t>
      </w:r>
      <w:r>
        <w:tab/>
      </w:r>
      <w:r>
        <w:fldChar w:fldCharType="begin" w:fldLock="1"/>
      </w:r>
      <w:r>
        <w:instrText xml:space="preserve"> PAGEREF _Toc162452579 \h </w:instrText>
      </w:r>
      <w:r>
        <w:fldChar w:fldCharType="separate"/>
      </w:r>
      <w:r>
        <w:t>27</w:t>
      </w:r>
      <w:r>
        <w:fldChar w:fldCharType="end"/>
      </w:r>
    </w:p>
    <w:p w14:paraId="21D1F4B8" w14:textId="33F1D050" w:rsidR="00377C21" w:rsidRDefault="00377C21">
      <w:pPr>
        <w:pStyle w:val="TOC4"/>
        <w:rPr>
          <w:rFonts w:ascii="Calibri" w:eastAsia="Malgun Gothic" w:hAnsi="Calibri"/>
          <w:kern w:val="2"/>
          <w:sz w:val="22"/>
          <w:szCs w:val="22"/>
        </w:rPr>
      </w:pPr>
      <w:r>
        <w:t>9.1.3.1</w:t>
      </w:r>
      <w:r>
        <w:rPr>
          <w:rFonts w:ascii="Calibri" w:eastAsia="Malgun Gothic" w:hAnsi="Calibri"/>
          <w:kern w:val="2"/>
          <w:sz w:val="22"/>
          <w:szCs w:val="22"/>
        </w:rPr>
        <w:tab/>
      </w:r>
      <w:r>
        <w:t>ASSISTANCE INFORMATION CONTROL</w:t>
      </w:r>
      <w:r>
        <w:tab/>
      </w:r>
      <w:r>
        <w:fldChar w:fldCharType="begin" w:fldLock="1"/>
      </w:r>
      <w:r>
        <w:instrText xml:space="preserve"> PAGEREF _Toc162452580 \h </w:instrText>
      </w:r>
      <w:r>
        <w:fldChar w:fldCharType="separate"/>
      </w:r>
      <w:r>
        <w:t>27</w:t>
      </w:r>
      <w:r>
        <w:fldChar w:fldCharType="end"/>
      </w:r>
    </w:p>
    <w:p w14:paraId="0EA5F543" w14:textId="09039B18" w:rsidR="00377C21" w:rsidRDefault="00377C21">
      <w:pPr>
        <w:pStyle w:val="TOC4"/>
        <w:rPr>
          <w:rFonts w:ascii="Calibri" w:eastAsia="Malgun Gothic" w:hAnsi="Calibri"/>
          <w:kern w:val="2"/>
          <w:sz w:val="22"/>
          <w:szCs w:val="22"/>
        </w:rPr>
      </w:pPr>
      <w:r>
        <w:t>9.1.3.2</w:t>
      </w:r>
      <w:r>
        <w:rPr>
          <w:rFonts w:ascii="Calibri" w:eastAsia="Malgun Gothic" w:hAnsi="Calibri"/>
          <w:kern w:val="2"/>
          <w:sz w:val="22"/>
          <w:szCs w:val="22"/>
        </w:rPr>
        <w:tab/>
      </w:r>
      <w:r>
        <w:t>ASSISTANCE INFORMATION FEEDBACK</w:t>
      </w:r>
      <w:r>
        <w:tab/>
      </w:r>
      <w:r>
        <w:fldChar w:fldCharType="begin" w:fldLock="1"/>
      </w:r>
      <w:r>
        <w:instrText xml:space="preserve"> PAGEREF _Toc162452581 \h </w:instrText>
      </w:r>
      <w:r>
        <w:fldChar w:fldCharType="separate"/>
      </w:r>
      <w:r>
        <w:t>27</w:t>
      </w:r>
      <w:r>
        <w:fldChar w:fldCharType="end"/>
      </w:r>
    </w:p>
    <w:p w14:paraId="0FBECA95" w14:textId="43F9CB4E" w:rsidR="00377C21" w:rsidRDefault="00377C21">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_Toc162452582 \h </w:instrText>
      </w:r>
      <w:r>
        <w:fldChar w:fldCharType="separate"/>
      </w:r>
      <w:r>
        <w:t>27</w:t>
      </w:r>
      <w:r>
        <w:fldChar w:fldCharType="end"/>
      </w:r>
    </w:p>
    <w:p w14:paraId="256E754C" w14:textId="1BA88006" w:rsidR="00377C21" w:rsidRDefault="00377C21">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_Toc162452583 \h </w:instrText>
      </w:r>
      <w:r>
        <w:fldChar w:fldCharType="separate"/>
      </w:r>
      <w:r>
        <w:t>27</w:t>
      </w:r>
      <w:r>
        <w:fldChar w:fldCharType="end"/>
      </w:r>
    </w:p>
    <w:p w14:paraId="19969CCF" w14:textId="0774F9CC" w:rsidR="00377C21" w:rsidRDefault="00377C21">
      <w:pPr>
        <w:pStyle w:val="TOC3"/>
        <w:rPr>
          <w:rFonts w:ascii="Calibri" w:eastAsia="Malgun Gothic" w:hAnsi="Calibri"/>
          <w:kern w:val="2"/>
          <w:sz w:val="22"/>
          <w:szCs w:val="22"/>
        </w:rPr>
      </w:pPr>
      <w:r>
        <w:t>9.2.1</w:t>
      </w:r>
      <w:r>
        <w:rPr>
          <w:rFonts w:ascii="Calibri" w:eastAsia="Malgun Gothic" w:hAnsi="Calibri"/>
          <w:kern w:val="2"/>
          <w:sz w:val="22"/>
          <w:szCs w:val="22"/>
        </w:rPr>
        <w:tab/>
      </w:r>
      <w:r>
        <w:t>Cause</w:t>
      </w:r>
      <w:r>
        <w:tab/>
      </w:r>
      <w:r>
        <w:fldChar w:fldCharType="begin" w:fldLock="1"/>
      </w:r>
      <w:r>
        <w:instrText xml:space="preserve"> PAGEREF _Toc162452584 \h </w:instrText>
      </w:r>
      <w:r>
        <w:fldChar w:fldCharType="separate"/>
      </w:r>
      <w:r>
        <w:t>27</w:t>
      </w:r>
      <w:r>
        <w:fldChar w:fldCharType="end"/>
      </w:r>
    </w:p>
    <w:p w14:paraId="420A6D84" w14:textId="0B76B5AF" w:rsidR="00377C21" w:rsidRDefault="00377C21">
      <w:pPr>
        <w:pStyle w:val="TOC3"/>
        <w:rPr>
          <w:rFonts w:ascii="Calibri" w:eastAsia="Malgun Gothic" w:hAnsi="Calibri"/>
          <w:kern w:val="2"/>
          <w:sz w:val="22"/>
          <w:szCs w:val="22"/>
        </w:rPr>
      </w:pPr>
      <w:r>
        <w:t>9.2.2</w:t>
      </w:r>
      <w:r>
        <w:rPr>
          <w:rFonts w:ascii="Calibri" w:eastAsia="Malgun Gothic" w:hAnsi="Calibri"/>
          <w:kern w:val="2"/>
          <w:sz w:val="22"/>
          <w:szCs w:val="22"/>
        </w:rPr>
        <w:tab/>
      </w:r>
      <w:r>
        <w:t>Criticality Diagnostics</w:t>
      </w:r>
      <w:r>
        <w:tab/>
      </w:r>
      <w:r>
        <w:fldChar w:fldCharType="begin" w:fldLock="1"/>
      </w:r>
      <w:r>
        <w:instrText xml:space="preserve"> PAGEREF _Toc162452585 \h </w:instrText>
      </w:r>
      <w:r>
        <w:fldChar w:fldCharType="separate"/>
      </w:r>
      <w:r>
        <w:t>29</w:t>
      </w:r>
      <w:r>
        <w:fldChar w:fldCharType="end"/>
      </w:r>
    </w:p>
    <w:p w14:paraId="25184343" w14:textId="7FF74832" w:rsidR="00377C21" w:rsidRDefault="00377C21">
      <w:pPr>
        <w:pStyle w:val="TOC3"/>
        <w:rPr>
          <w:rFonts w:ascii="Calibri" w:eastAsia="Malgun Gothic" w:hAnsi="Calibri"/>
          <w:kern w:val="2"/>
          <w:sz w:val="22"/>
          <w:szCs w:val="22"/>
        </w:rPr>
      </w:pPr>
      <w:r>
        <w:t>9.2.3</w:t>
      </w:r>
      <w:r>
        <w:rPr>
          <w:rFonts w:ascii="Calibri" w:eastAsia="Malgun Gothic" w:hAnsi="Calibri"/>
          <w:kern w:val="2"/>
          <w:sz w:val="22"/>
          <w:szCs w:val="22"/>
        </w:rPr>
        <w:tab/>
      </w:r>
      <w:r>
        <w:t>Message Type</w:t>
      </w:r>
      <w:r>
        <w:tab/>
      </w:r>
      <w:r>
        <w:fldChar w:fldCharType="begin" w:fldLock="1"/>
      </w:r>
      <w:r>
        <w:instrText xml:space="preserve"> PAGEREF _Toc162452586 \h </w:instrText>
      </w:r>
      <w:r>
        <w:fldChar w:fldCharType="separate"/>
      </w:r>
      <w:r>
        <w:t>29</w:t>
      </w:r>
      <w:r>
        <w:fldChar w:fldCharType="end"/>
      </w:r>
    </w:p>
    <w:p w14:paraId="2ED920CE" w14:textId="3AD8280E" w:rsidR="00377C21" w:rsidRDefault="00377C21">
      <w:pPr>
        <w:pStyle w:val="TOC3"/>
        <w:rPr>
          <w:rFonts w:ascii="Calibri" w:eastAsia="Malgun Gothic" w:hAnsi="Calibri"/>
          <w:kern w:val="2"/>
          <w:sz w:val="22"/>
          <w:szCs w:val="22"/>
        </w:rPr>
      </w:pPr>
      <w:r>
        <w:t>9.2.4</w:t>
      </w:r>
      <w:r>
        <w:rPr>
          <w:rFonts w:ascii="Calibri" w:eastAsia="Malgun Gothic" w:hAnsi="Calibri"/>
          <w:kern w:val="2"/>
          <w:sz w:val="22"/>
          <w:szCs w:val="22"/>
        </w:rPr>
        <w:tab/>
      </w:r>
      <w:r>
        <w:t>LPPa Transaction ID</w:t>
      </w:r>
      <w:r>
        <w:tab/>
      </w:r>
      <w:r>
        <w:fldChar w:fldCharType="begin" w:fldLock="1"/>
      </w:r>
      <w:r>
        <w:instrText xml:space="preserve"> PAGEREF _Toc162452587 \h </w:instrText>
      </w:r>
      <w:r>
        <w:fldChar w:fldCharType="separate"/>
      </w:r>
      <w:r>
        <w:t>30</w:t>
      </w:r>
      <w:r>
        <w:fldChar w:fldCharType="end"/>
      </w:r>
    </w:p>
    <w:p w14:paraId="5ACC52E7" w14:textId="3CA5F06A" w:rsidR="00377C21" w:rsidRDefault="00377C21">
      <w:pPr>
        <w:pStyle w:val="TOC3"/>
        <w:rPr>
          <w:rFonts w:ascii="Calibri" w:eastAsia="Malgun Gothic" w:hAnsi="Calibri"/>
          <w:kern w:val="2"/>
          <w:sz w:val="22"/>
          <w:szCs w:val="22"/>
        </w:rPr>
      </w:pPr>
      <w:r>
        <w:t>9.2.5</w:t>
      </w:r>
      <w:r>
        <w:rPr>
          <w:rFonts w:ascii="Calibri" w:eastAsia="Malgun Gothic" w:hAnsi="Calibri"/>
          <w:kern w:val="2"/>
          <w:sz w:val="22"/>
          <w:szCs w:val="22"/>
        </w:rPr>
        <w:tab/>
      </w:r>
      <w:r>
        <w:t>E-CID Measurement Result</w:t>
      </w:r>
      <w:r>
        <w:tab/>
      </w:r>
      <w:r>
        <w:fldChar w:fldCharType="begin" w:fldLock="1"/>
      </w:r>
      <w:r>
        <w:instrText xml:space="preserve"> PAGEREF _Toc162452588 \h </w:instrText>
      </w:r>
      <w:r>
        <w:fldChar w:fldCharType="separate"/>
      </w:r>
      <w:r>
        <w:t>30</w:t>
      </w:r>
      <w:r>
        <w:fldChar w:fldCharType="end"/>
      </w:r>
    </w:p>
    <w:p w14:paraId="6B95607A" w14:textId="659F8F0E" w:rsidR="00377C21" w:rsidRDefault="00377C21">
      <w:pPr>
        <w:pStyle w:val="TOC3"/>
        <w:rPr>
          <w:rFonts w:ascii="Calibri" w:eastAsia="Malgun Gothic" w:hAnsi="Calibri"/>
          <w:kern w:val="2"/>
          <w:sz w:val="22"/>
          <w:szCs w:val="22"/>
        </w:rPr>
      </w:pPr>
      <w:r>
        <w:t>9.2.6</w:t>
      </w:r>
      <w:r>
        <w:rPr>
          <w:rFonts w:ascii="Calibri" w:eastAsia="Malgun Gothic" w:hAnsi="Calibri"/>
          <w:kern w:val="2"/>
          <w:sz w:val="22"/>
          <w:szCs w:val="22"/>
        </w:rPr>
        <w:tab/>
      </w:r>
      <w:r>
        <w:t>ECGI</w:t>
      </w:r>
      <w:r>
        <w:tab/>
      </w:r>
      <w:r>
        <w:fldChar w:fldCharType="begin" w:fldLock="1"/>
      </w:r>
      <w:r>
        <w:instrText xml:space="preserve"> PAGEREF _Toc162452589 \h </w:instrText>
      </w:r>
      <w:r>
        <w:fldChar w:fldCharType="separate"/>
      </w:r>
      <w:r>
        <w:t>31</w:t>
      </w:r>
      <w:r>
        <w:fldChar w:fldCharType="end"/>
      </w:r>
    </w:p>
    <w:p w14:paraId="5CA30C20" w14:textId="7A48D066" w:rsidR="00377C21" w:rsidRDefault="00377C21">
      <w:pPr>
        <w:pStyle w:val="TOC3"/>
        <w:rPr>
          <w:rFonts w:ascii="Calibri" w:eastAsia="Malgun Gothic" w:hAnsi="Calibri"/>
          <w:kern w:val="2"/>
          <w:sz w:val="22"/>
          <w:szCs w:val="22"/>
        </w:rPr>
      </w:pPr>
      <w:r>
        <w:t>9.2.7</w:t>
      </w:r>
      <w:r>
        <w:rPr>
          <w:rFonts w:ascii="Calibri" w:eastAsia="Malgun Gothic" w:hAnsi="Calibri"/>
          <w:kern w:val="2"/>
          <w:sz w:val="22"/>
          <w:szCs w:val="22"/>
        </w:rPr>
        <w:tab/>
      </w:r>
      <w:r>
        <w:t>OTDOA Cell Information</w:t>
      </w:r>
      <w:r>
        <w:tab/>
      </w:r>
      <w:r>
        <w:fldChar w:fldCharType="begin" w:fldLock="1"/>
      </w:r>
      <w:r>
        <w:instrText xml:space="preserve"> PAGEREF _Toc162452590 \h </w:instrText>
      </w:r>
      <w:r>
        <w:fldChar w:fldCharType="separate"/>
      </w:r>
      <w:r>
        <w:t>31</w:t>
      </w:r>
      <w:r>
        <w:fldChar w:fldCharType="end"/>
      </w:r>
    </w:p>
    <w:p w14:paraId="7614FF5D" w14:textId="23D64997" w:rsidR="00377C21" w:rsidRDefault="00377C21">
      <w:pPr>
        <w:pStyle w:val="TOC3"/>
        <w:rPr>
          <w:rFonts w:ascii="Calibri" w:eastAsia="Malgun Gothic" w:hAnsi="Calibri"/>
          <w:kern w:val="2"/>
          <w:sz w:val="22"/>
          <w:szCs w:val="22"/>
        </w:rPr>
      </w:pPr>
      <w:r>
        <w:t>9.2.8</w:t>
      </w:r>
      <w:r>
        <w:rPr>
          <w:rFonts w:ascii="Calibri" w:eastAsia="Malgun Gothic" w:hAnsi="Calibri"/>
          <w:kern w:val="2"/>
          <w:sz w:val="22"/>
          <w:szCs w:val="22"/>
        </w:rPr>
        <w:tab/>
      </w:r>
      <w:r>
        <w:t>E-UTRAN Access Point Position</w:t>
      </w:r>
      <w:r>
        <w:tab/>
      </w:r>
      <w:r>
        <w:fldChar w:fldCharType="begin" w:fldLock="1"/>
      </w:r>
      <w:r>
        <w:instrText xml:space="preserve"> PAGEREF _Toc162452591 \h </w:instrText>
      </w:r>
      <w:r>
        <w:fldChar w:fldCharType="separate"/>
      </w:r>
      <w:r>
        <w:t>33</w:t>
      </w:r>
      <w:r>
        <w:fldChar w:fldCharType="end"/>
      </w:r>
    </w:p>
    <w:p w14:paraId="1E958787" w14:textId="2ADF32E5" w:rsidR="00377C21" w:rsidRDefault="00377C21">
      <w:pPr>
        <w:pStyle w:val="TOC3"/>
        <w:rPr>
          <w:rFonts w:ascii="Calibri" w:eastAsia="Malgun Gothic" w:hAnsi="Calibri"/>
          <w:kern w:val="2"/>
          <w:sz w:val="22"/>
          <w:szCs w:val="22"/>
        </w:rPr>
      </w:pPr>
      <w:r>
        <w:t>9.2.9</w:t>
      </w:r>
      <w:r>
        <w:rPr>
          <w:rFonts w:ascii="Calibri" w:eastAsia="Malgun Gothic" w:hAnsi="Calibri"/>
          <w:kern w:val="2"/>
          <w:sz w:val="22"/>
          <w:szCs w:val="22"/>
        </w:rPr>
        <w:tab/>
      </w:r>
      <w:r>
        <w:t>PRS Muting Configuration</w:t>
      </w:r>
      <w:r>
        <w:tab/>
      </w:r>
      <w:r>
        <w:fldChar w:fldCharType="begin" w:fldLock="1"/>
      </w:r>
      <w:r>
        <w:instrText xml:space="preserve"> PAGEREF _Toc162452592 \h </w:instrText>
      </w:r>
      <w:r>
        <w:fldChar w:fldCharType="separate"/>
      </w:r>
      <w:r>
        <w:t>34</w:t>
      </w:r>
      <w:r>
        <w:fldChar w:fldCharType="end"/>
      </w:r>
    </w:p>
    <w:p w14:paraId="697CF984" w14:textId="5AEEC060" w:rsidR="00377C21" w:rsidRDefault="00377C21">
      <w:pPr>
        <w:pStyle w:val="TOC3"/>
        <w:rPr>
          <w:rFonts w:ascii="Calibri" w:eastAsia="Malgun Gothic" w:hAnsi="Calibri"/>
          <w:kern w:val="2"/>
          <w:sz w:val="22"/>
          <w:szCs w:val="22"/>
        </w:rPr>
      </w:pPr>
      <w:r>
        <w:t>9.2.10</w:t>
      </w:r>
      <w:r>
        <w:rPr>
          <w:rFonts w:ascii="Calibri" w:eastAsia="Malgun Gothic" w:hAnsi="Calibri"/>
          <w:kern w:val="2"/>
          <w:sz w:val="22"/>
          <w:szCs w:val="22"/>
        </w:rPr>
        <w:tab/>
      </w:r>
      <w:r>
        <w:t>Requested SRS Transmission Characteristics</w:t>
      </w:r>
      <w:r>
        <w:tab/>
      </w:r>
      <w:r>
        <w:fldChar w:fldCharType="begin" w:fldLock="1"/>
      </w:r>
      <w:r>
        <w:instrText xml:space="preserve"> PAGEREF _Toc162452593 \h </w:instrText>
      </w:r>
      <w:r>
        <w:fldChar w:fldCharType="separate"/>
      </w:r>
      <w:r>
        <w:t>35</w:t>
      </w:r>
      <w:r>
        <w:fldChar w:fldCharType="end"/>
      </w:r>
    </w:p>
    <w:p w14:paraId="7A7D34FC" w14:textId="7074BFB1" w:rsidR="00377C21" w:rsidRDefault="00377C21">
      <w:pPr>
        <w:pStyle w:val="TOC3"/>
        <w:rPr>
          <w:rFonts w:ascii="Calibri" w:eastAsia="Malgun Gothic" w:hAnsi="Calibri"/>
          <w:kern w:val="2"/>
          <w:sz w:val="22"/>
          <w:szCs w:val="22"/>
        </w:rPr>
      </w:pPr>
      <w:r>
        <w:t>9.2.11</w:t>
      </w:r>
      <w:r>
        <w:rPr>
          <w:rFonts w:ascii="Calibri" w:eastAsia="Malgun Gothic" w:hAnsi="Calibri"/>
          <w:kern w:val="2"/>
          <w:sz w:val="22"/>
          <w:szCs w:val="22"/>
        </w:rPr>
        <w:tab/>
      </w:r>
      <w:r>
        <w:t>UL Configuration</w:t>
      </w:r>
      <w:r>
        <w:tab/>
      </w:r>
      <w:r>
        <w:fldChar w:fldCharType="begin" w:fldLock="1"/>
      </w:r>
      <w:r>
        <w:instrText xml:space="preserve"> PAGEREF _Toc162452594 \h </w:instrText>
      </w:r>
      <w:r>
        <w:fldChar w:fldCharType="separate"/>
      </w:r>
      <w:r>
        <w:t>35</w:t>
      </w:r>
      <w:r>
        <w:fldChar w:fldCharType="end"/>
      </w:r>
    </w:p>
    <w:p w14:paraId="3066A74D" w14:textId="002B5180" w:rsidR="00377C21" w:rsidRDefault="00377C21">
      <w:pPr>
        <w:pStyle w:val="TOC3"/>
        <w:rPr>
          <w:rFonts w:ascii="Calibri" w:eastAsia="Malgun Gothic" w:hAnsi="Calibri"/>
          <w:kern w:val="2"/>
          <w:sz w:val="22"/>
          <w:szCs w:val="22"/>
        </w:rPr>
      </w:pPr>
      <w:r>
        <w:rPr>
          <w:lang w:eastAsia="zh-CN"/>
        </w:rPr>
        <w:t>9.2.12</w:t>
      </w:r>
      <w:r>
        <w:rPr>
          <w:rFonts w:ascii="Calibri" w:eastAsia="Malgun Gothic" w:hAnsi="Calibri"/>
          <w:kern w:val="2"/>
          <w:sz w:val="22"/>
          <w:szCs w:val="22"/>
        </w:rPr>
        <w:tab/>
      </w:r>
      <w:r>
        <w:rPr>
          <w:lang w:eastAsia="zh-CN"/>
        </w:rPr>
        <w:t>Cell Portion ID</w:t>
      </w:r>
      <w:r>
        <w:tab/>
      </w:r>
      <w:r>
        <w:fldChar w:fldCharType="begin" w:fldLock="1"/>
      </w:r>
      <w:r>
        <w:instrText xml:space="preserve"> PAGEREF _Toc162452595 \h </w:instrText>
      </w:r>
      <w:r>
        <w:fldChar w:fldCharType="separate"/>
      </w:r>
      <w:r>
        <w:t>37</w:t>
      </w:r>
      <w:r>
        <w:fldChar w:fldCharType="end"/>
      </w:r>
    </w:p>
    <w:p w14:paraId="6D2D0345" w14:textId="28A6B1D9" w:rsidR="00377C21" w:rsidRDefault="00377C21">
      <w:pPr>
        <w:pStyle w:val="TOC3"/>
        <w:rPr>
          <w:rFonts w:ascii="Calibri" w:eastAsia="Malgun Gothic" w:hAnsi="Calibri"/>
          <w:kern w:val="2"/>
          <w:sz w:val="22"/>
          <w:szCs w:val="22"/>
        </w:rPr>
      </w:pPr>
      <w:r>
        <w:t>9.2.13</w:t>
      </w:r>
      <w:r>
        <w:rPr>
          <w:rFonts w:ascii="Calibri" w:eastAsia="Malgun Gothic" w:hAnsi="Calibri"/>
          <w:kern w:val="2"/>
          <w:sz w:val="22"/>
          <w:szCs w:val="22"/>
        </w:rPr>
        <w:tab/>
      </w:r>
      <w:r>
        <w:t>Inter-RAT Measurement Result</w:t>
      </w:r>
      <w:r>
        <w:tab/>
      </w:r>
      <w:r>
        <w:fldChar w:fldCharType="begin" w:fldLock="1"/>
      </w:r>
      <w:r>
        <w:instrText xml:space="preserve"> PAGEREF _Toc162452596 \h </w:instrText>
      </w:r>
      <w:r>
        <w:fldChar w:fldCharType="separate"/>
      </w:r>
      <w:r>
        <w:t>37</w:t>
      </w:r>
      <w:r>
        <w:fldChar w:fldCharType="end"/>
      </w:r>
    </w:p>
    <w:p w14:paraId="72E36726" w14:textId="698AEEF0" w:rsidR="00377C21" w:rsidRDefault="00377C21">
      <w:pPr>
        <w:pStyle w:val="TOC3"/>
        <w:rPr>
          <w:rFonts w:ascii="Calibri" w:eastAsia="Malgun Gothic" w:hAnsi="Calibri"/>
          <w:kern w:val="2"/>
          <w:sz w:val="22"/>
          <w:szCs w:val="22"/>
        </w:rPr>
      </w:pPr>
      <w:r w:rsidRPr="00D5156E">
        <w:rPr>
          <w:rFonts w:eastAsia="SimSun"/>
        </w:rPr>
        <w:t>9.2.</w:t>
      </w:r>
      <w:r w:rsidRPr="00D5156E">
        <w:rPr>
          <w:rFonts w:eastAsia="SimSun"/>
          <w:lang w:eastAsia="zh-CN"/>
        </w:rPr>
        <w:t>14</w:t>
      </w:r>
      <w:r>
        <w:rPr>
          <w:rFonts w:ascii="Calibri" w:eastAsia="Malgun Gothic" w:hAnsi="Calibri"/>
          <w:kern w:val="2"/>
          <w:sz w:val="22"/>
          <w:szCs w:val="22"/>
        </w:rPr>
        <w:tab/>
      </w:r>
      <w:r w:rsidRPr="00D5156E">
        <w:rPr>
          <w:rFonts w:eastAsia="SimSun"/>
          <w:lang w:eastAsia="zh-CN"/>
        </w:rPr>
        <w:t>MBSFN subframe</w:t>
      </w:r>
      <w:r w:rsidRPr="00D5156E">
        <w:rPr>
          <w:rFonts w:eastAsia="SimSun"/>
        </w:rPr>
        <w:t xml:space="preserve"> Configuration</w:t>
      </w:r>
      <w:r>
        <w:tab/>
      </w:r>
      <w:r>
        <w:fldChar w:fldCharType="begin" w:fldLock="1"/>
      </w:r>
      <w:r>
        <w:instrText xml:space="preserve"> PAGEREF _Toc162452597 \h </w:instrText>
      </w:r>
      <w:r>
        <w:fldChar w:fldCharType="separate"/>
      </w:r>
      <w:r>
        <w:t>39</w:t>
      </w:r>
      <w:r>
        <w:fldChar w:fldCharType="end"/>
      </w:r>
    </w:p>
    <w:p w14:paraId="18F90B07" w14:textId="37AE8B7C" w:rsidR="00377C21" w:rsidRDefault="00377C21">
      <w:pPr>
        <w:pStyle w:val="TOC3"/>
        <w:rPr>
          <w:rFonts w:ascii="Calibri" w:eastAsia="Malgun Gothic" w:hAnsi="Calibri"/>
          <w:kern w:val="2"/>
          <w:sz w:val="22"/>
          <w:szCs w:val="22"/>
        </w:rPr>
      </w:pPr>
      <w:r>
        <w:t>9.2.15</w:t>
      </w:r>
      <w:r>
        <w:rPr>
          <w:rFonts w:ascii="Calibri" w:eastAsia="Malgun Gothic" w:hAnsi="Calibri"/>
          <w:kern w:val="2"/>
          <w:sz w:val="22"/>
          <w:szCs w:val="22"/>
        </w:rPr>
        <w:tab/>
      </w:r>
      <w:r>
        <w:t>WLAN Measurement Result</w:t>
      </w:r>
      <w:r>
        <w:tab/>
      </w:r>
      <w:r>
        <w:fldChar w:fldCharType="begin" w:fldLock="1"/>
      </w:r>
      <w:r>
        <w:instrText xml:space="preserve"> PAGEREF _Toc162452598 \h </w:instrText>
      </w:r>
      <w:r>
        <w:fldChar w:fldCharType="separate"/>
      </w:r>
      <w:r>
        <w:t>39</w:t>
      </w:r>
      <w:r>
        <w:fldChar w:fldCharType="end"/>
      </w:r>
    </w:p>
    <w:p w14:paraId="2528C683" w14:textId="63EC5197" w:rsidR="00377C21" w:rsidRDefault="00377C21">
      <w:pPr>
        <w:pStyle w:val="TOC3"/>
        <w:rPr>
          <w:rFonts w:ascii="Calibri" w:eastAsia="Malgun Gothic" w:hAnsi="Calibri"/>
          <w:kern w:val="2"/>
          <w:sz w:val="22"/>
          <w:szCs w:val="22"/>
        </w:rPr>
      </w:pPr>
      <w:r>
        <w:t>9.2.</w:t>
      </w:r>
      <w:r>
        <w:rPr>
          <w:lang w:eastAsia="zh-CN"/>
        </w:rPr>
        <w:t>16</w:t>
      </w:r>
      <w:r>
        <w:rPr>
          <w:rFonts w:ascii="Calibri" w:eastAsia="Malgun Gothic" w:hAnsi="Calibri"/>
          <w:kern w:val="2"/>
          <w:sz w:val="22"/>
          <w:szCs w:val="22"/>
        </w:rPr>
        <w:tab/>
      </w:r>
      <w:r>
        <w:t>NPRS configuration</w:t>
      </w:r>
      <w:r>
        <w:tab/>
      </w:r>
      <w:r>
        <w:fldChar w:fldCharType="begin" w:fldLock="1"/>
      </w:r>
      <w:r>
        <w:instrText xml:space="preserve"> PAGEREF _Toc162452599 \h </w:instrText>
      </w:r>
      <w:r>
        <w:fldChar w:fldCharType="separate"/>
      </w:r>
      <w:r>
        <w:t>40</w:t>
      </w:r>
      <w:r>
        <w:fldChar w:fldCharType="end"/>
      </w:r>
    </w:p>
    <w:p w14:paraId="2854678F" w14:textId="7B8DE529" w:rsidR="00377C21" w:rsidRDefault="00377C21">
      <w:pPr>
        <w:pStyle w:val="TOC3"/>
        <w:rPr>
          <w:rFonts w:ascii="Calibri" w:eastAsia="Malgun Gothic" w:hAnsi="Calibri"/>
          <w:kern w:val="2"/>
          <w:sz w:val="22"/>
          <w:szCs w:val="22"/>
        </w:rPr>
      </w:pPr>
      <w:r>
        <w:t>9.2.</w:t>
      </w:r>
      <w:r>
        <w:rPr>
          <w:lang w:eastAsia="zh-CN"/>
        </w:rPr>
        <w:t>17</w:t>
      </w:r>
      <w:r>
        <w:rPr>
          <w:rFonts w:ascii="Calibri" w:eastAsia="Malgun Gothic" w:hAnsi="Calibri"/>
          <w:kern w:val="2"/>
          <w:sz w:val="22"/>
          <w:szCs w:val="22"/>
        </w:rPr>
        <w:tab/>
      </w:r>
      <w:r>
        <w:t>NPRS Muting Configuration</w:t>
      </w:r>
      <w:r>
        <w:tab/>
      </w:r>
      <w:r>
        <w:fldChar w:fldCharType="begin" w:fldLock="1"/>
      </w:r>
      <w:r>
        <w:instrText xml:space="preserve"> PAGEREF _Toc162452600 \h </w:instrText>
      </w:r>
      <w:r>
        <w:fldChar w:fldCharType="separate"/>
      </w:r>
      <w:r>
        <w:t>42</w:t>
      </w:r>
      <w:r>
        <w:fldChar w:fldCharType="end"/>
      </w:r>
    </w:p>
    <w:p w14:paraId="491595DE" w14:textId="1BA1FF4C" w:rsidR="00377C21" w:rsidRDefault="00377C21">
      <w:pPr>
        <w:pStyle w:val="TOC3"/>
        <w:rPr>
          <w:rFonts w:ascii="Calibri" w:eastAsia="Malgun Gothic" w:hAnsi="Calibri"/>
          <w:kern w:val="2"/>
          <w:sz w:val="22"/>
          <w:szCs w:val="22"/>
        </w:rPr>
      </w:pPr>
      <w:r>
        <w:t>9.2.</w:t>
      </w:r>
      <w:r>
        <w:rPr>
          <w:lang w:eastAsia="zh-CN"/>
        </w:rPr>
        <w:t>18</w:t>
      </w:r>
      <w:r>
        <w:rPr>
          <w:rFonts w:ascii="Calibri" w:eastAsia="Malgun Gothic" w:hAnsi="Calibri"/>
          <w:kern w:val="2"/>
          <w:sz w:val="22"/>
          <w:szCs w:val="22"/>
        </w:rPr>
        <w:tab/>
      </w:r>
      <w:r>
        <w:t>Offset of NB-IoT Channel Number to EARFCN</w:t>
      </w:r>
      <w:r>
        <w:tab/>
      </w:r>
      <w:r>
        <w:fldChar w:fldCharType="begin" w:fldLock="1"/>
      </w:r>
      <w:r>
        <w:instrText xml:space="preserve"> PAGEREF _Toc162452601 \h </w:instrText>
      </w:r>
      <w:r>
        <w:fldChar w:fldCharType="separate"/>
      </w:r>
      <w:r>
        <w:t>42</w:t>
      </w:r>
      <w:r>
        <w:fldChar w:fldCharType="end"/>
      </w:r>
    </w:p>
    <w:p w14:paraId="5C2332F9" w14:textId="2AD87D60" w:rsidR="00377C21" w:rsidRDefault="00377C21">
      <w:pPr>
        <w:pStyle w:val="TOC3"/>
        <w:rPr>
          <w:rFonts w:ascii="Calibri" w:eastAsia="Malgun Gothic" w:hAnsi="Calibri"/>
          <w:kern w:val="2"/>
          <w:sz w:val="22"/>
          <w:szCs w:val="22"/>
        </w:rPr>
      </w:pPr>
      <w:r>
        <w:t>9.2.19</w:t>
      </w:r>
      <w:r>
        <w:rPr>
          <w:rFonts w:ascii="Calibri" w:eastAsia="Malgun Gothic" w:hAnsi="Calibri"/>
          <w:kern w:val="2"/>
          <w:sz w:val="22"/>
          <w:szCs w:val="22"/>
        </w:rPr>
        <w:tab/>
      </w:r>
      <w:r>
        <w:t>PRS Frequency Hopping Configuration</w:t>
      </w:r>
      <w:r>
        <w:tab/>
      </w:r>
      <w:r>
        <w:fldChar w:fldCharType="begin" w:fldLock="1"/>
      </w:r>
      <w:r>
        <w:instrText xml:space="preserve"> PAGEREF _Toc162452602 \h </w:instrText>
      </w:r>
      <w:r>
        <w:fldChar w:fldCharType="separate"/>
      </w:r>
      <w:r>
        <w:t>42</w:t>
      </w:r>
      <w:r>
        <w:fldChar w:fldCharType="end"/>
      </w:r>
    </w:p>
    <w:p w14:paraId="4D6765AE" w14:textId="73790B98" w:rsidR="00377C21" w:rsidRDefault="00377C21">
      <w:pPr>
        <w:pStyle w:val="TOC3"/>
        <w:rPr>
          <w:rFonts w:ascii="Calibri" w:eastAsia="Malgun Gothic" w:hAnsi="Calibri"/>
          <w:kern w:val="2"/>
          <w:sz w:val="22"/>
          <w:szCs w:val="22"/>
        </w:rPr>
      </w:pPr>
      <w:r>
        <w:rPr>
          <w:lang w:eastAsia="zh-CN"/>
        </w:rPr>
        <w:t>9.2.20</w:t>
      </w:r>
      <w:r>
        <w:rPr>
          <w:rFonts w:ascii="Calibri" w:eastAsia="Malgun Gothic" w:hAnsi="Calibri"/>
          <w:kern w:val="2"/>
          <w:sz w:val="22"/>
          <w:szCs w:val="22"/>
        </w:rPr>
        <w:tab/>
      </w:r>
      <w:r>
        <w:rPr>
          <w:lang w:eastAsia="zh-CN"/>
        </w:rPr>
        <w:t>Assistance Information</w:t>
      </w:r>
      <w:r>
        <w:tab/>
      </w:r>
      <w:r>
        <w:fldChar w:fldCharType="begin" w:fldLock="1"/>
      </w:r>
      <w:r>
        <w:instrText xml:space="preserve"> PAGEREF _Toc162452603 \h </w:instrText>
      </w:r>
      <w:r>
        <w:fldChar w:fldCharType="separate"/>
      </w:r>
      <w:r>
        <w:t>43</w:t>
      </w:r>
      <w:r>
        <w:fldChar w:fldCharType="end"/>
      </w:r>
    </w:p>
    <w:p w14:paraId="12B49B48" w14:textId="73C8C9B7" w:rsidR="00377C21" w:rsidRDefault="00377C21">
      <w:pPr>
        <w:pStyle w:val="TOC3"/>
        <w:rPr>
          <w:rFonts w:ascii="Calibri" w:eastAsia="Malgun Gothic" w:hAnsi="Calibri"/>
          <w:kern w:val="2"/>
          <w:sz w:val="22"/>
          <w:szCs w:val="22"/>
        </w:rPr>
      </w:pPr>
      <w:r>
        <w:rPr>
          <w:lang w:eastAsia="zh-CN"/>
        </w:rPr>
        <w:t>9.2.21</w:t>
      </w:r>
      <w:r>
        <w:rPr>
          <w:rFonts w:ascii="Calibri" w:eastAsia="Malgun Gothic" w:hAnsi="Calibri"/>
          <w:kern w:val="2"/>
          <w:sz w:val="22"/>
          <w:szCs w:val="22"/>
        </w:rPr>
        <w:tab/>
      </w:r>
      <w:r>
        <w:rPr>
          <w:lang w:eastAsia="zh-CN"/>
        </w:rPr>
        <w:t>PosSIB Segments</w:t>
      </w:r>
      <w:r>
        <w:tab/>
      </w:r>
      <w:r>
        <w:fldChar w:fldCharType="begin" w:fldLock="1"/>
      </w:r>
      <w:r>
        <w:instrText xml:space="preserve"> PAGEREF _Toc162452604 \h </w:instrText>
      </w:r>
      <w:r>
        <w:fldChar w:fldCharType="separate"/>
      </w:r>
      <w:r>
        <w:t>43</w:t>
      </w:r>
      <w:r>
        <w:fldChar w:fldCharType="end"/>
      </w:r>
    </w:p>
    <w:p w14:paraId="35B5CF2E" w14:textId="67095FE8" w:rsidR="00377C21" w:rsidRDefault="00377C21">
      <w:pPr>
        <w:pStyle w:val="TOC3"/>
        <w:rPr>
          <w:rFonts w:ascii="Calibri" w:eastAsia="Malgun Gothic" w:hAnsi="Calibri"/>
          <w:kern w:val="2"/>
          <w:sz w:val="22"/>
          <w:szCs w:val="22"/>
        </w:rPr>
      </w:pPr>
      <w:r>
        <w:rPr>
          <w:lang w:eastAsia="zh-CN"/>
        </w:rPr>
        <w:lastRenderedPageBreak/>
        <w:t>9.2.22</w:t>
      </w:r>
      <w:r>
        <w:rPr>
          <w:rFonts w:ascii="Calibri" w:eastAsia="Malgun Gothic" w:hAnsi="Calibri"/>
          <w:kern w:val="2"/>
          <w:sz w:val="22"/>
          <w:szCs w:val="22"/>
        </w:rPr>
        <w:tab/>
      </w:r>
      <w:r>
        <w:rPr>
          <w:lang w:eastAsia="zh-CN"/>
        </w:rPr>
        <w:t>Assistance Information Meta Data</w:t>
      </w:r>
      <w:r>
        <w:tab/>
      </w:r>
      <w:r>
        <w:fldChar w:fldCharType="begin" w:fldLock="1"/>
      </w:r>
      <w:r>
        <w:instrText xml:space="preserve"> PAGEREF _Toc162452605 \h </w:instrText>
      </w:r>
      <w:r>
        <w:fldChar w:fldCharType="separate"/>
      </w:r>
      <w:r>
        <w:t>44</w:t>
      </w:r>
      <w:r>
        <w:fldChar w:fldCharType="end"/>
      </w:r>
    </w:p>
    <w:p w14:paraId="1AD9F021" w14:textId="339E4887" w:rsidR="00377C21" w:rsidRDefault="00377C21">
      <w:pPr>
        <w:pStyle w:val="TOC3"/>
        <w:rPr>
          <w:rFonts w:ascii="Calibri" w:eastAsia="Malgun Gothic" w:hAnsi="Calibri"/>
          <w:kern w:val="2"/>
          <w:sz w:val="22"/>
          <w:szCs w:val="22"/>
        </w:rPr>
      </w:pPr>
      <w:r>
        <w:rPr>
          <w:lang w:eastAsia="zh-CN"/>
        </w:rPr>
        <w:t>9.2.23</w:t>
      </w:r>
      <w:r>
        <w:rPr>
          <w:rFonts w:ascii="Calibri" w:eastAsia="Malgun Gothic" w:hAnsi="Calibri"/>
          <w:kern w:val="2"/>
          <w:sz w:val="22"/>
          <w:szCs w:val="22"/>
        </w:rPr>
        <w:tab/>
      </w:r>
      <w:r>
        <w:rPr>
          <w:lang w:eastAsia="zh-CN"/>
        </w:rPr>
        <w:t>Positioning SIB Type</w:t>
      </w:r>
      <w:r>
        <w:tab/>
      </w:r>
      <w:r>
        <w:fldChar w:fldCharType="begin" w:fldLock="1"/>
      </w:r>
      <w:r>
        <w:instrText xml:space="preserve"> PAGEREF _Toc162452606 \h </w:instrText>
      </w:r>
      <w:r>
        <w:fldChar w:fldCharType="separate"/>
      </w:r>
      <w:r>
        <w:t>44</w:t>
      </w:r>
      <w:r>
        <w:fldChar w:fldCharType="end"/>
      </w:r>
    </w:p>
    <w:p w14:paraId="35DDE25A" w14:textId="11F5FB47" w:rsidR="00377C21" w:rsidRDefault="00377C21">
      <w:pPr>
        <w:pStyle w:val="TOC3"/>
        <w:rPr>
          <w:rFonts w:ascii="Calibri" w:eastAsia="Malgun Gothic" w:hAnsi="Calibri"/>
          <w:kern w:val="2"/>
          <w:sz w:val="22"/>
          <w:szCs w:val="22"/>
        </w:rPr>
      </w:pPr>
      <w:r>
        <w:rPr>
          <w:lang w:eastAsia="zh-CN"/>
        </w:rPr>
        <w:t>9.2.24</w:t>
      </w:r>
      <w:r>
        <w:rPr>
          <w:rFonts w:ascii="Calibri" w:eastAsia="Malgun Gothic" w:hAnsi="Calibri"/>
          <w:kern w:val="2"/>
          <w:sz w:val="22"/>
          <w:szCs w:val="22"/>
        </w:rPr>
        <w:tab/>
      </w:r>
      <w:r>
        <w:rPr>
          <w:lang w:eastAsia="zh-CN"/>
        </w:rPr>
        <w:t>Assistance Information Failure List</w:t>
      </w:r>
      <w:r>
        <w:tab/>
      </w:r>
      <w:r>
        <w:fldChar w:fldCharType="begin" w:fldLock="1"/>
      </w:r>
      <w:r>
        <w:instrText xml:space="preserve"> PAGEREF _Toc162452607 \h </w:instrText>
      </w:r>
      <w:r>
        <w:fldChar w:fldCharType="separate"/>
      </w:r>
      <w:r>
        <w:t>45</w:t>
      </w:r>
      <w:r>
        <w:fldChar w:fldCharType="end"/>
      </w:r>
    </w:p>
    <w:p w14:paraId="1C4171A9" w14:textId="53C88390" w:rsidR="00377C21" w:rsidRDefault="00377C21">
      <w:pPr>
        <w:pStyle w:val="TOC3"/>
        <w:rPr>
          <w:rFonts w:ascii="Calibri" w:eastAsia="Malgun Gothic" w:hAnsi="Calibri"/>
          <w:kern w:val="2"/>
          <w:sz w:val="22"/>
          <w:szCs w:val="22"/>
        </w:rPr>
      </w:pPr>
      <w:r>
        <w:t>9.2.</w:t>
      </w:r>
      <w:r>
        <w:rPr>
          <w:lang w:eastAsia="zh-CN"/>
        </w:rPr>
        <w:t>25</w:t>
      </w:r>
      <w:r>
        <w:rPr>
          <w:rFonts w:ascii="Calibri" w:eastAsia="Malgun Gothic" w:hAnsi="Calibri"/>
          <w:kern w:val="2"/>
          <w:sz w:val="22"/>
          <w:szCs w:val="22"/>
        </w:rPr>
        <w:tab/>
      </w:r>
      <w:r>
        <w:rPr>
          <w:lang w:eastAsia="zh-CN"/>
        </w:rPr>
        <w:t>TDD Configuration</w:t>
      </w:r>
      <w:r>
        <w:tab/>
      </w:r>
      <w:r>
        <w:fldChar w:fldCharType="begin" w:fldLock="1"/>
      </w:r>
      <w:r>
        <w:instrText xml:space="preserve"> PAGEREF _Toc162452608 \h </w:instrText>
      </w:r>
      <w:r>
        <w:fldChar w:fldCharType="separate"/>
      </w:r>
      <w:r>
        <w:t>45</w:t>
      </w:r>
      <w:r>
        <w:fldChar w:fldCharType="end"/>
      </w:r>
    </w:p>
    <w:p w14:paraId="15B22781" w14:textId="7C85EDF3" w:rsidR="00377C21" w:rsidRDefault="00377C21">
      <w:pPr>
        <w:pStyle w:val="TOC3"/>
        <w:rPr>
          <w:rFonts w:ascii="Calibri" w:eastAsia="Malgun Gothic" w:hAnsi="Calibri"/>
          <w:kern w:val="2"/>
          <w:sz w:val="22"/>
          <w:szCs w:val="22"/>
        </w:rPr>
      </w:pPr>
      <w:r>
        <w:t>9.2.26</w:t>
      </w:r>
      <w:r>
        <w:rPr>
          <w:rFonts w:ascii="Calibri" w:eastAsia="Malgun Gothic" w:hAnsi="Calibri"/>
          <w:kern w:val="2"/>
          <w:sz w:val="22"/>
          <w:szCs w:val="22"/>
        </w:rPr>
        <w:tab/>
      </w:r>
      <w:r>
        <w:t>NR CGI</w:t>
      </w:r>
      <w:r>
        <w:tab/>
      </w:r>
      <w:r>
        <w:fldChar w:fldCharType="begin" w:fldLock="1"/>
      </w:r>
      <w:r>
        <w:instrText xml:space="preserve"> PAGEREF _Toc162452609 \h </w:instrText>
      </w:r>
      <w:r>
        <w:fldChar w:fldCharType="separate"/>
      </w:r>
      <w:r>
        <w:t>45</w:t>
      </w:r>
      <w:r>
        <w:fldChar w:fldCharType="end"/>
      </w:r>
    </w:p>
    <w:p w14:paraId="6EA241CC" w14:textId="363A4687" w:rsidR="00377C21" w:rsidRDefault="00377C21">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_Toc162452610 \h </w:instrText>
      </w:r>
      <w:r>
        <w:fldChar w:fldCharType="separate"/>
      </w:r>
      <w:r>
        <w:t>46</w:t>
      </w:r>
      <w:r>
        <w:fldChar w:fldCharType="end"/>
      </w:r>
    </w:p>
    <w:p w14:paraId="61C32951" w14:textId="7F8CB184" w:rsidR="00377C21" w:rsidRDefault="00377C21">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_Toc162452611 \h </w:instrText>
      </w:r>
      <w:r>
        <w:fldChar w:fldCharType="separate"/>
      </w:r>
      <w:r>
        <w:t>46</w:t>
      </w:r>
      <w:r>
        <w:fldChar w:fldCharType="end"/>
      </w:r>
    </w:p>
    <w:p w14:paraId="1714EC28" w14:textId="11AB3EF4" w:rsidR="00377C21" w:rsidRDefault="00377C21">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_Toc162452612 \h </w:instrText>
      </w:r>
      <w:r>
        <w:fldChar w:fldCharType="separate"/>
      </w:r>
      <w:r>
        <w:t>46</w:t>
      </w:r>
      <w:r>
        <w:fldChar w:fldCharType="end"/>
      </w:r>
    </w:p>
    <w:p w14:paraId="18B48B4F" w14:textId="1A6A0506" w:rsidR="00377C21" w:rsidRDefault="00377C21">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_Toc162452613 \h </w:instrText>
      </w:r>
      <w:r>
        <w:fldChar w:fldCharType="separate"/>
      </w:r>
      <w:r>
        <w:t>46</w:t>
      </w:r>
      <w:r>
        <w:fldChar w:fldCharType="end"/>
      </w:r>
    </w:p>
    <w:p w14:paraId="615101D5" w14:textId="53B420C8" w:rsidR="00377C21" w:rsidRDefault="00377C21">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_Toc162452614 \h </w:instrText>
      </w:r>
      <w:r>
        <w:fldChar w:fldCharType="separate"/>
      </w:r>
      <w:r>
        <w:t>51</w:t>
      </w:r>
      <w:r>
        <w:fldChar w:fldCharType="end"/>
      </w:r>
    </w:p>
    <w:p w14:paraId="7BC021B1" w14:textId="6569CDFC" w:rsidR="00377C21" w:rsidRDefault="00377C21">
      <w:pPr>
        <w:pStyle w:val="TOC3"/>
        <w:rPr>
          <w:rFonts w:ascii="Calibri" w:eastAsia="Malgun Gothic" w:hAnsi="Calibri"/>
          <w:kern w:val="2"/>
          <w:sz w:val="22"/>
          <w:szCs w:val="22"/>
        </w:rPr>
      </w:pPr>
      <w:r>
        <w:t>9.3.5</w:t>
      </w:r>
      <w:r>
        <w:rPr>
          <w:rFonts w:ascii="Calibri" w:eastAsia="Malgun Gothic" w:hAnsi="Calibri"/>
          <w:kern w:val="2"/>
          <w:sz w:val="22"/>
          <w:szCs w:val="22"/>
        </w:rPr>
        <w:tab/>
      </w:r>
      <w:r>
        <w:t>Information Element definitions</w:t>
      </w:r>
      <w:r>
        <w:tab/>
      </w:r>
      <w:r>
        <w:fldChar w:fldCharType="begin" w:fldLock="1"/>
      </w:r>
      <w:r>
        <w:instrText xml:space="preserve"> PAGEREF _Toc162452615 \h </w:instrText>
      </w:r>
      <w:r>
        <w:fldChar w:fldCharType="separate"/>
      </w:r>
      <w:r>
        <w:t>59</w:t>
      </w:r>
      <w:r>
        <w:fldChar w:fldCharType="end"/>
      </w:r>
    </w:p>
    <w:p w14:paraId="14D970ED" w14:textId="76CF4C83" w:rsidR="00377C21" w:rsidRDefault="00377C21">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_Toc162452616 \h </w:instrText>
      </w:r>
      <w:r>
        <w:fldChar w:fldCharType="separate"/>
      </w:r>
      <w:r>
        <w:t>77</w:t>
      </w:r>
      <w:r>
        <w:fldChar w:fldCharType="end"/>
      </w:r>
    </w:p>
    <w:p w14:paraId="74CDDDAE" w14:textId="3921337D" w:rsidR="00377C21" w:rsidRDefault="00377C21">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_Toc162452617 \h </w:instrText>
      </w:r>
      <w:r>
        <w:fldChar w:fldCharType="separate"/>
      </w:r>
      <w:r>
        <w:t>78</w:t>
      </w:r>
      <w:r>
        <w:fldChar w:fldCharType="end"/>
      </w:r>
    </w:p>
    <w:p w14:paraId="18BE5526" w14:textId="06CCEF87" w:rsidR="00377C21" w:rsidRDefault="00377C21">
      <w:pPr>
        <w:pStyle w:val="TOC3"/>
        <w:rPr>
          <w:rFonts w:ascii="Calibri" w:eastAsia="Malgun Gothic" w:hAnsi="Calibri"/>
          <w:kern w:val="2"/>
          <w:sz w:val="22"/>
          <w:szCs w:val="22"/>
        </w:rPr>
      </w:pPr>
      <w:r>
        <w:t>9.3.8</w:t>
      </w:r>
      <w:r>
        <w:rPr>
          <w:rFonts w:ascii="Calibri" w:eastAsia="Malgun Gothic" w:hAnsi="Calibri"/>
          <w:kern w:val="2"/>
          <w:sz w:val="22"/>
          <w:szCs w:val="22"/>
        </w:rPr>
        <w:tab/>
      </w:r>
      <w:r>
        <w:t>Container definitions</w:t>
      </w:r>
      <w:r>
        <w:tab/>
      </w:r>
      <w:r>
        <w:fldChar w:fldCharType="begin" w:fldLock="1"/>
      </w:r>
      <w:r>
        <w:instrText xml:space="preserve"> PAGEREF _Toc162452618 \h </w:instrText>
      </w:r>
      <w:r>
        <w:fldChar w:fldCharType="separate"/>
      </w:r>
      <w:r>
        <w:t>80</w:t>
      </w:r>
      <w:r>
        <w:fldChar w:fldCharType="end"/>
      </w:r>
    </w:p>
    <w:p w14:paraId="58D54CDF" w14:textId="7D76E85C" w:rsidR="00377C21" w:rsidRDefault="00377C21">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_Toc162452619 \h </w:instrText>
      </w:r>
      <w:r>
        <w:fldChar w:fldCharType="separate"/>
      </w:r>
      <w:r>
        <w:t>85</w:t>
      </w:r>
      <w:r>
        <w:fldChar w:fldCharType="end"/>
      </w:r>
    </w:p>
    <w:p w14:paraId="09F2FE73" w14:textId="0F713335" w:rsidR="00377C21" w:rsidRDefault="00377C21">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_Toc162452620 \h </w:instrText>
      </w:r>
      <w:r>
        <w:fldChar w:fldCharType="separate"/>
      </w:r>
      <w:r>
        <w:t>85</w:t>
      </w:r>
      <w:r>
        <w:fldChar w:fldCharType="end"/>
      </w:r>
    </w:p>
    <w:p w14:paraId="4A1849C8" w14:textId="217A432B" w:rsidR="00377C21" w:rsidRDefault="00377C21">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_Toc162452621 \h </w:instrText>
      </w:r>
      <w:r>
        <w:fldChar w:fldCharType="separate"/>
      </w:r>
      <w:r>
        <w:t>85</w:t>
      </w:r>
      <w:r>
        <w:fldChar w:fldCharType="end"/>
      </w:r>
    </w:p>
    <w:p w14:paraId="20D36CDA" w14:textId="0D20B298" w:rsidR="00377C21" w:rsidRDefault="00377C21" w:rsidP="00377C2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_Toc162452622 \h </w:instrText>
      </w:r>
      <w:r>
        <w:fldChar w:fldCharType="separate"/>
      </w:r>
      <w:r>
        <w:t>86</w:t>
      </w:r>
      <w:r>
        <w:fldChar w:fldCharType="end"/>
      </w:r>
    </w:p>
    <w:p w14:paraId="5CC37A13" w14:textId="6A03AFF3"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4" w:name="_Toc534730054"/>
      <w:bookmarkStart w:id="5" w:name="_Toc36552050"/>
      <w:bookmarkStart w:id="6" w:name="_Toc162452492"/>
      <w:r w:rsidRPr="0054226D">
        <w:lastRenderedPageBreak/>
        <w:t>Foreword</w:t>
      </w:r>
      <w:bookmarkEnd w:id="4"/>
      <w:bookmarkEnd w:id="5"/>
      <w:bookmarkEnd w:id="6"/>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Version x.y.z</w:t>
      </w:r>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7" w:name="_Toc534730055"/>
      <w:bookmarkStart w:id="8" w:name="_Toc36552051"/>
      <w:bookmarkStart w:id="9" w:name="_Toc162452493"/>
      <w:r w:rsidRPr="0054226D">
        <w:lastRenderedPageBreak/>
        <w:t>1</w:t>
      </w:r>
      <w:r w:rsidRPr="0054226D">
        <w:tab/>
        <w:t>Scope</w:t>
      </w:r>
      <w:bookmarkEnd w:id="7"/>
      <w:bookmarkEnd w:id="8"/>
      <w:bookmarkEnd w:id="9"/>
    </w:p>
    <w:p w14:paraId="0BA90E93" w14:textId="77777777" w:rsidR="00FB2355" w:rsidRPr="0054226D" w:rsidRDefault="00FB2355" w:rsidP="00FB2355">
      <w:r w:rsidRPr="0054226D">
        <w:t>The present document specifies the control plane radio network layer signalling proced</w:t>
      </w:r>
      <w:r w:rsidR="00937518" w:rsidRPr="0054226D">
        <w:t>ures between eNB and E-SMLC. LPPa</w:t>
      </w:r>
      <w:r w:rsidRPr="0054226D">
        <w:t xml:space="preserve"> supports the concerned functions by signalling procedur</w:t>
      </w:r>
      <w:r w:rsidR="00937518" w:rsidRPr="0054226D">
        <w:t>es defined in this document. LPPa</w:t>
      </w:r>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10" w:name="_Toc534730056"/>
      <w:bookmarkStart w:id="11" w:name="_Toc36552052"/>
      <w:bookmarkStart w:id="12" w:name="_Toc162452494"/>
      <w:r w:rsidRPr="0054226D">
        <w:t>2</w:t>
      </w:r>
      <w:r w:rsidRPr="0054226D">
        <w:tab/>
        <w:t>References</w:t>
      </w:r>
      <w:bookmarkEnd w:id="10"/>
      <w:bookmarkEnd w:id="11"/>
      <w:bookmarkEnd w:id="12"/>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13" w:name="_Toc534730057"/>
      <w:bookmarkStart w:id="14" w:name="_Toc36552053"/>
      <w:bookmarkStart w:id="15" w:name="_Toc162452495"/>
      <w:r w:rsidRPr="0054226D">
        <w:lastRenderedPageBreak/>
        <w:t>3</w:t>
      </w:r>
      <w:r w:rsidRPr="0054226D">
        <w:tab/>
        <w:t>Definitions, symbols and abbreviations</w:t>
      </w:r>
      <w:bookmarkEnd w:id="13"/>
      <w:bookmarkEnd w:id="14"/>
      <w:bookmarkEnd w:id="15"/>
    </w:p>
    <w:p w14:paraId="4702C591" w14:textId="77777777" w:rsidR="005168CF" w:rsidRPr="0054226D" w:rsidRDefault="005168CF" w:rsidP="005168CF">
      <w:pPr>
        <w:pStyle w:val="Heading2"/>
      </w:pPr>
      <w:bookmarkStart w:id="16" w:name="_Toc534730058"/>
      <w:bookmarkStart w:id="17" w:name="_Toc36552054"/>
      <w:bookmarkStart w:id="18" w:name="_Toc162452496"/>
      <w:r w:rsidRPr="0054226D">
        <w:t>3.1</w:t>
      </w:r>
      <w:r w:rsidRPr="0054226D">
        <w:tab/>
        <w:t>Definitions</w:t>
      </w:r>
      <w:bookmarkEnd w:id="16"/>
      <w:bookmarkEnd w:id="17"/>
      <w:bookmarkEnd w:id="18"/>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A7285D">
      <w:r w:rsidRPr="0054226D">
        <w:rPr>
          <w:b/>
        </w:rPr>
        <w:t>Elementary Procedure:</w:t>
      </w:r>
      <w:r w:rsidRPr="0054226D">
        <w:t xml:space="preserve"> LPPa protocol consists of Elementary Procedures (EPs). An LPPa Elementary Procedure is a unit of interaction between the eNB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 xml:space="preserve">Transmission Points can include base station (eNB)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19" w:name="_Toc534730059"/>
      <w:bookmarkStart w:id="20" w:name="_Toc36552055"/>
      <w:bookmarkStart w:id="21" w:name="_Toc162452497"/>
      <w:r w:rsidRPr="0054226D">
        <w:t>3.2</w:t>
      </w:r>
      <w:r w:rsidRPr="0054226D">
        <w:tab/>
        <w:t>Symbols</w:t>
      </w:r>
      <w:bookmarkEnd w:id="19"/>
      <w:bookmarkEnd w:id="20"/>
      <w:bookmarkEnd w:id="21"/>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22" w:name="_Toc534730060"/>
      <w:bookmarkStart w:id="23" w:name="_Toc36552056"/>
      <w:bookmarkStart w:id="24" w:name="_Toc162452498"/>
      <w:r w:rsidRPr="0054226D">
        <w:t>3.3</w:t>
      </w:r>
      <w:r w:rsidRPr="0054226D">
        <w:tab/>
        <w:t>Abbreviations</w:t>
      </w:r>
      <w:bookmarkEnd w:id="22"/>
      <w:bookmarkEnd w:id="23"/>
      <w:bookmarkEnd w:id="24"/>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Basic Service Set IDentifier</w:t>
      </w:r>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r w:rsidRPr="0054226D">
        <w:t>eNB</w:t>
      </w:r>
      <w:r w:rsidRPr="0054226D">
        <w:tab/>
        <w:t>E-UTRAN NodeB</w:t>
      </w:r>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Homogeneous Extended Service Set IDentifier</w:t>
      </w:r>
    </w:p>
    <w:p w14:paraId="04B8F240" w14:textId="77777777" w:rsidR="005168CF" w:rsidRPr="005F139A" w:rsidRDefault="005168CF" w:rsidP="005168CF">
      <w:pPr>
        <w:pStyle w:val="EW"/>
        <w:rPr>
          <w:lang w:val="fr-FR"/>
        </w:rPr>
      </w:pPr>
      <w:r w:rsidRPr="005F139A">
        <w:rPr>
          <w:lang w:val="fr-FR"/>
        </w:rPr>
        <w:t>IE</w:t>
      </w:r>
      <w:r w:rsidRPr="005F139A">
        <w:rPr>
          <w:lang w:val="fr-FR"/>
        </w:rPr>
        <w:tab/>
        <w:t>Information Element</w:t>
      </w:r>
    </w:p>
    <w:p w14:paraId="4632278A" w14:textId="77777777" w:rsidR="005168CF" w:rsidRPr="005F139A" w:rsidRDefault="005168CF" w:rsidP="005168CF">
      <w:pPr>
        <w:pStyle w:val="EW"/>
        <w:rPr>
          <w:lang w:val="fr-FR"/>
        </w:rPr>
      </w:pPr>
      <w:r w:rsidRPr="005F139A">
        <w:rPr>
          <w:lang w:val="fr-FR"/>
        </w:rPr>
        <w:t>LCS</w:t>
      </w:r>
      <w:r w:rsidRPr="005F139A">
        <w:rPr>
          <w:lang w:val="fr-FR"/>
        </w:rPr>
        <w:tab/>
        <w:t>LoCation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r w:rsidRPr="0054226D">
        <w:t>LPPa</w:t>
      </w:r>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IDentifier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25" w:name="_Toc534730061"/>
      <w:bookmarkStart w:id="26" w:name="_Toc36552057"/>
      <w:bookmarkStart w:id="27" w:name="_Toc162452499"/>
      <w:r w:rsidRPr="0054226D">
        <w:t>4</w:t>
      </w:r>
      <w:r w:rsidRPr="0054226D">
        <w:tab/>
        <w:t>General</w:t>
      </w:r>
      <w:bookmarkEnd w:id="25"/>
      <w:bookmarkEnd w:id="26"/>
      <w:bookmarkEnd w:id="27"/>
    </w:p>
    <w:p w14:paraId="312133AA" w14:textId="77777777" w:rsidR="005168CF" w:rsidRPr="0054226D" w:rsidRDefault="005168CF" w:rsidP="005168CF">
      <w:pPr>
        <w:pStyle w:val="Heading2"/>
      </w:pPr>
      <w:bookmarkStart w:id="28" w:name="_Toc534730062"/>
      <w:bookmarkStart w:id="29" w:name="_Toc36552058"/>
      <w:bookmarkStart w:id="30" w:name="_Toc162452500"/>
      <w:r w:rsidRPr="0054226D">
        <w:t>4.1</w:t>
      </w:r>
      <w:r w:rsidRPr="0054226D">
        <w:tab/>
        <w:t>Procedure specification principles</w:t>
      </w:r>
      <w:bookmarkEnd w:id="28"/>
      <w:bookmarkEnd w:id="29"/>
      <w:bookmarkEnd w:id="30"/>
    </w:p>
    <w:p w14:paraId="61C7C2FE" w14:textId="77777777" w:rsidR="005168CF" w:rsidRPr="0054226D" w:rsidRDefault="005168CF" w:rsidP="005168CF">
      <w:r w:rsidRPr="0054226D">
        <w:t>The principle for specifying the procedure logic is to specify the functional behaviour of the terminating eNB exactly and completely. Any rule that specifies the behaviour of the originating eNB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31" w:name="_Toc534730063"/>
      <w:bookmarkStart w:id="32" w:name="_Toc36552059"/>
      <w:bookmarkStart w:id="33" w:name="_Toc162452501"/>
      <w:r w:rsidRPr="0054226D">
        <w:t>4.2</w:t>
      </w:r>
      <w:r w:rsidRPr="0054226D">
        <w:tab/>
        <w:t>Forwards and backwards compatibility</w:t>
      </w:r>
      <w:bookmarkEnd w:id="31"/>
      <w:bookmarkEnd w:id="32"/>
      <w:bookmarkEnd w:id="33"/>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34" w:name="_Toc534730064"/>
      <w:bookmarkStart w:id="35" w:name="_Toc36552060"/>
      <w:bookmarkStart w:id="36" w:name="_Toc162452502"/>
      <w:r w:rsidRPr="0054226D">
        <w:t>4.3</w:t>
      </w:r>
      <w:r w:rsidRPr="0054226D">
        <w:tab/>
        <w:t>Specification notations</w:t>
      </w:r>
      <w:bookmarkEnd w:id="34"/>
      <w:bookmarkEnd w:id="35"/>
      <w:bookmarkEnd w:id="36"/>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37" w:name="_Toc534730065"/>
      <w:bookmarkStart w:id="38" w:name="_Toc36552061"/>
      <w:bookmarkStart w:id="39" w:name="_Toc162452503"/>
      <w:r w:rsidRPr="0054226D">
        <w:t>5</w:t>
      </w:r>
      <w:r w:rsidRPr="0054226D">
        <w:tab/>
        <w:t>LPPa services</w:t>
      </w:r>
      <w:bookmarkEnd w:id="37"/>
      <w:bookmarkEnd w:id="38"/>
      <w:bookmarkEnd w:id="39"/>
    </w:p>
    <w:p w14:paraId="67AFB5AC" w14:textId="77777777" w:rsidR="005168CF" w:rsidRPr="0054226D" w:rsidRDefault="005168CF" w:rsidP="005168CF">
      <w:r w:rsidRPr="0054226D">
        <w:t>The present clause describes the services an eNB offers to the E-SMLC.</w:t>
      </w:r>
    </w:p>
    <w:p w14:paraId="5AD965BE" w14:textId="77777777" w:rsidR="005168CF" w:rsidRPr="005C6F5C" w:rsidRDefault="005168CF" w:rsidP="00A7285D">
      <w:pPr>
        <w:pStyle w:val="Heading2"/>
      </w:pPr>
      <w:bookmarkStart w:id="40" w:name="_Toc534730066"/>
      <w:bookmarkStart w:id="41" w:name="_Toc36552062"/>
      <w:bookmarkStart w:id="42" w:name="_Toc162452504"/>
      <w:r w:rsidRPr="005C6F5C">
        <w:t>5.1</w:t>
      </w:r>
      <w:r w:rsidRPr="005C6F5C">
        <w:tab/>
        <w:t>LPPa procedure modules</w:t>
      </w:r>
      <w:bookmarkEnd w:id="40"/>
      <w:bookmarkEnd w:id="41"/>
      <w:bookmarkEnd w:id="42"/>
    </w:p>
    <w:p w14:paraId="61211731" w14:textId="77777777" w:rsidR="005168CF" w:rsidRPr="0054226D" w:rsidRDefault="005168CF" w:rsidP="00A7285D">
      <w:r w:rsidRPr="0054226D">
        <w:t>The procedures are divided into two modules as follows:</w:t>
      </w:r>
    </w:p>
    <w:p w14:paraId="4D83A597" w14:textId="77777777" w:rsidR="005168CF" w:rsidRPr="00DE392A" w:rsidRDefault="005168CF" w:rsidP="00A7285D">
      <w:pPr>
        <w:pStyle w:val="B1"/>
      </w:pPr>
      <w:r w:rsidRPr="00DE392A">
        <w:t>1.</w:t>
      </w:r>
      <w:r w:rsidRPr="00DE392A">
        <w:tab/>
        <w:t>LPPa Location Information Transfer Procedures;</w:t>
      </w:r>
    </w:p>
    <w:p w14:paraId="4E74762F" w14:textId="77777777" w:rsidR="005168CF" w:rsidRPr="00DE392A" w:rsidRDefault="005168CF" w:rsidP="00A7285D">
      <w:pPr>
        <w:pStyle w:val="B1"/>
      </w:pPr>
      <w:r w:rsidRPr="00DE392A">
        <w:t>2.</w:t>
      </w:r>
      <w:r w:rsidRPr="00DE392A">
        <w:tab/>
        <w:t>LPPa Management Procedures;</w:t>
      </w:r>
    </w:p>
    <w:p w14:paraId="64E6CB3A" w14:textId="77777777" w:rsidR="005168CF" w:rsidRPr="0054226D" w:rsidRDefault="005168CF" w:rsidP="00A7285D">
      <w:r w:rsidRPr="0054226D">
        <w:t>The LPPa Location Information Transfer Procedures module contains procedures used to handle the transfer of positioning related information between eNB and E-SMLC.</w:t>
      </w:r>
    </w:p>
    <w:p w14:paraId="050F6E54" w14:textId="77777777" w:rsidR="005168CF" w:rsidRPr="0054226D" w:rsidRDefault="005168CF" w:rsidP="00A7285D">
      <w:r w:rsidRPr="0054226D">
        <w:t xml:space="preserve">The Management Procedures module contains procedures that are not related specifically to positioning, i.e. error handling. </w:t>
      </w:r>
    </w:p>
    <w:p w14:paraId="3C084277" w14:textId="77777777" w:rsidR="005168CF" w:rsidRPr="005C6F5C" w:rsidRDefault="005168CF" w:rsidP="00A7285D">
      <w:pPr>
        <w:pStyle w:val="Heading2"/>
      </w:pPr>
      <w:bookmarkStart w:id="43" w:name="_Toc534730067"/>
      <w:bookmarkStart w:id="44" w:name="_Toc36552063"/>
      <w:bookmarkStart w:id="45" w:name="_Toc162452505"/>
      <w:r w:rsidRPr="005C6F5C">
        <w:t>5.2</w:t>
      </w:r>
      <w:r w:rsidRPr="005C6F5C">
        <w:tab/>
        <w:t>Parallel transactions</w:t>
      </w:r>
      <w:bookmarkEnd w:id="43"/>
      <w:bookmarkEnd w:id="44"/>
      <w:bookmarkEnd w:id="45"/>
    </w:p>
    <w:p w14:paraId="23EAA0AE" w14:textId="77777777" w:rsidR="005168CF" w:rsidRPr="0054226D" w:rsidRDefault="005168CF" w:rsidP="00A7285D">
      <w:r w:rsidRPr="0054226D">
        <w:t>Unless explicitly indicated in the procedure specification, at any instance in time one protocol peer may have more than one ongoing LPPa procedure.</w:t>
      </w:r>
    </w:p>
    <w:p w14:paraId="7B22F7B1" w14:textId="77777777" w:rsidR="005168CF" w:rsidRPr="0054226D" w:rsidRDefault="005168CF" w:rsidP="005168CF">
      <w:pPr>
        <w:pStyle w:val="Heading1"/>
      </w:pPr>
      <w:bookmarkStart w:id="46" w:name="_Toc534730068"/>
      <w:bookmarkStart w:id="47" w:name="_Toc36552064"/>
      <w:bookmarkStart w:id="48" w:name="_Toc162452506"/>
      <w:r w:rsidRPr="0054226D">
        <w:t>6</w:t>
      </w:r>
      <w:r w:rsidRPr="0054226D">
        <w:tab/>
        <w:t>Services expected from lower layer</w:t>
      </w:r>
      <w:bookmarkEnd w:id="46"/>
      <w:bookmarkEnd w:id="47"/>
      <w:bookmarkEnd w:id="48"/>
    </w:p>
    <w:p w14:paraId="07854242" w14:textId="77777777" w:rsidR="005168CF" w:rsidRPr="0054226D" w:rsidRDefault="005168CF" w:rsidP="005168CF">
      <w:r w:rsidRPr="0054226D">
        <w:t>Within E-UTRAN, LPPa</w:t>
      </w:r>
      <w:r w:rsidRPr="0054226D">
        <w:rPr>
          <w:vertAlign w:val="subscript"/>
        </w:rPr>
        <w:t xml:space="preserve"> </w:t>
      </w:r>
      <w:r w:rsidRPr="0054226D">
        <w:t>protocol uses the services provided</w:t>
      </w:r>
      <w:r w:rsidRPr="0054226D">
        <w:rPr>
          <w:vertAlign w:val="subscript"/>
        </w:rPr>
        <w:t xml:space="preserve"> </w:t>
      </w:r>
      <w:r w:rsidRPr="0054226D">
        <w:t>by the S1AP protocol. An LPPa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49" w:name="_Toc534730069"/>
      <w:bookmarkStart w:id="50" w:name="_Toc36552065"/>
      <w:bookmarkStart w:id="51" w:name="_Toc162452507"/>
      <w:r w:rsidRPr="0054226D">
        <w:t>7</w:t>
      </w:r>
      <w:r w:rsidRPr="0054226D">
        <w:tab/>
        <w:t>Functions of LPPa</w:t>
      </w:r>
      <w:bookmarkEnd w:id="49"/>
      <w:bookmarkEnd w:id="50"/>
      <w:bookmarkEnd w:id="51"/>
    </w:p>
    <w:p w14:paraId="2F88D70A" w14:textId="77777777" w:rsidR="005168CF" w:rsidRPr="0054226D" w:rsidRDefault="005168CF" w:rsidP="00A7285D">
      <w:r w:rsidRPr="0054226D">
        <w:t>The LPPa protocol provides the following functions:</w:t>
      </w:r>
    </w:p>
    <w:p w14:paraId="2FAE69E9" w14:textId="77777777" w:rsidR="005168CF" w:rsidRPr="00DE392A" w:rsidRDefault="005168CF" w:rsidP="00A7285D">
      <w:pPr>
        <w:pStyle w:val="B1"/>
      </w:pPr>
      <w:r w:rsidRPr="00DE392A">
        <w:t>-</w:t>
      </w:r>
      <w:r w:rsidRPr="00DE392A">
        <w:tab/>
        <w:t>E-CID Location Information Transfer. This function allows the eNB to exchange location information with the E-SMLC for the purpose of E-CID positioning.</w:t>
      </w:r>
    </w:p>
    <w:p w14:paraId="5121C9DD" w14:textId="77777777" w:rsidR="005168CF" w:rsidRPr="00DE392A" w:rsidRDefault="005168CF" w:rsidP="00A7285D">
      <w:pPr>
        <w:pStyle w:val="B1"/>
      </w:pPr>
      <w:r w:rsidRPr="00DE392A">
        <w:t>-</w:t>
      </w:r>
      <w:r w:rsidRPr="00DE392A">
        <w:tab/>
        <w:t>OTDOA Information Transfer. This function allows the eNB to exchange information with the E-SMLC for the purpose of OTDOA positioning.</w:t>
      </w:r>
    </w:p>
    <w:p w14:paraId="184A024C" w14:textId="77777777" w:rsidR="005168CF" w:rsidRPr="00DE392A" w:rsidRDefault="005168CF" w:rsidP="00A7285D">
      <w:pPr>
        <w:pStyle w:val="B1"/>
      </w:pPr>
      <w:r w:rsidRPr="00DE392A">
        <w:t>-</w:t>
      </w:r>
      <w:r w:rsidRPr="00DE392A">
        <w:tab/>
        <w:t>UTDOA Information Transfer. This function allows the eNB to exchange information with the E-SMLC for the purpose of supporting UTDOA.</w:t>
      </w:r>
    </w:p>
    <w:p w14:paraId="6A46DD5F" w14:textId="77777777" w:rsidR="005168CF" w:rsidRPr="00DE392A" w:rsidRDefault="005168CF" w:rsidP="00A7285D">
      <w:pPr>
        <w:pStyle w:val="B1"/>
      </w:pPr>
      <w:r w:rsidRPr="00DE392A">
        <w:t>-</w:t>
      </w:r>
      <w:r w:rsidRPr="00DE392A">
        <w:tab/>
        <w:t>Assistance Information Transfer. This function allows the E-SMLC to exchange information with the eNB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The mapping between the above functions and LPPa EPs is shown in the table below.</w:t>
      </w:r>
    </w:p>
    <w:p w14:paraId="36EDE249" w14:textId="77777777" w:rsidR="005168CF" w:rsidRPr="0054226D" w:rsidRDefault="005168CF" w:rsidP="005168CF">
      <w:pPr>
        <w:pStyle w:val="TH"/>
      </w:pPr>
      <w:r w:rsidRPr="0054226D">
        <w:lastRenderedPageBreak/>
        <w:t>Table 7-1: Mapping between LPPa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A7285D"/>
    <w:p w14:paraId="468BC9E2" w14:textId="77777777" w:rsidR="005168CF" w:rsidRPr="0054226D" w:rsidRDefault="005168CF" w:rsidP="005168CF">
      <w:pPr>
        <w:pStyle w:val="Heading1"/>
      </w:pPr>
      <w:bookmarkStart w:id="52" w:name="_Toc534730070"/>
      <w:bookmarkStart w:id="53" w:name="_Toc36552066"/>
      <w:bookmarkStart w:id="54" w:name="_Toc162452508"/>
      <w:r w:rsidRPr="0054226D">
        <w:t>8</w:t>
      </w:r>
      <w:r w:rsidRPr="0054226D">
        <w:tab/>
        <w:t>LPPa procedures</w:t>
      </w:r>
      <w:bookmarkEnd w:id="52"/>
      <w:bookmarkEnd w:id="53"/>
      <w:bookmarkEnd w:id="54"/>
    </w:p>
    <w:p w14:paraId="7BCCB55F" w14:textId="77777777" w:rsidR="005168CF" w:rsidRPr="0054226D" w:rsidRDefault="005168CF" w:rsidP="005168CF">
      <w:pPr>
        <w:pStyle w:val="Heading2"/>
      </w:pPr>
      <w:bookmarkStart w:id="55" w:name="_Toc534730071"/>
      <w:bookmarkStart w:id="56" w:name="_Toc36552067"/>
      <w:bookmarkStart w:id="57" w:name="_Toc162452509"/>
      <w:r w:rsidRPr="0054226D">
        <w:t>8.1</w:t>
      </w:r>
      <w:r w:rsidRPr="0054226D">
        <w:tab/>
        <w:t>Elementary procedures</w:t>
      </w:r>
      <w:bookmarkEnd w:id="55"/>
      <w:bookmarkEnd w:id="56"/>
      <w:bookmarkEnd w:id="57"/>
    </w:p>
    <w:p w14:paraId="7756E848" w14:textId="77777777" w:rsidR="005168CF" w:rsidRPr="0054226D" w:rsidRDefault="005168CF" w:rsidP="00A7285D">
      <w:r w:rsidRPr="0054226D">
        <w:t>In the following tables, all EPs are divided into Class 1 and Class 2 EPs.</w:t>
      </w:r>
    </w:p>
    <w:p w14:paraId="5C1A0C37" w14:textId="77777777" w:rsidR="005168CF" w:rsidRPr="00725129" w:rsidRDefault="005168CF" w:rsidP="00A7285D">
      <w:pPr>
        <w:pStyle w:val="TH"/>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A7285D">
            <w:pPr>
              <w:pStyle w:val="TAH"/>
            </w:pPr>
            <w:r w:rsidRPr="00725129">
              <w:t>Elementary Procedure</w:t>
            </w:r>
          </w:p>
        </w:tc>
        <w:tc>
          <w:tcPr>
            <w:tcW w:w="2087" w:type="dxa"/>
            <w:vMerge w:val="restart"/>
          </w:tcPr>
          <w:p w14:paraId="11F3D7F3" w14:textId="77777777" w:rsidR="005168CF" w:rsidRPr="00725129" w:rsidRDefault="005168CF" w:rsidP="00A7285D">
            <w:pPr>
              <w:pStyle w:val="TAH"/>
            </w:pPr>
            <w:r w:rsidRPr="00725129">
              <w:t>Initiating Message</w:t>
            </w:r>
          </w:p>
        </w:tc>
        <w:tc>
          <w:tcPr>
            <w:tcW w:w="2104" w:type="dxa"/>
          </w:tcPr>
          <w:p w14:paraId="52B030A9" w14:textId="77777777" w:rsidR="005168CF" w:rsidRPr="00725129" w:rsidRDefault="005168CF" w:rsidP="00A7285D">
            <w:pPr>
              <w:pStyle w:val="TAH"/>
            </w:pPr>
            <w:r w:rsidRPr="00725129">
              <w:t>Successful Outcome</w:t>
            </w:r>
          </w:p>
        </w:tc>
        <w:tc>
          <w:tcPr>
            <w:tcW w:w="2502" w:type="dxa"/>
            <w:gridSpan w:val="2"/>
          </w:tcPr>
          <w:p w14:paraId="4C47A3C0" w14:textId="77777777" w:rsidR="005168CF" w:rsidRPr="00725129" w:rsidRDefault="005168CF" w:rsidP="00A7285D">
            <w:pPr>
              <w:pStyle w:val="TAH"/>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A7285D">
            <w:pPr>
              <w:pStyle w:val="TAH"/>
            </w:pPr>
            <w:r w:rsidRPr="00725129">
              <w:t>Response message</w:t>
            </w:r>
          </w:p>
        </w:tc>
        <w:tc>
          <w:tcPr>
            <w:tcW w:w="2502" w:type="dxa"/>
            <w:gridSpan w:val="2"/>
          </w:tcPr>
          <w:p w14:paraId="48A95269" w14:textId="77777777" w:rsidR="005168CF" w:rsidRPr="00725129" w:rsidRDefault="005168CF" w:rsidP="00A7285D">
            <w:pPr>
              <w:pStyle w:val="TAH"/>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A7285D">
            <w:pPr>
              <w:pStyle w:val="TAL"/>
            </w:pPr>
            <w:r w:rsidRPr="00725129">
              <w:t>E-CID Measurement Initiation</w:t>
            </w:r>
          </w:p>
        </w:tc>
        <w:tc>
          <w:tcPr>
            <w:tcW w:w="2087" w:type="dxa"/>
          </w:tcPr>
          <w:p w14:paraId="092D5F93" w14:textId="77777777" w:rsidR="005168CF" w:rsidRPr="00725129" w:rsidRDefault="005168CF" w:rsidP="00A7285D">
            <w:pPr>
              <w:pStyle w:val="TAL"/>
            </w:pPr>
            <w:r w:rsidRPr="00725129">
              <w:t>E-CID MEASUREMENT INITIATION REQUEST</w:t>
            </w:r>
          </w:p>
        </w:tc>
        <w:tc>
          <w:tcPr>
            <w:tcW w:w="2104" w:type="dxa"/>
          </w:tcPr>
          <w:p w14:paraId="2CB8387C" w14:textId="77777777" w:rsidR="005168CF" w:rsidRPr="00725129" w:rsidRDefault="005168CF" w:rsidP="00A7285D">
            <w:pPr>
              <w:pStyle w:val="TAL"/>
            </w:pPr>
            <w:r w:rsidRPr="00725129">
              <w:t>E-CID MEASUREMENT INITIATION RESPONSE</w:t>
            </w:r>
          </w:p>
        </w:tc>
        <w:tc>
          <w:tcPr>
            <w:tcW w:w="2494" w:type="dxa"/>
          </w:tcPr>
          <w:p w14:paraId="325BBBB9" w14:textId="77777777" w:rsidR="005168CF" w:rsidRPr="00725129" w:rsidRDefault="005168CF" w:rsidP="00A7285D">
            <w:pPr>
              <w:pStyle w:val="TAL"/>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A7285D">
            <w:pPr>
              <w:pStyle w:val="TAL"/>
            </w:pPr>
            <w:r w:rsidRPr="00725129">
              <w:t>OTDOA Information Exchange</w:t>
            </w:r>
          </w:p>
        </w:tc>
        <w:tc>
          <w:tcPr>
            <w:tcW w:w="2087" w:type="dxa"/>
          </w:tcPr>
          <w:p w14:paraId="2B07C7D3" w14:textId="77777777" w:rsidR="005168CF" w:rsidRPr="00725129" w:rsidRDefault="005168CF" w:rsidP="00A7285D">
            <w:pPr>
              <w:pStyle w:val="TAL"/>
            </w:pPr>
            <w:r w:rsidRPr="00725129">
              <w:t>OTDOA INFORMATION REQUEST</w:t>
            </w:r>
          </w:p>
        </w:tc>
        <w:tc>
          <w:tcPr>
            <w:tcW w:w="2104" w:type="dxa"/>
          </w:tcPr>
          <w:p w14:paraId="6489A90A" w14:textId="77777777" w:rsidR="005168CF" w:rsidRPr="00725129" w:rsidRDefault="005168CF" w:rsidP="00A7285D">
            <w:pPr>
              <w:pStyle w:val="TAL"/>
            </w:pPr>
            <w:r w:rsidRPr="00725129">
              <w:t>OTDOA INFORMATION RESPONSE</w:t>
            </w:r>
          </w:p>
        </w:tc>
        <w:tc>
          <w:tcPr>
            <w:tcW w:w="2502" w:type="dxa"/>
            <w:gridSpan w:val="2"/>
          </w:tcPr>
          <w:p w14:paraId="1026D81A" w14:textId="77777777" w:rsidR="005168CF" w:rsidRPr="00725129" w:rsidRDefault="005168CF" w:rsidP="00A7285D">
            <w:pPr>
              <w:pStyle w:val="TAL"/>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A7285D">
      <w:pPr>
        <w:pStyle w:val="TH"/>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A7285D">
            <w:pPr>
              <w:pStyle w:val="TAH"/>
            </w:pPr>
            <w:r w:rsidRPr="00725129">
              <w:t>Elementary Procedure</w:t>
            </w:r>
          </w:p>
        </w:tc>
        <w:tc>
          <w:tcPr>
            <w:tcW w:w="3250" w:type="dxa"/>
          </w:tcPr>
          <w:p w14:paraId="01313038" w14:textId="77777777" w:rsidR="005168CF" w:rsidRPr="00725129" w:rsidRDefault="005168CF" w:rsidP="00A7285D">
            <w:pPr>
              <w:pStyle w:val="TAH"/>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A7285D">
            <w:pPr>
              <w:pStyle w:val="TAL"/>
            </w:pPr>
            <w:r w:rsidRPr="00725129">
              <w:t>E-CID Measurement Failure Indication</w:t>
            </w:r>
          </w:p>
        </w:tc>
        <w:tc>
          <w:tcPr>
            <w:tcW w:w="3250" w:type="dxa"/>
          </w:tcPr>
          <w:p w14:paraId="154F66D8" w14:textId="77777777" w:rsidR="005168CF" w:rsidRPr="00725129" w:rsidRDefault="005168CF" w:rsidP="00A7285D">
            <w:pPr>
              <w:pStyle w:val="TAL"/>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A7285D">
            <w:pPr>
              <w:pStyle w:val="TAL"/>
            </w:pPr>
            <w:r w:rsidRPr="00725129">
              <w:t>E-CID Measurement Report</w:t>
            </w:r>
          </w:p>
        </w:tc>
        <w:tc>
          <w:tcPr>
            <w:tcW w:w="3250" w:type="dxa"/>
          </w:tcPr>
          <w:p w14:paraId="70CF1FA9" w14:textId="77777777" w:rsidR="005168CF" w:rsidRPr="00725129" w:rsidRDefault="005168CF" w:rsidP="00A7285D">
            <w:pPr>
              <w:pStyle w:val="TAL"/>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A7285D">
            <w:pPr>
              <w:pStyle w:val="TAL"/>
            </w:pPr>
            <w:r w:rsidRPr="00725129">
              <w:t>E-CID Measurement Termination</w:t>
            </w:r>
          </w:p>
        </w:tc>
        <w:tc>
          <w:tcPr>
            <w:tcW w:w="3250" w:type="dxa"/>
          </w:tcPr>
          <w:p w14:paraId="6A328598" w14:textId="77777777" w:rsidR="005168CF" w:rsidRPr="00725129" w:rsidRDefault="005168CF" w:rsidP="00A7285D">
            <w:pPr>
              <w:pStyle w:val="TAL"/>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58" w:name="_Toc534730072"/>
      <w:bookmarkStart w:id="59" w:name="_Toc36552068"/>
      <w:bookmarkStart w:id="60" w:name="_Toc162452510"/>
      <w:r w:rsidRPr="0054226D">
        <w:lastRenderedPageBreak/>
        <w:t>8.2</w:t>
      </w:r>
      <w:r w:rsidRPr="0054226D">
        <w:tab/>
        <w:t>Location Information Transfer Procedures</w:t>
      </w:r>
      <w:bookmarkEnd w:id="58"/>
      <w:bookmarkEnd w:id="59"/>
      <w:bookmarkEnd w:id="60"/>
    </w:p>
    <w:p w14:paraId="1C994187" w14:textId="77777777" w:rsidR="005168CF" w:rsidRPr="0054226D" w:rsidRDefault="005168CF" w:rsidP="005168CF">
      <w:pPr>
        <w:pStyle w:val="Heading3"/>
      </w:pPr>
      <w:bookmarkStart w:id="61" w:name="_Toc534730073"/>
      <w:bookmarkStart w:id="62" w:name="_Toc36552069"/>
      <w:bookmarkStart w:id="63" w:name="_Toc162452511"/>
      <w:r w:rsidRPr="0054226D">
        <w:t>8.2.1</w:t>
      </w:r>
      <w:r w:rsidRPr="0054226D">
        <w:tab/>
        <w:t>E-CID Measurement Initiation</w:t>
      </w:r>
      <w:bookmarkEnd w:id="61"/>
      <w:bookmarkEnd w:id="62"/>
      <w:bookmarkEnd w:id="63"/>
    </w:p>
    <w:p w14:paraId="3E73A272" w14:textId="77777777" w:rsidR="005168CF" w:rsidRPr="0054226D" w:rsidRDefault="005168CF" w:rsidP="005168CF">
      <w:pPr>
        <w:pStyle w:val="Heading4"/>
      </w:pPr>
      <w:bookmarkStart w:id="64" w:name="_Toc534730074"/>
      <w:bookmarkStart w:id="65" w:name="_Toc36552070"/>
      <w:bookmarkStart w:id="66" w:name="_Toc162452512"/>
      <w:r w:rsidRPr="0054226D">
        <w:t>8.2.1.1</w:t>
      </w:r>
      <w:r w:rsidRPr="0054226D">
        <w:tab/>
        <w:t>General</w:t>
      </w:r>
      <w:bookmarkEnd w:id="64"/>
      <w:bookmarkEnd w:id="65"/>
      <w:bookmarkEnd w:id="66"/>
    </w:p>
    <w:p w14:paraId="752BD769" w14:textId="77777777" w:rsidR="005168CF" w:rsidRPr="0054226D" w:rsidRDefault="005168CF" w:rsidP="005168CF">
      <w:r w:rsidRPr="0054226D">
        <w:t>The purpose of E-CID Measurement Initiation procedure is to allow the E-SMLC to request the eNB to report E-CID measurements used by E-SMLC to compute the location of the UE.</w:t>
      </w:r>
    </w:p>
    <w:p w14:paraId="2DF3DBD8" w14:textId="77777777" w:rsidR="005168CF" w:rsidRPr="0054226D" w:rsidRDefault="005168CF" w:rsidP="005168CF">
      <w:pPr>
        <w:pStyle w:val="Heading4"/>
      </w:pPr>
      <w:bookmarkStart w:id="67" w:name="_Toc534730075"/>
      <w:bookmarkStart w:id="68" w:name="_Toc36552071"/>
      <w:bookmarkStart w:id="69" w:name="_Toc162452513"/>
      <w:r w:rsidRPr="0054226D">
        <w:t>8.2.1.2</w:t>
      </w:r>
      <w:r w:rsidRPr="0054226D">
        <w:tab/>
        <w:t>Successful Operation</w:t>
      </w:r>
      <w:bookmarkEnd w:id="67"/>
      <w:bookmarkEnd w:id="68"/>
      <w:bookmarkEnd w:id="69"/>
    </w:p>
    <w:bookmarkStart w:id="70" w:name="_MON_1318314392"/>
    <w:bookmarkStart w:id="71" w:name="_MON_1318314530"/>
    <w:bookmarkEnd w:id="70"/>
    <w:bookmarkEnd w:id="71"/>
    <w:bookmarkStart w:id="72" w:name="_MON_1318320815"/>
    <w:bookmarkEnd w:id="72"/>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7" type="#_x0000_t75" style="width:323.25pt;height:126.75pt" o:ole="">
            <v:imagedata r:id="rId9" o:title=""/>
          </v:shape>
          <o:OLEObject Type="Embed" ProgID="Word.Picture.8" ShapeID="_x0000_i1027" DrawAspect="Content" ObjectID="_1773065364" r:id="rId10"/>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The E-SMLC initiates the procedure by sending an E-CID MEASUREMENT INITIATION REQUEST message. If the eNB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73" w:name="_Toc534730076"/>
      <w:bookmarkStart w:id="74" w:name="_Toc36552072"/>
      <w:bookmarkStart w:id="75" w:name="_Toc162452514"/>
      <w:r w:rsidRPr="0054226D">
        <w:lastRenderedPageBreak/>
        <w:t>8.2.1.3</w:t>
      </w:r>
      <w:r w:rsidRPr="0054226D">
        <w:tab/>
        <w:t>Unsuccessful Operation</w:t>
      </w:r>
      <w:bookmarkEnd w:id="73"/>
      <w:bookmarkEnd w:id="74"/>
      <w:bookmarkEnd w:id="75"/>
    </w:p>
    <w:bookmarkStart w:id="76" w:name="_MON_1318314549"/>
    <w:bookmarkEnd w:id="76"/>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8" type="#_x0000_t75" style="width:323.25pt;height:126.75pt" o:ole="">
            <v:imagedata r:id="rId11" o:title=""/>
          </v:shape>
          <o:OLEObject Type="Embed" ProgID="Word.Picture.8" ShapeID="_x0000_i1028" DrawAspect="Content" ObjectID="_1773065365" r:id="rId12"/>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If the eNB is not able to initiate at least one of the requested E-CID measurements, the eNB shall respond with an E-CID MEASUREMENT INITIATION FAILURE message.</w:t>
      </w:r>
    </w:p>
    <w:p w14:paraId="298905C9" w14:textId="77777777" w:rsidR="005168CF" w:rsidRPr="0054226D" w:rsidRDefault="005168CF" w:rsidP="005168CF">
      <w:pPr>
        <w:pStyle w:val="Heading4"/>
      </w:pPr>
      <w:bookmarkStart w:id="77" w:name="_Toc534730077"/>
      <w:bookmarkStart w:id="78" w:name="_Toc36552073"/>
      <w:bookmarkStart w:id="79" w:name="_Toc162452515"/>
      <w:r w:rsidRPr="0054226D">
        <w:t>8.2.1.4</w:t>
      </w:r>
      <w:r w:rsidRPr="0054226D">
        <w:tab/>
        <w:t>Abnormal Conditions</w:t>
      </w:r>
      <w:bookmarkEnd w:id="77"/>
      <w:bookmarkEnd w:id="78"/>
      <w:bookmarkEnd w:id="79"/>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80" w:name="_Toc534730078"/>
      <w:bookmarkStart w:id="81" w:name="_Toc36552074"/>
      <w:bookmarkStart w:id="82" w:name="_Toc162452516"/>
      <w:r w:rsidRPr="0054226D">
        <w:t>8.2.2</w:t>
      </w:r>
      <w:r w:rsidRPr="0054226D">
        <w:tab/>
        <w:t>E-CID Measurement Failure Indication</w:t>
      </w:r>
      <w:bookmarkEnd w:id="80"/>
      <w:bookmarkEnd w:id="81"/>
      <w:bookmarkEnd w:id="82"/>
    </w:p>
    <w:p w14:paraId="04D4E2E6" w14:textId="77777777" w:rsidR="005168CF" w:rsidRPr="0054226D" w:rsidRDefault="005168CF" w:rsidP="005168CF">
      <w:pPr>
        <w:pStyle w:val="Heading4"/>
      </w:pPr>
      <w:bookmarkStart w:id="83" w:name="_Toc534730079"/>
      <w:bookmarkStart w:id="84" w:name="_Toc36552075"/>
      <w:bookmarkStart w:id="85" w:name="_Toc162452517"/>
      <w:r w:rsidRPr="0054226D">
        <w:t>8.2.2.1</w:t>
      </w:r>
      <w:r w:rsidRPr="0054226D">
        <w:tab/>
        <w:t>General</w:t>
      </w:r>
      <w:bookmarkEnd w:id="83"/>
      <w:bookmarkEnd w:id="84"/>
      <w:bookmarkEnd w:id="85"/>
    </w:p>
    <w:p w14:paraId="761144BA" w14:textId="77777777" w:rsidR="005168CF" w:rsidRPr="0054226D" w:rsidRDefault="005168CF" w:rsidP="005168CF">
      <w:r w:rsidRPr="0054226D">
        <w:t>The purpose of the E-CID Measurement Failure Indication procedure is for the eNB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86" w:name="_Toc534730080"/>
      <w:bookmarkStart w:id="87" w:name="_Toc36552076"/>
      <w:bookmarkStart w:id="88" w:name="_Toc162452518"/>
      <w:r w:rsidRPr="0054226D">
        <w:t>8.2.2.2</w:t>
      </w:r>
      <w:r w:rsidRPr="0054226D">
        <w:tab/>
        <w:t>Successful Operation</w:t>
      </w:r>
      <w:bookmarkEnd w:id="86"/>
      <w:bookmarkEnd w:id="87"/>
      <w:bookmarkEnd w:id="88"/>
    </w:p>
    <w:bookmarkStart w:id="89" w:name="_MON_1318271543"/>
    <w:bookmarkStart w:id="90" w:name="_MON_1318271908"/>
    <w:bookmarkEnd w:id="89"/>
    <w:bookmarkEnd w:id="90"/>
    <w:bookmarkStart w:id="91" w:name="_MON_1318272044"/>
    <w:bookmarkEnd w:id="91"/>
    <w:p w14:paraId="393900BE" w14:textId="77777777" w:rsidR="005168CF" w:rsidRPr="0054226D" w:rsidRDefault="005168CF" w:rsidP="005168CF">
      <w:pPr>
        <w:pStyle w:val="TH"/>
        <w:rPr>
          <w:lang w:eastAsia="zh-CN"/>
        </w:rPr>
      </w:pPr>
      <w:r w:rsidRPr="0054226D">
        <w:object w:dxaOrig="6596" w:dyaOrig="2129" w14:anchorId="45BBB43C">
          <v:shape id="_x0000_i1029" type="#_x0000_t75" style="width:314.25pt;height:101.25pt" o:ole="">
            <v:imagedata r:id="rId13" o:title=""/>
          </v:shape>
          <o:OLEObject Type="Embed" ProgID="Word.Picture.8" ShapeID="_x0000_i1029" DrawAspect="Content" ObjectID="_1773065366" r:id="rId14"/>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Upon reception of the E-CID MEASUREMENT FAILURE INDICATION message, the E-SMLC shall consider that the E-CID measurements for the UE have been terminated by the eNB.</w:t>
      </w:r>
    </w:p>
    <w:p w14:paraId="327A5231" w14:textId="77777777" w:rsidR="005168CF" w:rsidRPr="0054226D" w:rsidRDefault="005168CF" w:rsidP="005168CF">
      <w:pPr>
        <w:pStyle w:val="Heading4"/>
      </w:pPr>
      <w:bookmarkStart w:id="92" w:name="_Toc534730081"/>
      <w:bookmarkStart w:id="93" w:name="_Toc36552077"/>
      <w:bookmarkStart w:id="94" w:name="_Toc162452519"/>
      <w:r w:rsidRPr="0054226D">
        <w:t>8.2.2.3</w:t>
      </w:r>
      <w:r w:rsidRPr="0054226D">
        <w:tab/>
        <w:t>Unsuccessful Operation</w:t>
      </w:r>
      <w:bookmarkEnd w:id="92"/>
      <w:bookmarkEnd w:id="93"/>
      <w:bookmarkEnd w:id="94"/>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95" w:name="_Toc534730082"/>
      <w:bookmarkStart w:id="96" w:name="_Toc36552078"/>
      <w:bookmarkStart w:id="97" w:name="_Toc162452520"/>
      <w:r w:rsidRPr="0054226D">
        <w:t>8.2.2.4</w:t>
      </w:r>
      <w:r w:rsidRPr="0054226D">
        <w:tab/>
        <w:t>Abnormal Conditions</w:t>
      </w:r>
      <w:bookmarkEnd w:id="95"/>
      <w:bookmarkEnd w:id="96"/>
      <w:bookmarkEnd w:id="97"/>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98" w:name="_Toc534730083"/>
      <w:bookmarkStart w:id="99" w:name="_Toc36552079"/>
      <w:bookmarkStart w:id="100" w:name="_Toc162452521"/>
      <w:r w:rsidRPr="0054226D">
        <w:lastRenderedPageBreak/>
        <w:t>8.2.3</w:t>
      </w:r>
      <w:r w:rsidRPr="0054226D">
        <w:tab/>
        <w:t>E-CID Measurement Report</w:t>
      </w:r>
      <w:bookmarkEnd w:id="98"/>
      <w:bookmarkEnd w:id="99"/>
      <w:bookmarkEnd w:id="100"/>
    </w:p>
    <w:p w14:paraId="76EB9AB0" w14:textId="77777777" w:rsidR="005168CF" w:rsidRPr="0054226D" w:rsidRDefault="005168CF" w:rsidP="005168CF">
      <w:pPr>
        <w:pStyle w:val="Heading4"/>
      </w:pPr>
      <w:bookmarkStart w:id="101" w:name="_Toc534730084"/>
      <w:bookmarkStart w:id="102" w:name="_Toc36552080"/>
      <w:bookmarkStart w:id="103" w:name="_Toc162452522"/>
      <w:r w:rsidRPr="0054226D">
        <w:t>8.2.3.1</w:t>
      </w:r>
      <w:r w:rsidRPr="0054226D">
        <w:tab/>
        <w:t>General</w:t>
      </w:r>
      <w:bookmarkEnd w:id="101"/>
      <w:bookmarkEnd w:id="102"/>
      <w:bookmarkEnd w:id="103"/>
    </w:p>
    <w:p w14:paraId="479A3930" w14:textId="77777777" w:rsidR="005168CF" w:rsidRPr="0054226D" w:rsidRDefault="005168CF" w:rsidP="005168CF">
      <w:r w:rsidRPr="0054226D">
        <w:t>The purpose of E-CID Measurement Report procedure is for the eNB to provide the E-CID measurements for the UE to the E-SMLC.</w:t>
      </w:r>
    </w:p>
    <w:p w14:paraId="0290CBF8" w14:textId="77777777" w:rsidR="005168CF" w:rsidRPr="0054226D" w:rsidRDefault="005168CF" w:rsidP="005168CF">
      <w:pPr>
        <w:pStyle w:val="Heading4"/>
      </w:pPr>
      <w:bookmarkStart w:id="104" w:name="_Toc534730085"/>
      <w:bookmarkStart w:id="105" w:name="_Toc36552081"/>
      <w:bookmarkStart w:id="106" w:name="_Toc162452523"/>
      <w:r w:rsidRPr="0054226D">
        <w:t>8.2.3.2</w:t>
      </w:r>
      <w:r w:rsidRPr="0054226D">
        <w:tab/>
        <w:t>Successful Operation</w:t>
      </w:r>
      <w:bookmarkEnd w:id="104"/>
      <w:bookmarkEnd w:id="105"/>
      <w:bookmarkEnd w:id="106"/>
    </w:p>
    <w:bookmarkStart w:id="107" w:name="_MON_1318272011"/>
    <w:bookmarkEnd w:id="107"/>
    <w:p w14:paraId="07EDA14B" w14:textId="77777777" w:rsidR="005168CF" w:rsidRPr="0054226D" w:rsidRDefault="005168CF" w:rsidP="005168CF">
      <w:pPr>
        <w:pStyle w:val="TH"/>
        <w:rPr>
          <w:lang w:eastAsia="zh-CN"/>
        </w:rPr>
      </w:pPr>
      <w:r w:rsidRPr="0054226D">
        <w:object w:dxaOrig="6596" w:dyaOrig="2129" w14:anchorId="4CFE2D53">
          <v:shape id="_x0000_i1030" type="#_x0000_t75" style="width:314.25pt;height:101.25pt" o:ole="">
            <v:imagedata r:id="rId15" o:title=""/>
          </v:shape>
          <o:OLEObject Type="Embed" ProgID="Word.Picture.8" ShapeID="_x0000_i1030" DrawAspect="Content" ObjectID="_1773065367" r:id="rId16"/>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08" w:name="_Toc534730086"/>
      <w:bookmarkStart w:id="109" w:name="_Toc36552082"/>
      <w:bookmarkStart w:id="110" w:name="_Toc162452524"/>
      <w:r w:rsidRPr="0054226D">
        <w:t>8.2.3.3</w:t>
      </w:r>
      <w:r w:rsidRPr="0054226D">
        <w:tab/>
        <w:t>Unsuccessful Operation</w:t>
      </w:r>
      <w:bookmarkEnd w:id="108"/>
      <w:bookmarkEnd w:id="109"/>
      <w:bookmarkEnd w:id="110"/>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11" w:name="_Toc534730087"/>
      <w:bookmarkStart w:id="112" w:name="_Toc36552083"/>
      <w:bookmarkStart w:id="113" w:name="_Toc162452525"/>
      <w:r w:rsidRPr="0054226D">
        <w:t>8.2.3.4</w:t>
      </w:r>
      <w:r w:rsidRPr="0054226D">
        <w:tab/>
        <w:t>Abnormal Conditions</w:t>
      </w:r>
      <w:bookmarkEnd w:id="111"/>
      <w:bookmarkEnd w:id="112"/>
      <w:bookmarkEnd w:id="113"/>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14" w:name="_Toc534730088"/>
      <w:bookmarkStart w:id="115" w:name="_Toc36552084"/>
      <w:bookmarkStart w:id="116" w:name="_Toc162452526"/>
      <w:r w:rsidRPr="0054226D">
        <w:t>8.2.4</w:t>
      </w:r>
      <w:r w:rsidRPr="0054226D">
        <w:tab/>
        <w:t>E-CID Measurement Termination</w:t>
      </w:r>
      <w:bookmarkEnd w:id="114"/>
      <w:bookmarkEnd w:id="115"/>
      <w:bookmarkEnd w:id="116"/>
    </w:p>
    <w:p w14:paraId="57D87ECF" w14:textId="77777777" w:rsidR="005168CF" w:rsidRPr="0054226D" w:rsidRDefault="005168CF" w:rsidP="005168CF">
      <w:pPr>
        <w:pStyle w:val="Heading4"/>
      </w:pPr>
      <w:bookmarkStart w:id="117" w:name="_Toc534730089"/>
      <w:bookmarkStart w:id="118" w:name="_Toc36552085"/>
      <w:bookmarkStart w:id="119" w:name="_Toc162452527"/>
      <w:r w:rsidRPr="0054226D">
        <w:t>8.2.4.1</w:t>
      </w:r>
      <w:r w:rsidRPr="0054226D">
        <w:tab/>
        <w:t>General</w:t>
      </w:r>
      <w:bookmarkEnd w:id="117"/>
      <w:bookmarkEnd w:id="118"/>
      <w:bookmarkEnd w:id="119"/>
    </w:p>
    <w:p w14:paraId="27859DEC" w14:textId="77777777" w:rsidR="005168CF" w:rsidRPr="0054226D" w:rsidRDefault="005168CF" w:rsidP="005168CF">
      <w:r w:rsidRPr="0054226D">
        <w:t>The purpose of E-CID Measurement Termination procedure is to terminate periodical E-CID measurements for the UE performed by the eNB.</w:t>
      </w:r>
    </w:p>
    <w:p w14:paraId="4C082E97" w14:textId="77777777" w:rsidR="005168CF" w:rsidRPr="0054226D" w:rsidRDefault="005168CF" w:rsidP="005168CF">
      <w:pPr>
        <w:pStyle w:val="Heading4"/>
      </w:pPr>
      <w:bookmarkStart w:id="120" w:name="_Toc534730090"/>
      <w:bookmarkStart w:id="121" w:name="_Toc36552086"/>
      <w:bookmarkStart w:id="122" w:name="_Toc162452528"/>
      <w:r w:rsidRPr="0054226D">
        <w:lastRenderedPageBreak/>
        <w:t>8.2.4.2</w:t>
      </w:r>
      <w:r w:rsidRPr="0054226D">
        <w:tab/>
        <w:t>Successful Operation</w:t>
      </w:r>
      <w:bookmarkEnd w:id="120"/>
      <w:bookmarkEnd w:id="121"/>
      <w:bookmarkEnd w:id="122"/>
    </w:p>
    <w:bookmarkStart w:id="123" w:name="_MON_1318314775"/>
    <w:bookmarkEnd w:id="123"/>
    <w:p w14:paraId="70F0381C" w14:textId="77777777" w:rsidR="005168CF" w:rsidRPr="0054226D" w:rsidRDefault="005168CF" w:rsidP="005168CF">
      <w:pPr>
        <w:pStyle w:val="TH"/>
        <w:rPr>
          <w:lang w:eastAsia="zh-CN"/>
        </w:rPr>
      </w:pPr>
      <w:r w:rsidRPr="0054226D">
        <w:object w:dxaOrig="6596" w:dyaOrig="2129" w14:anchorId="4E1DA696">
          <v:shape id="_x0000_i1031" type="#_x0000_t75" style="width:314.25pt;height:101.25pt" o:ole="">
            <v:imagedata r:id="rId17" o:title=""/>
          </v:shape>
          <o:OLEObject Type="Embed" ProgID="Word.Picture.8" ShapeID="_x0000_i1031" DrawAspect="Content" ObjectID="_1773065368" r:id="rId18"/>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24" w:name="_Toc534730091"/>
      <w:bookmarkStart w:id="125" w:name="_Toc36552087"/>
      <w:bookmarkStart w:id="126" w:name="_Toc162452529"/>
      <w:r w:rsidRPr="0054226D">
        <w:t>8.2.4.3</w:t>
      </w:r>
      <w:r w:rsidRPr="0054226D">
        <w:tab/>
        <w:t>Unsuccessful Operation</w:t>
      </w:r>
      <w:bookmarkEnd w:id="124"/>
      <w:bookmarkEnd w:id="125"/>
      <w:bookmarkEnd w:id="126"/>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27" w:name="_Toc534730092"/>
      <w:bookmarkStart w:id="128" w:name="_Toc36552088"/>
      <w:bookmarkStart w:id="129" w:name="_Toc162452530"/>
      <w:r w:rsidRPr="0054226D">
        <w:t>8.2.4.4</w:t>
      </w:r>
      <w:r w:rsidRPr="0054226D">
        <w:tab/>
        <w:t>Abnormal Conditions</w:t>
      </w:r>
      <w:bookmarkEnd w:id="127"/>
      <w:bookmarkEnd w:id="128"/>
      <w:bookmarkEnd w:id="129"/>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30" w:name="_Toc534730093"/>
      <w:bookmarkStart w:id="131" w:name="_Toc36552089"/>
      <w:bookmarkStart w:id="132" w:name="_Toc162452531"/>
      <w:r w:rsidRPr="0054226D">
        <w:t>8.2.5</w:t>
      </w:r>
      <w:r w:rsidRPr="0054226D">
        <w:tab/>
        <w:t>OTDOA Information Exchange</w:t>
      </w:r>
      <w:bookmarkEnd w:id="130"/>
      <w:bookmarkEnd w:id="131"/>
      <w:bookmarkEnd w:id="132"/>
    </w:p>
    <w:p w14:paraId="045F82B7" w14:textId="77777777" w:rsidR="005168CF" w:rsidRPr="0054226D" w:rsidRDefault="005168CF" w:rsidP="005168CF">
      <w:pPr>
        <w:pStyle w:val="Heading4"/>
      </w:pPr>
      <w:bookmarkStart w:id="133" w:name="_Toc534730094"/>
      <w:bookmarkStart w:id="134" w:name="_Toc36552090"/>
      <w:bookmarkStart w:id="135" w:name="_Toc162452532"/>
      <w:r w:rsidRPr="0054226D">
        <w:t>8.2.5.1</w:t>
      </w:r>
      <w:r w:rsidRPr="0054226D">
        <w:tab/>
        <w:t>General</w:t>
      </w:r>
      <w:bookmarkEnd w:id="133"/>
      <w:bookmarkEnd w:id="134"/>
      <w:bookmarkEnd w:id="135"/>
    </w:p>
    <w:p w14:paraId="5F2662F2" w14:textId="77777777" w:rsidR="005168CF" w:rsidRPr="0054226D" w:rsidRDefault="005168CF" w:rsidP="005168CF">
      <w:r w:rsidRPr="0054226D">
        <w:t>The purpose of the OTDOA Information Exchange procedure is to allow the E-SMLC to request the eNB to transfer OTDOA information to the E-SMLC.</w:t>
      </w:r>
    </w:p>
    <w:p w14:paraId="5EAECE28" w14:textId="77777777" w:rsidR="005168CF" w:rsidRPr="0054226D" w:rsidRDefault="005168CF" w:rsidP="005168CF">
      <w:pPr>
        <w:pStyle w:val="Heading4"/>
      </w:pPr>
      <w:bookmarkStart w:id="136" w:name="_Toc534730095"/>
      <w:bookmarkStart w:id="137" w:name="_Toc36552091"/>
      <w:bookmarkStart w:id="138" w:name="_Toc162452533"/>
      <w:r w:rsidRPr="0054226D">
        <w:t>8.2.5.2</w:t>
      </w:r>
      <w:r w:rsidRPr="0054226D">
        <w:tab/>
        <w:t>Successful Operation</w:t>
      </w:r>
      <w:bookmarkEnd w:id="136"/>
      <w:bookmarkEnd w:id="137"/>
      <w:bookmarkEnd w:id="138"/>
    </w:p>
    <w:bookmarkStart w:id="139" w:name="_MON_1319588368"/>
    <w:bookmarkEnd w:id="139"/>
    <w:p w14:paraId="7327B21D" w14:textId="77777777" w:rsidR="005168CF" w:rsidRPr="0054226D" w:rsidRDefault="005168CF" w:rsidP="005168CF">
      <w:pPr>
        <w:pStyle w:val="TH"/>
      </w:pPr>
      <w:r w:rsidRPr="0054226D">
        <w:rPr>
          <w:rFonts w:eastAsia="SimSun"/>
        </w:rPr>
        <w:object w:dxaOrig="6767" w:dyaOrig="2654" w14:anchorId="628CB5BC">
          <v:shape id="_x0000_i1032" type="#_x0000_t75" style="width:323.25pt;height:126.75pt" o:ole="">
            <v:imagedata r:id="rId19" o:title=""/>
          </v:shape>
          <o:OLEObject Type="Embed" ProgID="Word.Picture.8" ShapeID="_x0000_i1032" DrawAspect="Content" ObjectID="_1773065369" r:id="rId20"/>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The E-SMLC initiates the procedure by sending an OTDOA INFORMATION REQUEST message. The eNB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40" w:name="_Toc534730096"/>
      <w:bookmarkStart w:id="141" w:name="_Toc36552092"/>
      <w:bookmarkStart w:id="142" w:name="_Toc162452534"/>
      <w:r w:rsidRPr="0054226D">
        <w:lastRenderedPageBreak/>
        <w:t>8.2.5.3</w:t>
      </w:r>
      <w:r w:rsidRPr="0054226D">
        <w:tab/>
        <w:t>Unsuccessful Operation</w:t>
      </w:r>
      <w:bookmarkEnd w:id="140"/>
      <w:bookmarkEnd w:id="141"/>
      <w:bookmarkEnd w:id="142"/>
    </w:p>
    <w:bookmarkStart w:id="143" w:name="_MON_1319587506"/>
    <w:bookmarkStart w:id="144" w:name="_MON_1319588305"/>
    <w:bookmarkStart w:id="145" w:name="_MON_1319588337"/>
    <w:bookmarkStart w:id="146" w:name="_MON_1319588343"/>
    <w:bookmarkStart w:id="147" w:name="_MON_1318274076"/>
    <w:bookmarkStart w:id="148" w:name="_MON_1318274289"/>
    <w:bookmarkEnd w:id="143"/>
    <w:bookmarkEnd w:id="144"/>
    <w:bookmarkEnd w:id="145"/>
    <w:bookmarkEnd w:id="146"/>
    <w:bookmarkEnd w:id="147"/>
    <w:bookmarkEnd w:id="148"/>
    <w:bookmarkStart w:id="149" w:name="_MON_1318429349"/>
    <w:bookmarkEnd w:id="149"/>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3" type="#_x0000_t75" style="width:323.25pt;height:126.75pt" o:ole="">
            <v:imagedata r:id="rId21" o:title=""/>
          </v:shape>
          <o:OLEObject Type="Embed" ProgID="Word.Picture.8" ShapeID="_x0000_i1033" DrawAspect="Content" ObjectID="_1773065370" r:id="rId22"/>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If the eNB does not have any OTDOA information to report, the eNB shall respond with an OTDOA INFORMATION FAILURE message.</w:t>
      </w:r>
    </w:p>
    <w:p w14:paraId="1A90925B" w14:textId="77777777" w:rsidR="005168CF" w:rsidRPr="005F139A" w:rsidRDefault="005168CF" w:rsidP="005168CF">
      <w:pPr>
        <w:pStyle w:val="Heading4"/>
        <w:rPr>
          <w:lang w:val="fr-FR"/>
        </w:rPr>
      </w:pPr>
      <w:bookmarkStart w:id="150" w:name="_Toc534730097"/>
      <w:bookmarkStart w:id="151" w:name="_Toc36552093"/>
      <w:bookmarkStart w:id="152" w:name="_Toc162452535"/>
      <w:r w:rsidRPr="005F139A">
        <w:rPr>
          <w:lang w:val="fr-FR"/>
        </w:rPr>
        <w:t>8.2.5.4</w:t>
      </w:r>
      <w:r w:rsidRPr="005F139A">
        <w:rPr>
          <w:lang w:val="fr-FR"/>
        </w:rPr>
        <w:tab/>
        <w:t>Abnormal Conditions</w:t>
      </w:r>
      <w:bookmarkEnd w:id="150"/>
      <w:bookmarkEnd w:id="151"/>
      <w:bookmarkEnd w:id="152"/>
    </w:p>
    <w:p w14:paraId="374B7836" w14:textId="77777777" w:rsidR="005168CF" w:rsidRPr="005F139A" w:rsidRDefault="005168CF" w:rsidP="005168CF">
      <w:pPr>
        <w:rPr>
          <w:lang w:val="fr-FR"/>
        </w:rPr>
      </w:pPr>
      <w:r w:rsidRPr="005F139A">
        <w:rPr>
          <w:lang w:val="fr-FR"/>
        </w:rPr>
        <w:t>Void.</w:t>
      </w:r>
    </w:p>
    <w:p w14:paraId="654F9093" w14:textId="77777777" w:rsidR="005168CF" w:rsidRPr="005F139A" w:rsidRDefault="005168CF" w:rsidP="005168CF">
      <w:pPr>
        <w:pStyle w:val="Heading3"/>
        <w:rPr>
          <w:lang w:val="fr-FR"/>
        </w:rPr>
      </w:pPr>
      <w:bookmarkStart w:id="153" w:name="_Toc534730098"/>
      <w:bookmarkStart w:id="154" w:name="_Toc36552094"/>
      <w:bookmarkStart w:id="155" w:name="_Toc162452536"/>
      <w:r w:rsidRPr="005F139A">
        <w:rPr>
          <w:lang w:val="fr-FR"/>
        </w:rPr>
        <w:t>8.2.6</w:t>
      </w:r>
      <w:r w:rsidRPr="005F139A">
        <w:rPr>
          <w:lang w:val="fr-FR"/>
        </w:rPr>
        <w:tab/>
        <w:t>UTDOA Information Exchange</w:t>
      </w:r>
      <w:bookmarkEnd w:id="153"/>
      <w:bookmarkEnd w:id="154"/>
      <w:bookmarkEnd w:id="155"/>
    </w:p>
    <w:p w14:paraId="386A32E4" w14:textId="77777777" w:rsidR="005168CF" w:rsidRPr="0054226D" w:rsidRDefault="005168CF" w:rsidP="005168CF">
      <w:pPr>
        <w:pStyle w:val="Heading4"/>
      </w:pPr>
      <w:bookmarkStart w:id="156" w:name="_Toc534730099"/>
      <w:bookmarkStart w:id="157" w:name="_Toc36552095"/>
      <w:bookmarkStart w:id="158" w:name="_Toc162452537"/>
      <w:r w:rsidRPr="0054226D">
        <w:t>8.2.6.1</w:t>
      </w:r>
      <w:r w:rsidRPr="0054226D">
        <w:tab/>
        <w:t>General</w:t>
      </w:r>
      <w:bookmarkEnd w:id="156"/>
      <w:bookmarkEnd w:id="157"/>
      <w:bookmarkEnd w:id="158"/>
    </w:p>
    <w:p w14:paraId="5D2F2659" w14:textId="77777777" w:rsidR="005168CF" w:rsidRPr="0054226D" w:rsidRDefault="005168CF" w:rsidP="005168CF">
      <w:r w:rsidRPr="0054226D">
        <w:t>The UTDOA Information Exchange procedure is initiated by the E-SMLC to indicate to the eNB the need to configure the UE to transmit periodic SRS signals and to retrieve the SRS configuration from the eNB.</w:t>
      </w:r>
    </w:p>
    <w:p w14:paraId="74DF1625" w14:textId="77777777" w:rsidR="005168CF" w:rsidRPr="0054226D" w:rsidRDefault="005168CF" w:rsidP="005168CF">
      <w:pPr>
        <w:pStyle w:val="Heading4"/>
      </w:pPr>
      <w:bookmarkStart w:id="159" w:name="_Toc534730100"/>
      <w:bookmarkStart w:id="160" w:name="_Toc36552096"/>
      <w:bookmarkStart w:id="161" w:name="_Toc162452538"/>
      <w:r w:rsidRPr="0054226D">
        <w:t>8.2.6.2</w:t>
      </w:r>
      <w:r w:rsidRPr="0054226D">
        <w:tab/>
        <w:t>Successful Operation</w:t>
      </w:r>
      <w:bookmarkEnd w:id="159"/>
      <w:bookmarkEnd w:id="160"/>
      <w:bookmarkEnd w:id="161"/>
    </w:p>
    <w:p w14:paraId="2D618646" w14:textId="77777777" w:rsidR="005168CF" w:rsidRPr="0054226D" w:rsidRDefault="005168CF" w:rsidP="005168CF">
      <w:pPr>
        <w:pStyle w:val="TH"/>
      </w:pPr>
      <w:r w:rsidRPr="0054226D">
        <w:rPr>
          <w:rFonts w:eastAsia="SimSun"/>
        </w:rPr>
        <w:object w:dxaOrig="6760" w:dyaOrig="2660" w14:anchorId="61C0E44B">
          <v:shape id="_x0000_i1034" type="#_x0000_t75" style="width:323.25pt;height:126pt" o:ole="">
            <v:imagedata r:id="rId23" o:title=""/>
          </v:shape>
          <o:OLEObject Type="Embed" ProgID="Word.Picture.8" ShapeID="_x0000_i1034" DrawAspect="Content" ObjectID="_1773065371" r:id="rId24"/>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The E-SMLC initiates the procedure by sending a UTDOA INFORMATION REQUEST message to the eNB. This message may contain the bandwidth and number of SRS transmissions desired. If the E-SMLC requests a number of SRS transmissions, the eNB may take this information into account when configuring SRS transmissions for the UE. The eNB shall reply with the UTDOA INFORMATION RESPONSE message.</w:t>
      </w:r>
    </w:p>
    <w:p w14:paraId="63BF8E7A" w14:textId="77777777" w:rsidR="005168CF" w:rsidRPr="0054226D" w:rsidRDefault="005168CF" w:rsidP="00A7285D">
      <w:r w:rsidRPr="0054226D">
        <w:t xml:space="preserve">The UTDOA INFORMATION RESPONSE message contains the SRS configuration for the UE. The eNB shall include the </w:t>
      </w:r>
      <w:r w:rsidRPr="0054226D">
        <w:rPr>
          <w:i/>
        </w:rPr>
        <w:t>deltaSS</w:t>
      </w:r>
      <w:r w:rsidRPr="0054226D">
        <w:t xml:space="preserve"> IE in the UTDOA INFORMATION RESPONSE message whenever SRS sequence hopping is enabled for the requested measurement. If the </w:t>
      </w:r>
      <w:r w:rsidRPr="0054226D">
        <w:rPr>
          <w:i/>
        </w:rPr>
        <w:t>deltaSS</w:t>
      </w:r>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162" w:name="_Toc534730101"/>
      <w:bookmarkStart w:id="163" w:name="_Toc36552097"/>
      <w:bookmarkStart w:id="164" w:name="_Toc162452539"/>
      <w:r w:rsidRPr="0054226D">
        <w:lastRenderedPageBreak/>
        <w:t>8.2.6.3</w:t>
      </w:r>
      <w:r w:rsidRPr="0054226D">
        <w:tab/>
        <w:t>Unsuccessful Operation</w:t>
      </w:r>
      <w:bookmarkEnd w:id="162"/>
      <w:bookmarkEnd w:id="163"/>
      <w:bookmarkEnd w:id="164"/>
    </w:p>
    <w:bookmarkStart w:id="165" w:name="_MON_1488409918"/>
    <w:bookmarkEnd w:id="165"/>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5" type="#_x0000_t75" style="width:323.25pt;height:126pt" o:ole="">
            <v:imagedata r:id="rId25" o:title=""/>
          </v:shape>
          <o:OLEObject Type="Embed" ProgID="Word.Picture.8" ShapeID="_x0000_i1035" DrawAspect="Content" ObjectID="_1773065372" r:id="rId26"/>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If the eNB is unable to configure any SRS transmissions for the UE, the eNB shall respond with a UTDOA INFORMATION FAILURE message. If a handover of the target UE has been triggered, the eNB shall send a UTDOA INFORMATION FAILURE message with an appropriate cause value.</w:t>
      </w:r>
    </w:p>
    <w:p w14:paraId="5C31B063" w14:textId="77777777" w:rsidR="005168CF" w:rsidRPr="005F139A" w:rsidRDefault="005168CF" w:rsidP="005168CF">
      <w:pPr>
        <w:pStyle w:val="Heading4"/>
        <w:rPr>
          <w:lang w:val="fr-FR"/>
        </w:rPr>
      </w:pPr>
      <w:bookmarkStart w:id="166" w:name="_Toc534730102"/>
      <w:bookmarkStart w:id="167" w:name="_Toc36552098"/>
      <w:bookmarkStart w:id="168" w:name="_Toc162452540"/>
      <w:r w:rsidRPr="005F139A">
        <w:rPr>
          <w:lang w:val="fr-FR"/>
        </w:rPr>
        <w:t>8.2.6.4</w:t>
      </w:r>
      <w:r w:rsidRPr="005F139A">
        <w:rPr>
          <w:lang w:val="fr-FR"/>
        </w:rPr>
        <w:tab/>
        <w:t>Abnormal Conditions</w:t>
      </w:r>
      <w:bookmarkEnd w:id="166"/>
      <w:bookmarkEnd w:id="167"/>
      <w:bookmarkEnd w:id="168"/>
    </w:p>
    <w:p w14:paraId="7948A2CC" w14:textId="77777777" w:rsidR="005168CF" w:rsidRPr="005F139A" w:rsidRDefault="005168CF" w:rsidP="005168CF">
      <w:pPr>
        <w:rPr>
          <w:lang w:val="fr-FR"/>
        </w:rPr>
      </w:pPr>
      <w:r w:rsidRPr="005F139A">
        <w:rPr>
          <w:lang w:val="fr-FR"/>
        </w:rPr>
        <w:t>Void.</w:t>
      </w:r>
    </w:p>
    <w:p w14:paraId="729A6E55" w14:textId="77777777" w:rsidR="005168CF" w:rsidRPr="005F139A" w:rsidRDefault="005168CF" w:rsidP="005168CF">
      <w:pPr>
        <w:pStyle w:val="Heading3"/>
        <w:rPr>
          <w:lang w:val="fr-FR"/>
        </w:rPr>
      </w:pPr>
      <w:bookmarkStart w:id="169" w:name="_Toc534730103"/>
      <w:bookmarkStart w:id="170" w:name="_Toc36552099"/>
      <w:bookmarkStart w:id="171" w:name="_Toc162452541"/>
      <w:r w:rsidRPr="005F139A">
        <w:rPr>
          <w:lang w:val="fr-FR"/>
        </w:rPr>
        <w:t>8.2.7</w:t>
      </w:r>
      <w:r w:rsidRPr="005F139A">
        <w:rPr>
          <w:lang w:val="fr-FR"/>
        </w:rPr>
        <w:tab/>
        <w:t>UTDOA Information Update</w:t>
      </w:r>
      <w:bookmarkEnd w:id="169"/>
      <w:bookmarkEnd w:id="170"/>
      <w:bookmarkEnd w:id="171"/>
    </w:p>
    <w:p w14:paraId="2987A765" w14:textId="77777777" w:rsidR="005168CF" w:rsidRPr="0054226D" w:rsidRDefault="005168CF" w:rsidP="005168CF">
      <w:pPr>
        <w:pStyle w:val="Heading4"/>
      </w:pPr>
      <w:bookmarkStart w:id="172" w:name="_Toc534730104"/>
      <w:bookmarkStart w:id="173" w:name="_Toc36552100"/>
      <w:bookmarkStart w:id="174" w:name="_Toc162452542"/>
      <w:r w:rsidRPr="0054226D">
        <w:t>8.2.7.1</w:t>
      </w:r>
      <w:r w:rsidRPr="0054226D">
        <w:tab/>
        <w:t>General</w:t>
      </w:r>
      <w:bookmarkEnd w:id="172"/>
      <w:bookmarkEnd w:id="173"/>
      <w:bookmarkEnd w:id="174"/>
    </w:p>
    <w:p w14:paraId="542D928D" w14:textId="77777777" w:rsidR="005168CF" w:rsidRPr="0054226D" w:rsidRDefault="005168CF" w:rsidP="005168CF">
      <w:r w:rsidRPr="0054226D">
        <w:t>The UTDOA Information Update procedure is sent by the eNB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175" w:name="_Toc534730105"/>
      <w:bookmarkStart w:id="176" w:name="_Toc36552101"/>
      <w:bookmarkStart w:id="177" w:name="_Toc162452543"/>
      <w:r w:rsidRPr="0054226D">
        <w:t>8.2.7.2</w:t>
      </w:r>
      <w:r w:rsidRPr="0054226D">
        <w:tab/>
        <w:t>Successful Operation</w:t>
      </w:r>
      <w:bookmarkEnd w:id="175"/>
      <w:bookmarkEnd w:id="176"/>
      <w:bookmarkEnd w:id="177"/>
    </w:p>
    <w:p w14:paraId="2BD0AD45" w14:textId="77777777" w:rsidR="005168CF" w:rsidRPr="0054226D" w:rsidRDefault="005168CF" w:rsidP="005168CF">
      <w:pPr>
        <w:pStyle w:val="TH"/>
      </w:pPr>
      <w:r w:rsidRPr="0054226D">
        <w:rPr>
          <w:rFonts w:eastAsia="SimSun"/>
        </w:rPr>
        <w:object w:dxaOrig="6760" w:dyaOrig="2660" w14:anchorId="4C4EEDA9">
          <v:shape id="_x0000_i1036" type="#_x0000_t75" style="width:323.25pt;height:126pt" o:ole="">
            <v:imagedata r:id="rId27" o:title=""/>
          </v:shape>
          <o:OLEObject Type="Embed" ProgID="Word.Picture.8" ShapeID="_x0000_i1036" DrawAspect="Content" ObjectID="_1773065373" r:id="rId28"/>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A7285D">
      <w:r w:rsidRPr="0054226D">
        <w:t xml:space="preserve">The eNB initiates the procedure by sending a UTDOA INFORMATION UPDATE message to the E-SMLC. This message contains, in the case of a change in SRS configuration parameters, the SRS configuration information for all cells with SRS configured. The eNB shall include the </w:t>
      </w:r>
      <w:r w:rsidRPr="0054226D">
        <w:rPr>
          <w:i/>
        </w:rPr>
        <w:t>deltaSS</w:t>
      </w:r>
      <w:r w:rsidRPr="0054226D">
        <w:t xml:space="preserve"> IE in the UTDOA INFORMATION UPDATE message whenever SRS sequence hopping is enabled for the requested measurement. If the </w:t>
      </w:r>
      <w:r w:rsidRPr="0054226D">
        <w:rPr>
          <w:i/>
        </w:rPr>
        <w:t>deltaSS</w:t>
      </w:r>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178" w:name="_Toc534730106"/>
      <w:bookmarkStart w:id="179" w:name="_Toc36552102"/>
      <w:bookmarkStart w:id="180" w:name="_Toc162452544"/>
      <w:r w:rsidRPr="0054226D">
        <w:t>8.2.7.3</w:t>
      </w:r>
      <w:r w:rsidRPr="0054226D">
        <w:tab/>
        <w:t>Unsuccessful Operation</w:t>
      </w:r>
      <w:bookmarkEnd w:id="178"/>
      <w:bookmarkEnd w:id="179"/>
      <w:bookmarkEnd w:id="180"/>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181" w:name="_Toc534730107"/>
      <w:bookmarkStart w:id="182" w:name="_Toc36552103"/>
      <w:bookmarkStart w:id="183" w:name="_Toc162452545"/>
      <w:r w:rsidRPr="0054226D">
        <w:lastRenderedPageBreak/>
        <w:t>8.2.7.4</w:t>
      </w:r>
      <w:r w:rsidRPr="0054226D">
        <w:tab/>
        <w:t>Abnormal Conditions</w:t>
      </w:r>
      <w:bookmarkEnd w:id="181"/>
      <w:bookmarkEnd w:id="182"/>
      <w:bookmarkEnd w:id="183"/>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184" w:name="_Toc534730108"/>
      <w:bookmarkStart w:id="185" w:name="_Toc36552104"/>
      <w:bookmarkStart w:id="186" w:name="_Toc162452546"/>
      <w:r w:rsidRPr="0054226D">
        <w:t>8.3</w:t>
      </w:r>
      <w:r w:rsidRPr="0054226D">
        <w:tab/>
        <w:t>Management Procedures</w:t>
      </w:r>
      <w:bookmarkEnd w:id="184"/>
      <w:bookmarkEnd w:id="185"/>
      <w:bookmarkEnd w:id="186"/>
    </w:p>
    <w:p w14:paraId="5EF69464" w14:textId="77777777" w:rsidR="005168CF" w:rsidRPr="0054226D" w:rsidRDefault="005168CF" w:rsidP="00A7285D">
      <w:pPr>
        <w:pStyle w:val="Heading3"/>
      </w:pPr>
      <w:bookmarkStart w:id="187" w:name="_Toc162452547"/>
      <w:r w:rsidRPr="0054226D">
        <w:t>8.3.1</w:t>
      </w:r>
      <w:r w:rsidRPr="0054226D">
        <w:tab/>
        <w:t>Error Indication</w:t>
      </w:r>
      <w:bookmarkEnd w:id="187"/>
    </w:p>
    <w:p w14:paraId="34A7B13F" w14:textId="77777777" w:rsidR="005168CF" w:rsidRPr="0054226D" w:rsidRDefault="005168CF" w:rsidP="005168CF">
      <w:pPr>
        <w:pStyle w:val="Heading4"/>
      </w:pPr>
      <w:bookmarkStart w:id="188" w:name="_Toc534730110"/>
      <w:bookmarkStart w:id="189" w:name="_Toc36552106"/>
      <w:bookmarkStart w:id="190" w:name="_Toc162452548"/>
      <w:r w:rsidRPr="0054226D">
        <w:t>8.3.1.1</w:t>
      </w:r>
      <w:r w:rsidRPr="0054226D">
        <w:tab/>
        <w:t>General</w:t>
      </w:r>
      <w:bookmarkEnd w:id="188"/>
      <w:bookmarkEnd w:id="189"/>
      <w:bookmarkEnd w:id="190"/>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191" w:name="_Toc534730111"/>
      <w:bookmarkStart w:id="192" w:name="_Toc36552107"/>
      <w:bookmarkStart w:id="193" w:name="_Toc162452549"/>
      <w:r w:rsidRPr="0054226D">
        <w:t>8.3.1.2</w:t>
      </w:r>
      <w:r w:rsidRPr="0054226D">
        <w:tab/>
        <w:t>Successful Operation</w:t>
      </w:r>
      <w:bookmarkEnd w:id="191"/>
      <w:bookmarkEnd w:id="192"/>
      <w:bookmarkEnd w:id="193"/>
    </w:p>
    <w:bookmarkStart w:id="194" w:name="_MON_1256469412"/>
    <w:bookmarkStart w:id="195" w:name="_MON_1256573471"/>
    <w:bookmarkStart w:id="196" w:name="_MON_1256574058"/>
    <w:bookmarkStart w:id="197" w:name="_MON_1318076554"/>
    <w:bookmarkStart w:id="198" w:name="_MON_1318076594"/>
    <w:bookmarkStart w:id="199" w:name="_MON_1318076600"/>
    <w:bookmarkStart w:id="200" w:name="_MON_1005512419"/>
    <w:bookmarkStart w:id="201" w:name="_MON_1008778238"/>
    <w:bookmarkEnd w:id="194"/>
    <w:bookmarkEnd w:id="195"/>
    <w:bookmarkEnd w:id="196"/>
    <w:bookmarkEnd w:id="197"/>
    <w:bookmarkEnd w:id="198"/>
    <w:bookmarkEnd w:id="199"/>
    <w:bookmarkEnd w:id="200"/>
    <w:bookmarkEnd w:id="201"/>
    <w:bookmarkStart w:id="202" w:name="_MON_1254840926"/>
    <w:bookmarkEnd w:id="202"/>
    <w:p w14:paraId="5B2654E4" w14:textId="77777777" w:rsidR="005168CF" w:rsidRPr="0054226D" w:rsidRDefault="005168CF" w:rsidP="005168CF">
      <w:pPr>
        <w:pStyle w:val="TH"/>
      </w:pPr>
      <w:r w:rsidRPr="0054226D">
        <w:object w:dxaOrig="3645" w:dyaOrig="1665" w14:anchorId="0B005A78">
          <v:shape id="_x0000_i1037" type="#_x0000_t75" style="width:182.25pt;height:84pt" o:ole="" fillcolor="window">
            <v:imagedata r:id="rId29" o:title=""/>
          </v:shape>
          <o:OLEObject Type="Embed" ProgID="Word.Picture.8" ShapeID="_x0000_i1037" DrawAspect="Content" ObjectID="_1773065374" r:id="rId30"/>
        </w:object>
      </w:r>
    </w:p>
    <w:p w14:paraId="68939674" w14:textId="77777777" w:rsidR="005168CF" w:rsidRPr="0054226D" w:rsidRDefault="005168CF" w:rsidP="00A7285D">
      <w:pPr>
        <w:pStyle w:val="TF"/>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8" type="#_x0000_t75" style="width:182.25pt;height:84pt" o:ole="" fillcolor="window">
            <v:imagedata r:id="rId31" o:title=""/>
          </v:shape>
          <o:OLEObject Type="Embed" ProgID="Word.Picture.8" ShapeID="_x0000_i1038" DrawAspect="Content" ObjectID="_1773065375" r:id="rId32"/>
        </w:object>
      </w:r>
    </w:p>
    <w:p w14:paraId="6EC23604" w14:textId="77777777" w:rsidR="005168CF" w:rsidRPr="0054226D" w:rsidRDefault="005168CF" w:rsidP="00A7285D">
      <w:pPr>
        <w:pStyle w:val="TF"/>
      </w:pPr>
      <w:r w:rsidRPr="0054226D">
        <w:t>Figure 8.3.1.2-2: Error Indication procedure, eNB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03" w:name="_Toc534730112"/>
      <w:bookmarkStart w:id="204" w:name="_Toc36552108"/>
      <w:bookmarkStart w:id="205" w:name="_Toc162452550"/>
      <w:r w:rsidRPr="0054226D">
        <w:t>8.3.1.3</w:t>
      </w:r>
      <w:r w:rsidRPr="0054226D">
        <w:tab/>
        <w:t>Abnormal Conditions</w:t>
      </w:r>
      <w:bookmarkEnd w:id="203"/>
      <w:bookmarkEnd w:id="204"/>
      <w:bookmarkEnd w:id="205"/>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06" w:name="_Toc534730113"/>
      <w:bookmarkStart w:id="207" w:name="_Toc36552109"/>
      <w:bookmarkStart w:id="208" w:name="_Toc162452551"/>
      <w:r w:rsidRPr="0054226D">
        <w:t>8.4</w:t>
      </w:r>
      <w:r w:rsidRPr="0054226D">
        <w:tab/>
        <w:t>Assistance Information Transfer Procedures</w:t>
      </w:r>
      <w:bookmarkEnd w:id="206"/>
      <w:bookmarkEnd w:id="207"/>
      <w:bookmarkEnd w:id="208"/>
    </w:p>
    <w:p w14:paraId="661DB997" w14:textId="77777777" w:rsidR="005168CF" w:rsidRPr="0054226D" w:rsidRDefault="005168CF" w:rsidP="005168CF">
      <w:pPr>
        <w:pStyle w:val="Heading3"/>
      </w:pPr>
      <w:bookmarkStart w:id="209" w:name="_Toc534730114"/>
      <w:bookmarkStart w:id="210" w:name="_Toc36552110"/>
      <w:bookmarkStart w:id="211" w:name="_Toc162452552"/>
      <w:r w:rsidRPr="0054226D">
        <w:t>8.4.1</w:t>
      </w:r>
      <w:r w:rsidRPr="0054226D">
        <w:tab/>
        <w:t>Assistance Information Control</w:t>
      </w:r>
      <w:bookmarkEnd w:id="209"/>
      <w:bookmarkEnd w:id="210"/>
      <w:bookmarkEnd w:id="211"/>
    </w:p>
    <w:p w14:paraId="1D65CF3E" w14:textId="77777777" w:rsidR="005168CF" w:rsidRPr="0054226D" w:rsidRDefault="005168CF" w:rsidP="005168CF">
      <w:pPr>
        <w:pStyle w:val="Heading4"/>
      </w:pPr>
      <w:bookmarkStart w:id="212" w:name="_Toc534730115"/>
      <w:bookmarkStart w:id="213" w:name="_Toc36552111"/>
      <w:bookmarkStart w:id="214" w:name="_Toc162452553"/>
      <w:r w:rsidRPr="0054226D">
        <w:t>8.4.1.1</w:t>
      </w:r>
      <w:r w:rsidRPr="0054226D">
        <w:tab/>
        <w:t>General</w:t>
      </w:r>
      <w:bookmarkEnd w:id="212"/>
      <w:bookmarkEnd w:id="213"/>
      <w:bookmarkEnd w:id="214"/>
    </w:p>
    <w:p w14:paraId="65CC3AE3" w14:textId="77777777" w:rsidR="005168CF" w:rsidRPr="0054226D" w:rsidRDefault="005168CF" w:rsidP="005168CF">
      <w:r w:rsidRPr="0054226D">
        <w:t>The purpose of the Assistance Information Control procedure is to allow the E-SMLC to signal positioning assistance information to the eNB for assistance information broadcasting.</w:t>
      </w:r>
    </w:p>
    <w:p w14:paraId="66FC0D99" w14:textId="77777777" w:rsidR="005168CF" w:rsidRPr="0054226D" w:rsidRDefault="005168CF" w:rsidP="005168CF">
      <w:pPr>
        <w:pStyle w:val="Heading4"/>
      </w:pPr>
      <w:bookmarkStart w:id="215" w:name="_Toc534730116"/>
      <w:bookmarkStart w:id="216" w:name="_Toc36552112"/>
      <w:bookmarkStart w:id="217" w:name="_Toc162452554"/>
      <w:r w:rsidRPr="0054226D">
        <w:lastRenderedPageBreak/>
        <w:t>8.4.1.2</w:t>
      </w:r>
      <w:r w:rsidRPr="0054226D">
        <w:tab/>
        <w:t>Successful Operation</w:t>
      </w:r>
      <w:bookmarkEnd w:id="215"/>
      <w:bookmarkEnd w:id="216"/>
      <w:bookmarkEnd w:id="217"/>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39" type="#_x0000_t75" style="width:322.5pt;height:126.75pt" o:ole="">
            <v:imagedata r:id="rId33" o:title=""/>
          </v:shape>
          <o:OLEObject Type="Embed" ProgID="Word.Picture.8" ShapeID="_x0000_i1039" DrawAspect="Content" ObjectID="_1773065376" r:id="rId34"/>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eNB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eNB may take it into account when configuring broadcasting for the relevant information. Assistance information having the same Broadcast Priority value should receive the same treatment (i.e. broadcast by the eNB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eNB may start broadcasting the assistance information. If the </w:t>
      </w:r>
      <w:r w:rsidRPr="0054226D">
        <w:rPr>
          <w:i/>
        </w:rPr>
        <w:t xml:space="preserve">Broadcast </w:t>
      </w:r>
      <w:r w:rsidRPr="0054226D">
        <w:t>IE is included in the ASSISTANCE INFORMATION CONTROL message and set to "stop", the eNB may stop broadcasting the assistance information.</w:t>
      </w:r>
    </w:p>
    <w:p w14:paraId="4746CCFB" w14:textId="77777777" w:rsidR="005168CF" w:rsidRPr="0054226D" w:rsidRDefault="005168CF" w:rsidP="005168CF">
      <w:pPr>
        <w:pStyle w:val="Heading4"/>
      </w:pPr>
      <w:bookmarkStart w:id="218" w:name="_Toc534730117"/>
      <w:bookmarkStart w:id="219" w:name="_Toc36552113"/>
      <w:bookmarkStart w:id="220" w:name="_Toc162452555"/>
      <w:r w:rsidRPr="0054226D">
        <w:t>8.4.1.3</w:t>
      </w:r>
      <w:r w:rsidRPr="0054226D">
        <w:tab/>
        <w:t>Abnormal Conditions</w:t>
      </w:r>
      <w:bookmarkEnd w:id="218"/>
      <w:bookmarkEnd w:id="219"/>
      <w:bookmarkEnd w:id="220"/>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eNB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eNB shall </w:t>
      </w:r>
      <w:bookmarkStart w:id="221" w:name="_Hlk512597401"/>
      <w:r w:rsidRPr="0054226D">
        <w:t>consider the procedure as failed</w:t>
      </w:r>
      <w:bookmarkEnd w:id="221"/>
      <w:r w:rsidRPr="0054226D">
        <w:t>.</w:t>
      </w:r>
    </w:p>
    <w:p w14:paraId="58E379B3" w14:textId="77777777" w:rsidR="005168CF" w:rsidRPr="0054226D" w:rsidRDefault="005168CF" w:rsidP="005168CF">
      <w:pPr>
        <w:pStyle w:val="Heading3"/>
      </w:pPr>
      <w:bookmarkStart w:id="222" w:name="_Toc534730118"/>
      <w:bookmarkStart w:id="223" w:name="_Toc36552114"/>
      <w:bookmarkStart w:id="224" w:name="_Toc162452556"/>
      <w:r w:rsidRPr="0054226D">
        <w:t>8.4.2</w:t>
      </w:r>
      <w:r w:rsidRPr="0054226D">
        <w:tab/>
        <w:t>Assistance Information Feedback</w:t>
      </w:r>
      <w:bookmarkEnd w:id="222"/>
      <w:bookmarkEnd w:id="223"/>
      <w:bookmarkEnd w:id="224"/>
    </w:p>
    <w:p w14:paraId="29C09E7F" w14:textId="77777777" w:rsidR="005168CF" w:rsidRPr="0054226D" w:rsidRDefault="005168CF" w:rsidP="005168CF">
      <w:pPr>
        <w:pStyle w:val="Heading4"/>
      </w:pPr>
      <w:bookmarkStart w:id="225" w:name="_Toc534730119"/>
      <w:bookmarkStart w:id="226" w:name="_Toc36552115"/>
      <w:bookmarkStart w:id="227" w:name="_Toc162452557"/>
      <w:r w:rsidRPr="0054226D">
        <w:t>8.4.2.1</w:t>
      </w:r>
      <w:r w:rsidRPr="0054226D">
        <w:tab/>
        <w:t>General</w:t>
      </w:r>
      <w:bookmarkEnd w:id="225"/>
      <w:bookmarkEnd w:id="226"/>
      <w:bookmarkEnd w:id="227"/>
    </w:p>
    <w:p w14:paraId="5D8D3923" w14:textId="77777777" w:rsidR="005168CF" w:rsidRPr="0054226D" w:rsidRDefault="005168CF" w:rsidP="005168CF">
      <w:r w:rsidRPr="0054226D">
        <w:t>The purpose of the Assistance Information Feedback procedure is to allow the eNB to give feedback to the E-SMLC on assistance information broadcasting.</w:t>
      </w:r>
    </w:p>
    <w:p w14:paraId="0DD5ED1A" w14:textId="77777777" w:rsidR="005168CF" w:rsidRPr="0054226D" w:rsidRDefault="005168CF" w:rsidP="005168CF">
      <w:pPr>
        <w:pStyle w:val="Heading4"/>
      </w:pPr>
      <w:bookmarkStart w:id="228" w:name="_Toc534730120"/>
      <w:bookmarkStart w:id="229" w:name="_Toc36552116"/>
      <w:bookmarkStart w:id="230" w:name="_Toc162452558"/>
      <w:r w:rsidRPr="0054226D">
        <w:t>8.4.2.2</w:t>
      </w:r>
      <w:r w:rsidRPr="0054226D">
        <w:tab/>
        <w:t>Successful Operation</w:t>
      </w:r>
      <w:bookmarkEnd w:id="228"/>
      <w:bookmarkEnd w:id="229"/>
      <w:bookmarkEnd w:id="230"/>
    </w:p>
    <w:bookmarkStart w:id="231" w:name="_MON_1586340701"/>
    <w:bookmarkEnd w:id="231"/>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0" type="#_x0000_t75" style="width:322.5pt;height:126.75pt" o:ole="">
            <v:imagedata r:id="rId35" o:title=""/>
          </v:shape>
          <o:OLEObject Type="Embed" ProgID="Word.Picture.8" ShapeID="_x0000_i1040" DrawAspect="Content" ObjectID="_1773065377" r:id="rId36"/>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32" w:name="_Toc534730121"/>
      <w:bookmarkStart w:id="233" w:name="_Toc36552117"/>
      <w:bookmarkStart w:id="234" w:name="_Toc162452559"/>
      <w:r w:rsidRPr="0054226D">
        <w:t>8.4.2.3</w:t>
      </w:r>
      <w:r w:rsidRPr="0054226D">
        <w:tab/>
        <w:t>Abnormal Conditions</w:t>
      </w:r>
      <w:bookmarkEnd w:id="232"/>
      <w:bookmarkEnd w:id="233"/>
      <w:bookmarkEnd w:id="234"/>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35" w:name="_Toc534730122"/>
      <w:bookmarkStart w:id="236" w:name="_Toc36552118"/>
      <w:bookmarkStart w:id="237" w:name="_Toc162452560"/>
      <w:r w:rsidRPr="0054226D">
        <w:t>9</w:t>
      </w:r>
      <w:r w:rsidRPr="0054226D">
        <w:tab/>
        <w:t>Elements for LPPa Communication</w:t>
      </w:r>
      <w:bookmarkEnd w:id="235"/>
      <w:bookmarkEnd w:id="236"/>
      <w:bookmarkEnd w:id="237"/>
    </w:p>
    <w:p w14:paraId="6CB03CAE" w14:textId="77777777" w:rsidR="005168CF" w:rsidRPr="0054226D" w:rsidRDefault="005168CF" w:rsidP="005168CF">
      <w:pPr>
        <w:pStyle w:val="Heading2"/>
      </w:pPr>
      <w:bookmarkStart w:id="238" w:name="_Toc534730123"/>
      <w:bookmarkStart w:id="239" w:name="_Toc36552119"/>
      <w:bookmarkStart w:id="240" w:name="_Toc162452561"/>
      <w:r w:rsidRPr="0054226D">
        <w:t>9.0</w:t>
      </w:r>
      <w:r w:rsidRPr="0054226D">
        <w:tab/>
        <w:t>General</w:t>
      </w:r>
      <w:bookmarkEnd w:id="238"/>
      <w:bookmarkEnd w:id="239"/>
      <w:bookmarkEnd w:id="240"/>
    </w:p>
    <w:p w14:paraId="4014C39D" w14:textId="77777777" w:rsidR="005168CF" w:rsidRPr="0054226D" w:rsidRDefault="005168CF" w:rsidP="00A7285D">
      <w:r w:rsidRPr="0054226D">
        <w:t>Sub clauses 9.1 and 9.2 describe the structure of the messages and information elements required for the LPPa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41" w:name="_Toc534730124"/>
      <w:bookmarkStart w:id="242" w:name="_Toc36552120"/>
      <w:bookmarkStart w:id="243" w:name="_Toc162452562"/>
      <w:r w:rsidRPr="0054226D">
        <w:t>9.1</w:t>
      </w:r>
      <w:r w:rsidRPr="0054226D">
        <w:tab/>
        <w:t>Message Functional Definition and Content</w:t>
      </w:r>
      <w:bookmarkEnd w:id="241"/>
      <w:bookmarkEnd w:id="242"/>
      <w:bookmarkEnd w:id="243"/>
    </w:p>
    <w:p w14:paraId="4E6FFC15" w14:textId="77777777" w:rsidR="005168CF" w:rsidRPr="0054226D" w:rsidRDefault="005168CF" w:rsidP="005168CF">
      <w:pPr>
        <w:pStyle w:val="Heading3"/>
      </w:pPr>
      <w:bookmarkStart w:id="244" w:name="_Toc534730125"/>
      <w:bookmarkStart w:id="245" w:name="_Toc36552121"/>
      <w:bookmarkStart w:id="246" w:name="_Toc162452563"/>
      <w:r w:rsidRPr="0054226D">
        <w:t>9.1.1</w:t>
      </w:r>
      <w:r w:rsidRPr="0054226D">
        <w:tab/>
        <w:t>Messages for Location Information Transfer Procedures</w:t>
      </w:r>
      <w:bookmarkEnd w:id="244"/>
      <w:bookmarkEnd w:id="245"/>
      <w:bookmarkEnd w:id="246"/>
    </w:p>
    <w:p w14:paraId="39268B18" w14:textId="77777777" w:rsidR="005168CF" w:rsidRPr="0054226D" w:rsidRDefault="005168CF" w:rsidP="005168CF">
      <w:pPr>
        <w:pStyle w:val="Heading4"/>
      </w:pPr>
      <w:bookmarkStart w:id="247" w:name="_Toc534730126"/>
      <w:bookmarkStart w:id="248" w:name="_Toc36552122"/>
      <w:bookmarkStart w:id="249" w:name="_Toc162452564"/>
      <w:r w:rsidRPr="0054226D">
        <w:t>9.1.1.1</w:t>
      </w:r>
      <w:r w:rsidRPr="0054226D">
        <w:tab/>
        <w:t>E-CID MEASUREMENT INITIATION REQUEST</w:t>
      </w:r>
      <w:bookmarkEnd w:id="247"/>
      <w:bookmarkEnd w:id="248"/>
      <w:bookmarkEnd w:id="249"/>
    </w:p>
    <w:p w14:paraId="16B2ECEA" w14:textId="77777777" w:rsidR="005168CF" w:rsidRPr="0054226D" w:rsidRDefault="005168CF" w:rsidP="005168CF">
      <w:r w:rsidRPr="0054226D">
        <w:t>This message is sent by E-SMLC to initiate E-CID measurements.</w:t>
      </w:r>
    </w:p>
    <w:p w14:paraId="693794A3"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5168CF" w:rsidRPr="0054226D" w14:paraId="371A69D7" w14:textId="77777777" w:rsidTr="00DF3053">
        <w:tc>
          <w:tcPr>
            <w:tcW w:w="1728" w:type="dxa"/>
          </w:tcPr>
          <w:p w14:paraId="144E23EF" w14:textId="77777777" w:rsidR="005168CF" w:rsidRPr="0054226D" w:rsidRDefault="005168CF" w:rsidP="00DF3053">
            <w:pPr>
              <w:pStyle w:val="TAH"/>
            </w:pPr>
            <w:r w:rsidRPr="0054226D">
              <w:lastRenderedPageBreak/>
              <w:t>IE/Group Name</w:t>
            </w:r>
          </w:p>
        </w:tc>
        <w:tc>
          <w:tcPr>
            <w:tcW w:w="1842" w:type="dxa"/>
          </w:tcPr>
          <w:p w14:paraId="14C53ED3" w14:textId="77777777" w:rsidR="005168CF" w:rsidRPr="0054226D" w:rsidRDefault="005168CF" w:rsidP="00DF3053">
            <w:pPr>
              <w:pStyle w:val="TAH"/>
            </w:pPr>
            <w:r w:rsidRPr="0054226D">
              <w:t>Presence</w:t>
            </w:r>
          </w:p>
        </w:tc>
        <w:tc>
          <w:tcPr>
            <w:tcW w:w="993" w:type="dxa"/>
          </w:tcPr>
          <w:p w14:paraId="6E07E490" w14:textId="77777777" w:rsidR="005168CF" w:rsidRPr="0054226D" w:rsidRDefault="005168CF" w:rsidP="00DF3053">
            <w:pPr>
              <w:pStyle w:val="TAH"/>
            </w:pPr>
            <w:r w:rsidRPr="0054226D">
              <w:t>Range</w:t>
            </w:r>
          </w:p>
        </w:tc>
        <w:tc>
          <w:tcPr>
            <w:tcW w:w="2551" w:type="dxa"/>
          </w:tcPr>
          <w:p w14:paraId="3FD86631" w14:textId="77777777" w:rsidR="005168CF" w:rsidRPr="0054226D" w:rsidRDefault="005168CF" w:rsidP="00DF3053">
            <w:pPr>
              <w:pStyle w:val="TAH"/>
            </w:pPr>
            <w:r w:rsidRPr="0054226D">
              <w:t>IE type and reference</w:t>
            </w:r>
          </w:p>
        </w:tc>
        <w:tc>
          <w:tcPr>
            <w:tcW w:w="1276" w:type="dxa"/>
          </w:tcPr>
          <w:p w14:paraId="6BD545A2" w14:textId="77777777" w:rsidR="005168CF" w:rsidRPr="0054226D" w:rsidRDefault="005168CF" w:rsidP="00DF3053">
            <w:pPr>
              <w:pStyle w:val="TAH"/>
            </w:pPr>
            <w:r w:rsidRPr="0054226D">
              <w:t>Semantics description</w:t>
            </w:r>
          </w:p>
        </w:tc>
        <w:tc>
          <w:tcPr>
            <w:tcW w:w="1078" w:type="dxa"/>
          </w:tcPr>
          <w:p w14:paraId="6FDD3DE7" w14:textId="77777777" w:rsidR="005168CF" w:rsidRPr="0054226D" w:rsidRDefault="005168CF" w:rsidP="00DF3053">
            <w:pPr>
              <w:pStyle w:val="TAH"/>
              <w:rPr>
                <w:b w:val="0"/>
              </w:rPr>
            </w:pPr>
            <w:r w:rsidRPr="0054226D">
              <w:t>Criticality</w:t>
            </w:r>
          </w:p>
        </w:tc>
        <w:tc>
          <w:tcPr>
            <w:tcW w:w="1020" w:type="dxa"/>
          </w:tcPr>
          <w:p w14:paraId="159CB00C" w14:textId="77777777" w:rsidR="005168CF" w:rsidRPr="0054226D" w:rsidRDefault="005168CF" w:rsidP="00DF3053">
            <w:pPr>
              <w:pStyle w:val="TAH"/>
              <w:rPr>
                <w:b w:val="0"/>
              </w:rPr>
            </w:pPr>
            <w:r w:rsidRPr="0054226D">
              <w:t>Assigned Criticality</w:t>
            </w:r>
          </w:p>
        </w:tc>
      </w:tr>
      <w:tr w:rsidR="005168CF" w:rsidRPr="0054226D" w14:paraId="1265DA30" w14:textId="77777777" w:rsidTr="00DF3053">
        <w:tc>
          <w:tcPr>
            <w:tcW w:w="1728" w:type="dxa"/>
          </w:tcPr>
          <w:p w14:paraId="0B5B40C3" w14:textId="77777777" w:rsidR="005168CF" w:rsidRPr="0054226D" w:rsidRDefault="005168CF" w:rsidP="00DF3053">
            <w:pPr>
              <w:pStyle w:val="TAL"/>
            </w:pPr>
            <w:r w:rsidRPr="0054226D">
              <w:t>Message Type</w:t>
            </w:r>
          </w:p>
        </w:tc>
        <w:tc>
          <w:tcPr>
            <w:tcW w:w="1842" w:type="dxa"/>
          </w:tcPr>
          <w:p w14:paraId="46D042A5" w14:textId="77777777" w:rsidR="005168CF" w:rsidRPr="0054226D" w:rsidRDefault="005168CF" w:rsidP="00DF3053">
            <w:pPr>
              <w:pStyle w:val="TAL"/>
            </w:pPr>
            <w:r w:rsidRPr="0054226D">
              <w:t>M</w:t>
            </w:r>
          </w:p>
        </w:tc>
        <w:tc>
          <w:tcPr>
            <w:tcW w:w="993" w:type="dxa"/>
          </w:tcPr>
          <w:p w14:paraId="3E998A8F" w14:textId="77777777" w:rsidR="005168CF" w:rsidRPr="0054226D" w:rsidRDefault="005168CF" w:rsidP="00DF3053">
            <w:pPr>
              <w:pStyle w:val="TAL"/>
            </w:pPr>
          </w:p>
        </w:tc>
        <w:tc>
          <w:tcPr>
            <w:tcW w:w="2551" w:type="dxa"/>
          </w:tcPr>
          <w:p w14:paraId="236568E4" w14:textId="77777777" w:rsidR="005168CF" w:rsidRPr="0054226D" w:rsidRDefault="005168CF" w:rsidP="00DF3053">
            <w:pPr>
              <w:pStyle w:val="TAL"/>
            </w:pPr>
            <w:r w:rsidRPr="0054226D">
              <w:t>9.2.3</w:t>
            </w:r>
          </w:p>
        </w:tc>
        <w:tc>
          <w:tcPr>
            <w:tcW w:w="1276" w:type="dxa"/>
          </w:tcPr>
          <w:p w14:paraId="0475BD9C" w14:textId="77777777" w:rsidR="005168CF" w:rsidRPr="0054226D" w:rsidRDefault="005168CF" w:rsidP="00DF3053">
            <w:pPr>
              <w:pStyle w:val="TAL"/>
            </w:pPr>
          </w:p>
        </w:tc>
        <w:tc>
          <w:tcPr>
            <w:tcW w:w="1078" w:type="dxa"/>
          </w:tcPr>
          <w:p w14:paraId="33F7C7CA" w14:textId="77777777" w:rsidR="005168CF" w:rsidRPr="0054226D" w:rsidRDefault="005168CF" w:rsidP="00DF3053">
            <w:pPr>
              <w:pStyle w:val="TAC"/>
            </w:pPr>
            <w:r w:rsidRPr="0054226D">
              <w:t>YES</w:t>
            </w:r>
          </w:p>
        </w:tc>
        <w:tc>
          <w:tcPr>
            <w:tcW w:w="1020" w:type="dxa"/>
          </w:tcPr>
          <w:p w14:paraId="43B85A1D" w14:textId="77777777" w:rsidR="005168CF" w:rsidRPr="0054226D" w:rsidRDefault="005168CF" w:rsidP="00DF3053">
            <w:pPr>
              <w:pStyle w:val="TAC"/>
            </w:pPr>
            <w:r w:rsidRPr="0054226D">
              <w:t>reject</w:t>
            </w:r>
          </w:p>
        </w:tc>
      </w:tr>
      <w:tr w:rsidR="005168CF" w:rsidRPr="0054226D" w14:paraId="0CD6504C" w14:textId="77777777" w:rsidTr="00DF3053">
        <w:tc>
          <w:tcPr>
            <w:tcW w:w="1728" w:type="dxa"/>
          </w:tcPr>
          <w:p w14:paraId="68701A22" w14:textId="77777777" w:rsidR="005168CF" w:rsidRPr="0054226D" w:rsidRDefault="005168CF" w:rsidP="00DF3053">
            <w:pPr>
              <w:pStyle w:val="TAL"/>
            </w:pPr>
            <w:r w:rsidRPr="0054226D">
              <w:t>LPPa Transaction ID</w:t>
            </w:r>
          </w:p>
        </w:tc>
        <w:tc>
          <w:tcPr>
            <w:tcW w:w="1842" w:type="dxa"/>
          </w:tcPr>
          <w:p w14:paraId="2FA77B1F" w14:textId="77777777" w:rsidR="005168CF" w:rsidRPr="0054226D" w:rsidRDefault="005168CF" w:rsidP="00DF3053">
            <w:pPr>
              <w:pStyle w:val="TAL"/>
            </w:pPr>
            <w:r w:rsidRPr="0054226D">
              <w:t>M</w:t>
            </w:r>
          </w:p>
        </w:tc>
        <w:tc>
          <w:tcPr>
            <w:tcW w:w="993" w:type="dxa"/>
          </w:tcPr>
          <w:p w14:paraId="472B15E6" w14:textId="77777777" w:rsidR="005168CF" w:rsidRPr="0054226D" w:rsidRDefault="005168CF" w:rsidP="00DF3053">
            <w:pPr>
              <w:pStyle w:val="TAL"/>
            </w:pPr>
          </w:p>
        </w:tc>
        <w:tc>
          <w:tcPr>
            <w:tcW w:w="2551" w:type="dxa"/>
          </w:tcPr>
          <w:p w14:paraId="5AF3F6E3" w14:textId="77777777" w:rsidR="005168CF" w:rsidRPr="0054226D" w:rsidRDefault="005168CF" w:rsidP="00DF3053">
            <w:pPr>
              <w:pStyle w:val="TAL"/>
            </w:pPr>
            <w:r w:rsidRPr="0054226D">
              <w:t>9.2.4</w:t>
            </w:r>
          </w:p>
        </w:tc>
        <w:tc>
          <w:tcPr>
            <w:tcW w:w="1276" w:type="dxa"/>
          </w:tcPr>
          <w:p w14:paraId="5C53569A" w14:textId="77777777" w:rsidR="005168CF" w:rsidRPr="0054226D" w:rsidRDefault="005168CF" w:rsidP="00DF3053">
            <w:pPr>
              <w:pStyle w:val="TAL"/>
            </w:pPr>
          </w:p>
        </w:tc>
        <w:tc>
          <w:tcPr>
            <w:tcW w:w="1078" w:type="dxa"/>
          </w:tcPr>
          <w:p w14:paraId="042E409E" w14:textId="77777777" w:rsidR="005168CF" w:rsidRPr="0054226D" w:rsidRDefault="005168CF" w:rsidP="00DF3053">
            <w:pPr>
              <w:pStyle w:val="TAC"/>
            </w:pPr>
            <w:r w:rsidRPr="0054226D">
              <w:t>-</w:t>
            </w:r>
          </w:p>
        </w:tc>
        <w:tc>
          <w:tcPr>
            <w:tcW w:w="1020" w:type="dxa"/>
          </w:tcPr>
          <w:p w14:paraId="7D71ABBC" w14:textId="77777777" w:rsidR="005168CF" w:rsidRPr="0054226D" w:rsidRDefault="005168CF" w:rsidP="00DF3053">
            <w:pPr>
              <w:pStyle w:val="TAC"/>
            </w:pPr>
          </w:p>
        </w:tc>
      </w:tr>
      <w:tr w:rsidR="005168CF" w:rsidRPr="0054226D" w14:paraId="724D5FE8" w14:textId="77777777" w:rsidTr="00DF3053">
        <w:tc>
          <w:tcPr>
            <w:tcW w:w="1728" w:type="dxa"/>
          </w:tcPr>
          <w:p w14:paraId="14D336F9" w14:textId="77777777" w:rsidR="005168CF" w:rsidRPr="0054226D" w:rsidRDefault="005168CF" w:rsidP="00DF3053">
            <w:pPr>
              <w:pStyle w:val="TAL"/>
            </w:pPr>
            <w:r w:rsidRPr="0054226D">
              <w:t>E-SMLC Measurement ID</w:t>
            </w:r>
          </w:p>
        </w:tc>
        <w:tc>
          <w:tcPr>
            <w:tcW w:w="1842" w:type="dxa"/>
          </w:tcPr>
          <w:p w14:paraId="05F0AD40" w14:textId="77777777" w:rsidR="005168CF" w:rsidRPr="0054226D" w:rsidRDefault="005168CF" w:rsidP="00DF3053">
            <w:pPr>
              <w:pStyle w:val="TAL"/>
            </w:pPr>
            <w:r w:rsidRPr="0054226D">
              <w:t>M</w:t>
            </w:r>
          </w:p>
        </w:tc>
        <w:tc>
          <w:tcPr>
            <w:tcW w:w="993" w:type="dxa"/>
          </w:tcPr>
          <w:p w14:paraId="7D332BF7" w14:textId="77777777" w:rsidR="005168CF" w:rsidRPr="0054226D" w:rsidRDefault="005168CF" w:rsidP="00DF3053">
            <w:pPr>
              <w:pStyle w:val="TAL"/>
            </w:pPr>
          </w:p>
        </w:tc>
        <w:tc>
          <w:tcPr>
            <w:tcW w:w="2551" w:type="dxa"/>
          </w:tcPr>
          <w:p w14:paraId="2F2A9A05" w14:textId="77777777" w:rsidR="005168CF" w:rsidRPr="0054226D" w:rsidRDefault="005168CF" w:rsidP="00DF3053">
            <w:pPr>
              <w:pStyle w:val="TAL"/>
            </w:pPr>
            <w:r w:rsidRPr="0054226D">
              <w:t>INTEGER(1..15,…)</w:t>
            </w:r>
          </w:p>
        </w:tc>
        <w:tc>
          <w:tcPr>
            <w:tcW w:w="1276" w:type="dxa"/>
          </w:tcPr>
          <w:p w14:paraId="10636BE4" w14:textId="77777777" w:rsidR="005168CF" w:rsidRPr="0054226D" w:rsidRDefault="005168CF" w:rsidP="00DF3053">
            <w:pPr>
              <w:pStyle w:val="TAL"/>
            </w:pPr>
          </w:p>
        </w:tc>
        <w:tc>
          <w:tcPr>
            <w:tcW w:w="1078" w:type="dxa"/>
          </w:tcPr>
          <w:p w14:paraId="512EB489" w14:textId="77777777" w:rsidR="005168CF" w:rsidRPr="0054226D" w:rsidRDefault="005168CF" w:rsidP="00DF3053">
            <w:pPr>
              <w:pStyle w:val="TAC"/>
            </w:pPr>
            <w:r w:rsidRPr="0054226D">
              <w:t>YES</w:t>
            </w:r>
          </w:p>
        </w:tc>
        <w:tc>
          <w:tcPr>
            <w:tcW w:w="1020" w:type="dxa"/>
          </w:tcPr>
          <w:p w14:paraId="07D0DA25" w14:textId="77777777" w:rsidR="005168CF" w:rsidRPr="0054226D" w:rsidRDefault="005168CF" w:rsidP="00DF3053">
            <w:pPr>
              <w:pStyle w:val="TAC"/>
            </w:pPr>
            <w:r w:rsidRPr="0054226D">
              <w:t>reject</w:t>
            </w:r>
          </w:p>
        </w:tc>
      </w:tr>
      <w:tr w:rsidR="005168CF" w:rsidRPr="0054226D" w14:paraId="3F6D0C44" w14:textId="77777777" w:rsidTr="00DF3053">
        <w:tc>
          <w:tcPr>
            <w:tcW w:w="1728" w:type="dxa"/>
          </w:tcPr>
          <w:p w14:paraId="1D653667" w14:textId="77777777" w:rsidR="005168CF" w:rsidRPr="0054226D" w:rsidRDefault="005168CF" w:rsidP="00DF3053">
            <w:pPr>
              <w:pStyle w:val="TAL"/>
            </w:pPr>
            <w:r w:rsidRPr="0054226D">
              <w:t>Report Characteristics</w:t>
            </w:r>
          </w:p>
        </w:tc>
        <w:tc>
          <w:tcPr>
            <w:tcW w:w="1842" w:type="dxa"/>
          </w:tcPr>
          <w:p w14:paraId="4EE4CF48" w14:textId="77777777" w:rsidR="005168CF" w:rsidRPr="0054226D" w:rsidRDefault="005168CF" w:rsidP="00DF3053">
            <w:pPr>
              <w:pStyle w:val="TAL"/>
            </w:pPr>
            <w:r w:rsidRPr="0054226D">
              <w:t>M</w:t>
            </w:r>
          </w:p>
        </w:tc>
        <w:tc>
          <w:tcPr>
            <w:tcW w:w="993" w:type="dxa"/>
          </w:tcPr>
          <w:p w14:paraId="3AF0CA09" w14:textId="77777777" w:rsidR="005168CF" w:rsidRPr="0054226D" w:rsidRDefault="005168CF" w:rsidP="00DF3053">
            <w:pPr>
              <w:pStyle w:val="TAL"/>
            </w:pPr>
          </w:p>
        </w:tc>
        <w:tc>
          <w:tcPr>
            <w:tcW w:w="2551" w:type="dxa"/>
          </w:tcPr>
          <w:p w14:paraId="42837CAF" w14:textId="77777777" w:rsidR="005168CF" w:rsidRPr="0054226D" w:rsidRDefault="005168CF" w:rsidP="00DF3053">
            <w:pPr>
              <w:pStyle w:val="TAL"/>
            </w:pPr>
            <w:r w:rsidRPr="0054226D">
              <w:t>ENUMERATED(OnDemand, Periodic,…)</w:t>
            </w:r>
          </w:p>
        </w:tc>
        <w:tc>
          <w:tcPr>
            <w:tcW w:w="1276" w:type="dxa"/>
          </w:tcPr>
          <w:p w14:paraId="49530F01" w14:textId="77777777" w:rsidR="005168CF" w:rsidRPr="0054226D" w:rsidRDefault="005168CF" w:rsidP="00DF3053">
            <w:pPr>
              <w:pStyle w:val="TAL"/>
            </w:pPr>
          </w:p>
        </w:tc>
        <w:tc>
          <w:tcPr>
            <w:tcW w:w="1078" w:type="dxa"/>
          </w:tcPr>
          <w:p w14:paraId="12737381" w14:textId="77777777" w:rsidR="005168CF" w:rsidRPr="0054226D" w:rsidRDefault="005168CF" w:rsidP="00DF3053">
            <w:pPr>
              <w:pStyle w:val="TAC"/>
            </w:pPr>
            <w:r w:rsidRPr="0054226D">
              <w:t>YES</w:t>
            </w:r>
          </w:p>
        </w:tc>
        <w:tc>
          <w:tcPr>
            <w:tcW w:w="1020" w:type="dxa"/>
          </w:tcPr>
          <w:p w14:paraId="7222E30B" w14:textId="77777777" w:rsidR="005168CF" w:rsidRPr="0054226D" w:rsidRDefault="005168CF" w:rsidP="00DF3053">
            <w:pPr>
              <w:pStyle w:val="TAC"/>
            </w:pPr>
            <w:r w:rsidRPr="0054226D">
              <w:t>reject</w:t>
            </w:r>
          </w:p>
        </w:tc>
      </w:tr>
      <w:tr w:rsidR="005168CF" w:rsidRPr="0054226D" w14:paraId="013CDF5C" w14:textId="77777777" w:rsidTr="00DF3053">
        <w:tc>
          <w:tcPr>
            <w:tcW w:w="1728" w:type="dxa"/>
          </w:tcPr>
          <w:p w14:paraId="557C5C80" w14:textId="77777777" w:rsidR="005168CF" w:rsidRPr="0054226D" w:rsidRDefault="005168CF" w:rsidP="00DF3053">
            <w:pPr>
              <w:pStyle w:val="TAL"/>
            </w:pPr>
            <w:r w:rsidRPr="0054226D">
              <w:t>Measurement Periodicity</w:t>
            </w:r>
          </w:p>
        </w:tc>
        <w:tc>
          <w:tcPr>
            <w:tcW w:w="1842" w:type="dxa"/>
          </w:tcPr>
          <w:p w14:paraId="1EF58580" w14:textId="77777777" w:rsidR="005168CF" w:rsidRPr="0054226D" w:rsidRDefault="005168CF" w:rsidP="00DF3053">
            <w:pPr>
              <w:pStyle w:val="TAL"/>
            </w:pPr>
            <w:r w:rsidRPr="0054226D">
              <w:t>C-ifReportCharacteristicsPeriodic</w:t>
            </w:r>
          </w:p>
        </w:tc>
        <w:tc>
          <w:tcPr>
            <w:tcW w:w="993" w:type="dxa"/>
          </w:tcPr>
          <w:p w14:paraId="4C0F41A9" w14:textId="77777777" w:rsidR="005168CF" w:rsidRPr="0054226D" w:rsidRDefault="005168CF" w:rsidP="00DF3053">
            <w:pPr>
              <w:pStyle w:val="TAL"/>
            </w:pPr>
          </w:p>
        </w:tc>
        <w:tc>
          <w:tcPr>
            <w:tcW w:w="2551" w:type="dxa"/>
          </w:tcPr>
          <w:p w14:paraId="0056D926" w14:textId="77777777" w:rsidR="005168CF" w:rsidRPr="0054226D" w:rsidRDefault="005168CF" w:rsidP="00DF3053">
            <w:pPr>
              <w:pStyle w:val="TAL"/>
            </w:pPr>
            <w:r w:rsidRPr="0054226D">
              <w:t>ENUMERATED(120ms, 240ms, 480ms, 640ms, 1024ms, 2048ms, 5120ms, 10240ms, 1min, 6min, 12min, 30min, 60min,…)</w:t>
            </w:r>
          </w:p>
        </w:tc>
        <w:tc>
          <w:tcPr>
            <w:tcW w:w="1276" w:type="dxa"/>
          </w:tcPr>
          <w:p w14:paraId="1ED537BC" w14:textId="77777777" w:rsidR="005168CF" w:rsidRPr="0054226D" w:rsidRDefault="005168CF" w:rsidP="00DF3053">
            <w:pPr>
              <w:pStyle w:val="TAL"/>
            </w:pPr>
          </w:p>
        </w:tc>
        <w:tc>
          <w:tcPr>
            <w:tcW w:w="1078" w:type="dxa"/>
          </w:tcPr>
          <w:p w14:paraId="74C7F239" w14:textId="77777777" w:rsidR="005168CF" w:rsidRPr="0054226D" w:rsidRDefault="005168CF" w:rsidP="00DF3053">
            <w:pPr>
              <w:pStyle w:val="TAC"/>
            </w:pPr>
            <w:r w:rsidRPr="0054226D">
              <w:t>YES</w:t>
            </w:r>
          </w:p>
        </w:tc>
        <w:tc>
          <w:tcPr>
            <w:tcW w:w="1020" w:type="dxa"/>
          </w:tcPr>
          <w:p w14:paraId="35A47582" w14:textId="77777777" w:rsidR="005168CF" w:rsidRPr="0054226D" w:rsidRDefault="005168CF" w:rsidP="00DF3053">
            <w:pPr>
              <w:pStyle w:val="TAC"/>
            </w:pPr>
            <w:r w:rsidRPr="0054226D">
              <w:t>reject</w:t>
            </w:r>
          </w:p>
        </w:tc>
      </w:tr>
      <w:tr w:rsidR="005168CF" w:rsidRPr="0054226D" w14:paraId="7CCB5248" w14:textId="77777777" w:rsidTr="00DF3053">
        <w:tc>
          <w:tcPr>
            <w:tcW w:w="1728" w:type="dxa"/>
          </w:tcPr>
          <w:p w14:paraId="17518BD0" w14:textId="77777777" w:rsidR="005168CF" w:rsidRPr="0054226D" w:rsidRDefault="005168CF" w:rsidP="00DF3053">
            <w:pPr>
              <w:pStyle w:val="TAL"/>
              <w:rPr>
                <w:b/>
                <w:bCs/>
              </w:rPr>
            </w:pPr>
            <w:r w:rsidRPr="0054226D">
              <w:rPr>
                <w:b/>
                <w:bCs/>
              </w:rPr>
              <w:t>Measurement Quantities</w:t>
            </w:r>
          </w:p>
        </w:tc>
        <w:tc>
          <w:tcPr>
            <w:tcW w:w="1842" w:type="dxa"/>
          </w:tcPr>
          <w:p w14:paraId="2E6D77AB" w14:textId="77777777" w:rsidR="005168CF" w:rsidRPr="0054226D" w:rsidRDefault="005168CF" w:rsidP="00DF3053">
            <w:pPr>
              <w:pStyle w:val="TAL"/>
            </w:pPr>
          </w:p>
        </w:tc>
        <w:tc>
          <w:tcPr>
            <w:tcW w:w="993" w:type="dxa"/>
          </w:tcPr>
          <w:p w14:paraId="38949694" w14:textId="77777777" w:rsidR="005168CF" w:rsidRPr="0054226D" w:rsidRDefault="005168CF" w:rsidP="00DF3053">
            <w:pPr>
              <w:pStyle w:val="TAL"/>
              <w:rPr>
                <w:i/>
                <w:iCs/>
              </w:rPr>
            </w:pPr>
            <w:r w:rsidRPr="0054226D">
              <w:rPr>
                <w:i/>
                <w:iCs/>
              </w:rPr>
              <w:t>1 .. &lt;maxnoMeas&gt;</w:t>
            </w:r>
          </w:p>
        </w:tc>
        <w:tc>
          <w:tcPr>
            <w:tcW w:w="2551" w:type="dxa"/>
          </w:tcPr>
          <w:p w14:paraId="3761777B" w14:textId="77777777" w:rsidR="005168CF" w:rsidRPr="0054226D" w:rsidRDefault="005168CF" w:rsidP="00DF3053">
            <w:pPr>
              <w:pStyle w:val="TAL"/>
            </w:pPr>
          </w:p>
        </w:tc>
        <w:tc>
          <w:tcPr>
            <w:tcW w:w="1276" w:type="dxa"/>
          </w:tcPr>
          <w:p w14:paraId="31318566" w14:textId="77777777" w:rsidR="005168CF" w:rsidRPr="0054226D" w:rsidRDefault="005168CF" w:rsidP="00DF3053">
            <w:pPr>
              <w:pStyle w:val="TAL"/>
            </w:pPr>
          </w:p>
        </w:tc>
        <w:tc>
          <w:tcPr>
            <w:tcW w:w="1078" w:type="dxa"/>
          </w:tcPr>
          <w:p w14:paraId="53D75A1E" w14:textId="14C6F5F1" w:rsidR="005168CF" w:rsidRPr="0054226D" w:rsidRDefault="005168CF" w:rsidP="00DF3053">
            <w:pPr>
              <w:pStyle w:val="TAC"/>
            </w:pPr>
            <w:r>
              <w:t>YES</w:t>
            </w:r>
          </w:p>
        </w:tc>
        <w:tc>
          <w:tcPr>
            <w:tcW w:w="1020" w:type="dxa"/>
          </w:tcPr>
          <w:p w14:paraId="07A9165B" w14:textId="77777777" w:rsidR="005168CF" w:rsidRPr="0054226D" w:rsidRDefault="005168CF" w:rsidP="00DF3053">
            <w:pPr>
              <w:pStyle w:val="TAC"/>
            </w:pPr>
            <w:r w:rsidRPr="0054226D">
              <w:t>reject</w:t>
            </w:r>
          </w:p>
        </w:tc>
      </w:tr>
      <w:tr w:rsidR="005168CF" w:rsidRPr="0054226D" w14:paraId="18FF7886" w14:textId="77777777" w:rsidTr="00DF3053">
        <w:tc>
          <w:tcPr>
            <w:tcW w:w="1728" w:type="dxa"/>
          </w:tcPr>
          <w:p w14:paraId="1F20A153" w14:textId="77777777" w:rsidR="005168CF" w:rsidRPr="0054226D" w:rsidRDefault="005168CF" w:rsidP="00DF3053">
            <w:pPr>
              <w:pStyle w:val="TALLeft0"/>
            </w:pPr>
            <w:r w:rsidRPr="0054226D">
              <w:t>&gt;Measurement Quantities Item</w:t>
            </w:r>
          </w:p>
        </w:tc>
        <w:tc>
          <w:tcPr>
            <w:tcW w:w="1842" w:type="dxa"/>
          </w:tcPr>
          <w:p w14:paraId="41D9A8B8" w14:textId="77777777" w:rsidR="005168CF" w:rsidRPr="0054226D" w:rsidRDefault="005168CF" w:rsidP="00DF3053">
            <w:pPr>
              <w:pStyle w:val="TAL"/>
            </w:pPr>
            <w:r w:rsidRPr="0054226D">
              <w:t>M</w:t>
            </w:r>
          </w:p>
        </w:tc>
        <w:tc>
          <w:tcPr>
            <w:tcW w:w="993" w:type="dxa"/>
          </w:tcPr>
          <w:p w14:paraId="562A8431" w14:textId="77777777" w:rsidR="005168CF" w:rsidRPr="0054226D" w:rsidRDefault="005168CF" w:rsidP="00DF3053">
            <w:pPr>
              <w:pStyle w:val="TAL"/>
            </w:pPr>
          </w:p>
        </w:tc>
        <w:tc>
          <w:tcPr>
            <w:tcW w:w="2551" w:type="dxa"/>
          </w:tcPr>
          <w:p w14:paraId="381E347A" w14:textId="77777777" w:rsidR="005168CF" w:rsidRPr="0054226D" w:rsidRDefault="005168CF" w:rsidP="00DF3053">
            <w:pPr>
              <w:pStyle w:val="TAL"/>
            </w:pPr>
            <w:r w:rsidRPr="0054226D">
              <w:t>ENUMERATED (Cell-ID, Angle of Arrival, Timing Advance Type 1, Timing Advance Type 2, RSRP, RSRQ,…)</w:t>
            </w:r>
          </w:p>
        </w:tc>
        <w:tc>
          <w:tcPr>
            <w:tcW w:w="1276" w:type="dxa"/>
          </w:tcPr>
          <w:p w14:paraId="79CFFCA4" w14:textId="77777777" w:rsidR="005168CF" w:rsidRPr="0054226D" w:rsidRDefault="005168CF" w:rsidP="00DF3053">
            <w:pPr>
              <w:pStyle w:val="TAL"/>
            </w:pPr>
          </w:p>
        </w:tc>
        <w:tc>
          <w:tcPr>
            <w:tcW w:w="1078" w:type="dxa"/>
          </w:tcPr>
          <w:p w14:paraId="3B1C14FE" w14:textId="2FD5D028" w:rsidR="005168CF" w:rsidRPr="0054226D" w:rsidRDefault="005168CF" w:rsidP="00DF3053">
            <w:pPr>
              <w:pStyle w:val="TAC"/>
            </w:pPr>
            <w:r>
              <w:t>EACH</w:t>
            </w:r>
          </w:p>
        </w:tc>
        <w:tc>
          <w:tcPr>
            <w:tcW w:w="1020" w:type="dxa"/>
          </w:tcPr>
          <w:p w14:paraId="3F5E2007" w14:textId="389F59D1" w:rsidR="005168CF" w:rsidRPr="0054226D" w:rsidRDefault="005168CF" w:rsidP="00DF3053">
            <w:pPr>
              <w:pStyle w:val="TAC"/>
            </w:pPr>
            <w:r>
              <w:t>reject</w:t>
            </w:r>
          </w:p>
        </w:tc>
      </w:tr>
      <w:tr w:rsidR="005168CF" w:rsidRPr="0054226D" w14:paraId="41A987DD" w14:textId="77777777" w:rsidTr="00DF3053">
        <w:tc>
          <w:tcPr>
            <w:tcW w:w="1728" w:type="dxa"/>
            <w:tcBorders>
              <w:top w:val="single" w:sz="4" w:space="0" w:color="auto"/>
              <w:left w:val="single" w:sz="4" w:space="0" w:color="auto"/>
              <w:bottom w:val="single" w:sz="4" w:space="0" w:color="auto"/>
              <w:right w:val="single" w:sz="4" w:space="0" w:color="auto"/>
            </w:tcBorders>
          </w:tcPr>
          <w:p w14:paraId="1BBF6734" w14:textId="77777777" w:rsidR="005168CF" w:rsidRPr="00A7285D" w:rsidRDefault="005168CF" w:rsidP="00DF3053">
            <w:pPr>
              <w:pStyle w:val="TAL"/>
              <w:rPr>
                <w:b/>
                <w:bCs/>
              </w:rPr>
            </w:pPr>
            <w:r w:rsidRPr="00A7285D">
              <w:rPr>
                <w:b/>
                <w:bCs/>
              </w:rPr>
              <w:t>Inter-RAT Measurement Quantities</w:t>
            </w:r>
          </w:p>
        </w:tc>
        <w:tc>
          <w:tcPr>
            <w:tcW w:w="1842"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DF3053">
            <w:pPr>
              <w:pStyle w:val="TAL"/>
              <w:rPr>
                <w:i/>
              </w:rPr>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0E7AAFC" w14:textId="54457753" w:rsidR="005168CF" w:rsidRPr="0054226D" w:rsidRDefault="005168CF" w:rsidP="00DF3053">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DF3053">
            <w:pPr>
              <w:pStyle w:val="TAC"/>
            </w:pPr>
            <w:r w:rsidRPr="0054226D">
              <w:t>ignore</w:t>
            </w:r>
          </w:p>
        </w:tc>
      </w:tr>
      <w:tr w:rsidR="005168CF" w:rsidRPr="0054226D" w14:paraId="1926EC51" w14:textId="77777777" w:rsidTr="00DF3053">
        <w:tc>
          <w:tcPr>
            <w:tcW w:w="1728"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DF3053">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DF3053">
            <w:pPr>
              <w:pStyle w:val="TAL"/>
            </w:pPr>
            <w:r w:rsidRPr="0054226D">
              <w:t>ENUMERATED(GERAN, UTRAN,…</w:t>
            </w:r>
            <w:r>
              <w:t xml:space="preserve"> , NR</w:t>
            </w:r>
            <w:r w:rsidRPr="0054226D">
              <w:t>)</w:t>
            </w:r>
          </w:p>
        </w:tc>
        <w:tc>
          <w:tcPr>
            <w:tcW w:w="1276"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A7285D">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A7285D">
            <w:pPr>
              <w:pStyle w:val="TAC"/>
            </w:pPr>
            <w:r>
              <w:t>reject</w:t>
            </w:r>
          </w:p>
        </w:tc>
      </w:tr>
      <w:tr w:rsidR="005168CF" w:rsidRPr="0054226D" w14:paraId="283C2BFA" w14:textId="77777777" w:rsidTr="00DF3053">
        <w:tc>
          <w:tcPr>
            <w:tcW w:w="1728" w:type="dxa"/>
            <w:tcBorders>
              <w:top w:val="single" w:sz="4" w:space="0" w:color="auto"/>
              <w:left w:val="single" w:sz="4" w:space="0" w:color="auto"/>
              <w:bottom w:val="single" w:sz="4" w:space="0" w:color="auto"/>
              <w:right w:val="single" w:sz="4" w:space="0" w:color="auto"/>
            </w:tcBorders>
          </w:tcPr>
          <w:p w14:paraId="0544A3D7" w14:textId="77777777" w:rsidR="005168CF" w:rsidRPr="00A7285D" w:rsidRDefault="005168CF" w:rsidP="00DF3053">
            <w:pPr>
              <w:pStyle w:val="TAL"/>
              <w:rPr>
                <w:b/>
                <w:bCs/>
              </w:rPr>
            </w:pPr>
            <w:r w:rsidRPr="00A7285D">
              <w:rPr>
                <w:b/>
                <w:bCs/>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DF3053">
            <w:pPr>
              <w:pStyle w:val="TAL"/>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0402A9B8" w14:textId="07FF812C" w:rsidR="005168CF" w:rsidRPr="0054226D" w:rsidRDefault="005168CF" w:rsidP="00A7285D">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A7285D">
            <w:pPr>
              <w:pStyle w:val="TAC"/>
            </w:pPr>
            <w:r w:rsidRPr="0054226D">
              <w:t>ignore</w:t>
            </w:r>
          </w:p>
        </w:tc>
      </w:tr>
      <w:tr w:rsidR="005168CF" w:rsidRPr="0054226D" w14:paraId="29603A8D" w14:textId="77777777" w:rsidTr="00DF3053">
        <w:tc>
          <w:tcPr>
            <w:tcW w:w="1728"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DF3053">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DF3053">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9DDB655" w14:textId="700B3C8A" w:rsidR="005168CF" w:rsidRPr="0054226D" w:rsidRDefault="005168CF" w:rsidP="00A7285D">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A7285D">
            <w:pPr>
              <w:pStyle w:val="TAC"/>
            </w:pPr>
            <w:r>
              <w:t>reject</w:t>
            </w:r>
          </w:p>
        </w:tc>
      </w:tr>
    </w:tbl>
    <w:p w14:paraId="6BB2F58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DF3053">
            <w:pPr>
              <w:pStyle w:val="TAH"/>
            </w:pPr>
            <w:r w:rsidRPr="0054226D">
              <w:t>Range bound</w:t>
            </w:r>
          </w:p>
        </w:tc>
        <w:tc>
          <w:tcPr>
            <w:tcW w:w="5670" w:type="dxa"/>
          </w:tcPr>
          <w:p w14:paraId="62A0BCC4" w14:textId="77777777" w:rsidR="005168CF" w:rsidRPr="0054226D" w:rsidRDefault="005168CF" w:rsidP="00DF3053">
            <w:pPr>
              <w:pStyle w:val="TAH"/>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DF3053">
            <w:pPr>
              <w:pStyle w:val="TAL"/>
            </w:pPr>
            <w:r w:rsidRPr="0054226D">
              <w:t>maxnoMeas</w:t>
            </w:r>
          </w:p>
        </w:tc>
        <w:tc>
          <w:tcPr>
            <w:tcW w:w="5670" w:type="dxa"/>
          </w:tcPr>
          <w:p w14:paraId="3328BC32" w14:textId="77777777" w:rsidR="005168CF" w:rsidRPr="0054226D" w:rsidRDefault="005168CF" w:rsidP="00DF3053">
            <w:pPr>
              <w:pStyle w:val="TAL"/>
            </w:pPr>
            <w:r w:rsidRPr="0054226D">
              <w:t>Maximum no. of measured quantities that can be configured and reported with one message. Value is 63.</w:t>
            </w:r>
          </w:p>
        </w:tc>
      </w:tr>
    </w:tbl>
    <w:p w14:paraId="776E15DC" w14:textId="77777777" w:rsidR="005168CF" w:rsidRPr="0054226D" w:rsidRDefault="005168CF" w:rsidP="005168CF"/>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DF3053">
            <w:pPr>
              <w:pStyle w:val="TAH"/>
            </w:pPr>
            <w:r w:rsidRPr="0054226D">
              <w:t>Condition</w:t>
            </w:r>
          </w:p>
        </w:tc>
        <w:tc>
          <w:tcPr>
            <w:tcW w:w="5670" w:type="dxa"/>
          </w:tcPr>
          <w:p w14:paraId="0464684A" w14:textId="77777777" w:rsidR="005168CF" w:rsidRPr="0054226D" w:rsidRDefault="005168CF" w:rsidP="00DF3053">
            <w:pPr>
              <w:pStyle w:val="TAH"/>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A7285D">
            <w:pPr>
              <w:pStyle w:val="TAL"/>
            </w:pPr>
            <w:r w:rsidRPr="00725129">
              <w:t>ifReportCharacteristicsPeriodic</w:t>
            </w:r>
          </w:p>
        </w:tc>
        <w:tc>
          <w:tcPr>
            <w:tcW w:w="5670" w:type="dxa"/>
          </w:tcPr>
          <w:p w14:paraId="1A5420CF" w14:textId="77777777" w:rsidR="005168CF" w:rsidRPr="0054226D" w:rsidRDefault="005168CF" w:rsidP="00DF3053">
            <w:pPr>
              <w:pStyle w:val="TAL"/>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5168CF"/>
    <w:p w14:paraId="19160D31" w14:textId="77777777" w:rsidR="005168CF" w:rsidRPr="0054226D" w:rsidRDefault="005168CF" w:rsidP="005168CF">
      <w:pPr>
        <w:pStyle w:val="Heading4"/>
      </w:pPr>
      <w:bookmarkStart w:id="250" w:name="_Toc534730127"/>
      <w:bookmarkStart w:id="251" w:name="_Toc36552123"/>
      <w:bookmarkStart w:id="252" w:name="_Toc162452565"/>
      <w:r w:rsidRPr="0054226D">
        <w:t>9.1.1.2</w:t>
      </w:r>
      <w:r w:rsidRPr="0054226D">
        <w:tab/>
        <w:t>E-CID MEASUREMENT INITIATION RESPONSE</w:t>
      </w:r>
      <w:bookmarkEnd w:id="250"/>
      <w:bookmarkEnd w:id="251"/>
      <w:bookmarkEnd w:id="252"/>
    </w:p>
    <w:p w14:paraId="7E04C2B3" w14:textId="77777777" w:rsidR="005168CF" w:rsidRPr="0054226D" w:rsidRDefault="005168CF" w:rsidP="005168CF">
      <w:r w:rsidRPr="0054226D">
        <w:t>This message is sent by eNB to indicate that the requested E-CID measurement is successfully initiated.</w:t>
      </w:r>
    </w:p>
    <w:p w14:paraId="17AE4C2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8513A48" w14:textId="77777777" w:rsidTr="00DF3053">
        <w:tc>
          <w:tcPr>
            <w:tcW w:w="2862" w:type="dxa"/>
          </w:tcPr>
          <w:p w14:paraId="14AD63FE" w14:textId="77777777" w:rsidR="005168CF" w:rsidRPr="0054226D" w:rsidRDefault="005168CF" w:rsidP="00DF3053">
            <w:pPr>
              <w:pStyle w:val="TAH"/>
            </w:pPr>
            <w:r w:rsidRPr="0054226D">
              <w:lastRenderedPageBreak/>
              <w:t>IE/Group Name</w:t>
            </w:r>
          </w:p>
        </w:tc>
        <w:tc>
          <w:tcPr>
            <w:tcW w:w="1134" w:type="dxa"/>
          </w:tcPr>
          <w:p w14:paraId="5AE1D499" w14:textId="77777777" w:rsidR="005168CF" w:rsidRPr="0054226D" w:rsidRDefault="005168CF" w:rsidP="00DF3053">
            <w:pPr>
              <w:pStyle w:val="TAH"/>
            </w:pPr>
            <w:r w:rsidRPr="0054226D">
              <w:t>Presence</w:t>
            </w:r>
          </w:p>
        </w:tc>
        <w:tc>
          <w:tcPr>
            <w:tcW w:w="923" w:type="dxa"/>
          </w:tcPr>
          <w:p w14:paraId="24A5DCCE" w14:textId="77777777" w:rsidR="005168CF" w:rsidRPr="0054226D" w:rsidRDefault="005168CF" w:rsidP="00DF3053">
            <w:pPr>
              <w:pStyle w:val="TAH"/>
            </w:pPr>
            <w:r w:rsidRPr="0054226D">
              <w:t>Range</w:t>
            </w:r>
          </w:p>
        </w:tc>
        <w:tc>
          <w:tcPr>
            <w:tcW w:w="1752" w:type="dxa"/>
          </w:tcPr>
          <w:p w14:paraId="0A14A1E8" w14:textId="77777777" w:rsidR="005168CF" w:rsidRPr="0054226D" w:rsidRDefault="005168CF" w:rsidP="00DF3053">
            <w:pPr>
              <w:pStyle w:val="TAH"/>
            </w:pPr>
            <w:r w:rsidRPr="0054226D">
              <w:t>IE type and reference</w:t>
            </w:r>
          </w:p>
        </w:tc>
        <w:tc>
          <w:tcPr>
            <w:tcW w:w="1577" w:type="dxa"/>
          </w:tcPr>
          <w:p w14:paraId="5493F74E" w14:textId="77777777" w:rsidR="005168CF" w:rsidRPr="0054226D" w:rsidRDefault="005168CF" w:rsidP="00DF3053">
            <w:pPr>
              <w:pStyle w:val="TAH"/>
            </w:pPr>
            <w:r w:rsidRPr="0054226D">
              <w:t>Semantics description</w:t>
            </w:r>
          </w:p>
        </w:tc>
        <w:tc>
          <w:tcPr>
            <w:tcW w:w="1134" w:type="dxa"/>
          </w:tcPr>
          <w:p w14:paraId="4B8343C0" w14:textId="77777777" w:rsidR="005168CF" w:rsidRPr="0054226D" w:rsidRDefault="005168CF" w:rsidP="00DF3053">
            <w:pPr>
              <w:pStyle w:val="TAH"/>
              <w:rPr>
                <w:b w:val="0"/>
              </w:rPr>
            </w:pPr>
            <w:r w:rsidRPr="0054226D">
              <w:t>Criticality</w:t>
            </w:r>
          </w:p>
        </w:tc>
        <w:tc>
          <w:tcPr>
            <w:tcW w:w="1103" w:type="dxa"/>
          </w:tcPr>
          <w:p w14:paraId="05CB037B" w14:textId="77777777" w:rsidR="005168CF" w:rsidRPr="0054226D" w:rsidRDefault="005168CF" w:rsidP="00DF3053">
            <w:pPr>
              <w:pStyle w:val="TAH"/>
              <w:rPr>
                <w:b w:val="0"/>
              </w:rPr>
            </w:pPr>
            <w:r w:rsidRPr="0054226D">
              <w:t>Assigned Criticality</w:t>
            </w:r>
          </w:p>
        </w:tc>
      </w:tr>
      <w:tr w:rsidR="005168CF" w:rsidRPr="0054226D" w14:paraId="450CC62D" w14:textId="77777777" w:rsidTr="00DF3053">
        <w:tc>
          <w:tcPr>
            <w:tcW w:w="2862" w:type="dxa"/>
          </w:tcPr>
          <w:p w14:paraId="3F35C9A0" w14:textId="77777777" w:rsidR="005168CF" w:rsidRPr="0054226D" w:rsidRDefault="005168CF" w:rsidP="00DF3053">
            <w:pPr>
              <w:pStyle w:val="TAL"/>
            </w:pPr>
            <w:r w:rsidRPr="0054226D">
              <w:t>Message Type</w:t>
            </w:r>
          </w:p>
        </w:tc>
        <w:tc>
          <w:tcPr>
            <w:tcW w:w="1134" w:type="dxa"/>
          </w:tcPr>
          <w:p w14:paraId="0D84E76E" w14:textId="77777777" w:rsidR="005168CF" w:rsidRPr="0054226D" w:rsidRDefault="005168CF" w:rsidP="00DF3053">
            <w:pPr>
              <w:pStyle w:val="TAL"/>
            </w:pPr>
            <w:r w:rsidRPr="0054226D">
              <w:t>M</w:t>
            </w:r>
          </w:p>
        </w:tc>
        <w:tc>
          <w:tcPr>
            <w:tcW w:w="923" w:type="dxa"/>
          </w:tcPr>
          <w:p w14:paraId="3EAF1471" w14:textId="77777777" w:rsidR="005168CF" w:rsidRPr="0054226D" w:rsidRDefault="005168CF" w:rsidP="00DF3053">
            <w:pPr>
              <w:pStyle w:val="TAL"/>
            </w:pPr>
          </w:p>
        </w:tc>
        <w:tc>
          <w:tcPr>
            <w:tcW w:w="1752" w:type="dxa"/>
          </w:tcPr>
          <w:p w14:paraId="5DB016B4" w14:textId="77777777" w:rsidR="005168CF" w:rsidRPr="0054226D" w:rsidRDefault="005168CF" w:rsidP="00DF3053">
            <w:pPr>
              <w:pStyle w:val="TAL"/>
            </w:pPr>
            <w:r w:rsidRPr="0054226D">
              <w:t>9.2.3</w:t>
            </w:r>
          </w:p>
        </w:tc>
        <w:tc>
          <w:tcPr>
            <w:tcW w:w="1577" w:type="dxa"/>
          </w:tcPr>
          <w:p w14:paraId="4763E78F" w14:textId="77777777" w:rsidR="005168CF" w:rsidRPr="0054226D" w:rsidRDefault="005168CF" w:rsidP="00DF3053">
            <w:pPr>
              <w:pStyle w:val="TAL"/>
            </w:pPr>
          </w:p>
        </w:tc>
        <w:tc>
          <w:tcPr>
            <w:tcW w:w="1134" w:type="dxa"/>
          </w:tcPr>
          <w:p w14:paraId="5EB72F91" w14:textId="77777777" w:rsidR="005168CF" w:rsidRPr="0054226D" w:rsidRDefault="005168CF" w:rsidP="00DF3053">
            <w:pPr>
              <w:pStyle w:val="TAC"/>
            </w:pPr>
            <w:r w:rsidRPr="0054226D">
              <w:t>YES</w:t>
            </w:r>
          </w:p>
        </w:tc>
        <w:tc>
          <w:tcPr>
            <w:tcW w:w="1103" w:type="dxa"/>
          </w:tcPr>
          <w:p w14:paraId="34A8A69E" w14:textId="77777777" w:rsidR="005168CF" w:rsidRPr="0054226D" w:rsidRDefault="005168CF" w:rsidP="00DF3053">
            <w:pPr>
              <w:pStyle w:val="TAC"/>
            </w:pPr>
            <w:r w:rsidRPr="0054226D">
              <w:t>reject</w:t>
            </w:r>
          </w:p>
        </w:tc>
      </w:tr>
      <w:tr w:rsidR="005168CF" w:rsidRPr="0054226D" w14:paraId="01935452" w14:textId="77777777" w:rsidTr="00DF3053">
        <w:tc>
          <w:tcPr>
            <w:tcW w:w="2862" w:type="dxa"/>
          </w:tcPr>
          <w:p w14:paraId="161B90D4" w14:textId="77777777" w:rsidR="005168CF" w:rsidRPr="0054226D" w:rsidRDefault="005168CF" w:rsidP="00DF3053">
            <w:pPr>
              <w:pStyle w:val="TAL"/>
            </w:pPr>
            <w:r w:rsidRPr="0054226D">
              <w:t>LPPa Transaction ID</w:t>
            </w:r>
          </w:p>
        </w:tc>
        <w:tc>
          <w:tcPr>
            <w:tcW w:w="1134" w:type="dxa"/>
          </w:tcPr>
          <w:p w14:paraId="3A8FDEBF" w14:textId="77777777" w:rsidR="005168CF" w:rsidRPr="0054226D" w:rsidRDefault="005168CF" w:rsidP="00DF3053">
            <w:pPr>
              <w:pStyle w:val="TAL"/>
            </w:pPr>
            <w:r w:rsidRPr="0054226D">
              <w:t>M</w:t>
            </w:r>
          </w:p>
        </w:tc>
        <w:tc>
          <w:tcPr>
            <w:tcW w:w="923" w:type="dxa"/>
          </w:tcPr>
          <w:p w14:paraId="3C611509" w14:textId="77777777" w:rsidR="005168CF" w:rsidRPr="0054226D" w:rsidRDefault="005168CF" w:rsidP="00DF3053">
            <w:pPr>
              <w:pStyle w:val="TAL"/>
            </w:pPr>
          </w:p>
        </w:tc>
        <w:tc>
          <w:tcPr>
            <w:tcW w:w="1752" w:type="dxa"/>
          </w:tcPr>
          <w:p w14:paraId="7370D754" w14:textId="77777777" w:rsidR="005168CF" w:rsidRPr="0054226D" w:rsidRDefault="005168CF" w:rsidP="00DF3053">
            <w:pPr>
              <w:pStyle w:val="TAL"/>
            </w:pPr>
            <w:r w:rsidRPr="0054226D">
              <w:t>9.2.4</w:t>
            </w:r>
          </w:p>
        </w:tc>
        <w:tc>
          <w:tcPr>
            <w:tcW w:w="1577" w:type="dxa"/>
          </w:tcPr>
          <w:p w14:paraId="4B01A248" w14:textId="77777777" w:rsidR="005168CF" w:rsidRPr="0054226D" w:rsidRDefault="005168CF" w:rsidP="00DF3053">
            <w:pPr>
              <w:pStyle w:val="TAL"/>
            </w:pPr>
          </w:p>
        </w:tc>
        <w:tc>
          <w:tcPr>
            <w:tcW w:w="1134" w:type="dxa"/>
          </w:tcPr>
          <w:p w14:paraId="18BB8C3C" w14:textId="77777777" w:rsidR="005168CF" w:rsidRPr="0054226D" w:rsidRDefault="005168CF" w:rsidP="00DF3053">
            <w:pPr>
              <w:pStyle w:val="TAC"/>
            </w:pPr>
            <w:r w:rsidRPr="0054226D">
              <w:t>-</w:t>
            </w:r>
          </w:p>
        </w:tc>
        <w:tc>
          <w:tcPr>
            <w:tcW w:w="1103" w:type="dxa"/>
          </w:tcPr>
          <w:p w14:paraId="6DFF98BC" w14:textId="77777777" w:rsidR="005168CF" w:rsidRPr="0054226D" w:rsidRDefault="005168CF" w:rsidP="00DF3053">
            <w:pPr>
              <w:pStyle w:val="TAC"/>
            </w:pPr>
          </w:p>
        </w:tc>
      </w:tr>
      <w:tr w:rsidR="005168CF" w:rsidRPr="0054226D" w14:paraId="50A1951A" w14:textId="77777777" w:rsidTr="00DF3053">
        <w:tc>
          <w:tcPr>
            <w:tcW w:w="2862" w:type="dxa"/>
          </w:tcPr>
          <w:p w14:paraId="0C16702F" w14:textId="77777777" w:rsidR="005168CF" w:rsidRPr="0054226D" w:rsidRDefault="005168CF" w:rsidP="00DF3053">
            <w:pPr>
              <w:pStyle w:val="TAL"/>
            </w:pPr>
            <w:r w:rsidRPr="0054226D">
              <w:t>E-SMLC UE Measurement ID</w:t>
            </w:r>
          </w:p>
        </w:tc>
        <w:tc>
          <w:tcPr>
            <w:tcW w:w="1134" w:type="dxa"/>
          </w:tcPr>
          <w:p w14:paraId="53DA7CDD" w14:textId="77777777" w:rsidR="005168CF" w:rsidRPr="0054226D" w:rsidRDefault="005168CF" w:rsidP="00DF3053">
            <w:pPr>
              <w:pStyle w:val="TAL"/>
            </w:pPr>
            <w:r w:rsidRPr="0054226D">
              <w:t>M</w:t>
            </w:r>
          </w:p>
        </w:tc>
        <w:tc>
          <w:tcPr>
            <w:tcW w:w="923" w:type="dxa"/>
          </w:tcPr>
          <w:p w14:paraId="7FF4FBB1" w14:textId="77777777" w:rsidR="005168CF" w:rsidRPr="0054226D" w:rsidRDefault="005168CF" w:rsidP="00DF3053">
            <w:pPr>
              <w:pStyle w:val="TAL"/>
            </w:pPr>
          </w:p>
        </w:tc>
        <w:tc>
          <w:tcPr>
            <w:tcW w:w="1752" w:type="dxa"/>
          </w:tcPr>
          <w:p w14:paraId="7468AFE1" w14:textId="77777777" w:rsidR="005168CF" w:rsidRPr="0054226D" w:rsidRDefault="005168CF" w:rsidP="00DF3053">
            <w:pPr>
              <w:pStyle w:val="TAL"/>
            </w:pPr>
            <w:r w:rsidRPr="0054226D">
              <w:t>INTEGER(1..15,…)</w:t>
            </w:r>
          </w:p>
        </w:tc>
        <w:tc>
          <w:tcPr>
            <w:tcW w:w="1577" w:type="dxa"/>
          </w:tcPr>
          <w:p w14:paraId="6F30513B" w14:textId="77777777" w:rsidR="005168CF" w:rsidRPr="0054226D" w:rsidRDefault="005168CF" w:rsidP="00DF3053">
            <w:pPr>
              <w:pStyle w:val="TAL"/>
            </w:pPr>
          </w:p>
        </w:tc>
        <w:tc>
          <w:tcPr>
            <w:tcW w:w="1134" w:type="dxa"/>
          </w:tcPr>
          <w:p w14:paraId="2BA94670" w14:textId="77777777" w:rsidR="005168CF" w:rsidRPr="0054226D" w:rsidRDefault="005168CF" w:rsidP="00DF3053">
            <w:pPr>
              <w:pStyle w:val="TAC"/>
            </w:pPr>
            <w:r w:rsidRPr="0054226D">
              <w:t>YES</w:t>
            </w:r>
          </w:p>
        </w:tc>
        <w:tc>
          <w:tcPr>
            <w:tcW w:w="1103" w:type="dxa"/>
          </w:tcPr>
          <w:p w14:paraId="17FFEFDC" w14:textId="77777777" w:rsidR="005168CF" w:rsidRPr="0054226D" w:rsidRDefault="005168CF" w:rsidP="00DF3053">
            <w:pPr>
              <w:pStyle w:val="TAC"/>
            </w:pPr>
            <w:r w:rsidRPr="0054226D">
              <w:t>reject</w:t>
            </w:r>
          </w:p>
        </w:tc>
      </w:tr>
      <w:tr w:rsidR="005168CF" w:rsidRPr="0054226D" w14:paraId="0E43EFB9" w14:textId="77777777" w:rsidTr="00DF3053">
        <w:tc>
          <w:tcPr>
            <w:tcW w:w="2862" w:type="dxa"/>
          </w:tcPr>
          <w:p w14:paraId="61E1D98A" w14:textId="77777777" w:rsidR="005168CF" w:rsidRPr="0054226D" w:rsidRDefault="005168CF" w:rsidP="00DF3053">
            <w:pPr>
              <w:pStyle w:val="TAL"/>
            </w:pPr>
            <w:r w:rsidRPr="0054226D">
              <w:t>eNB UE Measurement ID</w:t>
            </w:r>
          </w:p>
        </w:tc>
        <w:tc>
          <w:tcPr>
            <w:tcW w:w="1134" w:type="dxa"/>
          </w:tcPr>
          <w:p w14:paraId="30636DD5" w14:textId="77777777" w:rsidR="005168CF" w:rsidRPr="0054226D" w:rsidRDefault="005168CF" w:rsidP="00DF3053">
            <w:pPr>
              <w:pStyle w:val="TAL"/>
            </w:pPr>
            <w:r w:rsidRPr="0054226D">
              <w:t>M</w:t>
            </w:r>
          </w:p>
        </w:tc>
        <w:tc>
          <w:tcPr>
            <w:tcW w:w="923" w:type="dxa"/>
          </w:tcPr>
          <w:p w14:paraId="71795107" w14:textId="77777777" w:rsidR="005168CF" w:rsidRPr="0054226D" w:rsidRDefault="005168CF" w:rsidP="00DF3053">
            <w:pPr>
              <w:pStyle w:val="TAL"/>
            </w:pPr>
          </w:p>
        </w:tc>
        <w:tc>
          <w:tcPr>
            <w:tcW w:w="1752" w:type="dxa"/>
          </w:tcPr>
          <w:p w14:paraId="562672C7" w14:textId="77777777" w:rsidR="005168CF" w:rsidRPr="0054226D" w:rsidRDefault="005168CF" w:rsidP="00DF3053">
            <w:pPr>
              <w:pStyle w:val="TAL"/>
            </w:pPr>
            <w:r w:rsidRPr="0054226D">
              <w:t>INTEGER(1..15,…)</w:t>
            </w:r>
          </w:p>
        </w:tc>
        <w:tc>
          <w:tcPr>
            <w:tcW w:w="1577" w:type="dxa"/>
          </w:tcPr>
          <w:p w14:paraId="1C0E123D" w14:textId="77777777" w:rsidR="005168CF" w:rsidRPr="0054226D" w:rsidRDefault="005168CF" w:rsidP="00DF3053">
            <w:pPr>
              <w:pStyle w:val="TAL"/>
            </w:pPr>
          </w:p>
        </w:tc>
        <w:tc>
          <w:tcPr>
            <w:tcW w:w="1134" w:type="dxa"/>
          </w:tcPr>
          <w:p w14:paraId="62DE6EBF" w14:textId="77777777" w:rsidR="005168CF" w:rsidRPr="0054226D" w:rsidRDefault="005168CF" w:rsidP="00DF3053">
            <w:pPr>
              <w:pStyle w:val="TAC"/>
            </w:pPr>
            <w:r w:rsidRPr="0054226D">
              <w:t>YES</w:t>
            </w:r>
          </w:p>
        </w:tc>
        <w:tc>
          <w:tcPr>
            <w:tcW w:w="1103" w:type="dxa"/>
          </w:tcPr>
          <w:p w14:paraId="0A4B8542" w14:textId="77777777" w:rsidR="005168CF" w:rsidRPr="0054226D" w:rsidRDefault="005168CF" w:rsidP="00DF3053">
            <w:pPr>
              <w:pStyle w:val="TAC"/>
            </w:pPr>
            <w:r w:rsidRPr="0054226D">
              <w:t>reject</w:t>
            </w:r>
          </w:p>
        </w:tc>
      </w:tr>
      <w:tr w:rsidR="005168CF" w:rsidRPr="0054226D" w14:paraId="4A68E7C4" w14:textId="77777777" w:rsidTr="00DF3053">
        <w:tc>
          <w:tcPr>
            <w:tcW w:w="2862" w:type="dxa"/>
          </w:tcPr>
          <w:p w14:paraId="5F504F44" w14:textId="77777777" w:rsidR="005168CF" w:rsidRPr="0054226D" w:rsidRDefault="005168CF" w:rsidP="00DF3053">
            <w:pPr>
              <w:pStyle w:val="TAL"/>
            </w:pPr>
            <w:r w:rsidRPr="0054226D">
              <w:t>E-CID Measurement Result</w:t>
            </w:r>
          </w:p>
        </w:tc>
        <w:tc>
          <w:tcPr>
            <w:tcW w:w="1134" w:type="dxa"/>
          </w:tcPr>
          <w:p w14:paraId="26FDD359" w14:textId="77777777" w:rsidR="005168CF" w:rsidRPr="0054226D" w:rsidRDefault="005168CF" w:rsidP="00DF3053">
            <w:pPr>
              <w:pStyle w:val="TAL"/>
            </w:pPr>
            <w:r w:rsidRPr="0054226D">
              <w:t>O</w:t>
            </w:r>
          </w:p>
        </w:tc>
        <w:tc>
          <w:tcPr>
            <w:tcW w:w="923" w:type="dxa"/>
          </w:tcPr>
          <w:p w14:paraId="72A1C988" w14:textId="77777777" w:rsidR="005168CF" w:rsidRPr="0054226D" w:rsidRDefault="005168CF" w:rsidP="00DF3053">
            <w:pPr>
              <w:pStyle w:val="TAL"/>
            </w:pPr>
          </w:p>
        </w:tc>
        <w:tc>
          <w:tcPr>
            <w:tcW w:w="1752" w:type="dxa"/>
          </w:tcPr>
          <w:p w14:paraId="43BD5C32" w14:textId="77777777" w:rsidR="005168CF" w:rsidRPr="0054226D" w:rsidRDefault="005168CF" w:rsidP="00DF3053">
            <w:pPr>
              <w:pStyle w:val="TAL"/>
            </w:pPr>
            <w:r w:rsidRPr="0054226D">
              <w:t>9.2.5</w:t>
            </w:r>
          </w:p>
        </w:tc>
        <w:tc>
          <w:tcPr>
            <w:tcW w:w="1577" w:type="dxa"/>
          </w:tcPr>
          <w:p w14:paraId="5286B252" w14:textId="77777777" w:rsidR="005168CF" w:rsidRPr="0054226D" w:rsidRDefault="005168CF" w:rsidP="00DF3053">
            <w:pPr>
              <w:pStyle w:val="TAL"/>
            </w:pPr>
          </w:p>
        </w:tc>
        <w:tc>
          <w:tcPr>
            <w:tcW w:w="1134" w:type="dxa"/>
          </w:tcPr>
          <w:p w14:paraId="1473CA8F" w14:textId="77777777" w:rsidR="005168CF" w:rsidRPr="0054226D" w:rsidRDefault="005168CF" w:rsidP="00DF3053">
            <w:pPr>
              <w:pStyle w:val="TAC"/>
            </w:pPr>
            <w:r w:rsidRPr="0054226D">
              <w:t>YES</w:t>
            </w:r>
          </w:p>
        </w:tc>
        <w:tc>
          <w:tcPr>
            <w:tcW w:w="1103" w:type="dxa"/>
          </w:tcPr>
          <w:p w14:paraId="392E9077" w14:textId="77777777" w:rsidR="005168CF" w:rsidRPr="0054226D" w:rsidRDefault="005168CF" w:rsidP="00DF3053">
            <w:pPr>
              <w:pStyle w:val="TAC"/>
            </w:pPr>
            <w:r w:rsidRPr="0054226D">
              <w:t>ignore</w:t>
            </w:r>
          </w:p>
        </w:tc>
      </w:tr>
      <w:tr w:rsidR="005168CF" w:rsidRPr="0054226D" w14:paraId="1A520AFE" w14:textId="77777777" w:rsidTr="00DF3053">
        <w:tc>
          <w:tcPr>
            <w:tcW w:w="2862" w:type="dxa"/>
          </w:tcPr>
          <w:p w14:paraId="35902F6F" w14:textId="77777777" w:rsidR="005168CF" w:rsidRPr="0054226D" w:rsidRDefault="005168CF" w:rsidP="00DF3053">
            <w:pPr>
              <w:pStyle w:val="TAL"/>
            </w:pPr>
            <w:r w:rsidRPr="0054226D">
              <w:t>Criticality Diagnostics</w:t>
            </w:r>
          </w:p>
        </w:tc>
        <w:tc>
          <w:tcPr>
            <w:tcW w:w="1134" w:type="dxa"/>
          </w:tcPr>
          <w:p w14:paraId="77787802" w14:textId="77777777" w:rsidR="005168CF" w:rsidRPr="0054226D" w:rsidRDefault="005168CF" w:rsidP="00DF3053">
            <w:pPr>
              <w:pStyle w:val="TAL"/>
            </w:pPr>
            <w:r w:rsidRPr="0054226D">
              <w:t>O</w:t>
            </w:r>
          </w:p>
        </w:tc>
        <w:tc>
          <w:tcPr>
            <w:tcW w:w="923" w:type="dxa"/>
          </w:tcPr>
          <w:p w14:paraId="63A0D7E4" w14:textId="77777777" w:rsidR="005168CF" w:rsidRPr="0054226D" w:rsidRDefault="005168CF" w:rsidP="00DF3053">
            <w:pPr>
              <w:pStyle w:val="TAL"/>
            </w:pPr>
          </w:p>
        </w:tc>
        <w:tc>
          <w:tcPr>
            <w:tcW w:w="1752" w:type="dxa"/>
          </w:tcPr>
          <w:p w14:paraId="2C8726B6" w14:textId="77777777" w:rsidR="005168CF" w:rsidRPr="0054226D" w:rsidRDefault="005168CF" w:rsidP="00DF3053">
            <w:pPr>
              <w:pStyle w:val="TAL"/>
            </w:pPr>
            <w:r w:rsidRPr="0054226D">
              <w:t>9.2.2</w:t>
            </w:r>
          </w:p>
        </w:tc>
        <w:tc>
          <w:tcPr>
            <w:tcW w:w="1577" w:type="dxa"/>
          </w:tcPr>
          <w:p w14:paraId="57E4E8A3" w14:textId="77777777" w:rsidR="005168CF" w:rsidRPr="0054226D" w:rsidRDefault="005168CF" w:rsidP="00DF3053">
            <w:pPr>
              <w:pStyle w:val="TAL"/>
            </w:pPr>
          </w:p>
        </w:tc>
        <w:tc>
          <w:tcPr>
            <w:tcW w:w="1134" w:type="dxa"/>
          </w:tcPr>
          <w:p w14:paraId="03BD8ADD" w14:textId="77777777" w:rsidR="005168CF" w:rsidRPr="0054226D" w:rsidRDefault="005168CF" w:rsidP="00A7285D">
            <w:pPr>
              <w:pStyle w:val="TAC"/>
            </w:pPr>
            <w:r w:rsidRPr="0054226D">
              <w:t>YES</w:t>
            </w:r>
          </w:p>
        </w:tc>
        <w:tc>
          <w:tcPr>
            <w:tcW w:w="1103" w:type="dxa"/>
          </w:tcPr>
          <w:p w14:paraId="1984E501" w14:textId="77777777" w:rsidR="005168CF" w:rsidRPr="0054226D" w:rsidRDefault="005168CF" w:rsidP="00A7285D">
            <w:pPr>
              <w:pStyle w:val="TAC"/>
            </w:pPr>
            <w:r w:rsidRPr="0054226D">
              <w:t>ignore</w:t>
            </w:r>
          </w:p>
        </w:tc>
      </w:tr>
      <w:tr w:rsidR="005168CF" w:rsidRPr="0054226D" w14:paraId="368E24E7" w14:textId="77777777" w:rsidTr="00DF3053">
        <w:tc>
          <w:tcPr>
            <w:tcW w:w="2862"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DF3053">
            <w:pPr>
              <w:pStyle w:val="TAL"/>
            </w:pPr>
            <w:r w:rsidRPr="0054226D">
              <w:t>Cell Portion ID</w:t>
            </w:r>
          </w:p>
        </w:tc>
        <w:tc>
          <w:tcPr>
            <w:tcW w:w="1134"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A7285D">
            <w:pPr>
              <w:pStyle w:val="TAC"/>
            </w:pPr>
            <w:r w:rsidRPr="0054226D">
              <w:t>ignore</w:t>
            </w:r>
          </w:p>
        </w:tc>
      </w:tr>
      <w:tr w:rsidR="005168CF" w:rsidRPr="0054226D" w14:paraId="525F4916" w14:textId="77777777" w:rsidTr="00DF3053">
        <w:tc>
          <w:tcPr>
            <w:tcW w:w="2862"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DF3053">
            <w:pPr>
              <w:pStyle w:val="TAL"/>
            </w:pPr>
            <w:r w:rsidRPr="0054226D">
              <w:t>Inter-RAT Measurement Result</w:t>
            </w:r>
          </w:p>
        </w:tc>
        <w:tc>
          <w:tcPr>
            <w:tcW w:w="1134"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DF3053">
            <w:pPr>
              <w:pStyle w:val="TAL"/>
            </w:pPr>
            <w:r w:rsidRPr="0054226D">
              <w:t>9.2.13</w:t>
            </w:r>
          </w:p>
        </w:tc>
        <w:tc>
          <w:tcPr>
            <w:tcW w:w="1577"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A7285D">
            <w:pPr>
              <w:pStyle w:val="TAC"/>
            </w:pPr>
            <w:r w:rsidRPr="0054226D">
              <w:t>ignore</w:t>
            </w:r>
          </w:p>
        </w:tc>
      </w:tr>
      <w:tr w:rsidR="005168CF" w:rsidRPr="0054226D" w14:paraId="418CE0CF" w14:textId="77777777" w:rsidTr="00DF3053">
        <w:tc>
          <w:tcPr>
            <w:tcW w:w="2862"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DF3053">
            <w:pPr>
              <w:pStyle w:val="TAL"/>
            </w:pPr>
            <w:r w:rsidRPr="0054226D">
              <w:t>WLAN Measurement Result</w:t>
            </w:r>
          </w:p>
        </w:tc>
        <w:tc>
          <w:tcPr>
            <w:tcW w:w="1134"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DF3053">
            <w:pPr>
              <w:pStyle w:val="TAL"/>
            </w:pPr>
            <w:r w:rsidRPr="0054226D">
              <w:t>9.2.15</w:t>
            </w:r>
          </w:p>
        </w:tc>
        <w:tc>
          <w:tcPr>
            <w:tcW w:w="1577"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A7285D">
            <w:pPr>
              <w:pStyle w:val="TAC"/>
            </w:pPr>
            <w:r w:rsidRPr="0054226D">
              <w:t>ignore</w:t>
            </w:r>
          </w:p>
        </w:tc>
      </w:tr>
    </w:tbl>
    <w:p w14:paraId="54993380" w14:textId="77777777" w:rsidR="005168CF" w:rsidRPr="0054226D" w:rsidRDefault="005168CF" w:rsidP="005168CF"/>
    <w:p w14:paraId="14598839" w14:textId="77777777" w:rsidR="005168CF" w:rsidRPr="0054226D" w:rsidRDefault="005168CF" w:rsidP="005168CF">
      <w:pPr>
        <w:pStyle w:val="Heading4"/>
      </w:pPr>
      <w:bookmarkStart w:id="253" w:name="_Toc534730128"/>
      <w:bookmarkStart w:id="254" w:name="_Toc36552124"/>
      <w:bookmarkStart w:id="255" w:name="_Toc162452566"/>
      <w:r w:rsidRPr="0054226D">
        <w:t>9.1.1.3</w:t>
      </w:r>
      <w:r w:rsidRPr="0054226D">
        <w:tab/>
        <w:t>E-CID MEASUREMENT INITIATION FAILURE</w:t>
      </w:r>
      <w:bookmarkEnd w:id="253"/>
      <w:bookmarkEnd w:id="254"/>
      <w:bookmarkEnd w:id="255"/>
    </w:p>
    <w:p w14:paraId="49CBBA90" w14:textId="77777777" w:rsidR="005168CF" w:rsidRPr="0054226D" w:rsidRDefault="005168CF" w:rsidP="005168CF">
      <w:r w:rsidRPr="0054226D">
        <w:t>This message is sent by eNB to indicate that the requested E-CID measurement cannot be initiated.</w:t>
      </w:r>
    </w:p>
    <w:p w14:paraId="27C10792"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7908A2EF" w14:textId="77777777" w:rsidTr="00DF3053">
        <w:tc>
          <w:tcPr>
            <w:tcW w:w="2532" w:type="dxa"/>
          </w:tcPr>
          <w:p w14:paraId="334C3D0A" w14:textId="77777777" w:rsidR="005168CF" w:rsidRPr="0054226D" w:rsidRDefault="005168CF" w:rsidP="00DF3053">
            <w:pPr>
              <w:pStyle w:val="TAH"/>
            </w:pPr>
            <w:r w:rsidRPr="0054226D">
              <w:t>IE/Group Name</w:t>
            </w:r>
          </w:p>
        </w:tc>
        <w:tc>
          <w:tcPr>
            <w:tcW w:w="1100" w:type="dxa"/>
          </w:tcPr>
          <w:p w14:paraId="0ECE69AD" w14:textId="77777777" w:rsidR="005168CF" w:rsidRPr="0054226D" w:rsidRDefault="005168CF" w:rsidP="00DF3053">
            <w:pPr>
              <w:pStyle w:val="TAH"/>
            </w:pPr>
            <w:r w:rsidRPr="0054226D">
              <w:t>Presence</w:t>
            </w:r>
          </w:p>
        </w:tc>
        <w:tc>
          <w:tcPr>
            <w:tcW w:w="1287" w:type="dxa"/>
          </w:tcPr>
          <w:p w14:paraId="1FB8B870" w14:textId="77777777" w:rsidR="005168CF" w:rsidRPr="0054226D" w:rsidRDefault="005168CF" w:rsidP="00DF3053">
            <w:pPr>
              <w:pStyle w:val="TAH"/>
            </w:pPr>
            <w:r w:rsidRPr="0054226D">
              <w:t>Range</w:t>
            </w:r>
          </w:p>
        </w:tc>
        <w:tc>
          <w:tcPr>
            <w:tcW w:w="1752" w:type="dxa"/>
          </w:tcPr>
          <w:p w14:paraId="0C886912" w14:textId="77777777" w:rsidR="005168CF" w:rsidRPr="0054226D" w:rsidRDefault="005168CF" w:rsidP="00DF3053">
            <w:pPr>
              <w:pStyle w:val="TAH"/>
            </w:pPr>
            <w:r w:rsidRPr="0054226D">
              <w:t>IE type and reference</w:t>
            </w:r>
          </w:p>
        </w:tc>
        <w:tc>
          <w:tcPr>
            <w:tcW w:w="1577" w:type="dxa"/>
          </w:tcPr>
          <w:p w14:paraId="68339CD8" w14:textId="77777777" w:rsidR="005168CF" w:rsidRPr="0054226D" w:rsidRDefault="005168CF" w:rsidP="00DF3053">
            <w:pPr>
              <w:pStyle w:val="TAH"/>
            </w:pPr>
            <w:r w:rsidRPr="0054226D">
              <w:t>Semantics description</w:t>
            </w:r>
          </w:p>
        </w:tc>
        <w:tc>
          <w:tcPr>
            <w:tcW w:w="1134" w:type="dxa"/>
          </w:tcPr>
          <w:p w14:paraId="1F150B59" w14:textId="77777777" w:rsidR="005168CF" w:rsidRPr="0054226D" w:rsidRDefault="005168CF" w:rsidP="00DF3053">
            <w:pPr>
              <w:pStyle w:val="TAH"/>
              <w:rPr>
                <w:b w:val="0"/>
              </w:rPr>
            </w:pPr>
            <w:r w:rsidRPr="0054226D">
              <w:t>Criticality</w:t>
            </w:r>
          </w:p>
        </w:tc>
        <w:tc>
          <w:tcPr>
            <w:tcW w:w="1103" w:type="dxa"/>
          </w:tcPr>
          <w:p w14:paraId="056118FF" w14:textId="77777777" w:rsidR="005168CF" w:rsidRPr="0054226D" w:rsidRDefault="005168CF" w:rsidP="00DF3053">
            <w:pPr>
              <w:pStyle w:val="TAH"/>
              <w:rPr>
                <w:b w:val="0"/>
              </w:rPr>
            </w:pPr>
            <w:r w:rsidRPr="0054226D">
              <w:t>Assigned Criticality</w:t>
            </w:r>
          </w:p>
        </w:tc>
      </w:tr>
      <w:tr w:rsidR="005168CF" w:rsidRPr="0054226D" w14:paraId="3B6BB077" w14:textId="77777777" w:rsidTr="00DF3053">
        <w:tc>
          <w:tcPr>
            <w:tcW w:w="2532" w:type="dxa"/>
          </w:tcPr>
          <w:p w14:paraId="5B5FA2C8" w14:textId="77777777" w:rsidR="005168CF" w:rsidRPr="0054226D" w:rsidRDefault="005168CF" w:rsidP="00DF3053">
            <w:pPr>
              <w:pStyle w:val="TAL"/>
            </w:pPr>
            <w:r w:rsidRPr="0054226D">
              <w:t>Message Type</w:t>
            </w:r>
          </w:p>
        </w:tc>
        <w:tc>
          <w:tcPr>
            <w:tcW w:w="1100" w:type="dxa"/>
          </w:tcPr>
          <w:p w14:paraId="7EF4CB83" w14:textId="77777777" w:rsidR="005168CF" w:rsidRPr="0054226D" w:rsidRDefault="005168CF" w:rsidP="00DF3053">
            <w:pPr>
              <w:pStyle w:val="TAL"/>
            </w:pPr>
            <w:r w:rsidRPr="0054226D">
              <w:t>M</w:t>
            </w:r>
          </w:p>
        </w:tc>
        <w:tc>
          <w:tcPr>
            <w:tcW w:w="1287" w:type="dxa"/>
          </w:tcPr>
          <w:p w14:paraId="10306045" w14:textId="77777777" w:rsidR="005168CF" w:rsidRPr="0054226D" w:rsidRDefault="005168CF" w:rsidP="00DF3053">
            <w:pPr>
              <w:pStyle w:val="TAL"/>
            </w:pPr>
          </w:p>
        </w:tc>
        <w:tc>
          <w:tcPr>
            <w:tcW w:w="1752" w:type="dxa"/>
          </w:tcPr>
          <w:p w14:paraId="2AE9FE53" w14:textId="77777777" w:rsidR="005168CF" w:rsidRPr="0054226D" w:rsidRDefault="005168CF" w:rsidP="00DF3053">
            <w:pPr>
              <w:pStyle w:val="TAL"/>
            </w:pPr>
            <w:r w:rsidRPr="0054226D">
              <w:t>9.2.3</w:t>
            </w:r>
          </w:p>
        </w:tc>
        <w:tc>
          <w:tcPr>
            <w:tcW w:w="1577" w:type="dxa"/>
          </w:tcPr>
          <w:p w14:paraId="6DCE8606" w14:textId="77777777" w:rsidR="005168CF" w:rsidRPr="0054226D" w:rsidRDefault="005168CF" w:rsidP="00DF3053">
            <w:pPr>
              <w:pStyle w:val="TAL"/>
            </w:pPr>
          </w:p>
        </w:tc>
        <w:tc>
          <w:tcPr>
            <w:tcW w:w="1134" w:type="dxa"/>
          </w:tcPr>
          <w:p w14:paraId="26F88626" w14:textId="77777777" w:rsidR="005168CF" w:rsidRPr="0054226D" w:rsidRDefault="005168CF" w:rsidP="00DF3053">
            <w:pPr>
              <w:pStyle w:val="TAC"/>
            </w:pPr>
            <w:r w:rsidRPr="0054226D">
              <w:t>YES</w:t>
            </w:r>
          </w:p>
        </w:tc>
        <w:tc>
          <w:tcPr>
            <w:tcW w:w="1103" w:type="dxa"/>
          </w:tcPr>
          <w:p w14:paraId="273F1DEC" w14:textId="77777777" w:rsidR="005168CF" w:rsidRPr="0054226D" w:rsidRDefault="005168CF" w:rsidP="00DF3053">
            <w:pPr>
              <w:pStyle w:val="TAC"/>
            </w:pPr>
            <w:r w:rsidRPr="0054226D">
              <w:t>reject</w:t>
            </w:r>
          </w:p>
        </w:tc>
      </w:tr>
      <w:tr w:rsidR="005168CF" w:rsidRPr="0054226D" w14:paraId="0801C1B7" w14:textId="77777777" w:rsidTr="00DF3053">
        <w:tc>
          <w:tcPr>
            <w:tcW w:w="2532" w:type="dxa"/>
          </w:tcPr>
          <w:p w14:paraId="2D5D94E1" w14:textId="77777777" w:rsidR="005168CF" w:rsidRPr="0054226D" w:rsidRDefault="005168CF" w:rsidP="00DF3053">
            <w:pPr>
              <w:pStyle w:val="TAL"/>
            </w:pPr>
            <w:r w:rsidRPr="0054226D">
              <w:t>LPPa Transaction ID</w:t>
            </w:r>
          </w:p>
        </w:tc>
        <w:tc>
          <w:tcPr>
            <w:tcW w:w="1100" w:type="dxa"/>
          </w:tcPr>
          <w:p w14:paraId="7A2558CC" w14:textId="77777777" w:rsidR="005168CF" w:rsidRPr="0054226D" w:rsidRDefault="005168CF" w:rsidP="00DF3053">
            <w:pPr>
              <w:pStyle w:val="TAL"/>
            </w:pPr>
            <w:r w:rsidRPr="0054226D">
              <w:t>M</w:t>
            </w:r>
          </w:p>
        </w:tc>
        <w:tc>
          <w:tcPr>
            <w:tcW w:w="1287" w:type="dxa"/>
          </w:tcPr>
          <w:p w14:paraId="05CC7AE1" w14:textId="77777777" w:rsidR="005168CF" w:rsidRPr="0054226D" w:rsidRDefault="005168CF" w:rsidP="00DF3053">
            <w:pPr>
              <w:pStyle w:val="TAL"/>
            </w:pPr>
          </w:p>
        </w:tc>
        <w:tc>
          <w:tcPr>
            <w:tcW w:w="1752" w:type="dxa"/>
          </w:tcPr>
          <w:p w14:paraId="1092CB74" w14:textId="77777777" w:rsidR="005168CF" w:rsidRPr="0054226D" w:rsidRDefault="005168CF" w:rsidP="00DF3053">
            <w:pPr>
              <w:pStyle w:val="TAL"/>
            </w:pPr>
            <w:r w:rsidRPr="0054226D">
              <w:t>9.2.4</w:t>
            </w:r>
          </w:p>
        </w:tc>
        <w:tc>
          <w:tcPr>
            <w:tcW w:w="1577" w:type="dxa"/>
          </w:tcPr>
          <w:p w14:paraId="6A93E014" w14:textId="77777777" w:rsidR="005168CF" w:rsidRPr="0054226D" w:rsidRDefault="005168CF" w:rsidP="00DF3053">
            <w:pPr>
              <w:pStyle w:val="TAL"/>
            </w:pPr>
          </w:p>
        </w:tc>
        <w:tc>
          <w:tcPr>
            <w:tcW w:w="1134" w:type="dxa"/>
          </w:tcPr>
          <w:p w14:paraId="46084F49" w14:textId="77777777" w:rsidR="005168CF" w:rsidRPr="0054226D" w:rsidRDefault="005168CF" w:rsidP="00DF3053">
            <w:pPr>
              <w:pStyle w:val="TAC"/>
            </w:pPr>
            <w:r w:rsidRPr="0054226D">
              <w:t>-</w:t>
            </w:r>
          </w:p>
        </w:tc>
        <w:tc>
          <w:tcPr>
            <w:tcW w:w="1103" w:type="dxa"/>
          </w:tcPr>
          <w:p w14:paraId="47D66C33" w14:textId="77777777" w:rsidR="005168CF" w:rsidRPr="0054226D" w:rsidRDefault="005168CF" w:rsidP="00DF3053">
            <w:pPr>
              <w:pStyle w:val="TAC"/>
            </w:pPr>
          </w:p>
        </w:tc>
      </w:tr>
      <w:tr w:rsidR="005168CF" w:rsidRPr="0054226D" w14:paraId="79DFF077" w14:textId="77777777" w:rsidTr="00DF3053">
        <w:tc>
          <w:tcPr>
            <w:tcW w:w="2532" w:type="dxa"/>
          </w:tcPr>
          <w:p w14:paraId="46712D25" w14:textId="77777777" w:rsidR="005168CF" w:rsidRPr="0054226D" w:rsidRDefault="005168CF" w:rsidP="00DF3053">
            <w:pPr>
              <w:pStyle w:val="TAL"/>
            </w:pPr>
            <w:r w:rsidRPr="0054226D">
              <w:t>E-SMLC UE Measurement ID</w:t>
            </w:r>
          </w:p>
        </w:tc>
        <w:tc>
          <w:tcPr>
            <w:tcW w:w="1100" w:type="dxa"/>
          </w:tcPr>
          <w:p w14:paraId="7EDDCFF6" w14:textId="77777777" w:rsidR="005168CF" w:rsidRPr="0054226D" w:rsidRDefault="005168CF" w:rsidP="00DF3053">
            <w:pPr>
              <w:pStyle w:val="TAL"/>
            </w:pPr>
            <w:r w:rsidRPr="0054226D">
              <w:t>M</w:t>
            </w:r>
          </w:p>
        </w:tc>
        <w:tc>
          <w:tcPr>
            <w:tcW w:w="1287" w:type="dxa"/>
          </w:tcPr>
          <w:p w14:paraId="1E80034F" w14:textId="77777777" w:rsidR="005168CF" w:rsidRPr="0054226D" w:rsidRDefault="005168CF" w:rsidP="00DF3053">
            <w:pPr>
              <w:pStyle w:val="TAL"/>
            </w:pPr>
          </w:p>
        </w:tc>
        <w:tc>
          <w:tcPr>
            <w:tcW w:w="1752" w:type="dxa"/>
          </w:tcPr>
          <w:p w14:paraId="300BB9C1" w14:textId="77777777" w:rsidR="005168CF" w:rsidRPr="0054226D" w:rsidRDefault="005168CF" w:rsidP="00DF3053">
            <w:pPr>
              <w:pStyle w:val="TAL"/>
            </w:pPr>
            <w:r w:rsidRPr="0054226D">
              <w:t>INTEGER(1..15,…)</w:t>
            </w:r>
          </w:p>
        </w:tc>
        <w:tc>
          <w:tcPr>
            <w:tcW w:w="1577" w:type="dxa"/>
          </w:tcPr>
          <w:p w14:paraId="4CE1E29A" w14:textId="77777777" w:rsidR="005168CF" w:rsidRPr="0054226D" w:rsidRDefault="005168CF" w:rsidP="00DF3053">
            <w:pPr>
              <w:pStyle w:val="TAL"/>
            </w:pPr>
          </w:p>
        </w:tc>
        <w:tc>
          <w:tcPr>
            <w:tcW w:w="1134" w:type="dxa"/>
          </w:tcPr>
          <w:p w14:paraId="10BEFE59" w14:textId="77777777" w:rsidR="005168CF" w:rsidRPr="0054226D" w:rsidRDefault="005168CF" w:rsidP="00DF3053">
            <w:pPr>
              <w:pStyle w:val="TAC"/>
            </w:pPr>
            <w:r w:rsidRPr="0054226D">
              <w:t>YES</w:t>
            </w:r>
          </w:p>
        </w:tc>
        <w:tc>
          <w:tcPr>
            <w:tcW w:w="1103" w:type="dxa"/>
          </w:tcPr>
          <w:p w14:paraId="0A304BFD" w14:textId="77777777" w:rsidR="005168CF" w:rsidRPr="0054226D" w:rsidRDefault="005168CF" w:rsidP="00DF3053">
            <w:pPr>
              <w:pStyle w:val="TAC"/>
            </w:pPr>
            <w:r w:rsidRPr="0054226D">
              <w:t>reject</w:t>
            </w:r>
          </w:p>
        </w:tc>
      </w:tr>
      <w:tr w:rsidR="005168CF" w:rsidRPr="0054226D" w14:paraId="089CF8D1" w14:textId="77777777" w:rsidTr="00DF3053">
        <w:tc>
          <w:tcPr>
            <w:tcW w:w="2532" w:type="dxa"/>
          </w:tcPr>
          <w:p w14:paraId="1F18F0FB" w14:textId="77777777" w:rsidR="005168CF" w:rsidRPr="0054226D" w:rsidRDefault="005168CF" w:rsidP="00DF3053">
            <w:pPr>
              <w:pStyle w:val="TAL"/>
            </w:pPr>
            <w:r w:rsidRPr="0054226D">
              <w:t>Cause</w:t>
            </w:r>
          </w:p>
        </w:tc>
        <w:tc>
          <w:tcPr>
            <w:tcW w:w="1100" w:type="dxa"/>
          </w:tcPr>
          <w:p w14:paraId="1AE18874" w14:textId="77777777" w:rsidR="005168CF" w:rsidRPr="0054226D" w:rsidRDefault="005168CF" w:rsidP="00DF3053">
            <w:pPr>
              <w:pStyle w:val="TAL"/>
            </w:pPr>
            <w:r w:rsidRPr="0054226D">
              <w:t>M</w:t>
            </w:r>
          </w:p>
        </w:tc>
        <w:tc>
          <w:tcPr>
            <w:tcW w:w="1287" w:type="dxa"/>
          </w:tcPr>
          <w:p w14:paraId="593C979E" w14:textId="77777777" w:rsidR="005168CF" w:rsidRPr="0054226D" w:rsidRDefault="005168CF" w:rsidP="00DF3053">
            <w:pPr>
              <w:pStyle w:val="TAL"/>
            </w:pPr>
          </w:p>
        </w:tc>
        <w:tc>
          <w:tcPr>
            <w:tcW w:w="1752" w:type="dxa"/>
          </w:tcPr>
          <w:p w14:paraId="04915B33" w14:textId="77777777" w:rsidR="005168CF" w:rsidRPr="0054226D" w:rsidRDefault="005168CF" w:rsidP="00DF3053">
            <w:pPr>
              <w:pStyle w:val="TAL"/>
              <w:rPr>
                <w:snapToGrid w:val="0"/>
              </w:rPr>
            </w:pPr>
            <w:r w:rsidRPr="0054226D">
              <w:rPr>
                <w:snapToGrid w:val="0"/>
              </w:rPr>
              <w:t>9.2.1</w:t>
            </w:r>
          </w:p>
        </w:tc>
        <w:tc>
          <w:tcPr>
            <w:tcW w:w="1577" w:type="dxa"/>
          </w:tcPr>
          <w:p w14:paraId="57645BFD" w14:textId="77777777" w:rsidR="005168CF" w:rsidRPr="0054226D" w:rsidRDefault="005168CF" w:rsidP="00DF3053">
            <w:pPr>
              <w:pStyle w:val="TAL"/>
              <w:rPr>
                <w:i/>
              </w:rPr>
            </w:pPr>
          </w:p>
        </w:tc>
        <w:tc>
          <w:tcPr>
            <w:tcW w:w="1134" w:type="dxa"/>
          </w:tcPr>
          <w:p w14:paraId="4029D60C" w14:textId="77777777" w:rsidR="005168CF" w:rsidRPr="0054226D" w:rsidRDefault="005168CF" w:rsidP="00DF3053">
            <w:pPr>
              <w:pStyle w:val="TAC"/>
            </w:pPr>
            <w:r w:rsidRPr="0054226D">
              <w:t>YES</w:t>
            </w:r>
          </w:p>
        </w:tc>
        <w:tc>
          <w:tcPr>
            <w:tcW w:w="1103" w:type="dxa"/>
          </w:tcPr>
          <w:p w14:paraId="20055BBC" w14:textId="77777777" w:rsidR="005168CF" w:rsidRPr="0054226D" w:rsidRDefault="005168CF" w:rsidP="00DF3053">
            <w:pPr>
              <w:pStyle w:val="TAC"/>
            </w:pPr>
            <w:r w:rsidRPr="0054226D">
              <w:t>ignore</w:t>
            </w:r>
          </w:p>
        </w:tc>
      </w:tr>
      <w:tr w:rsidR="005168CF" w:rsidRPr="0054226D" w14:paraId="02F69810" w14:textId="77777777" w:rsidTr="00DF3053">
        <w:tc>
          <w:tcPr>
            <w:tcW w:w="2532" w:type="dxa"/>
          </w:tcPr>
          <w:p w14:paraId="09022247" w14:textId="77777777" w:rsidR="005168CF" w:rsidRPr="0054226D" w:rsidRDefault="005168CF" w:rsidP="00DF3053">
            <w:pPr>
              <w:pStyle w:val="TAL"/>
            </w:pPr>
            <w:r w:rsidRPr="0054226D">
              <w:t>Criticality Diagnostics</w:t>
            </w:r>
          </w:p>
        </w:tc>
        <w:tc>
          <w:tcPr>
            <w:tcW w:w="1100" w:type="dxa"/>
          </w:tcPr>
          <w:p w14:paraId="31E9A1AF" w14:textId="77777777" w:rsidR="005168CF" w:rsidRPr="0054226D" w:rsidRDefault="005168CF" w:rsidP="00DF3053">
            <w:pPr>
              <w:pStyle w:val="TAL"/>
            </w:pPr>
            <w:r w:rsidRPr="0054226D">
              <w:t>O</w:t>
            </w:r>
          </w:p>
        </w:tc>
        <w:tc>
          <w:tcPr>
            <w:tcW w:w="1287" w:type="dxa"/>
          </w:tcPr>
          <w:p w14:paraId="6AEC90A3" w14:textId="77777777" w:rsidR="005168CF" w:rsidRPr="0054226D" w:rsidRDefault="005168CF" w:rsidP="00DF3053">
            <w:pPr>
              <w:pStyle w:val="TAL"/>
            </w:pPr>
          </w:p>
        </w:tc>
        <w:tc>
          <w:tcPr>
            <w:tcW w:w="1752" w:type="dxa"/>
          </w:tcPr>
          <w:p w14:paraId="1075A3CB" w14:textId="77777777" w:rsidR="005168CF" w:rsidRPr="0054226D" w:rsidRDefault="005168CF" w:rsidP="00DF3053">
            <w:pPr>
              <w:pStyle w:val="TAL"/>
            </w:pPr>
            <w:r w:rsidRPr="0054226D">
              <w:t>9.2.2</w:t>
            </w:r>
          </w:p>
        </w:tc>
        <w:tc>
          <w:tcPr>
            <w:tcW w:w="1577" w:type="dxa"/>
          </w:tcPr>
          <w:p w14:paraId="0C196FDA" w14:textId="77777777" w:rsidR="005168CF" w:rsidRPr="0054226D" w:rsidRDefault="005168CF" w:rsidP="00DF3053">
            <w:pPr>
              <w:pStyle w:val="TAL"/>
            </w:pPr>
          </w:p>
        </w:tc>
        <w:tc>
          <w:tcPr>
            <w:tcW w:w="1134" w:type="dxa"/>
          </w:tcPr>
          <w:p w14:paraId="46E4AE26" w14:textId="77777777" w:rsidR="005168CF" w:rsidRPr="0054226D" w:rsidRDefault="005168CF" w:rsidP="00A7285D">
            <w:pPr>
              <w:pStyle w:val="TAC"/>
            </w:pPr>
            <w:r w:rsidRPr="0054226D">
              <w:t>YES</w:t>
            </w:r>
          </w:p>
        </w:tc>
        <w:tc>
          <w:tcPr>
            <w:tcW w:w="1103" w:type="dxa"/>
          </w:tcPr>
          <w:p w14:paraId="4DF9CB3C" w14:textId="77777777" w:rsidR="005168CF" w:rsidRPr="0054226D" w:rsidRDefault="005168CF" w:rsidP="00A7285D">
            <w:pPr>
              <w:pStyle w:val="TAC"/>
            </w:pPr>
            <w:r w:rsidRPr="0054226D">
              <w:t>ignore</w:t>
            </w:r>
          </w:p>
        </w:tc>
      </w:tr>
    </w:tbl>
    <w:p w14:paraId="49345A6E" w14:textId="77777777" w:rsidR="005168CF" w:rsidRPr="0054226D" w:rsidRDefault="005168CF" w:rsidP="005168CF"/>
    <w:p w14:paraId="787E05C7" w14:textId="77777777" w:rsidR="005168CF" w:rsidRPr="0054226D" w:rsidRDefault="005168CF" w:rsidP="005168CF">
      <w:pPr>
        <w:pStyle w:val="Heading4"/>
      </w:pPr>
      <w:bookmarkStart w:id="256" w:name="_Toc534730129"/>
      <w:bookmarkStart w:id="257" w:name="_Toc36552125"/>
      <w:bookmarkStart w:id="258" w:name="_Toc162452567"/>
      <w:r w:rsidRPr="0054226D">
        <w:t>9.1.1.4</w:t>
      </w:r>
      <w:r w:rsidRPr="0054226D">
        <w:tab/>
        <w:t>E-CID MEASUREMENT FAILURE INDICATION</w:t>
      </w:r>
      <w:bookmarkEnd w:id="256"/>
      <w:bookmarkEnd w:id="257"/>
      <w:bookmarkEnd w:id="258"/>
    </w:p>
    <w:p w14:paraId="15B08FA4" w14:textId="77777777" w:rsidR="005168CF" w:rsidRPr="0054226D" w:rsidRDefault="005168CF" w:rsidP="005168CF">
      <w:r w:rsidRPr="0054226D">
        <w:t>This message is sent by eNB to indicate that the previously requested E-CID measurement can no longer be reported.</w:t>
      </w:r>
    </w:p>
    <w:p w14:paraId="3183533B"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2559B34D" w14:textId="77777777" w:rsidTr="00DF3053">
        <w:tc>
          <w:tcPr>
            <w:tcW w:w="2532" w:type="dxa"/>
          </w:tcPr>
          <w:p w14:paraId="161CD14F" w14:textId="77777777" w:rsidR="005168CF" w:rsidRPr="0054226D" w:rsidRDefault="005168CF" w:rsidP="00DF3053">
            <w:pPr>
              <w:pStyle w:val="TAH"/>
            </w:pPr>
            <w:r w:rsidRPr="0054226D">
              <w:t>IE/Group Name</w:t>
            </w:r>
          </w:p>
        </w:tc>
        <w:tc>
          <w:tcPr>
            <w:tcW w:w="1100" w:type="dxa"/>
          </w:tcPr>
          <w:p w14:paraId="6A967320" w14:textId="77777777" w:rsidR="005168CF" w:rsidRPr="0054226D" w:rsidRDefault="005168CF" w:rsidP="00DF3053">
            <w:pPr>
              <w:pStyle w:val="TAH"/>
            </w:pPr>
            <w:r w:rsidRPr="0054226D">
              <w:t>Presence</w:t>
            </w:r>
          </w:p>
        </w:tc>
        <w:tc>
          <w:tcPr>
            <w:tcW w:w="1287" w:type="dxa"/>
          </w:tcPr>
          <w:p w14:paraId="28CB9201" w14:textId="77777777" w:rsidR="005168CF" w:rsidRPr="0054226D" w:rsidRDefault="005168CF" w:rsidP="00DF3053">
            <w:pPr>
              <w:pStyle w:val="TAH"/>
            </w:pPr>
            <w:r w:rsidRPr="0054226D">
              <w:t>Range</w:t>
            </w:r>
          </w:p>
        </w:tc>
        <w:tc>
          <w:tcPr>
            <w:tcW w:w="1752" w:type="dxa"/>
          </w:tcPr>
          <w:p w14:paraId="24AD021D" w14:textId="77777777" w:rsidR="005168CF" w:rsidRPr="0054226D" w:rsidRDefault="005168CF" w:rsidP="00DF3053">
            <w:pPr>
              <w:pStyle w:val="TAH"/>
            </w:pPr>
            <w:r w:rsidRPr="0054226D">
              <w:t>IE type and reference</w:t>
            </w:r>
          </w:p>
        </w:tc>
        <w:tc>
          <w:tcPr>
            <w:tcW w:w="1577" w:type="dxa"/>
          </w:tcPr>
          <w:p w14:paraId="1C36CC88" w14:textId="77777777" w:rsidR="005168CF" w:rsidRPr="0054226D" w:rsidRDefault="005168CF" w:rsidP="00DF3053">
            <w:pPr>
              <w:pStyle w:val="TAH"/>
            </w:pPr>
            <w:r w:rsidRPr="0054226D">
              <w:t>Semantics description</w:t>
            </w:r>
          </w:p>
        </w:tc>
        <w:tc>
          <w:tcPr>
            <w:tcW w:w="1134" w:type="dxa"/>
          </w:tcPr>
          <w:p w14:paraId="7D514782" w14:textId="77777777" w:rsidR="005168CF" w:rsidRPr="0054226D" w:rsidRDefault="005168CF" w:rsidP="00DF3053">
            <w:pPr>
              <w:pStyle w:val="TAH"/>
              <w:rPr>
                <w:b w:val="0"/>
              </w:rPr>
            </w:pPr>
            <w:r w:rsidRPr="0054226D">
              <w:t>Criticality</w:t>
            </w:r>
          </w:p>
        </w:tc>
        <w:tc>
          <w:tcPr>
            <w:tcW w:w="1103" w:type="dxa"/>
          </w:tcPr>
          <w:p w14:paraId="323138B8" w14:textId="77777777" w:rsidR="005168CF" w:rsidRPr="0054226D" w:rsidRDefault="005168CF" w:rsidP="00DF3053">
            <w:pPr>
              <w:pStyle w:val="TAH"/>
              <w:rPr>
                <w:b w:val="0"/>
              </w:rPr>
            </w:pPr>
            <w:r w:rsidRPr="0054226D">
              <w:t>Assigned Criticality</w:t>
            </w:r>
          </w:p>
        </w:tc>
      </w:tr>
      <w:tr w:rsidR="005168CF" w:rsidRPr="0054226D" w14:paraId="6F80204A" w14:textId="77777777" w:rsidTr="00DF3053">
        <w:tc>
          <w:tcPr>
            <w:tcW w:w="2532" w:type="dxa"/>
          </w:tcPr>
          <w:p w14:paraId="7D405D3F" w14:textId="77777777" w:rsidR="005168CF" w:rsidRPr="0054226D" w:rsidRDefault="005168CF" w:rsidP="00DF3053">
            <w:pPr>
              <w:pStyle w:val="TAL"/>
            </w:pPr>
            <w:r w:rsidRPr="0054226D">
              <w:t>Message Type</w:t>
            </w:r>
          </w:p>
        </w:tc>
        <w:tc>
          <w:tcPr>
            <w:tcW w:w="1100" w:type="dxa"/>
          </w:tcPr>
          <w:p w14:paraId="294636A5" w14:textId="77777777" w:rsidR="005168CF" w:rsidRPr="0054226D" w:rsidRDefault="005168CF" w:rsidP="00DF3053">
            <w:pPr>
              <w:pStyle w:val="TAL"/>
            </w:pPr>
            <w:r w:rsidRPr="0054226D">
              <w:t>M</w:t>
            </w:r>
          </w:p>
        </w:tc>
        <w:tc>
          <w:tcPr>
            <w:tcW w:w="1287" w:type="dxa"/>
          </w:tcPr>
          <w:p w14:paraId="05AB1C0E" w14:textId="77777777" w:rsidR="005168CF" w:rsidRPr="0054226D" w:rsidRDefault="005168CF" w:rsidP="00DF3053">
            <w:pPr>
              <w:pStyle w:val="TAL"/>
            </w:pPr>
          </w:p>
        </w:tc>
        <w:tc>
          <w:tcPr>
            <w:tcW w:w="1752" w:type="dxa"/>
          </w:tcPr>
          <w:p w14:paraId="105FFCD6" w14:textId="77777777" w:rsidR="005168CF" w:rsidRPr="0054226D" w:rsidRDefault="005168CF" w:rsidP="00DF3053">
            <w:pPr>
              <w:pStyle w:val="TAL"/>
            </w:pPr>
            <w:r w:rsidRPr="0054226D">
              <w:t>9.2.3</w:t>
            </w:r>
          </w:p>
        </w:tc>
        <w:tc>
          <w:tcPr>
            <w:tcW w:w="1577" w:type="dxa"/>
          </w:tcPr>
          <w:p w14:paraId="4D73569D" w14:textId="77777777" w:rsidR="005168CF" w:rsidRPr="0054226D" w:rsidRDefault="005168CF" w:rsidP="00DF3053">
            <w:pPr>
              <w:pStyle w:val="TAL"/>
            </w:pPr>
          </w:p>
        </w:tc>
        <w:tc>
          <w:tcPr>
            <w:tcW w:w="1134" w:type="dxa"/>
          </w:tcPr>
          <w:p w14:paraId="5CCE99B4" w14:textId="77777777" w:rsidR="005168CF" w:rsidRPr="0054226D" w:rsidRDefault="005168CF" w:rsidP="00DF3053">
            <w:pPr>
              <w:pStyle w:val="TAC"/>
            </w:pPr>
            <w:r w:rsidRPr="0054226D">
              <w:t>YES</w:t>
            </w:r>
          </w:p>
        </w:tc>
        <w:tc>
          <w:tcPr>
            <w:tcW w:w="1103" w:type="dxa"/>
          </w:tcPr>
          <w:p w14:paraId="7CEB71F8" w14:textId="77777777" w:rsidR="005168CF" w:rsidRPr="0054226D" w:rsidRDefault="005168CF" w:rsidP="00DF3053">
            <w:pPr>
              <w:pStyle w:val="TAC"/>
            </w:pPr>
            <w:r w:rsidRPr="0054226D">
              <w:t>ignore</w:t>
            </w:r>
          </w:p>
        </w:tc>
      </w:tr>
      <w:tr w:rsidR="005168CF" w:rsidRPr="0054226D" w14:paraId="6D6ED797" w14:textId="77777777" w:rsidTr="00DF3053">
        <w:tc>
          <w:tcPr>
            <w:tcW w:w="2532" w:type="dxa"/>
          </w:tcPr>
          <w:p w14:paraId="2163B7FD" w14:textId="77777777" w:rsidR="005168CF" w:rsidRPr="0054226D" w:rsidRDefault="005168CF" w:rsidP="00DF3053">
            <w:pPr>
              <w:pStyle w:val="TAL"/>
            </w:pPr>
            <w:r w:rsidRPr="0054226D">
              <w:t>LPPa Transaction ID</w:t>
            </w:r>
          </w:p>
        </w:tc>
        <w:tc>
          <w:tcPr>
            <w:tcW w:w="1100" w:type="dxa"/>
          </w:tcPr>
          <w:p w14:paraId="09961731" w14:textId="77777777" w:rsidR="005168CF" w:rsidRPr="0054226D" w:rsidRDefault="005168CF" w:rsidP="00DF3053">
            <w:pPr>
              <w:pStyle w:val="TAL"/>
            </w:pPr>
            <w:r w:rsidRPr="0054226D">
              <w:t>M</w:t>
            </w:r>
          </w:p>
        </w:tc>
        <w:tc>
          <w:tcPr>
            <w:tcW w:w="1287" w:type="dxa"/>
          </w:tcPr>
          <w:p w14:paraId="5E0461B4" w14:textId="77777777" w:rsidR="005168CF" w:rsidRPr="0054226D" w:rsidRDefault="005168CF" w:rsidP="00DF3053">
            <w:pPr>
              <w:pStyle w:val="TAL"/>
            </w:pPr>
          </w:p>
        </w:tc>
        <w:tc>
          <w:tcPr>
            <w:tcW w:w="1752" w:type="dxa"/>
          </w:tcPr>
          <w:p w14:paraId="69252B5A" w14:textId="77777777" w:rsidR="005168CF" w:rsidRPr="0054226D" w:rsidRDefault="005168CF" w:rsidP="00DF3053">
            <w:pPr>
              <w:pStyle w:val="TAL"/>
            </w:pPr>
            <w:r w:rsidRPr="0054226D">
              <w:t>9.2.4</w:t>
            </w:r>
          </w:p>
        </w:tc>
        <w:tc>
          <w:tcPr>
            <w:tcW w:w="1577" w:type="dxa"/>
          </w:tcPr>
          <w:p w14:paraId="51FD0A4A" w14:textId="77777777" w:rsidR="005168CF" w:rsidRPr="0054226D" w:rsidRDefault="005168CF" w:rsidP="00DF3053">
            <w:pPr>
              <w:pStyle w:val="TAL"/>
            </w:pPr>
          </w:p>
        </w:tc>
        <w:tc>
          <w:tcPr>
            <w:tcW w:w="1134" w:type="dxa"/>
          </w:tcPr>
          <w:p w14:paraId="7380969E" w14:textId="77777777" w:rsidR="005168CF" w:rsidRPr="0054226D" w:rsidRDefault="005168CF" w:rsidP="00DF3053">
            <w:pPr>
              <w:pStyle w:val="TAC"/>
            </w:pPr>
            <w:r w:rsidRPr="0054226D">
              <w:t>-</w:t>
            </w:r>
          </w:p>
        </w:tc>
        <w:tc>
          <w:tcPr>
            <w:tcW w:w="1103" w:type="dxa"/>
          </w:tcPr>
          <w:p w14:paraId="271F0E28" w14:textId="77777777" w:rsidR="005168CF" w:rsidRPr="0054226D" w:rsidRDefault="005168CF" w:rsidP="00DF3053">
            <w:pPr>
              <w:pStyle w:val="TAC"/>
            </w:pPr>
          </w:p>
        </w:tc>
      </w:tr>
      <w:tr w:rsidR="005168CF" w:rsidRPr="0054226D" w14:paraId="41CE7417" w14:textId="77777777" w:rsidTr="00DF3053">
        <w:tc>
          <w:tcPr>
            <w:tcW w:w="2532" w:type="dxa"/>
          </w:tcPr>
          <w:p w14:paraId="5051AB7F" w14:textId="77777777" w:rsidR="005168CF" w:rsidRPr="0054226D" w:rsidRDefault="005168CF" w:rsidP="00DF3053">
            <w:pPr>
              <w:pStyle w:val="TAL"/>
            </w:pPr>
            <w:r w:rsidRPr="0054226D">
              <w:t>E-SMLC UE Measurement ID</w:t>
            </w:r>
          </w:p>
        </w:tc>
        <w:tc>
          <w:tcPr>
            <w:tcW w:w="1100" w:type="dxa"/>
          </w:tcPr>
          <w:p w14:paraId="682D19DA" w14:textId="77777777" w:rsidR="005168CF" w:rsidRPr="0054226D" w:rsidRDefault="005168CF" w:rsidP="00DF3053">
            <w:pPr>
              <w:pStyle w:val="TAL"/>
            </w:pPr>
            <w:r w:rsidRPr="0054226D">
              <w:t>M</w:t>
            </w:r>
          </w:p>
        </w:tc>
        <w:tc>
          <w:tcPr>
            <w:tcW w:w="1287" w:type="dxa"/>
          </w:tcPr>
          <w:p w14:paraId="25459D8F" w14:textId="77777777" w:rsidR="005168CF" w:rsidRPr="0054226D" w:rsidRDefault="005168CF" w:rsidP="00DF3053">
            <w:pPr>
              <w:pStyle w:val="TAL"/>
            </w:pPr>
          </w:p>
        </w:tc>
        <w:tc>
          <w:tcPr>
            <w:tcW w:w="1752" w:type="dxa"/>
          </w:tcPr>
          <w:p w14:paraId="7ABA36DC" w14:textId="77777777" w:rsidR="005168CF" w:rsidRPr="0054226D" w:rsidRDefault="005168CF" w:rsidP="00DF3053">
            <w:pPr>
              <w:pStyle w:val="TAL"/>
            </w:pPr>
            <w:r w:rsidRPr="0054226D">
              <w:t>INTEGER(1..15,…)</w:t>
            </w:r>
          </w:p>
        </w:tc>
        <w:tc>
          <w:tcPr>
            <w:tcW w:w="1577" w:type="dxa"/>
          </w:tcPr>
          <w:p w14:paraId="54D793CD" w14:textId="77777777" w:rsidR="005168CF" w:rsidRPr="0054226D" w:rsidRDefault="005168CF" w:rsidP="00DF3053">
            <w:pPr>
              <w:pStyle w:val="TAL"/>
            </w:pPr>
          </w:p>
        </w:tc>
        <w:tc>
          <w:tcPr>
            <w:tcW w:w="1134" w:type="dxa"/>
          </w:tcPr>
          <w:p w14:paraId="6D4DFF4E" w14:textId="77777777" w:rsidR="005168CF" w:rsidRPr="0054226D" w:rsidRDefault="005168CF" w:rsidP="00DF3053">
            <w:pPr>
              <w:pStyle w:val="TAC"/>
            </w:pPr>
            <w:r w:rsidRPr="0054226D">
              <w:t>YES</w:t>
            </w:r>
          </w:p>
        </w:tc>
        <w:tc>
          <w:tcPr>
            <w:tcW w:w="1103" w:type="dxa"/>
          </w:tcPr>
          <w:p w14:paraId="64483963" w14:textId="77777777" w:rsidR="005168CF" w:rsidRPr="0054226D" w:rsidRDefault="005168CF" w:rsidP="00DF3053">
            <w:pPr>
              <w:pStyle w:val="TAC"/>
            </w:pPr>
            <w:r w:rsidRPr="0054226D">
              <w:t>reject</w:t>
            </w:r>
          </w:p>
        </w:tc>
      </w:tr>
      <w:tr w:rsidR="005168CF" w:rsidRPr="0054226D" w14:paraId="3A17EC85" w14:textId="77777777" w:rsidTr="00DF3053">
        <w:tc>
          <w:tcPr>
            <w:tcW w:w="2532" w:type="dxa"/>
          </w:tcPr>
          <w:p w14:paraId="28486A21" w14:textId="77777777" w:rsidR="005168CF" w:rsidRPr="0054226D" w:rsidRDefault="005168CF" w:rsidP="00DF3053">
            <w:pPr>
              <w:pStyle w:val="TAL"/>
            </w:pPr>
            <w:r w:rsidRPr="0054226D">
              <w:t>eNB UE Measurement ID</w:t>
            </w:r>
          </w:p>
        </w:tc>
        <w:tc>
          <w:tcPr>
            <w:tcW w:w="1100" w:type="dxa"/>
          </w:tcPr>
          <w:p w14:paraId="7D1C2A4F" w14:textId="77777777" w:rsidR="005168CF" w:rsidRPr="0054226D" w:rsidRDefault="005168CF" w:rsidP="00DF3053">
            <w:pPr>
              <w:pStyle w:val="TAL"/>
            </w:pPr>
            <w:r w:rsidRPr="0054226D">
              <w:t>M</w:t>
            </w:r>
          </w:p>
        </w:tc>
        <w:tc>
          <w:tcPr>
            <w:tcW w:w="1287" w:type="dxa"/>
          </w:tcPr>
          <w:p w14:paraId="3C900CFD" w14:textId="77777777" w:rsidR="005168CF" w:rsidRPr="0054226D" w:rsidRDefault="005168CF" w:rsidP="00DF3053">
            <w:pPr>
              <w:pStyle w:val="TAL"/>
            </w:pPr>
          </w:p>
        </w:tc>
        <w:tc>
          <w:tcPr>
            <w:tcW w:w="1752" w:type="dxa"/>
          </w:tcPr>
          <w:p w14:paraId="7D4F1C26" w14:textId="77777777" w:rsidR="005168CF" w:rsidRPr="0054226D" w:rsidRDefault="005168CF" w:rsidP="00DF3053">
            <w:pPr>
              <w:pStyle w:val="TAL"/>
            </w:pPr>
            <w:r w:rsidRPr="0054226D">
              <w:t>INTEGER(1..15,…)</w:t>
            </w:r>
          </w:p>
        </w:tc>
        <w:tc>
          <w:tcPr>
            <w:tcW w:w="1577" w:type="dxa"/>
          </w:tcPr>
          <w:p w14:paraId="5EF7E0A1" w14:textId="77777777" w:rsidR="005168CF" w:rsidRPr="0054226D" w:rsidRDefault="005168CF" w:rsidP="00DF3053">
            <w:pPr>
              <w:pStyle w:val="TAL"/>
            </w:pPr>
          </w:p>
        </w:tc>
        <w:tc>
          <w:tcPr>
            <w:tcW w:w="1134" w:type="dxa"/>
          </w:tcPr>
          <w:p w14:paraId="66716005" w14:textId="77777777" w:rsidR="005168CF" w:rsidRPr="0054226D" w:rsidRDefault="005168CF" w:rsidP="00DF3053">
            <w:pPr>
              <w:pStyle w:val="TAC"/>
            </w:pPr>
            <w:r w:rsidRPr="0054226D">
              <w:t>YES</w:t>
            </w:r>
          </w:p>
        </w:tc>
        <w:tc>
          <w:tcPr>
            <w:tcW w:w="1103" w:type="dxa"/>
          </w:tcPr>
          <w:p w14:paraId="267D905C" w14:textId="77777777" w:rsidR="005168CF" w:rsidRPr="0054226D" w:rsidRDefault="005168CF" w:rsidP="00DF3053">
            <w:pPr>
              <w:pStyle w:val="TAC"/>
            </w:pPr>
            <w:r w:rsidRPr="0054226D">
              <w:t>reject</w:t>
            </w:r>
          </w:p>
        </w:tc>
      </w:tr>
      <w:tr w:rsidR="005168CF" w:rsidRPr="0054226D" w14:paraId="4AFD7FC2" w14:textId="77777777" w:rsidTr="00DF3053">
        <w:tc>
          <w:tcPr>
            <w:tcW w:w="2532" w:type="dxa"/>
          </w:tcPr>
          <w:p w14:paraId="42D96EA7" w14:textId="77777777" w:rsidR="005168CF" w:rsidRPr="0054226D" w:rsidRDefault="005168CF" w:rsidP="00DF3053">
            <w:pPr>
              <w:pStyle w:val="TAL"/>
            </w:pPr>
            <w:r w:rsidRPr="0054226D">
              <w:t>Cause</w:t>
            </w:r>
          </w:p>
        </w:tc>
        <w:tc>
          <w:tcPr>
            <w:tcW w:w="1100" w:type="dxa"/>
          </w:tcPr>
          <w:p w14:paraId="2A76C952" w14:textId="77777777" w:rsidR="005168CF" w:rsidRPr="0054226D" w:rsidRDefault="005168CF" w:rsidP="00DF3053">
            <w:pPr>
              <w:pStyle w:val="TAL"/>
            </w:pPr>
            <w:r w:rsidRPr="0054226D">
              <w:t>M</w:t>
            </w:r>
          </w:p>
        </w:tc>
        <w:tc>
          <w:tcPr>
            <w:tcW w:w="1287" w:type="dxa"/>
          </w:tcPr>
          <w:p w14:paraId="2A1621A9" w14:textId="77777777" w:rsidR="005168CF" w:rsidRPr="0054226D" w:rsidRDefault="005168CF" w:rsidP="00DF3053">
            <w:pPr>
              <w:pStyle w:val="TAL"/>
            </w:pPr>
          </w:p>
        </w:tc>
        <w:tc>
          <w:tcPr>
            <w:tcW w:w="1752" w:type="dxa"/>
          </w:tcPr>
          <w:p w14:paraId="2E162630" w14:textId="77777777" w:rsidR="005168CF" w:rsidRPr="0054226D" w:rsidRDefault="005168CF" w:rsidP="00DF3053">
            <w:pPr>
              <w:pStyle w:val="TAL"/>
              <w:rPr>
                <w:snapToGrid w:val="0"/>
              </w:rPr>
            </w:pPr>
            <w:r w:rsidRPr="0054226D">
              <w:rPr>
                <w:snapToGrid w:val="0"/>
              </w:rPr>
              <w:t>9.2.1</w:t>
            </w:r>
          </w:p>
        </w:tc>
        <w:tc>
          <w:tcPr>
            <w:tcW w:w="1577" w:type="dxa"/>
          </w:tcPr>
          <w:p w14:paraId="22C3D874" w14:textId="77777777" w:rsidR="005168CF" w:rsidRPr="0054226D" w:rsidRDefault="005168CF" w:rsidP="00DF3053">
            <w:pPr>
              <w:pStyle w:val="TAL"/>
              <w:rPr>
                <w:i/>
              </w:rPr>
            </w:pPr>
          </w:p>
        </w:tc>
        <w:tc>
          <w:tcPr>
            <w:tcW w:w="1134" w:type="dxa"/>
          </w:tcPr>
          <w:p w14:paraId="4E53ABE3" w14:textId="77777777" w:rsidR="005168CF" w:rsidRPr="0054226D" w:rsidRDefault="005168CF" w:rsidP="00DF3053">
            <w:pPr>
              <w:pStyle w:val="TAC"/>
            </w:pPr>
            <w:r w:rsidRPr="0054226D">
              <w:t>YES</w:t>
            </w:r>
          </w:p>
        </w:tc>
        <w:tc>
          <w:tcPr>
            <w:tcW w:w="1103" w:type="dxa"/>
          </w:tcPr>
          <w:p w14:paraId="7AF603D2" w14:textId="77777777" w:rsidR="005168CF" w:rsidRPr="0054226D" w:rsidRDefault="005168CF" w:rsidP="00DF3053">
            <w:pPr>
              <w:pStyle w:val="TAC"/>
            </w:pPr>
            <w:r w:rsidRPr="0054226D">
              <w:t>ignore</w:t>
            </w:r>
          </w:p>
        </w:tc>
      </w:tr>
    </w:tbl>
    <w:p w14:paraId="7A1B01AD" w14:textId="77777777" w:rsidR="005168CF" w:rsidRPr="0054226D" w:rsidRDefault="005168CF" w:rsidP="005168CF"/>
    <w:p w14:paraId="791C3FA2" w14:textId="77777777" w:rsidR="005168CF" w:rsidRPr="0054226D" w:rsidRDefault="005168CF" w:rsidP="005168CF">
      <w:pPr>
        <w:pStyle w:val="Heading4"/>
      </w:pPr>
      <w:bookmarkStart w:id="259" w:name="_Toc534730130"/>
      <w:bookmarkStart w:id="260" w:name="_Toc36552126"/>
      <w:bookmarkStart w:id="261" w:name="_Toc162452568"/>
      <w:r w:rsidRPr="0054226D">
        <w:t>9.1.1.5</w:t>
      </w:r>
      <w:r w:rsidRPr="0054226D">
        <w:tab/>
        <w:t>E-CID MEASUREMENT REPORT</w:t>
      </w:r>
      <w:bookmarkEnd w:id="259"/>
      <w:bookmarkEnd w:id="260"/>
      <w:bookmarkEnd w:id="261"/>
    </w:p>
    <w:p w14:paraId="4BC2185F" w14:textId="77777777" w:rsidR="005168CF" w:rsidRPr="0054226D" w:rsidRDefault="005168CF" w:rsidP="005168CF">
      <w:r w:rsidRPr="0054226D">
        <w:t>This message is sent by eNB to report the results of the requested E-CID measurement.</w:t>
      </w:r>
    </w:p>
    <w:p w14:paraId="702DCB5A"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6BE5136B" w14:textId="77777777" w:rsidTr="00DF3053">
        <w:tc>
          <w:tcPr>
            <w:tcW w:w="2532" w:type="dxa"/>
          </w:tcPr>
          <w:p w14:paraId="27DF298B" w14:textId="77777777" w:rsidR="005168CF" w:rsidRPr="0054226D" w:rsidRDefault="005168CF" w:rsidP="00DF3053">
            <w:pPr>
              <w:pStyle w:val="TAH"/>
            </w:pPr>
            <w:r w:rsidRPr="0054226D">
              <w:lastRenderedPageBreak/>
              <w:t>IE/Group Name</w:t>
            </w:r>
          </w:p>
        </w:tc>
        <w:tc>
          <w:tcPr>
            <w:tcW w:w="1100" w:type="dxa"/>
          </w:tcPr>
          <w:p w14:paraId="37497810" w14:textId="77777777" w:rsidR="005168CF" w:rsidRPr="0054226D" w:rsidRDefault="005168CF" w:rsidP="00DF3053">
            <w:pPr>
              <w:pStyle w:val="TAH"/>
            </w:pPr>
            <w:r w:rsidRPr="0054226D">
              <w:t>Presence</w:t>
            </w:r>
          </w:p>
        </w:tc>
        <w:tc>
          <w:tcPr>
            <w:tcW w:w="1287" w:type="dxa"/>
          </w:tcPr>
          <w:p w14:paraId="188FCAFE" w14:textId="77777777" w:rsidR="005168CF" w:rsidRPr="0054226D" w:rsidRDefault="005168CF" w:rsidP="00DF3053">
            <w:pPr>
              <w:pStyle w:val="TAH"/>
            </w:pPr>
            <w:r w:rsidRPr="0054226D">
              <w:t>Range</w:t>
            </w:r>
          </w:p>
        </w:tc>
        <w:tc>
          <w:tcPr>
            <w:tcW w:w="1752" w:type="dxa"/>
          </w:tcPr>
          <w:p w14:paraId="5F6B2932" w14:textId="77777777" w:rsidR="005168CF" w:rsidRPr="0054226D" w:rsidRDefault="005168CF" w:rsidP="00DF3053">
            <w:pPr>
              <w:pStyle w:val="TAH"/>
            </w:pPr>
            <w:r w:rsidRPr="0054226D">
              <w:t>IE type and reference</w:t>
            </w:r>
          </w:p>
        </w:tc>
        <w:tc>
          <w:tcPr>
            <w:tcW w:w="1577" w:type="dxa"/>
          </w:tcPr>
          <w:p w14:paraId="2D184279" w14:textId="77777777" w:rsidR="005168CF" w:rsidRPr="0054226D" w:rsidRDefault="005168CF" w:rsidP="00DF3053">
            <w:pPr>
              <w:pStyle w:val="TAH"/>
            </w:pPr>
            <w:r w:rsidRPr="0054226D">
              <w:t>Semantics description</w:t>
            </w:r>
          </w:p>
        </w:tc>
        <w:tc>
          <w:tcPr>
            <w:tcW w:w="1134" w:type="dxa"/>
          </w:tcPr>
          <w:p w14:paraId="16BAF799" w14:textId="77777777" w:rsidR="005168CF" w:rsidRPr="0054226D" w:rsidRDefault="005168CF" w:rsidP="00DF3053">
            <w:pPr>
              <w:pStyle w:val="TAH"/>
              <w:rPr>
                <w:b w:val="0"/>
              </w:rPr>
            </w:pPr>
            <w:r w:rsidRPr="0054226D">
              <w:t>Criticality</w:t>
            </w:r>
          </w:p>
        </w:tc>
        <w:tc>
          <w:tcPr>
            <w:tcW w:w="1103" w:type="dxa"/>
          </w:tcPr>
          <w:p w14:paraId="1DB961AE" w14:textId="77777777" w:rsidR="005168CF" w:rsidRPr="0054226D" w:rsidRDefault="005168CF" w:rsidP="00DF3053">
            <w:pPr>
              <w:pStyle w:val="TAH"/>
              <w:rPr>
                <w:b w:val="0"/>
              </w:rPr>
            </w:pPr>
            <w:r w:rsidRPr="0054226D">
              <w:t>Assigned Criticality</w:t>
            </w:r>
          </w:p>
        </w:tc>
      </w:tr>
      <w:tr w:rsidR="005168CF" w:rsidRPr="0054226D" w14:paraId="189317A9" w14:textId="77777777" w:rsidTr="00DF3053">
        <w:tc>
          <w:tcPr>
            <w:tcW w:w="2532" w:type="dxa"/>
          </w:tcPr>
          <w:p w14:paraId="4E26ED73" w14:textId="77777777" w:rsidR="005168CF" w:rsidRPr="0054226D" w:rsidRDefault="005168CF" w:rsidP="00DF3053">
            <w:pPr>
              <w:pStyle w:val="TAL"/>
            </w:pPr>
            <w:r w:rsidRPr="0054226D">
              <w:t>Message Type</w:t>
            </w:r>
          </w:p>
        </w:tc>
        <w:tc>
          <w:tcPr>
            <w:tcW w:w="1100" w:type="dxa"/>
          </w:tcPr>
          <w:p w14:paraId="46703F1A" w14:textId="77777777" w:rsidR="005168CF" w:rsidRPr="0054226D" w:rsidRDefault="005168CF" w:rsidP="00DF3053">
            <w:pPr>
              <w:pStyle w:val="TAL"/>
            </w:pPr>
            <w:r w:rsidRPr="0054226D">
              <w:t>M</w:t>
            </w:r>
          </w:p>
        </w:tc>
        <w:tc>
          <w:tcPr>
            <w:tcW w:w="1287" w:type="dxa"/>
          </w:tcPr>
          <w:p w14:paraId="5B31989E" w14:textId="77777777" w:rsidR="005168CF" w:rsidRPr="0054226D" w:rsidRDefault="005168CF" w:rsidP="00DF3053">
            <w:pPr>
              <w:pStyle w:val="TAL"/>
            </w:pPr>
          </w:p>
        </w:tc>
        <w:tc>
          <w:tcPr>
            <w:tcW w:w="1752" w:type="dxa"/>
          </w:tcPr>
          <w:p w14:paraId="18B8CCE1" w14:textId="77777777" w:rsidR="005168CF" w:rsidRPr="0054226D" w:rsidRDefault="005168CF" w:rsidP="00DF3053">
            <w:pPr>
              <w:pStyle w:val="TAL"/>
            </w:pPr>
            <w:r w:rsidRPr="0054226D">
              <w:t>9.2.3</w:t>
            </w:r>
          </w:p>
        </w:tc>
        <w:tc>
          <w:tcPr>
            <w:tcW w:w="1577" w:type="dxa"/>
          </w:tcPr>
          <w:p w14:paraId="0498814C" w14:textId="77777777" w:rsidR="005168CF" w:rsidRPr="0054226D" w:rsidRDefault="005168CF" w:rsidP="00DF3053">
            <w:pPr>
              <w:pStyle w:val="TAL"/>
            </w:pPr>
          </w:p>
        </w:tc>
        <w:tc>
          <w:tcPr>
            <w:tcW w:w="1134" w:type="dxa"/>
          </w:tcPr>
          <w:p w14:paraId="69A504DE" w14:textId="77777777" w:rsidR="005168CF" w:rsidRPr="0054226D" w:rsidRDefault="005168CF" w:rsidP="00DF3053">
            <w:pPr>
              <w:pStyle w:val="TAC"/>
            </w:pPr>
            <w:r w:rsidRPr="0054226D">
              <w:t>YES</w:t>
            </w:r>
          </w:p>
        </w:tc>
        <w:tc>
          <w:tcPr>
            <w:tcW w:w="1103" w:type="dxa"/>
          </w:tcPr>
          <w:p w14:paraId="7AB8A4B1" w14:textId="77777777" w:rsidR="005168CF" w:rsidRPr="0054226D" w:rsidRDefault="005168CF" w:rsidP="00DF3053">
            <w:pPr>
              <w:pStyle w:val="TAC"/>
            </w:pPr>
            <w:r w:rsidRPr="0054226D">
              <w:t>ignore</w:t>
            </w:r>
          </w:p>
        </w:tc>
      </w:tr>
      <w:tr w:rsidR="005168CF" w:rsidRPr="0054226D" w14:paraId="0409D82A" w14:textId="77777777" w:rsidTr="00DF3053">
        <w:tc>
          <w:tcPr>
            <w:tcW w:w="2532" w:type="dxa"/>
          </w:tcPr>
          <w:p w14:paraId="5DFF5D86" w14:textId="77777777" w:rsidR="005168CF" w:rsidRPr="0054226D" w:rsidRDefault="005168CF" w:rsidP="00DF3053">
            <w:pPr>
              <w:pStyle w:val="TAL"/>
            </w:pPr>
            <w:r w:rsidRPr="0054226D">
              <w:t>LPPa Transaction ID</w:t>
            </w:r>
          </w:p>
        </w:tc>
        <w:tc>
          <w:tcPr>
            <w:tcW w:w="1100" w:type="dxa"/>
          </w:tcPr>
          <w:p w14:paraId="28B3C130" w14:textId="77777777" w:rsidR="005168CF" w:rsidRPr="0054226D" w:rsidRDefault="005168CF" w:rsidP="00DF3053">
            <w:pPr>
              <w:pStyle w:val="TAL"/>
            </w:pPr>
            <w:r w:rsidRPr="0054226D">
              <w:t>M</w:t>
            </w:r>
          </w:p>
        </w:tc>
        <w:tc>
          <w:tcPr>
            <w:tcW w:w="1287" w:type="dxa"/>
          </w:tcPr>
          <w:p w14:paraId="13070A4F" w14:textId="77777777" w:rsidR="005168CF" w:rsidRPr="0054226D" w:rsidRDefault="005168CF" w:rsidP="00DF3053">
            <w:pPr>
              <w:pStyle w:val="TAL"/>
            </w:pPr>
          </w:p>
        </w:tc>
        <w:tc>
          <w:tcPr>
            <w:tcW w:w="1752" w:type="dxa"/>
          </w:tcPr>
          <w:p w14:paraId="10233133" w14:textId="77777777" w:rsidR="005168CF" w:rsidRPr="0054226D" w:rsidRDefault="005168CF" w:rsidP="00DF3053">
            <w:pPr>
              <w:pStyle w:val="TAL"/>
            </w:pPr>
            <w:r w:rsidRPr="0054226D">
              <w:t>9.2.4</w:t>
            </w:r>
          </w:p>
        </w:tc>
        <w:tc>
          <w:tcPr>
            <w:tcW w:w="1577" w:type="dxa"/>
          </w:tcPr>
          <w:p w14:paraId="3123235B" w14:textId="77777777" w:rsidR="005168CF" w:rsidRPr="0054226D" w:rsidRDefault="005168CF" w:rsidP="00DF3053">
            <w:pPr>
              <w:pStyle w:val="TAL"/>
            </w:pPr>
          </w:p>
        </w:tc>
        <w:tc>
          <w:tcPr>
            <w:tcW w:w="1134" w:type="dxa"/>
          </w:tcPr>
          <w:p w14:paraId="2C102BE2" w14:textId="77777777" w:rsidR="005168CF" w:rsidRPr="0054226D" w:rsidRDefault="005168CF" w:rsidP="00DF3053">
            <w:pPr>
              <w:pStyle w:val="TAC"/>
            </w:pPr>
            <w:r w:rsidRPr="0054226D">
              <w:t>-</w:t>
            </w:r>
          </w:p>
        </w:tc>
        <w:tc>
          <w:tcPr>
            <w:tcW w:w="1103" w:type="dxa"/>
          </w:tcPr>
          <w:p w14:paraId="03703E12" w14:textId="77777777" w:rsidR="005168CF" w:rsidRPr="0054226D" w:rsidRDefault="005168CF" w:rsidP="00DF3053">
            <w:pPr>
              <w:pStyle w:val="TAC"/>
            </w:pPr>
          </w:p>
        </w:tc>
      </w:tr>
      <w:tr w:rsidR="005168CF" w:rsidRPr="0054226D" w14:paraId="1D84BCD0" w14:textId="77777777" w:rsidTr="00DF3053">
        <w:tc>
          <w:tcPr>
            <w:tcW w:w="2532" w:type="dxa"/>
          </w:tcPr>
          <w:p w14:paraId="08B66966" w14:textId="77777777" w:rsidR="005168CF" w:rsidRPr="0054226D" w:rsidRDefault="005168CF" w:rsidP="00DF3053">
            <w:pPr>
              <w:pStyle w:val="TAL"/>
            </w:pPr>
            <w:r w:rsidRPr="0054226D">
              <w:t>E-SMLC UE Measurement ID</w:t>
            </w:r>
          </w:p>
        </w:tc>
        <w:tc>
          <w:tcPr>
            <w:tcW w:w="1100" w:type="dxa"/>
          </w:tcPr>
          <w:p w14:paraId="58F632FD" w14:textId="77777777" w:rsidR="005168CF" w:rsidRPr="0054226D" w:rsidRDefault="005168CF" w:rsidP="00DF3053">
            <w:pPr>
              <w:pStyle w:val="TAL"/>
            </w:pPr>
            <w:r w:rsidRPr="0054226D">
              <w:t>M</w:t>
            </w:r>
          </w:p>
        </w:tc>
        <w:tc>
          <w:tcPr>
            <w:tcW w:w="1287" w:type="dxa"/>
          </w:tcPr>
          <w:p w14:paraId="780EF1F1" w14:textId="77777777" w:rsidR="005168CF" w:rsidRPr="0054226D" w:rsidRDefault="005168CF" w:rsidP="00DF3053">
            <w:pPr>
              <w:pStyle w:val="TAL"/>
            </w:pPr>
          </w:p>
        </w:tc>
        <w:tc>
          <w:tcPr>
            <w:tcW w:w="1752" w:type="dxa"/>
          </w:tcPr>
          <w:p w14:paraId="7064A92D" w14:textId="77777777" w:rsidR="005168CF" w:rsidRPr="0054226D" w:rsidRDefault="005168CF" w:rsidP="00DF3053">
            <w:pPr>
              <w:pStyle w:val="TAL"/>
            </w:pPr>
            <w:r w:rsidRPr="0054226D">
              <w:t>INTEGER(1..15,…)</w:t>
            </w:r>
          </w:p>
        </w:tc>
        <w:tc>
          <w:tcPr>
            <w:tcW w:w="1577" w:type="dxa"/>
          </w:tcPr>
          <w:p w14:paraId="60BB22A6" w14:textId="77777777" w:rsidR="005168CF" w:rsidRPr="0054226D" w:rsidRDefault="005168CF" w:rsidP="00DF3053">
            <w:pPr>
              <w:pStyle w:val="TAL"/>
            </w:pPr>
          </w:p>
        </w:tc>
        <w:tc>
          <w:tcPr>
            <w:tcW w:w="1134" w:type="dxa"/>
          </w:tcPr>
          <w:p w14:paraId="062D2B86" w14:textId="77777777" w:rsidR="005168CF" w:rsidRPr="0054226D" w:rsidRDefault="005168CF" w:rsidP="00DF3053">
            <w:pPr>
              <w:pStyle w:val="TAC"/>
            </w:pPr>
            <w:r w:rsidRPr="0054226D">
              <w:t>YES</w:t>
            </w:r>
          </w:p>
        </w:tc>
        <w:tc>
          <w:tcPr>
            <w:tcW w:w="1103" w:type="dxa"/>
          </w:tcPr>
          <w:p w14:paraId="0DEB78C4" w14:textId="77777777" w:rsidR="005168CF" w:rsidRPr="0054226D" w:rsidRDefault="005168CF" w:rsidP="00DF3053">
            <w:pPr>
              <w:pStyle w:val="TAC"/>
            </w:pPr>
            <w:r w:rsidRPr="0054226D">
              <w:t>reject</w:t>
            </w:r>
          </w:p>
        </w:tc>
      </w:tr>
      <w:tr w:rsidR="005168CF" w:rsidRPr="0054226D" w14:paraId="2A7ED21A" w14:textId="77777777" w:rsidTr="00DF3053">
        <w:tc>
          <w:tcPr>
            <w:tcW w:w="2532" w:type="dxa"/>
          </w:tcPr>
          <w:p w14:paraId="084C4797" w14:textId="77777777" w:rsidR="005168CF" w:rsidRPr="0054226D" w:rsidRDefault="005168CF" w:rsidP="00DF3053">
            <w:pPr>
              <w:pStyle w:val="TAL"/>
            </w:pPr>
            <w:r w:rsidRPr="0054226D">
              <w:t>eNB UE Measurement ID</w:t>
            </w:r>
          </w:p>
        </w:tc>
        <w:tc>
          <w:tcPr>
            <w:tcW w:w="1100" w:type="dxa"/>
          </w:tcPr>
          <w:p w14:paraId="71631F07" w14:textId="77777777" w:rsidR="005168CF" w:rsidRPr="0054226D" w:rsidRDefault="005168CF" w:rsidP="00DF3053">
            <w:pPr>
              <w:pStyle w:val="TAL"/>
            </w:pPr>
            <w:r w:rsidRPr="0054226D">
              <w:t>M</w:t>
            </w:r>
          </w:p>
        </w:tc>
        <w:tc>
          <w:tcPr>
            <w:tcW w:w="1287" w:type="dxa"/>
          </w:tcPr>
          <w:p w14:paraId="02AA5212" w14:textId="77777777" w:rsidR="005168CF" w:rsidRPr="0054226D" w:rsidRDefault="005168CF" w:rsidP="00DF3053">
            <w:pPr>
              <w:pStyle w:val="TAL"/>
            </w:pPr>
          </w:p>
        </w:tc>
        <w:tc>
          <w:tcPr>
            <w:tcW w:w="1752" w:type="dxa"/>
          </w:tcPr>
          <w:p w14:paraId="5B1B4033" w14:textId="77777777" w:rsidR="005168CF" w:rsidRPr="0054226D" w:rsidRDefault="005168CF" w:rsidP="00DF3053">
            <w:pPr>
              <w:pStyle w:val="TAL"/>
            </w:pPr>
            <w:r w:rsidRPr="0054226D">
              <w:t>INTEGER(1..15,…)</w:t>
            </w:r>
          </w:p>
        </w:tc>
        <w:tc>
          <w:tcPr>
            <w:tcW w:w="1577" w:type="dxa"/>
          </w:tcPr>
          <w:p w14:paraId="3F7ABF31" w14:textId="77777777" w:rsidR="005168CF" w:rsidRPr="0054226D" w:rsidRDefault="005168CF" w:rsidP="00DF3053">
            <w:pPr>
              <w:pStyle w:val="TAL"/>
            </w:pPr>
          </w:p>
        </w:tc>
        <w:tc>
          <w:tcPr>
            <w:tcW w:w="1134" w:type="dxa"/>
          </w:tcPr>
          <w:p w14:paraId="6305A366" w14:textId="77777777" w:rsidR="005168CF" w:rsidRPr="0054226D" w:rsidRDefault="005168CF" w:rsidP="00DF3053">
            <w:pPr>
              <w:pStyle w:val="TAC"/>
            </w:pPr>
            <w:r w:rsidRPr="0054226D">
              <w:t>YES</w:t>
            </w:r>
          </w:p>
        </w:tc>
        <w:tc>
          <w:tcPr>
            <w:tcW w:w="1103" w:type="dxa"/>
          </w:tcPr>
          <w:p w14:paraId="6A5A6FC5" w14:textId="77777777" w:rsidR="005168CF" w:rsidRPr="0054226D" w:rsidRDefault="005168CF" w:rsidP="00DF3053">
            <w:pPr>
              <w:pStyle w:val="TAC"/>
            </w:pPr>
            <w:r w:rsidRPr="0054226D">
              <w:t>reject</w:t>
            </w:r>
          </w:p>
        </w:tc>
      </w:tr>
      <w:tr w:rsidR="005168CF" w:rsidRPr="0054226D" w14:paraId="700FF781" w14:textId="77777777" w:rsidTr="00DF3053">
        <w:tc>
          <w:tcPr>
            <w:tcW w:w="2532" w:type="dxa"/>
          </w:tcPr>
          <w:p w14:paraId="5E4EFABF" w14:textId="77777777" w:rsidR="005168CF" w:rsidRPr="0054226D" w:rsidRDefault="005168CF" w:rsidP="00DF3053">
            <w:pPr>
              <w:pStyle w:val="TAL"/>
            </w:pPr>
            <w:r w:rsidRPr="0054226D">
              <w:t>E-CID Measurement Result</w:t>
            </w:r>
          </w:p>
        </w:tc>
        <w:tc>
          <w:tcPr>
            <w:tcW w:w="1100" w:type="dxa"/>
          </w:tcPr>
          <w:p w14:paraId="16F66049" w14:textId="77777777" w:rsidR="005168CF" w:rsidRPr="0054226D" w:rsidRDefault="005168CF" w:rsidP="00DF3053">
            <w:pPr>
              <w:pStyle w:val="TAL"/>
            </w:pPr>
            <w:r w:rsidRPr="0054226D">
              <w:t>M</w:t>
            </w:r>
          </w:p>
        </w:tc>
        <w:tc>
          <w:tcPr>
            <w:tcW w:w="1287" w:type="dxa"/>
          </w:tcPr>
          <w:p w14:paraId="04D87D68" w14:textId="77777777" w:rsidR="005168CF" w:rsidRPr="0054226D" w:rsidRDefault="005168CF" w:rsidP="00DF3053">
            <w:pPr>
              <w:pStyle w:val="TAL"/>
            </w:pPr>
          </w:p>
        </w:tc>
        <w:tc>
          <w:tcPr>
            <w:tcW w:w="1752" w:type="dxa"/>
          </w:tcPr>
          <w:p w14:paraId="004FAAB2" w14:textId="77777777" w:rsidR="005168CF" w:rsidRPr="0054226D" w:rsidRDefault="005168CF" w:rsidP="00DF3053">
            <w:pPr>
              <w:pStyle w:val="TAL"/>
            </w:pPr>
            <w:r w:rsidRPr="0054226D">
              <w:t>9.2.5</w:t>
            </w:r>
          </w:p>
        </w:tc>
        <w:tc>
          <w:tcPr>
            <w:tcW w:w="1577" w:type="dxa"/>
          </w:tcPr>
          <w:p w14:paraId="0B540CB7" w14:textId="77777777" w:rsidR="005168CF" w:rsidRPr="0054226D" w:rsidRDefault="005168CF" w:rsidP="00DF3053">
            <w:pPr>
              <w:pStyle w:val="TAL"/>
            </w:pPr>
          </w:p>
        </w:tc>
        <w:tc>
          <w:tcPr>
            <w:tcW w:w="1134" w:type="dxa"/>
          </w:tcPr>
          <w:p w14:paraId="327875BD" w14:textId="77777777" w:rsidR="005168CF" w:rsidRPr="0054226D" w:rsidRDefault="005168CF" w:rsidP="00DF3053">
            <w:pPr>
              <w:pStyle w:val="TAC"/>
            </w:pPr>
            <w:r w:rsidRPr="0054226D">
              <w:t>YES</w:t>
            </w:r>
          </w:p>
        </w:tc>
        <w:tc>
          <w:tcPr>
            <w:tcW w:w="1103" w:type="dxa"/>
          </w:tcPr>
          <w:p w14:paraId="5249B0C9" w14:textId="77777777" w:rsidR="005168CF" w:rsidRPr="0054226D" w:rsidRDefault="005168CF" w:rsidP="00DF3053">
            <w:pPr>
              <w:pStyle w:val="TAC"/>
            </w:pPr>
            <w:r w:rsidRPr="0054226D">
              <w:t>ignore</w:t>
            </w:r>
          </w:p>
        </w:tc>
      </w:tr>
      <w:tr w:rsidR="005168CF" w:rsidRPr="0054226D" w14:paraId="6D7B2ADE" w14:textId="77777777" w:rsidTr="00DF3053">
        <w:tc>
          <w:tcPr>
            <w:tcW w:w="2532"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DF3053">
            <w:pPr>
              <w:pStyle w:val="TAL"/>
            </w:pPr>
            <w:r w:rsidRPr="0054226D">
              <w:t>Cell Portion ID</w:t>
            </w:r>
          </w:p>
        </w:tc>
        <w:tc>
          <w:tcPr>
            <w:tcW w:w="110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DF3053">
            <w:pPr>
              <w:pStyle w:val="TAL"/>
            </w:pPr>
            <w:r w:rsidRPr="0054226D">
              <w:t>O</w:t>
            </w:r>
          </w:p>
        </w:tc>
        <w:tc>
          <w:tcPr>
            <w:tcW w:w="1287"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A7285D">
            <w:pPr>
              <w:pStyle w:val="TAC"/>
            </w:pPr>
            <w:r w:rsidRPr="0054226D">
              <w:t>ignore</w:t>
            </w:r>
          </w:p>
        </w:tc>
      </w:tr>
    </w:tbl>
    <w:p w14:paraId="292881C2" w14:textId="77777777" w:rsidR="005168CF" w:rsidRPr="0054226D" w:rsidRDefault="005168CF" w:rsidP="005168CF"/>
    <w:p w14:paraId="1206B3BD" w14:textId="77777777" w:rsidR="005168CF" w:rsidRPr="0054226D" w:rsidRDefault="005168CF" w:rsidP="005168CF">
      <w:pPr>
        <w:pStyle w:val="Heading4"/>
      </w:pPr>
      <w:bookmarkStart w:id="262" w:name="_Toc534730131"/>
      <w:bookmarkStart w:id="263" w:name="_Toc36552127"/>
      <w:bookmarkStart w:id="264" w:name="_Toc162452569"/>
      <w:r w:rsidRPr="0054226D">
        <w:t>9.1.1.6</w:t>
      </w:r>
      <w:r w:rsidRPr="0054226D">
        <w:tab/>
        <w:t>E-CID MEASUREMENT TERMINATION COMMAND</w:t>
      </w:r>
      <w:bookmarkEnd w:id="262"/>
      <w:bookmarkEnd w:id="263"/>
      <w:bookmarkEnd w:id="264"/>
    </w:p>
    <w:p w14:paraId="262A1F58" w14:textId="77777777" w:rsidR="005168CF" w:rsidRPr="0054226D" w:rsidRDefault="005168CF" w:rsidP="005168CF">
      <w:r w:rsidRPr="0054226D">
        <w:t>This message is sent by the E-SMLC to terminate the requested E-CID measurement.</w:t>
      </w:r>
    </w:p>
    <w:p w14:paraId="390149F6"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463B39BD" w14:textId="77777777" w:rsidTr="00DF3053">
        <w:tc>
          <w:tcPr>
            <w:tcW w:w="2532" w:type="dxa"/>
          </w:tcPr>
          <w:p w14:paraId="017F37CA" w14:textId="77777777" w:rsidR="005168CF" w:rsidRPr="0054226D" w:rsidRDefault="005168CF" w:rsidP="00DF3053">
            <w:pPr>
              <w:pStyle w:val="TAH"/>
            </w:pPr>
            <w:r w:rsidRPr="0054226D">
              <w:t>IE/Group Name</w:t>
            </w:r>
          </w:p>
        </w:tc>
        <w:tc>
          <w:tcPr>
            <w:tcW w:w="1100" w:type="dxa"/>
          </w:tcPr>
          <w:p w14:paraId="088BF68F" w14:textId="77777777" w:rsidR="005168CF" w:rsidRPr="0054226D" w:rsidRDefault="005168CF" w:rsidP="00DF3053">
            <w:pPr>
              <w:pStyle w:val="TAH"/>
            </w:pPr>
            <w:r w:rsidRPr="0054226D">
              <w:t>Presence</w:t>
            </w:r>
          </w:p>
        </w:tc>
        <w:tc>
          <w:tcPr>
            <w:tcW w:w="1287" w:type="dxa"/>
          </w:tcPr>
          <w:p w14:paraId="7C7E8BF0" w14:textId="77777777" w:rsidR="005168CF" w:rsidRPr="0054226D" w:rsidRDefault="005168CF" w:rsidP="00DF3053">
            <w:pPr>
              <w:pStyle w:val="TAH"/>
            </w:pPr>
            <w:r w:rsidRPr="0054226D">
              <w:t>Range</w:t>
            </w:r>
          </w:p>
        </w:tc>
        <w:tc>
          <w:tcPr>
            <w:tcW w:w="1752" w:type="dxa"/>
          </w:tcPr>
          <w:p w14:paraId="1DCB602D" w14:textId="77777777" w:rsidR="005168CF" w:rsidRPr="0054226D" w:rsidRDefault="005168CF" w:rsidP="00DF3053">
            <w:pPr>
              <w:pStyle w:val="TAH"/>
            </w:pPr>
            <w:r w:rsidRPr="0054226D">
              <w:t>IE type and reference</w:t>
            </w:r>
          </w:p>
        </w:tc>
        <w:tc>
          <w:tcPr>
            <w:tcW w:w="1577" w:type="dxa"/>
          </w:tcPr>
          <w:p w14:paraId="1E356276" w14:textId="77777777" w:rsidR="005168CF" w:rsidRPr="0054226D" w:rsidRDefault="005168CF" w:rsidP="00DF3053">
            <w:pPr>
              <w:pStyle w:val="TAH"/>
            </w:pPr>
            <w:r w:rsidRPr="0054226D">
              <w:t>Semantics description</w:t>
            </w:r>
          </w:p>
        </w:tc>
        <w:tc>
          <w:tcPr>
            <w:tcW w:w="1134" w:type="dxa"/>
          </w:tcPr>
          <w:p w14:paraId="010F009E" w14:textId="77777777" w:rsidR="005168CF" w:rsidRPr="0054226D" w:rsidRDefault="005168CF" w:rsidP="00DF3053">
            <w:pPr>
              <w:pStyle w:val="TAH"/>
              <w:rPr>
                <w:b w:val="0"/>
              </w:rPr>
            </w:pPr>
            <w:r w:rsidRPr="0054226D">
              <w:t>Criticality</w:t>
            </w:r>
          </w:p>
        </w:tc>
        <w:tc>
          <w:tcPr>
            <w:tcW w:w="1103" w:type="dxa"/>
          </w:tcPr>
          <w:p w14:paraId="37976645" w14:textId="77777777" w:rsidR="005168CF" w:rsidRPr="0054226D" w:rsidRDefault="005168CF" w:rsidP="00DF3053">
            <w:pPr>
              <w:pStyle w:val="TAH"/>
              <w:rPr>
                <w:b w:val="0"/>
              </w:rPr>
            </w:pPr>
            <w:r w:rsidRPr="0054226D">
              <w:t>Assigned Criticality</w:t>
            </w:r>
          </w:p>
        </w:tc>
      </w:tr>
      <w:tr w:rsidR="005168CF" w:rsidRPr="0054226D" w14:paraId="585D88FA" w14:textId="77777777" w:rsidTr="00DF3053">
        <w:tc>
          <w:tcPr>
            <w:tcW w:w="2532" w:type="dxa"/>
          </w:tcPr>
          <w:p w14:paraId="6922D057" w14:textId="77777777" w:rsidR="005168CF" w:rsidRPr="0054226D" w:rsidRDefault="005168CF" w:rsidP="00DF3053">
            <w:pPr>
              <w:pStyle w:val="TAL"/>
            </w:pPr>
            <w:r w:rsidRPr="0054226D">
              <w:t>Message Type</w:t>
            </w:r>
          </w:p>
        </w:tc>
        <w:tc>
          <w:tcPr>
            <w:tcW w:w="1100" w:type="dxa"/>
          </w:tcPr>
          <w:p w14:paraId="779F7AC9" w14:textId="77777777" w:rsidR="005168CF" w:rsidRPr="0054226D" w:rsidRDefault="005168CF" w:rsidP="00DF3053">
            <w:pPr>
              <w:pStyle w:val="TAL"/>
            </w:pPr>
            <w:r w:rsidRPr="0054226D">
              <w:t>M</w:t>
            </w:r>
          </w:p>
        </w:tc>
        <w:tc>
          <w:tcPr>
            <w:tcW w:w="1287" w:type="dxa"/>
          </w:tcPr>
          <w:p w14:paraId="3C36616A" w14:textId="77777777" w:rsidR="005168CF" w:rsidRPr="0054226D" w:rsidRDefault="005168CF" w:rsidP="00DF3053">
            <w:pPr>
              <w:pStyle w:val="TAL"/>
            </w:pPr>
          </w:p>
        </w:tc>
        <w:tc>
          <w:tcPr>
            <w:tcW w:w="1752" w:type="dxa"/>
          </w:tcPr>
          <w:p w14:paraId="0D43E4AC" w14:textId="77777777" w:rsidR="005168CF" w:rsidRPr="0054226D" w:rsidRDefault="005168CF" w:rsidP="00DF3053">
            <w:pPr>
              <w:pStyle w:val="TAL"/>
            </w:pPr>
            <w:r w:rsidRPr="0054226D">
              <w:t>9.2.3</w:t>
            </w:r>
          </w:p>
        </w:tc>
        <w:tc>
          <w:tcPr>
            <w:tcW w:w="1577" w:type="dxa"/>
          </w:tcPr>
          <w:p w14:paraId="00A840B4" w14:textId="77777777" w:rsidR="005168CF" w:rsidRPr="0054226D" w:rsidRDefault="005168CF" w:rsidP="00DF3053">
            <w:pPr>
              <w:pStyle w:val="TAL"/>
            </w:pPr>
          </w:p>
        </w:tc>
        <w:tc>
          <w:tcPr>
            <w:tcW w:w="1134" w:type="dxa"/>
          </w:tcPr>
          <w:p w14:paraId="51C6DEEE" w14:textId="77777777" w:rsidR="005168CF" w:rsidRPr="0054226D" w:rsidRDefault="005168CF" w:rsidP="00DF3053">
            <w:pPr>
              <w:pStyle w:val="TAC"/>
            </w:pPr>
            <w:r w:rsidRPr="0054226D">
              <w:t>YES</w:t>
            </w:r>
          </w:p>
        </w:tc>
        <w:tc>
          <w:tcPr>
            <w:tcW w:w="1103" w:type="dxa"/>
          </w:tcPr>
          <w:p w14:paraId="55632A60" w14:textId="77777777" w:rsidR="005168CF" w:rsidRPr="0054226D" w:rsidRDefault="005168CF" w:rsidP="00DF3053">
            <w:pPr>
              <w:pStyle w:val="TAC"/>
            </w:pPr>
            <w:r w:rsidRPr="0054226D">
              <w:t>ignore</w:t>
            </w:r>
          </w:p>
        </w:tc>
      </w:tr>
      <w:tr w:rsidR="005168CF" w:rsidRPr="0054226D" w14:paraId="2417D7D2" w14:textId="77777777" w:rsidTr="00DF3053">
        <w:tc>
          <w:tcPr>
            <w:tcW w:w="2532" w:type="dxa"/>
          </w:tcPr>
          <w:p w14:paraId="175CD270" w14:textId="77777777" w:rsidR="005168CF" w:rsidRPr="0054226D" w:rsidRDefault="005168CF" w:rsidP="00DF3053">
            <w:pPr>
              <w:pStyle w:val="TAL"/>
            </w:pPr>
            <w:r w:rsidRPr="0054226D">
              <w:t>LPPa Transaction ID</w:t>
            </w:r>
          </w:p>
        </w:tc>
        <w:tc>
          <w:tcPr>
            <w:tcW w:w="1100" w:type="dxa"/>
          </w:tcPr>
          <w:p w14:paraId="5F01D094" w14:textId="77777777" w:rsidR="005168CF" w:rsidRPr="0054226D" w:rsidRDefault="005168CF" w:rsidP="00DF3053">
            <w:pPr>
              <w:pStyle w:val="TAL"/>
            </w:pPr>
            <w:r w:rsidRPr="0054226D">
              <w:t>M</w:t>
            </w:r>
          </w:p>
        </w:tc>
        <w:tc>
          <w:tcPr>
            <w:tcW w:w="1287" w:type="dxa"/>
          </w:tcPr>
          <w:p w14:paraId="63AB98F4" w14:textId="77777777" w:rsidR="005168CF" w:rsidRPr="0054226D" w:rsidRDefault="005168CF" w:rsidP="00DF3053">
            <w:pPr>
              <w:pStyle w:val="TAL"/>
            </w:pPr>
          </w:p>
        </w:tc>
        <w:tc>
          <w:tcPr>
            <w:tcW w:w="1752" w:type="dxa"/>
          </w:tcPr>
          <w:p w14:paraId="4917A4A7" w14:textId="77777777" w:rsidR="005168CF" w:rsidRPr="0054226D" w:rsidRDefault="005168CF" w:rsidP="00DF3053">
            <w:pPr>
              <w:pStyle w:val="TAL"/>
            </w:pPr>
            <w:r w:rsidRPr="0054226D">
              <w:t>9.2.4</w:t>
            </w:r>
          </w:p>
        </w:tc>
        <w:tc>
          <w:tcPr>
            <w:tcW w:w="1577" w:type="dxa"/>
          </w:tcPr>
          <w:p w14:paraId="2B14769B" w14:textId="77777777" w:rsidR="005168CF" w:rsidRPr="0054226D" w:rsidRDefault="005168CF" w:rsidP="00DF3053">
            <w:pPr>
              <w:pStyle w:val="TAL"/>
            </w:pPr>
          </w:p>
        </w:tc>
        <w:tc>
          <w:tcPr>
            <w:tcW w:w="1134" w:type="dxa"/>
          </w:tcPr>
          <w:p w14:paraId="4B16ED47" w14:textId="77777777" w:rsidR="005168CF" w:rsidRPr="0054226D" w:rsidRDefault="005168CF" w:rsidP="00DF3053">
            <w:pPr>
              <w:pStyle w:val="TAC"/>
            </w:pPr>
            <w:r w:rsidRPr="0054226D">
              <w:t>-</w:t>
            </w:r>
          </w:p>
        </w:tc>
        <w:tc>
          <w:tcPr>
            <w:tcW w:w="1103" w:type="dxa"/>
          </w:tcPr>
          <w:p w14:paraId="499995E2" w14:textId="77777777" w:rsidR="005168CF" w:rsidRPr="0054226D" w:rsidRDefault="005168CF" w:rsidP="00DF3053">
            <w:pPr>
              <w:pStyle w:val="TAC"/>
            </w:pPr>
          </w:p>
        </w:tc>
      </w:tr>
      <w:tr w:rsidR="005168CF" w:rsidRPr="0054226D" w14:paraId="5BB37EEA" w14:textId="77777777" w:rsidTr="00DF3053">
        <w:tc>
          <w:tcPr>
            <w:tcW w:w="2532" w:type="dxa"/>
          </w:tcPr>
          <w:p w14:paraId="41BF492A" w14:textId="77777777" w:rsidR="005168CF" w:rsidRPr="0054226D" w:rsidRDefault="005168CF" w:rsidP="00DF3053">
            <w:pPr>
              <w:pStyle w:val="TAL"/>
            </w:pPr>
            <w:r w:rsidRPr="0054226D">
              <w:t>E-SMLC UE Measurement ID</w:t>
            </w:r>
          </w:p>
        </w:tc>
        <w:tc>
          <w:tcPr>
            <w:tcW w:w="1100" w:type="dxa"/>
          </w:tcPr>
          <w:p w14:paraId="62669ABC" w14:textId="77777777" w:rsidR="005168CF" w:rsidRPr="0054226D" w:rsidRDefault="005168CF" w:rsidP="00DF3053">
            <w:pPr>
              <w:pStyle w:val="TAL"/>
            </w:pPr>
            <w:r w:rsidRPr="0054226D">
              <w:t>M</w:t>
            </w:r>
          </w:p>
        </w:tc>
        <w:tc>
          <w:tcPr>
            <w:tcW w:w="1287" w:type="dxa"/>
          </w:tcPr>
          <w:p w14:paraId="154B0D45" w14:textId="77777777" w:rsidR="005168CF" w:rsidRPr="0054226D" w:rsidRDefault="005168CF" w:rsidP="00DF3053">
            <w:pPr>
              <w:pStyle w:val="TAL"/>
            </w:pPr>
          </w:p>
        </w:tc>
        <w:tc>
          <w:tcPr>
            <w:tcW w:w="1752" w:type="dxa"/>
          </w:tcPr>
          <w:p w14:paraId="7B48C3EA" w14:textId="77777777" w:rsidR="005168CF" w:rsidRPr="0054226D" w:rsidRDefault="005168CF" w:rsidP="00DF3053">
            <w:pPr>
              <w:pStyle w:val="TAL"/>
            </w:pPr>
            <w:r w:rsidRPr="0054226D">
              <w:t>INTEGER(1..15,…)</w:t>
            </w:r>
          </w:p>
        </w:tc>
        <w:tc>
          <w:tcPr>
            <w:tcW w:w="1577" w:type="dxa"/>
          </w:tcPr>
          <w:p w14:paraId="3190DC86" w14:textId="77777777" w:rsidR="005168CF" w:rsidRPr="0054226D" w:rsidRDefault="005168CF" w:rsidP="00DF3053">
            <w:pPr>
              <w:pStyle w:val="TAL"/>
            </w:pPr>
          </w:p>
        </w:tc>
        <w:tc>
          <w:tcPr>
            <w:tcW w:w="1134" w:type="dxa"/>
          </w:tcPr>
          <w:p w14:paraId="1D68C58B" w14:textId="77777777" w:rsidR="005168CF" w:rsidRPr="0054226D" w:rsidRDefault="005168CF" w:rsidP="00DF3053">
            <w:pPr>
              <w:pStyle w:val="TAC"/>
            </w:pPr>
            <w:r w:rsidRPr="0054226D">
              <w:t>YES</w:t>
            </w:r>
          </w:p>
        </w:tc>
        <w:tc>
          <w:tcPr>
            <w:tcW w:w="1103" w:type="dxa"/>
          </w:tcPr>
          <w:p w14:paraId="576F1633" w14:textId="77777777" w:rsidR="005168CF" w:rsidRPr="0054226D" w:rsidRDefault="005168CF" w:rsidP="00DF3053">
            <w:pPr>
              <w:pStyle w:val="TAC"/>
            </w:pPr>
            <w:r w:rsidRPr="0054226D">
              <w:t>reject</w:t>
            </w:r>
          </w:p>
        </w:tc>
      </w:tr>
      <w:tr w:rsidR="005168CF" w:rsidRPr="0054226D" w14:paraId="65DFD0AA" w14:textId="77777777" w:rsidTr="00DF3053">
        <w:tc>
          <w:tcPr>
            <w:tcW w:w="2532" w:type="dxa"/>
          </w:tcPr>
          <w:p w14:paraId="1018AF6D" w14:textId="77777777" w:rsidR="005168CF" w:rsidRPr="0054226D" w:rsidRDefault="005168CF" w:rsidP="00DF3053">
            <w:pPr>
              <w:pStyle w:val="TAL"/>
            </w:pPr>
            <w:r w:rsidRPr="0054226D">
              <w:t>eNB UE Measurement ID</w:t>
            </w:r>
          </w:p>
        </w:tc>
        <w:tc>
          <w:tcPr>
            <w:tcW w:w="1100" w:type="dxa"/>
          </w:tcPr>
          <w:p w14:paraId="1E0EA8F7" w14:textId="77777777" w:rsidR="005168CF" w:rsidRPr="0054226D" w:rsidRDefault="005168CF" w:rsidP="00DF3053">
            <w:pPr>
              <w:pStyle w:val="TAL"/>
            </w:pPr>
            <w:r w:rsidRPr="0054226D">
              <w:t>M</w:t>
            </w:r>
          </w:p>
        </w:tc>
        <w:tc>
          <w:tcPr>
            <w:tcW w:w="1287" w:type="dxa"/>
          </w:tcPr>
          <w:p w14:paraId="3374C055" w14:textId="77777777" w:rsidR="005168CF" w:rsidRPr="0054226D" w:rsidRDefault="005168CF" w:rsidP="00DF3053">
            <w:pPr>
              <w:pStyle w:val="TAL"/>
            </w:pPr>
          </w:p>
        </w:tc>
        <w:tc>
          <w:tcPr>
            <w:tcW w:w="1752" w:type="dxa"/>
          </w:tcPr>
          <w:p w14:paraId="210343FD" w14:textId="77777777" w:rsidR="005168CF" w:rsidRPr="0054226D" w:rsidRDefault="005168CF" w:rsidP="00DF3053">
            <w:pPr>
              <w:pStyle w:val="TAL"/>
            </w:pPr>
            <w:r w:rsidRPr="0054226D">
              <w:t>INTEGER(1..15,…)</w:t>
            </w:r>
          </w:p>
        </w:tc>
        <w:tc>
          <w:tcPr>
            <w:tcW w:w="1577" w:type="dxa"/>
          </w:tcPr>
          <w:p w14:paraId="155402DA" w14:textId="77777777" w:rsidR="005168CF" w:rsidRPr="0054226D" w:rsidRDefault="005168CF" w:rsidP="00DF3053">
            <w:pPr>
              <w:pStyle w:val="TAL"/>
            </w:pPr>
          </w:p>
        </w:tc>
        <w:tc>
          <w:tcPr>
            <w:tcW w:w="1134" w:type="dxa"/>
          </w:tcPr>
          <w:p w14:paraId="52FE12AD" w14:textId="77777777" w:rsidR="005168CF" w:rsidRPr="0054226D" w:rsidRDefault="005168CF" w:rsidP="00DF3053">
            <w:pPr>
              <w:pStyle w:val="TAC"/>
            </w:pPr>
            <w:r w:rsidRPr="0054226D">
              <w:t>YES</w:t>
            </w:r>
          </w:p>
        </w:tc>
        <w:tc>
          <w:tcPr>
            <w:tcW w:w="1103" w:type="dxa"/>
          </w:tcPr>
          <w:p w14:paraId="781F5A80" w14:textId="77777777" w:rsidR="005168CF" w:rsidRPr="0054226D" w:rsidRDefault="005168CF" w:rsidP="00DF3053">
            <w:pPr>
              <w:pStyle w:val="TAC"/>
            </w:pPr>
            <w:r w:rsidRPr="0054226D">
              <w:t>reject</w:t>
            </w:r>
          </w:p>
        </w:tc>
      </w:tr>
    </w:tbl>
    <w:p w14:paraId="565506D0" w14:textId="77777777" w:rsidR="005168CF" w:rsidRPr="0054226D" w:rsidRDefault="005168CF" w:rsidP="005168CF"/>
    <w:p w14:paraId="16F33979" w14:textId="77777777" w:rsidR="005168CF" w:rsidRPr="0054226D" w:rsidRDefault="005168CF" w:rsidP="005168CF">
      <w:pPr>
        <w:pStyle w:val="Heading4"/>
      </w:pPr>
      <w:bookmarkStart w:id="265" w:name="_Toc534730132"/>
      <w:bookmarkStart w:id="266" w:name="_Toc36552128"/>
      <w:bookmarkStart w:id="267" w:name="_Toc162452570"/>
      <w:r w:rsidRPr="0054226D">
        <w:t>9.1.1.7</w:t>
      </w:r>
      <w:r w:rsidRPr="0054226D">
        <w:tab/>
        <w:t>OTDOA INFORMATION REQUEST</w:t>
      </w:r>
      <w:bookmarkEnd w:id="265"/>
      <w:bookmarkEnd w:id="266"/>
      <w:bookmarkEnd w:id="267"/>
    </w:p>
    <w:p w14:paraId="0BF09D9E" w14:textId="77777777" w:rsidR="005168CF" w:rsidRPr="0054226D" w:rsidRDefault="005168CF" w:rsidP="005168CF">
      <w:r w:rsidRPr="0054226D">
        <w:t>This message is sent by E-SMLC to request OTDOA information.</w:t>
      </w:r>
    </w:p>
    <w:p w14:paraId="28DB74E4"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168CF" w:rsidRPr="0054226D" w14:paraId="2D954E95" w14:textId="77777777" w:rsidTr="00DF3053">
        <w:tc>
          <w:tcPr>
            <w:tcW w:w="2578" w:type="dxa"/>
          </w:tcPr>
          <w:p w14:paraId="0620150A" w14:textId="77777777" w:rsidR="005168CF" w:rsidRPr="0054226D" w:rsidRDefault="005168CF" w:rsidP="00DF3053">
            <w:pPr>
              <w:pStyle w:val="TAH"/>
            </w:pPr>
            <w:r w:rsidRPr="0054226D">
              <w:lastRenderedPageBreak/>
              <w:t>IE/Group Name</w:t>
            </w:r>
          </w:p>
        </w:tc>
        <w:tc>
          <w:tcPr>
            <w:tcW w:w="1104" w:type="dxa"/>
          </w:tcPr>
          <w:p w14:paraId="17D3DBAE" w14:textId="77777777" w:rsidR="005168CF" w:rsidRPr="0054226D" w:rsidRDefault="005168CF" w:rsidP="00DF3053">
            <w:pPr>
              <w:pStyle w:val="TAH"/>
            </w:pPr>
            <w:r w:rsidRPr="0054226D">
              <w:t>Presence</w:t>
            </w:r>
          </w:p>
        </w:tc>
        <w:tc>
          <w:tcPr>
            <w:tcW w:w="1164" w:type="dxa"/>
          </w:tcPr>
          <w:p w14:paraId="359F5AC8" w14:textId="77777777" w:rsidR="005168CF" w:rsidRPr="0054226D" w:rsidRDefault="005168CF" w:rsidP="00DF3053">
            <w:pPr>
              <w:pStyle w:val="TAH"/>
            </w:pPr>
            <w:r w:rsidRPr="0054226D">
              <w:t>Range</w:t>
            </w:r>
          </w:p>
        </w:tc>
        <w:tc>
          <w:tcPr>
            <w:tcW w:w="2126" w:type="dxa"/>
          </w:tcPr>
          <w:p w14:paraId="3D6A89D1" w14:textId="77777777" w:rsidR="005168CF" w:rsidRPr="0054226D" w:rsidRDefault="005168CF" w:rsidP="00DF3053">
            <w:pPr>
              <w:pStyle w:val="TAH"/>
            </w:pPr>
            <w:r w:rsidRPr="0054226D">
              <w:t>IE type and reference</w:t>
            </w:r>
          </w:p>
        </w:tc>
        <w:tc>
          <w:tcPr>
            <w:tcW w:w="1276" w:type="dxa"/>
          </w:tcPr>
          <w:p w14:paraId="3B35E4A1" w14:textId="77777777" w:rsidR="005168CF" w:rsidRPr="0054226D" w:rsidRDefault="005168CF" w:rsidP="00DF3053">
            <w:pPr>
              <w:pStyle w:val="TAH"/>
            </w:pPr>
            <w:r w:rsidRPr="0054226D">
              <w:t>Semantics description</w:t>
            </w:r>
          </w:p>
        </w:tc>
        <w:tc>
          <w:tcPr>
            <w:tcW w:w="1134" w:type="dxa"/>
          </w:tcPr>
          <w:p w14:paraId="1D90B5D4" w14:textId="77777777" w:rsidR="005168CF" w:rsidRPr="0054226D" w:rsidRDefault="005168CF" w:rsidP="00DF3053">
            <w:pPr>
              <w:pStyle w:val="TAH"/>
              <w:rPr>
                <w:b w:val="0"/>
              </w:rPr>
            </w:pPr>
            <w:r w:rsidRPr="0054226D">
              <w:t>Criticality</w:t>
            </w:r>
          </w:p>
        </w:tc>
        <w:tc>
          <w:tcPr>
            <w:tcW w:w="1103" w:type="dxa"/>
          </w:tcPr>
          <w:p w14:paraId="539C487A" w14:textId="77777777" w:rsidR="005168CF" w:rsidRPr="0054226D" w:rsidRDefault="005168CF" w:rsidP="00DF3053">
            <w:pPr>
              <w:pStyle w:val="TAH"/>
              <w:rPr>
                <w:b w:val="0"/>
              </w:rPr>
            </w:pPr>
            <w:r w:rsidRPr="0054226D">
              <w:t>Assigned Criticality</w:t>
            </w:r>
          </w:p>
        </w:tc>
      </w:tr>
      <w:tr w:rsidR="005168CF" w:rsidRPr="0054226D" w14:paraId="6C2AF65B" w14:textId="77777777" w:rsidTr="00DF3053">
        <w:tc>
          <w:tcPr>
            <w:tcW w:w="2578" w:type="dxa"/>
          </w:tcPr>
          <w:p w14:paraId="53F470EF" w14:textId="77777777" w:rsidR="005168CF" w:rsidRPr="0054226D" w:rsidRDefault="005168CF" w:rsidP="00DF3053">
            <w:pPr>
              <w:pStyle w:val="TAL"/>
            </w:pPr>
            <w:r w:rsidRPr="0054226D">
              <w:t>Message Type</w:t>
            </w:r>
          </w:p>
        </w:tc>
        <w:tc>
          <w:tcPr>
            <w:tcW w:w="1104" w:type="dxa"/>
          </w:tcPr>
          <w:p w14:paraId="639D739D" w14:textId="77777777" w:rsidR="005168CF" w:rsidRPr="0054226D" w:rsidRDefault="005168CF" w:rsidP="00DF3053">
            <w:pPr>
              <w:pStyle w:val="TAL"/>
            </w:pPr>
            <w:r w:rsidRPr="0054226D">
              <w:t>M</w:t>
            </w:r>
          </w:p>
        </w:tc>
        <w:tc>
          <w:tcPr>
            <w:tcW w:w="1164" w:type="dxa"/>
          </w:tcPr>
          <w:p w14:paraId="2A69325E" w14:textId="77777777" w:rsidR="005168CF" w:rsidRPr="0054226D" w:rsidRDefault="005168CF" w:rsidP="00DF3053">
            <w:pPr>
              <w:pStyle w:val="TAL"/>
            </w:pPr>
          </w:p>
        </w:tc>
        <w:tc>
          <w:tcPr>
            <w:tcW w:w="2126" w:type="dxa"/>
          </w:tcPr>
          <w:p w14:paraId="20BDFBF2" w14:textId="77777777" w:rsidR="005168CF" w:rsidRPr="0054226D" w:rsidRDefault="005168CF" w:rsidP="00DF3053">
            <w:pPr>
              <w:pStyle w:val="TAL"/>
            </w:pPr>
            <w:r w:rsidRPr="0054226D">
              <w:t>9.2.3</w:t>
            </w:r>
          </w:p>
        </w:tc>
        <w:tc>
          <w:tcPr>
            <w:tcW w:w="1276" w:type="dxa"/>
          </w:tcPr>
          <w:p w14:paraId="33772471" w14:textId="77777777" w:rsidR="005168CF" w:rsidRPr="0054226D" w:rsidRDefault="005168CF" w:rsidP="00DF3053">
            <w:pPr>
              <w:pStyle w:val="TAL"/>
            </w:pPr>
          </w:p>
        </w:tc>
        <w:tc>
          <w:tcPr>
            <w:tcW w:w="1134" w:type="dxa"/>
          </w:tcPr>
          <w:p w14:paraId="7CBDDF5C" w14:textId="77777777" w:rsidR="005168CF" w:rsidRPr="0054226D" w:rsidRDefault="005168CF" w:rsidP="00DF3053">
            <w:pPr>
              <w:pStyle w:val="TAC"/>
            </w:pPr>
            <w:r w:rsidRPr="0054226D">
              <w:t>YES</w:t>
            </w:r>
          </w:p>
        </w:tc>
        <w:tc>
          <w:tcPr>
            <w:tcW w:w="1103" w:type="dxa"/>
          </w:tcPr>
          <w:p w14:paraId="1B2EC43C" w14:textId="77777777" w:rsidR="005168CF" w:rsidRPr="0054226D" w:rsidRDefault="005168CF" w:rsidP="00DF3053">
            <w:pPr>
              <w:pStyle w:val="TAC"/>
            </w:pPr>
            <w:r w:rsidRPr="0054226D">
              <w:t>reject</w:t>
            </w:r>
          </w:p>
        </w:tc>
      </w:tr>
      <w:tr w:rsidR="005168CF" w:rsidRPr="0054226D" w14:paraId="7EB42FA8" w14:textId="77777777" w:rsidTr="00DF3053">
        <w:tc>
          <w:tcPr>
            <w:tcW w:w="2578" w:type="dxa"/>
          </w:tcPr>
          <w:p w14:paraId="4739E29D" w14:textId="77777777" w:rsidR="005168CF" w:rsidRPr="0054226D" w:rsidRDefault="005168CF" w:rsidP="00DF3053">
            <w:pPr>
              <w:pStyle w:val="TAL"/>
            </w:pPr>
            <w:r w:rsidRPr="0054226D">
              <w:t>LPPa Transaction ID</w:t>
            </w:r>
          </w:p>
        </w:tc>
        <w:tc>
          <w:tcPr>
            <w:tcW w:w="1104" w:type="dxa"/>
          </w:tcPr>
          <w:p w14:paraId="12B78E0F" w14:textId="77777777" w:rsidR="005168CF" w:rsidRPr="0054226D" w:rsidRDefault="005168CF" w:rsidP="00DF3053">
            <w:pPr>
              <w:pStyle w:val="TAL"/>
            </w:pPr>
            <w:r w:rsidRPr="0054226D">
              <w:t>M</w:t>
            </w:r>
          </w:p>
        </w:tc>
        <w:tc>
          <w:tcPr>
            <w:tcW w:w="1164" w:type="dxa"/>
          </w:tcPr>
          <w:p w14:paraId="26D193F1" w14:textId="77777777" w:rsidR="005168CF" w:rsidRPr="0054226D" w:rsidRDefault="005168CF" w:rsidP="00DF3053">
            <w:pPr>
              <w:pStyle w:val="TAL"/>
            </w:pPr>
          </w:p>
        </w:tc>
        <w:tc>
          <w:tcPr>
            <w:tcW w:w="2126" w:type="dxa"/>
          </w:tcPr>
          <w:p w14:paraId="51254AC2" w14:textId="77777777" w:rsidR="005168CF" w:rsidRPr="0054226D" w:rsidRDefault="005168CF" w:rsidP="00DF3053">
            <w:pPr>
              <w:pStyle w:val="TAL"/>
            </w:pPr>
            <w:r w:rsidRPr="0054226D">
              <w:t>9.2.4</w:t>
            </w:r>
          </w:p>
        </w:tc>
        <w:tc>
          <w:tcPr>
            <w:tcW w:w="1276" w:type="dxa"/>
          </w:tcPr>
          <w:p w14:paraId="1EB1D5E3" w14:textId="77777777" w:rsidR="005168CF" w:rsidRPr="0054226D" w:rsidRDefault="005168CF" w:rsidP="00DF3053">
            <w:pPr>
              <w:pStyle w:val="TAL"/>
            </w:pPr>
          </w:p>
        </w:tc>
        <w:tc>
          <w:tcPr>
            <w:tcW w:w="1134" w:type="dxa"/>
          </w:tcPr>
          <w:p w14:paraId="27671E0A" w14:textId="77777777" w:rsidR="005168CF" w:rsidRPr="0054226D" w:rsidRDefault="005168CF" w:rsidP="00DF3053">
            <w:pPr>
              <w:pStyle w:val="TAC"/>
            </w:pPr>
            <w:r w:rsidRPr="0054226D">
              <w:t>-</w:t>
            </w:r>
          </w:p>
        </w:tc>
        <w:tc>
          <w:tcPr>
            <w:tcW w:w="1103" w:type="dxa"/>
          </w:tcPr>
          <w:p w14:paraId="39F81E6E" w14:textId="77777777" w:rsidR="005168CF" w:rsidRPr="0054226D" w:rsidRDefault="005168CF" w:rsidP="00DF3053">
            <w:pPr>
              <w:pStyle w:val="TAC"/>
            </w:pPr>
          </w:p>
        </w:tc>
      </w:tr>
      <w:tr w:rsidR="005168CF" w:rsidRPr="0054226D" w14:paraId="53E7A732" w14:textId="77777777" w:rsidTr="00DF3053">
        <w:tc>
          <w:tcPr>
            <w:tcW w:w="2578" w:type="dxa"/>
          </w:tcPr>
          <w:p w14:paraId="61954E18" w14:textId="77777777" w:rsidR="005168CF" w:rsidRPr="0054226D" w:rsidRDefault="005168CF" w:rsidP="00DF3053">
            <w:pPr>
              <w:pStyle w:val="TAL"/>
              <w:rPr>
                <w:b/>
                <w:bCs/>
              </w:rPr>
            </w:pPr>
            <w:r w:rsidRPr="0054226D">
              <w:rPr>
                <w:b/>
                <w:bCs/>
              </w:rPr>
              <w:t>OTDOA Information Type</w:t>
            </w:r>
          </w:p>
        </w:tc>
        <w:tc>
          <w:tcPr>
            <w:tcW w:w="1104" w:type="dxa"/>
          </w:tcPr>
          <w:p w14:paraId="37E1D78B" w14:textId="77777777" w:rsidR="005168CF" w:rsidRPr="0054226D" w:rsidRDefault="005168CF" w:rsidP="00DF3053">
            <w:pPr>
              <w:pStyle w:val="TAL"/>
            </w:pPr>
          </w:p>
        </w:tc>
        <w:tc>
          <w:tcPr>
            <w:tcW w:w="1164" w:type="dxa"/>
          </w:tcPr>
          <w:p w14:paraId="6E16CDC1" w14:textId="77777777" w:rsidR="005168CF" w:rsidRPr="0054226D" w:rsidRDefault="005168CF" w:rsidP="00DF3053">
            <w:pPr>
              <w:pStyle w:val="TAL"/>
            </w:pPr>
            <w:r w:rsidRPr="0054226D">
              <w:rPr>
                <w:i/>
                <w:iCs/>
              </w:rPr>
              <w:t>1 .. &lt;maxnoOTDOAtypes&gt;</w:t>
            </w:r>
          </w:p>
        </w:tc>
        <w:tc>
          <w:tcPr>
            <w:tcW w:w="2126" w:type="dxa"/>
          </w:tcPr>
          <w:p w14:paraId="7BE05248" w14:textId="77777777" w:rsidR="005168CF" w:rsidRPr="0054226D" w:rsidRDefault="005168CF" w:rsidP="00DF3053">
            <w:pPr>
              <w:pStyle w:val="TAL"/>
            </w:pPr>
          </w:p>
        </w:tc>
        <w:tc>
          <w:tcPr>
            <w:tcW w:w="1276" w:type="dxa"/>
          </w:tcPr>
          <w:p w14:paraId="67C18705" w14:textId="77777777" w:rsidR="005168CF" w:rsidRPr="0054226D" w:rsidRDefault="005168CF" w:rsidP="00DF3053">
            <w:pPr>
              <w:pStyle w:val="TAL"/>
            </w:pPr>
          </w:p>
        </w:tc>
        <w:tc>
          <w:tcPr>
            <w:tcW w:w="1134" w:type="dxa"/>
          </w:tcPr>
          <w:p w14:paraId="0665B631" w14:textId="7A1E65E0" w:rsidR="005168CF" w:rsidRPr="0054226D" w:rsidRDefault="005168CF" w:rsidP="00DF3053">
            <w:pPr>
              <w:pStyle w:val="TAC"/>
            </w:pPr>
            <w:r>
              <w:t>YES</w:t>
            </w:r>
          </w:p>
        </w:tc>
        <w:tc>
          <w:tcPr>
            <w:tcW w:w="1103" w:type="dxa"/>
          </w:tcPr>
          <w:p w14:paraId="070B3472" w14:textId="77777777" w:rsidR="005168CF" w:rsidRPr="0054226D" w:rsidRDefault="005168CF" w:rsidP="00DF3053">
            <w:pPr>
              <w:pStyle w:val="TAC"/>
            </w:pPr>
            <w:r w:rsidRPr="0054226D">
              <w:t>reject</w:t>
            </w:r>
          </w:p>
        </w:tc>
      </w:tr>
      <w:tr w:rsidR="005168CF" w:rsidRPr="0054226D" w14:paraId="2FEB6F03" w14:textId="77777777" w:rsidTr="00DF3053">
        <w:tc>
          <w:tcPr>
            <w:tcW w:w="2578" w:type="dxa"/>
          </w:tcPr>
          <w:p w14:paraId="79060253" w14:textId="77777777" w:rsidR="005168CF" w:rsidRPr="0054226D" w:rsidRDefault="005168CF" w:rsidP="00DF3053">
            <w:pPr>
              <w:pStyle w:val="TALLeft0"/>
            </w:pPr>
            <w:r w:rsidRPr="0054226D">
              <w:t xml:space="preserve">&gt;OTDOA Information Item </w:t>
            </w:r>
          </w:p>
        </w:tc>
        <w:tc>
          <w:tcPr>
            <w:tcW w:w="1104" w:type="dxa"/>
          </w:tcPr>
          <w:p w14:paraId="76943032" w14:textId="77777777" w:rsidR="005168CF" w:rsidRPr="0054226D" w:rsidRDefault="005168CF" w:rsidP="00DF3053">
            <w:pPr>
              <w:pStyle w:val="TAL"/>
            </w:pPr>
            <w:r w:rsidRPr="0054226D">
              <w:t>M</w:t>
            </w:r>
          </w:p>
        </w:tc>
        <w:tc>
          <w:tcPr>
            <w:tcW w:w="1164" w:type="dxa"/>
          </w:tcPr>
          <w:p w14:paraId="2E09ECB8" w14:textId="77777777" w:rsidR="005168CF" w:rsidRPr="0054226D" w:rsidRDefault="005168CF" w:rsidP="00DF3053">
            <w:pPr>
              <w:pStyle w:val="TAL"/>
              <w:rPr>
                <w:i/>
                <w:iCs/>
              </w:rPr>
            </w:pPr>
          </w:p>
        </w:tc>
        <w:tc>
          <w:tcPr>
            <w:tcW w:w="2126" w:type="dxa"/>
          </w:tcPr>
          <w:p w14:paraId="4DCB20BD" w14:textId="77777777" w:rsidR="005168CF" w:rsidRDefault="005168CF" w:rsidP="00DF3053">
            <w:pPr>
              <w:pStyle w:val="TAL"/>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04B3E0F5" w14:textId="77777777" w:rsidR="005168CF" w:rsidRPr="0054226D" w:rsidRDefault="005168CF" w:rsidP="00DF3053">
            <w:pPr>
              <w:pStyle w:val="TAL"/>
            </w:pPr>
            <w:r>
              <w:t>tddConfig</w:t>
            </w:r>
            <w:r w:rsidRPr="0054226D">
              <w:t>)</w:t>
            </w:r>
          </w:p>
        </w:tc>
        <w:tc>
          <w:tcPr>
            <w:tcW w:w="1276" w:type="dxa"/>
          </w:tcPr>
          <w:p w14:paraId="03C9D8DF" w14:textId="77777777" w:rsidR="005168CF" w:rsidRPr="0054226D" w:rsidRDefault="005168CF" w:rsidP="00DF3053">
            <w:pPr>
              <w:pStyle w:val="TAL"/>
            </w:pPr>
          </w:p>
        </w:tc>
        <w:tc>
          <w:tcPr>
            <w:tcW w:w="1134" w:type="dxa"/>
          </w:tcPr>
          <w:p w14:paraId="71918986" w14:textId="7B374A5E" w:rsidR="005168CF" w:rsidRPr="0054226D" w:rsidRDefault="005168CF" w:rsidP="00DF3053">
            <w:pPr>
              <w:pStyle w:val="TAC"/>
            </w:pPr>
            <w:r>
              <w:t>EACH</w:t>
            </w:r>
          </w:p>
        </w:tc>
        <w:tc>
          <w:tcPr>
            <w:tcW w:w="1103" w:type="dxa"/>
          </w:tcPr>
          <w:p w14:paraId="7755C174" w14:textId="132CEC11" w:rsidR="005168CF" w:rsidRPr="0054226D" w:rsidRDefault="005168CF" w:rsidP="00DF3053">
            <w:pPr>
              <w:pStyle w:val="TAC"/>
            </w:pPr>
            <w:r>
              <w:t>reject</w:t>
            </w:r>
          </w:p>
        </w:tc>
      </w:tr>
    </w:tbl>
    <w:p w14:paraId="760E80E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DF3053">
            <w:pPr>
              <w:pStyle w:val="TAH"/>
            </w:pPr>
            <w:r w:rsidRPr="0054226D">
              <w:t>Range bound</w:t>
            </w:r>
          </w:p>
        </w:tc>
        <w:tc>
          <w:tcPr>
            <w:tcW w:w="5670" w:type="dxa"/>
          </w:tcPr>
          <w:p w14:paraId="76159601" w14:textId="77777777" w:rsidR="005168CF" w:rsidRPr="0054226D" w:rsidRDefault="005168CF" w:rsidP="00DF3053">
            <w:pPr>
              <w:pStyle w:val="TAH"/>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DF3053">
            <w:pPr>
              <w:pStyle w:val="TAL"/>
            </w:pPr>
            <w:r w:rsidRPr="0054226D">
              <w:t>maxnoOTDOAtypes</w:t>
            </w:r>
          </w:p>
        </w:tc>
        <w:tc>
          <w:tcPr>
            <w:tcW w:w="5670" w:type="dxa"/>
          </w:tcPr>
          <w:p w14:paraId="72C258D0" w14:textId="77777777" w:rsidR="005168CF" w:rsidRPr="0054226D" w:rsidRDefault="005168CF" w:rsidP="00DF3053">
            <w:pPr>
              <w:pStyle w:val="TAL"/>
            </w:pPr>
            <w:r w:rsidRPr="0054226D">
              <w:t>Maximum no. of OTDOA information types that can be requested and reported with one message. Value is 63.</w:t>
            </w:r>
          </w:p>
        </w:tc>
      </w:tr>
    </w:tbl>
    <w:p w14:paraId="44C277FD" w14:textId="77777777" w:rsidR="005168CF" w:rsidRPr="0054226D" w:rsidRDefault="005168CF" w:rsidP="005168CF"/>
    <w:p w14:paraId="7381EB31" w14:textId="77777777" w:rsidR="005168CF" w:rsidRPr="0054226D" w:rsidRDefault="005168CF" w:rsidP="005168CF">
      <w:pPr>
        <w:pStyle w:val="Heading4"/>
      </w:pPr>
      <w:bookmarkStart w:id="268" w:name="_Toc534730133"/>
      <w:bookmarkStart w:id="269" w:name="_Toc36552129"/>
      <w:bookmarkStart w:id="270" w:name="_Toc162452571"/>
      <w:r w:rsidRPr="0054226D">
        <w:t>9.1.1.8</w:t>
      </w:r>
      <w:r w:rsidRPr="0054226D">
        <w:tab/>
        <w:t>OTDOA INFORMATION RESPONSE</w:t>
      </w:r>
      <w:bookmarkEnd w:id="268"/>
      <w:bookmarkEnd w:id="269"/>
      <w:bookmarkEnd w:id="270"/>
    </w:p>
    <w:p w14:paraId="5A289F2D" w14:textId="77777777" w:rsidR="005168CF" w:rsidRPr="0054226D" w:rsidRDefault="005168CF" w:rsidP="005168CF">
      <w:r w:rsidRPr="0054226D">
        <w:t>This message is sent by eNB to provide OTDOA information.</w:t>
      </w:r>
    </w:p>
    <w:p w14:paraId="636F5C3C"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44C82EC8" w14:textId="77777777" w:rsidTr="00DF3053">
        <w:tc>
          <w:tcPr>
            <w:tcW w:w="2578" w:type="dxa"/>
          </w:tcPr>
          <w:p w14:paraId="4232504D" w14:textId="77777777" w:rsidR="005168CF" w:rsidRPr="0054226D" w:rsidRDefault="005168CF" w:rsidP="00DF3053">
            <w:pPr>
              <w:pStyle w:val="TAH"/>
            </w:pPr>
            <w:r w:rsidRPr="0054226D">
              <w:lastRenderedPageBreak/>
              <w:t>IE/Group Name</w:t>
            </w:r>
          </w:p>
        </w:tc>
        <w:tc>
          <w:tcPr>
            <w:tcW w:w="1104" w:type="dxa"/>
          </w:tcPr>
          <w:p w14:paraId="1F3F6008" w14:textId="77777777" w:rsidR="005168CF" w:rsidRPr="0054226D" w:rsidRDefault="005168CF" w:rsidP="00DF3053">
            <w:pPr>
              <w:pStyle w:val="TAH"/>
            </w:pPr>
            <w:r w:rsidRPr="0054226D">
              <w:t>Presence</w:t>
            </w:r>
          </w:p>
        </w:tc>
        <w:tc>
          <w:tcPr>
            <w:tcW w:w="1306" w:type="dxa"/>
          </w:tcPr>
          <w:p w14:paraId="5D53E660" w14:textId="77777777" w:rsidR="005168CF" w:rsidRPr="0054226D" w:rsidRDefault="005168CF" w:rsidP="00DF3053">
            <w:pPr>
              <w:pStyle w:val="TAH"/>
            </w:pPr>
            <w:r w:rsidRPr="0054226D">
              <w:t>Range</w:t>
            </w:r>
          </w:p>
        </w:tc>
        <w:tc>
          <w:tcPr>
            <w:tcW w:w="1661" w:type="dxa"/>
          </w:tcPr>
          <w:p w14:paraId="76B9D80C" w14:textId="77777777" w:rsidR="005168CF" w:rsidRPr="0054226D" w:rsidRDefault="005168CF" w:rsidP="00DF3053">
            <w:pPr>
              <w:pStyle w:val="TAH"/>
            </w:pPr>
            <w:r w:rsidRPr="0054226D">
              <w:t>IE type and reference</w:t>
            </w:r>
          </w:p>
        </w:tc>
        <w:tc>
          <w:tcPr>
            <w:tcW w:w="1274" w:type="dxa"/>
          </w:tcPr>
          <w:p w14:paraId="52A24922" w14:textId="77777777" w:rsidR="005168CF" w:rsidRPr="0054226D" w:rsidRDefault="005168CF" w:rsidP="00DF3053">
            <w:pPr>
              <w:pStyle w:val="TAH"/>
            </w:pPr>
            <w:r w:rsidRPr="0054226D">
              <w:t>Semantics description</w:t>
            </w:r>
          </w:p>
        </w:tc>
        <w:tc>
          <w:tcPr>
            <w:tcW w:w="1288" w:type="dxa"/>
          </w:tcPr>
          <w:p w14:paraId="36DC7219" w14:textId="77777777" w:rsidR="005168CF" w:rsidRPr="0054226D" w:rsidRDefault="005168CF" w:rsidP="00DF3053">
            <w:pPr>
              <w:pStyle w:val="TAH"/>
              <w:rPr>
                <w:b w:val="0"/>
              </w:rPr>
            </w:pPr>
            <w:r w:rsidRPr="0054226D">
              <w:t>Criticality</w:t>
            </w:r>
          </w:p>
        </w:tc>
        <w:tc>
          <w:tcPr>
            <w:tcW w:w="1274" w:type="dxa"/>
          </w:tcPr>
          <w:p w14:paraId="4211ED44" w14:textId="77777777" w:rsidR="005168CF" w:rsidRPr="0054226D" w:rsidRDefault="005168CF" w:rsidP="00DF3053">
            <w:pPr>
              <w:pStyle w:val="TAH"/>
              <w:rPr>
                <w:b w:val="0"/>
              </w:rPr>
            </w:pPr>
            <w:r w:rsidRPr="0054226D">
              <w:t>Assigned Criticality</w:t>
            </w:r>
          </w:p>
        </w:tc>
      </w:tr>
      <w:tr w:rsidR="005168CF" w:rsidRPr="0054226D" w14:paraId="6E768F09" w14:textId="77777777" w:rsidTr="00DF3053">
        <w:tc>
          <w:tcPr>
            <w:tcW w:w="2578" w:type="dxa"/>
          </w:tcPr>
          <w:p w14:paraId="4EB789C5" w14:textId="77777777" w:rsidR="005168CF" w:rsidRPr="0054226D" w:rsidRDefault="005168CF" w:rsidP="00DF3053">
            <w:pPr>
              <w:pStyle w:val="TAL"/>
            </w:pPr>
            <w:r w:rsidRPr="0054226D">
              <w:t>Message Type</w:t>
            </w:r>
          </w:p>
        </w:tc>
        <w:tc>
          <w:tcPr>
            <w:tcW w:w="1104" w:type="dxa"/>
          </w:tcPr>
          <w:p w14:paraId="722D1F9B" w14:textId="77777777" w:rsidR="005168CF" w:rsidRPr="0054226D" w:rsidRDefault="005168CF" w:rsidP="00DF3053">
            <w:pPr>
              <w:pStyle w:val="TAL"/>
            </w:pPr>
            <w:r w:rsidRPr="0054226D">
              <w:t>M</w:t>
            </w:r>
          </w:p>
        </w:tc>
        <w:tc>
          <w:tcPr>
            <w:tcW w:w="1306" w:type="dxa"/>
          </w:tcPr>
          <w:p w14:paraId="482283BB" w14:textId="77777777" w:rsidR="005168CF" w:rsidRPr="0054226D" w:rsidRDefault="005168CF" w:rsidP="00DF3053">
            <w:pPr>
              <w:pStyle w:val="TAL"/>
            </w:pPr>
          </w:p>
        </w:tc>
        <w:tc>
          <w:tcPr>
            <w:tcW w:w="1661" w:type="dxa"/>
          </w:tcPr>
          <w:p w14:paraId="6F2471AD" w14:textId="77777777" w:rsidR="005168CF" w:rsidRPr="0054226D" w:rsidRDefault="005168CF" w:rsidP="00DF3053">
            <w:pPr>
              <w:pStyle w:val="TAL"/>
            </w:pPr>
            <w:r w:rsidRPr="0054226D">
              <w:t>9.2.3</w:t>
            </w:r>
          </w:p>
        </w:tc>
        <w:tc>
          <w:tcPr>
            <w:tcW w:w="1274" w:type="dxa"/>
          </w:tcPr>
          <w:p w14:paraId="6429E465" w14:textId="77777777" w:rsidR="005168CF" w:rsidRPr="0054226D" w:rsidRDefault="005168CF" w:rsidP="00DF3053">
            <w:pPr>
              <w:pStyle w:val="TAL"/>
            </w:pPr>
          </w:p>
        </w:tc>
        <w:tc>
          <w:tcPr>
            <w:tcW w:w="1288" w:type="dxa"/>
          </w:tcPr>
          <w:p w14:paraId="362BDBEC" w14:textId="77777777" w:rsidR="005168CF" w:rsidRPr="0054226D" w:rsidRDefault="005168CF" w:rsidP="00DF3053">
            <w:pPr>
              <w:pStyle w:val="TAC"/>
            </w:pPr>
            <w:r w:rsidRPr="0054226D">
              <w:t>YES</w:t>
            </w:r>
          </w:p>
        </w:tc>
        <w:tc>
          <w:tcPr>
            <w:tcW w:w="1274" w:type="dxa"/>
          </w:tcPr>
          <w:p w14:paraId="4BA0AF6C" w14:textId="77777777" w:rsidR="005168CF" w:rsidRPr="0054226D" w:rsidRDefault="005168CF" w:rsidP="00DF3053">
            <w:pPr>
              <w:pStyle w:val="TAC"/>
            </w:pPr>
            <w:r w:rsidRPr="0054226D">
              <w:t>reject</w:t>
            </w:r>
          </w:p>
        </w:tc>
      </w:tr>
      <w:tr w:rsidR="005168CF" w:rsidRPr="0054226D" w14:paraId="0B5D823D" w14:textId="77777777" w:rsidTr="00DF3053">
        <w:tc>
          <w:tcPr>
            <w:tcW w:w="2578" w:type="dxa"/>
          </w:tcPr>
          <w:p w14:paraId="555A2D13" w14:textId="77777777" w:rsidR="005168CF" w:rsidRPr="0054226D" w:rsidRDefault="005168CF" w:rsidP="00DF3053">
            <w:pPr>
              <w:pStyle w:val="TAL"/>
            </w:pPr>
            <w:r w:rsidRPr="0054226D">
              <w:t>LPPa Transaction ID</w:t>
            </w:r>
          </w:p>
        </w:tc>
        <w:tc>
          <w:tcPr>
            <w:tcW w:w="1104" w:type="dxa"/>
          </w:tcPr>
          <w:p w14:paraId="7F8025D0" w14:textId="77777777" w:rsidR="005168CF" w:rsidRPr="0054226D" w:rsidRDefault="005168CF" w:rsidP="00DF3053">
            <w:pPr>
              <w:pStyle w:val="TAL"/>
            </w:pPr>
            <w:r w:rsidRPr="0054226D">
              <w:t>M</w:t>
            </w:r>
          </w:p>
        </w:tc>
        <w:tc>
          <w:tcPr>
            <w:tcW w:w="1306" w:type="dxa"/>
          </w:tcPr>
          <w:p w14:paraId="72379CB0" w14:textId="77777777" w:rsidR="005168CF" w:rsidRPr="0054226D" w:rsidRDefault="005168CF" w:rsidP="00DF3053">
            <w:pPr>
              <w:pStyle w:val="TAL"/>
            </w:pPr>
          </w:p>
        </w:tc>
        <w:tc>
          <w:tcPr>
            <w:tcW w:w="1661" w:type="dxa"/>
          </w:tcPr>
          <w:p w14:paraId="5A82FD27" w14:textId="77777777" w:rsidR="005168CF" w:rsidRPr="0054226D" w:rsidRDefault="005168CF" w:rsidP="00DF3053">
            <w:pPr>
              <w:pStyle w:val="TAL"/>
            </w:pPr>
            <w:r w:rsidRPr="0054226D">
              <w:t>9.2.4</w:t>
            </w:r>
          </w:p>
        </w:tc>
        <w:tc>
          <w:tcPr>
            <w:tcW w:w="1274" w:type="dxa"/>
          </w:tcPr>
          <w:p w14:paraId="6E36ACB0" w14:textId="77777777" w:rsidR="005168CF" w:rsidRPr="0054226D" w:rsidRDefault="005168CF" w:rsidP="00DF3053">
            <w:pPr>
              <w:pStyle w:val="TAL"/>
            </w:pPr>
          </w:p>
        </w:tc>
        <w:tc>
          <w:tcPr>
            <w:tcW w:w="1288" w:type="dxa"/>
          </w:tcPr>
          <w:p w14:paraId="428BCEE1" w14:textId="77777777" w:rsidR="005168CF" w:rsidRPr="0054226D" w:rsidRDefault="005168CF" w:rsidP="00DF3053">
            <w:pPr>
              <w:pStyle w:val="TAC"/>
            </w:pPr>
            <w:r w:rsidRPr="0054226D">
              <w:t>-</w:t>
            </w:r>
          </w:p>
        </w:tc>
        <w:tc>
          <w:tcPr>
            <w:tcW w:w="1274" w:type="dxa"/>
          </w:tcPr>
          <w:p w14:paraId="088C59CB" w14:textId="77777777" w:rsidR="005168CF" w:rsidRPr="0054226D" w:rsidRDefault="005168CF" w:rsidP="00DF3053">
            <w:pPr>
              <w:pStyle w:val="TAC"/>
            </w:pPr>
          </w:p>
        </w:tc>
      </w:tr>
      <w:tr w:rsidR="005168CF" w:rsidRPr="0054226D" w14:paraId="0F2670F3" w14:textId="77777777" w:rsidTr="00DF3053">
        <w:tc>
          <w:tcPr>
            <w:tcW w:w="2578" w:type="dxa"/>
          </w:tcPr>
          <w:p w14:paraId="1D5A0833" w14:textId="77777777" w:rsidR="005168CF" w:rsidRPr="00104BAB" w:rsidRDefault="005168CF" w:rsidP="00A7285D">
            <w:pPr>
              <w:pStyle w:val="TAL"/>
            </w:pPr>
            <w:r w:rsidRPr="00104BAB">
              <w:t>OTDOA Cells</w:t>
            </w:r>
          </w:p>
        </w:tc>
        <w:tc>
          <w:tcPr>
            <w:tcW w:w="1104" w:type="dxa"/>
          </w:tcPr>
          <w:p w14:paraId="21F93C2F" w14:textId="77777777" w:rsidR="005168CF" w:rsidRPr="0054226D" w:rsidRDefault="005168CF" w:rsidP="00A7285D">
            <w:pPr>
              <w:pStyle w:val="PL"/>
            </w:pPr>
          </w:p>
        </w:tc>
        <w:tc>
          <w:tcPr>
            <w:tcW w:w="1306" w:type="dxa"/>
          </w:tcPr>
          <w:p w14:paraId="71869EA1" w14:textId="77777777" w:rsidR="005168CF" w:rsidRPr="00A7285D" w:rsidRDefault="005168CF" w:rsidP="00A7285D">
            <w:pPr>
              <w:pStyle w:val="TAL"/>
              <w:rPr>
                <w:i/>
                <w:iCs/>
              </w:rPr>
            </w:pPr>
            <w:r w:rsidRPr="00A7285D">
              <w:rPr>
                <w:i/>
                <w:iCs/>
              </w:rPr>
              <w:t>1 .. &lt;maxCellineNB&gt;</w:t>
            </w:r>
          </w:p>
        </w:tc>
        <w:tc>
          <w:tcPr>
            <w:tcW w:w="1661" w:type="dxa"/>
          </w:tcPr>
          <w:p w14:paraId="5480723C" w14:textId="77777777" w:rsidR="005168CF" w:rsidRPr="0054226D" w:rsidRDefault="005168CF" w:rsidP="00DF3053">
            <w:pPr>
              <w:pStyle w:val="ZV"/>
              <w:framePr w:wrap="notBeside"/>
              <w:ind w:left="851"/>
            </w:pPr>
          </w:p>
        </w:tc>
        <w:tc>
          <w:tcPr>
            <w:tcW w:w="1274" w:type="dxa"/>
          </w:tcPr>
          <w:p w14:paraId="5EAB496D"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6C2CCE6F" w14:textId="77777777" w:rsidR="005168CF" w:rsidRPr="0054226D" w:rsidRDefault="005168CF" w:rsidP="00DF3053">
            <w:pPr>
              <w:pStyle w:val="TAC"/>
            </w:pPr>
            <w:r w:rsidRPr="0054226D">
              <w:t>GLOBAL</w:t>
            </w:r>
          </w:p>
        </w:tc>
        <w:tc>
          <w:tcPr>
            <w:tcW w:w="1274" w:type="dxa"/>
          </w:tcPr>
          <w:p w14:paraId="0DF8717D" w14:textId="77777777" w:rsidR="005168CF" w:rsidRPr="0054226D" w:rsidRDefault="005168CF" w:rsidP="00DF3053">
            <w:pPr>
              <w:pStyle w:val="TAC"/>
            </w:pPr>
            <w:r w:rsidRPr="0054226D">
              <w:t>ignore</w:t>
            </w:r>
          </w:p>
        </w:tc>
      </w:tr>
      <w:tr w:rsidR="005168CF" w:rsidRPr="0054226D" w14:paraId="17B627DB" w14:textId="77777777" w:rsidTr="00DF3053">
        <w:tc>
          <w:tcPr>
            <w:tcW w:w="2578" w:type="dxa"/>
          </w:tcPr>
          <w:p w14:paraId="50C7D804" w14:textId="77777777" w:rsidR="005168CF" w:rsidRPr="0054226D" w:rsidRDefault="005168CF" w:rsidP="00DF3053">
            <w:pPr>
              <w:pStyle w:val="TALLeft0"/>
            </w:pPr>
            <w:r w:rsidRPr="0054226D">
              <w:t>&gt;OTDOA Cell Information</w:t>
            </w:r>
          </w:p>
        </w:tc>
        <w:tc>
          <w:tcPr>
            <w:tcW w:w="1104" w:type="dxa"/>
          </w:tcPr>
          <w:p w14:paraId="1DB70512" w14:textId="77777777" w:rsidR="005168CF" w:rsidRPr="0054226D" w:rsidRDefault="005168CF" w:rsidP="00A7285D">
            <w:pPr>
              <w:pStyle w:val="TALLeft0"/>
            </w:pPr>
            <w:r w:rsidRPr="0054226D">
              <w:t>M</w:t>
            </w:r>
          </w:p>
        </w:tc>
        <w:tc>
          <w:tcPr>
            <w:tcW w:w="1306" w:type="dxa"/>
          </w:tcPr>
          <w:p w14:paraId="114A416F" w14:textId="77777777" w:rsidR="005168CF" w:rsidRPr="0054226D" w:rsidRDefault="005168CF" w:rsidP="00A7285D">
            <w:pPr>
              <w:pStyle w:val="TALLeft0"/>
              <w:rPr>
                <w:i/>
              </w:rPr>
            </w:pPr>
          </w:p>
        </w:tc>
        <w:tc>
          <w:tcPr>
            <w:tcW w:w="1661" w:type="dxa"/>
          </w:tcPr>
          <w:p w14:paraId="68BCF426" w14:textId="77777777" w:rsidR="005168CF" w:rsidRPr="0054226D" w:rsidRDefault="005168CF" w:rsidP="00A7285D">
            <w:pPr>
              <w:pStyle w:val="TALLeft0"/>
              <w:rPr>
                <w:rFonts w:cs="Arial"/>
                <w:szCs w:val="18"/>
              </w:rPr>
            </w:pPr>
            <w:r w:rsidRPr="0054226D">
              <w:rPr>
                <w:rFonts w:cs="Arial"/>
                <w:szCs w:val="18"/>
              </w:rPr>
              <w:t>9.2.7</w:t>
            </w:r>
          </w:p>
        </w:tc>
        <w:tc>
          <w:tcPr>
            <w:tcW w:w="1274" w:type="dxa"/>
          </w:tcPr>
          <w:p w14:paraId="33EF31D1" w14:textId="77777777" w:rsidR="005168CF" w:rsidRPr="0054226D" w:rsidRDefault="005168CF" w:rsidP="00A7285D">
            <w:pPr>
              <w:pStyle w:val="TALLeft0"/>
            </w:pPr>
          </w:p>
        </w:tc>
        <w:tc>
          <w:tcPr>
            <w:tcW w:w="1288" w:type="dxa"/>
          </w:tcPr>
          <w:p w14:paraId="7A56FADC" w14:textId="77777777" w:rsidR="005168CF" w:rsidRPr="0054226D" w:rsidRDefault="005168CF" w:rsidP="00A7285D">
            <w:pPr>
              <w:pStyle w:val="TALLeft0"/>
            </w:pPr>
            <w:r w:rsidRPr="0054226D">
              <w:t>-</w:t>
            </w:r>
          </w:p>
        </w:tc>
        <w:tc>
          <w:tcPr>
            <w:tcW w:w="1274" w:type="dxa"/>
          </w:tcPr>
          <w:p w14:paraId="75E2C540" w14:textId="77777777" w:rsidR="005168CF" w:rsidRPr="0054226D" w:rsidRDefault="005168CF" w:rsidP="00A7285D">
            <w:pPr>
              <w:pStyle w:val="TALLeft0"/>
            </w:pPr>
            <w:r w:rsidRPr="0054226D">
              <w:t>-</w:t>
            </w:r>
          </w:p>
        </w:tc>
      </w:tr>
      <w:tr w:rsidR="005168CF" w:rsidRPr="0054226D" w14:paraId="34D96B4A" w14:textId="77777777" w:rsidTr="00DF3053">
        <w:tc>
          <w:tcPr>
            <w:tcW w:w="2578" w:type="dxa"/>
          </w:tcPr>
          <w:p w14:paraId="4223BCEC" w14:textId="77777777" w:rsidR="005168CF" w:rsidRPr="00A7285D" w:rsidRDefault="005168CF" w:rsidP="00DF3053">
            <w:pPr>
              <w:pStyle w:val="TAL"/>
              <w:rPr>
                <w:b/>
                <w:bCs/>
              </w:rPr>
            </w:pPr>
            <w:r w:rsidRPr="00A7285D">
              <w:rPr>
                <w:b/>
                <w:bCs/>
              </w:rPr>
              <w:t>Additional OTDOA Cells</w:t>
            </w:r>
          </w:p>
        </w:tc>
        <w:tc>
          <w:tcPr>
            <w:tcW w:w="1104" w:type="dxa"/>
          </w:tcPr>
          <w:p w14:paraId="701384B2" w14:textId="77777777" w:rsidR="005168CF" w:rsidRPr="0054226D" w:rsidRDefault="005168CF" w:rsidP="00DF3053">
            <w:pPr>
              <w:pStyle w:val="TAL"/>
            </w:pPr>
          </w:p>
        </w:tc>
        <w:tc>
          <w:tcPr>
            <w:tcW w:w="1306" w:type="dxa"/>
          </w:tcPr>
          <w:p w14:paraId="37D68E23" w14:textId="77777777" w:rsidR="005168CF" w:rsidRPr="00DE392A" w:rsidRDefault="005168CF" w:rsidP="00DF3053">
            <w:pPr>
              <w:pStyle w:val="TAL"/>
              <w:rPr>
                <w:i/>
                <w:iCs/>
              </w:rPr>
            </w:pPr>
            <w:r w:rsidRPr="00A7285D">
              <w:rPr>
                <w:i/>
                <w:iCs/>
              </w:rPr>
              <w:t>0 .. &lt;maxCellineNB-ext&gt;</w:t>
            </w:r>
          </w:p>
        </w:tc>
        <w:tc>
          <w:tcPr>
            <w:tcW w:w="1661" w:type="dxa"/>
          </w:tcPr>
          <w:p w14:paraId="3D1796BA" w14:textId="77777777" w:rsidR="005168CF" w:rsidRPr="0054226D" w:rsidRDefault="005168CF" w:rsidP="00DF3053">
            <w:pPr>
              <w:pStyle w:val="TAL"/>
              <w:rPr>
                <w:rFonts w:cs="Arial"/>
                <w:szCs w:val="18"/>
              </w:rPr>
            </w:pPr>
          </w:p>
        </w:tc>
        <w:tc>
          <w:tcPr>
            <w:tcW w:w="1274" w:type="dxa"/>
          </w:tcPr>
          <w:p w14:paraId="4CFE3862"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4FC5E722" w14:textId="77777777" w:rsidR="005168CF" w:rsidRPr="0054226D" w:rsidRDefault="005168CF" w:rsidP="00A7285D">
            <w:pPr>
              <w:pStyle w:val="TAC"/>
            </w:pPr>
            <w:r w:rsidRPr="0054226D">
              <w:t>GLOBAL</w:t>
            </w:r>
          </w:p>
        </w:tc>
        <w:tc>
          <w:tcPr>
            <w:tcW w:w="1274" w:type="dxa"/>
          </w:tcPr>
          <w:p w14:paraId="7640F3E4" w14:textId="77777777" w:rsidR="005168CF" w:rsidRPr="0054226D" w:rsidRDefault="005168CF" w:rsidP="00A7285D">
            <w:pPr>
              <w:pStyle w:val="TAC"/>
            </w:pPr>
            <w:r w:rsidRPr="0054226D">
              <w:t>ignore</w:t>
            </w:r>
          </w:p>
        </w:tc>
      </w:tr>
      <w:tr w:rsidR="005168CF" w:rsidRPr="0054226D" w14:paraId="68778876" w14:textId="77777777" w:rsidTr="00DF3053">
        <w:tc>
          <w:tcPr>
            <w:tcW w:w="2578" w:type="dxa"/>
          </w:tcPr>
          <w:p w14:paraId="13F5BA4C" w14:textId="77777777" w:rsidR="005168CF" w:rsidRPr="0054226D" w:rsidRDefault="005168CF" w:rsidP="00DF3053">
            <w:pPr>
              <w:pStyle w:val="TALLeft0"/>
            </w:pPr>
            <w:r w:rsidRPr="0054226D">
              <w:t>&gt;OTDOA Cell Information</w:t>
            </w:r>
          </w:p>
        </w:tc>
        <w:tc>
          <w:tcPr>
            <w:tcW w:w="1104" w:type="dxa"/>
          </w:tcPr>
          <w:p w14:paraId="54F8A2DD" w14:textId="77777777" w:rsidR="005168CF" w:rsidRPr="0054226D" w:rsidRDefault="005168CF" w:rsidP="00DF3053">
            <w:pPr>
              <w:pStyle w:val="TAL"/>
            </w:pPr>
            <w:r w:rsidRPr="0054226D">
              <w:t>M</w:t>
            </w:r>
          </w:p>
        </w:tc>
        <w:tc>
          <w:tcPr>
            <w:tcW w:w="1306" w:type="dxa"/>
          </w:tcPr>
          <w:p w14:paraId="618CED65" w14:textId="77777777" w:rsidR="005168CF" w:rsidRPr="0054226D" w:rsidRDefault="005168CF" w:rsidP="00DF3053">
            <w:pPr>
              <w:pStyle w:val="TAL"/>
              <w:rPr>
                <w:i/>
              </w:rPr>
            </w:pPr>
          </w:p>
        </w:tc>
        <w:tc>
          <w:tcPr>
            <w:tcW w:w="1661" w:type="dxa"/>
          </w:tcPr>
          <w:p w14:paraId="767C3838" w14:textId="77777777" w:rsidR="005168CF" w:rsidRPr="0054226D" w:rsidRDefault="005168CF" w:rsidP="00DF3053">
            <w:pPr>
              <w:pStyle w:val="TAL"/>
              <w:rPr>
                <w:rFonts w:cs="Arial"/>
                <w:szCs w:val="18"/>
              </w:rPr>
            </w:pPr>
            <w:r w:rsidRPr="0054226D">
              <w:rPr>
                <w:rFonts w:cs="Arial"/>
                <w:szCs w:val="18"/>
              </w:rPr>
              <w:t>9.2.7</w:t>
            </w:r>
          </w:p>
        </w:tc>
        <w:tc>
          <w:tcPr>
            <w:tcW w:w="1274" w:type="dxa"/>
          </w:tcPr>
          <w:p w14:paraId="1685B834" w14:textId="77777777" w:rsidR="005168CF" w:rsidRPr="0054226D" w:rsidRDefault="005168CF" w:rsidP="00DF3053">
            <w:pPr>
              <w:pStyle w:val="TAL"/>
            </w:pPr>
          </w:p>
        </w:tc>
        <w:tc>
          <w:tcPr>
            <w:tcW w:w="1288" w:type="dxa"/>
          </w:tcPr>
          <w:p w14:paraId="22F8601C" w14:textId="77777777" w:rsidR="005168CF" w:rsidRPr="0054226D" w:rsidRDefault="005168CF" w:rsidP="00A7285D">
            <w:pPr>
              <w:pStyle w:val="TAC"/>
            </w:pPr>
            <w:r w:rsidRPr="0054226D">
              <w:t>-</w:t>
            </w:r>
          </w:p>
        </w:tc>
        <w:tc>
          <w:tcPr>
            <w:tcW w:w="1274" w:type="dxa"/>
          </w:tcPr>
          <w:p w14:paraId="2D8BD502" w14:textId="77777777" w:rsidR="005168CF" w:rsidRPr="0054226D" w:rsidRDefault="005168CF" w:rsidP="00A7285D">
            <w:pPr>
              <w:pStyle w:val="TAC"/>
            </w:pPr>
            <w:r w:rsidRPr="0054226D">
              <w:t>-</w:t>
            </w:r>
          </w:p>
        </w:tc>
      </w:tr>
      <w:tr w:rsidR="005168CF" w:rsidRPr="0054226D" w14:paraId="53A97464" w14:textId="77777777" w:rsidTr="00DF3053">
        <w:tc>
          <w:tcPr>
            <w:tcW w:w="2578" w:type="dxa"/>
          </w:tcPr>
          <w:p w14:paraId="4CBB15CC" w14:textId="77777777" w:rsidR="005168CF" w:rsidRPr="0054226D" w:rsidRDefault="005168CF" w:rsidP="00DF3053">
            <w:pPr>
              <w:pStyle w:val="TAL"/>
            </w:pPr>
            <w:r w:rsidRPr="0054226D">
              <w:t>Criticality Diagnostics</w:t>
            </w:r>
          </w:p>
        </w:tc>
        <w:tc>
          <w:tcPr>
            <w:tcW w:w="1104" w:type="dxa"/>
          </w:tcPr>
          <w:p w14:paraId="40400169" w14:textId="77777777" w:rsidR="005168CF" w:rsidRPr="0054226D" w:rsidRDefault="005168CF" w:rsidP="00DF3053">
            <w:pPr>
              <w:pStyle w:val="TAL"/>
            </w:pPr>
            <w:r w:rsidRPr="0054226D">
              <w:t>O</w:t>
            </w:r>
          </w:p>
        </w:tc>
        <w:tc>
          <w:tcPr>
            <w:tcW w:w="1306" w:type="dxa"/>
          </w:tcPr>
          <w:p w14:paraId="7282EBDD" w14:textId="77777777" w:rsidR="005168CF" w:rsidRPr="0054226D" w:rsidRDefault="005168CF" w:rsidP="00DF3053">
            <w:pPr>
              <w:pStyle w:val="TAL"/>
            </w:pPr>
          </w:p>
        </w:tc>
        <w:tc>
          <w:tcPr>
            <w:tcW w:w="1661" w:type="dxa"/>
          </w:tcPr>
          <w:p w14:paraId="239F6B82" w14:textId="77777777" w:rsidR="005168CF" w:rsidRPr="0054226D" w:rsidRDefault="005168CF" w:rsidP="00DF3053">
            <w:pPr>
              <w:pStyle w:val="TAL"/>
            </w:pPr>
            <w:r w:rsidRPr="0054226D">
              <w:t>9.2.2</w:t>
            </w:r>
          </w:p>
        </w:tc>
        <w:tc>
          <w:tcPr>
            <w:tcW w:w="1274" w:type="dxa"/>
          </w:tcPr>
          <w:p w14:paraId="35EC1532" w14:textId="77777777" w:rsidR="005168CF" w:rsidRPr="0054226D" w:rsidRDefault="005168CF" w:rsidP="00DF3053">
            <w:pPr>
              <w:pStyle w:val="TAL"/>
            </w:pPr>
          </w:p>
        </w:tc>
        <w:tc>
          <w:tcPr>
            <w:tcW w:w="1288" w:type="dxa"/>
          </w:tcPr>
          <w:p w14:paraId="3CF5F721" w14:textId="77777777" w:rsidR="005168CF" w:rsidRPr="0054226D" w:rsidRDefault="005168CF" w:rsidP="00A7285D">
            <w:pPr>
              <w:pStyle w:val="TAC"/>
            </w:pPr>
            <w:r w:rsidRPr="0054226D">
              <w:t>YES</w:t>
            </w:r>
          </w:p>
        </w:tc>
        <w:tc>
          <w:tcPr>
            <w:tcW w:w="1274" w:type="dxa"/>
          </w:tcPr>
          <w:p w14:paraId="43169045" w14:textId="77777777" w:rsidR="005168CF" w:rsidRPr="0054226D" w:rsidRDefault="005168CF" w:rsidP="00A7285D">
            <w:pPr>
              <w:pStyle w:val="TAC"/>
            </w:pPr>
            <w:r w:rsidRPr="0054226D">
              <w:t>ignore</w:t>
            </w:r>
          </w:p>
        </w:tc>
      </w:tr>
    </w:tbl>
    <w:p w14:paraId="26E30B8D"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DF3053">
            <w:pPr>
              <w:pStyle w:val="TAH"/>
            </w:pPr>
            <w:r w:rsidRPr="0054226D">
              <w:t>Range bound</w:t>
            </w:r>
          </w:p>
        </w:tc>
        <w:tc>
          <w:tcPr>
            <w:tcW w:w="5670" w:type="dxa"/>
          </w:tcPr>
          <w:p w14:paraId="5DA1AE45" w14:textId="77777777" w:rsidR="005168CF" w:rsidRPr="0054226D" w:rsidRDefault="005168CF" w:rsidP="00DF3053">
            <w:pPr>
              <w:pStyle w:val="TAH"/>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DF3053">
            <w:pPr>
              <w:pStyle w:val="TAL"/>
            </w:pPr>
            <w:r w:rsidRPr="0054226D">
              <w:t>maxCellineNB</w:t>
            </w:r>
          </w:p>
        </w:tc>
        <w:tc>
          <w:tcPr>
            <w:tcW w:w="5670" w:type="dxa"/>
          </w:tcPr>
          <w:p w14:paraId="0C622F00" w14:textId="77777777" w:rsidR="005168CF" w:rsidRPr="0054226D" w:rsidRDefault="005168CF" w:rsidP="00DF3053">
            <w:pPr>
              <w:pStyle w:val="TAL"/>
            </w:pPr>
            <w:r w:rsidRPr="0054226D">
              <w:t>Maximum no. cells that can be served by an eNB. Value is 256.</w:t>
            </w:r>
          </w:p>
        </w:tc>
      </w:tr>
      <w:tr w:rsidR="005168CF" w:rsidRPr="0054226D" w14:paraId="5CDB121F" w14:textId="77777777" w:rsidTr="00DF3053">
        <w:tc>
          <w:tcPr>
            <w:tcW w:w="3686" w:type="dxa"/>
          </w:tcPr>
          <w:p w14:paraId="1B178577" w14:textId="77777777" w:rsidR="005168CF" w:rsidRPr="0054226D" w:rsidRDefault="005168CF" w:rsidP="00DF3053">
            <w:pPr>
              <w:pStyle w:val="TAL"/>
            </w:pPr>
            <w:r w:rsidRPr="0054226D">
              <w:t>maxCellineNB-ext</w:t>
            </w:r>
          </w:p>
        </w:tc>
        <w:tc>
          <w:tcPr>
            <w:tcW w:w="5670" w:type="dxa"/>
          </w:tcPr>
          <w:p w14:paraId="7067E578" w14:textId="77777777" w:rsidR="005168CF" w:rsidRPr="0054226D" w:rsidRDefault="005168CF" w:rsidP="00DF3053">
            <w:pPr>
              <w:pStyle w:val="TAL"/>
            </w:pPr>
            <w:r w:rsidRPr="0054226D">
              <w:t>Maximum no. of additional cells/TPs that can be served by an eNB. Value is 3840.</w:t>
            </w:r>
          </w:p>
        </w:tc>
      </w:tr>
    </w:tbl>
    <w:p w14:paraId="5B530DE5" w14:textId="77777777" w:rsidR="005168CF" w:rsidRPr="0054226D" w:rsidRDefault="005168CF" w:rsidP="005168CF"/>
    <w:p w14:paraId="1C48F3D8" w14:textId="77777777" w:rsidR="005168CF" w:rsidRPr="0054226D" w:rsidRDefault="005168CF" w:rsidP="005168CF">
      <w:pPr>
        <w:pStyle w:val="Heading4"/>
      </w:pPr>
      <w:bookmarkStart w:id="271" w:name="_Toc534730134"/>
      <w:bookmarkStart w:id="272" w:name="_Toc36552130"/>
      <w:bookmarkStart w:id="273" w:name="_Toc162452572"/>
      <w:r w:rsidRPr="0054226D">
        <w:t>9.1.1.9</w:t>
      </w:r>
      <w:r w:rsidRPr="0054226D">
        <w:tab/>
        <w:t>OTDOA INFORMATION FAILURE</w:t>
      </w:r>
      <w:bookmarkEnd w:id="271"/>
      <w:bookmarkEnd w:id="272"/>
      <w:bookmarkEnd w:id="273"/>
    </w:p>
    <w:p w14:paraId="35BF5D4B" w14:textId="77777777" w:rsidR="005168CF" w:rsidRPr="0054226D" w:rsidRDefault="005168CF" w:rsidP="005168CF">
      <w:r w:rsidRPr="0054226D">
        <w:t>This message is sent by eNB to indicate that the OTDOA information cannot be provided.</w:t>
      </w:r>
    </w:p>
    <w:p w14:paraId="096AC61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0155304F" w14:textId="77777777" w:rsidTr="00DF3053">
        <w:tc>
          <w:tcPr>
            <w:tcW w:w="2578" w:type="dxa"/>
          </w:tcPr>
          <w:p w14:paraId="603E0A8A" w14:textId="77777777" w:rsidR="005168CF" w:rsidRPr="0054226D" w:rsidRDefault="005168CF" w:rsidP="00DF3053">
            <w:pPr>
              <w:pStyle w:val="TAH"/>
            </w:pPr>
            <w:r w:rsidRPr="0054226D">
              <w:t>IE/Group Name</w:t>
            </w:r>
          </w:p>
        </w:tc>
        <w:tc>
          <w:tcPr>
            <w:tcW w:w="1104" w:type="dxa"/>
          </w:tcPr>
          <w:p w14:paraId="47273416" w14:textId="77777777" w:rsidR="005168CF" w:rsidRPr="0054226D" w:rsidRDefault="005168CF" w:rsidP="00DF3053">
            <w:pPr>
              <w:pStyle w:val="TAH"/>
            </w:pPr>
            <w:r w:rsidRPr="0054226D">
              <w:t>Presence</w:t>
            </w:r>
          </w:p>
        </w:tc>
        <w:tc>
          <w:tcPr>
            <w:tcW w:w="1306" w:type="dxa"/>
          </w:tcPr>
          <w:p w14:paraId="460615AB" w14:textId="77777777" w:rsidR="005168CF" w:rsidRPr="0054226D" w:rsidRDefault="005168CF" w:rsidP="00DF3053">
            <w:pPr>
              <w:pStyle w:val="TAH"/>
            </w:pPr>
            <w:r w:rsidRPr="0054226D">
              <w:t>Range</w:t>
            </w:r>
          </w:p>
        </w:tc>
        <w:tc>
          <w:tcPr>
            <w:tcW w:w="1661" w:type="dxa"/>
          </w:tcPr>
          <w:p w14:paraId="727A2D9D" w14:textId="77777777" w:rsidR="005168CF" w:rsidRPr="0054226D" w:rsidRDefault="005168CF" w:rsidP="00DF3053">
            <w:pPr>
              <w:pStyle w:val="TAH"/>
            </w:pPr>
            <w:r w:rsidRPr="0054226D">
              <w:t>IE type and reference</w:t>
            </w:r>
          </w:p>
        </w:tc>
        <w:tc>
          <w:tcPr>
            <w:tcW w:w="1274" w:type="dxa"/>
          </w:tcPr>
          <w:p w14:paraId="5434E0D6" w14:textId="77777777" w:rsidR="005168CF" w:rsidRPr="0054226D" w:rsidRDefault="005168CF" w:rsidP="00DF3053">
            <w:pPr>
              <w:pStyle w:val="TAH"/>
            </w:pPr>
            <w:r w:rsidRPr="0054226D">
              <w:t>Semantics description</w:t>
            </w:r>
          </w:p>
        </w:tc>
        <w:tc>
          <w:tcPr>
            <w:tcW w:w="1288" w:type="dxa"/>
          </w:tcPr>
          <w:p w14:paraId="0BA254E0" w14:textId="77777777" w:rsidR="005168CF" w:rsidRPr="0054226D" w:rsidRDefault="005168CF" w:rsidP="00DF3053">
            <w:pPr>
              <w:pStyle w:val="TAH"/>
              <w:rPr>
                <w:b w:val="0"/>
              </w:rPr>
            </w:pPr>
            <w:r w:rsidRPr="0054226D">
              <w:t>Criticality</w:t>
            </w:r>
          </w:p>
        </w:tc>
        <w:tc>
          <w:tcPr>
            <w:tcW w:w="1274" w:type="dxa"/>
          </w:tcPr>
          <w:p w14:paraId="6D9ED4C3" w14:textId="77777777" w:rsidR="005168CF" w:rsidRPr="0054226D" w:rsidRDefault="005168CF" w:rsidP="00DF3053">
            <w:pPr>
              <w:pStyle w:val="TAH"/>
              <w:rPr>
                <w:b w:val="0"/>
              </w:rPr>
            </w:pPr>
            <w:r w:rsidRPr="0054226D">
              <w:t>Assigned Criticality</w:t>
            </w:r>
          </w:p>
        </w:tc>
      </w:tr>
      <w:tr w:rsidR="005168CF" w:rsidRPr="0054226D" w14:paraId="20778052" w14:textId="77777777" w:rsidTr="00DF3053">
        <w:tc>
          <w:tcPr>
            <w:tcW w:w="2578" w:type="dxa"/>
          </w:tcPr>
          <w:p w14:paraId="3C2AF6BB" w14:textId="77777777" w:rsidR="005168CF" w:rsidRPr="0054226D" w:rsidRDefault="005168CF" w:rsidP="00DF3053">
            <w:pPr>
              <w:pStyle w:val="TAL"/>
            </w:pPr>
            <w:r w:rsidRPr="0054226D">
              <w:t>Message Type</w:t>
            </w:r>
          </w:p>
        </w:tc>
        <w:tc>
          <w:tcPr>
            <w:tcW w:w="1104" w:type="dxa"/>
          </w:tcPr>
          <w:p w14:paraId="574827F8" w14:textId="77777777" w:rsidR="005168CF" w:rsidRPr="0054226D" w:rsidRDefault="005168CF" w:rsidP="00DF3053">
            <w:pPr>
              <w:pStyle w:val="TAL"/>
            </w:pPr>
            <w:r w:rsidRPr="0054226D">
              <w:t>M</w:t>
            </w:r>
          </w:p>
        </w:tc>
        <w:tc>
          <w:tcPr>
            <w:tcW w:w="1306" w:type="dxa"/>
          </w:tcPr>
          <w:p w14:paraId="063237B4" w14:textId="77777777" w:rsidR="005168CF" w:rsidRPr="0054226D" w:rsidRDefault="005168CF" w:rsidP="00DF3053">
            <w:pPr>
              <w:pStyle w:val="TAL"/>
            </w:pPr>
          </w:p>
        </w:tc>
        <w:tc>
          <w:tcPr>
            <w:tcW w:w="1661" w:type="dxa"/>
          </w:tcPr>
          <w:p w14:paraId="4F8FA95D" w14:textId="77777777" w:rsidR="005168CF" w:rsidRPr="0054226D" w:rsidRDefault="005168CF" w:rsidP="00DF3053">
            <w:pPr>
              <w:pStyle w:val="TAL"/>
            </w:pPr>
            <w:r w:rsidRPr="0054226D">
              <w:t>9.2.3</w:t>
            </w:r>
          </w:p>
        </w:tc>
        <w:tc>
          <w:tcPr>
            <w:tcW w:w="1274" w:type="dxa"/>
          </w:tcPr>
          <w:p w14:paraId="55613EBC" w14:textId="77777777" w:rsidR="005168CF" w:rsidRPr="0054226D" w:rsidRDefault="005168CF" w:rsidP="00DF3053">
            <w:pPr>
              <w:pStyle w:val="TAL"/>
            </w:pPr>
          </w:p>
        </w:tc>
        <w:tc>
          <w:tcPr>
            <w:tcW w:w="1288" w:type="dxa"/>
          </w:tcPr>
          <w:p w14:paraId="0EB085FF" w14:textId="77777777" w:rsidR="005168CF" w:rsidRPr="0054226D" w:rsidRDefault="005168CF" w:rsidP="00DF3053">
            <w:pPr>
              <w:pStyle w:val="TAC"/>
            </w:pPr>
            <w:r w:rsidRPr="0054226D">
              <w:t>YES</w:t>
            </w:r>
          </w:p>
        </w:tc>
        <w:tc>
          <w:tcPr>
            <w:tcW w:w="1274" w:type="dxa"/>
          </w:tcPr>
          <w:p w14:paraId="251136FE" w14:textId="77777777" w:rsidR="005168CF" w:rsidRPr="0054226D" w:rsidRDefault="005168CF" w:rsidP="00DF3053">
            <w:pPr>
              <w:pStyle w:val="TAC"/>
            </w:pPr>
            <w:r w:rsidRPr="0054226D">
              <w:t>reject</w:t>
            </w:r>
          </w:p>
        </w:tc>
      </w:tr>
      <w:tr w:rsidR="005168CF" w:rsidRPr="0054226D" w14:paraId="23677BB1" w14:textId="77777777" w:rsidTr="00DF3053">
        <w:tc>
          <w:tcPr>
            <w:tcW w:w="2578" w:type="dxa"/>
          </w:tcPr>
          <w:p w14:paraId="23829FA9" w14:textId="77777777" w:rsidR="005168CF" w:rsidRPr="0054226D" w:rsidRDefault="005168CF" w:rsidP="00DF3053">
            <w:pPr>
              <w:pStyle w:val="TAL"/>
            </w:pPr>
            <w:r w:rsidRPr="0054226D">
              <w:t>LPPa Transaction ID</w:t>
            </w:r>
          </w:p>
        </w:tc>
        <w:tc>
          <w:tcPr>
            <w:tcW w:w="1104" w:type="dxa"/>
          </w:tcPr>
          <w:p w14:paraId="6533D003" w14:textId="77777777" w:rsidR="005168CF" w:rsidRPr="0054226D" w:rsidRDefault="005168CF" w:rsidP="00DF3053">
            <w:pPr>
              <w:pStyle w:val="TAL"/>
            </w:pPr>
            <w:r w:rsidRPr="0054226D">
              <w:t>M</w:t>
            </w:r>
          </w:p>
        </w:tc>
        <w:tc>
          <w:tcPr>
            <w:tcW w:w="1306" w:type="dxa"/>
          </w:tcPr>
          <w:p w14:paraId="0FBFF715" w14:textId="77777777" w:rsidR="005168CF" w:rsidRPr="0054226D" w:rsidRDefault="005168CF" w:rsidP="00DF3053">
            <w:pPr>
              <w:pStyle w:val="TAL"/>
            </w:pPr>
          </w:p>
        </w:tc>
        <w:tc>
          <w:tcPr>
            <w:tcW w:w="1661" w:type="dxa"/>
          </w:tcPr>
          <w:p w14:paraId="52769AFF" w14:textId="77777777" w:rsidR="005168CF" w:rsidRPr="0054226D" w:rsidRDefault="005168CF" w:rsidP="00DF3053">
            <w:pPr>
              <w:pStyle w:val="TAL"/>
            </w:pPr>
            <w:r w:rsidRPr="0054226D">
              <w:t>9.2.4</w:t>
            </w:r>
          </w:p>
        </w:tc>
        <w:tc>
          <w:tcPr>
            <w:tcW w:w="1274" w:type="dxa"/>
          </w:tcPr>
          <w:p w14:paraId="2B251596" w14:textId="77777777" w:rsidR="005168CF" w:rsidRPr="0054226D" w:rsidRDefault="005168CF" w:rsidP="00DF3053">
            <w:pPr>
              <w:pStyle w:val="TAL"/>
            </w:pPr>
          </w:p>
        </w:tc>
        <w:tc>
          <w:tcPr>
            <w:tcW w:w="1288" w:type="dxa"/>
          </w:tcPr>
          <w:p w14:paraId="48B9D304" w14:textId="77777777" w:rsidR="005168CF" w:rsidRPr="0054226D" w:rsidRDefault="005168CF" w:rsidP="00DF3053">
            <w:pPr>
              <w:pStyle w:val="TAC"/>
            </w:pPr>
            <w:r w:rsidRPr="0054226D">
              <w:t>-</w:t>
            </w:r>
          </w:p>
        </w:tc>
        <w:tc>
          <w:tcPr>
            <w:tcW w:w="1274" w:type="dxa"/>
          </w:tcPr>
          <w:p w14:paraId="1BE10AC9" w14:textId="77777777" w:rsidR="005168CF" w:rsidRPr="0054226D" w:rsidRDefault="005168CF" w:rsidP="00DF3053">
            <w:pPr>
              <w:pStyle w:val="TAC"/>
            </w:pPr>
          </w:p>
        </w:tc>
      </w:tr>
      <w:tr w:rsidR="005168CF" w:rsidRPr="0054226D" w14:paraId="00635CE4" w14:textId="77777777" w:rsidTr="00DF3053">
        <w:tc>
          <w:tcPr>
            <w:tcW w:w="2578" w:type="dxa"/>
          </w:tcPr>
          <w:p w14:paraId="5400F164" w14:textId="77777777" w:rsidR="005168CF" w:rsidRPr="0054226D" w:rsidRDefault="005168CF" w:rsidP="00DF3053">
            <w:pPr>
              <w:pStyle w:val="TAL"/>
            </w:pPr>
            <w:r w:rsidRPr="0054226D">
              <w:t>Cause</w:t>
            </w:r>
          </w:p>
        </w:tc>
        <w:tc>
          <w:tcPr>
            <w:tcW w:w="1104" w:type="dxa"/>
          </w:tcPr>
          <w:p w14:paraId="43397D18" w14:textId="77777777" w:rsidR="005168CF" w:rsidRPr="0054226D" w:rsidRDefault="005168CF" w:rsidP="00DF3053">
            <w:pPr>
              <w:pStyle w:val="TAL"/>
            </w:pPr>
            <w:r w:rsidRPr="0054226D">
              <w:t>M</w:t>
            </w:r>
          </w:p>
        </w:tc>
        <w:tc>
          <w:tcPr>
            <w:tcW w:w="1306" w:type="dxa"/>
          </w:tcPr>
          <w:p w14:paraId="0F80CD8D" w14:textId="77777777" w:rsidR="005168CF" w:rsidRPr="0054226D" w:rsidRDefault="005168CF" w:rsidP="00DF3053">
            <w:pPr>
              <w:pStyle w:val="TAL"/>
            </w:pPr>
          </w:p>
        </w:tc>
        <w:tc>
          <w:tcPr>
            <w:tcW w:w="1661" w:type="dxa"/>
          </w:tcPr>
          <w:p w14:paraId="5B5A46CE" w14:textId="77777777" w:rsidR="005168CF" w:rsidRPr="0054226D" w:rsidRDefault="005168CF" w:rsidP="00DF3053">
            <w:pPr>
              <w:pStyle w:val="TAL"/>
              <w:rPr>
                <w:snapToGrid w:val="0"/>
              </w:rPr>
            </w:pPr>
            <w:r w:rsidRPr="0054226D">
              <w:rPr>
                <w:snapToGrid w:val="0"/>
              </w:rPr>
              <w:t>9.2.1</w:t>
            </w:r>
          </w:p>
        </w:tc>
        <w:tc>
          <w:tcPr>
            <w:tcW w:w="1274" w:type="dxa"/>
          </w:tcPr>
          <w:p w14:paraId="315B2999" w14:textId="77777777" w:rsidR="005168CF" w:rsidRPr="0054226D" w:rsidRDefault="005168CF" w:rsidP="00DF3053">
            <w:pPr>
              <w:pStyle w:val="TAL"/>
              <w:rPr>
                <w:i/>
              </w:rPr>
            </w:pPr>
          </w:p>
        </w:tc>
        <w:tc>
          <w:tcPr>
            <w:tcW w:w="1288" w:type="dxa"/>
          </w:tcPr>
          <w:p w14:paraId="1157A77B" w14:textId="77777777" w:rsidR="005168CF" w:rsidRPr="0054226D" w:rsidRDefault="005168CF" w:rsidP="00DF3053">
            <w:pPr>
              <w:pStyle w:val="TAC"/>
            </w:pPr>
            <w:r w:rsidRPr="0054226D">
              <w:t>YES</w:t>
            </w:r>
          </w:p>
        </w:tc>
        <w:tc>
          <w:tcPr>
            <w:tcW w:w="1274" w:type="dxa"/>
          </w:tcPr>
          <w:p w14:paraId="6AC0C570" w14:textId="77777777" w:rsidR="005168CF" w:rsidRPr="0054226D" w:rsidRDefault="005168CF" w:rsidP="00DF3053">
            <w:pPr>
              <w:pStyle w:val="TAC"/>
            </w:pPr>
            <w:r w:rsidRPr="0054226D">
              <w:t>ignore</w:t>
            </w:r>
          </w:p>
        </w:tc>
      </w:tr>
      <w:tr w:rsidR="005168CF" w:rsidRPr="0054226D" w14:paraId="403F05AC" w14:textId="77777777" w:rsidTr="00DF3053">
        <w:tc>
          <w:tcPr>
            <w:tcW w:w="2578" w:type="dxa"/>
          </w:tcPr>
          <w:p w14:paraId="7EEF4C53" w14:textId="77777777" w:rsidR="005168CF" w:rsidRPr="0054226D" w:rsidRDefault="005168CF" w:rsidP="00DF3053">
            <w:pPr>
              <w:pStyle w:val="TAL"/>
            </w:pPr>
            <w:r w:rsidRPr="0054226D">
              <w:t>Criticality Diagnostics</w:t>
            </w:r>
          </w:p>
        </w:tc>
        <w:tc>
          <w:tcPr>
            <w:tcW w:w="1104" w:type="dxa"/>
          </w:tcPr>
          <w:p w14:paraId="3D500085" w14:textId="77777777" w:rsidR="005168CF" w:rsidRPr="0054226D" w:rsidRDefault="005168CF" w:rsidP="00DF3053">
            <w:pPr>
              <w:pStyle w:val="TAL"/>
            </w:pPr>
            <w:r w:rsidRPr="0054226D">
              <w:t>O</w:t>
            </w:r>
          </w:p>
        </w:tc>
        <w:tc>
          <w:tcPr>
            <w:tcW w:w="1306" w:type="dxa"/>
          </w:tcPr>
          <w:p w14:paraId="4130B3A0" w14:textId="77777777" w:rsidR="005168CF" w:rsidRPr="0054226D" w:rsidRDefault="005168CF" w:rsidP="00DF3053">
            <w:pPr>
              <w:pStyle w:val="TAL"/>
            </w:pPr>
          </w:p>
        </w:tc>
        <w:tc>
          <w:tcPr>
            <w:tcW w:w="1661" w:type="dxa"/>
          </w:tcPr>
          <w:p w14:paraId="0467DBA4" w14:textId="77777777" w:rsidR="005168CF" w:rsidRPr="0054226D" w:rsidRDefault="005168CF" w:rsidP="00DF3053">
            <w:pPr>
              <w:pStyle w:val="TAL"/>
            </w:pPr>
            <w:r w:rsidRPr="0054226D">
              <w:t>9.2.2</w:t>
            </w:r>
          </w:p>
        </w:tc>
        <w:tc>
          <w:tcPr>
            <w:tcW w:w="1274" w:type="dxa"/>
          </w:tcPr>
          <w:p w14:paraId="1F61E63E" w14:textId="77777777" w:rsidR="005168CF" w:rsidRPr="0054226D" w:rsidRDefault="005168CF" w:rsidP="00DF3053">
            <w:pPr>
              <w:pStyle w:val="TAL"/>
            </w:pPr>
          </w:p>
        </w:tc>
        <w:tc>
          <w:tcPr>
            <w:tcW w:w="1288" w:type="dxa"/>
          </w:tcPr>
          <w:p w14:paraId="09CA8CD4" w14:textId="77777777" w:rsidR="005168CF" w:rsidRPr="0054226D" w:rsidRDefault="005168CF" w:rsidP="00A7285D">
            <w:pPr>
              <w:pStyle w:val="TAC"/>
            </w:pPr>
            <w:r w:rsidRPr="0054226D">
              <w:t>YES</w:t>
            </w:r>
          </w:p>
        </w:tc>
        <w:tc>
          <w:tcPr>
            <w:tcW w:w="1274" w:type="dxa"/>
          </w:tcPr>
          <w:p w14:paraId="3A894C40" w14:textId="77777777" w:rsidR="005168CF" w:rsidRPr="0054226D" w:rsidRDefault="005168CF" w:rsidP="00A7285D">
            <w:pPr>
              <w:pStyle w:val="TAC"/>
            </w:pPr>
            <w:r w:rsidRPr="0054226D">
              <w:t>ignore</w:t>
            </w:r>
          </w:p>
        </w:tc>
      </w:tr>
    </w:tbl>
    <w:p w14:paraId="4CC969D5" w14:textId="77777777" w:rsidR="005168CF" w:rsidRPr="0054226D" w:rsidRDefault="005168CF" w:rsidP="005168CF"/>
    <w:p w14:paraId="65EDDBC1" w14:textId="77777777" w:rsidR="005168CF" w:rsidRPr="0054226D" w:rsidRDefault="005168CF" w:rsidP="005168CF">
      <w:pPr>
        <w:pStyle w:val="Heading4"/>
      </w:pPr>
      <w:bookmarkStart w:id="274" w:name="_Toc534730135"/>
      <w:bookmarkStart w:id="275" w:name="_Toc36552131"/>
      <w:bookmarkStart w:id="276" w:name="_Toc162452573"/>
      <w:r w:rsidRPr="0054226D">
        <w:t>9.1.1.10</w:t>
      </w:r>
      <w:r w:rsidRPr="0054226D">
        <w:tab/>
        <w:t>UTDOA INFORMATION REQUEST</w:t>
      </w:r>
      <w:bookmarkEnd w:id="274"/>
      <w:bookmarkEnd w:id="275"/>
      <w:bookmarkEnd w:id="276"/>
    </w:p>
    <w:p w14:paraId="711470F9" w14:textId="77777777" w:rsidR="005168CF" w:rsidRPr="0054226D" w:rsidRDefault="005168CF" w:rsidP="005168CF">
      <w:r w:rsidRPr="0054226D">
        <w:t>This message is sent by the E-SMLC to indicate to the eNB the need to configure the UE to transmit periodic SRS signals for UTDOA positioning.</w:t>
      </w:r>
    </w:p>
    <w:p w14:paraId="383EF5F2"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7A5BD382" w14:textId="77777777" w:rsidTr="00DF3053">
        <w:tc>
          <w:tcPr>
            <w:tcW w:w="2578" w:type="dxa"/>
          </w:tcPr>
          <w:p w14:paraId="626E178F" w14:textId="77777777" w:rsidR="005168CF" w:rsidRPr="0054226D" w:rsidRDefault="005168CF" w:rsidP="00DF3053">
            <w:pPr>
              <w:pStyle w:val="TAH"/>
              <w:rPr>
                <w:lang w:eastAsia="en-US"/>
              </w:rPr>
            </w:pPr>
            <w:r w:rsidRPr="0054226D">
              <w:rPr>
                <w:lang w:eastAsia="en-US"/>
              </w:rPr>
              <w:lastRenderedPageBreak/>
              <w:t>IE/Group Name</w:t>
            </w:r>
          </w:p>
        </w:tc>
        <w:tc>
          <w:tcPr>
            <w:tcW w:w="1104" w:type="dxa"/>
          </w:tcPr>
          <w:p w14:paraId="348AB034" w14:textId="77777777" w:rsidR="005168CF" w:rsidRPr="0054226D" w:rsidRDefault="005168CF" w:rsidP="00DF3053">
            <w:pPr>
              <w:pStyle w:val="TAH"/>
              <w:rPr>
                <w:lang w:eastAsia="en-US"/>
              </w:rPr>
            </w:pPr>
            <w:r w:rsidRPr="0054226D">
              <w:rPr>
                <w:lang w:eastAsia="en-US"/>
              </w:rPr>
              <w:t>Presence</w:t>
            </w:r>
          </w:p>
        </w:tc>
        <w:tc>
          <w:tcPr>
            <w:tcW w:w="1306" w:type="dxa"/>
          </w:tcPr>
          <w:p w14:paraId="479679E8" w14:textId="77777777" w:rsidR="005168CF" w:rsidRPr="0054226D" w:rsidRDefault="005168CF" w:rsidP="00DF3053">
            <w:pPr>
              <w:pStyle w:val="TAH"/>
              <w:rPr>
                <w:lang w:eastAsia="en-US"/>
              </w:rPr>
            </w:pPr>
            <w:r w:rsidRPr="0054226D">
              <w:rPr>
                <w:lang w:eastAsia="en-US"/>
              </w:rPr>
              <w:t>Range</w:t>
            </w:r>
          </w:p>
        </w:tc>
        <w:tc>
          <w:tcPr>
            <w:tcW w:w="1661" w:type="dxa"/>
          </w:tcPr>
          <w:p w14:paraId="72CF89E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1EEA4DD8"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DB912BD" w14:textId="77777777" w:rsidR="005168CF" w:rsidRPr="0054226D" w:rsidRDefault="005168CF" w:rsidP="00DF3053">
            <w:pPr>
              <w:pStyle w:val="TAH"/>
              <w:rPr>
                <w:b w:val="0"/>
                <w:lang w:eastAsia="en-US"/>
              </w:rPr>
            </w:pPr>
            <w:r w:rsidRPr="0054226D">
              <w:rPr>
                <w:lang w:eastAsia="en-US"/>
              </w:rPr>
              <w:t>Criticality</w:t>
            </w:r>
          </w:p>
        </w:tc>
        <w:tc>
          <w:tcPr>
            <w:tcW w:w="1274" w:type="dxa"/>
          </w:tcPr>
          <w:p w14:paraId="6010AA22"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1D78A6BC" w14:textId="77777777" w:rsidTr="00DF3053">
        <w:tc>
          <w:tcPr>
            <w:tcW w:w="2578" w:type="dxa"/>
          </w:tcPr>
          <w:p w14:paraId="2FCE176A" w14:textId="77777777" w:rsidR="005168CF" w:rsidRPr="0054226D" w:rsidRDefault="005168CF" w:rsidP="00DF3053">
            <w:pPr>
              <w:pStyle w:val="TAL"/>
            </w:pPr>
            <w:r w:rsidRPr="0054226D">
              <w:t>Message Type</w:t>
            </w:r>
          </w:p>
        </w:tc>
        <w:tc>
          <w:tcPr>
            <w:tcW w:w="1104" w:type="dxa"/>
          </w:tcPr>
          <w:p w14:paraId="10651AA6" w14:textId="77777777" w:rsidR="005168CF" w:rsidRPr="0054226D" w:rsidRDefault="005168CF" w:rsidP="00DF3053">
            <w:pPr>
              <w:pStyle w:val="TAL"/>
            </w:pPr>
            <w:r w:rsidRPr="0054226D">
              <w:t>M</w:t>
            </w:r>
          </w:p>
        </w:tc>
        <w:tc>
          <w:tcPr>
            <w:tcW w:w="1306" w:type="dxa"/>
          </w:tcPr>
          <w:p w14:paraId="11BBFD51" w14:textId="77777777" w:rsidR="005168CF" w:rsidRPr="0054226D" w:rsidRDefault="005168CF" w:rsidP="00DF3053">
            <w:pPr>
              <w:pStyle w:val="TAL"/>
            </w:pPr>
          </w:p>
        </w:tc>
        <w:tc>
          <w:tcPr>
            <w:tcW w:w="1661" w:type="dxa"/>
          </w:tcPr>
          <w:p w14:paraId="73F1C9F0" w14:textId="77777777" w:rsidR="005168CF" w:rsidRPr="0054226D" w:rsidRDefault="005168CF" w:rsidP="00DF3053">
            <w:pPr>
              <w:pStyle w:val="TAL"/>
            </w:pPr>
            <w:r w:rsidRPr="0054226D">
              <w:t>9.2.3</w:t>
            </w:r>
          </w:p>
        </w:tc>
        <w:tc>
          <w:tcPr>
            <w:tcW w:w="1274" w:type="dxa"/>
          </w:tcPr>
          <w:p w14:paraId="1DDD0143" w14:textId="77777777" w:rsidR="005168CF" w:rsidRPr="0054226D" w:rsidRDefault="005168CF" w:rsidP="00DF3053">
            <w:pPr>
              <w:pStyle w:val="TAL"/>
            </w:pPr>
          </w:p>
        </w:tc>
        <w:tc>
          <w:tcPr>
            <w:tcW w:w="1288" w:type="dxa"/>
          </w:tcPr>
          <w:p w14:paraId="42863198" w14:textId="77777777" w:rsidR="005168CF" w:rsidRPr="0054226D" w:rsidRDefault="005168CF" w:rsidP="00DF3053">
            <w:pPr>
              <w:pStyle w:val="TAC"/>
            </w:pPr>
            <w:r w:rsidRPr="0054226D">
              <w:t>YES</w:t>
            </w:r>
          </w:p>
        </w:tc>
        <w:tc>
          <w:tcPr>
            <w:tcW w:w="1274" w:type="dxa"/>
          </w:tcPr>
          <w:p w14:paraId="31296E49" w14:textId="77777777" w:rsidR="005168CF" w:rsidRPr="0054226D" w:rsidRDefault="005168CF" w:rsidP="00DF3053">
            <w:pPr>
              <w:pStyle w:val="TAC"/>
            </w:pPr>
            <w:r w:rsidRPr="0054226D">
              <w:t>reject</w:t>
            </w:r>
          </w:p>
        </w:tc>
      </w:tr>
      <w:tr w:rsidR="005168CF" w:rsidRPr="0054226D" w14:paraId="512A5F93" w14:textId="77777777" w:rsidTr="00DF3053">
        <w:tc>
          <w:tcPr>
            <w:tcW w:w="2578" w:type="dxa"/>
          </w:tcPr>
          <w:p w14:paraId="38A14753" w14:textId="77777777" w:rsidR="005168CF" w:rsidRPr="0054226D" w:rsidRDefault="005168CF" w:rsidP="00DF3053">
            <w:pPr>
              <w:pStyle w:val="TAL"/>
            </w:pPr>
            <w:r w:rsidRPr="0054226D">
              <w:t>LPPa Transaction ID</w:t>
            </w:r>
          </w:p>
        </w:tc>
        <w:tc>
          <w:tcPr>
            <w:tcW w:w="1104" w:type="dxa"/>
          </w:tcPr>
          <w:p w14:paraId="1E3A0A81" w14:textId="77777777" w:rsidR="005168CF" w:rsidRPr="0054226D" w:rsidRDefault="005168CF" w:rsidP="00DF3053">
            <w:pPr>
              <w:pStyle w:val="TAL"/>
            </w:pPr>
            <w:r w:rsidRPr="0054226D">
              <w:t>M</w:t>
            </w:r>
          </w:p>
        </w:tc>
        <w:tc>
          <w:tcPr>
            <w:tcW w:w="1306" w:type="dxa"/>
          </w:tcPr>
          <w:p w14:paraId="33B1B80D" w14:textId="77777777" w:rsidR="005168CF" w:rsidRPr="0054226D" w:rsidRDefault="005168CF" w:rsidP="00DF3053">
            <w:pPr>
              <w:pStyle w:val="TAL"/>
            </w:pPr>
          </w:p>
        </w:tc>
        <w:tc>
          <w:tcPr>
            <w:tcW w:w="1661" w:type="dxa"/>
          </w:tcPr>
          <w:p w14:paraId="43EEA59C" w14:textId="77777777" w:rsidR="005168CF" w:rsidRPr="0054226D" w:rsidRDefault="005168CF" w:rsidP="00DF3053">
            <w:pPr>
              <w:pStyle w:val="TAL"/>
            </w:pPr>
            <w:r w:rsidRPr="0054226D">
              <w:t>9.2.4</w:t>
            </w:r>
          </w:p>
        </w:tc>
        <w:tc>
          <w:tcPr>
            <w:tcW w:w="1274" w:type="dxa"/>
          </w:tcPr>
          <w:p w14:paraId="3554382D" w14:textId="77777777" w:rsidR="005168CF" w:rsidRPr="0054226D" w:rsidRDefault="005168CF" w:rsidP="00DF3053">
            <w:pPr>
              <w:pStyle w:val="TAL"/>
            </w:pPr>
          </w:p>
        </w:tc>
        <w:tc>
          <w:tcPr>
            <w:tcW w:w="1288" w:type="dxa"/>
          </w:tcPr>
          <w:p w14:paraId="7AFBDC67" w14:textId="77777777" w:rsidR="005168CF" w:rsidRPr="0054226D" w:rsidRDefault="005168CF" w:rsidP="00DF3053">
            <w:pPr>
              <w:pStyle w:val="TAC"/>
            </w:pPr>
            <w:r w:rsidRPr="0054226D">
              <w:t>-</w:t>
            </w:r>
          </w:p>
        </w:tc>
        <w:tc>
          <w:tcPr>
            <w:tcW w:w="1274" w:type="dxa"/>
          </w:tcPr>
          <w:p w14:paraId="2B435541" w14:textId="77777777" w:rsidR="005168CF" w:rsidRPr="0054226D" w:rsidRDefault="005168CF" w:rsidP="00DF3053">
            <w:pPr>
              <w:pStyle w:val="TAC"/>
            </w:pPr>
          </w:p>
        </w:tc>
      </w:tr>
      <w:tr w:rsidR="005168CF" w:rsidRPr="0054226D" w14:paraId="233C6080" w14:textId="77777777" w:rsidTr="00DF3053">
        <w:tc>
          <w:tcPr>
            <w:tcW w:w="2578" w:type="dxa"/>
          </w:tcPr>
          <w:p w14:paraId="61A176BF" w14:textId="77777777" w:rsidR="005168CF" w:rsidRPr="0054226D" w:rsidRDefault="005168CF" w:rsidP="00DF3053">
            <w:pPr>
              <w:pStyle w:val="TAL"/>
              <w:rPr>
                <w:b/>
                <w:bCs/>
              </w:rPr>
            </w:pPr>
            <w:r w:rsidRPr="0054226D">
              <w:t>Requested SRS Transmission Characteristics</w:t>
            </w:r>
          </w:p>
        </w:tc>
        <w:tc>
          <w:tcPr>
            <w:tcW w:w="1104" w:type="dxa"/>
          </w:tcPr>
          <w:p w14:paraId="0A557041" w14:textId="77777777" w:rsidR="005168CF" w:rsidRPr="0054226D" w:rsidRDefault="005168CF" w:rsidP="00DF3053">
            <w:pPr>
              <w:pStyle w:val="TAL"/>
            </w:pPr>
            <w:r w:rsidRPr="0054226D">
              <w:t>O</w:t>
            </w:r>
          </w:p>
        </w:tc>
        <w:tc>
          <w:tcPr>
            <w:tcW w:w="1306" w:type="dxa"/>
          </w:tcPr>
          <w:p w14:paraId="0AC0328D" w14:textId="77777777" w:rsidR="005168CF" w:rsidRPr="0054226D" w:rsidRDefault="005168CF" w:rsidP="00DF3053">
            <w:pPr>
              <w:pStyle w:val="TAL"/>
            </w:pPr>
          </w:p>
        </w:tc>
        <w:tc>
          <w:tcPr>
            <w:tcW w:w="1661" w:type="dxa"/>
          </w:tcPr>
          <w:p w14:paraId="0A6002E6" w14:textId="77777777" w:rsidR="005168CF" w:rsidRPr="0054226D" w:rsidRDefault="005168CF" w:rsidP="00DF3053">
            <w:pPr>
              <w:pStyle w:val="TAL"/>
            </w:pPr>
            <w:r w:rsidRPr="0054226D">
              <w:t>9.2.10</w:t>
            </w:r>
          </w:p>
        </w:tc>
        <w:tc>
          <w:tcPr>
            <w:tcW w:w="1274" w:type="dxa"/>
          </w:tcPr>
          <w:p w14:paraId="205BE376" w14:textId="77777777" w:rsidR="005168CF" w:rsidRPr="0054226D" w:rsidRDefault="005168CF" w:rsidP="00DF3053">
            <w:pPr>
              <w:pStyle w:val="TAL"/>
            </w:pPr>
          </w:p>
        </w:tc>
        <w:tc>
          <w:tcPr>
            <w:tcW w:w="1288" w:type="dxa"/>
          </w:tcPr>
          <w:p w14:paraId="0031D84C" w14:textId="77777777" w:rsidR="005168CF" w:rsidRPr="0054226D" w:rsidRDefault="005168CF" w:rsidP="00DF3053">
            <w:pPr>
              <w:pStyle w:val="TAC"/>
            </w:pPr>
            <w:r w:rsidRPr="0054226D">
              <w:t>YES</w:t>
            </w:r>
          </w:p>
        </w:tc>
        <w:tc>
          <w:tcPr>
            <w:tcW w:w="1274" w:type="dxa"/>
          </w:tcPr>
          <w:p w14:paraId="13439874" w14:textId="77777777" w:rsidR="005168CF" w:rsidRPr="0054226D" w:rsidRDefault="005168CF" w:rsidP="00DF3053">
            <w:pPr>
              <w:pStyle w:val="TAC"/>
            </w:pPr>
            <w:r w:rsidRPr="0054226D">
              <w:t>ignore</w:t>
            </w:r>
          </w:p>
        </w:tc>
      </w:tr>
    </w:tbl>
    <w:p w14:paraId="5E4EE5D9" w14:textId="77777777" w:rsidR="005168CF" w:rsidRPr="0054226D" w:rsidRDefault="005168CF" w:rsidP="005168CF"/>
    <w:p w14:paraId="13D48F99" w14:textId="77777777" w:rsidR="005168CF" w:rsidRPr="0054226D" w:rsidRDefault="005168CF" w:rsidP="005168CF">
      <w:pPr>
        <w:pStyle w:val="Heading4"/>
      </w:pPr>
      <w:bookmarkStart w:id="277" w:name="_Toc534730136"/>
      <w:bookmarkStart w:id="278" w:name="_Toc36552132"/>
      <w:bookmarkStart w:id="279" w:name="_Toc162452574"/>
      <w:r w:rsidRPr="0054226D">
        <w:t>9.1.1.11</w:t>
      </w:r>
      <w:r w:rsidRPr="0054226D">
        <w:tab/>
        <w:t>UTDOA INFORMATION RESPONSE</w:t>
      </w:r>
      <w:bookmarkEnd w:id="277"/>
      <w:bookmarkEnd w:id="278"/>
      <w:bookmarkEnd w:id="279"/>
    </w:p>
    <w:p w14:paraId="5C95AB49" w14:textId="77777777" w:rsidR="005168CF" w:rsidRPr="0054226D" w:rsidRDefault="005168CF" w:rsidP="005168CF">
      <w:r w:rsidRPr="0054226D">
        <w:t>This message is sent by the eNB to provide the configured SRS information to the E-SMLC.</w:t>
      </w:r>
    </w:p>
    <w:p w14:paraId="74D8ED0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5933E3AE" w14:textId="77777777" w:rsidTr="00DF3053">
        <w:tc>
          <w:tcPr>
            <w:tcW w:w="2578" w:type="dxa"/>
          </w:tcPr>
          <w:p w14:paraId="410A19C2" w14:textId="77777777" w:rsidR="005168CF" w:rsidRPr="0054226D" w:rsidRDefault="005168CF" w:rsidP="00DF3053">
            <w:pPr>
              <w:pStyle w:val="TAH"/>
              <w:rPr>
                <w:lang w:eastAsia="en-US"/>
              </w:rPr>
            </w:pPr>
            <w:r w:rsidRPr="0054226D">
              <w:rPr>
                <w:lang w:eastAsia="en-US"/>
              </w:rPr>
              <w:t>IE/Group Name</w:t>
            </w:r>
          </w:p>
        </w:tc>
        <w:tc>
          <w:tcPr>
            <w:tcW w:w="1104" w:type="dxa"/>
          </w:tcPr>
          <w:p w14:paraId="3B8AF6D4" w14:textId="77777777" w:rsidR="005168CF" w:rsidRPr="0054226D" w:rsidRDefault="005168CF" w:rsidP="00DF3053">
            <w:pPr>
              <w:pStyle w:val="TAH"/>
              <w:rPr>
                <w:lang w:eastAsia="en-US"/>
              </w:rPr>
            </w:pPr>
            <w:r w:rsidRPr="0054226D">
              <w:rPr>
                <w:lang w:eastAsia="en-US"/>
              </w:rPr>
              <w:t>Presence</w:t>
            </w:r>
          </w:p>
        </w:tc>
        <w:tc>
          <w:tcPr>
            <w:tcW w:w="1306" w:type="dxa"/>
          </w:tcPr>
          <w:p w14:paraId="5D2BE434" w14:textId="77777777" w:rsidR="005168CF" w:rsidRPr="0054226D" w:rsidRDefault="005168CF" w:rsidP="00DF3053">
            <w:pPr>
              <w:pStyle w:val="TAH"/>
              <w:rPr>
                <w:lang w:eastAsia="en-US"/>
              </w:rPr>
            </w:pPr>
            <w:r w:rsidRPr="0054226D">
              <w:rPr>
                <w:lang w:eastAsia="en-US"/>
              </w:rPr>
              <w:t>Range</w:t>
            </w:r>
          </w:p>
        </w:tc>
        <w:tc>
          <w:tcPr>
            <w:tcW w:w="1661" w:type="dxa"/>
          </w:tcPr>
          <w:p w14:paraId="77DE79C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CF2ADCC" w14:textId="77777777" w:rsidR="005168CF" w:rsidRPr="0054226D" w:rsidRDefault="005168CF" w:rsidP="00DF3053">
            <w:pPr>
              <w:pStyle w:val="TAH"/>
              <w:rPr>
                <w:lang w:eastAsia="en-US"/>
              </w:rPr>
            </w:pPr>
            <w:r w:rsidRPr="0054226D">
              <w:rPr>
                <w:lang w:eastAsia="en-US"/>
              </w:rPr>
              <w:t>Semantics description</w:t>
            </w:r>
          </w:p>
        </w:tc>
        <w:tc>
          <w:tcPr>
            <w:tcW w:w="1288" w:type="dxa"/>
          </w:tcPr>
          <w:p w14:paraId="7502312A" w14:textId="77777777" w:rsidR="005168CF" w:rsidRPr="0054226D" w:rsidRDefault="005168CF" w:rsidP="00DF3053">
            <w:pPr>
              <w:pStyle w:val="TAH"/>
              <w:rPr>
                <w:b w:val="0"/>
                <w:lang w:eastAsia="en-US"/>
              </w:rPr>
            </w:pPr>
            <w:r w:rsidRPr="0054226D">
              <w:rPr>
                <w:lang w:eastAsia="en-US"/>
              </w:rPr>
              <w:t>Criticality</w:t>
            </w:r>
          </w:p>
        </w:tc>
        <w:tc>
          <w:tcPr>
            <w:tcW w:w="1274" w:type="dxa"/>
          </w:tcPr>
          <w:p w14:paraId="70251217"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CC2C1C5" w14:textId="77777777" w:rsidTr="00DF3053">
        <w:tc>
          <w:tcPr>
            <w:tcW w:w="2578" w:type="dxa"/>
          </w:tcPr>
          <w:p w14:paraId="36B276A2" w14:textId="77777777" w:rsidR="005168CF" w:rsidRPr="0054226D" w:rsidRDefault="005168CF" w:rsidP="00DF3053">
            <w:pPr>
              <w:pStyle w:val="TAL"/>
            </w:pPr>
            <w:r w:rsidRPr="0054226D">
              <w:t>Message Type</w:t>
            </w:r>
          </w:p>
        </w:tc>
        <w:tc>
          <w:tcPr>
            <w:tcW w:w="1104" w:type="dxa"/>
          </w:tcPr>
          <w:p w14:paraId="777DF852" w14:textId="77777777" w:rsidR="005168CF" w:rsidRPr="0054226D" w:rsidRDefault="005168CF" w:rsidP="00DF3053">
            <w:pPr>
              <w:pStyle w:val="TAL"/>
            </w:pPr>
            <w:r w:rsidRPr="0054226D">
              <w:t>M</w:t>
            </w:r>
          </w:p>
        </w:tc>
        <w:tc>
          <w:tcPr>
            <w:tcW w:w="1306" w:type="dxa"/>
          </w:tcPr>
          <w:p w14:paraId="36AC48F7" w14:textId="77777777" w:rsidR="005168CF" w:rsidRPr="0054226D" w:rsidRDefault="005168CF" w:rsidP="00DF3053">
            <w:pPr>
              <w:pStyle w:val="TAL"/>
            </w:pPr>
          </w:p>
        </w:tc>
        <w:tc>
          <w:tcPr>
            <w:tcW w:w="1661" w:type="dxa"/>
          </w:tcPr>
          <w:p w14:paraId="0A780A38" w14:textId="77777777" w:rsidR="005168CF" w:rsidRPr="0054226D" w:rsidRDefault="005168CF" w:rsidP="00DF3053">
            <w:pPr>
              <w:pStyle w:val="TAL"/>
            </w:pPr>
            <w:r w:rsidRPr="0054226D">
              <w:t>9.2.3</w:t>
            </w:r>
          </w:p>
        </w:tc>
        <w:tc>
          <w:tcPr>
            <w:tcW w:w="1274" w:type="dxa"/>
          </w:tcPr>
          <w:p w14:paraId="3A2CBBB2" w14:textId="77777777" w:rsidR="005168CF" w:rsidRPr="0054226D" w:rsidRDefault="005168CF" w:rsidP="00DF3053">
            <w:pPr>
              <w:pStyle w:val="TAL"/>
            </w:pPr>
          </w:p>
        </w:tc>
        <w:tc>
          <w:tcPr>
            <w:tcW w:w="1288" w:type="dxa"/>
          </w:tcPr>
          <w:p w14:paraId="61295BBA" w14:textId="77777777" w:rsidR="005168CF" w:rsidRPr="0054226D" w:rsidRDefault="005168CF" w:rsidP="00DF3053">
            <w:pPr>
              <w:pStyle w:val="TAC"/>
            </w:pPr>
            <w:r w:rsidRPr="0054226D">
              <w:t>YES</w:t>
            </w:r>
          </w:p>
        </w:tc>
        <w:tc>
          <w:tcPr>
            <w:tcW w:w="1274" w:type="dxa"/>
          </w:tcPr>
          <w:p w14:paraId="0AB0D407" w14:textId="77777777" w:rsidR="005168CF" w:rsidRPr="0054226D" w:rsidRDefault="005168CF" w:rsidP="00DF3053">
            <w:pPr>
              <w:pStyle w:val="TAC"/>
            </w:pPr>
            <w:r w:rsidRPr="0054226D">
              <w:t>reject</w:t>
            </w:r>
          </w:p>
        </w:tc>
      </w:tr>
      <w:tr w:rsidR="005168CF" w:rsidRPr="0054226D" w14:paraId="5FC655A2" w14:textId="77777777" w:rsidTr="00DF3053">
        <w:tc>
          <w:tcPr>
            <w:tcW w:w="2578" w:type="dxa"/>
          </w:tcPr>
          <w:p w14:paraId="1690895F" w14:textId="77777777" w:rsidR="005168CF" w:rsidRPr="0054226D" w:rsidRDefault="005168CF" w:rsidP="00DF3053">
            <w:pPr>
              <w:pStyle w:val="TAL"/>
            </w:pPr>
            <w:r w:rsidRPr="0054226D">
              <w:t>LPPa Transaction ID</w:t>
            </w:r>
          </w:p>
        </w:tc>
        <w:tc>
          <w:tcPr>
            <w:tcW w:w="1104" w:type="dxa"/>
          </w:tcPr>
          <w:p w14:paraId="41F2BD14" w14:textId="77777777" w:rsidR="005168CF" w:rsidRPr="0054226D" w:rsidRDefault="005168CF" w:rsidP="00DF3053">
            <w:pPr>
              <w:pStyle w:val="TAL"/>
            </w:pPr>
            <w:r w:rsidRPr="0054226D">
              <w:t>M</w:t>
            </w:r>
          </w:p>
        </w:tc>
        <w:tc>
          <w:tcPr>
            <w:tcW w:w="1306" w:type="dxa"/>
          </w:tcPr>
          <w:p w14:paraId="184C919E" w14:textId="77777777" w:rsidR="005168CF" w:rsidRPr="0054226D" w:rsidRDefault="005168CF" w:rsidP="00DF3053">
            <w:pPr>
              <w:pStyle w:val="TAL"/>
            </w:pPr>
          </w:p>
        </w:tc>
        <w:tc>
          <w:tcPr>
            <w:tcW w:w="1661" w:type="dxa"/>
          </w:tcPr>
          <w:p w14:paraId="4C7B1CB6" w14:textId="77777777" w:rsidR="005168CF" w:rsidRPr="0054226D" w:rsidRDefault="005168CF" w:rsidP="00DF3053">
            <w:pPr>
              <w:pStyle w:val="TAL"/>
            </w:pPr>
            <w:r w:rsidRPr="0054226D">
              <w:t>9.2.4</w:t>
            </w:r>
          </w:p>
        </w:tc>
        <w:tc>
          <w:tcPr>
            <w:tcW w:w="1274" w:type="dxa"/>
          </w:tcPr>
          <w:p w14:paraId="2A094271" w14:textId="77777777" w:rsidR="005168CF" w:rsidRPr="0054226D" w:rsidRDefault="005168CF" w:rsidP="00DF3053">
            <w:pPr>
              <w:pStyle w:val="TAL"/>
            </w:pPr>
          </w:p>
        </w:tc>
        <w:tc>
          <w:tcPr>
            <w:tcW w:w="1288" w:type="dxa"/>
          </w:tcPr>
          <w:p w14:paraId="4046B81A" w14:textId="77777777" w:rsidR="005168CF" w:rsidRPr="0054226D" w:rsidRDefault="005168CF" w:rsidP="00DF3053">
            <w:pPr>
              <w:pStyle w:val="TAC"/>
            </w:pPr>
            <w:r w:rsidRPr="0054226D">
              <w:t>-</w:t>
            </w:r>
          </w:p>
        </w:tc>
        <w:tc>
          <w:tcPr>
            <w:tcW w:w="1274" w:type="dxa"/>
          </w:tcPr>
          <w:p w14:paraId="7411891F" w14:textId="77777777" w:rsidR="005168CF" w:rsidRPr="0054226D" w:rsidRDefault="005168CF" w:rsidP="00DF3053">
            <w:pPr>
              <w:pStyle w:val="TAC"/>
            </w:pPr>
          </w:p>
        </w:tc>
      </w:tr>
      <w:tr w:rsidR="005168CF" w:rsidRPr="0054226D" w14:paraId="56354264" w14:textId="77777777" w:rsidTr="00DF3053">
        <w:tc>
          <w:tcPr>
            <w:tcW w:w="2578" w:type="dxa"/>
          </w:tcPr>
          <w:p w14:paraId="56D00CEE" w14:textId="77777777" w:rsidR="005168CF" w:rsidRPr="0054226D" w:rsidRDefault="005168CF" w:rsidP="00DF3053">
            <w:pPr>
              <w:pStyle w:val="TAL"/>
            </w:pPr>
            <w:r w:rsidRPr="0054226D">
              <w:t>UL Configuration</w:t>
            </w:r>
          </w:p>
        </w:tc>
        <w:tc>
          <w:tcPr>
            <w:tcW w:w="1104" w:type="dxa"/>
          </w:tcPr>
          <w:p w14:paraId="068CE194" w14:textId="77777777" w:rsidR="005168CF" w:rsidRPr="0054226D" w:rsidRDefault="005168CF" w:rsidP="00DF3053">
            <w:pPr>
              <w:pStyle w:val="TAL"/>
            </w:pPr>
            <w:r w:rsidRPr="0054226D">
              <w:t>M</w:t>
            </w:r>
          </w:p>
        </w:tc>
        <w:tc>
          <w:tcPr>
            <w:tcW w:w="1306" w:type="dxa"/>
          </w:tcPr>
          <w:p w14:paraId="65B69972" w14:textId="77777777" w:rsidR="005168CF" w:rsidRPr="0054226D" w:rsidRDefault="005168CF" w:rsidP="00DF3053">
            <w:pPr>
              <w:pStyle w:val="TAC"/>
              <w:rPr>
                <w:bCs/>
              </w:rPr>
            </w:pPr>
          </w:p>
        </w:tc>
        <w:tc>
          <w:tcPr>
            <w:tcW w:w="1661" w:type="dxa"/>
          </w:tcPr>
          <w:p w14:paraId="29298A79" w14:textId="77777777" w:rsidR="005168CF" w:rsidRPr="0054226D" w:rsidRDefault="005168CF" w:rsidP="00DF3053">
            <w:pPr>
              <w:pStyle w:val="TAL"/>
            </w:pPr>
            <w:r w:rsidRPr="0054226D">
              <w:t>9.2.11</w:t>
            </w:r>
          </w:p>
        </w:tc>
        <w:tc>
          <w:tcPr>
            <w:tcW w:w="1274" w:type="dxa"/>
          </w:tcPr>
          <w:p w14:paraId="39B2188D" w14:textId="77777777" w:rsidR="005168CF" w:rsidRPr="0054226D" w:rsidRDefault="005168CF" w:rsidP="00DF3053">
            <w:pPr>
              <w:pStyle w:val="TAC"/>
            </w:pPr>
          </w:p>
        </w:tc>
        <w:tc>
          <w:tcPr>
            <w:tcW w:w="1288" w:type="dxa"/>
          </w:tcPr>
          <w:p w14:paraId="0064B5D7" w14:textId="77777777" w:rsidR="005168CF" w:rsidRPr="0054226D" w:rsidRDefault="005168CF" w:rsidP="00DF3053">
            <w:pPr>
              <w:pStyle w:val="TAC"/>
            </w:pPr>
            <w:r w:rsidRPr="0054226D">
              <w:t>YES</w:t>
            </w:r>
          </w:p>
        </w:tc>
        <w:tc>
          <w:tcPr>
            <w:tcW w:w="1274" w:type="dxa"/>
          </w:tcPr>
          <w:p w14:paraId="32A099B3" w14:textId="77777777" w:rsidR="005168CF" w:rsidRPr="0054226D" w:rsidRDefault="005168CF" w:rsidP="00DF3053">
            <w:pPr>
              <w:pStyle w:val="TAC"/>
            </w:pPr>
            <w:r w:rsidRPr="0054226D">
              <w:t>reject</w:t>
            </w:r>
          </w:p>
        </w:tc>
      </w:tr>
      <w:tr w:rsidR="005168CF" w:rsidRPr="0054226D" w14:paraId="53967ADC" w14:textId="77777777" w:rsidTr="00DF3053">
        <w:tc>
          <w:tcPr>
            <w:tcW w:w="2578" w:type="dxa"/>
          </w:tcPr>
          <w:p w14:paraId="5440E0CD" w14:textId="77777777" w:rsidR="005168CF" w:rsidRPr="0054226D" w:rsidRDefault="005168CF" w:rsidP="00A7285D">
            <w:pPr>
              <w:pStyle w:val="TAL"/>
              <w:rPr>
                <w:lang w:eastAsia="en-US"/>
              </w:rPr>
            </w:pPr>
            <w:r w:rsidRPr="0054226D">
              <w:rPr>
                <w:lang w:eastAsia="en-US"/>
              </w:rPr>
              <w:t>Criticality Diagnostics</w:t>
            </w:r>
          </w:p>
        </w:tc>
        <w:tc>
          <w:tcPr>
            <w:tcW w:w="1104" w:type="dxa"/>
          </w:tcPr>
          <w:p w14:paraId="57FCF695" w14:textId="77777777" w:rsidR="005168CF" w:rsidRPr="0054226D" w:rsidRDefault="005168CF" w:rsidP="00A7285D">
            <w:pPr>
              <w:pStyle w:val="TAL"/>
              <w:rPr>
                <w:lang w:eastAsia="en-US"/>
              </w:rPr>
            </w:pPr>
            <w:r w:rsidRPr="0054226D">
              <w:rPr>
                <w:lang w:eastAsia="en-US"/>
              </w:rPr>
              <w:t>O</w:t>
            </w:r>
          </w:p>
        </w:tc>
        <w:tc>
          <w:tcPr>
            <w:tcW w:w="1306" w:type="dxa"/>
          </w:tcPr>
          <w:p w14:paraId="1E8C915D" w14:textId="77777777" w:rsidR="005168CF" w:rsidRPr="0054226D" w:rsidRDefault="005168CF" w:rsidP="00A7285D">
            <w:pPr>
              <w:pStyle w:val="TAL"/>
              <w:rPr>
                <w:bCs/>
                <w:lang w:eastAsia="en-US"/>
              </w:rPr>
            </w:pPr>
          </w:p>
        </w:tc>
        <w:tc>
          <w:tcPr>
            <w:tcW w:w="1661" w:type="dxa"/>
          </w:tcPr>
          <w:p w14:paraId="11B17175" w14:textId="77777777" w:rsidR="005168CF" w:rsidRPr="0054226D" w:rsidRDefault="005168CF" w:rsidP="00A7285D">
            <w:pPr>
              <w:pStyle w:val="TAL"/>
            </w:pPr>
            <w:r w:rsidRPr="0054226D">
              <w:t>9.2.2</w:t>
            </w:r>
          </w:p>
        </w:tc>
        <w:tc>
          <w:tcPr>
            <w:tcW w:w="1274" w:type="dxa"/>
          </w:tcPr>
          <w:p w14:paraId="5F5A52B8" w14:textId="77777777" w:rsidR="005168CF" w:rsidRPr="0054226D" w:rsidRDefault="005168CF" w:rsidP="00A7285D">
            <w:pPr>
              <w:pStyle w:val="TAL"/>
              <w:rPr>
                <w:bCs/>
                <w:lang w:eastAsia="en-US"/>
              </w:rPr>
            </w:pPr>
          </w:p>
        </w:tc>
        <w:tc>
          <w:tcPr>
            <w:tcW w:w="1288" w:type="dxa"/>
          </w:tcPr>
          <w:p w14:paraId="2724460B" w14:textId="77777777" w:rsidR="005168CF" w:rsidRPr="0054226D" w:rsidRDefault="005168CF" w:rsidP="00DF3053">
            <w:pPr>
              <w:pStyle w:val="TAC"/>
            </w:pPr>
            <w:r w:rsidRPr="0054226D">
              <w:t>YES</w:t>
            </w:r>
          </w:p>
        </w:tc>
        <w:tc>
          <w:tcPr>
            <w:tcW w:w="1274" w:type="dxa"/>
          </w:tcPr>
          <w:p w14:paraId="359FEEBC" w14:textId="77777777" w:rsidR="005168CF" w:rsidRPr="0054226D" w:rsidRDefault="005168CF" w:rsidP="00DF3053">
            <w:pPr>
              <w:pStyle w:val="TAC"/>
            </w:pPr>
            <w:r w:rsidRPr="0054226D">
              <w:t>ignore</w:t>
            </w:r>
          </w:p>
        </w:tc>
      </w:tr>
    </w:tbl>
    <w:p w14:paraId="4EF43E96" w14:textId="77777777" w:rsidR="005168CF" w:rsidRPr="0054226D" w:rsidRDefault="005168CF" w:rsidP="005168CF"/>
    <w:p w14:paraId="0B11D337" w14:textId="77777777" w:rsidR="005168CF" w:rsidRPr="0054226D" w:rsidRDefault="005168CF" w:rsidP="005168CF">
      <w:pPr>
        <w:pStyle w:val="Heading4"/>
      </w:pPr>
      <w:bookmarkStart w:id="280" w:name="_Toc534730137"/>
      <w:bookmarkStart w:id="281" w:name="_Toc36552133"/>
      <w:bookmarkStart w:id="282" w:name="_Toc162452575"/>
      <w:r w:rsidRPr="0054226D">
        <w:t>9.1.1.12</w:t>
      </w:r>
      <w:r w:rsidRPr="0054226D">
        <w:tab/>
        <w:t>UTDOA INFORMATION FAILURE</w:t>
      </w:r>
      <w:bookmarkEnd w:id="280"/>
      <w:bookmarkEnd w:id="281"/>
      <w:bookmarkEnd w:id="282"/>
    </w:p>
    <w:p w14:paraId="45E0ACD6" w14:textId="77777777" w:rsidR="005168CF" w:rsidRPr="0054226D" w:rsidRDefault="005168CF" w:rsidP="005168CF">
      <w:r w:rsidRPr="0054226D">
        <w:t>This message is sent by the eNB to indicate that no SRS transmissions could be configured for the UE for UTDOA positioning.</w:t>
      </w:r>
    </w:p>
    <w:p w14:paraId="57536EF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329E7F1E" w14:textId="77777777" w:rsidTr="00DF3053">
        <w:tc>
          <w:tcPr>
            <w:tcW w:w="2578" w:type="dxa"/>
          </w:tcPr>
          <w:p w14:paraId="36D62400" w14:textId="77777777" w:rsidR="005168CF" w:rsidRPr="0054226D" w:rsidRDefault="005168CF" w:rsidP="00DF3053">
            <w:pPr>
              <w:pStyle w:val="TAH"/>
              <w:rPr>
                <w:lang w:eastAsia="en-US"/>
              </w:rPr>
            </w:pPr>
            <w:r w:rsidRPr="0054226D">
              <w:rPr>
                <w:lang w:eastAsia="en-US"/>
              </w:rPr>
              <w:t>IE/Group Name</w:t>
            </w:r>
          </w:p>
        </w:tc>
        <w:tc>
          <w:tcPr>
            <w:tcW w:w="1104" w:type="dxa"/>
          </w:tcPr>
          <w:p w14:paraId="502FD509" w14:textId="77777777" w:rsidR="005168CF" w:rsidRPr="0054226D" w:rsidRDefault="005168CF" w:rsidP="00DF3053">
            <w:pPr>
              <w:pStyle w:val="TAH"/>
              <w:rPr>
                <w:lang w:eastAsia="en-US"/>
              </w:rPr>
            </w:pPr>
            <w:r w:rsidRPr="0054226D">
              <w:rPr>
                <w:lang w:eastAsia="en-US"/>
              </w:rPr>
              <w:t>Presence</w:t>
            </w:r>
          </w:p>
        </w:tc>
        <w:tc>
          <w:tcPr>
            <w:tcW w:w="1306" w:type="dxa"/>
          </w:tcPr>
          <w:p w14:paraId="560CAD95" w14:textId="77777777" w:rsidR="005168CF" w:rsidRPr="0054226D" w:rsidRDefault="005168CF" w:rsidP="00DF3053">
            <w:pPr>
              <w:pStyle w:val="TAH"/>
              <w:rPr>
                <w:lang w:eastAsia="en-US"/>
              </w:rPr>
            </w:pPr>
            <w:r w:rsidRPr="0054226D">
              <w:rPr>
                <w:lang w:eastAsia="en-US"/>
              </w:rPr>
              <w:t>Range</w:t>
            </w:r>
          </w:p>
        </w:tc>
        <w:tc>
          <w:tcPr>
            <w:tcW w:w="1661" w:type="dxa"/>
          </w:tcPr>
          <w:p w14:paraId="3F6C1BE0" w14:textId="77777777" w:rsidR="005168CF" w:rsidRPr="0054226D" w:rsidRDefault="005168CF" w:rsidP="00DF3053">
            <w:pPr>
              <w:pStyle w:val="TAH"/>
              <w:rPr>
                <w:lang w:eastAsia="en-US"/>
              </w:rPr>
            </w:pPr>
            <w:r w:rsidRPr="0054226D">
              <w:rPr>
                <w:lang w:eastAsia="en-US"/>
              </w:rPr>
              <w:t>IE type and reference</w:t>
            </w:r>
          </w:p>
        </w:tc>
        <w:tc>
          <w:tcPr>
            <w:tcW w:w="1274" w:type="dxa"/>
          </w:tcPr>
          <w:p w14:paraId="317625AF"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C908517" w14:textId="77777777" w:rsidR="005168CF" w:rsidRPr="0054226D" w:rsidRDefault="005168CF" w:rsidP="00DF3053">
            <w:pPr>
              <w:pStyle w:val="TAH"/>
              <w:rPr>
                <w:b w:val="0"/>
                <w:lang w:eastAsia="en-US"/>
              </w:rPr>
            </w:pPr>
            <w:r w:rsidRPr="0054226D">
              <w:rPr>
                <w:lang w:eastAsia="en-US"/>
              </w:rPr>
              <w:t>Criticality</w:t>
            </w:r>
          </w:p>
        </w:tc>
        <w:tc>
          <w:tcPr>
            <w:tcW w:w="1274" w:type="dxa"/>
          </w:tcPr>
          <w:p w14:paraId="6F4E8703"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0BBE1D1C" w14:textId="77777777" w:rsidTr="00DF3053">
        <w:tc>
          <w:tcPr>
            <w:tcW w:w="2578" w:type="dxa"/>
          </w:tcPr>
          <w:p w14:paraId="057F73A6" w14:textId="77777777" w:rsidR="005168CF" w:rsidRPr="0054226D" w:rsidRDefault="005168CF" w:rsidP="00DF3053">
            <w:pPr>
              <w:pStyle w:val="TAL"/>
            </w:pPr>
            <w:r w:rsidRPr="0054226D">
              <w:t>Message Type</w:t>
            </w:r>
          </w:p>
        </w:tc>
        <w:tc>
          <w:tcPr>
            <w:tcW w:w="1104" w:type="dxa"/>
          </w:tcPr>
          <w:p w14:paraId="0584614E" w14:textId="77777777" w:rsidR="005168CF" w:rsidRPr="0054226D" w:rsidRDefault="005168CF" w:rsidP="00DF3053">
            <w:pPr>
              <w:pStyle w:val="TAL"/>
            </w:pPr>
            <w:r w:rsidRPr="0054226D">
              <w:t>M</w:t>
            </w:r>
          </w:p>
        </w:tc>
        <w:tc>
          <w:tcPr>
            <w:tcW w:w="1306" w:type="dxa"/>
          </w:tcPr>
          <w:p w14:paraId="42959114" w14:textId="77777777" w:rsidR="005168CF" w:rsidRPr="0054226D" w:rsidRDefault="005168CF" w:rsidP="00DF3053">
            <w:pPr>
              <w:pStyle w:val="TAL"/>
            </w:pPr>
          </w:p>
        </w:tc>
        <w:tc>
          <w:tcPr>
            <w:tcW w:w="1661" w:type="dxa"/>
          </w:tcPr>
          <w:p w14:paraId="7EEB7864" w14:textId="77777777" w:rsidR="005168CF" w:rsidRPr="0054226D" w:rsidRDefault="005168CF" w:rsidP="00DF3053">
            <w:pPr>
              <w:pStyle w:val="TAL"/>
            </w:pPr>
            <w:r w:rsidRPr="0054226D">
              <w:t>9.2.3</w:t>
            </w:r>
          </w:p>
        </w:tc>
        <w:tc>
          <w:tcPr>
            <w:tcW w:w="1274" w:type="dxa"/>
          </w:tcPr>
          <w:p w14:paraId="2A768326" w14:textId="77777777" w:rsidR="005168CF" w:rsidRPr="0054226D" w:rsidRDefault="005168CF" w:rsidP="00DF3053">
            <w:pPr>
              <w:pStyle w:val="TAL"/>
            </w:pPr>
          </w:p>
        </w:tc>
        <w:tc>
          <w:tcPr>
            <w:tcW w:w="1288" w:type="dxa"/>
          </w:tcPr>
          <w:p w14:paraId="1F921529" w14:textId="77777777" w:rsidR="005168CF" w:rsidRPr="0054226D" w:rsidRDefault="005168CF" w:rsidP="00DF3053">
            <w:pPr>
              <w:pStyle w:val="TAC"/>
            </w:pPr>
            <w:r w:rsidRPr="0054226D">
              <w:t>YES</w:t>
            </w:r>
          </w:p>
        </w:tc>
        <w:tc>
          <w:tcPr>
            <w:tcW w:w="1274" w:type="dxa"/>
          </w:tcPr>
          <w:p w14:paraId="42427CE4" w14:textId="77777777" w:rsidR="005168CF" w:rsidRPr="0054226D" w:rsidRDefault="005168CF" w:rsidP="00DF3053">
            <w:pPr>
              <w:pStyle w:val="TAC"/>
            </w:pPr>
            <w:r w:rsidRPr="0054226D">
              <w:t>reject</w:t>
            </w:r>
          </w:p>
        </w:tc>
      </w:tr>
      <w:tr w:rsidR="005168CF" w:rsidRPr="0054226D" w14:paraId="6CE65B93" w14:textId="77777777" w:rsidTr="00DF3053">
        <w:tc>
          <w:tcPr>
            <w:tcW w:w="2578" w:type="dxa"/>
          </w:tcPr>
          <w:p w14:paraId="176F6C54" w14:textId="77777777" w:rsidR="005168CF" w:rsidRPr="0054226D" w:rsidRDefault="005168CF" w:rsidP="00DF3053">
            <w:pPr>
              <w:pStyle w:val="TAL"/>
            </w:pPr>
            <w:r w:rsidRPr="0054226D">
              <w:t>LPPa Transaction ID</w:t>
            </w:r>
          </w:p>
        </w:tc>
        <w:tc>
          <w:tcPr>
            <w:tcW w:w="1104" w:type="dxa"/>
          </w:tcPr>
          <w:p w14:paraId="289B8BFD" w14:textId="77777777" w:rsidR="005168CF" w:rsidRPr="0054226D" w:rsidRDefault="005168CF" w:rsidP="00DF3053">
            <w:pPr>
              <w:pStyle w:val="TAL"/>
            </w:pPr>
            <w:r w:rsidRPr="0054226D">
              <w:t>M</w:t>
            </w:r>
          </w:p>
        </w:tc>
        <w:tc>
          <w:tcPr>
            <w:tcW w:w="1306" w:type="dxa"/>
          </w:tcPr>
          <w:p w14:paraId="72562899" w14:textId="77777777" w:rsidR="005168CF" w:rsidRPr="0054226D" w:rsidRDefault="005168CF" w:rsidP="00DF3053">
            <w:pPr>
              <w:pStyle w:val="TAL"/>
            </w:pPr>
          </w:p>
        </w:tc>
        <w:tc>
          <w:tcPr>
            <w:tcW w:w="1661" w:type="dxa"/>
          </w:tcPr>
          <w:p w14:paraId="6E605E8E" w14:textId="77777777" w:rsidR="005168CF" w:rsidRPr="0054226D" w:rsidRDefault="005168CF" w:rsidP="00DF3053">
            <w:pPr>
              <w:pStyle w:val="TAL"/>
            </w:pPr>
            <w:r w:rsidRPr="0054226D">
              <w:t>9.2.4</w:t>
            </w:r>
          </w:p>
        </w:tc>
        <w:tc>
          <w:tcPr>
            <w:tcW w:w="1274" w:type="dxa"/>
          </w:tcPr>
          <w:p w14:paraId="021859DD" w14:textId="77777777" w:rsidR="005168CF" w:rsidRPr="0054226D" w:rsidRDefault="005168CF" w:rsidP="00DF3053">
            <w:pPr>
              <w:pStyle w:val="TAL"/>
            </w:pPr>
          </w:p>
        </w:tc>
        <w:tc>
          <w:tcPr>
            <w:tcW w:w="1288" w:type="dxa"/>
          </w:tcPr>
          <w:p w14:paraId="7B3C1287" w14:textId="77777777" w:rsidR="005168CF" w:rsidRPr="0054226D" w:rsidRDefault="005168CF" w:rsidP="00DF3053">
            <w:pPr>
              <w:pStyle w:val="TAC"/>
            </w:pPr>
            <w:r w:rsidRPr="0054226D">
              <w:t>-</w:t>
            </w:r>
          </w:p>
        </w:tc>
        <w:tc>
          <w:tcPr>
            <w:tcW w:w="1274" w:type="dxa"/>
          </w:tcPr>
          <w:p w14:paraId="4A9FBB6F" w14:textId="77777777" w:rsidR="005168CF" w:rsidRPr="0054226D" w:rsidRDefault="005168CF" w:rsidP="00DF3053">
            <w:pPr>
              <w:pStyle w:val="TAC"/>
            </w:pPr>
          </w:p>
        </w:tc>
      </w:tr>
      <w:tr w:rsidR="005168CF" w:rsidRPr="0054226D" w14:paraId="57A86433" w14:textId="77777777" w:rsidTr="00DF3053">
        <w:tc>
          <w:tcPr>
            <w:tcW w:w="2578" w:type="dxa"/>
          </w:tcPr>
          <w:p w14:paraId="5C5416D4" w14:textId="77777777" w:rsidR="005168CF" w:rsidRPr="0054226D" w:rsidRDefault="005168CF" w:rsidP="00DF3053">
            <w:pPr>
              <w:pStyle w:val="TAL"/>
            </w:pPr>
            <w:r w:rsidRPr="0054226D">
              <w:t>Cause</w:t>
            </w:r>
          </w:p>
        </w:tc>
        <w:tc>
          <w:tcPr>
            <w:tcW w:w="1104" w:type="dxa"/>
          </w:tcPr>
          <w:p w14:paraId="20FCA9BF" w14:textId="77777777" w:rsidR="005168CF" w:rsidRPr="0054226D" w:rsidRDefault="005168CF" w:rsidP="00DF3053">
            <w:pPr>
              <w:pStyle w:val="TAL"/>
            </w:pPr>
            <w:r w:rsidRPr="0054226D">
              <w:t>M</w:t>
            </w:r>
          </w:p>
        </w:tc>
        <w:tc>
          <w:tcPr>
            <w:tcW w:w="1306" w:type="dxa"/>
          </w:tcPr>
          <w:p w14:paraId="1808B8FD" w14:textId="77777777" w:rsidR="005168CF" w:rsidRPr="0054226D" w:rsidRDefault="005168CF" w:rsidP="00DF3053">
            <w:pPr>
              <w:pStyle w:val="TAL"/>
            </w:pPr>
          </w:p>
        </w:tc>
        <w:tc>
          <w:tcPr>
            <w:tcW w:w="1661" w:type="dxa"/>
          </w:tcPr>
          <w:p w14:paraId="21AD8905" w14:textId="77777777" w:rsidR="005168CF" w:rsidRPr="0054226D" w:rsidRDefault="005168CF" w:rsidP="00DF3053">
            <w:pPr>
              <w:pStyle w:val="TAL"/>
              <w:rPr>
                <w:snapToGrid w:val="0"/>
              </w:rPr>
            </w:pPr>
            <w:r w:rsidRPr="0054226D">
              <w:rPr>
                <w:snapToGrid w:val="0"/>
              </w:rPr>
              <w:t>9.2.1</w:t>
            </w:r>
          </w:p>
        </w:tc>
        <w:tc>
          <w:tcPr>
            <w:tcW w:w="1274" w:type="dxa"/>
          </w:tcPr>
          <w:p w14:paraId="196E46C2" w14:textId="77777777" w:rsidR="005168CF" w:rsidRPr="0054226D" w:rsidRDefault="005168CF" w:rsidP="00DF3053">
            <w:pPr>
              <w:pStyle w:val="TAL"/>
              <w:rPr>
                <w:i/>
              </w:rPr>
            </w:pPr>
          </w:p>
        </w:tc>
        <w:tc>
          <w:tcPr>
            <w:tcW w:w="1288" w:type="dxa"/>
          </w:tcPr>
          <w:p w14:paraId="369D2DF5" w14:textId="77777777" w:rsidR="005168CF" w:rsidRPr="0054226D" w:rsidRDefault="005168CF" w:rsidP="00DF3053">
            <w:pPr>
              <w:pStyle w:val="TAC"/>
            </w:pPr>
            <w:r w:rsidRPr="0054226D">
              <w:t>YES</w:t>
            </w:r>
          </w:p>
        </w:tc>
        <w:tc>
          <w:tcPr>
            <w:tcW w:w="1274" w:type="dxa"/>
          </w:tcPr>
          <w:p w14:paraId="46F8F3A9" w14:textId="77777777" w:rsidR="005168CF" w:rsidRPr="0054226D" w:rsidRDefault="005168CF" w:rsidP="00DF3053">
            <w:pPr>
              <w:pStyle w:val="TAC"/>
            </w:pPr>
            <w:r w:rsidRPr="0054226D">
              <w:t>ignore</w:t>
            </w:r>
          </w:p>
        </w:tc>
      </w:tr>
      <w:tr w:rsidR="005168CF" w:rsidRPr="0054226D" w14:paraId="0719A4EB" w14:textId="77777777" w:rsidTr="00DF3053">
        <w:tc>
          <w:tcPr>
            <w:tcW w:w="2578" w:type="dxa"/>
          </w:tcPr>
          <w:p w14:paraId="7218CF24" w14:textId="77777777" w:rsidR="005168CF" w:rsidRPr="0054226D" w:rsidRDefault="005168CF" w:rsidP="00A7285D">
            <w:pPr>
              <w:pStyle w:val="TAL"/>
              <w:rPr>
                <w:lang w:eastAsia="en-US"/>
              </w:rPr>
            </w:pPr>
            <w:r w:rsidRPr="0054226D">
              <w:rPr>
                <w:lang w:eastAsia="en-US"/>
              </w:rPr>
              <w:t>Criticality Diagnostics</w:t>
            </w:r>
          </w:p>
        </w:tc>
        <w:tc>
          <w:tcPr>
            <w:tcW w:w="1104" w:type="dxa"/>
          </w:tcPr>
          <w:p w14:paraId="3CCF9762" w14:textId="77777777" w:rsidR="005168CF" w:rsidRPr="0054226D" w:rsidRDefault="005168CF" w:rsidP="00A7285D">
            <w:pPr>
              <w:pStyle w:val="TAL"/>
              <w:rPr>
                <w:lang w:eastAsia="en-US"/>
              </w:rPr>
            </w:pPr>
            <w:r w:rsidRPr="0054226D">
              <w:rPr>
                <w:lang w:eastAsia="en-US"/>
              </w:rPr>
              <w:t>O</w:t>
            </w:r>
          </w:p>
        </w:tc>
        <w:tc>
          <w:tcPr>
            <w:tcW w:w="1306" w:type="dxa"/>
          </w:tcPr>
          <w:p w14:paraId="02EF5575" w14:textId="77777777" w:rsidR="005168CF" w:rsidRPr="0054226D" w:rsidRDefault="005168CF" w:rsidP="00A7285D">
            <w:pPr>
              <w:pStyle w:val="TAL"/>
              <w:rPr>
                <w:bCs/>
                <w:lang w:eastAsia="en-US"/>
              </w:rPr>
            </w:pPr>
          </w:p>
        </w:tc>
        <w:tc>
          <w:tcPr>
            <w:tcW w:w="1661" w:type="dxa"/>
          </w:tcPr>
          <w:p w14:paraId="32AE2E97" w14:textId="77777777" w:rsidR="005168CF" w:rsidRPr="0054226D" w:rsidRDefault="005168CF" w:rsidP="00A7285D">
            <w:pPr>
              <w:pStyle w:val="TAL"/>
            </w:pPr>
            <w:r w:rsidRPr="0054226D">
              <w:t>9.2.2</w:t>
            </w:r>
          </w:p>
        </w:tc>
        <w:tc>
          <w:tcPr>
            <w:tcW w:w="1274" w:type="dxa"/>
          </w:tcPr>
          <w:p w14:paraId="5F3E1C77" w14:textId="77777777" w:rsidR="005168CF" w:rsidRPr="0054226D" w:rsidRDefault="005168CF" w:rsidP="00A7285D">
            <w:pPr>
              <w:pStyle w:val="TAL"/>
              <w:rPr>
                <w:bCs/>
                <w:lang w:eastAsia="en-US"/>
              </w:rPr>
            </w:pPr>
          </w:p>
        </w:tc>
        <w:tc>
          <w:tcPr>
            <w:tcW w:w="1288" w:type="dxa"/>
          </w:tcPr>
          <w:p w14:paraId="6CD6E841" w14:textId="77777777" w:rsidR="005168CF" w:rsidRPr="0054226D" w:rsidRDefault="005168CF" w:rsidP="00DF3053">
            <w:pPr>
              <w:pStyle w:val="TAC"/>
            </w:pPr>
            <w:r w:rsidRPr="0054226D">
              <w:t>YES</w:t>
            </w:r>
          </w:p>
        </w:tc>
        <w:tc>
          <w:tcPr>
            <w:tcW w:w="1274" w:type="dxa"/>
          </w:tcPr>
          <w:p w14:paraId="0B98FC74" w14:textId="77777777" w:rsidR="005168CF" w:rsidRPr="0054226D" w:rsidRDefault="005168CF" w:rsidP="00DF3053">
            <w:pPr>
              <w:pStyle w:val="TAC"/>
            </w:pPr>
            <w:r w:rsidRPr="0054226D">
              <w:t>ignore</w:t>
            </w:r>
          </w:p>
        </w:tc>
      </w:tr>
    </w:tbl>
    <w:p w14:paraId="7DD87660" w14:textId="77777777" w:rsidR="005168CF" w:rsidRPr="0054226D" w:rsidRDefault="005168CF" w:rsidP="005168CF"/>
    <w:p w14:paraId="74424B1D" w14:textId="77777777" w:rsidR="005168CF" w:rsidRPr="005C6F5C" w:rsidRDefault="005168CF" w:rsidP="00A7285D">
      <w:pPr>
        <w:pStyle w:val="Heading4"/>
      </w:pPr>
      <w:bookmarkStart w:id="283" w:name="_Toc534730138"/>
      <w:bookmarkStart w:id="284" w:name="_Toc36552134"/>
      <w:bookmarkStart w:id="285" w:name="_Toc162452576"/>
      <w:r w:rsidRPr="005C6F5C">
        <w:t>9.1.1.13</w:t>
      </w:r>
      <w:r w:rsidRPr="005C6F5C">
        <w:tab/>
        <w:t>UTDOA INFORMATION UPDATE</w:t>
      </w:r>
      <w:bookmarkEnd w:id="283"/>
      <w:bookmarkEnd w:id="284"/>
      <w:bookmarkEnd w:id="285"/>
    </w:p>
    <w:p w14:paraId="2E489CAF" w14:textId="77777777" w:rsidR="005168CF" w:rsidRPr="0054226D" w:rsidRDefault="005168CF" w:rsidP="005168CF">
      <w:r w:rsidRPr="0054226D">
        <w:t>This message is sent by the eNB to indicate that the SRS configuration for the UE, for one or more cells, has changed.</w:t>
      </w:r>
    </w:p>
    <w:p w14:paraId="32AFB6D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5168CF" w:rsidRPr="0054226D" w14:paraId="208F4123" w14:textId="77777777" w:rsidTr="00DF3053">
        <w:tc>
          <w:tcPr>
            <w:tcW w:w="2778" w:type="dxa"/>
          </w:tcPr>
          <w:p w14:paraId="1A0765ED" w14:textId="77777777" w:rsidR="005168CF" w:rsidRPr="0054226D" w:rsidRDefault="005168CF" w:rsidP="00DF3053">
            <w:pPr>
              <w:pStyle w:val="TAH"/>
              <w:rPr>
                <w:lang w:eastAsia="en-US"/>
              </w:rPr>
            </w:pPr>
            <w:r w:rsidRPr="0054226D">
              <w:rPr>
                <w:lang w:eastAsia="en-US"/>
              </w:rPr>
              <w:t>IE/Group Name</w:t>
            </w:r>
          </w:p>
        </w:tc>
        <w:tc>
          <w:tcPr>
            <w:tcW w:w="1080" w:type="dxa"/>
          </w:tcPr>
          <w:p w14:paraId="28DDF191" w14:textId="77777777" w:rsidR="005168CF" w:rsidRPr="0054226D" w:rsidRDefault="005168CF" w:rsidP="00DF3053">
            <w:pPr>
              <w:pStyle w:val="TAH"/>
              <w:rPr>
                <w:lang w:eastAsia="en-US"/>
              </w:rPr>
            </w:pPr>
            <w:r w:rsidRPr="0054226D">
              <w:rPr>
                <w:lang w:eastAsia="en-US"/>
              </w:rPr>
              <w:t>Presence</w:t>
            </w:r>
          </w:p>
        </w:tc>
        <w:tc>
          <w:tcPr>
            <w:tcW w:w="1130" w:type="dxa"/>
          </w:tcPr>
          <w:p w14:paraId="6589118E" w14:textId="77777777" w:rsidR="005168CF" w:rsidRPr="0054226D" w:rsidRDefault="005168CF" w:rsidP="00DF3053">
            <w:pPr>
              <w:pStyle w:val="TAH"/>
              <w:rPr>
                <w:lang w:eastAsia="en-US"/>
              </w:rPr>
            </w:pPr>
            <w:r w:rsidRPr="0054226D">
              <w:rPr>
                <w:lang w:eastAsia="en-US"/>
              </w:rPr>
              <w:t>Range</w:t>
            </w:r>
          </w:p>
        </w:tc>
        <w:tc>
          <w:tcPr>
            <w:tcW w:w="1661" w:type="dxa"/>
          </w:tcPr>
          <w:p w14:paraId="5673522C"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12436CE" w14:textId="77777777" w:rsidR="005168CF" w:rsidRPr="0054226D" w:rsidRDefault="005168CF" w:rsidP="00DF3053">
            <w:pPr>
              <w:pStyle w:val="TAH"/>
              <w:rPr>
                <w:lang w:eastAsia="en-US"/>
              </w:rPr>
            </w:pPr>
            <w:r w:rsidRPr="0054226D">
              <w:rPr>
                <w:lang w:eastAsia="en-US"/>
              </w:rPr>
              <w:t>Semantics description</w:t>
            </w:r>
          </w:p>
        </w:tc>
        <w:tc>
          <w:tcPr>
            <w:tcW w:w="1288" w:type="dxa"/>
          </w:tcPr>
          <w:p w14:paraId="055747FE" w14:textId="77777777" w:rsidR="005168CF" w:rsidRPr="0054226D" w:rsidRDefault="005168CF" w:rsidP="00DF3053">
            <w:pPr>
              <w:pStyle w:val="TAH"/>
              <w:rPr>
                <w:b w:val="0"/>
                <w:lang w:eastAsia="en-US"/>
              </w:rPr>
            </w:pPr>
            <w:r w:rsidRPr="0054226D">
              <w:rPr>
                <w:lang w:eastAsia="en-US"/>
              </w:rPr>
              <w:t>Criticality</w:t>
            </w:r>
          </w:p>
        </w:tc>
        <w:tc>
          <w:tcPr>
            <w:tcW w:w="1274" w:type="dxa"/>
          </w:tcPr>
          <w:p w14:paraId="007195DF"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FF260C4" w14:textId="77777777" w:rsidTr="00DF3053">
        <w:tc>
          <w:tcPr>
            <w:tcW w:w="2778" w:type="dxa"/>
          </w:tcPr>
          <w:p w14:paraId="32C2AD3D" w14:textId="77777777" w:rsidR="005168CF" w:rsidRPr="0054226D" w:rsidRDefault="005168CF" w:rsidP="00DF3053">
            <w:pPr>
              <w:pStyle w:val="TAL"/>
            </w:pPr>
            <w:r w:rsidRPr="0054226D">
              <w:t>Message Type</w:t>
            </w:r>
          </w:p>
        </w:tc>
        <w:tc>
          <w:tcPr>
            <w:tcW w:w="1080" w:type="dxa"/>
          </w:tcPr>
          <w:p w14:paraId="717CD41D" w14:textId="77777777" w:rsidR="005168CF" w:rsidRPr="0054226D" w:rsidRDefault="005168CF" w:rsidP="00DF3053">
            <w:pPr>
              <w:pStyle w:val="TAL"/>
            </w:pPr>
            <w:r w:rsidRPr="0054226D">
              <w:t>M</w:t>
            </w:r>
          </w:p>
        </w:tc>
        <w:tc>
          <w:tcPr>
            <w:tcW w:w="1130" w:type="dxa"/>
          </w:tcPr>
          <w:p w14:paraId="5CE241A6" w14:textId="77777777" w:rsidR="005168CF" w:rsidRPr="0054226D" w:rsidRDefault="005168CF" w:rsidP="00DF3053">
            <w:pPr>
              <w:pStyle w:val="TAL"/>
            </w:pPr>
          </w:p>
        </w:tc>
        <w:tc>
          <w:tcPr>
            <w:tcW w:w="1661" w:type="dxa"/>
          </w:tcPr>
          <w:p w14:paraId="6EFD6F1E" w14:textId="77777777" w:rsidR="005168CF" w:rsidRPr="0054226D" w:rsidRDefault="005168CF" w:rsidP="00DF3053">
            <w:pPr>
              <w:pStyle w:val="TAL"/>
            </w:pPr>
            <w:r w:rsidRPr="0054226D">
              <w:t>9.2.3</w:t>
            </w:r>
          </w:p>
        </w:tc>
        <w:tc>
          <w:tcPr>
            <w:tcW w:w="1274" w:type="dxa"/>
          </w:tcPr>
          <w:p w14:paraId="0B9CCEBC" w14:textId="77777777" w:rsidR="005168CF" w:rsidRPr="0054226D" w:rsidRDefault="005168CF" w:rsidP="00DF3053">
            <w:pPr>
              <w:pStyle w:val="TAL"/>
            </w:pPr>
          </w:p>
        </w:tc>
        <w:tc>
          <w:tcPr>
            <w:tcW w:w="1288" w:type="dxa"/>
          </w:tcPr>
          <w:p w14:paraId="19B3A717" w14:textId="77777777" w:rsidR="005168CF" w:rsidRPr="0054226D" w:rsidRDefault="005168CF" w:rsidP="00DF3053">
            <w:pPr>
              <w:pStyle w:val="TAC"/>
            </w:pPr>
            <w:r w:rsidRPr="0054226D">
              <w:t>YES</w:t>
            </w:r>
          </w:p>
        </w:tc>
        <w:tc>
          <w:tcPr>
            <w:tcW w:w="1274" w:type="dxa"/>
          </w:tcPr>
          <w:p w14:paraId="1C1DD7F4" w14:textId="77777777" w:rsidR="005168CF" w:rsidRPr="0054226D" w:rsidRDefault="005168CF" w:rsidP="00DF3053">
            <w:pPr>
              <w:pStyle w:val="TAC"/>
            </w:pPr>
            <w:r w:rsidRPr="0054226D">
              <w:t>reject</w:t>
            </w:r>
          </w:p>
        </w:tc>
      </w:tr>
      <w:tr w:rsidR="005168CF" w:rsidRPr="0054226D" w14:paraId="23071745" w14:textId="77777777" w:rsidTr="00DF3053">
        <w:tc>
          <w:tcPr>
            <w:tcW w:w="2778" w:type="dxa"/>
          </w:tcPr>
          <w:p w14:paraId="507710B9" w14:textId="77777777" w:rsidR="005168CF" w:rsidRPr="0054226D" w:rsidRDefault="005168CF" w:rsidP="00DF3053">
            <w:pPr>
              <w:pStyle w:val="TAL"/>
            </w:pPr>
            <w:r w:rsidRPr="0054226D">
              <w:t>LPPa Transaction ID</w:t>
            </w:r>
          </w:p>
        </w:tc>
        <w:tc>
          <w:tcPr>
            <w:tcW w:w="1080" w:type="dxa"/>
          </w:tcPr>
          <w:p w14:paraId="02C97B07" w14:textId="77777777" w:rsidR="005168CF" w:rsidRPr="0054226D" w:rsidRDefault="005168CF" w:rsidP="00DF3053">
            <w:pPr>
              <w:pStyle w:val="TAL"/>
            </w:pPr>
            <w:r w:rsidRPr="0054226D">
              <w:t>M</w:t>
            </w:r>
          </w:p>
        </w:tc>
        <w:tc>
          <w:tcPr>
            <w:tcW w:w="1130" w:type="dxa"/>
          </w:tcPr>
          <w:p w14:paraId="06816BA7" w14:textId="77777777" w:rsidR="005168CF" w:rsidRPr="0054226D" w:rsidRDefault="005168CF" w:rsidP="00DF3053">
            <w:pPr>
              <w:pStyle w:val="TAL"/>
            </w:pPr>
          </w:p>
        </w:tc>
        <w:tc>
          <w:tcPr>
            <w:tcW w:w="1661" w:type="dxa"/>
          </w:tcPr>
          <w:p w14:paraId="2E0B8A50" w14:textId="77777777" w:rsidR="005168CF" w:rsidRPr="0054226D" w:rsidRDefault="005168CF" w:rsidP="00DF3053">
            <w:pPr>
              <w:pStyle w:val="TAL"/>
            </w:pPr>
            <w:r w:rsidRPr="0054226D">
              <w:t>9.2.4</w:t>
            </w:r>
          </w:p>
        </w:tc>
        <w:tc>
          <w:tcPr>
            <w:tcW w:w="1274" w:type="dxa"/>
          </w:tcPr>
          <w:p w14:paraId="0BC5E2B8" w14:textId="77777777" w:rsidR="005168CF" w:rsidRPr="0054226D" w:rsidRDefault="005168CF" w:rsidP="00DF3053">
            <w:pPr>
              <w:pStyle w:val="TAL"/>
            </w:pPr>
          </w:p>
        </w:tc>
        <w:tc>
          <w:tcPr>
            <w:tcW w:w="1288" w:type="dxa"/>
          </w:tcPr>
          <w:p w14:paraId="419751E5" w14:textId="77777777" w:rsidR="005168CF" w:rsidRPr="0054226D" w:rsidRDefault="005168CF" w:rsidP="00DF3053">
            <w:pPr>
              <w:pStyle w:val="TAC"/>
            </w:pPr>
            <w:r w:rsidRPr="0054226D">
              <w:t>-</w:t>
            </w:r>
          </w:p>
        </w:tc>
        <w:tc>
          <w:tcPr>
            <w:tcW w:w="1274" w:type="dxa"/>
          </w:tcPr>
          <w:p w14:paraId="652DA45B" w14:textId="77777777" w:rsidR="005168CF" w:rsidRPr="0054226D" w:rsidRDefault="005168CF" w:rsidP="00DF3053">
            <w:pPr>
              <w:pStyle w:val="TAC"/>
            </w:pPr>
          </w:p>
        </w:tc>
      </w:tr>
      <w:tr w:rsidR="005168CF" w:rsidRPr="0054226D" w14:paraId="3C8CC1E4" w14:textId="77777777" w:rsidTr="00DF3053">
        <w:tc>
          <w:tcPr>
            <w:tcW w:w="2778"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DF3053">
            <w:pPr>
              <w:pStyle w:val="TAL"/>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DF3053">
            <w:pPr>
              <w:pStyle w:val="TAL"/>
            </w:pPr>
            <w:r w:rsidRPr="0054226D">
              <w:t>O</w:t>
            </w:r>
          </w:p>
        </w:tc>
        <w:tc>
          <w:tcPr>
            <w:tcW w:w="113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DF3053">
            <w:pPr>
              <w:pStyle w:val="TAL"/>
            </w:pPr>
          </w:p>
        </w:tc>
        <w:tc>
          <w:tcPr>
            <w:tcW w:w="1661"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DF3053">
            <w:pPr>
              <w:pStyle w:val="TAL"/>
            </w:pPr>
            <w:r w:rsidRPr="0054226D">
              <w:t>9.2.11</w:t>
            </w:r>
          </w:p>
        </w:tc>
        <w:tc>
          <w:tcPr>
            <w:tcW w:w="1274"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DF3053">
            <w:pPr>
              <w:pStyle w:val="TAL"/>
            </w:pPr>
          </w:p>
        </w:tc>
        <w:tc>
          <w:tcPr>
            <w:tcW w:w="1288"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DF3053">
            <w:pPr>
              <w:pStyle w:val="TAC"/>
            </w:pPr>
            <w:r w:rsidRPr="0054226D">
              <w:t>YES</w:t>
            </w:r>
          </w:p>
        </w:tc>
        <w:tc>
          <w:tcPr>
            <w:tcW w:w="1274"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DF3053">
            <w:pPr>
              <w:pStyle w:val="TAC"/>
            </w:pPr>
            <w:r w:rsidRPr="0054226D">
              <w:t>ignore</w:t>
            </w:r>
          </w:p>
        </w:tc>
      </w:tr>
    </w:tbl>
    <w:p w14:paraId="7EF70963" w14:textId="77777777" w:rsidR="005168CF" w:rsidRPr="0054226D" w:rsidRDefault="005168CF" w:rsidP="005168CF"/>
    <w:p w14:paraId="663018B1" w14:textId="77777777" w:rsidR="005168CF" w:rsidRPr="0054226D" w:rsidRDefault="005168CF" w:rsidP="005168CF">
      <w:pPr>
        <w:pStyle w:val="Heading3"/>
      </w:pPr>
      <w:bookmarkStart w:id="286" w:name="_Toc534730139"/>
      <w:bookmarkStart w:id="287" w:name="_Toc36552135"/>
      <w:bookmarkStart w:id="288" w:name="_Toc162452577"/>
      <w:r w:rsidRPr="0054226D">
        <w:t>9.1.2</w:t>
      </w:r>
      <w:r w:rsidRPr="0054226D">
        <w:tab/>
        <w:t>Messages for Management Procedures</w:t>
      </w:r>
      <w:bookmarkEnd w:id="286"/>
      <w:bookmarkEnd w:id="287"/>
      <w:bookmarkEnd w:id="288"/>
    </w:p>
    <w:p w14:paraId="5E3036B6" w14:textId="77777777" w:rsidR="005168CF" w:rsidRPr="0054226D" w:rsidRDefault="005168CF" w:rsidP="005168CF">
      <w:pPr>
        <w:pStyle w:val="Heading4"/>
      </w:pPr>
      <w:bookmarkStart w:id="289" w:name="_Toc534730140"/>
      <w:bookmarkStart w:id="290" w:name="_Toc36552136"/>
      <w:bookmarkStart w:id="291" w:name="_Toc162452578"/>
      <w:r w:rsidRPr="0054226D">
        <w:t>9.1.2.1</w:t>
      </w:r>
      <w:r w:rsidRPr="0054226D">
        <w:tab/>
        <w:t>ERROR INDICATION</w:t>
      </w:r>
      <w:bookmarkEnd w:id="289"/>
      <w:bookmarkEnd w:id="290"/>
      <w:bookmarkEnd w:id="291"/>
    </w:p>
    <w:p w14:paraId="7AAFB9FB" w14:textId="77777777" w:rsidR="005168CF" w:rsidRPr="0054226D" w:rsidRDefault="005168CF" w:rsidP="005168CF">
      <w:r w:rsidRPr="0054226D">
        <w:t>This message is used to indicate that some error has been detected in the eNB or in the E-SMLC.</w:t>
      </w:r>
    </w:p>
    <w:p w14:paraId="427ED888" w14:textId="77777777" w:rsidR="005168CF" w:rsidRPr="0054226D" w:rsidRDefault="005168CF" w:rsidP="005168CF">
      <w:r w:rsidRPr="0054226D">
        <w:t xml:space="preserve">Direction: E-SMLC </w:t>
      </w:r>
      <w:r w:rsidRPr="0054226D">
        <w:sym w:font="Symbol" w:char="F0AE"/>
      </w:r>
      <w:r w:rsidRPr="0054226D">
        <w:t xml:space="preserve"> eNB and eNB </w:t>
      </w:r>
      <w:r w:rsidRPr="0054226D">
        <w:sym w:font="Symbol" w:char="F0AE"/>
      </w:r>
      <w:r w:rsidRPr="0054226D">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5168CF" w:rsidRPr="0054226D" w14:paraId="7B8CE507" w14:textId="77777777" w:rsidTr="00DF3053">
        <w:tc>
          <w:tcPr>
            <w:tcW w:w="2534" w:type="dxa"/>
          </w:tcPr>
          <w:p w14:paraId="1745A71C" w14:textId="77777777" w:rsidR="005168CF" w:rsidRPr="00725129" w:rsidRDefault="005168CF" w:rsidP="00A7285D">
            <w:pPr>
              <w:pStyle w:val="TAH"/>
            </w:pPr>
            <w:r w:rsidRPr="00725129">
              <w:lastRenderedPageBreak/>
              <w:t>IE/Group Name</w:t>
            </w:r>
          </w:p>
        </w:tc>
        <w:tc>
          <w:tcPr>
            <w:tcW w:w="1218" w:type="dxa"/>
          </w:tcPr>
          <w:p w14:paraId="66289E82" w14:textId="77777777" w:rsidR="005168CF" w:rsidRPr="0054226D" w:rsidRDefault="005168CF" w:rsidP="00DF3053">
            <w:pPr>
              <w:pStyle w:val="TAH"/>
            </w:pPr>
            <w:r w:rsidRPr="0054226D">
              <w:t>Presence</w:t>
            </w:r>
          </w:p>
        </w:tc>
        <w:tc>
          <w:tcPr>
            <w:tcW w:w="1560" w:type="dxa"/>
          </w:tcPr>
          <w:p w14:paraId="3F55CA0D" w14:textId="77777777" w:rsidR="005168CF" w:rsidRPr="0054226D" w:rsidRDefault="005168CF" w:rsidP="00DF3053">
            <w:pPr>
              <w:pStyle w:val="TAH"/>
            </w:pPr>
            <w:r w:rsidRPr="0054226D">
              <w:t>Range</w:t>
            </w:r>
          </w:p>
        </w:tc>
        <w:tc>
          <w:tcPr>
            <w:tcW w:w="1275" w:type="dxa"/>
          </w:tcPr>
          <w:p w14:paraId="593532FB" w14:textId="77777777" w:rsidR="005168CF" w:rsidRPr="0054226D" w:rsidRDefault="005168CF" w:rsidP="00DF3053">
            <w:pPr>
              <w:pStyle w:val="TAH"/>
            </w:pPr>
            <w:r w:rsidRPr="0054226D">
              <w:t>IE type and reference</w:t>
            </w:r>
          </w:p>
        </w:tc>
        <w:tc>
          <w:tcPr>
            <w:tcW w:w="1276" w:type="dxa"/>
          </w:tcPr>
          <w:p w14:paraId="68F1B45A" w14:textId="77777777" w:rsidR="005168CF" w:rsidRPr="0054226D" w:rsidRDefault="005168CF" w:rsidP="00DF3053">
            <w:pPr>
              <w:pStyle w:val="TAH"/>
            </w:pPr>
            <w:r w:rsidRPr="0054226D">
              <w:t>Semantics description</w:t>
            </w:r>
          </w:p>
        </w:tc>
        <w:tc>
          <w:tcPr>
            <w:tcW w:w="1306" w:type="dxa"/>
          </w:tcPr>
          <w:p w14:paraId="1BA0D37D" w14:textId="77777777" w:rsidR="005168CF" w:rsidRPr="0054226D" w:rsidRDefault="005168CF" w:rsidP="00DF3053">
            <w:pPr>
              <w:pStyle w:val="TAH"/>
            </w:pPr>
            <w:r w:rsidRPr="0054226D">
              <w:t>Criticality</w:t>
            </w:r>
          </w:p>
        </w:tc>
        <w:tc>
          <w:tcPr>
            <w:tcW w:w="1104" w:type="dxa"/>
          </w:tcPr>
          <w:p w14:paraId="03DE2061" w14:textId="77777777" w:rsidR="005168CF" w:rsidRPr="0054226D" w:rsidRDefault="005168CF" w:rsidP="00DF3053">
            <w:pPr>
              <w:pStyle w:val="TAH"/>
            </w:pPr>
            <w:r w:rsidRPr="0054226D">
              <w:t>Assigned Criticality</w:t>
            </w:r>
          </w:p>
        </w:tc>
      </w:tr>
      <w:tr w:rsidR="005168CF" w:rsidRPr="0054226D" w14:paraId="6BD75F3A" w14:textId="77777777" w:rsidTr="00DF3053">
        <w:tc>
          <w:tcPr>
            <w:tcW w:w="2534" w:type="dxa"/>
          </w:tcPr>
          <w:p w14:paraId="673B3BCC" w14:textId="77777777" w:rsidR="005168CF" w:rsidRPr="0054226D" w:rsidRDefault="005168CF" w:rsidP="00DF3053">
            <w:pPr>
              <w:pStyle w:val="TAL"/>
            </w:pPr>
            <w:r w:rsidRPr="0054226D">
              <w:t>Message Type</w:t>
            </w:r>
          </w:p>
        </w:tc>
        <w:tc>
          <w:tcPr>
            <w:tcW w:w="1218" w:type="dxa"/>
          </w:tcPr>
          <w:p w14:paraId="6671DD7E" w14:textId="77777777" w:rsidR="005168CF" w:rsidRPr="0054226D" w:rsidRDefault="005168CF" w:rsidP="00DF3053">
            <w:pPr>
              <w:pStyle w:val="TAL"/>
            </w:pPr>
            <w:r w:rsidRPr="0054226D">
              <w:t>M</w:t>
            </w:r>
          </w:p>
        </w:tc>
        <w:tc>
          <w:tcPr>
            <w:tcW w:w="1560" w:type="dxa"/>
          </w:tcPr>
          <w:p w14:paraId="394B298E" w14:textId="77777777" w:rsidR="005168CF" w:rsidRPr="00DE392A" w:rsidRDefault="005168CF" w:rsidP="00A7285D">
            <w:pPr>
              <w:pStyle w:val="TAL"/>
            </w:pPr>
          </w:p>
        </w:tc>
        <w:tc>
          <w:tcPr>
            <w:tcW w:w="1275" w:type="dxa"/>
          </w:tcPr>
          <w:p w14:paraId="1385ECF4" w14:textId="77777777" w:rsidR="005168CF" w:rsidRPr="00DE392A" w:rsidRDefault="005168CF" w:rsidP="00A7285D">
            <w:pPr>
              <w:pStyle w:val="TAL"/>
            </w:pPr>
            <w:r w:rsidRPr="00DE392A">
              <w:t>9.2.3</w:t>
            </w:r>
          </w:p>
        </w:tc>
        <w:tc>
          <w:tcPr>
            <w:tcW w:w="1276" w:type="dxa"/>
          </w:tcPr>
          <w:p w14:paraId="13E0013E" w14:textId="77777777" w:rsidR="005168CF" w:rsidRPr="0054226D" w:rsidRDefault="005168CF" w:rsidP="00DF3053">
            <w:pPr>
              <w:pStyle w:val="TAL"/>
            </w:pPr>
          </w:p>
        </w:tc>
        <w:tc>
          <w:tcPr>
            <w:tcW w:w="1306" w:type="dxa"/>
          </w:tcPr>
          <w:p w14:paraId="139C6EA2" w14:textId="77777777" w:rsidR="005168CF" w:rsidRPr="0054226D" w:rsidRDefault="005168CF" w:rsidP="00DF3053">
            <w:pPr>
              <w:pStyle w:val="TAC"/>
            </w:pPr>
            <w:r w:rsidRPr="0054226D">
              <w:t>YES</w:t>
            </w:r>
          </w:p>
        </w:tc>
        <w:tc>
          <w:tcPr>
            <w:tcW w:w="1104" w:type="dxa"/>
          </w:tcPr>
          <w:p w14:paraId="734CFEC9" w14:textId="77777777" w:rsidR="005168CF" w:rsidRPr="0054226D" w:rsidRDefault="005168CF" w:rsidP="00DF3053">
            <w:pPr>
              <w:pStyle w:val="TAC"/>
            </w:pPr>
            <w:r w:rsidRPr="0054226D">
              <w:t>ignore</w:t>
            </w:r>
          </w:p>
        </w:tc>
      </w:tr>
      <w:tr w:rsidR="005168CF" w:rsidRPr="0054226D" w14:paraId="3ED72286" w14:textId="77777777" w:rsidTr="00DF3053">
        <w:tc>
          <w:tcPr>
            <w:tcW w:w="2534" w:type="dxa"/>
          </w:tcPr>
          <w:p w14:paraId="406D17CD" w14:textId="77777777" w:rsidR="005168CF" w:rsidRPr="0054226D" w:rsidRDefault="005168CF" w:rsidP="00DF3053">
            <w:pPr>
              <w:pStyle w:val="TAL"/>
            </w:pPr>
            <w:r w:rsidRPr="0054226D">
              <w:t>LPPa Transaction ID</w:t>
            </w:r>
          </w:p>
        </w:tc>
        <w:tc>
          <w:tcPr>
            <w:tcW w:w="1218" w:type="dxa"/>
          </w:tcPr>
          <w:p w14:paraId="3436E452" w14:textId="77777777" w:rsidR="005168CF" w:rsidRPr="00725129" w:rsidRDefault="005168CF" w:rsidP="00A7285D">
            <w:pPr>
              <w:pStyle w:val="TAL"/>
            </w:pPr>
            <w:r w:rsidRPr="00725129">
              <w:t>M</w:t>
            </w:r>
          </w:p>
        </w:tc>
        <w:tc>
          <w:tcPr>
            <w:tcW w:w="1560" w:type="dxa"/>
          </w:tcPr>
          <w:p w14:paraId="38E1F741" w14:textId="77777777" w:rsidR="005168CF" w:rsidRPr="0054226D" w:rsidRDefault="005168CF" w:rsidP="00DF3053">
            <w:pPr>
              <w:pStyle w:val="TAL"/>
              <w:spacing w:line="0" w:lineRule="atLeast"/>
            </w:pPr>
          </w:p>
        </w:tc>
        <w:tc>
          <w:tcPr>
            <w:tcW w:w="1275" w:type="dxa"/>
          </w:tcPr>
          <w:p w14:paraId="4FD74DCE" w14:textId="77777777" w:rsidR="005168CF" w:rsidRPr="00DE392A" w:rsidRDefault="005168CF" w:rsidP="00A7285D">
            <w:pPr>
              <w:pStyle w:val="TAL"/>
            </w:pPr>
            <w:r w:rsidRPr="00DE392A">
              <w:t>9.2.4</w:t>
            </w:r>
          </w:p>
        </w:tc>
        <w:tc>
          <w:tcPr>
            <w:tcW w:w="1276" w:type="dxa"/>
          </w:tcPr>
          <w:p w14:paraId="11D0C5D5" w14:textId="77777777" w:rsidR="005168CF" w:rsidRPr="0054226D" w:rsidRDefault="005168CF" w:rsidP="00DF3053">
            <w:pPr>
              <w:pStyle w:val="TAL"/>
              <w:spacing w:line="0" w:lineRule="atLeast"/>
            </w:pPr>
          </w:p>
        </w:tc>
        <w:tc>
          <w:tcPr>
            <w:tcW w:w="1306" w:type="dxa"/>
          </w:tcPr>
          <w:p w14:paraId="114248BC" w14:textId="77777777" w:rsidR="005168CF" w:rsidRPr="0054226D" w:rsidRDefault="005168CF" w:rsidP="00A7285D">
            <w:pPr>
              <w:pStyle w:val="TAC"/>
            </w:pPr>
            <w:r w:rsidRPr="0054226D">
              <w:t>–</w:t>
            </w:r>
          </w:p>
        </w:tc>
        <w:tc>
          <w:tcPr>
            <w:tcW w:w="1104" w:type="dxa"/>
          </w:tcPr>
          <w:p w14:paraId="36ED0B4C" w14:textId="77777777" w:rsidR="005168CF" w:rsidRPr="0054226D" w:rsidRDefault="005168CF" w:rsidP="00A7285D">
            <w:pPr>
              <w:pStyle w:val="TAC"/>
            </w:pPr>
          </w:p>
        </w:tc>
      </w:tr>
      <w:tr w:rsidR="005168CF" w:rsidRPr="0054226D" w14:paraId="15218AE8" w14:textId="77777777" w:rsidTr="00DF3053">
        <w:tc>
          <w:tcPr>
            <w:tcW w:w="2534" w:type="dxa"/>
          </w:tcPr>
          <w:p w14:paraId="5E544632" w14:textId="77777777" w:rsidR="005168CF" w:rsidRPr="0054226D" w:rsidRDefault="005168CF" w:rsidP="00DF3053">
            <w:pPr>
              <w:pStyle w:val="TAL"/>
            </w:pPr>
            <w:r w:rsidRPr="0054226D">
              <w:t>Cause</w:t>
            </w:r>
          </w:p>
        </w:tc>
        <w:tc>
          <w:tcPr>
            <w:tcW w:w="1218" w:type="dxa"/>
          </w:tcPr>
          <w:p w14:paraId="6215CBFF" w14:textId="77777777" w:rsidR="005168CF" w:rsidRPr="0054226D" w:rsidRDefault="005168CF" w:rsidP="00DF3053">
            <w:pPr>
              <w:pStyle w:val="TAL"/>
            </w:pPr>
            <w:r w:rsidRPr="0054226D">
              <w:t>O</w:t>
            </w:r>
          </w:p>
        </w:tc>
        <w:tc>
          <w:tcPr>
            <w:tcW w:w="1560" w:type="dxa"/>
          </w:tcPr>
          <w:p w14:paraId="793FDBB0" w14:textId="77777777" w:rsidR="005168CF" w:rsidRPr="0054226D" w:rsidRDefault="005168CF" w:rsidP="00DF3053">
            <w:pPr>
              <w:pStyle w:val="TAL"/>
            </w:pPr>
          </w:p>
        </w:tc>
        <w:tc>
          <w:tcPr>
            <w:tcW w:w="1275" w:type="dxa"/>
          </w:tcPr>
          <w:p w14:paraId="21DBD7EA" w14:textId="77777777" w:rsidR="005168CF" w:rsidRPr="00A7285D" w:rsidRDefault="005168CF" w:rsidP="00A7285D">
            <w:pPr>
              <w:pStyle w:val="TAL"/>
            </w:pPr>
            <w:r w:rsidRPr="00A7285D">
              <w:t>9.2.1</w:t>
            </w:r>
          </w:p>
        </w:tc>
        <w:tc>
          <w:tcPr>
            <w:tcW w:w="1276" w:type="dxa"/>
          </w:tcPr>
          <w:p w14:paraId="09F6F1EB" w14:textId="77777777" w:rsidR="005168CF" w:rsidRPr="0054226D" w:rsidRDefault="005168CF" w:rsidP="00DF3053">
            <w:pPr>
              <w:pStyle w:val="TAL"/>
              <w:rPr>
                <w:i/>
              </w:rPr>
            </w:pPr>
          </w:p>
        </w:tc>
        <w:tc>
          <w:tcPr>
            <w:tcW w:w="1306" w:type="dxa"/>
          </w:tcPr>
          <w:p w14:paraId="61AB89E7" w14:textId="77777777" w:rsidR="005168CF" w:rsidRPr="0054226D" w:rsidRDefault="005168CF" w:rsidP="00DF3053">
            <w:pPr>
              <w:pStyle w:val="TAC"/>
            </w:pPr>
            <w:r w:rsidRPr="0054226D">
              <w:t>YES</w:t>
            </w:r>
          </w:p>
        </w:tc>
        <w:tc>
          <w:tcPr>
            <w:tcW w:w="1104" w:type="dxa"/>
          </w:tcPr>
          <w:p w14:paraId="0CD65257" w14:textId="77777777" w:rsidR="005168CF" w:rsidRPr="0054226D" w:rsidRDefault="005168CF" w:rsidP="00DF3053">
            <w:pPr>
              <w:pStyle w:val="TAC"/>
            </w:pPr>
            <w:r w:rsidRPr="0054226D">
              <w:t>ignore</w:t>
            </w:r>
          </w:p>
        </w:tc>
      </w:tr>
      <w:tr w:rsidR="005168CF" w:rsidRPr="0054226D" w14:paraId="6481D8B9" w14:textId="77777777" w:rsidTr="00DF3053">
        <w:tc>
          <w:tcPr>
            <w:tcW w:w="2534" w:type="dxa"/>
          </w:tcPr>
          <w:p w14:paraId="42DA9BB5" w14:textId="77777777" w:rsidR="005168CF" w:rsidRPr="0054226D" w:rsidRDefault="005168CF" w:rsidP="00DF3053">
            <w:pPr>
              <w:pStyle w:val="TAL"/>
            </w:pPr>
            <w:r w:rsidRPr="0054226D">
              <w:t>Criticality Diagnostics</w:t>
            </w:r>
          </w:p>
        </w:tc>
        <w:tc>
          <w:tcPr>
            <w:tcW w:w="1218" w:type="dxa"/>
          </w:tcPr>
          <w:p w14:paraId="579435C9" w14:textId="77777777" w:rsidR="005168CF" w:rsidRPr="0054226D" w:rsidRDefault="005168CF" w:rsidP="00DF3053">
            <w:pPr>
              <w:pStyle w:val="TAL"/>
            </w:pPr>
            <w:r w:rsidRPr="0054226D">
              <w:t>O</w:t>
            </w:r>
          </w:p>
        </w:tc>
        <w:tc>
          <w:tcPr>
            <w:tcW w:w="1560" w:type="dxa"/>
          </w:tcPr>
          <w:p w14:paraId="6BE04159" w14:textId="77777777" w:rsidR="005168CF" w:rsidRPr="0054226D" w:rsidRDefault="005168CF" w:rsidP="00DF3053">
            <w:pPr>
              <w:pStyle w:val="TAL"/>
            </w:pPr>
          </w:p>
        </w:tc>
        <w:tc>
          <w:tcPr>
            <w:tcW w:w="1275" w:type="dxa"/>
          </w:tcPr>
          <w:p w14:paraId="1537F1AA" w14:textId="77777777" w:rsidR="005168CF" w:rsidRPr="00A7285D" w:rsidRDefault="005168CF" w:rsidP="00A7285D">
            <w:pPr>
              <w:pStyle w:val="TAL"/>
            </w:pPr>
            <w:r w:rsidRPr="00A7285D">
              <w:t>9.2.2</w:t>
            </w:r>
          </w:p>
        </w:tc>
        <w:tc>
          <w:tcPr>
            <w:tcW w:w="1276" w:type="dxa"/>
          </w:tcPr>
          <w:p w14:paraId="1E3EC3D4" w14:textId="77777777" w:rsidR="005168CF" w:rsidRPr="0054226D" w:rsidRDefault="005168CF" w:rsidP="00DF3053">
            <w:pPr>
              <w:pStyle w:val="TAL"/>
              <w:rPr>
                <w:i/>
              </w:rPr>
            </w:pPr>
          </w:p>
        </w:tc>
        <w:tc>
          <w:tcPr>
            <w:tcW w:w="1306" w:type="dxa"/>
          </w:tcPr>
          <w:p w14:paraId="68EB50EA" w14:textId="77777777" w:rsidR="005168CF" w:rsidRPr="0054226D" w:rsidRDefault="005168CF" w:rsidP="00DF3053">
            <w:pPr>
              <w:pStyle w:val="TAC"/>
            </w:pPr>
            <w:r w:rsidRPr="0054226D">
              <w:t>YES</w:t>
            </w:r>
          </w:p>
        </w:tc>
        <w:tc>
          <w:tcPr>
            <w:tcW w:w="1104" w:type="dxa"/>
          </w:tcPr>
          <w:p w14:paraId="268C03FD" w14:textId="77777777" w:rsidR="005168CF" w:rsidRPr="0054226D" w:rsidRDefault="005168CF" w:rsidP="00DF3053">
            <w:pPr>
              <w:pStyle w:val="TAC"/>
            </w:pPr>
            <w:r w:rsidRPr="0054226D">
              <w:t>ignore</w:t>
            </w:r>
          </w:p>
        </w:tc>
      </w:tr>
    </w:tbl>
    <w:p w14:paraId="64642CE9" w14:textId="77777777" w:rsidR="005168CF" w:rsidRPr="0054226D" w:rsidRDefault="005168CF" w:rsidP="005168CF"/>
    <w:p w14:paraId="721BE293" w14:textId="77777777" w:rsidR="005168CF" w:rsidRPr="0054226D" w:rsidRDefault="005168CF" w:rsidP="005168CF">
      <w:pPr>
        <w:pStyle w:val="Heading3"/>
      </w:pPr>
      <w:bookmarkStart w:id="292" w:name="_Toc534730141"/>
      <w:bookmarkStart w:id="293" w:name="_Toc36552137"/>
      <w:bookmarkStart w:id="294" w:name="_Toc162452579"/>
      <w:r w:rsidRPr="0054226D">
        <w:t>9.1.3</w:t>
      </w:r>
      <w:r w:rsidRPr="0054226D">
        <w:tab/>
        <w:t>Messages for Assistance Information Transfer Procedures</w:t>
      </w:r>
      <w:bookmarkEnd w:id="292"/>
      <w:bookmarkEnd w:id="293"/>
      <w:bookmarkEnd w:id="294"/>
    </w:p>
    <w:p w14:paraId="32D00BE0" w14:textId="77777777" w:rsidR="005168CF" w:rsidRPr="0054226D" w:rsidRDefault="005168CF" w:rsidP="005168CF">
      <w:pPr>
        <w:pStyle w:val="Heading4"/>
      </w:pPr>
      <w:bookmarkStart w:id="295" w:name="_Toc534730142"/>
      <w:bookmarkStart w:id="296" w:name="_Toc36552138"/>
      <w:bookmarkStart w:id="297" w:name="_Toc162452580"/>
      <w:r w:rsidRPr="0054226D">
        <w:t>9.1.3.1</w:t>
      </w:r>
      <w:r w:rsidRPr="0054226D">
        <w:tab/>
        <w:t>ASSISTANCE INFORMATION CONTROL</w:t>
      </w:r>
      <w:bookmarkEnd w:id="295"/>
      <w:bookmarkEnd w:id="296"/>
      <w:bookmarkEnd w:id="297"/>
    </w:p>
    <w:p w14:paraId="72646E8F" w14:textId="77777777" w:rsidR="005168CF" w:rsidRPr="0054226D" w:rsidRDefault="005168CF" w:rsidP="005168CF">
      <w:r w:rsidRPr="0054226D">
        <w:t>This message is sent by the E-SMLC to transfer assistance information.</w:t>
      </w:r>
    </w:p>
    <w:p w14:paraId="11F24A28"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5168CF" w:rsidRPr="0054226D" w14:paraId="40A02D1B" w14:textId="77777777" w:rsidTr="00DF3053">
        <w:tc>
          <w:tcPr>
            <w:tcW w:w="2238" w:type="dxa"/>
          </w:tcPr>
          <w:p w14:paraId="17138AB8" w14:textId="77777777" w:rsidR="005168CF" w:rsidRPr="0054226D" w:rsidRDefault="005168CF" w:rsidP="00DF3053">
            <w:pPr>
              <w:pStyle w:val="TAH"/>
            </w:pPr>
            <w:r w:rsidRPr="0054226D">
              <w:t>IE/Group Name</w:t>
            </w:r>
          </w:p>
        </w:tc>
        <w:tc>
          <w:tcPr>
            <w:tcW w:w="1080" w:type="dxa"/>
          </w:tcPr>
          <w:p w14:paraId="63BD726F" w14:textId="77777777" w:rsidR="005168CF" w:rsidRPr="0054226D" w:rsidRDefault="005168CF" w:rsidP="00DF3053">
            <w:pPr>
              <w:pStyle w:val="TAH"/>
            </w:pPr>
            <w:r w:rsidRPr="0054226D">
              <w:t>Presence</w:t>
            </w:r>
          </w:p>
        </w:tc>
        <w:tc>
          <w:tcPr>
            <w:tcW w:w="1350" w:type="dxa"/>
          </w:tcPr>
          <w:p w14:paraId="75DBF200" w14:textId="77777777" w:rsidR="005168CF" w:rsidRPr="0054226D" w:rsidRDefault="005168CF" w:rsidP="00DF3053">
            <w:pPr>
              <w:pStyle w:val="TAH"/>
            </w:pPr>
            <w:r w:rsidRPr="0054226D">
              <w:t>Range</w:t>
            </w:r>
          </w:p>
        </w:tc>
        <w:tc>
          <w:tcPr>
            <w:tcW w:w="2446" w:type="dxa"/>
          </w:tcPr>
          <w:p w14:paraId="11DFD680" w14:textId="77777777" w:rsidR="005168CF" w:rsidRPr="0054226D" w:rsidRDefault="005168CF" w:rsidP="00DF3053">
            <w:pPr>
              <w:pStyle w:val="TAH"/>
            </w:pPr>
            <w:r w:rsidRPr="0054226D">
              <w:t>IE type and reference</w:t>
            </w:r>
          </w:p>
        </w:tc>
        <w:tc>
          <w:tcPr>
            <w:tcW w:w="1276" w:type="dxa"/>
          </w:tcPr>
          <w:p w14:paraId="5334A093" w14:textId="77777777" w:rsidR="005168CF" w:rsidRPr="0054226D" w:rsidRDefault="005168CF" w:rsidP="00DF3053">
            <w:pPr>
              <w:pStyle w:val="TAH"/>
            </w:pPr>
            <w:r w:rsidRPr="0054226D">
              <w:t>Semantics description</w:t>
            </w:r>
          </w:p>
        </w:tc>
        <w:tc>
          <w:tcPr>
            <w:tcW w:w="1048" w:type="dxa"/>
          </w:tcPr>
          <w:p w14:paraId="25010A76" w14:textId="77777777" w:rsidR="005168CF" w:rsidRPr="0054226D" w:rsidRDefault="005168CF" w:rsidP="00DF3053">
            <w:pPr>
              <w:pStyle w:val="TAH"/>
            </w:pPr>
            <w:r w:rsidRPr="0054226D">
              <w:t>Criticality</w:t>
            </w:r>
          </w:p>
        </w:tc>
        <w:tc>
          <w:tcPr>
            <w:tcW w:w="1050" w:type="dxa"/>
          </w:tcPr>
          <w:p w14:paraId="33FB094A" w14:textId="77777777" w:rsidR="005168CF" w:rsidRPr="0054226D" w:rsidRDefault="005168CF" w:rsidP="00DF3053">
            <w:pPr>
              <w:pStyle w:val="TAH"/>
            </w:pPr>
            <w:r w:rsidRPr="0054226D">
              <w:t>Assigned Criticality</w:t>
            </w:r>
          </w:p>
        </w:tc>
      </w:tr>
      <w:tr w:rsidR="005168CF" w:rsidRPr="0054226D" w14:paraId="62B66B05" w14:textId="77777777" w:rsidTr="00DF3053">
        <w:tc>
          <w:tcPr>
            <w:tcW w:w="2238" w:type="dxa"/>
          </w:tcPr>
          <w:p w14:paraId="5BEF3AC0" w14:textId="77777777" w:rsidR="005168CF" w:rsidRPr="0054226D" w:rsidRDefault="005168CF" w:rsidP="00DF3053">
            <w:pPr>
              <w:pStyle w:val="TAL"/>
            </w:pPr>
            <w:r w:rsidRPr="0054226D">
              <w:t>Message Type</w:t>
            </w:r>
          </w:p>
        </w:tc>
        <w:tc>
          <w:tcPr>
            <w:tcW w:w="1080" w:type="dxa"/>
          </w:tcPr>
          <w:p w14:paraId="03ADBEB5" w14:textId="77777777" w:rsidR="005168CF" w:rsidRPr="0054226D" w:rsidRDefault="005168CF" w:rsidP="00DF3053">
            <w:pPr>
              <w:pStyle w:val="TAL"/>
            </w:pPr>
            <w:r w:rsidRPr="0054226D">
              <w:t>M</w:t>
            </w:r>
          </w:p>
        </w:tc>
        <w:tc>
          <w:tcPr>
            <w:tcW w:w="1350" w:type="dxa"/>
          </w:tcPr>
          <w:p w14:paraId="3B79C8E5" w14:textId="77777777" w:rsidR="005168CF" w:rsidRPr="0054226D" w:rsidRDefault="005168CF" w:rsidP="00DF3053">
            <w:pPr>
              <w:pStyle w:val="TAL"/>
            </w:pPr>
          </w:p>
        </w:tc>
        <w:tc>
          <w:tcPr>
            <w:tcW w:w="2446" w:type="dxa"/>
          </w:tcPr>
          <w:p w14:paraId="4A1CDA4C" w14:textId="77777777" w:rsidR="005168CF" w:rsidRPr="0054226D" w:rsidRDefault="005168CF" w:rsidP="00DF3053">
            <w:pPr>
              <w:pStyle w:val="TAL"/>
            </w:pPr>
            <w:r w:rsidRPr="0054226D">
              <w:t>9.2.3</w:t>
            </w:r>
          </w:p>
        </w:tc>
        <w:tc>
          <w:tcPr>
            <w:tcW w:w="1276" w:type="dxa"/>
          </w:tcPr>
          <w:p w14:paraId="4FEF7F08" w14:textId="77777777" w:rsidR="005168CF" w:rsidRPr="0054226D" w:rsidRDefault="005168CF" w:rsidP="00DF3053">
            <w:pPr>
              <w:pStyle w:val="TAL"/>
            </w:pPr>
          </w:p>
        </w:tc>
        <w:tc>
          <w:tcPr>
            <w:tcW w:w="1048" w:type="dxa"/>
          </w:tcPr>
          <w:p w14:paraId="31E9458D" w14:textId="77777777" w:rsidR="005168CF" w:rsidRPr="0054226D" w:rsidRDefault="005168CF" w:rsidP="00DF3053">
            <w:pPr>
              <w:pStyle w:val="TAC"/>
            </w:pPr>
            <w:r w:rsidRPr="0054226D">
              <w:t>YES</w:t>
            </w:r>
          </w:p>
        </w:tc>
        <w:tc>
          <w:tcPr>
            <w:tcW w:w="1050" w:type="dxa"/>
          </w:tcPr>
          <w:p w14:paraId="5D1DFE6C" w14:textId="77777777" w:rsidR="005168CF" w:rsidRPr="0054226D" w:rsidRDefault="005168CF" w:rsidP="00DF3053">
            <w:pPr>
              <w:pStyle w:val="TAC"/>
            </w:pPr>
            <w:r w:rsidRPr="0054226D">
              <w:t>reject</w:t>
            </w:r>
          </w:p>
        </w:tc>
      </w:tr>
      <w:tr w:rsidR="005168CF" w:rsidRPr="0054226D" w14:paraId="2601317C" w14:textId="77777777" w:rsidTr="00DF3053">
        <w:tc>
          <w:tcPr>
            <w:tcW w:w="2238" w:type="dxa"/>
          </w:tcPr>
          <w:p w14:paraId="0B348D57" w14:textId="77777777" w:rsidR="005168CF" w:rsidRPr="0054226D" w:rsidRDefault="005168CF" w:rsidP="00DF3053">
            <w:pPr>
              <w:pStyle w:val="TAL"/>
            </w:pPr>
            <w:r w:rsidRPr="0054226D">
              <w:t>LPPa Transaction ID</w:t>
            </w:r>
          </w:p>
        </w:tc>
        <w:tc>
          <w:tcPr>
            <w:tcW w:w="1080" w:type="dxa"/>
          </w:tcPr>
          <w:p w14:paraId="7A1EF302" w14:textId="77777777" w:rsidR="005168CF" w:rsidRPr="0054226D" w:rsidRDefault="005168CF" w:rsidP="00DF3053">
            <w:pPr>
              <w:pStyle w:val="TAL"/>
            </w:pPr>
            <w:r w:rsidRPr="0054226D">
              <w:t>M</w:t>
            </w:r>
          </w:p>
        </w:tc>
        <w:tc>
          <w:tcPr>
            <w:tcW w:w="1350" w:type="dxa"/>
          </w:tcPr>
          <w:p w14:paraId="105D7A9B" w14:textId="77777777" w:rsidR="005168CF" w:rsidRPr="0054226D" w:rsidRDefault="005168CF" w:rsidP="00DF3053">
            <w:pPr>
              <w:pStyle w:val="TAL"/>
            </w:pPr>
          </w:p>
        </w:tc>
        <w:tc>
          <w:tcPr>
            <w:tcW w:w="2446" w:type="dxa"/>
          </w:tcPr>
          <w:p w14:paraId="6D354EEB" w14:textId="77777777" w:rsidR="005168CF" w:rsidRPr="0054226D" w:rsidRDefault="005168CF" w:rsidP="00DF3053">
            <w:pPr>
              <w:pStyle w:val="TAL"/>
            </w:pPr>
            <w:r w:rsidRPr="0054226D">
              <w:t>9.2.4</w:t>
            </w:r>
          </w:p>
        </w:tc>
        <w:tc>
          <w:tcPr>
            <w:tcW w:w="1276" w:type="dxa"/>
          </w:tcPr>
          <w:p w14:paraId="31217992" w14:textId="77777777" w:rsidR="005168CF" w:rsidRPr="0054226D" w:rsidRDefault="005168CF" w:rsidP="00DF3053">
            <w:pPr>
              <w:pStyle w:val="TAL"/>
            </w:pPr>
          </w:p>
        </w:tc>
        <w:tc>
          <w:tcPr>
            <w:tcW w:w="1048" w:type="dxa"/>
          </w:tcPr>
          <w:p w14:paraId="6C41949A" w14:textId="77777777" w:rsidR="005168CF" w:rsidRPr="0054226D" w:rsidRDefault="005168CF" w:rsidP="00DF3053">
            <w:pPr>
              <w:pStyle w:val="TAC"/>
            </w:pPr>
            <w:r w:rsidRPr="0054226D">
              <w:t>-</w:t>
            </w:r>
          </w:p>
        </w:tc>
        <w:tc>
          <w:tcPr>
            <w:tcW w:w="1050" w:type="dxa"/>
          </w:tcPr>
          <w:p w14:paraId="2AEECB7D" w14:textId="77777777" w:rsidR="005168CF" w:rsidRPr="0054226D" w:rsidRDefault="005168CF" w:rsidP="00DF3053">
            <w:pPr>
              <w:pStyle w:val="TAC"/>
            </w:pPr>
          </w:p>
        </w:tc>
      </w:tr>
      <w:tr w:rsidR="005168CF" w:rsidRPr="0054226D" w14:paraId="55D63E7B" w14:textId="77777777" w:rsidTr="00DF3053">
        <w:tc>
          <w:tcPr>
            <w:tcW w:w="2238" w:type="dxa"/>
          </w:tcPr>
          <w:p w14:paraId="16D428EF" w14:textId="77777777" w:rsidR="005168CF" w:rsidRPr="0054226D" w:rsidRDefault="005168CF" w:rsidP="00DF3053">
            <w:pPr>
              <w:pStyle w:val="TAL"/>
            </w:pPr>
            <w:r w:rsidRPr="0054226D">
              <w:t>Assistance Information</w:t>
            </w:r>
          </w:p>
        </w:tc>
        <w:tc>
          <w:tcPr>
            <w:tcW w:w="1080" w:type="dxa"/>
          </w:tcPr>
          <w:p w14:paraId="643305DB" w14:textId="77777777" w:rsidR="005168CF" w:rsidRPr="0054226D" w:rsidRDefault="005168CF" w:rsidP="00DF3053">
            <w:pPr>
              <w:pStyle w:val="TAL"/>
            </w:pPr>
            <w:r w:rsidRPr="0054226D">
              <w:t>O</w:t>
            </w:r>
          </w:p>
        </w:tc>
        <w:tc>
          <w:tcPr>
            <w:tcW w:w="1350" w:type="dxa"/>
          </w:tcPr>
          <w:p w14:paraId="147482C5" w14:textId="77777777" w:rsidR="005168CF" w:rsidRPr="0054226D" w:rsidRDefault="005168CF" w:rsidP="00DF3053">
            <w:pPr>
              <w:pStyle w:val="TAL"/>
              <w:rPr>
                <w:i/>
              </w:rPr>
            </w:pPr>
          </w:p>
        </w:tc>
        <w:tc>
          <w:tcPr>
            <w:tcW w:w="2446" w:type="dxa"/>
          </w:tcPr>
          <w:p w14:paraId="54C97BBC" w14:textId="77777777" w:rsidR="005168CF" w:rsidRPr="0054226D" w:rsidRDefault="005168CF" w:rsidP="00DF3053">
            <w:pPr>
              <w:pStyle w:val="TAL"/>
            </w:pPr>
            <w:r w:rsidRPr="0054226D">
              <w:t>9.2.20</w:t>
            </w:r>
          </w:p>
        </w:tc>
        <w:tc>
          <w:tcPr>
            <w:tcW w:w="1276" w:type="dxa"/>
          </w:tcPr>
          <w:p w14:paraId="509CAFAA" w14:textId="77777777" w:rsidR="005168CF" w:rsidRPr="0054226D" w:rsidRDefault="005168CF" w:rsidP="00DF3053">
            <w:pPr>
              <w:pStyle w:val="TAL"/>
            </w:pPr>
          </w:p>
        </w:tc>
        <w:tc>
          <w:tcPr>
            <w:tcW w:w="1048" w:type="dxa"/>
          </w:tcPr>
          <w:p w14:paraId="260BFAD4" w14:textId="77777777" w:rsidR="005168CF" w:rsidRPr="0054226D" w:rsidRDefault="005168CF" w:rsidP="00DF3053">
            <w:pPr>
              <w:pStyle w:val="TAC"/>
            </w:pPr>
            <w:r w:rsidRPr="0054226D">
              <w:t>YES</w:t>
            </w:r>
          </w:p>
        </w:tc>
        <w:tc>
          <w:tcPr>
            <w:tcW w:w="1050" w:type="dxa"/>
          </w:tcPr>
          <w:p w14:paraId="34A26A56" w14:textId="77777777" w:rsidR="005168CF" w:rsidRPr="0054226D" w:rsidRDefault="005168CF" w:rsidP="00DF3053">
            <w:pPr>
              <w:pStyle w:val="TAC"/>
            </w:pPr>
            <w:r w:rsidRPr="0054226D">
              <w:t>reject</w:t>
            </w:r>
          </w:p>
        </w:tc>
      </w:tr>
      <w:tr w:rsidR="005168CF" w:rsidRPr="0054226D" w14:paraId="6567FA3F" w14:textId="77777777" w:rsidTr="00DF3053">
        <w:tc>
          <w:tcPr>
            <w:tcW w:w="2238" w:type="dxa"/>
          </w:tcPr>
          <w:p w14:paraId="1727DB57" w14:textId="77777777" w:rsidR="005168CF" w:rsidRPr="0054226D" w:rsidRDefault="005168CF" w:rsidP="00DF3053">
            <w:pPr>
              <w:pStyle w:val="TAL"/>
            </w:pPr>
            <w:r w:rsidRPr="0054226D">
              <w:t xml:space="preserve">Broadcast </w:t>
            </w:r>
          </w:p>
        </w:tc>
        <w:tc>
          <w:tcPr>
            <w:tcW w:w="1080" w:type="dxa"/>
          </w:tcPr>
          <w:p w14:paraId="6F16463C" w14:textId="77777777" w:rsidR="005168CF" w:rsidRPr="0054226D" w:rsidRDefault="005168CF" w:rsidP="00DF3053">
            <w:pPr>
              <w:pStyle w:val="TAL"/>
            </w:pPr>
            <w:r w:rsidRPr="0054226D">
              <w:t>O</w:t>
            </w:r>
          </w:p>
        </w:tc>
        <w:tc>
          <w:tcPr>
            <w:tcW w:w="1350" w:type="dxa"/>
          </w:tcPr>
          <w:p w14:paraId="44915D63" w14:textId="77777777" w:rsidR="005168CF" w:rsidRPr="0054226D" w:rsidRDefault="005168CF" w:rsidP="00DF3053">
            <w:pPr>
              <w:pStyle w:val="TAL"/>
            </w:pPr>
          </w:p>
        </w:tc>
        <w:tc>
          <w:tcPr>
            <w:tcW w:w="2446" w:type="dxa"/>
          </w:tcPr>
          <w:p w14:paraId="17B886E5" w14:textId="77777777" w:rsidR="005168CF" w:rsidRPr="0054226D" w:rsidRDefault="005168CF" w:rsidP="00DF3053">
            <w:pPr>
              <w:pStyle w:val="TAL"/>
            </w:pPr>
            <w:r w:rsidRPr="0054226D">
              <w:t>ENUMERATED (start, stop, ...)</w:t>
            </w:r>
          </w:p>
        </w:tc>
        <w:tc>
          <w:tcPr>
            <w:tcW w:w="1276" w:type="dxa"/>
          </w:tcPr>
          <w:p w14:paraId="1D1BB032" w14:textId="77777777" w:rsidR="005168CF" w:rsidRPr="0054226D" w:rsidRDefault="005168CF" w:rsidP="00DF3053">
            <w:pPr>
              <w:pStyle w:val="TAL"/>
            </w:pPr>
          </w:p>
        </w:tc>
        <w:tc>
          <w:tcPr>
            <w:tcW w:w="1048" w:type="dxa"/>
          </w:tcPr>
          <w:p w14:paraId="4A43400F" w14:textId="77777777" w:rsidR="005168CF" w:rsidRPr="0054226D" w:rsidRDefault="005168CF" w:rsidP="00DF3053">
            <w:pPr>
              <w:pStyle w:val="TAC"/>
            </w:pPr>
            <w:r w:rsidRPr="0054226D">
              <w:t>YES</w:t>
            </w:r>
          </w:p>
        </w:tc>
        <w:tc>
          <w:tcPr>
            <w:tcW w:w="1050" w:type="dxa"/>
          </w:tcPr>
          <w:p w14:paraId="10FD6DBF" w14:textId="77777777" w:rsidR="005168CF" w:rsidRPr="0054226D" w:rsidRDefault="005168CF" w:rsidP="00DF3053">
            <w:pPr>
              <w:pStyle w:val="TAC"/>
            </w:pPr>
            <w:r w:rsidRPr="0054226D">
              <w:t>reject</w:t>
            </w:r>
          </w:p>
        </w:tc>
      </w:tr>
    </w:tbl>
    <w:p w14:paraId="60F83620" w14:textId="77777777" w:rsidR="005168CF" w:rsidRPr="0054226D" w:rsidRDefault="005168CF" w:rsidP="005168CF"/>
    <w:p w14:paraId="2D415167" w14:textId="77777777" w:rsidR="005168CF" w:rsidRPr="0054226D" w:rsidRDefault="005168CF" w:rsidP="005168CF">
      <w:pPr>
        <w:pStyle w:val="Heading4"/>
      </w:pPr>
      <w:bookmarkStart w:id="298" w:name="_Toc534730143"/>
      <w:bookmarkStart w:id="299" w:name="_Toc36552139"/>
      <w:bookmarkStart w:id="300" w:name="_Toc162452581"/>
      <w:r w:rsidRPr="0054226D">
        <w:t>9.1.3.2</w:t>
      </w:r>
      <w:r w:rsidRPr="0054226D">
        <w:tab/>
        <w:t>ASSISTANCE INFORMATION FEEDBACK</w:t>
      </w:r>
      <w:bookmarkEnd w:id="298"/>
      <w:bookmarkEnd w:id="299"/>
      <w:bookmarkEnd w:id="300"/>
    </w:p>
    <w:p w14:paraId="3DDCA5D9" w14:textId="77777777" w:rsidR="005168CF" w:rsidRPr="0054226D" w:rsidRDefault="005168CF" w:rsidP="005168CF">
      <w:r w:rsidRPr="0054226D">
        <w:t>This message is sent by the eNB to give feedback on assistance information broadcasting.</w:t>
      </w:r>
    </w:p>
    <w:p w14:paraId="54D34FF8"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6F56A91" w14:textId="77777777" w:rsidTr="00DF3053">
        <w:tc>
          <w:tcPr>
            <w:tcW w:w="2862" w:type="dxa"/>
          </w:tcPr>
          <w:p w14:paraId="49AFCAA3" w14:textId="77777777" w:rsidR="005168CF" w:rsidRPr="0054226D" w:rsidRDefault="005168CF" w:rsidP="00DF3053">
            <w:pPr>
              <w:pStyle w:val="TAH"/>
            </w:pPr>
            <w:r w:rsidRPr="0054226D">
              <w:t>IE/Group Name</w:t>
            </w:r>
          </w:p>
        </w:tc>
        <w:tc>
          <w:tcPr>
            <w:tcW w:w="1134" w:type="dxa"/>
          </w:tcPr>
          <w:p w14:paraId="77FDBE7B" w14:textId="77777777" w:rsidR="005168CF" w:rsidRPr="0054226D" w:rsidRDefault="005168CF" w:rsidP="00DF3053">
            <w:pPr>
              <w:pStyle w:val="TAH"/>
            </w:pPr>
            <w:r w:rsidRPr="0054226D">
              <w:t>Presence</w:t>
            </w:r>
          </w:p>
        </w:tc>
        <w:tc>
          <w:tcPr>
            <w:tcW w:w="923" w:type="dxa"/>
          </w:tcPr>
          <w:p w14:paraId="5C816AC5" w14:textId="77777777" w:rsidR="005168CF" w:rsidRPr="0054226D" w:rsidRDefault="005168CF" w:rsidP="00DF3053">
            <w:pPr>
              <w:pStyle w:val="TAH"/>
            </w:pPr>
            <w:r w:rsidRPr="0054226D">
              <w:t>Range</w:t>
            </w:r>
          </w:p>
        </w:tc>
        <w:tc>
          <w:tcPr>
            <w:tcW w:w="1752" w:type="dxa"/>
          </w:tcPr>
          <w:p w14:paraId="6BE9EB98" w14:textId="77777777" w:rsidR="005168CF" w:rsidRPr="0054226D" w:rsidRDefault="005168CF" w:rsidP="00DF3053">
            <w:pPr>
              <w:pStyle w:val="TAH"/>
            </w:pPr>
            <w:r w:rsidRPr="0054226D">
              <w:t>IE type and reference</w:t>
            </w:r>
          </w:p>
        </w:tc>
        <w:tc>
          <w:tcPr>
            <w:tcW w:w="1577" w:type="dxa"/>
          </w:tcPr>
          <w:p w14:paraId="080012DE" w14:textId="77777777" w:rsidR="005168CF" w:rsidRPr="0054226D" w:rsidRDefault="005168CF" w:rsidP="00DF3053">
            <w:pPr>
              <w:pStyle w:val="TAH"/>
            </w:pPr>
            <w:r w:rsidRPr="0054226D">
              <w:t>Semantics description</w:t>
            </w:r>
          </w:p>
        </w:tc>
        <w:tc>
          <w:tcPr>
            <w:tcW w:w="1134" w:type="dxa"/>
          </w:tcPr>
          <w:p w14:paraId="05E090D0" w14:textId="77777777" w:rsidR="005168CF" w:rsidRPr="0054226D" w:rsidRDefault="005168CF" w:rsidP="00DF3053">
            <w:pPr>
              <w:pStyle w:val="TAH"/>
              <w:rPr>
                <w:b w:val="0"/>
              </w:rPr>
            </w:pPr>
            <w:r w:rsidRPr="0054226D">
              <w:t>Criticality</w:t>
            </w:r>
          </w:p>
        </w:tc>
        <w:tc>
          <w:tcPr>
            <w:tcW w:w="1103" w:type="dxa"/>
          </w:tcPr>
          <w:p w14:paraId="13203DF4" w14:textId="77777777" w:rsidR="005168CF" w:rsidRPr="0054226D" w:rsidRDefault="005168CF" w:rsidP="00DF3053">
            <w:pPr>
              <w:pStyle w:val="TAH"/>
              <w:rPr>
                <w:b w:val="0"/>
              </w:rPr>
            </w:pPr>
            <w:r w:rsidRPr="0054226D">
              <w:t>Assigned Criticality</w:t>
            </w:r>
          </w:p>
        </w:tc>
      </w:tr>
      <w:tr w:rsidR="005168CF" w:rsidRPr="0054226D" w14:paraId="078D2F2B" w14:textId="77777777" w:rsidTr="00DF3053">
        <w:tc>
          <w:tcPr>
            <w:tcW w:w="2862" w:type="dxa"/>
          </w:tcPr>
          <w:p w14:paraId="20062DF8" w14:textId="77777777" w:rsidR="005168CF" w:rsidRPr="0054226D" w:rsidRDefault="005168CF" w:rsidP="00DF3053">
            <w:pPr>
              <w:pStyle w:val="TAL"/>
            </w:pPr>
            <w:r w:rsidRPr="0054226D">
              <w:t>Message Type</w:t>
            </w:r>
          </w:p>
        </w:tc>
        <w:tc>
          <w:tcPr>
            <w:tcW w:w="1134" w:type="dxa"/>
          </w:tcPr>
          <w:p w14:paraId="281E4F26" w14:textId="77777777" w:rsidR="005168CF" w:rsidRPr="0054226D" w:rsidRDefault="005168CF" w:rsidP="00DF3053">
            <w:pPr>
              <w:pStyle w:val="TAL"/>
            </w:pPr>
            <w:r w:rsidRPr="0054226D">
              <w:t>M</w:t>
            </w:r>
          </w:p>
        </w:tc>
        <w:tc>
          <w:tcPr>
            <w:tcW w:w="923" w:type="dxa"/>
          </w:tcPr>
          <w:p w14:paraId="2DCF264B" w14:textId="77777777" w:rsidR="005168CF" w:rsidRPr="0054226D" w:rsidRDefault="005168CF" w:rsidP="00DF3053">
            <w:pPr>
              <w:pStyle w:val="TAL"/>
            </w:pPr>
          </w:p>
        </w:tc>
        <w:tc>
          <w:tcPr>
            <w:tcW w:w="1752" w:type="dxa"/>
          </w:tcPr>
          <w:p w14:paraId="7EFCDBA4" w14:textId="77777777" w:rsidR="005168CF" w:rsidRPr="0054226D" w:rsidRDefault="005168CF" w:rsidP="00DF3053">
            <w:pPr>
              <w:pStyle w:val="TAL"/>
            </w:pPr>
            <w:r w:rsidRPr="0054226D">
              <w:t>9.2.3</w:t>
            </w:r>
          </w:p>
        </w:tc>
        <w:tc>
          <w:tcPr>
            <w:tcW w:w="1577" w:type="dxa"/>
          </w:tcPr>
          <w:p w14:paraId="45831EF6" w14:textId="77777777" w:rsidR="005168CF" w:rsidRPr="0054226D" w:rsidRDefault="005168CF" w:rsidP="00DF3053">
            <w:pPr>
              <w:pStyle w:val="TAL"/>
            </w:pPr>
          </w:p>
        </w:tc>
        <w:tc>
          <w:tcPr>
            <w:tcW w:w="1134" w:type="dxa"/>
          </w:tcPr>
          <w:p w14:paraId="52478AEC" w14:textId="77777777" w:rsidR="005168CF" w:rsidRPr="0054226D" w:rsidRDefault="005168CF" w:rsidP="00DF3053">
            <w:pPr>
              <w:pStyle w:val="TAC"/>
            </w:pPr>
            <w:r w:rsidRPr="0054226D">
              <w:t>YES</w:t>
            </w:r>
          </w:p>
        </w:tc>
        <w:tc>
          <w:tcPr>
            <w:tcW w:w="1103" w:type="dxa"/>
          </w:tcPr>
          <w:p w14:paraId="1DA96B7C" w14:textId="77777777" w:rsidR="005168CF" w:rsidRPr="0054226D" w:rsidRDefault="005168CF" w:rsidP="00DF3053">
            <w:pPr>
              <w:pStyle w:val="TAC"/>
            </w:pPr>
            <w:r w:rsidRPr="0054226D">
              <w:t>reject</w:t>
            </w:r>
          </w:p>
        </w:tc>
      </w:tr>
      <w:tr w:rsidR="005168CF" w:rsidRPr="0054226D" w14:paraId="6555F92B" w14:textId="77777777" w:rsidTr="00DF3053">
        <w:tc>
          <w:tcPr>
            <w:tcW w:w="2862" w:type="dxa"/>
          </w:tcPr>
          <w:p w14:paraId="4E574429" w14:textId="77777777" w:rsidR="005168CF" w:rsidRPr="0054226D" w:rsidRDefault="005168CF" w:rsidP="00DF3053">
            <w:pPr>
              <w:pStyle w:val="TAL"/>
            </w:pPr>
            <w:r w:rsidRPr="0054226D">
              <w:t>LPPa Transaction ID</w:t>
            </w:r>
          </w:p>
        </w:tc>
        <w:tc>
          <w:tcPr>
            <w:tcW w:w="1134" w:type="dxa"/>
          </w:tcPr>
          <w:p w14:paraId="04DEB3F0" w14:textId="77777777" w:rsidR="005168CF" w:rsidRPr="0054226D" w:rsidRDefault="005168CF" w:rsidP="00DF3053">
            <w:pPr>
              <w:pStyle w:val="TAL"/>
            </w:pPr>
            <w:r w:rsidRPr="0054226D">
              <w:t>M</w:t>
            </w:r>
          </w:p>
        </w:tc>
        <w:tc>
          <w:tcPr>
            <w:tcW w:w="923" w:type="dxa"/>
          </w:tcPr>
          <w:p w14:paraId="6EA9A5E6" w14:textId="77777777" w:rsidR="005168CF" w:rsidRPr="0054226D" w:rsidRDefault="005168CF" w:rsidP="00DF3053">
            <w:pPr>
              <w:pStyle w:val="TAL"/>
            </w:pPr>
          </w:p>
        </w:tc>
        <w:tc>
          <w:tcPr>
            <w:tcW w:w="1752" w:type="dxa"/>
          </w:tcPr>
          <w:p w14:paraId="7D4E4CBB" w14:textId="77777777" w:rsidR="005168CF" w:rsidRPr="0054226D" w:rsidRDefault="005168CF" w:rsidP="00DF3053">
            <w:pPr>
              <w:pStyle w:val="TAL"/>
            </w:pPr>
            <w:r w:rsidRPr="0054226D">
              <w:t>9.2.4</w:t>
            </w:r>
          </w:p>
        </w:tc>
        <w:tc>
          <w:tcPr>
            <w:tcW w:w="1577" w:type="dxa"/>
          </w:tcPr>
          <w:p w14:paraId="3FE29C97" w14:textId="77777777" w:rsidR="005168CF" w:rsidRPr="0054226D" w:rsidRDefault="005168CF" w:rsidP="00DF3053">
            <w:pPr>
              <w:pStyle w:val="TAL"/>
            </w:pPr>
          </w:p>
        </w:tc>
        <w:tc>
          <w:tcPr>
            <w:tcW w:w="1134" w:type="dxa"/>
          </w:tcPr>
          <w:p w14:paraId="739E3407" w14:textId="77777777" w:rsidR="005168CF" w:rsidRPr="0054226D" w:rsidRDefault="005168CF" w:rsidP="00DF3053">
            <w:pPr>
              <w:pStyle w:val="TAC"/>
            </w:pPr>
            <w:r w:rsidRPr="0054226D">
              <w:t>-</w:t>
            </w:r>
          </w:p>
        </w:tc>
        <w:tc>
          <w:tcPr>
            <w:tcW w:w="1103" w:type="dxa"/>
          </w:tcPr>
          <w:p w14:paraId="173EF552" w14:textId="77777777" w:rsidR="005168CF" w:rsidRPr="0054226D" w:rsidRDefault="005168CF" w:rsidP="00DF3053">
            <w:pPr>
              <w:pStyle w:val="TAC"/>
            </w:pPr>
          </w:p>
        </w:tc>
      </w:tr>
      <w:tr w:rsidR="005168CF" w:rsidRPr="0054226D" w14:paraId="3D2CD6B8" w14:textId="77777777" w:rsidTr="00DF3053">
        <w:tc>
          <w:tcPr>
            <w:tcW w:w="2862" w:type="dxa"/>
          </w:tcPr>
          <w:p w14:paraId="2E44D12C" w14:textId="77777777" w:rsidR="005168CF" w:rsidRPr="0054226D" w:rsidRDefault="005168CF" w:rsidP="00DF3053">
            <w:pPr>
              <w:pStyle w:val="TAL"/>
            </w:pPr>
            <w:r w:rsidRPr="0054226D">
              <w:t>Assistance Information Failure List</w:t>
            </w:r>
          </w:p>
        </w:tc>
        <w:tc>
          <w:tcPr>
            <w:tcW w:w="1134" w:type="dxa"/>
          </w:tcPr>
          <w:p w14:paraId="211943B4" w14:textId="77777777" w:rsidR="005168CF" w:rsidRPr="0054226D" w:rsidRDefault="005168CF" w:rsidP="00DF3053">
            <w:pPr>
              <w:pStyle w:val="TAL"/>
            </w:pPr>
            <w:r w:rsidRPr="0054226D">
              <w:t>O</w:t>
            </w:r>
          </w:p>
        </w:tc>
        <w:tc>
          <w:tcPr>
            <w:tcW w:w="923" w:type="dxa"/>
          </w:tcPr>
          <w:p w14:paraId="61470523" w14:textId="77777777" w:rsidR="005168CF" w:rsidRPr="0054226D" w:rsidRDefault="005168CF" w:rsidP="00DF3053">
            <w:pPr>
              <w:pStyle w:val="TAL"/>
            </w:pPr>
          </w:p>
        </w:tc>
        <w:tc>
          <w:tcPr>
            <w:tcW w:w="1752" w:type="dxa"/>
          </w:tcPr>
          <w:p w14:paraId="7C9D0B1E" w14:textId="77777777" w:rsidR="005168CF" w:rsidRPr="0054226D" w:rsidRDefault="005168CF" w:rsidP="00DF3053">
            <w:pPr>
              <w:pStyle w:val="TAL"/>
            </w:pPr>
            <w:r w:rsidRPr="0054226D">
              <w:t>9.2.24</w:t>
            </w:r>
          </w:p>
        </w:tc>
        <w:tc>
          <w:tcPr>
            <w:tcW w:w="1577" w:type="dxa"/>
          </w:tcPr>
          <w:p w14:paraId="2FC08452" w14:textId="77777777" w:rsidR="005168CF" w:rsidRPr="0054226D" w:rsidRDefault="005168CF" w:rsidP="00DF3053">
            <w:pPr>
              <w:pStyle w:val="TAL"/>
            </w:pPr>
          </w:p>
        </w:tc>
        <w:tc>
          <w:tcPr>
            <w:tcW w:w="1134" w:type="dxa"/>
          </w:tcPr>
          <w:p w14:paraId="07A11289" w14:textId="77777777" w:rsidR="005168CF" w:rsidRPr="0054226D" w:rsidRDefault="005168CF" w:rsidP="00A7285D">
            <w:pPr>
              <w:pStyle w:val="TAC"/>
            </w:pPr>
            <w:r w:rsidRPr="0054226D">
              <w:t>YES</w:t>
            </w:r>
          </w:p>
        </w:tc>
        <w:tc>
          <w:tcPr>
            <w:tcW w:w="1103" w:type="dxa"/>
          </w:tcPr>
          <w:p w14:paraId="4950D5F4" w14:textId="77777777" w:rsidR="005168CF" w:rsidRPr="0054226D" w:rsidRDefault="005168CF" w:rsidP="00A7285D">
            <w:pPr>
              <w:pStyle w:val="TAC"/>
            </w:pPr>
            <w:r w:rsidRPr="0054226D">
              <w:t>reject</w:t>
            </w:r>
          </w:p>
        </w:tc>
      </w:tr>
      <w:tr w:rsidR="005168CF" w:rsidRPr="0054226D" w14:paraId="6B170DC4" w14:textId="77777777" w:rsidTr="00DF3053">
        <w:tc>
          <w:tcPr>
            <w:tcW w:w="2862" w:type="dxa"/>
          </w:tcPr>
          <w:p w14:paraId="7C362BF4" w14:textId="77777777" w:rsidR="005168CF" w:rsidRPr="0054226D" w:rsidRDefault="005168CF" w:rsidP="00DF3053">
            <w:pPr>
              <w:pStyle w:val="TAL"/>
            </w:pPr>
            <w:r w:rsidRPr="0054226D">
              <w:t>Criticality Diagnostics</w:t>
            </w:r>
          </w:p>
        </w:tc>
        <w:tc>
          <w:tcPr>
            <w:tcW w:w="1134" w:type="dxa"/>
          </w:tcPr>
          <w:p w14:paraId="45412B0C" w14:textId="77777777" w:rsidR="005168CF" w:rsidRPr="0054226D" w:rsidRDefault="005168CF" w:rsidP="00DF3053">
            <w:pPr>
              <w:pStyle w:val="TAL"/>
            </w:pPr>
            <w:r w:rsidRPr="0054226D">
              <w:t>O</w:t>
            </w:r>
          </w:p>
        </w:tc>
        <w:tc>
          <w:tcPr>
            <w:tcW w:w="923" w:type="dxa"/>
          </w:tcPr>
          <w:p w14:paraId="701D4B7D" w14:textId="77777777" w:rsidR="005168CF" w:rsidRPr="0054226D" w:rsidRDefault="005168CF" w:rsidP="00DF3053">
            <w:pPr>
              <w:pStyle w:val="TAL"/>
            </w:pPr>
          </w:p>
        </w:tc>
        <w:tc>
          <w:tcPr>
            <w:tcW w:w="1752" w:type="dxa"/>
          </w:tcPr>
          <w:p w14:paraId="2EE5FC56" w14:textId="77777777" w:rsidR="005168CF" w:rsidRPr="0054226D" w:rsidRDefault="005168CF" w:rsidP="00DF3053">
            <w:pPr>
              <w:pStyle w:val="TAL"/>
            </w:pPr>
            <w:r w:rsidRPr="0054226D">
              <w:t>9.2.2</w:t>
            </w:r>
          </w:p>
        </w:tc>
        <w:tc>
          <w:tcPr>
            <w:tcW w:w="1577" w:type="dxa"/>
          </w:tcPr>
          <w:p w14:paraId="480E47E2" w14:textId="77777777" w:rsidR="005168CF" w:rsidRPr="0054226D" w:rsidRDefault="005168CF" w:rsidP="00DF3053">
            <w:pPr>
              <w:pStyle w:val="TAL"/>
            </w:pPr>
          </w:p>
        </w:tc>
        <w:tc>
          <w:tcPr>
            <w:tcW w:w="1134" w:type="dxa"/>
          </w:tcPr>
          <w:p w14:paraId="66E87E5E" w14:textId="77777777" w:rsidR="005168CF" w:rsidRPr="0054226D" w:rsidRDefault="005168CF" w:rsidP="00A7285D">
            <w:pPr>
              <w:pStyle w:val="TAC"/>
            </w:pPr>
            <w:r w:rsidRPr="0054226D">
              <w:t>YES</w:t>
            </w:r>
          </w:p>
        </w:tc>
        <w:tc>
          <w:tcPr>
            <w:tcW w:w="1103" w:type="dxa"/>
          </w:tcPr>
          <w:p w14:paraId="0044D11E" w14:textId="77777777" w:rsidR="005168CF" w:rsidRPr="0054226D" w:rsidRDefault="005168CF" w:rsidP="00A7285D">
            <w:pPr>
              <w:pStyle w:val="TAC"/>
            </w:pPr>
            <w:r w:rsidRPr="0054226D">
              <w:t>ignore</w:t>
            </w:r>
          </w:p>
        </w:tc>
      </w:tr>
    </w:tbl>
    <w:p w14:paraId="6E77F5F0" w14:textId="77777777" w:rsidR="005168CF" w:rsidRPr="0054226D" w:rsidRDefault="005168CF" w:rsidP="005168CF"/>
    <w:p w14:paraId="0B22E968" w14:textId="77777777" w:rsidR="005168CF" w:rsidRPr="0054226D" w:rsidRDefault="005168CF" w:rsidP="005168CF">
      <w:pPr>
        <w:pStyle w:val="Heading2"/>
      </w:pPr>
      <w:bookmarkStart w:id="301" w:name="_Toc534730144"/>
      <w:bookmarkStart w:id="302" w:name="_Toc36552140"/>
      <w:bookmarkStart w:id="303" w:name="_Toc162452582"/>
      <w:r w:rsidRPr="0054226D">
        <w:t>9.2</w:t>
      </w:r>
      <w:r w:rsidRPr="0054226D">
        <w:tab/>
        <w:t>Information Element definitions</w:t>
      </w:r>
      <w:bookmarkEnd w:id="301"/>
      <w:bookmarkEnd w:id="302"/>
      <w:bookmarkEnd w:id="303"/>
    </w:p>
    <w:p w14:paraId="5560FFF0" w14:textId="77777777" w:rsidR="005168CF" w:rsidRPr="0054226D" w:rsidRDefault="005168CF" w:rsidP="005168CF">
      <w:pPr>
        <w:pStyle w:val="Heading3"/>
      </w:pPr>
      <w:bookmarkStart w:id="304" w:name="_Toc534730145"/>
      <w:bookmarkStart w:id="305" w:name="_Toc36552141"/>
      <w:bookmarkStart w:id="306" w:name="_Toc162452583"/>
      <w:r w:rsidRPr="0054226D">
        <w:t>9.2.0</w:t>
      </w:r>
      <w:r w:rsidRPr="0054226D">
        <w:tab/>
        <w:t>General</w:t>
      </w:r>
      <w:bookmarkEnd w:id="304"/>
      <w:bookmarkEnd w:id="305"/>
      <w:bookmarkEnd w:id="306"/>
    </w:p>
    <w:p w14:paraId="05478D22" w14:textId="77777777" w:rsidR="005168CF" w:rsidRPr="0054226D" w:rsidRDefault="005168CF" w:rsidP="005168CF">
      <w:pPr>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5168CF">
      <w:pPr>
        <w:pStyle w:val="B1"/>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5168CF">
      <w:pPr>
        <w:pStyle w:val="B1"/>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5168CF">
      <w:pPr>
        <w:pStyle w:val="B1"/>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5168CF">
      <w:pPr>
        <w:pStyle w:val="Heading3"/>
      </w:pPr>
      <w:bookmarkStart w:id="307" w:name="_Toc534730146"/>
      <w:bookmarkStart w:id="308" w:name="_Toc36552142"/>
      <w:bookmarkStart w:id="309" w:name="_Toc162452584"/>
      <w:r w:rsidRPr="0054226D">
        <w:t>9.2.1</w:t>
      </w:r>
      <w:r w:rsidRPr="0054226D">
        <w:tab/>
        <w:t>Cause</w:t>
      </w:r>
      <w:bookmarkEnd w:id="307"/>
      <w:bookmarkEnd w:id="308"/>
      <w:bookmarkEnd w:id="309"/>
    </w:p>
    <w:p w14:paraId="1B4B1125" w14:textId="77777777" w:rsidR="005168CF" w:rsidRPr="0054226D" w:rsidRDefault="005168CF" w:rsidP="00A7285D">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15F9D6A6" w14:textId="77777777" w:rsidTr="00DF3053">
        <w:trPr>
          <w:jc w:val="center"/>
        </w:trPr>
        <w:tc>
          <w:tcPr>
            <w:tcW w:w="2551" w:type="dxa"/>
          </w:tcPr>
          <w:p w14:paraId="29DD80AD" w14:textId="77777777" w:rsidR="005168CF" w:rsidRPr="00725129" w:rsidRDefault="005168CF" w:rsidP="00A7285D">
            <w:pPr>
              <w:pStyle w:val="TAH"/>
            </w:pPr>
            <w:r w:rsidRPr="00725129">
              <w:lastRenderedPageBreak/>
              <w:t>IE/Group Name</w:t>
            </w:r>
          </w:p>
        </w:tc>
        <w:tc>
          <w:tcPr>
            <w:tcW w:w="1134" w:type="dxa"/>
          </w:tcPr>
          <w:p w14:paraId="319E2439" w14:textId="77777777" w:rsidR="005168CF" w:rsidRPr="00725129" w:rsidRDefault="005168CF" w:rsidP="00A7285D">
            <w:pPr>
              <w:pStyle w:val="TAH"/>
            </w:pPr>
            <w:r w:rsidRPr="00725129">
              <w:t>Presence</w:t>
            </w:r>
          </w:p>
        </w:tc>
        <w:tc>
          <w:tcPr>
            <w:tcW w:w="1681" w:type="dxa"/>
          </w:tcPr>
          <w:p w14:paraId="1AE05B1A" w14:textId="77777777" w:rsidR="005168CF" w:rsidRPr="00725129" w:rsidRDefault="005168CF" w:rsidP="00A7285D">
            <w:pPr>
              <w:pStyle w:val="TAH"/>
            </w:pPr>
            <w:r w:rsidRPr="00725129">
              <w:t>Range</w:t>
            </w:r>
          </w:p>
        </w:tc>
        <w:tc>
          <w:tcPr>
            <w:tcW w:w="1620" w:type="dxa"/>
          </w:tcPr>
          <w:p w14:paraId="2C13B75C" w14:textId="77777777" w:rsidR="005168CF" w:rsidRPr="00725129" w:rsidRDefault="005168CF" w:rsidP="00A7285D">
            <w:pPr>
              <w:pStyle w:val="TAH"/>
            </w:pPr>
            <w:r w:rsidRPr="00725129">
              <w:t>IE Type and Reference</w:t>
            </w:r>
          </w:p>
        </w:tc>
        <w:tc>
          <w:tcPr>
            <w:tcW w:w="2227" w:type="dxa"/>
          </w:tcPr>
          <w:p w14:paraId="0B6DFFC5" w14:textId="77777777" w:rsidR="005168CF" w:rsidRPr="00725129" w:rsidRDefault="005168CF" w:rsidP="00A7285D">
            <w:pPr>
              <w:pStyle w:val="TAH"/>
            </w:pPr>
            <w:r w:rsidRPr="00725129">
              <w:t>Semantics Description</w:t>
            </w:r>
          </w:p>
        </w:tc>
      </w:tr>
      <w:tr w:rsidR="005168CF" w:rsidRPr="0054226D" w14:paraId="4BE64A12" w14:textId="77777777" w:rsidTr="00DF3053">
        <w:trPr>
          <w:jc w:val="center"/>
        </w:trPr>
        <w:tc>
          <w:tcPr>
            <w:tcW w:w="2551" w:type="dxa"/>
          </w:tcPr>
          <w:p w14:paraId="2CAC6CFB" w14:textId="77777777" w:rsidR="005168CF" w:rsidRPr="00A7285D" w:rsidRDefault="005168CF" w:rsidP="00A7285D">
            <w:pPr>
              <w:pStyle w:val="TAL"/>
            </w:pPr>
            <w:r w:rsidRPr="00725129">
              <w:t xml:space="preserve">CHOICE </w:t>
            </w:r>
            <w:r w:rsidRPr="00725129">
              <w:rPr>
                <w:i/>
                <w:iCs/>
              </w:rPr>
              <w:t>Cause Group</w:t>
            </w:r>
          </w:p>
        </w:tc>
        <w:tc>
          <w:tcPr>
            <w:tcW w:w="1134" w:type="dxa"/>
          </w:tcPr>
          <w:p w14:paraId="6DDDA861" w14:textId="77777777" w:rsidR="005168CF" w:rsidRPr="00725129" w:rsidRDefault="005168CF" w:rsidP="00A7285D">
            <w:pPr>
              <w:pStyle w:val="TAL"/>
            </w:pPr>
            <w:r w:rsidRPr="00725129">
              <w:t>M</w:t>
            </w:r>
          </w:p>
        </w:tc>
        <w:tc>
          <w:tcPr>
            <w:tcW w:w="1681" w:type="dxa"/>
          </w:tcPr>
          <w:p w14:paraId="6B919137" w14:textId="77777777" w:rsidR="005168CF" w:rsidRPr="0054226D" w:rsidRDefault="005168CF" w:rsidP="00DF3053">
            <w:pPr>
              <w:pStyle w:val="TAL"/>
              <w:spacing w:line="0" w:lineRule="atLeast"/>
            </w:pPr>
          </w:p>
        </w:tc>
        <w:tc>
          <w:tcPr>
            <w:tcW w:w="1620" w:type="dxa"/>
          </w:tcPr>
          <w:p w14:paraId="4A7CCE1C" w14:textId="77777777" w:rsidR="005168CF" w:rsidRPr="0054226D" w:rsidRDefault="005168CF" w:rsidP="00DF3053">
            <w:pPr>
              <w:pStyle w:val="TAL"/>
              <w:spacing w:line="0" w:lineRule="atLeast"/>
            </w:pPr>
          </w:p>
        </w:tc>
        <w:tc>
          <w:tcPr>
            <w:tcW w:w="2227" w:type="dxa"/>
          </w:tcPr>
          <w:p w14:paraId="30FBEE00" w14:textId="77777777" w:rsidR="005168CF" w:rsidRPr="0054226D" w:rsidRDefault="005168CF" w:rsidP="00DF3053">
            <w:pPr>
              <w:pStyle w:val="TAL"/>
              <w:spacing w:line="0" w:lineRule="atLeast"/>
            </w:pPr>
          </w:p>
        </w:tc>
      </w:tr>
      <w:tr w:rsidR="005168CF" w:rsidRPr="0054226D" w14:paraId="7FA4B858" w14:textId="77777777" w:rsidTr="00DF3053">
        <w:trPr>
          <w:jc w:val="center"/>
        </w:trPr>
        <w:tc>
          <w:tcPr>
            <w:tcW w:w="2551" w:type="dxa"/>
          </w:tcPr>
          <w:p w14:paraId="5CB466BC" w14:textId="77777777" w:rsidR="005168CF" w:rsidRPr="00725129" w:rsidRDefault="005168CF" w:rsidP="00A7285D">
            <w:pPr>
              <w:pStyle w:val="TAL"/>
              <w:ind w:left="142"/>
              <w:rPr>
                <w:i/>
                <w:iCs/>
              </w:rPr>
            </w:pPr>
            <w:r w:rsidRPr="00725129">
              <w:rPr>
                <w:i/>
                <w:iCs/>
              </w:rPr>
              <w:t>&gt;Radio Network Layer</w:t>
            </w:r>
          </w:p>
        </w:tc>
        <w:tc>
          <w:tcPr>
            <w:tcW w:w="1134" w:type="dxa"/>
          </w:tcPr>
          <w:p w14:paraId="0FD61E1B" w14:textId="77777777" w:rsidR="005168CF" w:rsidRPr="0054226D" w:rsidRDefault="005168CF" w:rsidP="00DF3053">
            <w:pPr>
              <w:pStyle w:val="TAL"/>
              <w:spacing w:line="0" w:lineRule="atLeast"/>
            </w:pPr>
          </w:p>
        </w:tc>
        <w:tc>
          <w:tcPr>
            <w:tcW w:w="1681" w:type="dxa"/>
          </w:tcPr>
          <w:p w14:paraId="244DA330" w14:textId="77777777" w:rsidR="005168CF" w:rsidRPr="0054226D" w:rsidRDefault="005168CF" w:rsidP="00DF3053">
            <w:pPr>
              <w:pStyle w:val="TAL"/>
              <w:spacing w:line="0" w:lineRule="atLeast"/>
            </w:pPr>
          </w:p>
        </w:tc>
        <w:tc>
          <w:tcPr>
            <w:tcW w:w="1620" w:type="dxa"/>
          </w:tcPr>
          <w:p w14:paraId="517A36D0" w14:textId="77777777" w:rsidR="005168CF" w:rsidRPr="0054226D" w:rsidRDefault="005168CF" w:rsidP="00DF3053">
            <w:pPr>
              <w:pStyle w:val="TAL"/>
              <w:spacing w:line="0" w:lineRule="atLeast"/>
            </w:pPr>
          </w:p>
        </w:tc>
        <w:tc>
          <w:tcPr>
            <w:tcW w:w="2227" w:type="dxa"/>
          </w:tcPr>
          <w:p w14:paraId="5895A340" w14:textId="77777777" w:rsidR="005168CF" w:rsidRPr="0054226D" w:rsidRDefault="005168CF" w:rsidP="00DF3053">
            <w:pPr>
              <w:pStyle w:val="TAL"/>
              <w:spacing w:line="0" w:lineRule="atLeast"/>
            </w:pPr>
          </w:p>
        </w:tc>
      </w:tr>
      <w:tr w:rsidR="005168CF" w:rsidRPr="0054226D" w14:paraId="226A130E" w14:textId="77777777" w:rsidTr="00DF3053">
        <w:trPr>
          <w:jc w:val="center"/>
        </w:trPr>
        <w:tc>
          <w:tcPr>
            <w:tcW w:w="2551" w:type="dxa"/>
          </w:tcPr>
          <w:p w14:paraId="6D410FF6" w14:textId="77777777" w:rsidR="005168CF" w:rsidRPr="0054226D" w:rsidRDefault="005168CF" w:rsidP="00DF3053">
            <w:pPr>
              <w:pStyle w:val="TALLeft050cm"/>
            </w:pPr>
            <w:r w:rsidRPr="0054226D">
              <w:t xml:space="preserve">&gt;&gt;Radio Network Layer Cause </w:t>
            </w:r>
          </w:p>
        </w:tc>
        <w:tc>
          <w:tcPr>
            <w:tcW w:w="1134" w:type="dxa"/>
          </w:tcPr>
          <w:p w14:paraId="740E4447" w14:textId="77777777" w:rsidR="005168CF" w:rsidRPr="00725129" w:rsidRDefault="005168CF" w:rsidP="00A7285D">
            <w:pPr>
              <w:pStyle w:val="TAL"/>
            </w:pPr>
            <w:r w:rsidRPr="00725129">
              <w:t>M</w:t>
            </w:r>
          </w:p>
        </w:tc>
        <w:tc>
          <w:tcPr>
            <w:tcW w:w="1681" w:type="dxa"/>
          </w:tcPr>
          <w:p w14:paraId="625E57FE" w14:textId="77777777" w:rsidR="005168CF" w:rsidRPr="0054226D" w:rsidRDefault="005168CF" w:rsidP="00DF3053">
            <w:pPr>
              <w:pStyle w:val="TAL"/>
              <w:spacing w:line="0" w:lineRule="atLeast"/>
            </w:pPr>
          </w:p>
        </w:tc>
        <w:tc>
          <w:tcPr>
            <w:tcW w:w="1620" w:type="dxa"/>
          </w:tcPr>
          <w:p w14:paraId="5862A362" w14:textId="77777777" w:rsidR="005168CF" w:rsidRPr="0054226D" w:rsidRDefault="005168CF" w:rsidP="00DF3053">
            <w:pPr>
              <w:pStyle w:val="TAL"/>
            </w:pPr>
            <w:r w:rsidRPr="0054226D">
              <w:t>ENUMERATED</w:t>
            </w:r>
          </w:p>
          <w:p w14:paraId="5B22C6F5" w14:textId="77777777" w:rsidR="005168CF" w:rsidRPr="0054226D" w:rsidRDefault="005168CF" w:rsidP="00DF3053">
            <w:pPr>
              <w:pStyle w:val="TAL"/>
            </w:pPr>
            <w:r w:rsidRPr="0054226D">
              <w:t>(Unspecified, Requested Item not Supported, Requested Item Temporarily not Available,</w:t>
            </w:r>
          </w:p>
          <w:p w14:paraId="60379578" w14:textId="77777777" w:rsidR="005168CF" w:rsidRPr="0054226D" w:rsidRDefault="005168CF" w:rsidP="00DF3053">
            <w:pPr>
              <w:pStyle w:val="TAL"/>
            </w:pPr>
            <w:r w:rsidRPr="0054226D">
              <w:t>...</w:t>
            </w:r>
          </w:p>
          <w:p w14:paraId="4F6E0F15" w14:textId="77777777" w:rsidR="005168CF" w:rsidRPr="0054226D" w:rsidRDefault="005168CF" w:rsidP="00DF3053">
            <w:pPr>
              <w:pStyle w:val="TAL"/>
            </w:pPr>
            <w:r w:rsidRPr="0054226D">
              <w:t>)</w:t>
            </w:r>
          </w:p>
        </w:tc>
        <w:tc>
          <w:tcPr>
            <w:tcW w:w="2227" w:type="dxa"/>
          </w:tcPr>
          <w:p w14:paraId="4C458773" w14:textId="77777777" w:rsidR="005168CF" w:rsidRPr="0054226D" w:rsidRDefault="005168CF" w:rsidP="00DF3053">
            <w:pPr>
              <w:pStyle w:val="TAL"/>
            </w:pPr>
          </w:p>
        </w:tc>
      </w:tr>
      <w:tr w:rsidR="005168CF" w:rsidRPr="0054226D" w14:paraId="171ABBCC" w14:textId="77777777" w:rsidTr="00DF3053">
        <w:trPr>
          <w:jc w:val="center"/>
        </w:trPr>
        <w:tc>
          <w:tcPr>
            <w:tcW w:w="2551" w:type="dxa"/>
          </w:tcPr>
          <w:p w14:paraId="5A69D67A" w14:textId="77777777" w:rsidR="005168CF" w:rsidRPr="0054226D" w:rsidRDefault="005168CF" w:rsidP="00DF3053">
            <w:pPr>
              <w:pStyle w:val="TALLeft0"/>
            </w:pPr>
            <w:r w:rsidRPr="0054226D">
              <w:t>&gt;</w:t>
            </w:r>
            <w:r w:rsidRPr="0054226D">
              <w:rPr>
                <w:i/>
              </w:rPr>
              <w:t>Protocol</w:t>
            </w:r>
          </w:p>
        </w:tc>
        <w:tc>
          <w:tcPr>
            <w:tcW w:w="1134" w:type="dxa"/>
          </w:tcPr>
          <w:p w14:paraId="2955F0B8" w14:textId="77777777" w:rsidR="005168CF" w:rsidRPr="0054226D" w:rsidRDefault="005168CF" w:rsidP="00DF3053">
            <w:pPr>
              <w:pStyle w:val="TAL"/>
              <w:spacing w:line="0" w:lineRule="atLeast"/>
            </w:pPr>
          </w:p>
        </w:tc>
        <w:tc>
          <w:tcPr>
            <w:tcW w:w="1681" w:type="dxa"/>
          </w:tcPr>
          <w:p w14:paraId="610099FC" w14:textId="77777777" w:rsidR="005168CF" w:rsidRPr="0054226D" w:rsidRDefault="005168CF" w:rsidP="00DF3053">
            <w:pPr>
              <w:pStyle w:val="TAL"/>
              <w:spacing w:line="0" w:lineRule="atLeast"/>
            </w:pPr>
          </w:p>
        </w:tc>
        <w:tc>
          <w:tcPr>
            <w:tcW w:w="1620" w:type="dxa"/>
          </w:tcPr>
          <w:p w14:paraId="6F203BE6" w14:textId="77777777" w:rsidR="005168CF" w:rsidRPr="0054226D" w:rsidRDefault="005168CF" w:rsidP="00DF3053">
            <w:pPr>
              <w:pStyle w:val="TAL"/>
            </w:pPr>
          </w:p>
        </w:tc>
        <w:tc>
          <w:tcPr>
            <w:tcW w:w="2227" w:type="dxa"/>
          </w:tcPr>
          <w:p w14:paraId="42A6E136" w14:textId="77777777" w:rsidR="005168CF" w:rsidRPr="0054226D" w:rsidRDefault="005168CF" w:rsidP="00DF3053">
            <w:pPr>
              <w:pStyle w:val="TAL"/>
            </w:pPr>
          </w:p>
        </w:tc>
      </w:tr>
      <w:tr w:rsidR="005168CF" w:rsidRPr="0054226D" w14:paraId="03B03EEE" w14:textId="77777777" w:rsidTr="00DF3053">
        <w:trPr>
          <w:jc w:val="center"/>
        </w:trPr>
        <w:tc>
          <w:tcPr>
            <w:tcW w:w="2551" w:type="dxa"/>
          </w:tcPr>
          <w:p w14:paraId="77A33927" w14:textId="77777777" w:rsidR="005168CF" w:rsidRPr="0054226D" w:rsidRDefault="005168CF" w:rsidP="00DF3053">
            <w:pPr>
              <w:pStyle w:val="TALLeft050cm"/>
            </w:pPr>
            <w:r w:rsidRPr="0054226D">
              <w:t>&gt;&gt;Protocol Cause</w:t>
            </w:r>
          </w:p>
        </w:tc>
        <w:tc>
          <w:tcPr>
            <w:tcW w:w="1134" w:type="dxa"/>
          </w:tcPr>
          <w:p w14:paraId="4BD48846" w14:textId="77777777" w:rsidR="005168CF" w:rsidRPr="00725129" w:rsidRDefault="005168CF" w:rsidP="00A7285D">
            <w:pPr>
              <w:pStyle w:val="TAL"/>
            </w:pPr>
            <w:r w:rsidRPr="00725129">
              <w:t>M</w:t>
            </w:r>
          </w:p>
        </w:tc>
        <w:tc>
          <w:tcPr>
            <w:tcW w:w="1681" w:type="dxa"/>
          </w:tcPr>
          <w:p w14:paraId="337CD00E" w14:textId="77777777" w:rsidR="005168CF" w:rsidRPr="0054226D" w:rsidRDefault="005168CF" w:rsidP="00DF3053">
            <w:pPr>
              <w:pStyle w:val="TAL"/>
              <w:spacing w:line="0" w:lineRule="atLeast"/>
            </w:pPr>
          </w:p>
        </w:tc>
        <w:tc>
          <w:tcPr>
            <w:tcW w:w="1620" w:type="dxa"/>
          </w:tcPr>
          <w:p w14:paraId="56466EC5" w14:textId="77777777" w:rsidR="005168CF" w:rsidRPr="0054226D" w:rsidRDefault="005168CF" w:rsidP="00DF3053">
            <w:pPr>
              <w:pStyle w:val="TAL"/>
            </w:pPr>
            <w:r w:rsidRPr="0054226D">
              <w:t>ENUMERATED</w:t>
            </w:r>
            <w:r w:rsidRPr="0054226D">
              <w:br/>
              <w:t>(Transfer Syntax Error,</w:t>
            </w:r>
            <w:r w:rsidRPr="0054226D">
              <w:br/>
              <w:t>Abstract Syntax Error (Reject),</w:t>
            </w:r>
            <w:r w:rsidRPr="0054226D">
              <w:br/>
              <w:t>Abstract Syntax Error (Ignore and Notify),</w:t>
            </w:r>
            <w:r w:rsidRPr="0054226D">
              <w:br/>
              <w:t>Message not Compatible with Receiver State,</w:t>
            </w:r>
          </w:p>
          <w:p w14:paraId="6714528E" w14:textId="77777777" w:rsidR="005168CF" w:rsidRPr="0054226D" w:rsidRDefault="005168CF" w:rsidP="00DF3053">
            <w:pPr>
              <w:pStyle w:val="TAL"/>
            </w:pPr>
            <w:r w:rsidRPr="0054226D">
              <w:t>Semantic Error,</w:t>
            </w:r>
            <w:r w:rsidRPr="0054226D">
              <w:br/>
              <w:t>Unspecified,</w:t>
            </w:r>
          </w:p>
          <w:p w14:paraId="11B00D5F" w14:textId="77777777" w:rsidR="005168CF" w:rsidRPr="0054226D" w:rsidRDefault="005168CF" w:rsidP="00DF3053">
            <w:pPr>
              <w:pStyle w:val="TAL"/>
              <w:rPr>
                <w:lang w:eastAsia="zh-CN"/>
              </w:rPr>
            </w:pPr>
            <w:r w:rsidRPr="0054226D">
              <w:t>Abstract Syntax Error (Falsely Constructed Message),...)</w:t>
            </w:r>
          </w:p>
        </w:tc>
        <w:tc>
          <w:tcPr>
            <w:tcW w:w="2227" w:type="dxa"/>
          </w:tcPr>
          <w:p w14:paraId="29FDABB0" w14:textId="77777777" w:rsidR="005168CF" w:rsidRPr="0054226D" w:rsidRDefault="005168CF" w:rsidP="00DF3053">
            <w:pPr>
              <w:pStyle w:val="TAL"/>
            </w:pPr>
          </w:p>
        </w:tc>
      </w:tr>
      <w:tr w:rsidR="005168CF" w:rsidRPr="0054226D" w14:paraId="12DFD849" w14:textId="77777777" w:rsidTr="00DF3053">
        <w:trPr>
          <w:jc w:val="center"/>
        </w:trPr>
        <w:tc>
          <w:tcPr>
            <w:tcW w:w="2551" w:type="dxa"/>
          </w:tcPr>
          <w:p w14:paraId="1B6AE896" w14:textId="77777777" w:rsidR="005168CF" w:rsidRPr="00725129" w:rsidRDefault="005168CF" w:rsidP="00A7285D">
            <w:pPr>
              <w:pStyle w:val="TAL"/>
              <w:ind w:left="142"/>
              <w:rPr>
                <w:i/>
                <w:iCs/>
              </w:rPr>
            </w:pPr>
            <w:r w:rsidRPr="00725129">
              <w:rPr>
                <w:i/>
                <w:iCs/>
              </w:rPr>
              <w:t>&gt;Misc</w:t>
            </w:r>
          </w:p>
        </w:tc>
        <w:tc>
          <w:tcPr>
            <w:tcW w:w="1134" w:type="dxa"/>
          </w:tcPr>
          <w:p w14:paraId="6F6977D7" w14:textId="77777777" w:rsidR="005168CF" w:rsidRPr="0054226D" w:rsidRDefault="005168CF" w:rsidP="00DF3053">
            <w:pPr>
              <w:pStyle w:val="TAL"/>
              <w:spacing w:line="0" w:lineRule="atLeast"/>
            </w:pPr>
          </w:p>
        </w:tc>
        <w:tc>
          <w:tcPr>
            <w:tcW w:w="1681" w:type="dxa"/>
          </w:tcPr>
          <w:p w14:paraId="3C275988" w14:textId="77777777" w:rsidR="005168CF" w:rsidRPr="0054226D" w:rsidRDefault="005168CF" w:rsidP="00DF3053">
            <w:pPr>
              <w:pStyle w:val="TAL"/>
              <w:spacing w:line="0" w:lineRule="atLeast"/>
            </w:pPr>
          </w:p>
        </w:tc>
        <w:tc>
          <w:tcPr>
            <w:tcW w:w="1620" w:type="dxa"/>
          </w:tcPr>
          <w:p w14:paraId="4CA29BEF" w14:textId="77777777" w:rsidR="005168CF" w:rsidRPr="0054226D" w:rsidRDefault="005168CF" w:rsidP="00DF3053">
            <w:pPr>
              <w:pStyle w:val="TAL"/>
            </w:pPr>
          </w:p>
        </w:tc>
        <w:tc>
          <w:tcPr>
            <w:tcW w:w="2227" w:type="dxa"/>
          </w:tcPr>
          <w:p w14:paraId="1544FE63" w14:textId="77777777" w:rsidR="005168CF" w:rsidRPr="0054226D" w:rsidRDefault="005168CF" w:rsidP="00DF3053">
            <w:pPr>
              <w:pStyle w:val="TAL"/>
            </w:pPr>
          </w:p>
        </w:tc>
      </w:tr>
      <w:tr w:rsidR="005168CF" w:rsidRPr="0054226D" w14:paraId="6209C59A" w14:textId="77777777" w:rsidTr="00DF3053">
        <w:trPr>
          <w:jc w:val="center"/>
        </w:trPr>
        <w:tc>
          <w:tcPr>
            <w:tcW w:w="2551" w:type="dxa"/>
          </w:tcPr>
          <w:p w14:paraId="30792477" w14:textId="77777777" w:rsidR="005168CF" w:rsidRPr="0054226D" w:rsidRDefault="005168CF" w:rsidP="00DF3053">
            <w:pPr>
              <w:pStyle w:val="TALLeft050cm"/>
            </w:pPr>
            <w:r w:rsidRPr="0054226D">
              <w:t>&gt;&gt;Miscellaneous Cause</w:t>
            </w:r>
          </w:p>
        </w:tc>
        <w:tc>
          <w:tcPr>
            <w:tcW w:w="1134" w:type="dxa"/>
          </w:tcPr>
          <w:p w14:paraId="3278A8B2" w14:textId="77777777" w:rsidR="005168CF" w:rsidRPr="00725129" w:rsidRDefault="005168CF" w:rsidP="00A7285D">
            <w:pPr>
              <w:pStyle w:val="TAL"/>
            </w:pPr>
            <w:r w:rsidRPr="00725129">
              <w:t>M</w:t>
            </w:r>
          </w:p>
        </w:tc>
        <w:tc>
          <w:tcPr>
            <w:tcW w:w="1681" w:type="dxa"/>
          </w:tcPr>
          <w:p w14:paraId="59EC88BB" w14:textId="77777777" w:rsidR="005168CF" w:rsidRPr="0054226D" w:rsidRDefault="005168CF" w:rsidP="00DF3053">
            <w:pPr>
              <w:pStyle w:val="TAL"/>
              <w:spacing w:line="0" w:lineRule="atLeast"/>
            </w:pPr>
          </w:p>
        </w:tc>
        <w:tc>
          <w:tcPr>
            <w:tcW w:w="1620" w:type="dxa"/>
          </w:tcPr>
          <w:p w14:paraId="6246667E" w14:textId="77777777" w:rsidR="005168CF" w:rsidRPr="0054226D" w:rsidRDefault="005168CF" w:rsidP="00DF3053">
            <w:pPr>
              <w:pStyle w:val="TAL"/>
            </w:pPr>
            <w:r w:rsidRPr="0054226D">
              <w:t>ENUMERATED</w:t>
            </w:r>
            <w:r w:rsidRPr="0054226D">
              <w:br/>
              <w:t>(Unspecified,</w:t>
            </w:r>
          </w:p>
          <w:p w14:paraId="41D6D394" w14:textId="77777777" w:rsidR="005168CF" w:rsidRPr="0054226D" w:rsidRDefault="005168CF" w:rsidP="00DF3053">
            <w:pPr>
              <w:pStyle w:val="TAL"/>
            </w:pPr>
            <w:r w:rsidRPr="0054226D">
              <w:t>...)</w:t>
            </w:r>
          </w:p>
        </w:tc>
        <w:tc>
          <w:tcPr>
            <w:tcW w:w="2227" w:type="dxa"/>
          </w:tcPr>
          <w:p w14:paraId="697FAC81" w14:textId="77777777" w:rsidR="005168CF" w:rsidRPr="0054226D" w:rsidRDefault="005168CF" w:rsidP="00DF3053">
            <w:pPr>
              <w:pStyle w:val="TAL"/>
            </w:pPr>
          </w:p>
        </w:tc>
      </w:tr>
    </w:tbl>
    <w:p w14:paraId="2BEE7EA3" w14:textId="77777777" w:rsidR="005168CF" w:rsidRPr="0054226D" w:rsidRDefault="005168CF" w:rsidP="00A7285D"/>
    <w:p w14:paraId="777CF6F2" w14:textId="77777777" w:rsidR="005168CF" w:rsidRPr="0054226D" w:rsidRDefault="005168CF" w:rsidP="00A7285D">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The eNB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The eNB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A728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DF3053">
        <w:tc>
          <w:tcPr>
            <w:tcW w:w="3060" w:type="dxa"/>
          </w:tcPr>
          <w:p w14:paraId="7B2E3423" w14:textId="77777777" w:rsidR="005168CF" w:rsidRPr="0054226D" w:rsidRDefault="005168CF" w:rsidP="00DF3053">
            <w:pPr>
              <w:pStyle w:val="TAH"/>
            </w:pPr>
            <w:r w:rsidRPr="0054226D">
              <w:lastRenderedPageBreak/>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310" w:name="_Toc534730147"/>
      <w:bookmarkStart w:id="311" w:name="_Toc36552143"/>
      <w:bookmarkStart w:id="312" w:name="_Toc162452585"/>
      <w:r w:rsidRPr="0054226D">
        <w:t>9.2.2</w:t>
      </w:r>
      <w:r w:rsidRPr="0054226D">
        <w:tab/>
        <w:t>Criticality Diagnostics</w:t>
      </w:r>
      <w:bookmarkEnd w:id="310"/>
      <w:bookmarkEnd w:id="311"/>
      <w:bookmarkEnd w:id="312"/>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eNB or E-SMLC when parts of a received message have not been comprehended or were missing, or if the message contained logical errors. When applicable, it contains information about which IEs were not comprehended or were missing. The conditions for inclusion of the </w:t>
      </w:r>
      <w:r w:rsidRPr="0054226D">
        <w:rPr>
          <w:i/>
        </w:rPr>
        <w:t>LPPa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418"/>
        <w:gridCol w:w="1843"/>
        <w:gridCol w:w="2693"/>
      </w:tblGrid>
      <w:tr w:rsidR="005168CF" w:rsidRPr="0054226D" w14:paraId="1C751EA3" w14:textId="77777777" w:rsidTr="00DF3053">
        <w:trPr>
          <w:jc w:val="center"/>
        </w:trPr>
        <w:tc>
          <w:tcPr>
            <w:tcW w:w="2268" w:type="dxa"/>
          </w:tcPr>
          <w:p w14:paraId="6BF8283D" w14:textId="77777777" w:rsidR="005168CF" w:rsidRPr="0054226D" w:rsidRDefault="005168CF" w:rsidP="00DF3053">
            <w:pPr>
              <w:pStyle w:val="TAH"/>
            </w:pPr>
            <w:r w:rsidRPr="0054226D">
              <w:t>IE/Group Name</w:t>
            </w:r>
          </w:p>
        </w:tc>
        <w:tc>
          <w:tcPr>
            <w:tcW w:w="1134" w:type="dxa"/>
          </w:tcPr>
          <w:p w14:paraId="2A2C8B78" w14:textId="77777777" w:rsidR="005168CF" w:rsidRPr="0054226D" w:rsidRDefault="005168CF" w:rsidP="00DF3053">
            <w:pPr>
              <w:pStyle w:val="TAH"/>
            </w:pPr>
            <w:r w:rsidRPr="0054226D">
              <w:t>Presence</w:t>
            </w:r>
          </w:p>
        </w:tc>
        <w:tc>
          <w:tcPr>
            <w:tcW w:w="1418" w:type="dxa"/>
          </w:tcPr>
          <w:p w14:paraId="09EF563C" w14:textId="77777777" w:rsidR="005168CF" w:rsidRPr="0054226D" w:rsidRDefault="005168CF" w:rsidP="00DF3053">
            <w:pPr>
              <w:pStyle w:val="TAH"/>
            </w:pPr>
            <w:r w:rsidRPr="0054226D">
              <w:t>Range</w:t>
            </w:r>
          </w:p>
        </w:tc>
        <w:tc>
          <w:tcPr>
            <w:tcW w:w="1843" w:type="dxa"/>
          </w:tcPr>
          <w:p w14:paraId="3DCBF4E5" w14:textId="77777777" w:rsidR="005168CF" w:rsidRPr="0054226D" w:rsidRDefault="005168CF" w:rsidP="00DF3053">
            <w:pPr>
              <w:pStyle w:val="TAH"/>
            </w:pPr>
            <w:r w:rsidRPr="0054226D">
              <w:t>IE type and reference</w:t>
            </w:r>
          </w:p>
        </w:tc>
        <w:tc>
          <w:tcPr>
            <w:tcW w:w="2693"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DF3053">
        <w:trPr>
          <w:jc w:val="center"/>
        </w:trPr>
        <w:tc>
          <w:tcPr>
            <w:tcW w:w="2268" w:type="dxa"/>
          </w:tcPr>
          <w:p w14:paraId="5425172D" w14:textId="77777777" w:rsidR="005168CF" w:rsidRPr="0054226D" w:rsidRDefault="005168CF" w:rsidP="00DF3053">
            <w:pPr>
              <w:pStyle w:val="TAL"/>
            </w:pPr>
            <w:r w:rsidRPr="0054226D">
              <w:t>Procedure Code</w:t>
            </w:r>
          </w:p>
        </w:tc>
        <w:tc>
          <w:tcPr>
            <w:tcW w:w="1134" w:type="dxa"/>
          </w:tcPr>
          <w:p w14:paraId="2DF6E986" w14:textId="77777777" w:rsidR="005168CF" w:rsidRPr="0054226D" w:rsidRDefault="005168CF" w:rsidP="00DF3053">
            <w:pPr>
              <w:pStyle w:val="TAL"/>
            </w:pPr>
            <w:r w:rsidRPr="0054226D">
              <w:t>O</w:t>
            </w:r>
          </w:p>
        </w:tc>
        <w:tc>
          <w:tcPr>
            <w:tcW w:w="1418" w:type="dxa"/>
          </w:tcPr>
          <w:p w14:paraId="74697ACA" w14:textId="77777777" w:rsidR="005168CF" w:rsidRPr="0054226D" w:rsidRDefault="005168CF" w:rsidP="00DF3053">
            <w:pPr>
              <w:pStyle w:val="TAL"/>
              <w:rPr>
                <w:i/>
              </w:rPr>
            </w:pPr>
          </w:p>
        </w:tc>
        <w:tc>
          <w:tcPr>
            <w:tcW w:w="1843" w:type="dxa"/>
          </w:tcPr>
          <w:p w14:paraId="0D9891AB" w14:textId="77777777" w:rsidR="005168CF" w:rsidRPr="0054226D" w:rsidRDefault="005168CF" w:rsidP="00DF3053">
            <w:pPr>
              <w:pStyle w:val="TAL"/>
            </w:pPr>
            <w:r w:rsidRPr="0054226D">
              <w:rPr>
                <w:snapToGrid w:val="0"/>
              </w:rPr>
              <w:t>INTEGER (0..255)</w:t>
            </w:r>
          </w:p>
        </w:tc>
        <w:tc>
          <w:tcPr>
            <w:tcW w:w="2693"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DF3053">
        <w:trPr>
          <w:jc w:val="center"/>
        </w:trPr>
        <w:tc>
          <w:tcPr>
            <w:tcW w:w="2268" w:type="dxa"/>
          </w:tcPr>
          <w:p w14:paraId="44AAA183" w14:textId="77777777" w:rsidR="005168CF" w:rsidRPr="0054226D" w:rsidRDefault="005168CF" w:rsidP="00DF3053">
            <w:pPr>
              <w:pStyle w:val="TAL"/>
            </w:pPr>
            <w:r w:rsidRPr="0054226D">
              <w:t xml:space="preserve">Triggering Message </w:t>
            </w:r>
          </w:p>
        </w:tc>
        <w:tc>
          <w:tcPr>
            <w:tcW w:w="1134" w:type="dxa"/>
          </w:tcPr>
          <w:p w14:paraId="6102F402" w14:textId="77777777" w:rsidR="005168CF" w:rsidRPr="0054226D" w:rsidRDefault="005168CF" w:rsidP="00DF3053">
            <w:pPr>
              <w:pStyle w:val="TAL"/>
            </w:pPr>
            <w:r w:rsidRPr="0054226D">
              <w:t>O</w:t>
            </w:r>
          </w:p>
        </w:tc>
        <w:tc>
          <w:tcPr>
            <w:tcW w:w="1418" w:type="dxa"/>
          </w:tcPr>
          <w:p w14:paraId="4957CD43" w14:textId="77777777" w:rsidR="005168CF" w:rsidRPr="0054226D" w:rsidRDefault="005168CF" w:rsidP="00DF3053">
            <w:pPr>
              <w:pStyle w:val="TAL"/>
              <w:rPr>
                <w:i/>
              </w:rPr>
            </w:pPr>
          </w:p>
        </w:tc>
        <w:tc>
          <w:tcPr>
            <w:tcW w:w="1843"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693"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DF3053">
        <w:trPr>
          <w:jc w:val="center"/>
        </w:trPr>
        <w:tc>
          <w:tcPr>
            <w:tcW w:w="226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134" w:type="dxa"/>
          </w:tcPr>
          <w:p w14:paraId="6A5461DF" w14:textId="77777777" w:rsidR="005168CF" w:rsidRPr="0054226D" w:rsidRDefault="005168CF" w:rsidP="00DF3053">
            <w:pPr>
              <w:pStyle w:val="TAL"/>
            </w:pPr>
            <w:r w:rsidRPr="0054226D">
              <w:t>O</w:t>
            </w:r>
          </w:p>
        </w:tc>
        <w:tc>
          <w:tcPr>
            <w:tcW w:w="1418" w:type="dxa"/>
          </w:tcPr>
          <w:p w14:paraId="423BA61E" w14:textId="77777777" w:rsidR="005168CF" w:rsidRPr="0054226D" w:rsidRDefault="005168CF" w:rsidP="00DF3053">
            <w:pPr>
              <w:pStyle w:val="TAL"/>
              <w:rPr>
                <w:i/>
              </w:rPr>
            </w:pPr>
          </w:p>
        </w:tc>
        <w:tc>
          <w:tcPr>
            <w:tcW w:w="1843"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DF3053">
        <w:trPr>
          <w:jc w:val="center"/>
        </w:trPr>
        <w:tc>
          <w:tcPr>
            <w:tcW w:w="2268" w:type="dxa"/>
          </w:tcPr>
          <w:p w14:paraId="447F3645" w14:textId="77777777" w:rsidR="005168CF" w:rsidRPr="0054226D" w:rsidRDefault="005168CF" w:rsidP="00DF3053">
            <w:pPr>
              <w:pStyle w:val="TAL"/>
              <w:rPr>
                <w:rFonts w:eastAsia="MS Mincho"/>
              </w:rPr>
            </w:pPr>
            <w:r w:rsidRPr="0054226D">
              <w:rPr>
                <w:rFonts w:eastAsia="MS Mincho"/>
              </w:rPr>
              <w:t>LPPa Transaction ID</w:t>
            </w:r>
          </w:p>
        </w:tc>
        <w:tc>
          <w:tcPr>
            <w:tcW w:w="1134" w:type="dxa"/>
          </w:tcPr>
          <w:p w14:paraId="5F51C28A" w14:textId="77777777" w:rsidR="005168CF" w:rsidRPr="0054226D" w:rsidRDefault="005168CF" w:rsidP="00DF3053">
            <w:pPr>
              <w:pStyle w:val="TAL"/>
            </w:pPr>
            <w:r w:rsidRPr="0054226D">
              <w:t>O</w:t>
            </w:r>
          </w:p>
        </w:tc>
        <w:tc>
          <w:tcPr>
            <w:tcW w:w="1418" w:type="dxa"/>
          </w:tcPr>
          <w:p w14:paraId="5EA1214A" w14:textId="77777777" w:rsidR="005168CF" w:rsidRPr="0054226D" w:rsidRDefault="005168CF" w:rsidP="00DF3053">
            <w:pPr>
              <w:pStyle w:val="TAL"/>
              <w:rPr>
                <w:i/>
              </w:rPr>
            </w:pPr>
          </w:p>
        </w:tc>
        <w:tc>
          <w:tcPr>
            <w:tcW w:w="1843" w:type="dxa"/>
          </w:tcPr>
          <w:p w14:paraId="66870912" w14:textId="77777777" w:rsidR="005168CF" w:rsidRPr="0054226D" w:rsidRDefault="005168CF" w:rsidP="00DF3053">
            <w:pPr>
              <w:pStyle w:val="TAL"/>
              <w:rPr>
                <w:snapToGrid w:val="0"/>
              </w:rPr>
            </w:pPr>
            <w:r w:rsidRPr="0054226D">
              <w:t>9.2.4</w:t>
            </w:r>
          </w:p>
        </w:tc>
        <w:tc>
          <w:tcPr>
            <w:tcW w:w="2693" w:type="dxa"/>
          </w:tcPr>
          <w:p w14:paraId="6573D4AC" w14:textId="77777777" w:rsidR="005168CF" w:rsidRPr="0054226D" w:rsidRDefault="005168CF" w:rsidP="00DF3053">
            <w:pPr>
              <w:pStyle w:val="TAL"/>
              <w:rPr>
                <w:snapToGrid w:val="0"/>
              </w:rPr>
            </w:pPr>
          </w:p>
        </w:tc>
      </w:tr>
      <w:tr w:rsidR="005168CF" w:rsidRPr="0054226D" w14:paraId="78856BDE" w14:textId="77777777" w:rsidTr="00DF3053">
        <w:trPr>
          <w:jc w:val="center"/>
        </w:trPr>
        <w:tc>
          <w:tcPr>
            <w:tcW w:w="2268" w:type="dxa"/>
          </w:tcPr>
          <w:p w14:paraId="0FD1C23A" w14:textId="77777777" w:rsidR="005168CF" w:rsidRPr="0054226D" w:rsidRDefault="005168CF" w:rsidP="00DF3053">
            <w:pPr>
              <w:pStyle w:val="TAL"/>
              <w:rPr>
                <w:b/>
              </w:rPr>
            </w:pPr>
            <w:r w:rsidRPr="0054226D">
              <w:rPr>
                <w:b/>
              </w:rPr>
              <w:t>Information Element Criticality Diagnostics</w:t>
            </w:r>
          </w:p>
        </w:tc>
        <w:tc>
          <w:tcPr>
            <w:tcW w:w="1134" w:type="dxa"/>
          </w:tcPr>
          <w:p w14:paraId="7D14E36A" w14:textId="77777777" w:rsidR="005168CF" w:rsidRPr="0054226D" w:rsidRDefault="005168CF" w:rsidP="00DF3053">
            <w:pPr>
              <w:pStyle w:val="TAL"/>
            </w:pPr>
          </w:p>
        </w:tc>
        <w:tc>
          <w:tcPr>
            <w:tcW w:w="1418" w:type="dxa"/>
          </w:tcPr>
          <w:p w14:paraId="25654A21" w14:textId="77777777" w:rsidR="005168CF" w:rsidRPr="0054226D" w:rsidRDefault="005168CF" w:rsidP="00DF3053">
            <w:pPr>
              <w:pStyle w:val="TAL"/>
              <w:rPr>
                <w:i/>
              </w:rPr>
            </w:pPr>
            <w:r w:rsidRPr="0054226D">
              <w:rPr>
                <w:i/>
              </w:rPr>
              <w:t>0 .. &lt;maxNrOfErrors&gt;</w:t>
            </w:r>
          </w:p>
        </w:tc>
        <w:tc>
          <w:tcPr>
            <w:tcW w:w="1843" w:type="dxa"/>
          </w:tcPr>
          <w:p w14:paraId="39D987C4" w14:textId="77777777" w:rsidR="005168CF" w:rsidRPr="0054226D" w:rsidRDefault="005168CF" w:rsidP="00DF3053">
            <w:pPr>
              <w:pStyle w:val="TAL"/>
              <w:rPr>
                <w:snapToGrid w:val="0"/>
              </w:rPr>
            </w:pPr>
          </w:p>
        </w:tc>
        <w:tc>
          <w:tcPr>
            <w:tcW w:w="2693" w:type="dxa"/>
          </w:tcPr>
          <w:p w14:paraId="693A3162" w14:textId="77777777" w:rsidR="005168CF" w:rsidRPr="0054226D" w:rsidRDefault="005168CF" w:rsidP="00DF3053">
            <w:pPr>
              <w:pStyle w:val="TAL"/>
              <w:rPr>
                <w:snapToGrid w:val="0"/>
              </w:rPr>
            </w:pPr>
          </w:p>
        </w:tc>
      </w:tr>
      <w:tr w:rsidR="005168CF" w:rsidRPr="0054226D" w14:paraId="3CF7F575" w14:textId="77777777" w:rsidTr="00DF3053">
        <w:trPr>
          <w:jc w:val="center"/>
        </w:trPr>
        <w:tc>
          <w:tcPr>
            <w:tcW w:w="226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134" w:type="dxa"/>
          </w:tcPr>
          <w:p w14:paraId="4D502553" w14:textId="77777777" w:rsidR="005168CF" w:rsidRPr="0054226D" w:rsidRDefault="005168CF" w:rsidP="00DF3053">
            <w:pPr>
              <w:pStyle w:val="TAL"/>
            </w:pPr>
            <w:r w:rsidRPr="0054226D">
              <w:t>M</w:t>
            </w:r>
          </w:p>
        </w:tc>
        <w:tc>
          <w:tcPr>
            <w:tcW w:w="1418" w:type="dxa"/>
          </w:tcPr>
          <w:p w14:paraId="16B4CDCD" w14:textId="77777777" w:rsidR="005168CF" w:rsidRPr="0054226D" w:rsidRDefault="005168CF" w:rsidP="00DF3053">
            <w:pPr>
              <w:pStyle w:val="TAL"/>
              <w:rPr>
                <w:i/>
              </w:rPr>
            </w:pPr>
          </w:p>
        </w:tc>
        <w:tc>
          <w:tcPr>
            <w:tcW w:w="1843"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DF3053">
        <w:trPr>
          <w:jc w:val="center"/>
        </w:trPr>
        <w:tc>
          <w:tcPr>
            <w:tcW w:w="226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134" w:type="dxa"/>
          </w:tcPr>
          <w:p w14:paraId="2EE733AC" w14:textId="77777777" w:rsidR="005168CF" w:rsidRPr="0054226D" w:rsidRDefault="005168CF" w:rsidP="00DF3053">
            <w:pPr>
              <w:pStyle w:val="TAL"/>
            </w:pPr>
            <w:r w:rsidRPr="0054226D">
              <w:t>M</w:t>
            </w:r>
          </w:p>
        </w:tc>
        <w:tc>
          <w:tcPr>
            <w:tcW w:w="1418" w:type="dxa"/>
          </w:tcPr>
          <w:p w14:paraId="76B611D1" w14:textId="77777777" w:rsidR="005168CF" w:rsidRPr="0054226D" w:rsidRDefault="005168CF" w:rsidP="00DF3053">
            <w:pPr>
              <w:pStyle w:val="TAL"/>
              <w:rPr>
                <w:i/>
              </w:rPr>
            </w:pPr>
          </w:p>
        </w:tc>
        <w:tc>
          <w:tcPr>
            <w:tcW w:w="1843" w:type="dxa"/>
          </w:tcPr>
          <w:p w14:paraId="41D671F1" w14:textId="77777777" w:rsidR="005168CF" w:rsidRPr="0054226D" w:rsidRDefault="005168CF" w:rsidP="00DF3053">
            <w:pPr>
              <w:pStyle w:val="TAL"/>
              <w:rPr>
                <w:snapToGrid w:val="0"/>
              </w:rPr>
            </w:pPr>
            <w:r w:rsidRPr="0054226D">
              <w:rPr>
                <w:snapToGrid w:val="0"/>
              </w:rPr>
              <w:t>INTEGER (0..65535)</w:t>
            </w:r>
          </w:p>
        </w:tc>
        <w:tc>
          <w:tcPr>
            <w:tcW w:w="2693"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DF3053">
        <w:trPr>
          <w:jc w:val="center"/>
        </w:trPr>
        <w:tc>
          <w:tcPr>
            <w:tcW w:w="2268" w:type="dxa"/>
          </w:tcPr>
          <w:p w14:paraId="30B1C573" w14:textId="77777777" w:rsidR="005168CF" w:rsidRPr="0054226D" w:rsidRDefault="005168CF" w:rsidP="00DF3053">
            <w:pPr>
              <w:pStyle w:val="TALLeft0"/>
            </w:pPr>
            <w:r w:rsidRPr="0054226D">
              <w:t>&gt;Type Of Error</w:t>
            </w:r>
          </w:p>
        </w:tc>
        <w:tc>
          <w:tcPr>
            <w:tcW w:w="1134" w:type="dxa"/>
          </w:tcPr>
          <w:p w14:paraId="2EF09EE6" w14:textId="77777777" w:rsidR="005168CF" w:rsidRPr="0054226D" w:rsidRDefault="005168CF" w:rsidP="00DF3053">
            <w:pPr>
              <w:pStyle w:val="TAL"/>
            </w:pPr>
            <w:r w:rsidRPr="0054226D">
              <w:t>M</w:t>
            </w:r>
          </w:p>
        </w:tc>
        <w:tc>
          <w:tcPr>
            <w:tcW w:w="1418" w:type="dxa"/>
          </w:tcPr>
          <w:p w14:paraId="600CBA64" w14:textId="77777777" w:rsidR="005168CF" w:rsidRPr="0054226D" w:rsidRDefault="005168CF" w:rsidP="00DF3053">
            <w:pPr>
              <w:pStyle w:val="TAL"/>
              <w:rPr>
                <w:i/>
              </w:rPr>
            </w:pPr>
          </w:p>
        </w:tc>
        <w:tc>
          <w:tcPr>
            <w:tcW w:w="1843"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693"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r w:rsidRPr="0054226D">
              <w:t>maxNrOfErrors</w:t>
            </w:r>
          </w:p>
        </w:tc>
        <w:tc>
          <w:tcPr>
            <w:tcW w:w="5670" w:type="dxa"/>
          </w:tcPr>
          <w:p w14:paraId="25A6CC03" w14:textId="77777777" w:rsidR="005168CF" w:rsidRPr="0054226D" w:rsidRDefault="005168CF" w:rsidP="00DF3053">
            <w:pPr>
              <w:pStyle w:val="TAL"/>
            </w:pPr>
            <w:r w:rsidRPr="0054226D">
              <w:t>Maximum no. of IE errors allowed to be reported with a single message. The value for maxNroOfErrors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313" w:name="_Toc534730148"/>
      <w:bookmarkStart w:id="314" w:name="_Toc36552144"/>
      <w:bookmarkStart w:id="315" w:name="_Toc162452586"/>
      <w:r w:rsidRPr="0054226D">
        <w:t>9.2.3</w:t>
      </w:r>
      <w:r w:rsidRPr="0054226D">
        <w:tab/>
        <w:t>Message Type</w:t>
      </w:r>
      <w:bookmarkEnd w:id="313"/>
      <w:bookmarkEnd w:id="314"/>
      <w:bookmarkEnd w:id="315"/>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5168CF" w:rsidRPr="0054226D" w14:paraId="5868BF84" w14:textId="77777777" w:rsidTr="00DF3053">
        <w:tc>
          <w:tcPr>
            <w:tcW w:w="2552" w:type="dxa"/>
          </w:tcPr>
          <w:p w14:paraId="73092B30" w14:textId="77777777" w:rsidR="005168CF" w:rsidRPr="0054226D" w:rsidRDefault="005168CF" w:rsidP="00DF3053">
            <w:pPr>
              <w:pStyle w:val="TAH"/>
            </w:pPr>
            <w:r w:rsidRPr="0054226D">
              <w:t>IE/Group Name</w:t>
            </w:r>
          </w:p>
        </w:tc>
        <w:tc>
          <w:tcPr>
            <w:tcW w:w="1134" w:type="dxa"/>
          </w:tcPr>
          <w:p w14:paraId="41CAC567" w14:textId="77777777" w:rsidR="005168CF" w:rsidRPr="0054226D" w:rsidRDefault="005168CF" w:rsidP="00DF3053">
            <w:pPr>
              <w:pStyle w:val="TAH"/>
            </w:pPr>
            <w:r w:rsidRPr="0054226D">
              <w:t>Presence</w:t>
            </w:r>
          </w:p>
        </w:tc>
        <w:tc>
          <w:tcPr>
            <w:tcW w:w="850" w:type="dxa"/>
          </w:tcPr>
          <w:p w14:paraId="1B03C8BA" w14:textId="77777777" w:rsidR="005168CF" w:rsidRPr="0054226D" w:rsidRDefault="005168CF" w:rsidP="00DF3053">
            <w:pPr>
              <w:pStyle w:val="TAH"/>
            </w:pPr>
            <w:r w:rsidRPr="0054226D">
              <w:t>Range</w:t>
            </w:r>
          </w:p>
        </w:tc>
        <w:tc>
          <w:tcPr>
            <w:tcW w:w="2127" w:type="dxa"/>
          </w:tcPr>
          <w:p w14:paraId="7B3845E8" w14:textId="77777777" w:rsidR="005168CF" w:rsidRPr="0054226D" w:rsidRDefault="005168CF" w:rsidP="00DF3053">
            <w:pPr>
              <w:pStyle w:val="TAH"/>
            </w:pPr>
            <w:r w:rsidRPr="0054226D">
              <w:t>IE type and reference</w:t>
            </w:r>
          </w:p>
        </w:tc>
        <w:tc>
          <w:tcPr>
            <w:tcW w:w="2693"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DF3053">
        <w:tc>
          <w:tcPr>
            <w:tcW w:w="2552" w:type="dxa"/>
          </w:tcPr>
          <w:p w14:paraId="4588101B" w14:textId="77777777" w:rsidR="005168CF" w:rsidRPr="0054226D" w:rsidRDefault="005168CF" w:rsidP="00DF3053">
            <w:pPr>
              <w:pStyle w:val="TAL"/>
              <w:rPr>
                <w:b/>
              </w:rPr>
            </w:pPr>
            <w:r w:rsidRPr="0054226D">
              <w:t>Procedure Code</w:t>
            </w:r>
          </w:p>
        </w:tc>
        <w:tc>
          <w:tcPr>
            <w:tcW w:w="1134" w:type="dxa"/>
          </w:tcPr>
          <w:p w14:paraId="0FDEBDE5" w14:textId="77777777" w:rsidR="005168CF" w:rsidRPr="0054226D" w:rsidRDefault="005168CF" w:rsidP="00DF3053">
            <w:pPr>
              <w:pStyle w:val="TAL"/>
            </w:pPr>
            <w:r w:rsidRPr="0054226D">
              <w:t>M</w:t>
            </w:r>
          </w:p>
        </w:tc>
        <w:tc>
          <w:tcPr>
            <w:tcW w:w="850" w:type="dxa"/>
          </w:tcPr>
          <w:p w14:paraId="6F27A4C0" w14:textId="77777777" w:rsidR="005168CF" w:rsidRPr="0054226D" w:rsidRDefault="005168CF" w:rsidP="00DF3053">
            <w:pPr>
              <w:pStyle w:val="TAL"/>
            </w:pPr>
          </w:p>
        </w:tc>
        <w:tc>
          <w:tcPr>
            <w:tcW w:w="2127" w:type="dxa"/>
          </w:tcPr>
          <w:p w14:paraId="5EE83A2E" w14:textId="77777777" w:rsidR="005168CF" w:rsidRPr="0054226D" w:rsidRDefault="005168CF" w:rsidP="00DF3053">
            <w:pPr>
              <w:pStyle w:val="TAL"/>
            </w:pPr>
            <w:r w:rsidRPr="0054226D">
              <w:t>INTEGER (0..255)</w:t>
            </w:r>
          </w:p>
        </w:tc>
        <w:tc>
          <w:tcPr>
            <w:tcW w:w="2693" w:type="dxa"/>
          </w:tcPr>
          <w:p w14:paraId="0E0CEE3A" w14:textId="77777777" w:rsidR="005168CF" w:rsidRPr="0054226D" w:rsidRDefault="005168CF" w:rsidP="00DF3053">
            <w:pPr>
              <w:pStyle w:val="TAL"/>
            </w:pPr>
          </w:p>
        </w:tc>
      </w:tr>
      <w:tr w:rsidR="005168CF" w:rsidRPr="0054226D" w14:paraId="57C95D0A" w14:textId="77777777" w:rsidTr="00DF3053">
        <w:tc>
          <w:tcPr>
            <w:tcW w:w="2552"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134"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85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2127"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693"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316" w:name="_Toc534730149"/>
      <w:bookmarkStart w:id="317" w:name="_Toc36552145"/>
      <w:bookmarkStart w:id="318" w:name="_Toc162452587"/>
      <w:r w:rsidRPr="0054226D">
        <w:lastRenderedPageBreak/>
        <w:t>9.2.4</w:t>
      </w:r>
      <w:r w:rsidRPr="0054226D">
        <w:tab/>
        <w:t>LPPa Transaction ID</w:t>
      </w:r>
      <w:bookmarkEnd w:id="316"/>
      <w:bookmarkEnd w:id="317"/>
      <w:bookmarkEnd w:id="318"/>
    </w:p>
    <w:p w14:paraId="72D3D241" w14:textId="77777777" w:rsidR="005168CF" w:rsidRPr="0054226D" w:rsidRDefault="005168CF" w:rsidP="005168CF">
      <w:r w:rsidRPr="0054226D">
        <w:t>The</w:t>
      </w:r>
      <w:r w:rsidRPr="0054226D">
        <w:rPr>
          <w:i/>
          <w:iCs/>
        </w:rPr>
        <w:t xml:space="preserve"> LPPa</w:t>
      </w:r>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LPPa Transaction ID.</w:t>
      </w:r>
    </w:p>
    <w:p w14:paraId="43360EC9" w14:textId="77777777" w:rsidR="005168CF" w:rsidRPr="0054226D" w:rsidRDefault="005168CF" w:rsidP="005168CF">
      <w:r w:rsidRPr="0054226D">
        <w:t>The LPPa Transaction ID is determined by the initiating peer of a procedure.</w:t>
      </w:r>
    </w:p>
    <w:p w14:paraId="0BE20293" w14:textId="77777777" w:rsidR="005168CF" w:rsidRPr="0054226D" w:rsidRDefault="005168CF" w:rsidP="005168CF">
      <w:r w:rsidRPr="0054226D">
        <w:t>The LPPa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5168CF" w:rsidRPr="0054226D" w14:paraId="334672AE" w14:textId="77777777" w:rsidTr="00DF3053">
        <w:tc>
          <w:tcPr>
            <w:tcW w:w="2836" w:type="dxa"/>
          </w:tcPr>
          <w:p w14:paraId="788974CD" w14:textId="77777777" w:rsidR="005168CF" w:rsidRPr="0054226D" w:rsidRDefault="005168CF" w:rsidP="00DF3053">
            <w:pPr>
              <w:pStyle w:val="TAH"/>
            </w:pPr>
            <w:r w:rsidRPr="0054226D">
              <w:t>IE/Group Name</w:t>
            </w:r>
          </w:p>
        </w:tc>
        <w:tc>
          <w:tcPr>
            <w:tcW w:w="1134" w:type="dxa"/>
          </w:tcPr>
          <w:p w14:paraId="4C52CD8A" w14:textId="77777777" w:rsidR="005168CF" w:rsidRPr="0054226D" w:rsidRDefault="005168CF" w:rsidP="00DF3053">
            <w:pPr>
              <w:pStyle w:val="TAH"/>
            </w:pPr>
            <w:r w:rsidRPr="0054226D">
              <w:t>Presence</w:t>
            </w:r>
          </w:p>
        </w:tc>
        <w:tc>
          <w:tcPr>
            <w:tcW w:w="972" w:type="dxa"/>
          </w:tcPr>
          <w:p w14:paraId="1FA404B8" w14:textId="77777777" w:rsidR="005168CF" w:rsidRPr="0054226D" w:rsidRDefault="005168CF" w:rsidP="00DF3053">
            <w:pPr>
              <w:pStyle w:val="TAH"/>
            </w:pPr>
            <w:r w:rsidRPr="0054226D">
              <w:t>Range</w:t>
            </w:r>
          </w:p>
        </w:tc>
        <w:tc>
          <w:tcPr>
            <w:tcW w:w="2004" w:type="dxa"/>
          </w:tcPr>
          <w:p w14:paraId="7255DBA9" w14:textId="77777777" w:rsidR="005168CF" w:rsidRPr="0054226D" w:rsidRDefault="005168CF" w:rsidP="00DF3053">
            <w:pPr>
              <w:pStyle w:val="TAH"/>
            </w:pPr>
            <w:r w:rsidRPr="0054226D">
              <w:t>IE Type and Reference</w:t>
            </w:r>
          </w:p>
        </w:tc>
        <w:tc>
          <w:tcPr>
            <w:tcW w:w="2596"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DF3053">
        <w:tc>
          <w:tcPr>
            <w:tcW w:w="2836" w:type="dxa"/>
          </w:tcPr>
          <w:p w14:paraId="30AA394E" w14:textId="77777777" w:rsidR="005168CF" w:rsidRPr="0054226D" w:rsidRDefault="005168CF" w:rsidP="00DF3053">
            <w:pPr>
              <w:pStyle w:val="TAL"/>
            </w:pPr>
            <w:r w:rsidRPr="0054226D">
              <w:rPr>
                <w:iCs/>
              </w:rPr>
              <w:t>LPPa Transaction ID</w:t>
            </w:r>
            <w:r w:rsidRPr="0054226D">
              <w:rPr>
                <w:i/>
                <w:iCs/>
              </w:rPr>
              <w:t xml:space="preserve"> </w:t>
            </w:r>
          </w:p>
        </w:tc>
        <w:tc>
          <w:tcPr>
            <w:tcW w:w="1134" w:type="dxa"/>
          </w:tcPr>
          <w:p w14:paraId="0D6532BE" w14:textId="77777777" w:rsidR="005168CF" w:rsidRPr="0054226D" w:rsidRDefault="005168CF" w:rsidP="00DF3053">
            <w:pPr>
              <w:pStyle w:val="TAL"/>
            </w:pPr>
            <w:r w:rsidRPr="0054226D">
              <w:t>M</w:t>
            </w:r>
          </w:p>
        </w:tc>
        <w:tc>
          <w:tcPr>
            <w:tcW w:w="972" w:type="dxa"/>
          </w:tcPr>
          <w:p w14:paraId="7E58487C" w14:textId="77777777" w:rsidR="005168CF" w:rsidRPr="0054226D" w:rsidRDefault="005168CF" w:rsidP="00DF3053">
            <w:pPr>
              <w:pStyle w:val="TAL"/>
            </w:pPr>
          </w:p>
        </w:tc>
        <w:tc>
          <w:tcPr>
            <w:tcW w:w="2004" w:type="dxa"/>
          </w:tcPr>
          <w:p w14:paraId="1BE1B65C" w14:textId="77777777" w:rsidR="005168CF" w:rsidRPr="0054226D" w:rsidRDefault="005168CF" w:rsidP="00DF3053">
            <w:pPr>
              <w:pStyle w:val="TAL"/>
            </w:pPr>
            <w:r w:rsidRPr="0054226D">
              <w:t>INTEGER (0..32767)</w:t>
            </w:r>
          </w:p>
        </w:tc>
        <w:tc>
          <w:tcPr>
            <w:tcW w:w="2596"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319" w:name="_Toc534730150"/>
      <w:bookmarkStart w:id="320" w:name="_Toc36552146"/>
      <w:bookmarkStart w:id="321" w:name="_Toc162452588"/>
      <w:r w:rsidRPr="0054226D">
        <w:t>9.2.5</w:t>
      </w:r>
      <w:r w:rsidRPr="0054226D">
        <w:tab/>
        <w:t>E-CID Measurement Result</w:t>
      </w:r>
      <w:bookmarkEnd w:id="319"/>
      <w:bookmarkEnd w:id="320"/>
      <w:bookmarkEnd w:id="321"/>
    </w:p>
    <w:p w14:paraId="57B3F53B" w14:textId="77777777" w:rsidR="005168CF" w:rsidRPr="0054226D" w:rsidRDefault="005168CF" w:rsidP="00A7285D">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0A660D6C" w14:textId="77777777" w:rsidTr="00DF3053">
        <w:trPr>
          <w:jc w:val="center"/>
        </w:trPr>
        <w:tc>
          <w:tcPr>
            <w:tcW w:w="2330" w:type="dxa"/>
          </w:tcPr>
          <w:p w14:paraId="2DD3B832" w14:textId="77777777" w:rsidR="005168CF" w:rsidRPr="00725129" w:rsidRDefault="005168CF" w:rsidP="00A7285D">
            <w:pPr>
              <w:pStyle w:val="TAH"/>
            </w:pPr>
            <w:r w:rsidRPr="00725129">
              <w:t>IE/Group Name</w:t>
            </w:r>
          </w:p>
        </w:tc>
        <w:tc>
          <w:tcPr>
            <w:tcW w:w="1134" w:type="dxa"/>
          </w:tcPr>
          <w:p w14:paraId="2E4E0EE3" w14:textId="77777777" w:rsidR="005168CF" w:rsidRPr="00725129" w:rsidRDefault="005168CF" w:rsidP="00A7285D">
            <w:pPr>
              <w:pStyle w:val="TAH"/>
            </w:pPr>
            <w:r w:rsidRPr="00725129">
              <w:t>Presence</w:t>
            </w:r>
          </w:p>
        </w:tc>
        <w:tc>
          <w:tcPr>
            <w:tcW w:w="1559" w:type="dxa"/>
          </w:tcPr>
          <w:p w14:paraId="039DE133" w14:textId="77777777" w:rsidR="005168CF" w:rsidRPr="00725129" w:rsidRDefault="005168CF" w:rsidP="00A7285D">
            <w:pPr>
              <w:pStyle w:val="TAH"/>
            </w:pPr>
            <w:r w:rsidRPr="00725129">
              <w:t>Range</w:t>
            </w:r>
          </w:p>
        </w:tc>
        <w:tc>
          <w:tcPr>
            <w:tcW w:w="1963" w:type="dxa"/>
          </w:tcPr>
          <w:p w14:paraId="5AD526FC" w14:textId="77777777" w:rsidR="005168CF" w:rsidRPr="00725129" w:rsidRDefault="005168CF" w:rsidP="00A7285D">
            <w:pPr>
              <w:pStyle w:val="TAH"/>
            </w:pPr>
            <w:r w:rsidRPr="00725129">
              <w:t>IE Type and Reference</w:t>
            </w:r>
          </w:p>
        </w:tc>
        <w:tc>
          <w:tcPr>
            <w:tcW w:w="2227" w:type="dxa"/>
          </w:tcPr>
          <w:p w14:paraId="3E4579FF" w14:textId="77777777" w:rsidR="005168CF" w:rsidRPr="00725129" w:rsidRDefault="005168CF" w:rsidP="00A7285D">
            <w:pPr>
              <w:pStyle w:val="TAH"/>
            </w:pPr>
            <w:r w:rsidRPr="00725129">
              <w:t>Semantics Description</w:t>
            </w:r>
          </w:p>
        </w:tc>
      </w:tr>
      <w:tr w:rsidR="005168CF" w:rsidRPr="0054226D" w14:paraId="121580AC" w14:textId="77777777" w:rsidTr="00DF3053">
        <w:trPr>
          <w:jc w:val="center"/>
        </w:trPr>
        <w:tc>
          <w:tcPr>
            <w:tcW w:w="2330" w:type="dxa"/>
          </w:tcPr>
          <w:p w14:paraId="081D9D4A" w14:textId="77777777" w:rsidR="005168CF" w:rsidRPr="0054226D" w:rsidRDefault="005168CF" w:rsidP="00DF3053">
            <w:pPr>
              <w:pStyle w:val="TAL"/>
            </w:pPr>
            <w:r w:rsidRPr="0054226D">
              <w:t>Serving Cell ID</w:t>
            </w:r>
          </w:p>
        </w:tc>
        <w:tc>
          <w:tcPr>
            <w:tcW w:w="1134" w:type="dxa"/>
          </w:tcPr>
          <w:p w14:paraId="7327C412" w14:textId="77777777" w:rsidR="005168CF" w:rsidRPr="0054226D" w:rsidRDefault="005168CF" w:rsidP="00DF3053">
            <w:pPr>
              <w:pStyle w:val="TAL"/>
            </w:pPr>
            <w:r w:rsidRPr="0054226D">
              <w:t>M</w:t>
            </w:r>
          </w:p>
        </w:tc>
        <w:tc>
          <w:tcPr>
            <w:tcW w:w="1559" w:type="dxa"/>
          </w:tcPr>
          <w:p w14:paraId="5799DC7A" w14:textId="77777777" w:rsidR="005168CF" w:rsidRPr="0054226D" w:rsidRDefault="005168CF" w:rsidP="00DF3053">
            <w:pPr>
              <w:pStyle w:val="TAL"/>
            </w:pPr>
          </w:p>
        </w:tc>
        <w:tc>
          <w:tcPr>
            <w:tcW w:w="1963"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227"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DF3053">
        <w:trPr>
          <w:jc w:val="center"/>
        </w:trPr>
        <w:tc>
          <w:tcPr>
            <w:tcW w:w="2330" w:type="dxa"/>
          </w:tcPr>
          <w:p w14:paraId="5DF5FB75" w14:textId="77777777" w:rsidR="005168CF" w:rsidRPr="0054226D" w:rsidRDefault="005168CF" w:rsidP="00DF3053">
            <w:pPr>
              <w:pStyle w:val="TAL"/>
            </w:pPr>
            <w:r w:rsidRPr="0054226D">
              <w:t>Serving Cell TAC</w:t>
            </w:r>
          </w:p>
        </w:tc>
        <w:tc>
          <w:tcPr>
            <w:tcW w:w="1134" w:type="dxa"/>
          </w:tcPr>
          <w:p w14:paraId="40BCA174" w14:textId="77777777" w:rsidR="005168CF" w:rsidRPr="0054226D" w:rsidRDefault="005168CF" w:rsidP="00DF3053">
            <w:pPr>
              <w:pStyle w:val="TAL"/>
            </w:pPr>
            <w:r w:rsidRPr="0054226D">
              <w:t>M</w:t>
            </w:r>
          </w:p>
        </w:tc>
        <w:tc>
          <w:tcPr>
            <w:tcW w:w="1559" w:type="dxa"/>
          </w:tcPr>
          <w:p w14:paraId="1F8AB2D6" w14:textId="77777777" w:rsidR="005168CF" w:rsidRPr="0054226D" w:rsidRDefault="005168CF" w:rsidP="00DF3053">
            <w:pPr>
              <w:pStyle w:val="TAL"/>
            </w:pPr>
          </w:p>
        </w:tc>
        <w:tc>
          <w:tcPr>
            <w:tcW w:w="1963" w:type="dxa"/>
          </w:tcPr>
          <w:p w14:paraId="26FB9176" w14:textId="77777777" w:rsidR="005168CF" w:rsidRPr="0054226D" w:rsidRDefault="005168CF" w:rsidP="00DF3053">
            <w:pPr>
              <w:pStyle w:val="TAL"/>
            </w:pPr>
            <w:r w:rsidRPr="0054226D">
              <w:t>OCTET STRING(2)</w:t>
            </w:r>
          </w:p>
        </w:tc>
        <w:tc>
          <w:tcPr>
            <w:tcW w:w="2227"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DF3053">
        <w:trPr>
          <w:jc w:val="center"/>
        </w:trPr>
        <w:tc>
          <w:tcPr>
            <w:tcW w:w="2330" w:type="dxa"/>
          </w:tcPr>
          <w:p w14:paraId="365D545C" w14:textId="77777777" w:rsidR="005168CF" w:rsidRPr="0054226D" w:rsidRDefault="005168CF" w:rsidP="00DF3053">
            <w:pPr>
              <w:pStyle w:val="TAL"/>
            </w:pPr>
            <w:r w:rsidRPr="0054226D">
              <w:t>E-UTRAN Access Point Position</w:t>
            </w:r>
          </w:p>
        </w:tc>
        <w:tc>
          <w:tcPr>
            <w:tcW w:w="1134" w:type="dxa"/>
          </w:tcPr>
          <w:p w14:paraId="357A1B0D" w14:textId="77777777" w:rsidR="005168CF" w:rsidRPr="0054226D" w:rsidRDefault="005168CF" w:rsidP="00DF3053">
            <w:pPr>
              <w:pStyle w:val="TAL"/>
            </w:pPr>
            <w:r w:rsidRPr="0054226D">
              <w:t>O</w:t>
            </w:r>
          </w:p>
        </w:tc>
        <w:tc>
          <w:tcPr>
            <w:tcW w:w="1559" w:type="dxa"/>
          </w:tcPr>
          <w:p w14:paraId="286C878F" w14:textId="77777777" w:rsidR="005168CF" w:rsidRPr="0054226D" w:rsidRDefault="005168CF" w:rsidP="00DF3053">
            <w:pPr>
              <w:pStyle w:val="TAL"/>
            </w:pPr>
          </w:p>
        </w:tc>
        <w:tc>
          <w:tcPr>
            <w:tcW w:w="1963" w:type="dxa"/>
          </w:tcPr>
          <w:p w14:paraId="66993783" w14:textId="77777777" w:rsidR="005168CF" w:rsidRPr="0054226D" w:rsidRDefault="005168CF" w:rsidP="00DF3053">
            <w:pPr>
              <w:pStyle w:val="TAL"/>
            </w:pPr>
            <w:r w:rsidRPr="0054226D">
              <w:t>9.2.8</w:t>
            </w:r>
          </w:p>
        </w:tc>
        <w:tc>
          <w:tcPr>
            <w:tcW w:w="2227"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DF3053">
        <w:trPr>
          <w:jc w:val="center"/>
        </w:trPr>
        <w:tc>
          <w:tcPr>
            <w:tcW w:w="2330" w:type="dxa"/>
          </w:tcPr>
          <w:p w14:paraId="23D59FBE" w14:textId="77777777" w:rsidR="005168CF" w:rsidRPr="0054226D" w:rsidRDefault="005168CF" w:rsidP="00DF3053">
            <w:pPr>
              <w:pStyle w:val="TAL"/>
              <w:rPr>
                <w:b/>
                <w:bCs/>
              </w:rPr>
            </w:pPr>
            <w:r w:rsidRPr="0054226D">
              <w:rPr>
                <w:b/>
                <w:bCs/>
              </w:rPr>
              <w:t>Measured Results</w:t>
            </w:r>
          </w:p>
        </w:tc>
        <w:tc>
          <w:tcPr>
            <w:tcW w:w="1134" w:type="dxa"/>
          </w:tcPr>
          <w:p w14:paraId="555DF14C" w14:textId="77777777" w:rsidR="005168CF" w:rsidRPr="0054226D" w:rsidRDefault="005168CF" w:rsidP="00DF3053">
            <w:pPr>
              <w:pStyle w:val="TAL"/>
            </w:pPr>
          </w:p>
        </w:tc>
        <w:tc>
          <w:tcPr>
            <w:tcW w:w="1559" w:type="dxa"/>
          </w:tcPr>
          <w:p w14:paraId="0FFEDB93" w14:textId="77777777" w:rsidR="005168CF" w:rsidRPr="0054226D" w:rsidRDefault="005168CF" w:rsidP="00DF3053">
            <w:pPr>
              <w:pStyle w:val="TAL"/>
              <w:rPr>
                <w:bCs/>
              </w:rPr>
            </w:pPr>
            <w:r w:rsidRPr="0054226D">
              <w:rPr>
                <w:bCs/>
                <w:i/>
                <w:iCs/>
              </w:rPr>
              <w:t>0 .. &lt;maxnoMeas&gt;</w:t>
            </w:r>
          </w:p>
        </w:tc>
        <w:tc>
          <w:tcPr>
            <w:tcW w:w="1963" w:type="dxa"/>
          </w:tcPr>
          <w:p w14:paraId="3F3A41DC" w14:textId="77777777" w:rsidR="005168CF" w:rsidRPr="0054226D" w:rsidRDefault="005168CF" w:rsidP="00DF3053">
            <w:pPr>
              <w:pStyle w:val="TAL"/>
            </w:pPr>
          </w:p>
        </w:tc>
        <w:tc>
          <w:tcPr>
            <w:tcW w:w="2227"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DF3053">
        <w:trPr>
          <w:jc w:val="center"/>
        </w:trPr>
        <w:tc>
          <w:tcPr>
            <w:tcW w:w="2330"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134" w:type="dxa"/>
          </w:tcPr>
          <w:p w14:paraId="320A21FC" w14:textId="77777777" w:rsidR="005168CF" w:rsidRPr="0054226D" w:rsidRDefault="005168CF" w:rsidP="00DF3053">
            <w:pPr>
              <w:pStyle w:val="TAL"/>
            </w:pPr>
            <w:r w:rsidRPr="0054226D">
              <w:t>M</w:t>
            </w:r>
          </w:p>
        </w:tc>
        <w:tc>
          <w:tcPr>
            <w:tcW w:w="1559" w:type="dxa"/>
          </w:tcPr>
          <w:p w14:paraId="49C67F30" w14:textId="77777777" w:rsidR="005168CF" w:rsidRPr="0054226D" w:rsidRDefault="005168CF" w:rsidP="00DF3053">
            <w:pPr>
              <w:pStyle w:val="TAL"/>
            </w:pPr>
          </w:p>
        </w:tc>
        <w:tc>
          <w:tcPr>
            <w:tcW w:w="1963" w:type="dxa"/>
          </w:tcPr>
          <w:p w14:paraId="5F0A2895" w14:textId="77777777" w:rsidR="005168CF" w:rsidRPr="0054226D" w:rsidRDefault="005168CF" w:rsidP="00DF3053">
            <w:pPr>
              <w:pStyle w:val="TAL"/>
            </w:pPr>
          </w:p>
        </w:tc>
        <w:tc>
          <w:tcPr>
            <w:tcW w:w="2227" w:type="dxa"/>
          </w:tcPr>
          <w:p w14:paraId="23C3B54C" w14:textId="77777777" w:rsidR="005168CF" w:rsidRPr="0054226D" w:rsidRDefault="005168CF" w:rsidP="00DF3053">
            <w:pPr>
              <w:pStyle w:val="TAL"/>
            </w:pPr>
          </w:p>
        </w:tc>
      </w:tr>
      <w:tr w:rsidR="005168CF" w:rsidRPr="0054226D" w14:paraId="1B25623A" w14:textId="77777777" w:rsidTr="00DF3053">
        <w:trPr>
          <w:jc w:val="center"/>
        </w:trPr>
        <w:tc>
          <w:tcPr>
            <w:tcW w:w="2330" w:type="dxa"/>
          </w:tcPr>
          <w:p w14:paraId="2364CB94" w14:textId="77777777" w:rsidR="005168CF" w:rsidRPr="00A7285D" w:rsidRDefault="005168CF" w:rsidP="00DF3053">
            <w:pPr>
              <w:pStyle w:val="TALLeft050cm"/>
              <w:rPr>
                <w:i/>
                <w:iCs/>
              </w:rPr>
            </w:pPr>
            <w:r w:rsidRPr="00A7285D">
              <w:rPr>
                <w:i/>
                <w:iCs/>
              </w:rPr>
              <w:t>&gt;&gt;Value Angle of Arrival</w:t>
            </w:r>
          </w:p>
        </w:tc>
        <w:tc>
          <w:tcPr>
            <w:tcW w:w="1134" w:type="dxa"/>
          </w:tcPr>
          <w:p w14:paraId="6CE2B79E" w14:textId="3D68FBA7" w:rsidR="005168CF" w:rsidRPr="0054226D" w:rsidRDefault="005168CF" w:rsidP="00DF3053">
            <w:pPr>
              <w:pStyle w:val="TAL"/>
            </w:pPr>
          </w:p>
        </w:tc>
        <w:tc>
          <w:tcPr>
            <w:tcW w:w="1559" w:type="dxa"/>
          </w:tcPr>
          <w:p w14:paraId="50AB13D8" w14:textId="77777777" w:rsidR="005168CF" w:rsidRPr="0054226D" w:rsidRDefault="005168CF" w:rsidP="00DF3053">
            <w:pPr>
              <w:pStyle w:val="TAL"/>
            </w:pPr>
          </w:p>
        </w:tc>
        <w:tc>
          <w:tcPr>
            <w:tcW w:w="1963"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227"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DF3053">
        <w:trPr>
          <w:jc w:val="center"/>
        </w:trPr>
        <w:tc>
          <w:tcPr>
            <w:tcW w:w="2330" w:type="dxa"/>
          </w:tcPr>
          <w:p w14:paraId="0436019F" w14:textId="77777777" w:rsidR="005168CF" w:rsidRPr="00A7285D" w:rsidRDefault="005168CF" w:rsidP="00DF3053">
            <w:pPr>
              <w:pStyle w:val="TALLeft050cm"/>
              <w:rPr>
                <w:i/>
                <w:iCs/>
              </w:rPr>
            </w:pPr>
            <w:r w:rsidRPr="00A7285D">
              <w:rPr>
                <w:i/>
                <w:iCs/>
              </w:rPr>
              <w:t>&gt;&gt;Value Timing Advance Type 1</w:t>
            </w:r>
          </w:p>
        </w:tc>
        <w:tc>
          <w:tcPr>
            <w:tcW w:w="1134" w:type="dxa"/>
          </w:tcPr>
          <w:p w14:paraId="26E8ED3B" w14:textId="7F8B0756" w:rsidR="005168CF" w:rsidRPr="0054226D" w:rsidRDefault="005168CF" w:rsidP="00DF3053">
            <w:pPr>
              <w:pStyle w:val="TAL"/>
            </w:pPr>
          </w:p>
        </w:tc>
        <w:tc>
          <w:tcPr>
            <w:tcW w:w="1559" w:type="dxa"/>
          </w:tcPr>
          <w:p w14:paraId="50E1BA50" w14:textId="77777777" w:rsidR="005168CF" w:rsidRPr="0054226D" w:rsidRDefault="005168CF" w:rsidP="00DF3053">
            <w:pPr>
              <w:pStyle w:val="TAL"/>
            </w:pPr>
          </w:p>
        </w:tc>
        <w:tc>
          <w:tcPr>
            <w:tcW w:w="1963"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DF3053">
        <w:trPr>
          <w:jc w:val="center"/>
        </w:trPr>
        <w:tc>
          <w:tcPr>
            <w:tcW w:w="2330" w:type="dxa"/>
          </w:tcPr>
          <w:p w14:paraId="78F96A3F" w14:textId="77777777" w:rsidR="005168CF" w:rsidRPr="00A7285D" w:rsidRDefault="005168CF" w:rsidP="00DF3053">
            <w:pPr>
              <w:pStyle w:val="TALLeft050cm"/>
              <w:rPr>
                <w:i/>
                <w:iCs/>
              </w:rPr>
            </w:pPr>
            <w:r w:rsidRPr="00A7285D">
              <w:rPr>
                <w:i/>
                <w:iCs/>
              </w:rPr>
              <w:t>&gt;&gt;Value Timing Advance Type 2</w:t>
            </w:r>
          </w:p>
        </w:tc>
        <w:tc>
          <w:tcPr>
            <w:tcW w:w="1134" w:type="dxa"/>
          </w:tcPr>
          <w:p w14:paraId="136DF4BE" w14:textId="13A56DFF" w:rsidR="005168CF" w:rsidRPr="0054226D" w:rsidRDefault="005168CF" w:rsidP="00DF3053">
            <w:pPr>
              <w:pStyle w:val="TAL"/>
            </w:pPr>
          </w:p>
        </w:tc>
        <w:tc>
          <w:tcPr>
            <w:tcW w:w="1559" w:type="dxa"/>
          </w:tcPr>
          <w:p w14:paraId="7C52C841" w14:textId="77777777" w:rsidR="005168CF" w:rsidRPr="0054226D" w:rsidRDefault="005168CF" w:rsidP="00DF3053">
            <w:pPr>
              <w:pStyle w:val="TAL"/>
            </w:pPr>
          </w:p>
        </w:tc>
        <w:tc>
          <w:tcPr>
            <w:tcW w:w="1963"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DF3053">
        <w:trPr>
          <w:jc w:val="center"/>
        </w:trPr>
        <w:tc>
          <w:tcPr>
            <w:tcW w:w="2330" w:type="dxa"/>
          </w:tcPr>
          <w:p w14:paraId="68B77C9B" w14:textId="77777777" w:rsidR="005168CF" w:rsidRPr="00A7285D" w:rsidRDefault="005168CF" w:rsidP="00DF3053">
            <w:pPr>
              <w:pStyle w:val="TALLeft050cm"/>
              <w:rPr>
                <w:i/>
                <w:iCs/>
              </w:rPr>
            </w:pPr>
            <w:r w:rsidRPr="00A7285D">
              <w:rPr>
                <w:i/>
                <w:iCs/>
              </w:rPr>
              <w:t>&gt;&gt;</w:t>
            </w:r>
            <w:r w:rsidRPr="00A7285D">
              <w:rPr>
                <w:b/>
                <w:bCs/>
                <w:i/>
                <w:iCs/>
              </w:rPr>
              <w:t>Result RSRP</w:t>
            </w:r>
          </w:p>
        </w:tc>
        <w:tc>
          <w:tcPr>
            <w:tcW w:w="1134" w:type="dxa"/>
          </w:tcPr>
          <w:p w14:paraId="62343BCB" w14:textId="77777777" w:rsidR="005168CF" w:rsidRPr="0054226D" w:rsidRDefault="005168CF" w:rsidP="00DF3053">
            <w:pPr>
              <w:pStyle w:val="TAL"/>
            </w:pPr>
          </w:p>
        </w:tc>
        <w:tc>
          <w:tcPr>
            <w:tcW w:w="1559" w:type="dxa"/>
          </w:tcPr>
          <w:p w14:paraId="08E6D3C2" w14:textId="77777777" w:rsidR="005168CF" w:rsidRPr="0054226D" w:rsidRDefault="005168CF" w:rsidP="00DF3053">
            <w:pPr>
              <w:pStyle w:val="TAL"/>
            </w:pPr>
            <w:r w:rsidRPr="0054226D">
              <w:rPr>
                <w:bCs/>
                <w:i/>
              </w:rPr>
              <w:t>1 .. &lt;</w:t>
            </w:r>
            <w:r w:rsidRPr="0054226D">
              <w:rPr>
                <w:i/>
              </w:rPr>
              <w:t>maxCellReport&gt;</w:t>
            </w:r>
          </w:p>
        </w:tc>
        <w:tc>
          <w:tcPr>
            <w:tcW w:w="1963" w:type="dxa"/>
          </w:tcPr>
          <w:p w14:paraId="1A567A5E" w14:textId="77777777" w:rsidR="005168CF" w:rsidRPr="0054226D" w:rsidRDefault="005168CF" w:rsidP="00DF3053">
            <w:pPr>
              <w:pStyle w:val="TAL"/>
            </w:pPr>
          </w:p>
        </w:tc>
        <w:tc>
          <w:tcPr>
            <w:tcW w:w="2227" w:type="dxa"/>
          </w:tcPr>
          <w:p w14:paraId="02A1272B" w14:textId="77777777" w:rsidR="005168CF" w:rsidRPr="0054226D" w:rsidRDefault="005168CF" w:rsidP="00DF3053">
            <w:pPr>
              <w:pStyle w:val="TAL"/>
            </w:pPr>
          </w:p>
        </w:tc>
      </w:tr>
      <w:tr w:rsidR="005168CF" w:rsidRPr="0054226D" w14:paraId="56709644" w14:textId="77777777" w:rsidTr="00DF3053">
        <w:trPr>
          <w:jc w:val="center"/>
        </w:trPr>
        <w:tc>
          <w:tcPr>
            <w:tcW w:w="2330" w:type="dxa"/>
          </w:tcPr>
          <w:p w14:paraId="6A7410A9" w14:textId="77777777" w:rsidR="005168CF" w:rsidRPr="0054226D" w:rsidRDefault="005168CF" w:rsidP="00DF3053">
            <w:pPr>
              <w:pStyle w:val="TALLeft00"/>
            </w:pPr>
            <w:r w:rsidRPr="0054226D">
              <w:t>&gt;&gt;&gt;PCI</w:t>
            </w:r>
          </w:p>
        </w:tc>
        <w:tc>
          <w:tcPr>
            <w:tcW w:w="1134" w:type="dxa"/>
          </w:tcPr>
          <w:p w14:paraId="01B01BF5" w14:textId="77777777" w:rsidR="005168CF" w:rsidRPr="0054226D" w:rsidRDefault="005168CF" w:rsidP="00DF3053">
            <w:pPr>
              <w:pStyle w:val="TAL"/>
            </w:pPr>
            <w:r w:rsidRPr="0054226D">
              <w:t>M</w:t>
            </w:r>
          </w:p>
        </w:tc>
        <w:tc>
          <w:tcPr>
            <w:tcW w:w="1559" w:type="dxa"/>
          </w:tcPr>
          <w:p w14:paraId="5C2D4372" w14:textId="77777777" w:rsidR="005168CF" w:rsidRPr="0054226D" w:rsidRDefault="005168CF" w:rsidP="00DF3053">
            <w:pPr>
              <w:pStyle w:val="TAL"/>
            </w:pPr>
          </w:p>
        </w:tc>
        <w:tc>
          <w:tcPr>
            <w:tcW w:w="1963" w:type="dxa"/>
          </w:tcPr>
          <w:p w14:paraId="4F814428" w14:textId="77777777" w:rsidR="005168CF" w:rsidRPr="0054226D" w:rsidRDefault="005168CF" w:rsidP="00DF3053">
            <w:pPr>
              <w:pStyle w:val="TAL"/>
            </w:pPr>
            <w:r w:rsidRPr="0054226D">
              <w:rPr>
                <w:bCs/>
              </w:rPr>
              <w:t>INTEGER (0..503, …)</w:t>
            </w:r>
          </w:p>
        </w:tc>
        <w:tc>
          <w:tcPr>
            <w:tcW w:w="2227"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DF3053">
        <w:trPr>
          <w:jc w:val="center"/>
        </w:trPr>
        <w:tc>
          <w:tcPr>
            <w:tcW w:w="2330" w:type="dxa"/>
          </w:tcPr>
          <w:p w14:paraId="384199A0" w14:textId="77777777" w:rsidR="005168CF" w:rsidRPr="0054226D" w:rsidRDefault="005168CF" w:rsidP="00DF3053">
            <w:pPr>
              <w:pStyle w:val="TALLeft00"/>
            </w:pPr>
            <w:r w:rsidRPr="0054226D">
              <w:t>&gt;&gt;&gt;EARFCN</w:t>
            </w:r>
          </w:p>
        </w:tc>
        <w:tc>
          <w:tcPr>
            <w:tcW w:w="1134" w:type="dxa"/>
          </w:tcPr>
          <w:p w14:paraId="47AF70AE" w14:textId="77777777" w:rsidR="005168CF" w:rsidRPr="0054226D" w:rsidRDefault="005168CF" w:rsidP="00DF3053">
            <w:pPr>
              <w:pStyle w:val="TAL"/>
            </w:pPr>
            <w:r w:rsidRPr="0054226D">
              <w:t>M</w:t>
            </w:r>
          </w:p>
        </w:tc>
        <w:tc>
          <w:tcPr>
            <w:tcW w:w="1559" w:type="dxa"/>
          </w:tcPr>
          <w:p w14:paraId="3082B015" w14:textId="77777777" w:rsidR="005168CF" w:rsidRPr="0054226D" w:rsidRDefault="005168CF" w:rsidP="00DF3053">
            <w:pPr>
              <w:pStyle w:val="TAL"/>
            </w:pPr>
          </w:p>
        </w:tc>
        <w:tc>
          <w:tcPr>
            <w:tcW w:w="1963" w:type="dxa"/>
          </w:tcPr>
          <w:p w14:paraId="20A9EC8C" w14:textId="77777777" w:rsidR="005168CF" w:rsidRPr="0054226D" w:rsidRDefault="005168CF" w:rsidP="00DF3053">
            <w:pPr>
              <w:pStyle w:val="TAL"/>
              <w:rPr>
                <w:bCs/>
              </w:rPr>
            </w:pPr>
            <w:r w:rsidRPr="0054226D">
              <w:t>INTEGER (0..65535, ..., 65536..262143)</w:t>
            </w:r>
          </w:p>
        </w:tc>
        <w:tc>
          <w:tcPr>
            <w:tcW w:w="2227"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DF3053">
        <w:trPr>
          <w:jc w:val="center"/>
        </w:trPr>
        <w:tc>
          <w:tcPr>
            <w:tcW w:w="2330" w:type="dxa"/>
          </w:tcPr>
          <w:p w14:paraId="3BDC7109" w14:textId="77777777" w:rsidR="005168CF" w:rsidRPr="0054226D" w:rsidRDefault="005168CF" w:rsidP="00DF3053">
            <w:pPr>
              <w:pStyle w:val="TALLeft00"/>
            </w:pPr>
            <w:r w:rsidRPr="0054226D">
              <w:t>&gt;&gt;&gt;ECGI</w:t>
            </w:r>
          </w:p>
        </w:tc>
        <w:tc>
          <w:tcPr>
            <w:tcW w:w="1134" w:type="dxa"/>
          </w:tcPr>
          <w:p w14:paraId="12E94847" w14:textId="77777777" w:rsidR="005168CF" w:rsidRPr="0054226D" w:rsidRDefault="005168CF" w:rsidP="00DF3053">
            <w:pPr>
              <w:pStyle w:val="TAL"/>
            </w:pPr>
            <w:r w:rsidRPr="0054226D">
              <w:t>O</w:t>
            </w:r>
          </w:p>
        </w:tc>
        <w:tc>
          <w:tcPr>
            <w:tcW w:w="1559" w:type="dxa"/>
          </w:tcPr>
          <w:p w14:paraId="1A8695C0" w14:textId="77777777" w:rsidR="005168CF" w:rsidRPr="0054226D" w:rsidRDefault="005168CF" w:rsidP="00DF3053">
            <w:pPr>
              <w:pStyle w:val="TAL"/>
            </w:pPr>
          </w:p>
        </w:tc>
        <w:tc>
          <w:tcPr>
            <w:tcW w:w="1963"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227"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DF3053">
        <w:trPr>
          <w:jc w:val="center"/>
        </w:trPr>
        <w:tc>
          <w:tcPr>
            <w:tcW w:w="2330" w:type="dxa"/>
          </w:tcPr>
          <w:p w14:paraId="0F12DBE5" w14:textId="77777777" w:rsidR="005168CF" w:rsidRPr="0054226D" w:rsidRDefault="005168CF" w:rsidP="00DF3053">
            <w:pPr>
              <w:pStyle w:val="TALLeft00"/>
            </w:pPr>
            <w:r w:rsidRPr="0054226D">
              <w:t>&gt;&gt;&gt;Value RSRP</w:t>
            </w:r>
          </w:p>
        </w:tc>
        <w:tc>
          <w:tcPr>
            <w:tcW w:w="1134" w:type="dxa"/>
          </w:tcPr>
          <w:p w14:paraId="618A9431" w14:textId="77777777" w:rsidR="005168CF" w:rsidRPr="0054226D" w:rsidRDefault="005168CF" w:rsidP="00DF3053">
            <w:pPr>
              <w:pStyle w:val="TAL"/>
            </w:pPr>
            <w:r w:rsidRPr="0054226D">
              <w:t>M</w:t>
            </w:r>
          </w:p>
        </w:tc>
        <w:tc>
          <w:tcPr>
            <w:tcW w:w="1559" w:type="dxa"/>
          </w:tcPr>
          <w:p w14:paraId="1C63F7E4" w14:textId="77777777" w:rsidR="005168CF" w:rsidRPr="0054226D" w:rsidRDefault="005168CF" w:rsidP="00DF3053">
            <w:pPr>
              <w:pStyle w:val="TAL"/>
            </w:pPr>
          </w:p>
        </w:tc>
        <w:tc>
          <w:tcPr>
            <w:tcW w:w="1963" w:type="dxa"/>
          </w:tcPr>
          <w:p w14:paraId="4229A25F" w14:textId="77777777" w:rsidR="005168CF" w:rsidRPr="0054226D" w:rsidRDefault="005168CF" w:rsidP="00DF3053">
            <w:pPr>
              <w:pStyle w:val="TAL"/>
            </w:pPr>
            <w:r w:rsidRPr="0054226D">
              <w:t>INTEGER(0..97, …)</w:t>
            </w:r>
          </w:p>
        </w:tc>
        <w:tc>
          <w:tcPr>
            <w:tcW w:w="2227"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DF3053">
        <w:trPr>
          <w:jc w:val="center"/>
        </w:trPr>
        <w:tc>
          <w:tcPr>
            <w:tcW w:w="2330" w:type="dxa"/>
          </w:tcPr>
          <w:p w14:paraId="331E12A9" w14:textId="77777777" w:rsidR="005168CF" w:rsidRPr="00A7285D" w:rsidRDefault="005168CF" w:rsidP="00DF3053">
            <w:pPr>
              <w:pStyle w:val="TALLeft050cm"/>
              <w:rPr>
                <w:i/>
                <w:iCs/>
              </w:rPr>
            </w:pPr>
            <w:r w:rsidRPr="00A7285D">
              <w:rPr>
                <w:i/>
                <w:iCs/>
              </w:rPr>
              <w:t>&gt;&gt;</w:t>
            </w:r>
            <w:r w:rsidRPr="00A7285D">
              <w:rPr>
                <w:b/>
                <w:i/>
                <w:iCs/>
              </w:rPr>
              <w:t>Result RSRQ</w:t>
            </w:r>
          </w:p>
        </w:tc>
        <w:tc>
          <w:tcPr>
            <w:tcW w:w="1134" w:type="dxa"/>
          </w:tcPr>
          <w:p w14:paraId="23BEA507" w14:textId="77777777" w:rsidR="005168CF" w:rsidRPr="0054226D" w:rsidRDefault="005168CF" w:rsidP="00DF3053">
            <w:pPr>
              <w:pStyle w:val="TAL"/>
            </w:pPr>
          </w:p>
        </w:tc>
        <w:tc>
          <w:tcPr>
            <w:tcW w:w="1559" w:type="dxa"/>
          </w:tcPr>
          <w:p w14:paraId="63CDC9E5" w14:textId="77777777" w:rsidR="005168CF" w:rsidRPr="0054226D" w:rsidRDefault="005168CF" w:rsidP="00DF3053">
            <w:pPr>
              <w:pStyle w:val="TAL"/>
            </w:pPr>
            <w:r w:rsidRPr="0054226D">
              <w:rPr>
                <w:bCs/>
                <w:i/>
              </w:rPr>
              <w:t>1 . &lt;</w:t>
            </w:r>
            <w:r w:rsidRPr="0054226D">
              <w:rPr>
                <w:i/>
              </w:rPr>
              <w:t>maxCellReport&gt;</w:t>
            </w:r>
          </w:p>
        </w:tc>
        <w:tc>
          <w:tcPr>
            <w:tcW w:w="1963" w:type="dxa"/>
          </w:tcPr>
          <w:p w14:paraId="68C7338D" w14:textId="77777777" w:rsidR="005168CF" w:rsidRPr="0054226D" w:rsidRDefault="005168CF" w:rsidP="00DF3053">
            <w:pPr>
              <w:pStyle w:val="TAL"/>
            </w:pPr>
          </w:p>
        </w:tc>
        <w:tc>
          <w:tcPr>
            <w:tcW w:w="2227" w:type="dxa"/>
          </w:tcPr>
          <w:p w14:paraId="3D118E80" w14:textId="77777777" w:rsidR="005168CF" w:rsidRPr="0054226D" w:rsidRDefault="005168CF" w:rsidP="00DF3053">
            <w:pPr>
              <w:pStyle w:val="TAL"/>
            </w:pPr>
          </w:p>
        </w:tc>
      </w:tr>
      <w:tr w:rsidR="005168CF" w:rsidRPr="0054226D" w14:paraId="07ACE9F5" w14:textId="77777777" w:rsidTr="00DF3053">
        <w:trPr>
          <w:jc w:val="center"/>
        </w:trPr>
        <w:tc>
          <w:tcPr>
            <w:tcW w:w="2330" w:type="dxa"/>
          </w:tcPr>
          <w:p w14:paraId="1132254A" w14:textId="77777777" w:rsidR="005168CF" w:rsidRPr="0054226D" w:rsidRDefault="005168CF" w:rsidP="00DF3053">
            <w:pPr>
              <w:pStyle w:val="TALLeft00"/>
            </w:pPr>
            <w:r w:rsidRPr="0054226D">
              <w:t>&gt;&gt;&gt;PCI</w:t>
            </w:r>
          </w:p>
        </w:tc>
        <w:tc>
          <w:tcPr>
            <w:tcW w:w="1134" w:type="dxa"/>
          </w:tcPr>
          <w:p w14:paraId="4BCD4792" w14:textId="77777777" w:rsidR="005168CF" w:rsidRPr="0054226D" w:rsidRDefault="005168CF" w:rsidP="00DF3053">
            <w:pPr>
              <w:pStyle w:val="TAL"/>
            </w:pPr>
            <w:r w:rsidRPr="0054226D">
              <w:t>M</w:t>
            </w:r>
          </w:p>
        </w:tc>
        <w:tc>
          <w:tcPr>
            <w:tcW w:w="1559" w:type="dxa"/>
          </w:tcPr>
          <w:p w14:paraId="1D3F9504" w14:textId="77777777" w:rsidR="005168CF" w:rsidRPr="0054226D" w:rsidRDefault="005168CF" w:rsidP="00DF3053">
            <w:pPr>
              <w:pStyle w:val="TAL"/>
            </w:pPr>
          </w:p>
        </w:tc>
        <w:tc>
          <w:tcPr>
            <w:tcW w:w="1963" w:type="dxa"/>
          </w:tcPr>
          <w:p w14:paraId="2B44804A" w14:textId="77777777" w:rsidR="005168CF" w:rsidRPr="0054226D" w:rsidRDefault="005168CF" w:rsidP="00DF3053">
            <w:pPr>
              <w:pStyle w:val="TAL"/>
            </w:pPr>
            <w:r w:rsidRPr="0054226D">
              <w:rPr>
                <w:bCs/>
              </w:rPr>
              <w:t>INTEGER (0..503, …)</w:t>
            </w:r>
          </w:p>
        </w:tc>
        <w:tc>
          <w:tcPr>
            <w:tcW w:w="2227"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DF3053">
        <w:trPr>
          <w:jc w:val="center"/>
        </w:trPr>
        <w:tc>
          <w:tcPr>
            <w:tcW w:w="2330" w:type="dxa"/>
          </w:tcPr>
          <w:p w14:paraId="0F981314" w14:textId="77777777" w:rsidR="005168CF" w:rsidRPr="0054226D" w:rsidRDefault="005168CF" w:rsidP="00DF3053">
            <w:pPr>
              <w:pStyle w:val="TALLeft00"/>
            </w:pPr>
            <w:r w:rsidRPr="0054226D">
              <w:t>&gt;&gt;&gt;EARFCN</w:t>
            </w:r>
          </w:p>
        </w:tc>
        <w:tc>
          <w:tcPr>
            <w:tcW w:w="1134" w:type="dxa"/>
          </w:tcPr>
          <w:p w14:paraId="5820AD26" w14:textId="77777777" w:rsidR="005168CF" w:rsidRPr="0054226D" w:rsidRDefault="005168CF" w:rsidP="00DF3053">
            <w:pPr>
              <w:pStyle w:val="TAL"/>
            </w:pPr>
            <w:r w:rsidRPr="0054226D">
              <w:t>M</w:t>
            </w:r>
          </w:p>
        </w:tc>
        <w:tc>
          <w:tcPr>
            <w:tcW w:w="1559" w:type="dxa"/>
          </w:tcPr>
          <w:p w14:paraId="789F5E32" w14:textId="77777777" w:rsidR="005168CF" w:rsidRPr="0054226D" w:rsidRDefault="005168CF" w:rsidP="00DF3053">
            <w:pPr>
              <w:pStyle w:val="TAL"/>
            </w:pPr>
          </w:p>
        </w:tc>
        <w:tc>
          <w:tcPr>
            <w:tcW w:w="1963" w:type="dxa"/>
          </w:tcPr>
          <w:p w14:paraId="14EDAABD" w14:textId="77777777" w:rsidR="005168CF" w:rsidRPr="0054226D" w:rsidRDefault="005168CF" w:rsidP="00DF3053">
            <w:pPr>
              <w:pStyle w:val="TAL"/>
              <w:rPr>
                <w:bCs/>
              </w:rPr>
            </w:pPr>
            <w:r w:rsidRPr="0054226D">
              <w:t>INTEGER (0..65535, ..., 65536..262143)</w:t>
            </w:r>
          </w:p>
        </w:tc>
        <w:tc>
          <w:tcPr>
            <w:tcW w:w="2227"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DF3053">
        <w:trPr>
          <w:jc w:val="center"/>
        </w:trPr>
        <w:tc>
          <w:tcPr>
            <w:tcW w:w="2330" w:type="dxa"/>
          </w:tcPr>
          <w:p w14:paraId="610B82D2" w14:textId="77777777" w:rsidR="005168CF" w:rsidRPr="0054226D" w:rsidRDefault="005168CF" w:rsidP="00DF3053">
            <w:pPr>
              <w:pStyle w:val="TALLeft00"/>
            </w:pPr>
            <w:r w:rsidRPr="0054226D">
              <w:t>&gt;&gt;&gt;ECGI</w:t>
            </w:r>
          </w:p>
        </w:tc>
        <w:tc>
          <w:tcPr>
            <w:tcW w:w="1134" w:type="dxa"/>
          </w:tcPr>
          <w:p w14:paraId="11A6938D" w14:textId="77777777" w:rsidR="005168CF" w:rsidRPr="0054226D" w:rsidRDefault="005168CF" w:rsidP="00DF3053">
            <w:pPr>
              <w:pStyle w:val="TAL"/>
            </w:pPr>
            <w:r w:rsidRPr="0054226D">
              <w:t>O</w:t>
            </w:r>
          </w:p>
        </w:tc>
        <w:tc>
          <w:tcPr>
            <w:tcW w:w="1559" w:type="dxa"/>
          </w:tcPr>
          <w:p w14:paraId="3E7732DB" w14:textId="77777777" w:rsidR="005168CF" w:rsidRPr="0054226D" w:rsidRDefault="005168CF" w:rsidP="00DF3053">
            <w:pPr>
              <w:pStyle w:val="TAL"/>
            </w:pPr>
          </w:p>
        </w:tc>
        <w:tc>
          <w:tcPr>
            <w:tcW w:w="1963"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227"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DF3053">
        <w:trPr>
          <w:jc w:val="center"/>
        </w:trPr>
        <w:tc>
          <w:tcPr>
            <w:tcW w:w="2330" w:type="dxa"/>
          </w:tcPr>
          <w:p w14:paraId="576340A6" w14:textId="77777777" w:rsidR="005168CF" w:rsidRPr="0054226D" w:rsidRDefault="005168CF" w:rsidP="00DF3053">
            <w:pPr>
              <w:pStyle w:val="TALLeft00"/>
            </w:pPr>
            <w:r w:rsidRPr="0054226D">
              <w:t>&gt;&gt;&gt;Value RSRQ</w:t>
            </w:r>
          </w:p>
        </w:tc>
        <w:tc>
          <w:tcPr>
            <w:tcW w:w="1134" w:type="dxa"/>
          </w:tcPr>
          <w:p w14:paraId="15B40AB5" w14:textId="77777777" w:rsidR="005168CF" w:rsidRPr="0054226D" w:rsidRDefault="005168CF" w:rsidP="00DF3053">
            <w:pPr>
              <w:pStyle w:val="TAL"/>
            </w:pPr>
            <w:r w:rsidRPr="0054226D">
              <w:t>M</w:t>
            </w:r>
          </w:p>
        </w:tc>
        <w:tc>
          <w:tcPr>
            <w:tcW w:w="1559" w:type="dxa"/>
          </w:tcPr>
          <w:p w14:paraId="370B7288" w14:textId="77777777" w:rsidR="005168CF" w:rsidRPr="0054226D" w:rsidRDefault="005168CF" w:rsidP="00DF3053">
            <w:pPr>
              <w:pStyle w:val="TAL"/>
            </w:pPr>
          </w:p>
        </w:tc>
        <w:tc>
          <w:tcPr>
            <w:tcW w:w="1963" w:type="dxa"/>
          </w:tcPr>
          <w:p w14:paraId="4D35AEC3" w14:textId="77777777" w:rsidR="005168CF" w:rsidRPr="0054226D" w:rsidRDefault="005168CF" w:rsidP="00DF3053">
            <w:pPr>
              <w:pStyle w:val="TAL"/>
            </w:pPr>
            <w:r w:rsidRPr="0054226D">
              <w:t>INTEGER(0..34, …)</w:t>
            </w:r>
          </w:p>
        </w:tc>
        <w:tc>
          <w:tcPr>
            <w:tcW w:w="2227"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lastRenderedPageBreak/>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r w:rsidRPr="0054226D">
              <w:t>maxnoMeas</w:t>
            </w:r>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r w:rsidRPr="0054226D">
              <w:t>maxCellReport</w:t>
            </w:r>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5168CF">
      <w:pPr>
        <w:rPr>
          <w:rFonts w:eastAsia="SimSun"/>
        </w:rPr>
      </w:pPr>
    </w:p>
    <w:p w14:paraId="23B53B7A" w14:textId="77777777" w:rsidR="005168CF" w:rsidRPr="0054226D" w:rsidRDefault="005168CF" w:rsidP="005168CF">
      <w:pPr>
        <w:pStyle w:val="Heading3"/>
      </w:pPr>
      <w:bookmarkStart w:id="322" w:name="_Toc534730151"/>
      <w:bookmarkStart w:id="323" w:name="_Toc36552147"/>
      <w:bookmarkStart w:id="324" w:name="_Toc162452589"/>
      <w:r w:rsidRPr="0054226D">
        <w:t>9.2.6</w:t>
      </w:r>
      <w:r w:rsidRPr="0054226D">
        <w:tab/>
        <w:t>ECGI</w:t>
      </w:r>
      <w:bookmarkEnd w:id="322"/>
      <w:bookmarkEnd w:id="323"/>
      <w:bookmarkEnd w:id="324"/>
    </w:p>
    <w:p w14:paraId="7AB78611" w14:textId="77777777" w:rsidR="005168CF" w:rsidRPr="00A7285D" w:rsidRDefault="005168CF" w:rsidP="005168CF">
      <w:pPr>
        <w:rPr>
          <w:rFonts w:eastAsia="SimSun"/>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4C8D6D55" w14:textId="77777777" w:rsidTr="00DF3053">
        <w:trPr>
          <w:jc w:val="center"/>
        </w:trPr>
        <w:tc>
          <w:tcPr>
            <w:tcW w:w="2551" w:type="dxa"/>
          </w:tcPr>
          <w:p w14:paraId="6D9F36B4" w14:textId="77777777" w:rsidR="005168CF" w:rsidRPr="00725129" w:rsidRDefault="005168CF" w:rsidP="00A7285D">
            <w:pPr>
              <w:pStyle w:val="TAH"/>
            </w:pPr>
            <w:r w:rsidRPr="00725129">
              <w:t>IE/Group Name</w:t>
            </w:r>
          </w:p>
        </w:tc>
        <w:tc>
          <w:tcPr>
            <w:tcW w:w="1134" w:type="dxa"/>
          </w:tcPr>
          <w:p w14:paraId="10029366" w14:textId="77777777" w:rsidR="005168CF" w:rsidRPr="00725129" w:rsidRDefault="005168CF" w:rsidP="00A7285D">
            <w:pPr>
              <w:pStyle w:val="TAH"/>
            </w:pPr>
            <w:r w:rsidRPr="00725129">
              <w:t>Presence</w:t>
            </w:r>
          </w:p>
        </w:tc>
        <w:tc>
          <w:tcPr>
            <w:tcW w:w="1681" w:type="dxa"/>
          </w:tcPr>
          <w:p w14:paraId="4DDD7B35" w14:textId="77777777" w:rsidR="005168CF" w:rsidRPr="00725129" w:rsidRDefault="005168CF" w:rsidP="00A7285D">
            <w:pPr>
              <w:pStyle w:val="TAH"/>
            </w:pPr>
            <w:r w:rsidRPr="00725129">
              <w:t>Range</w:t>
            </w:r>
          </w:p>
        </w:tc>
        <w:tc>
          <w:tcPr>
            <w:tcW w:w="1620" w:type="dxa"/>
          </w:tcPr>
          <w:p w14:paraId="44CC8136" w14:textId="77777777" w:rsidR="005168CF" w:rsidRPr="00725129" w:rsidRDefault="005168CF" w:rsidP="00A7285D">
            <w:pPr>
              <w:pStyle w:val="TAH"/>
            </w:pPr>
            <w:r w:rsidRPr="00725129">
              <w:t>IE Type and Reference</w:t>
            </w:r>
          </w:p>
        </w:tc>
        <w:tc>
          <w:tcPr>
            <w:tcW w:w="2227" w:type="dxa"/>
          </w:tcPr>
          <w:p w14:paraId="7485D01A" w14:textId="77777777" w:rsidR="005168CF" w:rsidRPr="00725129" w:rsidRDefault="005168CF" w:rsidP="00A7285D">
            <w:pPr>
              <w:pStyle w:val="TAH"/>
            </w:pPr>
            <w:r w:rsidRPr="00725129">
              <w:t>Semantics Description</w:t>
            </w:r>
          </w:p>
        </w:tc>
      </w:tr>
      <w:tr w:rsidR="005168CF" w:rsidRPr="0054226D" w14:paraId="701BE407" w14:textId="77777777" w:rsidTr="00DF3053">
        <w:trPr>
          <w:jc w:val="center"/>
        </w:trPr>
        <w:tc>
          <w:tcPr>
            <w:tcW w:w="2551" w:type="dxa"/>
          </w:tcPr>
          <w:p w14:paraId="68A82154" w14:textId="77777777" w:rsidR="005168CF" w:rsidRPr="0054226D" w:rsidRDefault="005168CF" w:rsidP="00DF3053">
            <w:pPr>
              <w:pStyle w:val="TAL"/>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134" w:type="dxa"/>
          </w:tcPr>
          <w:p w14:paraId="15139059" w14:textId="77777777" w:rsidR="005168CF" w:rsidRPr="0054226D" w:rsidRDefault="005168CF" w:rsidP="00DF3053">
            <w:pPr>
              <w:pStyle w:val="TAL"/>
              <w:rPr>
                <w:szCs w:val="18"/>
              </w:rPr>
            </w:pPr>
            <w:r w:rsidRPr="0054226D">
              <w:rPr>
                <w:szCs w:val="18"/>
              </w:rPr>
              <w:t>M</w:t>
            </w:r>
          </w:p>
        </w:tc>
        <w:tc>
          <w:tcPr>
            <w:tcW w:w="1681" w:type="dxa"/>
          </w:tcPr>
          <w:p w14:paraId="2A957156" w14:textId="77777777" w:rsidR="005168CF" w:rsidRPr="0054226D" w:rsidRDefault="005168CF" w:rsidP="00DF3053">
            <w:pPr>
              <w:spacing w:line="0" w:lineRule="atLeast"/>
              <w:rPr>
                <w:rFonts w:ascii="Arial" w:hAnsi="Arial" w:cs="Arial"/>
                <w:b/>
                <w:sz w:val="18"/>
                <w:szCs w:val="18"/>
              </w:rPr>
            </w:pPr>
          </w:p>
        </w:tc>
        <w:tc>
          <w:tcPr>
            <w:tcW w:w="1620" w:type="dxa"/>
          </w:tcPr>
          <w:p w14:paraId="4229C343" w14:textId="77777777" w:rsidR="005168CF" w:rsidRPr="00A7285D" w:rsidRDefault="005168CF" w:rsidP="00A7285D">
            <w:pPr>
              <w:pStyle w:val="TAL"/>
            </w:pPr>
            <w:r w:rsidRPr="00725129">
              <w:t>OCTET STRING (SIZE (3))</w:t>
            </w:r>
          </w:p>
        </w:tc>
        <w:tc>
          <w:tcPr>
            <w:tcW w:w="2227" w:type="dxa"/>
          </w:tcPr>
          <w:p w14:paraId="5734C511" w14:textId="77777777" w:rsidR="005168CF" w:rsidRPr="0054226D" w:rsidRDefault="005168CF" w:rsidP="00A7285D">
            <w:pPr>
              <w:pStyle w:val="TAL"/>
            </w:pPr>
            <w:r w:rsidRPr="0054226D">
              <w:t>PLMN identity</w:t>
            </w:r>
          </w:p>
          <w:p w14:paraId="1E791450" w14:textId="77777777" w:rsidR="005168CF" w:rsidRPr="0054226D" w:rsidRDefault="005168CF" w:rsidP="00A7285D">
            <w:pPr>
              <w:pStyle w:val="TAL"/>
            </w:pPr>
            <w:r w:rsidRPr="0054226D">
              <w:t>- digits 0 to 9, encoded 0000 to 1001,</w:t>
            </w:r>
          </w:p>
          <w:p w14:paraId="260D138F" w14:textId="77777777" w:rsidR="005168CF" w:rsidRPr="0054226D" w:rsidRDefault="005168CF" w:rsidP="00A7285D">
            <w:pPr>
              <w:pStyle w:val="TAL"/>
            </w:pPr>
            <w:r w:rsidRPr="0054226D">
              <w:t>- 1111 used as filler digit,</w:t>
            </w:r>
          </w:p>
          <w:p w14:paraId="5EB42E43" w14:textId="77777777" w:rsidR="005168CF" w:rsidRPr="0054226D" w:rsidRDefault="005168CF" w:rsidP="00A7285D">
            <w:pPr>
              <w:pStyle w:val="TAL"/>
            </w:pPr>
            <w:r w:rsidRPr="0054226D">
              <w:t>two digits per octet,</w:t>
            </w:r>
          </w:p>
          <w:p w14:paraId="415FADF6" w14:textId="77777777" w:rsidR="005168CF" w:rsidRPr="0054226D" w:rsidRDefault="005168CF" w:rsidP="00A7285D">
            <w:pPr>
              <w:pStyle w:val="TAL"/>
            </w:pPr>
            <w:r w:rsidRPr="0054226D">
              <w:t>- bits 4 to 1 of octet n encoding digit 2n-1</w:t>
            </w:r>
          </w:p>
          <w:p w14:paraId="0EA1863E" w14:textId="77777777" w:rsidR="005168CF" w:rsidRPr="0054226D" w:rsidRDefault="005168CF" w:rsidP="00DF3053">
            <w:pPr>
              <w:pStyle w:val="TAL"/>
            </w:pPr>
            <w:r w:rsidRPr="0054226D">
              <w:t>- bits 8 to 5 of octet n encoding digit 2n</w:t>
            </w:r>
          </w:p>
          <w:p w14:paraId="65A7C420" w14:textId="77777777" w:rsidR="005168CF" w:rsidRPr="0054226D" w:rsidRDefault="005168CF" w:rsidP="00A7285D">
            <w:pPr>
              <w:pStyle w:val="TAL"/>
              <w:rPr>
                <w:rFonts w:eastAsia="SimSun" w:cs="Arial"/>
                <w:b/>
                <w:bCs/>
                <w:szCs w:val="18"/>
              </w:rPr>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DF3053">
        <w:trPr>
          <w:jc w:val="center"/>
        </w:trPr>
        <w:tc>
          <w:tcPr>
            <w:tcW w:w="2551" w:type="dxa"/>
          </w:tcPr>
          <w:p w14:paraId="7907C9AA" w14:textId="77777777" w:rsidR="005168CF" w:rsidRPr="0054226D" w:rsidRDefault="005168CF" w:rsidP="00DF3053">
            <w:pPr>
              <w:pStyle w:val="TAL"/>
              <w:rPr>
                <w:szCs w:val="18"/>
              </w:rPr>
            </w:pPr>
            <w:r w:rsidRPr="0054226D">
              <w:t>E-UTRAN Cell Identifier</w:t>
            </w:r>
          </w:p>
        </w:tc>
        <w:tc>
          <w:tcPr>
            <w:tcW w:w="1134" w:type="dxa"/>
          </w:tcPr>
          <w:p w14:paraId="3AD078F7" w14:textId="77777777" w:rsidR="005168CF" w:rsidRPr="0054226D" w:rsidRDefault="005168CF" w:rsidP="00DF3053">
            <w:pPr>
              <w:pStyle w:val="TAL"/>
              <w:rPr>
                <w:szCs w:val="18"/>
              </w:rPr>
            </w:pPr>
            <w:r w:rsidRPr="0054226D">
              <w:rPr>
                <w:szCs w:val="18"/>
              </w:rPr>
              <w:t>M</w:t>
            </w:r>
          </w:p>
        </w:tc>
        <w:tc>
          <w:tcPr>
            <w:tcW w:w="1681" w:type="dxa"/>
          </w:tcPr>
          <w:p w14:paraId="6ABD7F75" w14:textId="77777777" w:rsidR="005168CF" w:rsidRPr="0054226D" w:rsidRDefault="005168CF" w:rsidP="00DF3053">
            <w:pPr>
              <w:spacing w:line="0" w:lineRule="atLeast"/>
              <w:rPr>
                <w:rFonts w:ascii="Arial" w:hAnsi="Arial" w:cs="Arial"/>
                <w:b/>
                <w:sz w:val="18"/>
                <w:szCs w:val="18"/>
              </w:rPr>
            </w:pPr>
          </w:p>
        </w:tc>
        <w:tc>
          <w:tcPr>
            <w:tcW w:w="1620" w:type="dxa"/>
          </w:tcPr>
          <w:p w14:paraId="02CFA2A5" w14:textId="77777777" w:rsidR="005168CF" w:rsidRPr="0054226D" w:rsidRDefault="005168CF" w:rsidP="00A7285D">
            <w:pPr>
              <w:pStyle w:val="TAL"/>
              <w:rPr>
                <w:b/>
              </w:rPr>
            </w:pPr>
            <w:r w:rsidRPr="0054226D">
              <w:t>BIT STRING (28)</w:t>
            </w:r>
          </w:p>
        </w:tc>
        <w:tc>
          <w:tcPr>
            <w:tcW w:w="2227" w:type="dxa"/>
          </w:tcPr>
          <w:p w14:paraId="729F4012" w14:textId="77777777" w:rsidR="005168CF" w:rsidRPr="0054226D" w:rsidRDefault="005168CF" w:rsidP="00A7285D">
            <w:pPr>
              <w:pStyle w:val="TAL"/>
              <w:rPr>
                <w:rFonts w:eastAsia="SimSun" w:cs="Arial"/>
                <w:b/>
                <w:bCs/>
                <w:szCs w:val="18"/>
              </w:rPr>
            </w:pPr>
          </w:p>
        </w:tc>
      </w:tr>
    </w:tbl>
    <w:p w14:paraId="157E2CAE" w14:textId="77777777" w:rsidR="005168CF" w:rsidRPr="0054226D" w:rsidRDefault="005168CF" w:rsidP="005168CF"/>
    <w:p w14:paraId="2484DCFD" w14:textId="77777777" w:rsidR="005168CF" w:rsidRPr="0054226D" w:rsidRDefault="005168CF" w:rsidP="005168CF">
      <w:pPr>
        <w:pStyle w:val="Heading3"/>
      </w:pPr>
      <w:bookmarkStart w:id="325" w:name="_Toc534730152"/>
      <w:bookmarkStart w:id="326" w:name="_Toc36552148"/>
      <w:bookmarkStart w:id="327" w:name="_Toc162452590"/>
      <w:r w:rsidRPr="0054226D">
        <w:t>9.2.7</w:t>
      </w:r>
      <w:r w:rsidRPr="0054226D">
        <w:tab/>
        <w:t>OTDOA Cell Information</w:t>
      </w:r>
      <w:bookmarkEnd w:id="325"/>
      <w:bookmarkEnd w:id="326"/>
      <w:bookmarkEnd w:id="327"/>
    </w:p>
    <w:p w14:paraId="181E9E38" w14:textId="77777777" w:rsidR="005168CF" w:rsidRPr="0054226D" w:rsidRDefault="005168CF" w:rsidP="005168CF">
      <w:r w:rsidRPr="0054226D">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451FCA0A" w14:textId="77777777" w:rsidTr="00DF3053">
        <w:tc>
          <w:tcPr>
            <w:tcW w:w="2802"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DF3053">
            <w:pPr>
              <w:pStyle w:val="TAH"/>
            </w:pPr>
            <w:r w:rsidRPr="0054226D">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DF3053">
            <w:pPr>
              <w:pStyle w:val="TAH"/>
            </w:pPr>
            <w:r w:rsidRPr="0054226D">
              <w:t>Semantics description</w:t>
            </w:r>
          </w:p>
        </w:tc>
      </w:tr>
      <w:tr w:rsidR="005168CF" w:rsidRPr="0054226D" w14:paraId="028EA7B0" w14:textId="77777777" w:rsidTr="00DF3053">
        <w:tc>
          <w:tcPr>
            <w:tcW w:w="2802"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DF3053">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DF3053">
            <w:pPr>
              <w:pStyle w:val="TAL"/>
              <w:rPr>
                <w:i/>
                <w:iCs/>
              </w:rPr>
            </w:pPr>
            <w:r w:rsidRPr="0054226D">
              <w:rPr>
                <w:i/>
                <w:iCs/>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DF3053">
            <w:pPr>
              <w:pStyle w:val="TAL"/>
            </w:pPr>
          </w:p>
        </w:tc>
      </w:tr>
      <w:tr w:rsidR="005168CF" w:rsidRPr="0054226D" w14:paraId="054026AD" w14:textId="77777777" w:rsidTr="00DF3053">
        <w:tc>
          <w:tcPr>
            <w:tcW w:w="2802"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DF3053">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DF3053">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DF3053">
            <w:pPr>
              <w:pStyle w:val="TAL"/>
            </w:pPr>
          </w:p>
        </w:tc>
      </w:tr>
      <w:tr w:rsidR="005168CF" w:rsidRPr="0054226D" w14:paraId="2F643192" w14:textId="77777777" w:rsidTr="00DF3053">
        <w:tc>
          <w:tcPr>
            <w:tcW w:w="2802" w:type="dxa"/>
            <w:tcBorders>
              <w:top w:val="single" w:sz="4" w:space="0" w:color="auto"/>
              <w:left w:val="single" w:sz="4" w:space="0" w:color="auto"/>
              <w:bottom w:val="single" w:sz="4" w:space="0" w:color="auto"/>
              <w:right w:val="single" w:sz="4" w:space="0" w:color="auto"/>
            </w:tcBorders>
          </w:tcPr>
          <w:p w14:paraId="091870F3" w14:textId="77777777" w:rsidR="005168CF" w:rsidRPr="00A7285D" w:rsidRDefault="005168CF" w:rsidP="00DF3053">
            <w:pPr>
              <w:pStyle w:val="TALLeft050cm"/>
              <w:rPr>
                <w:i/>
                <w:iCs/>
              </w:rPr>
            </w:pPr>
            <w:r w:rsidRPr="00A7285D">
              <w:rPr>
                <w:i/>
                <w:iCs/>
              </w:rPr>
              <w:t>&gt;&gt;PCI</w:t>
            </w:r>
          </w:p>
        </w:tc>
        <w:tc>
          <w:tcPr>
            <w:tcW w:w="1134" w:type="dxa"/>
            <w:tcBorders>
              <w:top w:val="single" w:sz="4" w:space="0" w:color="auto"/>
              <w:left w:val="single" w:sz="4" w:space="0" w:color="auto"/>
              <w:bottom w:val="single" w:sz="4" w:space="0" w:color="auto"/>
              <w:right w:val="single" w:sz="4" w:space="0" w:color="auto"/>
            </w:tcBorders>
          </w:tcPr>
          <w:p w14:paraId="09B1D34D" w14:textId="4C799DF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DF3053">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DF3053">
            <w:pPr>
              <w:pStyle w:val="TAL"/>
            </w:pPr>
            <w:r w:rsidRPr="0054226D">
              <w:t>Physical Cell ID</w:t>
            </w:r>
          </w:p>
        </w:tc>
      </w:tr>
      <w:tr w:rsidR="005168CF" w:rsidRPr="0054226D" w14:paraId="4BE5BD00" w14:textId="77777777" w:rsidTr="00DF3053">
        <w:tc>
          <w:tcPr>
            <w:tcW w:w="2802" w:type="dxa"/>
            <w:tcBorders>
              <w:top w:val="single" w:sz="4" w:space="0" w:color="auto"/>
              <w:left w:val="single" w:sz="4" w:space="0" w:color="auto"/>
              <w:bottom w:val="single" w:sz="4" w:space="0" w:color="auto"/>
              <w:right w:val="single" w:sz="4" w:space="0" w:color="auto"/>
            </w:tcBorders>
          </w:tcPr>
          <w:p w14:paraId="31CE83C2" w14:textId="77777777" w:rsidR="005168CF" w:rsidRPr="00A7285D" w:rsidRDefault="005168CF" w:rsidP="00DF3053">
            <w:pPr>
              <w:pStyle w:val="TALLeft050cm"/>
              <w:rPr>
                <w:i/>
                <w:iCs/>
              </w:rPr>
            </w:pPr>
            <w:r w:rsidRPr="00A7285D">
              <w:rPr>
                <w:i/>
                <w:iCs/>
              </w:rPr>
              <w:t>&gt;&gt;Cell ID</w:t>
            </w:r>
          </w:p>
        </w:tc>
        <w:tc>
          <w:tcPr>
            <w:tcW w:w="1134" w:type="dxa"/>
            <w:tcBorders>
              <w:top w:val="single" w:sz="4" w:space="0" w:color="auto"/>
              <w:left w:val="single" w:sz="4" w:space="0" w:color="auto"/>
              <w:bottom w:val="single" w:sz="4" w:space="0" w:color="auto"/>
              <w:right w:val="single" w:sz="4" w:space="0" w:color="auto"/>
            </w:tcBorders>
          </w:tcPr>
          <w:p w14:paraId="5AA17B86" w14:textId="70ACD2E8"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DF3053">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DF3053">
            <w:pPr>
              <w:pStyle w:val="TAL"/>
            </w:pPr>
            <w:r w:rsidRPr="0054226D">
              <w:t>ECGI</w:t>
            </w:r>
          </w:p>
          <w:p w14:paraId="7AAE7F18" w14:textId="77777777" w:rsidR="005168CF" w:rsidRPr="0054226D" w:rsidRDefault="005168CF" w:rsidP="00DF3053">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DF3053">
            <w:pPr>
              <w:pStyle w:val="TAL"/>
            </w:pPr>
          </w:p>
        </w:tc>
      </w:tr>
      <w:tr w:rsidR="005168CF" w:rsidRPr="0054226D" w14:paraId="4604C238" w14:textId="77777777" w:rsidTr="00DF3053">
        <w:tc>
          <w:tcPr>
            <w:tcW w:w="2802" w:type="dxa"/>
            <w:tcBorders>
              <w:top w:val="single" w:sz="4" w:space="0" w:color="auto"/>
              <w:left w:val="single" w:sz="4" w:space="0" w:color="auto"/>
              <w:bottom w:val="single" w:sz="4" w:space="0" w:color="auto"/>
              <w:right w:val="single" w:sz="4" w:space="0" w:color="auto"/>
            </w:tcBorders>
          </w:tcPr>
          <w:p w14:paraId="479096D8" w14:textId="77777777" w:rsidR="005168CF" w:rsidRPr="00A7285D" w:rsidRDefault="005168CF" w:rsidP="00DF3053">
            <w:pPr>
              <w:pStyle w:val="TALLeft050cm"/>
              <w:rPr>
                <w:i/>
                <w:iCs/>
              </w:rPr>
            </w:pPr>
            <w:r w:rsidRPr="00A7285D">
              <w:rPr>
                <w:i/>
                <w:iCs/>
              </w:rPr>
              <w:t>&gt;&gt;TAC</w:t>
            </w:r>
          </w:p>
        </w:tc>
        <w:tc>
          <w:tcPr>
            <w:tcW w:w="1134" w:type="dxa"/>
            <w:tcBorders>
              <w:top w:val="single" w:sz="4" w:space="0" w:color="auto"/>
              <w:left w:val="single" w:sz="4" w:space="0" w:color="auto"/>
              <w:bottom w:val="single" w:sz="4" w:space="0" w:color="auto"/>
              <w:right w:val="single" w:sz="4" w:space="0" w:color="auto"/>
            </w:tcBorders>
          </w:tcPr>
          <w:p w14:paraId="10F7C140" w14:textId="3123FC81"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DF3053">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DF3053">
            <w:pPr>
              <w:pStyle w:val="TAL"/>
            </w:pPr>
            <w:r w:rsidRPr="0054226D">
              <w:t>Tracking Area Code</w:t>
            </w:r>
          </w:p>
        </w:tc>
      </w:tr>
      <w:tr w:rsidR="005168CF" w:rsidRPr="0054226D" w14:paraId="23D56253" w14:textId="77777777" w:rsidTr="00DF3053">
        <w:tc>
          <w:tcPr>
            <w:tcW w:w="2802" w:type="dxa"/>
            <w:tcBorders>
              <w:top w:val="single" w:sz="4" w:space="0" w:color="auto"/>
              <w:left w:val="single" w:sz="4" w:space="0" w:color="auto"/>
              <w:bottom w:val="single" w:sz="4" w:space="0" w:color="auto"/>
              <w:right w:val="single" w:sz="4" w:space="0" w:color="auto"/>
            </w:tcBorders>
          </w:tcPr>
          <w:p w14:paraId="3F9BA839" w14:textId="77777777" w:rsidR="005168CF" w:rsidRPr="00A7285D" w:rsidRDefault="005168CF" w:rsidP="00DF3053">
            <w:pPr>
              <w:pStyle w:val="TALLeft050cm"/>
              <w:rPr>
                <w:i/>
                <w:iCs/>
              </w:rPr>
            </w:pPr>
            <w:r w:rsidRPr="00A7285D">
              <w:rPr>
                <w:i/>
                <w:iCs/>
              </w:rPr>
              <w:t>&gt;&gt;EARFCN</w:t>
            </w:r>
          </w:p>
        </w:tc>
        <w:tc>
          <w:tcPr>
            <w:tcW w:w="1134" w:type="dxa"/>
            <w:tcBorders>
              <w:top w:val="single" w:sz="4" w:space="0" w:color="auto"/>
              <w:left w:val="single" w:sz="4" w:space="0" w:color="auto"/>
              <w:bottom w:val="single" w:sz="4" w:space="0" w:color="auto"/>
              <w:right w:val="single" w:sz="4" w:space="0" w:color="auto"/>
            </w:tcBorders>
          </w:tcPr>
          <w:p w14:paraId="5191704B" w14:textId="4C9A9BD5"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DF3053">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DF3053">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DF3053">
            <w:pPr>
              <w:pStyle w:val="TAL"/>
            </w:pPr>
            <w:r w:rsidRPr="0054226D">
              <w:t>For an inband mode NB-IoT Cell, this IE indicates the E-UTRAN EARFCN.</w:t>
            </w:r>
          </w:p>
        </w:tc>
      </w:tr>
      <w:tr w:rsidR="005168CF" w:rsidRPr="0054226D" w14:paraId="203A10FF" w14:textId="77777777" w:rsidTr="00DF3053">
        <w:tc>
          <w:tcPr>
            <w:tcW w:w="2802" w:type="dxa"/>
            <w:tcBorders>
              <w:top w:val="single" w:sz="4" w:space="0" w:color="auto"/>
              <w:left w:val="single" w:sz="4" w:space="0" w:color="auto"/>
              <w:bottom w:val="single" w:sz="4" w:space="0" w:color="auto"/>
              <w:right w:val="single" w:sz="4" w:space="0" w:color="auto"/>
            </w:tcBorders>
          </w:tcPr>
          <w:p w14:paraId="4C29D0CF" w14:textId="77777777" w:rsidR="005168CF" w:rsidRPr="00A7285D" w:rsidRDefault="005168CF" w:rsidP="00DF3053">
            <w:pPr>
              <w:pStyle w:val="TALLeft050cm"/>
              <w:rPr>
                <w:i/>
                <w:iCs/>
              </w:rPr>
            </w:pPr>
            <w:r w:rsidRPr="00A7285D">
              <w:rPr>
                <w:i/>
                <w:iCs/>
              </w:rPr>
              <w:t>&gt;&gt;PRS Bandwidth</w:t>
            </w:r>
          </w:p>
        </w:tc>
        <w:tc>
          <w:tcPr>
            <w:tcW w:w="1134" w:type="dxa"/>
            <w:tcBorders>
              <w:top w:val="single" w:sz="4" w:space="0" w:color="auto"/>
              <w:left w:val="single" w:sz="4" w:space="0" w:color="auto"/>
              <w:bottom w:val="single" w:sz="4" w:space="0" w:color="auto"/>
              <w:right w:val="single" w:sz="4" w:space="0" w:color="auto"/>
            </w:tcBorders>
          </w:tcPr>
          <w:p w14:paraId="7B3C7A0D" w14:textId="62591258"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DF3053">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DF3053">
            <w:pPr>
              <w:pStyle w:val="TAL"/>
            </w:pPr>
            <w:r w:rsidRPr="0054226D">
              <w:t>Transmission bandwidth of PRS</w:t>
            </w:r>
          </w:p>
        </w:tc>
      </w:tr>
      <w:tr w:rsidR="005168CF" w:rsidRPr="0054226D" w14:paraId="77E8A5D7" w14:textId="77777777" w:rsidTr="00DF3053">
        <w:tc>
          <w:tcPr>
            <w:tcW w:w="2802" w:type="dxa"/>
            <w:tcBorders>
              <w:top w:val="single" w:sz="4" w:space="0" w:color="auto"/>
              <w:left w:val="single" w:sz="4" w:space="0" w:color="auto"/>
              <w:bottom w:val="single" w:sz="4" w:space="0" w:color="auto"/>
              <w:right w:val="single" w:sz="4" w:space="0" w:color="auto"/>
            </w:tcBorders>
          </w:tcPr>
          <w:p w14:paraId="6EAAD4B6" w14:textId="77777777" w:rsidR="005168CF" w:rsidRPr="00A7285D" w:rsidRDefault="005168CF" w:rsidP="00DF3053">
            <w:pPr>
              <w:pStyle w:val="TALLeft050cm"/>
              <w:rPr>
                <w:i/>
                <w:iCs/>
              </w:rPr>
            </w:pPr>
            <w:r w:rsidRPr="00A7285D">
              <w:rPr>
                <w:i/>
                <w:iCs/>
              </w:rPr>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2AAF2E4C" w14:textId="0E219D41"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DF3053">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DF3053">
            <w:pPr>
              <w:pStyle w:val="TAL"/>
            </w:pPr>
            <w:r w:rsidRPr="0054226D">
              <w:t>PRS Configuration Index, ref TS 36.211 [6]</w:t>
            </w:r>
          </w:p>
        </w:tc>
      </w:tr>
      <w:tr w:rsidR="005168CF" w:rsidRPr="0054226D" w14:paraId="663D3804" w14:textId="77777777" w:rsidTr="00DF3053">
        <w:tc>
          <w:tcPr>
            <w:tcW w:w="2802" w:type="dxa"/>
            <w:tcBorders>
              <w:top w:val="single" w:sz="4" w:space="0" w:color="auto"/>
              <w:left w:val="single" w:sz="4" w:space="0" w:color="auto"/>
              <w:bottom w:val="single" w:sz="4" w:space="0" w:color="auto"/>
              <w:right w:val="single" w:sz="4" w:space="0" w:color="auto"/>
            </w:tcBorders>
          </w:tcPr>
          <w:p w14:paraId="332F1348" w14:textId="77777777" w:rsidR="005168CF" w:rsidRPr="00A7285D" w:rsidRDefault="005168CF" w:rsidP="00DF3053">
            <w:pPr>
              <w:pStyle w:val="TALLeft050cm"/>
              <w:rPr>
                <w:i/>
                <w:iCs/>
              </w:rPr>
            </w:pPr>
            <w:r w:rsidRPr="00A7285D">
              <w:rPr>
                <w:i/>
                <w:iCs/>
              </w:rPr>
              <w:t>&gt;&gt;CP Length</w:t>
            </w:r>
          </w:p>
        </w:tc>
        <w:tc>
          <w:tcPr>
            <w:tcW w:w="1134" w:type="dxa"/>
            <w:tcBorders>
              <w:top w:val="single" w:sz="4" w:space="0" w:color="auto"/>
              <w:left w:val="single" w:sz="4" w:space="0" w:color="auto"/>
              <w:bottom w:val="single" w:sz="4" w:space="0" w:color="auto"/>
              <w:right w:val="single" w:sz="4" w:space="0" w:color="auto"/>
            </w:tcBorders>
          </w:tcPr>
          <w:p w14:paraId="30037378" w14:textId="3A9A6D94"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DF3053">
            <w:pPr>
              <w:pStyle w:val="TAL"/>
            </w:pPr>
            <w:r w:rsidRPr="0054226D">
              <w:rPr>
                <w:snapToGrid w:val="0"/>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DF3053">
            <w:pPr>
              <w:pStyle w:val="TAL"/>
            </w:pPr>
            <w:r w:rsidRPr="0054226D">
              <w:t>Cyclic prefix length of the PRS</w:t>
            </w:r>
          </w:p>
        </w:tc>
      </w:tr>
      <w:tr w:rsidR="005168CF" w:rsidRPr="0054226D" w14:paraId="26742E80" w14:textId="77777777" w:rsidTr="00DF3053">
        <w:tc>
          <w:tcPr>
            <w:tcW w:w="2802" w:type="dxa"/>
            <w:tcBorders>
              <w:top w:val="single" w:sz="4" w:space="0" w:color="auto"/>
              <w:left w:val="single" w:sz="4" w:space="0" w:color="auto"/>
              <w:bottom w:val="single" w:sz="4" w:space="0" w:color="auto"/>
              <w:right w:val="single" w:sz="4" w:space="0" w:color="auto"/>
            </w:tcBorders>
          </w:tcPr>
          <w:p w14:paraId="559AD675" w14:textId="77777777" w:rsidR="005168CF" w:rsidRPr="00A7285D" w:rsidRDefault="005168CF" w:rsidP="00DF3053">
            <w:pPr>
              <w:pStyle w:val="TALLeft050cm"/>
              <w:rPr>
                <w:i/>
                <w:iCs/>
              </w:rPr>
            </w:pPr>
            <w:r w:rsidRPr="00A7285D">
              <w:rPr>
                <w:i/>
                <w:iCs/>
              </w:rPr>
              <w:t>&gt;&gt;Number of DL Frames</w:t>
            </w:r>
          </w:p>
        </w:tc>
        <w:tc>
          <w:tcPr>
            <w:tcW w:w="1134" w:type="dxa"/>
            <w:tcBorders>
              <w:top w:val="single" w:sz="4" w:space="0" w:color="auto"/>
              <w:left w:val="single" w:sz="4" w:space="0" w:color="auto"/>
              <w:bottom w:val="single" w:sz="4" w:space="0" w:color="auto"/>
              <w:right w:val="single" w:sz="4" w:space="0" w:color="auto"/>
            </w:tcBorders>
          </w:tcPr>
          <w:p w14:paraId="30221AA6" w14:textId="516A8BA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DF3053">
            <w:pPr>
              <w:pStyle w:val="TAL"/>
            </w:pPr>
            <w:r w:rsidRPr="0054226D">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DF3053">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DF3053">
        <w:tc>
          <w:tcPr>
            <w:tcW w:w="2802" w:type="dxa"/>
            <w:tcBorders>
              <w:top w:val="single" w:sz="4" w:space="0" w:color="auto"/>
              <w:left w:val="single" w:sz="4" w:space="0" w:color="auto"/>
              <w:bottom w:val="single" w:sz="4" w:space="0" w:color="auto"/>
              <w:right w:val="single" w:sz="4" w:space="0" w:color="auto"/>
            </w:tcBorders>
          </w:tcPr>
          <w:p w14:paraId="5228A995" w14:textId="77777777" w:rsidR="005168CF" w:rsidRPr="00A7285D" w:rsidRDefault="005168CF" w:rsidP="00DF3053">
            <w:pPr>
              <w:pStyle w:val="TALLeft050cm"/>
              <w:rPr>
                <w:i/>
                <w:iCs/>
              </w:rPr>
            </w:pPr>
            <w:r w:rsidRPr="00A7285D">
              <w:rPr>
                <w:i/>
                <w:iCs/>
              </w:rPr>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7CFEA519" w14:textId="7F7B5030"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DF3053">
            <w:pPr>
              <w:pStyle w:val="TAL"/>
            </w:pPr>
            <w:r w:rsidRPr="0054226D">
              <w:t>ENUMERATED(n1-or-n2, n4,…)</w:t>
            </w:r>
          </w:p>
        </w:tc>
        <w:tc>
          <w:tcPr>
            <w:tcW w:w="2552"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DF3053">
            <w:pPr>
              <w:pStyle w:val="TAL"/>
              <w:rPr>
                <w:lang w:eastAsia="zh-CN"/>
              </w:rPr>
            </w:pPr>
            <w:r w:rsidRPr="0054226D">
              <w:t>Number of used antenna ports, where n1-or-n2 corresponds to 1 or 2 ports, n4 corresponds to 4 ports</w:t>
            </w:r>
          </w:p>
        </w:tc>
      </w:tr>
      <w:tr w:rsidR="005168CF" w:rsidRPr="0054226D" w14:paraId="60591E0A" w14:textId="77777777" w:rsidTr="00DF3053">
        <w:tc>
          <w:tcPr>
            <w:tcW w:w="2802" w:type="dxa"/>
            <w:tcBorders>
              <w:top w:val="single" w:sz="4" w:space="0" w:color="auto"/>
              <w:left w:val="single" w:sz="4" w:space="0" w:color="auto"/>
              <w:bottom w:val="single" w:sz="4" w:space="0" w:color="auto"/>
              <w:right w:val="single" w:sz="4" w:space="0" w:color="auto"/>
            </w:tcBorders>
          </w:tcPr>
          <w:p w14:paraId="563363F5" w14:textId="77777777" w:rsidR="005168CF" w:rsidRPr="00A7285D" w:rsidRDefault="005168CF" w:rsidP="00DF3053">
            <w:pPr>
              <w:pStyle w:val="TALLeft050cm"/>
              <w:rPr>
                <w:i/>
                <w:iCs/>
              </w:rPr>
            </w:pPr>
            <w:r w:rsidRPr="00A7285D">
              <w:rPr>
                <w:i/>
                <w:iCs/>
              </w:rPr>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0C8E87D9" w14:textId="38C0443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DF3053">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DF3053">
            <w:pPr>
              <w:pStyle w:val="TAL"/>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the first 32 bits and binary encoding of the fraction part in the last 32 bits. The fraction part is expressed with a granularity of 1 /2**32 second.</w:t>
            </w:r>
          </w:p>
        </w:tc>
      </w:tr>
      <w:tr w:rsidR="005168CF" w:rsidRPr="0054226D" w14:paraId="5E4B0A94" w14:textId="77777777" w:rsidTr="00DF3053">
        <w:tc>
          <w:tcPr>
            <w:tcW w:w="2802" w:type="dxa"/>
            <w:tcBorders>
              <w:top w:val="single" w:sz="4" w:space="0" w:color="auto"/>
              <w:left w:val="single" w:sz="4" w:space="0" w:color="auto"/>
              <w:bottom w:val="single" w:sz="4" w:space="0" w:color="auto"/>
              <w:right w:val="single" w:sz="4" w:space="0" w:color="auto"/>
            </w:tcBorders>
          </w:tcPr>
          <w:p w14:paraId="55E257F9" w14:textId="77777777" w:rsidR="005168CF" w:rsidRPr="00A7285D" w:rsidRDefault="005168CF" w:rsidP="00DF3053">
            <w:pPr>
              <w:pStyle w:val="TALLeft050cm"/>
              <w:rPr>
                <w:i/>
                <w:iCs/>
              </w:rPr>
            </w:pPr>
            <w:r w:rsidRPr="00A7285D">
              <w:rPr>
                <w:i/>
                <w:iCs/>
              </w:rPr>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6755CC56" w14:textId="4304BDEE"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DF3053">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DF3053">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DF3053">
        <w:tc>
          <w:tcPr>
            <w:tcW w:w="2802" w:type="dxa"/>
            <w:tcBorders>
              <w:top w:val="single" w:sz="4" w:space="0" w:color="auto"/>
              <w:left w:val="single" w:sz="4" w:space="0" w:color="auto"/>
              <w:bottom w:val="single" w:sz="4" w:space="0" w:color="auto"/>
              <w:right w:val="single" w:sz="4" w:space="0" w:color="auto"/>
            </w:tcBorders>
          </w:tcPr>
          <w:p w14:paraId="7FE1BD4F" w14:textId="77777777" w:rsidR="005168CF" w:rsidRPr="00A7285D" w:rsidRDefault="005168CF" w:rsidP="00DF3053">
            <w:pPr>
              <w:pStyle w:val="TALLeft050cm"/>
              <w:rPr>
                <w:i/>
                <w:iCs/>
              </w:rPr>
            </w:pPr>
            <w:r w:rsidRPr="00A7285D">
              <w:rPr>
                <w:i/>
                <w:iCs/>
              </w:rPr>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12286EF9" w14:textId="27F71ACB"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DF3053">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DF3053">
            <w:pPr>
              <w:pStyle w:val="TAL"/>
              <w:rPr>
                <w:rFonts w:cs="Arial"/>
                <w:szCs w:val="18"/>
              </w:rPr>
            </w:pPr>
            <w:r w:rsidRPr="0054226D">
              <w:rPr>
                <w:rFonts w:cs="Arial"/>
                <w:szCs w:val="18"/>
              </w:rPr>
              <w:t>The configuration of positioning reference signals muting pattern.</w:t>
            </w:r>
          </w:p>
        </w:tc>
      </w:tr>
      <w:tr w:rsidR="005168CF" w:rsidRPr="0054226D" w14:paraId="17527AF1" w14:textId="77777777" w:rsidTr="00DF3053">
        <w:tc>
          <w:tcPr>
            <w:tcW w:w="2802" w:type="dxa"/>
            <w:tcBorders>
              <w:top w:val="single" w:sz="4" w:space="0" w:color="auto"/>
              <w:left w:val="single" w:sz="4" w:space="0" w:color="auto"/>
              <w:bottom w:val="single" w:sz="4" w:space="0" w:color="auto"/>
              <w:right w:val="single" w:sz="4" w:space="0" w:color="auto"/>
            </w:tcBorders>
          </w:tcPr>
          <w:p w14:paraId="1D23C860" w14:textId="77777777" w:rsidR="005168CF" w:rsidRPr="00A7285D" w:rsidRDefault="005168CF" w:rsidP="00DF3053">
            <w:pPr>
              <w:pStyle w:val="TALLeft050cm"/>
              <w:rPr>
                <w:i/>
                <w:iCs/>
              </w:rPr>
            </w:pPr>
            <w:r w:rsidRPr="00A7285D">
              <w:rPr>
                <w:i/>
                <w:iCs/>
              </w:rPr>
              <w:t>&gt;&gt;PRS-ID</w:t>
            </w:r>
          </w:p>
        </w:tc>
        <w:tc>
          <w:tcPr>
            <w:tcW w:w="1134" w:type="dxa"/>
            <w:tcBorders>
              <w:top w:val="single" w:sz="4" w:space="0" w:color="auto"/>
              <w:left w:val="single" w:sz="4" w:space="0" w:color="auto"/>
              <w:bottom w:val="single" w:sz="4" w:space="0" w:color="auto"/>
              <w:right w:val="single" w:sz="4" w:space="0" w:color="auto"/>
            </w:tcBorders>
          </w:tcPr>
          <w:p w14:paraId="00CAD5CF" w14:textId="4DCBB496"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DF3053">
            <w:pPr>
              <w:pStyle w:val="TAL"/>
              <w:rPr>
                <w:rFonts w:cs="Arial"/>
                <w:szCs w:val="18"/>
              </w:rPr>
            </w:pPr>
            <w:r w:rsidRPr="0054226D">
              <w:t>PRS ID, ref TS 36.211 [6].</w:t>
            </w:r>
          </w:p>
        </w:tc>
      </w:tr>
      <w:tr w:rsidR="005168CF" w:rsidRPr="0054226D" w14:paraId="46E3C035" w14:textId="77777777" w:rsidTr="00DF3053">
        <w:tc>
          <w:tcPr>
            <w:tcW w:w="2802" w:type="dxa"/>
            <w:tcBorders>
              <w:top w:val="single" w:sz="4" w:space="0" w:color="auto"/>
              <w:left w:val="single" w:sz="4" w:space="0" w:color="auto"/>
              <w:bottom w:val="single" w:sz="4" w:space="0" w:color="auto"/>
              <w:right w:val="single" w:sz="4" w:space="0" w:color="auto"/>
            </w:tcBorders>
          </w:tcPr>
          <w:p w14:paraId="52433D1A" w14:textId="77777777" w:rsidR="005168CF" w:rsidRPr="00A7285D" w:rsidRDefault="005168CF" w:rsidP="00DF3053">
            <w:pPr>
              <w:pStyle w:val="TALLeft050cm"/>
              <w:rPr>
                <w:i/>
                <w:iCs/>
              </w:rPr>
            </w:pPr>
            <w:r w:rsidRPr="00A7285D">
              <w:rPr>
                <w:i/>
                <w:iCs/>
              </w:rPr>
              <w:t>&gt;&gt;TP-ID</w:t>
            </w:r>
          </w:p>
        </w:tc>
        <w:tc>
          <w:tcPr>
            <w:tcW w:w="1134" w:type="dxa"/>
            <w:tcBorders>
              <w:top w:val="single" w:sz="4" w:space="0" w:color="auto"/>
              <w:left w:val="single" w:sz="4" w:space="0" w:color="auto"/>
              <w:bottom w:val="single" w:sz="4" w:space="0" w:color="auto"/>
              <w:right w:val="single" w:sz="4" w:space="0" w:color="auto"/>
            </w:tcBorders>
          </w:tcPr>
          <w:p w14:paraId="788BFF36" w14:textId="1ADBCC57"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DF3053">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DF3053">
        <w:tc>
          <w:tcPr>
            <w:tcW w:w="2802" w:type="dxa"/>
            <w:tcBorders>
              <w:top w:val="single" w:sz="4" w:space="0" w:color="auto"/>
              <w:left w:val="single" w:sz="4" w:space="0" w:color="auto"/>
              <w:bottom w:val="single" w:sz="4" w:space="0" w:color="auto"/>
              <w:right w:val="single" w:sz="4" w:space="0" w:color="auto"/>
            </w:tcBorders>
          </w:tcPr>
          <w:p w14:paraId="2A5195F6" w14:textId="77777777" w:rsidR="005168CF" w:rsidRPr="00A7285D" w:rsidRDefault="005168CF" w:rsidP="00DF3053">
            <w:pPr>
              <w:pStyle w:val="TALLeft050cm"/>
              <w:rPr>
                <w:i/>
                <w:iCs/>
              </w:rPr>
            </w:pPr>
            <w:r w:rsidRPr="00A7285D">
              <w:rPr>
                <w:i/>
                <w:iCs/>
              </w:rPr>
              <w:t>&gt;&gt;TP Type</w:t>
            </w:r>
          </w:p>
        </w:tc>
        <w:tc>
          <w:tcPr>
            <w:tcW w:w="1134" w:type="dxa"/>
            <w:tcBorders>
              <w:top w:val="single" w:sz="4" w:space="0" w:color="auto"/>
              <w:left w:val="single" w:sz="4" w:space="0" w:color="auto"/>
              <w:bottom w:val="single" w:sz="4" w:space="0" w:color="auto"/>
              <w:right w:val="single" w:sz="4" w:space="0" w:color="auto"/>
            </w:tcBorders>
          </w:tcPr>
          <w:p w14:paraId="16F2B6A4" w14:textId="7D3AE404"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DF3053">
            <w:pPr>
              <w:pStyle w:val="TAL"/>
              <w:rPr>
                <w:rFonts w:cs="Arial"/>
                <w:szCs w:val="18"/>
                <w:lang w:eastAsia="ja-JP"/>
              </w:rPr>
            </w:pPr>
            <w:r w:rsidRPr="0054226D">
              <w:rPr>
                <w:rFonts w:cs="Arial"/>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DF3053">
            <w:pPr>
              <w:pStyle w:val="TAL"/>
              <w:rPr>
                <w:rFonts w:cs="Arial"/>
                <w:szCs w:val="18"/>
              </w:rPr>
            </w:pPr>
            <w:r w:rsidRPr="0054226D">
              <w:rPr>
                <w:rFonts w:cs="Arial"/>
                <w:szCs w:val="18"/>
                <w:lang w:eastAsia="ja-JP"/>
              </w:rPr>
              <w:t>A TP which transmits PRS only.</w:t>
            </w:r>
          </w:p>
        </w:tc>
      </w:tr>
      <w:tr w:rsidR="005168CF" w:rsidRPr="0054226D" w14:paraId="4AA8716A" w14:textId="77777777" w:rsidTr="00DF3053">
        <w:tc>
          <w:tcPr>
            <w:tcW w:w="2802" w:type="dxa"/>
            <w:tcBorders>
              <w:top w:val="single" w:sz="4" w:space="0" w:color="auto"/>
              <w:left w:val="single" w:sz="4" w:space="0" w:color="auto"/>
              <w:bottom w:val="single" w:sz="4" w:space="0" w:color="auto"/>
              <w:right w:val="single" w:sz="4" w:space="0" w:color="auto"/>
            </w:tcBorders>
          </w:tcPr>
          <w:p w14:paraId="174C696B" w14:textId="77777777" w:rsidR="005168CF" w:rsidRPr="00A7285D" w:rsidRDefault="005168CF" w:rsidP="00DF3053">
            <w:pPr>
              <w:pStyle w:val="TALLeft050cm"/>
              <w:rPr>
                <w:i/>
                <w:iCs/>
              </w:rPr>
            </w:pPr>
            <w:r w:rsidRPr="00A7285D">
              <w:rPr>
                <w:i/>
                <w:iCs/>
              </w:rPr>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6974EC82" w14:textId="574A796B"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DF3053">
            <w:pPr>
              <w:pStyle w:val="TAL"/>
              <w:rPr>
                <w:rFonts w:cs="Arial"/>
                <w:szCs w:val="18"/>
                <w:lang w:eastAsia="ja-JP"/>
              </w:rPr>
            </w:pPr>
            <w:r w:rsidRPr="0054226D">
              <w:rPr>
                <w:rFonts w:cs="Arial"/>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DF3053">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t>
            </w:r>
            <w:r w:rsidRPr="0054226D">
              <w:rPr>
                <w:iCs/>
                <w:noProof/>
              </w:rPr>
              <w:lastRenderedPageBreak/>
              <w:t xml:space="preserve">with PRS, ref </w:t>
            </w:r>
            <w:r w:rsidRPr="0054226D">
              <w:t>TS 36.211 [6].</w:t>
            </w:r>
          </w:p>
        </w:tc>
      </w:tr>
      <w:tr w:rsidR="005168CF" w:rsidRPr="0054226D" w14:paraId="23D79532" w14:textId="77777777" w:rsidTr="00DF3053">
        <w:tc>
          <w:tcPr>
            <w:tcW w:w="2802" w:type="dxa"/>
            <w:tcBorders>
              <w:top w:val="single" w:sz="4" w:space="0" w:color="auto"/>
              <w:left w:val="single" w:sz="4" w:space="0" w:color="auto"/>
              <w:bottom w:val="single" w:sz="4" w:space="0" w:color="auto"/>
              <w:right w:val="single" w:sz="4" w:space="0" w:color="auto"/>
            </w:tcBorders>
            <w:shd w:val="clear" w:color="auto" w:fill="auto"/>
          </w:tcPr>
          <w:p w14:paraId="3B13C155" w14:textId="77777777" w:rsidR="005168CF" w:rsidRPr="00A7285D" w:rsidRDefault="005168CF" w:rsidP="00DF3053">
            <w:pPr>
              <w:pStyle w:val="TALLeft050cm"/>
              <w:rPr>
                <w:i/>
                <w:iCs/>
                <w:highlight w:val="yellow"/>
              </w:rPr>
            </w:pPr>
            <w:r w:rsidRPr="00A7285D">
              <w:rPr>
                <w:i/>
                <w:iCs/>
              </w:rPr>
              <w:lastRenderedPageBreak/>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C9AD7" w14:textId="5F20E366" w:rsidR="005168CF" w:rsidRPr="0054226D" w:rsidRDefault="005168CF" w:rsidP="00DF3053">
            <w:pPr>
              <w:pStyle w:val="TAL"/>
              <w:rPr>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D1674"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532CCB" w14:textId="77777777" w:rsidR="005168CF" w:rsidRPr="0054226D" w:rsidRDefault="005168CF" w:rsidP="00DF3053">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EA3A9E" w14:textId="77777777" w:rsidR="005168CF" w:rsidRPr="0054226D" w:rsidRDefault="005168CF" w:rsidP="00DF3053">
            <w:pPr>
              <w:pStyle w:val="TAL"/>
              <w:rPr>
                <w:iCs/>
                <w:noProof/>
                <w:highlight w:val="yellow"/>
              </w:rPr>
            </w:pPr>
            <w:r w:rsidRPr="0054226D">
              <w:t>Cyclic prefix length of the CRS.</w:t>
            </w:r>
          </w:p>
        </w:tc>
      </w:tr>
      <w:tr w:rsidR="005168CF" w:rsidRPr="0054226D" w14:paraId="1AB5E6BC" w14:textId="77777777" w:rsidTr="00DF3053">
        <w:tc>
          <w:tcPr>
            <w:tcW w:w="2802" w:type="dxa"/>
            <w:tcBorders>
              <w:top w:val="single" w:sz="4" w:space="0" w:color="auto"/>
              <w:left w:val="single" w:sz="4" w:space="0" w:color="auto"/>
              <w:bottom w:val="single" w:sz="4" w:space="0" w:color="auto"/>
              <w:right w:val="single" w:sz="4" w:space="0" w:color="auto"/>
            </w:tcBorders>
          </w:tcPr>
          <w:p w14:paraId="208351D1" w14:textId="77777777" w:rsidR="005168CF" w:rsidRPr="00A7285D" w:rsidRDefault="005168CF" w:rsidP="00DF3053">
            <w:pPr>
              <w:pStyle w:val="TALLeft050cm"/>
              <w:rPr>
                <w:i/>
                <w:iCs/>
                <w:highlight w:val="yellow"/>
                <w:lang w:eastAsia="zh-CN"/>
              </w:rPr>
            </w:pPr>
            <w:r w:rsidRPr="00A7285D">
              <w:rPr>
                <w:i/>
                <w:iCs/>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68E690AC" w14:textId="0BC09E9E" w:rsidR="005168CF" w:rsidRPr="0054226D" w:rsidRDefault="005168CF" w:rsidP="00DF3053">
            <w:pPr>
              <w:pStyle w:val="TAL"/>
              <w:rPr>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DF3053">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DF3053">
            <w:pPr>
              <w:pStyle w:val="TAL"/>
              <w:rPr>
                <w:highlight w:val="yellow"/>
                <w:lang w:eastAsia="zh-CN"/>
              </w:rPr>
            </w:pPr>
            <w:r w:rsidRPr="0054226D">
              <w:rPr>
                <w:rFonts w:cs="Arial"/>
                <w:szCs w:val="18"/>
                <w:lang w:eastAsia="zh-CN"/>
              </w:rPr>
              <w:t>The MBSFN subframe configuration.</w:t>
            </w:r>
          </w:p>
        </w:tc>
      </w:tr>
      <w:tr w:rsidR="005168CF" w:rsidRPr="0054226D" w14:paraId="1B111B7E" w14:textId="77777777" w:rsidTr="00DF3053">
        <w:tc>
          <w:tcPr>
            <w:tcW w:w="2802" w:type="dxa"/>
            <w:tcBorders>
              <w:top w:val="single" w:sz="4" w:space="0" w:color="auto"/>
              <w:left w:val="single" w:sz="4" w:space="0" w:color="auto"/>
              <w:bottom w:val="single" w:sz="4" w:space="0" w:color="auto"/>
              <w:right w:val="single" w:sz="4" w:space="0" w:color="auto"/>
            </w:tcBorders>
          </w:tcPr>
          <w:p w14:paraId="4F618274" w14:textId="77777777" w:rsidR="005168CF" w:rsidRPr="00A7285D" w:rsidRDefault="005168CF" w:rsidP="00DF3053">
            <w:pPr>
              <w:pStyle w:val="TALLeft050cm"/>
              <w:rPr>
                <w:i/>
                <w:iCs/>
                <w:lang w:eastAsia="zh-CN"/>
              </w:rPr>
            </w:pPr>
            <w:r w:rsidRPr="00A7285D">
              <w:rPr>
                <w:bCs/>
                <w:i/>
                <w:i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6AD672E8" w14:textId="7791CFB6"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DF3053">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DF3053">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DF3053">
            <w:pPr>
              <w:pStyle w:val="TAL"/>
              <w:rPr>
                <w:rFonts w:cs="Arial"/>
                <w:szCs w:val="18"/>
                <w:lang w:eastAsia="zh-CN"/>
              </w:rPr>
            </w:pPr>
            <w:r>
              <w:rPr>
                <w:bCs/>
              </w:rPr>
              <w:t xml:space="preserve">Only applicable for </w:t>
            </w:r>
            <w:r w:rsidRPr="001E4F1C">
              <w:rPr>
                <w:lang w:eastAsia="zh-CN"/>
              </w:rPr>
              <w:t>inband mode NB-IoT operation.</w:t>
            </w:r>
          </w:p>
        </w:tc>
      </w:tr>
      <w:tr w:rsidR="005168CF" w:rsidRPr="0054226D" w14:paraId="600DFF55" w14:textId="77777777" w:rsidTr="00DF3053">
        <w:tc>
          <w:tcPr>
            <w:tcW w:w="2802" w:type="dxa"/>
            <w:tcBorders>
              <w:top w:val="single" w:sz="4" w:space="0" w:color="auto"/>
              <w:left w:val="single" w:sz="4" w:space="0" w:color="auto"/>
              <w:bottom w:val="single" w:sz="4" w:space="0" w:color="auto"/>
              <w:right w:val="single" w:sz="4" w:space="0" w:color="auto"/>
            </w:tcBorders>
          </w:tcPr>
          <w:p w14:paraId="7A586EA9" w14:textId="77777777" w:rsidR="005168CF" w:rsidRPr="00A7285D" w:rsidRDefault="005168CF" w:rsidP="00DF3053">
            <w:pPr>
              <w:pStyle w:val="TALLeft050cm"/>
              <w:rPr>
                <w:i/>
                <w:iCs/>
                <w:lang w:eastAsia="zh-CN"/>
              </w:rPr>
            </w:pPr>
            <w:r w:rsidRPr="00A7285D">
              <w:rPr>
                <w:bCs/>
                <w:i/>
                <w:iCs/>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2D9A4AF2" w14:textId="2FDA81CA"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DF3053">
            <w:pPr>
              <w:pStyle w:val="TAL"/>
              <w:rPr>
                <w:bCs/>
              </w:rPr>
            </w:pPr>
            <w:r w:rsidRPr="0054226D">
              <w:rPr>
                <w:bCs/>
              </w:rPr>
              <w:t>Offset of NB-IoT Channel Number to EARFCN</w:t>
            </w:r>
          </w:p>
          <w:p w14:paraId="426F4121" w14:textId="77777777" w:rsidR="005168CF" w:rsidRPr="0054226D" w:rsidRDefault="005168CF" w:rsidP="00DF3053">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DF3053">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DF3053">
        <w:tc>
          <w:tcPr>
            <w:tcW w:w="2802" w:type="dxa"/>
            <w:tcBorders>
              <w:top w:val="single" w:sz="4" w:space="0" w:color="auto"/>
              <w:left w:val="single" w:sz="4" w:space="0" w:color="auto"/>
              <w:bottom w:val="single" w:sz="4" w:space="0" w:color="auto"/>
              <w:right w:val="single" w:sz="4" w:space="0" w:color="auto"/>
            </w:tcBorders>
          </w:tcPr>
          <w:p w14:paraId="14094DE0" w14:textId="77777777" w:rsidR="005168CF" w:rsidRPr="00A7285D" w:rsidRDefault="005168CF" w:rsidP="00DF3053">
            <w:pPr>
              <w:pStyle w:val="TALLeft050cm"/>
              <w:rPr>
                <w:i/>
                <w:iCs/>
                <w:lang w:eastAsia="zh-CN"/>
              </w:rPr>
            </w:pPr>
            <w:r w:rsidRPr="00A7285D">
              <w:rPr>
                <w:bCs/>
                <w:i/>
                <w:iCs/>
              </w:rPr>
              <w:t>&gt;&gt;operationModeInfo</w:t>
            </w:r>
          </w:p>
        </w:tc>
        <w:tc>
          <w:tcPr>
            <w:tcW w:w="1134" w:type="dxa"/>
            <w:tcBorders>
              <w:top w:val="single" w:sz="4" w:space="0" w:color="auto"/>
              <w:left w:val="single" w:sz="4" w:space="0" w:color="auto"/>
              <w:bottom w:val="single" w:sz="4" w:space="0" w:color="auto"/>
              <w:right w:val="single" w:sz="4" w:space="0" w:color="auto"/>
            </w:tcBorders>
          </w:tcPr>
          <w:p w14:paraId="43FD56BA" w14:textId="6CB1E1D8"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DF3053">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DF3053">
            <w:pPr>
              <w:pStyle w:val="TAL"/>
              <w:rPr>
                <w:rFonts w:cs="Arial"/>
                <w:szCs w:val="18"/>
                <w:lang w:eastAsia="zh-CN"/>
              </w:rPr>
            </w:pPr>
          </w:p>
        </w:tc>
      </w:tr>
      <w:tr w:rsidR="005168CF" w:rsidRPr="0054226D" w14:paraId="4FA54832" w14:textId="77777777" w:rsidTr="00DF3053">
        <w:tc>
          <w:tcPr>
            <w:tcW w:w="2802" w:type="dxa"/>
            <w:tcBorders>
              <w:top w:val="single" w:sz="4" w:space="0" w:color="auto"/>
              <w:left w:val="single" w:sz="4" w:space="0" w:color="auto"/>
              <w:bottom w:val="single" w:sz="4" w:space="0" w:color="auto"/>
              <w:right w:val="single" w:sz="4" w:space="0" w:color="auto"/>
            </w:tcBorders>
          </w:tcPr>
          <w:p w14:paraId="110514D7" w14:textId="77777777" w:rsidR="005168CF" w:rsidRPr="00A7285D" w:rsidRDefault="005168CF" w:rsidP="00DF3053">
            <w:pPr>
              <w:pStyle w:val="TALLeft050cm"/>
              <w:rPr>
                <w:i/>
                <w:iCs/>
                <w:lang w:eastAsia="zh-CN"/>
              </w:rPr>
            </w:pPr>
            <w:r w:rsidRPr="00A7285D">
              <w:rPr>
                <w:rFonts w:cs="Arial"/>
                <w:i/>
                <w:iCs/>
                <w:szCs w:val="18"/>
                <w:lang w:eastAsia="zh-CN"/>
              </w:rPr>
              <w:t>&gt;&gt;</w:t>
            </w:r>
            <w:r w:rsidRPr="00A7285D">
              <w:rPr>
                <w:rFonts w:cs="Arial"/>
                <w:i/>
                <w:iCs/>
                <w:szCs w:val="18"/>
              </w:rPr>
              <w:t>NPRS-ID</w:t>
            </w:r>
          </w:p>
        </w:tc>
        <w:tc>
          <w:tcPr>
            <w:tcW w:w="1134" w:type="dxa"/>
            <w:tcBorders>
              <w:top w:val="single" w:sz="4" w:space="0" w:color="auto"/>
              <w:left w:val="single" w:sz="4" w:space="0" w:color="auto"/>
              <w:bottom w:val="single" w:sz="4" w:space="0" w:color="auto"/>
              <w:right w:val="single" w:sz="4" w:space="0" w:color="auto"/>
            </w:tcBorders>
          </w:tcPr>
          <w:p w14:paraId="0AFD45B0" w14:textId="7F3215E6"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DF3053">
            <w:pPr>
              <w:pStyle w:val="TAL"/>
              <w:rPr>
                <w:snapToGrid w:val="0"/>
                <w:lang w:eastAsia="zh-CN"/>
              </w:rPr>
            </w:pPr>
            <w:r w:rsidRPr="0054226D">
              <w:rPr>
                <w:rFonts w:cs="Arial"/>
                <w:szCs w:val="18"/>
              </w:rPr>
              <w:t>INTEGER (0..4095,…)</w:t>
            </w:r>
          </w:p>
        </w:tc>
        <w:tc>
          <w:tcPr>
            <w:tcW w:w="2552"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DF3053">
            <w:pPr>
              <w:pStyle w:val="TAL"/>
              <w:rPr>
                <w:rFonts w:cs="Arial"/>
                <w:szCs w:val="18"/>
                <w:lang w:eastAsia="zh-CN"/>
              </w:rPr>
            </w:pPr>
            <w:r w:rsidRPr="0054226D">
              <w:rPr>
                <w:rFonts w:cs="Arial"/>
                <w:szCs w:val="18"/>
              </w:rPr>
              <w:t>NPRS ID, ref TS 36.211 [6].</w:t>
            </w:r>
          </w:p>
        </w:tc>
      </w:tr>
      <w:tr w:rsidR="005168CF" w:rsidRPr="0054226D" w14:paraId="2249CEC4" w14:textId="77777777" w:rsidTr="00DF3053">
        <w:tc>
          <w:tcPr>
            <w:tcW w:w="2802" w:type="dxa"/>
            <w:tcBorders>
              <w:top w:val="single" w:sz="4" w:space="0" w:color="auto"/>
              <w:left w:val="single" w:sz="4" w:space="0" w:color="auto"/>
              <w:bottom w:val="single" w:sz="4" w:space="0" w:color="auto"/>
              <w:right w:val="single" w:sz="4" w:space="0" w:color="auto"/>
            </w:tcBorders>
          </w:tcPr>
          <w:p w14:paraId="12CF8759" w14:textId="77777777" w:rsidR="005168CF" w:rsidRPr="00A7285D" w:rsidRDefault="005168CF" w:rsidP="00DF3053">
            <w:pPr>
              <w:pStyle w:val="TALLeft050cm"/>
              <w:rPr>
                <w:rFonts w:cs="Arial"/>
                <w:i/>
                <w:iCs/>
                <w:szCs w:val="18"/>
                <w:lang w:eastAsia="zh-CN"/>
              </w:rPr>
            </w:pPr>
            <w:r w:rsidRPr="00A7285D">
              <w:rPr>
                <w:i/>
                <w:iCs/>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3E882B5D" w14:textId="3F7F1144"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DF3053">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DF3053">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DF3053">
        <w:tc>
          <w:tcPr>
            <w:tcW w:w="2802" w:type="dxa"/>
            <w:tcBorders>
              <w:top w:val="single" w:sz="4" w:space="0" w:color="auto"/>
              <w:left w:val="single" w:sz="4" w:space="0" w:color="auto"/>
              <w:bottom w:val="single" w:sz="4" w:space="0" w:color="auto"/>
              <w:right w:val="single" w:sz="4" w:space="0" w:color="auto"/>
            </w:tcBorders>
          </w:tcPr>
          <w:p w14:paraId="048DE77C" w14:textId="77777777" w:rsidR="005168CF" w:rsidRPr="00A7285D" w:rsidRDefault="005168CF" w:rsidP="00DF3053">
            <w:pPr>
              <w:pStyle w:val="TALLeft050cm"/>
              <w:rPr>
                <w:rFonts w:cs="Arial"/>
                <w:i/>
                <w:iCs/>
                <w:szCs w:val="18"/>
                <w:lang w:eastAsia="zh-CN"/>
              </w:rPr>
            </w:pPr>
            <w:r w:rsidRPr="00A7285D">
              <w:rPr>
                <w:i/>
                <w:iCs/>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52F62EF3" w14:textId="08C62929"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DF3053">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DF3053">
            <w:pPr>
              <w:pStyle w:val="TAL"/>
              <w:rPr>
                <w:rFonts w:cs="Arial"/>
                <w:szCs w:val="18"/>
              </w:rPr>
            </w:pPr>
            <w:r w:rsidRPr="0054226D">
              <w:rPr>
                <w:rFonts w:cs="Arial"/>
                <w:szCs w:val="18"/>
                <w:lang w:eastAsia="zh-CN"/>
              </w:rPr>
              <w:t>PRS occasion group in a PRS period, ref TS 36.211 [6].</w:t>
            </w:r>
          </w:p>
        </w:tc>
      </w:tr>
      <w:tr w:rsidR="005168CF" w:rsidRPr="0054226D" w14:paraId="20E0292B" w14:textId="77777777" w:rsidTr="00DF3053">
        <w:tc>
          <w:tcPr>
            <w:tcW w:w="2802" w:type="dxa"/>
            <w:tcBorders>
              <w:top w:val="single" w:sz="4" w:space="0" w:color="auto"/>
              <w:left w:val="single" w:sz="4" w:space="0" w:color="auto"/>
              <w:bottom w:val="single" w:sz="4" w:space="0" w:color="auto"/>
              <w:right w:val="single" w:sz="4" w:space="0" w:color="auto"/>
            </w:tcBorders>
          </w:tcPr>
          <w:p w14:paraId="43D61EC4" w14:textId="77777777" w:rsidR="005168CF" w:rsidRPr="00A7285D" w:rsidRDefault="005168CF" w:rsidP="00DF3053">
            <w:pPr>
              <w:pStyle w:val="TALLeft050cm"/>
              <w:rPr>
                <w:rFonts w:cs="Arial"/>
                <w:i/>
                <w:iCs/>
                <w:szCs w:val="18"/>
                <w:lang w:eastAsia="zh-CN"/>
              </w:rPr>
            </w:pPr>
            <w:r w:rsidRPr="00A7285D">
              <w:rPr>
                <w:i/>
                <w:iCs/>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086726EA" w14:textId="3525BA00"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DF3053">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DF3053">
            <w:pPr>
              <w:pStyle w:val="TAL"/>
              <w:rPr>
                <w:rFonts w:cs="Arial"/>
                <w:szCs w:val="18"/>
              </w:rPr>
            </w:pPr>
            <w:r w:rsidRPr="0054226D">
              <w:rPr>
                <w:rFonts w:cs="Arial"/>
                <w:szCs w:val="18"/>
                <w:lang w:eastAsia="zh-CN"/>
              </w:rPr>
              <w:t>PRS frequency hopping configuration.</w:t>
            </w:r>
          </w:p>
        </w:tc>
      </w:tr>
      <w:tr w:rsidR="005168CF" w:rsidRPr="0054226D" w14:paraId="078CAAA2" w14:textId="77777777" w:rsidTr="00DF3053">
        <w:tc>
          <w:tcPr>
            <w:tcW w:w="2802" w:type="dxa"/>
            <w:tcBorders>
              <w:top w:val="single" w:sz="4" w:space="0" w:color="auto"/>
              <w:left w:val="single" w:sz="4" w:space="0" w:color="auto"/>
              <w:bottom w:val="single" w:sz="4" w:space="0" w:color="auto"/>
              <w:right w:val="single" w:sz="4" w:space="0" w:color="auto"/>
            </w:tcBorders>
          </w:tcPr>
          <w:p w14:paraId="52980B25" w14:textId="77777777" w:rsidR="005168CF" w:rsidRPr="00A7285D" w:rsidRDefault="005168CF" w:rsidP="00DF3053">
            <w:pPr>
              <w:pStyle w:val="TALLeft050cm"/>
              <w:rPr>
                <w:i/>
                <w:iCs/>
                <w:lang w:eastAsia="zh-CN"/>
              </w:rPr>
            </w:pPr>
            <w:r w:rsidRPr="00A7285D">
              <w:rPr>
                <w:i/>
                <w:iCs/>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2DF070F2" w14:textId="035D5D02"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DF3053">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DF3053">
            <w:pPr>
              <w:pStyle w:val="TAL"/>
              <w:rPr>
                <w:noProof/>
              </w:rPr>
            </w:pPr>
            <w:r w:rsidRPr="0054226D">
              <w:rPr>
                <w:lang w:eastAsia="zh-CN"/>
              </w:rPr>
              <w:t>Repetition Number of SIB1-NB, refer to TS36.213 [12].</w:t>
            </w:r>
          </w:p>
          <w:p w14:paraId="27231295" w14:textId="77777777" w:rsidR="005168CF" w:rsidRPr="0054226D" w:rsidRDefault="005168CF" w:rsidP="00DF3053">
            <w:pPr>
              <w:pStyle w:val="TAL"/>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DF3053">
        <w:tc>
          <w:tcPr>
            <w:tcW w:w="2802" w:type="dxa"/>
            <w:tcBorders>
              <w:top w:val="single" w:sz="4" w:space="0" w:color="auto"/>
              <w:left w:val="single" w:sz="4" w:space="0" w:color="auto"/>
              <w:bottom w:val="single" w:sz="4" w:space="0" w:color="auto"/>
              <w:right w:val="single" w:sz="4" w:space="0" w:color="auto"/>
            </w:tcBorders>
          </w:tcPr>
          <w:p w14:paraId="3A7ACDC9" w14:textId="77777777" w:rsidR="005168CF" w:rsidRPr="00A7285D" w:rsidRDefault="005168CF" w:rsidP="00DF3053">
            <w:pPr>
              <w:pStyle w:val="TALLeft050cm"/>
              <w:rPr>
                <w:i/>
                <w:iCs/>
                <w:lang w:eastAsia="zh-CN"/>
              </w:rPr>
            </w:pPr>
            <w:bookmarkStart w:id="328" w:name="OLE_LINK4"/>
            <w:bookmarkStart w:id="329" w:name="OLE_LINK5"/>
            <w:r w:rsidRPr="00A7285D">
              <w:rPr>
                <w:i/>
                <w:iCs/>
                <w:lang w:eastAsia="zh-CN"/>
              </w:rPr>
              <w:t>&gt;&gt;</w:t>
            </w:r>
            <w:bookmarkEnd w:id="328"/>
            <w:bookmarkEnd w:id="329"/>
            <w:r w:rsidRPr="00A7285D">
              <w:rPr>
                <w:i/>
                <w:iCs/>
              </w:rPr>
              <w:t>NPRSsequenceInfo</w:t>
            </w:r>
          </w:p>
        </w:tc>
        <w:tc>
          <w:tcPr>
            <w:tcW w:w="1134" w:type="dxa"/>
            <w:tcBorders>
              <w:top w:val="single" w:sz="4" w:space="0" w:color="auto"/>
              <w:left w:val="single" w:sz="4" w:space="0" w:color="auto"/>
              <w:bottom w:val="single" w:sz="4" w:space="0" w:color="auto"/>
              <w:right w:val="single" w:sz="4" w:space="0" w:color="auto"/>
            </w:tcBorders>
          </w:tcPr>
          <w:p w14:paraId="1435760F" w14:textId="7A14EF92"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DF3053">
            <w:pPr>
              <w:pStyle w:val="TAL"/>
              <w:rPr>
                <w:snapToGrid w:val="0"/>
                <w:lang w:eastAsia="zh-CN"/>
              </w:rPr>
            </w:pPr>
            <w:r w:rsidRPr="0054226D">
              <w:t>INTEGER (0..174,…)</w:t>
            </w:r>
          </w:p>
        </w:tc>
        <w:tc>
          <w:tcPr>
            <w:tcW w:w="2552"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DF3053">
            <w:pPr>
              <w:pStyle w:val="TAL"/>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DF3053">
            <w:pPr>
              <w:pStyle w:val="TAL"/>
              <w:rPr>
                <w:lang w:eastAsia="zh-CN"/>
              </w:rPr>
            </w:pPr>
            <w:r w:rsidRPr="0054226D">
              <w:rPr>
                <w:lang w:eastAsia="zh-CN"/>
              </w:rPr>
              <w:t>Only included in case of inband mode NB-IoT operation.</w:t>
            </w:r>
          </w:p>
        </w:tc>
      </w:tr>
      <w:tr w:rsidR="005168CF" w:rsidRPr="0054226D" w14:paraId="2EF9A5EA" w14:textId="77777777" w:rsidTr="00DF3053">
        <w:tc>
          <w:tcPr>
            <w:tcW w:w="2802" w:type="dxa"/>
            <w:tcBorders>
              <w:top w:val="single" w:sz="4" w:space="0" w:color="auto"/>
              <w:left w:val="single" w:sz="4" w:space="0" w:color="auto"/>
              <w:bottom w:val="single" w:sz="4" w:space="0" w:color="auto"/>
              <w:right w:val="single" w:sz="4" w:space="0" w:color="auto"/>
            </w:tcBorders>
          </w:tcPr>
          <w:p w14:paraId="7563EF60" w14:textId="77777777" w:rsidR="005168CF" w:rsidRPr="00A7285D" w:rsidRDefault="005168CF" w:rsidP="00DF3053">
            <w:pPr>
              <w:pStyle w:val="TALLeft050cm"/>
              <w:rPr>
                <w:i/>
                <w:iCs/>
                <w:lang w:eastAsia="zh-CN"/>
              </w:rPr>
            </w:pPr>
            <w:r w:rsidRPr="00A7285D">
              <w:rPr>
                <w:i/>
                <w:iCs/>
                <w:lang w:eastAsia="zh-CN"/>
              </w:rPr>
              <w:t>&gt;&gt;NPRS Type 2</w:t>
            </w:r>
          </w:p>
        </w:tc>
        <w:tc>
          <w:tcPr>
            <w:tcW w:w="1134" w:type="dxa"/>
            <w:tcBorders>
              <w:top w:val="single" w:sz="4" w:space="0" w:color="auto"/>
              <w:left w:val="single" w:sz="4" w:space="0" w:color="auto"/>
              <w:bottom w:val="single" w:sz="4" w:space="0" w:color="auto"/>
              <w:right w:val="single" w:sz="4" w:space="0" w:color="auto"/>
            </w:tcBorders>
          </w:tcPr>
          <w:p w14:paraId="15E33C26" w14:textId="1037A1AA"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DF3053">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DF3053">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DF3053">
        <w:tc>
          <w:tcPr>
            <w:tcW w:w="2802" w:type="dxa"/>
            <w:tcBorders>
              <w:top w:val="single" w:sz="4" w:space="0" w:color="auto"/>
              <w:left w:val="single" w:sz="4" w:space="0" w:color="auto"/>
              <w:bottom w:val="single" w:sz="4" w:space="0" w:color="auto"/>
              <w:right w:val="single" w:sz="4" w:space="0" w:color="auto"/>
            </w:tcBorders>
          </w:tcPr>
          <w:p w14:paraId="3A5EE0F1" w14:textId="77777777" w:rsidR="005168CF" w:rsidRPr="00A7285D" w:rsidRDefault="005168CF" w:rsidP="00DF3053">
            <w:pPr>
              <w:pStyle w:val="TALLeft050cm"/>
              <w:rPr>
                <w:i/>
                <w:iCs/>
                <w:lang w:eastAsia="zh-CN"/>
              </w:rPr>
            </w:pPr>
            <w:r w:rsidRPr="00A7285D">
              <w:rPr>
                <w:i/>
                <w:iCs/>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64E85CB5" w14:textId="4141A058"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DF3053">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DF3053">
            <w:pPr>
              <w:pStyle w:val="TAL"/>
              <w:rPr>
                <w:lang w:eastAsia="zh-CN"/>
              </w:rPr>
            </w:pPr>
            <w:r w:rsidRPr="00CC7909">
              <w:t>TDD specific physical channel configuration</w:t>
            </w:r>
            <w:r>
              <w:t>.</w:t>
            </w:r>
          </w:p>
        </w:tc>
      </w:tr>
    </w:tbl>
    <w:p w14:paraId="46F6DB17"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DF3053">
            <w:pPr>
              <w:pStyle w:val="TAH"/>
            </w:pPr>
            <w:r w:rsidRPr="0054226D">
              <w:t>Range bound</w:t>
            </w:r>
          </w:p>
        </w:tc>
        <w:tc>
          <w:tcPr>
            <w:tcW w:w="5670" w:type="dxa"/>
          </w:tcPr>
          <w:p w14:paraId="37DCFDEE" w14:textId="77777777" w:rsidR="005168CF" w:rsidRPr="0054226D" w:rsidRDefault="005168CF" w:rsidP="00DF3053">
            <w:pPr>
              <w:pStyle w:val="TAH"/>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DF3053">
            <w:pPr>
              <w:pStyle w:val="TAL"/>
            </w:pPr>
            <w:r w:rsidRPr="0054226D">
              <w:t>maxnoOTDOAtypes</w:t>
            </w:r>
          </w:p>
        </w:tc>
        <w:tc>
          <w:tcPr>
            <w:tcW w:w="5670" w:type="dxa"/>
          </w:tcPr>
          <w:p w14:paraId="1A4D441B" w14:textId="77777777" w:rsidR="005168CF" w:rsidRPr="0054226D" w:rsidRDefault="005168CF" w:rsidP="00DF3053">
            <w:pPr>
              <w:pStyle w:val="TAL"/>
            </w:pPr>
            <w:r w:rsidRPr="0054226D">
              <w:t>Maximum no. of OTDOA information types that can be requested and reported with one message. Value is 63.</w:t>
            </w:r>
          </w:p>
        </w:tc>
      </w:tr>
    </w:tbl>
    <w:p w14:paraId="59B910F3" w14:textId="77777777" w:rsidR="005168CF" w:rsidRPr="0054226D" w:rsidRDefault="005168CF" w:rsidP="005168CF"/>
    <w:p w14:paraId="2BCC24C1" w14:textId="77777777" w:rsidR="005168CF" w:rsidRPr="0054226D" w:rsidRDefault="005168CF" w:rsidP="005168CF">
      <w:pPr>
        <w:pStyle w:val="Heading3"/>
      </w:pPr>
      <w:bookmarkStart w:id="330" w:name="_Toc534730153"/>
      <w:bookmarkStart w:id="331" w:name="_Toc36552149"/>
      <w:bookmarkStart w:id="332" w:name="_Toc162452591"/>
      <w:r w:rsidRPr="0054226D">
        <w:t>9.2.8</w:t>
      </w:r>
      <w:r w:rsidRPr="0054226D">
        <w:tab/>
        <w:t>E-UTRAN Access Point Position</w:t>
      </w:r>
      <w:bookmarkEnd w:id="330"/>
      <w:bookmarkEnd w:id="331"/>
      <w:bookmarkEnd w:id="332"/>
    </w:p>
    <w:p w14:paraId="51AAB7DC" w14:textId="77777777" w:rsidR="005168CF" w:rsidRPr="0054226D" w:rsidRDefault="005168CF" w:rsidP="005168CF">
      <w:pPr>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4EC174B0" w14:textId="77777777" w:rsidTr="00DF3053">
        <w:trPr>
          <w:jc w:val="center"/>
        </w:trPr>
        <w:tc>
          <w:tcPr>
            <w:tcW w:w="2330" w:type="dxa"/>
          </w:tcPr>
          <w:p w14:paraId="1D5C5228" w14:textId="77777777" w:rsidR="005168CF" w:rsidRPr="00725129" w:rsidRDefault="005168CF" w:rsidP="00A7285D">
            <w:pPr>
              <w:pStyle w:val="TAH"/>
            </w:pPr>
            <w:r w:rsidRPr="00725129">
              <w:lastRenderedPageBreak/>
              <w:t>IE/Group Name</w:t>
            </w:r>
          </w:p>
        </w:tc>
        <w:tc>
          <w:tcPr>
            <w:tcW w:w="1134" w:type="dxa"/>
          </w:tcPr>
          <w:p w14:paraId="79C89D32" w14:textId="77777777" w:rsidR="005168CF" w:rsidRPr="00725129" w:rsidRDefault="005168CF" w:rsidP="00A7285D">
            <w:pPr>
              <w:pStyle w:val="TAH"/>
            </w:pPr>
            <w:r w:rsidRPr="00725129">
              <w:t>Presence</w:t>
            </w:r>
          </w:p>
        </w:tc>
        <w:tc>
          <w:tcPr>
            <w:tcW w:w="1559" w:type="dxa"/>
          </w:tcPr>
          <w:p w14:paraId="2043911C" w14:textId="77777777" w:rsidR="005168CF" w:rsidRPr="00725129" w:rsidRDefault="005168CF" w:rsidP="00A7285D">
            <w:pPr>
              <w:pStyle w:val="TAH"/>
            </w:pPr>
            <w:r w:rsidRPr="00725129">
              <w:t>Range</w:t>
            </w:r>
          </w:p>
        </w:tc>
        <w:tc>
          <w:tcPr>
            <w:tcW w:w="1963" w:type="dxa"/>
          </w:tcPr>
          <w:p w14:paraId="5B22A215" w14:textId="77777777" w:rsidR="005168CF" w:rsidRPr="00725129" w:rsidRDefault="005168CF" w:rsidP="00A7285D">
            <w:pPr>
              <w:pStyle w:val="TAH"/>
            </w:pPr>
            <w:r w:rsidRPr="00725129">
              <w:t>IE Type and Reference</w:t>
            </w:r>
          </w:p>
        </w:tc>
        <w:tc>
          <w:tcPr>
            <w:tcW w:w="2227" w:type="dxa"/>
          </w:tcPr>
          <w:p w14:paraId="5AB0E156" w14:textId="77777777" w:rsidR="005168CF" w:rsidRPr="00725129" w:rsidRDefault="005168CF" w:rsidP="00A7285D">
            <w:pPr>
              <w:pStyle w:val="TAH"/>
            </w:pPr>
            <w:r w:rsidRPr="00725129">
              <w:t>Semantics Description</w:t>
            </w:r>
          </w:p>
        </w:tc>
      </w:tr>
      <w:tr w:rsidR="005168CF" w:rsidRPr="0054226D" w14:paraId="0C8EB346" w14:textId="77777777" w:rsidTr="00DF3053">
        <w:trPr>
          <w:jc w:val="center"/>
        </w:trPr>
        <w:tc>
          <w:tcPr>
            <w:tcW w:w="2330" w:type="dxa"/>
          </w:tcPr>
          <w:p w14:paraId="6EA6529C" w14:textId="77777777" w:rsidR="005168CF" w:rsidRPr="0054226D" w:rsidRDefault="005168CF" w:rsidP="00DF3053">
            <w:pPr>
              <w:pStyle w:val="TAL"/>
            </w:pPr>
            <w:r w:rsidRPr="0054226D">
              <w:t>Latitude Sign</w:t>
            </w:r>
          </w:p>
        </w:tc>
        <w:tc>
          <w:tcPr>
            <w:tcW w:w="1134" w:type="dxa"/>
          </w:tcPr>
          <w:p w14:paraId="7DBC203B" w14:textId="77777777" w:rsidR="005168CF" w:rsidRPr="0054226D" w:rsidRDefault="005168CF" w:rsidP="00DF3053">
            <w:pPr>
              <w:pStyle w:val="TAL"/>
            </w:pPr>
            <w:r w:rsidRPr="0054226D">
              <w:t>M</w:t>
            </w:r>
          </w:p>
        </w:tc>
        <w:tc>
          <w:tcPr>
            <w:tcW w:w="1559" w:type="dxa"/>
          </w:tcPr>
          <w:p w14:paraId="352D777D" w14:textId="77777777" w:rsidR="005168CF" w:rsidRPr="0054226D" w:rsidRDefault="005168CF" w:rsidP="00DF3053">
            <w:pPr>
              <w:pStyle w:val="TAL"/>
            </w:pPr>
          </w:p>
        </w:tc>
        <w:tc>
          <w:tcPr>
            <w:tcW w:w="1963" w:type="dxa"/>
          </w:tcPr>
          <w:p w14:paraId="2C4DBA39" w14:textId="77777777" w:rsidR="005168CF" w:rsidRPr="0054226D" w:rsidRDefault="005168CF" w:rsidP="00DF3053">
            <w:pPr>
              <w:pStyle w:val="TAL"/>
            </w:pPr>
            <w:r w:rsidRPr="0054226D">
              <w:t>ENUMERATED (North, South)</w:t>
            </w:r>
          </w:p>
        </w:tc>
        <w:tc>
          <w:tcPr>
            <w:tcW w:w="2227" w:type="dxa"/>
          </w:tcPr>
          <w:p w14:paraId="3CEDDEF2" w14:textId="77777777" w:rsidR="005168CF" w:rsidRPr="0054226D" w:rsidRDefault="005168CF" w:rsidP="00DF3053">
            <w:pPr>
              <w:pStyle w:val="TAL"/>
            </w:pPr>
          </w:p>
        </w:tc>
      </w:tr>
      <w:tr w:rsidR="005168CF" w:rsidRPr="0054226D" w14:paraId="7635C952" w14:textId="77777777" w:rsidTr="00DF3053">
        <w:trPr>
          <w:jc w:val="center"/>
        </w:trPr>
        <w:tc>
          <w:tcPr>
            <w:tcW w:w="2330" w:type="dxa"/>
          </w:tcPr>
          <w:p w14:paraId="5980313C" w14:textId="77777777" w:rsidR="005168CF" w:rsidRPr="0054226D" w:rsidRDefault="005168CF" w:rsidP="00DF3053">
            <w:pPr>
              <w:pStyle w:val="TAL"/>
            </w:pPr>
            <w:r w:rsidRPr="0054226D">
              <w:t>Degrees Of Latitude</w:t>
            </w:r>
          </w:p>
        </w:tc>
        <w:tc>
          <w:tcPr>
            <w:tcW w:w="1134" w:type="dxa"/>
          </w:tcPr>
          <w:p w14:paraId="25EDBC77" w14:textId="77777777" w:rsidR="005168CF" w:rsidRPr="0054226D" w:rsidRDefault="005168CF" w:rsidP="00DF3053">
            <w:pPr>
              <w:pStyle w:val="TAL"/>
            </w:pPr>
            <w:r w:rsidRPr="0054226D">
              <w:t>M</w:t>
            </w:r>
          </w:p>
        </w:tc>
        <w:tc>
          <w:tcPr>
            <w:tcW w:w="1559" w:type="dxa"/>
          </w:tcPr>
          <w:p w14:paraId="2C63E9C3" w14:textId="77777777" w:rsidR="005168CF" w:rsidRPr="0054226D" w:rsidRDefault="005168CF" w:rsidP="00DF3053">
            <w:pPr>
              <w:pStyle w:val="TAL"/>
            </w:pPr>
          </w:p>
        </w:tc>
        <w:tc>
          <w:tcPr>
            <w:tcW w:w="1963" w:type="dxa"/>
          </w:tcPr>
          <w:p w14:paraId="100BB117" w14:textId="77777777" w:rsidR="005168CF" w:rsidRPr="0054226D" w:rsidRDefault="005168CF" w:rsidP="00DF3053">
            <w:pPr>
              <w:pStyle w:val="TAL"/>
            </w:pPr>
            <w:r w:rsidRPr="0054226D">
              <w:t>INTEGER</w:t>
            </w:r>
          </w:p>
          <w:p w14:paraId="2B956B44" w14:textId="77777777" w:rsidR="005168CF" w:rsidRPr="0054226D" w:rsidRDefault="005168CF" w:rsidP="00DF3053">
            <w:pPr>
              <w:pStyle w:val="TAL"/>
            </w:pPr>
            <w:r w:rsidRPr="0054226D">
              <w:t>(0..2</w:t>
            </w:r>
            <w:r w:rsidRPr="0054226D">
              <w:rPr>
                <w:vertAlign w:val="superscript"/>
              </w:rPr>
              <w:t>23</w:t>
            </w:r>
            <w:r w:rsidRPr="0054226D">
              <w:t>-1)</w:t>
            </w:r>
          </w:p>
        </w:tc>
        <w:tc>
          <w:tcPr>
            <w:tcW w:w="2227" w:type="dxa"/>
          </w:tcPr>
          <w:p w14:paraId="1E40D41D" w14:textId="77777777" w:rsidR="005168CF" w:rsidRPr="0054226D" w:rsidRDefault="005168CF" w:rsidP="00DF3053">
            <w:pPr>
              <w:pStyle w:val="TAL"/>
            </w:pPr>
            <w:r w:rsidRPr="0054226D">
              <w:t>The IE value (N) is derived by this formula:</w:t>
            </w:r>
          </w:p>
          <w:p w14:paraId="38163028"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DF3053">
            <w:pPr>
              <w:pStyle w:val="TAL"/>
              <w:rPr>
                <w:rFonts w:eastAsia="SimSun"/>
                <w:bCs/>
                <w:lang w:eastAsia="zh-CN"/>
              </w:rPr>
            </w:pPr>
            <w:r w:rsidRPr="0054226D">
              <w:t>X being the latitude in degrees (0°.. 90°).</w:t>
            </w:r>
          </w:p>
        </w:tc>
      </w:tr>
      <w:tr w:rsidR="005168CF" w:rsidRPr="0054226D" w14:paraId="253A8664" w14:textId="77777777" w:rsidTr="00DF3053">
        <w:trPr>
          <w:jc w:val="center"/>
        </w:trPr>
        <w:tc>
          <w:tcPr>
            <w:tcW w:w="2330" w:type="dxa"/>
          </w:tcPr>
          <w:p w14:paraId="08794AA6" w14:textId="77777777" w:rsidR="005168CF" w:rsidRPr="0054226D" w:rsidRDefault="005168CF" w:rsidP="00DF3053">
            <w:pPr>
              <w:pStyle w:val="TAL"/>
            </w:pPr>
            <w:r w:rsidRPr="0054226D">
              <w:t>Degrees Of Longitude</w:t>
            </w:r>
          </w:p>
        </w:tc>
        <w:tc>
          <w:tcPr>
            <w:tcW w:w="1134" w:type="dxa"/>
          </w:tcPr>
          <w:p w14:paraId="30317F86" w14:textId="77777777" w:rsidR="005168CF" w:rsidRPr="0054226D" w:rsidRDefault="005168CF" w:rsidP="00DF3053">
            <w:pPr>
              <w:pStyle w:val="TAL"/>
            </w:pPr>
            <w:r w:rsidRPr="0054226D">
              <w:t>M</w:t>
            </w:r>
          </w:p>
        </w:tc>
        <w:tc>
          <w:tcPr>
            <w:tcW w:w="1559" w:type="dxa"/>
          </w:tcPr>
          <w:p w14:paraId="75F5FA83" w14:textId="77777777" w:rsidR="005168CF" w:rsidRPr="0054226D" w:rsidRDefault="005168CF" w:rsidP="00DF3053">
            <w:pPr>
              <w:pStyle w:val="TAL"/>
            </w:pPr>
          </w:p>
        </w:tc>
        <w:tc>
          <w:tcPr>
            <w:tcW w:w="1963" w:type="dxa"/>
          </w:tcPr>
          <w:p w14:paraId="789874B0" w14:textId="77777777" w:rsidR="005168CF" w:rsidRPr="0054226D" w:rsidRDefault="005168CF" w:rsidP="00DF3053">
            <w:pPr>
              <w:pStyle w:val="TAL"/>
            </w:pPr>
            <w:r w:rsidRPr="0054226D">
              <w:t>INTEGER</w:t>
            </w:r>
          </w:p>
          <w:p w14:paraId="0BC182F2" w14:textId="77777777" w:rsidR="005168CF" w:rsidRPr="0054226D" w:rsidRDefault="005168CF" w:rsidP="00DF3053">
            <w:pPr>
              <w:pStyle w:val="TAL"/>
            </w:pPr>
            <w:r w:rsidRPr="0054226D">
              <w:t>(-2</w:t>
            </w:r>
            <w:r w:rsidRPr="0054226D">
              <w:rPr>
                <w:vertAlign w:val="superscript"/>
              </w:rPr>
              <w:t>23</w:t>
            </w:r>
            <w:r w:rsidRPr="0054226D">
              <w:t>..2</w:t>
            </w:r>
            <w:r w:rsidRPr="0054226D">
              <w:rPr>
                <w:vertAlign w:val="superscript"/>
              </w:rPr>
              <w:t>23</w:t>
            </w:r>
            <w:r w:rsidRPr="0054226D">
              <w:t>-1)</w:t>
            </w:r>
          </w:p>
        </w:tc>
        <w:tc>
          <w:tcPr>
            <w:tcW w:w="2227" w:type="dxa"/>
          </w:tcPr>
          <w:p w14:paraId="19C92CE6" w14:textId="77777777" w:rsidR="005168CF" w:rsidRPr="0054226D" w:rsidRDefault="005168CF" w:rsidP="00DF3053">
            <w:pPr>
              <w:pStyle w:val="TAL"/>
            </w:pPr>
            <w:r w:rsidRPr="0054226D">
              <w:t>The IE value (N) is derived by this formula:</w:t>
            </w:r>
          </w:p>
          <w:p w14:paraId="55CC22C2"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DF3053">
            <w:pPr>
              <w:pStyle w:val="TAL"/>
              <w:rPr>
                <w:rFonts w:eastAsia="SimSun"/>
                <w:bCs/>
                <w:lang w:eastAsia="zh-CN"/>
              </w:rPr>
            </w:pPr>
            <w:r w:rsidRPr="0054226D">
              <w:t>X being the longitude in degrees (-180°..+180°).</w:t>
            </w:r>
          </w:p>
        </w:tc>
      </w:tr>
      <w:tr w:rsidR="005168CF" w:rsidRPr="0054226D" w14:paraId="0CADECC4" w14:textId="77777777" w:rsidTr="00DF3053">
        <w:trPr>
          <w:jc w:val="center"/>
        </w:trPr>
        <w:tc>
          <w:tcPr>
            <w:tcW w:w="2330" w:type="dxa"/>
          </w:tcPr>
          <w:p w14:paraId="51426333" w14:textId="77777777" w:rsidR="005168CF" w:rsidRPr="0054226D" w:rsidRDefault="005168CF" w:rsidP="00DF3053">
            <w:pPr>
              <w:pStyle w:val="TAL"/>
            </w:pPr>
            <w:r w:rsidRPr="0054226D">
              <w:t>Direction of Altitude</w:t>
            </w:r>
          </w:p>
        </w:tc>
        <w:tc>
          <w:tcPr>
            <w:tcW w:w="1134" w:type="dxa"/>
          </w:tcPr>
          <w:p w14:paraId="7AE47031" w14:textId="77777777" w:rsidR="005168CF" w:rsidRPr="0054226D" w:rsidRDefault="005168CF" w:rsidP="00DF3053">
            <w:pPr>
              <w:pStyle w:val="TAL"/>
            </w:pPr>
            <w:r w:rsidRPr="0054226D">
              <w:t>M</w:t>
            </w:r>
          </w:p>
        </w:tc>
        <w:tc>
          <w:tcPr>
            <w:tcW w:w="1559" w:type="dxa"/>
          </w:tcPr>
          <w:p w14:paraId="28B111BF" w14:textId="77777777" w:rsidR="005168CF" w:rsidRPr="0054226D" w:rsidRDefault="005168CF" w:rsidP="00DF3053">
            <w:pPr>
              <w:pStyle w:val="TAL"/>
            </w:pPr>
          </w:p>
        </w:tc>
        <w:tc>
          <w:tcPr>
            <w:tcW w:w="1963" w:type="dxa"/>
          </w:tcPr>
          <w:p w14:paraId="2C028F4D" w14:textId="77777777" w:rsidR="005168CF" w:rsidRPr="0054226D" w:rsidRDefault="005168CF" w:rsidP="00DF3053">
            <w:pPr>
              <w:pStyle w:val="TAL"/>
            </w:pPr>
            <w:r w:rsidRPr="0054226D">
              <w:t>ENUMERATED (Height, Depth)</w:t>
            </w:r>
          </w:p>
          <w:p w14:paraId="79403850" w14:textId="77777777" w:rsidR="005168CF" w:rsidRPr="0054226D" w:rsidRDefault="005168CF" w:rsidP="00DF3053">
            <w:pPr>
              <w:pStyle w:val="TAL"/>
            </w:pPr>
          </w:p>
        </w:tc>
        <w:tc>
          <w:tcPr>
            <w:tcW w:w="2227" w:type="dxa"/>
          </w:tcPr>
          <w:p w14:paraId="2FBD4FDF" w14:textId="77777777" w:rsidR="005168CF" w:rsidRPr="0054226D" w:rsidRDefault="005168CF" w:rsidP="00DF3053">
            <w:pPr>
              <w:pStyle w:val="TAL"/>
              <w:rPr>
                <w:rFonts w:eastAsia="SimSun"/>
                <w:bCs/>
                <w:lang w:eastAsia="zh-CN"/>
              </w:rPr>
            </w:pPr>
          </w:p>
        </w:tc>
      </w:tr>
      <w:tr w:rsidR="005168CF" w:rsidRPr="0054226D" w14:paraId="05A78F6A" w14:textId="77777777" w:rsidTr="00DF3053">
        <w:trPr>
          <w:jc w:val="center"/>
        </w:trPr>
        <w:tc>
          <w:tcPr>
            <w:tcW w:w="2330" w:type="dxa"/>
          </w:tcPr>
          <w:p w14:paraId="0760CB03" w14:textId="77777777" w:rsidR="005168CF" w:rsidRPr="0054226D" w:rsidRDefault="005168CF" w:rsidP="00DF3053">
            <w:pPr>
              <w:pStyle w:val="TAL"/>
            </w:pPr>
            <w:r w:rsidRPr="0054226D">
              <w:t>Altitude</w:t>
            </w:r>
          </w:p>
        </w:tc>
        <w:tc>
          <w:tcPr>
            <w:tcW w:w="1134" w:type="dxa"/>
          </w:tcPr>
          <w:p w14:paraId="2758E139" w14:textId="77777777" w:rsidR="005168CF" w:rsidRPr="0054226D" w:rsidRDefault="005168CF" w:rsidP="00DF3053">
            <w:pPr>
              <w:pStyle w:val="TAL"/>
            </w:pPr>
            <w:r w:rsidRPr="0054226D">
              <w:t>M</w:t>
            </w:r>
          </w:p>
        </w:tc>
        <w:tc>
          <w:tcPr>
            <w:tcW w:w="1559" w:type="dxa"/>
          </w:tcPr>
          <w:p w14:paraId="17C504DA" w14:textId="77777777" w:rsidR="005168CF" w:rsidRPr="0054226D" w:rsidRDefault="005168CF" w:rsidP="00DF3053">
            <w:pPr>
              <w:pStyle w:val="TAL"/>
            </w:pPr>
          </w:p>
        </w:tc>
        <w:tc>
          <w:tcPr>
            <w:tcW w:w="1963" w:type="dxa"/>
          </w:tcPr>
          <w:p w14:paraId="7C57DB0F" w14:textId="77777777" w:rsidR="005168CF" w:rsidRPr="0054226D" w:rsidRDefault="005168CF" w:rsidP="00DF3053">
            <w:pPr>
              <w:pStyle w:val="TAL"/>
            </w:pPr>
            <w:r w:rsidRPr="0054226D">
              <w:t>INTEGER</w:t>
            </w:r>
          </w:p>
          <w:p w14:paraId="517BD3AC" w14:textId="77777777" w:rsidR="005168CF" w:rsidRPr="0054226D" w:rsidRDefault="005168CF" w:rsidP="00DF3053">
            <w:pPr>
              <w:pStyle w:val="TAL"/>
            </w:pPr>
            <w:r w:rsidRPr="0054226D">
              <w:t>(0..2</w:t>
            </w:r>
            <w:r w:rsidRPr="0054226D">
              <w:rPr>
                <w:vertAlign w:val="superscript"/>
              </w:rPr>
              <w:t>15</w:t>
            </w:r>
            <w:r w:rsidRPr="0054226D">
              <w:t>-1)</w:t>
            </w:r>
          </w:p>
        </w:tc>
        <w:tc>
          <w:tcPr>
            <w:tcW w:w="2227" w:type="dxa"/>
          </w:tcPr>
          <w:p w14:paraId="167445D4" w14:textId="77777777" w:rsidR="005168CF" w:rsidRPr="0054226D" w:rsidRDefault="005168CF" w:rsidP="00DF3053">
            <w:pPr>
              <w:pStyle w:val="TAL"/>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DF3053">
        <w:trPr>
          <w:jc w:val="center"/>
        </w:trPr>
        <w:tc>
          <w:tcPr>
            <w:tcW w:w="2330" w:type="dxa"/>
          </w:tcPr>
          <w:p w14:paraId="08358E3B" w14:textId="77777777" w:rsidR="005168CF" w:rsidRPr="0054226D" w:rsidRDefault="005168CF" w:rsidP="00DF3053">
            <w:pPr>
              <w:pStyle w:val="TAL"/>
            </w:pPr>
            <w:r w:rsidRPr="0054226D">
              <w:t>Uncertainty semi-major</w:t>
            </w:r>
          </w:p>
        </w:tc>
        <w:tc>
          <w:tcPr>
            <w:tcW w:w="1134" w:type="dxa"/>
          </w:tcPr>
          <w:p w14:paraId="099E342B" w14:textId="77777777" w:rsidR="005168CF" w:rsidRPr="0054226D" w:rsidRDefault="005168CF" w:rsidP="00DF3053">
            <w:pPr>
              <w:pStyle w:val="TAL"/>
            </w:pPr>
            <w:r w:rsidRPr="0054226D">
              <w:t>M</w:t>
            </w:r>
          </w:p>
        </w:tc>
        <w:tc>
          <w:tcPr>
            <w:tcW w:w="1559" w:type="dxa"/>
          </w:tcPr>
          <w:p w14:paraId="15441B15" w14:textId="77777777" w:rsidR="005168CF" w:rsidRPr="0054226D" w:rsidRDefault="005168CF" w:rsidP="00DF3053">
            <w:pPr>
              <w:pStyle w:val="TAL"/>
            </w:pPr>
          </w:p>
        </w:tc>
        <w:tc>
          <w:tcPr>
            <w:tcW w:w="1963" w:type="dxa"/>
          </w:tcPr>
          <w:p w14:paraId="70CFB6B7" w14:textId="77777777" w:rsidR="005168CF" w:rsidRPr="0054226D" w:rsidRDefault="005168CF" w:rsidP="00DF3053">
            <w:pPr>
              <w:pStyle w:val="TAL"/>
            </w:pPr>
            <w:r w:rsidRPr="0054226D">
              <w:t>INTEGER (0..127)</w:t>
            </w:r>
          </w:p>
        </w:tc>
        <w:tc>
          <w:tcPr>
            <w:tcW w:w="2227" w:type="dxa"/>
          </w:tcPr>
          <w:p w14:paraId="6BA16C42" w14:textId="77777777" w:rsidR="005168CF" w:rsidRPr="0054226D" w:rsidRDefault="005168CF" w:rsidP="00DF3053">
            <w:pPr>
              <w:pStyle w:val="TAL"/>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DF3053">
        <w:trPr>
          <w:jc w:val="center"/>
        </w:trPr>
        <w:tc>
          <w:tcPr>
            <w:tcW w:w="2330" w:type="dxa"/>
          </w:tcPr>
          <w:p w14:paraId="1AF5939D" w14:textId="77777777" w:rsidR="005168CF" w:rsidRPr="0054226D" w:rsidRDefault="005168CF" w:rsidP="00DF3053">
            <w:pPr>
              <w:pStyle w:val="TAL"/>
            </w:pPr>
            <w:r w:rsidRPr="0054226D">
              <w:t>Uncertainty semi-minor</w:t>
            </w:r>
          </w:p>
        </w:tc>
        <w:tc>
          <w:tcPr>
            <w:tcW w:w="1134" w:type="dxa"/>
          </w:tcPr>
          <w:p w14:paraId="5A2CC074" w14:textId="77777777" w:rsidR="005168CF" w:rsidRPr="0054226D" w:rsidRDefault="005168CF" w:rsidP="00DF3053">
            <w:pPr>
              <w:pStyle w:val="TAL"/>
            </w:pPr>
            <w:r w:rsidRPr="0054226D">
              <w:t>M</w:t>
            </w:r>
          </w:p>
        </w:tc>
        <w:tc>
          <w:tcPr>
            <w:tcW w:w="1559" w:type="dxa"/>
          </w:tcPr>
          <w:p w14:paraId="01E01ADB" w14:textId="77777777" w:rsidR="005168CF" w:rsidRPr="0054226D" w:rsidRDefault="005168CF" w:rsidP="00DF3053">
            <w:pPr>
              <w:pStyle w:val="TAL"/>
            </w:pPr>
          </w:p>
        </w:tc>
        <w:tc>
          <w:tcPr>
            <w:tcW w:w="1963" w:type="dxa"/>
          </w:tcPr>
          <w:p w14:paraId="0D72E894" w14:textId="77777777" w:rsidR="005168CF" w:rsidRPr="0054226D" w:rsidRDefault="005168CF" w:rsidP="00DF3053">
            <w:pPr>
              <w:pStyle w:val="TAL"/>
            </w:pPr>
            <w:r w:rsidRPr="0054226D">
              <w:t>INTEGER (0..127)</w:t>
            </w:r>
          </w:p>
        </w:tc>
        <w:tc>
          <w:tcPr>
            <w:tcW w:w="2227" w:type="dxa"/>
          </w:tcPr>
          <w:p w14:paraId="0C511EE8" w14:textId="77777777" w:rsidR="005168CF" w:rsidRPr="0054226D" w:rsidRDefault="005168CF" w:rsidP="00DF3053">
            <w:pPr>
              <w:pStyle w:val="TAL"/>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DF3053">
        <w:trPr>
          <w:jc w:val="center"/>
        </w:trPr>
        <w:tc>
          <w:tcPr>
            <w:tcW w:w="2330" w:type="dxa"/>
          </w:tcPr>
          <w:p w14:paraId="79C017F0" w14:textId="77777777" w:rsidR="005168CF" w:rsidRPr="0054226D" w:rsidRDefault="005168CF" w:rsidP="00DF3053">
            <w:pPr>
              <w:pStyle w:val="TAL"/>
            </w:pPr>
            <w:r w:rsidRPr="0054226D">
              <w:t>Orientation of major axis</w:t>
            </w:r>
          </w:p>
        </w:tc>
        <w:tc>
          <w:tcPr>
            <w:tcW w:w="1134" w:type="dxa"/>
          </w:tcPr>
          <w:p w14:paraId="59633A43" w14:textId="77777777" w:rsidR="005168CF" w:rsidRPr="0054226D" w:rsidRDefault="005168CF" w:rsidP="00DF3053">
            <w:pPr>
              <w:pStyle w:val="TAL"/>
            </w:pPr>
            <w:r w:rsidRPr="0054226D">
              <w:t>M</w:t>
            </w:r>
          </w:p>
        </w:tc>
        <w:tc>
          <w:tcPr>
            <w:tcW w:w="1559" w:type="dxa"/>
          </w:tcPr>
          <w:p w14:paraId="4EBF01B8" w14:textId="77777777" w:rsidR="005168CF" w:rsidRPr="0054226D" w:rsidRDefault="005168CF" w:rsidP="00DF3053">
            <w:pPr>
              <w:pStyle w:val="TAL"/>
            </w:pPr>
          </w:p>
        </w:tc>
        <w:tc>
          <w:tcPr>
            <w:tcW w:w="1963" w:type="dxa"/>
          </w:tcPr>
          <w:p w14:paraId="10B1C078" w14:textId="77777777" w:rsidR="005168CF" w:rsidRPr="0054226D" w:rsidRDefault="005168CF" w:rsidP="00DF3053">
            <w:pPr>
              <w:pStyle w:val="TAL"/>
            </w:pPr>
            <w:r w:rsidRPr="0054226D">
              <w:t>INTEGER (0..179)</w:t>
            </w:r>
          </w:p>
        </w:tc>
        <w:tc>
          <w:tcPr>
            <w:tcW w:w="2227" w:type="dxa"/>
          </w:tcPr>
          <w:p w14:paraId="0E318028" w14:textId="77777777" w:rsidR="005168CF" w:rsidRPr="0054226D" w:rsidRDefault="005168CF" w:rsidP="00DF3053">
            <w:pPr>
              <w:pStyle w:val="TAL"/>
            </w:pPr>
          </w:p>
        </w:tc>
      </w:tr>
      <w:tr w:rsidR="005168CF" w:rsidRPr="0054226D" w14:paraId="0ED778A7" w14:textId="77777777" w:rsidTr="00DF3053">
        <w:trPr>
          <w:jc w:val="center"/>
        </w:trPr>
        <w:tc>
          <w:tcPr>
            <w:tcW w:w="2330" w:type="dxa"/>
          </w:tcPr>
          <w:p w14:paraId="68C95B13" w14:textId="77777777" w:rsidR="005168CF" w:rsidRPr="0054226D" w:rsidRDefault="005168CF" w:rsidP="00DF3053">
            <w:pPr>
              <w:pStyle w:val="TAL"/>
            </w:pPr>
            <w:r w:rsidRPr="0054226D">
              <w:t>Uncertainty Altitude</w:t>
            </w:r>
          </w:p>
        </w:tc>
        <w:tc>
          <w:tcPr>
            <w:tcW w:w="1134" w:type="dxa"/>
          </w:tcPr>
          <w:p w14:paraId="0FB7E530" w14:textId="77777777" w:rsidR="005168CF" w:rsidRPr="0054226D" w:rsidRDefault="005168CF" w:rsidP="00DF3053">
            <w:pPr>
              <w:pStyle w:val="TAL"/>
            </w:pPr>
            <w:r w:rsidRPr="0054226D">
              <w:t>M</w:t>
            </w:r>
          </w:p>
        </w:tc>
        <w:tc>
          <w:tcPr>
            <w:tcW w:w="1559" w:type="dxa"/>
          </w:tcPr>
          <w:p w14:paraId="1CE00A87" w14:textId="77777777" w:rsidR="005168CF" w:rsidRPr="0054226D" w:rsidRDefault="005168CF" w:rsidP="00DF3053">
            <w:pPr>
              <w:pStyle w:val="TAL"/>
            </w:pPr>
          </w:p>
        </w:tc>
        <w:tc>
          <w:tcPr>
            <w:tcW w:w="1963" w:type="dxa"/>
          </w:tcPr>
          <w:p w14:paraId="5A009756" w14:textId="77777777" w:rsidR="005168CF" w:rsidRPr="0054226D" w:rsidRDefault="005168CF" w:rsidP="00DF3053">
            <w:pPr>
              <w:pStyle w:val="TAL"/>
            </w:pPr>
            <w:r w:rsidRPr="0054226D">
              <w:t>INTEGER (0..127)</w:t>
            </w:r>
          </w:p>
        </w:tc>
        <w:tc>
          <w:tcPr>
            <w:tcW w:w="2227" w:type="dxa"/>
          </w:tcPr>
          <w:p w14:paraId="63BAA438" w14:textId="77777777" w:rsidR="005168CF" w:rsidRPr="0054226D" w:rsidRDefault="005168CF" w:rsidP="00DF3053">
            <w:pPr>
              <w:pStyle w:val="TAL"/>
            </w:pPr>
            <w:r w:rsidRPr="0054226D">
              <w:t>The uncertainty altitude “h” expressed in metres is derived from the “uncertainty code” k, by:</w:t>
            </w:r>
          </w:p>
          <w:p w14:paraId="0A3ADA5B" w14:textId="77777777" w:rsidR="005168CF" w:rsidRPr="0054226D" w:rsidRDefault="005168CF" w:rsidP="00DF3053">
            <w:pPr>
              <w:pStyle w:val="TAL"/>
            </w:pPr>
            <w:r w:rsidRPr="0054226D">
              <w:t>h=45x(1.025</w:t>
            </w:r>
            <w:r w:rsidRPr="0054226D">
              <w:rPr>
                <w:vertAlign w:val="superscript"/>
              </w:rPr>
              <w:t>k</w:t>
            </w:r>
            <w:r w:rsidRPr="0054226D">
              <w:t>-1).</w:t>
            </w:r>
          </w:p>
        </w:tc>
      </w:tr>
      <w:tr w:rsidR="005168CF" w:rsidRPr="0054226D" w14:paraId="6F18DD14" w14:textId="77777777" w:rsidTr="00DF3053">
        <w:trPr>
          <w:jc w:val="center"/>
        </w:trPr>
        <w:tc>
          <w:tcPr>
            <w:tcW w:w="2330" w:type="dxa"/>
          </w:tcPr>
          <w:p w14:paraId="7B3C5CDB" w14:textId="77777777" w:rsidR="005168CF" w:rsidRPr="0054226D" w:rsidRDefault="005168CF" w:rsidP="00DF3053">
            <w:pPr>
              <w:pStyle w:val="TAL"/>
            </w:pPr>
            <w:r w:rsidRPr="0054226D">
              <w:t>Confidence</w:t>
            </w:r>
          </w:p>
        </w:tc>
        <w:tc>
          <w:tcPr>
            <w:tcW w:w="1134" w:type="dxa"/>
          </w:tcPr>
          <w:p w14:paraId="55C3349E" w14:textId="77777777" w:rsidR="005168CF" w:rsidRPr="0054226D" w:rsidRDefault="005168CF" w:rsidP="00DF3053">
            <w:pPr>
              <w:pStyle w:val="TAL"/>
            </w:pPr>
            <w:r w:rsidRPr="0054226D">
              <w:t>M</w:t>
            </w:r>
          </w:p>
        </w:tc>
        <w:tc>
          <w:tcPr>
            <w:tcW w:w="1559" w:type="dxa"/>
          </w:tcPr>
          <w:p w14:paraId="3CC6835D" w14:textId="77777777" w:rsidR="005168CF" w:rsidRPr="0054226D" w:rsidRDefault="005168CF" w:rsidP="00DF3053">
            <w:pPr>
              <w:pStyle w:val="TAL"/>
            </w:pPr>
          </w:p>
        </w:tc>
        <w:tc>
          <w:tcPr>
            <w:tcW w:w="1963" w:type="dxa"/>
          </w:tcPr>
          <w:p w14:paraId="26AA6B31" w14:textId="77777777" w:rsidR="005168CF" w:rsidRPr="0054226D" w:rsidRDefault="005168CF" w:rsidP="00DF3053">
            <w:pPr>
              <w:pStyle w:val="TAL"/>
            </w:pPr>
            <w:r w:rsidRPr="0054226D">
              <w:t>INTEGER(0..100)</w:t>
            </w:r>
          </w:p>
        </w:tc>
        <w:tc>
          <w:tcPr>
            <w:tcW w:w="2227" w:type="dxa"/>
          </w:tcPr>
          <w:p w14:paraId="72DEF98F" w14:textId="77777777" w:rsidR="005168CF" w:rsidRPr="0054226D" w:rsidRDefault="005168CF" w:rsidP="00DF3053">
            <w:pPr>
              <w:pStyle w:val="TAL"/>
            </w:pPr>
            <w:r w:rsidRPr="0054226D">
              <w:t>In percentage</w:t>
            </w:r>
          </w:p>
        </w:tc>
      </w:tr>
    </w:tbl>
    <w:p w14:paraId="27E64B78" w14:textId="77777777" w:rsidR="005168CF" w:rsidRPr="0054226D" w:rsidRDefault="005168CF" w:rsidP="005168CF"/>
    <w:p w14:paraId="48E9F02B" w14:textId="77777777" w:rsidR="005168CF" w:rsidRPr="0054226D" w:rsidRDefault="005168CF" w:rsidP="005168CF">
      <w:pPr>
        <w:pStyle w:val="Heading3"/>
      </w:pPr>
      <w:bookmarkStart w:id="333" w:name="_Toc534730154"/>
      <w:bookmarkStart w:id="334" w:name="_Toc36552150"/>
      <w:bookmarkStart w:id="335" w:name="_Toc162452592"/>
      <w:r w:rsidRPr="0054226D">
        <w:t>9.2.9</w:t>
      </w:r>
      <w:r w:rsidRPr="0054226D">
        <w:tab/>
        <w:t>PRS Muting Configuration</w:t>
      </w:r>
      <w:bookmarkEnd w:id="333"/>
      <w:bookmarkEnd w:id="334"/>
      <w:bookmarkEnd w:id="335"/>
    </w:p>
    <w:p w14:paraId="51AF7697" w14:textId="77777777" w:rsidR="005168CF" w:rsidRPr="00104BAB" w:rsidRDefault="005168CF" w:rsidP="005168CF">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14987692" w14:textId="77777777" w:rsidTr="00DF3053">
        <w:trPr>
          <w:jc w:val="center"/>
        </w:trPr>
        <w:tc>
          <w:tcPr>
            <w:tcW w:w="2330" w:type="dxa"/>
          </w:tcPr>
          <w:p w14:paraId="536557F2" w14:textId="77777777" w:rsidR="005168CF" w:rsidRPr="00725129" w:rsidRDefault="005168CF" w:rsidP="00A7285D">
            <w:pPr>
              <w:pStyle w:val="TAH"/>
            </w:pPr>
            <w:r w:rsidRPr="00725129">
              <w:lastRenderedPageBreak/>
              <w:t>IE/Group Name</w:t>
            </w:r>
          </w:p>
        </w:tc>
        <w:tc>
          <w:tcPr>
            <w:tcW w:w="1134" w:type="dxa"/>
          </w:tcPr>
          <w:p w14:paraId="71EBB7A0" w14:textId="77777777" w:rsidR="005168CF" w:rsidRPr="00725129" w:rsidRDefault="005168CF" w:rsidP="00A7285D">
            <w:pPr>
              <w:pStyle w:val="TAH"/>
            </w:pPr>
            <w:r w:rsidRPr="00725129">
              <w:t>Presence</w:t>
            </w:r>
          </w:p>
        </w:tc>
        <w:tc>
          <w:tcPr>
            <w:tcW w:w="858" w:type="dxa"/>
          </w:tcPr>
          <w:p w14:paraId="7AF077B9" w14:textId="77777777" w:rsidR="005168CF" w:rsidRPr="00725129" w:rsidRDefault="005168CF" w:rsidP="00A7285D">
            <w:pPr>
              <w:pStyle w:val="TAH"/>
            </w:pPr>
            <w:r w:rsidRPr="00725129">
              <w:t>Range</w:t>
            </w:r>
          </w:p>
        </w:tc>
        <w:tc>
          <w:tcPr>
            <w:tcW w:w="2268" w:type="dxa"/>
          </w:tcPr>
          <w:p w14:paraId="762DE51F" w14:textId="77777777" w:rsidR="005168CF" w:rsidRPr="00725129" w:rsidRDefault="005168CF" w:rsidP="00A7285D">
            <w:pPr>
              <w:pStyle w:val="TAH"/>
            </w:pPr>
            <w:r w:rsidRPr="00725129">
              <w:t>IE Type and Reference</w:t>
            </w:r>
          </w:p>
        </w:tc>
        <w:tc>
          <w:tcPr>
            <w:tcW w:w="2623" w:type="dxa"/>
          </w:tcPr>
          <w:p w14:paraId="59BBCC46" w14:textId="77777777" w:rsidR="005168CF" w:rsidRPr="00725129" w:rsidRDefault="005168CF" w:rsidP="00A7285D">
            <w:pPr>
              <w:pStyle w:val="TAH"/>
            </w:pPr>
            <w:r w:rsidRPr="00725129">
              <w:t>Semantics Description</w:t>
            </w:r>
          </w:p>
        </w:tc>
      </w:tr>
      <w:tr w:rsidR="005168CF" w:rsidRPr="0054226D" w14:paraId="12C860EF" w14:textId="77777777" w:rsidTr="00DF3053">
        <w:trPr>
          <w:jc w:val="center"/>
        </w:trPr>
        <w:tc>
          <w:tcPr>
            <w:tcW w:w="2330" w:type="dxa"/>
          </w:tcPr>
          <w:p w14:paraId="38096A0C" w14:textId="77777777" w:rsidR="005168CF" w:rsidRPr="0054226D" w:rsidRDefault="005168CF" w:rsidP="00DF3053">
            <w:pPr>
              <w:pStyle w:val="TAL"/>
            </w:pPr>
            <w:r w:rsidRPr="0054226D">
              <w:t xml:space="preserve">CHOICE </w:t>
            </w:r>
            <w:r w:rsidRPr="0054226D">
              <w:rPr>
                <w:i/>
              </w:rPr>
              <w:t>PRS Muting Configuration</w:t>
            </w:r>
          </w:p>
        </w:tc>
        <w:tc>
          <w:tcPr>
            <w:tcW w:w="1134" w:type="dxa"/>
          </w:tcPr>
          <w:p w14:paraId="5C36323D" w14:textId="77777777" w:rsidR="005168CF" w:rsidRPr="0054226D" w:rsidRDefault="005168CF" w:rsidP="00DF3053">
            <w:pPr>
              <w:pStyle w:val="TAL"/>
            </w:pPr>
            <w:r w:rsidRPr="0054226D">
              <w:t>M</w:t>
            </w:r>
          </w:p>
        </w:tc>
        <w:tc>
          <w:tcPr>
            <w:tcW w:w="858" w:type="dxa"/>
          </w:tcPr>
          <w:p w14:paraId="26322CDF" w14:textId="77777777" w:rsidR="005168CF" w:rsidRPr="0054226D" w:rsidRDefault="005168CF" w:rsidP="00DF3053">
            <w:pPr>
              <w:pStyle w:val="TAL"/>
            </w:pPr>
          </w:p>
        </w:tc>
        <w:tc>
          <w:tcPr>
            <w:tcW w:w="2268" w:type="dxa"/>
          </w:tcPr>
          <w:p w14:paraId="6DF03143" w14:textId="77777777" w:rsidR="005168CF" w:rsidRPr="0054226D" w:rsidRDefault="005168CF" w:rsidP="00DF3053">
            <w:pPr>
              <w:pStyle w:val="TAL"/>
            </w:pPr>
          </w:p>
        </w:tc>
        <w:tc>
          <w:tcPr>
            <w:tcW w:w="2623" w:type="dxa"/>
          </w:tcPr>
          <w:p w14:paraId="329ED7C5" w14:textId="77777777" w:rsidR="005168CF" w:rsidRPr="0054226D" w:rsidRDefault="005168CF" w:rsidP="00DF3053">
            <w:pPr>
              <w:pStyle w:val="TAL"/>
            </w:pPr>
          </w:p>
        </w:tc>
      </w:tr>
      <w:tr w:rsidR="005168CF" w:rsidRPr="0054226D" w14:paraId="655447E2" w14:textId="77777777" w:rsidTr="00DF3053">
        <w:trPr>
          <w:jc w:val="center"/>
        </w:trPr>
        <w:tc>
          <w:tcPr>
            <w:tcW w:w="2330" w:type="dxa"/>
          </w:tcPr>
          <w:p w14:paraId="2C3B656D" w14:textId="77777777" w:rsidR="005168CF" w:rsidRPr="00A7285D" w:rsidRDefault="005168CF" w:rsidP="00DF3053">
            <w:pPr>
              <w:pStyle w:val="TALLeft0"/>
              <w:rPr>
                <w:i/>
                <w:iCs/>
              </w:rPr>
            </w:pPr>
            <w:r w:rsidRPr="00A7285D">
              <w:rPr>
                <w:i/>
                <w:iCs/>
              </w:rPr>
              <w:t>&gt;Two</w:t>
            </w:r>
          </w:p>
        </w:tc>
        <w:tc>
          <w:tcPr>
            <w:tcW w:w="1134" w:type="dxa"/>
          </w:tcPr>
          <w:p w14:paraId="7DAECDB3" w14:textId="0DB1228B" w:rsidR="005168CF" w:rsidRPr="0054226D" w:rsidRDefault="005168CF" w:rsidP="00DF3053">
            <w:pPr>
              <w:pStyle w:val="TAL"/>
            </w:pPr>
          </w:p>
        </w:tc>
        <w:tc>
          <w:tcPr>
            <w:tcW w:w="858" w:type="dxa"/>
          </w:tcPr>
          <w:p w14:paraId="36165AB1" w14:textId="77777777" w:rsidR="005168CF" w:rsidRPr="0054226D" w:rsidRDefault="005168CF" w:rsidP="00DF3053">
            <w:pPr>
              <w:pStyle w:val="TAL"/>
            </w:pPr>
          </w:p>
        </w:tc>
        <w:tc>
          <w:tcPr>
            <w:tcW w:w="2268" w:type="dxa"/>
          </w:tcPr>
          <w:p w14:paraId="12A20C26" w14:textId="77777777" w:rsidR="005168CF" w:rsidRPr="0054226D" w:rsidRDefault="005168CF" w:rsidP="00DF3053">
            <w:pPr>
              <w:pStyle w:val="TAL"/>
            </w:pPr>
            <w:r w:rsidRPr="0054226D">
              <w:rPr>
                <w:rFonts w:cs="Arial"/>
                <w:szCs w:val="18"/>
              </w:rPr>
              <w:t>BIT STRING (2)</w:t>
            </w:r>
          </w:p>
        </w:tc>
        <w:tc>
          <w:tcPr>
            <w:tcW w:w="2623" w:type="dxa"/>
          </w:tcPr>
          <w:p w14:paraId="6DB8CB18" w14:textId="77777777" w:rsidR="005168CF" w:rsidRPr="0054226D" w:rsidRDefault="005168CF" w:rsidP="00DF3053">
            <w:pPr>
              <w:pStyle w:val="TAL"/>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DF3053">
        <w:trPr>
          <w:jc w:val="center"/>
        </w:trPr>
        <w:tc>
          <w:tcPr>
            <w:tcW w:w="2330" w:type="dxa"/>
          </w:tcPr>
          <w:p w14:paraId="6D56A628" w14:textId="77777777" w:rsidR="005168CF" w:rsidRPr="00A7285D" w:rsidRDefault="005168CF" w:rsidP="00DF3053">
            <w:pPr>
              <w:pStyle w:val="TALLeft0"/>
              <w:rPr>
                <w:i/>
                <w:iCs/>
              </w:rPr>
            </w:pPr>
            <w:r w:rsidRPr="00A7285D">
              <w:rPr>
                <w:i/>
                <w:iCs/>
              </w:rPr>
              <w:t>&gt;Four</w:t>
            </w:r>
          </w:p>
        </w:tc>
        <w:tc>
          <w:tcPr>
            <w:tcW w:w="1134" w:type="dxa"/>
          </w:tcPr>
          <w:p w14:paraId="30312C71" w14:textId="5F86E86A" w:rsidR="005168CF" w:rsidRPr="0054226D" w:rsidRDefault="005168CF" w:rsidP="00DF3053">
            <w:pPr>
              <w:pStyle w:val="TAL"/>
            </w:pPr>
          </w:p>
        </w:tc>
        <w:tc>
          <w:tcPr>
            <w:tcW w:w="858" w:type="dxa"/>
          </w:tcPr>
          <w:p w14:paraId="6982B1B5" w14:textId="77777777" w:rsidR="005168CF" w:rsidRPr="0054226D" w:rsidRDefault="005168CF" w:rsidP="00DF3053">
            <w:pPr>
              <w:pStyle w:val="TAL"/>
            </w:pPr>
          </w:p>
        </w:tc>
        <w:tc>
          <w:tcPr>
            <w:tcW w:w="2268" w:type="dxa"/>
          </w:tcPr>
          <w:p w14:paraId="55E8519B" w14:textId="77777777" w:rsidR="005168CF" w:rsidRPr="0054226D" w:rsidRDefault="005168CF" w:rsidP="00DF3053">
            <w:pPr>
              <w:pStyle w:val="TAL"/>
            </w:pPr>
            <w:r w:rsidRPr="0054226D">
              <w:rPr>
                <w:rFonts w:cs="Arial"/>
                <w:szCs w:val="18"/>
              </w:rPr>
              <w:t>BIT STRING (4)</w:t>
            </w:r>
          </w:p>
        </w:tc>
        <w:tc>
          <w:tcPr>
            <w:tcW w:w="2623" w:type="dxa"/>
          </w:tcPr>
          <w:p w14:paraId="4C8F93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60DF5E4C" w14:textId="77777777" w:rsidTr="00DF3053">
        <w:trPr>
          <w:jc w:val="center"/>
        </w:trPr>
        <w:tc>
          <w:tcPr>
            <w:tcW w:w="2330" w:type="dxa"/>
          </w:tcPr>
          <w:p w14:paraId="2EF76A60" w14:textId="77777777" w:rsidR="005168CF" w:rsidRPr="00A7285D" w:rsidRDefault="005168CF" w:rsidP="00DF3053">
            <w:pPr>
              <w:pStyle w:val="TALLeft0"/>
              <w:rPr>
                <w:i/>
                <w:iCs/>
              </w:rPr>
            </w:pPr>
            <w:r w:rsidRPr="00A7285D">
              <w:rPr>
                <w:i/>
                <w:iCs/>
              </w:rPr>
              <w:t>&gt;Eight</w:t>
            </w:r>
          </w:p>
        </w:tc>
        <w:tc>
          <w:tcPr>
            <w:tcW w:w="1134" w:type="dxa"/>
          </w:tcPr>
          <w:p w14:paraId="64B8C408" w14:textId="558F1401" w:rsidR="005168CF" w:rsidRPr="0054226D" w:rsidRDefault="005168CF" w:rsidP="00DF3053">
            <w:pPr>
              <w:pStyle w:val="TAL"/>
            </w:pPr>
          </w:p>
        </w:tc>
        <w:tc>
          <w:tcPr>
            <w:tcW w:w="858" w:type="dxa"/>
          </w:tcPr>
          <w:p w14:paraId="1F455AF9" w14:textId="77777777" w:rsidR="005168CF" w:rsidRPr="0054226D" w:rsidRDefault="005168CF" w:rsidP="00DF3053">
            <w:pPr>
              <w:pStyle w:val="TAL"/>
            </w:pPr>
          </w:p>
        </w:tc>
        <w:tc>
          <w:tcPr>
            <w:tcW w:w="2268" w:type="dxa"/>
          </w:tcPr>
          <w:p w14:paraId="42BFC3CB" w14:textId="77777777" w:rsidR="005168CF" w:rsidRPr="0054226D" w:rsidRDefault="005168CF" w:rsidP="00DF3053">
            <w:pPr>
              <w:pStyle w:val="TAL"/>
            </w:pPr>
            <w:r w:rsidRPr="0054226D">
              <w:rPr>
                <w:rFonts w:cs="Arial"/>
                <w:szCs w:val="18"/>
              </w:rPr>
              <w:t>BIT STRING (8)</w:t>
            </w:r>
          </w:p>
        </w:tc>
        <w:tc>
          <w:tcPr>
            <w:tcW w:w="2623" w:type="dxa"/>
          </w:tcPr>
          <w:p w14:paraId="51C72B92"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656E854" w14:textId="77777777" w:rsidTr="00DF3053">
        <w:trPr>
          <w:jc w:val="center"/>
        </w:trPr>
        <w:tc>
          <w:tcPr>
            <w:tcW w:w="2330" w:type="dxa"/>
          </w:tcPr>
          <w:p w14:paraId="743176C7" w14:textId="77777777" w:rsidR="005168CF" w:rsidRPr="00A7285D" w:rsidRDefault="005168CF" w:rsidP="00DF3053">
            <w:pPr>
              <w:pStyle w:val="TALLeft0"/>
              <w:rPr>
                <w:i/>
                <w:iCs/>
              </w:rPr>
            </w:pPr>
            <w:r w:rsidRPr="00A7285D">
              <w:rPr>
                <w:i/>
                <w:iCs/>
              </w:rPr>
              <w:t>&gt;Sixteen</w:t>
            </w:r>
          </w:p>
        </w:tc>
        <w:tc>
          <w:tcPr>
            <w:tcW w:w="1134" w:type="dxa"/>
          </w:tcPr>
          <w:p w14:paraId="28A6A316" w14:textId="6CFF60F9" w:rsidR="005168CF" w:rsidRPr="0054226D" w:rsidRDefault="005168CF" w:rsidP="00DF3053">
            <w:pPr>
              <w:pStyle w:val="TAL"/>
            </w:pPr>
          </w:p>
        </w:tc>
        <w:tc>
          <w:tcPr>
            <w:tcW w:w="858" w:type="dxa"/>
          </w:tcPr>
          <w:p w14:paraId="1BCB40F6" w14:textId="77777777" w:rsidR="005168CF" w:rsidRPr="0054226D" w:rsidRDefault="005168CF" w:rsidP="00DF3053">
            <w:pPr>
              <w:pStyle w:val="TAL"/>
            </w:pPr>
          </w:p>
        </w:tc>
        <w:tc>
          <w:tcPr>
            <w:tcW w:w="2268" w:type="dxa"/>
          </w:tcPr>
          <w:p w14:paraId="5F87D929" w14:textId="77777777" w:rsidR="005168CF" w:rsidRPr="0054226D" w:rsidRDefault="005168CF" w:rsidP="00DF3053">
            <w:pPr>
              <w:pStyle w:val="TAL"/>
            </w:pPr>
            <w:r w:rsidRPr="0054226D">
              <w:rPr>
                <w:rFonts w:cs="Arial"/>
                <w:szCs w:val="18"/>
              </w:rPr>
              <w:t>BIT STRING (16)</w:t>
            </w:r>
          </w:p>
        </w:tc>
        <w:tc>
          <w:tcPr>
            <w:tcW w:w="2623" w:type="dxa"/>
          </w:tcPr>
          <w:p w14:paraId="79A2D1C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7F82765" w14:textId="77777777" w:rsidTr="00DF3053">
        <w:trPr>
          <w:jc w:val="center"/>
        </w:trPr>
        <w:tc>
          <w:tcPr>
            <w:tcW w:w="2330" w:type="dxa"/>
          </w:tcPr>
          <w:p w14:paraId="7F1BD653" w14:textId="77777777" w:rsidR="005168CF" w:rsidRPr="00A7285D" w:rsidRDefault="005168CF" w:rsidP="00DF3053">
            <w:pPr>
              <w:pStyle w:val="TALLeft0"/>
              <w:rPr>
                <w:i/>
                <w:iCs/>
              </w:rPr>
            </w:pPr>
            <w:r w:rsidRPr="00A7285D">
              <w:rPr>
                <w:i/>
                <w:iCs/>
              </w:rPr>
              <w:t>&gt;thirty-two</w:t>
            </w:r>
          </w:p>
        </w:tc>
        <w:tc>
          <w:tcPr>
            <w:tcW w:w="1134" w:type="dxa"/>
          </w:tcPr>
          <w:p w14:paraId="69FA1913" w14:textId="1C381EE7" w:rsidR="005168CF" w:rsidRPr="0054226D" w:rsidRDefault="005168CF" w:rsidP="00DF3053">
            <w:pPr>
              <w:pStyle w:val="TAL"/>
            </w:pPr>
          </w:p>
        </w:tc>
        <w:tc>
          <w:tcPr>
            <w:tcW w:w="858" w:type="dxa"/>
          </w:tcPr>
          <w:p w14:paraId="3AA0CF89" w14:textId="77777777" w:rsidR="005168CF" w:rsidRPr="0054226D" w:rsidRDefault="005168CF" w:rsidP="00DF3053">
            <w:pPr>
              <w:pStyle w:val="TAL"/>
            </w:pPr>
          </w:p>
        </w:tc>
        <w:tc>
          <w:tcPr>
            <w:tcW w:w="2268" w:type="dxa"/>
          </w:tcPr>
          <w:p w14:paraId="4646883F" w14:textId="77777777" w:rsidR="005168CF" w:rsidRPr="0054226D" w:rsidRDefault="005168CF" w:rsidP="00DF3053">
            <w:pPr>
              <w:pStyle w:val="TAL"/>
              <w:rPr>
                <w:rFonts w:cs="Arial"/>
                <w:szCs w:val="18"/>
              </w:rPr>
            </w:pPr>
            <w:r w:rsidRPr="0054226D">
              <w:rPr>
                <w:rFonts w:cs="Arial"/>
                <w:szCs w:val="18"/>
              </w:rPr>
              <w:t>BIT STRING (32)</w:t>
            </w:r>
          </w:p>
        </w:tc>
        <w:tc>
          <w:tcPr>
            <w:tcW w:w="2623" w:type="dxa"/>
          </w:tcPr>
          <w:p w14:paraId="1AE5ABAF"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0ECE9544" w14:textId="77777777" w:rsidTr="00DF3053">
        <w:trPr>
          <w:jc w:val="center"/>
        </w:trPr>
        <w:tc>
          <w:tcPr>
            <w:tcW w:w="2330" w:type="dxa"/>
          </w:tcPr>
          <w:p w14:paraId="060C5132" w14:textId="77777777" w:rsidR="005168CF" w:rsidRPr="00A7285D" w:rsidRDefault="005168CF" w:rsidP="00DF3053">
            <w:pPr>
              <w:pStyle w:val="TALLeft0"/>
              <w:rPr>
                <w:i/>
                <w:iCs/>
              </w:rPr>
            </w:pPr>
            <w:r w:rsidRPr="00A7285D">
              <w:rPr>
                <w:i/>
                <w:iCs/>
              </w:rPr>
              <w:t>&gt;sixty-four</w:t>
            </w:r>
          </w:p>
        </w:tc>
        <w:tc>
          <w:tcPr>
            <w:tcW w:w="1134" w:type="dxa"/>
          </w:tcPr>
          <w:p w14:paraId="21939640" w14:textId="300653DE" w:rsidR="005168CF" w:rsidRPr="0054226D" w:rsidRDefault="005168CF" w:rsidP="00DF3053">
            <w:pPr>
              <w:pStyle w:val="TAL"/>
            </w:pPr>
          </w:p>
        </w:tc>
        <w:tc>
          <w:tcPr>
            <w:tcW w:w="858" w:type="dxa"/>
          </w:tcPr>
          <w:p w14:paraId="35F7D9BC" w14:textId="77777777" w:rsidR="005168CF" w:rsidRPr="0054226D" w:rsidRDefault="005168CF" w:rsidP="00DF3053">
            <w:pPr>
              <w:pStyle w:val="TAL"/>
            </w:pPr>
          </w:p>
        </w:tc>
        <w:tc>
          <w:tcPr>
            <w:tcW w:w="2268" w:type="dxa"/>
          </w:tcPr>
          <w:p w14:paraId="0068DBE4" w14:textId="77777777" w:rsidR="005168CF" w:rsidRPr="0054226D" w:rsidRDefault="005168CF" w:rsidP="00DF3053">
            <w:pPr>
              <w:pStyle w:val="TAL"/>
              <w:rPr>
                <w:rFonts w:cs="Arial"/>
                <w:szCs w:val="18"/>
              </w:rPr>
            </w:pPr>
            <w:r w:rsidRPr="0054226D">
              <w:rPr>
                <w:rFonts w:cs="Arial"/>
                <w:szCs w:val="18"/>
              </w:rPr>
              <w:t>BIT STRING (64)</w:t>
            </w:r>
          </w:p>
        </w:tc>
        <w:tc>
          <w:tcPr>
            <w:tcW w:w="2623" w:type="dxa"/>
          </w:tcPr>
          <w:p w14:paraId="51C85E1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5560459A" w14:textId="77777777" w:rsidTr="00DF3053">
        <w:trPr>
          <w:jc w:val="center"/>
        </w:trPr>
        <w:tc>
          <w:tcPr>
            <w:tcW w:w="2330" w:type="dxa"/>
          </w:tcPr>
          <w:p w14:paraId="26410BB3" w14:textId="77777777" w:rsidR="005168CF" w:rsidRPr="00A7285D" w:rsidRDefault="005168CF" w:rsidP="00DF3053">
            <w:pPr>
              <w:pStyle w:val="TALLeft0"/>
              <w:rPr>
                <w:i/>
                <w:iCs/>
              </w:rPr>
            </w:pPr>
            <w:r w:rsidRPr="00A7285D">
              <w:rPr>
                <w:i/>
                <w:iCs/>
              </w:rPr>
              <w:t>&gt;one-hundred-and-twenty-eight</w:t>
            </w:r>
          </w:p>
        </w:tc>
        <w:tc>
          <w:tcPr>
            <w:tcW w:w="1134" w:type="dxa"/>
          </w:tcPr>
          <w:p w14:paraId="286A9C22" w14:textId="7DCC3E37" w:rsidR="005168CF" w:rsidRPr="0054226D" w:rsidRDefault="005168CF" w:rsidP="00DF3053">
            <w:pPr>
              <w:pStyle w:val="TAL"/>
            </w:pPr>
          </w:p>
        </w:tc>
        <w:tc>
          <w:tcPr>
            <w:tcW w:w="858" w:type="dxa"/>
          </w:tcPr>
          <w:p w14:paraId="1CF4907B" w14:textId="77777777" w:rsidR="005168CF" w:rsidRPr="0054226D" w:rsidRDefault="005168CF" w:rsidP="00DF3053">
            <w:pPr>
              <w:pStyle w:val="TAL"/>
            </w:pPr>
          </w:p>
        </w:tc>
        <w:tc>
          <w:tcPr>
            <w:tcW w:w="2268" w:type="dxa"/>
          </w:tcPr>
          <w:p w14:paraId="6D578723" w14:textId="77777777" w:rsidR="005168CF" w:rsidRPr="0054226D" w:rsidRDefault="005168CF" w:rsidP="00DF3053">
            <w:pPr>
              <w:pStyle w:val="TAL"/>
              <w:rPr>
                <w:rFonts w:cs="Arial"/>
                <w:szCs w:val="18"/>
              </w:rPr>
            </w:pPr>
            <w:r w:rsidRPr="0054226D">
              <w:rPr>
                <w:rFonts w:cs="Arial"/>
                <w:szCs w:val="18"/>
              </w:rPr>
              <w:t>BIT STRING (128)</w:t>
            </w:r>
          </w:p>
        </w:tc>
        <w:tc>
          <w:tcPr>
            <w:tcW w:w="2623" w:type="dxa"/>
          </w:tcPr>
          <w:p w14:paraId="51E83C5B"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3D61FFE9" w14:textId="77777777" w:rsidTr="00DF3053">
        <w:trPr>
          <w:jc w:val="center"/>
        </w:trPr>
        <w:tc>
          <w:tcPr>
            <w:tcW w:w="2330" w:type="dxa"/>
          </w:tcPr>
          <w:p w14:paraId="695AF6EA" w14:textId="77777777" w:rsidR="005168CF" w:rsidRPr="00A7285D" w:rsidRDefault="005168CF" w:rsidP="00DF3053">
            <w:pPr>
              <w:pStyle w:val="TALLeft0"/>
              <w:rPr>
                <w:i/>
                <w:iCs/>
              </w:rPr>
            </w:pPr>
            <w:r w:rsidRPr="00A7285D">
              <w:rPr>
                <w:i/>
                <w:iCs/>
              </w:rPr>
              <w:t>&gt;two-hundred-and-fifty-six</w:t>
            </w:r>
          </w:p>
        </w:tc>
        <w:tc>
          <w:tcPr>
            <w:tcW w:w="1134" w:type="dxa"/>
          </w:tcPr>
          <w:p w14:paraId="61BF6445" w14:textId="1F7BCAA1" w:rsidR="005168CF" w:rsidRPr="0054226D" w:rsidRDefault="005168CF" w:rsidP="00DF3053">
            <w:pPr>
              <w:pStyle w:val="TAL"/>
            </w:pPr>
          </w:p>
        </w:tc>
        <w:tc>
          <w:tcPr>
            <w:tcW w:w="858" w:type="dxa"/>
          </w:tcPr>
          <w:p w14:paraId="06768F2D" w14:textId="77777777" w:rsidR="005168CF" w:rsidRPr="0054226D" w:rsidRDefault="005168CF" w:rsidP="00DF3053">
            <w:pPr>
              <w:pStyle w:val="TAL"/>
            </w:pPr>
          </w:p>
        </w:tc>
        <w:tc>
          <w:tcPr>
            <w:tcW w:w="2268" w:type="dxa"/>
          </w:tcPr>
          <w:p w14:paraId="0D5F583D" w14:textId="77777777" w:rsidR="005168CF" w:rsidRPr="0054226D" w:rsidRDefault="005168CF" w:rsidP="00DF3053">
            <w:pPr>
              <w:pStyle w:val="TAL"/>
              <w:rPr>
                <w:rFonts w:cs="Arial"/>
                <w:szCs w:val="18"/>
              </w:rPr>
            </w:pPr>
            <w:r w:rsidRPr="0054226D">
              <w:rPr>
                <w:rFonts w:cs="Arial"/>
                <w:szCs w:val="18"/>
              </w:rPr>
              <w:t>BIT STRING (256)</w:t>
            </w:r>
          </w:p>
        </w:tc>
        <w:tc>
          <w:tcPr>
            <w:tcW w:w="2623" w:type="dxa"/>
          </w:tcPr>
          <w:p w14:paraId="1DC8DA0E"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4CBB74A" w14:textId="77777777" w:rsidTr="00DF3053">
        <w:trPr>
          <w:jc w:val="center"/>
        </w:trPr>
        <w:tc>
          <w:tcPr>
            <w:tcW w:w="2330" w:type="dxa"/>
          </w:tcPr>
          <w:p w14:paraId="73A369A7" w14:textId="77777777" w:rsidR="005168CF" w:rsidRPr="00A7285D" w:rsidRDefault="005168CF" w:rsidP="00DF3053">
            <w:pPr>
              <w:pStyle w:val="TALLeft0"/>
              <w:rPr>
                <w:i/>
                <w:iCs/>
              </w:rPr>
            </w:pPr>
            <w:r w:rsidRPr="00A7285D">
              <w:rPr>
                <w:i/>
                <w:iCs/>
              </w:rPr>
              <w:t>&gt;five-hundred-and-twelve</w:t>
            </w:r>
          </w:p>
        </w:tc>
        <w:tc>
          <w:tcPr>
            <w:tcW w:w="1134" w:type="dxa"/>
          </w:tcPr>
          <w:p w14:paraId="5F192DF7" w14:textId="6B1945B2" w:rsidR="005168CF" w:rsidRPr="0054226D" w:rsidRDefault="005168CF" w:rsidP="00DF3053">
            <w:pPr>
              <w:pStyle w:val="TAL"/>
            </w:pPr>
          </w:p>
        </w:tc>
        <w:tc>
          <w:tcPr>
            <w:tcW w:w="858" w:type="dxa"/>
          </w:tcPr>
          <w:p w14:paraId="64055823" w14:textId="77777777" w:rsidR="005168CF" w:rsidRPr="0054226D" w:rsidRDefault="005168CF" w:rsidP="00DF3053">
            <w:pPr>
              <w:pStyle w:val="TAL"/>
            </w:pPr>
          </w:p>
        </w:tc>
        <w:tc>
          <w:tcPr>
            <w:tcW w:w="2268" w:type="dxa"/>
          </w:tcPr>
          <w:p w14:paraId="3C1316C6" w14:textId="77777777" w:rsidR="005168CF" w:rsidRPr="0054226D" w:rsidRDefault="005168CF" w:rsidP="00DF3053">
            <w:pPr>
              <w:pStyle w:val="TAL"/>
              <w:rPr>
                <w:rFonts w:cs="Arial"/>
                <w:szCs w:val="18"/>
              </w:rPr>
            </w:pPr>
            <w:r w:rsidRPr="0054226D">
              <w:rPr>
                <w:rFonts w:cs="Arial"/>
                <w:szCs w:val="18"/>
              </w:rPr>
              <w:t>BIT STRING (512)</w:t>
            </w:r>
          </w:p>
        </w:tc>
        <w:tc>
          <w:tcPr>
            <w:tcW w:w="2623" w:type="dxa"/>
          </w:tcPr>
          <w:p w14:paraId="435D7E86"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2C1D5652" w14:textId="77777777" w:rsidTr="00DF3053">
        <w:trPr>
          <w:jc w:val="center"/>
        </w:trPr>
        <w:tc>
          <w:tcPr>
            <w:tcW w:w="2330" w:type="dxa"/>
          </w:tcPr>
          <w:p w14:paraId="46437F34" w14:textId="77777777" w:rsidR="005168CF" w:rsidRPr="00A7285D" w:rsidRDefault="005168CF" w:rsidP="00DF3053">
            <w:pPr>
              <w:pStyle w:val="TALLeft0"/>
              <w:rPr>
                <w:i/>
                <w:iCs/>
              </w:rPr>
            </w:pPr>
            <w:r w:rsidRPr="00A7285D">
              <w:rPr>
                <w:i/>
                <w:iCs/>
              </w:rPr>
              <w:t>&gt;one-thousand-and-twenty-four</w:t>
            </w:r>
          </w:p>
        </w:tc>
        <w:tc>
          <w:tcPr>
            <w:tcW w:w="1134" w:type="dxa"/>
          </w:tcPr>
          <w:p w14:paraId="2673C855" w14:textId="4393BB3E" w:rsidR="005168CF" w:rsidRPr="0054226D" w:rsidRDefault="005168CF" w:rsidP="00DF3053">
            <w:pPr>
              <w:pStyle w:val="TAL"/>
            </w:pPr>
          </w:p>
        </w:tc>
        <w:tc>
          <w:tcPr>
            <w:tcW w:w="858" w:type="dxa"/>
          </w:tcPr>
          <w:p w14:paraId="42D92192" w14:textId="77777777" w:rsidR="005168CF" w:rsidRPr="0054226D" w:rsidRDefault="005168CF" w:rsidP="00DF3053">
            <w:pPr>
              <w:pStyle w:val="TAL"/>
            </w:pPr>
          </w:p>
        </w:tc>
        <w:tc>
          <w:tcPr>
            <w:tcW w:w="2268" w:type="dxa"/>
          </w:tcPr>
          <w:p w14:paraId="1EE9BCD3" w14:textId="77777777" w:rsidR="005168CF" w:rsidRPr="0054226D" w:rsidRDefault="005168CF" w:rsidP="00DF3053">
            <w:pPr>
              <w:pStyle w:val="TAL"/>
              <w:rPr>
                <w:rFonts w:cs="Arial"/>
                <w:szCs w:val="18"/>
              </w:rPr>
            </w:pPr>
            <w:r w:rsidRPr="0054226D">
              <w:rPr>
                <w:rFonts w:cs="Arial"/>
                <w:szCs w:val="18"/>
              </w:rPr>
              <w:t>BIT STRING (1024)</w:t>
            </w:r>
          </w:p>
        </w:tc>
        <w:tc>
          <w:tcPr>
            <w:tcW w:w="2623" w:type="dxa"/>
          </w:tcPr>
          <w:p w14:paraId="07FDBB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5168CF"/>
    <w:p w14:paraId="20367ABF" w14:textId="77777777" w:rsidR="005168CF" w:rsidRPr="0054226D" w:rsidRDefault="005168CF" w:rsidP="005168CF">
      <w:pPr>
        <w:pStyle w:val="Heading3"/>
      </w:pPr>
      <w:bookmarkStart w:id="336" w:name="_Toc534730155"/>
      <w:bookmarkStart w:id="337" w:name="_Toc36552151"/>
      <w:bookmarkStart w:id="338" w:name="_Toc162452593"/>
      <w:r w:rsidRPr="0054226D">
        <w:t>9.2.10</w:t>
      </w:r>
      <w:r w:rsidRPr="0054226D">
        <w:tab/>
        <w:t>Requested SRS Transmission Characteristics</w:t>
      </w:r>
      <w:bookmarkEnd w:id="336"/>
      <w:bookmarkEnd w:id="337"/>
      <w:bookmarkEnd w:id="338"/>
    </w:p>
    <w:p w14:paraId="650FAC34" w14:textId="77777777" w:rsidR="005168CF" w:rsidRPr="0054226D" w:rsidRDefault="005168CF" w:rsidP="005168CF">
      <w:r w:rsidRPr="0054226D">
        <w:t>The purpose of the Requested SRS Transmissions Characteristics information element is to inform the eNB of the number and bandwidth of periodic SRS transmissions requested for the UE for the purpose of UTDOA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211040F7" w14:textId="77777777" w:rsidTr="00DF3053">
        <w:trPr>
          <w:jc w:val="center"/>
        </w:trPr>
        <w:tc>
          <w:tcPr>
            <w:tcW w:w="2330" w:type="dxa"/>
          </w:tcPr>
          <w:p w14:paraId="254E3749" w14:textId="77777777" w:rsidR="005168CF" w:rsidRPr="00A7285D" w:rsidRDefault="005168CF" w:rsidP="00A7285D">
            <w:pPr>
              <w:pStyle w:val="TAH"/>
            </w:pPr>
            <w:r w:rsidRPr="00A7285D">
              <w:t>IE/Group Name</w:t>
            </w:r>
          </w:p>
        </w:tc>
        <w:tc>
          <w:tcPr>
            <w:tcW w:w="1134" w:type="dxa"/>
          </w:tcPr>
          <w:p w14:paraId="44ABB0AE" w14:textId="77777777" w:rsidR="005168CF" w:rsidRPr="00A7285D" w:rsidRDefault="005168CF" w:rsidP="00A7285D">
            <w:pPr>
              <w:pStyle w:val="TAH"/>
            </w:pPr>
            <w:r w:rsidRPr="00A7285D">
              <w:t>Presence</w:t>
            </w:r>
          </w:p>
        </w:tc>
        <w:tc>
          <w:tcPr>
            <w:tcW w:w="1559" w:type="dxa"/>
          </w:tcPr>
          <w:p w14:paraId="09A5CFCB" w14:textId="77777777" w:rsidR="005168CF" w:rsidRPr="00A7285D" w:rsidRDefault="005168CF" w:rsidP="00A7285D">
            <w:pPr>
              <w:pStyle w:val="TAH"/>
            </w:pPr>
            <w:r w:rsidRPr="00A7285D">
              <w:t>Range</w:t>
            </w:r>
          </w:p>
        </w:tc>
        <w:tc>
          <w:tcPr>
            <w:tcW w:w="1963" w:type="dxa"/>
          </w:tcPr>
          <w:p w14:paraId="39214449" w14:textId="77777777" w:rsidR="005168CF" w:rsidRPr="00A7285D" w:rsidRDefault="005168CF" w:rsidP="00A7285D">
            <w:pPr>
              <w:pStyle w:val="TAH"/>
            </w:pPr>
            <w:r w:rsidRPr="00A7285D">
              <w:t>IE Type and Reference</w:t>
            </w:r>
          </w:p>
        </w:tc>
        <w:tc>
          <w:tcPr>
            <w:tcW w:w="2227" w:type="dxa"/>
          </w:tcPr>
          <w:p w14:paraId="4C457E6F" w14:textId="77777777" w:rsidR="005168CF" w:rsidRPr="00A7285D" w:rsidRDefault="005168CF" w:rsidP="00A7285D">
            <w:pPr>
              <w:pStyle w:val="TAH"/>
            </w:pPr>
            <w:r w:rsidRPr="00A7285D">
              <w:t>Semantics Description</w:t>
            </w:r>
          </w:p>
        </w:tc>
      </w:tr>
      <w:tr w:rsidR="005168CF" w:rsidRPr="0054226D" w14:paraId="42B47BBF" w14:textId="77777777" w:rsidTr="00DF3053">
        <w:trPr>
          <w:jc w:val="center"/>
        </w:trPr>
        <w:tc>
          <w:tcPr>
            <w:tcW w:w="2330" w:type="dxa"/>
          </w:tcPr>
          <w:p w14:paraId="07991901" w14:textId="77777777" w:rsidR="005168CF" w:rsidRPr="0054226D" w:rsidRDefault="005168CF" w:rsidP="00DF3053">
            <w:pPr>
              <w:pStyle w:val="TAL"/>
            </w:pPr>
            <w:r w:rsidRPr="0054226D">
              <w:t>Number Of Transmissions</w:t>
            </w:r>
          </w:p>
        </w:tc>
        <w:tc>
          <w:tcPr>
            <w:tcW w:w="1134" w:type="dxa"/>
          </w:tcPr>
          <w:p w14:paraId="1760E39A" w14:textId="77777777" w:rsidR="005168CF" w:rsidRPr="0054226D" w:rsidRDefault="005168CF" w:rsidP="00DF3053">
            <w:pPr>
              <w:pStyle w:val="TAL"/>
            </w:pPr>
            <w:r w:rsidRPr="0054226D">
              <w:t>M</w:t>
            </w:r>
          </w:p>
        </w:tc>
        <w:tc>
          <w:tcPr>
            <w:tcW w:w="1559" w:type="dxa"/>
          </w:tcPr>
          <w:p w14:paraId="7B08532C" w14:textId="77777777" w:rsidR="005168CF" w:rsidRPr="0054226D" w:rsidRDefault="005168CF" w:rsidP="00DF3053">
            <w:pPr>
              <w:pStyle w:val="TAL"/>
            </w:pPr>
          </w:p>
        </w:tc>
        <w:tc>
          <w:tcPr>
            <w:tcW w:w="1963" w:type="dxa"/>
          </w:tcPr>
          <w:p w14:paraId="096BC316" w14:textId="77777777" w:rsidR="005168CF" w:rsidRPr="0054226D" w:rsidRDefault="005168CF" w:rsidP="00DF3053">
            <w:pPr>
              <w:pStyle w:val="TAL"/>
            </w:pPr>
            <w:r w:rsidRPr="0054226D">
              <w:t xml:space="preserve">INTEGER </w:t>
            </w:r>
            <w:r w:rsidRPr="0054226D">
              <w:rPr>
                <w:rFonts w:eastAsia="SimSun"/>
                <w:bCs/>
              </w:rPr>
              <w:t>(0..500,…)</w:t>
            </w:r>
          </w:p>
        </w:tc>
        <w:tc>
          <w:tcPr>
            <w:tcW w:w="2227" w:type="dxa"/>
          </w:tcPr>
          <w:p w14:paraId="0627DF77" w14:textId="77777777" w:rsidR="005168CF" w:rsidRPr="0054226D" w:rsidRDefault="005168CF" w:rsidP="00DF3053">
            <w:pPr>
              <w:pStyle w:val="TAL"/>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DF3053">
        <w:trPr>
          <w:jc w:val="center"/>
        </w:trPr>
        <w:tc>
          <w:tcPr>
            <w:tcW w:w="2330" w:type="dxa"/>
          </w:tcPr>
          <w:p w14:paraId="20FC2BF9" w14:textId="77777777" w:rsidR="005168CF" w:rsidRPr="0054226D" w:rsidRDefault="005168CF" w:rsidP="00DF3053">
            <w:pPr>
              <w:pStyle w:val="TAL"/>
            </w:pPr>
            <w:r w:rsidRPr="0054226D">
              <w:t>Bandwidth</w:t>
            </w:r>
          </w:p>
        </w:tc>
        <w:tc>
          <w:tcPr>
            <w:tcW w:w="1134" w:type="dxa"/>
          </w:tcPr>
          <w:p w14:paraId="052FC448" w14:textId="77777777" w:rsidR="005168CF" w:rsidRPr="0054226D" w:rsidRDefault="005168CF" w:rsidP="00DF3053">
            <w:pPr>
              <w:pStyle w:val="TAL"/>
            </w:pPr>
            <w:r w:rsidRPr="0054226D">
              <w:t>M</w:t>
            </w:r>
          </w:p>
        </w:tc>
        <w:tc>
          <w:tcPr>
            <w:tcW w:w="1559" w:type="dxa"/>
          </w:tcPr>
          <w:p w14:paraId="1489A2F3" w14:textId="77777777" w:rsidR="005168CF" w:rsidRPr="0054226D" w:rsidRDefault="005168CF" w:rsidP="00DF3053">
            <w:pPr>
              <w:pStyle w:val="TAL"/>
            </w:pPr>
          </w:p>
        </w:tc>
        <w:tc>
          <w:tcPr>
            <w:tcW w:w="1963" w:type="dxa"/>
          </w:tcPr>
          <w:p w14:paraId="7F3CFEDE" w14:textId="77777777" w:rsidR="005168CF" w:rsidRPr="0054226D" w:rsidRDefault="005168CF" w:rsidP="00DF3053">
            <w:pPr>
              <w:pStyle w:val="TAL"/>
            </w:pPr>
            <w:r w:rsidRPr="0054226D">
              <w:t xml:space="preserve">INTEGER (1..100,…) </w:t>
            </w:r>
          </w:p>
        </w:tc>
        <w:tc>
          <w:tcPr>
            <w:tcW w:w="2227" w:type="dxa"/>
          </w:tcPr>
          <w:p w14:paraId="620A8C7F" w14:textId="77777777" w:rsidR="005168CF" w:rsidRPr="0054226D" w:rsidRDefault="005168CF" w:rsidP="00DF3053">
            <w:pPr>
              <w:pStyle w:val="TAL"/>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5168CF"/>
    <w:p w14:paraId="5D5F9035" w14:textId="77777777" w:rsidR="005168CF" w:rsidRPr="0054226D" w:rsidRDefault="005168CF" w:rsidP="005168CF">
      <w:pPr>
        <w:pStyle w:val="Heading3"/>
      </w:pPr>
      <w:bookmarkStart w:id="339" w:name="_Toc534730156"/>
      <w:bookmarkStart w:id="340" w:name="_Toc36552152"/>
      <w:bookmarkStart w:id="341" w:name="_Toc162452594"/>
      <w:r w:rsidRPr="0054226D">
        <w:t>9.2.11</w:t>
      </w:r>
      <w:r w:rsidRPr="0054226D">
        <w:tab/>
        <w:t>UL Configuration</w:t>
      </w:r>
      <w:bookmarkEnd w:id="339"/>
      <w:bookmarkEnd w:id="340"/>
      <w:bookmarkEnd w:id="341"/>
    </w:p>
    <w:p w14:paraId="362C3312" w14:textId="77777777" w:rsidR="005168CF" w:rsidRPr="0054226D" w:rsidRDefault="005168CF" w:rsidP="00A7285D">
      <w:r w:rsidRPr="0054226D">
        <w:t>The purpose of the Uplink Configuration information element is to inform the E-SMLC of the uplink configuration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59903EE3" w14:textId="77777777" w:rsidTr="00DF3053">
        <w:trPr>
          <w:jc w:val="center"/>
        </w:trPr>
        <w:tc>
          <w:tcPr>
            <w:tcW w:w="2330" w:type="dxa"/>
          </w:tcPr>
          <w:p w14:paraId="58B01001" w14:textId="77777777" w:rsidR="005168CF" w:rsidRPr="00DE392A" w:rsidRDefault="005168CF" w:rsidP="00DF3053">
            <w:pPr>
              <w:pStyle w:val="TAH"/>
            </w:pPr>
            <w:r w:rsidRPr="00DE392A">
              <w:lastRenderedPageBreak/>
              <w:t>IE/Group Name</w:t>
            </w:r>
          </w:p>
        </w:tc>
        <w:tc>
          <w:tcPr>
            <w:tcW w:w="1134" w:type="dxa"/>
          </w:tcPr>
          <w:p w14:paraId="7562E7BA" w14:textId="77777777" w:rsidR="005168CF" w:rsidRPr="00DE392A" w:rsidRDefault="005168CF" w:rsidP="00DF3053">
            <w:pPr>
              <w:pStyle w:val="TAH"/>
            </w:pPr>
            <w:r w:rsidRPr="00DE392A">
              <w:t>Presence</w:t>
            </w:r>
          </w:p>
        </w:tc>
        <w:tc>
          <w:tcPr>
            <w:tcW w:w="1559" w:type="dxa"/>
          </w:tcPr>
          <w:p w14:paraId="6E60C3F4" w14:textId="77777777" w:rsidR="005168CF" w:rsidRPr="00DE392A" w:rsidRDefault="005168CF" w:rsidP="00DF3053">
            <w:pPr>
              <w:pStyle w:val="TAH"/>
            </w:pPr>
            <w:r w:rsidRPr="00DE392A">
              <w:t>Range</w:t>
            </w:r>
          </w:p>
        </w:tc>
        <w:tc>
          <w:tcPr>
            <w:tcW w:w="1963" w:type="dxa"/>
          </w:tcPr>
          <w:p w14:paraId="114A4B60" w14:textId="77777777" w:rsidR="005168CF" w:rsidRPr="00DE392A" w:rsidRDefault="005168CF" w:rsidP="00DF3053">
            <w:pPr>
              <w:pStyle w:val="TAH"/>
            </w:pPr>
            <w:r w:rsidRPr="00DE392A">
              <w:t>IE Type and Reference</w:t>
            </w:r>
          </w:p>
        </w:tc>
        <w:tc>
          <w:tcPr>
            <w:tcW w:w="2227" w:type="dxa"/>
          </w:tcPr>
          <w:p w14:paraId="6A3A4C5B" w14:textId="77777777" w:rsidR="005168CF" w:rsidRPr="00DE392A" w:rsidRDefault="005168CF" w:rsidP="00DF3053">
            <w:pPr>
              <w:pStyle w:val="TAH"/>
            </w:pPr>
            <w:r w:rsidRPr="00DE392A">
              <w:t>Semantics Description</w:t>
            </w:r>
          </w:p>
        </w:tc>
      </w:tr>
      <w:tr w:rsidR="005168CF" w:rsidRPr="0054226D" w14:paraId="7A71912C" w14:textId="77777777" w:rsidTr="00DF3053">
        <w:trPr>
          <w:jc w:val="center"/>
        </w:trPr>
        <w:tc>
          <w:tcPr>
            <w:tcW w:w="2330" w:type="dxa"/>
          </w:tcPr>
          <w:p w14:paraId="0DC95FA9" w14:textId="77777777" w:rsidR="005168CF" w:rsidRPr="0054226D" w:rsidRDefault="005168CF" w:rsidP="00DF3053">
            <w:pPr>
              <w:pStyle w:val="TAL"/>
            </w:pPr>
            <w:r w:rsidRPr="0054226D">
              <w:t>PCI</w:t>
            </w:r>
          </w:p>
        </w:tc>
        <w:tc>
          <w:tcPr>
            <w:tcW w:w="1134" w:type="dxa"/>
          </w:tcPr>
          <w:p w14:paraId="01679E08" w14:textId="77777777" w:rsidR="005168CF" w:rsidRPr="0054226D" w:rsidRDefault="005168CF" w:rsidP="00DF3053">
            <w:pPr>
              <w:pStyle w:val="TAL"/>
            </w:pPr>
            <w:r w:rsidRPr="0054226D">
              <w:t>M</w:t>
            </w:r>
          </w:p>
        </w:tc>
        <w:tc>
          <w:tcPr>
            <w:tcW w:w="1559" w:type="dxa"/>
          </w:tcPr>
          <w:p w14:paraId="7F263EE4" w14:textId="77777777" w:rsidR="005168CF" w:rsidRPr="0054226D" w:rsidRDefault="005168CF" w:rsidP="00DF3053">
            <w:pPr>
              <w:pStyle w:val="TAL"/>
            </w:pPr>
          </w:p>
        </w:tc>
        <w:tc>
          <w:tcPr>
            <w:tcW w:w="1963" w:type="dxa"/>
          </w:tcPr>
          <w:p w14:paraId="7947B48D" w14:textId="77777777" w:rsidR="005168CF" w:rsidRPr="0054226D" w:rsidRDefault="005168CF" w:rsidP="00DF3053">
            <w:pPr>
              <w:pStyle w:val="TAL"/>
            </w:pPr>
            <w:r w:rsidRPr="0054226D">
              <w:t>INTEGER (0..503, …)</w:t>
            </w:r>
          </w:p>
        </w:tc>
        <w:tc>
          <w:tcPr>
            <w:tcW w:w="2227" w:type="dxa"/>
          </w:tcPr>
          <w:p w14:paraId="4EE6770A" w14:textId="77777777" w:rsidR="005168CF" w:rsidRPr="0054226D" w:rsidRDefault="005168CF" w:rsidP="00DF3053">
            <w:pPr>
              <w:pStyle w:val="TAL"/>
              <w:rPr>
                <w:rFonts w:eastAsia="SimSun"/>
                <w:bCs/>
                <w:lang w:eastAsia="zh-CN"/>
              </w:rPr>
            </w:pPr>
            <w:r w:rsidRPr="0054226D">
              <w:rPr>
                <w:rFonts w:eastAsia="SimSun"/>
                <w:bCs/>
                <w:lang w:eastAsia="zh-CN"/>
              </w:rPr>
              <w:t>Physical Cell Identifier of the PCell</w:t>
            </w:r>
          </w:p>
        </w:tc>
      </w:tr>
      <w:tr w:rsidR="005168CF" w:rsidRPr="0054226D" w14:paraId="64DC285F" w14:textId="77777777" w:rsidTr="00DF3053">
        <w:trPr>
          <w:jc w:val="center"/>
        </w:trPr>
        <w:tc>
          <w:tcPr>
            <w:tcW w:w="2330" w:type="dxa"/>
          </w:tcPr>
          <w:p w14:paraId="71DB3D51" w14:textId="77777777" w:rsidR="005168CF" w:rsidRPr="0054226D" w:rsidRDefault="005168CF" w:rsidP="00DF3053">
            <w:pPr>
              <w:pStyle w:val="TAL"/>
            </w:pPr>
            <w:r w:rsidRPr="0054226D">
              <w:t>UL EARFCN</w:t>
            </w:r>
          </w:p>
        </w:tc>
        <w:tc>
          <w:tcPr>
            <w:tcW w:w="1134" w:type="dxa"/>
          </w:tcPr>
          <w:p w14:paraId="02CC41D8" w14:textId="77777777" w:rsidR="005168CF" w:rsidRPr="0054226D" w:rsidRDefault="005168CF" w:rsidP="00DF3053">
            <w:pPr>
              <w:pStyle w:val="TAL"/>
            </w:pPr>
            <w:r w:rsidRPr="0054226D">
              <w:t>M</w:t>
            </w:r>
          </w:p>
        </w:tc>
        <w:tc>
          <w:tcPr>
            <w:tcW w:w="1559" w:type="dxa"/>
          </w:tcPr>
          <w:p w14:paraId="7106A0DB" w14:textId="77777777" w:rsidR="005168CF" w:rsidRPr="0054226D" w:rsidRDefault="005168CF" w:rsidP="00DF3053">
            <w:pPr>
              <w:pStyle w:val="TAL"/>
            </w:pPr>
          </w:p>
        </w:tc>
        <w:tc>
          <w:tcPr>
            <w:tcW w:w="1963" w:type="dxa"/>
          </w:tcPr>
          <w:p w14:paraId="2655E3E7" w14:textId="77777777" w:rsidR="005168CF" w:rsidRPr="0054226D" w:rsidRDefault="005168CF" w:rsidP="00DF3053">
            <w:pPr>
              <w:pStyle w:val="TAL"/>
            </w:pPr>
            <w:r w:rsidRPr="0054226D">
              <w:t>INTEGER (0..262143, …)</w:t>
            </w:r>
          </w:p>
        </w:tc>
        <w:tc>
          <w:tcPr>
            <w:tcW w:w="2227" w:type="dxa"/>
          </w:tcPr>
          <w:p w14:paraId="4814E684" w14:textId="77777777" w:rsidR="005168CF" w:rsidRPr="0054226D" w:rsidRDefault="005168CF" w:rsidP="00DF3053">
            <w:pPr>
              <w:pStyle w:val="TAL"/>
              <w:rPr>
                <w:rFonts w:eastAsia="SimSun"/>
                <w:bCs/>
                <w:lang w:eastAsia="zh-CN"/>
              </w:rPr>
            </w:pPr>
            <w:r w:rsidRPr="0054226D">
              <w:rPr>
                <w:rFonts w:eastAsia="SimSun"/>
                <w:bCs/>
                <w:lang w:eastAsia="zh-CN"/>
              </w:rPr>
              <w:t>The uplink E-UTRA carrier frequency of the PCell</w:t>
            </w:r>
          </w:p>
        </w:tc>
      </w:tr>
      <w:tr w:rsidR="005168CF" w:rsidRPr="0054226D" w14:paraId="7237B3EC" w14:textId="77777777" w:rsidTr="00DF3053">
        <w:trPr>
          <w:jc w:val="center"/>
        </w:trPr>
        <w:tc>
          <w:tcPr>
            <w:tcW w:w="2330" w:type="dxa"/>
          </w:tcPr>
          <w:p w14:paraId="6D05BD38" w14:textId="77777777" w:rsidR="005168CF" w:rsidRPr="0054226D" w:rsidRDefault="005168CF" w:rsidP="00DF3053">
            <w:pPr>
              <w:pStyle w:val="TAL"/>
            </w:pPr>
            <w:r w:rsidRPr="0054226D">
              <w:t>TA Type1</w:t>
            </w:r>
          </w:p>
        </w:tc>
        <w:tc>
          <w:tcPr>
            <w:tcW w:w="1134" w:type="dxa"/>
          </w:tcPr>
          <w:p w14:paraId="1038FF17" w14:textId="77777777" w:rsidR="005168CF" w:rsidRPr="0054226D" w:rsidRDefault="005168CF" w:rsidP="00DF3053">
            <w:pPr>
              <w:pStyle w:val="TAL"/>
            </w:pPr>
            <w:r w:rsidRPr="0054226D">
              <w:t>O</w:t>
            </w:r>
          </w:p>
        </w:tc>
        <w:tc>
          <w:tcPr>
            <w:tcW w:w="1559" w:type="dxa"/>
          </w:tcPr>
          <w:p w14:paraId="759EBEA3" w14:textId="77777777" w:rsidR="005168CF" w:rsidRPr="0054226D" w:rsidRDefault="005168CF" w:rsidP="00DF3053">
            <w:pPr>
              <w:pStyle w:val="TAL"/>
            </w:pPr>
          </w:p>
        </w:tc>
        <w:tc>
          <w:tcPr>
            <w:tcW w:w="1963" w:type="dxa"/>
          </w:tcPr>
          <w:p w14:paraId="660476A3"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54483C22"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DF3053">
        <w:trPr>
          <w:jc w:val="center"/>
        </w:trPr>
        <w:tc>
          <w:tcPr>
            <w:tcW w:w="2330" w:type="dxa"/>
          </w:tcPr>
          <w:p w14:paraId="5DFE6130" w14:textId="77777777" w:rsidR="005168CF" w:rsidRPr="0054226D" w:rsidRDefault="005168CF" w:rsidP="00DF3053">
            <w:pPr>
              <w:pStyle w:val="TAL"/>
            </w:pPr>
            <w:r w:rsidRPr="0054226D">
              <w:t>TA Type2</w:t>
            </w:r>
          </w:p>
        </w:tc>
        <w:tc>
          <w:tcPr>
            <w:tcW w:w="1134" w:type="dxa"/>
          </w:tcPr>
          <w:p w14:paraId="02E36368" w14:textId="77777777" w:rsidR="005168CF" w:rsidRPr="0054226D" w:rsidRDefault="005168CF" w:rsidP="00DF3053">
            <w:pPr>
              <w:pStyle w:val="TAL"/>
            </w:pPr>
            <w:r w:rsidRPr="0054226D">
              <w:t>O</w:t>
            </w:r>
          </w:p>
        </w:tc>
        <w:tc>
          <w:tcPr>
            <w:tcW w:w="1559" w:type="dxa"/>
          </w:tcPr>
          <w:p w14:paraId="68692EA6" w14:textId="77777777" w:rsidR="005168CF" w:rsidRPr="0054226D" w:rsidRDefault="005168CF" w:rsidP="00DF3053">
            <w:pPr>
              <w:pStyle w:val="TAL"/>
            </w:pPr>
          </w:p>
        </w:tc>
        <w:tc>
          <w:tcPr>
            <w:tcW w:w="1963" w:type="dxa"/>
          </w:tcPr>
          <w:p w14:paraId="262F740B" w14:textId="77777777" w:rsidR="005168CF" w:rsidRPr="0054226D" w:rsidRDefault="005168CF" w:rsidP="00DF3053">
            <w:pPr>
              <w:pStyle w:val="TAL"/>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05839D65"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DF3053">
            <w:pPr>
              <w:pStyle w:val="TAL"/>
            </w:pPr>
            <w:r w:rsidRPr="0054226D">
              <w:t>Number of Transmissions</w:t>
            </w:r>
          </w:p>
        </w:tc>
        <w:tc>
          <w:tcPr>
            <w:tcW w:w="1134"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DF3053">
            <w:pPr>
              <w:pStyle w:val="TAL"/>
              <w:rPr>
                <w:lang w:eastAsia="zh-CN"/>
              </w:rPr>
            </w:pPr>
            <w:r w:rsidRPr="0054226D">
              <w:t xml:space="preserve">INTEGER </w:t>
            </w:r>
            <w:r w:rsidRPr="0054226D">
              <w:rPr>
                <w:rFonts w:eastAsia="SimSun"/>
                <w:bCs/>
              </w:rPr>
              <w:t>(0..500,…)</w:t>
            </w:r>
          </w:p>
        </w:tc>
        <w:tc>
          <w:tcPr>
            <w:tcW w:w="2227"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DF3053">
            <w:pPr>
              <w:pStyle w:val="TAL"/>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8422B8C" w14:textId="77777777" w:rsidR="005168CF" w:rsidRPr="00A7285D" w:rsidRDefault="005168CF" w:rsidP="00DF3053">
            <w:pPr>
              <w:pStyle w:val="TAL"/>
              <w:rPr>
                <w:b/>
                <w:bCs/>
              </w:rPr>
            </w:pPr>
            <w:r w:rsidRPr="00A7285D">
              <w:rPr>
                <w:b/>
                <w:bCs/>
              </w:rPr>
              <w:t>SRS Configuration</w:t>
            </w:r>
          </w:p>
        </w:tc>
        <w:tc>
          <w:tcPr>
            <w:tcW w:w="1134"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DF3053">
            <w:pPr>
              <w:pStyle w:val="TAL"/>
            </w:pPr>
            <w:r w:rsidRPr="0054226D">
              <w:rPr>
                <w:i/>
              </w:rPr>
              <w:t>1 ..&lt;maxServCell&gt;</w:t>
            </w:r>
          </w:p>
        </w:tc>
        <w:tc>
          <w:tcPr>
            <w:tcW w:w="1963"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DF3053">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DF3053">
            <w:pPr>
              <w:pStyle w:val="TAL"/>
              <w:rPr>
                <w:rFonts w:eastAsia="MS ??"/>
              </w:rPr>
            </w:pPr>
            <w:r w:rsidRPr="0054226D">
              <w:rPr>
                <w:rFonts w:eastAsia="MS ??"/>
              </w:rPr>
              <w:t xml:space="preserve">Configuration of SRS for corresponding serving cells. </w:t>
            </w:r>
          </w:p>
        </w:tc>
      </w:tr>
      <w:tr w:rsidR="005168CF" w:rsidRPr="0054226D" w14:paraId="7D983E6F"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DF3053">
            <w:pPr>
              <w:pStyle w:val="TALLeft0"/>
            </w:pPr>
            <w:r w:rsidRPr="0054226D">
              <w:t>&gt;PCI</w:t>
            </w:r>
          </w:p>
        </w:tc>
        <w:tc>
          <w:tcPr>
            <w:tcW w:w="1134"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DF3053">
            <w:pPr>
              <w:pStyle w:val="TAL"/>
              <w:rPr>
                <w:lang w:eastAsia="zh-CN"/>
              </w:rPr>
            </w:pPr>
            <w:r w:rsidRPr="0054226D">
              <w:rPr>
                <w:lang w:eastAsia="zh-CN"/>
              </w:rPr>
              <w:t>INTEGER (0..503, …)</w:t>
            </w:r>
          </w:p>
        </w:tc>
        <w:tc>
          <w:tcPr>
            <w:tcW w:w="2227"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DF3053">
            <w:pPr>
              <w:pStyle w:val="TAL"/>
              <w:rPr>
                <w:rFonts w:eastAsia="MS ??"/>
              </w:rPr>
            </w:pPr>
            <w:r w:rsidRPr="0054226D">
              <w:rPr>
                <w:rFonts w:eastAsia="MS ??"/>
              </w:rPr>
              <w:t>Physical Cell ID.</w:t>
            </w:r>
          </w:p>
        </w:tc>
      </w:tr>
      <w:tr w:rsidR="005168CF" w:rsidRPr="0054226D" w14:paraId="257B0654"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DF3053">
            <w:pPr>
              <w:pStyle w:val="TALLeft0"/>
            </w:pPr>
            <w:r w:rsidRPr="0054226D">
              <w:t>&gt;UL EARFCN</w:t>
            </w:r>
          </w:p>
        </w:tc>
        <w:tc>
          <w:tcPr>
            <w:tcW w:w="1134"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DF3053">
            <w:pPr>
              <w:pStyle w:val="TAL"/>
              <w:rPr>
                <w:lang w:eastAsia="zh-CN"/>
              </w:rPr>
            </w:pPr>
            <w:r w:rsidRPr="0054226D">
              <w:rPr>
                <w:lang w:eastAsia="zh-CN"/>
              </w:rPr>
              <w:t>INTEGER (0..262143, ...)</w:t>
            </w:r>
          </w:p>
        </w:tc>
        <w:tc>
          <w:tcPr>
            <w:tcW w:w="2227"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DF3053">
            <w:pPr>
              <w:pStyle w:val="TAL"/>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DF3053">
            <w:pPr>
              <w:pStyle w:val="TALLeft0"/>
            </w:pPr>
            <w:r w:rsidRPr="0054226D">
              <w:t>&gt;UL-bandwidth</w:t>
            </w:r>
          </w:p>
        </w:tc>
        <w:tc>
          <w:tcPr>
            <w:tcW w:w="1134"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DF3053">
            <w:pPr>
              <w:pStyle w:val="TAL"/>
              <w:rPr>
                <w:lang w:eastAsia="zh-CN"/>
              </w:rPr>
            </w:pPr>
            <w:r w:rsidRPr="0054226D">
              <w:rPr>
                <w:lang w:eastAsia="zh-CN"/>
              </w:rPr>
              <w:t>ENUMERATED (n6, n15, n25, n50, n75, n100)</w:t>
            </w:r>
          </w:p>
        </w:tc>
        <w:tc>
          <w:tcPr>
            <w:tcW w:w="2227"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DF3053">
            <w:pPr>
              <w:pStyle w:val="TAL"/>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DF3053">
            <w:pPr>
              <w:pStyle w:val="TALLeft0"/>
            </w:pPr>
            <w:r w:rsidRPr="0054226D">
              <w:t>&gt;UL-CyclicPrefixLength</w:t>
            </w:r>
          </w:p>
        </w:tc>
        <w:tc>
          <w:tcPr>
            <w:tcW w:w="1134"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DF3053">
            <w:pPr>
              <w:pStyle w:val="TAL"/>
              <w:rPr>
                <w:lang w:eastAsia="zh-CN"/>
              </w:rPr>
            </w:pPr>
            <w:r w:rsidRPr="0054226D">
              <w:rPr>
                <w:lang w:eastAsia="zh-CN"/>
              </w:rPr>
              <w:t>ENUMERATED (Normal, Extended)</w:t>
            </w:r>
          </w:p>
        </w:tc>
        <w:tc>
          <w:tcPr>
            <w:tcW w:w="2227"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DF3053">
            <w:pPr>
              <w:pStyle w:val="TAL"/>
              <w:rPr>
                <w:rFonts w:eastAsia="MS ??"/>
              </w:rPr>
            </w:pPr>
            <w:r w:rsidRPr="0054226D">
              <w:rPr>
                <w:rFonts w:eastAsia="MS ??"/>
              </w:rPr>
              <w:t>Uplink cyclic prefix.</w:t>
            </w:r>
          </w:p>
        </w:tc>
      </w:tr>
      <w:tr w:rsidR="005168CF" w:rsidRPr="0054226D" w14:paraId="2DCCB16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DF3053">
            <w:pPr>
              <w:pStyle w:val="TALLeft0"/>
            </w:pPr>
            <w:r w:rsidRPr="0054226D">
              <w:t>&gt;srs-BandwidthConfig</w:t>
            </w:r>
          </w:p>
        </w:tc>
        <w:tc>
          <w:tcPr>
            <w:tcW w:w="1134"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DF3053">
            <w:pPr>
              <w:pStyle w:val="TAL"/>
              <w:rPr>
                <w:lang w:eastAsia="zh-CN"/>
              </w:rPr>
            </w:pPr>
            <w:r w:rsidRPr="0054226D">
              <w:rPr>
                <w:lang w:eastAsia="zh-CN"/>
              </w:rPr>
              <w:t>ENUMERATED (bw0, bw1, bw2, bw3, bw4, bw5, bw6, bw7)</w:t>
            </w:r>
          </w:p>
        </w:tc>
        <w:tc>
          <w:tcPr>
            <w:tcW w:w="2227"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DF3053">
            <w:pPr>
              <w:pStyle w:val="TAL"/>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DF3053">
            <w:pPr>
              <w:pStyle w:val="TAL"/>
              <w:rPr>
                <w:rFonts w:eastAsia="MS ??"/>
              </w:rPr>
            </w:pPr>
          </w:p>
        </w:tc>
      </w:tr>
      <w:tr w:rsidR="005168CF" w:rsidRPr="0054226D" w14:paraId="674D3E7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DF3053">
            <w:pPr>
              <w:pStyle w:val="TALLeft0"/>
            </w:pPr>
            <w:r w:rsidRPr="0054226D">
              <w:t>&gt;srs-Bandwidth</w:t>
            </w:r>
          </w:p>
        </w:tc>
        <w:tc>
          <w:tcPr>
            <w:tcW w:w="1134"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DF3053">
            <w:pPr>
              <w:pStyle w:val="TAL"/>
              <w:rPr>
                <w:lang w:eastAsia="zh-CN"/>
              </w:rPr>
            </w:pPr>
            <w:r w:rsidRPr="0054226D">
              <w:rPr>
                <w:lang w:eastAsia="zh-CN"/>
              </w:rPr>
              <w:t>ENUMERATED (bw0, bw1, bw2, bw3)</w:t>
            </w:r>
          </w:p>
        </w:tc>
        <w:tc>
          <w:tcPr>
            <w:tcW w:w="2227"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DF3053">
            <w:pPr>
              <w:pStyle w:val="TAL"/>
              <w:rPr>
                <w:rFonts w:eastAsia="MS ??"/>
              </w:rPr>
            </w:pPr>
            <w:r w:rsidRPr="0054226D">
              <w:rPr>
                <w:rFonts w:eastAsia="MS ??"/>
              </w:rPr>
              <w:t>UE-specific SRS bandwidth configuration TS 36.211 [6]</w:t>
            </w:r>
          </w:p>
        </w:tc>
      </w:tr>
      <w:tr w:rsidR="005168CF" w:rsidRPr="0054226D" w14:paraId="55831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DF3053">
            <w:pPr>
              <w:pStyle w:val="TALLeft0"/>
            </w:pPr>
            <w:r w:rsidRPr="0054226D">
              <w:t>&gt;srs-AntennaPort</w:t>
            </w:r>
          </w:p>
        </w:tc>
        <w:tc>
          <w:tcPr>
            <w:tcW w:w="1134"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DF3053">
            <w:pPr>
              <w:pStyle w:val="TAL"/>
              <w:rPr>
                <w:lang w:eastAsia="zh-CN"/>
              </w:rPr>
            </w:pPr>
            <w:r w:rsidRPr="0054226D">
              <w:rPr>
                <w:lang w:eastAsia="zh-CN"/>
              </w:rPr>
              <w:t>ENUMERATED (an1, an2, an4, ...)</w:t>
            </w:r>
          </w:p>
        </w:tc>
        <w:tc>
          <w:tcPr>
            <w:tcW w:w="2227"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DF3053">
            <w:pPr>
              <w:pStyle w:val="TAL"/>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DF3053">
            <w:pPr>
              <w:pStyle w:val="TALLeft0"/>
            </w:pPr>
            <w:r w:rsidRPr="0054226D">
              <w:t>&gt;srs-HoppingBandwidth</w:t>
            </w:r>
          </w:p>
        </w:tc>
        <w:tc>
          <w:tcPr>
            <w:tcW w:w="1134"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DF3053">
            <w:pPr>
              <w:pStyle w:val="TAL"/>
              <w:rPr>
                <w:lang w:eastAsia="zh-CN"/>
              </w:rPr>
            </w:pPr>
            <w:r w:rsidRPr="0054226D">
              <w:rPr>
                <w:lang w:eastAsia="zh-CN"/>
              </w:rPr>
              <w:t>ENUMERATED (hbw0, hbw1, hbw2, hbw3)</w:t>
            </w:r>
          </w:p>
        </w:tc>
        <w:tc>
          <w:tcPr>
            <w:tcW w:w="2227"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DF3053">
            <w:pPr>
              <w:pStyle w:val="TAL"/>
              <w:rPr>
                <w:rFonts w:eastAsia="MS ??"/>
              </w:rPr>
            </w:pPr>
            <w:r w:rsidRPr="0054226D">
              <w:rPr>
                <w:rFonts w:eastAsia="MS ??"/>
              </w:rPr>
              <w:t>SRS frequency hopping bandwidth configuration TS 36.211 [6]</w:t>
            </w:r>
          </w:p>
        </w:tc>
      </w:tr>
      <w:tr w:rsidR="005168CF" w:rsidRPr="0054226D" w14:paraId="2F32A0C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DF3053">
            <w:pPr>
              <w:pStyle w:val="TALLeft0"/>
            </w:pPr>
            <w:r w:rsidRPr="0054226D">
              <w:t>&gt;srs-cyclicShift</w:t>
            </w:r>
          </w:p>
        </w:tc>
        <w:tc>
          <w:tcPr>
            <w:tcW w:w="1134"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DF3053">
            <w:pPr>
              <w:pStyle w:val="TAL"/>
              <w:rPr>
                <w:lang w:eastAsia="zh-CN"/>
              </w:rPr>
            </w:pPr>
            <w:r w:rsidRPr="0054226D">
              <w:rPr>
                <w:lang w:eastAsia="zh-CN"/>
              </w:rPr>
              <w:t>ENUMERATED (cs0, cs1, cs2, cs3, cs4, cs5, cs6, cs7)</w:t>
            </w:r>
          </w:p>
        </w:tc>
        <w:tc>
          <w:tcPr>
            <w:tcW w:w="2227"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DF3053">
            <w:pPr>
              <w:pStyle w:val="TAL"/>
              <w:rPr>
                <w:rFonts w:eastAsia="MS ??"/>
              </w:rPr>
            </w:pPr>
            <w:r w:rsidRPr="0054226D">
              <w:rPr>
                <w:rFonts w:eastAsia="MS ??"/>
              </w:rPr>
              <w:t>SRS-Cyclic shift TS 36.211 [6]</w:t>
            </w:r>
          </w:p>
        </w:tc>
      </w:tr>
      <w:tr w:rsidR="005168CF" w:rsidRPr="0054226D" w14:paraId="2F643A3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DF3053">
            <w:pPr>
              <w:pStyle w:val="TALLeft0"/>
            </w:pPr>
            <w:r w:rsidRPr="0054226D">
              <w:t>&gt;srs-ConfigIndex</w:t>
            </w:r>
          </w:p>
        </w:tc>
        <w:tc>
          <w:tcPr>
            <w:tcW w:w="1134"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DF3053">
            <w:pPr>
              <w:pStyle w:val="TAL"/>
              <w:rPr>
                <w:lang w:eastAsia="zh-CN"/>
              </w:rPr>
            </w:pPr>
            <w:r w:rsidRPr="0054226D">
              <w:rPr>
                <w:lang w:eastAsia="zh-CN"/>
              </w:rPr>
              <w:t>INTEGER (0..1023)</w:t>
            </w:r>
          </w:p>
        </w:tc>
        <w:tc>
          <w:tcPr>
            <w:tcW w:w="2227"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DF3053">
            <w:pPr>
              <w:pStyle w:val="TAL"/>
              <w:rPr>
                <w:rFonts w:eastAsia="MS ??"/>
              </w:rPr>
            </w:pPr>
            <w:r w:rsidRPr="0054226D">
              <w:rPr>
                <w:rFonts w:eastAsia="MS ??"/>
              </w:rPr>
              <w:t>SRS configuration index TS 36.211 [6]</w:t>
            </w:r>
          </w:p>
        </w:tc>
      </w:tr>
      <w:tr w:rsidR="005168CF" w:rsidRPr="0054226D" w14:paraId="61B064F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DF3053">
            <w:pPr>
              <w:pStyle w:val="TALLeft0"/>
            </w:pPr>
            <w:r w:rsidRPr="0054226D">
              <w:t>&gt;MaxUpPt</w:t>
            </w:r>
          </w:p>
        </w:tc>
        <w:tc>
          <w:tcPr>
            <w:tcW w:w="1134"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DF3053">
            <w:pPr>
              <w:pStyle w:val="TAL"/>
            </w:pPr>
            <w:r w:rsidRPr="0054226D">
              <w:t>C-</w:t>
            </w:r>
          </w:p>
          <w:p w14:paraId="1EFB19A7" w14:textId="77777777" w:rsidR="005168CF" w:rsidRPr="0054226D" w:rsidRDefault="005168CF" w:rsidP="00DF3053">
            <w:pPr>
              <w:pStyle w:val="TAL"/>
            </w:pPr>
            <w:r w:rsidRPr="0054226D">
              <w:t>IfTDD</w:t>
            </w:r>
          </w:p>
        </w:tc>
        <w:tc>
          <w:tcPr>
            <w:tcW w:w="1559"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DF3053">
            <w:pPr>
              <w:pStyle w:val="TAL"/>
              <w:rPr>
                <w:lang w:eastAsia="zh-CN"/>
              </w:rPr>
            </w:pPr>
            <w:r w:rsidRPr="0054226D">
              <w:rPr>
                <w:lang w:eastAsia="zh-CN"/>
              </w:rPr>
              <w:t>ENUMERATED (true)</w:t>
            </w:r>
          </w:p>
        </w:tc>
        <w:tc>
          <w:tcPr>
            <w:tcW w:w="2227"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DF3053">
            <w:pPr>
              <w:pStyle w:val="TAL"/>
              <w:rPr>
                <w:rFonts w:eastAsia="MS ??"/>
              </w:rPr>
            </w:pPr>
            <w:r w:rsidRPr="0054226D">
              <w:rPr>
                <w:rFonts w:eastAsia="MS ??"/>
              </w:rPr>
              <w:t>MaxUpPt TS 36.211[6]</w:t>
            </w:r>
          </w:p>
        </w:tc>
      </w:tr>
      <w:tr w:rsidR="005168CF" w:rsidRPr="0054226D" w14:paraId="2B87428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DF3053">
            <w:pPr>
              <w:pStyle w:val="TALLeft0"/>
            </w:pPr>
            <w:r w:rsidRPr="0054226D">
              <w:t>&gt;transmissionComb</w:t>
            </w:r>
          </w:p>
        </w:tc>
        <w:tc>
          <w:tcPr>
            <w:tcW w:w="1134"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DF3053">
            <w:pPr>
              <w:pStyle w:val="TAL"/>
              <w:rPr>
                <w:lang w:eastAsia="zh-CN"/>
              </w:rPr>
            </w:pPr>
            <w:r w:rsidRPr="0054226D">
              <w:rPr>
                <w:lang w:eastAsia="zh-CN"/>
              </w:rPr>
              <w:t>INTEGER (0..1)</w:t>
            </w:r>
          </w:p>
        </w:tc>
        <w:tc>
          <w:tcPr>
            <w:tcW w:w="2227"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DF3053">
            <w:pPr>
              <w:pStyle w:val="TAL"/>
              <w:rPr>
                <w:rFonts w:eastAsia="MS ??"/>
              </w:rPr>
            </w:pPr>
            <w:r w:rsidRPr="0054226D">
              <w:rPr>
                <w:rFonts w:eastAsia="MS ??"/>
              </w:rPr>
              <w:t xml:space="preserve">Transmission comb TS </w:t>
            </w:r>
            <w:r w:rsidRPr="0054226D">
              <w:rPr>
                <w:rFonts w:eastAsia="MS ??"/>
              </w:rPr>
              <w:lastRenderedPageBreak/>
              <w:t>36.211 [6]</w:t>
            </w:r>
          </w:p>
        </w:tc>
      </w:tr>
      <w:tr w:rsidR="005168CF" w:rsidRPr="0054226D" w14:paraId="6DFE270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DF3053">
            <w:pPr>
              <w:pStyle w:val="TALLeft0"/>
            </w:pPr>
            <w:r w:rsidRPr="0054226D">
              <w:lastRenderedPageBreak/>
              <w:t>&gt;freqDomainPosition</w:t>
            </w:r>
          </w:p>
        </w:tc>
        <w:tc>
          <w:tcPr>
            <w:tcW w:w="1134"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DF3053">
            <w:pPr>
              <w:pStyle w:val="TAL"/>
              <w:rPr>
                <w:lang w:eastAsia="zh-CN"/>
              </w:rPr>
            </w:pPr>
            <w:r w:rsidRPr="0054226D">
              <w:rPr>
                <w:lang w:eastAsia="zh-CN"/>
              </w:rPr>
              <w:t>INTEGER (0..23)</w:t>
            </w:r>
          </w:p>
        </w:tc>
        <w:tc>
          <w:tcPr>
            <w:tcW w:w="2227"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DF3053">
            <w:pPr>
              <w:pStyle w:val="TAL"/>
              <w:rPr>
                <w:rFonts w:eastAsia="MS ??"/>
              </w:rPr>
            </w:pPr>
            <w:r w:rsidRPr="0054226D">
              <w:rPr>
                <w:rFonts w:eastAsia="MS ??"/>
              </w:rPr>
              <w:t>Frequency domain position TS 36.211 [6]</w:t>
            </w:r>
          </w:p>
        </w:tc>
      </w:tr>
      <w:tr w:rsidR="005168CF" w:rsidRPr="0054226D" w14:paraId="79478A40"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DF3053">
            <w:pPr>
              <w:pStyle w:val="TALLeft0"/>
            </w:pPr>
            <w:r w:rsidRPr="0054226D">
              <w:t>&gt;groupHoppingEnabled</w:t>
            </w:r>
          </w:p>
        </w:tc>
        <w:tc>
          <w:tcPr>
            <w:tcW w:w="1134"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DF3053">
            <w:pPr>
              <w:pStyle w:val="TAL"/>
              <w:rPr>
                <w:lang w:eastAsia="zh-CN"/>
              </w:rPr>
            </w:pPr>
            <w:r w:rsidRPr="0054226D">
              <w:rPr>
                <w:lang w:eastAsia="zh-CN"/>
              </w:rPr>
              <w:t>BOOLEAN</w:t>
            </w:r>
          </w:p>
        </w:tc>
        <w:tc>
          <w:tcPr>
            <w:tcW w:w="2227"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DF3053">
            <w:pPr>
              <w:pStyle w:val="TAL"/>
              <w:rPr>
                <w:rFonts w:eastAsia="MS ??"/>
              </w:rPr>
            </w:pPr>
            <w:r w:rsidRPr="0054226D">
              <w:rPr>
                <w:rFonts w:eastAsia="MS ??"/>
              </w:rPr>
              <w:t>Group-hopping-enabled TS 36.211 [6]</w:t>
            </w:r>
          </w:p>
        </w:tc>
      </w:tr>
      <w:tr w:rsidR="005168CF" w:rsidRPr="0054226D" w14:paraId="22562059"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DF3053">
            <w:pPr>
              <w:pStyle w:val="TALLeft0"/>
            </w:pPr>
            <w:r w:rsidRPr="0054226D">
              <w:t>&gt;deltaSS</w:t>
            </w:r>
          </w:p>
        </w:tc>
        <w:tc>
          <w:tcPr>
            <w:tcW w:w="1134"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DF3053">
            <w:pPr>
              <w:pStyle w:val="TAL"/>
            </w:pPr>
            <w:r w:rsidRPr="0054226D">
              <w:t>O</w:t>
            </w:r>
          </w:p>
          <w:p w14:paraId="0C48A9CE" w14:textId="77777777" w:rsidR="005168CF" w:rsidRPr="0054226D" w:rsidRDefault="005168CF" w:rsidP="00DF3053">
            <w:pPr>
              <w:pStyle w:val="TAL"/>
            </w:pPr>
          </w:p>
        </w:tc>
        <w:tc>
          <w:tcPr>
            <w:tcW w:w="1559"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DF3053">
            <w:pPr>
              <w:pStyle w:val="TAL"/>
              <w:rPr>
                <w:lang w:eastAsia="zh-CN"/>
              </w:rPr>
            </w:pPr>
            <w:r w:rsidRPr="0054226D">
              <w:rPr>
                <w:lang w:eastAsia="zh-CN"/>
              </w:rPr>
              <w:t>INTEGER (0..29)</w:t>
            </w:r>
          </w:p>
        </w:tc>
        <w:tc>
          <w:tcPr>
            <w:tcW w:w="2227"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DF3053">
            <w:pPr>
              <w:pStyle w:val="TAL"/>
              <w:rPr>
                <w:rFonts w:eastAsia="MS ??"/>
              </w:rPr>
            </w:pPr>
            <w:r w:rsidRPr="0054226D">
              <w:rPr>
                <w:rFonts w:eastAsia="MS ??"/>
              </w:rPr>
              <w:t>deltaSS TS 36.211 [6]</w:t>
            </w:r>
          </w:p>
        </w:tc>
      </w:tr>
      <w:tr w:rsidR="005168CF" w:rsidRPr="0054226D" w14:paraId="13FA0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DF3053">
            <w:pPr>
              <w:pStyle w:val="TALLeft0"/>
            </w:pPr>
            <w:r w:rsidRPr="0054226D">
              <w:t>&gt;SFN Initialisation Time</w:t>
            </w:r>
          </w:p>
        </w:tc>
        <w:tc>
          <w:tcPr>
            <w:tcW w:w="1134"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DF3053">
            <w:pPr>
              <w:pStyle w:val="TAL"/>
              <w:rPr>
                <w:lang w:eastAsia="zh-CN"/>
              </w:rPr>
            </w:pPr>
            <w:r w:rsidRPr="0054226D">
              <w:rPr>
                <w:lang w:eastAsia="zh-CN"/>
              </w:rPr>
              <w:t>BIT STRING (64)</w:t>
            </w:r>
          </w:p>
        </w:tc>
        <w:tc>
          <w:tcPr>
            <w:tcW w:w="2227"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DF3053">
            <w:pPr>
              <w:pStyle w:val="TAL"/>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DF3053">
            <w:pPr>
              <w:pStyle w:val="TAH"/>
              <w:rPr>
                <w:noProof/>
                <w:lang w:eastAsia="en-US"/>
              </w:rPr>
            </w:pPr>
            <w:r w:rsidRPr="0054226D">
              <w:rPr>
                <w:noProof/>
                <w:lang w:eastAsia="en-US"/>
              </w:rPr>
              <w:t>Condition</w:t>
            </w:r>
          </w:p>
        </w:tc>
        <w:tc>
          <w:tcPr>
            <w:tcW w:w="5670" w:type="dxa"/>
          </w:tcPr>
          <w:p w14:paraId="634C5843"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DF3053">
            <w:pPr>
              <w:pStyle w:val="TAL"/>
            </w:pPr>
            <w:r w:rsidRPr="0054226D">
              <w:t>IfTDD</w:t>
            </w:r>
          </w:p>
        </w:tc>
        <w:tc>
          <w:tcPr>
            <w:tcW w:w="5670" w:type="dxa"/>
          </w:tcPr>
          <w:p w14:paraId="4A119BEE" w14:textId="77777777" w:rsidR="005168CF" w:rsidRPr="0054226D" w:rsidRDefault="005168CF" w:rsidP="00DF3053">
            <w:pPr>
              <w:pStyle w:val="TAL"/>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DF3053">
            <w:pPr>
              <w:pStyle w:val="TAH"/>
              <w:rPr>
                <w:noProof/>
                <w:lang w:eastAsia="en-US"/>
              </w:rPr>
            </w:pPr>
            <w:r w:rsidRPr="0054226D">
              <w:rPr>
                <w:noProof/>
                <w:lang w:eastAsia="en-US"/>
              </w:rPr>
              <w:t>Range bound</w:t>
            </w:r>
          </w:p>
        </w:tc>
        <w:tc>
          <w:tcPr>
            <w:tcW w:w="5670" w:type="dxa"/>
          </w:tcPr>
          <w:p w14:paraId="43C48B59"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DF3053">
            <w:pPr>
              <w:pStyle w:val="TAL"/>
            </w:pPr>
            <w:r w:rsidRPr="0054226D">
              <w:t>maxServCell</w:t>
            </w:r>
          </w:p>
        </w:tc>
        <w:tc>
          <w:tcPr>
            <w:tcW w:w="5670" w:type="dxa"/>
          </w:tcPr>
          <w:p w14:paraId="360B5BB8" w14:textId="77777777" w:rsidR="005168CF" w:rsidRPr="0054226D" w:rsidRDefault="005168CF" w:rsidP="00DF3053">
            <w:pPr>
              <w:pStyle w:val="TAL"/>
            </w:pPr>
            <w:r w:rsidRPr="0054226D">
              <w:t>Maximum number of serving cells with SRS configuration. Value is 5.</w:t>
            </w:r>
          </w:p>
        </w:tc>
      </w:tr>
    </w:tbl>
    <w:p w14:paraId="2FA4327D" w14:textId="77777777" w:rsidR="005168CF" w:rsidRPr="0054226D" w:rsidRDefault="005168CF" w:rsidP="005168CF"/>
    <w:p w14:paraId="4931ADDE" w14:textId="77777777" w:rsidR="005168CF" w:rsidRPr="0054226D" w:rsidRDefault="005168CF" w:rsidP="005168CF">
      <w:pPr>
        <w:pStyle w:val="Heading3"/>
        <w:rPr>
          <w:lang w:eastAsia="zh-CN"/>
        </w:rPr>
      </w:pPr>
      <w:bookmarkStart w:id="342" w:name="_Toc534730157"/>
      <w:bookmarkStart w:id="343" w:name="_Toc36552153"/>
      <w:bookmarkStart w:id="344" w:name="_Toc162452595"/>
      <w:r w:rsidRPr="0054226D">
        <w:rPr>
          <w:lang w:eastAsia="zh-CN"/>
        </w:rPr>
        <w:t>9.2.12</w:t>
      </w:r>
      <w:r w:rsidRPr="0054226D">
        <w:rPr>
          <w:lang w:eastAsia="zh-CN"/>
        </w:rPr>
        <w:tab/>
        <w:t>Cell Portion ID</w:t>
      </w:r>
      <w:bookmarkEnd w:id="342"/>
      <w:bookmarkEnd w:id="343"/>
      <w:bookmarkEnd w:id="344"/>
    </w:p>
    <w:p w14:paraId="11E7E9EE" w14:textId="77777777" w:rsidR="005168CF" w:rsidRPr="0054226D" w:rsidRDefault="005168CF" w:rsidP="005168CF">
      <w:pPr>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5168CF">
      <w:pPr>
        <w:pStyle w:val="TH"/>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54226D" w14:paraId="754E9E5B" w14:textId="77777777" w:rsidTr="00DF3053">
        <w:tc>
          <w:tcPr>
            <w:tcW w:w="2552" w:type="dxa"/>
          </w:tcPr>
          <w:p w14:paraId="462748CF" w14:textId="77777777" w:rsidR="005168CF" w:rsidRPr="0054226D" w:rsidRDefault="005168CF" w:rsidP="00DF3053">
            <w:pPr>
              <w:pStyle w:val="TAH"/>
              <w:rPr>
                <w:lang w:eastAsia="en-US"/>
              </w:rPr>
            </w:pPr>
            <w:r w:rsidRPr="0054226D">
              <w:rPr>
                <w:lang w:eastAsia="en-US"/>
              </w:rPr>
              <w:t>IE/Group Name</w:t>
            </w:r>
          </w:p>
        </w:tc>
        <w:tc>
          <w:tcPr>
            <w:tcW w:w="1134" w:type="dxa"/>
          </w:tcPr>
          <w:p w14:paraId="6C210457" w14:textId="77777777" w:rsidR="005168CF" w:rsidRPr="0054226D" w:rsidRDefault="005168CF" w:rsidP="00DF3053">
            <w:pPr>
              <w:pStyle w:val="TAH"/>
              <w:rPr>
                <w:lang w:eastAsia="en-US"/>
              </w:rPr>
            </w:pPr>
            <w:r w:rsidRPr="0054226D">
              <w:rPr>
                <w:lang w:eastAsia="en-US"/>
              </w:rPr>
              <w:t>Presence</w:t>
            </w:r>
          </w:p>
        </w:tc>
        <w:tc>
          <w:tcPr>
            <w:tcW w:w="1701" w:type="dxa"/>
          </w:tcPr>
          <w:p w14:paraId="49B060F6" w14:textId="77777777" w:rsidR="005168CF" w:rsidRPr="0054226D" w:rsidRDefault="005168CF" w:rsidP="00DF3053">
            <w:pPr>
              <w:pStyle w:val="TAH"/>
              <w:rPr>
                <w:lang w:eastAsia="en-US"/>
              </w:rPr>
            </w:pPr>
            <w:r w:rsidRPr="0054226D">
              <w:rPr>
                <w:lang w:eastAsia="en-US"/>
              </w:rPr>
              <w:t>Range</w:t>
            </w:r>
          </w:p>
        </w:tc>
        <w:tc>
          <w:tcPr>
            <w:tcW w:w="1276" w:type="dxa"/>
          </w:tcPr>
          <w:p w14:paraId="0E8491D1" w14:textId="77777777" w:rsidR="005168CF" w:rsidRPr="0054226D" w:rsidRDefault="005168CF" w:rsidP="00DF3053">
            <w:pPr>
              <w:pStyle w:val="TAH"/>
              <w:rPr>
                <w:lang w:eastAsia="en-US"/>
              </w:rPr>
            </w:pPr>
            <w:r w:rsidRPr="0054226D">
              <w:rPr>
                <w:lang w:eastAsia="en-US"/>
              </w:rPr>
              <w:t>IE type and reference</w:t>
            </w:r>
          </w:p>
        </w:tc>
        <w:tc>
          <w:tcPr>
            <w:tcW w:w="2693" w:type="dxa"/>
          </w:tcPr>
          <w:p w14:paraId="0EDAA73E" w14:textId="77777777" w:rsidR="005168CF" w:rsidRPr="0054226D" w:rsidRDefault="005168CF" w:rsidP="00DF3053">
            <w:pPr>
              <w:pStyle w:val="TAH"/>
              <w:rPr>
                <w:lang w:eastAsia="en-US"/>
              </w:rPr>
            </w:pPr>
            <w:r w:rsidRPr="0054226D">
              <w:rPr>
                <w:lang w:eastAsia="en-US"/>
              </w:rPr>
              <w:t>Semantics description</w:t>
            </w:r>
          </w:p>
        </w:tc>
      </w:tr>
      <w:tr w:rsidR="005168CF" w:rsidRPr="0054226D" w14:paraId="6DDBC73E" w14:textId="77777777" w:rsidTr="00DF3053">
        <w:tc>
          <w:tcPr>
            <w:tcW w:w="2552" w:type="dxa"/>
          </w:tcPr>
          <w:p w14:paraId="641E0909" w14:textId="77777777" w:rsidR="005168CF" w:rsidRPr="0054226D" w:rsidRDefault="005168CF" w:rsidP="00DF3053">
            <w:pPr>
              <w:pStyle w:val="TAL"/>
            </w:pPr>
            <w:r w:rsidRPr="0054226D">
              <w:t>Cell Portion ID</w:t>
            </w:r>
          </w:p>
        </w:tc>
        <w:tc>
          <w:tcPr>
            <w:tcW w:w="1134" w:type="dxa"/>
          </w:tcPr>
          <w:p w14:paraId="6F4D8166" w14:textId="77777777" w:rsidR="005168CF" w:rsidRPr="0054226D" w:rsidRDefault="005168CF" w:rsidP="00DF3053">
            <w:pPr>
              <w:pStyle w:val="TAL"/>
              <w:rPr>
                <w:lang w:eastAsia="en-US"/>
              </w:rPr>
            </w:pPr>
            <w:r w:rsidRPr="0054226D">
              <w:rPr>
                <w:lang w:eastAsia="en-US"/>
              </w:rPr>
              <w:t>M</w:t>
            </w:r>
          </w:p>
        </w:tc>
        <w:tc>
          <w:tcPr>
            <w:tcW w:w="1701" w:type="dxa"/>
          </w:tcPr>
          <w:p w14:paraId="0B6A0BD0" w14:textId="77777777" w:rsidR="005168CF" w:rsidRPr="0054226D" w:rsidRDefault="005168CF" w:rsidP="00DF3053">
            <w:pPr>
              <w:pStyle w:val="TAL"/>
              <w:rPr>
                <w:lang w:eastAsia="en-US"/>
              </w:rPr>
            </w:pPr>
          </w:p>
        </w:tc>
        <w:tc>
          <w:tcPr>
            <w:tcW w:w="1276" w:type="dxa"/>
          </w:tcPr>
          <w:p w14:paraId="7E53D172" w14:textId="77777777" w:rsidR="005168CF" w:rsidRPr="0054226D" w:rsidRDefault="005168CF" w:rsidP="00DF3053">
            <w:pPr>
              <w:pStyle w:val="TAL"/>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693" w:type="dxa"/>
          </w:tcPr>
          <w:p w14:paraId="70970D07" w14:textId="77777777" w:rsidR="005168CF" w:rsidRPr="0054226D" w:rsidRDefault="005168CF" w:rsidP="00DF3053">
            <w:pPr>
              <w:pStyle w:val="TAL"/>
              <w:rPr>
                <w:lang w:eastAsia="zh-CN"/>
              </w:rPr>
            </w:pPr>
          </w:p>
        </w:tc>
      </w:tr>
    </w:tbl>
    <w:p w14:paraId="23777F8D" w14:textId="77777777" w:rsidR="005168CF" w:rsidRPr="0054226D" w:rsidRDefault="005168CF" w:rsidP="005168CF"/>
    <w:p w14:paraId="3A64F899" w14:textId="77777777" w:rsidR="005168CF" w:rsidRPr="0054226D" w:rsidRDefault="005168CF" w:rsidP="005168CF">
      <w:pPr>
        <w:pStyle w:val="Heading3"/>
      </w:pPr>
      <w:bookmarkStart w:id="345" w:name="_Toc534730158"/>
      <w:bookmarkStart w:id="346" w:name="_Toc36552154"/>
      <w:bookmarkStart w:id="347" w:name="_Toc162452596"/>
      <w:r w:rsidRPr="0054226D">
        <w:t>9.2.13</w:t>
      </w:r>
      <w:r w:rsidRPr="0054226D">
        <w:tab/>
        <w:t>Inter-RAT Measurement Result</w:t>
      </w:r>
      <w:bookmarkEnd w:id="345"/>
      <w:bookmarkEnd w:id="346"/>
      <w:bookmarkEnd w:id="347"/>
    </w:p>
    <w:p w14:paraId="4EA1DE26" w14:textId="77777777" w:rsidR="005168CF" w:rsidRPr="0054226D" w:rsidRDefault="005168CF" w:rsidP="00A7285D">
      <w:r w:rsidRPr="0054226D">
        <w:t>The purpose of the Inter-RAT Measurement Result information element is to provide the Inter-RAT measurement results.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1022"/>
        <w:gridCol w:w="817"/>
        <w:gridCol w:w="1909"/>
        <w:gridCol w:w="1176"/>
        <w:gridCol w:w="1186"/>
        <w:gridCol w:w="1176"/>
      </w:tblGrid>
      <w:tr w:rsidR="005168CF" w:rsidRPr="0054226D" w14:paraId="18BC3BCA" w14:textId="77777777" w:rsidTr="00DF3053">
        <w:trPr>
          <w:jc w:val="center"/>
        </w:trPr>
        <w:tc>
          <w:tcPr>
            <w:tcW w:w="2353" w:type="dxa"/>
          </w:tcPr>
          <w:p w14:paraId="32D4261B" w14:textId="77777777" w:rsidR="005168CF" w:rsidRPr="0054226D" w:rsidRDefault="005168CF" w:rsidP="00DF3053">
            <w:pPr>
              <w:pStyle w:val="TAH"/>
              <w:rPr>
                <w:lang w:eastAsia="en-US"/>
              </w:rPr>
            </w:pPr>
            <w:r w:rsidRPr="0054226D">
              <w:rPr>
                <w:lang w:eastAsia="en-US"/>
              </w:rPr>
              <w:lastRenderedPageBreak/>
              <w:t>IE/Group Name</w:t>
            </w:r>
          </w:p>
        </w:tc>
        <w:tc>
          <w:tcPr>
            <w:tcW w:w="1022" w:type="dxa"/>
          </w:tcPr>
          <w:p w14:paraId="0FC6AC88" w14:textId="77777777" w:rsidR="005168CF" w:rsidRPr="0054226D" w:rsidRDefault="005168CF" w:rsidP="00DF3053">
            <w:pPr>
              <w:pStyle w:val="TAH"/>
              <w:rPr>
                <w:lang w:eastAsia="en-US"/>
              </w:rPr>
            </w:pPr>
            <w:r w:rsidRPr="0054226D">
              <w:rPr>
                <w:lang w:eastAsia="en-US"/>
              </w:rPr>
              <w:t>Presence</w:t>
            </w:r>
          </w:p>
        </w:tc>
        <w:tc>
          <w:tcPr>
            <w:tcW w:w="817" w:type="dxa"/>
          </w:tcPr>
          <w:p w14:paraId="53D5A543" w14:textId="77777777" w:rsidR="005168CF" w:rsidRPr="0054226D" w:rsidRDefault="005168CF" w:rsidP="00DF3053">
            <w:pPr>
              <w:pStyle w:val="TAH"/>
              <w:rPr>
                <w:lang w:eastAsia="en-US"/>
              </w:rPr>
            </w:pPr>
            <w:r w:rsidRPr="0054226D">
              <w:rPr>
                <w:lang w:eastAsia="en-US"/>
              </w:rPr>
              <w:t>Range</w:t>
            </w:r>
          </w:p>
        </w:tc>
        <w:tc>
          <w:tcPr>
            <w:tcW w:w="1909" w:type="dxa"/>
          </w:tcPr>
          <w:p w14:paraId="4631DC99" w14:textId="77777777" w:rsidR="005168CF" w:rsidRPr="0054226D" w:rsidRDefault="005168CF" w:rsidP="00DF3053">
            <w:pPr>
              <w:pStyle w:val="TAH"/>
              <w:rPr>
                <w:lang w:eastAsia="en-US"/>
              </w:rPr>
            </w:pPr>
            <w:r w:rsidRPr="0054226D">
              <w:rPr>
                <w:lang w:eastAsia="en-US"/>
              </w:rPr>
              <w:t>IE Type and Reference</w:t>
            </w:r>
          </w:p>
        </w:tc>
        <w:tc>
          <w:tcPr>
            <w:tcW w:w="1176" w:type="dxa"/>
          </w:tcPr>
          <w:p w14:paraId="01E8AA95" w14:textId="77777777" w:rsidR="005168CF" w:rsidRPr="0054226D" w:rsidRDefault="005168CF" w:rsidP="00DF3053">
            <w:pPr>
              <w:pStyle w:val="TAH"/>
              <w:rPr>
                <w:lang w:eastAsia="en-US"/>
              </w:rPr>
            </w:pPr>
            <w:r w:rsidRPr="0054226D">
              <w:rPr>
                <w:lang w:eastAsia="en-US"/>
              </w:rPr>
              <w:t>Semantics Description</w:t>
            </w:r>
          </w:p>
        </w:tc>
        <w:tc>
          <w:tcPr>
            <w:tcW w:w="1186" w:type="dxa"/>
          </w:tcPr>
          <w:p w14:paraId="55E4D72A" w14:textId="77777777" w:rsidR="005168CF" w:rsidRPr="0054226D" w:rsidRDefault="005168CF" w:rsidP="00DF3053">
            <w:pPr>
              <w:pStyle w:val="TAH"/>
              <w:rPr>
                <w:lang w:eastAsia="en-US"/>
              </w:rPr>
            </w:pPr>
            <w:r>
              <w:t>Criticality</w:t>
            </w:r>
          </w:p>
        </w:tc>
        <w:tc>
          <w:tcPr>
            <w:tcW w:w="1176" w:type="dxa"/>
          </w:tcPr>
          <w:p w14:paraId="471F5993" w14:textId="77777777" w:rsidR="005168CF" w:rsidRPr="0054226D" w:rsidRDefault="005168CF" w:rsidP="00DF3053">
            <w:pPr>
              <w:pStyle w:val="TAH"/>
              <w:rPr>
                <w:lang w:eastAsia="en-US"/>
              </w:rPr>
            </w:pPr>
            <w:r>
              <w:t>Assigned criticality</w:t>
            </w:r>
          </w:p>
        </w:tc>
      </w:tr>
      <w:tr w:rsidR="005168CF" w:rsidRPr="0054226D" w14:paraId="35E1EEA9" w14:textId="77777777" w:rsidTr="00DF3053">
        <w:trPr>
          <w:jc w:val="center"/>
        </w:trPr>
        <w:tc>
          <w:tcPr>
            <w:tcW w:w="2353" w:type="dxa"/>
          </w:tcPr>
          <w:p w14:paraId="084E70A1" w14:textId="77777777" w:rsidR="005168CF" w:rsidRPr="0054226D" w:rsidRDefault="005168CF" w:rsidP="00DF3053">
            <w:pPr>
              <w:pStyle w:val="TAL"/>
              <w:rPr>
                <w:b/>
                <w:bCs/>
              </w:rPr>
            </w:pPr>
            <w:r w:rsidRPr="0054226D">
              <w:rPr>
                <w:b/>
                <w:bCs/>
              </w:rPr>
              <w:t>Inter-RAT Measured Results</w:t>
            </w:r>
          </w:p>
        </w:tc>
        <w:tc>
          <w:tcPr>
            <w:tcW w:w="1022" w:type="dxa"/>
          </w:tcPr>
          <w:p w14:paraId="44438576" w14:textId="77777777" w:rsidR="005168CF" w:rsidRPr="0054226D" w:rsidRDefault="005168CF" w:rsidP="00DF3053">
            <w:pPr>
              <w:pStyle w:val="TAL"/>
            </w:pPr>
          </w:p>
        </w:tc>
        <w:tc>
          <w:tcPr>
            <w:tcW w:w="817" w:type="dxa"/>
          </w:tcPr>
          <w:p w14:paraId="6D63E9D0" w14:textId="77777777" w:rsidR="005168CF" w:rsidRPr="0054226D" w:rsidRDefault="005168CF" w:rsidP="00DF3053">
            <w:pPr>
              <w:pStyle w:val="TAL"/>
              <w:rPr>
                <w:bCs/>
              </w:rPr>
            </w:pPr>
            <w:r w:rsidRPr="0054226D">
              <w:rPr>
                <w:bCs/>
                <w:i/>
                <w:iCs/>
              </w:rPr>
              <w:t>1.. &lt;maxnoMeas&gt;</w:t>
            </w:r>
          </w:p>
        </w:tc>
        <w:tc>
          <w:tcPr>
            <w:tcW w:w="1909" w:type="dxa"/>
          </w:tcPr>
          <w:p w14:paraId="2D0DCA9F" w14:textId="77777777" w:rsidR="005168CF" w:rsidRPr="0054226D" w:rsidRDefault="005168CF" w:rsidP="00DF3053">
            <w:pPr>
              <w:pStyle w:val="TAL"/>
            </w:pPr>
          </w:p>
        </w:tc>
        <w:tc>
          <w:tcPr>
            <w:tcW w:w="1176" w:type="dxa"/>
          </w:tcPr>
          <w:p w14:paraId="05230B8F" w14:textId="77777777" w:rsidR="005168CF" w:rsidRPr="0054226D" w:rsidRDefault="005168CF" w:rsidP="00DF3053">
            <w:pPr>
              <w:pStyle w:val="TAL"/>
              <w:rPr>
                <w:rFonts w:eastAsia="SimSun"/>
                <w:bCs/>
                <w:lang w:eastAsia="zh-CN"/>
              </w:rPr>
            </w:pPr>
          </w:p>
        </w:tc>
        <w:tc>
          <w:tcPr>
            <w:tcW w:w="1186" w:type="dxa"/>
          </w:tcPr>
          <w:p w14:paraId="2C7F1F9A"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3EC28B2" w14:textId="77777777" w:rsidR="005168CF" w:rsidRPr="0054226D" w:rsidRDefault="005168CF" w:rsidP="00DF3053">
            <w:pPr>
              <w:pStyle w:val="TAC"/>
              <w:rPr>
                <w:rFonts w:eastAsia="SimSun"/>
                <w:lang w:eastAsia="zh-CN"/>
              </w:rPr>
            </w:pPr>
          </w:p>
        </w:tc>
      </w:tr>
      <w:tr w:rsidR="005168CF" w:rsidRPr="0054226D" w14:paraId="45123B7A" w14:textId="77777777" w:rsidTr="00DF3053">
        <w:trPr>
          <w:jc w:val="center"/>
        </w:trPr>
        <w:tc>
          <w:tcPr>
            <w:tcW w:w="2353" w:type="dxa"/>
          </w:tcPr>
          <w:p w14:paraId="378D9380" w14:textId="77777777" w:rsidR="005168CF" w:rsidRPr="0054226D" w:rsidRDefault="005168CF" w:rsidP="00DF3053">
            <w:pPr>
              <w:pStyle w:val="TALLeft0"/>
            </w:pPr>
            <w:r w:rsidRPr="0054226D">
              <w:t xml:space="preserve">&gt;CHOICE </w:t>
            </w:r>
            <w:r w:rsidRPr="0054226D">
              <w:rPr>
                <w:i/>
              </w:rPr>
              <w:t xml:space="preserve">Inter-RAT Measured </w:t>
            </w:r>
            <w:r w:rsidRPr="0054226D">
              <w:rPr>
                <w:i/>
                <w:iCs/>
              </w:rPr>
              <w:t>Results Value</w:t>
            </w:r>
          </w:p>
        </w:tc>
        <w:tc>
          <w:tcPr>
            <w:tcW w:w="1022" w:type="dxa"/>
          </w:tcPr>
          <w:p w14:paraId="4D6061A0" w14:textId="77777777" w:rsidR="005168CF" w:rsidRPr="0054226D" w:rsidRDefault="005168CF" w:rsidP="00A7285D">
            <w:pPr>
              <w:pStyle w:val="TAL"/>
            </w:pPr>
            <w:r w:rsidRPr="0054226D">
              <w:t>M</w:t>
            </w:r>
          </w:p>
        </w:tc>
        <w:tc>
          <w:tcPr>
            <w:tcW w:w="817" w:type="dxa"/>
          </w:tcPr>
          <w:p w14:paraId="058E25F3" w14:textId="77777777" w:rsidR="005168CF" w:rsidRPr="0054226D" w:rsidRDefault="005168CF" w:rsidP="00A7285D">
            <w:pPr>
              <w:pStyle w:val="TAL"/>
            </w:pPr>
          </w:p>
        </w:tc>
        <w:tc>
          <w:tcPr>
            <w:tcW w:w="1909" w:type="dxa"/>
          </w:tcPr>
          <w:p w14:paraId="39528131" w14:textId="77777777" w:rsidR="005168CF" w:rsidRPr="0054226D" w:rsidRDefault="005168CF" w:rsidP="00A7285D">
            <w:pPr>
              <w:pStyle w:val="TAL"/>
            </w:pPr>
          </w:p>
        </w:tc>
        <w:tc>
          <w:tcPr>
            <w:tcW w:w="1176" w:type="dxa"/>
          </w:tcPr>
          <w:p w14:paraId="2D330B32" w14:textId="77777777" w:rsidR="005168CF" w:rsidRPr="0054226D" w:rsidRDefault="005168CF" w:rsidP="00A7285D">
            <w:pPr>
              <w:pStyle w:val="TAL"/>
            </w:pPr>
          </w:p>
        </w:tc>
        <w:tc>
          <w:tcPr>
            <w:tcW w:w="1186" w:type="dxa"/>
          </w:tcPr>
          <w:p w14:paraId="1A414134" w14:textId="77777777" w:rsidR="005168CF" w:rsidRPr="0054226D" w:rsidRDefault="005168CF" w:rsidP="00A7285D">
            <w:pPr>
              <w:pStyle w:val="TAL"/>
            </w:pPr>
            <w:r>
              <w:t>-</w:t>
            </w:r>
          </w:p>
        </w:tc>
        <w:tc>
          <w:tcPr>
            <w:tcW w:w="1176" w:type="dxa"/>
          </w:tcPr>
          <w:p w14:paraId="546F18AB" w14:textId="77777777" w:rsidR="005168CF" w:rsidRPr="0054226D" w:rsidRDefault="005168CF" w:rsidP="00A7285D">
            <w:pPr>
              <w:pStyle w:val="TAL"/>
            </w:pPr>
          </w:p>
        </w:tc>
      </w:tr>
      <w:tr w:rsidR="005168CF" w:rsidRPr="0054226D" w14:paraId="773FD776" w14:textId="77777777" w:rsidTr="00DF3053">
        <w:trPr>
          <w:jc w:val="center"/>
        </w:trPr>
        <w:tc>
          <w:tcPr>
            <w:tcW w:w="2353" w:type="dxa"/>
          </w:tcPr>
          <w:p w14:paraId="67808B9D" w14:textId="77777777" w:rsidR="005168CF" w:rsidRPr="00A7285D" w:rsidRDefault="005168CF" w:rsidP="00DF3053">
            <w:pPr>
              <w:pStyle w:val="TALLeft050cm"/>
              <w:rPr>
                <w:b/>
                <w:i/>
                <w:iCs/>
              </w:rPr>
            </w:pPr>
            <w:r w:rsidRPr="00A7285D">
              <w:rPr>
                <w:i/>
                <w:iCs/>
              </w:rPr>
              <w:t>&gt;&gt;</w:t>
            </w:r>
            <w:r w:rsidRPr="00A7285D">
              <w:rPr>
                <w:b/>
                <w:i/>
                <w:iCs/>
              </w:rPr>
              <w:t>Result GERAN</w:t>
            </w:r>
          </w:p>
        </w:tc>
        <w:tc>
          <w:tcPr>
            <w:tcW w:w="1022" w:type="dxa"/>
          </w:tcPr>
          <w:p w14:paraId="4978ED23" w14:textId="158323D9" w:rsidR="005168CF" w:rsidRPr="0054226D" w:rsidRDefault="005168CF" w:rsidP="00DF3053">
            <w:pPr>
              <w:pStyle w:val="TAL"/>
            </w:pPr>
          </w:p>
        </w:tc>
        <w:tc>
          <w:tcPr>
            <w:tcW w:w="817" w:type="dxa"/>
          </w:tcPr>
          <w:p w14:paraId="3F2E2F28" w14:textId="77777777" w:rsidR="005168CF" w:rsidRPr="0054226D" w:rsidRDefault="005168CF" w:rsidP="00DF3053">
            <w:pPr>
              <w:pStyle w:val="TAL"/>
              <w:rPr>
                <w:i/>
              </w:rPr>
            </w:pPr>
            <w:r w:rsidRPr="0054226D">
              <w:rPr>
                <w:i/>
              </w:rPr>
              <w:t>1..&lt;maxGERANMeas&gt;</w:t>
            </w:r>
          </w:p>
        </w:tc>
        <w:tc>
          <w:tcPr>
            <w:tcW w:w="1909" w:type="dxa"/>
          </w:tcPr>
          <w:p w14:paraId="69D3EA65" w14:textId="77777777" w:rsidR="005168CF" w:rsidRPr="0054226D" w:rsidRDefault="005168CF" w:rsidP="00DF3053">
            <w:pPr>
              <w:pStyle w:val="TF"/>
              <w:keepNext/>
              <w:spacing w:after="0"/>
              <w:jc w:val="left"/>
              <w:rPr>
                <w:b w:val="0"/>
              </w:rPr>
            </w:pPr>
          </w:p>
        </w:tc>
        <w:tc>
          <w:tcPr>
            <w:tcW w:w="1176" w:type="dxa"/>
          </w:tcPr>
          <w:p w14:paraId="01D40EDE" w14:textId="77777777" w:rsidR="005168CF" w:rsidRPr="0054226D" w:rsidRDefault="005168CF" w:rsidP="00DF3053">
            <w:pPr>
              <w:pStyle w:val="TAL"/>
            </w:pPr>
          </w:p>
        </w:tc>
        <w:tc>
          <w:tcPr>
            <w:tcW w:w="1186" w:type="dxa"/>
          </w:tcPr>
          <w:p w14:paraId="3F4B1CE3" w14:textId="77777777" w:rsidR="005168CF" w:rsidRPr="0054226D" w:rsidRDefault="005168CF" w:rsidP="00DF3053">
            <w:pPr>
              <w:pStyle w:val="TAC"/>
            </w:pPr>
            <w:r>
              <w:t>-</w:t>
            </w:r>
          </w:p>
        </w:tc>
        <w:tc>
          <w:tcPr>
            <w:tcW w:w="1176" w:type="dxa"/>
          </w:tcPr>
          <w:p w14:paraId="3F9FF9D3" w14:textId="77777777" w:rsidR="005168CF" w:rsidRPr="0054226D" w:rsidRDefault="005168CF" w:rsidP="00DF3053">
            <w:pPr>
              <w:pStyle w:val="TAC"/>
            </w:pPr>
          </w:p>
        </w:tc>
      </w:tr>
      <w:tr w:rsidR="005168CF" w:rsidRPr="0054226D" w14:paraId="390BD84F" w14:textId="77777777" w:rsidTr="00DF3053">
        <w:trPr>
          <w:jc w:val="center"/>
        </w:trPr>
        <w:tc>
          <w:tcPr>
            <w:tcW w:w="2353" w:type="dxa"/>
          </w:tcPr>
          <w:p w14:paraId="6739B277" w14:textId="77777777" w:rsidR="005168CF" w:rsidRPr="0054226D" w:rsidRDefault="005168CF" w:rsidP="00DF3053">
            <w:pPr>
              <w:pStyle w:val="TALLeft00"/>
              <w:rPr>
                <w:b/>
              </w:rPr>
            </w:pPr>
            <w:r w:rsidRPr="0054226D">
              <w:t>&gt;&gt;&gt;ARFCN of BCCH</w:t>
            </w:r>
          </w:p>
        </w:tc>
        <w:tc>
          <w:tcPr>
            <w:tcW w:w="1022" w:type="dxa"/>
          </w:tcPr>
          <w:p w14:paraId="2B806EF3" w14:textId="77777777" w:rsidR="005168CF" w:rsidRPr="0054226D" w:rsidRDefault="005168CF" w:rsidP="00DF3053">
            <w:pPr>
              <w:pStyle w:val="TAL"/>
            </w:pPr>
            <w:r w:rsidRPr="0054226D">
              <w:t>M</w:t>
            </w:r>
          </w:p>
        </w:tc>
        <w:tc>
          <w:tcPr>
            <w:tcW w:w="817" w:type="dxa"/>
          </w:tcPr>
          <w:p w14:paraId="792D3372" w14:textId="77777777" w:rsidR="005168CF" w:rsidRPr="0054226D" w:rsidRDefault="005168CF" w:rsidP="00DF3053">
            <w:pPr>
              <w:pStyle w:val="TAL"/>
            </w:pPr>
          </w:p>
        </w:tc>
        <w:tc>
          <w:tcPr>
            <w:tcW w:w="1909" w:type="dxa"/>
          </w:tcPr>
          <w:p w14:paraId="561B8E14" w14:textId="77777777" w:rsidR="005168CF" w:rsidRPr="0054226D" w:rsidRDefault="005168CF" w:rsidP="00DF3053">
            <w:pPr>
              <w:pStyle w:val="TAL"/>
              <w:rPr>
                <w:b/>
              </w:rPr>
            </w:pPr>
            <w:r w:rsidRPr="0054226D">
              <w:t>INTEGER (0..1023, ...)</w:t>
            </w:r>
          </w:p>
        </w:tc>
        <w:tc>
          <w:tcPr>
            <w:tcW w:w="1176" w:type="dxa"/>
          </w:tcPr>
          <w:p w14:paraId="7A26843B" w14:textId="77777777" w:rsidR="005168CF" w:rsidRPr="0054226D" w:rsidRDefault="005168CF" w:rsidP="00DF3053">
            <w:pPr>
              <w:pStyle w:val="TAL"/>
            </w:pPr>
          </w:p>
        </w:tc>
        <w:tc>
          <w:tcPr>
            <w:tcW w:w="1186" w:type="dxa"/>
          </w:tcPr>
          <w:p w14:paraId="32ABCC03" w14:textId="77777777" w:rsidR="005168CF" w:rsidRPr="0054226D" w:rsidRDefault="005168CF" w:rsidP="00DF3053">
            <w:pPr>
              <w:pStyle w:val="TAC"/>
            </w:pPr>
            <w:r>
              <w:t>-</w:t>
            </w:r>
          </w:p>
        </w:tc>
        <w:tc>
          <w:tcPr>
            <w:tcW w:w="1176" w:type="dxa"/>
          </w:tcPr>
          <w:p w14:paraId="03BE5D3E" w14:textId="77777777" w:rsidR="005168CF" w:rsidRPr="0054226D" w:rsidRDefault="005168CF" w:rsidP="00DF3053">
            <w:pPr>
              <w:pStyle w:val="TAC"/>
            </w:pPr>
          </w:p>
        </w:tc>
      </w:tr>
      <w:tr w:rsidR="005168CF" w:rsidRPr="0054226D" w14:paraId="692E46B8" w14:textId="77777777" w:rsidTr="00DF3053">
        <w:trPr>
          <w:jc w:val="center"/>
        </w:trPr>
        <w:tc>
          <w:tcPr>
            <w:tcW w:w="2353" w:type="dxa"/>
          </w:tcPr>
          <w:p w14:paraId="16761ECD" w14:textId="77777777" w:rsidR="005168CF" w:rsidRPr="0054226D" w:rsidRDefault="005168CF" w:rsidP="00DF3053">
            <w:pPr>
              <w:pStyle w:val="TALLeft00"/>
              <w:rPr>
                <w:b/>
              </w:rPr>
            </w:pPr>
            <w:r w:rsidRPr="0054226D">
              <w:t>&gt;&gt;&gt;Physical CellId GERAN</w:t>
            </w:r>
          </w:p>
        </w:tc>
        <w:tc>
          <w:tcPr>
            <w:tcW w:w="1022" w:type="dxa"/>
          </w:tcPr>
          <w:p w14:paraId="4C88589E" w14:textId="77777777" w:rsidR="005168CF" w:rsidRPr="0054226D" w:rsidRDefault="005168CF" w:rsidP="00DF3053">
            <w:pPr>
              <w:pStyle w:val="TAL"/>
            </w:pPr>
            <w:r w:rsidRPr="0054226D">
              <w:t>M</w:t>
            </w:r>
          </w:p>
        </w:tc>
        <w:tc>
          <w:tcPr>
            <w:tcW w:w="817" w:type="dxa"/>
          </w:tcPr>
          <w:p w14:paraId="25BC7D71" w14:textId="77777777" w:rsidR="005168CF" w:rsidRPr="0054226D" w:rsidRDefault="005168CF" w:rsidP="00DF3053">
            <w:pPr>
              <w:pStyle w:val="TAL"/>
            </w:pPr>
          </w:p>
        </w:tc>
        <w:tc>
          <w:tcPr>
            <w:tcW w:w="1909" w:type="dxa"/>
          </w:tcPr>
          <w:p w14:paraId="4B251BEF" w14:textId="77777777" w:rsidR="005168CF" w:rsidRPr="0054226D" w:rsidRDefault="005168CF" w:rsidP="00DF3053">
            <w:pPr>
              <w:pStyle w:val="TAL"/>
            </w:pPr>
            <w:r w:rsidRPr="0054226D">
              <w:t>INTEGER (0..63, ...)</w:t>
            </w:r>
          </w:p>
        </w:tc>
        <w:tc>
          <w:tcPr>
            <w:tcW w:w="1176" w:type="dxa"/>
          </w:tcPr>
          <w:p w14:paraId="69AD8F64" w14:textId="77777777" w:rsidR="005168CF" w:rsidRPr="0054226D" w:rsidRDefault="005168CF" w:rsidP="00DF3053">
            <w:pPr>
              <w:pStyle w:val="TAL"/>
            </w:pPr>
          </w:p>
        </w:tc>
        <w:tc>
          <w:tcPr>
            <w:tcW w:w="1186" w:type="dxa"/>
          </w:tcPr>
          <w:p w14:paraId="4262DAED" w14:textId="77777777" w:rsidR="005168CF" w:rsidRPr="0054226D" w:rsidRDefault="005168CF" w:rsidP="00DF3053">
            <w:pPr>
              <w:pStyle w:val="TAC"/>
            </w:pPr>
            <w:r>
              <w:t>-</w:t>
            </w:r>
          </w:p>
        </w:tc>
        <w:tc>
          <w:tcPr>
            <w:tcW w:w="1176" w:type="dxa"/>
          </w:tcPr>
          <w:p w14:paraId="657589A4" w14:textId="77777777" w:rsidR="005168CF" w:rsidRPr="0054226D" w:rsidRDefault="005168CF" w:rsidP="00DF3053">
            <w:pPr>
              <w:pStyle w:val="TAC"/>
            </w:pPr>
          </w:p>
        </w:tc>
      </w:tr>
      <w:tr w:rsidR="005168CF" w:rsidRPr="0054226D" w14:paraId="5BCDDC4C" w14:textId="77777777" w:rsidTr="00DF3053">
        <w:trPr>
          <w:jc w:val="center"/>
        </w:trPr>
        <w:tc>
          <w:tcPr>
            <w:tcW w:w="2353" w:type="dxa"/>
          </w:tcPr>
          <w:p w14:paraId="2F5C017F" w14:textId="77777777" w:rsidR="005168CF" w:rsidRPr="0054226D" w:rsidRDefault="005168CF" w:rsidP="00DF3053">
            <w:pPr>
              <w:pStyle w:val="TALLeft00"/>
              <w:rPr>
                <w:b/>
              </w:rPr>
            </w:pPr>
            <w:r w:rsidRPr="0054226D">
              <w:t>&gt;&gt;&gt;RSSI</w:t>
            </w:r>
          </w:p>
        </w:tc>
        <w:tc>
          <w:tcPr>
            <w:tcW w:w="1022" w:type="dxa"/>
          </w:tcPr>
          <w:p w14:paraId="77B23A41" w14:textId="77777777" w:rsidR="005168CF" w:rsidRPr="0054226D" w:rsidRDefault="005168CF" w:rsidP="00DF3053">
            <w:pPr>
              <w:pStyle w:val="TAL"/>
            </w:pPr>
            <w:r w:rsidRPr="0054226D">
              <w:t>M</w:t>
            </w:r>
          </w:p>
        </w:tc>
        <w:tc>
          <w:tcPr>
            <w:tcW w:w="817" w:type="dxa"/>
          </w:tcPr>
          <w:p w14:paraId="0B71B6A5" w14:textId="77777777" w:rsidR="005168CF" w:rsidRPr="0054226D" w:rsidRDefault="005168CF" w:rsidP="00DF3053">
            <w:pPr>
              <w:pStyle w:val="TAL"/>
            </w:pPr>
          </w:p>
        </w:tc>
        <w:tc>
          <w:tcPr>
            <w:tcW w:w="1909" w:type="dxa"/>
          </w:tcPr>
          <w:p w14:paraId="24788221" w14:textId="77777777" w:rsidR="005168CF" w:rsidRPr="0054226D" w:rsidRDefault="005168CF" w:rsidP="00DF3053">
            <w:pPr>
              <w:pStyle w:val="TAL"/>
            </w:pPr>
            <w:r w:rsidRPr="0054226D">
              <w:t>INTEGER(0..63, ...)</w:t>
            </w:r>
          </w:p>
        </w:tc>
        <w:tc>
          <w:tcPr>
            <w:tcW w:w="1176" w:type="dxa"/>
          </w:tcPr>
          <w:p w14:paraId="3E24E994" w14:textId="77777777" w:rsidR="005168CF" w:rsidRPr="0054226D" w:rsidRDefault="005168CF" w:rsidP="00DF3053">
            <w:pPr>
              <w:pStyle w:val="TAL"/>
            </w:pPr>
          </w:p>
        </w:tc>
        <w:tc>
          <w:tcPr>
            <w:tcW w:w="1186" w:type="dxa"/>
          </w:tcPr>
          <w:p w14:paraId="2921B872" w14:textId="77777777" w:rsidR="005168CF" w:rsidRPr="0054226D" w:rsidRDefault="005168CF" w:rsidP="00DF3053">
            <w:pPr>
              <w:pStyle w:val="TAC"/>
            </w:pPr>
            <w:r>
              <w:t>-</w:t>
            </w:r>
          </w:p>
        </w:tc>
        <w:tc>
          <w:tcPr>
            <w:tcW w:w="1176" w:type="dxa"/>
          </w:tcPr>
          <w:p w14:paraId="0DADB38D" w14:textId="77777777" w:rsidR="005168CF" w:rsidRPr="0054226D" w:rsidRDefault="005168CF" w:rsidP="00DF3053">
            <w:pPr>
              <w:pStyle w:val="TAC"/>
            </w:pPr>
          </w:p>
        </w:tc>
      </w:tr>
      <w:tr w:rsidR="005168CF" w:rsidRPr="0054226D" w14:paraId="2D032662" w14:textId="77777777" w:rsidTr="00DF3053">
        <w:trPr>
          <w:jc w:val="center"/>
        </w:trPr>
        <w:tc>
          <w:tcPr>
            <w:tcW w:w="2353" w:type="dxa"/>
          </w:tcPr>
          <w:p w14:paraId="038932AB" w14:textId="77777777" w:rsidR="005168CF" w:rsidRPr="00A7285D" w:rsidRDefault="005168CF" w:rsidP="00DF3053">
            <w:pPr>
              <w:pStyle w:val="TALLeft050cm"/>
              <w:rPr>
                <w:i/>
                <w:iCs/>
              </w:rPr>
            </w:pPr>
            <w:r w:rsidRPr="00A7285D">
              <w:rPr>
                <w:i/>
                <w:iCs/>
              </w:rPr>
              <w:t>&gt;&gt;</w:t>
            </w:r>
            <w:r w:rsidRPr="00A7285D">
              <w:rPr>
                <w:b/>
                <w:bCs/>
                <w:i/>
                <w:iCs/>
              </w:rPr>
              <w:t>Result UTRAN</w:t>
            </w:r>
          </w:p>
        </w:tc>
        <w:tc>
          <w:tcPr>
            <w:tcW w:w="1022" w:type="dxa"/>
          </w:tcPr>
          <w:p w14:paraId="4169828B" w14:textId="77777777" w:rsidR="005168CF" w:rsidRPr="0054226D" w:rsidRDefault="005168CF" w:rsidP="00DF3053">
            <w:pPr>
              <w:pStyle w:val="TAL"/>
            </w:pPr>
          </w:p>
        </w:tc>
        <w:tc>
          <w:tcPr>
            <w:tcW w:w="817" w:type="dxa"/>
          </w:tcPr>
          <w:p w14:paraId="07C1DFB9" w14:textId="77777777" w:rsidR="005168CF" w:rsidRPr="0054226D" w:rsidRDefault="005168CF" w:rsidP="00DF3053">
            <w:pPr>
              <w:pStyle w:val="TAL"/>
            </w:pPr>
            <w:r w:rsidRPr="0054226D">
              <w:rPr>
                <w:bCs/>
                <w:i/>
              </w:rPr>
              <w:t>1..&lt;maxUTRANMeas&gt;</w:t>
            </w:r>
          </w:p>
        </w:tc>
        <w:tc>
          <w:tcPr>
            <w:tcW w:w="1909" w:type="dxa"/>
          </w:tcPr>
          <w:p w14:paraId="33B06BCA" w14:textId="77777777" w:rsidR="005168CF" w:rsidRPr="0054226D" w:rsidRDefault="005168CF" w:rsidP="00DF3053">
            <w:pPr>
              <w:pStyle w:val="TAL"/>
            </w:pPr>
          </w:p>
        </w:tc>
        <w:tc>
          <w:tcPr>
            <w:tcW w:w="1176" w:type="dxa"/>
          </w:tcPr>
          <w:p w14:paraId="1223E4F9" w14:textId="77777777" w:rsidR="005168CF" w:rsidRPr="0054226D" w:rsidRDefault="005168CF" w:rsidP="00DF3053">
            <w:pPr>
              <w:pStyle w:val="TAL"/>
            </w:pPr>
          </w:p>
        </w:tc>
        <w:tc>
          <w:tcPr>
            <w:tcW w:w="1186" w:type="dxa"/>
          </w:tcPr>
          <w:p w14:paraId="0613EDF7" w14:textId="77777777" w:rsidR="005168CF" w:rsidRPr="0054226D" w:rsidRDefault="005168CF" w:rsidP="00DF3053">
            <w:pPr>
              <w:pStyle w:val="TAC"/>
            </w:pPr>
            <w:r>
              <w:t>-</w:t>
            </w:r>
          </w:p>
        </w:tc>
        <w:tc>
          <w:tcPr>
            <w:tcW w:w="1176" w:type="dxa"/>
          </w:tcPr>
          <w:p w14:paraId="459CD779" w14:textId="77777777" w:rsidR="005168CF" w:rsidRPr="0054226D" w:rsidRDefault="005168CF" w:rsidP="00DF3053">
            <w:pPr>
              <w:pStyle w:val="TAC"/>
            </w:pPr>
          </w:p>
        </w:tc>
      </w:tr>
      <w:tr w:rsidR="005168CF" w:rsidRPr="0054226D" w14:paraId="0D0533A8" w14:textId="77777777" w:rsidTr="00DF3053">
        <w:trPr>
          <w:jc w:val="center"/>
        </w:trPr>
        <w:tc>
          <w:tcPr>
            <w:tcW w:w="2353" w:type="dxa"/>
          </w:tcPr>
          <w:p w14:paraId="6CE446E1" w14:textId="77777777" w:rsidR="005168CF" w:rsidRPr="0054226D" w:rsidRDefault="005168CF" w:rsidP="00DF3053">
            <w:pPr>
              <w:pStyle w:val="TALLeft00"/>
            </w:pPr>
            <w:r w:rsidRPr="0054226D">
              <w:t>&gt;&gt;&gt;UARFCN</w:t>
            </w:r>
          </w:p>
        </w:tc>
        <w:tc>
          <w:tcPr>
            <w:tcW w:w="1022" w:type="dxa"/>
          </w:tcPr>
          <w:p w14:paraId="0C80184F" w14:textId="77777777" w:rsidR="005168CF" w:rsidRPr="0054226D" w:rsidRDefault="005168CF" w:rsidP="00DF3053">
            <w:pPr>
              <w:pStyle w:val="TAL"/>
            </w:pPr>
            <w:r w:rsidRPr="0054226D">
              <w:t>M</w:t>
            </w:r>
          </w:p>
        </w:tc>
        <w:tc>
          <w:tcPr>
            <w:tcW w:w="817" w:type="dxa"/>
          </w:tcPr>
          <w:p w14:paraId="293137D6" w14:textId="77777777" w:rsidR="005168CF" w:rsidRPr="0054226D" w:rsidRDefault="005168CF" w:rsidP="00DF3053">
            <w:pPr>
              <w:pStyle w:val="TAL"/>
            </w:pPr>
          </w:p>
        </w:tc>
        <w:tc>
          <w:tcPr>
            <w:tcW w:w="1909" w:type="dxa"/>
          </w:tcPr>
          <w:p w14:paraId="6037DBDD" w14:textId="77777777" w:rsidR="005168CF" w:rsidRPr="0054226D" w:rsidRDefault="005168CF" w:rsidP="00DF3053">
            <w:pPr>
              <w:pStyle w:val="TAL"/>
            </w:pPr>
            <w:r w:rsidRPr="0054226D">
              <w:rPr>
                <w:bCs/>
              </w:rPr>
              <w:t>INTEGER (0..16383, ...)</w:t>
            </w:r>
          </w:p>
        </w:tc>
        <w:tc>
          <w:tcPr>
            <w:tcW w:w="1176" w:type="dxa"/>
          </w:tcPr>
          <w:p w14:paraId="59FAA64B" w14:textId="77777777" w:rsidR="005168CF" w:rsidRPr="0054226D" w:rsidRDefault="005168CF" w:rsidP="00DF3053">
            <w:pPr>
              <w:pStyle w:val="TAL"/>
            </w:pPr>
          </w:p>
        </w:tc>
        <w:tc>
          <w:tcPr>
            <w:tcW w:w="1186" w:type="dxa"/>
          </w:tcPr>
          <w:p w14:paraId="7FCA727E" w14:textId="77777777" w:rsidR="005168CF" w:rsidRPr="0054226D" w:rsidRDefault="005168CF" w:rsidP="00DF3053">
            <w:pPr>
              <w:pStyle w:val="TAC"/>
            </w:pPr>
            <w:r>
              <w:t>-</w:t>
            </w:r>
          </w:p>
        </w:tc>
        <w:tc>
          <w:tcPr>
            <w:tcW w:w="1176" w:type="dxa"/>
          </w:tcPr>
          <w:p w14:paraId="14975785" w14:textId="77777777" w:rsidR="005168CF" w:rsidRPr="0054226D" w:rsidRDefault="005168CF" w:rsidP="00DF3053">
            <w:pPr>
              <w:pStyle w:val="TAC"/>
            </w:pPr>
          </w:p>
        </w:tc>
      </w:tr>
      <w:tr w:rsidR="005168CF" w:rsidRPr="0054226D" w14:paraId="24EEC4C2" w14:textId="77777777" w:rsidTr="00DF3053">
        <w:trPr>
          <w:jc w:val="center"/>
        </w:trPr>
        <w:tc>
          <w:tcPr>
            <w:tcW w:w="2353" w:type="dxa"/>
          </w:tcPr>
          <w:p w14:paraId="1B9B5933" w14:textId="77777777" w:rsidR="005168CF" w:rsidRPr="0054226D" w:rsidRDefault="005168CF" w:rsidP="00DF3053">
            <w:pPr>
              <w:pStyle w:val="TALLeft00"/>
            </w:pPr>
            <w:r w:rsidRPr="0054226D">
              <w:t xml:space="preserve">&gt;&gt;&gt;CHOICE </w:t>
            </w:r>
            <w:r w:rsidRPr="00A7285D">
              <w:rPr>
                <w:i/>
                <w:iCs/>
              </w:rPr>
              <w:t>Physical CellId UTRA</w:t>
            </w:r>
          </w:p>
        </w:tc>
        <w:tc>
          <w:tcPr>
            <w:tcW w:w="1022" w:type="dxa"/>
          </w:tcPr>
          <w:p w14:paraId="31B9B09A" w14:textId="77777777" w:rsidR="005168CF" w:rsidRPr="0054226D" w:rsidRDefault="005168CF" w:rsidP="00DF3053">
            <w:pPr>
              <w:pStyle w:val="TAL"/>
            </w:pPr>
            <w:r w:rsidRPr="0054226D">
              <w:t>M</w:t>
            </w:r>
          </w:p>
        </w:tc>
        <w:tc>
          <w:tcPr>
            <w:tcW w:w="817" w:type="dxa"/>
          </w:tcPr>
          <w:p w14:paraId="3BB8CAD4" w14:textId="77777777" w:rsidR="005168CF" w:rsidRPr="0054226D" w:rsidRDefault="005168CF" w:rsidP="00DF3053">
            <w:pPr>
              <w:pStyle w:val="TAL"/>
            </w:pPr>
          </w:p>
        </w:tc>
        <w:tc>
          <w:tcPr>
            <w:tcW w:w="1909" w:type="dxa"/>
          </w:tcPr>
          <w:p w14:paraId="3B49FA69" w14:textId="77777777" w:rsidR="005168CF" w:rsidRPr="0054226D" w:rsidRDefault="005168CF" w:rsidP="00DF3053">
            <w:pPr>
              <w:pStyle w:val="TAL"/>
              <w:rPr>
                <w:bCs/>
              </w:rPr>
            </w:pPr>
          </w:p>
        </w:tc>
        <w:tc>
          <w:tcPr>
            <w:tcW w:w="1176" w:type="dxa"/>
          </w:tcPr>
          <w:p w14:paraId="20186E5B" w14:textId="77777777" w:rsidR="005168CF" w:rsidRPr="0054226D" w:rsidRDefault="005168CF" w:rsidP="00DF3053">
            <w:pPr>
              <w:pStyle w:val="TAL"/>
              <w:rPr>
                <w:rFonts w:eastAsia="SimSun"/>
                <w:bCs/>
                <w:lang w:eastAsia="zh-CN"/>
              </w:rPr>
            </w:pPr>
          </w:p>
        </w:tc>
        <w:tc>
          <w:tcPr>
            <w:tcW w:w="1186" w:type="dxa"/>
          </w:tcPr>
          <w:p w14:paraId="644E553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C286671" w14:textId="77777777" w:rsidR="005168CF" w:rsidRPr="0054226D" w:rsidRDefault="005168CF" w:rsidP="00DF3053">
            <w:pPr>
              <w:pStyle w:val="TAC"/>
              <w:rPr>
                <w:rFonts w:eastAsia="SimSun"/>
                <w:lang w:eastAsia="zh-CN"/>
              </w:rPr>
            </w:pPr>
          </w:p>
        </w:tc>
      </w:tr>
      <w:tr w:rsidR="005168CF" w:rsidRPr="0054226D" w14:paraId="3F6951A6" w14:textId="77777777" w:rsidTr="00DF3053">
        <w:trPr>
          <w:jc w:val="center"/>
        </w:trPr>
        <w:tc>
          <w:tcPr>
            <w:tcW w:w="2353" w:type="dxa"/>
          </w:tcPr>
          <w:p w14:paraId="76FF19CB" w14:textId="77777777" w:rsidR="005168CF" w:rsidRPr="00A7285D" w:rsidRDefault="005168CF" w:rsidP="00DF3053">
            <w:pPr>
              <w:pStyle w:val="TALLeft00"/>
              <w:ind w:left="568"/>
              <w:rPr>
                <w:i/>
                <w:iCs/>
              </w:rPr>
            </w:pPr>
            <w:r w:rsidRPr="00A7285D">
              <w:rPr>
                <w:i/>
                <w:iCs/>
              </w:rPr>
              <w:t>&gt;&gt;&gt;&gt;Physical CellId UTRA FDD</w:t>
            </w:r>
          </w:p>
        </w:tc>
        <w:tc>
          <w:tcPr>
            <w:tcW w:w="1022" w:type="dxa"/>
          </w:tcPr>
          <w:p w14:paraId="338D805A" w14:textId="63030C01" w:rsidR="005168CF" w:rsidRPr="0054226D" w:rsidRDefault="005168CF" w:rsidP="00DF3053">
            <w:pPr>
              <w:pStyle w:val="TAL"/>
            </w:pPr>
          </w:p>
        </w:tc>
        <w:tc>
          <w:tcPr>
            <w:tcW w:w="817" w:type="dxa"/>
          </w:tcPr>
          <w:p w14:paraId="5681BD0F" w14:textId="77777777" w:rsidR="005168CF" w:rsidRPr="0054226D" w:rsidRDefault="005168CF" w:rsidP="00DF3053">
            <w:pPr>
              <w:pStyle w:val="TAL"/>
            </w:pPr>
          </w:p>
        </w:tc>
        <w:tc>
          <w:tcPr>
            <w:tcW w:w="1909" w:type="dxa"/>
          </w:tcPr>
          <w:p w14:paraId="4A3EC369" w14:textId="77777777" w:rsidR="005168CF" w:rsidRPr="0054226D" w:rsidRDefault="005168CF" w:rsidP="00DF3053">
            <w:pPr>
              <w:pStyle w:val="TAL"/>
            </w:pPr>
            <w:r w:rsidRPr="0054226D">
              <w:t>INTEGER (0..511, ...)</w:t>
            </w:r>
          </w:p>
        </w:tc>
        <w:tc>
          <w:tcPr>
            <w:tcW w:w="1176" w:type="dxa"/>
          </w:tcPr>
          <w:p w14:paraId="64DB809D" w14:textId="77777777" w:rsidR="005168CF" w:rsidRPr="0054226D" w:rsidRDefault="005168CF" w:rsidP="00DF3053">
            <w:pPr>
              <w:pStyle w:val="TAL"/>
              <w:rPr>
                <w:rFonts w:eastAsia="SimSun"/>
                <w:bCs/>
                <w:lang w:eastAsia="zh-CN"/>
              </w:rPr>
            </w:pPr>
          </w:p>
        </w:tc>
        <w:tc>
          <w:tcPr>
            <w:tcW w:w="1186" w:type="dxa"/>
          </w:tcPr>
          <w:p w14:paraId="53E1EF56"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1DA78A17" w14:textId="77777777" w:rsidR="005168CF" w:rsidRPr="0054226D" w:rsidRDefault="005168CF" w:rsidP="00DF3053">
            <w:pPr>
              <w:pStyle w:val="TAC"/>
              <w:rPr>
                <w:rFonts w:eastAsia="SimSun"/>
                <w:lang w:eastAsia="zh-CN"/>
              </w:rPr>
            </w:pPr>
          </w:p>
        </w:tc>
      </w:tr>
      <w:tr w:rsidR="005168CF" w:rsidRPr="0054226D" w14:paraId="62E5B958" w14:textId="77777777" w:rsidTr="00DF3053">
        <w:trPr>
          <w:jc w:val="center"/>
        </w:trPr>
        <w:tc>
          <w:tcPr>
            <w:tcW w:w="2353" w:type="dxa"/>
          </w:tcPr>
          <w:p w14:paraId="466E171C" w14:textId="77777777" w:rsidR="005168CF" w:rsidRPr="00A7285D" w:rsidRDefault="005168CF" w:rsidP="00DF3053">
            <w:pPr>
              <w:pStyle w:val="TALLeft00"/>
              <w:ind w:left="568"/>
              <w:rPr>
                <w:i/>
                <w:iCs/>
              </w:rPr>
            </w:pPr>
            <w:r w:rsidRPr="00A7285D">
              <w:rPr>
                <w:i/>
                <w:iCs/>
              </w:rPr>
              <w:t>&gt;&gt;&gt;&gt;Physical CellId UTRA TDD</w:t>
            </w:r>
          </w:p>
        </w:tc>
        <w:tc>
          <w:tcPr>
            <w:tcW w:w="1022" w:type="dxa"/>
          </w:tcPr>
          <w:p w14:paraId="087963CB" w14:textId="06F069D8" w:rsidR="005168CF" w:rsidRPr="0054226D" w:rsidRDefault="005168CF" w:rsidP="00DF3053">
            <w:pPr>
              <w:pStyle w:val="TAL"/>
            </w:pPr>
          </w:p>
        </w:tc>
        <w:tc>
          <w:tcPr>
            <w:tcW w:w="817" w:type="dxa"/>
          </w:tcPr>
          <w:p w14:paraId="33F61553" w14:textId="77777777" w:rsidR="005168CF" w:rsidRPr="0054226D" w:rsidRDefault="005168CF" w:rsidP="00DF3053">
            <w:pPr>
              <w:pStyle w:val="TAL"/>
            </w:pPr>
          </w:p>
        </w:tc>
        <w:tc>
          <w:tcPr>
            <w:tcW w:w="1909" w:type="dxa"/>
          </w:tcPr>
          <w:p w14:paraId="029CDBEF" w14:textId="77777777" w:rsidR="005168CF" w:rsidRPr="0054226D" w:rsidRDefault="005168CF" w:rsidP="00DF3053">
            <w:pPr>
              <w:pStyle w:val="TAL"/>
            </w:pPr>
            <w:r w:rsidRPr="0054226D">
              <w:t>INTEGER (0..127, ...)</w:t>
            </w:r>
          </w:p>
        </w:tc>
        <w:tc>
          <w:tcPr>
            <w:tcW w:w="1176" w:type="dxa"/>
          </w:tcPr>
          <w:p w14:paraId="56AE1DF0" w14:textId="77777777" w:rsidR="005168CF" w:rsidRPr="0054226D" w:rsidRDefault="005168CF" w:rsidP="00DF3053">
            <w:pPr>
              <w:pStyle w:val="TAL"/>
              <w:rPr>
                <w:rFonts w:eastAsia="SimSun"/>
                <w:bCs/>
                <w:lang w:eastAsia="zh-CN"/>
              </w:rPr>
            </w:pPr>
          </w:p>
        </w:tc>
        <w:tc>
          <w:tcPr>
            <w:tcW w:w="1186" w:type="dxa"/>
          </w:tcPr>
          <w:p w14:paraId="70BF7048"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7B4360CE" w14:textId="77777777" w:rsidR="005168CF" w:rsidRPr="0054226D" w:rsidRDefault="005168CF" w:rsidP="00DF3053">
            <w:pPr>
              <w:pStyle w:val="TAC"/>
              <w:rPr>
                <w:rFonts w:eastAsia="SimSun"/>
                <w:lang w:eastAsia="zh-CN"/>
              </w:rPr>
            </w:pPr>
          </w:p>
        </w:tc>
      </w:tr>
      <w:tr w:rsidR="005168CF" w:rsidRPr="0054226D" w14:paraId="29ADCE14" w14:textId="77777777" w:rsidTr="00DF3053">
        <w:trPr>
          <w:jc w:val="center"/>
        </w:trPr>
        <w:tc>
          <w:tcPr>
            <w:tcW w:w="2353" w:type="dxa"/>
          </w:tcPr>
          <w:p w14:paraId="22043E36" w14:textId="77777777" w:rsidR="005168CF" w:rsidRPr="0054226D" w:rsidRDefault="005168CF" w:rsidP="00DF3053">
            <w:pPr>
              <w:pStyle w:val="TALLeft00"/>
            </w:pPr>
            <w:r w:rsidRPr="0054226D">
              <w:t>&gt;&gt;&gt;UTRA RSCP</w:t>
            </w:r>
          </w:p>
        </w:tc>
        <w:tc>
          <w:tcPr>
            <w:tcW w:w="1022" w:type="dxa"/>
          </w:tcPr>
          <w:p w14:paraId="17D35DE9" w14:textId="77777777" w:rsidR="005168CF" w:rsidRPr="0054226D" w:rsidRDefault="005168CF" w:rsidP="00DF3053">
            <w:pPr>
              <w:pStyle w:val="TAL"/>
            </w:pPr>
            <w:r w:rsidRPr="0054226D">
              <w:t>O</w:t>
            </w:r>
          </w:p>
        </w:tc>
        <w:tc>
          <w:tcPr>
            <w:tcW w:w="817" w:type="dxa"/>
          </w:tcPr>
          <w:p w14:paraId="22C66147" w14:textId="77777777" w:rsidR="005168CF" w:rsidRPr="0054226D" w:rsidRDefault="005168CF" w:rsidP="00DF3053">
            <w:pPr>
              <w:pStyle w:val="TAL"/>
            </w:pPr>
          </w:p>
        </w:tc>
        <w:tc>
          <w:tcPr>
            <w:tcW w:w="1909" w:type="dxa"/>
          </w:tcPr>
          <w:p w14:paraId="2F8EAC06" w14:textId="77777777" w:rsidR="005168CF" w:rsidRPr="0054226D" w:rsidRDefault="005168CF" w:rsidP="00DF3053">
            <w:pPr>
              <w:pStyle w:val="TAL"/>
            </w:pPr>
            <w:r w:rsidRPr="0054226D">
              <w:t>INTEGER(-5..91, ...)</w:t>
            </w:r>
          </w:p>
        </w:tc>
        <w:tc>
          <w:tcPr>
            <w:tcW w:w="1176" w:type="dxa"/>
          </w:tcPr>
          <w:p w14:paraId="0F6A23BF" w14:textId="77777777" w:rsidR="005168CF" w:rsidRPr="0054226D" w:rsidRDefault="005168CF" w:rsidP="00DF3053">
            <w:pPr>
              <w:pStyle w:val="TAL"/>
            </w:pPr>
          </w:p>
        </w:tc>
        <w:tc>
          <w:tcPr>
            <w:tcW w:w="1186" w:type="dxa"/>
          </w:tcPr>
          <w:p w14:paraId="75EA0763" w14:textId="77777777" w:rsidR="005168CF" w:rsidRPr="0054226D" w:rsidRDefault="005168CF" w:rsidP="00DF3053">
            <w:pPr>
              <w:pStyle w:val="TAC"/>
            </w:pPr>
            <w:r>
              <w:t>-</w:t>
            </w:r>
          </w:p>
        </w:tc>
        <w:tc>
          <w:tcPr>
            <w:tcW w:w="1176" w:type="dxa"/>
          </w:tcPr>
          <w:p w14:paraId="2E2A593A" w14:textId="77777777" w:rsidR="005168CF" w:rsidRPr="0054226D" w:rsidRDefault="005168CF" w:rsidP="00DF3053">
            <w:pPr>
              <w:pStyle w:val="TAC"/>
            </w:pPr>
          </w:p>
        </w:tc>
      </w:tr>
      <w:tr w:rsidR="005168CF" w:rsidRPr="0054226D" w14:paraId="41F48A14" w14:textId="77777777" w:rsidTr="00DF3053">
        <w:trPr>
          <w:jc w:val="center"/>
        </w:trPr>
        <w:tc>
          <w:tcPr>
            <w:tcW w:w="2353" w:type="dxa"/>
          </w:tcPr>
          <w:p w14:paraId="0BC79E19" w14:textId="77777777" w:rsidR="005168CF" w:rsidRPr="0054226D" w:rsidRDefault="005168CF" w:rsidP="00DF3053">
            <w:pPr>
              <w:pStyle w:val="TALLeft00"/>
            </w:pPr>
            <w:r w:rsidRPr="0054226D">
              <w:t>&gt;&gt;&gt;UTRA EcNo</w:t>
            </w:r>
          </w:p>
        </w:tc>
        <w:tc>
          <w:tcPr>
            <w:tcW w:w="1022" w:type="dxa"/>
          </w:tcPr>
          <w:p w14:paraId="0408EDD7" w14:textId="77777777" w:rsidR="005168CF" w:rsidRPr="0054226D" w:rsidRDefault="005168CF" w:rsidP="00DF3053">
            <w:pPr>
              <w:pStyle w:val="TAL"/>
            </w:pPr>
            <w:r w:rsidRPr="0054226D">
              <w:t>O</w:t>
            </w:r>
          </w:p>
        </w:tc>
        <w:tc>
          <w:tcPr>
            <w:tcW w:w="817" w:type="dxa"/>
          </w:tcPr>
          <w:p w14:paraId="659912E4" w14:textId="77777777" w:rsidR="005168CF" w:rsidRPr="0054226D" w:rsidRDefault="005168CF" w:rsidP="00DF3053">
            <w:pPr>
              <w:pStyle w:val="TAL"/>
            </w:pPr>
          </w:p>
        </w:tc>
        <w:tc>
          <w:tcPr>
            <w:tcW w:w="1909" w:type="dxa"/>
          </w:tcPr>
          <w:p w14:paraId="3C76A11A" w14:textId="77777777" w:rsidR="005168CF" w:rsidRPr="0054226D" w:rsidRDefault="005168CF" w:rsidP="00DF3053">
            <w:pPr>
              <w:pStyle w:val="TAL"/>
            </w:pPr>
            <w:r w:rsidRPr="0054226D">
              <w:t>INTEGER(0..49, ...)</w:t>
            </w:r>
          </w:p>
        </w:tc>
        <w:tc>
          <w:tcPr>
            <w:tcW w:w="1176" w:type="dxa"/>
          </w:tcPr>
          <w:p w14:paraId="2E0F27FB" w14:textId="77777777" w:rsidR="005168CF" w:rsidRPr="0054226D" w:rsidRDefault="005168CF" w:rsidP="00DF3053">
            <w:pPr>
              <w:pStyle w:val="TAL"/>
              <w:rPr>
                <w:rFonts w:eastAsia="SimSun"/>
                <w:bCs/>
                <w:lang w:eastAsia="zh-CN"/>
              </w:rPr>
            </w:pPr>
            <w:r w:rsidRPr="0054226D">
              <w:rPr>
                <w:rFonts w:eastAsia="SimSun"/>
                <w:bCs/>
                <w:lang w:eastAsia="zh-CN"/>
              </w:rPr>
              <w:t>This IE applies to FDD only.</w:t>
            </w:r>
          </w:p>
        </w:tc>
        <w:tc>
          <w:tcPr>
            <w:tcW w:w="1186" w:type="dxa"/>
          </w:tcPr>
          <w:p w14:paraId="167D913E"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A39AED1" w14:textId="77777777" w:rsidR="005168CF" w:rsidRPr="0054226D" w:rsidRDefault="005168CF" w:rsidP="00DF3053">
            <w:pPr>
              <w:pStyle w:val="TAC"/>
              <w:rPr>
                <w:rFonts w:eastAsia="SimSun"/>
                <w:lang w:eastAsia="zh-CN"/>
              </w:rPr>
            </w:pPr>
          </w:p>
        </w:tc>
      </w:tr>
      <w:tr w:rsidR="005168CF" w:rsidRPr="0054226D" w14:paraId="07988FED" w14:textId="77777777" w:rsidTr="00DF3053">
        <w:trPr>
          <w:jc w:val="center"/>
        </w:trPr>
        <w:tc>
          <w:tcPr>
            <w:tcW w:w="2353" w:type="dxa"/>
          </w:tcPr>
          <w:p w14:paraId="5D61E84C" w14:textId="77777777" w:rsidR="005168CF" w:rsidRPr="00A7285D" w:rsidRDefault="005168CF" w:rsidP="00DF3053">
            <w:pPr>
              <w:pStyle w:val="TALLeft050cm"/>
              <w:rPr>
                <w:b/>
                <w:bCs/>
                <w:i/>
                <w:iCs/>
              </w:rPr>
            </w:pPr>
            <w:r w:rsidRPr="00A7285D">
              <w:rPr>
                <w:b/>
                <w:bCs/>
                <w:i/>
                <w:iCs/>
              </w:rPr>
              <w:t>&gt;&gt;Result NR</w:t>
            </w:r>
          </w:p>
        </w:tc>
        <w:tc>
          <w:tcPr>
            <w:tcW w:w="1022" w:type="dxa"/>
          </w:tcPr>
          <w:p w14:paraId="10198CF2" w14:textId="50193106" w:rsidR="005168CF" w:rsidRPr="0054226D" w:rsidRDefault="005168CF" w:rsidP="00DF3053">
            <w:pPr>
              <w:pStyle w:val="TAL"/>
            </w:pPr>
          </w:p>
        </w:tc>
        <w:tc>
          <w:tcPr>
            <w:tcW w:w="817" w:type="dxa"/>
          </w:tcPr>
          <w:p w14:paraId="3F40D184" w14:textId="77777777" w:rsidR="005168CF" w:rsidRPr="0054226D" w:rsidRDefault="005168CF" w:rsidP="00DF3053">
            <w:pPr>
              <w:pStyle w:val="TAL"/>
            </w:pPr>
            <w:r>
              <w:rPr>
                <w:i/>
              </w:rPr>
              <w:t>1..&lt;maxNRMeas&gt;</w:t>
            </w:r>
          </w:p>
        </w:tc>
        <w:tc>
          <w:tcPr>
            <w:tcW w:w="1909" w:type="dxa"/>
          </w:tcPr>
          <w:p w14:paraId="34B2983C" w14:textId="77777777" w:rsidR="005168CF" w:rsidRPr="0054226D" w:rsidRDefault="005168CF" w:rsidP="00DF3053">
            <w:pPr>
              <w:pStyle w:val="TAL"/>
            </w:pPr>
          </w:p>
        </w:tc>
        <w:tc>
          <w:tcPr>
            <w:tcW w:w="1176" w:type="dxa"/>
          </w:tcPr>
          <w:p w14:paraId="4287031F" w14:textId="77777777" w:rsidR="005168CF" w:rsidRPr="0054226D" w:rsidRDefault="005168CF" w:rsidP="00DF3053">
            <w:pPr>
              <w:pStyle w:val="TAL"/>
              <w:rPr>
                <w:rFonts w:eastAsia="SimSun"/>
                <w:bCs/>
                <w:lang w:eastAsia="zh-CN"/>
              </w:rPr>
            </w:pPr>
          </w:p>
        </w:tc>
        <w:tc>
          <w:tcPr>
            <w:tcW w:w="1186" w:type="dxa"/>
          </w:tcPr>
          <w:p w14:paraId="508FA77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3219171D" w14:textId="77777777" w:rsidR="005168CF" w:rsidRPr="0054226D" w:rsidRDefault="005168CF" w:rsidP="00DF3053">
            <w:pPr>
              <w:pStyle w:val="TAC"/>
              <w:rPr>
                <w:rFonts w:eastAsia="SimSun"/>
                <w:lang w:eastAsia="zh-CN"/>
              </w:rPr>
            </w:pPr>
          </w:p>
        </w:tc>
      </w:tr>
      <w:tr w:rsidR="005168CF" w:rsidRPr="0054226D" w14:paraId="687E5093" w14:textId="77777777" w:rsidTr="00DF3053">
        <w:trPr>
          <w:jc w:val="center"/>
        </w:trPr>
        <w:tc>
          <w:tcPr>
            <w:tcW w:w="2353" w:type="dxa"/>
          </w:tcPr>
          <w:p w14:paraId="02D62927" w14:textId="77777777" w:rsidR="005168CF" w:rsidRPr="0054226D" w:rsidRDefault="005168CF" w:rsidP="00DF3053">
            <w:pPr>
              <w:pStyle w:val="TALLeft00"/>
            </w:pPr>
            <w:r>
              <w:t>&gt;&gt;&gt;NR ARFCN</w:t>
            </w:r>
          </w:p>
        </w:tc>
        <w:tc>
          <w:tcPr>
            <w:tcW w:w="1022" w:type="dxa"/>
          </w:tcPr>
          <w:p w14:paraId="6CF57D87" w14:textId="77777777" w:rsidR="005168CF" w:rsidRPr="0054226D" w:rsidRDefault="005168CF" w:rsidP="00DF3053">
            <w:pPr>
              <w:pStyle w:val="TAL"/>
            </w:pPr>
            <w:r>
              <w:t>M</w:t>
            </w:r>
          </w:p>
        </w:tc>
        <w:tc>
          <w:tcPr>
            <w:tcW w:w="817" w:type="dxa"/>
          </w:tcPr>
          <w:p w14:paraId="20DDA560" w14:textId="77777777" w:rsidR="005168CF" w:rsidRPr="0054226D" w:rsidRDefault="005168CF" w:rsidP="00DF3053">
            <w:pPr>
              <w:pStyle w:val="TAL"/>
            </w:pPr>
          </w:p>
        </w:tc>
        <w:tc>
          <w:tcPr>
            <w:tcW w:w="1909" w:type="dxa"/>
          </w:tcPr>
          <w:p w14:paraId="721E0BB2" w14:textId="77777777" w:rsidR="005168CF" w:rsidRPr="0054226D" w:rsidRDefault="005168CF" w:rsidP="00DF3053">
            <w:pPr>
              <w:pStyle w:val="TAL"/>
            </w:pPr>
            <w:r>
              <w:t>INTEGER (0..</w:t>
            </w:r>
            <w:r w:rsidRPr="0090263D">
              <w:t xml:space="preserve"> 3279165</w:t>
            </w:r>
            <w:r>
              <w:t>)</w:t>
            </w:r>
          </w:p>
        </w:tc>
        <w:tc>
          <w:tcPr>
            <w:tcW w:w="1176" w:type="dxa"/>
          </w:tcPr>
          <w:p w14:paraId="05B391DF" w14:textId="77777777" w:rsidR="005168CF" w:rsidRPr="0054226D" w:rsidRDefault="005168CF" w:rsidP="00DF3053">
            <w:pPr>
              <w:pStyle w:val="TAL"/>
              <w:rPr>
                <w:rFonts w:eastAsia="SimSun"/>
                <w:bCs/>
                <w:lang w:eastAsia="zh-CN"/>
              </w:rPr>
            </w:pPr>
          </w:p>
        </w:tc>
        <w:tc>
          <w:tcPr>
            <w:tcW w:w="1186" w:type="dxa"/>
          </w:tcPr>
          <w:p w14:paraId="54EFC232"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0CF9DC1F" w14:textId="77777777" w:rsidR="005168CF" w:rsidRPr="0054226D" w:rsidRDefault="005168CF" w:rsidP="00DF3053">
            <w:pPr>
              <w:pStyle w:val="TAC"/>
              <w:rPr>
                <w:rFonts w:eastAsia="SimSun"/>
                <w:lang w:eastAsia="zh-CN"/>
              </w:rPr>
            </w:pPr>
          </w:p>
        </w:tc>
      </w:tr>
      <w:tr w:rsidR="005168CF" w:rsidRPr="0054226D" w14:paraId="04F0C3A5" w14:textId="77777777" w:rsidTr="00DF3053">
        <w:trPr>
          <w:jc w:val="center"/>
        </w:trPr>
        <w:tc>
          <w:tcPr>
            <w:tcW w:w="2353" w:type="dxa"/>
          </w:tcPr>
          <w:p w14:paraId="50E603E6" w14:textId="77777777" w:rsidR="005168CF" w:rsidRPr="0054226D" w:rsidRDefault="005168CF" w:rsidP="00DF3053">
            <w:pPr>
              <w:pStyle w:val="TALLeft00"/>
            </w:pPr>
            <w:r>
              <w:t>&gt;&gt;&gt;NR PCI</w:t>
            </w:r>
          </w:p>
        </w:tc>
        <w:tc>
          <w:tcPr>
            <w:tcW w:w="1022" w:type="dxa"/>
          </w:tcPr>
          <w:p w14:paraId="233068FF" w14:textId="77777777" w:rsidR="005168CF" w:rsidRPr="0054226D" w:rsidRDefault="005168CF" w:rsidP="00DF3053">
            <w:pPr>
              <w:pStyle w:val="TAL"/>
            </w:pPr>
            <w:r>
              <w:t>M</w:t>
            </w:r>
          </w:p>
        </w:tc>
        <w:tc>
          <w:tcPr>
            <w:tcW w:w="817" w:type="dxa"/>
          </w:tcPr>
          <w:p w14:paraId="1338BB55" w14:textId="77777777" w:rsidR="005168CF" w:rsidRPr="0054226D" w:rsidRDefault="005168CF" w:rsidP="00DF3053">
            <w:pPr>
              <w:pStyle w:val="TAL"/>
            </w:pPr>
          </w:p>
        </w:tc>
        <w:tc>
          <w:tcPr>
            <w:tcW w:w="1909" w:type="dxa"/>
          </w:tcPr>
          <w:p w14:paraId="0277644E" w14:textId="77777777" w:rsidR="005168CF" w:rsidRPr="0054226D" w:rsidRDefault="005168CF" w:rsidP="00DF3053">
            <w:pPr>
              <w:pStyle w:val="TAL"/>
            </w:pPr>
            <w:r>
              <w:t>INTEGER (0..1007)</w:t>
            </w:r>
          </w:p>
        </w:tc>
        <w:tc>
          <w:tcPr>
            <w:tcW w:w="1176" w:type="dxa"/>
          </w:tcPr>
          <w:p w14:paraId="394FAF32" w14:textId="77777777" w:rsidR="005168CF" w:rsidRPr="0054226D" w:rsidRDefault="005168CF" w:rsidP="00DF3053">
            <w:pPr>
              <w:pStyle w:val="TAL"/>
              <w:rPr>
                <w:rFonts w:eastAsia="SimSun"/>
                <w:bCs/>
                <w:lang w:eastAsia="zh-CN"/>
              </w:rPr>
            </w:pPr>
          </w:p>
        </w:tc>
        <w:tc>
          <w:tcPr>
            <w:tcW w:w="1186" w:type="dxa"/>
          </w:tcPr>
          <w:p w14:paraId="4100E71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5AAEF4C3" w14:textId="77777777" w:rsidR="005168CF" w:rsidRPr="0054226D" w:rsidRDefault="005168CF" w:rsidP="00DF3053">
            <w:pPr>
              <w:pStyle w:val="TAC"/>
              <w:rPr>
                <w:rFonts w:eastAsia="SimSun"/>
                <w:lang w:eastAsia="zh-CN"/>
              </w:rPr>
            </w:pPr>
          </w:p>
        </w:tc>
      </w:tr>
      <w:tr w:rsidR="005168CF" w:rsidRPr="0054226D" w14:paraId="1D1F0CB8" w14:textId="77777777" w:rsidTr="00DF3053">
        <w:trPr>
          <w:jc w:val="center"/>
        </w:trPr>
        <w:tc>
          <w:tcPr>
            <w:tcW w:w="2353" w:type="dxa"/>
          </w:tcPr>
          <w:p w14:paraId="238E4C83" w14:textId="77777777" w:rsidR="005168CF" w:rsidRPr="0054226D" w:rsidRDefault="005168CF" w:rsidP="00DF3053">
            <w:pPr>
              <w:pStyle w:val="TALLeft00"/>
            </w:pPr>
            <w:r>
              <w:t>&gt;&gt;&gt;NR SS-RSRP</w:t>
            </w:r>
          </w:p>
        </w:tc>
        <w:tc>
          <w:tcPr>
            <w:tcW w:w="1022" w:type="dxa"/>
          </w:tcPr>
          <w:p w14:paraId="251A0094" w14:textId="77777777" w:rsidR="005168CF" w:rsidRPr="0054226D" w:rsidRDefault="005168CF" w:rsidP="00DF3053">
            <w:pPr>
              <w:pStyle w:val="TAL"/>
            </w:pPr>
            <w:r>
              <w:t>O</w:t>
            </w:r>
          </w:p>
        </w:tc>
        <w:tc>
          <w:tcPr>
            <w:tcW w:w="817" w:type="dxa"/>
          </w:tcPr>
          <w:p w14:paraId="7194F013" w14:textId="77777777" w:rsidR="005168CF" w:rsidRPr="0054226D" w:rsidRDefault="005168CF" w:rsidP="00DF3053">
            <w:pPr>
              <w:pStyle w:val="TAL"/>
            </w:pPr>
          </w:p>
        </w:tc>
        <w:tc>
          <w:tcPr>
            <w:tcW w:w="1909" w:type="dxa"/>
          </w:tcPr>
          <w:p w14:paraId="79CAFF96" w14:textId="77777777" w:rsidR="005168CF" w:rsidRPr="0054226D" w:rsidRDefault="005168CF" w:rsidP="00DF3053">
            <w:pPr>
              <w:pStyle w:val="TAL"/>
            </w:pPr>
            <w:r>
              <w:t>INTEGER (0..127)</w:t>
            </w:r>
          </w:p>
        </w:tc>
        <w:tc>
          <w:tcPr>
            <w:tcW w:w="1176" w:type="dxa"/>
          </w:tcPr>
          <w:p w14:paraId="7BBC12E7"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SS-RSRP</w:t>
            </w:r>
          </w:p>
        </w:tc>
        <w:tc>
          <w:tcPr>
            <w:tcW w:w="1186" w:type="dxa"/>
          </w:tcPr>
          <w:p w14:paraId="792E1A08" w14:textId="77777777" w:rsidR="005168CF" w:rsidRPr="0054226D" w:rsidRDefault="005168CF" w:rsidP="00DF3053">
            <w:pPr>
              <w:pStyle w:val="TAC"/>
              <w:rPr>
                <w:rFonts w:eastAsia="SimSun"/>
                <w:lang w:eastAsia="zh-CN"/>
              </w:rPr>
            </w:pPr>
            <w:r>
              <w:rPr>
                <w:lang w:eastAsia="ja-JP"/>
              </w:rPr>
              <w:t>-</w:t>
            </w:r>
          </w:p>
        </w:tc>
        <w:tc>
          <w:tcPr>
            <w:tcW w:w="1176" w:type="dxa"/>
          </w:tcPr>
          <w:p w14:paraId="78A99752" w14:textId="77777777" w:rsidR="005168CF" w:rsidRPr="0054226D" w:rsidRDefault="005168CF" w:rsidP="00DF3053">
            <w:pPr>
              <w:pStyle w:val="TAC"/>
              <w:rPr>
                <w:rFonts w:eastAsia="SimSun"/>
                <w:lang w:eastAsia="zh-CN"/>
              </w:rPr>
            </w:pPr>
          </w:p>
        </w:tc>
      </w:tr>
      <w:tr w:rsidR="005168CF" w:rsidRPr="0054226D" w14:paraId="07E898A3" w14:textId="77777777" w:rsidTr="00DF3053">
        <w:trPr>
          <w:jc w:val="center"/>
        </w:trPr>
        <w:tc>
          <w:tcPr>
            <w:tcW w:w="2353" w:type="dxa"/>
          </w:tcPr>
          <w:p w14:paraId="4B379FEC" w14:textId="77777777" w:rsidR="005168CF" w:rsidRPr="0054226D" w:rsidRDefault="005168CF" w:rsidP="00DF3053">
            <w:pPr>
              <w:pStyle w:val="TALLeft00"/>
            </w:pPr>
            <w:r>
              <w:t>&gt;&gt;&gt;NR SS-RSRQ</w:t>
            </w:r>
          </w:p>
        </w:tc>
        <w:tc>
          <w:tcPr>
            <w:tcW w:w="1022" w:type="dxa"/>
          </w:tcPr>
          <w:p w14:paraId="2FFEF99A" w14:textId="77777777" w:rsidR="005168CF" w:rsidRPr="0054226D" w:rsidRDefault="005168CF" w:rsidP="00DF3053">
            <w:pPr>
              <w:pStyle w:val="TAL"/>
            </w:pPr>
            <w:r>
              <w:t>O</w:t>
            </w:r>
          </w:p>
        </w:tc>
        <w:tc>
          <w:tcPr>
            <w:tcW w:w="817" w:type="dxa"/>
          </w:tcPr>
          <w:p w14:paraId="63BA4CC1" w14:textId="77777777" w:rsidR="005168CF" w:rsidRPr="0054226D" w:rsidRDefault="005168CF" w:rsidP="00DF3053">
            <w:pPr>
              <w:pStyle w:val="TAL"/>
            </w:pPr>
          </w:p>
        </w:tc>
        <w:tc>
          <w:tcPr>
            <w:tcW w:w="1909" w:type="dxa"/>
          </w:tcPr>
          <w:p w14:paraId="7D1F70B6" w14:textId="77777777" w:rsidR="005168CF" w:rsidRPr="0054226D" w:rsidRDefault="005168CF" w:rsidP="00DF3053">
            <w:pPr>
              <w:pStyle w:val="TAL"/>
            </w:pPr>
            <w:r>
              <w:t>INTEGER (0..127)</w:t>
            </w:r>
          </w:p>
        </w:tc>
        <w:tc>
          <w:tcPr>
            <w:tcW w:w="1176" w:type="dxa"/>
          </w:tcPr>
          <w:p w14:paraId="3A33E5D6"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186" w:type="dxa"/>
          </w:tcPr>
          <w:p w14:paraId="740515FC" w14:textId="77777777" w:rsidR="005168CF" w:rsidRPr="0054226D" w:rsidRDefault="005168CF" w:rsidP="00DF3053">
            <w:pPr>
              <w:pStyle w:val="TAC"/>
              <w:rPr>
                <w:rFonts w:eastAsia="SimSun"/>
                <w:lang w:eastAsia="zh-CN"/>
              </w:rPr>
            </w:pPr>
            <w:r>
              <w:rPr>
                <w:lang w:eastAsia="ja-JP"/>
              </w:rPr>
              <w:t>-</w:t>
            </w:r>
          </w:p>
        </w:tc>
        <w:tc>
          <w:tcPr>
            <w:tcW w:w="1176" w:type="dxa"/>
          </w:tcPr>
          <w:p w14:paraId="02295D2F" w14:textId="77777777" w:rsidR="005168CF" w:rsidRPr="0054226D" w:rsidRDefault="005168CF" w:rsidP="00DF3053">
            <w:pPr>
              <w:pStyle w:val="TAC"/>
              <w:rPr>
                <w:rFonts w:eastAsia="SimSun"/>
                <w:lang w:eastAsia="zh-CN"/>
              </w:rPr>
            </w:pPr>
          </w:p>
        </w:tc>
      </w:tr>
      <w:tr w:rsidR="005168CF" w:rsidRPr="0054226D" w14:paraId="27760731" w14:textId="77777777" w:rsidTr="00DF3053">
        <w:trPr>
          <w:jc w:val="center"/>
        </w:trPr>
        <w:tc>
          <w:tcPr>
            <w:tcW w:w="2353" w:type="dxa"/>
          </w:tcPr>
          <w:p w14:paraId="0134606A" w14:textId="77777777" w:rsidR="005168CF" w:rsidRPr="00A7285D" w:rsidRDefault="005168CF" w:rsidP="00DF3053">
            <w:pPr>
              <w:pStyle w:val="TALLeft00"/>
              <w:rPr>
                <w:b/>
                <w:bCs/>
              </w:rPr>
            </w:pPr>
            <w:r w:rsidRPr="00A7285D">
              <w:rPr>
                <w:b/>
                <w:bCs/>
              </w:rPr>
              <w:t>&gt;&gt;&gt;ResultsPerSSB Index List</w:t>
            </w:r>
          </w:p>
        </w:tc>
        <w:tc>
          <w:tcPr>
            <w:tcW w:w="1022" w:type="dxa"/>
          </w:tcPr>
          <w:p w14:paraId="516379A5" w14:textId="77777777" w:rsidR="005168CF" w:rsidRDefault="005168CF" w:rsidP="00DF3053">
            <w:pPr>
              <w:pStyle w:val="TAL"/>
            </w:pPr>
          </w:p>
        </w:tc>
        <w:tc>
          <w:tcPr>
            <w:tcW w:w="817" w:type="dxa"/>
          </w:tcPr>
          <w:p w14:paraId="703E93E5" w14:textId="77777777" w:rsidR="005168CF" w:rsidRPr="0054226D" w:rsidRDefault="005168CF" w:rsidP="00DF3053">
            <w:pPr>
              <w:pStyle w:val="TAL"/>
            </w:pPr>
            <w:r>
              <w:rPr>
                <w:i/>
                <w:iCs/>
                <w:lang w:eastAsia="ja-JP"/>
              </w:rPr>
              <w:t>0..1</w:t>
            </w:r>
          </w:p>
        </w:tc>
        <w:tc>
          <w:tcPr>
            <w:tcW w:w="1909" w:type="dxa"/>
          </w:tcPr>
          <w:p w14:paraId="2BBCBE9D" w14:textId="77777777" w:rsidR="005168CF" w:rsidRDefault="005168CF" w:rsidP="00DF3053">
            <w:pPr>
              <w:pStyle w:val="TAL"/>
            </w:pPr>
          </w:p>
        </w:tc>
        <w:tc>
          <w:tcPr>
            <w:tcW w:w="1176" w:type="dxa"/>
          </w:tcPr>
          <w:p w14:paraId="02E961C8" w14:textId="77777777" w:rsidR="005168CF" w:rsidRPr="0054226D" w:rsidRDefault="005168CF" w:rsidP="00DF3053">
            <w:pPr>
              <w:pStyle w:val="TAL"/>
              <w:rPr>
                <w:rFonts w:eastAsia="SimSun"/>
                <w:bCs/>
                <w:lang w:eastAsia="zh-CN"/>
              </w:rPr>
            </w:pPr>
          </w:p>
        </w:tc>
        <w:tc>
          <w:tcPr>
            <w:tcW w:w="1186" w:type="dxa"/>
          </w:tcPr>
          <w:p w14:paraId="4E58F9D7" w14:textId="77777777" w:rsidR="005168CF" w:rsidRPr="0054226D" w:rsidRDefault="005168CF" w:rsidP="00DF3053">
            <w:pPr>
              <w:pStyle w:val="TAC"/>
              <w:rPr>
                <w:rFonts w:eastAsia="SimSun"/>
                <w:lang w:eastAsia="zh-CN"/>
              </w:rPr>
            </w:pPr>
            <w:r>
              <w:rPr>
                <w:rFonts w:eastAsia="SimSun"/>
                <w:lang w:eastAsia="zh-CN"/>
              </w:rPr>
              <w:t>YES</w:t>
            </w:r>
          </w:p>
        </w:tc>
        <w:tc>
          <w:tcPr>
            <w:tcW w:w="1176" w:type="dxa"/>
          </w:tcPr>
          <w:p w14:paraId="46759230" w14:textId="77777777" w:rsidR="005168CF" w:rsidRPr="0054226D" w:rsidRDefault="005168CF" w:rsidP="00DF3053">
            <w:pPr>
              <w:pStyle w:val="TAC"/>
              <w:rPr>
                <w:rFonts w:eastAsia="SimSun"/>
                <w:lang w:eastAsia="zh-CN"/>
              </w:rPr>
            </w:pPr>
            <w:r w:rsidRPr="008E6507">
              <w:rPr>
                <w:rFonts w:eastAsia="SimSun"/>
                <w:lang w:eastAsia="zh-CN"/>
              </w:rPr>
              <w:t>ignore</w:t>
            </w:r>
          </w:p>
        </w:tc>
      </w:tr>
      <w:tr w:rsidR="005168CF" w:rsidRPr="0054226D" w14:paraId="3264F8E2" w14:textId="77777777" w:rsidTr="00DF3053">
        <w:trPr>
          <w:jc w:val="center"/>
        </w:trPr>
        <w:tc>
          <w:tcPr>
            <w:tcW w:w="2353" w:type="dxa"/>
          </w:tcPr>
          <w:p w14:paraId="75FEAEC6" w14:textId="77777777" w:rsidR="005168CF" w:rsidRPr="00A7285D" w:rsidRDefault="005168CF" w:rsidP="00DF3053">
            <w:pPr>
              <w:pStyle w:val="TALLeft00"/>
              <w:ind w:left="567"/>
              <w:rPr>
                <w:b/>
                <w:bCs/>
              </w:rPr>
            </w:pPr>
            <w:r w:rsidRPr="00A7285D">
              <w:rPr>
                <w:b/>
                <w:bCs/>
                <w:lang w:eastAsia="ja-JP"/>
              </w:rPr>
              <w:t xml:space="preserve">&gt;&gt;&gt;&gt;ResultsPerSSB Index </w:t>
            </w:r>
            <w:r w:rsidRPr="00A7285D">
              <w:rPr>
                <w:b/>
                <w:bCs/>
              </w:rPr>
              <w:t>Item</w:t>
            </w:r>
          </w:p>
        </w:tc>
        <w:tc>
          <w:tcPr>
            <w:tcW w:w="1022" w:type="dxa"/>
          </w:tcPr>
          <w:p w14:paraId="4683E92D" w14:textId="77777777" w:rsidR="005168CF" w:rsidRDefault="005168CF" w:rsidP="00DF3053">
            <w:pPr>
              <w:pStyle w:val="TAL"/>
            </w:pPr>
          </w:p>
        </w:tc>
        <w:tc>
          <w:tcPr>
            <w:tcW w:w="817" w:type="dxa"/>
          </w:tcPr>
          <w:p w14:paraId="4D9537F1" w14:textId="77777777" w:rsidR="005168CF" w:rsidRPr="0054226D" w:rsidRDefault="005168CF" w:rsidP="00DF3053">
            <w:pPr>
              <w:pStyle w:val="TAL"/>
            </w:pPr>
            <w:r w:rsidRPr="004B46D3">
              <w:rPr>
                <w:i/>
                <w:iCs/>
                <w:lang w:eastAsia="ja-JP"/>
              </w:rPr>
              <w:t>1..&lt;maxResultsPerSSBIndex&gt;</w:t>
            </w:r>
          </w:p>
        </w:tc>
        <w:tc>
          <w:tcPr>
            <w:tcW w:w="1909" w:type="dxa"/>
          </w:tcPr>
          <w:p w14:paraId="708FF529" w14:textId="77777777" w:rsidR="005168CF" w:rsidRDefault="005168CF" w:rsidP="00DF3053">
            <w:pPr>
              <w:pStyle w:val="TAL"/>
            </w:pPr>
          </w:p>
        </w:tc>
        <w:tc>
          <w:tcPr>
            <w:tcW w:w="1176" w:type="dxa"/>
          </w:tcPr>
          <w:p w14:paraId="5DBD1337" w14:textId="77777777" w:rsidR="005168CF" w:rsidRPr="0054226D" w:rsidRDefault="005168CF" w:rsidP="00DF3053">
            <w:pPr>
              <w:pStyle w:val="TAL"/>
              <w:rPr>
                <w:rFonts w:eastAsia="SimSun"/>
                <w:bCs/>
                <w:lang w:eastAsia="zh-CN"/>
              </w:rPr>
            </w:pPr>
          </w:p>
        </w:tc>
        <w:tc>
          <w:tcPr>
            <w:tcW w:w="1186" w:type="dxa"/>
          </w:tcPr>
          <w:p w14:paraId="3996FF6B" w14:textId="77777777" w:rsidR="005168CF" w:rsidRPr="0054226D" w:rsidRDefault="005168CF" w:rsidP="00DF3053">
            <w:pPr>
              <w:pStyle w:val="TAC"/>
              <w:rPr>
                <w:rFonts w:eastAsia="SimSun"/>
                <w:lang w:eastAsia="zh-CN"/>
              </w:rPr>
            </w:pPr>
          </w:p>
        </w:tc>
        <w:tc>
          <w:tcPr>
            <w:tcW w:w="1176" w:type="dxa"/>
          </w:tcPr>
          <w:p w14:paraId="70D18EEC" w14:textId="77777777" w:rsidR="005168CF" w:rsidRPr="0054226D" w:rsidRDefault="005168CF" w:rsidP="00DF3053">
            <w:pPr>
              <w:pStyle w:val="TAC"/>
              <w:rPr>
                <w:rFonts w:eastAsia="SimSun"/>
                <w:lang w:eastAsia="zh-CN"/>
              </w:rPr>
            </w:pPr>
          </w:p>
        </w:tc>
      </w:tr>
      <w:tr w:rsidR="005168CF" w:rsidRPr="0054226D" w14:paraId="3ECD99F1" w14:textId="77777777" w:rsidTr="00DF3053">
        <w:trPr>
          <w:jc w:val="center"/>
        </w:trPr>
        <w:tc>
          <w:tcPr>
            <w:tcW w:w="2353" w:type="dxa"/>
          </w:tcPr>
          <w:p w14:paraId="66ACC766" w14:textId="77777777" w:rsidR="005168CF" w:rsidRPr="00725129" w:rsidRDefault="005168CF" w:rsidP="00DF3053">
            <w:pPr>
              <w:pStyle w:val="TALLeft00"/>
              <w:ind w:left="709"/>
            </w:pPr>
            <w:r w:rsidRPr="00725129">
              <w:t>&gt;&gt;&gt;&gt;&gt;SSB Index</w:t>
            </w:r>
          </w:p>
        </w:tc>
        <w:tc>
          <w:tcPr>
            <w:tcW w:w="1022" w:type="dxa"/>
          </w:tcPr>
          <w:p w14:paraId="0D6A70F8" w14:textId="77777777" w:rsidR="005168CF" w:rsidRDefault="005168CF" w:rsidP="00DF3053">
            <w:pPr>
              <w:pStyle w:val="TAL"/>
            </w:pPr>
            <w:r>
              <w:t>M</w:t>
            </w:r>
          </w:p>
        </w:tc>
        <w:tc>
          <w:tcPr>
            <w:tcW w:w="817" w:type="dxa"/>
          </w:tcPr>
          <w:p w14:paraId="477C9690" w14:textId="77777777" w:rsidR="005168CF" w:rsidRPr="0054226D" w:rsidRDefault="005168CF" w:rsidP="00DF3053">
            <w:pPr>
              <w:pStyle w:val="TAL"/>
            </w:pPr>
          </w:p>
        </w:tc>
        <w:tc>
          <w:tcPr>
            <w:tcW w:w="1909" w:type="dxa"/>
          </w:tcPr>
          <w:p w14:paraId="11A8DC32" w14:textId="77777777" w:rsidR="005168CF" w:rsidRDefault="005168CF" w:rsidP="00DF3053">
            <w:pPr>
              <w:pStyle w:val="TAL"/>
            </w:pPr>
            <w:r w:rsidRPr="00A36389">
              <w:t>INTEGER (0..63)</w:t>
            </w:r>
          </w:p>
        </w:tc>
        <w:tc>
          <w:tcPr>
            <w:tcW w:w="1176" w:type="dxa"/>
          </w:tcPr>
          <w:p w14:paraId="16142164" w14:textId="77777777" w:rsidR="005168CF" w:rsidRPr="0054226D" w:rsidRDefault="005168CF" w:rsidP="00DF3053">
            <w:pPr>
              <w:pStyle w:val="TAL"/>
              <w:rPr>
                <w:rFonts w:eastAsia="SimSun"/>
                <w:bCs/>
                <w:lang w:eastAsia="zh-CN"/>
              </w:rPr>
            </w:pPr>
          </w:p>
        </w:tc>
        <w:tc>
          <w:tcPr>
            <w:tcW w:w="1186" w:type="dxa"/>
          </w:tcPr>
          <w:p w14:paraId="1D51A7C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09E952C" w14:textId="77777777" w:rsidR="005168CF" w:rsidRPr="0054226D" w:rsidRDefault="005168CF" w:rsidP="00DF3053">
            <w:pPr>
              <w:pStyle w:val="TAC"/>
              <w:rPr>
                <w:rFonts w:eastAsia="SimSun"/>
                <w:lang w:eastAsia="zh-CN"/>
              </w:rPr>
            </w:pPr>
          </w:p>
        </w:tc>
      </w:tr>
      <w:tr w:rsidR="005168CF" w:rsidRPr="0054226D" w14:paraId="7CA658F0" w14:textId="77777777" w:rsidTr="00DF3053">
        <w:trPr>
          <w:jc w:val="center"/>
        </w:trPr>
        <w:tc>
          <w:tcPr>
            <w:tcW w:w="2353" w:type="dxa"/>
          </w:tcPr>
          <w:p w14:paraId="70978E09" w14:textId="77777777" w:rsidR="005168CF" w:rsidRPr="00725129" w:rsidRDefault="005168CF" w:rsidP="00DF3053">
            <w:pPr>
              <w:pStyle w:val="TALLeft00"/>
              <w:ind w:left="709"/>
            </w:pPr>
            <w:r w:rsidRPr="00725129">
              <w:t>&gt;&gt;&gt;&gt;&gt;NR SS-RSRP beam value</w:t>
            </w:r>
          </w:p>
        </w:tc>
        <w:tc>
          <w:tcPr>
            <w:tcW w:w="1022" w:type="dxa"/>
          </w:tcPr>
          <w:p w14:paraId="0130E729" w14:textId="77777777" w:rsidR="005168CF" w:rsidRDefault="005168CF" w:rsidP="00DF3053">
            <w:pPr>
              <w:pStyle w:val="TAL"/>
            </w:pPr>
            <w:r w:rsidRPr="00A36389">
              <w:t>O</w:t>
            </w:r>
          </w:p>
        </w:tc>
        <w:tc>
          <w:tcPr>
            <w:tcW w:w="817" w:type="dxa"/>
          </w:tcPr>
          <w:p w14:paraId="4C20B4FC" w14:textId="77777777" w:rsidR="005168CF" w:rsidRPr="0054226D" w:rsidRDefault="005168CF" w:rsidP="00DF3053">
            <w:pPr>
              <w:pStyle w:val="TAL"/>
            </w:pPr>
          </w:p>
        </w:tc>
        <w:tc>
          <w:tcPr>
            <w:tcW w:w="1909" w:type="dxa"/>
          </w:tcPr>
          <w:p w14:paraId="1DCBFE05" w14:textId="77777777" w:rsidR="005168CF" w:rsidRDefault="005168CF" w:rsidP="00DF3053">
            <w:pPr>
              <w:pStyle w:val="TAL"/>
            </w:pPr>
            <w:r w:rsidRPr="00A36389">
              <w:t>INTEGER (0..127)</w:t>
            </w:r>
          </w:p>
        </w:tc>
        <w:tc>
          <w:tcPr>
            <w:tcW w:w="1176" w:type="dxa"/>
          </w:tcPr>
          <w:p w14:paraId="35DCB5EC" w14:textId="77777777" w:rsidR="005168CF" w:rsidRPr="0054226D" w:rsidRDefault="005168CF" w:rsidP="00DF3053">
            <w:pPr>
              <w:pStyle w:val="TAL"/>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186" w:type="dxa"/>
          </w:tcPr>
          <w:p w14:paraId="6F3BE9BC" w14:textId="77777777" w:rsidR="005168CF" w:rsidRPr="0054226D" w:rsidRDefault="005168CF" w:rsidP="00DF3053">
            <w:pPr>
              <w:pStyle w:val="TAC"/>
              <w:rPr>
                <w:rFonts w:eastAsia="SimSun"/>
                <w:lang w:eastAsia="zh-CN"/>
              </w:rPr>
            </w:pPr>
            <w:r>
              <w:rPr>
                <w:lang w:eastAsia="ja-JP"/>
              </w:rPr>
              <w:t>-</w:t>
            </w:r>
          </w:p>
        </w:tc>
        <w:tc>
          <w:tcPr>
            <w:tcW w:w="1176" w:type="dxa"/>
          </w:tcPr>
          <w:p w14:paraId="6882CAAE" w14:textId="77777777" w:rsidR="005168CF" w:rsidRPr="0054226D" w:rsidRDefault="005168CF" w:rsidP="00DF3053">
            <w:pPr>
              <w:pStyle w:val="TAC"/>
              <w:rPr>
                <w:rFonts w:eastAsia="SimSun"/>
                <w:lang w:eastAsia="zh-CN"/>
              </w:rPr>
            </w:pPr>
          </w:p>
        </w:tc>
      </w:tr>
      <w:tr w:rsidR="005168CF" w:rsidRPr="0054226D" w14:paraId="39EA7139" w14:textId="77777777" w:rsidTr="00DF3053">
        <w:trPr>
          <w:jc w:val="center"/>
        </w:trPr>
        <w:tc>
          <w:tcPr>
            <w:tcW w:w="2353" w:type="dxa"/>
          </w:tcPr>
          <w:p w14:paraId="14AEE654" w14:textId="77777777" w:rsidR="005168CF" w:rsidRPr="00725129" w:rsidRDefault="005168CF" w:rsidP="00DF3053">
            <w:pPr>
              <w:pStyle w:val="TALLeft00"/>
              <w:ind w:left="709"/>
            </w:pPr>
            <w:r w:rsidRPr="00725129">
              <w:t>&gt;&gt;&gt;&gt;&gt;NR SS-RSRQ beam value</w:t>
            </w:r>
          </w:p>
        </w:tc>
        <w:tc>
          <w:tcPr>
            <w:tcW w:w="1022" w:type="dxa"/>
          </w:tcPr>
          <w:p w14:paraId="14C6D0CD" w14:textId="77777777" w:rsidR="005168CF" w:rsidRDefault="005168CF" w:rsidP="00DF3053">
            <w:pPr>
              <w:pStyle w:val="TAL"/>
            </w:pPr>
            <w:r w:rsidRPr="00A36389">
              <w:t>O</w:t>
            </w:r>
          </w:p>
        </w:tc>
        <w:tc>
          <w:tcPr>
            <w:tcW w:w="817" w:type="dxa"/>
          </w:tcPr>
          <w:p w14:paraId="2A45095D" w14:textId="77777777" w:rsidR="005168CF" w:rsidRPr="0054226D" w:rsidRDefault="005168CF" w:rsidP="00DF3053">
            <w:pPr>
              <w:pStyle w:val="TAL"/>
            </w:pPr>
          </w:p>
        </w:tc>
        <w:tc>
          <w:tcPr>
            <w:tcW w:w="1909" w:type="dxa"/>
          </w:tcPr>
          <w:p w14:paraId="3584F3CD" w14:textId="77777777" w:rsidR="005168CF" w:rsidRDefault="005168CF" w:rsidP="00DF3053">
            <w:pPr>
              <w:pStyle w:val="TAL"/>
            </w:pPr>
            <w:r w:rsidRPr="00A36389">
              <w:t>INTEGER (0..127)</w:t>
            </w:r>
          </w:p>
        </w:tc>
        <w:tc>
          <w:tcPr>
            <w:tcW w:w="1176" w:type="dxa"/>
          </w:tcPr>
          <w:p w14:paraId="4889D018" w14:textId="77777777" w:rsidR="005168CF" w:rsidRPr="0054226D" w:rsidRDefault="005168CF" w:rsidP="00DF3053">
            <w:pPr>
              <w:pStyle w:val="TAL"/>
              <w:rPr>
                <w:rFonts w:eastAsia="SimSun"/>
                <w:bCs/>
                <w:lang w:eastAsia="zh-CN"/>
              </w:rPr>
            </w:pPr>
            <w:r>
              <w:rPr>
                <w:rFonts w:hint="eastAsia"/>
                <w:bCs/>
                <w:lang w:eastAsia="ja-JP"/>
              </w:rPr>
              <w:t xml:space="preserve">Beam level measurement result of </w:t>
            </w:r>
            <w:r>
              <w:rPr>
                <w:rFonts w:hint="eastAsia"/>
                <w:bCs/>
                <w:lang w:eastAsia="ja-JP"/>
              </w:rPr>
              <w:lastRenderedPageBreak/>
              <w:t>NR SS-RSRQ</w:t>
            </w:r>
          </w:p>
        </w:tc>
        <w:tc>
          <w:tcPr>
            <w:tcW w:w="1186" w:type="dxa"/>
          </w:tcPr>
          <w:p w14:paraId="6A0113A4" w14:textId="77777777" w:rsidR="005168CF" w:rsidRPr="0054226D" w:rsidRDefault="005168CF" w:rsidP="00DF3053">
            <w:pPr>
              <w:pStyle w:val="TAC"/>
              <w:rPr>
                <w:rFonts w:eastAsia="SimSun"/>
                <w:lang w:eastAsia="zh-CN"/>
              </w:rPr>
            </w:pPr>
            <w:r>
              <w:rPr>
                <w:lang w:eastAsia="ja-JP"/>
              </w:rPr>
              <w:lastRenderedPageBreak/>
              <w:t>-</w:t>
            </w:r>
          </w:p>
        </w:tc>
        <w:tc>
          <w:tcPr>
            <w:tcW w:w="1176" w:type="dxa"/>
          </w:tcPr>
          <w:p w14:paraId="465B5C22" w14:textId="77777777" w:rsidR="005168CF" w:rsidRPr="0054226D" w:rsidRDefault="005168CF" w:rsidP="00DF3053">
            <w:pPr>
              <w:pStyle w:val="TAC"/>
              <w:rPr>
                <w:rFonts w:eastAsia="SimSun"/>
                <w:lang w:eastAsia="zh-CN"/>
              </w:rPr>
            </w:pPr>
          </w:p>
        </w:tc>
      </w:tr>
      <w:tr w:rsidR="005168CF" w:rsidRPr="0054226D" w14:paraId="0EE64E6C" w14:textId="77777777" w:rsidTr="00DF3053">
        <w:trPr>
          <w:jc w:val="center"/>
        </w:trPr>
        <w:tc>
          <w:tcPr>
            <w:tcW w:w="2353" w:type="dxa"/>
          </w:tcPr>
          <w:p w14:paraId="72066E9F" w14:textId="77777777" w:rsidR="005168CF" w:rsidRPr="00A36389" w:rsidRDefault="005168CF" w:rsidP="00DF3053">
            <w:pPr>
              <w:pStyle w:val="TALLeft00"/>
              <w:ind w:left="709"/>
            </w:pPr>
            <w:r>
              <w:t>&gt;&gt;&gt;NR CGI</w:t>
            </w:r>
          </w:p>
        </w:tc>
        <w:tc>
          <w:tcPr>
            <w:tcW w:w="1022" w:type="dxa"/>
          </w:tcPr>
          <w:p w14:paraId="7BCEBE92" w14:textId="77777777" w:rsidR="005168CF" w:rsidRPr="00A36389" w:rsidRDefault="005168CF" w:rsidP="00DF3053">
            <w:pPr>
              <w:pStyle w:val="TAL"/>
            </w:pPr>
            <w:r w:rsidRPr="000B0385">
              <w:t>O</w:t>
            </w:r>
          </w:p>
        </w:tc>
        <w:tc>
          <w:tcPr>
            <w:tcW w:w="817" w:type="dxa"/>
          </w:tcPr>
          <w:p w14:paraId="4571EE23" w14:textId="77777777" w:rsidR="005168CF" w:rsidRPr="0054226D" w:rsidRDefault="005168CF" w:rsidP="00DF3053">
            <w:pPr>
              <w:pStyle w:val="TAL"/>
            </w:pPr>
          </w:p>
        </w:tc>
        <w:tc>
          <w:tcPr>
            <w:tcW w:w="1909" w:type="dxa"/>
          </w:tcPr>
          <w:p w14:paraId="3EC97B5F" w14:textId="77777777" w:rsidR="005168CF" w:rsidRDefault="005168CF" w:rsidP="00DF3053">
            <w:pPr>
              <w:pStyle w:val="TAL"/>
              <w:rPr>
                <w:lang w:eastAsia="ja-JP"/>
              </w:rPr>
            </w:pPr>
            <w:r>
              <w:rPr>
                <w:rFonts w:hint="eastAsia"/>
                <w:lang w:eastAsia="ja-JP"/>
              </w:rPr>
              <w:t>NR CGI</w:t>
            </w:r>
          </w:p>
          <w:p w14:paraId="528ED05D" w14:textId="77777777" w:rsidR="005168CF" w:rsidRPr="00A36389" w:rsidRDefault="005168CF" w:rsidP="00DF3053">
            <w:pPr>
              <w:pStyle w:val="TAL"/>
            </w:pPr>
            <w:r>
              <w:rPr>
                <w:rFonts w:hint="eastAsia"/>
                <w:lang w:eastAsia="ja-JP"/>
              </w:rPr>
              <w:t>9.2.</w:t>
            </w:r>
            <w:r>
              <w:rPr>
                <w:lang w:eastAsia="ja-JP"/>
              </w:rPr>
              <w:t>26</w:t>
            </w:r>
          </w:p>
        </w:tc>
        <w:tc>
          <w:tcPr>
            <w:tcW w:w="1176" w:type="dxa"/>
          </w:tcPr>
          <w:p w14:paraId="4BDC6C5B" w14:textId="77777777" w:rsidR="005168CF" w:rsidRDefault="005168CF" w:rsidP="00DF3053">
            <w:pPr>
              <w:pStyle w:val="TAL"/>
              <w:rPr>
                <w:bCs/>
                <w:lang w:eastAsia="ja-JP"/>
              </w:rPr>
            </w:pPr>
          </w:p>
        </w:tc>
        <w:tc>
          <w:tcPr>
            <w:tcW w:w="1186" w:type="dxa"/>
          </w:tcPr>
          <w:p w14:paraId="6235C077" w14:textId="77777777" w:rsidR="005168CF" w:rsidRDefault="005168CF" w:rsidP="00DF3053">
            <w:pPr>
              <w:pStyle w:val="TAC"/>
              <w:rPr>
                <w:lang w:eastAsia="ja-JP"/>
              </w:rPr>
            </w:pPr>
            <w:r>
              <w:rPr>
                <w:lang w:eastAsia="ja-JP"/>
              </w:rPr>
              <w:t>YES</w:t>
            </w:r>
          </w:p>
        </w:tc>
        <w:tc>
          <w:tcPr>
            <w:tcW w:w="1176" w:type="dxa"/>
          </w:tcPr>
          <w:p w14:paraId="4325742A" w14:textId="77777777" w:rsidR="005168CF" w:rsidRPr="0054226D" w:rsidRDefault="005168CF" w:rsidP="00DF3053">
            <w:pPr>
              <w:pStyle w:val="TAC"/>
              <w:rPr>
                <w:rFonts w:eastAsia="SimSun"/>
                <w:lang w:eastAsia="zh-CN"/>
              </w:rPr>
            </w:pPr>
            <w:r w:rsidRPr="00651AD2">
              <w:rPr>
                <w:rFonts w:eastAsia="SimSun"/>
                <w:lang w:eastAsia="zh-CN"/>
              </w:rPr>
              <w:t>ignore</w:t>
            </w:r>
          </w:p>
        </w:tc>
      </w:tr>
    </w:tbl>
    <w:p w14:paraId="345B2C93"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DF3053">
            <w:pPr>
              <w:pStyle w:val="TAH"/>
              <w:rPr>
                <w:lang w:eastAsia="en-US"/>
              </w:rPr>
            </w:pPr>
            <w:r w:rsidRPr="0054226D">
              <w:rPr>
                <w:lang w:eastAsia="en-US"/>
              </w:rPr>
              <w:t>Range bound</w:t>
            </w:r>
          </w:p>
        </w:tc>
        <w:tc>
          <w:tcPr>
            <w:tcW w:w="5670" w:type="dxa"/>
          </w:tcPr>
          <w:p w14:paraId="5F8D6F7C" w14:textId="77777777" w:rsidR="005168CF" w:rsidRPr="0054226D" w:rsidRDefault="005168CF" w:rsidP="00DF3053">
            <w:pPr>
              <w:pStyle w:val="TAH"/>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DF3053">
            <w:pPr>
              <w:pStyle w:val="TAL"/>
            </w:pPr>
            <w:r w:rsidRPr="0054226D">
              <w:t>maxnoMeas</w:t>
            </w:r>
          </w:p>
        </w:tc>
        <w:tc>
          <w:tcPr>
            <w:tcW w:w="5670" w:type="dxa"/>
          </w:tcPr>
          <w:p w14:paraId="4472C6A7"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DF3053">
            <w:pPr>
              <w:pStyle w:val="TAL"/>
            </w:pPr>
            <w:r w:rsidRPr="0054226D">
              <w:t>maxGERANMeas</w:t>
            </w:r>
          </w:p>
        </w:tc>
        <w:tc>
          <w:tcPr>
            <w:tcW w:w="5670" w:type="dxa"/>
          </w:tcPr>
          <w:p w14:paraId="29BF93A4" w14:textId="77777777" w:rsidR="005168CF" w:rsidRPr="0054226D" w:rsidRDefault="005168CF" w:rsidP="00DF3053">
            <w:pPr>
              <w:pStyle w:val="TAL"/>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DF3053">
            <w:pPr>
              <w:pStyle w:val="TAL"/>
            </w:pPr>
            <w:r w:rsidRPr="0054226D">
              <w:t>maxUTRANMeas</w:t>
            </w:r>
          </w:p>
        </w:tc>
        <w:tc>
          <w:tcPr>
            <w:tcW w:w="5670" w:type="dxa"/>
          </w:tcPr>
          <w:p w14:paraId="0F1B2EB2" w14:textId="77777777" w:rsidR="005168CF" w:rsidRPr="0054226D" w:rsidRDefault="005168CF" w:rsidP="00DF3053">
            <w:pPr>
              <w:pStyle w:val="TAL"/>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DF3053">
            <w:pPr>
              <w:pStyle w:val="TAL"/>
            </w:pPr>
            <w:r>
              <w:t>maxNRMeas</w:t>
            </w:r>
          </w:p>
        </w:tc>
        <w:tc>
          <w:tcPr>
            <w:tcW w:w="5670" w:type="dxa"/>
          </w:tcPr>
          <w:p w14:paraId="7A873C27" w14:textId="77777777" w:rsidR="005168CF" w:rsidRPr="0054226D" w:rsidRDefault="005168CF" w:rsidP="00DF3053">
            <w:pPr>
              <w:pStyle w:val="TAL"/>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DF3053">
            <w:pPr>
              <w:pStyle w:val="TAL"/>
            </w:pPr>
            <w:r>
              <w:rPr>
                <w:rFonts w:hint="eastAsia"/>
                <w:lang w:eastAsia="ja-JP"/>
              </w:rPr>
              <w:t>maxResultsPerSSBIndex</w:t>
            </w:r>
          </w:p>
        </w:tc>
        <w:tc>
          <w:tcPr>
            <w:tcW w:w="5670" w:type="dxa"/>
          </w:tcPr>
          <w:p w14:paraId="68851E5C" w14:textId="77777777" w:rsidR="005168CF" w:rsidRDefault="005168CF" w:rsidP="00DF3053">
            <w:pPr>
              <w:pStyle w:val="TAL"/>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5168CF"/>
    <w:p w14:paraId="62EAFC9D" w14:textId="77777777" w:rsidR="005168CF" w:rsidRPr="0054226D" w:rsidRDefault="005168CF" w:rsidP="00A7285D">
      <w:pPr>
        <w:pStyle w:val="Heading3"/>
        <w:rPr>
          <w:rFonts w:eastAsia="SimSun"/>
          <w:lang w:eastAsia="zh-CN"/>
        </w:rPr>
      </w:pPr>
      <w:bookmarkStart w:id="348" w:name="_Toc162452597"/>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bookmarkEnd w:id="348"/>
    </w:p>
    <w:p w14:paraId="6BE9F770" w14:textId="77777777" w:rsidR="005168CF" w:rsidRPr="00A7285D" w:rsidRDefault="005168CF" w:rsidP="005168CF">
      <w:pPr>
        <w:rPr>
          <w:rFonts w:eastAsia="SimSun"/>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278FD745" w14:textId="77777777" w:rsidTr="00DF3053">
        <w:trPr>
          <w:jc w:val="center"/>
        </w:trPr>
        <w:tc>
          <w:tcPr>
            <w:tcW w:w="2551" w:type="dxa"/>
          </w:tcPr>
          <w:p w14:paraId="09C66CD1" w14:textId="77777777" w:rsidR="005168CF" w:rsidRPr="0054226D" w:rsidRDefault="005168CF" w:rsidP="00A7285D">
            <w:pPr>
              <w:pStyle w:val="TAH"/>
              <w:rPr>
                <w:rFonts w:eastAsia="SimSun"/>
              </w:rPr>
            </w:pPr>
            <w:r w:rsidRPr="0054226D">
              <w:rPr>
                <w:rFonts w:eastAsia="SimSun"/>
              </w:rPr>
              <w:t>IE/Group Name</w:t>
            </w:r>
          </w:p>
        </w:tc>
        <w:tc>
          <w:tcPr>
            <w:tcW w:w="1134" w:type="dxa"/>
          </w:tcPr>
          <w:p w14:paraId="1C493B69" w14:textId="77777777" w:rsidR="005168CF" w:rsidRPr="0054226D" w:rsidRDefault="005168CF" w:rsidP="00A7285D">
            <w:pPr>
              <w:pStyle w:val="TAH"/>
              <w:rPr>
                <w:rFonts w:eastAsia="SimSun"/>
              </w:rPr>
            </w:pPr>
            <w:r w:rsidRPr="0054226D">
              <w:rPr>
                <w:rFonts w:eastAsia="SimSun"/>
              </w:rPr>
              <w:t>Presence</w:t>
            </w:r>
          </w:p>
        </w:tc>
        <w:tc>
          <w:tcPr>
            <w:tcW w:w="1681" w:type="dxa"/>
          </w:tcPr>
          <w:p w14:paraId="4078E870" w14:textId="77777777" w:rsidR="005168CF" w:rsidRPr="0054226D" w:rsidRDefault="005168CF" w:rsidP="00A7285D">
            <w:pPr>
              <w:pStyle w:val="TAH"/>
              <w:rPr>
                <w:rFonts w:eastAsia="SimSun"/>
              </w:rPr>
            </w:pPr>
            <w:r w:rsidRPr="0054226D">
              <w:rPr>
                <w:rFonts w:eastAsia="SimSun"/>
              </w:rPr>
              <w:t>Range</w:t>
            </w:r>
          </w:p>
        </w:tc>
        <w:tc>
          <w:tcPr>
            <w:tcW w:w="1620" w:type="dxa"/>
          </w:tcPr>
          <w:p w14:paraId="7979DA7D" w14:textId="77777777" w:rsidR="005168CF" w:rsidRPr="0054226D" w:rsidRDefault="005168CF" w:rsidP="00A7285D">
            <w:pPr>
              <w:pStyle w:val="TAH"/>
              <w:rPr>
                <w:rFonts w:eastAsia="SimSun"/>
              </w:rPr>
            </w:pPr>
            <w:r w:rsidRPr="0054226D">
              <w:rPr>
                <w:rFonts w:eastAsia="SimSun"/>
              </w:rPr>
              <w:t>IE Type and Reference</w:t>
            </w:r>
          </w:p>
        </w:tc>
        <w:tc>
          <w:tcPr>
            <w:tcW w:w="2227" w:type="dxa"/>
          </w:tcPr>
          <w:p w14:paraId="52BFEA64" w14:textId="77777777" w:rsidR="005168CF" w:rsidRPr="0054226D" w:rsidRDefault="005168CF" w:rsidP="00A7285D">
            <w:pPr>
              <w:pStyle w:val="TAH"/>
              <w:rPr>
                <w:rFonts w:eastAsia="SimSun"/>
              </w:rPr>
            </w:pPr>
            <w:r w:rsidRPr="0054226D">
              <w:rPr>
                <w:rFonts w:eastAsia="SimSun"/>
              </w:rPr>
              <w:t>Semantics Description</w:t>
            </w:r>
          </w:p>
        </w:tc>
      </w:tr>
      <w:tr w:rsidR="005168CF" w:rsidRPr="0054226D" w14:paraId="35E01298" w14:textId="77777777" w:rsidTr="00DF3053">
        <w:trPr>
          <w:jc w:val="center"/>
        </w:trPr>
        <w:tc>
          <w:tcPr>
            <w:tcW w:w="2551" w:type="dxa"/>
          </w:tcPr>
          <w:p w14:paraId="54423CD8" w14:textId="77777777" w:rsidR="005168CF" w:rsidRPr="00A7285D" w:rsidRDefault="005168CF" w:rsidP="00A7285D">
            <w:pPr>
              <w:pStyle w:val="TAL"/>
              <w:rPr>
                <w:rFonts w:eastAsia="SimSun"/>
                <w:b/>
                <w:bCs/>
                <w:szCs w:val="18"/>
                <w:lang w:eastAsia="zh-CN"/>
              </w:rPr>
            </w:pPr>
            <w:r w:rsidRPr="00A7285D">
              <w:rPr>
                <w:rFonts w:eastAsia="SimSun"/>
                <w:b/>
                <w:bCs/>
                <w:lang w:eastAsia="zh-CN"/>
              </w:rPr>
              <w:t>MBSFN subframe</w:t>
            </w:r>
            <w:r w:rsidRPr="00A7285D">
              <w:rPr>
                <w:rFonts w:eastAsia="SimSun"/>
                <w:b/>
                <w:bCs/>
              </w:rPr>
              <w:t xml:space="preserve"> Configuration </w:t>
            </w:r>
            <w:r w:rsidRPr="00A7285D">
              <w:rPr>
                <w:rFonts w:eastAsia="SimSun"/>
                <w:b/>
                <w:bCs/>
                <w:lang w:eastAsia="zh-CN"/>
              </w:rPr>
              <w:t>Value</w:t>
            </w:r>
          </w:p>
        </w:tc>
        <w:tc>
          <w:tcPr>
            <w:tcW w:w="1134" w:type="dxa"/>
          </w:tcPr>
          <w:p w14:paraId="0C250EF3" w14:textId="77777777" w:rsidR="005168CF" w:rsidRPr="0054226D" w:rsidRDefault="005168CF" w:rsidP="00A7285D">
            <w:pPr>
              <w:pStyle w:val="TAL"/>
              <w:rPr>
                <w:rFonts w:eastAsia="SimSun"/>
              </w:rPr>
            </w:pPr>
          </w:p>
        </w:tc>
        <w:tc>
          <w:tcPr>
            <w:tcW w:w="1681" w:type="dxa"/>
          </w:tcPr>
          <w:p w14:paraId="04BB4A03" w14:textId="77777777" w:rsidR="005168CF" w:rsidRPr="00A7285D" w:rsidRDefault="005168CF" w:rsidP="00A7285D">
            <w:pPr>
              <w:pStyle w:val="TAL"/>
              <w:rPr>
                <w:rFonts w:eastAsia="SimSun"/>
                <w:i/>
                <w:iCs/>
                <w:szCs w:val="18"/>
              </w:rPr>
            </w:pPr>
            <w:r w:rsidRPr="00A7285D">
              <w:rPr>
                <w:rFonts w:eastAsia="SimSun"/>
                <w:i/>
                <w:iCs/>
              </w:rPr>
              <w:t>1 .. &lt; maxMBSFN-Allocations &gt;</w:t>
            </w:r>
          </w:p>
        </w:tc>
        <w:tc>
          <w:tcPr>
            <w:tcW w:w="1620" w:type="dxa"/>
          </w:tcPr>
          <w:p w14:paraId="2012FE61" w14:textId="77777777" w:rsidR="005168CF" w:rsidRPr="0054226D" w:rsidRDefault="005168CF" w:rsidP="00A7285D">
            <w:pPr>
              <w:pStyle w:val="TAL"/>
              <w:rPr>
                <w:rFonts w:eastAsia="SimSun"/>
              </w:rPr>
            </w:pPr>
          </w:p>
        </w:tc>
        <w:tc>
          <w:tcPr>
            <w:tcW w:w="2227" w:type="dxa"/>
          </w:tcPr>
          <w:p w14:paraId="13B585F0" w14:textId="77777777" w:rsidR="005168CF" w:rsidRPr="0054226D" w:rsidRDefault="005168CF" w:rsidP="00A7285D">
            <w:pPr>
              <w:pStyle w:val="TAL"/>
              <w:rPr>
                <w:rFonts w:eastAsia="SimSun"/>
              </w:rPr>
            </w:pPr>
          </w:p>
        </w:tc>
      </w:tr>
      <w:tr w:rsidR="005168CF" w:rsidRPr="0054226D" w14:paraId="4498BB50" w14:textId="77777777" w:rsidTr="00DF3053">
        <w:trPr>
          <w:jc w:val="center"/>
        </w:trPr>
        <w:tc>
          <w:tcPr>
            <w:tcW w:w="2551" w:type="dxa"/>
          </w:tcPr>
          <w:p w14:paraId="703612DA" w14:textId="77777777" w:rsidR="005168CF" w:rsidRPr="0054226D" w:rsidRDefault="005168CF" w:rsidP="00A7285D">
            <w:pPr>
              <w:pStyle w:val="TAL"/>
              <w:ind w:left="113"/>
              <w:rPr>
                <w:rFonts w:eastAsia="SimSun"/>
                <w:szCs w:val="18"/>
              </w:rPr>
            </w:pPr>
            <w:r w:rsidRPr="002E3F0C">
              <w:t>&gt;Radio Frame Allocation Period</w:t>
            </w:r>
          </w:p>
        </w:tc>
        <w:tc>
          <w:tcPr>
            <w:tcW w:w="1134" w:type="dxa"/>
          </w:tcPr>
          <w:p w14:paraId="657E39E4" w14:textId="77777777" w:rsidR="005168CF" w:rsidRPr="0054226D" w:rsidRDefault="005168CF" w:rsidP="00A7285D">
            <w:pPr>
              <w:pStyle w:val="TAL"/>
              <w:rPr>
                <w:rFonts w:eastAsia="SimSun"/>
              </w:rPr>
            </w:pPr>
            <w:r w:rsidRPr="002E3F0C">
              <w:t>M</w:t>
            </w:r>
          </w:p>
        </w:tc>
        <w:tc>
          <w:tcPr>
            <w:tcW w:w="1681" w:type="dxa"/>
          </w:tcPr>
          <w:p w14:paraId="367FD40B" w14:textId="77777777" w:rsidR="005168CF" w:rsidRPr="0054226D" w:rsidRDefault="005168CF" w:rsidP="00A7285D">
            <w:pPr>
              <w:pStyle w:val="TAL"/>
              <w:rPr>
                <w:rFonts w:eastAsia="SimSun"/>
              </w:rPr>
            </w:pPr>
          </w:p>
        </w:tc>
        <w:tc>
          <w:tcPr>
            <w:tcW w:w="1620" w:type="dxa"/>
          </w:tcPr>
          <w:p w14:paraId="60F67945" w14:textId="77777777" w:rsidR="005168CF" w:rsidRPr="0054226D" w:rsidRDefault="005168CF" w:rsidP="00A7285D">
            <w:pPr>
              <w:pStyle w:val="TAL"/>
              <w:rPr>
                <w:rFonts w:eastAsia="SimSun"/>
              </w:rPr>
            </w:pPr>
            <w:r w:rsidRPr="002E3F0C">
              <w:t>ENUMERATED (n1, n2, n4, n8, n16, n32)</w:t>
            </w:r>
          </w:p>
        </w:tc>
        <w:tc>
          <w:tcPr>
            <w:tcW w:w="2227" w:type="dxa"/>
          </w:tcPr>
          <w:p w14:paraId="6A972CA6" w14:textId="77777777" w:rsidR="005168CF" w:rsidRPr="0054226D" w:rsidRDefault="005168CF" w:rsidP="00A7285D">
            <w:pPr>
              <w:pStyle w:val="TAL"/>
              <w:rPr>
                <w:rFonts w:eastAsia="SimSun"/>
                <w:szCs w:val="18"/>
                <w:lang w:eastAsia="zh-CN"/>
              </w:rPr>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DF3053">
        <w:trPr>
          <w:jc w:val="center"/>
        </w:trPr>
        <w:tc>
          <w:tcPr>
            <w:tcW w:w="2551" w:type="dxa"/>
          </w:tcPr>
          <w:p w14:paraId="3256D231" w14:textId="77777777" w:rsidR="005168CF" w:rsidRPr="0054226D" w:rsidRDefault="005168CF" w:rsidP="00A7285D">
            <w:pPr>
              <w:pStyle w:val="TAL"/>
              <w:ind w:left="113"/>
              <w:rPr>
                <w:rFonts w:eastAsia="SimSun"/>
                <w:szCs w:val="18"/>
              </w:rPr>
            </w:pPr>
            <w:r w:rsidRPr="002E3F0C">
              <w:t>&gt;Radio Frame Allocation Offset</w:t>
            </w:r>
          </w:p>
        </w:tc>
        <w:tc>
          <w:tcPr>
            <w:tcW w:w="1134" w:type="dxa"/>
          </w:tcPr>
          <w:p w14:paraId="47CA6B61" w14:textId="77777777" w:rsidR="005168CF" w:rsidRPr="0054226D" w:rsidRDefault="005168CF" w:rsidP="00A7285D">
            <w:pPr>
              <w:pStyle w:val="TAL"/>
              <w:rPr>
                <w:rFonts w:eastAsia="SimSun"/>
                <w:lang w:eastAsia="zh-CN"/>
              </w:rPr>
            </w:pPr>
            <w:r w:rsidRPr="002E3F0C">
              <w:rPr>
                <w:lang w:eastAsia="zh-CN"/>
              </w:rPr>
              <w:t>M</w:t>
            </w:r>
          </w:p>
        </w:tc>
        <w:tc>
          <w:tcPr>
            <w:tcW w:w="1681" w:type="dxa"/>
          </w:tcPr>
          <w:p w14:paraId="3B865050" w14:textId="77777777" w:rsidR="005168CF" w:rsidRPr="0054226D" w:rsidRDefault="005168CF" w:rsidP="00A7285D">
            <w:pPr>
              <w:pStyle w:val="TAL"/>
              <w:rPr>
                <w:rFonts w:eastAsia="SimSun"/>
              </w:rPr>
            </w:pPr>
          </w:p>
        </w:tc>
        <w:tc>
          <w:tcPr>
            <w:tcW w:w="1620" w:type="dxa"/>
          </w:tcPr>
          <w:p w14:paraId="2AC3F25E" w14:textId="77777777" w:rsidR="005168CF" w:rsidRPr="0054226D" w:rsidRDefault="005168CF" w:rsidP="00A7285D">
            <w:pPr>
              <w:pStyle w:val="TAL"/>
              <w:rPr>
                <w:rFonts w:eastAsia="SimSun"/>
              </w:rPr>
            </w:pPr>
            <w:r w:rsidRPr="002E3F0C">
              <w:t>INTEGER (0..7)</w:t>
            </w:r>
          </w:p>
        </w:tc>
        <w:tc>
          <w:tcPr>
            <w:tcW w:w="2227" w:type="dxa"/>
          </w:tcPr>
          <w:p w14:paraId="3A35C9CE" w14:textId="77777777" w:rsidR="005168CF" w:rsidRPr="0054226D" w:rsidRDefault="005168CF" w:rsidP="00A7285D">
            <w:pPr>
              <w:pStyle w:val="TAL"/>
              <w:rPr>
                <w:rFonts w:eastAsia="SimSun"/>
                <w:szCs w:val="18"/>
              </w:rPr>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DF3053">
        <w:trPr>
          <w:jc w:val="center"/>
        </w:trPr>
        <w:tc>
          <w:tcPr>
            <w:tcW w:w="2551" w:type="dxa"/>
          </w:tcPr>
          <w:p w14:paraId="55662522" w14:textId="77777777" w:rsidR="005168CF" w:rsidRPr="0054226D" w:rsidRDefault="005168CF" w:rsidP="00A7285D">
            <w:pPr>
              <w:pStyle w:val="TAL"/>
              <w:ind w:left="113"/>
              <w:rPr>
                <w:rFonts w:eastAsia="SimSun"/>
                <w:szCs w:val="18"/>
              </w:rPr>
            </w:pPr>
            <w:r w:rsidRPr="002E3F0C">
              <w:t xml:space="preserve">&gt; CHOICE </w:t>
            </w:r>
            <w:r w:rsidRPr="002E3F0C">
              <w:rPr>
                <w:i/>
              </w:rPr>
              <w:t>Subframe Allocation</w:t>
            </w:r>
          </w:p>
        </w:tc>
        <w:tc>
          <w:tcPr>
            <w:tcW w:w="1134" w:type="dxa"/>
          </w:tcPr>
          <w:p w14:paraId="4AAB79BE" w14:textId="77777777" w:rsidR="005168CF" w:rsidRPr="0054226D" w:rsidRDefault="005168CF" w:rsidP="00A7285D">
            <w:pPr>
              <w:pStyle w:val="TAL"/>
              <w:rPr>
                <w:rFonts w:eastAsia="SimSun"/>
                <w:lang w:eastAsia="zh-CN"/>
              </w:rPr>
            </w:pPr>
            <w:r w:rsidRPr="002E3F0C">
              <w:rPr>
                <w:lang w:eastAsia="zh-CN"/>
              </w:rPr>
              <w:t>M</w:t>
            </w:r>
          </w:p>
        </w:tc>
        <w:tc>
          <w:tcPr>
            <w:tcW w:w="1681" w:type="dxa"/>
          </w:tcPr>
          <w:p w14:paraId="2F6A598C" w14:textId="77777777" w:rsidR="005168CF" w:rsidRPr="0054226D" w:rsidRDefault="005168CF" w:rsidP="00A7285D">
            <w:pPr>
              <w:pStyle w:val="TAL"/>
              <w:rPr>
                <w:rFonts w:eastAsia="SimSun"/>
              </w:rPr>
            </w:pPr>
          </w:p>
        </w:tc>
        <w:tc>
          <w:tcPr>
            <w:tcW w:w="1620" w:type="dxa"/>
          </w:tcPr>
          <w:p w14:paraId="1DFA1C70" w14:textId="77777777" w:rsidR="005168CF" w:rsidRPr="0054226D" w:rsidRDefault="005168CF" w:rsidP="00A7285D">
            <w:pPr>
              <w:pStyle w:val="TAL"/>
              <w:rPr>
                <w:rFonts w:eastAsia="SimSun"/>
              </w:rPr>
            </w:pPr>
          </w:p>
        </w:tc>
        <w:tc>
          <w:tcPr>
            <w:tcW w:w="2227" w:type="dxa"/>
          </w:tcPr>
          <w:p w14:paraId="1F21C098" w14:textId="77777777" w:rsidR="005168CF" w:rsidRPr="0054226D" w:rsidRDefault="005168CF" w:rsidP="00A7285D">
            <w:pPr>
              <w:pStyle w:val="TAL"/>
              <w:rPr>
                <w:rFonts w:eastAsia="SimSun"/>
                <w:szCs w:val="18"/>
              </w:rPr>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DF3053">
        <w:trPr>
          <w:jc w:val="center"/>
        </w:trPr>
        <w:tc>
          <w:tcPr>
            <w:tcW w:w="2551" w:type="dxa"/>
          </w:tcPr>
          <w:p w14:paraId="57697035" w14:textId="77777777" w:rsidR="005168CF" w:rsidRPr="00A7285D" w:rsidRDefault="005168CF" w:rsidP="00A7285D">
            <w:pPr>
              <w:pStyle w:val="TAL"/>
              <w:ind w:left="227"/>
              <w:rPr>
                <w:rFonts w:eastAsia="SimSun"/>
                <w:i/>
                <w:iCs/>
              </w:rPr>
            </w:pPr>
            <w:r w:rsidRPr="00A7285D">
              <w:rPr>
                <w:rFonts w:eastAsia="SimSun"/>
                <w:i/>
                <w:iCs/>
              </w:rPr>
              <w:t>&gt;&gt;oneFrame</w:t>
            </w:r>
          </w:p>
        </w:tc>
        <w:tc>
          <w:tcPr>
            <w:tcW w:w="1134" w:type="dxa"/>
          </w:tcPr>
          <w:p w14:paraId="0302769A" w14:textId="717A9DCD" w:rsidR="005168CF" w:rsidRPr="0054226D" w:rsidRDefault="005168CF" w:rsidP="00A7285D">
            <w:pPr>
              <w:pStyle w:val="TAL"/>
              <w:rPr>
                <w:rFonts w:eastAsia="SimSun"/>
                <w:lang w:eastAsia="zh-CN"/>
              </w:rPr>
            </w:pPr>
          </w:p>
        </w:tc>
        <w:tc>
          <w:tcPr>
            <w:tcW w:w="1681" w:type="dxa"/>
          </w:tcPr>
          <w:p w14:paraId="108CA127" w14:textId="77777777" w:rsidR="005168CF" w:rsidRPr="0054226D" w:rsidRDefault="005168CF" w:rsidP="00A7285D">
            <w:pPr>
              <w:pStyle w:val="TAL"/>
              <w:rPr>
                <w:rFonts w:eastAsia="SimSun"/>
              </w:rPr>
            </w:pPr>
          </w:p>
        </w:tc>
        <w:tc>
          <w:tcPr>
            <w:tcW w:w="1620" w:type="dxa"/>
          </w:tcPr>
          <w:p w14:paraId="7E0F1947" w14:textId="77777777" w:rsidR="005168CF" w:rsidRPr="0054226D" w:rsidRDefault="005168CF" w:rsidP="00A7285D">
            <w:pPr>
              <w:pStyle w:val="TAL"/>
              <w:rPr>
                <w:rFonts w:eastAsia="SimSun"/>
              </w:rPr>
            </w:pPr>
            <w:r w:rsidRPr="0054226D">
              <w:rPr>
                <w:rFonts w:eastAsia="SimSun"/>
              </w:rPr>
              <w:t>BIT STRING (SIZE(6))</w:t>
            </w:r>
          </w:p>
        </w:tc>
        <w:tc>
          <w:tcPr>
            <w:tcW w:w="2227" w:type="dxa"/>
          </w:tcPr>
          <w:p w14:paraId="2449ADE8" w14:textId="77777777" w:rsidR="005168CF" w:rsidRPr="0054226D" w:rsidRDefault="005168CF" w:rsidP="00A7285D">
            <w:pPr>
              <w:pStyle w:val="TAL"/>
              <w:rPr>
                <w:rFonts w:eastAsia="SimSun"/>
              </w:rPr>
            </w:pPr>
          </w:p>
        </w:tc>
      </w:tr>
      <w:tr w:rsidR="005168CF" w:rsidRPr="0054226D" w14:paraId="3F08CF4B" w14:textId="77777777" w:rsidTr="00DF3053">
        <w:trPr>
          <w:jc w:val="center"/>
        </w:trPr>
        <w:tc>
          <w:tcPr>
            <w:tcW w:w="2551" w:type="dxa"/>
          </w:tcPr>
          <w:p w14:paraId="01D9B825" w14:textId="77777777" w:rsidR="005168CF" w:rsidRPr="00A7285D" w:rsidRDefault="005168CF" w:rsidP="00A7285D">
            <w:pPr>
              <w:pStyle w:val="TAL"/>
              <w:ind w:left="227"/>
              <w:rPr>
                <w:rFonts w:eastAsia="SimSun"/>
                <w:i/>
                <w:iCs/>
              </w:rPr>
            </w:pPr>
            <w:r w:rsidRPr="00A7285D">
              <w:rPr>
                <w:rFonts w:eastAsia="SimSun"/>
                <w:i/>
                <w:iCs/>
              </w:rPr>
              <w:t>&gt;&gt;fourFrames</w:t>
            </w:r>
          </w:p>
        </w:tc>
        <w:tc>
          <w:tcPr>
            <w:tcW w:w="1134" w:type="dxa"/>
          </w:tcPr>
          <w:p w14:paraId="187A1C77" w14:textId="0804AD86" w:rsidR="005168CF" w:rsidRPr="0054226D" w:rsidRDefault="005168CF" w:rsidP="00A7285D">
            <w:pPr>
              <w:pStyle w:val="TAL"/>
              <w:rPr>
                <w:rFonts w:eastAsia="SimSun"/>
                <w:lang w:eastAsia="zh-CN"/>
              </w:rPr>
            </w:pPr>
          </w:p>
        </w:tc>
        <w:tc>
          <w:tcPr>
            <w:tcW w:w="1681" w:type="dxa"/>
          </w:tcPr>
          <w:p w14:paraId="1FA2BD7A" w14:textId="77777777" w:rsidR="005168CF" w:rsidRPr="0054226D" w:rsidRDefault="005168CF" w:rsidP="00A7285D">
            <w:pPr>
              <w:pStyle w:val="TAL"/>
              <w:rPr>
                <w:rFonts w:eastAsia="SimSun"/>
              </w:rPr>
            </w:pPr>
          </w:p>
        </w:tc>
        <w:tc>
          <w:tcPr>
            <w:tcW w:w="1620" w:type="dxa"/>
          </w:tcPr>
          <w:p w14:paraId="414BBD4C" w14:textId="77777777" w:rsidR="005168CF" w:rsidRPr="0054226D" w:rsidRDefault="005168CF" w:rsidP="00A7285D">
            <w:pPr>
              <w:pStyle w:val="TAL"/>
              <w:rPr>
                <w:rFonts w:eastAsia="SimSun"/>
              </w:rPr>
            </w:pPr>
            <w:r w:rsidRPr="0054226D">
              <w:rPr>
                <w:rFonts w:eastAsia="SimSun"/>
              </w:rPr>
              <w:t>BIT STRING (SIZE(24))</w:t>
            </w:r>
          </w:p>
        </w:tc>
        <w:tc>
          <w:tcPr>
            <w:tcW w:w="2227" w:type="dxa"/>
          </w:tcPr>
          <w:p w14:paraId="11A9ED7F" w14:textId="77777777" w:rsidR="005168CF" w:rsidRPr="0054226D" w:rsidRDefault="005168CF" w:rsidP="00A7285D">
            <w:pPr>
              <w:pStyle w:val="TAL"/>
              <w:rPr>
                <w:rFonts w:eastAsia="SimSun"/>
              </w:rPr>
            </w:pPr>
          </w:p>
        </w:tc>
      </w:tr>
    </w:tbl>
    <w:p w14:paraId="500545E3" w14:textId="77777777" w:rsidR="005168CF" w:rsidRPr="0054226D" w:rsidRDefault="005168CF" w:rsidP="005168CF">
      <w:pPr>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A7285D">
            <w:pPr>
              <w:pStyle w:val="TAH"/>
              <w:rPr>
                <w:rFonts w:eastAsia="SimSun"/>
              </w:rPr>
            </w:pPr>
            <w:r w:rsidRPr="0054226D">
              <w:rPr>
                <w:rFonts w:eastAsia="SimSun"/>
              </w:rPr>
              <w:t>Range bound</w:t>
            </w:r>
          </w:p>
        </w:tc>
        <w:tc>
          <w:tcPr>
            <w:tcW w:w="5670" w:type="dxa"/>
          </w:tcPr>
          <w:p w14:paraId="26B0CC46" w14:textId="77777777" w:rsidR="005168CF" w:rsidRPr="0054226D" w:rsidRDefault="005168CF" w:rsidP="00A7285D">
            <w:pPr>
              <w:pStyle w:val="TAH"/>
              <w:rPr>
                <w:rFonts w:eastAsia="SimSun"/>
              </w:rPr>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A7285D">
            <w:pPr>
              <w:pStyle w:val="TAL"/>
              <w:rPr>
                <w:rFonts w:eastAsia="SimSun"/>
              </w:rPr>
            </w:pPr>
            <w:r w:rsidRPr="0054226D">
              <w:rPr>
                <w:rFonts w:eastAsia="SimSun"/>
              </w:rPr>
              <w:t>maxMBSFN-Allocations</w:t>
            </w:r>
          </w:p>
        </w:tc>
        <w:tc>
          <w:tcPr>
            <w:tcW w:w="5670" w:type="dxa"/>
          </w:tcPr>
          <w:p w14:paraId="5D857A80" w14:textId="77777777" w:rsidR="005168CF" w:rsidRPr="0054226D" w:rsidRDefault="005168CF" w:rsidP="00A7285D">
            <w:pPr>
              <w:pStyle w:val="TAL"/>
              <w:rPr>
                <w:rFonts w:eastAsia="SimSun"/>
              </w:rPr>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5168CF"/>
    <w:p w14:paraId="19A612F4" w14:textId="77777777" w:rsidR="005168CF" w:rsidRPr="0054226D" w:rsidRDefault="005168CF" w:rsidP="005168CF">
      <w:pPr>
        <w:pStyle w:val="Heading3"/>
      </w:pPr>
      <w:bookmarkStart w:id="349" w:name="_Toc534730159"/>
      <w:bookmarkStart w:id="350" w:name="_Toc36552155"/>
      <w:bookmarkStart w:id="351" w:name="_Toc162452598"/>
      <w:r w:rsidRPr="0054226D">
        <w:t>9.2.15</w:t>
      </w:r>
      <w:r w:rsidRPr="0054226D">
        <w:tab/>
        <w:t>WLAN Measurement Result</w:t>
      </w:r>
      <w:bookmarkEnd w:id="349"/>
      <w:bookmarkEnd w:id="350"/>
      <w:bookmarkEnd w:id="351"/>
    </w:p>
    <w:p w14:paraId="1331DF0E" w14:textId="77777777" w:rsidR="005168CF" w:rsidRPr="0054226D" w:rsidRDefault="005168CF" w:rsidP="00A7285D">
      <w:r w:rsidRPr="0054226D">
        <w:t>The WLAN Measurement Result information element provides the WLAN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134"/>
        <w:gridCol w:w="1842"/>
        <w:gridCol w:w="1843"/>
        <w:gridCol w:w="1914"/>
      </w:tblGrid>
      <w:tr w:rsidR="005168CF" w:rsidRPr="0054226D" w14:paraId="2C5C7C49" w14:textId="77777777" w:rsidTr="00DF3053">
        <w:trPr>
          <w:jc w:val="center"/>
        </w:trPr>
        <w:tc>
          <w:tcPr>
            <w:tcW w:w="2480" w:type="dxa"/>
          </w:tcPr>
          <w:p w14:paraId="7B46C957" w14:textId="77777777" w:rsidR="005168CF" w:rsidRPr="0054226D" w:rsidRDefault="005168CF" w:rsidP="00DF3053">
            <w:pPr>
              <w:pStyle w:val="TAH"/>
            </w:pPr>
            <w:r w:rsidRPr="0054226D">
              <w:lastRenderedPageBreak/>
              <w:t>IE/Group Name</w:t>
            </w:r>
          </w:p>
        </w:tc>
        <w:tc>
          <w:tcPr>
            <w:tcW w:w="1134" w:type="dxa"/>
          </w:tcPr>
          <w:p w14:paraId="65A703B7" w14:textId="77777777" w:rsidR="005168CF" w:rsidRPr="0054226D" w:rsidRDefault="005168CF" w:rsidP="00DF3053">
            <w:pPr>
              <w:pStyle w:val="TAH"/>
            </w:pPr>
            <w:r w:rsidRPr="0054226D">
              <w:t>Presence</w:t>
            </w:r>
          </w:p>
        </w:tc>
        <w:tc>
          <w:tcPr>
            <w:tcW w:w="1842" w:type="dxa"/>
          </w:tcPr>
          <w:p w14:paraId="53468016" w14:textId="77777777" w:rsidR="005168CF" w:rsidRPr="0054226D" w:rsidRDefault="005168CF" w:rsidP="00DF3053">
            <w:pPr>
              <w:pStyle w:val="TAH"/>
            </w:pPr>
            <w:r w:rsidRPr="0054226D">
              <w:t>Range</w:t>
            </w:r>
          </w:p>
        </w:tc>
        <w:tc>
          <w:tcPr>
            <w:tcW w:w="1843" w:type="dxa"/>
          </w:tcPr>
          <w:p w14:paraId="52ACA874" w14:textId="77777777" w:rsidR="005168CF" w:rsidRPr="0054226D" w:rsidRDefault="005168CF" w:rsidP="00DF3053">
            <w:pPr>
              <w:pStyle w:val="TAH"/>
            </w:pPr>
            <w:r w:rsidRPr="0054226D">
              <w:t>IE Type and Reference</w:t>
            </w:r>
          </w:p>
        </w:tc>
        <w:tc>
          <w:tcPr>
            <w:tcW w:w="1914" w:type="dxa"/>
          </w:tcPr>
          <w:p w14:paraId="44C74986" w14:textId="77777777" w:rsidR="005168CF" w:rsidRPr="0054226D" w:rsidRDefault="005168CF" w:rsidP="00DF3053">
            <w:pPr>
              <w:pStyle w:val="TAH"/>
            </w:pPr>
            <w:r w:rsidRPr="0054226D">
              <w:t>Semantics Description</w:t>
            </w:r>
          </w:p>
        </w:tc>
      </w:tr>
      <w:tr w:rsidR="005168CF" w:rsidRPr="0054226D" w14:paraId="65E3D2B5" w14:textId="77777777" w:rsidTr="00DF3053">
        <w:trPr>
          <w:jc w:val="center"/>
        </w:trPr>
        <w:tc>
          <w:tcPr>
            <w:tcW w:w="2480" w:type="dxa"/>
          </w:tcPr>
          <w:p w14:paraId="7318D7DB" w14:textId="77777777" w:rsidR="005168CF" w:rsidRPr="0054226D" w:rsidRDefault="005168CF" w:rsidP="00DF3053">
            <w:pPr>
              <w:pStyle w:val="TAL"/>
              <w:rPr>
                <w:b/>
                <w:bCs/>
              </w:rPr>
            </w:pPr>
            <w:r w:rsidRPr="0054226D">
              <w:rPr>
                <w:b/>
                <w:bCs/>
              </w:rPr>
              <w:t>WLAN Measured Results</w:t>
            </w:r>
          </w:p>
        </w:tc>
        <w:tc>
          <w:tcPr>
            <w:tcW w:w="1134" w:type="dxa"/>
          </w:tcPr>
          <w:p w14:paraId="1B1DD683" w14:textId="77777777" w:rsidR="005168CF" w:rsidRPr="0054226D" w:rsidRDefault="005168CF" w:rsidP="00DF3053">
            <w:pPr>
              <w:pStyle w:val="TAL"/>
            </w:pPr>
          </w:p>
        </w:tc>
        <w:tc>
          <w:tcPr>
            <w:tcW w:w="1842" w:type="dxa"/>
          </w:tcPr>
          <w:p w14:paraId="62BB0D12" w14:textId="77777777" w:rsidR="005168CF" w:rsidRPr="0054226D" w:rsidRDefault="005168CF" w:rsidP="00DF3053">
            <w:pPr>
              <w:pStyle w:val="TAL"/>
            </w:pPr>
            <w:r w:rsidRPr="0054226D">
              <w:t>1.. &lt;maxnoMeas&gt;</w:t>
            </w:r>
          </w:p>
        </w:tc>
        <w:tc>
          <w:tcPr>
            <w:tcW w:w="1843" w:type="dxa"/>
          </w:tcPr>
          <w:p w14:paraId="3CF14F32" w14:textId="77777777" w:rsidR="005168CF" w:rsidRPr="0054226D" w:rsidRDefault="005168CF" w:rsidP="00DF3053">
            <w:pPr>
              <w:pStyle w:val="TAL"/>
            </w:pPr>
          </w:p>
        </w:tc>
        <w:tc>
          <w:tcPr>
            <w:tcW w:w="1914" w:type="dxa"/>
          </w:tcPr>
          <w:p w14:paraId="1077FAF9" w14:textId="77777777" w:rsidR="005168CF" w:rsidRPr="0054226D" w:rsidRDefault="005168CF" w:rsidP="00DF3053">
            <w:pPr>
              <w:pStyle w:val="TAL"/>
              <w:rPr>
                <w:rFonts w:eastAsia="SimSun"/>
                <w:lang w:eastAsia="zh-CN"/>
              </w:rPr>
            </w:pPr>
          </w:p>
        </w:tc>
      </w:tr>
      <w:tr w:rsidR="005168CF" w:rsidRPr="0054226D" w14:paraId="302C766D" w14:textId="77777777" w:rsidTr="00DF3053">
        <w:trPr>
          <w:jc w:val="center"/>
        </w:trPr>
        <w:tc>
          <w:tcPr>
            <w:tcW w:w="2480" w:type="dxa"/>
          </w:tcPr>
          <w:p w14:paraId="7017690E" w14:textId="77777777" w:rsidR="005168CF" w:rsidRPr="0054226D" w:rsidRDefault="005168CF" w:rsidP="00DF3053">
            <w:pPr>
              <w:pStyle w:val="TALLeft0"/>
            </w:pPr>
            <w:r w:rsidRPr="0054226D">
              <w:t>&gt;WLAN RSSI</w:t>
            </w:r>
          </w:p>
        </w:tc>
        <w:tc>
          <w:tcPr>
            <w:tcW w:w="1134" w:type="dxa"/>
          </w:tcPr>
          <w:p w14:paraId="4D262F3A" w14:textId="77777777" w:rsidR="005168CF" w:rsidRPr="0054226D" w:rsidRDefault="005168CF" w:rsidP="00DF3053">
            <w:pPr>
              <w:pStyle w:val="TAL"/>
            </w:pPr>
            <w:r w:rsidRPr="0054226D">
              <w:t>M</w:t>
            </w:r>
          </w:p>
        </w:tc>
        <w:tc>
          <w:tcPr>
            <w:tcW w:w="1842" w:type="dxa"/>
          </w:tcPr>
          <w:p w14:paraId="4CEEA8B3" w14:textId="77777777" w:rsidR="005168CF" w:rsidRPr="0054226D" w:rsidRDefault="005168CF" w:rsidP="00DF3053">
            <w:pPr>
              <w:pStyle w:val="TAL"/>
            </w:pPr>
          </w:p>
        </w:tc>
        <w:tc>
          <w:tcPr>
            <w:tcW w:w="1843" w:type="dxa"/>
          </w:tcPr>
          <w:p w14:paraId="7ACAB2B1" w14:textId="77777777" w:rsidR="005168CF" w:rsidRPr="0054226D" w:rsidRDefault="005168CF" w:rsidP="00DF3053">
            <w:pPr>
              <w:pStyle w:val="TAL"/>
            </w:pPr>
            <w:r w:rsidRPr="0054226D">
              <w:t>INTEGER (0..141, ...)</w:t>
            </w:r>
          </w:p>
        </w:tc>
        <w:tc>
          <w:tcPr>
            <w:tcW w:w="1914" w:type="dxa"/>
          </w:tcPr>
          <w:p w14:paraId="4D361E12" w14:textId="77777777" w:rsidR="005168CF" w:rsidRPr="0054226D" w:rsidRDefault="005168CF" w:rsidP="00DF3053">
            <w:pPr>
              <w:pStyle w:val="TAL"/>
            </w:pPr>
          </w:p>
        </w:tc>
      </w:tr>
      <w:tr w:rsidR="005168CF" w:rsidRPr="0054226D" w14:paraId="086B5FD8" w14:textId="77777777" w:rsidTr="00DF3053">
        <w:trPr>
          <w:jc w:val="center"/>
        </w:trPr>
        <w:tc>
          <w:tcPr>
            <w:tcW w:w="2480" w:type="dxa"/>
          </w:tcPr>
          <w:p w14:paraId="34C7FDED" w14:textId="77777777" w:rsidR="005168CF" w:rsidRPr="0054226D" w:rsidRDefault="005168CF" w:rsidP="00DF3053">
            <w:pPr>
              <w:pStyle w:val="TALLeft0"/>
            </w:pPr>
            <w:r w:rsidRPr="0054226D">
              <w:t>&gt;SSID</w:t>
            </w:r>
          </w:p>
        </w:tc>
        <w:tc>
          <w:tcPr>
            <w:tcW w:w="1134" w:type="dxa"/>
          </w:tcPr>
          <w:p w14:paraId="77654E20" w14:textId="77777777" w:rsidR="005168CF" w:rsidRPr="0054226D" w:rsidRDefault="005168CF" w:rsidP="00DF3053">
            <w:pPr>
              <w:pStyle w:val="TAL"/>
            </w:pPr>
            <w:r w:rsidRPr="0054226D">
              <w:t>O</w:t>
            </w:r>
          </w:p>
        </w:tc>
        <w:tc>
          <w:tcPr>
            <w:tcW w:w="1842" w:type="dxa"/>
          </w:tcPr>
          <w:p w14:paraId="04732A73" w14:textId="77777777" w:rsidR="005168CF" w:rsidRPr="0054226D" w:rsidRDefault="005168CF" w:rsidP="00DF3053">
            <w:pPr>
              <w:pStyle w:val="TAL"/>
            </w:pPr>
          </w:p>
        </w:tc>
        <w:tc>
          <w:tcPr>
            <w:tcW w:w="1843" w:type="dxa"/>
          </w:tcPr>
          <w:p w14:paraId="513024F7" w14:textId="77777777" w:rsidR="005168CF" w:rsidRPr="0054226D" w:rsidRDefault="005168CF" w:rsidP="00DF3053">
            <w:pPr>
              <w:pStyle w:val="TAL"/>
            </w:pPr>
            <w:r w:rsidRPr="0054226D">
              <w:t>OCTET STRING (SIZE(1..32))</w:t>
            </w:r>
          </w:p>
        </w:tc>
        <w:tc>
          <w:tcPr>
            <w:tcW w:w="1914" w:type="dxa"/>
          </w:tcPr>
          <w:p w14:paraId="3F06F17F" w14:textId="77777777" w:rsidR="005168CF" w:rsidRPr="0054226D" w:rsidRDefault="005168CF" w:rsidP="00DF3053">
            <w:pPr>
              <w:pStyle w:val="TAL"/>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DF3053">
        <w:trPr>
          <w:jc w:val="center"/>
        </w:trPr>
        <w:tc>
          <w:tcPr>
            <w:tcW w:w="2480" w:type="dxa"/>
          </w:tcPr>
          <w:p w14:paraId="1A48989E" w14:textId="77777777" w:rsidR="005168CF" w:rsidRPr="0054226D" w:rsidRDefault="005168CF" w:rsidP="00DF3053">
            <w:pPr>
              <w:pStyle w:val="TALLeft0"/>
            </w:pPr>
            <w:r w:rsidRPr="0054226D">
              <w:t>&gt;BSSID</w:t>
            </w:r>
          </w:p>
        </w:tc>
        <w:tc>
          <w:tcPr>
            <w:tcW w:w="1134" w:type="dxa"/>
          </w:tcPr>
          <w:p w14:paraId="6E13B33F" w14:textId="36819E75" w:rsidR="005168CF" w:rsidRPr="0054226D" w:rsidRDefault="005168CF" w:rsidP="00DF3053">
            <w:pPr>
              <w:pStyle w:val="TAL"/>
            </w:pPr>
            <w:r>
              <w:t>O</w:t>
            </w:r>
          </w:p>
        </w:tc>
        <w:tc>
          <w:tcPr>
            <w:tcW w:w="1842" w:type="dxa"/>
          </w:tcPr>
          <w:p w14:paraId="04D06D87" w14:textId="77777777" w:rsidR="005168CF" w:rsidRPr="0054226D" w:rsidRDefault="005168CF" w:rsidP="00DF3053">
            <w:pPr>
              <w:pStyle w:val="TAL"/>
            </w:pPr>
          </w:p>
        </w:tc>
        <w:tc>
          <w:tcPr>
            <w:tcW w:w="1843" w:type="dxa"/>
          </w:tcPr>
          <w:p w14:paraId="4B068E69" w14:textId="77777777" w:rsidR="005168CF" w:rsidRPr="0054226D" w:rsidRDefault="005168CF" w:rsidP="00DF3053">
            <w:pPr>
              <w:pStyle w:val="TAL"/>
            </w:pPr>
            <w:r w:rsidRPr="0054226D">
              <w:t>OCTET STRING (SIZE(6))</w:t>
            </w:r>
          </w:p>
        </w:tc>
        <w:tc>
          <w:tcPr>
            <w:tcW w:w="1914" w:type="dxa"/>
          </w:tcPr>
          <w:p w14:paraId="55923F17" w14:textId="77777777" w:rsidR="005168CF" w:rsidRPr="0054226D" w:rsidRDefault="005168CF" w:rsidP="00DF3053">
            <w:pPr>
              <w:pStyle w:val="TAL"/>
            </w:pPr>
            <w:r w:rsidRPr="0054226D">
              <w:rPr>
                <w:lang w:eastAsia="ja-JP"/>
              </w:rPr>
              <w:t>Includes the BSSID field as defined in subclause 8.2.4.3.4 of IEEE 802.11™ [11].</w:t>
            </w:r>
          </w:p>
        </w:tc>
      </w:tr>
      <w:tr w:rsidR="005168CF" w:rsidRPr="0054226D" w14:paraId="191DCC79" w14:textId="77777777" w:rsidTr="00DF3053">
        <w:trPr>
          <w:jc w:val="center"/>
        </w:trPr>
        <w:tc>
          <w:tcPr>
            <w:tcW w:w="2480" w:type="dxa"/>
          </w:tcPr>
          <w:p w14:paraId="05399BDB" w14:textId="77777777" w:rsidR="005168CF" w:rsidRPr="0054226D" w:rsidRDefault="005168CF" w:rsidP="00DF3053">
            <w:pPr>
              <w:pStyle w:val="TALLeft0"/>
            </w:pPr>
            <w:r w:rsidRPr="0054226D">
              <w:t>&gt;HESSID</w:t>
            </w:r>
          </w:p>
        </w:tc>
        <w:tc>
          <w:tcPr>
            <w:tcW w:w="1134" w:type="dxa"/>
          </w:tcPr>
          <w:p w14:paraId="0E1CDB3B" w14:textId="77777777" w:rsidR="005168CF" w:rsidRPr="0054226D" w:rsidRDefault="005168CF" w:rsidP="00DF3053">
            <w:pPr>
              <w:pStyle w:val="TAL"/>
            </w:pPr>
            <w:r w:rsidRPr="0054226D">
              <w:t>O</w:t>
            </w:r>
          </w:p>
        </w:tc>
        <w:tc>
          <w:tcPr>
            <w:tcW w:w="1842" w:type="dxa"/>
          </w:tcPr>
          <w:p w14:paraId="04132288" w14:textId="77777777" w:rsidR="005168CF" w:rsidRPr="0054226D" w:rsidRDefault="005168CF" w:rsidP="00DF3053">
            <w:pPr>
              <w:pStyle w:val="TAL"/>
            </w:pPr>
          </w:p>
        </w:tc>
        <w:tc>
          <w:tcPr>
            <w:tcW w:w="1843" w:type="dxa"/>
          </w:tcPr>
          <w:p w14:paraId="6D206271" w14:textId="77777777" w:rsidR="005168CF" w:rsidRPr="0054226D" w:rsidRDefault="005168CF" w:rsidP="00DF3053">
            <w:pPr>
              <w:pStyle w:val="TAL"/>
            </w:pPr>
            <w:r w:rsidRPr="0054226D">
              <w:t>OCTET STRING (SIZE(6))</w:t>
            </w:r>
          </w:p>
        </w:tc>
        <w:tc>
          <w:tcPr>
            <w:tcW w:w="1914" w:type="dxa"/>
          </w:tcPr>
          <w:p w14:paraId="0E6D7B3F" w14:textId="77777777" w:rsidR="005168CF" w:rsidRPr="0054226D" w:rsidRDefault="005168CF" w:rsidP="00DF3053">
            <w:pPr>
              <w:pStyle w:val="TAL"/>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DF3053">
        <w:trPr>
          <w:jc w:val="center"/>
        </w:trPr>
        <w:tc>
          <w:tcPr>
            <w:tcW w:w="2480" w:type="dxa"/>
          </w:tcPr>
          <w:p w14:paraId="2739F45B" w14:textId="77777777" w:rsidR="005168CF" w:rsidRPr="0054226D" w:rsidRDefault="005168CF" w:rsidP="00DF3053">
            <w:pPr>
              <w:pStyle w:val="TALLeft0"/>
            </w:pPr>
            <w:r w:rsidRPr="0054226D">
              <w:t>&gt;Operating Class</w:t>
            </w:r>
          </w:p>
        </w:tc>
        <w:tc>
          <w:tcPr>
            <w:tcW w:w="1134" w:type="dxa"/>
          </w:tcPr>
          <w:p w14:paraId="75601BF3" w14:textId="77777777" w:rsidR="005168CF" w:rsidRPr="0054226D" w:rsidRDefault="005168CF" w:rsidP="00DF3053">
            <w:pPr>
              <w:pStyle w:val="TAL"/>
            </w:pPr>
            <w:r w:rsidRPr="0054226D">
              <w:t>O</w:t>
            </w:r>
          </w:p>
        </w:tc>
        <w:tc>
          <w:tcPr>
            <w:tcW w:w="1842" w:type="dxa"/>
          </w:tcPr>
          <w:p w14:paraId="031D31C4" w14:textId="77777777" w:rsidR="005168CF" w:rsidRPr="0054226D" w:rsidRDefault="005168CF" w:rsidP="00DF3053">
            <w:pPr>
              <w:pStyle w:val="TAL"/>
            </w:pPr>
          </w:p>
        </w:tc>
        <w:tc>
          <w:tcPr>
            <w:tcW w:w="1843" w:type="dxa"/>
          </w:tcPr>
          <w:p w14:paraId="120AE2AE" w14:textId="77777777" w:rsidR="005168CF" w:rsidRPr="0054226D" w:rsidRDefault="005168CF" w:rsidP="00DF3053">
            <w:pPr>
              <w:pStyle w:val="TAL"/>
            </w:pPr>
            <w:r w:rsidRPr="0054226D">
              <w:t>INTEGER (0..255)</w:t>
            </w:r>
          </w:p>
        </w:tc>
        <w:tc>
          <w:tcPr>
            <w:tcW w:w="1914" w:type="dxa"/>
          </w:tcPr>
          <w:p w14:paraId="46A6E2B6" w14:textId="77777777" w:rsidR="005168CF" w:rsidRPr="0054226D" w:rsidRDefault="005168CF" w:rsidP="00DF3053">
            <w:pPr>
              <w:pStyle w:val="TAL"/>
            </w:pPr>
            <w:r w:rsidRPr="0054226D">
              <w:t>Indicates the WLAN Operating Class as defined in IEEE 802.11™ [11].</w:t>
            </w:r>
          </w:p>
        </w:tc>
      </w:tr>
      <w:tr w:rsidR="005168CF" w:rsidRPr="0054226D" w14:paraId="31809830" w14:textId="77777777" w:rsidTr="00DF3053">
        <w:trPr>
          <w:jc w:val="center"/>
        </w:trPr>
        <w:tc>
          <w:tcPr>
            <w:tcW w:w="2480" w:type="dxa"/>
          </w:tcPr>
          <w:p w14:paraId="3AEC8A68" w14:textId="77777777" w:rsidR="005168CF" w:rsidRPr="0054226D" w:rsidRDefault="005168CF" w:rsidP="00DF3053">
            <w:pPr>
              <w:pStyle w:val="TALLeft0"/>
            </w:pPr>
            <w:r w:rsidRPr="0054226D">
              <w:t>&gt;Country Code</w:t>
            </w:r>
          </w:p>
        </w:tc>
        <w:tc>
          <w:tcPr>
            <w:tcW w:w="1134" w:type="dxa"/>
          </w:tcPr>
          <w:p w14:paraId="1F8690F3" w14:textId="77777777" w:rsidR="005168CF" w:rsidRPr="0054226D" w:rsidRDefault="005168CF" w:rsidP="00DF3053">
            <w:pPr>
              <w:pStyle w:val="TALLeft0"/>
              <w:ind w:left="0"/>
              <w:jc w:val="both"/>
            </w:pPr>
          </w:p>
        </w:tc>
        <w:tc>
          <w:tcPr>
            <w:tcW w:w="1842" w:type="dxa"/>
          </w:tcPr>
          <w:p w14:paraId="0873739A" w14:textId="77777777" w:rsidR="005168CF" w:rsidRPr="0054226D" w:rsidRDefault="005168CF" w:rsidP="00DF3053">
            <w:pPr>
              <w:pStyle w:val="TAL"/>
            </w:pPr>
          </w:p>
        </w:tc>
        <w:tc>
          <w:tcPr>
            <w:tcW w:w="1843" w:type="dxa"/>
          </w:tcPr>
          <w:p w14:paraId="50268CB2" w14:textId="77777777" w:rsidR="005168CF" w:rsidRPr="0054226D" w:rsidRDefault="005168CF" w:rsidP="00DF3053">
            <w:pPr>
              <w:pStyle w:val="TAL"/>
            </w:pPr>
            <w:r w:rsidRPr="0054226D">
              <w:t>ENUMERATED (unitedStates, europe, japan, global, …)</w:t>
            </w:r>
          </w:p>
        </w:tc>
        <w:tc>
          <w:tcPr>
            <w:tcW w:w="1914" w:type="dxa"/>
          </w:tcPr>
          <w:p w14:paraId="71F079E1" w14:textId="77777777" w:rsidR="005168CF" w:rsidRPr="0054226D" w:rsidRDefault="005168CF" w:rsidP="00DF3053">
            <w:pPr>
              <w:pStyle w:val="TAL"/>
            </w:pPr>
            <w:r w:rsidRPr="0054226D">
              <w:t>Indicates the WLAN country code as defined in IEEE 802.11™ [11].</w:t>
            </w:r>
          </w:p>
        </w:tc>
      </w:tr>
      <w:tr w:rsidR="005168CF" w:rsidRPr="0054226D" w14:paraId="567556CF" w14:textId="77777777" w:rsidTr="00DF3053">
        <w:trPr>
          <w:jc w:val="center"/>
        </w:trPr>
        <w:tc>
          <w:tcPr>
            <w:tcW w:w="2480" w:type="dxa"/>
          </w:tcPr>
          <w:p w14:paraId="2D5B2F32" w14:textId="77777777" w:rsidR="005168CF" w:rsidRPr="0054226D" w:rsidRDefault="005168CF" w:rsidP="00DF3053">
            <w:pPr>
              <w:pStyle w:val="TALLeft0"/>
              <w:rPr>
                <w:b/>
              </w:rPr>
            </w:pPr>
            <w:r w:rsidRPr="0054226D">
              <w:rPr>
                <w:b/>
              </w:rPr>
              <w:t>&gt;WLAN Channel List</w:t>
            </w:r>
          </w:p>
        </w:tc>
        <w:tc>
          <w:tcPr>
            <w:tcW w:w="1134" w:type="dxa"/>
          </w:tcPr>
          <w:p w14:paraId="1E2E6F20" w14:textId="77777777" w:rsidR="005168CF" w:rsidRPr="0054226D" w:rsidRDefault="005168CF" w:rsidP="00DF3053">
            <w:pPr>
              <w:pStyle w:val="TALLeft0"/>
              <w:ind w:left="0"/>
              <w:jc w:val="both"/>
            </w:pPr>
          </w:p>
        </w:tc>
        <w:tc>
          <w:tcPr>
            <w:tcW w:w="1842" w:type="dxa"/>
          </w:tcPr>
          <w:p w14:paraId="7669EFEB" w14:textId="77777777" w:rsidR="005168CF" w:rsidRPr="00104BAB" w:rsidRDefault="005168CF" w:rsidP="00DF3053">
            <w:pPr>
              <w:pStyle w:val="TAL"/>
              <w:rPr>
                <w:i/>
                <w:iCs/>
              </w:rPr>
            </w:pPr>
            <w:r w:rsidRPr="00104BAB">
              <w:rPr>
                <w:i/>
                <w:iCs/>
              </w:rPr>
              <w:t>0..1</w:t>
            </w:r>
          </w:p>
        </w:tc>
        <w:tc>
          <w:tcPr>
            <w:tcW w:w="1843" w:type="dxa"/>
          </w:tcPr>
          <w:p w14:paraId="59260DA5" w14:textId="77777777" w:rsidR="005168CF" w:rsidRPr="0054226D" w:rsidRDefault="005168CF" w:rsidP="00DF3053">
            <w:pPr>
              <w:pStyle w:val="TAL"/>
            </w:pPr>
          </w:p>
        </w:tc>
        <w:tc>
          <w:tcPr>
            <w:tcW w:w="1914" w:type="dxa"/>
          </w:tcPr>
          <w:p w14:paraId="23E655C6" w14:textId="77777777" w:rsidR="005168CF" w:rsidRPr="0054226D" w:rsidRDefault="005168CF" w:rsidP="00DF3053">
            <w:pPr>
              <w:pStyle w:val="TAL"/>
            </w:pPr>
          </w:p>
        </w:tc>
      </w:tr>
      <w:tr w:rsidR="005168CF" w:rsidRPr="0054226D" w14:paraId="78E50053" w14:textId="77777777" w:rsidTr="00DF3053">
        <w:trPr>
          <w:jc w:val="center"/>
        </w:trPr>
        <w:tc>
          <w:tcPr>
            <w:tcW w:w="2480" w:type="dxa"/>
          </w:tcPr>
          <w:p w14:paraId="6E9020C8" w14:textId="77777777" w:rsidR="005168CF" w:rsidRPr="00104BAB" w:rsidRDefault="005168CF" w:rsidP="00DF3053">
            <w:pPr>
              <w:pStyle w:val="TALLeft0"/>
              <w:ind w:left="284"/>
              <w:rPr>
                <w:b/>
                <w:bCs/>
              </w:rPr>
            </w:pPr>
            <w:r w:rsidRPr="00104BAB">
              <w:rPr>
                <w:b/>
                <w:bCs/>
              </w:rPr>
              <w:t>&gt;&gt;WLAN Channel List Item</w:t>
            </w:r>
          </w:p>
        </w:tc>
        <w:tc>
          <w:tcPr>
            <w:tcW w:w="1134" w:type="dxa"/>
          </w:tcPr>
          <w:p w14:paraId="2A4693D7" w14:textId="77777777" w:rsidR="005168CF" w:rsidRPr="0054226D" w:rsidRDefault="005168CF" w:rsidP="00DF3053">
            <w:pPr>
              <w:pStyle w:val="TALLeft0"/>
              <w:ind w:left="0"/>
              <w:jc w:val="both"/>
            </w:pPr>
          </w:p>
        </w:tc>
        <w:tc>
          <w:tcPr>
            <w:tcW w:w="1842" w:type="dxa"/>
          </w:tcPr>
          <w:p w14:paraId="70A26A42" w14:textId="77777777" w:rsidR="005168CF" w:rsidRPr="00104BAB" w:rsidRDefault="005168CF" w:rsidP="00DF3053">
            <w:pPr>
              <w:pStyle w:val="TAL"/>
              <w:rPr>
                <w:i/>
                <w:iCs/>
              </w:rPr>
            </w:pPr>
            <w:r w:rsidRPr="00104BAB">
              <w:rPr>
                <w:i/>
                <w:iCs/>
              </w:rPr>
              <w:t>1..&lt;maxWLANchannels&gt;</w:t>
            </w:r>
          </w:p>
        </w:tc>
        <w:tc>
          <w:tcPr>
            <w:tcW w:w="1843" w:type="dxa"/>
          </w:tcPr>
          <w:p w14:paraId="21D346F0" w14:textId="77777777" w:rsidR="005168CF" w:rsidRPr="0054226D" w:rsidRDefault="005168CF" w:rsidP="00DF3053">
            <w:pPr>
              <w:pStyle w:val="TAL"/>
            </w:pPr>
          </w:p>
        </w:tc>
        <w:tc>
          <w:tcPr>
            <w:tcW w:w="1914" w:type="dxa"/>
          </w:tcPr>
          <w:p w14:paraId="41551A76" w14:textId="77777777" w:rsidR="005168CF" w:rsidRPr="0054226D" w:rsidRDefault="005168CF" w:rsidP="00DF3053">
            <w:pPr>
              <w:pStyle w:val="TAL"/>
            </w:pPr>
          </w:p>
        </w:tc>
      </w:tr>
      <w:tr w:rsidR="005168CF" w:rsidRPr="0054226D" w14:paraId="17A0B707" w14:textId="77777777" w:rsidTr="00DF3053">
        <w:trPr>
          <w:jc w:val="center"/>
        </w:trPr>
        <w:tc>
          <w:tcPr>
            <w:tcW w:w="2480" w:type="dxa"/>
          </w:tcPr>
          <w:p w14:paraId="044A59BB" w14:textId="77777777" w:rsidR="005168CF" w:rsidRPr="0054226D" w:rsidRDefault="005168CF" w:rsidP="00DF3053">
            <w:pPr>
              <w:pStyle w:val="TAL"/>
              <w:ind w:left="425"/>
            </w:pPr>
            <w:r w:rsidRPr="0054226D">
              <w:t>&gt;&gt;&gt;WLAN Channel</w:t>
            </w:r>
          </w:p>
        </w:tc>
        <w:tc>
          <w:tcPr>
            <w:tcW w:w="1134" w:type="dxa"/>
          </w:tcPr>
          <w:p w14:paraId="33610BDD" w14:textId="77777777" w:rsidR="005168CF" w:rsidRPr="0054226D" w:rsidRDefault="005168CF" w:rsidP="00DF3053">
            <w:pPr>
              <w:pStyle w:val="TALLeft0"/>
              <w:ind w:left="0"/>
              <w:jc w:val="both"/>
            </w:pPr>
          </w:p>
        </w:tc>
        <w:tc>
          <w:tcPr>
            <w:tcW w:w="1842" w:type="dxa"/>
          </w:tcPr>
          <w:p w14:paraId="2D10E837" w14:textId="77777777" w:rsidR="005168CF" w:rsidRPr="0054226D" w:rsidRDefault="005168CF" w:rsidP="00DF3053">
            <w:pPr>
              <w:pStyle w:val="TAL"/>
            </w:pPr>
          </w:p>
        </w:tc>
        <w:tc>
          <w:tcPr>
            <w:tcW w:w="1843" w:type="dxa"/>
          </w:tcPr>
          <w:p w14:paraId="7CA95208" w14:textId="77777777" w:rsidR="005168CF" w:rsidRPr="0054226D" w:rsidRDefault="005168CF" w:rsidP="00DF3053">
            <w:pPr>
              <w:pStyle w:val="TAL"/>
            </w:pPr>
            <w:r w:rsidRPr="0054226D">
              <w:t>INTEGER (0..255)</w:t>
            </w:r>
          </w:p>
        </w:tc>
        <w:tc>
          <w:tcPr>
            <w:tcW w:w="1914" w:type="dxa"/>
          </w:tcPr>
          <w:p w14:paraId="06BCE4C3" w14:textId="77777777" w:rsidR="005168CF" w:rsidRPr="0054226D" w:rsidRDefault="005168CF" w:rsidP="00DF3053">
            <w:pPr>
              <w:pStyle w:val="TAL"/>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DF3053">
        <w:trPr>
          <w:jc w:val="center"/>
        </w:trPr>
        <w:tc>
          <w:tcPr>
            <w:tcW w:w="2480" w:type="dxa"/>
          </w:tcPr>
          <w:p w14:paraId="0B9A4523" w14:textId="77777777" w:rsidR="005168CF" w:rsidRPr="0054226D" w:rsidRDefault="005168CF" w:rsidP="00DF3053">
            <w:pPr>
              <w:pStyle w:val="TALLeft0"/>
            </w:pPr>
            <w:r w:rsidRPr="0054226D">
              <w:t>&gt;WLAN Band</w:t>
            </w:r>
          </w:p>
        </w:tc>
        <w:tc>
          <w:tcPr>
            <w:tcW w:w="1134" w:type="dxa"/>
          </w:tcPr>
          <w:p w14:paraId="385B0F08" w14:textId="77777777" w:rsidR="005168CF" w:rsidRPr="0054226D" w:rsidRDefault="005168CF" w:rsidP="00DF3053">
            <w:pPr>
              <w:pStyle w:val="TAL"/>
            </w:pPr>
            <w:r w:rsidRPr="0054226D">
              <w:t>O</w:t>
            </w:r>
          </w:p>
        </w:tc>
        <w:tc>
          <w:tcPr>
            <w:tcW w:w="1842" w:type="dxa"/>
          </w:tcPr>
          <w:p w14:paraId="185C6C0B" w14:textId="77777777" w:rsidR="005168CF" w:rsidRPr="0054226D" w:rsidRDefault="005168CF" w:rsidP="00DF3053">
            <w:pPr>
              <w:pStyle w:val="TAL"/>
            </w:pPr>
          </w:p>
        </w:tc>
        <w:tc>
          <w:tcPr>
            <w:tcW w:w="1843" w:type="dxa"/>
          </w:tcPr>
          <w:p w14:paraId="2CA99613" w14:textId="77777777" w:rsidR="005168CF" w:rsidRPr="0054226D" w:rsidRDefault="005168CF" w:rsidP="00DF3053">
            <w:pPr>
              <w:pStyle w:val="TAL"/>
            </w:pPr>
            <w:r w:rsidRPr="0054226D">
              <w:t>ENUMERATED (band2dot4, band5, …)</w:t>
            </w:r>
          </w:p>
        </w:tc>
        <w:tc>
          <w:tcPr>
            <w:tcW w:w="1914" w:type="dxa"/>
          </w:tcPr>
          <w:p w14:paraId="00EF1399" w14:textId="77777777" w:rsidR="005168CF" w:rsidRPr="0054226D" w:rsidRDefault="005168CF" w:rsidP="00DF3053">
            <w:pPr>
              <w:pStyle w:val="TAL"/>
            </w:pPr>
            <w:r w:rsidRPr="0054226D">
              <w:t>Indicates the WLAN band as defined in IEEE 802.11™ [11].</w:t>
            </w:r>
          </w:p>
        </w:tc>
      </w:tr>
    </w:tbl>
    <w:p w14:paraId="2B613097"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DF3053">
            <w:pPr>
              <w:pStyle w:val="TAH"/>
            </w:pPr>
            <w:r w:rsidRPr="0054226D">
              <w:t>Range bound</w:t>
            </w:r>
          </w:p>
        </w:tc>
        <w:tc>
          <w:tcPr>
            <w:tcW w:w="5670" w:type="dxa"/>
          </w:tcPr>
          <w:p w14:paraId="564AF55C" w14:textId="77777777" w:rsidR="005168CF" w:rsidRPr="0054226D" w:rsidRDefault="005168CF" w:rsidP="00DF3053">
            <w:pPr>
              <w:pStyle w:val="TAH"/>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DF3053">
            <w:pPr>
              <w:pStyle w:val="TAL"/>
            </w:pPr>
            <w:r w:rsidRPr="0054226D">
              <w:t>maxnoMeas</w:t>
            </w:r>
          </w:p>
        </w:tc>
        <w:tc>
          <w:tcPr>
            <w:tcW w:w="5670" w:type="dxa"/>
          </w:tcPr>
          <w:p w14:paraId="78899ABA"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DF3053">
            <w:pPr>
              <w:pStyle w:val="TAL"/>
            </w:pPr>
            <w:r w:rsidRPr="0054226D">
              <w:t>maxWLANchannels</w:t>
            </w:r>
          </w:p>
        </w:tc>
        <w:tc>
          <w:tcPr>
            <w:tcW w:w="5670" w:type="dxa"/>
          </w:tcPr>
          <w:p w14:paraId="233A698A" w14:textId="77777777" w:rsidR="005168CF" w:rsidRPr="0054226D" w:rsidRDefault="005168CF" w:rsidP="00DF3053">
            <w:pPr>
              <w:pStyle w:val="TAL"/>
            </w:pPr>
            <w:r w:rsidRPr="0054226D">
              <w:t>Maximum no. of WLAN channels that can be reported within one list. Value is 16.</w:t>
            </w:r>
          </w:p>
        </w:tc>
      </w:tr>
    </w:tbl>
    <w:p w14:paraId="09D822AD" w14:textId="77777777" w:rsidR="005168CF" w:rsidRPr="0054226D" w:rsidRDefault="005168CF" w:rsidP="005168CF">
      <w:pPr>
        <w:rPr>
          <w:rFonts w:eastAsia="SimSun"/>
        </w:rPr>
      </w:pPr>
    </w:p>
    <w:p w14:paraId="43B6F754" w14:textId="77777777" w:rsidR="005168CF" w:rsidRPr="0054226D" w:rsidRDefault="005168CF" w:rsidP="005168CF">
      <w:pPr>
        <w:pStyle w:val="Heading3"/>
      </w:pPr>
      <w:bookmarkStart w:id="352" w:name="_Toc534730160"/>
      <w:bookmarkStart w:id="353" w:name="_Toc36552156"/>
      <w:bookmarkStart w:id="354" w:name="_Toc162452599"/>
      <w:r w:rsidRPr="0054226D">
        <w:t>9.2.</w:t>
      </w:r>
      <w:r w:rsidRPr="0054226D">
        <w:rPr>
          <w:lang w:eastAsia="zh-CN"/>
        </w:rPr>
        <w:t>16</w:t>
      </w:r>
      <w:r w:rsidRPr="0054226D">
        <w:tab/>
        <w:t>NPRS configuration</w:t>
      </w:r>
      <w:bookmarkEnd w:id="352"/>
      <w:bookmarkEnd w:id="353"/>
      <w:bookmarkEnd w:id="354"/>
    </w:p>
    <w:p w14:paraId="5D3B18FF" w14:textId="77777777" w:rsidR="005168CF" w:rsidRPr="0054226D" w:rsidRDefault="005168CF" w:rsidP="005168CF">
      <w:pPr>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5168C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2CAB52B6" w14:textId="77777777" w:rsidTr="00DF3053">
        <w:tc>
          <w:tcPr>
            <w:tcW w:w="2802"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DF3053">
            <w:pPr>
              <w:pStyle w:val="TAH"/>
            </w:pPr>
            <w:r w:rsidRPr="0054226D">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DF3053">
            <w:pPr>
              <w:pStyle w:val="TAH"/>
            </w:pPr>
            <w:r w:rsidRPr="0054226D">
              <w:t>Semantics description</w:t>
            </w:r>
          </w:p>
        </w:tc>
      </w:tr>
      <w:tr w:rsidR="005168CF" w:rsidRPr="0054226D" w14:paraId="49185906" w14:textId="77777777" w:rsidTr="00DF3053">
        <w:tc>
          <w:tcPr>
            <w:tcW w:w="2802" w:type="dxa"/>
            <w:tcBorders>
              <w:top w:val="single" w:sz="4" w:space="0" w:color="auto"/>
              <w:left w:val="single" w:sz="4" w:space="0" w:color="auto"/>
              <w:bottom w:val="single" w:sz="4" w:space="0" w:color="auto"/>
              <w:right w:val="single" w:sz="4" w:space="0" w:color="auto"/>
            </w:tcBorders>
          </w:tcPr>
          <w:p w14:paraId="4390E430" w14:textId="77777777" w:rsidR="005168CF" w:rsidRPr="00A7285D" w:rsidRDefault="005168CF" w:rsidP="00A7285D">
            <w:pPr>
              <w:pStyle w:val="TAL"/>
              <w:rPr>
                <w:rFonts w:cs="Arial"/>
                <w:b/>
                <w:bCs/>
                <w:szCs w:val="18"/>
              </w:rPr>
            </w:pPr>
            <w:r w:rsidRPr="00A7285D">
              <w:rPr>
                <w:rFonts w:cs="Arial"/>
                <w:b/>
                <w:bCs/>
                <w:szCs w:val="18"/>
              </w:rPr>
              <w:t>NPRS subframe configuration Part A</w:t>
            </w:r>
          </w:p>
        </w:tc>
        <w:tc>
          <w:tcPr>
            <w:tcW w:w="1134"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DF3053">
            <w:pPr>
              <w:pStyle w:val="TAL"/>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DF3053">
        <w:tc>
          <w:tcPr>
            <w:tcW w:w="2802"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A7285D">
            <w:pPr>
              <w:pStyle w:val="TAL"/>
              <w:ind w:left="113"/>
              <w:rPr>
                <w:rFonts w:cs="Arial"/>
                <w:szCs w:val="18"/>
              </w:rPr>
            </w:pPr>
            <w:r w:rsidRPr="0054226D">
              <w:rPr>
                <w:rFonts w:cs="Arial"/>
                <w:szCs w:val="18"/>
              </w:rPr>
              <w:t>&gt;CHOICE</w:t>
            </w:r>
            <w:r w:rsidRPr="0054226D">
              <w:rPr>
                <w:rFonts w:cs="Arial"/>
                <w:i/>
                <w:szCs w:val="18"/>
              </w:rPr>
              <w:t xml:space="preserve"> Bitmaps for NPRS subframes</w:t>
            </w:r>
          </w:p>
        </w:tc>
        <w:tc>
          <w:tcPr>
            <w:tcW w:w="1134"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DF3053">
            <w:pPr>
              <w:pStyle w:val="TAL"/>
              <w:rPr>
                <w:rFonts w:cs="Arial"/>
                <w:szCs w:val="18"/>
              </w:rPr>
            </w:pPr>
          </w:p>
        </w:tc>
      </w:tr>
      <w:tr w:rsidR="005168CF" w:rsidRPr="0054226D" w14:paraId="7CD63FC2" w14:textId="77777777" w:rsidTr="00DF3053">
        <w:tc>
          <w:tcPr>
            <w:tcW w:w="2802" w:type="dxa"/>
            <w:tcBorders>
              <w:top w:val="single" w:sz="4" w:space="0" w:color="auto"/>
              <w:left w:val="single" w:sz="4" w:space="0" w:color="auto"/>
              <w:bottom w:val="single" w:sz="4" w:space="0" w:color="auto"/>
              <w:right w:val="single" w:sz="4" w:space="0" w:color="auto"/>
            </w:tcBorders>
          </w:tcPr>
          <w:p w14:paraId="11D50741" w14:textId="77777777" w:rsidR="005168CF" w:rsidRPr="00A7285D" w:rsidRDefault="005168CF" w:rsidP="00A7285D">
            <w:pPr>
              <w:pStyle w:val="TAL"/>
              <w:ind w:left="227"/>
              <w:rPr>
                <w:rFonts w:cs="Arial"/>
                <w:i/>
                <w:iCs/>
                <w:szCs w:val="18"/>
              </w:rPr>
            </w:pPr>
            <w:r w:rsidRPr="00A7285D">
              <w:rPr>
                <w:rFonts w:cs="Arial"/>
                <w:i/>
                <w:iCs/>
                <w:szCs w:val="18"/>
              </w:rPr>
              <w:t>&gt;&gt;Ten</w:t>
            </w:r>
          </w:p>
        </w:tc>
        <w:tc>
          <w:tcPr>
            <w:tcW w:w="1134"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DF3053">
            <w:pPr>
              <w:pStyle w:val="TAL"/>
              <w:rPr>
                <w:rFonts w:cs="Arial"/>
                <w:szCs w:val="18"/>
              </w:rPr>
            </w:pPr>
            <w:r w:rsidRPr="0054226D">
              <w:rPr>
                <w:rFonts w:cs="Arial"/>
                <w:szCs w:val="18"/>
              </w:rPr>
              <w:t>BIT STRING(SIZE(10))</w:t>
            </w:r>
          </w:p>
        </w:tc>
        <w:tc>
          <w:tcPr>
            <w:tcW w:w="2552"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DF3053">
            <w:pPr>
              <w:pStyle w:val="TAL"/>
              <w:rPr>
                <w:rFonts w:cs="Arial"/>
                <w:szCs w:val="18"/>
              </w:rPr>
            </w:pPr>
          </w:p>
        </w:tc>
      </w:tr>
      <w:tr w:rsidR="005168CF" w:rsidRPr="0054226D" w14:paraId="371E4F6E" w14:textId="77777777" w:rsidTr="00DF3053">
        <w:tc>
          <w:tcPr>
            <w:tcW w:w="2802" w:type="dxa"/>
            <w:tcBorders>
              <w:top w:val="single" w:sz="4" w:space="0" w:color="auto"/>
              <w:left w:val="single" w:sz="4" w:space="0" w:color="auto"/>
              <w:bottom w:val="single" w:sz="4" w:space="0" w:color="auto"/>
              <w:right w:val="single" w:sz="4" w:space="0" w:color="auto"/>
            </w:tcBorders>
          </w:tcPr>
          <w:p w14:paraId="4258EB30" w14:textId="77777777" w:rsidR="005168CF" w:rsidRPr="00A7285D" w:rsidRDefault="005168CF" w:rsidP="00A7285D">
            <w:pPr>
              <w:pStyle w:val="TAL"/>
              <w:ind w:left="227"/>
              <w:rPr>
                <w:rFonts w:cs="Arial"/>
                <w:i/>
                <w:iCs/>
                <w:szCs w:val="18"/>
              </w:rPr>
            </w:pPr>
            <w:r w:rsidRPr="00A7285D">
              <w:rPr>
                <w:rFonts w:cs="Arial"/>
                <w:i/>
                <w:iCs/>
                <w:szCs w:val="18"/>
              </w:rPr>
              <w:t>&gt;&gt; Forty</w:t>
            </w:r>
          </w:p>
        </w:tc>
        <w:tc>
          <w:tcPr>
            <w:tcW w:w="1134"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DF3053">
            <w:pPr>
              <w:pStyle w:val="TAL"/>
              <w:rPr>
                <w:rFonts w:cs="Arial"/>
                <w:szCs w:val="18"/>
              </w:rPr>
            </w:pPr>
            <w:r w:rsidRPr="0054226D">
              <w:rPr>
                <w:rFonts w:cs="Arial"/>
                <w:szCs w:val="18"/>
              </w:rPr>
              <w:t>BIT STRING(SIZE(40))</w:t>
            </w:r>
          </w:p>
        </w:tc>
        <w:tc>
          <w:tcPr>
            <w:tcW w:w="2552"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564387BB" w14:textId="77777777" w:rsidTr="00DF3053">
        <w:tc>
          <w:tcPr>
            <w:tcW w:w="2802" w:type="dxa"/>
            <w:tcBorders>
              <w:top w:val="single" w:sz="4" w:space="0" w:color="auto"/>
              <w:left w:val="single" w:sz="4" w:space="0" w:color="auto"/>
              <w:bottom w:val="single" w:sz="4" w:space="0" w:color="auto"/>
              <w:right w:val="single" w:sz="4" w:space="0" w:color="auto"/>
            </w:tcBorders>
          </w:tcPr>
          <w:p w14:paraId="20D9FD6A" w14:textId="77777777" w:rsidR="005168CF" w:rsidRPr="00A7285D" w:rsidRDefault="005168CF" w:rsidP="00A7285D">
            <w:pPr>
              <w:pStyle w:val="TAL"/>
              <w:ind w:left="227"/>
              <w:rPr>
                <w:rFonts w:cs="Arial"/>
                <w:i/>
                <w:iCs/>
                <w:szCs w:val="18"/>
              </w:rPr>
            </w:pPr>
            <w:r w:rsidRPr="00A7285D">
              <w:rPr>
                <w:rFonts w:cs="Arial"/>
                <w:i/>
                <w:iCs/>
                <w:szCs w:val="18"/>
              </w:rPr>
              <w:t>&gt;&gt;Ten-TDD</w:t>
            </w:r>
          </w:p>
        </w:tc>
        <w:tc>
          <w:tcPr>
            <w:tcW w:w="1134"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DF3053">
            <w:pPr>
              <w:pStyle w:val="TAL"/>
              <w:rPr>
                <w:rFonts w:cs="Arial"/>
                <w:szCs w:val="18"/>
              </w:rPr>
            </w:pPr>
            <w:r w:rsidRPr="0054226D">
              <w:rPr>
                <w:rFonts w:cs="Arial"/>
                <w:szCs w:val="18"/>
              </w:rPr>
              <w:t>BIT STRING(SIZE(8))</w:t>
            </w:r>
          </w:p>
        </w:tc>
        <w:tc>
          <w:tcPr>
            <w:tcW w:w="2552"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DF3053">
            <w:pPr>
              <w:pStyle w:val="TAL"/>
              <w:rPr>
                <w:rFonts w:cs="Arial"/>
                <w:szCs w:val="18"/>
              </w:rPr>
            </w:pPr>
            <w:r w:rsidRPr="0054226D">
              <w:rPr>
                <w:rFonts w:cs="Arial"/>
                <w:szCs w:val="18"/>
              </w:rPr>
              <w:t>The subframe #1 and #2 are not included in this Bit String.</w:t>
            </w:r>
          </w:p>
          <w:p w14:paraId="62735CF0" w14:textId="77777777" w:rsidR="005168CF" w:rsidRPr="0054226D" w:rsidRDefault="005168CF" w:rsidP="00DF3053">
            <w:pPr>
              <w:pStyle w:val="TAL"/>
              <w:rPr>
                <w:rFonts w:cs="Arial"/>
                <w:szCs w:val="18"/>
              </w:rPr>
            </w:pPr>
            <w:r w:rsidRPr="0054226D">
              <w:rPr>
                <w:lang w:eastAsia="ja-JP"/>
              </w:rPr>
              <w:t>This IE applies to NB-IoT TDD only.</w:t>
            </w:r>
          </w:p>
          <w:p w14:paraId="7EC13CB9" w14:textId="77777777" w:rsidR="005168CF" w:rsidRPr="0054226D" w:rsidRDefault="005168CF" w:rsidP="00DF3053">
            <w:pPr>
              <w:pStyle w:val="TAL"/>
              <w:rPr>
                <w:rFonts w:cs="Arial"/>
                <w:szCs w:val="18"/>
              </w:rPr>
            </w:pPr>
          </w:p>
        </w:tc>
      </w:tr>
      <w:tr w:rsidR="005168CF" w:rsidRPr="0054226D" w14:paraId="6F45CA81" w14:textId="77777777" w:rsidTr="00DF3053">
        <w:tc>
          <w:tcPr>
            <w:tcW w:w="2802" w:type="dxa"/>
            <w:tcBorders>
              <w:top w:val="single" w:sz="4" w:space="0" w:color="auto"/>
              <w:left w:val="single" w:sz="4" w:space="0" w:color="auto"/>
              <w:bottom w:val="single" w:sz="4" w:space="0" w:color="auto"/>
              <w:right w:val="single" w:sz="4" w:space="0" w:color="auto"/>
            </w:tcBorders>
          </w:tcPr>
          <w:p w14:paraId="77BAFAF4" w14:textId="77777777" w:rsidR="005168CF" w:rsidRPr="00A7285D" w:rsidRDefault="005168CF" w:rsidP="00A7285D">
            <w:pPr>
              <w:pStyle w:val="TAL"/>
              <w:ind w:left="227"/>
              <w:rPr>
                <w:rFonts w:cs="Arial"/>
                <w:i/>
                <w:iCs/>
                <w:szCs w:val="18"/>
              </w:rPr>
            </w:pPr>
            <w:r w:rsidRPr="00A7285D">
              <w:rPr>
                <w:rFonts w:cs="Arial"/>
                <w:i/>
                <w:iCs/>
                <w:szCs w:val="18"/>
              </w:rPr>
              <w:t>&gt;&gt; Forty-TDD</w:t>
            </w:r>
          </w:p>
        </w:tc>
        <w:tc>
          <w:tcPr>
            <w:tcW w:w="1134"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DF3053">
            <w:pPr>
              <w:pStyle w:val="TAL"/>
              <w:rPr>
                <w:rFonts w:cs="Arial"/>
                <w:szCs w:val="18"/>
              </w:rPr>
            </w:pPr>
            <w:r w:rsidRPr="0054226D">
              <w:rPr>
                <w:rFonts w:cs="Arial"/>
                <w:szCs w:val="18"/>
              </w:rPr>
              <w:t>BIT STRING(SIZE(32))</w:t>
            </w:r>
          </w:p>
        </w:tc>
        <w:tc>
          <w:tcPr>
            <w:tcW w:w="2552"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493620D1" w14:textId="77777777" w:rsidTr="00DF3053">
        <w:tc>
          <w:tcPr>
            <w:tcW w:w="2802"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A7285D">
            <w:pPr>
              <w:pStyle w:val="TAL"/>
              <w:ind w:left="113"/>
              <w:rPr>
                <w:rFonts w:cs="Arial"/>
                <w:szCs w:val="18"/>
              </w:rPr>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DF3053">
            <w:pPr>
              <w:pStyle w:val="TAL"/>
              <w:rPr>
                <w:rFonts w:cs="Arial"/>
                <w:szCs w:val="18"/>
              </w:rPr>
            </w:pPr>
          </w:p>
        </w:tc>
      </w:tr>
      <w:tr w:rsidR="005168CF" w:rsidRPr="0054226D" w14:paraId="52022335" w14:textId="77777777" w:rsidTr="00DF3053">
        <w:tc>
          <w:tcPr>
            <w:tcW w:w="2802" w:type="dxa"/>
            <w:tcBorders>
              <w:top w:val="single" w:sz="4" w:space="0" w:color="auto"/>
              <w:left w:val="single" w:sz="4" w:space="0" w:color="auto"/>
              <w:bottom w:val="single" w:sz="4" w:space="0" w:color="auto"/>
              <w:right w:val="single" w:sz="4" w:space="0" w:color="auto"/>
            </w:tcBorders>
          </w:tcPr>
          <w:p w14:paraId="3C95D7FB" w14:textId="77777777" w:rsidR="005168CF" w:rsidRPr="00A7285D" w:rsidRDefault="005168CF" w:rsidP="00DF3053">
            <w:pPr>
              <w:pStyle w:val="TAL"/>
              <w:rPr>
                <w:rFonts w:cs="Arial"/>
                <w:b/>
                <w:bCs/>
                <w:szCs w:val="18"/>
              </w:rPr>
            </w:pPr>
            <w:r w:rsidRPr="00A7285D">
              <w:rPr>
                <w:rFonts w:cs="Arial"/>
                <w:b/>
                <w:bCs/>
                <w:szCs w:val="18"/>
              </w:rPr>
              <w:t>NPRS subframe configuration Part B</w:t>
            </w:r>
          </w:p>
        </w:tc>
        <w:tc>
          <w:tcPr>
            <w:tcW w:w="1134"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DF3053">
            <w:pPr>
              <w:pStyle w:val="TAL"/>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DF3053">
        <w:tc>
          <w:tcPr>
            <w:tcW w:w="2802"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A7285D">
            <w:pPr>
              <w:pStyle w:val="TAL"/>
              <w:ind w:left="113"/>
              <w:rPr>
                <w:rFonts w:cs="Arial"/>
                <w:szCs w:val="18"/>
              </w:rPr>
            </w:pPr>
            <w:r w:rsidRPr="0054226D">
              <w:rPr>
                <w:rFonts w:cs="Arial"/>
                <w:szCs w:val="18"/>
              </w:rPr>
              <w:t>&gt;Number of NPRS subframes in one occasion</w:t>
            </w:r>
          </w:p>
        </w:tc>
        <w:tc>
          <w:tcPr>
            <w:tcW w:w="1134"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DF3053">
            <w:pPr>
              <w:pStyle w:val="TAL"/>
              <w:rPr>
                <w:rFonts w:cs="Arial"/>
                <w:szCs w:val="18"/>
              </w:rPr>
            </w:pPr>
            <w:r w:rsidRPr="0054226D">
              <w:rPr>
                <w:rFonts w:cs="Arial"/>
                <w:szCs w:val="18"/>
              </w:rPr>
              <w:t>ENUMERATED (sf10, sf20, sf40, sf80,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A7285D">
            <w:pPr>
              <w:pStyle w:val="TAL"/>
            </w:pPr>
            <w:r w:rsidRPr="0054226D">
              <w:t>Number of consecutive subframes containing NPRS in one NPRS occasion</w:t>
            </w:r>
            <w:r>
              <w:t>.</w:t>
            </w:r>
          </w:p>
          <w:p w14:paraId="69E03065" w14:textId="77777777" w:rsidR="005168CF" w:rsidRPr="0054226D" w:rsidRDefault="005168CF" w:rsidP="00A7285D">
            <w:pPr>
              <w:pStyle w:val="TAL"/>
              <w:rPr>
                <w:rFonts w:cs="Arial"/>
                <w:szCs w:val="18"/>
              </w:rPr>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DF3053">
        <w:tc>
          <w:tcPr>
            <w:tcW w:w="2802"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A7285D">
            <w:pPr>
              <w:pStyle w:val="TAL"/>
              <w:ind w:left="113"/>
              <w:rPr>
                <w:rFonts w:cs="Arial"/>
                <w:szCs w:val="18"/>
              </w:rPr>
            </w:pPr>
            <w:r w:rsidRPr="0054226D">
              <w:rPr>
                <w:rFonts w:cs="Arial"/>
                <w:szCs w:val="18"/>
              </w:rPr>
              <w:t>&gt;Periodicity of NPRS</w:t>
            </w:r>
          </w:p>
        </w:tc>
        <w:tc>
          <w:tcPr>
            <w:tcW w:w="1134"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DF3053">
            <w:pPr>
              <w:pStyle w:val="TAL"/>
              <w:rPr>
                <w:rFonts w:cs="Arial"/>
                <w:szCs w:val="18"/>
              </w:rPr>
            </w:pPr>
            <w:r w:rsidRPr="0054226D">
              <w:rPr>
                <w:rFonts w:cs="Arial"/>
                <w:szCs w:val="18"/>
              </w:rPr>
              <w:t>ENUMERATED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DF3053">
            <w:pPr>
              <w:pStyle w:val="TAL"/>
              <w:rPr>
                <w:rFonts w:cs="Arial"/>
                <w:szCs w:val="18"/>
              </w:rPr>
            </w:pPr>
            <w:r w:rsidRPr="0054226D">
              <w:rPr>
                <w:rFonts w:cs="Arial"/>
                <w:szCs w:val="18"/>
              </w:rPr>
              <w:t>Periodicity of NPRS occasion TNPRS</w:t>
            </w:r>
          </w:p>
        </w:tc>
      </w:tr>
      <w:tr w:rsidR="005168CF" w:rsidRPr="0054226D" w14:paraId="2DC1D015" w14:textId="77777777" w:rsidTr="00DF3053">
        <w:tc>
          <w:tcPr>
            <w:tcW w:w="2802"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A7285D">
            <w:pPr>
              <w:pStyle w:val="TAL"/>
              <w:ind w:left="113"/>
              <w:rPr>
                <w:rFonts w:cs="Arial"/>
                <w:szCs w:val="18"/>
              </w:rPr>
            </w:pPr>
            <w:r w:rsidRPr="0054226D">
              <w:rPr>
                <w:rFonts w:cs="Arial"/>
                <w:szCs w:val="18"/>
              </w:rPr>
              <w:t>&gt;</w:t>
            </w:r>
            <w:r w:rsidRPr="0054226D">
              <w:rPr>
                <w:rFonts w:eastAsia="MS Mincho" w:cs="Arial"/>
                <w:szCs w:val="18"/>
                <w:lang w:eastAsia="ja-JP"/>
              </w:rPr>
              <w:t>starting subframe offset of NPRS occasion</w:t>
            </w:r>
          </w:p>
        </w:tc>
        <w:tc>
          <w:tcPr>
            <w:tcW w:w="1134"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DF3053">
            <w:pPr>
              <w:pStyle w:val="TAL"/>
              <w:rPr>
                <w:rFonts w:cs="Arial"/>
                <w:szCs w:val="18"/>
              </w:rPr>
            </w:pPr>
            <w:r w:rsidRPr="0054226D">
              <w:rPr>
                <w:rFonts w:cs="Arial"/>
                <w:szCs w:val="18"/>
              </w:rPr>
              <w:t>ENUMERATED (zero, one-Eighth, two-Eighths, three-Eighths, four-Eighths, five-Eighths, six-Eighths, seven-Eighths, …)</w:t>
            </w:r>
          </w:p>
        </w:tc>
        <w:tc>
          <w:tcPr>
            <w:tcW w:w="2552"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DF3053">
            <w:pPr>
              <w:pStyle w:val="TAL"/>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DF3053">
            <w:pPr>
              <w:pStyle w:val="TAL"/>
              <w:rPr>
                <w:rFonts w:cs="Arial"/>
                <w:szCs w:val="18"/>
              </w:rPr>
            </w:pPr>
            <w:r w:rsidRPr="0054226D">
              <w:rPr>
                <w:rFonts w:cs="Arial"/>
                <w:szCs w:val="18"/>
              </w:rPr>
              <w:fldChar w:fldCharType="begin"/>
            </w:r>
            <w:r w:rsidRPr="0054226D">
              <w:rPr>
                <w:rFonts w:cs="Arial"/>
                <w:szCs w:val="18"/>
              </w:rPr>
              <w:instrText xml:space="preserve"> QUOTE </w:instrText>
            </w:r>
            <w:r w:rsidR="00377C21">
              <w:rPr>
                <w:rFonts w:cs="Arial"/>
                <w:szCs w:val="18"/>
              </w:rPr>
              <w:pict w14:anchorId="3AF2EF50">
                <v:shape id="_x0000_i1041" type="#_x0000_t75" style="width:155.2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instrText xml:space="preserve"> </w:instrText>
            </w:r>
            <w:r w:rsidRPr="0054226D">
              <w:rPr>
                <w:rFonts w:cs="Arial"/>
                <w:szCs w:val="18"/>
              </w:rPr>
              <w:fldChar w:fldCharType="separate"/>
            </w:r>
            <w:r w:rsidR="00377C21">
              <w:rPr>
                <w:rFonts w:cs="Arial"/>
                <w:szCs w:val="18"/>
              </w:rPr>
              <w:pict w14:anchorId="14D39B5E">
                <v:shape id="_x0000_i1042" type="#_x0000_t75" style="width:8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fldChar w:fldCharType="end"/>
            </w:r>
          </w:p>
        </w:tc>
      </w:tr>
      <w:tr w:rsidR="005168CF" w:rsidRPr="0054226D" w14:paraId="19F5F112" w14:textId="77777777" w:rsidTr="00DF3053">
        <w:tc>
          <w:tcPr>
            <w:tcW w:w="2802"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A7285D">
            <w:pPr>
              <w:pStyle w:val="TAL"/>
              <w:ind w:left="113"/>
              <w:rPr>
                <w:rFonts w:cs="Arial"/>
                <w:szCs w:val="18"/>
              </w:rPr>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DF3053">
            <w:pPr>
              <w:pStyle w:val="TAL"/>
              <w:rPr>
                <w:rFonts w:cs="Arial"/>
                <w:szCs w:val="18"/>
              </w:rPr>
            </w:pPr>
          </w:p>
        </w:tc>
      </w:tr>
      <w:tr w:rsidR="005168CF" w:rsidRPr="0054226D" w14:paraId="4C01EBD0" w14:textId="77777777" w:rsidTr="00DF3053">
        <w:tc>
          <w:tcPr>
            <w:tcW w:w="2802"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A7285D">
            <w:pPr>
              <w:pStyle w:val="TAL"/>
              <w:ind w:left="113"/>
              <w:rPr>
                <w:rFonts w:cs="Arial"/>
                <w:szCs w:val="18"/>
              </w:rPr>
            </w:pPr>
            <w:r>
              <w:rPr>
                <w:lang w:eastAsia="zh-CN"/>
              </w:rPr>
              <w:t>&gt;SIB1-NB-Subframe-TDD</w:t>
            </w:r>
          </w:p>
        </w:tc>
        <w:tc>
          <w:tcPr>
            <w:tcW w:w="1134"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DF3053">
            <w:pPr>
              <w:pStyle w:val="TAL"/>
              <w:rPr>
                <w:rFonts w:cs="Arial"/>
                <w:szCs w:val="18"/>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DF3053">
            <w:pPr>
              <w:pStyle w:val="TAL"/>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552"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DF3053">
            <w:pPr>
              <w:pStyle w:val="TAL"/>
            </w:pPr>
            <w:r>
              <w:t>The subframe(s) in which the SIB1-NB is transmitted.</w:t>
            </w:r>
          </w:p>
          <w:p w14:paraId="4739CB12" w14:textId="77777777" w:rsidR="005168CF" w:rsidRDefault="005168CF" w:rsidP="00DF3053">
            <w:pPr>
              <w:pStyle w:val="TAL"/>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DF3053">
            <w:pPr>
              <w:pStyle w:val="TAL"/>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A7285D">
      <w:pPr>
        <w:rPr>
          <w:lang w:eastAsia="zh-CN"/>
        </w:rPr>
      </w:pPr>
    </w:p>
    <w:p w14:paraId="7173A298" w14:textId="77777777" w:rsidR="005168CF" w:rsidRPr="0054226D" w:rsidRDefault="005168CF" w:rsidP="005168CF"/>
    <w:p w14:paraId="7C31931C" w14:textId="77777777" w:rsidR="005168CF" w:rsidRPr="0054226D" w:rsidRDefault="005168CF" w:rsidP="005168CF">
      <w:pPr>
        <w:rPr>
          <w:lang w:eastAsia="zh-CN"/>
        </w:rPr>
      </w:pPr>
    </w:p>
    <w:p w14:paraId="14E58226" w14:textId="77777777" w:rsidR="005168CF" w:rsidRPr="0054226D" w:rsidRDefault="005168CF" w:rsidP="005168CF">
      <w:pPr>
        <w:pStyle w:val="Heading3"/>
      </w:pPr>
      <w:bookmarkStart w:id="355" w:name="_Toc534730161"/>
      <w:bookmarkStart w:id="356" w:name="_Toc36552157"/>
      <w:bookmarkStart w:id="357" w:name="_Toc162452600"/>
      <w:r w:rsidRPr="0054226D">
        <w:t>9.2.</w:t>
      </w:r>
      <w:r w:rsidRPr="0054226D">
        <w:rPr>
          <w:lang w:eastAsia="zh-CN"/>
        </w:rPr>
        <w:t>17</w:t>
      </w:r>
      <w:r w:rsidRPr="0054226D">
        <w:tab/>
        <w:t>NPRS Muting Configuration</w:t>
      </w:r>
      <w:bookmarkEnd w:id="355"/>
      <w:bookmarkEnd w:id="356"/>
      <w:bookmarkEnd w:id="357"/>
    </w:p>
    <w:p w14:paraId="43BEB1B6" w14:textId="77777777" w:rsidR="005168CF" w:rsidRPr="0054226D" w:rsidRDefault="005168CF" w:rsidP="005168CF">
      <w:pPr>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6DC0900D" w14:textId="77777777" w:rsidTr="00DF3053">
        <w:trPr>
          <w:jc w:val="center"/>
        </w:trPr>
        <w:tc>
          <w:tcPr>
            <w:tcW w:w="2330" w:type="dxa"/>
          </w:tcPr>
          <w:p w14:paraId="05B47F05" w14:textId="77777777" w:rsidR="005168CF" w:rsidRPr="00DE392A" w:rsidRDefault="005168CF" w:rsidP="00DF3053">
            <w:pPr>
              <w:pStyle w:val="TAH"/>
            </w:pPr>
            <w:r w:rsidRPr="00DE392A">
              <w:t>IE/Group Name</w:t>
            </w:r>
          </w:p>
        </w:tc>
        <w:tc>
          <w:tcPr>
            <w:tcW w:w="1134" w:type="dxa"/>
          </w:tcPr>
          <w:p w14:paraId="78798581" w14:textId="77777777" w:rsidR="005168CF" w:rsidRPr="00DE392A" w:rsidRDefault="005168CF" w:rsidP="00DF3053">
            <w:pPr>
              <w:pStyle w:val="TAH"/>
            </w:pPr>
            <w:r w:rsidRPr="00DE392A">
              <w:t>Presence</w:t>
            </w:r>
          </w:p>
        </w:tc>
        <w:tc>
          <w:tcPr>
            <w:tcW w:w="858" w:type="dxa"/>
          </w:tcPr>
          <w:p w14:paraId="6903A9E2" w14:textId="77777777" w:rsidR="005168CF" w:rsidRPr="00DE392A" w:rsidRDefault="005168CF" w:rsidP="00DF3053">
            <w:pPr>
              <w:pStyle w:val="TAH"/>
            </w:pPr>
            <w:r w:rsidRPr="00DE392A">
              <w:t>Range</w:t>
            </w:r>
          </w:p>
        </w:tc>
        <w:tc>
          <w:tcPr>
            <w:tcW w:w="2268" w:type="dxa"/>
          </w:tcPr>
          <w:p w14:paraId="4C994567" w14:textId="77777777" w:rsidR="005168CF" w:rsidRPr="00DE392A" w:rsidRDefault="005168CF" w:rsidP="00DF3053">
            <w:pPr>
              <w:pStyle w:val="TAH"/>
            </w:pPr>
            <w:r w:rsidRPr="00DE392A">
              <w:t>IE Type and Reference</w:t>
            </w:r>
          </w:p>
        </w:tc>
        <w:tc>
          <w:tcPr>
            <w:tcW w:w="2623" w:type="dxa"/>
          </w:tcPr>
          <w:p w14:paraId="2F085563" w14:textId="77777777" w:rsidR="005168CF" w:rsidRPr="00DE392A" w:rsidRDefault="005168CF" w:rsidP="00DF3053">
            <w:pPr>
              <w:pStyle w:val="TAH"/>
            </w:pPr>
            <w:r w:rsidRPr="00DE392A">
              <w:t>Semantics Description</w:t>
            </w:r>
          </w:p>
        </w:tc>
      </w:tr>
      <w:tr w:rsidR="005168CF" w:rsidRPr="0054226D" w14:paraId="4A0BDE99" w14:textId="77777777" w:rsidTr="00DF3053">
        <w:trPr>
          <w:jc w:val="center"/>
        </w:trPr>
        <w:tc>
          <w:tcPr>
            <w:tcW w:w="2330" w:type="dxa"/>
          </w:tcPr>
          <w:p w14:paraId="0F6341CE" w14:textId="77777777" w:rsidR="005168CF" w:rsidRPr="0054226D" w:rsidRDefault="005168CF" w:rsidP="00DF3053">
            <w:pPr>
              <w:pStyle w:val="TAL"/>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134" w:type="dxa"/>
          </w:tcPr>
          <w:p w14:paraId="6DE031B5" w14:textId="77777777" w:rsidR="005168CF" w:rsidRPr="0054226D" w:rsidRDefault="005168CF" w:rsidP="00DF3053">
            <w:pPr>
              <w:pStyle w:val="TAL"/>
              <w:rPr>
                <w:szCs w:val="18"/>
              </w:rPr>
            </w:pPr>
            <w:r w:rsidRPr="0054226D">
              <w:rPr>
                <w:szCs w:val="18"/>
              </w:rPr>
              <w:t>M</w:t>
            </w:r>
          </w:p>
        </w:tc>
        <w:tc>
          <w:tcPr>
            <w:tcW w:w="858" w:type="dxa"/>
          </w:tcPr>
          <w:p w14:paraId="4CDFDD98" w14:textId="77777777" w:rsidR="005168CF" w:rsidRPr="0054226D" w:rsidRDefault="005168CF" w:rsidP="00DF3053">
            <w:pPr>
              <w:pStyle w:val="TAL"/>
              <w:rPr>
                <w:szCs w:val="18"/>
              </w:rPr>
            </w:pPr>
          </w:p>
        </w:tc>
        <w:tc>
          <w:tcPr>
            <w:tcW w:w="2268" w:type="dxa"/>
          </w:tcPr>
          <w:p w14:paraId="4344FF56" w14:textId="77777777" w:rsidR="005168CF" w:rsidRPr="0054226D" w:rsidRDefault="005168CF" w:rsidP="00DF3053">
            <w:pPr>
              <w:pStyle w:val="TAL"/>
              <w:rPr>
                <w:szCs w:val="18"/>
              </w:rPr>
            </w:pPr>
          </w:p>
        </w:tc>
        <w:tc>
          <w:tcPr>
            <w:tcW w:w="2623" w:type="dxa"/>
          </w:tcPr>
          <w:p w14:paraId="49046E64" w14:textId="77777777" w:rsidR="005168CF" w:rsidRPr="0054226D" w:rsidRDefault="005168CF" w:rsidP="00DF3053">
            <w:pPr>
              <w:pStyle w:val="TAL"/>
              <w:rPr>
                <w:szCs w:val="18"/>
              </w:rPr>
            </w:pPr>
          </w:p>
        </w:tc>
      </w:tr>
      <w:tr w:rsidR="005168CF" w:rsidRPr="0054226D" w14:paraId="588CA3E4" w14:textId="77777777" w:rsidTr="00DF3053">
        <w:trPr>
          <w:jc w:val="center"/>
        </w:trPr>
        <w:tc>
          <w:tcPr>
            <w:tcW w:w="2330" w:type="dxa"/>
          </w:tcPr>
          <w:p w14:paraId="44677F7B" w14:textId="77777777" w:rsidR="005168CF" w:rsidRPr="00A7285D" w:rsidRDefault="005168CF" w:rsidP="00DF3053">
            <w:pPr>
              <w:pStyle w:val="TALLeft0"/>
              <w:rPr>
                <w:i/>
                <w:iCs/>
                <w:szCs w:val="18"/>
              </w:rPr>
            </w:pPr>
            <w:r w:rsidRPr="00A7285D">
              <w:rPr>
                <w:i/>
                <w:iCs/>
                <w:szCs w:val="18"/>
              </w:rPr>
              <w:t>&gt;Two</w:t>
            </w:r>
          </w:p>
        </w:tc>
        <w:tc>
          <w:tcPr>
            <w:tcW w:w="1134" w:type="dxa"/>
          </w:tcPr>
          <w:p w14:paraId="51925ABD" w14:textId="25A8D1DC" w:rsidR="005168CF" w:rsidRPr="0054226D" w:rsidRDefault="005168CF" w:rsidP="00DF3053">
            <w:pPr>
              <w:pStyle w:val="TAL"/>
              <w:rPr>
                <w:szCs w:val="18"/>
              </w:rPr>
            </w:pPr>
          </w:p>
        </w:tc>
        <w:tc>
          <w:tcPr>
            <w:tcW w:w="858" w:type="dxa"/>
          </w:tcPr>
          <w:p w14:paraId="76AFE251" w14:textId="77777777" w:rsidR="005168CF" w:rsidRPr="0054226D" w:rsidRDefault="005168CF" w:rsidP="00DF3053">
            <w:pPr>
              <w:pStyle w:val="TAL"/>
              <w:rPr>
                <w:szCs w:val="18"/>
              </w:rPr>
            </w:pPr>
          </w:p>
        </w:tc>
        <w:tc>
          <w:tcPr>
            <w:tcW w:w="2268" w:type="dxa"/>
          </w:tcPr>
          <w:p w14:paraId="548A3F93" w14:textId="77777777" w:rsidR="005168CF" w:rsidRPr="0054226D" w:rsidRDefault="005168CF" w:rsidP="00DF3053">
            <w:pPr>
              <w:pStyle w:val="TAL"/>
              <w:rPr>
                <w:bCs/>
                <w:szCs w:val="18"/>
                <w:lang w:eastAsia="zh-CN"/>
              </w:rPr>
            </w:pPr>
            <w:r w:rsidRPr="0054226D">
              <w:rPr>
                <w:bCs/>
                <w:szCs w:val="18"/>
                <w:lang w:eastAsia="zh-CN"/>
              </w:rPr>
              <w:t>BIT STRING (SIZE(2))</w:t>
            </w:r>
          </w:p>
        </w:tc>
        <w:tc>
          <w:tcPr>
            <w:tcW w:w="2623" w:type="dxa"/>
          </w:tcPr>
          <w:p w14:paraId="56B5D7DF" w14:textId="77777777" w:rsidR="005168CF" w:rsidRPr="0054226D" w:rsidRDefault="005168CF" w:rsidP="00A7285D">
            <w:pPr>
              <w:pStyle w:val="TAL"/>
              <w:rPr>
                <w:lang w:eastAsia="zh-CN"/>
              </w:rPr>
            </w:pPr>
            <w:r w:rsidRPr="0054226D">
              <w:rPr>
                <w:lang w:eastAsia="zh-CN"/>
              </w:rPr>
              <w:t>Each bit in a muting pattern corresponds to:</w:t>
            </w:r>
          </w:p>
          <w:p w14:paraId="19276E51" w14:textId="77777777" w:rsidR="005168CF" w:rsidRPr="0054226D" w:rsidRDefault="005168CF" w:rsidP="00A7285D">
            <w:pPr>
              <w:pStyle w:val="TAL"/>
              <w:rPr>
                <w:lang w:eastAsia="zh-CN"/>
              </w:rPr>
            </w:pPr>
            <w:r w:rsidRPr="0054226D">
              <w:rPr>
                <w:lang w:eastAsia="zh-CN"/>
              </w:rPr>
              <w:t>for Part A, consecutive 10 subframes,</w:t>
            </w:r>
          </w:p>
          <w:p w14:paraId="18BFC6E9" w14:textId="77777777" w:rsidR="005168CF" w:rsidRPr="0054226D" w:rsidRDefault="005168CF" w:rsidP="00A7285D">
            <w:pPr>
              <w:pStyle w:val="TAL"/>
              <w:rPr>
                <w:lang w:eastAsia="zh-CN"/>
              </w:rPr>
            </w:pPr>
            <w:r w:rsidRPr="0054226D">
              <w:rPr>
                <w:lang w:eastAsia="zh-CN"/>
              </w:rPr>
              <w:t>for Part B, one NPRS occasion.</w:t>
            </w:r>
          </w:p>
          <w:p w14:paraId="103E95F0" w14:textId="77777777" w:rsidR="005168CF" w:rsidRPr="0054226D" w:rsidRDefault="005168CF" w:rsidP="00DF3053">
            <w:pPr>
              <w:pStyle w:val="TAL"/>
              <w:keepNext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PartA) that starts from any subframe for which </w:t>
            </w:r>
            <w:r w:rsidRPr="0054226D">
              <w:rPr>
                <w:bCs/>
              </w:rPr>
              <w:t>SFN=0</w:t>
            </w:r>
            <w:r w:rsidRPr="0054226D">
              <w:t xml:space="preserve">. The sequence is valid for all subframes after the target device has received the </w:t>
            </w:r>
            <w:r w:rsidRPr="0054226D">
              <w:rPr>
                <w:i/>
                <w:iCs/>
              </w:rPr>
              <w:t>nprs-MutingInfo</w:t>
            </w:r>
            <w:r w:rsidRPr="0054226D">
              <w:t>.</w:t>
            </w:r>
          </w:p>
          <w:p w14:paraId="4C0AE1FE" w14:textId="77777777" w:rsidR="005168CF" w:rsidRPr="0054226D" w:rsidRDefault="005168CF" w:rsidP="00DF3053">
            <w:pPr>
              <w:spacing w:after="0"/>
              <w:rPr>
                <w:rFonts w:ascii="Arial" w:hAnsi="Arial"/>
                <w:bCs/>
                <w:sz w:val="18"/>
                <w:szCs w:val="18"/>
                <w:lang w:eastAsia="zh-CN"/>
              </w:rPr>
            </w:pPr>
          </w:p>
        </w:tc>
      </w:tr>
      <w:tr w:rsidR="005168CF" w:rsidRPr="0054226D" w14:paraId="4934ED32" w14:textId="77777777" w:rsidTr="00DF3053">
        <w:trPr>
          <w:jc w:val="center"/>
        </w:trPr>
        <w:tc>
          <w:tcPr>
            <w:tcW w:w="2330" w:type="dxa"/>
          </w:tcPr>
          <w:p w14:paraId="26783AC5" w14:textId="77777777" w:rsidR="005168CF" w:rsidRPr="00A7285D" w:rsidRDefault="005168CF" w:rsidP="00DF3053">
            <w:pPr>
              <w:pStyle w:val="TALLeft0"/>
              <w:rPr>
                <w:i/>
                <w:iCs/>
                <w:szCs w:val="18"/>
              </w:rPr>
            </w:pPr>
            <w:r w:rsidRPr="00A7285D">
              <w:rPr>
                <w:i/>
                <w:iCs/>
                <w:szCs w:val="18"/>
              </w:rPr>
              <w:t>&gt;Four</w:t>
            </w:r>
          </w:p>
        </w:tc>
        <w:tc>
          <w:tcPr>
            <w:tcW w:w="1134" w:type="dxa"/>
          </w:tcPr>
          <w:p w14:paraId="6D736258" w14:textId="5887B937" w:rsidR="005168CF" w:rsidRPr="0054226D" w:rsidRDefault="005168CF" w:rsidP="00DF3053">
            <w:pPr>
              <w:pStyle w:val="TAL"/>
              <w:rPr>
                <w:szCs w:val="18"/>
              </w:rPr>
            </w:pPr>
          </w:p>
        </w:tc>
        <w:tc>
          <w:tcPr>
            <w:tcW w:w="858" w:type="dxa"/>
          </w:tcPr>
          <w:p w14:paraId="7E90AE72" w14:textId="77777777" w:rsidR="005168CF" w:rsidRPr="0054226D" w:rsidRDefault="005168CF" w:rsidP="00DF3053">
            <w:pPr>
              <w:pStyle w:val="TAL"/>
              <w:rPr>
                <w:szCs w:val="18"/>
              </w:rPr>
            </w:pPr>
          </w:p>
        </w:tc>
        <w:tc>
          <w:tcPr>
            <w:tcW w:w="2268" w:type="dxa"/>
          </w:tcPr>
          <w:p w14:paraId="0F813B96" w14:textId="77777777" w:rsidR="005168CF" w:rsidRPr="0054226D" w:rsidRDefault="005168CF" w:rsidP="00DF3053">
            <w:pPr>
              <w:pStyle w:val="TAL"/>
              <w:rPr>
                <w:bCs/>
                <w:szCs w:val="18"/>
                <w:lang w:eastAsia="zh-CN"/>
              </w:rPr>
            </w:pPr>
            <w:r w:rsidRPr="0054226D">
              <w:rPr>
                <w:bCs/>
                <w:szCs w:val="18"/>
                <w:lang w:eastAsia="zh-CN"/>
              </w:rPr>
              <w:t>BIT STRING (SIZE(4))</w:t>
            </w:r>
          </w:p>
        </w:tc>
        <w:tc>
          <w:tcPr>
            <w:tcW w:w="2623" w:type="dxa"/>
          </w:tcPr>
          <w:p w14:paraId="6BD799D2"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1F7E36FB" w14:textId="77777777" w:rsidTr="00DF3053">
        <w:trPr>
          <w:jc w:val="center"/>
        </w:trPr>
        <w:tc>
          <w:tcPr>
            <w:tcW w:w="2330" w:type="dxa"/>
          </w:tcPr>
          <w:p w14:paraId="0E7C8430" w14:textId="77777777" w:rsidR="005168CF" w:rsidRPr="00A7285D" w:rsidRDefault="005168CF" w:rsidP="00DF3053">
            <w:pPr>
              <w:pStyle w:val="TALLeft0"/>
              <w:rPr>
                <w:i/>
                <w:iCs/>
                <w:szCs w:val="18"/>
              </w:rPr>
            </w:pPr>
            <w:r w:rsidRPr="00A7285D">
              <w:rPr>
                <w:i/>
                <w:iCs/>
                <w:szCs w:val="18"/>
              </w:rPr>
              <w:t>&gt;Eight</w:t>
            </w:r>
          </w:p>
        </w:tc>
        <w:tc>
          <w:tcPr>
            <w:tcW w:w="1134" w:type="dxa"/>
          </w:tcPr>
          <w:p w14:paraId="59E7E3ED" w14:textId="69D95A14" w:rsidR="005168CF" w:rsidRPr="0054226D" w:rsidRDefault="005168CF" w:rsidP="00DF3053">
            <w:pPr>
              <w:pStyle w:val="TAL"/>
              <w:rPr>
                <w:szCs w:val="18"/>
              </w:rPr>
            </w:pPr>
          </w:p>
        </w:tc>
        <w:tc>
          <w:tcPr>
            <w:tcW w:w="858" w:type="dxa"/>
          </w:tcPr>
          <w:p w14:paraId="301FE7AC" w14:textId="77777777" w:rsidR="005168CF" w:rsidRPr="0054226D" w:rsidRDefault="005168CF" w:rsidP="00DF3053">
            <w:pPr>
              <w:pStyle w:val="TAL"/>
              <w:rPr>
                <w:szCs w:val="18"/>
              </w:rPr>
            </w:pPr>
          </w:p>
        </w:tc>
        <w:tc>
          <w:tcPr>
            <w:tcW w:w="2268" w:type="dxa"/>
          </w:tcPr>
          <w:p w14:paraId="53076C87" w14:textId="77777777" w:rsidR="005168CF" w:rsidRPr="0054226D" w:rsidRDefault="005168CF" w:rsidP="00DF3053">
            <w:pPr>
              <w:pStyle w:val="TAL"/>
              <w:rPr>
                <w:bCs/>
                <w:szCs w:val="18"/>
                <w:lang w:eastAsia="zh-CN"/>
              </w:rPr>
            </w:pPr>
            <w:r w:rsidRPr="0054226D">
              <w:rPr>
                <w:bCs/>
                <w:szCs w:val="18"/>
                <w:lang w:eastAsia="zh-CN"/>
              </w:rPr>
              <w:t>BIT STRING (SIZE(8))</w:t>
            </w:r>
          </w:p>
        </w:tc>
        <w:tc>
          <w:tcPr>
            <w:tcW w:w="2623" w:type="dxa"/>
          </w:tcPr>
          <w:p w14:paraId="5EDB55FA"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630D7CB7" w14:textId="77777777" w:rsidTr="00DF3053">
        <w:trPr>
          <w:jc w:val="center"/>
        </w:trPr>
        <w:tc>
          <w:tcPr>
            <w:tcW w:w="2330" w:type="dxa"/>
          </w:tcPr>
          <w:p w14:paraId="481008E2" w14:textId="77777777" w:rsidR="005168CF" w:rsidRPr="00A7285D" w:rsidRDefault="005168CF" w:rsidP="00DF3053">
            <w:pPr>
              <w:pStyle w:val="TALLeft0"/>
              <w:rPr>
                <w:i/>
                <w:iCs/>
                <w:szCs w:val="18"/>
              </w:rPr>
            </w:pPr>
            <w:r w:rsidRPr="00A7285D">
              <w:rPr>
                <w:i/>
                <w:iCs/>
                <w:szCs w:val="18"/>
              </w:rPr>
              <w:t>&gt;Sixteen</w:t>
            </w:r>
          </w:p>
        </w:tc>
        <w:tc>
          <w:tcPr>
            <w:tcW w:w="1134" w:type="dxa"/>
          </w:tcPr>
          <w:p w14:paraId="2A31ADCE" w14:textId="5261AF12" w:rsidR="005168CF" w:rsidRPr="0054226D" w:rsidRDefault="005168CF" w:rsidP="00DF3053">
            <w:pPr>
              <w:pStyle w:val="TAL"/>
              <w:rPr>
                <w:szCs w:val="18"/>
              </w:rPr>
            </w:pPr>
          </w:p>
        </w:tc>
        <w:tc>
          <w:tcPr>
            <w:tcW w:w="858" w:type="dxa"/>
          </w:tcPr>
          <w:p w14:paraId="4EE57A4C" w14:textId="77777777" w:rsidR="005168CF" w:rsidRPr="0054226D" w:rsidRDefault="005168CF" w:rsidP="00DF3053">
            <w:pPr>
              <w:pStyle w:val="TAL"/>
              <w:rPr>
                <w:szCs w:val="18"/>
              </w:rPr>
            </w:pPr>
          </w:p>
        </w:tc>
        <w:tc>
          <w:tcPr>
            <w:tcW w:w="2268" w:type="dxa"/>
          </w:tcPr>
          <w:p w14:paraId="549193DE" w14:textId="77777777" w:rsidR="005168CF" w:rsidRPr="0054226D" w:rsidRDefault="005168CF" w:rsidP="00DF3053">
            <w:pPr>
              <w:pStyle w:val="TAL"/>
              <w:rPr>
                <w:bCs/>
                <w:szCs w:val="18"/>
                <w:lang w:eastAsia="zh-CN"/>
              </w:rPr>
            </w:pPr>
            <w:r w:rsidRPr="0054226D">
              <w:rPr>
                <w:bCs/>
                <w:szCs w:val="18"/>
                <w:lang w:eastAsia="zh-CN"/>
              </w:rPr>
              <w:t>BIT STRING (SIZE(16))</w:t>
            </w:r>
          </w:p>
        </w:tc>
        <w:tc>
          <w:tcPr>
            <w:tcW w:w="2623" w:type="dxa"/>
          </w:tcPr>
          <w:p w14:paraId="6FE298D1" w14:textId="77777777" w:rsidR="005168CF" w:rsidRPr="0054226D" w:rsidRDefault="005168CF" w:rsidP="00DF3053">
            <w:pPr>
              <w:pStyle w:val="TAL"/>
              <w:rPr>
                <w:bCs/>
                <w:szCs w:val="18"/>
                <w:lang w:eastAsia="zh-CN"/>
              </w:rPr>
            </w:pPr>
            <w:r w:rsidRPr="0054226D">
              <w:rPr>
                <w:bCs/>
                <w:szCs w:val="18"/>
                <w:lang w:eastAsia="zh-CN"/>
              </w:rPr>
              <w:t>Same as above</w:t>
            </w:r>
          </w:p>
        </w:tc>
      </w:tr>
    </w:tbl>
    <w:p w14:paraId="17765CD0" w14:textId="77777777" w:rsidR="005168CF" w:rsidRPr="0054226D" w:rsidRDefault="005168CF" w:rsidP="005168CF">
      <w:pPr>
        <w:rPr>
          <w:lang w:eastAsia="zh-CN"/>
        </w:rPr>
      </w:pPr>
    </w:p>
    <w:p w14:paraId="32D3535B" w14:textId="77777777" w:rsidR="005168CF" w:rsidRPr="0054226D" w:rsidRDefault="005168CF" w:rsidP="005168CF">
      <w:pPr>
        <w:pStyle w:val="Heading3"/>
      </w:pPr>
      <w:bookmarkStart w:id="358" w:name="_Toc534730162"/>
      <w:bookmarkStart w:id="359" w:name="_Toc36552158"/>
      <w:bookmarkStart w:id="360" w:name="_Toc162452601"/>
      <w:r w:rsidRPr="0054226D">
        <w:t>9.2.</w:t>
      </w:r>
      <w:r w:rsidRPr="0054226D">
        <w:rPr>
          <w:lang w:eastAsia="zh-CN"/>
        </w:rPr>
        <w:t>18</w:t>
      </w:r>
      <w:r w:rsidRPr="0054226D">
        <w:tab/>
        <w:t>Offset of NB-IoT Channel Number to EARFCN</w:t>
      </w:r>
      <w:bookmarkEnd w:id="358"/>
      <w:bookmarkEnd w:id="359"/>
      <w:bookmarkEnd w:id="360"/>
    </w:p>
    <w:p w14:paraId="7031A1F2" w14:textId="77777777" w:rsidR="005168CF" w:rsidRPr="0054226D" w:rsidRDefault="005168CF" w:rsidP="00A7285D">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54226D" w14:paraId="643965B0" w14:textId="77777777" w:rsidTr="00DF3053">
        <w:trPr>
          <w:jc w:val="center"/>
        </w:trPr>
        <w:tc>
          <w:tcPr>
            <w:tcW w:w="2339" w:type="dxa"/>
          </w:tcPr>
          <w:p w14:paraId="3B1EC397" w14:textId="77777777" w:rsidR="005168CF" w:rsidRPr="002E1E46" w:rsidRDefault="005168CF" w:rsidP="00DF3053">
            <w:pPr>
              <w:pStyle w:val="TAH"/>
            </w:pPr>
            <w:r w:rsidRPr="002E1E46">
              <w:t>IE/Group Name</w:t>
            </w:r>
          </w:p>
        </w:tc>
        <w:tc>
          <w:tcPr>
            <w:tcW w:w="1276" w:type="dxa"/>
          </w:tcPr>
          <w:p w14:paraId="2642494E" w14:textId="77777777" w:rsidR="005168CF" w:rsidRPr="002E1E46" w:rsidRDefault="005168CF" w:rsidP="00DF3053">
            <w:pPr>
              <w:pStyle w:val="TAH"/>
            </w:pPr>
            <w:r w:rsidRPr="002E1E46">
              <w:t>Presence</w:t>
            </w:r>
          </w:p>
        </w:tc>
        <w:tc>
          <w:tcPr>
            <w:tcW w:w="852" w:type="dxa"/>
          </w:tcPr>
          <w:p w14:paraId="5802F9D2" w14:textId="77777777" w:rsidR="005168CF" w:rsidRPr="002E1E46" w:rsidRDefault="005168CF" w:rsidP="00DF3053">
            <w:pPr>
              <w:pStyle w:val="TAH"/>
            </w:pPr>
            <w:r w:rsidRPr="002E1E46">
              <w:t>Range</w:t>
            </w:r>
          </w:p>
        </w:tc>
        <w:tc>
          <w:tcPr>
            <w:tcW w:w="2124" w:type="dxa"/>
          </w:tcPr>
          <w:p w14:paraId="0536C7E2" w14:textId="77777777" w:rsidR="005168CF" w:rsidRPr="002E1E46" w:rsidRDefault="005168CF" w:rsidP="00DF3053">
            <w:pPr>
              <w:pStyle w:val="TAH"/>
            </w:pPr>
            <w:r w:rsidRPr="002E1E46">
              <w:t>IE Type and Reference</w:t>
            </w:r>
          </w:p>
        </w:tc>
        <w:tc>
          <w:tcPr>
            <w:tcW w:w="2623" w:type="dxa"/>
          </w:tcPr>
          <w:p w14:paraId="219ECD5E" w14:textId="77777777" w:rsidR="005168CF" w:rsidRPr="002E1E46" w:rsidRDefault="005168CF" w:rsidP="00DF3053">
            <w:pPr>
              <w:pStyle w:val="TAH"/>
            </w:pPr>
            <w:r w:rsidRPr="002E1E46">
              <w:t>Semantics Description</w:t>
            </w:r>
          </w:p>
        </w:tc>
      </w:tr>
      <w:tr w:rsidR="005168CF" w:rsidRPr="0054226D" w14:paraId="1A9EB208" w14:textId="77777777" w:rsidTr="00DF3053">
        <w:trPr>
          <w:jc w:val="center"/>
        </w:trPr>
        <w:tc>
          <w:tcPr>
            <w:tcW w:w="2339" w:type="dxa"/>
          </w:tcPr>
          <w:p w14:paraId="08FF0947" w14:textId="77777777" w:rsidR="005168CF" w:rsidRPr="0054226D" w:rsidRDefault="005168CF" w:rsidP="00DF3053">
            <w:pPr>
              <w:pStyle w:val="TALLeft0"/>
              <w:ind w:left="0"/>
              <w:rPr>
                <w:szCs w:val="18"/>
              </w:rPr>
            </w:pPr>
            <w:r w:rsidRPr="0054226D">
              <w:rPr>
                <w:szCs w:val="18"/>
              </w:rPr>
              <w:t>Offset of NB-IoT Channel Number to DL EARFCN</w:t>
            </w:r>
          </w:p>
        </w:tc>
        <w:tc>
          <w:tcPr>
            <w:tcW w:w="1276" w:type="dxa"/>
          </w:tcPr>
          <w:p w14:paraId="3B139154" w14:textId="77777777" w:rsidR="005168CF" w:rsidRPr="0054226D" w:rsidRDefault="005168CF" w:rsidP="00DF3053">
            <w:pPr>
              <w:pStyle w:val="TALLeft0"/>
              <w:rPr>
                <w:szCs w:val="18"/>
              </w:rPr>
            </w:pPr>
            <w:r w:rsidRPr="0054226D">
              <w:rPr>
                <w:szCs w:val="18"/>
              </w:rPr>
              <w:t>M</w:t>
            </w:r>
          </w:p>
        </w:tc>
        <w:tc>
          <w:tcPr>
            <w:tcW w:w="852" w:type="dxa"/>
          </w:tcPr>
          <w:p w14:paraId="78BB279E" w14:textId="77777777" w:rsidR="005168CF" w:rsidRPr="0054226D" w:rsidRDefault="005168CF" w:rsidP="00DF3053">
            <w:pPr>
              <w:pStyle w:val="TALLeft0"/>
              <w:rPr>
                <w:szCs w:val="18"/>
              </w:rPr>
            </w:pPr>
          </w:p>
        </w:tc>
        <w:tc>
          <w:tcPr>
            <w:tcW w:w="2124" w:type="dxa"/>
          </w:tcPr>
          <w:p w14:paraId="3EEBCC03" w14:textId="77777777" w:rsidR="005168CF" w:rsidRPr="0054226D" w:rsidRDefault="005168CF" w:rsidP="00DF3053">
            <w:pPr>
              <w:pStyle w:val="TALLeft0"/>
              <w:rPr>
                <w:szCs w:val="18"/>
              </w:rPr>
            </w:pPr>
            <w:r w:rsidRPr="0054226D">
              <w:rPr>
                <w:szCs w:val="18"/>
              </w:rPr>
              <w:t>ENUMERATED (-10,-9,-8,-7,-6,-5,-4,-3,-2,-1,-0.5,0,1,2,3,4,5,6,7,8,9,...)</w:t>
            </w:r>
          </w:p>
        </w:tc>
        <w:tc>
          <w:tcPr>
            <w:tcW w:w="2623" w:type="dxa"/>
          </w:tcPr>
          <w:p w14:paraId="76FE736A" w14:textId="77777777" w:rsidR="005168CF" w:rsidRPr="0054226D" w:rsidRDefault="005168CF" w:rsidP="00DF3053">
            <w:pPr>
              <w:pStyle w:val="TALLeft0"/>
              <w:rPr>
                <w:szCs w:val="18"/>
              </w:rPr>
            </w:pPr>
          </w:p>
        </w:tc>
      </w:tr>
    </w:tbl>
    <w:p w14:paraId="55208E95" w14:textId="77777777" w:rsidR="005168CF" w:rsidRPr="0054226D" w:rsidRDefault="005168CF" w:rsidP="005168CF">
      <w:pPr>
        <w:rPr>
          <w:lang w:eastAsia="zh-CN"/>
        </w:rPr>
      </w:pPr>
    </w:p>
    <w:p w14:paraId="5D0AD460" w14:textId="77777777" w:rsidR="005168CF" w:rsidRPr="0054226D" w:rsidRDefault="005168CF" w:rsidP="005168CF">
      <w:pPr>
        <w:pStyle w:val="Heading3"/>
      </w:pPr>
      <w:bookmarkStart w:id="361" w:name="_Toc534730163"/>
      <w:bookmarkStart w:id="362" w:name="_Toc36552159"/>
      <w:bookmarkStart w:id="363" w:name="_Toc162452602"/>
      <w:r w:rsidRPr="0054226D">
        <w:t>9.2.19</w:t>
      </w:r>
      <w:r w:rsidRPr="0054226D">
        <w:tab/>
        <w:t>PRS Frequency Hopping Configuration</w:t>
      </w:r>
      <w:bookmarkEnd w:id="361"/>
      <w:bookmarkEnd w:id="362"/>
      <w:bookmarkEnd w:id="363"/>
    </w:p>
    <w:p w14:paraId="03825672" w14:textId="77777777" w:rsidR="005168CF" w:rsidRPr="00A7285D" w:rsidRDefault="005168CF" w:rsidP="005168CF">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093"/>
        <w:gridCol w:w="2430"/>
        <w:gridCol w:w="2226"/>
      </w:tblGrid>
      <w:tr w:rsidR="005168CF" w:rsidRPr="0054226D" w14:paraId="38B4B6EA" w14:textId="77777777" w:rsidTr="00DF3053">
        <w:trPr>
          <w:jc w:val="center"/>
        </w:trPr>
        <w:tc>
          <w:tcPr>
            <w:tcW w:w="2330" w:type="dxa"/>
          </w:tcPr>
          <w:p w14:paraId="3A3B18A6" w14:textId="77777777" w:rsidR="005168CF" w:rsidRPr="002E1E46" w:rsidRDefault="005168CF" w:rsidP="00DF3053">
            <w:pPr>
              <w:pStyle w:val="TAH"/>
            </w:pPr>
            <w:r w:rsidRPr="002E1E46">
              <w:t>IE/Group Name</w:t>
            </w:r>
          </w:p>
        </w:tc>
        <w:tc>
          <w:tcPr>
            <w:tcW w:w="1134" w:type="dxa"/>
          </w:tcPr>
          <w:p w14:paraId="082D6BDA" w14:textId="77777777" w:rsidR="005168CF" w:rsidRPr="002E1E46" w:rsidRDefault="005168CF" w:rsidP="00DF3053">
            <w:pPr>
              <w:pStyle w:val="TAH"/>
            </w:pPr>
            <w:r w:rsidRPr="002E1E46">
              <w:t>Presence</w:t>
            </w:r>
          </w:p>
        </w:tc>
        <w:tc>
          <w:tcPr>
            <w:tcW w:w="1093" w:type="dxa"/>
          </w:tcPr>
          <w:p w14:paraId="518F51FA" w14:textId="77777777" w:rsidR="005168CF" w:rsidRPr="002E1E46" w:rsidRDefault="005168CF" w:rsidP="00DF3053">
            <w:pPr>
              <w:pStyle w:val="TAH"/>
            </w:pPr>
            <w:r w:rsidRPr="002E1E46">
              <w:t>Range</w:t>
            </w:r>
          </w:p>
        </w:tc>
        <w:tc>
          <w:tcPr>
            <w:tcW w:w="2430" w:type="dxa"/>
          </w:tcPr>
          <w:p w14:paraId="0248BE1D" w14:textId="77777777" w:rsidR="005168CF" w:rsidRPr="002E1E46" w:rsidRDefault="005168CF" w:rsidP="00DF3053">
            <w:pPr>
              <w:pStyle w:val="TAH"/>
            </w:pPr>
            <w:r w:rsidRPr="002E1E46">
              <w:t>IE Type and Reference</w:t>
            </w:r>
          </w:p>
        </w:tc>
        <w:tc>
          <w:tcPr>
            <w:tcW w:w="2226" w:type="dxa"/>
          </w:tcPr>
          <w:p w14:paraId="3BB20D4A" w14:textId="77777777" w:rsidR="005168CF" w:rsidRPr="002E1E46" w:rsidRDefault="005168CF" w:rsidP="00DF3053">
            <w:pPr>
              <w:pStyle w:val="TAH"/>
            </w:pPr>
            <w:r w:rsidRPr="002E1E46">
              <w:t>Semantics Description</w:t>
            </w:r>
          </w:p>
        </w:tc>
      </w:tr>
      <w:tr w:rsidR="005168CF" w:rsidRPr="0054226D" w14:paraId="096142C7" w14:textId="77777777" w:rsidTr="00DF3053">
        <w:trPr>
          <w:jc w:val="center"/>
        </w:trPr>
        <w:tc>
          <w:tcPr>
            <w:tcW w:w="2330" w:type="dxa"/>
          </w:tcPr>
          <w:p w14:paraId="07D9F020" w14:textId="77777777" w:rsidR="005168CF" w:rsidRPr="0054226D" w:rsidRDefault="005168CF" w:rsidP="00DF3053">
            <w:pPr>
              <w:pStyle w:val="TAL"/>
            </w:pPr>
            <w:r w:rsidRPr="0054226D">
              <w:t>Number of Frequency Hopping Bands</w:t>
            </w:r>
          </w:p>
        </w:tc>
        <w:tc>
          <w:tcPr>
            <w:tcW w:w="1134" w:type="dxa"/>
          </w:tcPr>
          <w:p w14:paraId="4EDDA92E" w14:textId="77777777" w:rsidR="005168CF" w:rsidRPr="0054226D" w:rsidRDefault="005168CF" w:rsidP="00DF3053">
            <w:pPr>
              <w:pStyle w:val="TAL"/>
            </w:pPr>
            <w:r w:rsidRPr="0054226D">
              <w:t>M</w:t>
            </w:r>
          </w:p>
        </w:tc>
        <w:tc>
          <w:tcPr>
            <w:tcW w:w="1093" w:type="dxa"/>
          </w:tcPr>
          <w:p w14:paraId="28B03456" w14:textId="77777777" w:rsidR="005168CF" w:rsidRPr="0054226D" w:rsidRDefault="005168CF" w:rsidP="00DF3053">
            <w:pPr>
              <w:pStyle w:val="TAL"/>
            </w:pPr>
          </w:p>
        </w:tc>
        <w:tc>
          <w:tcPr>
            <w:tcW w:w="2430" w:type="dxa"/>
          </w:tcPr>
          <w:p w14:paraId="0AD48CEE" w14:textId="77777777" w:rsidR="005168CF" w:rsidRPr="0054226D" w:rsidRDefault="005168CF" w:rsidP="00DF3053">
            <w:pPr>
              <w:pStyle w:val="TAL"/>
            </w:pPr>
            <w:r w:rsidRPr="0054226D">
              <w:t>ENUMERATED (twobands, fourbands, ...)</w:t>
            </w:r>
          </w:p>
        </w:tc>
        <w:tc>
          <w:tcPr>
            <w:tcW w:w="2226" w:type="dxa"/>
          </w:tcPr>
          <w:p w14:paraId="172F3718" w14:textId="77777777" w:rsidR="005168CF" w:rsidRPr="0054226D" w:rsidRDefault="005168CF" w:rsidP="00DF3053">
            <w:pPr>
              <w:pStyle w:val="TAL"/>
            </w:pPr>
            <w:r w:rsidRPr="0054226D">
              <w:t>Number of bands for frequency hopping.</w:t>
            </w:r>
          </w:p>
        </w:tc>
      </w:tr>
      <w:tr w:rsidR="005168CF" w:rsidRPr="0054226D" w14:paraId="1DF5F36C" w14:textId="77777777" w:rsidTr="00DF3053">
        <w:trPr>
          <w:jc w:val="center"/>
        </w:trPr>
        <w:tc>
          <w:tcPr>
            <w:tcW w:w="2330" w:type="dxa"/>
          </w:tcPr>
          <w:p w14:paraId="734B8277" w14:textId="77777777" w:rsidR="005168CF" w:rsidRPr="0054226D" w:rsidRDefault="005168CF" w:rsidP="00DF3053">
            <w:pPr>
              <w:pStyle w:val="TAL"/>
              <w:rPr>
                <w:b/>
              </w:rPr>
            </w:pPr>
            <w:r w:rsidRPr="0054226D">
              <w:rPr>
                <w:b/>
              </w:rPr>
              <w:t>Band Positions</w:t>
            </w:r>
          </w:p>
        </w:tc>
        <w:tc>
          <w:tcPr>
            <w:tcW w:w="1134" w:type="dxa"/>
          </w:tcPr>
          <w:p w14:paraId="32D8F595" w14:textId="77777777" w:rsidR="005168CF" w:rsidRPr="0054226D" w:rsidRDefault="005168CF" w:rsidP="00DF3053">
            <w:pPr>
              <w:pStyle w:val="TAL"/>
            </w:pPr>
          </w:p>
        </w:tc>
        <w:tc>
          <w:tcPr>
            <w:tcW w:w="1093" w:type="dxa"/>
          </w:tcPr>
          <w:p w14:paraId="485233C3" w14:textId="77777777" w:rsidR="005168CF" w:rsidRPr="0054226D" w:rsidRDefault="005168CF" w:rsidP="00DF3053">
            <w:pPr>
              <w:pStyle w:val="TAL"/>
              <w:rPr>
                <w:i/>
              </w:rPr>
            </w:pPr>
            <w:r w:rsidRPr="0054226D">
              <w:rPr>
                <w:i/>
              </w:rPr>
              <w:t>1..</w:t>
            </w:r>
            <w:r w:rsidRPr="0054226D">
              <w:t xml:space="preserve"> &lt;</w:t>
            </w:r>
            <w:r w:rsidRPr="0054226D">
              <w:rPr>
                <w:i/>
              </w:rPr>
              <w:t>maxnoFreqHoppingBandsMinusOne,...&gt;</w:t>
            </w:r>
          </w:p>
        </w:tc>
        <w:tc>
          <w:tcPr>
            <w:tcW w:w="2430" w:type="dxa"/>
          </w:tcPr>
          <w:p w14:paraId="1498A97E" w14:textId="77777777" w:rsidR="005168CF" w:rsidRPr="0054226D" w:rsidRDefault="005168CF" w:rsidP="00DF3053">
            <w:pPr>
              <w:pStyle w:val="TAL"/>
            </w:pPr>
          </w:p>
        </w:tc>
        <w:tc>
          <w:tcPr>
            <w:tcW w:w="2226" w:type="dxa"/>
          </w:tcPr>
          <w:p w14:paraId="3FAAFE98" w14:textId="77777777" w:rsidR="005168CF" w:rsidRPr="0054226D" w:rsidRDefault="005168CF" w:rsidP="00DF3053">
            <w:pPr>
              <w:pStyle w:val="TAL"/>
            </w:pPr>
          </w:p>
        </w:tc>
      </w:tr>
      <w:tr w:rsidR="005168CF" w:rsidRPr="0054226D" w14:paraId="3E56429A" w14:textId="77777777" w:rsidTr="00DF3053">
        <w:trPr>
          <w:jc w:val="center"/>
        </w:trPr>
        <w:tc>
          <w:tcPr>
            <w:tcW w:w="2330" w:type="dxa"/>
          </w:tcPr>
          <w:p w14:paraId="7F8846C7" w14:textId="77777777" w:rsidR="005168CF" w:rsidRPr="0054226D" w:rsidRDefault="005168CF" w:rsidP="00DF3053">
            <w:pPr>
              <w:pStyle w:val="TALLeft0"/>
            </w:pPr>
            <w:r w:rsidRPr="0054226D">
              <w:t>&gt;NarrowBand Index</w:t>
            </w:r>
          </w:p>
        </w:tc>
        <w:tc>
          <w:tcPr>
            <w:tcW w:w="1134" w:type="dxa"/>
          </w:tcPr>
          <w:p w14:paraId="2A104A9D" w14:textId="77777777" w:rsidR="005168CF" w:rsidRPr="0054226D" w:rsidRDefault="005168CF" w:rsidP="00DF3053">
            <w:pPr>
              <w:pStyle w:val="TAL"/>
            </w:pPr>
            <w:r w:rsidRPr="0054226D">
              <w:t>M</w:t>
            </w:r>
          </w:p>
        </w:tc>
        <w:tc>
          <w:tcPr>
            <w:tcW w:w="1093" w:type="dxa"/>
          </w:tcPr>
          <w:p w14:paraId="4E0B2880" w14:textId="77777777" w:rsidR="005168CF" w:rsidRPr="0054226D" w:rsidRDefault="005168CF" w:rsidP="00DF3053">
            <w:pPr>
              <w:pStyle w:val="TAL"/>
              <w:rPr>
                <w:i/>
              </w:rPr>
            </w:pPr>
          </w:p>
        </w:tc>
        <w:tc>
          <w:tcPr>
            <w:tcW w:w="2430" w:type="dxa"/>
          </w:tcPr>
          <w:p w14:paraId="1D1D8A92" w14:textId="77777777" w:rsidR="005168CF" w:rsidRPr="0054226D" w:rsidRDefault="005168CF" w:rsidP="00DF3053">
            <w:pPr>
              <w:pStyle w:val="TAL"/>
            </w:pPr>
            <w:r w:rsidRPr="0054226D">
              <w:t>INTEGER (0..15, ...)</w:t>
            </w:r>
          </w:p>
        </w:tc>
        <w:tc>
          <w:tcPr>
            <w:tcW w:w="2226" w:type="dxa"/>
          </w:tcPr>
          <w:p w14:paraId="1159D53D" w14:textId="77777777" w:rsidR="005168CF" w:rsidRPr="0054226D" w:rsidRDefault="005168CF" w:rsidP="00DF3053">
            <w:pPr>
              <w:pStyle w:val="TAL"/>
            </w:pPr>
            <w:r w:rsidRPr="0054226D">
              <w:t>Narrowband Index</w:t>
            </w:r>
          </w:p>
        </w:tc>
      </w:tr>
    </w:tbl>
    <w:p w14:paraId="0E45E5B1"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DF3053">
        <w:tc>
          <w:tcPr>
            <w:tcW w:w="3686" w:type="dxa"/>
          </w:tcPr>
          <w:p w14:paraId="2A895F50" w14:textId="77777777" w:rsidR="005168CF" w:rsidRPr="0054226D" w:rsidRDefault="005168CF" w:rsidP="00DF3053">
            <w:pPr>
              <w:pStyle w:val="TAH"/>
            </w:pPr>
            <w:r w:rsidRPr="0054226D">
              <w:lastRenderedPageBreak/>
              <w:t>Range bound</w:t>
            </w:r>
          </w:p>
        </w:tc>
        <w:tc>
          <w:tcPr>
            <w:tcW w:w="5670" w:type="dxa"/>
          </w:tcPr>
          <w:p w14:paraId="731A59C0" w14:textId="77777777" w:rsidR="005168CF" w:rsidRPr="0054226D" w:rsidRDefault="005168CF" w:rsidP="00DF3053">
            <w:pPr>
              <w:pStyle w:val="TAH"/>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DF3053">
            <w:pPr>
              <w:pStyle w:val="TAL"/>
            </w:pPr>
            <w:r w:rsidRPr="0054226D">
              <w:t>maxnoFreqHoppingBandsMinusOne</w:t>
            </w:r>
          </w:p>
        </w:tc>
        <w:tc>
          <w:tcPr>
            <w:tcW w:w="5670" w:type="dxa"/>
          </w:tcPr>
          <w:p w14:paraId="12B9D4B6" w14:textId="77777777" w:rsidR="005168CF" w:rsidRPr="0054226D" w:rsidRDefault="005168CF" w:rsidP="00DF3053">
            <w:pPr>
              <w:pStyle w:val="TAL"/>
            </w:pPr>
            <w:r w:rsidRPr="0054226D">
              <w:t>Maximum no. of frequency hopping bands minus one. Value is 7.</w:t>
            </w:r>
          </w:p>
        </w:tc>
      </w:tr>
    </w:tbl>
    <w:p w14:paraId="77FC4E0B" w14:textId="77777777" w:rsidR="005168CF" w:rsidRPr="0054226D" w:rsidRDefault="005168CF" w:rsidP="005168CF">
      <w:pPr>
        <w:rPr>
          <w:b/>
        </w:rPr>
      </w:pPr>
    </w:p>
    <w:p w14:paraId="254AFF7F" w14:textId="77777777" w:rsidR="005168CF" w:rsidRPr="0054226D" w:rsidRDefault="005168CF" w:rsidP="005168CF">
      <w:pPr>
        <w:pStyle w:val="Heading3"/>
        <w:rPr>
          <w:lang w:eastAsia="zh-CN"/>
        </w:rPr>
      </w:pPr>
      <w:bookmarkStart w:id="364" w:name="_Toc534730164"/>
      <w:bookmarkStart w:id="365" w:name="_Toc36552160"/>
      <w:bookmarkStart w:id="366" w:name="_Toc162452603"/>
      <w:r w:rsidRPr="0054226D">
        <w:rPr>
          <w:lang w:eastAsia="zh-CN"/>
        </w:rPr>
        <w:t>9.2.20</w:t>
      </w:r>
      <w:r w:rsidRPr="0054226D">
        <w:rPr>
          <w:lang w:eastAsia="zh-CN"/>
        </w:rPr>
        <w:tab/>
        <w:t>Assistance Information</w:t>
      </w:r>
      <w:bookmarkEnd w:id="364"/>
      <w:bookmarkEnd w:id="365"/>
      <w:bookmarkEnd w:id="366"/>
    </w:p>
    <w:p w14:paraId="49387C95" w14:textId="77777777" w:rsidR="005168CF" w:rsidRPr="0054226D" w:rsidRDefault="005168CF" w:rsidP="005168CF">
      <w:r w:rsidRPr="0054226D">
        <w:t>This IE contains the assistance information.</w:t>
      </w:r>
    </w:p>
    <w:p w14:paraId="17104AFB" w14:textId="77777777" w:rsidR="005168CF" w:rsidRPr="0054226D" w:rsidRDefault="005168CF" w:rsidP="005168CF">
      <w:pPr>
        <w:pStyle w:val="TH"/>
        <w:rPr>
          <w:highlight w:val="yellow"/>
        </w:rPr>
      </w:pPr>
      <w:r w:rsidRPr="0054226D">
        <w:t>Table 9.2.20-1: Assistance Information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2409"/>
        <w:gridCol w:w="2619"/>
      </w:tblGrid>
      <w:tr w:rsidR="005168CF" w:rsidRPr="0054226D" w14:paraId="7CC09486" w14:textId="77777777" w:rsidTr="00DF3053">
        <w:tc>
          <w:tcPr>
            <w:tcW w:w="2518" w:type="dxa"/>
          </w:tcPr>
          <w:p w14:paraId="67193368" w14:textId="77777777" w:rsidR="005168CF" w:rsidRPr="0054226D" w:rsidRDefault="005168CF" w:rsidP="00DF3053">
            <w:pPr>
              <w:pStyle w:val="TAH"/>
            </w:pPr>
            <w:r w:rsidRPr="0054226D">
              <w:t>IE/Group Name</w:t>
            </w:r>
          </w:p>
        </w:tc>
        <w:tc>
          <w:tcPr>
            <w:tcW w:w="1134" w:type="dxa"/>
          </w:tcPr>
          <w:p w14:paraId="4CD60DC6" w14:textId="77777777" w:rsidR="005168CF" w:rsidRPr="0054226D" w:rsidRDefault="005168CF" w:rsidP="00DF3053">
            <w:pPr>
              <w:pStyle w:val="TAH"/>
            </w:pPr>
            <w:r w:rsidRPr="0054226D">
              <w:t>Presence</w:t>
            </w:r>
          </w:p>
        </w:tc>
        <w:tc>
          <w:tcPr>
            <w:tcW w:w="1418" w:type="dxa"/>
          </w:tcPr>
          <w:p w14:paraId="4ADB3B79" w14:textId="77777777" w:rsidR="005168CF" w:rsidRPr="0054226D" w:rsidRDefault="005168CF" w:rsidP="00DF3053">
            <w:pPr>
              <w:pStyle w:val="TAH"/>
            </w:pPr>
            <w:r w:rsidRPr="0054226D">
              <w:t>Range</w:t>
            </w:r>
          </w:p>
        </w:tc>
        <w:tc>
          <w:tcPr>
            <w:tcW w:w="2409" w:type="dxa"/>
          </w:tcPr>
          <w:p w14:paraId="578562ED" w14:textId="77777777" w:rsidR="005168CF" w:rsidRPr="0054226D" w:rsidRDefault="005168CF" w:rsidP="00DF3053">
            <w:pPr>
              <w:pStyle w:val="TAH"/>
            </w:pPr>
            <w:r w:rsidRPr="0054226D">
              <w:t>IE type and reference</w:t>
            </w:r>
          </w:p>
        </w:tc>
        <w:tc>
          <w:tcPr>
            <w:tcW w:w="2619" w:type="dxa"/>
          </w:tcPr>
          <w:p w14:paraId="3331135D" w14:textId="77777777" w:rsidR="005168CF" w:rsidRPr="0054226D" w:rsidRDefault="005168CF" w:rsidP="00DF3053">
            <w:pPr>
              <w:pStyle w:val="TAH"/>
            </w:pPr>
            <w:r w:rsidRPr="0054226D">
              <w:t>Semantics description</w:t>
            </w:r>
          </w:p>
        </w:tc>
      </w:tr>
      <w:tr w:rsidR="005168CF" w:rsidRPr="0054226D" w14:paraId="26F2A1C1" w14:textId="77777777" w:rsidTr="00DF3053">
        <w:tc>
          <w:tcPr>
            <w:tcW w:w="2518" w:type="dxa"/>
          </w:tcPr>
          <w:p w14:paraId="030ECC4C" w14:textId="77777777" w:rsidR="005168CF" w:rsidRPr="0054226D" w:rsidRDefault="005168CF" w:rsidP="00DF3053">
            <w:pPr>
              <w:pStyle w:val="TAL"/>
              <w:rPr>
                <w:b/>
              </w:rPr>
            </w:pPr>
            <w:r w:rsidRPr="0054226D">
              <w:rPr>
                <w:b/>
              </w:rPr>
              <w:t>Assistance Information</w:t>
            </w:r>
          </w:p>
        </w:tc>
        <w:tc>
          <w:tcPr>
            <w:tcW w:w="1134" w:type="dxa"/>
          </w:tcPr>
          <w:p w14:paraId="69C03D93" w14:textId="77777777" w:rsidR="005168CF" w:rsidRPr="0054226D" w:rsidRDefault="005168CF" w:rsidP="00DF3053">
            <w:pPr>
              <w:pStyle w:val="TAL"/>
            </w:pPr>
            <w:r w:rsidRPr="0054226D">
              <w:t>M</w:t>
            </w:r>
          </w:p>
        </w:tc>
        <w:tc>
          <w:tcPr>
            <w:tcW w:w="1418" w:type="dxa"/>
          </w:tcPr>
          <w:p w14:paraId="0F071290" w14:textId="77777777" w:rsidR="005168CF" w:rsidRPr="0054226D" w:rsidRDefault="005168CF" w:rsidP="00DF3053">
            <w:pPr>
              <w:pStyle w:val="TAL"/>
              <w:rPr>
                <w:i/>
              </w:rPr>
            </w:pPr>
          </w:p>
        </w:tc>
        <w:tc>
          <w:tcPr>
            <w:tcW w:w="2409" w:type="dxa"/>
          </w:tcPr>
          <w:p w14:paraId="1D5FE6D8" w14:textId="77777777" w:rsidR="005168CF" w:rsidRPr="0054226D" w:rsidRDefault="005168CF" w:rsidP="00DF3053">
            <w:pPr>
              <w:pStyle w:val="TAL"/>
            </w:pPr>
          </w:p>
        </w:tc>
        <w:tc>
          <w:tcPr>
            <w:tcW w:w="2619" w:type="dxa"/>
          </w:tcPr>
          <w:p w14:paraId="0327BFB8" w14:textId="77777777" w:rsidR="005168CF" w:rsidRPr="0054226D" w:rsidRDefault="005168CF" w:rsidP="00DF3053">
            <w:pPr>
              <w:pStyle w:val="TAL"/>
              <w:rPr>
                <w:lang w:eastAsia="zh-CN"/>
              </w:rPr>
            </w:pPr>
          </w:p>
        </w:tc>
      </w:tr>
      <w:tr w:rsidR="005168CF" w:rsidRPr="0054226D" w14:paraId="32F17BB8" w14:textId="77777777" w:rsidTr="00DF3053">
        <w:tc>
          <w:tcPr>
            <w:tcW w:w="2518" w:type="dxa"/>
          </w:tcPr>
          <w:p w14:paraId="45342D86" w14:textId="77777777" w:rsidR="005168CF" w:rsidRPr="00A7285D" w:rsidRDefault="005168CF" w:rsidP="00A7285D">
            <w:pPr>
              <w:pStyle w:val="TAL"/>
              <w:ind w:left="113"/>
              <w:rPr>
                <w:b/>
                <w:bCs/>
              </w:rPr>
            </w:pPr>
            <w:r w:rsidRPr="00A7285D">
              <w:rPr>
                <w:b/>
                <w:bCs/>
              </w:rPr>
              <w:t>&gt;System Information</w:t>
            </w:r>
          </w:p>
        </w:tc>
        <w:tc>
          <w:tcPr>
            <w:tcW w:w="1134" w:type="dxa"/>
          </w:tcPr>
          <w:p w14:paraId="7DC3584D" w14:textId="77777777" w:rsidR="005168CF" w:rsidRPr="0054226D" w:rsidRDefault="005168CF" w:rsidP="00DF3053">
            <w:pPr>
              <w:pStyle w:val="TAL"/>
            </w:pPr>
          </w:p>
        </w:tc>
        <w:tc>
          <w:tcPr>
            <w:tcW w:w="1418" w:type="dxa"/>
          </w:tcPr>
          <w:p w14:paraId="4A1F6E05" w14:textId="77777777" w:rsidR="005168CF" w:rsidRPr="0054226D" w:rsidRDefault="005168CF" w:rsidP="00DF3053">
            <w:pPr>
              <w:pStyle w:val="TAL"/>
            </w:pPr>
            <w:r w:rsidRPr="0054226D">
              <w:rPr>
                <w:i/>
              </w:rPr>
              <w:t>1..&lt;</w:t>
            </w:r>
            <w:r w:rsidRPr="0054226D">
              <w:rPr>
                <w:i/>
                <w:lang w:val="en-US"/>
              </w:rPr>
              <w:t>maxNrOfPosSImessage</w:t>
            </w:r>
            <w:r w:rsidRPr="0054226D">
              <w:rPr>
                <w:i/>
              </w:rPr>
              <w:t>&gt;</w:t>
            </w:r>
          </w:p>
        </w:tc>
        <w:tc>
          <w:tcPr>
            <w:tcW w:w="2409" w:type="dxa"/>
          </w:tcPr>
          <w:p w14:paraId="32CC8CF6" w14:textId="77777777" w:rsidR="005168CF" w:rsidRPr="0054226D" w:rsidRDefault="005168CF" w:rsidP="00DF3053">
            <w:pPr>
              <w:pStyle w:val="TAL"/>
            </w:pPr>
          </w:p>
        </w:tc>
        <w:tc>
          <w:tcPr>
            <w:tcW w:w="2619" w:type="dxa"/>
          </w:tcPr>
          <w:p w14:paraId="6C48765B" w14:textId="77777777" w:rsidR="005168CF" w:rsidRPr="0054226D" w:rsidRDefault="005168CF" w:rsidP="00DF3053">
            <w:pPr>
              <w:pStyle w:val="TAL"/>
              <w:rPr>
                <w:lang w:eastAsia="zh-CN"/>
              </w:rPr>
            </w:pPr>
            <w:r w:rsidRPr="0054226D">
              <w:rPr>
                <w:lang w:eastAsia="zh-CN"/>
              </w:rPr>
              <w:t>Corresponds to the number of SI messages with posSIBs to be scheduled</w:t>
            </w:r>
          </w:p>
        </w:tc>
      </w:tr>
      <w:tr w:rsidR="005168CF" w:rsidRPr="0054226D" w14:paraId="205E0B6A" w14:textId="77777777" w:rsidTr="00DF3053">
        <w:tc>
          <w:tcPr>
            <w:tcW w:w="2518" w:type="dxa"/>
          </w:tcPr>
          <w:p w14:paraId="752402A7" w14:textId="77777777" w:rsidR="005168CF" w:rsidRPr="0054226D" w:rsidRDefault="005168CF" w:rsidP="00A7285D">
            <w:pPr>
              <w:pStyle w:val="TAL"/>
              <w:ind w:left="227"/>
            </w:pPr>
            <w:r w:rsidRPr="009E6604">
              <w:t>&gt;&gt;Broadcast Periodicity</w:t>
            </w:r>
          </w:p>
        </w:tc>
        <w:tc>
          <w:tcPr>
            <w:tcW w:w="1134" w:type="dxa"/>
          </w:tcPr>
          <w:p w14:paraId="0186C572" w14:textId="77777777" w:rsidR="005168CF" w:rsidRPr="0054226D" w:rsidRDefault="005168CF" w:rsidP="00DF3053">
            <w:pPr>
              <w:pStyle w:val="TAL"/>
            </w:pPr>
            <w:r w:rsidRPr="009E6604">
              <w:t>M</w:t>
            </w:r>
          </w:p>
        </w:tc>
        <w:tc>
          <w:tcPr>
            <w:tcW w:w="1418" w:type="dxa"/>
          </w:tcPr>
          <w:p w14:paraId="2A5154CC" w14:textId="77777777" w:rsidR="005168CF" w:rsidRPr="0054226D" w:rsidRDefault="005168CF" w:rsidP="00DF3053">
            <w:pPr>
              <w:pStyle w:val="TAL"/>
            </w:pPr>
          </w:p>
        </w:tc>
        <w:tc>
          <w:tcPr>
            <w:tcW w:w="2409" w:type="dxa"/>
          </w:tcPr>
          <w:p w14:paraId="0D2EDA4C" w14:textId="77777777" w:rsidR="005168CF" w:rsidRPr="0054226D" w:rsidRDefault="005168CF" w:rsidP="00DF3053">
            <w:pPr>
              <w:pStyle w:val="TAL"/>
            </w:pPr>
            <w:r w:rsidRPr="009E6604">
              <w:t xml:space="preserve">ENUMERATED (ms80, ms160, ms320, ms640, ms1280, ms2560, ms5120, ...) </w:t>
            </w:r>
          </w:p>
        </w:tc>
        <w:tc>
          <w:tcPr>
            <w:tcW w:w="2619" w:type="dxa"/>
          </w:tcPr>
          <w:p w14:paraId="59795FD3"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sidRPr="00A15D94">
              <w:rPr>
                <w:lang w:eastAsia="zh-CN"/>
              </w:rPr>
              <w:t xml:space="preserve"> </w:t>
            </w:r>
            <w:r w:rsidRPr="004F33E5">
              <w:rPr>
                <w:i/>
                <w:iCs/>
                <w:lang w:eastAsia="zh-CN"/>
              </w:rPr>
              <w:t>posSI-Periodicity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DF3053">
        <w:tc>
          <w:tcPr>
            <w:tcW w:w="2518" w:type="dxa"/>
          </w:tcPr>
          <w:p w14:paraId="52E8B6ED" w14:textId="77777777" w:rsidR="005168CF" w:rsidRPr="00A7285D" w:rsidRDefault="005168CF" w:rsidP="00A7285D">
            <w:pPr>
              <w:pStyle w:val="TAL"/>
              <w:ind w:left="227"/>
              <w:rPr>
                <w:b/>
                <w:bCs/>
              </w:rPr>
            </w:pPr>
            <w:r w:rsidRPr="00A7285D">
              <w:rPr>
                <w:b/>
                <w:bCs/>
              </w:rPr>
              <w:t>&gt;&gt;Pos SIBs</w:t>
            </w:r>
          </w:p>
        </w:tc>
        <w:tc>
          <w:tcPr>
            <w:tcW w:w="1134" w:type="dxa"/>
          </w:tcPr>
          <w:p w14:paraId="44BE7EA2" w14:textId="77777777" w:rsidR="005168CF" w:rsidRPr="0054226D" w:rsidDel="006B738E" w:rsidRDefault="005168CF" w:rsidP="00DF3053">
            <w:pPr>
              <w:pStyle w:val="TAL"/>
            </w:pPr>
          </w:p>
        </w:tc>
        <w:tc>
          <w:tcPr>
            <w:tcW w:w="1418" w:type="dxa"/>
          </w:tcPr>
          <w:p w14:paraId="5B0CF334" w14:textId="77777777" w:rsidR="005168CF" w:rsidRPr="00A7285D" w:rsidRDefault="005168CF" w:rsidP="00DF3053">
            <w:pPr>
              <w:pStyle w:val="TAL"/>
              <w:rPr>
                <w:i/>
                <w:iCs/>
              </w:rPr>
            </w:pPr>
            <w:r w:rsidRPr="00A7285D">
              <w:rPr>
                <w:i/>
                <w:iCs/>
              </w:rPr>
              <w:t>1..&lt;maxNrOfPosSIBs&gt;</w:t>
            </w:r>
          </w:p>
        </w:tc>
        <w:tc>
          <w:tcPr>
            <w:tcW w:w="2409" w:type="dxa"/>
          </w:tcPr>
          <w:p w14:paraId="1ADAF061" w14:textId="77777777" w:rsidR="005168CF" w:rsidRPr="0054226D" w:rsidRDefault="005168CF" w:rsidP="00DF3053">
            <w:pPr>
              <w:pStyle w:val="TAL"/>
            </w:pPr>
          </w:p>
        </w:tc>
        <w:tc>
          <w:tcPr>
            <w:tcW w:w="2619" w:type="dxa"/>
          </w:tcPr>
          <w:p w14:paraId="5C446E96" w14:textId="77777777" w:rsidR="005168CF" w:rsidRPr="0054226D" w:rsidRDefault="005168CF" w:rsidP="00DF3053">
            <w:pPr>
              <w:pStyle w:val="TAL"/>
              <w:rPr>
                <w:lang w:eastAsia="zh-CN"/>
              </w:rPr>
            </w:pPr>
            <w:r w:rsidRPr="0054226D">
              <w:rPr>
                <w:lang w:eastAsia="zh-CN"/>
              </w:rPr>
              <w:t>Number of posSIBs in the System Information.</w:t>
            </w:r>
          </w:p>
        </w:tc>
      </w:tr>
      <w:tr w:rsidR="005168CF" w:rsidRPr="0054226D" w14:paraId="0684BC34" w14:textId="77777777" w:rsidTr="00DF3053">
        <w:tc>
          <w:tcPr>
            <w:tcW w:w="2518" w:type="dxa"/>
          </w:tcPr>
          <w:p w14:paraId="403A5AD3" w14:textId="77777777" w:rsidR="005168CF" w:rsidRPr="0054226D" w:rsidRDefault="005168CF" w:rsidP="00A7285D">
            <w:pPr>
              <w:pStyle w:val="TAL"/>
              <w:ind w:left="340"/>
            </w:pPr>
            <w:r w:rsidRPr="0054226D">
              <w:t>&gt;&gt;&gt;PosSIB-Type</w:t>
            </w:r>
          </w:p>
        </w:tc>
        <w:tc>
          <w:tcPr>
            <w:tcW w:w="1134" w:type="dxa"/>
          </w:tcPr>
          <w:p w14:paraId="19BB283F" w14:textId="77777777" w:rsidR="005168CF" w:rsidRPr="0054226D" w:rsidDel="006B738E" w:rsidRDefault="005168CF" w:rsidP="00DF3053">
            <w:pPr>
              <w:pStyle w:val="TAL"/>
            </w:pPr>
            <w:r w:rsidRPr="0054226D">
              <w:t>M</w:t>
            </w:r>
          </w:p>
        </w:tc>
        <w:tc>
          <w:tcPr>
            <w:tcW w:w="1418" w:type="dxa"/>
          </w:tcPr>
          <w:p w14:paraId="3C03B953" w14:textId="77777777" w:rsidR="005168CF" w:rsidRPr="0054226D" w:rsidRDefault="005168CF" w:rsidP="00DF3053">
            <w:pPr>
              <w:pStyle w:val="TAL"/>
            </w:pPr>
          </w:p>
        </w:tc>
        <w:tc>
          <w:tcPr>
            <w:tcW w:w="2409" w:type="dxa"/>
          </w:tcPr>
          <w:p w14:paraId="75E98715" w14:textId="77777777" w:rsidR="005168CF" w:rsidRDefault="005168CF" w:rsidP="00DF3053">
            <w:pPr>
              <w:pStyle w:val="TAL"/>
            </w:pPr>
            <w:r w:rsidRPr="0054226D">
              <w:t>Pos</w:t>
            </w:r>
            <w:r>
              <w:t xml:space="preserve">itioning </w:t>
            </w:r>
            <w:r w:rsidRPr="0054226D">
              <w:t>SIB-Type</w:t>
            </w:r>
          </w:p>
          <w:p w14:paraId="1AF019FB" w14:textId="77777777" w:rsidR="005168CF" w:rsidRPr="0054226D" w:rsidRDefault="005168CF" w:rsidP="00DF3053">
            <w:pPr>
              <w:pStyle w:val="TAL"/>
            </w:pPr>
            <w:r w:rsidRPr="0054226D">
              <w:t>9.2.23</w:t>
            </w:r>
          </w:p>
        </w:tc>
        <w:tc>
          <w:tcPr>
            <w:tcW w:w="2619" w:type="dxa"/>
          </w:tcPr>
          <w:p w14:paraId="082174A6" w14:textId="77777777" w:rsidR="005168CF" w:rsidRPr="0054226D" w:rsidRDefault="005168CF" w:rsidP="00DF3053">
            <w:pPr>
              <w:pStyle w:val="TAL"/>
              <w:rPr>
                <w:lang w:eastAsia="zh-CN"/>
              </w:rPr>
            </w:pPr>
          </w:p>
        </w:tc>
      </w:tr>
      <w:tr w:rsidR="005168CF" w:rsidRPr="0054226D" w14:paraId="5CCBC3F7" w14:textId="77777777" w:rsidTr="00DF3053">
        <w:tc>
          <w:tcPr>
            <w:tcW w:w="2518" w:type="dxa"/>
          </w:tcPr>
          <w:p w14:paraId="2D34DDB3" w14:textId="77777777" w:rsidR="005168CF" w:rsidRPr="0054226D" w:rsidRDefault="005168CF" w:rsidP="00A7285D">
            <w:pPr>
              <w:pStyle w:val="TAL"/>
              <w:ind w:left="340"/>
            </w:pPr>
            <w:r w:rsidRPr="0054226D">
              <w:t>&gt;&gt;&gt;PosSIB Segments</w:t>
            </w:r>
          </w:p>
        </w:tc>
        <w:tc>
          <w:tcPr>
            <w:tcW w:w="1134" w:type="dxa"/>
          </w:tcPr>
          <w:p w14:paraId="6029E874" w14:textId="77777777" w:rsidR="005168CF" w:rsidRPr="0054226D" w:rsidRDefault="005168CF" w:rsidP="00DF3053">
            <w:pPr>
              <w:pStyle w:val="TAL"/>
            </w:pPr>
            <w:r w:rsidRPr="0054226D">
              <w:t>M</w:t>
            </w:r>
          </w:p>
        </w:tc>
        <w:tc>
          <w:tcPr>
            <w:tcW w:w="1418" w:type="dxa"/>
          </w:tcPr>
          <w:p w14:paraId="42C78E78" w14:textId="77777777" w:rsidR="005168CF" w:rsidRPr="0054226D" w:rsidRDefault="005168CF" w:rsidP="00DF3053">
            <w:pPr>
              <w:pStyle w:val="TAL"/>
            </w:pPr>
          </w:p>
        </w:tc>
        <w:tc>
          <w:tcPr>
            <w:tcW w:w="2409" w:type="dxa"/>
          </w:tcPr>
          <w:p w14:paraId="7CB173BF" w14:textId="77777777" w:rsidR="005168CF" w:rsidRPr="0054226D" w:rsidRDefault="005168CF" w:rsidP="00DF3053">
            <w:pPr>
              <w:pStyle w:val="TAL"/>
            </w:pPr>
            <w:r w:rsidRPr="0054226D">
              <w:t>9.2.21</w:t>
            </w:r>
          </w:p>
        </w:tc>
        <w:tc>
          <w:tcPr>
            <w:tcW w:w="2619" w:type="dxa"/>
          </w:tcPr>
          <w:p w14:paraId="3EB264A4" w14:textId="77777777" w:rsidR="005168CF" w:rsidRPr="0054226D" w:rsidRDefault="005168CF" w:rsidP="00DF3053">
            <w:pPr>
              <w:pStyle w:val="TAL"/>
              <w:rPr>
                <w:lang w:eastAsia="zh-CN"/>
              </w:rPr>
            </w:pPr>
          </w:p>
        </w:tc>
      </w:tr>
      <w:tr w:rsidR="005168CF" w:rsidRPr="0054226D" w14:paraId="623860F2" w14:textId="77777777" w:rsidTr="00DF3053">
        <w:tc>
          <w:tcPr>
            <w:tcW w:w="2518" w:type="dxa"/>
          </w:tcPr>
          <w:p w14:paraId="1029B326" w14:textId="77777777" w:rsidR="005168CF" w:rsidRPr="0054226D" w:rsidRDefault="005168CF" w:rsidP="00A7285D">
            <w:pPr>
              <w:pStyle w:val="TAL"/>
              <w:ind w:left="340"/>
            </w:pPr>
            <w:r w:rsidRPr="0054226D">
              <w:t>&gt;&gt;&gt;Assistance Information</w:t>
            </w:r>
            <w:r w:rsidRPr="0054226D" w:rsidDel="007D0BA0">
              <w:t xml:space="preserve"> </w:t>
            </w:r>
            <w:r w:rsidRPr="0054226D">
              <w:t>Meta Data</w:t>
            </w:r>
          </w:p>
        </w:tc>
        <w:tc>
          <w:tcPr>
            <w:tcW w:w="1134" w:type="dxa"/>
          </w:tcPr>
          <w:p w14:paraId="2ACA792B" w14:textId="77777777" w:rsidR="005168CF" w:rsidRPr="0054226D" w:rsidRDefault="005168CF" w:rsidP="00DF3053">
            <w:pPr>
              <w:pStyle w:val="TAL"/>
            </w:pPr>
            <w:r w:rsidRPr="0054226D">
              <w:t>O</w:t>
            </w:r>
          </w:p>
        </w:tc>
        <w:tc>
          <w:tcPr>
            <w:tcW w:w="1418" w:type="dxa"/>
          </w:tcPr>
          <w:p w14:paraId="34974196" w14:textId="77777777" w:rsidR="005168CF" w:rsidRPr="0054226D" w:rsidRDefault="005168CF" w:rsidP="00DF3053">
            <w:pPr>
              <w:pStyle w:val="TAL"/>
            </w:pPr>
          </w:p>
        </w:tc>
        <w:tc>
          <w:tcPr>
            <w:tcW w:w="2409" w:type="dxa"/>
          </w:tcPr>
          <w:p w14:paraId="29BBDE9A" w14:textId="77777777" w:rsidR="005168CF" w:rsidRPr="0054226D" w:rsidRDefault="005168CF" w:rsidP="00DF3053">
            <w:pPr>
              <w:pStyle w:val="TAL"/>
              <w:rPr>
                <w:highlight w:val="yellow"/>
              </w:rPr>
            </w:pPr>
            <w:r w:rsidRPr="0054226D">
              <w:t>9.2.22</w:t>
            </w:r>
          </w:p>
        </w:tc>
        <w:tc>
          <w:tcPr>
            <w:tcW w:w="2619" w:type="dxa"/>
          </w:tcPr>
          <w:p w14:paraId="27577BE2" w14:textId="77777777" w:rsidR="005168CF" w:rsidRPr="0054226D" w:rsidRDefault="005168CF" w:rsidP="00DF3053">
            <w:pPr>
              <w:pStyle w:val="TAL"/>
              <w:rPr>
                <w:lang w:eastAsia="zh-CN"/>
              </w:rPr>
            </w:pPr>
          </w:p>
        </w:tc>
      </w:tr>
      <w:tr w:rsidR="005168CF" w:rsidRPr="0054226D" w14:paraId="27B4B94C" w14:textId="77777777" w:rsidTr="00DF3053">
        <w:tc>
          <w:tcPr>
            <w:tcW w:w="2518" w:type="dxa"/>
          </w:tcPr>
          <w:p w14:paraId="27EC0792" w14:textId="77777777" w:rsidR="005168CF" w:rsidRPr="0054226D" w:rsidRDefault="005168CF" w:rsidP="00A7285D">
            <w:pPr>
              <w:pStyle w:val="TAL"/>
              <w:ind w:left="340"/>
            </w:pPr>
            <w:r w:rsidRPr="0054226D">
              <w:t>&gt;&gt;&gt;Broadcast Priority</w:t>
            </w:r>
          </w:p>
        </w:tc>
        <w:tc>
          <w:tcPr>
            <w:tcW w:w="1134" w:type="dxa"/>
          </w:tcPr>
          <w:p w14:paraId="24EB35D8" w14:textId="77777777" w:rsidR="005168CF" w:rsidRPr="0054226D" w:rsidRDefault="005168CF" w:rsidP="00DF3053">
            <w:pPr>
              <w:pStyle w:val="TAL"/>
            </w:pPr>
            <w:r w:rsidRPr="0054226D">
              <w:t>O</w:t>
            </w:r>
          </w:p>
        </w:tc>
        <w:tc>
          <w:tcPr>
            <w:tcW w:w="1418" w:type="dxa"/>
          </w:tcPr>
          <w:p w14:paraId="6E7D7615" w14:textId="77777777" w:rsidR="005168CF" w:rsidRPr="0054226D" w:rsidRDefault="005168CF" w:rsidP="00DF3053">
            <w:pPr>
              <w:pStyle w:val="TAL"/>
            </w:pPr>
          </w:p>
        </w:tc>
        <w:tc>
          <w:tcPr>
            <w:tcW w:w="2409" w:type="dxa"/>
          </w:tcPr>
          <w:p w14:paraId="5E2802EE" w14:textId="77777777" w:rsidR="005168CF" w:rsidRPr="0054226D" w:rsidRDefault="005168CF" w:rsidP="00DF3053">
            <w:pPr>
              <w:pStyle w:val="TAL"/>
            </w:pPr>
            <w:r w:rsidRPr="0054226D">
              <w:t>INTEGER (1..16, ...)</w:t>
            </w:r>
          </w:p>
        </w:tc>
        <w:tc>
          <w:tcPr>
            <w:tcW w:w="2619" w:type="dxa"/>
          </w:tcPr>
          <w:p w14:paraId="400555AE" w14:textId="77777777" w:rsidR="005168CF" w:rsidRPr="0054226D" w:rsidRDefault="005168CF" w:rsidP="00DF3053">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DF3053">
            <w:pPr>
              <w:pStyle w:val="TAH"/>
            </w:pPr>
            <w:r w:rsidRPr="0054226D">
              <w:t>Range bound</w:t>
            </w:r>
          </w:p>
        </w:tc>
        <w:tc>
          <w:tcPr>
            <w:tcW w:w="5670" w:type="dxa"/>
          </w:tcPr>
          <w:p w14:paraId="3CD3A1B0" w14:textId="77777777" w:rsidR="005168CF" w:rsidRPr="0054226D" w:rsidRDefault="005168CF" w:rsidP="00DF3053">
            <w:pPr>
              <w:pStyle w:val="TAH"/>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DF3053">
            <w:pPr>
              <w:pStyle w:val="TAL"/>
            </w:pPr>
            <w:r w:rsidRPr="0054226D">
              <w:rPr>
                <w:i/>
                <w:lang w:val="en-US"/>
              </w:rPr>
              <w:t>maxNrOfPosSImessage</w:t>
            </w:r>
          </w:p>
        </w:tc>
        <w:tc>
          <w:tcPr>
            <w:tcW w:w="5670" w:type="dxa"/>
          </w:tcPr>
          <w:p w14:paraId="2F32CCBB" w14:textId="77777777" w:rsidR="005168CF" w:rsidRPr="0054226D" w:rsidRDefault="005168CF" w:rsidP="00DF3053">
            <w:pPr>
              <w:pStyle w:val="TAL"/>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DF3053">
            <w:pPr>
              <w:pStyle w:val="TAL"/>
              <w:rPr>
                <w:i/>
                <w:lang w:val="en-US"/>
              </w:rPr>
            </w:pPr>
            <w:r w:rsidRPr="0054226D">
              <w:rPr>
                <w:i/>
                <w:lang w:val="en-US"/>
              </w:rPr>
              <w:t>maxNrOfPosSIBs</w:t>
            </w:r>
          </w:p>
        </w:tc>
        <w:tc>
          <w:tcPr>
            <w:tcW w:w="5670" w:type="dxa"/>
          </w:tcPr>
          <w:p w14:paraId="68396955" w14:textId="77777777" w:rsidR="005168CF" w:rsidRPr="0054226D" w:rsidRDefault="005168CF" w:rsidP="00DF3053">
            <w:pPr>
              <w:pStyle w:val="TAL"/>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5168CF"/>
    <w:p w14:paraId="42D27362" w14:textId="77777777" w:rsidR="005168CF" w:rsidRPr="0054226D" w:rsidRDefault="005168CF" w:rsidP="005168CF">
      <w:pPr>
        <w:pStyle w:val="Heading3"/>
        <w:rPr>
          <w:lang w:eastAsia="zh-CN"/>
        </w:rPr>
      </w:pPr>
      <w:bookmarkStart w:id="367" w:name="_Toc534730165"/>
      <w:bookmarkStart w:id="368" w:name="_Toc36552161"/>
      <w:bookmarkStart w:id="369" w:name="_Toc162452604"/>
      <w:r w:rsidRPr="0054226D">
        <w:rPr>
          <w:lang w:eastAsia="zh-CN"/>
        </w:rPr>
        <w:t>9.2.21</w:t>
      </w:r>
      <w:r w:rsidRPr="0054226D">
        <w:rPr>
          <w:lang w:eastAsia="zh-CN"/>
        </w:rPr>
        <w:tab/>
        <w:t>PosSIB Segments</w:t>
      </w:r>
      <w:bookmarkEnd w:id="367"/>
      <w:bookmarkEnd w:id="368"/>
      <w:bookmarkEnd w:id="369"/>
    </w:p>
    <w:p w14:paraId="1EA15E74" w14:textId="77777777" w:rsidR="005168CF" w:rsidRPr="0054226D" w:rsidRDefault="005168CF" w:rsidP="005168CF">
      <w:r w:rsidRPr="0054226D">
        <w:t>This IE provides one posSIB or two or more posSIB segments which must be scheduled in series in consecutive transmissions of the same SI message.</w:t>
      </w:r>
    </w:p>
    <w:p w14:paraId="2FB1588A" w14:textId="77777777" w:rsidR="005168CF" w:rsidRPr="0054226D" w:rsidRDefault="005168CF" w:rsidP="005168CF">
      <w:pPr>
        <w:pStyle w:val="TH"/>
        <w:rPr>
          <w:lang w:eastAsia="zh-CN"/>
        </w:rPr>
      </w:pPr>
      <w:r w:rsidRPr="0054226D">
        <w:t>Table 9.2.21-1: PosSIB Segments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277ECA3B" w14:textId="77777777" w:rsidTr="00DF3053">
        <w:tc>
          <w:tcPr>
            <w:tcW w:w="1908" w:type="dxa"/>
          </w:tcPr>
          <w:p w14:paraId="419E7C27" w14:textId="77777777" w:rsidR="005168CF" w:rsidRPr="0054226D" w:rsidRDefault="005168CF" w:rsidP="00DF3053">
            <w:pPr>
              <w:pStyle w:val="TAH"/>
            </w:pPr>
            <w:r w:rsidRPr="0054226D">
              <w:t>IE/Group Name</w:t>
            </w:r>
          </w:p>
        </w:tc>
        <w:tc>
          <w:tcPr>
            <w:tcW w:w="1080" w:type="dxa"/>
          </w:tcPr>
          <w:p w14:paraId="780DABB9" w14:textId="77777777" w:rsidR="005168CF" w:rsidRPr="0054226D" w:rsidRDefault="005168CF" w:rsidP="00DF3053">
            <w:pPr>
              <w:pStyle w:val="TAH"/>
            </w:pPr>
            <w:r w:rsidRPr="0054226D">
              <w:t>Presence</w:t>
            </w:r>
          </w:p>
        </w:tc>
        <w:tc>
          <w:tcPr>
            <w:tcW w:w="1170" w:type="dxa"/>
          </w:tcPr>
          <w:p w14:paraId="3F81C3F4" w14:textId="77777777" w:rsidR="005168CF" w:rsidRPr="0054226D" w:rsidRDefault="005168CF" w:rsidP="00DF3053">
            <w:pPr>
              <w:pStyle w:val="TAH"/>
            </w:pPr>
            <w:r w:rsidRPr="0054226D">
              <w:t>Range</w:t>
            </w:r>
          </w:p>
        </w:tc>
        <w:tc>
          <w:tcPr>
            <w:tcW w:w="2505" w:type="dxa"/>
          </w:tcPr>
          <w:p w14:paraId="70474945" w14:textId="77777777" w:rsidR="005168CF" w:rsidRPr="0054226D" w:rsidRDefault="005168CF" w:rsidP="00DF3053">
            <w:pPr>
              <w:pStyle w:val="TAH"/>
            </w:pPr>
            <w:r w:rsidRPr="0054226D">
              <w:t>IE type and reference</w:t>
            </w:r>
          </w:p>
        </w:tc>
        <w:tc>
          <w:tcPr>
            <w:tcW w:w="2693" w:type="dxa"/>
          </w:tcPr>
          <w:p w14:paraId="79D2CFE7" w14:textId="77777777" w:rsidR="005168CF" w:rsidRPr="0054226D" w:rsidRDefault="005168CF" w:rsidP="00DF3053">
            <w:pPr>
              <w:pStyle w:val="TAH"/>
            </w:pPr>
            <w:r w:rsidRPr="0054226D">
              <w:t>Semantics description</w:t>
            </w:r>
          </w:p>
        </w:tc>
      </w:tr>
      <w:tr w:rsidR="005168CF" w:rsidRPr="0054226D" w14:paraId="657142DC" w14:textId="77777777" w:rsidTr="00DF3053">
        <w:tc>
          <w:tcPr>
            <w:tcW w:w="1908" w:type="dxa"/>
          </w:tcPr>
          <w:p w14:paraId="4620EFE8" w14:textId="77777777" w:rsidR="005168CF" w:rsidRPr="00A7285D" w:rsidRDefault="005168CF" w:rsidP="00DF3053">
            <w:pPr>
              <w:pStyle w:val="TAL"/>
              <w:rPr>
                <w:b/>
                <w:bCs/>
              </w:rPr>
            </w:pPr>
            <w:r w:rsidRPr="00A7285D">
              <w:rPr>
                <w:b/>
                <w:bCs/>
              </w:rPr>
              <w:t>PosSIB Segments</w:t>
            </w:r>
          </w:p>
        </w:tc>
        <w:tc>
          <w:tcPr>
            <w:tcW w:w="1080" w:type="dxa"/>
          </w:tcPr>
          <w:p w14:paraId="78A07324" w14:textId="77777777" w:rsidR="005168CF" w:rsidRPr="0054226D" w:rsidRDefault="005168CF" w:rsidP="00DF3053">
            <w:pPr>
              <w:pStyle w:val="TAL"/>
            </w:pPr>
          </w:p>
        </w:tc>
        <w:tc>
          <w:tcPr>
            <w:tcW w:w="1170" w:type="dxa"/>
          </w:tcPr>
          <w:p w14:paraId="3E6E2071" w14:textId="77777777" w:rsidR="005168CF" w:rsidRPr="00A7285D" w:rsidRDefault="005168CF" w:rsidP="00DF3053">
            <w:pPr>
              <w:pStyle w:val="TAL"/>
              <w:rPr>
                <w:i/>
                <w:iCs/>
              </w:rPr>
            </w:pPr>
            <w:r w:rsidRPr="00A7285D">
              <w:rPr>
                <w:i/>
                <w:iCs/>
              </w:rPr>
              <w:t>1..&lt;maxNrOfSegments&gt;</w:t>
            </w:r>
          </w:p>
        </w:tc>
        <w:tc>
          <w:tcPr>
            <w:tcW w:w="2505" w:type="dxa"/>
          </w:tcPr>
          <w:p w14:paraId="21DF6C57" w14:textId="77777777" w:rsidR="005168CF" w:rsidRPr="0054226D" w:rsidRDefault="005168CF" w:rsidP="00DF3053">
            <w:pPr>
              <w:pStyle w:val="TAL"/>
            </w:pPr>
          </w:p>
        </w:tc>
        <w:tc>
          <w:tcPr>
            <w:tcW w:w="2693" w:type="dxa"/>
          </w:tcPr>
          <w:p w14:paraId="134BFE8E" w14:textId="77777777" w:rsidR="005168CF" w:rsidRPr="0054226D" w:rsidRDefault="005168CF" w:rsidP="00DF3053">
            <w:pPr>
              <w:pStyle w:val="TAL"/>
            </w:pPr>
          </w:p>
        </w:tc>
      </w:tr>
      <w:tr w:rsidR="005168CF" w:rsidRPr="0054226D" w14:paraId="30044663" w14:textId="77777777" w:rsidTr="00DF3053">
        <w:tc>
          <w:tcPr>
            <w:tcW w:w="1908" w:type="dxa"/>
          </w:tcPr>
          <w:p w14:paraId="451ED161" w14:textId="77777777" w:rsidR="005168CF" w:rsidRPr="0054226D" w:rsidRDefault="005168CF" w:rsidP="00A7285D">
            <w:pPr>
              <w:pStyle w:val="TAL"/>
              <w:ind w:left="113"/>
            </w:pPr>
            <w:r w:rsidRPr="0054226D">
              <w:t>&gt;Assistance Data SIB Element</w:t>
            </w:r>
          </w:p>
        </w:tc>
        <w:tc>
          <w:tcPr>
            <w:tcW w:w="1080" w:type="dxa"/>
          </w:tcPr>
          <w:p w14:paraId="4A535FD0" w14:textId="77777777" w:rsidR="005168CF" w:rsidRPr="0054226D" w:rsidRDefault="005168CF" w:rsidP="00DF3053">
            <w:pPr>
              <w:pStyle w:val="TAL"/>
            </w:pPr>
            <w:r w:rsidRPr="0054226D">
              <w:t>M</w:t>
            </w:r>
          </w:p>
        </w:tc>
        <w:tc>
          <w:tcPr>
            <w:tcW w:w="1170" w:type="dxa"/>
          </w:tcPr>
          <w:p w14:paraId="7B8F85C7" w14:textId="77777777" w:rsidR="005168CF" w:rsidRPr="0054226D" w:rsidRDefault="005168CF" w:rsidP="00DF3053">
            <w:pPr>
              <w:pStyle w:val="TAL"/>
            </w:pPr>
          </w:p>
        </w:tc>
        <w:tc>
          <w:tcPr>
            <w:tcW w:w="2505" w:type="dxa"/>
          </w:tcPr>
          <w:p w14:paraId="4C0C0D9E" w14:textId="77777777" w:rsidR="005168CF" w:rsidRPr="0054226D" w:rsidRDefault="005168CF" w:rsidP="00DF3053">
            <w:pPr>
              <w:pStyle w:val="TAL"/>
            </w:pPr>
            <w:r w:rsidRPr="0054226D">
              <w:t>OCTET STRING</w:t>
            </w:r>
          </w:p>
        </w:tc>
        <w:tc>
          <w:tcPr>
            <w:tcW w:w="2693" w:type="dxa"/>
          </w:tcPr>
          <w:p w14:paraId="057336A7" w14:textId="77777777" w:rsidR="005168CF" w:rsidRPr="0054226D" w:rsidRDefault="005168CF" w:rsidP="00DF3053">
            <w:pPr>
              <w:pStyle w:val="TAL"/>
            </w:pPr>
            <w:r>
              <w:rPr>
                <w:bCs/>
                <w:lang w:val="en-US" w:eastAsia="zh-CN"/>
              </w:rPr>
              <w:t xml:space="preserve">Includes the </w:t>
            </w:r>
            <w:r>
              <w:rPr>
                <w:bCs/>
                <w:i/>
                <w:iCs/>
                <w:lang w:val="en-US" w:eastAsia="zh-CN"/>
              </w:rPr>
              <w:t>assistanceData</w:t>
            </w:r>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DF3053">
        <w:tc>
          <w:tcPr>
            <w:tcW w:w="3686" w:type="dxa"/>
          </w:tcPr>
          <w:p w14:paraId="23BC0AD7" w14:textId="77777777" w:rsidR="005168CF" w:rsidRPr="0054226D" w:rsidRDefault="005168CF" w:rsidP="00DF3053">
            <w:pPr>
              <w:pStyle w:val="TAH"/>
            </w:pPr>
            <w:r w:rsidRPr="0054226D">
              <w:t>Range bound</w:t>
            </w:r>
          </w:p>
        </w:tc>
        <w:tc>
          <w:tcPr>
            <w:tcW w:w="5670" w:type="dxa"/>
          </w:tcPr>
          <w:p w14:paraId="7FF89C43" w14:textId="77777777" w:rsidR="005168CF" w:rsidRPr="0054226D" w:rsidRDefault="005168CF" w:rsidP="00DF3053">
            <w:pPr>
              <w:pStyle w:val="TAH"/>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DF3053">
            <w:pPr>
              <w:pStyle w:val="TAL"/>
            </w:pPr>
            <w:r w:rsidRPr="0054226D">
              <w:rPr>
                <w:i/>
                <w:lang w:val="en-US"/>
              </w:rPr>
              <w:t>maxNrOfSegments</w:t>
            </w:r>
          </w:p>
        </w:tc>
        <w:tc>
          <w:tcPr>
            <w:tcW w:w="5670" w:type="dxa"/>
          </w:tcPr>
          <w:p w14:paraId="38E68F12" w14:textId="77777777" w:rsidR="005168CF" w:rsidRPr="0054226D" w:rsidRDefault="005168CF" w:rsidP="00DF3053">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5168CF"/>
    <w:p w14:paraId="34FC0903" w14:textId="77777777" w:rsidR="005168CF" w:rsidRPr="0054226D" w:rsidRDefault="005168CF" w:rsidP="005168CF">
      <w:pPr>
        <w:pStyle w:val="Heading3"/>
        <w:rPr>
          <w:lang w:eastAsia="zh-CN"/>
        </w:rPr>
      </w:pPr>
      <w:bookmarkStart w:id="370" w:name="_Toc534730166"/>
      <w:bookmarkStart w:id="371" w:name="_Toc36552162"/>
      <w:bookmarkStart w:id="372" w:name="_Toc162452605"/>
      <w:r w:rsidRPr="0054226D">
        <w:rPr>
          <w:lang w:eastAsia="zh-CN"/>
        </w:rPr>
        <w:lastRenderedPageBreak/>
        <w:t>9.2.22</w:t>
      </w:r>
      <w:r w:rsidRPr="0054226D">
        <w:rPr>
          <w:lang w:eastAsia="zh-CN"/>
        </w:rPr>
        <w:tab/>
        <w:t>Assistance Information Meta Data</w:t>
      </w:r>
      <w:bookmarkEnd w:id="370"/>
      <w:bookmarkEnd w:id="371"/>
      <w:bookmarkEnd w:id="372"/>
    </w:p>
    <w:p w14:paraId="43F29560" w14:textId="77777777" w:rsidR="005168CF" w:rsidRPr="0054226D" w:rsidRDefault="005168CF" w:rsidP="005168CF">
      <w:r w:rsidRPr="0054226D">
        <w:t>This parameter contains meta data for an assistance information element.</w:t>
      </w:r>
    </w:p>
    <w:p w14:paraId="4C59632F" w14:textId="77777777" w:rsidR="005168CF" w:rsidRPr="0054226D" w:rsidRDefault="005168CF" w:rsidP="005168CF">
      <w:pPr>
        <w:pStyle w:val="TH"/>
        <w:rPr>
          <w:lang w:eastAsia="zh-CN"/>
        </w:rPr>
      </w:pPr>
      <w:r w:rsidRPr="0054226D">
        <w:t>Table 9.2.22-1: Assistance Information Meta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59AFAA64" w14:textId="77777777" w:rsidTr="00DF3053">
        <w:tc>
          <w:tcPr>
            <w:tcW w:w="1908" w:type="dxa"/>
          </w:tcPr>
          <w:p w14:paraId="1C3EDDB7" w14:textId="77777777" w:rsidR="005168CF" w:rsidRPr="0054226D" w:rsidRDefault="005168CF" w:rsidP="00DF3053">
            <w:pPr>
              <w:pStyle w:val="TAH"/>
            </w:pPr>
            <w:r w:rsidRPr="0054226D">
              <w:t>IE/Group Name</w:t>
            </w:r>
          </w:p>
        </w:tc>
        <w:tc>
          <w:tcPr>
            <w:tcW w:w="1080" w:type="dxa"/>
          </w:tcPr>
          <w:p w14:paraId="32CC6E94" w14:textId="77777777" w:rsidR="005168CF" w:rsidRPr="0054226D" w:rsidRDefault="005168CF" w:rsidP="00DF3053">
            <w:pPr>
              <w:pStyle w:val="TAH"/>
            </w:pPr>
            <w:r w:rsidRPr="0054226D">
              <w:t>Presence</w:t>
            </w:r>
          </w:p>
        </w:tc>
        <w:tc>
          <w:tcPr>
            <w:tcW w:w="1170" w:type="dxa"/>
          </w:tcPr>
          <w:p w14:paraId="67BAE6F9" w14:textId="77777777" w:rsidR="005168CF" w:rsidRPr="0054226D" w:rsidRDefault="005168CF" w:rsidP="00DF3053">
            <w:pPr>
              <w:pStyle w:val="TAH"/>
            </w:pPr>
            <w:r w:rsidRPr="0054226D">
              <w:t>Range</w:t>
            </w:r>
          </w:p>
        </w:tc>
        <w:tc>
          <w:tcPr>
            <w:tcW w:w="2505" w:type="dxa"/>
          </w:tcPr>
          <w:p w14:paraId="083BDC0A" w14:textId="77777777" w:rsidR="005168CF" w:rsidRPr="0054226D" w:rsidRDefault="005168CF" w:rsidP="00DF3053">
            <w:pPr>
              <w:pStyle w:val="TAH"/>
            </w:pPr>
            <w:r w:rsidRPr="0054226D">
              <w:t>IE type and reference</w:t>
            </w:r>
          </w:p>
        </w:tc>
        <w:tc>
          <w:tcPr>
            <w:tcW w:w="2693" w:type="dxa"/>
          </w:tcPr>
          <w:p w14:paraId="7B752F97" w14:textId="77777777" w:rsidR="005168CF" w:rsidRPr="0054226D" w:rsidRDefault="005168CF" w:rsidP="00DF3053">
            <w:pPr>
              <w:pStyle w:val="TAH"/>
            </w:pPr>
            <w:r w:rsidRPr="0054226D">
              <w:t>Semantics description</w:t>
            </w:r>
          </w:p>
        </w:tc>
      </w:tr>
      <w:tr w:rsidR="005168CF" w:rsidRPr="0054226D" w14:paraId="3B6A7F99" w14:textId="77777777" w:rsidTr="00DF3053">
        <w:tc>
          <w:tcPr>
            <w:tcW w:w="1908" w:type="dxa"/>
          </w:tcPr>
          <w:p w14:paraId="4328A5F4" w14:textId="77777777" w:rsidR="005168CF" w:rsidRPr="0054226D" w:rsidRDefault="005168CF" w:rsidP="00DF3053">
            <w:pPr>
              <w:pStyle w:val="TAL"/>
            </w:pPr>
            <w:r w:rsidRPr="00DC6EEC">
              <w:t>Encrypted</w:t>
            </w:r>
          </w:p>
        </w:tc>
        <w:tc>
          <w:tcPr>
            <w:tcW w:w="1080" w:type="dxa"/>
          </w:tcPr>
          <w:p w14:paraId="09736380" w14:textId="77777777" w:rsidR="005168CF" w:rsidRPr="0054226D" w:rsidRDefault="005168CF" w:rsidP="00DF3053">
            <w:pPr>
              <w:pStyle w:val="TAL"/>
            </w:pPr>
            <w:r w:rsidRPr="00DC6EEC">
              <w:t>O</w:t>
            </w:r>
          </w:p>
        </w:tc>
        <w:tc>
          <w:tcPr>
            <w:tcW w:w="1170" w:type="dxa"/>
          </w:tcPr>
          <w:p w14:paraId="2ABCE185" w14:textId="77777777" w:rsidR="005168CF" w:rsidRPr="0054226D" w:rsidRDefault="005168CF" w:rsidP="00DF3053">
            <w:pPr>
              <w:pStyle w:val="TAL"/>
            </w:pPr>
          </w:p>
        </w:tc>
        <w:tc>
          <w:tcPr>
            <w:tcW w:w="2505" w:type="dxa"/>
          </w:tcPr>
          <w:p w14:paraId="2B2471C0" w14:textId="77777777" w:rsidR="005168CF" w:rsidRPr="0054226D" w:rsidRDefault="005168CF" w:rsidP="00DF3053">
            <w:pPr>
              <w:pStyle w:val="TAL"/>
            </w:pPr>
            <w:r w:rsidRPr="00DC6EEC">
              <w:t>ENUMERATED (true, …)</w:t>
            </w:r>
          </w:p>
        </w:tc>
        <w:tc>
          <w:tcPr>
            <w:tcW w:w="2693" w:type="dxa"/>
          </w:tcPr>
          <w:p w14:paraId="302CA2B3" w14:textId="77777777" w:rsidR="005168CF" w:rsidRPr="0054226D" w:rsidRDefault="005168CF" w:rsidP="00DF3053">
            <w:pPr>
              <w:pStyle w:val="TAL"/>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DF3053">
        <w:tc>
          <w:tcPr>
            <w:tcW w:w="1908" w:type="dxa"/>
          </w:tcPr>
          <w:p w14:paraId="7FADF0DC" w14:textId="77777777" w:rsidR="005168CF" w:rsidRPr="0054226D" w:rsidRDefault="005168CF" w:rsidP="00DF3053">
            <w:pPr>
              <w:pStyle w:val="TAL"/>
            </w:pPr>
            <w:r w:rsidRPr="00DC6EEC">
              <w:t>GNSS ID</w:t>
            </w:r>
          </w:p>
        </w:tc>
        <w:tc>
          <w:tcPr>
            <w:tcW w:w="1080" w:type="dxa"/>
          </w:tcPr>
          <w:p w14:paraId="4EFE37C9" w14:textId="77777777" w:rsidR="005168CF" w:rsidRPr="0054226D" w:rsidRDefault="005168CF" w:rsidP="00DF3053">
            <w:pPr>
              <w:pStyle w:val="TAL"/>
            </w:pPr>
            <w:r w:rsidRPr="00DC6EEC">
              <w:t>O</w:t>
            </w:r>
          </w:p>
        </w:tc>
        <w:tc>
          <w:tcPr>
            <w:tcW w:w="1170" w:type="dxa"/>
          </w:tcPr>
          <w:p w14:paraId="09AEEA45" w14:textId="77777777" w:rsidR="005168CF" w:rsidRPr="0054226D" w:rsidRDefault="005168CF" w:rsidP="00DF3053">
            <w:pPr>
              <w:pStyle w:val="TAL"/>
            </w:pPr>
          </w:p>
        </w:tc>
        <w:tc>
          <w:tcPr>
            <w:tcW w:w="2505" w:type="dxa"/>
          </w:tcPr>
          <w:p w14:paraId="165E2126" w14:textId="77777777" w:rsidR="005168CF" w:rsidRPr="0054226D" w:rsidRDefault="005168CF" w:rsidP="00DF3053">
            <w:pPr>
              <w:pStyle w:val="TAL"/>
            </w:pPr>
            <w:r w:rsidRPr="00DC6EEC">
              <w:t>ENUMERATED (</w:t>
            </w:r>
            <w:r w:rsidRPr="00DC6EEC">
              <w:rPr>
                <w:snapToGrid w:val="0"/>
                <w:lang w:val="en-US"/>
              </w:rPr>
              <w:t xml:space="preserve">gps, sbas, qzss, galileo, glonass, </w:t>
            </w:r>
            <w:r w:rsidRPr="00DC6EEC">
              <w:rPr>
                <w:snapToGrid w:val="0"/>
                <w:lang w:val="en-US" w:eastAsia="zh-CN"/>
              </w:rPr>
              <w:t>bds, ..., navic</w:t>
            </w:r>
            <w:r w:rsidRPr="00DC6EEC">
              <w:t xml:space="preserve">) </w:t>
            </w:r>
          </w:p>
        </w:tc>
        <w:tc>
          <w:tcPr>
            <w:tcW w:w="2693" w:type="dxa"/>
          </w:tcPr>
          <w:p w14:paraId="342A7E9B"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Pr>
                <w:i/>
                <w:iCs/>
                <w:lang w:eastAsia="zh-CN"/>
              </w:rPr>
              <w:t xml:space="preserve"> gnss-id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DF3053">
        <w:tc>
          <w:tcPr>
            <w:tcW w:w="1908" w:type="dxa"/>
          </w:tcPr>
          <w:p w14:paraId="255B3A14" w14:textId="77777777" w:rsidR="005168CF" w:rsidRPr="0054226D" w:rsidRDefault="005168CF" w:rsidP="00DF3053">
            <w:pPr>
              <w:pStyle w:val="TAL"/>
            </w:pPr>
            <w:r w:rsidRPr="00DC6EEC">
              <w:t>SBAS ID</w:t>
            </w:r>
          </w:p>
        </w:tc>
        <w:tc>
          <w:tcPr>
            <w:tcW w:w="1080" w:type="dxa"/>
          </w:tcPr>
          <w:p w14:paraId="37CFD3A7" w14:textId="77777777" w:rsidR="005168CF" w:rsidRPr="0054226D" w:rsidRDefault="005168CF" w:rsidP="00DF3053">
            <w:pPr>
              <w:pStyle w:val="TAL"/>
            </w:pPr>
            <w:r w:rsidRPr="00DC6EEC">
              <w:t>O</w:t>
            </w:r>
          </w:p>
        </w:tc>
        <w:tc>
          <w:tcPr>
            <w:tcW w:w="1170" w:type="dxa"/>
          </w:tcPr>
          <w:p w14:paraId="3AF784F6" w14:textId="77777777" w:rsidR="005168CF" w:rsidRPr="0054226D" w:rsidRDefault="005168CF" w:rsidP="00DF3053">
            <w:pPr>
              <w:pStyle w:val="TAL"/>
            </w:pPr>
          </w:p>
        </w:tc>
        <w:tc>
          <w:tcPr>
            <w:tcW w:w="2505" w:type="dxa"/>
          </w:tcPr>
          <w:p w14:paraId="44B49C4C" w14:textId="77777777" w:rsidR="005168CF" w:rsidRPr="0054226D" w:rsidRDefault="005168CF" w:rsidP="00DF3053">
            <w:pPr>
              <w:pStyle w:val="TAL"/>
            </w:pPr>
            <w:r w:rsidRPr="00DC6EEC">
              <w:t>ENUMERATED (</w:t>
            </w:r>
            <w:r w:rsidRPr="00DC6EEC">
              <w:rPr>
                <w:snapToGrid w:val="0"/>
              </w:rPr>
              <w:t>waas, egnos, msas, gagan</w:t>
            </w:r>
            <w:r w:rsidRPr="00DC6EEC">
              <w:rPr>
                <w:snapToGrid w:val="0"/>
                <w:lang w:val="en-US" w:eastAsia="zh-CN"/>
              </w:rPr>
              <w:t>, ...</w:t>
            </w:r>
            <w:r w:rsidRPr="00DC6EEC">
              <w:t xml:space="preserve">) </w:t>
            </w:r>
          </w:p>
        </w:tc>
        <w:tc>
          <w:tcPr>
            <w:tcW w:w="2693" w:type="dxa"/>
          </w:tcPr>
          <w:p w14:paraId="5FDCDBA9" w14:textId="77777777" w:rsidR="005168CF" w:rsidRPr="0054226D" w:rsidRDefault="005168CF" w:rsidP="00DF3053">
            <w:pPr>
              <w:pStyle w:val="TAL"/>
              <w:rPr>
                <w:lang w:eastAsia="zh-CN"/>
              </w:rPr>
            </w:pPr>
            <w:r>
              <w:t>C</w:t>
            </w:r>
            <w:r w:rsidRPr="00A15D94">
              <w:rPr>
                <w:lang w:eastAsia="zh-CN"/>
              </w:rPr>
              <w:t>orresponds to to</w:t>
            </w:r>
            <w:r>
              <w:rPr>
                <w:lang w:eastAsia="zh-CN"/>
              </w:rPr>
              <w:t xml:space="preserve"> information provided in</w:t>
            </w:r>
            <w:r>
              <w:rPr>
                <w:i/>
                <w:iCs/>
                <w:lang w:eastAsia="zh-CN"/>
              </w:rPr>
              <w:t xml:space="preserve"> sbas-id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5168CF"/>
    <w:p w14:paraId="3ACEFD8A" w14:textId="77777777" w:rsidR="005168CF" w:rsidRPr="0054226D" w:rsidRDefault="005168CF" w:rsidP="005168CF">
      <w:pPr>
        <w:pStyle w:val="Heading3"/>
        <w:rPr>
          <w:lang w:eastAsia="zh-CN"/>
        </w:rPr>
      </w:pPr>
      <w:bookmarkStart w:id="373" w:name="_Toc534730167"/>
      <w:bookmarkStart w:id="374" w:name="_Toc36552163"/>
      <w:bookmarkStart w:id="375" w:name="_Toc162452606"/>
      <w:r w:rsidRPr="0054226D">
        <w:rPr>
          <w:lang w:eastAsia="zh-CN"/>
        </w:rPr>
        <w:t>9.2.23</w:t>
      </w:r>
      <w:r w:rsidRPr="0054226D">
        <w:rPr>
          <w:lang w:eastAsia="zh-CN"/>
        </w:rPr>
        <w:tab/>
        <w:t>Positioning SIB Type</w:t>
      </w:r>
      <w:bookmarkEnd w:id="373"/>
      <w:bookmarkEnd w:id="374"/>
      <w:bookmarkEnd w:id="375"/>
    </w:p>
    <w:p w14:paraId="31E15EB1" w14:textId="77777777" w:rsidR="005168CF" w:rsidRPr="00645D7A" w:rsidRDefault="005168CF" w:rsidP="005168CF">
      <w:pPr>
        <w:rPr>
          <w:lang w:eastAsia="zh-CN"/>
        </w:rPr>
      </w:pPr>
      <w:r w:rsidRPr="00645D7A">
        <w:t>This parameter defines a specific positioning SIB, as defined in TS 36.331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5168CF" w:rsidRPr="0054226D" w14:paraId="04373AE1" w14:textId="77777777" w:rsidTr="00DF3053">
        <w:tc>
          <w:tcPr>
            <w:tcW w:w="2268" w:type="dxa"/>
          </w:tcPr>
          <w:p w14:paraId="2DFA71B0" w14:textId="77777777" w:rsidR="005168CF" w:rsidRPr="0054226D" w:rsidRDefault="005168CF" w:rsidP="00DF3053">
            <w:pPr>
              <w:pStyle w:val="TAH"/>
            </w:pPr>
            <w:r w:rsidRPr="0054226D">
              <w:t>IE/Group Name</w:t>
            </w:r>
          </w:p>
        </w:tc>
        <w:tc>
          <w:tcPr>
            <w:tcW w:w="1170" w:type="dxa"/>
          </w:tcPr>
          <w:p w14:paraId="7BE8280D" w14:textId="77777777" w:rsidR="005168CF" w:rsidRPr="0054226D" w:rsidRDefault="005168CF" w:rsidP="00DF3053">
            <w:pPr>
              <w:pStyle w:val="TAH"/>
            </w:pPr>
            <w:r w:rsidRPr="0054226D">
              <w:t>Presence</w:t>
            </w:r>
          </w:p>
        </w:tc>
        <w:tc>
          <w:tcPr>
            <w:tcW w:w="990" w:type="dxa"/>
          </w:tcPr>
          <w:p w14:paraId="145586FE" w14:textId="77777777" w:rsidR="005168CF" w:rsidRPr="0054226D" w:rsidRDefault="005168CF" w:rsidP="00DF3053">
            <w:pPr>
              <w:pStyle w:val="TAH"/>
            </w:pPr>
            <w:r w:rsidRPr="0054226D">
              <w:t>Range</w:t>
            </w:r>
          </w:p>
        </w:tc>
        <w:tc>
          <w:tcPr>
            <w:tcW w:w="2235" w:type="dxa"/>
          </w:tcPr>
          <w:p w14:paraId="302872F3" w14:textId="77777777" w:rsidR="005168CF" w:rsidRPr="0054226D" w:rsidRDefault="005168CF" w:rsidP="00DF3053">
            <w:pPr>
              <w:pStyle w:val="TAH"/>
            </w:pPr>
            <w:r w:rsidRPr="0054226D">
              <w:t>IE type and reference</w:t>
            </w:r>
          </w:p>
        </w:tc>
        <w:tc>
          <w:tcPr>
            <w:tcW w:w="2693" w:type="dxa"/>
          </w:tcPr>
          <w:p w14:paraId="1ACEA25B" w14:textId="77777777" w:rsidR="005168CF" w:rsidRPr="0054226D" w:rsidRDefault="005168CF" w:rsidP="00DF3053">
            <w:pPr>
              <w:pStyle w:val="TAH"/>
            </w:pPr>
            <w:r w:rsidRPr="0054226D">
              <w:t>Semantics description</w:t>
            </w:r>
          </w:p>
        </w:tc>
      </w:tr>
      <w:tr w:rsidR="005168CF" w:rsidRPr="0054226D" w14:paraId="4F87E752" w14:textId="77777777" w:rsidTr="00DF3053">
        <w:tc>
          <w:tcPr>
            <w:tcW w:w="2268" w:type="dxa"/>
          </w:tcPr>
          <w:p w14:paraId="55DA7798" w14:textId="77777777" w:rsidR="005168CF" w:rsidRPr="0054226D" w:rsidRDefault="005168CF" w:rsidP="00DF3053">
            <w:pPr>
              <w:pStyle w:val="TAL"/>
            </w:pPr>
            <w:r w:rsidRPr="0054226D">
              <w:t>Positioning SIB Type</w:t>
            </w:r>
          </w:p>
        </w:tc>
        <w:tc>
          <w:tcPr>
            <w:tcW w:w="1170" w:type="dxa"/>
          </w:tcPr>
          <w:p w14:paraId="392AE25A" w14:textId="77777777" w:rsidR="005168CF" w:rsidRPr="0054226D" w:rsidRDefault="005168CF" w:rsidP="00DF3053">
            <w:pPr>
              <w:pStyle w:val="TAL"/>
            </w:pPr>
            <w:r w:rsidRPr="0054226D">
              <w:t>M</w:t>
            </w:r>
          </w:p>
        </w:tc>
        <w:tc>
          <w:tcPr>
            <w:tcW w:w="990" w:type="dxa"/>
          </w:tcPr>
          <w:p w14:paraId="3D3A7242" w14:textId="77777777" w:rsidR="005168CF" w:rsidRPr="0054226D" w:rsidRDefault="005168CF" w:rsidP="00DF3053">
            <w:pPr>
              <w:pStyle w:val="TAL"/>
            </w:pPr>
          </w:p>
        </w:tc>
        <w:tc>
          <w:tcPr>
            <w:tcW w:w="2235" w:type="dxa"/>
          </w:tcPr>
          <w:p w14:paraId="063E2679" w14:textId="77777777" w:rsidR="005168CF" w:rsidRPr="005F139A" w:rsidRDefault="005168CF" w:rsidP="00DF3053">
            <w:pPr>
              <w:pStyle w:val="TAL"/>
              <w:rPr>
                <w:lang w:val="fr-FR"/>
              </w:rPr>
            </w:pPr>
            <w:r w:rsidRPr="005F139A">
              <w:rPr>
                <w:lang w:val="fr-FR"/>
              </w:rPr>
              <w:t xml:space="preserve">ENUMERATED ( posSibType1-1, </w:t>
            </w:r>
          </w:p>
          <w:p w14:paraId="195690EE" w14:textId="77777777" w:rsidR="005168CF" w:rsidRPr="005F139A" w:rsidRDefault="005168CF" w:rsidP="00DF3053">
            <w:pPr>
              <w:pStyle w:val="TAL"/>
              <w:rPr>
                <w:lang w:val="fr-FR"/>
              </w:rPr>
            </w:pPr>
            <w:r w:rsidRPr="005F139A">
              <w:rPr>
                <w:lang w:val="fr-FR"/>
              </w:rPr>
              <w:t xml:space="preserve">posSibType1-2, </w:t>
            </w:r>
          </w:p>
          <w:p w14:paraId="2902AAF1" w14:textId="77777777" w:rsidR="005168CF" w:rsidRPr="005F139A" w:rsidRDefault="005168CF" w:rsidP="00DF3053">
            <w:pPr>
              <w:pStyle w:val="TAL"/>
              <w:rPr>
                <w:lang w:val="fr-FR"/>
              </w:rPr>
            </w:pPr>
            <w:r w:rsidRPr="005F139A">
              <w:rPr>
                <w:lang w:val="fr-FR"/>
              </w:rPr>
              <w:t xml:space="preserve">posSibType1-3, </w:t>
            </w:r>
          </w:p>
          <w:p w14:paraId="6664A708" w14:textId="77777777" w:rsidR="005168CF" w:rsidRPr="005F139A" w:rsidRDefault="005168CF" w:rsidP="00DF3053">
            <w:pPr>
              <w:pStyle w:val="TAL"/>
              <w:rPr>
                <w:lang w:val="fr-FR"/>
              </w:rPr>
            </w:pPr>
            <w:r w:rsidRPr="005F139A">
              <w:rPr>
                <w:lang w:val="fr-FR"/>
              </w:rPr>
              <w:t xml:space="preserve">posSibType1-4, </w:t>
            </w:r>
          </w:p>
          <w:p w14:paraId="3E68C2AF" w14:textId="77777777" w:rsidR="005168CF" w:rsidRPr="005F139A" w:rsidRDefault="005168CF" w:rsidP="00DF3053">
            <w:pPr>
              <w:pStyle w:val="TAL"/>
              <w:rPr>
                <w:lang w:val="fr-FR"/>
              </w:rPr>
            </w:pPr>
            <w:r w:rsidRPr="005F139A">
              <w:rPr>
                <w:lang w:val="fr-FR"/>
              </w:rPr>
              <w:t>posSibType1-5,</w:t>
            </w:r>
          </w:p>
          <w:p w14:paraId="5401992D" w14:textId="77777777" w:rsidR="005168CF" w:rsidRPr="005F139A" w:rsidRDefault="005168CF" w:rsidP="00DF3053">
            <w:pPr>
              <w:pStyle w:val="TAL"/>
              <w:rPr>
                <w:lang w:val="fr-FR"/>
              </w:rPr>
            </w:pPr>
            <w:r w:rsidRPr="005F139A">
              <w:rPr>
                <w:lang w:val="fr-FR"/>
              </w:rPr>
              <w:t xml:space="preserve">posSibType1-6, </w:t>
            </w:r>
          </w:p>
          <w:p w14:paraId="5C5E38E0" w14:textId="77777777" w:rsidR="005168CF" w:rsidRPr="005F139A" w:rsidRDefault="005168CF" w:rsidP="00DF3053">
            <w:pPr>
              <w:pStyle w:val="TAL"/>
              <w:rPr>
                <w:lang w:val="fr-FR"/>
              </w:rPr>
            </w:pPr>
            <w:r w:rsidRPr="005F139A">
              <w:rPr>
                <w:lang w:val="fr-FR"/>
              </w:rPr>
              <w:t xml:space="preserve">posSibType1-7, </w:t>
            </w:r>
          </w:p>
          <w:p w14:paraId="25B8C7F0" w14:textId="77777777" w:rsidR="005168CF" w:rsidRPr="005F139A" w:rsidRDefault="005168CF" w:rsidP="00DF3053">
            <w:pPr>
              <w:pStyle w:val="TAL"/>
              <w:rPr>
                <w:lang w:val="fr-FR"/>
              </w:rPr>
            </w:pPr>
            <w:r w:rsidRPr="005F139A">
              <w:rPr>
                <w:lang w:val="fr-FR"/>
              </w:rPr>
              <w:t xml:space="preserve">posSibType2-1, </w:t>
            </w:r>
          </w:p>
          <w:p w14:paraId="3CDAFE81" w14:textId="77777777" w:rsidR="005168CF" w:rsidRPr="005F139A" w:rsidRDefault="005168CF" w:rsidP="00DF3053">
            <w:pPr>
              <w:pStyle w:val="TAL"/>
              <w:rPr>
                <w:lang w:val="fr-FR"/>
              </w:rPr>
            </w:pPr>
            <w:r w:rsidRPr="005F139A">
              <w:rPr>
                <w:lang w:val="fr-FR"/>
              </w:rPr>
              <w:t xml:space="preserve">posSibType2-2, </w:t>
            </w:r>
          </w:p>
          <w:p w14:paraId="38627D2C" w14:textId="77777777" w:rsidR="005168CF" w:rsidRPr="005F139A" w:rsidRDefault="005168CF" w:rsidP="00DF3053">
            <w:pPr>
              <w:pStyle w:val="TAL"/>
              <w:rPr>
                <w:lang w:val="fr-FR"/>
              </w:rPr>
            </w:pPr>
            <w:r w:rsidRPr="005F139A">
              <w:rPr>
                <w:lang w:val="fr-FR"/>
              </w:rPr>
              <w:t>posSibType2-3,</w:t>
            </w:r>
          </w:p>
          <w:p w14:paraId="3568C073" w14:textId="77777777" w:rsidR="005168CF" w:rsidRPr="005F139A" w:rsidRDefault="005168CF" w:rsidP="00DF3053">
            <w:pPr>
              <w:pStyle w:val="TAL"/>
              <w:rPr>
                <w:lang w:val="fr-FR"/>
              </w:rPr>
            </w:pPr>
            <w:r w:rsidRPr="005F139A">
              <w:rPr>
                <w:lang w:val="fr-FR"/>
              </w:rPr>
              <w:t xml:space="preserve">posSibType2-4, </w:t>
            </w:r>
          </w:p>
          <w:p w14:paraId="0EABCFDA" w14:textId="77777777" w:rsidR="005168CF" w:rsidRPr="005F139A" w:rsidRDefault="005168CF" w:rsidP="00DF3053">
            <w:pPr>
              <w:pStyle w:val="TAL"/>
              <w:rPr>
                <w:lang w:val="fr-FR"/>
              </w:rPr>
            </w:pPr>
            <w:r w:rsidRPr="005F139A">
              <w:rPr>
                <w:lang w:val="fr-FR"/>
              </w:rPr>
              <w:t xml:space="preserve">posSibType2-5, </w:t>
            </w:r>
          </w:p>
          <w:p w14:paraId="70518A07" w14:textId="77777777" w:rsidR="005168CF" w:rsidRPr="005F139A" w:rsidRDefault="005168CF" w:rsidP="00DF3053">
            <w:pPr>
              <w:pStyle w:val="TAL"/>
              <w:rPr>
                <w:lang w:val="fr-FR"/>
              </w:rPr>
            </w:pPr>
            <w:r w:rsidRPr="005F139A">
              <w:rPr>
                <w:lang w:val="fr-FR"/>
              </w:rPr>
              <w:t xml:space="preserve">posSibType2-6, </w:t>
            </w:r>
          </w:p>
          <w:p w14:paraId="0329125A" w14:textId="77777777" w:rsidR="005168CF" w:rsidRPr="005F139A" w:rsidRDefault="005168CF" w:rsidP="00DF3053">
            <w:pPr>
              <w:pStyle w:val="TAL"/>
              <w:rPr>
                <w:lang w:val="fr-FR"/>
              </w:rPr>
            </w:pPr>
            <w:r w:rsidRPr="005F139A">
              <w:rPr>
                <w:lang w:val="fr-FR"/>
              </w:rPr>
              <w:t xml:space="preserve">posSibType2-7, </w:t>
            </w:r>
          </w:p>
          <w:p w14:paraId="59B1B812" w14:textId="77777777" w:rsidR="005168CF" w:rsidRPr="005F139A" w:rsidRDefault="005168CF" w:rsidP="00DF3053">
            <w:pPr>
              <w:pStyle w:val="TAL"/>
              <w:rPr>
                <w:lang w:val="fr-FR"/>
              </w:rPr>
            </w:pPr>
            <w:r w:rsidRPr="005F139A">
              <w:rPr>
                <w:lang w:val="fr-FR"/>
              </w:rPr>
              <w:t>posSibType2-8,</w:t>
            </w:r>
          </w:p>
          <w:p w14:paraId="11EF7F48" w14:textId="77777777" w:rsidR="005168CF" w:rsidRPr="005F139A" w:rsidRDefault="005168CF" w:rsidP="00DF3053">
            <w:pPr>
              <w:pStyle w:val="TAL"/>
              <w:rPr>
                <w:lang w:val="fr-FR"/>
              </w:rPr>
            </w:pPr>
            <w:r w:rsidRPr="005F139A">
              <w:rPr>
                <w:lang w:val="fr-FR"/>
              </w:rPr>
              <w:t xml:space="preserve">posSibType2-9, </w:t>
            </w:r>
          </w:p>
          <w:p w14:paraId="2BF2B77D" w14:textId="77777777" w:rsidR="005168CF" w:rsidRPr="005F139A" w:rsidRDefault="005168CF" w:rsidP="00DF3053">
            <w:pPr>
              <w:pStyle w:val="TAL"/>
              <w:rPr>
                <w:lang w:val="fr-FR"/>
              </w:rPr>
            </w:pPr>
            <w:r w:rsidRPr="005F139A">
              <w:rPr>
                <w:lang w:val="fr-FR"/>
              </w:rPr>
              <w:t xml:space="preserve">posSibType2-10, </w:t>
            </w:r>
          </w:p>
          <w:p w14:paraId="1975F115" w14:textId="77777777" w:rsidR="005168CF" w:rsidRPr="005F139A" w:rsidRDefault="005168CF" w:rsidP="00DF3053">
            <w:pPr>
              <w:pStyle w:val="TAL"/>
              <w:rPr>
                <w:lang w:val="fr-FR"/>
              </w:rPr>
            </w:pPr>
            <w:r w:rsidRPr="005F139A">
              <w:rPr>
                <w:lang w:val="fr-FR"/>
              </w:rPr>
              <w:t xml:space="preserve">posSibType2-11, </w:t>
            </w:r>
          </w:p>
          <w:p w14:paraId="5CAE6EB8" w14:textId="77777777" w:rsidR="005168CF" w:rsidRPr="005F139A" w:rsidRDefault="005168CF" w:rsidP="00DF3053">
            <w:pPr>
              <w:pStyle w:val="TAL"/>
              <w:rPr>
                <w:lang w:val="fr-FR"/>
              </w:rPr>
            </w:pPr>
            <w:r w:rsidRPr="005F139A">
              <w:rPr>
                <w:lang w:val="fr-FR"/>
              </w:rPr>
              <w:t xml:space="preserve">posSibType2-12, </w:t>
            </w:r>
          </w:p>
          <w:p w14:paraId="2ADA7C9C" w14:textId="77777777" w:rsidR="005168CF" w:rsidRPr="005F139A" w:rsidRDefault="005168CF" w:rsidP="00DF3053">
            <w:pPr>
              <w:pStyle w:val="TAL"/>
              <w:rPr>
                <w:lang w:val="fr-FR"/>
              </w:rPr>
            </w:pPr>
            <w:r w:rsidRPr="005F139A">
              <w:rPr>
                <w:lang w:val="fr-FR"/>
              </w:rPr>
              <w:t xml:space="preserve">posSibType2-13, </w:t>
            </w:r>
          </w:p>
          <w:p w14:paraId="1AEB3880" w14:textId="77777777" w:rsidR="005168CF" w:rsidRPr="005F139A" w:rsidRDefault="005168CF" w:rsidP="00DF3053">
            <w:pPr>
              <w:pStyle w:val="TAL"/>
              <w:rPr>
                <w:lang w:val="fr-FR"/>
              </w:rPr>
            </w:pPr>
            <w:r w:rsidRPr="005F139A">
              <w:rPr>
                <w:lang w:val="fr-FR"/>
              </w:rPr>
              <w:t xml:space="preserve">posSibType2-14, </w:t>
            </w:r>
          </w:p>
          <w:p w14:paraId="4CE35972" w14:textId="77777777" w:rsidR="005168CF" w:rsidRPr="005F139A" w:rsidRDefault="005168CF" w:rsidP="00DF3053">
            <w:pPr>
              <w:pStyle w:val="TAL"/>
              <w:rPr>
                <w:lang w:val="fr-FR"/>
              </w:rPr>
            </w:pPr>
            <w:r w:rsidRPr="005F139A">
              <w:rPr>
                <w:lang w:val="fr-FR"/>
              </w:rPr>
              <w:t xml:space="preserve">posSibType2-15, </w:t>
            </w:r>
          </w:p>
          <w:p w14:paraId="48EB472D" w14:textId="77777777" w:rsidR="005168CF" w:rsidRPr="005F139A" w:rsidRDefault="005168CF" w:rsidP="00DF3053">
            <w:pPr>
              <w:pStyle w:val="TAL"/>
              <w:rPr>
                <w:lang w:val="fr-FR"/>
              </w:rPr>
            </w:pPr>
            <w:r w:rsidRPr="005F139A">
              <w:rPr>
                <w:lang w:val="fr-FR"/>
              </w:rPr>
              <w:t>posSibType2-16,</w:t>
            </w:r>
          </w:p>
          <w:p w14:paraId="05165E3F" w14:textId="77777777" w:rsidR="005168CF" w:rsidRPr="005F139A" w:rsidRDefault="005168CF" w:rsidP="00DF3053">
            <w:pPr>
              <w:pStyle w:val="TAL"/>
              <w:rPr>
                <w:lang w:val="fr-FR"/>
              </w:rPr>
            </w:pPr>
            <w:r w:rsidRPr="005F139A">
              <w:rPr>
                <w:lang w:val="fr-FR"/>
              </w:rPr>
              <w:t xml:space="preserve">posSibType2-17, </w:t>
            </w:r>
          </w:p>
          <w:p w14:paraId="462A42A5" w14:textId="77777777" w:rsidR="005168CF" w:rsidRPr="005F139A" w:rsidRDefault="005168CF" w:rsidP="00DF3053">
            <w:pPr>
              <w:pStyle w:val="TAL"/>
              <w:rPr>
                <w:lang w:val="fr-FR"/>
              </w:rPr>
            </w:pPr>
            <w:r w:rsidRPr="005F139A">
              <w:rPr>
                <w:lang w:val="fr-FR"/>
              </w:rPr>
              <w:t xml:space="preserve">posSibType2-18, </w:t>
            </w:r>
          </w:p>
          <w:p w14:paraId="5E4B90C7" w14:textId="77777777" w:rsidR="005168CF" w:rsidRPr="005F139A" w:rsidRDefault="005168CF" w:rsidP="00DF3053">
            <w:pPr>
              <w:pStyle w:val="TAL"/>
              <w:rPr>
                <w:lang w:val="fr-FR"/>
              </w:rPr>
            </w:pPr>
            <w:r w:rsidRPr="005F139A">
              <w:rPr>
                <w:lang w:val="fr-FR"/>
              </w:rPr>
              <w:t>posSibType2-19,</w:t>
            </w:r>
          </w:p>
          <w:p w14:paraId="13FDFE28" w14:textId="77777777" w:rsidR="005168CF" w:rsidRPr="005F139A" w:rsidRDefault="005168CF" w:rsidP="00DF3053">
            <w:pPr>
              <w:pStyle w:val="TAL"/>
              <w:rPr>
                <w:lang w:val="fr-FR"/>
              </w:rPr>
            </w:pPr>
            <w:r w:rsidRPr="005F139A">
              <w:rPr>
                <w:lang w:val="fr-FR"/>
              </w:rPr>
              <w:t xml:space="preserve">posSibType3-1, </w:t>
            </w:r>
          </w:p>
          <w:p w14:paraId="120C1289" w14:textId="77777777" w:rsidR="005168CF" w:rsidRPr="005F139A" w:rsidRDefault="005168CF" w:rsidP="00DF3053">
            <w:pPr>
              <w:pStyle w:val="TAL"/>
              <w:rPr>
                <w:lang w:val="fr-FR"/>
              </w:rPr>
            </w:pPr>
            <w:r w:rsidRPr="005F139A">
              <w:rPr>
                <w:lang w:val="fr-FR"/>
              </w:rPr>
              <w:t>...,</w:t>
            </w:r>
          </w:p>
          <w:p w14:paraId="742FC89D" w14:textId="77777777" w:rsidR="005168CF" w:rsidRPr="005F139A" w:rsidRDefault="005168CF" w:rsidP="00DF3053">
            <w:pPr>
              <w:pStyle w:val="TAL"/>
              <w:rPr>
                <w:lang w:val="fr-FR"/>
              </w:rPr>
            </w:pPr>
            <w:r w:rsidRPr="005F139A">
              <w:rPr>
                <w:lang w:val="fr-FR"/>
              </w:rPr>
              <w:t>posSibType4-1,</w:t>
            </w:r>
          </w:p>
          <w:p w14:paraId="68302DBD" w14:textId="77777777" w:rsidR="005168CF" w:rsidRPr="005F139A" w:rsidRDefault="005168CF" w:rsidP="00DF3053">
            <w:pPr>
              <w:pStyle w:val="TAL"/>
              <w:rPr>
                <w:lang w:val="fr-FR"/>
              </w:rPr>
            </w:pPr>
            <w:r w:rsidRPr="005F139A">
              <w:rPr>
                <w:lang w:val="fr-FR"/>
              </w:rPr>
              <w:t>posSibType5-1,</w:t>
            </w:r>
          </w:p>
          <w:p w14:paraId="1B578B7F" w14:textId="77777777" w:rsidR="005168CF" w:rsidRDefault="005168CF" w:rsidP="00DF3053">
            <w:pPr>
              <w:pStyle w:val="TAL"/>
            </w:pPr>
            <w:r>
              <w:t>posSibType2-24,</w:t>
            </w:r>
          </w:p>
          <w:p w14:paraId="088F46D4" w14:textId="77777777" w:rsidR="005168CF" w:rsidRPr="0054226D" w:rsidRDefault="005168CF" w:rsidP="00DF3053">
            <w:pPr>
              <w:pStyle w:val="TAL"/>
            </w:pPr>
            <w:r>
              <w:t>posSibType2-25</w:t>
            </w:r>
            <w:r w:rsidRPr="0054226D">
              <w:t>)</w:t>
            </w:r>
          </w:p>
        </w:tc>
        <w:tc>
          <w:tcPr>
            <w:tcW w:w="2693" w:type="dxa"/>
          </w:tcPr>
          <w:p w14:paraId="7B9CF5A0" w14:textId="77777777" w:rsidR="005168CF" w:rsidRPr="0054226D" w:rsidRDefault="005168CF" w:rsidP="00DF3053">
            <w:pPr>
              <w:pStyle w:val="TAL"/>
              <w:rPr>
                <w:lang w:eastAsia="zh-CN"/>
              </w:rPr>
            </w:pPr>
          </w:p>
        </w:tc>
      </w:tr>
    </w:tbl>
    <w:p w14:paraId="2BC219B8" w14:textId="77777777" w:rsidR="005168CF" w:rsidRPr="0054226D" w:rsidRDefault="005168CF" w:rsidP="005168CF"/>
    <w:p w14:paraId="50617505" w14:textId="77777777" w:rsidR="005168CF" w:rsidRPr="0054226D" w:rsidRDefault="005168CF" w:rsidP="005168CF">
      <w:pPr>
        <w:pStyle w:val="Heading3"/>
        <w:rPr>
          <w:lang w:eastAsia="zh-CN"/>
        </w:rPr>
      </w:pPr>
      <w:bookmarkStart w:id="376" w:name="_Toc534730168"/>
      <w:bookmarkStart w:id="377" w:name="_Toc36552164"/>
      <w:bookmarkStart w:id="378" w:name="_Toc162452607"/>
      <w:r w:rsidRPr="0054226D">
        <w:rPr>
          <w:lang w:eastAsia="zh-CN"/>
        </w:rPr>
        <w:lastRenderedPageBreak/>
        <w:t>9.2.24</w:t>
      </w:r>
      <w:r w:rsidRPr="0054226D">
        <w:rPr>
          <w:lang w:eastAsia="zh-CN"/>
        </w:rPr>
        <w:tab/>
        <w:t>Assistance Information Failure List</w:t>
      </w:r>
      <w:bookmarkEnd w:id="376"/>
      <w:bookmarkEnd w:id="377"/>
      <w:bookmarkEnd w:id="378"/>
    </w:p>
    <w:p w14:paraId="45D31E1A" w14:textId="77777777" w:rsidR="005168CF" w:rsidRPr="0054226D" w:rsidRDefault="005168CF" w:rsidP="005168CF">
      <w:r w:rsidRPr="0054226D">
        <w:t>This parameter identifies the assistance information for which the eNB failed to configure broadcasting.</w:t>
      </w:r>
    </w:p>
    <w:p w14:paraId="4F36AAC1" w14:textId="77777777" w:rsidR="005168CF" w:rsidRPr="0054226D" w:rsidRDefault="005168CF" w:rsidP="005168CF">
      <w:pPr>
        <w:pStyle w:val="TH"/>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5168CF" w:rsidRPr="0054226D" w14:paraId="78E4E80D" w14:textId="77777777" w:rsidTr="00DF3053">
        <w:tc>
          <w:tcPr>
            <w:tcW w:w="2898" w:type="dxa"/>
          </w:tcPr>
          <w:p w14:paraId="7F4189BF" w14:textId="77777777" w:rsidR="005168CF" w:rsidRPr="0054226D" w:rsidRDefault="005168CF" w:rsidP="00DF3053">
            <w:pPr>
              <w:pStyle w:val="TAH"/>
            </w:pPr>
            <w:r w:rsidRPr="0054226D">
              <w:t>IE/Group Name</w:t>
            </w:r>
          </w:p>
        </w:tc>
        <w:tc>
          <w:tcPr>
            <w:tcW w:w="1080" w:type="dxa"/>
          </w:tcPr>
          <w:p w14:paraId="104E6A36" w14:textId="77777777" w:rsidR="005168CF" w:rsidRPr="0054226D" w:rsidRDefault="005168CF" w:rsidP="00DF3053">
            <w:pPr>
              <w:pStyle w:val="TAH"/>
            </w:pPr>
            <w:r w:rsidRPr="0054226D">
              <w:t>Presence</w:t>
            </w:r>
          </w:p>
        </w:tc>
        <w:tc>
          <w:tcPr>
            <w:tcW w:w="1710" w:type="dxa"/>
          </w:tcPr>
          <w:p w14:paraId="2B4D5CFB" w14:textId="77777777" w:rsidR="005168CF" w:rsidRPr="0054226D" w:rsidRDefault="005168CF" w:rsidP="00DF3053">
            <w:pPr>
              <w:pStyle w:val="TAH"/>
            </w:pPr>
            <w:r w:rsidRPr="0054226D">
              <w:t>Range</w:t>
            </w:r>
          </w:p>
        </w:tc>
        <w:tc>
          <w:tcPr>
            <w:tcW w:w="2430" w:type="dxa"/>
          </w:tcPr>
          <w:p w14:paraId="51F4C7F9" w14:textId="77777777" w:rsidR="005168CF" w:rsidRPr="0054226D" w:rsidRDefault="005168CF" w:rsidP="00DF3053">
            <w:pPr>
              <w:pStyle w:val="TAH"/>
            </w:pPr>
            <w:r w:rsidRPr="0054226D">
              <w:t>IE type and reference</w:t>
            </w:r>
          </w:p>
        </w:tc>
        <w:tc>
          <w:tcPr>
            <w:tcW w:w="1238" w:type="dxa"/>
          </w:tcPr>
          <w:p w14:paraId="36A87D8A" w14:textId="77777777" w:rsidR="005168CF" w:rsidRPr="0054226D" w:rsidRDefault="005168CF" w:rsidP="00DF3053">
            <w:pPr>
              <w:pStyle w:val="TAH"/>
            </w:pPr>
            <w:r w:rsidRPr="0054226D">
              <w:t>Semantics description</w:t>
            </w:r>
          </w:p>
        </w:tc>
      </w:tr>
      <w:tr w:rsidR="005168CF" w:rsidRPr="0054226D" w14:paraId="0A8B53B5" w14:textId="77777777" w:rsidTr="00DF3053">
        <w:tc>
          <w:tcPr>
            <w:tcW w:w="2898" w:type="dxa"/>
          </w:tcPr>
          <w:p w14:paraId="00A74186" w14:textId="77777777" w:rsidR="005168CF" w:rsidRPr="0054226D" w:rsidRDefault="005168CF" w:rsidP="00DF3053">
            <w:pPr>
              <w:pStyle w:val="TAL"/>
              <w:rPr>
                <w:b/>
              </w:rPr>
            </w:pPr>
            <w:r w:rsidRPr="0054226D">
              <w:rPr>
                <w:b/>
              </w:rPr>
              <w:t>Assistance Information Failure List</w:t>
            </w:r>
          </w:p>
        </w:tc>
        <w:tc>
          <w:tcPr>
            <w:tcW w:w="1080" w:type="dxa"/>
          </w:tcPr>
          <w:p w14:paraId="2B895C77" w14:textId="77777777" w:rsidR="005168CF" w:rsidRPr="0054226D" w:rsidRDefault="005168CF" w:rsidP="00DF3053">
            <w:pPr>
              <w:pStyle w:val="TAL"/>
            </w:pPr>
          </w:p>
        </w:tc>
        <w:tc>
          <w:tcPr>
            <w:tcW w:w="1710" w:type="dxa"/>
          </w:tcPr>
          <w:p w14:paraId="4FAD1035" w14:textId="77777777" w:rsidR="005168CF" w:rsidRPr="0054226D" w:rsidRDefault="005168CF" w:rsidP="00DF3053">
            <w:pPr>
              <w:pStyle w:val="TAL"/>
              <w:rPr>
                <w:i/>
              </w:rPr>
            </w:pPr>
            <w:r w:rsidRPr="0054226D">
              <w:rPr>
                <w:i/>
              </w:rPr>
              <w:t>1..&lt;maxnoAssistInfoFailureListItems&gt;</w:t>
            </w:r>
          </w:p>
        </w:tc>
        <w:tc>
          <w:tcPr>
            <w:tcW w:w="2430" w:type="dxa"/>
          </w:tcPr>
          <w:p w14:paraId="3D539177" w14:textId="77777777" w:rsidR="005168CF" w:rsidRPr="0054226D" w:rsidRDefault="005168CF" w:rsidP="00DF3053">
            <w:pPr>
              <w:pStyle w:val="TAL"/>
            </w:pPr>
          </w:p>
        </w:tc>
        <w:tc>
          <w:tcPr>
            <w:tcW w:w="1238" w:type="dxa"/>
          </w:tcPr>
          <w:p w14:paraId="4A005A0C" w14:textId="77777777" w:rsidR="005168CF" w:rsidRPr="0054226D" w:rsidRDefault="005168CF" w:rsidP="00DF3053">
            <w:pPr>
              <w:pStyle w:val="TAL"/>
              <w:rPr>
                <w:lang w:eastAsia="zh-CN"/>
              </w:rPr>
            </w:pPr>
          </w:p>
        </w:tc>
      </w:tr>
      <w:tr w:rsidR="005168CF" w:rsidRPr="0054226D" w14:paraId="64699F34" w14:textId="77777777" w:rsidTr="00DF3053">
        <w:tc>
          <w:tcPr>
            <w:tcW w:w="2898" w:type="dxa"/>
          </w:tcPr>
          <w:p w14:paraId="1E16F5F6" w14:textId="77777777" w:rsidR="005168CF" w:rsidRPr="00725129" w:rsidRDefault="005168CF" w:rsidP="00A7285D">
            <w:pPr>
              <w:pStyle w:val="TALLeft0"/>
              <w:rPr>
                <w:b/>
              </w:rPr>
            </w:pPr>
            <w:r w:rsidRPr="00725129">
              <w:t>&gt;PosSIB-Type</w:t>
            </w:r>
          </w:p>
        </w:tc>
        <w:tc>
          <w:tcPr>
            <w:tcW w:w="1080" w:type="dxa"/>
          </w:tcPr>
          <w:p w14:paraId="71E6A279" w14:textId="77777777" w:rsidR="005168CF" w:rsidRPr="0054226D" w:rsidRDefault="005168CF" w:rsidP="00DF3053">
            <w:pPr>
              <w:pStyle w:val="TAL"/>
            </w:pPr>
            <w:r w:rsidRPr="0054226D">
              <w:t>M</w:t>
            </w:r>
          </w:p>
        </w:tc>
        <w:tc>
          <w:tcPr>
            <w:tcW w:w="1710" w:type="dxa"/>
          </w:tcPr>
          <w:p w14:paraId="37F4006E" w14:textId="77777777" w:rsidR="005168CF" w:rsidRPr="0054226D" w:rsidRDefault="005168CF" w:rsidP="00DF3053">
            <w:pPr>
              <w:pStyle w:val="TAL"/>
              <w:rPr>
                <w:i/>
              </w:rPr>
            </w:pPr>
          </w:p>
        </w:tc>
        <w:tc>
          <w:tcPr>
            <w:tcW w:w="2430" w:type="dxa"/>
          </w:tcPr>
          <w:p w14:paraId="26C15B32" w14:textId="77777777" w:rsidR="005168CF" w:rsidRDefault="005168CF" w:rsidP="00DF3053">
            <w:pPr>
              <w:pStyle w:val="TAL"/>
            </w:pPr>
            <w:r w:rsidRPr="0054226D">
              <w:t>Pos</w:t>
            </w:r>
            <w:r>
              <w:t xml:space="preserve">itioning </w:t>
            </w:r>
            <w:r w:rsidRPr="0054226D">
              <w:t>SIB-Type</w:t>
            </w:r>
          </w:p>
          <w:p w14:paraId="62D461D5" w14:textId="77777777" w:rsidR="005168CF" w:rsidRPr="0054226D" w:rsidRDefault="005168CF" w:rsidP="00DF3053">
            <w:pPr>
              <w:pStyle w:val="TAL"/>
            </w:pPr>
            <w:r w:rsidRPr="0054226D">
              <w:t>9.2.23</w:t>
            </w:r>
          </w:p>
        </w:tc>
        <w:tc>
          <w:tcPr>
            <w:tcW w:w="1238" w:type="dxa"/>
          </w:tcPr>
          <w:p w14:paraId="08BA0BF6" w14:textId="77777777" w:rsidR="005168CF" w:rsidRPr="0054226D" w:rsidRDefault="005168CF" w:rsidP="00DF3053">
            <w:pPr>
              <w:pStyle w:val="TAL"/>
              <w:rPr>
                <w:lang w:eastAsia="zh-CN"/>
              </w:rPr>
            </w:pPr>
          </w:p>
        </w:tc>
      </w:tr>
      <w:tr w:rsidR="005168CF" w:rsidRPr="0054226D" w14:paraId="181DDDE5" w14:textId="77777777" w:rsidTr="00DF3053">
        <w:tc>
          <w:tcPr>
            <w:tcW w:w="2898" w:type="dxa"/>
          </w:tcPr>
          <w:p w14:paraId="430D68A1" w14:textId="77777777" w:rsidR="005168CF" w:rsidRPr="00725129" w:rsidRDefault="005168CF" w:rsidP="00A7285D">
            <w:pPr>
              <w:pStyle w:val="TALLeft0"/>
            </w:pPr>
            <w:r w:rsidRPr="00725129">
              <w:t>&gt;Outcome</w:t>
            </w:r>
          </w:p>
        </w:tc>
        <w:tc>
          <w:tcPr>
            <w:tcW w:w="1080" w:type="dxa"/>
          </w:tcPr>
          <w:p w14:paraId="7473C10D" w14:textId="77777777" w:rsidR="005168CF" w:rsidRPr="0054226D" w:rsidRDefault="005168CF" w:rsidP="00DF3053">
            <w:pPr>
              <w:pStyle w:val="TAL"/>
            </w:pPr>
            <w:r w:rsidRPr="0054226D">
              <w:t>M</w:t>
            </w:r>
          </w:p>
        </w:tc>
        <w:tc>
          <w:tcPr>
            <w:tcW w:w="1710" w:type="dxa"/>
          </w:tcPr>
          <w:p w14:paraId="17C20464" w14:textId="77777777" w:rsidR="005168CF" w:rsidRPr="0054226D" w:rsidRDefault="005168CF" w:rsidP="00DF3053">
            <w:pPr>
              <w:pStyle w:val="TAL"/>
              <w:rPr>
                <w:i/>
              </w:rPr>
            </w:pPr>
          </w:p>
        </w:tc>
        <w:tc>
          <w:tcPr>
            <w:tcW w:w="2430" w:type="dxa"/>
          </w:tcPr>
          <w:p w14:paraId="092F1CC4" w14:textId="77777777" w:rsidR="005168CF" w:rsidRPr="0054226D" w:rsidRDefault="005168CF" w:rsidP="00DF3053">
            <w:pPr>
              <w:pStyle w:val="TAL"/>
            </w:pPr>
            <w:r w:rsidRPr="0054226D">
              <w:t>ENUMERATED (failed, ...)</w:t>
            </w:r>
          </w:p>
        </w:tc>
        <w:tc>
          <w:tcPr>
            <w:tcW w:w="1238" w:type="dxa"/>
          </w:tcPr>
          <w:p w14:paraId="6F6F33A9" w14:textId="77777777" w:rsidR="005168CF" w:rsidRPr="0054226D" w:rsidRDefault="005168CF" w:rsidP="00DF3053">
            <w:pPr>
              <w:pStyle w:val="TAL"/>
              <w:rPr>
                <w:lang w:eastAsia="zh-CN"/>
              </w:rPr>
            </w:pPr>
          </w:p>
        </w:tc>
      </w:tr>
    </w:tbl>
    <w:p w14:paraId="4CD66BA3"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DF3053">
            <w:pPr>
              <w:pStyle w:val="TAH"/>
            </w:pPr>
            <w:r w:rsidRPr="0054226D">
              <w:t>Range bound</w:t>
            </w:r>
          </w:p>
        </w:tc>
        <w:tc>
          <w:tcPr>
            <w:tcW w:w="5670" w:type="dxa"/>
          </w:tcPr>
          <w:p w14:paraId="79093B66" w14:textId="77777777" w:rsidR="005168CF" w:rsidRPr="0054226D" w:rsidRDefault="005168CF" w:rsidP="00DF3053">
            <w:pPr>
              <w:pStyle w:val="TAH"/>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DF3053">
            <w:pPr>
              <w:pStyle w:val="TAL"/>
            </w:pPr>
            <w:r w:rsidRPr="0054226D">
              <w:t>maxnoAssistInfoFailureListItems</w:t>
            </w:r>
          </w:p>
        </w:tc>
        <w:tc>
          <w:tcPr>
            <w:tcW w:w="5670" w:type="dxa"/>
          </w:tcPr>
          <w:p w14:paraId="35CDFAF7" w14:textId="77777777" w:rsidR="005168CF" w:rsidRPr="0054226D" w:rsidRDefault="005168CF" w:rsidP="00DF3053">
            <w:pPr>
              <w:pStyle w:val="TAL"/>
            </w:pPr>
            <w:r w:rsidRPr="0054226D">
              <w:t>Maximum no. of assistance information failure list items that can be signaled with one message. Value is 32.</w:t>
            </w:r>
          </w:p>
        </w:tc>
      </w:tr>
    </w:tbl>
    <w:p w14:paraId="38C10392" w14:textId="77777777" w:rsidR="005168CF" w:rsidRDefault="005168CF" w:rsidP="005168CF"/>
    <w:p w14:paraId="5FB2BC99" w14:textId="77777777" w:rsidR="005168CF" w:rsidRPr="001E4F1C" w:rsidRDefault="005168CF" w:rsidP="005168CF">
      <w:pPr>
        <w:pStyle w:val="Heading3"/>
      </w:pPr>
      <w:bookmarkStart w:id="379" w:name="_Toc534730169"/>
      <w:bookmarkStart w:id="380" w:name="_Toc36552165"/>
      <w:bookmarkStart w:id="381" w:name="_Toc162452608"/>
      <w:r w:rsidRPr="001E4F1C">
        <w:t>9.2.</w:t>
      </w:r>
      <w:r>
        <w:rPr>
          <w:lang w:eastAsia="zh-CN"/>
        </w:rPr>
        <w:t>25</w:t>
      </w:r>
      <w:r w:rsidRPr="001E4F1C">
        <w:tab/>
      </w:r>
      <w:r>
        <w:rPr>
          <w:lang w:eastAsia="zh-CN"/>
        </w:rPr>
        <w:t>TDD Configuration</w:t>
      </w:r>
      <w:bookmarkEnd w:id="379"/>
      <w:bookmarkEnd w:id="380"/>
      <w:bookmarkEnd w:id="381"/>
    </w:p>
    <w:p w14:paraId="66FA1B23" w14:textId="77777777" w:rsidR="005168CF" w:rsidRPr="001E4F1C" w:rsidRDefault="005168CF" w:rsidP="005168CF">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1E4F1C" w14:paraId="167BFDB4" w14:textId="77777777" w:rsidTr="00DF3053">
        <w:trPr>
          <w:jc w:val="center"/>
        </w:trPr>
        <w:tc>
          <w:tcPr>
            <w:tcW w:w="2339" w:type="dxa"/>
          </w:tcPr>
          <w:p w14:paraId="23EFFA96" w14:textId="77777777" w:rsidR="005168CF" w:rsidRPr="001E4F1C" w:rsidRDefault="005168CF" w:rsidP="00DF3053">
            <w:pPr>
              <w:pStyle w:val="TAH"/>
            </w:pPr>
            <w:r w:rsidRPr="001E4F1C">
              <w:t>IE/Group Name</w:t>
            </w:r>
          </w:p>
        </w:tc>
        <w:tc>
          <w:tcPr>
            <w:tcW w:w="1276" w:type="dxa"/>
          </w:tcPr>
          <w:p w14:paraId="486D2369" w14:textId="77777777" w:rsidR="005168CF" w:rsidRPr="001E4F1C" w:rsidRDefault="005168CF" w:rsidP="00DF3053">
            <w:pPr>
              <w:pStyle w:val="TAH"/>
            </w:pPr>
            <w:r w:rsidRPr="001E4F1C">
              <w:t>Presence</w:t>
            </w:r>
          </w:p>
        </w:tc>
        <w:tc>
          <w:tcPr>
            <w:tcW w:w="852" w:type="dxa"/>
          </w:tcPr>
          <w:p w14:paraId="1DF44199" w14:textId="77777777" w:rsidR="005168CF" w:rsidRPr="001E4F1C" w:rsidRDefault="005168CF" w:rsidP="00DF3053">
            <w:pPr>
              <w:pStyle w:val="TAH"/>
            </w:pPr>
            <w:r w:rsidRPr="001E4F1C">
              <w:t>Range</w:t>
            </w:r>
          </w:p>
        </w:tc>
        <w:tc>
          <w:tcPr>
            <w:tcW w:w="2124" w:type="dxa"/>
          </w:tcPr>
          <w:p w14:paraId="3E8544E0" w14:textId="77777777" w:rsidR="005168CF" w:rsidRPr="001E4F1C" w:rsidRDefault="005168CF" w:rsidP="00DF3053">
            <w:pPr>
              <w:pStyle w:val="TAH"/>
            </w:pPr>
            <w:r w:rsidRPr="001E4F1C">
              <w:t>IE Type and Reference</w:t>
            </w:r>
          </w:p>
        </w:tc>
        <w:tc>
          <w:tcPr>
            <w:tcW w:w="2623" w:type="dxa"/>
          </w:tcPr>
          <w:p w14:paraId="19B02B5B" w14:textId="77777777" w:rsidR="005168CF" w:rsidRPr="001E4F1C" w:rsidRDefault="005168CF" w:rsidP="00DF3053">
            <w:pPr>
              <w:pStyle w:val="TAH"/>
            </w:pPr>
            <w:r w:rsidRPr="001E4F1C">
              <w:t>Semantics Description</w:t>
            </w:r>
          </w:p>
        </w:tc>
      </w:tr>
      <w:tr w:rsidR="005168CF" w:rsidRPr="001E4F1C" w14:paraId="1E101923" w14:textId="77777777" w:rsidTr="00DF3053">
        <w:trPr>
          <w:jc w:val="center"/>
        </w:trPr>
        <w:tc>
          <w:tcPr>
            <w:tcW w:w="2339" w:type="dxa"/>
          </w:tcPr>
          <w:p w14:paraId="2DC0AC59" w14:textId="77777777" w:rsidR="005168CF" w:rsidRPr="001E4F1C" w:rsidRDefault="005168CF" w:rsidP="00DF3053">
            <w:pPr>
              <w:pStyle w:val="TAL"/>
              <w:rPr>
                <w:szCs w:val="18"/>
              </w:rPr>
            </w:pPr>
            <w:r>
              <w:rPr>
                <w:lang w:eastAsia="zh-CN"/>
              </w:rPr>
              <w:t>Subframe Assignment</w:t>
            </w:r>
          </w:p>
        </w:tc>
        <w:tc>
          <w:tcPr>
            <w:tcW w:w="1276" w:type="dxa"/>
          </w:tcPr>
          <w:p w14:paraId="53A09086" w14:textId="77777777" w:rsidR="005168CF" w:rsidRPr="001E4F1C" w:rsidRDefault="005168CF" w:rsidP="00DF3053">
            <w:pPr>
              <w:pStyle w:val="TAL"/>
              <w:rPr>
                <w:szCs w:val="18"/>
              </w:rPr>
            </w:pPr>
            <w:r>
              <w:rPr>
                <w:szCs w:val="18"/>
              </w:rPr>
              <w:t>M</w:t>
            </w:r>
          </w:p>
        </w:tc>
        <w:tc>
          <w:tcPr>
            <w:tcW w:w="852" w:type="dxa"/>
          </w:tcPr>
          <w:p w14:paraId="51D53560" w14:textId="77777777" w:rsidR="005168CF" w:rsidRPr="001E4F1C" w:rsidRDefault="005168CF" w:rsidP="00DF3053">
            <w:pPr>
              <w:pStyle w:val="TAL"/>
              <w:rPr>
                <w:szCs w:val="18"/>
              </w:rPr>
            </w:pPr>
          </w:p>
        </w:tc>
        <w:tc>
          <w:tcPr>
            <w:tcW w:w="2124" w:type="dxa"/>
          </w:tcPr>
          <w:p w14:paraId="7B6D95C3" w14:textId="77777777" w:rsidR="005168CF" w:rsidRPr="005F139A" w:rsidRDefault="005168CF" w:rsidP="00DF3053">
            <w:pPr>
              <w:pStyle w:val="TAL"/>
              <w:rPr>
                <w:szCs w:val="18"/>
                <w:lang w:val="fr-FR"/>
              </w:rPr>
            </w:pPr>
            <w:r w:rsidRPr="005F139A">
              <w:rPr>
                <w:lang w:val="fr-FR"/>
              </w:rPr>
              <w:t>ENUMERATED ( sa0, sa1, sa2, sa3, sa4, sa5, sa6, … )</w:t>
            </w:r>
          </w:p>
        </w:tc>
        <w:tc>
          <w:tcPr>
            <w:tcW w:w="2623" w:type="dxa"/>
          </w:tcPr>
          <w:p w14:paraId="36175DA4" w14:textId="77777777" w:rsidR="005168CF" w:rsidRDefault="005168CF" w:rsidP="00DF305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DF3053">
            <w:pPr>
              <w:pStyle w:val="TAL"/>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5168CF"/>
    <w:p w14:paraId="3EF3F098" w14:textId="77777777" w:rsidR="005168CF" w:rsidRPr="008711EA" w:rsidRDefault="005168CF" w:rsidP="005168CF">
      <w:pPr>
        <w:pStyle w:val="Heading3"/>
      </w:pPr>
      <w:bookmarkStart w:id="382" w:name="_Toc20953850"/>
      <w:bookmarkStart w:id="383" w:name="_Toc29391028"/>
      <w:bookmarkStart w:id="384" w:name="_Toc162452609"/>
      <w:r>
        <w:t>9.2.26</w:t>
      </w:r>
      <w:r w:rsidRPr="008711EA">
        <w:tab/>
        <w:t>NR CGI</w:t>
      </w:r>
      <w:bookmarkEnd w:id="382"/>
      <w:bookmarkEnd w:id="383"/>
      <w:bookmarkEnd w:id="384"/>
    </w:p>
    <w:p w14:paraId="2F61C811" w14:textId="77777777" w:rsidR="005168CF" w:rsidRPr="008711EA" w:rsidRDefault="005168CF" w:rsidP="005168CF">
      <w:pPr>
        <w:keepNext/>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8711EA" w14:paraId="254D902D" w14:textId="77777777" w:rsidTr="00DF3053">
        <w:tc>
          <w:tcPr>
            <w:tcW w:w="2552" w:type="dxa"/>
          </w:tcPr>
          <w:p w14:paraId="55450DA4" w14:textId="77777777" w:rsidR="005168CF" w:rsidRPr="008711EA" w:rsidRDefault="005168CF" w:rsidP="00DF3053">
            <w:pPr>
              <w:pStyle w:val="TAH"/>
              <w:rPr>
                <w:lang w:eastAsia="ja-JP"/>
              </w:rPr>
            </w:pPr>
            <w:r w:rsidRPr="008711EA">
              <w:rPr>
                <w:lang w:eastAsia="ja-JP"/>
              </w:rPr>
              <w:t>IE/Group Name</w:t>
            </w:r>
          </w:p>
        </w:tc>
        <w:tc>
          <w:tcPr>
            <w:tcW w:w="1134" w:type="dxa"/>
          </w:tcPr>
          <w:p w14:paraId="552921C5" w14:textId="77777777" w:rsidR="005168CF" w:rsidRPr="008711EA" w:rsidRDefault="005168CF" w:rsidP="00DF3053">
            <w:pPr>
              <w:pStyle w:val="TAH"/>
              <w:rPr>
                <w:lang w:eastAsia="ja-JP"/>
              </w:rPr>
            </w:pPr>
            <w:r w:rsidRPr="008711EA">
              <w:rPr>
                <w:lang w:eastAsia="ja-JP"/>
              </w:rPr>
              <w:t>Presence</w:t>
            </w:r>
          </w:p>
        </w:tc>
        <w:tc>
          <w:tcPr>
            <w:tcW w:w="1701" w:type="dxa"/>
          </w:tcPr>
          <w:p w14:paraId="26017090" w14:textId="77777777" w:rsidR="005168CF" w:rsidRPr="008711EA" w:rsidRDefault="005168CF" w:rsidP="00DF3053">
            <w:pPr>
              <w:pStyle w:val="TAH"/>
              <w:rPr>
                <w:lang w:eastAsia="ja-JP"/>
              </w:rPr>
            </w:pPr>
            <w:r w:rsidRPr="008711EA">
              <w:rPr>
                <w:lang w:eastAsia="ja-JP"/>
              </w:rPr>
              <w:t>Range</w:t>
            </w:r>
          </w:p>
        </w:tc>
        <w:tc>
          <w:tcPr>
            <w:tcW w:w="1276" w:type="dxa"/>
          </w:tcPr>
          <w:p w14:paraId="204810AB" w14:textId="77777777" w:rsidR="005168CF" w:rsidRPr="008711EA" w:rsidRDefault="005168CF" w:rsidP="00DF3053">
            <w:pPr>
              <w:pStyle w:val="TAH"/>
              <w:rPr>
                <w:lang w:eastAsia="ja-JP"/>
              </w:rPr>
            </w:pPr>
            <w:r w:rsidRPr="008711EA">
              <w:rPr>
                <w:lang w:eastAsia="ja-JP"/>
              </w:rPr>
              <w:t>IE type and reference</w:t>
            </w:r>
          </w:p>
        </w:tc>
        <w:tc>
          <w:tcPr>
            <w:tcW w:w="2693" w:type="dxa"/>
          </w:tcPr>
          <w:p w14:paraId="07B4271F" w14:textId="77777777" w:rsidR="005168CF" w:rsidRPr="008711EA" w:rsidRDefault="005168CF" w:rsidP="00DF3053">
            <w:pPr>
              <w:pStyle w:val="TAH"/>
              <w:rPr>
                <w:lang w:eastAsia="ja-JP"/>
              </w:rPr>
            </w:pPr>
            <w:r w:rsidRPr="008711EA">
              <w:rPr>
                <w:lang w:eastAsia="ja-JP"/>
              </w:rPr>
              <w:t>Semantics description</w:t>
            </w:r>
          </w:p>
        </w:tc>
      </w:tr>
      <w:tr w:rsidR="005168CF" w:rsidRPr="008711EA" w14:paraId="0300599B" w14:textId="77777777" w:rsidTr="00DF3053">
        <w:tc>
          <w:tcPr>
            <w:tcW w:w="2552" w:type="dxa"/>
          </w:tcPr>
          <w:p w14:paraId="2BA0E5DE" w14:textId="77777777" w:rsidR="005168CF" w:rsidRPr="008711EA" w:rsidRDefault="005168CF" w:rsidP="00DF3053">
            <w:pPr>
              <w:pStyle w:val="TAL"/>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134" w:type="dxa"/>
          </w:tcPr>
          <w:p w14:paraId="569F2F1E" w14:textId="77777777" w:rsidR="005168CF" w:rsidRPr="008711EA" w:rsidRDefault="005168CF" w:rsidP="00DF3053">
            <w:pPr>
              <w:pStyle w:val="TAL"/>
              <w:rPr>
                <w:lang w:eastAsia="ja-JP"/>
              </w:rPr>
            </w:pPr>
            <w:r w:rsidRPr="008711EA">
              <w:rPr>
                <w:lang w:eastAsia="ja-JP"/>
              </w:rPr>
              <w:t>M</w:t>
            </w:r>
          </w:p>
        </w:tc>
        <w:tc>
          <w:tcPr>
            <w:tcW w:w="1701" w:type="dxa"/>
          </w:tcPr>
          <w:p w14:paraId="33DF77F4" w14:textId="77777777" w:rsidR="005168CF" w:rsidRPr="008711EA" w:rsidRDefault="005168CF" w:rsidP="00DF3053">
            <w:pPr>
              <w:pStyle w:val="TAL"/>
              <w:rPr>
                <w:lang w:eastAsia="ja-JP"/>
              </w:rPr>
            </w:pPr>
          </w:p>
        </w:tc>
        <w:tc>
          <w:tcPr>
            <w:tcW w:w="1276" w:type="dxa"/>
          </w:tcPr>
          <w:p w14:paraId="1F098E41" w14:textId="77777777" w:rsidR="005168CF" w:rsidRPr="008711EA" w:rsidRDefault="005168CF" w:rsidP="00DF3053">
            <w:pPr>
              <w:pStyle w:val="TAL"/>
              <w:rPr>
                <w:lang w:eastAsia="ja-JP"/>
              </w:rPr>
            </w:pPr>
            <w:r w:rsidRPr="000B0385">
              <w:rPr>
                <w:szCs w:val="18"/>
              </w:rPr>
              <w:t>OCTET STRING (SIZE (3))</w:t>
            </w:r>
          </w:p>
        </w:tc>
        <w:tc>
          <w:tcPr>
            <w:tcW w:w="2693" w:type="dxa"/>
          </w:tcPr>
          <w:p w14:paraId="4CA31972" w14:textId="77777777" w:rsidR="005168CF" w:rsidRPr="000B0385" w:rsidRDefault="005168CF" w:rsidP="00DF3053">
            <w:pPr>
              <w:pStyle w:val="TAL"/>
            </w:pPr>
            <w:r w:rsidRPr="000B0385">
              <w:t>PLMN identity</w:t>
            </w:r>
          </w:p>
          <w:p w14:paraId="28140F58" w14:textId="77777777" w:rsidR="005168CF" w:rsidRPr="000B0385" w:rsidRDefault="005168CF" w:rsidP="00DF3053">
            <w:pPr>
              <w:pStyle w:val="TAL"/>
            </w:pPr>
            <w:r w:rsidRPr="000B0385">
              <w:t>- digits 0 to 9, encoded 0000 to 1001,</w:t>
            </w:r>
          </w:p>
          <w:p w14:paraId="249D7026" w14:textId="77777777" w:rsidR="005168CF" w:rsidRPr="000B0385" w:rsidRDefault="005168CF" w:rsidP="00DF3053">
            <w:pPr>
              <w:pStyle w:val="TAL"/>
            </w:pPr>
            <w:r w:rsidRPr="000B0385">
              <w:t>- 1111 used as filler digit,</w:t>
            </w:r>
          </w:p>
          <w:p w14:paraId="46E418BA" w14:textId="77777777" w:rsidR="005168CF" w:rsidRPr="000B0385" w:rsidRDefault="005168CF" w:rsidP="00DF3053">
            <w:pPr>
              <w:pStyle w:val="TAL"/>
            </w:pPr>
            <w:r w:rsidRPr="000B0385">
              <w:t>two digits per octet,</w:t>
            </w:r>
          </w:p>
          <w:p w14:paraId="379576E1" w14:textId="77777777" w:rsidR="005168CF" w:rsidRPr="000B0385" w:rsidRDefault="005168CF" w:rsidP="00DF3053">
            <w:pPr>
              <w:pStyle w:val="TAL"/>
            </w:pPr>
            <w:r w:rsidRPr="000B0385">
              <w:t>- bits 4 to 1 of octet n encoding digit 2n-1</w:t>
            </w:r>
          </w:p>
          <w:p w14:paraId="7BFE715F" w14:textId="77777777" w:rsidR="005168CF" w:rsidRPr="000B0385" w:rsidRDefault="005168CF" w:rsidP="00DF3053">
            <w:pPr>
              <w:pStyle w:val="TAL"/>
            </w:pPr>
            <w:r w:rsidRPr="000B0385">
              <w:t>- bits 8 to 5 of octet n encoding digit 2n</w:t>
            </w:r>
          </w:p>
          <w:p w14:paraId="6B504F55" w14:textId="77777777" w:rsidR="005168CF" w:rsidRPr="008711EA" w:rsidRDefault="005168CF" w:rsidP="00DF3053">
            <w:pPr>
              <w:pStyle w:val="TAL"/>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DF3053">
        <w:tc>
          <w:tcPr>
            <w:tcW w:w="2552" w:type="dxa"/>
          </w:tcPr>
          <w:p w14:paraId="3F7A4E2C" w14:textId="77777777" w:rsidR="005168CF" w:rsidRPr="008711EA" w:rsidRDefault="005168CF" w:rsidP="00DF3053">
            <w:pPr>
              <w:pStyle w:val="TAL"/>
              <w:rPr>
                <w:lang w:eastAsia="ja-JP"/>
              </w:rPr>
            </w:pPr>
            <w:r>
              <w:rPr>
                <w:lang w:eastAsia="ja-JP"/>
              </w:rPr>
              <w:t xml:space="preserve">NR </w:t>
            </w:r>
            <w:r w:rsidRPr="008711EA">
              <w:rPr>
                <w:lang w:eastAsia="ja-JP"/>
              </w:rPr>
              <w:t>Cell Identity</w:t>
            </w:r>
          </w:p>
        </w:tc>
        <w:tc>
          <w:tcPr>
            <w:tcW w:w="1134" w:type="dxa"/>
          </w:tcPr>
          <w:p w14:paraId="5215D709" w14:textId="77777777" w:rsidR="005168CF" w:rsidRPr="008711EA" w:rsidRDefault="005168CF" w:rsidP="00DF3053">
            <w:pPr>
              <w:pStyle w:val="TAL"/>
              <w:rPr>
                <w:lang w:eastAsia="ja-JP"/>
              </w:rPr>
            </w:pPr>
            <w:r w:rsidRPr="008711EA">
              <w:rPr>
                <w:lang w:eastAsia="ja-JP"/>
              </w:rPr>
              <w:t>M</w:t>
            </w:r>
          </w:p>
        </w:tc>
        <w:tc>
          <w:tcPr>
            <w:tcW w:w="1701" w:type="dxa"/>
          </w:tcPr>
          <w:p w14:paraId="2AE75813" w14:textId="77777777" w:rsidR="005168CF" w:rsidRPr="008711EA" w:rsidRDefault="005168CF" w:rsidP="00DF3053">
            <w:pPr>
              <w:pStyle w:val="TAL"/>
              <w:rPr>
                <w:lang w:eastAsia="ja-JP"/>
              </w:rPr>
            </w:pPr>
          </w:p>
        </w:tc>
        <w:tc>
          <w:tcPr>
            <w:tcW w:w="1276" w:type="dxa"/>
          </w:tcPr>
          <w:p w14:paraId="082AA8A6" w14:textId="77777777" w:rsidR="005168CF" w:rsidRPr="008711EA" w:rsidRDefault="005168CF" w:rsidP="00DF3053">
            <w:pPr>
              <w:pStyle w:val="TAL"/>
              <w:rPr>
                <w:lang w:eastAsia="ja-JP"/>
              </w:rPr>
            </w:pPr>
            <w:r w:rsidRPr="008711EA">
              <w:rPr>
                <w:lang w:eastAsia="ja-JP"/>
              </w:rPr>
              <w:t>BIT STRING (SIZE(36))</w:t>
            </w:r>
          </w:p>
        </w:tc>
        <w:tc>
          <w:tcPr>
            <w:tcW w:w="2693" w:type="dxa"/>
          </w:tcPr>
          <w:p w14:paraId="67949050" w14:textId="77777777" w:rsidR="005168CF" w:rsidRPr="008711EA" w:rsidRDefault="005168CF" w:rsidP="00DF3053">
            <w:pPr>
              <w:pStyle w:val="TAL"/>
              <w:rPr>
                <w:lang w:eastAsia="ja-JP"/>
              </w:rPr>
            </w:pPr>
          </w:p>
        </w:tc>
      </w:tr>
    </w:tbl>
    <w:p w14:paraId="1AA83BA3" w14:textId="77777777" w:rsidR="005168CF" w:rsidRPr="0054226D" w:rsidRDefault="005168CF" w:rsidP="005168CF"/>
    <w:p w14:paraId="4304977C" w14:textId="77777777" w:rsidR="005168CF" w:rsidRPr="0054226D" w:rsidRDefault="005168CF" w:rsidP="005168CF">
      <w:pPr>
        <w:sectPr w:rsidR="005168CF" w:rsidRPr="0054226D" w:rsidSect="00D9195E">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385" w:name="_Toc534730170"/>
      <w:bookmarkStart w:id="386" w:name="_Toc36552166"/>
      <w:bookmarkStart w:id="387" w:name="_Toc162452610"/>
      <w:r w:rsidRPr="0054226D">
        <w:lastRenderedPageBreak/>
        <w:t>9.3</w:t>
      </w:r>
      <w:r w:rsidRPr="0054226D">
        <w:tab/>
        <w:t>Message and Information Element Abstract Syntax (with ASN.1)</w:t>
      </w:r>
      <w:bookmarkEnd w:id="385"/>
      <w:bookmarkEnd w:id="386"/>
      <w:bookmarkEnd w:id="387"/>
    </w:p>
    <w:p w14:paraId="4929107A" w14:textId="77777777" w:rsidR="005168CF" w:rsidRPr="0054226D" w:rsidRDefault="005168CF" w:rsidP="005168CF">
      <w:pPr>
        <w:pStyle w:val="Heading3"/>
      </w:pPr>
      <w:bookmarkStart w:id="388" w:name="_Toc534730171"/>
      <w:bookmarkStart w:id="389" w:name="_Toc36552167"/>
      <w:bookmarkStart w:id="390" w:name="_Toc162452611"/>
      <w:r w:rsidRPr="0054226D">
        <w:t>9.3.1</w:t>
      </w:r>
      <w:r w:rsidRPr="0054226D">
        <w:tab/>
        <w:t>General</w:t>
      </w:r>
      <w:bookmarkEnd w:id="388"/>
      <w:bookmarkEnd w:id="389"/>
      <w:bookmarkEnd w:id="390"/>
    </w:p>
    <w:p w14:paraId="4769E725" w14:textId="77777777" w:rsidR="005168CF" w:rsidRPr="0054226D" w:rsidRDefault="005168CF" w:rsidP="00A7285D">
      <w:r w:rsidRPr="0054226D">
        <w:t>Sub clause 9.3 presents the Abstract Syntax of the LPPa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A7285D">
      <w:pPr>
        <w:rPr>
          <w:snapToGrid w:val="0"/>
        </w:rPr>
      </w:pPr>
      <w:r w:rsidRPr="0054226D">
        <w:t xml:space="preserve">The ASN.1 definition specifies the structure and content of LPPa messages. LPPa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r w:rsidRPr="0054226D">
        <w:t>LPPa</w:t>
      </w:r>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A7285D">
      <w:r w:rsidRPr="0054226D">
        <w:t>If an LPPa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A7285D">
      <w:pPr>
        <w:pStyle w:val="Heading3"/>
      </w:pPr>
      <w:bookmarkStart w:id="391" w:name="_Toc534730172"/>
      <w:bookmarkStart w:id="392" w:name="_Toc36552168"/>
      <w:bookmarkStart w:id="393" w:name="_Toc162452612"/>
      <w:r w:rsidRPr="005C6F5C">
        <w:t>9.3.2</w:t>
      </w:r>
      <w:r w:rsidRPr="005C6F5C">
        <w:tab/>
        <w:t>Usage of Private Message Mechanism for Non-standard Use</w:t>
      </w:r>
      <w:bookmarkEnd w:id="391"/>
      <w:bookmarkEnd w:id="392"/>
      <w:bookmarkEnd w:id="393"/>
    </w:p>
    <w:p w14:paraId="084FA79F" w14:textId="77777777" w:rsidR="005168CF" w:rsidRPr="0054226D" w:rsidRDefault="005168CF" w:rsidP="00A7285D">
      <w:r w:rsidRPr="0054226D">
        <w:t>The private message mechanism for non-standard use may be used:</w:t>
      </w:r>
    </w:p>
    <w:p w14:paraId="72DE45F1" w14:textId="77777777" w:rsidR="005168CF" w:rsidRPr="00DE392A" w:rsidRDefault="005168CF" w:rsidP="00A7285D">
      <w:pPr>
        <w:pStyle w:val="B1"/>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A7285D">
      <w:pPr>
        <w:pStyle w:val="B1"/>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A7285D">
      <w:pPr>
        <w:pStyle w:val="Heading3"/>
      </w:pPr>
      <w:bookmarkStart w:id="394" w:name="_Toc534730173"/>
      <w:bookmarkStart w:id="395" w:name="_Toc36552169"/>
      <w:bookmarkStart w:id="396" w:name="_Toc162452613"/>
      <w:r w:rsidRPr="005C6F5C">
        <w:t>9.3.3</w:t>
      </w:r>
      <w:r w:rsidRPr="005C6F5C">
        <w:tab/>
        <w:t>Elementary Procedure Definitions</w:t>
      </w:r>
      <w:bookmarkEnd w:id="394"/>
      <w:bookmarkEnd w:id="395"/>
      <w:bookmarkEnd w:id="396"/>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397"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lastRenderedPageBreak/>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r w:rsidRPr="0054226D">
        <w:rPr>
          <w:snapToGrid w:val="0"/>
        </w:rPr>
        <w:t>itu-t (0) identified-organization (4) etsi (0) mobileDomain (0)</w:t>
      </w:r>
    </w:p>
    <w:p w14:paraId="05F6CE32" w14:textId="77777777" w:rsidR="005168CF" w:rsidRPr="0054226D" w:rsidRDefault="005168CF" w:rsidP="005168CF">
      <w:pPr>
        <w:pStyle w:val="PL"/>
        <w:rPr>
          <w:snapToGrid w:val="0"/>
        </w:rPr>
      </w:pPr>
      <w:r w:rsidRPr="0054226D">
        <w:rPr>
          <w:snapToGrid w:val="0"/>
        </w:rPr>
        <w:t>eps-Access (21) modules (3) lppa (6) version1 (1) lppa-PDU-Descriptions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t>ProcedureCode,</w:t>
      </w:r>
    </w:p>
    <w:p w14:paraId="2D0527D2" w14:textId="77777777" w:rsidR="005168CF" w:rsidRPr="0054226D" w:rsidRDefault="005168CF" w:rsidP="005168CF">
      <w:pPr>
        <w:pStyle w:val="PL"/>
        <w:rPr>
          <w:snapToGrid w:val="0"/>
        </w:rPr>
      </w:pPr>
      <w:r w:rsidRPr="0054226D">
        <w:rPr>
          <w:snapToGrid w:val="0"/>
        </w:rPr>
        <w:tab/>
        <w:t>LPPATransactionID</w:t>
      </w:r>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LPPA-CommonDataTypes</w:t>
      </w:r>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t>ErrorIndication,</w:t>
      </w:r>
    </w:p>
    <w:p w14:paraId="68195128" w14:textId="77777777" w:rsidR="005168CF" w:rsidRPr="0054226D" w:rsidRDefault="005168CF" w:rsidP="005168CF">
      <w:pPr>
        <w:pStyle w:val="PL"/>
        <w:rPr>
          <w:snapToGrid w:val="0"/>
        </w:rPr>
      </w:pPr>
      <w:r w:rsidRPr="0054226D">
        <w:rPr>
          <w:snapToGrid w:val="0"/>
        </w:rPr>
        <w:tab/>
        <w:t>PrivateMessage,</w:t>
      </w:r>
    </w:p>
    <w:p w14:paraId="2E4B57BB" w14:textId="77777777" w:rsidR="005168CF" w:rsidRPr="0054226D" w:rsidRDefault="005168CF" w:rsidP="005168CF">
      <w:pPr>
        <w:pStyle w:val="PL"/>
        <w:rPr>
          <w:snapToGrid w:val="0"/>
        </w:rPr>
      </w:pPr>
      <w:r w:rsidRPr="0054226D">
        <w:rPr>
          <w:snapToGrid w:val="0"/>
        </w:rPr>
        <w:tab/>
        <w:t>E-CIDMeasurementInitiationRequest,</w:t>
      </w:r>
    </w:p>
    <w:p w14:paraId="1B715F80" w14:textId="77777777" w:rsidR="005168CF" w:rsidRPr="0054226D" w:rsidRDefault="005168CF" w:rsidP="005168CF">
      <w:pPr>
        <w:pStyle w:val="PL"/>
        <w:rPr>
          <w:snapToGrid w:val="0"/>
        </w:rPr>
      </w:pPr>
      <w:r w:rsidRPr="0054226D">
        <w:rPr>
          <w:snapToGrid w:val="0"/>
        </w:rPr>
        <w:tab/>
        <w:t>E-CIDMeasurementInitiationResponse,</w:t>
      </w:r>
    </w:p>
    <w:p w14:paraId="67697EAD" w14:textId="77777777" w:rsidR="005168CF" w:rsidRPr="0054226D" w:rsidRDefault="005168CF" w:rsidP="005168CF">
      <w:pPr>
        <w:pStyle w:val="PL"/>
        <w:rPr>
          <w:snapToGrid w:val="0"/>
        </w:rPr>
      </w:pPr>
      <w:r w:rsidRPr="0054226D">
        <w:rPr>
          <w:snapToGrid w:val="0"/>
        </w:rPr>
        <w:tab/>
        <w:t>E-CIDMeasurementInitiationFailure,</w:t>
      </w:r>
    </w:p>
    <w:p w14:paraId="552D9022" w14:textId="77777777" w:rsidR="005168CF" w:rsidRPr="0054226D" w:rsidRDefault="005168CF" w:rsidP="005168CF">
      <w:pPr>
        <w:pStyle w:val="PL"/>
        <w:rPr>
          <w:snapToGrid w:val="0"/>
        </w:rPr>
      </w:pPr>
      <w:r w:rsidRPr="0054226D">
        <w:rPr>
          <w:snapToGrid w:val="0"/>
        </w:rPr>
        <w:tab/>
        <w:t>E-CIDMeasurementFailureIndication,</w:t>
      </w:r>
    </w:p>
    <w:p w14:paraId="4FFF47A9" w14:textId="77777777" w:rsidR="005168CF" w:rsidRPr="0054226D" w:rsidRDefault="005168CF" w:rsidP="005168CF">
      <w:pPr>
        <w:pStyle w:val="PL"/>
        <w:rPr>
          <w:snapToGrid w:val="0"/>
        </w:rPr>
      </w:pPr>
      <w:r w:rsidRPr="0054226D">
        <w:rPr>
          <w:snapToGrid w:val="0"/>
        </w:rPr>
        <w:tab/>
        <w:t>E-CIDMeasurementReport,</w:t>
      </w:r>
    </w:p>
    <w:p w14:paraId="0F6CFA09" w14:textId="77777777" w:rsidR="005168CF" w:rsidRPr="0054226D" w:rsidRDefault="005168CF" w:rsidP="005168CF">
      <w:pPr>
        <w:pStyle w:val="PL"/>
        <w:rPr>
          <w:snapToGrid w:val="0"/>
        </w:rPr>
      </w:pPr>
      <w:r w:rsidRPr="0054226D">
        <w:rPr>
          <w:snapToGrid w:val="0"/>
        </w:rPr>
        <w:tab/>
        <w:t>E-CIDMeasurementTerminationCommand,</w:t>
      </w:r>
    </w:p>
    <w:p w14:paraId="62C0E45D" w14:textId="77777777" w:rsidR="005168CF" w:rsidRPr="0054226D" w:rsidRDefault="005168CF" w:rsidP="005168CF">
      <w:pPr>
        <w:pStyle w:val="PL"/>
        <w:rPr>
          <w:snapToGrid w:val="0"/>
        </w:rPr>
      </w:pPr>
      <w:r w:rsidRPr="0054226D">
        <w:rPr>
          <w:snapToGrid w:val="0"/>
        </w:rPr>
        <w:tab/>
        <w:t>OTDOAInformationRequest,</w:t>
      </w:r>
    </w:p>
    <w:p w14:paraId="1D05AD5D" w14:textId="77777777" w:rsidR="005168CF" w:rsidRPr="0054226D" w:rsidRDefault="005168CF" w:rsidP="005168CF">
      <w:pPr>
        <w:pStyle w:val="PL"/>
        <w:rPr>
          <w:snapToGrid w:val="0"/>
        </w:rPr>
      </w:pPr>
      <w:r w:rsidRPr="0054226D">
        <w:rPr>
          <w:snapToGrid w:val="0"/>
        </w:rPr>
        <w:tab/>
        <w:t>OTDOAInformationResponse,</w:t>
      </w:r>
    </w:p>
    <w:p w14:paraId="7DD879A3" w14:textId="77777777" w:rsidR="005168CF" w:rsidRPr="0054226D" w:rsidRDefault="005168CF" w:rsidP="005168CF">
      <w:pPr>
        <w:pStyle w:val="PL"/>
        <w:rPr>
          <w:snapToGrid w:val="0"/>
        </w:rPr>
      </w:pPr>
      <w:r w:rsidRPr="0054226D">
        <w:rPr>
          <w:snapToGrid w:val="0"/>
        </w:rPr>
        <w:tab/>
        <w:t>OTDOAInformationFailure,</w:t>
      </w:r>
    </w:p>
    <w:p w14:paraId="74BF4C89" w14:textId="77777777" w:rsidR="005168CF" w:rsidRPr="0054226D" w:rsidRDefault="005168CF" w:rsidP="005168CF">
      <w:pPr>
        <w:pStyle w:val="PL"/>
        <w:rPr>
          <w:snapToGrid w:val="0"/>
        </w:rPr>
      </w:pPr>
      <w:r w:rsidRPr="0054226D">
        <w:rPr>
          <w:snapToGrid w:val="0"/>
        </w:rPr>
        <w:tab/>
        <w:t>UTDOAInformationRequest,</w:t>
      </w:r>
    </w:p>
    <w:p w14:paraId="69E81A61" w14:textId="77777777" w:rsidR="005168CF" w:rsidRPr="0054226D" w:rsidRDefault="005168CF" w:rsidP="005168CF">
      <w:pPr>
        <w:pStyle w:val="PL"/>
        <w:rPr>
          <w:snapToGrid w:val="0"/>
        </w:rPr>
      </w:pPr>
      <w:r w:rsidRPr="0054226D">
        <w:rPr>
          <w:snapToGrid w:val="0"/>
        </w:rPr>
        <w:tab/>
        <w:t>UTDOAInformationResponse,</w:t>
      </w:r>
    </w:p>
    <w:p w14:paraId="0848E9C3" w14:textId="77777777" w:rsidR="005168CF" w:rsidRPr="0054226D" w:rsidRDefault="005168CF" w:rsidP="005168CF">
      <w:pPr>
        <w:pStyle w:val="PL"/>
        <w:rPr>
          <w:snapToGrid w:val="0"/>
        </w:rPr>
      </w:pPr>
      <w:r w:rsidRPr="0054226D">
        <w:rPr>
          <w:snapToGrid w:val="0"/>
        </w:rPr>
        <w:tab/>
        <w:t>UTDOAInformationFailure,</w:t>
      </w:r>
    </w:p>
    <w:p w14:paraId="703C8E3E" w14:textId="77777777" w:rsidR="005168CF" w:rsidRPr="0054226D" w:rsidRDefault="005168CF" w:rsidP="005168CF">
      <w:pPr>
        <w:pStyle w:val="PL"/>
        <w:rPr>
          <w:snapToGrid w:val="0"/>
        </w:rPr>
      </w:pPr>
      <w:r w:rsidRPr="0054226D">
        <w:rPr>
          <w:snapToGrid w:val="0"/>
        </w:rPr>
        <w:tab/>
        <w:t>UTDOAInformationUpdate,</w:t>
      </w:r>
    </w:p>
    <w:p w14:paraId="5E29C766" w14:textId="77777777" w:rsidR="005168CF" w:rsidRPr="0054226D" w:rsidRDefault="005168CF" w:rsidP="005168CF">
      <w:pPr>
        <w:pStyle w:val="PL"/>
        <w:rPr>
          <w:snapToGrid w:val="0"/>
        </w:rPr>
      </w:pPr>
      <w:r w:rsidRPr="0054226D">
        <w:rPr>
          <w:snapToGrid w:val="0"/>
        </w:rPr>
        <w:tab/>
        <w:t>AssistanceInformationControl,</w:t>
      </w:r>
    </w:p>
    <w:p w14:paraId="03D37D09" w14:textId="77777777" w:rsidR="005168CF" w:rsidRPr="0054226D" w:rsidRDefault="005168CF" w:rsidP="005168CF">
      <w:pPr>
        <w:pStyle w:val="PL"/>
        <w:rPr>
          <w:snapToGrid w:val="0"/>
        </w:rPr>
      </w:pPr>
      <w:r w:rsidRPr="0054226D">
        <w:rPr>
          <w:snapToGrid w:val="0"/>
        </w:rPr>
        <w:tab/>
        <w:t>AssistanceInformationFeedback</w:t>
      </w:r>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id-errorIndication,</w:t>
      </w:r>
    </w:p>
    <w:p w14:paraId="071B7E51" w14:textId="77777777" w:rsidR="005168CF" w:rsidRPr="0054226D" w:rsidRDefault="005168CF" w:rsidP="005168CF">
      <w:pPr>
        <w:pStyle w:val="PL"/>
        <w:rPr>
          <w:snapToGrid w:val="0"/>
        </w:rPr>
      </w:pPr>
      <w:r w:rsidRPr="0054226D">
        <w:rPr>
          <w:snapToGrid w:val="0"/>
        </w:rPr>
        <w:tab/>
        <w:t>id-privateMessage,</w:t>
      </w:r>
    </w:p>
    <w:p w14:paraId="44C98ACE" w14:textId="77777777" w:rsidR="005168CF" w:rsidRPr="0054226D" w:rsidRDefault="005168CF" w:rsidP="005168CF">
      <w:pPr>
        <w:pStyle w:val="PL"/>
        <w:rPr>
          <w:snapToGrid w:val="0"/>
        </w:rPr>
      </w:pPr>
      <w:r w:rsidRPr="0054226D">
        <w:rPr>
          <w:snapToGrid w:val="0"/>
        </w:rPr>
        <w:tab/>
        <w:t>id-e-CIDMeasurementInitiation,</w:t>
      </w:r>
    </w:p>
    <w:p w14:paraId="02DEEAD3" w14:textId="77777777" w:rsidR="005168CF" w:rsidRPr="0054226D" w:rsidRDefault="005168CF" w:rsidP="005168CF">
      <w:pPr>
        <w:pStyle w:val="PL"/>
        <w:rPr>
          <w:snapToGrid w:val="0"/>
        </w:rPr>
      </w:pPr>
      <w:r w:rsidRPr="0054226D">
        <w:rPr>
          <w:snapToGrid w:val="0"/>
        </w:rPr>
        <w:tab/>
        <w:t>id-e-CIDMeasurementFailureIndication,</w:t>
      </w:r>
    </w:p>
    <w:p w14:paraId="3CE364B0" w14:textId="77777777" w:rsidR="005168CF" w:rsidRPr="0054226D" w:rsidRDefault="005168CF" w:rsidP="005168CF">
      <w:pPr>
        <w:pStyle w:val="PL"/>
        <w:rPr>
          <w:snapToGrid w:val="0"/>
        </w:rPr>
      </w:pPr>
      <w:r w:rsidRPr="0054226D">
        <w:rPr>
          <w:snapToGrid w:val="0"/>
        </w:rPr>
        <w:tab/>
        <w:t>id-e-CIDMeasurementReport,</w:t>
      </w:r>
    </w:p>
    <w:p w14:paraId="7A9A8B14" w14:textId="77777777" w:rsidR="005168CF" w:rsidRPr="0054226D" w:rsidRDefault="005168CF" w:rsidP="005168CF">
      <w:pPr>
        <w:pStyle w:val="PL"/>
        <w:rPr>
          <w:snapToGrid w:val="0"/>
        </w:rPr>
      </w:pPr>
      <w:r w:rsidRPr="0054226D">
        <w:rPr>
          <w:snapToGrid w:val="0"/>
        </w:rPr>
        <w:tab/>
        <w:t>id-e-CIDMeasurementTermination,</w:t>
      </w:r>
    </w:p>
    <w:p w14:paraId="15D678A0" w14:textId="77777777" w:rsidR="005168CF" w:rsidRPr="0054226D" w:rsidRDefault="005168CF" w:rsidP="005168CF">
      <w:pPr>
        <w:pStyle w:val="PL"/>
        <w:rPr>
          <w:snapToGrid w:val="0"/>
        </w:rPr>
      </w:pPr>
      <w:r w:rsidRPr="0054226D">
        <w:rPr>
          <w:snapToGrid w:val="0"/>
        </w:rPr>
        <w:tab/>
        <w:t>id-oTDOAInformationExchange,</w:t>
      </w:r>
    </w:p>
    <w:p w14:paraId="5FDE5D6D" w14:textId="77777777" w:rsidR="005168CF" w:rsidRPr="0054226D" w:rsidRDefault="005168CF" w:rsidP="005168CF">
      <w:pPr>
        <w:pStyle w:val="PL"/>
        <w:rPr>
          <w:snapToGrid w:val="0"/>
        </w:rPr>
      </w:pPr>
      <w:r w:rsidRPr="0054226D">
        <w:rPr>
          <w:snapToGrid w:val="0"/>
        </w:rPr>
        <w:tab/>
        <w:t>id-uTDOAInformationExchange,</w:t>
      </w:r>
    </w:p>
    <w:p w14:paraId="70B30D7D" w14:textId="77777777" w:rsidR="005168CF" w:rsidRPr="0054226D" w:rsidRDefault="005168CF" w:rsidP="005168CF">
      <w:pPr>
        <w:pStyle w:val="PL"/>
        <w:rPr>
          <w:snapToGrid w:val="0"/>
        </w:rPr>
      </w:pPr>
      <w:r w:rsidRPr="0054226D">
        <w:rPr>
          <w:snapToGrid w:val="0"/>
        </w:rPr>
        <w:lastRenderedPageBreak/>
        <w:tab/>
        <w:t>id-uTDOAInformationUpdate,</w:t>
      </w:r>
    </w:p>
    <w:p w14:paraId="20196E05" w14:textId="77777777" w:rsidR="005168CF" w:rsidRPr="0054226D" w:rsidRDefault="005168CF" w:rsidP="005168CF">
      <w:pPr>
        <w:pStyle w:val="PL"/>
        <w:rPr>
          <w:snapToGrid w:val="0"/>
        </w:rPr>
      </w:pPr>
      <w:r w:rsidRPr="0054226D">
        <w:rPr>
          <w:snapToGrid w:val="0"/>
        </w:rPr>
        <w:tab/>
        <w:t>id-assistanceInformationControl,</w:t>
      </w:r>
    </w:p>
    <w:p w14:paraId="0A9E882B" w14:textId="77777777" w:rsidR="005168CF" w:rsidRPr="0054226D" w:rsidRDefault="005168CF" w:rsidP="005168CF">
      <w:pPr>
        <w:pStyle w:val="PL"/>
        <w:rPr>
          <w:snapToGrid w:val="0"/>
        </w:rPr>
      </w:pPr>
      <w:r w:rsidRPr="0054226D">
        <w:rPr>
          <w:snapToGrid w:val="0"/>
        </w:rPr>
        <w:tab/>
        <w:t>id-assistanceInformationFeedback</w:t>
      </w:r>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&amp;InitiatingMessage</w:t>
      </w:r>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&amp;SuccessfulOutcome</w:t>
      </w:r>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&amp;UnsuccessfulOutcome</w:t>
      </w:r>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&amp;procedureCode</w:t>
      </w:r>
      <w:r w:rsidRPr="0054226D">
        <w:rPr>
          <w:snapToGrid w:val="0"/>
        </w:rPr>
        <w:tab/>
      </w:r>
      <w:r w:rsidRPr="0054226D">
        <w:rPr>
          <w:snapToGrid w:val="0"/>
        </w:rPr>
        <w:tab/>
      </w:r>
      <w:r w:rsidRPr="0054226D">
        <w:rPr>
          <w:snapToGrid w:val="0"/>
        </w:rPr>
        <w:tab/>
        <w:t>ProcedureCode</w:t>
      </w:r>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&amp;InitiatingMessage</w:t>
      </w:r>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&amp;SuccessfulOutcome]</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&amp;UnsuccessfulOutcome]</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&amp;procedureCode</w:t>
      </w:r>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t>initiatingMessage</w:t>
      </w:r>
      <w:r w:rsidRPr="0054226D">
        <w:rPr>
          <w:snapToGrid w:val="0"/>
        </w:rPr>
        <w:tab/>
        <w:t>InitiatingMessage,</w:t>
      </w:r>
    </w:p>
    <w:p w14:paraId="59C8A89F" w14:textId="77777777" w:rsidR="005168CF" w:rsidRPr="0054226D" w:rsidRDefault="005168CF" w:rsidP="005168CF">
      <w:pPr>
        <w:pStyle w:val="PL"/>
        <w:rPr>
          <w:snapToGrid w:val="0"/>
        </w:rPr>
      </w:pPr>
      <w:r w:rsidRPr="0054226D">
        <w:rPr>
          <w:snapToGrid w:val="0"/>
        </w:rPr>
        <w:tab/>
        <w:t>successfulOutcome</w:t>
      </w:r>
      <w:r w:rsidRPr="0054226D">
        <w:rPr>
          <w:snapToGrid w:val="0"/>
        </w:rPr>
        <w:tab/>
        <w:t>SuccessfulOutcome,</w:t>
      </w:r>
    </w:p>
    <w:p w14:paraId="01F9B66E" w14:textId="77777777" w:rsidR="005168CF" w:rsidRPr="0054226D" w:rsidRDefault="005168CF" w:rsidP="005168CF">
      <w:pPr>
        <w:pStyle w:val="PL"/>
        <w:rPr>
          <w:snapToGrid w:val="0"/>
        </w:rPr>
      </w:pPr>
      <w:r w:rsidRPr="0054226D">
        <w:rPr>
          <w:snapToGrid w:val="0"/>
        </w:rPr>
        <w:tab/>
        <w:t>unsuccessfulOutcome</w:t>
      </w:r>
      <w:r w:rsidRPr="0054226D">
        <w:rPr>
          <w:snapToGrid w:val="0"/>
        </w:rPr>
        <w:tab/>
        <w:t>UnsuccessfulOutcome,</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r w:rsidRPr="0054226D">
        <w:rPr>
          <w:snapToGrid w:val="0"/>
        </w:rPr>
        <w:t>InitiatingMessage ::= SEQUENCE {</w:t>
      </w:r>
    </w:p>
    <w:p w14:paraId="766DC8B8"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LPPA-ELEMENTARY-PROCEDURE.&amp;InitiatingMessage</w:t>
      </w:r>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r w:rsidRPr="0054226D">
        <w:rPr>
          <w:snapToGrid w:val="0"/>
        </w:rPr>
        <w:t>SuccessfulOutcome ::= SEQUENCE {</w:t>
      </w:r>
    </w:p>
    <w:p w14:paraId="57391D1E"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LPPA-ELEMENTARY-PROCEDURE.&amp;SuccessfulOutcome</w:t>
      </w:r>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lastRenderedPageBreak/>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r w:rsidRPr="0054226D">
        <w:rPr>
          <w:snapToGrid w:val="0"/>
        </w:rPr>
        <w:t>UnsuccessfulOutcome ::= SEQUENCE {</w:t>
      </w:r>
    </w:p>
    <w:p w14:paraId="6A05EA3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LPPA-ELEMENTARY-PROCEDURE.&amp;UnsuccessfulOutcome</w:t>
      </w:r>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e-CIDMeasurementInitiation</w:t>
      </w:r>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t>oTDOAInformationExchange</w:t>
      </w:r>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t>uTDOAInformationExchange</w:t>
      </w:r>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e-CIDMeasurementFailureIndication</w:t>
      </w:r>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e-CIDMeasurementTermination</w:t>
      </w:r>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t>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t>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t>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t>assistanceInformationControl</w:t>
      </w:r>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t>assistanceInformationFeedback</w:t>
      </w:r>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e-CIDMeasurementInitiation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E-CIDMeasurementInitiationRequest</w:t>
      </w:r>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E-CIDMeasurementInitiationResponse</w:t>
      </w:r>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E-CIDMeasurementInitiationFailure</w:t>
      </w:r>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id-e-CIDMeasurementInitiation</w:t>
      </w:r>
    </w:p>
    <w:p w14:paraId="17BEBE3F" w14:textId="77777777" w:rsidR="005168CF" w:rsidRPr="0054226D" w:rsidRDefault="005168CF" w:rsidP="005168CF">
      <w:pPr>
        <w:pStyle w:val="PL"/>
        <w:rPr>
          <w:snapToGrid w:val="0"/>
        </w:rPr>
      </w:pPr>
      <w:r w:rsidRPr="0054226D">
        <w:rPr>
          <w:snapToGrid w:val="0"/>
        </w:rPr>
        <w:lastRenderedPageBreak/>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e-CIDMeasurementFailureIndication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E-CIDMeasurementFailureIndication</w:t>
      </w:r>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id-e-CIDMeasurementFailureIndication</w:t>
      </w:r>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e-CIDMeasurementReport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E-CIDMeasurementReport</w:t>
      </w:r>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id-e-CIDMeasurementReport</w:t>
      </w:r>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e-CIDMeasurementTermination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E-CIDMeasurementTerminationCommand</w:t>
      </w:r>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id-e-CIDMeasurementTermination</w:t>
      </w:r>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r w:rsidRPr="0054226D">
        <w:rPr>
          <w:snapToGrid w:val="0"/>
        </w:rPr>
        <w:t>oTDOAInformationExchange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OTDOAInformationRequest</w:t>
      </w:r>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OTDOAInformationResponse</w:t>
      </w:r>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t>OTDOAInformationFailure</w:t>
      </w:r>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id-oTDOAInformationExchange</w:t>
      </w:r>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r w:rsidRPr="0054226D">
        <w:rPr>
          <w:snapToGrid w:val="0"/>
        </w:rPr>
        <w:t>uTDOAInformationExchange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UTDOAInformationRequest</w:t>
      </w:r>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UTDOAInformationResponse</w:t>
      </w:r>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t>UTDOAInformationFailure</w:t>
      </w:r>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id-uTDOAInformationExchange</w:t>
      </w:r>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r w:rsidRPr="0054226D">
        <w:rPr>
          <w:snapToGrid w:val="0"/>
        </w:rPr>
        <w:t>uTDOAInformationUpdate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UTDOAInformationUpdate</w:t>
      </w:r>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id-uTDOAInformationUpdate</w:t>
      </w:r>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r w:rsidRPr="0054226D">
        <w:rPr>
          <w:snapToGrid w:val="0"/>
        </w:rPr>
        <w:t>assistanceInformationControl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AssistanceInformationControl</w:t>
      </w:r>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id-assistanceInformationControl</w:t>
      </w:r>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r w:rsidRPr="0054226D">
        <w:rPr>
          <w:snapToGrid w:val="0"/>
        </w:rPr>
        <w:t>assistanceInformationFeedback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AssistanceInformationFeedback</w:t>
      </w:r>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id-assistanceInformationFeedback</w:t>
      </w:r>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lastRenderedPageBreak/>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r w:rsidRPr="0054226D">
        <w:rPr>
          <w:snapToGrid w:val="0"/>
        </w:rPr>
        <w:t>errorIndication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ErrorIndication</w:t>
      </w:r>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id-errorIndication</w:t>
      </w:r>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r w:rsidRPr="0054226D">
        <w:rPr>
          <w:snapToGrid w:val="0"/>
        </w:rPr>
        <w:t>privateMessage</w:t>
      </w:r>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PrivateMessage</w:t>
      </w:r>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id-privateMessage</w:t>
      </w:r>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A7285D">
      <w:pPr>
        <w:pStyle w:val="Heading3"/>
      </w:pPr>
      <w:bookmarkStart w:id="398" w:name="_Toc534730174"/>
      <w:bookmarkStart w:id="399" w:name="_Toc36552170"/>
      <w:bookmarkStart w:id="400" w:name="_Toc162452614"/>
      <w:r w:rsidRPr="005C6F5C">
        <w:t>9.3.4</w:t>
      </w:r>
      <w:r w:rsidRPr="005C6F5C">
        <w:tab/>
        <w:t>PDU Definitions</w:t>
      </w:r>
      <w:bookmarkEnd w:id="398"/>
      <w:bookmarkEnd w:id="399"/>
      <w:bookmarkEnd w:id="400"/>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PDU definitions for LPPa.</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5B15D50D" w14:textId="77777777" w:rsidR="005168CF" w:rsidRPr="0054226D" w:rsidRDefault="005168CF" w:rsidP="005168CF">
      <w:pPr>
        <w:pStyle w:val="PL"/>
        <w:rPr>
          <w:snapToGrid w:val="0"/>
        </w:rPr>
      </w:pPr>
      <w:r w:rsidRPr="0054226D">
        <w:rPr>
          <w:snapToGrid w:val="0"/>
        </w:rPr>
        <w:t>eps-Access (21) modules (3) lppa (6) version1 (1) lppa-PDU-Contents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r w:rsidRPr="0054226D">
        <w:rPr>
          <w:snapToGrid w:val="0"/>
        </w:rPr>
        <w:t>CriticalityDiagnostics,</w:t>
      </w:r>
    </w:p>
    <w:p w14:paraId="0CBC9D47" w14:textId="77777777" w:rsidR="005168CF" w:rsidRPr="0054226D" w:rsidRDefault="005168CF" w:rsidP="005168CF">
      <w:pPr>
        <w:pStyle w:val="PL"/>
        <w:rPr>
          <w:snapToGrid w:val="0"/>
        </w:rPr>
      </w:pPr>
      <w:r w:rsidRPr="0054226D">
        <w:rPr>
          <w:snapToGrid w:val="0"/>
        </w:rPr>
        <w:tab/>
        <w:t>E-CID-MeasurementResult,</w:t>
      </w:r>
    </w:p>
    <w:p w14:paraId="3AEA573E" w14:textId="77777777" w:rsidR="005168CF" w:rsidRPr="0054226D" w:rsidRDefault="005168CF" w:rsidP="005168CF">
      <w:pPr>
        <w:pStyle w:val="PL"/>
        <w:rPr>
          <w:snapToGrid w:val="0"/>
        </w:rPr>
      </w:pPr>
      <w:r w:rsidRPr="0054226D">
        <w:rPr>
          <w:snapToGrid w:val="0"/>
        </w:rPr>
        <w:tab/>
        <w:t>OTDOACells,</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noProof w:val="0"/>
          <w:snapToGrid w:val="0"/>
        </w:rPr>
      </w:pPr>
      <w:r w:rsidRPr="0054226D">
        <w:rPr>
          <w:noProof w:val="0"/>
          <w:snapToGrid w:val="0"/>
        </w:rPr>
        <w:tab/>
        <w:t>MeasurementPeriodicity,</w:t>
      </w:r>
    </w:p>
    <w:p w14:paraId="53B0151F" w14:textId="77777777" w:rsidR="005168CF" w:rsidRPr="0054226D" w:rsidRDefault="005168CF" w:rsidP="005168CF">
      <w:pPr>
        <w:pStyle w:val="PL"/>
        <w:rPr>
          <w:snapToGrid w:val="0"/>
        </w:rPr>
      </w:pPr>
      <w:r w:rsidRPr="0054226D">
        <w:rPr>
          <w:snapToGrid w:val="0"/>
        </w:rPr>
        <w:tab/>
        <w:t>MeasurementQuantities,</w:t>
      </w:r>
    </w:p>
    <w:p w14:paraId="25271A8F" w14:textId="77777777" w:rsidR="005168CF" w:rsidRPr="0054226D" w:rsidRDefault="005168CF" w:rsidP="005168CF">
      <w:pPr>
        <w:pStyle w:val="PL"/>
        <w:rPr>
          <w:snapToGrid w:val="0"/>
        </w:rPr>
      </w:pPr>
      <w:r w:rsidRPr="0054226D">
        <w:rPr>
          <w:snapToGrid w:val="0"/>
        </w:rPr>
        <w:lastRenderedPageBreak/>
        <w:tab/>
        <w:t>ReportCharacteristics,</w:t>
      </w:r>
    </w:p>
    <w:p w14:paraId="6832A0AF" w14:textId="77777777" w:rsidR="005168CF" w:rsidRPr="0054226D" w:rsidRDefault="005168CF" w:rsidP="005168CF">
      <w:pPr>
        <w:pStyle w:val="PL"/>
        <w:rPr>
          <w:snapToGrid w:val="0"/>
        </w:rPr>
      </w:pPr>
      <w:r w:rsidRPr="0054226D">
        <w:rPr>
          <w:snapToGrid w:val="0"/>
        </w:rPr>
        <w:tab/>
        <w:t>RequestedSRSTransmissionCharacteristics,</w:t>
      </w:r>
    </w:p>
    <w:p w14:paraId="794B5760" w14:textId="77777777" w:rsidR="005168CF" w:rsidRPr="0054226D" w:rsidRDefault="005168CF" w:rsidP="005168CF">
      <w:pPr>
        <w:pStyle w:val="PL"/>
        <w:rPr>
          <w:snapToGrid w:val="0"/>
        </w:rPr>
      </w:pPr>
      <w:r w:rsidRPr="0054226D">
        <w:rPr>
          <w:snapToGrid w:val="0"/>
        </w:rPr>
        <w:tab/>
        <w:t>ULConfiguration,</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t>InterRATMeasurementQuantities,</w:t>
      </w:r>
    </w:p>
    <w:p w14:paraId="7C4A2DBC" w14:textId="77777777" w:rsidR="005168CF" w:rsidRPr="0054226D" w:rsidRDefault="005168CF" w:rsidP="005168CF">
      <w:pPr>
        <w:pStyle w:val="PL"/>
        <w:rPr>
          <w:snapToGrid w:val="0"/>
        </w:rPr>
      </w:pPr>
      <w:r w:rsidRPr="0054226D">
        <w:rPr>
          <w:snapToGrid w:val="0"/>
        </w:rPr>
        <w:tab/>
        <w:t>InterRATMeasurementResult,</w:t>
      </w:r>
    </w:p>
    <w:p w14:paraId="44C99323" w14:textId="77777777" w:rsidR="005168CF" w:rsidRPr="0054226D" w:rsidRDefault="005168CF" w:rsidP="005168CF">
      <w:pPr>
        <w:pStyle w:val="PL"/>
        <w:rPr>
          <w:snapToGrid w:val="0"/>
        </w:rPr>
      </w:pPr>
      <w:r w:rsidRPr="0054226D">
        <w:rPr>
          <w:snapToGrid w:val="0"/>
        </w:rPr>
        <w:tab/>
        <w:t>Add-OTDOACells,</w:t>
      </w:r>
    </w:p>
    <w:p w14:paraId="041E79B7" w14:textId="77777777" w:rsidR="005168CF" w:rsidRPr="0054226D" w:rsidRDefault="005168CF" w:rsidP="005168CF">
      <w:pPr>
        <w:pStyle w:val="PL"/>
        <w:rPr>
          <w:snapToGrid w:val="0"/>
        </w:rPr>
      </w:pPr>
      <w:r w:rsidRPr="0054226D">
        <w:rPr>
          <w:snapToGrid w:val="0"/>
        </w:rPr>
        <w:tab/>
        <w:t>WLANMeasurementQuantities,</w:t>
      </w:r>
    </w:p>
    <w:p w14:paraId="20300659" w14:textId="77777777" w:rsidR="005168CF" w:rsidRPr="0054226D" w:rsidRDefault="005168CF" w:rsidP="005168CF">
      <w:pPr>
        <w:pStyle w:val="PL"/>
        <w:rPr>
          <w:snapToGrid w:val="0"/>
        </w:rPr>
      </w:pPr>
      <w:r w:rsidRPr="0054226D">
        <w:rPr>
          <w:snapToGrid w:val="0"/>
        </w:rPr>
        <w:tab/>
        <w:t>WLANMeasurementResult,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r w:rsidRPr="005F139A">
        <w:rPr>
          <w:snapToGrid w:val="0"/>
          <w:lang w:val="fr-FR"/>
        </w:rPr>
        <w:t>AssistanceInformationFailureList</w:t>
      </w:r>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LPPA-IEs</w:t>
      </w:r>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t>PrivateIE-Container{},</w:t>
      </w:r>
    </w:p>
    <w:p w14:paraId="342D25BE" w14:textId="77777777" w:rsidR="005168CF" w:rsidRPr="005F139A" w:rsidRDefault="005168CF" w:rsidP="005168CF">
      <w:pPr>
        <w:pStyle w:val="PL"/>
        <w:rPr>
          <w:snapToGrid w:val="0"/>
          <w:lang w:val="fr-FR"/>
        </w:rPr>
      </w:pPr>
      <w:r w:rsidRPr="005F139A">
        <w:rPr>
          <w:snapToGrid w:val="0"/>
          <w:lang w:val="fr-FR"/>
        </w:rPr>
        <w:tab/>
        <w:t>ProtocolExtensionContainer{},</w:t>
      </w:r>
    </w:p>
    <w:p w14:paraId="430DC80F" w14:textId="77777777" w:rsidR="005168CF" w:rsidRPr="005F139A" w:rsidRDefault="005168CF" w:rsidP="005168CF">
      <w:pPr>
        <w:pStyle w:val="PL"/>
        <w:rPr>
          <w:snapToGrid w:val="0"/>
          <w:lang w:val="fr-FR"/>
        </w:rPr>
      </w:pPr>
      <w:r w:rsidRPr="005F139A">
        <w:rPr>
          <w:snapToGrid w:val="0"/>
          <w:lang w:val="fr-FR"/>
        </w:rPr>
        <w:tab/>
        <w:t>ProtocolIE-Container{},</w:t>
      </w:r>
    </w:p>
    <w:p w14:paraId="02C0BFB8" w14:textId="77777777" w:rsidR="005168CF" w:rsidRPr="005F139A" w:rsidRDefault="005168CF" w:rsidP="005168CF">
      <w:pPr>
        <w:pStyle w:val="PL"/>
        <w:rPr>
          <w:snapToGrid w:val="0"/>
          <w:lang w:val="fr-FR"/>
        </w:rPr>
      </w:pPr>
      <w:r w:rsidRPr="005F139A">
        <w:rPr>
          <w:snapToGrid w:val="0"/>
          <w:lang w:val="fr-FR"/>
        </w:rPr>
        <w:tab/>
        <w:t>ProtocolIE-ContainerList{},</w:t>
      </w:r>
    </w:p>
    <w:p w14:paraId="3787A845" w14:textId="77777777" w:rsidR="005168CF" w:rsidRPr="005F139A" w:rsidRDefault="005168CF" w:rsidP="005168CF">
      <w:pPr>
        <w:pStyle w:val="PL"/>
        <w:rPr>
          <w:snapToGrid w:val="0"/>
          <w:lang w:val="fr-FR"/>
        </w:rPr>
      </w:pPr>
      <w:r w:rsidRPr="005F139A">
        <w:rPr>
          <w:snapToGrid w:val="0"/>
          <w:lang w:val="fr-FR"/>
        </w:rPr>
        <w:tab/>
        <w:t>ProtocolIE-ContainerPair{},</w:t>
      </w:r>
    </w:p>
    <w:p w14:paraId="6A4F4246" w14:textId="77777777" w:rsidR="005168CF" w:rsidRPr="005F139A" w:rsidRDefault="005168CF" w:rsidP="005168CF">
      <w:pPr>
        <w:pStyle w:val="PL"/>
        <w:rPr>
          <w:snapToGrid w:val="0"/>
          <w:lang w:val="fr-FR"/>
        </w:rPr>
      </w:pPr>
      <w:r w:rsidRPr="005F139A">
        <w:rPr>
          <w:snapToGrid w:val="0"/>
          <w:lang w:val="fr-FR"/>
        </w:rPr>
        <w:tab/>
        <w:t>ProtocolIE-ContainerPairList{},</w:t>
      </w:r>
    </w:p>
    <w:p w14:paraId="7DAE54C9" w14:textId="77777777" w:rsidR="005168CF" w:rsidRPr="005F139A" w:rsidRDefault="005168CF" w:rsidP="005168CF">
      <w:pPr>
        <w:pStyle w:val="PL"/>
        <w:rPr>
          <w:snapToGrid w:val="0"/>
          <w:lang w:val="fr-FR"/>
        </w:rPr>
      </w:pPr>
      <w:r w:rsidRPr="005F139A">
        <w:rPr>
          <w:snapToGrid w:val="0"/>
          <w:lang w:val="fr-FR"/>
        </w:rPr>
        <w:tab/>
        <w:t>ProtocolIE-Single-Container{},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r w:rsidRPr="005F139A">
        <w:rPr>
          <w:lang w:val="fr-FR"/>
        </w:rPr>
        <w:t>maxnoOTDOAtypes,</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id-CriticalityDiagnostics,</w:t>
      </w:r>
    </w:p>
    <w:p w14:paraId="3B9E32A3" w14:textId="77777777" w:rsidR="005168CF" w:rsidRPr="005F139A" w:rsidRDefault="005168CF" w:rsidP="005168CF">
      <w:pPr>
        <w:pStyle w:val="PL"/>
        <w:rPr>
          <w:snapToGrid w:val="0"/>
          <w:lang w:val="fr-FR"/>
        </w:rPr>
      </w:pPr>
      <w:r w:rsidRPr="005F139A">
        <w:rPr>
          <w:snapToGrid w:val="0"/>
          <w:lang w:val="fr-FR"/>
        </w:rPr>
        <w:tab/>
        <w:t>id-E-SMLC-UE-Measurement-ID,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id-OTDOACells,</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noProof w:val="0"/>
          <w:snapToGrid w:val="0"/>
        </w:rPr>
      </w:pPr>
      <w:r w:rsidRPr="0054226D">
        <w:rPr>
          <w:noProof w:val="0"/>
          <w:snapToGrid w:val="0"/>
        </w:rPr>
        <w:tab/>
        <w:t>id-ReportCharacteristics,</w:t>
      </w:r>
    </w:p>
    <w:p w14:paraId="299C5C8C" w14:textId="77777777" w:rsidR="005168CF" w:rsidRPr="0054226D" w:rsidRDefault="005168CF" w:rsidP="005168CF">
      <w:pPr>
        <w:pStyle w:val="PL"/>
        <w:tabs>
          <w:tab w:val="left" w:pos="11100"/>
        </w:tabs>
        <w:rPr>
          <w:noProof w:val="0"/>
          <w:snapToGrid w:val="0"/>
        </w:rPr>
      </w:pPr>
      <w:r w:rsidRPr="0054226D">
        <w:rPr>
          <w:noProof w:val="0"/>
          <w:snapToGrid w:val="0"/>
        </w:rPr>
        <w:tab/>
        <w:t>id-MeasurementPeriodicity,</w:t>
      </w:r>
    </w:p>
    <w:p w14:paraId="6E973EF9" w14:textId="77777777" w:rsidR="005168CF" w:rsidRPr="0054226D" w:rsidRDefault="005168CF" w:rsidP="005168CF">
      <w:pPr>
        <w:pStyle w:val="PL"/>
        <w:tabs>
          <w:tab w:val="left" w:pos="11100"/>
        </w:tabs>
        <w:rPr>
          <w:noProof w:val="0"/>
          <w:snapToGrid w:val="0"/>
        </w:rPr>
      </w:pPr>
      <w:r w:rsidRPr="0054226D">
        <w:rPr>
          <w:noProof w:val="0"/>
          <w:snapToGrid w:val="0"/>
        </w:rPr>
        <w:tab/>
        <w:t>id-MeasurementQuantities,</w:t>
      </w:r>
    </w:p>
    <w:p w14:paraId="3B57C7AD" w14:textId="77777777" w:rsidR="005168CF" w:rsidRPr="0054226D" w:rsidRDefault="005168CF" w:rsidP="005168CF">
      <w:pPr>
        <w:pStyle w:val="PL"/>
        <w:tabs>
          <w:tab w:val="left" w:pos="11100"/>
        </w:tabs>
        <w:rPr>
          <w:noProof w:val="0"/>
          <w:snapToGrid w:val="0"/>
        </w:rPr>
      </w:pPr>
      <w:r w:rsidRPr="0054226D">
        <w:rPr>
          <w:noProof w:val="0"/>
          <w:snapToGrid w:val="0"/>
        </w:rPr>
        <w:tab/>
        <w:t>id-eNB-UE-Measurement-ID,</w:t>
      </w:r>
    </w:p>
    <w:p w14:paraId="3193FD02" w14:textId="77777777" w:rsidR="005168CF" w:rsidRPr="0054226D" w:rsidRDefault="005168CF" w:rsidP="005168CF">
      <w:pPr>
        <w:pStyle w:val="PL"/>
        <w:rPr>
          <w:snapToGrid w:val="0"/>
        </w:rPr>
      </w:pPr>
      <w:r w:rsidRPr="0054226D">
        <w:rPr>
          <w:snapToGrid w:val="0"/>
        </w:rPr>
        <w:tab/>
        <w:t>id-E-CID-MeasurementResult,</w:t>
      </w:r>
    </w:p>
    <w:p w14:paraId="155E024E" w14:textId="77777777" w:rsidR="005168CF" w:rsidRPr="0054226D" w:rsidRDefault="005168CF" w:rsidP="005168CF">
      <w:pPr>
        <w:pStyle w:val="PL"/>
        <w:rPr>
          <w:snapToGrid w:val="0"/>
        </w:rPr>
      </w:pPr>
      <w:r w:rsidRPr="0054226D">
        <w:rPr>
          <w:snapToGrid w:val="0"/>
        </w:rPr>
        <w:tab/>
        <w:t>id-RequestedSRSTransmissionCharacteristics,</w:t>
      </w:r>
    </w:p>
    <w:p w14:paraId="528B363D" w14:textId="77777777" w:rsidR="005168CF" w:rsidRPr="0054226D" w:rsidRDefault="005168CF" w:rsidP="005168CF">
      <w:pPr>
        <w:pStyle w:val="PL"/>
        <w:rPr>
          <w:snapToGrid w:val="0"/>
        </w:rPr>
      </w:pPr>
      <w:r w:rsidRPr="0054226D">
        <w:rPr>
          <w:snapToGrid w:val="0"/>
        </w:rPr>
        <w:tab/>
        <w:t>id-ULConfiguration,</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id-InterRATMeasurementQuantities,</w:t>
      </w:r>
    </w:p>
    <w:p w14:paraId="27CD72C4" w14:textId="77777777" w:rsidR="005168CF" w:rsidRPr="0054226D" w:rsidRDefault="005168CF" w:rsidP="005168CF">
      <w:pPr>
        <w:pStyle w:val="PL"/>
        <w:rPr>
          <w:snapToGrid w:val="0"/>
        </w:rPr>
      </w:pPr>
      <w:r w:rsidRPr="0054226D">
        <w:rPr>
          <w:snapToGrid w:val="0"/>
        </w:rPr>
        <w:tab/>
        <w:t>id-InterRATMeasurementResult,</w:t>
      </w:r>
    </w:p>
    <w:p w14:paraId="0FB897CE" w14:textId="77777777" w:rsidR="005168CF" w:rsidRPr="0054226D" w:rsidRDefault="005168CF" w:rsidP="005168CF">
      <w:pPr>
        <w:pStyle w:val="PL"/>
        <w:rPr>
          <w:snapToGrid w:val="0"/>
        </w:rPr>
      </w:pPr>
      <w:r w:rsidRPr="0054226D">
        <w:rPr>
          <w:snapToGrid w:val="0"/>
        </w:rPr>
        <w:tab/>
        <w:t>id-AddOTDOACells,</w:t>
      </w:r>
    </w:p>
    <w:p w14:paraId="37A48211" w14:textId="77777777" w:rsidR="005168CF" w:rsidRPr="0054226D" w:rsidRDefault="005168CF" w:rsidP="005168CF">
      <w:pPr>
        <w:pStyle w:val="PL"/>
        <w:rPr>
          <w:snapToGrid w:val="0"/>
        </w:rPr>
      </w:pPr>
      <w:r w:rsidRPr="0054226D">
        <w:rPr>
          <w:snapToGrid w:val="0"/>
        </w:rPr>
        <w:tab/>
        <w:t>id-WLANMeasurementQuantities,</w:t>
      </w:r>
    </w:p>
    <w:p w14:paraId="3D1EA3E9" w14:textId="77777777" w:rsidR="005168CF" w:rsidRPr="0054226D" w:rsidRDefault="005168CF" w:rsidP="005168CF">
      <w:pPr>
        <w:pStyle w:val="PL"/>
        <w:rPr>
          <w:snapToGrid w:val="0"/>
        </w:rPr>
      </w:pPr>
      <w:r w:rsidRPr="0054226D">
        <w:rPr>
          <w:snapToGrid w:val="0"/>
        </w:rPr>
        <w:tab/>
        <w:t>id-WLANMeasurementResult,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id-AssistanceInformationFailureList</w:t>
      </w:r>
    </w:p>
    <w:p w14:paraId="13E24D27" w14:textId="77777777" w:rsidR="005168CF" w:rsidRPr="0054226D" w:rsidRDefault="005168CF" w:rsidP="005168CF">
      <w:pPr>
        <w:pStyle w:val="PL"/>
        <w:tabs>
          <w:tab w:val="left" w:pos="11100"/>
        </w:tabs>
        <w:rPr>
          <w:noProof w:val="0"/>
        </w:rPr>
      </w:pPr>
      <w:r w:rsidRPr="0054226D">
        <w:rPr>
          <w:noProof w:val="0"/>
        </w:rPr>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lastRenderedPageBreak/>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E-CIDMeasurementInitiationRequest ::= SEQUENCE {</w:t>
      </w:r>
    </w:p>
    <w:p w14:paraId="3490AED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77777777" w:rsidR="005168CF" w:rsidRPr="0054226D" w:rsidRDefault="005168CF" w:rsidP="005168CF">
      <w:pPr>
        <w:pStyle w:val="PL"/>
        <w:rPr>
          <w:snapToGrid w:val="0"/>
        </w:rPr>
      </w:pPr>
      <w:r w:rsidRPr="0054226D">
        <w:t xml:space="preserve">-- The IE shall be present if the </w:t>
      </w:r>
      <w:r w:rsidRPr="0054226D">
        <w:rPr>
          <w:i/>
        </w:rPr>
        <w:t>Report Characteritics</w:t>
      </w:r>
      <w:r w:rsidRPr="0054226D">
        <w:t xml:space="preserve"> IE is set to “periodic”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E-CIDMeasurementInitiationResponse ::= SEQUENCE {</w:t>
      </w:r>
    </w:p>
    <w:p w14:paraId="0F6E93B3"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{{E-CIDMeasurementInitiationResponse-IEs}},</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E-CIDMeasurementInitiationResponse-IEs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id-InterRATMeasurementResult</w:t>
      </w:r>
      <w:r w:rsidRPr="0054226D">
        <w:rPr>
          <w:snapToGrid w:val="0"/>
        </w:rPr>
        <w:tab/>
        <w:t>CRITICALITY ignore</w:t>
      </w:r>
      <w:r w:rsidRPr="0054226D">
        <w:rPr>
          <w:snapToGrid w:val="0"/>
        </w:rPr>
        <w:tab/>
        <w:t>TYPE InterRATMeasurementResult</w:t>
      </w:r>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id-WLANMeasurementResult</w:t>
      </w:r>
      <w:r w:rsidRPr="0054226D">
        <w:rPr>
          <w:snapToGrid w:val="0"/>
        </w:rPr>
        <w:tab/>
      </w:r>
      <w:r w:rsidRPr="0054226D">
        <w:rPr>
          <w:snapToGrid w:val="0"/>
        </w:rPr>
        <w:tab/>
        <w:t>CRITICALITY ignore</w:t>
      </w:r>
      <w:r w:rsidRPr="0054226D">
        <w:rPr>
          <w:snapToGrid w:val="0"/>
        </w:rPr>
        <w:tab/>
        <w:t>TYPE WLANMeasurementResult</w:t>
      </w:r>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lastRenderedPageBreak/>
        <w:t>E-CIDMeasurementInitiationFailure ::= SEQUENCE {</w:t>
      </w:r>
    </w:p>
    <w:p w14:paraId="0741C86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{{E-CIDMeasurementInitiationFailure-IEs}},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E-CIDMeasurementInitiationFailure-IEs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E-CIDMeasurementFailureIndication ::= SEQUENCE {</w:t>
      </w:r>
    </w:p>
    <w:p w14:paraId="3F88008A"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{{E-CIDMeasurementFailureIndication-IEs}},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E-CIDMeasurementFailureIndication-IEs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E-CIDMeasurementReport ::= SEQUENCE {</w:t>
      </w:r>
    </w:p>
    <w:p w14:paraId="7946EF3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{{E-CIDMeasurementReport-IEs}},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E-CIDMeasurementReport-IEs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lastRenderedPageBreak/>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r>
        <w:rPr>
          <w:snapToGrid w:val="0"/>
        </w:rPr>
        <w:t>COMMAND</w:t>
      </w:r>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E-CIDMeasurementTerminationCommand ::= SEQUENCE {</w:t>
      </w:r>
    </w:p>
    <w:p w14:paraId="78781016"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{{E-CIDMeasurementTerminationCommand-IEs}},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E-CIDMeasurementTerminationCommand-IEs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r w:rsidRPr="005F139A">
        <w:rPr>
          <w:snapToGrid w:val="0"/>
          <w:lang w:val="fr-FR"/>
        </w:rPr>
        <w:t>OTDOAInformationRequest ::= SEQUENCE {</w:t>
      </w:r>
    </w:p>
    <w:p w14:paraId="7415A35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{{OTDOAInformationRequest-IEs}},</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r w:rsidRPr="005F139A">
        <w:rPr>
          <w:snapToGrid w:val="0"/>
          <w:lang w:val="fr-FR"/>
        </w:rPr>
        <w:t>OTDOAInformationRequest-IEs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r w:rsidRPr="0054226D">
        <w:t xml:space="preserve">ProtocolIE-Single-Container </w:t>
      </w:r>
      <w:r w:rsidRPr="0054226D">
        <w:rPr>
          <w:snapToGrid w:val="0"/>
        </w:rPr>
        <w:t>{ { OTDOA-Information-Type</w:t>
      </w:r>
      <w:r w:rsidRPr="0054226D">
        <w:t>IEs</w:t>
      </w:r>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OTDOA-Information-Type</w:t>
      </w:r>
      <w:r w:rsidRPr="0054226D">
        <w:t>IEs</w:t>
      </w:r>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r w:rsidRPr="0054226D">
        <w:t>oTDOA-Information-Type-Item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w:t>
      </w:r>
      <w:r w:rsidRPr="005F139A">
        <w:rPr>
          <w:lang w:val="fr-FR"/>
        </w:rPr>
        <w:t xml:space="preserve"> OTDOA-Information-Type-Item</w:t>
      </w:r>
      <w:r w:rsidRPr="005F139A">
        <w:rPr>
          <w:snapToGrid w:val="0"/>
          <w:lang w:val="fr-FR"/>
        </w:rPr>
        <w:t>ExtIEs}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OTDOA-Information-Type-Item</w:t>
      </w:r>
      <w:r w:rsidRPr="005F139A">
        <w:rPr>
          <w:snapToGrid w:val="0"/>
          <w:lang w:val="fr-FR"/>
        </w:rPr>
        <w:t>ExtIEs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lastRenderedPageBreak/>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r w:rsidRPr="005F139A">
        <w:rPr>
          <w:snapToGrid w:val="0"/>
          <w:lang w:val="fr-FR"/>
        </w:rPr>
        <w:t>OTDOAInformationResponse ::= SEQUENCE {</w:t>
      </w:r>
    </w:p>
    <w:p w14:paraId="04158B92"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{{OTDOAInformationResponse-IEs}},</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r w:rsidRPr="0054226D">
        <w:rPr>
          <w:snapToGrid w:val="0"/>
        </w:rPr>
        <w:t>OTDOAInformationResponse-IEs LPPA-PROTOCOL-IES ::= {</w:t>
      </w:r>
    </w:p>
    <w:p w14:paraId="0EAD5A3D" w14:textId="77777777" w:rsidR="005168CF" w:rsidRPr="0054226D" w:rsidRDefault="005168CF" w:rsidP="005168CF">
      <w:pPr>
        <w:pStyle w:val="PL"/>
        <w:rPr>
          <w:snapToGrid w:val="0"/>
        </w:rPr>
      </w:pPr>
      <w:r w:rsidRPr="0054226D">
        <w:rPr>
          <w:snapToGrid w:val="0"/>
        </w:rPr>
        <w:tab/>
        <w:t>{ ID id-OTDOACells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Add-OTDOACells</w:t>
      </w:r>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r w:rsidRPr="0054226D">
        <w:rPr>
          <w:snapToGrid w:val="0"/>
        </w:rPr>
        <w:t>OTDOAInformationFailure ::= SEQUENCE {</w:t>
      </w:r>
    </w:p>
    <w:p w14:paraId="7F9703F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{{OTDOAInformationFailure-IEs}},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r w:rsidRPr="0054226D">
        <w:rPr>
          <w:snapToGrid w:val="0"/>
        </w:rPr>
        <w:t>OTDOAInformationFailure-IEs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r w:rsidRPr="005F139A">
        <w:rPr>
          <w:snapToGrid w:val="0"/>
          <w:lang w:val="fr-FR"/>
        </w:rPr>
        <w:t>UTDOAInformationRequest ::= SEQUENCE {</w:t>
      </w:r>
    </w:p>
    <w:p w14:paraId="33E9B3B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{{UTDOAInformationRequest-IEs}},</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r w:rsidRPr="005F139A">
        <w:rPr>
          <w:snapToGrid w:val="0"/>
          <w:lang w:val="fr-FR"/>
        </w:rPr>
        <w:t>UTDOAInformationRequest-IEs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id-RequestedSRSTransmissionCharacteristics</w:t>
      </w:r>
      <w:r w:rsidRPr="0054226D">
        <w:rPr>
          <w:snapToGrid w:val="0"/>
        </w:rPr>
        <w:tab/>
      </w:r>
      <w:r w:rsidRPr="0054226D">
        <w:rPr>
          <w:snapToGrid w:val="0"/>
        </w:rPr>
        <w:tab/>
        <w:t>CRITICALITY ignore</w:t>
      </w:r>
      <w:r w:rsidRPr="0054226D">
        <w:rPr>
          <w:snapToGrid w:val="0"/>
        </w:rPr>
        <w:tab/>
        <w:t>TYPE RequestedSRSTransmissionCharacteristics</w:t>
      </w:r>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lastRenderedPageBreak/>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r w:rsidRPr="005F139A">
        <w:rPr>
          <w:snapToGrid w:val="0"/>
          <w:lang w:val="fr-FR"/>
        </w:rPr>
        <w:t>UTDOAInformationResponse ::= SEQUENCE {</w:t>
      </w:r>
    </w:p>
    <w:p w14:paraId="29DB768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{{UTDOAInformationResponse-IEs}},</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r w:rsidRPr="005F139A">
        <w:rPr>
          <w:snapToGrid w:val="0"/>
          <w:lang w:val="fr-FR"/>
        </w:rPr>
        <w:t>UTDOAInformationResponse-IEs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ULConfiguration</w:t>
      </w:r>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r w:rsidRPr="005F139A">
        <w:rPr>
          <w:snapToGrid w:val="0"/>
          <w:lang w:val="fr-FR"/>
        </w:rPr>
        <w:t>UTDOAInformationFailure ::= SEQUENCE {</w:t>
      </w:r>
    </w:p>
    <w:p w14:paraId="1B2C31A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{{UTDOAInformationFailure-IEs}},</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r w:rsidRPr="005F139A">
        <w:rPr>
          <w:snapToGrid w:val="0"/>
          <w:lang w:val="fr-FR"/>
        </w:rPr>
        <w:t>UTDOAInformationFailure-IEs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PRESENCE mandatory}|</w:t>
      </w:r>
    </w:p>
    <w:p w14:paraId="6F816C6B" w14:textId="77777777" w:rsidR="005168CF" w:rsidRPr="005F139A" w:rsidRDefault="005168CF" w:rsidP="005168CF">
      <w:pPr>
        <w:pStyle w:val="PL"/>
        <w:rPr>
          <w:snapToGrid w:val="0"/>
          <w:lang w:val="fr-FR"/>
        </w:rPr>
      </w:pPr>
      <w:r w:rsidRPr="005F139A">
        <w:rPr>
          <w:snapToGrid w:val="0"/>
          <w:lang w:val="fr-FR"/>
        </w:rPr>
        <w:tab/>
        <w:t>{ ID id-CriticalityDiagnostics</w:t>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CriticalityDiagnostics</w:t>
      </w:r>
      <w:r w:rsidRPr="005F139A">
        <w:rPr>
          <w:snapToGrid w:val="0"/>
          <w:lang w:val="fr-FR"/>
        </w:rPr>
        <w:tab/>
      </w:r>
      <w:r w:rsidRPr="005F139A">
        <w:rPr>
          <w:snapToGrid w:val="0"/>
          <w:lang w:val="fr-FR"/>
        </w:rPr>
        <w:tab/>
        <w:t>PRESENCE optional},</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r w:rsidRPr="005F139A">
        <w:rPr>
          <w:snapToGrid w:val="0"/>
          <w:lang w:val="fr-FR"/>
        </w:rPr>
        <w:t>UTDOAInformationUpdate ::= SEQUENCE {</w:t>
      </w:r>
    </w:p>
    <w:p w14:paraId="1DF3ED96"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{{UTDOAInformationUpdate-IEs}},</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r w:rsidRPr="005F139A">
        <w:rPr>
          <w:snapToGrid w:val="0"/>
          <w:lang w:val="fr-FR"/>
        </w:rPr>
        <w:t>UTDOAInformationUpdate-IEs LPPA-PROTOCOL-IES ::= {</w:t>
      </w:r>
    </w:p>
    <w:p w14:paraId="0400A646" w14:textId="77777777" w:rsidR="005168CF" w:rsidRPr="005F139A" w:rsidRDefault="005168CF" w:rsidP="005168CF">
      <w:pPr>
        <w:pStyle w:val="PL"/>
        <w:rPr>
          <w:snapToGrid w:val="0"/>
          <w:lang w:val="fr-FR"/>
        </w:rPr>
      </w:pPr>
      <w:r w:rsidRPr="005F139A">
        <w:rPr>
          <w:snapToGrid w:val="0"/>
          <w:lang w:val="fr-FR"/>
        </w:rPr>
        <w:tab/>
        <w:t>{ ID id-ULConfiguration</w:t>
      </w:r>
      <w:r w:rsidRPr="005F139A">
        <w:rPr>
          <w:snapToGrid w:val="0"/>
          <w:lang w:val="fr-FR"/>
        </w:rPr>
        <w:tab/>
      </w:r>
      <w:r w:rsidRPr="005F139A">
        <w:rPr>
          <w:snapToGrid w:val="0"/>
          <w:lang w:val="fr-FR"/>
        </w:rPr>
        <w:tab/>
        <w:t>CRITICALITY ignore</w:t>
      </w:r>
      <w:r w:rsidRPr="005F139A">
        <w:rPr>
          <w:snapToGrid w:val="0"/>
          <w:lang w:val="fr-FR"/>
        </w:rPr>
        <w:tab/>
        <w:t>TYPE ULConfiguration</w:t>
      </w:r>
      <w:r w:rsidRPr="005F139A">
        <w:rPr>
          <w:snapToGrid w:val="0"/>
          <w:lang w:val="fr-FR"/>
        </w:rPr>
        <w:tab/>
        <w:t>PRESENCE optional},</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lastRenderedPageBreak/>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r w:rsidRPr="005F139A">
        <w:rPr>
          <w:snapToGrid w:val="0"/>
          <w:lang w:val="fr-FR"/>
        </w:rPr>
        <w:t>AssistanceInformationControl ::= SEQUENCE {</w:t>
      </w:r>
    </w:p>
    <w:p w14:paraId="02D431B5"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{{AssistanceInformationControl-IEs}},</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r w:rsidRPr="005F139A">
        <w:rPr>
          <w:snapToGrid w:val="0"/>
          <w:lang w:val="fr-FR"/>
        </w:rPr>
        <w:t>AssistanceInformationControl-IEs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r w:rsidRPr="0054226D">
        <w:rPr>
          <w:snapToGrid w:val="0"/>
        </w:rPr>
        <w:t>AssistanceInformationFeedback ::= SEQUENCE {</w:t>
      </w:r>
    </w:p>
    <w:p w14:paraId="567889B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{{AssistanceInformationFeedback-IEs}},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r w:rsidRPr="0054226D">
        <w:rPr>
          <w:snapToGrid w:val="0"/>
        </w:rPr>
        <w:t>AssistanceInformationFeedback-IEs LPPA-PROTOCOL-IES ::= {</w:t>
      </w:r>
    </w:p>
    <w:p w14:paraId="2656A027" w14:textId="77777777" w:rsidR="005168CF" w:rsidRPr="0054226D" w:rsidRDefault="005168CF" w:rsidP="005168CF">
      <w:pPr>
        <w:pStyle w:val="PL"/>
        <w:rPr>
          <w:snapToGrid w:val="0"/>
        </w:rPr>
      </w:pPr>
      <w:r w:rsidRPr="0054226D">
        <w:rPr>
          <w:snapToGrid w:val="0"/>
        </w:rPr>
        <w:tab/>
        <w:t>{ ID id-AssistanceInformationFailureList</w:t>
      </w:r>
      <w:r w:rsidRPr="0054226D">
        <w:rPr>
          <w:snapToGrid w:val="0"/>
        </w:rPr>
        <w:tab/>
        <w:t>CRITICALITY reject</w:t>
      </w:r>
      <w:r w:rsidRPr="0054226D">
        <w:rPr>
          <w:snapToGrid w:val="0"/>
        </w:rPr>
        <w:tab/>
        <w:t>TYPE AssistanceInformationFailureList</w:t>
      </w:r>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r w:rsidRPr="0054226D">
        <w:rPr>
          <w:snapToGrid w:val="0"/>
        </w:rPr>
        <w:t>ErrorIndication ::= SEQUENCE {</w:t>
      </w:r>
    </w:p>
    <w:p w14:paraId="5700667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{{ErrorIndication-IEs}},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r w:rsidRPr="0054226D">
        <w:rPr>
          <w:snapToGrid w:val="0"/>
        </w:rPr>
        <w:t>ErrorIndication-IEs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r w:rsidRPr="0054226D">
        <w:rPr>
          <w:snapToGrid w:val="0"/>
        </w:rPr>
        <w:t>PrivateMessage ::= SEQUENCE {</w:t>
      </w:r>
    </w:p>
    <w:p w14:paraId="31456CC0" w14:textId="77777777" w:rsidR="005168CF" w:rsidRPr="0054226D" w:rsidRDefault="005168CF" w:rsidP="005168CF">
      <w:pPr>
        <w:pStyle w:val="PL"/>
        <w:rPr>
          <w:snapToGrid w:val="0"/>
        </w:rPr>
      </w:pPr>
      <w:r w:rsidRPr="0054226D">
        <w:rPr>
          <w:snapToGrid w:val="0"/>
        </w:rPr>
        <w:tab/>
        <w:t>privateIEs</w:t>
      </w:r>
      <w:r w:rsidRPr="0054226D">
        <w:rPr>
          <w:snapToGrid w:val="0"/>
        </w:rPr>
        <w:tab/>
      </w:r>
      <w:r w:rsidRPr="0054226D">
        <w:rPr>
          <w:snapToGrid w:val="0"/>
        </w:rPr>
        <w:tab/>
        <w:t>PrivateIE-Container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A7285D">
      <w:pPr>
        <w:pStyle w:val="Heading3"/>
      </w:pPr>
      <w:bookmarkStart w:id="401" w:name="_Toc534730175"/>
      <w:bookmarkStart w:id="402" w:name="_Toc36552171"/>
      <w:bookmarkStart w:id="403" w:name="_Toc162452615"/>
      <w:r w:rsidRPr="005C6F5C">
        <w:t>9.3.5</w:t>
      </w:r>
      <w:r w:rsidRPr="005C6F5C">
        <w:tab/>
        <w:t>Information Element definitions</w:t>
      </w:r>
      <w:bookmarkEnd w:id="401"/>
      <w:bookmarkEnd w:id="402"/>
      <w:bookmarkEnd w:id="403"/>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6EA8E8A8" w14:textId="77777777" w:rsidR="005168CF" w:rsidRPr="0054226D" w:rsidRDefault="005168CF" w:rsidP="005168CF">
      <w:pPr>
        <w:pStyle w:val="PL"/>
        <w:rPr>
          <w:snapToGrid w:val="0"/>
        </w:rPr>
      </w:pPr>
      <w:r w:rsidRPr="0054226D">
        <w:rPr>
          <w:snapToGrid w:val="0"/>
        </w:rPr>
        <w:t>eps-Access (21) modules (3) lppa (6) version1 (1) lppa-IEs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A7285D" w:rsidRDefault="005168CF" w:rsidP="00A7285D">
      <w:pPr>
        <w:pStyle w:val="PL"/>
      </w:pPr>
      <w:r w:rsidRPr="00A7285D">
        <w:tab/>
      </w:r>
    </w:p>
    <w:p w14:paraId="024A7EB8" w14:textId="77777777" w:rsidR="005168CF" w:rsidRDefault="005168CF" w:rsidP="005168CF">
      <w:pPr>
        <w:pStyle w:val="PL"/>
        <w:rPr>
          <w:snapToGrid w:val="0"/>
        </w:rPr>
      </w:pPr>
      <w:r w:rsidRPr="00A7285D">
        <w:tab/>
      </w:r>
      <w:r w:rsidRPr="0054226D">
        <w:rPr>
          <w:snapToGrid w:val="0"/>
        </w:rPr>
        <w:t>id-MeasurementQuantities-Item,</w:t>
      </w:r>
    </w:p>
    <w:p w14:paraId="7EEBF8FC" w14:textId="77777777" w:rsidR="005168CF" w:rsidRDefault="005168CF" w:rsidP="005168CF">
      <w:pPr>
        <w:pStyle w:val="PL"/>
        <w:rPr>
          <w:snapToGrid w:val="0"/>
        </w:rPr>
      </w:pPr>
      <w:r>
        <w:rPr>
          <w:snapToGrid w:val="0"/>
        </w:rPr>
        <w:tab/>
        <w:t>id-ResultsPerSSB-Index-List,</w:t>
      </w:r>
    </w:p>
    <w:p w14:paraId="3DBBD8D4" w14:textId="77777777" w:rsidR="005168CF" w:rsidRDefault="005168CF" w:rsidP="005168CF">
      <w:pPr>
        <w:pStyle w:val="PL"/>
        <w:rPr>
          <w:snapToGrid w:val="0"/>
        </w:rPr>
      </w:pPr>
      <w:r>
        <w:rPr>
          <w:snapToGrid w:val="0"/>
        </w:rPr>
        <w:tab/>
        <w:t>id-ResultsPerSSB-Index-Item,</w:t>
      </w:r>
    </w:p>
    <w:p w14:paraId="6A7A228B" w14:textId="77777777" w:rsidR="005168CF" w:rsidRPr="00A7285D" w:rsidRDefault="005168CF" w:rsidP="00A7285D">
      <w:pPr>
        <w:pStyle w:val="PL"/>
      </w:pPr>
      <w:r w:rsidRPr="008E6507">
        <w:rPr>
          <w:snapToGrid w:val="0"/>
        </w:rPr>
        <w:tab/>
        <w:t>id-NR-CGI,</w:t>
      </w:r>
    </w:p>
    <w:p w14:paraId="6A8C0D0E" w14:textId="77777777" w:rsidR="005168CF" w:rsidRPr="0054226D" w:rsidRDefault="005168CF" w:rsidP="00A7285D">
      <w:pPr>
        <w:pStyle w:val="PL"/>
      </w:pPr>
      <w:r w:rsidRPr="00A7285D">
        <w:tab/>
      </w:r>
      <w:r w:rsidRPr="0054226D">
        <w:rPr>
          <w:rFonts w:cs="Courier New"/>
        </w:rPr>
        <w:t>maxCellineNB,</w:t>
      </w:r>
    </w:p>
    <w:p w14:paraId="19DDB4C5" w14:textId="77777777" w:rsidR="005168CF" w:rsidRPr="0054226D" w:rsidRDefault="005168CF" w:rsidP="005168CF">
      <w:pPr>
        <w:pStyle w:val="PL"/>
      </w:pPr>
      <w:r w:rsidRPr="0054226D">
        <w:tab/>
        <w:t>maxCellReport,</w:t>
      </w:r>
    </w:p>
    <w:p w14:paraId="696CA582" w14:textId="77777777" w:rsidR="005168CF" w:rsidRPr="0054226D" w:rsidRDefault="005168CF" w:rsidP="005168CF">
      <w:pPr>
        <w:pStyle w:val="PL"/>
        <w:rPr>
          <w:snapToGrid w:val="0"/>
        </w:rPr>
      </w:pPr>
      <w:r w:rsidRPr="0054226D">
        <w:rPr>
          <w:szCs w:val="16"/>
        </w:rPr>
        <w:tab/>
      </w:r>
      <w:r w:rsidRPr="0054226D">
        <w:rPr>
          <w:snapToGrid w:val="0"/>
        </w:rPr>
        <w:t>maxNrOfErrors,</w:t>
      </w:r>
    </w:p>
    <w:p w14:paraId="0816520F" w14:textId="77777777" w:rsidR="005168CF" w:rsidRPr="0054226D" w:rsidRDefault="005168CF" w:rsidP="005168CF">
      <w:pPr>
        <w:pStyle w:val="PL"/>
      </w:pPr>
      <w:r w:rsidRPr="0054226D">
        <w:rPr>
          <w:snapToGrid w:val="0"/>
        </w:rPr>
        <w:tab/>
      </w:r>
      <w:r w:rsidRPr="0054226D">
        <w:t>maxNoMeas,</w:t>
      </w:r>
    </w:p>
    <w:p w14:paraId="5B56B727" w14:textId="77777777" w:rsidR="005168CF" w:rsidRPr="0054226D" w:rsidRDefault="005168CF" w:rsidP="005168CF">
      <w:pPr>
        <w:pStyle w:val="PL"/>
      </w:pPr>
      <w:r w:rsidRPr="0054226D">
        <w:tab/>
        <w:t>maxnoOTDOAtypes,</w:t>
      </w:r>
    </w:p>
    <w:p w14:paraId="28BD4BBB" w14:textId="77777777" w:rsidR="005168CF" w:rsidRPr="0054226D" w:rsidRDefault="005168CF" w:rsidP="005168CF">
      <w:pPr>
        <w:pStyle w:val="PL"/>
      </w:pPr>
      <w:r w:rsidRPr="0054226D">
        <w:tab/>
        <w:t>maxServCell,</w:t>
      </w:r>
    </w:p>
    <w:p w14:paraId="010F0261" w14:textId="77777777" w:rsidR="005168CF" w:rsidRPr="0054226D" w:rsidRDefault="005168CF" w:rsidP="005168CF">
      <w:pPr>
        <w:pStyle w:val="PL"/>
      </w:pPr>
      <w:r w:rsidRPr="0054226D">
        <w:tab/>
        <w:t>id-InterRATMeasurementQuantities-Item,</w:t>
      </w:r>
    </w:p>
    <w:p w14:paraId="37DAF49E" w14:textId="77777777" w:rsidR="005168CF" w:rsidRPr="0054226D" w:rsidRDefault="005168CF" w:rsidP="005168CF">
      <w:pPr>
        <w:pStyle w:val="PL"/>
        <w:rPr>
          <w:szCs w:val="16"/>
        </w:rPr>
      </w:pPr>
      <w:r w:rsidRPr="0054226D">
        <w:rPr>
          <w:snapToGrid w:val="0"/>
        </w:rPr>
        <w:tab/>
        <w:t>id-WLANMeasurementQuantities-Item,</w:t>
      </w:r>
    </w:p>
    <w:p w14:paraId="65E71FC6" w14:textId="77777777" w:rsidR="005168CF" w:rsidRPr="0054226D" w:rsidRDefault="005168CF" w:rsidP="005168CF">
      <w:pPr>
        <w:pStyle w:val="PL"/>
      </w:pPr>
      <w:r w:rsidRPr="0054226D">
        <w:tab/>
        <w:t>maxGERANMeas,</w:t>
      </w:r>
    </w:p>
    <w:p w14:paraId="6EBAD415" w14:textId="77777777" w:rsidR="005168CF" w:rsidRDefault="005168CF" w:rsidP="005168CF">
      <w:pPr>
        <w:pStyle w:val="PL"/>
        <w:rPr>
          <w:snapToGrid w:val="0"/>
        </w:rPr>
      </w:pPr>
      <w:r w:rsidRPr="0054226D">
        <w:tab/>
        <w:t>maxUTRANMeas,</w:t>
      </w:r>
    </w:p>
    <w:p w14:paraId="10670BB7" w14:textId="77777777" w:rsidR="005168CF" w:rsidRPr="0054226D" w:rsidRDefault="005168CF" w:rsidP="005168CF">
      <w:pPr>
        <w:pStyle w:val="PL"/>
        <w:rPr>
          <w:szCs w:val="16"/>
        </w:rPr>
      </w:pPr>
      <w:r>
        <w:rPr>
          <w:snapToGrid w:val="0"/>
        </w:rPr>
        <w:tab/>
        <w:t>maxNRmeas,</w:t>
      </w:r>
    </w:p>
    <w:p w14:paraId="5C39161D" w14:textId="77777777" w:rsidR="005168CF" w:rsidRPr="0054226D" w:rsidRDefault="005168CF" w:rsidP="005168CF">
      <w:pPr>
        <w:pStyle w:val="PL"/>
        <w:rPr>
          <w:szCs w:val="16"/>
        </w:rPr>
      </w:pPr>
      <w:r>
        <w:rPr>
          <w:snapToGrid w:val="0"/>
        </w:rPr>
        <w:tab/>
        <w:t>maxResultsPerSSBIndex,</w:t>
      </w:r>
    </w:p>
    <w:p w14:paraId="15123DF0" w14:textId="77777777" w:rsidR="005168CF" w:rsidRPr="0054226D" w:rsidRDefault="005168CF" w:rsidP="005168CF">
      <w:pPr>
        <w:pStyle w:val="PL"/>
      </w:pPr>
      <w:r w:rsidRPr="0054226D">
        <w:tab/>
        <w:t>maxCellineNB-ext,</w:t>
      </w:r>
    </w:p>
    <w:p w14:paraId="77DEED23" w14:textId="77777777" w:rsidR="005168CF" w:rsidRPr="0054226D" w:rsidRDefault="005168CF" w:rsidP="005168CF">
      <w:pPr>
        <w:pStyle w:val="PL"/>
        <w:rPr>
          <w:snapToGrid w:val="0"/>
        </w:rPr>
      </w:pPr>
      <w:r w:rsidRPr="0054226D">
        <w:rPr>
          <w:snapToGrid w:val="0"/>
        </w:rPr>
        <w:tab/>
        <w:t>maxWLANchannels,</w:t>
      </w:r>
    </w:p>
    <w:p w14:paraId="3E3C4676" w14:textId="77777777" w:rsidR="005168CF" w:rsidRPr="0054226D" w:rsidRDefault="005168CF" w:rsidP="005168CF">
      <w:pPr>
        <w:pStyle w:val="PL"/>
        <w:rPr>
          <w:snapToGrid w:val="0"/>
        </w:rPr>
      </w:pPr>
      <w:r w:rsidRPr="0054226D">
        <w:rPr>
          <w:snapToGrid w:val="0"/>
        </w:rPr>
        <w:tab/>
        <w:t>maxMBSFN-Allocations,</w:t>
      </w:r>
    </w:p>
    <w:p w14:paraId="2967E254" w14:textId="77777777" w:rsidR="005168CF" w:rsidRPr="0054226D" w:rsidRDefault="005168CF" w:rsidP="005168CF">
      <w:pPr>
        <w:pStyle w:val="PL"/>
        <w:rPr>
          <w:snapToGrid w:val="0"/>
        </w:rPr>
      </w:pPr>
      <w:r w:rsidRPr="0054226D">
        <w:rPr>
          <w:snapToGrid w:val="0"/>
        </w:rPr>
        <w:lastRenderedPageBreak/>
        <w:tab/>
        <w:t>maxnoFreqHoppingBandsMinusOne,</w:t>
      </w:r>
    </w:p>
    <w:p w14:paraId="1162729B" w14:textId="77777777" w:rsidR="005168CF" w:rsidRPr="0054226D" w:rsidRDefault="005168CF" w:rsidP="005168CF">
      <w:pPr>
        <w:pStyle w:val="PL"/>
        <w:rPr>
          <w:snapToGrid w:val="0"/>
        </w:rPr>
      </w:pPr>
      <w:r w:rsidRPr="0054226D">
        <w:rPr>
          <w:snapToGrid w:val="0"/>
        </w:rPr>
        <w:tab/>
        <w:t>maxNrOfPosSImessage,</w:t>
      </w:r>
    </w:p>
    <w:p w14:paraId="08D35FBB" w14:textId="77777777" w:rsidR="005168CF" w:rsidRPr="0054226D" w:rsidRDefault="005168CF" w:rsidP="005168CF">
      <w:pPr>
        <w:pStyle w:val="PL"/>
        <w:rPr>
          <w:snapToGrid w:val="0"/>
        </w:rPr>
      </w:pPr>
      <w:r w:rsidRPr="0054226D">
        <w:rPr>
          <w:snapToGrid w:val="0"/>
        </w:rPr>
        <w:tab/>
        <w:t>maxnoAssistInfoFailureListItems,</w:t>
      </w:r>
    </w:p>
    <w:p w14:paraId="300C3DFC" w14:textId="77777777" w:rsidR="005168CF" w:rsidRPr="0054226D" w:rsidRDefault="005168CF" w:rsidP="005168CF">
      <w:pPr>
        <w:pStyle w:val="PL"/>
        <w:rPr>
          <w:snapToGrid w:val="0"/>
        </w:rPr>
      </w:pPr>
      <w:r w:rsidRPr="0054226D">
        <w:rPr>
          <w:snapToGrid w:val="0"/>
        </w:rPr>
        <w:tab/>
        <w:t>maxNrOfSegments,</w:t>
      </w:r>
    </w:p>
    <w:p w14:paraId="60B2B719" w14:textId="77777777" w:rsidR="005168CF" w:rsidRPr="00A7285D" w:rsidRDefault="005168CF" w:rsidP="005168CF">
      <w:pPr>
        <w:pStyle w:val="PL"/>
      </w:pPr>
      <w:r w:rsidRPr="0054226D">
        <w:rPr>
          <w:snapToGrid w:val="0"/>
        </w:rPr>
        <w:tab/>
        <w:t>maxNrOfPosSIBs</w:t>
      </w:r>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t>LPPATransactionID,</w:t>
      </w:r>
    </w:p>
    <w:p w14:paraId="3F61985A" w14:textId="77777777" w:rsidR="005168CF" w:rsidRPr="0054226D" w:rsidRDefault="005168CF" w:rsidP="005168CF">
      <w:pPr>
        <w:pStyle w:val="PL"/>
        <w:rPr>
          <w:snapToGrid w:val="0"/>
        </w:rPr>
      </w:pPr>
      <w:r w:rsidRPr="0054226D">
        <w:rPr>
          <w:snapToGrid w:val="0"/>
        </w:rPr>
        <w:tab/>
        <w:t>ProcedureCode,</w:t>
      </w:r>
    </w:p>
    <w:p w14:paraId="1E1E7E0D" w14:textId="77777777" w:rsidR="005168CF" w:rsidRPr="0054226D" w:rsidRDefault="005168CF" w:rsidP="005168CF">
      <w:pPr>
        <w:pStyle w:val="PL"/>
        <w:rPr>
          <w:snapToGrid w:val="0"/>
        </w:rPr>
      </w:pPr>
      <w:r w:rsidRPr="0054226D">
        <w:rPr>
          <w:snapToGrid w:val="0"/>
        </w:rPr>
        <w:tab/>
        <w:t>ProtocolIE-ID,</w:t>
      </w:r>
    </w:p>
    <w:p w14:paraId="12D68BE5" w14:textId="77777777" w:rsidR="005168CF" w:rsidRPr="0054226D" w:rsidRDefault="005168CF" w:rsidP="005168CF">
      <w:pPr>
        <w:pStyle w:val="PL"/>
        <w:rPr>
          <w:snapToGrid w:val="0"/>
        </w:rPr>
      </w:pPr>
      <w:r w:rsidRPr="0054226D">
        <w:rPr>
          <w:snapToGrid w:val="0"/>
        </w:rPr>
        <w:tab/>
        <w:t>TriggeringMessage</w:t>
      </w:r>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LPPA-CommonDataTypes</w:t>
      </w:r>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r w:rsidRPr="005F139A">
        <w:rPr>
          <w:snapToGrid w:val="0"/>
          <w:lang w:val="fr-FR"/>
        </w:rPr>
        <w:t>ProtocolExtensionContainer{},</w:t>
      </w:r>
    </w:p>
    <w:p w14:paraId="63F621A4" w14:textId="77777777" w:rsidR="005168CF" w:rsidRPr="005F139A" w:rsidRDefault="005168CF" w:rsidP="005168CF">
      <w:pPr>
        <w:pStyle w:val="PL"/>
        <w:rPr>
          <w:snapToGrid w:val="0"/>
          <w:lang w:val="fr-FR"/>
        </w:rPr>
      </w:pPr>
      <w:r w:rsidRPr="005F139A">
        <w:rPr>
          <w:snapToGrid w:val="0"/>
          <w:lang w:val="fr-FR"/>
        </w:rPr>
        <w:tab/>
        <w:t>ProtocolIE-Single-Container{},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Add-OTDOACells ::= SEQUENCE (SIZE (1.. maxCellineNB-ext)) OF SEQUENCE {</w:t>
      </w:r>
    </w:p>
    <w:p w14:paraId="00A1D125" w14:textId="77777777" w:rsidR="005168CF" w:rsidRPr="00D73F2A" w:rsidRDefault="005168CF" w:rsidP="005168CF">
      <w:pPr>
        <w:pStyle w:val="PL"/>
        <w:rPr>
          <w:snapToGrid w:val="0"/>
        </w:rPr>
      </w:pPr>
      <w:r w:rsidRPr="00D73F2A">
        <w:rPr>
          <w:snapToGrid w:val="0"/>
        </w:rPr>
        <w:tab/>
        <w:t>add-OTDOACellInfo</w:t>
      </w:r>
      <w:r w:rsidRPr="00D73F2A">
        <w:rPr>
          <w:snapToGrid w:val="0"/>
        </w:rPr>
        <w:tab/>
      </w:r>
      <w:r w:rsidRPr="00D73F2A">
        <w:rPr>
          <w:snapToGrid w:val="0"/>
        </w:rPr>
        <w:tab/>
      </w:r>
      <w:r w:rsidRPr="00D73F2A">
        <w:rPr>
          <w:snapToGrid w:val="0"/>
        </w:rPr>
        <w:tab/>
      </w:r>
      <w:r w:rsidRPr="00D73F2A">
        <w:rPr>
          <w:snapToGrid w:val="0"/>
        </w:rPr>
        <w:tab/>
        <w:t>Add-OTDOACell-Information,</w:t>
      </w:r>
    </w:p>
    <w:p w14:paraId="5AE127CB"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{Add-OTDOACells-ExtIEs}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Add-OTDOACells-ExtIEs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Add-OTDOACell-Information ::= SEQUENCE (SIZE (1..maxnoOTDOAtypes)) OF OTDOACell-Information-Item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t>systemInformation</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SystemInformation,</w:t>
      </w:r>
    </w:p>
    <w:p w14:paraId="49B8A66A"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Assistance-Information-ExtIEs}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Assistance-Information-ExtIEs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r w:rsidRPr="00D73F2A">
        <w:rPr>
          <w:snapToGrid w:val="0"/>
        </w:rPr>
        <w:t>AssistanceInformationFailureList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t>posSIB-Type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PosSIB-Type,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Outcome,</w:t>
      </w:r>
    </w:p>
    <w:p w14:paraId="70FEBA70"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{AssistanceInformationFailureList-ExtIEs}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r w:rsidRPr="005F139A">
        <w:rPr>
          <w:snapToGrid w:val="0"/>
          <w:lang w:val="fr-FR"/>
        </w:rPr>
        <w:t>AssistanceInformationFailureList-ExtIEs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r w:rsidRPr="00D73F2A">
        <w:rPr>
          <w:snapToGrid w:val="0"/>
        </w:rPr>
        <w:t>AssistanceInformationMetaData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t>gNSSID</w:t>
      </w:r>
      <w:r w:rsidRPr="00D73F2A">
        <w:rPr>
          <w:snapToGrid w:val="0"/>
        </w:rPr>
        <w:tab/>
      </w:r>
      <w:r w:rsidRPr="00D73F2A">
        <w:rPr>
          <w:snapToGrid w:val="0"/>
        </w:rPr>
        <w:tab/>
      </w:r>
      <w:r w:rsidRPr="00D73F2A">
        <w:rPr>
          <w:snapToGrid w:val="0"/>
        </w:rPr>
        <w:tab/>
      </w:r>
      <w:r w:rsidRPr="00D73F2A">
        <w:rPr>
          <w:snapToGrid w:val="0"/>
        </w:rPr>
        <w:tab/>
        <w:t>ENUMERATED {gps, sbas, gzss, galileo, glonass, bds, ...</w:t>
      </w:r>
      <w:r>
        <w:rPr>
          <w:snapToGrid w:val="0"/>
        </w:rPr>
        <w:t>, navic</w:t>
      </w:r>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t>sBASID</w:t>
      </w:r>
      <w:r w:rsidRPr="00D73F2A">
        <w:rPr>
          <w:snapToGrid w:val="0"/>
        </w:rPr>
        <w:tab/>
      </w:r>
      <w:r w:rsidRPr="00D73F2A">
        <w:rPr>
          <w:snapToGrid w:val="0"/>
        </w:rPr>
        <w:tab/>
      </w:r>
      <w:r w:rsidRPr="00D73F2A">
        <w:rPr>
          <w:snapToGrid w:val="0"/>
        </w:rPr>
        <w:tab/>
      </w:r>
      <w:r w:rsidRPr="00D73F2A">
        <w:rPr>
          <w:snapToGrid w:val="0"/>
        </w:rPr>
        <w:tab/>
        <w:t>ENUMERATED {waas, egnos, msas, gagan,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AssistanceInformationMetaData-ExtIEs}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r w:rsidRPr="00D73F2A">
        <w:rPr>
          <w:snapToGrid w:val="0"/>
        </w:rPr>
        <w:t>AssistanceInformationMetaData-ExtIEs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344EF9A3" w14:textId="77777777" w:rsidR="005168CF" w:rsidRPr="0054226D" w:rsidRDefault="005168CF" w:rsidP="005168CF">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54CBA832" w14:textId="77777777" w:rsidR="005168CF" w:rsidRPr="0054226D" w:rsidRDefault="005168CF" w:rsidP="005168CF">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669DD223" w14:textId="77777777" w:rsidR="005168CF" w:rsidRPr="0054226D" w:rsidRDefault="005168CF" w:rsidP="005168CF">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r w:rsidRPr="0054226D">
        <w:rPr>
          <w:snapToGrid w:val="0"/>
        </w:rPr>
        <w:t>BroadcastPeriodicity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t>radioNetwork</w:t>
      </w:r>
      <w:r w:rsidRPr="0054226D">
        <w:rPr>
          <w:snapToGrid w:val="0"/>
        </w:rPr>
        <w:tab/>
      </w:r>
      <w:r w:rsidRPr="0054226D">
        <w:rPr>
          <w:snapToGrid w:val="0"/>
        </w:rPr>
        <w:tab/>
        <w:t>CauseRadioNetwork,</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t>CauseProtocol,</w:t>
      </w:r>
    </w:p>
    <w:p w14:paraId="09CF1060" w14:textId="77777777" w:rsidR="005168CF" w:rsidRPr="0054226D" w:rsidRDefault="005168CF" w:rsidP="005168CF">
      <w:pPr>
        <w:pStyle w:val="PL"/>
        <w:rPr>
          <w:snapToGrid w:val="0"/>
        </w:rPr>
      </w:pPr>
      <w:r w:rsidRPr="0054226D">
        <w:rPr>
          <w:snapToGrid w:val="0"/>
        </w:rPr>
        <w:lastRenderedPageBreak/>
        <w:tab/>
        <w:t>misc</w:t>
      </w:r>
      <w:r w:rsidRPr="0054226D">
        <w:rPr>
          <w:snapToGrid w:val="0"/>
        </w:rPr>
        <w:tab/>
      </w:r>
      <w:r w:rsidRPr="0054226D">
        <w:rPr>
          <w:snapToGrid w:val="0"/>
        </w:rPr>
        <w:tab/>
      </w:r>
      <w:r w:rsidRPr="0054226D">
        <w:rPr>
          <w:snapToGrid w:val="0"/>
        </w:rPr>
        <w:tab/>
      </w:r>
      <w:r w:rsidRPr="0054226D">
        <w:rPr>
          <w:snapToGrid w:val="0"/>
        </w:rPr>
        <w:tab/>
        <w:t>CauseMisc,</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r w:rsidRPr="0054226D">
        <w:rPr>
          <w:snapToGrid w:val="0"/>
        </w:rPr>
        <w:t>CauseMisc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r w:rsidRPr="0054226D">
        <w:rPr>
          <w:snapToGrid w:val="0"/>
        </w:rPr>
        <w:t>CauseProtocol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r w:rsidRPr="0054226D">
        <w:rPr>
          <w:snapToGrid w:val="0"/>
        </w:rPr>
        <w:t>CauseRadioNetwork ::= ENUMERATED {</w:t>
      </w:r>
    </w:p>
    <w:p w14:paraId="4FB40E1D" w14:textId="77777777" w:rsidR="005168CF" w:rsidRPr="0054226D" w:rsidRDefault="005168CF" w:rsidP="005168CF">
      <w:pPr>
        <w:pStyle w:val="PL"/>
        <w:rPr>
          <w:noProof w:val="0"/>
          <w:snapToGrid w:val="0"/>
        </w:rPr>
      </w:pPr>
      <w:r w:rsidRPr="0054226D">
        <w:rPr>
          <w:noProof w:val="0"/>
          <w:snapToGrid w:val="0"/>
        </w:rPr>
        <w:tab/>
        <w:t>unspecified,</w:t>
      </w:r>
    </w:p>
    <w:p w14:paraId="498E40A8" w14:textId="77777777" w:rsidR="005168CF" w:rsidRPr="0054226D" w:rsidRDefault="005168CF" w:rsidP="005168CF">
      <w:pPr>
        <w:pStyle w:val="PL"/>
        <w:rPr>
          <w:noProof w:val="0"/>
        </w:rPr>
      </w:pPr>
      <w:r w:rsidRPr="0054226D">
        <w:rPr>
          <w:noProof w:val="0"/>
        </w:rPr>
        <w:tab/>
        <w:t>requested-item-not-supported,</w:t>
      </w:r>
    </w:p>
    <w:p w14:paraId="715349DD" w14:textId="77777777" w:rsidR="005168CF" w:rsidRPr="0054226D" w:rsidRDefault="005168CF" w:rsidP="005168CF">
      <w:pPr>
        <w:pStyle w:val="PL"/>
        <w:rPr>
          <w:noProof w:val="0"/>
        </w:rPr>
      </w:pPr>
      <w:r w:rsidRPr="0054226D">
        <w:rPr>
          <w:noProof w:val="0"/>
        </w:rPr>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r w:rsidRPr="0054226D">
        <w:rPr>
          <w:snapToGrid w:val="0"/>
        </w:rPr>
        <w:t>CPLength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r w:rsidRPr="0054226D">
        <w:rPr>
          <w:snapToGrid w:val="0"/>
        </w:rPr>
        <w:t>CriticalityDiagnostics ::= SEQUENCE {</w:t>
      </w:r>
    </w:p>
    <w:p w14:paraId="02A9788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t>procedureCriticality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t>iEsCriticalityDiagnostics</w:t>
      </w:r>
      <w:r w:rsidRPr="0054226D">
        <w:rPr>
          <w:snapToGrid w:val="0"/>
        </w:rPr>
        <w:tab/>
      </w:r>
      <w:r w:rsidRPr="0054226D">
        <w:rPr>
          <w:snapToGrid w:val="0"/>
        </w:rPr>
        <w:tab/>
        <w:t>CriticalityDiagnostics-IE-List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{CriticalityDiagnostics-ExtIEs}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r w:rsidRPr="0054226D">
        <w:rPr>
          <w:snapToGrid w:val="0"/>
        </w:rPr>
        <w:t>CriticalityDiagnostics-ExtIEs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r w:rsidRPr="0054226D">
        <w:rPr>
          <w:snapToGrid w:val="0"/>
        </w:rPr>
        <w:t>CriticalityDiagnostics-IE-List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lastRenderedPageBreak/>
        <w:tab/>
      </w:r>
      <w:r w:rsidRPr="0054226D">
        <w:rPr>
          <w:snapToGrid w:val="0"/>
        </w:rPr>
        <w:tab/>
        <w:t>iECriticality</w:t>
      </w:r>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t>iE-ID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t>typeOfError</w:t>
      </w:r>
      <w:r w:rsidRPr="0054226D">
        <w:rPr>
          <w:snapToGrid w:val="0"/>
        </w:rPr>
        <w:tab/>
      </w:r>
      <w:r w:rsidRPr="0054226D">
        <w:rPr>
          <w:snapToGrid w:val="0"/>
        </w:rPr>
        <w:tab/>
      </w:r>
      <w:r w:rsidRPr="0054226D">
        <w:rPr>
          <w:snapToGrid w:val="0"/>
        </w:rPr>
        <w:tab/>
      </w:r>
      <w:r w:rsidRPr="0054226D">
        <w:rPr>
          <w:snapToGrid w:val="0"/>
        </w:rPr>
        <w:tab/>
        <w:t>TypeOfError,</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t>iE-Extensions</w:t>
      </w:r>
      <w:r w:rsidRPr="0054226D">
        <w:rPr>
          <w:snapToGrid w:val="0"/>
        </w:rPr>
        <w:tab/>
      </w:r>
      <w:r w:rsidRPr="0054226D">
        <w:rPr>
          <w:snapToGrid w:val="0"/>
        </w:rPr>
        <w:tab/>
      </w:r>
      <w:r w:rsidRPr="0054226D">
        <w:rPr>
          <w:snapToGrid w:val="0"/>
        </w:rPr>
        <w:tab/>
        <w:t>ProtocolExtensionContainer { {CriticalityDiagnostics-IE-List-ExtIEs}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r w:rsidRPr="0054226D">
        <w:rPr>
          <w:snapToGrid w:val="0"/>
        </w:rPr>
        <w:t>CriticalityDiagnostics-IE-List-ExtIEs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 xml:space="preserve">E-CID-MeasurementResult </w:t>
      </w:r>
      <w:r w:rsidRPr="0054226D">
        <w:t>::= SEQUENCE {</w:t>
      </w:r>
    </w:p>
    <w:p w14:paraId="634F9A04" w14:textId="77777777" w:rsidR="005168CF" w:rsidRPr="0054226D" w:rsidRDefault="005168CF" w:rsidP="005168CF">
      <w:pPr>
        <w:pStyle w:val="PL"/>
        <w:rPr>
          <w:snapToGrid w:val="0"/>
        </w:rPr>
      </w:pPr>
      <w:r w:rsidRPr="0054226D">
        <w:rPr>
          <w:snapToGrid w:val="0"/>
        </w:rPr>
        <w:tab/>
        <w:t>servingCell-ID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t>servingCellTAC</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e-UTRANAccessPointPosition</w:t>
      </w:r>
      <w:r w:rsidRPr="005F139A">
        <w:rPr>
          <w:snapToGrid w:val="0"/>
          <w:lang w:val="fr-FR" w:eastAsia="ja-JP"/>
        </w:rPr>
        <w:tab/>
      </w:r>
      <w:r w:rsidRPr="005F139A">
        <w:rPr>
          <w:snapToGrid w:val="0"/>
          <w:lang w:val="fr-FR" w:eastAsia="ja-JP"/>
        </w:rPr>
        <w:tab/>
        <w:t>E-UTRANAccessPointPosition</w:t>
      </w:r>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r w:rsidRPr="0054226D">
        <w:rPr>
          <w:snapToGrid w:val="0"/>
        </w:rPr>
        <w:t>measuredResults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MeasuredResults</w:t>
      </w:r>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r w:rsidRPr="005F139A">
        <w:rPr>
          <w:lang w:val="fr-FR"/>
        </w:rPr>
        <w:t>pLMN-Identity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t>eUTRANcellIdentifier</w:t>
      </w:r>
      <w:r w:rsidRPr="005F139A">
        <w:rPr>
          <w:lang w:val="fr-FR"/>
        </w:rPr>
        <w:tab/>
      </w:r>
      <w:r w:rsidRPr="005F139A">
        <w:rPr>
          <w:lang w:val="fr-FR"/>
        </w:rPr>
        <w:tab/>
        <w:t>EUTRANCellIdentifier,</w:t>
      </w:r>
    </w:p>
    <w:p w14:paraId="6C95E526"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t>ProtocolExtensionContainer { {ECGI-ExtIEs}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ECGI-ExtIEs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r w:rsidRPr="0054226D">
        <w:t>EUTRANCellIdentifier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E-UTRANAccessPointPosition ::= SEQUENCE {</w:t>
      </w:r>
    </w:p>
    <w:p w14:paraId="20695CC6" w14:textId="77777777" w:rsidR="005168CF" w:rsidRPr="0054226D" w:rsidRDefault="005168CF" w:rsidP="005168CF">
      <w:pPr>
        <w:pStyle w:val="PL"/>
        <w:rPr>
          <w:lang w:eastAsia="ja-JP"/>
        </w:rPr>
      </w:pPr>
      <w:r w:rsidRPr="0054226D">
        <w:rPr>
          <w:lang w:eastAsia="ja-JP"/>
        </w:rPr>
        <w:tab/>
        <w:t>latitudeSign</w:t>
      </w:r>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09E43F37" w14:textId="77777777" w:rsidR="005168CF" w:rsidRPr="0054226D" w:rsidRDefault="005168CF" w:rsidP="005168CF">
      <w:pPr>
        <w:pStyle w:val="PL"/>
        <w:rPr>
          <w:lang w:eastAsia="ja-JP"/>
        </w:rPr>
      </w:pPr>
      <w:r w:rsidRPr="0054226D">
        <w:lastRenderedPageBreak/>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459E219" w14:textId="77777777" w:rsidR="005168CF" w:rsidRPr="0054226D" w:rsidRDefault="005168CF" w:rsidP="005168CF">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574386A3" w14:textId="77777777" w:rsidR="005168CF" w:rsidRPr="0054226D" w:rsidRDefault="005168CF" w:rsidP="005168CF">
      <w:pPr>
        <w:pStyle w:val="PL"/>
      </w:pPr>
      <w:r w:rsidRPr="0054226D">
        <w:tab/>
        <w:t>uncertaintySemi-minor</w:t>
      </w:r>
      <w:r w:rsidRPr="0054226D">
        <w:tab/>
      </w:r>
      <w:r w:rsidRPr="0054226D">
        <w:tab/>
      </w:r>
      <w:r w:rsidRPr="0054226D">
        <w:rPr>
          <w:noProof w:val="0"/>
          <w:snapToGrid w:val="0"/>
        </w:rPr>
        <w:t>INTEGER (0..127),</w:t>
      </w:r>
    </w:p>
    <w:p w14:paraId="549105D6" w14:textId="77777777" w:rsidR="005168CF" w:rsidRPr="0054226D" w:rsidRDefault="005168CF" w:rsidP="005168CF">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5A99CECA" w14:textId="77777777" w:rsidR="005168CF" w:rsidRPr="0054226D" w:rsidRDefault="005168CF" w:rsidP="005168CF">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599EF260" w14:textId="77777777" w:rsidR="005168CF" w:rsidRPr="0054226D" w:rsidRDefault="005168CF" w:rsidP="005168CF">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r w:rsidRPr="0054226D">
        <w:rPr>
          <w:snapToGrid w:val="0"/>
        </w:rPr>
        <w:t>InterRATMeasurementQuantities ::= SEQUENCE (SIZE (0.. maxNoMeas)) OF ProtocolIE-Single-Container { {InterRATMeasurementQuantities-ItemIEs}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r w:rsidRPr="0054226D">
        <w:rPr>
          <w:snapToGrid w:val="0"/>
        </w:rPr>
        <w:t>InterRATMeasurementQuantities-ItemIEs LPPA-PROTOCOL-IES ::= {</w:t>
      </w:r>
    </w:p>
    <w:p w14:paraId="46DC12C1" w14:textId="77777777" w:rsidR="005168CF" w:rsidRPr="0054226D" w:rsidRDefault="005168CF" w:rsidP="005168CF">
      <w:pPr>
        <w:pStyle w:val="PL"/>
        <w:rPr>
          <w:snapToGrid w:val="0"/>
        </w:rPr>
      </w:pPr>
      <w:r w:rsidRPr="0054226D">
        <w:rPr>
          <w:snapToGrid w:val="0"/>
        </w:rPr>
        <w:tab/>
        <w:t>{ ID id-InterRATMeasurementQuantities-Item</w:t>
      </w:r>
      <w:r w:rsidRPr="0054226D">
        <w:rPr>
          <w:snapToGrid w:val="0"/>
        </w:rPr>
        <w:tab/>
        <w:t>CRITICALITY reject</w:t>
      </w:r>
      <w:r w:rsidRPr="0054226D">
        <w:rPr>
          <w:snapToGrid w:val="0"/>
        </w:rPr>
        <w:tab/>
        <w:t>TYPE InterRATMeasurementQuantities-Item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r w:rsidRPr="005F139A">
        <w:rPr>
          <w:snapToGrid w:val="0"/>
          <w:lang w:val="fr-FR"/>
        </w:rPr>
        <w:t>InterRATMeasurementQuantities-Item ::= SEQUENCE {</w:t>
      </w:r>
    </w:p>
    <w:p w14:paraId="72E781EF" w14:textId="77777777" w:rsidR="005168CF" w:rsidRPr="005F139A" w:rsidRDefault="005168CF" w:rsidP="005168CF">
      <w:pPr>
        <w:pStyle w:val="PL"/>
        <w:rPr>
          <w:snapToGrid w:val="0"/>
          <w:lang w:val="fr-FR"/>
        </w:rPr>
      </w:pPr>
      <w:r w:rsidRPr="005F139A">
        <w:rPr>
          <w:snapToGrid w:val="0"/>
          <w:lang w:val="fr-FR"/>
        </w:rPr>
        <w:tab/>
        <w:t>interRATMeasurementQuantitiesValue</w:t>
      </w:r>
      <w:r w:rsidRPr="005F139A">
        <w:rPr>
          <w:snapToGrid w:val="0"/>
          <w:lang w:val="fr-FR"/>
        </w:rPr>
        <w:tab/>
      </w:r>
      <w:r w:rsidRPr="005F139A">
        <w:rPr>
          <w:snapToGrid w:val="0"/>
          <w:lang w:val="fr-FR"/>
        </w:rPr>
        <w:tab/>
      </w:r>
      <w:r w:rsidRPr="005F139A">
        <w:rPr>
          <w:snapToGrid w:val="0"/>
          <w:lang w:val="fr-FR"/>
        </w:rPr>
        <w:tab/>
        <w:t>InterRATMeasurementQuantitiesValue,</w:t>
      </w:r>
    </w:p>
    <w:p w14:paraId="3670930E"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InterRATMeasurementQuantitiesValue-ExtIEs}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r w:rsidRPr="005F139A">
        <w:rPr>
          <w:snapToGrid w:val="0"/>
          <w:lang w:val="fr-FR"/>
        </w:rPr>
        <w:t>InterRATMeasurementQuantitiesValue-ExtIEs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r w:rsidRPr="0054226D">
        <w:rPr>
          <w:snapToGrid w:val="0"/>
        </w:rPr>
        <w:t>InterRATMeasurementQuantitiesValue ::= ENUMERATED {</w:t>
      </w:r>
    </w:p>
    <w:p w14:paraId="6449D0BE" w14:textId="77777777" w:rsidR="005168CF" w:rsidRPr="0054226D" w:rsidRDefault="005168CF" w:rsidP="005168CF">
      <w:pPr>
        <w:pStyle w:val="PL"/>
        <w:rPr>
          <w:snapToGrid w:val="0"/>
        </w:rPr>
      </w:pPr>
      <w:r w:rsidRPr="0054226D">
        <w:rPr>
          <w:snapToGrid w:val="0"/>
        </w:rPr>
        <w:tab/>
        <w:t>geran,</w:t>
      </w:r>
    </w:p>
    <w:p w14:paraId="7ED9F2F8" w14:textId="77777777" w:rsidR="005168CF" w:rsidRPr="0054226D" w:rsidRDefault="005168CF" w:rsidP="005168CF">
      <w:pPr>
        <w:pStyle w:val="PL"/>
        <w:rPr>
          <w:snapToGrid w:val="0"/>
        </w:rPr>
      </w:pPr>
      <w:r w:rsidRPr="0054226D">
        <w:rPr>
          <w:snapToGrid w:val="0"/>
        </w:rPr>
        <w:tab/>
        <w:t>utran,</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r w:rsidRPr="0054226D">
        <w:rPr>
          <w:snapToGrid w:val="0"/>
        </w:rPr>
        <w:t>InterRATMeasurementResult ::= SEQUENCE (SIZE (1.. maxNoMeas)) OF InterRATMeasuredResultsValue</w:t>
      </w:r>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r w:rsidRPr="0054226D">
        <w:rPr>
          <w:snapToGrid w:val="0"/>
        </w:rPr>
        <w:t>InterRATMeasuredResultsValue ::= CHOICE {</w:t>
      </w:r>
    </w:p>
    <w:p w14:paraId="1F6E880C" w14:textId="77777777" w:rsidR="005168CF" w:rsidRPr="0054226D" w:rsidRDefault="005168CF" w:rsidP="005168CF">
      <w:pPr>
        <w:pStyle w:val="PL"/>
        <w:rPr>
          <w:snapToGrid w:val="0"/>
        </w:rPr>
      </w:pPr>
      <w:r w:rsidRPr="0054226D">
        <w:rPr>
          <w:snapToGrid w:val="0"/>
        </w:rPr>
        <w:tab/>
        <w:t>resultGERAN</w:t>
      </w:r>
      <w:r w:rsidRPr="0054226D">
        <w:rPr>
          <w:snapToGrid w:val="0"/>
        </w:rPr>
        <w:tab/>
      </w:r>
      <w:r w:rsidRPr="0054226D">
        <w:rPr>
          <w:snapToGrid w:val="0"/>
        </w:rPr>
        <w:tab/>
      </w:r>
      <w:r w:rsidRPr="0054226D">
        <w:rPr>
          <w:snapToGrid w:val="0"/>
        </w:rPr>
        <w:tab/>
        <w:t>ResultGERAN,</w:t>
      </w:r>
    </w:p>
    <w:p w14:paraId="6E66037B" w14:textId="77777777" w:rsidR="005168CF" w:rsidRPr="0054226D" w:rsidRDefault="005168CF" w:rsidP="005168CF">
      <w:pPr>
        <w:pStyle w:val="PL"/>
        <w:rPr>
          <w:snapToGrid w:val="0"/>
        </w:rPr>
      </w:pPr>
      <w:r w:rsidRPr="0054226D">
        <w:rPr>
          <w:snapToGrid w:val="0"/>
        </w:rPr>
        <w:tab/>
        <w:t>resultUTRAN</w:t>
      </w:r>
      <w:r w:rsidRPr="0054226D">
        <w:rPr>
          <w:snapToGrid w:val="0"/>
        </w:rPr>
        <w:tab/>
      </w:r>
      <w:r w:rsidRPr="0054226D">
        <w:rPr>
          <w:snapToGrid w:val="0"/>
        </w:rPr>
        <w:tab/>
      </w:r>
      <w:r w:rsidRPr="0054226D">
        <w:rPr>
          <w:snapToGrid w:val="0"/>
        </w:rPr>
        <w:tab/>
        <w:t>ResultUTRAN,</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t>resultNR</w:t>
      </w:r>
      <w:r w:rsidRPr="0098798B">
        <w:rPr>
          <w:snapToGrid w:val="0"/>
        </w:rPr>
        <w:tab/>
      </w:r>
      <w:r w:rsidRPr="0098798B">
        <w:rPr>
          <w:snapToGrid w:val="0"/>
        </w:rPr>
        <w:tab/>
      </w:r>
      <w:r w:rsidRPr="0098798B">
        <w:rPr>
          <w:snapToGrid w:val="0"/>
        </w:rPr>
        <w:tab/>
        <w:t>ResultNR</w:t>
      </w:r>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rPr>
          <w:noProof w:val="0"/>
        </w:rPr>
      </w:pPr>
      <w:r w:rsidRPr="0054226D">
        <w:rPr>
          <w:noProof w:val="0"/>
          <w:snapToGrid w:val="0"/>
        </w:rPr>
        <w:t xml:space="preserve">MeasurementPeriodicity </w:t>
      </w:r>
      <w:r w:rsidRPr="0054226D">
        <w:rPr>
          <w:noProof w:val="0"/>
        </w:rPr>
        <w:t>::= ENUMERATED {</w:t>
      </w:r>
    </w:p>
    <w:p w14:paraId="549CD47A" w14:textId="77777777" w:rsidR="005168CF" w:rsidRPr="0054226D" w:rsidRDefault="005168CF" w:rsidP="005168CF">
      <w:pPr>
        <w:pStyle w:val="PL"/>
      </w:pPr>
      <w:r w:rsidRPr="0054226D">
        <w:rPr>
          <w:noProof w:val="0"/>
        </w:rPr>
        <w:tab/>
        <w:t>ms</w:t>
      </w:r>
      <w:r w:rsidRPr="0054226D">
        <w:t>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rPr>
          <w:noProof w:val="0"/>
        </w:rPr>
      </w:pPr>
      <w:r w:rsidRPr="0054226D">
        <w:tab/>
        <w:t>min60,</w:t>
      </w:r>
    </w:p>
    <w:p w14:paraId="1FA48BFC" w14:textId="77777777" w:rsidR="005168CF" w:rsidRPr="0054226D" w:rsidRDefault="005168CF" w:rsidP="005168CF">
      <w:pPr>
        <w:pStyle w:val="PL"/>
        <w:rPr>
          <w:noProof w:val="0"/>
        </w:rPr>
      </w:pPr>
      <w:r w:rsidRPr="0054226D">
        <w:rPr>
          <w:noProof w:val="0"/>
        </w:rPr>
        <w:tab/>
        <w:t>...</w:t>
      </w:r>
    </w:p>
    <w:p w14:paraId="069B09BC" w14:textId="77777777" w:rsidR="005168CF" w:rsidRPr="0054226D" w:rsidRDefault="005168CF" w:rsidP="005168CF">
      <w:pPr>
        <w:pStyle w:val="PL"/>
        <w:rPr>
          <w:noProof w:val="0"/>
        </w:rPr>
      </w:pPr>
      <w:r w:rsidRPr="0054226D">
        <w:rPr>
          <w:noProof w:val="0"/>
        </w:rPr>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r w:rsidRPr="0054226D">
        <w:rPr>
          <w:snapToGrid w:val="0"/>
        </w:rPr>
        <w:t xml:space="preserve">MeasurementQuantities ::= </w:t>
      </w:r>
      <w:r w:rsidRPr="0054226D">
        <w:rPr>
          <w:rFonts w:cs="Courier New"/>
          <w:szCs w:val="16"/>
        </w:rPr>
        <w:t xml:space="preserve">SEQUENCE (SIZE (1.. maxNoMeas)) OF </w:t>
      </w:r>
      <w:r w:rsidRPr="0054226D">
        <w:rPr>
          <w:snapToGrid w:val="0"/>
        </w:rPr>
        <w:t>ProtocolIE-Single-Container { {MeasurementQuantities-ItemIEs}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r w:rsidRPr="0054226D">
        <w:rPr>
          <w:snapToGrid w:val="0"/>
        </w:rPr>
        <w:t>MeasurementQuantities-ItemIEs LPPA-PROTOCOL-IES ::= {</w:t>
      </w:r>
    </w:p>
    <w:p w14:paraId="66A0DD1A" w14:textId="77777777" w:rsidR="005168CF" w:rsidRPr="0054226D" w:rsidRDefault="005168CF" w:rsidP="005168CF">
      <w:pPr>
        <w:pStyle w:val="PL"/>
        <w:rPr>
          <w:snapToGrid w:val="0"/>
        </w:rPr>
      </w:pPr>
      <w:r w:rsidRPr="0054226D">
        <w:rPr>
          <w:snapToGrid w:val="0"/>
        </w:rPr>
        <w:tab/>
        <w:t>{ ID id-MeasurementQuantities-Item</w:t>
      </w:r>
      <w:r w:rsidRPr="0054226D">
        <w:rPr>
          <w:snapToGrid w:val="0"/>
          <w:lang w:eastAsia="ja-JP"/>
        </w:rPr>
        <w:tab/>
      </w:r>
      <w:r w:rsidRPr="0054226D">
        <w:rPr>
          <w:snapToGrid w:val="0"/>
        </w:rPr>
        <w:t>CRITICALITY reject</w:t>
      </w:r>
      <w:r w:rsidRPr="0054226D">
        <w:rPr>
          <w:snapToGrid w:val="0"/>
        </w:rPr>
        <w:tab/>
        <w:t>TYPE MeasurementQuantities-Item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r w:rsidRPr="0054226D">
        <w:rPr>
          <w:snapToGrid w:val="0"/>
        </w:rPr>
        <w:t>MeasurementQuantities-Item ::= SEQUENCE {</w:t>
      </w:r>
    </w:p>
    <w:p w14:paraId="22C40EA6" w14:textId="77777777" w:rsidR="005168CF" w:rsidRPr="0054226D" w:rsidRDefault="005168CF" w:rsidP="005168CF">
      <w:pPr>
        <w:pStyle w:val="PL"/>
        <w:rPr>
          <w:snapToGrid w:val="0"/>
        </w:rPr>
      </w:pPr>
      <w:r w:rsidRPr="0054226D">
        <w:rPr>
          <w:snapToGrid w:val="0"/>
        </w:rPr>
        <w:tab/>
      </w:r>
      <w:r w:rsidRPr="0054226D">
        <w:rPr>
          <w:snapToGrid w:val="0"/>
          <w:lang w:eastAsia="ja-JP"/>
        </w:rPr>
        <w:t>measurementQuantitiesValue</w:t>
      </w:r>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MeasurementQuantitiesValue,</w:t>
      </w:r>
    </w:p>
    <w:p w14:paraId="5672CABF"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MeasurementQuantitiesValue-ExtIEs}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r w:rsidRPr="0054226D">
        <w:rPr>
          <w:snapToGrid w:val="0"/>
        </w:rPr>
        <w:t>MeasurementQuantitiesValue-ExtIEs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r w:rsidRPr="0054226D">
        <w:rPr>
          <w:snapToGrid w:val="0"/>
        </w:rPr>
        <w:t xml:space="preserve">MeasurementQuantitiesValue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t>angleOfArrival,</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t>rSRP,</w:t>
      </w:r>
    </w:p>
    <w:p w14:paraId="0031F486" w14:textId="77777777" w:rsidR="005168CF" w:rsidRPr="0054226D" w:rsidRDefault="005168CF" w:rsidP="005168CF">
      <w:pPr>
        <w:pStyle w:val="PL"/>
        <w:rPr>
          <w:snapToGrid w:val="0"/>
        </w:rPr>
      </w:pPr>
      <w:r w:rsidRPr="0054226D">
        <w:rPr>
          <w:snapToGrid w:val="0"/>
        </w:rPr>
        <w:tab/>
        <w:t>rSRQ,</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r w:rsidRPr="0054226D">
        <w:rPr>
          <w:snapToGrid w:val="0"/>
        </w:rPr>
        <w:t xml:space="preserve">MeasuredResults ::= </w:t>
      </w:r>
      <w:r w:rsidRPr="0054226D">
        <w:rPr>
          <w:rFonts w:cs="Courier New"/>
          <w:szCs w:val="16"/>
        </w:rPr>
        <w:t xml:space="preserve">SEQUENCE (SIZE (1.. maxNoMeas)) OF </w:t>
      </w:r>
      <w:r w:rsidRPr="0054226D">
        <w:rPr>
          <w:snapToGrid w:val="0"/>
        </w:rPr>
        <w:t>MeasuredResultsValue</w:t>
      </w:r>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r w:rsidRPr="0054226D">
        <w:rPr>
          <w:snapToGrid w:val="0"/>
        </w:rPr>
        <w:t xml:space="preserve">MeasuredResultsValue ::= CHOICE { </w:t>
      </w:r>
    </w:p>
    <w:p w14:paraId="047D6562" w14:textId="77777777" w:rsidR="005168CF" w:rsidRPr="0054226D" w:rsidRDefault="005168CF" w:rsidP="005168CF">
      <w:pPr>
        <w:pStyle w:val="PL"/>
        <w:rPr>
          <w:snapToGrid w:val="0"/>
        </w:rPr>
      </w:pPr>
      <w:r w:rsidRPr="0054226D">
        <w:rPr>
          <w:snapToGrid w:val="0"/>
        </w:rPr>
        <w:tab/>
        <w:t>valueAngleOfArrival</w:t>
      </w:r>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lastRenderedPageBreak/>
        <w:tab/>
        <w:t>resultRSRP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ResultRSRP,</w:t>
      </w:r>
    </w:p>
    <w:p w14:paraId="534DCB6B" w14:textId="77777777" w:rsidR="005168CF" w:rsidRPr="0054226D" w:rsidRDefault="005168CF" w:rsidP="005168CF">
      <w:pPr>
        <w:pStyle w:val="PL"/>
        <w:rPr>
          <w:snapToGrid w:val="0"/>
        </w:rPr>
      </w:pPr>
      <w:r w:rsidRPr="0054226D">
        <w:rPr>
          <w:snapToGrid w:val="0"/>
        </w:rPr>
        <w:tab/>
        <w:t>resultRSRQ</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ResultRSRQ,</w:t>
      </w:r>
    </w:p>
    <w:p w14:paraId="6A81BB8F" w14:textId="77777777" w:rsidR="005168CF" w:rsidRPr="0054226D" w:rsidRDefault="005168CF" w:rsidP="005168CF">
      <w:pPr>
        <w:pStyle w:val="PL"/>
        <w:rPr>
          <w:noProof w:val="0"/>
        </w:rPr>
      </w:pPr>
      <w:r w:rsidRPr="0054226D">
        <w:rPr>
          <w:noProof w:val="0"/>
        </w:rPr>
        <w:tab/>
        <w:t>...</w:t>
      </w:r>
    </w:p>
    <w:p w14:paraId="0E05482D" w14:textId="77777777" w:rsidR="005168CF" w:rsidRPr="0054226D" w:rsidRDefault="005168CF" w:rsidP="005168CF">
      <w:pPr>
        <w:pStyle w:val="PL"/>
        <w:rPr>
          <w:noProof w:val="0"/>
        </w:rPr>
      </w:pPr>
      <w:r w:rsidRPr="0054226D">
        <w:rPr>
          <w:noProof w:val="0"/>
        </w:rPr>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r w:rsidRPr="0054226D">
        <w:rPr>
          <w:snapToGrid w:val="0"/>
        </w:rPr>
        <w:t>MBSFNsubframeConfiguration ::= SEQUENCE (SIZE (1.. maxMBSFN-Allocations)) OF MBSFNsubframeConfigurationValue</w:t>
      </w:r>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r w:rsidRPr="0054226D">
        <w:rPr>
          <w:snapToGrid w:val="0"/>
        </w:rPr>
        <w:t>MBSFNsubframeConfigurationValue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t>radioframeAllocationPeriod</w:t>
      </w:r>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t>radioframeAllocationOffset</w:t>
      </w:r>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t>subframeAllocation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Subframeallocation</w:t>
      </w:r>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noProof w:val="0"/>
          <w:snapToGrid w:val="0"/>
        </w:rPr>
      </w:pPr>
      <w:r w:rsidRPr="0054226D">
        <w:rPr>
          <w:noProof w:val="0"/>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r w:rsidRPr="0054226D">
        <w:rPr>
          <w:snapToGrid w:val="0"/>
        </w:rPr>
        <w:t>NarrowBandIndex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noProof w:val="0"/>
          <w:snapToGrid w:val="0"/>
        </w:rPr>
      </w:pPr>
      <w:r w:rsidRPr="008711EA">
        <w:rPr>
          <w:noProof w:val="0"/>
          <w:snapToGrid w:val="0"/>
        </w:rPr>
        <w:t>NRCellIdentity ::= BIT STRING (SIZE(36))</w:t>
      </w:r>
    </w:p>
    <w:p w14:paraId="20B94AB4" w14:textId="77777777" w:rsidR="005168CF" w:rsidRPr="008711EA" w:rsidRDefault="005168CF" w:rsidP="005168CF">
      <w:pPr>
        <w:pStyle w:val="PL"/>
        <w:rPr>
          <w:noProof w:val="0"/>
          <w:snapToGrid w:val="0"/>
        </w:rPr>
      </w:pPr>
    </w:p>
    <w:p w14:paraId="7F73ACFC" w14:textId="77777777" w:rsidR="005168CF" w:rsidRPr="008711EA" w:rsidRDefault="005168CF" w:rsidP="005168CF">
      <w:pPr>
        <w:pStyle w:val="PL"/>
        <w:rPr>
          <w:noProof w:val="0"/>
          <w:snapToGrid w:val="0"/>
        </w:rPr>
      </w:pPr>
      <w:r w:rsidRPr="008711EA">
        <w:rPr>
          <w:noProof w:val="0"/>
          <w:snapToGrid w:val="0"/>
        </w:rPr>
        <w:t>NR-CGI ::= SEQUENCE {</w:t>
      </w:r>
    </w:p>
    <w:p w14:paraId="13C043D6" w14:textId="77777777" w:rsidR="005168CF" w:rsidRPr="008711EA" w:rsidRDefault="005168CF" w:rsidP="005168CF">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1F72369" w14:textId="77777777" w:rsidR="005168CF" w:rsidRPr="008711EA" w:rsidRDefault="005168CF" w:rsidP="005168CF">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1116559A" w14:textId="77777777" w:rsidR="005168CF" w:rsidRPr="008711EA" w:rsidRDefault="005168CF" w:rsidP="005168CF">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20DEC259" w14:textId="77777777" w:rsidR="005168CF" w:rsidRPr="008711EA" w:rsidRDefault="005168CF" w:rsidP="005168CF">
      <w:pPr>
        <w:pStyle w:val="PL"/>
        <w:rPr>
          <w:noProof w:val="0"/>
          <w:snapToGrid w:val="0"/>
        </w:rPr>
      </w:pPr>
      <w:r w:rsidRPr="008711EA">
        <w:rPr>
          <w:noProof w:val="0"/>
          <w:snapToGrid w:val="0"/>
        </w:rPr>
        <w:tab/>
        <w:t>...</w:t>
      </w:r>
    </w:p>
    <w:p w14:paraId="1CD29C29" w14:textId="77777777" w:rsidR="005168CF" w:rsidRPr="008711EA" w:rsidRDefault="005168CF" w:rsidP="005168CF">
      <w:pPr>
        <w:pStyle w:val="PL"/>
        <w:rPr>
          <w:noProof w:val="0"/>
          <w:snapToGrid w:val="0"/>
        </w:rPr>
      </w:pPr>
      <w:r w:rsidRPr="008711EA">
        <w:rPr>
          <w:noProof w:val="0"/>
          <w:snapToGrid w:val="0"/>
        </w:rPr>
        <w:t>}</w:t>
      </w:r>
    </w:p>
    <w:p w14:paraId="56BDA3D7" w14:textId="77777777" w:rsidR="005168CF" w:rsidRPr="008711EA" w:rsidRDefault="005168CF" w:rsidP="005168CF">
      <w:pPr>
        <w:pStyle w:val="PL"/>
        <w:rPr>
          <w:noProof w:val="0"/>
          <w:snapToGrid w:val="0"/>
        </w:rPr>
      </w:pPr>
    </w:p>
    <w:p w14:paraId="44434BDE" w14:textId="77777777" w:rsidR="005168CF" w:rsidRPr="008711EA" w:rsidRDefault="005168CF" w:rsidP="005168CF">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64C2588A" w14:textId="77777777" w:rsidR="005168CF" w:rsidRPr="008711EA" w:rsidRDefault="005168CF" w:rsidP="005168CF">
      <w:pPr>
        <w:pStyle w:val="PL"/>
        <w:rPr>
          <w:noProof w:val="0"/>
          <w:snapToGrid w:val="0"/>
        </w:rPr>
      </w:pPr>
      <w:r w:rsidRPr="008711EA">
        <w:rPr>
          <w:noProof w:val="0"/>
          <w:snapToGrid w:val="0"/>
        </w:rPr>
        <w:tab/>
        <w:t>...</w:t>
      </w:r>
    </w:p>
    <w:p w14:paraId="0ECB9E9F" w14:textId="77777777" w:rsidR="005168CF" w:rsidRPr="008711EA" w:rsidRDefault="005168CF" w:rsidP="005168CF">
      <w:pPr>
        <w:pStyle w:val="PL"/>
        <w:rPr>
          <w:noProof w:val="0"/>
          <w:snapToGrid w:val="0"/>
        </w:rPr>
      </w:pPr>
      <w:r w:rsidRPr="008711EA">
        <w:rPr>
          <w:noProof w:val="0"/>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r w:rsidRPr="0054226D">
        <w:rPr>
          <w:snapToGrid w:val="0"/>
        </w:rPr>
        <w:t>NPRSConfiguration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t>nPRSSubframePartA</w:t>
      </w:r>
      <w:r w:rsidRPr="0054226D">
        <w:rPr>
          <w:snapToGrid w:val="0"/>
        </w:rPr>
        <w:tab/>
      </w:r>
      <w:r w:rsidRPr="0054226D">
        <w:rPr>
          <w:snapToGrid w:val="0"/>
        </w:rPr>
        <w:tab/>
      </w:r>
      <w:r w:rsidRPr="0054226D">
        <w:rPr>
          <w:snapToGrid w:val="0"/>
        </w:rPr>
        <w:tab/>
        <w:t xml:space="preserve">NPRSSubframePartA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t>nPRSSubframePartB</w:t>
      </w:r>
      <w:r w:rsidRPr="0054226D">
        <w:rPr>
          <w:snapToGrid w:val="0"/>
        </w:rPr>
        <w:tab/>
      </w:r>
      <w:r w:rsidRPr="0054226D">
        <w:rPr>
          <w:snapToGrid w:val="0"/>
        </w:rPr>
        <w:tab/>
      </w:r>
      <w:r w:rsidRPr="0054226D">
        <w:rPr>
          <w:snapToGrid w:val="0"/>
        </w:rPr>
        <w:tab/>
        <w:t xml:space="preserve">NPRSSubframePartB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r w:rsidRPr="0054226D">
        <w:rPr>
          <w:snapToGrid w:val="0"/>
        </w:rPr>
        <w:t>NPRSMutingConfiguration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r w:rsidRPr="0054226D">
        <w:rPr>
          <w:snapToGrid w:val="0"/>
        </w:rPr>
        <w:t>NPRSSubframePartA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t>bitmapsforNPRS</w:t>
      </w:r>
      <w:r w:rsidRPr="0054226D">
        <w:rPr>
          <w:snapToGrid w:val="0"/>
        </w:rPr>
        <w:tab/>
      </w:r>
      <w:r w:rsidRPr="0054226D">
        <w:rPr>
          <w:snapToGrid w:val="0"/>
        </w:rPr>
        <w:tab/>
      </w:r>
      <w:r w:rsidRPr="0054226D">
        <w:rPr>
          <w:snapToGrid w:val="0"/>
        </w:rPr>
        <w:tab/>
      </w:r>
      <w:r w:rsidRPr="0054226D">
        <w:rPr>
          <w:snapToGrid w:val="0"/>
        </w:rPr>
        <w:tab/>
        <w:t>BitmapsforNPRS,</w:t>
      </w:r>
    </w:p>
    <w:p w14:paraId="5817AA7F"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r w:rsidRPr="0054226D">
        <w:rPr>
          <w:snapToGrid w:val="0"/>
        </w:rPr>
        <w:t>NPRSSubframePartB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t>numberofNPRSOneOccasion</w:t>
      </w:r>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lastRenderedPageBreak/>
        <w:tab/>
        <w:t>periodicityofNPRS</w:t>
      </w:r>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t>startingsubframeoffset</w:t>
      </w:r>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r w:rsidRPr="00D73F2A">
        <w:rPr>
          <w:snapToGrid w:val="0"/>
        </w:rPr>
        <w:t>NumberOfAntennaPorts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r w:rsidRPr="00D73F2A">
        <w:rPr>
          <w:snapToGrid w:val="0"/>
        </w:rPr>
        <w:t>NumberOfDlFrames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r w:rsidRPr="00D73F2A">
        <w:rPr>
          <w:snapToGrid w:val="0"/>
        </w:rPr>
        <w:t>NumberOfDlFrames-Extended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r w:rsidRPr="00D73F2A">
        <w:rPr>
          <w:snapToGrid w:val="0"/>
        </w:rPr>
        <w:t>NumberOfFrequencyHoppingBands ::= ENUMERATED {</w:t>
      </w:r>
    </w:p>
    <w:p w14:paraId="6B4E129C" w14:textId="77777777" w:rsidR="005168CF" w:rsidRPr="00D73F2A" w:rsidRDefault="005168CF" w:rsidP="005168CF">
      <w:pPr>
        <w:pStyle w:val="PL"/>
        <w:rPr>
          <w:snapToGrid w:val="0"/>
        </w:rPr>
      </w:pPr>
      <w:r w:rsidRPr="00D73F2A">
        <w:rPr>
          <w:snapToGrid w:val="0"/>
        </w:rPr>
        <w:tab/>
        <w:t>twobands,</w:t>
      </w:r>
    </w:p>
    <w:p w14:paraId="2D2CCE41" w14:textId="77777777" w:rsidR="005168CF" w:rsidRPr="00D73F2A" w:rsidRDefault="005168CF" w:rsidP="005168CF">
      <w:pPr>
        <w:pStyle w:val="PL"/>
        <w:rPr>
          <w:snapToGrid w:val="0"/>
        </w:rPr>
      </w:pPr>
      <w:r w:rsidRPr="00D73F2A">
        <w:rPr>
          <w:snapToGrid w:val="0"/>
        </w:rPr>
        <w:tab/>
        <w:t>fourbands,</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r w:rsidRPr="00D73F2A">
        <w:rPr>
          <w:snapToGrid w:val="0"/>
        </w:rPr>
        <w:t>NPRSSequenceInfo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noProof w:val="0"/>
          <w:snapToGrid w:val="0"/>
        </w:rPr>
      </w:pPr>
      <w:r w:rsidRPr="0054226D">
        <w:rPr>
          <w:noProof w:val="0"/>
          <w:snapToGrid w:val="0"/>
        </w:rPr>
        <w:t>-- O</w:t>
      </w:r>
    </w:p>
    <w:p w14:paraId="558D0E30" w14:textId="77777777" w:rsidR="005168CF" w:rsidRPr="0054226D" w:rsidRDefault="005168CF" w:rsidP="005168CF">
      <w:pPr>
        <w:pStyle w:val="PL"/>
        <w:rPr>
          <w:noProof w:val="0"/>
          <w:snapToGrid w:val="0"/>
          <w:lang w:eastAsia="zh-CN"/>
        </w:rPr>
      </w:pPr>
    </w:p>
    <w:p w14:paraId="1F6618E3" w14:textId="77777777" w:rsidR="005168CF" w:rsidRPr="0054226D" w:rsidRDefault="005168CF" w:rsidP="005168CF">
      <w:pPr>
        <w:pStyle w:val="PL"/>
        <w:rPr>
          <w:snapToGrid w:val="0"/>
        </w:rPr>
      </w:pPr>
      <w:r w:rsidRPr="0054226D">
        <w:rPr>
          <w:lang w:eastAsia="zh-CN"/>
        </w:rPr>
        <w:t>OffsetNBChanneltoEARFCN</w:t>
      </w:r>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t>minusTen,</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t>minusNine,</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t>minusEight,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t>minusSeven,</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t>minusSix,</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t>minusFive,</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t>minusFour,</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t>minusThree,</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t>minusTwo,</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t>minusOne,</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t>minusZeroDotFive,</w:t>
      </w:r>
    </w:p>
    <w:p w14:paraId="64ADAF33" w14:textId="77777777" w:rsidR="005168CF" w:rsidRPr="0054226D" w:rsidRDefault="005168CF" w:rsidP="005168CF">
      <w:pPr>
        <w:pStyle w:val="PL"/>
        <w:rPr>
          <w:snapToGrid w:val="0"/>
        </w:rPr>
      </w:pPr>
      <w:r w:rsidRPr="0054226D">
        <w:rPr>
          <w:snapToGrid w:val="0"/>
        </w:rPr>
        <w:lastRenderedPageBreak/>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noProof w:val="0"/>
          <w:szCs w:val="16"/>
          <w:lang w:eastAsia="zh-CN"/>
        </w:rPr>
      </w:pPr>
    </w:p>
    <w:p w14:paraId="1984E7D5" w14:textId="77777777" w:rsidR="005168CF" w:rsidRPr="0054226D" w:rsidRDefault="005168CF" w:rsidP="005168CF">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1ABE836A"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19C4335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16F2E63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7F771370"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16319DC3" w14:textId="77777777" w:rsidR="005168CF" w:rsidRPr="0054226D" w:rsidRDefault="005168CF" w:rsidP="005168CF">
      <w:pPr>
        <w:pStyle w:val="PL"/>
        <w:rPr>
          <w:noProof w:val="0"/>
          <w:snapToGrid w:val="0"/>
          <w:lang w:eastAsia="zh-CN"/>
        </w:rPr>
      </w:pPr>
      <w:r w:rsidRPr="0054226D">
        <w:rPr>
          <w:noProof w:val="0"/>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r w:rsidRPr="0054226D">
        <w:rPr>
          <w:rFonts w:cs="Courier New"/>
          <w:szCs w:val="16"/>
        </w:rPr>
        <w:t>OTDOACells ::= SEQUENCE (SIZE (1.. maxCellineNB)) OF SEQUENCE {</w:t>
      </w:r>
    </w:p>
    <w:p w14:paraId="0F9E63E1" w14:textId="77777777" w:rsidR="005168CF" w:rsidRPr="0054226D" w:rsidRDefault="005168CF" w:rsidP="005168CF">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4A6A5CBE" w14:textId="77777777" w:rsidR="005168CF" w:rsidRPr="0054226D" w:rsidRDefault="005168CF" w:rsidP="005168CF">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r w:rsidRPr="0054226D">
        <w:rPr>
          <w:rFonts w:cs="Courier New"/>
          <w:szCs w:val="16"/>
        </w:rPr>
        <w:t>OTDOACells-ExtIEs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r w:rsidRPr="0054226D">
        <w:rPr>
          <w:rFonts w:cs="Courier New"/>
          <w:szCs w:val="16"/>
        </w:rPr>
        <w:t>OTDOACell-Information-Item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23BD9514" w14:textId="77777777" w:rsidR="005168CF" w:rsidRPr="0054226D" w:rsidRDefault="005168CF" w:rsidP="005168CF">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B0CE43A" w14:textId="77777777" w:rsidR="005168CF" w:rsidRPr="0054226D" w:rsidRDefault="005168CF" w:rsidP="005168CF">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89C553E" w14:textId="77777777" w:rsidR="005168CF" w:rsidRPr="005F139A" w:rsidRDefault="005168CF" w:rsidP="005168CF">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3076D36" w14:textId="77777777" w:rsidR="005168CF" w:rsidRPr="0054226D" w:rsidRDefault="005168CF" w:rsidP="005168CF">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22BD0132" w14:textId="77777777" w:rsidR="005168CF" w:rsidRPr="0054226D" w:rsidRDefault="005168CF" w:rsidP="005168CF">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7E3A80A" w14:textId="77777777" w:rsidR="005168CF" w:rsidRPr="0054226D" w:rsidRDefault="005168CF" w:rsidP="005168CF">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F68D892" w14:textId="77777777" w:rsidR="005168CF" w:rsidRPr="0054226D" w:rsidRDefault="005168CF" w:rsidP="005168CF">
      <w:pPr>
        <w:pStyle w:val="PL"/>
        <w:rPr>
          <w:rFonts w:cs="Courier New"/>
          <w:szCs w:val="16"/>
          <w:lang w:eastAsia="zh-CN"/>
        </w:rPr>
      </w:pPr>
      <w:r w:rsidRPr="0054226D">
        <w:rPr>
          <w:rFonts w:cs="Courier New"/>
          <w:szCs w:val="16"/>
        </w:rPr>
        <w:lastRenderedPageBreak/>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4AE61483" w14:textId="77777777" w:rsidR="005168CF" w:rsidRPr="0054226D" w:rsidRDefault="005168CF" w:rsidP="005168CF">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77ADCA11" w14:textId="77777777" w:rsidR="005168CF" w:rsidRPr="0054226D" w:rsidRDefault="005168CF" w:rsidP="005168CF">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612DDE44" w14:textId="77777777" w:rsidR="005168CF" w:rsidRPr="0054226D" w:rsidRDefault="005168CF" w:rsidP="005168CF">
      <w:pPr>
        <w:pStyle w:val="PL"/>
      </w:pPr>
      <w:r w:rsidRPr="0054226D">
        <w:tab/>
        <w:t>repetitionNumberofSIB1-NB</w:t>
      </w:r>
      <w:r w:rsidRPr="0054226D">
        <w:tab/>
        <w:t>RepetitionNumberofSIB1-NB,</w:t>
      </w:r>
    </w:p>
    <w:p w14:paraId="37B4CCB7" w14:textId="77777777" w:rsidR="005168CF" w:rsidRPr="008532BD" w:rsidRDefault="005168CF" w:rsidP="005168CF">
      <w:pPr>
        <w:pStyle w:val="PL"/>
      </w:pPr>
      <w:r w:rsidRPr="0054226D">
        <w:tab/>
        <w:t>nPRSSequenceInfo</w:t>
      </w:r>
      <w:r w:rsidRPr="0054226D">
        <w:tab/>
      </w:r>
      <w:r w:rsidRPr="0054226D">
        <w:tab/>
      </w:r>
      <w:r w:rsidRPr="0054226D">
        <w:tab/>
        <w:t>NPRSSequenceInfo</w:t>
      </w:r>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r w:rsidRPr="008532BD">
        <w:t>NPRSConfiguration</w:t>
      </w:r>
      <w:r>
        <w:t>,</w:t>
      </w:r>
    </w:p>
    <w:p w14:paraId="5F2A4FE6" w14:textId="77777777" w:rsidR="005168CF" w:rsidRPr="0054226D" w:rsidRDefault="005168CF" w:rsidP="005168CF">
      <w:pPr>
        <w:pStyle w:val="PL"/>
        <w:rPr>
          <w:rFonts w:cs="Courier New"/>
          <w:szCs w:val="16"/>
        </w:rPr>
      </w:pPr>
      <w:r>
        <w:tab/>
        <w:t>tddConfiguration</w:t>
      </w:r>
      <w:r>
        <w:tab/>
      </w:r>
      <w:r>
        <w:tab/>
      </w:r>
      <w:r>
        <w:tab/>
        <w:t>TDDConfiguration</w:t>
      </w:r>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t>pci,</w:t>
      </w:r>
    </w:p>
    <w:p w14:paraId="6409F2C9" w14:textId="77777777" w:rsidR="005168CF" w:rsidRPr="0054226D" w:rsidRDefault="005168CF" w:rsidP="005168CF">
      <w:pPr>
        <w:pStyle w:val="PL"/>
      </w:pPr>
      <w:r w:rsidRPr="0054226D">
        <w:tab/>
      </w:r>
      <w:r w:rsidRPr="0054226D">
        <w:tab/>
        <w:t>cellid,</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t>earfcn,</w:t>
      </w:r>
    </w:p>
    <w:p w14:paraId="44ACA224" w14:textId="77777777" w:rsidR="005168CF" w:rsidRPr="0054226D" w:rsidRDefault="005168CF" w:rsidP="005168CF">
      <w:pPr>
        <w:pStyle w:val="PL"/>
      </w:pPr>
      <w:r w:rsidRPr="0054226D">
        <w:tab/>
      </w:r>
      <w:r w:rsidRPr="0054226D">
        <w:tab/>
        <w:t>prsBandwidth,</w:t>
      </w:r>
    </w:p>
    <w:p w14:paraId="2DD507C3" w14:textId="77777777" w:rsidR="005168CF" w:rsidRPr="0054226D" w:rsidRDefault="005168CF" w:rsidP="005168CF">
      <w:pPr>
        <w:pStyle w:val="PL"/>
      </w:pPr>
      <w:r w:rsidRPr="0054226D">
        <w:tab/>
      </w:r>
      <w:r w:rsidRPr="0054226D">
        <w:tab/>
        <w:t>prsConfigIndex,</w:t>
      </w:r>
    </w:p>
    <w:p w14:paraId="60977EA8" w14:textId="77777777" w:rsidR="005168CF" w:rsidRPr="0054226D" w:rsidRDefault="005168CF" w:rsidP="005168CF">
      <w:pPr>
        <w:pStyle w:val="PL"/>
      </w:pPr>
      <w:r w:rsidRPr="0054226D">
        <w:tab/>
      </w:r>
      <w:r w:rsidRPr="0054226D">
        <w:tab/>
        <w:t>cpLength,</w:t>
      </w:r>
    </w:p>
    <w:p w14:paraId="2EE2E36D" w14:textId="77777777" w:rsidR="005168CF" w:rsidRPr="0054226D" w:rsidRDefault="005168CF" w:rsidP="005168CF">
      <w:pPr>
        <w:pStyle w:val="PL"/>
      </w:pPr>
      <w:r w:rsidRPr="0054226D">
        <w:tab/>
      </w:r>
      <w:r w:rsidRPr="0054226D">
        <w:tab/>
        <w:t>noDlFrames,</w:t>
      </w:r>
    </w:p>
    <w:p w14:paraId="513B91C1" w14:textId="77777777" w:rsidR="005168CF" w:rsidRPr="0054226D" w:rsidRDefault="005168CF" w:rsidP="005168CF">
      <w:pPr>
        <w:pStyle w:val="PL"/>
      </w:pPr>
      <w:r w:rsidRPr="0054226D">
        <w:tab/>
      </w:r>
      <w:r w:rsidRPr="0054226D">
        <w:tab/>
        <w:t>noAntennaPorts,</w:t>
      </w:r>
    </w:p>
    <w:p w14:paraId="75538C0D" w14:textId="77777777" w:rsidR="005168CF" w:rsidRPr="0054226D" w:rsidRDefault="005168CF" w:rsidP="005168CF">
      <w:pPr>
        <w:pStyle w:val="PL"/>
      </w:pPr>
      <w:r w:rsidRPr="0054226D">
        <w:tab/>
      </w:r>
      <w:r w:rsidRPr="0054226D">
        <w:tab/>
        <w:t>sFNInitTime,</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e-UTRANAccessPointPosition</w:t>
      </w:r>
      <w:r w:rsidRPr="0054226D">
        <w:t>,</w:t>
      </w:r>
    </w:p>
    <w:p w14:paraId="5298EE2A" w14:textId="77777777" w:rsidR="005168CF" w:rsidRPr="0054226D" w:rsidRDefault="005168CF" w:rsidP="005168CF">
      <w:pPr>
        <w:pStyle w:val="PL"/>
      </w:pPr>
      <w:r w:rsidRPr="0054226D">
        <w:tab/>
      </w:r>
      <w:r w:rsidRPr="0054226D">
        <w:tab/>
        <w:t>prsmutingconfiguration,</w:t>
      </w:r>
    </w:p>
    <w:p w14:paraId="4FF59268" w14:textId="77777777" w:rsidR="005168CF" w:rsidRPr="0054226D" w:rsidRDefault="005168CF" w:rsidP="005168CF">
      <w:pPr>
        <w:pStyle w:val="PL"/>
      </w:pPr>
      <w:r w:rsidRPr="0054226D">
        <w:tab/>
      </w:r>
      <w:r w:rsidRPr="0054226D">
        <w:tab/>
        <w:t>prsid,</w:t>
      </w:r>
    </w:p>
    <w:p w14:paraId="1AFE6EC2" w14:textId="77777777" w:rsidR="005168CF" w:rsidRPr="0054226D" w:rsidRDefault="005168CF" w:rsidP="005168CF">
      <w:pPr>
        <w:pStyle w:val="PL"/>
      </w:pPr>
      <w:r w:rsidRPr="0054226D">
        <w:tab/>
      </w:r>
      <w:r w:rsidRPr="0054226D">
        <w:tab/>
        <w:t>tpid,</w:t>
      </w:r>
    </w:p>
    <w:p w14:paraId="2DEBCD30" w14:textId="77777777" w:rsidR="005168CF" w:rsidRPr="0054226D" w:rsidRDefault="005168CF" w:rsidP="005168CF">
      <w:pPr>
        <w:pStyle w:val="PL"/>
      </w:pPr>
      <w:r w:rsidRPr="0054226D">
        <w:tab/>
      </w:r>
      <w:r w:rsidRPr="0054226D">
        <w:tab/>
        <w:t>tpType,</w:t>
      </w:r>
    </w:p>
    <w:p w14:paraId="4A2B7391" w14:textId="77777777" w:rsidR="005168CF" w:rsidRPr="0054226D" w:rsidRDefault="005168CF" w:rsidP="005168CF">
      <w:pPr>
        <w:pStyle w:val="PL"/>
      </w:pPr>
      <w:r w:rsidRPr="0054226D">
        <w:tab/>
      </w:r>
      <w:r w:rsidRPr="0054226D">
        <w:tab/>
        <w:t>crsCPlength,</w:t>
      </w:r>
    </w:p>
    <w:p w14:paraId="7FFD664D" w14:textId="77777777" w:rsidR="005168CF" w:rsidRPr="0054226D" w:rsidRDefault="005168CF" w:rsidP="005168CF">
      <w:pPr>
        <w:pStyle w:val="PL"/>
        <w:rPr>
          <w:lang w:eastAsia="zh-CN"/>
        </w:rPr>
      </w:pPr>
      <w:r w:rsidRPr="0054226D">
        <w:tab/>
      </w:r>
      <w:r w:rsidRPr="0054226D">
        <w:tab/>
        <w:t>mBSFNsubframeConfiguration,</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t>nPRSConfiguration,</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t>offsetNBChannelNumbertoEARFCN,</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t>operationModeInfo,</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r w:rsidRPr="0054226D">
        <w:rPr>
          <w:snapToGrid w:val="0"/>
          <w:lang w:eastAsia="zh-CN"/>
        </w:rPr>
        <w:t>nPRS-ID</w:t>
      </w:r>
      <w:r w:rsidRPr="0054226D">
        <w:rPr>
          <w:rFonts w:cs="Courier New"/>
          <w:szCs w:val="16"/>
        </w:rPr>
        <w:t>,</w:t>
      </w:r>
    </w:p>
    <w:p w14:paraId="61F4E124" w14:textId="77777777" w:rsidR="005168CF" w:rsidRPr="0054226D" w:rsidRDefault="005168CF" w:rsidP="005168CF">
      <w:pPr>
        <w:pStyle w:val="PL"/>
      </w:pPr>
      <w:r w:rsidRPr="0054226D">
        <w:tab/>
      </w:r>
      <w:r w:rsidRPr="0054226D">
        <w:tab/>
        <w:t>dlBandwidth,</w:t>
      </w:r>
    </w:p>
    <w:p w14:paraId="0A6DFD1F" w14:textId="77777777" w:rsidR="005168CF" w:rsidRPr="0054226D" w:rsidRDefault="005168CF" w:rsidP="005168CF">
      <w:pPr>
        <w:pStyle w:val="PL"/>
      </w:pPr>
      <w:r w:rsidRPr="0054226D">
        <w:tab/>
      </w:r>
      <w:r w:rsidRPr="0054226D">
        <w:tab/>
        <w:t>multipleprsConfigurationsperCell,</w:t>
      </w:r>
    </w:p>
    <w:p w14:paraId="389435F9" w14:textId="77777777" w:rsidR="005168CF" w:rsidRPr="0054226D" w:rsidRDefault="005168CF" w:rsidP="005168CF">
      <w:pPr>
        <w:pStyle w:val="PL"/>
      </w:pPr>
      <w:r w:rsidRPr="0054226D">
        <w:tab/>
      </w:r>
      <w:r w:rsidRPr="0054226D">
        <w:tab/>
        <w:t>prsOccasionGroup,</w:t>
      </w:r>
    </w:p>
    <w:p w14:paraId="28E775A3" w14:textId="77777777" w:rsidR="005168CF" w:rsidRPr="0054226D" w:rsidRDefault="005168CF" w:rsidP="005168CF">
      <w:pPr>
        <w:pStyle w:val="PL"/>
      </w:pPr>
      <w:r w:rsidRPr="0054226D">
        <w:tab/>
      </w:r>
      <w:r w:rsidRPr="0054226D">
        <w:tab/>
        <w:t>prsFrequencyHoppingConfiguration,</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t>nPRSSequenceInfo</w:t>
      </w:r>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t>tddConfig</w:t>
      </w:r>
    </w:p>
    <w:p w14:paraId="6F2E2B73" w14:textId="77777777" w:rsidR="005168CF" w:rsidRPr="0054226D" w:rsidRDefault="005168CF" w:rsidP="005168CF">
      <w:pPr>
        <w:pStyle w:val="PL"/>
        <w:rPr>
          <w:rFonts w:cs="Courier New"/>
          <w:noProof w:val="0"/>
          <w:szCs w:val="16"/>
        </w:rPr>
      </w:pPr>
      <w:r w:rsidRPr="0054226D">
        <w:rPr>
          <w:rFonts w:cs="Courier New"/>
          <w:noProof w:val="0"/>
          <w:szCs w:val="16"/>
        </w:rPr>
        <w:t>}</w:t>
      </w:r>
    </w:p>
    <w:p w14:paraId="5945D7FB" w14:textId="77777777" w:rsidR="005168CF" w:rsidRPr="0054226D" w:rsidRDefault="005168CF" w:rsidP="005168CF">
      <w:pPr>
        <w:pStyle w:val="PL"/>
        <w:rPr>
          <w:noProof w:val="0"/>
          <w:snapToGrid w:val="0"/>
        </w:rPr>
      </w:pPr>
    </w:p>
    <w:p w14:paraId="677BA61A" w14:textId="77777777" w:rsidR="005168CF" w:rsidRPr="0054226D" w:rsidRDefault="005168CF" w:rsidP="005168CF">
      <w:pPr>
        <w:pStyle w:val="PL"/>
        <w:rPr>
          <w:noProof w:val="0"/>
          <w:snapToGrid w:val="0"/>
        </w:rPr>
      </w:pPr>
      <w:r w:rsidRPr="0054226D">
        <w:rPr>
          <w:noProof w:val="0"/>
          <w:snapToGrid w:val="0"/>
        </w:rPr>
        <w:t>Outcome ::= ENUMERATED {</w:t>
      </w:r>
    </w:p>
    <w:p w14:paraId="0DA01F32"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failed,</w:t>
      </w:r>
    </w:p>
    <w:p w14:paraId="52D97C48"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w:t>
      </w:r>
    </w:p>
    <w:p w14:paraId="7C81BC0E" w14:textId="77777777" w:rsidR="005168CF" w:rsidRPr="0054226D" w:rsidRDefault="005168CF" w:rsidP="005168CF">
      <w:pPr>
        <w:pStyle w:val="PL"/>
        <w:rPr>
          <w:noProof w:val="0"/>
          <w:snapToGrid w:val="0"/>
        </w:rPr>
      </w:pPr>
      <w:r w:rsidRPr="0054226D">
        <w:rPr>
          <w:noProof w:val="0"/>
          <w:snapToGrid w:val="0"/>
        </w:rPr>
        <w:t>}</w:t>
      </w:r>
    </w:p>
    <w:p w14:paraId="1818667D" w14:textId="77777777" w:rsidR="005168CF" w:rsidRPr="0054226D" w:rsidRDefault="005168CF" w:rsidP="005168CF">
      <w:pPr>
        <w:pStyle w:val="PL"/>
        <w:rPr>
          <w:noProof w:val="0"/>
          <w:snapToGrid w:val="0"/>
        </w:rPr>
      </w:pPr>
    </w:p>
    <w:p w14:paraId="7B20978F" w14:textId="77777777" w:rsidR="005168CF" w:rsidRPr="0054226D" w:rsidRDefault="005168CF" w:rsidP="005168CF">
      <w:pPr>
        <w:pStyle w:val="PL"/>
        <w:outlineLvl w:val="3"/>
        <w:rPr>
          <w:noProof w:val="0"/>
          <w:snapToGrid w:val="0"/>
        </w:rPr>
      </w:pPr>
      <w:r w:rsidRPr="0054226D">
        <w:rPr>
          <w:noProof w:val="0"/>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r w:rsidRPr="0054226D">
        <w:t>PhysCellIDGERAN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r w:rsidRPr="0054226D">
        <w:t>PhysCellIDUTRA-FDD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r w:rsidRPr="0054226D">
        <w:t>PhysCellIDUTRA-TDD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r w:rsidRPr="0054226D">
        <w:t>PosSIBs ::= SEQUENCE (SIZE (1.. maxNrOfPosSIBs)) OF SEQUENCE {</w:t>
      </w:r>
    </w:p>
    <w:p w14:paraId="59DF98DD" w14:textId="77777777" w:rsidR="005168CF" w:rsidRPr="0054226D" w:rsidRDefault="005168CF" w:rsidP="005168CF">
      <w:pPr>
        <w:pStyle w:val="PL"/>
      </w:pPr>
      <w:r w:rsidRPr="0054226D">
        <w:tab/>
        <w:t>posSIB-Type</w:t>
      </w:r>
      <w:r w:rsidRPr="0054226D">
        <w:tab/>
      </w:r>
      <w:r w:rsidRPr="0054226D">
        <w:tab/>
      </w:r>
      <w:r w:rsidRPr="0054226D">
        <w:tab/>
      </w:r>
      <w:r w:rsidRPr="0054226D">
        <w:tab/>
      </w:r>
      <w:r w:rsidRPr="0054226D">
        <w:tab/>
      </w:r>
      <w:r w:rsidRPr="0054226D">
        <w:tab/>
        <w:t>PosSIB-Type,</w:t>
      </w:r>
    </w:p>
    <w:p w14:paraId="71F82C3A" w14:textId="77777777" w:rsidR="005168CF" w:rsidRPr="0054226D" w:rsidRDefault="005168CF" w:rsidP="005168CF">
      <w:pPr>
        <w:pStyle w:val="PL"/>
      </w:pPr>
      <w:r w:rsidRPr="0054226D">
        <w:tab/>
        <w:t>posSIB-Segments</w:t>
      </w:r>
      <w:r w:rsidRPr="0054226D">
        <w:tab/>
      </w:r>
      <w:r w:rsidRPr="0054226D">
        <w:tab/>
      </w:r>
      <w:r w:rsidRPr="0054226D">
        <w:tab/>
      </w:r>
      <w:r w:rsidRPr="0054226D">
        <w:tab/>
      </w:r>
      <w:r w:rsidRPr="0054226D">
        <w:tab/>
        <w:t>PosSIB-Segments,</w:t>
      </w:r>
    </w:p>
    <w:p w14:paraId="58C59405" w14:textId="77777777" w:rsidR="005168CF" w:rsidRPr="0054226D" w:rsidRDefault="005168CF" w:rsidP="005168CF">
      <w:pPr>
        <w:pStyle w:val="PL"/>
      </w:pPr>
      <w:r w:rsidRPr="0054226D">
        <w:tab/>
        <w:t>assistanceInformationMetaData</w:t>
      </w:r>
      <w:r w:rsidRPr="0054226D">
        <w:tab/>
        <w:t>AssistanceInformationMetaData</w:t>
      </w:r>
      <w:r w:rsidRPr="0054226D">
        <w:tab/>
      </w:r>
      <w:r w:rsidRPr="0054226D">
        <w:tab/>
        <w:t>OPTIONAL,</w:t>
      </w:r>
    </w:p>
    <w:p w14:paraId="2ECC73D6" w14:textId="77777777" w:rsidR="005168CF" w:rsidRPr="0054226D" w:rsidRDefault="005168CF" w:rsidP="005168CF">
      <w:pPr>
        <w:pStyle w:val="PL"/>
      </w:pPr>
      <w:r w:rsidRPr="0054226D">
        <w:tab/>
        <w:t>broadcastPriority</w:t>
      </w:r>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t>ProtocolExtensionContainer { { PosSIBs-ExtIEs}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r w:rsidRPr="0054226D">
        <w:t>PosSIBs-ExtIEs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r w:rsidRPr="0054226D">
        <w:t>PosSIB-Segments ::= SEQUENCE (SIZE (1.. maxNrOfSegments)) OF SEQUENCE {</w:t>
      </w:r>
    </w:p>
    <w:p w14:paraId="520EF1BB" w14:textId="77777777" w:rsidR="005168CF" w:rsidRPr="0054226D" w:rsidRDefault="005168CF" w:rsidP="005168CF">
      <w:pPr>
        <w:pStyle w:val="PL"/>
      </w:pPr>
      <w:r w:rsidRPr="0054226D">
        <w:tab/>
        <w:t>assistanceDataSIBelement</w:t>
      </w:r>
      <w:r w:rsidRPr="0054226D">
        <w:tab/>
      </w:r>
      <w:r w:rsidRPr="0054226D">
        <w:tab/>
      </w:r>
      <w:r w:rsidRPr="0054226D">
        <w:tab/>
        <w:t>OCTET STRING,</w:t>
      </w:r>
    </w:p>
    <w:p w14:paraId="225C86A0"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r>
      <w:r w:rsidRPr="0054226D">
        <w:tab/>
        <w:t>ProtocolExtensionContainer { { PosSIB-Segments-ExtIEs}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r w:rsidRPr="0054226D">
        <w:t>PosSIB-Segments-ExtIEs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r w:rsidRPr="0054226D">
        <w:t>PosSIB-Type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lastRenderedPageBreak/>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r w:rsidRPr="0054226D">
        <w:t>PRSMutingConfiguration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noProof w:val="0"/>
          <w:snapToGrid w:val="0"/>
        </w:rPr>
      </w:pPr>
      <w:r w:rsidRPr="0054226D">
        <w:rPr>
          <w:noProof w:val="0"/>
          <w:snapToGrid w:val="0"/>
        </w:rPr>
        <w:t>PRSOccasionGroup ::= ENUMERATED {</w:t>
      </w:r>
    </w:p>
    <w:p w14:paraId="4F64CA45" w14:textId="77777777" w:rsidR="005168CF" w:rsidRPr="0054226D" w:rsidRDefault="005168CF" w:rsidP="005168CF">
      <w:pPr>
        <w:pStyle w:val="PL"/>
        <w:rPr>
          <w:noProof w:val="0"/>
          <w:snapToGrid w:val="0"/>
        </w:rPr>
      </w:pPr>
      <w:r w:rsidRPr="0054226D">
        <w:rPr>
          <w:noProof w:val="0"/>
          <w:snapToGrid w:val="0"/>
        </w:rPr>
        <w:tab/>
        <w:t>og2,</w:t>
      </w:r>
    </w:p>
    <w:p w14:paraId="68B0A69C" w14:textId="77777777" w:rsidR="005168CF" w:rsidRPr="0054226D" w:rsidRDefault="005168CF" w:rsidP="005168CF">
      <w:pPr>
        <w:pStyle w:val="PL"/>
        <w:rPr>
          <w:noProof w:val="0"/>
          <w:snapToGrid w:val="0"/>
        </w:rPr>
      </w:pPr>
      <w:r w:rsidRPr="0054226D">
        <w:rPr>
          <w:noProof w:val="0"/>
          <w:snapToGrid w:val="0"/>
        </w:rPr>
        <w:tab/>
        <w:t>og4,</w:t>
      </w:r>
    </w:p>
    <w:p w14:paraId="5BF49DF0" w14:textId="77777777" w:rsidR="005168CF" w:rsidRPr="0054226D" w:rsidRDefault="005168CF" w:rsidP="005168CF">
      <w:pPr>
        <w:pStyle w:val="PL"/>
        <w:rPr>
          <w:noProof w:val="0"/>
          <w:snapToGrid w:val="0"/>
        </w:rPr>
      </w:pPr>
      <w:r w:rsidRPr="0054226D">
        <w:rPr>
          <w:noProof w:val="0"/>
          <w:snapToGrid w:val="0"/>
        </w:rPr>
        <w:tab/>
        <w:t>og8,</w:t>
      </w:r>
    </w:p>
    <w:p w14:paraId="525BF646" w14:textId="77777777" w:rsidR="005168CF" w:rsidRPr="0054226D" w:rsidRDefault="005168CF" w:rsidP="005168CF">
      <w:pPr>
        <w:pStyle w:val="PL"/>
        <w:rPr>
          <w:noProof w:val="0"/>
          <w:snapToGrid w:val="0"/>
        </w:rPr>
      </w:pPr>
      <w:r w:rsidRPr="0054226D">
        <w:rPr>
          <w:noProof w:val="0"/>
          <w:snapToGrid w:val="0"/>
        </w:rPr>
        <w:tab/>
        <w:t>og16,</w:t>
      </w:r>
    </w:p>
    <w:p w14:paraId="2D03BF76" w14:textId="77777777" w:rsidR="005168CF" w:rsidRPr="0054226D" w:rsidRDefault="005168CF" w:rsidP="005168CF">
      <w:pPr>
        <w:pStyle w:val="PL"/>
        <w:rPr>
          <w:noProof w:val="0"/>
          <w:snapToGrid w:val="0"/>
        </w:rPr>
      </w:pPr>
      <w:r w:rsidRPr="0054226D">
        <w:rPr>
          <w:noProof w:val="0"/>
          <w:snapToGrid w:val="0"/>
        </w:rPr>
        <w:tab/>
        <w:t>og32,</w:t>
      </w:r>
    </w:p>
    <w:p w14:paraId="03D4D827" w14:textId="77777777" w:rsidR="005168CF" w:rsidRPr="0054226D" w:rsidRDefault="005168CF" w:rsidP="005168CF">
      <w:pPr>
        <w:pStyle w:val="PL"/>
        <w:rPr>
          <w:noProof w:val="0"/>
          <w:snapToGrid w:val="0"/>
        </w:rPr>
      </w:pPr>
      <w:r w:rsidRPr="0054226D">
        <w:rPr>
          <w:noProof w:val="0"/>
          <w:snapToGrid w:val="0"/>
        </w:rPr>
        <w:tab/>
        <w:t>og64,</w:t>
      </w:r>
    </w:p>
    <w:p w14:paraId="1775122F" w14:textId="77777777" w:rsidR="005168CF" w:rsidRPr="0054226D" w:rsidRDefault="005168CF" w:rsidP="005168CF">
      <w:pPr>
        <w:pStyle w:val="PL"/>
        <w:rPr>
          <w:noProof w:val="0"/>
          <w:snapToGrid w:val="0"/>
        </w:rPr>
      </w:pPr>
      <w:r w:rsidRPr="0054226D">
        <w:rPr>
          <w:noProof w:val="0"/>
          <w:snapToGrid w:val="0"/>
        </w:rPr>
        <w:tab/>
        <w:t>og128,</w:t>
      </w:r>
    </w:p>
    <w:p w14:paraId="01474987" w14:textId="77777777" w:rsidR="005168CF" w:rsidRPr="0054226D" w:rsidRDefault="005168CF" w:rsidP="005168CF">
      <w:pPr>
        <w:pStyle w:val="PL"/>
        <w:rPr>
          <w:noProof w:val="0"/>
          <w:snapToGrid w:val="0"/>
        </w:rPr>
      </w:pPr>
      <w:r w:rsidRPr="0054226D">
        <w:rPr>
          <w:noProof w:val="0"/>
          <w:snapToGrid w:val="0"/>
        </w:rPr>
        <w:tab/>
        <w:t>...</w:t>
      </w:r>
    </w:p>
    <w:p w14:paraId="26DC7937" w14:textId="77777777" w:rsidR="005168CF" w:rsidRPr="0054226D" w:rsidRDefault="005168CF" w:rsidP="005168CF">
      <w:pPr>
        <w:pStyle w:val="PL"/>
        <w:rPr>
          <w:noProof w:val="0"/>
          <w:snapToGrid w:val="0"/>
        </w:rPr>
      </w:pPr>
      <w:r w:rsidRPr="0054226D">
        <w:rPr>
          <w:noProof w:val="0"/>
          <w:snapToGrid w:val="0"/>
        </w:rPr>
        <w:t>}</w:t>
      </w:r>
    </w:p>
    <w:p w14:paraId="7322FD28" w14:textId="77777777" w:rsidR="005168CF" w:rsidRPr="0054226D" w:rsidRDefault="005168CF" w:rsidP="005168CF">
      <w:pPr>
        <w:pStyle w:val="PL"/>
        <w:rPr>
          <w:noProof w:val="0"/>
          <w:snapToGrid w:val="0"/>
        </w:rPr>
      </w:pPr>
    </w:p>
    <w:p w14:paraId="2056EC7E" w14:textId="77777777" w:rsidR="005168CF" w:rsidRPr="0054226D" w:rsidRDefault="005168CF" w:rsidP="005168CF">
      <w:pPr>
        <w:pStyle w:val="PL"/>
        <w:rPr>
          <w:noProof w:val="0"/>
          <w:snapToGrid w:val="0"/>
        </w:rPr>
      </w:pPr>
      <w:r w:rsidRPr="0054226D">
        <w:rPr>
          <w:noProof w:val="0"/>
          <w:snapToGrid w:val="0"/>
        </w:rPr>
        <w:t>PRSFrequencyHoppingConfiguration ::= SEQUENCE {</w:t>
      </w:r>
    </w:p>
    <w:p w14:paraId="41BB70DE" w14:textId="77777777" w:rsidR="005168CF" w:rsidRPr="0054226D" w:rsidRDefault="005168CF" w:rsidP="005168CF">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4EE5DF59" w14:textId="77777777" w:rsidR="005168CF" w:rsidRPr="0054226D" w:rsidRDefault="005168CF" w:rsidP="005168CF">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63B625FB"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5DDC076B" w14:textId="77777777" w:rsidR="005168CF" w:rsidRPr="0054226D" w:rsidRDefault="005168CF" w:rsidP="005168CF">
      <w:pPr>
        <w:pStyle w:val="PL"/>
        <w:rPr>
          <w:noProof w:val="0"/>
          <w:snapToGrid w:val="0"/>
        </w:rPr>
      </w:pPr>
      <w:r w:rsidRPr="0054226D">
        <w:rPr>
          <w:noProof w:val="0"/>
          <w:snapToGrid w:val="0"/>
        </w:rPr>
        <w:tab/>
        <w:t>...</w:t>
      </w:r>
    </w:p>
    <w:p w14:paraId="5D1569AA" w14:textId="77777777" w:rsidR="005168CF" w:rsidRPr="0054226D" w:rsidRDefault="005168CF" w:rsidP="005168CF">
      <w:pPr>
        <w:pStyle w:val="PL"/>
        <w:rPr>
          <w:noProof w:val="0"/>
          <w:snapToGrid w:val="0"/>
        </w:rPr>
      </w:pPr>
      <w:r w:rsidRPr="0054226D">
        <w:rPr>
          <w:noProof w:val="0"/>
          <w:snapToGrid w:val="0"/>
        </w:rPr>
        <w:t>}</w:t>
      </w:r>
    </w:p>
    <w:p w14:paraId="198377C6" w14:textId="77777777" w:rsidR="005168CF" w:rsidRPr="0054226D" w:rsidRDefault="005168CF" w:rsidP="005168CF">
      <w:pPr>
        <w:pStyle w:val="PL"/>
        <w:rPr>
          <w:noProof w:val="0"/>
          <w:snapToGrid w:val="0"/>
        </w:rPr>
      </w:pPr>
    </w:p>
    <w:p w14:paraId="6396B8AD" w14:textId="77777777" w:rsidR="005168CF" w:rsidRPr="0054226D" w:rsidRDefault="005168CF" w:rsidP="005168CF">
      <w:pPr>
        <w:pStyle w:val="PL"/>
        <w:rPr>
          <w:snapToGrid w:val="0"/>
        </w:rPr>
      </w:pPr>
      <w:r w:rsidRPr="0054226D">
        <w:rPr>
          <w:snapToGrid w:val="0"/>
        </w:rPr>
        <w:t>PRSFrequencyHoppingConfiguration-Item-IEs LPPA-PROTOCOL-EXTENSION ::= {</w:t>
      </w:r>
    </w:p>
    <w:p w14:paraId="2837A535" w14:textId="77777777" w:rsidR="005168CF" w:rsidRPr="0054226D" w:rsidRDefault="005168CF" w:rsidP="005168CF">
      <w:pPr>
        <w:pStyle w:val="PL"/>
        <w:rPr>
          <w:noProof w:val="0"/>
          <w:snapToGrid w:val="0"/>
        </w:rPr>
      </w:pPr>
      <w:r w:rsidRPr="0054226D">
        <w:rPr>
          <w:noProof w:val="0"/>
          <w:snapToGrid w:val="0"/>
        </w:rPr>
        <w:tab/>
        <w:t>...</w:t>
      </w:r>
    </w:p>
    <w:p w14:paraId="79C9AC5B" w14:textId="77777777" w:rsidR="005168CF" w:rsidRPr="0054226D" w:rsidRDefault="005168CF" w:rsidP="005168CF">
      <w:pPr>
        <w:pStyle w:val="PL"/>
        <w:rPr>
          <w:noProof w:val="0"/>
          <w:snapToGrid w:val="0"/>
        </w:rPr>
      </w:pPr>
      <w:r w:rsidRPr="0054226D">
        <w:rPr>
          <w:noProof w:val="0"/>
          <w:snapToGrid w:val="0"/>
        </w:rPr>
        <w:t>}</w:t>
      </w:r>
    </w:p>
    <w:p w14:paraId="48E6118C" w14:textId="77777777" w:rsidR="005168CF" w:rsidRPr="0054226D" w:rsidRDefault="005168CF" w:rsidP="005168CF">
      <w:pPr>
        <w:pStyle w:val="PL"/>
        <w:rPr>
          <w:noProof w:val="0"/>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5ACC4627" w14:textId="77777777" w:rsidR="005168CF" w:rsidRPr="0054226D" w:rsidRDefault="005168CF" w:rsidP="005168CF">
      <w:pPr>
        <w:pStyle w:val="PL"/>
        <w:rPr>
          <w:noProof w:val="0"/>
          <w:snapToGrid w:val="0"/>
        </w:rPr>
      </w:pPr>
      <w:r w:rsidRPr="0054226D">
        <w:rPr>
          <w:noProof w:val="0"/>
          <w:snapToGrid w:val="0"/>
        </w:rPr>
        <w:tab/>
        <w:t>r4,</w:t>
      </w:r>
    </w:p>
    <w:p w14:paraId="69AC2985" w14:textId="77777777" w:rsidR="005168CF" w:rsidRPr="0054226D" w:rsidRDefault="005168CF" w:rsidP="005168CF">
      <w:pPr>
        <w:pStyle w:val="PL"/>
        <w:rPr>
          <w:noProof w:val="0"/>
          <w:snapToGrid w:val="0"/>
        </w:rPr>
      </w:pPr>
      <w:r w:rsidRPr="0054226D">
        <w:rPr>
          <w:noProof w:val="0"/>
          <w:snapToGrid w:val="0"/>
        </w:rPr>
        <w:tab/>
        <w:t>r8,</w:t>
      </w:r>
    </w:p>
    <w:p w14:paraId="0CC1CDFA" w14:textId="77777777" w:rsidR="005168CF" w:rsidRPr="0054226D" w:rsidRDefault="005168CF" w:rsidP="005168CF">
      <w:pPr>
        <w:pStyle w:val="PL"/>
        <w:rPr>
          <w:noProof w:val="0"/>
          <w:snapToGrid w:val="0"/>
        </w:rPr>
      </w:pPr>
      <w:r w:rsidRPr="0054226D">
        <w:rPr>
          <w:noProof w:val="0"/>
          <w:snapToGrid w:val="0"/>
        </w:rPr>
        <w:tab/>
        <w:t>r16,</w:t>
      </w:r>
    </w:p>
    <w:p w14:paraId="0207B090" w14:textId="77777777" w:rsidR="005168CF" w:rsidRPr="0054226D" w:rsidRDefault="005168CF" w:rsidP="005168CF">
      <w:pPr>
        <w:pStyle w:val="PL"/>
        <w:rPr>
          <w:noProof w:val="0"/>
          <w:snapToGrid w:val="0"/>
        </w:rPr>
      </w:pPr>
      <w:r w:rsidRPr="0054226D">
        <w:rPr>
          <w:noProof w:val="0"/>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rPr>
          <w:noProof w:val="0"/>
        </w:rPr>
      </w:pPr>
      <w:r w:rsidRPr="0054226D">
        <w:rPr>
          <w:noProof w:val="0"/>
          <w:snapToGrid w:val="0"/>
        </w:rPr>
        <w:t xml:space="preserve">ReportCharacteristics </w:t>
      </w:r>
      <w:r w:rsidRPr="0054226D">
        <w:rPr>
          <w:noProof w:val="0"/>
        </w:rPr>
        <w:t>::= ENUMERATED {</w:t>
      </w:r>
    </w:p>
    <w:p w14:paraId="236E743A" w14:textId="77777777" w:rsidR="005168CF" w:rsidRPr="0054226D" w:rsidRDefault="005168CF" w:rsidP="005168CF">
      <w:pPr>
        <w:pStyle w:val="PL"/>
        <w:rPr>
          <w:noProof w:val="0"/>
        </w:rPr>
      </w:pPr>
      <w:r w:rsidRPr="0054226D">
        <w:rPr>
          <w:noProof w:val="0"/>
        </w:rPr>
        <w:tab/>
        <w:t>onDemand,</w:t>
      </w:r>
    </w:p>
    <w:p w14:paraId="5F6D9B20" w14:textId="77777777" w:rsidR="005168CF" w:rsidRPr="0054226D" w:rsidRDefault="005168CF" w:rsidP="005168CF">
      <w:pPr>
        <w:pStyle w:val="PL"/>
        <w:rPr>
          <w:noProof w:val="0"/>
        </w:rPr>
      </w:pPr>
      <w:r w:rsidRPr="0054226D">
        <w:rPr>
          <w:noProof w:val="0"/>
        </w:rPr>
        <w:tab/>
        <w:t>periodic,</w:t>
      </w:r>
    </w:p>
    <w:p w14:paraId="0AE51476" w14:textId="77777777" w:rsidR="005168CF" w:rsidRPr="0054226D" w:rsidRDefault="005168CF" w:rsidP="005168CF">
      <w:pPr>
        <w:pStyle w:val="PL"/>
        <w:rPr>
          <w:noProof w:val="0"/>
        </w:rPr>
      </w:pPr>
      <w:r w:rsidRPr="0054226D">
        <w:rPr>
          <w:noProof w:val="0"/>
        </w:rPr>
        <w:tab/>
        <w:t>...</w:t>
      </w:r>
    </w:p>
    <w:p w14:paraId="114EB3AF" w14:textId="77777777" w:rsidR="005168CF" w:rsidRPr="0054226D" w:rsidRDefault="005168CF" w:rsidP="005168CF">
      <w:pPr>
        <w:pStyle w:val="PL"/>
        <w:rPr>
          <w:noProof w:val="0"/>
        </w:rPr>
      </w:pPr>
      <w:r w:rsidRPr="0054226D">
        <w:rPr>
          <w:noProof w:val="0"/>
        </w:rPr>
        <w:t>}</w:t>
      </w:r>
    </w:p>
    <w:p w14:paraId="134FF8A0" w14:textId="77777777" w:rsidR="005168CF" w:rsidRPr="0054226D" w:rsidRDefault="005168CF" w:rsidP="005168CF">
      <w:pPr>
        <w:pStyle w:val="PL"/>
        <w:rPr>
          <w:noProof w:val="0"/>
        </w:rPr>
      </w:pPr>
    </w:p>
    <w:p w14:paraId="7E01C081" w14:textId="77777777" w:rsidR="005168CF" w:rsidRPr="0054226D" w:rsidRDefault="005168CF" w:rsidP="005168CF">
      <w:pPr>
        <w:pStyle w:val="PL"/>
        <w:rPr>
          <w:noProof w:val="0"/>
        </w:rPr>
      </w:pPr>
      <w:r w:rsidRPr="0054226D">
        <w:rPr>
          <w:noProof w:val="0"/>
        </w:rPr>
        <w:t>RequestedSRSTransmissionCharacteristics ::= SEQUENCE {</w:t>
      </w:r>
    </w:p>
    <w:p w14:paraId="2442FF6A" w14:textId="77777777" w:rsidR="005168CF" w:rsidRPr="0054226D" w:rsidRDefault="005168CF" w:rsidP="005168CF">
      <w:pPr>
        <w:pStyle w:val="PL"/>
        <w:rPr>
          <w:noProof w:val="0"/>
        </w:rPr>
      </w:pPr>
      <w:r w:rsidRPr="0054226D">
        <w:rPr>
          <w:noProof w:val="0"/>
        </w:rPr>
        <w:tab/>
        <w:t>numberOfTransmissions</w:t>
      </w:r>
      <w:r w:rsidRPr="0054226D">
        <w:rPr>
          <w:noProof w:val="0"/>
        </w:rPr>
        <w:tab/>
        <w:t>INTEGER (0..500, ...),</w:t>
      </w:r>
    </w:p>
    <w:p w14:paraId="394D4460" w14:textId="77777777" w:rsidR="005168CF" w:rsidRPr="0054226D" w:rsidRDefault="005168CF" w:rsidP="005168CF">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444D98F" w14:textId="77777777" w:rsidR="005168CF" w:rsidRPr="0054226D" w:rsidRDefault="005168CF" w:rsidP="005168CF">
      <w:pPr>
        <w:pStyle w:val="PL"/>
        <w:rPr>
          <w:noProof w:val="0"/>
        </w:rPr>
      </w:pPr>
      <w:r w:rsidRPr="0054226D">
        <w:rPr>
          <w:noProof w:val="0"/>
        </w:rPr>
        <w:tab/>
        <w:t>...</w:t>
      </w:r>
    </w:p>
    <w:p w14:paraId="405B361D" w14:textId="77777777" w:rsidR="005168CF" w:rsidRPr="0054226D" w:rsidRDefault="005168CF" w:rsidP="005168CF">
      <w:pPr>
        <w:pStyle w:val="PL"/>
        <w:rPr>
          <w:noProof w:val="0"/>
        </w:rPr>
      </w:pPr>
      <w:r w:rsidRPr="0054226D">
        <w:rPr>
          <w:noProof w:val="0"/>
        </w:rPr>
        <w:t>}</w:t>
      </w:r>
    </w:p>
    <w:p w14:paraId="0637D759" w14:textId="77777777" w:rsidR="005168CF" w:rsidRPr="0054226D" w:rsidRDefault="005168CF" w:rsidP="005168CF">
      <w:pPr>
        <w:pStyle w:val="PL"/>
        <w:rPr>
          <w:noProof w:val="0"/>
        </w:rPr>
      </w:pPr>
    </w:p>
    <w:p w14:paraId="274D1885" w14:textId="77777777" w:rsidR="005168CF" w:rsidRPr="0054226D" w:rsidRDefault="005168CF" w:rsidP="005168CF">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53B28014" w14:textId="77777777" w:rsidR="005168CF" w:rsidRPr="0054226D" w:rsidRDefault="005168CF" w:rsidP="005168CF">
      <w:pPr>
        <w:pStyle w:val="PL"/>
        <w:rPr>
          <w:rFonts w:cs="Courier New"/>
          <w:noProof w:val="0"/>
          <w:szCs w:val="16"/>
        </w:rPr>
      </w:pPr>
    </w:p>
    <w:p w14:paraId="01E87056" w14:textId="77777777" w:rsidR="005168CF" w:rsidRPr="0054226D" w:rsidRDefault="005168CF" w:rsidP="005168CF">
      <w:pPr>
        <w:pStyle w:val="PL"/>
        <w:rPr>
          <w:noProof w:val="0"/>
          <w:snapToGrid w:val="0"/>
        </w:rPr>
      </w:pPr>
      <w:r w:rsidRPr="0054226D">
        <w:rPr>
          <w:rFonts w:cs="Courier New"/>
          <w:noProof w:val="0"/>
          <w:szCs w:val="16"/>
        </w:rPr>
        <w:t>ResultRSRP-Item ::= SEQUENCE {</w:t>
      </w:r>
    </w:p>
    <w:p w14:paraId="4D2A4A64"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6A74AC2E"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18FE46FE"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6DF62F6D" w14:textId="77777777" w:rsidR="005168CF" w:rsidRPr="0054226D" w:rsidRDefault="005168CF" w:rsidP="005168CF">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1886486F"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72958A16" w14:textId="77777777" w:rsidR="005168CF" w:rsidRPr="0054226D" w:rsidRDefault="005168CF" w:rsidP="005168CF">
      <w:pPr>
        <w:pStyle w:val="PL"/>
        <w:rPr>
          <w:noProof w:val="0"/>
          <w:snapToGrid w:val="0"/>
        </w:rPr>
      </w:pPr>
      <w:r w:rsidRPr="0054226D">
        <w:rPr>
          <w:noProof w:val="0"/>
          <w:snapToGrid w:val="0"/>
        </w:rPr>
        <w:tab/>
        <w:t>...</w:t>
      </w:r>
    </w:p>
    <w:p w14:paraId="6DDF5DEF" w14:textId="77777777" w:rsidR="005168CF" w:rsidRPr="0054226D" w:rsidRDefault="005168CF" w:rsidP="005168CF">
      <w:pPr>
        <w:pStyle w:val="PL"/>
        <w:rPr>
          <w:noProof w:val="0"/>
        </w:rPr>
      </w:pPr>
      <w:r w:rsidRPr="0054226D">
        <w:rPr>
          <w:noProof w:val="0"/>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r w:rsidRPr="0054226D">
        <w:rPr>
          <w:rFonts w:cs="Courier New"/>
          <w:szCs w:val="16"/>
        </w:rPr>
        <w:t>ResultRSRP-Item</w:t>
      </w:r>
      <w:r w:rsidRPr="0054226D">
        <w:t>-</w:t>
      </w:r>
      <w:r w:rsidRPr="0054226D">
        <w:rPr>
          <w:snapToGrid w:val="0"/>
        </w:rPr>
        <w:t>ExtIEs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098BD47D" w14:textId="77777777" w:rsidR="005168CF" w:rsidRPr="0054226D" w:rsidRDefault="005168CF" w:rsidP="005168CF">
      <w:pPr>
        <w:pStyle w:val="PL"/>
        <w:rPr>
          <w:noProof w:val="0"/>
          <w:snapToGrid w:val="0"/>
        </w:rPr>
      </w:pPr>
    </w:p>
    <w:p w14:paraId="5463719C" w14:textId="77777777" w:rsidR="005168CF" w:rsidRPr="0054226D" w:rsidRDefault="005168CF" w:rsidP="005168CF">
      <w:pPr>
        <w:pStyle w:val="PL"/>
        <w:rPr>
          <w:noProof w:val="0"/>
          <w:snapToGrid w:val="0"/>
        </w:rPr>
      </w:pPr>
      <w:r w:rsidRPr="0054226D">
        <w:rPr>
          <w:noProof w:val="0"/>
          <w:snapToGrid w:val="0"/>
        </w:rPr>
        <w:t>ResultRSRQ-Item ::= SEQUENCE {</w:t>
      </w:r>
    </w:p>
    <w:p w14:paraId="060A6257"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576B4FF6" w14:textId="77777777" w:rsidR="005168CF" w:rsidRPr="0054226D" w:rsidRDefault="005168CF" w:rsidP="005168CF">
      <w:pPr>
        <w:pStyle w:val="PL"/>
        <w:rPr>
          <w:noProof w:val="0"/>
          <w:snapToGrid w:val="0"/>
        </w:rPr>
      </w:pPr>
      <w:r w:rsidRPr="0054226D">
        <w:rPr>
          <w:noProof w:val="0"/>
          <w:snapToGrid w:val="0"/>
        </w:rPr>
        <w:lastRenderedPageBreak/>
        <w:tab/>
        <w:t>eARFCN</w:t>
      </w:r>
      <w:r w:rsidRPr="0054226D">
        <w:rPr>
          <w:noProof w:val="0"/>
          <w:snapToGrid w:val="0"/>
        </w:rPr>
        <w:tab/>
      </w:r>
      <w:r w:rsidRPr="0054226D">
        <w:rPr>
          <w:noProof w:val="0"/>
          <w:snapToGrid w:val="0"/>
        </w:rPr>
        <w:tab/>
      </w:r>
      <w:r w:rsidRPr="0054226D">
        <w:rPr>
          <w:noProof w:val="0"/>
          <w:snapToGrid w:val="0"/>
        </w:rPr>
        <w:tab/>
        <w:t>EARFCN,</w:t>
      </w:r>
    </w:p>
    <w:p w14:paraId="4AE77E96"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2DF021C0" w14:textId="77777777" w:rsidR="005168CF" w:rsidRPr="005F139A" w:rsidRDefault="005168CF" w:rsidP="005168CF">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704B93BF"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t xml:space="preserve">ProtocolExtensionContainer { { </w:t>
      </w:r>
      <w:r w:rsidRPr="005F139A">
        <w:rPr>
          <w:rFonts w:cs="Courier New"/>
          <w:szCs w:val="16"/>
          <w:lang w:val="fr-FR"/>
        </w:rPr>
        <w:t>ResultRSRQ-Item</w:t>
      </w:r>
      <w:r w:rsidRPr="005F139A">
        <w:rPr>
          <w:lang w:val="fr-FR"/>
        </w:rPr>
        <w:t>-</w:t>
      </w:r>
      <w:r w:rsidRPr="005F139A">
        <w:rPr>
          <w:snapToGrid w:val="0"/>
          <w:lang w:val="fr-FR"/>
        </w:rPr>
        <w:t>ExtIEs}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r w:rsidRPr="0054226D">
        <w:rPr>
          <w:rFonts w:cs="Courier New"/>
          <w:szCs w:val="16"/>
        </w:rPr>
        <w:t>ResultRSRQ-Item</w:t>
      </w:r>
      <w:r w:rsidRPr="0054226D">
        <w:t>-</w:t>
      </w:r>
      <w:r w:rsidRPr="0054226D">
        <w:rPr>
          <w:snapToGrid w:val="0"/>
        </w:rPr>
        <w:t>ExtIEs LPPA-PROTOCOL-EXTENSION ::= {</w:t>
      </w:r>
    </w:p>
    <w:p w14:paraId="40D9F9D6" w14:textId="77777777" w:rsidR="005168CF" w:rsidRPr="0054226D" w:rsidRDefault="005168CF" w:rsidP="005168CF">
      <w:pPr>
        <w:pStyle w:val="PL"/>
        <w:rPr>
          <w:noProof w:val="0"/>
          <w:snapToGrid w:val="0"/>
        </w:rPr>
      </w:pPr>
      <w:r w:rsidRPr="0054226D">
        <w:rPr>
          <w:noProof w:val="0"/>
          <w:snapToGrid w:val="0"/>
        </w:rPr>
        <w:tab/>
        <w:t>...</w:t>
      </w:r>
    </w:p>
    <w:p w14:paraId="055270C5" w14:textId="77777777" w:rsidR="005168CF" w:rsidRPr="0054226D" w:rsidRDefault="005168CF" w:rsidP="005168CF">
      <w:pPr>
        <w:pStyle w:val="PL"/>
        <w:rPr>
          <w:noProof w:val="0"/>
          <w:snapToGrid w:val="0"/>
        </w:rPr>
      </w:pPr>
      <w:r w:rsidRPr="0054226D">
        <w:rPr>
          <w:noProof w:val="0"/>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r w:rsidRPr="0054226D">
        <w:rPr>
          <w:snapToGrid w:val="0"/>
        </w:rPr>
        <w:t>ResultGERAN ::= SEQUENCE (SIZE (1.. maxGERANMeas)) OF ResultGERAN-Item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r w:rsidRPr="0054226D">
        <w:rPr>
          <w:snapToGrid w:val="0"/>
        </w:rPr>
        <w:t>ResultGERAN-Item ::= SEQUENCE {</w:t>
      </w:r>
    </w:p>
    <w:p w14:paraId="5A1B3EBC" w14:textId="77777777" w:rsidR="005168CF" w:rsidRPr="0054226D" w:rsidRDefault="005168CF" w:rsidP="005168CF">
      <w:pPr>
        <w:pStyle w:val="PL"/>
        <w:rPr>
          <w:snapToGrid w:val="0"/>
        </w:rPr>
      </w:pPr>
      <w:r w:rsidRPr="0054226D">
        <w:rPr>
          <w:snapToGrid w:val="0"/>
        </w:rPr>
        <w:tab/>
        <w:t>bCCH</w:t>
      </w:r>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t>physCellIDGERAN</w:t>
      </w:r>
      <w:r w:rsidRPr="0054226D">
        <w:rPr>
          <w:snapToGrid w:val="0"/>
        </w:rPr>
        <w:tab/>
      </w:r>
      <w:r w:rsidRPr="0054226D">
        <w:rPr>
          <w:snapToGrid w:val="0"/>
        </w:rPr>
        <w:tab/>
        <w:t>PhysCellIDGERAN,</w:t>
      </w:r>
    </w:p>
    <w:p w14:paraId="3239FC05" w14:textId="77777777" w:rsidR="005168CF" w:rsidRPr="0054226D" w:rsidRDefault="005168CF" w:rsidP="005168CF">
      <w:pPr>
        <w:pStyle w:val="PL"/>
        <w:rPr>
          <w:snapToGrid w:val="0"/>
        </w:rPr>
      </w:pPr>
      <w:r w:rsidRPr="0054226D">
        <w:rPr>
          <w:snapToGrid w:val="0"/>
        </w:rPr>
        <w:tab/>
        <w:t>rSSI</w:t>
      </w:r>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ResultGERAN-Item-ExtIEs}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r w:rsidRPr="0054226D">
        <w:rPr>
          <w:snapToGrid w:val="0"/>
        </w:rPr>
        <w:t>ResultGERAN-Item-ExtIEs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r w:rsidRPr="0054226D">
        <w:rPr>
          <w:snapToGrid w:val="0"/>
        </w:rPr>
        <w:t>ResultUTRAN ::= SEQUENCE (SIZE (1.. maxUTRANMeas)) OF ResultUTRAN-Item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r w:rsidRPr="0054226D">
        <w:rPr>
          <w:snapToGrid w:val="0"/>
        </w:rPr>
        <w:t>ResultUTRAN-Item ::= SEQUENCE {</w:t>
      </w:r>
    </w:p>
    <w:p w14:paraId="2858F788" w14:textId="77777777" w:rsidR="005168CF" w:rsidRPr="0054226D" w:rsidRDefault="005168CF" w:rsidP="005168CF">
      <w:pPr>
        <w:pStyle w:val="PL"/>
        <w:rPr>
          <w:snapToGrid w:val="0"/>
        </w:rPr>
      </w:pPr>
      <w:r w:rsidRPr="0054226D">
        <w:rPr>
          <w:snapToGrid w:val="0"/>
        </w:rPr>
        <w:tab/>
        <w:t>uARFCN</w:t>
      </w:r>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t>physCellIDUTRAN</w:t>
      </w:r>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t>physCellIDUTRA-FDD</w:t>
      </w:r>
      <w:r w:rsidRPr="0054226D">
        <w:rPr>
          <w:snapToGrid w:val="0"/>
        </w:rPr>
        <w:tab/>
      </w:r>
      <w:r w:rsidRPr="0054226D">
        <w:rPr>
          <w:snapToGrid w:val="0"/>
        </w:rPr>
        <w:tab/>
        <w:t>PhysCellIDUTRA-FDD,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t>physCellIDUTRA-TDD</w:t>
      </w:r>
      <w:r w:rsidRPr="0054226D">
        <w:rPr>
          <w:snapToGrid w:val="0"/>
        </w:rPr>
        <w:tab/>
      </w:r>
      <w:r w:rsidRPr="0054226D">
        <w:rPr>
          <w:snapToGrid w:val="0"/>
        </w:rPr>
        <w:tab/>
        <w:t>PhysCellIDUTRA-TDD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t>uTRA-RSCP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t>UTRA-EcN0 OPTIONAL,</w:t>
      </w:r>
    </w:p>
    <w:p w14:paraId="76F1C42D"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ResultUTRAN-Item-ExtIEs}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r w:rsidRPr="0054226D">
        <w:rPr>
          <w:snapToGrid w:val="0"/>
        </w:rPr>
        <w:t>ResultUTRAN-Item-ExtIEs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r w:rsidRPr="0098798B">
        <w:rPr>
          <w:snapToGrid w:val="0"/>
        </w:rPr>
        <w:t>ResultNR ::= SEQUENCE (SIZE (1.. maxNRmeas)) OF ResultNR-Item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r w:rsidRPr="0098798B">
        <w:rPr>
          <w:snapToGrid w:val="0"/>
        </w:rPr>
        <w:t>ResultNR-Item ::= SEQUENCE {</w:t>
      </w:r>
    </w:p>
    <w:p w14:paraId="7E694E12" w14:textId="77777777" w:rsidR="005168CF" w:rsidRPr="0098798B" w:rsidRDefault="005168CF" w:rsidP="005168CF">
      <w:pPr>
        <w:pStyle w:val="PL"/>
        <w:rPr>
          <w:snapToGrid w:val="0"/>
        </w:rPr>
      </w:pPr>
      <w:r w:rsidRPr="0098798B">
        <w:rPr>
          <w:snapToGrid w:val="0"/>
        </w:rPr>
        <w:tab/>
        <w:t>nRARFCN</w:t>
      </w:r>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t>nRPCI</w:t>
      </w:r>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t>sS-NRRSRP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t>sS-NRRSRQ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t>iE-Extensions</w:t>
      </w:r>
      <w:r w:rsidRPr="0098798B">
        <w:rPr>
          <w:snapToGrid w:val="0"/>
        </w:rPr>
        <w:tab/>
      </w:r>
      <w:r w:rsidRPr="0098798B">
        <w:rPr>
          <w:snapToGrid w:val="0"/>
        </w:rPr>
        <w:tab/>
        <w:t>ProtocolExtensionContainer { { ResultNR-Item-ExtIEs}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r w:rsidRPr="0098798B">
        <w:rPr>
          <w:snapToGrid w:val="0"/>
        </w:rPr>
        <w:t>ResultNR-Item-ExtIEs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r>
        <w:rPr>
          <w:snapToGrid w:val="0"/>
          <w:lang w:eastAsia="ja-JP"/>
        </w:rPr>
        <w:t>ResultsPer</w:t>
      </w:r>
      <w:r>
        <w:rPr>
          <w:rFonts w:hint="eastAsia"/>
          <w:snapToGrid w:val="0"/>
          <w:lang w:eastAsia="ja-JP"/>
        </w:rPr>
        <w:t>SS</w:t>
      </w:r>
      <w:r>
        <w:rPr>
          <w:snapToGrid w:val="0"/>
          <w:lang w:eastAsia="ja-JP"/>
        </w:rPr>
        <w:t>B</w:t>
      </w:r>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OF ResultsPer</w:t>
      </w:r>
      <w:r>
        <w:rPr>
          <w:rFonts w:hint="eastAsia"/>
          <w:snapToGrid w:val="0"/>
          <w:lang w:eastAsia="ja-JP"/>
        </w:rPr>
        <w:t>SS</w:t>
      </w:r>
      <w:r>
        <w:rPr>
          <w:snapToGrid w:val="0"/>
          <w:lang w:eastAsia="ja-JP"/>
        </w:rPr>
        <w:t>B</w:t>
      </w:r>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r>
        <w:rPr>
          <w:snapToGrid w:val="0"/>
          <w:lang w:eastAsia="ja-JP"/>
        </w:rPr>
        <w:t>ResultsPerSSB-Index-Item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t>sSB-Index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t>sS-NRRSRPBeamValue</w:t>
      </w:r>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t>sS-NRRSRQBeamValue</w:t>
      </w:r>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r w:rsidRPr="00171F3C">
        <w:rPr>
          <w:snapToGrid w:val="0"/>
        </w:rPr>
        <w:t>iE-Extensions</w:t>
      </w:r>
      <w:r w:rsidRPr="00171F3C">
        <w:rPr>
          <w:snapToGrid w:val="0"/>
        </w:rPr>
        <w:tab/>
      </w:r>
      <w:r w:rsidRPr="00171F3C">
        <w:rPr>
          <w:snapToGrid w:val="0"/>
        </w:rPr>
        <w:tab/>
      </w:r>
      <w:r w:rsidRPr="00171F3C">
        <w:rPr>
          <w:snapToGrid w:val="0"/>
        </w:rPr>
        <w:tab/>
      </w:r>
      <w:r w:rsidRPr="00171F3C">
        <w:rPr>
          <w:snapToGrid w:val="0"/>
        </w:rPr>
        <w:tab/>
        <w:t xml:space="preserve">ProtocolExtensionContainer { </w:t>
      </w:r>
      <w:r>
        <w:rPr>
          <w:snapToGrid w:val="0"/>
        </w:rPr>
        <w:t>{ ResultsPerSSB-Index-Item</w:t>
      </w:r>
      <w:r w:rsidRPr="00171F3C">
        <w:rPr>
          <w:snapToGrid w:val="0"/>
        </w:rPr>
        <w:t>-ExtIEs}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r>
        <w:rPr>
          <w:snapToGrid w:val="0"/>
        </w:rPr>
        <w:t>ResultsPerSSB-Index-Item</w:t>
      </w:r>
      <w:r w:rsidRPr="00D73F2A">
        <w:rPr>
          <w:snapToGrid w:val="0"/>
        </w:rPr>
        <w:t>-ExtIEs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r w:rsidRPr="0054226D">
        <w:t>SFNInitialisationTime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r w:rsidRPr="0054226D">
        <w:rPr>
          <w:snapToGrid w:val="0"/>
        </w:rPr>
        <w:t>SRSConfigurationForAllCells ::= SEQUENCE (SIZE (1.. maxServCell)) OF SRSConfigurationForOneCell</w:t>
      </w:r>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r w:rsidRPr="0054226D">
        <w:rPr>
          <w:snapToGrid w:val="0"/>
        </w:rPr>
        <w:t>SRSConfigurationForOneCell ::= SEQUENCE {</w:t>
      </w:r>
    </w:p>
    <w:p w14:paraId="3B0579D3" w14:textId="77777777" w:rsidR="005168CF" w:rsidRPr="0054226D" w:rsidRDefault="005168CF" w:rsidP="005168CF">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ul-cyclicPrefixLength</w:t>
      </w:r>
      <w:r w:rsidRPr="0054226D">
        <w:rPr>
          <w:snapToGrid w:val="0"/>
        </w:rPr>
        <w:tab/>
      </w:r>
      <w:r w:rsidRPr="0054226D">
        <w:rPr>
          <w:snapToGrid w:val="0"/>
        </w:rPr>
        <w:tab/>
        <w:t>CPLength,</w:t>
      </w:r>
    </w:p>
    <w:p w14:paraId="52A20F0B" w14:textId="77777777" w:rsidR="005168CF" w:rsidRPr="0054226D" w:rsidRDefault="005168CF" w:rsidP="005168CF">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6AFB844A" w14:textId="77777777" w:rsidR="005168CF" w:rsidRPr="0054226D" w:rsidRDefault="005168CF" w:rsidP="005168CF">
      <w:pPr>
        <w:pStyle w:val="PL"/>
        <w:rPr>
          <w:snapToGrid w:val="0"/>
        </w:rPr>
      </w:pPr>
      <w:r w:rsidRPr="0054226D">
        <w:rPr>
          <w:snapToGrid w:val="0"/>
        </w:rPr>
        <w:tab/>
        <w:t>maxUpPts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ENUMERATED {true}</w:t>
      </w:r>
      <w:r w:rsidRPr="0054226D">
        <w:rPr>
          <w:snapToGrid w:val="0"/>
        </w:rPr>
        <w:tab/>
      </w:r>
      <w:r w:rsidRPr="0054226D">
        <w:rPr>
          <w:snapToGrid w:val="0"/>
        </w:rPr>
        <w:tab/>
      </w:r>
      <w:r w:rsidRPr="0054226D">
        <w:rPr>
          <w:snapToGrid w:val="0"/>
        </w:rPr>
        <w:tab/>
        <w:t>OPTIONAL,</w:t>
      </w:r>
      <w:r w:rsidRPr="0054226D">
        <w:rPr>
          <w:snapToGrid w:val="0"/>
        </w:rPr>
        <w:tab/>
        <w:t>-- Cond ifTDD</w:t>
      </w:r>
    </w:p>
    <w:p w14:paraId="4E0EE9F7" w14:textId="77777777" w:rsidR="005168CF" w:rsidRPr="0054226D" w:rsidRDefault="005168CF" w:rsidP="005168CF">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noProof w:val="0"/>
          <w:snapToGrid w:val="0"/>
        </w:rPr>
      </w:pPr>
    </w:p>
    <w:p w14:paraId="6472A16F" w14:textId="77777777" w:rsidR="005168CF" w:rsidRPr="0054226D" w:rsidRDefault="005168CF" w:rsidP="005168CF">
      <w:pPr>
        <w:pStyle w:val="PL"/>
        <w:rPr>
          <w:noProof w:val="0"/>
          <w:snapToGrid w:val="0"/>
        </w:rPr>
      </w:pPr>
    </w:p>
    <w:p w14:paraId="1CA7FA4A" w14:textId="77777777" w:rsidR="005168CF" w:rsidRPr="0054226D" w:rsidRDefault="005168CF" w:rsidP="005168CF">
      <w:pPr>
        <w:pStyle w:val="PL"/>
        <w:rPr>
          <w:rFonts w:cs="Courier New"/>
          <w:szCs w:val="16"/>
        </w:rPr>
      </w:pPr>
      <w:r w:rsidRPr="0054226D">
        <w:rPr>
          <w:snapToGrid w:val="0"/>
        </w:rPr>
        <w:t xml:space="preserve">Subframeallocation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t>oneFrame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t>fourFrames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404" w:name="_Hlk40364361"/>
      <w:r>
        <w:rPr>
          <w:snapToGrid w:val="0"/>
        </w:rPr>
        <w:t>SSB</w:t>
      </w:r>
      <w:r w:rsidRPr="002A7F52">
        <w:rPr>
          <w:snapToGrid w:val="0"/>
        </w:rPr>
        <w:t>-Index</w:t>
      </w:r>
      <w:bookmarkEnd w:id="404"/>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r w:rsidRPr="0054226D">
        <w:rPr>
          <w:snapToGrid w:val="0"/>
        </w:rPr>
        <w:t>SystemInformation ::= SEQUENCE (SIZE (1.. maxNrOfPosSImessage)) OF SEQUENCE {</w:t>
      </w:r>
    </w:p>
    <w:p w14:paraId="734EC33D" w14:textId="77777777" w:rsidR="005168CF" w:rsidRPr="0054226D" w:rsidRDefault="005168CF" w:rsidP="005168CF">
      <w:pPr>
        <w:pStyle w:val="PL"/>
        <w:rPr>
          <w:snapToGrid w:val="0"/>
        </w:rPr>
      </w:pPr>
      <w:r w:rsidRPr="0054226D">
        <w:rPr>
          <w:snapToGrid w:val="0"/>
        </w:rPr>
        <w:tab/>
        <w:t>broadcastPeriodicity</w:t>
      </w:r>
      <w:r w:rsidRPr="0054226D">
        <w:rPr>
          <w:snapToGrid w:val="0"/>
        </w:rPr>
        <w:tab/>
      </w:r>
      <w:r w:rsidRPr="0054226D">
        <w:rPr>
          <w:snapToGrid w:val="0"/>
        </w:rPr>
        <w:tab/>
      </w:r>
      <w:r w:rsidRPr="0054226D">
        <w:rPr>
          <w:snapToGrid w:val="0"/>
        </w:rPr>
        <w:tab/>
      </w:r>
      <w:r w:rsidRPr="0054226D">
        <w:rPr>
          <w:snapToGrid w:val="0"/>
        </w:rPr>
        <w:tab/>
        <w:t>BroadcastPeriodicity,</w:t>
      </w:r>
    </w:p>
    <w:p w14:paraId="2FA4F79E" w14:textId="77777777" w:rsidR="005168CF" w:rsidRPr="005F139A" w:rsidRDefault="005168CF" w:rsidP="005168CF">
      <w:pPr>
        <w:pStyle w:val="PL"/>
        <w:rPr>
          <w:snapToGrid w:val="0"/>
          <w:lang w:val="fr-FR"/>
        </w:rPr>
      </w:pPr>
      <w:r w:rsidRPr="0054226D">
        <w:rPr>
          <w:snapToGrid w:val="0"/>
        </w:rPr>
        <w:tab/>
      </w:r>
      <w:r w:rsidRPr="005F139A">
        <w:rPr>
          <w:snapToGrid w:val="0"/>
          <w:lang w:val="fr-FR"/>
        </w:rPr>
        <w:t>posSIBs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PosSIBs,</w:t>
      </w:r>
    </w:p>
    <w:p w14:paraId="66BC428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SystemInformation-ExtIEs}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r w:rsidRPr="005F139A">
        <w:rPr>
          <w:snapToGrid w:val="0"/>
          <w:lang w:val="fr-FR"/>
        </w:rPr>
        <w:t>SystemInformation-ExtIEs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r w:rsidRPr="00A15C39">
        <w:t>TDDConfiguration ::= SEQUENCE {</w:t>
      </w:r>
    </w:p>
    <w:p w14:paraId="27598233" w14:textId="77777777" w:rsidR="005168CF" w:rsidRPr="005F139A" w:rsidRDefault="005168CF" w:rsidP="005168CF">
      <w:pPr>
        <w:pStyle w:val="PL"/>
        <w:rPr>
          <w:lang w:val="fr-FR"/>
        </w:rPr>
      </w:pPr>
      <w:r w:rsidRPr="00A15C39">
        <w:tab/>
      </w:r>
      <w:r w:rsidRPr="005F139A">
        <w:rPr>
          <w:lang w:val="fr-FR"/>
        </w:rPr>
        <w:t>subframeAssignment</w:t>
      </w:r>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r>
      <w:r w:rsidRPr="005F139A">
        <w:rPr>
          <w:lang w:val="fr-FR"/>
        </w:rPr>
        <w:tab/>
        <w:t>ProtocolExtensionContainer { { TDDConfiguration-ExtIEs}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r w:rsidRPr="00A15C39">
        <w:t>TDDConfiguration-ExtIEs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prs-only-tp, ... }</w:t>
      </w:r>
    </w:p>
    <w:p w14:paraId="3FAE64DC" w14:textId="77777777" w:rsidR="005168CF" w:rsidRPr="0054226D" w:rsidRDefault="005168CF" w:rsidP="005168CF">
      <w:pPr>
        <w:pStyle w:val="PL"/>
        <w:rPr>
          <w:noProof w:val="0"/>
        </w:rPr>
      </w:pPr>
    </w:p>
    <w:p w14:paraId="206031C0" w14:textId="77777777" w:rsidR="005168CF" w:rsidRPr="0054226D" w:rsidRDefault="005168CF" w:rsidP="005168CF">
      <w:pPr>
        <w:pStyle w:val="PL"/>
        <w:rPr>
          <w:noProof w:val="0"/>
        </w:rPr>
      </w:pPr>
      <w:r w:rsidRPr="0054226D">
        <w:rPr>
          <w:noProof w:val="0"/>
        </w:rPr>
        <w:t>TypeOfError ::= ENUMERATED {</w:t>
      </w:r>
    </w:p>
    <w:p w14:paraId="256166D2" w14:textId="77777777" w:rsidR="005168CF" w:rsidRPr="0054226D" w:rsidRDefault="005168CF" w:rsidP="005168CF">
      <w:pPr>
        <w:pStyle w:val="PL"/>
        <w:rPr>
          <w:noProof w:val="0"/>
        </w:rPr>
      </w:pPr>
      <w:r w:rsidRPr="0054226D">
        <w:rPr>
          <w:noProof w:val="0"/>
        </w:rPr>
        <w:tab/>
        <w:t>not-understood,</w:t>
      </w:r>
    </w:p>
    <w:p w14:paraId="24B2587D" w14:textId="77777777" w:rsidR="005168CF" w:rsidRPr="0054226D" w:rsidRDefault="005168CF" w:rsidP="005168CF">
      <w:pPr>
        <w:pStyle w:val="PL"/>
        <w:rPr>
          <w:noProof w:val="0"/>
        </w:rPr>
      </w:pPr>
      <w:r w:rsidRPr="0054226D">
        <w:rPr>
          <w:noProof w:val="0"/>
        </w:rPr>
        <w:tab/>
        <w:t>missing,</w:t>
      </w:r>
    </w:p>
    <w:p w14:paraId="68F970D9" w14:textId="77777777" w:rsidR="005168CF" w:rsidRPr="005F139A" w:rsidRDefault="005168CF" w:rsidP="005168CF">
      <w:pPr>
        <w:pStyle w:val="PL"/>
        <w:rPr>
          <w:noProof w:val="0"/>
          <w:lang w:val="fr-FR"/>
        </w:rPr>
      </w:pPr>
      <w:r w:rsidRPr="0054226D">
        <w:rPr>
          <w:noProof w:val="0"/>
        </w:rPr>
        <w:tab/>
      </w:r>
      <w:r w:rsidRPr="005F139A">
        <w:rPr>
          <w:noProof w:val="0"/>
          <w:lang w:val="fr-FR"/>
        </w:rPr>
        <w:t>...</w:t>
      </w:r>
    </w:p>
    <w:p w14:paraId="446B32F0" w14:textId="77777777" w:rsidR="005168CF" w:rsidRPr="005F139A" w:rsidRDefault="005168CF" w:rsidP="005168CF">
      <w:pPr>
        <w:pStyle w:val="PL"/>
        <w:rPr>
          <w:noProof w:val="0"/>
          <w:lang w:val="fr-FR"/>
        </w:rPr>
      </w:pPr>
      <w:r w:rsidRPr="005F139A">
        <w:rPr>
          <w:noProof w:val="0"/>
          <w:lang w:val="fr-FR"/>
        </w:rPr>
        <w:t>}</w:t>
      </w:r>
    </w:p>
    <w:p w14:paraId="5F8DEF90" w14:textId="77777777" w:rsidR="005168CF" w:rsidRPr="005F139A" w:rsidRDefault="005168CF" w:rsidP="005168CF">
      <w:pPr>
        <w:pStyle w:val="PL"/>
        <w:rPr>
          <w:noProof w:val="0"/>
          <w:lang w:val="fr-FR"/>
        </w:rPr>
      </w:pPr>
    </w:p>
    <w:p w14:paraId="632C4100" w14:textId="77777777" w:rsidR="005168CF" w:rsidRPr="005F139A" w:rsidRDefault="005168CF" w:rsidP="005168CF">
      <w:pPr>
        <w:pStyle w:val="PL"/>
        <w:rPr>
          <w:noProof w:val="0"/>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noProof w:val="0"/>
          <w:snapToGrid w:val="0"/>
          <w:lang w:val="fr-FR"/>
        </w:rPr>
      </w:pPr>
      <w:r w:rsidRPr="005F139A">
        <w:rPr>
          <w:noProof w:val="0"/>
          <w:snapToGrid w:val="0"/>
          <w:lang w:val="fr-FR"/>
        </w:rPr>
        <w:t>-- U</w:t>
      </w:r>
    </w:p>
    <w:p w14:paraId="597D58F5" w14:textId="77777777" w:rsidR="005168CF" w:rsidRPr="005F139A" w:rsidRDefault="005168CF" w:rsidP="005168CF">
      <w:pPr>
        <w:pStyle w:val="PL"/>
        <w:rPr>
          <w:noProof w:val="0"/>
          <w:snapToGrid w:val="0"/>
          <w:lang w:val="fr-FR"/>
        </w:rPr>
      </w:pPr>
    </w:p>
    <w:p w14:paraId="38CA81CD" w14:textId="77777777" w:rsidR="005168CF" w:rsidRPr="005F139A" w:rsidRDefault="005168CF" w:rsidP="005168CF">
      <w:pPr>
        <w:pStyle w:val="PL"/>
        <w:rPr>
          <w:noProof w:val="0"/>
          <w:snapToGrid w:val="0"/>
          <w:lang w:val="fr-FR"/>
        </w:rPr>
      </w:pPr>
      <w:r w:rsidRPr="005F139A">
        <w:rPr>
          <w:noProof w:val="0"/>
          <w:snapToGrid w:val="0"/>
          <w:lang w:val="fr-FR"/>
        </w:rPr>
        <w:t>ULConfiguration ::= SEQUENCE {</w:t>
      </w:r>
    </w:p>
    <w:p w14:paraId="4BE2644C" w14:textId="77777777" w:rsidR="005168CF" w:rsidRPr="005F139A" w:rsidRDefault="005168CF" w:rsidP="005168CF">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472E94BF" w14:textId="77777777" w:rsidR="005168CF" w:rsidRPr="0054226D" w:rsidRDefault="005168CF" w:rsidP="005168CF">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610D34C2" w14:textId="77777777" w:rsidR="005168CF" w:rsidRPr="0054226D" w:rsidRDefault="005168CF" w:rsidP="005168CF">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52ADDA5B" w14:textId="77777777" w:rsidR="005168CF" w:rsidRPr="0054226D" w:rsidRDefault="005168CF" w:rsidP="005168CF">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729EB3C4" w14:textId="77777777" w:rsidR="005168CF" w:rsidRPr="0054226D" w:rsidRDefault="005168CF" w:rsidP="005168CF">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4D6356D2" w14:textId="77777777" w:rsidR="005168CF" w:rsidRPr="0054226D" w:rsidRDefault="005168CF" w:rsidP="005168CF">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7706906D" w14:textId="77777777" w:rsidR="005168CF" w:rsidRPr="0054226D" w:rsidRDefault="005168CF" w:rsidP="005168CF">
      <w:pPr>
        <w:pStyle w:val="PL"/>
        <w:rPr>
          <w:noProof w:val="0"/>
          <w:snapToGrid w:val="0"/>
        </w:rPr>
      </w:pPr>
      <w:r w:rsidRPr="0054226D">
        <w:rPr>
          <w:noProof w:val="0"/>
          <w:snapToGrid w:val="0"/>
        </w:rPr>
        <w:tab/>
        <w:t>...</w:t>
      </w:r>
    </w:p>
    <w:p w14:paraId="51DF9324" w14:textId="77777777" w:rsidR="005168CF" w:rsidRPr="0054226D" w:rsidRDefault="005168CF" w:rsidP="005168CF">
      <w:pPr>
        <w:pStyle w:val="PL"/>
        <w:rPr>
          <w:noProof w:val="0"/>
          <w:snapToGrid w:val="0"/>
        </w:rPr>
      </w:pPr>
      <w:r w:rsidRPr="0054226D">
        <w:rPr>
          <w:noProof w:val="0"/>
          <w:snapToGrid w:val="0"/>
        </w:rPr>
        <w:t>}</w:t>
      </w:r>
    </w:p>
    <w:p w14:paraId="091CBB80" w14:textId="77777777" w:rsidR="005168CF" w:rsidRPr="0054226D" w:rsidRDefault="005168CF" w:rsidP="005168CF">
      <w:pPr>
        <w:pStyle w:val="PL"/>
        <w:rPr>
          <w:noProof w:val="0"/>
          <w:snapToGrid w:val="0"/>
        </w:rPr>
      </w:pPr>
    </w:p>
    <w:p w14:paraId="2E51D4CC" w14:textId="77777777" w:rsidR="005168CF" w:rsidRPr="0054226D" w:rsidRDefault="005168CF" w:rsidP="005168CF">
      <w:pPr>
        <w:pStyle w:val="PL"/>
        <w:rPr>
          <w:noProof w:val="0"/>
          <w:snapToGrid w:val="0"/>
        </w:rPr>
      </w:pPr>
      <w:r w:rsidRPr="0054226D">
        <w:rPr>
          <w:noProof w:val="0"/>
          <w:snapToGrid w:val="0"/>
        </w:rPr>
        <w:t>UARFCN ::= INTEGER (0..16383, ...)</w:t>
      </w:r>
    </w:p>
    <w:p w14:paraId="145D71E6" w14:textId="77777777" w:rsidR="005168CF" w:rsidRPr="0054226D" w:rsidRDefault="005168CF" w:rsidP="005168CF">
      <w:pPr>
        <w:pStyle w:val="PL"/>
        <w:rPr>
          <w:noProof w:val="0"/>
          <w:snapToGrid w:val="0"/>
        </w:rPr>
      </w:pPr>
    </w:p>
    <w:p w14:paraId="5FE74B96" w14:textId="77777777" w:rsidR="005168CF" w:rsidRPr="0054226D" w:rsidRDefault="005168CF" w:rsidP="005168CF">
      <w:pPr>
        <w:pStyle w:val="PL"/>
        <w:rPr>
          <w:noProof w:val="0"/>
          <w:snapToGrid w:val="0"/>
        </w:rPr>
      </w:pPr>
      <w:r w:rsidRPr="0054226D">
        <w:rPr>
          <w:noProof w:val="0"/>
          <w:snapToGrid w:val="0"/>
        </w:rPr>
        <w:t>UTRA-EcN0 ::= INTEGER (0..49, ...)</w:t>
      </w:r>
    </w:p>
    <w:p w14:paraId="474B9AD3" w14:textId="77777777" w:rsidR="005168CF" w:rsidRPr="0054226D" w:rsidRDefault="005168CF" w:rsidP="005168CF">
      <w:pPr>
        <w:pStyle w:val="PL"/>
        <w:rPr>
          <w:noProof w:val="0"/>
          <w:snapToGrid w:val="0"/>
        </w:rPr>
      </w:pPr>
    </w:p>
    <w:p w14:paraId="3A7F689E" w14:textId="77777777" w:rsidR="005168CF" w:rsidRPr="0054226D" w:rsidRDefault="005168CF" w:rsidP="005168CF">
      <w:pPr>
        <w:pStyle w:val="PL"/>
        <w:rPr>
          <w:noProof w:val="0"/>
          <w:snapToGrid w:val="0"/>
        </w:rPr>
      </w:pPr>
      <w:r w:rsidRPr="0054226D">
        <w:rPr>
          <w:noProof w:val="0"/>
          <w:snapToGrid w:val="0"/>
        </w:rPr>
        <w:t>UTRA-RSCP ::= INTEGER (-5..91, ...)</w:t>
      </w:r>
    </w:p>
    <w:p w14:paraId="44DD58AE" w14:textId="77777777" w:rsidR="005168CF" w:rsidRPr="0054226D" w:rsidRDefault="005168CF" w:rsidP="005168CF">
      <w:pPr>
        <w:pStyle w:val="PL"/>
        <w:rPr>
          <w:noProof w:val="0"/>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r w:rsidRPr="0054226D">
        <w:rPr>
          <w:snapToGrid w:val="0"/>
        </w:rPr>
        <w:t>ValueRSRP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r w:rsidRPr="0054226D">
        <w:rPr>
          <w:snapToGrid w:val="0"/>
        </w:rPr>
        <w:t>ValueRSRQ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r w:rsidRPr="0054226D">
        <w:rPr>
          <w:snapToGrid w:val="0"/>
        </w:rPr>
        <w:t>WLANMeasurementQuantities ::= SEQUENCE (SIZE (0.. maxNoMeas)) OF ProtocolIE-Single-Container { {WLANMeasurementQuantities-ItemIEs}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r w:rsidRPr="0054226D">
        <w:rPr>
          <w:snapToGrid w:val="0"/>
        </w:rPr>
        <w:t>WLANMeasurementQuantities-ItemIEs LPPA-PROTOCOL-IES ::= {</w:t>
      </w:r>
    </w:p>
    <w:p w14:paraId="18A215CD" w14:textId="77777777" w:rsidR="005168CF" w:rsidRPr="0054226D" w:rsidRDefault="005168CF" w:rsidP="005168CF">
      <w:pPr>
        <w:pStyle w:val="PL"/>
        <w:rPr>
          <w:snapToGrid w:val="0"/>
        </w:rPr>
      </w:pPr>
      <w:r w:rsidRPr="0054226D">
        <w:rPr>
          <w:snapToGrid w:val="0"/>
        </w:rPr>
        <w:tab/>
        <w:t>{ ID id-WLANMeasurementQuantities-Item</w:t>
      </w:r>
      <w:r w:rsidRPr="0054226D">
        <w:rPr>
          <w:snapToGrid w:val="0"/>
        </w:rPr>
        <w:tab/>
        <w:t>CRITICALITY reject</w:t>
      </w:r>
      <w:r w:rsidRPr="0054226D">
        <w:rPr>
          <w:snapToGrid w:val="0"/>
        </w:rPr>
        <w:tab/>
        <w:t>TYPE WLANMeasurementQuantities-Item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r w:rsidRPr="0054226D">
        <w:rPr>
          <w:snapToGrid w:val="0"/>
        </w:rPr>
        <w:t>WLANMeasurementQuantities-Item ::= SEQUENCE {</w:t>
      </w:r>
    </w:p>
    <w:p w14:paraId="6BB657B5" w14:textId="77777777" w:rsidR="005168CF" w:rsidRPr="0054226D" w:rsidRDefault="005168CF" w:rsidP="005168CF">
      <w:pPr>
        <w:pStyle w:val="PL"/>
        <w:rPr>
          <w:snapToGrid w:val="0"/>
        </w:rPr>
      </w:pPr>
      <w:r w:rsidRPr="0054226D">
        <w:rPr>
          <w:snapToGrid w:val="0"/>
        </w:rPr>
        <w:tab/>
        <w:t>wLANMeasurementQuantitiesValue</w:t>
      </w:r>
      <w:r w:rsidRPr="0054226D">
        <w:rPr>
          <w:snapToGrid w:val="0"/>
        </w:rPr>
        <w:tab/>
      </w:r>
      <w:r w:rsidRPr="0054226D">
        <w:rPr>
          <w:snapToGrid w:val="0"/>
        </w:rPr>
        <w:tab/>
      </w:r>
      <w:r w:rsidRPr="0054226D">
        <w:rPr>
          <w:snapToGrid w:val="0"/>
        </w:rPr>
        <w:tab/>
        <w:t>WLANMeasurementQuantitiesValue,</w:t>
      </w:r>
    </w:p>
    <w:p w14:paraId="4D4FAFDE"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WLANMeasurementQuantitiesValue-ExtIEs}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r w:rsidRPr="005F139A">
        <w:rPr>
          <w:snapToGrid w:val="0"/>
          <w:lang w:val="fr-FR"/>
        </w:rPr>
        <w:t>WLANMeasurementQuantitiesValue-ExtIEs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r w:rsidRPr="0054226D">
        <w:rPr>
          <w:snapToGrid w:val="0"/>
        </w:rPr>
        <w:t>WLANMeasurementQuantitiesValue ::= ENUMERATED {</w:t>
      </w:r>
    </w:p>
    <w:p w14:paraId="264F5269" w14:textId="77777777" w:rsidR="005168CF" w:rsidRPr="0054226D" w:rsidRDefault="005168CF" w:rsidP="005168CF">
      <w:pPr>
        <w:pStyle w:val="PL"/>
        <w:rPr>
          <w:snapToGrid w:val="0"/>
        </w:rPr>
      </w:pPr>
      <w:r w:rsidRPr="0054226D">
        <w:rPr>
          <w:snapToGrid w:val="0"/>
        </w:rPr>
        <w:tab/>
        <w:t>wlan,</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r w:rsidRPr="0054226D">
        <w:rPr>
          <w:snapToGrid w:val="0"/>
        </w:rPr>
        <w:t>WLANMeasurementResult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t>wLAN-RSSI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lastRenderedPageBreak/>
        <w:tab/>
        <w:t>operatingClass</w:t>
      </w:r>
      <w:r w:rsidRPr="0054226D">
        <w:rPr>
          <w:snapToGrid w:val="0"/>
        </w:rPr>
        <w:tab/>
      </w:r>
      <w:r w:rsidRPr="0054226D">
        <w:rPr>
          <w:snapToGrid w:val="0"/>
        </w:rPr>
        <w:tab/>
        <w:t>WLANOperatingClass</w:t>
      </w:r>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t>countryCode</w:t>
      </w:r>
      <w:r w:rsidRPr="0054226D">
        <w:rPr>
          <w:snapToGrid w:val="0"/>
        </w:rPr>
        <w:tab/>
      </w:r>
      <w:r w:rsidRPr="0054226D">
        <w:rPr>
          <w:snapToGrid w:val="0"/>
        </w:rPr>
        <w:tab/>
      </w:r>
      <w:r w:rsidRPr="0054226D">
        <w:rPr>
          <w:snapToGrid w:val="0"/>
        </w:rPr>
        <w:tab/>
        <w:t>WLANCountryCode</w:t>
      </w:r>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t>wLANChannelList</w:t>
      </w:r>
      <w:r w:rsidRPr="0054226D">
        <w:rPr>
          <w:snapToGrid w:val="0"/>
        </w:rPr>
        <w:tab/>
      </w:r>
      <w:r w:rsidRPr="0054226D">
        <w:rPr>
          <w:snapToGrid w:val="0"/>
        </w:rPr>
        <w:tab/>
        <w:t>WLANChannelList</w:t>
      </w:r>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t>wLANBand</w:t>
      </w:r>
      <w:r w:rsidRPr="0054226D">
        <w:rPr>
          <w:snapToGrid w:val="0"/>
        </w:rPr>
        <w:tab/>
      </w:r>
      <w:r w:rsidRPr="0054226D">
        <w:rPr>
          <w:snapToGrid w:val="0"/>
        </w:rPr>
        <w:tab/>
      </w:r>
      <w:r w:rsidRPr="0054226D">
        <w:rPr>
          <w:snapToGrid w:val="0"/>
        </w:rPr>
        <w:tab/>
        <w:t>WLANBand</w:t>
      </w:r>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WLANMeasurementResult-Item-ExtIEs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WLANMeasurementResult-Item-ExtIEs</w:t>
      </w:r>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r w:rsidRPr="0054226D">
        <w:rPr>
          <w:snapToGrid w:val="0"/>
        </w:rPr>
        <w:t>WLANBand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r w:rsidRPr="0054226D">
        <w:rPr>
          <w:snapToGrid w:val="0"/>
        </w:rPr>
        <w:t>WLANChannelList ::= SEQUENCE (SIZE (1..maxWLANchannels)) OF WLANChannel</w:t>
      </w:r>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r w:rsidRPr="0054226D">
        <w:rPr>
          <w:snapToGrid w:val="0"/>
        </w:rPr>
        <w:t>WLANChannel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r w:rsidRPr="0054226D">
        <w:rPr>
          <w:snapToGrid w:val="0"/>
        </w:rPr>
        <w:t>WLANCountryCode ::= ENUMERATED {</w:t>
      </w:r>
    </w:p>
    <w:p w14:paraId="70B097A2" w14:textId="77777777" w:rsidR="005168CF" w:rsidRPr="0054226D" w:rsidRDefault="005168CF" w:rsidP="005168CF">
      <w:pPr>
        <w:pStyle w:val="PL"/>
        <w:rPr>
          <w:snapToGrid w:val="0"/>
        </w:rPr>
      </w:pPr>
      <w:r w:rsidRPr="0054226D">
        <w:rPr>
          <w:snapToGrid w:val="0"/>
        </w:rPr>
        <w:tab/>
        <w:t>unitedStates,</w:t>
      </w:r>
    </w:p>
    <w:p w14:paraId="41B60EDF" w14:textId="77777777" w:rsidR="005168CF" w:rsidRPr="0054226D" w:rsidRDefault="005168CF" w:rsidP="005168CF">
      <w:pPr>
        <w:pStyle w:val="PL"/>
        <w:rPr>
          <w:snapToGrid w:val="0"/>
        </w:rPr>
      </w:pPr>
      <w:r w:rsidRPr="0054226D">
        <w:rPr>
          <w:snapToGrid w:val="0"/>
        </w:rPr>
        <w:tab/>
        <w:t>europe,</w:t>
      </w:r>
    </w:p>
    <w:p w14:paraId="006565F2" w14:textId="77777777" w:rsidR="005168CF" w:rsidRPr="0054226D" w:rsidRDefault="005168CF" w:rsidP="005168CF">
      <w:pPr>
        <w:pStyle w:val="PL"/>
        <w:rPr>
          <w:snapToGrid w:val="0"/>
        </w:rPr>
      </w:pPr>
      <w:r w:rsidRPr="0054226D">
        <w:rPr>
          <w:snapToGrid w:val="0"/>
        </w:rPr>
        <w:tab/>
        <w:t>japan,</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r w:rsidRPr="0054226D">
        <w:rPr>
          <w:snapToGrid w:val="0"/>
        </w:rPr>
        <w:t>WLANOperatingClass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A7285D">
      <w:pPr>
        <w:pStyle w:val="Heading3"/>
      </w:pPr>
      <w:bookmarkStart w:id="405" w:name="_Toc534730176"/>
      <w:bookmarkStart w:id="406" w:name="_Toc36552172"/>
      <w:bookmarkStart w:id="407" w:name="_Toc162452616"/>
      <w:r w:rsidRPr="005C6F5C">
        <w:t>9.3.6</w:t>
      </w:r>
      <w:r w:rsidRPr="005C6F5C">
        <w:tab/>
        <w:t>Common definitions</w:t>
      </w:r>
      <w:bookmarkEnd w:id="405"/>
      <w:bookmarkEnd w:id="406"/>
      <w:bookmarkEnd w:id="407"/>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LPPA-CommonDataTypes {</w:t>
      </w:r>
    </w:p>
    <w:p w14:paraId="12AA7A30"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11E2CB9" w14:textId="77777777" w:rsidR="005168CF" w:rsidRPr="0054226D" w:rsidRDefault="005168CF" w:rsidP="005168CF">
      <w:pPr>
        <w:pStyle w:val="PL"/>
        <w:rPr>
          <w:snapToGrid w:val="0"/>
        </w:rPr>
      </w:pPr>
      <w:r w:rsidRPr="0054226D">
        <w:rPr>
          <w:snapToGrid w:val="0"/>
        </w:rPr>
        <w:t>eps-Access (21) modules (3) lppa (6) version1 (1) lppa-CommonDataTypes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r w:rsidRPr="0054226D">
        <w:rPr>
          <w:snapToGrid w:val="0"/>
        </w:rPr>
        <w:t xml:space="preserve">maxPrivateIEs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r w:rsidRPr="0054226D">
        <w:rPr>
          <w:snapToGrid w:val="0"/>
        </w:rPr>
        <w:t xml:space="preserve">maxProtocolExtensions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r w:rsidRPr="0054226D">
        <w:rPr>
          <w:snapToGrid w:val="0"/>
        </w:rPr>
        <w:t>maxProtocolIEs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r w:rsidRPr="0054226D">
        <w:rPr>
          <w:snapToGrid w:val="0"/>
        </w:rPr>
        <w:t>LPPATransactionID</w:t>
      </w:r>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r w:rsidRPr="0054226D">
        <w:rPr>
          <w:snapToGrid w:val="0"/>
        </w:rPr>
        <w:t>PrivateIE-ID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maxPrivateIEs</w:t>
      </w:r>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r w:rsidRPr="0054226D">
        <w:rPr>
          <w:snapToGrid w:val="0"/>
        </w:rPr>
        <w:t>ProcedureCode</w:t>
      </w:r>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r w:rsidRPr="0054226D">
        <w:rPr>
          <w:snapToGrid w:val="0"/>
        </w:rPr>
        <w:t>ProtocolIE-ID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r w:rsidRPr="0054226D">
        <w:rPr>
          <w:snapToGrid w:val="0"/>
        </w:rPr>
        <w:t>TriggeringMessage</w:t>
      </w:r>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A7285D">
      <w:pPr>
        <w:pStyle w:val="Heading3"/>
      </w:pPr>
      <w:bookmarkStart w:id="408" w:name="_Toc534730177"/>
      <w:bookmarkStart w:id="409" w:name="_Toc36552173"/>
      <w:bookmarkStart w:id="410" w:name="_Toc162452617"/>
      <w:r w:rsidRPr="005C6F5C">
        <w:t>9.3.7</w:t>
      </w:r>
      <w:r w:rsidRPr="005C6F5C">
        <w:tab/>
        <w:t>Constant definitions</w:t>
      </w:r>
      <w:bookmarkEnd w:id="408"/>
      <w:bookmarkEnd w:id="409"/>
      <w:bookmarkEnd w:id="410"/>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r w:rsidRPr="0054226D">
        <w:rPr>
          <w:snapToGrid w:val="0"/>
        </w:rPr>
        <w:lastRenderedPageBreak/>
        <w:t xml:space="preserve">itu-t (0) identified-organization (4) etsi (0) mobileDomain (0) </w:t>
      </w:r>
    </w:p>
    <w:p w14:paraId="3C299BD6" w14:textId="77777777" w:rsidR="005168CF" w:rsidRPr="0054226D" w:rsidRDefault="005168CF" w:rsidP="005168CF">
      <w:pPr>
        <w:pStyle w:val="PL"/>
        <w:rPr>
          <w:snapToGrid w:val="0"/>
        </w:rPr>
      </w:pPr>
      <w:r w:rsidRPr="0054226D">
        <w:rPr>
          <w:snapToGrid w:val="0"/>
        </w:rPr>
        <w:t>eps-Access (21) modules (3) lppa (6) version1 (1) lppa-Constants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t>ProcedureCode,</w:t>
      </w:r>
    </w:p>
    <w:p w14:paraId="32808E09" w14:textId="77777777" w:rsidR="005168CF" w:rsidRPr="0054226D" w:rsidRDefault="005168CF" w:rsidP="005168CF">
      <w:pPr>
        <w:pStyle w:val="PL"/>
      </w:pPr>
      <w:r w:rsidRPr="0054226D">
        <w:tab/>
        <w:t>ProtocolIE-ID</w:t>
      </w:r>
    </w:p>
    <w:p w14:paraId="08D5AD64" w14:textId="77777777" w:rsidR="005168CF" w:rsidRPr="0054226D" w:rsidRDefault="005168CF" w:rsidP="005168CF">
      <w:pPr>
        <w:pStyle w:val="PL"/>
        <w:rPr>
          <w:snapToGrid w:val="0"/>
        </w:rPr>
      </w:pPr>
      <w:r w:rsidRPr="0054226D">
        <w:t>FROM LPPA-CommonDataTypes;</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0</w:t>
      </w:r>
    </w:p>
    <w:p w14:paraId="4F709F72" w14:textId="77777777" w:rsidR="005168CF" w:rsidRPr="0054226D" w:rsidRDefault="005168CF" w:rsidP="005168CF">
      <w:pPr>
        <w:pStyle w:val="PL"/>
        <w:rPr>
          <w:snapToGrid w:val="0"/>
        </w:rPr>
      </w:pPr>
      <w:r w:rsidRPr="0054226D">
        <w:rPr>
          <w:snapToGrid w:val="0"/>
        </w:rPr>
        <w:t>id-privateMessage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w:t>
      </w:r>
    </w:p>
    <w:p w14:paraId="2EA1B70D" w14:textId="77777777" w:rsidR="005168CF" w:rsidRPr="0054226D" w:rsidRDefault="005168CF" w:rsidP="005168CF">
      <w:pPr>
        <w:pStyle w:val="PL"/>
        <w:rPr>
          <w:snapToGrid w:val="0"/>
        </w:rPr>
      </w:pPr>
      <w:r w:rsidRPr="0054226D">
        <w:rPr>
          <w:snapToGrid w:val="0"/>
        </w:rPr>
        <w:t>id-e-CIDMeasurementInitiation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2</w:t>
      </w:r>
    </w:p>
    <w:p w14:paraId="0CF83103" w14:textId="77777777" w:rsidR="005168CF" w:rsidRPr="0054226D" w:rsidRDefault="005168CF" w:rsidP="005168CF">
      <w:pPr>
        <w:pStyle w:val="PL"/>
        <w:rPr>
          <w:snapToGrid w:val="0"/>
        </w:rPr>
      </w:pPr>
      <w:r w:rsidRPr="0054226D">
        <w:rPr>
          <w:snapToGrid w:val="0"/>
        </w:rPr>
        <w:t>id-e-CIDMeasurementFailureIndication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3</w:t>
      </w:r>
    </w:p>
    <w:p w14:paraId="287CF7EA" w14:textId="77777777" w:rsidR="005168CF" w:rsidRPr="0054226D" w:rsidRDefault="005168CF" w:rsidP="005168CF">
      <w:pPr>
        <w:pStyle w:val="PL"/>
        <w:rPr>
          <w:snapToGrid w:val="0"/>
        </w:rPr>
      </w:pPr>
      <w:r w:rsidRPr="0054226D">
        <w:rPr>
          <w:snapToGrid w:val="0"/>
        </w:rPr>
        <w:t>id-e-CIDMeasurementReport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4</w:t>
      </w:r>
    </w:p>
    <w:p w14:paraId="5D3F8BD8" w14:textId="77777777" w:rsidR="005168CF" w:rsidRPr="0054226D" w:rsidRDefault="005168CF" w:rsidP="005168CF">
      <w:pPr>
        <w:pStyle w:val="PL"/>
        <w:rPr>
          <w:snapToGrid w:val="0"/>
        </w:rPr>
      </w:pPr>
      <w:r w:rsidRPr="0054226D">
        <w:rPr>
          <w:snapToGrid w:val="0"/>
        </w:rPr>
        <w:t>id-e-CIDMeasurementTermination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5</w:t>
      </w:r>
    </w:p>
    <w:p w14:paraId="69E4D461" w14:textId="77777777" w:rsidR="005168CF" w:rsidRPr="0054226D" w:rsidRDefault="005168CF" w:rsidP="005168CF">
      <w:pPr>
        <w:pStyle w:val="PL"/>
        <w:rPr>
          <w:snapToGrid w:val="0"/>
        </w:rPr>
      </w:pPr>
      <w:r w:rsidRPr="0054226D">
        <w:rPr>
          <w:snapToGrid w:val="0"/>
        </w:rPr>
        <w:t>id-oTDOAInformationExchange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6</w:t>
      </w:r>
    </w:p>
    <w:p w14:paraId="0AB47132" w14:textId="77777777" w:rsidR="005168CF" w:rsidRPr="0054226D" w:rsidRDefault="005168CF" w:rsidP="005168CF">
      <w:pPr>
        <w:pStyle w:val="PL"/>
        <w:rPr>
          <w:snapToGrid w:val="0"/>
        </w:rPr>
      </w:pPr>
      <w:r w:rsidRPr="0054226D">
        <w:rPr>
          <w:snapToGrid w:val="0"/>
        </w:rPr>
        <w:t>id-uTDOAInformationExchange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7</w:t>
      </w:r>
    </w:p>
    <w:p w14:paraId="47674A7A" w14:textId="77777777" w:rsidR="005168CF" w:rsidRPr="0054226D" w:rsidRDefault="005168CF" w:rsidP="005168CF">
      <w:pPr>
        <w:pStyle w:val="PL"/>
        <w:rPr>
          <w:snapToGrid w:val="0"/>
        </w:rPr>
      </w:pPr>
      <w:r w:rsidRPr="0054226D">
        <w:rPr>
          <w:snapToGrid w:val="0"/>
        </w:rPr>
        <w:t>id-uTDOAInformationUpdate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8</w:t>
      </w:r>
    </w:p>
    <w:p w14:paraId="60A116D1" w14:textId="77777777" w:rsidR="005168CF" w:rsidRPr="0054226D" w:rsidRDefault="005168CF" w:rsidP="005168CF">
      <w:pPr>
        <w:pStyle w:val="PL"/>
        <w:rPr>
          <w:snapToGrid w:val="0"/>
        </w:rPr>
      </w:pPr>
      <w:r w:rsidRPr="0054226D">
        <w:rPr>
          <w:snapToGrid w:val="0"/>
        </w:rPr>
        <w:t>id-assistanceInformationControl</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9</w:t>
      </w:r>
    </w:p>
    <w:p w14:paraId="1EF52A5E" w14:textId="77777777" w:rsidR="005168CF" w:rsidRPr="0054226D" w:rsidRDefault="005168CF" w:rsidP="005168CF">
      <w:pPr>
        <w:pStyle w:val="PL"/>
        <w:rPr>
          <w:snapToGrid w:val="0"/>
        </w:rPr>
      </w:pPr>
      <w:r w:rsidRPr="0054226D">
        <w:rPr>
          <w:snapToGrid w:val="0"/>
        </w:rPr>
        <w:t>id-assistanceInformationFeedback</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C30E713"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6B1D907A" w14:textId="77777777" w:rsidR="005168CF" w:rsidRPr="0054226D" w:rsidRDefault="005168CF" w:rsidP="005168CF">
      <w:pPr>
        <w:pStyle w:val="PL"/>
        <w:tabs>
          <w:tab w:val="left" w:pos="11100"/>
        </w:tabs>
        <w:rPr>
          <w:noProof w:val="0"/>
          <w:snapToGrid w:val="0"/>
        </w:rPr>
      </w:pPr>
      <w:r w:rsidRPr="0054226D">
        <w:rPr>
          <w:rFonts w:cs="Courier New"/>
          <w:noProof w:val="0"/>
          <w:szCs w:val="16"/>
        </w:rPr>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683C8A95"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759D767A" w14:textId="77777777" w:rsidR="005168CF" w:rsidRPr="0054226D" w:rsidRDefault="005168CF" w:rsidP="005168CF">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34D72C4B" w14:textId="77777777" w:rsidR="005168CF" w:rsidRPr="0054226D" w:rsidRDefault="005168CF" w:rsidP="005168CF">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3DCB0A65" w14:textId="77777777" w:rsidR="005168CF" w:rsidRPr="0054226D" w:rsidRDefault="005168CF" w:rsidP="005168CF">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15A93AB" w14:textId="77777777" w:rsidR="005168CF" w:rsidRPr="0054226D" w:rsidRDefault="005168CF" w:rsidP="005168CF">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DFCBD4" w14:textId="77777777" w:rsidR="005168CF" w:rsidRPr="0054226D" w:rsidRDefault="005168CF" w:rsidP="005168CF">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769B7382" w14:textId="77777777" w:rsidR="005168CF" w:rsidRPr="0054226D" w:rsidRDefault="005168CF" w:rsidP="005168CF">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44AB26DB" w14:textId="77777777" w:rsidR="005168CF" w:rsidRPr="0054226D" w:rsidRDefault="005168CF" w:rsidP="005168CF">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4FE774C" w14:textId="77777777" w:rsidR="005168CF" w:rsidRPr="0054226D" w:rsidRDefault="005168CF" w:rsidP="005168CF">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339359" w14:textId="77777777" w:rsidR="005168CF" w:rsidRPr="0054226D" w:rsidRDefault="005168CF" w:rsidP="005168CF">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A8972D" w14:textId="77777777" w:rsidR="005168CF" w:rsidRPr="0054226D" w:rsidRDefault="005168CF" w:rsidP="005168CF">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8BC44A7" w14:textId="77777777" w:rsidR="005168CF" w:rsidRPr="0054226D" w:rsidRDefault="005168CF" w:rsidP="005168CF">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9A2BA6C" w14:textId="77777777" w:rsidR="005168CF" w:rsidRDefault="005168CF" w:rsidP="005168CF">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D68F76" w14:textId="77777777" w:rsidR="005168CF" w:rsidRDefault="005168CF" w:rsidP="005168CF">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C4A6D9F" w14:textId="77777777" w:rsidR="005168CF" w:rsidRPr="0054226D" w:rsidRDefault="005168CF" w:rsidP="005168CF">
      <w:pPr>
        <w:pStyle w:val="PL"/>
        <w:tabs>
          <w:tab w:val="left" w:pos="11100"/>
        </w:tabs>
        <w:rPr>
          <w:noProof w:val="0"/>
          <w:snapToGrid w:val="0"/>
        </w:rPr>
      </w:pPr>
      <w:r>
        <w:rPr>
          <w:noProof w:val="0"/>
          <w:snapToGrid w:val="0"/>
        </w:rPr>
        <w:lastRenderedPageBreak/>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0</w:t>
      </w:r>
    </w:p>
    <w:p w14:paraId="380D0AAE" w14:textId="77777777" w:rsidR="005168CF" w:rsidRPr="0054226D" w:rsidRDefault="005168CF" w:rsidP="005168CF">
      <w:pPr>
        <w:pStyle w:val="PL"/>
        <w:rPr>
          <w:snapToGrid w:val="0"/>
        </w:rPr>
      </w:pPr>
      <w:r w:rsidRPr="0054226D">
        <w:rPr>
          <w:snapToGrid w:val="0"/>
        </w:rPr>
        <w:t>id-CriticalityDiagnostics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w:t>
      </w:r>
    </w:p>
    <w:p w14:paraId="54D51BDD" w14:textId="77777777" w:rsidR="005168CF" w:rsidRPr="0054226D" w:rsidRDefault="005168CF" w:rsidP="005168CF">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E9AD1EB" w14:textId="77777777" w:rsidR="005168CF" w:rsidRPr="0054226D" w:rsidRDefault="005168CF" w:rsidP="005168CF">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6473D5AC" w14:textId="77777777" w:rsidR="005168CF" w:rsidRPr="0054226D" w:rsidRDefault="005168CF" w:rsidP="005168CF">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4AD91541" w14:textId="77777777" w:rsidR="005168CF" w:rsidRPr="0054226D" w:rsidRDefault="005168CF" w:rsidP="005168CF">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05113C6D" w14:textId="77777777" w:rsidR="005168CF" w:rsidRPr="0054226D" w:rsidRDefault="005168CF" w:rsidP="005168CF">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147E4F6" w14:textId="77777777" w:rsidR="005168CF" w:rsidRPr="0054226D" w:rsidRDefault="005168CF" w:rsidP="005168CF">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rPr>
          <w:snapToGrid w:val="0"/>
        </w:rPr>
        <w:t>ProtocolIE-ID ::= 10</w:t>
      </w:r>
    </w:p>
    <w:p w14:paraId="38E6B36C" w14:textId="77777777" w:rsidR="005168CF" w:rsidRPr="0054226D" w:rsidRDefault="005168CF" w:rsidP="005168CF">
      <w:pPr>
        <w:pStyle w:val="PL"/>
        <w:rPr>
          <w:snapToGrid w:val="0"/>
        </w:rPr>
      </w:pPr>
      <w:r w:rsidRPr="0054226D">
        <w:rPr>
          <w:snapToGrid w:val="0"/>
        </w:rPr>
        <w:t>id-MeasurementQuantities-Item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11</w:t>
      </w:r>
    </w:p>
    <w:p w14:paraId="057E0EA7" w14:textId="77777777" w:rsidR="005168CF" w:rsidRPr="0054226D" w:rsidRDefault="005168CF" w:rsidP="005168CF">
      <w:pPr>
        <w:pStyle w:val="PL"/>
        <w:rPr>
          <w:snapToGrid w:val="0"/>
        </w:rPr>
      </w:pPr>
      <w:r w:rsidRPr="0054226D">
        <w:rPr>
          <w:snapToGrid w:val="0"/>
        </w:rPr>
        <w:t>id-RequestedSRSTransmissionCharacteristics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12</w:t>
      </w:r>
    </w:p>
    <w:p w14:paraId="5004DD08" w14:textId="77777777" w:rsidR="005168CF" w:rsidRPr="0054226D" w:rsidRDefault="005168CF" w:rsidP="005168CF">
      <w:pPr>
        <w:pStyle w:val="PL"/>
        <w:rPr>
          <w:snapToGrid w:val="0"/>
        </w:rPr>
      </w:pPr>
      <w:r w:rsidRPr="0054226D">
        <w:rPr>
          <w:snapToGrid w:val="0"/>
        </w:rPr>
        <w:t>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14</w:t>
      </w:r>
    </w:p>
    <w:p w14:paraId="5331701E" w14:textId="77777777" w:rsidR="005168CF" w:rsidRPr="0054226D" w:rsidRDefault="005168CF" w:rsidP="005168CF">
      <w:pPr>
        <w:pStyle w:val="PL"/>
        <w:rPr>
          <w:snapToGrid w:val="0"/>
        </w:rPr>
      </w:pPr>
      <w:r w:rsidRPr="0054226D">
        <w:rPr>
          <w:snapToGrid w:val="0"/>
        </w:rPr>
        <w:t>id-InterRATMeasurementQuantities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15</w:t>
      </w:r>
    </w:p>
    <w:p w14:paraId="2AA71733" w14:textId="77777777" w:rsidR="005168CF" w:rsidRPr="0054226D" w:rsidRDefault="005168CF" w:rsidP="005168CF">
      <w:pPr>
        <w:pStyle w:val="PL"/>
        <w:rPr>
          <w:snapToGrid w:val="0"/>
        </w:rPr>
      </w:pPr>
      <w:r w:rsidRPr="0054226D">
        <w:rPr>
          <w:snapToGrid w:val="0"/>
        </w:rPr>
        <w:t>id-InterRATMeasurementQuantities-Item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16</w:t>
      </w:r>
    </w:p>
    <w:p w14:paraId="6731D35F" w14:textId="77777777" w:rsidR="005168CF" w:rsidRPr="0054226D" w:rsidRDefault="005168CF" w:rsidP="005168CF">
      <w:pPr>
        <w:pStyle w:val="PL"/>
        <w:rPr>
          <w:snapToGrid w:val="0"/>
        </w:rPr>
      </w:pPr>
      <w:r w:rsidRPr="0054226D">
        <w:rPr>
          <w:snapToGrid w:val="0"/>
        </w:rPr>
        <w:t>id-InterRATMeasurementResult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17</w:t>
      </w:r>
    </w:p>
    <w:p w14:paraId="7D86C72A" w14:textId="77777777" w:rsidR="005168CF" w:rsidRPr="0054226D" w:rsidRDefault="005168CF" w:rsidP="005168CF">
      <w:pPr>
        <w:pStyle w:val="PL"/>
        <w:rPr>
          <w:snapToGrid w:val="0"/>
        </w:rPr>
      </w:pPr>
      <w:r w:rsidRPr="0054226D">
        <w:rPr>
          <w:snapToGrid w:val="0"/>
        </w:rPr>
        <w:t>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18</w:t>
      </w:r>
    </w:p>
    <w:p w14:paraId="3693866D" w14:textId="77777777" w:rsidR="005168CF" w:rsidRPr="0054226D" w:rsidRDefault="005168CF" w:rsidP="005168CF">
      <w:pPr>
        <w:pStyle w:val="PL"/>
        <w:rPr>
          <w:snapToGrid w:val="0"/>
        </w:rPr>
      </w:pPr>
      <w:r w:rsidRPr="0054226D">
        <w:rPr>
          <w:snapToGrid w:val="0"/>
        </w:rPr>
        <w:t>id-WLANMeasurementQuantities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19</w:t>
      </w:r>
    </w:p>
    <w:p w14:paraId="5498DA4A" w14:textId="77777777" w:rsidR="005168CF" w:rsidRPr="0054226D" w:rsidRDefault="005168CF" w:rsidP="005168CF">
      <w:pPr>
        <w:pStyle w:val="PL"/>
        <w:rPr>
          <w:snapToGrid w:val="0"/>
        </w:rPr>
      </w:pPr>
      <w:r w:rsidRPr="0054226D">
        <w:rPr>
          <w:snapToGrid w:val="0"/>
        </w:rPr>
        <w:t>id-WLANMeasurementQuantities-Item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20</w:t>
      </w:r>
    </w:p>
    <w:p w14:paraId="06FB28CB" w14:textId="77777777" w:rsidR="005168CF" w:rsidRPr="0054226D" w:rsidRDefault="005168CF" w:rsidP="005168CF">
      <w:pPr>
        <w:pStyle w:val="PL"/>
        <w:rPr>
          <w:snapToGrid w:val="0"/>
        </w:rPr>
      </w:pPr>
      <w:r w:rsidRPr="0054226D">
        <w:rPr>
          <w:snapToGrid w:val="0"/>
        </w:rPr>
        <w:t>id-WLANMeasurementResult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23</w:t>
      </w:r>
    </w:p>
    <w:p w14:paraId="01D5D1CB" w14:textId="77777777" w:rsidR="005168CF" w:rsidRPr="0054226D" w:rsidRDefault="005168CF" w:rsidP="005168CF">
      <w:pPr>
        <w:pStyle w:val="PL"/>
        <w:rPr>
          <w:snapToGrid w:val="0"/>
        </w:rPr>
      </w:pPr>
      <w:r w:rsidRPr="0054226D">
        <w:rPr>
          <w:snapToGrid w:val="0"/>
        </w:rPr>
        <w:t>id-AssistanceInformationFailureList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24</w:t>
      </w:r>
    </w:p>
    <w:p w14:paraId="02DDFB5E" w14:textId="77777777" w:rsidR="005168CF" w:rsidRDefault="005168CF" w:rsidP="005168CF">
      <w:pPr>
        <w:pStyle w:val="PL"/>
        <w:rPr>
          <w:snapToGrid w:val="0"/>
        </w:rPr>
      </w:pPr>
      <w:r>
        <w:rPr>
          <w:snapToGrid w:val="0"/>
        </w:rPr>
        <w:t>id-ResultsPerSSB-Index-List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900F57B" w14:textId="77777777" w:rsidR="005168CF" w:rsidRDefault="005168CF" w:rsidP="005168CF">
      <w:pPr>
        <w:pStyle w:val="PL"/>
        <w:rPr>
          <w:snapToGrid w:val="0"/>
        </w:rPr>
      </w:pPr>
      <w:r>
        <w:rPr>
          <w:snapToGrid w:val="0"/>
        </w:rPr>
        <w:t>id-ResultsPerSSB-Index-Item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A7285D">
      <w:pPr>
        <w:pStyle w:val="Heading3"/>
      </w:pPr>
      <w:bookmarkStart w:id="411" w:name="_Toc534730178"/>
      <w:bookmarkStart w:id="412" w:name="_Toc36552174"/>
      <w:bookmarkStart w:id="413" w:name="_Toc162452618"/>
      <w:r w:rsidRPr="005C6F5C">
        <w:t>9.3.8</w:t>
      </w:r>
      <w:r w:rsidRPr="005C6F5C">
        <w:tab/>
        <w:t>Container definitions</w:t>
      </w:r>
      <w:bookmarkEnd w:id="411"/>
      <w:bookmarkEnd w:id="412"/>
      <w:bookmarkEnd w:id="413"/>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0F1330E7" w14:textId="77777777" w:rsidR="005168CF" w:rsidRPr="0054226D" w:rsidRDefault="005168CF" w:rsidP="005168CF">
      <w:pPr>
        <w:pStyle w:val="PL"/>
        <w:rPr>
          <w:snapToGrid w:val="0"/>
        </w:rPr>
      </w:pPr>
      <w:r w:rsidRPr="0054226D">
        <w:rPr>
          <w:snapToGrid w:val="0"/>
        </w:rPr>
        <w:lastRenderedPageBreak/>
        <w:t>eps-Access (21) modules (3) lppa (6) version1 (1) lppa-Containers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t>maxPrivateIEs,</w:t>
      </w:r>
    </w:p>
    <w:p w14:paraId="397508C3" w14:textId="77777777" w:rsidR="005168CF" w:rsidRPr="0054226D" w:rsidRDefault="005168CF" w:rsidP="005168CF">
      <w:pPr>
        <w:pStyle w:val="PL"/>
        <w:rPr>
          <w:snapToGrid w:val="0"/>
        </w:rPr>
      </w:pPr>
      <w:r w:rsidRPr="0054226D">
        <w:rPr>
          <w:snapToGrid w:val="0"/>
        </w:rPr>
        <w:tab/>
        <w:t>maxProtocolExtensions,</w:t>
      </w:r>
    </w:p>
    <w:p w14:paraId="59DDF1D6" w14:textId="77777777" w:rsidR="005168CF" w:rsidRPr="0054226D" w:rsidRDefault="005168CF" w:rsidP="005168CF">
      <w:pPr>
        <w:pStyle w:val="PL"/>
        <w:rPr>
          <w:snapToGrid w:val="0"/>
        </w:rPr>
      </w:pPr>
      <w:r w:rsidRPr="0054226D">
        <w:rPr>
          <w:snapToGrid w:val="0"/>
        </w:rPr>
        <w:tab/>
        <w:t>maxProtocolIEs,</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t>PrivateIE-ID,</w:t>
      </w:r>
    </w:p>
    <w:p w14:paraId="3D06B336" w14:textId="77777777" w:rsidR="005168CF" w:rsidRPr="0054226D" w:rsidRDefault="005168CF" w:rsidP="005168CF">
      <w:pPr>
        <w:pStyle w:val="PL"/>
        <w:rPr>
          <w:snapToGrid w:val="0"/>
        </w:rPr>
      </w:pPr>
      <w:r w:rsidRPr="0054226D">
        <w:rPr>
          <w:snapToGrid w:val="0"/>
        </w:rPr>
        <w:tab/>
        <w:t>ProtocolIE-ID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LPPA-CommonDataTypes;</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t>Criticality,</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t>Presence</w:t>
      </w:r>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&amp;firstCriticality</w:t>
      </w:r>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&amp;FirstValue,</w:t>
      </w:r>
    </w:p>
    <w:p w14:paraId="7433E343" w14:textId="77777777" w:rsidR="005168CF" w:rsidRPr="0054226D" w:rsidRDefault="005168CF" w:rsidP="005168CF">
      <w:pPr>
        <w:pStyle w:val="PL"/>
        <w:rPr>
          <w:snapToGrid w:val="0"/>
        </w:rPr>
      </w:pPr>
      <w:r w:rsidRPr="0054226D">
        <w:rPr>
          <w:snapToGrid w:val="0"/>
        </w:rPr>
        <w:tab/>
        <w:t>&amp;secondCriticality</w:t>
      </w:r>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&amp;SecondValue,</w:t>
      </w:r>
    </w:p>
    <w:p w14:paraId="473958B1" w14:textId="77777777" w:rsidR="005168CF" w:rsidRPr="0054226D" w:rsidRDefault="005168CF" w:rsidP="005168CF">
      <w:pPr>
        <w:pStyle w:val="PL"/>
        <w:rPr>
          <w:snapToGrid w:val="0"/>
        </w:rPr>
      </w:pPr>
      <w:r w:rsidRPr="0054226D">
        <w:rPr>
          <w:snapToGrid w:val="0"/>
        </w:rPr>
        <w:lastRenderedPageBreak/>
        <w:tab/>
        <w:t>&amp;presence</w:t>
      </w:r>
      <w:r w:rsidRPr="0054226D">
        <w:rPr>
          <w:snapToGrid w:val="0"/>
        </w:rPr>
        <w:tab/>
      </w:r>
      <w:r w:rsidRPr="0054226D">
        <w:rPr>
          <w:snapToGrid w:val="0"/>
        </w:rPr>
        <w:tab/>
      </w:r>
      <w:r w:rsidRPr="0054226D">
        <w:rPr>
          <w:snapToGrid w:val="0"/>
        </w:rPr>
        <w:tab/>
      </w:r>
      <w:r w:rsidRPr="0054226D">
        <w:rPr>
          <w:snapToGrid w:val="0"/>
        </w:rPr>
        <w:tab/>
        <w:t>Presence</w:t>
      </w:r>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&amp;firstCriticality</w:t>
      </w:r>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&amp;FirstValue</w:t>
      </w:r>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&amp;secondCriticality</w:t>
      </w:r>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&amp;SecondValue</w:t>
      </w:r>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PrivateIE-ID,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lastRenderedPageBreak/>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r w:rsidRPr="005F139A">
        <w:rPr>
          <w:snapToGrid w:val="0"/>
          <w:lang w:val="fr-FR"/>
        </w:rPr>
        <w:t xml:space="preserve">ProtocolIE-Container { LPPA-PROTOCOL-IES : IEsSetParam}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t>ProtocolIE-Field {{IEsSetParam}}</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r w:rsidRPr="0054226D">
        <w:rPr>
          <w:snapToGrid w:val="0"/>
        </w:rPr>
        <w:t xml:space="preserve">ProtocolIE-Single-Container { LPPA-PROTOCOL-IES : IEsSetParam} ::= </w:t>
      </w:r>
    </w:p>
    <w:p w14:paraId="09E6EA38" w14:textId="77777777" w:rsidR="005168CF" w:rsidRPr="0054226D" w:rsidRDefault="005168CF" w:rsidP="005168CF">
      <w:pPr>
        <w:pStyle w:val="PL"/>
        <w:rPr>
          <w:snapToGrid w:val="0"/>
        </w:rPr>
      </w:pPr>
      <w:r w:rsidRPr="0054226D">
        <w:rPr>
          <w:snapToGrid w:val="0"/>
        </w:rPr>
        <w:tab/>
        <w:t>ProtocolIE-Field {{IEsSetParam}}</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r w:rsidRPr="0054226D">
        <w:rPr>
          <w:snapToGrid w:val="0"/>
        </w:rPr>
        <w:t>ProtocolIE-Field { LPPA-PROTOCOL-IES : IEsSetParam}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LPPA-PROTOCOL-IES.&amp;id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LPPA-PROTOCOL-IES.&amp;criticality</w:t>
      </w:r>
      <w:r w:rsidRPr="0054226D">
        <w:rPr>
          <w:snapToGrid w:val="0"/>
        </w:rPr>
        <w:tab/>
      </w:r>
      <w:r w:rsidRPr="0054226D">
        <w:rPr>
          <w:snapToGrid w:val="0"/>
        </w:rPr>
        <w:tab/>
      </w:r>
      <w:r w:rsidRPr="0054226D">
        <w:rPr>
          <w:snapToGrid w:val="0"/>
        </w:rPr>
        <w:tab/>
        <w:t>({IEsSetParam}{@id}),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LPPA-PROTOCOL-IES.&amp;Value</w:t>
      </w:r>
      <w:r w:rsidRPr="0054226D">
        <w:rPr>
          <w:snapToGrid w:val="0"/>
        </w:rPr>
        <w:tab/>
      </w:r>
      <w:r w:rsidRPr="0054226D">
        <w:rPr>
          <w:snapToGrid w:val="0"/>
        </w:rPr>
        <w:tab/>
      </w:r>
      <w:r w:rsidRPr="0054226D">
        <w:rPr>
          <w:snapToGrid w:val="0"/>
        </w:rPr>
        <w:tab/>
      </w:r>
      <w:r w:rsidRPr="0054226D">
        <w:rPr>
          <w:snapToGrid w:val="0"/>
        </w:rPr>
        <w:tab/>
        <w:t>({IEsSetParam}{@id})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r w:rsidRPr="005F139A">
        <w:rPr>
          <w:snapToGrid w:val="0"/>
          <w:lang w:val="fr-FR"/>
        </w:rPr>
        <w:t xml:space="preserve">ProtocolIE-ContainerPair { LPPA-PROTOCOL-IES-PAIR : IEsSetParam}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t>ProtocolIE-FieldPair {{IEsSetParam}}</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r w:rsidRPr="0054226D">
        <w:rPr>
          <w:snapToGrid w:val="0"/>
        </w:rPr>
        <w:t>ProtocolIE-FieldPair { LPPA-PROTOCOL-IES-PAIR : IEsSetParam}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LPPA-PROTOCOL-IES-PAIR.&amp;id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0263AA5E" w14:textId="77777777" w:rsidR="005168CF" w:rsidRPr="0054226D" w:rsidRDefault="005168CF" w:rsidP="005168CF">
      <w:pPr>
        <w:pStyle w:val="PL"/>
        <w:rPr>
          <w:snapToGrid w:val="0"/>
        </w:rPr>
      </w:pPr>
      <w:r w:rsidRPr="0054226D">
        <w:rPr>
          <w:snapToGrid w:val="0"/>
        </w:rPr>
        <w:tab/>
        <w:t>firstCriticality</w:t>
      </w:r>
      <w:r w:rsidRPr="0054226D">
        <w:rPr>
          <w:snapToGrid w:val="0"/>
        </w:rPr>
        <w:tab/>
        <w:t>LPPA-PROTOCOL-IES-PAIR.&amp;firstCriticality</w:t>
      </w:r>
      <w:r w:rsidRPr="0054226D">
        <w:rPr>
          <w:snapToGrid w:val="0"/>
        </w:rPr>
        <w:tab/>
        <w:t>({IEsSetParam}{@id}),</w:t>
      </w:r>
    </w:p>
    <w:p w14:paraId="448B7885" w14:textId="77777777" w:rsidR="005168CF" w:rsidRPr="0054226D" w:rsidRDefault="005168CF" w:rsidP="005168CF">
      <w:pPr>
        <w:pStyle w:val="PL"/>
        <w:rPr>
          <w:snapToGrid w:val="0"/>
        </w:rPr>
      </w:pPr>
      <w:r w:rsidRPr="0054226D">
        <w:rPr>
          <w:snapToGrid w:val="0"/>
        </w:rPr>
        <w:tab/>
        <w:t>firstValue</w:t>
      </w:r>
      <w:r w:rsidRPr="0054226D">
        <w:rPr>
          <w:snapToGrid w:val="0"/>
        </w:rPr>
        <w:tab/>
      </w:r>
      <w:r w:rsidRPr="0054226D">
        <w:rPr>
          <w:snapToGrid w:val="0"/>
        </w:rPr>
        <w:tab/>
      </w:r>
      <w:r w:rsidRPr="0054226D">
        <w:rPr>
          <w:snapToGrid w:val="0"/>
        </w:rPr>
        <w:tab/>
        <w:t>LPPA-PROTOCOL-IES-PAIR.&amp;FirstValue</w:t>
      </w:r>
      <w:r w:rsidRPr="0054226D">
        <w:rPr>
          <w:snapToGrid w:val="0"/>
        </w:rPr>
        <w:tab/>
      </w:r>
      <w:r w:rsidRPr="0054226D">
        <w:rPr>
          <w:snapToGrid w:val="0"/>
        </w:rPr>
        <w:tab/>
      </w:r>
      <w:r w:rsidRPr="0054226D">
        <w:rPr>
          <w:snapToGrid w:val="0"/>
        </w:rPr>
        <w:tab/>
        <w:t>({IEsSetParam}{@id}),</w:t>
      </w:r>
    </w:p>
    <w:p w14:paraId="359B62C6" w14:textId="77777777" w:rsidR="005168CF" w:rsidRPr="0054226D" w:rsidRDefault="005168CF" w:rsidP="005168CF">
      <w:pPr>
        <w:pStyle w:val="PL"/>
        <w:rPr>
          <w:snapToGrid w:val="0"/>
        </w:rPr>
      </w:pPr>
      <w:r w:rsidRPr="0054226D">
        <w:rPr>
          <w:snapToGrid w:val="0"/>
        </w:rPr>
        <w:tab/>
        <w:t>secondCriticality</w:t>
      </w:r>
      <w:r w:rsidRPr="0054226D">
        <w:rPr>
          <w:snapToGrid w:val="0"/>
        </w:rPr>
        <w:tab/>
        <w:t>LPPA-PROTOCOL-IES-PAIR.&amp;secondCriticality</w:t>
      </w:r>
      <w:r w:rsidRPr="0054226D">
        <w:rPr>
          <w:snapToGrid w:val="0"/>
        </w:rPr>
        <w:tab/>
        <w:t>({IEsSetParam}{@id}),</w:t>
      </w:r>
    </w:p>
    <w:p w14:paraId="25291DAC" w14:textId="77777777" w:rsidR="005168CF" w:rsidRPr="0054226D" w:rsidRDefault="005168CF" w:rsidP="005168CF">
      <w:pPr>
        <w:pStyle w:val="PL"/>
        <w:rPr>
          <w:snapToGrid w:val="0"/>
        </w:rPr>
      </w:pPr>
      <w:r w:rsidRPr="0054226D">
        <w:rPr>
          <w:snapToGrid w:val="0"/>
        </w:rPr>
        <w:tab/>
        <w:t>secondValue</w:t>
      </w:r>
      <w:r w:rsidRPr="0054226D">
        <w:rPr>
          <w:snapToGrid w:val="0"/>
        </w:rPr>
        <w:tab/>
      </w:r>
      <w:r w:rsidRPr="0054226D">
        <w:rPr>
          <w:snapToGrid w:val="0"/>
        </w:rPr>
        <w:tab/>
      </w:r>
      <w:r w:rsidRPr="0054226D">
        <w:rPr>
          <w:snapToGrid w:val="0"/>
        </w:rPr>
        <w:tab/>
        <w:t>LPPA-PROTOCOL-IES-PAIR.&amp;SecondValue</w:t>
      </w:r>
      <w:r w:rsidRPr="0054226D">
        <w:rPr>
          <w:snapToGrid w:val="0"/>
        </w:rPr>
        <w:tab/>
      </w:r>
      <w:r w:rsidRPr="0054226D">
        <w:rPr>
          <w:snapToGrid w:val="0"/>
        </w:rPr>
        <w:tab/>
      </w:r>
      <w:r w:rsidRPr="0054226D">
        <w:rPr>
          <w:snapToGrid w:val="0"/>
        </w:rPr>
        <w:tab/>
        <w:t>({IEsSetParam}{@id})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r w:rsidRPr="0054226D">
        <w:rPr>
          <w:snapToGrid w:val="0"/>
        </w:rPr>
        <w:t>ProtocolIE-ContainerList {INTEGER : lowerBound, INTEGER : upperBound, LPPA-PROTOCOL-IES : IEsSetParam} ::=</w:t>
      </w:r>
    </w:p>
    <w:p w14:paraId="0A039578" w14:textId="77777777" w:rsidR="005168CF" w:rsidRPr="0054226D" w:rsidRDefault="005168CF" w:rsidP="005168CF">
      <w:pPr>
        <w:pStyle w:val="PL"/>
        <w:rPr>
          <w:snapToGrid w:val="0"/>
        </w:rPr>
      </w:pPr>
      <w:r w:rsidRPr="0054226D">
        <w:rPr>
          <w:snapToGrid w:val="0"/>
        </w:rPr>
        <w:tab/>
        <w:t>SEQUENCE (SIZE (lowerBound..upperBound)) OF</w:t>
      </w:r>
    </w:p>
    <w:p w14:paraId="4689D4F1" w14:textId="77777777" w:rsidR="005168CF" w:rsidRPr="0054226D" w:rsidRDefault="005168CF" w:rsidP="005168CF">
      <w:pPr>
        <w:pStyle w:val="PL"/>
        <w:rPr>
          <w:snapToGrid w:val="0"/>
        </w:rPr>
      </w:pPr>
      <w:r w:rsidRPr="0054226D">
        <w:rPr>
          <w:snapToGrid w:val="0"/>
        </w:rPr>
        <w:tab/>
        <w:t>ProtocolIE-Container {{IEsSetParam}}</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r w:rsidRPr="0054226D">
        <w:rPr>
          <w:snapToGrid w:val="0"/>
        </w:rPr>
        <w:t>ProtocolIE-ContainerPairList {INTEGER : lowerBound, INTEGER : upperBound, LPPA-PROTOCOL-IES-PAIR : IEsSetParam} ::=</w:t>
      </w:r>
    </w:p>
    <w:p w14:paraId="0EA2B923" w14:textId="77777777" w:rsidR="005168CF" w:rsidRPr="0054226D" w:rsidRDefault="005168CF" w:rsidP="005168CF">
      <w:pPr>
        <w:pStyle w:val="PL"/>
        <w:rPr>
          <w:snapToGrid w:val="0"/>
        </w:rPr>
      </w:pPr>
      <w:r w:rsidRPr="0054226D">
        <w:rPr>
          <w:snapToGrid w:val="0"/>
        </w:rPr>
        <w:tab/>
        <w:t>SEQUENCE (SIZE (lowerBound..upperBound)) OF</w:t>
      </w:r>
    </w:p>
    <w:p w14:paraId="13A51A62" w14:textId="77777777" w:rsidR="005168CF" w:rsidRPr="0054226D" w:rsidRDefault="005168CF" w:rsidP="005168CF">
      <w:pPr>
        <w:pStyle w:val="PL"/>
        <w:rPr>
          <w:snapToGrid w:val="0"/>
        </w:rPr>
      </w:pPr>
      <w:r w:rsidRPr="0054226D">
        <w:rPr>
          <w:snapToGrid w:val="0"/>
        </w:rPr>
        <w:tab/>
        <w:t>ProtocolIE-ContainerPair {{IEsSetParam}}</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r w:rsidRPr="0054226D">
        <w:rPr>
          <w:snapToGrid w:val="0"/>
        </w:rPr>
        <w:lastRenderedPageBreak/>
        <w:t xml:space="preserve">ProtocolExtensionContainer { LPPA-PROTOCOL-EXTENSION : ExtensionSetParam}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t>ProtocolExtensionField {{ExtensionSetParam}}</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r w:rsidRPr="0054226D">
        <w:rPr>
          <w:snapToGrid w:val="0"/>
        </w:rPr>
        <w:t>ProtocolExtensionField { LPPA-PROTOCOL-EXTENSION : ExtensionSetParam}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LPPA-PROTOCOL-EXTENSION.&amp;id</w:t>
      </w:r>
      <w:r w:rsidRPr="0054226D">
        <w:rPr>
          <w:snapToGrid w:val="0"/>
        </w:rPr>
        <w:tab/>
      </w:r>
      <w:r w:rsidRPr="0054226D">
        <w:rPr>
          <w:snapToGrid w:val="0"/>
        </w:rPr>
        <w:tab/>
      </w:r>
      <w:r w:rsidRPr="0054226D">
        <w:rPr>
          <w:snapToGrid w:val="0"/>
        </w:rPr>
        <w:tab/>
      </w:r>
      <w:r w:rsidRPr="0054226D">
        <w:rPr>
          <w:snapToGrid w:val="0"/>
        </w:rPr>
        <w:tab/>
        <w:t>({ExtensionSetParam}),</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LPPA-PROTOCOL-EXTENSION.&amp;criticality</w:t>
      </w:r>
      <w:r w:rsidRPr="0054226D">
        <w:rPr>
          <w:snapToGrid w:val="0"/>
        </w:rPr>
        <w:tab/>
        <w:t>({ExtensionSetParam}{@id}),</w:t>
      </w:r>
    </w:p>
    <w:p w14:paraId="090F4BBA" w14:textId="77777777" w:rsidR="005168CF" w:rsidRPr="0054226D" w:rsidRDefault="005168CF" w:rsidP="005168CF">
      <w:pPr>
        <w:pStyle w:val="PL"/>
        <w:rPr>
          <w:snapToGrid w:val="0"/>
        </w:rPr>
      </w:pPr>
      <w:r w:rsidRPr="0054226D">
        <w:rPr>
          <w:snapToGrid w:val="0"/>
        </w:rPr>
        <w:tab/>
        <w:t>extensionValue</w:t>
      </w:r>
      <w:r w:rsidRPr="0054226D">
        <w:rPr>
          <w:snapToGrid w:val="0"/>
        </w:rPr>
        <w:tab/>
      </w:r>
      <w:r w:rsidRPr="0054226D">
        <w:rPr>
          <w:snapToGrid w:val="0"/>
        </w:rPr>
        <w:tab/>
        <w:t>LPPA-PROTOCOL-EXTENSION.&amp;Extension</w:t>
      </w:r>
      <w:r w:rsidRPr="0054226D">
        <w:rPr>
          <w:snapToGrid w:val="0"/>
        </w:rPr>
        <w:tab/>
      </w:r>
      <w:r w:rsidRPr="0054226D">
        <w:rPr>
          <w:snapToGrid w:val="0"/>
        </w:rPr>
        <w:tab/>
        <w:t>({ExtensionSetParam}{@id})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r w:rsidRPr="0054226D">
        <w:rPr>
          <w:snapToGrid w:val="0"/>
        </w:rPr>
        <w:t xml:space="preserve">PrivateIE-Container { LPPA-PRIVATE-IES : IEsSetParam}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t>PrivateIE-Field {{IEsSetParam}}</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r w:rsidRPr="0054226D">
        <w:rPr>
          <w:snapToGrid w:val="0"/>
        </w:rPr>
        <w:t>PrivateIE-Field { LPPA-PRIVATE-IES : IEsSetParam}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LPPA-PRIVATE-IES.&amp;id</w:t>
      </w:r>
      <w:r w:rsidRPr="0054226D">
        <w:rPr>
          <w:snapToGrid w:val="0"/>
        </w:rPr>
        <w:tab/>
      </w:r>
      <w:r w:rsidRPr="0054226D">
        <w:rPr>
          <w:snapToGrid w:val="0"/>
        </w:rPr>
        <w:tab/>
      </w:r>
      <w:r w:rsidRPr="0054226D">
        <w:rPr>
          <w:snapToGrid w:val="0"/>
        </w:rPr>
        <w:tab/>
        <w:t>({IEsSetParam}),</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LPPA-PRIVATE-IES.&amp;criticality</w:t>
      </w:r>
      <w:r w:rsidRPr="0054226D">
        <w:rPr>
          <w:snapToGrid w:val="0"/>
        </w:rPr>
        <w:tab/>
        <w:t>({IEsSetParam}{@id}),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LPPA-PRIVATE-IES.&amp;Value</w:t>
      </w:r>
      <w:r w:rsidRPr="0054226D">
        <w:rPr>
          <w:snapToGrid w:val="0"/>
        </w:rPr>
        <w:tab/>
      </w:r>
      <w:r w:rsidRPr="0054226D">
        <w:rPr>
          <w:snapToGrid w:val="0"/>
        </w:rPr>
        <w:tab/>
      </w:r>
      <w:r w:rsidRPr="0054226D">
        <w:rPr>
          <w:snapToGrid w:val="0"/>
        </w:rPr>
        <w:tab/>
        <w:t>({IEsSetParam}{@id})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D9195E">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414" w:name="_Toc534730179"/>
      <w:bookmarkStart w:id="415" w:name="_Toc36552175"/>
      <w:bookmarkStart w:id="416" w:name="_Toc162452619"/>
      <w:bookmarkEnd w:id="397"/>
      <w:r w:rsidRPr="0054226D">
        <w:lastRenderedPageBreak/>
        <w:t>9.4</w:t>
      </w:r>
      <w:r w:rsidRPr="0054226D">
        <w:tab/>
        <w:t>Message transfer syntax</w:t>
      </w:r>
      <w:bookmarkEnd w:id="414"/>
      <w:bookmarkEnd w:id="415"/>
      <w:bookmarkEnd w:id="416"/>
    </w:p>
    <w:p w14:paraId="665FB80E" w14:textId="77777777" w:rsidR="005168CF" w:rsidRPr="0054226D" w:rsidRDefault="005168CF" w:rsidP="00A7285D">
      <w:r w:rsidRPr="0054226D">
        <w:t>LPPa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417" w:name="_Toc534730180"/>
      <w:bookmarkStart w:id="418" w:name="_Toc36552176"/>
      <w:bookmarkStart w:id="419" w:name="_Toc162452620"/>
      <w:r w:rsidRPr="0054226D">
        <w:t>9.5</w:t>
      </w:r>
      <w:r w:rsidRPr="0054226D">
        <w:tab/>
        <w:t>Timers</w:t>
      </w:r>
      <w:bookmarkEnd w:id="417"/>
      <w:bookmarkEnd w:id="418"/>
      <w:bookmarkEnd w:id="419"/>
    </w:p>
    <w:p w14:paraId="7C19714D" w14:textId="77777777" w:rsidR="005168CF" w:rsidRPr="0054226D" w:rsidRDefault="005168CF" w:rsidP="00A7285D">
      <w:r w:rsidRPr="0054226D">
        <w:t>Void.</w:t>
      </w:r>
    </w:p>
    <w:p w14:paraId="771C887D" w14:textId="77777777" w:rsidR="005168CF" w:rsidRPr="0054226D" w:rsidRDefault="005168CF" w:rsidP="005168CF">
      <w:pPr>
        <w:pStyle w:val="Heading1"/>
      </w:pPr>
      <w:bookmarkStart w:id="420" w:name="_Toc534730181"/>
      <w:bookmarkStart w:id="421" w:name="_Toc36552177"/>
      <w:bookmarkStart w:id="422" w:name="_Toc162452621"/>
      <w:r w:rsidRPr="0054226D">
        <w:t>10</w:t>
      </w:r>
      <w:r w:rsidRPr="0054226D">
        <w:tab/>
        <w:t>Handling of unknown, unforeseen and erroneous protocol data</w:t>
      </w:r>
      <w:bookmarkEnd w:id="420"/>
      <w:bookmarkEnd w:id="421"/>
      <w:bookmarkEnd w:id="422"/>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IE/IEgroups or missing IE/IE groups, the</w:t>
      </w:r>
      <w:r w:rsidRPr="0054226D">
        <w:rPr>
          <w:i/>
        </w:rPr>
        <w:t xml:space="preserve"> LPPa</w:t>
      </w:r>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LPPa</w:t>
      </w:r>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423" w:name="_Toc534730182"/>
      <w:bookmarkStart w:id="424" w:name="_Toc36552178"/>
      <w:bookmarkStart w:id="425" w:name="_Toc162452622"/>
      <w:r w:rsidRPr="0054226D">
        <w:lastRenderedPageBreak/>
        <w:t>Annex A (informative):</w:t>
      </w:r>
      <w:r w:rsidRPr="0054226D">
        <w:br/>
        <w:t>Change History</w:t>
      </w:r>
      <w:bookmarkEnd w:id="423"/>
      <w:bookmarkEnd w:id="424"/>
      <w:bookmarkEnd w:id="4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Object ID for LPPa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Correction of E-UTRAN Acess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Extending maxEARFCN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Modifications of LPPa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ASN.1 Corrections for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71A02" w:rsidRPr="0054226D" w14:paraId="04DF2B98" w14:textId="77777777" w:rsidTr="0015564C">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lastRenderedPageBreak/>
              <w:t>Change history</w:t>
            </w:r>
          </w:p>
        </w:tc>
      </w:tr>
      <w:tr w:rsidR="00171A02" w:rsidRPr="0054226D" w14:paraId="1F767974" w14:textId="77777777" w:rsidTr="0015564C">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800"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1094" w:type="dxa"/>
            <w:shd w:val="pct10" w:color="auto" w:fill="FFFFFF"/>
          </w:tcPr>
          <w:p w14:paraId="2A095224" w14:textId="77777777" w:rsidR="00171A02" w:rsidRPr="0054226D" w:rsidRDefault="00171A02" w:rsidP="009D6681">
            <w:pPr>
              <w:pStyle w:val="TAL"/>
              <w:rPr>
                <w:b/>
                <w:sz w:val="16"/>
              </w:rPr>
            </w:pPr>
            <w:r w:rsidRPr="0054226D">
              <w:rPr>
                <w:b/>
                <w:sz w:val="16"/>
              </w:rPr>
              <w:t>TDoc</w:t>
            </w:r>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15564C">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15564C">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OTDOA Enhancements for FeMTC</w:t>
            </w:r>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15564C">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800"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1094"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15564C">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800"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1094"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Rapporteur’s Review of LPPa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15564C">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800"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1094"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15564C">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800"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1094"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15564C">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800"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1094"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15564C">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800"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1094"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r w:rsidRPr="0054226D">
              <w:rPr>
                <w:sz w:val="16"/>
                <w:szCs w:val="16"/>
              </w:rPr>
              <w:t>LPPa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15564C">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800"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1094"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15564C">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800"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1094"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15564C">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800"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1094"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15564C">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800" w:type="dxa"/>
            <w:shd w:val="solid" w:color="FFFFFF" w:fill="auto"/>
          </w:tcPr>
          <w:p w14:paraId="67BF6B00" w14:textId="77777777" w:rsidR="00FC3F0C" w:rsidRDefault="00FC3F0C" w:rsidP="008532BD">
            <w:pPr>
              <w:pStyle w:val="TAC"/>
              <w:rPr>
                <w:sz w:val="16"/>
                <w:szCs w:val="16"/>
              </w:rPr>
            </w:pPr>
            <w:r>
              <w:rPr>
                <w:sz w:val="16"/>
                <w:szCs w:val="16"/>
              </w:rPr>
              <w:t>RP-82</w:t>
            </w:r>
          </w:p>
        </w:tc>
        <w:tc>
          <w:tcPr>
            <w:tcW w:w="1094"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15564C">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800" w:type="dxa"/>
            <w:shd w:val="solid" w:color="FFFFFF" w:fill="auto"/>
          </w:tcPr>
          <w:p w14:paraId="1EDA8210" w14:textId="77777777" w:rsidR="00517D80" w:rsidRDefault="00517D80" w:rsidP="00517D80">
            <w:pPr>
              <w:pStyle w:val="TAC"/>
              <w:rPr>
                <w:sz w:val="16"/>
                <w:szCs w:val="16"/>
              </w:rPr>
            </w:pPr>
            <w:r>
              <w:rPr>
                <w:sz w:val="16"/>
                <w:szCs w:val="16"/>
              </w:rPr>
              <w:t>RP-82</w:t>
            </w:r>
          </w:p>
        </w:tc>
        <w:tc>
          <w:tcPr>
            <w:tcW w:w="1094"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15564C">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800" w:type="dxa"/>
            <w:shd w:val="solid" w:color="FFFFFF" w:fill="auto"/>
          </w:tcPr>
          <w:p w14:paraId="35EF2D28" w14:textId="77777777" w:rsidR="00FF12B8" w:rsidRDefault="00FF12B8" w:rsidP="00517D80">
            <w:pPr>
              <w:pStyle w:val="TAC"/>
              <w:rPr>
                <w:sz w:val="16"/>
                <w:szCs w:val="16"/>
              </w:rPr>
            </w:pPr>
            <w:r>
              <w:rPr>
                <w:sz w:val="16"/>
                <w:szCs w:val="16"/>
              </w:rPr>
              <w:t>RP-87-e</w:t>
            </w:r>
          </w:p>
        </w:tc>
        <w:tc>
          <w:tcPr>
            <w:tcW w:w="1094"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15564C">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800" w:type="dxa"/>
            <w:shd w:val="solid" w:color="FFFFFF" w:fill="auto"/>
          </w:tcPr>
          <w:p w14:paraId="39255D80" w14:textId="77777777" w:rsidR="0098798B" w:rsidRDefault="0098798B" w:rsidP="00517D80">
            <w:pPr>
              <w:pStyle w:val="TAC"/>
              <w:rPr>
                <w:sz w:val="16"/>
                <w:szCs w:val="16"/>
              </w:rPr>
            </w:pPr>
            <w:r>
              <w:rPr>
                <w:sz w:val="16"/>
                <w:szCs w:val="16"/>
              </w:rPr>
              <w:t>RP-87-e</w:t>
            </w:r>
          </w:p>
        </w:tc>
        <w:tc>
          <w:tcPr>
            <w:tcW w:w="1094"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15564C">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800" w:type="dxa"/>
            <w:shd w:val="solid" w:color="FFFFFF" w:fill="auto"/>
          </w:tcPr>
          <w:p w14:paraId="2679CDDF" w14:textId="77777777" w:rsidR="0098798B" w:rsidRDefault="0098798B" w:rsidP="00517D80">
            <w:pPr>
              <w:pStyle w:val="TAC"/>
              <w:rPr>
                <w:sz w:val="16"/>
                <w:szCs w:val="16"/>
              </w:rPr>
            </w:pPr>
            <w:r>
              <w:rPr>
                <w:sz w:val="16"/>
                <w:szCs w:val="16"/>
              </w:rPr>
              <w:t>RP-87-e</w:t>
            </w:r>
          </w:p>
        </w:tc>
        <w:tc>
          <w:tcPr>
            <w:tcW w:w="1094"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15564C">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800" w:type="dxa"/>
            <w:shd w:val="solid" w:color="FFFFFF" w:fill="auto"/>
          </w:tcPr>
          <w:p w14:paraId="3032F463" w14:textId="77777777" w:rsidR="004C1849" w:rsidRDefault="004C1849" w:rsidP="00517D80">
            <w:pPr>
              <w:pStyle w:val="TAC"/>
              <w:rPr>
                <w:sz w:val="16"/>
                <w:szCs w:val="16"/>
              </w:rPr>
            </w:pPr>
            <w:r>
              <w:rPr>
                <w:sz w:val="16"/>
                <w:szCs w:val="16"/>
              </w:rPr>
              <w:t>RP-89-e</w:t>
            </w:r>
          </w:p>
        </w:tc>
        <w:tc>
          <w:tcPr>
            <w:tcW w:w="1094"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15564C">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800" w:type="dxa"/>
            <w:shd w:val="solid" w:color="FFFFFF" w:fill="auto"/>
          </w:tcPr>
          <w:p w14:paraId="2C963C81" w14:textId="77777777" w:rsidR="00D069A0" w:rsidRDefault="00D069A0" w:rsidP="00517D80">
            <w:pPr>
              <w:pStyle w:val="TAC"/>
              <w:rPr>
                <w:sz w:val="16"/>
                <w:szCs w:val="16"/>
              </w:rPr>
            </w:pPr>
            <w:r>
              <w:rPr>
                <w:sz w:val="16"/>
                <w:szCs w:val="16"/>
              </w:rPr>
              <w:t>RP-89-e</w:t>
            </w:r>
          </w:p>
        </w:tc>
        <w:tc>
          <w:tcPr>
            <w:tcW w:w="1094"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15564C">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800"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15564C">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800" w:type="dxa"/>
            <w:shd w:val="solid" w:color="FFFFFF" w:fill="auto"/>
          </w:tcPr>
          <w:p w14:paraId="7E5870AD" w14:textId="77777777" w:rsidR="00152472" w:rsidRDefault="00152472" w:rsidP="0037545C">
            <w:pPr>
              <w:pStyle w:val="TAC"/>
              <w:rPr>
                <w:sz w:val="16"/>
                <w:szCs w:val="16"/>
              </w:rPr>
            </w:pPr>
            <w:r>
              <w:rPr>
                <w:sz w:val="16"/>
                <w:szCs w:val="16"/>
              </w:rPr>
              <w:t>RAN#99</w:t>
            </w:r>
          </w:p>
        </w:tc>
        <w:tc>
          <w:tcPr>
            <w:tcW w:w="1094"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rsidTr="00A7285D">
        <w:tc>
          <w:tcPr>
            <w:tcW w:w="800" w:type="dxa"/>
            <w:shd w:val="solid" w:color="FFFFFF" w:fill="auto"/>
            <w:vAlign w:val="center"/>
          </w:tcPr>
          <w:p w14:paraId="16160FDC" w14:textId="77777777" w:rsidR="00564350" w:rsidRDefault="00564350" w:rsidP="00564350">
            <w:pPr>
              <w:pStyle w:val="TAC"/>
              <w:rPr>
                <w:sz w:val="16"/>
                <w:szCs w:val="16"/>
              </w:rPr>
            </w:pPr>
            <w:r w:rsidRPr="00EF319B">
              <w:rPr>
                <w:rFonts w:cs="Arial"/>
                <w:color w:val="000000"/>
                <w:sz w:val="16"/>
                <w:szCs w:val="16"/>
              </w:rPr>
              <w:t>2024-03</w:t>
            </w:r>
          </w:p>
        </w:tc>
        <w:tc>
          <w:tcPr>
            <w:tcW w:w="800" w:type="dxa"/>
            <w:shd w:val="solid" w:color="FFFFFF" w:fill="auto"/>
            <w:vAlign w:val="center"/>
          </w:tcPr>
          <w:p w14:paraId="676B32B3" w14:textId="77777777" w:rsidR="00564350" w:rsidRDefault="00564350" w:rsidP="00564350">
            <w:pPr>
              <w:pStyle w:val="TAC"/>
              <w:rPr>
                <w:sz w:val="16"/>
                <w:szCs w:val="16"/>
              </w:rPr>
            </w:pPr>
            <w:r w:rsidRPr="00EF319B">
              <w:rPr>
                <w:rFonts w:cs="Arial"/>
                <w:color w:val="000000"/>
                <w:sz w:val="16"/>
                <w:szCs w:val="16"/>
              </w:rPr>
              <w:t>RAN#103</w:t>
            </w:r>
          </w:p>
        </w:tc>
        <w:tc>
          <w:tcPr>
            <w:tcW w:w="1094" w:type="dxa"/>
            <w:shd w:val="solid" w:color="FFFFFF" w:fill="auto"/>
            <w:vAlign w:val="center"/>
          </w:tcPr>
          <w:p w14:paraId="1684FDAF" w14:textId="77777777" w:rsidR="00564350" w:rsidRDefault="00564350" w:rsidP="00564350">
            <w:pPr>
              <w:pStyle w:val="TAC"/>
              <w:rPr>
                <w:sz w:val="16"/>
                <w:szCs w:val="16"/>
              </w:rPr>
            </w:pPr>
            <w:r w:rsidRPr="00EF319B">
              <w:rPr>
                <w:rFonts w:cs="Arial"/>
                <w:color w:val="000000"/>
                <w:sz w:val="16"/>
                <w:szCs w:val="16"/>
              </w:rPr>
              <w:t>RP-240617</w:t>
            </w:r>
          </w:p>
        </w:tc>
        <w:tc>
          <w:tcPr>
            <w:tcW w:w="525" w:type="dxa"/>
            <w:shd w:val="solid" w:color="FFFFFF" w:fill="auto"/>
            <w:vAlign w:val="center"/>
          </w:tcPr>
          <w:p w14:paraId="0704D155" w14:textId="77777777" w:rsidR="00564350" w:rsidRDefault="00564350" w:rsidP="00564350">
            <w:pPr>
              <w:pStyle w:val="TAL"/>
              <w:rPr>
                <w:sz w:val="16"/>
                <w:szCs w:val="16"/>
              </w:rPr>
            </w:pPr>
            <w:r w:rsidRPr="00EF319B">
              <w:rPr>
                <w:rFonts w:cs="Arial"/>
                <w:color w:val="000000"/>
                <w:sz w:val="16"/>
                <w:szCs w:val="16"/>
              </w:rPr>
              <w:t>0119</w:t>
            </w:r>
          </w:p>
        </w:tc>
        <w:tc>
          <w:tcPr>
            <w:tcW w:w="425" w:type="dxa"/>
            <w:shd w:val="solid" w:color="FFFFFF" w:fill="auto"/>
            <w:vAlign w:val="center"/>
          </w:tcPr>
          <w:p w14:paraId="5EDF6A8A" w14:textId="77777777" w:rsidR="00564350" w:rsidRDefault="00564350" w:rsidP="00564350">
            <w:pPr>
              <w:pStyle w:val="TAR"/>
              <w:rPr>
                <w:sz w:val="16"/>
                <w:szCs w:val="16"/>
              </w:rPr>
            </w:pPr>
            <w:r w:rsidRPr="00EF319B">
              <w:rPr>
                <w:rFonts w:cs="Arial"/>
                <w:color w:val="000000"/>
                <w:sz w:val="16"/>
                <w:szCs w:val="16"/>
              </w:rPr>
              <w:t>1</w:t>
            </w:r>
          </w:p>
        </w:tc>
        <w:tc>
          <w:tcPr>
            <w:tcW w:w="425" w:type="dxa"/>
            <w:shd w:val="solid" w:color="FFFFFF" w:fill="auto"/>
            <w:vAlign w:val="center"/>
          </w:tcPr>
          <w:p w14:paraId="3C0726F8" w14:textId="77777777" w:rsidR="00564350" w:rsidRDefault="00564350" w:rsidP="00564350">
            <w:pPr>
              <w:pStyle w:val="TAC"/>
              <w:rPr>
                <w:sz w:val="16"/>
                <w:szCs w:val="16"/>
              </w:rPr>
            </w:pPr>
            <w:r w:rsidRPr="00EF319B">
              <w:rPr>
                <w:rFonts w:cs="Arial"/>
                <w:color w:val="000000"/>
                <w:sz w:val="16"/>
                <w:szCs w:val="16"/>
              </w:rPr>
              <w:t>D</w:t>
            </w:r>
          </w:p>
        </w:tc>
        <w:tc>
          <w:tcPr>
            <w:tcW w:w="4962" w:type="dxa"/>
            <w:shd w:val="solid" w:color="FFFFFF" w:fill="auto"/>
            <w:vAlign w:val="center"/>
          </w:tcPr>
          <w:p w14:paraId="796ED514" w14:textId="77777777" w:rsidR="00564350" w:rsidRPr="00152472" w:rsidRDefault="00564350" w:rsidP="00564350">
            <w:pPr>
              <w:pStyle w:val="TAL"/>
              <w:rPr>
                <w:sz w:val="16"/>
                <w:szCs w:val="16"/>
              </w:rPr>
            </w:pPr>
            <w:r w:rsidRPr="00EF319B">
              <w:rPr>
                <w:rFonts w:cs="Arial"/>
                <w:color w:val="000000"/>
                <w:sz w:val="16"/>
                <w:szCs w:val="16"/>
              </w:rPr>
              <w:t>LPPa Rapporteur Update</w:t>
            </w:r>
          </w:p>
        </w:tc>
        <w:tc>
          <w:tcPr>
            <w:tcW w:w="708" w:type="dxa"/>
            <w:shd w:val="solid" w:color="FFFFFF" w:fill="auto"/>
          </w:tcPr>
          <w:p w14:paraId="2BF14A11" w14:textId="77777777" w:rsidR="00564350" w:rsidRDefault="00564350" w:rsidP="00564350">
            <w:pPr>
              <w:pStyle w:val="TAC"/>
              <w:rPr>
                <w:sz w:val="16"/>
                <w:szCs w:val="16"/>
              </w:rPr>
            </w:pPr>
            <w:r>
              <w:rPr>
                <w:sz w:val="16"/>
                <w:szCs w:val="16"/>
              </w:rPr>
              <w:t>18.0.0</w:t>
            </w:r>
          </w:p>
        </w:tc>
      </w:tr>
    </w:tbl>
    <w:p w14:paraId="0FDC35CA" w14:textId="77777777" w:rsidR="00171A02" w:rsidRPr="0054226D" w:rsidRDefault="00171A02" w:rsidP="00302475"/>
    <w:sectPr w:rsidR="00171A02" w:rsidRPr="0054226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D437A" w14:textId="77777777" w:rsidR="00D9195E" w:rsidRDefault="00D9195E">
      <w:r>
        <w:separator/>
      </w:r>
    </w:p>
  </w:endnote>
  <w:endnote w:type="continuationSeparator" w:id="0">
    <w:p w14:paraId="2D33DE10" w14:textId="77777777" w:rsidR="00D9195E" w:rsidRDefault="00D9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Yu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16BF" w14:textId="77777777" w:rsidR="00D9195E" w:rsidRDefault="00D9195E">
      <w:r>
        <w:separator/>
      </w:r>
    </w:p>
  </w:footnote>
  <w:footnote w:type="continuationSeparator" w:id="0">
    <w:p w14:paraId="03F2E856" w14:textId="77777777" w:rsidR="00D9195E" w:rsidRDefault="00D9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7066" w14:textId="5FB3E414"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C21">
      <w:rPr>
        <w:rFonts w:ascii="Arial" w:hAnsi="Arial" w:cs="Arial"/>
        <w:b/>
        <w:noProof/>
        <w:sz w:val="18"/>
        <w:szCs w:val="18"/>
      </w:rPr>
      <w:t>3GPP TS 36.455 V18.0.0 (2024-03)</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5E074386"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C21">
      <w:rPr>
        <w:rFonts w:ascii="Arial" w:hAnsi="Arial" w:cs="Arial"/>
        <w:b/>
        <w:noProof/>
        <w:sz w:val="18"/>
        <w:szCs w:val="18"/>
      </w:rPr>
      <w:t>Release 18</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26261" w14:textId="40409C6C"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C21">
      <w:rPr>
        <w:rFonts w:ascii="Arial" w:hAnsi="Arial" w:cs="Arial"/>
        <w:b/>
        <w:noProof/>
        <w:sz w:val="18"/>
        <w:szCs w:val="18"/>
      </w:rPr>
      <w:t>3GPP TS 36.455 V18.0.0 (2024-03)</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4DC16C9C"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C21">
      <w:rPr>
        <w:rFonts w:ascii="Arial" w:hAnsi="Arial" w:cs="Arial"/>
        <w:b/>
        <w:noProof/>
        <w:sz w:val="18"/>
        <w:szCs w:val="18"/>
      </w:rPr>
      <w:t>Release 18</w:t>
    </w:r>
    <w:r>
      <w:rPr>
        <w:rFonts w:ascii="Arial" w:hAnsi="Arial" w:cs="Arial"/>
        <w:b/>
        <w:sz w:val="18"/>
        <w:szCs w:val="18"/>
      </w:rPr>
      <w:fldChar w:fldCharType="end"/>
    </w:r>
  </w:p>
  <w:p w14:paraId="252B3FE7" w14:textId="77777777" w:rsidR="00ED4372" w:rsidRDefault="00ED43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DE2"/>
    <w:rsid w:val="0002410F"/>
    <w:rsid w:val="000275B2"/>
    <w:rsid w:val="00031252"/>
    <w:rsid w:val="00032375"/>
    <w:rsid w:val="00040095"/>
    <w:rsid w:val="000517FA"/>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77C21"/>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1E55"/>
    <w:rsid w:val="003F5A5B"/>
    <w:rsid w:val="00401F11"/>
    <w:rsid w:val="00404CD7"/>
    <w:rsid w:val="00412C2C"/>
    <w:rsid w:val="00412C6F"/>
    <w:rsid w:val="0041520E"/>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7CD4"/>
    <w:rsid w:val="00597E48"/>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DE1"/>
    <w:rsid w:val="00750149"/>
    <w:rsid w:val="007519E8"/>
    <w:rsid w:val="0075236E"/>
    <w:rsid w:val="00766495"/>
    <w:rsid w:val="0077236F"/>
    <w:rsid w:val="0077263B"/>
    <w:rsid w:val="00784BA6"/>
    <w:rsid w:val="007867E0"/>
    <w:rsid w:val="00794410"/>
    <w:rsid w:val="007A6E73"/>
    <w:rsid w:val="007B62D3"/>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95093"/>
    <w:rsid w:val="008A2B20"/>
    <w:rsid w:val="008A639C"/>
    <w:rsid w:val="008B0976"/>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E5E"/>
    <w:rsid w:val="009C75EA"/>
    <w:rsid w:val="009C7988"/>
    <w:rsid w:val="009D1C29"/>
    <w:rsid w:val="009D6681"/>
    <w:rsid w:val="009E2657"/>
    <w:rsid w:val="009E79D3"/>
    <w:rsid w:val="009E79F3"/>
    <w:rsid w:val="009F2F9A"/>
    <w:rsid w:val="00A0174B"/>
    <w:rsid w:val="00A065EB"/>
    <w:rsid w:val="00A15C39"/>
    <w:rsid w:val="00A15E4C"/>
    <w:rsid w:val="00A17CCB"/>
    <w:rsid w:val="00A21432"/>
    <w:rsid w:val="00A22911"/>
    <w:rsid w:val="00A23C76"/>
    <w:rsid w:val="00A2518C"/>
    <w:rsid w:val="00A36F59"/>
    <w:rsid w:val="00A37138"/>
    <w:rsid w:val="00A53724"/>
    <w:rsid w:val="00A5578B"/>
    <w:rsid w:val="00A60EDB"/>
    <w:rsid w:val="00A7107E"/>
    <w:rsid w:val="00A7285D"/>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0778D"/>
    <w:rsid w:val="00B10D94"/>
    <w:rsid w:val="00B1172D"/>
    <w:rsid w:val="00B14224"/>
    <w:rsid w:val="00B15C45"/>
    <w:rsid w:val="00B224C7"/>
    <w:rsid w:val="00B24F70"/>
    <w:rsid w:val="00B31D47"/>
    <w:rsid w:val="00B404B0"/>
    <w:rsid w:val="00B429D8"/>
    <w:rsid w:val="00B45D19"/>
    <w:rsid w:val="00B47EBB"/>
    <w:rsid w:val="00B6317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575"/>
    <w:rsid w:val="00C61E86"/>
    <w:rsid w:val="00C7580D"/>
    <w:rsid w:val="00C85BEB"/>
    <w:rsid w:val="00C965AE"/>
    <w:rsid w:val="00CA1DA7"/>
    <w:rsid w:val="00CB0BCE"/>
    <w:rsid w:val="00CB7029"/>
    <w:rsid w:val="00CB7BF9"/>
    <w:rsid w:val="00CC26A4"/>
    <w:rsid w:val="00CC4C12"/>
    <w:rsid w:val="00CD09B9"/>
    <w:rsid w:val="00CD6D81"/>
    <w:rsid w:val="00CF09C1"/>
    <w:rsid w:val="00CF73D4"/>
    <w:rsid w:val="00CF7F94"/>
    <w:rsid w:val="00D02A5E"/>
    <w:rsid w:val="00D031BA"/>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195E"/>
    <w:rsid w:val="00D9295F"/>
    <w:rsid w:val="00D974DD"/>
    <w:rsid w:val="00D97988"/>
    <w:rsid w:val="00DA6FB4"/>
    <w:rsid w:val="00DB38AD"/>
    <w:rsid w:val="00DC309B"/>
    <w:rsid w:val="00DC43BD"/>
    <w:rsid w:val="00DC4DA2"/>
    <w:rsid w:val="00DE2970"/>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3B03"/>
    <w:rsid w:val="00E6174A"/>
    <w:rsid w:val="00E65E89"/>
    <w:rsid w:val="00E72A84"/>
    <w:rsid w:val="00E75815"/>
    <w:rsid w:val="00E76019"/>
    <w:rsid w:val="00EA49BD"/>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uiPriority w:val="39"/>
    <w:rsid w:val="0037545C"/>
    <w:pPr>
      <w:spacing w:before="180"/>
      <w:ind w:left="2693" w:hanging="2693"/>
    </w:pPr>
    <w:rPr>
      <w:b/>
    </w:rPr>
  </w:style>
  <w:style w:type="paragraph" w:styleId="TOC1">
    <w:name w:val="toc 1"/>
    <w:uiPriority w:val="39"/>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545C"/>
    <w:pPr>
      <w:keepLines/>
      <w:tabs>
        <w:tab w:val="center" w:pos="4536"/>
        <w:tab w:val="right" w:pos="9072"/>
      </w:tabs>
    </w:pPr>
    <w:rPr>
      <w:noProof/>
    </w:r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uiPriority w:val="39"/>
    <w:rsid w:val="0037545C"/>
    <w:pPr>
      <w:ind w:left="1418" w:hanging="1418"/>
    </w:pPr>
  </w:style>
  <w:style w:type="paragraph" w:styleId="TOC3">
    <w:name w:val="toc 3"/>
    <w:basedOn w:val="TOC2"/>
    <w:uiPriority w:val="39"/>
    <w:rsid w:val="0037545C"/>
    <w:pPr>
      <w:ind w:left="1134" w:hanging="1134"/>
    </w:pPr>
  </w:style>
  <w:style w:type="paragraph" w:styleId="TOC2">
    <w:name w:val="toc 2"/>
    <w:basedOn w:val="TOC1"/>
    <w:uiPriority w:val="39"/>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noProof/>
      <w:sz w:val="16"/>
    </w:rPr>
  </w:style>
  <w:style w:type="paragraph" w:styleId="BodyText">
    <w:name w:val="Body Text"/>
    <w:basedOn w:val="Normal"/>
    <w:link w:val="BodyTextChar"/>
    <w:rsid w:val="006C124C"/>
    <w:pPr>
      <w:spacing w:after="120"/>
    </w:pPr>
    <w:rPr>
      <w:lang w:val="x-none"/>
    </w:r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rPr>
      <w:lang w:eastAsia="en-GB"/>
    </w:rPr>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lang w:eastAsia="en-GB"/>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e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emf"/><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png"/><Relationship Id="rId40"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8.emf"/><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87</Pages>
  <Words>20449</Words>
  <Characters>116561</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136737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Rapp</cp:lastModifiedBy>
  <cp:revision>5</cp:revision>
  <cp:lastPrinted>2014-06-17T19:30:00Z</cp:lastPrinted>
  <dcterms:created xsi:type="dcterms:W3CDTF">2024-03-20T22:16:00Z</dcterms:created>
  <dcterms:modified xsi:type="dcterms:W3CDTF">2024-03-27T16:23:00Z</dcterms:modified>
</cp:coreProperties>
</file>