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25153" w14:textId="31A9F9DF" w:rsidR="00DF1C10" w:rsidRPr="00DF1C10" w:rsidRDefault="00DF1C10" w:rsidP="00DF1C10">
      <w:pPr>
        <w:pStyle w:val="Kopfzeile"/>
        <w:tabs>
          <w:tab w:val="right" w:pos="9781"/>
        </w:tabs>
        <w:rPr>
          <w:rFonts w:cs="Arial"/>
          <w:b/>
          <w:sz w:val="22"/>
        </w:rPr>
      </w:pPr>
      <w:bookmarkStart w:id="0" w:name="_Hlk141178688"/>
      <w:bookmarkEnd w:id="0"/>
      <w:r w:rsidRPr="00DF1C10">
        <w:rPr>
          <w:rFonts w:cs="Arial"/>
          <w:b/>
          <w:sz w:val="22"/>
        </w:rPr>
        <w:t>3GPP TSG-RAN WG2 Meeting #127</w:t>
      </w:r>
      <w:r w:rsidR="00A069A6">
        <w:rPr>
          <w:rFonts w:cs="Arial"/>
          <w:b/>
          <w:sz w:val="22"/>
        </w:rPr>
        <w:t>bis</w:t>
      </w:r>
      <w:r w:rsidRPr="00DF1C10">
        <w:rPr>
          <w:rFonts w:cs="Arial"/>
          <w:b/>
          <w:sz w:val="22"/>
        </w:rPr>
        <w:tab/>
      </w:r>
      <w:r w:rsidRPr="00DF1C10">
        <w:rPr>
          <w:rFonts w:cs="Arial"/>
          <w:b/>
          <w:sz w:val="22"/>
        </w:rPr>
        <w:tab/>
      </w:r>
      <w:r w:rsidR="007553A9" w:rsidRPr="007553A9">
        <w:rPr>
          <w:rFonts w:cs="Arial"/>
          <w:b/>
          <w:sz w:val="22"/>
        </w:rPr>
        <w:t>R2-</w:t>
      </w:r>
      <w:r w:rsidR="00DE769D" w:rsidRPr="007553A9">
        <w:rPr>
          <w:rFonts w:cs="Arial"/>
          <w:b/>
          <w:sz w:val="22"/>
        </w:rPr>
        <w:t>24</w:t>
      </w:r>
      <w:r w:rsidR="00DE769D">
        <w:rPr>
          <w:rFonts w:cs="Arial"/>
          <w:b/>
          <w:sz w:val="22"/>
        </w:rPr>
        <w:t>09373</w:t>
      </w:r>
    </w:p>
    <w:p w14:paraId="63068E61" w14:textId="7A790E69" w:rsidR="00DF1C10" w:rsidRPr="00DF1C10" w:rsidRDefault="00DE769D" w:rsidP="00DF1C10">
      <w:pPr>
        <w:pStyle w:val="Kopfzeile"/>
        <w:rPr>
          <w:rFonts w:cs="Arial"/>
          <w:b/>
          <w:sz w:val="22"/>
        </w:rPr>
      </w:pPr>
      <w:r>
        <w:rPr>
          <w:rFonts w:cs="Arial"/>
          <w:b/>
          <w:sz w:val="22"/>
        </w:rPr>
        <w:t>HEFEI</w:t>
      </w:r>
      <w:r w:rsidR="00DF1C10" w:rsidRPr="00DF1C10">
        <w:rPr>
          <w:rFonts w:cs="Arial"/>
          <w:b/>
          <w:sz w:val="22"/>
        </w:rPr>
        <w:t xml:space="preserve">, </w:t>
      </w:r>
      <w:r w:rsidR="00357452">
        <w:rPr>
          <w:rFonts w:cs="Arial" w:hint="eastAsia"/>
          <w:b/>
          <w:sz w:val="22"/>
          <w:lang w:eastAsia="zh-CN"/>
        </w:rPr>
        <w:t xml:space="preserve">CHINA, </w:t>
      </w:r>
      <w:r w:rsidR="00DF1C10" w:rsidRPr="00DF1C10">
        <w:rPr>
          <w:rFonts w:cs="Arial"/>
          <w:b/>
          <w:sz w:val="22"/>
        </w:rPr>
        <w:t>1</w:t>
      </w:r>
      <w:r>
        <w:rPr>
          <w:rFonts w:cs="Arial"/>
          <w:b/>
          <w:sz w:val="22"/>
        </w:rPr>
        <w:t>4</w:t>
      </w:r>
      <w:r w:rsidR="00DF1C10" w:rsidRPr="00DF1C10">
        <w:rPr>
          <w:rFonts w:cs="Arial"/>
          <w:b/>
          <w:sz w:val="22"/>
        </w:rPr>
        <w:t xml:space="preserve"> – </w:t>
      </w:r>
      <w:r>
        <w:rPr>
          <w:rFonts w:cs="Arial"/>
          <w:b/>
          <w:sz w:val="22"/>
        </w:rPr>
        <w:t>18</w:t>
      </w:r>
      <w:r w:rsidR="00DF1C10" w:rsidRPr="00DF1C10">
        <w:rPr>
          <w:rFonts w:cs="Arial"/>
          <w:b/>
          <w:sz w:val="22"/>
        </w:rPr>
        <w:t xml:space="preserve"> </w:t>
      </w:r>
      <w:r>
        <w:rPr>
          <w:rFonts w:cs="Arial"/>
          <w:b/>
          <w:sz w:val="22"/>
        </w:rPr>
        <w:t xml:space="preserve">October </w:t>
      </w:r>
      <w:r w:rsidR="00DF1C10" w:rsidRPr="00DF1C10">
        <w:rPr>
          <w:rFonts w:cs="Arial"/>
          <w:b/>
          <w:sz w:val="22"/>
        </w:rPr>
        <w:t>2024</w:t>
      </w:r>
    </w:p>
    <w:p w14:paraId="0D91060B" w14:textId="77777777" w:rsidR="00DF1C10" w:rsidRPr="00DF1C10" w:rsidRDefault="00DF1C10" w:rsidP="00DF1C10">
      <w:pPr>
        <w:spacing w:after="60"/>
        <w:ind w:left="1985" w:hanging="1985"/>
        <w:rPr>
          <w:rFonts w:ascii="Arial" w:hAnsi="Arial" w:cs="Arial"/>
          <w:bCs/>
        </w:rPr>
      </w:pPr>
    </w:p>
    <w:p w14:paraId="0FA18F91" w14:textId="5821CB68" w:rsidR="00DF1C10" w:rsidRPr="00DF1C10" w:rsidRDefault="00DF1C10" w:rsidP="00DF1C10">
      <w:pPr>
        <w:spacing w:after="60"/>
        <w:ind w:left="1985" w:hanging="1985"/>
        <w:rPr>
          <w:rFonts w:ascii="Arial" w:hAnsi="Arial" w:cs="Arial"/>
          <w:bCs/>
        </w:rPr>
      </w:pPr>
      <w:r w:rsidRPr="00DF1C10">
        <w:rPr>
          <w:rFonts w:ascii="Arial" w:hAnsi="Arial" w:cs="Arial"/>
          <w:b/>
        </w:rPr>
        <w:t>Title:</w:t>
      </w:r>
      <w:r w:rsidRPr="00DF1C10">
        <w:rPr>
          <w:rFonts w:ascii="Arial" w:hAnsi="Arial" w:cs="Arial"/>
          <w:bCs/>
        </w:rPr>
        <w:tab/>
        <w:t>L3 measurement based LTM support over F1</w:t>
      </w:r>
    </w:p>
    <w:p w14:paraId="52A7EC12" w14:textId="77777777" w:rsidR="00DF1C10" w:rsidRPr="00DF1C10" w:rsidRDefault="00DF1C10" w:rsidP="00DF1C10">
      <w:pPr>
        <w:spacing w:after="60"/>
        <w:ind w:left="1985" w:hanging="1985"/>
        <w:rPr>
          <w:rFonts w:ascii="Arial" w:eastAsia="SimSun" w:hAnsi="Arial" w:cs="Arial"/>
          <w:bCs/>
          <w:lang w:val="en-US" w:eastAsia="zh-CN"/>
        </w:rPr>
      </w:pPr>
      <w:r w:rsidRPr="00DF1C10">
        <w:rPr>
          <w:rFonts w:ascii="Arial" w:hAnsi="Arial" w:cs="Arial"/>
          <w:b/>
        </w:rPr>
        <w:t>Release:</w:t>
      </w:r>
      <w:r w:rsidRPr="00DF1C10">
        <w:rPr>
          <w:rFonts w:ascii="Arial" w:hAnsi="Arial" w:cs="Arial"/>
          <w:bCs/>
        </w:rPr>
        <w:tab/>
        <w:t>Rel-</w:t>
      </w:r>
      <w:r w:rsidRPr="00DF1C10">
        <w:rPr>
          <w:rFonts w:ascii="Arial" w:hAnsi="Arial" w:cs="Arial" w:hint="eastAsia"/>
          <w:bCs/>
        </w:rPr>
        <w:t>1</w:t>
      </w:r>
      <w:r w:rsidRPr="00DF1C10">
        <w:rPr>
          <w:rFonts w:ascii="Arial" w:hAnsi="Arial" w:cs="Arial"/>
          <w:bCs/>
        </w:rPr>
        <w:t>8</w:t>
      </w:r>
    </w:p>
    <w:p w14:paraId="0F183EDE" w14:textId="5CB11050" w:rsidR="00DF1C10" w:rsidRPr="00DF1C10" w:rsidRDefault="00DF1C10" w:rsidP="00DF1C10">
      <w:pPr>
        <w:spacing w:after="60"/>
        <w:ind w:left="1985" w:hanging="1985"/>
        <w:rPr>
          <w:rFonts w:ascii="Arial" w:hAnsi="Arial" w:cs="Arial"/>
          <w:bCs/>
        </w:rPr>
      </w:pPr>
      <w:r w:rsidRPr="00DF1C10">
        <w:rPr>
          <w:rFonts w:ascii="Arial" w:hAnsi="Arial" w:cs="Arial"/>
          <w:b/>
        </w:rPr>
        <w:t>Work Item:</w:t>
      </w:r>
      <w:r w:rsidRPr="00DF1C10">
        <w:rPr>
          <w:rFonts w:ascii="Arial" w:hAnsi="Arial" w:cs="Arial"/>
          <w:bCs/>
        </w:rPr>
        <w:tab/>
      </w:r>
      <w:r w:rsidR="00D651E9">
        <w:rPr>
          <w:rFonts w:ascii="Arial" w:hAnsi="Arial" w:cs="Arial"/>
          <w:bCs/>
        </w:rPr>
        <w:t>NR_Mob_enh2-Core</w:t>
      </w:r>
    </w:p>
    <w:p w14:paraId="30307356" w14:textId="77777777" w:rsidR="00DF1C10" w:rsidRPr="00DF1C10" w:rsidRDefault="00DF1C10" w:rsidP="00DF1C10">
      <w:pPr>
        <w:spacing w:after="60"/>
        <w:ind w:left="1985" w:hanging="1985"/>
        <w:rPr>
          <w:rFonts w:ascii="Arial" w:hAnsi="Arial" w:cs="Arial"/>
          <w:bCs/>
        </w:rPr>
      </w:pPr>
    </w:p>
    <w:p w14:paraId="4DC575EB" w14:textId="12F2F1E9" w:rsidR="00DF1C10" w:rsidRPr="00DF1C10" w:rsidRDefault="00DF1C10" w:rsidP="00DF1C10">
      <w:pPr>
        <w:spacing w:after="60"/>
        <w:ind w:left="1985" w:hanging="1985"/>
        <w:rPr>
          <w:rFonts w:ascii="Arial" w:hAnsi="Arial" w:cs="Arial"/>
          <w:bCs/>
          <w:lang w:eastAsia="zh-CN"/>
        </w:rPr>
      </w:pPr>
      <w:r w:rsidRPr="00DF1C10">
        <w:rPr>
          <w:rFonts w:ascii="Arial" w:hAnsi="Arial" w:cs="Arial"/>
          <w:b/>
        </w:rPr>
        <w:t>Source:</w:t>
      </w:r>
      <w:r w:rsidRPr="00DF1C10">
        <w:rPr>
          <w:rFonts w:ascii="Arial" w:hAnsi="Arial" w:cs="Arial"/>
          <w:bCs/>
        </w:rPr>
        <w:tab/>
      </w:r>
      <w:r w:rsidRPr="00DF1C10">
        <w:rPr>
          <w:rFonts w:ascii="Arial" w:hAnsi="Arial" w:cs="Arial" w:hint="eastAsia"/>
          <w:bCs/>
          <w:lang w:val="en-US" w:eastAsia="zh-CN"/>
        </w:rPr>
        <w:t>RAN</w:t>
      </w:r>
      <w:r w:rsidRPr="00DF1C10">
        <w:rPr>
          <w:rFonts w:ascii="Arial" w:hAnsi="Arial" w:cs="Arial"/>
          <w:bCs/>
          <w:lang w:val="en-US" w:eastAsia="zh-CN"/>
        </w:rPr>
        <w:t>2</w:t>
      </w:r>
    </w:p>
    <w:p w14:paraId="2B49A3BF" w14:textId="77777777" w:rsidR="00DF1C10" w:rsidRPr="00DF1C10" w:rsidRDefault="00DF1C10" w:rsidP="00DF1C10">
      <w:pPr>
        <w:spacing w:after="60"/>
        <w:ind w:left="1985" w:hanging="1985"/>
        <w:rPr>
          <w:rFonts w:ascii="Arial" w:hAnsi="Arial" w:cs="Arial"/>
          <w:bCs/>
          <w:lang w:val="en-US" w:eastAsia="zh-CN"/>
        </w:rPr>
      </w:pPr>
      <w:r w:rsidRPr="00DF1C10">
        <w:rPr>
          <w:rFonts w:ascii="Arial" w:hAnsi="Arial" w:cs="Arial"/>
          <w:bCs/>
        </w:rPr>
        <w:t>To:</w:t>
      </w:r>
      <w:r w:rsidRPr="00DF1C10">
        <w:rPr>
          <w:rFonts w:ascii="Arial" w:hAnsi="Arial" w:cs="Arial"/>
          <w:bCs/>
        </w:rPr>
        <w:tab/>
      </w:r>
      <w:r w:rsidRPr="00DF1C10">
        <w:rPr>
          <w:rFonts w:ascii="Arial" w:hAnsi="Arial" w:cs="Arial"/>
          <w:bCs/>
          <w:lang w:val="en-US" w:eastAsia="zh-CN"/>
        </w:rPr>
        <w:t>RAN3</w:t>
      </w:r>
    </w:p>
    <w:p w14:paraId="431B9507" w14:textId="77777777" w:rsidR="00DF1C10" w:rsidRPr="00DF1C10" w:rsidRDefault="00DF1C10" w:rsidP="00DF1C10">
      <w:pPr>
        <w:pStyle w:val="Source"/>
        <w:rPr>
          <w:b w:val="0"/>
          <w:bCs/>
          <w:lang w:val="en-US"/>
        </w:rPr>
      </w:pPr>
      <w:r w:rsidRPr="00DF1C10">
        <w:rPr>
          <w:b w:val="0"/>
          <w:bCs/>
          <w:lang w:val="en-US"/>
        </w:rPr>
        <w:t>Cc:</w:t>
      </w:r>
      <w:r w:rsidRPr="00DF1C10">
        <w:rPr>
          <w:b w:val="0"/>
          <w:bCs/>
          <w:lang w:val="en-US"/>
        </w:rPr>
        <w:tab/>
      </w:r>
    </w:p>
    <w:p w14:paraId="143101B1" w14:textId="77777777" w:rsidR="00DF1C10" w:rsidRPr="00DF1C10" w:rsidRDefault="00DF1C10" w:rsidP="00DF1C10">
      <w:pPr>
        <w:spacing w:after="60"/>
        <w:ind w:left="1985" w:hanging="1985"/>
        <w:rPr>
          <w:rFonts w:ascii="Arial" w:hAnsi="Arial" w:cs="Arial"/>
          <w:bCs/>
          <w:lang w:val="en-US"/>
        </w:rPr>
      </w:pPr>
    </w:p>
    <w:p w14:paraId="371A961A" w14:textId="77777777" w:rsidR="00DF1C10" w:rsidRPr="00DF1C10" w:rsidRDefault="00DF1C10" w:rsidP="00DF1C10">
      <w:pPr>
        <w:spacing w:after="60"/>
        <w:ind w:left="1985" w:hanging="1985"/>
        <w:rPr>
          <w:rFonts w:ascii="Arial" w:hAnsi="Arial" w:cs="Arial"/>
          <w:b/>
          <w:sz w:val="22"/>
          <w:szCs w:val="22"/>
        </w:rPr>
      </w:pPr>
      <w:r w:rsidRPr="00DF1C10">
        <w:rPr>
          <w:rFonts w:ascii="Arial" w:hAnsi="Arial" w:cs="Arial"/>
          <w:b/>
          <w:sz w:val="22"/>
          <w:szCs w:val="22"/>
        </w:rPr>
        <w:t>Contact person:</w:t>
      </w:r>
    </w:p>
    <w:p w14:paraId="11FD4322" w14:textId="346BF912" w:rsidR="00DF1C10" w:rsidRPr="003542AE" w:rsidRDefault="00DF1C10" w:rsidP="00DF1C10">
      <w:pPr>
        <w:pStyle w:val="Contact"/>
        <w:tabs>
          <w:tab w:val="clear" w:pos="2268"/>
        </w:tabs>
        <w:rPr>
          <w:b w:val="0"/>
          <w:bCs/>
          <w:lang w:val="en-US"/>
        </w:rPr>
      </w:pPr>
      <w:r w:rsidRPr="003542AE">
        <w:rPr>
          <w:b w:val="0"/>
          <w:bCs/>
          <w:lang w:val="en-US"/>
        </w:rPr>
        <w:t>Name:</w:t>
      </w:r>
      <w:r w:rsidRPr="003542AE">
        <w:rPr>
          <w:b w:val="0"/>
          <w:bCs/>
          <w:lang w:val="en-US"/>
        </w:rPr>
        <w:tab/>
        <w:t>Alexey Kulakov</w:t>
      </w:r>
    </w:p>
    <w:p w14:paraId="3C05211B" w14:textId="77777777" w:rsidR="00DF1C10" w:rsidRPr="003542AE" w:rsidRDefault="00DF1C10" w:rsidP="00DF1C10">
      <w:pPr>
        <w:pStyle w:val="Contact"/>
        <w:tabs>
          <w:tab w:val="clear" w:pos="2268"/>
        </w:tabs>
        <w:rPr>
          <w:b w:val="0"/>
          <w:bCs/>
          <w:lang w:val="en-US"/>
        </w:rPr>
      </w:pPr>
      <w:r w:rsidRPr="003542AE">
        <w:rPr>
          <w:b w:val="0"/>
          <w:bCs/>
          <w:lang w:val="en-US"/>
        </w:rPr>
        <w:t>Tel. Number:</w:t>
      </w:r>
      <w:r w:rsidRPr="003542AE">
        <w:rPr>
          <w:b w:val="0"/>
          <w:bCs/>
          <w:lang w:val="en-US"/>
        </w:rPr>
        <w:tab/>
      </w:r>
    </w:p>
    <w:p w14:paraId="2BD3D3AA" w14:textId="7A0DBE08" w:rsidR="00DF1C10" w:rsidRPr="003542AE" w:rsidRDefault="00DF1C10" w:rsidP="00DF1C10">
      <w:pPr>
        <w:pStyle w:val="Contact"/>
        <w:tabs>
          <w:tab w:val="clear" w:pos="2268"/>
        </w:tabs>
        <w:rPr>
          <w:b w:val="0"/>
          <w:bCs/>
          <w:color w:val="0000FF"/>
          <w:lang w:val="en-US"/>
        </w:rPr>
      </w:pPr>
      <w:r w:rsidRPr="003542AE">
        <w:rPr>
          <w:b w:val="0"/>
          <w:bCs/>
          <w:color w:val="0000FF"/>
          <w:lang w:val="en-US"/>
        </w:rPr>
        <w:t>E-mail Address:</w:t>
      </w:r>
      <w:r w:rsidRPr="003542AE">
        <w:rPr>
          <w:b w:val="0"/>
          <w:bCs/>
          <w:color w:val="0000FF"/>
          <w:lang w:val="en-US"/>
        </w:rPr>
        <w:tab/>
        <w:t>alexey.kulakov1@vodafone.com</w:t>
      </w:r>
    </w:p>
    <w:p w14:paraId="786BE5D7" w14:textId="77777777" w:rsidR="00DF1C10" w:rsidRPr="003542AE" w:rsidRDefault="00DF1C10" w:rsidP="00DF1C10">
      <w:pPr>
        <w:spacing w:after="60"/>
        <w:ind w:left="1985" w:hanging="1985"/>
        <w:rPr>
          <w:rFonts w:ascii="Arial" w:hAnsi="Arial" w:cs="Arial"/>
          <w:bCs/>
          <w:lang w:val="en-US"/>
        </w:rPr>
      </w:pPr>
    </w:p>
    <w:p w14:paraId="5E5D5513" w14:textId="77777777" w:rsidR="00DF1C10" w:rsidRPr="00DF1C10" w:rsidRDefault="00DF1C10" w:rsidP="00DF1C10">
      <w:pPr>
        <w:tabs>
          <w:tab w:val="left" w:pos="2268"/>
        </w:tabs>
        <w:rPr>
          <w:rFonts w:ascii="Arial" w:hAnsi="Arial" w:cs="Arial"/>
          <w:bCs/>
        </w:rPr>
      </w:pPr>
      <w:r w:rsidRPr="00DF1C10">
        <w:rPr>
          <w:rFonts w:ascii="Arial" w:hAnsi="Arial" w:cs="Arial"/>
          <w:bCs/>
        </w:rPr>
        <w:t>Send any reply LS to:</w:t>
      </w:r>
      <w:r w:rsidRPr="00DF1C10">
        <w:rPr>
          <w:rFonts w:ascii="Arial" w:hAnsi="Arial" w:cs="Arial"/>
          <w:bCs/>
        </w:rPr>
        <w:tab/>
        <w:t xml:space="preserve">3GPP Liaisons Coordinator, </w:t>
      </w:r>
      <w:hyperlink r:id="rId11" w:history="1">
        <w:r w:rsidRPr="00DF1C10">
          <w:rPr>
            <w:rStyle w:val="Hyperlink"/>
            <w:rFonts w:ascii="Arial" w:hAnsi="Arial" w:cs="Arial"/>
            <w:bCs/>
          </w:rPr>
          <w:t>mailto:3GPPLiaison@etsi.org</w:t>
        </w:r>
      </w:hyperlink>
      <w:r w:rsidRPr="00DF1C10">
        <w:rPr>
          <w:rFonts w:ascii="Arial" w:hAnsi="Arial" w:cs="Arial"/>
          <w:bCs/>
        </w:rPr>
        <w:t xml:space="preserve"> </w:t>
      </w:r>
      <w:r w:rsidRPr="00DF1C10">
        <w:rPr>
          <w:rFonts w:ascii="Arial" w:hAnsi="Arial" w:cs="Arial"/>
          <w:bCs/>
        </w:rPr>
        <w:tab/>
      </w:r>
    </w:p>
    <w:p w14:paraId="3D95B05D" w14:textId="77777777" w:rsidR="00DF1C10" w:rsidRPr="00DF1C10" w:rsidRDefault="00DF1C10" w:rsidP="00DF1C10">
      <w:pPr>
        <w:spacing w:after="60"/>
        <w:ind w:left="1985" w:hanging="1985"/>
        <w:rPr>
          <w:rFonts w:ascii="Arial" w:hAnsi="Arial" w:cs="Arial"/>
          <w:bCs/>
        </w:rPr>
      </w:pPr>
      <w:r w:rsidRPr="00DF1C10">
        <w:rPr>
          <w:rFonts w:ascii="Arial" w:hAnsi="Arial" w:cs="Arial"/>
          <w:b/>
        </w:rPr>
        <w:t>Attachments:</w:t>
      </w:r>
      <w:r w:rsidRPr="00DF1C10">
        <w:rPr>
          <w:rFonts w:ascii="Arial" w:hAnsi="Arial" w:cs="Arial"/>
          <w:bCs/>
        </w:rPr>
        <w:tab/>
        <w:t>None</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8897F2" w14:textId="77777777" w:rsidR="00DF1C10" w:rsidRDefault="00DF1C10" w:rsidP="00DF1C10">
      <w:pPr>
        <w:spacing w:after="120"/>
        <w:rPr>
          <w:rFonts w:ascii="Arial" w:hAnsi="Arial" w:cs="Arial"/>
          <w:b/>
        </w:rPr>
      </w:pPr>
      <w:r>
        <w:rPr>
          <w:rFonts w:ascii="Arial" w:hAnsi="Arial" w:cs="Arial"/>
          <w:b/>
        </w:rPr>
        <w:t>1. Overall Description:</w:t>
      </w:r>
    </w:p>
    <w:p w14:paraId="59B2DAED" w14:textId="62B659FB" w:rsidR="00B047FE" w:rsidRDefault="00DE769D" w:rsidP="00472189">
      <w:pPr>
        <w:pStyle w:val="CRCoverPage"/>
        <w:rPr>
          <w:rFonts w:ascii="Times New Roman" w:eastAsiaTheme="minorEastAsia" w:hAnsi="Times New Roman"/>
        </w:rPr>
      </w:pPr>
      <w:r>
        <w:rPr>
          <w:rFonts w:ascii="Times New Roman" w:eastAsiaTheme="minorEastAsia" w:hAnsi="Times New Roman"/>
        </w:rPr>
        <w:t xml:space="preserve">RAN WG2 would like to thank RAN WG3 for their LS in </w:t>
      </w:r>
      <w:r w:rsidR="00D651E9">
        <w:rPr>
          <w:rFonts w:ascii="Times New Roman" w:eastAsiaTheme="minorEastAsia" w:hAnsi="Times New Roman"/>
        </w:rPr>
        <w:t>R2-2409382</w:t>
      </w:r>
      <w:r>
        <w:rPr>
          <w:rFonts w:ascii="Times New Roman" w:eastAsiaTheme="minorEastAsia" w:hAnsi="Times New Roman"/>
        </w:rPr>
        <w:t>.</w:t>
      </w:r>
    </w:p>
    <w:p w14:paraId="49B9C955" w14:textId="2215018B" w:rsidR="00DE769D" w:rsidRDefault="00DE769D" w:rsidP="00472189">
      <w:pPr>
        <w:pStyle w:val="CRCoverPage"/>
        <w:rPr>
          <w:rFonts w:ascii="Times New Roman" w:eastAsiaTheme="minorEastAsia" w:hAnsi="Times New Roman"/>
        </w:rPr>
      </w:pPr>
      <w:r>
        <w:rPr>
          <w:rFonts w:ascii="Times New Roman" w:eastAsiaTheme="minorEastAsia" w:hAnsi="Times New Roman"/>
        </w:rPr>
        <w:t xml:space="preserve">RAN WG2 </w:t>
      </w:r>
      <w:r w:rsidR="00D651E9">
        <w:rPr>
          <w:rFonts w:ascii="Times New Roman" w:eastAsiaTheme="minorEastAsia" w:hAnsi="Times New Roman"/>
        </w:rPr>
        <w:t xml:space="preserve">understands </w:t>
      </w:r>
      <w:r>
        <w:rPr>
          <w:rFonts w:ascii="Times New Roman" w:eastAsiaTheme="minorEastAsia" w:hAnsi="Times New Roman"/>
        </w:rPr>
        <w:t>that early synchronisation is also applicable to L3 measurements based LTM</w:t>
      </w:r>
      <w:r w:rsidR="00D651E9">
        <w:rPr>
          <w:rFonts w:ascii="Times New Roman" w:eastAsiaTheme="minorEastAsia" w:hAnsi="Times New Roman"/>
        </w:rPr>
        <w:t>.</w:t>
      </w:r>
    </w:p>
    <w:p w14:paraId="610EA404" w14:textId="039DD4AA" w:rsidR="00DE769D" w:rsidRPr="00472189" w:rsidRDefault="00DE769D" w:rsidP="00472189">
      <w:pPr>
        <w:pStyle w:val="CRCoverPage"/>
        <w:rPr>
          <w:rFonts w:ascii="Times New Roman" w:eastAsiaTheme="minorEastAsia" w:hAnsi="Times New Roman"/>
        </w:rPr>
      </w:pPr>
      <w:r>
        <w:rPr>
          <w:rFonts w:ascii="Times New Roman" w:eastAsiaTheme="minorEastAsia" w:hAnsi="Times New Roma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r w:rsidR="00D651E9">
        <w:rPr>
          <w:rFonts w:ascii="Times New Roman" w:eastAsiaTheme="minorEastAsia" w:hAnsi="Times New Roman"/>
        </w:rPr>
        <w:t>.</w:t>
      </w:r>
    </w:p>
    <w:p w14:paraId="7BEBD62A" w14:textId="77777777" w:rsidR="00DF1C10" w:rsidRPr="00DF1C10" w:rsidRDefault="00DF1C10" w:rsidP="00DF1C10">
      <w:pPr>
        <w:spacing w:after="120"/>
        <w:rPr>
          <w:b/>
          <w:bCs/>
        </w:rPr>
      </w:pPr>
      <w:r w:rsidRPr="00DF1C10">
        <w:rPr>
          <w:b/>
          <w:bCs/>
        </w:rPr>
        <w:t>2. Actions:</w:t>
      </w:r>
    </w:p>
    <w:p w14:paraId="6140A77A" w14:textId="1754E3A6" w:rsidR="00DF1C10" w:rsidRPr="00DF1C10" w:rsidRDefault="00DF1C10" w:rsidP="00DF1C10">
      <w:pPr>
        <w:spacing w:after="60"/>
      </w:pPr>
      <w:r w:rsidRPr="00DF1C10">
        <w:t xml:space="preserve">RAN2 kindly asks RAN3 </w:t>
      </w:r>
      <w:r w:rsidR="00DE769D">
        <w:t>to take the information above into account.</w:t>
      </w:r>
    </w:p>
    <w:p w14:paraId="0865E42B" w14:textId="77777777" w:rsidR="00DF1C10" w:rsidRPr="00DF1C10" w:rsidRDefault="00DF1C10" w:rsidP="00DF1C10">
      <w:pPr>
        <w:spacing w:after="60"/>
      </w:pPr>
    </w:p>
    <w:p w14:paraId="47EEE7DD" w14:textId="77777777" w:rsidR="00DF1C10" w:rsidRPr="00DF1C10" w:rsidRDefault="00DF1C10" w:rsidP="00DF1C10">
      <w:pPr>
        <w:spacing w:after="120"/>
        <w:rPr>
          <w:b/>
          <w:bCs/>
        </w:rPr>
      </w:pPr>
      <w:r w:rsidRPr="00DF1C10">
        <w:rPr>
          <w:b/>
          <w:bCs/>
        </w:rPr>
        <w:t>3. Date of Next RAN2 Meetings:</w:t>
      </w:r>
    </w:p>
    <w:p w14:paraId="5AB209BE" w14:textId="112ACB02" w:rsidR="008A521C" w:rsidRPr="0039351B" w:rsidRDefault="00DF1C10" w:rsidP="00DF1C10">
      <w:r w:rsidRPr="00DF1C10">
        <w:t>TSG-RAN</w:t>
      </w:r>
      <w:r w:rsidR="00A069A6">
        <w:t>2</w:t>
      </w:r>
      <w:r w:rsidRPr="00DF1C10">
        <w:t xml:space="preserve"> #12</w:t>
      </w:r>
      <w:r w:rsidR="00DE769D">
        <w:t>8</w:t>
      </w:r>
      <w:r w:rsidRPr="00DF1C10">
        <w:tab/>
      </w:r>
      <w:r w:rsidR="00DE769D">
        <w:t>November</w:t>
      </w:r>
      <w:r w:rsidR="00DE769D" w:rsidRPr="00DF1C10">
        <w:t xml:space="preserve"> </w:t>
      </w:r>
      <w:r w:rsidRPr="00DF1C10">
        <w:t>1</w:t>
      </w:r>
      <w:r w:rsidR="00D651E9">
        <w:t>8</w:t>
      </w:r>
      <w:r w:rsidRPr="00DF1C10">
        <w:t xml:space="preserve"> to </w:t>
      </w:r>
      <w:r w:rsidR="00D651E9">
        <w:t>22</w:t>
      </w:r>
      <w:r w:rsidRPr="00DF1C10">
        <w:t>, 2024</w:t>
      </w:r>
      <w:r w:rsidRPr="00DF1C10">
        <w:tab/>
      </w:r>
      <w:r w:rsidR="00D651E9">
        <w:t>Orlando</w:t>
      </w:r>
      <w:r w:rsidRPr="00DF1C10">
        <w:t xml:space="preserve">, </w:t>
      </w:r>
      <w:r w:rsidR="00D651E9">
        <w:t>USA</w:t>
      </w:r>
    </w:p>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AC98" w14:textId="77777777" w:rsidR="00245615" w:rsidRDefault="00245615" w:rsidP="006F5562">
      <w:pPr>
        <w:spacing w:after="0"/>
      </w:pPr>
      <w:r>
        <w:separator/>
      </w:r>
    </w:p>
  </w:endnote>
  <w:endnote w:type="continuationSeparator" w:id="0">
    <w:p w14:paraId="0A600B33" w14:textId="77777777" w:rsidR="00245615" w:rsidRDefault="00245615"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5F68" w14:textId="77777777" w:rsidR="00245615" w:rsidRDefault="00245615" w:rsidP="006F5562">
      <w:pPr>
        <w:spacing w:after="0"/>
      </w:pPr>
      <w:r>
        <w:separator/>
      </w:r>
    </w:p>
  </w:footnote>
  <w:footnote w:type="continuationSeparator" w:id="0">
    <w:p w14:paraId="6320D0AB" w14:textId="77777777" w:rsidR="00245615" w:rsidRDefault="00245615"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6"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8"/>
  </w:num>
  <w:num w:numId="3" w16cid:durableId="638656798">
    <w:abstractNumId w:val="3"/>
  </w:num>
  <w:num w:numId="4" w16cid:durableId="2104185096">
    <w:abstractNumId w:val="6"/>
  </w:num>
  <w:num w:numId="5" w16cid:durableId="1575776956">
    <w:abstractNumId w:val="7"/>
  </w:num>
  <w:num w:numId="6" w16cid:durableId="994529629">
    <w:abstractNumId w:val="1"/>
  </w:num>
  <w:num w:numId="7" w16cid:durableId="619148611">
    <w:abstractNumId w:val="4"/>
  </w:num>
  <w:num w:numId="8" w16cid:durableId="1552113011">
    <w:abstractNumId w:val="0"/>
  </w:num>
  <w:num w:numId="9" w16cid:durableId="46301240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1D4A"/>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D4ADC"/>
    <w:rsid w:val="000E19BC"/>
    <w:rsid w:val="000E5D04"/>
    <w:rsid w:val="000E6C74"/>
    <w:rsid w:val="000F0D02"/>
    <w:rsid w:val="000F181C"/>
    <w:rsid w:val="001033B2"/>
    <w:rsid w:val="00110986"/>
    <w:rsid w:val="001112FD"/>
    <w:rsid w:val="00124B41"/>
    <w:rsid w:val="001266B8"/>
    <w:rsid w:val="00126F3F"/>
    <w:rsid w:val="00130D3E"/>
    <w:rsid w:val="00141D02"/>
    <w:rsid w:val="00142B73"/>
    <w:rsid w:val="00153760"/>
    <w:rsid w:val="0015552C"/>
    <w:rsid w:val="00156643"/>
    <w:rsid w:val="001574F9"/>
    <w:rsid w:val="00163C95"/>
    <w:rsid w:val="00167289"/>
    <w:rsid w:val="00174E2A"/>
    <w:rsid w:val="00176177"/>
    <w:rsid w:val="0017723B"/>
    <w:rsid w:val="00180CB3"/>
    <w:rsid w:val="00183782"/>
    <w:rsid w:val="0018797C"/>
    <w:rsid w:val="00190CF5"/>
    <w:rsid w:val="001951F7"/>
    <w:rsid w:val="001A0675"/>
    <w:rsid w:val="001A7714"/>
    <w:rsid w:val="001B740B"/>
    <w:rsid w:val="001C1F3A"/>
    <w:rsid w:val="001C264E"/>
    <w:rsid w:val="001C382C"/>
    <w:rsid w:val="001C5BC8"/>
    <w:rsid w:val="001C691D"/>
    <w:rsid w:val="001D0918"/>
    <w:rsid w:val="001D0E93"/>
    <w:rsid w:val="001E0441"/>
    <w:rsid w:val="001E29F4"/>
    <w:rsid w:val="001E3429"/>
    <w:rsid w:val="001E35D5"/>
    <w:rsid w:val="001F5EC4"/>
    <w:rsid w:val="002028E7"/>
    <w:rsid w:val="00202D7C"/>
    <w:rsid w:val="00206110"/>
    <w:rsid w:val="00222D33"/>
    <w:rsid w:val="002331B5"/>
    <w:rsid w:val="0023491B"/>
    <w:rsid w:val="00236867"/>
    <w:rsid w:val="00237671"/>
    <w:rsid w:val="00240A3E"/>
    <w:rsid w:val="00240FE5"/>
    <w:rsid w:val="00245615"/>
    <w:rsid w:val="00245818"/>
    <w:rsid w:val="00246CC7"/>
    <w:rsid w:val="00253F3E"/>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F1069"/>
    <w:rsid w:val="002F5DE7"/>
    <w:rsid w:val="0030020B"/>
    <w:rsid w:val="0030345F"/>
    <w:rsid w:val="00303723"/>
    <w:rsid w:val="00305921"/>
    <w:rsid w:val="00306711"/>
    <w:rsid w:val="00310B83"/>
    <w:rsid w:val="003421E8"/>
    <w:rsid w:val="00354177"/>
    <w:rsid w:val="003542AE"/>
    <w:rsid w:val="003559A1"/>
    <w:rsid w:val="00357452"/>
    <w:rsid w:val="00360570"/>
    <w:rsid w:val="00365894"/>
    <w:rsid w:val="003658C6"/>
    <w:rsid w:val="00373064"/>
    <w:rsid w:val="00375544"/>
    <w:rsid w:val="00376207"/>
    <w:rsid w:val="00376ED1"/>
    <w:rsid w:val="00380636"/>
    <w:rsid w:val="003816E3"/>
    <w:rsid w:val="00383F24"/>
    <w:rsid w:val="0038432F"/>
    <w:rsid w:val="003904C9"/>
    <w:rsid w:val="0039121C"/>
    <w:rsid w:val="0039351B"/>
    <w:rsid w:val="003967AB"/>
    <w:rsid w:val="00397EDE"/>
    <w:rsid w:val="003A31BC"/>
    <w:rsid w:val="003B0132"/>
    <w:rsid w:val="003B1B51"/>
    <w:rsid w:val="003B635F"/>
    <w:rsid w:val="003C0871"/>
    <w:rsid w:val="003C19F9"/>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56337"/>
    <w:rsid w:val="004657EB"/>
    <w:rsid w:val="0046626E"/>
    <w:rsid w:val="00471EFC"/>
    <w:rsid w:val="00472189"/>
    <w:rsid w:val="00482F55"/>
    <w:rsid w:val="004A048C"/>
    <w:rsid w:val="004A05ED"/>
    <w:rsid w:val="004A3C60"/>
    <w:rsid w:val="004A493B"/>
    <w:rsid w:val="004A7DB5"/>
    <w:rsid w:val="004B256F"/>
    <w:rsid w:val="004B3AB1"/>
    <w:rsid w:val="004B4080"/>
    <w:rsid w:val="004B48D9"/>
    <w:rsid w:val="004C4B5E"/>
    <w:rsid w:val="004C5444"/>
    <w:rsid w:val="004C7126"/>
    <w:rsid w:val="004D01EF"/>
    <w:rsid w:val="004D2337"/>
    <w:rsid w:val="004D4D2A"/>
    <w:rsid w:val="004D50BB"/>
    <w:rsid w:val="004D6FD5"/>
    <w:rsid w:val="004E2634"/>
    <w:rsid w:val="004E7817"/>
    <w:rsid w:val="004E7A9C"/>
    <w:rsid w:val="004F16DA"/>
    <w:rsid w:val="004F1AF0"/>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D2503"/>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1557D"/>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B57E9"/>
    <w:rsid w:val="006C1310"/>
    <w:rsid w:val="006C1505"/>
    <w:rsid w:val="006C6535"/>
    <w:rsid w:val="006C7B5B"/>
    <w:rsid w:val="006D003D"/>
    <w:rsid w:val="006D0942"/>
    <w:rsid w:val="006D1E7C"/>
    <w:rsid w:val="006D2456"/>
    <w:rsid w:val="006D6113"/>
    <w:rsid w:val="006D71A0"/>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553A9"/>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62EA"/>
    <w:rsid w:val="007D6E21"/>
    <w:rsid w:val="007E0BE0"/>
    <w:rsid w:val="007E6ED0"/>
    <w:rsid w:val="007E7E94"/>
    <w:rsid w:val="007F1CDE"/>
    <w:rsid w:val="007F38AD"/>
    <w:rsid w:val="007F4B8D"/>
    <w:rsid w:val="007F569F"/>
    <w:rsid w:val="007F5B64"/>
    <w:rsid w:val="008061B0"/>
    <w:rsid w:val="00807377"/>
    <w:rsid w:val="00807EE3"/>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B97"/>
    <w:rsid w:val="0089508B"/>
    <w:rsid w:val="00896E10"/>
    <w:rsid w:val="008976A0"/>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28B4"/>
    <w:rsid w:val="00956235"/>
    <w:rsid w:val="00967BCC"/>
    <w:rsid w:val="00975AB5"/>
    <w:rsid w:val="00977798"/>
    <w:rsid w:val="00982355"/>
    <w:rsid w:val="009946A0"/>
    <w:rsid w:val="009949DF"/>
    <w:rsid w:val="00994BD6"/>
    <w:rsid w:val="009A2C45"/>
    <w:rsid w:val="009C2D47"/>
    <w:rsid w:val="009C6BE9"/>
    <w:rsid w:val="009D26A8"/>
    <w:rsid w:val="009D51D1"/>
    <w:rsid w:val="009D609A"/>
    <w:rsid w:val="009E68E1"/>
    <w:rsid w:val="009F7472"/>
    <w:rsid w:val="00A0122F"/>
    <w:rsid w:val="00A04D58"/>
    <w:rsid w:val="00A051A2"/>
    <w:rsid w:val="00A069A6"/>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47FE"/>
    <w:rsid w:val="00B052E8"/>
    <w:rsid w:val="00B06763"/>
    <w:rsid w:val="00B07176"/>
    <w:rsid w:val="00B12321"/>
    <w:rsid w:val="00B1240A"/>
    <w:rsid w:val="00B15D2E"/>
    <w:rsid w:val="00B1629B"/>
    <w:rsid w:val="00B167D0"/>
    <w:rsid w:val="00B20085"/>
    <w:rsid w:val="00B210BA"/>
    <w:rsid w:val="00B26047"/>
    <w:rsid w:val="00B26992"/>
    <w:rsid w:val="00B313F5"/>
    <w:rsid w:val="00B43F74"/>
    <w:rsid w:val="00B446AA"/>
    <w:rsid w:val="00B45B93"/>
    <w:rsid w:val="00B55744"/>
    <w:rsid w:val="00B73DA0"/>
    <w:rsid w:val="00B76593"/>
    <w:rsid w:val="00B8411E"/>
    <w:rsid w:val="00B85131"/>
    <w:rsid w:val="00B85496"/>
    <w:rsid w:val="00B87639"/>
    <w:rsid w:val="00B96B74"/>
    <w:rsid w:val="00BA0B64"/>
    <w:rsid w:val="00BA1AA6"/>
    <w:rsid w:val="00BA4D43"/>
    <w:rsid w:val="00BB10CC"/>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6681"/>
    <w:rsid w:val="00C973A3"/>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604C0"/>
    <w:rsid w:val="00D609A8"/>
    <w:rsid w:val="00D645B0"/>
    <w:rsid w:val="00D651E9"/>
    <w:rsid w:val="00D70683"/>
    <w:rsid w:val="00D708B2"/>
    <w:rsid w:val="00D726AD"/>
    <w:rsid w:val="00D75821"/>
    <w:rsid w:val="00D76499"/>
    <w:rsid w:val="00D8167D"/>
    <w:rsid w:val="00D82AC3"/>
    <w:rsid w:val="00D82E25"/>
    <w:rsid w:val="00D8511C"/>
    <w:rsid w:val="00D8597E"/>
    <w:rsid w:val="00D86950"/>
    <w:rsid w:val="00D8754E"/>
    <w:rsid w:val="00D9277B"/>
    <w:rsid w:val="00D96B19"/>
    <w:rsid w:val="00DA5931"/>
    <w:rsid w:val="00DA5EF5"/>
    <w:rsid w:val="00DB17BD"/>
    <w:rsid w:val="00DC2ECA"/>
    <w:rsid w:val="00DD5254"/>
    <w:rsid w:val="00DD67B0"/>
    <w:rsid w:val="00DD76B4"/>
    <w:rsid w:val="00DE0363"/>
    <w:rsid w:val="00DE0A27"/>
    <w:rsid w:val="00DE2C8F"/>
    <w:rsid w:val="00DE769D"/>
    <w:rsid w:val="00DF1663"/>
    <w:rsid w:val="00DF1C10"/>
    <w:rsid w:val="00DF78B3"/>
    <w:rsid w:val="00DF7F8A"/>
    <w:rsid w:val="00E03BEB"/>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4203"/>
    <w:rsid w:val="00E76CA3"/>
    <w:rsid w:val="00E77B83"/>
    <w:rsid w:val="00E8245F"/>
    <w:rsid w:val="00E900D6"/>
    <w:rsid w:val="00E9221C"/>
    <w:rsid w:val="00E93CC5"/>
    <w:rsid w:val="00EA1D0B"/>
    <w:rsid w:val="00EA25D1"/>
    <w:rsid w:val="00EA2D0E"/>
    <w:rsid w:val="00EA2E03"/>
    <w:rsid w:val="00EB15C7"/>
    <w:rsid w:val="00EB3079"/>
    <w:rsid w:val="00EB3E07"/>
    <w:rsid w:val="00EB5205"/>
    <w:rsid w:val="00EC2470"/>
    <w:rsid w:val="00EC2B3A"/>
    <w:rsid w:val="00EC39ED"/>
    <w:rsid w:val="00EC7984"/>
    <w:rsid w:val="00ED04A8"/>
    <w:rsid w:val="00ED0F1F"/>
    <w:rsid w:val="00ED4686"/>
    <w:rsid w:val="00EE14A1"/>
    <w:rsid w:val="00EE288C"/>
    <w:rsid w:val="00EE5663"/>
    <w:rsid w:val="00EF01D6"/>
    <w:rsid w:val="00EF1EF0"/>
    <w:rsid w:val="00EF651A"/>
    <w:rsid w:val="00EF6A35"/>
    <w:rsid w:val="00F06784"/>
    <w:rsid w:val="00F07436"/>
    <w:rsid w:val="00F12AC1"/>
    <w:rsid w:val="00F256B8"/>
    <w:rsid w:val="00F30102"/>
    <w:rsid w:val="00F370FA"/>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7DF"/>
    <w:rsid w:val="00FD5D79"/>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nhideWhenUsed/>
    <w:rsid w:val="006F5562"/>
    <w:pPr>
      <w:tabs>
        <w:tab w:val="center" w:pos="4536"/>
        <w:tab w:val="right" w:pos="9072"/>
      </w:tabs>
      <w:spacing w:after="0"/>
    </w:pPr>
  </w:style>
  <w:style w:type="character" w:customStyle="1" w:styleId="KopfzeileZchn">
    <w:name w:val="Kopfzeile Zchn"/>
    <w:basedOn w:val="Absatz-Standardschriftart"/>
    <w:link w:val="Kopfzeile"/>
    <w:qFormat/>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uiPriority w:val="10"/>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uiPriority w:val="10"/>
    <w:qFormat/>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Source">
    <w:name w:val="Source"/>
    <w:basedOn w:val="Standard"/>
    <w:qFormat/>
    <w:rsid w:val="00DF1C10"/>
    <w:pPr>
      <w:spacing w:after="60"/>
      <w:ind w:left="1985" w:hanging="1985"/>
    </w:pPr>
    <w:rPr>
      <w:rFonts w:ascii="Arial" w:eastAsia="Times New Roman" w:hAnsi="Arial" w:cs="Arial"/>
      <w:b/>
    </w:rPr>
  </w:style>
  <w:style w:type="paragraph" w:customStyle="1" w:styleId="Contact">
    <w:name w:val="Contact"/>
    <w:basedOn w:val="berschrift4"/>
    <w:rsid w:val="00DF1C10"/>
    <w:pPr>
      <w:keepLines w:val="0"/>
      <w:tabs>
        <w:tab w:val="left" w:pos="2268"/>
        <w:tab w:val="left" w:pos="2694"/>
      </w:tabs>
      <w:spacing w:before="0"/>
      <w:ind w:left="567"/>
    </w:pPr>
    <w:rPr>
      <w:rFonts w:ascii="Arial" w:eastAsia="Times New Roman"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2.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3.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1</Pages>
  <Words>145</Words>
  <Characters>915</Characters>
  <Application>Microsoft Office Word</Application>
  <DocSecurity>0</DocSecurity>
  <Lines>7</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2024-10-17T06:59:00Z</dcterms:created>
  <dcterms:modified xsi:type="dcterms:W3CDTF">2024-10-17T06:59:00Z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2024-10-17T06:59:00Z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10225a6e-3592-4d04-a460-f78f602e4696</vt:lpwstr>
  </property>
  <property fmtid="{D5CDD505-2E9C-101B-9397-08002B2CF9AE}" pid="17" name="MSIP_Label_0359f705-2ba0-454b-9cfc-6ce5bcaac040_ContentBits">
    <vt:lpwstr>2</vt:lpwstr>
  </property>
</Properties>
</file>