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1C6697E9"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615D39">
        <w:rPr>
          <w:rFonts w:ascii="Times New Roman" w:hAnsi="Times New Roman" w:cs="Times New Roman"/>
          <w:bCs w:val="0"/>
          <w:sz w:val="24"/>
          <w:szCs w:val="24"/>
          <w:lang w:val="de-DE"/>
        </w:rPr>
        <w:t>2</w:t>
      </w:r>
      <w:r w:rsidR="000E5D64">
        <w:rPr>
          <w:rFonts w:ascii="Times New Roman" w:hAnsi="Times New Roman" w:cs="Times New Roman"/>
          <w:bCs w:val="0"/>
          <w:sz w:val="24"/>
          <w:szCs w:val="24"/>
          <w:lang w:val="de-DE"/>
        </w:rPr>
        <w:t>7</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EA6EA5">
        <w:rPr>
          <w:rFonts w:ascii="Times New Roman" w:hAnsi="Times New Roman" w:cs="Times New Roman"/>
          <w:bCs w:val="0"/>
          <w:sz w:val="24"/>
          <w:szCs w:val="24"/>
          <w:lang w:val="de-DE"/>
        </w:rPr>
        <w:t xml:space="preserve"> </w:t>
      </w:r>
      <w:r w:rsidR="004F17D6">
        <w:rPr>
          <w:rFonts w:ascii="Times New Roman" w:hAnsi="Times New Roman" w:cs="Times New Roman"/>
          <w:bCs w:val="0"/>
          <w:sz w:val="24"/>
          <w:szCs w:val="24"/>
          <w:lang w:val="de-DE"/>
        </w:rPr>
        <w:t>R2-2</w:t>
      </w:r>
      <w:r w:rsidR="001A449D">
        <w:rPr>
          <w:rFonts w:ascii="Times New Roman" w:hAnsi="Times New Roman" w:cs="Times New Roman"/>
          <w:bCs w:val="0"/>
          <w:sz w:val="24"/>
          <w:szCs w:val="24"/>
          <w:lang w:val="de-DE"/>
        </w:rPr>
        <w:t>4</w:t>
      </w:r>
      <w:r w:rsidR="006870DA">
        <w:rPr>
          <w:rFonts w:ascii="Times New Roman" w:hAnsi="Times New Roman" w:cs="Times New Roman"/>
          <w:bCs w:val="0"/>
          <w:sz w:val="24"/>
          <w:szCs w:val="24"/>
          <w:lang w:val="de-DE"/>
        </w:rPr>
        <w:t>07206</w:t>
      </w:r>
    </w:p>
    <w:p w14:paraId="3DCE96D0" w14:textId="193F0766" w:rsidR="000E37C1" w:rsidRPr="00025716" w:rsidRDefault="00DC29E7"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Maastricht</w:t>
      </w:r>
      <w:r w:rsidR="00615D39">
        <w:rPr>
          <w:rFonts w:ascii="Times New Roman" w:hAnsi="Times New Roman" w:cs="Times New Roman"/>
          <w:bCs w:val="0"/>
          <w:sz w:val="24"/>
          <w:szCs w:val="24"/>
          <w:lang w:val="pt-BR"/>
        </w:rPr>
        <w:t xml:space="preserve">, </w:t>
      </w:r>
      <w:r w:rsidR="001A449D">
        <w:rPr>
          <w:rFonts w:ascii="Times New Roman" w:hAnsi="Times New Roman" w:cs="Times New Roman"/>
          <w:bCs w:val="0"/>
          <w:sz w:val="24"/>
          <w:szCs w:val="24"/>
          <w:lang w:val="pt-BR"/>
        </w:rPr>
        <w:t>Netherlands</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w:t>
      </w:r>
      <w:r w:rsidR="00141BF0">
        <w:rPr>
          <w:rFonts w:ascii="Times New Roman" w:hAnsi="Times New Roman" w:cs="Times New Roman"/>
          <w:bCs w:val="0"/>
          <w:sz w:val="24"/>
          <w:szCs w:val="24"/>
          <w:lang w:val="pt-BR"/>
        </w:rPr>
        <w:t xml:space="preserve"> </w:t>
      </w:r>
      <w:r w:rsidR="001A449D">
        <w:rPr>
          <w:rFonts w:ascii="Times New Roman" w:hAnsi="Times New Roman" w:cs="Times New Roman"/>
          <w:bCs w:val="0"/>
          <w:sz w:val="24"/>
          <w:szCs w:val="24"/>
          <w:lang w:val="pt-BR"/>
        </w:rPr>
        <w:t>August</w:t>
      </w:r>
      <w:r w:rsidR="00141BF0">
        <w:rPr>
          <w:rFonts w:ascii="Times New Roman" w:hAnsi="Times New Roman" w:cs="Times New Roman"/>
          <w:bCs w:val="0"/>
          <w:sz w:val="24"/>
          <w:szCs w:val="24"/>
          <w:lang w:val="pt-BR"/>
        </w:rPr>
        <w:t xml:space="preserve"> </w:t>
      </w:r>
      <w:r w:rsidR="00615D39">
        <w:rPr>
          <w:rFonts w:ascii="Times New Roman" w:hAnsi="Times New Roman" w:cs="Times New Roman"/>
          <w:bCs w:val="0"/>
          <w:sz w:val="24"/>
          <w:szCs w:val="24"/>
          <w:lang w:val="pt-BR"/>
        </w:rPr>
        <w:t>1</w:t>
      </w:r>
      <w:r w:rsidR="001A449D">
        <w:rPr>
          <w:rFonts w:ascii="Times New Roman" w:hAnsi="Times New Roman" w:cs="Times New Roman"/>
          <w:bCs w:val="0"/>
          <w:sz w:val="24"/>
          <w:szCs w:val="24"/>
          <w:lang w:val="pt-BR"/>
        </w:rPr>
        <w:t>9</w:t>
      </w:r>
      <w:r w:rsidR="00141BF0">
        <w:rPr>
          <w:rFonts w:ascii="Times New Roman" w:hAnsi="Times New Roman" w:cs="Times New Roman"/>
          <w:bCs w:val="0"/>
          <w:sz w:val="24"/>
          <w:szCs w:val="24"/>
          <w:lang w:val="pt-BR"/>
        </w:rPr>
        <w:t xml:space="preserve"> -</w:t>
      </w:r>
      <w:r w:rsidR="00385FBA" w:rsidRPr="00025716">
        <w:rPr>
          <w:rFonts w:ascii="Times New Roman" w:hAnsi="Times New Roman" w:cs="Times New Roman"/>
          <w:bCs w:val="0"/>
          <w:sz w:val="24"/>
          <w:szCs w:val="24"/>
          <w:lang w:val="pt-BR"/>
        </w:rPr>
        <w:t xml:space="preserve"> </w:t>
      </w:r>
      <w:r w:rsidR="001A449D">
        <w:rPr>
          <w:rFonts w:ascii="Times New Roman" w:hAnsi="Times New Roman" w:cs="Times New Roman"/>
          <w:bCs w:val="0"/>
          <w:sz w:val="24"/>
          <w:szCs w:val="24"/>
          <w:lang w:val="pt-BR"/>
        </w:rPr>
        <w:t>23</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1A449D">
        <w:rPr>
          <w:rFonts w:ascii="Times New Roman" w:hAnsi="Times New Roman" w:cs="Times New Roman"/>
          <w:bCs w:val="0"/>
          <w:sz w:val="24"/>
          <w:szCs w:val="24"/>
          <w:lang w:val="pt-BR"/>
        </w:rPr>
        <w:t>4</w:t>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00EA6EA5">
        <w:rPr>
          <w:rFonts w:ascii="Times New Roman" w:hAnsi="Times New Roman" w:cs="Times New Roman"/>
          <w:bCs w:val="0"/>
          <w:sz w:val="24"/>
          <w:szCs w:val="24"/>
          <w:lang w:val="pt-BR"/>
        </w:rPr>
        <w:t xml:space="preserve">          </w:t>
      </w:r>
      <w:r w:rsidR="0066055E">
        <w:rPr>
          <w:rFonts w:ascii="Times New Roman" w:hAnsi="Times New Roman" w:cs="Times New Roman"/>
          <w:bCs w:val="0"/>
          <w:sz w:val="24"/>
          <w:szCs w:val="24"/>
          <w:lang w:val="pt-BR"/>
        </w:rPr>
        <w:t xml:space="preserve">       </w:t>
      </w:r>
      <w:r w:rsidR="00E413FF">
        <w:rPr>
          <w:rFonts w:ascii="Times New Roman" w:hAnsi="Times New Roman" w:cs="Times New Roman"/>
          <w:bCs w:val="0"/>
          <w:sz w:val="24"/>
          <w:szCs w:val="24"/>
          <w:lang w:val="pt-BR"/>
        </w:rPr>
        <w:t xml:space="preserve"> </w:t>
      </w:r>
    </w:p>
    <w:p w14:paraId="397C6F3F" w14:textId="13444F29"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1A449D">
        <w:rPr>
          <w:rFonts w:ascii="Times New Roman" w:hAnsi="Times New Roman" w:cs="Times New Roman"/>
          <w:sz w:val="24"/>
          <w:szCs w:val="24"/>
          <w:lang w:val="en-US"/>
        </w:rPr>
        <w:t>8.1</w:t>
      </w:r>
      <w:r w:rsidR="00635733">
        <w:rPr>
          <w:rFonts w:ascii="Times New Roman" w:hAnsi="Times New Roman" w:cs="Times New Roman"/>
          <w:sz w:val="24"/>
          <w:szCs w:val="24"/>
          <w:lang w:val="en-US"/>
        </w:rPr>
        <w:t>3</w:t>
      </w:r>
      <w:r w:rsidR="00D70597" w:rsidRPr="002A0B0A">
        <w:rPr>
          <w:rFonts w:ascii="Times New Roman" w:hAnsi="Times New Roman" w:cs="Times New Roman"/>
          <w:sz w:val="24"/>
          <w:szCs w:val="24"/>
          <w:lang w:val="en-US"/>
        </w:rPr>
        <w:t>.</w:t>
      </w:r>
      <w:r w:rsidR="00370578">
        <w:rPr>
          <w:rFonts w:ascii="Times New Roman" w:hAnsi="Times New Roman" w:cs="Times New Roman"/>
          <w:sz w:val="24"/>
          <w:szCs w:val="24"/>
          <w:lang w:val="en-US"/>
        </w:rPr>
        <w:t>3</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4A2E4906"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370578">
        <w:rPr>
          <w:rFonts w:ascii="Times New Roman" w:hAnsi="Times New Roman" w:cs="Times New Roman"/>
          <w:sz w:val="24"/>
          <w:szCs w:val="24"/>
          <w:lang w:val="en-US"/>
        </w:rPr>
        <w:t>Control Plane</w:t>
      </w:r>
      <w:r w:rsidR="001A449D">
        <w:rPr>
          <w:rFonts w:ascii="Times New Roman" w:hAnsi="Times New Roman" w:cs="Times New Roman"/>
          <w:sz w:val="24"/>
          <w:szCs w:val="24"/>
          <w:lang w:val="en-US"/>
        </w:rPr>
        <w:t xml:space="preserve"> under multihop</w:t>
      </w:r>
      <w:r w:rsidR="002908D7">
        <w:rPr>
          <w:rFonts w:ascii="Times New Roman" w:hAnsi="Times New Roman" w:cs="Times New Roman"/>
          <w:sz w:val="24"/>
          <w:szCs w:val="24"/>
          <w:lang w:val="en-US"/>
        </w:rPr>
        <w:t xml:space="preserve"> L2 U2N</w:t>
      </w:r>
      <w:r w:rsidR="001A449D">
        <w:rPr>
          <w:rFonts w:ascii="Times New Roman" w:hAnsi="Times New Roman" w:cs="Times New Roman"/>
          <w:sz w:val="24"/>
          <w:szCs w:val="24"/>
          <w:lang w:val="en-US"/>
        </w:rPr>
        <w:t xml:space="preserve"> relay</w:t>
      </w:r>
      <w:r w:rsidR="002908D7">
        <w:rPr>
          <w:rFonts w:ascii="Times New Roman" w:hAnsi="Times New Roman" w:cs="Times New Roman"/>
          <w:sz w:val="24"/>
          <w:szCs w:val="24"/>
          <w:lang w:val="en-US"/>
        </w:rPr>
        <w:t>ing</w:t>
      </w:r>
      <w:bookmarkStart w:id="0" w:name="_GoBack"/>
      <w:bookmarkEnd w:id="0"/>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0FE5D56E"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 the</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of the </w:t>
      </w:r>
      <w:r w:rsidR="001A449D">
        <w:rPr>
          <w:rFonts w:ascii="Times New Roman" w:hAnsi="Times New Roman" w:cs="Times New Roman"/>
        </w:rPr>
        <w:t xml:space="preserve">key issues for </w:t>
      </w:r>
      <w:r w:rsidR="00370578">
        <w:rPr>
          <w:rFonts w:ascii="Times New Roman" w:hAnsi="Times New Roman" w:cs="Times New Roman"/>
        </w:rPr>
        <w:t>control plane</w:t>
      </w:r>
      <w:r w:rsidR="001A449D">
        <w:rPr>
          <w:rFonts w:ascii="Times New Roman" w:hAnsi="Times New Roman" w:cs="Times New Roman"/>
        </w:rPr>
        <w:t xml:space="preserve"> under </w:t>
      </w:r>
      <w:r w:rsidR="002908D7">
        <w:rPr>
          <w:rFonts w:ascii="Times New Roman" w:hAnsi="Times New Roman" w:cs="Times New Roman"/>
        </w:rPr>
        <w:t xml:space="preserve">L2 </w:t>
      </w:r>
      <w:r w:rsidR="001A449D">
        <w:rPr>
          <w:rFonts w:ascii="Times New Roman" w:hAnsi="Times New Roman" w:cs="Times New Roman"/>
        </w:rPr>
        <w:t>U2N multihop relay</w:t>
      </w:r>
      <w:r w:rsidR="002908D7">
        <w:rPr>
          <w:rFonts w:ascii="Times New Roman" w:hAnsi="Times New Roman" w:cs="Times New Roman"/>
        </w:rPr>
        <w:t>ing</w:t>
      </w:r>
      <w:r w:rsidR="00CE0CD3">
        <w:rPr>
          <w:rFonts w:ascii="Times New Roman" w:hAnsi="Times New Roman" w:cs="Times New Roman"/>
        </w:rPr>
        <w:t>.</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472AB7D1" w14:textId="77777777" w:rsidR="00075016" w:rsidRDefault="00B33D52" w:rsidP="00781CD8">
      <w:pPr>
        <w:rPr>
          <w:rFonts w:ascii="Times New Roman" w:hAnsi="Times New Roman" w:cs="Times New Roman"/>
          <w:sz w:val="22"/>
          <w:szCs w:val="22"/>
        </w:rPr>
      </w:pPr>
      <w:r>
        <w:rPr>
          <w:rFonts w:ascii="Times New Roman" w:hAnsi="Times New Roman" w:cs="Times New Roman"/>
          <w:sz w:val="22"/>
          <w:szCs w:val="22"/>
        </w:rPr>
        <w:t xml:space="preserve">Based on the </w:t>
      </w:r>
      <w:r w:rsidR="001837A2">
        <w:rPr>
          <w:rFonts w:ascii="Times New Roman" w:hAnsi="Times New Roman" w:cs="Times New Roman"/>
          <w:sz w:val="22"/>
          <w:szCs w:val="22"/>
        </w:rPr>
        <w:t>work item [1]</w:t>
      </w:r>
      <w:r w:rsidR="00075016">
        <w:rPr>
          <w:rFonts w:ascii="Times New Roman" w:hAnsi="Times New Roman" w:cs="Times New Roman"/>
          <w:sz w:val="22"/>
          <w:szCs w:val="22"/>
        </w:rPr>
        <w:t xml:space="preserve">, one of the issues to be addressed is highlighted below: </w:t>
      </w:r>
    </w:p>
    <w:p w14:paraId="2C28DA5D" w14:textId="77777777" w:rsidR="00075016" w:rsidRPr="00075016" w:rsidRDefault="00075016" w:rsidP="00075016">
      <w:pPr>
        <w:numPr>
          <w:ilvl w:val="0"/>
          <w:numId w:val="28"/>
        </w:numPr>
        <w:overflowPunct w:val="0"/>
        <w:autoSpaceDE w:val="0"/>
        <w:autoSpaceDN w:val="0"/>
        <w:adjustRightInd w:val="0"/>
        <w:spacing w:before="120" w:after="0" w:line="280" w:lineRule="atLeast"/>
        <w:rPr>
          <w:rFonts w:ascii="Times New Roman" w:eastAsia="DengXian" w:hAnsi="Times New Roman" w:cs="Times New Roman"/>
          <w:i/>
          <w:lang w:val="en-US"/>
        </w:rPr>
      </w:pPr>
      <w:r w:rsidRPr="00075016">
        <w:rPr>
          <w:rFonts w:ascii="Times New Roman" w:eastAsia="DengXian" w:hAnsi="Times New Roman" w:cs="Times New Roman"/>
          <w:i/>
        </w:rPr>
        <w:t xml:space="preserve">Specify mechanisms to support </w:t>
      </w:r>
      <w:r w:rsidRPr="00075016">
        <w:rPr>
          <w:rFonts w:ascii="Times New Roman" w:hAnsi="Times New Roman" w:cs="Times New Roman"/>
          <w:i/>
          <w:lang w:eastAsia="ko-KR"/>
        </w:rPr>
        <w:t>up to two</w:t>
      </w:r>
      <w:r w:rsidRPr="00075016">
        <w:rPr>
          <w:rFonts w:ascii="Times New Roman" w:eastAsia="DengXian" w:hAnsi="Times New Roman" w:cs="Times New Roman"/>
          <w:i/>
        </w:rPr>
        <w:t xml:space="preserve"> additional hop</w:t>
      </w:r>
      <w:r w:rsidRPr="00075016">
        <w:rPr>
          <w:rFonts w:ascii="Times New Roman" w:hAnsi="Times New Roman" w:cs="Times New Roman"/>
          <w:i/>
          <w:lang w:eastAsia="ko-KR"/>
        </w:rPr>
        <w:t>s</w:t>
      </w:r>
      <w:r w:rsidRPr="00075016">
        <w:rPr>
          <w:rFonts w:ascii="Times New Roman" w:eastAsia="DengXian" w:hAnsi="Times New Roman" w:cs="Times New Roman"/>
          <w:i/>
        </w:rPr>
        <w:t xml:space="preserve"> relay</w:t>
      </w:r>
      <w:r w:rsidRPr="00075016">
        <w:rPr>
          <w:rFonts w:ascii="Times New Roman" w:hAnsi="Times New Roman" w:cs="Times New Roman"/>
          <w:i/>
          <w:lang w:eastAsia="ko-KR"/>
        </w:rPr>
        <w:t>s</w:t>
      </w:r>
      <w:r w:rsidRPr="00075016">
        <w:rPr>
          <w:rFonts w:ascii="Times New Roman" w:eastAsia="DengXian" w:hAnsi="Times New Roman" w:cs="Times New Roman"/>
          <w:i/>
        </w:rPr>
        <w:t xml:space="preserve"> on top of Rel-17 U2N relay</w:t>
      </w:r>
      <w:r w:rsidRPr="00075016">
        <w:rPr>
          <w:rFonts w:ascii="Times New Roman" w:hAnsi="Times New Roman" w:cs="Times New Roman"/>
          <w:i/>
        </w:rPr>
        <w:t xml:space="preserve">. </w:t>
      </w:r>
      <w:r w:rsidRPr="00075016">
        <w:rPr>
          <w:rFonts w:ascii="Times New Roman" w:hAnsi="Times New Roman" w:cs="Times New Roman"/>
          <w:i/>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075016">
        <w:rPr>
          <w:rFonts w:ascii="Times New Roman" w:hAnsi="Times New Roman" w:cs="Times New Roman"/>
          <w:i/>
        </w:rPr>
        <w:t>A necessary criterion for the specified mechanisms is easy extensibility to support two additional hop relays for the work done until RAN#107 and to be forward compatible for future extensions for additional relays.</w:t>
      </w:r>
    </w:p>
    <w:p w14:paraId="364DFC39" w14:textId="77777777" w:rsidR="00075016" w:rsidRPr="00075016" w:rsidRDefault="00075016" w:rsidP="00075016">
      <w:pPr>
        <w:numPr>
          <w:ilvl w:val="1"/>
          <w:numId w:val="28"/>
        </w:numPr>
        <w:overflowPunct w:val="0"/>
        <w:autoSpaceDE w:val="0"/>
        <w:autoSpaceDN w:val="0"/>
        <w:adjustRightInd w:val="0"/>
        <w:spacing w:before="120" w:after="0" w:line="280" w:lineRule="atLeast"/>
        <w:rPr>
          <w:rFonts w:ascii="Times New Roman" w:eastAsia="DengXian" w:hAnsi="Times New Roman" w:cs="Times New Roman"/>
          <w:i/>
        </w:rPr>
      </w:pPr>
      <w:r w:rsidRPr="00370578">
        <w:rPr>
          <w:rFonts w:ascii="Times New Roman" w:eastAsia="DengXian" w:hAnsi="Times New Roman" w:cs="Times New Roman"/>
          <w:i/>
        </w:rPr>
        <w:t>Relay discovery and (re)selection</w:t>
      </w:r>
      <w:r w:rsidRPr="00075016">
        <w:rPr>
          <w:rFonts w:ascii="Times New Roman" w:eastAsia="DengXian" w:hAnsi="Times New Roman" w:cs="Times New Roman"/>
          <w:i/>
        </w:rPr>
        <w:t xml:space="preserve"> [RAN2]</w:t>
      </w:r>
    </w:p>
    <w:p w14:paraId="68D1F9C3" w14:textId="77777777" w:rsidR="00075016" w:rsidRPr="00075016" w:rsidRDefault="00075016" w:rsidP="00075016">
      <w:pPr>
        <w:numPr>
          <w:ilvl w:val="1"/>
          <w:numId w:val="28"/>
        </w:numPr>
        <w:overflowPunct w:val="0"/>
        <w:autoSpaceDE w:val="0"/>
        <w:autoSpaceDN w:val="0"/>
        <w:adjustRightInd w:val="0"/>
        <w:spacing w:before="120" w:after="0" w:line="280" w:lineRule="atLeast"/>
        <w:rPr>
          <w:rFonts w:ascii="Times New Roman" w:eastAsia="DengXian" w:hAnsi="Times New Roman" w:cs="Times New Roman"/>
          <w:i/>
        </w:rPr>
      </w:pPr>
      <w:r w:rsidRPr="00075016">
        <w:rPr>
          <w:rFonts w:ascii="Times New Roman" w:eastAsia="DengXian" w:hAnsi="Times New Roman" w:cs="Times New Roman"/>
          <w:i/>
        </w:rPr>
        <w:t>Signalling support for relay UEs and remote UE authorization if SA2 concludes it is needed [RAN3]</w:t>
      </w:r>
    </w:p>
    <w:p w14:paraId="5A678C9F" w14:textId="77777777" w:rsidR="00075016" w:rsidRPr="00075016" w:rsidRDefault="00075016" w:rsidP="00075016">
      <w:pPr>
        <w:numPr>
          <w:ilvl w:val="1"/>
          <w:numId w:val="28"/>
        </w:numPr>
        <w:overflowPunct w:val="0"/>
        <w:autoSpaceDE w:val="0"/>
        <w:autoSpaceDN w:val="0"/>
        <w:adjustRightInd w:val="0"/>
        <w:spacing w:before="120" w:after="0" w:line="280" w:lineRule="atLeast"/>
        <w:rPr>
          <w:rFonts w:ascii="Times New Roman" w:eastAsia="DengXian" w:hAnsi="Times New Roman" w:cs="Times New Roman"/>
          <w:i/>
        </w:rPr>
      </w:pPr>
      <w:r w:rsidRPr="00075016">
        <w:rPr>
          <w:rFonts w:ascii="Times New Roman" w:eastAsia="DengXian" w:hAnsi="Times New Roman" w:cs="Times New Roman"/>
          <w:i/>
        </w:rPr>
        <w:t>Impact on SRAP and QoS handling for multi-hop [RAN2]</w:t>
      </w:r>
    </w:p>
    <w:p w14:paraId="518AA759" w14:textId="77777777" w:rsidR="00075016" w:rsidRPr="00075016" w:rsidRDefault="00075016" w:rsidP="00075016">
      <w:pPr>
        <w:numPr>
          <w:ilvl w:val="1"/>
          <w:numId w:val="28"/>
        </w:numPr>
        <w:overflowPunct w:val="0"/>
        <w:autoSpaceDE w:val="0"/>
        <w:autoSpaceDN w:val="0"/>
        <w:adjustRightInd w:val="0"/>
        <w:spacing w:before="120" w:after="0" w:line="280" w:lineRule="atLeast"/>
        <w:rPr>
          <w:rFonts w:ascii="Times New Roman" w:eastAsia="DengXian" w:hAnsi="Times New Roman" w:cs="Times New Roman"/>
          <w:i/>
        </w:rPr>
      </w:pPr>
      <w:r w:rsidRPr="00370578">
        <w:rPr>
          <w:rFonts w:ascii="Times New Roman" w:eastAsia="DengXian" w:hAnsi="Times New Roman" w:cs="Times New Roman"/>
          <w:i/>
          <w:highlight w:val="yellow"/>
        </w:rPr>
        <w:t>Control plane procedures</w:t>
      </w:r>
      <w:r w:rsidRPr="00075016">
        <w:rPr>
          <w:rFonts w:ascii="Times New Roman" w:eastAsia="DengXian" w:hAnsi="Times New Roman" w:cs="Times New Roman"/>
          <w:i/>
        </w:rPr>
        <w:t xml:space="preserve"> [RAN2, RAN3]</w:t>
      </w:r>
    </w:p>
    <w:p w14:paraId="0A300FC7" w14:textId="77777777" w:rsidR="00B635CC" w:rsidRDefault="00B635CC" w:rsidP="00B92F62">
      <w:pPr>
        <w:rPr>
          <w:rFonts w:ascii="Times New Roman" w:hAnsi="Times New Roman" w:cs="Times New Roman"/>
          <w:lang w:eastAsia="zh-CN"/>
        </w:rPr>
      </w:pPr>
    </w:p>
    <w:p w14:paraId="02026500" w14:textId="6DD91D69" w:rsidR="0041391F" w:rsidRDefault="00FA7A30" w:rsidP="00FA7A30">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370578">
        <w:rPr>
          <w:rFonts w:ascii="Times New Roman" w:hAnsi="Times New Roman" w:cs="Times New Roman"/>
          <w:sz w:val="32"/>
          <w:szCs w:val="32"/>
          <w:lang w:eastAsia="zh-CN"/>
        </w:rPr>
        <w:t>Connection establishment</w:t>
      </w:r>
      <w:r w:rsidR="0041391F">
        <w:rPr>
          <w:rFonts w:ascii="Times New Roman" w:hAnsi="Times New Roman" w:cs="Times New Roman"/>
          <w:sz w:val="32"/>
          <w:szCs w:val="32"/>
          <w:lang w:eastAsia="zh-CN"/>
        </w:rPr>
        <w:t xml:space="preserve"> </w:t>
      </w:r>
    </w:p>
    <w:p w14:paraId="77C237A7" w14:textId="18D1C73D" w:rsidR="007D2F4B" w:rsidRDefault="009E0886" w:rsidP="00B92F62">
      <w:pPr>
        <w:rPr>
          <w:rFonts w:ascii="Times New Roman" w:hAnsi="Times New Roman" w:cs="Times New Roman"/>
          <w:lang w:eastAsia="zh-CN"/>
        </w:rPr>
      </w:pPr>
      <w:r>
        <w:rPr>
          <w:rFonts w:ascii="Times New Roman" w:hAnsi="Times New Roman" w:cs="Times New Roman"/>
          <w:lang w:eastAsia="zh-CN"/>
        </w:rPr>
        <w:t>For the</w:t>
      </w:r>
      <w:r w:rsidR="00374272">
        <w:rPr>
          <w:rFonts w:ascii="Times New Roman" w:hAnsi="Times New Roman" w:cs="Times New Roman"/>
          <w:lang w:eastAsia="zh-CN"/>
        </w:rPr>
        <w:t xml:space="preserve"> discussion of</w:t>
      </w:r>
      <w:r>
        <w:rPr>
          <w:rFonts w:ascii="Times New Roman" w:hAnsi="Times New Roman" w:cs="Times New Roman"/>
          <w:lang w:eastAsia="zh-CN"/>
        </w:rPr>
        <w:t xml:space="preserve"> connection establishment procedure, we could assume the relay discovery and relay selection process has been completed successfully (Steps 1 and 2 in Figure 1).  </w:t>
      </w:r>
    </w:p>
    <w:p w14:paraId="42D53631" w14:textId="77777777" w:rsidR="00EB63CD" w:rsidRDefault="00EB63CD" w:rsidP="00B92F62">
      <w:pPr>
        <w:rPr>
          <w:rFonts w:ascii="Times New Roman" w:hAnsi="Times New Roman" w:cs="Times New Roman"/>
          <w:lang w:eastAsia="zh-CN"/>
        </w:rPr>
      </w:pPr>
    </w:p>
    <w:p w14:paraId="37E99EF4" w14:textId="088CD723" w:rsidR="00EB63CD" w:rsidRDefault="00EB63CD" w:rsidP="00B92F62">
      <w:r>
        <w:object w:dxaOrig="10591" w:dyaOrig="7216" w14:anchorId="05EE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pt;height:299.75pt" o:ole="">
            <v:imagedata r:id="rId8" o:title=""/>
          </v:shape>
          <o:OLEObject Type="Embed" ProgID="Visio.Drawing.15" ShapeID="_x0000_i1025" DrawAspect="Content" ObjectID="_1784618650" r:id="rId9"/>
        </w:object>
      </w:r>
    </w:p>
    <w:p w14:paraId="1E260B52" w14:textId="6B978407" w:rsidR="00EB63CD" w:rsidRPr="00EB63CD" w:rsidRDefault="00EB63CD" w:rsidP="00EB63CD">
      <w:pPr>
        <w:ind w:left="840"/>
        <w:rPr>
          <w:rFonts w:ascii="Times New Roman" w:hAnsi="Times New Roman" w:cs="Times New Roman"/>
          <w:b/>
          <w:lang w:eastAsia="zh-CN"/>
        </w:rPr>
      </w:pPr>
      <w:r>
        <w:rPr>
          <w:rFonts w:ascii="Times New Roman" w:hAnsi="Times New Roman" w:cs="Times New Roman"/>
          <w:lang w:eastAsia="zh-CN"/>
        </w:rPr>
        <w:tab/>
      </w:r>
      <w:r w:rsidRPr="00EB63CD">
        <w:rPr>
          <w:rFonts w:ascii="Times New Roman" w:hAnsi="Times New Roman" w:cs="Times New Roman"/>
          <w:b/>
          <w:lang w:eastAsia="zh-CN"/>
        </w:rPr>
        <w:t xml:space="preserve">Figure 1: RRC Setup procedure with multihop relay UEs. </w:t>
      </w:r>
    </w:p>
    <w:p w14:paraId="55C74488" w14:textId="77777777" w:rsidR="00EB63CD" w:rsidRDefault="00EB63CD" w:rsidP="00B92F62">
      <w:pPr>
        <w:rPr>
          <w:rFonts w:ascii="Times New Roman" w:hAnsi="Times New Roman" w:cs="Times New Roman"/>
          <w:lang w:eastAsia="zh-CN"/>
        </w:rPr>
      </w:pPr>
    </w:p>
    <w:p w14:paraId="2F05DC9C" w14:textId="3D5E0872" w:rsidR="00B43F89" w:rsidRDefault="00203638" w:rsidP="00B92F62">
      <w:pPr>
        <w:rPr>
          <w:rFonts w:ascii="Times New Roman" w:hAnsi="Times New Roman" w:cs="Times New Roman"/>
          <w:lang w:eastAsia="zh-CN"/>
        </w:rPr>
      </w:pPr>
      <w:r>
        <w:rPr>
          <w:rFonts w:ascii="Times New Roman" w:hAnsi="Times New Roman" w:cs="Times New Roman"/>
          <w:lang w:eastAsia="zh-CN"/>
        </w:rPr>
        <w:t xml:space="preserve">Once the relay UEs are selected for the desired path towards the NW, the PC5 </w:t>
      </w:r>
      <w:r w:rsidR="002B5AB0">
        <w:rPr>
          <w:rFonts w:ascii="Times New Roman" w:hAnsi="Times New Roman" w:cs="Times New Roman"/>
          <w:lang w:eastAsia="zh-CN"/>
        </w:rPr>
        <w:t>c</w:t>
      </w:r>
      <w:r>
        <w:rPr>
          <w:rFonts w:ascii="Times New Roman" w:hAnsi="Times New Roman" w:cs="Times New Roman"/>
          <w:lang w:eastAsia="zh-CN"/>
        </w:rPr>
        <w:t>onnection</w:t>
      </w:r>
      <w:r w:rsidR="002B5AB0">
        <w:rPr>
          <w:rFonts w:ascii="Times New Roman" w:hAnsi="Times New Roman" w:cs="Times New Roman"/>
          <w:lang w:eastAsia="zh-CN"/>
        </w:rPr>
        <w:t>s</w:t>
      </w:r>
      <w:r>
        <w:rPr>
          <w:rFonts w:ascii="Times New Roman" w:hAnsi="Times New Roman" w:cs="Times New Roman"/>
          <w:lang w:eastAsia="zh-CN"/>
        </w:rPr>
        <w:t xml:space="preserve"> for all the sidelink hops must also be established.  Then it i</w:t>
      </w:r>
      <w:r w:rsidR="00FA7A30">
        <w:rPr>
          <w:rFonts w:ascii="Times New Roman" w:hAnsi="Times New Roman" w:cs="Times New Roman"/>
          <w:lang w:eastAsia="zh-CN"/>
        </w:rPr>
        <w:t xml:space="preserve">s assumed the remote UE will send </w:t>
      </w:r>
      <w:r w:rsidR="007765CF">
        <w:rPr>
          <w:rFonts w:ascii="Times New Roman" w:hAnsi="Times New Roman" w:cs="Times New Roman"/>
          <w:lang w:eastAsia="zh-CN"/>
        </w:rPr>
        <w:t>the</w:t>
      </w:r>
      <w:r w:rsidR="00D85C03">
        <w:rPr>
          <w:rFonts w:ascii="Times New Roman" w:hAnsi="Times New Roman" w:cs="Times New Roman"/>
          <w:lang w:eastAsia="zh-CN"/>
        </w:rPr>
        <w:t xml:space="preserve"> </w:t>
      </w:r>
      <w:r>
        <w:rPr>
          <w:rFonts w:ascii="Times New Roman" w:hAnsi="Times New Roman" w:cs="Times New Roman"/>
          <w:lang w:eastAsia="zh-CN"/>
        </w:rPr>
        <w:t>SRB0 (RRC Setup Request) via a</w:t>
      </w:r>
      <w:r w:rsidR="007765CF">
        <w:rPr>
          <w:rFonts w:ascii="Times New Roman" w:hAnsi="Times New Roman" w:cs="Times New Roman"/>
          <w:lang w:eastAsia="zh-CN"/>
        </w:rPr>
        <w:t xml:space="preserve"> preconf</w:t>
      </w:r>
      <w:r w:rsidR="00D7244F">
        <w:rPr>
          <w:rFonts w:ascii="Times New Roman" w:hAnsi="Times New Roman" w:cs="Times New Roman"/>
          <w:lang w:eastAsia="zh-CN"/>
        </w:rPr>
        <w:t xml:space="preserve">igured </w:t>
      </w:r>
      <w:r w:rsidR="00FA7A30">
        <w:rPr>
          <w:rFonts w:ascii="Times New Roman" w:hAnsi="Times New Roman" w:cs="Times New Roman"/>
          <w:lang w:eastAsia="zh-CN"/>
        </w:rPr>
        <w:t>SL-RLC0 via the selected relay UEs towards the serving cell</w:t>
      </w:r>
      <w:r w:rsidR="00715D44">
        <w:rPr>
          <w:rFonts w:ascii="Times New Roman" w:hAnsi="Times New Roman" w:cs="Times New Roman"/>
          <w:lang w:eastAsia="zh-CN"/>
        </w:rPr>
        <w:t xml:space="preserve"> (Step 3)</w:t>
      </w:r>
      <w:r w:rsidR="00FA7A30">
        <w:rPr>
          <w:rFonts w:ascii="Times New Roman" w:hAnsi="Times New Roman" w:cs="Times New Roman"/>
          <w:lang w:eastAsia="zh-CN"/>
        </w:rPr>
        <w:t xml:space="preserve">.  </w:t>
      </w:r>
      <w:r w:rsidR="00AB63B2">
        <w:rPr>
          <w:rFonts w:ascii="Times New Roman" w:hAnsi="Times New Roman" w:cs="Times New Roman"/>
          <w:lang w:eastAsia="zh-CN"/>
        </w:rPr>
        <w:t>With regards to Step 4 in Figure 1, we assume the inter</w:t>
      </w:r>
      <w:r w:rsidR="005C593D">
        <w:rPr>
          <w:rFonts w:ascii="Times New Roman" w:hAnsi="Times New Roman" w:cs="Times New Roman"/>
          <w:lang w:eastAsia="zh-CN"/>
        </w:rPr>
        <w:t>mediate</w:t>
      </w:r>
      <w:r w:rsidR="00AB63B2">
        <w:rPr>
          <w:rFonts w:ascii="Times New Roman" w:hAnsi="Times New Roman" w:cs="Times New Roman"/>
          <w:lang w:eastAsia="zh-CN"/>
        </w:rPr>
        <w:t xml:space="preserve"> relay UE will need to </w:t>
      </w:r>
      <w:r w:rsidR="001003EB">
        <w:rPr>
          <w:rFonts w:ascii="Times New Roman" w:hAnsi="Times New Roman" w:cs="Times New Roman"/>
          <w:lang w:eastAsia="zh-CN"/>
        </w:rPr>
        <w:t xml:space="preserve">forward </w:t>
      </w:r>
      <w:r w:rsidR="00AB63B2">
        <w:rPr>
          <w:rFonts w:ascii="Times New Roman" w:hAnsi="Times New Roman" w:cs="Times New Roman"/>
          <w:lang w:eastAsia="zh-CN"/>
        </w:rPr>
        <w:t>the remote UE’s RRC Setup Request to the U2N relay UE</w:t>
      </w:r>
      <w:r w:rsidR="001003EB">
        <w:rPr>
          <w:rFonts w:ascii="Times New Roman" w:hAnsi="Times New Roman" w:cs="Times New Roman"/>
          <w:lang w:eastAsia="zh-CN"/>
        </w:rPr>
        <w:t xml:space="preserve">, but it will also need to send its own RRC setup Request to the cell via the U2N relay UE, if it’s not yet in RRC CONN.  In the legacy U2N case with one U2N relay UE, </w:t>
      </w:r>
      <w:r w:rsidR="008C5CCE">
        <w:rPr>
          <w:rFonts w:ascii="Times New Roman" w:hAnsi="Times New Roman" w:cs="Times New Roman"/>
          <w:lang w:eastAsia="zh-CN"/>
        </w:rPr>
        <w:t xml:space="preserve">it is assumed the U2N relay UE that is in IDLE or INACTIVE would need to first establish its own RRC connection before sending the remote UE’s RRC Setup request to its serving cell. </w:t>
      </w:r>
      <w:r w:rsidR="00D81319">
        <w:rPr>
          <w:rFonts w:ascii="Times New Roman" w:hAnsi="Times New Roman" w:cs="Times New Roman"/>
          <w:lang w:eastAsia="zh-CN"/>
        </w:rPr>
        <w:t xml:space="preserve"> With the addition of the intermediate relay UE, it would be necessary for the intermediate relay UE to send both RRC Setup Requests to the gNB if the intermediate relay UE is </w:t>
      </w:r>
      <w:r w:rsidR="00E2248F">
        <w:rPr>
          <w:rFonts w:ascii="Times New Roman" w:hAnsi="Times New Roman" w:cs="Times New Roman"/>
          <w:lang w:eastAsia="zh-CN"/>
        </w:rPr>
        <w:t xml:space="preserve">also </w:t>
      </w:r>
      <w:r w:rsidR="00D81319">
        <w:rPr>
          <w:rFonts w:ascii="Times New Roman" w:hAnsi="Times New Roman" w:cs="Times New Roman"/>
          <w:lang w:eastAsia="zh-CN"/>
        </w:rPr>
        <w:t xml:space="preserve">not </w:t>
      </w:r>
      <w:r w:rsidR="00EB63CD">
        <w:rPr>
          <w:rFonts w:ascii="Times New Roman" w:hAnsi="Times New Roman" w:cs="Times New Roman"/>
          <w:lang w:eastAsia="zh-CN"/>
        </w:rPr>
        <w:t xml:space="preserve">in </w:t>
      </w:r>
      <w:r w:rsidR="00D81319">
        <w:rPr>
          <w:rFonts w:ascii="Times New Roman" w:hAnsi="Times New Roman" w:cs="Times New Roman"/>
          <w:lang w:eastAsia="zh-CN"/>
        </w:rPr>
        <w:t xml:space="preserve">RRC CONN. </w:t>
      </w:r>
      <w:r w:rsidR="008C5CCE">
        <w:rPr>
          <w:rFonts w:ascii="Times New Roman" w:hAnsi="Times New Roman" w:cs="Times New Roman"/>
          <w:lang w:eastAsia="zh-CN"/>
        </w:rPr>
        <w:t xml:space="preserve"> </w:t>
      </w:r>
      <w:r w:rsidR="00D81319">
        <w:rPr>
          <w:rFonts w:ascii="Times New Roman" w:hAnsi="Times New Roman" w:cs="Times New Roman"/>
          <w:lang w:eastAsia="zh-CN"/>
        </w:rPr>
        <w:t>If</w:t>
      </w:r>
      <w:r w:rsidR="00D81319" w:rsidRPr="00D81319">
        <w:rPr>
          <w:rFonts w:ascii="Times New Roman" w:hAnsi="Times New Roman" w:cs="Times New Roman"/>
          <w:lang w:eastAsia="zh-CN"/>
        </w:rPr>
        <w:t xml:space="preserve"> we </w:t>
      </w:r>
      <w:r w:rsidR="00D81319">
        <w:rPr>
          <w:rFonts w:ascii="Times New Roman" w:hAnsi="Times New Roman" w:cs="Times New Roman"/>
          <w:lang w:eastAsia="zh-CN"/>
        </w:rPr>
        <w:t>follow the</w:t>
      </w:r>
      <w:r w:rsidR="00D81319" w:rsidRPr="00D81319">
        <w:rPr>
          <w:rFonts w:ascii="Times New Roman" w:hAnsi="Times New Roman" w:cs="Times New Roman"/>
          <w:lang w:eastAsia="zh-CN"/>
        </w:rPr>
        <w:t xml:space="preserve"> legacy-like procedure, the </w:t>
      </w:r>
      <w:r w:rsidR="00883CD2">
        <w:rPr>
          <w:rFonts w:ascii="Times New Roman" w:hAnsi="Times New Roman" w:cs="Times New Roman" w:hint="eastAsia"/>
        </w:rPr>
        <w:t>i</w:t>
      </w:r>
      <w:r w:rsidR="00D81319" w:rsidRPr="00D81319">
        <w:rPr>
          <w:rFonts w:ascii="Times New Roman" w:hAnsi="Times New Roman" w:cs="Times New Roman"/>
          <w:lang w:eastAsia="zh-CN"/>
        </w:rPr>
        <w:t xml:space="preserve">ntermediate relay UE </w:t>
      </w:r>
      <w:r w:rsidR="00EB63CD">
        <w:rPr>
          <w:rFonts w:ascii="Times New Roman" w:hAnsi="Times New Roman" w:cs="Times New Roman"/>
          <w:lang w:eastAsia="zh-CN"/>
        </w:rPr>
        <w:t>would</w:t>
      </w:r>
      <w:r w:rsidR="00D81319">
        <w:rPr>
          <w:rFonts w:ascii="Times New Roman" w:hAnsi="Times New Roman" w:cs="Times New Roman"/>
          <w:lang w:eastAsia="zh-CN"/>
        </w:rPr>
        <w:t xml:space="preserve"> </w:t>
      </w:r>
      <w:r w:rsidR="00D81319" w:rsidRPr="00D81319">
        <w:rPr>
          <w:rFonts w:ascii="Times New Roman" w:hAnsi="Times New Roman" w:cs="Times New Roman"/>
          <w:lang w:eastAsia="zh-CN"/>
        </w:rPr>
        <w:t>first send its own RRC Setup Request to the U2N relay UE, and similarly for the U2N relay (as needed</w:t>
      </w:r>
      <w:r w:rsidR="00D81319">
        <w:rPr>
          <w:rFonts w:ascii="Times New Roman" w:hAnsi="Times New Roman" w:cs="Times New Roman"/>
          <w:lang w:eastAsia="zh-CN"/>
        </w:rPr>
        <w:t xml:space="preserve"> if it’s not in RRC CONN</w:t>
      </w:r>
      <w:r w:rsidR="00D81319" w:rsidRPr="00D81319">
        <w:rPr>
          <w:rFonts w:ascii="Times New Roman" w:hAnsi="Times New Roman" w:cs="Times New Roman"/>
          <w:lang w:eastAsia="zh-CN"/>
        </w:rPr>
        <w:t xml:space="preserve">). It may also be assumed that the </w:t>
      </w:r>
      <w:r w:rsidR="00883CD2">
        <w:rPr>
          <w:rFonts w:ascii="Times New Roman" w:hAnsi="Times New Roman" w:cs="Times New Roman" w:hint="eastAsia"/>
        </w:rPr>
        <w:t>i</w:t>
      </w:r>
      <w:r w:rsidR="00D81319" w:rsidRPr="00D81319">
        <w:rPr>
          <w:rFonts w:ascii="Times New Roman" w:hAnsi="Times New Roman" w:cs="Times New Roman"/>
          <w:lang w:eastAsia="zh-CN"/>
        </w:rPr>
        <w:t>ntermediate relay UE will not receive the RRC Setup from the gNB, until the U2N relay</w:t>
      </w:r>
      <w:r w:rsidR="00EB63CD">
        <w:rPr>
          <w:rFonts w:ascii="Times New Roman" w:hAnsi="Times New Roman" w:cs="Times New Roman"/>
          <w:lang w:eastAsia="zh-CN"/>
        </w:rPr>
        <w:t xml:space="preserve"> UE</w:t>
      </w:r>
      <w:r w:rsidR="00D81319" w:rsidRPr="00D81319">
        <w:rPr>
          <w:rFonts w:ascii="Times New Roman" w:hAnsi="Times New Roman" w:cs="Times New Roman"/>
          <w:lang w:eastAsia="zh-CN"/>
        </w:rPr>
        <w:t xml:space="preserve"> is RR</w:t>
      </w:r>
      <w:r w:rsidR="00CA7DD3">
        <w:rPr>
          <w:rFonts w:ascii="Times New Roman" w:hAnsi="Times New Roman" w:cs="Times New Roman" w:hint="eastAsia"/>
        </w:rPr>
        <w:t>C</w:t>
      </w:r>
      <w:r w:rsidR="00D81319" w:rsidRPr="00D81319">
        <w:rPr>
          <w:rFonts w:ascii="Times New Roman" w:hAnsi="Times New Roman" w:cs="Times New Roman"/>
          <w:lang w:eastAsia="zh-CN"/>
        </w:rPr>
        <w:t xml:space="preserve"> </w:t>
      </w:r>
      <w:r w:rsidR="00883CD2" w:rsidRPr="00D81319">
        <w:rPr>
          <w:rFonts w:ascii="Times New Roman" w:hAnsi="Times New Roman" w:cs="Times New Roman"/>
          <w:lang w:eastAsia="zh-CN"/>
        </w:rPr>
        <w:t>C</w:t>
      </w:r>
      <w:r w:rsidR="00883CD2">
        <w:rPr>
          <w:rFonts w:ascii="Times New Roman" w:hAnsi="Times New Roman" w:cs="Times New Roman" w:hint="eastAsia"/>
        </w:rPr>
        <w:t>ONN</w:t>
      </w:r>
      <w:r w:rsidR="00D81319" w:rsidRPr="00D81319">
        <w:rPr>
          <w:rFonts w:ascii="Times New Roman" w:hAnsi="Times New Roman" w:cs="Times New Roman"/>
          <w:lang w:eastAsia="zh-CN"/>
        </w:rPr>
        <w:t>.</w:t>
      </w:r>
      <w:r w:rsidR="00D81319">
        <w:rPr>
          <w:rFonts w:ascii="Times New Roman" w:hAnsi="Times New Roman" w:cs="Times New Roman"/>
          <w:lang w:eastAsia="zh-CN"/>
        </w:rPr>
        <w:t xml:space="preserve">  This would suggest that the </w:t>
      </w:r>
      <w:r w:rsidR="00D81319" w:rsidRPr="00D81319">
        <w:rPr>
          <w:rFonts w:ascii="Times New Roman" w:hAnsi="Times New Roman" w:cs="Times New Roman"/>
          <w:lang w:eastAsia="zh-CN"/>
        </w:rPr>
        <w:t xml:space="preserve">intermediate relay UE will </w:t>
      </w:r>
      <w:r w:rsidR="00D81319">
        <w:rPr>
          <w:rFonts w:ascii="Times New Roman" w:hAnsi="Times New Roman" w:cs="Times New Roman"/>
          <w:lang w:eastAsia="zh-CN"/>
        </w:rPr>
        <w:t xml:space="preserve">only </w:t>
      </w:r>
      <w:r w:rsidR="00D81319" w:rsidRPr="00D81319">
        <w:rPr>
          <w:rFonts w:ascii="Times New Roman" w:hAnsi="Times New Roman" w:cs="Times New Roman"/>
          <w:lang w:eastAsia="zh-CN"/>
        </w:rPr>
        <w:t>forward the remote UE’s RRC Setup Request to the</w:t>
      </w:r>
      <w:r w:rsidR="00D81319">
        <w:rPr>
          <w:rFonts w:ascii="Times New Roman" w:hAnsi="Times New Roman" w:cs="Times New Roman"/>
          <w:lang w:eastAsia="zh-CN"/>
        </w:rPr>
        <w:t xml:space="preserve"> gNB via the</w:t>
      </w:r>
      <w:r w:rsidR="00D81319" w:rsidRPr="00D81319">
        <w:rPr>
          <w:rFonts w:ascii="Times New Roman" w:hAnsi="Times New Roman" w:cs="Times New Roman"/>
          <w:lang w:eastAsia="zh-CN"/>
        </w:rPr>
        <w:t xml:space="preserve"> U2N relay UE</w:t>
      </w:r>
      <w:r w:rsidR="00D81319">
        <w:rPr>
          <w:rFonts w:ascii="Times New Roman" w:hAnsi="Times New Roman" w:cs="Times New Roman"/>
          <w:lang w:eastAsia="zh-CN"/>
        </w:rPr>
        <w:t xml:space="preserve"> once it is in RRC CONN.  However, it could also be considered whether such a restriction is </w:t>
      </w:r>
      <w:proofErr w:type="gramStart"/>
      <w:r w:rsidR="00D81319">
        <w:rPr>
          <w:rFonts w:ascii="Times New Roman" w:hAnsi="Times New Roman" w:cs="Times New Roman"/>
          <w:lang w:eastAsia="zh-CN"/>
        </w:rPr>
        <w:t>really necessary</w:t>
      </w:r>
      <w:proofErr w:type="gramEnd"/>
      <w:r w:rsidR="00D81319">
        <w:rPr>
          <w:rFonts w:ascii="Times New Roman" w:hAnsi="Times New Roman" w:cs="Times New Roman"/>
          <w:lang w:eastAsia="zh-CN"/>
        </w:rPr>
        <w:t xml:space="preserve"> as the intermediate relay UE in IDLE/INACTIVE can still send the remote UE’s RRC Setup Request to the U2N relay UE via a specified SL RLC Channel (similar to the one used by the remote UE) to reduce remote UE’s </w:t>
      </w:r>
      <w:r w:rsidR="009963B1">
        <w:rPr>
          <w:rFonts w:ascii="Times New Roman" w:hAnsi="Times New Roman" w:cs="Times New Roman"/>
          <w:lang w:eastAsia="zh-CN"/>
        </w:rPr>
        <w:t xml:space="preserve">latency in </w:t>
      </w:r>
      <w:r w:rsidR="00D81319">
        <w:rPr>
          <w:rFonts w:ascii="Times New Roman" w:hAnsi="Times New Roman" w:cs="Times New Roman"/>
          <w:lang w:eastAsia="zh-CN"/>
        </w:rPr>
        <w:t xml:space="preserve">RRC </w:t>
      </w:r>
      <w:r w:rsidR="009963B1">
        <w:rPr>
          <w:rFonts w:ascii="Times New Roman" w:hAnsi="Times New Roman" w:cs="Times New Roman"/>
          <w:lang w:eastAsia="zh-CN"/>
        </w:rPr>
        <w:t xml:space="preserve">connection establishment. </w:t>
      </w:r>
    </w:p>
    <w:p w14:paraId="6F8A312C" w14:textId="7C4CFFE9" w:rsidR="00B62470" w:rsidRDefault="00B62470" w:rsidP="00B6247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C76D36">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RAN2 should consider </w:t>
      </w:r>
      <w:r w:rsidR="00DD3E73">
        <w:rPr>
          <w:rFonts w:ascii="Times New Roman" w:hAnsi="Times New Roman"/>
          <w:lang w:eastAsia="ja-JP"/>
        </w:rPr>
        <w:t>if there are any restrictions for</w:t>
      </w:r>
      <w:r>
        <w:rPr>
          <w:rFonts w:ascii="Times New Roman" w:hAnsi="Times New Roman"/>
          <w:lang w:eastAsia="ja-JP"/>
        </w:rPr>
        <w:t xml:space="preserve"> intermediate relay UE </w:t>
      </w:r>
      <w:r w:rsidR="00DD3E73">
        <w:rPr>
          <w:rFonts w:ascii="Times New Roman" w:hAnsi="Times New Roman"/>
          <w:lang w:eastAsia="ja-JP"/>
        </w:rPr>
        <w:t>to forward the remote UE’s RRC Setup Request in case it is also in RRC IDLE/INACTIVE</w:t>
      </w:r>
      <w:r>
        <w:rPr>
          <w:rFonts w:ascii="Times New Roman" w:hAnsi="Times New Roman"/>
          <w:lang w:eastAsia="ja-JP"/>
        </w:rPr>
        <w:t xml:space="preserve">.  </w:t>
      </w:r>
    </w:p>
    <w:p w14:paraId="0AA72468" w14:textId="7E87A1A7" w:rsidR="009963B1" w:rsidRDefault="00EB63CD" w:rsidP="009963B1">
      <w:pPr>
        <w:rPr>
          <w:rFonts w:ascii="Times New Roman" w:hAnsi="Times New Roman" w:cs="Times New Roman"/>
          <w:lang w:eastAsia="zh-CN"/>
        </w:rPr>
      </w:pPr>
      <w:r>
        <w:rPr>
          <w:rFonts w:ascii="Times New Roman" w:hAnsi="Times New Roman" w:cs="Times New Roman"/>
          <w:lang w:eastAsia="zh-CN"/>
        </w:rPr>
        <w:t xml:space="preserve">Another issue that should be considered as part of RRC connection establishment procedure, is whether the gNB needs to know </w:t>
      </w:r>
      <w:r w:rsidR="00274558">
        <w:rPr>
          <w:rFonts w:ascii="Times New Roman" w:hAnsi="Times New Roman" w:cs="Times New Roman"/>
          <w:lang w:eastAsia="zh-CN"/>
        </w:rPr>
        <w:t>which</w:t>
      </w:r>
      <w:r>
        <w:rPr>
          <w:rFonts w:ascii="Times New Roman" w:hAnsi="Times New Roman" w:cs="Times New Roman"/>
          <w:lang w:eastAsia="zh-CN"/>
        </w:rPr>
        <w:t xml:space="preserve"> relay UE</w:t>
      </w:r>
      <w:r w:rsidR="00274558">
        <w:rPr>
          <w:rFonts w:ascii="Times New Roman" w:hAnsi="Times New Roman" w:cs="Times New Roman"/>
          <w:lang w:eastAsia="zh-CN"/>
        </w:rPr>
        <w:t>s</w:t>
      </w:r>
      <w:r w:rsidR="00C41948">
        <w:rPr>
          <w:rFonts w:ascii="Times New Roman" w:hAnsi="Times New Roman" w:cs="Times New Roman"/>
          <w:lang w:eastAsia="zh-CN"/>
        </w:rPr>
        <w:t xml:space="preserve"> are</w:t>
      </w:r>
      <w:r>
        <w:rPr>
          <w:rFonts w:ascii="Times New Roman" w:hAnsi="Times New Roman" w:cs="Times New Roman"/>
          <w:lang w:eastAsia="zh-CN"/>
        </w:rPr>
        <w:t xml:space="preserve"> associated with the remote UE’s RRC connection establishment, for the case when all the associated relay UEs are already in RRC CONN.  </w:t>
      </w:r>
      <w:r w:rsidR="00274558">
        <w:rPr>
          <w:rFonts w:ascii="Times New Roman" w:hAnsi="Times New Roman" w:cs="Times New Roman"/>
          <w:lang w:eastAsia="zh-CN"/>
        </w:rPr>
        <w:t xml:space="preserve">For example, in Figure 2, </w:t>
      </w:r>
      <w:r w:rsidR="00BF0BA3">
        <w:rPr>
          <w:rFonts w:ascii="Times New Roman" w:hAnsi="Times New Roman" w:cs="Times New Roman" w:hint="eastAsia"/>
        </w:rPr>
        <w:t>R</w:t>
      </w:r>
      <w:r w:rsidR="00274558">
        <w:rPr>
          <w:rFonts w:ascii="Times New Roman" w:hAnsi="Times New Roman" w:cs="Times New Roman"/>
          <w:lang w:eastAsia="zh-CN"/>
        </w:rPr>
        <w:t xml:space="preserve">emote UE 1 is already in RRC CONN, and the indirect path consists of two intermediate relay UEs followed by the U2N relay UE. Remote UE 2, currently in RRC IDLE wants to set up RRC connection with the gNB and has selected Intermediate relay UE 1 to connect with the gNB.  </w:t>
      </w:r>
      <w:r w:rsidR="00555DB9">
        <w:rPr>
          <w:rFonts w:ascii="Times New Roman" w:hAnsi="Times New Roman" w:cs="Times New Roman"/>
          <w:lang w:eastAsia="zh-CN"/>
        </w:rPr>
        <w:t xml:space="preserve">The current RRC Setup procedure would allow the U2N relay UE to forward the remote UE’s RRC Setup Request to the gNB; however, the gNB may not know which relay UEs are involved in </w:t>
      </w:r>
      <w:r w:rsidR="00AA0EAB">
        <w:rPr>
          <w:rFonts w:ascii="Times New Roman" w:hAnsi="Times New Roman" w:cs="Times New Roman"/>
          <w:lang w:eastAsia="zh-CN"/>
        </w:rPr>
        <w:t>this remote UE’s RRC Setup Request.</w:t>
      </w:r>
    </w:p>
    <w:p w14:paraId="10CB2710" w14:textId="77777777" w:rsidR="005D52C0" w:rsidRDefault="005D52C0" w:rsidP="009963B1">
      <w:pPr>
        <w:rPr>
          <w:rFonts w:ascii="Times New Roman" w:hAnsi="Times New Roman" w:cs="Times New Roman"/>
          <w:lang w:eastAsia="zh-CN"/>
        </w:rPr>
      </w:pPr>
    </w:p>
    <w:p w14:paraId="0BCD316B" w14:textId="262C48C8" w:rsidR="00AA0EAB" w:rsidRDefault="005D52C0" w:rsidP="005D52C0">
      <w:pPr>
        <w:ind w:left="1560"/>
      </w:pPr>
      <w:r>
        <w:object w:dxaOrig="10996" w:dyaOrig="6255" w14:anchorId="42ED5F8B">
          <v:shape id="_x0000_i1026" type="#_x0000_t75" style="width:374.3pt;height:212.45pt" o:ole="">
            <v:imagedata r:id="rId10" o:title=""/>
          </v:shape>
          <o:OLEObject Type="Embed" ProgID="Visio.Drawing.15" ShapeID="_x0000_i1026" DrawAspect="Content" ObjectID="_1784618651" r:id="rId11"/>
        </w:object>
      </w:r>
    </w:p>
    <w:p w14:paraId="06D42392" w14:textId="65C860C7" w:rsidR="005D52C0" w:rsidRDefault="005D52C0" w:rsidP="005D52C0">
      <w:pPr>
        <w:ind w:left="1680"/>
        <w:rPr>
          <w:rFonts w:ascii="Times New Roman" w:hAnsi="Times New Roman" w:cs="Times New Roman"/>
          <w:lang w:eastAsia="zh-CN"/>
        </w:rPr>
      </w:pPr>
      <w:r w:rsidRPr="00EB63CD">
        <w:rPr>
          <w:rFonts w:ascii="Times New Roman" w:hAnsi="Times New Roman" w:cs="Times New Roman"/>
          <w:b/>
          <w:lang w:eastAsia="zh-CN"/>
        </w:rPr>
        <w:t xml:space="preserve">Figure </w:t>
      </w:r>
      <w:r>
        <w:rPr>
          <w:rFonts w:ascii="Times New Roman" w:hAnsi="Times New Roman" w:cs="Times New Roman"/>
          <w:b/>
          <w:lang w:eastAsia="zh-CN"/>
        </w:rPr>
        <w:t>2</w:t>
      </w:r>
      <w:r w:rsidRPr="00EB63CD">
        <w:rPr>
          <w:rFonts w:ascii="Times New Roman" w:hAnsi="Times New Roman" w:cs="Times New Roman"/>
          <w:b/>
          <w:lang w:eastAsia="zh-CN"/>
        </w:rPr>
        <w:t xml:space="preserve">: RRC Setup </w:t>
      </w:r>
      <w:r>
        <w:rPr>
          <w:rFonts w:ascii="Times New Roman" w:hAnsi="Times New Roman" w:cs="Times New Roman"/>
          <w:b/>
          <w:lang w:eastAsia="zh-CN"/>
        </w:rPr>
        <w:t>Request while all relay UEs are already in RRC CONNECTED.</w:t>
      </w:r>
    </w:p>
    <w:p w14:paraId="4C361905" w14:textId="77777777" w:rsidR="005D52C0" w:rsidRDefault="005D52C0" w:rsidP="005D52C0">
      <w:pPr>
        <w:pStyle w:val="Observation"/>
        <w:numPr>
          <w:ilvl w:val="0"/>
          <w:numId w:val="0"/>
        </w:numPr>
        <w:ind w:left="1560" w:hanging="1560"/>
        <w:rPr>
          <w:rFonts w:ascii="Times New Roman" w:hAnsi="Times New Roman"/>
          <w:lang w:eastAsia="ja-JP"/>
        </w:rPr>
      </w:pPr>
    </w:p>
    <w:p w14:paraId="0A6739BD" w14:textId="4B811EB6" w:rsidR="00AA0EAB" w:rsidRDefault="00AA0EAB" w:rsidP="005D52C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C76D36">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 xml:space="preserve">RAN2 should consider </w:t>
      </w:r>
      <w:r w:rsidR="005D52C0">
        <w:rPr>
          <w:rFonts w:ascii="Times New Roman" w:hAnsi="Times New Roman"/>
          <w:lang w:eastAsia="ja-JP"/>
        </w:rPr>
        <w:t>how the gNB should be informed of the relay UEs associated with the RRC Setup Request from the remote UE, if all the relay UEs associated with the indirect path is already in RRC CONN.</w:t>
      </w:r>
    </w:p>
    <w:p w14:paraId="256624F3" w14:textId="77777777" w:rsidR="009151FC" w:rsidRDefault="009151FC" w:rsidP="00200318">
      <w:pPr>
        <w:pStyle w:val="Observation"/>
        <w:numPr>
          <w:ilvl w:val="0"/>
          <w:numId w:val="0"/>
        </w:numPr>
        <w:rPr>
          <w:rFonts w:ascii="Times New Roman" w:hAnsi="Times New Roman"/>
          <w:lang w:eastAsia="zh-CN"/>
        </w:rPr>
      </w:pPr>
    </w:p>
    <w:p w14:paraId="679C58B7" w14:textId="2B363549" w:rsidR="0070033B" w:rsidRDefault="0070033B" w:rsidP="00B92F62">
      <w:pPr>
        <w:rPr>
          <w:rFonts w:ascii="Times New Roman" w:hAnsi="Times New Roman" w:cs="Times New Roman"/>
          <w:lang w:eastAsia="zh-CN"/>
        </w:rPr>
      </w:pPr>
    </w:p>
    <w:p w14:paraId="4F9AF99A" w14:textId="1DEBF685" w:rsidR="0070033B" w:rsidRPr="00950060" w:rsidRDefault="0070033B" w:rsidP="0070033B">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0041391F">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ab/>
      </w:r>
      <w:r w:rsidR="000154F3">
        <w:rPr>
          <w:rFonts w:ascii="Times New Roman" w:hAnsi="Times New Roman" w:cs="Times New Roman"/>
          <w:sz w:val="32"/>
          <w:szCs w:val="32"/>
          <w:lang w:eastAsia="zh-CN"/>
        </w:rPr>
        <w:t>Failure condition</w:t>
      </w:r>
      <w:r w:rsidR="008A7693">
        <w:rPr>
          <w:rFonts w:ascii="Times New Roman" w:hAnsi="Times New Roman" w:cs="Times New Roman"/>
          <w:sz w:val="32"/>
          <w:szCs w:val="32"/>
          <w:lang w:eastAsia="zh-CN"/>
        </w:rPr>
        <w:t xml:space="preserve"> handling</w:t>
      </w:r>
    </w:p>
    <w:p w14:paraId="62A0D868" w14:textId="33264E83" w:rsidR="0070033B" w:rsidRDefault="000154F3" w:rsidP="00B92F62">
      <w:pPr>
        <w:rPr>
          <w:rFonts w:ascii="Times New Roman" w:hAnsi="Times New Roman" w:cs="Times New Roman"/>
          <w:lang w:eastAsia="zh-CN"/>
        </w:rPr>
      </w:pPr>
      <w:r>
        <w:rPr>
          <w:rFonts w:ascii="Times New Roman" w:hAnsi="Times New Roman" w:cs="Times New Roman"/>
          <w:lang w:eastAsia="zh-CN"/>
        </w:rPr>
        <w:t xml:space="preserve">The failure conditions for multihop relay </w:t>
      </w:r>
      <w:r w:rsidR="00315B94">
        <w:rPr>
          <w:rFonts w:ascii="Times New Roman" w:hAnsi="Times New Roman" w:cs="Times New Roman"/>
          <w:lang w:eastAsia="zh-CN"/>
        </w:rPr>
        <w:t xml:space="preserve">should follow the same principles and failure reporting as for the legacy U2N failure conditions.  Currently, the </w:t>
      </w:r>
      <w:r w:rsidR="00315B94" w:rsidRPr="00315B94">
        <w:rPr>
          <w:rFonts w:ascii="Times New Roman" w:hAnsi="Times New Roman" w:cs="Times New Roman"/>
          <w:i/>
          <w:lang w:eastAsia="zh-CN"/>
        </w:rPr>
        <w:t>NotificationMessageSidelink</w:t>
      </w:r>
      <w:r w:rsidR="00315B94">
        <w:rPr>
          <w:rFonts w:ascii="Times New Roman" w:hAnsi="Times New Roman" w:cs="Times New Roman"/>
          <w:lang w:eastAsia="zh-CN"/>
        </w:rPr>
        <w:t xml:space="preserve"> message already allows for certain indications to be sent from the relay UE to the remote UE.  These include the case for Uu RLF, relay UE HO, relay UE cell reselection, RRC failure, including establishment and resume failures. </w:t>
      </w:r>
      <w:r w:rsidR="00DD1762">
        <w:rPr>
          <w:rFonts w:ascii="Times New Roman" w:hAnsi="Times New Roman" w:cs="Times New Roman"/>
          <w:lang w:eastAsia="zh-CN"/>
        </w:rPr>
        <w:t>Also</w:t>
      </w:r>
      <w:r w:rsidR="00315B94">
        <w:rPr>
          <w:rFonts w:ascii="Times New Roman" w:hAnsi="Times New Roman" w:cs="Times New Roman"/>
          <w:lang w:eastAsia="zh-CN"/>
        </w:rPr>
        <w:t xml:space="preserve">, for U2U relay, it was further added that indication of SL-RLF may also be indicated, which is particularly useful for the multihop relay UE scenario which wasn’t an issue with the legacy U2N relay scenario.  </w:t>
      </w:r>
      <w:r w:rsidR="00DD1762">
        <w:rPr>
          <w:rFonts w:ascii="Times New Roman" w:hAnsi="Times New Roman" w:cs="Times New Roman"/>
          <w:lang w:eastAsia="zh-CN"/>
        </w:rPr>
        <w:t xml:space="preserve">Additionally, the </w:t>
      </w:r>
      <w:r w:rsidR="00DD1762" w:rsidRPr="00DD1762">
        <w:rPr>
          <w:rFonts w:ascii="Times New Roman" w:hAnsi="Times New Roman" w:cs="Times New Roman"/>
          <w:i/>
          <w:lang w:eastAsia="zh-CN"/>
        </w:rPr>
        <w:t>SidelinkUEInformationNR</w:t>
      </w:r>
      <w:r w:rsidR="00DD1762">
        <w:rPr>
          <w:rFonts w:ascii="Times New Roman" w:hAnsi="Times New Roman" w:cs="Times New Roman"/>
          <w:lang w:eastAsia="zh-CN"/>
        </w:rPr>
        <w:t xml:space="preserve"> message allows the U2N relay UE to report the SL-RLF to the gNB.  </w:t>
      </w:r>
    </w:p>
    <w:p w14:paraId="0E828004" w14:textId="280733EB" w:rsidR="00315B94" w:rsidRDefault="00315B94" w:rsidP="00315B94">
      <w:pPr>
        <w:pStyle w:val="Observation"/>
        <w:numPr>
          <w:ilvl w:val="0"/>
          <w:numId w:val="0"/>
        </w:numPr>
        <w:ind w:left="1560" w:hanging="1560"/>
        <w:rPr>
          <w:rFonts w:ascii="Times New Roman" w:hAnsi="Times New Roman"/>
          <w:lang w:eastAsia="zh-CN"/>
        </w:rPr>
      </w:pPr>
      <w:r>
        <w:rPr>
          <w:rFonts w:ascii="Times New Roman" w:hAnsi="Times New Roman"/>
          <w:lang w:eastAsia="ja-JP"/>
        </w:rPr>
        <w:t>Observation</w:t>
      </w:r>
      <w:r w:rsidRPr="00143027">
        <w:rPr>
          <w:rFonts w:ascii="Times New Roman" w:hAnsi="Times New Roman"/>
          <w:lang w:eastAsia="ja-JP"/>
        </w:rPr>
        <w:t xml:space="preserve"> </w:t>
      </w:r>
      <w:r w:rsidRPr="00143027">
        <w:rPr>
          <w:rFonts w:ascii="Times New Roman" w:hAnsi="Times New Roman"/>
          <w:lang w:eastAsia="ja-JP"/>
        </w:rPr>
        <w:tab/>
      </w:r>
      <w:r>
        <w:rPr>
          <w:rFonts w:ascii="Times New Roman" w:hAnsi="Times New Roman"/>
          <w:lang w:eastAsia="zh-CN"/>
        </w:rPr>
        <w:t xml:space="preserve">The existing indications in the failure </w:t>
      </w:r>
      <w:r w:rsidRPr="00315B94">
        <w:rPr>
          <w:rFonts w:ascii="Times New Roman" w:hAnsi="Times New Roman"/>
          <w:i/>
          <w:lang w:eastAsia="zh-CN"/>
        </w:rPr>
        <w:t>NotificationMessageSidelink</w:t>
      </w:r>
      <w:r>
        <w:rPr>
          <w:rFonts w:ascii="Times New Roman" w:hAnsi="Times New Roman"/>
          <w:lang w:eastAsia="zh-CN"/>
        </w:rPr>
        <w:t xml:space="preserve"> message</w:t>
      </w:r>
      <w:r w:rsidR="00DD1762">
        <w:rPr>
          <w:rFonts w:ascii="Times New Roman" w:hAnsi="Times New Roman"/>
          <w:lang w:eastAsia="zh-CN"/>
        </w:rPr>
        <w:t xml:space="preserve"> and </w:t>
      </w:r>
      <w:r w:rsidR="00DD1762" w:rsidRPr="00DD1762">
        <w:rPr>
          <w:rFonts w:ascii="Times New Roman" w:hAnsi="Times New Roman"/>
          <w:i/>
          <w:lang w:eastAsia="zh-CN"/>
        </w:rPr>
        <w:t>SidelinkUEInformationNR</w:t>
      </w:r>
      <w:r w:rsidR="00DD1762">
        <w:rPr>
          <w:rFonts w:ascii="Times New Roman" w:hAnsi="Times New Roman"/>
          <w:lang w:eastAsia="zh-CN"/>
        </w:rPr>
        <w:t xml:space="preserve"> message</w:t>
      </w:r>
      <w:r>
        <w:rPr>
          <w:rFonts w:ascii="Times New Roman" w:hAnsi="Times New Roman"/>
          <w:lang w:eastAsia="zh-CN"/>
        </w:rPr>
        <w:t xml:space="preserve"> can be </w:t>
      </w:r>
      <w:r w:rsidR="00DD1762">
        <w:rPr>
          <w:rFonts w:ascii="Times New Roman" w:hAnsi="Times New Roman"/>
          <w:lang w:eastAsia="zh-CN"/>
        </w:rPr>
        <w:t>largely re</w:t>
      </w:r>
      <w:r>
        <w:rPr>
          <w:rFonts w:ascii="Times New Roman" w:hAnsi="Times New Roman"/>
          <w:lang w:eastAsia="zh-CN"/>
        </w:rPr>
        <w:t>used for the multihop relay scenario.</w:t>
      </w:r>
    </w:p>
    <w:p w14:paraId="12EA3ED5" w14:textId="77777777" w:rsidR="008F32D4" w:rsidRDefault="008F32D4" w:rsidP="00B92F62">
      <w:pPr>
        <w:rPr>
          <w:rFonts w:ascii="Times New Roman" w:hAnsi="Times New Roman" w:cs="Times New Roman"/>
          <w:b/>
          <w:lang w:eastAsia="zh-CN"/>
        </w:rPr>
      </w:pPr>
    </w:p>
    <w:p w14:paraId="3A513349" w14:textId="7D603BE2" w:rsidR="008F32D4" w:rsidRDefault="008F32D4" w:rsidP="00B92F62">
      <w:pPr>
        <w:rPr>
          <w:rFonts w:ascii="Times New Roman" w:hAnsi="Times New Roman" w:cs="Times New Roman"/>
          <w:lang w:eastAsia="zh-CN"/>
        </w:rPr>
      </w:pPr>
      <w:r>
        <w:rPr>
          <w:rFonts w:ascii="Times New Roman" w:hAnsi="Times New Roman" w:cs="Times New Roman"/>
          <w:lang w:eastAsia="zh-CN"/>
        </w:rPr>
        <w:t xml:space="preserve">For </w:t>
      </w:r>
      <w:r w:rsidR="00BF0BA3">
        <w:rPr>
          <w:rFonts w:ascii="Times New Roman" w:hAnsi="Times New Roman" w:cs="Times New Roman" w:hint="eastAsia"/>
        </w:rPr>
        <w:t xml:space="preserve">the </w:t>
      </w:r>
      <w:r>
        <w:rPr>
          <w:rFonts w:ascii="Times New Roman" w:hAnsi="Times New Roman" w:cs="Times New Roman"/>
          <w:lang w:eastAsia="zh-CN"/>
        </w:rPr>
        <w:t xml:space="preserve">multihop relay scenario, although there’s only one Uu interface, there are multiple PC5 hops, which depends on the number of relay UE in the indirect path.  </w:t>
      </w:r>
      <w:r w:rsidR="00792E18">
        <w:rPr>
          <w:rFonts w:ascii="Times New Roman" w:hAnsi="Times New Roman" w:cs="Times New Roman"/>
          <w:lang w:eastAsia="zh-CN"/>
        </w:rPr>
        <w:t xml:space="preserve">Therefore, when the U2N relay </w:t>
      </w:r>
      <w:r w:rsidR="009D2E45">
        <w:rPr>
          <w:rFonts w:ascii="Times New Roman" w:hAnsi="Times New Roman" w:cs="Times New Roman"/>
          <w:lang w:eastAsia="zh-CN"/>
        </w:rPr>
        <w:t xml:space="preserve">UE detects SL-RLF or is notified of the SL-RLF from a PC5 connected intermediate relay UE, it should inform the gNB not only of a SL-RLF, but also which relay UE detected the SL-RLF.  This will prevent the gNB from releasing a relay UE that is still has good connection to the gNB and continue to provide relay service to other remote UEs.  </w:t>
      </w:r>
    </w:p>
    <w:p w14:paraId="370CDA3D" w14:textId="55B66BC1" w:rsidR="009D2E45" w:rsidRDefault="009D2E45" w:rsidP="009D2E45">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sidR="00370501">
        <w:rPr>
          <w:rFonts w:ascii="Times New Roman" w:hAnsi="Times New Roman"/>
          <w:lang w:eastAsia="ja-JP"/>
        </w:rPr>
        <w:t xml:space="preserve">U2N relay UE should inform the gNB of the </w:t>
      </w:r>
      <w:r w:rsidR="00BE036B">
        <w:rPr>
          <w:rFonts w:ascii="Times New Roman" w:hAnsi="Times New Roman"/>
          <w:lang w:eastAsia="ja-JP"/>
        </w:rPr>
        <w:t xml:space="preserve">intermediate </w:t>
      </w:r>
      <w:r w:rsidR="00370501">
        <w:rPr>
          <w:rFonts w:ascii="Times New Roman" w:hAnsi="Times New Roman"/>
          <w:lang w:eastAsia="ja-JP"/>
        </w:rPr>
        <w:t xml:space="preserve">relay UE that detected the SL-RLF.  </w:t>
      </w:r>
    </w:p>
    <w:p w14:paraId="74C83A33" w14:textId="77777777" w:rsidR="009D2E45" w:rsidRDefault="009D2E45" w:rsidP="00B92F62">
      <w:pPr>
        <w:rPr>
          <w:rFonts w:ascii="Times New Roman" w:hAnsi="Times New Roman" w:cs="Times New Roman"/>
          <w:lang w:eastAsia="zh-CN"/>
        </w:rPr>
      </w:pPr>
    </w:p>
    <w:p w14:paraId="43A1ADEA" w14:textId="0A26F093" w:rsidR="008F32D4" w:rsidRDefault="00825D79" w:rsidP="00B92F62">
      <w:pPr>
        <w:rPr>
          <w:rFonts w:ascii="Times New Roman" w:hAnsi="Times New Roman" w:cs="Times New Roman"/>
          <w:lang w:eastAsia="zh-CN"/>
        </w:rPr>
      </w:pPr>
      <w:r>
        <w:rPr>
          <w:rFonts w:ascii="Times New Roman" w:hAnsi="Times New Roman" w:cs="Times New Roman"/>
          <w:lang w:eastAsia="zh-CN"/>
        </w:rPr>
        <w:t xml:space="preserve">The same condition may also be considered for the indication sent to the remote UE.  In case the </w:t>
      </w:r>
      <w:r w:rsidRPr="00C41948">
        <w:rPr>
          <w:rFonts w:ascii="Times New Roman" w:hAnsi="Times New Roman" w:cs="Times New Roman"/>
          <w:i/>
          <w:iCs/>
          <w:lang w:eastAsia="zh-CN"/>
        </w:rPr>
        <w:t>NotificationMessageSidelink</w:t>
      </w:r>
      <w:r>
        <w:rPr>
          <w:rFonts w:ascii="Times New Roman" w:hAnsi="Times New Roman" w:cs="Times New Roman"/>
          <w:lang w:eastAsia="zh-CN"/>
        </w:rPr>
        <w:t xml:space="preserve"> message is sent to the remote UE, the relay UE should also include in the message the relay UE that was the cause for </w:t>
      </w:r>
      <w:r w:rsidR="005A249F">
        <w:rPr>
          <w:rFonts w:ascii="Times New Roman" w:hAnsi="Times New Roman" w:cs="Times New Roman"/>
          <w:lang w:eastAsia="zh-CN"/>
        </w:rPr>
        <w:t>the indication</w:t>
      </w:r>
      <w:r>
        <w:rPr>
          <w:rFonts w:ascii="Times New Roman" w:hAnsi="Times New Roman" w:cs="Times New Roman"/>
          <w:lang w:eastAsia="zh-CN"/>
        </w:rPr>
        <w:t xml:space="preserve">.  </w:t>
      </w:r>
    </w:p>
    <w:p w14:paraId="4F07EB78" w14:textId="14E5271B" w:rsidR="00591B11" w:rsidRDefault="005A249F" w:rsidP="005A249F">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sidR="00911F98">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The remote UE should be informed via the </w:t>
      </w:r>
      <w:r w:rsidRPr="00315B94">
        <w:rPr>
          <w:rFonts w:ascii="Times New Roman" w:hAnsi="Times New Roman"/>
          <w:i/>
          <w:lang w:eastAsia="zh-CN"/>
        </w:rPr>
        <w:t>NotificationMessageSidelink</w:t>
      </w:r>
      <w:r>
        <w:rPr>
          <w:rFonts w:ascii="Times New Roman" w:hAnsi="Times New Roman"/>
          <w:lang w:eastAsia="zh-CN"/>
        </w:rPr>
        <w:t xml:space="preserve"> message</w:t>
      </w:r>
      <w:r>
        <w:rPr>
          <w:rFonts w:ascii="Times New Roman" w:hAnsi="Times New Roman"/>
          <w:lang w:eastAsia="ja-JP"/>
        </w:rPr>
        <w:t xml:space="preserve"> which relay UE is the cause for the indication.  </w:t>
      </w:r>
    </w:p>
    <w:p w14:paraId="1E3D41AA" w14:textId="45DBE6B9" w:rsidR="008A7693" w:rsidRPr="00950060" w:rsidRDefault="008A7693" w:rsidP="008A769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lastRenderedPageBreak/>
        <w:t>2.1.</w:t>
      </w:r>
      <w:r>
        <w:rPr>
          <w:rFonts w:ascii="Times New Roman" w:hAnsi="Times New Roman" w:cs="Times New Roman"/>
          <w:sz w:val="32"/>
          <w:szCs w:val="32"/>
          <w:lang w:eastAsia="zh-CN"/>
        </w:rPr>
        <w:t>2</w:t>
      </w:r>
      <w:r w:rsidRPr="00950060">
        <w:rPr>
          <w:rFonts w:ascii="Times New Roman" w:hAnsi="Times New Roman" w:cs="Times New Roman"/>
          <w:sz w:val="32"/>
          <w:szCs w:val="32"/>
          <w:lang w:eastAsia="zh-CN"/>
        </w:rPr>
        <w:tab/>
      </w:r>
      <w:r w:rsidR="002908D7">
        <w:rPr>
          <w:rFonts w:ascii="Times New Roman" w:hAnsi="Times New Roman" w:cs="Times New Roman"/>
          <w:sz w:val="32"/>
          <w:szCs w:val="32"/>
          <w:lang w:eastAsia="zh-CN"/>
        </w:rPr>
        <w:t>RRC Connection Re-establishment</w:t>
      </w:r>
    </w:p>
    <w:p w14:paraId="0D0CC68E" w14:textId="06B9A36D" w:rsidR="008A7693" w:rsidRDefault="008A7693" w:rsidP="008A7693">
      <w:pPr>
        <w:rPr>
          <w:rFonts w:ascii="Times New Roman" w:hAnsi="Times New Roman" w:cs="Times New Roman"/>
          <w:lang w:eastAsia="zh-CN"/>
        </w:rPr>
      </w:pPr>
      <w:r>
        <w:rPr>
          <w:rFonts w:ascii="Times New Roman" w:hAnsi="Times New Roman" w:cs="Times New Roman"/>
          <w:lang w:eastAsia="zh-CN"/>
        </w:rPr>
        <w:t xml:space="preserve">For multihop relay scenario, </w:t>
      </w:r>
      <w:r w:rsidR="002908D7">
        <w:rPr>
          <w:rFonts w:ascii="Times New Roman" w:hAnsi="Times New Roman" w:cs="Times New Roman"/>
          <w:lang w:eastAsia="zh-CN"/>
        </w:rPr>
        <w:t xml:space="preserve">the baseline assumption should be </w:t>
      </w:r>
      <w:proofErr w:type="gramStart"/>
      <w:r w:rsidR="002908D7">
        <w:rPr>
          <w:rFonts w:ascii="Times New Roman" w:hAnsi="Times New Roman" w:cs="Times New Roman"/>
          <w:lang w:eastAsia="zh-CN"/>
        </w:rPr>
        <w:t>similar to</w:t>
      </w:r>
      <w:proofErr w:type="gramEnd"/>
      <w:r w:rsidR="002908D7">
        <w:rPr>
          <w:rFonts w:ascii="Times New Roman" w:hAnsi="Times New Roman" w:cs="Times New Roman"/>
          <w:lang w:eastAsia="zh-CN"/>
        </w:rPr>
        <w:t xml:space="preserve"> the legacy U2N case, i.e., </w:t>
      </w:r>
      <w:r w:rsidR="00C84309">
        <w:rPr>
          <w:rFonts w:ascii="Times New Roman" w:hAnsi="Times New Roman" w:cs="Times New Roman"/>
          <w:lang w:eastAsia="zh-CN"/>
        </w:rPr>
        <w:t xml:space="preserve">upon the detection of </w:t>
      </w:r>
      <w:r w:rsidR="002908D7">
        <w:rPr>
          <w:rFonts w:ascii="Times New Roman" w:hAnsi="Times New Roman" w:cs="Times New Roman"/>
          <w:lang w:eastAsia="zh-CN"/>
        </w:rPr>
        <w:t>SL-</w:t>
      </w:r>
      <w:r w:rsidR="002908D7" w:rsidRPr="002908D7">
        <w:rPr>
          <w:rFonts w:ascii="Times New Roman" w:hAnsi="Times New Roman" w:cs="Times New Roman"/>
          <w:lang w:eastAsia="zh-CN"/>
        </w:rPr>
        <w:t xml:space="preserve">RLF, the U2N Remote UE may </w:t>
      </w:r>
      <w:r w:rsidR="00C84309">
        <w:rPr>
          <w:rFonts w:ascii="Times New Roman" w:hAnsi="Times New Roman" w:cs="Times New Roman"/>
          <w:lang w:eastAsia="zh-CN"/>
        </w:rPr>
        <w:t>perform relay reselection and perform</w:t>
      </w:r>
      <w:r w:rsidR="002908D7" w:rsidRPr="002908D7">
        <w:rPr>
          <w:rFonts w:ascii="Times New Roman" w:hAnsi="Times New Roman" w:cs="Times New Roman"/>
          <w:lang w:eastAsia="zh-CN"/>
        </w:rPr>
        <w:t xml:space="preserve"> RRC connection re-establishment.</w:t>
      </w:r>
      <w:r w:rsidR="00C84309">
        <w:rPr>
          <w:rFonts w:ascii="Times New Roman" w:hAnsi="Times New Roman" w:cs="Times New Roman"/>
          <w:lang w:eastAsia="zh-CN"/>
        </w:rPr>
        <w:t xml:space="preserve"> It may be further considered if the intermediate relay UE that is still PC5 connected to the remote UE can perform the re-establishment upon request from the remote UE, since the intermediate relay UE may be closer to the cell</w:t>
      </w:r>
      <w:r w:rsidR="009F6D40">
        <w:rPr>
          <w:rFonts w:ascii="Times New Roman" w:hAnsi="Times New Roman" w:cs="Times New Roman"/>
          <w:lang w:eastAsia="zh-CN"/>
        </w:rPr>
        <w:t xml:space="preserve"> and have a better chance of connecting to a U2N relay UE, if not directly to the gNB.</w:t>
      </w:r>
    </w:p>
    <w:p w14:paraId="6B025541" w14:textId="7AF9FAD4" w:rsidR="008A7693" w:rsidRDefault="009F6D40" w:rsidP="009F6D4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5</w:t>
      </w:r>
      <w:r w:rsidRPr="00143027">
        <w:rPr>
          <w:rFonts w:ascii="Times New Roman" w:hAnsi="Times New Roman"/>
          <w:lang w:eastAsia="ja-JP"/>
        </w:rPr>
        <w:tab/>
      </w:r>
      <w:r w:rsidR="005C33A4">
        <w:rPr>
          <w:rFonts w:ascii="Times New Roman" w:hAnsi="Times New Roman"/>
          <w:lang w:eastAsia="ja-JP"/>
        </w:rPr>
        <w:t>RAN2 should consider if the intermediate relay UE that is still PC5 connected to the remote UE can perform RRC Re-establishment upon request from the remote UE.</w:t>
      </w:r>
    </w:p>
    <w:p w14:paraId="19E4FBD7" w14:textId="77777777" w:rsidR="009F6D40" w:rsidRPr="009F6D40" w:rsidRDefault="009F6D40" w:rsidP="009F6D40">
      <w:pPr>
        <w:pStyle w:val="Observation"/>
        <w:numPr>
          <w:ilvl w:val="0"/>
          <w:numId w:val="0"/>
        </w:numPr>
        <w:ind w:left="1560" w:hanging="1560"/>
        <w:rPr>
          <w:rFonts w:ascii="Times New Roman" w:hAnsi="Times New Roman"/>
          <w:lang w:eastAsia="ja-JP"/>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1FA17555" w14:textId="6D015B25" w:rsidR="00911F98" w:rsidRPr="00143027" w:rsidRDefault="00911F98" w:rsidP="00911F98">
      <w:pPr>
        <w:rPr>
          <w:rFonts w:ascii="Times New Roman" w:hAnsi="Times New Roman" w:cs="Times New Roman"/>
        </w:rPr>
      </w:pPr>
      <w:r w:rsidRPr="00143027">
        <w:rPr>
          <w:rFonts w:ascii="Times New Roman" w:hAnsi="Times New Roman" w:cs="Times New Roman"/>
        </w:rPr>
        <w:t xml:space="preserve">In this contribution, </w:t>
      </w:r>
      <w:r>
        <w:rPr>
          <w:rFonts w:ascii="Times New Roman" w:hAnsi="Times New Roman" w:cs="Times New Roman"/>
        </w:rPr>
        <w:t xml:space="preserve">we addressed the issues that may arise with multihop relay </w:t>
      </w:r>
      <w:r w:rsidR="004170B2">
        <w:rPr>
          <w:rFonts w:ascii="Times New Roman" w:hAnsi="Times New Roman" w:cs="Times New Roman"/>
        </w:rPr>
        <w:t>on the control plane</w:t>
      </w:r>
      <w:r w:rsidRPr="00143027">
        <w:rPr>
          <w:rFonts w:ascii="Times New Roman" w:hAnsi="Times New Roman" w:cs="Times New Roman"/>
        </w:rPr>
        <w:t xml:space="preserve">.  RAN2 is kindly asked to </w:t>
      </w:r>
      <w:proofErr w:type="gramStart"/>
      <w:r w:rsidRPr="00143027">
        <w:rPr>
          <w:rFonts w:ascii="Times New Roman" w:hAnsi="Times New Roman" w:cs="Times New Roman"/>
        </w:rPr>
        <w:t>take into account</w:t>
      </w:r>
      <w:proofErr w:type="gramEnd"/>
      <w:r w:rsidRPr="00143027">
        <w:rPr>
          <w:rFonts w:ascii="Times New Roman" w:hAnsi="Times New Roman" w:cs="Times New Roman"/>
        </w:rPr>
        <w:t xml:space="preserve"> the</w:t>
      </w:r>
      <w:r w:rsidR="004170B2">
        <w:rPr>
          <w:rFonts w:ascii="Times New Roman" w:hAnsi="Times New Roman" w:cs="Times New Roman"/>
        </w:rPr>
        <w:t xml:space="preserve"> observation and</w:t>
      </w:r>
      <w:r w:rsidRPr="00143027">
        <w:rPr>
          <w:rFonts w:ascii="Times New Roman" w:hAnsi="Times New Roman" w:cs="Times New Roman"/>
        </w:rPr>
        <w:t xml:space="preserve"> proposals below: </w:t>
      </w:r>
    </w:p>
    <w:p w14:paraId="052A9F39" w14:textId="77777777" w:rsidR="00911F98" w:rsidRDefault="00911F98" w:rsidP="00911F9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 xml:space="preserve">RAN2 should consider if there are any restrictions for intermediate relay UE to forward the remote UE’s RRC Setup Request in case it is also in RRC IDLE/INACTIVE.  </w:t>
      </w:r>
    </w:p>
    <w:p w14:paraId="3DD990C4" w14:textId="77777777" w:rsidR="00911F98" w:rsidRDefault="00911F98" w:rsidP="00911F9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2</w:t>
      </w:r>
      <w:r w:rsidRPr="00143027">
        <w:rPr>
          <w:rFonts w:ascii="Times New Roman" w:hAnsi="Times New Roman"/>
          <w:lang w:eastAsia="ja-JP"/>
        </w:rPr>
        <w:tab/>
      </w:r>
      <w:r>
        <w:rPr>
          <w:rFonts w:ascii="Times New Roman" w:hAnsi="Times New Roman"/>
          <w:lang w:eastAsia="ja-JP"/>
        </w:rPr>
        <w:t>RAN2 should consider how the gNB should be informed of the relay UEs associated with the RRC Setup Request from the remote UE, if all the relay UEs associated with the indirect path is already in RRC CONN.</w:t>
      </w:r>
    </w:p>
    <w:p w14:paraId="5D9E356D" w14:textId="751B0121" w:rsidR="00911F98" w:rsidRDefault="00911F98" w:rsidP="00911F98">
      <w:pPr>
        <w:pStyle w:val="Observation"/>
        <w:numPr>
          <w:ilvl w:val="0"/>
          <w:numId w:val="0"/>
        </w:numPr>
        <w:ind w:left="1560" w:hanging="1560"/>
        <w:rPr>
          <w:rFonts w:ascii="Times New Roman" w:hAnsi="Times New Roman"/>
          <w:lang w:eastAsia="zh-CN"/>
        </w:rPr>
      </w:pPr>
      <w:r>
        <w:rPr>
          <w:rFonts w:ascii="Times New Roman" w:hAnsi="Times New Roman"/>
          <w:lang w:eastAsia="ja-JP"/>
        </w:rPr>
        <w:t>Observation</w:t>
      </w:r>
      <w:r w:rsidRPr="00143027">
        <w:rPr>
          <w:rFonts w:ascii="Times New Roman" w:hAnsi="Times New Roman"/>
          <w:lang w:eastAsia="ja-JP"/>
        </w:rPr>
        <w:t xml:space="preserve"> </w:t>
      </w:r>
      <w:r w:rsidRPr="00143027">
        <w:rPr>
          <w:rFonts w:ascii="Times New Roman" w:hAnsi="Times New Roman"/>
          <w:lang w:eastAsia="ja-JP"/>
        </w:rPr>
        <w:tab/>
      </w:r>
      <w:r>
        <w:rPr>
          <w:rFonts w:ascii="Times New Roman" w:hAnsi="Times New Roman"/>
          <w:lang w:eastAsia="zh-CN"/>
        </w:rPr>
        <w:t xml:space="preserve">The existing indications in the failure </w:t>
      </w:r>
      <w:r w:rsidRPr="00315B94">
        <w:rPr>
          <w:rFonts w:ascii="Times New Roman" w:hAnsi="Times New Roman"/>
          <w:i/>
          <w:lang w:eastAsia="zh-CN"/>
        </w:rPr>
        <w:t>NotificationMessageSidelink</w:t>
      </w:r>
      <w:r>
        <w:rPr>
          <w:rFonts w:ascii="Times New Roman" w:hAnsi="Times New Roman"/>
          <w:lang w:eastAsia="zh-CN"/>
        </w:rPr>
        <w:t xml:space="preserve"> message and </w:t>
      </w:r>
      <w:r w:rsidRPr="00DD1762">
        <w:rPr>
          <w:rFonts w:ascii="Times New Roman" w:hAnsi="Times New Roman"/>
          <w:i/>
          <w:lang w:eastAsia="zh-CN"/>
        </w:rPr>
        <w:t>SidelinkUEInformationNR</w:t>
      </w:r>
      <w:r>
        <w:rPr>
          <w:rFonts w:ascii="Times New Roman" w:hAnsi="Times New Roman"/>
          <w:lang w:eastAsia="zh-CN"/>
        </w:rPr>
        <w:t xml:space="preserve"> message can be largely reused for the multihop relay scenario.</w:t>
      </w:r>
    </w:p>
    <w:p w14:paraId="22E20C2C" w14:textId="24993F3E" w:rsidR="00911F98" w:rsidRDefault="00911F98" w:rsidP="00911F98">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U2N relay UE should inform the gNB of the</w:t>
      </w:r>
      <w:r w:rsidR="00BE036B">
        <w:rPr>
          <w:rFonts w:ascii="Times New Roman" w:hAnsi="Times New Roman"/>
          <w:lang w:eastAsia="ja-JP"/>
        </w:rPr>
        <w:t xml:space="preserve"> intermediate</w:t>
      </w:r>
      <w:r>
        <w:rPr>
          <w:rFonts w:ascii="Times New Roman" w:hAnsi="Times New Roman"/>
          <w:lang w:eastAsia="ja-JP"/>
        </w:rPr>
        <w:t xml:space="preserve"> relay UE that detected the SL-RLF.  </w:t>
      </w:r>
    </w:p>
    <w:p w14:paraId="5742A400" w14:textId="318E3264" w:rsidR="00911F98" w:rsidRDefault="00911F98" w:rsidP="00911F98">
      <w:pPr>
        <w:pStyle w:val="Observation"/>
        <w:numPr>
          <w:ilvl w:val="0"/>
          <w:numId w:val="0"/>
        </w:numPr>
        <w:ind w:left="1560" w:hanging="1560"/>
        <w:rPr>
          <w:rFonts w:ascii="Times New Roman" w:hAnsi="Times New Roman"/>
          <w:lang w:eastAsia="ja-JP"/>
        </w:rPr>
      </w:pPr>
      <w:bookmarkStart w:id="1" w:name="_Ref432678446"/>
      <w:r w:rsidRPr="00143027">
        <w:rPr>
          <w:rFonts w:ascii="Times New Roman" w:hAnsi="Times New Roman"/>
          <w:lang w:eastAsia="ja-JP"/>
        </w:rPr>
        <w:t xml:space="preserve">Proposal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 xml:space="preserve">The remote UE should be informed via the </w:t>
      </w:r>
      <w:r w:rsidRPr="00315B94">
        <w:rPr>
          <w:rFonts w:ascii="Times New Roman" w:hAnsi="Times New Roman"/>
          <w:i/>
          <w:lang w:eastAsia="zh-CN"/>
        </w:rPr>
        <w:t>NotificationMessageSidelink</w:t>
      </w:r>
      <w:r>
        <w:rPr>
          <w:rFonts w:ascii="Times New Roman" w:hAnsi="Times New Roman"/>
          <w:lang w:eastAsia="zh-CN"/>
        </w:rPr>
        <w:t xml:space="preserve"> message</w:t>
      </w:r>
      <w:r>
        <w:rPr>
          <w:rFonts w:ascii="Times New Roman" w:hAnsi="Times New Roman"/>
          <w:lang w:eastAsia="ja-JP"/>
        </w:rPr>
        <w:t xml:space="preserve"> which relay UE is the cause for the indication.  </w:t>
      </w:r>
    </w:p>
    <w:p w14:paraId="45867A2F" w14:textId="63189199" w:rsidR="009F6D40" w:rsidRDefault="009F6D40" w:rsidP="009F6D40">
      <w:pPr>
        <w:pStyle w:val="Observation"/>
        <w:numPr>
          <w:ilvl w:val="0"/>
          <w:numId w:val="0"/>
        </w:numPr>
        <w:ind w:left="1560" w:hanging="1560"/>
        <w:rPr>
          <w:rFonts w:ascii="Times New Roman" w:hAnsi="Times New Roman"/>
          <w:lang w:eastAsia="ja-JP"/>
        </w:rPr>
      </w:pPr>
      <w:r w:rsidRPr="00143027">
        <w:rPr>
          <w:rFonts w:ascii="Times New Roman" w:hAnsi="Times New Roman"/>
          <w:lang w:eastAsia="ja-JP"/>
        </w:rPr>
        <w:t xml:space="preserve">Proposal </w:t>
      </w:r>
      <w:r>
        <w:rPr>
          <w:rFonts w:ascii="Times New Roman" w:hAnsi="Times New Roman"/>
          <w:lang w:eastAsia="ja-JP"/>
        </w:rPr>
        <w:t>5</w:t>
      </w:r>
      <w:r w:rsidRPr="00143027">
        <w:rPr>
          <w:rFonts w:ascii="Times New Roman" w:hAnsi="Times New Roman"/>
          <w:lang w:eastAsia="ja-JP"/>
        </w:rPr>
        <w:tab/>
      </w:r>
      <w:r w:rsidR="005C33A4">
        <w:rPr>
          <w:rFonts w:ascii="Times New Roman" w:hAnsi="Times New Roman"/>
          <w:lang w:eastAsia="ja-JP"/>
        </w:rPr>
        <w:t>RAN2 should consider if the intermediate relay UE that is still PC5 connected to the remote UE can perform RRC Re-establishment upon request from the remote UE.</w:t>
      </w:r>
      <w:r>
        <w:rPr>
          <w:rFonts w:ascii="Times New Roman" w:hAnsi="Times New Roman"/>
          <w:lang w:eastAsia="ja-JP"/>
        </w:rPr>
        <w:t xml:space="preserve"> </w:t>
      </w:r>
    </w:p>
    <w:p w14:paraId="372FF2E8" w14:textId="77777777" w:rsidR="009F6D40" w:rsidRPr="00591B11" w:rsidRDefault="009F6D40" w:rsidP="00911F98">
      <w:pPr>
        <w:pStyle w:val="Observation"/>
        <w:numPr>
          <w:ilvl w:val="0"/>
          <w:numId w:val="0"/>
        </w:numPr>
        <w:ind w:left="1560" w:hanging="1560"/>
        <w:rPr>
          <w:rFonts w:ascii="Times New Roman" w:hAnsi="Times New Roman"/>
          <w:lang w:eastAsia="ja-JP"/>
        </w:rPr>
      </w:pPr>
    </w:p>
    <w:p w14:paraId="353FC2F6" w14:textId="77777777" w:rsidR="00C8185F" w:rsidRPr="00143027" w:rsidRDefault="00C8185F" w:rsidP="00B272D9">
      <w:pPr>
        <w:pStyle w:val="Heading1"/>
        <w:rPr>
          <w:rFonts w:ascii="Times New Roman" w:hAnsi="Times New Roman"/>
        </w:rPr>
      </w:pPr>
      <w:r w:rsidRPr="00143027">
        <w:rPr>
          <w:rFonts w:ascii="Times New Roman" w:hAnsi="Times New Roman"/>
        </w:rPr>
        <w:t>References</w:t>
      </w:r>
      <w:bookmarkEnd w:id="1"/>
    </w:p>
    <w:p w14:paraId="080D92C3" w14:textId="25232EA9" w:rsidR="00075016" w:rsidRDefault="00075016" w:rsidP="00704D82">
      <w:pPr>
        <w:pStyle w:val="ListParagraph"/>
        <w:numPr>
          <w:ilvl w:val="0"/>
          <w:numId w:val="3"/>
        </w:numPr>
        <w:rPr>
          <w:rFonts w:ascii="Times New Roman" w:hAnsi="Times New Roman" w:cs="Times New Roman"/>
        </w:rPr>
      </w:pPr>
      <w:bookmarkStart w:id="2" w:name="_Ref45023395"/>
      <w:r>
        <w:rPr>
          <w:rFonts w:ascii="Times New Roman" w:hAnsi="Times New Roman" w:cs="Times New Roman"/>
        </w:rPr>
        <w:t>RP-241609 “</w:t>
      </w:r>
      <w:r w:rsidRPr="00075016">
        <w:rPr>
          <w:rFonts w:ascii="Times New Roman" w:hAnsi="Times New Roman" w:cs="Times New Roman"/>
        </w:rPr>
        <w:t>New WID on NR sidelink multi-hop relay</w:t>
      </w:r>
      <w:r>
        <w:rPr>
          <w:rFonts w:ascii="Times New Roman" w:hAnsi="Times New Roman" w:cs="Times New Roman"/>
        </w:rPr>
        <w:t>”, LG Electronics, InterDigital, FirstNet</w:t>
      </w:r>
    </w:p>
    <w:p w14:paraId="5BB80F69" w14:textId="77777777" w:rsidR="001304B1" w:rsidRDefault="001304B1" w:rsidP="001304B1">
      <w:pPr>
        <w:spacing w:after="120"/>
        <w:ind w:left="420"/>
      </w:pP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E21C474" w16cex:dateUtc="2024-08-08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DBAFB" w14:textId="77777777" w:rsidR="003C221F" w:rsidRPr="00DA4F58" w:rsidRDefault="003C221F" w:rsidP="002E0AB9">
      <w:pPr>
        <w:rPr>
          <w:kern w:val="2"/>
          <w:lang w:eastAsia="zh-CN"/>
        </w:rPr>
      </w:pPr>
      <w:r>
        <w:separator/>
      </w:r>
    </w:p>
  </w:endnote>
  <w:endnote w:type="continuationSeparator" w:id="0">
    <w:p w14:paraId="4A75B222" w14:textId="77777777" w:rsidR="003C221F" w:rsidRPr="00DA4F58" w:rsidRDefault="003C221F"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58949" w14:textId="77777777" w:rsidR="003C221F" w:rsidRPr="00DA4F58" w:rsidRDefault="003C221F" w:rsidP="002E0AB9">
      <w:pPr>
        <w:rPr>
          <w:kern w:val="2"/>
          <w:lang w:eastAsia="zh-CN"/>
        </w:rPr>
      </w:pPr>
      <w:r>
        <w:separator/>
      </w:r>
    </w:p>
  </w:footnote>
  <w:footnote w:type="continuationSeparator" w:id="0">
    <w:p w14:paraId="0A44AB11" w14:textId="77777777" w:rsidR="003C221F" w:rsidRPr="00DA4F58" w:rsidRDefault="003C221F"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340EA"/>
    <w:multiLevelType w:val="hybridMultilevel"/>
    <w:tmpl w:val="32A8C56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5713B9F"/>
    <w:multiLevelType w:val="hybridMultilevel"/>
    <w:tmpl w:val="454CE2EA"/>
    <w:lvl w:ilvl="0" w:tplc="3432E1C8">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0"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2"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FF3E89"/>
    <w:multiLevelType w:val="hybridMultilevel"/>
    <w:tmpl w:val="DDE4F42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AB377C"/>
    <w:multiLevelType w:val="hybridMultilevel"/>
    <w:tmpl w:val="6C36E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6"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D84F7E"/>
    <w:multiLevelType w:val="hybridMultilevel"/>
    <w:tmpl w:val="B70A8412"/>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5"/>
  </w:num>
  <w:num w:numId="2">
    <w:abstractNumId w:val="13"/>
  </w:num>
  <w:num w:numId="3">
    <w:abstractNumId w:val="30"/>
  </w:num>
  <w:num w:numId="4">
    <w:abstractNumId w:val="11"/>
  </w:num>
  <w:num w:numId="5">
    <w:abstractNumId w:val="18"/>
  </w:num>
  <w:num w:numId="6">
    <w:abstractNumId w:val="6"/>
  </w:num>
  <w:num w:numId="7">
    <w:abstractNumId w:val="28"/>
  </w:num>
  <w:num w:numId="8">
    <w:abstractNumId w:val="17"/>
  </w:num>
  <w:num w:numId="9">
    <w:abstractNumId w:val="12"/>
  </w:num>
  <w:num w:numId="10">
    <w:abstractNumId w:val="2"/>
  </w:num>
  <w:num w:numId="11">
    <w:abstractNumId w:val="9"/>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24"/>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3"/>
  </w:num>
  <w:num w:numId="22">
    <w:abstractNumId w:val="7"/>
  </w:num>
  <w:num w:numId="23">
    <w:abstractNumId w:val="3"/>
  </w:num>
  <w:num w:numId="24">
    <w:abstractNumId w:val="0"/>
  </w:num>
  <w:num w:numId="25">
    <w:abstractNumId w:val="20"/>
  </w:num>
  <w:num w:numId="26">
    <w:abstractNumId w:val="19"/>
  </w:num>
  <w:num w:numId="27">
    <w:abstractNumId w:val="21"/>
  </w:num>
  <w:num w:numId="28">
    <w:abstractNumId w:val="8"/>
  </w:num>
  <w:num w:numId="29">
    <w:abstractNumId w:val="4"/>
  </w:num>
  <w:num w:numId="30">
    <w:abstractNumId w:val="27"/>
  </w:num>
  <w:num w:numId="31">
    <w:abstractNumId w:val="1"/>
  </w:num>
  <w:num w:numId="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2F"/>
    <w:rsid w:val="000106D4"/>
    <w:rsid w:val="000108DC"/>
    <w:rsid w:val="00010CED"/>
    <w:rsid w:val="00011056"/>
    <w:rsid w:val="000112AD"/>
    <w:rsid w:val="0001133F"/>
    <w:rsid w:val="000115DA"/>
    <w:rsid w:val="00011799"/>
    <w:rsid w:val="000119D8"/>
    <w:rsid w:val="00011B80"/>
    <w:rsid w:val="00011B98"/>
    <w:rsid w:val="00011ECA"/>
    <w:rsid w:val="000120D6"/>
    <w:rsid w:val="000122E5"/>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4F3"/>
    <w:rsid w:val="00015640"/>
    <w:rsid w:val="0001565C"/>
    <w:rsid w:val="000158B0"/>
    <w:rsid w:val="00015CD5"/>
    <w:rsid w:val="00015D86"/>
    <w:rsid w:val="00015F9F"/>
    <w:rsid w:val="000161E5"/>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8C9"/>
    <w:rsid w:val="000359B3"/>
    <w:rsid w:val="00035F5F"/>
    <w:rsid w:val="000360CC"/>
    <w:rsid w:val="000363C4"/>
    <w:rsid w:val="000366CE"/>
    <w:rsid w:val="000366E4"/>
    <w:rsid w:val="00036B16"/>
    <w:rsid w:val="00036D8A"/>
    <w:rsid w:val="000370E4"/>
    <w:rsid w:val="00037237"/>
    <w:rsid w:val="00037388"/>
    <w:rsid w:val="000374EB"/>
    <w:rsid w:val="000375EE"/>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8D1"/>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224"/>
    <w:rsid w:val="00050384"/>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24"/>
    <w:rsid w:val="00053E45"/>
    <w:rsid w:val="00053EA6"/>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016"/>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8B"/>
    <w:rsid w:val="000779AF"/>
    <w:rsid w:val="00077C51"/>
    <w:rsid w:val="00077CA3"/>
    <w:rsid w:val="00077E55"/>
    <w:rsid w:val="00080072"/>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126"/>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64D"/>
    <w:rsid w:val="000A4A49"/>
    <w:rsid w:val="000A5108"/>
    <w:rsid w:val="000A55F7"/>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0"/>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5D64"/>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45C"/>
    <w:rsid w:val="000F3ACB"/>
    <w:rsid w:val="000F3B5A"/>
    <w:rsid w:val="000F3C99"/>
    <w:rsid w:val="000F4053"/>
    <w:rsid w:val="000F4E50"/>
    <w:rsid w:val="000F5470"/>
    <w:rsid w:val="000F5F5B"/>
    <w:rsid w:val="000F61DC"/>
    <w:rsid w:val="000F6655"/>
    <w:rsid w:val="000F6AB2"/>
    <w:rsid w:val="000F6AB8"/>
    <w:rsid w:val="000F70AC"/>
    <w:rsid w:val="000F73D5"/>
    <w:rsid w:val="000F7488"/>
    <w:rsid w:val="001003EB"/>
    <w:rsid w:val="00100442"/>
    <w:rsid w:val="00100B39"/>
    <w:rsid w:val="00100B89"/>
    <w:rsid w:val="00100E17"/>
    <w:rsid w:val="00100EC9"/>
    <w:rsid w:val="001012DB"/>
    <w:rsid w:val="00101613"/>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4F1C"/>
    <w:rsid w:val="0010522B"/>
    <w:rsid w:val="0010534A"/>
    <w:rsid w:val="00105856"/>
    <w:rsid w:val="001059AB"/>
    <w:rsid w:val="00105BD5"/>
    <w:rsid w:val="00105E97"/>
    <w:rsid w:val="00106050"/>
    <w:rsid w:val="0010659F"/>
    <w:rsid w:val="0010688A"/>
    <w:rsid w:val="0010690E"/>
    <w:rsid w:val="00106C3E"/>
    <w:rsid w:val="00106DB7"/>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A54"/>
    <w:rsid w:val="00123C8E"/>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0A9"/>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7DE"/>
    <w:rsid w:val="001349E3"/>
    <w:rsid w:val="00134E6E"/>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241"/>
    <w:rsid w:val="001373F1"/>
    <w:rsid w:val="00137495"/>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9BA"/>
    <w:rsid w:val="00147A01"/>
    <w:rsid w:val="00147B1A"/>
    <w:rsid w:val="00147B4B"/>
    <w:rsid w:val="00147FF3"/>
    <w:rsid w:val="001500AF"/>
    <w:rsid w:val="001500FA"/>
    <w:rsid w:val="00150297"/>
    <w:rsid w:val="001506AD"/>
    <w:rsid w:val="0015074D"/>
    <w:rsid w:val="0015076C"/>
    <w:rsid w:val="00150A0E"/>
    <w:rsid w:val="00150B96"/>
    <w:rsid w:val="00150F2D"/>
    <w:rsid w:val="001515D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25A5"/>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C41"/>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1F5"/>
    <w:rsid w:val="00182318"/>
    <w:rsid w:val="001824C2"/>
    <w:rsid w:val="00182B1C"/>
    <w:rsid w:val="00182C34"/>
    <w:rsid w:val="00182CCC"/>
    <w:rsid w:val="00182D81"/>
    <w:rsid w:val="00182D96"/>
    <w:rsid w:val="00182F50"/>
    <w:rsid w:val="001830E0"/>
    <w:rsid w:val="0018312F"/>
    <w:rsid w:val="001832BA"/>
    <w:rsid w:val="001832EF"/>
    <w:rsid w:val="0018334D"/>
    <w:rsid w:val="001833F5"/>
    <w:rsid w:val="001837A2"/>
    <w:rsid w:val="0018381B"/>
    <w:rsid w:val="00183A55"/>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A64"/>
    <w:rsid w:val="00192EA4"/>
    <w:rsid w:val="0019323C"/>
    <w:rsid w:val="001936A8"/>
    <w:rsid w:val="001937B8"/>
    <w:rsid w:val="001939A4"/>
    <w:rsid w:val="00193B79"/>
    <w:rsid w:val="00193D3D"/>
    <w:rsid w:val="00194186"/>
    <w:rsid w:val="0019422A"/>
    <w:rsid w:val="00194520"/>
    <w:rsid w:val="00194B92"/>
    <w:rsid w:val="00194DD6"/>
    <w:rsid w:val="00194E5D"/>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2F08"/>
    <w:rsid w:val="001A323D"/>
    <w:rsid w:val="001A3274"/>
    <w:rsid w:val="001A34D9"/>
    <w:rsid w:val="001A35DA"/>
    <w:rsid w:val="001A37B7"/>
    <w:rsid w:val="001A388D"/>
    <w:rsid w:val="001A3A26"/>
    <w:rsid w:val="001A3AA3"/>
    <w:rsid w:val="001A3AD1"/>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9A1"/>
    <w:rsid w:val="001A59C3"/>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2"/>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628"/>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5E9C"/>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09CA"/>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7C"/>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318"/>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638"/>
    <w:rsid w:val="00203814"/>
    <w:rsid w:val="0020384F"/>
    <w:rsid w:val="00203BD3"/>
    <w:rsid w:val="00203CFB"/>
    <w:rsid w:val="002041C5"/>
    <w:rsid w:val="0020436B"/>
    <w:rsid w:val="002043D4"/>
    <w:rsid w:val="00204799"/>
    <w:rsid w:val="00204818"/>
    <w:rsid w:val="00204869"/>
    <w:rsid w:val="00204A34"/>
    <w:rsid w:val="00204D9F"/>
    <w:rsid w:val="00204DB1"/>
    <w:rsid w:val="00204E66"/>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3D8"/>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5EA9"/>
    <w:rsid w:val="002362C1"/>
    <w:rsid w:val="00236529"/>
    <w:rsid w:val="00236736"/>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B2E"/>
    <w:rsid w:val="00241FFA"/>
    <w:rsid w:val="002424D7"/>
    <w:rsid w:val="00242723"/>
    <w:rsid w:val="00242C14"/>
    <w:rsid w:val="00242DC0"/>
    <w:rsid w:val="00242F49"/>
    <w:rsid w:val="00242F9E"/>
    <w:rsid w:val="00243052"/>
    <w:rsid w:val="002430F7"/>
    <w:rsid w:val="002434CF"/>
    <w:rsid w:val="002438F0"/>
    <w:rsid w:val="00243AD3"/>
    <w:rsid w:val="00243FFC"/>
    <w:rsid w:val="002440F3"/>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71B"/>
    <w:rsid w:val="00272A3F"/>
    <w:rsid w:val="00272C0E"/>
    <w:rsid w:val="002730A6"/>
    <w:rsid w:val="002733A6"/>
    <w:rsid w:val="00273672"/>
    <w:rsid w:val="00273B0F"/>
    <w:rsid w:val="00273B8A"/>
    <w:rsid w:val="00274558"/>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08D7"/>
    <w:rsid w:val="002910B8"/>
    <w:rsid w:val="002914B8"/>
    <w:rsid w:val="002915CB"/>
    <w:rsid w:val="00291E47"/>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22"/>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505E"/>
    <w:rsid w:val="002B5AB0"/>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9B8"/>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705"/>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DF"/>
    <w:rsid w:val="002F3732"/>
    <w:rsid w:val="002F37C2"/>
    <w:rsid w:val="002F3816"/>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A59"/>
    <w:rsid w:val="00301C86"/>
    <w:rsid w:val="00301D29"/>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B94"/>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7A1"/>
    <w:rsid w:val="00323B90"/>
    <w:rsid w:val="00323BFC"/>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3E95"/>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3BFA"/>
    <w:rsid w:val="0034405F"/>
    <w:rsid w:val="003440F6"/>
    <w:rsid w:val="00344233"/>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1CB"/>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501"/>
    <w:rsid w:val="00370578"/>
    <w:rsid w:val="00370700"/>
    <w:rsid w:val="00370C1D"/>
    <w:rsid w:val="00370C79"/>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272"/>
    <w:rsid w:val="003743DD"/>
    <w:rsid w:val="003746D6"/>
    <w:rsid w:val="00374778"/>
    <w:rsid w:val="00374A26"/>
    <w:rsid w:val="00374A3C"/>
    <w:rsid w:val="00374B58"/>
    <w:rsid w:val="00374CC4"/>
    <w:rsid w:val="003755B8"/>
    <w:rsid w:val="003755F0"/>
    <w:rsid w:val="003755FF"/>
    <w:rsid w:val="00375B68"/>
    <w:rsid w:val="00375C05"/>
    <w:rsid w:val="00375D2C"/>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0D54"/>
    <w:rsid w:val="00381092"/>
    <w:rsid w:val="003811D0"/>
    <w:rsid w:val="00381388"/>
    <w:rsid w:val="00381481"/>
    <w:rsid w:val="00381522"/>
    <w:rsid w:val="0038160E"/>
    <w:rsid w:val="003817CB"/>
    <w:rsid w:val="003818EE"/>
    <w:rsid w:val="00381D31"/>
    <w:rsid w:val="00381DC4"/>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184"/>
    <w:rsid w:val="003867FC"/>
    <w:rsid w:val="00386975"/>
    <w:rsid w:val="003870A5"/>
    <w:rsid w:val="00387536"/>
    <w:rsid w:val="003875D7"/>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5FF5"/>
    <w:rsid w:val="00396045"/>
    <w:rsid w:val="003960BC"/>
    <w:rsid w:val="00396289"/>
    <w:rsid w:val="003963DD"/>
    <w:rsid w:val="00396681"/>
    <w:rsid w:val="00396736"/>
    <w:rsid w:val="0039684B"/>
    <w:rsid w:val="00396B3F"/>
    <w:rsid w:val="00396C2E"/>
    <w:rsid w:val="00397293"/>
    <w:rsid w:val="003972D1"/>
    <w:rsid w:val="003974DF"/>
    <w:rsid w:val="0039755D"/>
    <w:rsid w:val="00397804"/>
    <w:rsid w:val="00397853"/>
    <w:rsid w:val="00397B6A"/>
    <w:rsid w:val="00397E1B"/>
    <w:rsid w:val="00397ED9"/>
    <w:rsid w:val="003A12D9"/>
    <w:rsid w:val="003A16B2"/>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3EAA"/>
    <w:rsid w:val="003A40CB"/>
    <w:rsid w:val="003A43A7"/>
    <w:rsid w:val="003A4413"/>
    <w:rsid w:val="003A4680"/>
    <w:rsid w:val="003A4708"/>
    <w:rsid w:val="003A4ABF"/>
    <w:rsid w:val="003A4FB6"/>
    <w:rsid w:val="003A554C"/>
    <w:rsid w:val="003A5747"/>
    <w:rsid w:val="003A57ED"/>
    <w:rsid w:val="003A58CA"/>
    <w:rsid w:val="003A5A37"/>
    <w:rsid w:val="003A5D5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B7A56"/>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21F"/>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644"/>
    <w:rsid w:val="003D372E"/>
    <w:rsid w:val="003D3CBE"/>
    <w:rsid w:val="003D3EC6"/>
    <w:rsid w:val="003D4026"/>
    <w:rsid w:val="003D4046"/>
    <w:rsid w:val="003D4678"/>
    <w:rsid w:val="003D486C"/>
    <w:rsid w:val="003D48D3"/>
    <w:rsid w:val="003D4E36"/>
    <w:rsid w:val="003D4FD3"/>
    <w:rsid w:val="003D595C"/>
    <w:rsid w:val="003D5CF8"/>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5FBD"/>
    <w:rsid w:val="003E60BE"/>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AEC"/>
    <w:rsid w:val="00403CDE"/>
    <w:rsid w:val="00403D83"/>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1B4"/>
    <w:rsid w:val="00413280"/>
    <w:rsid w:val="0041341D"/>
    <w:rsid w:val="00413666"/>
    <w:rsid w:val="00413741"/>
    <w:rsid w:val="0041380A"/>
    <w:rsid w:val="0041391F"/>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731"/>
    <w:rsid w:val="00416C5C"/>
    <w:rsid w:val="0041706C"/>
    <w:rsid w:val="004170B2"/>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73C"/>
    <w:rsid w:val="00446A2B"/>
    <w:rsid w:val="00446A77"/>
    <w:rsid w:val="00447475"/>
    <w:rsid w:val="00447525"/>
    <w:rsid w:val="0044753A"/>
    <w:rsid w:val="004477B3"/>
    <w:rsid w:val="00447BA2"/>
    <w:rsid w:val="00447CCA"/>
    <w:rsid w:val="00447DA0"/>
    <w:rsid w:val="004500BB"/>
    <w:rsid w:val="00450A47"/>
    <w:rsid w:val="00450A5B"/>
    <w:rsid w:val="00450CB7"/>
    <w:rsid w:val="00450E3C"/>
    <w:rsid w:val="00450E5B"/>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839"/>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01"/>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CE0"/>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3B6"/>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313"/>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4B"/>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4CD9"/>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3289"/>
    <w:rsid w:val="004E365A"/>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37"/>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412"/>
    <w:rsid w:val="00530797"/>
    <w:rsid w:val="005308B6"/>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69C"/>
    <w:rsid w:val="00534913"/>
    <w:rsid w:val="00534B2A"/>
    <w:rsid w:val="00534E68"/>
    <w:rsid w:val="005352C4"/>
    <w:rsid w:val="0053549A"/>
    <w:rsid w:val="00535A8E"/>
    <w:rsid w:val="00535E5F"/>
    <w:rsid w:val="00535E75"/>
    <w:rsid w:val="00535FDD"/>
    <w:rsid w:val="00536302"/>
    <w:rsid w:val="0053635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2FC4"/>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6F9"/>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DB9"/>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1B9A"/>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3C3"/>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1D05"/>
    <w:rsid w:val="00582009"/>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72E0"/>
    <w:rsid w:val="0058742B"/>
    <w:rsid w:val="00587ABF"/>
    <w:rsid w:val="00590356"/>
    <w:rsid w:val="00590609"/>
    <w:rsid w:val="00590806"/>
    <w:rsid w:val="005908BE"/>
    <w:rsid w:val="005908C2"/>
    <w:rsid w:val="00590A1D"/>
    <w:rsid w:val="005913FA"/>
    <w:rsid w:val="0059185C"/>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47C"/>
    <w:rsid w:val="00593832"/>
    <w:rsid w:val="00593958"/>
    <w:rsid w:val="00593995"/>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9F"/>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2A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3A4"/>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93D"/>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B54"/>
    <w:rsid w:val="005D4D72"/>
    <w:rsid w:val="005D4FF0"/>
    <w:rsid w:val="005D529B"/>
    <w:rsid w:val="005D52C0"/>
    <w:rsid w:val="005D52DB"/>
    <w:rsid w:val="005D5654"/>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22"/>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39"/>
    <w:rsid w:val="00615DC9"/>
    <w:rsid w:val="006162A7"/>
    <w:rsid w:val="006162FA"/>
    <w:rsid w:val="00616391"/>
    <w:rsid w:val="0061641A"/>
    <w:rsid w:val="00616522"/>
    <w:rsid w:val="00616601"/>
    <w:rsid w:val="00616FE1"/>
    <w:rsid w:val="0061722F"/>
    <w:rsid w:val="00617910"/>
    <w:rsid w:val="00620200"/>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733"/>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657"/>
    <w:rsid w:val="006429DD"/>
    <w:rsid w:val="00642E6C"/>
    <w:rsid w:val="00642F30"/>
    <w:rsid w:val="00642FEC"/>
    <w:rsid w:val="0064314E"/>
    <w:rsid w:val="00643217"/>
    <w:rsid w:val="00643442"/>
    <w:rsid w:val="006435E4"/>
    <w:rsid w:val="0064397F"/>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23"/>
    <w:rsid w:val="00654350"/>
    <w:rsid w:val="00654B62"/>
    <w:rsid w:val="00654E22"/>
    <w:rsid w:val="006550F8"/>
    <w:rsid w:val="00655148"/>
    <w:rsid w:val="00655328"/>
    <w:rsid w:val="00655340"/>
    <w:rsid w:val="0065596D"/>
    <w:rsid w:val="00656B0F"/>
    <w:rsid w:val="00657308"/>
    <w:rsid w:val="006578D4"/>
    <w:rsid w:val="0066055E"/>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2F4"/>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0DA"/>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06"/>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B2"/>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BA3"/>
    <w:rsid w:val="006B3EFA"/>
    <w:rsid w:val="006B3F7E"/>
    <w:rsid w:val="006B3FDE"/>
    <w:rsid w:val="006B407D"/>
    <w:rsid w:val="006B430D"/>
    <w:rsid w:val="006B45EF"/>
    <w:rsid w:val="006B4931"/>
    <w:rsid w:val="006B4C06"/>
    <w:rsid w:val="006B4E66"/>
    <w:rsid w:val="006B503E"/>
    <w:rsid w:val="006B50E7"/>
    <w:rsid w:val="006B5267"/>
    <w:rsid w:val="006B53E0"/>
    <w:rsid w:val="006B5414"/>
    <w:rsid w:val="006B54FD"/>
    <w:rsid w:val="006B56EE"/>
    <w:rsid w:val="006B58B9"/>
    <w:rsid w:val="006B5C1D"/>
    <w:rsid w:val="006B6183"/>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80E"/>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AEB"/>
    <w:rsid w:val="006D7B6D"/>
    <w:rsid w:val="006D7D8F"/>
    <w:rsid w:val="006D7F97"/>
    <w:rsid w:val="006E07BD"/>
    <w:rsid w:val="006E07F1"/>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329"/>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A5"/>
    <w:rsid w:val="006F44C3"/>
    <w:rsid w:val="006F44D6"/>
    <w:rsid w:val="006F451D"/>
    <w:rsid w:val="006F4884"/>
    <w:rsid w:val="006F489B"/>
    <w:rsid w:val="006F4D9A"/>
    <w:rsid w:val="006F53F6"/>
    <w:rsid w:val="006F54A8"/>
    <w:rsid w:val="006F5965"/>
    <w:rsid w:val="006F5DA4"/>
    <w:rsid w:val="006F6721"/>
    <w:rsid w:val="006F6A1C"/>
    <w:rsid w:val="006F6A51"/>
    <w:rsid w:val="006F6B1A"/>
    <w:rsid w:val="006F6EA1"/>
    <w:rsid w:val="006F6F46"/>
    <w:rsid w:val="006F7109"/>
    <w:rsid w:val="006F722A"/>
    <w:rsid w:val="006F72FE"/>
    <w:rsid w:val="006F75BA"/>
    <w:rsid w:val="006F77B4"/>
    <w:rsid w:val="006F7D0B"/>
    <w:rsid w:val="006F7D3F"/>
    <w:rsid w:val="006F7FD4"/>
    <w:rsid w:val="0070000D"/>
    <w:rsid w:val="0070011A"/>
    <w:rsid w:val="0070033B"/>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81F"/>
    <w:rsid w:val="0070498A"/>
    <w:rsid w:val="00704CFC"/>
    <w:rsid w:val="00704D82"/>
    <w:rsid w:val="00704DAA"/>
    <w:rsid w:val="00704EF2"/>
    <w:rsid w:val="00704F4A"/>
    <w:rsid w:val="0070506F"/>
    <w:rsid w:val="00705086"/>
    <w:rsid w:val="0070554E"/>
    <w:rsid w:val="007055C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5D4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827"/>
    <w:rsid w:val="007259E9"/>
    <w:rsid w:val="00725F36"/>
    <w:rsid w:val="00726110"/>
    <w:rsid w:val="007261C0"/>
    <w:rsid w:val="00726383"/>
    <w:rsid w:val="00726405"/>
    <w:rsid w:val="00726B9A"/>
    <w:rsid w:val="00727553"/>
    <w:rsid w:val="00727707"/>
    <w:rsid w:val="007277F9"/>
    <w:rsid w:val="007279A6"/>
    <w:rsid w:val="00730013"/>
    <w:rsid w:val="00730067"/>
    <w:rsid w:val="00730B06"/>
    <w:rsid w:val="0073129A"/>
    <w:rsid w:val="007314F3"/>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2D"/>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08"/>
    <w:rsid w:val="00747F56"/>
    <w:rsid w:val="007500A4"/>
    <w:rsid w:val="00750284"/>
    <w:rsid w:val="0075047E"/>
    <w:rsid w:val="007507F3"/>
    <w:rsid w:val="00750AAC"/>
    <w:rsid w:val="00751091"/>
    <w:rsid w:val="00751596"/>
    <w:rsid w:val="0075162C"/>
    <w:rsid w:val="00751A4F"/>
    <w:rsid w:val="00751B00"/>
    <w:rsid w:val="00751C60"/>
    <w:rsid w:val="00751E6D"/>
    <w:rsid w:val="00752101"/>
    <w:rsid w:val="00752A25"/>
    <w:rsid w:val="00752B6E"/>
    <w:rsid w:val="00752D9F"/>
    <w:rsid w:val="00752F8B"/>
    <w:rsid w:val="00753BE0"/>
    <w:rsid w:val="00753DCA"/>
    <w:rsid w:val="00753FDD"/>
    <w:rsid w:val="0075409D"/>
    <w:rsid w:val="0075436E"/>
    <w:rsid w:val="0075443C"/>
    <w:rsid w:val="00754BF4"/>
    <w:rsid w:val="00754D0C"/>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738F"/>
    <w:rsid w:val="00777435"/>
    <w:rsid w:val="00777664"/>
    <w:rsid w:val="00777756"/>
    <w:rsid w:val="00777C6E"/>
    <w:rsid w:val="00777C78"/>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7EC"/>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E18"/>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2C"/>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45A6"/>
    <w:rsid w:val="007B485D"/>
    <w:rsid w:val="007B4895"/>
    <w:rsid w:val="007B496A"/>
    <w:rsid w:val="007B5017"/>
    <w:rsid w:val="007B50FD"/>
    <w:rsid w:val="007B5284"/>
    <w:rsid w:val="007B589B"/>
    <w:rsid w:val="007B58E3"/>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A8"/>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1FD5"/>
    <w:rsid w:val="00802113"/>
    <w:rsid w:val="0080270B"/>
    <w:rsid w:val="0080275B"/>
    <w:rsid w:val="0080284E"/>
    <w:rsid w:val="00802B8B"/>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4C5"/>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4B"/>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D79"/>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3D2B"/>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C7F"/>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B94"/>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CD2"/>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2C5"/>
    <w:rsid w:val="0089349C"/>
    <w:rsid w:val="008936C8"/>
    <w:rsid w:val="00893E07"/>
    <w:rsid w:val="0089420C"/>
    <w:rsid w:val="0089482E"/>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A09"/>
    <w:rsid w:val="00897B7C"/>
    <w:rsid w:val="008A001F"/>
    <w:rsid w:val="008A006D"/>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693"/>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5EE"/>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CEC"/>
    <w:rsid w:val="008C4ED5"/>
    <w:rsid w:val="008C5056"/>
    <w:rsid w:val="008C520E"/>
    <w:rsid w:val="008C52F6"/>
    <w:rsid w:val="008C5AC2"/>
    <w:rsid w:val="008C5C5F"/>
    <w:rsid w:val="008C5CCE"/>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5B80"/>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D4"/>
    <w:rsid w:val="008F32F5"/>
    <w:rsid w:val="008F3370"/>
    <w:rsid w:val="008F372E"/>
    <w:rsid w:val="008F37FF"/>
    <w:rsid w:val="008F384B"/>
    <w:rsid w:val="008F39C8"/>
    <w:rsid w:val="008F3A2D"/>
    <w:rsid w:val="008F3AFF"/>
    <w:rsid w:val="008F3B91"/>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3DD"/>
    <w:rsid w:val="00904524"/>
    <w:rsid w:val="00904760"/>
    <w:rsid w:val="009047D0"/>
    <w:rsid w:val="00904A60"/>
    <w:rsid w:val="00904B54"/>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6AF"/>
    <w:rsid w:val="009119C8"/>
    <w:rsid w:val="00911B55"/>
    <w:rsid w:val="00911EB9"/>
    <w:rsid w:val="00911F98"/>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1FC"/>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F0E"/>
    <w:rsid w:val="0094401B"/>
    <w:rsid w:val="00944428"/>
    <w:rsid w:val="0094465A"/>
    <w:rsid w:val="0094473F"/>
    <w:rsid w:val="00944965"/>
    <w:rsid w:val="00944CD8"/>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96A"/>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403"/>
    <w:rsid w:val="009777AD"/>
    <w:rsid w:val="009779CC"/>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CD0"/>
    <w:rsid w:val="00995D1F"/>
    <w:rsid w:val="00995D77"/>
    <w:rsid w:val="00995FB7"/>
    <w:rsid w:val="009963B1"/>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C7F4E"/>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45"/>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48"/>
    <w:rsid w:val="009D56EE"/>
    <w:rsid w:val="009D5754"/>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6D40"/>
    <w:rsid w:val="009F732C"/>
    <w:rsid w:val="009F76DF"/>
    <w:rsid w:val="009F79C2"/>
    <w:rsid w:val="009F7BED"/>
    <w:rsid w:val="009F7D3C"/>
    <w:rsid w:val="009F7DFD"/>
    <w:rsid w:val="009F7FB0"/>
    <w:rsid w:val="009F7FF0"/>
    <w:rsid w:val="00A001EA"/>
    <w:rsid w:val="00A00272"/>
    <w:rsid w:val="00A0079D"/>
    <w:rsid w:val="00A00888"/>
    <w:rsid w:val="00A00D97"/>
    <w:rsid w:val="00A00E54"/>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778"/>
    <w:rsid w:val="00A06872"/>
    <w:rsid w:val="00A06AB3"/>
    <w:rsid w:val="00A06D52"/>
    <w:rsid w:val="00A06D64"/>
    <w:rsid w:val="00A06DE1"/>
    <w:rsid w:val="00A06F32"/>
    <w:rsid w:val="00A07127"/>
    <w:rsid w:val="00A0742E"/>
    <w:rsid w:val="00A07725"/>
    <w:rsid w:val="00A07BC1"/>
    <w:rsid w:val="00A101A5"/>
    <w:rsid w:val="00A10318"/>
    <w:rsid w:val="00A10500"/>
    <w:rsid w:val="00A105A2"/>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299"/>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39"/>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63"/>
    <w:rsid w:val="00A33F6F"/>
    <w:rsid w:val="00A34396"/>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2F3"/>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2F7"/>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EA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B35"/>
    <w:rsid w:val="00AA5F63"/>
    <w:rsid w:val="00AA60FF"/>
    <w:rsid w:val="00AA6103"/>
    <w:rsid w:val="00AA62BB"/>
    <w:rsid w:val="00AA6771"/>
    <w:rsid w:val="00AA68A2"/>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D1"/>
    <w:rsid w:val="00AC056C"/>
    <w:rsid w:val="00AC06E2"/>
    <w:rsid w:val="00AC09E2"/>
    <w:rsid w:val="00AC0A44"/>
    <w:rsid w:val="00AC0F9B"/>
    <w:rsid w:val="00AC10DE"/>
    <w:rsid w:val="00AC13EA"/>
    <w:rsid w:val="00AC1824"/>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1F3"/>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A95"/>
    <w:rsid w:val="00AE3B61"/>
    <w:rsid w:val="00AE3B6C"/>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95F"/>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42"/>
    <w:rsid w:val="00B02F74"/>
    <w:rsid w:val="00B0314C"/>
    <w:rsid w:val="00B0343C"/>
    <w:rsid w:val="00B03BD1"/>
    <w:rsid w:val="00B03C35"/>
    <w:rsid w:val="00B04538"/>
    <w:rsid w:val="00B04A18"/>
    <w:rsid w:val="00B04BCF"/>
    <w:rsid w:val="00B04FD7"/>
    <w:rsid w:val="00B0526D"/>
    <w:rsid w:val="00B0589F"/>
    <w:rsid w:val="00B05D11"/>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1E4"/>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C61"/>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52"/>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B37"/>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3F89"/>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65"/>
    <w:rsid w:val="00B62470"/>
    <w:rsid w:val="00B62677"/>
    <w:rsid w:val="00B62ACF"/>
    <w:rsid w:val="00B62BCE"/>
    <w:rsid w:val="00B62C8C"/>
    <w:rsid w:val="00B6305C"/>
    <w:rsid w:val="00B631D3"/>
    <w:rsid w:val="00B63532"/>
    <w:rsid w:val="00B635CC"/>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67FA9"/>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286"/>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DC2"/>
    <w:rsid w:val="00B77EAB"/>
    <w:rsid w:val="00B80188"/>
    <w:rsid w:val="00B80255"/>
    <w:rsid w:val="00B80329"/>
    <w:rsid w:val="00B804A5"/>
    <w:rsid w:val="00B80E55"/>
    <w:rsid w:val="00B80E67"/>
    <w:rsid w:val="00B81062"/>
    <w:rsid w:val="00B81184"/>
    <w:rsid w:val="00B8119C"/>
    <w:rsid w:val="00B8125B"/>
    <w:rsid w:val="00B81378"/>
    <w:rsid w:val="00B81859"/>
    <w:rsid w:val="00B818FA"/>
    <w:rsid w:val="00B81B19"/>
    <w:rsid w:val="00B81DCD"/>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1574"/>
    <w:rsid w:val="00B91AB0"/>
    <w:rsid w:val="00B91BEF"/>
    <w:rsid w:val="00B91CC7"/>
    <w:rsid w:val="00B91D4C"/>
    <w:rsid w:val="00B91DB6"/>
    <w:rsid w:val="00B91E2F"/>
    <w:rsid w:val="00B927D8"/>
    <w:rsid w:val="00B92858"/>
    <w:rsid w:val="00B92A8A"/>
    <w:rsid w:val="00B92E3B"/>
    <w:rsid w:val="00B92F62"/>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7EC"/>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948"/>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A4C"/>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36B"/>
    <w:rsid w:val="00BE040C"/>
    <w:rsid w:val="00BE0675"/>
    <w:rsid w:val="00BE096F"/>
    <w:rsid w:val="00BE104E"/>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34D"/>
    <w:rsid w:val="00BE347A"/>
    <w:rsid w:val="00BE3963"/>
    <w:rsid w:val="00BE3A83"/>
    <w:rsid w:val="00BE3AF5"/>
    <w:rsid w:val="00BE3D71"/>
    <w:rsid w:val="00BE3D95"/>
    <w:rsid w:val="00BE43D0"/>
    <w:rsid w:val="00BE474B"/>
    <w:rsid w:val="00BE47F9"/>
    <w:rsid w:val="00BE48B0"/>
    <w:rsid w:val="00BE4AB4"/>
    <w:rsid w:val="00BE4B22"/>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0BA3"/>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64"/>
    <w:rsid w:val="00BF74F5"/>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24E"/>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469"/>
    <w:rsid w:val="00C314B2"/>
    <w:rsid w:val="00C31662"/>
    <w:rsid w:val="00C31918"/>
    <w:rsid w:val="00C31CF2"/>
    <w:rsid w:val="00C32174"/>
    <w:rsid w:val="00C32333"/>
    <w:rsid w:val="00C323B7"/>
    <w:rsid w:val="00C325AF"/>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5E3"/>
    <w:rsid w:val="00C4067B"/>
    <w:rsid w:val="00C40744"/>
    <w:rsid w:val="00C408E0"/>
    <w:rsid w:val="00C40BCF"/>
    <w:rsid w:val="00C40CD7"/>
    <w:rsid w:val="00C411B7"/>
    <w:rsid w:val="00C4137D"/>
    <w:rsid w:val="00C41681"/>
    <w:rsid w:val="00C4168B"/>
    <w:rsid w:val="00C416A9"/>
    <w:rsid w:val="00C41948"/>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AA9"/>
    <w:rsid w:val="00C51C97"/>
    <w:rsid w:val="00C5231C"/>
    <w:rsid w:val="00C523AE"/>
    <w:rsid w:val="00C52615"/>
    <w:rsid w:val="00C526BF"/>
    <w:rsid w:val="00C5275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9B"/>
    <w:rsid w:val="00C656F9"/>
    <w:rsid w:val="00C65B6B"/>
    <w:rsid w:val="00C65D6B"/>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D36"/>
    <w:rsid w:val="00C76F04"/>
    <w:rsid w:val="00C7703D"/>
    <w:rsid w:val="00C7758E"/>
    <w:rsid w:val="00C778F1"/>
    <w:rsid w:val="00C77BE2"/>
    <w:rsid w:val="00C77C3C"/>
    <w:rsid w:val="00C77D07"/>
    <w:rsid w:val="00C77F18"/>
    <w:rsid w:val="00C801FD"/>
    <w:rsid w:val="00C80205"/>
    <w:rsid w:val="00C803AF"/>
    <w:rsid w:val="00C80EB2"/>
    <w:rsid w:val="00C80EFB"/>
    <w:rsid w:val="00C81557"/>
    <w:rsid w:val="00C8156F"/>
    <w:rsid w:val="00C81710"/>
    <w:rsid w:val="00C8185F"/>
    <w:rsid w:val="00C81940"/>
    <w:rsid w:val="00C81AD5"/>
    <w:rsid w:val="00C81B49"/>
    <w:rsid w:val="00C81C1F"/>
    <w:rsid w:val="00C81ECC"/>
    <w:rsid w:val="00C823FD"/>
    <w:rsid w:val="00C82AB1"/>
    <w:rsid w:val="00C82C04"/>
    <w:rsid w:val="00C831BF"/>
    <w:rsid w:val="00C832F0"/>
    <w:rsid w:val="00C835A9"/>
    <w:rsid w:val="00C83D28"/>
    <w:rsid w:val="00C83E60"/>
    <w:rsid w:val="00C840D2"/>
    <w:rsid w:val="00C84309"/>
    <w:rsid w:val="00C84576"/>
    <w:rsid w:val="00C846CD"/>
    <w:rsid w:val="00C84732"/>
    <w:rsid w:val="00C847FD"/>
    <w:rsid w:val="00C85144"/>
    <w:rsid w:val="00C851DC"/>
    <w:rsid w:val="00C85767"/>
    <w:rsid w:val="00C85860"/>
    <w:rsid w:val="00C85D85"/>
    <w:rsid w:val="00C85ED3"/>
    <w:rsid w:val="00C85F0C"/>
    <w:rsid w:val="00C86008"/>
    <w:rsid w:val="00C86030"/>
    <w:rsid w:val="00C86109"/>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126"/>
    <w:rsid w:val="00C92534"/>
    <w:rsid w:val="00C92567"/>
    <w:rsid w:val="00C928CE"/>
    <w:rsid w:val="00C928D9"/>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4D69"/>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DD3"/>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C3A"/>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A13"/>
    <w:rsid w:val="00D13E9A"/>
    <w:rsid w:val="00D14209"/>
    <w:rsid w:val="00D1456C"/>
    <w:rsid w:val="00D14CD2"/>
    <w:rsid w:val="00D14D3A"/>
    <w:rsid w:val="00D14F51"/>
    <w:rsid w:val="00D14FB3"/>
    <w:rsid w:val="00D15006"/>
    <w:rsid w:val="00D1529A"/>
    <w:rsid w:val="00D15903"/>
    <w:rsid w:val="00D15BB5"/>
    <w:rsid w:val="00D15E75"/>
    <w:rsid w:val="00D15E8A"/>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96"/>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659"/>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319"/>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275"/>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5C8"/>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D09"/>
    <w:rsid w:val="00DC2D9C"/>
    <w:rsid w:val="00DC33AD"/>
    <w:rsid w:val="00DC3989"/>
    <w:rsid w:val="00DC3B3B"/>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0C6"/>
    <w:rsid w:val="00DC62BC"/>
    <w:rsid w:val="00DC67C4"/>
    <w:rsid w:val="00DC69CA"/>
    <w:rsid w:val="00DC6ED9"/>
    <w:rsid w:val="00DC730F"/>
    <w:rsid w:val="00DC73EB"/>
    <w:rsid w:val="00DC7710"/>
    <w:rsid w:val="00DC7734"/>
    <w:rsid w:val="00DC7C47"/>
    <w:rsid w:val="00DC7DBE"/>
    <w:rsid w:val="00DC7EC4"/>
    <w:rsid w:val="00DD009F"/>
    <w:rsid w:val="00DD01F2"/>
    <w:rsid w:val="00DD07AC"/>
    <w:rsid w:val="00DD0ABF"/>
    <w:rsid w:val="00DD0E46"/>
    <w:rsid w:val="00DD0EB7"/>
    <w:rsid w:val="00DD1491"/>
    <w:rsid w:val="00DD1762"/>
    <w:rsid w:val="00DD1A9E"/>
    <w:rsid w:val="00DD1BBA"/>
    <w:rsid w:val="00DD2098"/>
    <w:rsid w:val="00DD25AF"/>
    <w:rsid w:val="00DD25D3"/>
    <w:rsid w:val="00DD29AA"/>
    <w:rsid w:val="00DD2D45"/>
    <w:rsid w:val="00DD2DE7"/>
    <w:rsid w:val="00DD2F2C"/>
    <w:rsid w:val="00DD34E9"/>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6A71"/>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6B1"/>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48F"/>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3FF"/>
    <w:rsid w:val="00E414AB"/>
    <w:rsid w:val="00E4173C"/>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F8"/>
    <w:rsid w:val="00E444CE"/>
    <w:rsid w:val="00E445C8"/>
    <w:rsid w:val="00E44714"/>
    <w:rsid w:val="00E44A7A"/>
    <w:rsid w:val="00E44DA5"/>
    <w:rsid w:val="00E450A1"/>
    <w:rsid w:val="00E45559"/>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2D3"/>
    <w:rsid w:val="00E5748F"/>
    <w:rsid w:val="00E574ED"/>
    <w:rsid w:val="00E57582"/>
    <w:rsid w:val="00E57BC9"/>
    <w:rsid w:val="00E60726"/>
    <w:rsid w:val="00E608BE"/>
    <w:rsid w:val="00E60E0C"/>
    <w:rsid w:val="00E614CD"/>
    <w:rsid w:val="00E6167F"/>
    <w:rsid w:val="00E6168C"/>
    <w:rsid w:val="00E6193E"/>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432"/>
    <w:rsid w:val="00E64641"/>
    <w:rsid w:val="00E646FE"/>
    <w:rsid w:val="00E647F4"/>
    <w:rsid w:val="00E64E30"/>
    <w:rsid w:val="00E650D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8AE"/>
    <w:rsid w:val="00E76DFB"/>
    <w:rsid w:val="00E76E1D"/>
    <w:rsid w:val="00E770E4"/>
    <w:rsid w:val="00E7713E"/>
    <w:rsid w:val="00E7725B"/>
    <w:rsid w:val="00E77787"/>
    <w:rsid w:val="00E7795B"/>
    <w:rsid w:val="00E77989"/>
    <w:rsid w:val="00E804DD"/>
    <w:rsid w:val="00E80552"/>
    <w:rsid w:val="00E80554"/>
    <w:rsid w:val="00E80949"/>
    <w:rsid w:val="00E809F7"/>
    <w:rsid w:val="00E80CE5"/>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5E5"/>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5CCA"/>
    <w:rsid w:val="00E8658F"/>
    <w:rsid w:val="00E87139"/>
    <w:rsid w:val="00E87194"/>
    <w:rsid w:val="00E87360"/>
    <w:rsid w:val="00E87589"/>
    <w:rsid w:val="00E876CD"/>
    <w:rsid w:val="00E87988"/>
    <w:rsid w:val="00E87D71"/>
    <w:rsid w:val="00E90054"/>
    <w:rsid w:val="00E903C1"/>
    <w:rsid w:val="00E903C7"/>
    <w:rsid w:val="00E90462"/>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697"/>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5B4"/>
    <w:rsid w:val="00EB571D"/>
    <w:rsid w:val="00EB5D60"/>
    <w:rsid w:val="00EB6383"/>
    <w:rsid w:val="00EB63CD"/>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BD7"/>
    <w:rsid w:val="00EC7E6F"/>
    <w:rsid w:val="00ED0293"/>
    <w:rsid w:val="00ED06E1"/>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886"/>
    <w:rsid w:val="00EE294D"/>
    <w:rsid w:val="00EE2E8B"/>
    <w:rsid w:val="00EE2F3A"/>
    <w:rsid w:val="00EE2F5F"/>
    <w:rsid w:val="00EE3244"/>
    <w:rsid w:val="00EE32EF"/>
    <w:rsid w:val="00EE36C6"/>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72"/>
    <w:rsid w:val="00EF47B7"/>
    <w:rsid w:val="00EF4880"/>
    <w:rsid w:val="00EF4D54"/>
    <w:rsid w:val="00EF4F40"/>
    <w:rsid w:val="00EF5A3B"/>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0FB"/>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8A0"/>
    <w:rsid w:val="00F14956"/>
    <w:rsid w:val="00F14A35"/>
    <w:rsid w:val="00F14B91"/>
    <w:rsid w:val="00F14FC7"/>
    <w:rsid w:val="00F15121"/>
    <w:rsid w:val="00F1512B"/>
    <w:rsid w:val="00F152DB"/>
    <w:rsid w:val="00F1532B"/>
    <w:rsid w:val="00F1534F"/>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1B6"/>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C4D"/>
    <w:rsid w:val="00F40D17"/>
    <w:rsid w:val="00F41172"/>
    <w:rsid w:val="00F411B8"/>
    <w:rsid w:val="00F41326"/>
    <w:rsid w:val="00F41363"/>
    <w:rsid w:val="00F41673"/>
    <w:rsid w:val="00F418BA"/>
    <w:rsid w:val="00F41A8B"/>
    <w:rsid w:val="00F42446"/>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ADB"/>
    <w:rsid w:val="00F51F09"/>
    <w:rsid w:val="00F52204"/>
    <w:rsid w:val="00F5251D"/>
    <w:rsid w:val="00F52736"/>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765"/>
    <w:rsid w:val="00F62A87"/>
    <w:rsid w:val="00F62EDD"/>
    <w:rsid w:val="00F63055"/>
    <w:rsid w:val="00F6356B"/>
    <w:rsid w:val="00F63717"/>
    <w:rsid w:val="00F63BAE"/>
    <w:rsid w:val="00F63F0D"/>
    <w:rsid w:val="00F64231"/>
    <w:rsid w:val="00F6443A"/>
    <w:rsid w:val="00F644D5"/>
    <w:rsid w:val="00F646D0"/>
    <w:rsid w:val="00F648B2"/>
    <w:rsid w:val="00F64B3C"/>
    <w:rsid w:val="00F64DA3"/>
    <w:rsid w:val="00F64DBF"/>
    <w:rsid w:val="00F64DDB"/>
    <w:rsid w:val="00F65002"/>
    <w:rsid w:val="00F654A4"/>
    <w:rsid w:val="00F654A5"/>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73B"/>
    <w:rsid w:val="00F70FB4"/>
    <w:rsid w:val="00F71064"/>
    <w:rsid w:val="00F7114D"/>
    <w:rsid w:val="00F71482"/>
    <w:rsid w:val="00F71523"/>
    <w:rsid w:val="00F71529"/>
    <w:rsid w:val="00F715E5"/>
    <w:rsid w:val="00F71D71"/>
    <w:rsid w:val="00F71EE2"/>
    <w:rsid w:val="00F71FDC"/>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382"/>
    <w:rsid w:val="00FA6407"/>
    <w:rsid w:val="00FA6770"/>
    <w:rsid w:val="00FA6B0D"/>
    <w:rsid w:val="00FA6DC1"/>
    <w:rsid w:val="00FA6E34"/>
    <w:rsid w:val="00FA6EDD"/>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970"/>
    <w:rsid w:val="00FB4E64"/>
    <w:rsid w:val="00FB5338"/>
    <w:rsid w:val="00FB5587"/>
    <w:rsid w:val="00FB562C"/>
    <w:rsid w:val="00FB5B23"/>
    <w:rsid w:val="00FB5DE8"/>
    <w:rsid w:val="00FB5E99"/>
    <w:rsid w:val="00FB5FAC"/>
    <w:rsid w:val="00FB6151"/>
    <w:rsid w:val="00FB616D"/>
    <w:rsid w:val="00FB62E4"/>
    <w:rsid w:val="00FB66FF"/>
    <w:rsid w:val="00FB70B7"/>
    <w:rsid w:val="00FB785F"/>
    <w:rsid w:val="00FB7F81"/>
    <w:rsid w:val="00FC021B"/>
    <w:rsid w:val="00FC05C3"/>
    <w:rsid w:val="00FC0B2A"/>
    <w:rsid w:val="00FC12FB"/>
    <w:rsid w:val="00FC18A9"/>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9A7"/>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6A9"/>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6FD8"/>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4D8"/>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53A198-D06E-4F6B-9480-185DF108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4</Pages>
  <Words>1305</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2024-08-08T17:22:00Z</dcterms:created>
  <dcterms:modified xsi:type="dcterms:W3CDTF">2024-08-08T17:22:00Z</dcterms:modified>
</cp:coreProperties>
</file>