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B4FD7" w14:textId="582AE134" w:rsidR="00097324" w:rsidRPr="00BF20D3" w:rsidRDefault="00097324" w:rsidP="00097324">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w:t>
      </w:r>
      <w:r w:rsidR="0023366A">
        <w:rPr>
          <w:rFonts w:ascii="Arial" w:hAnsi="Arial" w:cs="Arial"/>
          <w:b/>
          <w:bCs/>
          <w:sz w:val="24"/>
        </w:rPr>
        <w:t>7</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w:t>
      </w:r>
      <w:r>
        <w:rPr>
          <w:rFonts w:ascii="Arial" w:hAnsi="Arial" w:cs="Arial"/>
          <w:b/>
          <w:bCs/>
          <w:sz w:val="24"/>
        </w:rPr>
        <w:t>4</w:t>
      </w:r>
      <w:r w:rsidR="00A9654F">
        <w:rPr>
          <w:rFonts w:ascii="Arial" w:hAnsi="Arial" w:cs="Arial"/>
          <w:b/>
          <w:bCs/>
          <w:sz w:val="24"/>
        </w:rPr>
        <w:t>0</w:t>
      </w:r>
      <w:r w:rsidR="00201920">
        <w:rPr>
          <w:rFonts w:ascii="Arial" w:hAnsi="Arial" w:cs="Arial"/>
          <w:b/>
          <w:bCs/>
          <w:sz w:val="24"/>
        </w:rPr>
        <w:t>06615</w:t>
      </w:r>
    </w:p>
    <w:p w14:paraId="49C6D7B3" w14:textId="58027593" w:rsidR="003D6287" w:rsidRPr="00BF20D3" w:rsidRDefault="00726570" w:rsidP="003D6287">
      <w:pPr>
        <w:pStyle w:val="CRCoverPage"/>
        <w:spacing w:after="240"/>
        <w:outlineLvl w:val="0"/>
        <w:rPr>
          <w:b/>
          <w:sz w:val="24"/>
        </w:rPr>
      </w:pPr>
      <w:r>
        <w:rPr>
          <w:rFonts w:cs="Arial"/>
          <w:b/>
          <w:bCs/>
          <w:sz w:val="24"/>
        </w:rPr>
        <w:t>Maastricht</w:t>
      </w:r>
      <w:r w:rsidR="00097324" w:rsidRPr="0073267B">
        <w:rPr>
          <w:rFonts w:cs="Arial"/>
          <w:b/>
          <w:bCs/>
          <w:sz w:val="24"/>
        </w:rPr>
        <w:t xml:space="preserve">, </w:t>
      </w:r>
      <w:r>
        <w:rPr>
          <w:rFonts w:cs="Arial"/>
          <w:b/>
          <w:bCs/>
          <w:sz w:val="24"/>
        </w:rPr>
        <w:t>Netherlands</w:t>
      </w:r>
      <w:r w:rsidR="00097324" w:rsidRPr="0073267B">
        <w:rPr>
          <w:rFonts w:cs="Arial"/>
          <w:b/>
          <w:bCs/>
          <w:sz w:val="24"/>
        </w:rPr>
        <w:t xml:space="preserve">, </w:t>
      </w:r>
      <w:r w:rsidR="005459C1" w:rsidRPr="00B9291D">
        <w:rPr>
          <w:rFonts w:cs="Arial"/>
          <w:b/>
          <w:bCs/>
          <w:sz w:val="24"/>
        </w:rPr>
        <w:t>Aug 19</w:t>
      </w:r>
      <w:r w:rsidR="00E02B35" w:rsidRPr="00B9291D">
        <w:rPr>
          <w:rFonts w:cs="Arial"/>
          <w:b/>
          <w:bCs/>
          <w:sz w:val="24"/>
          <w:vertAlign w:val="superscript"/>
        </w:rPr>
        <w:t>th</w:t>
      </w:r>
      <w:r w:rsidR="005459C1" w:rsidRPr="00B9291D">
        <w:rPr>
          <w:rFonts w:cs="Arial"/>
          <w:b/>
          <w:bCs/>
          <w:sz w:val="24"/>
        </w:rPr>
        <w:t xml:space="preserve"> – 23</w:t>
      </w:r>
      <w:r w:rsidR="00E02B35" w:rsidRPr="00B9291D">
        <w:rPr>
          <w:rFonts w:cs="Arial"/>
          <w:b/>
          <w:bCs/>
          <w:sz w:val="24"/>
          <w:vertAlign w:val="superscript"/>
        </w:rPr>
        <w:t>rd</w:t>
      </w:r>
      <w:r w:rsidR="005459C1" w:rsidRPr="00B9291D">
        <w:rPr>
          <w:rFonts w:cs="Arial"/>
          <w:b/>
          <w:bCs/>
          <w:sz w:val="24"/>
        </w:rPr>
        <w:t>, 2024</w:t>
      </w:r>
      <w:r w:rsidR="003D6287" w:rsidRPr="0073267B">
        <w:rPr>
          <w:rFonts w:eastAsia="Batang" w:cs="Arial"/>
          <w:b/>
          <w:bCs/>
          <w:sz w:val="24"/>
          <w:szCs w:val="24"/>
        </w:rPr>
        <w:tab/>
      </w:r>
      <w:r w:rsidR="003D6287" w:rsidRPr="0073267B">
        <w:rPr>
          <w:rFonts w:eastAsia="Batang" w:cs="Arial"/>
          <w:b/>
          <w:bCs/>
          <w:sz w:val="24"/>
          <w:szCs w:val="24"/>
        </w:rPr>
        <w:tab/>
      </w:r>
      <w:r w:rsidR="003D6287">
        <w:rPr>
          <w:b/>
          <w:sz w:val="24"/>
        </w:rPr>
        <w:tab/>
      </w:r>
    </w:p>
    <w:p w14:paraId="51CB701F" w14:textId="490D057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F64A6E">
        <w:rPr>
          <w:rFonts w:cs="Arial"/>
          <w:sz w:val="24"/>
          <w:lang w:val="en-US"/>
        </w:rPr>
        <w:t>3</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94272C3"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E1CFF">
        <w:rPr>
          <w:rFonts w:cs="Arial"/>
          <w:sz w:val="24"/>
          <w:lang w:val="en-US"/>
        </w:rPr>
        <w:t>paging</w:t>
      </w:r>
      <w:r w:rsidR="00781EB9">
        <w:rPr>
          <w:rFonts w:cs="Arial"/>
          <w:sz w:val="24"/>
          <w:lang w:val="en-US"/>
        </w:rPr>
        <w:t xml:space="preserve">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3"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w:t>
            </w:r>
            <w:proofErr w:type="gramStart"/>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w:t>
            </w:r>
            <w:proofErr w:type="gramEnd"/>
            <w:r w:rsidRPr="00D945AC">
              <w:rPr>
                <w:rFonts w:eastAsia="SimSun"/>
                <w:lang w:val="en-US" w:eastAsia="ja-JP"/>
              </w:rPr>
              <w:t xml:space="preserve">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For Topologies 1 &amp; 2 (UE as intermediate node under NW control) per TR 38.848, with no RRC states, no mobility (</w:t>
            </w:r>
            <w:proofErr w:type="gramStart"/>
            <w:r w:rsidRPr="00DD694A">
              <w:rPr>
                <w:rFonts w:eastAsia="SimSun"/>
                <w:lang w:val="en-US" w:eastAsia="ja-JP"/>
              </w:rPr>
              <w:t>i.e.</w:t>
            </w:r>
            <w:proofErr w:type="gramEnd"/>
            <w:r w:rsidRPr="00DD694A">
              <w:rPr>
                <w:rFonts w:eastAsia="SimSun"/>
                <w:lang w:val="en-US" w:eastAsia="ja-JP"/>
              </w:rPr>
              <w:t xml:space="preserv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4"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4"/>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 xml:space="preserve">NOTE: Assessment performance of the design targets is within the study of feasibility and necessity of proposals in the following objectives, </w:t>
            </w:r>
            <w:proofErr w:type="gramStart"/>
            <w:r w:rsidRPr="004872D0">
              <w:rPr>
                <w:rFonts w:eastAsia="SimSun"/>
                <w:lang w:val="en-US" w:eastAsia="ja-JP"/>
              </w:rPr>
              <w:t>e.g.</w:t>
            </w:r>
            <w:proofErr w:type="gramEnd"/>
            <w:r w:rsidRPr="004872D0">
              <w:rPr>
                <w:rFonts w:eastAsia="SimSun"/>
                <w:lang w:val="en-US" w:eastAsia="ja-JP"/>
              </w:rPr>
              <w:t xml:space="preserve">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Frame structure, synchronization and timing, random access</w:t>
            </w:r>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Channel coding</w:t>
            </w:r>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Downlink channel/signal aspects</w:t>
            </w:r>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5"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5"/>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Identify potential solutions for locating an Ambient IoT device with no specification impact, </w:t>
            </w:r>
            <w:proofErr w:type="gramStart"/>
            <w:r>
              <w:rPr>
                <w:rFonts w:eastAsia="SimSun"/>
                <w:lang w:val="en-US" w:eastAsia="ja-JP"/>
              </w:rPr>
              <w:t>e.g.</w:t>
            </w:r>
            <w:proofErr w:type="gramEnd"/>
            <w:r>
              <w:rPr>
                <w:rFonts w:eastAsia="SimSun"/>
                <w:lang w:val="en-US" w:eastAsia="ja-JP"/>
              </w:rPr>
              <w:t xml:space="preserve">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w:t>
            </w:r>
            <w:proofErr w:type="gramStart"/>
            <w:r w:rsidRPr="006B64B8">
              <w:rPr>
                <w:rFonts w:eastAsia="SimSun"/>
                <w:bCs/>
                <w:lang w:val="en-US" w:eastAsia="zh-CN"/>
              </w:rPr>
              <w:t>e.g.</w:t>
            </w:r>
            <w:proofErr w:type="gramEnd"/>
            <w:r w:rsidRPr="006B64B8">
              <w:rPr>
                <w:rFonts w:eastAsia="SimSun"/>
                <w:bCs/>
                <w:lang w:val="en-US" w:eastAsia="zh-CN"/>
              </w:rPr>
              <w:t xml:space="preserve">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3"/>
          <w:p w14:paraId="49249C4A" w14:textId="46E47285"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0E182501" w14:textId="77777777" w:rsidR="008A7771" w:rsidRDefault="008A7771" w:rsidP="005C5621">
      <w:pPr>
        <w:jc w:val="both"/>
        <w:rPr>
          <w:rFonts w:eastAsia="SimSun"/>
          <w:szCs w:val="20"/>
          <w:lang w:val="en-US" w:eastAsia="ja-JP"/>
        </w:rPr>
      </w:pPr>
    </w:p>
    <w:p w14:paraId="2FE29988" w14:textId="1B870521" w:rsidR="008A7771" w:rsidRDefault="008A7771" w:rsidP="005C5621">
      <w:pPr>
        <w:jc w:val="both"/>
        <w:rPr>
          <w:rFonts w:eastAsia="SimSun"/>
          <w:szCs w:val="20"/>
          <w:lang w:val="en-US" w:eastAsia="ja-JP"/>
        </w:rPr>
      </w:pPr>
      <w:r>
        <w:rPr>
          <w:rFonts w:eastAsia="SimSun"/>
          <w:szCs w:val="20"/>
          <w:lang w:val="en-US" w:eastAsia="ja-JP"/>
        </w:rPr>
        <w:t>At RAN2#</w:t>
      </w:r>
      <w:r w:rsidRPr="0091203D">
        <w:rPr>
          <w:rFonts w:eastAsia="SimSun"/>
          <w:szCs w:val="20"/>
          <w:lang w:val="en-US" w:eastAsia="ja-JP"/>
        </w:rPr>
        <w:t>125bis</w:t>
      </w:r>
      <w:r w:rsidR="005A2928" w:rsidRPr="0091203D">
        <w:rPr>
          <w:rFonts w:eastAsia="SimSun"/>
          <w:szCs w:val="20"/>
          <w:lang w:val="en-US" w:eastAsia="ja-JP"/>
        </w:rPr>
        <w:t xml:space="preserve"> [</w:t>
      </w:r>
      <w:r w:rsidR="0091203D" w:rsidRPr="00605075">
        <w:rPr>
          <w:rFonts w:eastAsia="SimSun"/>
          <w:szCs w:val="20"/>
          <w:lang w:val="en-US" w:eastAsia="ja-JP"/>
        </w:rPr>
        <w:t>6</w:t>
      </w:r>
      <w:r w:rsidR="005A2928" w:rsidRPr="0091203D">
        <w:rPr>
          <w:rFonts w:eastAsia="SimSun"/>
          <w:szCs w:val="20"/>
          <w:lang w:val="en-US" w:eastAsia="ja-JP"/>
        </w:rPr>
        <w:t>]</w:t>
      </w:r>
      <w:r w:rsidRPr="0091203D">
        <w:rPr>
          <w:rFonts w:eastAsia="SimSun"/>
          <w:szCs w:val="20"/>
          <w:lang w:val="en-US" w:eastAsia="ja-JP"/>
        </w:rPr>
        <w:t>,</w:t>
      </w:r>
      <w:r>
        <w:rPr>
          <w:rFonts w:eastAsia="SimSun"/>
          <w:szCs w:val="20"/>
          <w:lang w:val="en-US" w:eastAsia="ja-JP"/>
        </w:rPr>
        <w:t xml:space="preserve"> the following agreements were made:</w:t>
      </w:r>
    </w:p>
    <w:p w14:paraId="5A0AA201" w14:textId="77777777" w:rsidR="008A7771" w:rsidRDefault="008A7771" w:rsidP="005C5621">
      <w:pPr>
        <w:jc w:val="both"/>
        <w:rPr>
          <w:rFonts w:eastAsia="SimSun"/>
          <w:szCs w:val="20"/>
          <w:lang w:val="en-US" w:eastAsia="ja-JP"/>
        </w:rPr>
      </w:pPr>
    </w:p>
    <w:p w14:paraId="3D7D39AA" w14:textId="6016B48E" w:rsidR="000215C0" w:rsidRDefault="000215C0" w:rsidP="005C5621">
      <w:pPr>
        <w:jc w:val="both"/>
        <w:rPr>
          <w:rFonts w:eastAsia="SimSun"/>
          <w:szCs w:val="20"/>
          <w:lang w:val="en-US" w:eastAsia="ja-JP"/>
        </w:rPr>
      </w:pPr>
      <w:r>
        <w:rPr>
          <w:rFonts w:eastAsia="SimSun"/>
          <w:szCs w:val="20"/>
          <w:lang w:val="en-US" w:eastAsia="ja-JP"/>
        </w:rPr>
        <w:t>General aspects</w:t>
      </w:r>
      <w:r w:rsidR="00AE5245">
        <w:rPr>
          <w:rFonts w:eastAsia="SimSun"/>
          <w:szCs w:val="20"/>
          <w:lang w:val="en-US" w:eastAsia="ja-JP"/>
        </w:rPr>
        <w:t>:</w:t>
      </w:r>
    </w:p>
    <w:p w14:paraId="6F435B81" w14:textId="77777777" w:rsidR="000215C0" w:rsidRDefault="000215C0" w:rsidP="005C5621">
      <w:pPr>
        <w:jc w:val="both"/>
        <w:rPr>
          <w:rFonts w:eastAsia="SimSun"/>
          <w:szCs w:val="20"/>
          <w:lang w:val="en-US" w:eastAsia="ja-JP"/>
        </w:rPr>
      </w:pPr>
    </w:p>
    <w:tbl>
      <w:tblPr>
        <w:tblStyle w:val="TableGrid"/>
        <w:tblW w:w="10194" w:type="dxa"/>
        <w:tblInd w:w="-113" w:type="dxa"/>
        <w:tblLook w:val="04A0" w:firstRow="1" w:lastRow="0" w:firstColumn="1" w:lastColumn="0" w:noHBand="0" w:noVBand="1"/>
      </w:tblPr>
      <w:tblGrid>
        <w:gridCol w:w="10194"/>
      </w:tblGrid>
      <w:tr w:rsidR="00940ECF" w14:paraId="7F674029" w14:textId="77777777" w:rsidTr="0073267B">
        <w:tc>
          <w:tcPr>
            <w:tcW w:w="10194" w:type="dxa"/>
          </w:tcPr>
          <w:p w14:paraId="061112BF" w14:textId="77777777" w:rsidR="00940ECF" w:rsidRPr="00111B80" w:rsidRDefault="00940ECF">
            <w:pPr>
              <w:pStyle w:val="Doc-text2"/>
              <w:ind w:left="363"/>
              <w:rPr>
                <w:b/>
                <w:bCs/>
              </w:rPr>
            </w:pPr>
            <w:r w:rsidRPr="00111B80">
              <w:rPr>
                <w:b/>
                <w:bCs/>
              </w:rPr>
              <w:t>Agreements</w:t>
            </w:r>
          </w:p>
          <w:p w14:paraId="5808E52E" w14:textId="77777777" w:rsidR="00940ECF" w:rsidRDefault="00940ECF" w:rsidP="00940ECF">
            <w:pPr>
              <w:pStyle w:val="Doc-text2"/>
              <w:numPr>
                <w:ilvl w:val="0"/>
                <w:numId w:val="25"/>
              </w:numPr>
              <w:ind w:left="360"/>
            </w:pPr>
            <w:r>
              <w:t xml:space="preserve">Unless explicitly stated all agreements apply to all device types and for both topologies.  </w:t>
            </w:r>
          </w:p>
          <w:p w14:paraId="684CED9A" w14:textId="77777777" w:rsidR="00940ECF" w:rsidRDefault="00940ECF" w:rsidP="00940ECF">
            <w:pPr>
              <w:pStyle w:val="Doc-text2"/>
              <w:numPr>
                <w:ilvl w:val="0"/>
                <w:numId w:val="25"/>
              </w:numPr>
              <w:ind w:left="360"/>
            </w:pPr>
            <w:r w:rsidRPr="005D1FB5">
              <w:t xml:space="preserve">From RAN2 perspective, the </w:t>
            </w:r>
            <w:r>
              <w:t xml:space="preserve">aim is that the </w:t>
            </w:r>
            <w:r w:rsidRPr="005D1FB5">
              <w:t>design on the interface between reader and A-IoT device is common for topology 1 and topology 2</w:t>
            </w:r>
            <w:r>
              <w:t xml:space="preserve">.  </w:t>
            </w:r>
          </w:p>
          <w:p w14:paraId="6A440941" w14:textId="77777777" w:rsidR="00940ECF" w:rsidRDefault="00940ECF" w:rsidP="00940ECF">
            <w:pPr>
              <w:pStyle w:val="Doc-text2"/>
              <w:numPr>
                <w:ilvl w:val="0"/>
                <w:numId w:val="25"/>
              </w:numPr>
              <w:ind w:left="360"/>
            </w:pPr>
            <w:r>
              <w:t>RAN2 will support two use cases, “</w:t>
            </w:r>
            <w:r w:rsidRPr="0073267B">
              <w:rPr>
                <w:highlight w:val="yellow"/>
              </w:rPr>
              <w:t>inventory” and “command</w:t>
            </w:r>
            <w:r>
              <w:t xml:space="preserve">”.  The definition, detailed wording is </w:t>
            </w:r>
            <w:proofErr w:type="gramStart"/>
            <w:r>
              <w:t>FFS</w:t>
            </w:r>
            <w:proofErr w:type="gramEnd"/>
          </w:p>
          <w:p w14:paraId="4F23FA6C" w14:textId="77777777" w:rsidR="00940ECF" w:rsidRDefault="00940ECF" w:rsidP="00940ECF">
            <w:pPr>
              <w:pStyle w:val="Doc-text2"/>
              <w:numPr>
                <w:ilvl w:val="0"/>
                <w:numId w:val="25"/>
              </w:numPr>
              <w:ind w:left="360"/>
            </w:pPr>
            <w:r>
              <w:t>Baseline procedure:</w:t>
            </w:r>
          </w:p>
          <w:p w14:paraId="324AEC15" w14:textId="77777777" w:rsidR="00940ECF" w:rsidRDefault="00940ECF">
            <w:pPr>
              <w:pStyle w:val="Doc-text2"/>
              <w:ind w:left="901" w:firstLine="0"/>
            </w:pPr>
            <w:r>
              <w:t>Step A: Based on the service request, the reader sends the Initial Trigger Message indicating device(s) that need to respond; Details FFS</w:t>
            </w:r>
          </w:p>
          <w:p w14:paraId="7F4FBC37" w14:textId="77777777" w:rsidR="00940ECF" w:rsidRDefault="00940ECF">
            <w:pPr>
              <w:pStyle w:val="Doc-text2"/>
              <w:ind w:left="901" w:firstLine="0"/>
            </w:pPr>
            <w:r>
              <w:t>Step B: Triggered device(s) performs the random access-like procedure, if needed; Details FFS</w:t>
            </w:r>
          </w:p>
          <w:p w14:paraId="30F47AF9" w14:textId="77777777" w:rsidR="00940ECF" w:rsidRPr="009D616D" w:rsidRDefault="00940ECF">
            <w:pPr>
              <w:pStyle w:val="Doc-text2"/>
              <w:ind w:left="901" w:firstLine="0"/>
            </w:pPr>
            <w:r>
              <w:t xml:space="preserve">Step C: The device may perform the data communication with the reader as </w:t>
            </w:r>
            <w:proofErr w:type="gramStart"/>
            <w:r>
              <w:t>needed,:</w:t>
            </w:r>
            <w:proofErr w:type="gramEnd"/>
            <w:r>
              <w:t xml:space="preserve"> Details FFS</w:t>
            </w:r>
          </w:p>
          <w:p w14:paraId="2E1E7900" w14:textId="77777777" w:rsidR="00940ECF" w:rsidRDefault="00940ECF" w:rsidP="00940ECF">
            <w:pPr>
              <w:pStyle w:val="Doc-text2"/>
              <w:numPr>
                <w:ilvl w:val="0"/>
                <w:numId w:val="25"/>
              </w:numPr>
              <w:ind w:left="360"/>
            </w:pPr>
            <w:r>
              <w:t xml:space="preserve">We will study the support of both “inventory” and “command” in the same procedure.  </w:t>
            </w:r>
          </w:p>
          <w:p w14:paraId="6214C6F8" w14:textId="77777777" w:rsidR="00940ECF" w:rsidRDefault="00940ECF" w:rsidP="00940ECF">
            <w:pPr>
              <w:pStyle w:val="Doc-text2"/>
              <w:numPr>
                <w:ilvl w:val="0"/>
                <w:numId w:val="25"/>
              </w:numPr>
              <w:ind w:left="360"/>
            </w:pPr>
            <w:r>
              <w:t xml:space="preserve">FFS if </w:t>
            </w:r>
            <w:r w:rsidRPr="0073267B">
              <w:rPr>
                <w:i/>
                <w:iCs/>
                <w:highlight w:val="yellow"/>
              </w:rPr>
              <w:t>Initial Trigger Message</w:t>
            </w:r>
            <w:r>
              <w:rPr>
                <w:i/>
                <w:iCs/>
              </w:rPr>
              <w:t xml:space="preserve"> </w:t>
            </w:r>
            <w:r>
              <w:t xml:space="preserve">can also include “command”.  </w:t>
            </w:r>
          </w:p>
          <w:p w14:paraId="52220D5B" w14:textId="77777777" w:rsidR="00940ECF" w:rsidRPr="008F0375" w:rsidRDefault="00940ECF" w:rsidP="00940ECF">
            <w:pPr>
              <w:pStyle w:val="Doc-text2"/>
              <w:numPr>
                <w:ilvl w:val="0"/>
                <w:numId w:val="25"/>
              </w:numPr>
              <w:ind w:left="360"/>
            </w:pPr>
            <w:r>
              <w:t xml:space="preserve">RAN2 will continue the study of ambient IoT assuming no support of AS security until SA3 provides further input.   </w:t>
            </w:r>
          </w:p>
        </w:tc>
      </w:tr>
    </w:tbl>
    <w:p w14:paraId="3220DBEE" w14:textId="77777777" w:rsidR="00940ECF" w:rsidRDefault="00940ECF" w:rsidP="00940ECF">
      <w:pPr>
        <w:jc w:val="both"/>
        <w:rPr>
          <w:rFonts w:eastAsia="SimSun"/>
          <w:szCs w:val="20"/>
          <w:lang w:eastAsia="ja-JP"/>
        </w:rPr>
      </w:pPr>
    </w:p>
    <w:p w14:paraId="1A4815A0" w14:textId="35F98956" w:rsidR="00534889" w:rsidRDefault="00534889" w:rsidP="00940ECF">
      <w:pPr>
        <w:jc w:val="both"/>
        <w:rPr>
          <w:rFonts w:eastAsia="SimSun"/>
          <w:szCs w:val="20"/>
          <w:lang w:eastAsia="ja-JP"/>
        </w:rPr>
      </w:pPr>
      <w:r>
        <w:rPr>
          <w:rFonts w:eastAsia="SimSun"/>
          <w:szCs w:val="20"/>
          <w:lang w:eastAsia="ja-JP"/>
        </w:rPr>
        <w:t>Control plane</w:t>
      </w:r>
      <w:r w:rsidR="00AE5245">
        <w:rPr>
          <w:rFonts w:eastAsia="SimSun"/>
          <w:szCs w:val="20"/>
          <w:lang w:eastAsia="ja-JP"/>
        </w:rPr>
        <w:t>:</w:t>
      </w:r>
    </w:p>
    <w:p w14:paraId="755EEF4F" w14:textId="77777777" w:rsidR="00534889" w:rsidRPr="0073267B" w:rsidRDefault="00534889" w:rsidP="00940ECF">
      <w:pPr>
        <w:jc w:val="both"/>
        <w:rPr>
          <w:rFonts w:eastAsia="SimSun"/>
          <w:szCs w:val="20"/>
          <w:lang w:eastAsia="ja-JP"/>
        </w:rPr>
      </w:pPr>
    </w:p>
    <w:p w14:paraId="6B5C3C49" w14:textId="77777777" w:rsidR="008361A1" w:rsidRPr="003003C1" w:rsidRDefault="008361A1" w:rsidP="0073267B">
      <w:pPr>
        <w:pStyle w:val="Doc-text2"/>
        <w:pBdr>
          <w:top w:val="single" w:sz="4" w:space="1" w:color="auto"/>
          <w:left w:val="single" w:sz="4" w:space="0" w:color="auto"/>
          <w:bottom w:val="single" w:sz="4" w:space="1" w:color="auto"/>
          <w:right w:val="single" w:sz="4" w:space="4" w:color="auto"/>
        </w:pBdr>
        <w:ind w:left="363"/>
        <w:rPr>
          <w:b/>
          <w:bCs/>
        </w:rPr>
      </w:pPr>
      <w:r w:rsidRPr="003003C1">
        <w:rPr>
          <w:b/>
          <w:bCs/>
        </w:rPr>
        <w:t xml:space="preserve">Agreements </w:t>
      </w:r>
    </w:p>
    <w:p w14:paraId="4C81BC32" w14:textId="77777777" w:rsidR="008361A1" w:rsidRDefault="008361A1" w:rsidP="0073267B">
      <w:pPr>
        <w:pStyle w:val="Doc-text2"/>
        <w:numPr>
          <w:ilvl w:val="0"/>
          <w:numId w:val="26"/>
        </w:numPr>
        <w:pBdr>
          <w:top w:val="single" w:sz="4" w:space="1" w:color="auto"/>
          <w:left w:val="single" w:sz="4" w:space="0" w:color="auto"/>
          <w:bottom w:val="single" w:sz="4" w:space="1" w:color="auto"/>
          <w:right w:val="single" w:sz="4" w:space="4" w:color="auto"/>
        </w:pBdr>
        <w:ind w:left="360"/>
      </w:pPr>
      <w:r w:rsidRPr="000834E6">
        <w:t>RRC connection management is not supported</w:t>
      </w:r>
      <w:r>
        <w:t>.  FFS how the resource configuration is provided to the device (if needed based on RAN1 progress)</w:t>
      </w:r>
    </w:p>
    <w:p w14:paraId="281DB7C9" w14:textId="77777777" w:rsidR="008361A1" w:rsidRDefault="008361A1" w:rsidP="0073267B">
      <w:pPr>
        <w:pStyle w:val="Doc-text2"/>
        <w:numPr>
          <w:ilvl w:val="0"/>
          <w:numId w:val="26"/>
        </w:numPr>
        <w:pBdr>
          <w:top w:val="single" w:sz="4" w:space="1" w:color="auto"/>
          <w:left w:val="single" w:sz="4" w:space="0" w:color="auto"/>
          <w:bottom w:val="single" w:sz="4" w:space="1" w:color="auto"/>
          <w:right w:val="single" w:sz="4" w:space="4" w:color="auto"/>
        </w:pBdr>
        <w:ind w:left="360"/>
      </w:pPr>
      <w:r>
        <w:rPr>
          <w:noProof/>
        </w:rPr>
        <w:lastRenderedPageBreak/>
        <w:t>RRM L3 measurement reporting is not supported by Ambient IoT devices.</w:t>
      </w:r>
    </w:p>
    <w:p w14:paraId="172069E5" w14:textId="77777777" w:rsidR="008361A1" w:rsidRDefault="008361A1" w:rsidP="0073267B">
      <w:pPr>
        <w:pStyle w:val="Doc-text2"/>
        <w:numPr>
          <w:ilvl w:val="0"/>
          <w:numId w:val="26"/>
        </w:numPr>
        <w:pBdr>
          <w:top w:val="single" w:sz="4" w:space="1" w:color="auto"/>
          <w:left w:val="single" w:sz="4" w:space="0" w:color="auto"/>
          <w:bottom w:val="single" w:sz="4" w:space="1" w:color="auto"/>
          <w:right w:val="single" w:sz="4" w:space="4" w:color="auto"/>
        </w:pBdr>
        <w:ind w:left="360"/>
      </w:pPr>
      <w:r w:rsidRPr="00002E07">
        <w:t xml:space="preserve">RAN2 assumes, </w:t>
      </w:r>
      <w:proofErr w:type="spellStart"/>
      <w:r w:rsidRPr="00002E07">
        <w:t>AIoT</w:t>
      </w:r>
      <w:proofErr w:type="spellEnd"/>
      <w:r w:rsidRPr="00002E07">
        <w:t xml:space="preserve"> devices are not required to support ASN.1 encoding/decoding.</w:t>
      </w:r>
    </w:p>
    <w:p w14:paraId="518B41CB" w14:textId="77777777" w:rsidR="008361A1" w:rsidRDefault="008361A1" w:rsidP="0073267B">
      <w:pPr>
        <w:pStyle w:val="Doc-text2"/>
        <w:numPr>
          <w:ilvl w:val="0"/>
          <w:numId w:val="26"/>
        </w:numPr>
        <w:pBdr>
          <w:top w:val="single" w:sz="4" w:space="1" w:color="auto"/>
          <w:left w:val="single" w:sz="4" w:space="0" w:color="auto"/>
          <w:bottom w:val="single" w:sz="4" w:space="1" w:color="auto"/>
          <w:right w:val="single" w:sz="4" w:space="4" w:color="auto"/>
        </w:pBdr>
        <w:ind w:left="360"/>
      </w:pPr>
      <w:r>
        <w:t>P</w:t>
      </w:r>
      <w:r w:rsidRPr="00D43B66">
        <w:t>eriodical System information</w:t>
      </w:r>
      <w:r>
        <w:t xml:space="preserve"> and MIB</w:t>
      </w:r>
      <w:r w:rsidRPr="00D43B66">
        <w:t xml:space="preserve"> are not supported by </w:t>
      </w:r>
      <w:proofErr w:type="spellStart"/>
      <w:r w:rsidRPr="00D43B66">
        <w:t>AIoT</w:t>
      </w:r>
      <w:proofErr w:type="spellEnd"/>
      <w:r w:rsidRPr="00D43B66">
        <w:t xml:space="preserve"> devices. This doesn’t preclude any RAN1 defined</w:t>
      </w:r>
      <w:r>
        <w:t xml:space="preserve"> broadcast</w:t>
      </w:r>
      <w:r w:rsidRPr="00D43B66">
        <w:t xml:space="preserve"> signals.   </w:t>
      </w:r>
    </w:p>
    <w:p w14:paraId="6667ED26" w14:textId="77777777" w:rsidR="008361A1" w:rsidRPr="001D517A" w:rsidRDefault="008361A1" w:rsidP="0073267B">
      <w:pPr>
        <w:pStyle w:val="Doc-text2"/>
        <w:numPr>
          <w:ilvl w:val="0"/>
          <w:numId w:val="26"/>
        </w:numPr>
        <w:pBdr>
          <w:top w:val="single" w:sz="4" w:space="1" w:color="auto"/>
          <w:left w:val="single" w:sz="4" w:space="0" w:color="auto"/>
          <w:bottom w:val="single" w:sz="4" w:space="1" w:color="auto"/>
          <w:right w:val="single" w:sz="4" w:space="4" w:color="auto"/>
        </w:pBdr>
        <w:ind w:left="360"/>
      </w:pPr>
      <w:r>
        <w:t>RAN2 assumes that RRC layer is not necessary between the reader and the device.   RAN2 will continue to study the functionalities required and later discuss whether we wil</w:t>
      </w:r>
      <w:r w:rsidRPr="0049206E">
        <w:t>l have: 1) a new AS protocol on top of A-IoT MAC layer; or 2) A-IoT MAC</w:t>
      </w:r>
      <w:r w:rsidRPr="00BB22DD">
        <w:rPr>
          <w:i/>
          <w:iCs/>
        </w:rPr>
        <w:t xml:space="preserve"> </w:t>
      </w:r>
    </w:p>
    <w:p w14:paraId="2EDADF92" w14:textId="77777777" w:rsidR="008361A1" w:rsidRDefault="008361A1" w:rsidP="005C5621">
      <w:pPr>
        <w:jc w:val="both"/>
        <w:rPr>
          <w:rFonts w:eastAsia="SimSun"/>
          <w:szCs w:val="20"/>
          <w:lang w:eastAsia="ja-JP"/>
        </w:rPr>
      </w:pPr>
    </w:p>
    <w:p w14:paraId="29B982F4" w14:textId="324E5C31" w:rsidR="00534889" w:rsidRPr="0073267B" w:rsidRDefault="00534889" w:rsidP="005C5621">
      <w:pPr>
        <w:jc w:val="both"/>
        <w:rPr>
          <w:rFonts w:eastAsia="SimSun"/>
          <w:szCs w:val="20"/>
          <w:lang w:eastAsia="ja-JP"/>
        </w:rPr>
      </w:pPr>
      <w:r>
        <w:rPr>
          <w:rFonts w:eastAsia="SimSun"/>
          <w:szCs w:val="20"/>
          <w:lang w:eastAsia="ja-JP"/>
        </w:rPr>
        <w:t>User plane</w:t>
      </w:r>
      <w:r w:rsidR="00AE5245">
        <w:rPr>
          <w:rFonts w:eastAsia="SimSun"/>
          <w:szCs w:val="20"/>
          <w:lang w:eastAsia="ja-JP"/>
        </w:rPr>
        <w:t>:</w:t>
      </w:r>
    </w:p>
    <w:p w14:paraId="086FAE1D" w14:textId="77777777" w:rsidR="00D95DA2" w:rsidRDefault="00D95DA2" w:rsidP="005C5621">
      <w:pPr>
        <w:jc w:val="both"/>
        <w:rPr>
          <w:rFonts w:eastAsia="SimSun"/>
          <w:szCs w:val="20"/>
          <w:lang w:val="en-US" w:eastAsia="ja-JP"/>
        </w:rPr>
      </w:pPr>
    </w:p>
    <w:p w14:paraId="6B481F55" w14:textId="77777777" w:rsidR="00BA286A" w:rsidRPr="00EE7E27" w:rsidRDefault="00BA286A" w:rsidP="0073267B">
      <w:pPr>
        <w:pStyle w:val="Doc-text2"/>
        <w:pBdr>
          <w:top w:val="single" w:sz="4" w:space="1" w:color="auto"/>
          <w:left w:val="single" w:sz="4" w:space="4" w:color="auto"/>
          <w:bottom w:val="single" w:sz="4" w:space="1" w:color="auto"/>
          <w:right w:val="single" w:sz="4" w:space="4" w:color="auto"/>
        </w:pBdr>
        <w:ind w:left="363"/>
        <w:rPr>
          <w:b/>
          <w:bCs/>
        </w:rPr>
      </w:pPr>
      <w:r w:rsidRPr="00EE7E27">
        <w:rPr>
          <w:b/>
          <w:bCs/>
        </w:rPr>
        <w:t xml:space="preserve">Agreement </w:t>
      </w:r>
    </w:p>
    <w:p w14:paraId="48E6DD50" w14:textId="77777777" w:rsidR="00BA286A" w:rsidRPr="00B403DE"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rsidRPr="00B403DE">
        <w:t xml:space="preserve">SDAP is not supported for UP protocol stack. </w:t>
      </w:r>
    </w:p>
    <w:p w14:paraId="5BC53362" w14:textId="77777777" w:rsidR="00BA286A"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t xml:space="preserve">PDCP layer is not needed.  </w:t>
      </w:r>
      <w:r w:rsidRPr="00FA1020">
        <w:t xml:space="preserve">FFS how to handle AS security (if needed pending SA3 </w:t>
      </w:r>
      <w:proofErr w:type="spellStart"/>
      <w:r w:rsidRPr="00FA1020">
        <w:t>dicsussion</w:t>
      </w:r>
      <w:proofErr w:type="spellEnd"/>
      <w:r w:rsidRPr="00FA1020">
        <w:t>)</w:t>
      </w:r>
      <w:r>
        <w:t xml:space="preserve"> and any other really needed functionalities.  </w:t>
      </w:r>
    </w:p>
    <w:p w14:paraId="375110F7" w14:textId="77777777" w:rsidR="00BA286A"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t xml:space="preserve">RLC layer is not needed.   FFS how to handle segmentation (if needed and depending on RAN1 design and upper layer packet size).  RAN2 considers segmentation and reassembly would add complexity, however further discussions are needed.  </w:t>
      </w:r>
    </w:p>
    <w:p w14:paraId="3C04AFD1" w14:textId="77777777" w:rsidR="00BA286A"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t>No HARQ and RLC AM</w:t>
      </w:r>
    </w:p>
    <w:p w14:paraId="1AD9C7D5" w14:textId="77777777" w:rsidR="00BA286A"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t xml:space="preserve">FFS about the level of visibility required by the reader and what information is necessary for AS layer operations.  </w:t>
      </w:r>
    </w:p>
    <w:p w14:paraId="2FD4073A" w14:textId="77777777" w:rsidR="00BA286A" w:rsidRDefault="00BA286A" w:rsidP="0073267B">
      <w:pPr>
        <w:pStyle w:val="Doc-text2"/>
        <w:numPr>
          <w:ilvl w:val="0"/>
          <w:numId w:val="27"/>
        </w:numPr>
        <w:pBdr>
          <w:top w:val="single" w:sz="4" w:space="1" w:color="auto"/>
          <w:left w:val="single" w:sz="4" w:space="4" w:color="auto"/>
          <w:bottom w:val="single" w:sz="4" w:space="1" w:color="auto"/>
          <w:right w:val="single" w:sz="4" w:space="4" w:color="auto"/>
        </w:pBdr>
        <w:ind w:left="360"/>
      </w:pPr>
      <w:r>
        <w:t xml:space="preserve">RAN2 assumes that no per-packet QoS and no per-QoS flow is supported at AS level (for both UL/DL).  FFS how to handle the general QoS requirements from </w:t>
      </w:r>
      <w:proofErr w:type="gramStart"/>
      <w:r>
        <w:t>SA2</w:t>
      </w:r>
      <w:proofErr w:type="gramEnd"/>
    </w:p>
    <w:p w14:paraId="3849E1F5" w14:textId="77777777" w:rsidR="00815074" w:rsidRDefault="00815074" w:rsidP="005C5621">
      <w:pPr>
        <w:jc w:val="both"/>
        <w:rPr>
          <w:rFonts w:eastAsia="SimSun"/>
          <w:szCs w:val="20"/>
          <w:lang w:val="en-US" w:eastAsia="ja-JP"/>
        </w:rPr>
      </w:pPr>
    </w:p>
    <w:p w14:paraId="1CAFCE2F" w14:textId="5D250555" w:rsidR="00534889" w:rsidRDefault="00534889" w:rsidP="005C5621">
      <w:pPr>
        <w:jc w:val="both"/>
        <w:rPr>
          <w:rFonts w:eastAsia="SimSun"/>
          <w:szCs w:val="20"/>
          <w:lang w:val="en-US" w:eastAsia="ja-JP"/>
        </w:rPr>
      </w:pPr>
      <w:r>
        <w:rPr>
          <w:rFonts w:eastAsia="SimSun"/>
          <w:szCs w:val="20"/>
          <w:lang w:val="en-US" w:eastAsia="ja-JP"/>
        </w:rPr>
        <w:t>Paging:</w:t>
      </w:r>
    </w:p>
    <w:p w14:paraId="4E4A2876" w14:textId="77777777" w:rsidR="00534889" w:rsidRDefault="00534889" w:rsidP="005C5621">
      <w:pPr>
        <w:jc w:val="both"/>
        <w:rPr>
          <w:rFonts w:eastAsia="SimSun"/>
          <w:szCs w:val="20"/>
          <w:lang w:val="en-US" w:eastAsia="ja-JP"/>
        </w:rPr>
      </w:pPr>
    </w:p>
    <w:p w14:paraId="2723776A" w14:textId="77777777" w:rsidR="00815074" w:rsidRPr="000D3C15" w:rsidRDefault="00815074" w:rsidP="0073267B">
      <w:pPr>
        <w:pStyle w:val="Doc-text2"/>
        <w:pBdr>
          <w:top w:val="single" w:sz="4" w:space="1" w:color="auto"/>
          <w:left w:val="single" w:sz="4" w:space="4" w:color="auto"/>
          <w:bottom w:val="single" w:sz="4" w:space="1" w:color="auto"/>
          <w:right w:val="single" w:sz="4" w:space="4" w:color="auto"/>
        </w:pBdr>
        <w:ind w:left="363"/>
        <w:rPr>
          <w:b/>
          <w:bCs/>
        </w:rPr>
      </w:pPr>
      <w:r w:rsidRPr="000D3C15">
        <w:rPr>
          <w:b/>
          <w:bCs/>
        </w:rPr>
        <w:t>Agreements</w:t>
      </w:r>
    </w:p>
    <w:p w14:paraId="16A8DB8D"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Legacy paging message for device will not be supported.  </w:t>
      </w:r>
    </w:p>
    <w:p w14:paraId="66FB72FB"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Legacy paging occasion and legacy </w:t>
      </w:r>
      <w:r w:rsidRPr="00BC5949">
        <w:t>DRX for the device is not supported</w:t>
      </w:r>
      <w:r w:rsidRPr="002F7DBB">
        <w:t>.  This doesn’t preclude solutions that address device monitoring (</w:t>
      </w:r>
      <w:proofErr w:type="gramStart"/>
      <w:r w:rsidRPr="002F7DBB">
        <w:t>taking into account</w:t>
      </w:r>
      <w:proofErr w:type="gramEnd"/>
      <w:r w:rsidRPr="002F7DBB">
        <w:t xml:space="preserve"> discussions from RAN1 as well).</w:t>
      </w:r>
    </w:p>
    <w:p w14:paraId="57770151"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 xml:space="preserve">RAN2 assumes that the device will not support tracking/RAN area update procedure.    </w:t>
      </w:r>
    </w:p>
    <w:p w14:paraId="0B7A5D1E" w14:textId="77777777" w:rsidR="00815074" w:rsidRPr="002F7DBB" w:rsidRDefault="00815074" w:rsidP="0073267B">
      <w:pPr>
        <w:pStyle w:val="Doc-text2"/>
        <w:numPr>
          <w:ilvl w:val="0"/>
          <w:numId w:val="28"/>
        </w:numPr>
        <w:pBdr>
          <w:top w:val="single" w:sz="4" w:space="1" w:color="auto"/>
          <w:left w:val="single" w:sz="4" w:space="4" w:color="auto"/>
          <w:bottom w:val="single" w:sz="4" w:space="1" w:color="auto"/>
          <w:right w:val="single" w:sz="4" w:space="4" w:color="auto"/>
        </w:pBdr>
        <w:ind w:left="360"/>
      </w:pPr>
      <w:r w:rsidRPr="002F7DBB">
        <w:t>For the case of reaching single or group of devices, an identifier may be required to identify the device/group of devices in the trigger message.    FFS pending the details from SA2</w:t>
      </w:r>
    </w:p>
    <w:p w14:paraId="483522A8" w14:textId="77777777" w:rsidR="00826379" w:rsidRPr="002F7DBB" w:rsidRDefault="00826379" w:rsidP="005C5621">
      <w:pPr>
        <w:jc w:val="both"/>
        <w:rPr>
          <w:rFonts w:eastAsia="SimSun"/>
          <w:szCs w:val="20"/>
          <w:lang w:val="en-US" w:eastAsia="ja-JP"/>
        </w:rPr>
      </w:pPr>
    </w:p>
    <w:p w14:paraId="48B79313" w14:textId="1B3B2CDF" w:rsidR="00534889" w:rsidRPr="002F7DBB" w:rsidRDefault="00534889" w:rsidP="005C5621">
      <w:pPr>
        <w:jc w:val="both"/>
        <w:rPr>
          <w:rFonts w:eastAsia="SimSun"/>
          <w:szCs w:val="20"/>
          <w:lang w:val="en-US" w:eastAsia="ja-JP"/>
        </w:rPr>
      </w:pPr>
      <w:r w:rsidRPr="002F7DBB">
        <w:rPr>
          <w:rFonts w:eastAsia="SimSun"/>
          <w:szCs w:val="20"/>
          <w:lang w:val="en-US" w:eastAsia="ja-JP"/>
        </w:rPr>
        <w:t>Random Access</w:t>
      </w:r>
      <w:r w:rsidR="00AE5245" w:rsidRPr="002F7DBB">
        <w:rPr>
          <w:rFonts w:eastAsia="SimSun"/>
          <w:szCs w:val="20"/>
          <w:lang w:val="en-US" w:eastAsia="ja-JP"/>
        </w:rPr>
        <w:t>:</w:t>
      </w:r>
    </w:p>
    <w:p w14:paraId="581CEC01" w14:textId="77777777" w:rsidR="00940ECF" w:rsidRPr="002F7DBB" w:rsidRDefault="00940ECF" w:rsidP="005C5621">
      <w:pPr>
        <w:jc w:val="both"/>
        <w:rPr>
          <w:rFonts w:eastAsia="SimSun"/>
          <w:szCs w:val="20"/>
          <w:lang w:val="en-US" w:eastAsia="ja-JP"/>
        </w:rPr>
      </w:pPr>
    </w:p>
    <w:p w14:paraId="5076FFB2" w14:textId="77777777" w:rsidR="00264102" w:rsidRPr="002F7DBB" w:rsidRDefault="00264102" w:rsidP="0073267B">
      <w:pPr>
        <w:pStyle w:val="Doc-text2"/>
        <w:pBdr>
          <w:top w:val="single" w:sz="4" w:space="1" w:color="auto"/>
          <w:left w:val="single" w:sz="4" w:space="4" w:color="auto"/>
          <w:bottom w:val="single" w:sz="4" w:space="1" w:color="auto"/>
          <w:right w:val="single" w:sz="4" w:space="4" w:color="auto"/>
        </w:pBdr>
        <w:ind w:left="363"/>
        <w:rPr>
          <w:b/>
          <w:bCs/>
        </w:rPr>
      </w:pPr>
      <w:r w:rsidRPr="002F7DBB">
        <w:rPr>
          <w:b/>
          <w:bCs/>
        </w:rPr>
        <w:t>Agreement</w:t>
      </w:r>
    </w:p>
    <w:p w14:paraId="003C2DB4"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RAN2 confirms slotted-ALOHA is the baseline for Ambient IoT random </w:t>
      </w:r>
      <w:proofErr w:type="gramStart"/>
      <w:r w:rsidRPr="002F7DBB">
        <w:t>access</w:t>
      </w:r>
      <w:proofErr w:type="gramEnd"/>
      <w:r w:rsidRPr="002F7DBB">
        <w:t xml:space="preserve"> </w:t>
      </w:r>
    </w:p>
    <w:p w14:paraId="1FB2044C"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We will study the support for access triggering for a </w:t>
      </w:r>
      <w:r w:rsidRPr="00BC5949">
        <w:t>single device, group of devices, or all devices</w:t>
      </w:r>
      <w:r w:rsidRPr="002F7DBB">
        <w:t xml:space="preserve">.    RAN2 to discuss the </w:t>
      </w:r>
      <w:r w:rsidRPr="00BC5949">
        <w:t>contention-based and contention-free access</w:t>
      </w:r>
      <w:r w:rsidRPr="002F7DBB">
        <w:t xml:space="preserve"> procedures and detailed solutions. </w:t>
      </w:r>
    </w:p>
    <w:p w14:paraId="0B5B8A0B"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Random Access is triggered by the </w:t>
      </w:r>
      <w:proofErr w:type="gramStart"/>
      <w:r w:rsidRPr="002F7DBB">
        <w:t>reader</w:t>
      </w:r>
      <w:proofErr w:type="gramEnd"/>
      <w:r w:rsidRPr="002F7DBB">
        <w:t xml:space="preserve"> </w:t>
      </w:r>
    </w:p>
    <w:p w14:paraId="51CB6CDC"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Reader provides the information that the device needs to respond to the </w:t>
      </w:r>
      <w:proofErr w:type="gramStart"/>
      <w:r w:rsidRPr="002F7DBB">
        <w:t>random access</w:t>
      </w:r>
      <w:proofErr w:type="gramEnd"/>
      <w:r w:rsidRPr="002F7DBB">
        <w:t xml:space="preserve"> trigger.  FFS what those </w:t>
      </w:r>
      <w:r w:rsidRPr="00BC5949">
        <w:t>parameters</w:t>
      </w:r>
      <w:r w:rsidRPr="002F7DBB">
        <w:t xml:space="preserve"> are</w:t>
      </w:r>
    </w:p>
    <w:p w14:paraId="041C1BDA"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Study the solution and benefits of both </w:t>
      </w:r>
      <w:r w:rsidRPr="00BC5949">
        <w:t>2-step like random access procedure and 4-step like random</w:t>
      </w:r>
      <w:r w:rsidRPr="002F7DBB">
        <w:t xml:space="preserve"> access procedure.  FFS the details on each procedure and how we call it.  </w:t>
      </w:r>
    </w:p>
    <w:p w14:paraId="45652B33" w14:textId="77777777" w:rsidR="00264102" w:rsidRPr="002F7DBB"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Handling of contention resolution failure and access failure at the device will be studied in RAN2, including failure detection and re-access.  FFS </w:t>
      </w:r>
      <w:proofErr w:type="gramStart"/>
      <w:r w:rsidRPr="002F7DBB">
        <w:t>details</w:t>
      </w:r>
      <w:proofErr w:type="gramEnd"/>
    </w:p>
    <w:p w14:paraId="5537156C" w14:textId="77777777" w:rsidR="00264102"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2F7DBB">
        <w:t xml:space="preserve">For the very first access message from the device to reader in random access an ID is included.  RAN2 to discuss whether a </w:t>
      </w:r>
      <w:r w:rsidRPr="00BC5949">
        <w:t>temporary identifier is included</w:t>
      </w:r>
      <w:r w:rsidRPr="002F7DBB">
        <w:t>, or the</w:t>
      </w:r>
      <w:r>
        <w:t xml:space="preserve"> permanent device ID is included (considering other WGs input as well).   </w:t>
      </w:r>
    </w:p>
    <w:p w14:paraId="7B3F9F2D" w14:textId="77777777" w:rsidR="00264102" w:rsidRDefault="00264102" w:rsidP="005C5621">
      <w:pPr>
        <w:jc w:val="both"/>
        <w:rPr>
          <w:rFonts w:eastAsia="SimSun"/>
          <w:szCs w:val="20"/>
          <w:lang w:val="en-US" w:eastAsia="ja-JP"/>
        </w:rPr>
      </w:pPr>
    </w:p>
    <w:p w14:paraId="0D4FC9E7" w14:textId="788450B2" w:rsidR="003571D7" w:rsidRDefault="003571D7" w:rsidP="005C5621">
      <w:pPr>
        <w:jc w:val="both"/>
        <w:rPr>
          <w:rFonts w:eastAsia="SimSun"/>
          <w:szCs w:val="20"/>
          <w:lang w:val="en-US" w:eastAsia="ja-JP"/>
        </w:rPr>
      </w:pPr>
      <w:r>
        <w:rPr>
          <w:rFonts w:eastAsia="SimSun"/>
          <w:szCs w:val="20"/>
          <w:lang w:val="en-US" w:eastAsia="ja-JP"/>
        </w:rPr>
        <w:t>At RAN2#126 meeting</w:t>
      </w:r>
      <w:r w:rsidR="007D1D4D">
        <w:rPr>
          <w:rFonts w:eastAsia="SimSun"/>
          <w:szCs w:val="20"/>
          <w:lang w:val="en-US" w:eastAsia="ja-JP"/>
        </w:rPr>
        <w:t xml:space="preserve"> [</w:t>
      </w:r>
      <w:r w:rsidR="0091203D">
        <w:rPr>
          <w:rFonts w:eastAsia="SimSun"/>
          <w:szCs w:val="20"/>
          <w:lang w:val="en-US" w:eastAsia="ja-JP"/>
        </w:rPr>
        <w:t>7</w:t>
      </w:r>
      <w:r w:rsidR="007D1D4D">
        <w:rPr>
          <w:rFonts w:eastAsia="SimSun"/>
          <w:szCs w:val="20"/>
          <w:lang w:val="en-US" w:eastAsia="ja-JP"/>
        </w:rPr>
        <w:t>]</w:t>
      </w:r>
      <w:r>
        <w:rPr>
          <w:rFonts w:eastAsia="SimSun"/>
          <w:szCs w:val="20"/>
          <w:lang w:val="en-US" w:eastAsia="ja-JP"/>
        </w:rPr>
        <w:t>, the following agreements were made:</w:t>
      </w:r>
    </w:p>
    <w:p w14:paraId="25974EBE" w14:textId="77777777" w:rsidR="003571D7" w:rsidRDefault="003571D7" w:rsidP="005C5621">
      <w:pPr>
        <w:jc w:val="both"/>
        <w:rPr>
          <w:rFonts w:eastAsia="SimSun"/>
          <w:szCs w:val="20"/>
          <w:lang w:val="en-US" w:eastAsia="ja-JP"/>
        </w:rPr>
      </w:pPr>
    </w:p>
    <w:tbl>
      <w:tblPr>
        <w:tblStyle w:val="TableGrid"/>
        <w:tblW w:w="0" w:type="auto"/>
        <w:tblInd w:w="-113" w:type="dxa"/>
        <w:tblLook w:val="04A0" w:firstRow="1" w:lastRow="0" w:firstColumn="1" w:lastColumn="0" w:noHBand="0" w:noVBand="1"/>
      </w:tblPr>
      <w:tblGrid>
        <w:gridCol w:w="8448"/>
      </w:tblGrid>
      <w:tr w:rsidR="00643F20" w14:paraId="4E5507BB" w14:textId="77777777" w:rsidTr="00B9291D">
        <w:tc>
          <w:tcPr>
            <w:tcW w:w="8448" w:type="dxa"/>
          </w:tcPr>
          <w:p w14:paraId="78932843" w14:textId="77777777" w:rsidR="00643F20" w:rsidRPr="009E657A" w:rsidRDefault="00643F20" w:rsidP="004D6C8F">
            <w:pPr>
              <w:pStyle w:val="Doc-text2"/>
              <w:ind w:left="363"/>
              <w:rPr>
                <w:b/>
                <w:bCs/>
              </w:rPr>
            </w:pPr>
            <w:r w:rsidRPr="009E657A">
              <w:rPr>
                <w:b/>
                <w:bCs/>
              </w:rPr>
              <w:t>Agreements</w:t>
            </w:r>
          </w:p>
          <w:p w14:paraId="407C8175" w14:textId="77777777" w:rsidR="00643F20" w:rsidRPr="00B9291D" w:rsidRDefault="00643F20" w:rsidP="004D6C8F">
            <w:pPr>
              <w:pStyle w:val="Doc-text2"/>
              <w:ind w:left="363"/>
            </w:pPr>
            <w:r w:rsidRPr="00B9291D">
              <w:t>1</w:t>
            </w:r>
            <w:r w:rsidRPr="00B9291D">
              <w:tab/>
              <w:t xml:space="preserve">RAN2 will study the following cases for </w:t>
            </w:r>
            <w:proofErr w:type="spellStart"/>
            <w:r w:rsidRPr="00B9291D">
              <w:t>AIoT</w:t>
            </w:r>
            <w:proofErr w:type="spellEnd"/>
            <w:r w:rsidRPr="00B9291D">
              <w:t xml:space="preserve"> paging message:</w:t>
            </w:r>
          </w:p>
          <w:p w14:paraId="037F4DBC" w14:textId="77777777" w:rsidR="00643F20" w:rsidRPr="00B9291D" w:rsidRDefault="00643F20" w:rsidP="00643F20">
            <w:pPr>
              <w:pStyle w:val="Doc-text2"/>
              <w:numPr>
                <w:ilvl w:val="0"/>
                <w:numId w:val="31"/>
              </w:numPr>
              <w:ind w:left="720"/>
            </w:pPr>
            <w:r w:rsidRPr="00B9291D">
              <w:t xml:space="preserve">a message containing an ID of a single A-IoT device.  </w:t>
            </w:r>
          </w:p>
          <w:p w14:paraId="45D5CBCF" w14:textId="77777777" w:rsidR="00643F20" w:rsidRPr="00B9291D" w:rsidRDefault="00643F20" w:rsidP="00643F20">
            <w:pPr>
              <w:pStyle w:val="Doc-text2"/>
              <w:numPr>
                <w:ilvl w:val="0"/>
                <w:numId w:val="31"/>
              </w:numPr>
              <w:ind w:left="720"/>
            </w:pPr>
            <w:r w:rsidRPr="00B9291D">
              <w:t xml:space="preserve">a message containing a group ID that maps to multiple A-IoT devices. </w:t>
            </w:r>
          </w:p>
          <w:p w14:paraId="35F8ABFA" w14:textId="77777777" w:rsidR="00643F20" w:rsidRPr="00B9291D" w:rsidRDefault="00643F20" w:rsidP="00643F20">
            <w:pPr>
              <w:pStyle w:val="Doc-text2"/>
              <w:numPr>
                <w:ilvl w:val="0"/>
                <w:numId w:val="31"/>
              </w:numPr>
              <w:ind w:left="720"/>
            </w:pPr>
            <w:r w:rsidRPr="00B9291D">
              <w:t xml:space="preserve">a message that does not contain an ID, i.e., addressed for all devices that can receive the </w:t>
            </w:r>
            <w:proofErr w:type="spellStart"/>
            <w:r w:rsidRPr="00B9291D">
              <w:t>AIoT</w:t>
            </w:r>
            <w:proofErr w:type="spellEnd"/>
            <w:r w:rsidRPr="00B9291D">
              <w:t xml:space="preserve"> message.</w:t>
            </w:r>
          </w:p>
          <w:p w14:paraId="1FEA5F41" w14:textId="77777777" w:rsidR="00643F20" w:rsidRPr="00B9291D" w:rsidRDefault="00643F20" w:rsidP="00643F20">
            <w:pPr>
              <w:pStyle w:val="Doc-text2"/>
              <w:numPr>
                <w:ilvl w:val="0"/>
                <w:numId w:val="31"/>
              </w:numPr>
              <w:ind w:left="720"/>
            </w:pPr>
            <w:r w:rsidRPr="00B9291D">
              <w:t xml:space="preserve">a message containing multiple IDs of A-IoT devices.  Need to confirm the need for this use case based on SA2 discussion.   </w:t>
            </w:r>
          </w:p>
          <w:p w14:paraId="7D54F463" w14:textId="77777777" w:rsidR="00643F20" w:rsidRPr="00B9291D" w:rsidRDefault="00643F20" w:rsidP="004D6C8F">
            <w:pPr>
              <w:pStyle w:val="Doc-text2"/>
              <w:ind w:left="363"/>
            </w:pPr>
            <w:r w:rsidRPr="00B9291D">
              <w:tab/>
              <w:t xml:space="preserve">What device ID and group ID and scenarios is depending on SA2 discussion.  </w:t>
            </w:r>
          </w:p>
          <w:p w14:paraId="3F306783" w14:textId="77777777" w:rsidR="00643F20" w:rsidRPr="00B9291D" w:rsidRDefault="00643F20" w:rsidP="004D6C8F">
            <w:pPr>
              <w:pStyle w:val="Doc-text2"/>
              <w:ind w:left="363"/>
            </w:pPr>
            <w:r w:rsidRPr="00B9291D">
              <w:lastRenderedPageBreak/>
              <w:t>2</w:t>
            </w:r>
            <w:r w:rsidRPr="00B9291D">
              <w:tab/>
            </w:r>
            <w:proofErr w:type="spellStart"/>
            <w:r w:rsidRPr="00B9291D">
              <w:t>AIoT</w:t>
            </w:r>
            <w:proofErr w:type="spellEnd"/>
            <w:r w:rsidRPr="00B9291D">
              <w:t xml:space="preserve"> paging message indicate information from which the device can determine resources to be used for response (D2R message).  FFS how (</w:t>
            </w:r>
            <w:proofErr w:type="gramStart"/>
            <w:r w:rsidRPr="00B9291D">
              <w:t>e.g.</w:t>
            </w:r>
            <w:proofErr w:type="gramEnd"/>
            <w:r w:rsidRPr="00B9291D">
              <w:t xml:space="preserve"> implicit/explicit/configured/preconfigured) and what resources (dedicated and/or shared) are provided to the device taking into account RAN1 discussion.  </w:t>
            </w:r>
          </w:p>
          <w:p w14:paraId="3EFFD5A5" w14:textId="77777777" w:rsidR="00643F20" w:rsidRDefault="00643F20" w:rsidP="004D6C8F">
            <w:pPr>
              <w:pStyle w:val="Doc-text2"/>
              <w:ind w:left="363"/>
            </w:pPr>
            <w:r w:rsidRPr="00B9291D">
              <w:t>3</w:t>
            </w:r>
            <w:r w:rsidRPr="00B9291D">
              <w:tab/>
              <w:t xml:space="preserve">From RAN2 perspective, we assume the device can receive </w:t>
            </w:r>
            <w:proofErr w:type="gramStart"/>
            <w:r w:rsidRPr="00B9291D">
              <w:t>as long as</w:t>
            </w:r>
            <w:proofErr w:type="gramEnd"/>
            <w:r w:rsidRPr="00B9291D">
              <w:t xml:space="preserve"> there is enough energy.  We will wait for RAN1 further progress on device monitoring details.</w:t>
            </w:r>
            <w:r>
              <w:t xml:space="preserve"> </w:t>
            </w:r>
          </w:p>
          <w:p w14:paraId="77B3F899" w14:textId="77777777" w:rsidR="00643F20" w:rsidRDefault="00643F20" w:rsidP="004D6C8F">
            <w:pPr>
              <w:pStyle w:val="Doc-text2"/>
              <w:ind w:left="0" w:firstLine="0"/>
              <w:rPr>
                <w:b/>
                <w:bCs/>
              </w:rPr>
            </w:pPr>
          </w:p>
        </w:tc>
      </w:tr>
    </w:tbl>
    <w:p w14:paraId="2C7D68B0" w14:textId="77777777" w:rsidR="003571D7" w:rsidRDefault="003571D7" w:rsidP="005C5621">
      <w:pPr>
        <w:jc w:val="both"/>
        <w:rPr>
          <w:rFonts w:eastAsia="SimSun"/>
          <w:szCs w:val="20"/>
          <w:lang w:val="en-US" w:eastAsia="ja-JP"/>
        </w:rPr>
      </w:pPr>
    </w:p>
    <w:p w14:paraId="49A04AE0" w14:textId="4B8C230E"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proofErr w:type="spellStart"/>
      <w:proofErr w:type="gramStart"/>
      <w:r w:rsidR="00E62106">
        <w:t>p</w:t>
      </w:r>
      <w:r w:rsidR="00D81638">
        <w:t>aging</w:t>
      </w:r>
      <w:r w:rsidR="00F069C3">
        <w:t>,</w:t>
      </w:r>
      <w:r w:rsidR="005B4520">
        <w:t>procedure</w:t>
      </w:r>
      <w:proofErr w:type="spellEnd"/>
      <w:proofErr w:type="gramEnd"/>
      <w:r w:rsidR="005B4520">
        <w:t xml:space="preserve">. </w:t>
      </w:r>
    </w:p>
    <w:p w14:paraId="7AF9B9B0" w14:textId="77777777" w:rsidR="00983403" w:rsidRPr="00B82C91" w:rsidRDefault="00983403" w:rsidP="00B82C91">
      <w:pPr>
        <w:rPr>
          <w:lang w:eastAsia="x-none"/>
        </w:rPr>
      </w:pPr>
    </w:p>
    <w:p w14:paraId="6DFA2096" w14:textId="348429C1"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697C6E">
        <w:rPr>
          <w:rFonts w:eastAsia="Arial"/>
          <w:b w:val="0"/>
          <w:bCs w:val="0"/>
          <w:noProof/>
          <w:kern w:val="0"/>
          <w:sz w:val="36"/>
          <w:szCs w:val="20"/>
        </w:rPr>
        <w:t>Ambient IoT</w:t>
      </w:r>
    </w:p>
    <w:p w14:paraId="31582225" w14:textId="6851CC00" w:rsidR="006A4EC9" w:rsidRDefault="00EA1AD6" w:rsidP="002E2D4A">
      <w:pPr>
        <w:jc w:val="both"/>
      </w:pPr>
      <w:r>
        <w:t xml:space="preserve">The </w:t>
      </w:r>
      <w:r w:rsidR="00AD4A49">
        <w:t>Rel-18 RAN led study on Ambient IoT</w:t>
      </w:r>
      <w:r w:rsidR="00DC75D5">
        <w:t xml:space="preserve"> </w:t>
      </w:r>
      <w:r w:rsidR="001A134F">
        <w:t xml:space="preserve">resulted in </w:t>
      </w:r>
      <w:r w:rsidR="008343FF">
        <w:t xml:space="preserve">a </w:t>
      </w:r>
      <w:proofErr w:type="gramStart"/>
      <w:r w:rsidR="008343FF">
        <w:t>Technical</w:t>
      </w:r>
      <w:proofErr w:type="gramEnd"/>
      <w:r w:rsidR="008343FF">
        <w:t xml:space="preserve"> report [2]</w:t>
      </w:r>
      <w:r w:rsidR="005D6D60">
        <w:t xml:space="preserve">, </w:t>
      </w:r>
      <w:r w:rsidR="002C4C87">
        <w:t>-</w:t>
      </w:r>
      <w:r w:rsidR="00047182">
        <w:t xml:space="preserve">outlining </w:t>
      </w:r>
      <w:r w:rsidR="003863A8">
        <w:t>a set of different design targets</w:t>
      </w:r>
      <w:r w:rsidR="00EB7BD1">
        <w:t xml:space="preserve">, </w:t>
      </w:r>
      <w:r w:rsidR="004F5C29">
        <w:t>and requirements</w:t>
      </w:r>
      <w:r w:rsidR="003863A8">
        <w:t xml:space="preserve"> with </w:t>
      </w:r>
      <w:r w:rsidR="004F5C29">
        <w:t>a list of corresponding</w:t>
      </w:r>
      <w:r w:rsidR="003863A8">
        <w:t xml:space="preserve"> functionality.</w:t>
      </w:r>
    </w:p>
    <w:p w14:paraId="4F658D94" w14:textId="77777777" w:rsidR="006E014D" w:rsidRDefault="006E014D" w:rsidP="002E2D4A">
      <w:pPr>
        <w:jc w:val="both"/>
      </w:pPr>
    </w:p>
    <w:p w14:paraId="75BD5DC2" w14:textId="2DAD4DBA" w:rsidR="009B6A7D" w:rsidRPr="00067E61" w:rsidRDefault="00F92821" w:rsidP="002E2D4A">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jc w:val="both"/>
        <w:rPr>
          <w:rFonts w:eastAsiaTheme="minorEastAsia"/>
          <w:szCs w:val="21"/>
          <w:lang w:val="en-US" w:eastAsia="zh-CN"/>
        </w:rPr>
      </w:pPr>
      <w:r w:rsidRPr="00FB0A16">
        <w:rPr>
          <w:lang w:val="en-US"/>
        </w:rPr>
        <w:t>RAN design targets</w:t>
      </w:r>
      <w:r w:rsidR="00FB0A16" w:rsidRPr="00FB0A16">
        <w:rPr>
          <w:lang w:val="en-US"/>
        </w:rPr>
        <w:t xml:space="preserve">, </w:t>
      </w:r>
    </w:p>
    <w:p w14:paraId="7CC2C0A0" w14:textId="2786C73E" w:rsidR="009B6A7D" w:rsidRDefault="00090976" w:rsidP="002E2D4A">
      <w:pPr>
        <w:jc w:val="both"/>
        <w:rPr>
          <w:szCs w:val="20"/>
          <w:lang w:eastAsia="ja-JP"/>
        </w:rPr>
      </w:pPr>
      <w:r>
        <w:rPr>
          <w:lang w:val="en-US"/>
        </w:rPr>
        <w:t xml:space="preserve">In [2], the following </w:t>
      </w:r>
      <w:r w:rsidR="0016632C">
        <w:rPr>
          <w:lang w:val="en-US"/>
        </w:rPr>
        <w:t>table summarize</w:t>
      </w:r>
      <w:r w:rsidR="009624E0">
        <w:rPr>
          <w:lang w:val="en-US"/>
        </w:rPr>
        <w:t>s</w:t>
      </w:r>
      <w:r w:rsidR="0016632C">
        <w:rPr>
          <w:lang w:val="en-US"/>
        </w:rPr>
        <w:t xml:space="preserve"> </w:t>
      </w:r>
      <w:r w:rsidR="00C40B9A">
        <w:rPr>
          <w:lang w:val="en-US"/>
        </w:rPr>
        <w:t xml:space="preserve">RAN specific </w:t>
      </w:r>
      <w:r w:rsidR="0039068C">
        <w:rPr>
          <w:lang w:val="en-US"/>
        </w:rPr>
        <w:t>requirements</w:t>
      </w:r>
      <w:r w:rsidR="009200CB">
        <w:rPr>
          <w:lang w:val="en-US"/>
        </w:rPr>
        <w:t xml:space="preserve"> and </w:t>
      </w:r>
      <w:r w:rsidR="00C40B9A">
        <w:rPr>
          <w:lang w:val="en-US"/>
        </w:rPr>
        <w:t xml:space="preserve">related </w:t>
      </w:r>
      <w:r w:rsidR="009200CB">
        <w:rPr>
          <w:lang w:val="en-US"/>
        </w:rPr>
        <w:t>functionalit</w:t>
      </w:r>
      <w:r w:rsidR="00E53F1B">
        <w:rPr>
          <w:lang w:val="en-US"/>
        </w:rPr>
        <w:t>ies.</w:t>
      </w:r>
    </w:p>
    <w:p w14:paraId="580A7941" w14:textId="29687BB0" w:rsidR="00660338" w:rsidRPr="00206426" w:rsidRDefault="00660338" w:rsidP="00660338">
      <w:pPr>
        <w:pStyle w:val="TH"/>
      </w:pPr>
      <w:r w:rsidRPr="00206426">
        <w:t xml:space="preserve">Table 6.2-2: Required RAN functionality set #2: for supporting other </w:t>
      </w:r>
      <w:proofErr w:type="gramStart"/>
      <w:r w:rsidRPr="00206426">
        <w:t>requirements</w:t>
      </w:r>
      <w:proofErr w:type="gramEnd"/>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2"/>
        <w:gridCol w:w="7683"/>
      </w:tblGrid>
      <w:tr w:rsidR="00660338" w:rsidRPr="00206426" w14:paraId="1DF6E304" w14:textId="77777777">
        <w:trPr>
          <w:jc w:val="center"/>
        </w:trPr>
        <w:tc>
          <w:tcPr>
            <w:tcW w:w="2012" w:type="dxa"/>
            <w:shd w:val="clear" w:color="auto" w:fill="auto"/>
          </w:tcPr>
          <w:p w14:paraId="24DA8A5B" w14:textId="77777777" w:rsidR="00660338" w:rsidRPr="00206426" w:rsidRDefault="00660338">
            <w:pPr>
              <w:pStyle w:val="TAH"/>
              <w:rPr>
                <w:rFonts w:eastAsia="DengXian"/>
                <w:lang w:val="en-US" w:eastAsia="zh-CN"/>
              </w:rPr>
            </w:pPr>
            <w:r w:rsidRPr="00206426">
              <w:rPr>
                <w:rFonts w:eastAsia="DengXian"/>
                <w:lang w:eastAsia="zh-CN"/>
              </w:rPr>
              <w:t>Requirement</w:t>
            </w:r>
          </w:p>
        </w:tc>
        <w:tc>
          <w:tcPr>
            <w:tcW w:w="7683" w:type="dxa"/>
            <w:shd w:val="clear" w:color="auto" w:fill="auto"/>
          </w:tcPr>
          <w:p w14:paraId="6EFA936E" w14:textId="77777777" w:rsidR="00660338" w:rsidRPr="00206426" w:rsidRDefault="00660338">
            <w:pPr>
              <w:pStyle w:val="TAH"/>
              <w:rPr>
                <w:rFonts w:eastAsia="DengXian"/>
                <w:lang w:val="en-US" w:eastAsia="zh-CN"/>
              </w:rPr>
            </w:pPr>
            <w:r w:rsidRPr="00206426">
              <w:rPr>
                <w:rFonts w:eastAsia="DengXian" w:hint="eastAsia"/>
                <w:lang w:val="en-US" w:eastAsia="zh-CN"/>
              </w:rPr>
              <w:t>F</w:t>
            </w:r>
            <w:r w:rsidRPr="00206426">
              <w:rPr>
                <w:rFonts w:eastAsia="DengXian"/>
                <w:lang w:val="en-US" w:eastAsia="zh-CN"/>
              </w:rPr>
              <w:t>unctionality</w:t>
            </w:r>
          </w:p>
        </w:tc>
      </w:tr>
      <w:tr w:rsidR="00660338" w:rsidRPr="002F7DBB" w14:paraId="68C444E7" w14:textId="77777777">
        <w:trPr>
          <w:jc w:val="center"/>
        </w:trPr>
        <w:tc>
          <w:tcPr>
            <w:tcW w:w="2012" w:type="dxa"/>
            <w:shd w:val="clear" w:color="auto" w:fill="auto"/>
          </w:tcPr>
          <w:p w14:paraId="236FD444" w14:textId="77777777" w:rsidR="00660338" w:rsidRPr="00BC5949" w:rsidRDefault="00660338">
            <w:pPr>
              <w:pStyle w:val="TAL"/>
              <w:rPr>
                <w:rFonts w:eastAsia="DengXian"/>
                <w:lang w:val="en-US" w:eastAsia="zh-CN"/>
              </w:rPr>
            </w:pPr>
            <w:r w:rsidRPr="00BC5949">
              <w:rPr>
                <w:rFonts w:eastAsia="DengXian"/>
                <w:lang w:val="en-US" w:eastAsia="zh-CN"/>
              </w:rPr>
              <w:t>Device management</w:t>
            </w:r>
          </w:p>
        </w:tc>
        <w:tc>
          <w:tcPr>
            <w:tcW w:w="7683" w:type="dxa"/>
            <w:shd w:val="clear" w:color="auto" w:fill="auto"/>
          </w:tcPr>
          <w:p w14:paraId="142EF6F1"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RAN aspects of identification, activation/deactivation, and other management functionalities of Ambient IoT devices and other involved devices (</w:t>
            </w:r>
            <w:proofErr w:type="gramStart"/>
            <w:r w:rsidRPr="002F7DBB">
              <w:rPr>
                <w:rFonts w:eastAsiaTheme="minorEastAsia"/>
                <w:lang w:val="en-US" w:eastAsia="zh-CN"/>
              </w:rPr>
              <w:t>e.g.</w:t>
            </w:r>
            <w:proofErr w:type="gramEnd"/>
            <w:r w:rsidRPr="002F7DBB">
              <w:rPr>
                <w:rFonts w:eastAsiaTheme="minorEastAsia"/>
                <w:lang w:val="en-US" w:eastAsia="zh-CN"/>
              </w:rPr>
              <w:t xml:space="preserve"> readers) if applicable, and related </w:t>
            </w:r>
            <w:proofErr w:type="spellStart"/>
            <w:r w:rsidRPr="002F7DBB">
              <w:rPr>
                <w:rFonts w:eastAsiaTheme="minorEastAsia"/>
                <w:lang w:val="en-US" w:eastAsia="zh-CN"/>
              </w:rPr>
              <w:t>signalling</w:t>
            </w:r>
            <w:proofErr w:type="spellEnd"/>
            <w:r w:rsidRPr="002F7DBB">
              <w:rPr>
                <w:rFonts w:eastAsiaTheme="minorEastAsia"/>
                <w:lang w:val="en-US" w:eastAsia="zh-CN"/>
              </w:rPr>
              <w:t xml:space="preserve"> to/from the CN if any/needed</w:t>
            </w:r>
          </w:p>
        </w:tc>
      </w:tr>
      <w:tr w:rsidR="00660338" w:rsidRPr="002F7DBB" w14:paraId="009019F3" w14:textId="77777777">
        <w:trPr>
          <w:jc w:val="center"/>
        </w:trPr>
        <w:tc>
          <w:tcPr>
            <w:tcW w:w="2012" w:type="dxa"/>
            <w:shd w:val="clear" w:color="auto" w:fill="auto"/>
          </w:tcPr>
          <w:p w14:paraId="4C944B74" w14:textId="77777777" w:rsidR="00660338" w:rsidRPr="002F7DBB" w:rsidRDefault="00660338">
            <w:pPr>
              <w:pStyle w:val="TAL"/>
              <w:rPr>
                <w:rFonts w:eastAsia="DengXian"/>
                <w:lang w:val="en-US" w:eastAsia="zh-CN"/>
              </w:rPr>
            </w:pPr>
            <w:r w:rsidRPr="002F7DBB">
              <w:rPr>
                <w:rFonts w:eastAsia="DengXian"/>
                <w:lang w:val="en-US" w:eastAsia="zh-CN"/>
              </w:rPr>
              <w:t>Security*</w:t>
            </w:r>
          </w:p>
        </w:tc>
        <w:tc>
          <w:tcPr>
            <w:tcW w:w="7683" w:type="dxa"/>
            <w:shd w:val="clear" w:color="auto" w:fill="auto"/>
            <w:vAlign w:val="center"/>
          </w:tcPr>
          <w:p w14:paraId="701F6C71"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Authentication (when needed), encryption, data integrity, authorization (when needed)</w:t>
            </w:r>
          </w:p>
        </w:tc>
      </w:tr>
      <w:tr w:rsidR="00660338" w:rsidRPr="002F7DBB" w14:paraId="3EA5ABB6" w14:textId="77777777">
        <w:trPr>
          <w:jc w:val="center"/>
        </w:trPr>
        <w:tc>
          <w:tcPr>
            <w:tcW w:w="2012" w:type="dxa"/>
            <w:shd w:val="clear" w:color="auto" w:fill="auto"/>
          </w:tcPr>
          <w:p w14:paraId="33402C29" w14:textId="77777777" w:rsidR="00660338" w:rsidRPr="002F7DBB" w:rsidRDefault="00660338">
            <w:pPr>
              <w:pStyle w:val="TAL"/>
              <w:rPr>
                <w:rFonts w:eastAsia="DengXian"/>
                <w:lang w:val="en-US" w:eastAsia="zh-CN"/>
              </w:rPr>
            </w:pPr>
            <w:r w:rsidRPr="002F7DBB">
              <w:rPr>
                <w:rFonts w:eastAsia="DengXian"/>
                <w:lang w:val="en-US" w:eastAsia="zh-CN"/>
              </w:rPr>
              <w:t>Mobility</w:t>
            </w:r>
          </w:p>
        </w:tc>
        <w:tc>
          <w:tcPr>
            <w:tcW w:w="7683" w:type="dxa"/>
            <w:shd w:val="clear" w:color="auto" w:fill="auto"/>
          </w:tcPr>
          <w:p w14:paraId="3FEAF32B"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Mobility management (at least cell selection/re-selection -like function) for device C</w:t>
            </w:r>
          </w:p>
          <w:p w14:paraId="337F8889"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r>
            <w:r w:rsidRPr="00BC5949">
              <w:rPr>
                <w:rFonts w:eastAsiaTheme="minorEastAsia"/>
                <w:lang w:val="en-US" w:eastAsia="zh-CN"/>
              </w:rPr>
              <w:t>Handling for Devices A and B</w:t>
            </w:r>
          </w:p>
        </w:tc>
      </w:tr>
      <w:tr w:rsidR="00660338" w:rsidRPr="002F7DBB" w14:paraId="4618B6B0" w14:textId="77777777">
        <w:trPr>
          <w:jc w:val="center"/>
        </w:trPr>
        <w:tc>
          <w:tcPr>
            <w:tcW w:w="2012" w:type="dxa"/>
            <w:shd w:val="clear" w:color="auto" w:fill="auto"/>
          </w:tcPr>
          <w:p w14:paraId="74B94AF1" w14:textId="77777777" w:rsidR="00660338" w:rsidRPr="002F7DBB" w:rsidRDefault="00660338">
            <w:pPr>
              <w:pStyle w:val="TAL"/>
              <w:rPr>
                <w:rFonts w:eastAsia="DengXian"/>
                <w:lang w:val="en-US" w:eastAsia="zh-CN"/>
              </w:rPr>
            </w:pPr>
            <w:r w:rsidRPr="002F7DBB">
              <w:rPr>
                <w:rFonts w:eastAsia="DengXian" w:hint="eastAsia"/>
                <w:lang w:val="en-US" w:eastAsia="zh-CN"/>
              </w:rPr>
              <w:t>I</w:t>
            </w:r>
            <w:r w:rsidRPr="002F7DBB">
              <w:rPr>
                <w:rFonts w:eastAsia="DengXian"/>
                <w:lang w:val="en-US" w:eastAsia="zh-CN"/>
              </w:rPr>
              <w:t>nterference management and coexistence</w:t>
            </w:r>
          </w:p>
        </w:tc>
        <w:tc>
          <w:tcPr>
            <w:tcW w:w="7683" w:type="dxa"/>
            <w:shd w:val="clear" w:color="auto" w:fill="auto"/>
          </w:tcPr>
          <w:p w14:paraId="037CF9FD"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Interference management/coordination scheme</w:t>
            </w:r>
          </w:p>
          <w:p w14:paraId="6C8F0AE4"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p>
          <w:p w14:paraId="46A1BE92" w14:textId="77777777" w:rsidR="00660338" w:rsidRPr="002F7DBB" w:rsidRDefault="00660338">
            <w:pPr>
              <w:pStyle w:val="B1"/>
              <w:spacing w:after="0"/>
              <w:rPr>
                <w:rFonts w:eastAsia="DengXian"/>
                <w:lang w:val="en-US" w:eastAsia="zh-CN"/>
              </w:rPr>
            </w:pPr>
            <w:r w:rsidRPr="002F7DBB">
              <w:rPr>
                <w:rFonts w:eastAsiaTheme="minorEastAsia"/>
                <w:lang w:val="en-US" w:eastAsia="zh-CN"/>
              </w:rPr>
              <w:t>-</w:t>
            </w:r>
            <w:r w:rsidRPr="002F7DBB">
              <w:rPr>
                <w:rFonts w:eastAsiaTheme="minorEastAsia"/>
                <w:lang w:val="en-US" w:eastAsia="zh-CN"/>
              </w:rPr>
              <w:tab/>
              <w:t>Coexistence with existing and adjacent network infrastructure, and possibility to reuse existing network deployments or use new network deployments.</w:t>
            </w:r>
          </w:p>
        </w:tc>
      </w:tr>
      <w:tr w:rsidR="00660338" w:rsidRPr="002F7DBB" w14:paraId="50412C6B" w14:textId="77777777">
        <w:trPr>
          <w:jc w:val="center"/>
        </w:trPr>
        <w:tc>
          <w:tcPr>
            <w:tcW w:w="2012" w:type="dxa"/>
            <w:shd w:val="clear" w:color="auto" w:fill="auto"/>
          </w:tcPr>
          <w:p w14:paraId="3D255B00" w14:textId="77777777" w:rsidR="00660338" w:rsidRPr="002F7DBB" w:rsidRDefault="00660338">
            <w:pPr>
              <w:pStyle w:val="TAL"/>
              <w:rPr>
                <w:rFonts w:eastAsia="DengXian"/>
                <w:lang w:val="en-US" w:eastAsia="zh-CN"/>
              </w:rPr>
            </w:pPr>
            <w:r w:rsidRPr="002F7DBB">
              <w:rPr>
                <w:rFonts w:eastAsia="DengXian" w:hint="eastAsia"/>
                <w:lang w:val="en-US" w:eastAsia="zh-CN"/>
              </w:rPr>
              <w:t>C</w:t>
            </w:r>
            <w:r w:rsidRPr="002F7DBB">
              <w:rPr>
                <w:rFonts w:eastAsia="DengXian"/>
                <w:lang w:val="en-US" w:eastAsia="zh-CN"/>
              </w:rPr>
              <w:t>N connectivity</w:t>
            </w:r>
          </w:p>
        </w:tc>
        <w:tc>
          <w:tcPr>
            <w:tcW w:w="7683" w:type="dxa"/>
            <w:shd w:val="clear" w:color="auto" w:fill="auto"/>
          </w:tcPr>
          <w:p w14:paraId="5D20D967" w14:textId="77777777" w:rsidR="00660338" w:rsidRPr="002F7DBB" w:rsidRDefault="00660338">
            <w:pPr>
              <w:pStyle w:val="B1"/>
              <w:spacing w:after="0"/>
              <w:rPr>
                <w:rFonts w:eastAsiaTheme="minorEastAsia"/>
                <w:lang w:val="en-US" w:eastAsia="zh-CN"/>
              </w:rPr>
            </w:pPr>
            <w:r w:rsidRPr="002F7DBB">
              <w:rPr>
                <w:rFonts w:eastAsiaTheme="minorEastAsia"/>
                <w:lang w:val="en-US" w:eastAsia="zh-CN"/>
              </w:rPr>
              <w:t>-</w:t>
            </w:r>
            <w:r w:rsidRPr="002F7DBB">
              <w:rPr>
                <w:rFonts w:eastAsiaTheme="minorEastAsia"/>
                <w:lang w:val="en-US" w:eastAsia="zh-CN"/>
              </w:rPr>
              <w:tab/>
              <w:t xml:space="preserve">RAN functionality for Ambient IoT to </w:t>
            </w:r>
            <w:r w:rsidRPr="00BC5949">
              <w:rPr>
                <w:rFonts w:eastAsiaTheme="minorEastAsia"/>
                <w:lang w:val="en-US" w:eastAsia="zh-CN"/>
              </w:rPr>
              <w:t>support CN</w:t>
            </w:r>
            <w:r w:rsidRPr="002F7DBB">
              <w:rPr>
                <w:rFonts w:eastAsiaTheme="minorEastAsia"/>
                <w:lang w:val="en-US" w:eastAsia="zh-CN"/>
              </w:rPr>
              <w:t xml:space="preserve"> (when present), with possibility of potential lightweight protocol stack architecture and simplified signaling procedures.</w:t>
            </w:r>
          </w:p>
        </w:tc>
      </w:tr>
      <w:tr w:rsidR="00660338" w:rsidRPr="002F7DBB" w14:paraId="3ED3995D" w14:textId="77777777">
        <w:trPr>
          <w:jc w:val="center"/>
        </w:trPr>
        <w:tc>
          <w:tcPr>
            <w:tcW w:w="2012" w:type="dxa"/>
            <w:shd w:val="clear" w:color="auto" w:fill="auto"/>
          </w:tcPr>
          <w:p w14:paraId="6F51E334" w14:textId="77777777" w:rsidR="00660338" w:rsidRPr="002F7DBB" w:rsidRDefault="00660338">
            <w:pPr>
              <w:pStyle w:val="TAL"/>
              <w:rPr>
                <w:rFonts w:eastAsia="DengXian"/>
                <w:lang w:val="en-US" w:eastAsia="zh-CN"/>
              </w:rPr>
            </w:pPr>
            <w:r w:rsidRPr="002F7DBB">
              <w:rPr>
                <w:rFonts w:eastAsia="DengXian"/>
                <w:lang w:val="en-US" w:eastAsia="zh-CN"/>
              </w:rPr>
              <w:t>Compatibility among connectivity topologies</w:t>
            </w:r>
          </w:p>
        </w:tc>
        <w:tc>
          <w:tcPr>
            <w:tcW w:w="7683" w:type="dxa"/>
            <w:shd w:val="clear" w:color="auto" w:fill="auto"/>
          </w:tcPr>
          <w:p w14:paraId="33863608" w14:textId="77777777" w:rsidR="00660338" w:rsidRPr="002F7DBB" w:rsidRDefault="00660338">
            <w:pPr>
              <w:pStyle w:val="B1"/>
              <w:spacing w:after="0"/>
              <w:rPr>
                <w:rFonts w:eastAsia="DengXian"/>
              </w:rPr>
            </w:pPr>
            <w:r w:rsidRPr="002F7DBB">
              <w:rPr>
                <w:rFonts w:eastAsiaTheme="minorEastAsia"/>
                <w:lang w:val="en-US" w:eastAsia="zh-CN"/>
              </w:rPr>
              <w:t>-</w:t>
            </w:r>
            <w:r w:rsidRPr="002F7DBB">
              <w:rPr>
                <w:rFonts w:eastAsiaTheme="minorEastAsia"/>
                <w:lang w:val="en-US" w:eastAsia="zh-CN"/>
              </w:rPr>
              <w:tab/>
              <w:t xml:space="preserve">From the perspective of the Ambient IoT device, strive for operation to be </w:t>
            </w:r>
            <w:r w:rsidRPr="00BC5949">
              <w:rPr>
                <w:rFonts w:eastAsiaTheme="minorEastAsia"/>
                <w:lang w:val="en-US" w:eastAsia="zh-CN"/>
              </w:rPr>
              <w:t>agnostic</w:t>
            </w:r>
            <w:r w:rsidRPr="002F7DBB">
              <w:rPr>
                <w:rFonts w:eastAsiaTheme="minorEastAsia"/>
                <w:lang w:val="en-US" w:eastAsia="zh-CN"/>
              </w:rPr>
              <w:t xml:space="preserve"> to RAN connectivity topologies.</w:t>
            </w:r>
          </w:p>
        </w:tc>
      </w:tr>
    </w:tbl>
    <w:p w14:paraId="56AF5110" w14:textId="77777777" w:rsidR="00660338" w:rsidRPr="00206426" w:rsidRDefault="00660338" w:rsidP="00660338">
      <w:pPr>
        <w:pStyle w:val="NO"/>
        <w:rPr>
          <w:rFonts w:eastAsia="DengXian"/>
          <w:lang w:eastAsia="zh-CN"/>
        </w:rPr>
      </w:pPr>
      <w:r w:rsidRPr="00206426">
        <w:rPr>
          <w:rFonts w:eastAsia="DengXian"/>
          <w:lang w:eastAsia="zh-CN"/>
        </w:rPr>
        <w:t>*NOTE:</w:t>
      </w:r>
      <w:r w:rsidRPr="00206426">
        <w:rPr>
          <w:rFonts w:eastAsia="DengXian"/>
          <w:lang w:eastAsia="zh-CN"/>
        </w:rPr>
        <w:tab/>
        <w:t>This does not necessarily mean security has RAN impact, further study is needed.</w:t>
      </w:r>
    </w:p>
    <w:p w14:paraId="0759583A" w14:textId="2FCFD03C" w:rsidR="004265A7" w:rsidRDefault="004265A7" w:rsidP="006612AC"/>
    <w:p w14:paraId="251FF791" w14:textId="1D3E6126" w:rsidR="00660338" w:rsidRDefault="00D63309" w:rsidP="003F39F6">
      <w:pPr>
        <w:jc w:val="both"/>
      </w:pPr>
      <w:r w:rsidRPr="00BC5949">
        <w:t>Device management</w:t>
      </w:r>
      <w:r>
        <w:t xml:space="preserve"> </w:t>
      </w:r>
      <w:r w:rsidR="00F174D4">
        <w:t xml:space="preserve">includes aspects related to </w:t>
      </w:r>
      <w:r w:rsidR="008014F7">
        <w:t xml:space="preserve">e.g., </w:t>
      </w:r>
      <w:r w:rsidR="00F174D4">
        <w:t>identification</w:t>
      </w:r>
      <w:r w:rsidR="00520D3C">
        <w:t xml:space="preserve">. </w:t>
      </w:r>
      <w:r w:rsidR="00573F77">
        <w:t xml:space="preserve">Identification </w:t>
      </w:r>
      <w:r w:rsidR="00AD232F">
        <w:t xml:space="preserve">may not be relevant for </w:t>
      </w:r>
      <w:r w:rsidR="00E43159">
        <w:t>system information, but surely for Paging, Random access</w:t>
      </w:r>
      <w:r w:rsidR="00CD6D1F">
        <w:t>, as well as performing the security procedures.</w:t>
      </w:r>
    </w:p>
    <w:p w14:paraId="1D5ACE1C" w14:textId="77777777" w:rsidR="00AB7113" w:rsidRDefault="00AB7113" w:rsidP="003F39F6">
      <w:pPr>
        <w:jc w:val="both"/>
      </w:pPr>
    </w:p>
    <w:p w14:paraId="2CB58819" w14:textId="2A997088" w:rsidR="00AB7113" w:rsidRDefault="00FD1016" w:rsidP="003F39F6">
      <w:pPr>
        <w:jc w:val="both"/>
      </w:pPr>
      <w:r>
        <w:t>Identification</w:t>
      </w:r>
      <w:r w:rsidR="009976FF">
        <w:t xml:space="preserve"> and </w:t>
      </w:r>
      <w:r w:rsidR="000C21F3">
        <w:t>registration</w:t>
      </w:r>
      <w:r>
        <w:t xml:space="preserve"> </w:t>
      </w:r>
      <w:r w:rsidR="00DD7FFC">
        <w:t xml:space="preserve">are </w:t>
      </w:r>
      <w:r>
        <w:t xml:space="preserve">being discussed </w:t>
      </w:r>
      <w:r w:rsidR="004A4C67">
        <w:t xml:space="preserve">and specified </w:t>
      </w:r>
      <w:r>
        <w:t>in SA2 [3]</w:t>
      </w:r>
      <w:r w:rsidR="004A38CA">
        <w:t>, and the whole registration and initial access</w:t>
      </w:r>
      <w:r w:rsidR="0019784F">
        <w:t xml:space="preserve"> procedur</w:t>
      </w:r>
      <w:r w:rsidR="00D34B05">
        <w:t>e</w:t>
      </w:r>
      <w:r w:rsidR="00054346">
        <w:t xml:space="preserve"> </w:t>
      </w:r>
      <w:r w:rsidR="0035768C">
        <w:t>are handled by the</w:t>
      </w:r>
      <w:r w:rsidR="0019784F">
        <w:t xml:space="preserve"> Core Network (CN) functionality, </w:t>
      </w:r>
      <w:r w:rsidR="001A07C7">
        <w:t xml:space="preserve">and </w:t>
      </w:r>
      <w:r w:rsidR="006B617E">
        <w:t xml:space="preserve">so </w:t>
      </w:r>
      <w:r w:rsidR="001A07C7">
        <w:t>RAN and</w:t>
      </w:r>
      <w:r w:rsidR="0019784F">
        <w:t xml:space="preserve"> </w:t>
      </w:r>
      <w:r w:rsidR="00105200">
        <w:t xml:space="preserve">RAN2 </w:t>
      </w:r>
      <w:r w:rsidR="006B617E">
        <w:t xml:space="preserve">involvement </w:t>
      </w:r>
      <w:r w:rsidR="001A07C7">
        <w:t>may be limited</w:t>
      </w:r>
      <w:r w:rsidR="006B617E">
        <w:t>.</w:t>
      </w:r>
      <w:r w:rsidR="0031325B">
        <w:t xml:space="preserve"> </w:t>
      </w:r>
    </w:p>
    <w:p w14:paraId="5FB84FB9" w14:textId="3F1E3307" w:rsidR="006F7D32" w:rsidRDefault="006F7D32" w:rsidP="003F39F6">
      <w:pPr>
        <w:jc w:val="both"/>
      </w:pPr>
      <w:r>
        <w:t>These functiona</w:t>
      </w:r>
      <w:r w:rsidR="00B9543E">
        <w:t>li</w:t>
      </w:r>
      <w:r w:rsidR="00E5787C">
        <w:t>t</w:t>
      </w:r>
      <w:r>
        <w:t xml:space="preserve">ies </w:t>
      </w:r>
      <w:r w:rsidR="00D54B06">
        <w:t>are</w:t>
      </w:r>
      <w:r w:rsidR="003F3F18">
        <w:t xml:space="preserve"> likely to affect how RAN2 should de</w:t>
      </w:r>
      <w:r w:rsidR="00E5787C">
        <w:t>sign e.g., the trigger</w:t>
      </w:r>
      <w:r w:rsidR="00646790">
        <w:t>ing</w:t>
      </w:r>
      <w:r w:rsidR="00E5787C">
        <w:t xml:space="preserve"> and </w:t>
      </w:r>
      <w:proofErr w:type="gramStart"/>
      <w:r w:rsidR="00E5787C">
        <w:t>random access</w:t>
      </w:r>
      <w:proofErr w:type="gramEnd"/>
      <w:r w:rsidR="00E5787C">
        <w:t xml:space="preserve"> procedure</w:t>
      </w:r>
      <w:r w:rsidR="00AD6CD7">
        <w:t>s</w:t>
      </w:r>
      <w:r w:rsidR="00E5787C">
        <w:t>.</w:t>
      </w:r>
    </w:p>
    <w:p w14:paraId="4DDB5466" w14:textId="77777777" w:rsidR="0031325B" w:rsidRDefault="0031325B" w:rsidP="003F39F6">
      <w:pPr>
        <w:jc w:val="both"/>
      </w:pPr>
    </w:p>
    <w:p w14:paraId="71D99F98" w14:textId="1039DD44" w:rsidR="007141C3" w:rsidRDefault="0058066E" w:rsidP="006612AC">
      <w:r>
        <w:t>SA2 are concluding the</w:t>
      </w:r>
      <w:r w:rsidR="00D1018E">
        <w:t>ir</w:t>
      </w:r>
      <w:r>
        <w:t xml:space="preserve"> </w:t>
      </w:r>
      <w:r w:rsidR="0058142A">
        <w:t>study phase</w:t>
      </w:r>
      <w:r w:rsidR="00EC7DB3">
        <w:t xml:space="preserve"> </w:t>
      </w:r>
      <w:r>
        <w:t>on Ambient IoT, related</w:t>
      </w:r>
      <w:r w:rsidR="000567DB">
        <w:t xml:space="preserve"> to amongst other</w:t>
      </w:r>
      <w:r w:rsidR="006A17B4">
        <w:t xml:space="preserve"> A-IoT ID</w:t>
      </w:r>
      <w:r w:rsidR="000B7EBA">
        <w:t xml:space="preserve"> [7]</w:t>
      </w:r>
      <w:r w:rsidR="00B1358F">
        <w:t>,</w:t>
      </w:r>
      <w:r w:rsidR="000567DB">
        <w:t xml:space="preserve"> </w:t>
      </w:r>
      <w:r w:rsidR="009364C9">
        <w:t xml:space="preserve">and </w:t>
      </w:r>
      <w:r w:rsidR="000567DB">
        <w:t>have not done any down selection or conclusion</w:t>
      </w:r>
      <w:r w:rsidR="00DA5236">
        <w:t xml:space="preserve"> on any proposed solutions</w:t>
      </w:r>
      <w:r w:rsidR="00AD6D4C">
        <w:t xml:space="preserve">, and </w:t>
      </w:r>
      <w:r w:rsidR="005B2B63">
        <w:t xml:space="preserve">SA2 has </w:t>
      </w:r>
      <w:r w:rsidR="00785017">
        <w:t xml:space="preserve">sent LS to SA3 </w:t>
      </w:r>
      <w:r w:rsidR="00553616">
        <w:t xml:space="preserve">on </w:t>
      </w:r>
      <w:proofErr w:type="gramStart"/>
      <w:r w:rsidR="00553616">
        <w:t>a number of</w:t>
      </w:r>
      <w:proofErr w:type="gramEnd"/>
      <w:r w:rsidR="00553616">
        <w:t xml:space="preserve"> aspects related to identification and </w:t>
      </w:r>
      <w:r w:rsidR="00594CC4">
        <w:t>security</w:t>
      </w:r>
      <w:r w:rsidR="00B36508">
        <w:t>.</w:t>
      </w:r>
    </w:p>
    <w:p w14:paraId="4E452941" w14:textId="0210598A" w:rsidR="00282AD8" w:rsidRDefault="00282AD8" w:rsidP="006612AC">
      <w:r>
        <w:t>see LS to SA3 [</w:t>
      </w:r>
      <w:r w:rsidR="00791765">
        <w:t>8</w:t>
      </w:r>
      <w:r w:rsidR="005C3320">
        <w:t>]</w:t>
      </w:r>
      <w:r w:rsidR="00722C89">
        <w:t xml:space="preserve"> </w:t>
      </w:r>
    </w:p>
    <w:p w14:paraId="6082D5BD" w14:textId="77777777" w:rsidR="00FB0A16" w:rsidRDefault="00FB0A16" w:rsidP="006612AC"/>
    <w:p w14:paraId="7A65BBFB" w14:textId="697CA550" w:rsidR="007E3E3A" w:rsidRDefault="00C2787B" w:rsidP="006612AC">
      <w:r>
        <w:t xml:space="preserve">It seems </w:t>
      </w:r>
      <w:r w:rsidR="000E1ED1">
        <w:t>n</w:t>
      </w:r>
      <w:r w:rsidR="007E3E3A">
        <w:t xml:space="preserve">o agreements </w:t>
      </w:r>
      <w:r w:rsidR="000E1ED1">
        <w:t xml:space="preserve">or conclusion have been made </w:t>
      </w:r>
      <w:r w:rsidR="007E3E3A">
        <w:t>in any of the SA</w:t>
      </w:r>
      <w:r w:rsidR="000E1ED1">
        <w:t>2 or SA3</w:t>
      </w:r>
      <w:r w:rsidR="007E3E3A">
        <w:t xml:space="preserve"> groups</w:t>
      </w:r>
      <w:r w:rsidR="005D26D7">
        <w:t>.</w:t>
      </w:r>
    </w:p>
    <w:p w14:paraId="63B27552" w14:textId="77777777" w:rsidR="00F1226D" w:rsidRDefault="00F1226D" w:rsidP="006612AC"/>
    <w:p w14:paraId="19E248F3" w14:textId="7AE16B48" w:rsidR="00F1226D" w:rsidRDefault="00F1226D" w:rsidP="006612AC">
      <w:r w:rsidRPr="008B0304">
        <w:rPr>
          <w:b/>
          <w:bCs/>
        </w:rPr>
        <w:t>Observation</w:t>
      </w:r>
      <w:r w:rsidR="00C84534" w:rsidRPr="008B0304">
        <w:rPr>
          <w:b/>
          <w:bCs/>
        </w:rPr>
        <w:t xml:space="preserve"> </w:t>
      </w:r>
      <w:r w:rsidR="00084757" w:rsidRPr="008B0304">
        <w:rPr>
          <w:b/>
          <w:bCs/>
        </w:rPr>
        <w:t>1</w:t>
      </w:r>
      <w:r w:rsidRPr="008B0304">
        <w:rPr>
          <w:b/>
          <w:bCs/>
        </w:rPr>
        <w:t>: No conclusions have been made neither in SA2 nor SA3</w:t>
      </w:r>
      <w:r w:rsidR="00BF032D" w:rsidRPr="008B0304">
        <w:rPr>
          <w:b/>
          <w:bCs/>
        </w:rPr>
        <w:t xml:space="preserve"> on how to handle security aspects for </w:t>
      </w:r>
      <w:r w:rsidR="00ED3292" w:rsidRPr="008B0304">
        <w:rPr>
          <w:b/>
          <w:bCs/>
        </w:rPr>
        <w:t>UE-id and identification</w:t>
      </w:r>
      <w:r w:rsidR="00ED3292">
        <w:t>.</w:t>
      </w:r>
    </w:p>
    <w:p w14:paraId="2F7DEF33" w14:textId="77777777" w:rsidR="00ED3292" w:rsidRDefault="00ED3292" w:rsidP="006612AC"/>
    <w:p w14:paraId="0EBA0A2A" w14:textId="268327F0" w:rsidR="00ED3292" w:rsidRPr="008B0304" w:rsidRDefault="00ED3292" w:rsidP="006612AC">
      <w:pPr>
        <w:rPr>
          <w:b/>
          <w:bCs/>
        </w:rPr>
      </w:pPr>
      <w:r w:rsidRPr="008B0304">
        <w:rPr>
          <w:b/>
          <w:bCs/>
        </w:rPr>
        <w:t>Proposal</w:t>
      </w:r>
      <w:r w:rsidR="00C84534" w:rsidRPr="008B0304">
        <w:rPr>
          <w:b/>
          <w:bCs/>
        </w:rPr>
        <w:t xml:space="preserve"> </w:t>
      </w:r>
      <w:r w:rsidR="00084757" w:rsidRPr="008B0304">
        <w:rPr>
          <w:b/>
          <w:bCs/>
        </w:rPr>
        <w:t>1</w:t>
      </w:r>
      <w:r w:rsidRPr="008B0304">
        <w:rPr>
          <w:b/>
          <w:bCs/>
        </w:rPr>
        <w:t xml:space="preserve">: Wait </w:t>
      </w:r>
      <w:r w:rsidR="009364C9" w:rsidRPr="008B0304">
        <w:rPr>
          <w:b/>
          <w:bCs/>
        </w:rPr>
        <w:t xml:space="preserve">for </w:t>
      </w:r>
      <w:r w:rsidRPr="008B0304">
        <w:rPr>
          <w:b/>
          <w:bCs/>
        </w:rPr>
        <w:t xml:space="preserve">SA2 and SA3 </w:t>
      </w:r>
      <w:r w:rsidR="005565FC" w:rsidRPr="008B0304">
        <w:rPr>
          <w:b/>
          <w:bCs/>
        </w:rPr>
        <w:t xml:space="preserve">progress </w:t>
      </w:r>
      <w:r w:rsidR="00E27FBE" w:rsidRPr="008B0304">
        <w:rPr>
          <w:b/>
          <w:bCs/>
        </w:rPr>
        <w:t>related to usage of UE-identification and security.</w:t>
      </w:r>
    </w:p>
    <w:p w14:paraId="05036574" w14:textId="77777777" w:rsidR="00FB0A16" w:rsidRDefault="00FB0A16" w:rsidP="006612AC"/>
    <w:p w14:paraId="0E90D9F9" w14:textId="54A43810" w:rsidR="007B40BC" w:rsidRDefault="00076954" w:rsidP="002C187E">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Pr>
          <w:lang w:val="en-US"/>
        </w:rPr>
        <w:lastRenderedPageBreak/>
        <w:t>Paging</w:t>
      </w:r>
      <w:r w:rsidR="001A2741">
        <w:rPr>
          <w:lang w:val="en-US"/>
        </w:rPr>
        <w:t xml:space="preserve"> (</w:t>
      </w:r>
      <w:r w:rsidR="007B4F8F">
        <w:rPr>
          <w:lang w:val="en-US"/>
        </w:rPr>
        <w:t>in</w:t>
      </w:r>
      <w:r w:rsidR="009364C9">
        <w:rPr>
          <w:lang w:val="en-US"/>
        </w:rPr>
        <w:t>cl</w:t>
      </w:r>
      <w:r w:rsidR="007B4F8F">
        <w:rPr>
          <w:lang w:val="en-US"/>
        </w:rPr>
        <w:t>uding</w:t>
      </w:r>
      <w:r w:rsidR="00DE6FF8">
        <w:rPr>
          <w:lang w:val="en-US"/>
        </w:rPr>
        <w:t xml:space="preserve"> content)</w:t>
      </w:r>
    </w:p>
    <w:p w14:paraId="58360D4F" w14:textId="254F7967" w:rsidR="00D80C92" w:rsidRDefault="00337C81" w:rsidP="0054057C">
      <w:pPr>
        <w:jc w:val="both"/>
        <w:rPr>
          <w:lang w:val="en-US"/>
        </w:rPr>
      </w:pPr>
      <w:r>
        <w:t>In legacy</w:t>
      </w:r>
      <w:r w:rsidR="00F94321">
        <w:t xml:space="preserve"> cellular systems, </w:t>
      </w:r>
      <w:r w:rsidR="00F94321">
        <w:rPr>
          <w:lang w:val="en-US"/>
        </w:rPr>
        <w:t>f</w:t>
      </w:r>
      <w:r w:rsidR="00157308">
        <w:rPr>
          <w:lang w:val="en-US"/>
        </w:rPr>
        <w:t xml:space="preserve">or the Network to reach </w:t>
      </w:r>
      <w:r w:rsidR="006C5BFE">
        <w:rPr>
          <w:lang w:val="en-US"/>
        </w:rPr>
        <w:t>the UE normally paging is used, for which a UE-id is needed</w:t>
      </w:r>
      <w:r w:rsidR="00D17FEF">
        <w:rPr>
          <w:lang w:val="en-US"/>
        </w:rPr>
        <w:t>. The UE-id is not only used for identification, but also to group the UEs in different wake-up groups</w:t>
      </w:r>
      <w:r w:rsidR="00ED7B9B">
        <w:rPr>
          <w:lang w:val="en-US"/>
        </w:rPr>
        <w:t xml:space="preserve"> for the system to page the UE</w:t>
      </w:r>
      <w:r w:rsidR="00100608">
        <w:rPr>
          <w:lang w:val="en-US"/>
        </w:rPr>
        <w:t xml:space="preserve"> without having to wake-up all </w:t>
      </w:r>
      <w:proofErr w:type="spellStart"/>
      <w:r w:rsidR="00100608">
        <w:rPr>
          <w:lang w:val="en-US"/>
        </w:rPr>
        <w:t>U</w:t>
      </w:r>
      <w:r w:rsidR="00C84534">
        <w:rPr>
          <w:lang w:val="en-US"/>
        </w:rPr>
        <w:t>e</w:t>
      </w:r>
      <w:r w:rsidR="00100608">
        <w:rPr>
          <w:lang w:val="en-US"/>
        </w:rPr>
        <w:t>s</w:t>
      </w:r>
      <w:proofErr w:type="spellEnd"/>
      <w:r w:rsidR="00100608">
        <w:rPr>
          <w:lang w:val="en-US"/>
        </w:rPr>
        <w:t xml:space="preserve"> </w:t>
      </w:r>
      <w:r w:rsidR="001F192E">
        <w:rPr>
          <w:lang w:val="en-US"/>
        </w:rPr>
        <w:t xml:space="preserve">and for the </w:t>
      </w:r>
      <w:proofErr w:type="spellStart"/>
      <w:r w:rsidR="001F192E">
        <w:rPr>
          <w:lang w:val="en-US"/>
        </w:rPr>
        <w:t>U</w:t>
      </w:r>
      <w:r w:rsidR="00C84534">
        <w:rPr>
          <w:lang w:val="en-US"/>
        </w:rPr>
        <w:t>e</w:t>
      </w:r>
      <w:r w:rsidR="001F192E">
        <w:rPr>
          <w:lang w:val="en-US"/>
        </w:rPr>
        <w:t>s</w:t>
      </w:r>
      <w:proofErr w:type="spellEnd"/>
      <w:r w:rsidR="001F192E">
        <w:rPr>
          <w:lang w:val="en-US"/>
        </w:rPr>
        <w:t xml:space="preserve"> to save power, not having to listen for paging</w:t>
      </w:r>
      <w:r w:rsidR="00D80C92">
        <w:rPr>
          <w:lang w:val="en-US"/>
        </w:rPr>
        <w:t xml:space="preserve"> continuously.</w:t>
      </w:r>
    </w:p>
    <w:p w14:paraId="60D2F66C" w14:textId="77777777" w:rsidR="00FA19D1" w:rsidRDefault="00FA19D1" w:rsidP="0054057C">
      <w:pPr>
        <w:jc w:val="both"/>
        <w:rPr>
          <w:lang w:val="en-US"/>
        </w:rPr>
      </w:pPr>
    </w:p>
    <w:p w14:paraId="555EE466" w14:textId="791AD939" w:rsidR="00FA19D1" w:rsidRDefault="00FA19D1" w:rsidP="0054057C">
      <w:pPr>
        <w:jc w:val="both"/>
        <w:rPr>
          <w:lang w:val="en-US"/>
        </w:rPr>
      </w:pPr>
      <w:r>
        <w:rPr>
          <w:lang w:val="en-US"/>
        </w:rPr>
        <w:t>In the case of Ambient IoT</w:t>
      </w:r>
      <w:r w:rsidR="00004F2E">
        <w:rPr>
          <w:lang w:val="en-US"/>
        </w:rPr>
        <w:t>, the traffic assumption</w:t>
      </w:r>
      <w:r w:rsidR="00EB38C7">
        <w:rPr>
          <w:lang w:val="en-US"/>
        </w:rPr>
        <w:t>s</w:t>
      </w:r>
      <w:r w:rsidR="00004F2E">
        <w:rPr>
          <w:lang w:val="en-US"/>
        </w:rPr>
        <w:t xml:space="preserve"> have been defined as Device Terminated (DT), and Device Originated (DO). DO traffic only consider DO-DTT, Device Originated, Device Terminated Trigger, which means that the network wakes up the device but for expected or required uplink traffic. This could e.g., be sensor data that should be reported</w:t>
      </w:r>
      <w:r w:rsidR="00121647">
        <w:rPr>
          <w:lang w:val="en-US"/>
        </w:rPr>
        <w:t>.</w:t>
      </w:r>
    </w:p>
    <w:p w14:paraId="6826FCFD" w14:textId="0766F8BB" w:rsidR="00157308" w:rsidRDefault="00157308" w:rsidP="0054057C">
      <w:pPr>
        <w:jc w:val="both"/>
        <w:rPr>
          <w:lang w:val="en-US"/>
        </w:rPr>
      </w:pPr>
    </w:p>
    <w:p w14:paraId="321C4AD7" w14:textId="3161DBB7" w:rsidR="00356FAB" w:rsidRPr="003D260D" w:rsidRDefault="00356FAB" w:rsidP="0054057C">
      <w:pPr>
        <w:jc w:val="both"/>
        <w:rPr>
          <w:b/>
          <w:bCs/>
          <w:u w:val="single"/>
          <w:lang w:val="en-US"/>
        </w:rPr>
      </w:pPr>
      <w:r w:rsidRPr="003D260D">
        <w:rPr>
          <w:b/>
          <w:bCs/>
          <w:u w:val="single"/>
          <w:lang w:val="en-US"/>
        </w:rPr>
        <w:t>Type</w:t>
      </w:r>
      <w:r w:rsidR="00F36B9C" w:rsidRPr="003D260D">
        <w:rPr>
          <w:b/>
          <w:bCs/>
          <w:u w:val="single"/>
          <w:lang w:val="en-US"/>
        </w:rPr>
        <w:t xml:space="preserve"> of trigger message:</w:t>
      </w:r>
    </w:p>
    <w:p w14:paraId="3B31CBA2" w14:textId="2DF4E834" w:rsidR="006702E0" w:rsidRDefault="00A566E2" w:rsidP="0054057C">
      <w:pPr>
        <w:jc w:val="both"/>
        <w:rPr>
          <w:lang w:val="en-US"/>
        </w:rPr>
      </w:pPr>
      <w:r>
        <w:rPr>
          <w:lang w:val="en-US"/>
        </w:rPr>
        <w:t>Except for the initial registration procedu</w:t>
      </w:r>
      <w:r w:rsidR="00436B2C">
        <w:rPr>
          <w:lang w:val="en-US"/>
        </w:rPr>
        <w:t>r</w:t>
      </w:r>
      <w:r>
        <w:rPr>
          <w:lang w:val="en-US"/>
        </w:rPr>
        <w:t>e</w:t>
      </w:r>
      <w:r w:rsidR="00436B2C">
        <w:rPr>
          <w:lang w:val="en-US"/>
        </w:rPr>
        <w:t>,</w:t>
      </w:r>
      <w:r w:rsidR="00B52BCC">
        <w:rPr>
          <w:lang w:val="en-US"/>
        </w:rPr>
        <w:t xml:space="preserve"> two types of </w:t>
      </w:r>
      <w:r w:rsidR="00436B2C">
        <w:rPr>
          <w:lang w:val="en-US"/>
        </w:rPr>
        <w:t>functionalities should be supported [3]</w:t>
      </w:r>
      <w:r w:rsidR="006D3D76">
        <w:rPr>
          <w:lang w:val="en-US"/>
        </w:rPr>
        <w:t xml:space="preserve">, </w:t>
      </w:r>
    </w:p>
    <w:p w14:paraId="2920E004" w14:textId="1414B5EB" w:rsidR="006D3D76" w:rsidRDefault="006D3D76" w:rsidP="006D3D76">
      <w:pPr>
        <w:pStyle w:val="ListParagraph"/>
        <w:numPr>
          <w:ilvl w:val="0"/>
          <w:numId w:val="24"/>
        </w:numPr>
        <w:ind w:leftChars="0"/>
        <w:jc w:val="both"/>
        <w:rPr>
          <w:lang w:val="en-US"/>
        </w:rPr>
      </w:pPr>
      <w:r>
        <w:rPr>
          <w:lang w:val="en-US"/>
        </w:rPr>
        <w:t>Inventory</w:t>
      </w:r>
    </w:p>
    <w:p w14:paraId="2904CC3D" w14:textId="7DDE378D" w:rsidR="006D3D76" w:rsidRPr="006D3D76" w:rsidRDefault="006D3D76" w:rsidP="0035592D">
      <w:pPr>
        <w:pStyle w:val="ListParagraph"/>
        <w:numPr>
          <w:ilvl w:val="0"/>
          <w:numId w:val="24"/>
        </w:numPr>
        <w:ind w:leftChars="0"/>
        <w:jc w:val="both"/>
        <w:rPr>
          <w:lang w:val="en-US"/>
        </w:rPr>
      </w:pPr>
      <w:r>
        <w:rPr>
          <w:lang w:val="en-US"/>
        </w:rPr>
        <w:t>Command</w:t>
      </w:r>
    </w:p>
    <w:p w14:paraId="0E0E770B" w14:textId="77777777" w:rsidR="006702E0" w:rsidRDefault="006702E0" w:rsidP="0054057C">
      <w:pPr>
        <w:jc w:val="both"/>
        <w:rPr>
          <w:lang w:val="en-US"/>
        </w:rPr>
      </w:pPr>
    </w:p>
    <w:p w14:paraId="04F1D480" w14:textId="4AF11DB0" w:rsidR="00E17392" w:rsidRDefault="00DF6CB5" w:rsidP="0054057C">
      <w:pPr>
        <w:jc w:val="both"/>
        <w:rPr>
          <w:lang w:val="en-US"/>
        </w:rPr>
      </w:pPr>
      <w:r>
        <w:rPr>
          <w:lang w:val="en-US"/>
        </w:rPr>
        <w:t xml:space="preserve">For example, when a service request is sent from </w:t>
      </w:r>
      <w:r w:rsidR="00415AE7">
        <w:rPr>
          <w:lang w:val="en-US"/>
        </w:rPr>
        <w:t>e</w:t>
      </w:r>
      <w:r w:rsidR="001A63D8">
        <w:rPr>
          <w:lang w:val="en-US"/>
        </w:rPr>
        <w:t>.</w:t>
      </w:r>
      <w:r w:rsidR="00415AE7">
        <w:rPr>
          <w:lang w:val="en-US"/>
        </w:rPr>
        <w:t>g</w:t>
      </w:r>
      <w:r w:rsidR="001A63D8">
        <w:rPr>
          <w:lang w:val="en-US"/>
        </w:rPr>
        <w:t>.,</w:t>
      </w:r>
      <w:r w:rsidR="00415AE7">
        <w:rPr>
          <w:lang w:val="en-US"/>
        </w:rPr>
        <w:t xml:space="preserve"> App</w:t>
      </w:r>
      <w:r w:rsidR="001A63D8">
        <w:rPr>
          <w:lang w:val="en-US"/>
        </w:rPr>
        <w:t xml:space="preserve">lication Function to the </w:t>
      </w:r>
      <w:r>
        <w:rPr>
          <w:lang w:val="en-US"/>
        </w:rPr>
        <w:t>Core Network</w:t>
      </w:r>
      <w:r w:rsidR="00BB458A">
        <w:rPr>
          <w:lang w:val="en-US"/>
        </w:rPr>
        <w:t xml:space="preserve"> (CN), the CN can trigger</w:t>
      </w:r>
      <w:r w:rsidR="003103B4">
        <w:rPr>
          <w:lang w:val="en-US"/>
        </w:rPr>
        <w:t xml:space="preserve"> the reader(s) to make an inventory of a group of Ambient IoT devices.</w:t>
      </w:r>
      <w:r w:rsidR="005A3D19">
        <w:rPr>
          <w:lang w:val="en-US"/>
        </w:rPr>
        <w:t xml:space="preserve"> The reader then broadcast</w:t>
      </w:r>
      <w:r w:rsidR="00261699">
        <w:rPr>
          <w:lang w:val="en-US"/>
        </w:rPr>
        <w:t>s</w:t>
      </w:r>
      <w:r w:rsidR="006862AA">
        <w:rPr>
          <w:lang w:val="en-US"/>
        </w:rPr>
        <w:t xml:space="preserve"> </w:t>
      </w:r>
      <w:r w:rsidR="00261699">
        <w:rPr>
          <w:lang w:val="en-US"/>
        </w:rPr>
        <w:t xml:space="preserve">a </w:t>
      </w:r>
      <w:r w:rsidR="006862AA">
        <w:rPr>
          <w:lang w:val="en-US"/>
        </w:rPr>
        <w:t>trigger message containing some sort of identification triggering all</w:t>
      </w:r>
      <w:r w:rsidR="0096452E">
        <w:rPr>
          <w:lang w:val="en-US"/>
        </w:rPr>
        <w:t>,</w:t>
      </w:r>
      <w:r w:rsidR="006862AA">
        <w:rPr>
          <w:lang w:val="en-US"/>
        </w:rPr>
        <w:t xml:space="preserve"> a subset</w:t>
      </w:r>
      <w:r w:rsidR="00743F4C">
        <w:rPr>
          <w:lang w:val="en-US"/>
        </w:rPr>
        <w:t xml:space="preserve"> or group</w:t>
      </w:r>
      <w:r w:rsidR="00AD2CEE">
        <w:rPr>
          <w:lang w:val="en-US"/>
        </w:rPr>
        <w:t xml:space="preserve"> </w:t>
      </w:r>
      <w:r w:rsidR="00C35137">
        <w:rPr>
          <w:lang w:val="en-US"/>
        </w:rPr>
        <w:t>of</w:t>
      </w:r>
      <w:r w:rsidR="00743F4C">
        <w:rPr>
          <w:lang w:val="en-US"/>
        </w:rPr>
        <w:t xml:space="preserve"> devices </w:t>
      </w:r>
      <w:r w:rsidR="00C35137">
        <w:rPr>
          <w:lang w:val="en-US"/>
        </w:rPr>
        <w:t xml:space="preserve">or even a single </w:t>
      </w:r>
      <w:r w:rsidR="00AD2CEE">
        <w:rPr>
          <w:lang w:val="en-US"/>
        </w:rPr>
        <w:t>device to respond.</w:t>
      </w:r>
    </w:p>
    <w:p w14:paraId="030C9B24" w14:textId="77777777" w:rsidR="00E17392" w:rsidRDefault="00E17392" w:rsidP="0054057C">
      <w:pPr>
        <w:jc w:val="both"/>
        <w:rPr>
          <w:lang w:val="en-US"/>
        </w:rPr>
      </w:pPr>
    </w:p>
    <w:p w14:paraId="665F1C58" w14:textId="4155FF5C" w:rsidR="001D5943" w:rsidRPr="0096452E" w:rsidRDefault="001D5943" w:rsidP="0054057C">
      <w:pPr>
        <w:jc w:val="both"/>
        <w:rPr>
          <w:b/>
          <w:bCs/>
          <w:lang w:val="en-US"/>
        </w:rPr>
      </w:pPr>
      <w:r w:rsidRPr="001D42C2">
        <w:rPr>
          <w:b/>
          <w:bCs/>
          <w:lang w:val="en-US"/>
        </w:rPr>
        <w:t>Observation</w:t>
      </w:r>
      <w:r w:rsidR="0081546E">
        <w:rPr>
          <w:b/>
          <w:bCs/>
          <w:lang w:val="en-US"/>
        </w:rPr>
        <w:t xml:space="preserve"> </w:t>
      </w:r>
      <w:r w:rsidR="00700A8A">
        <w:rPr>
          <w:b/>
          <w:bCs/>
          <w:lang w:val="en-US"/>
        </w:rPr>
        <w:t>2</w:t>
      </w:r>
      <w:r w:rsidRPr="0096452E">
        <w:rPr>
          <w:b/>
          <w:bCs/>
          <w:lang w:val="en-US"/>
        </w:rPr>
        <w:t>: The trigger message needs to contain information of what type of trigger message it is</w:t>
      </w:r>
      <w:r w:rsidR="0034683E" w:rsidRPr="0096452E">
        <w:rPr>
          <w:b/>
          <w:bCs/>
          <w:lang w:val="en-US"/>
        </w:rPr>
        <w:t>, (inventory or command).</w:t>
      </w:r>
    </w:p>
    <w:p w14:paraId="6E4EECA9" w14:textId="77777777" w:rsidR="001D5943" w:rsidRDefault="001D5943" w:rsidP="0054057C">
      <w:pPr>
        <w:jc w:val="both"/>
        <w:rPr>
          <w:lang w:val="en-US"/>
        </w:rPr>
      </w:pPr>
    </w:p>
    <w:p w14:paraId="0D077356" w14:textId="5DF9FB24" w:rsidR="00203BF8" w:rsidRDefault="00203BF8" w:rsidP="0054057C">
      <w:pPr>
        <w:jc w:val="both"/>
        <w:rPr>
          <w:lang w:val="en-US"/>
        </w:rPr>
      </w:pPr>
      <w:r w:rsidRPr="003D260D">
        <w:rPr>
          <w:b/>
          <w:bCs/>
          <w:u w:val="single"/>
          <w:lang w:val="en-US"/>
        </w:rPr>
        <w:t>Identification</w:t>
      </w:r>
      <w:r>
        <w:rPr>
          <w:lang w:val="en-US"/>
        </w:rPr>
        <w:t>:</w:t>
      </w:r>
    </w:p>
    <w:p w14:paraId="47DDACD5" w14:textId="3696809E" w:rsidR="00AA76B6" w:rsidRDefault="00E17392" w:rsidP="0054057C">
      <w:pPr>
        <w:jc w:val="both"/>
        <w:rPr>
          <w:lang w:val="en-US"/>
        </w:rPr>
      </w:pPr>
      <w:r>
        <w:rPr>
          <w:lang w:val="en-US"/>
        </w:rPr>
        <w:t>What devices that should be triggered</w:t>
      </w:r>
      <w:r w:rsidR="00286812">
        <w:rPr>
          <w:lang w:val="en-US"/>
        </w:rPr>
        <w:t xml:space="preserve"> should be contained in the trigger message, though the s</w:t>
      </w:r>
      <w:r w:rsidR="004278FB">
        <w:rPr>
          <w:lang w:val="en-US"/>
        </w:rPr>
        <w:t>ize of the trigger message may need further discussion</w:t>
      </w:r>
      <w:r w:rsidR="0051528F">
        <w:rPr>
          <w:lang w:val="en-US"/>
        </w:rPr>
        <w:t xml:space="preserve">, e.g., </w:t>
      </w:r>
      <w:r w:rsidR="00261699">
        <w:rPr>
          <w:lang w:val="en-US"/>
        </w:rPr>
        <w:t xml:space="preserve">whether </w:t>
      </w:r>
      <w:r w:rsidR="0051528F">
        <w:rPr>
          <w:lang w:val="en-US"/>
        </w:rPr>
        <w:t xml:space="preserve">the list of devices should be </w:t>
      </w:r>
      <w:proofErr w:type="gramStart"/>
      <w:r w:rsidR="0051528F">
        <w:rPr>
          <w:lang w:val="en-US"/>
        </w:rPr>
        <w:t>similar to</w:t>
      </w:r>
      <w:proofErr w:type="gramEnd"/>
      <w:r w:rsidR="0051528F">
        <w:rPr>
          <w:lang w:val="en-US"/>
        </w:rPr>
        <w:t xml:space="preserve"> a paging recor</w:t>
      </w:r>
      <w:r w:rsidR="00EC73E6">
        <w:rPr>
          <w:lang w:val="en-US"/>
        </w:rPr>
        <w:t xml:space="preserve">d, </w:t>
      </w:r>
      <w:r w:rsidR="00261699">
        <w:rPr>
          <w:lang w:val="en-US"/>
        </w:rPr>
        <w:t>whether</w:t>
      </w:r>
      <w:r w:rsidR="00EC73E6">
        <w:rPr>
          <w:lang w:val="en-US"/>
        </w:rPr>
        <w:t xml:space="preserve"> the device id </w:t>
      </w:r>
      <w:r w:rsidR="00261699">
        <w:rPr>
          <w:lang w:val="en-US"/>
        </w:rPr>
        <w:t xml:space="preserve">can </w:t>
      </w:r>
      <w:r w:rsidR="00EC73E6">
        <w:rPr>
          <w:lang w:val="en-US"/>
        </w:rPr>
        <w:t xml:space="preserve">be shorter, and </w:t>
      </w:r>
      <w:r w:rsidR="00261699">
        <w:rPr>
          <w:lang w:val="en-US"/>
        </w:rPr>
        <w:t xml:space="preserve">whether a </w:t>
      </w:r>
      <w:r w:rsidR="00EC73E6">
        <w:rPr>
          <w:lang w:val="en-US"/>
        </w:rPr>
        <w:t>type of</w:t>
      </w:r>
      <w:r w:rsidR="00AA4E2F">
        <w:rPr>
          <w:lang w:val="en-US"/>
        </w:rPr>
        <w:t xml:space="preserve"> device or</w:t>
      </w:r>
      <w:r w:rsidR="00EC73E6">
        <w:rPr>
          <w:lang w:val="en-US"/>
        </w:rPr>
        <w:t xml:space="preserve"> group id be used</w:t>
      </w:r>
      <w:r w:rsidR="00AA4E2F">
        <w:rPr>
          <w:lang w:val="en-US"/>
        </w:rPr>
        <w:t xml:space="preserve"> as</w:t>
      </w:r>
      <w:r w:rsidR="00A05C90">
        <w:rPr>
          <w:lang w:val="en-US"/>
        </w:rPr>
        <w:t xml:space="preserve"> an</w:t>
      </w:r>
      <w:r w:rsidR="00AA4E2F">
        <w:rPr>
          <w:lang w:val="en-US"/>
        </w:rPr>
        <w:t xml:space="preserve"> identifier.</w:t>
      </w:r>
    </w:p>
    <w:p w14:paraId="223DEA20" w14:textId="77777777" w:rsidR="00C517D5" w:rsidRDefault="00C517D5" w:rsidP="0054057C">
      <w:pPr>
        <w:jc w:val="both"/>
        <w:rPr>
          <w:lang w:val="en-US"/>
        </w:rPr>
      </w:pPr>
    </w:p>
    <w:p w14:paraId="01319E40" w14:textId="6B48EA88" w:rsidR="00C517D5" w:rsidRDefault="00C517D5" w:rsidP="00C517D5">
      <w:pPr>
        <w:rPr>
          <w:rFonts w:eastAsia="DengXian"/>
          <w:lang w:eastAsia="zh-CN"/>
        </w:rPr>
      </w:pPr>
      <w:r>
        <w:rPr>
          <w:rFonts w:eastAsia="DengXian" w:hint="eastAsia"/>
          <w:lang w:eastAsia="zh-CN"/>
        </w:rPr>
        <w:t>I</w:t>
      </w:r>
      <w:r>
        <w:rPr>
          <w:rFonts w:eastAsia="DengXian"/>
          <w:lang w:eastAsia="zh-CN"/>
        </w:rPr>
        <w:t>n RAN TR 38.848</w:t>
      </w:r>
      <w:r w:rsidR="00382B6A">
        <w:rPr>
          <w:rFonts w:eastAsia="DengXian"/>
          <w:lang w:eastAsia="zh-CN"/>
        </w:rPr>
        <w:t xml:space="preserve"> [2]</w:t>
      </w:r>
      <w:r>
        <w:rPr>
          <w:rFonts w:eastAsia="DengXian"/>
          <w:lang w:eastAsia="zh-CN"/>
        </w:rPr>
        <w:t>, the RAN design targets are defined, and for A-IoT devices, the maximum message size to be received or to be transmitted is approximately 1000 bits:</w:t>
      </w:r>
      <w:r w:rsidR="001F4E40">
        <w:rPr>
          <w:rFonts w:eastAsia="DengXian"/>
          <w:lang w:eastAsia="zh-CN"/>
        </w:rPr>
        <w:t xml:space="preserve"> This is the upper limit for number of bits to be used and can be a baseline for defining how many bits </w:t>
      </w:r>
      <w:r w:rsidR="009364C9">
        <w:rPr>
          <w:rFonts w:eastAsia="DengXian"/>
          <w:lang w:eastAsia="zh-CN"/>
        </w:rPr>
        <w:t>are</w:t>
      </w:r>
      <w:r w:rsidR="00B8538E">
        <w:rPr>
          <w:rFonts w:eastAsia="DengXian"/>
          <w:lang w:eastAsia="zh-CN"/>
        </w:rPr>
        <w:t xml:space="preserve"> preferred by RAN2</w:t>
      </w:r>
      <w:r w:rsidR="001F4E40">
        <w:rPr>
          <w:rFonts w:eastAsia="DengXian"/>
          <w:lang w:eastAsia="zh-CN"/>
        </w:rPr>
        <w:t xml:space="preserve"> </w:t>
      </w:r>
      <w:r w:rsidR="00736DC8">
        <w:rPr>
          <w:rFonts w:eastAsia="DengXian"/>
          <w:lang w:eastAsia="zh-CN"/>
        </w:rPr>
        <w:t xml:space="preserve">to </w:t>
      </w:r>
      <w:r w:rsidR="001F4E40">
        <w:rPr>
          <w:rFonts w:eastAsia="DengXian"/>
          <w:lang w:eastAsia="zh-CN"/>
        </w:rPr>
        <w:t>be used for subgrouping.</w:t>
      </w:r>
    </w:p>
    <w:p w14:paraId="710CC587" w14:textId="77777777" w:rsidR="00E27FBE" w:rsidRDefault="00E27FBE" w:rsidP="00C517D5">
      <w:pPr>
        <w:rPr>
          <w:rFonts w:eastAsia="DengXian"/>
          <w:lang w:eastAsia="zh-CN"/>
        </w:rPr>
      </w:pPr>
    </w:p>
    <w:p w14:paraId="1A1A0AAE" w14:textId="69C0006D" w:rsidR="00107BFC" w:rsidRDefault="00107BFC" w:rsidP="00107BFC">
      <w:pPr>
        <w:jc w:val="both"/>
        <w:rPr>
          <w:lang w:val="en-US"/>
        </w:rPr>
      </w:pPr>
      <w:r>
        <w:rPr>
          <w:lang w:val="en-US"/>
        </w:rPr>
        <w:t>At latest RAN2 meeting [</w:t>
      </w:r>
      <w:r w:rsidR="00724162">
        <w:rPr>
          <w:lang w:val="en-US"/>
        </w:rPr>
        <w:t>6</w:t>
      </w:r>
      <w:r>
        <w:rPr>
          <w:lang w:val="en-US"/>
        </w:rPr>
        <w:t>], it was agreed to further study multiple alternatives on how many devices that can be a</w:t>
      </w:r>
      <w:r w:rsidR="009D651F">
        <w:rPr>
          <w:lang w:val="en-US"/>
        </w:rPr>
        <w:t>dd</w:t>
      </w:r>
      <w:r>
        <w:rPr>
          <w:lang w:val="en-US"/>
        </w:rPr>
        <w:t xml:space="preserve">ressed in the trigger message. </w:t>
      </w:r>
    </w:p>
    <w:p w14:paraId="741862B1" w14:textId="77777777" w:rsidR="00107BFC" w:rsidRPr="00BF5F3A" w:rsidRDefault="00107BFC" w:rsidP="00107BFC">
      <w:pPr>
        <w:jc w:val="both"/>
        <w:rPr>
          <w:lang w:val="en-US"/>
        </w:rPr>
      </w:pPr>
      <w:r w:rsidRPr="00BF5F3A">
        <w:rPr>
          <w:lang w:val="en-US"/>
        </w:rPr>
        <w:t>•</w:t>
      </w:r>
      <w:r w:rsidRPr="00BF5F3A">
        <w:rPr>
          <w:lang w:val="en-US"/>
        </w:rPr>
        <w:tab/>
        <w:t xml:space="preserve">a message containing an ID of a single A-IoT device.  </w:t>
      </w:r>
    </w:p>
    <w:p w14:paraId="668F03F4" w14:textId="77777777" w:rsidR="00107BFC" w:rsidRPr="00BF5F3A" w:rsidRDefault="00107BFC" w:rsidP="00107BFC">
      <w:pPr>
        <w:jc w:val="both"/>
        <w:rPr>
          <w:lang w:val="en-US"/>
        </w:rPr>
      </w:pPr>
      <w:r w:rsidRPr="00BF5F3A">
        <w:rPr>
          <w:lang w:val="en-US"/>
        </w:rPr>
        <w:t>•</w:t>
      </w:r>
      <w:r w:rsidRPr="00BF5F3A">
        <w:rPr>
          <w:lang w:val="en-US"/>
        </w:rPr>
        <w:tab/>
        <w:t xml:space="preserve">a message containing a group ID that maps to multiple A-IoT devices. </w:t>
      </w:r>
    </w:p>
    <w:p w14:paraId="179797F6" w14:textId="624AE58C" w:rsidR="00107BFC" w:rsidRPr="00BF5F3A" w:rsidRDefault="00107BFC" w:rsidP="00107BFC">
      <w:pPr>
        <w:jc w:val="both"/>
        <w:rPr>
          <w:lang w:val="en-US"/>
        </w:rPr>
      </w:pPr>
      <w:r w:rsidRPr="00BF5F3A">
        <w:rPr>
          <w:lang w:val="en-US"/>
        </w:rPr>
        <w:t>•</w:t>
      </w:r>
      <w:r w:rsidRPr="00BF5F3A">
        <w:rPr>
          <w:lang w:val="en-US"/>
        </w:rPr>
        <w:tab/>
        <w:t xml:space="preserve">a message that does not contain an ID, i.e., addressed for all devices that can receive the </w:t>
      </w:r>
      <w:proofErr w:type="spellStart"/>
      <w:r w:rsidRPr="00BF5F3A">
        <w:rPr>
          <w:lang w:val="en-US"/>
        </w:rPr>
        <w:t>A</w:t>
      </w:r>
      <w:r w:rsidR="00C84534" w:rsidRPr="00BF5F3A">
        <w:rPr>
          <w:lang w:val="en-US"/>
        </w:rPr>
        <w:t>i</w:t>
      </w:r>
      <w:r w:rsidRPr="00BF5F3A">
        <w:rPr>
          <w:lang w:val="en-US"/>
        </w:rPr>
        <w:t>oT</w:t>
      </w:r>
      <w:proofErr w:type="spellEnd"/>
      <w:r w:rsidRPr="00BF5F3A">
        <w:rPr>
          <w:lang w:val="en-US"/>
        </w:rPr>
        <w:t xml:space="preserve"> message.</w:t>
      </w:r>
    </w:p>
    <w:p w14:paraId="2DAD768F" w14:textId="4854A1D4" w:rsidR="00107BFC" w:rsidRDefault="00107BFC" w:rsidP="00107BFC">
      <w:pPr>
        <w:jc w:val="both"/>
        <w:rPr>
          <w:lang w:val="en-US"/>
        </w:rPr>
      </w:pPr>
      <w:r w:rsidRPr="00BF5F3A">
        <w:rPr>
          <w:lang w:val="en-US"/>
        </w:rPr>
        <w:t>•</w:t>
      </w:r>
      <w:r w:rsidRPr="00BF5F3A">
        <w:rPr>
          <w:lang w:val="en-US"/>
        </w:rPr>
        <w:tab/>
        <w:t>a message containing multiple IDs of A-IoT devices.  Need to confirm the need for this use case based on SA2 discussion</w:t>
      </w:r>
      <w:r w:rsidR="00300E50">
        <w:rPr>
          <w:lang w:val="en-US"/>
        </w:rPr>
        <w:t>.</w:t>
      </w:r>
    </w:p>
    <w:p w14:paraId="72AA1CA5" w14:textId="77777777" w:rsidR="00107BFC" w:rsidRDefault="00107BFC" w:rsidP="00107BFC">
      <w:pPr>
        <w:jc w:val="both"/>
        <w:rPr>
          <w:lang w:val="en-US"/>
        </w:rPr>
      </w:pPr>
    </w:p>
    <w:p w14:paraId="0319D7D6" w14:textId="77777777" w:rsidR="00107BFC" w:rsidRDefault="00107BFC" w:rsidP="00107BFC">
      <w:pPr>
        <w:jc w:val="both"/>
        <w:rPr>
          <w:lang w:val="en-US"/>
        </w:rPr>
      </w:pPr>
      <w:r>
        <w:rPr>
          <w:lang w:val="en-US"/>
        </w:rPr>
        <w:t>For the case of addressing only a single A-IoT device, the size of the id could be larger…</w:t>
      </w:r>
    </w:p>
    <w:p w14:paraId="1179E3D1" w14:textId="77777777" w:rsidR="00107BFC" w:rsidRDefault="00107BFC" w:rsidP="00107BFC">
      <w:pPr>
        <w:jc w:val="both"/>
        <w:rPr>
          <w:lang w:val="en-US"/>
        </w:rPr>
      </w:pPr>
    </w:p>
    <w:p w14:paraId="0C258FD0" w14:textId="01A0E252" w:rsidR="00107BFC" w:rsidRDefault="00107BFC" w:rsidP="00107BFC">
      <w:pPr>
        <w:jc w:val="both"/>
        <w:rPr>
          <w:lang w:val="en-US"/>
        </w:rPr>
      </w:pPr>
      <w:r>
        <w:rPr>
          <w:lang w:val="en-US"/>
        </w:rPr>
        <w:t>For the case of addressing a group of A-IoT devices, the size of the id could be the same as if addressing only a single device, though it is intended for a group</w:t>
      </w:r>
      <w:r w:rsidR="00B36508">
        <w:rPr>
          <w:lang w:val="en-US"/>
        </w:rPr>
        <w:t>.</w:t>
      </w:r>
    </w:p>
    <w:p w14:paraId="180AE29A" w14:textId="77777777" w:rsidR="00107BFC" w:rsidRDefault="00107BFC" w:rsidP="00107BFC">
      <w:pPr>
        <w:jc w:val="both"/>
        <w:rPr>
          <w:lang w:val="en-US"/>
        </w:rPr>
      </w:pPr>
    </w:p>
    <w:p w14:paraId="74A3DEB9" w14:textId="12F52FEB" w:rsidR="00107BFC" w:rsidRDefault="00107BFC" w:rsidP="00107BFC">
      <w:pPr>
        <w:jc w:val="both"/>
        <w:rPr>
          <w:lang w:val="en-US"/>
        </w:rPr>
      </w:pPr>
      <w:r>
        <w:rPr>
          <w:lang w:val="en-US"/>
        </w:rPr>
        <w:t xml:space="preserve">For the case of addressing multiple individual devices, the size of the </w:t>
      </w:r>
      <w:r w:rsidR="003C3350">
        <w:rPr>
          <w:lang w:val="en-US"/>
        </w:rPr>
        <w:t>id</w:t>
      </w:r>
      <w:r>
        <w:rPr>
          <w:lang w:val="en-US"/>
        </w:rPr>
        <w:t xml:space="preserve"> may have to be shorter to fit several different Id´s in one trigger message.</w:t>
      </w:r>
    </w:p>
    <w:p w14:paraId="4DA44290" w14:textId="77777777" w:rsidR="00107BFC" w:rsidRDefault="00107BFC" w:rsidP="00107BFC">
      <w:pPr>
        <w:jc w:val="both"/>
        <w:rPr>
          <w:lang w:val="en-US"/>
        </w:rPr>
      </w:pPr>
    </w:p>
    <w:p w14:paraId="319A62C2" w14:textId="4A3C0934" w:rsidR="00107BFC" w:rsidRDefault="00107BFC" w:rsidP="00107BFC">
      <w:pPr>
        <w:jc w:val="both"/>
        <w:rPr>
          <w:lang w:val="en-US"/>
        </w:rPr>
      </w:pPr>
      <w:r>
        <w:rPr>
          <w:lang w:val="en-US"/>
        </w:rPr>
        <w:t xml:space="preserve">The simplest case is addressing all devices, </w:t>
      </w:r>
      <w:r w:rsidR="003C3350">
        <w:rPr>
          <w:lang w:val="en-US"/>
        </w:rPr>
        <w:t>in which case</w:t>
      </w:r>
      <w:r>
        <w:rPr>
          <w:lang w:val="en-US"/>
        </w:rPr>
        <w:t xml:space="preserve"> no Id would be needed.</w:t>
      </w:r>
    </w:p>
    <w:p w14:paraId="0ACB7B28" w14:textId="77777777" w:rsidR="00107BFC" w:rsidRDefault="00107BFC" w:rsidP="00107BFC">
      <w:pPr>
        <w:jc w:val="both"/>
        <w:rPr>
          <w:lang w:val="en-US"/>
        </w:rPr>
      </w:pPr>
    </w:p>
    <w:p w14:paraId="3B40565E" w14:textId="6BFAC30D" w:rsidR="00107BFC" w:rsidRPr="008B0304" w:rsidRDefault="00107BFC" w:rsidP="00107BFC">
      <w:pPr>
        <w:jc w:val="both"/>
        <w:rPr>
          <w:b/>
          <w:bCs/>
          <w:lang w:val="en-US"/>
        </w:rPr>
      </w:pPr>
      <w:r w:rsidRPr="003D260D">
        <w:rPr>
          <w:b/>
          <w:bCs/>
          <w:lang w:val="en-US"/>
        </w:rPr>
        <w:t>Observation</w:t>
      </w:r>
      <w:r w:rsidR="00C84534" w:rsidRPr="003D260D">
        <w:rPr>
          <w:b/>
          <w:bCs/>
          <w:lang w:val="en-US"/>
        </w:rPr>
        <w:t xml:space="preserve"> </w:t>
      </w:r>
      <w:r w:rsidR="00700A8A">
        <w:rPr>
          <w:b/>
          <w:bCs/>
          <w:lang w:val="en-US"/>
        </w:rPr>
        <w:t>3</w:t>
      </w:r>
      <w:r w:rsidRPr="003D260D">
        <w:rPr>
          <w:b/>
          <w:bCs/>
          <w:lang w:val="en-US"/>
        </w:rPr>
        <w:t xml:space="preserve">: </w:t>
      </w:r>
      <w:r w:rsidR="00592D60">
        <w:rPr>
          <w:b/>
          <w:bCs/>
          <w:lang w:val="en-US"/>
        </w:rPr>
        <w:t xml:space="preserve">The message needs to </w:t>
      </w:r>
      <w:r w:rsidR="0094392E">
        <w:rPr>
          <w:b/>
          <w:bCs/>
          <w:lang w:val="en-US"/>
        </w:rPr>
        <w:t xml:space="preserve">contain </w:t>
      </w:r>
      <w:r w:rsidR="00784089">
        <w:rPr>
          <w:b/>
          <w:bCs/>
          <w:lang w:val="en-US"/>
        </w:rPr>
        <w:t>identification, and t</w:t>
      </w:r>
      <w:r w:rsidRPr="008B0304">
        <w:rPr>
          <w:b/>
          <w:bCs/>
          <w:lang w:val="en-US"/>
        </w:rPr>
        <w:t>he size of the ID depends o</w:t>
      </w:r>
      <w:r w:rsidR="001A4D35" w:rsidRPr="008B0304">
        <w:rPr>
          <w:b/>
          <w:bCs/>
          <w:lang w:val="en-US"/>
        </w:rPr>
        <w:t>n</w:t>
      </w:r>
      <w:r w:rsidRPr="008B0304">
        <w:rPr>
          <w:b/>
          <w:bCs/>
          <w:lang w:val="en-US"/>
        </w:rPr>
        <w:t xml:space="preserve"> the number of ID´s that is to be included in a single trigger message.</w:t>
      </w:r>
    </w:p>
    <w:p w14:paraId="2B4F45F8" w14:textId="77777777" w:rsidR="00AA76B6" w:rsidRDefault="00AA76B6" w:rsidP="0054057C">
      <w:pPr>
        <w:jc w:val="both"/>
        <w:rPr>
          <w:lang w:val="en-US"/>
        </w:rPr>
      </w:pPr>
    </w:p>
    <w:p w14:paraId="51C8934E" w14:textId="5153200B" w:rsidR="00742F5C" w:rsidRPr="0035592D" w:rsidRDefault="00AA76B6" w:rsidP="0054057C">
      <w:pPr>
        <w:jc w:val="both"/>
        <w:rPr>
          <w:b/>
          <w:bCs/>
          <w:lang w:val="en-US"/>
        </w:rPr>
      </w:pPr>
      <w:r w:rsidRPr="0035592D">
        <w:rPr>
          <w:b/>
          <w:bCs/>
          <w:lang w:val="en-US"/>
        </w:rPr>
        <w:t>Proposal</w:t>
      </w:r>
      <w:r w:rsidR="0081546E">
        <w:rPr>
          <w:b/>
          <w:bCs/>
          <w:lang w:val="en-US"/>
        </w:rPr>
        <w:t xml:space="preserve"> </w:t>
      </w:r>
      <w:r w:rsidR="00700A8A">
        <w:rPr>
          <w:b/>
          <w:bCs/>
          <w:lang w:val="en-US"/>
        </w:rPr>
        <w:t>2</w:t>
      </w:r>
      <w:r w:rsidRPr="0035592D">
        <w:rPr>
          <w:b/>
          <w:bCs/>
          <w:lang w:val="en-US"/>
        </w:rPr>
        <w:t>: Further discuss the size</w:t>
      </w:r>
      <w:r w:rsidR="00AF2031" w:rsidRPr="0035592D">
        <w:rPr>
          <w:b/>
          <w:bCs/>
          <w:lang w:val="en-US"/>
        </w:rPr>
        <w:t xml:space="preserve"> </w:t>
      </w:r>
      <w:r w:rsidR="00A949E1" w:rsidRPr="0035592D">
        <w:rPr>
          <w:b/>
          <w:bCs/>
          <w:lang w:val="en-US"/>
        </w:rPr>
        <w:t>and max</w:t>
      </w:r>
      <w:r w:rsidR="009229B0">
        <w:rPr>
          <w:b/>
          <w:bCs/>
          <w:lang w:val="en-US"/>
        </w:rPr>
        <w:t>imum</w:t>
      </w:r>
      <w:r w:rsidR="00A949E1" w:rsidRPr="0035592D">
        <w:rPr>
          <w:b/>
          <w:bCs/>
          <w:lang w:val="en-US"/>
        </w:rPr>
        <w:t xml:space="preserve"> number</w:t>
      </w:r>
      <w:r w:rsidR="003D0883" w:rsidRPr="0035592D">
        <w:rPr>
          <w:b/>
          <w:bCs/>
          <w:lang w:val="en-US"/>
        </w:rPr>
        <w:t xml:space="preserve"> of</w:t>
      </w:r>
      <w:r w:rsidR="008E3498" w:rsidRPr="0035592D">
        <w:rPr>
          <w:b/>
          <w:bCs/>
          <w:lang w:val="en-US"/>
        </w:rPr>
        <w:t xml:space="preserve"> </w:t>
      </w:r>
      <w:r w:rsidR="006C5B37">
        <w:rPr>
          <w:b/>
          <w:bCs/>
          <w:lang w:val="en-US"/>
        </w:rPr>
        <w:t>D</w:t>
      </w:r>
      <w:r w:rsidR="008E3498" w:rsidRPr="0035592D">
        <w:rPr>
          <w:b/>
          <w:bCs/>
          <w:lang w:val="en-US"/>
        </w:rPr>
        <w:t xml:space="preserve">evice </w:t>
      </w:r>
      <w:r w:rsidR="006C5B37">
        <w:rPr>
          <w:b/>
          <w:bCs/>
          <w:lang w:val="en-US"/>
        </w:rPr>
        <w:t>I</w:t>
      </w:r>
      <w:r w:rsidR="00AF2031" w:rsidRPr="0035592D">
        <w:rPr>
          <w:b/>
          <w:bCs/>
          <w:lang w:val="en-US"/>
        </w:rPr>
        <w:t>d</w:t>
      </w:r>
      <w:r w:rsidR="003D0883" w:rsidRPr="0035592D">
        <w:rPr>
          <w:b/>
          <w:bCs/>
          <w:lang w:val="en-US"/>
        </w:rPr>
        <w:t>s in</w:t>
      </w:r>
      <w:r w:rsidR="009229B0">
        <w:rPr>
          <w:b/>
          <w:bCs/>
          <w:lang w:val="en-US"/>
        </w:rPr>
        <w:t xml:space="preserve"> a </w:t>
      </w:r>
      <w:r w:rsidR="001A4D35">
        <w:rPr>
          <w:b/>
          <w:bCs/>
          <w:lang w:val="en-US"/>
        </w:rPr>
        <w:t>single</w:t>
      </w:r>
      <w:r w:rsidR="003D0883" w:rsidRPr="0035592D">
        <w:rPr>
          <w:b/>
          <w:bCs/>
          <w:lang w:val="en-US"/>
        </w:rPr>
        <w:t xml:space="preserve"> trigger message,</w:t>
      </w:r>
      <w:r w:rsidR="00AF2031" w:rsidRPr="0035592D">
        <w:rPr>
          <w:b/>
          <w:bCs/>
          <w:lang w:val="en-US"/>
        </w:rPr>
        <w:t xml:space="preserve"> </w:t>
      </w:r>
    </w:p>
    <w:p w14:paraId="6EB48FE5" w14:textId="3AE303AA" w:rsidR="004F073E" w:rsidRDefault="004F073E" w:rsidP="0054057C">
      <w:pPr>
        <w:jc w:val="both"/>
        <w:rPr>
          <w:lang w:val="en-US"/>
        </w:rPr>
      </w:pPr>
    </w:p>
    <w:p w14:paraId="11EB1780" w14:textId="7663C14E" w:rsidR="00B82CA9" w:rsidRDefault="00B82CA9" w:rsidP="0054057C">
      <w:pPr>
        <w:jc w:val="both"/>
        <w:rPr>
          <w:lang w:val="en-US"/>
        </w:rPr>
      </w:pPr>
      <w:r w:rsidRPr="008B0304">
        <w:rPr>
          <w:b/>
          <w:bCs/>
          <w:u w:val="single"/>
          <w:lang w:val="en-US"/>
        </w:rPr>
        <w:t>Configuration</w:t>
      </w:r>
      <w:r w:rsidR="00B06127">
        <w:rPr>
          <w:b/>
          <w:bCs/>
          <w:u w:val="single"/>
          <w:lang w:val="en-US"/>
        </w:rPr>
        <w:t xml:space="preserve"> </w:t>
      </w:r>
      <w:r w:rsidR="00DC1DB7">
        <w:rPr>
          <w:b/>
          <w:bCs/>
          <w:u w:val="single"/>
          <w:lang w:val="en-US"/>
        </w:rPr>
        <w:t xml:space="preserve">for </w:t>
      </w:r>
      <w:r w:rsidR="00CA6E7C">
        <w:rPr>
          <w:b/>
          <w:bCs/>
          <w:u w:val="single"/>
          <w:lang w:val="en-US"/>
        </w:rPr>
        <w:t>UL transmiss</w:t>
      </w:r>
      <w:r w:rsidR="006D2C73">
        <w:rPr>
          <w:b/>
          <w:bCs/>
          <w:u w:val="single"/>
          <w:lang w:val="en-US"/>
        </w:rPr>
        <w:t>i</w:t>
      </w:r>
      <w:r w:rsidR="00CA6E7C">
        <w:rPr>
          <w:b/>
          <w:bCs/>
          <w:u w:val="single"/>
          <w:lang w:val="en-US"/>
        </w:rPr>
        <w:t>on</w:t>
      </w:r>
      <w:r>
        <w:rPr>
          <w:lang w:val="en-US"/>
        </w:rPr>
        <w:t>:</w:t>
      </w:r>
    </w:p>
    <w:p w14:paraId="21C2B2A4" w14:textId="389FF9AE" w:rsidR="00B82CA9" w:rsidRDefault="00B82CA9" w:rsidP="0054057C">
      <w:pPr>
        <w:jc w:val="both"/>
        <w:rPr>
          <w:lang w:val="en-US"/>
        </w:rPr>
      </w:pPr>
      <w:r>
        <w:rPr>
          <w:lang w:val="en-US"/>
        </w:rPr>
        <w:t xml:space="preserve">Furthermore, unless the Ambient IoT devices have received some previous configuration, or </w:t>
      </w:r>
      <w:r w:rsidR="00A05C90">
        <w:rPr>
          <w:lang w:val="en-US"/>
        </w:rPr>
        <w:t xml:space="preserve">have </w:t>
      </w:r>
      <w:r>
        <w:rPr>
          <w:lang w:val="en-US"/>
        </w:rPr>
        <w:t xml:space="preserve">been pre-configured, some information about resources to be used for responding to the trigger needs to be conveyed. This could also include what type of </w:t>
      </w:r>
      <w:proofErr w:type="gramStart"/>
      <w:r w:rsidR="00F80EA5">
        <w:rPr>
          <w:lang w:val="en-US"/>
        </w:rPr>
        <w:t>r</w:t>
      </w:r>
      <w:r>
        <w:rPr>
          <w:lang w:val="en-US"/>
        </w:rPr>
        <w:t xml:space="preserve">andom </w:t>
      </w:r>
      <w:r w:rsidR="00F80EA5">
        <w:rPr>
          <w:lang w:val="en-US"/>
        </w:rPr>
        <w:t>a</w:t>
      </w:r>
      <w:r>
        <w:rPr>
          <w:lang w:val="en-US"/>
        </w:rPr>
        <w:t>ccess</w:t>
      </w:r>
      <w:proofErr w:type="gramEnd"/>
      <w:r>
        <w:rPr>
          <w:lang w:val="en-US"/>
        </w:rPr>
        <w:t xml:space="preserve"> procedure to use like 4-step or 2-step random access</w:t>
      </w:r>
      <w:r w:rsidR="00FD08EB">
        <w:rPr>
          <w:lang w:val="en-US"/>
        </w:rPr>
        <w:t>.</w:t>
      </w:r>
    </w:p>
    <w:p w14:paraId="3AFFEF0F" w14:textId="77777777" w:rsidR="003F01E7" w:rsidRDefault="003F01E7" w:rsidP="0054057C">
      <w:pPr>
        <w:jc w:val="both"/>
        <w:rPr>
          <w:lang w:val="en-US"/>
        </w:rPr>
      </w:pPr>
    </w:p>
    <w:p w14:paraId="2D6261EE" w14:textId="312A6B6F" w:rsidR="009C7E1A" w:rsidRDefault="00A21081" w:rsidP="0054057C">
      <w:pPr>
        <w:jc w:val="both"/>
        <w:rPr>
          <w:lang w:val="en-US"/>
        </w:rPr>
      </w:pPr>
      <w:r>
        <w:rPr>
          <w:lang w:val="en-US"/>
        </w:rPr>
        <w:t xml:space="preserve">Configuration of resources could </w:t>
      </w:r>
      <w:r w:rsidR="00F17AC0">
        <w:rPr>
          <w:lang w:val="en-US"/>
        </w:rPr>
        <w:t xml:space="preserve">be </w:t>
      </w:r>
      <w:r w:rsidR="008E55D8">
        <w:rPr>
          <w:lang w:val="en-US"/>
        </w:rPr>
        <w:t xml:space="preserve">general and explicit in the case of Contention </w:t>
      </w:r>
      <w:r w:rsidR="009C7E1A">
        <w:rPr>
          <w:lang w:val="en-US"/>
        </w:rPr>
        <w:t>B</w:t>
      </w:r>
      <w:r w:rsidR="008E55D8">
        <w:rPr>
          <w:lang w:val="en-US"/>
        </w:rPr>
        <w:t xml:space="preserve">ased </w:t>
      </w:r>
      <w:r w:rsidR="009C7E1A">
        <w:rPr>
          <w:lang w:val="en-US"/>
        </w:rPr>
        <w:t>R</w:t>
      </w:r>
      <w:r w:rsidR="008E55D8">
        <w:rPr>
          <w:lang w:val="en-US"/>
        </w:rPr>
        <w:t xml:space="preserve">andom </w:t>
      </w:r>
      <w:r w:rsidR="009C7E1A">
        <w:rPr>
          <w:lang w:val="en-US"/>
        </w:rPr>
        <w:t>A</w:t>
      </w:r>
      <w:r w:rsidR="008E55D8">
        <w:rPr>
          <w:lang w:val="en-US"/>
        </w:rPr>
        <w:t>ccess</w:t>
      </w:r>
      <w:r w:rsidR="009C7E1A">
        <w:rPr>
          <w:lang w:val="en-US"/>
        </w:rPr>
        <w:t xml:space="preserve"> (CBRA), i.e., common resources will be given to all devices</w:t>
      </w:r>
      <w:r w:rsidR="00F17AC0">
        <w:rPr>
          <w:lang w:val="en-US"/>
        </w:rPr>
        <w:t xml:space="preserve">, e.g., via </w:t>
      </w:r>
      <w:r w:rsidR="00F2016C">
        <w:rPr>
          <w:lang w:val="en-US"/>
        </w:rPr>
        <w:t>system information.</w:t>
      </w:r>
    </w:p>
    <w:p w14:paraId="1272D830" w14:textId="77777777" w:rsidR="009C7E1A" w:rsidRDefault="009C7E1A" w:rsidP="0054057C">
      <w:pPr>
        <w:jc w:val="both"/>
        <w:rPr>
          <w:lang w:val="en-US"/>
        </w:rPr>
      </w:pPr>
    </w:p>
    <w:p w14:paraId="52ACE1CB" w14:textId="4EEA3429" w:rsidR="00E54A02" w:rsidRDefault="009F7B65" w:rsidP="0054057C">
      <w:pPr>
        <w:jc w:val="both"/>
        <w:rPr>
          <w:lang w:val="en-US"/>
        </w:rPr>
      </w:pPr>
      <w:r>
        <w:rPr>
          <w:lang w:val="en-US"/>
        </w:rPr>
        <w:lastRenderedPageBreak/>
        <w:t>For any UE specific configuration, t</w:t>
      </w:r>
      <w:r w:rsidR="00E54A02">
        <w:rPr>
          <w:lang w:val="en-US"/>
        </w:rPr>
        <w:t>he config</w:t>
      </w:r>
      <w:r w:rsidR="00A316B8">
        <w:rPr>
          <w:lang w:val="en-US"/>
        </w:rPr>
        <w:t>uration could be part of the first trigger message, or as a subsequent message/transmission</w:t>
      </w:r>
      <w:r w:rsidR="007B55F9">
        <w:rPr>
          <w:lang w:val="en-US"/>
        </w:rPr>
        <w:t xml:space="preserve">, e.g., multiple command massages could be </w:t>
      </w:r>
      <w:r w:rsidR="00431935">
        <w:rPr>
          <w:lang w:val="en-US"/>
        </w:rPr>
        <w:t>transmitted.</w:t>
      </w:r>
    </w:p>
    <w:p w14:paraId="418FA8CE" w14:textId="77777777" w:rsidR="00B82CA9" w:rsidRDefault="00B82CA9" w:rsidP="0054057C">
      <w:pPr>
        <w:jc w:val="both"/>
        <w:rPr>
          <w:lang w:val="en-US"/>
        </w:rPr>
      </w:pPr>
    </w:p>
    <w:p w14:paraId="7CCD9534" w14:textId="029BA5DF" w:rsidR="00CF14D6" w:rsidRDefault="00CF14D6" w:rsidP="0054057C">
      <w:pPr>
        <w:jc w:val="both"/>
        <w:rPr>
          <w:lang w:val="en-US"/>
        </w:rPr>
      </w:pPr>
      <w:r w:rsidRPr="0035592D">
        <w:rPr>
          <w:b/>
          <w:bCs/>
          <w:lang w:val="en-US"/>
        </w:rPr>
        <w:t>Proposal</w:t>
      </w:r>
      <w:r w:rsidR="0081546E">
        <w:rPr>
          <w:b/>
          <w:bCs/>
          <w:lang w:val="en-US"/>
        </w:rPr>
        <w:t xml:space="preserve"> </w:t>
      </w:r>
      <w:r w:rsidR="00700A8A">
        <w:rPr>
          <w:b/>
          <w:bCs/>
          <w:lang w:val="en-US"/>
        </w:rPr>
        <w:t>3</w:t>
      </w:r>
      <w:r w:rsidRPr="0035592D">
        <w:rPr>
          <w:b/>
          <w:bCs/>
          <w:lang w:val="en-US"/>
        </w:rPr>
        <w:t xml:space="preserve">: Further discuss </w:t>
      </w:r>
      <w:r w:rsidR="00FB0755" w:rsidRPr="0035592D">
        <w:rPr>
          <w:b/>
          <w:bCs/>
          <w:lang w:val="en-US"/>
        </w:rPr>
        <w:t>how to conve</w:t>
      </w:r>
      <w:r w:rsidR="00D33814" w:rsidRPr="0035592D">
        <w:rPr>
          <w:b/>
          <w:bCs/>
          <w:lang w:val="en-US"/>
        </w:rPr>
        <w:t xml:space="preserve">y </w:t>
      </w:r>
      <w:r w:rsidR="00397681">
        <w:rPr>
          <w:b/>
          <w:bCs/>
          <w:lang w:val="en-US"/>
        </w:rPr>
        <w:t>u</w:t>
      </w:r>
      <w:r w:rsidR="00D33814" w:rsidRPr="0035592D">
        <w:rPr>
          <w:b/>
          <w:bCs/>
          <w:lang w:val="en-US"/>
        </w:rPr>
        <w:t>plink configuration for performing Random Access like procedure</w:t>
      </w:r>
      <w:r w:rsidR="00D33814">
        <w:rPr>
          <w:lang w:val="en-US"/>
        </w:rPr>
        <w:t>.</w:t>
      </w:r>
    </w:p>
    <w:p w14:paraId="0E93439D" w14:textId="77777777" w:rsidR="00A316B8" w:rsidRDefault="00A316B8" w:rsidP="00A316B8">
      <w:pPr>
        <w:jc w:val="both"/>
        <w:rPr>
          <w:lang w:val="en-US"/>
        </w:rPr>
      </w:pPr>
    </w:p>
    <w:p w14:paraId="2FA97CE9" w14:textId="06D8D242" w:rsidR="00A316B8" w:rsidRDefault="00A316B8" w:rsidP="00A316B8">
      <w:pPr>
        <w:jc w:val="both"/>
        <w:rPr>
          <w:lang w:val="en-US"/>
        </w:rPr>
      </w:pPr>
      <w:r>
        <w:rPr>
          <w:lang w:val="en-US"/>
        </w:rPr>
        <w:t>For the case of Contention Free Random Access (CFRA), the device may have to be configured with resources to use. This could be done either by explicitly appending resource configuration in the trigger message, or by implicitly indicating some preconfigured resources to be used</w:t>
      </w:r>
      <w:r w:rsidR="00C013E1">
        <w:rPr>
          <w:lang w:val="en-US"/>
        </w:rPr>
        <w:t>,</w:t>
      </w:r>
      <w:r w:rsidR="0072761E">
        <w:rPr>
          <w:lang w:val="en-US"/>
        </w:rPr>
        <w:t xml:space="preserve"> (see also our </w:t>
      </w:r>
      <w:r w:rsidR="003C0F1E">
        <w:rPr>
          <w:lang w:val="en-US"/>
        </w:rPr>
        <w:t xml:space="preserve">related </w:t>
      </w:r>
      <w:proofErr w:type="spellStart"/>
      <w:r w:rsidR="003C0F1E">
        <w:rPr>
          <w:lang w:val="en-US"/>
        </w:rPr>
        <w:t>tdoc</w:t>
      </w:r>
      <w:proofErr w:type="spellEnd"/>
      <w:r w:rsidR="003C0F1E">
        <w:rPr>
          <w:lang w:val="en-US"/>
        </w:rPr>
        <w:t xml:space="preserve"> on Random access [</w:t>
      </w:r>
      <w:r w:rsidR="008B0304">
        <w:rPr>
          <w:lang w:val="en-US"/>
        </w:rPr>
        <w:t>10</w:t>
      </w:r>
      <w:r w:rsidR="003C0F1E">
        <w:rPr>
          <w:lang w:val="en-US"/>
        </w:rPr>
        <w:t xml:space="preserve">]. </w:t>
      </w:r>
    </w:p>
    <w:p w14:paraId="1144FD5B" w14:textId="77777777" w:rsidR="00A316B8" w:rsidRDefault="00A316B8" w:rsidP="0054057C">
      <w:pPr>
        <w:jc w:val="both"/>
        <w:rPr>
          <w:lang w:val="en-US"/>
        </w:rPr>
      </w:pPr>
    </w:p>
    <w:p w14:paraId="4B136B23" w14:textId="6F811186" w:rsidR="00A316B8" w:rsidRPr="00CF3599" w:rsidRDefault="00A316B8" w:rsidP="0054057C">
      <w:pPr>
        <w:jc w:val="both"/>
        <w:rPr>
          <w:b/>
          <w:bCs/>
          <w:lang w:val="en-US"/>
        </w:rPr>
      </w:pPr>
      <w:r w:rsidRPr="00CF3599">
        <w:rPr>
          <w:b/>
          <w:bCs/>
          <w:lang w:val="en-US"/>
        </w:rPr>
        <w:t xml:space="preserve">Proposal </w:t>
      </w:r>
      <w:r w:rsidR="00700A8A">
        <w:rPr>
          <w:b/>
          <w:bCs/>
          <w:lang w:val="en-US"/>
        </w:rPr>
        <w:t>4</w:t>
      </w:r>
      <w:r w:rsidRPr="00CF3599">
        <w:rPr>
          <w:b/>
          <w:bCs/>
          <w:lang w:val="en-US"/>
        </w:rPr>
        <w:t xml:space="preserve">: </w:t>
      </w:r>
      <w:r w:rsidR="006F487C" w:rsidRPr="00CF3599">
        <w:rPr>
          <w:b/>
          <w:bCs/>
          <w:lang w:val="en-US"/>
        </w:rPr>
        <w:t>Further study the alternatives of explicit and implicit resource config</w:t>
      </w:r>
      <w:r w:rsidR="007F331C" w:rsidRPr="00CF3599">
        <w:rPr>
          <w:b/>
          <w:bCs/>
          <w:lang w:val="en-US"/>
        </w:rPr>
        <w:t>uration.</w:t>
      </w:r>
    </w:p>
    <w:p w14:paraId="4A141E8B" w14:textId="77777777" w:rsidR="00D14414" w:rsidRDefault="00D14414" w:rsidP="0054057C">
      <w:pPr>
        <w:jc w:val="both"/>
        <w:rPr>
          <w:lang w:val="en-US"/>
        </w:rPr>
      </w:pPr>
    </w:p>
    <w:p w14:paraId="04944559" w14:textId="299A8010" w:rsidR="00BC4A2A" w:rsidRDefault="00BC4A2A" w:rsidP="0054057C">
      <w:pPr>
        <w:jc w:val="both"/>
        <w:rPr>
          <w:lang w:val="en-US"/>
        </w:rPr>
      </w:pPr>
      <w:r w:rsidRPr="0096452E">
        <w:rPr>
          <w:b/>
          <w:bCs/>
          <w:u w:val="single"/>
          <w:lang w:val="en-US"/>
        </w:rPr>
        <w:t>DRX</w:t>
      </w:r>
      <w:r w:rsidR="00B41430" w:rsidRPr="0096452E">
        <w:rPr>
          <w:b/>
          <w:bCs/>
          <w:u w:val="single"/>
          <w:lang w:val="en-US"/>
        </w:rPr>
        <w:t xml:space="preserve"> and Subgrouping</w:t>
      </w:r>
      <w:r>
        <w:rPr>
          <w:lang w:val="en-US"/>
        </w:rPr>
        <w:t>:</w:t>
      </w:r>
    </w:p>
    <w:p w14:paraId="75382B9B" w14:textId="00A8B7F8" w:rsidR="00DD0576" w:rsidRDefault="002D335C" w:rsidP="0054057C">
      <w:pPr>
        <w:jc w:val="both"/>
        <w:rPr>
          <w:lang w:val="en-US"/>
        </w:rPr>
      </w:pPr>
      <w:r>
        <w:rPr>
          <w:lang w:val="en-US"/>
        </w:rPr>
        <w:t xml:space="preserve">The devices </w:t>
      </w:r>
      <w:r w:rsidR="00427CF9">
        <w:rPr>
          <w:lang w:val="en-US"/>
        </w:rPr>
        <w:t xml:space="preserve">with limited energy storage would have to carefully </w:t>
      </w:r>
      <w:r w:rsidR="0083489C">
        <w:rPr>
          <w:lang w:val="en-US"/>
        </w:rPr>
        <w:t xml:space="preserve">save energy and may benefit from having </w:t>
      </w:r>
      <w:r w:rsidR="00A6167D">
        <w:rPr>
          <w:lang w:val="en-US"/>
        </w:rPr>
        <w:t xml:space="preserve">the </w:t>
      </w:r>
      <w:r w:rsidR="00DD0576">
        <w:rPr>
          <w:lang w:val="en-US"/>
        </w:rPr>
        <w:t>possibility</w:t>
      </w:r>
      <w:r w:rsidR="0083489C">
        <w:rPr>
          <w:lang w:val="en-US"/>
        </w:rPr>
        <w:t xml:space="preserve"> to not</w:t>
      </w:r>
      <w:r w:rsidR="00DD0576">
        <w:rPr>
          <w:lang w:val="en-US"/>
        </w:rPr>
        <w:t xml:space="preserve"> constantly have to be able to react to a trigger message.</w:t>
      </w:r>
      <w:r w:rsidR="00C8409E">
        <w:rPr>
          <w:lang w:val="en-US"/>
        </w:rPr>
        <w:t xml:space="preserve"> </w:t>
      </w:r>
      <w:r w:rsidR="009E7F53">
        <w:rPr>
          <w:lang w:val="en-US"/>
        </w:rPr>
        <w:t xml:space="preserve">E.g., when the device </w:t>
      </w:r>
      <w:r w:rsidR="008101E1">
        <w:rPr>
          <w:lang w:val="en-US"/>
        </w:rPr>
        <w:t>is out of energy or is perform</w:t>
      </w:r>
      <w:r w:rsidR="009A5935">
        <w:rPr>
          <w:lang w:val="en-US"/>
        </w:rPr>
        <w:t>ing harvesting</w:t>
      </w:r>
      <w:r w:rsidR="004E40BD">
        <w:rPr>
          <w:lang w:val="en-US"/>
        </w:rPr>
        <w:t xml:space="preserve">, the device is either not able to respond, or occupied with energy harvesting. </w:t>
      </w:r>
    </w:p>
    <w:p w14:paraId="220ECAFF" w14:textId="77777777" w:rsidR="00B116D2" w:rsidRDefault="00B116D2" w:rsidP="0054057C">
      <w:pPr>
        <w:jc w:val="both"/>
        <w:rPr>
          <w:lang w:val="en-US"/>
        </w:rPr>
      </w:pPr>
    </w:p>
    <w:p w14:paraId="02759F50" w14:textId="0DBED0B3" w:rsidR="00B87B48" w:rsidRDefault="00B87B48" w:rsidP="0054057C">
      <w:pPr>
        <w:jc w:val="both"/>
        <w:rPr>
          <w:lang w:val="en-US"/>
        </w:rPr>
      </w:pPr>
      <w:r>
        <w:rPr>
          <w:lang w:val="en-US"/>
        </w:rPr>
        <w:t xml:space="preserve">It was discussed and agreed </w:t>
      </w:r>
      <w:r w:rsidR="00B116D2">
        <w:rPr>
          <w:lang w:val="en-US"/>
        </w:rPr>
        <w:t xml:space="preserve">in the </w:t>
      </w:r>
      <w:r>
        <w:rPr>
          <w:lang w:val="en-US"/>
        </w:rPr>
        <w:t>last RAN2#125bis meeting to not support legacy paging</w:t>
      </w:r>
      <w:r w:rsidR="00083AE6">
        <w:rPr>
          <w:lang w:val="en-US"/>
        </w:rPr>
        <w:t xml:space="preserve">, but not concluded on </w:t>
      </w:r>
      <w:r w:rsidR="0089666E">
        <w:rPr>
          <w:lang w:val="en-US"/>
        </w:rPr>
        <w:t>monitoring occasions</w:t>
      </w:r>
      <w:r w:rsidR="00873B09">
        <w:rPr>
          <w:lang w:val="en-US"/>
        </w:rPr>
        <w:t xml:space="preserve"> for trigger message</w:t>
      </w:r>
      <w:r w:rsidR="00605075">
        <w:rPr>
          <w:lang w:val="en-US"/>
        </w:rPr>
        <w:t>.</w:t>
      </w:r>
      <w:r>
        <w:rPr>
          <w:lang w:val="en-US"/>
        </w:rPr>
        <w:t xml:space="preserve"> </w:t>
      </w:r>
    </w:p>
    <w:p w14:paraId="6851E35F" w14:textId="77777777" w:rsidR="00B87B48" w:rsidRDefault="00B87B48" w:rsidP="0054057C">
      <w:pPr>
        <w:jc w:val="both"/>
        <w:rPr>
          <w:lang w:val="en-US"/>
        </w:rPr>
      </w:pPr>
    </w:p>
    <w:p w14:paraId="2FFE6D43" w14:textId="3B1089BE" w:rsidR="00261792" w:rsidRDefault="00600E9C" w:rsidP="0054057C">
      <w:pPr>
        <w:jc w:val="both"/>
        <w:rPr>
          <w:lang w:val="en-US"/>
        </w:rPr>
      </w:pPr>
      <w:proofErr w:type="gramStart"/>
      <w:r>
        <w:rPr>
          <w:lang w:val="en-US"/>
        </w:rPr>
        <w:t>S</w:t>
      </w:r>
      <w:r w:rsidR="00C6177E">
        <w:rPr>
          <w:lang w:val="en-US"/>
        </w:rPr>
        <w:t>ome sort of</w:t>
      </w:r>
      <w:r w:rsidR="00C432E1">
        <w:rPr>
          <w:lang w:val="en-US"/>
        </w:rPr>
        <w:t xml:space="preserve"> </w:t>
      </w:r>
      <w:r w:rsidR="0090359E">
        <w:rPr>
          <w:lang w:val="en-US"/>
        </w:rPr>
        <w:t>DRX</w:t>
      </w:r>
      <w:proofErr w:type="gramEnd"/>
      <w:r w:rsidR="0090359E">
        <w:rPr>
          <w:lang w:val="en-US"/>
        </w:rPr>
        <w:t xml:space="preserve"> functionality </w:t>
      </w:r>
      <w:r w:rsidR="00C6177E">
        <w:rPr>
          <w:lang w:val="en-US"/>
        </w:rPr>
        <w:t xml:space="preserve">could be </w:t>
      </w:r>
      <w:r w:rsidR="0090359E">
        <w:rPr>
          <w:lang w:val="en-US"/>
        </w:rPr>
        <w:t xml:space="preserve">relevant, and if so, the need for some sort of subgrouping based </w:t>
      </w:r>
      <w:r w:rsidR="00444075">
        <w:rPr>
          <w:lang w:val="en-US"/>
        </w:rPr>
        <w:t>o</w:t>
      </w:r>
      <w:r w:rsidR="0090359E">
        <w:rPr>
          <w:lang w:val="en-US"/>
        </w:rPr>
        <w:t xml:space="preserve">n the </w:t>
      </w:r>
      <w:r w:rsidR="00571428">
        <w:rPr>
          <w:lang w:val="en-US"/>
        </w:rPr>
        <w:t>identity of the device, or potentially some other grouping mechanism</w:t>
      </w:r>
      <w:r w:rsidR="00D9398E">
        <w:rPr>
          <w:lang w:val="en-US"/>
        </w:rPr>
        <w:t>, may also be relevant to avoid trigger</w:t>
      </w:r>
      <w:r w:rsidR="00B116D2">
        <w:rPr>
          <w:lang w:val="en-US"/>
        </w:rPr>
        <w:t>ing</w:t>
      </w:r>
      <w:r w:rsidR="00D9398E">
        <w:rPr>
          <w:lang w:val="en-US"/>
        </w:rPr>
        <w:t xml:space="preserve"> all or any device</w:t>
      </w:r>
      <w:r w:rsidR="00A22C1B">
        <w:rPr>
          <w:lang w:val="en-US"/>
        </w:rPr>
        <w:t xml:space="preserve"> as discussed in chapter above</w:t>
      </w:r>
      <w:r w:rsidR="00544C8A">
        <w:rPr>
          <w:lang w:val="en-US"/>
        </w:rPr>
        <w:t>.</w:t>
      </w:r>
      <w:r w:rsidR="00342863">
        <w:rPr>
          <w:lang w:val="en-US"/>
        </w:rPr>
        <w:t xml:space="preserve"> </w:t>
      </w:r>
    </w:p>
    <w:p w14:paraId="4B3F7CF0" w14:textId="77777777" w:rsidR="007A42D7" w:rsidRDefault="007A42D7" w:rsidP="0054057C">
      <w:pPr>
        <w:jc w:val="both"/>
        <w:rPr>
          <w:lang w:val="en-US"/>
        </w:rPr>
      </w:pPr>
    </w:p>
    <w:p w14:paraId="3142B214" w14:textId="00F57CF3" w:rsidR="007A42D7" w:rsidRDefault="007A42D7" w:rsidP="0054057C">
      <w:pPr>
        <w:jc w:val="both"/>
        <w:rPr>
          <w:lang w:val="en-US"/>
        </w:rPr>
      </w:pPr>
      <w:r>
        <w:rPr>
          <w:lang w:val="en-US"/>
        </w:rPr>
        <w:t>At least device type</w:t>
      </w:r>
      <w:r w:rsidR="00643CC0">
        <w:rPr>
          <w:lang w:val="en-US"/>
        </w:rPr>
        <w:t>s</w:t>
      </w:r>
      <w:r>
        <w:rPr>
          <w:lang w:val="en-US"/>
        </w:rPr>
        <w:t xml:space="preserve"> </w:t>
      </w:r>
      <w:r w:rsidR="00F45134">
        <w:rPr>
          <w:lang w:val="en-US"/>
        </w:rPr>
        <w:t xml:space="preserve">with energy storage </w:t>
      </w:r>
      <w:r w:rsidR="006E61BD">
        <w:rPr>
          <w:lang w:val="en-US"/>
        </w:rPr>
        <w:t>labeled as “ii” under bullet A</w:t>
      </w:r>
      <w:r w:rsidR="006E7492">
        <w:rPr>
          <w:lang w:val="en-US"/>
        </w:rPr>
        <w:t xml:space="preserve"> </w:t>
      </w:r>
      <w:r w:rsidR="00F77516">
        <w:rPr>
          <w:lang w:val="en-US"/>
        </w:rPr>
        <w:t>in the SID</w:t>
      </w:r>
      <w:r w:rsidR="00444075">
        <w:rPr>
          <w:lang w:val="en-US"/>
        </w:rPr>
        <w:t xml:space="preserve">, </w:t>
      </w:r>
      <w:r w:rsidR="006E7492">
        <w:rPr>
          <w:lang w:val="en-US"/>
        </w:rPr>
        <w:t>(or device 2a/2b</w:t>
      </w:r>
      <w:r w:rsidR="00DA0229">
        <w:rPr>
          <w:lang w:val="en-US"/>
        </w:rPr>
        <w:t xml:space="preserve"> [4]</w:t>
      </w:r>
      <w:r w:rsidR="006E7492">
        <w:rPr>
          <w:lang w:val="en-US"/>
        </w:rPr>
        <w:t>)</w:t>
      </w:r>
      <w:r w:rsidR="006E61BD">
        <w:rPr>
          <w:lang w:val="en-US"/>
        </w:rPr>
        <w:t xml:space="preserve"> </w:t>
      </w:r>
      <w:r>
        <w:rPr>
          <w:lang w:val="en-US"/>
        </w:rPr>
        <w:t xml:space="preserve">above can be considered for supporting DRX. </w:t>
      </w:r>
    </w:p>
    <w:p w14:paraId="2A0E41CB" w14:textId="77777777" w:rsidR="00261792" w:rsidRDefault="00261792" w:rsidP="0054057C">
      <w:pPr>
        <w:jc w:val="both"/>
        <w:rPr>
          <w:lang w:val="en-US"/>
        </w:rPr>
      </w:pPr>
    </w:p>
    <w:p w14:paraId="156FAEB2" w14:textId="698C9DB0" w:rsidR="00742262" w:rsidRPr="00D742CD" w:rsidRDefault="007141C3" w:rsidP="0054057C">
      <w:pPr>
        <w:jc w:val="both"/>
        <w:rPr>
          <w:b/>
          <w:bCs/>
          <w:lang w:val="en-US"/>
        </w:rPr>
      </w:pPr>
      <w:r w:rsidRPr="00AD0EEA">
        <w:rPr>
          <w:b/>
          <w:bCs/>
          <w:lang w:val="en-US"/>
        </w:rPr>
        <w:t>Proposal</w:t>
      </w:r>
      <w:r w:rsidR="004A4651">
        <w:rPr>
          <w:b/>
          <w:bCs/>
          <w:lang w:val="en-US"/>
        </w:rPr>
        <w:t xml:space="preserve"> </w:t>
      </w:r>
      <w:r w:rsidR="00E7474B">
        <w:rPr>
          <w:b/>
          <w:bCs/>
          <w:lang w:val="en-US"/>
        </w:rPr>
        <w:t>5</w:t>
      </w:r>
      <w:r w:rsidR="00742262" w:rsidRPr="00D742CD">
        <w:rPr>
          <w:b/>
          <w:bCs/>
          <w:lang w:val="en-US"/>
        </w:rPr>
        <w:t>:</w:t>
      </w:r>
      <w:r w:rsidR="004567D3" w:rsidRPr="00D742CD">
        <w:rPr>
          <w:b/>
          <w:bCs/>
          <w:lang w:val="en-US"/>
        </w:rPr>
        <w:t xml:space="preserve"> For paging, </w:t>
      </w:r>
      <w:r w:rsidR="00364DCC" w:rsidRPr="00D742CD">
        <w:rPr>
          <w:b/>
          <w:bCs/>
          <w:lang w:val="en-US"/>
        </w:rPr>
        <w:t xml:space="preserve">further discuss the need for device identification, DRX functionality and </w:t>
      </w:r>
      <w:r w:rsidR="00571538" w:rsidRPr="00D742CD">
        <w:rPr>
          <w:b/>
          <w:bCs/>
          <w:lang w:val="en-US"/>
        </w:rPr>
        <w:t>subgrouping.</w:t>
      </w:r>
    </w:p>
    <w:p w14:paraId="6A358009" w14:textId="44EBF907" w:rsidR="00263FFC" w:rsidRPr="00605075" w:rsidRDefault="00263FFC" w:rsidP="006D19AA">
      <w:pPr>
        <w:rPr>
          <w:b/>
          <w:bCs/>
          <w:lang w:val="en-US"/>
        </w:rPr>
      </w:pPr>
    </w:p>
    <w:p w14:paraId="6926AFA0" w14:textId="456A5B3C" w:rsidR="00AD069F" w:rsidRPr="00605075" w:rsidRDefault="00AD069F" w:rsidP="006041E0">
      <w:pPr>
        <w:jc w:val="both"/>
        <w:rPr>
          <w:rFonts w:eastAsiaTheme="minorEastAsia" w:cs="Times"/>
          <w:b/>
          <w:bCs/>
          <w:szCs w:val="20"/>
          <w:u w:val="single"/>
          <w:lang w:eastAsia="ja-JP"/>
        </w:rPr>
      </w:pPr>
      <w:r w:rsidRPr="00605075">
        <w:rPr>
          <w:rFonts w:eastAsiaTheme="minorEastAsia" w:cs="Times"/>
          <w:b/>
          <w:bCs/>
          <w:szCs w:val="20"/>
          <w:u w:val="single"/>
          <w:lang w:val="en-US" w:eastAsia="ja-JP"/>
        </w:rPr>
        <w:t xml:space="preserve">Multiple </w:t>
      </w:r>
      <w:r w:rsidR="00EE675E">
        <w:rPr>
          <w:rFonts w:eastAsiaTheme="minorEastAsia" w:cs="Times"/>
          <w:b/>
          <w:bCs/>
          <w:szCs w:val="20"/>
          <w:u w:val="single"/>
          <w:lang w:val="en-US" w:eastAsia="ja-JP"/>
        </w:rPr>
        <w:t>R</w:t>
      </w:r>
      <w:r w:rsidRPr="00605075">
        <w:rPr>
          <w:rFonts w:eastAsiaTheme="minorEastAsia" w:cs="Times"/>
          <w:b/>
          <w:bCs/>
          <w:szCs w:val="20"/>
          <w:u w:val="single"/>
          <w:lang w:val="en-US" w:eastAsia="ja-JP"/>
        </w:rPr>
        <w:t xml:space="preserve">eaders scenario for </w:t>
      </w:r>
      <w:r w:rsidR="00EE675E">
        <w:rPr>
          <w:rFonts w:eastAsiaTheme="minorEastAsia" w:cs="Times"/>
          <w:b/>
          <w:bCs/>
          <w:szCs w:val="20"/>
          <w:u w:val="single"/>
          <w:lang w:val="en-US" w:eastAsia="ja-JP"/>
        </w:rPr>
        <w:t>P</w:t>
      </w:r>
      <w:r w:rsidRPr="00605075">
        <w:rPr>
          <w:rFonts w:eastAsiaTheme="minorEastAsia" w:cs="Times"/>
          <w:b/>
          <w:bCs/>
          <w:szCs w:val="20"/>
          <w:u w:val="single"/>
          <w:lang w:val="en-US" w:eastAsia="ja-JP"/>
        </w:rPr>
        <w:t>aging messages:</w:t>
      </w:r>
    </w:p>
    <w:p w14:paraId="60713D7C" w14:textId="05F9E30C" w:rsidR="006041E0" w:rsidRPr="006041E0" w:rsidRDefault="006041E0" w:rsidP="006041E0">
      <w:pPr>
        <w:jc w:val="both"/>
        <w:rPr>
          <w:rFonts w:eastAsiaTheme="minorEastAsia" w:cs="Times"/>
          <w:szCs w:val="20"/>
          <w:lang w:eastAsia="ja-JP"/>
        </w:rPr>
      </w:pPr>
      <w:r w:rsidRPr="006041E0">
        <w:rPr>
          <w:rFonts w:eastAsiaTheme="minorEastAsia" w:cs="Times"/>
          <w:szCs w:val="20"/>
          <w:lang w:eastAsia="ja-JP"/>
        </w:rPr>
        <w:t xml:space="preserve">It has been agreed that </w:t>
      </w:r>
      <w:r w:rsidRPr="006041E0">
        <w:rPr>
          <w:rFonts w:eastAsiaTheme="minorEastAsia" w:cs="Times"/>
          <w:szCs w:val="20"/>
          <w:lang w:val="en-US" w:eastAsia="ja-JP"/>
        </w:rPr>
        <w:t xml:space="preserve">RRC connection management and periodical system information </w:t>
      </w:r>
      <w:r w:rsidR="00CF006F">
        <w:rPr>
          <w:rFonts w:eastAsiaTheme="minorEastAsia" w:cs="Times"/>
          <w:szCs w:val="20"/>
          <w:lang w:val="en-US" w:eastAsia="ja-JP"/>
        </w:rPr>
        <w:t>(</w:t>
      </w:r>
      <w:r w:rsidR="004E2F00">
        <w:rPr>
          <w:rFonts w:eastAsiaTheme="minorEastAsia" w:cs="Times"/>
          <w:szCs w:val="20"/>
          <w:lang w:val="en-US" w:eastAsia="ja-JP"/>
        </w:rPr>
        <w:t xml:space="preserve">SIB </w:t>
      </w:r>
      <w:r w:rsidRPr="006041E0">
        <w:rPr>
          <w:rFonts w:eastAsiaTheme="minorEastAsia" w:cs="Times"/>
          <w:szCs w:val="20"/>
          <w:lang w:val="en-US" w:eastAsia="ja-JP"/>
        </w:rPr>
        <w:t>and MIB</w:t>
      </w:r>
      <w:r w:rsidR="00CF006F">
        <w:rPr>
          <w:rFonts w:eastAsiaTheme="minorEastAsia" w:cs="Times"/>
          <w:szCs w:val="20"/>
          <w:lang w:val="en-US" w:eastAsia="ja-JP"/>
        </w:rPr>
        <w:t>)</w:t>
      </w:r>
      <w:r w:rsidRPr="006041E0">
        <w:rPr>
          <w:rFonts w:eastAsiaTheme="minorEastAsia" w:cs="Times"/>
          <w:szCs w:val="20"/>
          <w:lang w:val="en-US" w:eastAsia="ja-JP"/>
        </w:rPr>
        <w:t xml:space="preserve"> are not supported</w:t>
      </w:r>
      <w:r w:rsidR="00585092">
        <w:rPr>
          <w:rFonts w:eastAsiaTheme="minorEastAsia" w:cs="Times"/>
          <w:szCs w:val="20"/>
          <w:lang w:val="en-US" w:eastAsia="ja-JP"/>
        </w:rPr>
        <w:t xml:space="preserve"> by </w:t>
      </w:r>
      <w:proofErr w:type="spellStart"/>
      <w:r w:rsidR="00585092">
        <w:rPr>
          <w:rFonts w:eastAsiaTheme="minorEastAsia" w:cs="Times"/>
          <w:szCs w:val="20"/>
          <w:lang w:val="en-US" w:eastAsia="ja-JP"/>
        </w:rPr>
        <w:t>AIoT</w:t>
      </w:r>
      <w:proofErr w:type="spellEnd"/>
      <w:r w:rsidR="00585092">
        <w:rPr>
          <w:rFonts w:eastAsiaTheme="minorEastAsia" w:cs="Times"/>
          <w:szCs w:val="20"/>
          <w:lang w:val="en-US" w:eastAsia="ja-JP"/>
        </w:rPr>
        <w:t xml:space="preserve"> devices</w:t>
      </w:r>
      <w:r w:rsidRPr="006041E0">
        <w:rPr>
          <w:rFonts w:eastAsiaTheme="minorEastAsia" w:cs="Times"/>
          <w:szCs w:val="20"/>
          <w:lang w:val="en-US" w:eastAsia="ja-JP"/>
        </w:rPr>
        <w:t xml:space="preserve">. This may mean that a device is not connected to a specific cell. </w:t>
      </w:r>
      <w:r w:rsidR="009928CB">
        <w:rPr>
          <w:rFonts w:eastAsiaTheme="minorEastAsia" w:cs="Times"/>
          <w:szCs w:val="20"/>
          <w:lang w:val="en-US" w:eastAsia="ja-JP"/>
        </w:rPr>
        <w:t>Hence, a</w:t>
      </w:r>
      <w:r w:rsidRPr="006041E0">
        <w:rPr>
          <w:rFonts w:eastAsiaTheme="minorEastAsia" w:cs="Times"/>
          <w:szCs w:val="20"/>
          <w:lang w:val="en-US" w:eastAsia="ja-JP"/>
        </w:rPr>
        <w:t>s discussed in [</w:t>
      </w:r>
      <w:r w:rsidR="00AC7313">
        <w:rPr>
          <w:rFonts w:eastAsiaTheme="minorEastAsia" w:cs="Times"/>
          <w:szCs w:val="20"/>
          <w:lang w:val="en-US" w:eastAsia="ja-JP"/>
        </w:rPr>
        <w:t>9</w:t>
      </w:r>
      <w:r w:rsidRPr="006041E0">
        <w:rPr>
          <w:rFonts w:eastAsiaTheme="minorEastAsia" w:cs="Times"/>
          <w:szCs w:val="20"/>
          <w:lang w:val="en-US" w:eastAsia="ja-JP"/>
        </w:rPr>
        <w:t xml:space="preserve">], there are issues on multiple readers scenario for paging messages </w:t>
      </w:r>
      <w:r w:rsidR="00DA17C7">
        <w:rPr>
          <w:rFonts w:eastAsiaTheme="minorEastAsia" w:cs="Times"/>
          <w:szCs w:val="20"/>
          <w:lang w:val="en-US" w:eastAsia="ja-JP"/>
        </w:rPr>
        <w:t xml:space="preserve">where a </w:t>
      </w:r>
      <w:r w:rsidR="009E3353">
        <w:rPr>
          <w:rFonts w:eastAsiaTheme="minorEastAsia" w:cs="Times"/>
          <w:szCs w:val="20"/>
          <w:lang w:val="en-US" w:eastAsia="ja-JP"/>
        </w:rPr>
        <w:t xml:space="preserve">device is </w:t>
      </w:r>
      <w:r w:rsidR="00EE4F71">
        <w:rPr>
          <w:rFonts w:eastAsiaTheme="minorEastAsia" w:cs="Times"/>
          <w:szCs w:val="20"/>
          <w:lang w:val="en-US" w:eastAsia="ja-JP"/>
        </w:rPr>
        <w:t xml:space="preserve">between multiple close-by </w:t>
      </w:r>
      <w:r w:rsidR="00C84A80">
        <w:rPr>
          <w:rFonts w:eastAsiaTheme="minorEastAsia" w:cs="Times"/>
          <w:szCs w:val="20"/>
          <w:lang w:val="en-US" w:eastAsia="ja-JP"/>
        </w:rPr>
        <w:t>R</w:t>
      </w:r>
      <w:r w:rsidR="00EE4F71">
        <w:rPr>
          <w:rFonts w:eastAsiaTheme="minorEastAsia" w:cs="Times"/>
          <w:szCs w:val="20"/>
          <w:lang w:val="en-US" w:eastAsia="ja-JP"/>
        </w:rPr>
        <w:t>ea</w:t>
      </w:r>
      <w:r w:rsidR="00776180">
        <w:rPr>
          <w:rFonts w:eastAsiaTheme="minorEastAsia" w:cs="Times"/>
          <w:szCs w:val="20"/>
          <w:lang w:val="en-US" w:eastAsia="ja-JP"/>
        </w:rPr>
        <w:t xml:space="preserve">ders </w:t>
      </w:r>
      <w:r w:rsidRPr="006041E0">
        <w:rPr>
          <w:rFonts w:eastAsiaTheme="minorEastAsia" w:cs="Times"/>
          <w:szCs w:val="20"/>
          <w:lang w:val="en-US" w:eastAsia="ja-JP"/>
        </w:rPr>
        <w:t xml:space="preserve">as shown on Figure </w:t>
      </w:r>
      <w:r w:rsidR="00021262">
        <w:rPr>
          <w:rFonts w:eastAsiaTheme="minorEastAsia" w:cs="Times"/>
          <w:szCs w:val="20"/>
          <w:lang w:val="en-US" w:eastAsia="ja-JP"/>
        </w:rPr>
        <w:t>1</w:t>
      </w:r>
      <w:r w:rsidRPr="006041E0">
        <w:rPr>
          <w:rFonts w:eastAsiaTheme="minorEastAsia" w:cs="Times"/>
          <w:szCs w:val="20"/>
          <w:lang w:val="en-US" w:eastAsia="ja-JP"/>
        </w:rPr>
        <w:t xml:space="preserve">. If </w:t>
      </w:r>
      <w:r w:rsidRPr="006041E0">
        <w:rPr>
          <w:rFonts w:eastAsiaTheme="minorEastAsia" w:cs="Times"/>
          <w:szCs w:val="20"/>
          <w:lang w:eastAsia="ja-JP"/>
        </w:rPr>
        <w:t xml:space="preserve">we assume that Core Network (CN) initiates the paging message via </w:t>
      </w:r>
      <w:proofErr w:type="spellStart"/>
      <w:r w:rsidRPr="006041E0">
        <w:rPr>
          <w:rFonts w:eastAsiaTheme="minorEastAsia" w:cs="Times"/>
          <w:szCs w:val="20"/>
          <w:lang w:eastAsia="ja-JP"/>
        </w:rPr>
        <w:t>gNB</w:t>
      </w:r>
      <w:proofErr w:type="spellEnd"/>
      <w:r w:rsidRPr="006041E0">
        <w:rPr>
          <w:rFonts w:eastAsiaTheme="minorEastAsia" w:cs="Times"/>
          <w:szCs w:val="20"/>
          <w:lang w:eastAsia="ja-JP"/>
        </w:rPr>
        <w:t>/Reader for the Device or a group of Devices, it is likely that paging messages may be sent to multiple close-by readers as CN does not know the exact location of a specific device. Note that there are cases where Device IDs may not be included, for example for the case of “Inventory” which is intended for everyone.</w:t>
      </w:r>
    </w:p>
    <w:p w14:paraId="6CF1A952" w14:textId="77777777" w:rsidR="00A2596B" w:rsidRPr="006041E0" w:rsidRDefault="00A2596B" w:rsidP="006041E0">
      <w:pPr>
        <w:jc w:val="both"/>
        <w:rPr>
          <w:rFonts w:eastAsiaTheme="minorEastAsia" w:cs="Times"/>
          <w:szCs w:val="20"/>
          <w:lang w:eastAsia="ja-JP"/>
        </w:rPr>
      </w:pPr>
    </w:p>
    <w:p w14:paraId="5374FA4E" w14:textId="1FC190BD" w:rsidR="00C25AE6" w:rsidRPr="006041E0" w:rsidRDefault="006041E0" w:rsidP="006041E0">
      <w:pPr>
        <w:jc w:val="both"/>
        <w:rPr>
          <w:rFonts w:eastAsiaTheme="minorEastAsia" w:cs="Times"/>
          <w:szCs w:val="20"/>
          <w:lang w:val="en-US" w:eastAsia="ja-JP"/>
        </w:rPr>
      </w:pPr>
      <w:r w:rsidRPr="006041E0">
        <w:rPr>
          <w:rFonts w:eastAsiaTheme="minorEastAsia" w:cs="Times"/>
          <w:szCs w:val="20"/>
          <w:lang w:eastAsia="ja-JP"/>
        </w:rPr>
        <w:t xml:space="preserve">Therefore, </w:t>
      </w:r>
      <w:r w:rsidRPr="006041E0">
        <w:rPr>
          <w:rFonts w:eastAsiaTheme="minorEastAsia" w:cs="Times"/>
          <w:szCs w:val="20"/>
          <w:lang w:val="en-US" w:eastAsia="ja-JP"/>
        </w:rPr>
        <w:t xml:space="preserve">RAN2 </w:t>
      </w:r>
      <w:r w:rsidR="00A2596B">
        <w:rPr>
          <w:rFonts w:eastAsiaTheme="minorEastAsia" w:cs="Times"/>
          <w:szCs w:val="20"/>
          <w:lang w:val="en-US" w:eastAsia="ja-JP"/>
        </w:rPr>
        <w:t>should</w:t>
      </w:r>
      <w:r w:rsidRPr="006041E0">
        <w:rPr>
          <w:rFonts w:eastAsiaTheme="minorEastAsia" w:cs="Times"/>
          <w:szCs w:val="20"/>
          <w:lang w:val="en-US" w:eastAsia="ja-JP"/>
        </w:rPr>
        <w:t xml:space="preserve"> discuss </w:t>
      </w:r>
      <w:r w:rsidR="00A2596B">
        <w:rPr>
          <w:rFonts w:eastAsiaTheme="minorEastAsia" w:cs="Times"/>
          <w:szCs w:val="20"/>
          <w:lang w:val="en-US" w:eastAsia="ja-JP"/>
        </w:rPr>
        <w:t>definition of</w:t>
      </w:r>
      <w:r w:rsidRPr="006041E0">
        <w:rPr>
          <w:rFonts w:eastAsiaTheme="minorEastAsia" w:cs="Times"/>
          <w:szCs w:val="20"/>
          <w:lang w:val="en-US" w:eastAsia="ja-JP"/>
        </w:rPr>
        <w:t xml:space="preserve"> the device behavior when the device receives more than one triggering message in </w:t>
      </w:r>
      <w:r w:rsidRPr="00057AEF">
        <w:rPr>
          <w:rFonts w:eastAsiaTheme="minorEastAsia" w:cs="Times"/>
          <w:szCs w:val="20"/>
          <w:lang w:val="en-US" w:eastAsia="ja-JP"/>
        </w:rPr>
        <w:t xml:space="preserve">a period </w:t>
      </w:r>
      <w:r w:rsidRPr="006041E0">
        <w:rPr>
          <w:rFonts w:eastAsiaTheme="minorEastAsia" w:cs="Times"/>
          <w:szCs w:val="20"/>
          <w:lang w:val="en-US" w:eastAsia="ja-JP"/>
        </w:rPr>
        <w:t>from different readers.</w:t>
      </w:r>
      <w:r w:rsidR="00C25AE6">
        <w:rPr>
          <w:rFonts w:eastAsiaTheme="minorEastAsia" w:cs="Times"/>
          <w:szCs w:val="20"/>
          <w:lang w:val="en-US" w:eastAsia="ja-JP"/>
        </w:rPr>
        <w:t xml:space="preserve"> For example, p</w:t>
      </w:r>
      <w:r w:rsidR="00C25AE6" w:rsidRPr="005E465B">
        <w:rPr>
          <w:rFonts w:cstheme="minorHAnsi"/>
          <w:szCs w:val="22"/>
        </w:rPr>
        <w:t>aging ID included in the triggering message</w:t>
      </w:r>
      <w:r w:rsidR="00C25AE6">
        <w:rPr>
          <w:rFonts w:cstheme="minorHAnsi"/>
          <w:szCs w:val="22"/>
        </w:rPr>
        <w:t xml:space="preserve"> </w:t>
      </w:r>
      <w:r w:rsidR="00362079">
        <w:rPr>
          <w:rFonts w:cstheme="minorHAnsi"/>
          <w:szCs w:val="22"/>
        </w:rPr>
        <w:t xml:space="preserve">can </w:t>
      </w:r>
      <w:r w:rsidR="00C25AE6">
        <w:rPr>
          <w:rFonts w:cstheme="minorHAnsi"/>
          <w:szCs w:val="22"/>
        </w:rPr>
        <w:t>indicate that the triggering message is coming from a different Reader (</w:t>
      </w:r>
      <w:r w:rsidR="00500805">
        <w:rPr>
          <w:rFonts w:cstheme="minorHAnsi"/>
          <w:szCs w:val="22"/>
        </w:rPr>
        <w:t>i</w:t>
      </w:r>
      <w:r w:rsidR="000A67DC">
        <w:rPr>
          <w:rFonts w:cstheme="minorHAnsi"/>
          <w:szCs w:val="22"/>
        </w:rPr>
        <w:t>.</w:t>
      </w:r>
      <w:r w:rsidR="00500805">
        <w:rPr>
          <w:rFonts w:cstheme="minorHAnsi"/>
          <w:szCs w:val="22"/>
        </w:rPr>
        <w:t>e., paging ID is reader specific).</w:t>
      </w:r>
    </w:p>
    <w:p w14:paraId="77C29B68" w14:textId="77777777" w:rsidR="006041E0" w:rsidRPr="006041E0" w:rsidRDefault="006041E0" w:rsidP="006041E0">
      <w:pPr>
        <w:jc w:val="both"/>
        <w:rPr>
          <w:rFonts w:eastAsiaTheme="minorEastAsia" w:cs="Times"/>
          <w:szCs w:val="20"/>
          <w:lang w:eastAsia="ja-JP"/>
        </w:rPr>
      </w:pPr>
    </w:p>
    <w:p w14:paraId="7FD0E2E2" w14:textId="77777777" w:rsidR="006041E0" w:rsidRPr="006041E0" w:rsidRDefault="006041E0" w:rsidP="006041E0">
      <w:pPr>
        <w:jc w:val="both"/>
        <w:rPr>
          <w:rFonts w:eastAsiaTheme="minorEastAsia" w:cs="Times"/>
          <w:szCs w:val="20"/>
          <w:lang w:val="en-US" w:eastAsia="ja-JP"/>
        </w:rPr>
      </w:pPr>
    </w:p>
    <w:p w14:paraId="0B9CECEB" w14:textId="77777777" w:rsidR="006041E0" w:rsidRPr="006041E0" w:rsidRDefault="006041E0" w:rsidP="006041E0">
      <w:pPr>
        <w:jc w:val="center"/>
        <w:rPr>
          <w:rFonts w:eastAsiaTheme="minorEastAsia" w:cs="Times"/>
          <w:szCs w:val="20"/>
          <w:lang w:val="en-US" w:eastAsia="ja-JP"/>
        </w:rPr>
      </w:pPr>
      <w:r w:rsidRPr="006041E0">
        <w:rPr>
          <w:rFonts w:eastAsiaTheme="minorEastAsia" w:cs="Times"/>
          <w:noProof/>
          <w:szCs w:val="20"/>
          <w:lang w:val="en-US" w:eastAsia="ja-JP"/>
        </w:rPr>
        <w:drawing>
          <wp:inline distT="0" distB="0" distL="0" distR="0" wp14:anchorId="7B7BD031" wp14:editId="6A4C6F16">
            <wp:extent cx="3789739" cy="2304415"/>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3653" cy="2318957"/>
                    </a:xfrm>
                    <a:prstGeom prst="rect">
                      <a:avLst/>
                    </a:prstGeom>
                    <a:noFill/>
                    <a:ln>
                      <a:noFill/>
                    </a:ln>
                  </pic:spPr>
                </pic:pic>
              </a:graphicData>
            </a:graphic>
          </wp:inline>
        </w:drawing>
      </w:r>
    </w:p>
    <w:p w14:paraId="1E39ADBE" w14:textId="77777777" w:rsidR="006041E0" w:rsidRPr="006041E0" w:rsidRDefault="006041E0" w:rsidP="006041E0">
      <w:pPr>
        <w:jc w:val="both"/>
        <w:rPr>
          <w:rFonts w:eastAsiaTheme="minorEastAsia" w:cs="Times"/>
          <w:szCs w:val="20"/>
          <w:lang w:val="en-US" w:eastAsia="ja-JP"/>
        </w:rPr>
      </w:pPr>
    </w:p>
    <w:p w14:paraId="25CB189C" w14:textId="758EAACB" w:rsidR="006041E0" w:rsidRPr="006041E0" w:rsidRDefault="006041E0" w:rsidP="006041E0">
      <w:pPr>
        <w:spacing w:before="120" w:after="120" w:line="360" w:lineRule="auto"/>
        <w:ind w:left="2160"/>
        <w:jc w:val="both"/>
        <w:rPr>
          <w:rFonts w:eastAsiaTheme="minorEastAsia" w:cs="Times"/>
          <w:szCs w:val="20"/>
          <w:lang w:eastAsia="ja-JP"/>
        </w:rPr>
      </w:pPr>
      <w:r w:rsidRPr="006041E0">
        <w:rPr>
          <w:rFonts w:eastAsiaTheme="minorEastAsia" w:cs="Times"/>
          <w:b/>
          <w:bCs/>
          <w:szCs w:val="20"/>
          <w:lang w:eastAsia="ja-JP"/>
        </w:rPr>
        <w:t xml:space="preserve">   Figure </w:t>
      </w:r>
      <w:r w:rsidR="00021262">
        <w:rPr>
          <w:rFonts w:eastAsiaTheme="minorEastAsia" w:cs="Times"/>
          <w:b/>
          <w:bCs/>
          <w:szCs w:val="20"/>
          <w:lang w:eastAsia="ja-JP"/>
        </w:rPr>
        <w:t>1</w:t>
      </w:r>
      <w:r w:rsidRPr="006041E0">
        <w:rPr>
          <w:rFonts w:eastAsiaTheme="minorEastAsia" w:cs="Times"/>
          <w:szCs w:val="20"/>
          <w:lang w:eastAsia="ja-JP"/>
        </w:rPr>
        <w:t>. A-IoT device locating in between Readers.</w:t>
      </w:r>
    </w:p>
    <w:p w14:paraId="76699096" w14:textId="347883B1" w:rsidR="009D3E8A" w:rsidRPr="009F3342" w:rsidRDefault="009D3E8A" w:rsidP="009D3E8A">
      <w:pPr>
        <w:jc w:val="both"/>
        <w:rPr>
          <w:rFonts w:eastAsiaTheme="minorEastAsia" w:cs="Times"/>
          <w:b/>
          <w:bCs/>
          <w:szCs w:val="20"/>
          <w:lang w:val="en-US" w:eastAsia="ja-JP"/>
        </w:rPr>
      </w:pPr>
      <w:r w:rsidRPr="009F3342">
        <w:rPr>
          <w:b/>
          <w:bCs/>
          <w:lang w:val="en-US"/>
        </w:rPr>
        <w:t xml:space="preserve">Proposal 6: For paging, </w:t>
      </w:r>
      <w:r w:rsidRPr="009F3342">
        <w:rPr>
          <w:rFonts w:eastAsiaTheme="minorEastAsia" w:cs="Times"/>
          <w:b/>
          <w:bCs/>
          <w:szCs w:val="20"/>
          <w:lang w:val="en-US" w:eastAsia="ja-JP"/>
        </w:rPr>
        <w:t xml:space="preserve">RAN2 to discuss </w:t>
      </w:r>
      <w:r w:rsidR="006017DC">
        <w:rPr>
          <w:rFonts w:eastAsiaTheme="minorEastAsia" w:cs="Times"/>
          <w:b/>
          <w:bCs/>
          <w:szCs w:val="20"/>
          <w:lang w:val="en-US" w:eastAsia="ja-JP"/>
        </w:rPr>
        <w:t>definition of</w:t>
      </w:r>
      <w:r w:rsidRPr="009F3342">
        <w:rPr>
          <w:rFonts w:eastAsiaTheme="minorEastAsia" w:cs="Times"/>
          <w:b/>
          <w:bCs/>
          <w:szCs w:val="20"/>
          <w:lang w:val="en-US" w:eastAsia="ja-JP"/>
        </w:rPr>
        <w:t xml:space="preserve"> the device </w:t>
      </w:r>
      <w:proofErr w:type="spellStart"/>
      <w:r w:rsidRPr="009F3342">
        <w:rPr>
          <w:rFonts w:eastAsiaTheme="minorEastAsia" w:cs="Times"/>
          <w:b/>
          <w:bCs/>
          <w:szCs w:val="20"/>
          <w:lang w:val="en-US" w:eastAsia="ja-JP"/>
        </w:rPr>
        <w:t>behavio</w:t>
      </w:r>
      <w:r w:rsidR="00FB37C9">
        <w:rPr>
          <w:rFonts w:eastAsiaTheme="minorEastAsia" w:cs="Times"/>
          <w:b/>
          <w:bCs/>
          <w:szCs w:val="20"/>
          <w:lang w:val="en-US" w:eastAsia="ja-JP"/>
        </w:rPr>
        <w:t>u</w:t>
      </w:r>
      <w:r w:rsidRPr="009F3342">
        <w:rPr>
          <w:rFonts w:eastAsiaTheme="minorEastAsia" w:cs="Times"/>
          <w:b/>
          <w:bCs/>
          <w:szCs w:val="20"/>
          <w:lang w:val="en-US" w:eastAsia="ja-JP"/>
        </w:rPr>
        <w:t>r</w:t>
      </w:r>
      <w:proofErr w:type="spellEnd"/>
      <w:r w:rsidRPr="009F3342">
        <w:rPr>
          <w:rFonts w:eastAsiaTheme="minorEastAsia" w:cs="Times"/>
          <w:b/>
          <w:bCs/>
          <w:szCs w:val="20"/>
          <w:lang w:val="en-US" w:eastAsia="ja-JP"/>
        </w:rPr>
        <w:t xml:space="preserve"> when the device receives more than one triggering </w:t>
      </w:r>
      <w:r w:rsidR="0019644D" w:rsidRPr="009F3342">
        <w:rPr>
          <w:rFonts w:eastAsiaTheme="minorEastAsia" w:cs="Times"/>
          <w:b/>
          <w:bCs/>
          <w:szCs w:val="20"/>
          <w:lang w:val="en-US" w:eastAsia="ja-JP"/>
        </w:rPr>
        <w:t xml:space="preserve">paging </w:t>
      </w:r>
      <w:r w:rsidRPr="009F3342">
        <w:rPr>
          <w:rFonts w:eastAsiaTheme="minorEastAsia" w:cs="Times"/>
          <w:b/>
          <w:bCs/>
          <w:szCs w:val="20"/>
          <w:lang w:val="en-US" w:eastAsia="ja-JP"/>
        </w:rPr>
        <w:t>message in a</w:t>
      </w:r>
      <w:r w:rsidRPr="00605075">
        <w:rPr>
          <w:rFonts w:eastAsiaTheme="minorEastAsia" w:cs="Times"/>
          <w:b/>
          <w:szCs w:val="20"/>
          <w:lang w:val="en-US" w:eastAsia="ja-JP"/>
        </w:rPr>
        <w:t xml:space="preserve"> period</w:t>
      </w:r>
      <w:r w:rsidRPr="009F3342">
        <w:rPr>
          <w:rFonts w:eastAsiaTheme="minorEastAsia" w:cs="Times"/>
          <w:b/>
          <w:bCs/>
          <w:szCs w:val="20"/>
          <w:lang w:val="en-US" w:eastAsia="ja-JP"/>
        </w:rPr>
        <w:t xml:space="preserve"> from different readers.</w:t>
      </w:r>
    </w:p>
    <w:p w14:paraId="4E1191EC" w14:textId="10879C80" w:rsidR="00047869" w:rsidRDefault="00047869" w:rsidP="006D19AA">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321D3587"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rPr>
          <w:rFonts w:eastAsia="SimSun"/>
          <w:szCs w:val="20"/>
          <w:lang w:val="en-US" w:eastAsia="ja-JP"/>
        </w:rPr>
        <w:t xml:space="preserve"> </w:t>
      </w:r>
      <w:r w:rsidR="00E62106">
        <w:t>paging.</w:t>
      </w:r>
    </w:p>
    <w:p w14:paraId="4DBF79C6" w14:textId="77777777" w:rsidR="00826379" w:rsidRDefault="00826379" w:rsidP="00826379">
      <w:pPr>
        <w:jc w:val="both"/>
        <w:rPr>
          <w:b/>
          <w:bCs/>
        </w:rPr>
      </w:pPr>
    </w:p>
    <w:p w14:paraId="20D09A2E" w14:textId="77777777" w:rsidR="00605075" w:rsidRDefault="00605075" w:rsidP="00605075">
      <w:r w:rsidRPr="00C37B41">
        <w:rPr>
          <w:b/>
          <w:bCs/>
        </w:rPr>
        <w:t>Observation 1: No conclusions have been made neither in SA2 nor SA3 on how to handle security aspects for UE-id and identification</w:t>
      </w:r>
      <w:r>
        <w:t>.</w:t>
      </w:r>
    </w:p>
    <w:p w14:paraId="1572D51F" w14:textId="77777777" w:rsidR="00605075" w:rsidRDefault="00605075" w:rsidP="00826379">
      <w:pPr>
        <w:jc w:val="both"/>
        <w:rPr>
          <w:b/>
          <w:bCs/>
        </w:rPr>
      </w:pPr>
    </w:p>
    <w:p w14:paraId="64AB47C1" w14:textId="77777777" w:rsidR="00605075" w:rsidRPr="00C37B41" w:rsidRDefault="00605075" w:rsidP="00605075">
      <w:pPr>
        <w:rPr>
          <w:b/>
          <w:bCs/>
        </w:rPr>
      </w:pPr>
      <w:r w:rsidRPr="00C37B41">
        <w:rPr>
          <w:b/>
          <w:bCs/>
        </w:rPr>
        <w:t>Proposal 1: Wait for SA2 and SA3 progress related to usage of UE-identification and security.</w:t>
      </w:r>
    </w:p>
    <w:p w14:paraId="24A771AA" w14:textId="77777777" w:rsidR="008B0304" w:rsidRDefault="008B0304" w:rsidP="008B0304">
      <w:pPr>
        <w:jc w:val="both"/>
        <w:rPr>
          <w:b/>
          <w:bCs/>
          <w:lang w:val="en-US"/>
        </w:rPr>
      </w:pPr>
    </w:p>
    <w:p w14:paraId="7715D49D" w14:textId="4B660A56" w:rsidR="008B0304" w:rsidRDefault="008B0304" w:rsidP="008B0304">
      <w:pPr>
        <w:jc w:val="both"/>
        <w:rPr>
          <w:b/>
          <w:bCs/>
          <w:lang w:val="en-US"/>
        </w:rPr>
      </w:pPr>
      <w:r w:rsidRPr="001D42C2">
        <w:rPr>
          <w:b/>
          <w:bCs/>
          <w:lang w:val="en-US"/>
        </w:rPr>
        <w:t>Observation</w:t>
      </w:r>
      <w:r>
        <w:rPr>
          <w:b/>
          <w:bCs/>
          <w:lang w:val="en-US"/>
        </w:rPr>
        <w:t xml:space="preserve"> 2</w:t>
      </w:r>
      <w:r w:rsidRPr="0096452E">
        <w:rPr>
          <w:b/>
          <w:bCs/>
          <w:lang w:val="en-US"/>
        </w:rPr>
        <w:t>: The trigger message needs to contain information of what type of trigger message it is, (inventory or command).</w:t>
      </w:r>
    </w:p>
    <w:p w14:paraId="7D4E74FE" w14:textId="77777777" w:rsidR="00DC1637" w:rsidRDefault="00DC1637" w:rsidP="008B0304">
      <w:pPr>
        <w:jc w:val="both"/>
        <w:rPr>
          <w:b/>
          <w:bCs/>
          <w:lang w:val="en-US"/>
        </w:rPr>
      </w:pPr>
    </w:p>
    <w:p w14:paraId="38E1BB1D" w14:textId="77777777" w:rsidR="00DC1637" w:rsidRPr="008B0304" w:rsidRDefault="00DC1637" w:rsidP="00DC1637">
      <w:pPr>
        <w:jc w:val="both"/>
        <w:rPr>
          <w:b/>
          <w:bCs/>
          <w:lang w:val="en-US"/>
        </w:rPr>
      </w:pPr>
      <w:r w:rsidRPr="003D260D">
        <w:rPr>
          <w:b/>
          <w:bCs/>
          <w:lang w:val="en-US"/>
        </w:rPr>
        <w:t xml:space="preserve">Observation </w:t>
      </w:r>
      <w:r>
        <w:rPr>
          <w:b/>
          <w:bCs/>
          <w:lang w:val="en-US"/>
        </w:rPr>
        <w:t>3</w:t>
      </w:r>
      <w:r w:rsidRPr="003D260D">
        <w:rPr>
          <w:b/>
          <w:bCs/>
          <w:lang w:val="en-US"/>
        </w:rPr>
        <w:t xml:space="preserve">: </w:t>
      </w:r>
      <w:r>
        <w:rPr>
          <w:b/>
          <w:bCs/>
          <w:lang w:val="en-US"/>
        </w:rPr>
        <w:t>The message needs to contain identification, and t</w:t>
      </w:r>
      <w:r w:rsidRPr="008B0304">
        <w:rPr>
          <w:b/>
          <w:bCs/>
          <w:lang w:val="en-US"/>
        </w:rPr>
        <w:t>he size of the ID depends on the number of ID´s that is to be included in a single trigger message.</w:t>
      </w:r>
    </w:p>
    <w:p w14:paraId="63B043DA" w14:textId="77777777" w:rsidR="008B0304" w:rsidRDefault="008B0304" w:rsidP="008B0304">
      <w:pPr>
        <w:jc w:val="both"/>
        <w:rPr>
          <w:b/>
          <w:bCs/>
          <w:lang w:val="en-US"/>
        </w:rPr>
      </w:pPr>
    </w:p>
    <w:p w14:paraId="30C51607" w14:textId="77777777" w:rsidR="008B0304" w:rsidRPr="0035592D" w:rsidRDefault="008B0304" w:rsidP="008B0304">
      <w:pPr>
        <w:jc w:val="both"/>
        <w:rPr>
          <w:b/>
          <w:bCs/>
          <w:lang w:val="en-US"/>
        </w:rPr>
      </w:pPr>
      <w:r w:rsidRPr="0035592D">
        <w:rPr>
          <w:b/>
          <w:bCs/>
          <w:lang w:val="en-US"/>
        </w:rPr>
        <w:t>Proposal</w:t>
      </w:r>
      <w:r>
        <w:rPr>
          <w:b/>
          <w:bCs/>
          <w:lang w:val="en-US"/>
        </w:rPr>
        <w:t xml:space="preserve"> 2</w:t>
      </w:r>
      <w:r w:rsidRPr="0035592D">
        <w:rPr>
          <w:b/>
          <w:bCs/>
          <w:lang w:val="en-US"/>
        </w:rPr>
        <w:t>: Further discuss the size and max</w:t>
      </w:r>
      <w:r>
        <w:rPr>
          <w:b/>
          <w:bCs/>
          <w:lang w:val="en-US"/>
        </w:rPr>
        <w:t>imum</w:t>
      </w:r>
      <w:r w:rsidRPr="0035592D">
        <w:rPr>
          <w:b/>
          <w:bCs/>
          <w:lang w:val="en-US"/>
        </w:rPr>
        <w:t xml:space="preserve"> number of </w:t>
      </w:r>
      <w:r>
        <w:rPr>
          <w:b/>
          <w:bCs/>
          <w:lang w:val="en-US"/>
        </w:rPr>
        <w:t>D</w:t>
      </w:r>
      <w:r w:rsidRPr="0035592D">
        <w:rPr>
          <w:b/>
          <w:bCs/>
          <w:lang w:val="en-US"/>
        </w:rPr>
        <w:t xml:space="preserve">evice </w:t>
      </w:r>
      <w:r>
        <w:rPr>
          <w:b/>
          <w:bCs/>
          <w:lang w:val="en-US"/>
        </w:rPr>
        <w:t>I</w:t>
      </w:r>
      <w:r w:rsidRPr="0035592D">
        <w:rPr>
          <w:b/>
          <w:bCs/>
          <w:lang w:val="en-US"/>
        </w:rPr>
        <w:t>ds in</w:t>
      </w:r>
      <w:r>
        <w:rPr>
          <w:b/>
          <w:bCs/>
          <w:lang w:val="en-US"/>
        </w:rPr>
        <w:t xml:space="preserve"> a single</w:t>
      </w:r>
      <w:r w:rsidRPr="0035592D">
        <w:rPr>
          <w:b/>
          <w:bCs/>
          <w:lang w:val="en-US"/>
        </w:rPr>
        <w:t xml:space="preserve"> trigger message, </w:t>
      </w:r>
    </w:p>
    <w:p w14:paraId="55014D42" w14:textId="77777777" w:rsidR="008B0304" w:rsidRDefault="008B0304" w:rsidP="008B0304">
      <w:pPr>
        <w:jc w:val="both"/>
        <w:rPr>
          <w:b/>
          <w:bCs/>
          <w:lang w:val="en-US"/>
        </w:rPr>
      </w:pPr>
    </w:p>
    <w:p w14:paraId="1BC99D46" w14:textId="77777777" w:rsidR="008B0304" w:rsidRDefault="008B0304" w:rsidP="008B0304">
      <w:pPr>
        <w:jc w:val="both"/>
        <w:rPr>
          <w:lang w:val="en-US"/>
        </w:rPr>
      </w:pPr>
      <w:r w:rsidRPr="0035592D">
        <w:rPr>
          <w:b/>
          <w:bCs/>
          <w:lang w:val="en-US"/>
        </w:rPr>
        <w:t>Proposal</w:t>
      </w:r>
      <w:r>
        <w:rPr>
          <w:b/>
          <w:bCs/>
          <w:lang w:val="en-US"/>
        </w:rPr>
        <w:t xml:space="preserve"> 3</w:t>
      </w:r>
      <w:r w:rsidRPr="0035592D">
        <w:rPr>
          <w:b/>
          <w:bCs/>
          <w:lang w:val="en-US"/>
        </w:rPr>
        <w:t xml:space="preserve">: Further discuss how to convey </w:t>
      </w:r>
      <w:r>
        <w:rPr>
          <w:b/>
          <w:bCs/>
          <w:lang w:val="en-US"/>
        </w:rPr>
        <w:t>u</w:t>
      </w:r>
      <w:r w:rsidRPr="0035592D">
        <w:rPr>
          <w:b/>
          <w:bCs/>
          <w:lang w:val="en-US"/>
        </w:rPr>
        <w:t>plink configuration for performing Random Access like procedure</w:t>
      </w:r>
      <w:r>
        <w:rPr>
          <w:lang w:val="en-US"/>
        </w:rPr>
        <w:t>.</w:t>
      </w:r>
    </w:p>
    <w:p w14:paraId="67840EE6" w14:textId="77777777" w:rsidR="008B0304" w:rsidRPr="0096452E" w:rsidRDefault="008B0304" w:rsidP="008B0304">
      <w:pPr>
        <w:jc w:val="both"/>
        <w:rPr>
          <w:b/>
          <w:bCs/>
          <w:lang w:val="en-US"/>
        </w:rPr>
      </w:pPr>
    </w:p>
    <w:p w14:paraId="1B75E4C1" w14:textId="77777777" w:rsidR="008B0304" w:rsidRPr="00CF3599" w:rsidRDefault="008B0304" w:rsidP="008B0304">
      <w:pPr>
        <w:jc w:val="both"/>
        <w:rPr>
          <w:b/>
          <w:bCs/>
          <w:lang w:val="en-US"/>
        </w:rPr>
      </w:pPr>
      <w:r w:rsidRPr="00CF3599">
        <w:rPr>
          <w:b/>
          <w:bCs/>
          <w:lang w:val="en-US"/>
        </w:rPr>
        <w:t xml:space="preserve">Proposal </w:t>
      </w:r>
      <w:r>
        <w:rPr>
          <w:b/>
          <w:bCs/>
          <w:lang w:val="en-US"/>
        </w:rPr>
        <w:t>4</w:t>
      </w:r>
      <w:r w:rsidRPr="00CF3599">
        <w:rPr>
          <w:b/>
          <w:bCs/>
          <w:lang w:val="en-US"/>
        </w:rPr>
        <w:t>: Further study the alternatives of explicit and implicit resource configuration.</w:t>
      </w:r>
    </w:p>
    <w:p w14:paraId="43D167CD" w14:textId="66AC7937" w:rsidR="0022321C" w:rsidRDefault="0022321C" w:rsidP="0022321C">
      <w:pPr>
        <w:jc w:val="both"/>
        <w:rPr>
          <w:lang w:val="en-US"/>
        </w:rPr>
      </w:pPr>
    </w:p>
    <w:p w14:paraId="0459D75A" w14:textId="77777777" w:rsidR="008B0304" w:rsidRPr="00D742CD" w:rsidRDefault="008B0304" w:rsidP="008B0304">
      <w:pPr>
        <w:jc w:val="both"/>
        <w:rPr>
          <w:b/>
          <w:bCs/>
          <w:lang w:val="en-US"/>
        </w:rPr>
      </w:pPr>
      <w:r w:rsidRPr="00AD0EEA">
        <w:rPr>
          <w:b/>
          <w:bCs/>
          <w:lang w:val="en-US"/>
        </w:rPr>
        <w:t>Proposal</w:t>
      </w:r>
      <w:r>
        <w:rPr>
          <w:b/>
          <w:bCs/>
          <w:lang w:val="en-US"/>
        </w:rPr>
        <w:t xml:space="preserve"> 5</w:t>
      </w:r>
      <w:r w:rsidRPr="00D742CD">
        <w:rPr>
          <w:b/>
          <w:bCs/>
          <w:lang w:val="en-US"/>
        </w:rPr>
        <w:t>: For paging, further discuss the need for device identification, DRX functionality and subgrouping.</w:t>
      </w:r>
    </w:p>
    <w:p w14:paraId="48880E7C" w14:textId="77777777" w:rsidR="008B0304" w:rsidRDefault="008B0304" w:rsidP="0022321C">
      <w:pPr>
        <w:jc w:val="both"/>
        <w:rPr>
          <w:lang w:val="en-US"/>
        </w:rPr>
      </w:pPr>
    </w:p>
    <w:p w14:paraId="09976BA3" w14:textId="77777777" w:rsidR="008B0304" w:rsidRPr="009F3342" w:rsidRDefault="008B0304" w:rsidP="008B0304">
      <w:pPr>
        <w:jc w:val="both"/>
        <w:rPr>
          <w:rFonts w:eastAsiaTheme="minorEastAsia" w:cs="Times"/>
          <w:b/>
          <w:bCs/>
          <w:szCs w:val="20"/>
          <w:lang w:val="en-US" w:eastAsia="ja-JP"/>
        </w:rPr>
      </w:pPr>
      <w:r w:rsidRPr="009F3342">
        <w:rPr>
          <w:b/>
          <w:bCs/>
          <w:lang w:val="en-US"/>
        </w:rPr>
        <w:t xml:space="preserve">Proposal 6: For paging, </w:t>
      </w:r>
      <w:r w:rsidRPr="009F3342">
        <w:rPr>
          <w:rFonts w:eastAsiaTheme="minorEastAsia" w:cs="Times"/>
          <w:b/>
          <w:bCs/>
          <w:szCs w:val="20"/>
          <w:lang w:val="en-US" w:eastAsia="ja-JP"/>
        </w:rPr>
        <w:t xml:space="preserve">RAN2 to discuss </w:t>
      </w:r>
      <w:r>
        <w:rPr>
          <w:rFonts w:eastAsiaTheme="minorEastAsia" w:cs="Times"/>
          <w:b/>
          <w:bCs/>
          <w:szCs w:val="20"/>
          <w:lang w:val="en-US" w:eastAsia="ja-JP"/>
        </w:rPr>
        <w:t>definition of</w:t>
      </w:r>
      <w:r w:rsidRPr="009F3342">
        <w:rPr>
          <w:rFonts w:eastAsiaTheme="minorEastAsia" w:cs="Times"/>
          <w:b/>
          <w:bCs/>
          <w:szCs w:val="20"/>
          <w:lang w:val="en-US" w:eastAsia="ja-JP"/>
        </w:rPr>
        <w:t xml:space="preserve"> the device </w:t>
      </w:r>
      <w:proofErr w:type="spellStart"/>
      <w:r w:rsidRPr="009F3342">
        <w:rPr>
          <w:rFonts w:eastAsiaTheme="minorEastAsia" w:cs="Times"/>
          <w:b/>
          <w:bCs/>
          <w:szCs w:val="20"/>
          <w:lang w:val="en-US" w:eastAsia="ja-JP"/>
        </w:rPr>
        <w:t>behavio</w:t>
      </w:r>
      <w:r>
        <w:rPr>
          <w:rFonts w:eastAsiaTheme="minorEastAsia" w:cs="Times"/>
          <w:b/>
          <w:bCs/>
          <w:szCs w:val="20"/>
          <w:lang w:val="en-US" w:eastAsia="ja-JP"/>
        </w:rPr>
        <w:t>u</w:t>
      </w:r>
      <w:r w:rsidRPr="009F3342">
        <w:rPr>
          <w:rFonts w:eastAsiaTheme="minorEastAsia" w:cs="Times"/>
          <w:b/>
          <w:bCs/>
          <w:szCs w:val="20"/>
          <w:lang w:val="en-US" w:eastAsia="ja-JP"/>
        </w:rPr>
        <w:t>r</w:t>
      </w:r>
      <w:proofErr w:type="spellEnd"/>
      <w:r w:rsidRPr="009F3342">
        <w:rPr>
          <w:rFonts w:eastAsiaTheme="minorEastAsia" w:cs="Times"/>
          <w:b/>
          <w:bCs/>
          <w:szCs w:val="20"/>
          <w:lang w:val="en-US" w:eastAsia="ja-JP"/>
        </w:rPr>
        <w:t xml:space="preserve"> when the device receives more than one triggering paging message in a</w:t>
      </w:r>
      <w:r w:rsidRPr="00605075">
        <w:rPr>
          <w:rFonts w:eastAsiaTheme="minorEastAsia" w:cs="Times"/>
          <w:b/>
          <w:szCs w:val="20"/>
          <w:lang w:val="en-US" w:eastAsia="ja-JP"/>
        </w:rPr>
        <w:t xml:space="preserve"> period</w:t>
      </w:r>
      <w:r w:rsidRPr="009F3342">
        <w:rPr>
          <w:rFonts w:eastAsiaTheme="minorEastAsia" w:cs="Times"/>
          <w:b/>
          <w:bCs/>
          <w:szCs w:val="20"/>
          <w:lang w:val="en-US" w:eastAsia="ja-JP"/>
        </w:rPr>
        <w:t xml:space="preserve"> from different readers.</w:t>
      </w:r>
    </w:p>
    <w:p w14:paraId="09A12A7C" w14:textId="77777777" w:rsidR="008B0304" w:rsidRPr="008B0304" w:rsidRDefault="008B0304" w:rsidP="0022321C">
      <w:pPr>
        <w:jc w:val="both"/>
        <w:rPr>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bookmarkStart w:id="9" w:name="_Ref167612671"/>
      <w:bookmarkEnd w:id="6"/>
      <w:bookmarkEnd w:id="7"/>
      <w:bookmarkEnd w:id="8"/>
    </w:p>
    <w:bookmarkEnd w:id="9"/>
    <w:p w14:paraId="23789270" w14:textId="31126399" w:rsidR="00F77C92"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953521">
        <w:rPr>
          <w:rFonts w:ascii="Times" w:eastAsia="Batang" w:hAnsi="Times"/>
          <w:lang w:val="en-GB" w:eastAsia="x-none"/>
        </w:rPr>
        <w:t>RP-240826, Revised SID: Study on solutions for Ambient IoT (Internet of Things) in NR</w:t>
      </w:r>
    </w:p>
    <w:p w14:paraId="35358A4A" w14:textId="476F216E" w:rsidR="000F4EEC" w:rsidRDefault="00AD25B7" w:rsidP="004A1D66">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38.</w:t>
      </w:r>
      <w:r w:rsidR="00EB4B95">
        <w:rPr>
          <w:rFonts w:ascii="Times" w:eastAsia="Batang" w:hAnsi="Times"/>
          <w:lang w:val="en-GB" w:eastAsia="x-none"/>
        </w:rPr>
        <w:t>848</w:t>
      </w:r>
      <w:r w:rsidR="00196049">
        <w:rPr>
          <w:rFonts w:ascii="Times" w:eastAsia="Batang" w:hAnsi="Times"/>
          <w:lang w:val="en-GB" w:eastAsia="x-none"/>
        </w:rPr>
        <w:t xml:space="preserve">, </w:t>
      </w:r>
      <w:r w:rsidR="004A1D66" w:rsidRPr="004A1D66">
        <w:rPr>
          <w:rFonts w:ascii="Times" w:eastAsia="Batang" w:hAnsi="Times"/>
          <w:lang w:val="en-GB" w:eastAsia="x-none"/>
        </w:rPr>
        <w:t>Study on Ambient IoT (Internet of Things) in RAN</w:t>
      </w:r>
      <w:r w:rsidR="004A1D66">
        <w:rPr>
          <w:rFonts w:ascii="Times" w:eastAsia="Batang" w:hAnsi="Times"/>
          <w:lang w:val="en-GB" w:eastAsia="x-none"/>
        </w:rPr>
        <w:t xml:space="preserve"> </w:t>
      </w:r>
      <w:r w:rsidR="004A1D66" w:rsidRPr="004A1D66">
        <w:rPr>
          <w:rFonts w:ascii="Times" w:eastAsia="Batang" w:hAnsi="Times"/>
          <w:lang w:val="en-GB" w:eastAsia="x-none"/>
        </w:rPr>
        <w:t>(Release 18)</w:t>
      </w:r>
    </w:p>
    <w:p w14:paraId="4D316B41" w14:textId="7E1583F0" w:rsidR="00943023" w:rsidRDefault="00943023" w:rsidP="0015543D">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TR 23.700-13</w:t>
      </w:r>
      <w:r w:rsidR="0015543D">
        <w:rPr>
          <w:rFonts w:ascii="Times" w:eastAsia="Batang" w:hAnsi="Times"/>
          <w:lang w:val="en-GB" w:eastAsia="x-none"/>
        </w:rPr>
        <w:t xml:space="preserve">, </w:t>
      </w:r>
      <w:r w:rsidR="0015543D" w:rsidRPr="0015543D">
        <w:rPr>
          <w:rFonts w:ascii="Times" w:eastAsia="Batang" w:hAnsi="Times"/>
          <w:lang w:val="en-GB" w:eastAsia="x-none"/>
        </w:rPr>
        <w:t>Study on Architecture support of</w:t>
      </w:r>
      <w:r w:rsidR="0015543D">
        <w:rPr>
          <w:rFonts w:ascii="Times" w:eastAsia="Batang" w:hAnsi="Times"/>
          <w:lang w:val="en-GB" w:eastAsia="x-none"/>
        </w:rPr>
        <w:t xml:space="preserve"> </w:t>
      </w:r>
      <w:r w:rsidR="0015543D" w:rsidRPr="0015543D">
        <w:rPr>
          <w:rFonts w:ascii="Times" w:eastAsia="Batang" w:hAnsi="Times"/>
          <w:lang w:val="en-GB" w:eastAsia="x-none"/>
        </w:rPr>
        <w:t>Ambient power-enabled Internet of Things</w:t>
      </w:r>
      <w:r w:rsidR="0015543D">
        <w:rPr>
          <w:rFonts w:ascii="Times" w:eastAsia="Batang" w:hAnsi="Times"/>
          <w:lang w:val="en-GB" w:eastAsia="x-none"/>
        </w:rPr>
        <w:t xml:space="preserve"> </w:t>
      </w:r>
      <w:r w:rsidR="0015543D" w:rsidRPr="0015543D">
        <w:rPr>
          <w:rFonts w:ascii="Times" w:eastAsia="Batang" w:hAnsi="Times"/>
          <w:lang w:val="en-GB" w:eastAsia="x-none"/>
        </w:rPr>
        <w:t>(Release 19)</w:t>
      </w:r>
    </w:p>
    <w:p w14:paraId="4074E1D1" w14:textId="4E18B114" w:rsidR="000135A3" w:rsidRPr="00605075" w:rsidRDefault="00A643B9" w:rsidP="0015543D">
      <w:pPr>
        <w:pStyle w:val="References"/>
        <w:numPr>
          <w:ilvl w:val="0"/>
          <w:numId w:val="9"/>
        </w:numPr>
        <w:autoSpaceDE w:val="0"/>
        <w:autoSpaceDN w:val="0"/>
        <w:snapToGrid w:val="0"/>
        <w:spacing w:after="60"/>
        <w:jc w:val="both"/>
        <w:rPr>
          <w:rStyle w:val="ui-provider"/>
          <w:rFonts w:ascii="Times" w:eastAsia="Batang" w:hAnsi="Times"/>
          <w:lang w:val="en-GB" w:eastAsia="x-none"/>
        </w:rPr>
      </w:pPr>
      <w:r>
        <w:rPr>
          <w:rStyle w:val="ui-provider"/>
        </w:rPr>
        <w:t>RAN1</w:t>
      </w:r>
      <w:r w:rsidR="00F11A45">
        <w:rPr>
          <w:rStyle w:val="ui-provider"/>
        </w:rPr>
        <w:t>#116</w:t>
      </w:r>
      <w:r w:rsidR="00345B58">
        <w:rPr>
          <w:rStyle w:val="ui-provider"/>
        </w:rPr>
        <w:t xml:space="preserve">, </w:t>
      </w:r>
      <w:r w:rsidR="0008686C">
        <w:rPr>
          <w:rStyle w:val="ui-provider"/>
        </w:rPr>
        <w:t>Chair's notes RAN1#116 9.4 R19 Ambient IoT v07</w:t>
      </w:r>
    </w:p>
    <w:p w14:paraId="2F931C57" w14:textId="02134BF5" w:rsidR="007155A1" w:rsidRPr="00605075" w:rsidRDefault="0091203D" w:rsidP="0015543D">
      <w:pPr>
        <w:pStyle w:val="References"/>
        <w:numPr>
          <w:ilvl w:val="0"/>
          <w:numId w:val="9"/>
        </w:numPr>
        <w:autoSpaceDE w:val="0"/>
        <w:autoSpaceDN w:val="0"/>
        <w:snapToGrid w:val="0"/>
        <w:spacing w:after="60"/>
        <w:jc w:val="both"/>
        <w:rPr>
          <w:rStyle w:val="ui-provider"/>
          <w:rFonts w:ascii="Times" w:eastAsia="Batang" w:hAnsi="Times"/>
          <w:lang w:val="en-GB" w:eastAsia="x-none"/>
        </w:rPr>
      </w:pPr>
      <w:r>
        <w:rPr>
          <w:rStyle w:val="ui-provider"/>
        </w:rPr>
        <w:t xml:space="preserve">Minutes </w:t>
      </w:r>
      <w:r w:rsidR="007155A1">
        <w:rPr>
          <w:rStyle w:val="ui-provider"/>
        </w:rPr>
        <w:t>RAN2#126</w:t>
      </w:r>
    </w:p>
    <w:p w14:paraId="19932E70" w14:textId="1CEE39C7" w:rsidR="0091203D" w:rsidRPr="00605075" w:rsidRDefault="0091203D" w:rsidP="0015543D">
      <w:pPr>
        <w:pStyle w:val="References"/>
        <w:numPr>
          <w:ilvl w:val="0"/>
          <w:numId w:val="9"/>
        </w:numPr>
        <w:autoSpaceDE w:val="0"/>
        <w:autoSpaceDN w:val="0"/>
        <w:snapToGrid w:val="0"/>
        <w:spacing w:after="60"/>
        <w:jc w:val="both"/>
        <w:rPr>
          <w:rStyle w:val="ui-provider"/>
          <w:rFonts w:ascii="Times" w:eastAsia="Batang" w:hAnsi="Times"/>
          <w:lang w:val="en-GB" w:eastAsia="x-none"/>
        </w:rPr>
      </w:pPr>
      <w:r>
        <w:rPr>
          <w:rStyle w:val="ui-provider"/>
        </w:rPr>
        <w:t>Minutes RAN2#127</w:t>
      </w:r>
    </w:p>
    <w:p w14:paraId="197759F1" w14:textId="77777777" w:rsidR="002252AA" w:rsidRPr="00C37B41" w:rsidRDefault="002252AA" w:rsidP="002252AA">
      <w:pPr>
        <w:pStyle w:val="References"/>
        <w:numPr>
          <w:ilvl w:val="0"/>
          <w:numId w:val="9"/>
        </w:numPr>
        <w:autoSpaceDE w:val="0"/>
        <w:autoSpaceDN w:val="0"/>
        <w:snapToGrid w:val="0"/>
        <w:spacing w:after="60"/>
        <w:jc w:val="both"/>
        <w:rPr>
          <w:rStyle w:val="ui-provider"/>
          <w:rFonts w:ascii="Times" w:eastAsia="Batang" w:hAnsi="Times"/>
          <w:lang w:val="en-GB" w:eastAsia="x-none"/>
        </w:rPr>
      </w:pPr>
      <w:r>
        <w:t>TR 23.700-13</w:t>
      </w:r>
    </w:p>
    <w:p w14:paraId="5EA45218" w14:textId="3AD02F67" w:rsidR="00AC18FD" w:rsidRPr="00605075" w:rsidRDefault="00AC18FD" w:rsidP="0015543D">
      <w:pPr>
        <w:pStyle w:val="References"/>
        <w:numPr>
          <w:ilvl w:val="0"/>
          <w:numId w:val="9"/>
        </w:numPr>
        <w:autoSpaceDE w:val="0"/>
        <w:autoSpaceDN w:val="0"/>
        <w:snapToGrid w:val="0"/>
        <w:spacing w:after="60"/>
        <w:jc w:val="both"/>
        <w:rPr>
          <w:rFonts w:ascii="Times" w:eastAsia="Batang" w:hAnsi="Times"/>
          <w:lang w:val="en-GB" w:eastAsia="x-none"/>
        </w:rPr>
      </w:pPr>
      <w:r w:rsidRPr="00082CD6">
        <w:t>S2-2407231</w:t>
      </w:r>
    </w:p>
    <w:p w14:paraId="6D9BE77D" w14:textId="1ED81794" w:rsidR="00EF4BAE" w:rsidRPr="00407BE4" w:rsidRDefault="00EF4BAE" w:rsidP="00EF4BAE">
      <w:pPr>
        <w:pStyle w:val="BodyText"/>
        <w:numPr>
          <w:ilvl w:val="0"/>
          <w:numId w:val="9"/>
        </w:numPr>
        <w:spacing w:after="0"/>
        <w:rPr>
          <w:szCs w:val="20"/>
        </w:rPr>
      </w:pPr>
      <w:r w:rsidRPr="00407BE4">
        <w:rPr>
          <w:rFonts w:cs="Arial"/>
          <w:szCs w:val="20"/>
        </w:rPr>
        <w:t>R</w:t>
      </w:r>
      <w:r w:rsidRPr="00407BE4">
        <w:rPr>
          <w:rFonts w:cs="Arial" w:hint="eastAsia"/>
          <w:szCs w:val="20"/>
        </w:rPr>
        <w:t>2</w:t>
      </w:r>
      <w:r w:rsidRPr="00407BE4">
        <w:rPr>
          <w:rFonts w:cs="Arial"/>
          <w:szCs w:val="20"/>
        </w:rPr>
        <w:t xml:space="preserve">-2405603, </w:t>
      </w:r>
      <w:r>
        <w:rPr>
          <w:rFonts w:cs="Arial"/>
          <w:szCs w:val="20"/>
        </w:rPr>
        <w:t>“</w:t>
      </w:r>
      <w:r w:rsidRPr="00407BE4">
        <w:rPr>
          <w:rFonts w:cs="Arial"/>
          <w:szCs w:val="20"/>
        </w:rPr>
        <w:t>Discussion on initial trigger message (paging-like message) on Ambient IoT</w:t>
      </w:r>
      <w:r>
        <w:rPr>
          <w:rFonts w:cs="Arial"/>
          <w:szCs w:val="20"/>
        </w:rPr>
        <w:t>”, RAN2#</w:t>
      </w:r>
      <w:r w:rsidR="00E7009B">
        <w:rPr>
          <w:rFonts w:cs="Arial"/>
          <w:szCs w:val="20"/>
        </w:rPr>
        <w:t>126</w:t>
      </w:r>
    </w:p>
    <w:p w14:paraId="091BFD02" w14:textId="77777777" w:rsidR="004401BA" w:rsidRPr="008B0304" w:rsidRDefault="008C142B" w:rsidP="008B0304">
      <w:pPr>
        <w:pStyle w:val="BodyText"/>
        <w:numPr>
          <w:ilvl w:val="0"/>
          <w:numId w:val="9"/>
        </w:numPr>
        <w:spacing w:after="0"/>
        <w:rPr>
          <w:rFonts w:cs="Arial"/>
          <w:szCs w:val="20"/>
        </w:rPr>
      </w:pPr>
      <w:r w:rsidRPr="004401BA">
        <w:rPr>
          <w:rFonts w:cs="Arial"/>
          <w:szCs w:val="20"/>
        </w:rPr>
        <w:t>R2-2406616</w:t>
      </w:r>
      <w:r w:rsidR="004401BA" w:rsidRPr="004401BA">
        <w:rPr>
          <w:rFonts w:cs="Arial"/>
          <w:szCs w:val="20"/>
        </w:rPr>
        <w:t xml:space="preserve">, </w:t>
      </w:r>
      <w:r w:rsidR="004401BA" w:rsidRPr="008B0304">
        <w:rPr>
          <w:rFonts w:cs="Arial"/>
          <w:szCs w:val="20"/>
        </w:rPr>
        <w:t>Considerations on random access aspects for Ambient IoT</w:t>
      </w:r>
    </w:p>
    <w:p w14:paraId="22FEC352" w14:textId="77777777" w:rsidR="00F77C92" w:rsidRPr="001D0E7D" w:rsidRDefault="00F77C92" w:rsidP="00AE20D3">
      <w:pPr>
        <w:pStyle w:val="ListParagraph"/>
        <w:spacing w:after="160"/>
        <w:ind w:leftChars="0" w:left="360"/>
        <w:contextualSpacing/>
      </w:pPr>
    </w:p>
    <w:sectPr w:rsidR="00F77C92"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8977C" w14:textId="77777777" w:rsidR="00A002C7" w:rsidRDefault="00A002C7">
      <w:r>
        <w:separator/>
      </w:r>
    </w:p>
  </w:endnote>
  <w:endnote w:type="continuationSeparator" w:id="0">
    <w:p w14:paraId="6EB99504" w14:textId="77777777" w:rsidR="00A002C7" w:rsidRDefault="00A002C7">
      <w:r>
        <w:continuationSeparator/>
      </w:r>
    </w:p>
  </w:endnote>
  <w:endnote w:type="continuationNotice" w:id="1">
    <w:p w14:paraId="0F7B4844" w14:textId="77777777" w:rsidR="00A002C7" w:rsidRDefault="00A00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0B27A" w14:textId="77777777" w:rsidR="00A002C7" w:rsidRDefault="00A002C7">
      <w:r>
        <w:separator/>
      </w:r>
    </w:p>
  </w:footnote>
  <w:footnote w:type="continuationSeparator" w:id="0">
    <w:p w14:paraId="6B1848A9" w14:textId="77777777" w:rsidR="00A002C7" w:rsidRDefault="00A002C7">
      <w:r>
        <w:continuationSeparator/>
      </w:r>
    </w:p>
  </w:footnote>
  <w:footnote w:type="continuationNotice" w:id="1">
    <w:p w14:paraId="639A6E54" w14:textId="77777777" w:rsidR="00A002C7" w:rsidRDefault="00A002C7"/>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E34FFB"/>
    <w:multiLevelType w:val="multilevel"/>
    <w:tmpl w:val="0834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23"/>
  </w:num>
  <w:num w:numId="3" w16cid:durableId="821190532">
    <w:abstractNumId w:val="32"/>
  </w:num>
  <w:num w:numId="4" w16cid:durableId="419059909">
    <w:abstractNumId w:val="31"/>
  </w:num>
  <w:num w:numId="5" w16cid:durableId="781650960">
    <w:abstractNumId w:val="8"/>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29"/>
  </w:num>
  <w:num w:numId="8" w16cid:durableId="488406463">
    <w:abstractNumId w:val="20"/>
  </w:num>
  <w:num w:numId="9" w16cid:durableId="761680676">
    <w:abstractNumId w:val="16"/>
  </w:num>
  <w:num w:numId="10" w16cid:durableId="978073890">
    <w:abstractNumId w:val="18"/>
  </w:num>
  <w:num w:numId="11" w16cid:durableId="1723017376">
    <w:abstractNumId w:val="28"/>
  </w:num>
  <w:num w:numId="12" w16cid:durableId="403836944">
    <w:abstractNumId w:val="0"/>
  </w:num>
  <w:num w:numId="13" w16cid:durableId="1813985888">
    <w:abstractNumId w:val="10"/>
  </w:num>
  <w:num w:numId="14" w16cid:durableId="169949760">
    <w:abstractNumId w:val="30"/>
  </w:num>
  <w:num w:numId="15" w16cid:durableId="1787387837">
    <w:abstractNumId w:val="6"/>
  </w:num>
  <w:num w:numId="16" w16cid:durableId="255023871">
    <w:abstractNumId w:val="7"/>
  </w:num>
  <w:num w:numId="17" w16cid:durableId="722097473">
    <w:abstractNumId w:val="22"/>
  </w:num>
  <w:num w:numId="18" w16cid:durableId="1656373832">
    <w:abstractNumId w:val="17"/>
  </w:num>
  <w:num w:numId="19" w16cid:durableId="106706587">
    <w:abstractNumId w:val="25"/>
  </w:num>
  <w:num w:numId="20" w16cid:durableId="567307394">
    <w:abstractNumId w:val="5"/>
  </w:num>
  <w:num w:numId="21" w16cid:durableId="1934821656">
    <w:abstractNumId w:val="26"/>
  </w:num>
  <w:num w:numId="22" w16cid:durableId="69470917">
    <w:abstractNumId w:val="14"/>
  </w:num>
  <w:num w:numId="23" w16cid:durableId="957030794">
    <w:abstractNumId w:val="11"/>
  </w:num>
  <w:num w:numId="24" w16cid:durableId="1410810369">
    <w:abstractNumId w:val="12"/>
  </w:num>
  <w:num w:numId="25" w16cid:durableId="1061095517">
    <w:abstractNumId w:val="9"/>
  </w:num>
  <w:num w:numId="26" w16cid:durableId="679746716">
    <w:abstractNumId w:val="19"/>
  </w:num>
  <w:num w:numId="27" w16cid:durableId="1081567108">
    <w:abstractNumId w:val="13"/>
  </w:num>
  <w:num w:numId="28" w16cid:durableId="1982148233">
    <w:abstractNumId w:val="27"/>
  </w:num>
  <w:num w:numId="29" w16cid:durableId="228347569">
    <w:abstractNumId w:val="24"/>
  </w:num>
  <w:num w:numId="30" w16cid:durableId="292828429">
    <w:abstractNumId w:val="15"/>
  </w:num>
  <w:num w:numId="31" w16cid:durableId="375396853">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520"/>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852"/>
    <w:rsid w:val="0002088D"/>
    <w:rsid w:val="00020974"/>
    <w:rsid w:val="0002097D"/>
    <w:rsid w:val="00020B2C"/>
    <w:rsid w:val="00020B3C"/>
    <w:rsid w:val="00020F37"/>
    <w:rsid w:val="00021002"/>
    <w:rsid w:val="00021262"/>
    <w:rsid w:val="000212CB"/>
    <w:rsid w:val="00021350"/>
    <w:rsid w:val="000215C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43F5"/>
    <w:rsid w:val="000445C5"/>
    <w:rsid w:val="000447CC"/>
    <w:rsid w:val="000447FD"/>
    <w:rsid w:val="000449D0"/>
    <w:rsid w:val="000449FE"/>
    <w:rsid w:val="00044CEE"/>
    <w:rsid w:val="000450FC"/>
    <w:rsid w:val="00045130"/>
    <w:rsid w:val="000451AE"/>
    <w:rsid w:val="00045401"/>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869"/>
    <w:rsid w:val="0004796D"/>
    <w:rsid w:val="00047E19"/>
    <w:rsid w:val="00047F2F"/>
    <w:rsid w:val="00050087"/>
    <w:rsid w:val="000507C2"/>
    <w:rsid w:val="000507E1"/>
    <w:rsid w:val="00050898"/>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CA6"/>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7DB"/>
    <w:rsid w:val="00056889"/>
    <w:rsid w:val="00056B38"/>
    <w:rsid w:val="00056B6B"/>
    <w:rsid w:val="00056B77"/>
    <w:rsid w:val="00056DF3"/>
    <w:rsid w:val="000571A5"/>
    <w:rsid w:val="0005720C"/>
    <w:rsid w:val="000575D7"/>
    <w:rsid w:val="00057764"/>
    <w:rsid w:val="00057776"/>
    <w:rsid w:val="00057AEF"/>
    <w:rsid w:val="00057D72"/>
    <w:rsid w:val="00057FAA"/>
    <w:rsid w:val="000600B4"/>
    <w:rsid w:val="00060193"/>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D2E"/>
    <w:rsid w:val="00064F61"/>
    <w:rsid w:val="00065264"/>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A6B"/>
    <w:rsid w:val="00067E61"/>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5BC"/>
    <w:rsid w:val="000726AD"/>
    <w:rsid w:val="00072970"/>
    <w:rsid w:val="00072D23"/>
    <w:rsid w:val="00072D43"/>
    <w:rsid w:val="00072EF1"/>
    <w:rsid w:val="000731F9"/>
    <w:rsid w:val="0007320C"/>
    <w:rsid w:val="0007394F"/>
    <w:rsid w:val="00073F4B"/>
    <w:rsid w:val="00073FF8"/>
    <w:rsid w:val="000744F8"/>
    <w:rsid w:val="0007455F"/>
    <w:rsid w:val="0007475F"/>
    <w:rsid w:val="00074770"/>
    <w:rsid w:val="00074A2B"/>
    <w:rsid w:val="00075C5E"/>
    <w:rsid w:val="00075F8D"/>
    <w:rsid w:val="000760A8"/>
    <w:rsid w:val="000760F6"/>
    <w:rsid w:val="00076483"/>
    <w:rsid w:val="000767D1"/>
    <w:rsid w:val="00076954"/>
    <w:rsid w:val="00076C47"/>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67"/>
    <w:rsid w:val="000817DA"/>
    <w:rsid w:val="000818EB"/>
    <w:rsid w:val="000819BC"/>
    <w:rsid w:val="00081A03"/>
    <w:rsid w:val="00081BC0"/>
    <w:rsid w:val="00081D2A"/>
    <w:rsid w:val="00081DA2"/>
    <w:rsid w:val="00081DD2"/>
    <w:rsid w:val="00081FB2"/>
    <w:rsid w:val="00082362"/>
    <w:rsid w:val="00082935"/>
    <w:rsid w:val="000829CA"/>
    <w:rsid w:val="00082A10"/>
    <w:rsid w:val="00082CD6"/>
    <w:rsid w:val="00082D12"/>
    <w:rsid w:val="00082DC2"/>
    <w:rsid w:val="00082E80"/>
    <w:rsid w:val="00083197"/>
    <w:rsid w:val="000833BD"/>
    <w:rsid w:val="0008378C"/>
    <w:rsid w:val="00083851"/>
    <w:rsid w:val="000839F4"/>
    <w:rsid w:val="00083AE6"/>
    <w:rsid w:val="00083BFB"/>
    <w:rsid w:val="00083D47"/>
    <w:rsid w:val="00083DFE"/>
    <w:rsid w:val="00083E06"/>
    <w:rsid w:val="00083EE9"/>
    <w:rsid w:val="000842F8"/>
    <w:rsid w:val="00084757"/>
    <w:rsid w:val="00084B6D"/>
    <w:rsid w:val="00084C02"/>
    <w:rsid w:val="000851B2"/>
    <w:rsid w:val="00085392"/>
    <w:rsid w:val="00085535"/>
    <w:rsid w:val="0008563D"/>
    <w:rsid w:val="00085724"/>
    <w:rsid w:val="0008585F"/>
    <w:rsid w:val="00085AC8"/>
    <w:rsid w:val="00085B54"/>
    <w:rsid w:val="00085B6E"/>
    <w:rsid w:val="00085B87"/>
    <w:rsid w:val="00085D27"/>
    <w:rsid w:val="00085FBC"/>
    <w:rsid w:val="000862A2"/>
    <w:rsid w:val="00086326"/>
    <w:rsid w:val="000863CC"/>
    <w:rsid w:val="000863ED"/>
    <w:rsid w:val="0008660D"/>
    <w:rsid w:val="0008686C"/>
    <w:rsid w:val="00086AE5"/>
    <w:rsid w:val="00086CAC"/>
    <w:rsid w:val="00086DAB"/>
    <w:rsid w:val="00086F5C"/>
    <w:rsid w:val="00086F9A"/>
    <w:rsid w:val="00087010"/>
    <w:rsid w:val="00087209"/>
    <w:rsid w:val="00087630"/>
    <w:rsid w:val="000876A3"/>
    <w:rsid w:val="00087716"/>
    <w:rsid w:val="000877E1"/>
    <w:rsid w:val="000877E4"/>
    <w:rsid w:val="0008796B"/>
    <w:rsid w:val="00087B25"/>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2C3"/>
    <w:rsid w:val="000A3519"/>
    <w:rsid w:val="000A35B2"/>
    <w:rsid w:val="000A3932"/>
    <w:rsid w:val="000A3D5A"/>
    <w:rsid w:val="000A3E0C"/>
    <w:rsid w:val="000A3F83"/>
    <w:rsid w:val="000A40EF"/>
    <w:rsid w:val="000A417A"/>
    <w:rsid w:val="000A418D"/>
    <w:rsid w:val="000A42D4"/>
    <w:rsid w:val="000A4331"/>
    <w:rsid w:val="000A4333"/>
    <w:rsid w:val="000A49FD"/>
    <w:rsid w:val="000A4A3F"/>
    <w:rsid w:val="000A4B10"/>
    <w:rsid w:val="000A4CA3"/>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7DC"/>
    <w:rsid w:val="000A69ED"/>
    <w:rsid w:val="000A6ABA"/>
    <w:rsid w:val="000A6B78"/>
    <w:rsid w:val="000A7109"/>
    <w:rsid w:val="000A7253"/>
    <w:rsid w:val="000A731B"/>
    <w:rsid w:val="000A73FF"/>
    <w:rsid w:val="000A775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D49"/>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545"/>
    <w:rsid w:val="000B7D16"/>
    <w:rsid w:val="000B7EBA"/>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ED1"/>
    <w:rsid w:val="000E1FE7"/>
    <w:rsid w:val="000E2014"/>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3E9"/>
    <w:rsid w:val="000E6571"/>
    <w:rsid w:val="000E6765"/>
    <w:rsid w:val="000E67F5"/>
    <w:rsid w:val="000E6823"/>
    <w:rsid w:val="000E68DF"/>
    <w:rsid w:val="000E6A10"/>
    <w:rsid w:val="000E6D2D"/>
    <w:rsid w:val="000E70EE"/>
    <w:rsid w:val="000E750F"/>
    <w:rsid w:val="000E7D5C"/>
    <w:rsid w:val="000E7E1F"/>
    <w:rsid w:val="000F01BA"/>
    <w:rsid w:val="000F028E"/>
    <w:rsid w:val="000F0388"/>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69"/>
    <w:rsid w:val="000F2DCA"/>
    <w:rsid w:val="000F329C"/>
    <w:rsid w:val="000F354D"/>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71A"/>
    <w:rsid w:val="000F78BF"/>
    <w:rsid w:val="000F7E73"/>
    <w:rsid w:val="00100269"/>
    <w:rsid w:val="00100463"/>
    <w:rsid w:val="001004B6"/>
    <w:rsid w:val="00100608"/>
    <w:rsid w:val="00100796"/>
    <w:rsid w:val="00100819"/>
    <w:rsid w:val="00100F64"/>
    <w:rsid w:val="0010102B"/>
    <w:rsid w:val="00101103"/>
    <w:rsid w:val="001013E9"/>
    <w:rsid w:val="00101793"/>
    <w:rsid w:val="0010190C"/>
    <w:rsid w:val="00101D4F"/>
    <w:rsid w:val="00101EEF"/>
    <w:rsid w:val="00102042"/>
    <w:rsid w:val="00102388"/>
    <w:rsid w:val="00102586"/>
    <w:rsid w:val="001028D4"/>
    <w:rsid w:val="001029DD"/>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5F9"/>
    <w:rsid w:val="001076C6"/>
    <w:rsid w:val="00107882"/>
    <w:rsid w:val="00107BFC"/>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4FD6"/>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D70"/>
    <w:rsid w:val="00147E2F"/>
    <w:rsid w:val="0015026A"/>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E55"/>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ACA"/>
    <w:rsid w:val="00164FF6"/>
    <w:rsid w:val="00165184"/>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3B"/>
    <w:rsid w:val="00167AC3"/>
    <w:rsid w:val="00167B86"/>
    <w:rsid w:val="00167D4D"/>
    <w:rsid w:val="00167F3B"/>
    <w:rsid w:val="00170010"/>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C8E"/>
    <w:rsid w:val="00180D5C"/>
    <w:rsid w:val="00180E03"/>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0A8"/>
    <w:rsid w:val="001841B2"/>
    <w:rsid w:val="001843B8"/>
    <w:rsid w:val="00184AD1"/>
    <w:rsid w:val="00184B21"/>
    <w:rsid w:val="00184CB3"/>
    <w:rsid w:val="00185137"/>
    <w:rsid w:val="0018544E"/>
    <w:rsid w:val="001856E7"/>
    <w:rsid w:val="00185D57"/>
    <w:rsid w:val="00185DA0"/>
    <w:rsid w:val="00186365"/>
    <w:rsid w:val="001864F6"/>
    <w:rsid w:val="00187041"/>
    <w:rsid w:val="00187238"/>
    <w:rsid w:val="00187597"/>
    <w:rsid w:val="0018782A"/>
    <w:rsid w:val="00187C00"/>
    <w:rsid w:val="00187C27"/>
    <w:rsid w:val="00190397"/>
    <w:rsid w:val="001905BF"/>
    <w:rsid w:val="00190819"/>
    <w:rsid w:val="001908AF"/>
    <w:rsid w:val="001908C7"/>
    <w:rsid w:val="00190A98"/>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049"/>
    <w:rsid w:val="00196142"/>
    <w:rsid w:val="001961B2"/>
    <w:rsid w:val="001962CF"/>
    <w:rsid w:val="0019644D"/>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7C0"/>
    <w:rsid w:val="001A07C7"/>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364"/>
    <w:rsid w:val="001A2602"/>
    <w:rsid w:val="001A2741"/>
    <w:rsid w:val="001A2800"/>
    <w:rsid w:val="001A2DA0"/>
    <w:rsid w:val="001A3127"/>
    <w:rsid w:val="001A32A1"/>
    <w:rsid w:val="001A3642"/>
    <w:rsid w:val="001A41FA"/>
    <w:rsid w:val="001A4287"/>
    <w:rsid w:val="001A4423"/>
    <w:rsid w:val="001A4679"/>
    <w:rsid w:val="001A4738"/>
    <w:rsid w:val="001A4833"/>
    <w:rsid w:val="001A4C16"/>
    <w:rsid w:val="001A4C4A"/>
    <w:rsid w:val="001A4D35"/>
    <w:rsid w:val="001A50B6"/>
    <w:rsid w:val="001A511C"/>
    <w:rsid w:val="001A514C"/>
    <w:rsid w:val="001A5490"/>
    <w:rsid w:val="001A5695"/>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EEC"/>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99F"/>
    <w:rsid w:val="001D0D45"/>
    <w:rsid w:val="001D0E7D"/>
    <w:rsid w:val="001D1091"/>
    <w:rsid w:val="001D1112"/>
    <w:rsid w:val="001D117C"/>
    <w:rsid w:val="001D11DA"/>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2C2"/>
    <w:rsid w:val="001D4739"/>
    <w:rsid w:val="001D47EE"/>
    <w:rsid w:val="001D4A5A"/>
    <w:rsid w:val="001D4E02"/>
    <w:rsid w:val="001D5891"/>
    <w:rsid w:val="001D5943"/>
    <w:rsid w:val="001D5B34"/>
    <w:rsid w:val="001D5CB6"/>
    <w:rsid w:val="001D5EA7"/>
    <w:rsid w:val="001D6402"/>
    <w:rsid w:val="001D6450"/>
    <w:rsid w:val="001D65DD"/>
    <w:rsid w:val="001D67F5"/>
    <w:rsid w:val="001D6883"/>
    <w:rsid w:val="001D69BC"/>
    <w:rsid w:val="001D6B74"/>
    <w:rsid w:val="001D6E42"/>
    <w:rsid w:val="001D6EA3"/>
    <w:rsid w:val="001D7399"/>
    <w:rsid w:val="001D73EB"/>
    <w:rsid w:val="001D74C9"/>
    <w:rsid w:val="001D762F"/>
    <w:rsid w:val="001D7782"/>
    <w:rsid w:val="001D7ABE"/>
    <w:rsid w:val="001D7B12"/>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A74"/>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4B6"/>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4E40"/>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E3"/>
    <w:rsid w:val="001F744E"/>
    <w:rsid w:val="001F74F3"/>
    <w:rsid w:val="001F759B"/>
    <w:rsid w:val="001F7814"/>
    <w:rsid w:val="001F7858"/>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92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5F77"/>
    <w:rsid w:val="002060A3"/>
    <w:rsid w:val="00206662"/>
    <w:rsid w:val="002066E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C35"/>
    <w:rsid w:val="00210E13"/>
    <w:rsid w:val="002110B7"/>
    <w:rsid w:val="0021136F"/>
    <w:rsid w:val="0021190B"/>
    <w:rsid w:val="00211B0E"/>
    <w:rsid w:val="00211BB3"/>
    <w:rsid w:val="00211C02"/>
    <w:rsid w:val="00211F14"/>
    <w:rsid w:val="00211FE8"/>
    <w:rsid w:val="00212050"/>
    <w:rsid w:val="00212083"/>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4242"/>
    <w:rsid w:val="0022436E"/>
    <w:rsid w:val="002244A6"/>
    <w:rsid w:val="0022464D"/>
    <w:rsid w:val="0022473A"/>
    <w:rsid w:val="00224915"/>
    <w:rsid w:val="00224B95"/>
    <w:rsid w:val="00224D37"/>
    <w:rsid w:val="00225146"/>
    <w:rsid w:val="002251F3"/>
    <w:rsid w:val="002252AA"/>
    <w:rsid w:val="002252FF"/>
    <w:rsid w:val="0022553D"/>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6A"/>
    <w:rsid w:val="002336A4"/>
    <w:rsid w:val="00233C87"/>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819"/>
    <w:rsid w:val="0023692B"/>
    <w:rsid w:val="00236A55"/>
    <w:rsid w:val="00236AA1"/>
    <w:rsid w:val="00236B00"/>
    <w:rsid w:val="00236B07"/>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898"/>
    <w:rsid w:val="00245A9B"/>
    <w:rsid w:val="00245DA2"/>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6F"/>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616"/>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7AF"/>
    <w:rsid w:val="002579C2"/>
    <w:rsid w:val="00257A23"/>
    <w:rsid w:val="002600ED"/>
    <w:rsid w:val="00260460"/>
    <w:rsid w:val="002604BF"/>
    <w:rsid w:val="002606FA"/>
    <w:rsid w:val="0026083B"/>
    <w:rsid w:val="00260F9C"/>
    <w:rsid w:val="002610C8"/>
    <w:rsid w:val="0026141C"/>
    <w:rsid w:val="00261699"/>
    <w:rsid w:val="0026171E"/>
    <w:rsid w:val="00261792"/>
    <w:rsid w:val="00261922"/>
    <w:rsid w:val="00261B46"/>
    <w:rsid w:val="00261D33"/>
    <w:rsid w:val="00261EF3"/>
    <w:rsid w:val="0026208C"/>
    <w:rsid w:val="002623FF"/>
    <w:rsid w:val="002624FA"/>
    <w:rsid w:val="00262962"/>
    <w:rsid w:val="00262A04"/>
    <w:rsid w:val="00262C13"/>
    <w:rsid w:val="00262DF3"/>
    <w:rsid w:val="00262F38"/>
    <w:rsid w:val="00263124"/>
    <w:rsid w:val="00263145"/>
    <w:rsid w:val="00263556"/>
    <w:rsid w:val="002639D9"/>
    <w:rsid w:val="00263B1B"/>
    <w:rsid w:val="00263E60"/>
    <w:rsid w:val="00263E9F"/>
    <w:rsid w:val="00263FFC"/>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70776"/>
    <w:rsid w:val="002707EA"/>
    <w:rsid w:val="002708EA"/>
    <w:rsid w:val="00270997"/>
    <w:rsid w:val="00270AE1"/>
    <w:rsid w:val="00270B61"/>
    <w:rsid w:val="00270D75"/>
    <w:rsid w:val="00270DA3"/>
    <w:rsid w:val="00271262"/>
    <w:rsid w:val="00271351"/>
    <w:rsid w:val="00271665"/>
    <w:rsid w:val="00271FD5"/>
    <w:rsid w:val="0027239C"/>
    <w:rsid w:val="00272503"/>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77B86"/>
    <w:rsid w:val="00277FC9"/>
    <w:rsid w:val="00280156"/>
    <w:rsid w:val="00280215"/>
    <w:rsid w:val="00280367"/>
    <w:rsid w:val="002807B1"/>
    <w:rsid w:val="00280E6C"/>
    <w:rsid w:val="0028115B"/>
    <w:rsid w:val="00281164"/>
    <w:rsid w:val="002814ED"/>
    <w:rsid w:val="00281784"/>
    <w:rsid w:val="0028182A"/>
    <w:rsid w:val="00281D18"/>
    <w:rsid w:val="00282044"/>
    <w:rsid w:val="002821BF"/>
    <w:rsid w:val="00282323"/>
    <w:rsid w:val="002823F4"/>
    <w:rsid w:val="00282663"/>
    <w:rsid w:val="002826AF"/>
    <w:rsid w:val="00282852"/>
    <w:rsid w:val="00282AD8"/>
    <w:rsid w:val="00282CD5"/>
    <w:rsid w:val="00282EB0"/>
    <w:rsid w:val="002832BA"/>
    <w:rsid w:val="002836C0"/>
    <w:rsid w:val="0028371C"/>
    <w:rsid w:val="002837AA"/>
    <w:rsid w:val="00283C8F"/>
    <w:rsid w:val="00284483"/>
    <w:rsid w:val="0028495C"/>
    <w:rsid w:val="00284AB4"/>
    <w:rsid w:val="00284AB5"/>
    <w:rsid w:val="00284C11"/>
    <w:rsid w:val="00284EB2"/>
    <w:rsid w:val="00284ECB"/>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68A"/>
    <w:rsid w:val="00292753"/>
    <w:rsid w:val="00292E6B"/>
    <w:rsid w:val="00292ED1"/>
    <w:rsid w:val="00292EDB"/>
    <w:rsid w:val="00292F7F"/>
    <w:rsid w:val="002930C9"/>
    <w:rsid w:val="0029318A"/>
    <w:rsid w:val="002931FD"/>
    <w:rsid w:val="00293242"/>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9DF"/>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1"/>
    <w:rsid w:val="002C23E3"/>
    <w:rsid w:val="002C240A"/>
    <w:rsid w:val="002C27E8"/>
    <w:rsid w:val="002C2928"/>
    <w:rsid w:val="002C30DA"/>
    <w:rsid w:val="002C33F2"/>
    <w:rsid w:val="002C3E21"/>
    <w:rsid w:val="002C3EFC"/>
    <w:rsid w:val="002C3FEE"/>
    <w:rsid w:val="002C4059"/>
    <w:rsid w:val="002C4486"/>
    <w:rsid w:val="002C44A9"/>
    <w:rsid w:val="002C45C6"/>
    <w:rsid w:val="002C491B"/>
    <w:rsid w:val="002C4930"/>
    <w:rsid w:val="002C4C87"/>
    <w:rsid w:val="002C4D41"/>
    <w:rsid w:val="002C4F66"/>
    <w:rsid w:val="002C5323"/>
    <w:rsid w:val="002C5399"/>
    <w:rsid w:val="002C541A"/>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AEB"/>
    <w:rsid w:val="002D02EA"/>
    <w:rsid w:val="002D0DD4"/>
    <w:rsid w:val="002D10A7"/>
    <w:rsid w:val="002D15B5"/>
    <w:rsid w:val="002D18A3"/>
    <w:rsid w:val="002D1935"/>
    <w:rsid w:val="002D1F42"/>
    <w:rsid w:val="002D2035"/>
    <w:rsid w:val="002D2081"/>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97A"/>
    <w:rsid w:val="002E0A9C"/>
    <w:rsid w:val="002E13BD"/>
    <w:rsid w:val="002E1893"/>
    <w:rsid w:val="002E199A"/>
    <w:rsid w:val="002E1D67"/>
    <w:rsid w:val="002E2167"/>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475"/>
    <w:rsid w:val="002E471C"/>
    <w:rsid w:val="002E4AAC"/>
    <w:rsid w:val="002E4AB0"/>
    <w:rsid w:val="002E4B57"/>
    <w:rsid w:val="002E5001"/>
    <w:rsid w:val="002E574A"/>
    <w:rsid w:val="002E5798"/>
    <w:rsid w:val="002E59C1"/>
    <w:rsid w:val="002E5B26"/>
    <w:rsid w:val="002E5C62"/>
    <w:rsid w:val="002E5EF9"/>
    <w:rsid w:val="002E65E9"/>
    <w:rsid w:val="002E6601"/>
    <w:rsid w:val="002E6739"/>
    <w:rsid w:val="002E694F"/>
    <w:rsid w:val="002E6A79"/>
    <w:rsid w:val="002E6BE6"/>
    <w:rsid w:val="002E6F43"/>
    <w:rsid w:val="002E6FFF"/>
    <w:rsid w:val="002E75B9"/>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D47"/>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BB"/>
    <w:rsid w:val="002F7DC9"/>
    <w:rsid w:val="002F7DFA"/>
    <w:rsid w:val="003009DD"/>
    <w:rsid w:val="00300A2D"/>
    <w:rsid w:val="00300D35"/>
    <w:rsid w:val="00300E50"/>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4E9"/>
    <w:rsid w:val="00304A89"/>
    <w:rsid w:val="00304BCC"/>
    <w:rsid w:val="00304C24"/>
    <w:rsid w:val="003051B2"/>
    <w:rsid w:val="00305502"/>
    <w:rsid w:val="003055E5"/>
    <w:rsid w:val="003056E6"/>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444B"/>
    <w:rsid w:val="00314BBA"/>
    <w:rsid w:val="00314CC0"/>
    <w:rsid w:val="00315811"/>
    <w:rsid w:val="00315A33"/>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C4A"/>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56C"/>
    <w:rsid w:val="003345AB"/>
    <w:rsid w:val="00334773"/>
    <w:rsid w:val="003349D6"/>
    <w:rsid w:val="003349EB"/>
    <w:rsid w:val="00334C50"/>
    <w:rsid w:val="00334E03"/>
    <w:rsid w:val="00335051"/>
    <w:rsid w:val="003350CB"/>
    <w:rsid w:val="0033517A"/>
    <w:rsid w:val="003351B9"/>
    <w:rsid w:val="00335296"/>
    <w:rsid w:val="003353C5"/>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815"/>
    <w:rsid w:val="00336CBE"/>
    <w:rsid w:val="00336F96"/>
    <w:rsid w:val="0033735D"/>
    <w:rsid w:val="003373C9"/>
    <w:rsid w:val="0033771A"/>
    <w:rsid w:val="00337A68"/>
    <w:rsid w:val="00337ADB"/>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863"/>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BD2"/>
    <w:rsid w:val="00344F56"/>
    <w:rsid w:val="0034524F"/>
    <w:rsid w:val="0034526C"/>
    <w:rsid w:val="00345387"/>
    <w:rsid w:val="00345805"/>
    <w:rsid w:val="00345B58"/>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9C7"/>
    <w:rsid w:val="00352A0F"/>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6FAB"/>
    <w:rsid w:val="00357143"/>
    <w:rsid w:val="003571D7"/>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7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A25"/>
    <w:rsid w:val="00366CF1"/>
    <w:rsid w:val="00366ED4"/>
    <w:rsid w:val="003674E8"/>
    <w:rsid w:val="00367554"/>
    <w:rsid w:val="003676C5"/>
    <w:rsid w:val="003679F6"/>
    <w:rsid w:val="00367BD7"/>
    <w:rsid w:val="00367F44"/>
    <w:rsid w:val="0037015B"/>
    <w:rsid w:val="00370319"/>
    <w:rsid w:val="0037039A"/>
    <w:rsid w:val="00370579"/>
    <w:rsid w:val="003707DE"/>
    <w:rsid w:val="003709A8"/>
    <w:rsid w:val="00370CA7"/>
    <w:rsid w:val="00370E6B"/>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0FBA"/>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AB4"/>
    <w:rsid w:val="00382B6A"/>
    <w:rsid w:val="00382CB0"/>
    <w:rsid w:val="00382DC4"/>
    <w:rsid w:val="00382FC5"/>
    <w:rsid w:val="00383021"/>
    <w:rsid w:val="00383164"/>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F4B"/>
    <w:rsid w:val="003854C7"/>
    <w:rsid w:val="00385772"/>
    <w:rsid w:val="0038583B"/>
    <w:rsid w:val="0038589C"/>
    <w:rsid w:val="00385F35"/>
    <w:rsid w:val="003863A8"/>
    <w:rsid w:val="003864D7"/>
    <w:rsid w:val="00386643"/>
    <w:rsid w:val="00386A0C"/>
    <w:rsid w:val="00386ACE"/>
    <w:rsid w:val="00386D08"/>
    <w:rsid w:val="00387068"/>
    <w:rsid w:val="003874B0"/>
    <w:rsid w:val="00387967"/>
    <w:rsid w:val="00387E89"/>
    <w:rsid w:val="00387FDD"/>
    <w:rsid w:val="003900F5"/>
    <w:rsid w:val="00390201"/>
    <w:rsid w:val="003903AF"/>
    <w:rsid w:val="0039068C"/>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9E3"/>
    <w:rsid w:val="00395C03"/>
    <w:rsid w:val="00395C91"/>
    <w:rsid w:val="00395E5D"/>
    <w:rsid w:val="00395F77"/>
    <w:rsid w:val="00396072"/>
    <w:rsid w:val="00396268"/>
    <w:rsid w:val="00396D9C"/>
    <w:rsid w:val="00396EFA"/>
    <w:rsid w:val="00397060"/>
    <w:rsid w:val="00397234"/>
    <w:rsid w:val="003975FA"/>
    <w:rsid w:val="0039762A"/>
    <w:rsid w:val="00397681"/>
    <w:rsid w:val="00397789"/>
    <w:rsid w:val="003977C0"/>
    <w:rsid w:val="003978AE"/>
    <w:rsid w:val="00397DE9"/>
    <w:rsid w:val="00397E19"/>
    <w:rsid w:val="003A0203"/>
    <w:rsid w:val="003A028C"/>
    <w:rsid w:val="003A02F7"/>
    <w:rsid w:val="003A0936"/>
    <w:rsid w:val="003A0A18"/>
    <w:rsid w:val="003A100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732"/>
    <w:rsid w:val="003A688F"/>
    <w:rsid w:val="003A68F7"/>
    <w:rsid w:val="003A6A4E"/>
    <w:rsid w:val="003A6BFB"/>
    <w:rsid w:val="003A6C9C"/>
    <w:rsid w:val="003A6E9F"/>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E"/>
    <w:rsid w:val="003B356E"/>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E0"/>
    <w:rsid w:val="003B7A09"/>
    <w:rsid w:val="003B7BF6"/>
    <w:rsid w:val="003B7C10"/>
    <w:rsid w:val="003B7EF9"/>
    <w:rsid w:val="003C04C5"/>
    <w:rsid w:val="003C0618"/>
    <w:rsid w:val="003C0758"/>
    <w:rsid w:val="003C0B84"/>
    <w:rsid w:val="003C0BBF"/>
    <w:rsid w:val="003C0BDC"/>
    <w:rsid w:val="003C0C8F"/>
    <w:rsid w:val="003C0CC9"/>
    <w:rsid w:val="003C0F0B"/>
    <w:rsid w:val="003C0F1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3D"/>
    <w:rsid w:val="003C3350"/>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459"/>
    <w:rsid w:val="003D0866"/>
    <w:rsid w:val="003D0883"/>
    <w:rsid w:val="003D0A11"/>
    <w:rsid w:val="003D0CD2"/>
    <w:rsid w:val="003D126F"/>
    <w:rsid w:val="003D145F"/>
    <w:rsid w:val="003D16B9"/>
    <w:rsid w:val="003D196A"/>
    <w:rsid w:val="003D1A23"/>
    <w:rsid w:val="003D208D"/>
    <w:rsid w:val="003D2129"/>
    <w:rsid w:val="003D2480"/>
    <w:rsid w:val="003D260D"/>
    <w:rsid w:val="003D2C7B"/>
    <w:rsid w:val="003D2DCE"/>
    <w:rsid w:val="003D301E"/>
    <w:rsid w:val="003D3208"/>
    <w:rsid w:val="003D32F8"/>
    <w:rsid w:val="003D34F7"/>
    <w:rsid w:val="003D38C0"/>
    <w:rsid w:val="003D3934"/>
    <w:rsid w:val="003D3A39"/>
    <w:rsid w:val="003D3B22"/>
    <w:rsid w:val="003D3C05"/>
    <w:rsid w:val="003D3CD7"/>
    <w:rsid w:val="003D3F42"/>
    <w:rsid w:val="003D412F"/>
    <w:rsid w:val="003D426C"/>
    <w:rsid w:val="003D45CC"/>
    <w:rsid w:val="003D4601"/>
    <w:rsid w:val="003D4666"/>
    <w:rsid w:val="003D46B0"/>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7E0"/>
    <w:rsid w:val="003E29BD"/>
    <w:rsid w:val="003E2B86"/>
    <w:rsid w:val="003E2CBB"/>
    <w:rsid w:val="003E2EBB"/>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1E7"/>
    <w:rsid w:val="003F07DF"/>
    <w:rsid w:val="003F0AA0"/>
    <w:rsid w:val="003F0B6C"/>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3F1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B43"/>
    <w:rsid w:val="003F7C6B"/>
    <w:rsid w:val="003F7C87"/>
    <w:rsid w:val="0040075F"/>
    <w:rsid w:val="00400784"/>
    <w:rsid w:val="004008A3"/>
    <w:rsid w:val="00400D0C"/>
    <w:rsid w:val="00400E42"/>
    <w:rsid w:val="00400E8E"/>
    <w:rsid w:val="00401601"/>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182"/>
    <w:rsid w:val="00404329"/>
    <w:rsid w:val="0040475F"/>
    <w:rsid w:val="00404ADC"/>
    <w:rsid w:val="00404EC1"/>
    <w:rsid w:val="00404EC5"/>
    <w:rsid w:val="0040576F"/>
    <w:rsid w:val="004058AF"/>
    <w:rsid w:val="00405A10"/>
    <w:rsid w:val="00405A4E"/>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399"/>
    <w:rsid w:val="004145D0"/>
    <w:rsid w:val="00414B45"/>
    <w:rsid w:val="00414DBF"/>
    <w:rsid w:val="00414F7F"/>
    <w:rsid w:val="00414FE3"/>
    <w:rsid w:val="004150EB"/>
    <w:rsid w:val="00415266"/>
    <w:rsid w:val="00415560"/>
    <w:rsid w:val="004155F9"/>
    <w:rsid w:val="00415AE7"/>
    <w:rsid w:val="00416321"/>
    <w:rsid w:val="004163A3"/>
    <w:rsid w:val="0041684F"/>
    <w:rsid w:val="004169A7"/>
    <w:rsid w:val="00416A3E"/>
    <w:rsid w:val="00416B2D"/>
    <w:rsid w:val="00416C60"/>
    <w:rsid w:val="004173F2"/>
    <w:rsid w:val="0041752B"/>
    <w:rsid w:val="004177DB"/>
    <w:rsid w:val="00417C10"/>
    <w:rsid w:val="00417DCA"/>
    <w:rsid w:val="004202EF"/>
    <w:rsid w:val="004203AC"/>
    <w:rsid w:val="00420469"/>
    <w:rsid w:val="00420486"/>
    <w:rsid w:val="004206AD"/>
    <w:rsid w:val="00420781"/>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F2"/>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557"/>
    <w:rsid w:val="0043084C"/>
    <w:rsid w:val="00430B95"/>
    <w:rsid w:val="00430EED"/>
    <w:rsid w:val="004318E7"/>
    <w:rsid w:val="00431935"/>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9D"/>
    <w:rsid w:val="00434513"/>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AB"/>
    <w:rsid w:val="00437C33"/>
    <w:rsid w:val="00437C95"/>
    <w:rsid w:val="00437CAE"/>
    <w:rsid w:val="00437F89"/>
    <w:rsid w:val="004401B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33"/>
    <w:rsid w:val="00454883"/>
    <w:rsid w:val="004549AE"/>
    <w:rsid w:val="00454A73"/>
    <w:rsid w:val="00454AEB"/>
    <w:rsid w:val="00454BBD"/>
    <w:rsid w:val="00455057"/>
    <w:rsid w:val="00455468"/>
    <w:rsid w:val="004555F8"/>
    <w:rsid w:val="00455785"/>
    <w:rsid w:val="00455BF7"/>
    <w:rsid w:val="00455C20"/>
    <w:rsid w:val="00455C85"/>
    <w:rsid w:val="00455EB0"/>
    <w:rsid w:val="0045649D"/>
    <w:rsid w:val="004567D3"/>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5434"/>
    <w:rsid w:val="0046547F"/>
    <w:rsid w:val="00466224"/>
    <w:rsid w:val="00466262"/>
    <w:rsid w:val="004663BE"/>
    <w:rsid w:val="004667B6"/>
    <w:rsid w:val="00466903"/>
    <w:rsid w:val="00466C20"/>
    <w:rsid w:val="00466D3D"/>
    <w:rsid w:val="00466DF2"/>
    <w:rsid w:val="00466F3D"/>
    <w:rsid w:val="00467275"/>
    <w:rsid w:val="0046736D"/>
    <w:rsid w:val="00467544"/>
    <w:rsid w:val="00467616"/>
    <w:rsid w:val="00467629"/>
    <w:rsid w:val="00467800"/>
    <w:rsid w:val="004678D2"/>
    <w:rsid w:val="00470090"/>
    <w:rsid w:val="0047023A"/>
    <w:rsid w:val="00470514"/>
    <w:rsid w:val="004707FE"/>
    <w:rsid w:val="004708AE"/>
    <w:rsid w:val="00470D14"/>
    <w:rsid w:val="00470DED"/>
    <w:rsid w:val="004715B4"/>
    <w:rsid w:val="004718C3"/>
    <w:rsid w:val="0047192F"/>
    <w:rsid w:val="00471C30"/>
    <w:rsid w:val="00471DA5"/>
    <w:rsid w:val="00472068"/>
    <w:rsid w:val="0047207F"/>
    <w:rsid w:val="004724A7"/>
    <w:rsid w:val="004725D0"/>
    <w:rsid w:val="00473685"/>
    <w:rsid w:val="004739D0"/>
    <w:rsid w:val="00473A7A"/>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6070"/>
    <w:rsid w:val="004762DC"/>
    <w:rsid w:val="00476766"/>
    <w:rsid w:val="00476911"/>
    <w:rsid w:val="00476B8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18"/>
    <w:rsid w:val="00482921"/>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A3B"/>
    <w:rsid w:val="00491B60"/>
    <w:rsid w:val="00491BA7"/>
    <w:rsid w:val="00492022"/>
    <w:rsid w:val="00492E5E"/>
    <w:rsid w:val="00493148"/>
    <w:rsid w:val="00493484"/>
    <w:rsid w:val="004935CF"/>
    <w:rsid w:val="00493B7E"/>
    <w:rsid w:val="00493CA3"/>
    <w:rsid w:val="00493E50"/>
    <w:rsid w:val="00494158"/>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ADA"/>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55C"/>
    <w:rsid w:val="004A4651"/>
    <w:rsid w:val="004A46DA"/>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BE4"/>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40A"/>
    <w:rsid w:val="004C2DF1"/>
    <w:rsid w:val="004C2E29"/>
    <w:rsid w:val="004C33A8"/>
    <w:rsid w:val="004C34EA"/>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3F3"/>
    <w:rsid w:val="004D04B1"/>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BCF"/>
    <w:rsid w:val="004D4FA0"/>
    <w:rsid w:val="004D533E"/>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0D2"/>
    <w:rsid w:val="004D722B"/>
    <w:rsid w:val="004D7409"/>
    <w:rsid w:val="004D7614"/>
    <w:rsid w:val="004D76FF"/>
    <w:rsid w:val="004D780D"/>
    <w:rsid w:val="004D788B"/>
    <w:rsid w:val="004D7A0B"/>
    <w:rsid w:val="004D7B4A"/>
    <w:rsid w:val="004E0026"/>
    <w:rsid w:val="004E054B"/>
    <w:rsid w:val="004E05A5"/>
    <w:rsid w:val="004E072C"/>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2F00"/>
    <w:rsid w:val="004E3115"/>
    <w:rsid w:val="004E318B"/>
    <w:rsid w:val="004E3772"/>
    <w:rsid w:val="004E37BD"/>
    <w:rsid w:val="004E3A38"/>
    <w:rsid w:val="004E3B23"/>
    <w:rsid w:val="004E3C1E"/>
    <w:rsid w:val="004E3CBF"/>
    <w:rsid w:val="004E3FB7"/>
    <w:rsid w:val="004E40A9"/>
    <w:rsid w:val="004E40BD"/>
    <w:rsid w:val="004E4292"/>
    <w:rsid w:val="004E4565"/>
    <w:rsid w:val="004E45C8"/>
    <w:rsid w:val="004E4C3B"/>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A20"/>
    <w:rsid w:val="004E723C"/>
    <w:rsid w:val="004E7288"/>
    <w:rsid w:val="004E7342"/>
    <w:rsid w:val="004E7469"/>
    <w:rsid w:val="004E78C3"/>
    <w:rsid w:val="004E7CB3"/>
    <w:rsid w:val="004E7DFE"/>
    <w:rsid w:val="004F008A"/>
    <w:rsid w:val="004F0094"/>
    <w:rsid w:val="004F0413"/>
    <w:rsid w:val="004F056B"/>
    <w:rsid w:val="004F0583"/>
    <w:rsid w:val="004F073E"/>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748"/>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2E6"/>
    <w:rsid w:val="004F6300"/>
    <w:rsid w:val="004F671A"/>
    <w:rsid w:val="004F6907"/>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805"/>
    <w:rsid w:val="00500C78"/>
    <w:rsid w:val="00500E51"/>
    <w:rsid w:val="00500E6E"/>
    <w:rsid w:val="0050183C"/>
    <w:rsid w:val="00501883"/>
    <w:rsid w:val="005018F5"/>
    <w:rsid w:val="00501993"/>
    <w:rsid w:val="00501A6D"/>
    <w:rsid w:val="00501AA6"/>
    <w:rsid w:val="00501B7C"/>
    <w:rsid w:val="00501E35"/>
    <w:rsid w:val="00501F48"/>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28F"/>
    <w:rsid w:val="00515393"/>
    <w:rsid w:val="00515450"/>
    <w:rsid w:val="00515460"/>
    <w:rsid w:val="005154F5"/>
    <w:rsid w:val="00515E75"/>
    <w:rsid w:val="0051612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403"/>
    <w:rsid w:val="005254B3"/>
    <w:rsid w:val="00526120"/>
    <w:rsid w:val="0052626A"/>
    <w:rsid w:val="00526605"/>
    <w:rsid w:val="00526B0F"/>
    <w:rsid w:val="00526B98"/>
    <w:rsid w:val="00526BCC"/>
    <w:rsid w:val="005272E8"/>
    <w:rsid w:val="00527429"/>
    <w:rsid w:val="00527556"/>
    <w:rsid w:val="00527559"/>
    <w:rsid w:val="005277AD"/>
    <w:rsid w:val="00527A6F"/>
    <w:rsid w:val="00527D08"/>
    <w:rsid w:val="00527F9D"/>
    <w:rsid w:val="005301D4"/>
    <w:rsid w:val="005301DC"/>
    <w:rsid w:val="00530440"/>
    <w:rsid w:val="00530450"/>
    <w:rsid w:val="00530505"/>
    <w:rsid w:val="00530642"/>
    <w:rsid w:val="005306DA"/>
    <w:rsid w:val="00530B71"/>
    <w:rsid w:val="00530EB0"/>
    <w:rsid w:val="00531089"/>
    <w:rsid w:val="005316C5"/>
    <w:rsid w:val="005316F9"/>
    <w:rsid w:val="00531757"/>
    <w:rsid w:val="00531808"/>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773"/>
    <w:rsid w:val="00537AE3"/>
    <w:rsid w:val="00537CB6"/>
    <w:rsid w:val="00537D7B"/>
    <w:rsid w:val="00537EB0"/>
    <w:rsid w:val="0054057C"/>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4012"/>
    <w:rsid w:val="00544289"/>
    <w:rsid w:val="005446E0"/>
    <w:rsid w:val="005449E7"/>
    <w:rsid w:val="00544A4C"/>
    <w:rsid w:val="00544C8A"/>
    <w:rsid w:val="00544DC4"/>
    <w:rsid w:val="0054523B"/>
    <w:rsid w:val="005452BF"/>
    <w:rsid w:val="00545391"/>
    <w:rsid w:val="00545569"/>
    <w:rsid w:val="005459C1"/>
    <w:rsid w:val="00545D56"/>
    <w:rsid w:val="00546203"/>
    <w:rsid w:val="00546224"/>
    <w:rsid w:val="005462BB"/>
    <w:rsid w:val="0054639F"/>
    <w:rsid w:val="005466D8"/>
    <w:rsid w:val="00546EF2"/>
    <w:rsid w:val="005472D8"/>
    <w:rsid w:val="005473A0"/>
    <w:rsid w:val="0054744A"/>
    <w:rsid w:val="00547EFA"/>
    <w:rsid w:val="00547FB5"/>
    <w:rsid w:val="00550428"/>
    <w:rsid w:val="00551032"/>
    <w:rsid w:val="00551601"/>
    <w:rsid w:val="00551B19"/>
    <w:rsid w:val="00551CA2"/>
    <w:rsid w:val="00551F1D"/>
    <w:rsid w:val="00551FF2"/>
    <w:rsid w:val="0055200E"/>
    <w:rsid w:val="005521CC"/>
    <w:rsid w:val="00552D6F"/>
    <w:rsid w:val="00552FF3"/>
    <w:rsid w:val="0055303D"/>
    <w:rsid w:val="00553240"/>
    <w:rsid w:val="00553246"/>
    <w:rsid w:val="00553344"/>
    <w:rsid w:val="00553616"/>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5F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523"/>
    <w:rsid w:val="0057467D"/>
    <w:rsid w:val="005746C3"/>
    <w:rsid w:val="005749D7"/>
    <w:rsid w:val="00574D64"/>
    <w:rsid w:val="00574E5A"/>
    <w:rsid w:val="00574F21"/>
    <w:rsid w:val="00574F6B"/>
    <w:rsid w:val="0057505B"/>
    <w:rsid w:val="0057509C"/>
    <w:rsid w:val="0057512C"/>
    <w:rsid w:val="005751BA"/>
    <w:rsid w:val="005757B4"/>
    <w:rsid w:val="005758F8"/>
    <w:rsid w:val="005759EF"/>
    <w:rsid w:val="00576214"/>
    <w:rsid w:val="0057660D"/>
    <w:rsid w:val="005769AC"/>
    <w:rsid w:val="005769F0"/>
    <w:rsid w:val="005771E6"/>
    <w:rsid w:val="005774D0"/>
    <w:rsid w:val="0057751D"/>
    <w:rsid w:val="005779EE"/>
    <w:rsid w:val="00577E9E"/>
    <w:rsid w:val="00577F0A"/>
    <w:rsid w:val="00577F90"/>
    <w:rsid w:val="0058006B"/>
    <w:rsid w:val="00580285"/>
    <w:rsid w:val="0058053C"/>
    <w:rsid w:val="0058066E"/>
    <w:rsid w:val="0058077F"/>
    <w:rsid w:val="00580871"/>
    <w:rsid w:val="00580EAD"/>
    <w:rsid w:val="00580F20"/>
    <w:rsid w:val="00581278"/>
    <w:rsid w:val="0058142A"/>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A4B"/>
    <w:rsid w:val="00584B65"/>
    <w:rsid w:val="00584D84"/>
    <w:rsid w:val="00585034"/>
    <w:rsid w:val="00585092"/>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60"/>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CC4"/>
    <w:rsid w:val="00594EC2"/>
    <w:rsid w:val="00594FCC"/>
    <w:rsid w:val="00595202"/>
    <w:rsid w:val="00595456"/>
    <w:rsid w:val="005955A9"/>
    <w:rsid w:val="00595722"/>
    <w:rsid w:val="005957E9"/>
    <w:rsid w:val="00595996"/>
    <w:rsid w:val="00595D90"/>
    <w:rsid w:val="00595E29"/>
    <w:rsid w:val="00595E3C"/>
    <w:rsid w:val="00595F1E"/>
    <w:rsid w:val="00596281"/>
    <w:rsid w:val="005963B3"/>
    <w:rsid w:val="005963F0"/>
    <w:rsid w:val="00596706"/>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92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039"/>
    <w:rsid w:val="005B1F2D"/>
    <w:rsid w:val="005B238C"/>
    <w:rsid w:val="005B23F2"/>
    <w:rsid w:val="005B2456"/>
    <w:rsid w:val="005B2473"/>
    <w:rsid w:val="005B2552"/>
    <w:rsid w:val="005B266C"/>
    <w:rsid w:val="005B2B63"/>
    <w:rsid w:val="005B2D9D"/>
    <w:rsid w:val="005B30E5"/>
    <w:rsid w:val="005B315E"/>
    <w:rsid w:val="005B3526"/>
    <w:rsid w:val="005B3728"/>
    <w:rsid w:val="005B3B4A"/>
    <w:rsid w:val="005B3CEF"/>
    <w:rsid w:val="005B3F4F"/>
    <w:rsid w:val="005B429B"/>
    <w:rsid w:val="005B4520"/>
    <w:rsid w:val="005B4797"/>
    <w:rsid w:val="005B4880"/>
    <w:rsid w:val="005B4AB8"/>
    <w:rsid w:val="005B4BDD"/>
    <w:rsid w:val="005B513A"/>
    <w:rsid w:val="005B53E5"/>
    <w:rsid w:val="005B54C6"/>
    <w:rsid w:val="005B5987"/>
    <w:rsid w:val="005B5A5D"/>
    <w:rsid w:val="005B5C33"/>
    <w:rsid w:val="005B6078"/>
    <w:rsid w:val="005B6080"/>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217"/>
    <w:rsid w:val="005C3320"/>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44"/>
    <w:rsid w:val="005D08C3"/>
    <w:rsid w:val="005D0903"/>
    <w:rsid w:val="005D0A5B"/>
    <w:rsid w:val="005D0E14"/>
    <w:rsid w:val="005D0F01"/>
    <w:rsid w:val="005D1336"/>
    <w:rsid w:val="005D170B"/>
    <w:rsid w:val="005D191B"/>
    <w:rsid w:val="005D1C11"/>
    <w:rsid w:val="005D2155"/>
    <w:rsid w:val="005D26D7"/>
    <w:rsid w:val="005D2B36"/>
    <w:rsid w:val="005D2D75"/>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49"/>
    <w:rsid w:val="005E40A6"/>
    <w:rsid w:val="005E4131"/>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E0F"/>
    <w:rsid w:val="005F6FA7"/>
    <w:rsid w:val="005F74C9"/>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0E9C"/>
    <w:rsid w:val="0060110A"/>
    <w:rsid w:val="006011C8"/>
    <w:rsid w:val="006013B2"/>
    <w:rsid w:val="00601651"/>
    <w:rsid w:val="006017DC"/>
    <w:rsid w:val="00601A1D"/>
    <w:rsid w:val="00601D73"/>
    <w:rsid w:val="006020A6"/>
    <w:rsid w:val="00602C75"/>
    <w:rsid w:val="00602DDE"/>
    <w:rsid w:val="00602F30"/>
    <w:rsid w:val="00602F36"/>
    <w:rsid w:val="0060308A"/>
    <w:rsid w:val="0060313A"/>
    <w:rsid w:val="00603688"/>
    <w:rsid w:val="00603A3A"/>
    <w:rsid w:val="00603E75"/>
    <w:rsid w:val="006041E0"/>
    <w:rsid w:val="00604488"/>
    <w:rsid w:val="0060457F"/>
    <w:rsid w:val="0060482D"/>
    <w:rsid w:val="00604844"/>
    <w:rsid w:val="00604FC2"/>
    <w:rsid w:val="00605075"/>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5E6"/>
    <w:rsid w:val="006166B6"/>
    <w:rsid w:val="006166F5"/>
    <w:rsid w:val="0061684A"/>
    <w:rsid w:val="00616CAB"/>
    <w:rsid w:val="00616D3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5F3"/>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91"/>
    <w:rsid w:val="006246E2"/>
    <w:rsid w:val="0062475C"/>
    <w:rsid w:val="0062495D"/>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DBD"/>
    <w:rsid w:val="00626E10"/>
    <w:rsid w:val="00626F03"/>
    <w:rsid w:val="00627224"/>
    <w:rsid w:val="0062742C"/>
    <w:rsid w:val="00627629"/>
    <w:rsid w:val="0062767D"/>
    <w:rsid w:val="006277F5"/>
    <w:rsid w:val="0062794F"/>
    <w:rsid w:val="00627FE0"/>
    <w:rsid w:val="0063008E"/>
    <w:rsid w:val="0063009C"/>
    <w:rsid w:val="006301D9"/>
    <w:rsid w:val="00630759"/>
    <w:rsid w:val="00630933"/>
    <w:rsid w:val="006309D0"/>
    <w:rsid w:val="00630AB3"/>
    <w:rsid w:val="00630F6E"/>
    <w:rsid w:val="006311EC"/>
    <w:rsid w:val="006313C1"/>
    <w:rsid w:val="006316C2"/>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18F"/>
    <w:rsid w:val="006404DB"/>
    <w:rsid w:val="006407DC"/>
    <w:rsid w:val="006408AA"/>
    <w:rsid w:val="00640906"/>
    <w:rsid w:val="00640C94"/>
    <w:rsid w:val="00640CE8"/>
    <w:rsid w:val="00640DDB"/>
    <w:rsid w:val="00640F3B"/>
    <w:rsid w:val="00641096"/>
    <w:rsid w:val="00641208"/>
    <w:rsid w:val="00641853"/>
    <w:rsid w:val="00641879"/>
    <w:rsid w:val="0064193B"/>
    <w:rsid w:val="00641A93"/>
    <w:rsid w:val="00642166"/>
    <w:rsid w:val="006425AF"/>
    <w:rsid w:val="00642852"/>
    <w:rsid w:val="00642989"/>
    <w:rsid w:val="00642A19"/>
    <w:rsid w:val="00642FE2"/>
    <w:rsid w:val="00643421"/>
    <w:rsid w:val="006438E1"/>
    <w:rsid w:val="006439FC"/>
    <w:rsid w:val="00643C0C"/>
    <w:rsid w:val="00643CC0"/>
    <w:rsid w:val="00643D42"/>
    <w:rsid w:val="00643DC7"/>
    <w:rsid w:val="00643F20"/>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79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7CD"/>
    <w:rsid w:val="00660AF9"/>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76"/>
    <w:rsid w:val="006639DE"/>
    <w:rsid w:val="00663BC6"/>
    <w:rsid w:val="00663E93"/>
    <w:rsid w:val="00664219"/>
    <w:rsid w:val="00664232"/>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2E0"/>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BF"/>
    <w:rsid w:val="00675636"/>
    <w:rsid w:val="00675798"/>
    <w:rsid w:val="006757D0"/>
    <w:rsid w:val="006759F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3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9D0"/>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902AB"/>
    <w:rsid w:val="00690748"/>
    <w:rsid w:val="00690B9E"/>
    <w:rsid w:val="00690EC1"/>
    <w:rsid w:val="00691519"/>
    <w:rsid w:val="00691726"/>
    <w:rsid w:val="00691805"/>
    <w:rsid w:val="00691C28"/>
    <w:rsid w:val="00691C81"/>
    <w:rsid w:val="00692CC4"/>
    <w:rsid w:val="00692E64"/>
    <w:rsid w:val="00692EA6"/>
    <w:rsid w:val="00692ED2"/>
    <w:rsid w:val="00693571"/>
    <w:rsid w:val="006936C8"/>
    <w:rsid w:val="006939D3"/>
    <w:rsid w:val="00693A3F"/>
    <w:rsid w:val="006940FE"/>
    <w:rsid w:val="00694125"/>
    <w:rsid w:val="00694313"/>
    <w:rsid w:val="0069490E"/>
    <w:rsid w:val="00694A5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469"/>
    <w:rsid w:val="006A1524"/>
    <w:rsid w:val="006A164F"/>
    <w:rsid w:val="006A16F1"/>
    <w:rsid w:val="006A17B4"/>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736"/>
    <w:rsid w:val="006A4816"/>
    <w:rsid w:val="006A4A65"/>
    <w:rsid w:val="006A4B8E"/>
    <w:rsid w:val="006A4BB6"/>
    <w:rsid w:val="006A4DE9"/>
    <w:rsid w:val="006A4EA4"/>
    <w:rsid w:val="006A4EC9"/>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17E"/>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37"/>
    <w:rsid w:val="006C5BFE"/>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452"/>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C73"/>
    <w:rsid w:val="006D2D1B"/>
    <w:rsid w:val="006D2DC5"/>
    <w:rsid w:val="006D311E"/>
    <w:rsid w:val="006D3165"/>
    <w:rsid w:val="006D3331"/>
    <w:rsid w:val="006D3352"/>
    <w:rsid w:val="006D38F8"/>
    <w:rsid w:val="006D3914"/>
    <w:rsid w:val="006D3D76"/>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0FDD"/>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82"/>
    <w:rsid w:val="006F487C"/>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32"/>
    <w:rsid w:val="006F7DC7"/>
    <w:rsid w:val="006F7DD0"/>
    <w:rsid w:val="006F7DF3"/>
    <w:rsid w:val="00700135"/>
    <w:rsid w:val="0070015F"/>
    <w:rsid w:val="007001BC"/>
    <w:rsid w:val="007004EC"/>
    <w:rsid w:val="00700A8A"/>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B6D"/>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5A1"/>
    <w:rsid w:val="00715744"/>
    <w:rsid w:val="00715AA3"/>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8C4"/>
    <w:rsid w:val="00722A5C"/>
    <w:rsid w:val="00722A7D"/>
    <w:rsid w:val="00722C89"/>
    <w:rsid w:val="00722DE7"/>
    <w:rsid w:val="00722E23"/>
    <w:rsid w:val="0072325F"/>
    <w:rsid w:val="00723359"/>
    <w:rsid w:val="0072339A"/>
    <w:rsid w:val="00723530"/>
    <w:rsid w:val="00723F93"/>
    <w:rsid w:val="00723FB5"/>
    <w:rsid w:val="00723FD4"/>
    <w:rsid w:val="00724011"/>
    <w:rsid w:val="00724156"/>
    <w:rsid w:val="00724162"/>
    <w:rsid w:val="00724665"/>
    <w:rsid w:val="007248E2"/>
    <w:rsid w:val="007249E8"/>
    <w:rsid w:val="00724BA6"/>
    <w:rsid w:val="00724EDE"/>
    <w:rsid w:val="0072518D"/>
    <w:rsid w:val="007252F6"/>
    <w:rsid w:val="0072530A"/>
    <w:rsid w:val="007257DF"/>
    <w:rsid w:val="00725E72"/>
    <w:rsid w:val="0072602B"/>
    <w:rsid w:val="00726048"/>
    <w:rsid w:val="00726061"/>
    <w:rsid w:val="00726172"/>
    <w:rsid w:val="007263F7"/>
    <w:rsid w:val="00726570"/>
    <w:rsid w:val="00726636"/>
    <w:rsid w:val="0072677F"/>
    <w:rsid w:val="00726835"/>
    <w:rsid w:val="00726D53"/>
    <w:rsid w:val="00726D86"/>
    <w:rsid w:val="00726DAA"/>
    <w:rsid w:val="007270DD"/>
    <w:rsid w:val="0072712E"/>
    <w:rsid w:val="00727294"/>
    <w:rsid w:val="007275CD"/>
    <w:rsid w:val="0072761E"/>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10C3"/>
    <w:rsid w:val="00731105"/>
    <w:rsid w:val="00731283"/>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A6"/>
    <w:rsid w:val="00736C77"/>
    <w:rsid w:val="00736D1A"/>
    <w:rsid w:val="00736DC8"/>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A1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17"/>
    <w:rsid w:val="0075483F"/>
    <w:rsid w:val="0075495C"/>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607"/>
    <w:rsid w:val="007607A2"/>
    <w:rsid w:val="0076087C"/>
    <w:rsid w:val="007610D3"/>
    <w:rsid w:val="00761489"/>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73"/>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180"/>
    <w:rsid w:val="0077636D"/>
    <w:rsid w:val="00776554"/>
    <w:rsid w:val="0077660A"/>
    <w:rsid w:val="0077662B"/>
    <w:rsid w:val="00776785"/>
    <w:rsid w:val="00776CDD"/>
    <w:rsid w:val="00776D65"/>
    <w:rsid w:val="00776FD2"/>
    <w:rsid w:val="00777172"/>
    <w:rsid w:val="007772B1"/>
    <w:rsid w:val="0077736A"/>
    <w:rsid w:val="00777A4A"/>
    <w:rsid w:val="00777BE0"/>
    <w:rsid w:val="00777C3D"/>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89"/>
    <w:rsid w:val="007840AF"/>
    <w:rsid w:val="00784126"/>
    <w:rsid w:val="00784407"/>
    <w:rsid w:val="00784A3F"/>
    <w:rsid w:val="00784AEC"/>
    <w:rsid w:val="00784B01"/>
    <w:rsid w:val="00784B10"/>
    <w:rsid w:val="00784B83"/>
    <w:rsid w:val="00784BCE"/>
    <w:rsid w:val="00784E1E"/>
    <w:rsid w:val="00784E5B"/>
    <w:rsid w:val="00785017"/>
    <w:rsid w:val="0078508E"/>
    <w:rsid w:val="00785387"/>
    <w:rsid w:val="007853F4"/>
    <w:rsid w:val="00785444"/>
    <w:rsid w:val="007854FE"/>
    <w:rsid w:val="00785B2C"/>
    <w:rsid w:val="00785B7C"/>
    <w:rsid w:val="00785C6D"/>
    <w:rsid w:val="00785DCB"/>
    <w:rsid w:val="00785FC2"/>
    <w:rsid w:val="00786173"/>
    <w:rsid w:val="00786557"/>
    <w:rsid w:val="00786864"/>
    <w:rsid w:val="0078693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765"/>
    <w:rsid w:val="00791BF6"/>
    <w:rsid w:val="00791FDE"/>
    <w:rsid w:val="0079206F"/>
    <w:rsid w:val="007920EA"/>
    <w:rsid w:val="00792293"/>
    <w:rsid w:val="007923AC"/>
    <w:rsid w:val="007923CF"/>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A23"/>
    <w:rsid w:val="00795AB8"/>
    <w:rsid w:val="00795BB7"/>
    <w:rsid w:val="00795D07"/>
    <w:rsid w:val="007960D3"/>
    <w:rsid w:val="00796519"/>
    <w:rsid w:val="0079671E"/>
    <w:rsid w:val="00796B64"/>
    <w:rsid w:val="00796CD4"/>
    <w:rsid w:val="00796D46"/>
    <w:rsid w:val="00797277"/>
    <w:rsid w:val="0079756F"/>
    <w:rsid w:val="00797570"/>
    <w:rsid w:val="00797AF9"/>
    <w:rsid w:val="00797EC1"/>
    <w:rsid w:val="007A00E6"/>
    <w:rsid w:val="007A0172"/>
    <w:rsid w:val="007A027F"/>
    <w:rsid w:val="007A0313"/>
    <w:rsid w:val="007A04C6"/>
    <w:rsid w:val="007A060A"/>
    <w:rsid w:val="007A073D"/>
    <w:rsid w:val="007A0777"/>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21"/>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4F8F"/>
    <w:rsid w:val="007B524F"/>
    <w:rsid w:val="007B52E8"/>
    <w:rsid w:val="007B55F9"/>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CA6"/>
    <w:rsid w:val="007C5F23"/>
    <w:rsid w:val="007C5F29"/>
    <w:rsid w:val="007C62E2"/>
    <w:rsid w:val="007C6702"/>
    <w:rsid w:val="007C674D"/>
    <w:rsid w:val="007C69C9"/>
    <w:rsid w:val="007C6A2A"/>
    <w:rsid w:val="007C6B85"/>
    <w:rsid w:val="007C6B95"/>
    <w:rsid w:val="007C70A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D4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6E"/>
    <w:rsid w:val="007E20AB"/>
    <w:rsid w:val="007E20CC"/>
    <w:rsid w:val="007E2322"/>
    <w:rsid w:val="007E2456"/>
    <w:rsid w:val="007E24A8"/>
    <w:rsid w:val="007E24B3"/>
    <w:rsid w:val="007E28B5"/>
    <w:rsid w:val="007E2AA5"/>
    <w:rsid w:val="007E2B62"/>
    <w:rsid w:val="007E2D0F"/>
    <w:rsid w:val="007E3006"/>
    <w:rsid w:val="007E30F7"/>
    <w:rsid w:val="007E3226"/>
    <w:rsid w:val="007E3885"/>
    <w:rsid w:val="007E3E0B"/>
    <w:rsid w:val="007E3E3A"/>
    <w:rsid w:val="007E3FAD"/>
    <w:rsid w:val="007E3FCF"/>
    <w:rsid w:val="007E42BE"/>
    <w:rsid w:val="007E477E"/>
    <w:rsid w:val="007E4C3D"/>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C49"/>
    <w:rsid w:val="007F11A8"/>
    <w:rsid w:val="007F1908"/>
    <w:rsid w:val="007F1A8D"/>
    <w:rsid w:val="007F1CE1"/>
    <w:rsid w:val="007F1D5D"/>
    <w:rsid w:val="007F1D7B"/>
    <w:rsid w:val="007F2220"/>
    <w:rsid w:val="007F23FB"/>
    <w:rsid w:val="007F2544"/>
    <w:rsid w:val="007F278C"/>
    <w:rsid w:val="007F287A"/>
    <w:rsid w:val="007F331C"/>
    <w:rsid w:val="007F33B4"/>
    <w:rsid w:val="007F340B"/>
    <w:rsid w:val="007F3538"/>
    <w:rsid w:val="007F3603"/>
    <w:rsid w:val="007F37F0"/>
    <w:rsid w:val="007F39D0"/>
    <w:rsid w:val="007F3B8D"/>
    <w:rsid w:val="007F3E86"/>
    <w:rsid w:val="007F40D3"/>
    <w:rsid w:val="007F4299"/>
    <w:rsid w:val="007F43CE"/>
    <w:rsid w:val="007F462A"/>
    <w:rsid w:val="007F46C2"/>
    <w:rsid w:val="007F46C4"/>
    <w:rsid w:val="007F4862"/>
    <w:rsid w:val="007F4C99"/>
    <w:rsid w:val="007F4E83"/>
    <w:rsid w:val="007F5105"/>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421"/>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2FDC"/>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703D"/>
    <w:rsid w:val="008071CB"/>
    <w:rsid w:val="00807218"/>
    <w:rsid w:val="00807A67"/>
    <w:rsid w:val="00807AA6"/>
    <w:rsid w:val="00807C46"/>
    <w:rsid w:val="00810053"/>
    <w:rsid w:val="00810118"/>
    <w:rsid w:val="008101E1"/>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46E"/>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351"/>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379"/>
    <w:rsid w:val="00826848"/>
    <w:rsid w:val="008268A2"/>
    <w:rsid w:val="008268DC"/>
    <w:rsid w:val="00826B2D"/>
    <w:rsid w:val="00826D76"/>
    <w:rsid w:val="00826EA8"/>
    <w:rsid w:val="00826EFC"/>
    <w:rsid w:val="00826FDE"/>
    <w:rsid w:val="00827033"/>
    <w:rsid w:val="0082713F"/>
    <w:rsid w:val="00827A40"/>
    <w:rsid w:val="00827BCC"/>
    <w:rsid w:val="00827F35"/>
    <w:rsid w:val="008301A9"/>
    <w:rsid w:val="00830839"/>
    <w:rsid w:val="008308C5"/>
    <w:rsid w:val="008308CD"/>
    <w:rsid w:val="008308D5"/>
    <w:rsid w:val="00830A6E"/>
    <w:rsid w:val="00830CE9"/>
    <w:rsid w:val="00830F3C"/>
    <w:rsid w:val="00830FD6"/>
    <w:rsid w:val="00831168"/>
    <w:rsid w:val="008314EB"/>
    <w:rsid w:val="008315B5"/>
    <w:rsid w:val="00831814"/>
    <w:rsid w:val="00832225"/>
    <w:rsid w:val="00832285"/>
    <w:rsid w:val="00832640"/>
    <w:rsid w:val="00832676"/>
    <w:rsid w:val="00832B6D"/>
    <w:rsid w:val="0083306F"/>
    <w:rsid w:val="008332EB"/>
    <w:rsid w:val="0083366F"/>
    <w:rsid w:val="008336AC"/>
    <w:rsid w:val="008336B5"/>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454"/>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1A"/>
    <w:rsid w:val="00852DCD"/>
    <w:rsid w:val="00852E9C"/>
    <w:rsid w:val="00852F1D"/>
    <w:rsid w:val="00853546"/>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6BC"/>
    <w:rsid w:val="008628B8"/>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83B"/>
    <w:rsid w:val="00870B7E"/>
    <w:rsid w:val="00870DF6"/>
    <w:rsid w:val="00870EFB"/>
    <w:rsid w:val="008711FB"/>
    <w:rsid w:val="00871217"/>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09"/>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39"/>
    <w:rsid w:val="008814C5"/>
    <w:rsid w:val="008814EB"/>
    <w:rsid w:val="008817DA"/>
    <w:rsid w:val="0088180B"/>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3BD"/>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717"/>
    <w:rsid w:val="00895D3F"/>
    <w:rsid w:val="00895D59"/>
    <w:rsid w:val="00895D8E"/>
    <w:rsid w:val="00895DC9"/>
    <w:rsid w:val="00895DCE"/>
    <w:rsid w:val="00895E7F"/>
    <w:rsid w:val="00896651"/>
    <w:rsid w:val="0089666E"/>
    <w:rsid w:val="00896CE6"/>
    <w:rsid w:val="00896FDE"/>
    <w:rsid w:val="0089720D"/>
    <w:rsid w:val="00897269"/>
    <w:rsid w:val="008972A4"/>
    <w:rsid w:val="0089738E"/>
    <w:rsid w:val="008977B8"/>
    <w:rsid w:val="008977FF"/>
    <w:rsid w:val="008979E1"/>
    <w:rsid w:val="00897AB7"/>
    <w:rsid w:val="00897C7F"/>
    <w:rsid w:val="00897E96"/>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EEE"/>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771"/>
    <w:rsid w:val="008A777C"/>
    <w:rsid w:val="008A77C5"/>
    <w:rsid w:val="008A787F"/>
    <w:rsid w:val="008A78F4"/>
    <w:rsid w:val="008A79F7"/>
    <w:rsid w:val="008A7CB5"/>
    <w:rsid w:val="008A7ED0"/>
    <w:rsid w:val="008B0135"/>
    <w:rsid w:val="008B0270"/>
    <w:rsid w:val="008B0304"/>
    <w:rsid w:val="008B05D0"/>
    <w:rsid w:val="008B066E"/>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307D"/>
    <w:rsid w:val="008B3550"/>
    <w:rsid w:val="008B368B"/>
    <w:rsid w:val="008B3A2E"/>
    <w:rsid w:val="008B3CCD"/>
    <w:rsid w:val="008B3DE8"/>
    <w:rsid w:val="008B3E41"/>
    <w:rsid w:val="008B3F89"/>
    <w:rsid w:val="008B4297"/>
    <w:rsid w:val="008B4444"/>
    <w:rsid w:val="008B4CC4"/>
    <w:rsid w:val="008B4F07"/>
    <w:rsid w:val="008B4F77"/>
    <w:rsid w:val="008B506C"/>
    <w:rsid w:val="008B5211"/>
    <w:rsid w:val="008B5225"/>
    <w:rsid w:val="008B5257"/>
    <w:rsid w:val="008B55D3"/>
    <w:rsid w:val="008B5C07"/>
    <w:rsid w:val="008B747E"/>
    <w:rsid w:val="008B7595"/>
    <w:rsid w:val="008B772D"/>
    <w:rsid w:val="008B7E27"/>
    <w:rsid w:val="008B7E34"/>
    <w:rsid w:val="008C0095"/>
    <w:rsid w:val="008C0255"/>
    <w:rsid w:val="008C0423"/>
    <w:rsid w:val="008C0B4F"/>
    <w:rsid w:val="008C0D8E"/>
    <w:rsid w:val="008C0EE4"/>
    <w:rsid w:val="008C0F7D"/>
    <w:rsid w:val="008C112F"/>
    <w:rsid w:val="008C1241"/>
    <w:rsid w:val="008C142B"/>
    <w:rsid w:val="008C1509"/>
    <w:rsid w:val="008C1533"/>
    <w:rsid w:val="008C188F"/>
    <w:rsid w:val="008C1EA3"/>
    <w:rsid w:val="008C2205"/>
    <w:rsid w:val="008C2300"/>
    <w:rsid w:val="008C241C"/>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4A9"/>
    <w:rsid w:val="008C767E"/>
    <w:rsid w:val="008C7949"/>
    <w:rsid w:val="008C7D2E"/>
    <w:rsid w:val="008C7E6C"/>
    <w:rsid w:val="008C7FDC"/>
    <w:rsid w:val="008D0137"/>
    <w:rsid w:val="008D0237"/>
    <w:rsid w:val="008D034A"/>
    <w:rsid w:val="008D0628"/>
    <w:rsid w:val="008D0F9D"/>
    <w:rsid w:val="008D1090"/>
    <w:rsid w:val="008D11B5"/>
    <w:rsid w:val="008D1350"/>
    <w:rsid w:val="008D145E"/>
    <w:rsid w:val="008D1966"/>
    <w:rsid w:val="008D19EF"/>
    <w:rsid w:val="008D1A33"/>
    <w:rsid w:val="008D1B73"/>
    <w:rsid w:val="008D1D4C"/>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808"/>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9DD"/>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5D8"/>
    <w:rsid w:val="008E56FD"/>
    <w:rsid w:val="008E5E33"/>
    <w:rsid w:val="008E5F30"/>
    <w:rsid w:val="008E611B"/>
    <w:rsid w:val="008E624A"/>
    <w:rsid w:val="008E6317"/>
    <w:rsid w:val="008E63DF"/>
    <w:rsid w:val="008E6439"/>
    <w:rsid w:val="008E6B9D"/>
    <w:rsid w:val="008E6EC8"/>
    <w:rsid w:val="008E6EF5"/>
    <w:rsid w:val="008E70FF"/>
    <w:rsid w:val="008E7113"/>
    <w:rsid w:val="008E75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72BC"/>
    <w:rsid w:val="008F7827"/>
    <w:rsid w:val="008F78A0"/>
    <w:rsid w:val="008F7D0C"/>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59E"/>
    <w:rsid w:val="009035D1"/>
    <w:rsid w:val="00903832"/>
    <w:rsid w:val="00903AF2"/>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86"/>
    <w:rsid w:val="00910DC1"/>
    <w:rsid w:val="00910DE4"/>
    <w:rsid w:val="00910FEF"/>
    <w:rsid w:val="00911435"/>
    <w:rsid w:val="009114D3"/>
    <w:rsid w:val="009114E9"/>
    <w:rsid w:val="009118F2"/>
    <w:rsid w:val="009119B0"/>
    <w:rsid w:val="0091203D"/>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AEC"/>
    <w:rsid w:val="00916069"/>
    <w:rsid w:val="009161F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1190"/>
    <w:rsid w:val="00921858"/>
    <w:rsid w:val="00921899"/>
    <w:rsid w:val="00921CAC"/>
    <w:rsid w:val="00921DB2"/>
    <w:rsid w:val="00921DF4"/>
    <w:rsid w:val="009221AD"/>
    <w:rsid w:val="00922973"/>
    <w:rsid w:val="009229B0"/>
    <w:rsid w:val="00922AA9"/>
    <w:rsid w:val="0092377F"/>
    <w:rsid w:val="00923827"/>
    <w:rsid w:val="00923CA7"/>
    <w:rsid w:val="00923FBF"/>
    <w:rsid w:val="0092433B"/>
    <w:rsid w:val="00924789"/>
    <w:rsid w:val="009250F5"/>
    <w:rsid w:val="00925110"/>
    <w:rsid w:val="009251BA"/>
    <w:rsid w:val="0092530D"/>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057"/>
    <w:rsid w:val="0093619A"/>
    <w:rsid w:val="009364C9"/>
    <w:rsid w:val="00936919"/>
    <w:rsid w:val="00936B69"/>
    <w:rsid w:val="00936DF7"/>
    <w:rsid w:val="00936ED8"/>
    <w:rsid w:val="0093715B"/>
    <w:rsid w:val="00937221"/>
    <w:rsid w:val="009372C6"/>
    <w:rsid w:val="00937687"/>
    <w:rsid w:val="00937BB1"/>
    <w:rsid w:val="00937F0E"/>
    <w:rsid w:val="00940219"/>
    <w:rsid w:val="00940E35"/>
    <w:rsid w:val="00940ECF"/>
    <w:rsid w:val="00940FAD"/>
    <w:rsid w:val="009411D2"/>
    <w:rsid w:val="00941312"/>
    <w:rsid w:val="009413D2"/>
    <w:rsid w:val="0094141A"/>
    <w:rsid w:val="00941793"/>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92E"/>
    <w:rsid w:val="00943AAA"/>
    <w:rsid w:val="00943BA3"/>
    <w:rsid w:val="00943E29"/>
    <w:rsid w:val="00944D62"/>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E0"/>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2E"/>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A9A"/>
    <w:rsid w:val="00976ADB"/>
    <w:rsid w:val="00976BB0"/>
    <w:rsid w:val="00976E38"/>
    <w:rsid w:val="00976E87"/>
    <w:rsid w:val="00976E95"/>
    <w:rsid w:val="00976EFD"/>
    <w:rsid w:val="009775ED"/>
    <w:rsid w:val="0097776E"/>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D83"/>
    <w:rsid w:val="00980E4B"/>
    <w:rsid w:val="00980FC1"/>
    <w:rsid w:val="00981645"/>
    <w:rsid w:val="009816BA"/>
    <w:rsid w:val="009817F2"/>
    <w:rsid w:val="00981A06"/>
    <w:rsid w:val="00981D0B"/>
    <w:rsid w:val="00982167"/>
    <w:rsid w:val="009822DA"/>
    <w:rsid w:val="009824AB"/>
    <w:rsid w:val="0098254A"/>
    <w:rsid w:val="00982B28"/>
    <w:rsid w:val="00982D62"/>
    <w:rsid w:val="00982DFB"/>
    <w:rsid w:val="00982E36"/>
    <w:rsid w:val="00983161"/>
    <w:rsid w:val="00983403"/>
    <w:rsid w:val="009834EE"/>
    <w:rsid w:val="00983842"/>
    <w:rsid w:val="0098391B"/>
    <w:rsid w:val="00983BE5"/>
    <w:rsid w:val="00983DBA"/>
    <w:rsid w:val="009848AA"/>
    <w:rsid w:val="00984B9D"/>
    <w:rsid w:val="00984EAA"/>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0BC1"/>
    <w:rsid w:val="00991196"/>
    <w:rsid w:val="0099126E"/>
    <w:rsid w:val="00991503"/>
    <w:rsid w:val="0099157F"/>
    <w:rsid w:val="0099160E"/>
    <w:rsid w:val="009923F0"/>
    <w:rsid w:val="009928CB"/>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CE"/>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935"/>
    <w:rsid w:val="009A5A42"/>
    <w:rsid w:val="009A5A96"/>
    <w:rsid w:val="009A5D36"/>
    <w:rsid w:val="009A5EBB"/>
    <w:rsid w:val="009A6008"/>
    <w:rsid w:val="009A606C"/>
    <w:rsid w:val="009A610C"/>
    <w:rsid w:val="009A6C1C"/>
    <w:rsid w:val="009A6C60"/>
    <w:rsid w:val="009A6CB7"/>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83"/>
    <w:rsid w:val="009B44B2"/>
    <w:rsid w:val="009B4A4B"/>
    <w:rsid w:val="009B4B7A"/>
    <w:rsid w:val="009B4D40"/>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1A"/>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333"/>
    <w:rsid w:val="009D2986"/>
    <w:rsid w:val="009D2ADE"/>
    <w:rsid w:val="009D2B21"/>
    <w:rsid w:val="009D2B89"/>
    <w:rsid w:val="009D2CE8"/>
    <w:rsid w:val="009D3243"/>
    <w:rsid w:val="009D335C"/>
    <w:rsid w:val="009D3A12"/>
    <w:rsid w:val="009D3A13"/>
    <w:rsid w:val="009D3A78"/>
    <w:rsid w:val="009D3BC6"/>
    <w:rsid w:val="009D3E8A"/>
    <w:rsid w:val="009D42D4"/>
    <w:rsid w:val="009D44B0"/>
    <w:rsid w:val="009D456D"/>
    <w:rsid w:val="009D47BA"/>
    <w:rsid w:val="009D49BC"/>
    <w:rsid w:val="009D4F8A"/>
    <w:rsid w:val="009D5570"/>
    <w:rsid w:val="009D562E"/>
    <w:rsid w:val="009D5C61"/>
    <w:rsid w:val="009D5C87"/>
    <w:rsid w:val="009D5CB6"/>
    <w:rsid w:val="009D5EAE"/>
    <w:rsid w:val="009D5EEC"/>
    <w:rsid w:val="009D5F07"/>
    <w:rsid w:val="009D6424"/>
    <w:rsid w:val="009D651F"/>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1B"/>
    <w:rsid w:val="009E1BB6"/>
    <w:rsid w:val="009E1F23"/>
    <w:rsid w:val="009E20F2"/>
    <w:rsid w:val="009E21C0"/>
    <w:rsid w:val="009E224B"/>
    <w:rsid w:val="009E2383"/>
    <w:rsid w:val="009E25AD"/>
    <w:rsid w:val="009E27C5"/>
    <w:rsid w:val="009E2CFF"/>
    <w:rsid w:val="009E2EF3"/>
    <w:rsid w:val="009E307A"/>
    <w:rsid w:val="009E3353"/>
    <w:rsid w:val="009E3466"/>
    <w:rsid w:val="009E358B"/>
    <w:rsid w:val="009E3AA3"/>
    <w:rsid w:val="009E3BC0"/>
    <w:rsid w:val="009E3FC5"/>
    <w:rsid w:val="009E454F"/>
    <w:rsid w:val="009E475A"/>
    <w:rsid w:val="009E48D7"/>
    <w:rsid w:val="009E4966"/>
    <w:rsid w:val="009E4A4F"/>
    <w:rsid w:val="009E4C19"/>
    <w:rsid w:val="009E4D50"/>
    <w:rsid w:val="009E519A"/>
    <w:rsid w:val="009E54F7"/>
    <w:rsid w:val="009E56B8"/>
    <w:rsid w:val="009E5DB7"/>
    <w:rsid w:val="009E641A"/>
    <w:rsid w:val="009E64DC"/>
    <w:rsid w:val="009E66E9"/>
    <w:rsid w:val="009E6763"/>
    <w:rsid w:val="009E6D43"/>
    <w:rsid w:val="009E6EA1"/>
    <w:rsid w:val="009E74AE"/>
    <w:rsid w:val="009E773E"/>
    <w:rsid w:val="009E7ADE"/>
    <w:rsid w:val="009E7F53"/>
    <w:rsid w:val="009F0200"/>
    <w:rsid w:val="009F03EB"/>
    <w:rsid w:val="009F04D1"/>
    <w:rsid w:val="009F0593"/>
    <w:rsid w:val="009F0753"/>
    <w:rsid w:val="009F0844"/>
    <w:rsid w:val="009F09B2"/>
    <w:rsid w:val="009F0A94"/>
    <w:rsid w:val="009F0D86"/>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4A"/>
    <w:rsid w:val="009F30E4"/>
    <w:rsid w:val="009F324B"/>
    <w:rsid w:val="009F32B2"/>
    <w:rsid w:val="009F3342"/>
    <w:rsid w:val="009F3498"/>
    <w:rsid w:val="009F34A3"/>
    <w:rsid w:val="009F3A77"/>
    <w:rsid w:val="009F3AA4"/>
    <w:rsid w:val="009F3BEF"/>
    <w:rsid w:val="009F3D69"/>
    <w:rsid w:val="009F3E66"/>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9F7B65"/>
    <w:rsid w:val="00A00081"/>
    <w:rsid w:val="00A000D2"/>
    <w:rsid w:val="00A00253"/>
    <w:rsid w:val="00A002C7"/>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0D4"/>
    <w:rsid w:val="00A053A3"/>
    <w:rsid w:val="00A059A2"/>
    <w:rsid w:val="00A05C90"/>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47"/>
    <w:rsid w:val="00A13274"/>
    <w:rsid w:val="00A132F3"/>
    <w:rsid w:val="00A13555"/>
    <w:rsid w:val="00A13624"/>
    <w:rsid w:val="00A1377F"/>
    <w:rsid w:val="00A139EF"/>
    <w:rsid w:val="00A13C0A"/>
    <w:rsid w:val="00A13DD6"/>
    <w:rsid w:val="00A13F7C"/>
    <w:rsid w:val="00A13F9B"/>
    <w:rsid w:val="00A14194"/>
    <w:rsid w:val="00A141FF"/>
    <w:rsid w:val="00A143D2"/>
    <w:rsid w:val="00A14481"/>
    <w:rsid w:val="00A144CE"/>
    <w:rsid w:val="00A1475A"/>
    <w:rsid w:val="00A14A3C"/>
    <w:rsid w:val="00A15010"/>
    <w:rsid w:val="00A15042"/>
    <w:rsid w:val="00A15244"/>
    <w:rsid w:val="00A1526A"/>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081"/>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C1B"/>
    <w:rsid w:val="00A22E85"/>
    <w:rsid w:val="00A23110"/>
    <w:rsid w:val="00A231E0"/>
    <w:rsid w:val="00A23630"/>
    <w:rsid w:val="00A23680"/>
    <w:rsid w:val="00A23778"/>
    <w:rsid w:val="00A238FA"/>
    <w:rsid w:val="00A2394E"/>
    <w:rsid w:val="00A23B7D"/>
    <w:rsid w:val="00A23CAC"/>
    <w:rsid w:val="00A23E24"/>
    <w:rsid w:val="00A23FD5"/>
    <w:rsid w:val="00A23FF1"/>
    <w:rsid w:val="00A241CE"/>
    <w:rsid w:val="00A2436B"/>
    <w:rsid w:val="00A24398"/>
    <w:rsid w:val="00A2442E"/>
    <w:rsid w:val="00A2443D"/>
    <w:rsid w:val="00A2460A"/>
    <w:rsid w:val="00A24647"/>
    <w:rsid w:val="00A24AAE"/>
    <w:rsid w:val="00A25078"/>
    <w:rsid w:val="00A2535A"/>
    <w:rsid w:val="00A2537D"/>
    <w:rsid w:val="00A258D8"/>
    <w:rsid w:val="00A2596B"/>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6B8"/>
    <w:rsid w:val="00A31EA1"/>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D1"/>
    <w:rsid w:val="00A359F6"/>
    <w:rsid w:val="00A35A87"/>
    <w:rsid w:val="00A35C45"/>
    <w:rsid w:val="00A35D3E"/>
    <w:rsid w:val="00A36507"/>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F60"/>
    <w:rsid w:val="00A52142"/>
    <w:rsid w:val="00A521A4"/>
    <w:rsid w:val="00A5223F"/>
    <w:rsid w:val="00A5224A"/>
    <w:rsid w:val="00A5229D"/>
    <w:rsid w:val="00A522F3"/>
    <w:rsid w:val="00A52822"/>
    <w:rsid w:val="00A52929"/>
    <w:rsid w:val="00A52AC8"/>
    <w:rsid w:val="00A52CE2"/>
    <w:rsid w:val="00A52D5F"/>
    <w:rsid w:val="00A52E03"/>
    <w:rsid w:val="00A52FDC"/>
    <w:rsid w:val="00A5323B"/>
    <w:rsid w:val="00A532E4"/>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67D"/>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3B9"/>
    <w:rsid w:val="00A6440B"/>
    <w:rsid w:val="00A6487E"/>
    <w:rsid w:val="00A64A9E"/>
    <w:rsid w:val="00A64DE5"/>
    <w:rsid w:val="00A64E05"/>
    <w:rsid w:val="00A65145"/>
    <w:rsid w:val="00A6519E"/>
    <w:rsid w:val="00A65347"/>
    <w:rsid w:val="00A653D0"/>
    <w:rsid w:val="00A65527"/>
    <w:rsid w:val="00A655C6"/>
    <w:rsid w:val="00A656F1"/>
    <w:rsid w:val="00A65A14"/>
    <w:rsid w:val="00A65CDD"/>
    <w:rsid w:val="00A65D2A"/>
    <w:rsid w:val="00A6618D"/>
    <w:rsid w:val="00A66204"/>
    <w:rsid w:val="00A6631D"/>
    <w:rsid w:val="00A663F6"/>
    <w:rsid w:val="00A666B6"/>
    <w:rsid w:val="00A66D71"/>
    <w:rsid w:val="00A66F61"/>
    <w:rsid w:val="00A67112"/>
    <w:rsid w:val="00A671F5"/>
    <w:rsid w:val="00A6752C"/>
    <w:rsid w:val="00A67A23"/>
    <w:rsid w:val="00A67A63"/>
    <w:rsid w:val="00A67D8D"/>
    <w:rsid w:val="00A70248"/>
    <w:rsid w:val="00A7029F"/>
    <w:rsid w:val="00A704ED"/>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E81"/>
    <w:rsid w:val="00A74F24"/>
    <w:rsid w:val="00A7509B"/>
    <w:rsid w:val="00A75217"/>
    <w:rsid w:val="00A75B87"/>
    <w:rsid w:val="00A75CF2"/>
    <w:rsid w:val="00A75DE7"/>
    <w:rsid w:val="00A75F1C"/>
    <w:rsid w:val="00A7624C"/>
    <w:rsid w:val="00A76EF7"/>
    <w:rsid w:val="00A77020"/>
    <w:rsid w:val="00A77402"/>
    <w:rsid w:val="00A7749F"/>
    <w:rsid w:val="00A77BAB"/>
    <w:rsid w:val="00A8001E"/>
    <w:rsid w:val="00A8022B"/>
    <w:rsid w:val="00A80334"/>
    <w:rsid w:val="00A8043B"/>
    <w:rsid w:val="00A8074B"/>
    <w:rsid w:val="00A8078C"/>
    <w:rsid w:val="00A80C3A"/>
    <w:rsid w:val="00A80E68"/>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56A"/>
    <w:rsid w:val="00A8770F"/>
    <w:rsid w:val="00A8774E"/>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9E1"/>
    <w:rsid w:val="00A94B47"/>
    <w:rsid w:val="00A94D06"/>
    <w:rsid w:val="00A94EBB"/>
    <w:rsid w:val="00A94FD4"/>
    <w:rsid w:val="00A951B6"/>
    <w:rsid w:val="00A95479"/>
    <w:rsid w:val="00A9581A"/>
    <w:rsid w:val="00A95900"/>
    <w:rsid w:val="00A95B6F"/>
    <w:rsid w:val="00A95D42"/>
    <w:rsid w:val="00A9654F"/>
    <w:rsid w:val="00A9662B"/>
    <w:rsid w:val="00A968D1"/>
    <w:rsid w:val="00A96C9D"/>
    <w:rsid w:val="00A97087"/>
    <w:rsid w:val="00A9709A"/>
    <w:rsid w:val="00A972B6"/>
    <w:rsid w:val="00A97803"/>
    <w:rsid w:val="00A9790E"/>
    <w:rsid w:val="00A979B8"/>
    <w:rsid w:val="00A97D0B"/>
    <w:rsid w:val="00A97F91"/>
    <w:rsid w:val="00AA00EB"/>
    <w:rsid w:val="00AA023F"/>
    <w:rsid w:val="00AA0BED"/>
    <w:rsid w:val="00AA0BF3"/>
    <w:rsid w:val="00AA0D39"/>
    <w:rsid w:val="00AA0F0B"/>
    <w:rsid w:val="00AA134C"/>
    <w:rsid w:val="00AA168D"/>
    <w:rsid w:val="00AA18AF"/>
    <w:rsid w:val="00AA18B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6B6"/>
    <w:rsid w:val="00AA790E"/>
    <w:rsid w:val="00AA7A75"/>
    <w:rsid w:val="00AA7D01"/>
    <w:rsid w:val="00AA7E71"/>
    <w:rsid w:val="00AB04E4"/>
    <w:rsid w:val="00AB0764"/>
    <w:rsid w:val="00AB0775"/>
    <w:rsid w:val="00AB0970"/>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1A6"/>
    <w:rsid w:val="00AB45CC"/>
    <w:rsid w:val="00AB4E5B"/>
    <w:rsid w:val="00AB5026"/>
    <w:rsid w:val="00AB5039"/>
    <w:rsid w:val="00AB55B6"/>
    <w:rsid w:val="00AB5695"/>
    <w:rsid w:val="00AB588B"/>
    <w:rsid w:val="00AB595A"/>
    <w:rsid w:val="00AB5A14"/>
    <w:rsid w:val="00AB5B12"/>
    <w:rsid w:val="00AB5CA9"/>
    <w:rsid w:val="00AB5CBA"/>
    <w:rsid w:val="00AB5E71"/>
    <w:rsid w:val="00AB624C"/>
    <w:rsid w:val="00AB6397"/>
    <w:rsid w:val="00AB6971"/>
    <w:rsid w:val="00AB6CF8"/>
    <w:rsid w:val="00AB6E07"/>
    <w:rsid w:val="00AB6E7D"/>
    <w:rsid w:val="00AB7113"/>
    <w:rsid w:val="00AB7323"/>
    <w:rsid w:val="00AB7633"/>
    <w:rsid w:val="00AB7857"/>
    <w:rsid w:val="00AB7B33"/>
    <w:rsid w:val="00AB7C8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8FD"/>
    <w:rsid w:val="00AC198F"/>
    <w:rsid w:val="00AC1A7C"/>
    <w:rsid w:val="00AC1AF1"/>
    <w:rsid w:val="00AC1F58"/>
    <w:rsid w:val="00AC22DB"/>
    <w:rsid w:val="00AC237E"/>
    <w:rsid w:val="00AC2418"/>
    <w:rsid w:val="00AC250A"/>
    <w:rsid w:val="00AC262B"/>
    <w:rsid w:val="00AC26D1"/>
    <w:rsid w:val="00AC29E5"/>
    <w:rsid w:val="00AC2C32"/>
    <w:rsid w:val="00AC2FD3"/>
    <w:rsid w:val="00AC30FE"/>
    <w:rsid w:val="00AC3547"/>
    <w:rsid w:val="00AC3693"/>
    <w:rsid w:val="00AC394A"/>
    <w:rsid w:val="00AC3A22"/>
    <w:rsid w:val="00AC3A5F"/>
    <w:rsid w:val="00AC3B5B"/>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13"/>
    <w:rsid w:val="00AC7341"/>
    <w:rsid w:val="00AC7370"/>
    <w:rsid w:val="00AC762A"/>
    <w:rsid w:val="00AC7653"/>
    <w:rsid w:val="00AC7C5F"/>
    <w:rsid w:val="00AC7FF2"/>
    <w:rsid w:val="00AD0118"/>
    <w:rsid w:val="00AD02E5"/>
    <w:rsid w:val="00AD02F7"/>
    <w:rsid w:val="00AD046D"/>
    <w:rsid w:val="00AD05BB"/>
    <w:rsid w:val="00AD069F"/>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52"/>
    <w:rsid w:val="00AD6BE9"/>
    <w:rsid w:val="00AD6CD7"/>
    <w:rsid w:val="00AD6D4C"/>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905"/>
    <w:rsid w:val="00AF1998"/>
    <w:rsid w:val="00AF1E84"/>
    <w:rsid w:val="00AF1F79"/>
    <w:rsid w:val="00AF2031"/>
    <w:rsid w:val="00AF222F"/>
    <w:rsid w:val="00AF2A04"/>
    <w:rsid w:val="00AF2D74"/>
    <w:rsid w:val="00AF31D7"/>
    <w:rsid w:val="00AF33C0"/>
    <w:rsid w:val="00AF33EC"/>
    <w:rsid w:val="00AF38CC"/>
    <w:rsid w:val="00AF3BED"/>
    <w:rsid w:val="00AF3D7C"/>
    <w:rsid w:val="00AF3D9F"/>
    <w:rsid w:val="00AF3FD0"/>
    <w:rsid w:val="00AF42E1"/>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42"/>
    <w:rsid w:val="00AF61F8"/>
    <w:rsid w:val="00AF6273"/>
    <w:rsid w:val="00AF6397"/>
    <w:rsid w:val="00AF676C"/>
    <w:rsid w:val="00AF6777"/>
    <w:rsid w:val="00AF6CA5"/>
    <w:rsid w:val="00AF7254"/>
    <w:rsid w:val="00AF751A"/>
    <w:rsid w:val="00AF76DC"/>
    <w:rsid w:val="00AF773A"/>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21"/>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0CA"/>
    <w:rsid w:val="00B04200"/>
    <w:rsid w:val="00B04540"/>
    <w:rsid w:val="00B04904"/>
    <w:rsid w:val="00B04E00"/>
    <w:rsid w:val="00B05094"/>
    <w:rsid w:val="00B051D3"/>
    <w:rsid w:val="00B05424"/>
    <w:rsid w:val="00B055EF"/>
    <w:rsid w:val="00B05C20"/>
    <w:rsid w:val="00B05CA0"/>
    <w:rsid w:val="00B05CE3"/>
    <w:rsid w:val="00B05DBE"/>
    <w:rsid w:val="00B06127"/>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6D2"/>
    <w:rsid w:val="00B11A2B"/>
    <w:rsid w:val="00B11D0C"/>
    <w:rsid w:val="00B11D2B"/>
    <w:rsid w:val="00B11DE8"/>
    <w:rsid w:val="00B125DC"/>
    <w:rsid w:val="00B12640"/>
    <w:rsid w:val="00B129FE"/>
    <w:rsid w:val="00B12B56"/>
    <w:rsid w:val="00B12E1C"/>
    <w:rsid w:val="00B12F78"/>
    <w:rsid w:val="00B134E2"/>
    <w:rsid w:val="00B1358F"/>
    <w:rsid w:val="00B138B0"/>
    <w:rsid w:val="00B139B8"/>
    <w:rsid w:val="00B13A09"/>
    <w:rsid w:val="00B13B9F"/>
    <w:rsid w:val="00B13D25"/>
    <w:rsid w:val="00B14073"/>
    <w:rsid w:val="00B1442F"/>
    <w:rsid w:val="00B145A7"/>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56B"/>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3CED"/>
    <w:rsid w:val="00B2401A"/>
    <w:rsid w:val="00B243D0"/>
    <w:rsid w:val="00B24495"/>
    <w:rsid w:val="00B25094"/>
    <w:rsid w:val="00B2510A"/>
    <w:rsid w:val="00B252CE"/>
    <w:rsid w:val="00B25820"/>
    <w:rsid w:val="00B259F6"/>
    <w:rsid w:val="00B25D0B"/>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8BA"/>
    <w:rsid w:val="00B27A85"/>
    <w:rsid w:val="00B27C7E"/>
    <w:rsid w:val="00B301F0"/>
    <w:rsid w:val="00B302EA"/>
    <w:rsid w:val="00B30381"/>
    <w:rsid w:val="00B30C79"/>
    <w:rsid w:val="00B30DF2"/>
    <w:rsid w:val="00B30F14"/>
    <w:rsid w:val="00B31329"/>
    <w:rsid w:val="00B315AF"/>
    <w:rsid w:val="00B31CCF"/>
    <w:rsid w:val="00B31D3E"/>
    <w:rsid w:val="00B31D42"/>
    <w:rsid w:val="00B31E32"/>
    <w:rsid w:val="00B31EB4"/>
    <w:rsid w:val="00B32514"/>
    <w:rsid w:val="00B326B0"/>
    <w:rsid w:val="00B3299C"/>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508"/>
    <w:rsid w:val="00B366CE"/>
    <w:rsid w:val="00B366D4"/>
    <w:rsid w:val="00B36BC0"/>
    <w:rsid w:val="00B36BF5"/>
    <w:rsid w:val="00B36CB5"/>
    <w:rsid w:val="00B37251"/>
    <w:rsid w:val="00B37647"/>
    <w:rsid w:val="00B3764A"/>
    <w:rsid w:val="00B3792E"/>
    <w:rsid w:val="00B404F2"/>
    <w:rsid w:val="00B407A9"/>
    <w:rsid w:val="00B40836"/>
    <w:rsid w:val="00B40AAC"/>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EF"/>
    <w:rsid w:val="00B564BA"/>
    <w:rsid w:val="00B567A5"/>
    <w:rsid w:val="00B568AA"/>
    <w:rsid w:val="00B568CB"/>
    <w:rsid w:val="00B572C0"/>
    <w:rsid w:val="00B57318"/>
    <w:rsid w:val="00B57A5C"/>
    <w:rsid w:val="00B57C3D"/>
    <w:rsid w:val="00B604DD"/>
    <w:rsid w:val="00B606A9"/>
    <w:rsid w:val="00B60BB1"/>
    <w:rsid w:val="00B60E19"/>
    <w:rsid w:val="00B60E22"/>
    <w:rsid w:val="00B6107C"/>
    <w:rsid w:val="00B610C8"/>
    <w:rsid w:val="00B61125"/>
    <w:rsid w:val="00B61929"/>
    <w:rsid w:val="00B61B55"/>
    <w:rsid w:val="00B61D60"/>
    <w:rsid w:val="00B61F48"/>
    <w:rsid w:val="00B61F8C"/>
    <w:rsid w:val="00B6216E"/>
    <w:rsid w:val="00B62746"/>
    <w:rsid w:val="00B627D6"/>
    <w:rsid w:val="00B62BC8"/>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0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01"/>
    <w:rsid w:val="00B70A1F"/>
    <w:rsid w:val="00B70C75"/>
    <w:rsid w:val="00B70DAC"/>
    <w:rsid w:val="00B70EBE"/>
    <w:rsid w:val="00B70FA1"/>
    <w:rsid w:val="00B71164"/>
    <w:rsid w:val="00B7126F"/>
    <w:rsid w:val="00B71769"/>
    <w:rsid w:val="00B717A2"/>
    <w:rsid w:val="00B71833"/>
    <w:rsid w:val="00B71ABE"/>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2CA9"/>
    <w:rsid w:val="00B830CC"/>
    <w:rsid w:val="00B835E0"/>
    <w:rsid w:val="00B836BE"/>
    <w:rsid w:val="00B839AE"/>
    <w:rsid w:val="00B8436C"/>
    <w:rsid w:val="00B849C4"/>
    <w:rsid w:val="00B84A70"/>
    <w:rsid w:val="00B85069"/>
    <w:rsid w:val="00B851EA"/>
    <w:rsid w:val="00B852D6"/>
    <w:rsid w:val="00B8538E"/>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1BD"/>
    <w:rsid w:val="00B8740E"/>
    <w:rsid w:val="00B8745B"/>
    <w:rsid w:val="00B875A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91D"/>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191"/>
    <w:rsid w:val="00B952AE"/>
    <w:rsid w:val="00B9543E"/>
    <w:rsid w:val="00B955B5"/>
    <w:rsid w:val="00B959DA"/>
    <w:rsid w:val="00B95B24"/>
    <w:rsid w:val="00B963AB"/>
    <w:rsid w:val="00B96445"/>
    <w:rsid w:val="00B96CD4"/>
    <w:rsid w:val="00B96D50"/>
    <w:rsid w:val="00B96E40"/>
    <w:rsid w:val="00B9712B"/>
    <w:rsid w:val="00B971AD"/>
    <w:rsid w:val="00B972D1"/>
    <w:rsid w:val="00B972E4"/>
    <w:rsid w:val="00B97447"/>
    <w:rsid w:val="00B97632"/>
    <w:rsid w:val="00B97677"/>
    <w:rsid w:val="00B97819"/>
    <w:rsid w:val="00B978BA"/>
    <w:rsid w:val="00B97D56"/>
    <w:rsid w:val="00B97E4C"/>
    <w:rsid w:val="00B97F7C"/>
    <w:rsid w:val="00B97F9F"/>
    <w:rsid w:val="00BA006B"/>
    <w:rsid w:val="00BA017B"/>
    <w:rsid w:val="00BA0470"/>
    <w:rsid w:val="00BA05D0"/>
    <w:rsid w:val="00BA0704"/>
    <w:rsid w:val="00BA084B"/>
    <w:rsid w:val="00BA084D"/>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7E6"/>
    <w:rsid w:val="00BA481A"/>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821"/>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7AD"/>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7AA"/>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949"/>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1F1"/>
    <w:rsid w:val="00BD1230"/>
    <w:rsid w:val="00BD13EA"/>
    <w:rsid w:val="00BD1717"/>
    <w:rsid w:val="00BD1A66"/>
    <w:rsid w:val="00BD2444"/>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95E"/>
    <w:rsid w:val="00BD5A44"/>
    <w:rsid w:val="00BD5C37"/>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B7B"/>
    <w:rsid w:val="00BE1F05"/>
    <w:rsid w:val="00BE1F08"/>
    <w:rsid w:val="00BE20A3"/>
    <w:rsid w:val="00BE2184"/>
    <w:rsid w:val="00BE267E"/>
    <w:rsid w:val="00BE26D5"/>
    <w:rsid w:val="00BE26FD"/>
    <w:rsid w:val="00BE272E"/>
    <w:rsid w:val="00BE2C7E"/>
    <w:rsid w:val="00BE2D32"/>
    <w:rsid w:val="00BE2D97"/>
    <w:rsid w:val="00BE3013"/>
    <w:rsid w:val="00BE32EA"/>
    <w:rsid w:val="00BE33B3"/>
    <w:rsid w:val="00BE36A4"/>
    <w:rsid w:val="00BE38D9"/>
    <w:rsid w:val="00BE3902"/>
    <w:rsid w:val="00BE3B51"/>
    <w:rsid w:val="00BE3DFF"/>
    <w:rsid w:val="00BE40B4"/>
    <w:rsid w:val="00BE4120"/>
    <w:rsid w:val="00BE41E2"/>
    <w:rsid w:val="00BE41EE"/>
    <w:rsid w:val="00BE463D"/>
    <w:rsid w:val="00BE48F4"/>
    <w:rsid w:val="00BE5277"/>
    <w:rsid w:val="00BE5382"/>
    <w:rsid w:val="00BE5389"/>
    <w:rsid w:val="00BE5447"/>
    <w:rsid w:val="00BE5862"/>
    <w:rsid w:val="00BE5A02"/>
    <w:rsid w:val="00BE5EAE"/>
    <w:rsid w:val="00BE5EFD"/>
    <w:rsid w:val="00BE5F0F"/>
    <w:rsid w:val="00BE60E4"/>
    <w:rsid w:val="00BE63EF"/>
    <w:rsid w:val="00BE6868"/>
    <w:rsid w:val="00BE6A72"/>
    <w:rsid w:val="00BE6EC3"/>
    <w:rsid w:val="00BE7035"/>
    <w:rsid w:val="00BE7518"/>
    <w:rsid w:val="00BE7B9D"/>
    <w:rsid w:val="00BE7B9F"/>
    <w:rsid w:val="00BE7F4C"/>
    <w:rsid w:val="00BE7FA7"/>
    <w:rsid w:val="00BF00F3"/>
    <w:rsid w:val="00BF032D"/>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95E"/>
    <w:rsid w:val="00BF5D20"/>
    <w:rsid w:val="00BF5F3A"/>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3E1"/>
    <w:rsid w:val="00C01755"/>
    <w:rsid w:val="00C01874"/>
    <w:rsid w:val="00C019FF"/>
    <w:rsid w:val="00C01A95"/>
    <w:rsid w:val="00C01B05"/>
    <w:rsid w:val="00C01C53"/>
    <w:rsid w:val="00C01D09"/>
    <w:rsid w:val="00C01DC7"/>
    <w:rsid w:val="00C01E16"/>
    <w:rsid w:val="00C01E71"/>
    <w:rsid w:val="00C01FF7"/>
    <w:rsid w:val="00C025C3"/>
    <w:rsid w:val="00C0294D"/>
    <w:rsid w:val="00C02BE4"/>
    <w:rsid w:val="00C02DB6"/>
    <w:rsid w:val="00C03AF0"/>
    <w:rsid w:val="00C03BA1"/>
    <w:rsid w:val="00C03C6F"/>
    <w:rsid w:val="00C03C8F"/>
    <w:rsid w:val="00C03DB1"/>
    <w:rsid w:val="00C03F60"/>
    <w:rsid w:val="00C044AE"/>
    <w:rsid w:val="00C049AE"/>
    <w:rsid w:val="00C04B55"/>
    <w:rsid w:val="00C04CDD"/>
    <w:rsid w:val="00C05147"/>
    <w:rsid w:val="00C05293"/>
    <w:rsid w:val="00C05556"/>
    <w:rsid w:val="00C0557F"/>
    <w:rsid w:val="00C056F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B8B"/>
    <w:rsid w:val="00C21D63"/>
    <w:rsid w:val="00C21EAA"/>
    <w:rsid w:val="00C22235"/>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AE6"/>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87B"/>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614D"/>
    <w:rsid w:val="00C368DA"/>
    <w:rsid w:val="00C369D3"/>
    <w:rsid w:val="00C36F5E"/>
    <w:rsid w:val="00C37288"/>
    <w:rsid w:val="00C372CA"/>
    <w:rsid w:val="00C373A4"/>
    <w:rsid w:val="00C3747B"/>
    <w:rsid w:val="00C37885"/>
    <w:rsid w:val="00C379D3"/>
    <w:rsid w:val="00C37A08"/>
    <w:rsid w:val="00C37B0A"/>
    <w:rsid w:val="00C37BCC"/>
    <w:rsid w:val="00C4013A"/>
    <w:rsid w:val="00C40180"/>
    <w:rsid w:val="00C4019E"/>
    <w:rsid w:val="00C404CD"/>
    <w:rsid w:val="00C40683"/>
    <w:rsid w:val="00C40945"/>
    <w:rsid w:val="00C40B9A"/>
    <w:rsid w:val="00C40D88"/>
    <w:rsid w:val="00C40EA1"/>
    <w:rsid w:val="00C41755"/>
    <w:rsid w:val="00C41D00"/>
    <w:rsid w:val="00C420FC"/>
    <w:rsid w:val="00C4226A"/>
    <w:rsid w:val="00C4227A"/>
    <w:rsid w:val="00C42284"/>
    <w:rsid w:val="00C4253B"/>
    <w:rsid w:val="00C425BB"/>
    <w:rsid w:val="00C42CDA"/>
    <w:rsid w:val="00C42DAB"/>
    <w:rsid w:val="00C432E1"/>
    <w:rsid w:val="00C4358E"/>
    <w:rsid w:val="00C439FE"/>
    <w:rsid w:val="00C43C3E"/>
    <w:rsid w:val="00C43D63"/>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97"/>
    <w:rsid w:val="00C50BD7"/>
    <w:rsid w:val="00C5153F"/>
    <w:rsid w:val="00C51746"/>
    <w:rsid w:val="00C517D5"/>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08"/>
    <w:rsid w:val="00C54632"/>
    <w:rsid w:val="00C546CD"/>
    <w:rsid w:val="00C54ACA"/>
    <w:rsid w:val="00C54B02"/>
    <w:rsid w:val="00C54C05"/>
    <w:rsid w:val="00C54E0E"/>
    <w:rsid w:val="00C54EE9"/>
    <w:rsid w:val="00C5529D"/>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818"/>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3AC"/>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300"/>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BF"/>
    <w:rsid w:val="00C839E8"/>
    <w:rsid w:val="00C83B3D"/>
    <w:rsid w:val="00C83EB0"/>
    <w:rsid w:val="00C83FF1"/>
    <w:rsid w:val="00C8409E"/>
    <w:rsid w:val="00C84534"/>
    <w:rsid w:val="00C84757"/>
    <w:rsid w:val="00C848A5"/>
    <w:rsid w:val="00C84959"/>
    <w:rsid w:val="00C84972"/>
    <w:rsid w:val="00C84A80"/>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479"/>
    <w:rsid w:val="00CA24E9"/>
    <w:rsid w:val="00CA26D2"/>
    <w:rsid w:val="00CA2D72"/>
    <w:rsid w:val="00CA3037"/>
    <w:rsid w:val="00CA3116"/>
    <w:rsid w:val="00CA321D"/>
    <w:rsid w:val="00CA3318"/>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6E7C"/>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766"/>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56"/>
    <w:rsid w:val="00CB2AC3"/>
    <w:rsid w:val="00CB2C73"/>
    <w:rsid w:val="00CB2D99"/>
    <w:rsid w:val="00CB31AD"/>
    <w:rsid w:val="00CB31E5"/>
    <w:rsid w:val="00CB3212"/>
    <w:rsid w:val="00CB328F"/>
    <w:rsid w:val="00CB33CD"/>
    <w:rsid w:val="00CB3FB0"/>
    <w:rsid w:val="00CB45B4"/>
    <w:rsid w:val="00CB46D3"/>
    <w:rsid w:val="00CB49C9"/>
    <w:rsid w:val="00CB4DC7"/>
    <w:rsid w:val="00CB5098"/>
    <w:rsid w:val="00CB50AE"/>
    <w:rsid w:val="00CB5A78"/>
    <w:rsid w:val="00CB5B58"/>
    <w:rsid w:val="00CB5F05"/>
    <w:rsid w:val="00CB5FD2"/>
    <w:rsid w:val="00CB6013"/>
    <w:rsid w:val="00CB6233"/>
    <w:rsid w:val="00CB69B7"/>
    <w:rsid w:val="00CB6BD3"/>
    <w:rsid w:val="00CB6FDB"/>
    <w:rsid w:val="00CB700C"/>
    <w:rsid w:val="00CB702E"/>
    <w:rsid w:val="00CB7072"/>
    <w:rsid w:val="00CB71D9"/>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9E8"/>
    <w:rsid w:val="00CC1DB6"/>
    <w:rsid w:val="00CC1DF9"/>
    <w:rsid w:val="00CC1DFF"/>
    <w:rsid w:val="00CC2198"/>
    <w:rsid w:val="00CC2621"/>
    <w:rsid w:val="00CC2AA1"/>
    <w:rsid w:val="00CC2BA9"/>
    <w:rsid w:val="00CC3217"/>
    <w:rsid w:val="00CC32CD"/>
    <w:rsid w:val="00CC33A3"/>
    <w:rsid w:val="00CC39C2"/>
    <w:rsid w:val="00CC3BA4"/>
    <w:rsid w:val="00CC3BBD"/>
    <w:rsid w:val="00CC3CCB"/>
    <w:rsid w:val="00CC421D"/>
    <w:rsid w:val="00CC44C5"/>
    <w:rsid w:val="00CC44D0"/>
    <w:rsid w:val="00CC48B8"/>
    <w:rsid w:val="00CC491D"/>
    <w:rsid w:val="00CC4AAB"/>
    <w:rsid w:val="00CC4C0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8B8"/>
    <w:rsid w:val="00CC7921"/>
    <w:rsid w:val="00CC7EA1"/>
    <w:rsid w:val="00CC7FD9"/>
    <w:rsid w:val="00CD01B9"/>
    <w:rsid w:val="00CD0443"/>
    <w:rsid w:val="00CD0768"/>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65"/>
    <w:rsid w:val="00CD27EE"/>
    <w:rsid w:val="00CD2A87"/>
    <w:rsid w:val="00CD3319"/>
    <w:rsid w:val="00CD3626"/>
    <w:rsid w:val="00CD39B5"/>
    <w:rsid w:val="00CD3AA6"/>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927"/>
    <w:rsid w:val="00CE0B9D"/>
    <w:rsid w:val="00CE15E0"/>
    <w:rsid w:val="00CE18F5"/>
    <w:rsid w:val="00CE1B2C"/>
    <w:rsid w:val="00CE1DE8"/>
    <w:rsid w:val="00CE1ED6"/>
    <w:rsid w:val="00CE2113"/>
    <w:rsid w:val="00CE242B"/>
    <w:rsid w:val="00CE2474"/>
    <w:rsid w:val="00CE2662"/>
    <w:rsid w:val="00CE28C2"/>
    <w:rsid w:val="00CE2E86"/>
    <w:rsid w:val="00CE308E"/>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878"/>
    <w:rsid w:val="00CE7D78"/>
    <w:rsid w:val="00CE7DA1"/>
    <w:rsid w:val="00CE7DE1"/>
    <w:rsid w:val="00CE7DF2"/>
    <w:rsid w:val="00CE7EBA"/>
    <w:rsid w:val="00CE7EE7"/>
    <w:rsid w:val="00CF006F"/>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599"/>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DCE"/>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18E"/>
    <w:rsid w:val="00D1025B"/>
    <w:rsid w:val="00D10365"/>
    <w:rsid w:val="00D104A7"/>
    <w:rsid w:val="00D1061F"/>
    <w:rsid w:val="00D1089B"/>
    <w:rsid w:val="00D10AE5"/>
    <w:rsid w:val="00D10EA6"/>
    <w:rsid w:val="00D1108E"/>
    <w:rsid w:val="00D1110B"/>
    <w:rsid w:val="00D111FA"/>
    <w:rsid w:val="00D11288"/>
    <w:rsid w:val="00D11B08"/>
    <w:rsid w:val="00D11C6A"/>
    <w:rsid w:val="00D1213C"/>
    <w:rsid w:val="00D129BC"/>
    <w:rsid w:val="00D12C2F"/>
    <w:rsid w:val="00D12CEC"/>
    <w:rsid w:val="00D12F34"/>
    <w:rsid w:val="00D12F3C"/>
    <w:rsid w:val="00D13499"/>
    <w:rsid w:val="00D134E9"/>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21"/>
    <w:rsid w:val="00D257B4"/>
    <w:rsid w:val="00D257EE"/>
    <w:rsid w:val="00D25A7B"/>
    <w:rsid w:val="00D25BCA"/>
    <w:rsid w:val="00D25D54"/>
    <w:rsid w:val="00D25E23"/>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B28"/>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E37"/>
    <w:rsid w:val="00D35E82"/>
    <w:rsid w:val="00D35EEB"/>
    <w:rsid w:val="00D35F2D"/>
    <w:rsid w:val="00D36465"/>
    <w:rsid w:val="00D36584"/>
    <w:rsid w:val="00D36636"/>
    <w:rsid w:val="00D369D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E5F"/>
    <w:rsid w:val="00D5233E"/>
    <w:rsid w:val="00D525F9"/>
    <w:rsid w:val="00D52725"/>
    <w:rsid w:val="00D528D6"/>
    <w:rsid w:val="00D5295C"/>
    <w:rsid w:val="00D52A46"/>
    <w:rsid w:val="00D52D3C"/>
    <w:rsid w:val="00D52FF9"/>
    <w:rsid w:val="00D5331E"/>
    <w:rsid w:val="00D53378"/>
    <w:rsid w:val="00D5344A"/>
    <w:rsid w:val="00D54195"/>
    <w:rsid w:val="00D5425B"/>
    <w:rsid w:val="00D543DC"/>
    <w:rsid w:val="00D54536"/>
    <w:rsid w:val="00D548F8"/>
    <w:rsid w:val="00D54A33"/>
    <w:rsid w:val="00D54B03"/>
    <w:rsid w:val="00D54B06"/>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4FDE"/>
    <w:rsid w:val="00D65878"/>
    <w:rsid w:val="00D65966"/>
    <w:rsid w:val="00D65BC8"/>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0B"/>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D75"/>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839"/>
    <w:rsid w:val="00D80AA3"/>
    <w:rsid w:val="00D80C1E"/>
    <w:rsid w:val="00D80C92"/>
    <w:rsid w:val="00D80FD9"/>
    <w:rsid w:val="00D80FE0"/>
    <w:rsid w:val="00D80FEF"/>
    <w:rsid w:val="00D81638"/>
    <w:rsid w:val="00D816A6"/>
    <w:rsid w:val="00D81C24"/>
    <w:rsid w:val="00D81C78"/>
    <w:rsid w:val="00D81E8C"/>
    <w:rsid w:val="00D81EB6"/>
    <w:rsid w:val="00D81EFB"/>
    <w:rsid w:val="00D8235C"/>
    <w:rsid w:val="00D82452"/>
    <w:rsid w:val="00D82587"/>
    <w:rsid w:val="00D82804"/>
    <w:rsid w:val="00D82ABB"/>
    <w:rsid w:val="00D82ABD"/>
    <w:rsid w:val="00D82B12"/>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DCD"/>
    <w:rsid w:val="00D91E20"/>
    <w:rsid w:val="00D91E90"/>
    <w:rsid w:val="00D91EF2"/>
    <w:rsid w:val="00D92205"/>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65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54A"/>
    <w:rsid w:val="00D975A9"/>
    <w:rsid w:val="00D975E6"/>
    <w:rsid w:val="00D975F3"/>
    <w:rsid w:val="00D97795"/>
    <w:rsid w:val="00D97824"/>
    <w:rsid w:val="00D97879"/>
    <w:rsid w:val="00D97B94"/>
    <w:rsid w:val="00D97EE4"/>
    <w:rsid w:val="00DA0229"/>
    <w:rsid w:val="00DA0613"/>
    <w:rsid w:val="00DA0647"/>
    <w:rsid w:val="00DA09C8"/>
    <w:rsid w:val="00DA0A45"/>
    <w:rsid w:val="00DA0D7A"/>
    <w:rsid w:val="00DA0F1A"/>
    <w:rsid w:val="00DA1244"/>
    <w:rsid w:val="00DA14A4"/>
    <w:rsid w:val="00DA1682"/>
    <w:rsid w:val="00DA1763"/>
    <w:rsid w:val="00DA17C7"/>
    <w:rsid w:val="00DA1F9F"/>
    <w:rsid w:val="00DA230C"/>
    <w:rsid w:val="00DA2426"/>
    <w:rsid w:val="00DA26C8"/>
    <w:rsid w:val="00DA26CF"/>
    <w:rsid w:val="00DA2C2D"/>
    <w:rsid w:val="00DA2EA6"/>
    <w:rsid w:val="00DA3010"/>
    <w:rsid w:val="00DA30BA"/>
    <w:rsid w:val="00DA31D2"/>
    <w:rsid w:val="00DA32CA"/>
    <w:rsid w:val="00DA3373"/>
    <w:rsid w:val="00DA34F6"/>
    <w:rsid w:val="00DA3703"/>
    <w:rsid w:val="00DA386D"/>
    <w:rsid w:val="00DA38C7"/>
    <w:rsid w:val="00DA3A4C"/>
    <w:rsid w:val="00DA3A78"/>
    <w:rsid w:val="00DA3C9F"/>
    <w:rsid w:val="00DA3F8E"/>
    <w:rsid w:val="00DA3FCB"/>
    <w:rsid w:val="00DA4067"/>
    <w:rsid w:val="00DA4A33"/>
    <w:rsid w:val="00DA4EDF"/>
    <w:rsid w:val="00DA5068"/>
    <w:rsid w:val="00DA51C7"/>
    <w:rsid w:val="00DA5236"/>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C3"/>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FD7"/>
    <w:rsid w:val="00DB34BD"/>
    <w:rsid w:val="00DB35BA"/>
    <w:rsid w:val="00DB3687"/>
    <w:rsid w:val="00DB36EA"/>
    <w:rsid w:val="00DB36FE"/>
    <w:rsid w:val="00DB3744"/>
    <w:rsid w:val="00DB3CAB"/>
    <w:rsid w:val="00DB3D2C"/>
    <w:rsid w:val="00DB3F0F"/>
    <w:rsid w:val="00DB404B"/>
    <w:rsid w:val="00DB4124"/>
    <w:rsid w:val="00DB4201"/>
    <w:rsid w:val="00DB4392"/>
    <w:rsid w:val="00DB445D"/>
    <w:rsid w:val="00DB44BD"/>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8"/>
    <w:rsid w:val="00DC1637"/>
    <w:rsid w:val="00DC1DB7"/>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918"/>
    <w:rsid w:val="00DC7D11"/>
    <w:rsid w:val="00DD04D6"/>
    <w:rsid w:val="00DD0576"/>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D7FFC"/>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6FF8"/>
    <w:rsid w:val="00DE74B6"/>
    <w:rsid w:val="00DE754E"/>
    <w:rsid w:val="00DE77EE"/>
    <w:rsid w:val="00DE7939"/>
    <w:rsid w:val="00DE7A59"/>
    <w:rsid w:val="00DE7B0D"/>
    <w:rsid w:val="00DE7C48"/>
    <w:rsid w:val="00DE7C56"/>
    <w:rsid w:val="00DF046F"/>
    <w:rsid w:val="00DF061A"/>
    <w:rsid w:val="00DF06DB"/>
    <w:rsid w:val="00DF08BA"/>
    <w:rsid w:val="00DF0975"/>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60E2"/>
    <w:rsid w:val="00DF619C"/>
    <w:rsid w:val="00DF62F2"/>
    <w:rsid w:val="00DF6632"/>
    <w:rsid w:val="00DF67A6"/>
    <w:rsid w:val="00DF682B"/>
    <w:rsid w:val="00DF6CB5"/>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B35"/>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19"/>
    <w:rsid w:val="00E12B3D"/>
    <w:rsid w:val="00E12CB2"/>
    <w:rsid w:val="00E134E7"/>
    <w:rsid w:val="00E13998"/>
    <w:rsid w:val="00E13A8F"/>
    <w:rsid w:val="00E13CBB"/>
    <w:rsid w:val="00E13D1C"/>
    <w:rsid w:val="00E13FDF"/>
    <w:rsid w:val="00E140B1"/>
    <w:rsid w:val="00E14495"/>
    <w:rsid w:val="00E148B7"/>
    <w:rsid w:val="00E148D8"/>
    <w:rsid w:val="00E14916"/>
    <w:rsid w:val="00E149D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71A"/>
    <w:rsid w:val="00E17867"/>
    <w:rsid w:val="00E17BDE"/>
    <w:rsid w:val="00E17C1A"/>
    <w:rsid w:val="00E17E61"/>
    <w:rsid w:val="00E17E90"/>
    <w:rsid w:val="00E204E7"/>
    <w:rsid w:val="00E206BE"/>
    <w:rsid w:val="00E206C9"/>
    <w:rsid w:val="00E20745"/>
    <w:rsid w:val="00E208B3"/>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27FBE"/>
    <w:rsid w:val="00E30396"/>
    <w:rsid w:val="00E30DEC"/>
    <w:rsid w:val="00E30FA5"/>
    <w:rsid w:val="00E3102D"/>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697"/>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988"/>
    <w:rsid w:val="00E459C7"/>
    <w:rsid w:val="00E45BC6"/>
    <w:rsid w:val="00E45C6F"/>
    <w:rsid w:val="00E45CFB"/>
    <w:rsid w:val="00E45D15"/>
    <w:rsid w:val="00E45E3E"/>
    <w:rsid w:val="00E45E49"/>
    <w:rsid w:val="00E45FF7"/>
    <w:rsid w:val="00E46044"/>
    <w:rsid w:val="00E4605E"/>
    <w:rsid w:val="00E460E5"/>
    <w:rsid w:val="00E4623C"/>
    <w:rsid w:val="00E462A9"/>
    <w:rsid w:val="00E46571"/>
    <w:rsid w:val="00E465B6"/>
    <w:rsid w:val="00E468DE"/>
    <w:rsid w:val="00E46B4D"/>
    <w:rsid w:val="00E46C94"/>
    <w:rsid w:val="00E46D90"/>
    <w:rsid w:val="00E46FE8"/>
    <w:rsid w:val="00E470DF"/>
    <w:rsid w:val="00E4742B"/>
    <w:rsid w:val="00E475F0"/>
    <w:rsid w:val="00E47606"/>
    <w:rsid w:val="00E478F0"/>
    <w:rsid w:val="00E47951"/>
    <w:rsid w:val="00E47F60"/>
    <w:rsid w:val="00E47FAD"/>
    <w:rsid w:val="00E5000D"/>
    <w:rsid w:val="00E500D6"/>
    <w:rsid w:val="00E50281"/>
    <w:rsid w:val="00E50410"/>
    <w:rsid w:val="00E507DA"/>
    <w:rsid w:val="00E5094C"/>
    <w:rsid w:val="00E50CDA"/>
    <w:rsid w:val="00E50D70"/>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3F1B"/>
    <w:rsid w:val="00E541C6"/>
    <w:rsid w:val="00E54297"/>
    <w:rsid w:val="00E5454B"/>
    <w:rsid w:val="00E54A02"/>
    <w:rsid w:val="00E54A8F"/>
    <w:rsid w:val="00E54B95"/>
    <w:rsid w:val="00E54DA7"/>
    <w:rsid w:val="00E54F34"/>
    <w:rsid w:val="00E550F0"/>
    <w:rsid w:val="00E5520E"/>
    <w:rsid w:val="00E5569E"/>
    <w:rsid w:val="00E5593F"/>
    <w:rsid w:val="00E55B75"/>
    <w:rsid w:val="00E55E3A"/>
    <w:rsid w:val="00E5604E"/>
    <w:rsid w:val="00E56259"/>
    <w:rsid w:val="00E56365"/>
    <w:rsid w:val="00E56757"/>
    <w:rsid w:val="00E56843"/>
    <w:rsid w:val="00E56872"/>
    <w:rsid w:val="00E56882"/>
    <w:rsid w:val="00E56D5B"/>
    <w:rsid w:val="00E57621"/>
    <w:rsid w:val="00E5787C"/>
    <w:rsid w:val="00E57CB4"/>
    <w:rsid w:val="00E57CC5"/>
    <w:rsid w:val="00E57CF6"/>
    <w:rsid w:val="00E57E84"/>
    <w:rsid w:val="00E603B2"/>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15C"/>
    <w:rsid w:val="00E64656"/>
    <w:rsid w:val="00E64A57"/>
    <w:rsid w:val="00E64A69"/>
    <w:rsid w:val="00E64AC7"/>
    <w:rsid w:val="00E64E7F"/>
    <w:rsid w:val="00E652A8"/>
    <w:rsid w:val="00E65360"/>
    <w:rsid w:val="00E655D3"/>
    <w:rsid w:val="00E65981"/>
    <w:rsid w:val="00E65E10"/>
    <w:rsid w:val="00E6601E"/>
    <w:rsid w:val="00E664D5"/>
    <w:rsid w:val="00E665B7"/>
    <w:rsid w:val="00E666F6"/>
    <w:rsid w:val="00E667A0"/>
    <w:rsid w:val="00E66830"/>
    <w:rsid w:val="00E66D2B"/>
    <w:rsid w:val="00E67377"/>
    <w:rsid w:val="00E673DC"/>
    <w:rsid w:val="00E676B9"/>
    <w:rsid w:val="00E6785C"/>
    <w:rsid w:val="00E678CD"/>
    <w:rsid w:val="00E679A5"/>
    <w:rsid w:val="00E67B99"/>
    <w:rsid w:val="00E67F5C"/>
    <w:rsid w:val="00E67FD1"/>
    <w:rsid w:val="00E67FDE"/>
    <w:rsid w:val="00E7009B"/>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474B"/>
    <w:rsid w:val="00E74CA6"/>
    <w:rsid w:val="00E74E55"/>
    <w:rsid w:val="00E752B2"/>
    <w:rsid w:val="00E7568A"/>
    <w:rsid w:val="00E75A4B"/>
    <w:rsid w:val="00E75B1A"/>
    <w:rsid w:val="00E75C3B"/>
    <w:rsid w:val="00E75C4A"/>
    <w:rsid w:val="00E76019"/>
    <w:rsid w:val="00E761E6"/>
    <w:rsid w:val="00E766E4"/>
    <w:rsid w:val="00E767C0"/>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410"/>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388"/>
    <w:rsid w:val="00E83519"/>
    <w:rsid w:val="00E835FF"/>
    <w:rsid w:val="00E8394E"/>
    <w:rsid w:val="00E83C61"/>
    <w:rsid w:val="00E841CF"/>
    <w:rsid w:val="00E84540"/>
    <w:rsid w:val="00E8468E"/>
    <w:rsid w:val="00E847EF"/>
    <w:rsid w:val="00E84896"/>
    <w:rsid w:val="00E84A02"/>
    <w:rsid w:val="00E84CB6"/>
    <w:rsid w:val="00E84CE9"/>
    <w:rsid w:val="00E84F77"/>
    <w:rsid w:val="00E853FE"/>
    <w:rsid w:val="00E85739"/>
    <w:rsid w:val="00E85BE8"/>
    <w:rsid w:val="00E85D54"/>
    <w:rsid w:val="00E860B2"/>
    <w:rsid w:val="00E86164"/>
    <w:rsid w:val="00E86276"/>
    <w:rsid w:val="00E86691"/>
    <w:rsid w:val="00E86B45"/>
    <w:rsid w:val="00E87031"/>
    <w:rsid w:val="00E87106"/>
    <w:rsid w:val="00E87684"/>
    <w:rsid w:val="00E8773C"/>
    <w:rsid w:val="00E87F7E"/>
    <w:rsid w:val="00E87F8C"/>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AB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80D"/>
    <w:rsid w:val="00EA2C8C"/>
    <w:rsid w:val="00EA2E8E"/>
    <w:rsid w:val="00EA3623"/>
    <w:rsid w:val="00EA3CE1"/>
    <w:rsid w:val="00EA3D60"/>
    <w:rsid w:val="00EA4227"/>
    <w:rsid w:val="00EA45BF"/>
    <w:rsid w:val="00EA4B04"/>
    <w:rsid w:val="00EA4BEE"/>
    <w:rsid w:val="00EA4EC4"/>
    <w:rsid w:val="00EA4F63"/>
    <w:rsid w:val="00EA525A"/>
    <w:rsid w:val="00EA52B9"/>
    <w:rsid w:val="00EA536D"/>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0"/>
    <w:rsid w:val="00EB2531"/>
    <w:rsid w:val="00EB2B8A"/>
    <w:rsid w:val="00EB33A8"/>
    <w:rsid w:val="00EB346F"/>
    <w:rsid w:val="00EB34E5"/>
    <w:rsid w:val="00EB36E4"/>
    <w:rsid w:val="00EB38C7"/>
    <w:rsid w:val="00EB3B59"/>
    <w:rsid w:val="00EB3D37"/>
    <w:rsid w:val="00EB402B"/>
    <w:rsid w:val="00EB42B7"/>
    <w:rsid w:val="00EB4417"/>
    <w:rsid w:val="00EB4498"/>
    <w:rsid w:val="00EB477A"/>
    <w:rsid w:val="00EB4835"/>
    <w:rsid w:val="00EB485F"/>
    <w:rsid w:val="00EB4961"/>
    <w:rsid w:val="00EB49BB"/>
    <w:rsid w:val="00EB49C3"/>
    <w:rsid w:val="00EB4A8D"/>
    <w:rsid w:val="00EB4B95"/>
    <w:rsid w:val="00EB4C05"/>
    <w:rsid w:val="00EB4C4E"/>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3E6"/>
    <w:rsid w:val="00EC762F"/>
    <w:rsid w:val="00EC7A3E"/>
    <w:rsid w:val="00EC7DB3"/>
    <w:rsid w:val="00EC7DE1"/>
    <w:rsid w:val="00EC7EAC"/>
    <w:rsid w:val="00EC7F81"/>
    <w:rsid w:val="00ED003A"/>
    <w:rsid w:val="00ED010E"/>
    <w:rsid w:val="00ED019B"/>
    <w:rsid w:val="00ED02EE"/>
    <w:rsid w:val="00ED03CF"/>
    <w:rsid w:val="00ED0B9A"/>
    <w:rsid w:val="00ED0C3E"/>
    <w:rsid w:val="00ED0E6E"/>
    <w:rsid w:val="00ED0F17"/>
    <w:rsid w:val="00ED11E1"/>
    <w:rsid w:val="00ED1DA9"/>
    <w:rsid w:val="00ED214E"/>
    <w:rsid w:val="00ED25A4"/>
    <w:rsid w:val="00ED25F4"/>
    <w:rsid w:val="00ED26CD"/>
    <w:rsid w:val="00ED2807"/>
    <w:rsid w:val="00ED28CA"/>
    <w:rsid w:val="00ED2AB4"/>
    <w:rsid w:val="00ED2D3E"/>
    <w:rsid w:val="00ED30BE"/>
    <w:rsid w:val="00ED3292"/>
    <w:rsid w:val="00ED33AE"/>
    <w:rsid w:val="00ED33B8"/>
    <w:rsid w:val="00ED346F"/>
    <w:rsid w:val="00ED373A"/>
    <w:rsid w:val="00ED3A85"/>
    <w:rsid w:val="00ED3B4C"/>
    <w:rsid w:val="00ED3BB8"/>
    <w:rsid w:val="00ED40A0"/>
    <w:rsid w:val="00ED418A"/>
    <w:rsid w:val="00ED4232"/>
    <w:rsid w:val="00ED46C9"/>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942"/>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4F71"/>
    <w:rsid w:val="00EE51F7"/>
    <w:rsid w:val="00EE5C15"/>
    <w:rsid w:val="00EE5CC3"/>
    <w:rsid w:val="00EE5EE2"/>
    <w:rsid w:val="00EE5F2A"/>
    <w:rsid w:val="00EE60B3"/>
    <w:rsid w:val="00EE636F"/>
    <w:rsid w:val="00EE675E"/>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C7"/>
    <w:rsid w:val="00EF4BAE"/>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EA5"/>
    <w:rsid w:val="00EF6FC5"/>
    <w:rsid w:val="00EF72CC"/>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A45"/>
    <w:rsid w:val="00F11CED"/>
    <w:rsid w:val="00F11E47"/>
    <w:rsid w:val="00F1226D"/>
    <w:rsid w:val="00F125D5"/>
    <w:rsid w:val="00F128B5"/>
    <w:rsid w:val="00F12BD4"/>
    <w:rsid w:val="00F12BEC"/>
    <w:rsid w:val="00F130B1"/>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AC0"/>
    <w:rsid w:val="00F17BE6"/>
    <w:rsid w:val="00F17C76"/>
    <w:rsid w:val="00F17D42"/>
    <w:rsid w:val="00F200F7"/>
    <w:rsid w:val="00F2016C"/>
    <w:rsid w:val="00F20221"/>
    <w:rsid w:val="00F202E4"/>
    <w:rsid w:val="00F20849"/>
    <w:rsid w:val="00F209BC"/>
    <w:rsid w:val="00F209D1"/>
    <w:rsid w:val="00F20BA5"/>
    <w:rsid w:val="00F20DB9"/>
    <w:rsid w:val="00F20E98"/>
    <w:rsid w:val="00F210BC"/>
    <w:rsid w:val="00F21819"/>
    <w:rsid w:val="00F218B1"/>
    <w:rsid w:val="00F21FB3"/>
    <w:rsid w:val="00F221A4"/>
    <w:rsid w:val="00F22383"/>
    <w:rsid w:val="00F223A8"/>
    <w:rsid w:val="00F223FC"/>
    <w:rsid w:val="00F224BC"/>
    <w:rsid w:val="00F2251E"/>
    <w:rsid w:val="00F22A1C"/>
    <w:rsid w:val="00F22E07"/>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B16"/>
    <w:rsid w:val="00F35EA2"/>
    <w:rsid w:val="00F35F5B"/>
    <w:rsid w:val="00F3608D"/>
    <w:rsid w:val="00F36148"/>
    <w:rsid w:val="00F3619E"/>
    <w:rsid w:val="00F36474"/>
    <w:rsid w:val="00F3649A"/>
    <w:rsid w:val="00F365D0"/>
    <w:rsid w:val="00F3671B"/>
    <w:rsid w:val="00F36B2A"/>
    <w:rsid w:val="00F36B9C"/>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D16"/>
    <w:rsid w:val="00F51D55"/>
    <w:rsid w:val="00F521EC"/>
    <w:rsid w:val="00F52229"/>
    <w:rsid w:val="00F523BF"/>
    <w:rsid w:val="00F527EF"/>
    <w:rsid w:val="00F52AC5"/>
    <w:rsid w:val="00F52C0F"/>
    <w:rsid w:val="00F52D7F"/>
    <w:rsid w:val="00F52DE3"/>
    <w:rsid w:val="00F52F93"/>
    <w:rsid w:val="00F52F97"/>
    <w:rsid w:val="00F53488"/>
    <w:rsid w:val="00F535DF"/>
    <w:rsid w:val="00F53A44"/>
    <w:rsid w:val="00F53BC3"/>
    <w:rsid w:val="00F54265"/>
    <w:rsid w:val="00F543FD"/>
    <w:rsid w:val="00F54BB5"/>
    <w:rsid w:val="00F54C29"/>
    <w:rsid w:val="00F54CEB"/>
    <w:rsid w:val="00F5533B"/>
    <w:rsid w:val="00F554B4"/>
    <w:rsid w:val="00F55575"/>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CCF"/>
    <w:rsid w:val="00F62D0B"/>
    <w:rsid w:val="00F62D32"/>
    <w:rsid w:val="00F62E88"/>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A6E"/>
    <w:rsid w:val="00F64D30"/>
    <w:rsid w:val="00F650A5"/>
    <w:rsid w:val="00F65872"/>
    <w:rsid w:val="00F6588D"/>
    <w:rsid w:val="00F658A3"/>
    <w:rsid w:val="00F66112"/>
    <w:rsid w:val="00F661CB"/>
    <w:rsid w:val="00F66201"/>
    <w:rsid w:val="00F6620B"/>
    <w:rsid w:val="00F6630D"/>
    <w:rsid w:val="00F66324"/>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C8B"/>
    <w:rsid w:val="00F77C92"/>
    <w:rsid w:val="00F77C93"/>
    <w:rsid w:val="00F77CC1"/>
    <w:rsid w:val="00F80463"/>
    <w:rsid w:val="00F808D7"/>
    <w:rsid w:val="00F80D32"/>
    <w:rsid w:val="00F80EA5"/>
    <w:rsid w:val="00F80F2A"/>
    <w:rsid w:val="00F816DB"/>
    <w:rsid w:val="00F81B52"/>
    <w:rsid w:val="00F821A3"/>
    <w:rsid w:val="00F82310"/>
    <w:rsid w:val="00F824F8"/>
    <w:rsid w:val="00F8253D"/>
    <w:rsid w:val="00F8277D"/>
    <w:rsid w:val="00F8282F"/>
    <w:rsid w:val="00F82AFE"/>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31C"/>
    <w:rsid w:val="00F94321"/>
    <w:rsid w:val="00F943FC"/>
    <w:rsid w:val="00F944D6"/>
    <w:rsid w:val="00F9457C"/>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D14"/>
    <w:rsid w:val="00F97F90"/>
    <w:rsid w:val="00FA0008"/>
    <w:rsid w:val="00FA0022"/>
    <w:rsid w:val="00FA00BE"/>
    <w:rsid w:val="00FA017E"/>
    <w:rsid w:val="00FA0A30"/>
    <w:rsid w:val="00FA0AD9"/>
    <w:rsid w:val="00FA0B4C"/>
    <w:rsid w:val="00FA0E55"/>
    <w:rsid w:val="00FA0F6A"/>
    <w:rsid w:val="00FA1391"/>
    <w:rsid w:val="00FA16C7"/>
    <w:rsid w:val="00FA19D1"/>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F2"/>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16"/>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7C9"/>
    <w:rsid w:val="00FB3A8E"/>
    <w:rsid w:val="00FB3C2B"/>
    <w:rsid w:val="00FB3DBB"/>
    <w:rsid w:val="00FB3F7C"/>
    <w:rsid w:val="00FB40C5"/>
    <w:rsid w:val="00FB40D3"/>
    <w:rsid w:val="00FB41AF"/>
    <w:rsid w:val="00FB41B4"/>
    <w:rsid w:val="00FB42FA"/>
    <w:rsid w:val="00FB431E"/>
    <w:rsid w:val="00FB46D6"/>
    <w:rsid w:val="00FB472F"/>
    <w:rsid w:val="00FB4940"/>
    <w:rsid w:val="00FB4A86"/>
    <w:rsid w:val="00FB4C82"/>
    <w:rsid w:val="00FB4E9B"/>
    <w:rsid w:val="00FB51C5"/>
    <w:rsid w:val="00FB56A6"/>
    <w:rsid w:val="00FB56B2"/>
    <w:rsid w:val="00FB56BC"/>
    <w:rsid w:val="00FB57AD"/>
    <w:rsid w:val="00FB5943"/>
    <w:rsid w:val="00FB5A7F"/>
    <w:rsid w:val="00FB5CFC"/>
    <w:rsid w:val="00FB600B"/>
    <w:rsid w:val="00FB6200"/>
    <w:rsid w:val="00FB65A1"/>
    <w:rsid w:val="00FB6B92"/>
    <w:rsid w:val="00FB6E45"/>
    <w:rsid w:val="00FB7045"/>
    <w:rsid w:val="00FB753A"/>
    <w:rsid w:val="00FB78F7"/>
    <w:rsid w:val="00FB7950"/>
    <w:rsid w:val="00FB7B67"/>
    <w:rsid w:val="00FB7D22"/>
    <w:rsid w:val="00FB7D5D"/>
    <w:rsid w:val="00FC02A3"/>
    <w:rsid w:val="00FC05C9"/>
    <w:rsid w:val="00FC073A"/>
    <w:rsid w:val="00FC09BC"/>
    <w:rsid w:val="00FC0F65"/>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D00"/>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2CDB"/>
    <w:rsid w:val="00FD319F"/>
    <w:rsid w:val="00FD3386"/>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5CAC"/>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B6B"/>
    <w:rsid w:val="00FE1CFF"/>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5FC"/>
    <w:rsid w:val="00FE5756"/>
    <w:rsid w:val="00FE5821"/>
    <w:rsid w:val="00FE59BD"/>
    <w:rsid w:val="00FE5BAA"/>
    <w:rsid w:val="00FE5E3E"/>
    <w:rsid w:val="00FE6119"/>
    <w:rsid w:val="00FE6149"/>
    <w:rsid w:val="00FE6238"/>
    <w:rsid w:val="00FE6583"/>
    <w:rsid w:val="00FE670E"/>
    <w:rsid w:val="00FE6858"/>
    <w:rsid w:val="00FE690F"/>
    <w:rsid w:val="00FE6A59"/>
    <w:rsid w:val="00FE6ABD"/>
    <w:rsid w:val="00FE7264"/>
    <w:rsid w:val="00FE74E9"/>
    <w:rsid w:val="00FE76A9"/>
    <w:rsid w:val="00FE76F0"/>
    <w:rsid w:val="00FE7788"/>
    <w:rsid w:val="00FE7885"/>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20C"/>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9CC144-6107-49EF-BA8F-E4ECEBA4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ui-provider">
    <w:name w:val="ui-provider"/>
    <w:basedOn w:val="DefaultParagraphFont"/>
    <w:rsid w:val="0008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4846403">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4AA3664D-7E6C-427A-8263-234D7DBED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15</TotalTime>
  <Pages>8</Pages>
  <Words>3773</Words>
  <Characters>19998</Characters>
  <Application>Microsoft Office Word</Application>
  <DocSecurity>0</DocSecurity>
  <Lines>166</Lines>
  <Paragraphs>47</Paragraphs>
  <ScaleCrop>false</ScaleCrop>
  <Company>Alcatel-Lucent</Company>
  <LinksUpToDate>false</LinksUpToDate>
  <CharactersWithSpaces>23724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16</cp:revision>
  <cp:lastPrinted>2013-05-14T20:37:00Z</cp:lastPrinted>
  <dcterms:created xsi:type="dcterms:W3CDTF">2024-08-08T18:25:00Z</dcterms:created>
  <dcterms:modified xsi:type="dcterms:W3CDTF">2024-08-08T18:41:00Z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