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B718B" w14:textId="73AD441E" w:rsidR="00B03848" w:rsidRPr="00FB41D4" w:rsidRDefault="00B03848" w:rsidP="00B0384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FB41D4">
        <w:rPr>
          <w:rFonts w:ascii="Arial" w:eastAsia="Yu Mincho" w:hAnsi="Arial"/>
          <w:b/>
          <w:noProof/>
          <w:sz w:val="24"/>
          <w:lang w:eastAsia="en-US"/>
        </w:rPr>
        <w:t>3GPP TSG RAN WG2#127</w:t>
      </w:r>
      <w:r w:rsidRPr="00FB41D4">
        <w:rPr>
          <w:rFonts w:ascii="Arial" w:eastAsia="Yu Mincho" w:hAnsi="Arial"/>
          <w:b/>
          <w:noProof/>
          <w:sz w:val="24"/>
          <w:lang w:eastAsia="en-US"/>
        </w:rPr>
        <w:tab/>
        <w:t>R2-24062</w:t>
      </w:r>
      <w:r w:rsidRPr="00FB41D4"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3</w:t>
      </w:r>
    </w:p>
    <w:p w14:paraId="33BFD077" w14:textId="77777777" w:rsidR="00B03848" w:rsidRPr="00FB41D4" w:rsidRDefault="00B03848" w:rsidP="00B03848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en-US"/>
        </w:rPr>
      </w:pPr>
      <w:r w:rsidRPr="00FB41D4">
        <w:rPr>
          <w:rFonts w:ascii="Arial" w:eastAsia="Yu Mincho" w:hAnsi="Arial"/>
          <w:b/>
          <w:noProof/>
          <w:sz w:val="24"/>
          <w:lang w:eastAsia="en-US"/>
        </w:rPr>
        <w:t>Maastricht, Netherlands, 19th - 23rd August 2024</w:t>
      </w:r>
    </w:p>
    <w:p w14:paraId="60AD3F84" w14:textId="77777777" w:rsidR="00B03848" w:rsidRPr="00FB41D4" w:rsidRDefault="00B03848" w:rsidP="00B0384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SimSun"/>
          <w:noProof/>
          <w:lang w:eastAsia="en-US"/>
        </w:rPr>
      </w:pPr>
    </w:p>
    <w:p w14:paraId="716AA66F" w14:textId="77777777" w:rsidR="00B03848" w:rsidRPr="00FB41D4" w:rsidRDefault="00B03848" w:rsidP="00B03848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Yu Mincho" w:hAnsi="Arial" w:cs="SimSun"/>
          <w:noProof/>
          <w:lang w:eastAsia="ko-KR"/>
        </w:rPr>
      </w:pPr>
    </w:p>
    <w:p w14:paraId="3E8D0917" w14:textId="05AA2920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8721E9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 w:rsidR="00A82CB5" w:rsidRPr="00A82CB5">
        <w:rPr>
          <w:b/>
          <w:sz w:val="24"/>
          <w:szCs w:val="24"/>
        </w:rPr>
        <w:t>R1-240558</w:t>
      </w:r>
      <w:r w:rsidR="00D500E1">
        <w:rPr>
          <w:b/>
          <w:sz w:val="24"/>
          <w:szCs w:val="24"/>
        </w:rPr>
        <w:t>6</w:t>
      </w:r>
    </w:p>
    <w:p w14:paraId="43A28BA6" w14:textId="03F07E96" w:rsidR="00677434" w:rsidRPr="00780CCC" w:rsidRDefault="00780CCC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80CCC">
        <w:rPr>
          <w:rFonts w:cs="Arial"/>
          <w:b/>
          <w:bCs/>
          <w:sz w:val="24"/>
          <w:szCs w:val="24"/>
          <w:lang w:eastAsia="ja-JP"/>
        </w:rPr>
        <w:t>Fukuoka City, Fukuoka, Japan, May 20</w:t>
      </w:r>
      <w:r w:rsidRPr="00780CCC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780CCC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80CCC">
        <w:rPr>
          <w:rFonts w:eastAsia="Batang" w:cs="Arial"/>
          <w:b/>
          <w:bCs/>
          <w:sz w:val="24"/>
          <w:szCs w:val="24"/>
        </w:rPr>
        <w:t>– 24</w:t>
      </w:r>
      <w:r w:rsidRPr="00780CCC">
        <w:rPr>
          <w:rFonts w:eastAsia="Batang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80CCC">
        <w:rPr>
          <w:rFonts w:eastAsia="Batang" w:cs="Arial"/>
          <w:b/>
          <w:bCs/>
          <w:sz w:val="24"/>
          <w:szCs w:val="24"/>
          <w:vertAlign w:val="superscript"/>
          <w:lang w:eastAsia="ko-KR"/>
        </w:rPr>
        <w:t>h</w:t>
      </w:r>
      <w:r w:rsidR="00677434" w:rsidRPr="00780CCC">
        <w:rPr>
          <w:rFonts w:cs="Arial"/>
          <w:b/>
          <w:bCs/>
          <w:sz w:val="24"/>
          <w:szCs w:val="24"/>
          <w:lang w:val="en-US"/>
        </w:rPr>
        <w:t>,</w:t>
      </w:r>
      <w:r w:rsidR="00677434" w:rsidRPr="00780CCC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80CCC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36EBE682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Reply LS on DL-AoD measurements in NR-PRU-DL-Info forwarded to target UE</w:t>
      </w:r>
    </w:p>
    <w:p w14:paraId="20062578" w14:textId="2E721665" w:rsidR="00F612E3" w:rsidRPr="00A82CB5" w:rsidRDefault="00E54C8A" w:rsidP="00F612E3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Response to:</w:t>
      </w:r>
      <w:r w:rsidRPr="00A82CB5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R1-2404198(R2-2403979)</w:t>
      </w:r>
    </w:p>
    <w:p w14:paraId="26D7BC5A" w14:textId="26D83CE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3D61A24F" w14:textId="77777777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</w:r>
      <w:r w:rsidRPr="00A82CB5">
        <w:rPr>
          <w:rFonts w:ascii="Arial" w:hAnsi="Arial" w:cs="Arial"/>
          <w:b/>
        </w:rPr>
        <w:t>Rel-</w:t>
      </w:r>
      <w:r w:rsidRPr="00A82CB5">
        <w:rPr>
          <w:rFonts w:ascii="Arial" w:hAnsi="Arial" w:cs="Arial" w:hint="eastAsia"/>
          <w:b/>
        </w:rPr>
        <w:t>1</w:t>
      </w:r>
      <w:r w:rsidRPr="00A82CB5">
        <w:rPr>
          <w:rFonts w:ascii="Arial" w:hAnsi="Arial" w:cs="Arial"/>
          <w:b/>
        </w:rPr>
        <w:t>8</w:t>
      </w:r>
    </w:p>
    <w:p w14:paraId="659C93D4" w14:textId="7D6E6C8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A82CB5">
        <w:rPr>
          <w:rFonts w:ascii="Arial" w:hAnsi="Arial" w:cs="Arial"/>
          <w:b/>
        </w:rPr>
        <w:t>Work Item:</w:t>
      </w:r>
      <w:r w:rsidRPr="00A82CB5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NR_pos_enh2-Core</w:t>
      </w:r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2699E28C" w:rsidR="00E54C8A" w:rsidRPr="003A58AB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3A58AB">
        <w:rPr>
          <w:rFonts w:ascii="Arial" w:hAnsi="Arial" w:cs="Arial"/>
          <w:b/>
        </w:rPr>
        <w:t>Source:</w:t>
      </w:r>
      <w:r w:rsidRPr="003A58AB">
        <w:rPr>
          <w:rFonts w:ascii="Arial" w:hAnsi="Arial" w:cs="Arial"/>
          <w:bCs/>
        </w:rPr>
        <w:tab/>
      </w:r>
      <w:r w:rsidR="00D500E1" w:rsidRPr="003A58AB">
        <w:rPr>
          <w:rFonts w:ascii="Arial" w:hAnsi="Arial" w:cs="Arial"/>
          <w:b/>
        </w:rPr>
        <w:t>RAN1</w:t>
      </w:r>
    </w:p>
    <w:p w14:paraId="5F2C9970" w14:textId="780E48F9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To:</w:t>
      </w:r>
      <w:r w:rsidRPr="00A82CB5">
        <w:rPr>
          <w:rFonts w:ascii="Arial" w:hAnsi="Arial" w:cs="Arial"/>
          <w:b/>
        </w:rPr>
        <w:tab/>
        <w:t>RAN2</w:t>
      </w:r>
    </w:p>
    <w:p w14:paraId="4D07411E" w14:textId="67E1DC4B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Cc:</w:t>
      </w:r>
      <w:r w:rsidRPr="00A82CB5">
        <w:rPr>
          <w:rFonts w:ascii="Arial" w:hAnsi="Arial" w:cs="Arial"/>
          <w:b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282A6A31" w:rsidR="00E54C8A" w:rsidRPr="003A58AB" w:rsidRDefault="00E54C8A" w:rsidP="00E54C8A">
      <w:pPr>
        <w:spacing w:after="0"/>
        <w:rPr>
          <w:rFonts w:ascii="Arial" w:eastAsiaTheme="minorEastAsia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Contact Person:</w:t>
      </w:r>
    </w:p>
    <w:p w14:paraId="0F0618B4" w14:textId="7E389E5B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Pr="00A23B88">
        <w:rPr>
          <w:bCs/>
        </w:rPr>
        <w:tab/>
      </w:r>
      <w:r w:rsidR="00F612E3">
        <w:rPr>
          <w:bCs/>
        </w:rPr>
        <w:t xml:space="preserve">Kevin </w:t>
      </w:r>
      <w:proofErr w:type="spellStart"/>
      <w:r w:rsidR="00F612E3">
        <w:rPr>
          <w:bCs/>
        </w:rPr>
        <w:t>Wanuga</w:t>
      </w:r>
      <w:proofErr w:type="spellEnd"/>
    </w:p>
    <w:p w14:paraId="77EE7413" w14:textId="5D2010FA" w:rsidR="005416A5" w:rsidRPr="00B03848" w:rsidRDefault="005416A5" w:rsidP="005416A5">
      <w:pPr>
        <w:pStyle w:val="Contact"/>
        <w:tabs>
          <w:tab w:val="clear" w:pos="2268"/>
        </w:tabs>
        <w:ind w:left="720"/>
        <w:rPr>
          <w:bCs/>
          <w:lang w:val="fr-FR" w:eastAsia="zh-CN"/>
        </w:rPr>
      </w:pPr>
      <w:r w:rsidRPr="00B03848">
        <w:rPr>
          <w:lang w:val="fr-FR"/>
        </w:rPr>
        <w:t xml:space="preserve">E-mail </w:t>
      </w:r>
      <w:proofErr w:type="spellStart"/>
      <w:r w:rsidRPr="00B03848">
        <w:rPr>
          <w:lang w:val="fr-FR"/>
        </w:rPr>
        <w:t>Address</w:t>
      </w:r>
      <w:proofErr w:type="spellEnd"/>
      <w:r w:rsidRPr="00B03848">
        <w:rPr>
          <w:lang w:val="fr-FR"/>
        </w:rPr>
        <w:t>:</w:t>
      </w:r>
      <w:r w:rsidRPr="00B03848">
        <w:rPr>
          <w:bCs/>
          <w:lang w:val="fr-FR"/>
        </w:rPr>
        <w:tab/>
      </w:r>
      <w:r w:rsidR="00F612E3" w:rsidRPr="00B03848">
        <w:rPr>
          <w:bCs/>
          <w:lang w:val="fr-FR"/>
        </w:rPr>
        <w:t>kevin.wanuga@nokia.com</w:t>
      </w:r>
    </w:p>
    <w:p w14:paraId="1746B7CE" w14:textId="77777777" w:rsidR="005416A5" w:rsidRPr="00B03848" w:rsidRDefault="005416A5" w:rsidP="00E54C8A">
      <w:pPr>
        <w:spacing w:after="0"/>
        <w:rPr>
          <w:rFonts w:ascii="Arial" w:hAnsi="Arial" w:cs="Arial"/>
          <w:bCs/>
          <w:lang w:val="fr-FR"/>
        </w:rPr>
      </w:pPr>
    </w:p>
    <w:p w14:paraId="391FE331" w14:textId="77777777" w:rsidR="00E54C8A" w:rsidRPr="00B03848" w:rsidRDefault="00E54C8A" w:rsidP="00E54C8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099D7F" w14:textId="5DC709B0" w:rsidR="004052AE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eastAsia="Malgun Gothic" w:hAnsi="Arial" w:cs="Arial" w:hint="eastAsia"/>
          <w:lang w:val="en-US" w:eastAsia="ko-KR"/>
        </w:rPr>
        <w:t>R</w:t>
      </w:r>
      <w:r>
        <w:rPr>
          <w:rFonts w:ascii="Arial" w:eastAsia="Malgun Gothic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r w:rsidR="00F612E3">
        <w:rPr>
          <w:rFonts w:ascii="Arial" w:hAnsi="Arial" w:cs="Arial"/>
        </w:rPr>
        <w:t>o</w:t>
      </w:r>
      <w:r w:rsidR="00F612E3" w:rsidRPr="00262012">
        <w:rPr>
          <w:rFonts w:ascii="Arial" w:hAnsi="Arial" w:cs="Arial"/>
          <w:bCs/>
        </w:rPr>
        <w:t>n DL-AoD measurements in NR-PRU-DL-Info forwarded to target UE</w:t>
      </w:r>
      <w:r w:rsidR="00CC537F">
        <w:rPr>
          <w:rFonts w:ascii="Arial" w:hAnsi="Arial" w:cs="Arial"/>
          <w:lang w:val="en-US"/>
        </w:rPr>
        <w:t xml:space="preserve">. </w:t>
      </w:r>
    </w:p>
    <w:p w14:paraId="2DFFC6CE" w14:textId="581F4955" w:rsidR="005D638D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response to the requested action:</w:t>
      </w:r>
    </w:p>
    <w:p w14:paraId="02AE36AE" w14:textId="718AAA34" w:rsidR="00F612E3" w:rsidRPr="00F612E3" w:rsidRDefault="00F612E3" w:rsidP="00F612E3">
      <w:pPr>
        <w:tabs>
          <w:tab w:val="center" w:pos="4153"/>
          <w:tab w:val="right" w:pos="8306"/>
        </w:tabs>
        <w:spacing w:before="120" w:after="120" w:line="276" w:lineRule="auto"/>
        <w:ind w:left="720"/>
        <w:jc w:val="both"/>
        <w:rPr>
          <w:rFonts w:ascii="Arial" w:hAnsi="Arial" w:cs="Arial"/>
          <w:i/>
          <w:iCs/>
        </w:rPr>
      </w:pPr>
      <w:r w:rsidRPr="00F612E3">
        <w:rPr>
          <w:rFonts w:ascii="Arial" w:hAnsi="Arial" w:cs="Arial"/>
          <w:i/>
          <w:iCs/>
        </w:rPr>
        <w:t xml:space="preserve">RAN2 respectfully asks RAN1 to confirm whether LMF should forward the NR DL-AoD measurements (NR-DL-AoD-SignalMeasurementInformation-r16 IE) </w:t>
      </w:r>
      <w:r w:rsidRPr="00F612E3">
        <w:rPr>
          <w:rFonts w:ascii="Arial" w:hAnsi="Arial" w:cs="Arial" w:hint="eastAsia"/>
          <w:i/>
          <w:iCs/>
        </w:rPr>
        <w:t>of</w:t>
      </w:r>
      <w:r w:rsidRPr="00F612E3">
        <w:rPr>
          <w:rFonts w:ascii="Arial" w:hAnsi="Arial" w:cs="Arial"/>
          <w:i/>
          <w:iCs/>
        </w:rPr>
        <w:t xml:space="preserve"> the PRU to the target UE and clarify the use case for forwarding the NR DL-AoD measurements </w:t>
      </w:r>
      <w:r w:rsidRPr="00F612E3">
        <w:rPr>
          <w:rFonts w:ascii="Arial" w:hAnsi="Arial" w:cs="Arial" w:hint="eastAsia"/>
          <w:i/>
          <w:iCs/>
        </w:rPr>
        <w:t xml:space="preserve">of PRU </w:t>
      </w:r>
      <w:r w:rsidRPr="00F612E3">
        <w:rPr>
          <w:rFonts w:ascii="Arial" w:hAnsi="Arial" w:cs="Arial"/>
          <w:i/>
          <w:iCs/>
        </w:rPr>
        <w:t>to target UE.</w:t>
      </w:r>
    </w:p>
    <w:p w14:paraId="44418F1B" w14:textId="012116A4" w:rsidR="00F612E3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the following reply:</w:t>
      </w:r>
    </w:p>
    <w:p w14:paraId="00C5954A" w14:textId="4979949A" w:rsidR="00F612E3" w:rsidRPr="00F612E3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bCs/>
          <w:u w:val="single"/>
        </w:rPr>
      </w:pPr>
      <w:r w:rsidRPr="00F612E3">
        <w:rPr>
          <w:rFonts w:ascii="Arial" w:hAnsi="Arial" w:cs="Arial"/>
          <w:b/>
          <w:bCs/>
          <w:u w:val="single"/>
        </w:rPr>
        <w:t>RAN1 Response:</w:t>
      </w:r>
    </w:p>
    <w:p w14:paraId="39FA4028" w14:textId="03389627" w:rsidR="00F612E3" w:rsidRDefault="00D500E1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 w:rsidRPr="00D500E1">
        <w:rPr>
          <w:rFonts w:ascii="Arial" w:hAnsi="Arial" w:cs="Arial"/>
        </w:rPr>
        <w:t>There is no RAN1 consensus on whether LMF forwards NR DL-AoD measurements (NR-DL-AoD-SignalMeasurementInformation-r16 IE) of the PRU to the target UE as assistance data, as companies have differing views on whether this is useful.</w:t>
      </w:r>
    </w:p>
    <w:p w14:paraId="6D37B695" w14:textId="77777777" w:rsidR="00F8021B" w:rsidRDefault="00F8021B" w:rsidP="00F8021B">
      <w:pPr>
        <w:pStyle w:val="Heading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lastRenderedPageBreak/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2FF2778" w14:textId="6664B04A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202</w:t>
      </w:r>
      <w:r w:rsidR="00F754B4">
        <w:rPr>
          <w:rFonts w:ascii="Arial" w:hAnsi="Arial" w:cs="Arial"/>
          <w:bCs/>
        </w:rPr>
        <w:t>4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48CE5E65" w14:textId="2B6E26E3" w:rsidR="00E376CF" w:rsidRPr="00DB41B5" w:rsidRDefault="008A2396" w:rsidP="00DB41B5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18-bis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TBC, China.</w:t>
      </w:r>
    </w:p>
    <w:sectPr w:rsidR="00E376CF" w:rsidRPr="00DB41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70011B" w14:textId="77777777" w:rsidR="003512C5" w:rsidRDefault="003512C5">
      <w:pPr>
        <w:spacing w:after="0"/>
      </w:pPr>
      <w:r>
        <w:separator/>
      </w:r>
    </w:p>
  </w:endnote>
  <w:endnote w:type="continuationSeparator" w:id="0">
    <w:p w14:paraId="6A4601E7" w14:textId="77777777" w:rsidR="003512C5" w:rsidRDefault="0035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28D1D" w14:textId="77777777" w:rsidR="003512C5" w:rsidRDefault="003512C5">
      <w:pPr>
        <w:spacing w:after="0"/>
      </w:pPr>
      <w:r>
        <w:separator/>
      </w:r>
    </w:p>
  </w:footnote>
  <w:footnote w:type="continuationSeparator" w:id="0">
    <w:p w14:paraId="4CBB8CE1" w14:textId="77777777" w:rsidR="003512C5" w:rsidRDefault="0035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9C4DD9"/>
    <w:multiLevelType w:val="hybridMultilevel"/>
    <w:tmpl w:val="A5180FD0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56559">
    <w:abstractNumId w:val="6"/>
  </w:num>
  <w:num w:numId="2" w16cid:durableId="1531454964">
    <w:abstractNumId w:val="4"/>
  </w:num>
  <w:num w:numId="3" w16cid:durableId="153683953">
    <w:abstractNumId w:val="2"/>
  </w:num>
  <w:num w:numId="4" w16cid:durableId="1830243091">
    <w:abstractNumId w:val="1"/>
  </w:num>
  <w:num w:numId="5" w16cid:durableId="32732233">
    <w:abstractNumId w:val="3"/>
  </w:num>
  <w:num w:numId="6" w16cid:durableId="825436426">
    <w:abstractNumId w:val="7"/>
  </w:num>
  <w:num w:numId="7" w16cid:durableId="899171710">
    <w:abstractNumId w:val="0"/>
  </w:num>
  <w:num w:numId="8" w16cid:durableId="8031606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4A94"/>
    <w:rsid w:val="00017F23"/>
    <w:rsid w:val="000215B3"/>
    <w:rsid w:val="00036BC3"/>
    <w:rsid w:val="000533ED"/>
    <w:rsid w:val="000648C1"/>
    <w:rsid w:val="00066B4A"/>
    <w:rsid w:val="0007164A"/>
    <w:rsid w:val="00087D92"/>
    <w:rsid w:val="00091E7F"/>
    <w:rsid w:val="0009451A"/>
    <w:rsid w:val="000A3BA0"/>
    <w:rsid w:val="000B15AC"/>
    <w:rsid w:val="000B5E44"/>
    <w:rsid w:val="000E178A"/>
    <w:rsid w:val="000F6242"/>
    <w:rsid w:val="00115D92"/>
    <w:rsid w:val="00137F12"/>
    <w:rsid w:val="00141831"/>
    <w:rsid w:val="00185D61"/>
    <w:rsid w:val="00186678"/>
    <w:rsid w:val="001C65F6"/>
    <w:rsid w:val="001D271E"/>
    <w:rsid w:val="001E1C98"/>
    <w:rsid w:val="001F0C51"/>
    <w:rsid w:val="001F1950"/>
    <w:rsid w:val="002000E8"/>
    <w:rsid w:val="00200577"/>
    <w:rsid w:val="00201962"/>
    <w:rsid w:val="002200BB"/>
    <w:rsid w:val="00223C27"/>
    <w:rsid w:val="0023079C"/>
    <w:rsid w:val="00244D3F"/>
    <w:rsid w:val="00261A91"/>
    <w:rsid w:val="002745CA"/>
    <w:rsid w:val="0028458F"/>
    <w:rsid w:val="002848BB"/>
    <w:rsid w:val="00286D59"/>
    <w:rsid w:val="002B270B"/>
    <w:rsid w:val="002B2F92"/>
    <w:rsid w:val="002F1940"/>
    <w:rsid w:val="00320A29"/>
    <w:rsid w:val="00350815"/>
    <w:rsid w:val="003512C5"/>
    <w:rsid w:val="00357426"/>
    <w:rsid w:val="00376BF4"/>
    <w:rsid w:val="00383545"/>
    <w:rsid w:val="00393DB0"/>
    <w:rsid w:val="003A58AB"/>
    <w:rsid w:val="003D709D"/>
    <w:rsid w:val="003D789B"/>
    <w:rsid w:val="004052AE"/>
    <w:rsid w:val="00414C69"/>
    <w:rsid w:val="00420BAC"/>
    <w:rsid w:val="00424CAD"/>
    <w:rsid w:val="00433500"/>
    <w:rsid w:val="00433F71"/>
    <w:rsid w:val="00440D43"/>
    <w:rsid w:val="00450031"/>
    <w:rsid w:val="00453F1A"/>
    <w:rsid w:val="00464B60"/>
    <w:rsid w:val="00496129"/>
    <w:rsid w:val="004D3883"/>
    <w:rsid w:val="004E3939"/>
    <w:rsid w:val="004E469D"/>
    <w:rsid w:val="00520058"/>
    <w:rsid w:val="00522352"/>
    <w:rsid w:val="005416A5"/>
    <w:rsid w:val="00552592"/>
    <w:rsid w:val="00562D5D"/>
    <w:rsid w:val="00565460"/>
    <w:rsid w:val="005B26BF"/>
    <w:rsid w:val="005D638D"/>
    <w:rsid w:val="005F5D01"/>
    <w:rsid w:val="006023B7"/>
    <w:rsid w:val="00603E25"/>
    <w:rsid w:val="00621179"/>
    <w:rsid w:val="00637AD7"/>
    <w:rsid w:val="006516F0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372C0"/>
    <w:rsid w:val="007417F2"/>
    <w:rsid w:val="00746B22"/>
    <w:rsid w:val="00753246"/>
    <w:rsid w:val="007714CD"/>
    <w:rsid w:val="00780C33"/>
    <w:rsid w:val="00780CCC"/>
    <w:rsid w:val="00780DBD"/>
    <w:rsid w:val="00794C8B"/>
    <w:rsid w:val="007C59AF"/>
    <w:rsid w:val="007E470E"/>
    <w:rsid w:val="007F4F92"/>
    <w:rsid w:val="008129FB"/>
    <w:rsid w:val="00820E43"/>
    <w:rsid w:val="00825387"/>
    <w:rsid w:val="00835A83"/>
    <w:rsid w:val="008423EE"/>
    <w:rsid w:val="008453C7"/>
    <w:rsid w:val="0087147F"/>
    <w:rsid w:val="008721E9"/>
    <w:rsid w:val="00875DF9"/>
    <w:rsid w:val="0087623F"/>
    <w:rsid w:val="00892180"/>
    <w:rsid w:val="008A2396"/>
    <w:rsid w:val="008A43CC"/>
    <w:rsid w:val="008A4C76"/>
    <w:rsid w:val="008C063D"/>
    <w:rsid w:val="008C6B94"/>
    <w:rsid w:val="008D632C"/>
    <w:rsid w:val="008D772F"/>
    <w:rsid w:val="008F55BC"/>
    <w:rsid w:val="008F6BC4"/>
    <w:rsid w:val="00904DE4"/>
    <w:rsid w:val="00917DBF"/>
    <w:rsid w:val="00942C96"/>
    <w:rsid w:val="00967D02"/>
    <w:rsid w:val="009702D6"/>
    <w:rsid w:val="00971EAA"/>
    <w:rsid w:val="0098783C"/>
    <w:rsid w:val="0099764C"/>
    <w:rsid w:val="009B0D22"/>
    <w:rsid w:val="00A14269"/>
    <w:rsid w:val="00A27CDF"/>
    <w:rsid w:val="00A46EAC"/>
    <w:rsid w:val="00A474F2"/>
    <w:rsid w:val="00A77908"/>
    <w:rsid w:val="00A82CB5"/>
    <w:rsid w:val="00A94D31"/>
    <w:rsid w:val="00AC40C8"/>
    <w:rsid w:val="00AC758E"/>
    <w:rsid w:val="00B03848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0EDE"/>
    <w:rsid w:val="00BE7BC2"/>
    <w:rsid w:val="00C14A61"/>
    <w:rsid w:val="00C2038B"/>
    <w:rsid w:val="00C20617"/>
    <w:rsid w:val="00C23B79"/>
    <w:rsid w:val="00C46C0E"/>
    <w:rsid w:val="00C701AA"/>
    <w:rsid w:val="00C74153"/>
    <w:rsid w:val="00C81E3B"/>
    <w:rsid w:val="00C82BCE"/>
    <w:rsid w:val="00CA1A1C"/>
    <w:rsid w:val="00CA2D8C"/>
    <w:rsid w:val="00CB3AF9"/>
    <w:rsid w:val="00CC537F"/>
    <w:rsid w:val="00CE26C3"/>
    <w:rsid w:val="00CF3300"/>
    <w:rsid w:val="00CF6087"/>
    <w:rsid w:val="00D02B69"/>
    <w:rsid w:val="00D1321A"/>
    <w:rsid w:val="00D149E6"/>
    <w:rsid w:val="00D317BF"/>
    <w:rsid w:val="00D500E1"/>
    <w:rsid w:val="00D61087"/>
    <w:rsid w:val="00D6400D"/>
    <w:rsid w:val="00D83E5F"/>
    <w:rsid w:val="00D8596A"/>
    <w:rsid w:val="00DA3064"/>
    <w:rsid w:val="00DA7550"/>
    <w:rsid w:val="00DB41B5"/>
    <w:rsid w:val="00DC0D50"/>
    <w:rsid w:val="00E17A15"/>
    <w:rsid w:val="00E23125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5904"/>
    <w:rsid w:val="00F36D37"/>
    <w:rsid w:val="00F612E3"/>
    <w:rsid w:val="00F64AF8"/>
    <w:rsid w:val="00F754B4"/>
    <w:rsid w:val="00F8021B"/>
    <w:rsid w:val="00F91540"/>
    <w:rsid w:val="00FB2C9D"/>
    <w:rsid w:val="00FB3C06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8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B038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038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038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38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38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3848"/>
    <w:pPr>
      <w:outlineLvl w:val="5"/>
    </w:pPr>
  </w:style>
  <w:style w:type="paragraph" w:styleId="Heading7">
    <w:name w:val="heading 7"/>
    <w:basedOn w:val="H6"/>
    <w:next w:val="Normal"/>
    <w:qFormat/>
    <w:rsid w:val="00B03848"/>
    <w:pPr>
      <w:outlineLvl w:val="6"/>
    </w:pPr>
  </w:style>
  <w:style w:type="paragraph" w:styleId="Heading8">
    <w:name w:val="heading 8"/>
    <w:basedOn w:val="Heading1"/>
    <w:next w:val="Normal"/>
    <w:qFormat/>
    <w:rsid w:val="00B038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3848"/>
    <w:pPr>
      <w:outlineLvl w:val="8"/>
    </w:pPr>
  </w:style>
  <w:style w:type="character" w:default="1" w:styleId="DefaultParagraphFont">
    <w:name w:val="Default Paragraph Font"/>
    <w:semiHidden/>
    <w:rsid w:val="00B038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3848"/>
  </w:style>
  <w:style w:type="paragraph" w:styleId="Header">
    <w:name w:val="header"/>
    <w:link w:val="HeaderChar"/>
    <w:rsid w:val="00B038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B038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0384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B03848"/>
    <w:pPr>
      <w:spacing w:before="180"/>
      <w:ind w:left="2693" w:hanging="2693"/>
    </w:pPr>
    <w:rPr>
      <w:b/>
    </w:rPr>
  </w:style>
  <w:style w:type="paragraph" w:styleId="TOC1">
    <w:name w:val="toc 1"/>
    <w:semiHidden/>
    <w:rsid w:val="00B038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B038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B03848"/>
    <w:pPr>
      <w:ind w:left="1701" w:hanging="1701"/>
    </w:pPr>
  </w:style>
  <w:style w:type="paragraph" w:styleId="TOC4">
    <w:name w:val="toc 4"/>
    <w:basedOn w:val="TOC3"/>
    <w:semiHidden/>
    <w:rsid w:val="00B03848"/>
    <w:pPr>
      <w:ind w:left="1418" w:hanging="1418"/>
    </w:pPr>
  </w:style>
  <w:style w:type="paragraph" w:styleId="TOC3">
    <w:name w:val="toc 3"/>
    <w:basedOn w:val="TOC2"/>
    <w:semiHidden/>
    <w:rsid w:val="00B03848"/>
    <w:pPr>
      <w:ind w:left="1134" w:hanging="1134"/>
    </w:pPr>
  </w:style>
  <w:style w:type="paragraph" w:styleId="TOC2">
    <w:name w:val="toc 2"/>
    <w:basedOn w:val="TOC1"/>
    <w:semiHidden/>
    <w:rsid w:val="00B038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3848"/>
    <w:pPr>
      <w:ind w:left="284"/>
    </w:pPr>
  </w:style>
  <w:style w:type="paragraph" w:styleId="Index1">
    <w:name w:val="index 1"/>
    <w:basedOn w:val="Normal"/>
    <w:semiHidden/>
    <w:rsid w:val="00B03848"/>
    <w:pPr>
      <w:keepLines/>
      <w:spacing w:after="0"/>
    </w:pPr>
  </w:style>
  <w:style w:type="paragraph" w:customStyle="1" w:styleId="ZH">
    <w:name w:val="ZH"/>
    <w:rsid w:val="00B038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B03848"/>
    <w:pPr>
      <w:outlineLvl w:val="9"/>
    </w:pPr>
  </w:style>
  <w:style w:type="paragraph" w:styleId="ListNumber2">
    <w:name w:val="List Number 2"/>
    <w:basedOn w:val="ListNumber"/>
    <w:semiHidden/>
    <w:rsid w:val="00B03848"/>
    <w:pPr>
      <w:ind w:left="851"/>
    </w:pPr>
  </w:style>
  <w:style w:type="character" w:styleId="FootnoteReference">
    <w:name w:val="footnote reference"/>
    <w:basedOn w:val="DefaultParagraphFont"/>
    <w:semiHidden/>
    <w:rsid w:val="00B038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384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B03848"/>
    <w:rPr>
      <w:b/>
    </w:rPr>
  </w:style>
  <w:style w:type="paragraph" w:customStyle="1" w:styleId="TAC">
    <w:name w:val="TAC"/>
    <w:basedOn w:val="TAL"/>
    <w:rsid w:val="00B03848"/>
    <w:pPr>
      <w:jc w:val="center"/>
    </w:pPr>
  </w:style>
  <w:style w:type="paragraph" w:customStyle="1" w:styleId="TF">
    <w:name w:val="TF"/>
    <w:basedOn w:val="TH"/>
    <w:rsid w:val="00B03848"/>
    <w:pPr>
      <w:keepNext w:val="0"/>
      <w:spacing w:before="0" w:after="240"/>
    </w:pPr>
  </w:style>
  <w:style w:type="paragraph" w:customStyle="1" w:styleId="NO">
    <w:name w:val="NO"/>
    <w:basedOn w:val="Normal"/>
    <w:rsid w:val="00B03848"/>
    <w:pPr>
      <w:keepLines/>
      <w:ind w:left="1135" w:hanging="851"/>
    </w:pPr>
  </w:style>
  <w:style w:type="paragraph" w:styleId="TOC9">
    <w:name w:val="toc 9"/>
    <w:basedOn w:val="TOC8"/>
    <w:semiHidden/>
    <w:rsid w:val="00B03848"/>
    <w:pPr>
      <w:ind w:left="1418" w:hanging="1418"/>
    </w:pPr>
  </w:style>
  <w:style w:type="paragraph" w:customStyle="1" w:styleId="EX">
    <w:name w:val="EX"/>
    <w:basedOn w:val="Normal"/>
    <w:rsid w:val="00B03848"/>
    <w:pPr>
      <w:keepLines/>
      <w:ind w:left="1702" w:hanging="1418"/>
    </w:pPr>
  </w:style>
  <w:style w:type="paragraph" w:customStyle="1" w:styleId="FP">
    <w:name w:val="FP"/>
    <w:basedOn w:val="Normal"/>
    <w:rsid w:val="00B03848"/>
    <w:pPr>
      <w:spacing w:after="0"/>
    </w:pPr>
  </w:style>
  <w:style w:type="paragraph" w:customStyle="1" w:styleId="LD">
    <w:name w:val="LD"/>
    <w:rsid w:val="00B038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B03848"/>
    <w:pPr>
      <w:spacing w:after="0"/>
    </w:pPr>
  </w:style>
  <w:style w:type="paragraph" w:customStyle="1" w:styleId="EW">
    <w:name w:val="EW"/>
    <w:basedOn w:val="EX"/>
    <w:rsid w:val="00B03848"/>
    <w:pPr>
      <w:spacing w:after="0"/>
    </w:pPr>
  </w:style>
  <w:style w:type="paragraph" w:styleId="TOC6">
    <w:name w:val="toc 6"/>
    <w:basedOn w:val="TOC5"/>
    <w:next w:val="Normal"/>
    <w:semiHidden/>
    <w:rsid w:val="00B03848"/>
    <w:pPr>
      <w:ind w:left="1985" w:hanging="1985"/>
    </w:pPr>
  </w:style>
  <w:style w:type="paragraph" w:styleId="TOC7">
    <w:name w:val="toc 7"/>
    <w:basedOn w:val="TOC6"/>
    <w:next w:val="Normal"/>
    <w:semiHidden/>
    <w:rsid w:val="00B03848"/>
    <w:pPr>
      <w:ind w:left="2268" w:hanging="2268"/>
    </w:pPr>
  </w:style>
  <w:style w:type="paragraph" w:styleId="ListBullet2">
    <w:name w:val="List Bullet 2"/>
    <w:basedOn w:val="ListBullet"/>
    <w:semiHidden/>
    <w:rsid w:val="00B03848"/>
    <w:pPr>
      <w:ind w:left="851"/>
    </w:pPr>
  </w:style>
  <w:style w:type="paragraph" w:styleId="ListBullet3">
    <w:name w:val="List Bullet 3"/>
    <w:basedOn w:val="ListBullet2"/>
    <w:semiHidden/>
    <w:rsid w:val="00B03848"/>
    <w:pPr>
      <w:ind w:left="1135"/>
    </w:pPr>
  </w:style>
  <w:style w:type="paragraph" w:styleId="ListNumber">
    <w:name w:val="List Number"/>
    <w:basedOn w:val="List"/>
    <w:semiHidden/>
    <w:rsid w:val="00B03848"/>
  </w:style>
  <w:style w:type="paragraph" w:customStyle="1" w:styleId="EQ">
    <w:name w:val="EQ"/>
    <w:basedOn w:val="Normal"/>
    <w:next w:val="Normal"/>
    <w:rsid w:val="00B038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3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38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38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B03848"/>
    <w:pPr>
      <w:jc w:val="right"/>
    </w:pPr>
  </w:style>
  <w:style w:type="paragraph" w:customStyle="1" w:styleId="H6">
    <w:name w:val="H6"/>
    <w:basedOn w:val="Heading5"/>
    <w:next w:val="Normal"/>
    <w:rsid w:val="00B038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3848"/>
    <w:pPr>
      <w:ind w:left="851" w:hanging="851"/>
    </w:pPr>
  </w:style>
  <w:style w:type="paragraph" w:customStyle="1" w:styleId="TAL">
    <w:name w:val="TAL"/>
    <w:basedOn w:val="Normal"/>
    <w:rsid w:val="00B0384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38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B038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B038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B038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B03848"/>
    <w:pPr>
      <w:framePr w:wrap="notBeside" w:y="16161"/>
    </w:pPr>
  </w:style>
  <w:style w:type="character" w:customStyle="1" w:styleId="ZGSM">
    <w:name w:val="ZGSM"/>
    <w:rsid w:val="00B03848"/>
  </w:style>
  <w:style w:type="paragraph" w:styleId="List2">
    <w:name w:val="List 2"/>
    <w:basedOn w:val="List"/>
    <w:semiHidden/>
    <w:rsid w:val="00B03848"/>
    <w:pPr>
      <w:ind w:left="851"/>
    </w:pPr>
  </w:style>
  <w:style w:type="paragraph" w:customStyle="1" w:styleId="ZG">
    <w:name w:val="ZG"/>
    <w:rsid w:val="00B038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B03848"/>
    <w:pPr>
      <w:ind w:left="1135"/>
    </w:pPr>
  </w:style>
  <w:style w:type="paragraph" w:styleId="List4">
    <w:name w:val="List 4"/>
    <w:basedOn w:val="List3"/>
    <w:semiHidden/>
    <w:rsid w:val="00B03848"/>
    <w:pPr>
      <w:ind w:left="1418"/>
    </w:pPr>
  </w:style>
  <w:style w:type="paragraph" w:styleId="List5">
    <w:name w:val="List 5"/>
    <w:basedOn w:val="List4"/>
    <w:semiHidden/>
    <w:rsid w:val="00B03848"/>
    <w:pPr>
      <w:ind w:left="1702"/>
    </w:pPr>
  </w:style>
  <w:style w:type="paragraph" w:customStyle="1" w:styleId="EditorsNote">
    <w:name w:val="Editor's Note"/>
    <w:basedOn w:val="NO"/>
    <w:rsid w:val="00B03848"/>
    <w:rPr>
      <w:color w:val="FF0000"/>
    </w:rPr>
  </w:style>
  <w:style w:type="paragraph" w:styleId="List">
    <w:name w:val="List"/>
    <w:basedOn w:val="Normal"/>
    <w:semiHidden/>
    <w:rsid w:val="00B03848"/>
    <w:pPr>
      <w:ind w:left="568" w:hanging="284"/>
    </w:pPr>
  </w:style>
  <w:style w:type="paragraph" w:styleId="ListBullet">
    <w:name w:val="List Bullet"/>
    <w:basedOn w:val="List"/>
    <w:semiHidden/>
    <w:rsid w:val="00B03848"/>
  </w:style>
  <w:style w:type="paragraph" w:styleId="ListBullet4">
    <w:name w:val="List Bullet 4"/>
    <w:basedOn w:val="ListBullet3"/>
    <w:semiHidden/>
    <w:rsid w:val="00B03848"/>
    <w:pPr>
      <w:ind w:left="1418"/>
    </w:pPr>
  </w:style>
  <w:style w:type="paragraph" w:styleId="ListBullet5">
    <w:name w:val="List Bullet 5"/>
    <w:basedOn w:val="ListBullet4"/>
    <w:semiHidden/>
    <w:rsid w:val="00B03848"/>
    <w:pPr>
      <w:ind w:left="1702"/>
    </w:pPr>
  </w:style>
  <w:style w:type="paragraph" w:customStyle="1" w:styleId="B2">
    <w:name w:val="B2"/>
    <w:basedOn w:val="List2"/>
    <w:rsid w:val="00B03848"/>
  </w:style>
  <w:style w:type="paragraph" w:customStyle="1" w:styleId="B3">
    <w:name w:val="B3"/>
    <w:basedOn w:val="List3"/>
    <w:rsid w:val="00B03848"/>
  </w:style>
  <w:style w:type="paragraph" w:customStyle="1" w:styleId="B4">
    <w:name w:val="B4"/>
    <w:basedOn w:val="List4"/>
    <w:rsid w:val="00B03848"/>
  </w:style>
  <w:style w:type="paragraph" w:customStyle="1" w:styleId="B5">
    <w:name w:val="B5"/>
    <w:basedOn w:val="List5"/>
    <w:rsid w:val="00B03848"/>
  </w:style>
  <w:style w:type="paragraph" w:customStyle="1" w:styleId="ZTD">
    <w:name w:val="ZTD"/>
    <w:basedOn w:val="ZB"/>
    <w:rsid w:val="00B038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zh-CN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zh-CN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act">
    <w:name w:val="Contact"/>
    <w:basedOn w:val="Heading4"/>
    <w:rsid w:val="005416A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C2D7B1-683F-43A1-A037-416D86FD0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7921BB-1613-44F7-BDDB-C09BC360A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6DE79-2F21-4148-AF90-208E8D0AC6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22FA03-DDF4-43CA-A152-319DCBBF6F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C477D6-088B-48E2-8B5A-56DE479C88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5170D1-F97E-485A-AC93-BD9F36E8F75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3</cp:revision>
  <cp:lastPrinted>2002-04-23T07:10:00Z</cp:lastPrinted>
  <dcterms:created xsi:type="dcterms:W3CDTF">2024-07-19T12:42:00Z</dcterms:created>
  <dcterms:modified xsi:type="dcterms:W3CDTF">2024-07-19T12:43:00Z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  <property fmtid="{D5CDD505-2E9C-101B-9397-08002B2CF9AE}" pid="17" name="ContentTypeId">
    <vt:lpwstr>0x01010055A05E76B664164F9F76E63E6D6BE6ED</vt:lpwstr>
  </property>
</Properties>
</file>