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79D29797"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8E78BE" w:rsidRPr="00964780">
        <w:rPr>
          <w:rFonts w:ascii="Calibri" w:eastAsia="MS Mincho" w:hAnsi="Calibri" w:cs="Calibri"/>
          <w:sz w:val="24"/>
          <w:szCs w:val="24"/>
          <w:lang w:val="en-US" w:eastAsia="en-US"/>
        </w:rPr>
        <w:t>1</w:t>
      </w:r>
      <w:r w:rsidR="00493876">
        <w:rPr>
          <w:rFonts w:ascii="Calibri" w:eastAsia="MS Mincho" w:hAnsi="Calibri" w:cs="Calibri"/>
          <w:sz w:val="24"/>
          <w:szCs w:val="24"/>
          <w:lang w:val="en-US" w:eastAsia="en-US"/>
        </w:rPr>
        <w:t>9</w:t>
      </w:r>
      <w:r w:rsidR="00FE3700">
        <w:rPr>
          <w:rFonts w:ascii="Calibri" w:eastAsia="MS Mincho" w:hAnsi="Calibri" w:cs="Calibri"/>
          <w:sz w:val="24"/>
          <w:szCs w:val="24"/>
          <w:lang w:val="en-US" w:eastAsia="en-US"/>
        </w:rPr>
        <w:t>bis</w:t>
      </w:r>
      <w:r w:rsidR="001E6307">
        <w:rPr>
          <w:rFonts w:ascii="Calibri" w:eastAsia="MS Mincho" w:hAnsi="Calibri" w:cs="Calibri"/>
          <w:sz w:val="24"/>
          <w:szCs w:val="24"/>
          <w:lang w:val="en-US" w:eastAsia="en-US"/>
        </w:rPr>
        <w:t xml:space="preserve"> electronic</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13721C" w:rsidRPr="0013721C">
        <w:rPr>
          <w:rFonts w:ascii="Calibri" w:eastAsia="MS Mincho" w:hAnsi="Calibri" w:cs="Calibri"/>
          <w:sz w:val="24"/>
          <w:szCs w:val="24"/>
          <w:lang w:val="en-US" w:eastAsia="en-US"/>
        </w:rPr>
        <w:t>R2</w:t>
      </w:r>
      <w:r w:rsidR="0013721C">
        <w:rPr>
          <w:rFonts w:ascii="Calibri" w:eastAsia="MS Mincho" w:hAnsi="Calibri" w:cs="Calibri"/>
          <w:sz w:val="24"/>
          <w:szCs w:val="24"/>
          <w:lang w:val="en-US" w:eastAsia="en-US"/>
        </w:rPr>
        <w:t>-</w:t>
      </w:r>
      <w:r w:rsidR="0013721C" w:rsidRPr="0013721C">
        <w:rPr>
          <w:rFonts w:ascii="Calibri" w:eastAsia="MS Mincho" w:hAnsi="Calibri" w:cs="Calibri"/>
          <w:sz w:val="24"/>
          <w:szCs w:val="24"/>
          <w:lang w:val="en-US" w:eastAsia="en-US"/>
        </w:rPr>
        <w:t>22</w:t>
      </w:r>
      <w:r w:rsidR="00A623B4">
        <w:rPr>
          <w:rFonts w:ascii="Calibri" w:eastAsia="MS Mincho" w:hAnsi="Calibri" w:cs="Calibri"/>
          <w:sz w:val="24"/>
          <w:szCs w:val="24"/>
          <w:lang w:val="en-US" w:eastAsia="en-US"/>
        </w:rPr>
        <w:t>10226</w:t>
      </w:r>
    </w:p>
    <w:p w14:paraId="36508560" w14:textId="6EDAF40B" w:rsidR="006D2320" w:rsidRPr="006C58BA" w:rsidRDefault="0005088C" w:rsidP="00D278AD">
      <w:pPr>
        <w:pStyle w:val="Header"/>
        <w:rPr>
          <w:rFonts w:ascii="Calibri" w:eastAsia="MS Mincho" w:hAnsi="Calibri" w:cs="Calibri"/>
          <w:sz w:val="24"/>
          <w:szCs w:val="24"/>
          <w:lang w:eastAsia="en-US"/>
        </w:rPr>
      </w:pPr>
      <w:r>
        <w:rPr>
          <w:rFonts w:ascii="Calibri" w:eastAsia="MS Mincho" w:hAnsi="Calibri" w:cs="Calibri"/>
          <w:sz w:val="24"/>
          <w:szCs w:val="24"/>
          <w:lang w:val="en-US" w:eastAsia="en-US"/>
        </w:rPr>
        <w:t>Online,</w:t>
      </w:r>
      <w:r w:rsidR="00172743">
        <w:rPr>
          <w:rFonts w:ascii="Calibri" w:eastAsia="MS Mincho" w:hAnsi="Calibri" w:cs="Calibri"/>
          <w:sz w:val="24"/>
          <w:szCs w:val="24"/>
          <w:lang w:val="en-US" w:eastAsia="en-US"/>
        </w:rPr>
        <w:t xml:space="preserve"> </w:t>
      </w:r>
      <w:r w:rsidR="00FE3700">
        <w:rPr>
          <w:rFonts w:ascii="Calibri" w:eastAsia="MS Mincho" w:hAnsi="Calibri" w:cs="Calibri"/>
          <w:sz w:val="24"/>
          <w:szCs w:val="24"/>
          <w:lang w:val="en-US" w:eastAsia="en-US"/>
        </w:rPr>
        <w:t>October</w:t>
      </w:r>
      <w:r w:rsidR="001E0DA4">
        <w:rPr>
          <w:rFonts w:ascii="Calibri" w:eastAsia="MS Mincho" w:hAnsi="Calibri" w:cs="Calibri"/>
          <w:sz w:val="24"/>
          <w:szCs w:val="24"/>
          <w:lang w:val="en-US" w:eastAsia="en-US"/>
        </w:rPr>
        <w:t xml:space="preserve"> 1</w:t>
      </w:r>
      <w:r w:rsidR="00FE3700">
        <w:rPr>
          <w:rFonts w:ascii="Calibri" w:eastAsia="MS Mincho" w:hAnsi="Calibri" w:cs="Calibri"/>
          <w:sz w:val="24"/>
          <w:szCs w:val="24"/>
          <w:lang w:val="en-US" w:eastAsia="en-US"/>
        </w:rPr>
        <w:t>0</w:t>
      </w:r>
      <w:r w:rsidR="001E0DA4">
        <w:rPr>
          <w:rFonts w:ascii="Calibri" w:eastAsia="MS Mincho" w:hAnsi="Calibri" w:cs="Calibri"/>
          <w:sz w:val="24"/>
          <w:szCs w:val="24"/>
          <w:lang w:val="en-US" w:eastAsia="en-US"/>
        </w:rPr>
        <w:t xml:space="preserve"> </w:t>
      </w:r>
      <w:r w:rsidR="00EA75AE">
        <w:rPr>
          <w:rFonts w:ascii="Calibri" w:eastAsia="MS Mincho" w:hAnsi="Calibri" w:cs="Calibri"/>
          <w:sz w:val="24"/>
          <w:szCs w:val="24"/>
          <w:lang w:val="en-US" w:eastAsia="en-US"/>
        </w:rPr>
        <w:t>–</w:t>
      </w:r>
      <w:r w:rsidR="001E0DA4">
        <w:rPr>
          <w:rFonts w:ascii="Calibri" w:eastAsia="MS Mincho" w:hAnsi="Calibri" w:cs="Calibri"/>
          <w:sz w:val="24"/>
          <w:szCs w:val="24"/>
          <w:lang w:val="en-US" w:eastAsia="en-US"/>
        </w:rPr>
        <w:t xml:space="preserve"> </w:t>
      </w:r>
      <w:r w:rsidR="00FE3700">
        <w:rPr>
          <w:rFonts w:ascii="Calibri" w:eastAsia="MS Mincho" w:hAnsi="Calibri" w:cs="Calibri"/>
          <w:sz w:val="24"/>
          <w:szCs w:val="24"/>
          <w:lang w:val="en-US" w:eastAsia="en-US"/>
        </w:rPr>
        <w:t>October 1</w:t>
      </w:r>
      <w:r w:rsidR="009B14B8">
        <w:rPr>
          <w:rFonts w:ascii="Calibri" w:eastAsia="MS Mincho" w:hAnsi="Calibri" w:cs="Calibri"/>
          <w:sz w:val="24"/>
          <w:szCs w:val="24"/>
          <w:lang w:val="en-US" w:eastAsia="en-US"/>
        </w:rPr>
        <w:t>9</w:t>
      </w:r>
      <w:r>
        <w:rPr>
          <w:rFonts w:ascii="Calibri" w:eastAsia="MS Mincho" w:hAnsi="Calibri" w:cs="Calibri"/>
          <w:sz w:val="24"/>
          <w:szCs w:val="24"/>
          <w:lang w:val="en-US" w:eastAsia="en-US"/>
        </w:rPr>
        <w:t>, 202</w:t>
      </w:r>
      <w:r w:rsidR="0013721C">
        <w:rPr>
          <w:rFonts w:ascii="Calibri" w:eastAsia="MS Mincho" w:hAnsi="Calibri" w:cs="Calibri"/>
          <w:sz w:val="24"/>
          <w:szCs w:val="24"/>
          <w:lang w:val="en-US" w:eastAsia="en-US"/>
        </w:rPr>
        <w:t>2</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5B7D3E">
        <w:rPr>
          <w:rFonts w:eastAsia="MS Mincho"/>
        </w:rPr>
        <w:tab/>
      </w:r>
      <w:r w:rsidR="00CF5E2C">
        <w:rPr>
          <w:rFonts w:eastAsia="MS Mincho"/>
        </w:rPr>
        <w:tab/>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30DB0C1E"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D90078">
        <w:rPr>
          <w:rFonts w:ascii="Calibri" w:eastAsia="MS Mincho" w:hAnsi="Calibri" w:cs="Calibri"/>
          <w:sz w:val="24"/>
          <w:lang w:val="en-US" w:eastAsia="en-US"/>
        </w:rPr>
        <w:t>8</w:t>
      </w:r>
      <w:r w:rsidR="00991DFD" w:rsidRPr="00D90078">
        <w:rPr>
          <w:rFonts w:ascii="Calibri" w:eastAsia="MS Mincho" w:hAnsi="Calibri" w:cs="Calibri"/>
          <w:sz w:val="24"/>
          <w:lang w:val="en-US" w:eastAsia="en-US"/>
        </w:rPr>
        <w:t>.</w:t>
      </w:r>
      <w:r w:rsidR="006F03D9">
        <w:rPr>
          <w:rFonts w:ascii="Calibri" w:eastAsia="MS Mincho" w:hAnsi="Calibri" w:cs="Calibri"/>
          <w:sz w:val="24"/>
          <w:lang w:val="en-US" w:eastAsia="en-US"/>
        </w:rPr>
        <w:t>3</w:t>
      </w:r>
      <w:r w:rsidR="00A80A85">
        <w:rPr>
          <w:rFonts w:ascii="Calibri" w:eastAsia="MS Mincho" w:hAnsi="Calibri" w:cs="Calibri"/>
          <w:sz w:val="24"/>
          <w:lang w:val="en-US" w:eastAsia="en-US"/>
        </w:rPr>
        <w:t>.</w:t>
      </w:r>
      <w:r w:rsidR="006F03D9">
        <w:rPr>
          <w:rFonts w:ascii="Calibri" w:eastAsia="MS Mincho" w:hAnsi="Calibri" w:cs="Calibri"/>
          <w:sz w:val="24"/>
          <w:lang w:val="en-US" w:eastAsia="en-US"/>
        </w:rPr>
        <w:t>2</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3D138989"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ED1DC3">
        <w:rPr>
          <w:rFonts w:ascii="Calibri" w:eastAsia="MS Mincho" w:hAnsi="Calibri" w:cs="Calibri"/>
          <w:sz w:val="24"/>
          <w:lang w:val="en-US" w:eastAsia="en-US"/>
        </w:rPr>
        <w:t>SIB-less and UE wake up request signal</w:t>
      </w:r>
      <w:r w:rsidR="00910861">
        <w:rPr>
          <w:rFonts w:ascii="Calibri" w:eastAsia="MS Mincho" w:hAnsi="Calibri" w:cs="Calibri"/>
          <w:sz w:val="24"/>
          <w:lang w:val="en-US" w:eastAsia="en-US"/>
        </w:rPr>
        <w:t xml:space="preserve">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59D38946" w14:textId="342C49AE" w:rsidR="00962837" w:rsidRDefault="00141831" w:rsidP="00405220">
      <w:pPr>
        <w:pStyle w:val="maintext"/>
        <w:ind w:firstLineChars="0" w:firstLine="0"/>
        <w:jc w:val="left"/>
      </w:pPr>
      <w:r>
        <w:t xml:space="preserve">In RAN2#119e meeting, the grouping of candidate solutions </w:t>
      </w:r>
      <w:proofErr w:type="gramStart"/>
      <w:r>
        <w:t>have</w:t>
      </w:r>
      <w:proofErr w:type="gramEnd"/>
      <w:r>
        <w:t xml:space="preserve"> been discussed and we have the groupings as followed</w:t>
      </w:r>
      <w:r w:rsidR="00D357F0">
        <w:t>.</w:t>
      </w:r>
    </w:p>
    <w:p w14:paraId="10942ECA" w14:textId="77777777" w:rsidR="001E1B61" w:rsidRPr="00773945" w:rsidRDefault="001E1B61" w:rsidP="001E1B61">
      <w:pPr>
        <w:pStyle w:val="Doc-text2"/>
        <w:pBdr>
          <w:top w:val="single" w:sz="4" w:space="1" w:color="auto"/>
          <w:left w:val="single" w:sz="4" w:space="4" w:color="auto"/>
          <w:bottom w:val="single" w:sz="4" w:space="1" w:color="auto"/>
          <w:right w:val="single" w:sz="4" w:space="4" w:color="auto"/>
        </w:pBdr>
        <w:rPr>
          <w:b/>
          <w:bCs/>
        </w:rPr>
      </w:pPr>
      <w:r w:rsidRPr="00773945">
        <w:rPr>
          <w:b/>
          <w:bCs/>
        </w:rPr>
        <w:t>Solution groups:</w:t>
      </w:r>
    </w:p>
    <w:p w14:paraId="1FD3C1BE" w14:textId="77777777" w:rsidR="001E1B61" w:rsidRDefault="001E1B61" w:rsidP="001E1B61">
      <w:pPr>
        <w:pStyle w:val="Doc-text2"/>
        <w:numPr>
          <w:ilvl w:val="0"/>
          <w:numId w:val="42"/>
        </w:numPr>
        <w:pBdr>
          <w:top w:val="single" w:sz="4" w:space="1" w:color="auto"/>
          <w:left w:val="single" w:sz="4" w:space="4" w:color="auto"/>
          <w:bottom w:val="single" w:sz="4" w:space="1" w:color="auto"/>
          <w:right w:val="single" w:sz="4" w:space="4" w:color="auto"/>
        </w:pBdr>
      </w:pPr>
      <w:r>
        <w:t xml:space="preserve">Adaption of MIB/SSB/SIB </w:t>
      </w:r>
    </w:p>
    <w:p w14:paraId="19BC5F02" w14:textId="77777777" w:rsidR="001E1B61" w:rsidRDefault="001E1B61" w:rsidP="001E1B61">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6A95800E"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045E7900"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3754954C"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FFS for on-demand MIB</w:t>
      </w:r>
    </w:p>
    <w:p w14:paraId="42F0431A"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164B02A8"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5</w:t>
      </w:r>
      <w:r>
        <w:tab/>
        <w:t xml:space="preserve">Handover/Fast </w:t>
      </w:r>
      <w:proofErr w:type="spellStart"/>
      <w:r>
        <w:t>PCell</w:t>
      </w:r>
      <w:proofErr w:type="spellEnd"/>
      <w:r>
        <w:t xml:space="preserve"> change for NES</w:t>
      </w:r>
    </w:p>
    <w:p w14:paraId="56B1A213"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CHO or new configuration</w:t>
      </w:r>
    </w:p>
    <w:p w14:paraId="77A391D5"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group HO</w:t>
      </w:r>
    </w:p>
    <w:p w14:paraId="591E9DE6"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069C74C6"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3B3878D7"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xml:space="preserve">- cell DTX/DRX  </w:t>
      </w:r>
    </w:p>
    <w:p w14:paraId="0080B0B1"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xml:space="preserve">- measurement </w:t>
      </w:r>
    </w:p>
    <w:p w14:paraId="64072EF2"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02A0E00C"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ab/>
        <w:t>- BWP adaptation</w:t>
      </w:r>
    </w:p>
    <w:p w14:paraId="70BFDB09"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0B42EEB2"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8</w:t>
      </w:r>
      <w:r>
        <w:tab/>
        <w:t>Paging enhancements (includes paging-less solutions)</w:t>
      </w:r>
    </w:p>
    <w:p w14:paraId="21CBE7FA"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9</w:t>
      </w:r>
      <w:r>
        <w:tab/>
        <w:t>Cell selection/reselection (</w:t>
      </w:r>
      <w:proofErr w:type="spellStart"/>
      <w:r>
        <w:t>ie</w:t>
      </w:r>
      <w:proofErr w:type="spellEnd"/>
      <w:r>
        <w:t>. cell prioritization also including legacy UEs)</w:t>
      </w:r>
    </w:p>
    <w:p w14:paraId="268F15F9"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p>
    <w:p w14:paraId="5A4AB51E" w14:textId="77777777" w:rsidR="001E1B61" w:rsidRPr="005C640D" w:rsidRDefault="001E1B61" w:rsidP="001E1B61">
      <w:pPr>
        <w:pStyle w:val="Doc-text2"/>
        <w:pBdr>
          <w:top w:val="single" w:sz="4" w:space="1" w:color="auto"/>
          <w:left w:val="single" w:sz="4" w:space="4" w:color="auto"/>
          <w:bottom w:val="single" w:sz="4" w:space="1" w:color="auto"/>
          <w:right w:val="single" w:sz="4" w:space="4" w:color="auto"/>
        </w:pBdr>
        <w:rPr>
          <w:b/>
          <w:bCs/>
        </w:rPr>
      </w:pPr>
      <w:r w:rsidRPr="005C640D">
        <w:rPr>
          <w:b/>
          <w:bCs/>
        </w:rPr>
        <w:t>Things to study</w:t>
      </w:r>
      <w:r>
        <w:rPr>
          <w:b/>
          <w:bCs/>
        </w:rPr>
        <w:t xml:space="preserve"> </w:t>
      </w:r>
    </w:p>
    <w:p w14:paraId="7F131A8F" w14:textId="77777777" w:rsidR="001E1B61" w:rsidRDefault="001E1B61" w:rsidP="001E1B61">
      <w:pPr>
        <w:pStyle w:val="Doc-text2"/>
        <w:numPr>
          <w:ilvl w:val="0"/>
          <w:numId w:val="43"/>
        </w:numPr>
        <w:pBdr>
          <w:top w:val="single" w:sz="4" w:space="1" w:color="auto"/>
          <w:left w:val="single" w:sz="4" w:space="4" w:color="auto"/>
          <w:bottom w:val="single" w:sz="4" w:space="1" w:color="auto"/>
          <w:right w:val="single" w:sz="4" w:space="4" w:color="auto"/>
        </w:pBdr>
      </w:pPr>
      <w:r>
        <w:t>Study group configuration and signalling for transitions for different solutions</w:t>
      </w:r>
    </w:p>
    <w:p w14:paraId="1AEED7E9" w14:textId="77777777" w:rsidR="001E1B61" w:rsidRDefault="001E1B61" w:rsidP="001E1B61">
      <w:pPr>
        <w:pStyle w:val="Doc-text2"/>
        <w:pBdr>
          <w:top w:val="single" w:sz="4" w:space="1" w:color="auto"/>
          <w:left w:val="single" w:sz="4" w:space="4" w:color="auto"/>
          <w:bottom w:val="single" w:sz="4" w:space="1" w:color="auto"/>
          <w:right w:val="single" w:sz="4" w:space="4" w:color="auto"/>
        </w:pBdr>
        <w:ind w:left="1259" w:firstLine="0"/>
      </w:pPr>
      <w:r>
        <w:tab/>
        <w:t xml:space="preserve">- pre-configuration and L1/L2 </w:t>
      </w:r>
      <w:proofErr w:type="spellStart"/>
      <w:r>
        <w:t>signaling</w:t>
      </w:r>
      <w:proofErr w:type="spellEnd"/>
      <w:r>
        <w:t xml:space="preserve"> to trigger change of configuration</w:t>
      </w:r>
    </w:p>
    <w:p w14:paraId="57DDD82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74B9B66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139707F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2418C53A"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655314A4" w14:textId="77777777" w:rsidR="001E1B61" w:rsidRDefault="001E1B61" w:rsidP="001E1B61">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221359B3" w14:textId="58E84560" w:rsidR="00141831" w:rsidRPr="00405220" w:rsidRDefault="001E1B61" w:rsidP="00405220">
      <w:pPr>
        <w:pStyle w:val="maintext"/>
        <w:ind w:firstLineChars="0" w:firstLine="0"/>
        <w:jc w:val="left"/>
      </w:pPr>
      <w:r>
        <w:t xml:space="preserve">And a follow-up email discussion </w:t>
      </w:r>
      <w:proofErr w:type="gramStart"/>
      <w:r>
        <w:t>have</w:t>
      </w:r>
      <w:proofErr w:type="gramEnd"/>
      <w:r>
        <w:t xml:space="preserve"> been set out and details have been enclosed on each of the candidate solution. In this contribution, we will focus on the solution</w:t>
      </w:r>
      <w:r w:rsidR="009A7A71">
        <w:t>#</w:t>
      </w:r>
      <w:r>
        <w:t xml:space="preserve">4 and </w:t>
      </w:r>
      <w:r w:rsidR="009A7A71">
        <w:t>solution#</w:t>
      </w:r>
      <w:r>
        <w:t>7 and will address the open issues/concerns on these two solutions.</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3D31E460"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FB6BE4">
        <w:rPr>
          <w:b/>
          <w:sz w:val="24"/>
          <w:szCs w:val="24"/>
        </w:rPr>
        <w:t>S</w:t>
      </w:r>
      <w:r w:rsidR="00FB6BE4" w:rsidRPr="00FB6BE4">
        <w:rPr>
          <w:b/>
          <w:sz w:val="24"/>
          <w:szCs w:val="24"/>
        </w:rPr>
        <w:t>olution#4</w:t>
      </w:r>
    </w:p>
    <w:p w14:paraId="10966B2B" w14:textId="2B822937" w:rsidR="00173948" w:rsidRDefault="00EA5A0C" w:rsidP="00C16B36">
      <w:r>
        <w:t xml:space="preserve">In the email discussion, solution#4 has been discussed and </w:t>
      </w:r>
      <w:r w:rsidR="001D223D">
        <w:t xml:space="preserve">according to the summary of </w:t>
      </w:r>
      <w:r w:rsidR="003979D0">
        <w:t xml:space="preserve">email discussion rapporteur, there are more </w:t>
      </w:r>
      <w:r w:rsidR="0022712A">
        <w:t xml:space="preserve">supporting companies than non-supporting companies, and </w:t>
      </w:r>
      <w:r w:rsidR="003C3D5A">
        <w:t>in our opinion</w:t>
      </w:r>
      <w:r w:rsidR="00DE4A0E">
        <w:t xml:space="preserve"> this solution should be included for further study. </w:t>
      </w:r>
      <w:r w:rsidR="00BA6399">
        <w:t xml:space="preserve">We list </w:t>
      </w:r>
      <w:r w:rsidR="001D223D">
        <w:t>our understan</w:t>
      </w:r>
      <w:r w:rsidR="00BA6399">
        <w:t xml:space="preserve">ding on solution#4 </w:t>
      </w:r>
      <w:r w:rsidR="00932BE7">
        <w:t xml:space="preserve">as follows </w:t>
      </w:r>
      <w:r w:rsidR="00BA6399">
        <w:t>and try to address some concerns raised by other companies.</w:t>
      </w:r>
    </w:p>
    <w:p w14:paraId="3B73E897" w14:textId="747905B3" w:rsidR="004C4BC9" w:rsidRPr="00DA71E2" w:rsidRDefault="009D52EA" w:rsidP="00C16B36">
      <w:pPr>
        <w:rPr>
          <w:b/>
          <w:bCs/>
        </w:rPr>
      </w:pPr>
      <w:r w:rsidRPr="00DA71E2">
        <w:rPr>
          <w:b/>
          <w:bCs/>
        </w:rPr>
        <w:lastRenderedPageBreak/>
        <w:t>SSB-less and</w:t>
      </w:r>
      <w:r w:rsidR="00212C05">
        <w:rPr>
          <w:b/>
          <w:bCs/>
        </w:rPr>
        <w:t>/or</w:t>
      </w:r>
      <w:r w:rsidRPr="00DA71E2">
        <w:rPr>
          <w:b/>
          <w:bCs/>
        </w:rPr>
        <w:t xml:space="preserve"> SIB-less</w:t>
      </w:r>
    </w:p>
    <w:p w14:paraId="7D61DF94" w14:textId="1B083F5F" w:rsidR="00390650" w:rsidRDefault="00FE3083" w:rsidP="00C16B36">
      <w:r>
        <w:t xml:space="preserve">SSB-less means that some NES </w:t>
      </w:r>
      <w:proofErr w:type="gramStart"/>
      <w:r>
        <w:t>cell</w:t>
      </w:r>
      <w:proofErr w:type="gramEnd"/>
      <w:r>
        <w:t xml:space="preserve"> don’t have to transmit SSB, and a UE could receive SSB from a different cell e.g. an anchor cell.</w:t>
      </w:r>
    </w:p>
    <w:p w14:paraId="613E3FA3" w14:textId="527FCC9D" w:rsidR="00C771B8" w:rsidRDefault="00C771B8" w:rsidP="00C771B8">
      <w:r>
        <w:t xml:space="preserve">SIB-less means that some NES </w:t>
      </w:r>
      <w:proofErr w:type="gramStart"/>
      <w:r>
        <w:t>cell</w:t>
      </w:r>
      <w:proofErr w:type="gramEnd"/>
      <w:r>
        <w:t xml:space="preserve"> don’t have to transmit some SIBs, and a UE could receive </w:t>
      </w:r>
      <w:r w:rsidR="00EC1CF6">
        <w:t>those SIBs</w:t>
      </w:r>
      <w:r>
        <w:t xml:space="preserve"> from a different cell e.g. an anchor cell.</w:t>
      </w:r>
      <w:r w:rsidR="0037797F">
        <w:t xml:space="preserve"> SSB-less and </w:t>
      </w:r>
      <w:r w:rsidR="00B675E7">
        <w:t>SIB-less means that UE will receive both from a different cell.</w:t>
      </w:r>
    </w:p>
    <w:p w14:paraId="2673DA1C" w14:textId="01397FB3" w:rsidR="00FE3083" w:rsidRDefault="00D635EC" w:rsidP="00C16B36">
      <w:r>
        <w:t xml:space="preserve">On </w:t>
      </w:r>
      <w:r w:rsidR="002B0DB1">
        <w:t xml:space="preserve">any </w:t>
      </w:r>
      <w:r>
        <w:t>SSB-less</w:t>
      </w:r>
      <w:r w:rsidR="002B0DB1">
        <w:t xml:space="preserve"> option</w:t>
      </w:r>
      <w:r>
        <w:t xml:space="preserve">, we need RAN1 input but believe that RAN2 can </w:t>
      </w:r>
      <w:proofErr w:type="gramStart"/>
      <w:r>
        <w:t>definitely start</w:t>
      </w:r>
      <w:proofErr w:type="gramEnd"/>
      <w:r>
        <w:t xml:space="preserve"> to discuss the SIB-less impact at least</w:t>
      </w:r>
      <w:r w:rsidR="007720A7">
        <w:t xml:space="preserve"> and start the discussion on SSB-less once RAN1 has made any progress on this issue</w:t>
      </w:r>
      <w:r>
        <w:t>.</w:t>
      </w:r>
    </w:p>
    <w:p w14:paraId="307029E9" w14:textId="15E49760" w:rsidR="000F34AC" w:rsidRDefault="000F34AC" w:rsidP="00C16B36">
      <w:pPr>
        <w:rPr>
          <w:b/>
          <w:bCs/>
        </w:rPr>
      </w:pPr>
      <w:r w:rsidRPr="000F34AC">
        <w:rPr>
          <w:b/>
          <w:bCs/>
        </w:rPr>
        <w:t>P</w:t>
      </w:r>
      <w:r>
        <w:rPr>
          <w:b/>
          <w:bCs/>
        </w:rPr>
        <w:t xml:space="preserve">roposal 1: RAN2 </w:t>
      </w:r>
      <w:r w:rsidR="002B0DB1">
        <w:rPr>
          <w:b/>
          <w:bCs/>
        </w:rPr>
        <w:t>to</w:t>
      </w:r>
      <w:r>
        <w:rPr>
          <w:b/>
          <w:bCs/>
        </w:rPr>
        <w:t xml:space="preserve"> start discussion on SIB-less in Solution#4</w:t>
      </w:r>
      <w:r w:rsidR="00B0453D">
        <w:rPr>
          <w:b/>
          <w:bCs/>
        </w:rPr>
        <w:t>.</w:t>
      </w:r>
    </w:p>
    <w:p w14:paraId="50EFEE32" w14:textId="0281C5C7" w:rsidR="00B0453D" w:rsidRPr="00DA71E2" w:rsidRDefault="00B0453D" w:rsidP="00B0453D">
      <w:pPr>
        <w:rPr>
          <w:b/>
          <w:bCs/>
        </w:rPr>
      </w:pPr>
      <w:r>
        <w:rPr>
          <w:b/>
          <w:bCs/>
        </w:rPr>
        <w:t>Multi-carrier</w:t>
      </w:r>
      <w:r w:rsidRPr="00DA71E2">
        <w:rPr>
          <w:b/>
          <w:bCs/>
        </w:rPr>
        <w:t xml:space="preserve"> </w:t>
      </w:r>
      <w:r w:rsidR="00D12EBC">
        <w:rPr>
          <w:b/>
          <w:bCs/>
        </w:rPr>
        <w:t>or</w:t>
      </w:r>
      <w:r w:rsidRPr="00DA71E2">
        <w:rPr>
          <w:b/>
          <w:bCs/>
        </w:rPr>
        <w:t xml:space="preserve"> </w:t>
      </w:r>
      <w:r>
        <w:rPr>
          <w:b/>
          <w:bCs/>
        </w:rPr>
        <w:t>single carrier</w:t>
      </w:r>
    </w:p>
    <w:p w14:paraId="7E2797C9" w14:textId="0CF9BE51" w:rsidR="00B0453D" w:rsidRDefault="00BF1133" w:rsidP="00C16B36">
      <w:r>
        <w:t xml:space="preserve">We agree that multi-carrier CA is one of the typical application </w:t>
      </w:r>
      <w:r w:rsidR="003C6FC9">
        <w:t>scenarios</w:t>
      </w:r>
      <w:r>
        <w:t xml:space="preserve"> for Solution#4 and</w:t>
      </w:r>
      <w:r w:rsidR="007D3904">
        <w:t xml:space="preserve"> we can start from </w:t>
      </w:r>
      <w:r w:rsidR="00276CAD">
        <w:t xml:space="preserve">the legacy </w:t>
      </w:r>
      <w:r w:rsidR="007D3904">
        <w:t xml:space="preserve">SIB-less </w:t>
      </w:r>
      <w:proofErr w:type="spellStart"/>
      <w:r w:rsidR="007D3904">
        <w:t>SCell</w:t>
      </w:r>
      <w:proofErr w:type="spellEnd"/>
      <w:r w:rsidR="007D3904">
        <w:t xml:space="preserve"> for intra-band CA</w:t>
      </w:r>
      <w:r w:rsidR="00276CAD">
        <w:t xml:space="preserve"> and should discuss the</w:t>
      </w:r>
      <w:r w:rsidR="006832CF">
        <w:t xml:space="preserve"> issue of </w:t>
      </w:r>
      <w:r w:rsidR="00DB66D9">
        <w:t xml:space="preserve">an </w:t>
      </w:r>
      <w:r w:rsidR="006832CF">
        <w:t>idle UE</w:t>
      </w:r>
      <w:r w:rsidR="008C7A27">
        <w:t xml:space="preserve"> camping on a cell</w:t>
      </w:r>
      <w:r w:rsidR="006832CF">
        <w:t xml:space="preserve"> </w:t>
      </w:r>
      <w:r w:rsidR="008C7A27">
        <w:t>where</w:t>
      </w:r>
      <w:r w:rsidR="006832CF">
        <w:t xml:space="preserve"> SIB-1 </w:t>
      </w:r>
      <w:r w:rsidR="008C7A27">
        <w:t xml:space="preserve">is acquired </w:t>
      </w:r>
      <w:r w:rsidR="006832CF">
        <w:t xml:space="preserve">from </w:t>
      </w:r>
      <w:r w:rsidR="005332D1">
        <w:t>anchor</w:t>
      </w:r>
      <w:r w:rsidR="006832CF">
        <w:t xml:space="preserve"> cell</w:t>
      </w:r>
      <w:r w:rsidR="006A30C7">
        <w:t xml:space="preserve">. </w:t>
      </w:r>
      <w:proofErr w:type="gramStart"/>
      <w:r w:rsidR="006A30C7">
        <w:t>So</w:t>
      </w:r>
      <w:proofErr w:type="gramEnd"/>
      <w:r w:rsidR="006A30C7">
        <w:t xml:space="preserve"> we propose to treat the multi-carrier scenario as a starting point.</w:t>
      </w:r>
      <w:r w:rsidR="000B4B8C">
        <w:t xml:space="preserve"> But we are also fine to discuss single carrier and think we could refer to RAN1’s progress on it, but open to discuss some open issues </w:t>
      </w:r>
      <w:proofErr w:type="gramStart"/>
      <w:r w:rsidR="000B4B8C">
        <w:t>e.g.</w:t>
      </w:r>
      <w:proofErr w:type="gramEnd"/>
      <w:r w:rsidR="000B4B8C">
        <w:t xml:space="preserve"> how to cover the coverage hole due to the turn o</w:t>
      </w:r>
      <w:r w:rsidR="00F25D1F">
        <w:t>f</w:t>
      </w:r>
      <w:r w:rsidR="000B4B8C">
        <w:t>f some NES cells and what’s the impact to the UEs including legacy UEs</w:t>
      </w:r>
      <w:r w:rsidR="000856DC">
        <w:t xml:space="preserve"> on the random access</w:t>
      </w:r>
      <w:r w:rsidR="000B4B8C">
        <w:t xml:space="preserve">. </w:t>
      </w:r>
    </w:p>
    <w:p w14:paraId="4E606618" w14:textId="59AB5BE9" w:rsidR="006B3F23" w:rsidRDefault="006B3F23" w:rsidP="006B3F23">
      <w:pPr>
        <w:rPr>
          <w:b/>
          <w:bCs/>
        </w:rPr>
      </w:pPr>
      <w:r w:rsidRPr="000F34AC">
        <w:rPr>
          <w:b/>
          <w:bCs/>
        </w:rPr>
        <w:t>P</w:t>
      </w:r>
      <w:r>
        <w:rPr>
          <w:b/>
          <w:bCs/>
        </w:rPr>
        <w:t xml:space="preserve">roposal 2: RAN2 </w:t>
      </w:r>
      <w:r w:rsidR="00D51F93">
        <w:rPr>
          <w:b/>
          <w:bCs/>
        </w:rPr>
        <w:t xml:space="preserve">to </w:t>
      </w:r>
      <w:r>
        <w:rPr>
          <w:b/>
          <w:bCs/>
        </w:rPr>
        <w:t>study multi-carrier scenario in Solution#4 first</w:t>
      </w:r>
      <w:r w:rsidR="00C21210">
        <w:rPr>
          <w:b/>
          <w:bCs/>
        </w:rPr>
        <w:t>.</w:t>
      </w:r>
      <w:r>
        <w:rPr>
          <w:b/>
          <w:bCs/>
        </w:rPr>
        <w:t xml:space="preserve"> </w:t>
      </w:r>
      <w:r w:rsidR="00C21210">
        <w:rPr>
          <w:b/>
          <w:bCs/>
        </w:rPr>
        <w:t>S</w:t>
      </w:r>
      <w:r>
        <w:rPr>
          <w:b/>
          <w:bCs/>
        </w:rPr>
        <w:t xml:space="preserve">ingle carrier </w:t>
      </w:r>
      <w:r w:rsidR="00C92DCD">
        <w:rPr>
          <w:b/>
          <w:bCs/>
        </w:rPr>
        <w:t xml:space="preserve">scenario </w:t>
      </w:r>
      <w:r w:rsidR="00C21210">
        <w:rPr>
          <w:b/>
          <w:bCs/>
        </w:rPr>
        <w:t>should be the second priority</w:t>
      </w:r>
      <w:r>
        <w:rPr>
          <w:b/>
          <w:bCs/>
        </w:rPr>
        <w:t>.</w:t>
      </w:r>
    </w:p>
    <w:p w14:paraId="2926BE54" w14:textId="3724F000" w:rsidR="006B3F23" w:rsidRPr="00407497" w:rsidRDefault="00D12EBC" w:rsidP="00C16B36">
      <w:r>
        <w:rPr>
          <w:b/>
          <w:bCs/>
        </w:rPr>
        <w:t>I</w:t>
      </w:r>
      <w:r w:rsidRPr="00D12EBC">
        <w:rPr>
          <w:b/>
          <w:bCs/>
        </w:rPr>
        <w:t>nter</w:t>
      </w:r>
      <w:r w:rsidRPr="00407497">
        <w:rPr>
          <w:b/>
          <w:bCs/>
        </w:rPr>
        <w:t>-frequency or</w:t>
      </w:r>
      <w:r w:rsidR="00F5227F" w:rsidRPr="00407497">
        <w:rPr>
          <w:b/>
          <w:bCs/>
        </w:rPr>
        <w:t xml:space="preserve"> </w:t>
      </w:r>
      <w:r w:rsidR="00E73953">
        <w:rPr>
          <w:b/>
          <w:bCs/>
        </w:rPr>
        <w:t>I</w:t>
      </w:r>
      <w:r w:rsidR="00F5227F" w:rsidRPr="00407497">
        <w:rPr>
          <w:b/>
          <w:bCs/>
        </w:rPr>
        <w:t>ntra-frequency</w:t>
      </w:r>
    </w:p>
    <w:p w14:paraId="71C90151" w14:textId="1DF1CDCB" w:rsidR="00782D48" w:rsidRDefault="00407497" w:rsidP="00C16B36">
      <w:r w:rsidRPr="00407497">
        <w:t>We</w:t>
      </w:r>
      <w:r>
        <w:t xml:space="preserve"> think a typical scenario is that a</w:t>
      </w:r>
      <w:r w:rsidR="00C21210">
        <w:t>n</w:t>
      </w:r>
      <w:r>
        <w:t xml:space="preserve"> anchor</w:t>
      </w:r>
      <w:r w:rsidR="00C21210" w:rsidRPr="00C21210">
        <w:t xml:space="preserve"> </w:t>
      </w:r>
      <w:r w:rsidR="00C21210">
        <w:t>cell</w:t>
      </w:r>
      <w:r>
        <w:t xml:space="preserve"> will cover a wider area for SIB broadcasting, random access and maybe paging (paging needs more discussion) and other cell</w:t>
      </w:r>
      <w:r w:rsidR="0059451A">
        <w:t>s</w:t>
      </w:r>
      <w:r>
        <w:t xml:space="preserve"> </w:t>
      </w:r>
      <w:proofErr w:type="gramStart"/>
      <w:r>
        <w:t>e.g.</w:t>
      </w:r>
      <w:proofErr w:type="gramEnd"/>
      <w:r>
        <w:t xml:space="preserve"> NES cell will provide a better throughput performance</w:t>
      </w:r>
      <w:r w:rsidR="0059451A">
        <w:t>. Therefore</w:t>
      </w:r>
      <w:r w:rsidR="00883F42">
        <w:t>,</w:t>
      </w:r>
      <w:r w:rsidR="00991B47">
        <w:t xml:space="preserve"> we think inter-frequency scenario should be addressed.</w:t>
      </w:r>
      <w:r w:rsidR="006D5E32">
        <w:t xml:space="preserve"> For intra-frequency, we expect that most of the legacy behaviour can be </w:t>
      </w:r>
      <w:proofErr w:type="gramStart"/>
      <w:r w:rsidR="006D5E32">
        <w:t>reused</w:t>
      </w:r>
      <w:proofErr w:type="gramEnd"/>
      <w:r w:rsidR="00D83271">
        <w:t xml:space="preserve"> and we can address the additional issues as well</w:t>
      </w:r>
      <w:r w:rsidR="006D5E32">
        <w:t>.</w:t>
      </w:r>
    </w:p>
    <w:p w14:paraId="4744697A" w14:textId="79F156F8" w:rsidR="00782D48" w:rsidRDefault="00782D48" w:rsidP="00782D48">
      <w:pPr>
        <w:rPr>
          <w:b/>
          <w:bCs/>
        </w:rPr>
      </w:pPr>
      <w:r w:rsidRPr="000F34AC">
        <w:rPr>
          <w:b/>
          <w:bCs/>
        </w:rPr>
        <w:t>P</w:t>
      </w:r>
      <w:r>
        <w:rPr>
          <w:b/>
          <w:bCs/>
        </w:rPr>
        <w:t>roposal 3: Inter-frequency scenario should be addressed in Solution#4.</w:t>
      </w:r>
    </w:p>
    <w:p w14:paraId="6AD9FD7F" w14:textId="7546629B" w:rsidR="00407497" w:rsidRDefault="009A4498" w:rsidP="00C16B36">
      <w:pPr>
        <w:rPr>
          <w:b/>
          <w:bCs/>
        </w:rPr>
      </w:pPr>
      <w:r w:rsidRPr="009A4498">
        <w:rPr>
          <w:b/>
          <w:bCs/>
        </w:rPr>
        <w:t>RACH behaviour</w:t>
      </w:r>
      <w:r w:rsidR="006D5E32" w:rsidRPr="009A4498">
        <w:rPr>
          <w:b/>
          <w:bCs/>
        </w:rPr>
        <w:t xml:space="preserve"> </w:t>
      </w:r>
    </w:p>
    <w:p w14:paraId="2841CA8C" w14:textId="4BE86F1B" w:rsidR="00284C57" w:rsidRDefault="00FE057B" w:rsidP="00C16B36">
      <w:r>
        <w:t xml:space="preserve">On RACH behaviour, the concept of </w:t>
      </w:r>
      <w:r w:rsidR="00F84941">
        <w:t xml:space="preserve">SSB-less and SIB-less is that anchor cell will transmit SSBs/SIBs on behalf of NES cells, so that UEs who want to access the cells can access the cell when it is necessary. It is envisaged that RACH to anchor cell is of course feasible but RACH to NES cell should also be </w:t>
      </w:r>
      <w:r w:rsidR="00450DEB">
        <w:t>supported</w:t>
      </w:r>
      <w:r w:rsidR="00F84941">
        <w:t xml:space="preserve">. Depending on the status of NES cell, different solutions can be considered </w:t>
      </w:r>
      <w:proofErr w:type="gramStart"/>
      <w:r w:rsidR="00F84941">
        <w:t>e.g.</w:t>
      </w:r>
      <w:proofErr w:type="gramEnd"/>
      <w:r w:rsidR="00F84941">
        <w:t xml:space="preserve"> RACH based trigger, wake-up UL signal can be considered on how to trigger the NES cell to switch on</w:t>
      </w:r>
      <w:r w:rsidR="00450DEB">
        <w:t>.</w:t>
      </w:r>
      <w:r w:rsidR="00F84941">
        <w:t xml:space="preserve"> </w:t>
      </w:r>
    </w:p>
    <w:p w14:paraId="2EFB4157" w14:textId="7DAB6D9C" w:rsidR="004376A1" w:rsidRDefault="004376A1" w:rsidP="00C16B36">
      <w:pPr>
        <w:rPr>
          <w:b/>
          <w:bCs/>
        </w:rPr>
      </w:pPr>
      <w:r w:rsidRPr="004376A1">
        <w:rPr>
          <w:b/>
          <w:bCs/>
        </w:rPr>
        <w:t xml:space="preserve">Proposal 4: RACH </w:t>
      </w:r>
      <w:r w:rsidR="00F82340">
        <w:rPr>
          <w:b/>
          <w:bCs/>
        </w:rPr>
        <w:t>procedure on</w:t>
      </w:r>
      <w:r>
        <w:rPr>
          <w:b/>
          <w:bCs/>
        </w:rPr>
        <w:t xml:space="preserve"> cells not broadcast</w:t>
      </w:r>
      <w:r w:rsidR="00883F42">
        <w:rPr>
          <w:b/>
          <w:bCs/>
        </w:rPr>
        <w:t>ing</w:t>
      </w:r>
      <w:r>
        <w:rPr>
          <w:b/>
          <w:bCs/>
        </w:rPr>
        <w:t xml:space="preserve"> SIBs should be studied</w:t>
      </w:r>
      <w:r w:rsidR="00F82340">
        <w:rPr>
          <w:b/>
          <w:bCs/>
        </w:rPr>
        <w:t>.</w:t>
      </w:r>
      <w:r>
        <w:rPr>
          <w:b/>
          <w:bCs/>
        </w:rPr>
        <w:t xml:space="preserve"> </w:t>
      </w:r>
    </w:p>
    <w:p w14:paraId="64531A9B" w14:textId="63309163" w:rsidR="006F6A2A" w:rsidRDefault="006F6A2A" w:rsidP="00C16B36">
      <w:pPr>
        <w:rPr>
          <w:b/>
          <w:bCs/>
        </w:rPr>
      </w:pPr>
    </w:p>
    <w:p w14:paraId="7B93FA4E" w14:textId="3D054CDA" w:rsidR="006F6A2A" w:rsidRPr="00547098" w:rsidRDefault="006F6A2A" w:rsidP="006F6A2A">
      <w:pPr>
        <w:rPr>
          <w:b/>
          <w:sz w:val="24"/>
          <w:szCs w:val="24"/>
        </w:rPr>
      </w:pPr>
      <w:r w:rsidRPr="002D6759">
        <w:rPr>
          <w:b/>
          <w:sz w:val="24"/>
          <w:szCs w:val="24"/>
        </w:rPr>
        <w:t>2.</w:t>
      </w:r>
      <w:r>
        <w:rPr>
          <w:b/>
          <w:sz w:val="24"/>
          <w:szCs w:val="24"/>
        </w:rPr>
        <w:t>2</w:t>
      </w:r>
      <w:r w:rsidRPr="002D6759">
        <w:rPr>
          <w:b/>
          <w:sz w:val="24"/>
          <w:szCs w:val="24"/>
        </w:rPr>
        <w:t xml:space="preserve"> </w:t>
      </w:r>
      <w:r>
        <w:rPr>
          <w:b/>
          <w:sz w:val="24"/>
          <w:szCs w:val="24"/>
        </w:rPr>
        <w:t>S</w:t>
      </w:r>
      <w:r w:rsidRPr="00FB6BE4">
        <w:rPr>
          <w:b/>
          <w:sz w:val="24"/>
          <w:szCs w:val="24"/>
        </w:rPr>
        <w:t>olution#</w:t>
      </w:r>
      <w:r>
        <w:rPr>
          <w:b/>
          <w:sz w:val="24"/>
          <w:szCs w:val="24"/>
        </w:rPr>
        <w:t>7</w:t>
      </w:r>
    </w:p>
    <w:p w14:paraId="59465E14" w14:textId="6977F1FC" w:rsidR="006F6A2A" w:rsidRDefault="00066063" w:rsidP="00C16B36">
      <w:r w:rsidRPr="00066063">
        <w:t>In the</w:t>
      </w:r>
      <w:r>
        <w:t xml:space="preserve"> email discussion,</w:t>
      </w:r>
      <w:r w:rsidR="002B2ED5">
        <w:t xml:space="preserve"> according to rapporteur, there are relatively </w:t>
      </w:r>
      <w:r w:rsidR="003753AA">
        <w:t>more companies to support a further study on Solution#3&amp;7</w:t>
      </w:r>
      <w:r w:rsidR="00962529">
        <w:t>.</w:t>
      </w:r>
      <w:r w:rsidR="00514494">
        <w:t xml:space="preserve"> For the companies with concerns, most of them think we can study the solution if it is triggered by RAN1. We agree that Solution#7</w:t>
      </w:r>
      <w:r w:rsidR="00D06858">
        <w:t xml:space="preserve"> needs RAN1’s efforts to design </w:t>
      </w:r>
      <w:r w:rsidR="00F82340">
        <w:t>a wake-up</w:t>
      </w:r>
      <w:r w:rsidR="00D06858">
        <w:t xml:space="preserve"> signal but think RAN2 can carry out the </w:t>
      </w:r>
      <w:r w:rsidR="00A834D0">
        <w:t>study from RAN2’s point of view. And we listed our understanding of Solution#7 and further details on the issues that RAN2 can address.</w:t>
      </w:r>
    </w:p>
    <w:p w14:paraId="6CFEF153" w14:textId="73BEA9F0" w:rsidR="005B31FA" w:rsidRDefault="005B31FA" w:rsidP="00C16B36">
      <w:pPr>
        <w:rPr>
          <w:b/>
          <w:bCs/>
        </w:rPr>
      </w:pPr>
      <w:r>
        <w:rPr>
          <w:b/>
          <w:bCs/>
        </w:rPr>
        <w:t xml:space="preserve">NES </w:t>
      </w:r>
      <w:r w:rsidRPr="005B31FA">
        <w:rPr>
          <w:b/>
          <w:bCs/>
        </w:rPr>
        <w:t>Cell</w:t>
      </w:r>
      <w:r>
        <w:rPr>
          <w:b/>
          <w:bCs/>
        </w:rPr>
        <w:t xml:space="preserve"> sleep stat</w:t>
      </w:r>
      <w:r w:rsidR="00A427B7">
        <w:rPr>
          <w:b/>
          <w:bCs/>
        </w:rPr>
        <w:t>es</w:t>
      </w:r>
    </w:p>
    <w:p w14:paraId="7430793D" w14:textId="77777777" w:rsidR="00B11B99" w:rsidRDefault="00A427B7" w:rsidP="00C16B36">
      <w:r w:rsidRPr="00A427B7">
        <w:t>UE</w:t>
      </w:r>
      <w:r>
        <w:t xml:space="preserve"> will send UL wake up signal to trigger dormant NES cell to transmit SSB</w:t>
      </w:r>
      <w:r w:rsidR="000D6C5E">
        <w:t xml:space="preserve"> and/or MIB/SIB</w:t>
      </w:r>
      <w:r w:rsidR="004B556F">
        <w:t>.</w:t>
      </w:r>
      <w:r w:rsidR="00750EB7">
        <w:t xml:space="preserve"> The cell sleep states </w:t>
      </w:r>
      <w:proofErr w:type="gramStart"/>
      <w:r w:rsidR="00750EB7">
        <w:t>e.g.</w:t>
      </w:r>
      <w:proofErr w:type="gramEnd"/>
      <w:r w:rsidR="00750EB7">
        <w:t xml:space="preserve"> deep sleep (DRS only or even no/limited DL synchronization signal), light sleep (DL synchronization and other reference signals) may impact the design of UL wake up signal as well as the network/UE behaviour. Therefore</w:t>
      </w:r>
      <w:r w:rsidR="00B11B99">
        <w:t xml:space="preserve">, it is suggested we first study which NES cell sleep state we will assume in RAN2 </w:t>
      </w:r>
      <w:proofErr w:type="gramStart"/>
      <w:r w:rsidR="00B11B99">
        <w:t>in order to</w:t>
      </w:r>
      <w:proofErr w:type="gramEnd"/>
      <w:r w:rsidR="00B11B99">
        <w:t xml:space="preserve"> further study UL wake up signal.</w:t>
      </w:r>
    </w:p>
    <w:p w14:paraId="54C9F191" w14:textId="2EA8DE50" w:rsidR="00A834D0" w:rsidRDefault="00174711" w:rsidP="00C16B36">
      <w:r>
        <w:rPr>
          <w:b/>
          <w:bCs/>
        </w:rPr>
        <w:t>Observation 1</w:t>
      </w:r>
      <w:r w:rsidR="00B11B99">
        <w:rPr>
          <w:b/>
          <w:bCs/>
        </w:rPr>
        <w:t>: NES cell sleep state definition and corresponding network side behaviours should be defined before we discuss UL wake up signal.</w:t>
      </w:r>
      <w:r w:rsidR="00B11B99">
        <w:t xml:space="preserve"> </w:t>
      </w:r>
      <w:r w:rsidR="00750EB7">
        <w:t xml:space="preserve"> </w:t>
      </w:r>
      <w:r w:rsidR="005B31FA" w:rsidRPr="00A427B7">
        <w:t xml:space="preserve"> </w:t>
      </w:r>
    </w:p>
    <w:p w14:paraId="6C40AF77" w14:textId="0D3DE4B7" w:rsidR="008A2462" w:rsidRDefault="008A2462" w:rsidP="00C16B36">
      <w:pPr>
        <w:rPr>
          <w:b/>
          <w:bCs/>
        </w:rPr>
      </w:pPr>
      <w:r w:rsidRPr="008A2462">
        <w:rPr>
          <w:b/>
          <w:bCs/>
        </w:rPr>
        <w:t>Single-carrier or multi-carrier</w:t>
      </w:r>
    </w:p>
    <w:p w14:paraId="6B333E1A" w14:textId="77777777" w:rsidR="00FD0382" w:rsidRDefault="008A2462" w:rsidP="00C16B36">
      <w:r w:rsidRPr="008A2462">
        <w:lastRenderedPageBreak/>
        <w:t>On</w:t>
      </w:r>
      <w:r>
        <w:t xml:space="preserve"> the single-carrier or multi-carrier issue, we have single-carrier in our mind and this scenario could be a NES cell is only for capacity boosting so there is no need to keep it on when there is no connected UEs in its coverage. For the concern</w:t>
      </w:r>
      <w:r w:rsidR="001347A2">
        <w:t xml:space="preserve">s that raised by some companies on the coverage hole, we assume that the coverage should be covered by other cell and the NES cell will only be </w:t>
      </w:r>
      <w:proofErr w:type="spellStart"/>
      <w:r w:rsidR="001347A2">
        <w:t>triggerd</w:t>
      </w:r>
      <w:proofErr w:type="spellEnd"/>
      <w:r w:rsidR="001347A2">
        <w:t xml:space="preserve"> for </w:t>
      </w:r>
      <w:proofErr w:type="gramStart"/>
      <w:r w:rsidR="001347A2">
        <w:t>e.g.</w:t>
      </w:r>
      <w:proofErr w:type="gramEnd"/>
      <w:r w:rsidR="001347A2">
        <w:t xml:space="preserve"> higher throughput purpose. </w:t>
      </w:r>
      <w:proofErr w:type="gramStart"/>
      <w:r w:rsidR="001347A2">
        <w:t>Also</w:t>
      </w:r>
      <w:proofErr w:type="gramEnd"/>
      <w:r w:rsidR="001347A2">
        <w:t xml:space="preserve"> there would be other candidate solution that neighbour cell will expand its coverage to cover the hole left by the NES cell. </w:t>
      </w:r>
    </w:p>
    <w:p w14:paraId="4D7177E8" w14:textId="4A727DC4" w:rsidR="001347A2" w:rsidRDefault="001347A2" w:rsidP="00C16B36">
      <w:r>
        <w:t>We are open to discuss multi-carrier scenario though.</w:t>
      </w:r>
      <w:r w:rsidR="00E53676">
        <w:t xml:space="preserve"> For RRC_CONNECTED UEs, we assume NES cell is a </w:t>
      </w:r>
      <w:proofErr w:type="spellStart"/>
      <w:r w:rsidR="00E53676">
        <w:t>SCell</w:t>
      </w:r>
      <w:proofErr w:type="spellEnd"/>
      <w:r w:rsidR="000D72ED">
        <w:t xml:space="preserve"> and UE should be able to monitor SSB</w:t>
      </w:r>
      <w:r w:rsidR="00F34940">
        <w:t xml:space="preserve"> (</w:t>
      </w:r>
      <w:r w:rsidR="0067089C">
        <w:t>RAN2</w:t>
      </w:r>
      <w:r w:rsidR="00F34940">
        <w:t xml:space="preserve"> have the </w:t>
      </w:r>
      <w:r w:rsidR="004C1701">
        <w:t xml:space="preserve">associated </w:t>
      </w:r>
      <w:r w:rsidR="00F34940">
        <w:t xml:space="preserve">open issue </w:t>
      </w:r>
      <w:r w:rsidR="004C1701">
        <w:t>on</w:t>
      </w:r>
      <w:r w:rsidR="00F34940">
        <w:t xml:space="preserve"> whether UE can monitor SSB from anchor or from NES cell)</w:t>
      </w:r>
      <w:r w:rsidR="000D72ED">
        <w:t xml:space="preserve">, the UL wake up signal configuration </w:t>
      </w:r>
      <w:r w:rsidR="006E7B15">
        <w:t>could</w:t>
      </w:r>
      <w:r w:rsidR="000D72ED">
        <w:t xml:space="preserve"> be ac</w:t>
      </w:r>
      <w:r w:rsidR="00BB255E">
        <w:t xml:space="preserve">quired from </w:t>
      </w:r>
      <w:proofErr w:type="gramStart"/>
      <w:r w:rsidR="00BB255E">
        <w:t>e.g.</w:t>
      </w:r>
      <w:proofErr w:type="gramEnd"/>
      <w:r w:rsidR="00BB255E">
        <w:t xml:space="preserve"> </w:t>
      </w:r>
      <w:proofErr w:type="spellStart"/>
      <w:r w:rsidR="00BB255E">
        <w:t>PCell</w:t>
      </w:r>
      <w:proofErr w:type="spellEnd"/>
      <w:r w:rsidR="00F34940">
        <w:t>.</w:t>
      </w:r>
      <w:r w:rsidR="005E1D5B">
        <w:t xml:space="preserve"> For RRC_IDLE UE, it needs SIB1 in addition to</w:t>
      </w:r>
      <w:r w:rsidR="002B4A11">
        <w:t xml:space="preserve"> SSB/SIBs and UL wake up signal </w:t>
      </w:r>
      <w:r w:rsidR="00FF54D4">
        <w:t>configurations</w:t>
      </w:r>
      <w:r w:rsidR="004C1701">
        <w:t>.</w:t>
      </w:r>
      <w:r w:rsidR="00FF54D4">
        <w:t xml:space="preserve"> </w:t>
      </w:r>
      <w:r w:rsidR="00AF6D1C">
        <w:t>T</w:t>
      </w:r>
      <w:r w:rsidR="00FF54D4">
        <w:t>he</w:t>
      </w:r>
      <w:r w:rsidR="00AF6D1C">
        <w:t>se</w:t>
      </w:r>
      <w:r w:rsidR="00FF54D4">
        <w:t xml:space="preserve"> are open issues </w:t>
      </w:r>
      <w:r w:rsidR="00F619E7">
        <w:t>for further discussion.</w:t>
      </w:r>
      <w:r w:rsidR="00DD4263">
        <w:t xml:space="preserve"> So</w:t>
      </w:r>
      <w:r w:rsidR="00AF6D1C">
        <w:t>,</w:t>
      </w:r>
      <w:r w:rsidR="00DD4263">
        <w:t xml:space="preserve"> we propose to discuss connected UE first in multi-carrier scenario.</w:t>
      </w:r>
    </w:p>
    <w:p w14:paraId="6A24DC06" w14:textId="254FAAF6" w:rsidR="001347A2" w:rsidRDefault="001347A2" w:rsidP="00C16B36">
      <w:pPr>
        <w:rPr>
          <w:b/>
          <w:bCs/>
        </w:rPr>
      </w:pPr>
      <w:r w:rsidRPr="004376A1">
        <w:rPr>
          <w:b/>
          <w:bCs/>
        </w:rPr>
        <w:t xml:space="preserve">Proposal </w:t>
      </w:r>
      <w:r w:rsidR="00513B0C">
        <w:rPr>
          <w:b/>
          <w:bCs/>
        </w:rPr>
        <w:t>5</w:t>
      </w:r>
      <w:r>
        <w:rPr>
          <w:b/>
          <w:bCs/>
        </w:rPr>
        <w:t>:</w:t>
      </w:r>
      <w:r w:rsidR="00D11FE6">
        <w:rPr>
          <w:b/>
          <w:bCs/>
        </w:rPr>
        <w:t xml:space="preserve"> Single-carrier scenario should be included in the study of Solution#7</w:t>
      </w:r>
      <w:r w:rsidR="00E3180A">
        <w:rPr>
          <w:b/>
          <w:bCs/>
        </w:rPr>
        <w:t>.</w:t>
      </w:r>
    </w:p>
    <w:p w14:paraId="5A4B2C41" w14:textId="58C9C2C7" w:rsidR="00DD4263" w:rsidRDefault="00DD4263" w:rsidP="00C16B36">
      <w:r>
        <w:rPr>
          <w:b/>
          <w:bCs/>
        </w:rPr>
        <w:t xml:space="preserve">Proposal 6: RAN2 to discuss </w:t>
      </w:r>
      <w:r w:rsidR="001A6AA9">
        <w:rPr>
          <w:b/>
          <w:bCs/>
        </w:rPr>
        <w:t>multi-carrier scenario for RRC_CONNECTED UEs first in the study of Solution#7.</w:t>
      </w:r>
    </w:p>
    <w:p w14:paraId="1A7BEBDE" w14:textId="3EA95B0F" w:rsidR="008A2462" w:rsidRPr="00430AE9" w:rsidRDefault="00BA5AB1" w:rsidP="00C16B36">
      <w:pPr>
        <w:rPr>
          <w:b/>
          <w:bCs/>
        </w:rPr>
      </w:pPr>
      <w:r w:rsidRPr="00430AE9">
        <w:rPr>
          <w:b/>
          <w:bCs/>
        </w:rPr>
        <w:t>Conditions to trigger UL wake up signal</w:t>
      </w:r>
      <w:r w:rsidR="008A2462" w:rsidRPr="00430AE9">
        <w:rPr>
          <w:b/>
          <w:bCs/>
        </w:rPr>
        <w:t xml:space="preserve"> </w:t>
      </w:r>
    </w:p>
    <w:p w14:paraId="02171F60" w14:textId="4BED1F80" w:rsidR="00430AE9" w:rsidRDefault="00C14E76" w:rsidP="00C16B36">
      <w:r>
        <w:t>RAN2 needs to discuss the conditions to trigger the UL wake up signal and it depends on the use cases of UL wakeup signal.</w:t>
      </w:r>
      <w:r w:rsidR="00AA4B6B">
        <w:t xml:space="preserve"> As explained before, to trigger a throughput boost would be one of the</w:t>
      </w:r>
      <w:r w:rsidR="00E3180A">
        <w:t xml:space="preserve"> conditions and the details can be left for further discussion.</w:t>
      </w:r>
      <w:r w:rsidR="00AA4B6B">
        <w:t xml:space="preserve"> </w:t>
      </w:r>
    </w:p>
    <w:p w14:paraId="5E414A06" w14:textId="3C19C891" w:rsidR="00E3180A" w:rsidRDefault="00E3180A" w:rsidP="00E3180A">
      <w:r w:rsidRPr="004376A1">
        <w:rPr>
          <w:b/>
          <w:bCs/>
        </w:rPr>
        <w:t xml:space="preserve">Proposal </w:t>
      </w:r>
      <w:r w:rsidR="00F52EF2">
        <w:rPr>
          <w:b/>
          <w:bCs/>
        </w:rPr>
        <w:t>7</w:t>
      </w:r>
      <w:r>
        <w:rPr>
          <w:b/>
          <w:bCs/>
        </w:rPr>
        <w:t xml:space="preserve">: </w:t>
      </w:r>
      <w:r w:rsidR="00CB2D17">
        <w:rPr>
          <w:b/>
          <w:bCs/>
        </w:rPr>
        <w:t xml:space="preserve">Criteria </w:t>
      </w:r>
      <w:r w:rsidR="001433D1">
        <w:rPr>
          <w:b/>
          <w:bCs/>
        </w:rPr>
        <w:t xml:space="preserve">to trigger UL wake up signal should be studied in </w:t>
      </w:r>
      <w:r>
        <w:rPr>
          <w:b/>
          <w:bCs/>
        </w:rPr>
        <w:t>Solution#7</w:t>
      </w:r>
      <w:r w:rsidR="001433D1">
        <w:rPr>
          <w:b/>
          <w:bCs/>
        </w:rPr>
        <w:t>.</w:t>
      </w:r>
    </w:p>
    <w:p w14:paraId="037E0BFB" w14:textId="77777777" w:rsidR="00B1449A" w:rsidRPr="00B1449A" w:rsidRDefault="00B1449A" w:rsidP="00C16B36"/>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568908BE" w14:textId="1CAD8FAD" w:rsidR="002C0D8D" w:rsidRDefault="002C0D8D" w:rsidP="007C0347">
      <w:r>
        <w:t>We have observation as follows.</w:t>
      </w:r>
    </w:p>
    <w:p w14:paraId="496DB3EB" w14:textId="4E346E7B" w:rsidR="002C0D8D" w:rsidRDefault="002C0D8D" w:rsidP="007C0347">
      <w:r>
        <w:rPr>
          <w:b/>
          <w:bCs/>
        </w:rPr>
        <w:t>Observation 1: NES cell sleep state definition and corresponding network side behaviours should be defined before we discuss UL wake up signal.</w:t>
      </w:r>
      <w:r>
        <w:t xml:space="preserve">  </w:t>
      </w:r>
      <w:r w:rsidRPr="00A427B7">
        <w:t xml:space="preserve"> </w:t>
      </w:r>
    </w:p>
    <w:p w14:paraId="3BC538AF" w14:textId="663D3E39" w:rsidR="007C0347" w:rsidRPr="00AC5A42" w:rsidDel="00DD6E0C" w:rsidRDefault="009B27EE" w:rsidP="007C0347">
      <w:r w:rsidRPr="00AC5A42" w:rsidDel="00DD6E0C">
        <w:t>W</w:t>
      </w:r>
      <w:r w:rsidR="007C0347" w:rsidRPr="00AC5A42" w:rsidDel="00DD6E0C">
        <w:t>e propose RAN2 to discuss the proposals as follows.</w:t>
      </w:r>
    </w:p>
    <w:p w14:paraId="7DAC2475" w14:textId="77777777" w:rsidR="00FA7DD2" w:rsidRDefault="00FA7DD2" w:rsidP="00FA7DD2">
      <w:pPr>
        <w:rPr>
          <w:b/>
          <w:bCs/>
        </w:rPr>
      </w:pPr>
      <w:r w:rsidRPr="000F34AC">
        <w:rPr>
          <w:b/>
          <w:bCs/>
        </w:rPr>
        <w:t>P</w:t>
      </w:r>
      <w:r>
        <w:rPr>
          <w:b/>
          <w:bCs/>
        </w:rPr>
        <w:t>roposal 1: RAN2 to start discussion on SIB-less in Solution#4.</w:t>
      </w:r>
    </w:p>
    <w:p w14:paraId="1BBB8279" w14:textId="77777777" w:rsidR="00FA7DD2" w:rsidRDefault="00FA7DD2" w:rsidP="00FA7DD2">
      <w:pPr>
        <w:rPr>
          <w:b/>
          <w:bCs/>
        </w:rPr>
      </w:pPr>
      <w:r w:rsidRPr="000F34AC">
        <w:rPr>
          <w:b/>
          <w:bCs/>
        </w:rPr>
        <w:t>P</w:t>
      </w:r>
      <w:r>
        <w:rPr>
          <w:b/>
          <w:bCs/>
        </w:rPr>
        <w:t>roposal 2: RAN2 to study multi-carrier scenario in Solution#4 first. Single carrier scenario should be the second priority.</w:t>
      </w:r>
    </w:p>
    <w:p w14:paraId="3D277B3A" w14:textId="77777777" w:rsidR="00FA7DD2" w:rsidRDefault="00FA7DD2" w:rsidP="00FA7DD2">
      <w:pPr>
        <w:rPr>
          <w:b/>
          <w:bCs/>
        </w:rPr>
      </w:pPr>
      <w:r w:rsidRPr="000F34AC">
        <w:rPr>
          <w:b/>
          <w:bCs/>
        </w:rPr>
        <w:t>P</w:t>
      </w:r>
      <w:r>
        <w:rPr>
          <w:b/>
          <w:bCs/>
        </w:rPr>
        <w:t>roposal 3: Inter-frequency scenario should be addressed in Solution#4.</w:t>
      </w:r>
    </w:p>
    <w:p w14:paraId="1486C339" w14:textId="77777777" w:rsidR="00FA7DD2" w:rsidRDefault="00FA7DD2" w:rsidP="00FA7DD2">
      <w:pPr>
        <w:rPr>
          <w:b/>
          <w:bCs/>
        </w:rPr>
      </w:pPr>
      <w:r w:rsidRPr="004376A1">
        <w:rPr>
          <w:b/>
          <w:bCs/>
        </w:rPr>
        <w:t xml:space="preserve">Proposal 4: RACH </w:t>
      </w:r>
      <w:r>
        <w:rPr>
          <w:b/>
          <w:bCs/>
        </w:rPr>
        <w:t xml:space="preserve">procedure on cells not broadcasting SIBs should be studied. </w:t>
      </w:r>
    </w:p>
    <w:p w14:paraId="19CB0825" w14:textId="77777777" w:rsidR="00FA7DD2" w:rsidRDefault="00FA7DD2" w:rsidP="00FA7DD2">
      <w:pPr>
        <w:rPr>
          <w:b/>
          <w:bCs/>
        </w:rPr>
      </w:pPr>
      <w:r w:rsidRPr="004376A1">
        <w:rPr>
          <w:b/>
          <w:bCs/>
        </w:rPr>
        <w:t xml:space="preserve">Proposal </w:t>
      </w:r>
      <w:r>
        <w:rPr>
          <w:b/>
          <w:bCs/>
        </w:rPr>
        <w:t>5: Single-carrier scenario should be included in the study of Solution#7.</w:t>
      </w:r>
    </w:p>
    <w:p w14:paraId="1D042A84" w14:textId="77777777" w:rsidR="00FA7DD2" w:rsidRDefault="00FA7DD2" w:rsidP="00FA7DD2">
      <w:r>
        <w:rPr>
          <w:b/>
          <w:bCs/>
        </w:rPr>
        <w:t>Proposal 6: RAN2 to discuss multi-carrier scenario for RRC_CONNECTED UEs first in the study of Solution#7.</w:t>
      </w:r>
    </w:p>
    <w:p w14:paraId="7C5B7522" w14:textId="77777777" w:rsidR="00FA7DD2" w:rsidRDefault="00FA7DD2" w:rsidP="00FA7DD2">
      <w:r w:rsidRPr="004376A1">
        <w:rPr>
          <w:b/>
          <w:bCs/>
        </w:rPr>
        <w:t xml:space="preserve">Proposal </w:t>
      </w:r>
      <w:r>
        <w:rPr>
          <w:b/>
          <w:bCs/>
        </w:rPr>
        <w:t>7: Criteria to trigger UL wake up signal should be studied in Solution#7.</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6E691" w14:textId="77777777" w:rsidR="007E0540" w:rsidRDefault="007E0540">
      <w:r>
        <w:separator/>
      </w:r>
    </w:p>
  </w:endnote>
  <w:endnote w:type="continuationSeparator" w:id="0">
    <w:p w14:paraId="0ACCD048" w14:textId="77777777" w:rsidR="007E0540" w:rsidRDefault="007E0540">
      <w:r>
        <w:continuationSeparator/>
      </w:r>
    </w:p>
  </w:endnote>
  <w:endnote w:type="continuationNotice" w:id="1">
    <w:p w14:paraId="51BA3013" w14:textId="77777777" w:rsidR="007E0540" w:rsidRDefault="007E0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4A2F" w14:textId="77777777" w:rsidR="007E0540" w:rsidRDefault="007E0540">
      <w:r>
        <w:separator/>
      </w:r>
    </w:p>
  </w:footnote>
  <w:footnote w:type="continuationSeparator" w:id="0">
    <w:p w14:paraId="21F67875" w14:textId="77777777" w:rsidR="007E0540" w:rsidRDefault="007E0540">
      <w:r>
        <w:continuationSeparator/>
      </w:r>
    </w:p>
  </w:footnote>
  <w:footnote w:type="continuationNotice" w:id="1">
    <w:p w14:paraId="1E8A0DA3" w14:textId="77777777" w:rsidR="007E0540" w:rsidRDefault="007E05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5B7C28"/>
    <w:multiLevelType w:val="hybridMultilevel"/>
    <w:tmpl w:val="76948276"/>
    <w:lvl w:ilvl="0" w:tplc="732CC2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3F2A41"/>
    <w:multiLevelType w:val="hybridMultilevel"/>
    <w:tmpl w:val="ED30E54A"/>
    <w:lvl w:ilvl="0" w:tplc="FE3615D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5E436D0"/>
    <w:multiLevelType w:val="hybridMultilevel"/>
    <w:tmpl w:val="ED30E54A"/>
    <w:lvl w:ilvl="0" w:tplc="FE3615D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DF80CF6"/>
    <w:multiLevelType w:val="hybridMultilevel"/>
    <w:tmpl w:val="ED30E54A"/>
    <w:lvl w:ilvl="0" w:tplc="FE3615D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C89729D"/>
    <w:multiLevelType w:val="hybridMultilevel"/>
    <w:tmpl w:val="0F881F78"/>
    <w:lvl w:ilvl="0" w:tplc="AC023D7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3"/>
  </w:num>
  <w:num w:numId="2">
    <w:abstractNumId w:val="41"/>
  </w:num>
  <w:num w:numId="3">
    <w:abstractNumId w:val="24"/>
  </w:num>
  <w:num w:numId="4">
    <w:abstractNumId w:val="18"/>
  </w:num>
  <w:num w:numId="5">
    <w:abstractNumId w:val="3"/>
  </w:num>
  <w:num w:numId="6">
    <w:abstractNumId w:val="36"/>
  </w:num>
  <w:num w:numId="7">
    <w:abstractNumId w:val="34"/>
  </w:num>
  <w:num w:numId="8">
    <w:abstractNumId w:val="42"/>
  </w:num>
  <w:num w:numId="9">
    <w:abstractNumId w:val="2"/>
  </w:num>
  <w:num w:numId="10">
    <w:abstractNumId w:val="28"/>
  </w:num>
  <w:num w:numId="11">
    <w:abstractNumId w:val="29"/>
  </w:num>
  <w:num w:numId="12">
    <w:abstractNumId w:val="7"/>
  </w:num>
  <w:num w:numId="13">
    <w:abstractNumId w:val="37"/>
  </w:num>
  <w:num w:numId="14">
    <w:abstractNumId w:val="27"/>
  </w:num>
  <w:num w:numId="15">
    <w:abstractNumId w:val="22"/>
  </w:num>
  <w:num w:numId="16">
    <w:abstractNumId w:val="35"/>
  </w:num>
  <w:num w:numId="17">
    <w:abstractNumId w:val="1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7"/>
  </w:num>
  <w:num w:numId="22">
    <w:abstractNumId w:val="5"/>
  </w:num>
  <w:num w:numId="23">
    <w:abstractNumId w:val="9"/>
  </w:num>
  <w:num w:numId="24">
    <w:abstractNumId w:val="15"/>
  </w:num>
  <w:num w:numId="25">
    <w:abstractNumId w:val="32"/>
  </w:num>
  <w:num w:numId="26">
    <w:abstractNumId w:val="25"/>
  </w:num>
  <w:num w:numId="27">
    <w:abstractNumId w:val="39"/>
  </w:num>
  <w:num w:numId="28">
    <w:abstractNumId w:val="30"/>
  </w:num>
  <w:num w:numId="29">
    <w:abstractNumId w:val="4"/>
  </w:num>
  <w:num w:numId="30">
    <w:abstractNumId w:val="13"/>
  </w:num>
  <w:num w:numId="31">
    <w:abstractNumId w:val="8"/>
  </w:num>
  <w:num w:numId="32">
    <w:abstractNumId w:val="20"/>
  </w:num>
  <w:num w:numId="33">
    <w:abstractNumId w:val="1"/>
  </w:num>
  <w:num w:numId="34">
    <w:abstractNumId w:val="31"/>
  </w:num>
  <w:num w:numId="35">
    <w:abstractNumId w:val="0"/>
  </w:num>
  <w:num w:numId="36">
    <w:abstractNumId w:val="40"/>
  </w:num>
  <w:num w:numId="37">
    <w:abstractNumId w:val="14"/>
  </w:num>
  <w:num w:numId="38">
    <w:abstractNumId w:val="10"/>
  </w:num>
  <w:num w:numId="39">
    <w:abstractNumId w:val="11"/>
  </w:num>
  <w:num w:numId="40">
    <w:abstractNumId w:val="38"/>
  </w:num>
  <w:num w:numId="41">
    <w:abstractNumId w:val="33"/>
  </w:num>
  <w:num w:numId="42">
    <w:abstractNumId w:val="21"/>
  </w:num>
  <w:num w:numId="4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456"/>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804"/>
    <w:rsid w:val="00022895"/>
    <w:rsid w:val="00023D69"/>
    <w:rsid w:val="00023DD5"/>
    <w:rsid w:val="0002468F"/>
    <w:rsid w:val="000248DE"/>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773"/>
    <w:rsid w:val="00036EC6"/>
    <w:rsid w:val="000373BD"/>
    <w:rsid w:val="00037C62"/>
    <w:rsid w:val="00040AF8"/>
    <w:rsid w:val="000413A1"/>
    <w:rsid w:val="00041AD0"/>
    <w:rsid w:val="00042399"/>
    <w:rsid w:val="000428F7"/>
    <w:rsid w:val="00043026"/>
    <w:rsid w:val="00044B88"/>
    <w:rsid w:val="00045328"/>
    <w:rsid w:val="00045828"/>
    <w:rsid w:val="000459FF"/>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063"/>
    <w:rsid w:val="000662C6"/>
    <w:rsid w:val="00066ABF"/>
    <w:rsid w:val="000702D4"/>
    <w:rsid w:val="00070318"/>
    <w:rsid w:val="00070C6E"/>
    <w:rsid w:val="00070CAE"/>
    <w:rsid w:val="000713F0"/>
    <w:rsid w:val="000714F0"/>
    <w:rsid w:val="0007178B"/>
    <w:rsid w:val="000719EB"/>
    <w:rsid w:val="00071C82"/>
    <w:rsid w:val="00071FD9"/>
    <w:rsid w:val="000722FA"/>
    <w:rsid w:val="00072611"/>
    <w:rsid w:val="000727F3"/>
    <w:rsid w:val="00072BBA"/>
    <w:rsid w:val="00074846"/>
    <w:rsid w:val="000755FC"/>
    <w:rsid w:val="00076759"/>
    <w:rsid w:val="000772A2"/>
    <w:rsid w:val="00077435"/>
    <w:rsid w:val="00080086"/>
    <w:rsid w:val="00080202"/>
    <w:rsid w:val="00080295"/>
    <w:rsid w:val="00080453"/>
    <w:rsid w:val="00080BE9"/>
    <w:rsid w:val="00081762"/>
    <w:rsid w:val="00081AF3"/>
    <w:rsid w:val="00082588"/>
    <w:rsid w:val="000825E5"/>
    <w:rsid w:val="000833D5"/>
    <w:rsid w:val="00083940"/>
    <w:rsid w:val="00083A46"/>
    <w:rsid w:val="0008482B"/>
    <w:rsid w:val="0008492E"/>
    <w:rsid w:val="00084F31"/>
    <w:rsid w:val="000851DE"/>
    <w:rsid w:val="00085358"/>
    <w:rsid w:val="00085540"/>
    <w:rsid w:val="000856DC"/>
    <w:rsid w:val="00085A6C"/>
    <w:rsid w:val="00086ADB"/>
    <w:rsid w:val="00086B41"/>
    <w:rsid w:val="00086ED5"/>
    <w:rsid w:val="000878D9"/>
    <w:rsid w:val="00087FE2"/>
    <w:rsid w:val="00090A9C"/>
    <w:rsid w:val="00090E68"/>
    <w:rsid w:val="00090FB1"/>
    <w:rsid w:val="00091081"/>
    <w:rsid w:val="000926C6"/>
    <w:rsid w:val="000927BF"/>
    <w:rsid w:val="00092FCA"/>
    <w:rsid w:val="00093315"/>
    <w:rsid w:val="000933F3"/>
    <w:rsid w:val="0009395B"/>
    <w:rsid w:val="00093A40"/>
    <w:rsid w:val="00093ABB"/>
    <w:rsid w:val="00093DAB"/>
    <w:rsid w:val="00094B89"/>
    <w:rsid w:val="00095196"/>
    <w:rsid w:val="00095AA2"/>
    <w:rsid w:val="00095DEE"/>
    <w:rsid w:val="0009666A"/>
    <w:rsid w:val="000A0494"/>
    <w:rsid w:val="000A138C"/>
    <w:rsid w:val="000A1523"/>
    <w:rsid w:val="000A17F4"/>
    <w:rsid w:val="000A1BC7"/>
    <w:rsid w:val="000A1BCF"/>
    <w:rsid w:val="000A1DAC"/>
    <w:rsid w:val="000A1E84"/>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4A89"/>
    <w:rsid w:val="000B4AC0"/>
    <w:rsid w:val="000B4B8C"/>
    <w:rsid w:val="000B56F5"/>
    <w:rsid w:val="000B5807"/>
    <w:rsid w:val="000B73B1"/>
    <w:rsid w:val="000B7C34"/>
    <w:rsid w:val="000C04E1"/>
    <w:rsid w:val="000C0798"/>
    <w:rsid w:val="000C0F14"/>
    <w:rsid w:val="000C12B4"/>
    <w:rsid w:val="000C28FA"/>
    <w:rsid w:val="000C327D"/>
    <w:rsid w:val="000C405C"/>
    <w:rsid w:val="000C4680"/>
    <w:rsid w:val="000C46BB"/>
    <w:rsid w:val="000C6A29"/>
    <w:rsid w:val="000C6A67"/>
    <w:rsid w:val="000D10F9"/>
    <w:rsid w:val="000D1BCF"/>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6C5E"/>
    <w:rsid w:val="000D72ED"/>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5325"/>
    <w:rsid w:val="000E6609"/>
    <w:rsid w:val="000E6EDA"/>
    <w:rsid w:val="000E7462"/>
    <w:rsid w:val="000E77C8"/>
    <w:rsid w:val="000E7C92"/>
    <w:rsid w:val="000E7DA2"/>
    <w:rsid w:val="000F01BE"/>
    <w:rsid w:val="000F0451"/>
    <w:rsid w:val="000F04D9"/>
    <w:rsid w:val="000F0526"/>
    <w:rsid w:val="000F121B"/>
    <w:rsid w:val="000F1FD1"/>
    <w:rsid w:val="000F210D"/>
    <w:rsid w:val="000F2709"/>
    <w:rsid w:val="000F2DE3"/>
    <w:rsid w:val="000F33E5"/>
    <w:rsid w:val="000F34AC"/>
    <w:rsid w:val="000F389A"/>
    <w:rsid w:val="000F3B28"/>
    <w:rsid w:val="000F3C4E"/>
    <w:rsid w:val="000F3F57"/>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753D"/>
    <w:rsid w:val="0010764A"/>
    <w:rsid w:val="00110400"/>
    <w:rsid w:val="001105D3"/>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4174"/>
    <w:rsid w:val="00134460"/>
    <w:rsid w:val="0013454D"/>
    <w:rsid w:val="0013462E"/>
    <w:rsid w:val="001347A2"/>
    <w:rsid w:val="00135E57"/>
    <w:rsid w:val="00135F56"/>
    <w:rsid w:val="0013609E"/>
    <w:rsid w:val="001363FB"/>
    <w:rsid w:val="0013721C"/>
    <w:rsid w:val="001373E3"/>
    <w:rsid w:val="00137702"/>
    <w:rsid w:val="00137A9B"/>
    <w:rsid w:val="00137C2D"/>
    <w:rsid w:val="0014033A"/>
    <w:rsid w:val="00141831"/>
    <w:rsid w:val="00141C30"/>
    <w:rsid w:val="00141C4F"/>
    <w:rsid w:val="00142978"/>
    <w:rsid w:val="001433D1"/>
    <w:rsid w:val="0014368B"/>
    <w:rsid w:val="0014377B"/>
    <w:rsid w:val="0014457C"/>
    <w:rsid w:val="00144594"/>
    <w:rsid w:val="00145EE6"/>
    <w:rsid w:val="00146695"/>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4711"/>
    <w:rsid w:val="0017561A"/>
    <w:rsid w:val="00175FA6"/>
    <w:rsid w:val="00176336"/>
    <w:rsid w:val="001807CA"/>
    <w:rsid w:val="0018120D"/>
    <w:rsid w:val="00181D1A"/>
    <w:rsid w:val="00182218"/>
    <w:rsid w:val="00182583"/>
    <w:rsid w:val="001839FE"/>
    <w:rsid w:val="001842AF"/>
    <w:rsid w:val="00184452"/>
    <w:rsid w:val="001848BD"/>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A9"/>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223D"/>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1B61"/>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2C05"/>
    <w:rsid w:val="00213787"/>
    <w:rsid w:val="00213F5F"/>
    <w:rsid w:val="00214023"/>
    <w:rsid w:val="002153DF"/>
    <w:rsid w:val="002159D7"/>
    <w:rsid w:val="00216DDC"/>
    <w:rsid w:val="00217281"/>
    <w:rsid w:val="00217C21"/>
    <w:rsid w:val="00217C3F"/>
    <w:rsid w:val="00217D68"/>
    <w:rsid w:val="002209B2"/>
    <w:rsid w:val="00220B3D"/>
    <w:rsid w:val="0022104B"/>
    <w:rsid w:val="00221141"/>
    <w:rsid w:val="002216BA"/>
    <w:rsid w:val="0022187D"/>
    <w:rsid w:val="00221BA3"/>
    <w:rsid w:val="00222023"/>
    <w:rsid w:val="00223076"/>
    <w:rsid w:val="002231DA"/>
    <w:rsid w:val="00223535"/>
    <w:rsid w:val="00223A85"/>
    <w:rsid w:val="0022467B"/>
    <w:rsid w:val="00224986"/>
    <w:rsid w:val="00224987"/>
    <w:rsid w:val="002249EB"/>
    <w:rsid w:val="00224A01"/>
    <w:rsid w:val="00225F30"/>
    <w:rsid w:val="00226019"/>
    <w:rsid w:val="0022639D"/>
    <w:rsid w:val="002266C7"/>
    <w:rsid w:val="00226A29"/>
    <w:rsid w:val="00226B03"/>
    <w:rsid w:val="00226FAC"/>
    <w:rsid w:val="0022712A"/>
    <w:rsid w:val="00230AC9"/>
    <w:rsid w:val="00230FD8"/>
    <w:rsid w:val="002317F5"/>
    <w:rsid w:val="0023301D"/>
    <w:rsid w:val="002330D6"/>
    <w:rsid w:val="0023448C"/>
    <w:rsid w:val="0023453A"/>
    <w:rsid w:val="0023590D"/>
    <w:rsid w:val="002361C0"/>
    <w:rsid w:val="002365C3"/>
    <w:rsid w:val="00236F4A"/>
    <w:rsid w:val="00237539"/>
    <w:rsid w:val="00237CFD"/>
    <w:rsid w:val="0024024B"/>
    <w:rsid w:val="002405E3"/>
    <w:rsid w:val="002408AB"/>
    <w:rsid w:val="00241B41"/>
    <w:rsid w:val="00242535"/>
    <w:rsid w:val="00244860"/>
    <w:rsid w:val="00244AA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4AEB"/>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B16"/>
    <w:rsid w:val="0027419C"/>
    <w:rsid w:val="00274B8F"/>
    <w:rsid w:val="00274D1B"/>
    <w:rsid w:val="00275868"/>
    <w:rsid w:val="00275EA3"/>
    <w:rsid w:val="00276076"/>
    <w:rsid w:val="0027637E"/>
    <w:rsid w:val="0027686E"/>
    <w:rsid w:val="00276CAD"/>
    <w:rsid w:val="0027758B"/>
    <w:rsid w:val="00277BE9"/>
    <w:rsid w:val="00277C93"/>
    <w:rsid w:val="002813E0"/>
    <w:rsid w:val="0028158C"/>
    <w:rsid w:val="002815BA"/>
    <w:rsid w:val="002817B8"/>
    <w:rsid w:val="00281EF9"/>
    <w:rsid w:val="0028203E"/>
    <w:rsid w:val="00282135"/>
    <w:rsid w:val="00282D25"/>
    <w:rsid w:val="0028362A"/>
    <w:rsid w:val="00283CCE"/>
    <w:rsid w:val="00284965"/>
    <w:rsid w:val="00284C57"/>
    <w:rsid w:val="002851FA"/>
    <w:rsid w:val="002852F5"/>
    <w:rsid w:val="002854AA"/>
    <w:rsid w:val="00285920"/>
    <w:rsid w:val="0028603D"/>
    <w:rsid w:val="002860F1"/>
    <w:rsid w:val="002871C4"/>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394"/>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A7A0F"/>
    <w:rsid w:val="002B0DB1"/>
    <w:rsid w:val="002B1195"/>
    <w:rsid w:val="002B11B1"/>
    <w:rsid w:val="002B12C8"/>
    <w:rsid w:val="002B1714"/>
    <w:rsid w:val="002B1B24"/>
    <w:rsid w:val="002B2047"/>
    <w:rsid w:val="002B2ED5"/>
    <w:rsid w:val="002B338A"/>
    <w:rsid w:val="002B4A11"/>
    <w:rsid w:val="002B5480"/>
    <w:rsid w:val="002B5486"/>
    <w:rsid w:val="002B57FB"/>
    <w:rsid w:val="002B5FF7"/>
    <w:rsid w:val="002B6197"/>
    <w:rsid w:val="002B644C"/>
    <w:rsid w:val="002B6914"/>
    <w:rsid w:val="002B7553"/>
    <w:rsid w:val="002B7567"/>
    <w:rsid w:val="002B7713"/>
    <w:rsid w:val="002B7A4A"/>
    <w:rsid w:val="002B7EB9"/>
    <w:rsid w:val="002C0619"/>
    <w:rsid w:val="002C0869"/>
    <w:rsid w:val="002C0C58"/>
    <w:rsid w:val="002C0D8D"/>
    <w:rsid w:val="002C1170"/>
    <w:rsid w:val="002C21B4"/>
    <w:rsid w:val="002C23A8"/>
    <w:rsid w:val="002C386F"/>
    <w:rsid w:val="002C392D"/>
    <w:rsid w:val="002C48C8"/>
    <w:rsid w:val="002C4C4D"/>
    <w:rsid w:val="002C580A"/>
    <w:rsid w:val="002C617A"/>
    <w:rsid w:val="002C69BB"/>
    <w:rsid w:val="002C7367"/>
    <w:rsid w:val="002C74BD"/>
    <w:rsid w:val="002C7A61"/>
    <w:rsid w:val="002C7E67"/>
    <w:rsid w:val="002D0614"/>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80C"/>
    <w:rsid w:val="002F692B"/>
    <w:rsid w:val="002F6BEE"/>
    <w:rsid w:val="002F6CE1"/>
    <w:rsid w:val="002F6E6F"/>
    <w:rsid w:val="003004C4"/>
    <w:rsid w:val="0030053F"/>
    <w:rsid w:val="00300E43"/>
    <w:rsid w:val="00301BCB"/>
    <w:rsid w:val="00301E34"/>
    <w:rsid w:val="00302443"/>
    <w:rsid w:val="003035DF"/>
    <w:rsid w:val="00303668"/>
    <w:rsid w:val="00303EC0"/>
    <w:rsid w:val="00304124"/>
    <w:rsid w:val="00305818"/>
    <w:rsid w:val="00305A6B"/>
    <w:rsid w:val="00305C94"/>
    <w:rsid w:val="00305D8A"/>
    <w:rsid w:val="00305DB7"/>
    <w:rsid w:val="00306C26"/>
    <w:rsid w:val="00306ECB"/>
    <w:rsid w:val="0030797F"/>
    <w:rsid w:val="00307AD9"/>
    <w:rsid w:val="003107C4"/>
    <w:rsid w:val="003108E8"/>
    <w:rsid w:val="00311035"/>
    <w:rsid w:val="003110B9"/>
    <w:rsid w:val="00311123"/>
    <w:rsid w:val="003117AC"/>
    <w:rsid w:val="003125E1"/>
    <w:rsid w:val="003128B0"/>
    <w:rsid w:val="0031295A"/>
    <w:rsid w:val="003132E5"/>
    <w:rsid w:val="00314729"/>
    <w:rsid w:val="00314BA9"/>
    <w:rsid w:val="00315667"/>
    <w:rsid w:val="00316B99"/>
    <w:rsid w:val="00317027"/>
    <w:rsid w:val="003175C5"/>
    <w:rsid w:val="00317712"/>
    <w:rsid w:val="0031776F"/>
    <w:rsid w:val="00320051"/>
    <w:rsid w:val="003207AA"/>
    <w:rsid w:val="00320FE5"/>
    <w:rsid w:val="00321310"/>
    <w:rsid w:val="0032133A"/>
    <w:rsid w:val="003214CC"/>
    <w:rsid w:val="003218CE"/>
    <w:rsid w:val="00322F32"/>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2CDA"/>
    <w:rsid w:val="00334ADA"/>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1802"/>
    <w:rsid w:val="00351CC2"/>
    <w:rsid w:val="00351CFA"/>
    <w:rsid w:val="003524FF"/>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7AB"/>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5C5"/>
    <w:rsid w:val="00371D2E"/>
    <w:rsid w:val="0037234A"/>
    <w:rsid w:val="00372408"/>
    <w:rsid w:val="00372EB3"/>
    <w:rsid w:val="00372EFE"/>
    <w:rsid w:val="0037332D"/>
    <w:rsid w:val="00373955"/>
    <w:rsid w:val="00374B92"/>
    <w:rsid w:val="003753AA"/>
    <w:rsid w:val="00375E20"/>
    <w:rsid w:val="00376B08"/>
    <w:rsid w:val="003776AB"/>
    <w:rsid w:val="0037791B"/>
    <w:rsid w:val="0037797F"/>
    <w:rsid w:val="00380069"/>
    <w:rsid w:val="00380393"/>
    <w:rsid w:val="00380836"/>
    <w:rsid w:val="0038157B"/>
    <w:rsid w:val="00381760"/>
    <w:rsid w:val="0038209B"/>
    <w:rsid w:val="003822CB"/>
    <w:rsid w:val="00382CB1"/>
    <w:rsid w:val="003832F7"/>
    <w:rsid w:val="00383AD0"/>
    <w:rsid w:val="00383F35"/>
    <w:rsid w:val="003842BE"/>
    <w:rsid w:val="0038446C"/>
    <w:rsid w:val="00384792"/>
    <w:rsid w:val="00385C3F"/>
    <w:rsid w:val="00386611"/>
    <w:rsid w:val="003866FF"/>
    <w:rsid w:val="003870F8"/>
    <w:rsid w:val="00387DB8"/>
    <w:rsid w:val="00390386"/>
    <w:rsid w:val="00390544"/>
    <w:rsid w:val="00390650"/>
    <w:rsid w:val="003908AE"/>
    <w:rsid w:val="00390BFA"/>
    <w:rsid w:val="00391744"/>
    <w:rsid w:val="00391E9C"/>
    <w:rsid w:val="00392380"/>
    <w:rsid w:val="003924D9"/>
    <w:rsid w:val="003935CE"/>
    <w:rsid w:val="00393F28"/>
    <w:rsid w:val="003940E2"/>
    <w:rsid w:val="003943AD"/>
    <w:rsid w:val="00395105"/>
    <w:rsid w:val="00395DB2"/>
    <w:rsid w:val="00396DB9"/>
    <w:rsid w:val="00396F62"/>
    <w:rsid w:val="00396FA0"/>
    <w:rsid w:val="003979D0"/>
    <w:rsid w:val="00397E09"/>
    <w:rsid w:val="003A0608"/>
    <w:rsid w:val="003A1467"/>
    <w:rsid w:val="003A16A8"/>
    <w:rsid w:val="003A1735"/>
    <w:rsid w:val="003A3B43"/>
    <w:rsid w:val="003A40AA"/>
    <w:rsid w:val="003A4383"/>
    <w:rsid w:val="003A46D1"/>
    <w:rsid w:val="003A5484"/>
    <w:rsid w:val="003A578E"/>
    <w:rsid w:val="003A57F2"/>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48BB"/>
    <w:rsid w:val="003B5081"/>
    <w:rsid w:val="003B53FF"/>
    <w:rsid w:val="003B6020"/>
    <w:rsid w:val="003B6302"/>
    <w:rsid w:val="003B65C3"/>
    <w:rsid w:val="003B6717"/>
    <w:rsid w:val="003B6947"/>
    <w:rsid w:val="003B6958"/>
    <w:rsid w:val="003B7101"/>
    <w:rsid w:val="003B72E5"/>
    <w:rsid w:val="003B74E7"/>
    <w:rsid w:val="003B790F"/>
    <w:rsid w:val="003B7DAE"/>
    <w:rsid w:val="003C11BD"/>
    <w:rsid w:val="003C12F4"/>
    <w:rsid w:val="003C156C"/>
    <w:rsid w:val="003C1849"/>
    <w:rsid w:val="003C1A42"/>
    <w:rsid w:val="003C2B85"/>
    <w:rsid w:val="003C2CC8"/>
    <w:rsid w:val="003C3018"/>
    <w:rsid w:val="003C3116"/>
    <w:rsid w:val="003C37B2"/>
    <w:rsid w:val="003C3D5A"/>
    <w:rsid w:val="003C44DE"/>
    <w:rsid w:val="003C47B4"/>
    <w:rsid w:val="003C580D"/>
    <w:rsid w:val="003C590D"/>
    <w:rsid w:val="003C5B11"/>
    <w:rsid w:val="003C5FE4"/>
    <w:rsid w:val="003C6FC9"/>
    <w:rsid w:val="003C722B"/>
    <w:rsid w:val="003C7291"/>
    <w:rsid w:val="003C7296"/>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0C9C"/>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5881"/>
    <w:rsid w:val="003F6071"/>
    <w:rsid w:val="003F65D0"/>
    <w:rsid w:val="003F6B6C"/>
    <w:rsid w:val="003F6CE0"/>
    <w:rsid w:val="003F6E54"/>
    <w:rsid w:val="003F7B13"/>
    <w:rsid w:val="0040069B"/>
    <w:rsid w:val="00400EE2"/>
    <w:rsid w:val="004014F9"/>
    <w:rsid w:val="004016F2"/>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7139"/>
    <w:rsid w:val="00407356"/>
    <w:rsid w:val="00407497"/>
    <w:rsid w:val="00407BAB"/>
    <w:rsid w:val="0041032F"/>
    <w:rsid w:val="0041064A"/>
    <w:rsid w:val="00411079"/>
    <w:rsid w:val="00411595"/>
    <w:rsid w:val="00411B37"/>
    <w:rsid w:val="004121AB"/>
    <w:rsid w:val="00412CF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0AE9"/>
    <w:rsid w:val="0043104C"/>
    <w:rsid w:val="00431805"/>
    <w:rsid w:val="00431882"/>
    <w:rsid w:val="00431B0A"/>
    <w:rsid w:val="00431F90"/>
    <w:rsid w:val="0043258F"/>
    <w:rsid w:val="004327A0"/>
    <w:rsid w:val="004327E1"/>
    <w:rsid w:val="00432A3A"/>
    <w:rsid w:val="00432BDE"/>
    <w:rsid w:val="00433451"/>
    <w:rsid w:val="00433C74"/>
    <w:rsid w:val="00433D2C"/>
    <w:rsid w:val="00434BD2"/>
    <w:rsid w:val="00434DC6"/>
    <w:rsid w:val="00434FBD"/>
    <w:rsid w:val="004350C9"/>
    <w:rsid w:val="0043556B"/>
    <w:rsid w:val="00435D30"/>
    <w:rsid w:val="004365BB"/>
    <w:rsid w:val="00436A4B"/>
    <w:rsid w:val="00437300"/>
    <w:rsid w:val="004376A1"/>
    <w:rsid w:val="004377AD"/>
    <w:rsid w:val="00437C7F"/>
    <w:rsid w:val="0044006A"/>
    <w:rsid w:val="0044009C"/>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DEB"/>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299"/>
    <w:rsid w:val="00457507"/>
    <w:rsid w:val="00457B1E"/>
    <w:rsid w:val="004602AE"/>
    <w:rsid w:val="00460F78"/>
    <w:rsid w:val="00461691"/>
    <w:rsid w:val="00461C6F"/>
    <w:rsid w:val="00462B08"/>
    <w:rsid w:val="004639D2"/>
    <w:rsid w:val="00463F4F"/>
    <w:rsid w:val="00464032"/>
    <w:rsid w:val="004641E0"/>
    <w:rsid w:val="00464E7B"/>
    <w:rsid w:val="00464F0B"/>
    <w:rsid w:val="00464F75"/>
    <w:rsid w:val="004667EE"/>
    <w:rsid w:val="00466E78"/>
    <w:rsid w:val="00467190"/>
    <w:rsid w:val="00467E50"/>
    <w:rsid w:val="00470600"/>
    <w:rsid w:val="00470C14"/>
    <w:rsid w:val="00470E08"/>
    <w:rsid w:val="004716A4"/>
    <w:rsid w:val="00471740"/>
    <w:rsid w:val="00471D8F"/>
    <w:rsid w:val="00471DBC"/>
    <w:rsid w:val="00472306"/>
    <w:rsid w:val="00473D77"/>
    <w:rsid w:val="004742C0"/>
    <w:rsid w:val="00474914"/>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1888"/>
    <w:rsid w:val="004937B0"/>
    <w:rsid w:val="00493876"/>
    <w:rsid w:val="0049397A"/>
    <w:rsid w:val="0049465E"/>
    <w:rsid w:val="004952DD"/>
    <w:rsid w:val="0049549D"/>
    <w:rsid w:val="00495D80"/>
    <w:rsid w:val="00496EC0"/>
    <w:rsid w:val="0049725A"/>
    <w:rsid w:val="00497658"/>
    <w:rsid w:val="00497A44"/>
    <w:rsid w:val="00497EDF"/>
    <w:rsid w:val="004A0B6E"/>
    <w:rsid w:val="004A109A"/>
    <w:rsid w:val="004A13CA"/>
    <w:rsid w:val="004A1798"/>
    <w:rsid w:val="004A1DF0"/>
    <w:rsid w:val="004A24B0"/>
    <w:rsid w:val="004A24FE"/>
    <w:rsid w:val="004A25D7"/>
    <w:rsid w:val="004A2C92"/>
    <w:rsid w:val="004A2E38"/>
    <w:rsid w:val="004A33E8"/>
    <w:rsid w:val="004A343D"/>
    <w:rsid w:val="004A3895"/>
    <w:rsid w:val="004A3D2B"/>
    <w:rsid w:val="004A4EB4"/>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556F"/>
    <w:rsid w:val="004B64D2"/>
    <w:rsid w:val="004B6640"/>
    <w:rsid w:val="004B72F7"/>
    <w:rsid w:val="004B79A9"/>
    <w:rsid w:val="004B7DC1"/>
    <w:rsid w:val="004C0F9F"/>
    <w:rsid w:val="004C1687"/>
    <w:rsid w:val="004C1701"/>
    <w:rsid w:val="004C1CD5"/>
    <w:rsid w:val="004C2BB8"/>
    <w:rsid w:val="004C2E0C"/>
    <w:rsid w:val="004C3C19"/>
    <w:rsid w:val="004C3EE2"/>
    <w:rsid w:val="004C49DF"/>
    <w:rsid w:val="004C4BC9"/>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4F3E"/>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048"/>
    <w:rsid w:val="004E6407"/>
    <w:rsid w:val="004E7236"/>
    <w:rsid w:val="004E7D8B"/>
    <w:rsid w:val="004F030E"/>
    <w:rsid w:val="004F170D"/>
    <w:rsid w:val="004F180E"/>
    <w:rsid w:val="004F1CCE"/>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9B7"/>
    <w:rsid w:val="00511B30"/>
    <w:rsid w:val="0051223B"/>
    <w:rsid w:val="0051283A"/>
    <w:rsid w:val="005128FC"/>
    <w:rsid w:val="00512B7D"/>
    <w:rsid w:val="005134CC"/>
    <w:rsid w:val="00513B0C"/>
    <w:rsid w:val="005143E1"/>
    <w:rsid w:val="00514494"/>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2D1"/>
    <w:rsid w:val="00533DFA"/>
    <w:rsid w:val="00534B6B"/>
    <w:rsid w:val="00535FDC"/>
    <w:rsid w:val="005377EF"/>
    <w:rsid w:val="00540610"/>
    <w:rsid w:val="005407AA"/>
    <w:rsid w:val="005415A9"/>
    <w:rsid w:val="00541683"/>
    <w:rsid w:val="005421DD"/>
    <w:rsid w:val="00542515"/>
    <w:rsid w:val="00542F9E"/>
    <w:rsid w:val="005450DD"/>
    <w:rsid w:val="00545348"/>
    <w:rsid w:val="00545B86"/>
    <w:rsid w:val="005460D7"/>
    <w:rsid w:val="0054637A"/>
    <w:rsid w:val="00546400"/>
    <w:rsid w:val="00546D12"/>
    <w:rsid w:val="00547058"/>
    <w:rsid w:val="00547098"/>
    <w:rsid w:val="0055135B"/>
    <w:rsid w:val="00551388"/>
    <w:rsid w:val="005517C3"/>
    <w:rsid w:val="005520AE"/>
    <w:rsid w:val="00552ABA"/>
    <w:rsid w:val="00552F7E"/>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86FAE"/>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51A"/>
    <w:rsid w:val="005946B3"/>
    <w:rsid w:val="0059548C"/>
    <w:rsid w:val="00595BCF"/>
    <w:rsid w:val="00596550"/>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1FA"/>
    <w:rsid w:val="005B36FC"/>
    <w:rsid w:val="005B3EDC"/>
    <w:rsid w:val="005B4487"/>
    <w:rsid w:val="005B47DC"/>
    <w:rsid w:val="005B4856"/>
    <w:rsid w:val="005B5D2B"/>
    <w:rsid w:val="005B649D"/>
    <w:rsid w:val="005B64D9"/>
    <w:rsid w:val="005B6BD6"/>
    <w:rsid w:val="005B7867"/>
    <w:rsid w:val="005B7A47"/>
    <w:rsid w:val="005B7B37"/>
    <w:rsid w:val="005B7D3E"/>
    <w:rsid w:val="005B7F2C"/>
    <w:rsid w:val="005C0300"/>
    <w:rsid w:val="005C0E78"/>
    <w:rsid w:val="005C0F1C"/>
    <w:rsid w:val="005C1011"/>
    <w:rsid w:val="005C17E7"/>
    <w:rsid w:val="005C1EBA"/>
    <w:rsid w:val="005C37AE"/>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1D5B"/>
    <w:rsid w:val="005E20B6"/>
    <w:rsid w:val="005E26A5"/>
    <w:rsid w:val="005E3196"/>
    <w:rsid w:val="005E34A7"/>
    <w:rsid w:val="005E3871"/>
    <w:rsid w:val="005E4ACC"/>
    <w:rsid w:val="005E4AE7"/>
    <w:rsid w:val="005E4F17"/>
    <w:rsid w:val="005E5C5A"/>
    <w:rsid w:val="005E65FA"/>
    <w:rsid w:val="005E7962"/>
    <w:rsid w:val="005E7B7C"/>
    <w:rsid w:val="005E7CCD"/>
    <w:rsid w:val="005F03ED"/>
    <w:rsid w:val="005F0617"/>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4448"/>
    <w:rsid w:val="0060486B"/>
    <w:rsid w:val="00604B3D"/>
    <w:rsid w:val="006062AB"/>
    <w:rsid w:val="00606986"/>
    <w:rsid w:val="00606A05"/>
    <w:rsid w:val="006075BB"/>
    <w:rsid w:val="006076C4"/>
    <w:rsid w:val="00607DAF"/>
    <w:rsid w:val="00610AE1"/>
    <w:rsid w:val="00610C5D"/>
    <w:rsid w:val="00610C73"/>
    <w:rsid w:val="00610D94"/>
    <w:rsid w:val="00611552"/>
    <w:rsid w:val="00612471"/>
    <w:rsid w:val="00612826"/>
    <w:rsid w:val="00612EAD"/>
    <w:rsid w:val="00613182"/>
    <w:rsid w:val="006136D1"/>
    <w:rsid w:val="00613BC9"/>
    <w:rsid w:val="00613E0D"/>
    <w:rsid w:val="00614147"/>
    <w:rsid w:val="00614443"/>
    <w:rsid w:val="00614C77"/>
    <w:rsid w:val="006150E9"/>
    <w:rsid w:val="00616636"/>
    <w:rsid w:val="006168C6"/>
    <w:rsid w:val="0061726E"/>
    <w:rsid w:val="006178F9"/>
    <w:rsid w:val="00617CD7"/>
    <w:rsid w:val="00621705"/>
    <w:rsid w:val="00621A16"/>
    <w:rsid w:val="00621ABF"/>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6DC1"/>
    <w:rsid w:val="00637527"/>
    <w:rsid w:val="00637697"/>
    <w:rsid w:val="00637BCE"/>
    <w:rsid w:val="0064034D"/>
    <w:rsid w:val="00640AB1"/>
    <w:rsid w:val="00641964"/>
    <w:rsid w:val="00641A3D"/>
    <w:rsid w:val="00641F49"/>
    <w:rsid w:val="00642478"/>
    <w:rsid w:val="00643764"/>
    <w:rsid w:val="00643842"/>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AB6"/>
    <w:rsid w:val="00651ED7"/>
    <w:rsid w:val="006525FD"/>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89C"/>
    <w:rsid w:val="00670999"/>
    <w:rsid w:val="00670BD8"/>
    <w:rsid w:val="00671F08"/>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2CF"/>
    <w:rsid w:val="006835D8"/>
    <w:rsid w:val="00683A06"/>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294F"/>
    <w:rsid w:val="006A2EEC"/>
    <w:rsid w:val="006A30C7"/>
    <w:rsid w:val="006A3128"/>
    <w:rsid w:val="006A3BBD"/>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3F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8BA"/>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B88"/>
    <w:rsid w:val="006D5E32"/>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569F"/>
    <w:rsid w:val="006E5D10"/>
    <w:rsid w:val="006E68E5"/>
    <w:rsid w:val="006E69DB"/>
    <w:rsid w:val="006E6C4D"/>
    <w:rsid w:val="006E6CF7"/>
    <w:rsid w:val="006E761F"/>
    <w:rsid w:val="006E7B15"/>
    <w:rsid w:val="006E7CA1"/>
    <w:rsid w:val="006E7DDE"/>
    <w:rsid w:val="006E7F80"/>
    <w:rsid w:val="006F03D9"/>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5056"/>
    <w:rsid w:val="006F5430"/>
    <w:rsid w:val="006F590D"/>
    <w:rsid w:val="006F5C38"/>
    <w:rsid w:val="006F6181"/>
    <w:rsid w:val="006F6A2A"/>
    <w:rsid w:val="006F6B4D"/>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1B0"/>
    <w:rsid w:val="007162F1"/>
    <w:rsid w:val="00716E2A"/>
    <w:rsid w:val="007205F7"/>
    <w:rsid w:val="00720788"/>
    <w:rsid w:val="00720B29"/>
    <w:rsid w:val="00720B5D"/>
    <w:rsid w:val="00720DF2"/>
    <w:rsid w:val="00721619"/>
    <w:rsid w:val="0072211E"/>
    <w:rsid w:val="0072247A"/>
    <w:rsid w:val="00722809"/>
    <w:rsid w:val="00723BE7"/>
    <w:rsid w:val="00723FBF"/>
    <w:rsid w:val="007253B6"/>
    <w:rsid w:val="007267A4"/>
    <w:rsid w:val="007274EC"/>
    <w:rsid w:val="00727D4B"/>
    <w:rsid w:val="00730BC8"/>
    <w:rsid w:val="007312C8"/>
    <w:rsid w:val="007313D9"/>
    <w:rsid w:val="007313EC"/>
    <w:rsid w:val="00732AA5"/>
    <w:rsid w:val="00733769"/>
    <w:rsid w:val="007347F1"/>
    <w:rsid w:val="00734D1D"/>
    <w:rsid w:val="00734F1C"/>
    <w:rsid w:val="00735D50"/>
    <w:rsid w:val="00736226"/>
    <w:rsid w:val="0073632A"/>
    <w:rsid w:val="00740582"/>
    <w:rsid w:val="00740BF9"/>
    <w:rsid w:val="00740C1B"/>
    <w:rsid w:val="00740F67"/>
    <w:rsid w:val="00741072"/>
    <w:rsid w:val="007414CD"/>
    <w:rsid w:val="0074203D"/>
    <w:rsid w:val="00742204"/>
    <w:rsid w:val="0074265F"/>
    <w:rsid w:val="00745C41"/>
    <w:rsid w:val="00745E38"/>
    <w:rsid w:val="00747463"/>
    <w:rsid w:val="00747A68"/>
    <w:rsid w:val="00747BBB"/>
    <w:rsid w:val="0075030F"/>
    <w:rsid w:val="00750EB7"/>
    <w:rsid w:val="00751D15"/>
    <w:rsid w:val="00752234"/>
    <w:rsid w:val="007526C2"/>
    <w:rsid w:val="007528A2"/>
    <w:rsid w:val="00752EB9"/>
    <w:rsid w:val="0075397D"/>
    <w:rsid w:val="00754247"/>
    <w:rsid w:val="00754256"/>
    <w:rsid w:val="007547C7"/>
    <w:rsid w:val="00754D39"/>
    <w:rsid w:val="00754D4A"/>
    <w:rsid w:val="007552CF"/>
    <w:rsid w:val="0075531D"/>
    <w:rsid w:val="0075533D"/>
    <w:rsid w:val="00755C2B"/>
    <w:rsid w:val="00755E83"/>
    <w:rsid w:val="00755FB9"/>
    <w:rsid w:val="007563C3"/>
    <w:rsid w:val="007568A4"/>
    <w:rsid w:val="00757597"/>
    <w:rsid w:val="00760CBF"/>
    <w:rsid w:val="0076134F"/>
    <w:rsid w:val="00762648"/>
    <w:rsid w:val="00762AD1"/>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0A52"/>
    <w:rsid w:val="00771E4B"/>
    <w:rsid w:val="007720A7"/>
    <w:rsid w:val="0077257F"/>
    <w:rsid w:val="007729E8"/>
    <w:rsid w:val="00772B16"/>
    <w:rsid w:val="00772D14"/>
    <w:rsid w:val="00773548"/>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2D48"/>
    <w:rsid w:val="007837CB"/>
    <w:rsid w:val="00783828"/>
    <w:rsid w:val="007848A6"/>
    <w:rsid w:val="00784F06"/>
    <w:rsid w:val="00785DDE"/>
    <w:rsid w:val="00786083"/>
    <w:rsid w:val="00787265"/>
    <w:rsid w:val="00787D30"/>
    <w:rsid w:val="00790D05"/>
    <w:rsid w:val="007914C0"/>
    <w:rsid w:val="0079213C"/>
    <w:rsid w:val="00792A35"/>
    <w:rsid w:val="00792A56"/>
    <w:rsid w:val="00792D40"/>
    <w:rsid w:val="00792E19"/>
    <w:rsid w:val="00793011"/>
    <w:rsid w:val="007932D1"/>
    <w:rsid w:val="00793DA5"/>
    <w:rsid w:val="00795E87"/>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33A0"/>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4B2"/>
    <w:rsid w:val="007C6A4C"/>
    <w:rsid w:val="007C6E24"/>
    <w:rsid w:val="007C7E3A"/>
    <w:rsid w:val="007D0092"/>
    <w:rsid w:val="007D07B4"/>
    <w:rsid w:val="007D094E"/>
    <w:rsid w:val="007D0A4B"/>
    <w:rsid w:val="007D1C75"/>
    <w:rsid w:val="007D300E"/>
    <w:rsid w:val="007D34CB"/>
    <w:rsid w:val="007D3507"/>
    <w:rsid w:val="007D3564"/>
    <w:rsid w:val="007D3708"/>
    <w:rsid w:val="007D385C"/>
    <w:rsid w:val="007D3904"/>
    <w:rsid w:val="007D3E1B"/>
    <w:rsid w:val="007D3F1E"/>
    <w:rsid w:val="007D40EA"/>
    <w:rsid w:val="007D4531"/>
    <w:rsid w:val="007D4754"/>
    <w:rsid w:val="007D4914"/>
    <w:rsid w:val="007D4F82"/>
    <w:rsid w:val="007D5ACD"/>
    <w:rsid w:val="007D5CF1"/>
    <w:rsid w:val="007D5EB1"/>
    <w:rsid w:val="007D6B82"/>
    <w:rsid w:val="007D78CC"/>
    <w:rsid w:val="007E0540"/>
    <w:rsid w:val="007E07CB"/>
    <w:rsid w:val="007E1342"/>
    <w:rsid w:val="007E1A20"/>
    <w:rsid w:val="007E1A2A"/>
    <w:rsid w:val="007E2F7E"/>
    <w:rsid w:val="007E3295"/>
    <w:rsid w:val="007E390D"/>
    <w:rsid w:val="007E3F04"/>
    <w:rsid w:val="007E4648"/>
    <w:rsid w:val="007E68E0"/>
    <w:rsid w:val="007E6D4B"/>
    <w:rsid w:val="007E7D7C"/>
    <w:rsid w:val="007E7F54"/>
    <w:rsid w:val="007F06F0"/>
    <w:rsid w:val="007F08BE"/>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104"/>
    <w:rsid w:val="0080376D"/>
    <w:rsid w:val="0080433E"/>
    <w:rsid w:val="0080455E"/>
    <w:rsid w:val="00804E0B"/>
    <w:rsid w:val="0080576A"/>
    <w:rsid w:val="00805832"/>
    <w:rsid w:val="00806239"/>
    <w:rsid w:val="00806273"/>
    <w:rsid w:val="00807341"/>
    <w:rsid w:val="00807399"/>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618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3EBF"/>
    <w:rsid w:val="008642CF"/>
    <w:rsid w:val="00864807"/>
    <w:rsid w:val="008660E4"/>
    <w:rsid w:val="00866261"/>
    <w:rsid w:val="0086667E"/>
    <w:rsid w:val="008666C0"/>
    <w:rsid w:val="008666EE"/>
    <w:rsid w:val="00866CAF"/>
    <w:rsid w:val="0086710F"/>
    <w:rsid w:val="0086756C"/>
    <w:rsid w:val="00867BB6"/>
    <w:rsid w:val="008709BF"/>
    <w:rsid w:val="00871456"/>
    <w:rsid w:val="008716C8"/>
    <w:rsid w:val="008717DF"/>
    <w:rsid w:val="008724BA"/>
    <w:rsid w:val="0087253D"/>
    <w:rsid w:val="00873169"/>
    <w:rsid w:val="0087322A"/>
    <w:rsid w:val="00873775"/>
    <w:rsid w:val="008749AE"/>
    <w:rsid w:val="00874C08"/>
    <w:rsid w:val="00874E8A"/>
    <w:rsid w:val="00875E07"/>
    <w:rsid w:val="0087666A"/>
    <w:rsid w:val="00876818"/>
    <w:rsid w:val="00876BBC"/>
    <w:rsid w:val="00877257"/>
    <w:rsid w:val="008772EE"/>
    <w:rsid w:val="00877A49"/>
    <w:rsid w:val="00877CB8"/>
    <w:rsid w:val="00880488"/>
    <w:rsid w:val="00880C13"/>
    <w:rsid w:val="008811F5"/>
    <w:rsid w:val="00881FD8"/>
    <w:rsid w:val="0088201E"/>
    <w:rsid w:val="00882995"/>
    <w:rsid w:val="00882BBC"/>
    <w:rsid w:val="00883F42"/>
    <w:rsid w:val="00884A0C"/>
    <w:rsid w:val="00885B4B"/>
    <w:rsid w:val="00885F85"/>
    <w:rsid w:val="00886DA0"/>
    <w:rsid w:val="00886FD5"/>
    <w:rsid w:val="0088706C"/>
    <w:rsid w:val="008872A4"/>
    <w:rsid w:val="00887B04"/>
    <w:rsid w:val="00887B8A"/>
    <w:rsid w:val="00887BD7"/>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462"/>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2E78"/>
    <w:rsid w:val="008B30C2"/>
    <w:rsid w:val="008B3B72"/>
    <w:rsid w:val="008B3BDD"/>
    <w:rsid w:val="008B414A"/>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0D6E"/>
    <w:rsid w:val="008C2663"/>
    <w:rsid w:val="008C27F9"/>
    <w:rsid w:val="008C2909"/>
    <w:rsid w:val="008C34EB"/>
    <w:rsid w:val="008C3B8C"/>
    <w:rsid w:val="008C3BD4"/>
    <w:rsid w:val="008C3BEC"/>
    <w:rsid w:val="008C45DC"/>
    <w:rsid w:val="008C46C2"/>
    <w:rsid w:val="008C487A"/>
    <w:rsid w:val="008C4A82"/>
    <w:rsid w:val="008C641C"/>
    <w:rsid w:val="008C79F1"/>
    <w:rsid w:val="008C7A27"/>
    <w:rsid w:val="008C7D9A"/>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6F9"/>
    <w:rsid w:val="008E0B77"/>
    <w:rsid w:val="008E1C6F"/>
    <w:rsid w:val="008E363F"/>
    <w:rsid w:val="008E3ADA"/>
    <w:rsid w:val="008E5063"/>
    <w:rsid w:val="008E586B"/>
    <w:rsid w:val="008E6916"/>
    <w:rsid w:val="008E6AA8"/>
    <w:rsid w:val="008E6E9F"/>
    <w:rsid w:val="008E6F89"/>
    <w:rsid w:val="008E6FFB"/>
    <w:rsid w:val="008E701D"/>
    <w:rsid w:val="008E719C"/>
    <w:rsid w:val="008E7399"/>
    <w:rsid w:val="008E75DE"/>
    <w:rsid w:val="008E78BE"/>
    <w:rsid w:val="008E7B8F"/>
    <w:rsid w:val="008E7FE3"/>
    <w:rsid w:val="008F00DC"/>
    <w:rsid w:val="008F05D3"/>
    <w:rsid w:val="008F0A58"/>
    <w:rsid w:val="008F0B26"/>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24EC"/>
    <w:rsid w:val="009124F2"/>
    <w:rsid w:val="00913A6A"/>
    <w:rsid w:val="00913ABB"/>
    <w:rsid w:val="009147BF"/>
    <w:rsid w:val="00914B2D"/>
    <w:rsid w:val="00915672"/>
    <w:rsid w:val="00915775"/>
    <w:rsid w:val="00915BE2"/>
    <w:rsid w:val="00915C89"/>
    <w:rsid w:val="00915D02"/>
    <w:rsid w:val="009168AF"/>
    <w:rsid w:val="00916B66"/>
    <w:rsid w:val="00916CCA"/>
    <w:rsid w:val="009175CD"/>
    <w:rsid w:val="009179BE"/>
    <w:rsid w:val="009204CB"/>
    <w:rsid w:val="00921E74"/>
    <w:rsid w:val="009237F0"/>
    <w:rsid w:val="0092420E"/>
    <w:rsid w:val="0092431E"/>
    <w:rsid w:val="00924E6A"/>
    <w:rsid w:val="00925056"/>
    <w:rsid w:val="00925460"/>
    <w:rsid w:val="00925E68"/>
    <w:rsid w:val="0092618E"/>
    <w:rsid w:val="00926B47"/>
    <w:rsid w:val="009272CF"/>
    <w:rsid w:val="00927359"/>
    <w:rsid w:val="00927472"/>
    <w:rsid w:val="00927D3E"/>
    <w:rsid w:val="00927F5D"/>
    <w:rsid w:val="00931259"/>
    <w:rsid w:val="00931749"/>
    <w:rsid w:val="00932141"/>
    <w:rsid w:val="00932B41"/>
    <w:rsid w:val="00932BE7"/>
    <w:rsid w:val="00932CE5"/>
    <w:rsid w:val="00933664"/>
    <w:rsid w:val="009336CF"/>
    <w:rsid w:val="00933936"/>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54D"/>
    <w:rsid w:val="00957A58"/>
    <w:rsid w:val="00957F95"/>
    <w:rsid w:val="00960B54"/>
    <w:rsid w:val="009613FD"/>
    <w:rsid w:val="009622CA"/>
    <w:rsid w:val="009622FC"/>
    <w:rsid w:val="00962529"/>
    <w:rsid w:val="00962837"/>
    <w:rsid w:val="009637D0"/>
    <w:rsid w:val="00963C11"/>
    <w:rsid w:val="009643D6"/>
    <w:rsid w:val="00964780"/>
    <w:rsid w:val="00964CCD"/>
    <w:rsid w:val="00964E20"/>
    <w:rsid w:val="0096542E"/>
    <w:rsid w:val="00965924"/>
    <w:rsid w:val="00965F12"/>
    <w:rsid w:val="0096615B"/>
    <w:rsid w:val="0096696B"/>
    <w:rsid w:val="00966C17"/>
    <w:rsid w:val="00966D28"/>
    <w:rsid w:val="009702F3"/>
    <w:rsid w:val="0097100D"/>
    <w:rsid w:val="00971279"/>
    <w:rsid w:val="00971610"/>
    <w:rsid w:val="00971AAA"/>
    <w:rsid w:val="00971D20"/>
    <w:rsid w:val="00972017"/>
    <w:rsid w:val="00974545"/>
    <w:rsid w:val="00975C16"/>
    <w:rsid w:val="009768F6"/>
    <w:rsid w:val="00976DD5"/>
    <w:rsid w:val="00976E04"/>
    <w:rsid w:val="009777FE"/>
    <w:rsid w:val="00977F5A"/>
    <w:rsid w:val="00980673"/>
    <w:rsid w:val="00980FD2"/>
    <w:rsid w:val="00981ABD"/>
    <w:rsid w:val="009821A6"/>
    <w:rsid w:val="009831FA"/>
    <w:rsid w:val="0098340B"/>
    <w:rsid w:val="009840EA"/>
    <w:rsid w:val="009847C6"/>
    <w:rsid w:val="009856D7"/>
    <w:rsid w:val="009869EE"/>
    <w:rsid w:val="00986E34"/>
    <w:rsid w:val="0099072E"/>
    <w:rsid w:val="0099184C"/>
    <w:rsid w:val="00991B47"/>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8EF"/>
    <w:rsid w:val="009A3C0F"/>
    <w:rsid w:val="009A4498"/>
    <w:rsid w:val="009A53D6"/>
    <w:rsid w:val="009A59A2"/>
    <w:rsid w:val="009A5B36"/>
    <w:rsid w:val="009A5D10"/>
    <w:rsid w:val="009A652A"/>
    <w:rsid w:val="009A684D"/>
    <w:rsid w:val="009A7022"/>
    <w:rsid w:val="009A7A71"/>
    <w:rsid w:val="009A7D47"/>
    <w:rsid w:val="009A7E1D"/>
    <w:rsid w:val="009B01CC"/>
    <w:rsid w:val="009B14B8"/>
    <w:rsid w:val="009B19DD"/>
    <w:rsid w:val="009B1A39"/>
    <w:rsid w:val="009B1FB1"/>
    <w:rsid w:val="009B2578"/>
    <w:rsid w:val="009B2738"/>
    <w:rsid w:val="009B27EE"/>
    <w:rsid w:val="009B2F2D"/>
    <w:rsid w:val="009B310E"/>
    <w:rsid w:val="009B3D64"/>
    <w:rsid w:val="009B45B1"/>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6F9"/>
    <w:rsid w:val="009D0C59"/>
    <w:rsid w:val="009D1AD0"/>
    <w:rsid w:val="009D1EC6"/>
    <w:rsid w:val="009D2890"/>
    <w:rsid w:val="009D2A33"/>
    <w:rsid w:val="009D3400"/>
    <w:rsid w:val="009D42A4"/>
    <w:rsid w:val="009D4889"/>
    <w:rsid w:val="009D48F2"/>
    <w:rsid w:val="009D4A88"/>
    <w:rsid w:val="009D50CA"/>
    <w:rsid w:val="009D512D"/>
    <w:rsid w:val="009D51A2"/>
    <w:rsid w:val="009D52EA"/>
    <w:rsid w:val="009D553C"/>
    <w:rsid w:val="009D69E6"/>
    <w:rsid w:val="009D6AAE"/>
    <w:rsid w:val="009D6F2C"/>
    <w:rsid w:val="009D79C9"/>
    <w:rsid w:val="009D7AE7"/>
    <w:rsid w:val="009E01F6"/>
    <w:rsid w:val="009E0373"/>
    <w:rsid w:val="009E0387"/>
    <w:rsid w:val="009E1F78"/>
    <w:rsid w:val="009E2078"/>
    <w:rsid w:val="009E2B68"/>
    <w:rsid w:val="009E2B8F"/>
    <w:rsid w:val="009E45DF"/>
    <w:rsid w:val="009E4A17"/>
    <w:rsid w:val="009E5989"/>
    <w:rsid w:val="009E59CA"/>
    <w:rsid w:val="009E6A8F"/>
    <w:rsid w:val="009E6B29"/>
    <w:rsid w:val="009E6B4A"/>
    <w:rsid w:val="009E7560"/>
    <w:rsid w:val="009F05E2"/>
    <w:rsid w:val="009F0DF7"/>
    <w:rsid w:val="009F1052"/>
    <w:rsid w:val="009F11A6"/>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64AF"/>
    <w:rsid w:val="00A067C1"/>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58D"/>
    <w:rsid w:val="00A15658"/>
    <w:rsid w:val="00A15BF4"/>
    <w:rsid w:val="00A15C5F"/>
    <w:rsid w:val="00A15E28"/>
    <w:rsid w:val="00A160C8"/>
    <w:rsid w:val="00A174AB"/>
    <w:rsid w:val="00A20CFE"/>
    <w:rsid w:val="00A2160C"/>
    <w:rsid w:val="00A21C1B"/>
    <w:rsid w:val="00A21ECF"/>
    <w:rsid w:val="00A236B3"/>
    <w:rsid w:val="00A2395C"/>
    <w:rsid w:val="00A23B80"/>
    <w:rsid w:val="00A24C9C"/>
    <w:rsid w:val="00A258AC"/>
    <w:rsid w:val="00A25B3E"/>
    <w:rsid w:val="00A260A9"/>
    <w:rsid w:val="00A260E2"/>
    <w:rsid w:val="00A26943"/>
    <w:rsid w:val="00A26ED7"/>
    <w:rsid w:val="00A3040D"/>
    <w:rsid w:val="00A30894"/>
    <w:rsid w:val="00A30FD1"/>
    <w:rsid w:val="00A315A6"/>
    <w:rsid w:val="00A316D6"/>
    <w:rsid w:val="00A31C21"/>
    <w:rsid w:val="00A31D3A"/>
    <w:rsid w:val="00A32006"/>
    <w:rsid w:val="00A3411B"/>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7B7"/>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33B"/>
    <w:rsid w:val="00A51C20"/>
    <w:rsid w:val="00A527DA"/>
    <w:rsid w:val="00A52977"/>
    <w:rsid w:val="00A52F78"/>
    <w:rsid w:val="00A5394A"/>
    <w:rsid w:val="00A53A0D"/>
    <w:rsid w:val="00A5402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B4"/>
    <w:rsid w:val="00A623EC"/>
    <w:rsid w:val="00A63F13"/>
    <w:rsid w:val="00A64DDB"/>
    <w:rsid w:val="00A6561D"/>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6C01"/>
    <w:rsid w:val="00A774AC"/>
    <w:rsid w:val="00A776E5"/>
    <w:rsid w:val="00A77979"/>
    <w:rsid w:val="00A779C0"/>
    <w:rsid w:val="00A8049A"/>
    <w:rsid w:val="00A805A8"/>
    <w:rsid w:val="00A80A85"/>
    <w:rsid w:val="00A80E0F"/>
    <w:rsid w:val="00A810F9"/>
    <w:rsid w:val="00A81881"/>
    <w:rsid w:val="00A8251E"/>
    <w:rsid w:val="00A82A63"/>
    <w:rsid w:val="00A834D0"/>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2E76"/>
    <w:rsid w:val="00A931A5"/>
    <w:rsid w:val="00A93881"/>
    <w:rsid w:val="00A938B9"/>
    <w:rsid w:val="00A93E70"/>
    <w:rsid w:val="00A945F2"/>
    <w:rsid w:val="00A95F2F"/>
    <w:rsid w:val="00A96117"/>
    <w:rsid w:val="00A96ED6"/>
    <w:rsid w:val="00A97382"/>
    <w:rsid w:val="00A973AB"/>
    <w:rsid w:val="00A976B4"/>
    <w:rsid w:val="00A97B2D"/>
    <w:rsid w:val="00AA0F88"/>
    <w:rsid w:val="00AA1484"/>
    <w:rsid w:val="00AA14B1"/>
    <w:rsid w:val="00AA1FC2"/>
    <w:rsid w:val="00AA26B0"/>
    <w:rsid w:val="00AA26F9"/>
    <w:rsid w:val="00AA32E2"/>
    <w:rsid w:val="00AA36F1"/>
    <w:rsid w:val="00AA440D"/>
    <w:rsid w:val="00AA4843"/>
    <w:rsid w:val="00AA4B6B"/>
    <w:rsid w:val="00AA5401"/>
    <w:rsid w:val="00AA599D"/>
    <w:rsid w:val="00AA6110"/>
    <w:rsid w:val="00AA625E"/>
    <w:rsid w:val="00AA677D"/>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1A54"/>
    <w:rsid w:val="00AC3357"/>
    <w:rsid w:val="00AC3C0A"/>
    <w:rsid w:val="00AC4250"/>
    <w:rsid w:val="00AC5331"/>
    <w:rsid w:val="00AC58EE"/>
    <w:rsid w:val="00AC5A42"/>
    <w:rsid w:val="00AC7AE5"/>
    <w:rsid w:val="00AD05EC"/>
    <w:rsid w:val="00AD0640"/>
    <w:rsid w:val="00AD09D6"/>
    <w:rsid w:val="00AD1D49"/>
    <w:rsid w:val="00AD1E17"/>
    <w:rsid w:val="00AD359F"/>
    <w:rsid w:val="00AD36BD"/>
    <w:rsid w:val="00AD39BD"/>
    <w:rsid w:val="00AD46A8"/>
    <w:rsid w:val="00AD4765"/>
    <w:rsid w:val="00AD54A8"/>
    <w:rsid w:val="00AD5777"/>
    <w:rsid w:val="00AD5D47"/>
    <w:rsid w:val="00AD60B6"/>
    <w:rsid w:val="00AD6ECC"/>
    <w:rsid w:val="00AD7DA7"/>
    <w:rsid w:val="00AE10EF"/>
    <w:rsid w:val="00AE213B"/>
    <w:rsid w:val="00AE23F2"/>
    <w:rsid w:val="00AE2C04"/>
    <w:rsid w:val="00AE3399"/>
    <w:rsid w:val="00AE35A5"/>
    <w:rsid w:val="00AE448D"/>
    <w:rsid w:val="00AE617A"/>
    <w:rsid w:val="00AE6644"/>
    <w:rsid w:val="00AE6F10"/>
    <w:rsid w:val="00AE7073"/>
    <w:rsid w:val="00AE7103"/>
    <w:rsid w:val="00AE73DD"/>
    <w:rsid w:val="00AE7DDB"/>
    <w:rsid w:val="00AF03FB"/>
    <w:rsid w:val="00AF162C"/>
    <w:rsid w:val="00AF1F11"/>
    <w:rsid w:val="00AF2DFD"/>
    <w:rsid w:val="00AF3847"/>
    <w:rsid w:val="00AF3ED2"/>
    <w:rsid w:val="00AF48CE"/>
    <w:rsid w:val="00AF5CB2"/>
    <w:rsid w:val="00AF5E63"/>
    <w:rsid w:val="00AF6806"/>
    <w:rsid w:val="00AF6B56"/>
    <w:rsid w:val="00AF6C62"/>
    <w:rsid w:val="00AF6D1C"/>
    <w:rsid w:val="00AF6DC8"/>
    <w:rsid w:val="00AF7857"/>
    <w:rsid w:val="00B011A1"/>
    <w:rsid w:val="00B03328"/>
    <w:rsid w:val="00B03AB6"/>
    <w:rsid w:val="00B03BB0"/>
    <w:rsid w:val="00B04236"/>
    <w:rsid w:val="00B04283"/>
    <w:rsid w:val="00B0453D"/>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B99"/>
    <w:rsid w:val="00B11C87"/>
    <w:rsid w:val="00B11E55"/>
    <w:rsid w:val="00B12388"/>
    <w:rsid w:val="00B12800"/>
    <w:rsid w:val="00B13937"/>
    <w:rsid w:val="00B13A84"/>
    <w:rsid w:val="00B1449A"/>
    <w:rsid w:val="00B14972"/>
    <w:rsid w:val="00B149B1"/>
    <w:rsid w:val="00B14DB6"/>
    <w:rsid w:val="00B14EEA"/>
    <w:rsid w:val="00B15E0A"/>
    <w:rsid w:val="00B16078"/>
    <w:rsid w:val="00B16387"/>
    <w:rsid w:val="00B163F2"/>
    <w:rsid w:val="00B1671F"/>
    <w:rsid w:val="00B16D34"/>
    <w:rsid w:val="00B20001"/>
    <w:rsid w:val="00B201FF"/>
    <w:rsid w:val="00B20277"/>
    <w:rsid w:val="00B20719"/>
    <w:rsid w:val="00B20B9D"/>
    <w:rsid w:val="00B21815"/>
    <w:rsid w:val="00B21817"/>
    <w:rsid w:val="00B21E52"/>
    <w:rsid w:val="00B21F9B"/>
    <w:rsid w:val="00B2200E"/>
    <w:rsid w:val="00B220AB"/>
    <w:rsid w:val="00B22517"/>
    <w:rsid w:val="00B22856"/>
    <w:rsid w:val="00B2310D"/>
    <w:rsid w:val="00B238DB"/>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30B"/>
    <w:rsid w:val="00B37504"/>
    <w:rsid w:val="00B40BE5"/>
    <w:rsid w:val="00B41132"/>
    <w:rsid w:val="00B41F10"/>
    <w:rsid w:val="00B42365"/>
    <w:rsid w:val="00B425DF"/>
    <w:rsid w:val="00B42840"/>
    <w:rsid w:val="00B4286D"/>
    <w:rsid w:val="00B42B93"/>
    <w:rsid w:val="00B43885"/>
    <w:rsid w:val="00B43F56"/>
    <w:rsid w:val="00B44286"/>
    <w:rsid w:val="00B450A9"/>
    <w:rsid w:val="00B45E8A"/>
    <w:rsid w:val="00B462DB"/>
    <w:rsid w:val="00B46742"/>
    <w:rsid w:val="00B4684B"/>
    <w:rsid w:val="00B46BCF"/>
    <w:rsid w:val="00B47748"/>
    <w:rsid w:val="00B477FD"/>
    <w:rsid w:val="00B47F50"/>
    <w:rsid w:val="00B47FD0"/>
    <w:rsid w:val="00B5040A"/>
    <w:rsid w:val="00B50781"/>
    <w:rsid w:val="00B512ED"/>
    <w:rsid w:val="00B513A8"/>
    <w:rsid w:val="00B519FA"/>
    <w:rsid w:val="00B5253E"/>
    <w:rsid w:val="00B526DB"/>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5E7"/>
    <w:rsid w:val="00B676E8"/>
    <w:rsid w:val="00B67A4B"/>
    <w:rsid w:val="00B67DEB"/>
    <w:rsid w:val="00B70D11"/>
    <w:rsid w:val="00B7131D"/>
    <w:rsid w:val="00B7149A"/>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5EDA"/>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3E1"/>
    <w:rsid w:val="00BA1A62"/>
    <w:rsid w:val="00BA1C26"/>
    <w:rsid w:val="00BA2092"/>
    <w:rsid w:val="00BA20ED"/>
    <w:rsid w:val="00BA237C"/>
    <w:rsid w:val="00BA3B33"/>
    <w:rsid w:val="00BA3E77"/>
    <w:rsid w:val="00BA5AB1"/>
    <w:rsid w:val="00BA6399"/>
    <w:rsid w:val="00BA6788"/>
    <w:rsid w:val="00BA7584"/>
    <w:rsid w:val="00BA7699"/>
    <w:rsid w:val="00BA78BB"/>
    <w:rsid w:val="00BA7CF8"/>
    <w:rsid w:val="00BB0507"/>
    <w:rsid w:val="00BB0ECD"/>
    <w:rsid w:val="00BB0FC4"/>
    <w:rsid w:val="00BB0FF7"/>
    <w:rsid w:val="00BB1C85"/>
    <w:rsid w:val="00BB1ECC"/>
    <w:rsid w:val="00BB21DE"/>
    <w:rsid w:val="00BB255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9D2"/>
    <w:rsid w:val="00BC1F5C"/>
    <w:rsid w:val="00BC2042"/>
    <w:rsid w:val="00BC2B9F"/>
    <w:rsid w:val="00BC2C81"/>
    <w:rsid w:val="00BC2D3F"/>
    <w:rsid w:val="00BC30A3"/>
    <w:rsid w:val="00BC35F6"/>
    <w:rsid w:val="00BC4315"/>
    <w:rsid w:val="00BC437B"/>
    <w:rsid w:val="00BC5145"/>
    <w:rsid w:val="00BC52E5"/>
    <w:rsid w:val="00BC576D"/>
    <w:rsid w:val="00BD0574"/>
    <w:rsid w:val="00BD1086"/>
    <w:rsid w:val="00BD1203"/>
    <w:rsid w:val="00BD1C7B"/>
    <w:rsid w:val="00BD2054"/>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668"/>
    <w:rsid w:val="00BE6ABA"/>
    <w:rsid w:val="00BF03F3"/>
    <w:rsid w:val="00BF03FB"/>
    <w:rsid w:val="00BF0724"/>
    <w:rsid w:val="00BF1133"/>
    <w:rsid w:val="00BF2767"/>
    <w:rsid w:val="00BF553C"/>
    <w:rsid w:val="00BF562A"/>
    <w:rsid w:val="00BF5F3D"/>
    <w:rsid w:val="00BF631B"/>
    <w:rsid w:val="00BF6521"/>
    <w:rsid w:val="00BF6C40"/>
    <w:rsid w:val="00BF7922"/>
    <w:rsid w:val="00BF7A71"/>
    <w:rsid w:val="00C00CCA"/>
    <w:rsid w:val="00C00FB3"/>
    <w:rsid w:val="00C01B68"/>
    <w:rsid w:val="00C028A8"/>
    <w:rsid w:val="00C02F61"/>
    <w:rsid w:val="00C02F8B"/>
    <w:rsid w:val="00C031C7"/>
    <w:rsid w:val="00C032E2"/>
    <w:rsid w:val="00C035B1"/>
    <w:rsid w:val="00C03D98"/>
    <w:rsid w:val="00C03E12"/>
    <w:rsid w:val="00C04155"/>
    <w:rsid w:val="00C04164"/>
    <w:rsid w:val="00C04383"/>
    <w:rsid w:val="00C0485A"/>
    <w:rsid w:val="00C04866"/>
    <w:rsid w:val="00C04AB2"/>
    <w:rsid w:val="00C0531F"/>
    <w:rsid w:val="00C05D40"/>
    <w:rsid w:val="00C06000"/>
    <w:rsid w:val="00C06010"/>
    <w:rsid w:val="00C069B9"/>
    <w:rsid w:val="00C06F95"/>
    <w:rsid w:val="00C071AF"/>
    <w:rsid w:val="00C100DB"/>
    <w:rsid w:val="00C11236"/>
    <w:rsid w:val="00C1178F"/>
    <w:rsid w:val="00C131F4"/>
    <w:rsid w:val="00C13F46"/>
    <w:rsid w:val="00C14CFD"/>
    <w:rsid w:val="00C14E76"/>
    <w:rsid w:val="00C14F60"/>
    <w:rsid w:val="00C15191"/>
    <w:rsid w:val="00C15914"/>
    <w:rsid w:val="00C16321"/>
    <w:rsid w:val="00C16656"/>
    <w:rsid w:val="00C16737"/>
    <w:rsid w:val="00C16B36"/>
    <w:rsid w:val="00C17338"/>
    <w:rsid w:val="00C202C0"/>
    <w:rsid w:val="00C20664"/>
    <w:rsid w:val="00C20E64"/>
    <w:rsid w:val="00C2115F"/>
    <w:rsid w:val="00C21210"/>
    <w:rsid w:val="00C21BFD"/>
    <w:rsid w:val="00C21FEC"/>
    <w:rsid w:val="00C221A3"/>
    <w:rsid w:val="00C22592"/>
    <w:rsid w:val="00C22612"/>
    <w:rsid w:val="00C230A0"/>
    <w:rsid w:val="00C23A61"/>
    <w:rsid w:val="00C247B8"/>
    <w:rsid w:val="00C24DA7"/>
    <w:rsid w:val="00C25876"/>
    <w:rsid w:val="00C25DCF"/>
    <w:rsid w:val="00C25FD2"/>
    <w:rsid w:val="00C25FD8"/>
    <w:rsid w:val="00C2672E"/>
    <w:rsid w:val="00C27307"/>
    <w:rsid w:val="00C27308"/>
    <w:rsid w:val="00C2747B"/>
    <w:rsid w:val="00C3001C"/>
    <w:rsid w:val="00C307DE"/>
    <w:rsid w:val="00C31703"/>
    <w:rsid w:val="00C31CD0"/>
    <w:rsid w:val="00C31F7C"/>
    <w:rsid w:val="00C32359"/>
    <w:rsid w:val="00C3275C"/>
    <w:rsid w:val="00C32793"/>
    <w:rsid w:val="00C327ED"/>
    <w:rsid w:val="00C33173"/>
    <w:rsid w:val="00C331AC"/>
    <w:rsid w:val="00C33E42"/>
    <w:rsid w:val="00C348A1"/>
    <w:rsid w:val="00C35B6C"/>
    <w:rsid w:val="00C36B12"/>
    <w:rsid w:val="00C36BDD"/>
    <w:rsid w:val="00C37300"/>
    <w:rsid w:val="00C37BCF"/>
    <w:rsid w:val="00C403B4"/>
    <w:rsid w:val="00C40658"/>
    <w:rsid w:val="00C40B9A"/>
    <w:rsid w:val="00C40C28"/>
    <w:rsid w:val="00C40C4C"/>
    <w:rsid w:val="00C40DF1"/>
    <w:rsid w:val="00C410CA"/>
    <w:rsid w:val="00C41D73"/>
    <w:rsid w:val="00C42190"/>
    <w:rsid w:val="00C434AC"/>
    <w:rsid w:val="00C43834"/>
    <w:rsid w:val="00C45958"/>
    <w:rsid w:val="00C45A06"/>
    <w:rsid w:val="00C46B4F"/>
    <w:rsid w:val="00C46DB7"/>
    <w:rsid w:val="00C47B2C"/>
    <w:rsid w:val="00C5179B"/>
    <w:rsid w:val="00C51DF7"/>
    <w:rsid w:val="00C5229C"/>
    <w:rsid w:val="00C524D7"/>
    <w:rsid w:val="00C5254D"/>
    <w:rsid w:val="00C52C4F"/>
    <w:rsid w:val="00C53E3C"/>
    <w:rsid w:val="00C540B4"/>
    <w:rsid w:val="00C5432F"/>
    <w:rsid w:val="00C54C01"/>
    <w:rsid w:val="00C55970"/>
    <w:rsid w:val="00C56639"/>
    <w:rsid w:val="00C5716E"/>
    <w:rsid w:val="00C603B0"/>
    <w:rsid w:val="00C60759"/>
    <w:rsid w:val="00C61008"/>
    <w:rsid w:val="00C6118D"/>
    <w:rsid w:val="00C61688"/>
    <w:rsid w:val="00C616C1"/>
    <w:rsid w:val="00C62543"/>
    <w:rsid w:val="00C62C8E"/>
    <w:rsid w:val="00C63A59"/>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1B8"/>
    <w:rsid w:val="00C774A3"/>
    <w:rsid w:val="00C77540"/>
    <w:rsid w:val="00C77C3D"/>
    <w:rsid w:val="00C77EA6"/>
    <w:rsid w:val="00C8068B"/>
    <w:rsid w:val="00C80C0B"/>
    <w:rsid w:val="00C8117C"/>
    <w:rsid w:val="00C813F7"/>
    <w:rsid w:val="00C82AE7"/>
    <w:rsid w:val="00C82B3D"/>
    <w:rsid w:val="00C8358B"/>
    <w:rsid w:val="00C83889"/>
    <w:rsid w:val="00C8541B"/>
    <w:rsid w:val="00C8544D"/>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DCD"/>
    <w:rsid w:val="00C92FCC"/>
    <w:rsid w:val="00C93093"/>
    <w:rsid w:val="00C9346C"/>
    <w:rsid w:val="00C9384A"/>
    <w:rsid w:val="00C94285"/>
    <w:rsid w:val="00C9502A"/>
    <w:rsid w:val="00C95044"/>
    <w:rsid w:val="00C95090"/>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17"/>
    <w:rsid w:val="00CB2DB9"/>
    <w:rsid w:val="00CB3431"/>
    <w:rsid w:val="00CB3950"/>
    <w:rsid w:val="00CB4584"/>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1B0"/>
    <w:rsid w:val="00CF3DDA"/>
    <w:rsid w:val="00CF4188"/>
    <w:rsid w:val="00CF4481"/>
    <w:rsid w:val="00CF4AC5"/>
    <w:rsid w:val="00CF5025"/>
    <w:rsid w:val="00CF5091"/>
    <w:rsid w:val="00CF5CC7"/>
    <w:rsid w:val="00CF5D14"/>
    <w:rsid w:val="00CF5E2C"/>
    <w:rsid w:val="00CF60EC"/>
    <w:rsid w:val="00CF65C9"/>
    <w:rsid w:val="00CF6DC2"/>
    <w:rsid w:val="00CF78B1"/>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858"/>
    <w:rsid w:val="00D06935"/>
    <w:rsid w:val="00D07174"/>
    <w:rsid w:val="00D07308"/>
    <w:rsid w:val="00D07CEA"/>
    <w:rsid w:val="00D100D8"/>
    <w:rsid w:val="00D11FE6"/>
    <w:rsid w:val="00D12044"/>
    <w:rsid w:val="00D12312"/>
    <w:rsid w:val="00D12A46"/>
    <w:rsid w:val="00D12A78"/>
    <w:rsid w:val="00D12EBC"/>
    <w:rsid w:val="00D13FE1"/>
    <w:rsid w:val="00D141B0"/>
    <w:rsid w:val="00D14A0C"/>
    <w:rsid w:val="00D15152"/>
    <w:rsid w:val="00D15FA3"/>
    <w:rsid w:val="00D16382"/>
    <w:rsid w:val="00D16413"/>
    <w:rsid w:val="00D16F32"/>
    <w:rsid w:val="00D175BD"/>
    <w:rsid w:val="00D1764E"/>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211C"/>
    <w:rsid w:val="00D428CD"/>
    <w:rsid w:val="00D4291C"/>
    <w:rsid w:val="00D43AD5"/>
    <w:rsid w:val="00D43F7E"/>
    <w:rsid w:val="00D448E4"/>
    <w:rsid w:val="00D453BD"/>
    <w:rsid w:val="00D46E58"/>
    <w:rsid w:val="00D47A9B"/>
    <w:rsid w:val="00D50AC9"/>
    <w:rsid w:val="00D50C2B"/>
    <w:rsid w:val="00D50EF2"/>
    <w:rsid w:val="00D51037"/>
    <w:rsid w:val="00D51270"/>
    <w:rsid w:val="00D515AE"/>
    <w:rsid w:val="00D51ACB"/>
    <w:rsid w:val="00D51BCD"/>
    <w:rsid w:val="00D51D0A"/>
    <w:rsid w:val="00D51F93"/>
    <w:rsid w:val="00D52008"/>
    <w:rsid w:val="00D5279B"/>
    <w:rsid w:val="00D527FC"/>
    <w:rsid w:val="00D53AFD"/>
    <w:rsid w:val="00D53B16"/>
    <w:rsid w:val="00D53FC5"/>
    <w:rsid w:val="00D544A3"/>
    <w:rsid w:val="00D5472D"/>
    <w:rsid w:val="00D548FA"/>
    <w:rsid w:val="00D567D1"/>
    <w:rsid w:val="00D57032"/>
    <w:rsid w:val="00D578B8"/>
    <w:rsid w:val="00D57D28"/>
    <w:rsid w:val="00D57E76"/>
    <w:rsid w:val="00D57F06"/>
    <w:rsid w:val="00D60B90"/>
    <w:rsid w:val="00D60D7B"/>
    <w:rsid w:val="00D60DBB"/>
    <w:rsid w:val="00D60F8F"/>
    <w:rsid w:val="00D61016"/>
    <w:rsid w:val="00D610A3"/>
    <w:rsid w:val="00D611C7"/>
    <w:rsid w:val="00D61401"/>
    <w:rsid w:val="00D61AF6"/>
    <w:rsid w:val="00D620CF"/>
    <w:rsid w:val="00D633B9"/>
    <w:rsid w:val="00D635EC"/>
    <w:rsid w:val="00D63667"/>
    <w:rsid w:val="00D6375C"/>
    <w:rsid w:val="00D63C0D"/>
    <w:rsid w:val="00D63FC5"/>
    <w:rsid w:val="00D64766"/>
    <w:rsid w:val="00D64846"/>
    <w:rsid w:val="00D649BD"/>
    <w:rsid w:val="00D649EB"/>
    <w:rsid w:val="00D65324"/>
    <w:rsid w:val="00D65AFD"/>
    <w:rsid w:val="00D66F2E"/>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271"/>
    <w:rsid w:val="00D83C45"/>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1E2"/>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6D9"/>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281"/>
    <w:rsid w:val="00DC2AE4"/>
    <w:rsid w:val="00DC2D0F"/>
    <w:rsid w:val="00DC48CD"/>
    <w:rsid w:val="00DC5472"/>
    <w:rsid w:val="00DC5A07"/>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263"/>
    <w:rsid w:val="00DD445E"/>
    <w:rsid w:val="00DD4B45"/>
    <w:rsid w:val="00DD4E7D"/>
    <w:rsid w:val="00DD51B1"/>
    <w:rsid w:val="00DD6228"/>
    <w:rsid w:val="00DD6B4C"/>
    <w:rsid w:val="00DD6C9E"/>
    <w:rsid w:val="00DD6E0C"/>
    <w:rsid w:val="00DD6E58"/>
    <w:rsid w:val="00DE1410"/>
    <w:rsid w:val="00DE1537"/>
    <w:rsid w:val="00DE1BE1"/>
    <w:rsid w:val="00DE214B"/>
    <w:rsid w:val="00DE2BC6"/>
    <w:rsid w:val="00DE3DB4"/>
    <w:rsid w:val="00DE436D"/>
    <w:rsid w:val="00DE49A3"/>
    <w:rsid w:val="00DE4A0E"/>
    <w:rsid w:val="00DE5120"/>
    <w:rsid w:val="00DE5EE3"/>
    <w:rsid w:val="00DE6BAF"/>
    <w:rsid w:val="00DE6E8A"/>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5E"/>
    <w:rsid w:val="00E025BC"/>
    <w:rsid w:val="00E02B94"/>
    <w:rsid w:val="00E02BC4"/>
    <w:rsid w:val="00E03F33"/>
    <w:rsid w:val="00E041FB"/>
    <w:rsid w:val="00E0492C"/>
    <w:rsid w:val="00E04DED"/>
    <w:rsid w:val="00E04FBF"/>
    <w:rsid w:val="00E05862"/>
    <w:rsid w:val="00E05CE4"/>
    <w:rsid w:val="00E060DF"/>
    <w:rsid w:val="00E06ADD"/>
    <w:rsid w:val="00E0714A"/>
    <w:rsid w:val="00E07382"/>
    <w:rsid w:val="00E07C82"/>
    <w:rsid w:val="00E07E8A"/>
    <w:rsid w:val="00E07FDF"/>
    <w:rsid w:val="00E113CD"/>
    <w:rsid w:val="00E12376"/>
    <w:rsid w:val="00E13022"/>
    <w:rsid w:val="00E1338F"/>
    <w:rsid w:val="00E14A92"/>
    <w:rsid w:val="00E14CBF"/>
    <w:rsid w:val="00E155CE"/>
    <w:rsid w:val="00E15792"/>
    <w:rsid w:val="00E16690"/>
    <w:rsid w:val="00E174F6"/>
    <w:rsid w:val="00E212FF"/>
    <w:rsid w:val="00E2194E"/>
    <w:rsid w:val="00E23051"/>
    <w:rsid w:val="00E2319F"/>
    <w:rsid w:val="00E237F9"/>
    <w:rsid w:val="00E23993"/>
    <w:rsid w:val="00E23EEA"/>
    <w:rsid w:val="00E23EF2"/>
    <w:rsid w:val="00E242F3"/>
    <w:rsid w:val="00E24AD7"/>
    <w:rsid w:val="00E24FF2"/>
    <w:rsid w:val="00E26F95"/>
    <w:rsid w:val="00E3022C"/>
    <w:rsid w:val="00E30D8E"/>
    <w:rsid w:val="00E31699"/>
    <w:rsid w:val="00E3180A"/>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D31"/>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676"/>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9A5"/>
    <w:rsid w:val="00E660E9"/>
    <w:rsid w:val="00E66221"/>
    <w:rsid w:val="00E66284"/>
    <w:rsid w:val="00E662B2"/>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953"/>
    <w:rsid w:val="00E73F93"/>
    <w:rsid w:val="00E749D7"/>
    <w:rsid w:val="00E74ADD"/>
    <w:rsid w:val="00E74BBB"/>
    <w:rsid w:val="00E74C0A"/>
    <w:rsid w:val="00E74D34"/>
    <w:rsid w:val="00E752CA"/>
    <w:rsid w:val="00E75F16"/>
    <w:rsid w:val="00E75FB8"/>
    <w:rsid w:val="00E76F92"/>
    <w:rsid w:val="00E80DFE"/>
    <w:rsid w:val="00E8155F"/>
    <w:rsid w:val="00E81793"/>
    <w:rsid w:val="00E81D1D"/>
    <w:rsid w:val="00E826A9"/>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6CAA"/>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5A0C"/>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5253"/>
    <w:rsid w:val="00EB5284"/>
    <w:rsid w:val="00EB65EE"/>
    <w:rsid w:val="00EB723F"/>
    <w:rsid w:val="00EB7367"/>
    <w:rsid w:val="00EB79CC"/>
    <w:rsid w:val="00EC0B93"/>
    <w:rsid w:val="00EC1375"/>
    <w:rsid w:val="00EC13FB"/>
    <w:rsid w:val="00EC1AE4"/>
    <w:rsid w:val="00EC1CF6"/>
    <w:rsid w:val="00EC1ED7"/>
    <w:rsid w:val="00EC2D3E"/>
    <w:rsid w:val="00EC311A"/>
    <w:rsid w:val="00EC35DC"/>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DC3"/>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5CC3"/>
    <w:rsid w:val="00EE6BB0"/>
    <w:rsid w:val="00EE6C74"/>
    <w:rsid w:val="00EE72B1"/>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1D69"/>
    <w:rsid w:val="00F12018"/>
    <w:rsid w:val="00F1225E"/>
    <w:rsid w:val="00F12B19"/>
    <w:rsid w:val="00F12E22"/>
    <w:rsid w:val="00F13313"/>
    <w:rsid w:val="00F144F7"/>
    <w:rsid w:val="00F14573"/>
    <w:rsid w:val="00F14FF2"/>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5D1F"/>
    <w:rsid w:val="00F26D70"/>
    <w:rsid w:val="00F273C6"/>
    <w:rsid w:val="00F2789A"/>
    <w:rsid w:val="00F278CE"/>
    <w:rsid w:val="00F3047A"/>
    <w:rsid w:val="00F30917"/>
    <w:rsid w:val="00F30A12"/>
    <w:rsid w:val="00F30FFE"/>
    <w:rsid w:val="00F3106C"/>
    <w:rsid w:val="00F3245F"/>
    <w:rsid w:val="00F32552"/>
    <w:rsid w:val="00F32FC3"/>
    <w:rsid w:val="00F338CA"/>
    <w:rsid w:val="00F34395"/>
    <w:rsid w:val="00F34940"/>
    <w:rsid w:val="00F3503A"/>
    <w:rsid w:val="00F35248"/>
    <w:rsid w:val="00F354C6"/>
    <w:rsid w:val="00F358A1"/>
    <w:rsid w:val="00F36797"/>
    <w:rsid w:val="00F372A4"/>
    <w:rsid w:val="00F37BC6"/>
    <w:rsid w:val="00F4070A"/>
    <w:rsid w:val="00F40C68"/>
    <w:rsid w:val="00F41A42"/>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978"/>
    <w:rsid w:val="00F51CDF"/>
    <w:rsid w:val="00F51CFD"/>
    <w:rsid w:val="00F5227F"/>
    <w:rsid w:val="00F5246E"/>
    <w:rsid w:val="00F52493"/>
    <w:rsid w:val="00F52EF2"/>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19E7"/>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340"/>
    <w:rsid w:val="00F82A04"/>
    <w:rsid w:val="00F82B52"/>
    <w:rsid w:val="00F82B90"/>
    <w:rsid w:val="00F845EB"/>
    <w:rsid w:val="00F84941"/>
    <w:rsid w:val="00F85502"/>
    <w:rsid w:val="00F85569"/>
    <w:rsid w:val="00F858D5"/>
    <w:rsid w:val="00F86102"/>
    <w:rsid w:val="00F8682B"/>
    <w:rsid w:val="00F869A3"/>
    <w:rsid w:val="00F87A65"/>
    <w:rsid w:val="00F87D3D"/>
    <w:rsid w:val="00F9028B"/>
    <w:rsid w:val="00F90AE0"/>
    <w:rsid w:val="00F90BDB"/>
    <w:rsid w:val="00F90F80"/>
    <w:rsid w:val="00F9128C"/>
    <w:rsid w:val="00F912D5"/>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5E9B"/>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A8F"/>
    <w:rsid w:val="00FA7DD2"/>
    <w:rsid w:val="00FB03B6"/>
    <w:rsid w:val="00FB05B1"/>
    <w:rsid w:val="00FB0971"/>
    <w:rsid w:val="00FB249A"/>
    <w:rsid w:val="00FB2545"/>
    <w:rsid w:val="00FB26E0"/>
    <w:rsid w:val="00FB2920"/>
    <w:rsid w:val="00FB41AB"/>
    <w:rsid w:val="00FB455F"/>
    <w:rsid w:val="00FB4826"/>
    <w:rsid w:val="00FB5207"/>
    <w:rsid w:val="00FB5496"/>
    <w:rsid w:val="00FB65DF"/>
    <w:rsid w:val="00FB66A8"/>
    <w:rsid w:val="00FB6767"/>
    <w:rsid w:val="00FB69D3"/>
    <w:rsid w:val="00FB6BE4"/>
    <w:rsid w:val="00FB6D9C"/>
    <w:rsid w:val="00FB6E5C"/>
    <w:rsid w:val="00FB794C"/>
    <w:rsid w:val="00FC0AB5"/>
    <w:rsid w:val="00FC11B3"/>
    <w:rsid w:val="00FC1434"/>
    <w:rsid w:val="00FC2005"/>
    <w:rsid w:val="00FC3C3D"/>
    <w:rsid w:val="00FC4B33"/>
    <w:rsid w:val="00FC53E3"/>
    <w:rsid w:val="00FC5403"/>
    <w:rsid w:val="00FC6C75"/>
    <w:rsid w:val="00FC737A"/>
    <w:rsid w:val="00FC7444"/>
    <w:rsid w:val="00FC7A28"/>
    <w:rsid w:val="00FC7B22"/>
    <w:rsid w:val="00FD0382"/>
    <w:rsid w:val="00FD0B02"/>
    <w:rsid w:val="00FD0B50"/>
    <w:rsid w:val="00FD0DE5"/>
    <w:rsid w:val="00FD0F6F"/>
    <w:rsid w:val="00FD190E"/>
    <w:rsid w:val="00FD19D7"/>
    <w:rsid w:val="00FD2572"/>
    <w:rsid w:val="00FD290E"/>
    <w:rsid w:val="00FD2998"/>
    <w:rsid w:val="00FD2BB1"/>
    <w:rsid w:val="00FD2C09"/>
    <w:rsid w:val="00FD3052"/>
    <w:rsid w:val="00FD31E5"/>
    <w:rsid w:val="00FD3409"/>
    <w:rsid w:val="00FD403D"/>
    <w:rsid w:val="00FD40CF"/>
    <w:rsid w:val="00FD4C92"/>
    <w:rsid w:val="00FD4D00"/>
    <w:rsid w:val="00FD540E"/>
    <w:rsid w:val="00FD584E"/>
    <w:rsid w:val="00FD594B"/>
    <w:rsid w:val="00FD60E2"/>
    <w:rsid w:val="00FD6EC4"/>
    <w:rsid w:val="00FD7AB3"/>
    <w:rsid w:val="00FE057B"/>
    <w:rsid w:val="00FE17D4"/>
    <w:rsid w:val="00FE21DE"/>
    <w:rsid w:val="00FE229B"/>
    <w:rsid w:val="00FE23FB"/>
    <w:rsid w:val="00FE2619"/>
    <w:rsid w:val="00FE27EA"/>
    <w:rsid w:val="00FE2AA6"/>
    <w:rsid w:val="00FE2AC7"/>
    <w:rsid w:val="00FE2B22"/>
    <w:rsid w:val="00FE3083"/>
    <w:rsid w:val="00FE3387"/>
    <w:rsid w:val="00FE3700"/>
    <w:rsid w:val="00FE3A02"/>
    <w:rsid w:val="00FE3A0C"/>
    <w:rsid w:val="00FE3A53"/>
    <w:rsid w:val="00FE4D1E"/>
    <w:rsid w:val="00FE52CD"/>
    <w:rsid w:val="00FE52D5"/>
    <w:rsid w:val="00FE53BB"/>
    <w:rsid w:val="00FE587B"/>
    <w:rsid w:val="00FE6061"/>
    <w:rsid w:val="00FE6A96"/>
    <w:rsid w:val="00FE6E20"/>
    <w:rsid w:val="00FE6F10"/>
    <w:rsid w:val="00FE763E"/>
    <w:rsid w:val="00FE7C39"/>
    <w:rsid w:val="00FE7FA4"/>
    <w:rsid w:val="00FF0039"/>
    <w:rsid w:val="00FF07ED"/>
    <w:rsid w:val="00FF0805"/>
    <w:rsid w:val="00FF0DE2"/>
    <w:rsid w:val="00FF1521"/>
    <w:rsid w:val="00FF1701"/>
    <w:rsid w:val="00FF28BC"/>
    <w:rsid w:val="00FF2964"/>
    <w:rsid w:val="00FF2998"/>
    <w:rsid w:val="00FF2B43"/>
    <w:rsid w:val="00FF3BC7"/>
    <w:rsid w:val="00FF419D"/>
    <w:rsid w:val="00FF4813"/>
    <w:rsid w:val="00FF54D4"/>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3773BE2D-59C0-4C7C-8596-F3E5269F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styleId="Emphasis">
    <w:name w:val="Emphasis"/>
    <w:uiPriority w:val="20"/>
    <w:qFormat/>
    <w:rsid w:val="00762A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2.xml><?xml version="1.0" encoding="utf-8"?>
<ds:datastoreItem xmlns:ds="http://schemas.openxmlformats.org/officeDocument/2006/customXml" ds:itemID="{EEA3F587-6BEC-47DF-8DDB-04FA2BE8A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4.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R2-2103600</vt:lpstr>
    </vt:vector>
  </TitlesOfParts>
  <Company>Alcatel-Lucent</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25</cp:revision>
  <cp:lastPrinted>2009-09-26T16:02:00Z</cp:lastPrinted>
  <dcterms:created xsi:type="dcterms:W3CDTF">2022-09-29T13:59:00Z</dcterms:created>
  <dcterms:modified xsi:type="dcterms:W3CDTF">2022-09-29T14:11:00Z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