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F5723" w14:textId="35850F62" w:rsidR="00E232FE" w:rsidRDefault="00E232FE" w:rsidP="00E232F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R2-220697</w:t>
      </w:r>
      <w:r>
        <w:rPr>
          <w:b/>
          <w:noProof/>
          <w:sz w:val="24"/>
          <w:szCs w:val="24"/>
        </w:rPr>
        <w:t>6</w:t>
      </w:r>
    </w:p>
    <w:p w14:paraId="657EB56D" w14:textId="77777777" w:rsidR="00E232FE" w:rsidRDefault="00E232FE" w:rsidP="00E232FE">
      <w:pPr>
        <w:pStyle w:val="CRCoverPage"/>
        <w:tabs>
          <w:tab w:val="right" w:pos="9639"/>
          <w:tab w:val="right" w:pos="13323"/>
        </w:tabs>
        <w:spacing w:after="0"/>
        <w:rPr>
          <w:rFonts w:eastAsia="PMingLiU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4902FD06" w14:textId="77777777" w:rsidR="00E232FE" w:rsidRDefault="00E232FE" w:rsidP="00E232F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  <w:lang w:eastAsia="zh-CN"/>
        </w:rPr>
      </w:pPr>
    </w:p>
    <w:p w14:paraId="12B1B4A3" w14:textId="77777777" w:rsidR="00E232FE" w:rsidRDefault="00E232FE" w:rsidP="00E232FE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0988AF10" w14:textId="7B82E4B4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 w:rsidR="005E5122" w:rsidRPr="00F25496">
        <w:rPr>
          <w:b/>
          <w:noProof/>
          <w:sz w:val="24"/>
        </w:rPr>
        <w:t>10</w:t>
      </w:r>
      <w:r w:rsidR="005E5122">
        <w:rPr>
          <w:b/>
          <w:noProof/>
          <w:sz w:val="24"/>
        </w:rPr>
        <w:t>7</w:t>
      </w:r>
      <w:r w:rsidR="0022768F">
        <w:rPr>
          <w:b/>
          <w:noProof/>
          <w:sz w:val="24"/>
        </w:rPr>
        <w:t xml:space="preserve">e </w:t>
      </w:r>
      <w:r w:rsidR="005750DB">
        <w:rPr>
          <w:b/>
          <w:noProof/>
          <w:sz w:val="24"/>
        </w:rPr>
        <w:t>Ad</w:t>
      </w:r>
      <w:r w:rsidR="0022768F">
        <w:rPr>
          <w:b/>
          <w:noProof/>
          <w:sz w:val="24"/>
        </w:rPr>
        <w:t>H</w:t>
      </w:r>
      <w:r w:rsidR="005750DB">
        <w:rPr>
          <w:b/>
          <w:noProof/>
          <w:sz w:val="24"/>
        </w:rPr>
        <w:t>oc</w:t>
      </w:r>
      <w:r w:rsidRPr="00F25496">
        <w:rPr>
          <w:b/>
          <w:i/>
          <w:noProof/>
          <w:sz w:val="28"/>
        </w:rPr>
        <w:tab/>
      </w:r>
      <w:r w:rsidR="00CF0A40" w:rsidRPr="00CF0A40">
        <w:rPr>
          <w:b/>
          <w:i/>
          <w:noProof/>
          <w:sz w:val="28"/>
        </w:rPr>
        <w:t>S3-</w:t>
      </w:r>
      <w:r w:rsidR="005C4EB2">
        <w:rPr>
          <w:b/>
          <w:i/>
          <w:noProof/>
          <w:sz w:val="28"/>
        </w:rPr>
        <w:t>221</w:t>
      </w:r>
      <w:r w:rsidR="00CB39FB">
        <w:rPr>
          <w:b/>
          <w:i/>
          <w:noProof/>
          <w:sz w:val="28"/>
        </w:rPr>
        <w:t>700</w:t>
      </w:r>
    </w:p>
    <w:p w14:paraId="3A7BAEE1" w14:textId="40551F51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5750DB">
        <w:rPr>
          <w:bCs/>
          <w:sz w:val="24"/>
        </w:rPr>
        <w:t>27 June</w:t>
      </w:r>
      <w:r w:rsidR="005750DB" w:rsidRPr="00827CCC">
        <w:rPr>
          <w:bCs/>
          <w:sz w:val="24"/>
        </w:rPr>
        <w:t xml:space="preserve"> </w:t>
      </w:r>
      <w:r w:rsidR="00827CCC" w:rsidRPr="00827CCC">
        <w:rPr>
          <w:bCs/>
          <w:sz w:val="24"/>
        </w:rPr>
        <w:t xml:space="preserve">– </w:t>
      </w:r>
      <w:r w:rsidR="005750DB">
        <w:rPr>
          <w:bCs/>
          <w:sz w:val="24"/>
        </w:rPr>
        <w:t>1 July</w:t>
      </w:r>
      <w:r w:rsidR="002D1D2A" w:rsidRPr="00827CCC">
        <w:rPr>
          <w:bCs/>
          <w:sz w:val="24"/>
        </w:rPr>
        <w:t xml:space="preserve"> </w:t>
      </w:r>
      <w:r w:rsidR="00827CCC" w:rsidRPr="00827CCC">
        <w:rPr>
          <w:bCs/>
          <w:sz w:val="24"/>
        </w:rPr>
        <w:t>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6672E3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E039B2">
        <w:rPr>
          <w:rFonts w:ascii="Arial" w:hAnsi="Arial" w:cs="Arial" w:hint="eastAsia"/>
          <w:b/>
          <w:sz w:val="22"/>
          <w:szCs w:val="22"/>
          <w:lang w:eastAsia="zh-CN"/>
        </w:rPr>
        <w:t>o</w:t>
      </w:r>
      <w:r w:rsidR="00E039B2">
        <w:rPr>
          <w:rFonts w:ascii="Arial" w:hAnsi="Arial" w:cs="Arial"/>
          <w:b/>
          <w:sz w:val="22"/>
          <w:szCs w:val="22"/>
          <w:lang w:eastAsia="zh-CN"/>
        </w:rPr>
        <w:t xml:space="preserve">ut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EE4635">
        <w:rPr>
          <w:rFonts w:ascii="Arial" w:hAnsi="Arial" w:cs="Arial"/>
          <w:b/>
          <w:sz w:val="22"/>
          <w:szCs w:val="22"/>
        </w:rPr>
        <w:t>authenticity and replay protection of system information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102B5E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E4635">
        <w:rPr>
          <w:rFonts w:ascii="Arial" w:hAnsi="Arial" w:cs="Arial"/>
          <w:b/>
          <w:sz w:val="22"/>
          <w:szCs w:val="22"/>
        </w:rPr>
        <w:t>SA3</w:t>
      </w:r>
    </w:p>
    <w:p w14:paraId="2548326B" w14:textId="371D0B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4635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706178D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A1FEBB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4635">
        <w:rPr>
          <w:rFonts w:ascii="Arial" w:hAnsi="Arial" w:cs="Arial"/>
          <w:b/>
          <w:bCs/>
          <w:sz w:val="22"/>
          <w:szCs w:val="22"/>
        </w:rPr>
        <w:t>Tao Wan</w:t>
      </w:r>
    </w:p>
    <w:p w14:paraId="2F9E069A" w14:textId="3CF8C96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4635">
        <w:rPr>
          <w:rFonts w:ascii="Arial" w:hAnsi="Arial" w:cs="Arial"/>
          <w:b/>
          <w:bCs/>
          <w:sz w:val="22"/>
          <w:szCs w:val="22"/>
        </w:rPr>
        <w:t>t.wan@cablelabs.com</w:t>
      </w:r>
    </w:p>
    <w:p w14:paraId="5C701869" w14:textId="2F52B1A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288273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65BBB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7B3C89F" w14:textId="48058D79" w:rsidR="00EE4635" w:rsidRPr="00752BDE" w:rsidRDefault="00EE4635" w:rsidP="000F6242">
      <w:r w:rsidRPr="00752BDE">
        <w:t xml:space="preserve">SA3 is studying how to enhance 5GS to mitigate false base stations. </w:t>
      </w:r>
      <w:r w:rsidR="00735906" w:rsidRPr="00752BDE">
        <w:t>Several</w:t>
      </w:r>
      <w:r w:rsidRPr="00752BDE">
        <w:t xml:space="preserve"> Key Issues (KIs) have been identified in TR 33.809, among which is KI#2 on the authenticity and replay protection of System Information (SI). </w:t>
      </w:r>
    </w:p>
    <w:p w14:paraId="00D02033" w14:textId="399180D8" w:rsidR="00EE4635" w:rsidRPr="00752BDE" w:rsidRDefault="00EE4635" w:rsidP="000F6242">
      <w:r w:rsidRPr="00752BDE">
        <w:t xml:space="preserve">SA3 would like to seek </w:t>
      </w:r>
      <w:r w:rsidR="001515A2">
        <w:t>feedback</w:t>
      </w:r>
      <w:r w:rsidRPr="00752BDE">
        <w:t xml:space="preserve"> from RAN2 </w:t>
      </w:r>
      <w:r w:rsidR="00880E0E">
        <w:t>on the following questions</w:t>
      </w:r>
      <w:r w:rsidRPr="00752BDE">
        <w:t xml:space="preserve">: </w:t>
      </w:r>
    </w:p>
    <w:p w14:paraId="697D583E" w14:textId="5187D09C" w:rsidR="00B97703" w:rsidRPr="00752BDE" w:rsidRDefault="00CE70D7" w:rsidP="004318E1">
      <w:pPr>
        <w:numPr>
          <w:ilvl w:val="0"/>
          <w:numId w:val="5"/>
        </w:numPr>
      </w:pPr>
      <w:r>
        <w:t xml:space="preserve"> </w:t>
      </w:r>
      <w:r w:rsidR="008F3DAD">
        <w:t>H</w:t>
      </w:r>
      <w:r>
        <w:t xml:space="preserve">ow many bytes in each of the existing SIBs can be used to </w:t>
      </w:r>
      <w:r w:rsidR="008F3DAD">
        <w:t>carry</w:t>
      </w:r>
      <w:r>
        <w:t xml:space="preserve"> </w:t>
      </w:r>
      <w:r w:rsidR="00660EA5">
        <w:t xml:space="preserve">additional </w:t>
      </w:r>
      <w:r>
        <w:t>security information</w:t>
      </w:r>
      <w:r w:rsidR="004318E1" w:rsidRPr="00752BDE">
        <w:t>?</w:t>
      </w:r>
    </w:p>
    <w:p w14:paraId="37C9A565" w14:textId="6D901FCE" w:rsidR="0087777E" w:rsidRPr="0087777E" w:rsidRDefault="000444E3" w:rsidP="0087777E">
      <w:pPr>
        <w:numPr>
          <w:ilvl w:val="0"/>
          <w:numId w:val="5"/>
        </w:numPr>
        <w:rPr>
          <w:i/>
          <w:iCs/>
          <w:lang w:eastAsia="zh-CN"/>
        </w:rPr>
      </w:pPr>
      <w:r>
        <w:t>What are the impact</w:t>
      </w:r>
      <w:r w:rsidR="00961DC5">
        <w:t>s of</w:t>
      </w:r>
      <w:r w:rsidR="004318E1" w:rsidRPr="00752BDE">
        <w:t xml:space="preserve"> </w:t>
      </w:r>
      <w:r w:rsidR="00961DC5" w:rsidRPr="00752BDE">
        <w:t>introduc</w:t>
      </w:r>
      <w:r w:rsidR="00961DC5">
        <w:t>ing</w:t>
      </w:r>
      <w:r w:rsidR="00961DC5" w:rsidRPr="00752BDE">
        <w:t xml:space="preserve"> </w:t>
      </w:r>
      <w:r w:rsidR="004318E1" w:rsidRPr="00752BDE">
        <w:t xml:space="preserve">a new SIB for carrying </w:t>
      </w:r>
      <w:r w:rsidR="00C567AE">
        <w:t xml:space="preserve">security information </w:t>
      </w:r>
      <w:r w:rsidR="004318E1" w:rsidRPr="00752BDE">
        <w:t xml:space="preserve">that </w:t>
      </w:r>
      <w:r w:rsidR="003A0E44">
        <w:t>can be requested by a UE on demand</w:t>
      </w:r>
      <w:r w:rsidR="00CE70D7">
        <w:t xml:space="preserve"> to validate the security of existing SIBs</w:t>
      </w:r>
      <w:r w:rsidR="004318E1" w:rsidRPr="00752BDE">
        <w:t xml:space="preserve">? </w:t>
      </w:r>
      <w:r w:rsidR="0093710C">
        <w:rPr>
          <w:lang w:eastAsia="zh-CN"/>
        </w:rPr>
        <w:t>H</w:t>
      </w:r>
      <w:r w:rsidR="00732320">
        <w:rPr>
          <w:lang w:eastAsia="zh-CN"/>
        </w:rPr>
        <w:t>ow many bytes in this new SIB can be used to carry security information</w:t>
      </w:r>
      <w:r w:rsidR="003779A0">
        <w:rPr>
          <w:lang w:eastAsia="zh-CN"/>
        </w:rPr>
        <w:t xml:space="preserve"> at maximum</w:t>
      </w:r>
      <w:r w:rsidR="00732320">
        <w:rPr>
          <w:lang w:eastAsia="zh-CN"/>
        </w:rPr>
        <w:t xml:space="preserve">? </w:t>
      </w:r>
    </w:p>
    <w:p w14:paraId="2A994A36" w14:textId="0EA0C672" w:rsidR="00762139" w:rsidRPr="000F541C" w:rsidRDefault="00BF105D" w:rsidP="0087777E">
      <w:pPr>
        <w:numPr>
          <w:ilvl w:val="0"/>
          <w:numId w:val="5"/>
        </w:numPr>
      </w:pPr>
      <w:r>
        <w:t>What are the impacts of</w:t>
      </w:r>
      <w:r w:rsidR="000F541C">
        <w:t xml:space="preserve"> </w:t>
      </w:r>
      <w:r>
        <w:t xml:space="preserve">scheduling </w:t>
      </w:r>
      <w:r w:rsidR="000F541C">
        <w:t xml:space="preserve">a new SIB </w:t>
      </w:r>
      <w:r w:rsidR="002E2C2E">
        <w:t xml:space="preserve">so that a UE can acquire the new SIB to validate the </w:t>
      </w:r>
      <w:r w:rsidR="00C567AE">
        <w:t>security of existing SIBs</w:t>
      </w:r>
      <w:r w:rsidR="002E2C2E">
        <w:t xml:space="preserve">? </w:t>
      </w:r>
      <w:r w:rsidR="00515140">
        <w:t xml:space="preserve">More specifically, what periodicity </w:t>
      </w:r>
      <w:r w:rsidR="007B4843">
        <w:t>can</w:t>
      </w:r>
      <w:r w:rsidR="00515140">
        <w:t xml:space="preserve"> this new SIB </w:t>
      </w:r>
      <w:r w:rsidR="007B4843">
        <w:t>be broadcasted?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456C2F2" w:rsidR="00B97703" w:rsidRDefault="00B97703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62139">
        <w:rPr>
          <w:rFonts w:ascii="Arial" w:hAnsi="Arial" w:cs="Arial"/>
          <w:b/>
        </w:rPr>
        <w:t>: RAN2</w:t>
      </w:r>
      <w:r>
        <w:rPr>
          <w:rFonts w:ascii="Arial" w:hAnsi="Arial" w:cs="Arial"/>
          <w:b/>
        </w:rPr>
        <w:t xml:space="preserve"> </w:t>
      </w:r>
    </w:p>
    <w:p w14:paraId="1437C2F1" w14:textId="2C19D11F" w:rsidR="00B97703" w:rsidRPr="000E0BB8" w:rsidRDefault="00B97703">
      <w:pPr>
        <w:spacing w:after="120"/>
        <w:ind w:left="993" w:hanging="993"/>
        <w:rPr>
          <w:rFonts w:ascii="Arial" w:hAnsi="Arial" w:cs="Arial"/>
        </w:rPr>
      </w:pPr>
      <w:r w:rsidRPr="000E0BB8">
        <w:rPr>
          <w:rFonts w:ascii="Arial" w:hAnsi="Arial" w:cs="Arial"/>
          <w:b/>
        </w:rPr>
        <w:t xml:space="preserve">ACTION: </w:t>
      </w:r>
      <w:r w:rsidRPr="000E0BB8">
        <w:rPr>
          <w:rFonts w:ascii="Arial" w:hAnsi="Arial" w:cs="Arial"/>
          <w:b/>
        </w:rPr>
        <w:tab/>
      </w:r>
      <w:r w:rsidR="00762139" w:rsidRPr="000E0BB8">
        <w:t>Please kindly provide the answers to the above questions</w:t>
      </w:r>
      <w:r w:rsidR="002E2C2E" w:rsidRPr="000E0BB8">
        <w:t>.</w:t>
      </w:r>
      <w:r w:rsidR="00762139" w:rsidRPr="000E0BB8">
        <w:t xml:space="preserve">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33A545B" w14:textId="23598C88" w:rsidR="002E2C2E" w:rsidRDefault="002E2C2E" w:rsidP="002E2C2E">
      <w:r w:rsidRPr="001A14F2">
        <w:t>SA3#10</w:t>
      </w:r>
      <w:r w:rsidR="005E5122">
        <w:t>8</w:t>
      </w:r>
      <w:r w:rsidR="005750DB">
        <w:t>e</w:t>
      </w:r>
      <w:r w:rsidRPr="001A14F2">
        <w:tab/>
      </w:r>
      <w:r w:rsidR="005E5122">
        <w:t>22 -26 August</w:t>
      </w:r>
      <w:r w:rsidRPr="001A14F2">
        <w:t xml:space="preserve"> 2022</w:t>
      </w:r>
      <w:r>
        <w:tab/>
      </w:r>
      <w:r>
        <w:tab/>
      </w:r>
      <w:r w:rsidR="005E5122">
        <w:tab/>
      </w:r>
      <w:r w:rsidR="005750DB">
        <w:t>Online</w:t>
      </w:r>
    </w:p>
    <w:p w14:paraId="7936C45C" w14:textId="463D9089" w:rsidR="005750DB" w:rsidRDefault="005750DB" w:rsidP="005750DB">
      <w:r w:rsidRPr="001A14F2">
        <w:t>SA3#10</w:t>
      </w:r>
      <w:r>
        <w:t>8bis-e</w:t>
      </w:r>
      <w:r w:rsidRPr="001A14F2">
        <w:tab/>
      </w:r>
      <w:r>
        <w:t>10 -14 October</w:t>
      </w:r>
      <w:r w:rsidRPr="001A14F2">
        <w:t xml:space="preserve"> 2022</w:t>
      </w:r>
      <w:r>
        <w:tab/>
      </w:r>
      <w:r>
        <w:tab/>
      </w:r>
      <w:r>
        <w:tab/>
        <w:t>Online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8E005" w14:textId="77777777" w:rsidR="00FB5A0F" w:rsidRDefault="00FB5A0F">
      <w:pPr>
        <w:spacing w:after="0"/>
      </w:pPr>
      <w:r>
        <w:separator/>
      </w:r>
    </w:p>
  </w:endnote>
  <w:endnote w:type="continuationSeparator" w:id="0">
    <w:p w14:paraId="3B565F11" w14:textId="77777777" w:rsidR="00FB5A0F" w:rsidRDefault="00FB5A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C9893" w14:textId="77777777" w:rsidR="00FB5A0F" w:rsidRDefault="00FB5A0F">
      <w:pPr>
        <w:spacing w:after="0"/>
      </w:pPr>
      <w:r>
        <w:separator/>
      </w:r>
    </w:p>
  </w:footnote>
  <w:footnote w:type="continuationSeparator" w:id="0">
    <w:p w14:paraId="5B4FF60D" w14:textId="77777777" w:rsidR="00FB5A0F" w:rsidRDefault="00FB5A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DD0B93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18FD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13CD22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B14006C"/>
    <w:multiLevelType w:val="hybridMultilevel"/>
    <w:tmpl w:val="A52C2F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2229731">
    <w:abstractNumId w:val="6"/>
  </w:num>
  <w:num w:numId="2" w16cid:durableId="205266186">
    <w:abstractNumId w:val="5"/>
  </w:num>
  <w:num w:numId="3" w16cid:durableId="1302733639">
    <w:abstractNumId w:val="4"/>
  </w:num>
  <w:num w:numId="4" w16cid:durableId="1191068203">
    <w:abstractNumId w:val="3"/>
  </w:num>
  <w:num w:numId="5" w16cid:durableId="782265901">
    <w:abstractNumId w:val="7"/>
  </w:num>
  <w:num w:numId="6" w16cid:durableId="1305938311">
    <w:abstractNumId w:val="2"/>
  </w:num>
  <w:num w:numId="7" w16cid:durableId="699933497">
    <w:abstractNumId w:val="1"/>
  </w:num>
  <w:num w:numId="8" w16cid:durableId="20899679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3C53"/>
    <w:rsid w:val="000444E3"/>
    <w:rsid w:val="00065BBB"/>
    <w:rsid w:val="0006793A"/>
    <w:rsid w:val="000E0BB8"/>
    <w:rsid w:val="000F541C"/>
    <w:rsid w:val="000F6242"/>
    <w:rsid w:val="001450D0"/>
    <w:rsid w:val="001515A2"/>
    <w:rsid w:val="00157815"/>
    <w:rsid w:val="001650A0"/>
    <w:rsid w:val="00196B59"/>
    <w:rsid w:val="001A14F2"/>
    <w:rsid w:val="001B3A86"/>
    <w:rsid w:val="001D7FB8"/>
    <w:rsid w:val="002079B5"/>
    <w:rsid w:val="00226381"/>
    <w:rsid w:val="0022768F"/>
    <w:rsid w:val="002473B2"/>
    <w:rsid w:val="00250175"/>
    <w:rsid w:val="00255AE7"/>
    <w:rsid w:val="0026159C"/>
    <w:rsid w:val="00285311"/>
    <w:rsid w:val="002869FE"/>
    <w:rsid w:val="002B433A"/>
    <w:rsid w:val="002D1D2A"/>
    <w:rsid w:val="002D4FA4"/>
    <w:rsid w:val="002E01C1"/>
    <w:rsid w:val="002E2C2E"/>
    <w:rsid w:val="002F1940"/>
    <w:rsid w:val="00322204"/>
    <w:rsid w:val="003779A0"/>
    <w:rsid w:val="00383545"/>
    <w:rsid w:val="003A0E44"/>
    <w:rsid w:val="003D12DB"/>
    <w:rsid w:val="003F584F"/>
    <w:rsid w:val="004073C6"/>
    <w:rsid w:val="004318E1"/>
    <w:rsid w:val="00433500"/>
    <w:rsid w:val="00433F71"/>
    <w:rsid w:val="00440D43"/>
    <w:rsid w:val="004B3F78"/>
    <w:rsid w:val="004B7C14"/>
    <w:rsid w:val="004E3939"/>
    <w:rsid w:val="004F4349"/>
    <w:rsid w:val="00515140"/>
    <w:rsid w:val="00526DDD"/>
    <w:rsid w:val="005750DB"/>
    <w:rsid w:val="00583607"/>
    <w:rsid w:val="005910CC"/>
    <w:rsid w:val="00595F20"/>
    <w:rsid w:val="005A4F8B"/>
    <w:rsid w:val="005B315C"/>
    <w:rsid w:val="005B3D44"/>
    <w:rsid w:val="005C4EB2"/>
    <w:rsid w:val="005E5122"/>
    <w:rsid w:val="006052AD"/>
    <w:rsid w:val="00615A2A"/>
    <w:rsid w:val="00660EA5"/>
    <w:rsid w:val="006717AF"/>
    <w:rsid w:val="00674446"/>
    <w:rsid w:val="006C36DA"/>
    <w:rsid w:val="00732320"/>
    <w:rsid w:val="00735906"/>
    <w:rsid w:val="0073766B"/>
    <w:rsid w:val="00744411"/>
    <w:rsid w:val="00752BDE"/>
    <w:rsid w:val="00762139"/>
    <w:rsid w:val="00782A02"/>
    <w:rsid w:val="00797031"/>
    <w:rsid w:val="007B4843"/>
    <w:rsid w:val="007F4F92"/>
    <w:rsid w:val="00822D9D"/>
    <w:rsid w:val="00827CCC"/>
    <w:rsid w:val="00846A4A"/>
    <w:rsid w:val="008662FA"/>
    <w:rsid w:val="0087777E"/>
    <w:rsid w:val="00880E0E"/>
    <w:rsid w:val="008D772F"/>
    <w:rsid w:val="008F3DAD"/>
    <w:rsid w:val="0093710C"/>
    <w:rsid w:val="009603F6"/>
    <w:rsid w:val="00961DC5"/>
    <w:rsid w:val="00994035"/>
    <w:rsid w:val="00995C36"/>
    <w:rsid w:val="0099764C"/>
    <w:rsid w:val="009F0E3B"/>
    <w:rsid w:val="00A84037"/>
    <w:rsid w:val="00AE1B3E"/>
    <w:rsid w:val="00B40ADE"/>
    <w:rsid w:val="00B97703"/>
    <w:rsid w:val="00BF105D"/>
    <w:rsid w:val="00C44418"/>
    <w:rsid w:val="00C46B05"/>
    <w:rsid w:val="00C567AE"/>
    <w:rsid w:val="00CA5534"/>
    <w:rsid w:val="00CB39FB"/>
    <w:rsid w:val="00CE70D7"/>
    <w:rsid w:val="00CF0A40"/>
    <w:rsid w:val="00CF6087"/>
    <w:rsid w:val="00DE558F"/>
    <w:rsid w:val="00E039B2"/>
    <w:rsid w:val="00E2241D"/>
    <w:rsid w:val="00E232FE"/>
    <w:rsid w:val="00E41E14"/>
    <w:rsid w:val="00EB767C"/>
    <w:rsid w:val="00EC6B23"/>
    <w:rsid w:val="00EE4635"/>
    <w:rsid w:val="00F25496"/>
    <w:rsid w:val="00F411CC"/>
    <w:rsid w:val="00F667CF"/>
    <w:rsid w:val="00F803BE"/>
    <w:rsid w:val="00F87D98"/>
    <w:rsid w:val="00FB5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5B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065B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65B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65BB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65BB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65BB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65BBB"/>
    <w:pPr>
      <w:outlineLvl w:val="5"/>
    </w:pPr>
  </w:style>
  <w:style w:type="paragraph" w:styleId="Heading7">
    <w:name w:val="heading 7"/>
    <w:basedOn w:val="H6"/>
    <w:next w:val="Normal"/>
    <w:qFormat/>
    <w:rsid w:val="00065BBB"/>
    <w:pPr>
      <w:outlineLvl w:val="6"/>
    </w:pPr>
  </w:style>
  <w:style w:type="paragraph" w:styleId="Heading8">
    <w:name w:val="heading 8"/>
    <w:basedOn w:val="Heading1"/>
    <w:next w:val="Normal"/>
    <w:qFormat/>
    <w:rsid w:val="00065B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5BB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065B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er">
    <w:name w:val="footer"/>
    <w:basedOn w:val="Header"/>
    <w:semiHidden/>
    <w:rsid w:val="00065BB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65BB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sz w:val="18"/>
    </w:rPr>
  </w:style>
  <w:style w:type="paragraph" w:styleId="TOC8">
    <w:name w:val="toc 8"/>
    <w:basedOn w:val="TOC1"/>
    <w:semiHidden/>
    <w:rsid w:val="00065BBB"/>
    <w:pPr>
      <w:spacing w:before="180"/>
      <w:ind w:left="2693" w:hanging="2693"/>
    </w:pPr>
    <w:rPr>
      <w:b/>
    </w:rPr>
  </w:style>
  <w:style w:type="paragraph" w:styleId="TOC1">
    <w:name w:val="toc 1"/>
    <w:semiHidden/>
    <w:rsid w:val="00065B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ZT">
    <w:name w:val="ZT"/>
    <w:rsid w:val="00065B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65BBB"/>
    <w:pPr>
      <w:ind w:left="1701" w:hanging="1701"/>
    </w:pPr>
  </w:style>
  <w:style w:type="paragraph" w:styleId="TOC4">
    <w:name w:val="toc 4"/>
    <w:basedOn w:val="TOC3"/>
    <w:semiHidden/>
    <w:rsid w:val="00065BBB"/>
    <w:pPr>
      <w:ind w:left="1418" w:hanging="1418"/>
    </w:pPr>
  </w:style>
  <w:style w:type="paragraph" w:styleId="TOC3">
    <w:name w:val="toc 3"/>
    <w:basedOn w:val="TOC2"/>
    <w:semiHidden/>
    <w:rsid w:val="00065BBB"/>
    <w:pPr>
      <w:ind w:left="1134" w:hanging="1134"/>
    </w:pPr>
  </w:style>
  <w:style w:type="paragraph" w:styleId="TOC2">
    <w:name w:val="toc 2"/>
    <w:basedOn w:val="TOC1"/>
    <w:semiHidden/>
    <w:rsid w:val="00065BB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65BBB"/>
    <w:pPr>
      <w:ind w:left="284"/>
    </w:pPr>
  </w:style>
  <w:style w:type="paragraph" w:styleId="Index1">
    <w:name w:val="index 1"/>
    <w:basedOn w:val="Normal"/>
    <w:semiHidden/>
    <w:rsid w:val="00065BBB"/>
    <w:pPr>
      <w:keepLines/>
      <w:spacing w:after="0"/>
    </w:pPr>
  </w:style>
  <w:style w:type="paragraph" w:customStyle="1" w:styleId="ZH">
    <w:name w:val="ZH"/>
    <w:rsid w:val="00065B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65BBB"/>
    <w:pPr>
      <w:outlineLvl w:val="9"/>
    </w:pPr>
  </w:style>
  <w:style w:type="paragraph" w:styleId="ListNumber2">
    <w:name w:val="List Number 2"/>
    <w:basedOn w:val="ListNumber"/>
    <w:semiHidden/>
    <w:rsid w:val="00065BBB"/>
    <w:pPr>
      <w:ind w:left="851"/>
    </w:pPr>
  </w:style>
  <w:style w:type="character" w:styleId="FootnoteReference">
    <w:name w:val="footnote reference"/>
    <w:basedOn w:val="DefaultParagraphFont"/>
    <w:semiHidden/>
    <w:rsid w:val="00065BB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65BB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065BBB"/>
    <w:rPr>
      <w:b/>
    </w:rPr>
  </w:style>
  <w:style w:type="paragraph" w:customStyle="1" w:styleId="TAC">
    <w:name w:val="TAC"/>
    <w:basedOn w:val="TAL"/>
    <w:rsid w:val="00065BBB"/>
    <w:pPr>
      <w:jc w:val="center"/>
    </w:pPr>
  </w:style>
  <w:style w:type="paragraph" w:customStyle="1" w:styleId="TF">
    <w:name w:val="TF"/>
    <w:basedOn w:val="TH"/>
    <w:rsid w:val="00065BBB"/>
    <w:pPr>
      <w:keepNext w:val="0"/>
      <w:spacing w:before="0" w:after="240"/>
    </w:pPr>
  </w:style>
  <w:style w:type="paragraph" w:customStyle="1" w:styleId="NO">
    <w:name w:val="NO"/>
    <w:basedOn w:val="Normal"/>
    <w:rsid w:val="00065BBB"/>
    <w:pPr>
      <w:keepLines/>
      <w:ind w:left="1135" w:hanging="851"/>
    </w:pPr>
  </w:style>
  <w:style w:type="paragraph" w:styleId="TOC9">
    <w:name w:val="toc 9"/>
    <w:basedOn w:val="TOC8"/>
    <w:semiHidden/>
    <w:rsid w:val="00065BBB"/>
    <w:pPr>
      <w:ind w:left="1418" w:hanging="1418"/>
    </w:pPr>
  </w:style>
  <w:style w:type="paragraph" w:customStyle="1" w:styleId="EX">
    <w:name w:val="EX"/>
    <w:basedOn w:val="Normal"/>
    <w:rsid w:val="00065BBB"/>
    <w:pPr>
      <w:keepLines/>
      <w:ind w:left="1702" w:hanging="1418"/>
    </w:pPr>
  </w:style>
  <w:style w:type="paragraph" w:customStyle="1" w:styleId="FP">
    <w:name w:val="FP"/>
    <w:basedOn w:val="Normal"/>
    <w:rsid w:val="00065BBB"/>
    <w:pPr>
      <w:spacing w:after="0"/>
    </w:pPr>
  </w:style>
  <w:style w:type="paragraph" w:customStyle="1" w:styleId="LD">
    <w:name w:val="LD"/>
    <w:rsid w:val="00065B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065BBB"/>
    <w:pPr>
      <w:spacing w:after="0"/>
    </w:pPr>
  </w:style>
  <w:style w:type="paragraph" w:customStyle="1" w:styleId="EW">
    <w:name w:val="EW"/>
    <w:basedOn w:val="EX"/>
    <w:rsid w:val="00065BBB"/>
    <w:pPr>
      <w:spacing w:after="0"/>
    </w:pPr>
  </w:style>
  <w:style w:type="paragraph" w:styleId="TOC6">
    <w:name w:val="toc 6"/>
    <w:basedOn w:val="TOC5"/>
    <w:next w:val="Normal"/>
    <w:semiHidden/>
    <w:rsid w:val="00065BBB"/>
    <w:pPr>
      <w:ind w:left="1985" w:hanging="1985"/>
    </w:pPr>
  </w:style>
  <w:style w:type="paragraph" w:styleId="TOC7">
    <w:name w:val="toc 7"/>
    <w:basedOn w:val="TOC6"/>
    <w:next w:val="Normal"/>
    <w:semiHidden/>
    <w:rsid w:val="00065BBB"/>
    <w:pPr>
      <w:ind w:left="2268" w:hanging="2268"/>
    </w:pPr>
  </w:style>
  <w:style w:type="paragraph" w:styleId="ListBullet2">
    <w:name w:val="List Bullet 2"/>
    <w:basedOn w:val="ListBullet"/>
    <w:semiHidden/>
    <w:rsid w:val="00065BBB"/>
    <w:pPr>
      <w:ind w:left="851"/>
    </w:pPr>
  </w:style>
  <w:style w:type="paragraph" w:styleId="ListBullet3">
    <w:name w:val="List Bullet 3"/>
    <w:basedOn w:val="ListBullet2"/>
    <w:semiHidden/>
    <w:rsid w:val="00065BBB"/>
    <w:pPr>
      <w:ind w:left="1135"/>
    </w:pPr>
  </w:style>
  <w:style w:type="paragraph" w:styleId="ListNumber">
    <w:name w:val="List Number"/>
    <w:basedOn w:val="List"/>
    <w:semiHidden/>
    <w:rsid w:val="00065BBB"/>
  </w:style>
  <w:style w:type="paragraph" w:customStyle="1" w:styleId="EQ">
    <w:name w:val="EQ"/>
    <w:basedOn w:val="Normal"/>
    <w:next w:val="Normal"/>
    <w:rsid w:val="00065BBB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65B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5BB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5B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065BBB"/>
    <w:pPr>
      <w:jc w:val="right"/>
    </w:pPr>
  </w:style>
  <w:style w:type="paragraph" w:customStyle="1" w:styleId="H6">
    <w:name w:val="H6"/>
    <w:basedOn w:val="Heading5"/>
    <w:next w:val="Normal"/>
    <w:rsid w:val="00065BB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5BBB"/>
    <w:pPr>
      <w:ind w:left="851" w:hanging="851"/>
    </w:pPr>
  </w:style>
  <w:style w:type="paragraph" w:customStyle="1" w:styleId="TAL">
    <w:name w:val="TAL"/>
    <w:basedOn w:val="Normal"/>
    <w:rsid w:val="00065BB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65B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65B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65B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65B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65BBB"/>
    <w:pPr>
      <w:framePr w:wrap="notBeside" w:y="16161"/>
    </w:pPr>
  </w:style>
  <w:style w:type="character" w:customStyle="1" w:styleId="ZGSM">
    <w:name w:val="ZGSM"/>
    <w:rsid w:val="00065BBB"/>
  </w:style>
  <w:style w:type="paragraph" w:styleId="List2">
    <w:name w:val="List 2"/>
    <w:basedOn w:val="List"/>
    <w:semiHidden/>
    <w:rsid w:val="00065BBB"/>
    <w:pPr>
      <w:ind w:left="851"/>
    </w:pPr>
  </w:style>
  <w:style w:type="paragraph" w:customStyle="1" w:styleId="ZG">
    <w:name w:val="ZG"/>
    <w:rsid w:val="00065B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065BBB"/>
    <w:pPr>
      <w:ind w:left="1135"/>
    </w:pPr>
  </w:style>
  <w:style w:type="paragraph" w:styleId="List4">
    <w:name w:val="List 4"/>
    <w:basedOn w:val="List3"/>
    <w:semiHidden/>
    <w:rsid w:val="00065BBB"/>
    <w:pPr>
      <w:ind w:left="1418"/>
    </w:pPr>
  </w:style>
  <w:style w:type="paragraph" w:styleId="List5">
    <w:name w:val="List 5"/>
    <w:basedOn w:val="List4"/>
    <w:semiHidden/>
    <w:rsid w:val="00065BBB"/>
    <w:pPr>
      <w:ind w:left="1702"/>
    </w:pPr>
  </w:style>
  <w:style w:type="paragraph" w:customStyle="1" w:styleId="EditorsNote">
    <w:name w:val="Editor's Note"/>
    <w:basedOn w:val="NO"/>
    <w:rsid w:val="00065BBB"/>
    <w:rPr>
      <w:color w:val="FF0000"/>
    </w:rPr>
  </w:style>
  <w:style w:type="paragraph" w:styleId="List">
    <w:name w:val="List"/>
    <w:basedOn w:val="Normal"/>
    <w:semiHidden/>
    <w:rsid w:val="00065BBB"/>
    <w:pPr>
      <w:ind w:left="568" w:hanging="284"/>
    </w:pPr>
  </w:style>
  <w:style w:type="paragraph" w:styleId="ListBullet">
    <w:name w:val="List Bullet"/>
    <w:basedOn w:val="List"/>
    <w:semiHidden/>
    <w:rsid w:val="00065BBB"/>
  </w:style>
  <w:style w:type="paragraph" w:styleId="ListBullet4">
    <w:name w:val="List Bullet 4"/>
    <w:basedOn w:val="ListBullet3"/>
    <w:semiHidden/>
    <w:rsid w:val="00065BBB"/>
    <w:pPr>
      <w:ind w:left="1418"/>
    </w:pPr>
  </w:style>
  <w:style w:type="paragraph" w:styleId="ListBullet5">
    <w:name w:val="List Bullet 5"/>
    <w:basedOn w:val="ListBullet4"/>
    <w:semiHidden/>
    <w:rsid w:val="00065BBB"/>
    <w:pPr>
      <w:ind w:left="1702"/>
    </w:pPr>
  </w:style>
  <w:style w:type="paragraph" w:customStyle="1" w:styleId="B2">
    <w:name w:val="B2"/>
    <w:basedOn w:val="List2"/>
    <w:rsid w:val="00065BBB"/>
  </w:style>
  <w:style w:type="paragraph" w:customStyle="1" w:styleId="B3">
    <w:name w:val="B3"/>
    <w:basedOn w:val="List3"/>
    <w:rsid w:val="00065BBB"/>
  </w:style>
  <w:style w:type="paragraph" w:customStyle="1" w:styleId="B4">
    <w:name w:val="B4"/>
    <w:basedOn w:val="List4"/>
    <w:rsid w:val="00065BBB"/>
  </w:style>
  <w:style w:type="paragraph" w:customStyle="1" w:styleId="B5">
    <w:name w:val="B5"/>
    <w:basedOn w:val="List5"/>
    <w:rsid w:val="00065BBB"/>
  </w:style>
  <w:style w:type="paragraph" w:customStyle="1" w:styleId="ZTD">
    <w:name w:val="ZTD"/>
    <w:basedOn w:val="ZB"/>
    <w:rsid w:val="00065BB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3A0E44"/>
  </w:style>
  <w:style w:type="paragraph" w:styleId="Bibliography">
    <w:name w:val="Bibliography"/>
    <w:basedOn w:val="Normal"/>
    <w:next w:val="Normal"/>
    <w:uiPriority w:val="37"/>
    <w:semiHidden/>
    <w:unhideWhenUsed/>
    <w:rsid w:val="00065BBB"/>
  </w:style>
  <w:style w:type="paragraph" w:styleId="BlockText">
    <w:name w:val="Block Text"/>
    <w:basedOn w:val="Normal"/>
    <w:uiPriority w:val="99"/>
    <w:semiHidden/>
    <w:unhideWhenUsed/>
    <w:rsid w:val="00065BB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65B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65BBB"/>
    <w:rPr>
      <w:rFonts w:eastAsia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65BB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65BBB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065BBB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065BBB"/>
    <w:rPr>
      <w:rFonts w:ascii="Arial" w:eastAsia="Times New Roman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065BBB"/>
    <w:rPr>
      <w:rFonts w:ascii="Arial" w:eastAsia="Times New Roman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65BB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65BBB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65BB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65BBB"/>
    <w:rPr>
      <w:rFonts w:eastAsia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65BB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65BBB"/>
    <w:rPr>
      <w:rFonts w:eastAsia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65BB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65BBB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65BB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065BB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065BBB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5BB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65BBB"/>
    <w:rPr>
      <w:rFonts w:ascii="Arial" w:eastAsia="Times New Roman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5BBB"/>
    <w:rPr>
      <w:rFonts w:ascii="Arial" w:eastAsia="Times New Roman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65BBB"/>
  </w:style>
  <w:style w:type="character" w:customStyle="1" w:styleId="DateChar">
    <w:name w:val="Date Char"/>
    <w:basedOn w:val="DefaultParagraphFont"/>
    <w:link w:val="Date"/>
    <w:uiPriority w:val="99"/>
    <w:semiHidden/>
    <w:rsid w:val="00065BBB"/>
    <w:rPr>
      <w:rFonts w:eastAsia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65BB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65BBB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65BB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65BBB"/>
    <w:rPr>
      <w:rFonts w:eastAsia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65BBB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65BBB"/>
    <w:rPr>
      <w:rFonts w:eastAsia="Times New Roman"/>
    </w:rPr>
  </w:style>
  <w:style w:type="paragraph" w:styleId="EnvelopeAddress">
    <w:name w:val="envelope address"/>
    <w:basedOn w:val="Normal"/>
    <w:uiPriority w:val="99"/>
    <w:semiHidden/>
    <w:unhideWhenUsed/>
    <w:rsid w:val="00065BB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065BB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065BB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065BBB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65BB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65BBB"/>
    <w:rPr>
      <w:rFonts w:ascii="Consolas" w:eastAsia="Times New Roman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065BBB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065BBB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065BBB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065BBB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065BBB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065BBB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065BB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065BB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5BB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5BBB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065BB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065BB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065BBB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065BBB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065BBB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065BBB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065BBB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065BBB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065BBB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065BB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65BBB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65BB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65BB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65BB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065BBB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065BBB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65BBB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65BBB"/>
    <w:rPr>
      <w:rFonts w:eastAsia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65BB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65BBB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065BB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5BBB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65BBB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65BBB"/>
    <w:rPr>
      <w:rFonts w:eastAsia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65BB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65BBB"/>
    <w:rPr>
      <w:rFonts w:eastAsia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5BB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65BB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065BB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065BB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065BB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5B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065BB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65BB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rsid w:val="00E232F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3</cp:revision>
  <cp:lastPrinted>2002-04-23T07:10:00Z</cp:lastPrinted>
  <dcterms:created xsi:type="dcterms:W3CDTF">2022-07-22T15:53:00Z</dcterms:created>
  <dcterms:modified xsi:type="dcterms:W3CDTF">2022-07-22T15:57:00Z</dcterms:modified>
</cp:coreProperties>
</file>