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7E8F3" w14:textId="1B9A0F79"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4A0B6E">
        <w:rPr>
          <w:rFonts w:ascii="Calibri" w:eastAsia="MS Mincho" w:hAnsi="Calibri" w:cs="Calibri"/>
          <w:sz w:val="24"/>
          <w:szCs w:val="24"/>
          <w:lang w:val="en-US" w:eastAsia="en-US"/>
        </w:rPr>
        <w:t>4</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R2-</w:t>
      </w:r>
      <w:r w:rsidR="008E78BE" w:rsidRPr="00964780">
        <w:rPr>
          <w:rFonts w:ascii="Calibri" w:eastAsia="MS Mincho" w:hAnsi="Calibri" w:cs="Calibri"/>
          <w:sz w:val="24"/>
          <w:szCs w:val="24"/>
          <w:lang w:val="en-US" w:eastAsia="en-US"/>
        </w:rPr>
        <w:t>2</w:t>
      </w:r>
      <w:r w:rsidR="00EC4999">
        <w:rPr>
          <w:rFonts w:ascii="Calibri" w:eastAsia="MS Mincho" w:hAnsi="Calibri" w:cs="Calibri"/>
          <w:sz w:val="24"/>
          <w:szCs w:val="24"/>
          <w:lang w:val="en-US" w:eastAsia="en-US"/>
        </w:rPr>
        <w:t>1</w:t>
      </w:r>
      <w:r w:rsidR="00130395">
        <w:rPr>
          <w:rFonts w:ascii="Calibri" w:eastAsia="MS Mincho" w:hAnsi="Calibri" w:cs="Calibri"/>
          <w:sz w:val="24"/>
          <w:szCs w:val="24"/>
          <w:lang w:val="en-US" w:eastAsia="en-US"/>
        </w:rPr>
        <w:t>05700</w:t>
      </w:r>
    </w:p>
    <w:p w14:paraId="36508560" w14:textId="1A22AF8B" w:rsidR="006D2320" w:rsidRPr="00D278AD" w:rsidRDefault="0005088C"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 xml:space="preserve">Online, </w:t>
      </w:r>
      <w:r w:rsidR="002D64F4">
        <w:rPr>
          <w:rFonts w:ascii="Calibri" w:eastAsia="MS Mincho" w:hAnsi="Calibri" w:cs="Calibri"/>
          <w:sz w:val="24"/>
          <w:szCs w:val="24"/>
          <w:lang w:val="en-US" w:eastAsia="en-US"/>
        </w:rPr>
        <w:t>May 19 – May 27</w:t>
      </w:r>
      <w:bookmarkStart w:id="11" w:name="_GoBack"/>
      <w:bookmarkEnd w:id="11"/>
      <w:r>
        <w:rPr>
          <w:rFonts w:ascii="Calibri" w:eastAsia="MS Mincho" w:hAnsi="Calibri" w:cs="Calibri"/>
          <w:sz w:val="24"/>
          <w:szCs w:val="24"/>
          <w:lang w:val="en-US" w:eastAsia="en-US"/>
        </w:rPr>
        <w:t>, 202</w:t>
      </w:r>
      <w:r w:rsidR="00D548FA">
        <w:rPr>
          <w:rFonts w:ascii="Calibri" w:eastAsia="MS Mincho" w:hAnsi="Calibri" w:cs="Calibri"/>
          <w:sz w:val="24"/>
          <w:szCs w:val="24"/>
          <w:lang w:val="en-US" w:eastAsia="en-US"/>
        </w:rPr>
        <w:t>1</w:t>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5B7D3E">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255EC3A1" w:rsidR="00DD4E7D" w:rsidRPr="001B03DB"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D90078">
        <w:rPr>
          <w:rFonts w:ascii="Calibri" w:eastAsia="MS Mincho" w:hAnsi="Calibri" w:cs="Calibri"/>
          <w:sz w:val="24"/>
          <w:lang w:val="en-US" w:eastAsia="en-US"/>
        </w:rPr>
        <w:t>10</w:t>
      </w:r>
      <w:r w:rsidR="00575BDF" w:rsidRPr="00D90078">
        <w:rPr>
          <w:rFonts w:ascii="Calibri" w:eastAsia="MS Mincho" w:hAnsi="Calibri" w:cs="Calibri"/>
          <w:sz w:val="24"/>
          <w:lang w:val="en-US" w:eastAsia="en-US"/>
        </w:rPr>
        <w:t>.</w:t>
      </w:r>
      <w:r w:rsidR="008A207E">
        <w:rPr>
          <w:rFonts w:ascii="Calibri" w:eastAsia="MS Mincho" w:hAnsi="Calibri" w:cs="Calibri"/>
          <w:sz w:val="24"/>
          <w:lang w:val="en-US" w:eastAsia="en-US"/>
        </w:rPr>
        <w:t>3.</w:t>
      </w:r>
      <w:r w:rsidR="00C16656">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4DF395C3"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storm </w:t>
      </w:r>
      <w:r w:rsidR="00910861">
        <w:rPr>
          <w:rFonts w:ascii="Calibri" w:eastAsia="MS Mincho" w:hAnsi="Calibri" w:cs="Calibri"/>
          <w:sz w:val="24"/>
          <w:lang w:val="en-US" w:eastAsia="en-US"/>
        </w:rPr>
        <w:t>during HOs and Timer based trigger details</w:t>
      </w:r>
      <w:r w:rsidR="00FB66A8">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59D38946" w14:textId="43E87CFF" w:rsidR="00962837" w:rsidRPr="00405220" w:rsidRDefault="00433C74" w:rsidP="00405220">
      <w:pPr>
        <w:pStyle w:val="maintext"/>
        <w:ind w:firstLineChars="0" w:firstLine="0"/>
        <w:jc w:val="left"/>
      </w:pPr>
      <w:r>
        <w:t>In 3GPP RAN2#11</w:t>
      </w:r>
      <w:r w:rsidR="00006467">
        <w:t>3</w:t>
      </w:r>
      <w:r>
        <w:t xml:space="preserve">e </w:t>
      </w:r>
      <w:r w:rsidR="00BB5B13">
        <w:t>meeting, it</w:t>
      </w:r>
      <w:r w:rsidR="00006467">
        <w:t xml:space="preserve"> was agreed to support </w:t>
      </w:r>
      <w:r w:rsidR="6038E20A">
        <w:t>timer as a CHO condition for</w:t>
      </w:r>
      <w:r w:rsidR="00006467">
        <w:t xml:space="preserve"> NTN CHO</w:t>
      </w:r>
      <w:r w:rsidR="005F6E7C">
        <w:t>.</w:t>
      </w:r>
      <w:r w:rsidR="00D357F0">
        <w:t xml:space="preserve"> In this contribution, we </w:t>
      </w:r>
      <w:r w:rsidR="00CC62B6">
        <w:t xml:space="preserve">address </w:t>
      </w:r>
      <w:r w:rsidR="0052454A">
        <w:t xml:space="preserve">signalling storm due to HOs and </w:t>
      </w:r>
      <w:r w:rsidR="00D357F0">
        <w:t xml:space="preserve">further </w:t>
      </w:r>
      <w:r w:rsidR="0052454A">
        <w:t xml:space="preserve">discuss </w:t>
      </w:r>
      <w:r w:rsidR="16750EA7">
        <w:t>details for timer based</w:t>
      </w:r>
      <w:r w:rsidR="00D357F0">
        <w:t xml:space="preserve"> CHO configuration signalling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0AED1559"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Signalling storm during handovers</w:t>
      </w:r>
    </w:p>
    <w:p w14:paraId="5590140A" w14:textId="109CD76C" w:rsidR="00773548" w:rsidRDefault="00EC2D3E" w:rsidP="00DB5B13">
      <w:r w:rsidRPr="00EC2D3E">
        <w:t>Signalling</w:t>
      </w:r>
      <w:r w:rsidR="001A3F76" w:rsidRPr="00F30A12">
        <w:t xml:space="preserve"> storm created by handing over all UEs in a cell to a new cell is a big problem in our opinion and needs to be addressed in the first release of NTN</w:t>
      </w:r>
      <w:r w:rsidRPr="00F30A12">
        <w:t>.</w:t>
      </w:r>
      <w:r>
        <w:t xml:space="preserve"> </w:t>
      </w:r>
      <w:r w:rsidR="004E7D8B">
        <w:t xml:space="preserve">All UEs in a cell are expected to experience a change of cell due to handover every few seconds. </w:t>
      </w:r>
      <w:r w:rsidR="00DA6BA1">
        <w:t xml:space="preserve">Normally networks are not dimensioned to </w:t>
      </w:r>
      <w:r w:rsidR="00CF0209">
        <w:t>handle handover of all connected UEs in a cell and that too within a short period of time.</w:t>
      </w:r>
    </w:p>
    <w:p w14:paraId="3DD5858E" w14:textId="577F8C27" w:rsidR="00EC2D3E" w:rsidRPr="00F30A12" w:rsidRDefault="000D52D6" w:rsidP="00DB5B13">
      <w:pPr>
        <w:rPr>
          <w:b/>
          <w:bCs/>
        </w:rPr>
      </w:pPr>
      <w:r w:rsidRPr="00F30A12">
        <w:rPr>
          <w:b/>
          <w:bCs/>
        </w:rPr>
        <w:t>Proposal</w:t>
      </w:r>
      <w:r w:rsidR="00BB0ECD" w:rsidRPr="00F30A12">
        <w:rPr>
          <w:b/>
          <w:bCs/>
        </w:rPr>
        <w:t xml:space="preserve"> 1</w:t>
      </w:r>
      <w:r w:rsidRPr="00F30A12">
        <w:rPr>
          <w:b/>
          <w:bCs/>
        </w:rPr>
        <w:t>: RAN2 to discuss the solution for signalling storm created by frequent handover</w:t>
      </w:r>
      <w:r w:rsidR="00BB0ECD">
        <w:rPr>
          <w:b/>
          <w:bCs/>
        </w:rPr>
        <w:t>s</w:t>
      </w:r>
      <w:r w:rsidRPr="00F30A12">
        <w:rPr>
          <w:b/>
          <w:bCs/>
        </w:rPr>
        <w:t xml:space="preserve"> of all connected UEs in an NTN cell.</w:t>
      </w:r>
    </w:p>
    <w:p w14:paraId="1C25650B" w14:textId="6CD93005" w:rsidR="00624526" w:rsidRDefault="00C15191" w:rsidP="00DB5B13">
      <w:r>
        <w:t>A major chunk of HO or CHO signalling takes place during</w:t>
      </w:r>
      <w:r w:rsidR="00CA67D3">
        <w:t xml:space="preserve"> 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27758B">
        <w:t>Also</w:t>
      </w:r>
      <w:r w:rsidR="003A40AA">
        <w:t>,</w:t>
      </w:r>
      <w:r w:rsidR="0027758B">
        <w:t xml:space="preserve"> </w:t>
      </w:r>
      <w:r w:rsidR="00B41132">
        <w:t>most</w:t>
      </w:r>
      <w:r w:rsidR="0027758B">
        <w:t xml:space="preserve"> handovers are predictable and due to movement of cells and only a </w:t>
      </w:r>
      <w:r w:rsidR="0011348C">
        <w:t xml:space="preserve">very small numbers of handovers are expected to be due to UE mobility. </w:t>
      </w:r>
      <w:r w:rsidR="003A40AA">
        <w:t xml:space="preserve">For CHO, currently two cells can be configured during the HO preparation phase. We think </w:t>
      </w:r>
      <w:r w:rsidR="00624526">
        <w:t>this number should be increased</w:t>
      </w:r>
      <w:r w:rsidR="00874E8A">
        <w:t xml:space="preserve"> as future target cells are known in advance</w:t>
      </w:r>
      <w:r w:rsidR="00624526">
        <w:t>.</w:t>
      </w:r>
      <w:r w:rsidR="00874E8A">
        <w:t xml:space="preserve"> The resource reservation in the target cell can be left to </w:t>
      </w:r>
      <w:proofErr w:type="spellStart"/>
      <w:r w:rsidR="00E64074">
        <w:t>gNB</w:t>
      </w:r>
      <w:proofErr w:type="spellEnd"/>
      <w:r w:rsidR="00E64074">
        <w:t xml:space="preserve"> </w:t>
      </w:r>
      <w:r w:rsidR="00874E8A">
        <w:t xml:space="preserve">implementation because </w:t>
      </w:r>
      <w:r w:rsidR="00E75F16">
        <w:t>anyway the cell must be prepared to handle the current load from a fixe</w:t>
      </w:r>
      <w:r w:rsidR="00E64074">
        <w:t>d</w:t>
      </w:r>
      <w:r w:rsidR="00E75F16">
        <w:t xml:space="preserve"> location</w:t>
      </w:r>
      <w:r w:rsidR="00624526">
        <w:t xml:space="preserve"> </w:t>
      </w:r>
      <w:r w:rsidR="00C00FB3">
        <w:t xml:space="preserve">and timing of cell movement is known. </w:t>
      </w:r>
      <w:r w:rsidR="00A85620">
        <w:t xml:space="preserve">If RAN2 does not allow </w:t>
      </w:r>
      <w:proofErr w:type="spellStart"/>
      <w:r w:rsidR="00A85620">
        <w:t>preconfiguration</w:t>
      </w:r>
      <w:proofErr w:type="spellEnd"/>
      <w:r w:rsidR="00A85620">
        <w:t xml:space="preserve"> of multiple target cells </w:t>
      </w:r>
      <w:r w:rsidR="00695394">
        <w:t xml:space="preserve">then every </w:t>
      </w:r>
      <w:r w:rsidR="00FE27EA">
        <w:t>few se</w:t>
      </w:r>
      <w:r w:rsidR="00275868">
        <w:t>c</w:t>
      </w:r>
      <w:r w:rsidR="00FE27EA">
        <w:t>onds</w:t>
      </w:r>
      <w:r w:rsidR="00275868">
        <w:t xml:space="preserve"> full HO signalling needs to be exchanged for each connected UE in the cell.</w:t>
      </w:r>
      <w:r w:rsidR="001212DE">
        <w:t xml:space="preserve"> </w:t>
      </w:r>
      <w:r w:rsidR="00877A49">
        <w:t xml:space="preserve">However, majority of signalling storm can be reduced by configuring multiple </w:t>
      </w:r>
      <w:r w:rsidR="006E7CA1">
        <w:t>candidate cells and 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21BD6704" w14:textId="48C73F27" w:rsidR="00624526" w:rsidRDefault="00624526" w:rsidP="00DB5B13">
      <w:pPr>
        <w:rPr>
          <w:b/>
          <w:bCs/>
        </w:rPr>
      </w:pPr>
      <w:r w:rsidRPr="0074203D">
        <w:rPr>
          <w:b/>
          <w:bCs/>
        </w:rPr>
        <w:t>Observation</w:t>
      </w:r>
      <w:r w:rsidR="00762D5F">
        <w:rPr>
          <w:b/>
          <w:bCs/>
        </w:rPr>
        <w:t xml:space="preserve"> 1</w:t>
      </w:r>
      <w:r w:rsidRPr="0074203D">
        <w:rPr>
          <w:b/>
          <w:bCs/>
        </w:rPr>
        <w:t xml:space="preserve">: A major chunk of HO signalling takes place during HO preparation phase and </w:t>
      </w:r>
      <w:r w:rsidR="00DC2281" w:rsidRPr="0074203D">
        <w:rPr>
          <w:b/>
          <w:bCs/>
        </w:rPr>
        <w:t xml:space="preserve">HOs are </w:t>
      </w:r>
      <w:r w:rsidR="004C6689" w:rsidRPr="0074203D">
        <w:rPr>
          <w:b/>
          <w:bCs/>
        </w:rPr>
        <w:t xml:space="preserve">mainly </w:t>
      </w:r>
      <w:r w:rsidR="00DC2281" w:rsidRPr="0074203D">
        <w:rPr>
          <w:b/>
          <w:bCs/>
        </w:rPr>
        <w:t>due to cell movement</w:t>
      </w:r>
      <w:r w:rsidR="004C6689" w:rsidRPr="0074203D">
        <w:rPr>
          <w:b/>
          <w:bCs/>
        </w:rPr>
        <w:t xml:space="preserve">. </w:t>
      </w:r>
      <w:r w:rsidR="00487D83" w:rsidRPr="0074203D">
        <w:rPr>
          <w:b/>
          <w:bCs/>
        </w:rPr>
        <w:t>The oncoming cell</w:t>
      </w:r>
      <w:r w:rsidR="00A75981" w:rsidRPr="0074203D">
        <w:rPr>
          <w:b/>
          <w:bCs/>
        </w:rPr>
        <w:t>s</w:t>
      </w:r>
      <w:r w:rsidR="00487D83" w:rsidRPr="0074203D">
        <w:rPr>
          <w:b/>
          <w:bCs/>
        </w:rPr>
        <w:t xml:space="preserve"> </w:t>
      </w:r>
      <w:r w:rsidR="00A75981" w:rsidRPr="0074203D">
        <w:rPr>
          <w:b/>
          <w:bCs/>
        </w:rPr>
        <w:t>are</w:t>
      </w:r>
      <w:r w:rsidR="00487D83" w:rsidRPr="0074203D">
        <w:rPr>
          <w:b/>
          <w:bCs/>
        </w:rPr>
        <w:t xml:space="preserve"> expected to support all UEs </w:t>
      </w:r>
      <w:r w:rsidR="00A75981" w:rsidRPr="0074203D">
        <w:rPr>
          <w:b/>
          <w:bCs/>
        </w:rPr>
        <w:t>in a geographical area i.e.</w:t>
      </w:r>
      <w:r w:rsidR="006A5F42" w:rsidRPr="0074203D">
        <w:rPr>
          <w:b/>
          <w:bCs/>
        </w:rPr>
        <w:t xml:space="preserve"> resource reservation is mainly to cater </w:t>
      </w:r>
      <w:r w:rsidR="007C6A4C">
        <w:rPr>
          <w:b/>
          <w:bCs/>
        </w:rPr>
        <w:t>the</w:t>
      </w:r>
      <w:r w:rsidR="00901EDA" w:rsidRPr="0074203D">
        <w:rPr>
          <w:b/>
          <w:bCs/>
        </w:rPr>
        <w:t xml:space="preserve"> traffic emanating from a </w:t>
      </w:r>
      <w:r w:rsidR="006A5F42" w:rsidRPr="0074203D">
        <w:rPr>
          <w:b/>
          <w:bCs/>
        </w:rPr>
        <w:t xml:space="preserve">geographical area and </w:t>
      </w:r>
      <w:r w:rsidR="007C6A4C">
        <w:rPr>
          <w:b/>
          <w:bCs/>
        </w:rPr>
        <w:t xml:space="preserve">different </w:t>
      </w:r>
      <w:r w:rsidR="00453D34" w:rsidRPr="0074203D">
        <w:rPr>
          <w:b/>
          <w:bCs/>
        </w:rPr>
        <w:t>from the</w:t>
      </w:r>
      <w:r w:rsidR="008B48D4" w:rsidRPr="0074203D">
        <w:rPr>
          <w:b/>
          <w:bCs/>
        </w:rPr>
        <w:t xml:space="preserve"> </w:t>
      </w:r>
      <w:r w:rsidR="007C6A4C">
        <w:rPr>
          <w:b/>
          <w:bCs/>
        </w:rPr>
        <w:t xml:space="preserve">scenario where resources are reserved due to </w:t>
      </w:r>
      <w:r w:rsidR="008B48D4" w:rsidRPr="0074203D">
        <w:rPr>
          <w:b/>
          <w:bCs/>
        </w:rPr>
        <w:t>unpredictable movement of UEs in Terrestrial Networks.</w:t>
      </w:r>
    </w:p>
    <w:p w14:paraId="1A00EB40" w14:textId="304DAF6C" w:rsidR="00741072" w:rsidRDefault="00741072" w:rsidP="00DB5B13">
      <w:pPr>
        <w:rPr>
          <w:b/>
          <w:bCs/>
        </w:rPr>
      </w:pPr>
    </w:p>
    <w:p w14:paraId="2F4F8C6A" w14:textId="19CA919B" w:rsidR="00741072" w:rsidRDefault="00741072" w:rsidP="00DB5B13">
      <w:pPr>
        <w:rPr>
          <w:b/>
          <w:bCs/>
        </w:rPr>
      </w:pPr>
    </w:p>
    <w:p w14:paraId="50B0203B" w14:textId="66F595B8" w:rsidR="005421DD" w:rsidRDefault="00C04155" w:rsidP="00DB5B13">
      <w:r>
        <w:rPr>
          <w:noProof/>
        </w:rPr>
        <w:lastRenderedPageBreak/>
        <mc:AlternateContent>
          <mc:Choice Requires="wps">
            <w:drawing>
              <wp:anchor distT="0" distB="0" distL="114300" distR="114300" simplePos="0" relativeHeight="251659264" behindDoc="0" locked="0" layoutInCell="1" allowOverlap="1" wp14:anchorId="153C210F" wp14:editId="427C85DB">
                <wp:simplePos x="0" y="0"/>
                <wp:positionH relativeFrom="column">
                  <wp:posOffset>-475615</wp:posOffset>
                </wp:positionH>
                <wp:positionV relativeFrom="paragraph">
                  <wp:posOffset>-381000</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01987BA" id="Oval 1" o:spid="_x0000_s1026" style="position:absolute;margin-left:-37.45pt;margin-top:-30pt;width:477.8pt;height:244.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" filled="f" strokecolor="red" strokeweight="1pt">
                <v:stroke joinstyle="miter"/>
              </v:oval>
            </w:pict>
          </mc:Fallback>
        </mc:AlternateContent>
      </w:r>
      <w:r w:rsidR="00C202C0">
        <w:rPr>
          <w:noProof/>
        </w:rPr>
        <w:drawing>
          <wp:inline distT="0" distB="0" distL="0" distR="0" wp14:anchorId="0AFA65F6" wp14:editId="3564614D">
            <wp:extent cx="6118860" cy="506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p>
    <w:p w14:paraId="281A2D16" w14:textId="77F96270" w:rsidR="005421DD" w:rsidRDefault="0010263B" w:rsidP="00045328">
      <w:pPr>
        <w:jc w:val="center"/>
      </w:pPr>
      <w:r>
        <w:t>Figure 1: CHO signalling procedure</w:t>
      </w:r>
    </w:p>
    <w:p w14:paraId="71C95846" w14:textId="589CCEAB" w:rsidR="00C97577" w:rsidRDefault="00C97577" w:rsidP="00DB5B13">
      <w:r>
        <w:t xml:space="preserve">We see a strong relationship between Timer/location based trigger and </w:t>
      </w:r>
      <w:r w:rsidR="002732EA">
        <w:t>pre-configuration of CHO target cells and keeping CHO configuration after CHO execution</w:t>
      </w:r>
      <w:r w:rsidR="00DD32AB">
        <w:t>. This is needed to handle the signalling storm.</w:t>
      </w:r>
    </w:p>
    <w:p w14:paraId="2965032D" w14:textId="40739D42" w:rsidR="001C0117" w:rsidRPr="00B76BD9" w:rsidRDefault="001C0117" w:rsidP="00DB5B13">
      <w:pPr>
        <w:rPr>
          <w:b/>
          <w:bCs/>
        </w:rPr>
      </w:pPr>
      <w:r w:rsidRPr="00B76BD9">
        <w:rPr>
          <w:b/>
          <w:bCs/>
        </w:rPr>
        <w:t>Observation</w:t>
      </w:r>
      <w:r w:rsidR="005E26A5" w:rsidRPr="00B76BD9">
        <w:rPr>
          <w:b/>
          <w:bCs/>
        </w:rPr>
        <w:t xml:space="preserve"> 2</w:t>
      </w:r>
      <w:r w:rsidRPr="00B76BD9">
        <w:rPr>
          <w:b/>
          <w:bCs/>
        </w:rPr>
        <w:t>:</w:t>
      </w:r>
      <w:r w:rsidR="005E26A5" w:rsidRPr="00B76BD9">
        <w:rPr>
          <w:b/>
          <w:bCs/>
        </w:rPr>
        <w:t xml:space="preserve"> </w:t>
      </w:r>
      <w:r w:rsidR="00213F5F" w:rsidRPr="00B76BD9">
        <w:rPr>
          <w:b/>
          <w:bCs/>
        </w:rPr>
        <w:t xml:space="preserve">If HO preparation signalling is performed for each HO then the true potential of reducing the signalling storm </w:t>
      </w:r>
      <w:r w:rsidR="00906339" w:rsidRPr="00B76BD9">
        <w:rPr>
          <w:b/>
          <w:bCs/>
        </w:rPr>
        <w:t xml:space="preserve">by using timer/location based trigger </w:t>
      </w:r>
      <w:proofErr w:type="spellStart"/>
      <w:r w:rsidR="00906339" w:rsidRPr="00B76BD9">
        <w:rPr>
          <w:b/>
          <w:bCs/>
        </w:rPr>
        <w:t>can not</w:t>
      </w:r>
      <w:proofErr w:type="spellEnd"/>
      <w:r w:rsidR="00906339" w:rsidRPr="00B76BD9">
        <w:rPr>
          <w:b/>
          <w:bCs/>
        </w:rPr>
        <w:t xml:space="preserve"> be realised.</w:t>
      </w:r>
      <w:r w:rsidRPr="00B76BD9">
        <w:rPr>
          <w:b/>
          <w:bCs/>
        </w:rPr>
        <w:t xml:space="preserve"> </w:t>
      </w:r>
    </w:p>
    <w:p w14:paraId="3528AC8A" w14:textId="7048BF25" w:rsidR="006743D3" w:rsidRDefault="42F9F880" w:rsidP="00DB5B13">
      <w:r>
        <w:t>Multiple targe</w:t>
      </w:r>
      <w:r w:rsidR="57E2BD63">
        <w:t>t</w:t>
      </w:r>
      <w:r>
        <w:t xml:space="preserve"> cells can already be configured as part of CHO configuration. But this is possible only after SRB2 has been setup and AS security is activated</w:t>
      </w:r>
      <w:r w:rsidR="457D288A">
        <w:t xml:space="preserve"> with at least one DRB</w:t>
      </w:r>
      <w:r>
        <w:t xml:space="preserve">. </w:t>
      </w:r>
      <w:r w:rsidR="008F75BB">
        <w:t>In Rel-16 IAB</w:t>
      </w:r>
      <w:r w:rsidR="00B94B23">
        <w:t xml:space="preserve">, the </w:t>
      </w:r>
      <w:proofErr w:type="spellStart"/>
      <w:r w:rsidR="00B94B23" w:rsidRPr="7B544970">
        <w:rPr>
          <w:i/>
          <w:iCs/>
        </w:rPr>
        <w:t>reconfigurationWithSync</w:t>
      </w:r>
      <w:proofErr w:type="spellEnd"/>
      <w:r w:rsidR="00B94B23" w:rsidRPr="7B544970">
        <w:rPr>
          <w:i/>
          <w:iCs/>
        </w:rPr>
        <w:t xml:space="preserve"> </w:t>
      </w:r>
      <w:r w:rsidR="00B651EC">
        <w:t xml:space="preserve">is included in </w:t>
      </w:r>
      <w:proofErr w:type="spellStart"/>
      <w:r w:rsidR="00B651EC" w:rsidRPr="7B544970">
        <w:rPr>
          <w:i/>
          <w:iCs/>
        </w:rPr>
        <w:t>masterCellGroup</w:t>
      </w:r>
      <w:proofErr w:type="spellEnd"/>
      <w:r w:rsidR="00B651EC">
        <w:t xml:space="preserve"> only when AS security has been activated</w:t>
      </w:r>
      <w:r w:rsidR="006743D3">
        <w:t xml:space="preserve"> and SRB2 is setup and not suspended</w:t>
      </w:r>
      <w:r w:rsidR="41BF0587">
        <w:t xml:space="preserve"> i.e. there is no pre-condition of at least one DRB is setup</w:t>
      </w:r>
      <w:r w:rsidR="006743D3">
        <w:t>. It implies that handover command and</w:t>
      </w:r>
      <w:r w:rsidR="009613FD">
        <w:t xml:space="preserve"> radio bearer</w:t>
      </w:r>
      <w:r w:rsidR="006743D3">
        <w:t xml:space="preserve"> setup can be combined </w:t>
      </w:r>
      <w:r w:rsidR="00FB4826">
        <w:t>in the</w:t>
      </w:r>
      <w:r w:rsidR="006743D3">
        <w:t xml:space="preserve"> same RRC reconfiguration message. We believe that </w:t>
      </w:r>
      <w:r w:rsidR="000E0674">
        <w:t>a</w:t>
      </w:r>
      <w:r w:rsidR="006743D3">
        <w:t xml:space="preserve"> </w:t>
      </w:r>
      <w:r w:rsidR="00C914A8">
        <w:t>similar</w:t>
      </w:r>
      <w:r w:rsidR="006743D3">
        <w:t xml:space="preserve"> mechanism </w:t>
      </w:r>
      <w:r w:rsidR="00FB4826">
        <w:t xml:space="preserve">of allowing the reconfiguration message to include </w:t>
      </w:r>
      <w:r w:rsidR="00CA25EB">
        <w:t xml:space="preserve">both </w:t>
      </w:r>
      <w:r w:rsidR="00FB4826">
        <w:t>DRB setup and HO command is needed for NTN due to following benefits:</w:t>
      </w:r>
    </w:p>
    <w:p w14:paraId="746FF296" w14:textId="77777777" w:rsidR="001E243F" w:rsidRDefault="00FB4826" w:rsidP="00B97EBF">
      <w:pPr>
        <w:numPr>
          <w:ilvl w:val="0"/>
          <w:numId w:val="30"/>
        </w:numPr>
      </w:pPr>
      <w:r>
        <w:t>Multiple target cells, based on ephemeris information, on the planned trajectory path of satellites hovering over the UE can be included in the reconfiguration message for future potential handovers</w:t>
      </w:r>
      <w:r w:rsidR="00D00FF8">
        <w:t>.</w:t>
      </w:r>
      <w:r w:rsidR="00CA25EB">
        <w:t xml:space="preserve"> Since mobility is predictable, it makes sense to include HO configuration at the time of bearer setup.</w:t>
      </w:r>
    </w:p>
    <w:p w14:paraId="05BA5723" w14:textId="283D0D9B" w:rsidR="00661B16" w:rsidRDefault="001A5992" w:rsidP="00B97EBF">
      <w:pPr>
        <w:numPr>
          <w:ilvl w:val="0"/>
          <w:numId w:val="30"/>
        </w:numPr>
      </w:pPr>
      <w:r>
        <w:t>To include handover signalling together with radio bearer setup can further randomize the UE</w:t>
      </w:r>
      <w:r w:rsidR="00080BE9">
        <w:t xml:space="preserve">s to perform handover, hence reducing the network congestion especially </w:t>
      </w:r>
      <w:r w:rsidR="00894C67">
        <w:t xml:space="preserve">when a large quantity of UEs handover to the same </w:t>
      </w:r>
      <w:r w:rsidR="3DD05919">
        <w:t xml:space="preserve">target </w:t>
      </w:r>
      <w:r w:rsidR="00894C67">
        <w:t>satellite cell.</w:t>
      </w:r>
      <w:r w:rsidR="00CA25EB">
        <w:t xml:space="preserve"> If legacy HO procedure is used</w:t>
      </w:r>
      <w:r w:rsidR="00F650ED">
        <w:t>,</w:t>
      </w:r>
      <w:r w:rsidR="00CA25EB">
        <w:t xml:space="preserve"> then all UEs in one cell need to receive RRC Reconfiguration message at the same time.</w:t>
      </w:r>
      <w:r w:rsidR="000B18E3">
        <w:t xml:space="preserve"> This may cause the signalling overhead for the source cell to </w:t>
      </w:r>
      <w:r w:rsidR="00B42840">
        <w:t xml:space="preserve">do </w:t>
      </w:r>
      <w:r w:rsidR="000B18E3">
        <w:t>prepar</w:t>
      </w:r>
      <w:r w:rsidR="00B42840">
        <w:t>ation for</w:t>
      </w:r>
      <w:r w:rsidR="000B18E3">
        <w:t xml:space="preserve"> a large quantity of UEs to perform handover. </w:t>
      </w:r>
      <w:r w:rsidR="00CA25EB">
        <w:t xml:space="preserve"> If, however, reconfiguration message sent during the bearer setup is used for HO command then the network load can be distributed.</w:t>
      </w:r>
    </w:p>
    <w:p w14:paraId="58AD89E4" w14:textId="50BF22BE" w:rsidR="00DB5B13" w:rsidRDefault="00210058" w:rsidP="7B544970">
      <w:pPr>
        <w:rPr>
          <w:b/>
          <w:bCs/>
        </w:rPr>
      </w:pPr>
      <w:r w:rsidRPr="243E2C29">
        <w:rPr>
          <w:b/>
          <w:bCs/>
        </w:rPr>
        <w:lastRenderedPageBreak/>
        <w:t xml:space="preserve">Proposal </w:t>
      </w:r>
      <w:r w:rsidR="10C5C7FB" w:rsidRPr="243E2C29">
        <w:rPr>
          <w:b/>
          <w:bCs/>
        </w:rPr>
        <w:t>2</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RRC reconfiguration message when AS security has been activated and SRB2 is setup and not suspended</w:t>
      </w:r>
      <w:r w:rsidR="4EFA841B" w:rsidRPr="243E2C29">
        <w:rPr>
          <w:b/>
          <w:bCs/>
        </w:rPr>
        <w:t xml:space="preserve"> </w:t>
      </w:r>
      <w:proofErr w:type="spellStart"/>
      <w:r w:rsidR="4EFA841B" w:rsidRPr="243E2C29">
        <w:rPr>
          <w:b/>
          <w:bCs/>
        </w:rPr>
        <w:t>i.e</w:t>
      </w:r>
      <w:proofErr w:type="spellEnd"/>
      <w:r w:rsidR="4EFA841B" w:rsidRPr="243E2C29">
        <w:rPr>
          <w:b/>
          <w:bCs/>
        </w:rPr>
        <w:t xml:space="preserve"> DRB setup precondition is not required</w:t>
      </w:r>
      <w:r w:rsidR="001A27AE" w:rsidRPr="243E2C29">
        <w:rPr>
          <w:b/>
          <w:bCs/>
        </w:rPr>
        <w:t>.</w:t>
      </w:r>
    </w:p>
    <w:p w14:paraId="4950F555" w14:textId="6546242B" w:rsidR="00596A84" w:rsidRDefault="55611A7F" w:rsidP="00596A84">
      <w:r w:rsidRPr="7B544970">
        <w:t>We think above proposal is aligned to Timer based CHO i.e. network provides CHO configuration involving multiple cel</w:t>
      </w:r>
      <w:r w:rsidR="5BC7B0E3" w:rsidRPr="7B544970">
        <w:t xml:space="preserve">ls and UE will execute CHO based on timer or time expiry. </w:t>
      </w:r>
      <w:r w:rsidR="6CF1DBE5" w:rsidRPr="7B544970">
        <w:t>T</w:t>
      </w:r>
      <w:r w:rsidR="517D926A" w:rsidRPr="7B544970">
        <w:t xml:space="preserve">he </w:t>
      </w:r>
      <w:r w:rsidR="3511893C" w:rsidRPr="7B544970">
        <w:t xml:space="preserve">other associated issue </w:t>
      </w:r>
      <w:r w:rsidR="73587249" w:rsidRPr="7B544970">
        <w:t xml:space="preserve">with current CHO execution </w:t>
      </w:r>
      <w:r w:rsidR="3511893C" w:rsidRPr="7B544970">
        <w:t xml:space="preserve">is that </w:t>
      </w:r>
      <w:r w:rsidR="517D926A" w:rsidRPr="7B544970">
        <w:t xml:space="preserve">UE will release </w:t>
      </w:r>
      <w:r w:rsidR="39CC1AE0" w:rsidRPr="7B544970">
        <w:t xml:space="preserve">the </w:t>
      </w:r>
      <w:r w:rsidR="517D926A" w:rsidRPr="7B544970">
        <w:t>stored CHO configurations after successful completion of RRC handover procedure</w:t>
      </w:r>
      <w:r w:rsidR="1AA0F829" w:rsidRPr="7B544970">
        <w:t xml:space="preserve"> or CHO execution after RLF and re-establishment</w:t>
      </w:r>
      <w:r w:rsidR="517D926A" w:rsidRPr="7B544970">
        <w:t>. It will be up to the new serving cell to provide new conditional handover configurations if necessary. With this legacy procedure, it indicates that every time when UE executes conditional handover e.g. based on configured timer condition, the stored conditional handover configurations includ</w:t>
      </w:r>
      <w:r w:rsidR="5EF3DF88" w:rsidRPr="7B544970">
        <w:t>ing</w:t>
      </w:r>
      <w:r w:rsidR="517D926A" w:rsidRPr="7B544970">
        <w:t xml:space="preserve"> the </w:t>
      </w:r>
      <w:r w:rsidR="31FD577B" w:rsidRPr="7B544970">
        <w:t>subsequent</w:t>
      </w:r>
      <w:r w:rsidR="72A468DB" w:rsidRPr="7B544970">
        <w:t xml:space="preserve"> </w:t>
      </w:r>
      <w:r w:rsidR="517D926A" w:rsidRPr="7B544970">
        <w:t xml:space="preserve">handover configurations will be deleted. Whereas in NTN, as the </w:t>
      </w:r>
      <w:r w:rsidR="65132821" w:rsidRPr="7B544970">
        <w:t xml:space="preserve">approaching </w:t>
      </w:r>
      <w:r w:rsidR="517D926A" w:rsidRPr="7B544970">
        <w:t xml:space="preserve">cells are predicable, we believe it would be beneficial to keep </w:t>
      </w:r>
      <w:r w:rsidR="29E1BF60" w:rsidRPr="7B544970">
        <w:t>the</w:t>
      </w:r>
      <w:r w:rsidR="66496996" w:rsidRPr="7B544970">
        <w:t xml:space="preserve"> </w:t>
      </w:r>
      <w:r w:rsidR="517D926A" w:rsidRPr="7B544970">
        <w:t xml:space="preserve">stored conditional handover configurations in order to reduce </w:t>
      </w:r>
      <w:r w:rsidR="52C13886" w:rsidRPr="7B544970">
        <w:t xml:space="preserve">the </w:t>
      </w:r>
      <w:r w:rsidR="517D926A" w:rsidRPr="7B544970">
        <w:t>control signalling overhead.</w:t>
      </w:r>
    </w:p>
    <w:p w14:paraId="6FCA6228" w14:textId="4FA4BB66" w:rsidR="00596A84" w:rsidRDefault="00596A84" w:rsidP="29268FE1">
      <w:pPr>
        <w:rPr>
          <w:b/>
          <w:bCs/>
        </w:rPr>
      </w:pPr>
      <w:r w:rsidRPr="243E2C29">
        <w:rPr>
          <w:b/>
          <w:bCs/>
        </w:rPr>
        <w:t xml:space="preserve">Proposal </w:t>
      </w:r>
      <w:r w:rsidR="43FE78B8" w:rsidRPr="243E2C29">
        <w:rPr>
          <w:b/>
          <w:bCs/>
        </w:rPr>
        <w:t>3</w:t>
      </w:r>
      <w:r w:rsidRPr="243E2C29">
        <w:rPr>
          <w:b/>
          <w:bCs/>
        </w:rPr>
        <w:t xml:space="preserve">: Stored conditional handover configurations </w:t>
      </w:r>
      <w:r w:rsidR="11C484BB" w:rsidRPr="243E2C29">
        <w:rPr>
          <w:b/>
          <w:bCs/>
        </w:rPr>
        <w:t>is</w:t>
      </w:r>
      <w:r w:rsidRPr="243E2C29">
        <w:rPr>
          <w:b/>
          <w:bCs/>
        </w:rPr>
        <w:t xml:space="preserve"> kept after conditional handover is executed</w:t>
      </w:r>
      <w:r w:rsidR="005C5C16" w:rsidRPr="243E2C29">
        <w:rPr>
          <w:b/>
          <w:bCs/>
        </w:rPr>
        <w:t>.</w:t>
      </w:r>
    </w:p>
    <w:p w14:paraId="42247CA3" w14:textId="3836043F" w:rsidR="003A7568" w:rsidRDefault="00DB5364" w:rsidP="00661B16">
      <w:pPr>
        <w:rPr>
          <w:bCs/>
        </w:rPr>
      </w:pPr>
      <w:r>
        <w:rPr>
          <w:b/>
          <w:sz w:val="24"/>
          <w:szCs w:val="24"/>
        </w:rPr>
        <w:t>2.2 CHO Trigger</w:t>
      </w:r>
      <w:r w:rsidRPr="002D6759">
        <w:rPr>
          <w:b/>
          <w:sz w:val="24"/>
          <w:szCs w:val="24"/>
        </w:rPr>
        <w:t xml:space="preserve"> for NTN</w:t>
      </w:r>
      <w:r w:rsidR="004121AB">
        <w:rPr>
          <w:bCs/>
        </w:rPr>
        <w:t xml:space="preserve"> </w:t>
      </w:r>
    </w:p>
    <w:p w14:paraId="0B4DAA46" w14:textId="4F6CD270" w:rsidR="00DB5364" w:rsidRDefault="00DB5364" w:rsidP="00661B16">
      <w:pPr>
        <w:rPr>
          <w:bCs/>
        </w:rPr>
      </w:pPr>
      <w:r>
        <w:rPr>
          <w:bCs/>
        </w:rPr>
        <w:t>In 3GPP RAN2#113bis-e meeting, it was agreed that timing information in CHO execution triggering for NTN describes the time after which the UE is allowed to execute CHO to the candidate target cell.</w:t>
      </w:r>
      <w:r w:rsidR="005210D1">
        <w:rPr>
          <w:bCs/>
        </w:rPr>
        <w:t xml:space="preserve"> So the timing information for CHO triggering in NTN is defined in the form of a timer.</w:t>
      </w:r>
    </w:p>
    <w:p w14:paraId="1CD1F1A0" w14:textId="15114CCF" w:rsidR="005210D1" w:rsidRDefault="005210D1" w:rsidP="00661B16">
      <w:pPr>
        <w:rPr>
          <w:bCs/>
        </w:rPr>
      </w:pPr>
      <w:r>
        <w:rPr>
          <w:bCs/>
        </w:rPr>
        <w:t>One of the open issues is could the timer</w:t>
      </w:r>
      <w:r w:rsidR="00173948">
        <w:rPr>
          <w:bCs/>
        </w:rPr>
        <w:t>/location</w:t>
      </w:r>
      <w:r>
        <w:rPr>
          <w:bCs/>
        </w:rPr>
        <w:t xml:space="preserve"> trigger can be configured independently e.g. not together with radio link measurement RSRP/RSRQ. We think it is beneficial to </w:t>
      </w:r>
      <w:r w:rsidR="00173948">
        <w:rPr>
          <w:bCs/>
        </w:rPr>
        <w:t>configure timer/location CHO trigger as an independent execution trigger.</w:t>
      </w:r>
    </w:p>
    <w:p w14:paraId="53BC5580" w14:textId="6F505F1A" w:rsidR="00173948" w:rsidRPr="00173948" w:rsidRDefault="00173948" w:rsidP="00173948">
      <w:pPr>
        <w:numPr>
          <w:ilvl w:val="0"/>
          <w:numId w:val="35"/>
        </w:numPr>
      </w:pPr>
      <w:r w:rsidRPr="00173948">
        <w:t xml:space="preserve">RSRP/RSRQ difference in NTN is not as obvious as in TN network e.g. the RSRP/RSRQ difference is more flat in NTN. So it is not </w:t>
      </w:r>
      <w:proofErr w:type="spellStart"/>
      <w:r w:rsidRPr="00D303A4">
        <w:t>straighfo</w:t>
      </w:r>
      <w:r w:rsidRPr="003108E8">
        <w:t>rward</w:t>
      </w:r>
      <w:proofErr w:type="spellEnd"/>
      <w:r w:rsidRPr="003108E8">
        <w:t xml:space="preserve"> to configure a</w:t>
      </w:r>
      <w:r w:rsidRPr="00173948">
        <w:t xml:space="preserve"> proper threshold to trigger handover e.g. it would trigger CHO either too early or too late.</w:t>
      </w:r>
    </w:p>
    <w:p w14:paraId="795D4ECB" w14:textId="53F59D0A" w:rsidR="00173948" w:rsidRDefault="00173948" w:rsidP="00173948">
      <w:pPr>
        <w:numPr>
          <w:ilvl w:val="0"/>
          <w:numId w:val="35"/>
        </w:numPr>
      </w:pPr>
      <w:r w:rsidRPr="00773548">
        <w:t xml:space="preserve">To configure timer/location independently will give network more flexibility to </w:t>
      </w:r>
      <w:r>
        <w:t>configure CHO.</w:t>
      </w:r>
    </w:p>
    <w:p w14:paraId="7A5B078E" w14:textId="39FEBA54" w:rsidR="00173948" w:rsidRPr="00173948" w:rsidRDefault="00173948" w:rsidP="00B96C93">
      <w:pPr>
        <w:rPr>
          <w:b/>
          <w:bCs/>
        </w:rPr>
      </w:pPr>
      <w:r w:rsidRPr="243E2C29">
        <w:rPr>
          <w:b/>
          <w:bCs/>
        </w:rPr>
        <w:t xml:space="preserve">Proposal </w:t>
      </w:r>
      <w:r w:rsidR="0EF10484" w:rsidRPr="243E2C29">
        <w:rPr>
          <w:b/>
          <w:bCs/>
        </w:rPr>
        <w:t>4</w:t>
      </w:r>
      <w:r w:rsidRPr="243E2C29">
        <w:rPr>
          <w:b/>
          <w:bCs/>
        </w:rPr>
        <w:t xml:space="preserve">: Timer/location CHO trigger should be </w:t>
      </w:r>
      <w:r w:rsidR="00D303A4" w:rsidRPr="243E2C29">
        <w:rPr>
          <w:b/>
          <w:bCs/>
        </w:rPr>
        <w:t xml:space="preserve">allowed to be </w:t>
      </w:r>
      <w:r w:rsidRPr="243E2C29">
        <w:rPr>
          <w:b/>
          <w:bCs/>
        </w:rPr>
        <w:t>configured independently.</w:t>
      </w:r>
    </w:p>
    <w:p w14:paraId="10966B2B" w14:textId="77777777" w:rsidR="00173948" w:rsidRPr="00173948" w:rsidRDefault="00173948" w:rsidP="00173948">
      <w:pPr>
        <w:ind w:left="360"/>
      </w:pP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426D8F79" w:rsidR="00762D5F" w:rsidRDefault="00762D5F" w:rsidP="007C0347">
      <w:r>
        <w:t>We have observations as follows.</w:t>
      </w:r>
    </w:p>
    <w:p w14:paraId="79171E4A" w14:textId="77777777" w:rsidR="00762D5F" w:rsidRDefault="00762D5F" w:rsidP="00762D5F">
      <w:pPr>
        <w:rPr>
          <w:b/>
          <w:bCs/>
        </w:rPr>
      </w:pPr>
      <w:r w:rsidRPr="0074203D">
        <w:rPr>
          <w:b/>
          <w:bCs/>
        </w:rPr>
        <w:t>Observation</w:t>
      </w:r>
      <w:r>
        <w:rPr>
          <w:b/>
          <w:bCs/>
        </w:rPr>
        <w:t xml:space="preserve"> 1</w:t>
      </w:r>
      <w:r w:rsidRPr="0074203D">
        <w:rPr>
          <w:b/>
          <w:bCs/>
        </w:rPr>
        <w:t xml:space="preserve">: A major chunk of HO signalling takes place during HO preparation phase and HOs are mainly due to cell movement. The oncoming cells are expected to support all UEs in a geographical area i.e.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0995E8A0" w14:textId="77777777" w:rsidR="00762D5F" w:rsidRPr="00B76BD9" w:rsidRDefault="00762D5F" w:rsidP="00762D5F">
      <w:pPr>
        <w:rPr>
          <w:b/>
          <w:bCs/>
        </w:rPr>
      </w:pPr>
      <w:r w:rsidRPr="00B76BD9">
        <w:rPr>
          <w:b/>
          <w:bCs/>
        </w:rPr>
        <w:t xml:space="preserve">Observation 2: If HO preparation signalling is performed for each HO then the true potential of reducing the signalling storm by using timer/location based trigger </w:t>
      </w:r>
      <w:proofErr w:type="spellStart"/>
      <w:r w:rsidRPr="00B76BD9">
        <w:rPr>
          <w:b/>
          <w:bCs/>
        </w:rPr>
        <w:t>can not</w:t>
      </w:r>
      <w:proofErr w:type="spellEnd"/>
      <w:r w:rsidRPr="00B76BD9">
        <w:rPr>
          <w:b/>
          <w:bCs/>
        </w:rPr>
        <w:t xml:space="preserve"> be realised. </w:t>
      </w:r>
    </w:p>
    <w:p w14:paraId="3BC538AF" w14:textId="61E33223" w:rsidR="007C0347" w:rsidRDefault="009B27EE" w:rsidP="007C0347">
      <w:r>
        <w:t>W</w:t>
      </w:r>
      <w:r w:rsidR="007C0347">
        <w:t>e propose RAN2 to discuss the proposals as follows.</w:t>
      </w:r>
    </w:p>
    <w:p w14:paraId="5B2A2F08" w14:textId="77777777" w:rsidR="0028203E" w:rsidRPr="00F30A12" w:rsidRDefault="0028203E" w:rsidP="0028203E">
      <w:pPr>
        <w:rPr>
          <w:b/>
          <w:bCs/>
        </w:rPr>
      </w:pPr>
      <w:r w:rsidRPr="00F30A12">
        <w:rPr>
          <w:b/>
          <w:bCs/>
        </w:rPr>
        <w:t>Proposal 1: RAN2 to discuss the solution for signalling storm created by frequent handover</w:t>
      </w:r>
      <w:r>
        <w:rPr>
          <w:b/>
          <w:bCs/>
        </w:rPr>
        <w:t>s</w:t>
      </w:r>
      <w:r w:rsidRPr="00F30A12">
        <w:rPr>
          <w:b/>
          <w:bCs/>
        </w:rPr>
        <w:t xml:space="preserve"> of all connected UEs in an NTN cell.</w:t>
      </w:r>
    </w:p>
    <w:p w14:paraId="4E50DA65" w14:textId="77777777" w:rsidR="0028203E" w:rsidRDefault="0028203E" w:rsidP="0028203E">
      <w:pPr>
        <w:rPr>
          <w:b/>
          <w:bCs/>
        </w:rPr>
      </w:pPr>
      <w:r w:rsidRPr="243E2C29">
        <w:rPr>
          <w:b/>
          <w:bCs/>
        </w:rPr>
        <w:t xml:space="preserve">Proposal 2: Multiple target cells are included in the RRC reconfiguration message when AS security has been activated and SRB2 is setup and not suspended </w:t>
      </w:r>
      <w:proofErr w:type="spellStart"/>
      <w:r w:rsidRPr="243E2C29">
        <w:rPr>
          <w:b/>
          <w:bCs/>
        </w:rPr>
        <w:t>i.e</w:t>
      </w:r>
      <w:proofErr w:type="spellEnd"/>
      <w:r w:rsidRPr="243E2C29">
        <w:rPr>
          <w:b/>
          <w:bCs/>
        </w:rPr>
        <w:t xml:space="preserve"> DRB setup precondition is not required.</w:t>
      </w:r>
    </w:p>
    <w:p w14:paraId="71969843" w14:textId="77777777" w:rsidR="0028203E" w:rsidRDefault="0028203E" w:rsidP="0028203E">
      <w:pPr>
        <w:rPr>
          <w:b/>
          <w:bCs/>
        </w:rPr>
      </w:pPr>
      <w:r w:rsidRPr="243E2C29">
        <w:rPr>
          <w:b/>
          <w:bCs/>
        </w:rPr>
        <w:t>Proposal 3: Stored conditional handover configurations is kept after conditional handover is executed.</w:t>
      </w:r>
    </w:p>
    <w:p w14:paraId="23941EB1" w14:textId="77777777" w:rsidR="0028203E" w:rsidRPr="00173948" w:rsidRDefault="0028203E" w:rsidP="0028203E">
      <w:pPr>
        <w:rPr>
          <w:b/>
          <w:bCs/>
        </w:rPr>
      </w:pPr>
      <w:r w:rsidRPr="243E2C29">
        <w:rPr>
          <w:b/>
          <w:bCs/>
        </w:rPr>
        <w:t>Proposal 4: Timer/location CHO trigger should be allowed to be configured independently.</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7ECF3" w14:textId="77777777" w:rsidR="0002468F" w:rsidRDefault="0002468F">
      <w:r>
        <w:separator/>
      </w:r>
    </w:p>
  </w:endnote>
  <w:endnote w:type="continuationSeparator" w:id="0">
    <w:p w14:paraId="18979F6E" w14:textId="77777777" w:rsidR="0002468F" w:rsidRDefault="0002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31B0" w14:textId="77777777" w:rsidR="0002468F" w:rsidRDefault="0002468F">
      <w:r>
        <w:separator/>
      </w:r>
    </w:p>
  </w:footnote>
  <w:footnote w:type="continuationSeparator" w:id="0">
    <w:p w14:paraId="4141019D" w14:textId="77777777" w:rsidR="0002468F" w:rsidRDefault="00024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3"/>
  </w:num>
  <w:num w:numId="3">
    <w:abstractNumId w:val="19"/>
  </w:num>
  <w:num w:numId="4">
    <w:abstractNumId w:val="14"/>
  </w:num>
  <w:num w:numId="5">
    <w:abstractNumId w:val="3"/>
  </w:num>
  <w:num w:numId="6">
    <w:abstractNumId w:val="30"/>
  </w:num>
  <w:num w:numId="7">
    <w:abstractNumId w:val="28"/>
  </w:num>
  <w:num w:numId="8">
    <w:abstractNumId w:val="34"/>
  </w:num>
  <w:num w:numId="9">
    <w:abstractNumId w:val="2"/>
  </w:num>
  <w:num w:numId="10">
    <w:abstractNumId w:val="23"/>
  </w:num>
  <w:num w:numId="11">
    <w:abstractNumId w:val="24"/>
  </w:num>
  <w:num w:numId="12">
    <w:abstractNumId w:val="7"/>
  </w:num>
  <w:num w:numId="13">
    <w:abstractNumId w:val="31"/>
  </w:num>
  <w:num w:numId="14">
    <w:abstractNumId w:val="22"/>
  </w:num>
  <w:num w:numId="15">
    <w:abstractNumId w:val="17"/>
  </w:num>
  <w:num w:numId="16">
    <w:abstractNumId w:val="29"/>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5"/>
  </w:num>
  <w:num w:numId="23">
    <w:abstractNumId w:val="9"/>
  </w:num>
  <w:num w:numId="24">
    <w:abstractNumId w:val="11"/>
  </w:num>
  <w:num w:numId="25">
    <w:abstractNumId w:val="27"/>
  </w:num>
  <w:num w:numId="26">
    <w:abstractNumId w:val="20"/>
  </w:num>
  <w:num w:numId="27">
    <w:abstractNumId w:val="32"/>
  </w:num>
  <w:num w:numId="28">
    <w:abstractNumId w:val="25"/>
  </w:num>
  <w:num w:numId="29">
    <w:abstractNumId w:val="4"/>
  </w:num>
  <w:num w:numId="30">
    <w:abstractNumId w:val="10"/>
  </w:num>
  <w:num w:numId="31">
    <w:abstractNumId w:val="8"/>
  </w:num>
  <w:num w:numId="32">
    <w:abstractNumId w:val="16"/>
  </w:num>
  <w:num w:numId="33">
    <w:abstractNumId w:val="1"/>
  </w:num>
  <w:num w:numId="34">
    <w:abstractNumId w:val="26"/>
  </w:num>
  <w:num w:numId="3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88C"/>
    <w:rsid w:val="00050BF8"/>
    <w:rsid w:val="00050C33"/>
    <w:rsid w:val="00050D2E"/>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8E3"/>
    <w:rsid w:val="000B1D83"/>
    <w:rsid w:val="000B2700"/>
    <w:rsid w:val="000B2D78"/>
    <w:rsid w:val="000B31A1"/>
    <w:rsid w:val="000B3359"/>
    <w:rsid w:val="000B4A89"/>
    <w:rsid w:val="000B4AC0"/>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77B"/>
    <w:rsid w:val="0014457C"/>
    <w:rsid w:val="00144594"/>
    <w:rsid w:val="00145EE6"/>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72B3"/>
    <w:rsid w:val="001576FB"/>
    <w:rsid w:val="00160558"/>
    <w:rsid w:val="00160B31"/>
    <w:rsid w:val="00160EB7"/>
    <w:rsid w:val="0016151A"/>
    <w:rsid w:val="001625D1"/>
    <w:rsid w:val="00163343"/>
    <w:rsid w:val="0016347C"/>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2C5E"/>
    <w:rsid w:val="002633F4"/>
    <w:rsid w:val="002636F9"/>
    <w:rsid w:val="00263C4A"/>
    <w:rsid w:val="002643AC"/>
    <w:rsid w:val="00265C01"/>
    <w:rsid w:val="00266223"/>
    <w:rsid w:val="002669F8"/>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141B"/>
    <w:rsid w:val="002E178C"/>
    <w:rsid w:val="002E1C23"/>
    <w:rsid w:val="002E2ADA"/>
    <w:rsid w:val="002E32F6"/>
    <w:rsid w:val="002E35F8"/>
    <w:rsid w:val="002E3A7C"/>
    <w:rsid w:val="002E3F00"/>
    <w:rsid w:val="002E4543"/>
    <w:rsid w:val="002E46EE"/>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5E20"/>
    <w:rsid w:val="00376B08"/>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1467"/>
    <w:rsid w:val="003A16A8"/>
    <w:rsid w:val="003A1735"/>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90F"/>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5070"/>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7139"/>
    <w:rsid w:val="00407356"/>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97A"/>
    <w:rsid w:val="0049465E"/>
    <w:rsid w:val="0049549D"/>
    <w:rsid w:val="00495D80"/>
    <w:rsid w:val="00496EC0"/>
    <w:rsid w:val="0049725A"/>
    <w:rsid w:val="00497658"/>
    <w:rsid w:val="00497A44"/>
    <w:rsid w:val="00497EDF"/>
    <w:rsid w:val="004A0B6E"/>
    <w:rsid w:val="004A109A"/>
    <w:rsid w:val="004A13CA"/>
    <w:rsid w:val="004A1798"/>
    <w:rsid w:val="004A1DF0"/>
    <w:rsid w:val="004A24B0"/>
    <w:rsid w:val="004A25D7"/>
    <w:rsid w:val="004A2C92"/>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30BC8"/>
    <w:rsid w:val="007312C8"/>
    <w:rsid w:val="007313D9"/>
    <w:rsid w:val="007313EC"/>
    <w:rsid w:val="00732AA5"/>
    <w:rsid w:val="00733769"/>
    <w:rsid w:val="007347F1"/>
    <w:rsid w:val="00734D1D"/>
    <w:rsid w:val="00734F1C"/>
    <w:rsid w:val="00735D50"/>
    <w:rsid w:val="00736226"/>
    <w:rsid w:val="0073632A"/>
    <w:rsid w:val="00740C1B"/>
    <w:rsid w:val="00741072"/>
    <w:rsid w:val="007414CD"/>
    <w:rsid w:val="0074203D"/>
    <w:rsid w:val="00742204"/>
    <w:rsid w:val="0074265F"/>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90D"/>
    <w:rsid w:val="007E3F04"/>
    <w:rsid w:val="007E68E0"/>
    <w:rsid w:val="007E6D4B"/>
    <w:rsid w:val="007E7D7C"/>
    <w:rsid w:val="007E7F54"/>
    <w:rsid w:val="007F06F0"/>
    <w:rsid w:val="007F08BE"/>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30C2"/>
    <w:rsid w:val="008B3B72"/>
    <w:rsid w:val="008B3BDD"/>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9DD"/>
    <w:rsid w:val="009B1A39"/>
    <w:rsid w:val="009B1FB1"/>
    <w:rsid w:val="009B2578"/>
    <w:rsid w:val="009B2738"/>
    <w:rsid w:val="009B27EE"/>
    <w:rsid w:val="009B2F2D"/>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890"/>
    <w:rsid w:val="009D3400"/>
    <w:rsid w:val="009D42A4"/>
    <w:rsid w:val="009D4889"/>
    <w:rsid w:val="009D48F2"/>
    <w:rsid w:val="009D4A88"/>
    <w:rsid w:val="009D50CA"/>
    <w:rsid w:val="009D512D"/>
    <w:rsid w:val="009D51A2"/>
    <w:rsid w:val="009D69E6"/>
    <w:rsid w:val="009D6AAE"/>
    <w:rsid w:val="009D6F2C"/>
    <w:rsid w:val="009D79C9"/>
    <w:rsid w:val="009D7AE7"/>
    <w:rsid w:val="009E01F6"/>
    <w:rsid w:val="009E0373"/>
    <w:rsid w:val="009E0387"/>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B19"/>
    <w:rsid w:val="00A37DFC"/>
    <w:rsid w:val="00A40AE9"/>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E0F"/>
    <w:rsid w:val="00A810F9"/>
    <w:rsid w:val="00A81881"/>
    <w:rsid w:val="00A8251E"/>
    <w:rsid w:val="00A82A63"/>
    <w:rsid w:val="00A83776"/>
    <w:rsid w:val="00A83EAB"/>
    <w:rsid w:val="00A840B2"/>
    <w:rsid w:val="00A846E9"/>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3C0A"/>
    <w:rsid w:val="00AC5331"/>
    <w:rsid w:val="00AC58EE"/>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5A5"/>
    <w:rsid w:val="00AE448D"/>
    <w:rsid w:val="00AE617A"/>
    <w:rsid w:val="00AE6644"/>
    <w:rsid w:val="00AE6F10"/>
    <w:rsid w:val="00AE7103"/>
    <w:rsid w:val="00AE73DD"/>
    <w:rsid w:val="00AE7DDB"/>
    <w:rsid w:val="00AF03FB"/>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AB"/>
    <w:rsid w:val="00B22517"/>
    <w:rsid w:val="00B22856"/>
    <w:rsid w:val="00B2310D"/>
    <w:rsid w:val="00B238DB"/>
    <w:rsid w:val="00B2416C"/>
    <w:rsid w:val="00B247F9"/>
    <w:rsid w:val="00B25AAF"/>
    <w:rsid w:val="00B25FB0"/>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F5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A62"/>
    <w:rsid w:val="00BA1C26"/>
    <w:rsid w:val="00BA2092"/>
    <w:rsid w:val="00BA20ED"/>
    <w:rsid w:val="00BA237C"/>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2767"/>
    <w:rsid w:val="00BF553C"/>
    <w:rsid w:val="00BF562A"/>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8A1"/>
    <w:rsid w:val="00C35B6C"/>
    <w:rsid w:val="00C36BDD"/>
    <w:rsid w:val="00C37300"/>
    <w:rsid w:val="00C37BCF"/>
    <w:rsid w:val="00C403B4"/>
    <w:rsid w:val="00C40B9A"/>
    <w:rsid w:val="00C40C28"/>
    <w:rsid w:val="00C40DF1"/>
    <w:rsid w:val="00C410CA"/>
    <w:rsid w:val="00C41D73"/>
    <w:rsid w:val="00C42190"/>
    <w:rsid w:val="00C434AC"/>
    <w:rsid w:val="00C43834"/>
    <w:rsid w:val="00C45958"/>
    <w:rsid w:val="00C45A06"/>
    <w:rsid w:val="00C46B4F"/>
    <w:rsid w:val="00C46DB7"/>
    <w:rsid w:val="00C47B2C"/>
    <w:rsid w:val="00C5179B"/>
    <w:rsid w:val="00C51DF7"/>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7F0"/>
    <w:rsid w:val="00D35890"/>
    <w:rsid w:val="00D35997"/>
    <w:rsid w:val="00D35AF9"/>
    <w:rsid w:val="00D36072"/>
    <w:rsid w:val="00D364A4"/>
    <w:rsid w:val="00D36991"/>
    <w:rsid w:val="00D36A5B"/>
    <w:rsid w:val="00D40665"/>
    <w:rsid w:val="00D41128"/>
    <w:rsid w:val="00D41B5C"/>
    <w:rsid w:val="00D4211C"/>
    <w:rsid w:val="00D428CD"/>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E58"/>
    <w:rsid w:val="00DE1410"/>
    <w:rsid w:val="00DE1537"/>
    <w:rsid w:val="00DE214B"/>
    <w:rsid w:val="00DE2BC6"/>
    <w:rsid w:val="00DE436D"/>
    <w:rsid w:val="00DE49A3"/>
    <w:rsid w:val="00DE5120"/>
    <w:rsid w:val="00DE5EE3"/>
    <w:rsid w:val="00DE6BAF"/>
    <w:rsid w:val="00DE6E8A"/>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4074"/>
    <w:rsid w:val="00E642FB"/>
    <w:rsid w:val="00E64F9D"/>
    <w:rsid w:val="00E6572C"/>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6D70"/>
    <w:rsid w:val="00F2789A"/>
    <w:rsid w:val="00F278CE"/>
    <w:rsid w:val="00F3047A"/>
    <w:rsid w:val="00F30917"/>
    <w:rsid w:val="00F30A12"/>
    <w:rsid w:val="00F30FFE"/>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2005"/>
    <w:rsid w:val="00FC3C3D"/>
    <w:rsid w:val="00FC4B33"/>
    <w:rsid w:val="00FC53E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E2BD63"/>
    <w:rsid w:val="59B33AB0"/>
    <w:rsid w:val="5A9C3F52"/>
    <w:rsid w:val="5BC7B0E3"/>
    <w:rsid w:val="5EF3DF88"/>
    <w:rsid w:val="6038E20A"/>
    <w:rsid w:val="65132821"/>
    <w:rsid w:val="66496996"/>
    <w:rsid w:val="6CF1DBE5"/>
    <w:rsid w:val="72A468DB"/>
    <w:rsid w:val="73587249"/>
    <w:rsid w:val="74A7CBB2"/>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D1F388"/>
  <w15:chartTrackingRefBased/>
  <w15:docId w15:val="{B69041F9-1358-44D5-B61A-6138976D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957EB-9A27-4A2C-B563-12760175F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F5D07107-9A38-480D-B97F-12AB48B3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1201</Words>
  <Characters>6846</Characters>
  <Application>Microsoft Office Word</Application>
  <DocSecurity>0</DocSecurity>
  <Lines>57</Lines>
  <Paragraphs>16</Paragraphs>
  <ScaleCrop>false</ScaleCrop>
  <Company>Alcatel-Lucent</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44</cp:revision>
  <cp:lastPrinted>2009-09-27T00:02:00Z</cp:lastPrinted>
  <dcterms:created xsi:type="dcterms:W3CDTF">2021-05-10T10:29:00Z</dcterms:created>
  <dcterms:modified xsi:type="dcterms:W3CDTF">2021-05-10T13:25:00Z</dcterms:modified>
</cp:coreProperties>
</file>