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38A6" w14:textId="14DA5224" w:rsidR="009A318E" w:rsidRDefault="009A318E" w:rsidP="009A318E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R2-200876</w:t>
      </w:r>
      <w:r w:rsidR="00F97C4A">
        <w:rPr>
          <w:b/>
          <w:noProof/>
          <w:sz w:val="24"/>
          <w:szCs w:val="24"/>
        </w:rPr>
        <w:t>0</w:t>
      </w:r>
      <w:bookmarkStart w:id="2" w:name="_GoBack"/>
      <w:bookmarkEnd w:id="2"/>
    </w:p>
    <w:p w14:paraId="6884F658" w14:textId="77777777" w:rsidR="009A318E" w:rsidRDefault="009A318E" w:rsidP="009A318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4FEB7718" w14:textId="77777777" w:rsidR="009A318E" w:rsidRDefault="009A318E" w:rsidP="009A318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44A77E" w14:textId="77777777" w:rsidR="009A318E" w:rsidRDefault="009A318E" w:rsidP="009A318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8BE5CD" w14:textId="150E5143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</w:rPr>
        <w:tab/>
        <w:t>S2-</w:t>
      </w:r>
      <w:r w:rsidR="00434764" w:rsidRPr="001B1AA5">
        <w:rPr>
          <w:rFonts w:ascii="Arial" w:eastAsia="Arial Unicode MS" w:hAnsi="Arial" w:cs="Arial"/>
          <w:b/>
          <w:bCs/>
          <w:color w:val="000000"/>
          <w:sz w:val="24"/>
        </w:rPr>
        <w:t>20</w:t>
      </w:r>
      <w:r w:rsidR="00434764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0</w:t>
      </w:r>
      <w:r w:rsidR="00980626">
        <w:rPr>
          <w:rFonts w:ascii="Arial" w:eastAsia="Arial Unicode MS" w:hAnsi="Arial" w:cs="Arial"/>
          <w:b/>
          <w:bCs/>
          <w:color w:val="000000"/>
          <w:sz w:val="24"/>
          <w:lang w:eastAsia="zh-CN"/>
        </w:rPr>
        <w:t>6587</w:t>
      </w:r>
    </w:p>
    <w:p w14:paraId="6CFBACFB" w14:textId="353490B2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</w:rPr>
        <w:t>Aug 19 – Sep 01, 2020, Elbonia</w:t>
      </w:r>
      <w:r w:rsidRPr="001B1AA5">
        <w:rPr>
          <w:rFonts w:ascii="Arial" w:eastAsia="Arial Unicode MS" w:hAnsi="Arial" w:cs="Arial"/>
          <w:b/>
          <w:bCs/>
          <w:color w:val="000000"/>
        </w:rPr>
        <w:tab/>
      </w:r>
      <w:r w:rsidRPr="001B1AA5">
        <w:rPr>
          <w:rFonts w:ascii="Arial" w:eastAsia="Malgun Gothic" w:hAnsi="Arial" w:cs="Arial"/>
          <w:b/>
          <w:bCs/>
          <w:color w:val="0000FF"/>
        </w:rPr>
        <w:t xml:space="preserve">(revision of </w:t>
      </w:r>
      <w:r w:rsidR="005810CD" w:rsidRPr="005810CD">
        <w:rPr>
          <w:rFonts w:ascii="Arial" w:eastAsia="Malgun Gothic" w:hAnsi="Arial" w:cs="Arial"/>
          <w:b/>
          <w:bCs/>
          <w:color w:val="0000FF"/>
        </w:rPr>
        <w:t>S2-2004981</w:t>
      </w:r>
      <w:r w:rsidRPr="001B1AA5">
        <w:rPr>
          <w:rFonts w:ascii="Arial" w:eastAsia="Malgun Gothic" w:hAnsi="Arial" w:cs="Arial"/>
          <w:b/>
          <w:bCs/>
          <w:color w:val="0000FF"/>
        </w:rPr>
        <w:t>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</w:rPr>
      </w:pPr>
    </w:p>
    <w:p w14:paraId="045B9C3B" w14:textId="40E23B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4D1A">
        <w:rPr>
          <w:rFonts w:ascii="Arial" w:hAnsi="Arial" w:cs="Arial"/>
          <w:b/>
          <w:sz w:val="22"/>
          <w:szCs w:val="22"/>
        </w:rPr>
        <w:t>Direct Discovery and Relay in SA2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215472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10CD">
        <w:rPr>
          <w:rFonts w:ascii="Arial" w:hAnsi="Arial" w:cs="Arial"/>
          <w:b/>
          <w:sz w:val="22"/>
          <w:szCs w:val="22"/>
        </w:rPr>
        <w:t>SA2</w:t>
      </w:r>
    </w:p>
    <w:p w14:paraId="38A0DB52" w14:textId="27944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6F8EC1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8F7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80626">
        <w:rPr>
          <w:rFonts w:ascii="Arial" w:hAnsi="Arial" w:cs="Arial"/>
          <w:b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4D3D991F" w:rsidR="004D3136" w:rsidRDefault="00AA2A90" w:rsidP="00193CBC">
      <w:pPr>
        <w:pStyle w:val="B1"/>
      </w:pPr>
      <w:r>
        <w:t xml:space="preserve">SA2 is developing </w:t>
      </w:r>
      <w:r w:rsidR="00484D1A">
        <w:t xml:space="preserve">Direct Discovery procedure, </w:t>
      </w:r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r w:rsidR="001D0EA0">
        <w:t xml:space="preserve">being </w:t>
      </w:r>
      <w:r w:rsidR="00022E04">
        <w:t>studied.</w:t>
      </w:r>
    </w:p>
    <w:p w14:paraId="3C05C09A" w14:textId="0826D42B" w:rsidR="00484D1A" w:rsidRPr="00980626" w:rsidRDefault="00484D1A" w:rsidP="00484D1A">
      <w:pPr>
        <w:pStyle w:val="B1"/>
      </w:pPr>
      <w:r w:rsidRPr="00980626">
        <w:t>For Direct Discovery, SA2 has the following conclusions and RAN dependency issues</w:t>
      </w:r>
      <w:r w:rsidR="001D0EA0" w:rsidRPr="00980626">
        <w:t>:</w:t>
      </w:r>
    </w:p>
    <w:p w14:paraId="43BAB919" w14:textId="06720B06" w:rsidR="00484D1A" w:rsidRPr="00980626" w:rsidRDefault="00484D1A">
      <w:pPr>
        <w:pStyle w:val="B1"/>
      </w:pPr>
      <w:r w:rsidRPr="00980626">
        <w:t>- SA2 has agree</w:t>
      </w:r>
      <w:r w:rsidR="00F87B96" w:rsidRPr="00980626">
        <w:t>d</w:t>
      </w:r>
      <w:r w:rsidRPr="00980626">
        <w:t xml:space="preserve"> Model A and Model B discovery procedure </w:t>
      </w:r>
      <w:r w:rsidR="00075A11" w:rsidRPr="00980626">
        <w:t xml:space="preserve">similar with TS 23.303 </w:t>
      </w:r>
      <w:r w:rsidRPr="00980626">
        <w:t>are introduced. It is FFS which discovery procedure will be used</w:t>
      </w:r>
      <w:r w:rsidR="00075A11" w:rsidRPr="00980626">
        <w:t xml:space="preserve"> for UE-to</w:t>
      </w:r>
      <w:r w:rsidR="005810CD" w:rsidRPr="00980626">
        <w:t>-</w:t>
      </w:r>
      <w:r w:rsidR="00075A11" w:rsidRPr="00980626">
        <w:t>Network and UE-to</w:t>
      </w:r>
      <w:r w:rsidR="005810CD" w:rsidRPr="00980626">
        <w:t>-</w:t>
      </w:r>
      <w:r w:rsidR="00075A11" w:rsidRPr="00980626">
        <w:t>UE Relay.</w:t>
      </w:r>
    </w:p>
    <w:p w14:paraId="6D5BD629" w14:textId="1F2E6840" w:rsidR="00484D1A" w:rsidRPr="00F87B96" w:rsidRDefault="00484D1A">
      <w:pPr>
        <w:pStyle w:val="B1"/>
      </w:pPr>
      <w:r w:rsidRPr="00980626">
        <w:t xml:space="preserve">- SA2 assumes Direct Discovery message will be transmitted in PC5 communication channel, RAN2 </w:t>
      </w:r>
      <w:r w:rsidR="00E86366" w:rsidRPr="00980626">
        <w:t xml:space="preserve">is </w:t>
      </w:r>
      <w:r w:rsidRPr="00980626">
        <w:t xml:space="preserve">kindly </w:t>
      </w:r>
      <w:r w:rsidR="001D0EA0" w:rsidRPr="00980626">
        <w:t xml:space="preserve">asked to </w:t>
      </w:r>
      <w:r w:rsidRPr="00980626">
        <w:t>confirm th</w:t>
      </w:r>
      <w:r w:rsidR="00F87B96" w:rsidRPr="00980626">
        <w:t>is</w:t>
      </w:r>
      <w:r w:rsidRPr="00980626">
        <w:t xml:space="preserve"> assumption.</w:t>
      </w:r>
    </w:p>
    <w:p w14:paraId="1D6C1737" w14:textId="1E24BB7F" w:rsidR="00484D1A" w:rsidRPr="00F87B96" w:rsidRDefault="00484D1A">
      <w:pPr>
        <w:pStyle w:val="B1"/>
      </w:pPr>
      <w:r w:rsidRPr="00F87B96">
        <w:t xml:space="preserve">- SA2 has agreed “Destination L2 ID, Source L2 ID; Discovery Group ID” will be included in discovery messages, RAN2 is kindly ask whether they can be included in </w:t>
      </w:r>
      <w:r w:rsidR="001D0EA0" w:rsidRPr="00F87B96">
        <w:t xml:space="preserve">an </w:t>
      </w:r>
      <w:r w:rsidRPr="00F87B96">
        <w:t>AS layer, e.g. in MAC header</w:t>
      </w:r>
      <w:r w:rsidR="00A079DF">
        <w:t>.</w:t>
      </w:r>
    </w:p>
    <w:p w14:paraId="048D8D27" w14:textId="4F280710" w:rsidR="001D0EA0" w:rsidRDefault="00484D1A" w:rsidP="00193CBC">
      <w:pPr>
        <w:pStyle w:val="B1"/>
      </w:pPr>
      <w:r w:rsidRPr="00980626">
        <w:t>For UE-to-Network Relay</w:t>
      </w:r>
      <w:r w:rsidR="005810CD">
        <w:t xml:space="preserve"> </w:t>
      </w:r>
      <w:r w:rsidRPr="00980626">
        <w:t xml:space="preserve">and UE-to-UE Relay, </w:t>
      </w:r>
      <w:r>
        <w:t>both Layer-2 based solution and Layer-3 based solution</w:t>
      </w:r>
      <w:r w:rsidR="005810CD">
        <w:t>s</w:t>
      </w:r>
      <w:r>
        <w:t xml:space="preserve"> are discussed in SA2 on system level</w:t>
      </w:r>
      <w:r w:rsidR="008D31F0">
        <w:t xml:space="preserve">. </w:t>
      </w:r>
      <w:r w:rsidR="00250319">
        <w:t xml:space="preserve">SA2 will continue to consolidate the related solutions, perform evaluation and achieve conclusion from SA2 perspective and </w:t>
      </w:r>
      <w:r w:rsidR="00402864">
        <w:t>will provide further information to RAN WG</w:t>
      </w:r>
      <w:r w:rsidR="00A079DF">
        <w:t>s</w:t>
      </w:r>
      <w:r w:rsidR="00402864">
        <w:t xml:space="preserve"> if needed.</w:t>
      </w:r>
    </w:p>
    <w:p w14:paraId="38675651" w14:textId="7ECE87E0" w:rsidR="00D37997" w:rsidRDefault="00D37997" w:rsidP="00193CBC">
      <w:pPr>
        <w:pStyle w:val="B1"/>
      </w:pPr>
      <w:r>
        <w:t>SA2 kindly request</w:t>
      </w:r>
      <w:r w:rsidR="00B35FD8">
        <w:t>s</w:t>
      </w:r>
      <w:r>
        <w:t xml:space="preserve"> RAN2 to provide the progress and work plan if any </w:t>
      </w:r>
      <w:r w:rsidR="00D32ADF">
        <w:t>to help SA2 evaluation and conclusion.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DA3D1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C08F7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</w:p>
    <w:p w14:paraId="4BE2FCFE" w14:textId="2C7CBD72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r w:rsidR="00EA3FB2">
        <w:t xml:space="preserve"> and provide feedback if any.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51F6F9" w14:textId="77777777" w:rsidR="00C63169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127CAA2B" w14:textId="77777777" w:rsidR="00C63169" w:rsidRPr="00F9109A" w:rsidRDefault="00C63169" w:rsidP="00C63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10"/>
    <w:bookmarkEnd w:id="11"/>
    <w:bookmarkEnd w:id="12"/>
    <w:bookmarkEnd w:id="13"/>
    <w:p w14:paraId="001F7522" w14:textId="401C0BB5" w:rsidR="002F1940" w:rsidRPr="002F1940" w:rsidRDefault="002F1940" w:rsidP="00C63169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E14A2" w14:textId="77777777" w:rsidR="00ED1C77" w:rsidRDefault="00ED1C77">
      <w:pPr>
        <w:spacing w:after="0"/>
      </w:pPr>
      <w:r>
        <w:separator/>
      </w:r>
    </w:p>
  </w:endnote>
  <w:endnote w:type="continuationSeparator" w:id="0">
    <w:p w14:paraId="3574117A" w14:textId="77777777" w:rsidR="00ED1C77" w:rsidRDefault="00ED1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9D5D5" w14:textId="77777777" w:rsidR="00ED1C77" w:rsidRDefault="00ED1C77">
      <w:pPr>
        <w:spacing w:after="0"/>
      </w:pPr>
      <w:r>
        <w:separator/>
      </w:r>
    </w:p>
  </w:footnote>
  <w:footnote w:type="continuationSeparator" w:id="0">
    <w:p w14:paraId="008CDDAF" w14:textId="77777777" w:rsidR="00ED1C77" w:rsidRDefault="00ED1C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0A11"/>
    <w:rsid w:val="00221A51"/>
    <w:rsid w:val="0024732A"/>
    <w:rsid w:val="00250319"/>
    <w:rsid w:val="00264955"/>
    <w:rsid w:val="00284367"/>
    <w:rsid w:val="002A7C3E"/>
    <w:rsid w:val="002C08F7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2F54"/>
    <w:rsid w:val="004A7323"/>
    <w:rsid w:val="004A74A4"/>
    <w:rsid w:val="004D3136"/>
    <w:rsid w:val="004E3939"/>
    <w:rsid w:val="005130A9"/>
    <w:rsid w:val="005423FA"/>
    <w:rsid w:val="0057185E"/>
    <w:rsid w:val="005810CD"/>
    <w:rsid w:val="005E006A"/>
    <w:rsid w:val="00605CCB"/>
    <w:rsid w:val="00612762"/>
    <w:rsid w:val="006432AF"/>
    <w:rsid w:val="00654A4B"/>
    <w:rsid w:val="006675C5"/>
    <w:rsid w:val="0067499C"/>
    <w:rsid w:val="006D27A7"/>
    <w:rsid w:val="00764BA7"/>
    <w:rsid w:val="007868C5"/>
    <w:rsid w:val="007D7037"/>
    <w:rsid w:val="007F4F92"/>
    <w:rsid w:val="008112B6"/>
    <w:rsid w:val="00835B81"/>
    <w:rsid w:val="00852547"/>
    <w:rsid w:val="00862E55"/>
    <w:rsid w:val="00895B0A"/>
    <w:rsid w:val="008B603F"/>
    <w:rsid w:val="008D31F0"/>
    <w:rsid w:val="008D772F"/>
    <w:rsid w:val="008E4814"/>
    <w:rsid w:val="008F6B66"/>
    <w:rsid w:val="0092145D"/>
    <w:rsid w:val="00980626"/>
    <w:rsid w:val="00982221"/>
    <w:rsid w:val="0099764C"/>
    <w:rsid w:val="009A318E"/>
    <w:rsid w:val="009B2AAC"/>
    <w:rsid w:val="009D1FDB"/>
    <w:rsid w:val="009F57B4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3169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02DAE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86366"/>
    <w:rsid w:val="00EA3FB2"/>
    <w:rsid w:val="00EC5576"/>
    <w:rsid w:val="00ED1C77"/>
    <w:rsid w:val="00EE251D"/>
    <w:rsid w:val="00F22669"/>
    <w:rsid w:val="00F27FD1"/>
    <w:rsid w:val="00F73B45"/>
    <w:rsid w:val="00F83AC0"/>
    <w:rsid w:val="00F87B96"/>
    <w:rsid w:val="00F94967"/>
    <w:rsid w:val="00F97C4A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C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97C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97C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7C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7C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7C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7C4A"/>
    <w:pPr>
      <w:outlineLvl w:val="5"/>
    </w:pPr>
  </w:style>
  <w:style w:type="paragraph" w:styleId="Heading7">
    <w:name w:val="heading 7"/>
    <w:basedOn w:val="H6"/>
    <w:next w:val="Normal"/>
    <w:qFormat/>
    <w:rsid w:val="00F97C4A"/>
    <w:pPr>
      <w:outlineLvl w:val="6"/>
    </w:pPr>
  </w:style>
  <w:style w:type="paragraph" w:styleId="Heading8">
    <w:name w:val="heading 8"/>
    <w:basedOn w:val="Heading1"/>
    <w:next w:val="Normal"/>
    <w:qFormat/>
    <w:rsid w:val="00F97C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C4A"/>
    <w:pPr>
      <w:outlineLvl w:val="8"/>
    </w:pPr>
  </w:style>
  <w:style w:type="character" w:default="1" w:styleId="DefaultParagraphFont">
    <w:name w:val="Default Paragraph Font"/>
    <w:semiHidden/>
    <w:rsid w:val="00F97C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C4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97C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97C4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7C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97C4A"/>
    <w:pPr>
      <w:spacing w:before="180"/>
      <w:ind w:left="2693" w:hanging="2693"/>
    </w:pPr>
    <w:rPr>
      <w:b/>
    </w:rPr>
  </w:style>
  <w:style w:type="paragraph" w:styleId="TOC1">
    <w:name w:val="toc 1"/>
    <w:semiHidden/>
    <w:rsid w:val="00F97C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97C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97C4A"/>
    <w:pPr>
      <w:ind w:left="1701" w:hanging="1701"/>
    </w:pPr>
  </w:style>
  <w:style w:type="paragraph" w:styleId="TOC4">
    <w:name w:val="toc 4"/>
    <w:basedOn w:val="TOC3"/>
    <w:semiHidden/>
    <w:rsid w:val="00F97C4A"/>
    <w:pPr>
      <w:ind w:left="1418" w:hanging="1418"/>
    </w:pPr>
  </w:style>
  <w:style w:type="paragraph" w:styleId="TOC3">
    <w:name w:val="toc 3"/>
    <w:basedOn w:val="TOC2"/>
    <w:semiHidden/>
    <w:rsid w:val="00F97C4A"/>
    <w:pPr>
      <w:ind w:left="1134" w:hanging="1134"/>
    </w:pPr>
  </w:style>
  <w:style w:type="paragraph" w:styleId="TOC2">
    <w:name w:val="toc 2"/>
    <w:basedOn w:val="TOC1"/>
    <w:semiHidden/>
    <w:rsid w:val="00F97C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C4A"/>
    <w:pPr>
      <w:ind w:left="284"/>
    </w:pPr>
  </w:style>
  <w:style w:type="paragraph" w:styleId="Index1">
    <w:name w:val="index 1"/>
    <w:basedOn w:val="Normal"/>
    <w:semiHidden/>
    <w:rsid w:val="00F97C4A"/>
    <w:pPr>
      <w:keepLines/>
      <w:spacing w:after="0"/>
    </w:pPr>
  </w:style>
  <w:style w:type="paragraph" w:customStyle="1" w:styleId="ZH">
    <w:name w:val="ZH"/>
    <w:rsid w:val="00F97C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97C4A"/>
    <w:pPr>
      <w:outlineLvl w:val="9"/>
    </w:pPr>
  </w:style>
  <w:style w:type="paragraph" w:styleId="ListNumber2">
    <w:name w:val="List Number 2"/>
    <w:basedOn w:val="ListNumber"/>
    <w:semiHidden/>
    <w:rsid w:val="00F97C4A"/>
    <w:pPr>
      <w:ind w:left="851"/>
    </w:pPr>
  </w:style>
  <w:style w:type="character" w:styleId="FootnoteReference">
    <w:name w:val="footnote reference"/>
    <w:basedOn w:val="DefaultParagraphFont"/>
    <w:semiHidden/>
    <w:rsid w:val="00F97C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7C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97C4A"/>
    <w:rPr>
      <w:b/>
    </w:rPr>
  </w:style>
  <w:style w:type="paragraph" w:customStyle="1" w:styleId="TAC">
    <w:name w:val="TAC"/>
    <w:basedOn w:val="TAL"/>
    <w:rsid w:val="00F97C4A"/>
    <w:pPr>
      <w:jc w:val="center"/>
    </w:pPr>
  </w:style>
  <w:style w:type="paragraph" w:customStyle="1" w:styleId="TF">
    <w:name w:val="TF"/>
    <w:basedOn w:val="TH"/>
    <w:rsid w:val="00F97C4A"/>
    <w:pPr>
      <w:keepNext w:val="0"/>
      <w:spacing w:before="0" w:after="240"/>
    </w:pPr>
  </w:style>
  <w:style w:type="paragraph" w:customStyle="1" w:styleId="NO">
    <w:name w:val="NO"/>
    <w:basedOn w:val="Normal"/>
    <w:rsid w:val="00F97C4A"/>
    <w:pPr>
      <w:keepLines/>
      <w:ind w:left="1135" w:hanging="851"/>
    </w:pPr>
  </w:style>
  <w:style w:type="paragraph" w:styleId="TOC9">
    <w:name w:val="toc 9"/>
    <w:basedOn w:val="TOC8"/>
    <w:semiHidden/>
    <w:rsid w:val="00F97C4A"/>
    <w:pPr>
      <w:ind w:left="1418" w:hanging="1418"/>
    </w:pPr>
  </w:style>
  <w:style w:type="paragraph" w:customStyle="1" w:styleId="EX">
    <w:name w:val="EX"/>
    <w:basedOn w:val="Normal"/>
    <w:rsid w:val="00F97C4A"/>
    <w:pPr>
      <w:keepLines/>
      <w:ind w:left="1702" w:hanging="1418"/>
    </w:pPr>
  </w:style>
  <w:style w:type="paragraph" w:customStyle="1" w:styleId="FP">
    <w:name w:val="FP"/>
    <w:basedOn w:val="Normal"/>
    <w:rsid w:val="00F97C4A"/>
    <w:pPr>
      <w:spacing w:after="0"/>
    </w:pPr>
  </w:style>
  <w:style w:type="paragraph" w:customStyle="1" w:styleId="LD">
    <w:name w:val="LD"/>
    <w:rsid w:val="00F97C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97C4A"/>
    <w:pPr>
      <w:spacing w:after="0"/>
    </w:pPr>
  </w:style>
  <w:style w:type="paragraph" w:customStyle="1" w:styleId="EW">
    <w:name w:val="EW"/>
    <w:basedOn w:val="EX"/>
    <w:rsid w:val="00F97C4A"/>
    <w:pPr>
      <w:spacing w:after="0"/>
    </w:pPr>
  </w:style>
  <w:style w:type="paragraph" w:styleId="TOC6">
    <w:name w:val="toc 6"/>
    <w:basedOn w:val="TOC5"/>
    <w:next w:val="Normal"/>
    <w:semiHidden/>
    <w:rsid w:val="00F97C4A"/>
    <w:pPr>
      <w:ind w:left="1985" w:hanging="1985"/>
    </w:pPr>
  </w:style>
  <w:style w:type="paragraph" w:styleId="TOC7">
    <w:name w:val="toc 7"/>
    <w:basedOn w:val="TOC6"/>
    <w:next w:val="Normal"/>
    <w:semiHidden/>
    <w:rsid w:val="00F97C4A"/>
    <w:pPr>
      <w:ind w:left="2268" w:hanging="2268"/>
    </w:pPr>
  </w:style>
  <w:style w:type="paragraph" w:styleId="ListBullet2">
    <w:name w:val="List Bullet 2"/>
    <w:basedOn w:val="ListBullet"/>
    <w:semiHidden/>
    <w:rsid w:val="00F97C4A"/>
    <w:pPr>
      <w:ind w:left="851"/>
    </w:pPr>
  </w:style>
  <w:style w:type="paragraph" w:styleId="ListBullet3">
    <w:name w:val="List Bullet 3"/>
    <w:basedOn w:val="ListBullet2"/>
    <w:semiHidden/>
    <w:rsid w:val="00F97C4A"/>
    <w:pPr>
      <w:ind w:left="1135"/>
    </w:pPr>
  </w:style>
  <w:style w:type="paragraph" w:styleId="ListNumber">
    <w:name w:val="List Number"/>
    <w:basedOn w:val="List"/>
    <w:semiHidden/>
    <w:rsid w:val="00F97C4A"/>
  </w:style>
  <w:style w:type="paragraph" w:customStyle="1" w:styleId="EQ">
    <w:name w:val="EQ"/>
    <w:basedOn w:val="Normal"/>
    <w:next w:val="Normal"/>
    <w:rsid w:val="00F97C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7C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C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C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97C4A"/>
    <w:pPr>
      <w:jc w:val="right"/>
    </w:pPr>
  </w:style>
  <w:style w:type="paragraph" w:customStyle="1" w:styleId="H6">
    <w:name w:val="H6"/>
    <w:basedOn w:val="Heading5"/>
    <w:next w:val="Normal"/>
    <w:rsid w:val="00F97C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C4A"/>
    <w:pPr>
      <w:ind w:left="851" w:hanging="851"/>
    </w:pPr>
  </w:style>
  <w:style w:type="paragraph" w:customStyle="1" w:styleId="TAL">
    <w:name w:val="TAL"/>
    <w:basedOn w:val="Normal"/>
    <w:rsid w:val="00F97C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C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97C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97C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97C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97C4A"/>
    <w:pPr>
      <w:framePr w:wrap="notBeside" w:y="16161"/>
    </w:pPr>
  </w:style>
  <w:style w:type="character" w:customStyle="1" w:styleId="ZGSM">
    <w:name w:val="ZGSM"/>
    <w:rsid w:val="00F97C4A"/>
  </w:style>
  <w:style w:type="paragraph" w:styleId="List2">
    <w:name w:val="List 2"/>
    <w:basedOn w:val="List"/>
    <w:semiHidden/>
    <w:rsid w:val="00F97C4A"/>
    <w:pPr>
      <w:ind w:left="851"/>
    </w:pPr>
  </w:style>
  <w:style w:type="paragraph" w:customStyle="1" w:styleId="ZG">
    <w:name w:val="ZG"/>
    <w:rsid w:val="00F97C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97C4A"/>
    <w:pPr>
      <w:ind w:left="1135"/>
    </w:pPr>
  </w:style>
  <w:style w:type="paragraph" w:styleId="List4">
    <w:name w:val="List 4"/>
    <w:basedOn w:val="List3"/>
    <w:semiHidden/>
    <w:rsid w:val="00F97C4A"/>
    <w:pPr>
      <w:ind w:left="1418"/>
    </w:pPr>
  </w:style>
  <w:style w:type="paragraph" w:styleId="List5">
    <w:name w:val="List 5"/>
    <w:basedOn w:val="List4"/>
    <w:semiHidden/>
    <w:rsid w:val="00F97C4A"/>
    <w:pPr>
      <w:ind w:left="1702"/>
    </w:pPr>
  </w:style>
  <w:style w:type="paragraph" w:customStyle="1" w:styleId="EditorsNote">
    <w:name w:val="Editor's Note"/>
    <w:basedOn w:val="NO"/>
    <w:rsid w:val="00F97C4A"/>
    <w:rPr>
      <w:color w:val="FF0000"/>
    </w:rPr>
  </w:style>
  <w:style w:type="paragraph" w:styleId="List">
    <w:name w:val="List"/>
    <w:basedOn w:val="Normal"/>
    <w:semiHidden/>
    <w:rsid w:val="00F97C4A"/>
    <w:pPr>
      <w:ind w:left="568" w:hanging="284"/>
    </w:pPr>
  </w:style>
  <w:style w:type="paragraph" w:styleId="ListBullet">
    <w:name w:val="List Bullet"/>
    <w:basedOn w:val="List"/>
    <w:semiHidden/>
    <w:rsid w:val="00F97C4A"/>
  </w:style>
  <w:style w:type="paragraph" w:styleId="ListBullet4">
    <w:name w:val="List Bullet 4"/>
    <w:basedOn w:val="ListBullet3"/>
    <w:semiHidden/>
    <w:rsid w:val="00F97C4A"/>
    <w:pPr>
      <w:ind w:left="1418"/>
    </w:pPr>
  </w:style>
  <w:style w:type="paragraph" w:styleId="ListBullet5">
    <w:name w:val="List Bullet 5"/>
    <w:basedOn w:val="ListBullet4"/>
    <w:semiHidden/>
    <w:rsid w:val="00F97C4A"/>
    <w:pPr>
      <w:ind w:left="1702"/>
    </w:pPr>
  </w:style>
  <w:style w:type="paragraph" w:customStyle="1" w:styleId="B2">
    <w:name w:val="B2"/>
    <w:basedOn w:val="List2"/>
    <w:rsid w:val="00F97C4A"/>
  </w:style>
  <w:style w:type="paragraph" w:customStyle="1" w:styleId="B3">
    <w:name w:val="B3"/>
    <w:basedOn w:val="List3"/>
    <w:rsid w:val="00F97C4A"/>
  </w:style>
  <w:style w:type="paragraph" w:customStyle="1" w:styleId="B4">
    <w:name w:val="B4"/>
    <w:basedOn w:val="List4"/>
    <w:rsid w:val="00F97C4A"/>
  </w:style>
  <w:style w:type="paragraph" w:customStyle="1" w:styleId="B5">
    <w:name w:val="B5"/>
    <w:basedOn w:val="List5"/>
    <w:rsid w:val="00F97C4A"/>
  </w:style>
  <w:style w:type="paragraph" w:customStyle="1" w:styleId="ZTD">
    <w:name w:val="ZTD"/>
    <w:basedOn w:val="ZB"/>
    <w:rsid w:val="00F97C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9A318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9A318E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2</cp:revision>
  <cp:lastPrinted>2002-04-23T07:10:00Z</cp:lastPrinted>
  <dcterms:created xsi:type="dcterms:W3CDTF">2020-10-20T23:35:00Z</dcterms:created>
  <dcterms:modified xsi:type="dcterms:W3CDTF">2020-10-20T23:35:00Z</dcterms:modified>
</cp:coreProperties>
</file>