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29CA9" w14:textId="2B9F027A" w:rsidR="00C70F64" w:rsidRDefault="00C70F64" w:rsidP="00C70F64">
      <w:pPr>
        <w:pStyle w:val="CRCoverPage"/>
        <w:tabs>
          <w:tab w:val="right" w:pos="9639"/>
        </w:tabs>
        <w:spacing w:after="0"/>
        <w:rPr>
          <w:b/>
          <w:i/>
          <w:noProof/>
          <w:sz w:val="28"/>
        </w:rPr>
      </w:pPr>
      <w:bookmarkStart w:id="0" w:name="_Hlk517110111"/>
      <w:bookmarkStart w:id="1" w:name="_Toc517228484"/>
      <w:bookmarkStart w:id="2" w:name="_Hlk525643591"/>
      <w:r>
        <w:rPr>
          <w:b/>
          <w:noProof/>
          <w:sz w:val="24"/>
        </w:rPr>
        <w:t>3GPP TSG-</w:t>
      </w:r>
      <w:r w:rsidR="006503CF">
        <w:fldChar w:fldCharType="begin"/>
      </w:r>
      <w:r w:rsidR="006503CF">
        <w:instrText xml:space="preserve"> DOCPROPERTY  TSG/WGRef  \* MERGEFORMAT </w:instrText>
      </w:r>
      <w:r w:rsidR="006503CF">
        <w:fldChar w:fldCharType="separate"/>
      </w:r>
      <w:r>
        <w:rPr>
          <w:b/>
          <w:noProof/>
          <w:sz w:val="24"/>
        </w:rPr>
        <w:t>RAN2</w:t>
      </w:r>
      <w:r w:rsidR="006503CF">
        <w:rPr>
          <w:b/>
          <w:noProof/>
          <w:sz w:val="24"/>
        </w:rPr>
        <w:fldChar w:fldCharType="end"/>
      </w:r>
      <w:r>
        <w:rPr>
          <w:b/>
          <w:noProof/>
          <w:sz w:val="24"/>
        </w:rPr>
        <w:t xml:space="preserve"> Meeting </w:t>
      </w:r>
      <w:r w:rsidRPr="00206E4C">
        <w:rPr>
          <w:b/>
          <w:noProof/>
          <w:sz w:val="24"/>
        </w:rPr>
        <w:t>#</w:t>
      </w:r>
      <w:r w:rsidR="00206E4C" w:rsidRPr="00206E4C">
        <w:rPr>
          <w:b/>
          <w:sz w:val="24"/>
          <w:szCs w:val="24"/>
        </w:rPr>
        <w:t>1</w:t>
      </w:r>
      <w:r w:rsidR="00D62941">
        <w:rPr>
          <w:b/>
          <w:sz w:val="24"/>
          <w:szCs w:val="24"/>
        </w:rPr>
        <w:t>10-</w:t>
      </w:r>
      <w:r w:rsidR="000B23BF">
        <w:rPr>
          <w:b/>
          <w:sz w:val="24"/>
          <w:szCs w:val="24"/>
        </w:rPr>
        <w:t>e</w:t>
      </w:r>
      <w:r w:rsidR="00A3116A">
        <w:fldChar w:fldCharType="begin"/>
      </w:r>
      <w:r w:rsidR="00A3116A">
        <w:instrText xml:space="preserve"> DOCPROPERTY  MtgTitle  \* MERGEFORMAT </w:instrText>
      </w:r>
      <w:r w:rsidR="00A3116A">
        <w:fldChar w:fldCharType="end"/>
      </w:r>
      <w:r>
        <w:rPr>
          <w:b/>
          <w:i/>
          <w:noProof/>
          <w:sz w:val="28"/>
        </w:rPr>
        <w:tab/>
      </w:r>
      <w:r w:rsidR="009C37BC" w:rsidRPr="009C37BC">
        <w:rPr>
          <w:b/>
          <w:i/>
          <w:noProof/>
          <w:sz w:val="28"/>
        </w:rPr>
        <w:t>R2-200</w:t>
      </w:r>
      <w:r w:rsidR="00B64786">
        <w:rPr>
          <w:b/>
          <w:i/>
          <w:noProof/>
          <w:sz w:val="28"/>
        </w:rPr>
        <w:t>5361</w:t>
      </w:r>
    </w:p>
    <w:p w14:paraId="2B40D138" w14:textId="4E369FF5" w:rsidR="00C70F64" w:rsidRDefault="005C244C" w:rsidP="00C70F64">
      <w:pPr>
        <w:pStyle w:val="CRCoverPage"/>
        <w:outlineLvl w:val="0"/>
        <w:rPr>
          <w:b/>
          <w:noProof/>
          <w:sz w:val="24"/>
        </w:rPr>
      </w:pPr>
      <w:r>
        <w:rPr>
          <w:rFonts w:cs="Arial"/>
          <w:b/>
          <w:noProof/>
          <w:sz w:val="24"/>
          <w:szCs w:val="24"/>
        </w:rPr>
        <w:t>Electronic</w:t>
      </w:r>
      <w:r w:rsidR="00206E4C" w:rsidRPr="00206E4C">
        <w:rPr>
          <w:rFonts w:cs="Arial"/>
          <w:b/>
          <w:noProof/>
          <w:sz w:val="24"/>
          <w:szCs w:val="24"/>
        </w:rPr>
        <w:t xml:space="preserve">, </w:t>
      </w:r>
      <w:r w:rsidR="00D62941">
        <w:rPr>
          <w:rFonts w:cs="Arial"/>
          <w:b/>
          <w:noProof/>
          <w:sz w:val="24"/>
          <w:szCs w:val="24"/>
        </w:rPr>
        <w:t>June 1</w:t>
      </w:r>
      <w:r w:rsidR="00206E4C" w:rsidRPr="00206E4C">
        <w:rPr>
          <w:rFonts w:cs="Arial"/>
          <w:b/>
          <w:noProof/>
          <w:sz w:val="24"/>
          <w:szCs w:val="24"/>
        </w:rPr>
        <w:t xml:space="preserve"> – </w:t>
      </w:r>
      <w:r w:rsidR="00D62941">
        <w:rPr>
          <w:rFonts w:cs="Arial"/>
          <w:b/>
          <w:noProof/>
          <w:sz w:val="24"/>
          <w:szCs w:val="24"/>
        </w:rPr>
        <w:t>12</w:t>
      </w:r>
      <w:r w:rsidR="00206E4C" w:rsidRPr="00206E4C">
        <w:rPr>
          <w:rFonts w:cs="Arial"/>
          <w:b/>
          <w:noProof/>
          <w:sz w:val="24"/>
          <w:szCs w:val="24"/>
        </w:rPr>
        <w:t>, 20</w:t>
      </w:r>
      <w:r w:rsidR="000B23BF">
        <w:rPr>
          <w:rFonts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F64" w14:paraId="547626AE" w14:textId="77777777" w:rsidTr="008204B7">
        <w:tc>
          <w:tcPr>
            <w:tcW w:w="9641" w:type="dxa"/>
            <w:gridSpan w:val="9"/>
            <w:tcBorders>
              <w:top w:val="single" w:sz="4" w:space="0" w:color="auto"/>
              <w:left w:val="single" w:sz="4" w:space="0" w:color="auto"/>
              <w:right w:val="single" w:sz="4" w:space="0" w:color="auto"/>
            </w:tcBorders>
          </w:tcPr>
          <w:p w14:paraId="70A7124E" w14:textId="77777777" w:rsidR="00C70F64" w:rsidRDefault="00C70F64" w:rsidP="008204B7">
            <w:pPr>
              <w:pStyle w:val="CRCoverPage"/>
              <w:spacing w:after="0"/>
              <w:jc w:val="right"/>
              <w:rPr>
                <w:i/>
                <w:noProof/>
              </w:rPr>
            </w:pPr>
            <w:r>
              <w:rPr>
                <w:i/>
                <w:noProof/>
                <w:sz w:val="14"/>
              </w:rPr>
              <w:t>CR-Form-v12.0</w:t>
            </w:r>
          </w:p>
        </w:tc>
      </w:tr>
      <w:tr w:rsidR="00C70F64" w14:paraId="27F887F1" w14:textId="77777777" w:rsidTr="008204B7">
        <w:tc>
          <w:tcPr>
            <w:tcW w:w="9641" w:type="dxa"/>
            <w:gridSpan w:val="9"/>
            <w:tcBorders>
              <w:left w:val="single" w:sz="4" w:space="0" w:color="auto"/>
              <w:right w:val="single" w:sz="4" w:space="0" w:color="auto"/>
            </w:tcBorders>
          </w:tcPr>
          <w:p w14:paraId="53B6D43A" w14:textId="77777777" w:rsidR="00C70F64" w:rsidRDefault="00C70F64" w:rsidP="008204B7">
            <w:pPr>
              <w:pStyle w:val="CRCoverPage"/>
              <w:spacing w:after="0"/>
              <w:jc w:val="center"/>
              <w:rPr>
                <w:noProof/>
              </w:rPr>
            </w:pPr>
            <w:r>
              <w:rPr>
                <w:b/>
                <w:noProof/>
                <w:sz w:val="32"/>
              </w:rPr>
              <w:t>CHANGE REQUEST</w:t>
            </w:r>
          </w:p>
        </w:tc>
      </w:tr>
      <w:tr w:rsidR="00C70F64" w14:paraId="56C14EFC" w14:textId="77777777" w:rsidTr="008204B7">
        <w:tc>
          <w:tcPr>
            <w:tcW w:w="9641" w:type="dxa"/>
            <w:gridSpan w:val="9"/>
            <w:tcBorders>
              <w:left w:val="single" w:sz="4" w:space="0" w:color="auto"/>
              <w:right w:val="single" w:sz="4" w:space="0" w:color="auto"/>
            </w:tcBorders>
          </w:tcPr>
          <w:p w14:paraId="0483FE59" w14:textId="77777777" w:rsidR="00C70F64" w:rsidRDefault="00C70F64" w:rsidP="008204B7">
            <w:pPr>
              <w:pStyle w:val="CRCoverPage"/>
              <w:spacing w:after="0"/>
              <w:rPr>
                <w:noProof/>
                <w:sz w:val="8"/>
                <w:szCs w:val="8"/>
              </w:rPr>
            </w:pPr>
          </w:p>
        </w:tc>
      </w:tr>
      <w:tr w:rsidR="00C70F64" w14:paraId="1D61B0AC" w14:textId="77777777" w:rsidTr="008204B7">
        <w:tc>
          <w:tcPr>
            <w:tcW w:w="142" w:type="dxa"/>
            <w:tcBorders>
              <w:left w:val="single" w:sz="4" w:space="0" w:color="auto"/>
            </w:tcBorders>
          </w:tcPr>
          <w:p w14:paraId="50FFEB4B" w14:textId="77777777" w:rsidR="00C70F64" w:rsidRDefault="00C70F64" w:rsidP="008204B7">
            <w:pPr>
              <w:pStyle w:val="CRCoverPage"/>
              <w:spacing w:after="0"/>
              <w:jc w:val="right"/>
              <w:rPr>
                <w:noProof/>
              </w:rPr>
            </w:pPr>
          </w:p>
        </w:tc>
        <w:tc>
          <w:tcPr>
            <w:tcW w:w="1559" w:type="dxa"/>
            <w:shd w:val="pct30" w:color="FFFF00" w:fill="auto"/>
          </w:tcPr>
          <w:p w14:paraId="04F27C9C" w14:textId="562D2422" w:rsidR="00C70F64" w:rsidRPr="00410371" w:rsidRDefault="00B00E37" w:rsidP="008204B7">
            <w:pPr>
              <w:pStyle w:val="CRCoverPage"/>
              <w:spacing w:after="0"/>
              <w:jc w:val="right"/>
              <w:rPr>
                <w:b/>
                <w:noProof/>
                <w:sz w:val="28"/>
              </w:rPr>
            </w:pPr>
            <w:r>
              <w:rPr>
                <w:b/>
                <w:noProof/>
                <w:sz w:val="28"/>
              </w:rPr>
              <w:t>3</w:t>
            </w:r>
            <w:r w:rsidR="003E3302">
              <w:rPr>
                <w:b/>
                <w:noProof/>
                <w:sz w:val="28"/>
              </w:rPr>
              <w:t>6</w:t>
            </w:r>
            <w:r>
              <w:rPr>
                <w:b/>
                <w:noProof/>
                <w:sz w:val="28"/>
              </w:rPr>
              <w:t>.</w:t>
            </w:r>
            <w:r w:rsidR="003E3302">
              <w:rPr>
                <w:b/>
                <w:noProof/>
                <w:sz w:val="28"/>
              </w:rPr>
              <w:t>331</w:t>
            </w:r>
          </w:p>
        </w:tc>
        <w:tc>
          <w:tcPr>
            <w:tcW w:w="709" w:type="dxa"/>
          </w:tcPr>
          <w:p w14:paraId="65A31069" w14:textId="77777777" w:rsidR="00C70F64" w:rsidRDefault="00C70F64" w:rsidP="008204B7">
            <w:pPr>
              <w:pStyle w:val="CRCoverPage"/>
              <w:spacing w:after="0"/>
              <w:jc w:val="center"/>
              <w:rPr>
                <w:noProof/>
              </w:rPr>
            </w:pPr>
            <w:r>
              <w:rPr>
                <w:b/>
                <w:noProof/>
                <w:sz w:val="28"/>
              </w:rPr>
              <w:t>CR</w:t>
            </w:r>
          </w:p>
        </w:tc>
        <w:tc>
          <w:tcPr>
            <w:tcW w:w="1276" w:type="dxa"/>
            <w:shd w:val="pct30" w:color="FFFF00" w:fill="auto"/>
          </w:tcPr>
          <w:p w14:paraId="3BB97EA3" w14:textId="2A5C0BDC" w:rsidR="00C70F64" w:rsidRPr="00410371" w:rsidRDefault="003E3302" w:rsidP="008204B7">
            <w:pPr>
              <w:pStyle w:val="CRCoverPage"/>
              <w:spacing w:after="0"/>
              <w:rPr>
                <w:noProof/>
              </w:rPr>
            </w:pPr>
            <w:r>
              <w:rPr>
                <w:b/>
                <w:noProof/>
                <w:sz w:val="28"/>
              </w:rPr>
              <w:t>4</w:t>
            </w:r>
            <w:r w:rsidR="00B64786">
              <w:rPr>
                <w:b/>
                <w:noProof/>
                <w:sz w:val="28"/>
              </w:rPr>
              <w:t>322</w:t>
            </w:r>
          </w:p>
        </w:tc>
        <w:tc>
          <w:tcPr>
            <w:tcW w:w="709" w:type="dxa"/>
          </w:tcPr>
          <w:p w14:paraId="563BFBAB" w14:textId="77777777" w:rsidR="00C70F64" w:rsidRDefault="00C70F64" w:rsidP="008204B7">
            <w:pPr>
              <w:pStyle w:val="CRCoverPage"/>
              <w:tabs>
                <w:tab w:val="right" w:pos="625"/>
              </w:tabs>
              <w:spacing w:after="0"/>
              <w:jc w:val="center"/>
              <w:rPr>
                <w:noProof/>
              </w:rPr>
            </w:pPr>
            <w:r>
              <w:rPr>
                <w:b/>
                <w:bCs/>
                <w:noProof/>
                <w:sz w:val="28"/>
              </w:rPr>
              <w:t>rev</w:t>
            </w:r>
          </w:p>
        </w:tc>
        <w:tc>
          <w:tcPr>
            <w:tcW w:w="992" w:type="dxa"/>
            <w:shd w:val="pct30" w:color="FFFF00" w:fill="auto"/>
          </w:tcPr>
          <w:p w14:paraId="5632C1C3" w14:textId="118EFA45" w:rsidR="00C70F64" w:rsidRPr="00410371" w:rsidRDefault="003E3302" w:rsidP="008204B7">
            <w:pPr>
              <w:pStyle w:val="CRCoverPage"/>
              <w:spacing w:after="0"/>
              <w:jc w:val="center"/>
              <w:rPr>
                <w:b/>
                <w:noProof/>
              </w:rPr>
            </w:pPr>
            <w:r>
              <w:rPr>
                <w:b/>
                <w:noProof/>
                <w:sz w:val="28"/>
              </w:rPr>
              <w:t>-</w:t>
            </w:r>
          </w:p>
        </w:tc>
        <w:tc>
          <w:tcPr>
            <w:tcW w:w="2410" w:type="dxa"/>
          </w:tcPr>
          <w:p w14:paraId="74402C3B" w14:textId="77777777" w:rsidR="00C70F64" w:rsidRDefault="00C70F64" w:rsidP="00820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DBDD5" w14:textId="3BBBA486" w:rsidR="00C70F64" w:rsidRPr="00410371" w:rsidRDefault="000B23BF" w:rsidP="008204B7">
            <w:pPr>
              <w:pStyle w:val="CRCoverPage"/>
              <w:spacing w:after="0"/>
              <w:jc w:val="center"/>
              <w:rPr>
                <w:noProof/>
                <w:sz w:val="28"/>
              </w:rPr>
            </w:pPr>
            <w:r>
              <w:rPr>
                <w:b/>
                <w:noProof/>
                <w:sz w:val="28"/>
              </w:rPr>
              <w:t>1</w:t>
            </w:r>
            <w:r w:rsidR="00B64786">
              <w:rPr>
                <w:b/>
                <w:noProof/>
                <w:sz w:val="28"/>
              </w:rPr>
              <w:t>6</w:t>
            </w:r>
            <w:r w:rsidR="006F064A">
              <w:rPr>
                <w:b/>
                <w:noProof/>
                <w:sz w:val="28"/>
              </w:rPr>
              <w:t>.</w:t>
            </w:r>
            <w:r w:rsidR="00B64786">
              <w:rPr>
                <w:b/>
                <w:noProof/>
                <w:sz w:val="28"/>
              </w:rPr>
              <w:t>0</w:t>
            </w:r>
            <w:r w:rsidR="006F064A">
              <w:rPr>
                <w:b/>
                <w:noProof/>
                <w:sz w:val="28"/>
              </w:rPr>
              <w:t>.0</w:t>
            </w:r>
          </w:p>
        </w:tc>
        <w:tc>
          <w:tcPr>
            <w:tcW w:w="143" w:type="dxa"/>
            <w:tcBorders>
              <w:right w:val="single" w:sz="4" w:space="0" w:color="auto"/>
            </w:tcBorders>
          </w:tcPr>
          <w:p w14:paraId="27986B86" w14:textId="77777777" w:rsidR="00C70F64" w:rsidRDefault="00C70F64" w:rsidP="008204B7">
            <w:pPr>
              <w:pStyle w:val="CRCoverPage"/>
              <w:spacing w:after="0"/>
              <w:rPr>
                <w:noProof/>
              </w:rPr>
            </w:pPr>
          </w:p>
        </w:tc>
      </w:tr>
      <w:tr w:rsidR="00C70F64" w14:paraId="33AFDB65" w14:textId="77777777" w:rsidTr="008204B7">
        <w:tc>
          <w:tcPr>
            <w:tcW w:w="9641" w:type="dxa"/>
            <w:gridSpan w:val="9"/>
            <w:tcBorders>
              <w:left w:val="single" w:sz="4" w:space="0" w:color="auto"/>
              <w:right w:val="single" w:sz="4" w:space="0" w:color="auto"/>
            </w:tcBorders>
          </w:tcPr>
          <w:p w14:paraId="47C38AC7" w14:textId="77777777" w:rsidR="00C70F64" w:rsidRDefault="00C70F64" w:rsidP="008204B7">
            <w:pPr>
              <w:pStyle w:val="CRCoverPage"/>
              <w:spacing w:after="0"/>
              <w:rPr>
                <w:noProof/>
              </w:rPr>
            </w:pPr>
          </w:p>
        </w:tc>
      </w:tr>
      <w:tr w:rsidR="00C70F64" w14:paraId="6A19B637" w14:textId="77777777" w:rsidTr="008204B7">
        <w:tc>
          <w:tcPr>
            <w:tcW w:w="9641" w:type="dxa"/>
            <w:gridSpan w:val="9"/>
            <w:tcBorders>
              <w:top w:val="single" w:sz="4" w:space="0" w:color="auto"/>
            </w:tcBorders>
          </w:tcPr>
          <w:p w14:paraId="7C808921" w14:textId="77777777" w:rsidR="00C70F64" w:rsidRPr="00F25D98" w:rsidRDefault="00C70F64" w:rsidP="00820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0F64" w14:paraId="2945EE83" w14:textId="77777777" w:rsidTr="008204B7">
        <w:tc>
          <w:tcPr>
            <w:tcW w:w="9641" w:type="dxa"/>
            <w:gridSpan w:val="9"/>
          </w:tcPr>
          <w:p w14:paraId="7770464D" w14:textId="77777777" w:rsidR="00C70F64" w:rsidRDefault="00C70F64" w:rsidP="008204B7">
            <w:pPr>
              <w:pStyle w:val="CRCoverPage"/>
              <w:spacing w:after="0"/>
              <w:rPr>
                <w:noProof/>
                <w:sz w:val="8"/>
                <w:szCs w:val="8"/>
              </w:rPr>
            </w:pPr>
          </w:p>
        </w:tc>
      </w:tr>
    </w:tbl>
    <w:p w14:paraId="7ADBD8D9" w14:textId="77777777" w:rsidR="00C70F64" w:rsidRDefault="00C70F64" w:rsidP="00C70F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F64" w14:paraId="484E76AE" w14:textId="77777777" w:rsidTr="008204B7">
        <w:tc>
          <w:tcPr>
            <w:tcW w:w="2835" w:type="dxa"/>
          </w:tcPr>
          <w:p w14:paraId="5F1B050D" w14:textId="77777777" w:rsidR="00C70F64" w:rsidRDefault="00C70F64" w:rsidP="008204B7">
            <w:pPr>
              <w:pStyle w:val="CRCoverPage"/>
              <w:tabs>
                <w:tab w:val="right" w:pos="2751"/>
              </w:tabs>
              <w:spacing w:after="0"/>
              <w:rPr>
                <w:b/>
                <w:i/>
                <w:noProof/>
              </w:rPr>
            </w:pPr>
            <w:r>
              <w:rPr>
                <w:b/>
                <w:i/>
                <w:noProof/>
              </w:rPr>
              <w:t>Proposed change affects:</w:t>
            </w:r>
          </w:p>
        </w:tc>
        <w:tc>
          <w:tcPr>
            <w:tcW w:w="1418" w:type="dxa"/>
          </w:tcPr>
          <w:p w14:paraId="2A9DA641" w14:textId="77777777" w:rsidR="00C70F64" w:rsidRDefault="00C70F64" w:rsidP="00820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FDFFB" w14:textId="77777777" w:rsidR="00C70F64" w:rsidRDefault="00C70F64" w:rsidP="008204B7">
            <w:pPr>
              <w:pStyle w:val="CRCoverPage"/>
              <w:spacing w:after="0"/>
              <w:jc w:val="center"/>
              <w:rPr>
                <w:b/>
                <w:caps/>
                <w:noProof/>
              </w:rPr>
            </w:pPr>
          </w:p>
        </w:tc>
        <w:tc>
          <w:tcPr>
            <w:tcW w:w="709" w:type="dxa"/>
            <w:tcBorders>
              <w:left w:val="single" w:sz="4" w:space="0" w:color="auto"/>
            </w:tcBorders>
          </w:tcPr>
          <w:p w14:paraId="7F408E40" w14:textId="77777777" w:rsidR="00C70F64" w:rsidRDefault="00C70F64" w:rsidP="00820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E2702" w14:textId="77777777" w:rsidR="00C70F64" w:rsidRDefault="00C70F64" w:rsidP="008204B7">
            <w:pPr>
              <w:pStyle w:val="CRCoverPage"/>
              <w:spacing w:after="0"/>
              <w:jc w:val="center"/>
              <w:rPr>
                <w:b/>
                <w:caps/>
                <w:noProof/>
              </w:rPr>
            </w:pPr>
            <w:r>
              <w:rPr>
                <w:b/>
                <w:caps/>
                <w:noProof/>
              </w:rPr>
              <w:t>X</w:t>
            </w:r>
          </w:p>
        </w:tc>
        <w:tc>
          <w:tcPr>
            <w:tcW w:w="2126" w:type="dxa"/>
          </w:tcPr>
          <w:p w14:paraId="504B5802" w14:textId="77777777" w:rsidR="00C70F64" w:rsidRDefault="00C70F64" w:rsidP="00820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2E39" w14:textId="77777777" w:rsidR="00C70F64" w:rsidRDefault="00C70F64" w:rsidP="008204B7">
            <w:pPr>
              <w:pStyle w:val="CRCoverPage"/>
              <w:spacing w:after="0"/>
              <w:jc w:val="center"/>
              <w:rPr>
                <w:b/>
                <w:caps/>
                <w:noProof/>
              </w:rPr>
            </w:pPr>
            <w:r>
              <w:rPr>
                <w:b/>
                <w:caps/>
                <w:noProof/>
              </w:rPr>
              <w:t>X</w:t>
            </w:r>
          </w:p>
        </w:tc>
        <w:tc>
          <w:tcPr>
            <w:tcW w:w="1418" w:type="dxa"/>
            <w:tcBorders>
              <w:left w:val="nil"/>
            </w:tcBorders>
          </w:tcPr>
          <w:p w14:paraId="38063752" w14:textId="77777777" w:rsidR="00C70F64" w:rsidRDefault="00C70F64" w:rsidP="00820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50CF1" w14:textId="77777777" w:rsidR="00C70F64" w:rsidRDefault="00C70F64" w:rsidP="008204B7">
            <w:pPr>
              <w:pStyle w:val="CRCoverPage"/>
              <w:spacing w:after="0"/>
              <w:jc w:val="center"/>
              <w:rPr>
                <w:b/>
                <w:bCs/>
                <w:caps/>
                <w:noProof/>
              </w:rPr>
            </w:pPr>
          </w:p>
        </w:tc>
      </w:tr>
    </w:tbl>
    <w:p w14:paraId="052BD817" w14:textId="77777777" w:rsidR="00C70F64" w:rsidRDefault="00C70F64" w:rsidP="00C70F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F64" w14:paraId="6DAE8C0E" w14:textId="77777777" w:rsidTr="008204B7">
        <w:tc>
          <w:tcPr>
            <w:tcW w:w="9640" w:type="dxa"/>
            <w:gridSpan w:val="11"/>
          </w:tcPr>
          <w:p w14:paraId="7E0DACE3" w14:textId="77777777" w:rsidR="00C70F64" w:rsidRDefault="00C70F64" w:rsidP="008204B7">
            <w:pPr>
              <w:pStyle w:val="CRCoverPage"/>
              <w:spacing w:after="0"/>
              <w:rPr>
                <w:noProof/>
                <w:sz w:val="8"/>
                <w:szCs w:val="8"/>
              </w:rPr>
            </w:pPr>
          </w:p>
        </w:tc>
      </w:tr>
      <w:tr w:rsidR="00C70F64" w14:paraId="43A53F86" w14:textId="77777777" w:rsidTr="008204B7">
        <w:tc>
          <w:tcPr>
            <w:tcW w:w="1843" w:type="dxa"/>
            <w:tcBorders>
              <w:top w:val="single" w:sz="4" w:space="0" w:color="auto"/>
              <w:left w:val="single" w:sz="4" w:space="0" w:color="auto"/>
            </w:tcBorders>
          </w:tcPr>
          <w:p w14:paraId="5C3FDE35" w14:textId="77777777" w:rsidR="00C70F64" w:rsidRDefault="00C70F64" w:rsidP="00820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9177" w14:textId="6E16AE78" w:rsidR="00C70F64" w:rsidRPr="00891D11" w:rsidRDefault="00A57416" w:rsidP="008204B7">
            <w:pPr>
              <w:pStyle w:val="CRCoverPage"/>
              <w:spacing w:after="0"/>
              <w:ind w:left="100"/>
              <w:rPr>
                <w:rFonts w:eastAsia="游明朝"/>
                <w:noProof/>
                <w:lang w:eastAsia="ja-JP"/>
              </w:rPr>
            </w:pPr>
            <w:r w:rsidRPr="00A57416">
              <w:rPr>
                <w:rFonts w:eastAsiaTheme="minorEastAsia"/>
                <w:sz w:val="21"/>
                <w:szCs w:val="21"/>
                <w:lang w:eastAsia="ja-JP"/>
              </w:rPr>
              <w:t xml:space="preserve">Correction on UE capability signalling for simultaneous </w:t>
            </w:r>
            <w:r w:rsidR="0015417B">
              <w:rPr>
                <w:rFonts w:eastAsiaTheme="minorEastAsia"/>
                <w:sz w:val="21"/>
                <w:szCs w:val="21"/>
                <w:lang w:eastAsia="ja-JP"/>
              </w:rPr>
              <w:t xml:space="preserve">SRS </w:t>
            </w:r>
            <w:r w:rsidRPr="00A57416">
              <w:rPr>
                <w:rFonts w:eastAsiaTheme="minorEastAsia"/>
                <w:sz w:val="21"/>
                <w:szCs w:val="21"/>
                <w:lang w:eastAsia="ja-JP"/>
              </w:rPr>
              <w:t>antenna and carrier switching</w:t>
            </w:r>
          </w:p>
        </w:tc>
      </w:tr>
      <w:tr w:rsidR="00C70F64" w14:paraId="2A98BAB3" w14:textId="77777777" w:rsidTr="008204B7">
        <w:tc>
          <w:tcPr>
            <w:tcW w:w="1843" w:type="dxa"/>
            <w:tcBorders>
              <w:left w:val="single" w:sz="4" w:space="0" w:color="auto"/>
            </w:tcBorders>
          </w:tcPr>
          <w:p w14:paraId="3582C17C"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44588A9" w14:textId="77777777" w:rsidR="00C70F64" w:rsidRDefault="00C70F64" w:rsidP="008204B7">
            <w:pPr>
              <w:pStyle w:val="CRCoverPage"/>
              <w:spacing w:after="0"/>
              <w:rPr>
                <w:noProof/>
                <w:sz w:val="8"/>
                <w:szCs w:val="8"/>
              </w:rPr>
            </w:pPr>
          </w:p>
        </w:tc>
      </w:tr>
      <w:tr w:rsidR="00C70F64" w14:paraId="0F86150D" w14:textId="77777777" w:rsidTr="008204B7">
        <w:tc>
          <w:tcPr>
            <w:tcW w:w="1843" w:type="dxa"/>
            <w:tcBorders>
              <w:left w:val="single" w:sz="4" w:space="0" w:color="auto"/>
            </w:tcBorders>
          </w:tcPr>
          <w:p w14:paraId="403F2FE2" w14:textId="77777777" w:rsidR="00C70F64" w:rsidRDefault="00C70F64" w:rsidP="00820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CB62F" w14:textId="77777777" w:rsidR="00C70F64" w:rsidRDefault="006503CF" w:rsidP="008204B7">
            <w:pPr>
              <w:pStyle w:val="CRCoverPage"/>
              <w:spacing w:after="0"/>
              <w:ind w:left="100"/>
              <w:rPr>
                <w:noProof/>
              </w:rPr>
            </w:pPr>
            <w:r>
              <w:fldChar w:fldCharType="begin"/>
            </w:r>
            <w:r>
              <w:instrText xml:space="preserve"> DOCPROPERTY  SourceIfWg  \* MERGEFORMAT </w:instrText>
            </w:r>
            <w:r>
              <w:fldChar w:fldCharType="separate"/>
            </w:r>
            <w:r w:rsidR="00C70F64">
              <w:rPr>
                <w:noProof/>
              </w:rPr>
              <w:t>Qualcomm Incorporated</w:t>
            </w:r>
            <w:r>
              <w:rPr>
                <w:noProof/>
              </w:rPr>
              <w:fldChar w:fldCharType="end"/>
            </w:r>
          </w:p>
        </w:tc>
      </w:tr>
      <w:tr w:rsidR="00C70F64" w14:paraId="5313EB3D" w14:textId="77777777" w:rsidTr="008204B7">
        <w:tc>
          <w:tcPr>
            <w:tcW w:w="1843" w:type="dxa"/>
            <w:tcBorders>
              <w:left w:val="single" w:sz="4" w:space="0" w:color="auto"/>
            </w:tcBorders>
          </w:tcPr>
          <w:p w14:paraId="25E23D62" w14:textId="77777777" w:rsidR="00C70F64" w:rsidRDefault="00C70F64" w:rsidP="00820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9B223" w14:textId="77777777" w:rsidR="00C70F64" w:rsidRDefault="00C70F64" w:rsidP="008204B7">
            <w:pPr>
              <w:pStyle w:val="CRCoverPage"/>
              <w:spacing w:after="0"/>
              <w:ind w:left="100"/>
              <w:rPr>
                <w:noProof/>
              </w:rPr>
            </w:pPr>
            <w:r>
              <w:t>R2</w:t>
            </w:r>
            <w:r w:rsidR="00A3116A">
              <w:fldChar w:fldCharType="begin"/>
            </w:r>
            <w:r w:rsidR="00A3116A">
              <w:instrText xml:space="preserve"> DOCPROPERTY  SourceIfTsg  \* MERGEFORMAT </w:instrText>
            </w:r>
            <w:r w:rsidR="00A3116A">
              <w:fldChar w:fldCharType="end"/>
            </w:r>
          </w:p>
        </w:tc>
      </w:tr>
      <w:tr w:rsidR="00C70F64" w14:paraId="4403EA42" w14:textId="77777777" w:rsidTr="008204B7">
        <w:tc>
          <w:tcPr>
            <w:tcW w:w="1843" w:type="dxa"/>
            <w:tcBorders>
              <w:left w:val="single" w:sz="4" w:space="0" w:color="auto"/>
            </w:tcBorders>
          </w:tcPr>
          <w:p w14:paraId="3E346D2F"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C4D7EBC" w14:textId="77777777" w:rsidR="00C70F64" w:rsidRDefault="00C70F64" w:rsidP="008204B7">
            <w:pPr>
              <w:pStyle w:val="CRCoverPage"/>
              <w:spacing w:after="0"/>
              <w:rPr>
                <w:noProof/>
                <w:sz w:val="8"/>
                <w:szCs w:val="8"/>
              </w:rPr>
            </w:pPr>
          </w:p>
        </w:tc>
      </w:tr>
      <w:tr w:rsidR="00C70F64" w14:paraId="673968BC" w14:textId="77777777" w:rsidTr="008204B7">
        <w:tc>
          <w:tcPr>
            <w:tcW w:w="1843" w:type="dxa"/>
            <w:tcBorders>
              <w:left w:val="single" w:sz="4" w:space="0" w:color="auto"/>
            </w:tcBorders>
          </w:tcPr>
          <w:p w14:paraId="653EB878" w14:textId="77777777" w:rsidR="00C70F64" w:rsidRDefault="00C70F64" w:rsidP="008204B7">
            <w:pPr>
              <w:pStyle w:val="CRCoverPage"/>
              <w:tabs>
                <w:tab w:val="right" w:pos="1759"/>
              </w:tabs>
              <w:spacing w:after="0"/>
              <w:rPr>
                <w:b/>
                <w:i/>
                <w:noProof/>
              </w:rPr>
            </w:pPr>
            <w:r>
              <w:rPr>
                <w:b/>
                <w:i/>
                <w:noProof/>
              </w:rPr>
              <w:t>Work item code:</w:t>
            </w:r>
          </w:p>
        </w:tc>
        <w:tc>
          <w:tcPr>
            <w:tcW w:w="3686" w:type="dxa"/>
            <w:gridSpan w:val="5"/>
            <w:shd w:val="pct30" w:color="FFFF00" w:fill="auto"/>
          </w:tcPr>
          <w:p w14:paraId="3237D346" w14:textId="69173A8B" w:rsidR="00C70F64" w:rsidRDefault="00A57416" w:rsidP="008204B7">
            <w:pPr>
              <w:pStyle w:val="CRCoverPage"/>
              <w:spacing w:after="0"/>
              <w:ind w:left="100"/>
              <w:rPr>
                <w:noProof/>
              </w:rPr>
            </w:pPr>
            <w:r w:rsidRPr="006F064A">
              <w:rPr>
                <w:noProof/>
              </w:rPr>
              <w:t>NR_newRAT-Core</w:t>
            </w:r>
          </w:p>
        </w:tc>
        <w:tc>
          <w:tcPr>
            <w:tcW w:w="567" w:type="dxa"/>
            <w:tcBorders>
              <w:left w:val="nil"/>
            </w:tcBorders>
          </w:tcPr>
          <w:p w14:paraId="22B0EBB0" w14:textId="77777777" w:rsidR="00C70F64" w:rsidRDefault="00C70F64" w:rsidP="008204B7">
            <w:pPr>
              <w:pStyle w:val="CRCoverPage"/>
              <w:spacing w:after="0"/>
              <w:ind w:right="100"/>
              <w:rPr>
                <w:noProof/>
              </w:rPr>
            </w:pPr>
          </w:p>
        </w:tc>
        <w:tc>
          <w:tcPr>
            <w:tcW w:w="1417" w:type="dxa"/>
            <w:gridSpan w:val="3"/>
            <w:tcBorders>
              <w:left w:val="nil"/>
            </w:tcBorders>
          </w:tcPr>
          <w:p w14:paraId="784E8ECF" w14:textId="77777777" w:rsidR="00C70F64" w:rsidRDefault="00C70F64" w:rsidP="00820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C98D29" w14:textId="70853ED3" w:rsidR="00C70F64" w:rsidRDefault="008F2B35" w:rsidP="008204B7">
            <w:pPr>
              <w:pStyle w:val="CRCoverPage"/>
              <w:spacing w:after="0"/>
              <w:ind w:left="100"/>
              <w:rPr>
                <w:noProof/>
              </w:rPr>
            </w:pPr>
            <w:r>
              <w:rPr>
                <w:noProof/>
              </w:rPr>
              <w:t>20</w:t>
            </w:r>
            <w:r w:rsidR="000B23BF">
              <w:rPr>
                <w:noProof/>
              </w:rPr>
              <w:t>20</w:t>
            </w:r>
            <w:r>
              <w:rPr>
                <w:noProof/>
              </w:rPr>
              <w:t>-</w:t>
            </w:r>
            <w:r w:rsidR="000B23BF">
              <w:rPr>
                <w:noProof/>
              </w:rPr>
              <w:t>0</w:t>
            </w:r>
            <w:r w:rsidR="00D62941">
              <w:rPr>
                <w:noProof/>
              </w:rPr>
              <w:t>5</w:t>
            </w:r>
            <w:r>
              <w:rPr>
                <w:noProof/>
              </w:rPr>
              <w:t>-</w:t>
            </w:r>
            <w:r w:rsidR="00D62941">
              <w:rPr>
                <w:noProof/>
              </w:rPr>
              <w:t>21</w:t>
            </w:r>
          </w:p>
        </w:tc>
      </w:tr>
      <w:tr w:rsidR="00C70F64" w14:paraId="39C76187" w14:textId="77777777" w:rsidTr="008204B7">
        <w:tc>
          <w:tcPr>
            <w:tcW w:w="1843" w:type="dxa"/>
            <w:tcBorders>
              <w:left w:val="single" w:sz="4" w:space="0" w:color="auto"/>
            </w:tcBorders>
          </w:tcPr>
          <w:p w14:paraId="2073E477" w14:textId="77777777" w:rsidR="00C70F64" w:rsidRDefault="00C70F64" w:rsidP="008204B7">
            <w:pPr>
              <w:pStyle w:val="CRCoverPage"/>
              <w:spacing w:after="0"/>
              <w:rPr>
                <w:b/>
                <w:i/>
                <w:noProof/>
                <w:sz w:val="8"/>
                <w:szCs w:val="8"/>
              </w:rPr>
            </w:pPr>
          </w:p>
        </w:tc>
        <w:tc>
          <w:tcPr>
            <w:tcW w:w="1986" w:type="dxa"/>
            <w:gridSpan w:val="4"/>
          </w:tcPr>
          <w:p w14:paraId="19107FDA" w14:textId="77777777" w:rsidR="00C70F64" w:rsidRDefault="00C70F64" w:rsidP="008204B7">
            <w:pPr>
              <w:pStyle w:val="CRCoverPage"/>
              <w:spacing w:after="0"/>
              <w:rPr>
                <w:noProof/>
                <w:sz w:val="8"/>
                <w:szCs w:val="8"/>
              </w:rPr>
            </w:pPr>
          </w:p>
        </w:tc>
        <w:tc>
          <w:tcPr>
            <w:tcW w:w="2267" w:type="dxa"/>
            <w:gridSpan w:val="2"/>
          </w:tcPr>
          <w:p w14:paraId="290580C6" w14:textId="77777777" w:rsidR="00C70F64" w:rsidRDefault="00C70F64" w:rsidP="008204B7">
            <w:pPr>
              <w:pStyle w:val="CRCoverPage"/>
              <w:spacing w:after="0"/>
              <w:rPr>
                <w:noProof/>
                <w:sz w:val="8"/>
                <w:szCs w:val="8"/>
              </w:rPr>
            </w:pPr>
          </w:p>
        </w:tc>
        <w:tc>
          <w:tcPr>
            <w:tcW w:w="1417" w:type="dxa"/>
            <w:gridSpan w:val="3"/>
          </w:tcPr>
          <w:p w14:paraId="5329F6B5" w14:textId="77777777" w:rsidR="00C70F64" w:rsidRDefault="00C70F64" w:rsidP="008204B7">
            <w:pPr>
              <w:pStyle w:val="CRCoverPage"/>
              <w:spacing w:after="0"/>
              <w:rPr>
                <w:noProof/>
                <w:sz w:val="8"/>
                <w:szCs w:val="8"/>
              </w:rPr>
            </w:pPr>
          </w:p>
        </w:tc>
        <w:tc>
          <w:tcPr>
            <w:tcW w:w="2127" w:type="dxa"/>
            <w:tcBorders>
              <w:right w:val="single" w:sz="4" w:space="0" w:color="auto"/>
            </w:tcBorders>
          </w:tcPr>
          <w:p w14:paraId="0BEA623C" w14:textId="77777777" w:rsidR="00C70F64" w:rsidRDefault="00C70F64" w:rsidP="008204B7">
            <w:pPr>
              <w:pStyle w:val="CRCoverPage"/>
              <w:spacing w:after="0"/>
              <w:rPr>
                <w:noProof/>
                <w:sz w:val="8"/>
                <w:szCs w:val="8"/>
              </w:rPr>
            </w:pPr>
          </w:p>
        </w:tc>
      </w:tr>
      <w:tr w:rsidR="00C70F64" w14:paraId="6BE32FF4" w14:textId="77777777" w:rsidTr="008204B7">
        <w:trPr>
          <w:cantSplit/>
        </w:trPr>
        <w:tc>
          <w:tcPr>
            <w:tcW w:w="1843" w:type="dxa"/>
            <w:tcBorders>
              <w:left w:val="single" w:sz="4" w:space="0" w:color="auto"/>
            </w:tcBorders>
          </w:tcPr>
          <w:p w14:paraId="30F547B1" w14:textId="77777777" w:rsidR="00C70F64" w:rsidRDefault="00C70F64" w:rsidP="008204B7">
            <w:pPr>
              <w:pStyle w:val="CRCoverPage"/>
              <w:tabs>
                <w:tab w:val="right" w:pos="1759"/>
              </w:tabs>
              <w:spacing w:after="0"/>
              <w:rPr>
                <w:b/>
                <w:i/>
                <w:noProof/>
              </w:rPr>
            </w:pPr>
            <w:r>
              <w:rPr>
                <w:b/>
                <w:i/>
                <w:noProof/>
              </w:rPr>
              <w:t>Category:</w:t>
            </w:r>
          </w:p>
        </w:tc>
        <w:tc>
          <w:tcPr>
            <w:tcW w:w="851" w:type="dxa"/>
            <w:shd w:val="pct30" w:color="FFFF00" w:fill="auto"/>
          </w:tcPr>
          <w:p w14:paraId="4CCC2E5C" w14:textId="20A15FAC" w:rsidR="00C70F64" w:rsidRDefault="00B64786" w:rsidP="008204B7">
            <w:pPr>
              <w:pStyle w:val="CRCoverPage"/>
              <w:spacing w:after="0"/>
              <w:ind w:left="100" w:right="-609"/>
              <w:rPr>
                <w:b/>
                <w:noProof/>
              </w:rPr>
            </w:pPr>
            <w:r>
              <w:t>A</w:t>
            </w:r>
          </w:p>
        </w:tc>
        <w:tc>
          <w:tcPr>
            <w:tcW w:w="3402" w:type="dxa"/>
            <w:gridSpan w:val="5"/>
            <w:tcBorders>
              <w:left w:val="nil"/>
            </w:tcBorders>
          </w:tcPr>
          <w:p w14:paraId="501B7030" w14:textId="77777777" w:rsidR="00C70F64" w:rsidRDefault="00C70F64" w:rsidP="008204B7">
            <w:pPr>
              <w:pStyle w:val="CRCoverPage"/>
              <w:spacing w:after="0"/>
              <w:rPr>
                <w:noProof/>
              </w:rPr>
            </w:pPr>
          </w:p>
        </w:tc>
        <w:tc>
          <w:tcPr>
            <w:tcW w:w="1417" w:type="dxa"/>
            <w:gridSpan w:val="3"/>
            <w:tcBorders>
              <w:left w:val="nil"/>
            </w:tcBorders>
          </w:tcPr>
          <w:p w14:paraId="47ABC970" w14:textId="77777777" w:rsidR="00C70F64" w:rsidRDefault="00C70F64" w:rsidP="00820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BAC06" w14:textId="23D2F9FE" w:rsidR="00C70F64" w:rsidRDefault="008F2B35" w:rsidP="008204B7">
            <w:pPr>
              <w:pStyle w:val="CRCoverPage"/>
              <w:spacing w:after="0"/>
              <w:ind w:left="100"/>
              <w:rPr>
                <w:noProof/>
              </w:rPr>
            </w:pPr>
            <w:r>
              <w:rPr>
                <w:noProof/>
              </w:rPr>
              <w:t>Rel-1</w:t>
            </w:r>
            <w:r w:rsidR="00B64786">
              <w:rPr>
                <w:noProof/>
              </w:rPr>
              <w:t>6</w:t>
            </w:r>
          </w:p>
        </w:tc>
      </w:tr>
      <w:tr w:rsidR="00C70F64" w14:paraId="2A306DE7" w14:textId="77777777" w:rsidTr="008204B7">
        <w:tc>
          <w:tcPr>
            <w:tcW w:w="1843" w:type="dxa"/>
            <w:tcBorders>
              <w:left w:val="single" w:sz="4" w:space="0" w:color="auto"/>
              <w:bottom w:val="single" w:sz="4" w:space="0" w:color="auto"/>
            </w:tcBorders>
          </w:tcPr>
          <w:p w14:paraId="05B39250" w14:textId="77777777" w:rsidR="00C70F64" w:rsidRDefault="00C70F64" w:rsidP="008204B7">
            <w:pPr>
              <w:pStyle w:val="CRCoverPage"/>
              <w:spacing w:after="0"/>
              <w:rPr>
                <w:b/>
                <w:i/>
                <w:noProof/>
              </w:rPr>
            </w:pPr>
          </w:p>
        </w:tc>
        <w:tc>
          <w:tcPr>
            <w:tcW w:w="4677" w:type="dxa"/>
            <w:gridSpan w:val="8"/>
            <w:tcBorders>
              <w:bottom w:val="single" w:sz="4" w:space="0" w:color="auto"/>
            </w:tcBorders>
          </w:tcPr>
          <w:p w14:paraId="5500C57A" w14:textId="77777777" w:rsidR="00C70F64" w:rsidRDefault="00C70F64" w:rsidP="00820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BEED" w14:textId="77777777" w:rsidR="00C70F64" w:rsidRDefault="00C70F64" w:rsidP="00820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D4943" w14:textId="77777777" w:rsidR="00C70F64" w:rsidRPr="007C2097" w:rsidRDefault="00C70F64" w:rsidP="00820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0F64" w14:paraId="23FCF646" w14:textId="77777777" w:rsidTr="008204B7">
        <w:tc>
          <w:tcPr>
            <w:tcW w:w="1843" w:type="dxa"/>
          </w:tcPr>
          <w:p w14:paraId="1EF4F33D" w14:textId="77777777" w:rsidR="00C70F64" w:rsidRDefault="00C70F64" w:rsidP="008204B7">
            <w:pPr>
              <w:pStyle w:val="CRCoverPage"/>
              <w:spacing w:after="0"/>
              <w:rPr>
                <w:b/>
                <w:i/>
                <w:noProof/>
                <w:sz w:val="8"/>
                <w:szCs w:val="8"/>
              </w:rPr>
            </w:pPr>
          </w:p>
        </w:tc>
        <w:tc>
          <w:tcPr>
            <w:tcW w:w="7797" w:type="dxa"/>
            <w:gridSpan w:val="10"/>
          </w:tcPr>
          <w:p w14:paraId="3624271B" w14:textId="77777777" w:rsidR="00C70F64" w:rsidRDefault="00C70F64" w:rsidP="008204B7">
            <w:pPr>
              <w:pStyle w:val="CRCoverPage"/>
              <w:spacing w:after="0"/>
              <w:rPr>
                <w:noProof/>
                <w:sz w:val="8"/>
                <w:szCs w:val="8"/>
              </w:rPr>
            </w:pPr>
          </w:p>
        </w:tc>
      </w:tr>
      <w:tr w:rsidR="00C70F64" w14:paraId="43A5F5D4" w14:textId="77777777" w:rsidTr="008204B7">
        <w:tc>
          <w:tcPr>
            <w:tcW w:w="2694" w:type="dxa"/>
            <w:gridSpan w:val="2"/>
            <w:tcBorders>
              <w:top w:val="single" w:sz="4" w:space="0" w:color="auto"/>
              <w:left w:val="single" w:sz="4" w:space="0" w:color="auto"/>
            </w:tcBorders>
          </w:tcPr>
          <w:p w14:paraId="3A80AF80" w14:textId="77777777" w:rsidR="00C70F64" w:rsidRDefault="00C70F64" w:rsidP="008204B7">
            <w:pPr>
              <w:pStyle w:val="CRCoverPage"/>
              <w:tabs>
                <w:tab w:val="right" w:pos="2184"/>
              </w:tabs>
              <w:spacing w:after="0"/>
              <w:rPr>
                <w:b/>
                <w:i/>
                <w:noProof/>
              </w:rPr>
            </w:pPr>
            <w:bookmarkStart w:id="4" w:name="_Hlk36821067"/>
            <w:r>
              <w:rPr>
                <w:b/>
                <w:i/>
                <w:noProof/>
              </w:rPr>
              <w:t>Reason for change:</w:t>
            </w:r>
          </w:p>
        </w:tc>
        <w:tc>
          <w:tcPr>
            <w:tcW w:w="6946" w:type="dxa"/>
            <w:gridSpan w:val="9"/>
            <w:tcBorders>
              <w:top w:val="single" w:sz="4" w:space="0" w:color="auto"/>
              <w:right w:val="single" w:sz="4" w:space="0" w:color="auto"/>
            </w:tcBorders>
            <w:shd w:val="pct30" w:color="FFFF00" w:fill="auto"/>
          </w:tcPr>
          <w:p w14:paraId="13C5421D" w14:textId="1333266C" w:rsidR="00A57416" w:rsidRDefault="003E3302" w:rsidP="00A57416">
            <w:pPr>
              <w:pStyle w:val="CRCoverPage"/>
              <w:spacing w:after="0"/>
              <w:ind w:leftChars="46" w:left="92"/>
              <w:rPr>
                <w:rFonts w:eastAsia="游明朝"/>
                <w:lang w:eastAsia="ja-JP"/>
              </w:rPr>
            </w:pPr>
            <w:r>
              <w:rPr>
                <w:rFonts w:eastAsia="游明朝" w:hint="eastAsia"/>
                <w:lang w:eastAsia="ja-JP"/>
              </w:rPr>
              <w:t>T</w:t>
            </w:r>
            <w:r>
              <w:rPr>
                <w:rFonts w:eastAsia="游明朝"/>
                <w:lang w:eastAsia="ja-JP"/>
              </w:rPr>
              <w:t>he following text in the current specification clarifies the interaction between SRS carrier switching and SRS antenna switching.</w:t>
            </w:r>
          </w:p>
          <w:p w14:paraId="6113EB0F" w14:textId="2F6D0835" w:rsidR="00D62941" w:rsidRDefault="00D62941" w:rsidP="00A57416">
            <w:pPr>
              <w:pStyle w:val="CRCoverPage"/>
              <w:spacing w:after="0"/>
              <w:ind w:leftChars="46" w:left="92"/>
              <w:rPr>
                <w:rFonts w:eastAsia="游明朝"/>
                <w:lang w:eastAsia="ja-JP"/>
              </w:rPr>
            </w:pPr>
          </w:p>
          <w:p w14:paraId="0A51AC43" w14:textId="77777777" w:rsidR="003E3302" w:rsidRPr="007A62D2" w:rsidRDefault="003E3302" w:rsidP="003E3302">
            <w:pPr>
              <w:pStyle w:val="TAL"/>
              <w:ind w:leftChars="102" w:left="204"/>
              <w:rPr>
                <w:b/>
                <w:bCs/>
                <w:i/>
                <w:noProof/>
                <w:lang w:eastAsia="zh-TW"/>
              </w:rPr>
            </w:pPr>
            <w:r w:rsidRPr="007A62D2">
              <w:rPr>
                <w:b/>
                <w:bCs/>
                <w:i/>
                <w:noProof/>
                <w:lang w:eastAsia="zh-TW"/>
              </w:rPr>
              <w:t>txAntennaSwitchDL, txAntennaSwitchUL</w:t>
            </w:r>
          </w:p>
          <w:p w14:paraId="0B038AD6" w14:textId="31DC085C" w:rsidR="003E3302" w:rsidRPr="007A62D2" w:rsidRDefault="003E3302" w:rsidP="003E3302">
            <w:pPr>
              <w:pStyle w:val="TAL"/>
              <w:ind w:leftChars="102" w:left="204"/>
              <w:rPr>
                <w:bCs/>
                <w:noProof/>
                <w:lang w:eastAsia="zh-TW"/>
              </w:rPr>
            </w:pPr>
            <w:r>
              <w:t>[…]</w:t>
            </w:r>
          </w:p>
          <w:p w14:paraId="602AE00F" w14:textId="77777777" w:rsidR="003E3302" w:rsidRDefault="003E3302" w:rsidP="003E3302">
            <w:pPr>
              <w:pStyle w:val="TAL"/>
              <w:ind w:leftChars="102" w:left="204"/>
              <w:rPr>
                <w:bCs/>
                <w:noProof/>
                <w:lang w:eastAsia="zh-TW"/>
              </w:rPr>
            </w:pPr>
            <w:r w:rsidRPr="007A62D2">
              <w:rPr>
                <w:bCs/>
                <w:noProof/>
                <w:lang w:eastAsia="zh-TW"/>
              </w:rPr>
              <w:t>For the case of carrier switching, the antenna switching capability for the target carrier configuration is indicated as follows:</w:t>
            </w:r>
          </w:p>
          <w:p w14:paraId="04E0A2EA" w14:textId="5CE1DEBD" w:rsidR="003E3302" w:rsidRPr="003E3302" w:rsidRDefault="003E3302" w:rsidP="003E3302">
            <w:pPr>
              <w:pStyle w:val="TAL"/>
              <w:ind w:leftChars="102" w:left="204"/>
              <w:rPr>
                <w:bCs/>
                <w:noProof/>
                <w:lang w:eastAsia="zh-TW"/>
              </w:rPr>
            </w:pPr>
            <w:r w:rsidRPr="007A62D2">
              <w:t>For UE configured with a set of component carriers belonging to a band combination C</w:t>
            </w:r>
            <w:r w:rsidRPr="007A62D2">
              <w:rPr>
                <w:vertAlign w:val="subscript"/>
              </w:rPr>
              <w:t>baseline</w:t>
            </w:r>
            <w:r w:rsidRPr="007A62D2">
              <w:t xml:space="preserve"> = {b</w:t>
            </w:r>
            <w:r w:rsidRPr="007A62D2">
              <w:rPr>
                <w:vertAlign w:val="subscript"/>
              </w:rPr>
              <w:t>1</w:t>
            </w:r>
            <w:r w:rsidRPr="007A62D2">
              <w:t>(1),…,b</w:t>
            </w:r>
            <w:r w:rsidRPr="007A62D2">
              <w:rPr>
                <w:vertAlign w:val="subscript"/>
              </w:rPr>
              <w:t>x</w:t>
            </w:r>
            <w:r w:rsidRPr="007A62D2">
              <w:t>(1),…,b</w:t>
            </w:r>
            <w:r w:rsidRPr="007A62D2">
              <w:rPr>
                <w:vertAlign w:val="subscript"/>
              </w:rPr>
              <w:t>y</w:t>
            </w:r>
            <w:r w:rsidRPr="007A62D2">
              <w:t>(0),…}, where "1/0" denotes whether the corresponding band has an uplink, if a component carrier in b</w:t>
            </w:r>
            <w:r w:rsidRPr="007A62D2">
              <w:rPr>
                <w:vertAlign w:val="subscript"/>
              </w:rPr>
              <w:t>x</w:t>
            </w:r>
            <w:r w:rsidRPr="007A62D2">
              <w:t xml:space="preserve"> is to be switched to a component carrier in b</w:t>
            </w:r>
            <w:r w:rsidRPr="007A62D2">
              <w:rPr>
                <w:vertAlign w:val="subscript"/>
              </w:rPr>
              <w:t xml:space="preserve">y </w:t>
            </w:r>
            <w:r w:rsidRPr="007A62D2">
              <w:t xml:space="preserve">(according to </w:t>
            </w:r>
            <w:r w:rsidRPr="007A62D2">
              <w:rPr>
                <w:bCs/>
                <w:i/>
                <w:noProof/>
              </w:rPr>
              <w:t>srs-SwitchFromServCellIndex</w:t>
            </w:r>
            <w:r w:rsidRPr="007A62D2">
              <w:rPr>
                <w:bCs/>
                <w:noProof/>
              </w:rPr>
              <w:t>)</w:t>
            </w:r>
            <w:r w:rsidRPr="007A62D2">
              <w:t>, the antenna switching capability is derived based on band combination C</w:t>
            </w:r>
            <w:r w:rsidRPr="007A62D2">
              <w:rPr>
                <w:vertAlign w:val="subscript"/>
              </w:rPr>
              <w:t xml:space="preserve">target </w:t>
            </w:r>
            <w:r w:rsidRPr="007A62D2">
              <w:t>= {b</w:t>
            </w:r>
            <w:r w:rsidRPr="007A62D2">
              <w:rPr>
                <w:vertAlign w:val="subscript"/>
              </w:rPr>
              <w:t>1</w:t>
            </w:r>
            <w:r w:rsidRPr="007A62D2">
              <w:t>(1),…,b</w:t>
            </w:r>
            <w:r w:rsidRPr="007A62D2">
              <w:rPr>
                <w:vertAlign w:val="subscript"/>
              </w:rPr>
              <w:t>x</w:t>
            </w:r>
            <w:r w:rsidRPr="007A62D2">
              <w:t>(0),…,b</w:t>
            </w:r>
            <w:r w:rsidRPr="007A62D2">
              <w:rPr>
                <w:vertAlign w:val="subscript"/>
              </w:rPr>
              <w:t>y</w:t>
            </w:r>
            <w:r w:rsidRPr="007A62D2">
              <w:t>(1),…}.</w:t>
            </w:r>
          </w:p>
          <w:p w14:paraId="2E85F636" w14:textId="7B41B6FC" w:rsidR="00D62941" w:rsidRDefault="00D62941" w:rsidP="00A57416">
            <w:pPr>
              <w:pStyle w:val="CRCoverPage"/>
              <w:spacing w:after="0"/>
              <w:ind w:leftChars="46" w:left="92"/>
              <w:rPr>
                <w:rFonts w:eastAsia="游明朝"/>
                <w:lang w:eastAsia="ja-JP"/>
              </w:rPr>
            </w:pPr>
          </w:p>
          <w:p w14:paraId="06569BDC" w14:textId="0DCD3518" w:rsidR="00D62941" w:rsidRPr="00A57416" w:rsidRDefault="00D62941" w:rsidP="00A57416">
            <w:pPr>
              <w:pStyle w:val="CRCoverPage"/>
              <w:spacing w:after="0"/>
              <w:ind w:leftChars="46" w:left="92"/>
              <w:rPr>
                <w:rFonts w:eastAsia="游明朝"/>
                <w:lang w:eastAsia="ja-JP"/>
              </w:rPr>
            </w:pPr>
            <w:r>
              <w:rPr>
                <w:rFonts w:eastAsia="游明朝"/>
                <w:lang w:eastAsia="ja-JP"/>
              </w:rPr>
              <w:t xml:space="preserve">It is not entirely clear </w:t>
            </w:r>
            <w:r w:rsidR="003E3302">
              <w:rPr>
                <w:rFonts w:eastAsia="游明朝"/>
                <w:lang w:eastAsia="ja-JP"/>
              </w:rPr>
              <w:t xml:space="preserve">however </w:t>
            </w:r>
            <w:r>
              <w:rPr>
                <w:rFonts w:eastAsia="游明朝"/>
                <w:lang w:eastAsia="ja-JP"/>
              </w:rPr>
              <w:t xml:space="preserve">how the </w:t>
            </w:r>
            <w:r>
              <w:rPr>
                <w:rFonts w:eastAsia="游明朝" w:cs="Arial"/>
                <w:noProof/>
              </w:rPr>
              <w:t>target band combination</w:t>
            </w:r>
            <w:r w:rsidRPr="00D62941">
              <w:rPr>
                <w:rFonts w:eastAsia="游明朝" w:cs="Arial"/>
                <w:noProof/>
              </w:rPr>
              <w:t xml:space="preserve"> </w:t>
            </w:r>
            <w:r>
              <w:rPr>
                <w:rFonts w:eastAsia="游明朝" w:cs="Arial"/>
                <w:noProof/>
              </w:rPr>
              <w:t>where the antenna switching capability is applicable can be identified.</w:t>
            </w:r>
          </w:p>
        </w:tc>
      </w:tr>
      <w:tr w:rsidR="00C70F64" w14:paraId="34EDB339" w14:textId="77777777" w:rsidTr="008204B7">
        <w:tc>
          <w:tcPr>
            <w:tcW w:w="2694" w:type="dxa"/>
            <w:gridSpan w:val="2"/>
            <w:tcBorders>
              <w:left w:val="single" w:sz="4" w:space="0" w:color="auto"/>
            </w:tcBorders>
          </w:tcPr>
          <w:p w14:paraId="50D4949D"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065639A2" w14:textId="77777777" w:rsidR="00C70F64" w:rsidRDefault="00C70F64" w:rsidP="008204B7">
            <w:pPr>
              <w:pStyle w:val="CRCoverPage"/>
              <w:spacing w:after="0"/>
              <w:rPr>
                <w:noProof/>
                <w:sz w:val="8"/>
                <w:szCs w:val="8"/>
              </w:rPr>
            </w:pPr>
          </w:p>
        </w:tc>
      </w:tr>
      <w:tr w:rsidR="00C70F64" w14:paraId="4EB3C84C" w14:textId="77777777" w:rsidTr="008204B7">
        <w:tc>
          <w:tcPr>
            <w:tcW w:w="2694" w:type="dxa"/>
            <w:gridSpan w:val="2"/>
            <w:tcBorders>
              <w:left w:val="single" w:sz="4" w:space="0" w:color="auto"/>
            </w:tcBorders>
          </w:tcPr>
          <w:p w14:paraId="1E017477" w14:textId="77777777" w:rsidR="00C70F64" w:rsidRDefault="00C70F64" w:rsidP="00820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2888C" w14:textId="336C9D1F" w:rsidR="0072497B" w:rsidRPr="003E3302" w:rsidRDefault="003E3302" w:rsidP="003E3302">
            <w:pPr>
              <w:overflowPunct/>
              <w:autoSpaceDE/>
              <w:autoSpaceDN/>
              <w:adjustRightInd/>
              <w:spacing w:after="0"/>
              <w:ind w:leftChars="31" w:left="62"/>
              <w:textAlignment w:val="auto"/>
              <w:rPr>
                <w:rFonts w:ascii="Arial" w:eastAsia="游明朝" w:hAnsi="Arial" w:cs="Arial"/>
                <w:noProof/>
              </w:rPr>
            </w:pPr>
            <w:r>
              <w:rPr>
                <w:rFonts w:ascii="Arial" w:eastAsia="游明朝" w:hAnsi="Arial" w:cs="Arial"/>
                <w:noProof/>
              </w:rPr>
              <w:t>C</w:t>
            </w:r>
            <w:r w:rsidR="00D62941" w:rsidRPr="003E3302">
              <w:rPr>
                <w:rFonts w:ascii="Arial" w:eastAsia="游明朝" w:hAnsi="Arial" w:cs="Arial"/>
                <w:noProof/>
              </w:rPr>
              <w:t>larify that the band combination specific and band specific UE capabilities of the “target” band combination except for the switched uplink carriers are the same as those of the “baseline” bnd combination.</w:t>
            </w:r>
          </w:p>
          <w:p w14:paraId="14488F58" w14:textId="77777777" w:rsidR="006F064A" w:rsidRPr="004714C2" w:rsidRDefault="006F064A" w:rsidP="006F064A">
            <w:pPr>
              <w:pStyle w:val="CRCoverPage"/>
              <w:spacing w:before="240" w:after="60"/>
              <w:ind w:left="102"/>
              <w:rPr>
                <w:lang w:eastAsia="ja-JP"/>
              </w:rPr>
            </w:pPr>
            <w:r w:rsidRPr="004714C2">
              <w:rPr>
                <w:b/>
                <w:lang w:eastAsia="ja-JP"/>
              </w:rPr>
              <w:t>Impact Analysis</w:t>
            </w:r>
            <w:r w:rsidRPr="004714C2">
              <w:rPr>
                <w:lang w:eastAsia="ja-JP"/>
              </w:rPr>
              <w:t>:</w:t>
            </w:r>
          </w:p>
          <w:p w14:paraId="477DF24E" w14:textId="77777777" w:rsidR="006F064A" w:rsidRPr="004714C2" w:rsidRDefault="006F064A" w:rsidP="006F064A">
            <w:pPr>
              <w:pStyle w:val="CRCoverPage"/>
              <w:spacing w:before="240" w:after="60"/>
              <w:ind w:left="102"/>
              <w:rPr>
                <w:lang w:eastAsia="ja-JP"/>
              </w:rPr>
            </w:pPr>
            <w:r w:rsidRPr="004714C2">
              <w:rPr>
                <w:u w:val="single"/>
                <w:lang w:eastAsia="ja-JP"/>
              </w:rPr>
              <w:t>Impacted functionality:</w:t>
            </w:r>
          </w:p>
          <w:p w14:paraId="45C56FAE" w14:textId="36B4B7D3" w:rsidR="006F064A" w:rsidRPr="00891D11" w:rsidRDefault="00A57416" w:rsidP="006F064A">
            <w:pPr>
              <w:spacing w:after="0"/>
              <w:ind w:leftChars="47" w:left="94"/>
              <w:rPr>
                <w:rFonts w:ascii="Arial" w:eastAsia="游明朝" w:hAnsi="Arial" w:cs="Arial"/>
                <w:noProof/>
              </w:rPr>
            </w:pPr>
            <w:r w:rsidRPr="00A57416">
              <w:rPr>
                <w:rFonts w:ascii="Arial" w:eastAsia="游明朝" w:hAnsi="Arial" w:cs="Arial"/>
                <w:noProof/>
              </w:rPr>
              <w:t>UE capability for transmit antenna switching</w:t>
            </w:r>
            <w:r>
              <w:rPr>
                <w:rFonts w:ascii="Arial" w:eastAsia="游明朝" w:hAnsi="Arial" w:cs="Arial"/>
                <w:noProof/>
              </w:rPr>
              <w:t>.</w:t>
            </w:r>
          </w:p>
          <w:p w14:paraId="425A3BC7" w14:textId="77777777" w:rsidR="006F064A" w:rsidRDefault="006F064A" w:rsidP="006F064A">
            <w:pPr>
              <w:pStyle w:val="CRCoverPage"/>
              <w:spacing w:before="240" w:after="60"/>
              <w:ind w:left="102"/>
              <w:rPr>
                <w:u w:val="single"/>
                <w:lang w:eastAsia="ja-JP"/>
              </w:rPr>
            </w:pPr>
            <w:r w:rsidRPr="004714C2">
              <w:rPr>
                <w:u w:val="single"/>
                <w:lang w:eastAsia="ja-JP"/>
              </w:rPr>
              <w:t>Inter-operability:</w:t>
            </w:r>
          </w:p>
          <w:p w14:paraId="1AB42BC5" w14:textId="4B7F919D" w:rsidR="007F3ED6" w:rsidRDefault="006F064A" w:rsidP="007F3ED6">
            <w:pPr>
              <w:pStyle w:val="CRCoverPage"/>
              <w:numPr>
                <w:ilvl w:val="0"/>
                <w:numId w:val="1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15417B">
              <w:rPr>
                <w:noProof/>
                <w:lang w:eastAsia="ja-JP"/>
              </w:rPr>
              <w:t>The network and the UE may assume different behaviour for antenna switching and the feature may not work properly.</w:t>
            </w:r>
          </w:p>
          <w:p w14:paraId="0CFFDC51" w14:textId="7DD8FA86" w:rsidR="006F064A" w:rsidRPr="007F3ED6" w:rsidRDefault="006F064A" w:rsidP="007F3ED6">
            <w:pPr>
              <w:pStyle w:val="CRCoverPage"/>
              <w:numPr>
                <w:ilvl w:val="0"/>
                <w:numId w:val="12"/>
              </w:numPr>
              <w:spacing w:after="0"/>
              <w:rPr>
                <w:noProof/>
                <w:lang w:eastAsia="ja-JP"/>
              </w:rPr>
            </w:pPr>
            <w:r w:rsidRPr="004714C2">
              <w:rPr>
                <w:rFonts w:hint="eastAsia"/>
                <w:noProof/>
              </w:rPr>
              <w:lastRenderedPageBreak/>
              <w:t>If the UE is implemented according to the CR and the network is not</w:t>
            </w:r>
            <w:r>
              <w:rPr>
                <w:noProof/>
              </w:rPr>
              <w:t>;</w:t>
            </w:r>
            <w:r w:rsidRPr="004714C2">
              <w:rPr>
                <w:rFonts w:hint="eastAsia"/>
                <w:noProof/>
              </w:rPr>
              <w:t xml:space="preserve"> </w:t>
            </w:r>
            <w:r w:rsidR="0015417B">
              <w:rPr>
                <w:noProof/>
                <w:lang w:eastAsia="ja-JP"/>
              </w:rPr>
              <w:t>The network and the UE may assume different behaviour for antenna switching and the feature may not work properly.</w:t>
            </w:r>
          </w:p>
        </w:tc>
      </w:tr>
      <w:bookmarkEnd w:id="4"/>
      <w:tr w:rsidR="00C70F64" w14:paraId="35D010B6" w14:textId="77777777" w:rsidTr="008204B7">
        <w:tc>
          <w:tcPr>
            <w:tcW w:w="2694" w:type="dxa"/>
            <w:gridSpan w:val="2"/>
            <w:tcBorders>
              <w:left w:val="single" w:sz="4" w:space="0" w:color="auto"/>
            </w:tcBorders>
          </w:tcPr>
          <w:p w14:paraId="6217E047"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4903E75F" w14:textId="77777777" w:rsidR="00C70F64" w:rsidRDefault="00C70F64" w:rsidP="008204B7">
            <w:pPr>
              <w:pStyle w:val="CRCoverPage"/>
              <w:spacing w:after="0"/>
              <w:rPr>
                <w:noProof/>
                <w:sz w:val="8"/>
                <w:szCs w:val="8"/>
              </w:rPr>
            </w:pPr>
          </w:p>
        </w:tc>
      </w:tr>
      <w:tr w:rsidR="00C70F64" w14:paraId="5D95CBEC" w14:textId="77777777" w:rsidTr="008204B7">
        <w:tc>
          <w:tcPr>
            <w:tcW w:w="2694" w:type="dxa"/>
            <w:gridSpan w:val="2"/>
            <w:tcBorders>
              <w:left w:val="single" w:sz="4" w:space="0" w:color="auto"/>
              <w:bottom w:val="single" w:sz="4" w:space="0" w:color="auto"/>
            </w:tcBorders>
          </w:tcPr>
          <w:p w14:paraId="0A1DF0DC" w14:textId="77777777" w:rsidR="00C70F64" w:rsidRDefault="00C70F64" w:rsidP="00820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DDA20" w14:textId="30E2E6AA" w:rsidR="00C70F64" w:rsidRDefault="0015417B" w:rsidP="008204B7">
            <w:pPr>
              <w:pStyle w:val="CRCoverPage"/>
              <w:spacing w:after="0"/>
              <w:ind w:left="100"/>
              <w:rPr>
                <w:noProof/>
              </w:rPr>
            </w:pPr>
            <w:r>
              <w:rPr>
                <w:noProof/>
                <w:lang w:eastAsia="ja-JP"/>
              </w:rPr>
              <w:t>The network and the UE may assume different behaviour for antenna switching and the feature may not work properly.</w:t>
            </w:r>
          </w:p>
        </w:tc>
      </w:tr>
      <w:tr w:rsidR="00C70F64" w14:paraId="699C29B2" w14:textId="77777777" w:rsidTr="008204B7">
        <w:tc>
          <w:tcPr>
            <w:tcW w:w="2694" w:type="dxa"/>
            <w:gridSpan w:val="2"/>
          </w:tcPr>
          <w:p w14:paraId="56BD15D1" w14:textId="77777777" w:rsidR="00C70F64" w:rsidRDefault="00C70F64" w:rsidP="008204B7">
            <w:pPr>
              <w:pStyle w:val="CRCoverPage"/>
              <w:spacing w:after="0"/>
              <w:rPr>
                <w:b/>
                <w:i/>
                <w:noProof/>
                <w:sz w:val="8"/>
                <w:szCs w:val="8"/>
              </w:rPr>
            </w:pPr>
          </w:p>
        </w:tc>
        <w:tc>
          <w:tcPr>
            <w:tcW w:w="6946" w:type="dxa"/>
            <w:gridSpan w:val="9"/>
          </w:tcPr>
          <w:p w14:paraId="2EFAE126" w14:textId="77777777" w:rsidR="00C70F64" w:rsidRDefault="00C70F64" w:rsidP="008204B7">
            <w:pPr>
              <w:pStyle w:val="CRCoverPage"/>
              <w:spacing w:after="0"/>
              <w:rPr>
                <w:noProof/>
                <w:sz w:val="8"/>
                <w:szCs w:val="8"/>
              </w:rPr>
            </w:pPr>
          </w:p>
        </w:tc>
      </w:tr>
      <w:tr w:rsidR="00C70F64" w14:paraId="48DD2B14" w14:textId="77777777" w:rsidTr="008204B7">
        <w:tc>
          <w:tcPr>
            <w:tcW w:w="2694" w:type="dxa"/>
            <w:gridSpan w:val="2"/>
            <w:tcBorders>
              <w:top w:val="single" w:sz="4" w:space="0" w:color="auto"/>
              <w:left w:val="single" w:sz="4" w:space="0" w:color="auto"/>
            </w:tcBorders>
          </w:tcPr>
          <w:p w14:paraId="26F88907" w14:textId="77777777" w:rsidR="00C70F64" w:rsidRDefault="00C70F64" w:rsidP="00820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9295" w14:textId="0440A3A2" w:rsidR="00C70F64" w:rsidRPr="00891D11" w:rsidRDefault="003E3302" w:rsidP="007F3ED6">
            <w:pPr>
              <w:pStyle w:val="CRCoverPage"/>
              <w:spacing w:after="0"/>
              <w:ind w:leftChars="47" w:left="94"/>
              <w:rPr>
                <w:rFonts w:eastAsia="游明朝"/>
                <w:noProof/>
                <w:lang w:eastAsia="ja-JP"/>
              </w:rPr>
            </w:pPr>
            <w:r>
              <w:t>6.3.6</w:t>
            </w:r>
          </w:p>
        </w:tc>
      </w:tr>
      <w:tr w:rsidR="00C70F64" w14:paraId="205B3092" w14:textId="77777777" w:rsidTr="008204B7">
        <w:tc>
          <w:tcPr>
            <w:tcW w:w="2694" w:type="dxa"/>
            <w:gridSpan w:val="2"/>
            <w:tcBorders>
              <w:left w:val="single" w:sz="4" w:space="0" w:color="auto"/>
            </w:tcBorders>
          </w:tcPr>
          <w:p w14:paraId="67CA8D02"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60907166" w14:textId="77777777" w:rsidR="00C70F64" w:rsidRDefault="00C70F64" w:rsidP="008204B7">
            <w:pPr>
              <w:pStyle w:val="CRCoverPage"/>
              <w:spacing w:after="0"/>
              <w:rPr>
                <w:noProof/>
                <w:sz w:val="8"/>
                <w:szCs w:val="8"/>
              </w:rPr>
            </w:pPr>
          </w:p>
        </w:tc>
      </w:tr>
      <w:tr w:rsidR="00C70F64" w14:paraId="1D588700" w14:textId="77777777" w:rsidTr="008204B7">
        <w:tc>
          <w:tcPr>
            <w:tcW w:w="2694" w:type="dxa"/>
            <w:gridSpan w:val="2"/>
            <w:tcBorders>
              <w:left w:val="single" w:sz="4" w:space="0" w:color="auto"/>
            </w:tcBorders>
          </w:tcPr>
          <w:p w14:paraId="656314B3" w14:textId="77777777" w:rsidR="00C70F64" w:rsidRDefault="00C70F64" w:rsidP="00820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DF1B1" w14:textId="77777777" w:rsidR="00C70F64" w:rsidRDefault="00C70F64" w:rsidP="00820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DE4E7" w14:textId="77777777" w:rsidR="00C70F64" w:rsidRDefault="00C70F64" w:rsidP="008204B7">
            <w:pPr>
              <w:pStyle w:val="CRCoverPage"/>
              <w:spacing w:after="0"/>
              <w:jc w:val="center"/>
              <w:rPr>
                <w:b/>
                <w:caps/>
                <w:noProof/>
              </w:rPr>
            </w:pPr>
            <w:r>
              <w:rPr>
                <w:b/>
                <w:caps/>
                <w:noProof/>
              </w:rPr>
              <w:t>N</w:t>
            </w:r>
          </w:p>
        </w:tc>
        <w:tc>
          <w:tcPr>
            <w:tcW w:w="2977" w:type="dxa"/>
            <w:gridSpan w:val="4"/>
          </w:tcPr>
          <w:p w14:paraId="5DD31DF9" w14:textId="77777777" w:rsidR="00C70F64" w:rsidRDefault="00C70F64" w:rsidP="00820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1D22C" w14:textId="77777777" w:rsidR="00C70F64" w:rsidRDefault="00C70F64" w:rsidP="008204B7">
            <w:pPr>
              <w:pStyle w:val="CRCoverPage"/>
              <w:spacing w:after="0"/>
              <w:ind w:left="99"/>
              <w:rPr>
                <w:noProof/>
              </w:rPr>
            </w:pPr>
          </w:p>
        </w:tc>
      </w:tr>
      <w:tr w:rsidR="00C70F64" w14:paraId="54D90CD9" w14:textId="77777777" w:rsidTr="008204B7">
        <w:tc>
          <w:tcPr>
            <w:tcW w:w="2694" w:type="dxa"/>
            <w:gridSpan w:val="2"/>
            <w:tcBorders>
              <w:left w:val="single" w:sz="4" w:space="0" w:color="auto"/>
            </w:tcBorders>
          </w:tcPr>
          <w:p w14:paraId="683FDA7F" w14:textId="77777777" w:rsidR="00C70F64" w:rsidRDefault="00C70F64" w:rsidP="00820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E2F9F"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5DFC5"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34466FE5" w14:textId="77777777" w:rsidR="00C70F64" w:rsidRDefault="00C70F64" w:rsidP="00820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F6A2E" w14:textId="77777777" w:rsidR="00C70F64" w:rsidRDefault="00C70F64" w:rsidP="008204B7">
            <w:pPr>
              <w:pStyle w:val="CRCoverPage"/>
              <w:spacing w:after="0"/>
              <w:ind w:left="99"/>
              <w:rPr>
                <w:noProof/>
              </w:rPr>
            </w:pPr>
            <w:r>
              <w:rPr>
                <w:noProof/>
              </w:rPr>
              <w:t xml:space="preserve">TS/TR ... CR ... </w:t>
            </w:r>
          </w:p>
        </w:tc>
      </w:tr>
      <w:tr w:rsidR="00C70F64" w14:paraId="20CFFB71" w14:textId="77777777" w:rsidTr="008204B7">
        <w:tc>
          <w:tcPr>
            <w:tcW w:w="2694" w:type="dxa"/>
            <w:gridSpan w:val="2"/>
            <w:tcBorders>
              <w:left w:val="single" w:sz="4" w:space="0" w:color="auto"/>
            </w:tcBorders>
          </w:tcPr>
          <w:p w14:paraId="25CECC22" w14:textId="77777777" w:rsidR="00C70F64" w:rsidRDefault="00C70F64" w:rsidP="00820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9EC07"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07A72"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01464035" w14:textId="77777777" w:rsidR="00C70F64" w:rsidRDefault="00C70F64" w:rsidP="00820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9EE18" w14:textId="77777777" w:rsidR="00C70F64" w:rsidRDefault="00C70F64" w:rsidP="008204B7">
            <w:pPr>
              <w:pStyle w:val="CRCoverPage"/>
              <w:spacing w:after="0"/>
              <w:ind w:left="99"/>
              <w:rPr>
                <w:noProof/>
              </w:rPr>
            </w:pPr>
            <w:r>
              <w:rPr>
                <w:noProof/>
              </w:rPr>
              <w:t xml:space="preserve">TS/TR ... CR ... </w:t>
            </w:r>
          </w:p>
        </w:tc>
      </w:tr>
      <w:tr w:rsidR="00C70F64" w14:paraId="7FFE0185" w14:textId="77777777" w:rsidTr="008204B7">
        <w:tc>
          <w:tcPr>
            <w:tcW w:w="2694" w:type="dxa"/>
            <w:gridSpan w:val="2"/>
            <w:tcBorders>
              <w:left w:val="single" w:sz="4" w:space="0" w:color="auto"/>
            </w:tcBorders>
          </w:tcPr>
          <w:p w14:paraId="65EDF2A5" w14:textId="77777777" w:rsidR="00C70F64" w:rsidRDefault="00C70F64" w:rsidP="00820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2808D"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8E8B"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578B44EF" w14:textId="77777777" w:rsidR="00C70F64" w:rsidRDefault="00C70F64" w:rsidP="00820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067E2" w14:textId="77777777" w:rsidR="00C70F64" w:rsidRDefault="00C70F64" w:rsidP="008204B7">
            <w:pPr>
              <w:pStyle w:val="CRCoverPage"/>
              <w:spacing w:after="0"/>
              <w:ind w:left="99"/>
              <w:rPr>
                <w:noProof/>
              </w:rPr>
            </w:pPr>
            <w:r>
              <w:rPr>
                <w:noProof/>
              </w:rPr>
              <w:t xml:space="preserve">TS/TR ... CR ... </w:t>
            </w:r>
          </w:p>
        </w:tc>
      </w:tr>
      <w:tr w:rsidR="00C70F64" w14:paraId="3B1F77E0" w14:textId="77777777" w:rsidTr="008204B7">
        <w:tc>
          <w:tcPr>
            <w:tcW w:w="2694" w:type="dxa"/>
            <w:gridSpan w:val="2"/>
            <w:tcBorders>
              <w:left w:val="single" w:sz="4" w:space="0" w:color="auto"/>
            </w:tcBorders>
          </w:tcPr>
          <w:p w14:paraId="4E8D42E7" w14:textId="77777777" w:rsidR="00C70F64" w:rsidRDefault="00C70F64" w:rsidP="008204B7">
            <w:pPr>
              <w:pStyle w:val="CRCoverPage"/>
              <w:spacing w:after="0"/>
              <w:rPr>
                <w:b/>
                <w:i/>
                <w:noProof/>
              </w:rPr>
            </w:pPr>
          </w:p>
        </w:tc>
        <w:tc>
          <w:tcPr>
            <w:tcW w:w="6946" w:type="dxa"/>
            <w:gridSpan w:val="9"/>
            <w:tcBorders>
              <w:right w:val="single" w:sz="4" w:space="0" w:color="auto"/>
            </w:tcBorders>
          </w:tcPr>
          <w:p w14:paraId="1C4C6DDD" w14:textId="77777777" w:rsidR="00C70F64" w:rsidRDefault="00C70F64" w:rsidP="008204B7">
            <w:pPr>
              <w:pStyle w:val="CRCoverPage"/>
              <w:spacing w:after="0"/>
              <w:rPr>
                <w:noProof/>
              </w:rPr>
            </w:pPr>
          </w:p>
        </w:tc>
      </w:tr>
      <w:tr w:rsidR="00C70F64" w14:paraId="6D167CE4" w14:textId="77777777" w:rsidTr="008204B7">
        <w:tc>
          <w:tcPr>
            <w:tcW w:w="2694" w:type="dxa"/>
            <w:gridSpan w:val="2"/>
            <w:tcBorders>
              <w:left w:val="single" w:sz="4" w:space="0" w:color="auto"/>
              <w:bottom w:val="single" w:sz="4" w:space="0" w:color="auto"/>
            </w:tcBorders>
          </w:tcPr>
          <w:p w14:paraId="414695E1" w14:textId="77777777" w:rsidR="00C70F64" w:rsidRDefault="00C70F64" w:rsidP="00820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0B9D8" w14:textId="6ADD52F3" w:rsidR="00C70F64" w:rsidRPr="00B41A8E" w:rsidRDefault="00C70F64" w:rsidP="008204B7">
            <w:pPr>
              <w:pStyle w:val="CRCoverPage"/>
              <w:spacing w:after="0"/>
              <w:ind w:left="100"/>
              <w:rPr>
                <w:rFonts w:eastAsia="游明朝"/>
                <w:noProof/>
                <w:color w:val="FF0000"/>
                <w:lang w:eastAsia="ja-JP"/>
              </w:rPr>
            </w:pPr>
          </w:p>
        </w:tc>
      </w:tr>
      <w:tr w:rsidR="00C70F64" w:rsidRPr="008863B9" w14:paraId="7727000F" w14:textId="77777777" w:rsidTr="00C70F64">
        <w:tc>
          <w:tcPr>
            <w:tcW w:w="2694" w:type="dxa"/>
            <w:gridSpan w:val="2"/>
            <w:tcBorders>
              <w:top w:val="single" w:sz="4" w:space="0" w:color="auto"/>
              <w:bottom w:val="single" w:sz="4" w:space="0" w:color="auto"/>
            </w:tcBorders>
          </w:tcPr>
          <w:p w14:paraId="12C22679" w14:textId="77777777" w:rsidR="00C70F64" w:rsidRPr="008863B9" w:rsidRDefault="00C70F64" w:rsidP="00820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ABC4F" w14:textId="77777777" w:rsidR="00C70F64" w:rsidRPr="008863B9" w:rsidRDefault="00C70F64" w:rsidP="008204B7">
            <w:pPr>
              <w:pStyle w:val="CRCoverPage"/>
              <w:spacing w:after="0"/>
              <w:ind w:left="100"/>
              <w:rPr>
                <w:noProof/>
                <w:sz w:val="8"/>
                <w:szCs w:val="8"/>
              </w:rPr>
            </w:pPr>
          </w:p>
        </w:tc>
      </w:tr>
      <w:tr w:rsidR="00C70F64" w14:paraId="57FF93B2" w14:textId="77777777" w:rsidTr="008204B7">
        <w:tc>
          <w:tcPr>
            <w:tcW w:w="2694" w:type="dxa"/>
            <w:gridSpan w:val="2"/>
            <w:tcBorders>
              <w:top w:val="single" w:sz="4" w:space="0" w:color="auto"/>
              <w:left w:val="single" w:sz="4" w:space="0" w:color="auto"/>
              <w:bottom w:val="single" w:sz="4" w:space="0" w:color="auto"/>
            </w:tcBorders>
          </w:tcPr>
          <w:p w14:paraId="2E3A25BA" w14:textId="77777777" w:rsidR="00C70F64" w:rsidRDefault="00C70F64" w:rsidP="00820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282A" w14:textId="77777777" w:rsidR="00C70F64" w:rsidRDefault="00C70F64" w:rsidP="008204B7">
            <w:pPr>
              <w:pStyle w:val="CRCoverPage"/>
              <w:spacing w:after="0"/>
              <w:ind w:left="100"/>
              <w:rPr>
                <w:noProof/>
              </w:rPr>
            </w:pPr>
          </w:p>
        </w:tc>
      </w:tr>
    </w:tbl>
    <w:p w14:paraId="02D1F599" w14:textId="77777777" w:rsidR="00C70F64" w:rsidRDefault="00C70F64" w:rsidP="00C70F64">
      <w:pPr>
        <w:pStyle w:val="CRCoverPage"/>
        <w:spacing w:after="0"/>
        <w:rPr>
          <w:noProof/>
          <w:sz w:val="8"/>
          <w:szCs w:val="8"/>
        </w:rPr>
      </w:pPr>
    </w:p>
    <w:bookmarkEnd w:id="0"/>
    <w:p w14:paraId="4BC7B191" w14:textId="77777777" w:rsidR="00170783" w:rsidRDefault="007F3ED6" w:rsidP="00262FF6">
      <w:pPr>
        <w:pStyle w:val="CRCoverPage"/>
        <w:spacing w:after="0"/>
        <w:rPr>
          <w:noProof/>
          <w:sz w:val="8"/>
          <w:szCs w:val="8"/>
        </w:rPr>
      </w:pPr>
      <w:r>
        <w:rPr>
          <w:noProof/>
          <w:sz w:val="8"/>
          <w:szCs w:val="8"/>
        </w:rPr>
        <w:br w:type="page"/>
      </w:r>
    </w:p>
    <w:bookmarkEnd w:id="1"/>
    <w:bookmarkEnd w:id="2"/>
    <w:p w14:paraId="7320EA38" w14:textId="77777777" w:rsidR="003A38B6" w:rsidRDefault="003A38B6" w:rsidP="000B23BF">
      <w:pPr>
        <w:rPr>
          <w:rFonts w:eastAsia="游明朝"/>
        </w:rPr>
        <w:sectPr w:rsidR="003A38B6" w:rsidSect="00EF7A60">
          <w:footnotePr>
            <w:numRestart w:val="eachSect"/>
          </w:footnotePr>
          <w:pgSz w:w="11907" w:h="16840" w:code="9"/>
          <w:pgMar w:top="1134" w:right="1134" w:bottom="1418" w:left="1134" w:header="851" w:footer="340" w:gutter="0"/>
          <w:cols w:space="720"/>
          <w:formProt w:val="0"/>
          <w:docGrid w:linePitch="272"/>
        </w:sectPr>
      </w:pPr>
    </w:p>
    <w:p w14:paraId="35782D45" w14:textId="77777777" w:rsidR="003E3302" w:rsidRPr="007A62D2" w:rsidRDefault="003E3302" w:rsidP="003E3302">
      <w:pPr>
        <w:pStyle w:val="Heading3"/>
        <w:rPr>
          <w:lang w:val="en-GB"/>
        </w:rPr>
      </w:pPr>
      <w:bookmarkStart w:id="5" w:name="_Toc20487460"/>
      <w:bookmarkStart w:id="6" w:name="_Toc29342759"/>
      <w:bookmarkStart w:id="7" w:name="_Toc29343898"/>
      <w:bookmarkStart w:id="8" w:name="_Toc36547522"/>
      <w:bookmarkStart w:id="9" w:name="_Toc36548914"/>
      <w:bookmarkStart w:id="10" w:name="_Toc37093374"/>
      <w:bookmarkStart w:id="11" w:name="_Toc12750893"/>
      <w:bookmarkStart w:id="12" w:name="_Toc29382257"/>
      <w:r w:rsidRPr="007A62D2">
        <w:rPr>
          <w:lang w:val="en-GB"/>
        </w:rPr>
        <w:lastRenderedPageBreak/>
        <w:t>6.3.6</w:t>
      </w:r>
      <w:r w:rsidRPr="007A62D2">
        <w:rPr>
          <w:lang w:val="en-GB"/>
        </w:rPr>
        <w:tab/>
        <w:t>Other information elements</w:t>
      </w:r>
      <w:bookmarkEnd w:id="5"/>
      <w:bookmarkEnd w:id="6"/>
      <w:bookmarkEnd w:id="7"/>
      <w:bookmarkEnd w:id="8"/>
      <w:bookmarkEnd w:id="9"/>
    </w:p>
    <w:p w14:paraId="37FC4203" w14:textId="0A25062E" w:rsidR="003E3302" w:rsidRDefault="003E3302" w:rsidP="003E3302">
      <w:pPr>
        <w:rPr>
          <w:rFonts w:eastAsiaTheme="minorEastAsia"/>
        </w:rPr>
      </w:pPr>
      <w:r>
        <w:rPr>
          <w:rFonts w:eastAsiaTheme="minorEastAsia" w:hint="eastAsia"/>
        </w:rPr>
        <w:t>[</w:t>
      </w:r>
      <w:r>
        <w:rPr>
          <w:rFonts w:eastAsiaTheme="minorEastAsia"/>
        </w:rPr>
        <w:t>…]</w:t>
      </w:r>
    </w:p>
    <w:p w14:paraId="5B6247F4" w14:textId="77777777" w:rsidR="00B64786" w:rsidRPr="000E4E7F" w:rsidRDefault="00B64786" w:rsidP="00B64786">
      <w:pPr>
        <w:pStyle w:val="Heading4"/>
      </w:pPr>
      <w:bookmarkStart w:id="13" w:name="_Toc36567194"/>
      <w:bookmarkStart w:id="14" w:name="_Toc36810641"/>
      <w:bookmarkStart w:id="15" w:name="_Toc36847005"/>
      <w:bookmarkStart w:id="16" w:name="_Toc36939658"/>
      <w:bookmarkStart w:id="17" w:name="_Toc37082638"/>
      <w:r w:rsidRPr="000E4E7F">
        <w:t>–</w:t>
      </w:r>
      <w:r w:rsidRPr="000E4E7F">
        <w:tab/>
      </w:r>
      <w:r w:rsidRPr="000E4E7F">
        <w:rPr>
          <w:i/>
          <w:noProof/>
        </w:rPr>
        <w:t>UE-EUTRA-Capability</w:t>
      </w:r>
      <w:bookmarkEnd w:id="13"/>
      <w:bookmarkEnd w:id="14"/>
      <w:bookmarkEnd w:id="15"/>
      <w:bookmarkEnd w:id="16"/>
      <w:bookmarkEnd w:id="17"/>
    </w:p>
    <w:p w14:paraId="646F516D" w14:textId="77777777" w:rsidR="00B64786" w:rsidRPr="000E4E7F" w:rsidRDefault="00B64786" w:rsidP="00B64786">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1D93B11F" w14:textId="77777777" w:rsidR="00B64786" w:rsidRPr="000E4E7F" w:rsidRDefault="00B64786" w:rsidP="00B64786">
      <w:pPr>
        <w:pStyle w:val="NO"/>
      </w:pPr>
      <w:r w:rsidRPr="000E4E7F">
        <w:t>NOTE 0:</w:t>
      </w:r>
      <w:r w:rsidRPr="000E4E7F">
        <w:tab/>
        <w:t>For (UE capability specific) guidelines on the use of keyword OPTIONAL, see Annex A.3.5.</w:t>
      </w:r>
    </w:p>
    <w:p w14:paraId="45FEA2AA" w14:textId="77777777" w:rsidR="00B64786" w:rsidRPr="000E4E7F" w:rsidRDefault="00B64786" w:rsidP="00B64786">
      <w:pPr>
        <w:pStyle w:val="TH"/>
      </w:pPr>
      <w:r w:rsidRPr="000E4E7F">
        <w:rPr>
          <w:bCs/>
          <w:i/>
          <w:iCs/>
        </w:rPr>
        <w:t>UE-EUTRA-Capability</w:t>
      </w:r>
      <w:r w:rsidRPr="000E4E7F">
        <w:t xml:space="preserve"> information element</w:t>
      </w:r>
    </w:p>
    <w:p w14:paraId="54B33AA2" w14:textId="77777777" w:rsidR="00B64786" w:rsidRPr="000E4E7F" w:rsidRDefault="00B64786" w:rsidP="00B64786">
      <w:pPr>
        <w:pStyle w:val="PL"/>
        <w:shd w:val="clear" w:color="auto" w:fill="E6E6E6"/>
      </w:pPr>
      <w:r w:rsidRPr="000E4E7F">
        <w:t>-- ASN1START</w:t>
      </w:r>
    </w:p>
    <w:p w14:paraId="7ADD41BF" w14:textId="77777777" w:rsidR="00B64786" w:rsidRPr="000E4E7F" w:rsidRDefault="00B64786" w:rsidP="00B64786">
      <w:pPr>
        <w:pStyle w:val="PL"/>
        <w:shd w:val="clear" w:color="auto" w:fill="E6E6E6"/>
      </w:pPr>
    </w:p>
    <w:p w14:paraId="153047FB" w14:textId="77777777" w:rsidR="00B64786" w:rsidRPr="000E4E7F" w:rsidRDefault="00B64786" w:rsidP="00B64786">
      <w:pPr>
        <w:pStyle w:val="PL"/>
        <w:shd w:val="clear" w:color="auto" w:fill="E6E6E6"/>
      </w:pPr>
      <w:r w:rsidRPr="000E4E7F">
        <w:t>UE-EUTRA-Capability ::=</w:t>
      </w:r>
      <w:r w:rsidRPr="000E4E7F">
        <w:tab/>
      </w:r>
      <w:r w:rsidRPr="000E4E7F">
        <w:tab/>
      </w:r>
      <w:r w:rsidRPr="000E4E7F">
        <w:tab/>
        <w:t>SEQUENCE {</w:t>
      </w:r>
    </w:p>
    <w:p w14:paraId="78462AF1" w14:textId="77777777" w:rsidR="00B64786" w:rsidRPr="000E4E7F" w:rsidRDefault="00B64786" w:rsidP="00B64786">
      <w:pPr>
        <w:pStyle w:val="PL"/>
        <w:shd w:val="clear" w:color="auto" w:fill="E6E6E6"/>
      </w:pPr>
      <w:r w:rsidRPr="000E4E7F">
        <w:tab/>
        <w:t>accessStratumRelease</w:t>
      </w:r>
      <w:r w:rsidRPr="000E4E7F">
        <w:tab/>
      </w:r>
      <w:r w:rsidRPr="000E4E7F">
        <w:tab/>
      </w:r>
      <w:r w:rsidRPr="000E4E7F">
        <w:tab/>
        <w:t>AccessStratumRelease,</w:t>
      </w:r>
    </w:p>
    <w:p w14:paraId="36EA59AF" w14:textId="77777777" w:rsidR="00B64786" w:rsidRPr="000E4E7F" w:rsidRDefault="00B64786" w:rsidP="00B64786">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577F6B69" w14:textId="77777777" w:rsidR="00B64786" w:rsidRPr="000E4E7F" w:rsidRDefault="00B64786" w:rsidP="00B64786">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4E487702" w14:textId="77777777" w:rsidR="00B64786" w:rsidRPr="000E4E7F" w:rsidRDefault="00B64786" w:rsidP="00B64786">
      <w:pPr>
        <w:pStyle w:val="PL"/>
        <w:shd w:val="clear" w:color="auto" w:fill="E6E6E6"/>
      </w:pPr>
      <w:r w:rsidRPr="000E4E7F">
        <w:tab/>
        <w:t>phyLayerParameters</w:t>
      </w:r>
      <w:r w:rsidRPr="000E4E7F">
        <w:tab/>
      </w:r>
      <w:r w:rsidRPr="000E4E7F">
        <w:tab/>
      </w:r>
      <w:r w:rsidRPr="000E4E7F">
        <w:tab/>
      </w:r>
      <w:r w:rsidRPr="000E4E7F">
        <w:tab/>
        <w:t>PhyLayerParameters,</w:t>
      </w:r>
    </w:p>
    <w:p w14:paraId="4D0A55BA" w14:textId="77777777" w:rsidR="00B64786" w:rsidRPr="000E4E7F" w:rsidRDefault="00B64786" w:rsidP="00B64786">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20879DC9" w14:textId="77777777" w:rsidR="00B64786" w:rsidRPr="000E4E7F" w:rsidRDefault="00B64786" w:rsidP="00B64786">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0DBCDA00" w14:textId="77777777" w:rsidR="00B64786" w:rsidRPr="000E4E7F" w:rsidRDefault="00B64786" w:rsidP="00B64786">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2103EB66" w14:textId="77777777" w:rsidR="00B64786" w:rsidRPr="000E4E7F" w:rsidRDefault="00B64786" w:rsidP="00B64786">
      <w:pPr>
        <w:pStyle w:val="PL"/>
        <w:shd w:val="clear" w:color="auto" w:fill="E6E6E6"/>
      </w:pPr>
      <w:r w:rsidRPr="000E4E7F">
        <w:tab/>
        <w:t>interRAT-Parameters</w:t>
      </w:r>
      <w:r w:rsidRPr="000E4E7F">
        <w:tab/>
      </w:r>
      <w:r w:rsidRPr="000E4E7F">
        <w:tab/>
      </w:r>
      <w:r w:rsidRPr="000E4E7F">
        <w:tab/>
      </w:r>
      <w:r w:rsidRPr="000E4E7F">
        <w:tab/>
        <w:t>SEQUENCE {</w:t>
      </w:r>
    </w:p>
    <w:p w14:paraId="2E6A60C7" w14:textId="77777777" w:rsidR="00B64786" w:rsidRPr="000E4E7F" w:rsidRDefault="00B64786" w:rsidP="00B64786">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420F7907" w14:textId="77777777" w:rsidR="00B64786" w:rsidRPr="000E4E7F" w:rsidRDefault="00B64786" w:rsidP="00B64786">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66A2C700" w14:textId="77777777" w:rsidR="00B64786" w:rsidRPr="000E4E7F" w:rsidRDefault="00B64786" w:rsidP="00B64786">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0DB93374" w14:textId="77777777" w:rsidR="00B64786" w:rsidRPr="000E4E7F" w:rsidRDefault="00B64786" w:rsidP="00B64786">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14F7A490" w14:textId="77777777" w:rsidR="00B64786" w:rsidRPr="000E4E7F" w:rsidRDefault="00B64786" w:rsidP="00B64786">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7B70DD5C" w14:textId="77777777" w:rsidR="00B64786" w:rsidRPr="000E4E7F" w:rsidRDefault="00B64786" w:rsidP="00B64786">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33E90357" w14:textId="77777777" w:rsidR="00B64786" w:rsidRPr="000E4E7F" w:rsidRDefault="00B64786" w:rsidP="00B64786">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0D31F042" w14:textId="77777777" w:rsidR="00B64786" w:rsidRPr="000E4E7F" w:rsidRDefault="00B64786" w:rsidP="00B64786">
      <w:pPr>
        <w:pStyle w:val="PL"/>
        <w:shd w:val="clear" w:color="auto" w:fill="E6E6E6"/>
      </w:pPr>
      <w:r w:rsidRPr="000E4E7F">
        <w:tab/>
        <w:t>},</w:t>
      </w:r>
    </w:p>
    <w:p w14:paraId="4FDACAAC"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179E1941" w14:textId="77777777" w:rsidR="00B64786" w:rsidRPr="000E4E7F" w:rsidRDefault="00B64786" w:rsidP="00B64786">
      <w:pPr>
        <w:pStyle w:val="PL"/>
        <w:shd w:val="clear" w:color="auto" w:fill="E6E6E6"/>
      </w:pPr>
      <w:r w:rsidRPr="000E4E7F">
        <w:t>}</w:t>
      </w:r>
    </w:p>
    <w:p w14:paraId="273B9441" w14:textId="77777777" w:rsidR="00B64786" w:rsidRPr="000E4E7F" w:rsidRDefault="00B64786" w:rsidP="00B64786">
      <w:pPr>
        <w:pStyle w:val="PL"/>
        <w:shd w:val="clear" w:color="auto" w:fill="E6E6E6"/>
      </w:pPr>
    </w:p>
    <w:p w14:paraId="33B33996" w14:textId="77777777" w:rsidR="00B64786" w:rsidRPr="000E4E7F" w:rsidRDefault="00B64786" w:rsidP="00B64786">
      <w:pPr>
        <w:pStyle w:val="PL"/>
        <w:shd w:val="clear" w:color="auto" w:fill="E6E6E6"/>
      </w:pPr>
      <w:r w:rsidRPr="000E4E7F">
        <w:t>-- Late non critical extensions</w:t>
      </w:r>
    </w:p>
    <w:p w14:paraId="7DB4FD44" w14:textId="77777777" w:rsidR="00B64786" w:rsidRPr="000E4E7F" w:rsidRDefault="00B64786" w:rsidP="00B64786">
      <w:pPr>
        <w:pStyle w:val="PL"/>
        <w:shd w:val="clear" w:color="auto" w:fill="E6E6E6"/>
      </w:pPr>
      <w:r w:rsidRPr="000E4E7F">
        <w:t>UE-EUTRA-Capability-v9a0-IEs ::=</w:t>
      </w:r>
      <w:r w:rsidRPr="000E4E7F">
        <w:tab/>
        <w:t>SEQUENCE {</w:t>
      </w:r>
    </w:p>
    <w:p w14:paraId="23650860" w14:textId="77777777" w:rsidR="00B64786" w:rsidRPr="000E4E7F" w:rsidRDefault="00B64786" w:rsidP="00B64786">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75FF094A" w14:textId="77777777" w:rsidR="00B64786" w:rsidRPr="000E4E7F" w:rsidRDefault="00B64786" w:rsidP="00B64786">
      <w:pPr>
        <w:pStyle w:val="PL"/>
        <w:shd w:val="clear" w:color="auto" w:fill="E6E6E6"/>
      </w:pPr>
      <w:r w:rsidRPr="000E4E7F">
        <w:tab/>
        <w:t>fdd-Add-UE-EUTRA-Capabilities-r9</w:t>
      </w:r>
      <w:r w:rsidRPr="000E4E7F">
        <w:tab/>
        <w:t>UE-EUTRA-CapabilityAddXDD-Mode-r9</w:t>
      </w:r>
      <w:r w:rsidRPr="000E4E7F">
        <w:tab/>
        <w:t>OPTIONAL,</w:t>
      </w:r>
    </w:p>
    <w:p w14:paraId="5414417C" w14:textId="77777777" w:rsidR="00B64786" w:rsidRPr="000E4E7F" w:rsidRDefault="00B64786" w:rsidP="00B64786">
      <w:pPr>
        <w:pStyle w:val="PL"/>
        <w:shd w:val="clear" w:color="auto" w:fill="E6E6E6"/>
      </w:pPr>
      <w:r w:rsidRPr="000E4E7F">
        <w:tab/>
        <w:t>tdd-Add-UE-EUTRA-Capabilities-r9</w:t>
      </w:r>
      <w:r w:rsidRPr="000E4E7F">
        <w:tab/>
        <w:t>UE-EUTRA-CapabilityAddXDD-Mode-r9</w:t>
      </w:r>
      <w:r w:rsidRPr="000E4E7F">
        <w:tab/>
        <w:t>OPTIONAL,</w:t>
      </w:r>
    </w:p>
    <w:p w14:paraId="28211794"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189240F7" w14:textId="77777777" w:rsidR="00B64786" w:rsidRPr="000E4E7F" w:rsidRDefault="00B64786" w:rsidP="00B64786">
      <w:pPr>
        <w:pStyle w:val="PL"/>
        <w:shd w:val="clear" w:color="auto" w:fill="E6E6E6"/>
      </w:pPr>
      <w:r w:rsidRPr="000E4E7F">
        <w:t>}</w:t>
      </w:r>
    </w:p>
    <w:p w14:paraId="3DD3000C" w14:textId="77777777" w:rsidR="00B64786" w:rsidRPr="000E4E7F" w:rsidRDefault="00B64786" w:rsidP="00B64786">
      <w:pPr>
        <w:pStyle w:val="PL"/>
        <w:shd w:val="clear" w:color="auto" w:fill="E6E6E6"/>
      </w:pPr>
    </w:p>
    <w:p w14:paraId="62B5AEAA" w14:textId="77777777" w:rsidR="00B64786" w:rsidRPr="000E4E7F" w:rsidRDefault="00B64786" w:rsidP="00B64786">
      <w:pPr>
        <w:pStyle w:val="PL"/>
        <w:shd w:val="clear" w:color="auto" w:fill="E6E6E6"/>
      </w:pPr>
      <w:r w:rsidRPr="000E4E7F">
        <w:t>UE-EUTRA-Capability-v9c0-IEs ::=</w:t>
      </w:r>
      <w:r w:rsidRPr="000E4E7F">
        <w:tab/>
        <w:t>SEQUENCE {</w:t>
      </w:r>
    </w:p>
    <w:p w14:paraId="6EFA9595" w14:textId="77777777" w:rsidR="00B64786" w:rsidRPr="000E4E7F" w:rsidRDefault="00B64786" w:rsidP="00B64786">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1E496F90"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0249B9AA" w14:textId="77777777" w:rsidR="00B64786" w:rsidRPr="000E4E7F" w:rsidRDefault="00B64786" w:rsidP="00B64786">
      <w:pPr>
        <w:pStyle w:val="PL"/>
        <w:shd w:val="clear" w:color="auto" w:fill="E6E6E6"/>
      </w:pPr>
      <w:r w:rsidRPr="000E4E7F">
        <w:t>}</w:t>
      </w:r>
    </w:p>
    <w:p w14:paraId="616453C5" w14:textId="77777777" w:rsidR="00B64786" w:rsidRPr="000E4E7F" w:rsidRDefault="00B64786" w:rsidP="00B64786">
      <w:pPr>
        <w:pStyle w:val="PL"/>
        <w:shd w:val="clear" w:color="auto" w:fill="E6E6E6"/>
      </w:pPr>
    </w:p>
    <w:p w14:paraId="60EEA26E" w14:textId="77777777" w:rsidR="00B64786" w:rsidRPr="000E4E7F" w:rsidRDefault="00B64786" w:rsidP="00B64786">
      <w:pPr>
        <w:pStyle w:val="PL"/>
        <w:shd w:val="clear" w:color="auto" w:fill="E6E6E6"/>
      </w:pPr>
      <w:r w:rsidRPr="000E4E7F">
        <w:t>UE-EUTRA-Capability-v9d0-IEs ::=</w:t>
      </w:r>
      <w:r w:rsidRPr="000E4E7F">
        <w:tab/>
        <w:t>SEQUENCE {</w:t>
      </w:r>
    </w:p>
    <w:p w14:paraId="3DDA3C17" w14:textId="77777777" w:rsidR="00B64786" w:rsidRPr="000E4E7F" w:rsidRDefault="00B64786" w:rsidP="00B64786">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784007EF"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4B7D43E6" w14:textId="77777777" w:rsidR="00B64786" w:rsidRPr="000E4E7F" w:rsidRDefault="00B64786" w:rsidP="00B64786">
      <w:pPr>
        <w:pStyle w:val="PL"/>
        <w:shd w:val="clear" w:color="auto" w:fill="E6E6E6"/>
      </w:pPr>
      <w:r w:rsidRPr="000E4E7F">
        <w:t>}</w:t>
      </w:r>
    </w:p>
    <w:p w14:paraId="1FA2B3EF" w14:textId="77777777" w:rsidR="00B64786" w:rsidRPr="000E4E7F" w:rsidRDefault="00B64786" w:rsidP="00B64786">
      <w:pPr>
        <w:pStyle w:val="PL"/>
        <w:shd w:val="clear" w:color="auto" w:fill="E6E6E6"/>
      </w:pPr>
    </w:p>
    <w:p w14:paraId="3FDDA873" w14:textId="77777777" w:rsidR="00B64786" w:rsidRPr="000E4E7F" w:rsidRDefault="00B64786" w:rsidP="00B64786">
      <w:pPr>
        <w:pStyle w:val="PL"/>
        <w:shd w:val="clear" w:color="auto" w:fill="E6E6E6"/>
      </w:pPr>
      <w:r w:rsidRPr="000E4E7F">
        <w:t>UE-EUTRA-Capability-v9e0-IEs ::=</w:t>
      </w:r>
      <w:r w:rsidRPr="000E4E7F">
        <w:tab/>
        <w:t>SEQUENCE {</w:t>
      </w:r>
    </w:p>
    <w:p w14:paraId="35940856" w14:textId="77777777" w:rsidR="00B64786" w:rsidRPr="000E4E7F" w:rsidRDefault="00B64786" w:rsidP="00B64786">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0B10ACCD"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19C1FAFC" w14:textId="77777777" w:rsidR="00B64786" w:rsidRPr="000E4E7F" w:rsidRDefault="00B64786" w:rsidP="00B64786">
      <w:pPr>
        <w:pStyle w:val="PL"/>
        <w:shd w:val="clear" w:color="auto" w:fill="E6E6E6"/>
      </w:pPr>
      <w:r w:rsidRPr="000E4E7F">
        <w:t>}</w:t>
      </w:r>
    </w:p>
    <w:p w14:paraId="41C6461A" w14:textId="77777777" w:rsidR="00B64786" w:rsidRPr="000E4E7F" w:rsidRDefault="00B64786" w:rsidP="00B64786">
      <w:pPr>
        <w:pStyle w:val="PL"/>
        <w:shd w:val="clear" w:color="auto" w:fill="E6E6E6"/>
      </w:pPr>
    </w:p>
    <w:p w14:paraId="6E7C21E5" w14:textId="77777777" w:rsidR="00B64786" w:rsidRPr="000E4E7F" w:rsidRDefault="00B64786" w:rsidP="00B64786">
      <w:pPr>
        <w:pStyle w:val="PL"/>
        <w:shd w:val="clear" w:color="auto" w:fill="E6E6E6"/>
      </w:pPr>
      <w:r w:rsidRPr="000E4E7F">
        <w:t>UE-EUTRA-Capability-v9h0-IEs ::=</w:t>
      </w:r>
      <w:r w:rsidRPr="000E4E7F">
        <w:tab/>
        <w:t>SEQUENCE {</w:t>
      </w:r>
    </w:p>
    <w:p w14:paraId="2B2D2EDA" w14:textId="77777777" w:rsidR="00B64786" w:rsidRPr="000E4E7F" w:rsidRDefault="00B64786" w:rsidP="00B64786">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7F6B20F5" w14:textId="77777777" w:rsidR="00B64786" w:rsidRPr="000E4E7F" w:rsidRDefault="00B64786" w:rsidP="00B64786">
      <w:pPr>
        <w:pStyle w:val="PL"/>
        <w:shd w:val="clear" w:color="auto" w:fill="E6E6E6"/>
      </w:pPr>
      <w:r w:rsidRPr="000E4E7F">
        <w:tab/>
        <w:t>-- Following field is only to be used for late REL-9 extensions</w:t>
      </w:r>
    </w:p>
    <w:p w14:paraId="4BDC46F2" w14:textId="77777777" w:rsidR="00B64786" w:rsidRPr="000E4E7F" w:rsidRDefault="00B64786" w:rsidP="00B64786">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5C9A9A23"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321823F5" w14:textId="77777777" w:rsidR="00B64786" w:rsidRPr="000E4E7F" w:rsidRDefault="00B64786" w:rsidP="00B64786">
      <w:pPr>
        <w:pStyle w:val="PL"/>
        <w:shd w:val="clear" w:color="auto" w:fill="E6E6E6"/>
      </w:pPr>
      <w:r w:rsidRPr="000E4E7F">
        <w:t>}</w:t>
      </w:r>
    </w:p>
    <w:p w14:paraId="63282F6A" w14:textId="77777777" w:rsidR="00B64786" w:rsidRPr="000E4E7F" w:rsidRDefault="00B64786" w:rsidP="00B64786">
      <w:pPr>
        <w:pStyle w:val="PL"/>
        <w:shd w:val="clear" w:color="auto" w:fill="E6E6E6"/>
      </w:pPr>
    </w:p>
    <w:p w14:paraId="17AFE54E" w14:textId="77777777" w:rsidR="00B64786" w:rsidRPr="000E4E7F" w:rsidRDefault="00B64786" w:rsidP="00B64786">
      <w:pPr>
        <w:pStyle w:val="PL"/>
        <w:shd w:val="clear" w:color="auto" w:fill="E6E6E6"/>
      </w:pPr>
      <w:r w:rsidRPr="000E4E7F">
        <w:t>UE-EUTRA-Capability-v10c0-IEs ::=</w:t>
      </w:r>
      <w:r w:rsidRPr="000E4E7F">
        <w:tab/>
        <w:t>SEQUENCE {</w:t>
      </w:r>
    </w:p>
    <w:p w14:paraId="51FC951C" w14:textId="77777777" w:rsidR="00B64786" w:rsidRPr="000E4E7F" w:rsidRDefault="00B64786" w:rsidP="00B64786">
      <w:pPr>
        <w:pStyle w:val="PL"/>
        <w:shd w:val="clear" w:color="auto" w:fill="E6E6E6"/>
      </w:pPr>
      <w:r w:rsidRPr="000E4E7F">
        <w:tab/>
        <w:t>otdoa-PositioningCapabilities-r10</w:t>
      </w:r>
      <w:r w:rsidRPr="000E4E7F">
        <w:tab/>
        <w:t>OTDOA-PositioningCapabilities-r10</w:t>
      </w:r>
      <w:r w:rsidRPr="000E4E7F">
        <w:tab/>
      </w:r>
      <w:r w:rsidRPr="000E4E7F">
        <w:tab/>
        <w:t>OPTIONAL,</w:t>
      </w:r>
    </w:p>
    <w:p w14:paraId="61F140B7"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7F4C9BBF" w14:textId="77777777" w:rsidR="00B64786" w:rsidRPr="000E4E7F" w:rsidRDefault="00B64786" w:rsidP="00B64786">
      <w:pPr>
        <w:pStyle w:val="PL"/>
        <w:shd w:val="clear" w:color="auto" w:fill="E6E6E6"/>
      </w:pPr>
      <w:r w:rsidRPr="000E4E7F">
        <w:t>}</w:t>
      </w:r>
    </w:p>
    <w:p w14:paraId="38FFE479" w14:textId="77777777" w:rsidR="00B64786" w:rsidRPr="000E4E7F" w:rsidRDefault="00B64786" w:rsidP="00B64786">
      <w:pPr>
        <w:pStyle w:val="PL"/>
        <w:shd w:val="clear" w:color="auto" w:fill="E6E6E6"/>
      </w:pPr>
    </w:p>
    <w:p w14:paraId="4BECD9FC" w14:textId="77777777" w:rsidR="00B64786" w:rsidRPr="000E4E7F" w:rsidRDefault="00B64786" w:rsidP="00B64786">
      <w:pPr>
        <w:pStyle w:val="PL"/>
        <w:shd w:val="clear" w:color="auto" w:fill="E6E6E6"/>
      </w:pPr>
      <w:r w:rsidRPr="000E4E7F">
        <w:t>UE-EUTRA-Capability-v10f0-IEs ::=</w:t>
      </w:r>
      <w:r w:rsidRPr="000E4E7F">
        <w:tab/>
        <w:t>SEQUENCE {</w:t>
      </w:r>
    </w:p>
    <w:p w14:paraId="58738531" w14:textId="77777777" w:rsidR="00B64786" w:rsidRPr="000E4E7F" w:rsidRDefault="00B64786" w:rsidP="00B64786">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62C9912D"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69D34629" w14:textId="77777777" w:rsidR="00B64786" w:rsidRPr="000E4E7F" w:rsidRDefault="00B64786" w:rsidP="00B64786">
      <w:pPr>
        <w:pStyle w:val="PL"/>
        <w:shd w:val="clear" w:color="auto" w:fill="E6E6E6"/>
      </w:pPr>
      <w:r w:rsidRPr="000E4E7F">
        <w:lastRenderedPageBreak/>
        <w:t>}</w:t>
      </w:r>
    </w:p>
    <w:p w14:paraId="6937726D" w14:textId="77777777" w:rsidR="00B64786" w:rsidRPr="000E4E7F" w:rsidRDefault="00B64786" w:rsidP="00B64786">
      <w:pPr>
        <w:pStyle w:val="PL"/>
        <w:shd w:val="clear" w:color="auto" w:fill="E6E6E6"/>
      </w:pPr>
    </w:p>
    <w:p w14:paraId="0F2DB025" w14:textId="77777777" w:rsidR="00B64786" w:rsidRPr="000E4E7F" w:rsidRDefault="00B64786" w:rsidP="00B64786">
      <w:pPr>
        <w:pStyle w:val="PL"/>
        <w:shd w:val="clear" w:color="auto" w:fill="E6E6E6"/>
      </w:pPr>
      <w:r w:rsidRPr="000E4E7F">
        <w:t>UE-EUTRA-Capability-v10i0-IEs ::=</w:t>
      </w:r>
      <w:r w:rsidRPr="000E4E7F">
        <w:tab/>
        <w:t>SEQUENCE {</w:t>
      </w:r>
    </w:p>
    <w:p w14:paraId="66CB282C" w14:textId="77777777" w:rsidR="00B64786" w:rsidRPr="000E4E7F" w:rsidRDefault="00B64786" w:rsidP="00B64786">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1AD10AAF" w14:textId="77777777" w:rsidR="00B64786" w:rsidRPr="000E4E7F" w:rsidRDefault="00B64786" w:rsidP="00B64786">
      <w:pPr>
        <w:pStyle w:val="PL"/>
        <w:shd w:val="clear" w:color="auto" w:fill="E6E6E6"/>
      </w:pPr>
      <w:r w:rsidRPr="000E4E7F">
        <w:tab/>
        <w:t>-- Following field is only to be used for late REL-10 extensions</w:t>
      </w:r>
    </w:p>
    <w:p w14:paraId="6093A839" w14:textId="77777777" w:rsidR="00B64786" w:rsidRPr="000E4E7F" w:rsidRDefault="00B64786" w:rsidP="00B64786">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1BA98BF2"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526A7258" w14:textId="77777777" w:rsidR="00B64786" w:rsidRPr="000E4E7F" w:rsidRDefault="00B64786" w:rsidP="00B64786">
      <w:pPr>
        <w:pStyle w:val="PL"/>
        <w:shd w:val="clear" w:color="auto" w:fill="E6E6E6"/>
      </w:pPr>
      <w:r w:rsidRPr="000E4E7F">
        <w:t>}</w:t>
      </w:r>
    </w:p>
    <w:p w14:paraId="58B172FB" w14:textId="77777777" w:rsidR="00B64786" w:rsidRPr="000E4E7F" w:rsidRDefault="00B64786" w:rsidP="00B64786">
      <w:pPr>
        <w:pStyle w:val="PL"/>
        <w:shd w:val="clear" w:color="auto" w:fill="E6E6E6"/>
      </w:pPr>
    </w:p>
    <w:p w14:paraId="2A94FF4C" w14:textId="77777777" w:rsidR="00B64786" w:rsidRPr="000E4E7F" w:rsidRDefault="00B64786" w:rsidP="00B64786">
      <w:pPr>
        <w:pStyle w:val="PL"/>
        <w:shd w:val="clear" w:color="auto" w:fill="E6E6E6"/>
      </w:pPr>
      <w:r w:rsidRPr="000E4E7F">
        <w:t>UE-EUTRA-Capability-v10j0-IEs ::=</w:t>
      </w:r>
      <w:r w:rsidRPr="000E4E7F">
        <w:tab/>
        <w:t>SEQUENCE {</w:t>
      </w:r>
    </w:p>
    <w:p w14:paraId="3112C09B" w14:textId="77777777" w:rsidR="00B64786" w:rsidRPr="000E4E7F" w:rsidRDefault="00B64786" w:rsidP="00B64786">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3773C46A"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F42E2A2" w14:textId="77777777" w:rsidR="00B64786" w:rsidRPr="000E4E7F" w:rsidRDefault="00B64786" w:rsidP="00B64786">
      <w:pPr>
        <w:pStyle w:val="PL"/>
        <w:shd w:val="clear" w:color="auto" w:fill="E6E6E6"/>
      </w:pPr>
      <w:r w:rsidRPr="000E4E7F">
        <w:t>}</w:t>
      </w:r>
    </w:p>
    <w:p w14:paraId="73FD4FAB" w14:textId="77777777" w:rsidR="00B64786" w:rsidRPr="000E4E7F" w:rsidRDefault="00B64786" w:rsidP="00B64786">
      <w:pPr>
        <w:pStyle w:val="PL"/>
        <w:shd w:val="clear" w:color="auto" w:fill="E6E6E6"/>
      </w:pPr>
    </w:p>
    <w:p w14:paraId="57E645D6" w14:textId="77777777" w:rsidR="00B64786" w:rsidRPr="000E4E7F" w:rsidRDefault="00B64786" w:rsidP="00B64786">
      <w:pPr>
        <w:pStyle w:val="PL"/>
        <w:shd w:val="clear" w:color="auto" w:fill="E6E6E6"/>
      </w:pPr>
      <w:r w:rsidRPr="000E4E7F">
        <w:t>UE-EUTRA-Capability-v11d0-IEs ::=</w:t>
      </w:r>
      <w:r w:rsidRPr="000E4E7F">
        <w:tab/>
        <w:t>SEQUENCE {</w:t>
      </w:r>
    </w:p>
    <w:p w14:paraId="3812002E" w14:textId="77777777" w:rsidR="00B64786" w:rsidRPr="000E4E7F" w:rsidRDefault="00B64786" w:rsidP="00B64786">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259DAB98" w14:textId="77777777" w:rsidR="00B64786" w:rsidRPr="000E4E7F" w:rsidRDefault="00B64786" w:rsidP="00B64786">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2CCCB99E"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44F99C3E" w14:textId="77777777" w:rsidR="00B64786" w:rsidRPr="000E4E7F" w:rsidRDefault="00B64786" w:rsidP="00B64786">
      <w:pPr>
        <w:pStyle w:val="PL"/>
        <w:shd w:val="clear" w:color="auto" w:fill="E6E6E6"/>
      </w:pPr>
      <w:r w:rsidRPr="000E4E7F">
        <w:t>}</w:t>
      </w:r>
    </w:p>
    <w:p w14:paraId="36EBD90E" w14:textId="77777777" w:rsidR="00B64786" w:rsidRPr="000E4E7F" w:rsidRDefault="00B64786" w:rsidP="00B64786">
      <w:pPr>
        <w:pStyle w:val="PL"/>
        <w:shd w:val="clear" w:color="auto" w:fill="E6E6E6"/>
      </w:pPr>
    </w:p>
    <w:p w14:paraId="10F2C275" w14:textId="77777777" w:rsidR="00B64786" w:rsidRPr="000E4E7F" w:rsidRDefault="00B64786" w:rsidP="00B64786">
      <w:pPr>
        <w:pStyle w:val="PL"/>
        <w:shd w:val="clear" w:color="auto" w:fill="E6E6E6"/>
      </w:pPr>
      <w:r w:rsidRPr="000E4E7F">
        <w:t>UE-EUTRA-Capability-v11x0-IEs ::=</w:t>
      </w:r>
      <w:r w:rsidRPr="000E4E7F">
        <w:tab/>
        <w:t>SEQUENCE {</w:t>
      </w:r>
    </w:p>
    <w:p w14:paraId="4C1ACA36" w14:textId="77777777" w:rsidR="00B64786" w:rsidRPr="000E4E7F" w:rsidRDefault="00B64786" w:rsidP="00B64786">
      <w:pPr>
        <w:pStyle w:val="PL"/>
        <w:shd w:val="clear" w:color="auto" w:fill="E6E6E6"/>
      </w:pPr>
      <w:r w:rsidRPr="000E4E7F">
        <w:tab/>
        <w:t>-- Following field is only to be used for late REL-11 extensions</w:t>
      </w:r>
    </w:p>
    <w:p w14:paraId="3ACC4CF0" w14:textId="77777777" w:rsidR="00B64786" w:rsidRPr="000E4E7F" w:rsidRDefault="00B64786" w:rsidP="00B64786">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4AB06C6D"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6D3C783F" w14:textId="77777777" w:rsidR="00B64786" w:rsidRPr="000E4E7F" w:rsidRDefault="00B64786" w:rsidP="00B64786">
      <w:pPr>
        <w:pStyle w:val="PL"/>
        <w:shd w:val="clear" w:color="auto" w:fill="E6E6E6"/>
      </w:pPr>
      <w:r w:rsidRPr="000E4E7F">
        <w:t>}</w:t>
      </w:r>
    </w:p>
    <w:p w14:paraId="43DE033F" w14:textId="77777777" w:rsidR="00B64786" w:rsidRPr="000E4E7F" w:rsidRDefault="00B64786" w:rsidP="00B64786">
      <w:pPr>
        <w:pStyle w:val="PL"/>
        <w:shd w:val="clear" w:color="auto" w:fill="E6E6E6"/>
      </w:pPr>
    </w:p>
    <w:p w14:paraId="372F5331" w14:textId="77777777" w:rsidR="00B64786" w:rsidRPr="000E4E7F" w:rsidRDefault="00B64786" w:rsidP="00B64786">
      <w:pPr>
        <w:pStyle w:val="PL"/>
        <w:shd w:val="clear" w:color="auto" w:fill="E6E6E6"/>
      </w:pPr>
      <w:r w:rsidRPr="000E4E7F">
        <w:t>UE-EUTRA-Capability-v12b0-IEs ::= SEQUENCE {</w:t>
      </w:r>
    </w:p>
    <w:p w14:paraId="2D974755" w14:textId="77777777" w:rsidR="00B64786" w:rsidRPr="000E4E7F" w:rsidRDefault="00B64786" w:rsidP="00B64786">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1F985B20"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32ECACE6" w14:textId="77777777" w:rsidR="00B64786" w:rsidRPr="000E4E7F" w:rsidRDefault="00B64786" w:rsidP="00B64786">
      <w:pPr>
        <w:pStyle w:val="PL"/>
        <w:shd w:val="clear" w:color="auto" w:fill="E6E6E6"/>
      </w:pPr>
      <w:r w:rsidRPr="000E4E7F">
        <w:t>}</w:t>
      </w:r>
    </w:p>
    <w:p w14:paraId="3CB1B7F7" w14:textId="77777777" w:rsidR="00B64786" w:rsidRPr="000E4E7F" w:rsidRDefault="00B64786" w:rsidP="00B64786">
      <w:pPr>
        <w:pStyle w:val="PL"/>
        <w:shd w:val="clear" w:color="auto" w:fill="E6E6E6"/>
      </w:pPr>
    </w:p>
    <w:p w14:paraId="08EB525B" w14:textId="77777777" w:rsidR="00B64786" w:rsidRPr="000E4E7F" w:rsidRDefault="00B64786" w:rsidP="00B64786">
      <w:pPr>
        <w:pStyle w:val="PL"/>
        <w:shd w:val="clear" w:color="auto" w:fill="E6E6E6"/>
      </w:pPr>
      <w:r w:rsidRPr="000E4E7F">
        <w:t>UE-EUTRA-Capability-v12x0-IEs ::= SEQUENCE {</w:t>
      </w:r>
    </w:p>
    <w:p w14:paraId="46C31572" w14:textId="77777777" w:rsidR="00B64786" w:rsidRPr="000E4E7F" w:rsidRDefault="00B64786" w:rsidP="00B64786">
      <w:pPr>
        <w:pStyle w:val="PL"/>
        <w:shd w:val="clear" w:color="auto" w:fill="E6E6E6"/>
      </w:pPr>
      <w:r w:rsidRPr="000E4E7F">
        <w:tab/>
        <w:t>-- Following field is only to be used for late REL-12 extensions</w:t>
      </w:r>
    </w:p>
    <w:p w14:paraId="451A8C95" w14:textId="77777777" w:rsidR="00B64786" w:rsidRPr="000E4E7F" w:rsidRDefault="00B64786" w:rsidP="00B64786">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269005A0"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7E348843" w14:textId="77777777" w:rsidR="00B64786" w:rsidRPr="000E4E7F" w:rsidRDefault="00B64786" w:rsidP="00B64786">
      <w:pPr>
        <w:pStyle w:val="PL"/>
        <w:shd w:val="clear" w:color="auto" w:fill="E6E6E6"/>
      </w:pPr>
      <w:r w:rsidRPr="000E4E7F">
        <w:t>}</w:t>
      </w:r>
    </w:p>
    <w:p w14:paraId="405C7AEF" w14:textId="77777777" w:rsidR="00B64786" w:rsidRPr="000E4E7F" w:rsidRDefault="00B64786" w:rsidP="00B64786">
      <w:pPr>
        <w:pStyle w:val="PL"/>
        <w:shd w:val="clear" w:color="auto" w:fill="E6E6E6"/>
      </w:pPr>
    </w:p>
    <w:p w14:paraId="36E501C2" w14:textId="77777777" w:rsidR="00B64786" w:rsidRPr="000E4E7F" w:rsidRDefault="00B64786" w:rsidP="00B64786">
      <w:pPr>
        <w:pStyle w:val="PL"/>
        <w:shd w:val="clear" w:color="auto" w:fill="E6E6E6"/>
      </w:pPr>
      <w:r w:rsidRPr="000E4E7F">
        <w:t>UE-EUTRA-Capability-v1370-IEs ::= SEQUENCE {</w:t>
      </w:r>
    </w:p>
    <w:p w14:paraId="0A814EA4" w14:textId="77777777" w:rsidR="00B64786" w:rsidRPr="000E4E7F" w:rsidRDefault="00B64786" w:rsidP="00B64786">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1DB290EB" w14:textId="77777777" w:rsidR="00B64786" w:rsidRPr="000E4E7F" w:rsidRDefault="00B64786" w:rsidP="00B64786">
      <w:pPr>
        <w:pStyle w:val="PL"/>
        <w:shd w:val="clear" w:color="auto" w:fill="E6E6E6"/>
      </w:pPr>
      <w:r w:rsidRPr="000E4E7F">
        <w:tab/>
        <w:t>fdd-Add-UE-EUTRA-Capabilities-v1370</w:t>
      </w:r>
      <w:r w:rsidRPr="000E4E7F">
        <w:tab/>
        <w:t>UE-EUTRA-CapabilityAddXDD-Mode-v1370</w:t>
      </w:r>
      <w:r w:rsidRPr="000E4E7F">
        <w:tab/>
        <w:t>OPTIONAL,</w:t>
      </w:r>
    </w:p>
    <w:p w14:paraId="666E48B5" w14:textId="77777777" w:rsidR="00B64786" w:rsidRPr="000E4E7F" w:rsidRDefault="00B64786" w:rsidP="00B64786">
      <w:pPr>
        <w:pStyle w:val="PL"/>
        <w:shd w:val="clear" w:color="auto" w:fill="E6E6E6"/>
      </w:pPr>
      <w:r w:rsidRPr="000E4E7F">
        <w:tab/>
        <w:t>tdd-Add-UE-EUTRA-Capabilities-v1370</w:t>
      </w:r>
      <w:r w:rsidRPr="000E4E7F">
        <w:tab/>
        <w:t>UE-EUTRA-CapabilityAddXDD-Mode-v1370</w:t>
      </w:r>
      <w:r w:rsidRPr="000E4E7F">
        <w:tab/>
        <w:t>OPTIONAL,</w:t>
      </w:r>
    </w:p>
    <w:p w14:paraId="2FE83094"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799C7C06" w14:textId="77777777" w:rsidR="00B64786" w:rsidRPr="000E4E7F" w:rsidRDefault="00B64786" w:rsidP="00B64786">
      <w:pPr>
        <w:pStyle w:val="PL"/>
        <w:shd w:val="clear" w:color="auto" w:fill="E6E6E6"/>
      </w:pPr>
      <w:r w:rsidRPr="000E4E7F">
        <w:t>}</w:t>
      </w:r>
    </w:p>
    <w:p w14:paraId="034EDF5B" w14:textId="77777777" w:rsidR="00B64786" w:rsidRPr="000E4E7F" w:rsidRDefault="00B64786" w:rsidP="00B64786">
      <w:pPr>
        <w:pStyle w:val="PL"/>
        <w:shd w:val="clear" w:color="auto" w:fill="E6E6E6"/>
      </w:pPr>
    </w:p>
    <w:p w14:paraId="03DB4C33" w14:textId="77777777" w:rsidR="00B64786" w:rsidRPr="000E4E7F" w:rsidRDefault="00B64786" w:rsidP="00B64786">
      <w:pPr>
        <w:pStyle w:val="PL"/>
        <w:shd w:val="clear" w:color="auto" w:fill="E6E6E6"/>
      </w:pPr>
      <w:r w:rsidRPr="000E4E7F">
        <w:t>UE-EUTRA-Capability-v1380-IEs ::= SEQUENCE {</w:t>
      </w:r>
    </w:p>
    <w:p w14:paraId="0F070578" w14:textId="77777777" w:rsidR="00B64786" w:rsidRPr="000E4E7F" w:rsidRDefault="00B64786" w:rsidP="00B64786">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1B6974E6" w14:textId="77777777" w:rsidR="00B64786" w:rsidRPr="000E4E7F" w:rsidRDefault="00B64786" w:rsidP="00B64786">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37B65B82" w14:textId="77777777" w:rsidR="00B64786" w:rsidRPr="000E4E7F" w:rsidRDefault="00B64786" w:rsidP="00B64786">
      <w:pPr>
        <w:pStyle w:val="PL"/>
        <w:shd w:val="clear" w:color="auto" w:fill="E6E6E6"/>
      </w:pPr>
      <w:r w:rsidRPr="000E4E7F">
        <w:tab/>
        <w:t>fdd-Add-UE-EUTRA-Capabilities-v1380</w:t>
      </w:r>
      <w:r w:rsidRPr="000E4E7F">
        <w:tab/>
        <w:t>UE-EUTRA-CapabilityAddXDD-Mode-v1380,</w:t>
      </w:r>
    </w:p>
    <w:p w14:paraId="69E1520B" w14:textId="77777777" w:rsidR="00B64786" w:rsidRPr="000E4E7F" w:rsidRDefault="00B64786" w:rsidP="00B64786">
      <w:pPr>
        <w:pStyle w:val="PL"/>
        <w:shd w:val="clear" w:color="auto" w:fill="E6E6E6"/>
      </w:pPr>
      <w:r w:rsidRPr="000E4E7F">
        <w:tab/>
        <w:t>tdd-Add-UE-EUTRA-Capabilities-v1380</w:t>
      </w:r>
      <w:r w:rsidRPr="000E4E7F">
        <w:tab/>
        <w:t>UE-EUTRA-CapabilityAddXDD-Mode-v1380,</w:t>
      </w:r>
    </w:p>
    <w:p w14:paraId="041560FE"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4336A074" w14:textId="77777777" w:rsidR="00B64786" w:rsidRPr="000E4E7F" w:rsidRDefault="00B64786" w:rsidP="00B64786">
      <w:pPr>
        <w:pStyle w:val="PL"/>
        <w:shd w:val="clear" w:color="auto" w:fill="E6E6E6"/>
      </w:pPr>
      <w:r w:rsidRPr="000E4E7F">
        <w:t>}</w:t>
      </w:r>
    </w:p>
    <w:p w14:paraId="21B6541D" w14:textId="77777777" w:rsidR="00B64786" w:rsidRPr="000E4E7F" w:rsidRDefault="00B64786" w:rsidP="00B64786">
      <w:pPr>
        <w:pStyle w:val="PL"/>
        <w:shd w:val="clear" w:color="auto" w:fill="E6E6E6"/>
        <w:ind w:firstLine="284"/>
      </w:pPr>
    </w:p>
    <w:p w14:paraId="6AC5AB6F" w14:textId="77777777" w:rsidR="00B64786" w:rsidRPr="000E4E7F" w:rsidRDefault="00B64786" w:rsidP="00B64786">
      <w:pPr>
        <w:pStyle w:val="PL"/>
        <w:shd w:val="clear" w:color="auto" w:fill="E6E6E6"/>
      </w:pPr>
      <w:r w:rsidRPr="000E4E7F">
        <w:t>UE-EUTRA-Capability-v1390-IEs ::= SEQUENCE {</w:t>
      </w:r>
    </w:p>
    <w:p w14:paraId="3C4EA56E" w14:textId="77777777" w:rsidR="00B64786" w:rsidRPr="000E4E7F" w:rsidRDefault="00B64786" w:rsidP="00B64786">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302D3A37"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521F0DDF" w14:textId="77777777" w:rsidR="00B64786" w:rsidRPr="000E4E7F" w:rsidRDefault="00B64786" w:rsidP="00B64786">
      <w:pPr>
        <w:pStyle w:val="PL"/>
        <w:shd w:val="clear" w:color="auto" w:fill="E6E6E6"/>
      </w:pPr>
      <w:r w:rsidRPr="000E4E7F">
        <w:t>}</w:t>
      </w:r>
    </w:p>
    <w:p w14:paraId="0C63FF34" w14:textId="77777777" w:rsidR="00B64786" w:rsidRPr="000E4E7F" w:rsidRDefault="00B64786" w:rsidP="00B64786">
      <w:pPr>
        <w:pStyle w:val="PL"/>
        <w:shd w:val="clear" w:color="auto" w:fill="E6E6E6"/>
      </w:pPr>
    </w:p>
    <w:p w14:paraId="73422389" w14:textId="77777777" w:rsidR="00B64786" w:rsidRPr="000E4E7F" w:rsidRDefault="00B64786" w:rsidP="00B64786">
      <w:pPr>
        <w:pStyle w:val="PL"/>
        <w:shd w:val="clear" w:color="auto" w:fill="E6E6E6"/>
      </w:pPr>
      <w:r w:rsidRPr="000E4E7F">
        <w:t>UE-EUTRA-Capability-v13e0a-IEs ::= SEQUENCE {</w:t>
      </w:r>
    </w:p>
    <w:p w14:paraId="4B5A4112" w14:textId="77777777" w:rsidR="00B64786" w:rsidRPr="000E4E7F" w:rsidRDefault="00B64786" w:rsidP="00B64786">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607F2495"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08AB4831" w14:textId="77777777" w:rsidR="00B64786" w:rsidRPr="000E4E7F" w:rsidRDefault="00B64786" w:rsidP="00B64786">
      <w:pPr>
        <w:pStyle w:val="PL"/>
        <w:shd w:val="clear" w:color="auto" w:fill="E6E6E6"/>
      </w:pPr>
      <w:r w:rsidRPr="000E4E7F">
        <w:t>}</w:t>
      </w:r>
    </w:p>
    <w:p w14:paraId="2DFD2E08" w14:textId="77777777" w:rsidR="00B64786" w:rsidRPr="000E4E7F" w:rsidRDefault="00B64786" w:rsidP="00B64786">
      <w:pPr>
        <w:pStyle w:val="PL"/>
        <w:shd w:val="clear" w:color="auto" w:fill="E6E6E6"/>
      </w:pPr>
    </w:p>
    <w:p w14:paraId="64DBC584" w14:textId="77777777" w:rsidR="00B64786" w:rsidRPr="000E4E7F" w:rsidRDefault="00B64786" w:rsidP="00B64786">
      <w:pPr>
        <w:pStyle w:val="PL"/>
        <w:shd w:val="clear" w:color="auto" w:fill="E6E6E6"/>
      </w:pPr>
      <w:r w:rsidRPr="000E4E7F">
        <w:t>UE-EUTRA-Capability-v13e0b-IEs ::= SEQUENCE {</w:t>
      </w:r>
    </w:p>
    <w:p w14:paraId="5E354646" w14:textId="77777777" w:rsidR="00B64786" w:rsidRPr="000E4E7F" w:rsidRDefault="00B64786" w:rsidP="00B64786">
      <w:pPr>
        <w:pStyle w:val="PL"/>
        <w:shd w:val="clear" w:color="auto" w:fill="E6E6E6"/>
      </w:pPr>
      <w:r w:rsidRPr="000E4E7F">
        <w:tab/>
        <w:t>phyLayerParameters-v13e0</w:t>
      </w:r>
      <w:r w:rsidRPr="000E4E7F">
        <w:tab/>
      </w:r>
      <w:r w:rsidRPr="000E4E7F">
        <w:tab/>
      </w:r>
      <w:r w:rsidRPr="000E4E7F">
        <w:tab/>
        <w:t>PhyLayerParameters-v13e0,</w:t>
      </w:r>
    </w:p>
    <w:p w14:paraId="3CD5C5CB" w14:textId="77777777" w:rsidR="00B64786" w:rsidRPr="000E4E7F" w:rsidRDefault="00B64786" w:rsidP="00B64786">
      <w:pPr>
        <w:pStyle w:val="PL"/>
        <w:shd w:val="clear" w:color="auto" w:fill="E6E6E6"/>
      </w:pPr>
      <w:r w:rsidRPr="000E4E7F">
        <w:tab/>
        <w:t>-- Following field is only to be used for late REL-13 extensions</w:t>
      </w:r>
    </w:p>
    <w:p w14:paraId="7011D8D5"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77B84648" w14:textId="77777777" w:rsidR="00B64786" w:rsidRPr="000E4E7F" w:rsidRDefault="00B64786" w:rsidP="00B64786">
      <w:pPr>
        <w:pStyle w:val="PL"/>
        <w:shd w:val="clear" w:color="auto" w:fill="E6E6E6"/>
      </w:pPr>
      <w:r w:rsidRPr="000E4E7F">
        <w:t>}</w:t>
      </w:r>
    </w:p>
    <w:p w14:paraId="736D2F5D" w14:textId="77777777" w:rsidR="00B64786" w:rsidRPr="000E4E7F" w:rsidRDefault="00B64786" w:rsidP="00B64786">
      <w:pPr>
        <w:pStyle w:val="PL"/>
        <w:shd w:val="clear" w:color="auto" w:fill="E6E6E6"/>
      </w:pPr>
    </w:p>
    <w:p w14:paraId="3EBF02B0" w14:textId="77777777" w:rsidR="00B64786" w:rsidRPr="000E4E7F" w:rsidRDefault="00B64786" w:rsidP="00B64786">
      <w:pPr>
        <w:pStyle w:val="PL"/>
        <w:shd w:val="clear" w:color="auto" w:fill="E6E6E6"/>
      </w:pPr>
      <w:r w:rsidRPr="000E4E7F">
        <w:t>UE-EUTRA-Capability-v1470-IEs ::= SEQUENCE {</w:t>
      </w:r>
    </w:p>
    <w:p w14:paraId="40D6F62D" w14:textId="77777777" w:rsidR="00B64786" w:rsidRPr="000E4E7F" w:rsidRDefault="00B64786" w:rsidP="00B64786">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11AEE6D4" w14:textId="77777777" w:rsidR="00B64786" w:rsidRPr="000E4E7F" w:rsidRDefault="00B64786" w:rsidP="00B64786">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7DDA1B9E" w14:textId="77777777" w:rsidR="00B64786" w:rsidRPr="000E4E7F" w:rsidRDefault="00B64786" w:rsidP="00B64786">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33627CFA"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646150F8" w14:textId="77777777" w:rsidR="00B64786" w:rsidRPr="000E4E7F" w:rsidRDefault="00B64786" w:rsidP="00B64786">
      <w:pPr>
        <w:pStyle w:val="PL"/>
        <w:shd w:val="clear" w:color="auto" w:fill="E6E6E6"/>
      </w:pPr>
      <w:r w:rsidRPr="000E4E7F">
        <w:t>}</w:t>
      </w:r>
    </w:p>
    <w:p w14:paraId="046C253F" w14:textId="77777777" w:rsidR="00B64786" w:rsidRPr="000E4E7F" w:rsidRDefault="00B64786" w:rsidP="00B64786">
      <w:pPr>
        <w:pStyle w:val="PL"/>
        <w:shd w:val="clear" w:color="auto" w:fill="E6E6E6"/>
      </w:pPr>
    </w:p>
    <w:p w14:paraId="43DD8B9F" w14:textId="77777777" w:rsidR="00B64786" w:rsidRPr="000E4E7F" w:rsidRDefault="00B64786" w:rsidP="00B64786">
      <w:pPr>
        <w:pStyle w:val="PL"/>
        <w:shd w:val="clear" w:color="auto" w:fill="E6E6E6"/>
      </w:pPr>
      <w:r w:rsidRPr="000E4E7F">
        <w:t>UE-EUTRA-Capability-v14a0-IEs ::= SEQUENCE {</w:t>
      </w:r>
    </w:p>
    <w:p w14:paraId="25423345" w14:textId="77777777" w:rsidR="00B64786" w:rsidRPr="000E4E7F" w:rsidRDefault="00B64786" w:rsidP="00B64786">
      <w:pPr>
        <w:pStyle w:val="PL"/>
        <w:shd w:val="clear" w:color="auto" w:fill="E6E6E6"/>
      </w:pPr>
      <w:r w:rsidRPr="000E4E7F">
        <w:lastRenderedPageBreak/>
        <w:tab/>
        <w:t>phyLayerParameters-v14a0</w:t>
      </w:r>
      <w:r w:rsidRPr="000E4E7F">
        <w:tab/>
      </w:r>
      <w:r w:rsidRPr="000E4E7F">
        <w:tab/>
      </w:r>
      <w:r w:rsidRPr="000E4E7F">
        <w:tab/>
      </w:r>
      <w:r w:rsidRPr="000E4E7F">
        <w:tab/>
        <w:t>PhyLayerParameters-v14a0,</w:t>
      </w:r>
    </w:p>
    <w:p w14:paraId="77B5B61B" w14:textId="77777777" w:rsidR="00B64786" w:rsidRPr="000E4E7F" w:rsidRDefault="00B64786" w:rsidP="00B64786">
      <w:pPr>
        <w:pStyle w:val="PL"/>
        <w:shd w:val="clear" w:color="auto" w:fill="E6E6E6"/>
      </w:pPr>
      <w:r w:rsidRPr="000E4E7F">
        <w:tab/>
        <w:t>-- Following field is only to be used for late REL-14 extensions</w:t>
      </w:r>
    </w:p>
    <w:p w14:paraId="1118140F"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63C64CCD" w14:textId="77777777" w:rsidR="00B64786" w:rsidRPr="000E4E7F" w:rsidRDefault="00B64786" w:rsidP="00B64786">
      <w:pPr>
        <w:pStyle w:val="PL"/>
        <w:shd w:val="clear" w:color="auto" w:fill="E6E6E6"/>
      </w:pPr>
      <w:r w:rsidRPr="000E4E7F">
        <w:t>}</w:t>
      </w:r>
    </w:p>
    <w:p w14:paraId="497D4E02" w14:textId="77777777" w:rsidR="00B64786" w:rsidRPr="000E4E7F" w:rsidRDefault="00B64786" w:rsidP="00B64786">
      <w:pPr>
        <w:pStyle w:val="PL"/>
        <w:shd w:val="clear" w:color="auto" w:fill="E6E6E6"/>
      </w:pPr>
    </w:p>
    <w:p w14:paraId="67266E07" w14:textId="77777777" w:rsidR="00B64786" w:rsidRPr="000E4E7F" w:rsidRDefault="00B64786" w:rsidP="00B64786">
      <w:pPr>
        <w:pStyle w:val="PL"/>
        <w:shd w:val="clear" w:color="auto" w:fill="E6E6E6"/>
      </w:pPr>
      <w:r w:rsidRPr="000E4E7F">
        <w:t>UE-EUTRA-Capability-v14b0-IEs ::= SEQUENCE {</w:t>
      </w:r>
    </w:p>
    <w:p w14:paraId="4857F170" w14:textId="77777777" w:rsidR="00B64786" w:rsidRPr="000E4E7F" w:rsidRDefault="00B64786" w:rsidP="00B64786">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70D628EE"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62ED2B18" w14:textId="77777777" w:rsidR="00B64786" w:rsidRPr="000E4E7F" w:rsidRDefault="00B64786" w:rsidP="00B64786">
      <w:pPr>
        <w:pStyle w:val="PL"/>
        <w:shd w:val="clear" w:color="auto" w:fill="E6E6E6"/>
      </w:pPr>
      <w:r w:rsidRPr="000E4E7F">
        <w:t>}</w:t>
      </w:r>
    </w:p>
    <w:p w14:paraId="3F9B22A4" w14:textId="77777777" w:rsidR="00B64786" w:rsidRPr="000E4E7F" w:rsidRDefault="00B64786" w:rsidP="00B64786">
      <w:pPr>
        <w:pStyle w:val="PL"/>
        <w:shd w:val="clear" w:color="auto" w:fill="E6E6E6"/>
      </w:pPr>
    </w:p>
    <w:p w14:paraId="3D8CCF23" w14:textId="77777777" w:rsidR="00B64786" w:rsidRPr="000E4E7F" w:rsidRDefault="00B64786" w:rsidP="00B64786">
      <w:pPr>
        <w:pStyle w:val="PL"/>
        <w:shd w:val="clear" w:color="auto" w:fill="E6E6E6"/>
      </w:pPr>
      <w:r w:rsidRPr="000E4E7F">
        <w:t>-- Regular non critical extensions</w:t>
      </w:r>
    </w:p>
    <w:p w14:paraId="5DF33839" w14:textId="77777777" w:rsidR="00B64786" w:rsidRPr="000E4E7F" w:rsidRDefault="00B64786" w:rsidP="00B64786">
      <w:pPr>
        <w:pStyle w:val="PL"/>
        <w:shd w:val="clear" w:color="auto" w:fill="E6E6E6"/>
      </w:pPr>
      <w:r w:rsidRPr="000E4E7F">
        <w:t>UE-EUTRA-Capability-v920-IEs ::=</w:t>
      </w:r>
      <w:r w:rsidRPr="000E4E7F">
        <w:tab/>
      </w:r>
      <w:r w:rsidRPr="000E4E7F">
        <w:tab/>
        <w:t>SEQUENCE {</w:t>
      </w:r>
    </w:p>
    <w:p w14:paraId="56C0B99F" w14:textId="77777777" w:rsidR="00B64786" w:rsidRPr="000E4E7F" w:rsidRDefault="00B64786" w:rsidP="00B64786">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14:paraId="3A9DFD93" w14:textId="77777777" w:rsidR="00B64786" w:rsidRPr="000E4E7F" w:rsidRDefault="00B64786" w:rsidP="00B64786">
      <w:pPr>
        <w:pStyle w:val="PL"/>
        <w:shd w:val="clear" w:color="auto" w:fill="E6E6E6"/>
      </w:pPr>
      <w:r w:rsidRPr="000E4E7F">
        <w:tab/>
        <w:t>interRAT-ParametersGERAN-v920</w:t>
      </w:r>
      <w:r w:rsidRPr="000E4E7F">
        <w:tab/>
      </w:r>
      <w:r w:rsidRPr="000E4E7F">
        <w:tab/>
      </w:r>
      <w:r w:rsidRPr="000E4E7F">
        <w:tab/>
        <w:t>IRAT-ParametersGERAN-v920,</w:t>
      </w:r>
    </w:p>
    <w:p w14:paraId="5A15D10F" w14:textId="77777777" w:rsidR="00B64786" w:rsidRPr="000E4E7F" w:rsidRDefault="00B64786" w:rsidP="00B64786">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1202126E" w14:textId="77777777" w:rsidR="00B64786" w:rsidRPr="000E4E7F" w:rsidRDefault="00B64786" w:rsidP="00B64786">
      <w:pPr>
        <w:pStyle w:val="PL"/>
        <w:shd w:val="clear" w:color="auto" w:fill="E6E6E6"/>
      </w:pPr>
      <w:r w:rsidRPr="000E4E7F">
        <w:tab/>
        <w:t>interRAT-ParametersCDMA2000-v920</w:t>
      </w:r>
      <w:r w:rsidRPr="000E4E7F">
        <w:tab/>
      </w:r>
      <w:r w:rsidRPr="000E4E7F">
        <w:tab/>
        <w:t>IRAT-ParametersCDMA2000-1XRTT-v920</w:t>
      </w:r>
      <w:r w:rsidRPr="000E4E7F">
        <w:tab/>
        <w:t>OPTIONAL,</w:t>
      </w:r>
    </w:p>
    <w:p w14:paraId="7489C19A" w14:textId="77777777" w:rsidR="00B64786" w:rsidRPr="000E4E7F" w:rsidRDefault="00B64786" w:rsidP="00B64786">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63D52143" w14:textId="77777777" w:rsidR="00B64786" w:rsidRPr="000E4E7F" w:rsidRDefault="00B64786" w:rsidP="00B64786">
      <w:pPr>
        <w:pStyle w:val="PL"/>
        <w:shd w:val="clear" w:color="auto" w:fill="E6E6E6"/>
      </w:pPr>
      <w:r w:rsidRPr="000E4E7F">
        <w:tab/>
        <w:t>csg-ProximityIndicationParameters-r9</w:t>
      </w:r>
      <w:r w:rsidRPr="000E4E7F">
        <w:tab/>
        <w:t>CSG-ProximityIndicationParameters-r9,</w:t>
      </w:r>
    </w:p>
    <w:p w14:paraId="0269EBF9" w14:textId="77777777" w:rsidR="00B64786" w:rsidRPr="000E4E7F" w:rsidRDefault="00B64786" w:rsidP="00B64786">
      <w:pPr>
        <w:pStyle w:val="PL"/>
        <w:shd w:val="clear" w:color="auto" w:fill="E6E6E6"/>
      </w:pPr>
      <w:r w:rsidRPr="000E4E7F">
        <w:tab/>
        <w:t>neighCellSI-AcquisitionParameters-r9</w:t>
      </w:r>
      <w:r w:rsidRPr="000E4E7F">
        <w:tab/>
        <w:t>NeighCellSI-AcquisitionParameters-r9,</w:t>
      </w:r>
    </w:p>
    <w:p w14:paraId="348E60C3" w14:textId="77777777" w:rsidR="00B64786" w:rsidRPr="000E4E7F" w:rsidRDefault="00B64786" w:rsidP="00B64786">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5522E03F"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3601C5B3" w14:textId="77777777" w:rsidR="00B64786" w:rsidRPr="000E4E7F" w:rsidRDefault="00B64786" w:rsidP="00B64786">
      <w:pPr>
        <w:pStyle w:val="PL"/>
        <w:shd w:val="clear" w:color="auto" w:fill="E6E6E6"/>
      </w:pPr>
      <w:r w:rsidRPr="000E4E7F">
        <w:t>}</w:t>
      </w:r>
    </w:p>
    <w:p w14:paraId="7D0A44AE" w14:textId="77777777" w:rsidR="00B64786" w:rsidRPr="000E4E7F" w:rsidRDefault="00B64786" w:rsidP="00B64786">
      <w:pPr>
        <w:pStyle w:val="PL"/>
        <w:shd w:val="clear" w:color="auto" w:fill="E6E6E6"/>
      </w:pPr>
    </w:p>
    <w:p w14:paraId="0DF9D38E" w14:textId="77777777" w:rsidR="00B64786" w:rsidRPr="000E4E7F" w:rsidRDefault="00B64786" w:rsidP="00B64786">
      <w:pPr>
        <w:pStyle w:val="PL"/>
        <w:shd w:val="clear" w:color="auto" w:fill="E6E6E6"/>
      </w:pPr>
      <w:r w:rsidRPr="000E4E7F">
        <w:t>UE-EUTRA-Capability-v940-IEs ::=</w:t>
      </w:r>
      <w:r w:rsidRPr="000E4E7F">
        <w:tab/>
        <w:t>SEQUENCE {</w:t>
      </w:r>
    </w:p>
    <w:p w14:paraId="4435AA4E" w14:textId="77777777" w:rsidR="00B64786" w:rsidRPr="000E4E7F" w:rsidRDefault="00B64786" w:rsidP="00B64786">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59D34342"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18C81B69" w14:textId="77777777" w:rsidR="00B64786" w:rsidRPr="000E4E7F" w:rsidRDefault="00B64786" w:rsidP="00B64786">
      <w:pPr>
        <w:pStyle w:val="PL"/>
        <w:shd w:val="clear" w:color="auto" w:fill="E6E6E6"/>
      </w:pPr>
      <w:r w:rsidRPr="000E4E7F">
        <w:t>}</w:t>
      </w:r>
    </w:p>
    <w:p w14:paraId="4FD05C37" w14:textId="77777777" w:rsidR="00B64786" w:rsidRPr="000E4E7F" w:rsidRDefault="00B64786" w:rsidP="00B64786">
      <w:pPr>
        <w:pStyle w:val="PL"/>
        <w:shd w:val="clear" w:color="auto" w:fill="E6E6E6"/>
      </w:pPr>
    </w:p>
    <w:p w14:paraId="076E985B" w14:textId="77777777" w:rsidR="00B64786" w:rsidRPr="000E4E7F" w:rsidRDefault="00B64786" w:rsidP="00B64786">
      <w:pPr>
        <w:pStyle w:val="PL"/>
        <w:shd w:val="clear" w:color="auto" w:fill="E6E6E6"/>
      </w:pPr>
      <w:r w:rsidRPr="000E4E7F">
        <w:t>UE-EUTRA-Capability-v1020-IEs ::=</w:t>
      </w:r>
      <w:r w:rsidRPr="000E4E7F">
        <w:tab/>
        <w:t>SEQUENCE {</w:t>
      </w:r>
    </w:p>
    <w:p w14:paraId="38D77D87" w14:textId="77777777" w:rsidR="00B64786" w:rsidRPr="000E4E7F" w:rsidRDefault="00B64786" w:rsidP="00B64786">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3DF76CCC" w14:textId="77777777" w:rsidR="00B64786" w:rsidRPr="000E4E7F" w:rsidRDefault="00B64786" w:rsidP="00B64786">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5815B642" w14:textId="77777777" w:rsidR="00B64786" w:rsidRPr="000E4E7F" w:rsidRDefault="00B64786" w:rsidP="00B64786">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53FDEE3F" w14:textId="77777777" w:rsidR="00B64786" w:rsidRPr="000E4E7F" w:rsidRDefault="00B64786" w:rsidP="00B64786">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4FA9D2C8" w14:textId="77777777" w:rsidR="00B64786" w:rsidRPr="000E4E7F" w:rsidRDefault="00B64786" w:rsidP="00B64786">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41083213" w14:textId="77777777" w:rsidR="00B64786" w:rsidRPr="000E4E7F" w:rsidRDefault="00B64786" w:rsidP="00B64786">
      <w:pPr>
        <w:pStyle w:val="PL"/>
        <w:shd w:val="clear" w:color="auto" w:fill="E6E6E6"/>
      </w:pPr>
      <w:r w:rsidRPr="000E4E7F">
        <w:tab/>
        <w:t>interRAT-ParametersCDMA2000-v1020</w:t>
      </w:r>
      <w:r w:rsidRPr="000E4E7F">
        <w:tab/>
        <w:t>IRAT-ParametersCDMA2000-1XRTT-v1020</w:t>
      </w:r>
      <w:r w:rsidRPr="000E4E7F">
        <w:tab/>
      </w:r>
      <w:r w:rsidRPr="000E4E7F">
        <w:tab/>
        <w:t>OPTIONAL,</w:t>
      </w:r>
    </w:p>
    <w:p w14:paraId="7275E08F" w14:textId="77777777" w:rsidR="00B64786" w:rsidRPr="000E4E7F" w:rsidRDefault="00B64786" w:rsidP="00B64786">
      <w:pPr>
        <w:pStyle w:val="PL"/>
        <w:shd w:val="clear" w:color="auto" w:fill="E6E6E6"/>
      </w:pPr>
      <w:r w:rsidRPr="000E4E7F">
        <w:tab/>
        <w:t>ue-BasedNetwPerfMeasParameters-r10</w:t>
      </w:r>
      <w:r w:rsidRPr="000E4E7F">
        <w:tab/>
        <w:t>UE-BasedNetwPerfMeasParameters-r10</w:t>
      </w:r>
      <w:r w:rsidRPr="000E4E7F">
        <w:tab/>
      </w:r>
      <w:r w:rsidRPr="000E4E7F">
        <w:tab/>
        <w:t>OPTIONAL,</w:t>
      </w:r>
    </w:p>
    <w:p w14:paraId="2F34D01A" w14:textId="77777777" w:rsidR="00B64786" w:rsidRPr="000E4E7F" w:rsidRDefault="00B64786" w:rsidP="00B64786">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18203C8E"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27BFD586" w14:textId="77777777" w:rsidR="00B64786" w:rsidRPr="000E4E7F" w:rsidRDefault="00B64786" w:rsidP="00B64786">
      <w:pPr>
        <w:pStyle w:val="PL"/>
        <w:shd w:val="clear" w:color="auto" w:fill="E6E6E6"/>
      </w:pPr>
      <w:r w:rsidRPr="000E4E7F">
        <w:t>}</w:t>
      </w:r>
    </w:p>
    <w:p w14:paraId="056F4987" w14:textId="77777777" w:rsidR="00B64786" w:rsidRPr="000E4E7F" w:rsidRDefault="00B64786" w:rsidP="00B64786">
      <w:pPr>
        <w:pStyle w:val="PL"/>
        <w:shd w:val="clear" w:color="auto" w:fill="E6E6E6"/>
      </w:pPr>
    </w:p>
    <w:p w14:paraId="19647D56" w14:textId="77777777" w:rsidR="00B64786" w:rsidRPr="000E4E7F" w:rsidRDefault="00B64786" w:rsidP="00B64786">
      <w:pPr>
        <w:pStyle w:val="PL"/>
        <w:shd w:val="clear" w:color="auto" w:fill="E6E6E6"/>
      </w:pPr>
      <w:r w:rsidRPr="000E4E7F">
        <w:t>UE-EUTRA-Capability-v1060-IEs ::=</w:t>
      </w:r>
      <w:r w:rsidRPr="000E4E7F">
        <w:tab/>
        <w:t>SEQUENCE {</w:t>
      </w:r>
    </w:p>
    <w:p w14:paraId="3F29160C" w14:textId="77777777" w:rsidR="00B64786" w:rsidRPr="000E4E7F" w:rsidRDefault="00B64786" w:rsidP="00B64786">
      <w:pPr>
        <w:pStyle w:val="PL"/>
        <w:shd w:val="clear" w:color="auto" w:fill="E6E6E6"/>
      </w:pPr>
      <w:r w:rsidRPr="000E4E7F">
        <w:tab/>
        <w:t>fdd-Add-UE-EUTRA-Capabilities-v1060</w:t>
      </w:r>
      <w:r w:rsidRPr="000E4E7F">
        <w:tab/>
        <w:t>UE-EUTRA-CapabilityAddXDD-Mode-v1060</w:t>
      </w:r>
      <w:r w:rsidRPr="000E4E7F">
        <w:tab/>
        <w:t>OPTIONAL,</w:t>
      </w:r>
    </w:p>
    <w:p w14:paraId="263FA0FA" w14:textId="77777777" w:rsidR="00B64786" w:rsidRPr="000E4E7F" w:rsidRDefault="00B64786" w:rsidP="00B64786">
      <w:pPr>
        <w:pStyle w:val="PL"/>
        <w:shd w:val="clear" w:color="auto" w:fill="E6E6E6"/>
      </w:pPr>
      <w:r w:rsidRPr="000E4E7F">
        <w:tab/>
        <w:t>tdd-Add-UE-EUTRA-Capabilities-v1060</w:t>
      </w:r>
      <w:r w:rsidRPr="000E4E7F">
        <w:tab/>
        <w:t>UE-EUTRA-CapabilityAddXDD-Mode-v1060</w:t>
      </w:r>
      <w:r w:rsidRPr="000E4E7F">
        <w:tab/>
        <w:t>OPTIONAL,</w:t>
      </w:r>
    </w:p>
    <w:p w14:paraId="720F6FC2" w14:textId="77777777" w:rsidR="00B64786" w:rsidRPr="000E4E7F" w:rsidRDefault="00B64786" w:rsidP="00B64786">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553F569E"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79EAD006" w14:textId="77777777" w:rsidR="00B64786" w:rsidRPr="000E4E7F" w:rsidRDefault="00B64786" w:rsidP="00B64786">
      <w:pPr>
        <w:pStyle w:val="PL"/>
        <w:shd w:val="clear" w:color="auto" w:fill="E6E6E6"/>
      </w:pPr>
      <w:r w:rsidRPr="000E4E7F">
        <w:t>}</w:t>
      </w:r>
    </w:p>
    <w:p w14:paraId="403B7436" w14:textId="77777777" w:rsidR="00B64786" w:rsidRPr="000E4E7F" w:rsidRDefault="00B64786" w:rsidP="00B64786">
      <w:pPr>
        <w:pStyle w:val="PL"/>
        <w:shd w:val="clear" w:color="auto" w:fill="E6E6E6"/>
      </w:pPr>
    </w:p>
    <w:p w14:paraId="43E6032C" w14:textId="77777777" w:rsidR="00B64786" w:rsidRPr="000E4E7F" w:rsidRDefault="00B64786" w:rsidP="00B64786">
      <w:pPr>
        <w:pStyle w:val="PL"/>
        <w:shd w:val="clear" w:color="auto" w:fill="E6E6E6"/>
      </w:pPr>
      <w:r w:rsidRPr="000E4E7F">
        <w:t>UE-EUTRA-Capability-v1090-IEs ::=</w:t>
      </w:r>
      <w:r w:rsidRPr="000E4E7F">
        <w:tab/>
        <w:t>SEQUENCE {</w:t>
      </w:r>
    </w:p>
    <w:p w14:paraId="6A149ABB" w14:textId="77777777" w:rsidR="00B64786" w:rsidRPr="000E4E7F" w:rsidRDefault="00B64786" w:rsidP="00B64786">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3380D96B"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71219D68" w14:textId="77777777" w:rsidR="00B64786" w:rsidRPr="000E4E7F" w:rsidRDefault="00B64786" w:rsidP="00B64786">
      <w:pPr>
        <w:pStyle w:val="PL"/>
        <w:shd w:val="clear" w:color="auto" w:fill="E6E6E6"/>
      </w:pPr>
      <w:r w:rsidRPr="000E4E7F">
        <w:t>}</w:t>
      </w:r>
    </w:p>
    <w:p w14:paraId="31A0A02F" w14:textId="77777777" w:rsidR="00B64786" w:rsidRPr="000E4E7F" w:rsidRDefault="00B64786" w:rsidP="00B64786">
      <w:pPr>
        <w:pStyle w:val="PL"/>
        <w:shd w:val="clear" w:color="auto" w:fill="E6E6E6"/>
      </w:pPr>
    </w:p>
    <w:p w14:paraId="7A2DF939" w14:textId="77777777" w:rsidR="00B64786" w:rsidRPr="000E4E7F" w:rsidRDefault="00B64786" w:rsidP="00B64786">
      <w:pPr>
        <w:pStyle w:val="PL"/>
        <w:shd w:val="clear" w:color="auto" w:fill="E6E6E6"/>
      </w:pPr>
      <w:r w:rsidRPr="000E4E7F">
        <w:t>UE-EUTRA-Capability-v1130-IEs ::=</w:t>
      </w:r>
      <w:r w:rsidRPr="000E4E7F">
        <w:tab/>
        <w:t>SEQUENCE {</w:t>
      </w:r>
    </w:p>
    <w:p w14:paraId="50BEEADB" w14:textId="77777777" w:rsidR="00B64786" w:rsidRPr="000E4E7F" w:rsidRDefault="00B64786" w:rsidP="00B64786">
      <w:pPr>
        <w:pStyle w:val="PL"/>
        <w:shd w:val="clear" w:color="auto" w:fill="E6E6E6"/>
      </w:pPr>
      <w:r w:rsidRPr="000E4E7F">
        <w:tab/>
        <w:t>pdcp-Parameters-v1130</w:t>
      </w:r>
      <w:r w:rsidRPr="000E4E7F">
        <w:tab/>
      </w:r>
      <w:r w:rsidRPr="000E4E7F">
        <w:tab/>
      </w:r>
      <w:r w:rsidRPr="000E4E7F">
        <w:tab/>
      </w:r>
      <w:r w:rsidRPr="000E4E7F">
        <w:tab/>
        <w:t>PDCP-Parameters-v1130,</w:t>
      </w:r>
    </w:p>
    <w:p w14:paraId="4744A3CF" w14:textId="77777777" w:rsidR="00B64786" w:rsidRPr="000E4E7F" w:rsidRDefault="00B64786" w:rsidP="00B64786">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2F4D0448" w14:textId="77777777" w:rsidR="00B64786" w:rsidRPr="000E4E7F" w:rsidRDefault="00B64786" w:rsidP="00B64786">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38AA0DF5" w14:textId="77777777" w:rsidR="00B64786" w:rsidRPr="000E4E7F" w:rsidRDefault="00B64786" w:rsidP="00B64786">
      <w:pPr>
        <w:pStyle w:val="PL"/>
        <w:shd w:val="clear" w:color="auto" w:fill="E6E6E6"/>
      </w:pPr>
      <w:r w:rsidRPr="000E4E7F">
        <w:tab/>
        <w:t>measParameters-v1130</w:t>
      </w:r>
      <w:r w:rsidRPr="000E4E7F">
        <w:tab/>
      </w:r>
      <w:r w:rsidRPr="000E4E7F">
        <w:tab/>
      </w:r>
      <w:r w:rsidRPr="000E4E7F">
        <w:tab/>
      </w:r>
      <w:r w:rsidRPr="000E4E7F">
        <w:tab/>
        <w:t>MeasParameters-v1130,</w:t>
      </w:r>
    </w:p>
    <w:p w14:paraId="6EE634A3" w14:textId="77777777" w:rsidR="00B64786" w:rsidRPr="000E4E7F" w:rsidRDefault="00B64786" w:rsidP="00B64786">
      <w:pPr>
        <w:pStyle w:val="PL"/>
        <w:shd w:val="clear" w:color="auto" w:fill="E6E6E6"/>
      </w:pPr>
      <w:r w:rsidRPr="000E4E7F">
        <w:tab/>
        <w:t>interRAT-ParametersCDMA2000-v1130</w:t>
      </w:r>
      <w:r w:rsidRPr="000E4E7F">
        <w:tab/>
        <w:t>IRAT-ParametersCDMA2000-v1130,</w:t>
      </w:r>
    </w:p>
    <w:p w14:paraId="107E39BE" w14:textId="77777777" w:rsidR="00B64786" w:rsidRPr="000E4E7F" w:rsidRDefault="00B64786" w:rsidP="00B64786">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5579F07C" w14:textId="77777777" w:rsidR="00B64786" w:rsidRPr="000E4E7F" w:rsidRDefault="00B64786" w:rsidP="00B64786">
      <w:pPr>
        <w:pStyle w:val="PL"/>
        <w:shd w:val="clear" w:color="auto" w:fill="E6E6E6"/>
      </w:pPr>
      <w:r w:rsidRPr="000E4E7F">
        <w:tab/>
        <w:t>fdd-Add-UE-EUTRA-Capabilities-v1130</w:t>
      </w:r>
      <w:r w:rsidRPr="000E4E7F">
        <w:tab/>
        <w:t>UE-EUTRA-CapabilityAddXDD-Mode-v1130</w:t>
      </w:r>
      <w:r w:rsidRPr="000E4E7F">
        <w:tab/>
        <w:t>OPTIONAL,</w:t>
      </w:r>
    </w:p>
    <w:p w14:paraId="420BA34F" w14:textId="77777777" w:rsidR="00B64786" w:rsidRPr="000E4E7F" w:rsidRDefault="00B64786" w:rsidP="00B64786">
      <w:pPr>
        <w:pStyle w:val="PL"/>
        <w:shd w:val="clear" w:color="auto" w:fill="E6E6E6"/>
      </w:pPr>
      <w:r w:rsidRPr="000E4E7F">
        <w:tab/>
        <w:t>tdd-Add-UE-EUTRA-Capabilities-v1130</w:t>
      </w:r>
      <w:r w:rsidRPr="000E4E7F">
        <w:tab/>
        <w:t>UE-EUTRA-CapabilityAddXDD-Mode-v1130</w:t>
      </w:r>
      <w:r w:rsidRPr="000E4E7F">
        <w:tab/>
        <w:t>OPTIONAL,</w:t>
      </w:r>
    </w:p>
    <w:p w14:paraId="5384D481"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29D94BA8" w14:textId="77777777" w:rsidR="00B64786" w:rsidRPr="000E4E7F" w:rsidRDefault="00B64786" w:rsidP="00B64786">
      <w:pPr>
        <w:pStyle w:val="PL"/>
        <w:shd w:val="clear" w:color="auto" w:fill="E6E6E6"/>
      </w:pPr>
      <w:r w:rsidRPr="000E4E7F">
        <w:t>}</w:t>
      </w:r>
    </w:p>
    <w:p w14:paraId="10382A00" w14:textId="77777777" w:rsidR="00B64786" w:rsidRPr="000E4E7F" w:rsidRDefault="00B64786" w:rsidP="00B64786">
      <w:pPr>
        <w:pStyle w:val="PL"/>
        <w:shd w:val="clear" w:color="auto" w:fill="E6E6E6"/>
      </w:pPr>
    </w:p>
    <w:p w14:paraId="55AFFDCB" w14:textId="77777777" w:rsidR="00B64786" w:rsidRPr="000E4E7F" w:rsidRDefault="00B64786" w:rsidP="00B64786">
      <w:pPr>
        <w:pStyle w:val="PL"/>
        <w:shd w:val="clear" w:color="auto" w:fill="E6E6E6"/>
      </w:pPr>
      <w:r w:rsidRPr="000E4E7F">
        <w:t>UE-EUTRA-Capability-v1170-IEs ::=</w:t>
      </w:r>
      <w:r w:rsidRPr="000E4E7F">
        <w:tab/>
        <w:t>SEQUENCE {</w:t>
      </w:r>
    </w:p>
    <w:p w14:paraId="5BA82CA3" w14:textId="77777777" w:rsidR="00B64786" w:rsidRPr="000E4E7F" w:rsidRDefault="00B64786" w:rsidP="00B64786">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5DC54586" w14:textId="77777777" w:rsidR="00B64786" w:rsidRPr="000E4E7F" w:rsidRDefault="00B64786" w:rsidP="00B64786">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74091D7D"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1CBD2F43" w14:textId="77777777" w:rsidR="00B64786" w:rsidRPr="000E4E7F" w:rsidRDefault="00B64786" w:rsidP="00B64786">
      <w:pPr>
        <w:pStyle w:val="PL"/>
        <w:shd w:val="clear" w:color="auto" w:fill="E6E6E6"/>
      </w:pPr>
      <w:r w:rsidRPr="000E4E7F">
        <w:t>}</w:t>
      </w:r>
    </w:p>
    <w:p w14:paraId="20CAD1B8" w14:textId="77777777" w:rsidR="00B64786" w:rsidRPr="000E4E7F" w:rsidRDefault="00B64786" w:rsidP="00B64786">
      <w:pPr>
        <w:pStyle w:val="PL"/>
        <w:shd w:val="clear" w:color="auto" w:fill="E6E6E6"/>
      </w:pPr>
    </w:p>
    <w:p w14:paraId="1FDC320C" w14:textId="77777777" w:rsidR="00B64786" w:rsidRPr="000E4E7F" w:rsidRDefault="00B64786" w:rsidP="00B64786">
      <w:pPr>
        <w:pStyle w:val="PL"/>
        <w:shd w:val="clear" w:color="auto" w:fill="E6E6E6"/>
      </w:pPr>
      <w:r w:rsidRPr="000E4E7F">
        <w:t>UE-EUTRA-Capability-v1180-IEs ::=</w:t>
      </w:r>
      <w:r w:rsidRPr="000E4E7F">
        <w:tab/>
        <w:t>SEQUENCE {</w:t>
      </w:r>
    </w:p>
    <w:p w14:paraId="5D78C4A8" w14:textId="77777777" w:rsidR="00B64786" w:rsidRPr="000E4E7F" w:rsidRDefault="00B64786" w:rsidP="00B64786">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7D1D5A1D" w14:textId="77777777" w:rsidR="00B64786" w:rsidRPr="000E4E7F" w:rsidRDefault="00B64786" w:rsidP="00B64786">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6A16F8C1" w14:textId="77777777" w:rsidR="00B64786" w:rsidRPr="000E4E7F" w:rsidRDefault="00B64786" w:rsidP="00B64786">
      <w:pPr>
        <w:pStyle w:val="PL"/>
        <w:shd w:val="clear" w:color="auto" w:fill="E6E6E6"/>
      </w:pPr>
      <w:r w:rsidRPr="000E4E7F">
        <w:tab/>
        <w:t>fdd-Add-UE-EUTRA-Capabilities-v1180</w:t>
      </w:r>
      <w:r w:rsidRPr="000E4E7F">
        <w:tab/>
        <w:t>UE-EUTRA-CapabilityAddXDD-Mode-v1180</w:t>
      </w:r>
      <w:r w:rsidRPr="000E4E7F">
        <w:tab/>
        <w:t>OPTIONAL,</w:t>
      </w:r>
    </w:p>
    <w:p w14:paraId="0E51E573" w14:textId="77777777" w:rsidR="00B64786" w:rsidRPr="000E4E7F" w:rsidRDefault="00B64786" w:rsidP="00B64786">
      <w:pPr>
        <w:pStyle w:val="PL"/>
        <w:shd w:val="clear" w:color="auto" w:fill="E6E6E6"/>
      </w:pPr>
      <w:r w:rsidRPr="000E4E7F">
        <w:tab/>
        <w:t>tdd-Add-UE-EUTRA-Capabilities-v1180</w:t>
      </w:r>
      <w:r w:rsidRPr="000E4E7F">
        <w:tab/>
        <w:t>UE-EUTRA-CapabilityAddXDD-Mode-v1180</w:t>
      </w:r>
      <w:r w:rsidRPr="000E4E7F">
        <w:tab/>
        <w:t>OPTIONAL,</w:t>
      </w:r>
    </w:p>
    <w:p w14:paraId="76DC1E60"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75865284" w14:textId="77777777" w:rsidR="00B64786" w:rsidRPr="000E4E7F" w:rsidRDefault="00B64786" w:rsidP="00B64786">
      <w:pPr>
        <w:pStyle w:val="PL"/>
        <w:shd w:val="clear" w:color="auto" w:fill="E6E6E6"/>
      </w:pPr>
      <w:r w:rsidRPr="000E4E7F">
        <w:t>}</w:t>
      </w:r>
    </w:p>
    <w:p w14:paraId="3D1885B8" w14:textId="77777777" w:rsidR="00B64786" w:rsidRPr="000E4E7F" w:rsidRDefault="00B64786" w:rsidP="00B64786">
      <w:pPr>
        <w:pStyle w:val="PL"/>
        <w:shd w:val="clear" w:color="auto" w:fill="E6E6E6"/>
      </w:pPr>
    </w:p>
    <w:p w14:paraId="70CEAFBE" w14:textId="77777777" w:rsidR="00B64786" w:rsidRPr="000E4E7F" w:rsidRDefault="00B64786" w:rsidP="00B64786">
      <w:pPr>
        <w:pStyle w:val="PL"/>
        <w:shd w:val="clear" w:color="auto" w:fill="E6E6E6"/>
      </w:pPr>
      <w:r w:rsidRPr="000E4E7F">
        <w:t>UE-EUTRA-Capability-v11a0-IEs ::=</w:t>
      </w:r>
      <w:r w:rsidRPr="000E4E7F">
        <w:tab/>
        <w:t>SEQUENCE {</w:t>
      </w:r>
    </w:p>
    <w:p w14:paraId="44390C4D" w14:textId="77777777" w:rsidR="00B64786" w:rsidRPr="000E4E7F" w:rsidRDefault="00B64786" w:rsidP="00B64786">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5B99BE9D" w14:textId="77777777" w:rsidR="00B64786" w:rsidRPr="000E4E7F" w:rsidRDefault="00B64786" w:rsidP="00B64786">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3432624E"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0BF218F0" w14:textId="77777777" w:rsidR="00B64786" w:rsidRPr="000E4E7F" w:rsidRDefault="00B64786" w:rsidP="00B64786">
      <w:pPr>
        <w:pStyle w:val="PL"/>
        <w:shd w:val="clear" w:color="auto" w:fill="E6E6E6"/>
      </w:pPr>
      <w:r w:rsidRPr="000E4E7F">
        <w:t>}</w:t>
      </w:r>
    </w:p>
    <w:p w14:paraId="61B3776B" w14:textId="77777777" w:rsidR="00B64786" w:rsidRPr="000E4E7F" w:rsidRDefault="00B64786" w:rsidP="00B64786">
      <w:pPr>
        <w:pStyle w:val="PL"/>
        <w:shd w:val="clear" w:color="auto" w:fill="E6E6E6"/>
      </w:pPr>
    </w:p>
    <w:p w14:paraId="3CF9219B" w14:textId="77777777" w:rsidR="00B64786" w:rsidRPr="000E4E7F" w:rsidRDefault="00B64786" w:rsidP="00B64786">
      <w:pPr>
        <w:pStyle w:val="PL"/>
        <w:shd w:val="clear" w:color="auto" w:fill="E6E6E6"/>
      </w:pPr>
      <w:r w:rsidRPr="000E4E7F">
        <w:t>UE-EUTRA-Capability-v1250-IEs ::=</w:t>
      </w:r>
      <w:r w:rsidRPr="000E4E7F">
        <w:tab/>
        <w:t>SEQUENCE {</w:t>
      </w:r>
    </w:p>
    <w:p w14:paraId="3C8B1A11" w14:textId="77777777" w:rsidR="00B64786" w:rsidRPr="000E4E7F" w:rsidRDefault="00B64786" w:rsidP="00B64786">
      <w:pPr>
        <w:pStyle w:val="PL"/>
        <w:shd w:val="clear" w:color="auto" w:fill="E6E6E6"/>
        <w:rPr>
          <w:rFonts w:eastAsia="SimSun"/>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3F73C116" w14:textId="77777777" w:rsidR="00B64786" w:rsidRPr="000E4E7F" w:rsidRDefault="00B64786" w:rsidP="00B64786">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56C34AB3" w14:textId="77777777" w:rsidR="00B64786" w:rsidRPr="000E4E7F" w:rsidRDefault="00B64786" w:rsidP="00B64786">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1D158979" w14:textId="77777777" w:rsidR="00B64786" w:rsidRPr="000E4E7F" w:rsidRDefault="00B64786" w:rsidP="00B64786">
      <w:pPr>
        <w:pStyle w:val="PL"/>
        <w:shd w:val="clear" w:color="auto" w:fill="E6E6E6"/>
      </w:pPr>
      <w:r w:rsidRPr="000E4E7F">
        <w:tab/>
        <w:t>ue-BasedNetwPerfMeasParameters-v1250</w:t>
      </w:r>
      <w:r w:rsidRPr="000E4E7F">
        <w:tab/>
        <w:t>UE-BasedNetwPerfMeasParameters-v1250</w:t>
      </w:r>
      <w:r w:rsidRPr="000E4E7F">
        <w:tab/>
        <w:t>OPTIONAL,</w:t>
      </w:r>
    </w:p>
    <w:p w14:paraId="5E47B5A1" w14:textId="77777777" w:rsidR="00B64786" w:rsidRPr="000E4E7F" w:rsidRDefault="00B64786" w:rsidP="00B64786">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000FD70E" w14:textId="77777777" w:rsidR="00B64786" w:rsidRPr="000E4E7F" w:rsidRDefault="00B64786" w:rsidP="00B64786">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7AB9E755" w14:textId="77777777" w:rsidR="00B64786" w:rsidRPr="000E4E7F" w:rsidRDefault="00B64786" w:rsidP="00B64786">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48ECB160" w14:textId="77777777" w:rsidR="00B64786" w:rsidRPr="000E4E7F" w:rsidRDefault="00B64786" w:rsidP="00B64786">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3B5D7CFA" w14:textId="77777777" w:rsidR="00B64786" w:rsidRPr="000E4E7F" w:rsidRDefault="00B64786" w:rsidP="00B64786">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0C905924" w14:textId="77777777" w:rsidR="00B64786" w:rsidRPr="000E4E7F" w:rsidRDefault="00B64786" w:rsidP="00B64786">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18B87726" w14:textId="77777777" w:rsidR="00B64786" w:rsidRPr="000E4E7F" w:rsidRDefault="00B64786" w:rsidP="00B64786">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77BFA1B3" w14:textId="77777777" w:rsidR="00B64786" w:rsidRPr="000E4E7F" w:rsidRDefault="00B64786" w:rsidP="00B64786">
      <w:pPr>
        <w:pStyle w:val="PL"/>
        <w:shd w:val="clear" w:color="auto" w:fill="E6E6E6"/>
      </w:pPr>
      <w:r w:rsidRPr="000E4E7F">
        <w:tab/>
        <w:t>fdd-Add-UE-EUTRA-Capabilities-v1250</w:t>
      </w:r>
      <w:r w:rsidRPr="000E4E7F">
        <w:tab/>
      </w:r>
      <w:r w:rsidRPr="000E4E7F">
        <w:tab/>
        <w:t>UE-EUTRA-CapabilityAddXDD-Mode-v1250</w:t>
      </w:r>
      <w:r w:rsidRPr="000E4E7F">
        <w:tab/>
        <w:t>OPTIONAL,</w:t>
      </w:r>
    </w:p>
    <w:p w14:paraId="0DAB5960" w14:textId="77777777" w:rsidR="00B64786" w:rsidRPr="000E4E7F" w:rsidRDefault="00B64786" w:rsidP="00B64786">
      <w:pPr>
        <w:pStyle w:val="PL"/>
        <w:shd w:val="clear" w:color="auto" w:fill="E6E6E6"/>
      </w:pPr>
      <w:r w:rsidRPr="000E4E7F">
        <w:tab/>
        <w:t>tdd-Add-UE-EUTRA-Capabilities-v1250</w:t>
      </w:r>
      <w:r w:rsidRPr="000E4E7F">
        <w:tab/>
      </w:r>
      <w:r w:rsidRPr="000E4E7F">
        <w:tab/>
        <w:t>UE-EUTRA-CapabilityAddXDD-Mode-v1250</w:t>
      </w:r>
      <w:r w:rsidRPr="000E4E7F">
        <w:tab/>
        <w:t>OPTIONAL,</w:t>
      </w:r>
    </w:p>
    <w:p w14:paraId="01906968" w14:textId="77777777" w:rsidR="00B64786" w:rsidRPr="000E4E7F" w:rsidRDefault="00B64786" w:rsidP="00B64786">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1C2870BB"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56798761" w14:textId="77777777" w:rsidR="00B64786" w:rsidRPr="000E4E7F" w:rsidRDefault="00B64786" w:rsidP="00B64786">
      <w:pPr>
        <w:pStyle w:val="PL"/>
        <w:shd w:val="clear" w:color="auto" w:fill="E6E6E6"/>
      </w:pPr>
      <w:r w:rsidRPr="000E4E7F">
        <w:t>}</w:t>
      </w:r>
    </w:p>
    <w:p w14:paraId="0F4B8A97" w14:textId="77777777" w:rsidR="00B64786" w:rsidRPr="000E4E7F" w:rsidRDefault="00B64786" w:rsidP="00B64786">
      <w:pPr>
        <w:pStyle w:val="PL"/>
        <w:shd w:val="clear" w:color="auto" w:fill="E6E6E6"/>
      </w:pPr>
    </w:p>
    <w:p w14:paraId="601085B1" w14:textId="77777777" w:rsidR="00B64786" w:rsidRPr="000E4E7F" w:rsidRDefault="00B64786" w:rsidP="00B64786">
      <w:pPr>
        <w:pStyle w:val="PL"/>
        <w:shd w:val="clear" w:color="auto" w:fill="E6E6E6"/>
      </w:pPr>
      <w:r w:rsidRPr="000E4E7F">
        <w:t>UE-EUTRA-Capability-v1260-IEs ::=</w:t>
      </w:r>
      <w:r w:rsidRPr="000E4E7F">
        <w:tab/>
        <w:t>SEQUENCE {</w:t>
      </w:r>
    </w:p>
    <w:p w14:paraId="74E5B209" w14:textId="77777777" w:rsidR="00B64786" w:rsidRPr="000E4E7F" w:rsidRDefault="00B64786" w:rsidP="00B64786">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2AEC0233"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3B1D2CFA" w14:textId="77777777" w:rsidR="00B64786" w:rsidRPr="000E4E7F" w:rsidRDefault="00B64786" w:rsidP="00B64786">
      <w:pPr>
        <w:pStyle w:val="PL"/>
        <w:shd w:val="clear" w:color="auto" w:fill="E6E6E6"/>
      </w:pPr>
      <w:r w:rsidRPr="000E4E7F">
        <w:t>}</w:t>
      </w:r>
    </w:p>
    <w:p w14:paraId="6953537A" w14:textId="77777777" w:rsidR="00B64786" w:rsidRPr="000E4E7F" w:rsidRDefault="00B64786" w:rsidP="00B64786">
      <w:pPr>
        <w:pStyle w:val="PL"/>
        <w:shd w:val="clear" w:color="auto" w:fill="E6E6E6"/>
      </w:pPr>
    </w:p>
    <w:p w14:paraId="3CB6554C" w14:textId="77777777" w:rsidR="00B64786" w:rsidRPr="000E4E7F" w:rsidRDefault="00B64786" w:rsidP="00B64786">
      <w:pPr>
        <w:pStyle w:val="PL"/>
        <w:shd w:val="clear" w:color="auto" w:fill="E6E6E6"/>
      </w:pPr>
      <w:r w:rsidRPr="000E4E7F">
        <w:t>UE-EUTRA-Capability-v1270-IEs ::= SEQUENCE {</w:t>
      </w:r>
    </w:p>
    <w:p w14:paraId="39F3269E" w14:textId="77777777" w:rsidR="00B64786" w:rsidRPr="000E4E7F" w:rsidRDefault="00B64786" w:rsidP="00B64786">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401D455A"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3DFA7240" w14:textId="77777777" w:rsidR="00B64786" w:rsidRPr="000E4E7F" w:rsidRDefault="00B64786" w:rsidP="00B64786">
      <w:pPr>
        <w:pStyle w:val="PL"/>
        <w:shd w:val="clear" w:color="auto" w:fill="E6E6E6"/>
      </w:pPr>
      <w:r w:rsidRPr="000E4E7F">
        <w:t>}</w:t>
      </w:r>
    </w:p>
    <w:p w14:paraId="4BFDD1F3" w14:textId="77777777" w:rsidR="00B64786" w:rsidRPr="000E4E7F" w:rsidRDefault="00B64786" w:rsidP="00B64786">
      <w:pPr>
        <w:pStyle w:val="PL"/>
        <w:shd w:val="clear" w:color="auto" w:fill="E6E6E6"/>
      </w:pPr>
    </w:p>
    <w:p w14:paraId="636C22CE" w14:textId="77777777" w:rsidR="00B64786" w:rsidRPr="000E4E7F" w:rsidRDefault="00B64786" w:rsidP="00B64786">
      <w:pPr>
        <w:pStyle w:val="PL"/>
        <w:shd w:val="clear" w:color="auto" w:fill="E6E6E6"/>
      </w:pPr>
      <w:r w:rsidRPr="000E4E7F">
        <w:t>UE-EUTRA-Capability-v1280-IEs ::= SEQUENCE {</w:t>
      </w:r>
    </w:p>
    <w:p w14:paraId="46801645" w14:textId="77777777" w:rsidR="00B64786" w:rsidRPr="000E4E7F" w:rsidRDefault="00B64786" w:rsidP="00B64786">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3AE34250"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3B73CA75" w14:textId="77777777" w:rsidR="00B64786" w:rsidRPr="000E4E7F" w:rsidRDefault="00B64786" w:rsidP="00B64786">
      <w:pPr>
        <w:pStyle w:val="PL"/>
        <w:shd w:val="clear" w:color="auto" w:fill="E6E6E6"/>
      </w:pPr>
      <w:r w:rsidRPr="000E4E7F">
        <w:t>}</w:t>
      </w:r>
    </w:p>
    <w:p w14:paraId="642ACAB6" w14:textId="77777777" w:rsidR="00B64786" w:rsidRPr="000E4E7F" w:rsidRDefault="00B64786" w:rsidP="00B64786">
      <w:pPr>
        <w:pStyle w:val="PL"/>
        <w:shd w:val="clear" w:color="auto" w:fill="E6E6E6"/>
      </w:pPr>
    </w:p>
    <w:p w14:paraId="58AF8AA6" w14:textId="77777777" w:rsidR="00B64786" w:rsidRPr="000E4E7F" w:rsidRDefault="00B64786" w:rsidP="00B64786">
      <w:pPr>
        <w:pStyle w:val="PL"/>
        <w:shd w:val="clear" w:color="auto" w:fill="E6E6E6"/>
      </w:pPr>
      <w:r w:rsidRPr="000E4E7F">
        <w:t>UE-EUTRA-Capability-v1310-IEs ::= SEQUENCE {</w:t>
      </w:r>
    </w:p>
    <w:p w14:paraId="6166D6AC" w14:textId="77777777" w:rsidR="00B64786" w:rsidRPr="000E4E7F" w:rsidRDefault="00B64786" w:rsidP="00B64786">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4146728E" w14:textId="77777777" w:rsidR="00B64786" w:rsidRPr="000E4E7F" w:rsidRDefault="00B64786" w:rsidP="00B64786">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46A584E8" w14:textId="77777777" w:rsidR="00B64786" w:rsidRPr="000E4E7F" w:rsidRDefault="00B64786" w:rsidP="00B64786">
      <w:pPr>
        <w:pStyle w:val="PL"/>
        <w:shd w:val="clear" w:color="auto" w:fill="E6E6E6"/>
      </w:pPr>
      <w:r w:rsidRPr="000E4E7F">
        <w:tab/>
        <w:t>pdcp-Parameters-v1310</w:t>
      </w:r>
      <w:r w:rsidRPr="000E4E7F">
        <w:tab/>
      </w:r>
      <w:r w:rsidRPr="000E4E7F">
        <w:tab/>
      </w:r>
      <w:r w:rsidRPr="000E4E7F">
        <w:tab/>
      </w:r>
      <w:r w:rsidRPr="000E4E7F">
        <w:tab/>
        <w:t>PDCP-Parameters-v1310,</w:t>
      </w:r>
    </w:p>
    <w:p w14:paraId="56E89185" w14:textId="77777777" w:rsidR="00B64786" w:rsidRPr="000E4E7F" w:rsidRDefault="00B64786" w:rsidP="00B64786">
      <w:pPr>
        <w:pStyle w:val="PL"/>
        <w:shd w:val="clear" w:color="auto" w:fill="E6E6E6"/>
      </w:pPr>
      <w:r w:rsidRPr="000E4E7F">
        <w:tab/>
        <w:t>rlc-Parameters-v1310</w:t>
      </w:r>
      <w:r w:rsidRPr="000E4E7F">
        <w:tab/>
      </w:r>
      <w:r w:rsidRPr="000E4E7F">
        <w:tab/>
      </w:r>
      <w:r w:rsidRPr="000E4E7F">
        <w:tab/>
      </w:r>
      <w:r w:rsidRPr="000E4E7F">
        <w:tab/>
        <w:t>RLC-Parameters-v1310,</w:t>
      </w:r>
    </w:p>
    <w:p w14:paraId="332381F8" w14:textId="77777777" w:rsidR="00B64786" w:rsidRPr="000E4E7F" w:rsidRDefault="00B64786" w:rsidP="00B64786">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743DDB16" w14:textId="77777777" w:rsidR="00B64786" w:rsidRPr="000E4E7F" w:rsidRDefault="00B64786" w:rsidP="00B64786">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040ACC96" w14:textId="77777777" w:rsidR="00B64786" w:rsidRPr="000E4E7F" w:rsidRDefault="00B64786" w:rsidP="00B64786">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2D57580E" w14:textId="77777777" w:rsidR="00B64786" w:rsidRPr="000E4E7F" w:rsidRDefault="00B64786" w:rsidP="00B64786">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0AD9E875" w14:textId="77777777" w:rsidR="00B64786" w:rsidRPr="000E4E7F" w:rsidRDefault="00B64786" w:rsidP="00B64786">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64B77C09" w14:textId="77777777" w:rsidR="00B64786" w:rsidRPr="000E4E7F" w:rsidRDefault="00B64786" w:rsidP="00B64786">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6E1E5390" w14:textId="77777777" w:rsidR="00B64786" w:rsidRPr="000E4E7F" w:rsidRDefault="00B64786" w:rsidP="00B64786">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1C78A38A" w14:textId="77777777" w:rsidR="00B64786" w:rsidRPr="000E4E7F" w:rsidRDefault="00B64786" w:rsidP="00B64786">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5B26B215" w14:textId="77777777" w:rsidR="00B64786" w:rsidRPr="000E4E7F" w:rsidRDefault="00B64786" w:rsidP="00B64786">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768ABE5F" w14:textId="77777777" w:rsidR="00B64786" w:rsidRPr="000E4E7F" w:rsidRDefault="00B64786" w:rsidP="00B64786">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43B62E2F" w14:textId="77777777" w:rsidR="00B64786" w:rsidRPr="000E4E7F" w:rsidRDefault="00B64786" w:rsidP="00B64786">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3F169BAA" w14:textId="77777777" w:rsidR="00B64786" w:rsidRPr="000E4E7F" w:rsidRDefault="00B64786" w:rsidP="00B64786">
      <w:pPr>
        <w:pStyle w:val="PL"/>
        <w:shd w:val="clear" w:color="auto" w:fill="E6E6E6"/>
      </w:pPr>
      <w:r w:rsidRPr="000E4E7F">
        <w:tab/>
        <w:t>wlan-IW-Parameters-v1310</w:t>
      </w:r>
      <w:r w:rsidRPr="000E4E7F">
        <w:tab/>
      </w:r>
      <w:r w:rsidRPr="000E4E7F">
        <w:tab/>
      </w:r>
      <w:r w:rsidRPr="000E4E7F">
        <w:tab/>
        <w:t>WLAN-IW-Parameters-v1310,</w:t>
      </w:r>
    </w:p>
    <w:p w14:paraId="615E9362" w14:textId="77777777" w:rsidR="00B64786" w:rsidRPr="000E4E7F" w:rsidRDefault="00B64786" w:rsidP="00B64786">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04491383" w14:textId="77777777" w:rsidR="00B64786" w:rsidRPr="000E4E7F" w:rsidRDefault="00B64786" w:rsidP="00B64786">
      <w:pPr>
        <w:pStyle w:val="PL"/>
        <w:shd w:val="clear" w:color="auto" w:fill="E6E6E6"/>
      </w:pPr>
      <w:r w:rsidRPr="000E4E7F">
        <w:tab/>
        <w:t>fdd-Add-UE-EUTRA-Capabilities-v1310</w:t>
      </w:r>
      <w:r w:rsidRPr="000E4E7F">
        <w:tab/>
        <w:t>UE-EUTRA-CapabilityAddXDD-Mode-v1310</w:t>
      </w:r>
      <w:r w:rsidRPr="000E4E7F">
        <w:tab/>
        <w:t>OPTIONAL,</w:t>
      </w:r>
    </w:p>
    <w:p w14:paraId="027E3434" w14:textId="77777777" w:rsidR="00B64786" w:rsidRPr="000E4E7F" w:rsidRDefault="00B64786" w:rsidP="00B64786">
      <w:pPr>
        <w:pStyle w:val="PL"/>
        <w:shd w:val="clear" w:color="auto" w:fill="E6E6E6"/>
      </w:pPr>
      <w:r w:rsidRPr="000E4E7F">
        <w:tab/>
        <w:t>tdd-Add-UE-EUTRA-Capabilities-v1310</w:t>
      </w:r>
      <w:r w:rsidRPr="000E4E7F">
        <w:tab/>
        <w:t>UE-EUTRA-CapabilityAddXDD-Mode-v1310</w:t>
      </w:r>
      <w:r w:rsidRPr="000E4E7F">
        <w:tab/>
        <w:t>OPTIONAL,</w:t>
      </w:r>
    </w:p>
    <w:p w14:paraId="3EA5576D"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6817D4B4" w14:textId="77777777" w:rsidR="00B64786" w:rsidRPr="000E4E7F" w:rsidRDefault="00B64786" w:rsidP="00B64786">
      <w:pPr>
        <w:pStyle w:val="PL"/>
        <w:shd w:val="clear" w:color="auto" w:fill="E6E6E6"/>
      </w:pPr>
      <w:r w:rsidRPr="000E4E7F">
        <w:t>}</w:t>
      </w:r>
    </w:p>
    <w:p w14:paraId="7547E1A4" w14:textId="77777777" w:rsidR="00B64786" w:rsidRPr="000E4E7F" w:rsidRDefault="00B64786" w:rsidP="00B64786">
      <w:pPr>
        <w:pStyle w:val="PL"/>
        <w:shd w:val="clear" w:color="auto" w:fill="E6E6E6"/>
      </w:pPr>
    </w:p>
    <w:p w14:paraId="61A85221" w14:textId="77777777" w:rsidR="00B64786" w:rsidRPr="000E4E7F" w:rsidRDefault="00B64786" w:rsidP="00B64786">
      <w:pPr>
        <w:pStyle w:val="PL"/>
        <w:shd w:val="clear" w:color="auto" w:fill="E6E6E6"/>
      </w:pPr>
      <w:r w:rsidRPr="000E4E7F">
        <w:t>UE-EUTRA-Capability-v1320-IEs ::= SEQUENCE {</w:t>
      </w:r>
    </w:p>
    <w:p w14:paraId="11639814" w14:textId="77777777" w:rsidR="00B64786" w:rsidRPr="000E4E7F" w:rsidRDefault="00B64786" w:rsidP="00B64786">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34CDF3CF" w14:textId="77777777" w:rsidR="00B64786" w:rsidRPr="000E4E7F" w:rsidRDefault="00B64786" w:rsidP="00B64786">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5C0F1D0C" w14:textId="77777777" w:rsidR="00B64786" w:rsidRPr="000E4E7F" w:rsidRDefault="00B64786" w:rsidP="00B64786">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4ADA2ED3" w14:textId="77777777" w:rsidR="00B64786" w:rsidRPr="000E4E7F" w:rsidRDefault="00B64786" w:rsidP="00B64786">
      <w:pPr>
        <w:pStyle w:val="PL"/>
        <w:shd w:val="clear" w:color="auto" w:fill="E6E6E6"/>
      </w:pPr>
      <w:r w:rsidRPr="000E4E7F">
        <w:tab/>
        <w:t>fdd-Add-UE-EUTRA-Capabilities-v1320</w:t>
      </w:r>
      <w:r w:rsidRPr="000E4E7F">
        <w:tab/>
        <w:t>UE-EUTRA-CapabilityAddXDD-Mode-v1320</w:t>
      </w:r>
      <w:r w:rsidRPr="000E4E7F">
        <w:tab/>
        <w:t>OPTIONAL,</w:t>
      </w:r>
    </w:p>
    <w:p w14:paraId="2F4329D9" w14:textId="77777777" w:rsidR="00B64786" w:rsidRPr="000E4E7F" w:rsidRDefault="00B64786" w:rsidP="00B64786">
      <w:pPr>
        <w:pStyle w:val="PL"/>
        <w:shd w:val="clear" w:color="auto" w:fill="E6E6E6"/>
      </w:pPr>
      <w:r w:rsidRPr="000E4E7F">
        <w:tab/>
        <w:t>tdd-Add-UE-EUTRA-Capabilities-v1320</w:t>
      </w:r>
      <w:r w:rsidRPr="000E4E7F">
        <w:tab/>
        <w:t>UE-EUTRA-CapabilityAddXDD-Mode-v1320</w:t>
      </w:r>
      <w:r w:rsidRPr="000E4E7F">
        <w:tab/>
        <w:t>OPTIONAL,</w:t>
      </w:r>
    </w:p>
    <w:p w14:paraId="3EA93177"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7BDB6E94" w14:textId="77777777" w:rsidR="00B64786" w:rsidRPr="000E4E7F" w:rsidRDefault="00B64786" w:rsidP="00B64786">
      <w:pPr>
        <w:pStyle w:val="PL"/>
        <w:shd w:val="clear" w:color="auto" w:fill="E6E6E6"/>
      </w:pPr>
      <w:r w:rsidRPr="000E4E7F">
        <w:t>}</w:t>
      </w:r>
    </w:p>
    <w:p w14:paraId="2C2E277E" w14:textId="77777777" w:rsidR="00B64786" w:rsidRPr="000E4E7F" w:rsidRDefault="00B64786" w:rsidP="00B64786">
      <w:pPr>
        <w:pStyle w:val="PL"/>
        <w:shd w:val="clear" w:color="auto" w:fill="E6E6E6"/>
      </w:pPr>
    </w:p>
    <w:p w14:paraId="01ADCCD7" w14:textId="77777777" w:rsidR="00B64786" w:rsidRPr="000E4E7F" w:rsidRDefault="00B64786" w:rsidP="00B64786">
      <w:pPr>
        <w:pStyle w:val="PL"/>
        <w:shd w:val="clear" w:color="auto" w:fill="E6E6E6"/>
      </w:pPr>
      <w:r w:rsidRPr="000E4E7F">
        <w:t>UE-EUTRA-Capability-v1330-IEs ::= SEQUENCE {</w:t>
      </w:r>
    </w:p>
    <w:p w14:paraId="03981333" w14:textId="77777777" w:rsidR="00B64786" w:rsidRPr="000E4E7F" w:rsidRDefault="00B64786" w:rsidP="00B64786">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7C253CC1" w14:textId="77777777" w:rsidR="00B64786" w:rsidRPr="000E4E7F" w:rsidRDefault="00B64786" w:rsidP="00B64786">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3B98B5E9" w14:textId="77777777" w:rsidR="00B64786" w:rsidRPr="000E4E7F" w:rsidRDefault="00B64786" w:rsidP="00B64786">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6C87754C"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23ABD3A8" w14:textId="77777777" w:rsidR="00B64786" w:rsidRPr="000E4E7F" w:rsidRDefault="00B64786" w:rsidP="00B64786">
      <w:pPr>
        <w:pStyle w:val="PL"/>
        <w:shd w:val="clear" w:color="auto" w:fill="E6E6E6"/>
      </w:pPr>
      <w:r w:rsidRPr="000E4E7F">
        <w:t>}</w:t>
      </w:r>
    </w:p>
    <w:p w14:paraId="11E38F01" w14:textId="77777777" w:rsidR="00B64786" w:rsidRPr="000E4E7F" w:rsidRDefault="00B64786" w:rsidP="00B64786">
      <w:pPr>
        <w:pStyle w:val="PL"/>
        <w:shd w:val="clear" w:color="auto" w:fill="E6E6E6"/>
      </w:pPr>
    </w:p>
    <w:p w14:paraId="61F1CAF7" w14:textId="77777777" w:rsidR="00B64786" w:rsidRPr="000E4E7F" w:rsidRDefault="00B64786" w:rsidP="00B64786">
      <w:pPr>
        <w:pStyle w:val="PL"/>
        <w:shd w:val="clear" w:color="auto" w:fill="E6E6E6"/>
      </w:pPr>
      <w:r w:rsidRPr="000E4E7F">
        <w:t>UE-EUTRA-Capability-v1340-IEs ::= SEQUENCE {</w:t>
      </w:r>
    </w:p>
    <w:p w14:paraId="14044903" w14:textId="77777777" w:rsidR="00B64786" w:rsidRPr="000E4E7F" w:rsidRDefault="00B64786" w:rsidP="00B64786">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0371C56B"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3EAF5EBB" w14:textId="77777777" w:rsidR="00B64786" w:rsidRPr="000E4E7F" w:rsidRDefault="00B64786" w:rsidP="00B64786">
      <w:pPr>
        <w:pStyle w:val="PL"/>
        <w:shd w:val="clear" w:color="auto" w:fill="E6E6E6"/>
      </w:pPr>
      <w:r w:rsidRPr="000E4E7F">
        <w:t>}</w:t>
      </w:r>
    </w:p>
    <w:p w14:paraId="68D20300" w14:textId="77777777" w:rsidR="00B64786" w:rsidRPr="000E4E7F" w:rsidRDefault="00B64786" w:rsidP="00B64786">
      <w:pPr>
        <w:pStyle w:val="PL"/>
        <w:shd w:val="clear" w:color="auto" w:fill="E6E6E6"/>
      </w:pPr>
    </w:p>
    <w:p w14:paraId="5BC9F363" w14:textId="77777777" w:rsidR="00B64786" w:rsidRPr="000E4E7F" w:rsidRDefault="00B64786" w:rsidP="00B64786">
      <w:pPr>
        <w:pStyle w:val="PL"/>
        <w:shd w:val="clear" w:color="auto" w:fill="E6E6E6"/>
      </w:pPr>
      <w:r w:rsidRPr="000E4E7F">
        <w:t>UE-EUTRA-Capability-v1350-IEs ::= SEQUENCE {</w:t>
      </w:r>
    </w:p>
    <w:p w14:paraId="6D8AF561" w14:textId="77777777" w:rsidR="00B64786" w:rsidRPr="000E4E7F" w:rsidRDefault="00B64786" w:rsidP="00B64786">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06F470F8" w14:textId="77777777" w:rsidR="00B64786" w:rsidRPr="000E4E7F" w:rsidRDefault="00B64786" w:rsidP="00B64786">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6A9E8EC4" w14:textId="77777777" w:rsidR="00B64786" w:rsidRPr="000E4E7F" w:rsidRDefault="00B64786" w:rsidP="00B64786">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14:paraId="5FD7E9A4"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792B1CC1" w14:textId="77777777" w:rsidR="00B64786" w:rsidRPr="000E4E7F" w:rsidRDefault="00B64786" w:rsidP="00B64786">
      <w:pPr>
        <w:pStyle w:val="PL"/>
        <w:shd w:val="clear" w:color="auto" w:fill="E6E6E6"/>
      </w:pPr>
      <w:r w:rsidRPr="000E4E7F">
        <w:t>}</w:t>
      </w:r>
    </w:p>
    <w:p w14:paraId="05FB12B3" w14:textId="77777777" w:rsidR="00B64786" w:rsidRPr="000E4E7F" w:rsidRDefault="00B64786" w:rsidP="00B64786">
      <w:pPr>
        <w:pStyle w:val="PL"/>
        <w:shd w:val="clear" w:color="auto" w:fill="E6E6E6"/>
      </w:pPr>
    </w:p>
    <w:p w14:paraId="0C0916CD" w14:textId="77777777" w:rsidR="00B64786" w:rsidRPr="000E4E7F" w:rsidRDefault="00B64786" w:rsidP="00B64786">
      <w:pPr>
        <w:pStyle w:val="PL"/>
        <w:shd w:val="clear" w:color="auto" w:fill="E6E6E6"/>
      </w:pPr>
      <w:r w:rsidRPr="000E4E7F">
        <w:t>UE-EUTRA-Capability-v1360-IEs ::= SEQUENCE {</w:t>
      </w:r>
    </w:p>
    <w:p w14:paraId="53BC6BAC" w14:textId="77777777" w:rsidR="00B64786" w:rsidRPr="000E4E7F" w:rsidRDefault="00B64786" w:rsidP="00B64786">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7E7B7DF9"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629CA726" w14:textId="77777777" w:rsidR="00B64786" w:rsidRPr="000E4E7F" w:rsidRDefault="00B64786" w:rsidP="00B64786">
      <w:pPr>
        <w:pStyle w:val="PL"/>
        <w:shd w:val="clear" w:color="auto" w:fill="E6E6E6"/>
      </w:pPr>
      <w:r w:rsidRPr="000E4E7F">
        <w:t>}</w:t>
      </w:r>
    </w:p>
    <w:p w14:paraId="2EC55A03" w14:textId="77777777" w:rsidR="00B64786" w:rsidRPr="000E4E7F" w:rsidRDefault="00B64786" w:rsidP="00B64786">
      <w:pPr>
        <w:pStyle w:val="PL"/>
        <w:shd w:val="clear" w:color="auto" w:fill="E6E6E6"/>
      </w:pPr>
    </w:p>
    <w:p w14:paraId="641AEC92" w14:textId="77777777" w:rsidR="00B64786" w:rsidRPr="000E4E7F" w:rsidRDefault="00B64786" w:rsidP="00B64786">
      <w:pPr>
        <w:pStyle w:val="PL"/>
        <w:shd w:val="clear" w:color="auto" w:fill="E6E6E6"/>
      </w:pPr>
      <w:r w:rsidRPr="000E4E7F">
        <w:t>UE-EUTRA-Capability-v1430-IEs ::= SEQUENCE {</w:t>
      </w:r>
    </w:p>
    <w:p w14:paraId="77F281D1" w14:textId="77777777" w:rsidR="00B64786" w:rsidRPr="000E4E7F" w:rsidRDefault="00B64786" w:rsidP="00B64786">
      <w:pPr>
        <w:pStyle w:val="PL"/>
        <w:shd w:val="clear" w:color="auto" w:fill="E6E6E6"/>
      </w:pPr>
      <w:r w:rsidRPr="000E4E7F">
        <w:tab/>
        <w:t>phyLayerParameters-v1430</w:t>
      </w:r>
      <w:r w:rsidRPr="000E4E7F">
        <w:tab/>
      </w:r>
      <w:r w:rsidRPr="000E4E7F">
        <w:tab/>
      </w:r>
      <w:r w:rsidRPr="000E4E7F">
        <w:tab/>
        <w:t>PhyLayerParameters-v1430,</w:t>
      </w:r>
    </w:p>
    <w:p w14:paraId="2D6B1488" w14:textId="77777777" w:rsidR="00B64786" w:rsidRPr="000E4E7F" w:rsidRDefault="00B64786" w:rsidP="00B64786">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7FFF6491" w14:textId="77777777" w:rsidR="00B64786" w:rsidRPr="000E4E7F" w:rsidRDefault="00B64786" w:rsidP="00B64786">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03C2139A" w14:textId="77777777" w:rsidR="00B64786" w:rsidRPr="000E4E7F" w:rsidRDefault="00B64786" w:rsidP="00B64786">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4776B76A" w14:textId="77777777" w:rsidR="00B64786" w:rsidRPr="000E4E7F" w:rsidRDefault="00B64786" w:rsidP="00B64786">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30672763" w14:textId="77777777" w:rsidR="00B64786" w:rsidRPr="000E4E7F" w:rsidRDefault="00B64786" w:rsidP="00B64786">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005EDE8E" w14:textId="77777777" w:rsidR="00B64786" w:rsidRPr="000E4E7F" w:rsidRDefault="00B64786" w:rsidP="00B64786">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528C9C0A" w14:textId="77777777" w:rsidR="00B64786" w:rsidRPr="000E4E7F" w:rsidRDefault="00B64786" w:rsidP="00B64786">
      <w:pPr>
        <w:pStyle w:val="PL"/>
        <w:shd w:val="clear" w:color="auto" w:fill="E6E6E6"/>
      </w:pPr>
      <w:r w:rsidRPr="000E4E7F">
        <w:tab/>
        <w:t>rlc-Parameters-v1430</w:t>
      </w:r>
      <w:r w:rsidRPr="000E4E7F">
        <w:tab/>
      </w:r>
      <w:r w:rsidRPr="000E4E7F">
        <w:tab/>
      </w:r>
      <w:r w:rsidRPr="000E4E7F">
        <w:tab/>
      </w:r>
      <w:r w:rsidRPr="000E4E7F">
        <w:tab/>
        <w:t>RLC-Parameters-v1430,</w:t>
      </w:r>
    </w:p>
    <w:p w14:paraId="774B1D26" w14:textId="77777777" w:rsidR="00B64786" w:rsidRPr="000E4E7F" w:rsidRDefault="00B64786" w:rsidP="00B64786">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17AA2A27" w14:textId="77777777" w:rsidR="00B64786" w:rsidRPr="000E4E7F" w:rsidRDefault="00B64786" w:rsidP="00B64786">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761FCAA5" w14:textId="77777777" w:rsidR="00B64786" w:rsidRPr="000E4E7F" w:rsidRDefault="00B64786" w:rsidP="00B64786">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3CAE09C9" w14:textId="77777777" w:rsidR="00B64786" w:rsidRPr="000E4E7F" w:rsidRDefault="00B64786" w:rsidP="00B64786">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7BBA48F2" w14:textId="77777777" w:rsidR="00B64786" w:rsidRPr="000E4E7F" w:rsidRDefault="00B64786" w:rsidP="00B64786">
      <w:pPr>
        <w:pStyle w:val="PL"/>
        <w:shd w:val="clear" w:color="auto" w:fill="E6E6E6"/>
      </w:pPr>
      <w:r w:rsidRPr="000E4E7F">
        <w:tab/>
        <w:t>otherParameters-v1430</w:t>
      </w:r>
      <w:r w:rsidRPr="000E4E7F">
        <w:tab/>
      </w:r>
      <w:r w:rsidRPr="000E4E7F">
        <w:tab/>
      </w:r>
      <w:r w:rsidRPr="000E4E7F">
        <w:tab/>
      </w:r>
      <w:r w:rsidRPr="000E4E7F">
        <w:tab/>
        <w:t>Other-Parameters-v1430,</w:t>
      </w:r>
    </w:p>
    <w:p w14:paraId="348D5F74" w14:textId="77777777" w:rsidR="00B64786" w:rsidRPr="000E4E7F" w:rsidRDefault="00B64786" w:rsidP="00B64786">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2E93C294" w14:textId="77777777" w:rsidR="00B64786" w:rsidRPr="000E4E7F" w:rsidRDefault="00B64786" w:rsidP="00B64786">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759C6EA5" w14:textId="77777777" w:rsidR="00B64786" w:rsidRPr="000E4E7F" w:rsidRDefault="00B64786" w:rsidP="00B64786">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14:paraId="0D4DA9B4" w14:textId="77777777" w:rsidR="00B64786" w:rsidRPr="000E4E7F" w:rsidRDefault="00B64786" w:rsidP="00B64786">
      <w:pPr>
        <w:pStyle w:val="PL"/>
        <w:shd w:val="clear" w:color="auto" w:fill="E6E6E6"/>
      </w:pPr>
      <w:r w:rsidRPr="000E4E7F">
        <w:tab/>
        <w:t>fdd-Add-UE-EUTRA-Capabilities-v1430</w:t>
      </w:r>
      <w:r w:rsidRPr="000E4E7F">
        <w:tab/>
        <w:t>UE-EUTRA-CapabilityAddXDD-Mode-v1430</w:t>
      </w:r>
      <w:r w:rsidRPr="000E4E7F">
        <w:tab/>
      </w:r>
      <w:r w:rsidRPr="000E4E7F">
        <w:tab/>
        <w:t>OPTIONAL,</w:t>
      </w:r>
    </w:p>
    <w:p w14:paraId="7774184F" w14:textId="77777777" w:rsidR="00B64786" w:rsidRPr="000E4E7F" w:rsidRDefault="00B64786" w:rsidP="00B64786">
      <w:pPr>
        <w:pStyle w:val="PL"/>
        <w:shd w:val="clear" w:color="auto" w:fill="E6E6E6"/>
      </w:pPr>
      <w:r w:rsidRPr="000E4E7F">
        <w:tab/>
        <w:t>tdd-Add-UE-EUTRA-Capabilities-v1430</w:t>
      </w:r>
      <w:r w:rsidRPr="000E4E7F">
        <w:tab/>
        <w:t>UE-EUTRA-CapabilityAddXDD-Mode-v1430</w:t>
      </w:r>
      <w:r w:rsidRPr="000E4E7F">
        <w:tab/>
      </w:r>
      <w:r w:rsidRPr="000E4E7F">
        <w:tab/>
        <w:t>OPTIONAL,</w:t>
      </w:r>
    </w:p>
    <w:p w14:paraId="3BD57833" w14:textId="77777777" w:rsidR="00B64786" w:rsidRPr="000E4E7F" w:rsidRDefault="00B64786" w:rsidP="00B64786">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07710CC8" w14:textId="77777777" w:rsidR="00B64786" w:rsidRPr="000E4E7F" w:rsidRDefault="00B64786" w:rsidP="00B64786">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1703F660" w14:textId="77777777" w:rsidR="00B64786" w:rsidRPr="000E4E7F" w:rsidRDefault="00B64786" w:rsidP="00B64786">
      <w:pPr>
        <w:pStyle w:val="PL"/>
        <w:shd w:val="clear" w:color="auto" w:fill="E6E6E6"/>
      </w:pPr>
      <w:r w:rsidRPr="000E4E7F">
        <w:tab/>
        <w:t>ue-BasedNetwPerfMeasParameters-v1430</w:t>
      </w:r>
      <w:r w:rsidRPr="000E4E7F">
        <w:tab/>
        <w:t>UE-BasedNetwPerfMeasParameters-v1430</w:t>
      </w:r>
      <w:r w:rsidRPr="000E4E7F">
        <w:tab/>
        <w:t>OPTIONAL,</w:t>
      </w:r>
    </w:p>
    <w:p w14:paraId="0E0F90AD" w14:textId="77777777" w:rsidR="00B64786" w:rsidRPr="000E4E7F" w:rsidRDefault="00B64786" w:rsidP="00B64786">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062E017C"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2DFBB436" w14:textId="77777777" w:rsidR="00B64786" w:rsidRPr="000E4E7F" w:rsidRDefault="00B64786" w:rsidP="00B64786">
      <w:pPr>
        <w:pStyle w:val="PL"/>
        <w:shd w:val="clear" w:color="auto" w:fill="E6E6E6"/>
      </w:pPr>
      <w:r w:rsidRPr="000E4E7F">
        <w:t>}</w:t>
      </w:r>
    </w:p>
    <w:p w14:paraId="2C3D3E01" w14:textId="77777777" w:rsidR="00B64786" w:rsidRPr="000E4E7F" w:rsidRDefault="00B64786" w:rsidP="00B64786">
      <w:pPr>
        <w:pStyle w:val="PL"/>
        <w:shd w:val="clear" w:color="auto" w:fill="E6E6E6"/>
      </w:pPr>
    </w:p>
    <w:p w14:paraId="448083A8" w14:textId="77777777" w:rsidR="00B64786" w:rsidRPr="000E4E7F" w:rsidRDefault="00B64786" w:rsidP="00B64786">
      <w:pPr>
        <w:pStyle w:val="PL"/>
        <w:shd w:val="clear" w:color="auto" w:fill="E6E6E6"/>
      </w:pPr>
      <w:r w:rsidRPr="000E4E7F">
        <w:t>UE-EUTRA-Capability-v1440-IEs ::= SEQUENCE {</w:t>
      </w:r>
    </w:p>
    <w:p w14:paraId="11478EF6" w14:textId="77777777" w:rsidR="00B64786" w:rsidRPr="000E4E7F" w:rsidRDefault="00B64786" w:rsidP="00B64786">
      <w:pPr>
        <w:pStyle w:val="PL"/>
        <w:shd w:val="clear" w:color="auto" w:fill="E6E6E6"/>
      </w:pPr>
      <w:r w:rsidRPr="000E4E7F">
        <w:tab/>
        <w:t>lwa-Parameters-v1440</w:t>
      </w:r>
      <w:r w:rsidRPr="000E4E7F">
        <w:tab/>
      </w:r>
      <w:r w:rsidRPr="000E4E7F">
        <w:tab/>
      </w:r>
      <w:r w:rsidRPr="000E4E7F">
        <w:tab/>
      </w:r>
      <w:r w:rsidRPr="000E4E7F">
        <w:tab/>
        <w:t>LWA-Parameters-v1440,</w:t>
      </w:r>
    </w:p>
    <w:p w14:paraId="01443F6C" w14:textId="77777777" w:rsidR="00B64786" w:rsidRPr="000E4E7F" w:rsidRDefault="00B64786" w:rsidP="00B64786">
      <w:pPr>
        <w:pStyle w:val="PL"/>
        <w:shd w:val="clear" w:color="auto" w:fill="E6E6E6"/>
      </w:pPr>
      <w:r w:rsidRPr="000E4E7F">
        <w:tab/>
        <w:t>mac-Parameters-v1440</w:t>
      </w:r>
      <w:r w:rsidRPr="000E4E7F">
        <w:tab/>
      </w:r>
      <w:r w:rsidRPr="000E4E7F">
        <w:tab/>
      </w:r>
      <w:r w:rsidRPr="000E4E7F">
        <w:tab/>
      </w:r>
      <w:r w:rsidRPr="000E4E7F">
        <w:tab/>
        <w:t>MAC-Parameters-v1440,</w:t>
      </w:r>
    </w:p>
    <w:p w14:paraId="3241D3B9"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2264309C" w14:textId="77777777" w:rsidR="00B64786" w:rsidRPr="000E4E7F" w:rsidRDefault="00B64786" w:rsidP="00B64786">
      <w:pPr>
        <w:pStyle w:val="PL"/>
        <w:shd w:val="clear" w:color="auto" w:fill="E6E6E6"/>
      </w:pPr>
      <w:r w:rsidRPr="000E4E7F">
        <w:t>}</w:t>
      </w:r>
    </w:p>
    <w:p w14:paraId="78A98BD3" w14:textId="77777777" w:rsidR="00B64786" w:rsidRPr="000E4E7F" w:rsidRDefault="00B64786" w:rsidP="00B64786">
      <w:pPr>
        <w:pStyle w:val="PL"/>
        <w:shd w:val="clear" w:color="auto" w:fill="E6E6E6"/>
      </w:pPr>
    </w:p>
    <w:p w14:paraId="1B661A39" w14:textId="77777777" w:rsidR="00B64786" w:rsidRPr="000E4E7F" w:rsidRDefault="00B64786" w:rsidP="00B64786">
      <w:pPr>
        <w:pStyle w:val="PL"/>
        <w:shd w:val="clear" w:color="auto" w:fill="E6E6E6"/>
      </w:pPr>
      <w:r w:rsidRPr="000E4E7F">
        <w:t>UE-EUTRA-Capability-v1450-IEs ::= SEQUENCE {</w:t>
      </w:r>
    </w:p>
    <w:p w14:paraId="3708C29E" w14:textId="77777777" w:rsidR="00B64786" w:rsidRPr="000E4E7F" w:rsidRDefault="00B64786" w:rsidP="00B64786">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14:paraId="661EECEE" w14:textId="77777777" w:rsidR="00B64786" w:rsidRPr="000E4E7F" w:rsidRDefault="00B64786" w:rsidP="00B64786">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4B7455E1" w14:textId="77777777" w:rsidR="00B64786" w:rsidRPr="000E4E7F" w:rsidRDefault="00B64786" w:rsidP="00B64786">
      <w:pPr>
        <w:pStyle w:val="PL"/>
        <w:shd w:val="clear" w:color="auto" w:fill="E6E6E6"/>
      </w:pPr>
      <w:r w:rsidRPr="000E4E7F">
        <w:tab/>
        <w:t>otherParameters-v1450</w:t>
      </w:r>
      <w:r w:rsidRPr="000E4E7F">
        <w:tab/>
      </w:r>
      <w:r w:rsidRPr="000E4E7F">
        <w:tab/>
      </w:r>
      <w:r w:rsidRPr="000E4E7F">
        <w:tab/>
      </w:r>
      <w:r w:rsidRPr="000E4E7F">
        <w:tab/>
        <w:t>OtherParameters-v1450,</w:t>
      </w:r>
    </w:p>
    <w:p w14:paraId="490F7666" w14:textId="77777777" w:rsidR="00B64786" w:rsidRPr="000E4E7F" w:rsidRDefault="00B64786" w:rsidP="00B64786">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713E02D7"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72FFDF7F" w14:textId="77777777" w:rsidR="00B64786" w:rsidRPr="000E4E7F" w:rsidRDefault="00B64786" w:rsidP="00B64786">
      <w:pPr>
        <w:pStyle w:val="PL"/>
        <w:shd w:val="clear" w:color="auto" w:fill="E6E6E6"/>
      </w:pPr>
      <w:r w:rsidRPr="000E4E7F">
        <w:t>}</w:t>
      </w:r>
    </w:p>
    <w:p w14:paraId="5D2E12D5" w14:textId="77777777" w:rsidR="00B64786" w:rsidRPr="000E4E7F" w:rsidRDefault="00B64786" w:rsidP="00B64786">
      <w:pPr>
        <w:pStyle w:val="PL"/>
        <w:shd w:val="clear" w:color="auto" w:fill="E6E6E6"/>
      </w:pPr>
    </w:p>
    <w:p w14:paraId="4B954D6B" w14:textId="77777777" w:rsidR="00B64786" w:rsidRPr="000E4E7F" w:rsidRDefault="00B64786" w:rsidP="00B64786">
      <w:pPr>
        <w:pStyle w:val="PL"/>
        <w:shd w:val="clear" w:color="auto" w:fill="E6E6E6"/>
      </w:pPr>
      <w:r w:rsidRPr="000E4E7F">
        <w:t>UE-EUTRA-Capability-v1460-IEs ::= SEQUENCE {</w:t>
      </w:r>
    </w:p>
    <w:p w14:paraId="39C7EC1F" w14:textId="77777777" w:rsidR="00B64786" w:rsidRPr="000E4E7F" w:rsidRDefault="00B64786" w:rsidP="00B64786">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45BA2A77" w14:textId="77777777" w:rsidR="00B64786" w:rsidRPr="000E4E7F" w:rsidRDefault="00B64786" w:rsidP="00B64786">
      <w:pPr>
        <w:pStyle w:val="PL"/>
        <w:shd w:val="clear" w:color="auto" w:fill="E6E6E6"/>
      </w:pPr>
      <w:r w:rsidRPr="000E4E7F">
        <w:tab/>
        <w:t>otherParameters-v1460</w:t>
      </w:r>
      <w:r w:rsidRPr="000E4E7F">
        <w:tab/>
      </w:r>
      <w:r w:rsidRPr="000E4E7F">
        <w:tab/>
      </w:r>
      <w:r w:rsidRPr="000E4E7F">
        <w:tab/>
      </w:r>
      <w:r w:rsidRPr="000E4E7F">
        <w:tab/>
        <w:t>Other-Parameters-v1460,</w:t>
      </w:r>
    </w:p>
    <w:p w14:paraId="11FC02D5"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0C055290" w14:textId="77777777" w:rsidR="00B64786" w:rsidRPr="000E4E7F" w:rsidRDefault="00B64786" w:rsidP="00B64786">
      <w:pPr>
        <w:pStyle w:val="PL"/>
        <w:shd w:val="clear" w:color="auto" w:fill="E6E6E6"/>
      </w:pPr>
      <w:r w:rsidRPr="000E4E7F">
        <w:t>}</w:t>
      </w:r>
    </w:p>
    <w:p w14:paraId="433D2618" w14:textId="77777777" w:rsidR="00B64786" w:rsidRPr="000E4E7F" w:rsidRDefault="00B64786" w:rsidP="00B64786">
      <w:pPr>
        <w:pStyle w:val="PL"/>
        <w:shd w:val="clear" w:color="auto" w:fill="E6E6E6"/>
      </w:pPr>
    </w:p>
    <w:p w14:paraId="1BEB4103" w14:textId="77777777" w:rsidR="00B64786" w:rsidRPr="000E4E7F" w:rsidRDefault="00B64786" w:rsidP="00B64786">
      <w:pPr>
        <w:pStyle w:val="PL"/>
        <w:shd w:val="clear" w:color="auto" w:fill="E6E6E6"/>
      </w:pPr>
      <w:r w:rsidRPr="000E4E7F">
        <w:t>UE-EUTRA-Capability-v1510-IEs ::= SEQUENCE {</w:t>
      </w:r>
    </w:p>
    <w:p w14:paraId="2B29BED9" w14:textId="77777777" w:rsidR="00B64786" w:rsidRPr="000E4E7F" w:rsidRDefault="00B64786" w:rsidP="00B64786">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7B8B4B7E" w14:textId="77777777" w:rsidR="00B64786" w:rsidRPr="000E4E7F" w:rsidRDefault="00B64786" w:rsidP="00B64786">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29DC179D" w14:textId="77777777" w:rsidR="00B64786" w:rsidRPr="000E4E7F" w:rsidRDefault="00B64786" w:rsidP="00B64786">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7B8298CE" w14:textId="77777777" w:rsidR="00B64786" w:rsidRPr="000E4E7F" w:rsidRDefault="00B64786" w:rsidP="00B64786">
      <w:pPr>
        <w:pStyle w:val="PL"/>
        <w:shd w:val="clear" w:color="auto" w:fill="E6E6E6"/>
      </w:pPr>
      <w:r w:rsidRPr="000E4E7F">
        <w:tab/>
        <w:t>fdd-Add-UE-EUTRA-Capabilities-v1510</w:t>
      </w:r>
      <w:r w:rsidRPr="000E4E7F">
        <w:tab/>
      </w:r>
      <w:r w:rsidRPr="000E4E7F">
        <w:tab/>
        <w:t>UE-EUTRA-CapabilityAddXDD-Mode-v1510</w:t>
      </w:r>
      <w:r w:rsidRPr="000E4E7F">
        <w:tab/>
        <w:t>OPTIONAL,</w:t>
      </w:r>
    </w:p>
    <w:p w14:paraId="5C2D0E92" w14:textId="77777777" w:rsidR="00B64786" w:rsidRPr="000E4E7F" w:rsidRDefault="00B64786" w:rsidP="00B64786">
      <w:pPr>
        <w:pStyle w:val="PL"/>
        <w:shd w:val="clear" w:color="auto" w:fill="E6E6E6"/>
      </w:pPr>
      <w:r w:rsidRPr="000E4E7F">
        <w:tab/>
        <w:t>tdd-Add-UE-EUTRA-Capabilities-v1510</w:t>
      </w:r>
      <w:r w:rsidRPr="000E4E7F">
        <w:tab/>
      </w:r>
      <w:r w:rsidRPr="000E4E7F">
        <w:tab/>
        <w:t>UE-EUTRA-CapabilityAddXDD-Mode-v1510</w:t>
      </w:r>
      <w:r w:rsidRPr="000E4E7F">
        <w:tab/>
        <w:t>OPTIONAL,</w:t>
      </w:r>
    </w:p>
    <w:p w14:paraId="4794DB11"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34A507D3" w14:textId="77777777" w:rsidR="00B64786" w:rsidRPr="000E4E7F" w:rsidRDefault="00B64786" w:rsidP="00B64786">
      <w:pPr>
        <w:pStyle w:val="PL"/>
        <w:shd w:val="clear" w:color="auto" w:fill="E6E6E6"/>
      </w:pPr>
      <w:r w:rsidRPr="000E4E7F">
        <w:t>}</w:t>
      </w:r>
    </w:p>
    <w:p w14:paraId="3A29EBAA" w14:textId="77777777" w:rsidR="00B64786" w:rsidRPr="000E4E7F" w:rsidRDefault="00B64786" w:rsidP="00B64786">
      <w:pPr>
        <w:pStyle w:val="PL"/>
        <w:shd w:val="clear" w:color="auto" w:fill="E6E6E6"/>
      </w:pPr>
    </w:p>
    <w:p w14:paraId="7542B391" w14:textId="77777777" w:rsidR="00B64786" w:rsidRPr="000E4E7F" w:rsidRDefault="00B64786" w:rsidP="00B64786">
      <w:pPr>
        <w:pStyle w:val="PL"/>
        <w:shd w:val="clear" w:color="auto" w:fill="E6E6E6"/>
      </w:pPr>
      <w:r w:rsidRPr="000E4E7F">
        <w:t>UE-EUTRA-Capability-v1520-IEs ::= SEQUENCE {</w:t>
      </w:r>
    </w:p>
    <w:p w14:paraId="1AEFC793" w14:textId="77777777" w:rsidR="00B64786" w:rsidRPr="000E4E7F" w:rsidRDefault="00B64786" w:rsidP="00B64786">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14:paraId="7BC81CA7"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47003318" w14:textId="77777777" w:rsidR="00B64786" w:rsidRPr="000E4E7F" w:rsidRDefault="00B64786" w:rsidP="00B64786">
      <w:pPr>
        <w:pStyle w:val="PL"/>
        <w:shd w:val="clear" w:color="auto" w:fill="E6E6E6"/>
      </w:pPr>
      <w:r w:rsidRPr="000E4E7F">
        <w:t>}</w:t>
      </w:r>
    </w:p>
    <w:p w14:paraId="6DB50671" w14:textId="77777777" w:rsidR="00B64786" w:rsidRPr="000E4E7F" w:rsidRDefault="00B64786" w:rsidP="00B64786">
      <w:pPr>
        <w:pStyle w:val="PL"/>
        <w:shd w:val="clear" w:color="auto" w:fill="E6E6E6"/>
      </w:pPr>
    </w:p>
    <w:p w14:paraId="54C51E60" w14:textId="77777777" w:rsidR="00B64786" w:rsidRPr="000E4E7F" w:rsidRDefault="00B64786" w:rsidP="00B64786">
      <w:pPr>
        <w:pStyle w:val="PL"/>
        <w:shd w:val="clear" w:color="auto" w:fill="E6E6E6"/>
      </w:pPr>
      <w:r w:rsidRPr="000E4E7F">
        <w:lastRenderedPageBreak/>
        <w:t>UE-EUTRA-Capability-v1530-IEs ::= SEQUENCE {</w:t>
      </w:r>
    </w:p>
    <w:p w14:paraId="292B367F" w14:textId="77777777" w:rsidR="00B64786" w:rsidRPr="000E4E7F" w:rsidRDefault="00B64786" w:rsidP="00B64786">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79D67602" w14:textId="77777777" w:rsidR="00B64786" w:rsidRPr="000E4E7F" w:rsidRDefault="00B64786" w:rsidP="00B64786">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337A1CB2" w14:textId="77777777" w:rsidR="00B64786" w:rsidRPr="000E4E7F" w:rsidRDefault="00B64786" w:rsidP="00B64786">
      <w:pPr>
        <w:pStyle w:val="PL"/>
        <w:shd w:val="clear" w:color="auto" w:fill="E6E6E6"/>
      </w:pPr>
      <w:r w:rsidRPr="000E4E7F">
        <w:tab/>
        <w:t>neighCellSI-AcquisitionParameters-v1530</w:t>
      </w:r>
      <w:r w:rsidRPr="000E4E7F">
        <w:tab/>
        <w:t>NeighCellSI-AcquisitionParameters-v1530</w:t>
      </w:r>
      <w:r w:rsidRPr="000E4E7F">
        <w:tab/>
        <w:t>OPTIONAL,</w:t>
      </w:r>
    </w:p>
    <w:p w14:paraId="6EAB96C7" w14:textId="77777777" w:rsidR="00B64786" w:rsidRPr="000E4E7F" w:rsidRDefault="00B64786" w:rsidP="00B64786">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47C44063" w14:textId="77777777" w:rsidR="00B64786" w:rsidRPr="000E4E7F" w:rsidRDefault="00B64786" w:rsidP="00B64786">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4EE6E59D" w14:textId="77777777" w:rsidR="00B64786" w:rsidRPr="000E4E7F" w:rsidRDefault="00B64786" w:rsidP="00B64786">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0B03951A" w14:textId="77777777" w:rsidR="00B64786" w:rsidRPr="000E4E7F" w:rsidRDefault="00B64786" w:rsidP="00B64786">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237BAA7D" w14:textId="77777777" w:rsidR="00B64786" w:rsidRPr="000E4E7F" w:rsidRDefault="00B64786" w:rsidP="00B64786">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5A483F0C" w14:textId="77777777" w:rsidR="00B64786" w:rsidRPr="000E4E7F" w:rsidRDefault="00B64786" w:rsidP="00B64786">
      <w:pPr>
        <w:pStyle w:val="PL"/>
        <w:shd w:val="clear" w:color="auto" w:fill="E6E6E6"/>
      </w:pPr>
      <w:r w:rsidRPr="000E4E7F">
        <w:tab/>
        <w:t>ue-BasedNetwPerfMeasParameters-v1530</w:t>
      </w:r>
      <w:r w:rsidRPr="000E4E7F">
        <w:tab/>
        <w:t>UE-BasedNetwPerfMeasParameters-v1530</w:t>
      </w:r>
      <w:r w:rsidRPr="000E4E7F">
        <w:tab/>
        <w:t>OPTIONAL,</w:t>
      </w:r>
    </w:p>
    <w:p w14:paraId="20A78DB2" w14:textId="77777777" w:rsidR="00B64786" w:rsidRPr="000E4E7F" w:rsidRDefault="00B64786" w:rsidP="00B64786">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56F3B370" w14:textId="77777777" w:rsidR="00B64786" w:rsidRPr="000E4E7F" w:rsidRDefault="00B64786" w:rsidP="00B64786">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5E37BE5B" w14:textId="77777777" w:rsidR="00B64786" w:rsidRPr="000E4E7F" w:rsidRDefault="00B64786" w:rsidP="00B64786">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B8E8DC4" w14:textId="77777777" w:rsidR="00B64786" w:rsidRPr="000E4E7F" w:rsidRDefault="00B64786" w:rsidP="00B64786">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6E15079" w14:textId="77777777" w:rsidR="00B64786" w:rsidRPr="000E4E7F" w:rsidRDefault="00B64786" w:rsidP="00B64786">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4CD91B9B" w14:textId="77777777" w:rsidR="00B64786" w:rsidRPr="000E4E7F" w:rsidRDefault="00B64786" w:rsidP="00B64786">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4004E77E" w14:textId="77777777" w:rsidR="00B64786" w:rsidRPr="000E4E7F" w:rsidRDefault="00B64786" w:rsidP="00B64786">
      <w:pPr>
        <w:pStyle w:val="PL"/>
        <w:shd w:val="clear" w:color="auto" w:fill="E6E6E6"/>
      </w:pPr>
      <w:r w:rsidRPr="000E4E7F">
        <w:tab/>
        <w:t>fdd-Add-UE-EUTRA-Capabilities-v1530</w:t>
      </w:r>
      <w:r w:rsidRPr="000E4E7F">
        <w:tab/>
      </w:r>
      <w:r w:rsidRPr="000E4E7F">
        <w:tab/>
        <w:t>UE-EUTRA-CapabilityAddXDD-Mode-v1530</w:t>
      </w:r>
      <w:r w:rsidRPr="000E4E7F">
        <w:tab/>
        <w:t>OPTIONAL,</w:t>
      </w:r>
    </w:p>
    <w:p w14:paraId="1731B2FA" w14:textId="77777777" w:rsidR="00B64786" w:rsidRPr="000E4E7F" w:rsidRDefault="00B64786" w:rsidP="00B64786">
      <w:pPr>
        <w:pStyle w:val="PL"/>
        <w:shd w:val="clear" w:color="auto" w:fill="E6E6E6"/>
      </w:pPr>
      <w:r w:rsidRPr="000E4E7F">
        <w:tab/>
        <w:t>tdd-Add-UE-EUTRA-Capabilities-v1530</w:t>
      </w:r>
      <w:r w:rsidRPr="000E4E7F">
        <w:tab/>
      </w:r>
      <w:r w:rsidRPr="000E4E7F">
        <w:tab/>
        <w:t>UE-EUTRA-CapabilityAddXDD-Mode-v1530</w:t>
      </w:r>
      <w:r w:rsidRPr="000E4E7F">
        <w:tab/>
        <w:t>OPTIONAL,</w:t>
      </w:r>
    </w:p>
    <w:p w14:paraId="68ABF15E"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2757871B" w14:textId="77777777" w:rsidR="00B64786" w:rsidRPr="000E4E7F" w:rsidRDefault="00B64786" w:rsidP="00B64786">
      <w:pPr>
        <w:pStyle w:val="PL"/>
        <w:shd w:val="clear" w:color="auto" w:fill="E6E6E6"/>
        <w:rPr>
          <w:lang w:eastAsia="en-US"/>
        </w:rPr>
      </w:pPr>
      <w:r w:rsidRPr="000E4E7F">
        <w:t>}</w:t>
      </w:r>
    </w:p>
    <w:p w14:paraId="63E6D61F" w14:textId="77777777" w:rsidR="00B64786" w:rsidRPr="000E4E7F" w:rsidRDefault="00B64786" w:rsidP="00B64786">
      <w:pPr>
        <w:pStyle w:val="PL"/>
        <w:shd w:val="clear" w:color="auto" w:fill="E6E6E6"/>
      </w:pPr>
    </w:p>
    <w:p w14:paraId="29B14FC2" w14:textId="77777777" w:rsidR="00B64786" w:rsidRPr="000E4E7F" w:rsidRDefault="00B64786" w:rsidP="00B64786">
      <w:pPr>
        <w:pStyle w:val="PL"/>
        <w:shd w:val="clear" w:color="auto" w:fill="E6E6E6"/>
      </w:pPr>
      <w:r w:rsidRPr="000E4E7F">
        <w:t>UE-EUTRA-Capability-v1540-IEs ::= SEQUENCE {</w:t>
      </w:r>
    </w:p>
    <w:p w14:paraId="124D9FEB" w14:textId="77777777" w:rsidR="00B64786" w:rsidRPr="000E4E7F" w:rsidRDefault="00B64786" w:rsidP="00B64786">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46FCB710" w14:textId="77777777" w:rsidR="00B64786" w:rsidRPr="000E4E7F" w:rsidRDefault="00B64786" w:rsidP="00B64786">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6807BF98" w14:textId="77777777" w:rsidR="00B64786" w:rsidRPr="000E4E7F" w:rsidRDefault="00B64786" w:rsidP="00B64786">
      <w:pPr>
        <w:pStyle w:val="PL"/>
        <w:shd w:val="clear" w:color="auto" w:fill="E6E6E6"/>
      </w:pPr>
      <w:r w:rsidRPr="000E4E7F">
        <w:tab/>
        <w:t>fdd-Add-UE-EUTRA-Capabilities-v1540</w:t>
      </w:r>
      <w:r w:rsidRPr="000E4E7F">
        <w:tab/>
      </w:r>
      <w:r w:rsidRPr="000E4E7F">
        <w:tab/>
        <w:t>UE-EUTRA-CapabilityAddXDD-Mode-v1540</w:t>
      </w:r>
      <w:r w:rsidRPr="000E4E7F">
        <w:tab/>
        <w:t>OPTIONAL,</w:t>
      </w:r>
    </w:p>
    <w:p w14:paraId="0C4E21CF" w14:textId="77777777" w:rsidR="00B64786" w:rsidRPr="000E4E7F" w:rsidRDefault="00B64786" w:rsidP="00B64786">
      <w:pPr>
        <w:pStyle w:val="PL"/>
        <w:shd w:val="clear" w:color="auto" w:fill="E6E6E6"/>
      </w:pPr>
      <w:r w:rsidRPr="000E4E7F">
        <w:tab/>
        <w:t>tdd-Add-UE-EUTRA-Capabilities-v1540</w:t>
      </w:r>
      <w:r w:rsidRPr="000E4E7F">
        <w:tab/>
      </w:r>
      <w:r w:rsidRPr="000E4E7F">
        <w:tab/>
        <w:t>UE-EUTRA-CapabilityAddXDD-Mode-v1540</w:t>
      </w:r>
      <w:r w:rsidRPr="000E4E7F">
        <w:tab/>
        <w:t>OPTIONAL,</w:t>
      </w:r>
    </w:p>
    <w:p w14:paraId="2C73B1C8" w14:textId="77777777" w:rsidR="00B64786" w:rsidRPr="000E4E7F" w:rsidRDefault="00B64786" w:rsidP="00B64786">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6D78063E" w14:textId="77777777" w:rsidR="00B64786" w:rsidRPr="000E4E7F" w:rsidRDefault="00B64786" w:rsidP="00B64786">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30946865"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4875A583" w14:textId="77777777" w:rsidR="00B64786" w:rsidRPr="000E4E7F" w:rsidRDefault="00B64786" w:rsidP="00B64786">
      <w:pPr>
        <w:pStyle w:val="PL"/>
        <w:shd w:val="clear" w:color="auto" w:fill="E6E6E6"/>
      </w:pPr>
      <w:r w:rsidRPr="000E4E7F">
        <w:t>}</w:t>
      </w:r>
    </w:p>
    <w:p w14:paraId="645B5C9E" w14:textId="77777777" w:rsidR="00B64786" w:rsidRPr="000E4E7F" w:rsidRDefault="00B64786" w:rsidP="00B64786">
      <w:pPr>
        <w:pStyle w:val="PL"/>
        <w:shd w:val="clear" w:color="auto" w:fill="E6E6E6"/>
      </w:pPr>
    </w:p>
    <w:p w14:paraId="1FFD04EC" w14:textId="77777777" w:rsidR="00B64786" w:rsidRPr="000E4E7F" w:rsidRDefault="00B64786" w:rsidP="00B64786">
      <w:pPr>
        <w:pStyle w:val="PL"/>
        <w:shd w:val="clear" w:color="auto" w:fill="E6E6E6"/>
      </w:pPr>
      <w:r w:rsidRPr="000E4E7F">
        <w:t>UE-EUTRA-Capability-v1550-IEs ::= SEQUENCE {</w:t>
      </w:r>
    </w:p>
    <w:p w14:paraId="48B29E50" w14:textId="77777777" w:rsidR="00B64786" w:rsidRPr="000E4E7F" w:rsidRDefault="00B64786" w:rsidP="00B64786">
      <w:pPr>
        <w:pStyle w:val="PL"/>
        <w:shd w:val="clear" w:color="auto" w:fill="E6E6E6"/>
      </w:pPr>
      <w:r w:rsidRPr="000E4E7F">
        <w:tab/>
        <w:t>neighCellSI-AcquisitionParameters-v1550</w:t>
      </w:r>
      <w:r w:rsidRPr="000E4E7F">
        <w:tab/>
        <w:t>NeighCellSI-AcquisitionParameters-v1550</w:t>
      </w:r>
      <w:r w:rsidRPr="000E4E7F">
        <w:tab/>
        <w:t>OPTIONAL,</w:t>
      </w:r>
    </w:p>
    <w:p w14:paraId="07702EF8" w14:textId="77777777" w:rsidR="00B64786" w:rsidRPr="000E4E7F" w:rsidRDefault="00B64786" w:rsidP="00B64786">
      <w:pPr>
        <w:pStyle w:val="PL"/>
        <w:shd w:val="clear" w:color="auto" w:fill="E6E6E6"/>
      </w:pPr>
      <w:r w:rsidRPr="000E4E7F">
        <w:tab/>
        <w:t>phyLayerParameters-v1550</w:t>
      </w:r>
      <w:r w:rsidRPr="000E4E7F">
        <w:tab/>
      </w:r>
      <w:r w:rsidRPr="000E4E7F">
        <w:tab/>
      </w:r>
      <w:r w:rsidRPr="000E4E7F">
        <w:tab/>
      </w:r>
      <w:r w:rsidRPr="000E4E7F">
        <w:tab/>
        <w:t>PhyLayerParameters-v1550,</w:t>
      </w:r>
    </w:p>
    <w:p w14:paraId="75C693A4" w14:textId="77777777" w:rsidR="00B64786" w:rsidRPr="000E4E7F" w:rsidRDefault="00B64786" w:rsidP="00B64786">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5E1AF994" w14:textId="77777777" w:rsidR="00B64786" w:rsidRPr="000E4E7F" w:rsidRDefault="00B64786" w:rsidP="00B64786">
      <w:pPr>
        <w:pStyle w:val="PL"/>
        <w:shd w:val="clear" w:color="auto" w:fill="E6E6E6"/>
      </w:pPr>
      <w:r w:rsidRPr="000E4E7F">
        <w:tab/>
        <w:t>fdd-Add-UE-EUTRA-Capabilities-v1550</w:t>
      </w:r>
      <w:r w:rsidRPr="000E4E7F">
        <w:tab/>
      </w:r>
      <w:r w:rsidRPr="000E4E7F">
        <w:tab/>
        <w:t>UE-EUTRA-CapabilityAddXDD-Mode-v1550,</w:t>
      </w:r>
    </w:p>
    <w:p w14:paraId="4BE59E79" w14:textId="77777777" w:rsidR="00B64786" w:rsidRPr="000E4E7F" w:rsidRDefault="00B64786" w:rsidP="00B64786">
      <w:pPr>
        <w:pStyle w:val="PL"/>
        <w:shd w:val="clear" w:color="auto" w:fill="E6E6E6"/>
      </w:pPr>
      <w:r w:rsidRPr="000E4E7F">
        <w:tab/>
        <w:t>tdd-Add-UE-EUTRA-Capabilities-v1550</w:t>
      </w:r>
      <w:r w:rsidRPr="000E4E7F">
        <w:tab/>
      </w:r>
      <w:r w:rsidRPr="000E4E7F">
        <w:tab/>
        <w:t>UE-EUTRA-CapabilityAddXDD-Mode-v1550,</w:t>
      </w:r>
    </w:p>
    <w:p w14:paraId="42FD5D86"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0CF9C828" w14:textId="77777777" w:rsidR="00B64786" w:rsidRPr="000E4E7F" w:rsidRDefault="00B64786" w:rsidP="00B64786">
      <w:pPr>
        <w:pStyle w:val="PL"/>
        <w:shd w:val="clear" w:color="auto" w:fill="E6E6E6"/>
      </w:pPr>
      <w:r w:rsidRPr="000E4E7F">
        <w:t>}</w:t>
      </w:r>
    </w:p>
    <w:p w14:paraId="65805E47" w14:textId="77777777" w:rsidR="00B64786" w:rsidRPr="000E4E7F" w:rsidRDefault="00B64786" w:rsidP="00B64786">
      <w:pPr>
        <w:pStyle w:val="PL"/>
        <w:shd w:val="clear" w:color="auto" w:fill="E6E6E6"/>
      </w:pPr>
    </w:p>
    <w:p w14:paraId="08ADA908" w14:textId="77777777" w:rsidR="00B64786" w:rsidRPr="000E4E7F" w:rsidRDefault="00B64786" w:rsidP="00B64786">
      <w:pPr>
        <w:pStyle w:val="PL"/>
        <w:shd w:val="clear" w:color="auto" w:fill="E6E6E6"/>
      </w:pPr>
      <w:r w:rsidRPr="000E4E7F">
        <w:t>UE-EUTRA-Capability-v1560-IEs ::= SEQUENCE {</w:t>
      </w:r>
    </w:p>
    <w:p w14:paraId="093A4637" w14:textId="77777777" w:rsidR="00B64786" w:rsidRPr="000E4E7F" w:rsidRDefault="00B64786" w:rsidP="00B64786">
      <w:pPr>
        <w:pStyle w:val="PL"/>
        <w:shd w:val="clear" w:color="auto" w:fill="E6E6E6"/>
      </w:pPr>
      <w:r w:rsidRPr="000E4E7F">
        <w:tab/>
        <w:t>pdcp-ParametersNR-v1560</w:t>
      </w:r>
      <w:r w:rsidRPr="000E4E7F">
        <w:tab/>
      </w:r>
      <w:r w:rsidRPr="000E4E7F">
        <w:tab/>
      </w:r>
      <w:r w:rsidRPr="000E4E7F">
        <w:tab/>
      </w:r>
      <w:r w:rsidRPr="000E4E7F">
        <w:tab/>
        <w:t>PDCP-ParametersNR-v1560,</w:t>
      </w:r>
    </w:p>
    <w:p w14:paraId="1BA46933" w14:textId="77777777" w:rsidR="00B64786" w:rsidRPr="000E4E7F" w:rsidRDefault="00B64786" w:rsidP="00B64786">
      <w:pPr>
        <w:pStyle w:val="PL"/>
        <w:shd w:val="clear" w:color="auto" w:fill="E6E6E6"/>
      </w:pPr>
      <w:r w:rsidRPr="000E4E7F">
        <w:tab/>
        <w:t>irat-ParametersNR-v1560</w:t>
      </w:r>
      <w:r w:rsidRPr="000E4E7F">
        <w:tab/>
      </w:r>
      <w:r w:rsidRPr="000E4E7F">
        <w:tab/>
      </w:r>
      <w:r w:rsidRPr="000E4E7F">
        <w:tab/>
      </w:r>
      <w:r w:rsidRPr="000E4E7F">
        <w:tab/>
        <w:t>IRAT-ParametersNR-v1560,</w:t>
      </w:r>
    </w:p>
    <w:p w14:paraId="0D648C5E" w14:textId="77777777" w:rsidR="00B64786" w:rsidRPr="000E4E7F" w:rsidRDefault="00B64786" w:rsidP="00B64786">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6569A685" w14:textId="77777777" w:rsidR="00B64786" w:rsidRPr="000E4E7F" w:rsidRDefault="00B64786" w:rsidP="00B64786">
      <w:pPr>
        <w:pStyle w:val="PL"/>
        <w:shd w:val="clear" w:color="auto" w:fill="E6E6E6"/>
      </w:pPr>
      <w:r w:rsidRPr="000E4E7F">
        <w:tab/>
        <w:t>fdd-Add-UE-EUTRA-Capabilities-v1560</w:t>
      </w:r>
      <w:r w:rsidRPr="000E4E7F">
        <w:tab/>
        <w:t>UE-EUTRA-CapabilityAddXDD-Mode-v1560,</w:t>
      </w:r>
    </w:p>
    <w:p w14:paraId="21263B3F" w14:textId="77777777" w:rsidR="00B64786" w:rsidRPr="000E4E7F" w:rsidRDefault="00B64786" w:rsidP="00B64786">
      <w:pPr>
        <w:pStyle w:val="PL"/>
        <w:shd w:val="clear" w:color="auto" w:fill="E6E6E6"/>
      </w:pPr>
      <w:r w:rsidRPr="000E4E7F">
        <w:tab/>
        <w:t>tdd-Add-UE-EUTRA-Capabilities-v1560</w:t>
      </w:r>
      <w:r w:rsidRPr="000E4E7F">
        <w:tab/>
        <w:t>UE-EUTRA-CapabilityAddXDD-Mode-v1560,</w:t>
      </w:r>
    </w:p>
    <w:p w14:paraId="52BBAE30"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05163A2A" w14:textId="77777777" w:rsidR="00B64786" w:rsidRPr="000E4E7F" w:rsidRDefault="00B64786" w:rsidP="00B64786">
      <w:pPr>
        <w:pStyle w:val="PL"/>
        <w:shd w:val="clear" w:color="auto" w:fill="E6E6E6"/>
      </w:pPr>
      <w:r w:rsidRPr="000E4E7F">
        <w:t>}</w:t>
      </w:r>
    </w:p>
    <w:p w14:paraId="40C1FEC0" w14:textId="77777777" w:rsidR="00B64786" w:rsidRPr="000E4E7F" w:rsidRDefault="00B64786" w:rsidP="00B64786">
      <w:pPr>
        <w:pStyle w:val="PL"/>
        <w:shd w:val="clear" w:color="auto" w:fill="E6E6E6"/>
      </w:pPr>
    </w:p>
    <w:p w14:paraId="6D56ED01" w14:textId="77777777" w:rsidR="00B64786" w:rsidRPr="000E4E7F" w:rsidRDefault="00B64786" w:rsidP="00B64786">
      <w:pPr>
        <w:pStyle w:val="PL"/>
        <w:shd w:val="clear" w:color="auto" w:fill="E6E6E6"/>
      </w:pPr>
      <w:r w:rsidRPr="000E4E7F">
        <w:t>UE-EUTRA-Capability-v1570-IEs ::= SEQUENCE {</w:t>
      </w:r>
    </w:p>
    <w:p w14:paraId="3ACF36BA" w14:textId="77777777" w:rsidR="00B64786" w:rsidRPr="000E4E7F" w:rsidRDefault="00B64786" w:rsidP="00B64786">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3A733EAF" w14:textId="77777777" w:rsidR="00B64786" w:rsidRPr="000E4E7F" w:rsidRDefault="00B64786" w:rsidP="00B64786">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7238937E" w14:textId="77777777" w:rsidR="00B64786" w:rsidRPr="000E4E7F" w:rsidRDefault="00B64786" w:rsidP="00B64786">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14:paraId="7F7F3365" w14:textId="77777777" w:rsidR="00B64786" w:rsidRPr="000E4E7F" w:rsidRDefault="00B64786" w:rsidP="00B64786">
      <w:pPr>
        <w:pStyle w:val="PL"/>
        <w:shd w:val="clear" w:color="auto" w:fill="E6E6E6"/>
      </w:pPr>
      <w:r w:rsidRPr="000E4E7F">
        <w:t>}</w:t>
      </w:r>
    </w:p>
    <w:p w14:paraId="4DE395D0" w14:textId="77777777" w:rsidR="00B64786" w:rsidRPr="000E4E7F" w:rsidRDefault="00B64786" w:rsidP="00B64786">
      <w:pPr>
        <w:pStyle w:val="PL"/>
        <w:shd w:val="clear" w:color="auto" w:fill="E6E6E6"/>
      </w:pPr>
    </w:p>
    <w:p w14:paraId="2EF72A99" w14:textId="77777777" w:rsidR="00B64786" w:rsidRPr="000E4E7F" w:rsidRDefault="00B64786" w:rsidP="00B64786">
      <w:pPr>
        <w:pStyle w:val="PL"/>
        <w:shd w:val="clear" w:color="auto" w:fill="E6E6E6"/>
      </w:pPr>
      <w:r w:rsidRPr="000E4E7F">
        <w:t>UE-EUTRA-Capability-v16xy-IEs ::= SEQUENCE {</w:t>
      </w:r>
    </w:p>
    <w:p w14:paraId="5B2A07D9" w14:textId="77777777" w:rsidR="00B64786" w:rsidRPr="000E4E7F" w:rsidRDefault="00B64786" w:rsidP="00B64786">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767BE89E" w14:textId="77777777" w:rsidR="00B64786" w:rsidRPr="000E4E7F" w:rsidRDefault="00B64786" w:rsidP="00B64786">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14:paraId="0A97FEF8" w14:textId="77777777" w:rsidR="00B64786" w:rsidRPr="000E4E7F" w:rsidRDefault="00B64786" w:rsidP="00B64786">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041D3675" w14:textId="77777777" w:rsidR="00B64786" w:rsidRPr="000E4E7F" w:rsidRDefault="00B64786" w:rsidP="00B64786">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6FBEC91E" w14:textId="77777777" w:rsidR="00B64786" w:rsidRPr="000E4E7F" w:rsidRDefault="00B64786" w:rsidP="00B64786">
      <w:pPr>
        <w:pStyle w:val="PL"/>
        <w:shd w:val="clear" w:color="auto" w:fill="E6E6E6"/>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053680F5" w14:textId="77777777" w:rsidR="00B64786" w:rsidRPr="000E4E7F" w:rsidRDefault="00B64786" w:rsidP="00B64786">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14:paraId="16FDF0A0" w14:textId="77777777" w:rsidR="00B64786" w:rsidRPr="000E4E7F" w:rsidRDefault="00B64786" w:rsidP="00B64786">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2704F7C1" w14:textId="77777777" w:rsidR="00B64786" w:rsidRPr="000E4E7F" w:rsidRDefault="00B64786" w:rsidP="00B64786">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14:paraId="04A1617D" w14:textId="77777777" w:rsidR="00B64786" w:rsidRPr="000E4E7F" w:rsidRDefault="00B64786" w:rsidP="00B64786">
      <w:pPr>
        <w:pStyle w:val="PL"/>
        <w:shd w:val="clear" w:color="auto" w:fill="E6E6E6"/>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3E2598A1" w14:textId="77777777" w:rsidR="00B64786" w:rsidRPr="000E4E7F" w:rsidRDefault="00B64786" w:rsidP="00B64786">
      <w:pPr>
        <w:pStyle w:val="PL"/>
        <w:shd w:val="clear" w:color="auto" w:fill="E6E6E6"/>
        <w:rPr>
          <w:lang w:eastAsia="zh-CN"/>
        </w:rPr>
      </w:pPr>
      <w:r w:rsidRPr="000E4E7F">
        <w:tab/>
        <w:t>fdd-Add-UE-EUTRA-Capabilities-v16xy</w:t>
      </w:r>
      <w:r w:rsidRPr="000E4E7F">
        <w:tab/>
      </w:r>
      <w:r w:rsidRPr="000E4E7F">
        <w:tab/>
        <w:t>UE-EUTRA-CapabilityAddXDD-Mode-v16xy,</w:t>
      </w:r>
    </w:p>
    <w:p w14:paraId="435D3660" w14:textId="77777777" w:rsidR="00B64786" w:rsidRPr="000E4E7F" w:rsidRDefault="00B64786" w:rsidP="00B64786">
      <w:pPr>
        <w:pStyle w:val="PL"/>
        <w:shd w:val="clear" w:color="auto" w:fill="E6E6E6"/>
      </w:pPr>
      <w:r w:rsidRPr="000E4E7F">
        <w:tab/>
        <w:t>tdd-Add-UE-EUTRA-Capabilities-v16xy</w:t>
      </w:r>
      <w:r w:rsidRPr="000E4E7F">
        <w:tab/>
      </w:r>
      <w:r w:rsidRPr="000E4E7F">
        <w:tab/>
        <w:t>UE-EUTRA-CapabilityAddXDD-Mode-v16xy,</w:t>
      </w:r>
    </w:p>
    <w:p w14:paraId="69FBCB34" w14:textId="77777777" w:rsidR="00B64786" w:rsidRPr="000E4E7F" w:rsidRDefault="00B64786" w:rsidP="00B64786">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7BAF6AEB" w14:textId="77777777" w:rsidR="00B64786" w:rsidRPr="000E4E7F" w:rsidRDefault="00B64786" w:rsidP="00B64786">
      <w:pPr>
        <w:pStyle w:val="PL"/>
        <w:shd w:val="clear" w:color="auto" w:fill="E6E6E6"/>
      </w:pPr>
      <w:r w:rsidRPr="000E4E7F">
        <w:t>}</w:t>
      </w:r>
    </w:p>
    <w:p w14:paraId="13A5C231" w14:textId="77777777" w:rsidR="00B64786" w:rsidRPr="000E4E7F" w:rsidRDefault="00B64786" w:rsidP="00B64786">
      <w:pPr>
        <w:pStyle w:val="PL"/>
        <w:shd w:val="clear" w:color="auto" w:fill="E6E6E6"/>
      </w:pPr>
    </w:p>
    <w:p w14:paraId="59179F5A" w14:textId="77777777" w:rsidR="00B64786" w:rsidRPr="000E4E7F" w:rsidRDefault="00B64786" w:rsidP="00B64786">
      <w:pPr>
        <w:pStyle w:val="PL"/>
        <w:shd w:val="clear" w:color="auto" w:fill="E6E6E6"/>
      </w:pPr>
      <w:r w:rsidRPr="000E4E7F">
        <w:t>UE-EUTRA-CapabilityAddXDD-Mode-r9 ::=</w:t>
      </w:r>
      <w:r w:rsidRPr="000E4E7F">
        <w:tab/>
        <w:t>SEQUENCE {</w:t>
      </w:r>
    </w:p>
    <w:p w14:paraId="7A491975" w14:textId="77777777" w:rsidR="00B64786" w:rsidRPr="000E4E7F" w:rsidRDefault="00B64786" w:rsidP="00B64786">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61628E92" w14:textId="77777777" w:rsidR="00B64786" w:rsidRPr="000E4E7F" w:rsidRDefault="00B64786" w:rsidP="00B64786">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1D0454A1" w14:textId="77777777" w:rsidR="00B64786" w:rsidRPr="000E4E7F" w:rsidRDefault="00B64786" w:rsidP="00B64786">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4A2F52F2" w14:textId="77777777" w:rsidR="00B64786" w:rsidRPr="000E4E7F" w:rsidRDefault="00B64786" w:rsidP="00B64786">
      <w:pPr>
        <w:pStyle w:val="PL"/>
        <w:shd w:val="clear" w:color="auto" w:fill="E6E6E6"/>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148DD912" w14:textId="77777777" w:rsidR="00B64786" w:rsidRPr="000E4E7F" w:rsidRDefault="00B64786" w:rsidP="00B64786">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20CD4223" w14:textId="77777777" w:rsidR="00B64786" w:rsidRPr="000E4E7F" w:rsidRDefault="00B64786" w:rsidP="00B64786">
      <w:pPr>
        <w:pStyle w:val="PL"/>
        <w:shd w:val="clear" w:color="auto" w:fill="E6E6E6"/>
      </w:pPr>
      <w:r w:rsidRPr="000E4E7F">
        <w:tab/>
        <w:t>interRAT-ParametersCDMA2000-r9</w:t>
      </w:r>
      <w:r w:rsidRPr="000E4E7F">
        <w:tab/>
      </w:r>
      <w:r w:rsidRPr="000E4E7F">
        <w:tab/>
      </w:r>
      <w:r w:rsidRPr="000E4E7F">
        <w:tab/>
        <w:t>IRAT-ParametersCDMA2000-1XRTT-v920</w:t>
      </w:r>
      <w:r w:rsidRPr="000E4E7F">
        <w:tab/>
      </w:r>
      <w:r w:rsidRPr="000E4E7F">
        <w:tab/>
        <w:t>OPTIONAL,</w:t>
      </w:r>
    </w:p>
    <w:p w14:paraId="7D6EEDD6" w14:textId="77777777" w:rsidR="00B64786" w:rsidRPr="000E4E7F" w:rsidRDefault="00B64786" w:rsidP="00B64786">
      <w:pPr>
        <w:pStyle w:val="PL"/>
        <w:shd w:val="clear" w:color="auto" w:fill="E6E6E6"/>
      </w:pPr>
      <w:r w:rsidRPr="000E4E7F">
        <w:tab/>
        <w:t>neighCellSI-AcquisitionParameters-r9</w:t>
      </w:r>
      <w:r w:rsidRPr="000E4E7F">
        <w:tab/>
        <w:t>NeighCellSI-AcquisitionParameters-r9</w:t>
      </w:r>
      <w:r w:rsidRPr="000E4E7F">
        <w:tab/>
        <w:t>OPTIONAL,</w:t>
      </w:r>
    </w:p>
    <w:p w14:paraId="23A722A1" w14:textId="77777777" w:rsidR="00B64786" w:rsidRPr="000E4E7F" w:rsidRDefault="00B64786" w:rsidP="00B64786">
      <w:pPr>
        <w:pStyle w:val="PL"/>
        <w:shd w:val="clear" w:color="auto" w:fill="E6E6E6"/>
      </w:pPr>
      <w:r w:rsidRPr="000E4E7F">
        <w:lastRenderedPageBreak/>
        <w:tab/>
        <w:t>...</w:t>
      </w:r>
    </w:p>
    <w:p w14:paraId="5DE845F1" w14:textId="77777777" w:rsidR="00B64786" w:rsidRPr="000E4E7F" w:rsidRDefault="00B64786" w:rsidP="00B64786">
      <w:pPr>
        <w:pStyle w:val="PL"/>
        <w:shd w:val="clear" w:color="auto" w:fill="E6E6E6"/>
      </w:pPr>
      <w:r w:rsidRPr="000E4E7F">
        <w:t>}</w:t>
      </w:r>
    </w:p>
    <w:p w14:paraId="32D00505" w14:textId="77777777" w:rsidR="00B64786" w:rsidRPr="000E4E7F" w:rsidRDefault="00B64786" w:rsidP="00B64786">
      <w:pPr>
        <w:pStyle w:val="PL"/>
        <w:shd w:val="clear" w:color="auto" w:fill="E6E6E6"/>
      </w:pPr>
    </w:p>
    <w:p w14:paraId="715D5BD1" w14:textId="77777777" w:rsidR="00B64786" w:rsidRPr="000E4E7F" w:rsidRDefault="00B64786" w:rsidP="00B64786">
      <w:pPr>
        <w:pStyle w:val="PL"/>
        <w:shd w:val="clear" w:color="auto" w:fill="E6E6E6"/>
      </w:pPr>
      <w:r w:rsidRPr="000E4E7F">
        <w:t>UE-EUTRA-CapabilityAddXDD-Mode-v1060 ::=</w:t>
      </w:r>
      <w:r w:rsidRPr="000E4E7F">
        <w:tab/>
        <w:t>SEQUENCE {</w:t>
      </w:r>
    </w:p>
    <w:p w14:paraId="25985A50" w14:textId="77777777" w:rsidR="00B64786" w:rsidRPr="000E4E7F" w:rsidRDefault="00B64786" w:rsidP="00B64786">
      <w:pPr>
        <w:pStyle w:val="PL"/>
        <w:shd w:val="clear" w:color="auto" w:fill="E6E6E6"/>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60CD6C6D" w14:textId="77777777" w:rsidR="00B64786" w:rsidRPr="000E4E7F" w:rsidRDefault="00B64786" w:rsidP="00B64786">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43C588BC" w14:textId="77777777" w:rsidR="00B64786" w:rsidRPr="000E4E7F" w:rsidRDefault="00B64786" w:rsidP="00B64786">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14:paraId="0C1B66CC" w14:textId="77777777" w:rsidR="00B64786" w:rsidRPr="000E4E7F" w:rsidRDefault="00B64786" w:rsidP="00B64786">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14:paraId="12435310" w14:textId="77777777" w:rsidR="00B64786" w:rsidRPr="000E4E7F" w:rsidRDefault="00B64786" w:rsidP="00B64786">
      <w:pPr>
        <w:pStyle w:val="PL"/>
        <w:shd w:val="clear" w:color="auto" w:fill="E6E6E6"/>
      </w:pPr>
      <w:r w:rsidRPr="000E4E7F">
        <w:tab/>
        <w:t>...,</w:t>
      </w:r>
    </w:p>
    <w:p w14:paraId="3BD65412" w14:textId="77777777" w:rsidR="00B64786" w:rsidRPr="000E4E7F" w:rsidRDefault="00B64786" w:rsidP="00B64786">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14:paraId="2864066A" w14:textId="77777777" w:rsidR="00B64786" w:rsidRPr="000E4E7F" w:rsidRDefault="00B64786" w:rsidP="00B64786">
      <w:pPr>
        <w:pStyle w:val="PL"/>
        <w:shd w:val="clear" w:color="auto" w:fill="E6E6E6"/>
      </w:pPr>
      <w:r w:rsidRPr="000E4E7F">
        <w:tab/>
        <w:t>]]</w:t>
      </w:r>
    </w:p>
    <w:p w14:paraId="2056DC1D" w14:textId="77777777" w:rsidR="00B64786" w:rsidRPr="000E4E7F" w:rsidRDefault="00B64786" w:rsidP="00B64786">
      <w:pPr>
        <w:pStyle w:val="PL"/>
        <w:shd w:val="clear" w:color="auto" w:fill="E6E6E6"/>
      </w:pPr>
      <w:r w:rsidRPr="000E4E7F">
        <w:t>}</w:t>
      </w:r>
    </w:p>
    <w:p w14:paraId="3F470293" w14:textId="77777777" w:rsidR="00B64786" w:rsidRPr="000E4E7F" w:rsidRDefault="00B64786" w:rsidP="00B64786">
      <w:pPr>
        <w:pStyle w:val="PL"/>
        <w:shd w:val="clear" w:color="auto" w:fill="E6E6E6"/>
      </w:pPr>
    </w:p>
    <w:p w14:paraId="223AAA87" w14:textId="77777777" w:rsidR="00B64786" w:rsidRPr="000E4E7F" w:rsidRDefault="00B64786" w:rsidP="00B64786">
      <w:pPr>
        <w:pStyle w:val="PL"/>
        <w:shd w:val="clear" w:color="auto" w:fill="E6E6E6"/>
      </w:pPr>
      <w:r w:rsidRPr="000E4E7F">
        <w:t>UE-EUTRA-CapabilityAddXDD-Mode-v1130 ::=</w:t>
      </w:r>
      <w:r w:rsidRPr="000E4E7F">
        <w:tab/>
        <w:t>SEQUENCE {</w:t>
      </w:r>
    </w:p>
    <w:p w14:paraId="3FACD0D0" w14:textId="77777777" w:rsidR="00B64786" w:rsidRPr="000E4E7F" w:rsidRDefault="00B64786" w:rsidP="00B64786">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63D3983F" w14:textId="77777777" w:rsidR="00B64786" w:rsidRPr="000E4E7F" w:rsidRDefault="00B64786" w:rsidP="00B64786">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47849D2D" w14:textId="77777777" w:rsidR="00B64786" w:rsidRPr="000E4E7F" w:rsidRDefault="00B64786" w:rsidP="00B64786">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458E9D97" w14:textId="77777777" w:rsidR="00B64786" w:rsidRPr="000E4E7F" w:rsidRDefault="00B64786" w:rsidP="00B64786">
      <w:pPr>
        <w:pStyle w:val="PL"/>
        <w:shd w:val="clear" w:color="auto" w:fill="E6E6E6"/>
      </w:pPr>
      <w:r w:rsidRPr="000E4E7F">
        <w:tab/>
        <w:t>...</w:t>
      </w:r>
    </w:p>
    <w:p w14:paraId="0B408652" w14:textId="77777777" w:rsidR="00B64786" w:rsidRPr="000E4E7F" w:rsidRDefault="00B64786" w:rsidP="00B64786">
      <w:pPr>
        <w:pStyle w:val="PL"/>
        <w:shd w:val="clear" w:color="auto" w:fill="E6E6E6"/>
      </w:pPr>
      <w:r w:rsidRPr="000E4E7F">
        <w:t>}</w:t>
      </w:r>
    </w:p>
    <w:p w14:paraId="456DB0CF" w14:textId="77777777" w:rsidR="00B64786" w:rsidRPr="000E4E7F" w:rsidRDefault="00B64786" w:rsidP="00B64786">
      <w:pPr>
        <w:pStyle w:val="PL"/>
        <w:shd w:val="clear" w:color="auto" w:fill="E6E6E6"/>
      </w:pPr>
    </w:p>
    <w:p w14:paraId="1C24D7CF" w14:textId="77777777" w:rsidR="00B64786" w:rsidRPr="000E4E7F" w:rsidRDefault="00B64786" w:rsidP="00B64786">
      <w:pPr>
        <w:pStyle w:val="PL"/>
        <w:shd w:val="clear" w:color="auto" w:fill="E6E6E6"/>
      </w:pPr>
      <w:r w:rsidRPr="000E4E7F">
        <w:t>UE-EUTRA-CapabilityAddXDD-Mode-v1180 ::=</w:t>
      </w:r>
      <w:r w:rsidRPr="000E4E7F">
        <w:tab/>
        <w:t>SEQUENCE {</w:t>
      </w:r>
    </w:p>
    <w:p w14:paraId="4C77D52C" w14:textId="77777777" w:rsidR="00B64786" w:rsidRPr="000E4E7F" w:rsidRDefault="00B64786" w:rsidP="00B64786">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2C39E2EF" w14:textId="77777777" w:rsidR="00B64786" w:rsidRPr="000E4E7F" w:rsidRDefault="00B64786" w:rsidP="00B64786">
      <w:pPr>
        <w:pStyle w:val="PL"/>
        <w:shd w:val="clear" w:color="auto" w:fill="E6E6E6"/>
      </w:pPr>
      <w:r w:rsidRPr="000E4E7F">
        <w:t>}</w:t>
      </w:r>
    </w:p>
    <w:p w14:paraId="43C3BE85" w14:textId="77777777" w:rsidR="00B64786" w:rsidRPr="000E4E7F" w:rsidRDefault="00B64786" w:rsidP="00B64786">
      <w:pPr>
        <w:pStyle w:val="PL"/>
        <w:shd w:val="clear" w:color="auto" w:fill="E6E6E6"/>
      </w:pPr>
    </w:p>
    <w:p w14:paraId="4770CA09" w14:textId="77777777" w:rsidR="00B64786" w:rsidRPr="000E4E7F" w:rsidRDefault="00B64786" w:rsidP="00B64786">
      <w:pPr>
        <w:pStyle w:val="PL"/>
        <w:shd w:val="clear" w:color="auto" w:fill="E6E6E6"/>
      </w:pPr>
      <w:r w:rsidRPr="000E4E7F">
        <w:t>UE-EUTRA-CapabilityAddXDD-Mode-v1250 ::=</w:t>
      </w:r>
      <w:r w:rsidRPr="000E4E7F">
        <w:tab/>
        <w:t>SEQUENCE {</w:t>
      </w:r>
    </w:p>
    <w:p w14:paraId="4D038D51" w14:textId="77777777" w:rsidR="00B64786" w:rsidRPr="000E4E7F" w:rsidRDefault="00B64786" w:rsidP="00B64786">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1C51324C" w14:textId="77777777" w:rsidR="00B64786" w:rsidRPr="000E4E7F" w:rsidRDefault="00B64786" w:rsidP="00B64786">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7203473A" w14:textId="77777777" w:rsidR="00B64786" w:rsidRPr="000E4E7F" w:rsidRDefault="00B64786" w:rsidP="00B64786">
      <w:pPr>
        <w:pStyle w:val="PL"/>
        <w:shd w:val="clear" w:color="auto" w:fill="E6E6E6"/>
      </w:pPr>
      <w:r w:rsidRPr="000E4E7F">
        <w:t>}</w:t>
      </w:r>
    </w:p>
    <w:p w14:paraId="02D07010" w14:textId="77777777" w:rsidR="00B64786" w:rsidRPr="000E4E7F" w:rsidRDefault="00B64786" w:rsidP="00B64786">
      <w:pPr>
        <w:pStyle w:val="PL"/>
        <w:shd w:val="clear" w:color="auto" w:fill="E6E6E6"/>
      </w:pPr>
    </w:p>
    <w:p w14:paraId="1167D02F" w14:textId="77777777" w:rsidR="00B64786" w:rsidRPr="000E4E7F" w:rsidRDefault="00B64786" w:rsidP="00B64786">
      <w:pPr>
        <w:pStyle w:val="PL"/>
        <w:shd w:val="clear" w:color="auto" w:fill="E6E6E6"/>
      </w:pPr>
      <w:r w:rsidRPr="000E4E7F">
        <w:t>UE-EUTRA-CapabilityAddXDD-Mode-v1310 ::=</w:t>
      </w:r>
      <w:r w:rsidRPr="000E4E7F">
        <w:tab/>
        <w:t>SEQUENCE {</w:t>
      </w:r>
    </w:p>
    <w:p w14:paraId="56AA61A8" w14:textId="77777777" w:rsidR="00B64786" w:rsidRPr="000E4E7F" w:rsidRDefault="00B64786" w:rsidP="00B64786">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61715EEB" w14:textId="77777777" w:rsidR="00B64786" w:rsidRPr="000E4E7F" w:rsidRDefault="00B64786" w:rsidP="00B64786">
      <w:pPr>
        <w:pStyle w:val="PL"/>
        <w:shd w:val="clear" w:color="auto" w:fill="E6E6E6"/>
      </w:pPr>
      <w:r w:rsidRPr="000E4E7F">
        <w:t>}</w:t>
      </w:r>
    </w:p>
    <w:p w14:paraId="555344FF" w14:textId="77777777" w:rsidR="00B64786" w:rsidRPr="000E4E7F" w:rsidRDefault="00B64786" w:rsidP="00B64786">
      <w:pPr>
        <w:pStyle w:val="PL"/>
        <w:shd w:val="clear" w:color="auto" w:fill="E6E6E6"/>
      </w:pPr>
    </w:p>
    <w:p w14:paraId="768ACC7D" w14:textId="77777777" w:rsidR="00B64786" w:rsidRPr="000E4E7F" w:rsidRDefault="00B64786" w:rsidP="00B64786">
      <w:pPr>
        <w:pStyle w:val="PL"/>
        <w:shd w:val="clear" w:color="auto" w:fill="E6E6E6"/>
      </w:pPr>
      <w:r w:rsidRPr="000E4E7F">
        <w:t>UE-EUTRA-CapabilityAddXDD-Mode-v1320 ::=</w:t>
      </w:r>
      <w:r w:rsidRPr="000E4E7F">
        <w:tab/>
        <w:t>SEQUENCE {</w:t>
      </w:r>
    </w:p>
    <w:p w14:paraId="45D3E027" w14:textId="77777777" w:rsidR="00B64786" w:rsidRPr="000E4E7F" w:rsidRDefault="00B64786" w:rsidP="00B64786">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6C4B2509" w14:textId="77777777" w:rsidR="00B64786" w:rsidRPr="000E4E7F" w:rsidRDefault="00B64786" w:rsidP="00B64786">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19D8C78D" w14:textId="77777777" w:rsidR="00B64786" w:rsidRPr="000E4E7F" w:rsidRDefault="00B64786" w:rsidP="00B64786">
      <w:pPr>
        <w:pStyle w:val="PL"/>
        <w:shd w:val="clear" w:color="auto" w:fill="E6E6E6"/>
      </w:pPr>
      <w:r w:rsidRPr="000E4E7F">
        <w:t>}</w:t>
      </w:r>
    </w:p>
    <w:p w14:paraId="2C6C3AAD" w14:textId="77777777" w:rsidR="00B64786" w:rsidRPr="000E4E7F" w:rsidRDefault="00B64786" w:rsidP="00B64786">
      <w:pPr>
        <w:pStyle w:val="PL"/>
        <w:shd w:val="clear" w:color="auto" w:fill="E6E6E6"/>
      </w:pPr>
    </w:p>
    <w:p w14:paraId="4F13B924" w14:textId="77777777" w:rsidR="00B64786" w:rsidRPr="000E4E7F" w:rsidRDefault="00B64786" w:rsidP="00B64786">
      <w:pPr>
        <w:pStyle w:val="PL"/>
        <w:shd w:val="clear" w:color="auto" w:fill="E6E6E6"/>
      </w:pPr>
      <w:r w:rsidRPr="000E4E7F">
        <w:t>UE-EUTRA-CapabilityAddXDD-Mode-v1370 ::=</w:t>
      </w:r>
      <w:r w:rsidRPr="000E4E7F">
        <w:tab/>
        <w:t>SEQUENCE {</w:t>
      </w:r>
    </w:p>
    <w:p w14:paraId="42B2800E" w14:textId="77777777" w:rsidR="00B64786" w:rsidRPr="000E4E7F" w:rsidRDefault="00B64786" w:rsidP="00B64786">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54E77B17" w14:textId="77777777" w:rsidR="00B64786" w:rsidRPr="000E4E7F" w:rsidRDefault="00B64786" w:rsidP="00B64786">
      <w:pPr>
        <w:pStyle w:val="PL"/>
        <w:shd w:val="clear" w:color="auto" w:fill="E6E6E6"/>
      </w:pPr>
      <w:r w:rsidRPr="000E4E7F">
        <w:t>}</w:t>
      </w:r>
    </w:p>
    <w:p w14:paraId="4F6A11AC" w14:textId="77777777" w:rsidR="00B64786" w:rsidRPr="000E4E7F" w:rsidRDefault="00B64786" w:rsidP="00B64786">
      <w:pPr>
        <w:pStyle w:val="PL"/>
        <w:shd w:val="clear" w:color="auto" w:fill="E6E6E6"/>
      </w:pPr>
    </w:p>
    <w:p w14:paraId="3334D80A" w14:textId="77777777" w:rsidR="00B64786" w:rsidRPr="000E4E7F" w:rsidRDefault="00B64786" w:rsidP="00B64786">
      <w:pPr>
        <w:pStyle w:val="PL"/>
        <w:shd w:val="clear" w:color="auto" w:fill="E6E6E6"/>
      </w:pPr>
      <w:r w:rsidRPr="000E4E7F">
        <w:t>UE-EUTRA-CapabilityAddXDD-Mode-v1380 ::=</w:t>
      </w:r>
      <w:r w:rsidRPr="000E4E7F">
        <w:tab/>
        <w:t>SEQUENCE {</w:t>
      </w:r>
    </w:p>
    <w:p w14:paraId="0D50C856" w14:textId="77777777" w:rsidR="00B64786" w:rsidRPr="000E4E7F" w:rsidRDefault="00B64786" w:rsidP="00B64786">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6F223067" w14:textId="77777777" w:rsidR="00B64786" w:rsidRPr="000E4E7F" w:rsidRDefault="00B64786" w:rsidP="00B64786">
      <w:pPr>
        <w:pStyle w:val="PL"/>
        <w:shd w:val="clear" w:color="auto" w:fill="E6E6E6"/>
      </w:pPr>
      <w:r w:rsidRPr="000E4E7F">
        <w:t>}</w:t>
      </w:r>
    </w:p>
    <w:p w14:paraId="0DA7E338" w14:textId="77777777" w:rsidR="00B64786" w:rsidRPr="000E4E7F" w:rsidRDefault="00B64786" w:rsidP="00B64786">
      <w:pPr>
        <w:pStyle w:val="PL"/>
        <w:shd w:val="clear" w:color="auto" w:fill="E6E6E6"/>
      </w:pPr>
    </w:p>
    <w:p w14:paraId="7CC4A24C" w14:textId="77777777" w:rsidR="00B64786" w:rsidRPr="000E4E7F" w:rsidRDefault="00B64786" w:rsidP="00B64786">
      <w:pPr>
        <w:pStyle w:val="PL"/>
        <w:shd w:val="clear" w:color="auto" w:fill="E6E6E6"/>
      </w:pPr>
      <w:r w:rsidRPr="000E4E7F">
        <w:t>UE-EUTRA-CapabilityAddXDD-Mode-v1430 ::=</w:t>
      </w:r>
      <w:r w:rsidRPr="000E4E7F">
        <w:tab/>
        <w:t>SEQUENCE {</w:t>
      </w:r>
    </w:p>
    <w:p w14:paraId="1E933E57" w14:textId="77777777" w:rsidR="00B64786" w:rsidRPr="000E4E7F" w:rsidRDefault="00B64786" w:rsidP="00B64786">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11CB457B" w14:textId="77777777" w:rsidR="00B64786" w:rsidRPr="000E4E7F" w:rsidRDefault="00B64786" w:rsidP="00B64786">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3E354A2A" w14:textId="77777777" w:rsidR="00B64786" w:rsidRPr="000E4E7F" w:rsidRDefault="00B64786" w:rsidP="00B64786">
      <w:pPr>
        <w:pStyle w:val="PL"/>
        <w:shd w:val="clear" w:color="auto" w:fill="E6E6E6"/>
      </w:pPr>
      <w:r w:rsidRPr="000E4E7F">
        <w:t>}</w:t>
      </w:r>
    </w:p>
    <w:p w14:paraId="1D6AF5DE" w14:textId="77777777" w:rsidR="00B64786" w:rsidRPr="000E4E7F" w:rsidRDefault="00B64786" w:rsidP="00B64786">
      <w:pPr>
        <w:pStyle w:val="PL"/>
        <w:shd w:val="clear" w:color="auto" w:fill="E6E6E6"/>
      </w:pPr>
    </w:p>
    <w:p w14:paraId="2B66F980" w14:textId="77777777" w:rsidR="00B64786" w:rsidRPr="000E4E7F" w:rsidRDefault="00B64786" w:rsidP="00B64786">
      <w:pPr>
        <w:pStyle w:val="PL"/>
        <w:shd w:val="clear" w:color="auto" w:fill="E6E6E6"/>
      </w:pPr>
      <w:r w:rsidRPr="000E4E7F">
        <w:t>UE-EUTRA-CapabilityAddXDD-Mode-v1510 ::=</w:t>
      </w:r>
      <w:r w:rsidRPr="000E4E7F">
        <w:tab/>
        <w:t>SEQUENCE {</w:t>
      </w:r>
    </w:p>
    <w:p w14:paraId="287E71A7" w14:textId="77777777" w:rsidR="00B64786" w:rsidRPr="000E4E7F" w:rsidRDefault="00B64786" w:rsidP="00B64786">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15DAD874" w14:textId="77777777" w:rsidR="00B64786" w:rsidRPr="000E4E7F" w:rsidRDefault="00B64786" w:rsidP="00B64786">
      <w:pPr>
        <w:pStyle w:val="PL"/>
        <w:shd w:val="clear" w:color="auto" w:fill="E6E6E6"/>
      </w:pPr>
      <w:r w:rsidRPr="000E4E7F">
        <w:t>}</w:t>
      </w:r>
    </w:p>
    <w:p w14:paraId="07AEAA3E" w14:textId="77777777" w:rsidR="00B64786" w:rsidRPr="000E4E7F" w:rsidRDefault="00B64786" w:rsidP="00B64786">
      <w:pPr>
        <w:pStyle w:val="PL"/>
        <w:shd w:val="clear" w:color="auto" w:fill="E6E6E6"/>
      </w:pPr>
    </w:p>
    <w:p w14:paraId="52C5C6AB" w14:textId="77777777" w:rsidR="00B64786" w:rsidRPr="000E4E7F" w:rsidRDefault="00B64786" w:rsidP="00B64786">
      <w:pPr>
        <w:pStyle w:val="PL"/>
        <w:shd w:val="clear" w:color="auto" w:fill="E6E6E6"/>
      </w:pPr>
      <w:r w:rsidRPr="000E4E7F">
        <w:t>UE-EUTRA-CapabilityAddXDD-Mode-v1530 ::=</w:t>
      </w:r>
      <w:r w:rsidRPr="000E4E7F">
        <w:tab/>
        <w:t>SEQUENCE {</w:t>
      </w:r>
    </w:p>
    <w:p w14:paraId="0863662A" w14:textId="77777777" w:rsidR="00B64786" w:rsidRPr="000E4E7F" w:rsidRDefault="00B64786" w:rsidP="00B64786">
      <w:pPr>
        <w:pStyle w:val="PL"/>
        <w:shd w:val="clear" w:color="auto" w:fill="E6E6E6"/>
      </w:pPr>
      <w:r w:rsidRPr="000E4E7F">
        <w:tab/>
        <w:t>neighCellSI-AcquisitionParameters-v1530</w:t>
      </w:r>
      <w:r w:rsidRPr="000E4E7F">
        <w:tab/>
        <w:t>NeighCellSI-AcquisitionParameters-v1530</w:t>
      </w:r>
      <w:r w:rsidRPr="000E4E7F">
        <w:tab/>
        <w:t>OPTIONAL,</w:t>
      </w:r>
    </w:p>
    <w:p w14:paraId="68531D24" w14:textId="77777777" w:rsidR="00B64786" w:rsidRPr="000E4E7F" w:rsidRDefault="00B64786" w:rsidP="00B64786">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791DDA5" w14:textId="77777777" w:rsidR="00B64786" w:rsidRPr="000E4E7F" w:rsidRDefault="00B64786" w:rsidP="00B64786">
      <w:pPr>
        <w:pStyle w:val="PL"/>
        <w:shd w:val="clear" w:color="auto" w:fill="E6E6E6"/>
      </w:pPr>
      <w:r w:rsidRPr="000E4E7F">
        <w:t>}</w:t>
      </w:r>
    </w:p>
    <w:p w14:paraId="11F0EE8B" w14:textId="77777777" w:rsidR="00B64786" w:rsidRPr="000E4E7F" w:rsidRDefault="00B64786" w:rsidP="00B64786">
      <w:pPr>
        <w:pStyle w:val="PL"/>
        <w:shd w:val="clear" w:color="auto" w:fill="E6E6E6"/>
      </w:pPr>
    </w:p>
    <w:p w14:paraId="62FBF7AD" w14:textId="77777777" w:rsidR="00B64786" w:rsidRPr="000E4E7F" w:rsidRDefault="00B64786" w:rsidP="00B64786">
      <w:pPr>
        <w:pStyle w:val="PL"/>
        <w:shd w:val="clear" w:color="auto" w:fill="E6E6E6"/>
      </w:pPr>
      <w:r w:rsidRPr="000E4E7F">
        <w:t>UE-EUTRA-CapabilityAddXDD-Mode-v1540 ::=</w:t>
      </w:r>
      <w:r w:rsidRPr="000E4E7F">
        <w:tab/>
        <w:t>SEQUENCE {</w:t>
      </w:r>
    </w:p>
    <w:p w14:paraId="775995FD" w14:textId="77777777" w:rsidR="00B64786" w:rsidRPr="000E4E7F" w:rsidRDefault="00B64786" w:rsidP="00B64786">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42DC0B90" w14:textId="77777777" w:rsidR="00B64786" w:rsidRPr="000E4E7F" w:rsidRDefault="00B64786" w:rsidP="00B64786">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0EB46882" w14:textId="77777777" w:rsidR="00B64786" w:rsidRPr="000E4E7F" w:rsidRDefault="00B64786" w:rsidP="00B64786">
      <w:pPr>
        <w:pStyle w:val="PL"/>
        <w:shd w:val="clear" w:color="auto" w:fill="E6E6E6"/>
      </w:pPr>
      <w:r w:rsidRPr="000E4E7F">
        <w:t>}</w:t>
      </w:r>
    </w:p>
    <w:p w14:paraId="3A1A0ADC" w14:textId="77777777" w:rsidR="00B64786" w:rsidRPr="000E4E7F" w:rsidRDefault="00B64786" w:rsidP="00B64786">
      <w:pPr>
        <w:pStyle w:val="PL"/>
        <w:shd w:val="clear" w:color="auto" w:fill="E6E6E6"/>
      </w:pPr>
    </w:p>
    <w:p w14:paraId="141F6647" w14:textId="77777777" w:rsidR="00B64786" w:rsidRPr="000E4E7F" w:rsidRDefault="00B64786" w:rsidP="00B64786">
      <w:pPr>
        <w:pStyle w:val="PL"/>
        <w:shd w:val="clear" w:color="auto" w:fill="E6E6E6"/>
      </w:pPr>
      <w:r w:rsidRPr="000E4E7F">
        <w:t>UE-EUTRA-CapabilityAddXDD-Mode-v1550 ::=</w:t>
      </w:r>
      <w:r w:rsidRPr="000E4E7F">
        <w:tab/>
        <w:t>SEQUENCE {</w:t>
      </w:r>
    </w:p>
    <w:p w14:paraId="13A368CB" w14:textId="77777777" w:rsidR="00B64786" w:rsidRPr="000E4E7F" w:rsidRDefault="00B64786" w:rsidP="00B64786">
      <w:pPr>
        <w:pStyle w:val="PL"/>
        <w:shd w:val="clear" w:color="auto" w:fill="E6E6E6"/>
      </w:pPr>
      <w:r w:rsidRPr="000E4E7F">
        <w:tab/>
        <w:t>neighCellSI-AcquisitionParameters-v1550</w:t>
      </w:r>
      <w:r w:rsidRPr="000E4E7F">
        <w:tab/>
        <w:t>NeighCellSI-AcquisitionParameters-v1550</w:t>
      </w:r>
      <w:r w:rsidRPr="000E4E7F">
        <w:tab/>
        <w:t>OPTIONAL</w:t>
      </w:r>
    </w:p>
    <w:p w14:paraId="7EF7F3A8" w14:textId="77777777" w:rsidR="00B64786" w:rsidRPr="000E4E7F" w:rsidRDefault="00B64786" w:rsidP="00B64786">
      <w:pPr>
        <w:pStyle w:val="PL"/>
        <w:shd w:val="clear" w:color="auto" w:fill="E6E6E6"/>
      </w:pPr>
      <w:r w:rsidRPr="000E4E7F">
        <w:t>}</w:t>
      </w:r>
    </w:p>
    <w:p w14:paraId="094B71EA" w14:textId="77777777" w:rsidR="00B64786" w:rsidRPr="000E4E7F" w:rsidRDefault="00B64786" w:rsidP="00B64786">
      <w:pPr>
        <w:pStyle w:val="PL"/>
        <w:shd w:val="clear" w:color="auto" w:fill="E6E6E6"/>
      </w:pPr>
    </w:p>
    <w:p w14:paraId="2E5DD77B" w14:textId="77777777" w:rsidR="00B64786" w:rsidRPr="000E4E7F" w:rsidRDefault="00B64786" w:rsidP="00B64786">
      <w:pPr>
        <w:pStyle w:val="PL"/>
        <w:shd w:val="clear" w:color="auto" w:fill="E6E6E6"/>
      </w:pPr>
      <w:r w:rsidRPr="000E4E7F">
        <w:t>UE-EUTRA-CapabilityAddXDD-Mode-v1560 ::=</w:t>
      </w:r>
      <w:r w:rsidRPr="000E4E7F">
        <w:tab/>
        <w:t>SEQUENCE {</w:t>
      </w:r>
    </w:p>
    <w:p w14:paraId="6120495F" w14:textId="77777777" w:rsidR="00B64786" w:rsidRPr="000E4E7F" w:rsidRDefault="00B64786" w:rsidP="00B64786">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14:paraId="2EABAA7D" w14:textId="77777777" w:rsidR="00B64786" w:rsidRPr="000E4E7F" w:rsidRDefault="00B64786" w:rsidP="00B64786">
      <w:pPr>
        <w:pStyle w:val="PL"/>
        <w:shd w:val="clear" w:color="auto" w:fill="E6E6E6"/>
      </w:pPr>
      <w:r w:rsidRPr="000E4E7F">
        <w:t>}</w:t>
      </w:r>
    </w:p>
    <w:p w14:paraId="0AB8433F" w14:textId="77777777" w:rsidR="00B64786" w:rsidRPr="000E4E7F" w:rsidRDefault="00B64786" w:rsidP="00B64786">
      <w:pPr>
        <w:pStyle w:val="PL"/>
        <w:shd w:val="clear" w:color="auto" w:fill="E6E6E6"/>
      </w:pPr>
    </w:p>
    <w:p w14:paraId="59F88673" w14:textId="77777777" w:rsidR="00B64786" w:rsidRPr="000E4E7F" w:rsidRDefault="00B64786" w:rsidP="00B64786">
      <w:pPr>
        <w:pStyle w:val="PL"/>
        <w:shd w:val="clear" w:color="auto" w:fill="E6E6E6"/>
      </w:pPr>
      <w:r w:rsidRPr="000E4E7F">
        <w:t>UE-EUTRA-CapabilityAddXDD-Mode-v16xy ::= SEQUENCE {</w:t>
      </w:r>
    </w:p>
    <w:p w14:paraId="2E4ADD51" w14:textId="77777777" w:rsidR="00B64786" w:rsidRPr="000E4E7F" w:rsidRDefault="00B64786" w:rsidP="00B64786">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14:paraId="091949B7" w14:textId="77777777" w:rsidR="00B64786" w:rsidRPr="000E4E7F" w:rsidRDefault="00B64786" w:rsidP="00B64786">
      <w:pPr>
        <w:pStyle w:val="PL"/>
        <w:shd w:val="clear" w:color="auto" w:fill="E6E6E6"/>
      </w:pPr>
      <w:r w:rsidRPr="000E4E7F">
        <w:t>}</w:t>
      </w:r>
    </w:p>
    <w:p w14:paraId="2A2DAA6D" w14:textId="77777777" w:rsidR="00B64786" w:rsidRPr="000E4E7F" w:rsidRDefault="00B64786" w:rsidP="00B64786">
      <w:pPr>
        <w:pStyle w:val="PL"/>
        <w:shd w:val="clear" w:color="auto" w:fill="E6E6E6"/>
      </w:pPr>
    </w:p>
    <w:p w14:paraId="34EFF33C" w14:textId="77777777" w:rsidR="00B64786" w:rsidRPr="000E4E7F" w:rsidRDefault="00B64786" w:rsidP="00B64786">
      <w:pPr>
        <w:pStyle w:val="PL"/>
        <w:shd w:val="clear" w:color="auto" w:fill="E6E6E6"/>
      </w:pPr>
      <w:r w:rsidRPr="000E4E7F">
        <w:t>AccessStratumRelease ::=</w:t>
      </w:r>
      <w:r w:rsidRPr="000E4E7F">
        <w:tab/>
      </w:r>
      <w:r w:rsidRPr="000E4E7F">
        <w:tab/>
      </w:r>
      <w:r w:rsidRPr="000E4E7F">
        <w:tab/>
        <w:t>ENUMERATED {</w:t>
      </w:r>
    </w:p>
    <w:p w14:paraId="74532441" w14:textId="77777777" w:rsidR="00B64786" w:rsidRPr="000E4E7F" w:rsidRDefault="00B64786" w:rsidP="00B64786">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34A2BB30"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61F3F7BA" w14:textId="77777777" w:rsidR="00B64786" w:rsidRPr="000E4E7F" w:rsidRDefault="00B64786" w:rsidP="00B64786">
      <w:pPr>
        <w:pStyle w:val="PL"/>
        <w:shd w:val="clear" w:color="auto" w:fill="E6E6E6"/>
      </w:pPr>
    </w:p>
    <w:p w14:paraId="67738BDC" w14:textId="77777777" w:rsidR="00B64786" w:rsidRPr="000E4E7F" w:rsidRDefault="00B64786" w:rsidP="00B64786">
      <w:pPr>
        <w:pStyle w:val="PL"/>
        <w:shd w:val="clear" w:color="auto" w:fill="E6E6E6"/>
      </w:pPr>
      <w:r w:rsidRPr="000E4E7F">
        <w:t>FeatureSetsEUTRA-r15 ::=</w:t>
      </w:r>
      <w:r w:rsidRPr="000E4E7F">
        <w:tab/>
        <w:t>SEQUENCE {</w:t>
      </w:r>
    </w:p>
    <w:p w14:paraId="56C96956" w14:textId="77777777" w:rsidR="00B64786" w:rsidRPr="000E4E7F" w:rsidRDefault="00B64786" w:rsidP="00B64786">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07DAF019" w14:textId="77777777" w:rsidR="00B64786" w:rsidRPr="000E4E7F" w:rsidRDefault="00B64786" w:rsidP="00B64786">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7539991D" w14:textId="77777777" w:rsidR="00B64786" w:rsidRPr="000E4E7F" w:rsidRDefault="00B64786" w:rsidP="00B64786">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3DB3E9EB" w14:textId="77777777" w:rsidR="00B64786" w:rsidRPr="000E4E7F" w:rsidRDefault="00B64786" w:rsidP="00B64786">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14:paraId="3A21A3EE" w14:textId="77777777" w:rsidR="00B64786" w:rsidRPr="000E4E7F" w:rsidRDefault="00B64786" w:rsidP="00B64786">
      <w:pPr>
        <w:pStyle w:val="PL"/>
        <w:shd w:val="clear" w:color="auto" w:fill="E6E6E6"/>
      </w:pPr>
      <w:r w:rsidRPr="000E4E7F">
        <w:tab/>
        <w:t>...,</w:t>
      </w:r>
    </w:p>
    <w:p w14:paraId="379AA6D8" w14:textId="77777777" w:rsidR="00B64786" w:rsidRPr="000E4E7F" w:rsidRDefault="00B64786" w:rsidP="00B64786">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42FF8DF3" w14:textId="77777777" w:rsidR="00B64786" w:rsidRPr="000E4E7F" w:rsidRDefault="00B64786" w:rsidP="00B64786">
      <w:pPr>
        <w:pStyle w:val="PL"/>
        <w:shd w:val="clear" w:color="auto" w:fill="E6E6E6"/>
      </w:pPr>
      <w:r w:rsidRPr="000E4E7F">
        <w:tab/>
        <w:t>]]</w:t>
      </w:r>
    </w:p>
    <w:p w14:paraId="60F5892E" w14:textId="77777777" w:rsidR="00B64786" w:rsidRPr="000E4E7F" w:rsidRDefault="00B64786" w:rsidP="00B64786">
      <w:pPr>
        <w:pStyle w:val="PL"/>
        <w:shd w:val="clear" w:color="auto" w:fill="E6E6E6"/>
      </w:pPr>
    </w:p>
    <w:p w14:paraId="469C84C0" w14:textId="77777777" w:rsidR="00B64786" w:rsidRPr="000E4E7F" w:rsidRDefault="00B64786" w:rsidP="00B64786">
      <w:pPr>
        <w:pStyle w:val="PL"/>
        <w:shd w:val="clear" w:color="auto" w:fill="E6E6E6"/>
      </w:pPr>
      <w:r w:rsidRPr="000E4E7F">
        <w:t>}</w:t>
      </w:r>
    </w:p>
    <w:p w14:paraId="7D9D87D2" w14:textId="77777777" w:rsidR="00B64786" w:rsidRPr="000E4E7F" w:rsidRDefault="00B64786" w:rsidP="00B64786">
      <w:pPr>
        <w:pStyle w:val="PL"/>
        <w:shd w:val="clear" w:color="auto" w:fill="E6E6E6"/>
      </w:pPr>
    </w:p>
    <w:p w14:paraId="1F708DD5" w14:textId="77777777" w:rsidR="00B64786" w:rsidRPr="000E4E7F" w:rsidRDefault="00B64786" w:rsidP="00B64786">
      <w:pPr>
        <w:pStyle w:val="PL"/>
        <w:shd w:val="clear" w:color="auto" w:fill="E6E6E6"/>
      </w:pPr>
      <w:r w:rsidRPr="000E4E7F">
        <w:t>MobilityParameters-r14 ::=</w:t>
      </w:r>
      <w:r w:rsidRPr="000E4E7F">
        <w:tab/>
      </w:r>
      <w:r w:rsidRPr="000E4E7F">
        <w:tab/>
      </w:r>
      <w:r w:rsidRPr="000E4E7F">
        <w:tab/>
        <w:t>SEQUENCE {</w:t>
      </w:r>
    </w:p>
    <w:p w14:paraId="3BFDF8AC" w14:textId="77777777" w:rsidR="00B64786" w:rsidRPr="000E4E7F" w:rsidRDefault="00B64786" w:rsidP="00B64786">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939C597" w14:textId="77777777" w:rsidR="00B64786" w:rsidRPr="000E4E7F" w:rsidRDefault="00B64786" w:rsidP="00B64786">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85DE2EF" w14:textId="77777777" w:rsidR="00B64786" w:rsidRPr="000E4E7F" w:rsidRDefault="00B64786" w:rsidP="00B64786">
      <w:pPr>
        <w:pStyle w:val="PL"/>
        <w:shd w:val="clear" w:color="auto" w:fill="E6E6E6"/>
      </w:pPr>
      <w:r w:rsidRPr="000E4E7F">
        <w:t>}</w:t>
      </w:r>
    </w:p>
    <w:p w14:paraId="24D7C3B1" w14:textId="77777777" w:rsidR="00B64786" w:rsidRPr="000E4E7F" w:rsidRDefault="00B64786" w:rsidP="00B64786">
      <w:pPr>
        <w:pStyle w:val="PL"/>
        <w:shd w:val="clear" w:color="auto" w:fill="E6E6E6"/>
      </w:pPr>
    </w:p>
    <w:p w14:paraId="047B211D" w14:textId="77777777" w:rsidR="00B64786" w:rsidRPr="000E4E7F" w:rsidRDefault="00B64786" w:rsidP="00B64786">
      <w:pPr>
        <w:pStyle w:val="PL"/>
        <w:shd w:val="clear" w:color="auto" w:fill="E6E6E6"/>
      </w:pPr>
      <w:r w:rsidRPr="000E4E7F">
        <w:t>DC-Parameters-r12 ::=</w:t>
      </w:r>
      <w:r w:rsidRPr="000E4E7F">
        <w:tab/>
      </w:r>
      <w:r w:rsidRPr="000E4E7F">
        <w:tab/>
      </w:r>
      <w:r w:rsidRPr="000E4E7F">
        <w:tab/>
        <w:t>SEQUENCE {</w:t>
      </w:r>
    </w:p>
    <w:p w14:paraId="02B217C7" w14:textId="77777777" w:rsidR="00B64786" w:rsidRPr="000E4E7F" w:rsidRDefault="00B64786" w:rsidP="00B64786">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46D04A" w14:textId="77777777" w:rsidR="00B64786" w:rsidRPr="000E4E7F" w:rsidRDefault="00B64786" w:rsidP="00B64786">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B153B2" w14:textId="77777777" w:rsidR="00B64786" w:rsidRPr="000E4E7F" w:rsidRDefault="00B64786" w:rsidP="00B64786">
      <w:pPr>
        <w:pStyle w:val="PL"/>
        <w:shd w:val="clear" w:color="auto" w:fill="E6E6E6"/>
      </w:pPr>
      <w:r w:rsidRPr="000E4E7F">
        <w:t>}</w:t>
      </w:r>
    </w:p>
    <w:p w14:paraId="15E48F9A" w14:textId="77777777" w:rsidR="00B64786" w:rsidRPr="000E4E7F" w:rsidRDefault="00B64786" w:rsidP="00B64786">
      <w:pPr>
        <w:pStyle w:val="PL"/>
        <w:shd w:val="clear" w:color="auto" w:fill="E6E6E6"/>
      </w:pPr>
    </w:p>
    <w:p w14:paraId="7C65B726" w14:textId="77777777" w:rsidR="00B64786" w:rsidRPr="000E4E7F" w:rsidRDefault="00B64786" w:rsidP="00B64786">
      <w:pPr>
        <w:pStyle w:val="PL"/>
        <w:shd w:val="clear" w:color="auto" w:fill="E6E6E6"/>
      </w:pPr>
      <w:r w:rsidRPr="000E4E7F">
        <w:t>DC-Parameters-v1310 ::=</w:t>
      </w:r>
      <w:r w:rsidRPr="000E4E7F">
        <w:tab/>
      </w:r>
      <w:r w:rsidRPr="000E4E7F">
        <w:tab/>
      </w:r>
      <w:r w:rsidRPr="000E4E7F">
        <w:tab/>
        <w:t>SEQUENCE {</w:t>
      </w:r>
    </w:p>
    <w:p w14:paraId="65302C8E" w14:textId="77777777" w:rsidR="00B64786" w:rsidRPr="000E4E7F" w:rsidRDefault="00B64786" w:rsidP="00B64786">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042A3841" w14:textId="77777777" w:rsidR="00B64786" w:rsidRPr="000E4E7F" w:rsidRDefault="00B64786" w:rsidP="00B64786">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2BCC1F8" w14:textId="77777777" w:rsidR="00B64786" w:rsidRPr="000E4E7F" w:rsidRDefault="00B64786" w:rsidP="00B64786">
      <w:pPr>
        <w:pStyle w:val="PL"/>
        <w:shd w:val="clear" w:color="auto" w:fill="E6E6E6"/>
      </w:pPr>
      <w:r w:rsidRPr="000E4E7F">
        <w:t>}</w:t>
      </w:r>
    </w:p>
    <w:p w14:paraId="7E6A354F" w14:textId="77777777" w:rsidR="00B64786" w:rsidRPr="000E4E7F" w:rsidRDefault="00B64786" w:rsidP="00B64786">
      <w:pPr>
        <w:pStyle w:val="PL"/>
        <w:shd w:val="clear" w:color="auto" w:fill="E6E6E6"/>
      </w:pPr>
    </w:p>
    <w:p w14:paraId="4B8C1F52" w14:textId="77777777" w:rsidR="00B64786" w:rsidRPr="000E4E7F" w:rsidRDefault="00B64786" w:rsidP="00B64786">
      <w:pPr>
        <w:pStyle w:val="PL"/>
        <w:shd w:val="clear" w:color="auto" w:fill="E6E6E6"/>
      </w:pPr>
      <w:r w:rsidRPr="000E4E7F">
        <w:t>MAC-Parameters-r12 ::=</w:t>
      </w:r>
      <w:r w:rsidRPr="000E4E7F">
        <w:tab/>
      </w:r>
      <w:r w:rsidRPr="000E4E7F">
        <w:tab/>
      </w:r>
      <w:r w:rsidRPr="000E4E7F">
        <w:tab/>
      </w:r>
      <w:r w:rsidRPr="000E4E7F">
        <w:tab/>
        <w:t>SEQUENCE {</w:t>
      </w:r>
    </w:p>
    <w:p w14:paraId="599A5DEF" w14:textId="77777777" w:rsidR="00B64786" w:rsidRPr="000E4E7F" w:rsidRDefault="00B64786" w:rsidP="00B64786">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12128F2A" w14:textId="77777777" w:rsidR="00B64786" w:rsidRPr="000E4E7F" w:rsidRDefault="00B64786" w:rsidP="00B64786">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D0B02F7" w14:textId="77777777" w:rsidR="00B64786" w:rsidRPr="000E4E7F" w:rsidRDefault="00B64786" w:rsidP="00B64786">
      <w:pPr>
        <w:pStyle w:val="PL"/>
        <w:shd w:val="clear" w:color="auto" w:fill="E6E6E6"/>
      </w:pPr>
      <w:r w:rsidRPr="000E4E7F">
        <w:t>}</w:t>
      </w:r>
    </w:p>
    <w:p w14:paraId="5A7DAD39" w14:textId="77777777" w:rsidR="00B64786" w:rsidRPr="000E4E7F" w:rsidRDefault="00B64786" w:rsidP="00B64786">
      <w:pPr>
        <w:pStyle w:val="PL"/>
        <w:shd w:val="clear" w:color="auto" w:fill="E6E6E6"/>
      </w:pPr>
    </w:p>
    <w:p w14:paraId="226B4856" w14:textId="77777777" w:rsidR="00B64786" w:rsidRPr="000E4E7F" w:rsidRDefault="00B64786" w:rsidP="00B64786">
      <w:pPr>
        <w:pStyle w:val="PL"/>
        <w:shd w:val="clear" w:color="auto" w:fill="E6E6E6"/>
      </w:pPr>
      <w:r w:rsidRPr="000E4E7F">
        <w:t>MAC-Parameters-v1310 ::=</w:t>
      </w:r>
      <w:r w:rsidRPr="000E4E7F">
        <w:tab/>
      </w:r>
      <w:r w:rsidRPr="000E4E7F">
        <w:tab/>
      </w:r>
      <w:r w:rsidRPr="000E4E7F">
        <w:tab/>
      </w:r>
      <w:r w:rsidRPr="000E4E7F">
        <w:tab/>
        <w:t>SEQUENCE {</w:t>
      </w:r>
    </w:p>
    <w:p w14:paraId="08C2E2E9" w14:textId="77777777" w:rsidR="00B64786" w:rsidRPr="000E4E7F" w:rsidRDefault="00B64786" w:rsidP="00B64786">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3787CC0D" w14:textId="77777777" w:rsidR="00B64786" w:rsidRPr="000E4E7F" w:rsidRDefault="00B64786" w:rsidP="00B64786">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FABEC88" w14:textId="77777777" w:rsidR="00B64786" w:rsidRPr="000E4E7F" w:rsidRDefault="00B64786" w:rsidP="00B64786">
      <w:pPr>
        <w:pStyle w:val="PL"/>
        <w:shd w:val="clear" w:color="auto" w:fill="E6E6E6"/>
      </w:pPr>
      <w:r w:rsidRPr="000E4E7F">
        <w:t>}</w:t>
      </w:r>
    </w:p>
    <w:p w14:paraId="319E0722" w14:textId="77777777" w:rsidR="00B64786" w:rsidRPr="000E4E7F" w:rsidRDefault="00B64786" w:rsidP="00B64786">
      <w:pPr>
        <w:pStyle w:val="PL"/>
        <w:shd w:val="clear" w:color="auto" w:fill="E6E6E6"/>
      </w:pPr>
    </w:p>
    <w:p w14:paraId="16846238" w14:textId="77777777" w:rsidR="00B64786" w:rsidRPr="000E4E7F" w:rsidRDefault="00B64786" w:rsidP="00B64786">
      <w:pPr>
        <w:pStyle w:val="PL"/>
        <w:shd w:val="clear" w:color="auto" w:fill="E6E6E6"/>
      </w:pPr>
      <w:r w:rsidRPr="000E4E7F">
        <w:t>MAC-Parameters-v1430 ::=</w:t>
      </w:r>
      <w:r w:rsidRPr="000E4E7F">
        <w:tab/>
      </w:r>
      <w:r w:rsidRPr="000E4E7F">
        <w:tab/>
      </w:r>
      <w:r w:rsidRPr="000E4E7F">
        <w:tab/>
      </w:r>
      <w:r w:rsidRPr="000E4E7F">
        <w:tab/>
        <w:t>SEQUENCE {</w:t>
      </w:r>
    </w:p>
    <w:p w14:paraId="6FB8C107" w14:textId="77777777" w:rsidR="00B64786" w:rsidRPr="000E4E7F" w:rsidRDefault="00B64786" w:rsidP="00B64786">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1DD21CB6" w14:textId="77777777" w:rsidR="00B64786" w:rsidRPr="000E4E7F" w:rsidRDefault="00B64786" w:rsidP="00B64786">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20A42CA3" w14:textId="77777777" w:rsidR="00B64786" w:rsidRPr="000E4E7F" w:rsidRDefault="00B64786" w:rsidP="00B64786">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5513DBC" w14:textId="77777777" w:rsidR="00B64786" w:rsidRPr="000E4E7F" w:rsidRDefault="00B64786" w:rsidP="00B64786">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8BA2AF1" w14:textId="77777777" w:rsidR="00B64786" w:rsidRPr="000E4E7F" w:rsidRDefault="00B64786" w:rsidP="00B64786">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90E2AA2" w14:textId="77777777" w:rsidR="00B64786" w:rsidRPr="000E4E7F" w:rsidRDefault="00B64786" w:rsidP="00B64786">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F863C79" w14:textId="77777777" w:rsidR="00B64786" w:rsidRPr="000E4E7F" w:rsidRDefault="00B64786" w:rsidP="00B64786">
      <w:pPr>
        <w:pStyle w:val="PL"/>
        <w:shd w:val="clear" w:color="auto" w:fill="E6E6E6"/>
      </w:pPr>
      <w:r w:rsidRPr="000E4E7F">
        <w:t>}</w:t>
      </w:r>
    </w:p>
    <w:p w14:paraId="5BCAF3ED" w14:textId="77777777" w:rsidR="00B64786" w:rsidRPr="000E4E7F" w:rsidRDefault="00B64786" w:rsidP="00B64786">
      <w:pPr>
        <w:pStyle w:val="PL"/>
        <w:shd w:val="clear" w:color="auto" w:fill="E6E6E6"/>
      </w:pPr>
    </w:p>
    <w:p w14:paraId="13FCC29C" w14:textId="77777777" w:rsidR="00B64786" w:rsidRPr="000E4E7F" w:rsidRDefault="00B64786" w:rsidP="00B64786">
      <w:pPr>
        <w:pStyle w:val="PL"/>
        <w:shd w:val="clear" w:color="auto" w:fill="E6E6E6"/>
      </w:pPr>
      <w:r w:rsidRPr="000E4E7F">
        <w:t>MAC-Parameters-v1440 ::=</w:t>
      </w:r>
      <w:r w:rsidRPr="000E4E7F">
        <w:tab/>
      </w:r>
      <w:r w:rsidRPr="000E4E7F">
        <w:tab/>
      </w:r>
      <w:r w:rsidRPr="000E4E7F">
        <w:tab/>
      </w:r>
      <w:r w:rsidRPr="000E4E7F">
        <w:tab/>
        <w:t>SEQUENCE {</w:t>
      </w:r>
    </w:p>
    <w:p w14:paraId="62C2A9A5" w14:textId="77777777" w:rsidR="00B64786" w:rsidRPr="000E4E7F" w:rsidRDefault="00B64786" w:rsidP="00B64786">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0F30A03" w14:textId="77777777" w:rsidR="00B64786" w:rsidRPr="000E4E7F" w:rsidRDefault="00B64786" w:rsidP="00B64786">
      <w:pPr>
        <w:pStyle w:val="PL"/>
        <w:shd w:val="clear" w:color="auto" w:fill="E6E6E6"/>
      </w:pPr>
      <w:r w:rsidRPr="000E4E7F">
        <w:t>}</w:t>
      </w:r>
    </w:p>
    <w:p w14:paraId="66D40495" w14:textId="77777777" w:rsidR="00B64786" w:rsidRPr="000E4E7F" w:rsidRDefault="00B64786" w:rsidP="00B64786">
      <w:pPr>
        <w:pStyle w:val="PL"/>
        <w:shd w:val="clear" w:color="auto" w:fill="E6E6E6"/>
      </w:pPr>
    </w:p>
    <w:p w14:paraId="6EC0ACC1" w14:textId="77777777" w:rsidR="00B64786" w:rsidRPr="000E4E7F" w:rsidRDefault="00B64786" w:rsidP="00B64786">
      <w:pPr>
        <w:pStyle w:val="PL"/>
        <w:shd w:val="clear" w:color="auto" w:fill="E6E6E6"/>
      </w:pPr>
      <w:r w:rsidRPr="000E4E7F">
        <w:t>MAC-Parameters-v1530 ::=</w:t>
      </w:r>
      <w:r w:rsidRPr="000E4E7F">
        <w:tab/>
      </w:r>
      <w:r w:rsidRPr="000E4E7F">
        <w:tab/>
        <w:t>SEQUENCE {</w:t>
      </w:r>
    </w:p>
    <w:p w14:paraId="70B06624" w14:textId="77777777" w:rsidR="00B64786" w:rsidRPr="000E4E7F" w:rsidRDefault="00B64786" w:rsidP="00B64786">
      <w:pPr>
        <w:pStyle w:val="PL"/>
        <w:shd w:val="clear" w:color="auto" w:fill="E6E6E6"/>
      </w:pPr>
      <w:r w:rsidRPr="000E4E7F">
        <w:tab/>
        <w:t>min-Proc-TimelineSubslot-r15</w:t>
      </w:r>
      <w:r w:rsidRPr="000E4E7F">
        <w:tab/>
        <w:t>SEQUENCE (SIZE(1..3)) OF ProcessingTimelineSet-r15</w:t>
      </w:r>
      <w:r w:rsidRPr="000E4E7F">
        <w:tab/>
        <w:t>OPTIONAL,</w:t>
      </w:r>
    </w:p>
    <w:p w14:paraId="3A4B6100" w14:textId="77777777" w:rsidR="00B64786" w:rsidRPr="000E4E7F" w:rsidRDefault="00B64786" w:rsidP="00B64786">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78D50275" w14:textId="77777777" w:rsidR="00B64786" w:rsidRPr="000E4E7F" w:rsidRDefault="00B64786" w:rsidP="00B64786">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1ECC2AF5" w14:textId="77777777" w:rsidR="00B64786" w:rsidRPr="000E4E7F" w:rsidRDefault="00B64786" w:rsidP="00B64786">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1998B493" w14:textId="77777777" w:rsidR="00B64786" w:rsidRPr="000E4E7F" w:rsidRDefault="00B64786" w:rsidP="00B64786">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12542E64" w14:textId="77777777" w:rsidR="00B64786" w:rsidRPr="000E4E7F" w:rsidRDefault="00B64786" w:rsidP="00B64786">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28474A4" w14:textId="77777777" w:rsidR="00B64786" w:rsidRPr="000E4E7F" w:rsidRDefault="00B64786" w:rsidP="00B64786">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6E7B87E6" w14:textId="77777777" w:rsidR="00B64786" w:rsidRPr="000E4E7F" w:rsidRDefault="00B64786" w:rsidP="00B64786">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141977F8" w14:textId="77777777" w:rsidR="00B64786" w:rsidRPr="000E4E7F" w:rsidRDefault="00B64786" w:rsidP="00B64786">
      <w:pPr>
        <w:pStyle w:val="PL"/>
        <w:shd w:val="clear" w:color="auto" w:fill="E6E6E6"/>
      </w:pPr>
      <w:r w:rsidRPr="000E4E7F">
        <w:t>}</w:t>
      </w:r>
    </w:p>
    <w:p w14:paraId="301C30D9" w14:textId="77777777" w:rsidR="00B64786" w:rsidRPr="000E4E7F" w:rsidRDefault="00B64786" w:rsidP="00B64786">
      <w:pPr>
        <w:pStyle w:val="PL"/>
        <w:shd w:val="clear" w:color="auto" w:fill="E6E6E6"/>
      </w:pPr>
    </w:p>
    <w:p w14:paraId="448AC0CF" w14:textId="77777777" w:rsidR="00B64786" w:rsidRPr="000E4E7F" w:rsidRDefault="00B64786" w:rsidP="00B64786">
      <w:pPr>
        <w:pStyle w:val="PL"/>
        <w:shd w:val="clear" w:color="auto" w:fill="E6E6E6"/>
      </w:pPr>
      <w:r w:rsidRPr="000E4E7F">
        <w:t>MAC-Parameters-v1550 ::=</w:t>
      </w:r>
      <w:r w:rsidRPr="000E4E7F">
        <w:tab/>
      </w:r>
      <w:r w:rsidRPr="000E4E7F">
        <w:tab/>
      </w:r>
      <w:r w:rsidRPr="000E4E7F">
        <w:tab/>
      </w:r>
      <w:r w:rsidRPr="000E4E7F">
        <w:tab/>
        <w:t>SEQUENCE {</w:t>
      </w:r>
    </w:p>
    <w:p w14:paraId="1A13A616" w14:textId="77777777" w:rsidR="00B64786" w:rsidRPr="000E4E7F" w:rsidRDefault="00B64786" w:rsidP="00B64786">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ED74825" w14:textId="77777777" w:rsidR="00B64786" w:rsidRPr="000E4E7F" w:rsidRDefault="00B64786" w:rsidP="00B64786">
      <w:pPr>
        <w:pStyle w:val="PL"/>
        <w:shd w:val="clear" w:color="auto" w:fill="E6E6E6"/>
      </w:pPr>
      <w:r w:rsidRPr="000E4E7F">
        <w:t>}</w:t>
      </w:r>
    </w:p>
    <w:p w14:paraId="23F7AF73" w14:textId="77777777" w:rsidR="00B64786" w:rsidRPr="000E4E7F" w:rsidRDefault="00B64786" w:rsidP="00B64786">
      <w:pPr>
        <w:pStyle w:val="PL"/>
        <w:shd w:val="clear" w:color="auto" w:fill="E6E6E6"/>
      </w:pPr>
    </w:p>
    <w:p w14:paraId="701299EE" w14:textId="77777777" w:rsidR="00B64786" w:rsidRPr="000E4E7F" w:rsidRDefault="00B64786" w:rsidP="00B64786">
      <w:pPr>
        <w:pStyle w:val="PL"/>
        <w:shd w:val="clear" w:color="auto" w:fill="E6E6E6"/>
      </w:pPr>
      <w:r w:rsidRPr="000E4E7F">
        <w:t>MAC-Parameters-v16xy ::=</w:t>
      </w:r>
      <w:r w:rsidRPr="000E4E7F">
        <w:tab/>
      </w:r>
      <w:r w:rsidRPr="000E4E7F">
        <w:tab/>
        <w:t>SEQUENCE {</w:t>
      </w:r>
    </w:p>
    <w:p w14:paraId="14A8206C" w14:textId="77777777" w:rsidR="00B64786" w:rsidRPr="000E4E7F" w:rsidRDefault="00B64786" w:rsidP="00B64786">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10F08483" w14:textId="77777777" w:rsidR="00B64786" w:rsidRPr="000E4E7F" w:rsidRDefault="00B64786" w:rsidP="00B64786">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184EAF" w14:textId="77777777" w:rsidR="00B64786" w:rsidRPr="000E4E7F" w:rsidRDefault="00B64786" w:rsidP="00B64786">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D8F7927" w14:textId="77777777" w:rsidR="00B64786" w:rsidRPr="000E4E7F" w:rsidRDefault="00B64786" w:rsidP="00B64786">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4277E19" w14:textId="77777777" w:rsidR="00B64786" w:rsidRPr="000E4E7F" w:rsidRDefault="00B64786" w:rsidP="00B64786">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A1D5003" w14:textId="77777777" w:rsidR="00B64786" w:rsidRPr="000E4E7F" w:rsidRDefault="00B64786" w:rsidP="00B64786">
      <w:pPr>
        <w:pStyle w:val="PL"/>
        <w:shd w:val="clear" w:color="auto" w:fill="E6E6E6"/>
      </w:pPr>
      <w:r w:rsidRPr="000E4E7F">
        <w:lastRenderedPageBreak/>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934F24" w14:textId="77777777" w:rsidR="00B64786" w:rsidRPr="000E4E7F" w:rsidRDefault="00B64786" w:rsidP="00B64786">
      <w:pPr>
        <w:pStyle w:val="PL"/>
        <w:shd w:val="clear" w:color="auto" w:fill="E6E6E6"/>
      </w:pPr>
      <w:r w:rsidRPr="000E4E7F">
        <w:t>}</w:t>
      </w:r>
    </w:p>
    <w:p w14:paraId="3B4FFFEE" w14:textId="77777777" w:rsidR="00B64786" w:rsidRPr="000E4E7F" w:rsidRDefault="00B64786" w:rsidP="00B64786">
      <w:pPr>
        <w:pStyle w:val="PL"/>
        <w:shd w:val="clear" w:color="auto" w:fill="E6E6E6"/>
      </w:pPr>
    </w:p>
    <w:p w14:paraId="071A1E03" w14:textId="77777777" w:rsidR="00B64786" w:rsidRPr="000E4E7F" w:rsidRDefault="00B64786" w:rsidP="00B64786">
      <w:pPr>
        <w:pStyle w:val="PL"/>
        <w:shd w:val="clear" w:color="auto" w:fill="E6E6E6"/>
      </w:pPr>
      <w:r w:rsidRPr="000E4E7F">
        <w:t>ProcessingTimelineSet-r15 ::=</w:t>
      </w:r>
      <w:r w:rsidRPr="000E4E7F">
        <w:tab/>
      </w:r>
      <w:r w:rsidRPr="000E4E7F">
        <w:tab/>
        <w:t>ENUMERATED {set1, set2}</w:t>
      </w:r>
    </w:p>
    <w:p w14:paraId="0FFE16AF" w14:textId="77777777" w:rsidR="00B64786" w:rsidRPr="000E4E7F" w:rsidRDefault="00B64786" w:rsidP="00B64786">
      <w:pPr>
        <w:pStyle w:val="PL"/>
        <w:shd w:val="clear" w:color="auto" w:fill="E6E6E6"/>
      </w:pPr>
    </w:p>
    <w:p w14:paraId="21B8F6E4" w14:textId="77777777" w:rsidR="00B64786" w:rsidRPr="000E4E7F" w:rsidRDefault="00B64786" w:rsidP="00B64786">
      <w:pPr>
        <w:pStyle w:val="PL"/>
        <w:shd w:val="clear" w:color="auto" w:fill="E6E6E6"/>
      </w:pPr>
      <w:r w:rsidRPr="000E4E7F">
        <w:t>RLC-Parameters-r12 ::=</w:t>
      </w:r>
      <w:r w:rsidRPr="000E4E7F">
        <w:tab/>
      </w:r>
      <w:r w:rsidRPr="000E4E7F">
        <w:tab/>
      </w:r>
      <w:r w:rsidRPr="000E4E7F">
        <w:tab/>
      </w:r>
      <w:r w:rsidRPr="000E4E7F">
        <w:tab/>
        <w:t>SEQUENCE {</w:t>
      </w:r>
    </w:p>
    <w:p w14:paraId="4FE44EF6" w14:textId="77777777" w:rsidR="00B64786" w:rsidRPr="000E4E7F" w:rsidRDefault="00B64786" w:rsidP="00B64786">
      <w:pPr>
        <w:pStyle w:val="PL"/>
        <w:shd w:val="clear" w:color="auto" w:fill="E6E6E6"/>
      </w:pPr>
      <w:r w:rsidRPr="000E4E7F">
        <w:tab/>
        <w:t>extended-RLC-LI-Field-r12</w:t>
      </w:r>
      <w:r w:rsidRPr="000E4E7F">
        <w:tab/>
      </w:r>
      <w:r w:rsidRPr="000E4E7F">
        <w:tab/>
      </w:r>
      <w:r w:rsidRPr="000E4E7F">
        <w:tab/>
        <w:t>ENUMERATED {supported}</w:t>
      </w:r>
    </w:p>
    <w:p w14:paraId="04B60DCF" w14:textId="77777777" w:rsidR="00B64786" w:rsidRPr="000E4E7F" w:rsidRDefault="00B64786" w:rsidP="00B64786">
      <w:pPr>
        <w:pStyle w:val="PL"/>
        <w:shd w:val="clear" w:color="auto" w:fill="E6E6E6"/>
      </w:pPr>
      <w:r w:rsidRPr="000E4E7F">
        <w:t>}</w:t>
      </w:r>
    </w:p>
    <w:p w14:paraId="573C7AE4" w14:textId="77777777" w:rsidR="00B64786" w:rsidRPr="000E4E7F" w:rsidRDefault="00B64786" w:rsidP="00B64786">
      <w:pPr>
        <w:pStyle w:val="PL"/>
        <w:shd w:val="clear" w:color="auto" w:fill="E6E6E6"/>
      </w:pPr>
    </w:p>
    <w:p w14:paraId="46435B9D" w14:textId="77777777" w:rsidR="00B64786" w:rsidRPr="000E4E7F" w:rsidRDefault="00B64786" w:rsidP="00B64786">
      <w:pPr>
        <w:pStyle w:val="PL"/>
        <w:shd w:val="clear" w:color="auto" w:fill="E6E6E6"/>
      </w:pPr>
      <w:r w:rsidRPr="000E4E7F">
        <w:t>RLC-Parameters-v1310 ::=</w:t>
      </w:r>
      <w:r w:rsidRPr="000E4E7F">
        <w:tab/>
      </w:r>
      <w:r w:rsidRPr="000E4E7F">
        <w:tab/>
      </w:r>
      <w:r w:rsidRPr="000E4E7F">
        <w:tab/>
      </w:r>
      <w:r w:rsidRPr="000E4E7F">
        <w:tab/>
        <w:t>SEQUENCE {</w:t>
      </w:r>
    </w:p>
    <w:p w14:paraId="211E6742" w14:textId="77777777" w:rsidR="00B64786" w:rsidRPr="000E4E7F" w:rsidRDefault="00B64786" w:rsidP="00B64786">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66C24EC" w14:textId="77777777" w:rsidR="00B64786" w:rsidRPr="000E4E7F" w:rsidRDefault="00B64786" w:rsidP="00B64786">
      <w:pPr>
        <w:pStyle w:val="PL"/>
        <w:shd w:val="clear" w:color="auto" w:fill="E6E6E6"/>
      </w:pPr>
      <w:r w:rsidRPr="000E4E7F">
        <w:t>}</w:t>
      </w:r>
    </w:p>
    <w:p w14:paraId="1DD13253" w14:textId="77777777" w:rsidR="00B64786" w:rsidRPr="000E4E7F" w:rsidRDefault="00B64786" w:rsidP="00B64786">
      <w:pPr>
        <w:pStyle w:val="PL"/>
        <w:shd w:val="clear" w:color="auto" w:fill="E6E6E6"/>
      </w:pPr>
    </w:p>
    <w:p w14:paraId="7D8463A7" w14:textId="77777777" w:rsidR="00B64786" w:rsidRPr="000E4E7F" w:rsidRDefault="00B64786" w:rsidP="00B64786">
      <w:pPr>
        <w:pStyle w:val="PL"/>
        <w:shd w:val="clear" w:color="auto" w:fill="E6E6E6"/>
      </w:pPr>
      <w:r w:rsidRPr="000E4E7F">
        <w:t>RLC-Parameters-v1430 ::=</w:t>
      </w:r>
      <w:r w:rsidRPr="000E4E7F">
        <w:tab/>
      </w:r>
      <w:r w:rsidRPr="000E4E7F">
        <w:tab/>
      </w:r>
      <w:r w:rsidRPr="000E4E7F">
        <w:tab/>
      </w:r>
      <w:r w:rsidRPr="000E4E7F">
        <w:tab/>
        <w:t>SEQUENCE {</w:t>
      </w:r>
    </w:p>
    <w:p w14:paraId="5AF00523" w14:textId="77777777" w:rsidR="00B64786" w:rsidRPr="000E4E7F" w:rsidRDefault="00B64786" w:rsidP="00B64786">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501F924" w14:textId="77777777" w:rsidR="00B64786" w:rsidRPr="000E4E7F" w:rsidRDefault="00B64786" w:rsidP="00B64786">
      <w:pPr>
        <w:pStyle w:val="PL"/>
        <w:shd w:val="clear" w:color="auto" w:fill="E6E6E6"/>
      </w:pPr>
      <w:r w:rsidRPr="000E4E7F">
        <w:t>}</w:t>
      </w:r>
    </w:p>
    <w:p w14:paraId="77BFA35B" w14:textId="77777777" w:rsidR="00B64786" w:rsidRPr="000E4E7F" w:rsidRDefault="00B64786" w:rsidP="00B64786">
      <w:pPr>
        <w:pStyle w:val="PL"/>
        <w:shd w:val="clear" w:color="auto" w:fill="E6E6E6"/>
      </w:pPr>
    </w:p>
    <w:p w14:paraId="0DEACCA1" w14:textId="77777777" w:rsidR="00B64786" w:rsidRPr="000E4E7F" w:rsidRDefault="00B64786" w:rsidP="00B64786">
      <w:pPr>
        <w:pStyle w:val="PL"/>
        <w:shd w:val="clear" w:color="auto" w:fill="E6E6E6"/>
      </w:pPr>
      <w:r w:rsidRPr="000E4E7F">
        <w:t>RLC-Parameters-v1530 ::=</w:t>
      </w:r>
      <w:r w:rsidRPr="000E4E7F">
        <w:tab/>
      </w:r>
      <w:r w:rsidRPr="000E4E7F">
        <w:tab/>
      </w:r>
      <w:r w:rsidRPr="000E4E7F">
        <w:tab/>
      </w:r>
      <w:r w:rsidRPr="000E4E7F">
        <w:tab/>
        <w:t>SEQUENCE {</w:t>
      </w:r>
    </w:p>
    <w:p w14:paraId="03B8E5A1" w14:textId="77777777" w:rsidR="00B64786" w:rsidRPr="000E4E7F" w:rsidRDefault="00B64786" w:rsidP="00B64786">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674DFA3F" w14:textId="77777777" w:rsidR="00B64786" w:rsidRPr="000E4E7F" w:rsidRDefault="00B64786" w:rsidP="00B64786">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863BE6" w14:textId="77777777" w:rsidR="00B64786" w:rsidRPr="000E4E7F" w:rsidRDefault="00B64786" w:rsidP="00B64786">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B4A770" w14:textId="77777777" w:rsidR="00B64786" w:rsidRPr="000E4E7F" w:rsidRDefault="00B64786" w:rsidP="00B64786">
      <w:pPr>
        <w:pStyle w:val="PL"/>
        <w:shd w:val="clear" w:color="auto" w:fill="E6E6E6"/>
      </w:pPr>
      <w:r w:rsidRPr="000E4E7F">
        <w:t>}</w:t>
      </w:r>
    </w:p>
    <w:p w14:paraId="22887F6E" w14:textId="77777777" w:rsidR="00B64786" w:rsidRPr="000E4E7F" w:rsidRDefault="00B64786" w:rsidP="00B64786">
      <w:pPr>
        <w:pStyle w:val="PL"/>
        <w:shd w:val="clear" w:color="auto" w:fill="E6E6E6"/>
      </w:pPr>
    </w:p>
    <w:p w14:paraId="698D6FA8" w14:textId="77777777" w:rsidR="00B64786" w:rsidRPr="000E4E7F" w:rsidRDefault="00B64786" w:rsidP="00B64786">
      <w:pPr>
        <w:pStyle w:val="PL"/>
        <w:shd w:val="clear" w:color="auto" w:fill="E6E6E6"/>
      </w:pPr>
      <w:r w:rsidRPr="000E4E7F">
        <w:t>PDCP-Parameters ::=</w:t>
      </w:r>
      <w:r w:rsidRPr="000E4E7F">
        <w:tab/>
      </w:r>
      <w:r w:rsidRPr="000E4E7F">
        <w:tab/>
      </w:r>
      <w:r w:rsidRPr="000E4E7F">
        <w:tab/>
      </w:r>
      <w:r w:rsidRPr="000E4E7F">
        <w:tab/>
        <w:t>SEQUENCE {</w:t>
      </w:r>
    </w:p>
    <w:p w14:paraId="720171EB" w14:textId="77777777" w:rsidR="00B64786" w:rsidRPr="000E4E7F" w:rsidRDefault="00B64786" w:rsidP="00B64786">
      <w:pPr>
        <w:pStyle w:val="PL"/>
        <w:shd w:val="clear" w:color="auto" w:fill="E6E6E6"/>
      </w:pPr>
      <w:r w:rsidRPr="000E4E7F">
        <w:tab/>
        <w:t>supportedROHC-Profiles</w:t>
      </w:r>
      <w:r w:rsidRPr="000E4E7F">
        <w:tab/>
      </w:r>
      <w:r w:rsidRPr="000E4E7F">
        <w:tab/>
      </w:r>
      <w:r w:rsidRPr="000E4E7F">
        <w:tab/>
      </w:r>
      <w:r w:rsidRPr="000E4E7F">
        <w:tab/>
        <w:t>ROHC-ProfileSupportList-r15,</w:t>
      </w:r>
    </w:p>
    <w:p w14:paraId="3C7C482C" w14:textId="77777777" w:rsidR="00B64786" w:rsidRPr="000E4E7F" w:rsidRDefault="00B64786" w:rsidP="00B64786">
      <w:pPr>
        <w:pStyle w:val="PL"/>
        <w:shd w:val="clear" w:color="auto" w:fill="E6E6E6"/>
      </w:pPr>
      <w:r w:rsidRPr="000E4E7F">
        <w:tab/>
        <w:t>maxNumberROHC-ContextSessions</w:t>
      </w:r>
      <w:r w:rsidRPr="000E4E7F">
        <w:tab/>
      </w:r>
      <w:r w:rsidRPr="000E4E7F">
        <w:tab/>
        <w:t>ENUMERATED {</w:t>
      </w:r>
    </w:p>
    <w:p w14:paraId="06E986F2"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47EAA5EA"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0FEBDE19"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66B4219F" w14:textId="77777777" w:rsidR="00B64786" w:rsidRPr="000E4E7F" w:rsidRDefault="00B64786" w:rsidP="00B64786">
      <w:pPr>
        <w:pStyle w:val="PL"/>
        <w:shd w:val="clear" w:color="auto" w:fill="E6E6E6"/>
      </w:pPr>
      <w:r w:rsidRPr="000E4E7F">
        <w:tab/>
        <w:t>...</w:t>
      </w:r>
    </w:p>
    <w:p w14:paraId="277AC7F9" w14:textId="77777777" w:rsidR="00B64786" w:rsidRPr="000E4E7F" w:rsidRDefault="00B64786" w:rsidP="00B64786">
      <w:pPr>
        <w:pStyle w:val="PL"/>
        <w:shd w:val="clear" w:color="auto" w:fill="E6E6E6"/>
      </w:pPr>
      <w:r w:rsidRPr="000E4E7F">
        <w:t>}</w:t>
      </w:r>
    </w:p>
    <w:p w14:paraId="2C5674EC" w14:textId="77777777" w:rsidR="00B64786" w:rsidRPr="000E4E7F" w:rsidRDefault="00B64786" w:rsidP="00B64786">
      <w:pPr>
        <w:pStyle w:val="PL"/>
        <w:shd w:val="clear" w:color="auto" w:fill="E6E6E6"/>
      </w:pPr>
    </w:p>
    <w:p w14:paraId="0BD056EE" w14:textId="77777777" w:rsidR="00B64786" w:rsidRPr="000E4E7F" w:rsidRDefault="00B64786" w:rsidP="00B64786">
      <w:pPr>
        <w:pStyle w:val="PL"/>
        <w:shd w:val="clear" w:color="auto" w:fill="E6E6E6"/>
      </w:pPr>
      <w:r w:rsidRPr="000E4E7F">
        <w:t>PDCP-Parameters-v1130 ::=</w:t>
      </w:r>
      <w:r w:rsidRPr="000E4E7F">
        <w:tab/>
      </w:r>
      <w:r w:rsidRPr="000E4E7F">
        <w:tab/>
        <w:t>SEQUENCE {</w:t>
      </w:r>
    </w:p>
    <w:p w14:paraId="52A3B017" w14:textId="77777777" w:rsidR="00B64786" w:rsidRPr="000E4E7F" w:rsidRDefault="00B64786" w:rsidP="00B64786">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A75511" w14:textId="77777777" w:rsidR="00B64786" w:rsidRPr="000E4E7F" w:rsidRDefault="00B64786" w:rsidP="00B64786">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6A7770E6" w14:textId="77777777" w:rsidR="00B64786" w:rsidRPr="000E4E7F" w:rsidRDefault="00B64786" w:rsidP="00B64786">
      <w:pPr>
        <w:pStyle w:val="PL"/>
        <w:shd w:val="clear" w:color="auto" w:fill="E6E6E6"/>
      </w:pPr>
      <w:r w:rsidRPr="000E4E7F">
        <w:t>}</w:t>
      </w:r>
    </w:p>
    <w:p w14:paraId="03330DFC" w14:textId="77777777" w:rsidR="00B64786" w:rsidRPr="000E4E7F" w:rsidRDefault="00B64786" w:rsidP="00B64786">
      <w:pPr>
        <w:pStyle w:val="PL"/>
        <w:shd w:val="clear" w:color="auto" w:fill="E6E6E6"/>
      </w:pPr>
    </w:p>
    <w:p w14:paraId="58AC3BA3" w14:textId="77777777" w:rsidR="00B64786" w:rsidRPr="000E4E7F" w:rsidRDefault="00B64786" w:rsidP="00B64786">
      <w:pPr>
        <w:pStyle w:val="PL"/>
        <w:shd w:val="clear" w:color="auto" w:fill="E6E6E6"/>
      </w:pPr>
      <w:r w:rsidRPr="000E4E7F">
        <w:t>PDCP-Parameters-v1310 ::=</w:t>
      </w:r>
      <w:r w:rsidRPr="000E4E7F">
        <w:tab/>
      </w:r>
      <w:r w:rsidRPr="000E4E7F">
        <w:tab/>
      </w:r>
      <w:r w:rsidRPr="000E4E7F">
        <w:tab/>
      </w:r>
      <w:r w:rsidRPr="000E4E7F">
        <w:tab/>
        <w:t>SEQUENCE {</w:t>
      </w:r>
    </w:p>
    <w:p w14:paraId="6278B3CE" w14:textId="77777777" w:rsidR="00B64786" w:rsidRPr="000E4E7F" w:rsidRDefault="00B64786" w:rsidP="00B64786">
      <w:pPr>
        <w:pStyle w:val="PL"/>
        <w:shd w:val="clear" w:color="auto" w:fill="E6E6E6"/>
      </w:pPr>
      <w:r w:rsidRPr="000E4E7F">
        <w:tab/>
        <w:t>pdcp-SN-Extension-18bits-r13</w:t>
      </w:r>
      <w:r w:rsidRPr="000E4E7F">
        <w:tab/>
      </w:r>
      <w:r w:rsidRPr="000E4E7F">
        <w:tab/>
      </w:r>
      <w:r w:rsidRPr="000E4E7F">
        <w:tab/>
        <w:t>ENUMERATED {supported}</w:t>
      </w:r>
      <w:r w:rsidRPr="000E4E7F">
        <w:tab/>
        <w:t>OPTIONAL</w:t>
      </w:r>
    </w:p>
    <w:p w14:paraId="4B96E3A4" w14:textId="77777777" w:rsidR="00B64786" w:rsidRPr="000E4E7F" w:rsidRDefault="00B64786" w:rsidP="00B64786">
      <w:pPr>
        <w:pStyle w:val="PL"/>
        <w:shd w:val="clear" w:color="auto" w:fill="E6E6E6"/>
      </w:pPr>
      <w:r w:rsidRPr="000E4E7F">
        <w:t>}</w:t>
      </w:r>
    </w:p>
    <w:p w14:paraId="76A7E371" w14:textId="77777777" w:rsidR="00B64786" w:rsidRPr="000E4E7F" w:rsidRDefault="00B64786" w:rsidP="00B64786">
      <w:pPr>
        <w:pStyle w:val="PL"/>
        <w:shd w:val="clear" w:color="auto" w:fill="E6E6E6"/>
      </w:pPr>
    </w:p>
    <w:p w14:paraId="21CD503A" w14:textId="77777777" w:rsidR="00B64786" w:rsidRPr="000E4E7F" w:rsidRDefault="00B64786" w:rsidP="00B64786">
      <w:pPr>
        <w:pStyle w:val="PL"/>
        <w:shd w:val="clear" w:color="auto" w:fill="E6E6E6"/>
      </w:pPr>
      <w:r w:rsidRPr="000E4E7F">
        <w:t>PDCP-Parameters-v1430 ::=</w:t>
      </w:r>
      <w:r w:rsidRPr="000E4E7F">
        <w:tab/>
      </w:r>
      <w:r w:rsidRPr="000E4E7F">
        <w:tab/>
      </w:r>
      <w:r w:rsidRPr="000E4E7F">
        <w:tab/>
      </w:r>
      <w:r w:rsidRPr="000E4E7F">
        <w:tab/>
        <w:t>SEQUENCE {</w:t>
      </w:r>
    </w:p>
    <w:p w14:paraId="5C8B8361" w14:textId="77777777" w:rsidR="00B64786" w:rsidRPr="000E4E7F" w:rsidRDefault="00B64786" w:rsidP="00B64786">
      <w:pPr>
        <w:pStyle w:val="PL"/>
        <w:shd w:val="clear" w:color="auto" w:fill="E6E6E6"/>
      </w:pPr>
      <w:r w:rsidRPr="000E4E7F">
        <w:tab/>
        <w:t>supportedUplinkOnlyROHC-Profiles-r14</w:t>
      </w:r>
      <w:r w:rsidRPr="000E4E7F">
        <w:tab/>
      </w:r>
      <w:r w:rsidRPr="000E4E7F">
        <w:tab/>
        <w:t>SEQUENCE {</w:t>
      </w:r>
    </w:p>
    <w:p w14:paraId="6F3C16EC" w14:textId="77777777" w:rsidR="00B64786" w:rsidRPr="000E4E7F" w:rsidRDefault="00B64786" w:rsidP="00B64786">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14:paraId="6F485125" w14:textId="77777777" w:rsidR="00B64786" w:rsidRPr="000E4E7F" w:rsidRDefault="00B64786" w:rsidP="00B64786">
      <w:pPr>
        <w:pStyle w:val="PL"/>
        <w:shd w:val="clear" w:color="auto" w:fill="E6E6E6"/>
      </w:pPr>
      <w:r w:rsidRPr="000E4E7F">
        <w:tab/>
        <w:t>},</w:t>
      </w:r>
    </w:p>
    <w:p w14:paraId="445DEA8F" w14:textId="77777777" w:rsidR="00B64786" w:rsidRPr="000E4E7F" w:rsidRDefault="00B64786" w:rsidP="00B64786">
      <w:pPr>
        <w:pStyle w:val="PL"/>
        <w:shd w:val="clear" w:color="auto" w:fill="E6E6E6"/>
      </w:pPr>
      <w:r w:rsidRPr="000E4E7F">
        <w:tab/>
        <w:t>maxNumberROHC-ContextSessions-r14</w:t>
      </w:r>
      <w:r w:rsidRPr="000E4E7F">
        <w:tab/>
      </w:r>
      <w:r w:rsidRPr="000E4E7F">
        <w:tab/>
        <w:t>ENUMERATED {</w:t>
      </w:r>
    </w:p>
    <w:p w14:paraId="61FC3C00"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2496B3DA"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447E8298"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4464D73D" w14:textId="77777777" w:rsidR="00B64786" w:rsidRPr="000E4E7F" w:rsidRDefault="00B64786" w:rsidP="00B64786">
      <w:pPr>
        <w:pStyle w:val="PL"/>
        <w:shd w:val="clear" w:color="auto" w:fill="E6E6E6"/>
      </w:pPr>
      <w:r w:rsidRPr="000E4E7F">
        <w:t>}</w:t>
      </w:r>
    </w:p>
    <w:p w14:paraId="6BA206B7" w14:textId="77777777" w:rsidR="00B64786" w:rsidRPr="000E4E7F" w:rsidRDefault="00B64786" w:rsidP="00B64786">
      <w:pPr>
        <w:pStyle w:val="PL"/>
        <w:shd w:val="clear" w:color="auto" w:fill="E6E6E6"/>
      </w:pPr>
    </w:p>
    <w:p w14:paraId="41E8863A" w14:textId="77777777" w:rsidR="00B64786" w:rsidRPr="000E4E7F" w:rsidRDefault="00B64786" w:rsidP="00B64786">
      <w:pPr>
        <w:pStyle w:val="PL"/>
        <w:shd w:val="clear" w:color="auto" w:fill="E6E6E6"/>
      </w:pPr>
      <w:r w:rsidRPr="000E4E7F">
        <w:t>PDCP-Parameters-v1530 ::=</w:t>
      </w:r>
      <w:r w:rsidRPr="000E4E7F">
        <w:tab/>
      </w:r>
      <w:r w:rsidRPr="000E4E7F">
        <w:tab/>
      </w:r>
      <w:r w:rsidRPr="000E4E7F">
        <w:tab/>
        <w:t>SEQUENCE {</w:t>
      </w:r>
    </w:p>
    <w:p w14:paraId="107240B5" w14:textId="77777777" w:rsidR="00B64786" w:rsidRPr="000E4E7F" w:rsidRDefault="00B64786" w:rsidP="00B64786">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0A2906DF" w14:textId="77777777" w:rsidR="00B64786" w:rsidRPr="000E4E7F" w:rsidRDefault="00B64786" w:rsidP="00B64786">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62F94571" w14:textId="77777777" w:rsidR="00B64786" w:rsidRPr="000E4E7F" w:rsidRDefault="00B64786" w:rsidP="00B64786">
      <w:pPr>
        <w:pStyle w:val="PL"/>
        <w:shd w:val="clear" w:color="auto" w:fill="E6E6E6"/>
      </w:pPr>
      <w:r w:rsidRPr="000E4E7F">
        <w:t>}</w:t>
      </w:r>
    </w:p>
    <w:p w14:paraId="0FE9F53E" w14:textId="77777777" w:rsidR="00B64786" w:rsidRPr="000E4E7F" w:rsidRDefault="00B64786" w:rsidP="00B64786">
      <w:pPr>
        <w:pStyle w:val="PL"/>
        <w:shd w:val="clear" w:color="auto" w:fill="E6E6E6"/>
      </w:pPr>
    </w:p>
    <w:p w14:paraId="1D72024C" w14:textId="77777777" w:rsidR="00B64786" w:rsidRPr="000E4E7F" w:rsidRDefault="00B64786" w:rsidP="00B64786">
      <w:pPr>
        <w:pStyle w:val="PL"/>
        <w:shd w:val="clear" w:color="auto" w:fill="E6E6E6"/>
      </w:pPr>
      <w:r w:rsidRPr="000E4E7F">
        <w:t>SupportedUDC-r15 ::=</w:t>
      </w:r>
      <w:r w:rsidRPr="000E4E7F">
        <w:tab/>
      </w:r>
      <w:r w:rsidRPr="000E4E7F">
        <w:tab/>
      </w:r>
      <w:r w:rsidRPr="000E4E7F">
        <w:tab/>
      </w:r>
      <w:r w:rsidRPr="000E4E7F">
        <w:tab/>
        <w:t>SEQUENCE {</w:t>
      </w:r>
    </w:p>
    <w:p w14:paraId="39CEEEFB" w14:textId="77777777" w:rsidR="00B64786" w:rsidRPr="000E4E7F" w:rsidRDefault="00B64786" w:rsidP="00B64786">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52B2F710" w14:textId="77777777" w:rsidR="00B64786" w:rsidRPr="000E4E7F" w:rsidRDefault="00B64786" w:rsidP="00B64786">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36BCFF86" w14:textId="77777777" w:rsidR="00B64786" w:rsidRPr="000E4E7F" w:rsidRDefault="00B64786" w:rsidP="00B64786">
      <w:pPr>
        <w:pStyle w:val="PL"/>
        <w:shd w:val="clear" w:color="auto" w:fill="E6E6E6"/>
      </w:pPr>
      <w:r w:rsidRPr="000E4E7F">
        <w:t>}</w:t>
      </w:r>
    </w:p>
    <w:p w14:paraId="0BA381F0" w14:textId="77777777" w:rsidR="00B64786" w:rsidRPr="000E4E7F" w:rsidRDefault="00B64786" w:rsidP="00B64786">
      <w:pPr>
        <w:pStyle w:val="PL"/>
        <w:shd w:val="clear" w:color="auto" w:fill="E6E6E6"/>
      </w:pPr>
    </w:p>
    <w:p w14:paraId="1ABC87E4" w14:textId="77777777" w:rsidR="00B64786" w:rsidRPr="000E4E7F" w:rsidRDefault="00B64786" w:rsidP="00B64786">
      <w:pPr>
        <w:pStyle w:val="PL"/>
        <w:shd w:val="clear" w:color="auto" w:fill="E6E6E6"/>
      </w:pPr>
      <w:r w:rsidRPr="000E4E7F">
        <w:t>SupportedOperatorDic-r15 ::=</w:t>
      </w:r>
      <w:r w:rsidRPr="000E4E7F">
        <w:tab/>
      </w:r>
      <w:r w:rsidRPr="000E4E7F">
        <w:tab/>
        <w:t>SEQUENCE {</w:t>
      </w:r>
    </w:p>
    <w:p w14:paraId="4DB5F60B" w14:textId="77777777" w:rsidR="00B64786" w:rsidRPr="000E4E7F" w:rsidRDefault="00B64786" w:rsidP="00B64786">
      <w:pPr>
        <w:pStyle w:val="PL"/>
        <w:shd w:val="clear" w:color="auto" w:fill="E6E6E6"/>
      </w:pPr>
      <w:r w:rsidRPr="000E4E7F">
        <w:tab/>
        <w:t>versionOfDictionary-r15</w:t>
      </w:r>
      <w:r w:rsidRPr="000E4E7F">
        <w:tab/>
      </w:r>
      <w:r w:rsidRPr="000E4E7F">
        <w:tab/>
      </w:r>
      <w:r w:rsidRPr="000E4E7F">
        <w:tab/>
      </w:r>
      <w:r w:rsidRPr="000E4E7F">
        <w:tab/>
        <w:t>INTEGER (0..15),</w:t>
      </w:r>
    </w:p>
    <w:p w14:paraId="58ACD105" w14:textId="77777777" w:rsidR="00B64786" w:rsidRPr="000E4E7F" w:rsidRDefault="00B64786" w:rsidP="00B64786">
      <w:pPr>
        <w:pStyle w:val="PL"/>
        <w:shd w:val="clear" w:color="auto" w:fill="E6E6E6"/>
      </w:pPr>
      <w:r w:rsidRPr="000E4E7F">
        <w:tab/>
        <w:t>associatedPLMN-ID-r15</w:t>
      </w:r>
      <w:r w:rsidRPr="000E4E7F">
        <w:tab/>
      </w:r>
      <w:r w:rsidRPr="000E4E7F">
        <w:tab/>
      </w:r>
      <w:r w:rsidRPr="000E4E7F">
        <w:tab/>
      </w:r>
      <w:r w:rsidRPr="000E4E7F">
        <w:tab/>
        <w:t>PLMN-Identity</w:t>
      </w:r>
    </w:p>
    <w:p w14:paraId="78DBA287" w14:textId="77777777" w:rsidR="00B64786" w:rsidRPr="000E4E7F" w:rsidRDefault="00B64786" w:rsidP="00B64786">
      <w:pPr>
        <w:pStyle w:val="PL"/>
        <w:shd w:val="clear" w:color="auto" w:fill="E6E6E6"/>
      </w:pPr>
      <w:r w:rsidRPr="000E4E7F">
        <w:t>}</w:t>
      </w:r>
    </w:p>
    <w:p w14:paraId="1CF6FC99" w14:textId="77777777" w:rsidR="00B64786" w:rsidRPr="000E4E7F" w:rsidRDefault="00B64786" w:rsidP="00B64786">
      <w:pPr>
        <w:pStyle w:val="PL"/>
        <w:shd w:val="clear" w:color="auto" w:fill="E6E6E6"/>
      </w:pPr>
    </w:p>
    <w:p w14:paraId="4A452E42" w14:textId="77777777" w:rsidR="00B64786" w:rsidRPr="000E4E7F" w:rsidRDefault="00B64786" w:rsidP="00B64786">
      <w:pPr>
        <w:pStyle w:val="PL"/>
        <w:shd w:val="clear" w:color="auto" w:fill="E6E6E6"/>
      </w:pPr>
      <w:r w:rsidRPr="000E4E7F">
        <w:t>PhyLayerParameters ::=</w:t>
      </w:r>
      <w:r w:rsidRPr="000E4E7F">
        <w:tab/>
      </w:r>
      <w:r w:rsidRPr="000E4E7F">
        <w:tab/>
      </w:r>
      <w:r w:rsidRPr="000E4E7F">
        <w:tab/>
      </w:r>
      <w:r w:rsidRPr="000E4E7F">
        <w:tab/>
        <w:t>SEQUENCE {</w:t>
      </w:r>
    </w:p>
    <w:p w14:paraId="5B0C680D" w14:textId="77777777" w:rsidR="00B64786" w:rsidRPr="000E4E7F" w:rsidRDefault="00B64786" w:rsidP="00B64786">
      <w:pPr>
        <w:pStyle w:val="PL"/>
        <w:shd w:val="clear" w:color="auto" w:fill="E6E6E6"/>
      </w:pPr>
      <w:r w:rsidRPr="000E4E7F">
        <w:tab/>
        <w:t>ue-TxAntennaSelectionSupported</w:t>
      </w:r>
      <w:r w:rsidRPr="000E4E7F">
        <w:tab/>
      </w:r>
      <w:r w:rsidRPr="000E4E7F">
        <w:tab/>
        <w:t>BOOLEAN,</w:t>
      </w:r>
    </w:p>
    <w:p w14:paraId="06009EE8" w14:textId="77777777" w:rsidR="00B64786" w:rsidRPr="000E4E7F" w:rsidRDefault="00B64786" w:rsidP="00B64786">
      <w:pPr>
        <w:pStyle w:val="PL"/>
        <w:shd w:val="clear" w:color="auto" w:fill="E6E6E6"/>
      </w:pPr>
      <w:r w:rsidRPr="000E4E7F">
        <w:tab/>
        <w:t>ue-SpecificRefSigsSupported</w:t>
      </w:r>
      <w:r w:rsidRPr="000E4E7F">
        <w:tab/>
      </w:r>
      <w:r w:rsidRPr="000E4E7F">
        <w:tab/>
        <w:t>BOOLEAN</w:t>
      </w:r>
    </w:p>
    <w:p w14:paraId="60DCD823" w14:textId="77777777" w:rsidR="00B64786" w:rsidRPr="000E4E7F" w:rsidRDefault="00B64786" w:rsidP="00B64786">
      <w:pPr>
        <w:pStyle w:val="PL"/>
        <w:shd w:val="clear" w:color="auto" w:fill="E6E6E6"/>
      </w:pPr>
      <w:r w:rsidRPr="000E4E7F">
        <w:t>}</w:t>
      </w:r>
    </w:p>
    <w:p w14:paraId="135C96DA" w14:textId="77777777" w:rsidR="00B64786" w:rsidRPr="000E4E7F" w:rsidRDefault="00B64786" w:rsidP="00B64786">
      <w:pPr>
        <w:pStyle w:val="PL"/>
        <w:shd w:val="clear" w:color="auto" w:fill="E6E6E6"/>
      </w:pPr>
    </w:p>
    <w:p w14:paraId="6213DE65" w14:textId="77777777" w:rsidR="00B64786" w:rsidRPr="000E4E7F" w:rsidRDefault="00B64786" w:rsidP="00B64786">
      <w:pPr>
        <w:pStyle w:val="PL"/>
        <w:shd w:val="clear" w:color="auto" w:fill="E6E6E6"/>
      </w:pPr>
      <w:r w:rsidRPr="000E4E7F">
        <w:t>PhyLayerParameters-v920 ::=</w:t>
      </w:r>
      <w:r w:rsidRPr="000E4E7F">
        <w:tab/>
      </w:r>
      <w:r w:rsidRPr="000E4E7F">
        <w:tab/>
        <w:t>SEQUENCE {</w:t>
      </w:r>
    </w:p>
    <w:p w14:paraId="2F47A12F" w14:textId="77777777" w:rsidR="00B64786" w:rsidRPr="000E4E7F" w:rsidRDefault="00B64786" w:rsidP="00B64786">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69FF4F67" w14:textId="77777777" w:rsidR="00B64786" w:rsidRPr="000E4E7F" w:rsidRDefault="00B64786" w:rsidP="00B64786">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02961FA1" w14:textId="77777777" w:rsidR="00B64786" w:rsidRPr="000E4E7F" w:rsidRDefault="00B64786" w:rsidP="00B64786">
      <w:pPr>
        <w:pStyle w:val="PL"/>
        <w:shd w:val="clear" w:color="auto" w:fill="E6E6E6"/>
      </w:pPr>
      <w:r w:rsidRPr="000E4E7F">
        <w:t>}</w:t>
      </w:r>
    </w:p>
    <w:p w14:paraId="5448049B" w14:textId="77777777" w:rsidR="00B64786" w:rsidRPr="000E4E7F" w:rsidRDefault="00B64786" w:rsidP="00B64786">
      <w:pPr>
        <w:pStyle w:val="PL"/>
        <w:shd w:val="clear" w:color="auto" w:fill="E6E6E6"/>
      </w:pPr>
    </w:p>
    <w:p w14:paraId="69E59316" w14:textId="77777777" w:rsidR="00B64786" w:rsidRPr="000E4E7F" w:rsidRDefault="00B64786" w:rsidP="00B64786">
      <w:pPr>
        <w:pStyle w:val="PL"/>
        <w:shd w:val="clear" w:color="auto" w:fill="E6E6E6"/>
      </w:pPr>
      <w:r w:rsidRPr="000E4E7F">
        <w:t>PhyLayerParameters-v9d0 ::=</w:t>
      </w:r>
      <w:r w:rsidRPr="000E4E7F">
        <w:tab/>
      </w:r>
      <w:r w:rsidRPr="000E4E7F">
        <w:tab/>
      </w:r>
      <w:r w:rsidRPr="000E4E7F">
        <w:tab/>
        <w:t>SEQUENCE {</w:t>
      </w:r>
    </w:p>
    <w:p w14:paraId="2748AF9A" w14:textId="77777777" w:rsidR="00B64786" w:rsidRPr="000E4E7F" w:rsidRDefault="00B64786" w:rsidP="00B64786">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A855D0C" w14:textId="77777777" w:rsidR="00B64786" w:rsidRPr="000E4E7F" w:rsidRDefault="00B64786" w:rsidP="00B64786">
      <w:pPr>
        <w:pStyle w:val="PL"/>
        <w:shd w:val="clear" w:color="auto" w:fill="E6E6E6"/>
      </w:pPr>
      <w:r w:rsidRPr="000E4E7F">
        <w:lastRenderedPageBreak/>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94F4E61" w14:textId="77777777" w:rsidR="00B64786" w:rsidRPr="000E4E7F" w:rsidRDefault="00B64786" w:rsidP="00B64786">
      <w:pPr>
        <w:pStyle w:val="PL"/>
        <w:shd w:val="clear" w:color="auto" w:fill="E6E6E6"/>
      </w:pPr>
      <w:r w:rsidRPr="000E4E7F">
        <w:t>}</w:t>
      </w:r>
    </w:p>
    <w:p w14:paraId="527EC1D8" w14:textId="77777777" w:rsidR="00B64786" w:rsidRPr="000E4E7F" w:rsidRDefault="00B64786" w:rsidP="00B64786">
      <w:pPr>
        <w:pStyle w:val="PL"/>
        <w:shd w:val="clear" w:color="auto" w:fill="E6E6E6"/>
      </w:pPr>
    </w:p>
    <w:p w14:paraId="63DF56CE" w14:textId="77777777" w:rsidR="00B64786" w:rsidRPr="000E4E7F" w:rsidRDefault="00B64786" w:rsidP="00B64786">
      <w:pPr>
        <w:pStyle w:val="PL"/>
        <w:shd w:val="clear" w:color="auto" w:fill="E6E6E6"/>
      </w:pPr>
      <w:r w:rsidRPr="000E4E7F">
        <w:t>PhyLayerParameters-v1020 ::=</w:t>
      </w:r>
      <w:r w:rsidRPr="000E4E7F">
        <w:tab/>
      </w:r>
      <w:r w:rsidRPr="000E4E7F">
        <w:tab/>
      </w:r>
      <w:r w:rsidRPr="000E4E7F">
        <w:tab/>
        <w:t>SEQUENCE {</w:t>
      </w:r>
    </w:p>
    <w:p w14:paraId="0A1206CA" w14:textId="77777777" w:rsidR="00B64786" w:rsidRPr="000E4E7F" w:rsidRDefault="00B64786" w:rsidP="00B64786">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09B20B6" w14:textId="77777777" w:rsidR="00B64786" w:rsidRPr="000E4E7F" w:rsidRDefault="00B64786" w:rsidP="00B64786">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A42E234" w14:textId="77777777" w:rsidR="00B64786" w:rsidRPr="000E4E7F" w:rsidRDefault="00B64786" w:rsidP="00B64786">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2EC9093" w14:textId="77777777" w:rsidR="00B64786" w:rsidRPr="000E4E7F" w:rsidRDefault="00B64786" w:rsidP="00B64786">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732D46" w14:textId="77777777" w:rsidR="00B64786" w:rsidRPr="000E4E7F" w:rsidRDefault="00B64786" w:rsidP="00B64786">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59C900D" w14:textId="77777777" w:rsidR="00B64786" w:rsidRPr="000E4E7F" w:rsidRDefault="00B64786" w:rsidP="00B64786">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24F105A" w14:textId="77777777" w:rsidR="00B64786" w:rsidRPr="000E4E7F" w:rsidRDefault="00B64786" w:rsidP="00B64786">
      <w:pPr>
        <w:pStyle w:val="PL"/>
        <w:shd w:val="clear" w:color="auto" w:fill="E6E6E6"/>
      </w:pPr>
      <w:r w:rsidRPr="000E4E7F">
        <w:tab/>
        <w:t>nonContiguousUL-RA-WithinCC-List-r10</w:t>
      </w:r>
      <w:r w:rsidRPr="000E4E7F">
        <w:tab/>
        <w:t>NonContiguousUL-RA-WithinCC-List-r10</w:t>
      </w:r>
      <w:r w:rsidRPr="000E4E7F">
        <w:tab/>
        <w:t>OPTIONAL</w:t>
      </w:r>
    </w:p>
    <w:p w14:paraId="4E330710" w14:textId="77777777" w:rsidR="00B64786" w:rsidRPr="000E4E7F" w:rsidRDefault="00B64786" w:rsidP="00B64786">
      <w:pPr>
        <w:pStyle w:val="PL"/>
        <w:shd w:val="clear" w:color="auto" w:fill="E6E6E6"/>
      </w:pPr>
      <w:r w:rsidRPr="000E4E7F">
        <w:t>}</w:t>
      </w:r>
    </w:p>
    <w:p w14:paraId="16A2DDC3" w14:textId="77777777" w:rsidR="00B64786" w:rsidRPr="000E4E7F" w:rsidRDefault="00B64786" w:rsidP="00B64786">
      <w:pPr>
        <w:pStyle w:val="PL"/>
        <w:shd w:val="clear" w:color="auto" w:fill="E6E6E6"/>
      </w:pPr>
    </w:p>
    <w:p w14:paraId="0122395E" w14:textId="77777777" w:rsidR="00B64786" w:rsidRPr="000E4E7F" w:rsidRDefault="00B64786" w:rsidP="00B64786">
      <w:pPr>
        <w:pStyle w:val="PL"/>
        <w:shd w:val="clear" w:color="auto" w:fill="E6E6E6"/>
      </w:pPr>
      <w:r w:rsidRPr="000E4E7F">
        <w:t>PhyLayerParameters-v1130 ::=</w:t>
      </w:r>
      <w:r w:rsidRPr="000E4E7F">
        <w:tab/>
      </w:r>
      <w:r w:rsidRPr="000E4E7F">
        <w:tab/>
      </w:r>
      <w:r w:rsidRPr="000E4E7F">
        <w:tab/>
        <w:t>SEQUENCE {</w:t>
      </w:r>
    </w:p>
    <w:p w14:paraId="18FF6F1E" w14:textId="77777777" w:rsidR="00B64786" w:rsidRPr="000E4E7F" w:rsidRDefault="00B64786" w:rsidP="00B64786">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A568C92" w14:textId="77777777" w:rsidR="00B64786" w:rsidRPr="000E4E7F" w:rsidRDefault="00B64786" w:rsidP="00B64786">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55B84A3" w14:textId="77777777" w:rsidR="00B64786" w:rsidRPr="000E4E7F" w:rsidRDefault="00B64786" w:rsidP="00B64786">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2FC16E7" w14:textId="77777777" w:rsidR="00B64786" w:rsidRPr="000E4E7F" w:rsidRDefault="00B64786" w:rsidP="00B64786">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C076828" w14:textId="77777777" w:rsidR="00B64786" w:rsidRPr="000E4E7F" w:rsidRDefault="00B64786" w:rsidP="00B64786">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333ACA0" w14:textId="77777777" w:rsidR="00B64786" w:rsidRPr="000E4E7F" w:rsidRDefault="00B64786" w:rsidP="00B64786">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0722913" w14:textId="77777777" w:rsidR="00B64786" w:rsidRPr="000E4E7F" w:rsidRDefault="00B64786" w:rsidP="00B64786">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69EAB86" w14:textId="77777777" w:rsidR="00B64786" w:rsidRPr="000E4E7F" w:rsidRDefault="00B64786" w:rsidP="00B64786">
      <w:pPr>
        <w:pStyle w:val="PL"/>
        <w:shd w:val="clear" w:color="auto" w:fill="E6E6E6"/>
      </w:pPr>
      <w:r w:rsidRPr="000E4E7F">
        <w:t>}</w:t>
      </w:r>
    </w:p>
    <w:p w14:paraId="70271A8E" w14:textId="77777777" w:rsidR="00B64786" w:rsidRPr="000E4E7F" w:rsidRDefault="00B64786" w:rsidP="00B64786">
      <w:pPr>
        <w:pStyle w:val="PL"/>
        <w:shd w:val="clear" w:color="auto" w:fill="E6E6E6"/>
      </w:pPr>
    </w:p>
    <w:p w14:paraId="2732A27D" w14:textId="77777777" w:rsidR="00B64786" w:rsidRPr="000E4E7F" w:rsidRDefault="00B64786" w:rsidP="00B64786">
      <w:pPr>
        <w:pStyle w:val="PL"/>
        <w:shd w:val="clear" w:color="auto" w:fill="E6E6E6"/>
      </w:pPr>
      <w:r w:rsidRPr="000E4E7F">
        <w:t>PhyLayerParameters-v1170 ::=</w:t>
      </w:r>
      <w:r w:rsidRPr="000E4E7F">
        <w:tab/>
      </w:r>
      <w:r w:rsidRPr="000E4E7F">
        <w:tab/>
      </w:r>
      <w:r w:rsidRPr="000E4E7F">
        <w:tab/>
        <w:t>SEQUENCE {</w:t>
      </w:r>
    </w:p>
    <w:p w14:paraId="5C905446" w14:textId="77777777" w:rsidR="00B64786" w:rsidRPr="000E4E7F" w:rsidRDefault="00B64786" w:rsidP="00B64786">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27FDEA7B" w14:textId="77777777" w:rsidR="00B64786" w:rsidRPr="000E4E7F" w:rsidRDefault="00B64786" w:rsidP="00B64786">
      <w:pPr>
        <w:pStyle w:val="PL"/>
        <w:shd w:val="clear" w:color="auto" w:fill="E6E6E6"/>
      </w:pPr>
      <w:r w:rsidRPr="000E4E7F">
        <w:t>}</w:t>
      </w:r>
    </w:p>
    <w:p w14:paraId="53193D7C" w14:textId="77777777" w:rsidR="00B64786" w:rsidRPr="000E4E7F" w:rsidRDefault="00B64786" w:rsidP="00B64786">
      <w:pPr>
        <w:pStyle w:val="PL"/>
        <w:shd w:val="clear" w:color="auto" w:fill="E6E6E6"/>
      </w:pPr>
    </w:p>
    <w:p w14:paraId="0A589EDC" w14:textId="77777777" w:rsidR="00B64786" w:rsidRPr="000E4E7F" w:rsidRDefault="00B64786" w:rsidP="00B64786">
      <w:pPr>
        <w:pStyle w:val="PL"/>
        <w:shd w:val="clear" w:color="auto" w:fill="E6E6E6"/>
      </w:pPr>
      <w:r w:rsidRPr="000E4E7F">
        <w:t>PhyLayerParameters-v1250 ::=</w:t>
      </w:r>
      <w:r w:rsidRPr="000E4E7F">
        <w:tab/>
      </w:r>
      <w:r w:rsidRPr="000E4E7F">
        <w:tab/>
      </w:r>
      <w:r w:rsidRPr="000E4E7F">
        <w:tab/>
        <w:t>SEQUENCE {</w:t>
      </w:r>
    </w:p>
    <w:p w14:paraId="04D3051D" w14:textId="77777777" w:rsidR="00B64786" w:rsidRPr="000E4E7F" w:rsidRDefault="00B64786" w:rsidP="00B64786">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77DCF0" w14:textId="77777777" w:rsidR="00B64786" w:rsidRPr="000E4E7F" w:rsidRDefault="00B64786" w:rsidP="00B64786">
      <w:pPr>
        <w:pStyle w:val="PL"/>
        <w:shd w:val="clear" w:color="auto" w:fill="E6E6E6"/>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4763ADE4" w14:textId="77777777" w:rsidR="00B64786" w:rsidRPr="000E4E7F" w:rsidRDefault="00B64786" w:rsidP="00B64786">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5612E156" w14:textId="77777777" w:rsidR="00B64786" w:rsidRPr="000E4E7F" w:rsidRDefault="00B64786" w:rsidP="00B64786">
      <w:pPr>
        <w:pStyle w:val="PL"/>
        <w:shd w:val="clear" w:color="auto" w:fill="E6E6E6"/>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2D5B9475" w14:textId="77777777" w:rsidR="00B64786" w:rsidRPr="000E4E7F" w:rsidRDefault="00B64786" w:rsidP="00B64786">
      <w:pPr>
        <w:pStyle w:val="PL"/>
        <w:shd w:val="clear" w:color="auto" w:fill="E6E6E6"/>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2D5B1BC8" w14:textId="77777777" w:rsidR="00B64786" w:rsidRPr="000E4E7F" w:rsidRDefault="00B64786" w:rsidP="00B64786">
      <w:pPr>
        <w:pStyle w:val="PL"/>
        <w:shd w:val="clear" w:color="auto" w:fill="E6E6E6"/>
        <w:rPr>
          <w:rFonts w:eastAsia="SimSun"/>
        </w:rPr>
      </w:pPr>
      <w:r w:rsidRPr="000E4E7F">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1B4581E1" w14:textId="77777777" w:rsidR="00B64786" w:rsidRPr="000E4E7F" w:rsidRDefault="00B64786" w:rsidP="00B64786">
      <w:pPr>
        <w:pStyle w:val="PL"/>
        <w:shd w:val="clear" w:color="auto" w:fill="E6E6E6"/>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54944D62" w14:textId="77777777" w:rsidR="00B64786" w:rsidRPr="000E4E7F" w:rsidRDefault="00B64786" w:rsidP="00B64786">
      <w:pPr>
        <w:pStyle w:val="PL"/>
        <w:shd w:val="clear" w:color="auto" w:fill="E6E6E6"/>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58698EBA" w14:textId="77777777" w:rsidR="00B64786" w:rsidRPr="000E4E7F" w:rsidRDefault="00B64786" w:rsidP="00B64786">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64956583" w14:textId="77777777" w:rsidR="00B64786" w:rsidRPr="000E4E7F" w:rsidRDefault="00B64786" w:rsidP="00B64786">
      <w:pPr>
        <w:pStyle w:val="PL"/>
        <w:shd w:val="clear" w:color="auto" w:fill="E6E6E6"/>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52643AAA" w14:textId="77777777" w:rsidR="00B64786" w:rsidRPr="000E4E7F" w:rsidRDefault="00B64786" w:rsidP="00B64786">
      <w:pPr>
        <w:pStyle w:val="PL"/>
        <w:shd w:val="clear" w:color="auto" w:fill="E6E6E6"/>
      </w:pPr>
      <w:r w:rsidRPr="000E4E7F">
        <w:rPr>
          <w:rFonts w:eastAsia="SimSun"/>
        </w:rPr>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6A2B710F" w14:textId="77777777" w:rsidR="00B64786" w:rsidRPr="000E4E7F" w:rsidRDefault="00B64786" w:rsidP="00B64786">
      <w:pPr>
        <w:pStyle w:val="PL"/>
        <w:shd w:val="clear" w:color="auto" w:fill="E6E6E6"/>
      </w:pPr>
      <w:r w:rsidRPr="000E4E7F">
        <w:t>}</w:t>
      </w:r>
    </w:p>
    <w:p w14:paraId="1F9D3C78" w14:textId="77777777" w:rsidR="00B64786" w:rsidRPr="000E4E7F" w:rsidRDefault="00B64786" w:rsidP="00B64786">
      <w:pPr>
        <w:pStyle w:val="PL"/>
        <w:shd w:val="clear" w:color="auto" w:fill="E6E6E6"/>
      </w:pPr>
    </w:p>
    <w:p w14:paraId="6E259046" w14:textId="77777777" w:rsidR="00B64786" w:rsidRPr="000E4E7F" w:rsidRDefault="00B64786" w:rsidP="00B64786">
      <w:pPr>
        <w:pStyle w:val="PL"/>
        <w:shd w:val="clear" w:color="auto" w:fill="E6E6E6"/>
      </w:pPr>
      <w:r w:rsidRPr="000E4E7F">
        <w:t>PhyLayerParameters-v1280 ::=</w:t>
      </w:r>
      <w:r w:rsidRPr="000E4E7F">
        <w:tab/>
      </w:r>
      <w:r w:rsidRPr="000E4E7F">
        <w:tab/>
      </w:r>
      <w:r w:rsidRPr="000E4E7F">
        <w:tab/>
        <w:t>SEQUENCE {</w:t>
      </w:r>
    </w:p>
    <w:p w14:paraId="321CAE9D" w14:textId="77777777" w:rsidR="00B64786" w:rsidRPr="000E4E7F" w:rsidRDefault="00B64786" w:rsidP="00B64786">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11638724" w14:textId="77777777" w:rsidR="00B64786" w:rsidRPr="000E4E7F" w:rsidRDefault="00B64786" w:rsidP="00B64786">
      <w:pPr>
        <w:pStyle w:val="PL"/>
        <w:shd w:val="clear" w:color="auto" w:fill="E6E6E6"/>
      </w:pPr>
      <w:r w:rsidRPr="000E4E7F">
        <w:t>}</w:t>
      </w:r>
    </w:p>
    <w:p w14:paraId="32443C35" w14:textId="77777777" w:rsidR="00B64786" w:rsidRPr="000E4E7F" w:rsidRDefault="00B64786" w:rsidP="00B64786">
      <w:pPr>
        <w:pStyle w:val="PL"/>
        <w:shd w:val="clear" w:color="auto" w:fill="E6E6E6"/>
      </w:pPr>
    </w:p>
    <w:p w14:paraId="7EC685B5" w14:textId="77777777" w:rsidR="00B64786" w:rsidRPr="000E4E7F" w:rsidRDefault="00B64786" w:rsidP="00B64786">
      <w:pPr>
        <w:pStyle w:val="PL"/>
        <w:shd w:val="clear" w:color="auto" w:fill="E6E6E6"/>
      </w:pPr>
      <w:r w:rsidRPr="000E4E7F">
        <w:t>PhyLayerParameters-v1310 ::=</w:t>
      </w:r>
      <w:r w:rsidRPr="000E4E7F">
        <w:tab/>
      </w:r>
      <w:r w:rsidRPr="000E4E7F">
        <w:tab/>
      </w:r>
      <w:r w:rsidRPr="000E4E7F">
        <w:tab/>
        <w:t>SEQUENCE {</w:t>
      </w:r>
    </w:p>
    <w:p w14:paraId="21046365" w14:textId="77777777" w:rsidR="00B64786" w:rsidRPr="000E4E7F" w:rsidRDefault="00B64786" w:rsidP="00B64786">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4065F03C" w14:textId="77777777" w:rsidR="00B64786" w:rsidRPr="000E4E7F" w:rsidRDefault="00B64786" w:rsidP="00B64786">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21BDFFC5" w14:textId="77777777" w:rsidR="00B64786" w:rsidRPr="000E4E7F" w:rsidRDefault="00B64786" w:rsidP="00B64786">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1109F778" w14:textId="77777777" w:rsidR="00B64786" w:rsidRPr="000E4E7F" w:rsidRDefault="00B64786" w:rsidP="00B64786">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677456" w14:textId="77777777" w:rsidR="00B64786" w:rsidRPr="000E4E7F" w:rsidRDefault="00B64786" w:rsidP="00B64786">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09E6D47F" w14:textId="77777777" w:rsidR="00B64786" w:rsidRPr="000E4E7F" w:rsidRDefault="00B64786" w:rsidP="00B64786">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772CA06" w14:textId="77777777" w:rsidR="00B64786" w:rsidRPr="000E4E7F" w:rsidRDefault="00B64786" w:rsidP="00B64786">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9BD49BC" w14:textId="77777777" w:rsidR="00B64786" w:rsidRPr="000E4E7F" w:rsidRDefault="00B64786" w:rsidP="00B64786">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DC26705" w14:textId="77777777" w:rsidR="00B64786" w:rsidRPr="000E4E7F" w:rsidRDefault="00B64786" w:rsidP="00B64786">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65F70DB8" w14:textId="77777777" w:rsidR="00B64786" w:rsidRPr="000E4E7F" w:rsidRDefault="00B64786" w:rsidP="00B64786">
      <w:pPr>
        <w:pStyle w:val="PL"/>
        <w:shd w:val="clear" w:color="auto" w:fill="E6E6E6"/>
      </w:pPr>
      <w:r w:rsidRPr="000E4E7F">
        <w:tab/>
        <w:t>supportedBlindDecoding-r13</w:t>
      </w:r>
      <w:r w:rsidRPr="000E4E7F">
        <w:tab/>
      </w:r>
      <w:r w:rsidRPr="000E4E7F">
        <w:tab/>
      </w:r>
      <w:r w:rsidRPr="000E4E7F">
        <w:tab/>
      </w:r>
      <w:r w:rsidRPr="000E4E7F">
        <w:tab/>
        <w:t>SEQUENCE {</w:t>
      </w:r>
    </w:p>
    <w:p w14:paraId="51D6430E" w14:textId="77777777" w:rsidR="00B64786" w:rsidRPr="000E4E7F" w:rsidRDefault="00B64786" w:rsidP="00B64786">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23D7498D" w14:textId="77777777" w:rsidR="00B64786" w:rsidRPr="000E4E7F" w:rsidRDefault="00B64786" w:rsidP="00B64786">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152D7B6B" w14:textId="77777777" w:rsidR="00B64786" w:rsidRPr="000E4E7F" w:rsidRDefault="00B64786" w:rsidP="00B64786">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0CE47F82" w14:textId="77777777" w:rsidR="00B64786" w:rsidRPr="000E4E7F" w:rsidRDefault="00B64786" w:rsidP="00B6478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4FC4437" w14:textId="77777777" w:rsidR="00B64786" w:rsidRPr="000E4E7F" w:rsidRDefault="00B64786" w:rsidP="00B64786">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CD1CF57" w14:textId="77777777" w:rsidR="00B64786" w:rsidRPr="000E4E7F" w:rsidRDefault="00B64786" w:rsidP="00B64786">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280C22E2" w14:textId="77777777" w:rsidR="00B64786" w:rsidRPr="000E4E7F" w:rsidRDefault="00B64786" w:rsidP="00B64786">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74A30F9D" w14:textId="77777777" w:rsidR="00B64786" w:rsidRPr="000E4E7F" w:rsidRDefault="00B64786" w:rsidP="00B64786">
      <w:pPr>
        <w:pStyle w:val="PL"/>
        <w:shd w:val="clear" w:color="auto" w:fill="E6E6E6"/>
      </w:pPr>
      <w:r w:rsidRPr="000E4E7F">
        <w:t>}</w:t>
      </w:r>
    </w:p>
    <w:p w14:paraId="2E9B003C" w14:textId="77777777" w:rsidR="00B64786" w:rsidRPr="000E4E7F" w:rsidRDefault="00B64786" w:rsidP="00B64786">
      <w:pPr>
        <w:pStyle w:val="PL"/>
        <w:shd w:val="clear" w:color="auto" w:fill="E6E6E6"/>
      </w:pPr>
    </w:p>
    <w:p w14:paraId="0B64BD90" w14:textId="77777777" w:rsidR="00B64786" w:rsidRPr="000E4E7F" w:rsidRDefault="00B64786" w:rsidP="00B64786">
      <w:pPr>
        <w:pStyle w:val="PL"/>
        <w:shd w:val="clear" w:color="auto" w:fill="E6E6E6"/>
      </w:pPr>
      <w:r w:rsidRPr="000E4E7F">
        <w:t>PhyLayerParameters-v1320 ::=</w:t>
      </w:r>
      <w:r w:rsidRPr="000E4E7F">
        <w:tab/>
      </w:r>
      <w:r w:rsidRPr="000E4E7F">
        <w:tab/>
      </w:r>
      <w:r w:rsidRPr="000E4E7F">
        <w:tab/>
        <w:t>SEQUENCE {</w:t>
      </w:r>
    </w:p>
    <w:p w14:paraId="32C906E5" w14:textId="77777777" w:rsidR="00B64786" w:rsidRPr="000E4E7F" w:rsidRDefault="00B64786" w:rsidP="00B64786">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651A40E7" w14:textId="77777777" w:rsidR="00B64786" w:rsidRPr="000E4E7F" w:rsidRDefault="00B64786" w:rsidP="00B64786">
      <w:pPr>
        <w:pStyle w:val="PL"/>
        <w:shd w:val="clear" w:color="auto" w:fill="E6E6E6"/>
      </w:pPr>
      <w:r w:rsidRPr="000E4E7F">
        <w:t>}</w:t>
      </w:r>
    </w:p>
    <w:p w14:paraId="3B38C339" w14:textId="77777777" w:rsidR="00B64786" w:rsidRPr="000E4E7F" w:rsidRDefault="00B64786" w:rsidP="00B64786">
      <w:pPr>
        <w:pStyle w:val="PL"/>
        <w:shd w:val="pct10" w:color="auto" w:fill="auto"/>
      </w:pPr>
    </w:p>
    <w:p w14:paraId="0BA62B5D" w14:textId="77777777" w:rsidR="00B64786" w:rsidRPr="000E4E7F" w:rsidRDefault="00B64786" w:rsidP="00B64786">
      <w:pPr>
        <w:pStyle w:val="PL"/>
        <w:shd w:val="pct10" w:color="auto" w:fill="auto"/>
      </w:pPr>
      <w:r w:rsidRPr="000E4E7F">
        <w:t>PhyLayerParameters-v1330 ::=</w:t>
      </w:r>
      <w:r w:rsidRPr="000E4E7F">
        <w:tab/>
      </w:r>
      <w:r w:rsidRPr="000E4E7F">
        <w:tab/>
      </w:r>
      <w:r w:rsidRPr="000E4E7F">
        <w:tab/>
        <w:t>SEQUENCE {</w:t>
      </w:r>
    </w:p>
    <w:p w14:paraId="00DA5778" w14:textId="77777777" w:rsidR="00B64786" w:rsidRPr="000E4E7F" w:rsidRDefault="00B64786" w:rsidP="00B64786">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535A5169" w14:textId="77777777" w:rsidR="00B64786" w:rsidRPr="000E4E7F" w:rsidRDefault="00B64786" w:rsidP="00B64786">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4AF2198A" w14:textId="77777777" w:rsidR="00B64786" w:rsidRPr="000E4E7F" w:rsidRDefault="00B64786" w:rsidP="00B64786">
      <w:pPr>
        <w:pStyle w:val="PL"/>
        <w:shd w:val="pct10" w:color="auto" w:fill="auto"/>
      </w:pPr>
      <w:r w:rsidRPr="000E4E7F">
        <w:tab/>
        <w:t>cch-InterfMitigation-MaxNumCCs-r13</w:t>
      </w:r>
      <w:r w:rsidRPr="000E4E7F">
        <w:tab/>
      </w:r>
      <w:r w:rsidRPr="000E4E7F">
        <w:tab/>
        <w:t>INTEGER (1.. maxServCell-r13)</w:t>
      </w:r>
      <w:r w:rsidRPr="000E4E7F">
        <w:tab/>
        <w:t>OPTIONAL,</w:t>
      </w:r>
    </w:p>
    <w:p w14:paraId="44CA93C1" w14:textId="77777777" w:rsidR="00B64786" w:rsidRPr="000E4E7F" w:rsidRDefault="00B64786" w:rsidP="00B64786">
      <w:pPr>
        <w:pStyle w:val="PL"/>
        <w:shd w:val="pct10" w:color="auto" w:fill="auto"/>
      </w:pPr>
      <w:r w:rsidRPr="000E4E7F">
        <w:tab/>
        <w:t>crs-InterfMitigationTM1toTM9-r13</w:t>
      </w:r>
      <w:r w:rsidRPr="000E4E7F">
        <w:tab/>
      </w:r>
      <w:r w:rsidRPr="000E4E7F">
        <w:tab/>
        <w:t>INTEGER (1.. maxServCell-r13)</w:t>
      </w:r>
      <w:r w:rsidRPr="000E4E7F">
        <w:tab/>
        <w:t>OPTIONAL</w:t>
      </w:r>
    </w:p>
    <w:p w14:paraId="2A933E0A" w14:textId="77777777" w:rsidR="00B64786" w:rsidRPr="000E4E7F" w:rsidRDefault="00B64786" w:rsidP="00B64786">
      <w:pPr>
        <w:pStyle w:val="PL"/>
        <w:shd w:val="pct10" w:color="auto" w:fill="auto"/>
      </w:pPr>
      <w:r w:rsidRPr="000E4E7F">
        <w:t>}</w:t>
      </w:r>
    </w:p>
    <w:p w14:paraId="6DBFC0D3" w14:textId="77777777" w:rsidR="00B64786" w:rsidRPr="000E4E7F" w:rsidRDefault="00B64786" w:rsidP="00B64786">
      <w:pPr>
        <w:pStyle w:val="PL"/>
        <w:shd w:val="clear" w:color="auto" w:fill="E6E6E6"/>
      </w:pPr>
    </w:p>
    <w:p w14:paraId="70554B85" w14:textId="77777777" w:rsidR="00B64786" w:rsidRPr="000E4E7F" w:rsidRDefault="00B64786" w:rsidP="00B64786">
      <w:pPr>
        <w:pStyle w:val="PL"/>
        <w:shd w:val="clear" w:color="auto" w:fill="E6E6E6"/>
      </w:pPr>
      <w:r w:rsidRPr="000E4E7F">
        <w:t>PhyLayerParameters-v13e0 ::=</w:t>
      </w:r>
      <w:r w:rsidRPr="000E4E7F">
        <w:tab/>
      </w:r>
      <w:r w:rsidRPr="000E4E7F">
        <w:tab/>
      </w:r>
      <w:r w:rsidRPr="000E4E7F">
        <w:tab/>
        <w:t>SEQUENCE {</w:t>
      </w:r>
    </w:p>
    <w:p w14:paraId="133F2AAD" w14:textId="77777777" w:rsidR="00B64786" w:rsidRPr="000E4E7F" w:rsidRDefault="00B64786" w:rsidP="00B64786">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7954DDF9" w14:textId="77777777" w:rsidR="00B64786" w:rsidRPr="000E4E7F" w:rsidRDefault="00B64786" w:rsidP="00B64786">
      <w:pPr>
        <w:pStyle w:val="PL"/>
        <w:shd w:val="clear" w:color="auto" w:fill="E6E6E6"/>
      </w:pPr>
      <w:r w:rsidRPr="000E4E7F">
        <w:lastRenderedPageBreak/>
        <w:t>}</w:t>
      </w:r>
    </w:p>
    <w:p w14:paraId="47D4A353" w14:textId="77777777" w:rsidR="00B64786" w:rsidRPr="000E4E7F" w:rsidRDefault="00B64786" w:rsidP="00B64786">
      <w:pPr>
        <w:pStyle w:val="PL"/>
        <w:shd w:val="clear" w:color="auto" w:fill="E6E6E6"/>
      </w:pPr>
    </w:p>
    <w:p w14:paraId="438A8962" w14:textId="77777777" w:rsidR="00B64786" w:rsidRPr="000E4E7F" w:rsidRDefault="00B64786" w:rsidP="00B64786">
      <w:pPr>
        <w:pStyle w:val="PL"/>
        <w:shd w:val="clear" w:color="auto" w:fill="E6E6E6"/>
      </w:pPr>
      <w:r w:rsidRPr="000E4E7F">
        <w:t>PhyLayerParameters-v1430 ::=</w:t>
      </w:r>
      <w:r w:rsidRPr="000E4E7F">
        <w:tab/>
      </w:r>
      <w:r w:rsidRPr="000E4E7F">
        <w:tab/>
      </w:r>
      <w:r w:rsidRPr="000E4E7F">
        <w:tab/>
        <w:t>SEQUENCE {</w:t>
      </w:r>
    </w:p>
    <w:p w14:paraId="34C55376" w14:textId="77777777" w:rsidR="00B64786" w:rsidRPr="000E4E7F" w:rsidRDefault="00B64786" w:rsidP="00B64786">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11FAE10" w14:textId="77777777" w:rsidR="00B64786" w:rsidRPr="000E4E7F" w:rsidRDefault="00B64786" w:rsidP="00B64786">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07654746" w14:textId="77777777" w:rsidR="00B64786" w:rsidRPr="000E4E7F" w:rsidRDefault="00B64786" w:rsidP="00B64786">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36C0964" w14:textId="77777777" w:rsidR="00B64786" w:rsidRPr="000E4E7F" w:rsidRDefault="00B64786" w:rsidP="00B64786">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72B12DAC" w14:textId="77777777" w:rsidR="00B64786" w:rsidRPr="000E4E7F" w:rsidRDefault="00B64786" w:rsidP="00B64786">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1232125A" w14:textId="77777777" w:rsidR="00B64786" w:rsidRPr="000E4E7F" w:rsidRDefault="00B64786" w:rsidP="00B64786">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25F6CBB5" w14:textId="77777777" w:rsidR="00B64786" w:rsidRPr="000E4E7F" w:rsidRDefault="00B64786" w:rsidP="00B64786">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07F19D66" w14:textId="77777777" w:rsidR="00B64786" w:rsidRPr="000E4E7F" w:rsidRDefault="00B64786" w:rsidP="00B64786">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B2FFFD6" w14:textId="77777777" w:rsidR="00B64786" w:rsidRPr="000E4E7F" w:rsidRDefault="00B64786" w:rsidP="00B64786">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5B768DE8" w14:textId="77777777" w:rsidR="00B64786" w:rsidRPr="000E4E7F" w:rsidRDefault="00B64786" w:rsidP="00B64786">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6E2EDCF6" w14:textId="77777777" w:rsidR="00B64786" w:rsidRPr="000E4E7F" w:rsidRDefault="00B64786" w:rsidP="00B64786">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6DFC7D9" w14:textId="77777777" w:rsidR="00B64786" w:rsidRPr="000E4E7F" w:rsidRDefault="00B64786" w:rsidP="00B64786">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2029AB0" w14:textId="77777777" w:rsidR="00B64786" w:rsidRPr="000E4E7F" w:rsidRDefault="00B64786" w:rsidP="00B64786">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F51705" w14:textId="77777777" w:rsidR="00B64786" w:rsidRPr="000E4E7F" w:rsidRDefault="00B64786" w:rsidP="00B64786">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4D8106CA" w14:textId="77777777" w:rsidR="00B64786" w:rsidRPr="000E4E7F" w:rsidRDefault="00B64786" w:rsidP="00B64786">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69EE4367" w14:textId="77777777" w:rsidR="00B64786" w:rsidRPr="000E4E7F" w:rsidRDefault="00B64786" w:rsidP="00B64786">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749CC651" w14:textId="77777777" w:rsidR="00B64786" w:rsidRPr="000E4E7F" w:rsidRDefault="00B64786" w:rsidP="00B64786">
      <w:pPr>
        <w:pStyle w:val="PL"/>
        <w:shd w:val="clear" w:color="auto" w:fill="E6E6E6"/>
      </w:pPr>
      <w:r w:rsidRPr="000E4E7F">
        <w:t>}</w:t>
      </w:r>
    </w:p>
    <w:p w14:paraId="3D7113F4" w14:textId="77777777" w:rsidR="00B64786" w:rsidRPr="000E4E7F" w:rsidRDefault="00B64786" w:rsidP="00B64786">
      <w:pPr>
        <w:pStyle w:val="PL"/>
        <w:shd w:val="clear" w:color="auto" w:fill="E6E6E6"/>
      </w:pPr>
    </w:p>
    <w:p w14:paraId="36173B4D" w14:textId="77777777" w:rsidR="00B64786" w:rsidRPr="000E4E7F" w:rsidRDefault="00B64786" w:rsidP="00B64786">
      <w:pPr>
        <w:pStyle w:val="PL"/>
        <w:shd w:val="clear" w:color="auto" w:fill="E6E6E6"/>
      </w:pPr>
      <w:r w:rsidRPr="000E4E7F">
        <w:t>PhyLayerParameters-v1450 ::=</w:t>
      </w:r>
      <w:r w:rsidRPr="000E4E7F">
        <w:tab/>
      </w:r>
      <w:r w:rsidRPr="000E4E7F">
        <w:tab/>
      </w:r>
      <w:r w:rsidRPr="000E4E7F">
        <w:tab/>
        <w:t>SEQUENCE {</w:t>
      </w:r>
    </w:p>
    <w:p w14:paraId="344AD3A3" w14:textId="77777777" w:rsidR="00B64786" w:rsidRPr="000E4E7F" w:rsidRDefault="00B64786" w:rsidP="00B64786">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14:paraId="35A5E5D0" w14:textId="77777777" w:rsidR="00B64786" w:rsidRPr="000E4E7F" w:rsidRDefault="00B64786" w:rsidP="00B64786">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86E2EFC" w14:textId="77777777" w:rsidR="00B64786" w:rsidRPr="000E4E7F" w:rsidRDefault="00B64786" w:rsidP="00B64786">
      <w:pPr>
        <w:pStyle w:val="PL"/>
        <w:shd w:val="clear" w:color="auto" w:fill="E6E6E6"/>
      </w:pPr>
    </w:p>
    <w:p w14:paraId="760D4BE4" w14:textId="77777777" w:rsidR="00B64786" w:rsidRPr="000E4E7F" w:rsidRDefault="00B64786" w:rsidP="00B64786">
      <w:pPr>
        <w:pStyle w:val="PL"/>
        <w:shd w:val="clear" w:color="auto" w:fill="E6E6E6"/>
      </w:pPr>
      <w:r w:rsidRPr="000E4E7F">
        <w:t>PhyLayerParameters-v1470 ::=</w:t>
      </w:r>
      <w:r w:rsidRPr="000E4E7F">
        <w:tab/>
      </w:r>
      <w:r w:rsidRPr="000E4E7F">
        <w:tab/>
      </w:r>
      <w:r w:rsidRPr="000E4E7F">
        <w:tab/>
        <w:t>SEQUENCE {</w:t>
      </w:r>
    </w:p>
    <w:p w14:paraId="77255B91" w14:textId="77777777" w:rsidR="00B64786" w:rsidRPr="000E4E7F" w:rsidRDefault="00B64786" w:rsidP="00B64786">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6F36BFAF" w14:textId="77777777" w:rsidR="00B64786" w:rsidRPr="000E4E7F" w:rsidRDefault="00B64786" w:rsidP="00B64786">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264A013" w14:textId="77777777" w:rsidR="00B64786" w:rsidRPr="000E4E7F" w:rsidRDefault="00B64786" w:rsidP="00B64786">
      <w:pPr>
        <w:pStyle w:val="PL"/>
        <w:shd w:val="clear" w:color="auto" w:fill="E6E6E6"/>
      </w:pPr>
      <w:r w:rsidRPr="000E4E7F">
        <w:t>}</w:t>
      </w:r>
    </w:p>
    <w:p w14:paraId="095DCA5A" w14:textId="77777777" w:rsidR="00B64786" w:rsidRPr="000E4E7F" w:rsidRDefault="00B64786" w:rsidP="00B64786">
      <w:pPr>
        <w:pStyle w:val="PL"/>
        <w:shd w:val="clear" w:color="auto" w:fill="E6E6E6"/>
      </w:pPr>
    </w:p>
    <w:p w14:paraId="6E28A32D" w14:textId="77777777" w:rsidR="00B64786" w:rsidRPr="000E4E7F" w:rsidRDefault="00B64786" w:rsidP="00B64786">
      <w:pPr>
        <w:pStyle w:val="PL"/>
        <w:shd w:val="clear" w:color="auto" w:fill="E6E6E6"/>
      </w:pPr>
      <w:r w:rsidRPr="000E4E7F">
        <w:t>PhyLayerParameters-v14a0 ::=</w:t>
      </w:r>
      <w:r w:rsidRPr="000E4E7F">
        <w:tab/>
      </w:r>
      <w:r w:rsidRPr="000E4E7F">
        <w:tab/>
      </w:r>
      <w:r w:rsidRPr="000E4E7F">
        <w:tab/>
        <w:t>SEQUENCE {</w:t>
      </w:r>
    </w:p>
    <w:p w14:paraId="2808F64D" w14:textId="77777777" w:rsidR="00B64786" w:rsidRPr="000E4E7F" w:rsidRDefault="00B64786" w:rsidP="00B64786">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DDB2AC" w14:textId="77777777" w:rsidR="00B64786" w:rsidRPr="000E4E7F" w:rsidRDefault="00B64786" w:rsidP="00B64786">
      <w:pPr>
        <w:pStyle w:val="PL"/>
        <w:shd w:val="clear" w:color="auto" w:fill="E6E6E6"/>
      </w:pPr>
      <w:r w:rsidRPr="000E4E7F">
        <w:t>}</w:t>
      </w:r>
    </w:p>
    <w:p w14:paraId="261C745C" w14:textId="77777777" w:rsidR="00B64786" w:rsidRPr="000E4E7F" w:rsidRDefault="00B64786" w:rsidP="00B64786">
      <w:pPr>
        <w:pStyle w:val="PL"/>
        <w:shd w:val="clear" w:color="auto" w:fill="E6E6E6"/>
      </w:pPr>
    </w:p>
    <w:p w14:paraId="2CA8BB46" w14:textId="77777777" w:rsidR="00B64786" w:rsidRPr="000E4E7F" w:rsidRDefault="00B64786" w:rsidP="00B64786">
      <w:pPr>
        <w:pStyle w:val="PL"/>
        <w:shd w:val="clear" w:color="auto" w:fill="E6E6E6"/>
      </w:pPr>
      <w:r w:rsidRPr="000E4E7F">
        <w:t>PhyLayerParameters-v1530 ::=</w:t>
      </w:r>
      <w:r w:rsidRPr="000E4E7F">
        <w:tab/>
      </w:r>
      <w:r w:rsidRPr="000E4E7F">
        <w:tab/>
      </w:r>
      <w:r w:rsidRPr="000E4E7F">
        <w:tab/>
        <w:t>SEQUENCE {</w:t>
      </w:r>
    </w:p>
    <w:p w14:paraId="60253BB4" w14:textId="77777777" w:rsidR="00B64786" w:rsidRPr="000E4E7F" w:rsidRDefault="00B64786" w:rsidP="00B64786">
      <w:pPr>
        <w:pStyle w:val="PL"/>
        <w:shd w:val="clear" w:color="auto" w:fill="E6E6E6"/>
      </w:pPr>
      <w:r w:rsidRPr="000E4E7F">
        <w:tab/>
        <w:t>stti-SPT-Capabilities-r15</w:t>
      </w:r>
      <w:r w:rsidRPr="000E4E7F">
        <w:tab/>
      </w:r>
      <w:r w:rsidRPr="000E4E7F">
        <w:tab/>
      </w:r>
      <w:r w:rsidRPr="000E4E7F">
        <w:tab/>
      </w:r>
      <w:r w:rsidRPr="000E4E7F">
        <w:tab/>
        <w:t>SEQUENCE {</w:t>
      </w:r>
    </w:p>
    <w:p w14:paraId="0F7048FA" w14:textId="77777777" w:rsidR="00B64786" w:rsidRPr="000E4E7F" w:rsidRDefault="00B64786" w:rsidP="00B64786">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61AC5777" w14:textId="77777777" w:rsidR="00B64786" w:rsidRPr="000E4E7F" w:rsidRDefault="00B64786" w:rsidP="00B64786">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2BA4565C" w14:textId="77777777" w:rsidR="00B64786" w:rsidRPr="000E4E7F" w:rsidRDefault="00B64786" w:rsidP="00B64786">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5A91D100" w14:textId="77777777" w:rsidR="00B64786" w:rsidRPr="000E4E7F" w:rsidRDefault="00B64786" w:rsidP="00B64786">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270BD514" w14:textId="77777777" w:rsidR="00B64786" w:rsidRPr="000E4E7F" w:rsidRDefault="00B64786" w:rsidP="00B64786">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0BFA1F35" w14:textId="77777777" w:rsidR="00B64786" w:rsidRPr="000E4E7F" w:rsidRDefault="00B64786" w:rsidP="00B64786">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158BFDE9" w14:textId="77777777" w:rsidR="00B64786" w:rsidRPr="000E4E7F" w:rsidRDefault="00B64786" w:rsidP="00B64786">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36989C53" w14:textId="77777777" w:rsidR="00B64786" w:rsidRPr="000E4E7F" w:rsidRDefault="00B64786" w:rsidP="00B64786">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17B1FD56" w14:textId="77777777" w:rsidR="00B64786" w:rsidRPr="000E4E7F" w:rsidRDefault="00B64786" w:rsidP="00B64786">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22509646" w14:textId="77777777" w:rsidR="00B64786" w:rsidRPr="000E4E7F" w:rsidRDefault="00B64786" w:rsidP="00B64786">
      <w:pPr>
        <w:pStyle w:val="PL"/>
        <w:shd w:val="clear" w:color="auto" w:fill="E6E6E6"/>
      </w:pPr>
      <w:r w:rsidRPr="000E4E7F">
        <w:tab/>
      </w:r>
      <w:r w:rsidRPr="000E4E7F">
        <w:tab/>
        <w:t>OPTIONAL,</w:t>
      </w:r>
    </w:p>
    <w:p w14:paraId="08A1C098" w14:textId="77777777" w:rsidR="00B64786" w:rsidRPr="000E4E7F" w:rsidRDefault="00B64786" w:rsidP="00B64786">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40662D6F" w14:textId="77777777" w:rsidR="00B64786" w:rsidRPr="000E4E7F" w:rsidRDefault="00B64786" w:rsidP="00B64786">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2AE9C73A" w14:textId="77777777" w:rsidR="00B64786" w:rsidRPr="000E4E7F" w:rsidRDefault="00B64786" w:rsidP="00B64786">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658CD5FB" w14:textId="77777777" w:rsidR="00B64786" w:rsidRPr="000E4E7F" w:rsidRDefault="00B64786" w:rsidP="00B64786">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66F9FD2F" w14:textId="77777777" w:rsidR="00B64786" w:rsidRPr="000E4E7F" w:rsidRDefault="00B64786" w:rsidP="00B64786">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1F72EFB5" w14:textId="77777777" w:rsidR="00B64786" w:rsidRPr="000E4E7F" w:rsidRDefault="00B64786" w:rsidP="00B64786">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1762C15B" w14:textId="77777777" w:rsidR="00B64786" w:rsidRPr="000E4E7F" w:rsidRDefault="00B64786" w:rsidP="00B64786">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42A0884A" w14:textId="77777777" w:rsidR="00B64786" w:rsidRPr="000E4E7F" w:rsidRDefault="00B64786" w:rsidP="00B64786">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23995C9F" w14:textId="77777777" w:rsidR="00B64786" w:rsidRPr="000E4E7F" w:rsidRDefault="00B64786" w:rsidP="00B64786">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4D82FC27" w14:textId="77777777" w:rsidR="00B64786" w:rsidRPr="000E4E7F" w:rsidRDefault="00B64786" w:rsidP="00B64786">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104D71" w14:textId="77777777" w:rsidR="00B64786" w:rsidRPr="000E4E7F" w:rsidRDefault="00B64786" w:rsidP="00B64786">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D77C9C2" w14:textId="77777777" w:rsidR="00B64786" w:rsidRPr="000E4E7F" w:rsidRDefault="00B64786" w:rsidP="00B64786">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0783EBED" w14:textId="77777777" w:rsidR="00B64786" w:rsidRPr="000E4E7F" w:rsidRDefault="00B64786" w:rsidP="00B64786">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6AFE8B68" w14:textId="77777777" w:rsidR="00B64786" w:rsidRPr="000E4E7F" w:rsidRDefault="00B64786" w:rsidP="00B64786">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42370A58" w14:textId="77777777" w:rsidR="00B64786" w:rsidRPr="000E4E7F" w:rsidRDefault="00B64786" w:rsidP="00B64786">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5494ABA8" w14:textId="77777777" w:rsidR="00B64786" w:rsidRPr="000E4E7F" w:rsidRDefault="00B64786" w:rsidP="00B64786">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68A3621" w14:textId="77777777" w:rsidR="00B64786" w:rsidRPr="000E4E7F" w:rsidRDefault="00B64786" w:rsidP="00B64786">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F4B719E" w14:textId="77777777" w:rsidR="00B64786" w:rsidRPr="000E4E7F" w:rsidRDefault="00B64786" w:rsidP="00B64786">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6C52AE3C" w14:textId="77777777" w:rsidR="00B64786" w:rsidRPr="000E4E7F" w:rsidRDefault="00B64786" w:rsidP="00B64786">
      <w:pPr>
        <w:pStyle w:val="PL"/>
        <w:shd w:val="clear" w:color="auto" w:fill="E6E6E6"/>
      </w:pPr>
      <w:r w:rsidRPr="000E4E7F">
        <w:tab/>
      </w:r>
      <w:r w:rsidRPr="000E4E7F">
        <w:tab/>
        <w:t>OPTIONAL,</w:t>
      </w:r>
    </w:p>
    <w:p w14:paraId="3AF32CF5" w14:textId="77777777" w:rsidR="00B64786" w:rsidRPr="000E4E7F" w:rsidRDefault="00B64786" w:rsidP="00B64786">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E1081E8" w14:textId="77777777" w:rsidR="00B64786" w:rsidRPr="000E4E7F" w:rsidRDefault="00B64786" w:rsidP="00B64786">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545F05" w14:textId="77777777" w:rsidR="00B64786" w:rsidRPr="000E4E7F" w:rsidRDefault="00B64786" w:rsidP="00B64786">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11CE366F" w14:textId="77777777" w:rsidR="00B64786" w:rsidRPr="000E4E7F" w:rsidRDefault="00B64786" w:rsidP="00B64786">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F0AFE4B" w14:textId="77777777" w:rsidR="00B64786" w:rsidRPr="000E4E7F" w:rsidRDefault="00B64786" w:rsidP="00B64786">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53CA3F0A" w14:textId="77777777" w:rsidR="00B64786" w:rsidRPr="000E4E7F" w:rsidRDefault="00B64786" w:rsidP="00B64786">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0E13A87" w14:textId="77777777" w:rsidR="00B64786" w:rsidRPr="000E4E7F" w:rsidRDefault="00B64786" w:rsidP="00B64786">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2B8F02FE" w14:textId="77777777" w:rsidR="00B64786" w:rsidRPr="000E4E7F" w:rsidRDefault="00B64786" w:rsidP="00B6478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8729BB9" w14:textId="77777777" w:rsidR="00B64786" w:rsidRPr="000E4E7F" w:rsidRDefault="00B64786" w:rsidP="00B64786">
      <w:pPr>
        <w:pStyle w:val="PL"/>
        <w:shd w:val="clear" w:color="auto" w:fill="E6E6E6"/>
      </w:pPr>
      <w:r w:rsidRPr="000E4E7F">
        <w:tab/>
        <w:t>ce-Capabilities-r15</w:t>
      </w:r>
      <w:r w:rsidRPr="000E4E7F">
        <w:tab/>
      </w:r>
      <w:r w:rsidRPr="000E4E7F">
        <w:tab/>
      </w:r>
      <w:r w:rsidRPr="000E4E7F">
        <w:tab/>
      </w:r>
      <w:r w:rsidRPr="000E4E7F">
        <w:tab/>
      </w:r>
      <w:r w:rsidRPr="000E4E7F">
        <w:tab/>
        <w:t>SEQUENCE {</w:t>
      </w:r>
    </w:p>
    <w:p w14:paraId="4FCCCCB1" w14:textId="77777777" w:rsidR="00B64786" w:rsidRPr="000E4E7F" w:rsidRDefault="00B64786" w:rsidP="00B64786">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ED57CE3" w14:textId="77777777" w:rsidR="00B64786" w:rsidRPr="000E4E7F" w:rsidRDefault="00B64786" w:rsidP="00B64786">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5F250175" w14:textId="77777777" w:rsidR="00B64786" w:rsidRPr="000E4E7F" w:rsidRDefault="00B64786" w:rsidP="00B64786">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14:paraId="29B5BC0C" w14:textId="77777777" w:rsidR="00B64786" w:rsidRPr="000E4E7F" w:rsidRDefault="00B64786" w:rsidP="00B64786">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3BFBEA55" w14:textId="77777777" w:rsidR="00B64786" w:rsidRPr="000E4E7F" w:rsidRDefault="00B64786" w:rsidP="00B64786">
      <w:pPr>
        <w:pStyle w:val="PL"/>
        <w:shd w:val="clear" w:color="auto" w:fill="E6E6E6"/>
      </w:pPr>
      <w:r w:rsidRPr="000E4E7F">
        <w:lastRenderedPageBreak/>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A598DC7" w14:textId="77777777" w:rsidR="00B64786" w:rsidRPr="000E4E7F" w:rsidRDefault="00B64786" w:rsidP="00B64786">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68A0EF65" w14:textId="77777777" w:rsidR="00B64786" w:rsidRPr="000E4E7F" w:rsidRDefault="00B64786" w:rsidP="00B64786">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14:paraId="010CE94F" w14:textId="77777777" w:rsidR="00B64786" w:rsidRPr="000E4E7F" w:rsidRDefault="00B64786" w:rsidP="00B64786">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675F3997" w14:textId="77777777" w:rsidR="00B64786" w:rsidRPr="000E4E7F" w:rsidRDefault="00B64786" w:rsidP="00B64786">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4B31310B" w14:textId="77777777" w:rsidR="00B64786" w:rsidRPr="000E4E7F" w:rsidRDefault="00B64786" w:rsidP="00B64786">
      <w:pPr>
        <w:pStyle w:val="PL"/>
        <w:shd w:val="clear" w:color="auto" w:fill="E6E6E6"/>
      </w:pPr>
      <w:r w:rsidRPr="000E4E7F">
        <w:tab/>
        <w:t>}</w:t>
      </w:r>
      <w:r w:rsidRPr="000E4E7F">
        <w:tab/>
        <w:t>OPTIONAL,</w:t>
      </w:r>
    </w:p>
    <w:p w14:paraId="39335A79" w14:textId="77777777" w:rsidR="00B64786" w:rsidRPr="000E4E7F" w:rsidRDefault="00B64786" w:rsidP="00B64786">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0222A7E1" w14:textId="77777777" w:rsidR="00B64786" w:rsidRPr="000E4E7F" w:rsidRDefault="00B64786" w:rsidP="00B64786">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068F2700" w14:textId="77777777" w:rsidR="00B64786" w:rsidRPr="000E4E7F" w:rsidRDefault="00B64786" w:rsidP="00B64786">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D7F0B0" w14:textId="77777777" w:rsidR="00B64786" w:rsidRPr="000E4E7F" w:rsidRDefault="00B64786" w:rsidP="00B64786">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4339578F" w14:textId="77777777" w:rsidR="00B64786" w:rsidRPr="000E4E7F" w:rsidRDefault="00B64786" w:rsidP="00B64786">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09E0EC62" w14:textId="77777777" w:rsidR="00B64786" w:rsidRPr="000E4E7F" w:rsidRDefault="00B64786" w:rsidP="00B64786">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14D92081" w14:textId="77777777" w:rsidR="00B64786" w:rsidRPr="000E4E7F" w:rsidRDefault="00B64786" w:rsidP="00B64786">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8C0B17A" w14:textId="77777777" w:rsidR="00B64786" w:rsidRPr="000E4E7F" w:rsidRDefault="00B64786" w:rsidP="00B64786">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43659380" w14:textId="77777777" w:rsidR="00B64786" w:rsidRPr="000E4E7F" w:rsidRDefault="00B64786" w:rsidP="00B64786">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2AD86AD8" w14:textId="77777777" w:rsidR="00B64786" w:rsidRPr="000E4E7F" w:rsidRDefault="00B64786" w:rsidP="00B64786">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4B87B609" w14:textId="77777777" w:rsidR="00B64786" w:rsidRPr="000E4E7F" w:rsidRDefault="00B64786" w:rsidP="00B64786">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305F61BE" w14:textId="77777777" w:rsidR="00B64786" w:rsidRPr="000E4E7F" w:rsidRDefault="00B64786" w:rsidP="00B64786">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56359422" w14:textId="77777777" w:rsidR="00B64786" w:rsidRPr="000E4E7F" w:rsidRDefault="00B64786" w:rsidP="00B64786">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6080BB95" w14:textId="77777777" w:rsidR="00B64786" w:rsidRPr="000E4E7F" w:rsidRDefault="00B64786" w:rsidP="00B64786">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45A93E29" w14:textId="77777777" w:rsidR="00B64786" w:rsidRPr="000E4E7F" w:rsidRDefault="00B64786" w:rsidP="00B64786">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08C28E7A" w14:textId="77777777" w:rsidR="00B64786" w:rsidRPr="000E4E7F" w:rsidRDefault="00B64786" w:rsidP="00B64786">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2AE0A128" w14:textId="77777777" w:rsidR="00B64786" w:rsidRPr="000E4E7F" w:rsidRDefault="00B64786" w:rsidP="00B64786">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06935646" w14:textId="77777777" w:rsidR="00B64786" w:rsidRPr="000E4E7F" w:rsidRDefault="00B64786" w:rsidP="00B64786">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5D616DA1" w14:textId="77777777" w:rsidR="00B64786" w:rsidRPr="000E4E7F" w:rsidRDefault="00B64786" w:rsidP="00B64786">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7DB7AE26" w14:textId="77777777" w:rsidR="00B64786" w:rsidRPr="000E4E7F" w:rsidRDefault="00B64786" w:rsidP="00B64786">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0AA0E0E4" w14:textId="77777777" w:rsidR="00B64786" w:rsidRPr="000E4E7F" w:rsidRDefault="00B64786" w:rsidP="00B64786">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58E052AF" w14:textId="77777777" w:rsidR="00B64786" w:rsidRPr="000E4E7F" w:rsidRDefault="00B64786" w:rsidP="00B64786">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14:paraId="30D0E4D5" w14:textId="77777777" w:rsidR="00B64786" w:rsidRPr="000E4E7F" w:rsidRDefault="00B64786" w:rsidP="00B64786">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58E79060" w14:textId="77777777" w:rsidR="00B64786" w:rsidRPr="000E4E7F" w:rsidRDefault="00B64786" w:rsidP="00B64786">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69A9A47" w14:textId="77777777" w:rsidR="00B64786" w:rsidRPr="000E4E7F" w:rsidRDefault="00B64786" w:rsidP="00B64786">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341D62BF" w14:textId="77777777" w:rsidR="00B64786" w:rsidRPr="000E4E7F" w:rsidRDefault="00B64786" w:rsidP="00B64786">
      <w:pPr>
        <w:pStyle w:val="PL"/>
        <w:shd w:val="clear" w:color="auto" w:fill="E6E6E6"/>
      </w:pPr>
      <w:r w:rsidRPr="000E4E7F">
        <w:tab/>
        <w:t>}</w:t>
      </w:r>
      <w:r w:rsidRPr="000E4E7F">
        <w:tab/>
        <w:t>OPTIONAL,</w:t>
      </w:r>
    </w:p>
    <w:p w14:paraId="666201C4" w14:textId="77777777" w:rsidR="00B64786" w:rsidRPr="000E4E7F" w:rsidRDefault="00B64786" w:rsidP="00B64786">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EAA7E0" w14:textId="77777777" w:rsidR="00B64786" w:rsidRPr="000E4E7F" w:rsidRDefault="00B64786" w:rsidP="00B64786">
      <w:pPr>
        <w:pStyle w:val="PL"/>
        <w:shd w:val="clear" w:color="auto" w:fill="E6E6E6"/>
      </w:pPr>
      <w:r w:rsidRPr="000E4E7F">
        <w:t>}</w:t>
      </w:r>
    </w:p>
    <w:p w14:paraId="3D3716E4" w14:textId="77777777" w:rsidR="00B64786" w:rsidRPr="000E4E7F" w:rsidRDefault="00B64786" w:rsidP="00B64786">
      <w:pPr>
        <w:pStyle w:val="PL"/>
        <w:shd w:val="clear" w:color="auto" w:fill="E6E6E6"/>
      </w:pPr>
    </w:p>
    <w:p w14:paraId="0575EC7E" w14:textId="77777777" w:rsidR="00B64786" w:rsidRPr="000E4E7F" w:rsidRDefault="00B64786" w:rsidP="00B64786">
      <w:pPr>
        <w:pStyle w:val="PL"/>
        <w:shd w:val="clear" w:color="auto" w:fill="E6E6E6"/>
      </w:pPr>
      <w:r w:rsidRPr="000E4E7F">
        <w:t>PhyLayerParameters-v1540 ::=</w:t>
      </w:r>
      <w:r w:rsidRPr="000E4E7F">
        <w:tab/>
      </w:r>
      <w:r w:rsidRPr="000E4E7F">
        <w:tab/>
      </w:r>
      <w:r w:rsidRPr="000E4E7F">
        <w:tab/>
        <w:t>SEQUENCE {</w:t>
      </w:r>
    </w:p>
    <w:p w14:paraId="17FE5213" w14:textId="77777777" w:rsidR="00B64786" w:rsidRPr="000E4E7F" w:rsidRDefault="00B64786" w:rsidP="00B64786">
      <w:pPr>
        <w:pStyle w:val="PL"/>
        <w:shd w:val="clear" w:color="auto" w:fill="E6E6E6"/>
      </w:pPr>
      <w:r w:rsidRPr="000E4E7F">
        <w:tab/>
        <w:t>stti-SPT-Capabilities-v1540</w:t>
      </w:r>
      <w:r w:rsidRPr="000E4E7F">
        <w:tab/>
      </w:r>
      <w:r w:rsidRPr="000E4E7F">
        <w:tab/>
      </w:r>
      <w:r w:rsidRPr="000E4E7F">
        <w:tab/>
        <w:t>SEQUENCE {</w:t>
      </w:r>
    </w:p>
    <w:p w14:paraId="129F7481" w14:textId="77777777" w:rsidR="00B64786" w:rsidRPr="000E4E7F" w:rsidRDefault="00B64786" w:rsidP="00B64786">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14:paraId="0A4524ED" w14:textId="77777777" w:rsidR="00B64786" w:rsidRPr="000E4E7F" w:rsidRDefault="00B64786" w:rsidP="00B6478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9A64415" w14:textId="77777777" w:rsidR="00B64786" w:rsidRPr="000E4E7F" w:rsidRDefault="00B64786" w:rsidP="00B64786">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1A8EA502" w14:textId="77777777" w:rsidR="00B64786" w:rsidRPr="000E4E7F" w:rsidRDefault="00B64786" w:rsidP="00B64786">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6D5D0D39" w14:textId="77777777" w:rsidR="00B64786" w:rsidRPr="000E4E7F" w:rsidRDefault="00B64786" w:rsidP="00B64786">
      <w:pPr>
        <w:pStyle w:val="PL"/>
        <w:shd w:val="clear" w:color="auto" w:fill="E6E6E6"/>
      </w:pPr>
      <w:r w:rsidRPr="000E4E7F">
        <w:t>}</w:t>
      </w:r>
    </w:p>
    <w:p w14:paraId="25D13932" w14:textId="77777777" w:rsidR="00B64786" w:rsidRPr="000E4E7F" w:rsidRDefault="00B64786" w:rsidP="00B64786">
      <w:pPr>
        <w:pStyle w:val="PL"/>
        <w:shd w:val="clear" w:color="auto" w:fill="E6E6E6"/>
      </w:pPr>
    </w:p>
    <w:p w14:paraId="668C05CF" w14:textId="77777777" w:rsidR="00B64786" w:rsidRPr="000E4E7F" w:rsidRDefault="00B64786" w:rsidP="00B64786">
      <w:pPr>
        <w:pStyle w:val="PL"/>
        <w:shd w:val="clear" w:color="auto" w:fill="E6E6E6"/>
      </w:pPr>
      <w:r w:rsidRPr="000E4E7F">
        <w:t>PhyLayerParameters-v1550 ::=</w:t>
      </w:r>
      <w:r w:rsidRPr="000E4E7F">
        <w:tab/>
      </w:r>
      <w:r w:rsidRPr="000E4E7F">
        <w:tab/>
      </w:r>
      <w:r w:rsidRPr="000E4E7F">
        <w:tab/>
        <w:t>SEQUENCE {</w:t>
      </w:r>
    </w:p>
    <w:p w14:paraId="24C7BD74" w14:textId="77777777" w:rsidR="00B64786" w:rsidRPr="000E4E7F" w:rsidRDefault="00B64786" w:rsidP="00B64786">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1DBBCA28" w14:textId="77777777" w:rsidR="00B64786" w:rsidRPr="000E4E7F" w:rsidRDefault="00B64786" w:rsidP="00B64786">
      <w:pPr>
        <w:pStyle w:val="PL"/>
        <w:shd w:val="clear" w:color="auto" w:fill="E6E6E6"/>
      </w:pPr>
      <w:r w:rsidRPr="000E4E7F">
        <w:t>}</w:t>
      </w:r>
    </w:p>
    <w:p w14:paraId="48473127" w14:textId="77777777" w:rsidR="00B64786" w:rsidRPr="000E4E7F" w:rsidRDefault="00B64786" w:rsidP="00B64786">
      <w:pPr>
        <w:pStyle w:val="PL"/>
        <w:shd w:val="clear" w:color="auto" w:fill="E6E6E6"/>
        <w:rPr>
          <w:lang w:eastAsia="zh-CN"/>
        </w:rPr>
      </w:pPr>
      <w:bookmarkStart w:id="18" w:name="_Hlk515446008"/>
    </w:p>
    <w:p w14:paraId="6E359017" w14:textId="77777777" w:rsidR="00B64786" w:rsidRPr="000E4E7F" w:rsidRDefault="00B64786" w:rsidP="00B64786">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17E5A3EA" w14:textId="77777777" w:rsidR="00B64786" w:rsidRPr="000E4E7F" w:rsidRDefault="00B64786" w:rsidP="00B64786">
      <w:pPr>
        <w:pStyle w:val="PL"/>
        <w:shd w:val="clear" w:color="auto" w:fill="E6E6E6"/>
        <w:rPr>
          <w:lang w:eastAsia="zh-CN"/>
        </w:rPr>
      </w:pPr>
      <w:r w:rsidRPr="000E4E7F">
        <w:rPr>
          <w:lang w:eastAsia="zh-CN"/>
        </w:rPr>
        <w:tab/>
        <w:t>ce-Capabilities-v16xy</w:t>
      </w:r>
      <w:r w:rsidRPr="000E4E7F">
        <w:rPr>
          <w:lang w:eastAsia="zh-CN"/>
        </w:rPr>
        <w:tab/>
        <w:t>SEQUENCE {</w:t>
      </w:r>
    </w:p>
    <w:p w14:paraId="5FCE0EAA" w14:textId="77777777" w:rsidR="00B64786" w:rsidRPr="000E4E7F" w:rsidRDefault="00B64786" w:rsidP="00B64786">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F15749C" w14:textId="77777777" w:rsidR="00B64786" w:rsidRPr="000E4E7F" w:rsidRDefault="00B64786" w:rsidP="00B64786">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527713D" w14:textId="77777777" w:rsidR="00B64786" w:rsidRPr="000E4E7F" w:rsidRDefault="00B64786" w:rsidP="00B64786">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5303902" w14:textId="77777777" w:rsidR="00B64786" w:rsidRPr="000E4E7F" w:rsidRDefault="00B64786" w:rsidP="00B64786">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607C158" w14:textId="77777777" w:rsidR="00B64786" w:rsidRPr="000E4E7F" w:rsidRDefault="00B64786" w:rsidP="00B64786">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291089D" w14:textId="77777777" w:rsidR="00B64786" w:rsidRPr="000E4E7F" w:rsidRDefault="00B64786" w:rsidP="00B64786">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10438FD" w14:textId="77777777" w:rsidR="00B64786" w:rsidRPr="000E4E7F" w:rsidRDefault="00B64786" w:rsidP="00B64786">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A0B2676" w14:textId="77777777" w:rsidR="00B64786" w:rsidRPr="000E4E7F" w:rsidRDefault="00B64786" w:rsidP="00B64786">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8CF73EE" w14:textId="77777777" w:rsidR="00B64786" w:rsidRPr="000E4E7F" w:rsidRDefault="00B64786" w:rsidP="00B64786">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99F3D10" w14:textId="77777777" w:rsidR="00B64786" w:rsidRPr="000E4E7F" w:rsidRDefault="00B64786" w:rsidP="00B64786">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CF67338" w14:textId="77777777" w:rsidR="00B64786" w:rsidRPr="000E4E7F" w:rsidRDefault="00B64786" w:rsidP="00B64786">
      <w:pPr>
        <w:pStyle w:val="PL"/>
        <w:shd w:val="clear" w:color="auto" w:fill="E6E6E6"/>
        <w:rPr>
          <w:lang w:eastAsia="zh-CN"/>
        </w:rPr>
      </w:pPr>
      <w:r w:rsidRPr="000E4E7F">
        <w:rPr>
          <w:lang w:eastAsia="zh-CN"/>
        </w:rPr>
        <w:tab/>
        <w:t>}</w:t>
      </w:r>
      <w:r w:rsidRPr="000E4E7F">
        <w:rPr>
          <w:lang w:eastAsia="zh-CN"/>
        </w:rPr>
        <w:tab/>
        <w:t>OPTIONAL,</w:t>
      </w:r>
    </w:p>
    <w:p w14:paraId="35AEEE1B" w14:textId="77777777" w:rsidR="00B64786" w:rsidRPr="000E4E7F" w:rsidRDefault="00B64786" w:rsidP="00B64786">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2F15595" w14:textId="77777777" w:rsidR="00B64786" w:rsidRPr="000E4E7F" w:rsidRDefault="00B64786" w:rsidP="00B64786">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F6CEB74" w14:textId="77777777" w:rsidR="00B64786" w:rsidRPr="000E4E7F" w:rsidRDefault="00B64786" w:rsidP="00B64786">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0918F11" w14:textId="77777777" w:rsidR="00B64786" w:rsidRPr="000E4E7F" w:rsidRDefault="00B64786" w:rsidP="00B64786">
      <w:pPr>
        <w:pStyle w:val="PL"/>
        <w:shd w:val="clear" w:color="auto" w:fill="E6E6E6"/>
        <w:rPr>
          <w:lang w:eastAsia="zh-CN"/>
        </w:rPr>
      </w:pPr>
      <w:r w:rsidRPr="000E4E7F">
        <w:rPr>
          <w:lang w:eastAsia="zh-CN"/>
        </w:rPr>
        <w:t>}</w:t>
      </w:r>
    </w:p>
    <w:bookmarkEnd w:id="18"/>
    <w:p w14:paraId="0B2A556C" w14:textId="77777777" w:rsidR="00B64786" w:rsidRPr="000E4E7F" w:rsidRDefault="00B64786" w:rsidP="00B64786">
      <w:pPr>
        <w:pStyle w:val="PL"/>
        <w:shd w:val="clear" w:color="auto" w:fill="E6E6E6"/>
      </w:pPr>
    </w:p>
    <w:p w14:paraId="721BC654" w14:textId="77777777" w:rsidR="00B64786" w:rsidRPr="000E4E7F" w:rsidRDefault="00B64786" w:rsidP="00B64786">
      <w:pPr>
        <w:pStyle w:val="PL"/>
        <w:shd w:val="clear" w:color="auto" w:fill="E6E6E6"/>
      </w:pPr>
      <w:r w:rsidRPr="000E4E7F">
        <w:t>MIMO-UE-Parameters-r13 ::=</w:t>
      </w:r>
      <w:r w:rsidRPr="000E4E7F">
        <w:tab/>
      </w:r>
      <w:r w:rsidRPr="000E4E7F">
        <w:tab/>
      </w:r>
      <w:r w:rsidRPr="000E4E7F">
        <w:tab/>
      </w:r>
      <w:r w:rsidRPr="000E4E7F">
        <w:tab/>
        <w:t>SEQUENCE {</w:t>
      </w:r>
    </w:p>
    <w:p w14:paraId="2E948A44" w14:textId="77777777" w:rsidR="00B64786" w:rsidRPr="000E4E7F" w:rsidRDefault="00B64786" w:rsidP="00B64786">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13890F06" w14:textId="77777777" w:rsidR="00B64786" w:rsidRPr="000E4E7F" w:rsidRDefault="00B64786" w:rsidP="00B64786">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0C121520" w14:textId="77777777" w:rsidR="00B64786" w:rsidRPr="000E4E7F" w:rsidRDefault="00B64786" w:rsidP="00B64786">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C12C17" w14:textId="77777777" w:rsidR="00B64786" w:rsidRPr="000E4E7F" w:rsidRDefault="00B64786" w:rsidP="00B64786">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9C5426E" w14:textId="77777777" w:rsidR="00B64786" w:rsidRPr="000E4E7F" w:rsidRDefault="00B64786" w:rsidP="00B64786">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6F9221CB" w14:textId="77777777" w:rsidR="00B64786" w:rsidRPr="000E4E7F" w:rsidRDefault="00B64786" w:rsidP="00B64786">
      <w:pPr>
        <w:pStyle w:val="PL"/>
        <w:shd w:val="clear" w:color="auto" w:fill="E6E6E6"/>
      </w:pPr>
      <w:r w:rsidRPr="000E4E7F">
        <w:t>}</w:t>
      </w:r>
    </w:p>
    <w:p w14:paraId="54274C8D" w14:textId="77777777" w:rsidR="00B64786" w:rsidRPr="000E4E7F" w:rsidRDefault="00B64786" w:rsidP="00B64786">
      <w:pPr>
        <w:pStyle w:val="PL"/>
        <w:shd w:val="clear" w:color="auto" w:fill="E6E6E6"/>
      </w:pPr>
    </w:p>
    <w:p w14:paraId="02B094F8" w14:textId="77777777" w:rsidR="00B64786" w:rsidRPr="000E4E7F" w:rsidRDefault="00B64786" w:rsidP="00B64786">
      <w:pPr>
        <w:pStyle w:val="PL"/>
        <w:shd w:val="clear" w:color="auto" w:fill="E6E6E6"/>
      </w:pPr>
      <w:r w:rsidRPr="000E4E7F">
        <w:t>MIMO-UE-Parameters-v13e0 ::=</w:t>
      </w:r>
      <w:r w:rsidRPr="000E4E7F">
        <w:tab/>
      </w:r>
      <w:r w:rsidRPr="000E4E7F">
        <w:tab/>
      </w:r>
      <w:r w:rsidRPr="000E4E7F">
        <w:tab/>
        <w:t>SEQUENCE {</w:t>
      </w:r>
    </w:p>
    <w:p w14:paraId="4B4F961B" w14:textId="77777777" w:rsidR="00B64786" w:rsidRPr="000E4E7F" w:rsidRDefault="00B64786" w:rsidP="00B64786">
      <w:pPr>
        <w:pStyle w:val="PL"/>
        <w:shd w:val="clear" w:color="auto" w:fill="E6E6E6"/>
      </w:pPr>
      <w:r w:rsidRPr="000E4E7F">
        <w:tab/>
        <w:t>mimo-WeightedLayersCapabilities-r13</w:t>
      </w:r>
      <w:r w:rsidRPr="000E4E7F">
        <w:tab/>
      </w:r>
      <w:r w:rsidRPr="000E4E7F">
        <w:tab/>
        <w:t>MIMO-WeightedLayersCapabilities-r13</w:t>
      </w:r>
      <w:r w:rsidRPr="000E4E7F">
        <w:tab/>
        <w:t>OPTIONAL</w:t>
      </w:r>
    </w:p>
    <w:p w14:paraId="473E6380" w14:textId="77777777" w:rsidR="00B64786" w:rsidRPr="000E4E7F" w:rsidRDefault="00B64786" w:rsidP="00B64786">
      <w:pPr>
        <w:pStyle w:val="PL"/>
        <w:shd w:val="clear" w:color="auto" w:fill="E6E6E6"/>
      </w:pPr>
      <w:r w:rsidRPr="000E4E7F">
        <w:t>}</w:t>
      </w:r>
    </w:p>
    <w:p w14:paraId="3F7C003D" w14:textId="77777777" w:rsidR="00B64786" w:rsidRPr="000E4E7F" w:rsidRDefault="00B64786" w:rsidP="00B64786">
      <w:pPr>
        <w:pStyle w:val="PL"/>
        <w:shd w:val="clear" w:color="auto" w:fill="E6E6E6"/>
      </w:pPr>
    </w:p>
    <w:p w14:paraId="1321FCBA" w14:textId="77777777" w:rsidR="00B64786" w:rsidRPr="000E4E7F" w:rsidRDefault="00B64786" w:rsidP="00B64786">
      <w:pPr>
        <w:pStyle w:val="PL"/>
        <w:shd w:val="clear" w:color="auto" w:fill="E6E6E6"/>
      </w:pPr>
      <w:r w:rsidRPr="000E4E7F">
        <w:t>MIMO-UE-Parameters-v1430 ::=</w:t>
      </w:r>
      <w:r w:rsidRPr="000E4E7F">
        <w:tab/>
      </w:r>
      <w:r w:rsidRPr="000E4E7F">
        <w:tab/>
      </w:r>
      <w:r w:rsidRPr="000E4E7F">
        <w:tab/>
        <w:t>SEQUENCE {</w:t>
      </w:r>
    </w:p>
    <w:p w14:paraId="19E939DF" w14:textId="77777777" w:rsidR="00B64786" w:rsidRPr="000E4E7F" w:rsidRDefault="00B64786" w:rsidP="00B64786">
      <w:pPr>
        <w:pStyle w:val="PL"/>
        <w:shd w:val="clear" w:color="auto" w:fill="E6E6E6"/>
      </w:pPr>
      <w:r w:rsidRPr="000E4E7F">
        <w:lastRenderedPageBreak/>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235DF2BC" w14:textId="77777777" w:rsidR="00B64786" w:rsidRPr="000E4E7F" w:rsidRDefault="00B64786" w:rsidP="00B64786">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6635DE27" w14:textId="77777777" w:rsidR="00B64786" w:rsidRPr="000E4E7F" w:rsidRDefault="00B64786" w:rsidP="00B64786">
      <w:pPr>
        <w:pStyle w:val="PL"/>
        <w:shd w:val="clear" w:color="auto" w:fill="E6E6E6"/>
      </w:pPr>
      <w:r w:rsidRPr="000E4E7F">
        <w:t>}</w:t>
      </w:r>
    </w:p>
    <w:p w14:paraId="3B985F6D" w14:textId="77777777" w:rsidR="00B64786" w:rsidRPr="000E4E7F" w:rsidRDefault="00B64786" w:rsidP="00B64786">
      <w:pPr>
        <w:pStyle w:val="PL"/>
        <w:shd w:val="clear" w:color="auto" w:fill="E6E6E6"/>
      </w:pPr>
    </w:p>
    <w:p w14:paraId="5F91A998" w14:textId="77777777" w:rsidR="00B64786" w:rsidRPr="000E4E7F" w:rsidRDefault="00B64786" w:rsidP="00B64786">
      <w:pPr>
        <w:pStyle w:val="PL"/>
        <w:shd w:val="clear" w:color="auto" w:fill="E6E6E6"/>
      </w:pPr>
      <w:r w:rsidRPr="000E4E7F">
        <w:t>MIMO-UE-Parameters-v1470 ::=</w:t>
      </w:r>
      <w:r w:rsidRPr="000E4E7F">
        <w:tab/>
      </w:r>
      <w:r w:rsidRPr="000E4E7F">
        <w:tab/>
      </w:r>
      <w:r w:rsidRPr="000E4E7F">
        <w:tab/>
        <w:t>SEQUENCE {</w:t>
      </w:r>
    </w:p>
    <w:p w14:paraId="7224139E" w14:textId="77777777" w:rsidR="00B64786" w:rsidRPr="000E4E7F" w:rsidRDefault="00B64786" w:rsidP="00B64786">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6D1187B6" w14:textId="77777777" w:rsidR="00B64786" w:rsidRPr="000E4E7F" w:rsidRDefault="00B64786" w:rsidP="00B64786">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54903FEF" w14:textId="77777777" w:rsidR="00B64786" w:rsidRPr="000E4E7F" w:rsidRDefault="00B64786" w:rsidP="00B64786">
      <w:pPr>
        <w:pStyle w:val="PL"/>
        <w:shd w:val="clear" w:color="auto" w:fill="E6E6E6"/>
      </w:pPr>
      <w:r w:rsidRPr="000E4E7F">
        <w:t>}</w:t>
      </w:r>
    </w:p>
    <w:p w14:paraId="3CF1A68A" w14:textId="77777777" w:rsidR="00B64786" w:rsidRPr="000E4E7F" w:rsidRDefault="00B64786" w:rsidP="00B64786">
      <w:pPr>
        <w:pStyle w:val="PL"/>
        <w:shd w:val="clear" w:color="auto" w:fill="E6E6E6"/>
      </w:pPr>
    </w:p>
    <w:p w14:paraId="1D8ED97F" w14:textId="77777777" w:rsidR="00B64786" w:rsidRPr="000E4E7F" w:rsidRDefault="00B64786" w:rsidP="00B64786">
      <w:pPr>
        <w:pStyle w:val="PL"/>
        <w:shd w:val="clear" w:color="auto" w:fill="E6E6E6"/>
      </w:pPr>
      <w:r w:rsidRPr="000E4E7F">
        <w:t>MIMO-UE-ParametersPerTM-r13 ::=</w:t>
      </w:r>
      <w:r w:rsidRPr="000E4E7F">
        <w:tab/>
      </w:r>
      <w:r w:rsidRPr="000E4E7F">
        <w:tab/>
      </w:r>
      <w:r w:rsidRPr="000E4E7F">
        <w:tab/>
        <w:t>SEQUENCE {</w:t>
      </w:r>
    </w:p>
    <w:p w14:paraId="0C3A9D0E" w14:textId="77777777" w:rsidR="00B64786" w:rsidRPr="000E4E7F" w:rsidRDefault="00B64786" w:rsidP="00B64786">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3FA7D33D" w14:textId="77777777" w:rsidR="00B64786" w:rsidRPr="000E4E7F" w:rsidRDefault="00B64786" w:rsidP="00B64786">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245FAAFF" w14:textId="77777777" w:rsidR="00B64786" w:rsidRPr="000E4E7F" w:rsidRDefault="00B64786" w:rsidP="00B64786">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52FB854" w14:textId="77777777" w:rsidR="00B64786" w:rsidRPr="000E4E7F" w:rsidRDefault="00B64786" w:rsidP="00B64786">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2BF3121" w14:textId="77777777" w:rsidR="00B64786" w:rsidRPr="000E4E7F" w:rsidRDefault="00B64786" w:rsidP="00B64786">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BCC84D2" w14:textId="77777777" w:rsidR="00B64786" w:rsidRPr="000E4E7F" w:rsidRDefault="00B64786" w:rsidP="00B64786">
      <w:pPr>
        <w:pStyle w:val="PL"/>
        <w:shd w:val="clear" w:color="auto" w:fill="E6E6E6"/>
      </w:pPr>
      <w:r w:rsidRPr="000E4E7F">
        <w:t>}</w:t>
      </w:r>
    </w:p>
    <w:p w14:paraId="00105139" w14:textId="77777777" w:rsidR="00B64786" w:rsidRPr="000E4E7F" w:rsidRDefault="00B64786" w:rsidP="00B64786">
      <w:pPr>
        <w:pStyle w:val="PL"/>
        <w:shd w:val="clear" w:color="auto" w:fill="E6E6E6"/>
      </w:pPr>
    </w:p>
    <w:p w14:paraId="0D089E86" w14:textId="77777777" w:rsidR="00B64786" w:rsidRPr="000E4E7F" w:rsidRDefault="00B64786" w:rsidP="00B64786">
      <w:pPr>
        <w:pStyle w:val="PL"/>
        <w:shd w:val="clear" w:color="auto" w:fill="E6E6E6"/>
      </w:pPr>
      <w:r w:rsidRPr="000E4E7F">
        <w:t>MIMO-UE-ParametersPerTM-v1430 ::=</w:t>
      </w:r>
      <w:r w:rsidRPr="000E4E7F">
        <w:tab/>
      </w:r>
      <w:r w:rsidRPr="000E4E7F">
        <w:tab/>
        <w:t>SEQUENCE {</w:t>
      </w:r>
    </w:p>
    <w:p w14:paraId="1EB6319B" w14:textId="77777777" w:rsidR="00B64786" w:rsidRPr="000E4E7F" w:rsidRDefault="00B64786" w:rsidP="00B64786">
      <w:pPr>
        <w:pStyle w:val="PL"/>
        <w:shd w:val="clear" w:color="auto" w:fill="E6E6E6"/>
      </w:pPr>
      <w:r w:rsidRPr="000E4E7F">
        <w:tab/>
        <w:t>nzp-CSI-RS-AperiodicInfo-r14</w:t>
      </w:r>
      <w:r w:rsidRPr="000E4E7F">
        <w:tab/>
      </w:r>
      <w:r w:rsidRPr="000E4E7F">
        <w:tab/>
      </w:r>
      <w:r w:rsidRPr="000E4E7F">
        <w:tab/>
        <w:t>SEQUENCE {</w:t>
      </w:r>
    </w:p>
    <w:p w14:paraId="4E99CDE9" w14:textId="77777777" w:rsidR="00B64786" w:rsidRPr="000E4E7F" w:rsidRDefault="00B64786" w:rsidP="00B64786">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7D7D39A9" w14:textId="77777777" w:rsidR="00B64786" w:rsidRPr="000E4E7F" w:rsidRDefault="00B64786" w:rsidP="00B64786">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4819F650" w14:textId="77777777" w:rsidR="00B64786" w:rsidRPr="000E4E7F" w:rsidRDefault="00B64786" w:rsidP="00B6478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70B46E3" w14:textId="77777777" w:rsidR="00B64786" w:rsidRPr="000E4E7F" w:rsidRDefault="00B64786" w:rsidP="00B64786">
      <w:pPr>
        <w:pStyle w:val="PL"/>
        <w:shd w:val="clear" w:color="auto" w:fill="E6E6E6"/>
      </w:pPr>
      <w:r w:rsidRPr="000E4E7F">
        <w:tab/>
        <w:t>nzp-CSI-RS-PeriodicInfo-r14</w:t>
      </w:r>
      <w:r w:rsidRPr="000E4E7F">
        <w:tab/>
      </w:r>
      <w:r w:rsidRPr="000E4E7F">
        <w:tab/>
      </w:r>
      <w:r w:rsidRPr="000E4E7F">
        <w:tab/>
      </w:r>
      <w:r w:rsidRPr="000E4E7F">
        <w:tab/>
        <w:t>SEQUENCE {</w:t>
      </w:r>
    </w:p>
    <w:p w14:paraId="76AB348C" w14:textId="77777777" w:rsidR="00B64786" w:rsidRPr="000E4E7F" w:rsidRDefault="00B64786" w:rsidP="00B64786">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210BE702" w14:textId="77777777" w:rsidR="00B64786" w:rsidRPr="000E4E7F" w:rsidRDefault="00B64786" w:rsidP="00B6478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0A9ECD9" w14:textId="77777777" w:rsidR="00B64786" w:rsidRPr="000E4E7F" w:rsidRDefault="00B64786" w:rsidP="00B64786">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F038B7" w14:textId="77777777" w:rsidR="00B64786" w:rsidRPr="000E4E7F" w:rsidRDefault="00B64786" w:rsidP="00B64786">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7BCB64C" w14:textId="77777777" w:rsidR="00B64786" w:rsidRPr="000E4E7F" w:rsidRDefault="00B64786" w:rsidP="00B64786">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DAA5828" w14:textId="77777777" w:rsidR="00B64786" w:rsidRPr="000E4E7F" w:rsidRDefault="00B64786" w:rsidP="00B64786">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B04A223" w14:textId="77777777" w:rsidR="00B64786" w:rsidRPr="000E4E7F" w:rsidRDefault="00B64786" w:rsidP="00B64786">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BCD0DFA" w14:textId="77777777" w:rsidR="00B64786" w:rsidRPr="000E4E7F" w:rsidRDefault="00B64786" w:rsidP="00B64786">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49E13EC" w14:textId="77777777" w:rsidR="00B64786" w:rsidRPr="000E4E7F" w:rsidRDefault="00B64786" w:rsidP="00B64786">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6F385A" w14:textId="77777777" w:rsidR="00B64786" w:rsidRPr="000E4E7F" w:rsidRDefault="00B64786" w:rsidP="00B64786">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8D19297" w14:textId="77777777" w:rsidR="00B64786" w:rsidRPr="000E4E7F" w:rsidRDefault="00B64786" w:rsidP="00B64786">
      <w:pPr>
        <w:pStyle w:val="PL"/>
        <w:shd w:val="clear" w:color="auto" w:fill="E6E6E6"/>
      </w:pPr>
      <w:r w:rsidRPr="000E4E7F">
        <w:t>}</w:t>
      </w:r>
    </w:p>
    <w:p w14:paraId="6AF15FAD" w14:textId="77777777" w:rsidR="00B64786" w:rsidRPr="000E4E7F" w:rsidRDefault="00B64786" w:rsidP="00B64786">
      <w:pPr>
        <w:pStyle w:val="PL"/>
        <w:shd w:val="clear" w:color="auto" w:fill="E6E6E6"/>
      </w:pPr>
    </w:p>
    <w:p w14:paraId="48F07239" w14:textId="77777777" w:rsidR="00B64786" w:rsidRPr="000E4E7F" w:rsidRDefault="00B64786" w:rsidP="00B64786">
      <w:pPr>
        <w:pStyle w:val="PL"/>
        <w:shd w:val="clear" w:color="auto" w:fill="E6E6E6"/>
      </w:pPr>
      <w:r w:rsidRPr="000E4E7F">
        <w:t>MIMO-UE-ParametersPerTM-v1470 ::=</w:t>
      </w:r>
      <w:r w:rsidRPr="000E4E7F">
        <w:tab/>
      </w:r>
      <w:r w:rsidRPr="000E4E7F">
        <w:tab/>
        <w:t>SEQUENCE {</w:t>
      </w:r>
    </w:p>
    <w:p w14:paraId="4B5AD0A5" w14:textId="77777777" w:rsidR="00B64786" w:rsidRPr="000E4E7F" w:rsidRDefault="00B64786" w:rsidP="00B64786">
      <w:pPr>
        <w:pStyle w:val="PL"/>
        <w:shd w:val="clear" w:color="auto" w:fill="E6E6E6"/>
      </w:pPr>
      <w:r w:rsidRPr="000E4E7F">
        <w:tab/>
        <w:t>csi-ReportingAdvancedMaxPorts-r14</w:t>
      </w:r>
      <w:r w:rsidRPr="000E4E7F">
        <w:tab/>
      </w:r>
      <w:r w:rsidRPr="000E4E7F">
        <w:tab/>
        <w:t>ENUMERATED {n8, n12, n16, n20, n24, n28}</w:t>
      </w:r>
      <w:r w:rsidRPr="000E4E7F">
        <w:tab/>
        <w:t>OPTIONAL</w:t>
      </w:r>
    </w:p>
    <w:p w14:paraId="76031EE8" w14:textId="77777777" w:rsidR="00B64786" w:rsidRPr="000E4E7F" w:rsidRDefault="00B64786" w:rsidP="00B64786">
      <w:pPr>
        <w:pStyle w:val="PL"/>
        <w:shd w:val="clear" w:color="auto" w:fill="E6E6E6"/>
      </w:pPr>
      <w:r w:rsidRPr="000E4E7F">
        <w:t>}</w:t>
      </w:r>
    </w:p>
    <w:p w14:paraId="70C5A9BB" w14:textId="77777777" w:rsidR="00B64786" w:rsidRPr="000E4E7F" w:rsidRDefault="00B64786" w:rsidP="00B64786">
      <w:pPr>
        <w:pStyle w:val="PL"/>
        <w:shd w:val="clear" w:color="auto" w:fill="E6E6E6"/>
      </w:pPr>
    </w:p>
    <w:p w14:paraId="6A0D6A16" w14:textId="77777777" w:rsidR="00B64786" w:rsidRPr="000E4E7F" w:rsidRDefault="00B64786" w:rsidP="00B64786">
      <w:pPr>
        <w:pStyle w:val="PL"/>
        <w:shd w:val="clear" w:color="auto" w:fill="E6E6E6"/>
      </w:pPr>
      <w:r w:rsidRPr="000E4E7F">
        <w:t>MIMO-CA-ParametersPerBoBC-r13 ::=</w:t>
      </w:r>
      <w:r w:rsidRPr="000E4E7F">
        <w:tab/>
      </w:r>
      <w:r w:rsidRPr="000E4E7F">
        <w:tab/>
        <w:t>SEQUENCE {</w:t>
      </w:r>
    </w:p>
    <w:p w14:paraId="1FABB146" w14:textId="77777777" w:rsidR="00B64786" w:rsidRPr="000E4E7F" w:rsidRDefault="00B64786" w:rsidP="00B64786">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18BC97C2" w14:textId="77777777" w:rsidR="00B64786" w:rsidRPr="000E4E7F" w:rsidRDefault="00B64786" w:rsidP="00B64786">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1616B257" w14:textId="77777777" w:rsidR="00B64786" w:rsidRPr="000E4E7F" w:rsidRDefault="00B64786" w:rsidP="00B64786">
      <w:pPr>
        <w:pStyle w:val="PL"/>
        <w:shd w:val="clear" w:color="auto" w:fill="E6E6E6"/>
      </w:pPr>
      <w:r w:rsidRPr="000E4E7F">
        <w:t>}</w:t>
      </w:r>
    </w:p>
    <w:p w14:paraId="7FC4644E" w14:textId="77777777" w:rsidR="00B64786" w:rsidRPr="000E4E7F" w:rsidRDefault="00B64786" w:rsidP="00B64786">
      <w:pPr>
        <w:pStyle w:val="PL"/>
        <w:shd w:val="clear" w:color="auto" w:fill="E6E6E6"/>
      </w:pPr>
    </w:p>
    <w:p w14:paraId="2C490716" w14:textId="77777777" w:rsidR="00B64786" w:rsidRPr="000E4E7F" w:rsidRDefault="00B64786" w:rsidP="00B64786">
      <w:pPr>
        <w:pStyle w:val="PL"/>
        <w:shd w:val="clear" w:color="auto" w:fill="E6E6E6"/>
      </w:pPr>
      <w:r w:rsidRPr="000E4E7F">
        <w:t>MIMO-CA-ParametersPerBoBC-r15 ::=</w:t>
      </w:r>
      <w:r w:rsidRPr="000E4E7F">
        <w:tab/>
      </w:r>
      <w:r w:rsidRPr="000E4E7F">
        <w:tab/>
        <w:t>SEQUENCE {</w:t>
      </w:r>
    </w:p>
    <w:p w14:paraId="08A1AF7C" w14:textId="77777777" w:rsidR="00B64786" w:rsidRPr="000E4E7F" w:rsidRDefault="00B64786" w:rsidP="00B64786">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3DD5EF61" w14:textId="77777777" w:rsidR="00B64786" w:rsidRPr="000E4E7F" w:rsidRDefault="00B64786" w:rsidP="00B64786">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534D3314" w14:textId="77777777" w:rsidR="00B64786" w:rsidRPr="000E4E7F" w:rsidRDefault="00B64786" w:rsidP="00B64786">
      <w:pPr>
        <w:pStyle w:val="PL"/>
        <w:shd w:val="clear" w:color="auto" w:fill="E6E6E6"/>
      </w:pPr>
      <w:r w:rsidRPr="000E4E7F">
        <w:t>}</w:t>
      </w:r>
    </w:p>
    <w:p w14:paraId="53AD741C" w14:textId="77777777" w:rsidR="00B64786" w:rsidRPr="000E4E7F" w:rsidRDefault="00B64786" w:rsidP="00B64786">
      <w:pPr>
        <w:pStyle w:val="PL"/>
        <w:shd w:val="clear" w:color="auto" w:fill="E6E6E6"/>
      </w:pPr>
    </w:p>
    <w:p w14:paraId="404C3AF3" w14:textId="77777777" w:rsidR="00B64786" w:rsidRPr="000E4E7F" w:rsidRDefault="00B64786" w:rsidP="00B64786">
      <w:pPr>
        <w:pStyle w:val="PL"/>
        <w:shd w:val="clear" w:color="auto" w:fill="E6E6E6"/>
      </w:pPr>
      <w:r w:rsidRPr="000E4E7F">
        <w:t>MIMO-CA-ParametersPerBoBC-v1430 ::=</w:t>
      </w:r>
      <w:r w:rsidRPr="000E4E7F">
        <w:tab/>
      </w:r>
      <w:r w:rsidRPr="000E4E7F">
        <w:tab/>
        <w:t>SEQUENCE {</w:t>
      </w:r>
    </w:p>
    <w:p w14:paraId="477E61E1" w14:textId="77777777" w:rsidR="00B64786" w:rsidRPr="000E4E7F" w:rsidRDefault="00B64786" w:rsidP="00B64786">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567DDA44" w14:textId="77777777" w:rsidR="00B64786" w:rsidRPr="000E4E7F" w:rsidRDefault="00B64786" w:rsidP="00B64786">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352B4143" w14:textId="77777777" w:rsidR="00B64786" w:rsidRPr="000E4E7F" w:rsidRDefault="00B64786" w:rsidP="00B64786">
      <w:pPr>
        <w:pStyle w:val="PL"/>
        <w:shd w:val="clear" w:color="auto" w:fill="E6E6E6"/>
      </w:pPr>
      <w:r w:rsidRPr="000E4E7F">
        <w:t>}</w:t>
      </w:r>
    </w:p>
    <w:p w14:paraId="57738A05" w14:textId="77777777" w:rsidR="00B64786" w:rsidRPr="000E4E7F" w:rsidRDefault="00B64786" w:rsidP="00B64786">
      <w:pPr>
        <w:pStyle w:val="PL"/>
        <w:shd w:val="clear" w:color="auto" w:fill="E6E6E6"/>
      </w:pPr>
    </w:p>
    <w:p w14:paraId="0682C420" w14:textId="77777777" w:rsidR="00B64786" w:rsidRPr="000E4E7F" w:rsidRDefault="00B64786" w:rsidP="00B64786">
      <w:pPr>
        <w:pStyle w:val="PL"/>
        <w:shd w:val="clear" w:color="auto" w:fill="E6E6E6"/>
      </w:pPr>
      <w:r w:rsidRPr="000E4E7F">
        <w:t>MIMO-CA-ParametersPerBoBC-v1470 ::=</w:t>
      </w:r>
      <w:r w:rsidRPr="000E4E7F">
        <w:tab/>
      </w:r>
      <w:r w:rsidRPr="000E4E7F">
        <w:tab/>
        <w:t>SEQUENCE {</w:t>
      </w:r>
    </w:p>
    <w:p w14:paraId="61AABF16" w14:textId="77777777" w:rsidR="00B64786" w:rsidRPr="000E4E7F" w:rsidRDefault="00B64786" w:rsidP="00B64786">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6E71A96C" w14:textId="77777777" w:rsidR="00B64786" w:rsidRPr="000E4E7F" w:rsidRDefault="00B64786" w:rsidP="00B64786">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197D8CCC" w14:textId="77777777" w:rsidR="00B64786" w:rsidRPr="000E4E7F" w:rsidRDefault="00B64786" w:rsidP="00B64786">
      <w:pPr>
        <w:pStyle w:val="PL"/>
        <w:shd w:val="clear" w:color="auto" w:fill="E6E6E6"/>
      </w:pPr>
      <w:r w:rsidRPr="000E4E7F">
        <w:t>}</w:t>
      </w:r>
    </w:p>
    <w:p w14:paraId="008F2BA1" w14:textId="77777777" w:rsidR="00B64786" w:rsidRPr="000E4E7F" w:rsidRDefault="00B64786" w:rsidP="00B64786">
      <w:pPr>
        <w:pStyle w:val="PL"/>
        <w:shd w:val="clear" w:color="auto" w:fill="E6E6E6"/>
      </w:pPr>
    </w:p>
    <w:p w14:paraId="0F8977D6" w14:textId="77777777" w:rsidR="00B64786" w:rsidRPr="000E4E7F" w:rsidRDefault="00B64786" w:rsidP="00B64786">
      <w:pPr>
        <w:pStyle w:val="PL"/>
        <w:shd w:val="clear" w:color="auto" w:fill="E6E6E6"/>
      </w:pPr>
      <w:r w:rsidRPr="000E4E7F">
        <w:t>MIMO-CA-ParametersPerBoBCPerTM-r13 ::=</w:t>
      </w:r>
      <w:r w:rsidRPr="000E4E7F">
        <w:tab/>
        <w:t>SEQUENCE {</w:t>
      </w:r>
    </w:p>
    <w:p w14:paraId="27C71700" w14:textId="77777777" w:rsidR="00B64786" w:rsidRPr="000E4E7F" w:rsidRDefault="00B64786" w:rsidP="00B64786">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1BCA1A34" w14:textId="77777777" w:rsidR="00B64786" w:rsidRPr="000E4E7F" w:rsidRDefault="00B64786" w:rsidP="00B64786">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335C0BC1" w14:textId="77777777" w:rsidR="00B64786" w:rsidRPr="000E4E7F" w:rsidRDefault="00B64786" w:rsidP="00B64786">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D3BB88D" w14:textId="77777777" w:rsidR="00B64786" w:rsidRPr="000E4E7F" w:rsidRDefault="00B64786" w:rsidP="00B64786">
      <w:pPr>
        <w:pStyle w:val="PL"/>
        <w:shd w:val="clear" w:color="auto" w:fill="E6E6E6"/>
      </w:pPr>
      <w:r w:rsidRPr="000E4E7F">
        <w:t>}</w:t>
      </w:r>
    </w:p>
    <w:p w14:paraId="2723DBB8" w14:textId="77777777" w:rsidR="00B64786" w:rsidRPr="000E4E7F" w:rsidRDefault="00B64786" w:rsidP="00B64786">
      <w:pPr>
        <w:pStyle w:val="PL"/>
        <w:shd w:val="clear" w:color="auto" w:fill="E6E6E6"/>
      </w:pPr>
    </w:p>
    <w:p w14:paraId="25B0DFA9" w14:textId="77777777" w:rsidR="00B64786" w:rsidRPr="000E4E7F" w:rsidRDefault="00B64786" w:rsidP="00B64786">
      <w:pPr>
        <w:pStyle w:val="PL"/>
        <w:shd w:val="clear" w:color="auto" w:fill="E6E6E6"/>
      </w:pPr>
      <w:r w:rsidRPr="000E4E7F">
        <w:t>MIMO-CA-ParametersPerBoBCPerTM-v1430 ::=</w:t>
      </w:r>
      <w:r w:rsidRPr="000E4E7F">
        <w:tab/>
        <w:t>SEQUENCE {</w:t>
      </w:r>
    </w:p>
    <w:p w14:paraId="0D812A9E" w14:textId="77777777" w:rsidR="00B64786" w:rsidRPr="000E4E7F" w:rsidRDefault="00B64786" w:rsidP="00B64786">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F4CA92B" w14:textId="77777777" w:rsidR="00B64786" w:rsidRPr="000E4E7F" w:rsidRDefault="00B64786" w:rsidP="00B64786">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B02B22F" w14:textId="77777777" w:rsidR="00B64786" w:rsidRPr="000E4E7F" w:rsidRDefault="00B64786" w:rsidP="00B64786">
      <w:pPr>
        <w:pStyle w:val="PL"/>
        <w:shd w:val="clear" w:color="auto" w:fill="E6E6E6"/>
      </w:pPr>
      <w:r w:rsidRPr="000E4E7F">
        <w:t>}</w:t>
      </w:r>
    </w:p>
    <w:p w14:paraId="217A8D91" w14:textId="77777777" w:rsidR="00B64786" w:rsidRPr="000E4E7F" w:rsidRDefault="00B64786" w:rsidP="00B64786">
      <w:pPr>
        <w:pStyle w:val="PL"/>
        <w:shd w:val="clear" w:color="auto" w:fill="E6E6E6"/>
      </w:pPr>
    </w:p>
    <w:p w14:paraId="7595BB01" w14:textId="77777777" w:rsidR="00B64786" w:rsidRPr="000E4E7F" w:rsidRDefault="00B64786" w:rsidP="00B64786">
      <w:pPr>
        <w:pStyle w:val="PL"/>
        <w:shd w:val="clear" w:color="auto" w:fill="E6E6E6"/>
      </w:pPr>
      <w:r w:rsidRPr="000E4E7F">
        <w:t>MIMO-CA-ParametersPerBoBCPerTM-v1470 ::=</w:t>
      </w:r>
      <w:r w:rsidRPr="000E4E7F">
        <w:tab/>
        <w:t>SEQUENCE {</w:t>
      </w:r>
    </w:p>
    <w:p w14:paraId="0C341292" w14:textId="77777777" w:rsidR="00B64786" w:rsidRPr="000E4E7F" w:rsidRDefault="00B64786" w:rsidP="00B64786">
      <w:pPr>
        <w:pStyle w:val="PL"/>
        <w:shd w:val="clear" w:color="auto" w:fill="E6E6E6"/>
      </w:pPr>
      <w:r w:rsidRPr="000E4E7F">
        <w:tab/>
        <w:t>csi-ReportingAdvancedMaxPorts-r14</w:t>
      </w:r>
      <w:r w:rsidRPr="000E4E7F">
        <w:tab/>
      </w:r>
      <w:r w:rsidRPr="000E4E7F">
        <w:tab/>
        <w:t>ENUMERATED {n8, n12, n16, n20, n24, n28}</w:t>
      </w:r>
      <w:r w:rsidRPr="000E4E7F">
        <w:tab/>
        <w:t>OPTIONAL</w:t>
      </w:r>
    </w:p>
    <w:p w14:paraId="44B93298" w14:textId="77777777" w:rsidR="00B64786" w:rsidRPr="000E4E7F" w:rsidRDefault="00B64786" w:rsidP="00B64786">
      <w:pPr>
        <w:pStyle w:val="PL"/>
        <w:shd w:val="clear" w:color="auto" w:fill="E6E6E6"/>
      </w:pPr>
      <w:r w:rsidRPr="000E4E7F">
        <w:t>}</w:t>
      </w:r>
    </w:p>
    <w:p w14:paraId="0FD6DCF8" w14:textId="77777777" w:rsidR="00B64786" w:rsidRPr="000E4E7F" w:rsidRDefault="00B64786" w:rsidP="00B64786">
      <w:pPr>
        <w:pStyle w:val="PL"/>
        <w:shd w:val="clear" w:color="auto" w:fill="E6E6E6"/>
      </w:pPr>
    </w:p>
    <w:p w14:paraId="40E7D136" w14:textId="77777777" w:rsidR="00B64786" w:rsidRPr="000E4E7F" w:rsidRDefault="00B64786" w:rsidP="00B64786">
      <w:pPr>
        <w:pStyle w:val="PL"/>
        <w:shd w:val="clear" w:color="auto" w:fill="E6E6E6"/>
      </w:pPr>
      <w:r w:rsidRPr="000E4E7F">
        <w:t>MIMO-CA-ParametersPerBoBCPerTM-r15 ::=</w:t>
      </w:r>
      <w:r w:rsidRPr="000E4E7F">
        <w:tab/>
        <w:t>SEQUENCE {</w:t>
      </w:r>
    </w:p>
    <w:p w14:paraId="1851EA86" w14:textId="77777777" w:rsidR="00B64786" w:rsidRPr="000E4E7F" w:rsidRDefault="00B64786" w:rsidP="00B64786">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199ECB5B" w14:textId="77777777" w:rsidR="00B64786" w:rsidRPr="000E4E7F" w:rsidRDefault="00B64786" w:rsidP="00B64786">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7BEC3021" w14:textId="77777777" w:rsidR="00B64786" w:rsidRPr="000E4E7F" w:rsidRDefault="00B64786" w:rsidP="00B64786">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EFF6C88" w14:textId="77777777" w:rsidR="00B64786" w:rsidRPr="000E4E7F" w:rsidRDefault="00B64786" w:rsidP="00B64786">
      <w:pPr>
        <w:pStyle w:val="PL"/>
        <w:shd w:val="clear" w:color="auto" w:fill="E6E6E6"/>
      </w:pPr>
      <w:r w:rsidRPr="000E4E7F">
        <w:lastRenderedPageBreak/>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17F371B4" w14:textId="77777777" w:rsidR="00B64786" w:rsidRPr="000E4E7F" w:rsidRDefault="00B64786" w:rsidP="00B64786">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715DC720" w14:textId="77777777" w:rsidR="00B64786" w:rsidRPr="000E4E7F" w:rsidRDefault="00B64786" w:rsidP="00B64786">
      <w:pPr>
        <w:pStyle w:val="PL"/>
        <w:shd w:val="clear" w:color="auto" w:fill="E6E6E6"/>
      </w:pPr>
      <w:r w:rsidRPr="000E4E7F">
        <w:t>}</w:t>
      </w:r>
    </w:p>
    <w:p w14:paraId="35AD146E" w14:textId="77777777" w:rsidR="00B64786" w:rsidRPr="000E4E7F" w:rsidRDefault="00B64786" w:rsidP="00B64786">
      <w:pPr>
        <w:pStyle w:val="PL"/>
        <w:shd w:val="clear" w:color="auto" w:fill="E6E6E6"/>
      </w:pPr>
    </w:p>
    <w:p w14:paraId="4BF598E7" w14:textId="77777777" w:rsidR="00B64786" w:rsidRPr="000E4E7F" w:rsidRDefault="00B64786" w:rsidP="00B64786">
      <w:pPr>
        <w:pStyle w:val="PL"/>
        <w:shd w:val="clear" w:color="auto" w:fill="E6E6E6"/>
      </w:pPr>
      <w:r w:rsidRPr="000E4E7F">
        <w:t>MIMO-NonPrecodedCapabilities-r13 ::=</w:t>
      </w:r>
      <w:r w:rsidRPr="000E4E7F">
        <w:tab/>
        <w:t>SEQUENCE {</w:t>
      </w:r>
    </w:p>
    <w:p w14:paraId="27F7A0B3" w14:textId="77777777" w:rsidR="00B64786" w:rsidRPr="000E4E7F" w:rsidRDefault="00B64786" w:rsidP="00B64786">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1DCB124" w14:textId="77777777" w:rsidR="00B64786" w:rsidRPr="000E4E7F" w:rsidRDefault="00B64786" w:rsidP="00B64786">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A84A22B" w14:textId="77777777" w:rsidR="00B64786" w:rsidRPr="000E4E7F" w:rsidRDefault="00B64786" w:rsidP="00B64786">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D4E41A1" w14:textId="77777777" w:rsidR="00B64786" w:rsidRPr="000E4E7F" w:rsidRDefault="00B64786" w:rsidP="00B64786">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E38C0EA" w14:textId="77777777" w:rsidR="00B64786" w:rsidRPr="000E4E7F" w:rsidRDefault="00B64786" w:rsidP="00B64786">
      <w:pPr>
        <w:pStyle w:val="PL"/>
        <w:shd w:val="clear" w:color="auto" w:fill="E6E6E6"/>
      </w:pPr>
      <w:r w:rsidRPr="000E4E7F">
        <w:t>}</w:t>
      </w:r>
    </w:p>
    <w:p w14:paraId="224D9B90" w14:textId="77777777" w:rsidR="00B64786" w:rsidRPr="000E4E7F" w:rsidRDefault="00B64786" w:rsidP="00B64786">
      <w:pPr>
        <w:pStyle w:val="PL"/>
        <w:shd w:val="clear" w:color="auto" w:fill="E6E6E6"/>
      </w:pPr>
    </w:p>
    <w:p w14:paraId="1655B2E4" w14:textId="77777777" w:rsidR="00B64786" w:rsidRPr="000E4E7F" w:rsidRDefault="00B64786" w:rsidP="00B64786">
      <w:pPr>
        <w:pStyle w:val="PL"/>
        <w:shd w:val="clear" w:color="auto" w:fill="E6E6E6"/>
      </w:pPr>
      <w:r w:rsidRPr="000E4E7F">
        <w:t>MIMO-UE-BeamformedCapabilities-r13 ::=</w:t>
      </w:r>
      <w:r w:rsidRPr="000E4E7F">
        <w:tab/>
      </w:r>
      <w:r w:rsidRPr="000E4E7F">
        <w:tab/>
        <w:t>SEQUENCE {</w:t>
      </w:r>
    </w:p>
    <w:p w14:paraId="70BC848E" w14:textId="77777777" w:rsidR="00B64786" w:rsidRPr="000E4E7F" w:rsidRDefault="00B64786" w:rsidP="00B64786">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B36307A" w14:textId="77777777" w:rsidR="00B64786" w:rsidRPr="000E4E7F" w:rsidRDefault="00B64786" w:rsidP="00B64786">
      <w:pPr>
        <w:pStyle w:val="PL"/>
        <w:shd w:val="clear" w:color="auto" w:fill="E6E6E6"/>
      </w:pPr>
      <w:r w:rsidRPr="000E4E7F">
        <w:tab/>
        <w:t>mimo-BeamformedCapabilities-r13</w:t>
      </w:r>
      <w:r w:rsidRPr="000E4E7F">
        <w:tab/>
      </w:r>
      <w:r w:rsidRPr="000E4E7F">
        <w:tab/>
      </w:r>
      <w:r w:rsidRPr="000E4E7F">
        <w:tab/>
        <w:t>MIMO-BeamformedCapabilityList-r13</w:t>
      </w:r>
    </w:p>
    <w:p w14:paraId="38EE7995" w14:textId="77777777" w:rsidR="00B64786" w:rsidRPr="000E4E7F" w:rsidRDefault="00B64786" w:rsidP="00B64786">
      <w:pPr>
        <w:pStyle w:val="PL"/>
        <w:shd w:val="clear" w:color="auto" w:fill="E6E6E6"/>
      </w:pPr>
      <w:r w:rsidRPr="000E4E7F">
        <w:t>}</w:t>
      </w:r>
    </w:p>
    <w:p w14:paraId="2FBB2AFD" w14:textId="77777777" w:rsidR="00B64786" w:rsidRPr="000E4E7F" w:rsidRDefault="00B64786" w:rsidP="00B64786">
      <w:pPr>
        <w:pStyle w:val="PL"/>
        <w:shd w:val="clear" w:color="auto" w:fill="E6E6E6"/>
      </w:pPr>
    </w:p>
    <w:p w14:paraId="3A6CE7EE" w14:textId="77777777" w:rsidR="00B64786" w:rsidRPr="000E4E7F" w:rsidRDefault="00B64786" w:rsidP="00B64786">
      <w:pPr>
        <w:pStyle w:val="PL"/>
        <w:shd w:val="clear" w:color="auto" w:fill="E6E6E6"/>
      </w:pPr>
      <w:r w:rsidRPr="000E4E7F">
        <w:t>MIMO-BeamformedCapabilityList-r13 ::=</w:t>
      </w:r>
      <w:r w:rsidRPr="000E4E7F">
        <w:tab/>
      </w:r>
      <w:r w:rsidRPr="000E4E7F">
        <w:tab/>
        <w:t>SEQUENCE (SIZE (1..maxCSI-Proc-r11)) OF MIMO-BeamformedCapabilities-r13</w:t>
      </w:r>
    </w:p>
    <w:p w14:paraId="7F0A5BE4" w14:textId="77777777" w:rsidR="00B64786" w:rsidRPr="000E4E7F" w:rsidRDefault="00B64786" w:rsidP="00B64786">
      <w:pPr>
        <w:pStyle w:val="PL"/>
        <w:shd w:val="clear" w:color="auto" w:fill="E6E6E6"/>
      </w:pPr>
    </w:p>
    <w:p w14:paraId="4B743024" w14:textId="77777777" w:rsidR="00B64786" w:rsidRPr="000E4E7F" w:rsidRDefault="00B64786" w:rsidP="00B64786">
      <w:pPr>
        <w:pStyle w:val="PL"/>
        <w:shd w:val="clear" w:color="auto" w:fill="E6E6E6"/>
      </w:pPr>
      <w:r w:rsidRPr="000E4E7F">
        <w:t>MIMO-BeamformedCapabilities-r13 ::=</w:t>
      </w:r>
      <w:r w:rsidRPr="000E4E7F">
        <w:tab/>
      </w:r>
      <w:r w:rsidRPr="000E4E7F">
        <w:tab/>
        <w:t>SEQUENCE {</w:t>
      </w:r>
    </w:p>
    <w:p w14:paraId="4367A7B9" w14:textId="77777777" w:rsidR="00B64786" w:rsidRPr="000E4E7F" w:rsidRDefault="00B64786" w:rsidP="00B64786">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7A9A4B74" w14:textId="77777777" w:rsidR="00B64786" w:rsidRPr="000E4E7F" w:rsidRDefault="00B64786" w:rsidP="00B64786">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0C4DACE3" w14:textId="77777777" w:rsidR="00B64786" w:rsidRPr="000E4E7F" w:rsidRDefault="00B64786" w:rsidP="00B64786">
      <w:pPr>
        <w:pStyle w:val="PL"/>
        <w:shd w:val="clear" w:color="auto" w:fill="E6E6E6"/>
      </w:pPr>
      <w:r w:rsidRPr="000E4E7F">
        <w:t>}</w:t>
      </w:r>
    </w:p>
    <w:p w14:paraId="1AEE2ACD" w14:textId="77777777" w:rsidR="00B64786" w:rsidRPr="000E4E7F" w:rsidRDefault="00B64786" w:rsidP="00B64786">
      <w:pPr>
        <w:pStyle w:val="PL"/>
        <w:shd w:val="clear" w:color="auto" w:fill="E6E6E6"/>
      </w:pPr>
    </w:p>
    <w:p w14:paraId="3DECC600" w14:textId="77777777" w:rsidR="00B64786" w:rsidRPr="000E4E7F" w:rsidRDefault="00B64786" w:rsidP="00B64786">
      <w:pPr>
        <w:pStyle w:val="PL"/>
        <w:shd w:val="clear" w:color="auto" w:fill="E6E6E6"/>
      </w:pPr>
      <w:r w:rsidRPr="000E4E7F">
        <w:t>MIMO-WeightedLayersCapabilities-r13 ::=</w:t>
      </w:r>
      <w:r w:rsidRPr="000E4E7F">
        <w:tab/>
      </w:r>
      <w:r w:rsidRPr="000E4E7F">
        <w:tab/>
        <w:t>SEQUENCE {</w:t>
      </w:r>
    </w:p>
    <w:p w14:paraId="3F74CB70" w14:textId="77777777" w:rsidR="00B64786" w:rsidRPr="000E4E7F" w:rsidRDefault="00B64786" w:rsidP="00B64786">
      <w:pPr>
        <w:pStyle w:val="PL"/>
        <w:shd w:val="clear" w:color="auto" w:fill="E6E6E6"/>
      </w:pPr>
      <w:r w:rsidRPr="000E4E7F">
        <w:tab/>
        <w:t>relWeightTwoLayers-r13</w:t>
      </w:r>
      <w:r w:rsidRPr="000E4E7F">
        <w:tab/>
        <w:t>ENUMERATED {v1, v1dot25, v1dot5, v1dot75, v2, v2dot5, v3, v4},</w:t>
      </w:r>
    </w:p>
    <w:p w14:paraId="7EAD4E91" w14:textId="77777777" w:rsidR="00B64786" w:rsidRPr="000E4E7F" w:rsidRDefault="00B64786" w:rsidP="00B64786">
      <w:pPr>
        <w:pStyle w:val="PL"/>
        <w:shd w:val="clear" w:color="auto" w:fill="E6E6E6"/>
      </w:pPr>
      <w:r w:rsidRPr="000E4E7F">
        <w:tab/>
        <w:t>relWeightFourLayers-r13</w:t>
      </w:r>
      <w:r w:rsidRPr="000E4E7F">
        <w:tab/>
        <w:t>ENUMERATED {v1, v1dot25, v1dot5, v1dot75, v2, v2dot5, v3, v4}</w:t>
      </w:r>
      <w:r w:rsidRPr="000E4E7F">
        <w:tab/>
        <w:t>OPTIONAL,</w:t>
      </w:r>
    </w:p>
    <w:p w14:paraId="59AC0A6F" w14:textId="77777777" w:rsidR="00B64786" w:rsidRPr="000E4E7F" w:rsidRDefault="00B64786" w:rsidP="00B64786">
      <w:pPr>
        <w:pStyle w:val="PL"/>
        <w:shd w:val="clear" w:color="auto" w:fill="E6E6E6"/>
      </w:pPr>
      <w:r w:rsidRPr="000E4E7F">
        <w:tab/>
        <w:t>relWeightEightLayers-r13</w:t>
      </w:r>
      <w:r w:rsidRPr="000E4E7F">
        <w:tab/>
        <w:t>ENUMERATED {v1, v1dot25, v1dot5, v1dot75, v2, v2dot5, v3, v4}</w:t>
      </w:r>
      <w:r w:rsidRPr="000E4E7F">
        <w:tab/>
        <w:t>OPTIONAL,</w:t>
      </w:r>
    </w:p>
    <w:p w14:paraId="3819249C" w14:textId="77777777" w:rsidR="00B64786" w:rsidRPr="000E4E7F" w:rsidRDefault="00B64786" w:rsidP="00B64786">
      <w:pPr>
        <w:pStyle w:val="PL"/>
        <w:shd w:val="clear" w:color="auto" w:fill="E6E6E6"/>
      </w:pPr>
      <w:r w:rsidRPr="000E4E7F">
        <w:tab/>
        <w:t>totalWeightedLayers-r13</w:t>
      </w:r>
      <w:r w:rsidRPr="000E4E7F">
        <w:tab/>
        <w:t>INTEGER (2..128)</w:t>
      </w:r>
    </w:p>
    <w:p w14:paraId="379E37CF" w14:textId="77777777" w:rsidR="00B64786" w:rsidRPr="000E4E7F" w:rsidRDefault="00B64786" w:rsidP="00B64786">
      <w:pPr>
        <w:pStyle w:val="PL"/>
        <w:shd w:val="clear" w:color="auto" w:fill="E6E6E6"/>
      </w:pPr>
      <w:r w:rsidRPr="000E4E7F">
        <w:t>}</w:t>
      </w:r>
    </w:p>
    <w:p w14:paraId="4BCFD072" w14:textId="77777777" w:rsidR="00B64786" w:rsidRPr="000E4E7F" w:rsidRDefault="00B64786" w:rsidP="00B64786">
      <w:pPr>
        <w:pStyle w:val="PL"/>
        <w:shd w:val="clear" w:color="auto" w:fill="E6E6E6"/>
      </w:pPr>
    </w:p>
    <w:p w14:paraId="7E7C93DB" w14:textId="77777777" w:rsidR="00B64786" w:rsidRPr="000E4E7F" w:rsidRDefault="00B64786" w:rsidP="00B64786">
      <w:pPr>
        <w:pStyle w:val="PL"/>
        <w:shd w:val="clear" w:color="auto" w:fill="E6E6E6"/>
      </w:pPr>
      <w:r w:rsidRPr="000E4E7F">
        <w:t>NonContiguousUL-RA-WithinCC-List-r10 ::= SEQUENCE (SIZE (1..maxBands)) OF NonContiguousUL-RA-WithinCC-r10</w:t>
      </w:r>
    </w:p>
    <w:p w14:paraId="0C412EB9" w14:textId="77777777" w:rsidR="00B64786" w:rsidRPr="000E4E7F" w:rsidRDefault="00B64786" w:rsidP="00B64786">
      <w:pPr>
        <w:pStyle w:val="PL"/>
        <w:shd w:val="clear" w:color="auto" w:fill="E6E6E6"/>
      </w:pPr>
    </w:p>
    <w:p w14:paraId="3BAA33EB" w14:textId="77777777" w:rsidR="00B64786" w:rsidRPr="000E4E7F" w:rsidRDefault="00B64786" w:rsidP="00B64786">
      <w:pPr>
        <w:pStyle w:val="PL"/>
        <w:shd w:val="clear" w:color="auto" w:fill="E6E6E6"/>
      </w:pPr>
      <w:r w:rsidRPr="000E4E7F">
        <w:t>NonContiguousUL-RA-WithinCC-r10 ::=</w:t>
      </w:r>
      <w:r w:rsidRPr="000E4E7F">
        <w:tab/>
      </w:r>
      <w:r w:rsidRPr="000E4E7F">
        <w:tab/>
        <w:t>SEQUENCE {</w:t>
      </w:r>
    </w:p>
    <w:p w14:paraId="0B968781" w14:textId="77777777" w:rsidR="00B64786" w:rsidRPr="000E4E7F" w:rsidRDefault="00B64786" w:rsidP="00B64786">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28D91E21" w14:textId="77777777" w:rsidR="00B64786" w:rsidRPr="000E4E7F" w:rsidRDefault="00B64786" w:rsidP="00B64786">
      <w:pPr>
        <w:pStyle w:val="PL"/>
        <w:shd w:val="clear" w:color="auto" w:fill="E6E6E6"/>
      </w:pPr>
      <w:r w:rsidRPr="000E4E7F">
        <w:t>}</w:t>
      </w:r>
    </w:p>
    <w:p w14:paraId="2C65AFA8" w14:textId="77777777" w:rsidR="00B64786" w:rsidRPr="000E4E7F" w:rsidRDefault="00B64786" w:rsidP="00B64786">
      <w:pPr>
        <w:pStyle w:val="PL"/>
        <w:shd w:val="clear" w:color="auto" w:fill="E6E6E6"/>
      </w:pPr>
    </w:p>
    <w:p w14:paraId="54108770" w14:textId="77777777" w:rsidR="00B64786" w:rsidRPr="000E4E7F" w:rsidRDefault="00B64786" w:rsidP="00B64786">
      <w:pPr>
        <w:pStyle w:val="PL"/>
        <w:shd w:val="clear" w:color="auto" w:fill="E6E6E6"/>
      </w:pPr>
      <w:r w:rsidRPr="000E4E7F">
        <w:t>RF-Parameters ::=</w:t>
      </w:r>
      <w:r w:rsidRPr="000E4E7F">
        <w:tab/>
      </w:r>
      <w:r w:rsidRPr="000E4E7F">
        <w:tab/>
      </w:r>
      <w:r w:rsidRPr="000E4E7F">
        <w:tab/>
      </w:r>
      <w:r w:rsidRPr="000E4E7F">
        <w:tab/>
      </w:r>
      <w:r w:rsidRPr="000E4E7F">
        <w:tab/>
        <w:t>SEQUENCE {</w:t>
      </w:r>
    </w:p>
    <w:p w14:paraId="1928B180" w14:textId="77777777" w:rsidR="00B64786" w:rsidRPr="000E4E7F" w:rsidRDefault="00B64786" w:rsidP="00B64786">
      <w:pPr>
        <w:pStyle w:val="PL"/>
        <w:shd w:val="clear" w:color="auto" w:fill="E6E6E6"/>
      </w:pPr>
      <w:r w:rsidRPr="000E4E7F">
        <w:tab/>
        <w:t>supportedBandListEUTRA</w:t>
      </w:r>
      <w:r w:rsidRPr="000E4E7F">
        <w:tab/>
      </w:r>
      <w:r w:rsidRPr="000E4E7F">
        <w:tab/>
      </w:r>
      <w:r w:rsidRPr="000E4E7F">
        <w:tab/>
      </w:r>
      <w:r w:rsidRPr="000E4E7F">
        <w:tab/>
        <w:t>SupportedBandListEUTRA</w:t>
      </w:r>
    </w:p>
    <w:p w14:paraId="492E3EDC" w14:textId="77777777" w:rsidR="00B64786" w:rsidRPr="000E4E7F" w:rsidRDefault="00B64786" w:rsidP="00B64786">
      <w:pPr>
        <w:pStyle w:val="PL"/>
        <w:shd w:val="clear" w:color="auto" w:fill="E6E6E6"/>
      </w:pPr>
      <w:r w:rsidRPr="000E4E7F">
        <w:t>}</w:t>
      </w:r>
    </w:p>
    <w:p w14:paraId="0E2E6314" w14:textId="77777777" w:rsidR="00B64786" w:rsidRPr="000E4E7F" w:rsidRDefault="00B64786" w:rsidP="00B64786">
      <w:pPr>
        <w:pStyle w:val="PL"/>
        <w:shd w:val="clear" w:color="auto" w:fill="E6E6E6"/>
      </w:pPr>
    </w:p>
    <w:p w14:paraId="249BB1FC" w14:textId="77777777" w:rsidR="00B64786" w:rsidRPr="000E4E7F" w:rsidRDefault="00B64786" w:rsidP="00B64786">
      <w:pPr>
        <w:pStyle w:val="PL"/>
        <w:shd w:val="clear" w:color="auto" w:fill="E6E6E6"/>
      </w:pPr>
      <w:r w:rsidRPr="000E4E7F">
        <w:t>RF-Parameters-v9e0 ::=</w:t>
      </w:r>
      <w:r w:rsidRPr="000E4E7F">
        <w:tab/>
      </w:r>
      <w:r w:rsidRPr="000E4E7F">
        <w:tab/>
      </w:r>
      <w:r w:rsidRPr="000E4E7F">
        <w:tab/>
      </w:r>
      <w:r w:rsidRPr="000E4E7F">
        <w:tab/>
      </w:r>
      <w:r w:rsidRPr="000E4E7F">
        <w:tab/>
        <w:t>SEQUENCE {</w:t>
      </w:r>
    </w:p>
    <w:p w14:paraId="0407E179" w14:textId="77777777" w:rsidR="00B64786" w:rsidRPr="000E4E7F" w:rsidRDefault="00B64786" w:rsidP="00B64786">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3D619907" w14:textId="77777777" w:rsidR="00B64786" w:rsidRPr="000E4E7F" w:rsidRDefault="00B64786" w:rsidP="00B64786">
      <w:pPr>
        <w:pStyle w:val="PL"/>
        <w:shd w:val="clear" w:color="auto" w:fill="E6E6E6"/>
      </w:pPr>
      <w:r w:rsidRPr="000E4E7F">
        <w:t>}</w:t>
      </w:r>
    </w:p>
    <w:p w14:paraId="6438729D" w14:textId="77777777" w:rsidR="00B64786" w:rsidRPr="000E4E7F" w:rsidRDefault="00B64786" w:rsidP="00B64786">
      <w:pPr>
        <w:pStyle w:val="PL"/>
        <w:shd w:val="clear" w:color="auto" w:fill="E6E6E6"/>
      </w:pPr>
    </w:p>
    <w:p w14:paraId="6491DF67" w14:textId="77777777" w:rsidR="00B64786" w:rsidRPr="000E4E7F" w:rsidRDefault="00B64786" w:rsidP="00B64786">
      <w:pPr>
        <w:pStyle w:val="PL"/>
        <w:shd w:val="clear" w:color="auto" w:fill="E6E6E6"/>
      </w:pPr>
      <w:r w:rsidRPr="000E4E7F">
        <w:t>RF-Parameters-v1020 ::=</w:t>
      </w:r>
      <w:r w:rsidRPr="000E4E7F">
        <w:tab/>
      </w:r>
      <w:r w:rsidRPr="000E4E7F">
        <w:tab/>
      </w:r>
      <w:r w:rsidRPr="000E4E7F">
        <w:tab/>
      </w:r>
      <w:r w:rsidRPr="000E4E7F">
        <w:tab/>
        <w:t>SEQUENCE {</w:t>
      </w:r>
    </w:p>
    <w:p w14:paraId="4B34619C" w14:textId="77777777" w:rsidR="00B64786" w:rsidRPr="000E4E7F" w:rsidRDefault="00B64786" w:rsidP="00B64786">
      <w:pPr>
        <w:pStyle w:val="PL"/>
        <w:shd w:val="clear" w:color="auto" w:fill="E6E6E6"/>
      </w:pPr>
      <w:r w:rsidRPr="000E4E7F">
        <w:tab/>
        <w:t>supportedBandCombination-r10</w:t>
      </w:r>
      <w:r w:rsidRPr="000E4E7F">
        <w:tab/>
      </w:r>
      <w:r w:rsidRPr="000E4E7F">
        <w:tab/>
      </w:r>
      <w:r w:rsidRPr="000E4E7F">
        <w:tab/>
        <w:t>SupportedBandCombination-r10</w:t>
      </w:r>
    </w:p>
    <w:p w14:paraId="33918CCB" w14:textId="77777777" w:rsidR="00B64786" w:rsidRPr="000E4E7F" w:rsidRDefault="00B64786" w:rsidP="00B64786">
      <w:pPr>
        <w:pStyle w:val="PL"/>
        <w:shd w:val="clear" w:color="auto" w:fill="E6E6E6"/>
      </w:pPr>
      <w:r w:rsidRPr="000E4E7F">
        <w:t>}</w:t>
      </w:r>
    </w:p>
    <w:p w14:paraId="71D30988" w14:textId="77777777" w:rsidR="00B64786" w:rsidRPr="000E4E7F" w:rsidRDefault="00B64786" w:rsidP="00B64786">
      <w:pPr>
        <w:pStyle w:val="PL"/>
        <w:shd w:val="clear" w:color="auto" w:fill="E6E6E6"/>
      </w:pPr>
    </w:p>
    <w:p w14:paraId="482192AD" w14:textId="77777777" w:rsidR="00B64786" w:rsidRPr="000E4E7F" w:rsidRDefault="00B64786" w:rsidP="00B64786">
      <w:pPr>
        <w:pStyle w:val="PL"/>
        <w:shd w:val="clear" w:color="auto" w:fill="E6E6E6"/>
      </w:pPr>
      <w:r w:rsidRPr="000E4E7F">
        <w:t>RF-Parameters-v1060 ::=</w:t>
      </w:r>
      <w:r w:rsidRPr="000E4E7F">
        <w:tab/>
      </w:r>
      <w:r w:rsidRPr="000E4E7F">
        <w:tab/>
      </w:r>
      <w:r w:rsidRPr="000E4E7F">
        <w:tab/>
      </w:r>
      <w:r w:rsidRPr="000E4E7F">
        <w:tab/>
        <w:t>SEQUENCE {</w:t>
      </w:r>
    </w:p>
    <w:p w14:paraId="4B04E2D2" w14:textId="77777777" w:rsidR="00B64786" w:rsidRPr="000E4E7F" w:rsidRDefault="00B64786" w:rsidP="00B64786">
      <w:pPr>
        <w:pStyle w:val="PL"/>
        <w:shd w:val="clear" w:color="auto" w:fill="E6E6E6"/>
      </w:pPr>
      <w:r w:rsidRPr="000E4E7F">
        <w:tab/>
        <w:t>supportedBandCombinationExt-r10</w:t>
      </w:r>
      <w:r w:rsidRPr="000E4E7F">
        <w:tab/>
      </w:r>
      <w:r w:rsidRPr="000E4E7F">
        <w:tab/>
      </w:r>
      <w:r w:rsidRPr="000E4E7F">
        <w:tab/>
        <w:t>SupportedBandCombinationExt-r10</w:t>
      </w:r>
    </w:p>
    <w:p w14:paraId="157E6251" w14:textId="77777777" w:rsidR="00B64786" w:rsidRPr="000E4E7F" w:rsidRDefault="00B64786" w:rsidP="00B64786">
      <w:pPr>
        <w:pStyle w:val="PL"/>
        <w:shd w:val="clear" w:color="auto" w:fill="E6E6E6"/>
      </w:pPr>
      <w:r w:rsidRPr="000E4E7F">
        <w:t>}</w:t>
      </w:r>
    </w:p>
    <w:p w14:paraId="2C8E709A" w14:textId="77777777" w:rsidR="00B64786" w:rsidRPr="000E4E7F" w:rsidRDefault="00B64786" w:rsidP="00B64786">
      <w:pPr>
        <w:pStyle w:val="PL"/>
        <w:shd w:val="clear" w:color="auto" w:fill="E6E6E6"/>
      </w:pPr>
    </w:p>
    <w:p w14:paraId="6F82A01B" w14:textId="77777777" w:rsidR="00B64786" w:rsidRPr="000E4E7F" w:rsidRDefault="00B64786" w:rsidP="00B64786">
      <w:pPr>
        <w:pStyle w:val="PL"/>
        <w:shd w:val="clear" w:color="auto" w:fill="E6E6E6"/>
      </w:pPr>
      <w:r w:rsidRPr="000E4E7F">
        <w:t>RF-Parameters-v1090 ::=</w:t>
      </w:r>
      <w:r w:rsidRPr="000E4E7F">
        <w:tab/>
      </w:r>
      <w:r w:rsidRPr="000E4E7F">
        <w:tab/>
      </w:r>
      <w:r w:rsidRPr="000E4E7F">
        <w:tab/>
      </w:r>
      <w:r w:rsidRPr="000E4E7F">
        <w:tab/>
      </w:r>
      <w:r w:rsidRPr="000E4E7F">
        <w:tab/>
        <w:t>SEQUENCE {</w:t>
      </w:r>
    </w:p>
    <w:p w14:paraId="014515B0" w14:textId="77777777" w:rsidR="00B64786" w:rsidRPr="000E4E7F" w:rsidRDefault="00B64786" w:rsidP="00B64786">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525DA760" w14:textId="77777777" w:rsidR="00B64786" w:rsidRPr="000E4E7F" w:rsidRDefault="00B64786" w:rsidP="00B64786">
      <w:pPr>
        <w:pStyle w:val="PL"/>
        <w:shd w:val="clear" w:color="auto" w:fill="E6E6E6"/>
      </w:pPr>
      <w:r w:rsidRPr="000E4E7F">
        <w:t>}</w:t>
      </w:r>
    </w:p>
    <w:p w14:paraId="6DEAEEAE" w14:textId="77777777" w:rsidR="00B64786" w:rsidRPr="000E4E7F" w:rsidRDefault="00B64786" w:rsidP="00B64786">
      <w:pPr>
        <w:pStyle w:val="PL"/>
        <w:shd w:val="clear" w:color="auto" w:fill="E6E6E6"/>
      </w:pPr>
    </w:p>
    <w:p w14:paraId="68D38896" w14:textId="77777777" w:rsidR="00B64786" w:rsidRPr="000E4E7F" w:rsidRDefault="00B64786" w:rsidP="00B64786">
      <w:pPr>
        <w:pStyle w:val="PL"/>
        <w:shd w:val="clear" w:color="auto" w:fill="E6E6E6"/>
      </w:pPr>
      <w:r w:rsidRPr="000E4E7F">
        <w:t>RF-Parameters-v10f0 ::=</w:t>
      </w:r>
      <w:r w:rsidRPr="000E4E7F">
        <w:tab/>
      </w:r>
      <w:r w:rsidRPr="000E4E7F">
        <w:tab/>
      </w:r>
      <w:r w:rsidRPr="000E4E7F">
        <w:tab/>
      </w:r>
      <w:r w:rsidRPr="000E4E7F">
        <w:tab/>
      </w:r>
      <w:r w:rsidRPr="000E4E7F">
        <w:tab/>
        <w:t>SEQUENCE {</w:t>
      </w:r>
    </w:p>
    <w:p w14:paraId="162BDA9B" w14:textId="77777777" w:rsidR="00B64786" w:rsidRPr="000E4E7F" w:rsidRDefault="00B64786" w:rsidP="00B64786">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2B6E264E" w14:textId="77777777" w:rsidR="00B64786" w:rsidRPr="000E4E7F" w:rsidRDefault="00B64786" w:rsidP="00B64786">
      <w:pPr>
        <w:pStyle w:val="PL"/>
        <w:shd w:val="clear" w:color="auto" w:fill="E6E6E6"/>
      </w:pPr>
      <w:r w:rsidRPr="000E4E7F">
        <w:t>}</w:t>
      </w:r>
    </w:p>
    <w:p w14:paraId="3BC04871" w14:textId="77777777" w:rsidR="00B64786" w:rsidRPr="000E4E7F" w:rsidRDefault="00B64786" w:rsidP="00B64786">
      <w:pPr>
        <w:pStyle w:val="PL"/>
        <w:shd w:val="clear" w:color="auto" w:fill="E6E6E6"/>
      </w:pPr>
    </w:p>
    <w:p w14:paraId="5AA7E32D" w14:textId="77777777" w:rsidR="00B64786" w:rsidRPr="000E4E7F" w:rsidRDefault="00B64786" w:rsidP="00B64786">
      <w:pPr>
        <w:pStyle w:val="PL"/>
        <w:shd w:val="clear" w:color="auto" w:fill="E6E6E6"/>
      </w:pPr>
      <w:r w:rsidRPr="000E4E7F">
        <w:t>RF-Parameters-v10i0 ::=</w:t>
      </w:r>
      <w:r w:rsidRPr="000E4E7F">
        <w:tab/>
      </w:r>
      <w:r w:rsidRPr="000E4E7F">
        <w:tab/>
      </w:r>
      <w:r w:rsidRPr="000E4E7F">
        <w:tab/>
      </w:r>
      <w:r w:rsidRPr="000E4E7F">
        <w:tab/>
      </w:r>
      <w:r w:rsidRPr="000E4E7F">
        <w:tab/>
        <w:t>SEQUENCE {</w:t>
      </w:r>
    </w:p>
    <w:p w14:paraId="75C3242A" w14:textId="77777777" w:rsidR="00B64786" w:rsidRPr="000E4E7F" w:rsidRDefault="00B64786" w:rsidP="00B64786">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5A4F51E6" w14:textId="77777777" w:rsidR="00B64786" w:rsidRPr="000E4E7F" w:rsidRDefault="00B64786" w:rsidP="00B64786">
      <w:pPr>
        <w:pStyle w:val="PL"/>
        <w:shd w:val="clear" w:color="auto" w:fill="E6E6E6"/>
      </w:pPr>
      <w:r w:rsidRPr="000E4E7F">
        <w:t>}</w:t>
      </w:r>
    </w:p>
    <w:p w14:paraId="3005BB19" w14:textId="77777777" w:rsidR="00B64786" w:rsidRPr="000E4E7F" w:rsidRDefault="00B64786" w:rsidP="00B64786">
      <w:pPr>
        <w:pStyle w:val="PL"/>
        <w:shd w:val="clear" w:color="auto" w:fill="E6E6E6"/>
      </w:pPr>
    </w:p>
    <w:p w14:paraId="66E7800D" w14:textId="77777777" w:rsidR="00B64786" w:rsidRPr="000E4E7F" w:rsidRDefault="00B64786" w:rsidP="00B64786">
      <w:pPr>
        <w:pStyle w:val="PL"/>
        <w:shd w:val="clear" w:color="auto" w:fill="E6E6E6"/>
      </w:pPr>
      <w:r w:rsidRPr="000E4E7F">
        <w:t>RF-Parameters-v10j0 ::=</w:t>
      </w:r>
      <w:r w:rsidRPr="000E4E7F">
        <w:tab/>
      </w:r>
      <w:r w:rsidRPr="000E4E7F">
        <w:tab/>
      </w:r>
      <w:r w:rsidRPr="000E4E7F">
        <w:tab/>
      </w:r>
      <w:r w:rsidRPr="000E4E7F">
        <w:tab/>
      </w:r>
      <w:r w:rsidRPr="000E4E7F">
        <w:tab/>
        <w:t>SEQUENCE {</w:t>
      </w:r>
    </w:p>
    <w:p w14:paraId="5A2867FC" w14:textId="77777777" w:rsidR="00B64786" w:rsidRPr="000E4E7F" w:rsidRDefault="00B64786" w:rsidP="00B64786">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B2A12A6" w14:textId="77777777" w:rsidR="00B64786" w:rsidRPr="000E4E7F" w:rsidRDefault="00B64786" w:rsidP="00B64786">
      <w:pPr>
        <w:pStyle w:val="PL"/>
        <w:shd w:val="clear" w:color="auto" w:fill="E6E6E6"/>
      </w:pPr>
      <w:r w:rsidRPr="000E4E7F">
        <w:t>}</w:t>
      </w:r>
    </w:p>
    <w:p w14:paraId="781A5DEA" w14:textId="77777777" w:rsidR="00B64786" w:rsidRPr="000E4E7F" w:rsidRDefault="00B64786" w:rsidP="00B64786">
      <w:pPr>
        <w:pStyle w:val="PL"/>
        <w:shd w:val="clear" w:color="auto" w:fill="E6E6E6"/>
      </w:pPr>
    </w:p>
    <w:p w14:paraId="2691E4A1" w14:textId="77777777" w:rsidR="00B64786" w:rsidRPr="000E4E7F" w:rsidRDefault="00B64786" w:rsidP="00B64786">
      <w:pPr>
        <w:pStyle w:val="PL"/>
        <w:shd w:val="clear" w:color="auto" w:fill="E6E6E6"/>
      </w:pPr>
      <w:r w:rsidRPr="000E4E7F">
        <w:t>RF-Parameters-v1130 ::=</w:t>
      </w:r>
      <w:r w:rsidRPr="000E4E7F">
        <w:tab/>
      </w:r>
      <w:r w:rsidRPr="000E4E7F">
        <w:tab/>
      </w:r>
      <w:r w:rsidRPr="000E4E7F">
        <w:tab/>
      </w:r>
      <w:r w:rsidRPr="000E4E7F">
        <w:tab/>
        <w:t>SEQUENCE {</w:t>
      </w:r>
    </w:p>
    <w:p w14:paraId="45FCA976" w14:textId="77777777" w:rsidR="00B64786" w:rsidRPr="000E4E7F" w:rsidRDefault="00B64786" w:rsidP="00B64786">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08FDFDD2" w14:textId="77777777" w:rsidR="00B64786" w:rsidRPr="000E4E7F" w:rsidRDefault="00B64786" w:rsidP="00B64786">
      <w:pPr>
        <w:pStyle w:val="PL"/>
        <w:shd w:val="clear" w:color="auto" w:fill="E6E6E6"/>
      </w:pPr>
      <w:r w:rsidRPr="000E4E7F">
        <w:t>}</w:t>
      </w:r>
    </w:p>
    <w:p w14:paraId="12FF0EA0" w14:textId="77777777" w:rsidR="00B64786" w:rsidRPr="000E4E7F" w:rsidRDefault="00B64786" w:rsidP="00B64786">
      <w:pPr>
        <w:pStyle w:val="PL"/>
        <w:shd w:val="clear" w:color="auto" w:fill="E6E6E6"/>
      </w:pPr>
    </w:p>
    <w:p w14:paraId="5DE0BF7A" w14:textId="77777777" w:rsidR="00B64786" w:rsidRPr="000E4E7F" w:rsidRDefault="00B64786" w:rsidP="00B64786">
      <w:pPr>
        <w:pStyle w:val="PL"/>
        <w:shd w:val="clear" w:color="auto" w:fill="E6E6E6"/>
      </w:pPr>
      <w:r w:rsidRPr="000E4E7F">
        <w:t>RF-Parameters-v1180 ::=</w:t>
      </w:r>
      <w:r w:rsidRPr="000E4E7F">
        <w:tab/>
      </w:r>
      <w:r w:rsidRPr="000E4E7F">
        <w:tab/>
      </w:r>
      <w:r w:rsidRPr="000E4E7F">
        <w:tab/>
      </w:r>
      <w:r w:rsidRPr="000E4E7F">
        <w:tab/>
        <w:t>SEQUENCE {</w:t>
      </w:r>
    </w:p>
    <w:p w14:paraId="121EA3BC" w14:textId="77777777" w:rsidR="00B64786" w:rsidRPr="000E4E7F" w:rsidRDefault="00B64786" w:rsidP="00B64786">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7C12CD" w14:textId="77777777" w:rsidR="00B64786" w:rsidRPr="000E4E7F" w:rsidRDefault="00B64786" w:rsidP="00B64786">
      <w:pPr>
        <w:pStyle w:val="PL"/>
        <w:shd w:val="clear" w:color="auto" w:fill="E6E6E6"/>
      </w:pPr>
      <w:r w:rsidRPr="000E4E7F">
        <w:lastRenderedPageBreak/>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7EEA2274" w14:textId="77777777" w:rsidR="00B64786" w:rsidRPr="000E4E7F" w:rsidRDefault="00B64786" w:rsidP="00B64786">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14:paraId="7738B020" w14:textId="77777777" w:rsidR="00B64786" w:rsidRPr="000E4E7F" w:rsidRDefault="00B64786" w:rsidP="00B64786">
      <w:pPr>
        <w:pStyle w:val="PL"/>
        <w:shd w:val="clear" w:color="auto" w:fill="E6E6E6"/>
        <w:rPr>
          <w:rFonts w:eastAsia="SimSun"/>
        </w:rPr>
      </w:pPr>
      <w:r w:rsidRPr="000E4E7F">
        <w:t>}</w:t>
      </w:r>
    </w:p>
    <w:p w14:paraId="54C9C2B8" w14:textId="77777777" w:rsidR="00B64786" w:rsidRPr="000E4E7F" w:rsidRDefault="00B64786" w:rsidP="00B64786">
      <w:pPr>
        <w:pStyle w:val="PL"/>
        <w:shd w:val="clear" w:color="auto" w:fill="E6E6E6"/>
      </w:pPr>
    </w:p>
    <w:p w14:paraId="5B3FF9DD" w14:textId="77777777" w:rsidR="00B64786" w:rsidRPr="000E4E7F" w:rsidRDefault="00B64786" w:rsidP="00B64786">
      <w:pPr>
        <w:pStyle w:val="PL"/>
        <w:shd w:val="clear" w:color="auto" w:fill="E6E6E6"/>
      </w:pPr>
      <w:r w:rsidRPr="000E4E7F">
        <w:t>RF-Parameters-v11d0 ::=</w:t>
      </w:r>
      <w:r w:rsidRPr="000E4E7F">
        <w:tab/>
      </w:r>
      <w:r w:rsidRPr="000E4E7F">
        <w:tab/>
      </w:r>
      <w:r w:rsidRPr="000E4E7F">
        <w:tab/>
      </w:r>
      <w:r w:rsidRPr="000E4E7F">
        <w:tab/>
      </w:r>
      <w:r w:rsidRPr="000E4E7F">
        <w:tab/>
        <w:t>SEQUENCE {</w:t>
      </w:r>
    </w:p>
    <w:p w14:paraId="40617824" w14:textId="77777777" w:rsidR="00B64786" w:rsidRPr="000E4E7F" w:rsidRDefault="00B64786" w:rsidP="00B64786">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764AC348" w14:textId="77777777" w:rsidR="00B64786" w:rsidRPr="000E4E7F" w:rsidRDefault="00B64786" w:rsidP="00B64786">
      <w:pPr>
        <w:pStyle w:val="PL"/>
        <w:shd w:val="clear" w:color="auto" w:fill="E6E6E6"/>
      </w:pPr>
      <w:r w:rsidRPr="000E4E7F">
        <w:t>}</w:t>
      </w:r>
    </w:p>
    <w:p w14:paraId="2D32A8EE" w14:textId="77777777" w:rsidR="00B64786" w:rsidRPr="000E4E7F" w:rsidRDefault="00B64786" w:rsidP="00B64786">
      <w:pPr>
        <w:pStyle w:val="PL"/>
        <w:shd w:val="clear" w:color="auto" w:fill="E6E6E6"/>
        <w:rPr>
          <w:rFonts w:eastAsia="SimSun"/>
        </w:rPr>
      </w:pPr>
    </w:p>
    <w:p w14:paraId="0B876B09" w14:textId="77777777" w:rsidR="00B64786" w:rsidRPr="000E4E7F" w:rsidRDefault="00B64786" w:rsidP="00B64786">
      <w:pPr>
        <w:pStyle w:val="PL"/>
        <w:shd w:val="clear" w:color="auto" w:fill="E6E6E6"/>
        <w:rPr>
          <w:rFonts w:eastAsia="SimSun"/>
        </w:rPr>
      </w:pPr>
      <w:r w:rsidRPr="000E4E7F">
        <w:t>RF-Parameters-v1250 ::=</w:t>
      </w:r>
      <w:r w:rsidRPr="000E4E7F">
        <w:tab/>
      </w:r>
      <w:r w:rsidRPr="000E4E7F">
        <w:tab/>
      </w:r>
      <w:r w:rsidRPr="000E4E7F">
        <w:tab/>
      </w:r>
      <w:r w:rsidRPr="000E4E7F">
        <w:tab/>
        <w:t>SEQUENCE {</w:t>
      </w:r>
    </w:p>
    <w:p w14:paraId="6521F110" w14:textId="77777777" w:rsidR="00B64786" w:rsidRPr="000E4E7F" w:rsidRDefault="00B64786" w:rsidP="00B64786">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6229E6E0" w14:textId="77777777" w:rsidR="00B64786" w:rsidRPr="000E4E7F" w:rsidRDefault="00B64786" w:rsidP="00B64786">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7C8B0713" w14:textId="77777777" w:rsidR="00B64786" w:rsidRPr="000E4E7F" w:rsidRDefault="00B64786" w:rsidP="00B64786">
      <w:pPr>
        <w:pStyle w:val="PL"/>
        <w:shd w:val="clear" w:color="auto" w:fill="E6E6E6"/>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7C9B4CB9" w14:textId="77777777" w:rsidR="00B64786" w:rsidRPr="000E4E7F" w:rsidRDefault="00B64786" w:rsidP="00B64786">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CDB59E7" w14:textId="77777777" w:rsidR="00B64786" w:rsidRPr="000E4E7F" w:rsidRDefault="00B64786" w:rsidP="00B64786">
      <w:pPr>
        <w:pStyle w:val="PL"/>
        <w:shd w:val="clear" w:color="auto" w:fill="E6E6E6"/>
      </w:pPr>
      <w:r w:rsidRPr="000E4E7F">
        <w:t>}</w:t>
      </w:r>
    </w:p>
    <w:p w14:paraId="3614E722" w14:textId="77777777" w:rsidR="00B64786" w:rsidRPr="000E4E7F" w:rsidRDefault="00B64786" w:rsidP="00B64786">
      <w:pPr>
        <w:pStyle w:val="PL"/>
        <w:shd w:val="clear" w:color="auto" w:fill="E6E6E6"/>
      </w:pPr>
    </w:p>
    <w:p w14:paraId="5AF3D2B3" w14:textId="77777777" w:rsidR="00B64786" w:rsidRPr="000E4E7F" w:rsidRDefault="00B64786" w:rsidP="00B64786">
      <w:pPr>
        <w:pStyle w:val="PL"/>
        <w:shd w:val="clear" w:color="auto" w:fill="E6E6E6"/>
      </w:pPr>
      <w:r w:rsidRPr="000E4E7F">
        <w:t>RF-Parameters-v1270 ::=</w:t>
      </w:r>
      <w:r w:rsidRPr="000E4E7F">
        <w:tab/>
      </w:r>
      <w:r w:rsidRPr="000E4E7F">
        <w:tab/>
      </w:r>
      <w:r w:rsidRPr="000E4E7F">
        <w:tab/>
      </w:r>
      <w:r w:rsidRPr="000E4E7F">
        <w:tab/>
        <w:t>SEQUENCE {</w:t>
      </w:r>
    </w:p>
    <w:p w14:paraId="56E70494" w14:textId="77777777" w:rsidR="00B64786" w:rsidRPr="000E4E7F" w:rsidRDefault="00B64786" w:rsidP="00B64786">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77A77CA7" w14:textId="77777777" w:rsidR="00B64786" w:rsidRPr="000E4E7F" w:rsidRDefault="00B64786" w:rsidP="00B64786">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6F65F92B" w14:textId="77777777" w:rsidR="00B64786" w:rsidRPr="000E4E7F" w:rsidRDefault="00B64786" w:rsidP="00B64786">
      <w:pPr>
        <w:pStyle w:val="PL"/>
        <w:shd w:val="clear" w:color="auto" w:fill="E6E6E6"/>
      </w:pPr>
      <w:r w:rsidRPr="000E4E7F">
        <w:t>}</w:t>
      </w:r>
    </w:p>
    <w:p w14:paraId="3614D30B" w14:textId="77777777" w:rsidR="00B64786" w:rsidRPr="000E4E7F" w:rsidRDefault="00B64786" w:rsidP="00B64786">
      <w:pPr>
        <w:pStyle w:val="PL"/>
        <w:shd w:val="clear" w:color="auto" w:fill="E6E6E6"/>
      </w:pPr>
    </w:p>
    <w:p w14:paraId="57F1208A" w14:textId="77777777" w:rsidR="00B64786" w:rsidRPr="000E4E7F" w:rsidRDefault="00B64786" w:rsidP="00B64786">
      <w:pPr>
        <w:pStyle w:val="PL"/>
        <w:shd w:val="clear" w:color="auto" w:fill="E6E6E6"/>
      </w:pPr>
      <w:r w:rsidRPr="000E4E7F">
        <w:t>RF-Parameters-v1310 ::=</w:t>
      </w:r>
      <w:r w:rsidRPr="000E4E7F">
        <w:tab/>
      </w:r>
      <w:r w:rsidRPr="000E4E7F">
        <w:tab/>
      </w:r>
      <w:r w:rsidRPr="000E4E7F">
        <w:tab/>
      </w:r>
      <w:r w:rsidRPr="000E4E7F">
        <w:tab/>
        <w:t>SEQUENCE {</w:t>
      </w:r>
    </w:p>
    <w:p w14:paraId="587A3C47" w14:textId="77777777" w:rsidR="00B64786" w:rsidRPr="000E4E7F" w:rsidRDefault="00B64786" w:rsidP="00B64786">
      <w:pPr>
        <w:pStyle w:val="PL"/>
        <w:shd w:val="clear" w:color="auto" w:fill="E6E6E6"/>
      </w:pPr>
      <w:r w:rsidRPr="000E4E7F">
        <w:tab/>
        <w:t>eNB-RequestedParameters-r13</w:t>
      </w:r>
      <w:r w:rsidRPr="000E4E7F">
        <w:tab/>
      </w:r>
      <w:r w:rsidRPr="000E4E7F">
        <w:tab/>
      </w:r>
      <w:r w:rsidRPr="000E4E7F">
        <w:tab/>
        <w:t>SEQUENCE {</w:t>
      </w:r>
    </w:p>
    <w:p w14:paraId="64674A14" w14:textId="77777777" w:rsidR="00B64786" w:rsidRPr="000E4E7F" w:rsidRDefault="00B64786" w:rsidP="00B64786">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6991DCBF" w14:textId="77777777" w:rsidR="00B64786" w:rsidRPr="000E4E7F" w:rsidRDefault="00B64786" w:rsidP="00B64786">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1BCE726A" w14:textId="77777777" w:rsidR="00B64786" w:rsidRPr="000E4E7F" w:rsidRDefault="00B64786" w:rsidP="00B64786">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5A081CFB" w14:textId="77777777" w:rsidR="00B64786" w:rsidRPr="000E4E7F" w:rsidRDefault="00B64786" w:rsidP="00B64786">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044CA62C" w14:textId="77777777" w:rsidR="00B64786" w:rsidRPr="000E4E7F" w:rsidRDefault="00B64786" w:rsidP="00B6478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B8FA96C" w14:textId="77777777" w:rsidR="00B64786" w:rsidRPr="000E4E7F" w:rsidRDefault="00B64786" w:rsidP="00B64786">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16359FF" w14:textId="77777777" w:rsidR="00B64786" w:rsidRPr="000E4E7F" w:rsidRDefault="00B64786" w:rsidP="00B64786">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B80433B" w14:textId="77777777" w:rsidR="00B64786" w:rsidRPr="000E4E7F" w:rsidRDefault="00B64786" w:rsidP="00B64786">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2A02619" w14:textId="77777777" w:rsidR="00B64786" w:rsidRPr="000E4E7F" w:rsidRDefault="00B64786" w:rsidP="00B64786">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54E243B4" w14:textId="77777777" w:rsidR="00B64786" w:rsidRPr="000E4E7F" w:rsidRDefault="00B64786" w:rsidP="00B64786">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074C3A32" w14:textId="77777777" w:rsidR="00B64786" w:rsidRPr="000E4E7F" w:rsidRDefault="00B64786" w:rsidP="00B64786">
      <w:pPr>
        <w:pStyle w:val="PL"/>
        <w:shd w:val="clear" w:color="auto" w:fill="E6E6E6"/>
      </w:pPr>
      <w:r w:rsidRPr="000E4E7F">
        <w:t>}</w:t>
      </w:r>
    </w:p>
    <w:p w14:paraId="12614691" w14:textId="77777777" w:rsidR="00B64786" w:rsidRPr="000E4E7F" w:rsidRDefault="00B64786" w:rsidP="00B64786">
      <w:pPr>
        <w:pStyle w:val="PL"/>
        <w:shd w:val="clear" w:color="auto" w:fill="E6E6E6"/>
      </w:pPr>
    </w:p>
    <w:p w14:paraId="38DCD735" w14:textId="77777777" w:rsidR="00B64786" w:rsidRPr="000E4E7F" w:rsidRDefault="00B64786" w:rsidP="00B64786">
      <w:pPr>
        <w:pStyle w:val="PL"/>
        <w:shd w:val="clear" w:color="auto" w:fill="E6E6E6"/>
      </w:pPr>
      <w:r w:rsidRPr="000E4E7F">
        <w:t>RF-Parameters-v1320 ::=</w:t>
      </w:r>
      <w:r w:rsidRPr="000E4E7F">
        <w:tab/>
      </w:r>
      <w:r w:rsidRPr="000E4E7F">
        <w:tab/>
      </w:r>
      <w:r w:rsidRPr="000E4E7F">
        <w:tab/>
      </w:r>
      <w:r w:rsidRPr="000E4E7F">
        <w:tab/>
        <w:t>SEQUENCE {</w:t>
      </w:r>
    </w:p>
    <w:p w14:paraId="0B38DE61" w14:textId="77777777" w:rsidR="00B64786" w:rsidRPr="000E4E7F" w:rsidRDefault="00B64786" w:rsidP="00B64786">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1FB7E5B7" w14:textId="77777777" w:rsidR="00B64786" w:rsidRPr="000E4E7F" w:rsidRDefault="00B64786" w:rsidP="00B64786">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6CF452FA" w14:textId="77777777" w:rsidR="00B64786" w:rsidRPr="000E4E7F" w:rsidRDefault="00B64786" w:rsidP="00B64786">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14:paraId="7420352E" w14:textId="77777777" w:rsidR="00B64786" w:rsidRPr="000E4E7F" w:rsidRDefault="00B64786" w:rsidP="00B64786">
      <w:pPr>
        <w:pStyle w:val="PL"/>
        <w:shd w:val="clear" w:color="auto" w:fill="E6E6E6"/>
      </w:pPr>
      <w:r w:rsidRPr="000E4E7F">
        <w:tab/>
        <w:t>supportedBandCombinationReduced-v1320</w:t>
      </w:r>
      <w:r w:rsidRPr="000E4E7F">
        <w:tab/>
        <w:t>SupportedBandCombinationReduced-v1320</w:t>
      </w:r>
      <w:r w:rsidRPr="000E4E7F">
        <w:tab/>
        <w:t>OPTIONAL</w:t>
      </w:r>
    </w:p>
    <w:p w14:paraId="12A5295D" w14:textId="77777777" w:rsidR="00B64786" w:rsidRPr="000E4E7F" w:rsidRDefault="00B64786" w:rsidP="00B64786">
      <w:pPr>
        <w:pStyle w:val="PL"/>
        <w:shd w:val="clear" w:color="auto" w:fill="E6E6E6"/>
      </w:pPr>
      <w:r w:rsidRPr="000E4E7F">
        <w:t>}</w:t>
      </w:r>
    </w:p>
    <w:p w14:paraId="65308DCE" w14:textId="77777777" w:rsidR="00B64786" w:rsidRPr="000E4E7F" w:rsidRDefault="00B64786" w:rsidP="00B64786">
      <w:pPr>
        <w:pStyle w:val="PL"/>
        <w:shd w:val="clear" w:color="auto" w:fill="E6E6E6"/>
      </w:pPr>
    </w:p>
    <w:p w14:paraId="12BCFA72" w14:textId="77777777" w:rsidR="00B64786" w:rsidRPr="000E4E7F" w:rsidRDefault="00B64786" w:rsidP="00B64786">
      <w:pPr>
        <w:pStyle w:val="PL"/>
        <w:shd w:val="clear" w:color="auto" w:fill="E6E6E6"/>
      </w:pPr>
      <w:r w:rsidRPr="000E4E7F">
        <w:t>RF-Parameters-v1380 ::=</w:t>
      </w:r>
      <w:r w:rsidRPr="000E4E7F">
        <w:tab/>
      </w:r>
      <w:r w:rsidRPr="000E4E7F">
        <w:tab/>
      </w:r>
      <w:r w:rsidRPr="000E4E7F">
        <w:tab/>
      </w:r>
      <w:r w:rsidRPr="000E4E7F">
        <w:tab/>
        <w:t>SEQUENCE {</w:t>
      </w:r>
    </w:p>
    <w:p w14:paraId="76E09C63" w14:textId="77777777" w:rsidR="00B64786" w:rsidRPr="000E4E7F" w:rsidRDefault="00B64786" w:rsidP="00B64786">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21DC6BEA" w14:textId="77777777" w:rsidR="00B64786" w:rsidRPr="000E4E7F" w:rsidRDefault="00B64786" w:rsidP="00B64786">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2024C3DB" w14:textId="77777777" w:rsidR="00B64786" w:rsidRPr="000E4E7F" w:rsidRDefault="00B64786" w:rsidP="00B64786">
      <w:pPr>
        <w:pStyle w:val="PL"/>
        <w:shd w:val="clear" w:color="auto" w:fill="E6E6E6"/>
      </w:pPr>
      <w:r w:rsidRPr="000E4E7F">
        <w:tab/>
        <w:t>supportedBandCombinationReduced-v1380</w:t>
      </w:r>
      <w:r w:rsidRPr="000E4E7F">
        <w:tab/>
        <w:t>SupportedBandCombinationReduced-v1380</w:t>
      </w:r>
      <w:r w:rsidRPr="000E4E7F">
        <w:tab/>
        <w:t>OPTIONAL</w:t>
      </w:r>
    </w:p>
    <w:p w14:paraId="3D7A65DA" w14:textId="77777777" w:rsidR="00B64786" w:rsidRPr="000E4E7F" w:rsidRDefault="00B64786" w:rsidP="00B64786">
      <w:pPr>
        <w:pStyle w:val="PL"/>
        <w:shd w:val="clear" w:color="auto" w:fill="E6E6E6"/>
      </w:pPr>
      <w:r w:rsidRPr="000E4E7F">
        <w:t>}</w:t>
      </w:r>
    </w:p>
    <w:p w14:paraId="1BA22601" w14:textId="77777777" w:rsidR="00B64786" w:rsidRPr="000E4E7F" w:rsidRDefault="00B64786" w:rsidP="00B64786">
      <w:pPr>
        <w:pStyle w:val="PL"/>
        <w:shd w:val="clear" w:color="auto" w:fill="E6E6E6"/>
      </w:pPr>
    </w:p>
    <w:p w14:paraId="3698A49E" w14:textId="77777777" w:rsidR="00B64786" w:rsidRPr="000E4E7F" w:rsidRDefault="00B64786" w:rsidP="00B64786">
      <w:pPr>
        <w:pStyle w:val="PL"/>
        <w:shd w:val="clear" w:color="auto" w:fill="E6E6E6"/>
      </w:pPr>
      <w:r w:rsidRPr="000E4E7F">
        <w:t>RF-Parameters-v1390 ::=</w:t>
      </w:r>
      <w:r w:rsidRPr="000E4E7F">
        <w:tab/>
      </w:r>
      <w:r w:rsidRPr="000E4E7F">
        <w:tab/>
      </w:r>
      <w:r w:rsidRPr="000E4E7F">
        <w:tab/>
      </w:r>
      <w:r w:rsidRPr="000E4E7F">
        <w:tab/>
        <w:t>SEQUENCE {</w:t>
      </w:r>
    </w:p>
    <w:p w14:paraId="18F01A57" w14:textId="77777777" w:rsidR="00B64786" w:rsidRPr="000E4E7F" w:rsidRDefault="00B64786" w:rsidP="00B64786">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4E2F4662" w14:textId="77777777" w:rsidR="00B64786" w:rsidRPr="000E4E7F" w:rsidRDefault="00B64786" w:rsidP="00B64786">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14:paraId="06AC0216" w14:textId="77777777" w:rsidR="00B64786" w:rsidRPr="000E4E7F" w:rsidRDefault="00B64786" w:rsidP="00B64786">
      <w:pPr>
        <w:pStyle w:val="PL"/>
        <w:shd w:val="clear" w:color="auto" w:fill="E6E6E6"/>
      </w:pPr>
      <w:r w:rsidRPr="000E4E7F">
        <w:tab/>
        <w:t>supportedBandCombinationReduced-v1390</w:t>
      </w:r>
      <w:r w:rsidRPr="000E4E7F">
        <w:tab/>
        <w:t>SupportedBandCombinationReduced-v1390</w:t>
      </w:r>
      <w:r w:rsidRPr="000E4E7F">
        <w:tab/>
        <w:t>OPTIONAL</w:t>
      </w:r>
    </w:p>
    <w:p w14:paraId="0FD8A95D" w14:textId="77777777" w:rsidR="00B64786" w:rsidRPr="000E4E7F" w:rsidRDefault="00B64786" w:rsidP="00B64786">
      <w:pPr>
        <w:pStyle w:val="PL"/>
        <w:shd w:val="clear" w:color="auto" w:fill="E6E6E6"/>
      </w:pPr>
      <w:r w:rsidRPr="000E4E7F">
        <w:t>}</w:t>
      </w:r>
    </w:p>
    <w:p w14:paraId="05E5FE13" w14:textId="77777777" w:rsidR="00B64786" w:rsidRPr="000E4E7F" w:rsidRDefault="00B64786" w:rsidP="00B64786">
      <w:pPr>
        <w:pStyle w:val="PL"/>
        <w:shd w:val="clear" w:color="auto" w:fill="E6E6E6"/>
      </w:pPr>
    </w:p>
    <w:p w14:paraId="6350D599" w14:textId="77777777" w:rsidR="00B64786" w:rsidRPr="000E4E7F" w:rsidRDefault="00B64786" w:rsidP="00B64786">
      <w:pPr>
        <w:pStyle w:val="PL"/>
        <w:shd w:val="clear" w:color="auto" w:fill="E6E6E6"/>
      </w:pPr>
      <w:r w:rsidRPr="000E4E7F">
        <w:t>RF-Parameters-v12b0 ::=</w:t>
      </w:r>
      <w:r w:rsidRPr="000E4E7F">
        <w:tab/>
      </w:r>
      <w:r w:rsidRPr="000E4E7F">
        <w:tab/>
      </w:r>
      <w:r w:rsidRPr="000E4E7F">
        <w:tab/>
      </w:r>
      <w:r w:rsidRPr="000E4E7F">
        <w:tab/>
        <w:t>SEQUENCE {</w:t>
      </w:r>
    </w:p>
    <w:p w14:paraId="2F1F3F5A" w14:textId="77777777" w:rsidR="00B64786" w:rsidRPr="000E4E7F" w:rsidRDefault="00B64786" w:rsidP="00B64786">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CCE2155" w14:textId="77777777" w:rsidR="00B64786" w:rsidRPr="000E4E7F" w:rsidRDefault="00B64786" w:rsidP="00B64786">
      <w:pPr>
        <w:pStyle w:val="PL"/>
        <w:shd w:val="clear" w:color="auto" w:fill="E6E6E6"/>
      </w:pPr>
      <w:r w:rsidRPr="000E4E7F">
        <w:t>}</w:t>
      </w:r>
    </w:p>
    <w:p w14:paraId="6AE19836" w14:textId="77777777" w:rsidR="00B64786" w:rsidRPr="000E4E7F" w:rsidRDefault="00B64786" w:rsidP="00B64786">
      <w:pPr>
        <w:pStyle w:val="PL"/>
        <w:shd w:val="clear" w:color="auto" w:fill="E6E6E6"/>
      </w:pPr>
    </w:p>
    <w:p w14:paraId="6B9943C1" w14:textId="77777777" w:rsidR="00B64786" w:rsidRPr="000E4E7F" w:rsidRDefault="00B64786" w:rsidP="00B64786">
      <w:pPr>
        <w:pStyle w:val="PL"/>
        <w:shd w:val="clear" w:color="auto" w:fill="E6E6E6"/>
      </w:pPr>
      <w:r w:rsidRPr="000E4E7F">
        <w:t>RF-Parameters-v1430 ::=</w:t>
      </w:r>
      <w:r w:rsidRPr="000E4E7F">
        <w:tab/>
      </w:r>
      <w:r w:rsidRPr="000E4E7F">
        <w:tab/>
      </w:r>
      <w:r w:rsidRPr="000E4E7F">
        <w:tab/>
      </w:r>
      <w:r w:rsidRPr="000E4E7F">
        <w:tab/>
        <w:t>SEQUENCE {</w:t>
      </w:r>
    </w:p>
    <w:p w14:paraId="71C931EE" w14:textId="77777777" w:rsidR="00B64786" w:rsidRPr="000E4E7F" w:rsidRDefault="00B64786" w:rsidP="00B64786">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4E8D6A2D" w14:textId="77777777" w:rsidR="00B64786" w:rsidRPr="000E4E7F" w:rsidRDefault="00B64786" w:rsidP="00B64786">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14:paraId="222F1DC9" w14:textId="77777777" w:rsidR="00B64786" w:rsidRPr="000E4E7F" w:rsidRDefault="00B64786" w:rsidP="00B64786">
      <w:pPr>
        <w:pStyle w:val="PL"/>
        <w:shd w:val="clear" w:color="auto" w:fill="E6E6E6"/>
      </w:pPr>
      <w:r w:rsidRPr="000E4E7F">
        <w:tab/>
        <w:t>supportedBandCombinationReduced-v1430</w:t>
      </w:r>
      <w:r w:rsidRPr="000E4E7F">
        <w:tab/>
        <w:t>SupportedBandCombinationReduced-v1430</w:t>
      </w:r>
      <w:r w:rsidRPr="000E4E7F">
        <w:tab/>
        <w:t>OPTIONAL,</w:t>
      </w:r>
    </w:p>
    <w:p w14:paraId="04966EE8" w14:textId="77777777" w:rsidR="00B64786" w:rsidRPr="000E4E7F" w:rsidRDefault="00B64786" w:rsidP="00B64786">
      <w:pPr>
        <w:pStyle w:val="PL"/>
        <w:shd w:val="clear" w:color="auto" w:fill="E6E6E6"/>
      </w:pPr>
      <w:r w:rsidRPr="000E4E7F">
        <w:tab/>
        <w:t>eNB-RequestedParameters-v1430</w:t>
      </w:r>
      <w:r w:rsidRPr="000E4E7F">
        <w:tab/>
      </w:r>
      <w:r w:rsidRPr="000E4E7F">
        <w:tab/>
      </w:r>
      <w:r w:rsidRPr="000E4E7F">
        <w:tab/>
        <w:t>SEQUENCE {</w:t>
      </w:r>
    </w:p>
    <w:p w14:paraId="1A296751" w14:textId="77777777" w:rsidR="00B64786" w:rsidRPr="000E4E7F" w:rsidRDefault="00B64786" w:rsidP="00B64786">
      <w:pPr>
        <w:pStyle w:val="PL"/>
        <w:shd w:val="clear" w:color="auto" w:fill="E6E6E6"/>
      </w:pPr>
      <w:r w:rsidRPr="000E4E7F">
        <w:tab/>
      </w:r>
      <w:r w:rsidRPr="000E4E7F">
        <w:tab/>
        <w:t>requestedDiffFallbackCombList-r14</w:t>
      </w:r>
      <w:r w:rsidRPr="000E4E7F">
        <w:tab/>
      </w:r>
      <w:r w:rsidRPr="000E4E7F">
        <w:tab/>
        <w:t>BandCombinationList-r14</w:t>
      </w:r>
    </w:p>
    <w:p w14:paraId="416D4845" w14:textId="77777777" w:rsidR="00B64786" w:rsidRPr="000E4E7F" w:rsidRDefault="00B64786" w:rsidP="00B6478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87A619A" w14:textId="77777777" w:rsidR="00B64786" w:rsidRPr="000E4E7F" w:rsidRDefault="00B64786" w:rsidP="00B64786">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9FEFEF4" w14:textId="77777777" w:rsidR="00B64786" w:rsidRPr="000E4E7F" w:rsidRDefault="00B64786" w:rsidP="00B64786">
      <w:pPr>
        <w:pStyle w:val="PL"/>
        <w:shd w:val="clear" w:color="auto" w:fill="E6E6E6"/>
      </w:pPr>
      <w:r w:rsidRPr="000E4E7F">
        <w:t>}</w:t>
      </w:r>
    </w:p>
    <w:p w14:paraId="36879E59" w14:textId="77777777" w:rsidR="00B64786" w:rsidRPr="000E4E7F" w:rsidRDefault="00B64786" w:rsidP="00B64786">
      <w:pPr>
        <w:pStyle w:val="PL"/>
        <w:shd w:val="clear" w:color="auto" w:fill="E6E6E6"/>
      </w:pPr>
    </w:p>
    <w:p w14:paraId="0BD28FA8" w14:textId="77777777" w:rsidR="00B64786" w:rsidRPr="000E4E7F" w:rsidRDefault="00B64786" w:rsidP="00B64786">
      <w:pPr>
        <w:pStyle w:val="PL"/>
        <w:shd w:val="clear" w:color="auto" w:fill="E6E6E6"/>
      </w:pPr>
      <w:r w:rsidRPr="000E4E7F">
        <w:t>RF-Parameters-v1450 ::=</w:t>
      </w:r>
      <w:r w:rsidRPr="000E4E7F">
        <w:tab/>
      </w:r>
      <w:r w:rsidRPr="000E4E7F">
        <w:tab/>
      </w:r>
      <w:r w:rsidRPr="000E4E7F">
        <w:tab/>
      </w:r>
      <w:r w:rsidRPr="000E4E7F">
        <w:tab/>
        <w:t>SEQUENCE {</w:t>
      </w:r>
    </w:p>
    <w:p w14:paraId="27DDD2E9" w14:textId="77777777" w:rsidR="00B64786" w:rsidRPr="000E4E7F" w:rsidRDefault="00B64786" w:rsidP="00B64786">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03F0F4F0" w14:textId="77777777" w:rsidR="00B64786" w:rsidRPr="000E4E7F" w:rsidRDefault="00B64786" w:rsidP="00B64786">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4DF148D1" w14:textId="77777777" w:rsidR="00B64786" w:rsidRPr="000E4E7F" w:rsidRDefault="00B64786" w:rsidP="00B64786">
      <w:pPr>
        <w:pStyle w:val="PL"/>
        <w:shd w:val="clear" w:color="auto" w:fill="E6E6E6"/>
      </w:pPr>
      <w:r w:rsidRPr="000E4E7F">
        <w:tab/>
        <w:t>supportedBandCombinationReduced-v1450</w:t>
      </w:r>
      <w:r w:rsidRPr="000E4E7F">
        <w:tab/>
        <w:t>SupportedBandCombinationReduced-v1450</w:t>
      </w:r>
      <w:r w:rsidRPr="000E4E7F">
        <w:tab/>
        <w:t>OPTIONAL</w:t>
      </w:r>
    </w:p>
    <w:p w14:paraId="3C836B85" w14:textId="77777777" w:rsidR="00B64786" w:rsidRPr="000E4E7F" w:rsidRDefault="00B64786" w:rsidP="00B64786">
      <w:pPr>
        <w:pStyle w:val="PL"/>
        <w:shd w:val="clear" w:color="auto" w:fill="E6E6E6"/>
      </w:pPr>
      <w:r w:rsidRPr="000E4E7F">
        <w:t>}</w:t>
      </w:r>
    </w:p>
    <w:p w14:paraId="18C08EE2" w14:textId="77777777" w:rsidR="00B64786" w:rsidRPr="000E4E7F" w:rsidRDefault="00B64786" w:rsidP="00B64786">
      <w:pPr>
        <w:pStyle w:val="PL"/>
        <w:shd w:val="clear" w:color="auto" w:fill="E6E6E6"/>
      </w:pPr>
    </w:p>
    <w:p w14:paraId="2E36251B" w14:textId="77777777" w:rsidR="00B64786" w:rsidRPr="000E4E7F" w:rsidRDefault="00B64786" w:rsidP="00B64786">
      <w:pPr>
        <w:pStyle w:val="PL"/>
        <w:shd w:val="clear" w:color="auto" w:fill="E6E6E6"/>
      </w:pPr>
      <w:r w:rsidRPr="000E4E7F">
        <w:t>RF-Parameters-v1470 ::=</w:t>
      </w:r>
      <w:r w:rsidRPr="000E4E7F">
        <w:tab/>
      </w:r>
      <w:r w:rsidRPr="000E4E7F">
        <w:tab/>
      </w:r>
      <w:r w:rsidRPr="000E4E7F">
        <w:tab/>
      </w:r>
      <w:r w:rsidRPr="000E4E7F">
        <w:tab/>
        <w:t>SEQUENCE {</w:t>
      </w:r>
    </w:p>
    <w:p w14:paraId="6E3A4EB4" w14:textId="77777777" w:rsidR="00B64786" w:rsidRPr="000E4E7F" w:rsidRDefault="00B64786" w:rsidP="00B64786">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4DEA3DAF" w14:textId="77777777" w:rsidR="00B64786" w:rsidRPr="000E4E7F" w:rsidRDefault="00B64786" w:rsidP="00B64786">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14:paraId="2E4D4ACD" w14:textId="77777777" w:rsidR="00B64786" w:rsidRPr="000E4E7F" w:rsidRDefault="00B64786" w:rsidP="00B64786">
      <w:pPr>
        <w:pStyle w:val="PL"/>
        <w:shd w:val="clear" w:color="auto" w:fill="E6E6E6"/>
      </w:pPr>
      <w:r w:rsidRPr="000E4E7F">
        <w:tab/>
        <w:t>supportedBandCombinationReduced-v1470</w:t>
      </w:r>
      <w:r w:rsidRPr="000E4E7F">
        <w:tab/>
        <w:t>SupportedBandCombinationReduced-v1470</w:t>
      </w:r>
      <w:r w:rsidRPr="000E4E7F">
        <w:tab/>
        <w:t>OPTIONAL</w:t>
      </w:r>
    </w:p>
    <w:p w14:paraId="663B6759" w14:textId="77777777" w:rsidR="00B64786" w:rsidRPr="000E4E7F" w:rsidRDefault="00B64786" w:rsidP="00B64786">
      <w:pPr>
        <w:pStyle w:val="PL"/>
        <w:shd w:val="clear" w:color="auto" w:fill="E6E6E6"/>
      </w:pPr>
      <w:r w:rsidRPr="000E4E7F">
        <w:lastRenderedPageBreak/>
        <w:t>}</w:t>
      </w:r>
    </w:p>
    <w:p w14:paraId="0FF8A91C" w14:textId="77777777" w:rsidR="00B64786" w:rsidRPr="000E4E7F" w:rsidRDefault="00B64786" w:rsidP="00B64786">
      <w:pPr>
        <w:pStyle w:val="PL"/>
        <w:shd w:val="clear" w:color="auto" w:fill="E6E6E6"/>
      </w:pPr>
    </w:p>
    <w:p w14:paraId="517C609A" w14:textId="77777777" w:rsidR="00B64786" w:rsidRPr="000E4E7F" w:rsidRDefault="00B64786" w:rsidP="00B64786">
      <w:pPr>
        <w:pStyle w:val="PL"/>
        <w:shd w:val="clear" w:color="auto" w:fill="E6E6E6"/>
      </w:pPr>
      <w:r w:rsidRPr="000E4E7F">
        <w:t>RF-Parameters-v14b0 ::=</w:t>
      </w:r>
      <w:r w:rsidRPr="000E4E7F">
        <w:tab/>
      </w:r>
      <w:r w:rsidRPr="000E4E7F">
        <w:tab/>
      </w:r>
      <w:r w:rsidRPr="000E4E7F">
        <w:tab/>
      </w:r>
      <w:r w:rsidRPr="000E4E7F">
        <w:tab/>
        <w:t>SEQUENCE {</w:t>
      </w:r>
    </w:p>
    <w:p w14:paraId="2B92CE16" w14:textId="77777777" w:rsidR="00B64786" w:rsidRPr="000E4E7F" w:rsidRDefault="00B64786" w:rsidP="00B64786">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39F8E92D" w14:textId="77777777" w:rsidR="00B64786" w:rsidRPr="000E4E7F" w:rsidRDefault="00B64786" w:rsidP="00B64786">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1D162C41" w14:textId="77777777" w:rsidR="00B64786" w:rsidRPr="000E4E7F" w:rsidRDefault="00B64786" w:rsidP="00B64786">
      <w:pPr>
        <w:pStyle w:val="PL"/>
        <w:shd w:val="clear" w:color="auto" w:fill="E6E6E6"/>
      </w:pPr>
      <w:r w:rsidRPr="000E4E7F">
        <w:tab/>
        <w:t>supportedBandCombinationReduced-v14b0</w:t>
      </w:r>
      <w:r w:rsidRPr="000E4E7F">
        <w:tab/>
        <w:t>SupportedBandCombinationReduced-v14b0</w:t>
      </w:r>
      <w:r w:rsidRPr="000E4E7F">
        <w:tab/>
        <w:t>OPTIONAL</w:t>
      </w:r>
    </w:p>
    <w:p w14:paraId="76AC8955" w14:textId="77777777" w:rsidR="00B64786" w:rsidRPr="000E4E7F" w:rsidRDefault="00B64786" w:rsidP="00B64786">
      <w:pPr>
        <w:pStyle w:val="PL"/>
        <w:shd w:val="clear" w:color="auto" w:fill="E6E6E6"/>
      </w:pPr>
      <w:r w:rsidRPr="000E4E7F">
        <w:t>}</w:t>
      </w:r>
    </w:p>
    <w:p w14:paraId="541D8C45" w14:textId="77777777" w:rsidR="00B64786" w:rsidRPr="000E4E7F" w:rsidRDefault="00B64786" w:rsidP="00B64786">
      <w:pPr>
        <w:pStyle w:val="PL"/>
        <w:shd w:val="clear" w:color="auto" w:fill="E6E6E6"/>
      </w:pPr>
    </w:p>
    <w:p w14:paraId="0C9B1FCA" w14:textId="77777777" w:rsidR="00B64786" w:rsidRPr="000E4E7F" w:rsidRDefault="00B64786" w:rsidP="00B64786">
      <w:pPr>
        <w:pStyle w:val="PL"/>
        <w:shd w:val="clear" w:color="auto" w:fill="E6E6E6"/>
      </w:pPr>
      <w:r w:rsidRPr="000E4E7F">
        <w:t>RF-Parameters-v1530 ::=</w:t>
      </w:r>
      <w:r w:rsidRPr="000E4E7F">
        <w:tab/>
      </w:r>
      <w:r w:rsidRPr="000E4E7F">
        <w:tab/>
      </w:r>
      <w:r w:rsidRPr="000E4E7F">
        <w:tab/>
      </w:r>
      <w:r w:rsidRPr="000E4E7F">
        <w:tab/>
        <w:t>SEQUENCE {</w:t>
      </w:r>
    </w:p>
    <w:p w14:paraId="361F515D" w14:textId="77777777" w:rsidR="00B64786" w:rsidRPr="000E4E7F" w:rsidRDefault="00B64786" w:rsidP="00B64786">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A81337A" w14:textId="77777777" w:rsidR="00B64786" w:rsidRPr="000E4E7F" w:rsidRDefault="00B64786" w:rsidP="00B64786">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79A0AF3A" w14:textId="77777777" w:rsidR="00B64786" w:rsidRPr="000E4E7F" w:rsidRDefault="00B64786" w:rsidP="00B64786">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246F3118" w14:textId="77777777" w:rsidR="00B64786" w:rsidRPr="000E4E7F" w:rsidRDefault="00B64786" w:rsidP="00B64786">
      <w:pPr>
        <w:pStyle w:val="PL"/>
        <w:shd w:val="clear" w:color="auto" w:fill="E6E6E6"/>
      </w:pPr>
      <w:r w:rsidRPr="000E4E7F">
        <w:tab/>
        <w:t>supportedBandCombinationReduced-v1530</w:t>
      </w:r>
      <w:r w:rsidRPr="000E4E7F">
        <w:tab/>
        <w:t>SupportedBandCombinationReduced-v1530</w:t>
      </w:r>
      <w:r w:rsidRPr="000E4E7F">
        <w:tab/>
        <w:t>OPTIONAL,</w:t>
      </w:r>
    </w:p>
    <w:p w14:paraId="58BB2448" w14:textId="77777777" w:rsidR="00B64786" w:rsidRPr="000E4E7F" w:rsidRDefault="00B64786" w:rsidP="00B64786">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E6BD1B3" w14:textId="77777777" w:rsidR="00B64786" w:rsidRPr="000E4E7F" w:rsidRDefault="00B64786" w:rsidP="00B64786">
      <w:pPr>
        <w:pStyle w:val="PL"/>
        <w:shd w:val="clear" w:color="auto" w:fill="E6E6E6"/>
      </w:pPr>
      <w:r w:rsidRPr="000E4E7F">
        <w:t>}</w:t>
      </w:r>
    </w:p>
    <w:p w14:paraId="295876F4" w14:textId="77777777" w:rsidR="00B64786" w:rsidRPr="000E4E7F" w:rsidRDefault="00B64786" w:rsidP="00B64786">
      <w:pPr>
        <w:pStyle w:val="PL"/>
        <w:shd w:val="clear" w:color="auto" w:fill="E6E6E6"/>
      </w:pPr>
    </w:p>
    <w:p w14:paraId="41D82796" w14:textId="77777777" w:rsidR="00B64786" w:rsidRPr="000E4E7F" w:rsidRDefault="00B64786" w:rsidP="00B64786">
      <w:pPr>
        <w:pStyle w:val="PL"/>
        <w:shd w:val="clear" w:color="auto" w:fill="E6E6E6"/>
      </w:pPr>
      <w:r w:rsidRPr="000E4E7F">
        <w:t>RF-Parameters-v1570 ::=</w:t>
      </w:r>
      <w:r w:rsidRPr="000E4E7F">
        <w:tab/>
      </w:r>
      <w:r w:rsidRPr="000E4E7F">
        <w:tab/>
      </w:r>
      <w:r w:rsidRPr="000E4E7F">
        <w:tab/>
        <w:t>SEQUENCE {</w:t>
      </w:r>
    </w:p>
    <w:p w14:paraId="1C738122" w14:textId="77777777" w:rsidR="00B64786" w:rsidRPr="000E4E7F" w:rsidRDefault="00B64786" w:rsidP="00B64786">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162DAE73" w14:textId="77777777" w:rsidR="00B64786" w:rsidRPr="000E4E7F" w:rsidRDefault="00B64786" w:rsidP="00B64786">
      <w:pPr>
        <w:pStyle w:val="PL"/>
        <w:shd w:val="clear" w:color="auto" w:fill="E6E6E6"/>
      </w:pPr>
      <w:r w:rsidRPr="000E4E7F">
        <w:tab/>
        <w:t>dl-1024QAM-TotalWeightedLayers-r15</w:t>
      </w:r>
      <w:r w:rsidRPr="000E4E7F">
        <w:tab/>
      </w:r>
      <w:r w:rsidRPr="000E4E7F">
        <w:tab/>
        <w:t>INTEGER (0..10)</w:t>
      </w:r>
    </w:p>
    <w:p w14:paraId="718A34FC" w14:textId="77777777" w:rsidR="00B64786" w:rsidRPr="000E4E7F" w:rsidRDefault="00B64786" w:rsidP="00B64786">
      <w:pPr>
        <w:pStyle w:val="PL"/>
        <w:shd w:val="clear" w:color="auto" w:fill="E6E6E6"/>
      </w:pPr>
      <w:r w:rsidRPr="000E4E7F">
        <w:t>}</w:t>
      </w:r>
    </w:p>
    <w:p w14:paraId="5E1FA520" w14:textId="77777777" w:rsidR="00B64786" w:rsidRPr="000E4E7F" w:rsidRDefault="00B64786" w:rsidP="00B64786">
      <w:pPr>
        <w:pStyle w:val="PL"/>
        <w:shd w:val="clear" w:color="auto" w:fill="E6E6E6"/>
      </w:pPr>
    </w:p>
    <w:p w14:paraId="7F0EA6F2" w14:textId="77777777" w:rsidR="00B64786" w:rsidRPr="000E4E7F" w:rsidRDefault="00B64786" w:rsidP="00B64786">
      <w:pPr>
        <w:pStyle w:val="PL"/>
        <w:shd w:val="clear" w:color="auto" w:fill="E6E6E6"/>
      </w:pPr>
      <w:r w:rsidRPr="000E4E7F">
        <w:t>SkipSubframeProcessing-r15 ::=</w:t>
      </w:r>
      <w:r w:rsidRPr="000E4E7F">
        <w:tab/>
      </w:r>
      <w:r w:rsidRPr="000E4E7F">
        <w:tab/>
        <w:t>SEQUENCE {</w:t>
      </w:r>
    </w:p>
    <w:p w14:paraId="70278873" w14:textId="77777777" w:rsidR="00B64786" w:rsidRPr="000E4E7F" w:rsidRDefault="00B64786" w:rsidP="00B64786">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37AA8B67" w14:textId="77777777" w:rsidR="00B64786" w:rsidRPr="000E4E7F" w:rsidRDefault="00B64786" w:rsidP="00B64786">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24B2D05A" w14:textId="77777777" w:rsidR="00B64786" w:rsidRPr="000E4E7F" w:rsidRDefault="00B64786" w:rsidP="00B64786">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7AEFCFAE" w14:textId="77777777" w:rsidR="00B64786" w:rsidRPr="000E4E7F" w:rsidRDefault="00B64786" w:rsidP="00B64786">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5CFF2EE2" w14:textId="77777777" w:rsidR="00B64786" w:rsidRPr="000E4E7F" w:rsidRDefault="00B64786" w:rsidP="00B64786">
      <w:pPr>
        <w:pStyle w:val="PL"/>
        <w:shd w:val="clear" w:color="auto" w:fill="E6E6E6"/>
      </w:pPr>
      <w:r w:rsidRPr="000E4E7F">
        <w:t>}</w:t>
      </w:r>
    </w:p>
    <w:p w14:paraId="44B68ADD" w14:textId="77777777" w:rsidR="00B64786" w:rsidRPr="000E4E7F" w:rsidRDefault="00B64786" w:rsidP="00B64786">
      <w:pPr>
        <w:pStyle w:val="PL"/>
        <w:shd w:val="clear" w:color="auto" w:fill="E6E6E6"/>
      </w:pPr>
    </w:p>
    <w:p w14:paraId="29FA164E" w14:textId="77777777" w:rsidR="00B64786" w:rsidRPr="000E4E7F" w:rsidRDefault="00B64786" w:rsidP="00B64786">
      <w:pPr>
        <w:pStyle w:val="PL"/>
        <w:shd w:val="clear" w:color="auto" w:fill="E6E6E6"/>
      </w:pPr>
      <w:r w:rsidRPr="000E4E7F">
        <w:t>SPT-Parameters-r15 ::=</w:t>
      </w:r>
      <w:r w:rsidRPr="000E4E7F">
        <w:tab/>
      </w:r>
      <w:r w:rsidRPr="000E4E7F">
        <w:tab/>
      </w:r>
      <w:r w:rsidRPr="000E4E7F">
        <w:tab/>
      </w:r>
      <w:r w:rsidRPr="000E4E7F">
        <w:tab/>
        <w:t>SEQUENCE {</w:t>
      </w:r>
    </w:p>
    <w:p w14:paraId="7A3675E4" w14:textId="77777777" w:rsidR="00B64786" w:rsidRPr="000E4E7F" w:rsidRDefault="00B64786" w:rsidP="00B64786">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16559794" w14:textId="77777777" w:rsidR="00B64786" w:rsidRPr="000E4E7F" w:rsidRDefault="00B64786" w:rsidP="00B64786">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6CA4C408" w14:textId="77777777" w:rsidR="00B64786" w:rsidRPr="000E4E7F" w:rsidRDefault="00B64786" w:rsidP="00B64786">
      <w:pPr>
        <w:pStyle w:val="PL"/>
        <w:shd w:val="clear" w:color="auto" w:fill="E6E6E6"/>
      </w:pPr>
      <w:r w:rsidRPr="000E4E7F">
        <w:t>}</w:t>
      </w:r>
    </w:p>
    <w:p w14:paraId="08015AC0" w14:textId="77777777" w:rsidR="00B64786" w:rsidRPr="000E4E7F" w:rsidRDefault="00B64786" w:rsidP="00B64786">
      <w:pPr>
        <w:pStyle w:val="PL"/>
        <w:shd w:val="clear" w:color="auto" w:fill="E6E6E6"/>
      </w:pPr>
    </w:p>
    <w:p w14:paraId="37032455" w14:textId="77777777" w:rsidR="00B64786" w:rsidRPr="000E4E7F" w:rsidRDefault="00B64786" w:rsidP="00B64786">
      <w:pPr>
        <w:pStyle w:val="PL"/>
        <w:shd w:val="clear" w:color="auto" w:fill="E6E6E6"/>
      </w:pPr>
      <w:r w:rsidRPr="000E4E7F">
        <w:t>STTI-SPT-BandParameters-r15 ::= SEQUENCE {</w:t>
      </w:r>
    </w:p>
    <w:p w14:paraId="0E95ADA5" w14:textId="77777777" w:rsidR="00B64786" w:rsidRPr="000E4E7F" w:rsidRDefault="00B64786" w:rsidP="00B64786">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F334179" w14:textId="77777777" w:rsidR="00B64786" w:rsidRPr="000E4E7F" w:rsidRDefault="00B64786" w:rsidP="00B64786">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0C639115" w14:textId="77777777" w:rsidR="00B64786" w:rsidRPr="000E4E7F" w:rsidRDefault="00B64786" w:rsidP="00B64786">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62C1891A" w14:textId="77777777" w:rsidR="00B64786" w:rsidRPr="000E4E7F" w:rsidRDefault="00B64786" w:rsidP="00B64786">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35B5864F" w14:textId="77777777" w:rsidR="00B64786" w:rsidRPr="000E4E7F" w:rsidRDefault="00B64786" w:rsidP="00B64786">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14:paraId="0FEE52B4" w14:textId="77777777" w:rsidR="00B64786" w:rsidRPr="000E4E7F" w:rsidRDefault="00B64786" w:rsidP="00B64786">
      <w:pPr>
        <w:pStyle w:val="PL"/>
        <w:shd w:val="clear" w:color="auto" w:fill="E6E6E6"/>
      </w:pPr>
      <w:r w:rsidRPr="000E4E7F">
        <w:tab/>
        <w:t>sTTI-CA-MIMO-ParametersUL-r15</w:t>
      </w:r>
      <w:r w:rsidRPr="000E4E7F">
        <w:tab/>
      </w:r>
      <w:r w:rsidRPr="000E4E7F">
        <w:tab/>
      </w:r>
      <w:r w:rsidRPr="000E4E7F">
        <w:tab/>
        <w:t>CA-MIMO-ParametersUL-r15,</w:t>
      </w:r>
    </w:p>
    <w:p w14:paraId="44E77A3D" w14:textId="77777777" w:rsidR="00B64786" w:rsidRPr="000E4E7F" w:rsidRDefault="00B64786" w:rsidP="00B64786">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7F494E7F" w14:textId="77777777" w:rsidR="00B64786" w:rsidRPr="000E4E7F" w:rsidRDefault="00B64786" w:rsidP="00B64786">
      <w:pPr>
        <w:pStyle w:val="PL"/>
        <w:shd w:val="clear" w:color="auto" w:fill="E6E6E6"/>
      </w:pPr>
      <w:r w:rsidRPr="000E4E7F">
        <w:tab/>
        <w:t>sTTI-MIMO-CA-ParametersPerBoBCs-r15</w:t>
      </w:r>
      <w:r w:rsidRPr="000E4E7F">
        <w:tab/>
      </w:r>
      <w:r w:rsidRPr="000E4E7F">
        <w:tab/>
        <w:t>MIMO-CA-ParametersPerBoBC-r13</w:t>
      </w:r>
      <w:r w:rsidRPr="000E4E7F">
        <w:tab/>
        <w:t>OPTIONAL,</w:t>
      </w:r>
    </w:p>
    <w:p w14:paraId="3A556442" w14:textId="77777777" w:rsidR="00B64786" w:rsidRPr="000E4E7F" w:rsidRDefault="00B64786" w:rsidP="00B64786">
      <w:pPr>
        <w:pStyle w:val="PL"/>
        <w:shd w:val="clear" w:color="auto" w:fill="E6E6E6"/>
      </w:pPr>
      <w:r w:rsidRPr="000E4E7F">
        <w:tab/>
        <w:t>sTTI-MIMO-CA-ParametersPerBoBCs-v1530</w:t>
      </w:r>
      <w:r w:rsidRPr="000E4E7F">
        <w:tab/>
        <w:t>MIMO-CA-ParametersPerBoBC-v1430</w:t>
      </w:r>
      <w:r w:rsidRPr="000E4E7F">
        <w:tab/>
        <w:t>OPTIONAL,</w:t>
      </w:r>
    </w:p>
    <w:p w14:paraId="78F41735" w14:textId="77777777" w:rsidR="00B64786" w:rsidRPr="000E4E7F" w:rsidRDefault="00B64786" w:rsidP="00B64786">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472B4749" w14:textId="77777777" w:rsidR="00B64786" w:rsidRPr="000E4E7F" w:rsidRDefault="00B64786" w:rsidP="00B64786">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625A9F3F" w14:textId="77777777" w:rsidR="00B64786" w:rsidRPr="000E4E7F" w:rsidRDefault="00B64786" w:rsidP="00B64786">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99C2B06" w14:textId="77777777" w:rsidR="00B64786" w:rsidRPr="000E4E7F" w:rsidRDefault="00B64786" w:rsidP="00B64786">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72B57AE" w14:textId="77777777" w:rsidR="00B64786" w:rsidRPr="000E4E7F" w:rsidRDefault="00B64786" w:rsidP="00B64786">
      <w:pPr>
        <w:pStyle w:val="PL"/>
        <w:shd w:val="clear" w:color="auto" w:fill="E6E6E6"/>
      </w:pPr>
      <w:r w:rsidRPr="000E4E7F">
        <w:tab/>
        <w:t>...</w:t>
      </w:r>
    </w:p>
    <w:p w14:paraId="24CF612A" w14:textId="77777777" w:rsidR="00B64786" w:rsidRPr="000E4E7F" w:rsidRDefault="00B64786" w:rsidP="00B64786">
      <w:pPr>
        <w:pStyle w:val="PL"/>
        <w:shd w:val="clear" w:color="auto" w:fill="E6E6E6"/>
      </w:pPr>
      <w:r w:rsidRPr="000E4E7F">
        <w:t>}</w:t>
      </w:r>
    </w:p>
    <w:p w14:paraId="42CF4F84" w14:textId="77777777" w:rsidR="00B64786" w:rsidRPr="000E4E7F" w:rsidRDefault="00B64786" w:rsidP="00B64786">
      <w:pPr>
        <w:pStyle w:val="PL"/>
        <w:shd w:val="clear" w:color="auto" w:fill="E6E6E6"/>
      </w:pPr>
    </w:p>
    <w:p w14:paraId="262A4AD4" w14:textId="77777777" w:rsidR="00B64786" w:rsidRPr="000E4E7F" w:rsidRDefault="00B64786" w:rsidP="00B64786">
      <w:pPr>
        <w:pStyle w:val="PL"/>
        <w:shd w:val="clear" w:color="auto" w:fill="E6E6E6"/>
      </w:pPr>
      <w:r w:rsidRPr="000E4E7F">
        <w:t>STTI-SupportedCombinations-r15 ::=</w:t>
      </w:r>
      <w:r w:rsidRPr="000E4E7F">
        <w:tab/>
        <w:t>SEQUENCE {</w:t>
      </w:r>
    </w:p>
    <w:p w14:paraId="3F85729E" w14:textId="77777777" w:rsidR="00B64786" w:rsidRPr="000E4E7F" w:rsidRDefault="00B64786" w:rsidP="00B64786">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7D8AFBCD" w14:textId="77777777" w:rsidR="00B64786" w:rsidRPr="000E4E7F" w:rsidRDefault="00B64786" w:rsidP="00B64786">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57EAD099" w14:textId="77777777" w:rsidR="00B64786" w:rsidRPr="000E4E7F" w:rsidRDefault="00B64786" w:rsidP="00B64786">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6651516D" w14:textId="77777777" w:rsidR="00B64786" w:rsidRPr="000E4E7F" w:rsidRDefault="00B64786" w:rsidP="00B64786">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58ADA640" w14:textId="77777777" w:rsidR="00B64786" w:rsidRPr="000E4E7F" w:rsidRDefault="00B64786" w:rsidP="00B64786">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18CFD56C" w14:textId="77777777" w:rsidR="00B64786" w:rsidRPr="000E4E7F" w:rsidRDefault="00B64786" w:rsidP="00B64786">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783B407C" w14:textId="77777777" w:rsidR="00B64786" w:rsidRPr="000E4E7F" w:rsidRDefault="00B64786" w:rsidP="00B64786">
      <w:pPr>
        <w:pStyle w:val="PL"/>
        <w:shd w:val="clear" w:color="auto" w:fill="E6E6E6"/>
      </w:pPr>
      <w:r w:rsidRPr="000E4E7F">
        <w:t>}</w:t>
      </w:r>
    </w:p>
    <w:p w14:paraId="1425D45A" w14:textId="77777777" w:rsidR="00B64786" w:rsidRPr="000E4E7F" w:rsidRDefault="00B64786" w:rsidP="00B64786">
      <w:pPr>
        <w:pStyle w:val="PL"/>
        <w:shd w:val="clear" w:color="auto" w:fill="E6E6E6"/>
      </w:pPr>
    </w:p>
    <w:p w14:paraId="0A504B8D" w14:textId="77777777" w:rsidR="00B64786" w:rsidRPr="000E4E7F" w:rsidRDefault="00B64786" w:rsidP="00B64786">
      <w:pPr>
        <w:pStyle w:val="PL"/>
        <w:shd w:val="clear" w:color="auto" w:fill="E6E6E6"/>
      </w:pPr>
      <w:r w:rsidRPr="000E4E7F">
        <w:t>DL-UL-CCs-r15 ::= SEQUENCE {</w:t>
      </w:r>
    </w:p>
    <w:p w14:paraId="456F254E" w14:textId="77777777" w:rsidR="00B64786" w:rsidRPr="000E4E7F" w:rsidRDefault="00B64786" w:rsidP="00B64786">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53F70D4F" w14:textId="77777777" w:rsidR="00B64786" w:rsidRPr="000E4E7F" w:rsidRDefault="00B64786" w:rsidP="00B64786">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47C65FB9" w14:textId="77777777" w:rsidR="00B64786" w:rsidRPr="000E4E7F" w:rsidRDefault="00B64786" w:rsidP="00B64786">
      <w:pPr>
        <w:pStyle w:val="PL"/>
        <w:shd w:val="clear" w:color="auto" w:fill="E6E6E6"/>
      </w:pPr>
      <w:r w:rsidRPr="000E4E7F">
        <w:t>}</w:t>
      </w:r>
    </w:p>
    <w:p w14:paraId="205315C0" w14:textId="77777777" w:rsidR="00B64786" w:rsidRPr="000E4E7F" w:rsidRDefault="00B64786" w:rsidP="00B64786">
      <w:pPr>
        <w:pStyle w:val="PL"/>
        <w:shd w:val="clear" w:color="auto" w:fill="E6E6E6"/>
      </w:pPr>
    </w:p>
    <w:p w14:paraId="2E761C8D" w14:textId="77777777" w:rsidR="00B64786" w:rsidRPr="000E4E7F" w:rsidRDefault="00B64786" w:rsidP="00B64786">
      <w:pPr>
        <w:pStyle w:val="PL"/>
        <w:shd w:val="clear" w:color="auto" w:fill="E6E6E6"/>
      </w:pPr>
      <w:r w:rsidRPr="000E4E7F">
        <w:t>SupportedBandCombination-r10 ::= SEQUENCE (SIZE (1..maxBandComb-r10)) OF BandCombinationParameters-r10</w:t>
      </w:r>
    </w:p>
    <w:p w14:paraId="043210BD" w14:textId="77777777" w:rsidR="00B64786" w:rsidRPr="000E4E7F" w:rsidRDefault="00B64786" w:rsidP="00B64786">
      <w:pPr>
        <w:pStyle w:val="PL"/>
        <w:shd w:val="clear" w:color="auto" w:fill="E6E6E6"/>
      </w:pPr>
    </w:p>
    <w:p w14:paraId="0FB8C907" w14:textId="77777777" w:rsidR="00B64786" w:rsidRPr="000E4E7F" w:rsidRDefault="00B64786" w:rsidP="00B64786">
      <w:pPr>
        <w:pStyle w:val="PL"/>
        <w:shd w:val="clear" w:color="auto" w:fill="E6E6E6"/>
      </w:pPr>
      <w:r w:rsidRPr="000E4E7F">
        <w:t>SupportedBandCombinationExt-r10 ::= SEQUENCE (SIZE (1..maxBandComb-r10)) OF BandCombinationParametersExt-r10</w:t>
      </w:r>
    </w:p>
    <w:p w14:paraId="3F04C505" w14:textId="77777777" w:rsidR="00B64786" w:rsidRPr="000E4E7F" w:rsidRDefault="00B64786" w:rsidP="00B64786">
      <w:pPr>
        <w:pStyle w:val="PL"/>
        <w:shd w:val="clear" w:color="auto" w:fill="E6E6E6"/>
      </w:pPr>
    </w:p>
    <w:p w14:paraId="3507227D" w14:textId="77777777" w:rsidR="00B64786" w:rsidRPr="000E4E7F" w:rsidRDefault="00B64786" w:rsidP="00B64786">
      <w:pPr>
        <w:pStyle w:val="PL"/>
        <w:shd w:val="clear" w:color="auto" w:fill="E6E6E6"/>
      </w:pPr>
      <w:r w:rsidRPr="000E4E7F">
        <w:t>SupportedBandCombination-v1090 ::= SEQUENCE (SIZE (1..maxBandComb-r10)) OF BandCombinationParameters-v1090</w:t>
      </w:r>
    </w:p>
    <w:p w14:paraId="6DC2EECC" w14:textId="77777777" w:rsidR="00B64786" w:rsidRPr="000E4E7F" w:rsidRDefault="00B64786" w:rsidP="00B64786">
      <w:pPr>
        <w:pStyle w:val="PL"/>
        <w:shd w:val="clear" w:color="auto" w:fill="E6E6E6"/>
      </w:pPr>
    </w:p>
    <w:p w14:paraId="6A4FFCB2" w14:textId="77777777" w:rsidR="00B64786" w:rsidRPr="000E4E7F" w:rsidRDefault="00B64786" w:rsidP="00B64786">
      <w:pPr>
        <w:pStyle w:val="PL"/>
        <w:shd w:val="clear" w:color="auto" w:fill="E6E6E6"/>
      </w:pPr>
      <w:r w:rsidRPr="000E4E7F">
        <w:t>SupportedBandCombination-v10i0 ::= SEQUENCE (SIZE (1..maxBandComb-r10)) OF BandCombinationParameters-v10i0</w:t>
      </w:r>
    </w:p>
    <w:p w14:paraId="199E2AC8" w14:textId="77777777" w:rsidR="00B64786" w:rsidRPr="000E4E7F" w:rsidRDefault="00B64786" w:rsidP="00B64786">
      <w:pPr>
        <w:pStyle w:val="PL"/>
        <w:shd w:val="clear" w:color="auto" w:fill="E6E6E6"/>
      </w:pPr>
    </w:p>
    <w:p w14:paraId="63DC06A2" w14:textId="77777777" w:rsidR="00B64786" w:rsidRPr="000E4E7F" w:rsidRDefault="00B64786" w:rsidP="00B64786">
      <w:pPr>
        <w:pStyle w:val="PL"/>
        <w:shd w:val="clear" w:color="auto" w:fill="E6E6E6"/>
      </w:pPr>
      <w:r w:rsidRPr="000E4E7F">
        <w:t>SupportedBandCombination-v1130 ::= SEQUENCE (SIZE (1..maxBandComb-r10)) OF BandCombinationParameters-v1130</w:t>
      </w:r>
    </w:p>
    <w:p w14:paraId="0AF755BD" w14:textId="77777777" w:rsidR="00B64786" w:rsidRPr="000E4E7F" w:rsidRDefault="00B64786" w:rsidP="00B64786">
      <w:pPr>
        <w:pStyle w:val="PL"/>
        <w:shd w:val="clear" w:color="auto" w:fill="E6E6E6"/>
      </w:pPr>
    </w:p>
    <w:p w14:paraId="4DA0E1D1" w14:textId="77777777" w:rsidR="00B64786" w:rsidRPr="000E4E7F" w:rsidRDefault="00B64786" w:rsidP="00B64786">
      <w:pPr>
        <w:pStyle w:val="PL"/>
        <w:shd w:val="clear" w:color="auto" w:fill="E6E6E6"/>
      </w:pPr>
      <w:r w:rsidRPr="000E4E7F">
        <w:t>SupportedBandCombination-v1250 ::= SEQUENCE (SIZE (1..maxBandComb-r10)) OF BandCombinationParameters-v1250</w:t>
      </w:r>
    </w:p>
    <w:p w14:paraId="3003E492" w14:textId="77777777" w:rsidR="00B64786" w:rsidRPr="000E4E7F" w:rsidRDefault="00B64786" w:rsidP="00B64786">
      <w:pPr>
        <w:pStyle w:val="PL"/>
        <w:shd w:val="clear" w:color="auto" w:fill="E6E6E6"/>
      </w:pPr>
    </w:p>
    <w:p w14:paraId="2064801F" w14:textId="77777777" w:rsidR="00B64786" w:rsidRPr="000E4E7F" w:rsidRDefault="00B64786" w:rsidP="00B64786">
      <w:pPr>
        <w:pStyle w:val="PL"/>
        <w:shd w:val="clear" w:color="auto" w:fill="E6E6E6"/>
      </w:pPr>
      <w:r w:rsidRPr="000E4E7F">
        <w:t>SupportedBandCombination-v1270 ::= SEQUENCE (SIZE (1..maxBandComb-r10)) OF BandCombinationParameters-v1270</w:t>
      </w:r>
    </w:p>
    <w:p w14:paraId="4A93D8E3" w14:textId="77777777" w:rsidR="00B64786" w:rsidRPr="000E4E7F" w:rsidRDefault="00B64786" w:rsidP="00B64786">
      <w:pPr>
        <w:pStyle w:val="PL"/>
        <w:shd w:val="clear" w:color="auto" w:fill="E6E6E6"/>
      </w:pPr>
    </w:p>
    <w:p w14:paraId="24F45C13" w14:textId="77777777" w:rsidR="00B64786" w:rsidRPr="000E4E7F" w:rsidRDefault="00B64786" w:rsidP="00B64786">
      <w:pPr>
        <w:pStyle w:val="PL"/>
        <w:shd w:val="clear" w:color="auto" w:fill="E6E6E6"/>
      </w:pPr>
      <w:r w:rsidRPr="000E4E7F">
        <w:t>SupportedBandCombination-v1320 ::= SEQUENCE (SIZE (1..maxBandComb-r10)) OF BandCombinationParameters-v1320</w:t>
      </w:r>
    </w:p>
    <w:p w14:paraId="4D7D160D" w14:textId="77777777" w:rsidR="00B64786" w:rsidRPr="000E4E7F" w:rsidRDefault="00B64786" w:rsidP="00B64786">
      <w:pPr>
        <w:pStyle w:val="PL"/>
        <w:shd w:val="clear" w:color="auto" w:fill="E6E6E6"/>
      </w:pPr>
    </w:p>
    <w:p w14:paraId="52C3BFB2" w14:textId="77777777" w:rsidR="00B64786" w:rsidRPr="000E4E7F" w:rsidRDefault="00B64786" w:rsidP="00B64786">
      <w:pPr>
        <w:pStyle w:val="PL"/>
        <w:shd w:val="pct10" w:color="auto" w:fill="auto"/>
      </w:pPr>
      <w:r w:rsidRPr="000E4E7F">
        <w:t>SupportedBandCombination-v1380 ::= SEQUENCE (SIZE (1..maxBandComb-r10)) OF BandCombinationParameters-v1380</w:t>
      </w:r>
    </w:p>
    <w:p w14:paraId="3A9DFABD" w14:textId="77777777" w:rsidR="00B64786" w:rsidRPr="000E4E7F" w:rsidRDefault="00B64786" w:rsidP="00B64786">
      <w:pPr>
        <w:pStyle w:val="PL"/>
        <w:shd w:val="pct10" w:color="auto" w:fill="auto"/>
      </w:pPr>
    </w:p>
    <w:p w14:paraId="59A8EDCA" w14:textId="77777777" w:rsidR="00B64786" w:rsidRPr="000E4E7F" w:rsidRDefault="00B64786" w:rsidP="00B64786">
      <w:pPr>
        <w:pStyle w:val="PL"/>
        <w:shd w:val="pct10" w:color="auto" w:fill="auto"/>
      </w:pPr>
      <w:r w:rsidRPr="000E4E7F">
        <w:t>SupportedBandCombination-v1390 ::= SEQUENCE (SIZE (1..maxBandComb-r10)) OF BandCombinationParameters-v1390</w:t>
      </w:r>
    </w:p>
    <w:p w14:paraId="40B74303" w14:textId="77777777" w:rsidR="00B64786" w:rsidRPr="000E4E7F" w:rsidRDefault="00B64786" w:rsidP="00B64786">
      <w:pPr>
        <w:pStyle w:val="PL"/>
        <w:shd w:val="pct10" w:color="auto" w:fill="auto"/>
      </w:pPr>
    </w:p>
    <w:p w14:paraId="5192A1C1" w14:textId="77777777" w:rsidR="00B64786" w:rsidRPr="000E4E7F" w:rsidRDefault="00B64786" w:rsidP="00B64786">
      <w:pPr>
        <w:pStyle w:val="PL"/>
        <w:shd w:val="clear" w:color="auto" w:fill="E6E6E6"/>
      </w:pPr>
      <w:r w:rsidRPr="000E4E7F">
        <w:t>SupportedBandCombination-v1430 ::= SEQUENCE (SIZE (1..maxBandComb-r10)) OF BandCombinationParameters-v1430</w:t>
      </w:r>
    </w:p>
    <w:p w14:paraId="015456E3" w14:textId="77777777" w:rsidR="00B64786" w:rsidRPr="000E4E7F" w:rsidRDefault="00B64786" w:rsidP="00B64786">
      <w:pPr>
        <w:pStyle w:val="PL"/>
        <w:shd w:val="clear" w:color="auto" w:fill="E6E6E6"/>
      </w:pPr>
    </w:p>
    <w:p w14:paraId="1B95F9EA" w14:textId="77777777" w:rsidR="00B64786" w:rsidRPr="000E4E7F" w:rsidRDefault="00B64786" w:rsidP="00B64786">
      <w:pPr>
        <w:pStyle w:val="PL"/>
        <w:shd w:val="clear" w:color="auto" w:fill="E6E6E6"/>
      </w:pPr>
      <w:r w:rsidRPr="000E4E7F">
        <w:t>SupportedBandCombination-v1450 ::= SEQUENCE (SIZE (1..maxBandComb-r10)) OF BandCombinationParameters-v1450</w:t>
      </w:r>
    </w:p>
    <w:p w14:paraId="63A1495E" w14:textId="77777777" w:rsidR="00B64786" w:rsidRPr="000E4E7F" w:rsidRDefault="00B64786" w:rsidP="00B64786">
      <w:pPr>
        <w:pStyle w:val="PL"/>
        <w:shd w:val="clear" w:color="auto" w:fill="E6E6E6"/>
      </w:pPr>
    </w:p>
    <w:p w14:paraId="3D888BCE" w14:textId="77777777" w:rsidR="00B64786" w:rsidRPr="000E4E7F" w:rsidRDefault="00B64786" w:rsidP="00B64786">
      <w:pPr>
        <w:pStyle w:val="PL"/>
        <w:shd w:val="pct10" w:color="auto" w:fill="auto"/>
      </w:pPr>
      <w:r w:rsidRPr="000E4E7F">
        <w:t>SupportedBandCombination-v1470 ::= SEQUENCE (SIZE (1..maxBandComb-r10)) OF BandCombinationParameters-v1470</w:t>
      </w:r>
    </w:p>
    <w:p w14:paraId="3A68282A" w14:textId="77777777" w:rsidR="00B64786" w:rsidRPr="000E4E7F" w:rsidRDefault="00B64786" w:rsidP="00B64786">
      <w:pPr>
        <w:pStyle w:val="PL"/>
        <w:shd w:val="clear" w:color="auto" w:fill="E6E6E6"/>
      </w:pPr>
    </w:p>
    <w:p w14:paraId="48D9B44A" w14:textId="77777777" w:rsidR="00B64786" w:rsidRPr="000E4E7F" w:rsidRDefault="00B64786" w:rsidP="00B64786">
      <w:pPr>
        <w:pStyle w:val="PL"/>
        <w:shd w:val="clear" w:color="auto" w:fill="E6E6E6"/>
      </w:pPr>
      <w:r w:rsidRPr="000E4E7F">
        <w:t>SupportedBandCombination-v14b0 ::= SEQUENCE (SIZE (1..maxBandComb-r10)) OF BandCombinationParameters-v14b0</w:t>
      </w:r>
    </w:p>
    <w:p w14:paraId="62E65D56" w14:textId="77777777" w:rsidR="00B64786" w:rsidRPr="000E4E7F" w:rsidRDefault="00B64786" w:rsidP="00B64786">
      <w:pPr>
        <w:pStyle w:val="PL"/>
        <w:shd w:val="pct10" w:color="auto" w:fill="auto"/>
      </w:pPr>
    </w:p>
    <w:p w14:paraId="3A97A002" w14:textId="77777777" w:rsidR="00B64786" w:rsidRPr="000E4E7F" w:rsidRDefault="00B64786" w:rsidP="00B64786">
      <w:pPr>
        <w:pStyle w:val="PL"/>
        <w:shd w:val="pct10" w:color="auto" w:fill="auto"/>
      </w:pPr>
      <w:r w:rsidRPr="000E4E7F">
        <w:t>SupportedBandCombination-v1530 ::= SEQUENCE (SIZE (1..maxBandComb-r10)) OF BandCombinationParameters-v1530</w:t>
      </w:r>
    </w:p>
    <w:p w14:paraId="65E2388D" w14:textId="77777777" w:rsidR="00B64786" w:rsidRPr="000E4E7F" w:rsidRDefault="00B64786" w:rsidP="00B64786">
      <w:pPr>
        <w:pStyle w:val="PL"/>
        <w:shd w:val="pct10" w:color="auto" w:fill="auto"/>
      </w:pPr>
    </w:p>
    <w:p w14:paraId="32A07288" w14:textId="77777777" w:rsidR="00B64786" w:rsidRPr="000E4E7F" w:rsidRDefault="00B64786" w:rsidP="00B64786">
      <w:pPr>
        <w:pStyle w:val="PL"/>
        <w:shd w:val="clear" w:color="auto" w:fill="E6E6E6"/>
      </w:pPr>
      <w:r w:rsidRPr="000E4E7F">
        <w:t>SupportedBandCombinationAdd-r11 ::= SEQUENCE (SIZE (1..maxBandComb-r11)) OF BandCombinationParameters-r11</w:t>
      </w:r>
    </w:p>
    <w:p w14:paraId="5056A82B" w14:textId="77777777" w:rsidR="00B64786" w:rsidRPr="000E4E7F" w:rsidRDefault="00B64786" w:rsidP="00B64786">
      <w:pPr>
        <w:pStyle w:val="PL"/>
        <w:shd w:val="clear" w:color="auto" w:fill="E6E6E6"/>
      </w:pPr>
    </w:p>
    <w:p w14:paraId="277E4E84" w14:textId="77777777" w:rsidR="00B64786" w:rsidRPr="000E4E7F" w:rsidRDefault="00B64786" w:rsidP="00B64786">
      <w:pPr>
        <w:pStyle w:val="PL"/>
        <w:shd w:val="clear" w:color="auto" w:fill="E6E6E6"/>
      </w:pPr>
      <w:r w:rsidRPr="000E4E7F">
        <w:t>SupportedBandCombinationAdd-v11d0 ::= SEQUENCE (SIZE (1..maxBandComb-r11)) OF BandCombinationParameters-v10i0</w:t>
      </w:r>
    </w:p>
    <w:p w14:paraId="3396F013" w14:textId="77777777" w:rsidR="00B64786" w:rsidRPr="000E4E7F" w:rsidRDefault="00B64786" w:rsidP="00B64786">
      <w:pPr>
        <w:pStyle w:val="PL"/>
        <w:shd w:val="clear" w:color="auto" w:fill="E6E6E6"/>
      </w:pPr>
    </w:p>
    <w:p w14:paraId="4084E5BD" w14:textId="77777777" w:rsidR="00B64786" w:rsidRPr="000E4E7F" w:rsidRDefault="00B64786" w:rsidP="00B64786">
      <w:pPr>
        <w:pStyle w:val="PL"/>
        <w:shd w:val="clear" w:color="auto" w:fill="E6E6E6"/>
      </w:pPr>
      <w:r w:rsidRPr="000E4E7F">
        <w:t>SupportedBandCombinationAdd-v1250 ::= SEQUENCE (SIZE (1..maxBandComb-r11)) OF BandCombinationParameters-v1250</w:t>
      </w:r>
    </w:p>
    <w:p w14:paraId="456E5F86" w14:textId="77777777" w:rsidR="00B64786" w:rsidRPr="000E4E7F" w:rsidRDefault="00B64786" w:rsidP="00B64786">
      <w:pPr>
        <w:pStyle w:val="PL"/>
        <w:shd w:val="clear" w:color="auto" w:fill="E6E6E6"/>
      </w:pPr>
    </w:p>
    <w:p w14:paraId="365365AE" w14:textId="77777777" w:rsidR="00B64786" w:rsidRPr="000E4E7F" w:rsidRDefault="00B64786" w:rsidP="00B64786">
      <w:pPr>
        <w:pStyle w:val="PL"/>
        <w:shd w:val="clear" w:color="auto" w:fill="E6E6E6"/>
      </w:pPr>
      <w:r w:rsidRPr="000E4E7F">
        <w:t>SupportedBandCombinationAdd-v1270 ::= SEQUENCE (SIZE (1..maxBandComb-r11)) OF BandCombinationParameters-v1270</w:t>
      </w:r>
    </w:p>
    <w:p w14:paraId="3870A16C" w14:textId="77777777" w:rsidR="00B64786" w:rsidRPr="000E4E7F" w:rsidRDefault="00B64786" w:rsidP="00B64786">
      <w:pPr>
        <w:pStyle w:val="PL"/>
        <w:shd w:val="clear" w:color="auto" w:fill="E6E6E6"/>
      </w:pPr>
    </w:p>
    <w:p w14:paraId="53ED8493" w14:textId="77777777" w:rsidR="00B64786" w:rsidRPr="000E4E7F" w:rsidRDefault="00B64786" w:rsidP="00B64786">
      <w:pPr>
        <w:pStyle w:val="PL"/>
        <w:shd w:val="clear" w:color="auto" w:fill="E6E6E6"/>
      </w:pPr>
      <w:r w:rsidRPr="000E4E7F">
        <w:t>SupportedBandCombinationAdd-v1320 ::= SEQUENCE (SIZE (1..maxBandComb-r11)) OF BandCombinationParameters-v1320</w:t>
      </w:r>
    </w:p>
    <w:p w14:paraId="5A03DB29" w14:textId="77777777" w:rsidR="00B64786" w:rsidRPr="000E4E7F" w:rsidRDefault="00B64786" w:rsidP="00B64786">
      <w:pPr>
        <w:pStyle w:val="PL"/>
        <w:shd w:val="clear" w:color="auto" w:fill="E6E6E6"/>
      </w:pPr>
    </w:p>
    <w:p w14:paraId="60FB92FA" w14:textId="77777777" w:rsidR="00B64786" w:rsidRPr="000E4E7F" w:rsidRDefault="00B64786" w:rsidP="00B64786">
      <w:pPr>
        <w:pStyle w:val="PL"/>
        <w:shd w:val="clear" w:color="auto" w:fill="E6E6E6"/>
      </w:pPr>
      <w:r w:rsidRPr="000E4E7F">
        <w:t>SupportedBandCombinationAdd-v1380 ::= SEQUENCE (SIZE (1..maxBandComb-r11)) OF BandCombinationParameters-v1380</w:t>
      </w:r>
    </w:p>
    <w:p w14:paraId="2E426DEB" w14:textId="77777777" w:rsidR="00B64786" w:rsidRPr="000E4E7F" w:rsidRDefault="00B64786" w:rsidP="00B64786">
      <w:pPr>
        <w:pStyle w:val="PL"/>
        <w:shd w:val="clear" w:color="auto" w:fill="E6E6E6"/>
      </w:pPr>
    </w:p>
    <w:p w14:paraId="457F95D4" w14:textId="77777777" w:rsidR="00B64786" w:rsidRPr="000E4E7F" w:rsidRDefault="00B64786" w:rsidP="00B64786">
      <w:pPr>
        <w:pStyle w:val="PL"/>
        <w:shd w:val="clear" w:color="auto" w:fill="E6E6E6"/>
      </w:pPr>
      <w:r w:rsidRPr="000E4E7F">
        <w:t>SupportedBandCombinationAdd-v1390 ::= SEQUENCE (SIZE (1..maxBandComb-r11)) OF BandCombinationParameters-v1390</w:t>
      </w:r>
    </w:p>
    <w:p w14:paraId="4AA3CE77" w14:textId="77777777" w:rsidR="00B64786" w:rsidRPr="000E4E7F" w:rsidRDefault="00B64786" w:rsidP="00B64786">
      <w:pPr>
        <w:pStyle w:val="PL"/>
        <w:shd w:val="clear" w:color="auto" w:fill="E6E6E6"/>
      </w:pPr>
    </w:p>
    <w:p w14:paraId="09348D04" w14:textId="77777777" w:rsidR="00B64786" w:rsidRPr="000E4E7F" w:rsidRDefault="00B64786" w:rsidP="00B64786">
      <w:pPr>
        <w:pStyle w:val="PL"/>
        <w:shd w:val="clear" w:color="auto" w:fill="E6E6E6"/>
      </w:pPr>
      <w:r w:rsidRPr="000E4E7F">
        <w:t>SupportedBandCombinationAdd-v1430 ::= SEQUENCE (SIZE (1..maxBandComb-r11)) OF BandCombinationParameters-v1430</w:t>
      </w:r>
    </w:p>
    <w:p w14:paraId="40128781" w14:textId="77777777" w:rsidR="00B64786" w:rsidRPr="000E4E7F" w:rsidRDefault="00B64786" w:rsidP="00B64786">
      <w:pPr>
        <w:pStyle w:val="PL"/>
        <w:shd w:val="clear" w:color="auto" w:fill="E6E6E6"/>
      </w:pPr>
    </w:p>
    <w:p w14:paraId="21E52A6B" w14:textId="77777777" w:rsidR="00B64786" w:rsidRPr="000E4E7F" w:rsidRDefault="00B64786" w:rsidP="00B64786">
      <w:pPr>
        <w:pStyle w:val="PL"/>
        <w:shd w:val="pct10" w:color="auto" w:fill="auto"/>
      </w:pPr>
      <w:r w:rsidRPr="000E4E7F">
        <w:t>SupportedBandCombinationAdd-v1450 ::= SEQUENCE (SIZE (1..maxBandComb-r11)) OF BandCombinationParameters-v1450</w:t>
      </w:r>
    </w:p>
    <w:p w14:paraId="6F991A71" w14:textId="77777777" w:rsidR="00B64786" w:rsidRPr="000E4E7F" w:rsidRDefault="00B64786" w:rsidP="00B64786">
      <w:pPr>
        <w:pStyle w:val="PL"/>
        <w:shd w:val="pct10" w:color="auto" w:fill="auto"/>
      </w:pPr>
    </w:p>
    <w:p w14:paraId="5F985D81" w14:textId="77777777" w:rsidR="00B64786" w:rsidRPr="000E4E7F" w:rsidRDefault="00B64786" w:rsidP="00B64786">
      <w:pPr>
        <w:pStyle w:val="PL"/>
        <w:shd w:val="pct10" w:color="auto" w:fill="auto"/>
      </w:pPr>
      <w:r w:rsidRPr="000E4E7F">
        <w:t>SupportedBandCombinationAdd-v1470 ::= SEQUENCE (SIZE (1..maxBandComb-r11)) OF BandCombinationParameters-v1470</w:t>
      </w:r>
    </w:p>
    <w:p w14:paraId="734812D3" w14:textId="77777777" w:rsidR="00B64786" w:rsidRPr="000E4E7F" w:rsidRDefault="00B64786" w:rsidP="00B64786">
      <w:pPr>
        <w:pStyle w:val="PL"/>
        <w:shd w:val="pct10" w:color="auto" w:fill="auto"/>
      </w:pPr>
    </w:p>
    <w:p w14:paraId="2F07173F" w14:textId="77777777" w:rsidR="00B64786" w:rsidRPr="000E4E7F" w:rsidRDefault="00B64786" w:rsidP="00B64786">
      <w:pPr>
        <w:pStyle w:val="PL"/>
        <w:shd w:val="pct10" w:color="auto" w:fill="auto"/>
      </w:pPr>
      <w:r w:rsidRPr="000E4E7F">
        <w:t>SupportedBandCombinationAdd-v14b0 ::= SEQUENCE (SIZE (1..maxBandComb-r11)) OF BandCombinationParameters-v14b0</w:t>
      </w:r>
    </w:p>
    <w:p w14:paraId="3E13A99F" w14:textId="77777777" w:rsidR="00B64786" w:rsidRPr="000E4E7F" w:rsidRDefault="00B64786" w:rsidP="00B64786">
      <w:pPr>
        <w:pStyle w:val="PL"/>
        <w:shd w:val="pct10" w:color="auto" w:fill="auto"/>
      </w:pPr>
    </w:p>
    <w:p w14:paraId="135F1B85" w14:textId="77777777" w:rsidR="00B64786" w:rsidRPr="000E4E7F" w:rsidRDefault="00B64786" w:rsidP="00B64786">
      <w:pPr>
        <w:pStyle w:val="PL"/>
        <w:shd w:val="pct10" w:color="auto" w:fill="auto"/>
      </w:pPr>
      <w:r w:rsidRPr="000E4E7F">
        <w:t>SupportedBandCombinationAdd-v1530 ::= SEQUENCE (SIZE (1..maxBandComb-r11)) OF BandCombinationParameters-v1530</w:t>
      </w:r>
    </w:p>
    <w:p w14:paraId="42AF803A" w14:textId="77777777" w:rsidR="00B64786" w:rsidRPr="000E4E7F" w:rsidRDefault="00B64786" w:rsidP="00B64786">
      <w:pPr>
        <w:pStyle w:val="PL"/>
        <w:shd w:val="pct10" w:color="auto" w:fill="auto"/>
      </w:pPr>
    </w:p>
    <w:p w14:paraId="61D712C6" w14:textId="77777777" w:rsidR="00B64786" w:rsidRPr="000E4E7F" w:rsidRDefault="00B64786" w:rsidP="00B64786">
      <w:pPr>
        <w:pStyle w:val="PL"/>
        <w:shd w:val="clear" w:color="auto" w:fill="E6E6E6"/>
      </w:pPr>
      <w:r w:rsidRPr="000E4E7F">
        <w:t>SupportedBandCombinationReduced-r13 ::=</w:t>
      </w:r>
      <w:r w:rsidRPr="000E4E7F">
        <w:tab/>
        <w:t>SEQUENCE (SIZE (1..maxBandComb-r13)) OF BandCombinationParameters-r13</w:t>
      </w:r>
    </w:p>
    <w:p w14:paraId="12F830BD" w14:textId="77777777" w:rsidR="00B64786" w:rsidRPr="000E4E7F" w:rsidRDefault="00B64786" w:rsidP="00B64786">
      <w:pPr>
        <w:pStyle w:val="PL"/>
        <w:shd w:val="clear" w:color="auto" w:fill="E6E6E6"/>
        <w:tabs>
          <w:tab w:val="clear" w:pos="3456"/>
          <w:tab w:val="left" w:pos="3295"/>
        </w:tabs>
      </w:pPr>
    </w:p>
    <w:p w14:paraId="56729155" w14:textId="77777777" w:rsidR="00B64786" w:rsidRPr="000E4E7F" w:rsidRDefault="00B64786" w:rsidP="00B64786">
      <w:pPr>
        <w:pStyle w:val="PL"/>
        <w:shd w:val="clear" w:color="auto" w:fill="E6E6E6"/>
      </w:pPr>
      <w:r w:rsidRPr="000E4E7F">
        <w:t>SupportedBandCombinationReduced-v1320 ::=</w:t>
      </w:r>
      <w:r w:rsidRPr="000E4E7F">
        <w:tab/>
        <w:t>SEQUENCE (SIZE (1..maxBandComb-r13)) OF BandCombinationParameters-v1320</w:t>
      </w:r>
    </w:p>
    <w:p w14:paraId="043E5F72" w14:textId="77777777" w:rsidR="00B64786" w:rsidRPr="000E4E7F" w:rsidRDefault="00B64786" w:rsidP="00B64786">
      <w:pPr>
        <w:pStyle w:val="PL"/>
        <w:shd w:val="clear" w:color="auto" w:fill="E6E6E6"/>
      </w:pPr>
    </w:p>
    <w:p w14:paraId="67E04BAA" w14:textId="77777777" w:rsidR="00B64786" w:rsidRPr="000E4E7F" w:rsidRDefault="00B64786" w:rsidP="00B64786">
      <w:pPr>
        <w:pStyle w:val="PL"/>
        <w:shd w:val="clear" w:color="auto" w:fill="E6E6E6"/>
      </w:pPr>
      <w:r w:rsidRPr="000E4E7F">
        <w:t>SupportedBandCombinationReduced-v1380 ::=</w:t>
      </w:r>
      <w:r w:rsidRPr="000E4E7F">
        <w:tab/>
        <w:t>SEQUENCE (SIZE (1..maxBandComb-r13)) OF BandCombinationParameters-v1380</w:t>
      </w:r>
    </w:p>
    <w:p w14:paraId="22C39BE4" w14:textId="77777777" w:rsidR="00B64786" w:rsidRPr="000E4E7F" w:rsidRDefault="00B64786" w:rsidP="00B64786">
      <w:pPr>
        <w:pStyle w:val="PL"/>
        <w:shd w:val="clear" w:color="auto" w:fill="E6E6E6"/>
      </w:pPr>
    </w:p>
    <w:p w14:paraId="45403938" w14:textId="77777777" w:rsidR="00B64786" w:rsidRPr="000E4E7F" w:rsidRDefault="00B64786" w:rsidP="00B64786">
      <w:pPr>
        <w:pStyle w:val="PL"/>
        <w:shd w:val="clear" w:color="auto" w:fill="E6E6E6"/>
      </w:pPr>
      <w:r w:rsidRPr="000E4E7F">
        <w:t>SupportedBandCombinationReduced-v1390 ::=</w:t>
      </w:r>
      <w:r w:rsidRPr="000E4E7F">
        <w:tab/>
        <w:t>SEQUENCE (SIZE (1..maxBandComb-r13)) OF BandCombinationParameters-v1390</w:t>
      </w:r>
    </w:p>
    <w:p w14:paraId="4BDFE672" w14:textId="77777777" w:rsidR="00B64786" w:rsidRPr="000E4E7F" w:rsidRDefault="00B64786" w:rsidP="00B64786">
      <w:pPr>
        <w:pStyle w:val="PL"/>
        <w:shd w:val="clear" w:color="auto" w:fill="E6E6E6"/>
        <w:tabs>
          <w:tab w:val="clear" w:pos="3456"/>
          <w:tab w:val="left" w:pos="3295"/>
        </w:tabs>
      </w:pPr>
    </w:p>
    <w:p w14:paraId="679879BB" w14:textId="77777777" w:rsidR="00B64786" w:rsidRPr="000E4E7F" w:rsidRDefault="00B64786" w:rsidP="00B64786">
      <w:pPr>
        <w:pStyle w:val="PL"/>
        <w:shd w:val="clear" w:color="auto" w:fill="E6E6E6"/>
      </w:pPr>
      <w:r w:rsidRPr="000E4E7F">
        <w:t>SupportedBandCombinationReduced-v1430 ::=</w:t>
      </w:r>
      <w:r w:rsidRPr="000E4E7F">
        <w:tab/>
        <w:t>SEQUENCE (SIZE (1..maxBandComb-r13)) OF BandCombinationParameters-v1430</w:t>
      </w:r>
    </w:p>
    <w:p w14:paraId="5F82DE5D" w14:textId="77777777" w:rsidR="00B64786" w:rsidRPr="000E4E7F" w:rsidRDefault="00B64786" w:rsidP="00B64786">
      <w:pPr>
        <w:pStyle w:val="PL"/>
        <w:shd w:val="clear" w:color="auto" w:fill="E6E6E6"/>
      </w:pPr>
    </w:p>
    <w:p w14:paraId="3A99710C" w14:textId="77777777" w:rsidR="00B64786" w:rsidRPr="000E4E7F" w:rsidRDefault="00B64786" w:rsidP="00B64786">
      <w:pPr>
        <w:pStyle w:val="PL"/>
        <w:shd w:val="clear" w:color="auto" w:fill="E6E6E6"/>
      </w:pPr>
      <w:r w:rsidRPr="000E4E7F">
        <w:t>SupportedBandCombinationReduced-v1450 ::=</w:t>
      </w:r>
      <w:r w:rsidRPr="000E4E7F">
        <w:tab/>
        <w:t>SEQUENCE (SIZE (1..maxBandComb-r13)) OF BandCombinationParameters-v1450</w:t>
      </w:r>
    </w:p>
    <w:p w14:paraId="2B92BC57" w14:textId="77777777" w:rsidR="00B64786" w:rsidRPr="000E4E7F" w:rsidRDefault="00B64786" w:rsidP="00B64786">
      <w:pPr>
        <w:pStyle w:val="PL"/>
        <w:shd w:val="clear" w:color="auto" w:fill="E6E6E6"/>
        <w:tabs>
          <w:tab w:val="left" w:pos="3295"/>
        </w:tabs>
      </w:pPr>
    </w:p>
    <w:p w14:paraId="37502D6C" w14:textId="77777777" w:rsidR="00B64786" w:rsidRPr="000E4E7F" w:rsidRDefault="00B64786" w:rsidP="00B64786">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19EB5D95" w14:textId="77777777" w:rsidR="00B64786" w:rsidRPr="000E4E7F" w:rsidRDefault="00B64786" w:rsidP="00B64786">
      <w:pPr>
        <w:pStyle w:val="PL"/>
        <w:shd w:val="clear" w:color="auto" w:fill="E6E6E6"/>
        <w:tabs>
          <w:tab w:val="clear" w:pos="3456"/>
          <w:tab w:val="left" w:pos="3295"/>
        </w:tabs>
      </w:pPr>
    </w:p>
    <w:p w14:paraId="7571CC55" w14:textId="77777777" w:rsidR="00B64786" w:rsidRPr="000E4E7F" w:rsidRDefault="00B64786" w:rsidP="00B64786">
      <w:pPr>
        <w:pStyle w:val="PL"/>
        <w:shd w:val="clear" w:color="auto" w:fill="E6E6E6"/>
      </w:pPr>
      <w:r w:rsidRPr="000E4E7F">
        <w:t>SupportedBandCombinationReduced-v14b0 ::=</w:t>
      </w:r>
      <w:r w:rsidRPr="000E4E7F">
        <w:tab/>
        <w:t>SEQUENCE (SIZE (1..maxBandComb-r13)) OF BandCombinationParameters-v14b0</w:t>
      </w:r>
    </w:p>
    <w:p w14:paraId="29B8C35B" w14:textId="77777777" w:rsidR="00B64786" w:rsidRPr="000E4E7F" w:rsidRDefault="00B64786" w:rsidP="00B64786">
      <w:pPr>
        <w:pStyle w:val="PL"/>
        <w:shd w:val="clear" w:color="auto" w:fill="E6E6E6"/>
        <w:tabs>
          <w:tab w:val="left" w:pos="3295"/>
        </w:tabs>
      </w:pPr>
    </w:p>
    <w:p w14:paraId="302B31E2" w14:textId="77777777" w:rsidR="00B64786" w:rsidRPr="000E4E7F" w:rsidRDefault="00B64786" w:rsidP="00B64786">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04256AF2" w14:textId="77777777" w:rsidR="00B64786" w:rsidRPr="000E4E7F" w:rsidRDefault="00B64786" w:rsidP="00B64786">
      <w:pPr>
        <w:pStyle w:val="PL"/>
        <w:shd w:val="clear" w:color="auto" w:fill="E6E6E6"/>
        <w:tabs>
          <w:tab w:val="clear" w:pos="3456"/>
          <w:tab w:val="left" w:pos="3295"/>
        </w:tabs>
      </w:pPr>
    </w:p>
    <w:p w14:paraId="2A84701A" w14:textId="77777777" w:rsidR="00B64786" w:rsidRPr="000E4E7F" w:rsidRDefault="00B64786" w:rsidP="00B64786">
      <w:pPr>
        <w:pStyle w:val="PL"/>
        <w:shd w:val="clear" w:color="auto" w:fill="E6E6E6"/>
      </w:pPr>
      <w:r w:rsidRPr="000E4E7F">
        <w:t>BandCombinationParameters-r10 ::= SEQUENCE (SIZE (1..maxSimultaneousBands-r10)) OF BandParameters-r10</w:t>
      </w:r>
    </w:p>
    <w:p w14:paraId="35CD530A" w14:textId="77777777" w:rsidR="00B64786" w:rsidRPr="000E4E7F" w:rsidRDefault="00B64786" w:rsidP="00B64786">
      <w:pPr>
        <w:pStyle w:val="PL"/>
        <w:shd w:val="clear" w:color="auto" w:fill="E6E6E6"/>
      </w:pPr>
    </w:p>
    <w:p w14:paraId="20F765F3" w14:textId="77777777" w:rsidR="00B64786" w:rsidRPr="000E4E7F" w:rsidRDefault="00B64786" w:rsidP="00B64786">
      <w:pPr>
        <w:pStyle w:val="PL"/>
        <w:shd w:val="clear" w:color="auto" w:fill="E6E6E6"/>
      </w:pPr>
      <w:r w:rsidRPr="000E4E7F">
        <w:t>BandCombinationParametersExt-r10 ::= SEQUENCE {</w:t>
      </w:r>
    </w:p>
    <w:p w14:paraId="4E0EE169" w14:textId="77777777" w:rsidR="00B64786" w:rsidRPr="000E4E7F" w:rsidRDefault="00B64786" w:rsidP="00B64786">
      <w:pPr>
        <w:pStyle w:val="PL"/>
        <w:shd w:val="clear" w:color="auto" w:fill="E6E6E6"/>
      </w:pPr>
      <w:r w:rsidRPr="000E4E7F">
        <w:tab/>
        <w:t>supportedBandwidthCombinationSet-r10</w:t>
      </w:r>
      <w:r w:rsidRPr="000E4E7F">
        <w:tab/>
        <w:t>SupportedBandwidthCombinationSet-r10</w:t>
      </w:r>
      <w:r w:rsidRPr="000E4E7F">
        <w:tab/>
        <w:t>OPTIONAL</w:t>
      </w:r>
    </w:p>
    <w:p w14:paraId="2BEA5396" w14:textId="77777777" w:rsidR="00B64786" w:rsidRPr="000E4E7F" w:rsidRDefault="00B64786" w:rsidP="00B64786">
      <w:pPr>
        <w:pStyle w:val="PL"/>
        <w:shd w:val="clear" w:color="auto" w:fill="E6E6E6"/>
      </w:pPr>
      <w:r w:rsidRPr="000E4E7F">
        <w:t>}</w:t>
      </w:r>
    </w:p>
    <w:p w14:paraId="57955E2F" w14:textId="77777777" w:rsidR="00B64786" w:rsidRPr="000E4E7F" w:rsidRDefault="00B64786" w:rsidP="00B64786">
      <w:pPr>
        <w:pStyle w:val="PL"/>
        <w:shd w:val="clear" w:color="auto" w:fill="E6E6E6"/>
      </w:pPr>
    </w:p>
    <w:p w14:paraId="184B0FDC" w14:textId="77777777" w:rsidR="00B64786" w:rsidRPr="000E4E7F" w:rsidRDefault="00B64786" w:rsidP="00B64786">
      <w:pPr>
        <w:pStyle w:val="PL"/>
        <w:shd w:val="clear" w:color="auto" w:fill="E6E6E6"/>
      </w:pPr>
      <w:r w:rsidRPr="000E4E7F">
        <w:t>BandCombinationParameters-v1090 ::= SEQUENCE (SIZE (1..maxSimultaneousBands-r10)) OF BandParameters-v1090</w:t>
      </w:r>
    </w:p>
    <w:p w14:paraId="12AC3C26" w14:textId="77777777" w:rsidR="00B64786" w:rsidRPr="000E4E7F" w:rsidRDefault="00B64786" w:rsidP="00B64786">
      <w:pPr>
        <w:pStyle w:val="PL"/>
        <w:shd w:val="clear" w:color="auto" w:fill="E6E6E6"/>
      </w:pPr>
    </w:p>
    <w:p w14:paraId="748C2D62" w14:textId="77777777" w:rsidR="00B64786" w:rsidRPr="000E4E7F" w:rsidRDefault="00B64786" w:rsidP="00B64786">
      <w:pPr>
        <w:pStyle w:val="PL"/>
        <w:shd w:val="clear" w:color="auto" w:fill="E6E6E6"/>
      </w:pPr>
      <w:r w:rsidRPr="000E4E7F">
        <w:t>BandCombinationParameters-v10i0::= SEQUENCE {</w:t>
      </w:r>
    </w:p>
    <w:p w14:paraId="40B5EF8E" w14:textId="77777777" w:rsidR="00B64786" w:rsidRPr="000E4E7F" w:rsidRDefault="00B64786" w:rsidP="00B64786">
      <w:pPr>
        <w:pStyle w:val="PL"/>
        <w:shd w:val="clear" w:color="auto" w:fill="E6E6E6"/>
      </w:pPr>
      <w:r w:rsidRPr="000E4E7F">
        <w:tab/>
        <w:t>bandParameterList-v10i0</w:t>
      </w:r>
      <w:r w:rsidRPr="000E4E7F">
        <w:tab/>
      </w:r>
      <w:r w:rsidRPr="000E4E7F">
        <w:tab/>
      </w:r>
      <w:r w:rsidRPr="000E4E7F">
        <w:tab/>
        <w:t>SEQUENCE (SIZE (1..maxSimultaneousBands-r10)) OF</w:t>
      </w:r>
    </w:p>
    <w:p w14:paraId="1EB3E43E" w14:textId="77777777" w:rsidR="00B64786" w:rsidRPr="000E4E7F" w:rsidRDefault="00B64786" w:rsidP="00B64786">
      <w:pPr>
        <w:pStyle w:val="PL"/>
        <w:shd w:val="clear" w:color="auto" w:fill="E6E6E6"/>
      </w:pPr>
      <w:r w:rsidRPr="000E4E7F">
        <w:tab/>
      </w:r>
      <w:r w:rsidRPr="000E4E7F">
        <w:tab/>
      </w:r>
      <w:r w:rsidRPr="000E4E7F">
        <w:tab/>
        <w:t>BandParameters-v10i0</w:t>
      </w:r>
      <w:r w:rsidRPr="000E4E7F">
        <w:tab/>
        <w:t>OPTIONAL</w:t>
      </w:r>
    </w:p>
    <w:p w14:paraId="7647E733" w14:textId="77777777" w:rsidR="00B64786" w:rsidRPr="000E4E7F" w:rsidRDefault="00B64786" w:rsidP="00B64786">
      <w:pPr>
        <w:pStyle w:val="PL"/>
        <w:shd w:val="clear" w:color="auto" w:fill="E6E6E6"/>
      </w:pPr>
      <w:r w:rsidRPr="000E4E7F">
        <w:t>}</w:t>
      </w:r>
    </w:p>
    <w:p w14:paraId="3F7D9713" w14:textId="77777777" w:rsidR="00B64786" w:rsidRPr="000E4E7F" w:rsidRDefault="00B64786" w:rsidP="00B64786">
      <w:pPr>
        <w:pStyle w:val="PL"/>
        <w:shd w:val="clear" w:color="auto" w:fill="E6E6E6"/>
      </w:pPr>
    </w:p>
    <w:p w14:paraId="50197E01" w14:textId="77777777" w:rsidR="00B64786" w:rsidRPr="000E4E7F" w:rsidRDefault="00B64786" w:rsidP="00B64786">
      <w:pPr>
        <w:pStyle w:val="PL"/>
        <w:shd w:val="clear" w:color="auto" w:fill="E6E6E6"/>
      </w:pPr>
      <w:r w:rsidRPr="000E4E7F">
        <w:t>BandCombinationParameters-v1130 ::=</w:t>
      </w:r>
      <w:r w:rsidRPr="000E4E7F">
        <w:tab/>
        <w:t>SEQUENCE {</w:t>
      </w:r>
    </w:p>
    <w:p w14:paraId="7D03DEDA" w14:textId="77777777" w:rsidR="00B64786" w:rsidRPr="000E4E7F" w:rsidRDefault="00B64786" w:rsidP="00B64786">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18894004" w14:textId="77777777" w:rsidR="00B64786" w:rsidRPr="000E4E7F" w:rsidRDefault="00B64786" w:rsidP="00B64786">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469A5CE" w14:textId="77777777" w:rsidR="00B64786" w:rsidRPr="000E4E7F" w:rsidRDefault="00B64786" w:rsidP="00B64786">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440AAD32" w14:textId="77777777" w:rsidR="00B64786" w:rsidRPr="000E4E7F" w:rsidRDefault="00B64786" w:rsidP="00B64786">
      <w:pPr>
        <w:pStyle w:val="PL"/>
        <w:shd w:val="clear" w:color="auto" w:fill="E6E6E6"/>
      </w:pPr>
      <w:r w:rsidRPr="000E4E7F">
        <w:tab/>
        <w:t>...</w:t>
      </w:r>
    </w:p>
    <w:p w14:paraId="68A33D70" w14:textId="77777777" w:rsidR="00B64786" w:rsidRPr="000E4E7F" w:rsidRDefault="00B64786" w:rsidP="00B64786">
      <w:pPr>
        <w:pStyle w:val="PL"/>
        <w:shd w:val="clear" w:color="auto" w:fill="E6E6E6"/>
      </w:pPr>
      <w:r w:rsidRPr="000E4E7F">
        <w:t>}</w:t>
      </w:r>
    </w:p>
    <w:p w14:paraId="5978EF91" w14:textId="77777777" w:rsidR="00B64786" w:rsidRPr="000E4E7F" w:rsidRDefault="00B64786" w:rsidP="00B64786">
      <w:pPr>
        <w:pStyle w:val="PL"/>
        <w:shd w:val="clear" w:color="auto" w:fill="E6E6E6"/>
      </w:pPr>
    </w:p>
    <w:p w14:paraId="0F8B6D83" w14:textId="77777777" w:rsidR="00B64786" w:rsidRPr="000E4E7F" w:rsidRDefault="00B64786" w:rsidP="00B64786">
      <w:pPr>
        <w:pStyle w:val="PL"/>
        <w:shd w:val="clear" w:color="auto" w:fill="E6E6E6"/>
      </w:pPr>
      <w:r w:rsidRPr="000E4E7F">
        <w:t>BandCombinationParameters-r11 ::=</w:t>
      </w:r>
      <w:r w:rsidRPr="000E4E7F">
        <w:tab/>
        <w:t>SEQUENCE {</w:t>
      </w:r>
    </w:p>
    <w:p w14:paraId="72F4FA47" w14:textId="77777777" w:rsidR="00B64786" w:rsidRPr="000E4E7F" w:rsidRDefault="00B64786" w:rsidP="00B64786">
      <w:pPr>
        <w:pStyle w:val="PL"/>
        <w:shd w:val="clear" w:color="auto" w:fill="E6E6E6"/>
      </w:pPr>
      <w:r w:rsidRPr="000E4E7F">
        <w:tab/>
        <w:t>bandParameterList-r11</w:t>
      </w:r>
      <w:r w:rsidRPr="000E4E7F">
        <w:tab/>
      </w:r>
      <w:r w:rsidRPr="000E4E7F">
        <w:tab/>
      </w:r>
      <w:r w:rsidRPr="000E4E7F">
        <w:tab/>
        <w:t>SEQUENCE (SIZE (1..maxSimultaneousBands-r10)) OF</w:t>
      </w:r>
    </w:p>
    <w:p w14:paraId="3B325EC5" w14:textId="77777777" w:rsidR="00B64786" w:rsidRPr="000E4E7F" w:rsidRDefault="00B64786" w:rsidP="00B64786">
      <w:pPr>
        <w:pStyle w:val="PL"/>
        <w:shd w:val="clear" w:color="auto" w:fill="E6E6E6"/>
      </w:pPr>
      <w:r w:rsidRPr="000E4E7F">
        <w:tab/>
      </w:r>
      <w:r w:rsidRPr="000E4E7F">
        <w:tab/>
      </w:r>
      <w:r w:rsidRPr="000E4E7F">
        <w:tab/>
        <w:t>BandParameters-r11,</w:t>
      </w:r>
    </w:p>
    <w:p w14:paraId="166A717A" w14:textId="77777777" w:rsidR="00B64786" w:rsidRPr="000E4E7F" w:rsidRDefault="00B64786" w:rsidP="00B64786">
      <w:pPr>
        <w:pStyle w:val="PL"/>
        <w:shd w:val="clear" w:color="auto" w:fill="E6E6E6"/>
      </w:pPr>
      <w:r w:rsidRPr="000E4E7F">
        <w:tab/>
        <w:t>supportedBandwidthCombinationSet-r11</w:t>
      </w:r>
      <w:r w:rsidRPr="000E4E7F">
        <w:tab/>
        <w:t>SupportedBandwidthCombinationSet-r10</w:t>
      </w:r>
      <w:r w:rsidRPr="000E4E7F">
        <w:tab/>
        <w:t>OPTIONAL,</w:t>
      </w:r>
    </w:p>
    <w:p w14:paraId="0C901ADB" w14:textId="77777777" w:rsidR="00B64786" w:rsidRPr="000E4E7F" w:rsidRDefault="00B64786" w:rsidP="00B64786">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0F630C9E" w14:textId="77777777" w:rsidR="00B64786" w:rsidRPr="000E4E7F" w:rsidRDefault="00B64786" w:rsidP="00B64786">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5E7C0B2" w14:textId="77777777" w:rsidR="00B64786" w:rsidRPr="000E4E7F" w:rsidRDefault="00B64786" w:rsidP="00B64786">
      <w:pPr>
        <w:pStyle w:val="PL"/>
        <w:shd w:val="clear" w:color="auto" w:fill="E6E6E6"/>
      </w:pPr>
      <w:r w:rsidRPr="000E4E7F">
        <w:tab/>
        <w:t>bandInfoEUTRA-r11</w:t>
      </w:r>
      <w:r w:rsidRPr="000E4E7F">
        <w:tab/>
      </w:r>
      <w:r w:rsidRPr="000E4E7F">
        <w:tab/>
      </w:r>
      <w:r w:rsidRPr="000E4E7F">
        <w:tab/>
      </w:r>
      <w:r w:rsidRPr="000E4E7F">
        <w:tab/>
        <w:t>BandInfoEUTRA,</w:t>
      </w:r>
    </w:p>
    <w:p w14:paraId="06D84874" w14:textId="77777777" w:rsidR="00B64786" w:rsidRPr="000E4E7F" w:rsidRDefault="00B64786" w:rsidP="00B64786">
      <w:pPr>
        <w:pStyle w:val="PL"/>
        <w:shd w:val="clear" w:color="auto" w:fill="E6E6E6"/>
      </w:pPr>
      <w:r w:rsidRPr="000E4E7F">
        <w:tab/>
        <w:t>...</w:t>
      </w:r>
    </w:p>
    <w:p w14:paraId="3260512C" w14:textId="77777777" w:rsidR="00B64786" w:rsidRPr="000E4E7F" w:rsidRDefault="00B64786" w:rsidP="00B64786">
      <w:pPr>
        <w:pStyle w:val="PL"/>
        <w:shd w:val="clear" w:color="auto" w:fill="E6E6E6"/>
      </w:pPr>
      <w:r w:rsidRPr="000E4E7F">
        <w:t>}</w:t>
      </w:r>
    </w:p>
    <w:p w14:paraId="3416E651" w14:textId="77777777" w:rsidR="00B64786" w:rsidRPr="000E4E7F" w:rsidRDefault="00B64786" w:rsidP="00B64786">
      <w:pPr>
        <w:pStyle w:val="PL"/>
        <w:shd w:val="clear" w:color="auto" w:fill="E6E6E6"/>
      </w:pPr>
    </w:p>
    <w:p w14:paraId="6D8E8964" w14:textId="77777777" w:rsidR="00B64786" w:rsidRPr="000E4E7F" w:rsidRDefault="00B64786" w:rsidP="00B64786">
      <w:pPr>
        <w:pStyle w:val="PL"/>
        <w:shd w:val="clear" w:color="auto" w:fill="E6E6E6"/>
      </w:pPr>
      <w:r w:rsidRPr="000E4E7F">
        <w:t>BandCombinationParameters-v1250::= SEQUENCE {</w:t>
      </w:r>
    </w:p>
    <w:p w14:paraId="1039A49D" w14:textId="77777777" w:rsidR="00B64786" w:rsidRPr="000E4E7F" w:rsidRDefault="00B64786" w:rsidP="00B64786">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0E6CC213" w14:textId="77777777" w:rsidR="00B64786" w:rsidRPr="000E4E7F" w:rsidRDefault="00B64786" w:rsidP="00B64786">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7D5E1EBA" w14:textId="77777777" w:rsidR="00B64786" w:rsidRPr="000E4E7F" w:rsidRDefault="00B64786" w:rsidP="00B64786">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1ECDBEE2" w14:textId="77777777" w:rsidR="00B64786" w:rsidRPr="000E4E7F" w:rsidRDefault="00B64786" w:rsidP="00B64786">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56209A93" w14:textId="77777777" w:rsidR="00B64786" w:rsidRPr="000E4E7F" w:rsidRDefault="00B64786" w:rsidP="00B64786">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3BD6D544" w14:textId="77777777" w:rsidR="00B64786" w:rsidRPr="000E4E7F" w:rsidRDefault="00B64786" w:rsidP="00B64786">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3BC05FB4" w14:textId="77777777" w:rsidR="00B64786" w:rsidRPr="000E4E7F" w:rsidRDefault="00B64786" w:rsidP="00B64786">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5E24599A" w14:textId="77777777" w:rsidR="00B64786" w:rsidRPr="000E4E7F" w:rsidRDefault="00B64786" w:rsidP="00B64786">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338E4149" w14:textId="77777777" w:rsidR="00B64786" w:rsidRPr="000E4E7F" w:rsidRDefault="00B64786" w:rsidP="00B64786">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736B6D46" w14:textId="77777777" w:rsidR="00B64786" w:rsidRPr="000E4E7F" w:rsidRDefault="00B64786" w:rsidP="00B64786">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7B4C1BE0" w14:textId="77777777" w:rsidR="00B64786" w:rsidRPr="000E4E7F" w:rsidRDefault="00B64786" w:rsidP="00B64786">
      <w:pPr>
        <w:pStyle w:val="PL"/>
        <w:shd w:val="clear" w:color="auto" w:fill="E6E6E6"/>
      </w:pPr>
      <w:r w:rsidRPr="000E4E7F">
        <w:rPr>
          <w:rFonts w:eastAsia="SimSun"/>
        </w:rPr>
        <w:tab/>
      </w:r>
      <w:r w:rsidRPr="000E4E7F">
        <w:t>...</w:t>
      </w:r>
    </w:p>
    <w:p w14:paraId="31D64D8C" w14:textId="77777777" w:rsidR="00B64786" w:rsidRPr="000E4E7F" w:rsidRDefault="00B64786" w:rsidP="00B64786">
      <w:pPr>
        <w:pStyle w:val="PL"/>
        <w:shd w:val="clear" w:color="auto" w:fill="E6E6E6"/>
      </w:pPr>
      <w:r w:rsidRPr="000E4E7F">
        <w:t>}</w:t>
      </w:r>
    </w:p>
    <w:p w14:paraId="0569C05D" w14:textId="77777777" w:rsidR="00B64786" w:rsidRPr="000E4E7F" w:rsidRDefault="00B64786" w:rsidP="00B64786">
      <w:pPr>
        <w:pStyle w:val="PL"/>
        <w:shd w:val="clear" w:color="auto" w:fill="E6E6E6"/>
      </w:pPr>
    </w:p>
    <w:p w14:paraId="450574B8" w14:textId="77777777" w:rsidR="00B64786" w:rsidRPr="000E4E7F" w:rsidRDefault="00B64786" w:rsidP="00B64786">
      <w:pPr>
        <w:pStyle w:val="PL"/>
        <w:shd w:val="clear" w:color="auto" w:fill="E6E6E6"/>
      </w:pPr>
      <w:r w:rsidRPr="000E4E7F">
        <w:t>BandCombinationParameters-v1270 ::= SEQUENCE {</w:t>
      </w:r>
    </w:p>
    <w:p w14:paraId="7D5B94E0" w14:textId="77777777" w:rsidR="00B64786" w:rsidRPr="000E4E7F" w:rsidRDefault="00B64786" w:rsidP="00B64786">
      <w:pPr>
        <w:pStyle w:val="PL"/>
        <w:shd w:val="clear" w:color="auto" w:fill="E6E6E6"/>
      </w:pPr>
      <w:r w:rsidRPr="000E4E7F">
        <w:tab/>
        <w:t>bandParameterList-v1270</w:t>
      </w:r>
      <w:r w:rsidRPr="000E4E7F">
        <w:tab/>
      </w:r>
      <w:r w:rsidRPr="000E4E7F">
        <w:tab/>
      </w:r>
      <w:r w:rsidRPr="000E4E7F">
        <w:tab/>
        <w:t>SEQUENCE (SIZE (1..maxSimultaneousBands-r10)) OF</w:t>
      </w:r>
    </w:p>
    <w:p w14:paraId="3D6B5401" w14:textId="77777777" w:rsidR="00B64786" w:rsidRPr="000E4E7F" w:rsidRDefault="00B64786" w:rsidP="00B64786">
      <w:pPr>
        <w:pStyle w:val="PL"/>
        <w:shd w:val="clear" w:color="auto" w:fill="E6E6E6"/>
      </w:pPr>
      <w:r w:rsidRPr="000E4E7F">
        <w:tab/>
      </w:r>
      <w:r w:rsidRPr="000E4E7F">
        <w:tab/>
      </w:r>
      <w:r w:rsidRPr="000E4E7F">
        <w:tab/>
        <w:t>BandParameters-v1270</w:t>
      </w:r>
      <w:r w:rsidRPr="000E4E7F">
        <w:tab/>
      </w:r>
      <w:r w:rsidRPr="000E4E7F">
        <w:tab/>
        <w:t>OPTIONAL</w:t>
      </w:r>
    </w:p>
    <w:p w14:paraId="5982834D" w14:textId="77777777" w:rsidR="00B64786" w:rsidRPr="000E4E7F" w:rsidRDefault="00B64786" w:rsidP="00B64786">
      <w:pPr>
        <w:pStyle w:val="PL"/>
        <w:shd w:val="clear" w:color="auto" w:fill="E6E6E6"/>
      </w:pPr>
      <w:r w:rsidRPr="000E4E7F">
        <w:t>}</w:t>
      </w:r>
    </w:p>
    <w:p w14:paraId="7EF4121C" w14:textId="77777777" w:rsidR="00B64786" w:rsidRPr="000E4E7F" w:rsidRDefault="00B64786" w:rsidP="00B64786">
      <w:pPr>
        <w:pStyle w:val="PL"/>
        <w:shd w:val="clear" w:color="auto" w:fill="E6E6E6"/>
      </w:pPr>
    </w:p>
    <w:p w14:paraId="7467C703" w14:textId="77777777" w:rsidR="00B64786" w:rsidRPr="000E4E7F" w:rsidRDefault="00B64786" w:rsidP="00B64786">
      <w:pPr>
        <w:pStyle w:val="PL"/>
        <w:shd w:val="clear" w:color="auto" w:fill="E6E6E6"/>
        <w:tabs>
          <w:tab w:val="clear" w:pos="3456"/>
          <w:tab w:val="left" w:pos="3295"/>
        </w:tabs>
      </w:pPr>
      <w:r w:rsidRPr="000E4E7F">
        <w:t>BandCombinationParameters-r13 ::=</w:t>
      </w:r>
      <w:r w:rsidRPr="000E4E7F">
        <w:tab/>
        <w:t>SEQUENCE {</w:t>
      </w:r>
    </w:p>
    <w:p w14:paraId="4C4AAE42" w14:textId="77777777" w:rsidR="00B64786" w:rsidRPr="000E4E7F" w:rsidRDefault="00B64786" w:rsidP="00B64786">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680BF0AB" w14:textId="77777777" w:rsidR="00B64786" w:rsidRPr="000E4E7F" w:rsidRDefault="00B64786" w:rsidP="00B64786">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2D1CB008" w14:textId="77777777" w:rsidR="00B64786" w:rsidRPr="000E4E7F" w:rsidRDefault="00B64786" w:rsidP="00B64786">
      <w:pPr>
        <w:pStyle w:val="PL"/>
        <w:shd w:val="clear" w:color="auto" w:fill="E6E6E6"/>
      </w:pPr>
      <w:r w:rsidRPr="000E4E7F">
        <w:tab/>
        <w:t>supportedBandwidthCombinationSet-r13</w:t>
      </w:r>
      <w:r w:rsidRPr="000E4E7F">
        <w:tab/>
        <w:t>SupportedBandwidthCombinationSet-r10</w:t>
      </w:r>
      <w:r w:rsidRPr="000E4E7F">
        <w:tab/>
        <w:t>OPTIONAL,</w:t>
      </w:r>
    </w:p>
    <w:p w14:paraId="4099E990" w14:textId="77777777" w:rsidR="00B64786" w:rsidRPr="000E4E7F" w:rsidRDefault="00B64786" w:rsidP="00B64786">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6BA21E2A" w14:textId="77777777" w:rsidR="00B64786" w:rsidRPr="000E4E7F" w:rsidRDefault="00B64786" w:rsidP="00B64786">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456C1DD4" w14:textId="77777777" w:rsidR="00B64786" w:rsidRPr="000E4E7F" w:rsidRDefault="00B64786" w:rsidP="00B64786">
      <w:pPr>
        <w:pStyle w:val="PL"/>
        <w:shd w:val="clear" w:color="auto" w:fill="E6E6E6"/>
      </w:pPr>
      <w:r w:rsidRPr="000E4E7F">
        <w:tab/>
        <w:t>bandInfoEUTRA-r13</w:t>
      </w:r>
      <w:r w:rsidRPr="000E4E7F">
        <w:tab/>
      </w:r>
      <w:r w:rsidRPr="000E4E7F">
        <w:tab/>
      </w:r>
      <w:r w:rsidRPr="000E4E7F">
        <w:tab/>
      </w:r>
      <w:r w:rsidRPr="000E4E7F">
        <w:tab/>
        <w:t>BandInfoEUTRA,</w:t>
      </w:r>
    </w:p>
    <w:p w14:paraId="5FC12F7F" w14:textId="77777777" w:rsidR="00B64786" w:rsidRPr="000E4E7F" w:rsidRDefault="00B64786" w:rsidP="00B64786">
      <w:pPr>
        <w:pStyle w:val="PL"/>
        <w:shd w:val="clear" w:color="auto" w:fill="E6E6E6"/>
      </w:pPr>
      <w:r w:rsidRPr="000E4E7F">
        <w:tab/>
        <w:t>dc-Support-r13</w:t>
      </w:r>
      <w:r w:rsidRPr="000E4E7F">
        <w:tab/>
      </w:r>
      <w:r w:rsidRPr="000E4E7F">
        <w:tab/>
      </w:r>
      <w:r w:rsidRPr="000E4E7F">
        <w:tab/>
      </w:r>
      <w:r w:rsidRPr="000E4E7F">
        <w:tab/>
      </w:r>
      <w:r w:rsidRPr="000E4E7F">
        <w:tab/>
        <w:t>SEQUENCE {</w:t>
      </w:r>
    </w:p>
    <w:p w14:paraId="1148010B" w14:textId="77777777" w:rsidR="00B64786" w:rsidRPr="000E4E7F" w:rsidRDefault="00B64786" w:rsidP="00B64786">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125CB7AC" w14:textId="77777777" w:rsidR="00B64786" w:rsidRPr="000E4E7F" w:rsidRDefault="00B64786" w:rsidP="00B64786">
      <w:pPr>
        <w:pStyle w:val="PL"/>
        <w:shd w:val="clear" w:color="auto" w:fill="E6E6E6"/>
      </w:pPr>
      <w:r w:rsidRPr="000E4E7F">
        <w:lastRenderedPageBreak/>
        <w:tab/>
      </w:r>
      <w:r w:rsidRPr="000E4E7F">
        <w:tab/>
        <w:t>supportedCellGrouping-r13</w:t>
      </w:r>
      <w:r w:rsidRPr="000E4E7F">
        <w:tab/>
      </w:r>
      <w:r w:rsidRPr="000E4E7F">
        <w:tab/>
        <w:t>CHOICE {</w:t>
      </w:r>
    </w:p>
    <w:p w14:paraId="09FF0F90" w14:textId="77777777" w:rsidR="00B64786" w:rsidRPr="000E4E7F" w:rsidRDefault="00B64786" w:rsidP="00B64786">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1904C522" w14:textId="77777777" w:rsidR="00B64786" w:rsidRPr="000E4E7F" w:rsidRDefault="00B64786" w:rsidP="00B64786">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670B5735" w14:textId="77777777" w:rsidR="00B64786" w:rsidRPr="000E4E7F" w:rsidRDefault="00B64786" w:rsidP="00B64786">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391D6C63" w14:textId="77777777" w:rsidR="00B64786" w:rsidRPr="000E4E7F" w:rsidRDefault="00B64786" w:rsidP="00B64786">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8D3ED87" w14:textId="77777777" w:rsidR="00B64786" w:rsidRPr="000E4E7F" w:rsidRDefault="00B64786" w:rsidP="00B6478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54C2C89" w14:textId="77777777" w:rsidR="00B64786" w:rsidRPr="000E4E7F" w:rsidRDefault="00B64786" w:rsidP="00B64786">
      <w:pPr>
        <w:pStyle w:val="PL"/>
        <w:shd w:val="clear" w:color="auto" w:fill="E6E6E6"/>
      </w:pPr>
      <w:r w:rsidRPr="000E4E7F">
        <w:tab/>
        <w:t>supportedNAICS-2CRS-AP-r13</w:t>
      </w:r>
      <w:r w:rsidRPr="000E4E7F">
        <w:tab/>
      </w:r>
      <w:r w:rsidRPr="000E4E7F">
        <w:tab/>
        <w:t>BIT STRING (SIZE (1..maxNAICS-Entries-r12))</w:t>
      </w:r>
      <w:r w:rsidRPr="000E4E7F">
        <w:tab/>
        <w:t>OPTIONAL,</w:t>
      </w:r>
    </w:p>
    <w:p w14:paraId="46554B1A" w14:textId="77777777" w:rsidR="00B64786" w:rsidRPr="000E4E7F" w:rsidRDefault="00B64786" w:rsidP="00B64786">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512EFB49" w14:textId="77777777" w:rsidR="00B64786" w:rsidRPr="000E4E7F" w:rsidRDefault="00B64786" w:rsidP="00B64786">
      <w:pPr>
        <w:pStyle w:val="PL"/>
        <w:shd w:val="clear" w:color="auto" w:fill="E6E6E6"/>
      </w:pPr>
      <w:r w:rsidRPr="000E4E7F">
        <w:t>}</w:t>
      </w:r>
    </w:p>
    <w:p w14:paraId="126B0D5E" w14:textId="77777777" w:rsidR="00B64786" w:rsidRPr="000E4E7F" w:rsidRDefault="00B64786" w:rsidP="00B64786">
      <w:pPr>
        <w:pStyle w:val="PL"/>
        <w:shd w:val="clear" w:color="auto" w:fill="E6E6E6"/>
      </w:pPr>
    </w:p>
    <w:p w14:paraId="2FEC8D91" w14:textId="77777777" w:rsidR="00B64786" w:rsidRPr="000E4E7F" w:rsidRDefault="00B64786" w:rsidP="00B64786">
      <w:pPr>
        <w:pStyle w:val="PL"/>
        <w:shd w:val="clear" w:color="auto" w:fill="E6E6E6"/>
      </w:pPr>
      <w:r w:rsidRPr="000E4E7F">
        <w:t>BandCombinationParameters-v1320 ::= SEQUENCE {</w:t>
      </w:r>
    </w:p>
    <w:p w14:paraId="20FFB2EB" w14:textId="77777777" w:rsidR="00B64786" w:rsidRPr="000E4E7F" w:rsidRDefault="00B64786" w:rsidP="00B64786">
      <w:pPr>
        <w:pStyle w:val="PL"/>
        <w:shd w:val="clear" w:color="auto" w:fill="E6E6E6"/>
      </w:pPr>
      <w:r w:rsidRPr="000E4E7F">
        <w:tab/>
        <w:t>bandParameterList-v1320</w:t>
      </w:r>
      <w:r w:rsidRPr="000E4E7F">
        <w:tab/>
      </w:r>
      <w:r w:rsidRPr="000E4E7F">
        <w:tab/>
      </w:r>
      <w:r w:rsidRPr="000E4E7F">
        <w:tab/>
        <w:t>SEQUENCE (SIZE (1..maxSimultaneousBands-r10)) OF</w:t>
      </w:r>
    </w:p>
    <w:p w14:paraId="0C7FA08A" w14:textId="77777777" w:rsidR="00B64786" w:rsidRPr="000E4E7F" w:rsidRDefault="00B64786" w:rsidP="00B64786">
      <w:pPr>
        <w:pStyle w:val="PL"/>
        <w:shd w:val="clear" w:color="auto" w:fill="E6E6E6"/>
      </w:pPr>
      <w:r w:rsidRPr="000E4E7F">
        <w:tab/>
      </w:r>
      <w:r w:rsidRPr="000E4E7F">
        <w:tab/>
      </w:r>
      <w:r w:rsidRPr="000E4E7F">
        <w:tab/>
        <w:t>BandParameters-v1320</w:t>
      </w:r>
      <w:r w:rsidRPr="000E4E7F">
        <w:tab/>
      </w:r>
      <w:r w:rsidRPr="000E4E7F">
        <w:tab/>
        <w:t>OPTIONAL,</w:t>
      </w:r>
    </w:p>
    <w:p w14:paraId="173E8655" w14:textId="77777777" w:rsidR="00B64786" w:rsidRPr="000E4E7F" w:rsidRDefault="00B64786" w:rsidP="00B64786">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54B42732" w14:textId="77777777" w:rsidR="00B64786" w:rsidRPr="000E4E7F" w:rsidRDefault="00B64786" w:rsidP="00B64786">
      <w:pPr>
        <w:pStyle w:val="PL"/>
        <w:shd w:val="clear" w:color="auto" w:fill="E6E6E6"/>
      </w:pPr>
      <w:r w:rsidRPr="000E4E7F">
        <w:t>}</w:t>
      </w:r>
    </w:p>
    <w:p w14:paraId="1E508B79" w14:textId="77777777" w:rsidR="00B64786" w:rsidRPr="000E4E7F" w:rsidRDefault="00B64786" w:rsidP="00B64786">
      <w:pPr>
        <w:pStyle w:val="PL"/>
        <w:shd w:val="clear" w:color="auto" w:fill="E6E6E6"/>
      </w:pPr>
    </w:p>
    <w:p w14:paraId="1303606D" w14:textId="77777777" w:rsidR="00B64786" w:rsidRPr="000E4E7F" w:rsidRDefault="00B64786" w:rsidP="00B64786">
      <w:pPr>
        <w:pStyle w:val="PL"/>
        <w:shd w:val="clear" w:color="auto" w:fill="E6E6E6"/>
      </w:pPr>
      <w:r w:rsidRPr="000E4E7F">
        <w:t>BandCombinationParameters-v1380 ::= SEQUENCE {</w:t>
      </w:r>
    </w:p>
    <w:p w14:paraId="0396E34F" w14:textId="77777777" w:rsidR="00B64786" w:rsidRPr="000E4E7F" w:rsidRDefault="00B64786" w:rsidP="00B64786">
      <w:pPr>
        <w:pStyle w:val="PL"/>
        <w:shd w:val="clear" w:color="auto" w:fill="E6E6E6"/>
      </w:pPr>
      <w:r w:rsidRPr="000E4E7F">
        <w:tab/>
        <w:t>bandParameterList-v1380</w:t>
      </w:r>
      <w:r w:rsidRPr="000E4E7F">
        <w:tab/>
      </w:r>
      <w:r w:rsidRPr="000E4E7F">
        <w:tab/>
        <w:t>SEQUENCE (SIZE (1..maxSimultaneousBands-r10)) OF</w:t>
      </w:r>
    </w:p>
    <w:p w14:paraId="4E9AF988" w14:textId="77777777" w:rsidR="00B64786" w:rsidRPr="000E4E7F" w:rsidRDefault="00B64786" w:rsidP="00B64786">
      <w:pPr>
        <w:pStyle w:val="PL"/>
        <w:shd w:val="clear" w:color="auto" w:fill="E6E6E6"/>
      </w:pPr>
      <w:r w:rsidRPr="000E4E7F">
        <w:tab/>
      </w:r>
      <w:r w:rsidRPr="000E4E7F">
        <w:tab/>
      </w:r>
      <w:r w:rsidRPr="000E4E7F">
        <w:tab/>
        <w:t>BandParameters-v1380</w:t>
      </w:r>
      <w:r w:rsidRPr="000E4E7F">
        <w:tab/>
      </w:r>
      <w:r w:rsidRPr="000E4E7F">
        <w:tab/>
        <w:t>OPTIONAL</w:t>
      </w:r>
    </w:p>
    <w:p w14:paraId="2A63BA36" w14:textId="77777777" w:rsidR="00B64786" w:rsidRPr="000E4E7F" w:rsidRDefault="00B64786" w:rsidP="00B64786">
      <w:pPr>
        <w:pStyle w:val="PL"/>
        <w:shd w:val="clear" w:color="auto" w:fill="E6E6E6"/>
      </w:pPr>
      <w:r w:rsidRPr="000E4E7F">
        <w:t>}</w:t>
      </w:r>
    </w:p>
    <w:p w14:paraId="4EEB815C" w14:textId="77777777" w:rsidR="00B64786" w:rsidRPr="000E4E7F" w:rsidRDefault="00B64786" w:rsidP="00B64786">
      <w:pPr>
        <w:pStyle w:val="PL"/>
        <w:shd w:val="clear" w:color="auto" w:fill="E6E6E6"/>
      </w:pPr>
    </w:p>
    <w:p w14:paraId="3BCE74CC" w14:textId="77777777" w:rsidR="00B64786" w:rsidRPr="000E4E7F" w:rsidRDefault="00B64786" w:rsidP="00B64786">
      <w:pPr>
        <w:pStyle w:val="PL"/>
        <w:shd w:val="clear" w:color="auto" w:fill="E6E6E6"/>
      </w:pPr>
      <w:r w:rsidRPr="000E4E7F">
        <w:t>BandCombinationParameters-v1390 ::= SEQUENCE {</w:t>
      </w:r>
    </w:p>
    <w:p w14:paraId="7A638FCC" w14:textId="77777777" w:rsidR="00B64786" w:rsidRPr="000E4E7F" w:rsidRDefault="00B64786" w:rsidP="00B64786">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58906F35" w14:textId="77777777" w:rsidR="00B64786" w:rsidRPr="000E4E7F" w:rsidRDefault="00B64786" w:rsidP="00B64786">
      <w:pPr>
        <w:pStyle w:val="PL"/>
        <w:shd w:val="clear" w:color="auto" w:fill="E6E6E6"/>
      </w:pPr>
      <w:r w:rsidRPr="000E4E7F">
        <w:t>}</w:t>
      </w:r>
    </w:p>
    <w:p w14:paraId="380725E3" w14:textId="77777777" w:rsidR="00B64786" w:rsidRPr="000E4E7F" w:rsidRDefault="00B64786" w:rsidP="00B64786">
      <w:pPr>
        <w:pStyle w:val="PL"/>
        <w:shd w:val="clear" w:color="auto" w:fill="E6E6E6"/>
      </w:pPr>
    </w:p>
    <w:p w14:paraId="054542F2" w14:textId="77777777" w:rsidR="00B64786" w:rsidRPr="000E4E7F" w:rsidRDefault="00B64786" w:rsidP="00B64786">
      <w:pPr>
        <w:pStyle w:val="PL"/>
        <w:shd w:val="clear" w:color="auto" w:fill="E6E6E6"/>
      </w:pPr>
      <w:r w:rsidRPr="000E4E7F">
        <w:t>BandCombinationParameters-v1430 ::= SEQUENCE {</w:t>
      </w:r>
    </w:p>
    <w:p w14:paraId="4D25EA59" w14:textId="77777777" w:rsidR="00B64786" w:rsidRPr="000E4E7F" w:rsidRDefault="00B64786" w:rsidP="00B64786">
      <w:pPr>
        <w:pStyle w:val="PL"/>
        <w:shd w:val="clear" w:color="auto" w:fill="E6E6E6"/>
      </w:pPr>
      <w:r w:rsidRPr="000E4E7F">
        <w:tab/>
        <w:t>bandParameterList-v1430</w:t>
      </w:r>
      <w:r w:rsidRPr="000E4E7F">
        <w:tab/>
      </w:r>
      <w:r w:rsidRPr="000E4E7F">
        <w:tab/>
      </w:r>
      <w:r w:rsidRPr="000E4E7F">
        <w:tab/>
        <w:t>SEQUENCE (SIZE (1..maxSimultaneousBands-r10)) OF</w:t>
      </w:r>
    </w:p>
    <w:p w14:paraId="429C2728" w14:textId="77777777" w:rsidR="00B64786" w:rsidRPr="000E4E7F" w:rsidRDefault="00B64786" w:rsidP="00B64786">
      <w:pPr>
        <w:pStyle w:val="PL"/>
        <w:shd w:val="clear" w:color="auto" w:fill="E6E6E6"/>
      </w:pPr>
      <w:r w:rsidRPr="000E4E7F">
        <w:tab/>
      </w:r>
      <w:r w:rsidRPr="000E4E7F">
        <w:tab/>
      </w:r>
      <w:r w:rsidRPr="000E4E7F">
        <w:tab/>
        <w:t>BandParameters-v1430</w:t>
      </w:r>
      <w:r w:rsidRPr="000E4E7F">
        <w:tab/>
      </w:r>
      <w:r w:rsidRPr="000E4E7F">
        <w:tab/>
        <w:t>OPTIONAL,</w:t>
      </w:r>
    </w:p>
    <w:p w14:paraId="7B9706AA" w14:textId="77777777" w:rsidR="00B64786" w:rsidRPr="000E4E7F" w:rsidRDefault="00B64786" w:rsidP="00B64786">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6BE79F7E" w14:textId="77777777" w:rsidR="00B64786" w:rsidRPr="000E4E7F" w:rsidRDefault="00B64786" w:rsidP="00B64786">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2FDE88CE" w14:textId="77777777" w:rsidR="00B64786" w:rsidRPr="000E4E7F" w:rsidRDefault="00B64786" w:rsidP="00B64786">
      <w:pPr>
        <w:pStyle w:val="PL"/>
        <w:shd w:val="clear" w:color="auto" w:fill="E6E6E6"/>
      </w:pPr>
      <w:r w:rsidRPr="000E4E7F">
        <w:t>}</w:t>
      </w:r>
    </w:p>
    <w:p w14:paraId="07330D33" w14:textId="77777777" w:rsidR="00B64786" w:rsidRPr="000E4E7F" w:rsidRDefault="00B64786" w:rsidP="00B64786">
      <w:pPr>
        <w:pStyle w:val="PL"/>
        <w:shd w:val="clear" w:color="auto" w:fill="E6E6E6"/>
      </w:pPr>
    </w:p>
    <w:p w14:paraId="4C8E0025" w14:textId="77777777" w:rsidR="00B64786" w:rsidRPr="000E4E7F" w:rsidRDefault="00B64786" w:rsidP="00B64786">
      <w:pPr>
        <w:pStyle w:val="PL"/>
        <w:shd w:val="clear" w:color="auto" w:fill="E6E6E6"/>
      </w:pPr>
      <w:r w:rsidRPr="000E4E7F">
        <w:t>BandCombinationParameters-v1450 ::= SEQUENCE {</w:t>
      </w:r>
    </w:p>
    <w:p w14:paraId="7EA86221" w14:textId="77777777" w:rsidR="00B64786" w:rsidRPr="000E4E7F" w:rsidRDefault="00B64786" w:rsidP="00B64786">
      <w:pPr>
        <w:pStyle w:val="PL"/>
        <w:shd w:val="clear" w:color="auto" w:fill="E6E6E6"/>
      </w:pPr>
      <w:r w:rsidRPr="000E4E7F">
        <w:tab/>
        <w:t>bandParameterList-v1450</w:t>
      </w:r>
      <w:r w:rsidRPr="000E4E7F">
        <w:tab/>
      </w:r>
      <w:r w:rsidRPr="000E4E7F">
        <w:tab/>
      </w:r>
      <w:r w:rsidRPr="000E4E7F">
        <w:tab/>
        <w:t>SEQUENCE (SIZE (1..maxSimultaneousBands-r10)) OF</w:t>
      </w:r>
    </w:p>
    <w:p w14:paraId="1CC99243" w14:textId="77777777" w:rsidR="00B64786" w:rsidRPr="000E4E7F" w:rsidRDefault="00B64786" w:rsidP="00B64786">
      <w:pPr>
        <w:pStyle w:val="PL"/>
        <w:shd w:val="clear" w:color="auto" w:fill="E6E6E6"/>
      </w:pPr>
      <w:r w:rsidRPr="000E4E7F">
        <w:tab/>
      </w:r>
      <w:r w:rsidRPr="000E4E7F">
        <w:tab/>
      </w:r>
      <w:r w:rsidRPr="000E4E7F">
        <w:tab/>
        <w:t>BandParameters-v1450</w:t>
      </w:r>
      <w:r w:rsidRPr="000E4E7F">
        <w:tab/>
      </w:r>
      <w:r w:rsidRPr="000E4E7F">
        <w:tab/>
        <w:t>OPTIONAL</w:t>
      </w:r>
    </w:p>
    <w:p w14:paraId="7BFCDAFE" w14:textId="77777777" w:rsidR="00B64786" w:rsidRPr="000E4E7F" w:rsidRDefault="00B64786" w:rsidP="00B64786">
      <w:pPr>
        <w:pStyle w:val="PL"/>
        <w:shd w:val="clear" w:color="auto" w:fill="E6E6E6"/>
      </w:pPr>
      <w:r w:rsidRPr="000E4E7F">
        <w:t>}</w:t>
      </w:r>
    </w:p>
    <w:p w14:paraId="2E6A4D7E" w14:textId="77777777" w:rsidR="00B64786" w:rsidRPr="000E4E7F" w:rsidRDefault="00B64786" w:rsidP="00B64786">
      <w:pPr>
        <w:pStyle w:val="PL"/>
        <w:shd w:val="clear" w:color="auto" w:fill="E6E6E6"/>
      </w:pPr>
    </w:p>
    <w:p w14:paraId="3F2BA122" w14:textId="77777777" w:rsidR="00B64786" w:rsidRPr="000E4E7F" w:rsidRDefault="00B64786" w:rsidP="00B64786">
      <w:pPr>
        <w:pStyle w:val="PL"/>
        <w:shd w:val="clear" w:color="auto" w:fill="E6E6E6"/>
      </w:pPr>
      <w:r w:rsidRPr="000E4E7F">
        <w:t>BandCombinationParameters-v1470 ::= SEQUENCE {</w:t>
      </w:r>
    </w:p>
    <w:p w14:paraId="07D15E56" w14:textId="77777777" w:rsidR="00B64786" w:rsidRPr="000E4E7F" w:rsidRDefault="00B64786" w:rsidP="00B64786">
      <w:pPr>
        <w:pStyle w:val="PL"/>
        <w:shd w:val="clear" w:color="auto" w:fill="E6E6E6"/>
      </w:pPr>
      <w:r w:rsidRPr="000E4E7F">
        <w:tab/>
        <w:t>bandParameterList-v1470</w:t>
      </w:r>
      <w:r w:rsidRPr="000E4E7F">
        <w:tab/>
      </w:r>
      <w:r w:rsidRPr="000E4E7F">
        <w:tab/>
      </w:r>
      <w:r w:rsidRPr="000E4E7F">
        <w:tab/>
        <w:t>SEQUENCE (SIZE (1..maxSimultaneousBands-r10)) OF</w:t>
      </w:r>
    </w:p>
    <w:p w14:paraId="061CB993" w14:textId="77777777" w:rsidR="00B64786" w:rsidRPr="000E4E7F" w:rsidRDefault="00B64786" w:rsidP="00B64786">
      <w:pPr>
        <w:pStyle w:val="PL"/>
        <w:shd w:val="clear" w:color="auto" w:fill="E6E6E6"/>
      </w:pPr>
      <w:r w:rsidRPr="000E4E7F">
        <w:tab/>
      </w:r>
      <w:r w:rsidRPr="000E4E7F">
        <w:tab/>
      </w:r>
      <w:r w:rsidRPr="000E4E7F">
        <w:tab/>
        <w:t>BandParameters-v1470</w:t>
      </w:r>
      <w:r w:rsidRPr="000E4E7F">
        <w:tab/>
      </w:r>
      <w:r w:rsidRPr="000E4E7F">
        <w:tab/>
        <w:t>OPTIONAL,</w:t>
      </w:r>
    </w:p>
    <w:p w14:paraId="1707F5F3" w14:textId="77777777" w:rsidR="00B64786" w:rsidRPr="000E4E7F" w:rsidRDefault="00B64786" w:rsidP="00B64786">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14:paraId="277331F0" w14:textId="77777777" w:rsidR="00B64786" w:rsidRPr="000E4E7F" w:rsidRDefault="00B64786" w:rsidP="00B64786">
      <w:pPr>
        <w:pStyle w:val="PL"/>
        <w:shd w:val="clear" w:color="auto" w:fill="E6E6E6"/>
      </w:pPr>
      <w:r w:rsidRPr="000E4E7F">
        <w:t>}</w:t>
      </w:r>
    </w:p>
    <w:p w14:paraId="094F82AE" w14:textId="77777777" w:rsidR="00B64786" w:rsidRPr="000E4E7F" w:rsidRDefault="00B64786" w:rsidP="00B64786">
      <w:pPr>
        <w:pStyle w:val="PL"/>
        <w:shd w:val="clear" w:color="auto" w:fill="E6E6E6"/>
      </w:pPr>
    </w:p>
    <w:p w14:paraId="4A55136B" w14:textId="77777777" w:rsidR="00B64786" w:rsidRPr="000E4E7F" w:rsidRDefault="00B64786" w:rsidP="00B64786">
      <w:pPr>
        <w:pStyle w:val="PL"/>
        <w:shd w:val="clear" w:color="auto" w:fill="E6E6E6"/>
      </w:pPr>
      <w:r w:rsidRPr="000E4E7F">
        <w:t>BandCombinationParameters-v14b0 ::= SEQUENCE {</w:t>
      </w:r>
    </w:p>
    <w:p w14:paraId="3CD6D147" w14:textId="77777777" w:rsidR="00B64786" w:rsidRPr="000E4E7F" w:rsidRDefault="00B64786" w:rsidP="00B64786">
      <w:pPr>
        <w:pStyle w:val="PL"/>
        <w:shd w:val="clear" w:color="auto" w:fill="E6E6E6"/>
      </w:pPr>
      <w:r w:rsidRPr="000E4E7F">
        <w:tab/>
        <w:t>bandParameterList-v14b0</w:t>
      </w:r>
      <w:r w:rsidRPr="000E4E7F">
        <w:tab/>
      </w:r>
      <w:r w:rsidRPr="000E4E7F">
        <w:tab/>
      </w:r>
      <w:r w:rsidRPr="000E4E7F">
        <w:tab/>
        <w:t>SEQUENCE (SIZE (1..maxSimultaneousBands-r10)) OF</w:t>
      </w:r>
    </w:p>
    <w:p w14:paraId="18276FBB" w14:textId="77777777" w:rsidR="00B64786" w:rsidRPr="000E4E7F" w:rsidRDefault="00B64786" w:rsidP="00B64786">
      <w:pPr>
        <w:pStyle w:val="PL"/>
        <w:shd w:val="clear" w:color="auto" w:fill="E6E6E6"/>
      </w:pPr>
      <w:r w:rsidRPr="000E4E7F">
        <w:tab/>
      </w:r>
      <w:r w:rsidRPr="000E4E7F">
        <w:tab/>
      </w:r>
      <w:r w:rsidRPr="000E4E7F">
        <w:tab/>
        <w:t>BandParameters-v14b0</w:t>
      </w:r>
      <w:r w:rsidRPr="000E4E7F">
        <w:tab/>
      </w:r>
      <w:r w:rsidRPr="000E4E7F">
        <w:tab/>
        <w:t>OPTIONAL</w:t>
      </w:r>
    </w:p>
    <w:p w14:paraId="3BF611BB" w14:textId="77777777" w:rsidR="00B64786" w:rsidRPr="000E4E7F" w:rsidRDefault="00B64786" w:rsidP="00B64786">
      <w:pPr>
        <w:pStyle w:val="PL"/>
        <w:shd w:val="clear" w:color="auto" w:fill="E6E6E6"/>
      </w:pPr>
      <w:r w:rsidRPr="000E4E7F">
        <w:t>}</w:t>
      </w:r>
    </w:p>
    <w:p w14:paraId="6A1300A2" w14:textId="77777777" w:rsidR="00B64786" w:rsidRPr="000E4E7F" w:rsidRDefault="00B64786" w:rsidP="00B64786">
      <w:pPr>
        <w:pStyle w:val="PL"/>
        <w:shd w:val="clear" w:color="auto" w:fill="E6E6E6"/>
      </w:pPr>
    </w:p>
    <w:p w14:paraId="760C2E8D" w14:textId="77777777" w:rsidR="00B64786" w:rsidRPr="000E4E7F" w:rsidRDefault="00B64786" w:rsidP="00B64786">
      <w:pPr>
        <w:pStyle w:val="PL"/>
        <w:shd w:val="pct10" w:color="auto" w:fill="auto"/>
      </w:pPr>
      <w:r w:rsidRPr="000E4E7F">
        <w:t>BandCombinationParameters-v1530 ::= SEQUENCE {</w:t>
      </w:r>
    </w:p>
    <w:p w14:paraId="4C62C00C" w14:textId="77777777" w:rsidR="00B64786" w:rsidRPr="000E4E7F" w:rsidRDefault="00B64786" w:rsidP="00B64786">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036E6AB3" w14:textId="77777777" w:rsidR="00B64786" w:rsidRPr="000E4E7F" w:rsidRDefault="00B64786" w:rsidP="00B64786">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3DFFFC71" w14:textId="77777777" w:rsidR="00B64786" w:rsidRPr="000E4E7F" w:rsidRDefault="00B64786" w:rsidP="00B64786">
      <w:pPr>
        <w:pStyle w:val="PL"/>
        <w:shd w:val="pct10" w:color="auto" w:fill="auto"/>
      </w:pPr>
      <w:r w:rsidRPr="000E4E7F">
        <w:t>}</w:t>
      </w:r>
    </w:p>
    <w:p w14:paraId="2084435C" w14:textId="77777777" w:rsidR="00B64786" w:rsidRPr="000E4E7F" w:rsidRDefault="00B64786" w:rsidP="00B64786">
      <w:pPr>
        <w:pStyle w:val="PL"/>
        <w:shd w:val="pct10" w:color="auto" w:fill="auto"/>
      </w:pPr>
      <w:r w:rsidRPr="000E4E7F">
        <w:t>-- If an additional band combination parameter is defined, which is supported for MR-DC,</w:t>
      </w:r>
    </w:p>
    <w:p w14:paraId="0D18DEC4" w14:textId="77777777" w:rsidR="00B64786" w:rsidRPr="000E4E7F" w:rsidRDefault="00B64786" w:rsidP="00B64786">
      <w:pPr>
        <w:pStyle w:val="PL"/>
        <w:shd w:val="pct10" w:color="auto" w:fill="auto"/>
      </w:pPr>
      <w:r w:rsidRPr="000E4E7F">
        <w:t>--  it shall be defined in the IE CA-ParametersEUTRA in TS 38.331 [82].</w:t>
      </w:r>
    </w:p>
    <w:p w14:paraId="0E26BD7A" w14:textId="77777777" w:rsidR="00B64786" w:rsidRPr="000E4E7F" w:rsidRDefault="00B64786" w:rsidP="00B64786">
      <w:pPr>
        <w:pStyle w:val="PL"/>
        <w:shd w:val="clear" w:color="auto" w:fill="E6E6E6"/>
      </w:pPr>
    </w:p>
    <w:p w14:paraId="7F3FB49A" w14:textId="77777777" w:rsidR="00B64786" w:rsidRPr="000E4E7F" w:rsidRDefault="00B64786" w:rsidP="00B64786">
      <w:pPr>
        <w:pStyle w:val="PL"/>
        <w:shd w:val="clear" w:color="auto" w:fill="E6E6E6"/>
      </w:pPr>
      <w:r w:rsidRPr="000E4E7F">
        <w:t>SupportedBandwidthCombinationSet-r10 ::=</w:t>
      </w:r>
      <w:r w:rsidRPr="000E4E7F">
        <w:tab/>
        <w:t>BIT STRING (SIZE (1..maxBandwidthCombSet-r10))</w:t>
      </w:r>
    </w:p>
    <w:p w14:paraId="4A007C7E" w14:textId="77777777" w:rsidR="00B64786" w:rsidRPr="000E4E7F" w:rsidRDefault="00B64786" w:rsidP="00B64786">
      <w:pPr>
        <w:pStyle w:val="PL"/>
        <w:shd w:val="clear" w:color="auto" w:fill="E6E6E6"/>
      </w:pPr>
    </w:p>
    <w:p w14:paraId="0FB4D40E" w14:textId="77777777" w:rsidR="00B64786" w:rsidRPr="000E4E7F" w:rsidRDefault="00B64786" w:rsidP="00B64786">
      <w:pPr>
        <w:pStyle w:val="PL"/>
        <w:shd w:val="clear" w:color="auto" w:fill="E6E6E6"/>
      </w:pPr>
      <w:r w:rsidRPr="000E4E7F">
        <w:t>BandParameters-r10 ::= SEQUENCE {</w:t>
      </w:r>
    </w:p>
    <w:p w14:paraId="2737CE3E" w14:textId="77777777" w:rsidR="00B64786" w:rsidRPr="000E4E7F" w:rsidRDefault="00B64786" w:rsidP="00B64786">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22EFD9FF" w14:textId="77777777" w:rsidR="00B64786" w:rsidRPr="000E4E7F" w:rsidRDefault="00B64786" w:rsidP="00B64786">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668ACB53" w14:textId="77777777" w:rsidR="00B64786" w:rsidRPr="000E4E7F" w:rsidRDefault="00B64786" w:rsidP="00B64786">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75A71820" w14:textId="77777777" w:rsidR="00B64786" w:rsidRPr="000E4E7F" w:rsidRDefault="00B64786" w:rsidP="00B64786">
      <w:pPr>
        <w:pStyle w:val="PL"/>
        <w:shd w:val="clear" w:color="auto" w:fill="E6E6E6"/>
      </w:pPr>
      <w:r w:rsidRPr="000E4E7F">
        <w:t>}</w:t>
      </w:r>
    </w:p>
    <w:p w14:paraId="26556FD3" w14:textId="77777777" w:rsidR="00B64786" w:rsidRPr="000E4E7F" w:rsidRDefault="00B64786" w:rsidP="00B64786">
      <w:pPr>
        <w:pStyle w:val="PL"/>
        <w:shd w:val="clear" w:color="auto" w:fill="E6E6E6"/>
      </w:pPr>
    </w:p>
    <w:p w14:paraId="36AFB038" w14:textId="77777777" w:rsidR="00B64786" w:rsidRPr="000E4E7F" w:rsidRDefault="00B64786" w:rsidP="00B64786">
      <w:pPr>
        <w:pStyle w:val="PL"/>
        <w:shd w:val="clear" w:color="auto" w:fill="E6E6E6"/>
      </w:pPr>
      <w:r w:rsidRPr="000E4E7F">
        <w:t>BandParameters-v1090 ::= SEQUENCE {</w:t>
      </w:r>
    </w:p>
    <w:p w14:paraId="0D082186" w14:textId="77777777" w:rsidR="00B64786" w:rsidRPr="000E4E7F" w:rsidRDefault="00B64786" w:rsidP="00B64786">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0BFAC89B" w14:textId="77777777" w:rsidR="00B64786" w:rsidRPr="000E4E7F" w:rsidRDefault="00B64786" w:rsidP="00B64786">
      <w:pPr>
        <w:pStyle w:val="PL"/>
        <w:shd w:val="clear" w:color="auto" w:fill="E6E6E6"/>
      </w:pPr>
      <w:r w:rsidRPr="000E4E7F">
        <w:tab/>
        <w:t>...</w:t>
      </w:r>
    </w:p>
    <w:p w14:paraId="2EEE9B41" w14:textId="77777777" w:rsidR="00B64786" w:rsidRPr="000E4E7F" w:rsidRDefault="00B64786" w:rsidP="00B64786">
      <w:pPr>
        <w:pStyle w:val="PL"/>
        <w:shd w:val="clear" w:color="auto" w:fill="E6E6E6"/>
      </w:pPr>
      <w:r w:rsidRPr="000E4E7F">
        <w:t>}</w:t>
      </w:r>
    </w:p>
    <w:p w14:paraId="12C6E841" w14:textId="77777777" w:rsidR="00B64786" w:rsidRPr="000E4E7F" w:rsidRDefault="00B64786" w:rsidP="00B64786">
      <w:pPr>
        <w:pStyle w:val="PL"/>
        <w:shd w:val="clear" w:color="auto" w:fill="E6E6E6"/>
      </w:pPr>
    </w:p>
    <w:p w14:paraId="73C8BEB5" w14:textId="77777777" w:rsidR="00B64786" w:rsidRPr="000E4E7F" w:rsidRDefault="00B64786" w:rsidP="00B64786">
      <w:pPr>
        <w:pStyle w:val="PL"/>
        <w:shd w:val="clear" w:color="auto" w:fill="E6E6E6"/>
      </w:pPr>
      <w:r w:rsidRPr="000E4E7F">
        <w:t>BandParameters-v10i0::= SEQUENCE {</w:t>
      </w:r>
    </w:p>
    <w:p w14:paraId="77490F53" w14:textId="77777777" w:rsidR="00B64786" w:rsidRPr="000E4E7F" w:rsidRDefault="00B64786" w:rsidP="00B64786">
      <w:pPr>
        <w:pStyle w:val="PL"/>
        <w:shd w:val="clear" w:color="auto" w:fill="E6E6E6"/>
      </w:pPr>
      <w:r w:rsidRPr="000E4E7F">
        <w:tab/>
        <w:t>bandParametersDL-v10i0</w:t>
      </w:r>
      <w:r w:rsidRPr="000E4E7F">
        <w:tab/>
      </w:r>
      <w:r w:rsidRPr="000E4E7F">
        <w:tab/>
        <w:t>SEQUENCE (SIZE (1..maxBandwidthClass-r10)) OF CA-MIMO-ParametersDL-v10i0</w:t>
      </w:r>
    </w:p>
    <w:p w14:paraId="48DDE0CF" w14:textId="77777777" w:rsidR="00B64786" w:rsidRPr="000E4E7F" w:rsidRDefault="00B64786" w:rsidP="00B64786">
      <w:pPr>
        <w:pStyle w:val="PL"/>
        <w:shd w:val="clear" w:color="auto" w:fill="E6E6E6"/>
      </w:pPr>
      <w:r w:rsidRPr="000E4E7F">
        <w:t>}</w:t>
      </w:r>
    </w:p>
    <w:p w14:paraId="03063035" w14:textId="77777777" w:rsidR="00B64786" w:rsidRPr="000E4E7F" w:rsidRDefault="00B64786" w:rsidP="00B64786">
      <w:pPr>
        <w:pStyle w:val="PL"/>
        <w:shd w:val="clear" w:color="auto" w:fill="E6E6E6"/>
      </w:pPr>
    </w:p>
    <w:p w14:paraId="1F740DEA" w14:textId="77777777" w:rsidR="00B64786" w:rsidRPr="000E4E7F" w:rsidRDefault="00B64786" w:rsidP="00B64786">
      <w:pPr>
        <w:pStyle w:val="PL"/>
        <w:shd w:val="clear" w:color="auto" w:fill="E6E6E6"/>
      </w:pPr>
      <w:r w:rsidRPr="000E4E7F">
        <w:t>BandParameters-v1130 ::= SEQUENCE {</w:t>
      </w:r>
    </w:p>
    <w:p w14:paraId="42468760" w14:textId="77777777" w:rsidR="00B64786" w:rsidRPr="000E4E7F" w:rsidRDefault="00B64786" w:rsidP="00B64786">
      <w:pPr>
        <w:pStyle w:val="PL"/>
        <w:shd w:val="clear" w:color="auto" w:fill="E6E6E6"/>
      </w:pPr>
      <w:r w:rsidRPr="000E4E7F">
        <w:tab/>
        <w:t>supportedCSI-Proc-r11</w:t>
      </w:r>
      <w:r w:rsidRPr="000E4E7F">
        <w:tab/>
      </w:r>
      <w:r w:rsidRPr="000E4E7F">
        <w:tab/>
      </w:r>
      <w:r w:rsidRPr="000E4E7F">
        <w:tab/>
        <w:t>ENUMERATED {n1, n3, n4}</w:t>
      </w:r>
    </w:p>
    <w:p w14:paraId="26C455A7" w14:textId="77777777" w:rsidR="00B64786" w:rsidRPr="000E4E7F" w:rsidRDefault="00B64786" w:rsidP="00B64786">
      <w:pPr>
        <w:pStyle w:val="PL"/>
        <w:shd w:val="clear" w:color="auto" w:fill="E6E6E6"/>
      </w:pPr>
      <w:r w:rsidRPr="000E4E7F">
        <w:lastRenderedPageBreak/>
        <w:t>}</w:t>
      </w:r>
    </w:p>
    <w:p w14:paraId="5516B119" w14:textId="77777777" w:rsidR="00B64786" w:rsidRPr="000E4E7F" w:rsidRDefault="00B64786" w:rsidP="00B64786">
      <w:pPr>
        <w:pStyle w:val="PL"/>
        <w:shd w:val="clear" w:color="auto" w:fill="E6E6E6"/>
      </w:pPr>
    </w:p>
    <w:p w14:paraId="6294E638" w14:textId="77777777" w:rsidR="00B64786" w:rsidRPr="000E4E7F" w:rsidRDefault="00B64786" w:rsidP="00B64786">
      <w:pPr>
        <w:pStyle w:val="PL"/>
        <w:shd w:val="clear" w:color="auto" w:fill="E6E6E6"/>
      </w:pPr>
      <w:r w:rsidRPr="000E4E7F">
        <w:t>BandParameters-r11 ::= SEQUENCE {</w:t>
      </w:r>
    </w:p>
    <w:p w14:paraId="0550DFE5" w14:textId="77777777" w:rsidR="00B64786" w:rsidRPr="000E4E7F" w:rsidRDefault="00B64786" w:rsidP="00B64786">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0AA9F6BD" w14:textId="77777777" w:rsidR="00B64786" w:rsidRPr="000E4E7F" w:rsidRDefault="00B64786" w:rsidP="00B64786">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356B5A06" w14:textId="77777777" w:rsidR="00B64786" w:rsidRPr="000E4E7F" w:rsidRDefault="00B64786" w:rsidP="00B64786">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726955D8" w14:textId="77777777" w:rsidR="00B64786" w:rsidRPr="000E4E7F" w:rsidRDefault="00B64786" w:rsidP="00B64786">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4E0F2C1D" w14:textId="77777777" w:rsidR="00B64786" w:rsidRPr="000E4E7F" w:rsidRDefault="00B64786" w:rsidP="00B64786">
      <w:pPr>
        <w:pStyle w:val="PL"/>
        <w:shd w:val="clear" w:color="auto" w:fill="E6E6E6"/>
      </w:pPr>
      <w:r w:rsidRPr="000E4E7F">
        <w:t>}</w:t>
      </w:r>
    </w:p>
    <w:p w14:paraId="371C3D10" w14:textId="77777777" w:rsidR="00B64786" w:rsidRPr="000E4E7F" w:rsidRDefault="00B64786" w:rsidP="00B64786">
      <w:pPr>
        <w:pStyle w:val="PL"/>
        <w:shd w:val="clear" w:color="auto" w:fill="E6E6E6"/>
      </w:pPr>
    </w:p>
    <w:p w14:paraId="515F5133" w14:textId="77777777" w:rsidR="00B64786" w:rsidRPr="000E4E7F" w:rsidRDefault="00B64786" w:rsidP="00B64786">
      <w:pPr>
        <w:pStyle w:val="PL"/>
        <w:shd w:val="clear" w:color="auto" w:fill="E6E6E6"/>
      </w:pPr>
      <w:r w:rsidRPr="000E4E7F">
        <w:t>BandParameters-v1270 ::= SEQUENCE {</w:t>
      </w:r>
    </w:p>
    <w:p w14:paraId="50BAE8D1" w14:textId="77777777" w:rsidR="00B64786" w:rsidRPr="000E4E7F" w:rsidRDefault="00B64786" w:rsidP="00B64786">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2D828B38" w14:textId="77777777" w:rsidR="00B64786" w:rsidRPr="000E4E7F" w:rsidRDefault="00B64786" w:rsidP="00B64786">
      <w:pPr>
        <w:pStyle w:val="PL"/>
        <w:shd w:val="clear" w:color="auto" w:fill="E6E6E6"/>
      </w:pPr>
      <w:r w:rsidRPr="000E4E7F">
        <w:t>}</w:t>
      </w:r>
    </w:p>
    <w:p w14:paraId="0423AF66" w14:textId="77777777" w:rsidR="00B64786" w:rsidRPr="000E4E7F" w:rsidRDefault="00B64786" w:rsidP="00B64786">
      <w:pPr>
        <w:pStyle w:val="PL"/>
        <w:shd w:val="clear" w:color="auto" w:fill="E6E6E6"/>
      </w:pPr>
    </w:p>
    <w:p w14:paraId="680C9D8A" w14:textId="77777777" w:rsidR="00B64786" w:rsidRPr="000E4E7F" w:rsidRDefault="00B64786" w:rsidP="00B64786">
      <w:pPr>
        <w:pStyle w:val="PL"/>
        <w:shd w:val="clear" w:color="auto" w:fill="E6E6E6"/>
      </w:pPr>
      <w:r w:rsidRPr="000E4E7F">
        <w:t>BandParameters-r13 ::= SEQUENCE {</w:t>
      </w:r>
    </w:p>
    <w:p w14:paraId="4704ADE5" w14:textId="77777777" w:rsidR="00B64786" w:rsidRPr="000E4E7F" w:rsidRDefault="00B64786" w:rsidP="00B64786">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19900036" w14:textId="77777777" w:rsidR="00B64786" w:rsidRPr="000E4E7F" w:rsidRDefault="00B64786" w:rsidP="00B64786">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4464DF2C" w14:textId="77777777" w:rsidR="00B64786" w:rsidRPr="000E4E7F" w:rsidRDefault="00B64786" w:rsidP="00B64786">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6CD286BB" w14:textId="77777777" w:rsidR="00B64786" w:rsidRPr="000E4E7F" w:rsidRDefault="00B64786" w:rsidP="00B64786">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6387956A" w14:textId="77777777" w:rsidR="00B64786" w:rsidRPr="000E4E7F" w:rsidRDefault="00B64786" w:rsidP="00B64786">
      <w:pPr>
        <w:pStyle w:val="PL"/>
        <w:shd w:val="clear" w:color="auto" w:fill="E6E6E6"/>
      </w:pPr>
      <w:r w:rsidRPr="000E4E7F">
        <w:t>}</w:t>
      </w:r>
    </w:p>
    <w:p w14:paraId="637BE97C" w14:textId="77777777" w:rsidR="00B64786" w:rsidRPr="000E4E7F" w:rsidRDefault="00B64786" w:rsidP="00B64786">
      <w:pPr>
        <w:pStyle w:val="PL"/>
        <w:shd w:val="clear" w:color="auto" w:fill="E6E6E6"/>
      </w:pPr>
    </w:p>
    <w:p w14:paraId="23B91C0E" w14:textId="77777777" w:rsidR="00B64786" w:rsidRPr="000E4E7F" w:rsidRDefault="00B64786" w:rsidP="00B64786">
      <w:pPr>
        <w:pStyle w:val="PL"/>
        <w:shd w:val="clear" w:color="auto" w:fill="E6E6E6"/>
      </w:pPr>
      <w:r w:rsidRPr="000E4E7F">
        <w:t>BandParameters-v1320 ::= SEQUENCE {</w:t>
      </w:r>
    </w:p>
    <w:p w14:paraId="0F760F0B" w14:textId="77777777" w:rsidR="00B64786" w:rsidRPr="000E4E7F" w:rsidRDefault="00B64786" w:rsidP="00B64786">
      <w:pPr>
        <w:pStyle w:val="PL"/>
        <w:shd w:val="clear" w:color="auto" w:fill="E6E6E6"/>
      </w:pPr>
      <w:r w:rsidRPr="000E4E7F">
        <w:tab/>
        <w:t>bandParametersDL-v1320</w:t>
      </w:r>
      <w:r w:rsidRPr="000E4E7F">
        <w:tab/>
      </w:r>
      <w:r w:rsidRPr="000E4E7F">
        <w:tab/>
      </w:r>
      <w:r w:rsidRPr="000E4E7F">
        <w:tab/>
        <w:t>MIMO-CA-ParametersPerBoBC-r13</w:t>
      </w:r>
    </w:p>
    <w:p w14:paraId="3F2BD730" w14:textId="77777777" w:rsidR="00B64786" w:rsidRPr="000E4E7F" w:rsidRDefault="00B64786" w:rsidP="00B64786">
      <w:pPr>
        <w:pStyle w:val="PL"/>
        <w:shd w:val="clear" w:color="auto" w:fill="E6E6E6"/>
      </w:pPr>
      <w:r w:rsidRPr="000E4E7F">
        <w:t>}</w:t>
      </w:r>
    </w:p>
    <w:p w14:paraId="0FEB1D23" w14:textId="77777777" w:rsidR="00B64786" w:rsidRPr="000E4E7F" w:rsidRDefault="00B64786" w:rsidP="00B64786">
      <w:pPr>
        <w:pStyle w:val="PL"/>
        <w:shd w:val="clear" w:color="auto" w:fill="E6E6E6"/>
      </w:pPr>
    </w:p>
    <w:p w14:paraId="49C9933E" w14:textId="77777777" w:rsidR="00B64786" w:rsidRPr="000E4E7F" w:rsidRDefault="00B64786" w:rsidP="00B64786">
      <w:pPr>
        <w:pStyle w:val="PL"/>
        <w:shd w:val="clear" w:color="auto" w:fill="E6E6E6"/>
      </w:pPr>
      <w:r w:rsidRPr="000E4E7F">
        <w:t>BandParameters-v1380 ::=</w:t>
      </w:r>
      <w:r w:rsidRPr="000E4E7F">
        <w:tab/>
        <w:t>SEQUENCE {</w:t>
      </w:r>
    </w:p>
    <w:p w14:paraId="55228EF5" w14:textId="77777777" w:rsidR="00B64786" w:rsidRPr="000E4E7F" w:rsidRDefault="00B64786" w:rsidP="00B64786">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29D33A40" w14:textId="77777777" w:rsidR="00B64786" w:rsidRPr="000E4E7F" w:rsidRDefault="00B64786" w:rsidP="00B64786">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276E7CA6" w14:textId="77777777" w:rsidR="00B64786" w:rsidRPr="000E4E7F" w:rsidRDefault="00B64786" w:rsidP="00B64786">
      <w:pPr>
        <w:pStyle w:val="PL"/>
        <w:shd w:val="clear" w:color="auto" w:fill="E6E6E6"/>
      </w:pPr>
      <w:r w:rsidRPr="000E4E7F">
        <w:t>}</w:t>
      </w:r>
    </w:p>
    <w:p w14:paraId="54B0A626" w14:textId="77777777" w:rsidR="00B64786" w:rsidRPr="000E4E7F" w:rsidRDefault="00B64786" w:rsidP="00B64786">
      <w:pPr>
        <w:pStyle w:val="PL"/>
        <w:shd w:val="clear" w:color="auto" w:fill="E6E6E6"/>
      </w:pPr>
    </w:p>
    <w:p w14:paraId="17E2E257" w14:textId="77777777" w:rsidR="00B64786" w:rsidRPr="000E4E7F" w:rsidRDefault="00B64786" w:rsidP="00B64786">
      <w:pPr>
        <w:pStyle w:val="PL"/>
        <w:shd w:val="clear" w:color="auto" w:fill="E6E6E6"/>
      </w:pPr>
      <w:r w:rsidRPr="000E4E7F">
        <w:t>BandParameters-v1430 ::= SEQUENCE {</w:t>
      </w:r>
    </w:p>
    <w:p w14:paraId="7611D19C" w14:textId="77777777" w:rsidR="00B64786" w:rsidRPr="000E4E7F" w:rsidRDefault="00B64786" w:rsidP="00B64786">
      <w:pPr>
        <w:pStyle w:val="PL"/>
        <w:shd w:val="clear" w:color="auto" w:fill="E6E6E6"/>
      </w:pPr>
      <w:r w:rsidRPr="000E4E7F">
        <w:tab/>
        <w:t>bandParametersDL-v1430</w:t>
      </w:r>
      <w:r w:rsidRPr="000E4E7F">
        <w:tab/>
      </w:r>
      <w:r w:rsidRPr="000E4E7F">
        <w:tab/>
      </w:r>
      <w:r w:rsidRPr="000E4E7F">
        <w:tab/>
        <w:t>MIMO-CA-ParametersPerBoBC-v1430</w:t>
      </w:r>
      <w:r w:rsidRPr="000E4E7F">
        <w:rPr>
          <w:rFonts w:eastAsia="SimSun"/>
        </w:rPr>
        <w:tab/>
        <w:t>OPTIONAL</w:t>
      </w:r>
      <w:r w:rsidRPr="000E4E7F">
        <w:t>,</w:t>
      </w:r>
    </w:p>
    <w:p w14:paraId="24A33BBE" w14:textId="77777777" w:rsidR="00B64786" w:rsidRPr="000E4E7F" w:rsidRDefault="00B64786" w:rsidP="00B64786">
      <w:pPr>
        <w:pStyle w:val="PL"/>
        <w:shd w:val="clear" w:color="auto" w:fill="E6E6E6"/>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2537BB6C" w14:textId="77777777" w:rsidR="00B64786" w:rsidRPr="000E4E7F" w:rsidRDefault="00B64786" w:rsidP="00B64786">
      <w:pPr>
        <w:pStyle w:val="PL"/>
        <w:shd w:val="clear" w:color="auto" w:fill="E6E6E6"/>
      </w:pPr>
      <w:r w:rsidRPr="000E4E7F">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p>
    <w:p w14:paraId="661DD814" w14:textId="77777777" w:rsidR="00B64786" w:rsidRPr="000E4E7F" w:rsidRDefault="00B64786" w:rsidP="00B64786">
      <w:pPr>
        <w:pStyle w:val="PL"/>
        <w:shd w:val="clear" w:color="auto" w:fill="E6E6E6"/>
      </w:pPr>
      <w:r w:rsidRPr="000E4E7F">
        <w:tab/>
        <w:t>srs-CapabilityPerBandPairList-r14</w:t>
      </w:r>
      <w:r w:rsidRPr="000E4E7F">
        <w:tab/>
      </w:r>
      <w:r w:rsidRPr="000E4E7F">
        <w:tab/>
        <w:t>SEQUENCE (SIZE (1..maxSimultaneousBands-r10)) OF</w:t>
      </w:r>
    </w:p>
    <w:p w14:paraId="21F759CC" w14:textId="77777777" w:rsidR="00B64786" w:rsidRPr="000E4E7F" w:rsidRDefault="00B64786" w:rsidP="00B64786">
      <w:pPr>
        <w:pStyle w:val="PL"/>
        <w:shd w:val="clear" w:color="auto" w:fill="E6E6E6"/>
      </w:pPr>
      <w:r w:rsidRPr="000E4E7F">
        <w:tab/>
      </w:r>
      <w:r w:rsidRPr="000E4E7F">
        <w:tab/>
      </w:r>
      <w:r w:rsidRPr="000E4E7F">
        <w:tab/>
        <w:t>SRS-CapabilityPerBandPair-r14</w:t>
      </w:r>
      <w:r w:rsidRPr="000E4E7F">
        <w:tab/>
        <w:t>OPTIONAL</w:t>
      </w:r>
    </w:p>
    <w:p w14:paraId="293CBB7B" w14:textId="77777777" w:rsidR="00B64786" w:rsidRPr="000E4E7F" w:rsidRDefault="00B64786" w:rsidP="00B64786">
      <w:pPr>
        <w:pStyle w:val="PL"/>
        <w:shd w:val="clear" w:color="auto" w:fill="E6E6E6"/>
      </w:pPr>
      <w:r w:rsidRPr="000E4E7F">
        <w:t>}</w:t>
      </w:r>
    </w:p>
    <w:p w14:paraId="19F12565" w14:textId="77777777" w:rsidR="00B64786" w:rsidRPr="000E4E7F" w:rsidRDefault="00B64786" w:rsidP="00B64786">
      <w:pPr>
        <w:pStyle w:val="PL"/>
        <w:shd w:val="clear" w:color="auto" w:fill="E6E6E6"/>
      </w:pPr>
    </w:p>
    <w:p w14:paraId="533440A6" w14:textId="77777777" w:rsidR="00B64786" w:rsidRPr="000E4E7F" w:rsidRDefault="00B64786" w:rsidP="00B64786">
      <w:pPr>
        <w:pStyle w:val="PL"/>
        <w:shd w:val="clear" w:color="auto" w:fill="E6E6E6"/>
      </w:pPr>
      <w:r w:rsidRPr="000E4E7F">
        <w:t>BandParameters-v1450 ::= SEQUENCE {</w:t>
      </w:r>
    </w:p>
    <w:p w14:paraId="16A0F98C" w14:textId="77777777" w:rsidR="00B64786" w:rsidRPr="000E4E7F" w:rsidRDefault="00B64786" w:rsidP="00B64786">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38923026" w14:textId="77777777" w:rsidR="00B64786" w:rsidRPr="000E4E7F" w:rsidRDefault="00B64786" w:rsidP="00B64786">
      <w:pPr>
        <w:pStyle w:val="PL"/>
        <w:shd w:val="clear" w:color="auto" w:fill="E6E6E6"/>
      </w:pPr>
      <w:r w:rsidRPr="000E4E7F">
        <w:t>}</w:t>
      </w:r>
    </w:p>
    <w:p w14:paraId="5B4DF5CC" w14:textId="77777777" w:rsidR="00B64786" w:rsidRPr="000E4E7F" w:rsidRDefault="00B64786" w:rsidP="00B64786">
      <w:pPr>
        <w:pStyle w:val="PL"/>
        <w:shd w:val="clear" w:color="auto" w:fill="E6E6E6"/>
      </w:pPr>
    </w:p>
    <w:p w14:paraId="58DB84B3" w14:textId="77777777" w:rsidR="00B64786" w:rsidRPr="000E4E7F" w:rsidRDefault="00B64786" w:rsidP="00B64786">
      <w:pPr>
        <w:pStyle w:val="PL"/>
        <w:shd w:val="clear" w:color="auto" w:fill="E6E6E6"/>
      </w:pPr>
      <w:r w:rsidRPr="000E4E7F">
        <w:t>BandParameters-v1470 ::= SEQUENCE {</w:t>
      </w:r>
    </w:p>
    <w:p w14:paraId="787EAEF3" w14:textId="77777777" w:rsidR="00B64786" w:rsidRPr="000E4E7F" w:rsidRDefault="00B64786" w:rsidP="00B64786">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2F0A9E02" w14:textId="77777777" w:rsidR="00B64786" w:rsidRPr="000E4E7F" w:rsidRDefault="00B64786" w:rsidP="00B64786">
      <w:pPr>
        <w:pStyle w:val="PL"/>
        <w:shd w:val="clear" w:color="auto" w:fill="E6E6E6"/>
      </w:pPr>
      <w:r w:rsidRPr="000E4E7F">
        <w:t>}</w:t>
      </w:r>
    </w:p>
    <w:p w14:paraId="455C84C6" w14:textId="77777777" w:rsidR="00B64786" w:rsidRPr="000E4E7F" w:rsidRDefault="00B64786" w:rsidP="00B64786">
      <w:pPr>
        <w:pStyle w:val="PL"/>
        <w:shd w:val="clear" w:color="auto" w:fill="E6E6E6"/>
      </w:pPr>
    </w:p>
    <w:p w14:paraId="095E75CD" w14:textId="77777777" w:rsidR="00B64786" w:rsidRPr="000E4E7F" w:rsidRDefault="00B64786" w:rsidP="00B64786">
      <w:pPr>
        <w:pStyle w:val="PL"/>
        <w:shd w:val="clear" w:color="auto" w:fill="E6E6E6"/>
      </w:pPr>
      <w:r w:rsidRPr="000E4E7F">
        <w:t>BandParameters-v14b0 ::= SEQUENCE {</w:t>
      </w:r>
    </w:p>
    <w:p w14:paraId="07D9F319" w14:textId="77777777" w:rsidR="00B64786" w:rsidRPr="000E4E7F" w:rsidRDefault="00B64786" w:rsidP="00B64786">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4F4FAD58" w14:textId="77777777" w:rsidR="00B64786" w:rsidRPr="000E4E7F" w:rsidRDefault="00B64786" w:rsidP="00B64786">
      <w:pPr>
        <w:pStyle w:val="PL"/>
        <w:shd w:val="clear" w:color="auto" w:fill="E6E6E6"/>
      </w:pPr>
      <w:r w:rsidRPr="000E4E7F">
        <w:t>}</w:t>
      </w:r>
    </w:p>
    <w:p w14:paraId="3EB9E9B4" w14:textId="77777777" w:rsidR="00B64786" w:rsidRPr="000E4E7F" w:rsidRDefault="00B64786" w:rsidP="00B64786">
      <w:pPr>
        <w:pStyle w:val="PL"/>
        <w:shd w:val="clear" w:color="auto" w:fill="E6E6E6"/>
      </w:pPr>
    </w:p>
    <w:p w14:paraId="7D4764F8" w14:textId="77777777" w:rsidR="00B64786" w:rsidRPr="000E4E7F" w:rsidRDefault="00B64786" w:rsidP="00B64786">
      <w:pPr>
        <w:pStyle w:val="PL"/>
        <w:shd w:val="clear" w:color="auto" w:fill="E6E6E6"/>
      </w:pPr>
      <w:r w:rsidRPr="000E4E7F">
        <w:t>BandParameters-v1530 ::=</w:t>
      </w:r>
      <w:r w:rsidRPr="000E4E7F">
        <w:tab/>
        <w:t>SEQUENCE {</w:t>
      </w:r>
    </w:p>
    <w:p w14:paraId="36F98258" w14:textId="77777777" w:rsidR="00B64786" w:rsidRPr="000E4E7F" w:rsidRDefault="00B64786" w:rsidP="00B64786">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1D0A3460" w14:textId="77777777" w:rsidR="00B64786" w:rsidRPr="000E4E7F" w:rsidRDefault="00B64786" w:rsidP="00B64786">
      <w:pPr>
        <w:pStyle w:val="PL"/>
        <w:shd w:val="clear" w:color="auto" w:fill="E6E6E6"/>
      </w:pPr>
      <w:r w:rsidRPr="000E4E7F">
        <w:tab/>
        <w:t>ue-TxAntennaSelection-SRS-2T4R-2Pairs-r15</w:t>
      </w:r>
      <w:r w:rsidRPr="000E4E7F">
        <w:tab/>
      </w:r>
      <w:r w:rsidRPr="000E4E7F">
        <w:tab/>
        <w:t>ENUMERATED {supported}</w:t>
      </w:r>
      <w:r w:rsidRPr="000E4E7F">
        <w:tab/>
        <w:t>OPTIONAL,</w:t>
      </w:r>
    </w:p>
    <w:p w14:paraId="2B880884" w14:textId="77777777" w:rsidR="00B64786" w:rsidRPr="000E4E7F" w:rsidRDefault="00B64786" w:rsidP="00B64786">
      <w:pPr>
        <w:pStyle w:val="PL"/>
        <w:shd w:val="clear" w:color="auto" w:fill="E6E6E6"/>
      </w:pPr>
      <w:r w:rsidRPr="000E4E7F">
        <w:tab/>
        <w:t>ue-TxAntennaSelection-SRS-2T4R-3Pairs-r15</w:t>
      </w:r>
      <w:r w:rsidRPr="000E4E7F">
        <w:tab/>
      </w:r>
      <w:r w:rsidRPr="000E4E7F">
        <w:tab/>
        <w:t>ENUMERATED {supported}</w:t>
      </w:r>
      <w:r w:rsidRPr="000E4E7F">
        <w:tab/>
        <w:t>OPTIONAL,</w:t>
      </w:r>
    </w:p>
    <w:p w14:paraId="1CBB67ED" w14:textId="77777777" w:rsidR="00B64786" w:rsidRPr="000E4E7F" w:rsidRDefault="00B64786" w:rsidP="00B64786">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5C8EBCDF" w14:textId="77777777" w:rsidR="00B64786" w:rsidRPr="000E4E7F" w:rsidRDefault="00B64786" w:rsidP="00B64786">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6AF0A5AE" w14:textId="77777777" w:rsidR="00B64786" w:rsidRPr="000E4E7F" w:rsidRDefault="00B64786" w:rsidP="00B64786">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2D10E8EB" w14:textId="77777777" w:rsidR="00B64786" w:rsidRPr="000E4E7F" w:rsidRDefault="00B64786" w:rsidP="00B64786">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7CC437A4" w14:textId="77777777" w:rsidR="00B64786" w:rsidRPr="000E4E7F" w:rsidRDefault="00B64786" w:rsidP="00B64786">
      <w:pPr>
        <w:pStyle w:val="PL"/>
        <w:shd w:val="clear" w:color="auto" w:fill="E6E6E6"/>
      </w:pPr>
      <w:r w:rsidRPr="000E4E7F">
        <w:t>}</w:t>
      </w:r>
    </w:p>
    <w:p w14:paraId="0E97783B" w14:textId="77777777" w:rsidR="00B64786" w:rsidRPr="000E4E7F" w:rsidRDefault="00B64786" w:rsidP="00B64786">
      <w:pPr>
        <w:pStyle w:val="PL"/>
        <w:shd w:val="clear" w:color="auto" w:fill="E6E6E6"/>
      </w:pPr>
    </w:p>
    <w:p w14:paraId="63EC2767" w14:textId="77777777" w:rsidR="00B64786" w:rsidRPr="000E4E7F" w:rsidRDefault="00B64786" w:rsidP="00B64786">
      <w:pPr>
        <w:pStyle w:val="PL"/>
        <w:shd w:val="clear" w:color="auto" w:fill="E6E6E6"/>
      </w:pPr>
      <w:r w:rsidRPr="000E4E7F">
        <w:t>V2X-BandParameters-r14 ::= SEQUENCE {</w:t>
      </w:r>
    </w:p>
    <w:p w14:paraId="75B08E8E" w14:textId="77777777" w:rsidR="00B64786" w:rsidRPr="000E4E7F" w:rsidRDefault="00B64786" w:rsidP="00B64786">
      <w:pPr>
        <w:pStyle w:val="PL"/>
        <w:shd w:val="clear" w:color="auto" w:fill="E6E6E6"/>
      </w:pPr>
      <w:r w:rsidRPr="000E4E7F">
        <w:tab/>
        <w:t>v2x-FreqBandEUTRA-r14</w:t>
      </w:r>
      <w:r w:rsidRPr="000E4E7F">
        <w:tab/>
      </w:r>
      <w:r w:rsidRPr="000E4E7F">
        <w:tab/>
      </w:r>
      <w:r w:rsidRPr="000E4E7F">
        <w:tab/>
        <w:t>FreqBandIndicator-r11,</w:t>
      </w:r>
    </w:p>
    <w:p w14:paraId="1159CC42" w14:textId="77777777" w:rsidR="00B64786" w:rsidRPr="000E4E7F" w:rsidRDefault="00B64786" w:rsidP="00B64786">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3CFDBE64" w14:textId="77777777" w:rsidR="00B64786" w:rsidRPr="000E4E7F" w:rsidRDefault="00B64786" w:rsidP="00B64786">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6D7DE7EE" w14:textId="77777777" w:rsidR="00B64786" w:rsidRPr="000E4E7F" w:rsidRDefault="00B64786" w:rsidP="00B64786">
      <w:pPr>
        <w:pStyle w:val="PL"/>
        <w:shd w:val="clear" w:color="auto" w:fill="E6E6E6"/>
      </w:pPr>
      <w:r w:rsidRPr="000E4E7F">
        <w:t>}</w:t>
      </w:r>
    </w:p>
    <w:p w14:paraId="12377AFE" w14:textId="77777777" w:rsidR="00B64786" w:rsidRPr="000E4E7F" w:rsidRDefault="00B64786" w:rsidP="00B64786">
      <w:pPr>
        <w:pStyle w:val="PL"/>
        <w:shd w:val="clear" w:color="auto" w:fill="E6E6E6"/>
      </w:pPr>
    </w:p>
    <w:p w14:paraId="75761A8B" w14:textId="77777777" w:rsidR="00B64786" w:rsidRPr="000E4E7F" w:rsidRDefault="00B64786" w:rsidP="00B64786">
      <w:pPr>
        <w:pStyle w:val="PL"/>
        <w:shd w:val="clear" w:color="auto" w:fill="E6E6E6"/>
      </w:pPr>
      <w:r w:rsidRPr="000E4E7F">
        <w:t>V2X-BandParameters-v1530 ::= SEQUENCE {</w:t>
      </w:r>
    </w:p>
    <w:p w14:paraId="4EE53025" w14:textId="77777777" w:rsidR="00B64786" w:rsidRPr="000E4E7F" w:rsidRDefault="00B64786" w:rsidP="00B64786">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4974D9C7" w14:textId="77777777" w:rsidR="00B64786" w:rsidRPr="000E4E7F" w:rsidRDefault="00B64786" w:rsidP="00B64786">
      <w:pPr>
        <w:pStyle w:val="PL"/>
        <w:shd w:val="clear" w:color="auto" w:fill="E6E6E6"/>
      </w:pPr>
      <w:r w:rsidRPr="000E4E7F">
        <w:t>}</w:t>
      </w:r>
    </w:p>
    <w:p w14:paraId="22D37512" w14:textId="77777777" w:rsidR="00B64786" w:rsidRPr="000E4E7F" w:rsidRDefault="00B64786" w:rsidP="00B64786">
      <w:pPr>
        <w:pStyle w:val="PL"/>
        <w:shd w:val="clear" w:color="auto" w:fill="E6E6E6"/>
      </w:pPr>
    </w:p>
    <w:p w14:paraId="253EFBD9" w14:textId="77777777" w:rsidR="00B64786" w:rsidRPr="000E4E7F" w:rsidRDefault="00B64786" w:rsidP="00B64786">
      <w:pPr>
        <w:pStyle w:val="PL"/>
        <w:shd w:val="clear" w:color="auto" w:fill="E6E6E6"/>
      </w:pPr>
      <w:r w:rsidRPr="000E4E7F">
        <w:t>BandParametersTxSL-r14 ::= SEQUENCE {</w:t>
      </w:r>
    </w:p>
    <w:p w14:paraId="7C50722B" w14:textId="77777777" w:rsidR="00B64786" w:rsidRPr="000E4E7F" w:rsidRDefault="00B64786" w:rsidP="00B64786">
      <w:pPr>
        <w:pStyle w:val="PL"/>
        <w:shd w:val="clear" w:color="auto" w:fill="E6E6E6"/>
      </w:pPr>
      <w:r w:rsidRPr="000E4E7F">
        <w:tab/>
        <w:t>v2x-BandwidthClassTxSL-r14</w:t>
      </w:r>
      <w:r w:rsidRPr="000E4E7F">
        <w:tab/>
      </w:r>
      <w:r w:rsidRPr="000E4E7F">
        <w:tab/>
        <w:t>V2X-BandwidthClassSL-r14,</w:t>
      </w:r>
    </w:p>
    <w:p w14:paraId="3538E09F" w14:textId="77777777" w:rsidR="00B64786" w:rsidRPr="000E4E7F" w:rsidRDefault="00B64786" w:rsidP="00B64786">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620DF71F" w14:textId="77777777" w:rsidR="00B64786" w:rsidRPr="000E4E7F" w:rsidRDefault="00B64786" w:rsidP="00B64786">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CCE456A" w14:textId="77777777" w:rsidR="00B64786" w:rsidRPr="000E4E7F" w:rsidRDefault="00B64786" w:rsidP="00B64786">
      <w:pPr>
        <w:pStyle w:val="PL"/>
        <w:shd w:val="clear" w:color="auto" w:fill="E6E6E6"/>
      </w:pPr>
      <w:r w:rsidRPr="000E4E7F">
        <w:t>}</w:t>
      </w:r>
    </w:p>
    <w:p w14:paraId="2049D597" w14:textId="77777777" w:rsidR="00B64786" w:rsidRPr="000E4E7F" w:rsidRDefault="00B64786" w:rsidP="00B64786">
      <w:pPr>
        <w:pStyle w:val="PL"/>
        <w:shd w:val="clear" w:color="auto" w:fill="E6E6E6"/>
      </w:pPr>
    </w:p>
    <w:p w14:paraId="4B93D2C7" w14:textId="77777777" w:rsidR="00B64786" w:rsidRPr="000E4E7F" w:rsidRDefault="00B64786" w:rsidP="00B64786">
      <w:pPr>
        <w:pStyle w:val="PL"/>
        <w:shd w:val="clear" w:color="auto" w:fill="E6E6E6"/>
      </w:pPr>
      <w:r w:rsidRPr="000E4E7F">
        <w:lastRenderedPageBreak/>
        <w:t>BandParametersRxSL-r14 ::= SEQUENCE {</w:t>
      </w:r>
    </w:p>
    <w:p w14:paraId="0109FCBB" w14:textId="77777777" w:rsidR="00B64786" w:rsidRPr="000E4E7F" w:rsidRDefault="00B64786" w:rsidP="00B64786">
      <w:pPr>
        <w:pStyle w:val="PL"/>
        <w:shd w:val="clear" w:color="auto" w:fill="E6E6E6"/>
      </w:pPr>
      <w:r w:rsidRPr="000E4E7F">
        <w:tab/>
        <w:t>v2x-BandwidthClassRxSL-r14</w:t>
      </w:r>
      <w:r w:rsidRPr="000E4E7F">
        <w:tab/>
      </w:r>
      <w:r w:rsidRPr="000E4E7F">
        <w:tab/>
        <w:t>V2X-BandwidthClassSL-r14,</w:t>
      </w:r>
    </w:p>
    <w:p w14:paraId="77313CA4" w14:textId="77777777" w:rsidR="00B64786" w:rsidRPr="000E4E7F" w:rsidRDefault="00B64786" w:rsidP="00B64786">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36F04DF3" w14:textId="77777777" w:rsidR="00B64786" w:rsidRPr="000E4E7F" w:rsidRDefault="00B64786" w:rsidP="00B64786">
      <w:pPr>
        <w:pStyle w:val="PL"/>
        <w:shd w:val="clear" w:color="auto" w:fill="E6E6E6"/>
      </w:pPr>
      <w:r w:rsidRPr="000E4E7F">
        <w:t>}</w:t>
      </w:r>
    </w:p>
    <w:p w14:paraId="3BEB37B9" w14:textId="77777777" w:rsidR="00B64786" w:rsidRPr="000E4E7F" w:rsidRDefault="00B64786" w:rsidP="00B64786">
      <w:pPr>
        <w:pStyle w:val="PL"/>
        <w:shd w:val="clear" w:color="auto" w:fill="E6E6E6"/>
      </w:pPr>
    </w:p>
    <w:p w14:paraId="49C582E2" w14:textId="77777777" w:rsidR="00B64786" w:rsidRPr="000E4E7F" w:rsidRDefault="00B64786" w:rsidP="00B64786">
      <w:pPr>
        <w:pStyle w:val="PL"/>
        <w:shd w:val="clear" w:color="auto" w:fill="E6E6E6"/>
      </w:pPr>
      <w:r w:rsidRPr="000E4E7F">
        <w:t>V2X-BandwidthClassSL-r14 ::= SEQUENCE (SIZE (1..maxBandwidthClass-r10)) OF V2X-BandwidthClass-r14</w:t>
      </w:r>
    </w:p>
    <w:p w14:paraId="393AE74D" w14:textId="77777777" w:rsidR="00B64786" w:rsidRPr="000E4E7F" w:rsidRDefault="00B64786" w:rsidP="00B64786">
      <w:pPr>
        <w:pStyle w:val="PL"/>
        <w:shd w:val="clear" w:color="auto" w:fill="E6E6E6"/>
      </w:pPr>
    </w:p>
    <w:p w14:paraId="23C84E97" w14:textId="77777777" w:rsidR="00B64786" w:rsidRPr="000E4E7F" w:rsidRDefault="00B64786" w:rsidP="00B64786">
      <w:pPr>
        <w:pStyle w:val="PL"/>
        <w:shd w:val="clear" w:color="auto" w:fill="E6E6E6"/>
      </w:pPr>
      <w:r w:rsidRPr="000E4E7F">
        <w:rPr>
          <w:rFonts w:eastAsia="SimSun"/>
        </w:rPr>
        <w:t>UL-256QAM-perCC</w:t>
      </w:r>
      <w:r w:rsidRPr="000E4E7F">
        <w:t>-Info-r14 ::= SEQUENCE {</w:t>
      </w:r>
    </w:p>
    <w:p w14:paraId="567BB39F" w14:textId="77777777" w:rsidR="00B64786" w:rsidRPr="000E4E7F" w:rsidRDefault="00B64786" w:rsidP="00B64786">
      <w:pPr>
        <w:pStyle w:val="PL"/>
        <w:shd w:val="clear" w:color="auto" w:fill="E6E6E6"/>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62A6C083" w14:textId="77777777" w:rsidR="00B64786" w:rsidRPr="000E4E7F" w:rsidRDefault="00B64786" w:rsidP="00B64786">
      <w:pPr>
        <w:pStyle w:val="PL"/>
        <w:shd w:val="clear" w:color="auto" w:fill="E6E6E6"/>
      </w:pPr>
      <w:r w:rsidRPr="000E4E7F">
        <w:t>}</w:t>
      </w:r>
    </w:p>
    <w:p w14:paraId="3234550E" w14:textId="77777777" w:rsidR="00B64786" w:rsidRPr="000E4E7F" w:rsidRDefault="00B64786" w:rsidP="00B64786">
      <w:pPr>
        <w:pStyle w:val="PL"/>
        <w:shd w:val="clear" w:color="auto" w:fill="E6E6E6"/>
      </w:pPr>
    </w:p>
    <w:p w14:paraId="1CAFD068" w14:textId="77777777" w:rsidR="00B64786" w:rsidRPr="000E4E7F" w:rsidRDefault="00B64786" w:rsidP="00B64786">
      <w:pPr>
        <w:pStyle w:val="PL"/>
        <w:shd w:val="clear" w:color="auto" w:fill="E6E6E6"/>
      </w:pPr>
      <w:r w:rsidRPr="000E4E7F">
        <w:t>FeatureSetDL-r15 ::=</w:t>
      </w:r>
      <w:r w:rsidRPr="000E4E7F">
        <w:tab/>
        <w:t>SEQUENCE {</w:t>
      </w:r>
    </w:p>
    <w:p w14:paraId="1FDAE2DA" w14:textId="77777777" w:rsidR="00B64786" w:rsidRPr="000E4E7F" w:rsidRDefault="00B64786" w:rsidP="00B64786">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2B3D7A19" w14:textId="77777777" w:rsidR="00B64786" w:rsidRPr="000E4E7F" w:rsidRDefault="00B64786" w:rsidP="00B64786">
      <w:pPr>
        <w:pStyle w:val="PL"/>
        <w:shd w:val="clear" w:color="auto" w:fill="E6E6E6"/>
      </w:pPr>
      <w:r w:rsidRPr="000E4E7F">
        <w:tab/>
        <w:t>featureSetPerCC-ListDL-r15</w:t>
      </w:r>
      <w:r w:rsidRPr="000E4E7F">
        <w:tab/>
        <w:t>SEQUENCE (SIZE (1..maxServCell-r13)) OF FeatureSetDL-PerCC-Id-r15</w:t>
      </w:r>
    </w:p>
    <w:p w14:paraId="7081CDB2" w14:textId="77777777" w:rsidR="00B64786" w:rsidRPr="000E4E7F" w:rsidRDefault="00B64786" w:rsidP="00B64786">
      <w:pPr>
        <w:pStyle w:val="PL"/>
        <w:shd w:val="clear" w:color="auto" w:fill="E6E6E6"/>
      </w:pPr>
      <w:r w:rsidRPr="000E4E7F">
        <w:t>}</w:t>
      </w:r>
    </w:p>
    <w:p w14:paraId="3EBD23D8" w14:textId="77777777" w:rsidR="00B64786" w:rsidRPr="000E4E7F" w:rsidRDefault="00B64786" w:rsidP="00B64786">
      <w:pPr>
        <w:pStyle w:val="PL"/>
        <w:shd w:val="clear" w:color="auto" w:fill="E6E6E6"/>
      </w:pPr>
    </w:p>
    <w:p w14:paraId="7914EACF" w14:textId="77777777" w:rsidR="00B64786" w:rsidRPr="000E4E7F" w:rsidRDefault="00B64786" w:rsidP="00B64786">
      <w:pPr>
        <w:pStyle w:val="PL"/>
        <w:shd w:val="clear" w:color="auto" w:fill="E6E6E6"/>
        <w:rPr>
          <w:rFonts w:eastAsia="Calibri"/>
        </w:rPr>
      </w:pPr>
      <w:r w:rsidRPr="000E4E7F">
        <w:t>FeatureSetDL-v1550 ::=</w:t>
      </w:r>
      <w:r w:rsidRPr="000E4E7F">
        <w:tab/>
        <w:t>SEQUENCE {</w:t>
      </w:r>
    </w:p>
    <w:p w14:paraId="32810322" w14:textId="77777777" w:rsidR="00B64786" w:rsidRPr="000E4E7F" w:rsidRDefault="00B64786" w:rsidP="00B64786">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1A61F39D" w14:textId="77777777" w:rsidR="00B64786" w:rsidRPr="000E4E7F" w:rsidRDefault="00B64786" w:rsidP="00B64786">
      <w:pPr>
        <w:pStyle w:val="PL"/>
        <w:shd w:val="clear" w:color="auto" w:fill="E6E6E6"/>
      </w:pPr>
      <w:r w:rsidRPr="000E4E7F">
        <w:t>}</w:t>
      </w:r>
    </w:p>
    <w:p w14:paraId="3ACB93B8" w14:textId="77777777" w:rsidR="00B64786" w:rsidRPr="000E4E7F" w:rsidRDefault="00B64786" w:rsidP="00B64786">
      <w:pPr>
        <w:pStyle w:val="PL"/>
        <w:shd w:val="clear" w:color="auto" w:fill="E6E6E6"/>
      </w:pPr>
    </w:p>
    <w:p w14:paraId="2EEED0D6" w14:textId="77777777" w:rsidR="00B64786" w:rsidRPr="000E4E7F" w:rsidRDefault="00B64786" w:rsidP="00B64786">
      <w:pPr>
        <w:pStyle w:val="PL"/>
        <w:shd w:val="clear" w:color="auto" w:fill="E6E6E6"/>
      </w:pPr>
      <w:r w:rsidRPr="000E4E7F">
        <w:t>FeatureSetDL-PerCC-r15 ::=</w:t>
      </w:r>
      <w:r w:rsidRPr="000E4E7F">
        <w:tab/>
        <w:t>SEQUENCE {</w:t>
      </w:r>
    </w:p>
    <w:p w14:paraId="1ACE772A" w14:textId="77777777" w:rsidR="00B64786" w:rsidRPr="000E4E7F" w:rsidRDefault="00B64786" w:rsidP="00B64786">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DBE3C6D" w14:textId="77777777" w:rsidR="00B64786" w:rsidRPr="000E4E7F" w:rsidRDefault="00B64786" w:rsidP="00B64786">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06212E51" w14:textId="77777777" w:rsidR="00B64786" w:rsidRPr="000E4E7F" w:rsidRDefault="00B64786" w:rsidP="00B64786">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41FA91B2" w14:textId="77777777" w:rsidR="00B64786" w:rsidRPr="000E4E7F" w:rsidRDefault="00B64786" w:rsidP="00B64786">
      <w:pPr>
        <w:pStyle w:val="PL"/>
        <w:shd w:val="clear" w:color="auto" w:fill="E6E6E6"/>
      </w:pPr>
      <w:r w:rsidRPr="000E4E7F">
        <w:t>}</w:t>
      </w:r>
    </w:p>
    <w:p w14:paraId="44B44350" w14:textId="77777777" w:rsidR="00B64786" w:rsidRPr="000E4E7F" w:rsidRDefault="00B64786" w:rsidP="00B64786">
      <w:pPr>
        <w:pStyle w:val="PL"/>
        <w:shd w:val="clear" w:color="auto" w:fill="E6E6E6"/>
      </w:pPr>
    </w:p>
    <w:p w14:paraId="5287323F" w14:textId="77777777" w:rsidR="00B64786" w:rsidRPr="000E4E7F" w:rsidRDefault="00B64786" w:rsidP="00B64786">
      <w:pPr>
        <w:pStyle w:val="PL"/>
        <w:shd w:val="clear" w:color="auto" w:fill="E6E6E6"/>
      </w:pPr>
      <w:r w:rsidRPr="000E4E7F">
        <w:t>FeatureSetUL-r15 ::=</w:t>
      </w:r>
      <w:r w:rsidRPr="000E4E7F">
        <w:tab/>
        <w:t>SEQUENCE {</w:t>
      </w:r>
    </w:p>
    <w:p w14:paraId="279F8117" w14:textId="77777777" w:rsidR="00B64786" w:rsidRPr="000E4E7F" w:rsidRDefault="00B64786" w:rsidP="00B64786">
      <w:pPr>
        <w:pStyle w:val="PL"/>
        <w:shd w:val="clear" w:color="auto" w:fill="E6E6E6"/>
      </w:pPr>
      <w:r w:rsidRPr="000E4E7F">
        <w:tab/>
        <w:t>featureSetPerCC-ListUL-r15</w:t>
      </w:r>
      <w:r w:rsidRPr="000E4E7F">
        <w:tab/>
        <w:t>SEQUENCE (SIZE(1..maxServCell-r13)) OF FeatureSetUL-PerCC-Id-r15</w:t>
      </w:r>
    </w:p>
    <w:p w14:paraId="2D281FE8" w14:textId="77777777" w:rsidR="00B64786" w:rsidRPr="000E4E7F" w:rsidRDefault="00B64786" w:rsidP="00B64786">
      <w:pPr>
        <w:pStyle w:val="PL"/>
        <w:shd w:val="clear" w:color="auto" w:fill="E6E6E6"/>
      </w:pPr>
      <w:r w:rsidRPr="000E4E7F">
        <w:t>}</w:t>
      </w:r>
    </w:p>
    <w:p w14:paraId="775CC4DF" w14:textId="77777777" w:rsidR="00B64786" w:rsidRPr="000E4E7F" w:rsidRDefault="00B64786" w:rsidP="00B64786">
      <w:pPr>
        <w:pStyle w:val="PL"/>
        <w:shd w:val="clear" w:color="auto" w:fill="E6E6E6"/>
      </w:pPr>
    </w:p>
    <w:p w14:paraId="3CF984B1" w14:textId="77777777" w:rsidR="00B64786" w:rsidRPr="000E4E7F" w:rsidRDefault="00B64786" w:rsidP="00B64786">
      <w:pPr>
        <w:pStyle w:val="PL"/>
        <w:shd w:val="clear" w:color="auto" w:fill="E6E6E6"/>
      </w:pPr>
      <w:r w:rsidRPr="000E4E7F">
        <w:t>FeatureSetUL-PerCC-r15 ::=</w:t>
      </w:r>
      <w:r w:rsidRPr="000E4E7F">
        <w:tab/>
        <w:t>SEQUENCE {</w:t>
      </w:r>
    </w:p>
    <w:p w14:paraId="4B644082" w14:textId="77777777" w:rsidR="00B64786" w:rsidRPr="000E4E7F" w:rsidRDefault="00B64786" w:rsidP="00B64786">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600B9CA2" w14:textId="77777777" w:rsidR="00B64786" w:rsidRPr="000E4E7F" w:rsidRDefault="00B64786" w:rsidP="00B64786">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884D1C9" w14:textId="77777777" w:rsidR="00B64786" w:rsidRPr="000E4E7F" w:rsidRDefault="00B64786" w:rsidP="00B64786">
      <w:pPr>
        <w:pStyle w:val="PL"/>
        <w:shd w:val="clear" w:color="auto" w:fill="E6E6E6"/>
      </w:pPr>
      <w:r w:rsidRPr="000E4E7F">
        <w:t>}</w:t>
      </w:r>
    </w:p>
    <w:p w14:paraId="5A70EB2D" w14:textId="77777777" w:rsidR="00B64786" w:rsidRPr="000E4E7F" w:rsidRDefault="00B64786" w:rsidP="00B64786">
      <w:pPr>
        <w:pStyle w:val="PL"/>
        <w:shd w:val="clear" w:color="auto" w:fill="E6E6E6"/>
      </w:pPr>
    </w:p>
    <w:p w14:paraId="38FB116A" w14:textId="77777777" w:rsidR="00B64786" w:rsidRPr="000E4E7F" w:rsidRDefault="00B64786" w:rsidP="00B64786">
      <w:pPr>
        <w:pStyle w:val="PL"/>
        <w:shd w:val="clear" w:color="auto" w:fill="E6E6E6"/>
      </w:pPr>
      <w:r w:rsidRPr="000E4E7F">
        <w:t>FeatureSetDL-PerCC-Id-r15 ::=</w:t>
      </w:r>
      <w:r w:rsidRPr="000E4E7F">
        <w:tab/>
        <w:t>INTEGER (0..maxPerCC-FeatureSets-r15)</w:t>
      </w:r>
    </w:p>
    <w:p w14:paraId="12D7D0D9" w14:textId="77777777" w:rsidR="00B64786" w:rsidRPr="000E4E7F" w:rsidRDefault="00B64786" w:rsidP="00B64786">
      <w:pPr>
        <w:pStyle w:val="PL"/>
        <w:shd w:val="clear" w:color="auto" w:fill="E6E6E6"/>
      </w:pPr>
    </w:p>
    <w:p w14:paraId="7C73D74A" w14:textId="77777777" w:rsidR="00B64786" w:rsidRPr="000E4E7F" w:rsidRDefault="00B64786" w:rsidP="00B64786">
      <w:pPr>
        <w:pStyle w:val="PL"/>
        <w:shd w:val="clear" w:color="auto" w:fill="E6E6E6"/>
      </w:pPr>
      <w:r w:rsidRPr="000E4E7F">
        <w:t>FeatureSetUL-PerCC-Id-r15 ::=</w:t>
      </w:r>
      <w:r w:rsidRPr="000E4E7F">
        <w:tab/>
        <w:t>INTEGER (0..maxPerCC-FeatureSets-r15)</w:t>
      </w:r>
    </w:p>
    <w:p w14:paraId="03173683" w14:textId="77777777" w:rsidR="00B64786" w:rsidRPr="000E4E7F" w:rsidRDefault="00B64786" w:rsidP="00B64786">
      <w:pPr>
        <w:pStyle w:val="PL"/>
        <w:shd w:val="clear" w:color="auto" w:fill="E6E6E6"/>
      </w:pPr>
    </w:p>
    <w:p w14:paraId="2C92E02F" w14:textId="77777777" w:rsidR="00B64786" w:rsidRPr="000E4E7F" w:rsidRDefault="00B64786" w:rsidP="00B64786">
      <w:pPr>
        <w:pStyle w:val="PL"/>
        <w:shd w:val="clear" w:color="auto" w:fill="E6E6E6"/>
      </w:pPr>
      <w:r w:rsidRPr="000E4E7F">
        <w:t>BandParametersUL-r10 ::= SEQUENCE (SIZE (1..maxBandwidthClass-r10)) OF CA-MIMO-ParametersUL-r10</w:t>
      </w:r>
    </w:p>
    <w:p w14:paraId="19AF4571" w14:textId="77777777" w:rsidR="00B64786" w:rsidRPr="000E4E7F" w:rsidRDefault="00B64786" w:rsidP="00B64786">
      <w:pPr>
        <w:pStyle w:val="PL"/>
        <w:shd w:val="clear" w:color="auto" w:fill="E6E6E6"/>
      </w:pPr>
    </w:p>
    <w:p w14:paraId="7407CCC6" w14:textId="77777777" w:rsidR="00B64786" w:rsidRPr="000E4E7F" w:rsidRDefault="00B64786" w:rsidP="00B64786">
      <w:pPr>
        <w:pStyle w:val="PL"/>
        <w:shd w:val="clear" w:color="auto" w:fill="E6E6E6"/>
      </w:pPr>
      <w:r w:rsidRPr="000E4E7F">
        <w:t>BandParametersUL-r13 ::= CA-MIMO-ParametersUL-r10</w:t>
      </w:r>
    </w:p>
    <w:p w14:paraId="6A47C821" w14:textId="77777777" w:rsidR="00B64786" w:rsidRPr="000E4E7F" w:rsidRDefault="00B64786" w:rsidP="00B64786">
      <w:pPr>
        <w:pStyle w:val="PL"/>
        <w:shd w:val="clear" w:color="auto" w:fill="E6E6E6"/>
      </w:pPr>
    </w:p>
    <w:p w14:paraId="5ED59219" w14:textId="77777777" w:rsidR="00B64786" w:rsidRPr="000E4E7F" w:rsidRDefault="00B64786" w:rsidP="00B64786">
      <w:pPr>
        <w:pStyle w:val="PL"/>
        <w:shd w:val="clear" w:color="auto" w:fill="E6E6E6"/>
      </w:pPr>
      <w:r w:rsidRPr="000E4E7F">
        <w:t>CA-MIMO-ParametersUL-r10 ::= SEQUENCE {</w:t>
      </w:r>
    </w:p>
    <w:p w14:paraId="4252A971" w14:textId="77777777" w:rsidR="00B64786" w:rsidRPr="000E4E7F" w:rsidRDefault="00B64786" w:rsidP="00B64786">
      <w:pPr>
        <w:pStyle w:val="PL"/>
        <w:shd w:val="clear" w:color="auto" w:fill="E6E6E6"/>
      </w:pPr>
      <w:r w:rsidRPr="000E4E7F">
        <w:tab/>
        <w:t>ca-BandwidthClassUL-r10</w:t>
      </w:r>
      <w:r w:rsidRPr="000E4E7F">
        <w:tab/>
      </w:r>
      <w:r w:rsidRPr="000E4E7F">
        <w:tab/>
      </w:r>
      <w:r w:rsidRPr="000E4E7F">
        <w:tab/>
      </w:r>
      <w:r w:rsidRPr="000E4E7F">
        <w:tab/>
        <w:t>CA-BandwidthClass-r10,</w:t>
      </w:r>
    </w:p>
    <w:p w14:paraId="783B1E27" w14:textId="77777777" w:rsidR="00B64786" w:rsidRPr="000E4E7F" w:rsidRDefault="00B64786" w:rsidP="00B64786">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0F00B0A9" w14:textId="77777777" w:rsidR="00B64786" w:rsidRPr="000E4E7F" w:rsidRDefault="00B64786" w:rsidP="00B64786">
      <w:pPr>
        <w:pStyle w:val="PL"/>
        <w:shd w:val="clear" w:color="auto" w:fill="E6E6E6"/>
      </w:pPr>
      <w:r w:rsidRPr="000E4E7F">
        <w:t>}</w:t>
      </w:r>
    </w:p>
    <w:p w14:paraId="28860BDA" w14:textId="77777777" w:rsidR="00B64786" w:rsidRPr="000E4E7F" w:rsidRDefault="00B64786" w:rsidP="00B64786">
      <w:pPr>
        <w:pStyle w:val="PL"/>
        <w:shd w:val="clear" w:color="auto" w:fill="E6E6E6"/>
      </w:pPr>
    </w:p>
    <w:p w14:paraId="39817679" w14:textId="77777777" w:rsidR="00B64786" w:rsidRPr="000E4E7F" w:rsidRDefault="00B64786" w:rsidP="00B64786">
      <w:pPr>
        <w:pStyle w:val="PL"/>
        <w:shd w:val="clear" w:color="auto" w:fill="E6E6E6"/>
      </w:pPr>
      <w:r w:rsidRPr="000E4E7F">
        <w:t>CA-MIMO-ParametersUL-r15 ::= SEQUENCE {</w:t>
      </w:r>
    </w:p>
    <w:p w14:paraId="36AAD65A" w14:textId="77777777" w:rsidR="00B64786" w:rsidRPr="000E4E7F" w:rsidRDefault="00B64786" w:rsidP="00B64786">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52EDFEBB" w14:textId="77777777" w:rsidR="00B64786" w:rsidRPr="000E4E7F" w:rsidRDefault="00B64786" w:rsidP="00B64786">
      <w:pPr>
        <w:pStyle w:val="PL"/>
        <w:shd w:val="clear" w:color="auto" w:fill="E6E6E6"/>
      </w:pPr>
      <w:r w:rsidRPr="000E4E7F">
        <w:t>}</w:t>
      </w:r>
    </w:p>
    <w:p w14:paraId="0F522314" w14:textId="77777777" w:rsidR="00B64786" w:rsidRPr="000E4E7F" w:rsidRDefault="00B64786" w:rsidP="00B64786">
      <w:pPr>
        <w:pStyle w:val="PL"/>
        <w:shd w:val="clear" w:color="auto" w:fill="E6E6E6"/>
      </w:pPr>
    </w:p>
    <w:p w14:paraId="5D187341" w14:textId="77777777" w:rsidR="00B64786" w:rsidRPr="000E4E7F" w:rsidRDefault="00B64786" w:rsidP="00B64786">
      <w:pPr>
        <w:pStyle w:val="PL"/>
        <w:shd w:val="clear" w:color="auto" w:fill="E6E6E6"/>
      </w:pPr>
      <w:r w:rsidRPr="000E4E7F">
        <w:t>BandParametersDL-r10 ::= SEQUENCE (SIZE (1..maxBandwidthClass-r10)) OF CA-MIMO-ParametersDL-r10</w:t>
      </w:r>
    </w:p>
    <w:p w14:paraId="0E0A7F46" w14:textId="77777777" w:rsidR="00B64786" w:rsidRPr="000E4E7F" w:rsidRDefault="00B64786" w:rsidP="00B64786">
      <w:pPr>
        <w:pStyle w:val="PL"/>
        <w:shd w:val="clear" w:color="auto" w:fill="E6E6E6"/>
      </w:pPr>
    </w:p>
    <w:p w14:paraId="43C1612B" w14:textId="77777777" w:rsidR="00B64786" w:rsidRPr="000E4E7F" w:rsidRDefault="00B64786" w:rsidP="00B64786">
      <w:pPr>
        <w:pStyle w:val="PL"/>
        <w:shd w:val="clear" w:color="auto" w:fill="E6E6E6"/>
      </w:pPr>
      <w:r w:rsidRPr="000E4E7F">
        <w:t>BandParametersDL-r13 ::= CA-MIMO-ParametersDL-r13</w:t>
      </w:r>
    </w:p>
    <w:p w14:paraId="6CB9860F" w14:textId="77777777" w:rsidR="00B64786" w:rsidRPr="000E4E7F" w:rsidRDefault="00B64786" w:rsidP="00B64786">
      <w:pPr>
        <w:pStyle w:val="PL"/>
        <w:shd w:val="clear" w:color="auto" w:fill="E6E6E6"/>
      </w:pPr>
    </w:p>
    <w:p w14:paraId="2458ECAE" w14:textId="77777777" w:rsidR="00B64786" w:rsidRPr="000E4E7F" w:rsidRDefault="00B64786" w:rsidP="00B64786">
      <w:pPr>
        <w:pStyle w:val="PL"/>
        <w:shd w:val="clear" w:color="auto" w:fill="E6E6E6"/>
      </w:pPr>
      <w:r w:rsidRPr="000E4E7F">
        <w:t>CA-MIMO-ParametersDL-r10 ::= SEQUENCE {</w:t>
      </w:r>
    </w:p>
    <w:p w14:paraId="027C932D" w14:textId="77777777" w:rsidR="00B64786" w:rsidRPr="000E4E7F" w:rsidRDefault="00B64786" w:rsidP="00B64786">
      <w:pPr>
        <w:pStyle w:val="PL"/>
        <w:shd w:val="clear" w:color="auto" w:fill="E6E6E6"/>
      </w:pPr>
      <w:r w:rsidRPr="000E4E7F">
        <w:tab/>
        <w:t>ca-BandwidthClassDL-r10</w:t>
      </w:r>
      <w:r w:rsidRPr="000E4E7F">
        <w:tab/>
      </w:r>
      <w:r w:rsidRPr="000E4E7F">
        <w:tab/>
      </w:r>
      <w:r w:rsidRPr="000E4E7F">
        <w:tab/>
      </w:r>
      <w:r w:rsidRPr="000E4E7F">
        <w:tab/>
        <w:t>CA-BandwidthClass-r10,</w:t>
      </w:r>
    </w:p>
    <w:p w14:paraId="0026CF29" w14:textId="77777777" w:rsidR="00B64786" w:rsidRPr="000E4E7F" w:rsidRDefault="00B64786" w:rsidP="00B64786">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6BE61902" w14:textId="77777777" w:rsidR="00B64786" w:rsidRPr="000E4E7F" w:rsidRDefault="00B64786" w:rsidP="00B64786">
      <w:pPr>
        <w:pStyle w:val="PL"/>
        <w:shd w:val="clear" w:color="auto" w:fill="E6E6E6"/>
      </w:pPr>
      <w:r w:rsidRPr="000E4E7F">
        <w:t>}</w:t>
      </w:r>
    </w:p>
    <w:p w14:paraId="755A4CA4" w14:textId="77777777" w:rsidR="00B64786" w:rsidRPr="000E4E7F" w:rsidRDefault="00B64786" w:rsidP="00B64786">
      <w:pPr>
        <w:pStyle w:val="PL"/>
        <w:shd w:val="clear" w:color="auto" w:fill="E6E6E6"/>
      </w:pPr>
    </w:p>
    <w:p w14:paraId="243B2764" w14:textId="77777777" w:rsidR="00B64786" w:rsidRPr="000E4E7F" w:rsidRDefault="00B64786" w:rsidP="00B64786">
      <w:pPr>
        <w:pStyle w:val="PL"/>
        <w:shd w:val="clear" w:color="auto" w:fill="E6E6E6"/>
      </w:pPr>
      <w:r w:rsidRPr="000E4E7F">
        <w:t>CA-MIMO-ParametersDL-v10i0 ::= SEQUENCE {</w:t>
      </w:r>
    </w:p>
    <w:p w14:paraId="0C62EBE4" w14:textId="77777777" w:rsidR="00B64786" w:rsidRPr="000E4E7F" w:rsidRDefault="00B64786" w:rsidP="00B64786">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A004505" w14:textId="77777777" w:rsidR="00B64786" w:rsidRPr="000E4E7F" w:rsidRDefault="00B64786" w:rsidP="00B64786">
      <w:pPr>
        <w:pStyle w:val="PL"/>
        <w:shd w:val="clear" w:color="auto" w:fill="E6E6E6"/>
      </w:pPr>
      <w:r w:rsidRPr="000E4E7F">
        <w:t>}</w:t>
      </w:r>
    </w:p>
    <w:p w14:paraId="0764BDB1" w14:textId="77777777" w:rsidR="00B64786" w:rsidRPr="000E4E7F" w:rsidRDefault="00B64786" w:rsidP="00B64786">
      <w:pPr>
        <w:pStyle w:val="PL"/>
        <w:shd w:val="clear" w:color="auto" w:fill="E6E6E6"/>
      </w:pPr>
    </w:p>
    <w:p w14:paraId="3ECDDFDB" w14:textId="77777777" w:rsidR="00B64786" w:rsidRPr="000E4E7F" w:rsidRDefault="00B64786" w:rsidP="00B64786">
      <w:pPr>
        <w:pStyle w:val="PL"/>
        <w:shd w:val="clear" w:color="auto" w:fill="E6E6E6"/>
      </w:pPr>
      <w:r w:rsidRPr="000E4E7F">
        <w:t>CA-MIMO-ParametersDL-v1270 ::= SEQUENCE {</w:t>
      </w:r>
    </w:p>
    <w:p w14:paraId="7B11A301" w14:textId="77777777" w:rsidR="00B64786" w:rsidRPr="000E4E7F" w:rsidRDefault="00B64786" w:rsidP="00B64786">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6EA76462" w14:textId="77777777" w:rsidR="00B64786" w:rsidRPr="000E4E7F" w:rsidRDefault="00B64786" w:rsidP="00B64786">
      <w:pPr>
        <w:pStyle w:val="PL"/>
        <w:shd w:val="clear" w:color="auto" w:fill="E6E6E6"/>
      </w:pPr>
      <w:r w:rsidRPr="000E4E7F">
        <w:t>}</w:t>
      </w:r>
    </w:p>
    <w:p w14:paraId="26C2E9BB" w14:textId="77777777" w:rsidR="00B64786" w:rsidRPr="000E4E7F" w:rsidRDefault="00B64786" w:rsidP="00B64786">
      <w:pPr>
        <w:pStyle w:val="PL"/>
        <w:shd w:val="clear" w:color="auto" w:fill="E6E6E6"/>
      </w:pPr>
    </w:p>
    <w:p w14:paraId="1E8D7497" w14:textId="77777777" w:rsidR="00B64786" w:rsidRPr="000E4E7F" w:rsidRDefault="00B64786" w:rsidP="00B64786">
      <w:pPr>
        <w:pStyle w:val="PL"/>
        <w:shd w:val="clear" w:color="auto" w:fill="E6E6E6"/>
      </w:pPr>
      <w:r w:rsidRPr="000E4E7F">
        <w:t>CA-MIMO-ParametersDL-r13 ::= SEQUENCE {</w:t>
      </w:r>
    </w:p>
    <w:p w14:paraId="33BE8D89" w14:textId="77777777" w:rsidR="00B64786" w:rsidRPr="000E4E7F" w:rsidRDefault="00B64786" w:rsidP="00B64786">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3048A1F4" w14:textId="77777777" w:rsidR="00B64786" w:rsidRPr="000E4E7F" w:rsidRDefault="00B64786" w:rsidP="00B64786">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6D79D7AB" w14:textId="77777777" w:rsidR="00B64786" w:rsidRPr="000E4E7F" w:rsidRDefault="00B64786" w:rsidP="00B64786">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653A6A4" w14:textId="77777777" w:rsidR="00B64786" w:rsidRPr="000E4E7F" w:rsidRDefault="00B64786" w:rsidP="00B64786">
      <w:pPr>
        <w:pStyle w:val="PL"/>
        <w:shd w:val="clear" w:color="auto" w:fill="E6E6E6"/>
      </w:pPr>
      <w:r w:rsidRPr="000E4E7F">
        <w:tab/>
        <w:t>intraBandContiguousCC-InfoList-r13</w:t>
      </w:r>
      <w:r w:rsidRPr="000E4E7F">
        <w:tab/>
      </w:r>
      <w:r w:rsidRPr="000E4E7F">
        <w:tab/>
        <w:t>SEQUENCE (SIZE (1..maxServCell-r13)) OF IntraBandContiguousCC-Info-r12</w:t>
      </w:r>
    </w:p>
    <w:p w14:paraId="022CD499" w14:textId="77777777" w:rsidR="00B64786" w:rsidRPr="000E4E7F" w:rsidRDefault="00B64786" w:rsidP="00B64786">
      <w:pPr>
        <w:pStyle w:val="PL"/>
        <w:shd w:val="clear" w:color="auto" w:fill="E6E6E6"/>
      </w:pPr>
      <w:r w:rsidRPr="000E4E7F">
        <w:t>}</w:t>
      </w:r>
    </w:p>
    <w:p w14:paraId="0CE49E2B" w14:textId="77777777" w:rsidR="00B64786" w:rsidRPr="000E4E7F" w:rsidRDefault="00B64786" w:rsidP="00B64786">
      <w:pPr>
        <w:pStyle w:val="PL"/>
        <w:shd w:val="clear" w:color="auto" w:fill="E6E6E6"/>
      </w:pPr>
    </w:p>
    <w:p w14:paraId="39948E06" w14:textId="77777777" w:rsidR="00B64786" w:rsidRPr="000E4E7F" w:rsidRDefault="00B64786" w:rsidP="00B64786">
      <w:pPr>
        <w:pStyle w:val="PL"/>
        <w:shd w:val="clear" w:color="auto" w:fill="E6E6E6"/>
      </w:pPr>
      <w:r w:rsidRPr="000E4E7F">
        <w:lastRenderedPageBreak/>
        <w:t>CA-MIMO-ParametersDL-r15 ::= SEQUENCE {</w:t>
      </w:r>
    </w:p>
    <w:p w14:paraId="131941B5" w14:textId="77777777" w:rsidR="00B64786" w:rsidRPr="000E4E7F" w:rsidRDefault="00B64786" w:rsidP="00B64786">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4AFA7686" w14:textId="77777777" w:rsidR="00B64786" w:rsidRPr="000E4E7F" w:rsidRDefault="00B64786" w:rsidP="00B64786">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5A1CE3F" w14:textId="77777777" w:rsidR="00B64786" w:rsidRPr="000E4E7F" w:rsidRDefault="00B64786" w:rsidP="00B64786">
      <w:pPr>
        <w:pStyle w:val="PL"/>
        <w:shd w:val="clear" w:color="auto" w:fill="E6E6E6"/>
      </w:pPr>
      <w:r w:rsidRPr="000E4E7F">
        <w:tab/>
        <w:t>intraBandContiguousCC-InfoList-r15</w:t>
      </w:r>
      <w:r w:rsidRPr="000E4E7F">
        <w:tab/>
      </w:r>
      <w:r w:rsidRPr="000E4E7F">
        <w:tab/>
        <w:t>SEQUENCE (SIZE (1..maxServCell-r13)) OF</w:t>
      </w:r>
    </w:p>
    <w:p w14:paraId="2B71F904" w14:textId="77777777" w:rsidR="00B64786" w:rsidRPr="000E4E7F" w:rsidRDefault="00B64786" w:rsidP="00B64786">
      <w:pPr>
        <w:pStyle w:val="PL"/>
        <w:shd w:val="clear" w:color="auto" w:fill="E6E6E6"/>
      </w:pPr>
      <w:r w:rsidRPr="000E4E7F">
        <w:tab/>
        <w:t>IntraBandContiguousCC-Info-r12</w:t>
      </w:r>
      <w:r w:rsidRPr="000E4E7F">
        <w:tab/>
      </w:r>
      <w:r w:rsidRPr="000E4E7F">
        <w:tab/>
      </w:r>
      <w:r w:rsidRPr="000E4E7F">
        <w:tab/>
      </w:r>
      <w:r w:rsidRPr="000E4E7F">
        <w:tab/>
        <w:t>OPTIONAL</w:t>
      </w:r>
    </w:p>
    <w:p w14:paraId="4E6AD5C9" w14:textId="77777777" w:rsidR="00B64786" w:rsidRPr="000E4E7F" w:rsidRDefault="00B64786" w:rsidP="00B64786">
      <w:pPr>
        <w:pStyle w:val="PL"/>
        <w:shd w:val="clear" w:color="auto" w:fill="E6E6E6"/>
      </w:pPr>
      <w:r w:rsidRPr="000E4E7F">
        <w:t>}</w:t>
      </w:r>
    </w:p>
    <w:p w14:paraId="739856DC" w14:textId="77777777" w:rsidR="00B64786" w:rsidRPr="000E4E7F" w:rsidRDefault="00B64786" w:rsidP="00B64786">
      <w:pPr>
        <w:pStyle w:val="PL"/>
        <w:shd w:val="clear" w:color="auto" w:fill="E6E6E6"/>
      </w:pPr>
    </w:p>
    <w:p w14:paraId="364923C5" w14:textId="77777777" w:rsidR="00B64786" w:rsidRPr="000E4E7F" w:rsidRDefault="00B64786" w:rsidP="00B64786">
      <w:pPr>
        <w:pStyle w:val="PL"/>
        <w:shd w:val="clear" w:color="auto" w:fill="E6E6E6"/>
      </w:pPr>
      <w:r w:rsidRPr="000E4E7F">
        <w:t>IntraBandContiguousCC-Info-r12 ::= SEQUENCE {</w:t>
      </w:r>
    </w:p>
    <w:p w14:paraId="2EEDFB22" w14:textId="77777777" w:rsidR="00B64786" w:rsidRPr="000E4E7F" w:rsidRDefault="00B64786" w:rsidP="00B64786">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7AC81486" w14:textId="77777777" w:rsidR="00B64786" w:rsidRPr="000E4E7F" w:rsidRDefault="00B64786" w:rsidP="00B64786">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68C85C54" w14:textId="77777777" w:rsidR="00B64786" w:rsidRPr="000E4E7F" w:rsidRDefault="00B64786" w:rsidP="00B64786">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698AE1E6" w14:textId="77777777" w:rsidR="00B64786" w:rsidRPr="000E4E7F" w:rsidRDefault="00B64786" w:rsidP="00B64786">
      <w:pPr>
        <w:pStyle w:val="PL"/>
        <w:shd w:val="clear" w:color="auto" w:fill="E6E6E6"/>
      </w:pPr>
      <w:r w:rsidRPr="000E4E7F">
        <w:t>}</w:t>
      </w:r>
    </w:p>
    <w:p w14:paraId="1009172A" w14:textId="77777777" w:rsidR="00B64786" w:rsidRPr="000E4E7F" w:rsidRDefault="00B64786" w:rsidP="00B64786">
      <w:pPr>
        <w:pStyle w:val="PL"/>
        <w:shd w:val="clear" w:color="auto" w:fill="E6E6E6"/>
      </w:pPr>
    </w:p>
    <w:p w14:paraId="47CA5B3B" w14:textId="77777777" w:rsidR="00B64786" w:rsidRPr="000E4E7F" w:rsidRDefault="00B64786" w:rsidP="00B64786">
      <w:pPr>
        <w:pStyle w:val="PL"/>
        <w:shd w:val="clear" w:color="auto" w:fill="E6E6E6"/>
      </w:pPr>
      <w:r w:rsidRPr="000E4E7F">
        <w:t>CA-BandwidthClass-r10 ::= ENUMERATED {a, b, c, d, e, f, ...}</w:t>
      </w:r>
    </w:p>
    <w:p w14:paraId="391AD062" w14:textId="77777777" w:rsidR="00B64786" w:rsidRPr="000E4E7F" w:rsidRDefault="00B64786" w:rsidP="00B64786">
      <w:pPr>
        <w:pStyle w:val="PL"/>
        <w:shd w:val="clear" w:color="auto" w:fill="E6E6E6"/>
      </w:pPr>
    </w:p>
    <w:p w14:paraId="54B9134C" w14:textId="77777777" w:rsidR="00B64786" w:rsidRPr="000E4E7F" w:rsidRDefault="00B64786" w:rsidP="00B64786">
      <w:pPr>
        <w:pStyle w:val="PL"/>
        <w:shd w:val="clear" w:color="auto" w:fill="E6E6E6"/>
      </w:pPr>
      <w:r w:rsidRPr="000E4E7F">
        <w:t>V2X-BandwidthClass-r14 ::= ENUMERATED {a, b, c, d, e, f, ..., c1-v1530}</w:t>
      </w:r>
    </w:p>
    <w:p w14:paraId="5B262053" w14:textId="77777777" w:rsidR="00B64786" w:rsidRPr="000E4E7F" w:rsidRDefault="00B64786" w:rsidP="00B64786">
      <w:pPr>
        <w:pStyle w:val="PL"/>
        <w:shd w:val="clear" w:color="auto" w:fill="E6E6E6"/>
      </w:pPr>
    </w:p>
    <w:p w14:paraId="60B3088F" w14:textId="77777777" w:rsidR="00B64786" w:rsidRPr="000E4E7F" w:rsidRDefault="00B64786" w:rsidP="00B64786">
      <w:pPr>
        <w:pStyle w:val="PL"/>
        <w:shd w:val="clear" w:color="auto" w:fill="E6E6E6"/>
      </w:pPr>
      <w:r w:rsidRPr="000E4E7F">
        <w:t>MIMO-CapabilityUL-r10 ::= ENUMERATED {twoLayers, fourLayers}</w:t>
      </w:r>
    </w:p>
    <w:p w14:paraId="4F5C522E" w14:textId="77777777" w:rsidR="00B64786" w:rsidRPr="000E4E7F" w:rsidRDefault="00B64786" w:rsidP="00B64786">
      <w:pPr>
        <w:pStyle w:val="PL"/>
        <w:shd w:val="clear" w:color="auto" w:fill="E6E6E6"/>
      </w:pPr>
    </w:p>
    <w:p w14:paraId="23C98EB2" w14:textId="77777777" w:rsidR="00B64786" w:rsidRPr="000E4E7F" w:rsidRDefault="00B64786" w:rsidP="00B64786">
      <w:pPr>
        <w:pStyle w:val="PL"/>
        <w:shd w:val="clear" w:color="auto" w:fill="E6E6E6"/>
      </w:pPr>
      <w:r w:rsidRPr="000E4E7F">
        <w:t>MIMO-CapabilityDL-r10 ::= ENUMERATED {twoLayers, fourLayers, eightLayers}</w:t>
      </w:r>
    </w:p>
    <w:p w14:paraId="0674104B" w14:textId="77777777" w:rsidR="00B64786" w:rsidRPr="000E4E7F" w:rsidRDefault="00B64786" w:rsidP="00B64786">
      <w:pPr>
        <w:pStyle w:val="PL"/>
        <w:shd w:val="clear" w:color="auto" w:fill="E6E6E6"/>
      </w:pPr>
    </w:p>
    <w:p w14:paraId="2DA1C79E" w14:textId="77777777" w:rsidR="00B64786" w:rsidRPr="000E4E7F" w:rsidRDefault="00B64786" w:rsidP="00B64786">
      <w:pPr>
        <w:pStyle w:val="PL"/>
        <w:shd w:val="clear" w:color="auto" w:fill="E6E6E6"/>
      </w:pPr>
      <w:r w:rsidRPr="000E4E7F">
        <w:t>MUST-Parameters-r14 ::= SEQUENCE {</w:t>
      </w:r>
    </w:p>
    <w:p w14:paraId="3273BEFB" w14:textId="77777777" w:rsidR="00B64786" w:rsidRPr="000E4E7F" w:rsidRDefault="00B64786" w:rsidP="00B64786">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D728112" w14:textId="77777777" w:rsidR="00B64786" w:rsidRPr="000E4E7F" w:rsidRDefault="00B64786" w:rsidP="00B64786">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4CCE59DE" w14:textId="77777777" w:rsidR="00B64786" w:rsidRPr="000E4E7F" w:rsidRDefault="00B64786" w:rsidP="00B64786">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235A7AAF" w14:textId="77777777" w:rsidR="00B64786" w:rsidRPr="000E4E7F" w:rsidRDefault="00B64786" w:rsidP="00B64786">
      <w:pPr>
        <w:pStyle w:val="PL"/>
        <w:shd w:val="clear" w:color="auto" w:fill="E6E6E6"/>
      </w:pPr>
      <w:r w:rsidRPr="000E4E7F">
        <w:tab/>
        <w:t>must-TM89-UpToThreeInterferingLayers-r14</w:t>
      </w:r>
      <w:r w:rsidRPr="000E4E7F">
        <w:tab/>
        <w:t>ENUMERATED {supported}</w:t>
      </w:r>
      <w:r w:rsidRPr="000E4E7F">
        <w:tab/>
      </w:r>
      <w:r w:rsidRPr="000E4E7F">
        <w:tab/>
        <w:t>OPTIONAL,</w:t>
      </w:r>
    </w:p>
    <w:p w14:paraId="612147AA" w14:textId="77777777" w:rsidR="00B64786" w:rsidRPr="000E4E7F" w:rsidRDefault="00B64786" w:rsidP="00B64786">
      <w:pPr>
        <w:pStyle w:val="PL"/>
        <w:shd w:val="clear" w:color="auto" w:fill="E6E6E6"/>
      </w:pPr>
      <w:r w:rsidRPr="000E4E7F">
        <w:tab/>
        <w:t>must-TM10-UpToThreeInterferingLayers-r14</w:t>
      </w:r>
      <w:r w:rsidRPr="000E4E7F">
        <w:tab/>
        <w:t>ENUMERATED {supported}</w:t>
      </w:r>
      <w:r w:rsidRPr="000E4E7F">
        <w:tab/>
      </w:r>
      <w:r w:rsidRPr="000E4E7F">
        <w:tab/>
        <w:t>OPTIONAL</w:t>
      </w:r>
    </w:p>
    <w:p w14:paraId="54C73885" w14:textId="77777777" w:rsidR="00B64786" w:rsidRPr="000E4E7F" w:rsidRDefault="00B64786" w:rsidP="00B64786">
      <w:pPr>
        <w:pStyle w:val="PL"/>
        <w:shd w:val="clear" w:color="auto" w:fill="E6E6E6"/>
      </w:pPr>
      <w:r w:rsidRPr="000E4E7F">
        <w:t>}</w:t>
      </w:r>
    </w:p>
    <w:p w14:paraId="79D03881" w14:textId="77777777" w:rsidR="00B64786" w:rsidRPr="000E4E7F" w:rsidRDefault="00B64786" w:rsidP="00B64786">
      <w:pPr>
        <w:pStyle w:val="PL"/>
        <w:shd w:val="clear" w:color="auto" w:fill="E6E6E6"/>
      </w:pPr>
    </w:p>
    <w:p w14:paraId="4414A62C" w14:textId="77777777" w:rsidR="00B64786" w:rsidRPr="000E4E7F" w:rsidRDefault="00B64786" w:rsidP="00B64786">
      <w:pPr>
        <w:pStyle w:val="PL"/>
        <w:shd w:val="clear" w:color="auto" w:fill="E6E6E6"/>
      </w:pPr>
      <w:r w:rsidRPr="000E4E7F">
        <w:t>SupportedBandListEUTRA ::=</w:t>
      </w:r>
      <w:r w:rsidRPr="000E4E7F">
        <w:tab/>
      </w:r>
      <w:r w:rsidRPr="000E4E7F">
        <w:tab/>
      </w:r>
      <w:r w:rsidRPr="000E4E7F">
        <w:tab/>
        <w:t>SEQUENCE (SIZE (1..maxBands)) OF SupportedBandEUTRA</w:t>
      </w:r>
    </w:p>
    <w:p w14:paraId="6737C2D2" w14:textId="77777777" w:rsidR="00B64786" w:rsidRPr="000E4E7F" w:rsidRDefault="00B64786" w:rsidP="00B64786">
      <w:pPr>
        <w:pStyle w:val="PL"/>
        <w:shd w:val="clear" w:color="auto" w:fill="E6E6E6"/>
      </w:pPr>
    </w:p>
    <w:p w14:paraId="6139CE26" w14:textId="77777777" w:rsidR="00B64786" w:rsidRPr="000E4E7F" w:rsidRDefault="00B64786" w:rsidP="00B64786">
      <w:pPr>
        <w:pStyle w:val="PL"/>
        <w:shd w:val="clear" w:color="auto" w:fill="E6E6E6"/>
        <w:rPr>
          <w:rFonts w:eastAsia="SimSun"/>
        </w:rPr>
      </w:pPr>
      <w:r w:rsidRPr="000E4E7F">
        <w:t>SupportedBandListEUTRA-v9e0::=</w:t>
      </w:r>
      <w:r w:rsidRPr="000E4E7F">
        <w:tab/>
      </w:r>
      <w:r w:rsidRPr="000E4E7F">
        <w:tab/>
      </w:r>
      <w:r w:rsidRPr="000E4E7F">
        <w:tab/>
        <w:t>SEQUENCE (SIZE (1..maxBands)) OF SupportedBandEUTRA-v9e0</w:t>
      </w:r>
    </w:p>
    <w:p w14:paraId="01A67C2C" w14:textId="77777777" w:rsidR="00B64786" w:rsidRPr="000E4E7F" w:rsidRDefault="00B64786" w:rsidP="00B64786">
      <w:pPr>
        <w:pStyle w:val="PL"/>
        <w:shd w:val="clear" w:color="auto" w:fill="E6E6E6"/>
        <w:rPr>
          <w:rFonts w:eastAsia="SimSun"/>
        </w:rPr>
      </w:pPr>
    </w:p>
    <w:p w14:paraId="6AF65AD4" w14:textId="77777777" w:rsidR="00B64786" w:rsidRPr="000E4E7F" w:rsidRDefault="00B64786" w:rsidP="00B64786">
      <w:pPr>
        <w:pStyle w:val="PL"/>
        <w:shd w:val="clear" w:color="auto" w:fill="E6E6E6"/>
      </w:pPr>
      <w:r w:rsidRPr="000E4E7F">
        <w:t>SupportedBandListEUTRA-v1250</w:t>
      </w:r>
      <w:r w:rsidRPr="000E4E7F">
        <w:rPr>
          <w:rFonts w:eastAsia="SimSun"/>
        </w:rPr>
        <w:t xml:space="preserve"> </w:t>
      </w:r>
      <w:r w:rsidRPr="000E4E7F">
        <w:t>::=</w:t>
      </w:r>
      <w:r w:rsidRPr="000E4E7F">
        <w:tab/>
      </w:r>
      <w:r w:rsidRPr="000E4E7F">
        <w:tab/>
        <w:t>SEQUENCE (SIZE (1..maxBands)) OF SupportedBandEUTRA-v1250</w:t>
      </w:r>
    </w:p>
    <w:p w14:paraId="080775B9" w14:textId="77777777" w:rsidR="00B64786" w:rsidRPr="000E4E7F" w:rsidRDefault="00B64786" w:rsidP="00B64786">
      <w:pPr>
        <w:pStyle w:val="PL"/>
        <w:shd w:val="clear" w:color="auto" w:fill="E6E6E6"/>
      </w:pPr>
    </w:p>
    <w:p w14:paraId="213BFF38" w14:textId="77777777" w:rsidR="00B64786" w:rsidRPr="000E4E7F" w:rsidRDefault="00B64786" w:rsidP="00B64786">
      <w:pPr>
        <w:pStyle w:val="PL"/>
        <w:shd w:val="clear" w:color="auto" w:fill="E6E6E6"/>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15BAC5FD" w14:textId="77777777" w:rsidR="00B64786" w:rsidRPr="000E4E7F" w:rsidRDefault="00B64786" w:rsidP="00B64786">
      <w:pPr>
        <w:pStyle w:val="PL"/>
        <w:shd w:val="clear" w:color="auto" w:fill="E6E6E6"/>
      </w:pPr>
    </w:p>
    <w:p w14:paraId="394A28B1" w14:textId="77777777" w:rsidR="00B64786" w:rsidRPr="000E4E7F" w:rsidRDefault="00B64786" w:rsidP="00B64786">
      <w:pPr>
        <w:pStyle w:val="PL"/>
        <w:shd w:val="clear" w:color="auto" w:fill="E6E6E6"/>
      </w:pPr>
      <w:r w:rsidRPr="000E4E7F">
        <w:t>SupportedBandListEUTRA-v1320</w:t>
      </w:r>
      <w:r w:rsidRPr="000E4E7F">
        <w:rPr>
          <w:rFonts w:eastAsia="SimSun"/>
        </w:rPr>
        <w:t xml:space="preserve"> </w:t>
      </w:r>
      <w:r w:rsidRPr="000E4E7F">
        <w:t>::=</w:t>
      </w:r>
      <w:r w:rsidRPr="000E4E7F">
        <w:tab/>
      </w:r>
      <w:r w:rsidRPr="000E4E7F">
        <w:tab/>
        <w:t>SEQUENCE (SIZE (1..maxBands)) OF SupportedBandEUTRA-v1320</w:t>
      </w:r>
    </w:p>
    <w:p w14:paraId="6D07E777" w14:textId="77777777" w:rsidR="00B64786" w:rsidRPr="000E4E7F" w:rsidRDefault="00B64786" w:rsidP="00B64786">
      <w:pPr>
        <w:pStyle w:val="PL"/>
        <w:shd w:val="clear" w:color="auto" w:fill="E6E6E6"/>
      </w:pPr>
    </w:p>
    <w:p w14:paraId="63479FE9" w14:textId="77777777" w:rsidR="00B64786" w:rsidRPr="000E4E7F" w:rsidRDefault="00B64786" w:rsidP="00B64786">
      <w:pPr>
        <w:pStyle w:val="PL"/>
        <w:shd w:val="clear" w:color="auto" w:fill="E6E6E6"/>
      </w:pPr>
      <w:r w:rsidRPr="000E4E7F">
        <w:t>SupportedBandEUTRA ::=</w:t>
      </w:r>
      <w:r w:rsidRPr="000E4E7F">
        <w:tab/>
      </w:r>
      <w:r w:rsidRPr="000E4E7F">
        <w:tab/>
      </w:r>
      <w:r w:rsidRPr="000E4E7F">
        <w:tab/>
      </w:r>
      <w:r w:rsidRPr="000E4E7F">
        <w:tab/>
        <w:t>SEQUENCE {</w:t>
      </w:r>
    </w:p>
    <w:p w14:paraId="4DCEAC33" w14:textId="77777777" w:rsidR="00B64786" w:rsidRPr="000E4E7F" w:rsidRDefault="00B64786" w:rsidP="00B64786">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0CB0F25A" w14:textId="77777777" w:rsidR="00B64786" w:rsidRPr="000E4E7F" w:rsidRDefault="00B64786" w:rsidP="00B64786">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7B4E27A8" w14:textId="77777777" w:rsidR="00B64786" w:rsidRPr="000E4E7F" w:rsidRDefault="00B64786" w:rsidP="00B64786">
      <w:pPr>
        <w:pStyle w:val="PL"/>
        <w:shd w:val="clear" w:color="auto" w:fill="E6E6E6"/>
      </w:pPr>
      <w:r w:rsidRPr="000E4E7F">
        <w:t>}</w:t>
      </w:r>
    </w:p>
    <w:p w14:paraId="00544462" w14:textId="77777777" w:rsidR="00B64786" w:rsidRPr="000E4E7F" w:rsidRDefault="00B64786" w:rsidP="00B64786">
      <w:pPr>
        <w:pStyle w:val="PL"/>
        <w:shd w:val="clear" w:color="auto" w:fill="E6E6E6"/>
      </w:pPr>
    </w:p>
    <w:p w14:paraId="3BD009E4" w14:textId="77777777" w:rsidR="00B64786" w:rsidRPr="000E4E7F" w:rsidRDefault="00B64786" w:rsidP="00B64786">
      <w:pPr>
        <w:pStyle w:val="PL"/>
        <w:shd w:val="clear" w:color="auto" w:fill="E6E6E6"/>
      </w:pPr>
      <w:r w:rsidRPr="000E4E7F">
        <w:t>SupportedBandEUTRA-v9e0 ::=</w:t>
      </w:r>
      <w:r w:rsidRPr="000E4E7F">
        <w:tab/>
      </w:r>
      <w:r w:rsidRPr="000E4E7F">
        <w:tab/>
        <w:t>SEQUENCE {</w:t>
      </w:r>
    </w:p>
    <w:p w14:paraId="371842B3" w14:textId="77777777" w:rsidR="00B64786" w:rsidRPr="000E4E7F" w:rsidRDefault="00B64786" w:rsidP="00B64786">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38C3B135" w14:textId="77777777" w:rsidR="00B64786" w:rsidRPr="000E4E7F" w:rsidRDefault="00B64786" w:rsidP="00B64786">
      <w:pPr>
        <w:pStyle w:val="PL"/>
        <w:shd w:val="clear" w:color="auto" w:fill="E6E6E6"/>
        <w:rPr>
          <w:rFonts w:eastAsia="SimSun"/>
        </w:rPr>
      </w:pPr>
      <w:r w:rsidRPr="000E4E7F">
        <w:t>}</w:t>
      </w:r>
    </w:p>
    <w:p w14:paraId="46721279" w14:textId="77777777" w:rsidR="00B64786" w:rsidRPr="000E4E7F" w:rsidRDefault="00B64786" w:rsidP="00B64786">
      <w:pPr>
        <w:pStyle w:val="PL"/>
        <w:shd w:val="clear" w:color="auto" w:fill="E6E6E6"/>
        <w:rPr>
          <w:rFonts w:eastAsia="SimSun"/>
        </w:rPr>
      </w:pPr>
    </w:p>
    <w:p w14:paraId="213B8C18" w14:textId="77777777" w:rsidR="00B64786" w:rsidRPr="000E4E7F" w:rsidRDefault="00B64786" w:rsidP="00B64786">
      <w:pPr>
        <w:pStyle w:val="PL"/>
        <w:shd w:val="clear" w:color="auto" w:fill="E6E6E6"/>
      </w:pPr>
      <w:r w:rsidRPr="000E4E7F">
        <w:t>SupportedBandEUTRA-v1250 ::=</w:t>
      </w:r>
      <w:r w:rsidRPr="000E4E7F">
        <w:tab/>
      </w:r>
      <w:r w:rsidRPr="000E4E7F">
        <w:tab/>
        <w:t>SEQUENCE {</w:t>
      </w:r>
    </w:p>
    <w:p w14:paraId="047A29EC" w14:textId="77777777" w:rsidR="00B64786" w:rsidRPr="000E4E7F" w:rsidRDefault="00B64786" w:rsidP="00B64786">
      <w:pPr>
        <w:pStyle w:val="PL"/>
        <w:shd w:val="clear" w:color="auto" w:fill="E6E6E6"/>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5DA6F4DC" w14:textId="77777777" w:rsidR="00B64786" w:rsidRPr="000E4E7F" w:rsidRDefault="00B64786" w:rsidP="00B64786">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90C899D" w14:textId="77777777" w:rsidR="00B64786" w:rsidRPr="000E4E7F" w:rsidRDefault="00B64786" w:rsidP="00B64786">
      <w:pPr>
        <w:pStyle w:val="PL"/>
        <w:shd w:val="clear" w:color="auto" w:fill="E6E6E6"/>
      </w:pPr>
      <w:r w:rsidRPr="000E4E7F">
        <w:t>}</w:t>
      </w:r>
    </w:p>
    <w:p w14:paraId="2108493E" w14:textId="77777777" w:rsidR="00B64786" w:rsidRPr="000E4E7F" w:rsidRDefault="00B64786" w:rsidP="00B64786">
      <w:pPr>
        <w:pStyle w:val="PL"/>
        <w:shd w:val="clear" w:color="auto" w:fill="E6E6E6"/>
      </w:pPr>
    </w:p>
    <w:p w14:paraId="55EE9701" w14:textId="77777777" w:rsidR="00B64786" w:rsidRPr="000E4E7F" w:rsidRDefault="00B64786" w:rsidP="00B64786">
      <w:pPr>
        <w:pStyle w:val="PL"/>
        <w:shd w:val="clear" w:color="auto" w:fill="E6E6E6"/>
      </w:pPr>
      <w:r w:rsidRPr="000E4E7F">
        <w:t>SupportedBandEUTRA-v1310 ::=</w:t>
      </w:r>
      <w:r w:rsidRPr="000E4E7F">
        <w:tab/>
      </w:r>
      <w:r w:rsidRPr="000E4E7F">
        <w:tab/>
        <w:t>SEQUENCE {</w:t>
      </w:r>
    </w:p>
    <w:p w14:paraId="3D23E624" w14:textId="77777777" w:rsidR="00B64786" w:rsidRPr="000E4E7F" w:rsidRDefault="00B64786" w:rsidP="00B64786">
      <w:pPr>
        <w:pStyle w:val="PL"/>
        <w:shd w:val="clear" w:color="auto" w:fill="E6E6E6"/>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2540D8AF" w14:textId="77777777" w:rsidR="00B64786" w:rsidRPr="000E4E7F" w:rsidRDefault="00B64786" w:rsidP="00B64786">
      <w:pPr>
        <w:pStyle w:val="PL"/>
        <w:shd w:val="clear" w:color="auto" w:fill="E6E6E6"/>
      </w:pPr>
      <w:r w:rsidRPr="000E4E7F">
        <w:t>}</w:t>
      </w:r>
    </w:p>
    <w:p w14:paraId="43C570BD" w14:textId="77777777" w:rsidR="00B64786" w:rsidRPr="000E4E7F" w:rsidRDefault="00B64786" w:rsidP="00B64786">
      <w:pPr>
        <w:pStyle w:val="PL"/>
        <w:shd w:val="clear" w:color="auto" w:fill="E6E6E6"/>
      </w:pPr>
      <w:r w:rsidRPr="000E4E7F">
        <w:t>SupportedBandEUTRA-v1320 ::=</w:t>
      </w:r>
      <w:r w:rsidRPr="000E4E7F">
        <w:tab/>
      </w:r>
      <w:r w:rsidRPr="000E4E7F">
        <w:tab/>
        <w:t>SEQUENCE {</w:t>
      </w:r>
    </w:p>
    <w:p w14:paraId="0882E139" w14:textId="77777777" w:rsidR="00B64786" w:rsidRPr="000E4E7F" w:rsidRDefault="00B64786" w:rsidP="00B64786">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0070407" w14:textId="77777777" w:rsidR="00B64786" w:rsidRPr="000E4E7F" w:rsidRDefault="00B64786" w:rsidP="00B64786">
      <w:pPr>
        <w:pStyle w:val="PL"/>
        <w:shd w:val="clear" w:color="auto" w:fill="E6E6E6"/>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48323C7C" w14:textId="77777777" w:rsidR="00B64786" w:rsidRPr="000E4E7F" w:rsidRDefault="00B64786" w:rsidP="00B64786">
      <w:pPr>
        <w:pStyle w:val="PL"/>
        <w:shd w:val="clear" w:color="auto" w:fill="E6E6E6"/>
      </w:pPr>
      <w:r w:rsidRPr="000E4E7F">
        <w:t>}</w:t>
      </w:r>
    </w:p>
    <w:p w14:paraId="4A4746E0" w14:textId="77777777" w:rsidR="00B64786" w:rsidRPr="000E4E7F" w:rsidRDefault="00B64786" w:rsidP="00B64786">
      <w:pPr>
        <w:pStyle w:val="PL"/>
        <w:shd w:val="clear" w:color="auto" w:fill="E6E6E6"/>
      </w:pPr>
    </w:p>
    <w:p w14:paraId="2B76D372" w14:textId="77777777" w:rsidR="00B64786" w:rsidRPr="000E4E7F" w:rsidRDefault="00B64786" w:rsidP="00B64786">
      <w:pPr>
        <w:pStyle w:val="PL"/>
        <w:shd w:val="clear" w:color="auto" w:fill="E6E6E6"/>
      </w:pPr>
      <w:r w:rsidRPr="000E4E7F">
        <w:t>MeasParameters ::=</w:t>
      </w:r>
      <w:r w:rsidRPr="000E4E7F">
        <w:tab/>
      </w:r>
      <w:r w:rsidRPr="000E4E7F">
        <w:tab/>
      </w:r>
      <w:r w:rsidRPr="000E4E7F">
        <w:tab/>
      </w:r>
      <w:r w:rsidRPr="000E4E7F">
        <w:tab/>
      </w:r>
      <w:r w:rsidRPr="000E4E7F">
        <w:tab/>
        <w:t>SEQUENCE {</w:t>
      </w:r>
    </w:p>
    <w:p w14:paraId="089A8E9D" w14:textId="77777777" w:rsidR="00B64786" w:rsidRPr="000E4E7F" w:rsidRDefault="00B64786" w:rsidP="00B64786">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2C5DDA7A" w14:textId="77777777" w:rsidR="00B64786" w:rsidRPr="000E4E7F" w:rsidRDefault="00B64786" w:rsidP="00B64786">
      <w:pPr>
        <w:pStyle w:val="PL"/>
        <w:shd w:val="clear" w:color="auto" w:fill="E6E6E6"/>
      </w:pPr>
      <w:r w:rsidRPr="000E4E7F">
        <w:t>}</w:t>
      </w:r>
    </w:p>
    <w:p w14:paraId="27935210" w14:textId="77777777" w:rsidR="00B64786" w:rsidRPr="000E4E7F" w:rsidRDefault="00B64786" w:rsidP="00B64786">
      <w:pPr>
        <w:pStyle w:val="PL"/>
        <w:shd w:val="clear" w:color="auto" w:fill="E6E6E6"/>
      </w:pPr>
    </w:p>
    <w:p w14:paraId="59BFFE30" w14:textId="77777777" w:rsidR="00B64786" w:rsidRPr="000E4E7F" w:rsidRDefault="00B64786" w:rsidP="00B64786">
      <w:pPr>
        <w:pStyle w:val="PL"/>
        <w:shd w:val="clear" w:color="auto" w:fill="E6E6E6"/>
      </w:pPr>
      <w:r w:rsidRPr="000E4E7F">
        <w:t>MeasParameters-v1020 ::=</w:t>
      </w:r>
      <w:r w:rsidRPr="000E4E7F">
        <w:tab/>
      </w:r>
      <w:r w:rsidRPr="000E4E7F">
        <w:tab/>
      </w:r>
      <w:r w:rsidRPr="000E4E7F">
        <w:tab/>
        <w:t>SEQUENCE {</w:t>
      </w:r>
    </w:p>
    <w:p w14:paraId="35875121" w14:textId="77777777" w:rsidR="00B64786" w:rsidRPr="000E4E7F" w:rsidRDefault="00B64786" w:rsidP="00B64786">
      <w:pPr>
        <w:pStyle w:val="PL"/>
        <w:shd w:val="clear" w:color="auto" w:fill="E6E6E6"/>
      </w:pPr>
      <w:r w:rsidRPr="000E4E7F">
        <w:tab/>
        <w:t>bandCombinationListEUTRA-r10</w:t>
      </w:r>
      <w:r w:rsidRPr="000E4E7F">
        <w:tab/>
      </w:r>
      <w:r w:rsidRPr="000E4E7F">
        <w:tab/>
      </w:r>
      <w:r w:rsidRPr="000E4E7F">
        <w:tab/>
        <w:t>BandCombinationListEUTRA-r10</w:t>
      </w:r>
    </w:p>
    <w:p w14:paraId="234022BA" w14:textId="77777777" w:rsidR="00B64786" w:rsidRPr="000E4E7F" w:rsidRDefault="00B64786" w:rsidP="00B64786">
      <w:pPr>
        <w:pStyle w:val="PL"/>
        <w:shd w:val="clear" w:color="auto" w:fill="E6E6E6"/>
      </w:pPr>
      <w:r w:rsidRPr="000E4E7F">
        <w:t>}</w:t>
      </w:r>
    </w:p>
    <w:p w14:paraId="6E80F4D6" w14:textId="77777777" w:rsidR="00B64786" w:rsidRPr="000E4E7F" w:rsidRDefault="00B64786" w:rsidP="00B64786">
      <w:pPr>
        <w:pStyle w:val="PL"/>
        <w:shd w:val="clear" w:color="auto" w:fill="E6E6E6"/>
      </w:pPr>
    </w:p>
    <w:p w14:paraId="643DA994" w14:textId="77777777" w:rsidR="00B64786" w:rsidRPr="000E4E7F" w:rsidRDefault="00B64786" w:rsidP="00B64786">
      <w:pPr>
        <w:pStyle w:val="PL"/>
        <w:shd w:val="clear" w:color="auto" w:fill="E6E6E6"/>
      </w:pPr>
      <w:r w:rsidRPr="000E4E7F">
        <w:t>MeasParameters-v1130 ::=</w:t>
      </w:r>
      <w:r w:rsidRPr="000E4E7F">
        <w:tab/>
      </w:r>
      <w:r w:rsidRPr="000E4E7F">
        <w:tab/>
      </w:r>
      <w:r w:rsidRPr="000E4E7F">
        <w:tab/>
        <w:t>SEQUENCE {</w:t>
      </w:r>
    </w:p>
    <w:p w14:paraId="2C9F8C13" w14:textId="77777777" w:rsidR="00B64786" w:rsidRPr="000E4E7F" w:rsidRDefault="00B64786" w:rsidP="00B64786">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FCD91A9" w14:textId="77777777" w:rsidR="00B64786" w:rsidRPr="000E4E7F" w:rsidRDefault="00B64786" w:rsidP="00B64786">
      <w:pPr>
        <w:pStyle w:val="PL"/>
        <w:shd w:val="clear" w:color="auto" w:fill="E6E6E6"/>
      </w:pPr>
      <w:r w:rsidRPr="000E4E7F">
        <w:t>}</w:t>
      </w:r>
    </w:p>
    <w:p w14:paraId="0C59FBA8" w14:textId="77777777" w:rsidR="00B64786" w:rsidRPr="000E4E7F" w:rsidRDefault="00B64786" w:rsidP="00B64786">
      <w:pPr>
        <w:pStyle w:val="PL"/>
        <w:shd w:val="clear" w:color="auto" w:fill="E6E6E6"/>
      </w:pPr>
    </w:p>
    <w:p w14:paraId="731807DD" w14:textId="77777777" w:rsidR="00B64786" w:rsidRPr="000E4E7F" w:rsidRDefault="00B64786" w:rsidP="00B64786">
      <w:pPr>
        <w:pStyle w:val="PL"/>
        <w:shd w:val="clear" w:color="auto" w:fill="E6E6E6"/>
      </w:pPr>
      <w:r w:rsidRPr="000E4E7F">
        <w:t>MeasParameters-v11a0 ::=</w:t>
      </w:r>
      <w:r w:rsidRPr="000E4E7F">
        <w:tab/>
      </w:r>
      <w:r w:rsidRPr="000E4E7F">
        <w:tab/>
      </w:r>
      <w:r w:rsidRPr="000E4E7F">
        <w:tab/>
        <w:t>SEQUENCE {</w:t>
      </w:r>
    </w:p>
    <w:p w14:paraId="7BF28D16" w14:textId="77777777" w:rsidR="00B64786" w:rsidRPr="000E4E7F" w:rsidRDefault="00B64786" w:rsidP="00B64786">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231B8319" w14:textId="77777777" w:rsidR="00B64786" w:rsidRPr="000E4E7F" w:rsidRDefault="00B64786" w:rsidP="00B64786">
      <w:pPr>
        <w:pStyle w:val="PL"/>
        <w:shd w:val="clear" w:color="auto" w:fill="E6E6E6"/>
      </w:pPr>
      <w:r w:rsidRPr="000E4E7F">
        <w:t>}</w:t>
      </w:r>
    </w:p>
    <w:p w14:paraId="71812487" w14:textId="77777777" w:rsidR="00B64786" w:rsidRPr="000E4E7F" w:rsidRDefault="00B64786" w:rsidP="00B64786">
      <w:pPr>
        <w:pStyle w:val="PL"/>
        <w:shd w:val="clear" w:color="auto" w:fill="E6E6E6"/>
      </w:pPr>
    </w:p>
    <w:p w14:paraId="02635611" w14:textId="77777777" w:rsidR="00B64786" w:rsidRPr="000E4E7F" w:rsidRDefault="00B64786" w:rsidP="00B64786">
      <w:pPr>
        <w:pStyle w:val="PL"/>
        <w:shd w:val="clear" w:color="auto" w:fill="E6E6E6"/>
      </w:pPr>
      <w:r w:rsidRPr="000E4E7F">
        <w:t>MeasParameters-v1250 ::=</w:t>
      </w:r>
      <w:r w:rsidRPr="000E4E7F">
        <w:tab/>
      </w:r>
      <w:r w:rsidRPr="000E4E7F">
        <w:tab/>
      </w:r>
      <w:r w:rsidRPr="000E4E7F">
        <w:tab/>
        <w:t>SEQUENCE {</w:t>
      </w:r>
      <w:r w:rsidRPr="000E4E7F">
        <w:tab/>
      </w:r>
    </w:p>
    <w:p w14:paraId="37E989F1" w14:textId="77777777" w:rsidR="00B64786" w:rsidRPr="000E4E7F" w:rsidRDefault="00B64786" w:rsidP="00B64786">
      <w:pPr>
        <w:pStyle w:val="PL"/>
        <w:shd w:val="clear" w:color="auto" w:fill="E6E6E6"/>
      </w:pPr>
      <w:r w:rsidRPr="000E4E7F">
        <w:lastRenderedPageBreak/>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55DAC23" w14:textId="77777777" w:rsidR="00B64786" w:rsidRPr="000E4E7F" w:rsidRDefault="00B64786" w:rsidP="00B64786">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14:paraId="45A16D11" w14:textId="77777777" w:rsidR="00B64786" w:rsidRPr="000E4E7F" w:rsidRDefault="00B64786" w:rsidP="00B64786">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CE20169" w14:textId="77777777" w:rsidR="00B64786" w:rsidRPr="000E4E7F" w:rsidRDefault="00B64786" w:rsidP="00B64786">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55D09FC" w14:textId="77777777" w:rsidR="00B64786" w:rsidRPr="000E4E7F" w:rsidRDefault="00B64786" w:rsidP="00B64786">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3D54F784" w14:textId="77777777" w:rsidR="00B64786" w:rsidRPr="000E4E7F" w:rsidRDefault="00B64786" w:rsidP="00B64786">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7FA85D2A" w14:textId="77777777" w:rsidR="00B64786" w:rsidRPr="000E4E7F" w:rsidRDefault="00B64786" w:rsidP="00B64786">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790B08C5" w14:textId="77777777" w:rsidR="00B64786" w:rsidRPr="000E4E7F" w:rsidRDefault="00B64786" w:rsidP="00B64786">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375C58CA" w14:textId="77777777" w:rsidR="00B64786" w:rsidRPr="000E4E7F" w:rsidRDefault="00B64786" w:rsidP="00B64786">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6CC71486" w14:textId="77777777" w:rsidR="00B64786" w:rsidRPr="000E4E7F" w:rsidRDefault="00B64786" w:rsidP="00B64786">
      <w:pPr>
        <w:pStyle w:val="PL"/>
        <w:shd w:val="clear" w:color="auto" w:fill="E6E6E6"/>
      </w:pPr>
      <w:r w:rsidRPr="000E4E7F">
        <w:t>}</w:t>
      </w:r>
    </w:p>
    <w:p w14:paraId="2C6B3C09" w14:textId="77777777" w:rsidR="00B64786" w:rsidRPr="000E4E7F" w:rsidRDefault="00B64786" w:rsidP="00B64786">
      <w:pPr>
        <w:pStyle w:val="PL"/>
        <w:shd w:val="clear" w:color="auto" w:fill="E6E6E6"/>
      </w:pPr>
    </w:p>
    <w:p w14:paraId="28EAF9B7" w14:textId="77777777" w:rsidR="00B64786" w:rsidRPr="000E4E7F" w:rsidRDefault="00B64786" w:rsidP="00B64786">
      <w:pPr>
        <w:pStyle w:val="PL"/>
        <w:shd w:val="clear" w:color="auto" w:fill="E6E6E6"/>
      </w:pPr>
      <w:r w:rsidRPr="000E4E7F">
        <w:t>MeasParameters-v1310 ::=</w:t>
      </w:r>
      <w:r w:rsidRPr="000E4E7F">
        <w:tab/>
      </w:r>
      <w:r w:rsidRPr="000E4E7F">
        <w:tab/>
      </w:r>
      <w:r w:rsidRPr="000E4E7F">
        <w:tab/>
        <w:t>SEQUENCE {</w:t>
      </w:r>
    </w:p>
    <w:p w14:paraId="597AB027" w14:textId="77777777" w:rsidR="00B64786" w:rsidRPr="000E4E7F" w:rsidRDefault="00B64786" w:rsidP="00B64786">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2C4BDBB" w14:textId="77777777" w:rsidR="00B64786" w:rsidRPr="000E4E7F" w:rsidRDefault="00B64786" w:rsidP="00B64786">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0AF888C" w14:textId="77777777" w:rsidR="00B64786" w:rsidRPr="000E4E7F" w:rsidRDefault="00B64786" w:rsidP="00B64786">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491645FD" w14:textId="77777777" w:rsidR="00B64786" w:rsidRPr="000E4E7F" w:rsidRDefault="00B64786" w:rsidP="00B64786">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687E0A9" w14:textId="77777777" w:rsidR="00B64786" w:rsidRPr="000E4E7F" w:rsidRDefault="00B64786" w:rsidP="00B64786">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55C2A6DC" w14:textId="77777777" w:rsidR="00B64786" w:rsidRPr="000E4E7F" w:rsidRDefault="00B64786" w:rsidP="00B64786">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27881C51" w14:textId="77777777" w:rsidR="00B64786" w:rsidRPr="000E4E7F" w:rsidRDefault="00B64786" w:rsidP="00B64786">
      <w:pPr>
        <w:pStyle w:val="PL"/>
        <w:shd w:val="clear" w:color="auto" w:fill="E6E6E6"/>
      </w:pPr>
      <w:r w:rsidRPr="000E4E7F">
        <w:tab/>
        <w:t>rssi-AndChannelOccupancyReporting-r13</w:t>
      </w:r>
      <w:r w:rsidRPr="000E4E7F">
        <w:tab/>
        <w:t>ENUMERATED {supported}</w:t>
      </w:r>
      <w:r w:rsidRPr="000E4E7F">
        <w:tab/>
      </w:r>
      <w:r w:rsidRPr="000E4E7F">
        <w:tab/>
        <w:t>OPTIONAL</w:t>
      </w:r>
    </w:p>
    <w:p w14:paraId="2BB31376" w14:textId="77777777" w:rsidR="00B64786" w:rsidRPr="000E4E7F" w:rsidRDefault="00B64786" w:rsidP="00B64786">
      <w:pPr>
        <w:pStyle w:val="PL"/>
        <w:shd w:val="clear" w:color="auto" w:fill="E6E6E6"/>
      </w:pPr>
      <w:r w:rsidRPr="000E4E7F">
        <w:t>}</w:t>
      </w:r>
    </w:p>
    <w:p w14:paraId="0FFE6D03" w14:textId="77777777" w:rsidR="00B64786" w:rsidRPr="000E4E7F" w:rsidRDefault="00B64786" w:rsidP="00B64786">
      <w:pPr>
        <w:pStyle w:val="PL"/>
        <w:shd w:val="clear" w:color="auto" w:fill="E6E6E6"/>
      </w:pPr>
    </w:p>
    <w:p w14:paraId="2EA8C915" w14:textId="77777777" w:rsidR="00B64786" w:rsidRPr="000E4E7F" w:rsidRDefault="00B64786" w:rsidP="00B64786">
      <w:pPr>
        <w:pStyle w:val="PL"/>
        <w:shd w:val="clear" w:color="auto" w:fill="E6E6E6"/>
      </w:pPr>
      <w:r w:rsidRPr="000E4E7F">
        <w:t>MeasParameters-v1430 ::=</w:t>
      </w:r>
      <w:r w:rsidRPr="000E4E7F">
        <w:tab/>
      </w:r>
      <w:r w:rsidRPr="000E4E7F">
        <w:tab/>
      </w:r>
      <w:r w:rsidRPr="000E4E7F">
        <w:tab/>
        <w:t>SEQUENCE {</w:t>
      </w:r>
    </w:p>
    <w:p w14:paraId="1C36FEED" w14:textId="77777777" w:rsidR="00B64786" w:rsidRPr="000E4E7F" w:rsidRDefault="00B64786" w:rsidP="00B64786">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4DE8AD7" w14:textId="77777777" w:rsidR="00B64786" w:rsidRPr="000E4E7F" w:rsidRDefault="00B64786" w:rsidP="00B64786">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8810B2E" w14:textId="77777777" w:rsidR="00B64786" w:rsidRPr="000E4E7F" w:rsidRDefault="00B64786" w:rsidP="00B64786">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996E2F1" w14:textId="77777777" w:rsidR="00B64786" w:rsidRPr="000E4E7F" w:rsidRDefault="00B64786" w:rsidP="00B64786">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6C8CFB5C" w14:textId="77777777" w:rsidR="00B64786" w:rsidRPr="000E4E7F" w:rsidRDefault="00B64786" w:rsidP="00B64786">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793E105" w14:textId="77777777" w:rsidR="00B64786" w:rsidRPr="000E4E7F" w:rsidRDefault="00B64786" w:rsidP="00B64786">
      <w:pPr>
        <w:pStyle w:val="PL"/>
        <w:shd w:val="clear" w:color="auto" w:fill="E6E6E6"/>
      </w:pPr>
      <w:r w:rsidRPr="000E4E7F">
        <w:t>}</w:t>
      </w:r>
    </w:p>
    <w:p w14:paraId="7F2C6C88" w14:textId="77777777" w:rsidR="00B64786" w:rsidRPr="000E4E7F" w:rsidRDefault="00B64786" w:rsidP="00B64786">
      <w:pPr>
        <w:pStyle w:val="PL"/>
        <w:shd w:val="clear" w:color="auto" w:fill="E6E6E6"/>
      </w:pPr>
    </w:p>
    <w:p w14:paraId="664C9703" w14:textId="77777777" w:rsidR="00B64786" w:rsidRPr="000E4E7F" w:rsidRDefault="00B64786" w:rsidP="00B64786">
      <w:pPr>
        <w:pStyle w:val="PL"/>
        <w:shd w:val="clear" w:color="auto" w:fill="E6E6E6"/>
      </w:pPr>
      <w:r w:rsidRPr="000E4E7F">
        <w:t>MeasParameters-v1520 ::=</w:t>
      </w:r>
      <w:r w:rsidRPr="000E4E7F">
        <w:tab/>
      </w:r>
      <w:r w:rsidRPr="000E4E7F">
        <w:tab/>
      </w:r>
      <w:r w:rsidRPr="000E4E7F">
        <w:tab/>
        <w:t>SEQUENCE {</w:t>
      </w:r>
    </w:p>
    <w:p w14:paraId="234A46CD" w14:textId="77777777" w:rsidR="00B64786" w:rsidRPr="000E4E7F" w:rsidRDefault="00B64786" w:rsidP="00B64786">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738AF1D9" w14:textId="77777777" w:rsidR="00B64786" w:rsidRPr="000E4E7F" w:rsidRDefault="00B64786" w:rsidP="00B64786">
      <w:pPr>
        <w:pStyle w:val="PL"/>
        <w:shd w:val="clear" w:color="auto" w:fill="E6E6E6"/>
      </w:pPr>
      <w:r w:rsidRPr="000E4E7F">
        <w:t>}</w:t>
      </w:r>
    </w:p>
    <w:p w14:paraId="346D07B2" w14:textId="77777777" w:rsidR="00B64786" w:rsidRPr="000E4E7F" w:rsidRDefault="00B64786" w:rsidP="00B64786">
      <w:pPr>
        <w:pStyle w:val="PL"/>
        <w:shd w:val="clear" w:color="auto" w:fill="E6E6E6"/>
      </w:pPr>
    </w:p>
    <w:p w14:paraId="55CD06DD" w14:textId="77777777" w:rsidR="00B64786" w:rsidRPr="000E4E7F" w:rsidRDefault="00B64786" w:rsidP="00B64786">
      <w:pPr>
        <w:pStyle w:val="PL"/>
        <w:shd w:val="clear" w:color="auto" w:fill="E6E6E6"/>
      </w:pPr>
      <w:r w:rsidRPr="000E4E7F">
        <w:t>MeasParameters-v1530 ::=</w:t>
      </w:r>
      <w:r w:rsidRPr="000E4E7F">
        <w:tab/>
      </w:r>
      <w:r w:rsidRPr="000E4E7F">
        <w:tab/>
      </w:r>
      <w:r w:rsidRPr="000E4E7F">
        <w:tab/>
        <w:t>SEQUENCE {</w:t>
      </w:r>
    </w:p>
    <w:p w14:paraId="358D25E6" w14:textId="77777777" w:rsidR="00B64786" w:rsidRPr="000E4E7F" w:rsidRDefault="00B64786" w:rsidP="00B64786">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02F3CBB0" w14:textId="77777777" w:rsidR="00B64786" w:rsidRPr="000E4E7F" w:rsidRDefault="00B64786" w:rsidP="00B64786">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5DD9DE53" w14:textId="77777777" w:rsidR="00B64786" w:rsidRPr="000E4E7F" w:rsidRDefault="00B64786" w:rsidP="00B64786">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0A33099F" w14:textId="77777777" w:rsidR="00B64786" w:rsidRPr="000E4E7F" w:rsidRDefault="00B64786" w:rsidP="00B64786">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6304DFB8" w14:textId="77777777" w:rsidR="00B64786" w:rsidRPr="000E4E7F" w:rsidRDefault="00B64786" w:rsidP="00B64786">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D077035" w14:textId="77777777" w:rsidR="00B64786" w:rsidRPr="000E4E7F" w:rsidRDefault="00B64786" w:rsidP="00B64786">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31687D58" w14:textId="77777777" w:rsidR="00B64786" w:rsidRPr="000E4E7F" w:rsidRDefault="00B64786" w:rsidP="00B64786">
      <w:pPr>
        <w:pStyle w:val="PL"/>
        <w:shd w:val="clear" w:color="auto" w:fill="E6E6E6"/>
      </w:pPr>
      <w:r w:rsidRPr="000E4E7F">
        <w:t>}</w:t>
      </w:r>
    </w:p>
    <w:p w14:paraId="109D5584" w14:textId="77777777" w:rsidR="00B64786" w:rsidRPr="000E4E7F" w:rsidRDefault="00B64786" w:rsidP="00B64786">
      <w:pPr>
        <w:pStyle w:val="PL"/>
        <w:shd w:val="clear" w:color="auto" w:fill="E6E6E6"/>
      </w:pPr>
    </w:p>
    <w:p w14:paraId="7EE6536F" w14:textId="77777777" w:rsidR="00B64786" w:rsidRPr="000E4E7F" w:rsidRDefault="00B64786" w:rsidP="00B64786">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651BC926" w14:textId="77777777" w:rsidR="00B64786" w:rsidRPr="000E4E7F" w:rsidRDefault="00B64786" w:rsidP="00B64786">
      <w:pPr>
        <w:pStyle w:val="PL"/>
        <w:shd w:val="clear" w:color="auto" w:fill="E6E6E6"/>
      </w:pPr>
    </w:p>
    <w:p w14:paraId="7600B282" w14:textId="77777777" w:rsidR="00B64786" w:rsidRPr="000E4E7F" w:rsidRDefault="00B64786" w:rsidP="00B64786">
      <w:pPr>
        <w:pStyle w:val="PL"/>
        <w:shd w:val="clear" w:color="auto" w:fill="E6E6E6"/>
      </w:pPr>
      <w:r w:rsidRPr="000E4E7F">
        <w:t>BandCombinationListEUTRA-r10 ::=</w:t>
      </w:r>
      <w:r w:rsidRPr="000E4E7F">
        <w:tab/>
        <w:t>SEQUENCE (SIZE (1..maxBandComb-r10)) OF BandInfoEUTRA</w:t>
      </w:r>
    </w:p>
    <w:p w14:paraId="13CD2129" w14:textId="77777777" w:rsidR="00B64786" w:rsidRPr="000E4E7F" w:rsidRDefault="00B64786" w:rsidP="00B64786">
      <w:pPr>
        <w:pStyle w:val="PL"/>
        <w:shd w:val="clear" w:color="auto" w:fill="E6E6E6"/>
      </w:pPr>
    </w:p>
    <w:p w14:paraId="3F7DE628" w14:textId="77777777" w:rsidR="00B64786" w:rsidRPr="000E4E7F" w:rsidRDefault="00B64786" w:rsidP="00B64786">
      <w:pPr>
        <w:pStyle w:val="PL"/>
        <w:shd w:val="clear" w:color="auto" w:fill="E6E6E6"/>
      </w:pPr>
      <w:r w:rsidRPr="000E4E7F">
        <w:t>BandInfoEUTRA ::=</w:t>
      </w:r>
      <w:r w:rsidRPr="000E4E7F">
        <w:tab/>
      </w:r>
      <w:r w:rsidRPr="000E4E7F">
        <w:tab/>
      </w:r>
      <w:r w:rsidRPr="000E4E7F">
        <w:tab/>
      </w:r>
      <w:r w:rsidRPr="000E4E7F">
        <w:tab/>
      </w:r>
      <w:r w:rsidRPr="000E4E7F">
        <w:tab/>
        <w:t>SEQUENCE {</w:t>
      </w:r>
    </w:p>
    <w:p w14:paraId="5BF35237" w14:textId="77777777" w:rsidR="00B64786" w:rsidRPr="000E4E7F" w:rsidRDefault="00B64786" w:rsidP="00B64786">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20A5DEF9" w14:textId="77777777" w:rsidR="00B64786" w:rsidRPr="000E4E7F" w:rsidRDefault="00B64786" w:rsidP="00B64786">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1667CBE1" w14:textId="77777777" w:rsidR="00B64786" w:rsidRPr="000E4E7F" w:rsidRDefault="00B64786" w:rsidP="00B64786">
      <w:pPr>
        <w:pStyle w:val="PL"/>
        <w:shd w:val="clear" w:color="auto" w:fill="E6E6E6"/>
      </w:pPr>
      <w:r w:rsidRPr="000E4E7F">
        <w:t>}</w:t>
      </w:r>
    </w:p>
    <w:p w14:paraId="27052CEA" w14:textId="77777777" w:rsidR="00B64786" w:rsidRPr="000E4E7F" w:rsidRDefault="00B64786" w:rsidP="00B64786">
      <w:pPr>
        <w:pStyle w:val="PL"/>
        <w:shd w:val="clear" w:color="auto" w:fill="E6E6E6"/>
      </w:pPr>
    </w:p>
    <w:p w14:paraId="0C98CD00" w14:textId="77777777" w:rsidR="00B64786" w:rsidRPr="000E4E7F" w:rsidRDefault="00B64786" w:rsidP="00B64786">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5CFD311F" w14:textId="77777777" w:rsidR="00B64786" w:rsidRPr="000E4E7F" w:rsidRDefault="00B64786" w:rsidP="00B64786">
      <w:pPr>
        <w:pStyle w:val="PL"/>
        <w:shd w:val="clear" w:color="auto" w:fill="E6E6E6"/>
      </w:pPr>
    </w:p>
    <w:p w14:paraId="78524DF9" w14:textId="77777777" w:rsidR="00B64786" w:rsidRPr="000E4E7F" w:rsidRDefault="00B64786" w:rsidP="00B64786">
      <w:pPr>
        <w:pStyle w:val="PL"/>
        <w:shd w:val="clear" w:color="auto" w:fill="E6E6E6"/>
      </w:pPr>
      <w:r w:rsidRPr="000E4E7F">
        <w:t>InterFreqBandInfo ::=</w:t>
      </w:r>
      <w:r w:rsidRPr="000E4E7F">
        <w:tab/>
      </w:r>
      <w:r w:rsidRPr="000E4E7F">
        <w:tab/>
      </w:r>
      <w:r w:rsidRPr="000E4E7F">
        <w:tab/>
      </w:r>
      <w:r w:rsidRPr="000E4E7F">
        <w:tab/>
        <w:t>SEQUENCE {</w:t>
      </w:r>
    </w:p>
    <w:p w14:paraId="08862FE3" w14:textId="77777777" w:rsidR="00B64786" w:rsidRPr="000E4E7F" w:rsidRDefault="00B64786" w:rsidP="00B64786">
      <w:pPr>
        <w:pStyle w:val="PL"/>
        <w:shd w:val="clear" w:color="auto" w:fill="E6E6E6"/>
      </w:pPr>
      <w:r w:rsidRPr="000E4E7F">
        <w:tab/>
        <w:t>interFreqNeedForGaps</w:t>
      </w:r>
      <w:r w:rsidRPr="000E4E7F">
        <w:tab/>
      </w:r>
      <w:r w:rsidRPr="000E4E7F">
        <w:tab/>
      </w:r>
      <w:r w:rsidRPr="000E4E7F">
        <w:tab/>
      </w:r>
      <w:r w:rsidRPr="000E4E7F">
        <w:tab/>
        <w:t>BOOLEAN</w:t>
      </w:r>
    </w:p>
    <w:p w14:paraId="1EE7D6A2" w14:textId="77777777" w:rsidR="00B64786" w:rsidRPr="000E4E7F" w:rsidRDefault="00B64786" w:rsidP="00B64786">
      <w:pPr>
        <w:pStyle w:val="PL"/>
        <w:shd w:val="clear" w:color="auto" w:fill="E6E6E6"/>
      </w:pPr>
      <w:r w:rsidRPr="000E4E7F">
        <w:t>}</w:t>
      </w:r>
    </w:p>
    <w:p w14:paraId="3F21BD0C" w14:textId="77777777" w:rsidR="00B64786" w:rsidRPr="000E4E7F" w:rsidRDefault="00B64786" w:rsidP="00B64786">
      <w:pPr>
        <w:pStyle w:val="PL"/>
        <w:shd w:val="clear" w:color="auto" w:fill="E6E6E6"/>
      </w:pPr>
    </w:p>
    <w:p w14:paraId="0C5E580B" w14:textId="77777777" w:rsidR="00B64786" w:rsidRPr="000E4E7F" w:rsidRDefault="00B64786" w:rsidP="00B64786">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1A6459F1" w14:textId="77777777" w:rsidR="00B64786" w:rsidRPr="000E4E7F" w:rsidRDefault="00B64786" w:rsidP="00B64786">
      <w:pPr>
        <w:pStyle w:val="PL"/>
        <w:shd w:val="clear" w:color="auto" w:fill="E6E6E6"/>
      </w:pPr>
    </w:p>
    <w:p w14:paraId="16DB3205" w14:textId="77777777" w:rsidR="00B64786" w:rsidRPr="000E4E7F" w:rsidRDefault="00B64786" w:rsidP="00B64786">
      <w:pPr>
        <w:pStyle w:val="PL"/>
        <w:shd w:val="clear" w:color="auto" w:fill="E6E6E6"/>
      </w:pPr>
      <w:r w:rsidRPr="000E4E7F">
        <w:t>InterRAT-BandInfo ::=</w:t>
      </w:r>
      <w:r w:rsidRPr="000E4E7F">
        <w:tab/>
      </w:r>
      <w:r w:rsidRPr="000E4E7F">
        <w:tab/>
      </w:r>
      <w:r w:rsidRPr="000E4E7F">
        <w:tab/>
      </w:r>
      <w:r w:rsidRPr="000E4E7F">
        <w:tab/>
        <w:t>SEQUENCE {</w:t>
      </w:r>
    </w:p>
    <w:p w14:paraId="721A9785" w14:textId="77777777" w:rsidR="00B64786" w:rsidRPr="000E4E7F" w:rsidRDefault="00B64786" w:rsidP="00B64786">
      <w:pPr>
        <w:pStyle w:val="PL"/>
        <w:shd w:val="clear" w:color="auto" w:fill="E6E6E6"/>
      </w:pPr>
      <w:r w:rsidRPr="000E4E7F">
        <w:tab/>
        <w:t>interRAT-NeedForGaps</w:t>
      </w:r>
      <w:r w:rsidRPr="000E4E7F">
        <w:tab/>
      </w:r>
      <w:r w:rsidRPr="000E4E7F">
        <w:tab/>
      </w:r>
      <w:r w:rsidRPr="000E4E7F">
        <w:tab/>
      </w:r>
      <w:r w:rsidRPr="000E4E7F">
        <w:tab/>
        <w:t>BOOLEAN</w:t>
      </w:r>
    </w:p>
    <w:p w14:paraId="0133C1E1" w14:textId="77777777" w:rsidR="00B64786" w:rsidRPr="000E4E7F" w:rsidRDefault="00B64786" w:rsidP="00B64786">
      <w:pPr>
        <w:pStyle w:val="PL"/>
        <w:shd w:val="clear" w:color="auto" w:fill="E6E6E6"/>
      </w:pPr>
      <w:r w:rsidRPr="000E4E7F">
        <w:t>}</w:t>
      </w:r>
    </w:p>
    <w:p w14:paraId="39A19241" w14:textId="77777777" w:rsidR="00B64786" w:rsidRPr="000E4E7F" w:rsidRDefault="00B64786" w:rsidP="00B64786">
      <w:pPr>
        <w:pStyle w:val="PL"/>
        <w:shd w:val="clear" w:color="auto" w:fill="E6E6E6"/>
      </w:pPr>
    </w:p>
    <w:p w14:paraId="0674A654" w14:textId="77777777" w:rsidR="00B64786" w:rsidRPr="000E4E7F" w:rsidRDefault="00B64786" w:rsidP="00B64786">
      <w:pPr>
        <w:pStyle w:val="PL"/>
        <w:shd w:val="clear" w:color="auto" w:fill="E6E6E6"/>
      </w:pPr>
      <w:r w:rsidRPr="000E4E7F">
        <w:t>IRAT-ParametersNR-r15 ::=</w:t>
      </w:r>
      <w:r w:rsidRPr="000E4E7F">
        <w:tab/>
      </w:r>
      <w:r w:rsidRPr="000E4E7F">
        <w:tab/>
        <w:t>SEQUENCE {</w:t>
      </w:r>
    </w:p>
    <w:p w14:paraId="441D93DF" w14:textId="77777777" w:rsidR="00B64786" w:rsidRPr="000E4E7F" w:rsidRDefault="00B64786" w:rsidP="00B64786">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3DBEA40F" w14:textId="77777777" w:rsidR="00B64786" w:rsidRPr="000E4E7F" w:rsidRDefault="00B64786" w:rsidP="00B64786">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55A8A951" w14:textId="77777777" w:rsidR="00B64786" w:rsidRPr="000E4E7F" w:rsidRDefault="00B64786" w:rsidP="00B64786">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42746869" w14:textId="77777777" w:rsidR="00B64786" w:rsidRPr="000E4E7F" w:rsidRDefault="00B64786" w:rsidP="00B64786">
      <w:pPr>
        <w:pStyle w:val="PL"/>
        <w:shd w:val="clear" w:color="auto" w:fill="E6E6E6"/>
      </w:pPr>
      <w:r w:rsidRPr="000E4E7F">
        <w:t>}</w:t>
      </w:r>
    </w:p>
    <w:p w14:paraId="06D651C6" w14:textId="77777777" w:rsidR="00B64786" w:rsidRPr="000E4E7F" w:rsidRDefault="00B64786" w:rsidP="00B64786">
      <w:pPr>
        <w:pStyle w:val="PL"/>
        <w:shd w:val="clear" w:color="auto" w:fill="E6E6E6"/>
      </w:pPr>
    </w:p>
    <w:p w14:paraId="670BD34C" w14:textId="77777777" w:rsidR="00B64786" w:rsidRPr="000E4E7F" w:rsidRDefault="00B64786" w:rsidP="00B64786">
      <w:pPr>
        <w:pStyle w:val="PL"/>
        <w:shd w:val="clear" w:color="auto" w:fill="E6E6E6"/>
      </w:pPr>
      <w:r w:rsidRPr="000E4E7F">
        <w:t>IRAT-ParametersNR-v1540 ::=</w:t>
      </w:r>
      <w:r w:rsidRPr="000E4E7F">
        <w:tab/>
      </w:r>
      <w:r w:rsidRPr="000E4E7F">
        <w:tab/>
        <w:t>SEQUENCE {</w:t>
      </w:r>
    </w:p>
    <w:p w14:paraId="4BB5F78E" w14:textId="77777777" w:rsidR="00B64786" w:rsidRPr="000E4E7F" w:rsidRDefault="00B64786" w:rsidP="00B64786">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1EE6E079" w14:textId="77777777" w:rsidR="00B64786" w:rsidRPr="000E4E7F" w:rsidRDefault="00B64786" w:rsidP="00B64786">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1A3E4C4A" w14:textId="77777777" w:rsidR="00B64786" w:rsidRPr="000E4E7F" w:rsidRDefault="00B64786" w:rsidP="00B64786">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63016D8D" w14:textId="77777777" w:rsidR="00B64786" w:rsidRPr="000E4E7F" w:rsidRDefault="00B64786" w:rsidP="00B64786">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48D49CAE" w14:textId="77777777" w:rsidR="00B64786" w:rsidRPr="000E4E7F" w:rsidRDefault="00B64786" w:rsidP="00B64786">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1F8B8C9D" w14:textId="77777777" w:rsidR="00B64786" w:rsidRPr="000E4E7F" w:rsidRDefault="00B64786" w:rsidP="00B64786">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479E2EDD" w14:textId="77777777" w:rsidR="00B64786" w:rsidRPr="000E4E7F" w:rsidRDefault="00B64786" w:rsidP="00B64786">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1A78A73C" w14:textId="77777777" w:rsidR="00B64786" w:rsidRPr="000E4E7F" w:rsidRDefault="00B64786" w:rsidP="00B64786">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21B45F32" w14:textId="77777777" w:rsidR="00B64786" w:rsidRPr="000E4E7F" w:rsidRDefault="00B64786" w:rsidP="00B64786">
      <w:pPr>
        <w:pStyle w:val="PL"/>
        <w:shd w:val="clear" w:color="auto" w:fill="E6E6E6"/>
      </w:pPr>
      <w:r w:rsidRPr="000E4E7F">
        <w:lastRenderedPageBreak/>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B4D60F" w14:textId="77777777" w:rsidR="00B64786" w:rsidRPr="000E4E7F" w:rsidRDefault="00B64786" w:rsidP="00B64786">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784CF91" w14:textId="77777777" w:rsidR="00B64786" w:rsidRPr="000E4E7F" w:rsidRDefault="00B64786" w:rsidP="00B64786">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D1BF0E0" w14:textId="77777777" w:rsidR="00B64786" w:rsidRPr="000E4E7F" w:rsidRDefault="00B64786" w:rsidP="00B64786">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73F49D4F" w14:textId="77777777" w:rsidR="00B64786" w:rsidRPr="000E4E7F" w:rsidRDefault="00B64786" w:rsidP="00B64786">
      <w:pPr>
        <w:pStyle w:val="PL"/>
        <w:shd w:val="clear" w:color="auto" w:fill="E6E6E6"/>
      </w:pPr>
      <w:r w:rsidRPr="000E4E7F">
        <w:t>}</w:t>
      </w:r>
    </w:p>
    <w:p w14:paraId="0A43DB09" w14:textId="77777777" w:rsidR="00B64786" w:rsidRPr="000E4E7F" w:rsidRDefault="00B64786" w:rsidP="00B64786">
      <w:pPr>
        <w:pStyle w:val="PL"/>
        <w:shd w:val="clear" w:color="auto" w:fill="E6E6E6"/>
      </w:pPr>
    </w:p>
    <w:p w14:paraId="68369B25" w14:textId="77777777" w:rsidR="00B64786" w:rsidRPr="000E4E7F" w:rsidRDefault="00B64786" w:rsidP="00B64786">
      <w:pPr>
        <w:pStyle w:val="PL"/>
        <w:shd w:val="clear" w:color="auto" w:fill="E6E6E6"/>
      </w:pPr>
      <w:r w:rsidRPr="000E4E7F">
        <w:t>IRAT-ParametersNR-v1560 ::=</w:t>
      </w:r>
      <w:r w:rsidRPr="000E4E7F">
        <w:tab/>
      </w:r>
      <w:r w:rsidRPr="000E4E7F">
        <w:tab/>
        <w:t>SEQUENCE {</w:t>
      </w:r>
    </w:p>
    <w:p w14:paraId="11EAC119" w14:textId="77777777" w:rsidR="00B64786" w:rsidRPr="000E4E7F" w:rsidRDefault="00B64786" w:rsidP="00B64786">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5FE89B6" w14:textId="77777777" w:rsidR="00B64786" w:rsidRPr="000E4E7F" w:rsidRDefault="00B64786" w:rsidP="00B64786">
      <w:pPr>
        <w:pStyle w:val="PL"/>
        <w:shd w:val="clear" w:color="auto" w:fill="E6E6E6"/>
      </w:pPr>
      <w:r w:rsidRPr="000E4E7F">
        <w:t>}</w:t>
      </w:r>
    </w:p>
    <w:p w14:paraId="40F5FCB5" w14:textId="77777777" w:rsidR="00B64786" w:rsidRPr="000E4E7F" w:rsidRDefault="00B64786" w:rsidP="00B64786">
      <w:pPr>
        <w:pStyle w:val="PL"/>
        <w:shd w:val="clear" w:color="auto" w:fill="E6E6E6"/>
      </w:pPr>
    </w:p>
    <w:p w14:paraId="37EC93AE" w14:textId="77777777" w:rsidR="00B64786" w:rsidRPr="000E4E7F" w:rsidRDefault="00B64786" w:rsidP="00B64786">
      <w:pPr>
        <w:pStyle w:val="PL"/>
        <w:shd w:val="clear" w:color="auto" w:fill="E6E6E6"/>
      </w:pPr>
      <w:r w:rsidRPr="000E4E7F">
        <w:t>IRAT-ParametersNR-v1570 ::=</w:t>
      </w:r>
      <w:r w:rsidRPr="000E4E7F">
        <w:tab/>
      </w:r>
      <w:r w:rsidRPr="000E4E7F">
        <w:tab/>
        <w:t>SEQUENCE {</w:t>
      </w:r>
    </w:p>
    <w:p w14:paraId="09EA5195" w14:textId="77777777" w:rsidR="00B64786" w:rsidRPr="000E4E7F" w:rsidRDefault="00B64786" w:rsidP="00B64786">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D486CA9" w14:textId="77777777" w:rsidR="00B64786" w:rsidRPr="000E4E7F" w:rsidRDefault="00B64786" w:rsidP="00B64786">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E7D7DB0" w14:textId="77777777" w:rsidR="00B64786" w:rsidRPr="000E4E7F" w:rsidRDefault="00B64786" w:rsidP="00B64786">
      <w:pPr>
        <w:pStyle w:val="PL"/>
        <w:shd w:val="clear" w:color="auto" w:fill="E6E6E6"/>
      </w:pPr>
      <w:r w:rsidRPr="000E4E7F">
        <w:t>}</w:t>
      </w:r>
    </w:p>
    <w:p w14:paraId="0F4BB12B" w14:textId="77777777" w:rsidR="00B64786" w:rsidRPr="000E4E7F" w:rsidRDefault="00B64786" w:rsidP="00B64786">
      <w:pPr>
        <w:pStyle w:val="PL"/>
        <w:shd w:val="clear" w:color="auto" w:fill="E6E6E6"/>
      </w:pPr>
    </w:p>
    <w:p w14:paraId="65D86522" w14:textId="77777777" w:rsidR="00B64786" w:rsidRPr="000E4E7F" w:rsidRDefault="00B64786" w:rsidP="00B64786">
      <w:pPr>
        <w:pStyle w:val="PL"/>
        <w:shd w:val="clear" w:color="auto" w:fill="E6E6E6"/>
        <w:rPr>
          <w:rFonts w:eastAsia="SimSun"/>
          <w:lang w:eastAsia="zh-CN"/>
        </w:rPr>
      </w:pPr>
      <w:r w:rsidRPr="000E4E7F">
        <w:t>IRAT-ParametersNR-</w:t>
      </w:r>
      <w:r w:rsidRPr="000E4E7F">
        <w:rPr>
          <w:rFonts w:eastAsia="SimSun"/>
          <w:lang w:eastAsia="zh-CN"/>
        </w:rPr>
        <w:t>r16</w:t>
      </w:r>
      <w:r w:rsidRPr="000E4E7F">
        <w:t xml:space="preserve"> ::=</w:t>
      </w:r>
      <w:r w:rsidRPr="000E4E7F">
        <w:tab/>
      </w:r>
      <w:r w:rsidRPr="000E4E7F">
        <w:tab/>
        <w:t>SEQUENCE {</w:t>
      </w:r>
    </w:p>
    <w:p w14:paraId="39ACB121" w14:textId="77777777" w:rsidR="00B64786" w:rsidRPr="000E4E7F" w:rsidRDefault="00B64786" w:rsidP="00B64786">
      <w:pPr>
        <w:pStyle w:val="PL"/>
        <w:shd w:val="clear" w:color="auto" w:fill="E6E6E6"/>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114086B" w14:textId="77777777" w:rsidR="00B64786" w:rsidRPr="000E4E7F" w:rsidRDefault="00B64786" w:rsidP="00B64786">
      <w:pPr>
        <w:pStyle w:val="PL"/>
        <w:shd w:val="clear" w:color="auto" w:fill="E6E6E6"/>
      </w:pPr>
      <w:r w:rsidRPr="000E4E7F">
        <w:t>}</w:t>
      </w:r>
    </w:p>
    <w:p w14:paraId="6893CB02" w14:textId="77777777" w:rsidR="00B64786" w:rsidRPr="000E4E7F" w:rsidRDefault="00B64786" w:rsidP="00B64786">
      <w:pPr>
        <w:pStyle w:val="PL"/>
        <w:shd w:val="clear" w:color="auto" w:fill="E6E6E6"/>
      </w:pPr>
    </w:p>
    <w:p w14:paraId="08DFF947" w14:textId="77777777" w:rsidR="00B64786" w:rsidRPr="000E4E7F" w:rsidRDefault="00B64786" w:rsidP="00B64786">
      <w:pPr>
        <w:pStyle w:val="PL"/>
        <w:shd w:val="clear" w:color="auto" w:fill="E6E6E6"/>
      </w:pPr>
      <w:r w:rsidRPr="000E4E7F">
        <w:t>EUTRA-5GC-Parameters-r15 ::=</w:t>
      </w:r>
      <w:r w:rsidRPr="000E4E7F">
        <w:tab/>
      </w:r>
      <w:r w:rsidRPr="000E4E7F">
        <w:tab/>
        <w:t>SEQUENCE {</w:t>
      </w:r>
    </w:p>
    <w:p w14:paraId="136ABB57" w14:textId="77777777" w:rsidR="00B64786" w:rsidRPr="000E4E7F" w:rsidRDefault="00B64786" w:rsidP="00B64786">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A1A1F8" w14:textId="77777777" w:rsidR="00B64786" w:rsidRPr="000E4E7F" w:rsidRDefault="00B64786" w:rsidP="00B64786">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53CF64C2" w14:textId="77777777" w:rsidR="00B64786" w:rsidRPr="000E4E7F" w:rsidRDefault="00B64786" w:rsidP="00B64786">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659531F" w14:textId="77777777" w:rsidR="00B64786" w:rsidRPr="000E4E7F" w:rsidRDefault="00B64786" w:rsidP="00B64786">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BD6C01A" w14:textId="77777777" w:rsidR="00B64786" w:rsidRPr="000E4E7F" w:rsidRDefault="00B64786" w:rsidP="00B64786">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3894783E" w14:textId="77777777" w:rsidR="00B64786" w:rsidRPr="000E4E7F" w:rsidRDefault="00B64786" w:rsidP="00B64786">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D5B159" w14:textId="77777777" w:rsidR="00B64786" w:rsidRPr="000E4E7F" w:rsidRDefault="00B64786" w:rsidP="00B64786">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B018078" w14:textId="77777777" w:rsidR="00B64786" w:rsidRPr="000E4E7F" w:rsidRDefault="00B64786" w:rsidP="00B64786">
      <w:pPr>
        <w:pStyle w:val="PL"/>
        <w:shd w:val="clear" w:color="auto" w:fill="E6E6E6"/>
      </w:pPr>
      <w:r w:rsidRPr="000E4E7F">
        <w:t>}</w:t>
      </w:r>
    </w:p>
    <w:p w14:paraId="13AA4CF8" w14:textId="77777777" w:rsidR="00B64786" w:rsidRPr="000E4E7F" w:rsidRDefault="00B64786" w:rsidP="00B64786">
      <w:pPr>
        <w:pStyle w:val="PL"/>
        <w:shd w:val="clear" w:color="auto" w:fill="E6E6E6"/>
      </w:pPr>
    </w:p>
    <w:p w14:paraId="0757839D" w14:textId="77777777" w:rsidR="00B64786" w:rsidRPr="000E4E7F" w:rsidRDefault="00B64786" w:rsidP="00B64786">
      <w:pPr>
        <w:pStyle w:val="PL"/>
        <w:shd w:val="clear" w:color="auto" w:fill="E6E6E6"/>
      </w:pPr>
      <w:r w:rsidRPr="000E4E7F">
        <w:t>PDCP-ParametersNR-r15 ::=</w:t>
      </w:r>
      <w:r w:rsidRPr="000E4E7F">
        <w:tab/>
      </w:r>
      <w:r w:rsidRPr="000E4E7F">
        <w:tab/>
        <w:t>SEQUENCE {</w:t>
      </w:r>
    </w:p>
    <w:p w14:paraId="4360D662" w14:textId="77777777" w:rsidR="00B64786" w:rsidRPr="000E4E7F" w:rsidRDefault="00B64786" w:rsidP="00B64786">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14:paraId="750D37DA" w14:textId="77777777" w:rsidR="00B64786" w:rsidRPr="000E4E7F" w:rsidRDefault="00B64786" w:rsidP="00B64786">
      <w:pPr>
        <w:pStyle w:val="PL"/>
        <w:shd w:val="clear" w:color="auto" w:fill="E6E6E6"/>
      </w:pPr>
      <w:r w:rsidRPr="000E4E7F">
        <w:tab/>
        <w:t>rohc-ContextMaxSessions-r15</w:t>
      </w:r>
      <w:r w:rsidRPr="000E4E7F">
        <w:tab/>
      </w:r>
      <w:r w:rsidRPr="000E4E7F">
        <w:tab/>
      </w:r>
      <w:r w:rsidRPr="000E4E7F">
        <w:tab/>
        <w:t>ENUMERATED {</w:t>
      </w:r>
    </w:p>
    <w:p w14:paraId="1724A6A0"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7419087C"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7F677E5F"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4067F022" w14:textId="77777777" w:rsidR="00B64786" w:rsidRPr="000E4E7F" w:rsidRDefault="00B64786" w:rsidP="00B64786">
      <w:pPr>
        <w:pStyle w:val="PL"/>
        <w:shd w:val="clear" w:color="auto" w:fill="E6E6E6"/>
      </w:pPr>
      <w:r w:rsidRPr="000E4E7F">
        <w:tab/>
        <w:t>rohc-ProfilesUL-Only-r15</w:t>
      </w:r>
      <w:r w:rsidRPr="000E4E7F">
        <w:tab/>
      </w:r>
      <w:r w:rsidRPr="000E4E7F">
        <w:tab/>
      </w:r>
      <w:r w:rsidRPr="000E4E7F">
        <w:tab/>
      </w:r>
      <w:r w:rsidRPr="000E4E7F">
        <w:tab/>
        <w:t>SEQUENCE {</w:t>
      </w:r>
    </w:p>
    <w:p w14:paraId="6E74184C" w14:textId="77777777" w:rsidR="00B64786" w:rsidRPr="000E4E7F" w:rsidRDefault="00B64786" w:rsidP="00B64786">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76D5148A" w14:textId="77777777" w:rsidR="00B64786" w:rsidRPr="000E4E7F" w:rsidRDefault="00B64786" w:rsidP="00B64786">
      <w:pPr>
        <w:pStyle w:val="PL"/>
        <w:shd w:val="clear" w:color="auto" w:fill="E6E6E6"/>
      </w:pPr>
      <w:r w:rsidRPr="000E4E7F">
        <w:tab/>
        <w:t>},</w:t>
      </w:r>
    </w:p>
    <w:p w14:paraId="6781F8ED" w14:textId="77777777" w:rsidR="00B64786" w:rsidRPr="000E4E7F" w:rsidRDefault="00B64786" w:rsidP="00B64786">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0037939D" w14:textId="77777777" w:rsidR="00B64786" w:rsidRPr="000E4E7F" w:rsidRDefault="00B64786" w:rsidP="00B64786">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F2696A5" w14:textId="77777777" w:rsidR="00B64786" w:rsidRPr="000E4E7F" w:rsidRDefault="00B64786" w:rsidP="00B64786">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6E2304" w14:textId="77777777" w:rsidR="00B64786" w:rsidRPr="000E4E7F" w:rsidRDefault="00B64786" w:rsidP="00B64786">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14:paraId="3A42280C" w14:textId="77777777" w:rsidR="00B64786" w:rsidRPr="000E4E7F" w:rsidRDefault="00B64786" w:rsidP="00B64786">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170714CD" w14:textId="77777777" w:rsidR="00B64786" w:rsidRPr="000E4E7F" w:rsidRDefault="00B64786" w:rsidP="00B64786">
      <w:pPr>
        <w:pStyle w:val="PL"/>
        <w:shd w:val="clear" w:color="auto" w:fill="E6E6E6"/>
      </w:pPr>
      <w:r w:rsidRPr="000E4E7F">
        <w:t>}</w:t>
      </w:r>
    </w:p>
    <w:p w14:paraId="05B5B80B" w14:textId="77777777" w:rsidR="00B64786" w:rsidRPr="000E4E7F" w:rsidRDefault="00B64786" w:rsidP="00B64786">
      <w:pPr>
        <w:pStyle w:val="PL"/>
        <w:shd w:val="clear" w:color="auto" w:fill="E6E6E6"/>
      </w:pPr>
    </w:p>
    <w:p w14:paraId="276240FC" w14:textId="77777777" w:rsidR="00B64786" w:rsidRPr="000E4E7F" w:rsidRDefault="00B64786" w:rsidP="00B64786">
      <w:pPr>
        <w:pStyle w:val="PL"/>
        <w:shd w:val="clear" w:color="auto" w:fill="E6E6E6"/>
      </w:pPr>
      <w:r w:rsidRPr="000E4E7F">
        <w:t>PDCP-ParametersNR-v1560 ::=</w:t>
      </w:r>
      <w:r w:rsidRPr="000E4E7F">
        <w:tab/>
      </w:r>
      <w:r w:rsidRPr="000E4E7F">
        <w:tab/>
        <w:t>SEQUENCE {</w:t>
      </w:r>
    </w:p>
    <w:p w14:paraId="7F63C5DB" w14:textId="77777777" w:rsidR="00B64786" w:rsidRPr="000E4E7F" w:rsidRDefault="00B64786" w:rsidP="00B64786">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31AA593F" w14:textId="77777777" w:rsidR="00B64786" w:rsidRPr="000E4E7F" w:rsidRDefault="00B64786" w:rsidP="00B64786">
      <w:pPr>
        <w:pStyle w:val="PL"/>
        <w:shd w:val="clear" w:color="auto" w:fill="E6E6E6"/>
      </w:pPr>
      <w:r w:rsidRPr="000E4E7F">
        <w:t>}</w:t>
      </w:r>
    </w:p>
    <w:p w14:paraId="6F2E94EF" w14:textId="77777777" w:rsidR="00B64786" w:rsidRPr="000E4E7F" w:rsidRDefault="00B64786" w:rsidP="00B64786">
      <w:pPr>
        <w:pStyle w:val="PL"/>
        <w:shd w:val="clear" w:color="auto" w:fill="E6E6E6"/>
      </w:pPr>
    </w:p>
    <w:p w14:paraId="691486DD" w14:textId="77777777" w:rsidR="00B64786" w:rsidRPr="000E4E7F" w:rsidRDefault="00B64786" w:rsidP="00B64786">
      <w:pPr>
        <w:pStyle w:val="PL"/>
        <w:shd w:val="clear" w:color="auto" w:fill="E6E6E6"/>
      </w:pPr>
      <w:r w:rsidRPr="000E4E7F">
        <w:t>ROHC-ProfileSupportList-r15 ::=</w:t>
      </w:r>
      <w:r w:rsidRPr="000E4E7F">
        <w:tab/>
        <w:t>SEQUENCE {</w:t>
      </w:r>
    </w:p>
    <w:p w14:paraId="5386B7CE" w14:textId="77777777" w:rsidR="00B64786" w:rsidRPr="000E4E7F" w:rsidRDefault="00B64786" w:rsidP="00B64786">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72464CC6" w14:textId="77777777" w:rsidR="00B64786" w:rsidRPr="000E4E7F" w:rsidRDefault="00B64786" w:rsidP="00B64786">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0DFC3A33" w14:textId="77777777" w:rsidR="00B64786" w:rsidRPr="000E4E7F" w:rsidRDefault="00B64786" w:rsidP="00B64786">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20516A28" w14:textId="77777777" w:rsidR="00B64786" w:rsidRPr="000E4E7F" w:rsidRDefault="00B64786" w:rsidP="00B64786">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6E6239C6" w14:textId="77777777" w:rsidR="00B64786" w:rsidRPr="000E4E7F" w:rsidRDefault="00B64786" w:rsidP="00B64786">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494F5871" w14:textId="77777777" w:rsidR="00B64786" w:rsidRPr="000E4E7F" w:rsidRDefault="00B64786" w:rsidP="00B64786">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0400B61B" w14:textId="77777777" w:rsidR="00B64786" w:rsidRPr="000E4E7F" w:rsidRDefault="00B64786" w:rsidP="00B64786">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2A56CF20" w14:textId="77777777" w:rsidR="00B64786" w:rsidRPr="000E4E7F" w:rsidRDefault="00B64786" w:rsidP="00B64786">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5F54C3A2" w14:textId="77777777" w:rsidR="00B64786" w:rsidRPr="000E4E7F" w:rsidRDefault="00B64786" w:rsidP="00B64786">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51E202DB" w14:textId="77777777" w:rsidR="00B64786" w:rsidRPr="000E4E7F" w:rsidRDefault="00B64786" w:rsidP="00B64786">
      <w:pPr>
        <w:pStyle w:val="PL"/>
        <w:shd w:val="clear" w:color="auto" w:fill="E6E6E6"/>
      </w:pPr>
      <w:r w:rsidRPr="000E4E7F">
        <w:t>}</w:t>
      </w:r>
    </w:p>
    <w:p w14:paraId="66945FB3" w14:textId="77777777" w:rsidR="00B64786" w:rsidRPr="000E4E7F" w:rsidRDefault="00B64786" w:rsidP="00B64786">
      <w:pPr>
        <w:pStyle w:val="PL"/>
        <w:shd w:val="clear" w:color="auto" w:fill="E6E6E6"/>
      </w:pPr>
    </w:p>
    <w:p w14:paraId="6528558E" w14:textId="77777777" w:rsidR="00B64786" w:rsidRPr="000E4E7F" w:rsidRDefault="00B64786" w:rsidP="00B64786">
      <w:pPr>
        <w:pStyle w:val="PL"/>
        <w:shd w:val="clear" w:color="auto" w:fill="E6E6E6"/>
      </w:pPr>
      <w:r w:rsidRPr="000E4E7F">
        <w:t>SupportedBandListNR-r15 ::=</w:t>
      </w:r>
      <w:r w:rsidRPr="000E4E7F">
        <w:tab/>
      </w:r>
      <w:r w:rsidRPr="000E4E7F">
        <w:tab/>
        <w:t>SEQUENCE (SIZE (1..maxBandsNR-r15)) OF SupportedBandNR-r15</w:t>
      </w:r>
    </w:p>
    <w:p w14:paraId="57670845" w14:textId="77777777" w:rsidR="00B64786" w:rsidRPr="000E4E7F" w:rsidRDefault="00B64786" w:rsidP="00B64786">
      <w:pPr>
        <w:pStyle w:val="PL"/>
        <w:shd w:val="clear" w:color="auto" w:fill="E6E6E6"/>
      </w:pPr>
    </w:p>
    <w:p w14:paraId="26B5172F" w14:textId="77777777" w:rsidR="00B64786" w:rsidRPr="000E4E7F" w:rsidRDefault="00B64786" w:rsidP="00B64786">
      <w:pPr>
        <w:pStyle w:val="PL"/>
        <w:shd w:val="clear" w:color="auto" w:fill="E6E6E6"/>
      </w:pPr>
      <w:r w:rsidRPr="000E4E7F">
        <w:t>SupportedBandNR-r15 ::=</w:t>
      </w:r>
      <w:r w:rsidRPr="000E4E7F">
        <w:tab/>
      </w:r>
      <w:r w:rsidRPr="000E4E7F">
        <w:tab/>
      </w:r>
      <w:r w:rsidRPr="000E4E7F">
        <w:tab/>
        <w:t>SEQUENCE {</w:t>
      </w:r>
    </w:p>
    <w:p w14:paraId="0C4730EE" w14:textId="77777777" w:rsidR="00B64786" w:rsidRPr="000E4E7F" w:rsidRDefault="00B64786" w:rsidP="00B64786">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222CDF8C" w14:textId="77777777" w:rsidR="00B64786" w:rsidRPr="000E4E7F" w:rsidRDefault="00B64786" w:rsidP="00B64786">
      <w:pPr>
        <w:pStyle w:val="PL"/>
        <w:shd w:val="clear" w:color="auto" w:fill="E6E6E6"/>
      </w:pPr>
      <w:r w:rsidRPr="000E4E7F">
        <w:t>}</w:t>
      </w:r>
    </w:p>
    <w:p w14:paraId="2E88C378" w14:textId="77777777" w:rsidR="00B64786" w:rsidRPr="000E4E7F" w:rsidRDefault="00B64786" w:rsidP="00B64786">
      <w:pPr>
        <w:pStyle w:val="PL"/>
        <w:shd w:val="clear" w:color="auto" w:fill="E6E6E6"/>
      </w:pPr>
    </w:p>
    <w:p w14:paraId="4FBFA29E" w14:textId="77777777" w:rsidR="00B64786" w:rsidRPr="000E4E7F" w:rsidRDefault="00B64786" w:rsidP="00B64786">
      <w:pPr>
        <w:pStyle w:val="PL"/>
        <w:shd w:val="clear" w:color="auto" w:fill="E6E6E6"/>
      </w:pPr>
      <w:r w:rsidRPr="000E4E7F">
        <w:t>IRAT-ParametersUTRA-FDD ::=</w:t>
      </w:r>
      <w:r w:rsidRPr="000E4E7F">
        <w:tab/>
      </w:r>
      <w:r w:rsidRPr="000E4E7F">
        <w:tab/>
        <w:t>SEQUENCE {</w:t>
      </w:r>
    </w:p>
    <w:p w14:paraId="05CE60F1" w14:textId="77777777" w:rsidR="00B64786" w:rsidRPr="000E4E7F" w:rsidRDefault="00B64786" w:rsidP="00B64786">
      <w:pPr>
        <w:pStyle w:val="PL"/>
        <w:shd w:val="clear" w:color="auto" w:fill="E6E6E6"/>
      </w:pPr>
      <w:r w:rsidRPr="000E4E7F">
        <w:tab/>
        <w:t>supportedBandListUTRA-FDD</w:t>
      </w:r>
      <w:r w:rsidRPr="000E4E7F">
        <w:tab/>
      </w:r>
      <w:r w:rsidRPr="000E4E7F">
        <w:tab/>
      </w:r>
      <w:r w:rsidRPr="000E4E7F">
        <w:tab/>
        <w:t>SupportedBandListUTRA-FDD</w:t>
      </w:r>
    </w:p>
    <w:p w14:paraId="5969B359" w14:textId="77777777" w:rsidR="00B64786" w:rsidRPr="000E4E7F" w:rsidRDefault="00B64786" w:rsidP="00B64786">
      <w:pPr>
        <w:pStyle w:val="PL"/>
        <w:shd w:val="clear" w:color="auto" w:fill="E6E6E6"/>
      </w:pPr>
      <w:r w:rsidRPr="000E4E7F">
        <w:t>}</w:t>
      </w:r>
    </w:p>
    <w:p w14:paraId="47124735" w14:textId="77777777" w:rsidR="00B64786" w:rsidRPr="000E4E7F" w:rsidRDefault="00B64786" w:rsidP="00B64786">
      <w:pPr>
        <w:pStyle w:val="PL"/>
        <w:shd w:val="clear" w:color="auto" w:fill="E6E6E6"/>
      </w:pPr>
    </w:p>
    <w:p w14:paraId="234288FC" w14:textId="77777777" w:rsidR="00B64786" w:rsidRPr="000E4E7F" w:rsidRDefault="00B64786" w:rsidP="00B64786">
      <w:pPr>
        <w:pStyle w:val="PL"/>
        <w:shd w:val="clear" w:color="auto" w:fill="E6E6E6"/>
      </w:pPr>
      <w:r w:rsidRPr="000E4E7F">
        <w:t>IRAT-ParametersUTRA-v920 ::=</w:t>
      </w:r>
      <w:r w:rsidRPr="000E4E7F">
        <w:tab/>
      </w:r>
      <w:r w:rsidRPr="000E4E7F">
        <w:tab/>
        <w:t>SEQUENCE {</w:t>
      </w:r>
    </w:p>
    <w:p w14:paraId="4A8DDF06" w14:textId="77777777" w:rsidR="00B64786" w:rsidRPr="000E4E7F" w:rsidRDefault="00B64786" w:rsidP="00B64786">
      <w:pPr>
        <w:pStyle w:val="PL"/>
        <w:shd w:val="clear" w:color="auto" w:fill="E6E6E6"/>
      </w:pPr>
      <w:r w:rsidRPr="000E4E7F">
        <w:tab/>
        <w:t>e-RedirectionUTRA-r9</w:t>
      </w:r>
      <w:r w:rsidRPr="000E4E7F">
        <w:tab/>
      </w:r>
      <w:r w:rsidRPr="000E4E7F">
        <w:tab/>
      </w:r>
      <w:r w:rsidRPr="000E4E7F">
        <w:tab/>
      </w:r>
      <w:r w:rsidRPr="000E4E7F">
        <w:tab/>
        <w:t>ENUMERATED {supported}</w:t>
      </w:r>
    </w:p>
    <w:p w14:paraId="3FB1BADA" w14:textId="77777777" w:rsidR="00B64786" w:rsidRPr="000E4E7F" w:rsidRDefault="00B64786" w:rsidP="00B64786">
      <w:pPr>
        <w:pStyle w:val="PL"/>
        <w:shd w:val="clear" w:color="auto" w:fill="E6E6E6"/>
      </w:pPr>
      <w:r w:rsidRPr="000E4E7F">
        <w:t>}</w:t>
      </w:r>
    </w:p>
    <w:p w14:paraId="205A1696" w14:textId="77777777" w:rsidR="00B64786" w:rsidRPr="000E4E7F" w:rsidRDefault="00B64786" w:rsidP="00B64786">
      <w:pPr>
        <w:pStyle w:val="PL"/>
        <w:shd w:val="clear" w:color="auto" w:fill="E6E6E6"/>
      </w:pPr>
    </w:p>
    <w:p w14:paraId="3B2146B8" w14:textId="77777777" w:rsidR="00B64786" w:rsidRPr="000E4E7F" w:rsidRDefault="00B64786" w:rsidP="00B64786">
      <w:pPr>
        <w:pStyle w:val="PL"/>
        <w:shd w:val="clear" w:color="auto" w:fill="E6E6E6"/>
      </w:pPr>
      <w:r w:rsidRPr="000E4E7F">
        <w:t>IRAT-ParametersUTRA-v9c0 ::=</w:t>
      </w:r>
      <w:r w:rsidRPr="000E4E7F">
        <w:tab/>
      </w:r>
      <w:r w:rsidRPr="000E4E7F">
        <w:tab/>
        <w:t>SEQUENCE {</w:t>
      </w:r>
    </w:p>
    <w:p w14:paraId="06A2CC9A" w14:textId="77777777" w:rsidR="00B64786" w:rsidRPr="000E4E7F" w:rsidRDefault="00B64786" w:rsidP="00B64786">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E8FD590" w14:textId="77777777" w:rsidR="00B64786" w:rsidRPr="000E4E7F" w:rsidRDefault="00B64786" w:rsidP="00B64786">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5F00AFD4" w14:textId="77777777" w:rsidR="00B64786" w:rsidRPr="000E4E7F" w:rsidRDefault="00B64786" w:rsidP="00B64786">
      <w:pPr>
        <w:pStyle w:val="PL"/>
        <w:shd w:val="clear" w:color="auto" w:fill="E6E6E6"/>
      </w:pPr>
      <w:r w:rsidRPr="000E4E7F">
        <w:lastRenderedPageBreak/>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386652E6" w14:textId="77777777" w:rsidR="00B64786" w:rsidRPr="000E4E7F" w:rsidRDefault="00B64786" w:rsidP="00B64786">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48871733" w14:textId="77777777" w:rsidR="00B64786" w:rsidRPr="000E4E7F" w:rsidRDefault="00B64786" w:rsidP="00B64786">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0191CA9C" w14:textId="77777777" w:rsidR="00B64786" w:rsidRPr="000E4E7F" w:rsidRDefault="00B64786" w:rsidP="00B64786">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5116764C" w14:textId="77777777" w:rsidR="00B64786" w:rsidRPr="000E4E7F" w:rsidRDefault="00B64786" w:rsidP="00B64786">
      <w:pPr>
        <w:pStyle w:val="PL"/>
        <w:shd w:val="clear" w:color="auto" w:fill="E6E6E6"/>
      </w:pPr>
      <w:r w:rsidRPr="000E4E7F">
        <w:t>}</w:t>
      </w:r>
    </w:p>
    <w:p w14:paraId="65C52138" w14:textId="77777777" w:rsidR="00B64786" w:rsidRPr="000E4E7F" w:rsidRDefault="00B64786" w:rsidP="00B64786">
      <w:pPr>
        <w:pStyle w:val="PL"/>
        <w:shd w:val="clear" w:color="auto" w:fill="E6E6E6"/>
      </w:pPr>
    </w:p>
    <w:p w14:paraId="56983DF4" w14:textId="77777777" w:rsidR="00B64786" w:rsidRPr="000E4E7F" w:rsidRDefault="00B64786" w:rsidP="00B64786">
      <w:pPr>
        <w:pStyle w:val="PL"/>
        <w:shd w:val="clear" w:color="auto" w:fill="E6E6E6"/>
      </w:pPr>
      <w:r w:rsidRPr="000E4E7F">
        <w:t>IRAT-ParametersUTRA-v9h0 ::=</w:t>
      </w:r>
      <w:r w:rsidRPr="000E4E7F">
        <w:tab/>
      </w:r>
      <w:r w:rsidRPr="000E4E7F">
        <w:tab/>
        <w:t>SEQUENCE {</w:t>
      </w:r>
    </w:p>
    <w:p w14:paraId="298DA6F6" w14:textId="77777777" w:rsidR="00B64786" w:rsidRPr="000E4E7F" w:rsidRDefault="00B64786" w:rsidP="00B64786">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3A4B05BB" w14:textId="77777777" w:rsidR="00B64786" w:rsidRPr="000E4E7F" w:rsidRDefault="00B64786" w:rsidP="00B64786">
      <w:pPr>
        <w:pStyle w:val="PL"/>
        <w:shd w:val="clear" w:color="auto" w:fill="E6E6E6"/>
      </w:pPr>
      <w:r w:rsidRPr="000E4E7F">
        <w:t>}</w:t>
      </w:r>
    </w:p>
    <w:p w14:paraId="6B27B305" w14:textId="77777777" w:rsidR="00B64786" w:rsidRPr="000E4E7F" w:rsidRDefault="00B64786" w:rsidP="00B64786">
      <w:pPr>
        <w:pStyle w:val="PL"/>
        <w:shd w:val="clear" w:color="auto" w:fill="E6E6E6"/>
      </w:pPr>
    </w:p>
    <w:p w14:paraId="6D0BA9B8" w14:textId="77777777" w:rsidR="00B64786" w:rsidRPr="000E4E7F" w:rsidRDefault="00B64786" w:rsidP="00B64786">
      <w:pPr>
        <w:pStyle w:val="PL"/>
        <w:shd w:val="clear" w:color="auto" w:fill="E6E6E6"/>
      </w:pPr>
      <w:r w:rsidRPr="000E4E7F">
        <w:t>SupportedBandListUTRA-FDD ::=</w:t>
      </w:r>
      <w:r w:rsidRPr="000E4E7F">
        <w:tab/>
      </w:r>
      <w:r w:rsidRPr="000E4E7F">
        <w:tab/>
        <w:t>SEQUENCE (SIZE (1..maxBands)) OF SupportedBandUTRA-FDD</w:t>
      </w:r>
    </w:p>
    <w:p w14:paraId="737AEF0D" w14:textId="77777777" w:rsidR="00B64786" w:rsidRPr="000E4E7F" w:rsidRDefault="00B64786" w:rsidP="00B64786">
      <w:pPr>
        <w:pStyle w:val="PL"/>
        <w:shd w:val="clear" w:color="auto" w:fill="E6E6E6"/>
      </w:pPr>
    </w:p>
    <w:p w14:paraId="4E31C5A0" w14:textId="77777777" w:rsidR="00B64786" w:rsidRPr="000E4E7F" w:rsidRDefault="00B64786" w:rsidP="00B64786">
      <w:pPr>
        <w:pStyle w:val="PL"/>
        <w:shd w:val="clear" w:color="auto" w:fill="E6E6E6"/>
      </w:pPr>
      <w:r w:rsidRPr="000E4E7F">
        <w:t>SupportedBandUTRA-FDD ::=</w:t>
      </w:r>
      <w:r w:rsidRPr="000E4E7F">
        <w:tab/>
      </w:r>
      <w:r w:rsidRPr="000E4E7F">
        <w:tab/>
      </w:r>
      <w:r w:rsidRPr="000E4E7F">
        <w:tab/>
        <w:t>ENUMERATED {</w:t>
      </w:r>
    </w:p>
    <w:p w14:paraId="6677675C"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0DC52544"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5F336A4F"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528232E9"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67E80928"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4BB42EAE"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5A6F994F"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06594C36" w14:textId="77777777" w:rsidR="00B64786" w:rsidRPr="000E4E7F" w:rsidRDefault="00B64786" w:rsidP="00B64786">
      <w:pPr>
        <w:pStyle w:val="PL"/>
        <w:shd w:val="clear" w:color="auto" w:fill="E6E6E6"/>
      </w:pPr>
    </w:p>
    <w:p w14:paraId="2ACD654C" w14:textId="77777777" w:rsidR="00B64786" w:rsidRPr="000E4E7F" w:rsidRDefault="00B64786" w:rsidP="00B64786">
      <w:pPr>
        <w:pStyle w:val="PL"/>
        <w:shd w:val="clear" w:color="auto" w:fill="E6E6E6"/>
      </w:pPr>
      <w:r w:rsidRPr="000E4E7F">
        <w:t>IRAT-ParametersUTRA-TDD128 ::=</w:t>
      </w:r>
      <w:r w:rsidRPr="000E4E7F">
        <w:tab/>
      </w:r>
      <w:r w:rsidRPr="000E4E7F">
        <w:tab/>
        <w:t>SEQUENCE {</w:t>
      </w:r>
    </w:p>
    <w:p w14:paraId="24B3D87F" w14:textId="77777777" w:rsidR="00B64786" w:rsidRPr="000E4E7F" w:rsidRDefault="00B64786" w:rsidP="00B64786">
      <w:pPr>
        <w:pStyle w:val="PL"/>
        <w:shd w:val="clear" w:color="auto" w:fill="E6E6E6"/>
      </w:pPr>
      <w:r w:rsidRPr="000E4E7F">
        <w:tab/>
        <w:t>supportedBandListUTRA-TDD128</w:t>
      </w:r>
      <w:r w:rsidRPr="000E4E7F">
        <w:tab/>
      </w:r>
      <w:r w:rsidRPr="000E4E7F">
        <w:tab/>
        <w:t>SupportedBandListUTRA-TDD128</w:t>
      </w:r>
    </w:p>
    <w:p w14:paraId="22854958" w14:textId="77777777" w:rsidR="00B64786" w:rsidRPr="000E4E7F" w:rsidRDefault="00B64786" w:rsidP="00B64786">
      <w:pPr>
        <w:pStyle w:val="PL"/>
        <w:shd w:val="clear" w:color="auto" w:fill="E6E6E6"/>
      </w:pPr>
      <w:r w:rsidRPr="000E4E7F">
        <w:t>}</w:t>
      </w:r>
    </w:p>
    <w:p w14:paraId="6E5B7A33" w14:textId="77777777" w:rsidR="00B64786" w:rsidRPr="000E4E7F" w:rsidRDefault="00B64786" w:rsidP="00B64786">
      <w:pPr>
        <w:pStyle w:val="PL"/>
        <w:shd w:val="clear" w:color="auto" w:fill="E6E6E6"/>
      </w:pPr>
    </w:p>
    <w:p w14:paraId="466BF070" w14:textId="77777777" w:rsidR="00B64786" w:rsidRPr="000E4E7F" w:rsidRDefault="00B64786" w:rsidP="00B64786">
      <w:pPr>
        <w:pStyle w:val="PL"/>
        <w:shd w:val="clear" w:color="auto" w:fill="E6E6E6"/>
      </w:pPr>
      <w:r w:rsidRPr="000E4E7F">
        <w:t>SupportedBandListUTRA-TDD128 ::=</w:t>
      </w:r>
      <w:r w:rsidRPr="000E4E7F">
        <w:tab/>
        <w:t>SEQUENCE (SIZE (1..maxBands)) OF SupportedBandUTRA-TDD128</w:t>
      </w:r>
    </w:p>
    <w:p w14:paraId="35F3C08B" w14:textId="77777777" w:rsidR="00B64786" w:rsidRPr="000E4E7F" w:rsidRDefault="00B64786" w:rsidP="00B64786">
      <w:pPr>
        <w:pStyle w:val="PL"/>
        <w:shd w:val="clear" w:color="auto" w:fill="E6E6E6"/>
      </w:pPr>
    </w:p>
    <w:p w14:paraId="632E75C0" w14:textId="77777777" w:rsidR="00B64786" w:rsidRPr="000E4E7F" w:rsidRDefault="00B64786" w:rsidP="00B64786">
      <w:pPr>
        <w:pStyle w:val="PL"/>
        <w:shd w:val="clear" w:color="auto" w:fill="E6E6E6"/>
      </w:pPr>
      <w:r w:rsidRPr="000E4E7F">
        <w:t>SupportedBandUTRA-TDD128 ::=</w:t>
      </w:r>
      <w:r w:rsidRPr="000E4E7F">
        <w:tab/>
      </w:r>
      <w:r w:rsidRPr="000E4E7F">
        <w:tab/>
        <w:t>ENUMERATED {</w:t>
      </w:r>
    </w:p>
    <w:p w14:paraId="08683E1D"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22239F93"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4BAD975A" w14:textId="77777777" w:rsidR="00B64786" w:rsidRPr="000E4E7F" w:rsidRDefault="00B64786" w:rsidP="00B64786">
      <w:pPr>
        <w:pStyle w:val="PL"/>
        <w:shd w:val="clear" w:color="auto" w:fill="E6E6E6"/>
      </w:pPr>
    </w:p>
    <w:p w14:paraId="5D944670" w14:textId="77777777" w:rsidR="00B64786" w:rsidRPr="000E4E7F" w:rsidRDefault="00B64786" w:rsidP="00B64786">
      <w:pPr>
        <w:pStyle w:val="PL"/>
        <w:shd w:val="clear" w:color="auto" w:fill="E6E6E6"/>
      </w:pPr>
      <w:r w:rsidRPr="000E4E7F">
        <w:t>IRAT-ParametersUTRA-TDD384 ::=</w:t>
      </w:r>
      <w:r w:rsidRPr="000E4E7F">
        <w:tab/>
      </w:r>
      <w:r w:rsidRPr="000E4E7F">
        <w:tab/>
        <w:t>SEQUENCE {</w:t>
      </w:r>
    </w:p>
    <w:p w14:paraId="1C5F225D" w14:textId="77777777" w:rsidR="00B64786" w:rsidRPr="000E4E7F" w:rsidRDefault="00B64786" w:rsidP="00B64786">
      <w:pPr>
        <w:pStyle w:val="PL"/>
        <w:shd w:val="clear" w:color="auto" w:fill="E6E6E6"/>
      </w:pPr>
      <w:r w:rsidRPr="000E4E7F">
        <w:tab/>
        <w:t>supportedBandListUTRA-TDD384</w:t>
      </w:r>
      <w:r w:rsidRPr="000E4E7F">
        <w:tab/>
      </w:r>
      <w:r w:rsidRPr="000E4E7F">
        <w:tab/>
        <w:t>SupportedBandListUTRA-TDD384</w:t>
      </w:r>
    </w:p>
    <w:p w14:paraId="08B5FDF0" w14:textId="77777777" w:rsidR="00B64786" w:rsidRPr="000E4E7F" w:rsidRDefault="00B64786" w:rsidP="00B64786">
      <w:pPr>
        <w:pStyle w:val="PL"/>
        <w:shd w:val="clear" w:color="auto" w:fill="E6E6E6"/>
      </w:pPr>
      <w:r w:rsidRPr="000E4E7F">
        <w:t>}</w:t>
      </w:r>
    </w:p>
    <w:p w14:paraId="48DBA3D9" w14:textId="77777777" w:rsidR="00B64786" w:rsidRPr="000E4E7F" w:rsidRDefault="00B64786" w:rsidP="00B64786">
      <w:pPr>
        <w:pStyle w:val="PL"/>
        <w:shd w:val="clear" w:color="auto" w:fill="E6E6E6"/>
      </w:pPr>
    </w:p>
    <w:p w14:paraId="2D29967F" w14:textId="77777777" w:rsidR="00B64786" w:rsidRPr="000E4E7F" w:rsidRDefault="00B64786" w:rsidP="00B64786">
      <w:pPr>
        <w:pStyle w:val="PL"/>
        <w:shd w:val="clear" w:color="auto" w:fill="E6E6E6"/>
      </w:pPr>
      <w:r w:rsidRPr="000E4E7F">
        <w:t>SupportedBandListUTRA-TDD384 ::=</w:t>
      </w:r>
      <w:r w:rsidRPr="000E4E7F">
        <w:tab/>
        <w:t>SEQUENCE (SIZE (1..maxBands)) OF SupportedBandUTRA-TDD384</w:t>
      </w:r>
    </w:p>
    <w:p w14:paraId="2F7F57BC" w14:textId="77777777" w:rsidR="00B64786" w:rsidRPr="000E4E7F" w:rsidRDefault="00B64786" w:rsidP="00B64786">
      <w:pPr>
        <w:pStyle w:val="PL"/>
        <w:shd w:val="clear" w:color="auto" w:fill="E6E6E6"/>
      </w:pPr>
    </w:p>
    <w:p w14:paraId="435599B8" w14:textId="77777777" w:rsidR="00B64786" w:rsidRPr="000E4E7F" w:rsidRDefault="00B64786" w:rsidP="00B64786">
      <w:pPr>
        <w:pStyle w:val="PL"/>
        <w:shd w:val="clear" w:color="auto" w:fill="E6E6E6"/>
      </w:pPr>
      <w:r w:rsidRPr="000E4E7F">
        <w:t>SupportedBandUTRA-TDD384 ::=</w:t>
      </w:r>
      <w:r w:rsidRPr="000E4E7F">
        <w:tab/>
      </w:r>
      <w:r w:rsidRPr="000E4E7F">
        <w:tab/>
        <w:t>ENUMERATED {</w:t>
      </w:r>
    </w:p>
    <w:p w14:paraId="45F6FA31"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2EE8F52E"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3A12B536" w14:textId="77777777" w:rsidR="00B64786" w:rsidRPr="000E4E7F" w:rsidRDefault="00B64786" w:rsidP="00B64786">
      <w:pPr>
        <w:pStyle w:val="PL"/>
        <w:shd w:val="clear" w:color="auto" w:fill="E6E6E6"/>
      </w:pPr>
    </w:p>
    <w:p w14:paraId="7ABEA7BD" w14:textId="77777777" w:rsidR="00B64786" w:rsidRPr="000E4E7F" w:rsidRDefault="00B64786" w:rsidP="00B64786">
      <w:pPr>
        <w:pStyle w:val="PL"/>
        <w:shd w:val="clear" w:color="auto" w:fill="E6E6E6"/>
      </w:pPr>
      <w:r w:rsidRPr="000E4E7F">
        <w:t>IRAT-ParametersUTRA-TDD768 ::=</w:t>
      </w:r>
      <w:r w:rsidRPr="000E4E7F">
        <w:tab/>
      </w:r>
      <w:r w:rsidRPr="000E4E7F">
        <w:tab/>
        <w:t>SEQUENCE {</w:t>
      </w:r>
    </w:p>
    <w:p w14:paraId="7F35F6AA" w14:textId="77777777" w:rsidR="00B64786" w:rsidRPr="000E4E7F" w:rsidRDefault="00B64786" w:rsidP="00B64786">
      <w:pPr>
        <w:pStyle w:val="PL"/>
        <w:shd w:val="clear" w:color="auto" w:fill="E6E6E6"/>
      </w:pPr>
      <w:r w:rsidRPr="000E4E7F">
        <w:tab/>
        <w:t>supportedBandListUTRA-TDD768</w:t>
      </w:r>
      <w:r w:rsidRPr="000E4E7F">
        <w:tab/>
      </w:r>
      <w:r w:rsidRPr="000E4E7F">
        <w:tab/>
        <w:t>SupportedBandListUTRA-TDD768</w:t>
      </w:r>
    </w:p>
    <w:p w14:paraId="5444E572" w14:textId="77777777" w:rsidR="00B64786" w:rsidRPr="000E4E7F" w:rsidRDefault="00B64786" w:rsidP="00B64786">
      <w:pPr>
        <w:pStyle w:val="PL"/>
        <w:shd w:val="clear" w:color="auto" w:fill="E6E6E6"/>
      </w:pPr>
      <w:r w:rsidRPr="000E4E7F">
        <w:t>}</w:t>
      </w:r>
    </w:p>
    <w:p w14:paraId="722332D5" w14:textId="77777777" w:rsidR="00B64786" w:rsidRPr="000E4E7F" w:rsidRDefault="00B64786" w:rsidP="00B64786">
      <w:pPr>
        <w:pStyle w:val="PL"/>
        <w:shd w:val="clear" w:color="auto" w:fill="E6E6E6"/>
      </w:pPr>
    </w:p>
    <w:p w14:paraId="4B620F36" w14:textId="77777777" w:rsidR="00B64786" w:rsidRPr="000E4E7F" w:rsidRDefault="00B64786" w:rsidP="00B64786">
      <w:pPr>
        <w:pStyle w:val="PL"/>
        <w:shd w:val="clear" w:color="auto" w:fill="E6E6E6"/>
      </w:pPr>
      <w:r w:rsidRPr="000E4E7F">
        <w:t>SupportedBandListUTRA-TDD768 ::=</w:t>
      </w:r>
      <w:r w:rsidRPr="000E4E7F">
        <w:tab/>
        <w:t>SEQUENCE (SIZE (1..maxBands)) OF SupportedBandUTRA-TDD768</w:t>
      </w:r>
    </w:p>
    <w:p w14:paraId="0BEE71F2" w14:textId="77777777" w:rsidR="00B64786" w:rsidRPr="000E4E7F" w:rsidRDefault="00B64786" w:rsidP="00B64786">
      <w:pPr>
        <w:pStyle w:val="PL"/>
        <w:shd w:val="clear" w:color="auto" w:fill="E6E6E6"/>
      </w:pPr>
    </w:p>
    <w:p w14:paraId="559616E5" w14:textId="77777777" w:rsidR="00B64786" w:rsidRPr="000E4E7F" w:rsidRDefault="00B64786" w:rsidP="00B64786">
      <w:pPr>
        <w:pStyle w:val="PL"/>
        <w:shd w:val="clear" w:color="auto" w:fill="E6E6E6"/>
      </w:pPr>
      <w:r w:rsidRPr="000E4E7F">
        <w:t>SupportedBandUTRA-TDD768 ::=</w:t>
      </w:r>
      <w:r w:rsidRPr="000E4E7F">
        <w:tab/>
      </w:r>
      <w:r w:rsidRPr="000E4E7F">
        <w:tab/>
        <w:t>ENUMERATED {</w:t>
      </w:r>
    </w:p>
    <w:p w14:paraId="79F9420E"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6A67FE62"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3296D3A3" w14:textId="77777777" w:rsidR="00B64786" w:rsidRPr="000E4E7F" w:rsidRDefault="00B64786" w:rsidP="00B64786">
      <w:pPr>
        <w:pStyle w:val="PL"/>
        <w:shd w:val="clear" w:color="auto" w:fill="E6E6E6"/>
      </w:pPr>
    </w:p>
    <w:p w14:paraId="5F41EC7B" w14:textId="77777777" w:rsidR="00B64786" w:rsidRPr="000E4E7F" w:rsidRDefault="00B64786" w:rsidP="00B64786">
      <w:pPr>
        <w:pStyle w:val="PL"/>
        <w:shd w:val="clear" w:color="auto" w:fill="E6E6E6"/>
      </w:pPr>
      <w:r w:rsidRPr="000E4E7F">
        <w:t>IRAT-ParametersUTRA-TDD-v1020 ::=</w:t>
      </w:r>
      <w:r w:rsidRPr="000E4E7F">
        <w:tab/>
      </w:r>
      <w:r w:rsidRPr="000E4E7F">
        <w:tab/>
        <w:t>SEQUENCE {</w:t>
      </w:r>
    </w:p>
    <w:p w14:paraId="7F1A0378" w14:textId="77777777" w:rsidR="00B64786" w:rsidRPr="000E4E7F" w:rsidRDefault="00B64786" w:rsidP="00B64786">
      <w:pPr>
        <w:pStyle w:val="PL"/>
        <w:shd w:val="clear" w:color="auto" w:fill="E6E6E6"/>
      </w:pPr>
      <w:r w:rsidRPr="000E4E7F">
        <w:tab/>
        <w:t>e-RedirectionUTRA-TDD-r10</w:t>
      </w:r>
      <w:r w:rsidRPr="000E4E7F">
        <w:tab/>
      </w:r>
      <w:r w:rsidRPr="000E4E7F">
        <w:tab/>
      </w:r>
      <w:r w:rsidRPr="000E4E7F">
        <w:tab/>
      </w:r>
      <w:r w:rsidRPr="000E4E7F">
        <w:tab/>
        <w:t>ENUMERATED {supported}</w:t>
      </w:r>
    </w:p>
    <w:p w14:paraId="24041C2A" w14:textId="77777777" w:rsidR="00B64786" w:rsidRPr="000E4E7F" w:rsidRDefault="00B64786" w:rsidP="00B64786">
      <w:pPr>
        <w:pStyle w:val="PL"/>
        <w:shd w:val="clear" w:color="auto" w:fill="E6E6E6"/>
      </w:pPr>
      <w:r w:rsidRPr="000E4E7F">
        <w:t>}</w:t>
      </w:r>
    </w:p>
    <w:p w14:paraId="4CB93D9D" w14:textId="77777777" w:rsidR="00B64786" w:rsidRPr="000E4E7F" w:rsidRDefault="00B64786" w:rsidP="00B64786">
      <w:pPr>
        <w:pStyle w:val="PL"/>
        <w:shd w:val="clear" w:color="auto" w:fill="E6E6E6"/>
      </w:pPr>
    </w:p>
    <w:p w14:paraId="797D9F60" w14:textId="77777777" w:rsidR="00B64786" w:rsidRPr="000E4E7F" w:rsidRDefault="00B64786" w:rsidP="00B64786">
      <w:pPr>
        <w:pStyle w:val="PL"/>
        <w:shd w:val="clear" w:color="auto" w:fill="E6E6E6"/>
      </w:pPr>
      <w:r w:rsidRPr="000E4E7F">
        <w:t>IRAT-ParametersGERAN ::=</w:t>
      </w:r>
      <w:r w:rsidRPr="000E4E7F">
        <w:tab/>
      </w:r>
      <w:r w:rsidRPr="000E4E7F">
        <w:tab/>
      </w:r>
      <w:r w:rsidRPr="000E4E7F">
        <w:tab/>
        <w:t>SEQUENCE {</w:t>
      </w:r>
    </w:p>
    <w:p w14:paraId="635822EE" w14:textId="77777777" w:rsidR="00B64786" w:rsidRPr="000E4E7F" w:rsidRDefault="00B64786" w:rsidP="00B64786">
      <w:pPr>
        <w:pStyle w:val="PL"/>
        <w:shd w:val="clear" w:color="auto" w:fill="E6E6E6"/>
      </w:pPr>
      <w:r w:rsidRPr="000E4E7F">
        <w:tab/>
        <w:t>supportedBandListGERAN</w:t>
      </w:r>
      <w:r w:rsidRPr="000E4E7F">
        <w:tab/>
      </w:r>
      <w:r w:rsidRPr="000E4E7F">
        <w:tab/>
      </w:r>
      <w:r w:rsidRPr="000E4E7F">
        <w:tab/>
      </w:r>
      <w:r w:rsidRPr="000E4E7F">
        <w:tab/>
        <w:t>SupportedBandListGERAN,</w:t>
      </w:r>
    </w:p>
    <w:p w14:paraId="4740E472" w14:textId="77777777" w:rsidR="00B64786" w:rsidRPr="000E4E7F" w:rsidRDefault="00B64786" w:rsidP="00B64786">
      <w:pPr>
        <w:pStyle w:val="PL"/>
        <w:shd w:val="clear" w:color="auto" w:fill="E6E6E6"/>
      </w:pPr>
      <w:r w:rsidRPr="000E4E7F">
        <w:tab/>
        <w:t>interRAT-PS-HO-ToGERAN</w:t>
      </w:r>
      <w:r w:rsidRPr="000E4E7F">
        <w:tab/>
      </w:r>
      <w:r w:rsidRPr="000E4E7F">
        <w:tab/>
      </w:r>
      <w:r w:rsidRPr="000E4E7F">
        <w:tab/>
      </w:r>
      <w:r w:rsidRPr="000E4E7F">
        <w:tab/>
        <w:t>BOOLEAN</w:t>
      </w:r>
    </w:p>
    <w:p w14:paraId="1F88B70B" w14:textId="77777777" w:rsidR="00B64786" w:rsidRPr="000E4E7F" w:rsidRDefault="00B64786" w:rsidP="00B64786">
      <w:pPr>
        <w:pStyle w:val="PL"/>
        <w:shd w:val="clear" w:color="auto" w:fill="E6E6E6"/>
      </w:pPr>
      <w:r w:rsidRPr="000E4E7F">
        <w:t>}</w:t>
      </w:r>
    </w:p>
    <w:p w14:paraId="5AE2DB5D" w14:textId="77777777" w:rsidR="00B64786" w:rsidRPr="000E4E7F" w:rsidRDefault="00B64786" w:rsidP="00B64786">
      <w:pPr>
        <w:pStyle w:val="PL"/>
        <w:shd w:val="clear" w:color="auto" w:fill="E6E6E6"/>
      </w:pPr>
    </w:p>
    <w:p w14:paraId="4C066BBB" w14:textId="77777777" w:rsidR="00B64786" w:rsidRPr="000E4E7F" w:rsidRDefault="00B64786" w:rsidP="00B64786">
      <w:pPr>
        <w:pStyle w:val="PL"/>
        <w:shd w:val="clear" w:color="auto" w:fill="E6E6E6"/>
      </w:pPr>
      <w:r w:rsidRPr="000E4E7F">
        <w:t>IRAT-ParametersGERAN-v920 ::=</w:t>
      </w:r>
      <w:r w:rsidRPr="000E4E7F">
        <w:tab/>
      </w:r>
      <w:r w:rsidRPr="000E4E7F">
        <w:tab/>
        <w:t>SEQUENCE {</w:t>
      </w:r>
    </w:p>
    <w:p w14:paraId="2D5FC2D2" w14:textId="77777777" w:rsidR="00B64786" w:rsidRPr="000E4E7F" w:rsidRDefault="00B64786" w:rsidP="00B64786">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DC1BC9E" w14:textId="77777777" w:rsidR="00B64786" w:rsidRPr="000E4E7F" w:rsidRDefault="00B64786" w:rsidP="00B64786">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1C6DDA6F" w14:textId="77777777" w:rsidR="00B64786" w:rsidRPr="000E4E7F" w:rsidRDefault="00B64786" w:rsidP="00B64786">
      <w:pPr>
        <w:pStyle w:val="PL"/>
        <w:shd w:val="clear" w:color="auto" w:fill="E6E6E6"/>
      </w:pPr>
      <w:r w:rsidRPr="000E4E7F">
        <w:t>}</w:t>
      </w:r>
    </w:p>
    <w:p w14:paraId="3D61906B" w14:textId="77777777" w:rsidR="00B64786" w:rsidRPr="000E4E7F" w:rsidRDefault="00B64786" w:rsidP="00B64786">
      <w:pPr>
        <w:pStyle w:val="PL"/>
        <w:shd w:val="clear" w:color="auto" w:fill="E6E6E6"/>
      </w:pPr>
    </w:p>
    <w:p w14:paraId="62EE2645" w14:textId="77777777" w:rsidR="00B64786" w:rsidRPr="000E4E7F" w:rsidRDefault="00B64786" w:rsidP="00B64786">
      <w:pPr>
        <w:pStyle w:val="PL"/>
        <w:shd w:val="clear" w:color="auto" w:fill="E6E6E6"/>
      </w:pPr>
      <w:r w:rsidRPr="000E4E7F">
        <w:t>SupportedBandListGERAN ::=</w:t>
      </w:r>
      <w:r w:rsidRPr="000E4E7F">
        <w:tab/>
      </w:r>
      <w:r w:rsidRPr="000E4E7F">
        <w:tab/>
      </w:r>
      <w:r w:rsidRPr="000E4E7F">
        <w:tab/>
        <w:t>SEQUENCE (SIZE (1..maxBands)) OF SupportedBandGERAN</w:t>
      </w:r>
    </w:p>
    <w:p w14:paraId="653F1741" w14:textId="77777777" w:rsidR="00B64786" w:rsidRPr="000E4E7F" w:rsidRDefault="00B64786" w:rsidP="00B64786">
      <w:pPr>
        <w:pStyle w:val="PL"/>
        <w:shd w:val="clear" w:color="auto" w:fill="E6E6E6"/>
      </w:pPr>
    </w:p>
    <w:p w14:paraId="406C11EC" w14:textId="77777777" w:rsidR="00B64786" w:rsidRPr="000E4E7F" w:rsidRDefault="00B64786" w:rsidP="00B64786">
      <w:pPr>
        <w:pStyle w:val="PL"/>
        <w:shd w:val="clear" w:color="auto" w:fill="E6E6E6"/>
      </w:pPr>
      <w:r w:rsidRPr="000E4E7F">
        <w:t>SupportedBandGERAN ::=</w:t>
      </w:r>
      <w:r w:rsidRPr="000E4E7F">
        <w:tab/>
      </w:r>
      <w:r w:rsidRPr="000E4E7F">
        <w:tab/>
      </w:r>
      <w:r w:rsidRPr="000E4E7F">
        <w:tab/>
      </w:r>
      <w:r w:rsidRPr="000E4E7F">
        <w:tab/>
        <w:t>ENUMERATED {</w:t>
      </w:r>
    </w:p>
    <w:p w14:paraId="0CF86780"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30A74808"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1C832D08"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6F634260" w14:textId="77777777" w:rsidR="00B64786" w:rsidRPr="000E4E7F" w:rsidRDefault="00B64786" w:rsidP="00B64786">
      <w:pPr>
        <w:pStyle w:val="PL"/>
        <w:shd w:val="clear" w:color="auto" w:fill="E6E6E6"/>
      </w:pPr>
    </w:p>
    <w:p w14:paraId="4DF65F1A" w14:textId="77777777" w:rsidR="00B64786" w:rsidRPr="000E4E7F" w:rsidRDefault="00B64786" w:rsidP="00B64786">
      <w:pPr>
        <w:pStyle w:val="PL"/>
        <w:shd w:val="clear" w:color="auto" w:fill="E6E6E6"/>
      </w:pPr>
      <w:r w:rsidRPr="000E4E7F">
        <w:t>IRAT-ParametersCDMA2000-HRPD ::=</w:t>
      </w:r>
      <w:r w:rsidRPr="000E4E7F">
        <w:tab/>
        <w:t>SEQUENCE {</w:t>
      </w:r>
    </w:p>
    <w:p w14:paraId="7FAB3698" w14:textId="77777777" w:rsidR="00B64786" w:rsidRPr="000E4E7F" w:rsidRDefault="00B64786" w:rsidP="00B64786">
      <w:pPr>
        <w:pStyle w:val="PL"/>
        <w:shd w:val="clear" w:color="auto" w:fill="E6E6E6"/>
      </w:pPr>
      <w:r w:rsidRPr="000E4E7F">
        <w:tab/>
        <w:t>supportedBandListHRPD</w:t>
      </w:r>
      <w:r w:rsidRPr="000E4E7F">
        <w:tab/>
      </w:r>
      <w:r w:rsidRPr="000E4E7F">
        <w:tab/>
      </w:r>
      <w:r w:rsidRPr="000E4E7F">
        <w:tab/>
      </w:r>
      <w:r w:rsidRPr="000E4E7F">
        <w:tab/>
        <w:t>SupportedBandListHRPD,</w:t>
      </w:r>
    </w:p>
    <w:p w14:paraId="665A505D" w14:textId="77777777" w:rsidR="00B64786" w:rsidRPr="000E4E7F" w:rsidRDefault="00B64786" w:rsidP="00B64786">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31C9F666" w14:textId="77777777" w:rsidR="00B64786" w:rsidRPr="000E4E7F" w:rsidRDefault="00B64786" w:rsidP="00B64786">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2BFE6F23" w14:textId="77777777" w:rsidR="00B64786" w:rsidRPr="000E4E7F" w:rsidRDefault="00B64786" w:rsidP="00B64786">
      <w:pPr>
        <w:pStyle w:val="PL"/>
        <w:shd w:val="clear" w:color="auto" w:fill="E6E6E6"/>
      </w:pPr>
      <w:r w:rsidRPr="000E4E7F">
        <w:t>}</w:t>
      </w:r>
    </w:p>
    <w:p w14:paraId="5AFA6183" w14:textId="77777777" w:rsidR="00B64786" w:rsidRPr="000E4E7F" w:rsidRDefault="00B64786" w:rsidP="00B64786">
      <w:pPr>
        <w:pStyle w:val="PL"/>
        <w:shd w:val="clear" w:color="auto" w:fill="E6E6E6"/>
      </w:pPr>
    </w:p>
    <w:p w14:paraId="527BC996" w14:textId="77777777" w:rsidR="00B64786" w:rsidRPr="000E4E7F" w:rsidRDefault="00B64786" w:rsidP="00B64786">
      <w:pPr>
        <w:pStyle w:val="PL"/>
        <w:shd w:val="clear" w:color="auto" w:fill="E6E6E6"/>
      </w:pPr>
      <w:r w:rsidRPr="000E4E7F">
        <w:lastRenderedPageBreak/>
        <w:t>SupportedBandListHRPD ::=</w:t>
      </w:r>
      <w:r w:rsidRPr="000E4E7F">
        <w:tab/>
      </w:r>
      <w:r w:rsidRPr="000E4E7F">
        <w:tab/>
      </w:r>
      <w:r w:rsidRPr="000E4E7F">
        <w:tab/>
        <w:t>SEQUENCE (SIZE (1..maxCDMA-BandClass)) OF BandclassCDMA2000</w:t>
      </w:r>
    </w:p>
    <w:p w14:paraId="71F16804" w14:textId="77777777" w:rsidR="00B64786" w:rsidRPr="000E4E7F" w:rsidRDefault="00B64786" w:rsidP="00B64786">
      <w:pPr>
        <w:pStyle w:val="PL"/>
        <w:shd w:val="clear" w:color="auto" w:fill="E6E6E6"/>
      </w:pPr>
    </w:p>
    <w:p w14:paraId="55304A34" w14:textId="77777777" w:rsidR="00B64786" w:rsidRPr="000E4E7F" w:rsidRDefault="00B64786" w:rsidP="00B64786">
      <w:pPr>
        <w:pStyle w:val="PL"/>
        <w:shd w:val="clear" w:color="auto" w:fill="E6E6E6"/>
      </w:pPr>
      <w:r w:rsidRPr="000E4E7F">
        <w:t>IRAT-ParametersCDMA2000-1XRTT ::=</w:t>
      </w:r>
      <w:r w:rsidRPr="000E4E7F">
        <w:tab/>
        <w:t>SEQUENCE {</w:t>
      </w:r>
    </w:p>
    <w:p w14:paraId="389B8455" w14:textId="77777777" w:rsidR="00B64786" w:rsidRPr="000E4E7F" w:rsidRDefault="00B64786" w:rsidP="00B64786">
      <w:pPr>
        <w:pStyle w:val="PL"/>
        <w:shd w:val="clear" w:color="auto" w:fill="E6E6E6"/>
      </w:pPr>
      <w:r w:rsidRPr="000E4E7F">
        <w:tab/>
        <w:t>supportedBandList1XRTT</w:t>
      </w:r>
      <w:r w:rsidRPr="000E4E7F">
        <w:tab/>
      </w:r>
      <w:r w:rsidRPr="000E4E7F">
        <w:tab/>
      </w:r>
      <w:r w:rsidRPr="000E4E7F">
        <w:tab/>
      </w:r>
      <w:r w:rsidRPr="000E4E7F">
        <w:tab/>
        <w:t>SupportedBandList1XRTT,</w:t>
      </w:r>
    </w:p>
    <w:p w14:paraId="413089BE" w14:textId="77777777" w:rsidR="00B64786" w:rsidRPr="000E4E7F" w:rsidRDefault="00B64786" w:rsidP="00B64786">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7E212831" w14:textId="77777777" w:rsidR="00B64786" w:rsidRPr="000E4E7F" w:rsidRDefault="00B64786" w:rsidP="00B64786">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590FEEC3" w14:textId="77777777" w:rsidR="00B64786" w:rsidRPr="000E4E7F" w:rsidRDefault="00B64786" w:rsidP="00B64786">
      <w:pPr>
        <w:pStyle w:val="PL"/>
        <w:shd w:val="clear" w:color="auto" w:fill="E6E6E6"/>
      </w:pPr>
      <w:r w:rsidRPr="000E4E7F">
        <w:t>}</w:t>
      </w:r>
    </w:p>
    <w:p w14:paraId="53479E8F" w14:textId="77777777" w:rsidR="00B64786" w:rsidRPr="000E4E7F" w:rsidRDefault="00B64786" w:rsidP="00B64786">
      <w:pPr>
        <w:pStyle w:val="PL"/>
        <w:shd w:val="clear" w:color="auto" w:fill="E6E6E6"/>
      </w:pPr>
    </w:p>
    <w:p w14:paraId="7D9AA71E" w14:textId="77777777" w:rsidR="00B64786" w:rsidRPr="000E4E7F" w:rsidRDefault="00B64786" w:rsidP="00B64786">
      <w:pPr>
        <w:pStyle w:val="PL"/>
        <w:shd w:val="clear" w:color="auto" w:fill="E6E6E6"/>
      </w:pPr>
      <w:r w:rsidRPr="000E4E7F">
        <w:t>IRAT-ParametersCDMA2000-1XRTT-v920 ::=</w:t>
      </w:r>
      <w:r w:rsidRPr="000E4E7F">
        <w:tab/>
        <w:t>SEQUENCE {</w:t>
      </w:r>
    </w:p>
    <w:p w14:paraId="310A1B91" w14:textId="77777777" w:rsidR="00B64786" w:rsidRPr="000E4E7F" w:rsidRDefault="00B64786" w:rsidP="00B64786">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6BD05247" w14:textId="77777777" w:rsidR="00B64786" w:rsidRPr="000E4E7F" w:rsidRDefault="00B64786" w:rsidP="00B64786">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31F16E5F" w14:textId="77777777" w:rsidR="00B64786" w:rsidRPr="000E4E7F" w:rsidRDefault="00B64786" w:rsidP="00B64786">
      <w:pPr>
        <w:pStyle w:val="PL"/>
        <w:shd w:val="clear" w:color="auto" w:fill="E6E6E6"/>
      </w:pPr>
      <w:r w:rsidRPr="000E4E7F">
        <w:t>}</w:t>
      </w:r>
    </w:p>
    <w:p w14:paraId="162400AA" w14:textId="77777777" w:rsidR="00B64786" w:rsidRPr="000E4E7F" w:rsidRDefault="00B64786" w:rsidP="00B64786">
      <w:pPr>
        <w:pStyle w:val="PL"/>
        <w:shd w:val="clear" w:color="auto" w:fill="E6E6E6"/>
      </w:pPr>
    </w:p>
    <w:p w14:paraId="7E3A3E8A" w14:textId="77777777" w:rsidR="00B64786" w:rsidRPr="000E4E7F" w:rsidRDefault="00B64786" w:rsidP="00B64786">
      <w:pPr>
        <w:pStyle w:val="PL"/>
        <w:shd w:val="clear" w:color="auto" w:fill="E6E6E6"/>
      </w:pPr>
      <w:r w:rsidRPr="000E4E7F">
        <w:t>IRAT-ParametersCDMA2000-1XRTT-v1020 ::=</w:t>
      </w:r>
      <w:r w:rsidRPr="000E4E7F">
        <w:tab/>
        <w:t>SEQUENCE {</w:t>
      </w:r>
    </w:p>
    <w:p w14:paraId="1B7E2A99" w14:textId="77777777" w:rsidR="00B64786" w:rsidRPr="000E4E7F" w:rsidRDefault="00B64786" w:rsidP="00B64786">
      <w:pPr>
        <w:pStyle w:val="PL"/>
        <w:shd w:val="clear" w:color="auto" w:fill="E6E6E6"/>
      </w:pPr>
      <w:r w:rsidRPr="000E4E7F">
        <w:tab/>
        <w:t>e-CSFB-dual-1XRTT-r10</w:t>
      </w:r>
      <w:r w:rsidRPr="000E4E7F">
        <w:tab/>
      </w:r>
      <w:r w:rsidRPr="000E4E7F">
        <w:tab/>
      </w:r>
      <w:r w:rsidRPr="000E4E7F">
        <w:tab/>
      </w:r>
      <w:r w:rsidRPr="000E4E7F">
        <w:tab/>
        <w:t>ENUMERATED {supported}</w:t>
      </w:r>
    </w:p>
    <w:p w14:paraId="5234E9CD" w14:textId="77777777" w:rsidR="00B64786" w:rsidRPr="000E4E7F" w:rsidRDefault="00B64786" w:rsidP="00B64786">
      <w:pPr>
        <w:pStyle w:val="PL"/>
        <w:shd w:val="clear" w:color="auto" w:fill="E6E6E6"/>
      </w:pPr>
      <w:r w:rsidRPr="000E4E7F">
        <w:t>}</w:t>
      </w:r>
    </w:p>
    <w:p w14:paraId="52FA3C7B" w14:textId="77777777" w:rsidR="00B64786" w:rsidRPr="000E4E7F" w:rsidRDefault="00B64786" w:rsidP="00B64786">
      <w:pPr>
        <w:pStyle w:val="PL"/>
        <w:shd w:val="clear" w:color="auto" w:fill="E6E6E6"/>
      </w:pPr>
    </w:p>
    <w:p w14:paraId="64EF20CF" w14:textId="77777777" w:rsidR="00B64786" w:rsidRPr="000E4E7F" w:rsidRDefault="00B64786" w:rsidP="00B64786">
      <w:pPr>
        <w:pStyle w:val="PL"/>
        <w:shd w:val="clear" w:color="auto" w:fill="E6E6E6"/>
      </w:pPr>
      <w:r w:rsidRPr="000E4E7F">
        <w:t>IRAT-ParametersCDMA2000-v1130 ::=</w:t>
      </w:r>
      <w:r w:rsidRPr="000E4E7F">
        <w:tab/>
      </w:r>
      <w:r w:rsidRPr="000E4E7F">
        <w:tab/>
        <w:t>SEQUENCE {</w:t>
      </w:r>
    </w:p>
    <w:p w14:paraId="44CA9524" w14:textId="77777777" w:rsidR="00B64786" w:rsidRPr="000E4E7F" w:rsidRDefault="00B64786" w:rsidP="00B64786">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2AC86E28" w14:textId="77777777" w:rsidR="00B64786" w:rsidRPr="000E4E7F" w:rsidRDefault="00B64786" w:rsidP="00B64786">
      <w:pPr>
        <w:pStyle w:val="PL"/>
        <w:shd w:val="clear" w:color="auto" w:fill="E6E6E6"/>
      </w:pPr>
      <w:r w:rsidRPr="000E4E7F">
        <w:t>}</w:t>
      </w:r>
    </w:p>
    <w:p w14:paraId="6636B378" w14:textId="77777777" w:rsidR="00B64786" w:rsidRPr="000E4E7F" w:rsidRDefault="00B64786" w:rsidP="00B64786">
      <w:pPr>
        <w:pStyle w:val="PL"/>
        <w:shd w:val="clear" w:color="auto" w:fill="E6E6E6"/>
      </w:pPr>
    </w:p>
    <w:p w14:paraId="5B8FF29C" w14:textId="77777777" w:rsidR="00B64786" w:rsidRPr="000E4E7F" w:rsidRDefault="00B64786" w:rsidP="00B64786">
      <w:pPr>
        <w:pStyle w:val="PL"/>
        <w:shd w:val="clear" w:color="auto" w:fill="E6E6E6"/>
      </w:pPr>
      <w:r w:rsidRPr="000E4E7F">
        <w:t>SupportedBandList1XRTT ::=</w:t>
      </w:r>
      <w:r w:rsidRPr="000E4E7F">
        <w:tab/>
      </w:r>
      <w:r w:rsidRPr="000E4E7F">
        <w:tab/>
      </w:r>
      <w:r w:rsidRPr="000E4E7F">
        <w:tab/>
        <w:t>SEQUENCE (SIZE (1..maxCDMA-BandClass)) OF BandclassCDMA2000</w:t>
      </w:r>
    </w:p>
    <w:p w14:paraId="3C5B39B7" w14:textId="77777777" w:rsidR="00B64786" w:rsidRPr="000E4E7F" w:rsidRDefault="00B64786" w:rsidP="00B64786">
      <w:pPr>
        <w:pStyle w:val="PL"/>
        <w:shd w:val="clear" w:color="auto" w:fill="E6E6E6"/>
      </w:pPr>
    </w:p>
    <w:p w14:paraId="12C202AA" w14:textId="77777777" w:rsidR="00B64786" w:rsidRPr="000E4E7F" w:rsidRDefault="00B64786" w:rsidP="00B64786">
      <w:pPr>
        <w:pStyle w:val="PL"/>
        <w:shd w:val="clear" w:color="auto" w:fill="E6E6E6"/>
      </w:pPr>
      <w:r w:rsidRPr="000E4E7F">
        <w:t>IRAT-ParametersWLAN-r13 ::=</w:t>
      </w:r>
      <w:r w:rsidRPr="000E4E7F">
        <w:tab/>
      </w:r>
      <w:r w:rsidRPr="000E4E7F">
        <w:tab/>
        <w:t>SEQUENCE {</w:t>
      </w:r>
    </w:p>
    <w:p w14:paraId="37ECFDCA" w14:textId="77777777" w:rsidR="00B64786" w:rsidRPr="000E4E7F" w:rsidRDefault="00B64786" w:rsidP="00B64786">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19D0F38B" w14:textId="77777777" w:rsidR="00B64786" w:rsidRPr="000E4E7F" w:rsidRDefault="00B64786" w:rsidP="00B64786">
      <w:pPr>
        <w:pStyle w:val="PL"/>
        <w:shd w:val="clear" w:color="auto" w:fill="E6E6E6"/>
      </w:pPr>
      <w:r w:rsidRPr="000E4E7F">
        <w:t>}</w:t>
      </w:r>
    </w:p>
    <w:p w14:paraId="001BE814" w14:textId="77777777" w:rsidR="00B64786" w:rsidRPr="000E4E7F" w:rsidRDefault="00B64786" w:rsidP="00B64786">
      <w:pPr>
        <w:pStyle w:val="PL"/>
        <w:shd w:val="clear" w:color="auto" w:fill="E6E6E6"/>
      </w:pPr>
    </w:p>
    <w:p w14:paraId="49A2ECCE" w14:textId="77777777" w:rsidR="00B64786" w:rsidRPr="000E4E7F" w:rsidRDefault="00B64786" w:rsidP="00B64786">
      <w:pPr>
        <w:pStyle w:val="PL"/>
        <w:shd w:val="clear" w:color="auto" w:fill="E6E6E6"/>
      </w:pPr>
      <w:r w:rsidRPr="000E4E7F">
        <w:t>CSG-ProximityIndicationParameters-r9 ::=</w:t>
      </w:r>
      <w:r w:rsidRPr="000E4E7F">
        <w:tab/>
        <w:t>SEQUENCE {</w:t>
      </w:r>
    </w:p>
    <w:p w14:paraId="0A6374C1" w14:textId="77777777" w:rsidR="00B64786" w:rsidRPr="000E4E7F" w:rsidRDefault="00B64786" w:rsidP="00B64786">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14:paraId="2482D0C7" w14:textId="77777777" w:rsidR="00B64786" w:rsidRPr="000E4E7F" w:rsidRDefault="00B64786" w:rsidP="00B64786">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14:paraId="499032C4" w14:textId="77777777" w:rsidR="00B64786" w:rsidRPr="000E4E7F" w:rsidRDefault="00B64786" w:rsidP="00B64786">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3BF86631" w14:textId="77777777" w:rsidR="00B64786" w:rsidRPr="000E4E7F" w:rsidRDefault="00B64786" w:rsidP="00B64786">
      <w:pPr>
        <w:pStyle w:val="PL"/>
        <w:shd w:val="clear" w:color="auto" w:fill="E6E6E6"/>
      </w:pPr>
      <w:r w:rsidRPr="000E4E7F">
        <w:t>}</w:t>
      </w:r>
    </w:p>
    <w:p w14:paraId="4375293D" w14:textId="77777777" w:rsidR="00B64786" w:rsidRPr="000E4E7F" w:rsidRDefault="00B64786" w:rsidP="00B64786">
      <w:pPr>
        <w:pStyle w:val="PL"/>
        <w:shd w:val="clear" w:color="auto" w:fill="E6E6E6"/>
      </w:pPr>
    </w:p>
    <w:p w14:paraId="00BBCEEC" w14:textId="77777777" w:rsidR="00B64786" w:rsidRPr="000E4E7F" w:rsidRDefault="00B64786" w:rsidP="00B64786">
      <w:pPr>
        <w:pStyle w:val="PL"/>
        <w:shd w:val="clear" w:color="auto" w:fill="E6E6E6"/>
      </w:pPr>
      <w:r w:rsidRPr="000E4E7F">
        <w:t>NeighCellSI-AcquisitionParameters-r9 ::=</w:t>
      </w:r>
      <w:r w:rsidRPr="000E4E7F">
        <w:tab/>
        <w:t>SEQUENCE {</w:t>
      </w:r>
    </w:p>
    <w:p w14:paraId="3FFDEB55" w14:textId="77777777" w:rsidR="00B64786" w:rsidRPr="000E4E7F" w:rsidRDefault="00B64786" w:rsidP="00B64786">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14:paraId="0B39ED2E" w14:textId="77777777" w:rsidR="00B64786" w:rsidRPr="000E4E7F" w:rsidRDefault="00B64786" w:rsidP="00B64786">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14:paraId="484CBFB9" w14:textId="77777777" w:rsidR="00B64786" w:rsidRPr="000E4E7F" w:rsidRDefault="00B64786" w:rsidP="00B64786">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14:paraId="4363F705" w14:textId="77777777" w:rsidR="00B64786" w:rsidRPr="000E4E7F" w:rsidRDefault="00B64786" w:rsidP="00B64786">
      <w:pPr>
        <w:pStyle w:val="PL"/>
        <w:shd w:val="clear" w:color="auto" w:fill="E6E6E6"/>
      </w:pPr>
      <w:r w:rsidRPr="000E4E7F">
        <w:t>}</w:t>
      </w:r>
    </w:p>
    <w:p w14:paraId="6D085A59" w14:textId="77777777" w:rsidR="00B64786" w:rsidRPr="000E4E7F" w:rsidRDefault="00B64786" w:rsidP="00B64786">
      <w:pPr>
        <w:pStyle w:val="PL"/>
        <w:shd w:val="clear" w:color="auto" w:fill="E6E6E6"/>
      </w:pPr>
    </w:p>
    <w:p w14:paraId="747EF8DF" w14:textId="77777777" w:rsidR="00B64786" w:rsidRPr="000E4E7F" w:rsidRDefault="00B64786" w:rsidP="00B64786">
      <w:pPr>
        <w:pStyle w:val="PL"/>
        <w:shd w:val="clear" w:color="auto" w:fill="E6E6E6"/>
      </w:pPr>
      <w:r w:rsidRPr="000E4E7F">
        <w:t>NeighCellSI-AcquisitionParameters-v1530 ::=</w:t>
      </w:r>
      <w:r w:rsidRPr="000E4E7F">
        <w:tab/>
        <w:t>SEQUENCE {</w:t>
      </w:r>
    </w:p>
    <w:p w14:paraId="461E7C9F" w14:textId="77777777" w:rsidR="00B64786" w:rsidRPr="000E4E7F" w:rsidRDefault="00B64786" w:rsidP="00B64786">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A9FB21C" w14:textId="77777777" w:rsidR="00B64786" w:rsidRPr="000E4E7F" w:rsidRDefault="00B64786" w:rsidP="00B64786">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7B80A78C" w14:textId="77777777" w:rsidR="00B64786" w:rsidRPr="000E4E7F" w:rsidRDefault="00B64786" w:rsidP="00B64786">
      <w:pPr>
        <w:pStyle w:val="PL"/>
        <w:shd w:val="clear" w:color="auto" w:fill="E6E6E6"/>
      </w:pPr>
      <w:r w:rsidRPr="000E4E7F">
        <w:t>}</w:t>
      </w:r>
    </w:p>
    <w:p w14:paraId="11A89BBA" w14:textId="77777777" w:rsidR="00B64786" w:rsidRPr="000E4E7F" w:rsidRDefault="00B64786" w:rsidP="00B64786">
      <w:pPr>
        <w:pStyle w:val="PL"/>
        <w:shd w:val="clear" w:color="auto" w:fill="E6E6E6"/>
      </w:pPr>
    </w:p>
    <w:p w14:paraId="0C6AD769" w14:textId="77777777" w:rsidR="00B64786" w:rsidRPr="000E4E7F" w:rsidRDefault="00B64786" w:rsidP="00B64786">
      <w:pPr>
        <w:pStyle w:val="PL"/>
        <w:shd w:val="clear" w:color="auto" w:fill="E6E6E6"/>
      </w:pPr>
      <w:r w:rsidRPr="000E4E7F">
        <w:t>NeighCellSI-AcquisitionParameters-v1550 ::=</w:t>
      </w:r>
      <w:r w:rsidRPr="000E4E7F">
        <w:tab/>
        <w:t>SEQUENCE {</w:t>
      </w:r>
    </w:p>
    <w:p w14:paraId="79D68A64" w14:textId="77777777" w:rsidR="00B64786" w:rsidRPr="000E4E7F" w:rsidRDefault="00B64786" w:rsidP="00B64786">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368827D3" w14:textId="77777777" w:rsidR="00B64786" w:rsidRPr="000E4E7F" w:rsidRDefault="00B64786" w:rsidP="00B64786">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206C891E" w14:textId="77777777" w:rsidR="00B64786" w:rsidRPr="000E4E7F" w:rsidRDefault="00B64786" w:rsidP="00B64786">
      <w:pPr>
        <w:pStyle w:val="PL"/>
        <w:shd w:val="clear" w:color="auto" w:fill="E6E6E6"/>
      </w:pPr>
      <w:r w:rsidRPr="000E4E7F">
        <w:t>}</w:t>
      </w:r>
    </w:p>
    <w:p w14:paraId="7ED517F7" w14:textId="77777777" w:rsidR="00B64786" w:rsidRPr="000E4E7F" w:rsidRDefault="00B64786" w:rsidP="00B64786">
      <w:pPr>
        <w:pStyle w:val="PL"/>
        <w:shd w:val="clear" w:color="auto" w:fill="E6E6E6"/>
      </w:pPr>
    </w:p>
    <w:p w14:paraId="5005574A" w14:textId="77777777" w:rsidR="00B64786" w:rsidRPr="000E4E7F" w:rsidRDefault="00B64786" w:rsidP="00B64786">
      <w:pPr>
        <w:pStyle w:val="PL"/>
        <w:shd w:val="clear" w:color="auto" w:fill="E6E6E6"/>
      </w:pPr>
      <w:r w:rsidRPr="000E4E7F">
        <w:t>NeighCellSI-AcquisitionParameters-v16xy ::=</w:t>
      </w:r>
      <w:r w:rsidRPr="000E4E7F">
        <w:tab/>
        <w:t>SEQUENCE {</w:t>
      </w:r>
    </w:p>
    <w:p w14:paraId="77F295C2" w14:textId="77777777" w:rsidR="00B64786" w:rsidRPr="000E4E7F" w:rsidRDefault="00B64786" w:rsidP="00B64786">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3068388D" w14:textId="77777777" w:rsidR="00B64786" w:rsidRPr="000E4E7F" w:rsidRDefault="00B64786" w:rsidP="00B64786">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294E437A" w14:textId="77777777" w:rsidR="00B64786" w:rsidRPr="000E4E7F" w:rsidRDefault="00B64786" w:rsidP="00B64786">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3A7F7963" w14:textId="77777777" w:rsidR="00B64786" w:rsidRPr="000E4E7F" w:rsidRDefault="00B64786" w:rsidP="00B64786">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7608B2E" w14:textId="77777777" w:rsidR="00B64786" w:rsidRPr="000E4E7F" w:rsidRDefault="00B64786" w:rsidP="00B64786">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DC830BC" w14:textId="77777777" w:rsidR="00B64786" w:rsidRPr="000E4E7F" w:rsidRDefault="00B64786" w:rsidP="00B64786">
      <w:pPr>
        <w:pStyle w:val="PL"/>
        <w:shd w:val="clear" w:color="auto" w:fill="E6E6E6"/>
      </w:pPr>
      <w:r w:rsidRPr="000E4E7F">
        <w:t>}</w:t>
      </w:r>
    </w:p>
    <w:p w14:paraId="64029202" w14:textId="77777777" w:rsidR="00B64786" w:rsidRPr="000E4E7F" w:rsidRDefault="00B64786" w:rsidP="00B64786">
      <w:pPr>
        <w:pStyle w:val="PL"/>
        <w:shd w:val="clear" w:color="auto" w:fill="E6E6E6"/>
      </w:pPr>
    </w:p>
    <w:p w14:paraId="51A83E47" w14:textId="77777777" w:rsidR="00B64786" w:rsidRPr="000E4E7F" w:rsidRDefault="00B64786" w:rsidP="00B64786">
      <w:pPr>
        <w:pStyle w:val="PL"/>
        <w:shd w:val="clear" w:color="auto" w:fill="E6E6E6"/>
      </w:pPr>
      <w:r w:rsidRPr="000E4E7F">
        <w:t>SON-Parameters-r9 ::=</w:t>
      </w:r>
      <w:r w:rsidRPr="000E4E7F">
        <w:tab/>
      </w:r>
      <w:r w:rsidRPr="000E4E7F">
        <w:tab/>
      </w:r>
      <w:r w:rsidRPr="000E4E7F">
        <w:tab/>
      </w:r>
      <w:r w:rsidRPr="000E4E7F">
        <w:tab/>
        <w:t>SEQUENCE {</w:t>
      </w:r>
    </w:p>
    <w:p w14:paraId="3E6A04AE" w14:textId="77777777" w:rsidR="00B64786" w:rsidRPr="000E4E7F" w:rsidRDefault="00B64786" w:rsidP="00B64786">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426DB8" w14:textId="77777777" w:rsidR="00B64786" w:rsidRPr="000E4E7F" w:rsidRDefault="00B64786" w:rsidP="00B64786">
      <w:pPr>
        <w:pStyle w:val="PL"/>
        <w:shd w:val="clear" w:color="auto" w:fill="E6E6E6"/>
      </w:pPr>
      <w:r w:rsidRPr="000E4E7F">
        <w:t>}</w:t>
      </w:r>
    </w:p>
    <w:p w14:paraId="0377CB8B" w14:textId="77777777" w:rsidR="00B64786" w:rsidRPr="000E4E7F" w:rsidRDefault="00B64786" w:rsidP="00B64786">
      <w:pPr>
        <w:pStyle w:val="PL"/>
        <w:shd w:val="clear" w:color="auto" w:fill="E6E6E6"/>
      </w:pPr>
    </w:p>
    <w:p w14:paraId="25C8409B" w14:textId="77777777" w:rsidR="00B64786" w:rsidRPr="000E4E7F" w:rsidRDefault="00B64786" w:rsidP="00B64786">
      <w:pPr>
        <w:pStyle w:val="PL"/>
        <w:shd w:val="clear" w:color="auto" w:fill="E6E6E6"/>
      </w:pPr>
      <w:r w:rsidRPr="000E4E7F">
        <w:t>UE-BasedNetwPerfMeasParameters-r10 ::=</w:t>
      </w:r>
      <w:r w:rsidRPr="000E4E7F">
        <w:tab/>
        <w:t>SEQUENCE {</w:t>
      </w:r>
    </w:p>
    <w:p w14:paraId="0E633B20" w14:textId="77777777" w:rsidR="00B64786" w:rsidRPr="000E4E7F" w:rsidRDefault="00B64786" w:rsidP="00B64786">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0FDFF2AD" w14:textId="77777777" w:rsidR="00B64786" w:rsidRPr="000E4E7F" w:rsidRDefault="00B64786" w:rsidP="00B64786">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1D6D853B" w14:textId="77777777" w:rsidR="00B64786" w:rsidRPr="000E4E7F" w:rsidRDefault="00B64786" w:rsidP="00B64786">
      <w:pPr>
        <w:pStyle w:val="PL"/>
        <w:shd w:val="clear" w:color="auto" w:fill="E6E6E6"/>
      </w:pPr>
      <w:r w:rsidRPr="000E4E7F">
        <w:t>}</w:t>
      </w:r>
    </w:p>
    <w:p w14:paraId="0D9CEC9F" w14:textId="77777777" w:rsidR="00B64786" w:rsidRPr="000E4E7F" w:rsidRDefault="00B64786" w:rsidP="00B64786">
      <w:pPr>
        <w:pStyle w:val="PL"/>
        <w:shd w:val="clear" w:color="auto" w:fill="E6E6E6"/>
      </w:pPr>
    </w:p>
    <w:p w14:paraId="582E4E7A" w14:textId="77777777" w:rsidR="00B64786" w:rsidRPr="000E4E7F" w:rsidRDefault="00B64786" w:rsidP="00B64786">
      <w:pPr>
        <w:pStyle w:val="PL"/>
        <w:shd w:val="clear" w:color="auto" w:fill="E6E6E6"/>
      </w:pPr>
      <w:r w:rsidRPr="000E4E7F">
        <w:t>UE-BasedNetwPerfMeasParameters-v1250 ::=</w:t>
      </w:r>
      <w:r w:rsidRPr="000E4E7F">
        <w:tab/>
        <w:t>SEQUENCE {</w:t>
      </w:r>
    </w:p>
    <w:p w14:paraId="03857970" w14:textId="77777777" w:rsidR="00B64786" w:rsidRPr="000E4E7F" w:rsidRDefault="00B64786" w:rsidP="00B64786">
      <w:pPr>
        <w:pStyle w:val="PL"/>
        <w:shd w:val="clear" w:color="auto" w:fill="E6E6E6"/>
      </w:pPr>
      <w:r w:rsidRPr="000E4E7F">
        <w:tab/>
        <w:t>loggedMBSFNMeasurements-r12</w:t>
      </w:r>
      <w:r w:rsidRPr="000E4E7F">
        <w:tab/>
      </w:r>
      <w:r w:rsidRPr="000E4E7F">
        <w:tab/>
      </w:r>
      <w:r w:rsidRPr="000E4E7F">
        <w:tab/>
      </w:r>
      <w:r w:rsidRPr="000E4E7F">
        <w:tab/>
        <w:t>ENUMERATED {supported}</w:t>
      </w:r>
    </w:p>
    <w:p w14:paraId="32906C5E" w14:textId="77777777" w:rsidR="00B64786" w:rsidRPr="000E4E7F" w:rsidRDefault="00B64786" w:rsidP="00B64786">
      <w:pPr>
        <w:pStyle w:val="PL"/>
        <w:shd w:val="clear" w:color="auto" w:fill="E6E6E6"/>
      </w:pPr>
      <w:r w:rsidRPr="000E4E7F">
        <w:t>}</w:t>
      </w:r>
    </w:p>
    <w:p w14:paraId="699A3234" w14:textId="77777777" w:rsidR="00B64786" w:rsidRPr="000E4E7F" w:rsidRDefault="00B64786" w:rsidP="00B64786">
      <w:pPr>
        <w:pStyle w:val="PL"/>
        <w:shd w:val="clear" w:color="auto" w:fill="E6E6E6"/>
      </w:pPr>
    </w:p>
    <w:p w14:paraId="5B84EFD9" w14:textId="77777777" w:rsidR="00B64786" w:rsidRPr="000E4E7F" w:rsidRDefault="00B64786" w:rsidP="00B64786">
      <w:pPr>
        <w:pStyle w:val="PL"/>
        <w:shd w:val="clear" w:color="auto" w:fill="E6E6E6"/>
      </w:pPr>
      <w:r w:rsidRPr="000E4E7F">
        <w:t>UE-BasedNetwPerfMeasParameters-v1430 ::=</w:t>
      </w:r>
      <w:r w:rsidRPr="000E4E7F">
        <w:tab/>
        <w:t>SEQUENCE {</w:t>
      </w:r>
    </w:p>
    <w:p w14:paraId="15F23472" w14:textId="77777777" w:rsidR="00B64786" w:rsidRPr="000E4E7F" w:rsidRDefault="00B64786" w:rsidP="00B64786">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7D2C060" w14:textId="77777777" w:rsidR="00B64786" w:rsidRPr="000E4E7F" w:rsidRDefault="00B64786" w:rsidP="00B64786">
      <w:pPr>
        <w:pStyle w:val="PL"/>
        <w:shd w:val="clear" w:color="auto" w:fill="E6E6E6"/>
      </w:pPr>
      <w:r w:rsidRPr="000E4E7F">
        <w:t>}</w:t>
      </w:r>
    </w:p>
    <w:p w14:paraId="3B2AD6E0" w14:textId="77777777" w:rsidR="00B64786" w:rsidRPr="000E4E7F" w:rsidRDefault="00B64786" w:rsidP="00B64786">
      <w:pPr>
        <w:pStyle w:val="PL"/>
        <w:shd w:val="clear" w:color="auto" w:fill="E6E6E6"/>
      </w:pPr>
    </w:p>
    <w:p w14:paraId="75822B75" w14:textId="77777777" w:rsidR="00B64786" w:rsidRPr="000E4E7F" w:rsidRDefault="00B64786" w:rsidP="00B64786">
      <w:pPr>
        <w:pStyle w:val="PL"/>
        <w:shd w:val="clear" w:color="auto" w:fill="E6E6E6"/>
      </w:pPr>
      <w:r w:rsidRPr="000E4E7F">
        <w:t>UE-BasedNetwPerfMeasParameters-v1530 ::=</w:t>
      </w:r>
      <w:r w:rsidRPr="000E4E7F">
        <w:tab/>
        <w:t>SEQUENCE {</w:t>
      </w:r>
    </w:p>
    <w:p w14:paraId="1DCA30C6" w14:textId="77777777" w:rsidR="00B64786" w:rsidRPr="000E4E7F" w:rsidRDefault="00B64786" w:rsidP="00B64786">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0BDECC6" w14:textId="77777777" w:rsidR="00B64786" w:rsidRPr="000E4E7F" w:rsidRDefault="00B64786" w:rsidP="00B64786">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13167C2" w14:textId="77777777" w:rsidR="00B64786" w:rsidRPr="000E4E7F" w:rsidRDefault="00B64786" w:rsidP="00B64786">
      <w:pPr>
        <w:pStyle w:val="PL"/>
        <w:shd w:val="clear" w:color="auto" w:fill="E6E6E6"/>
      </w:pPr>
      <w:r w:rsidRPr="000E4E7F">
        <w:lastRenderedPageBreak/>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F6652D2" w14:textId="77777777" w:rsidR="00B64786" w:rsidRPr="000E4E7F" w:rsidRDefault="00B64786" w:rsidP="00B64786">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38417DC" w14:textId="77777777" w:rsidR="00B64786" w:rsidRPr="000E4E7F" w:rsidRDefault="00B64786" w:rsidP="00B64786">
      <w:pPr>
        <w:pStyle w:val="PL"/>
        <w:shd w:val="clear" w:color="auto" w:fill="E6E6E6"/>
      </w:pPr>
      <w:r w:rsidRPr="000E4E7F">
        <w:t>}</w:t>
      </w:r>
    </w:p>
    <w:p w14:paraId="6D941707" w14:textId="77777777" w:rsidR="00B64786" w:rsidRPr="000E4E7F" w:rsidRDefault="00B64786" w:rsidP="00B64786">
      <w:pPr>
        <w:pStyle w:val="PL"/>
        <w:shd w:val="clear" w:color="auto" w:fill="E6E6E6"/>
      </w:pPr>
    </w:p>
    <w:p w14:paraId="65446C04" w14:textId="77777777" w:rsidR="00B64786" w:rsidRPr="000E4E7F" w:rsidRDefault="00B64786" w:rsidP="00B64786">
      <w:pPr>
        <w:pStyle w:val="PL"/>
        <w:shd w:val="clear" w:color="auto" w:fill="E6E6E6"/>
      </w:pPr>
      <w:r w:rsidRPr="000E4E7F">
        <w:t>OTDOA-PositioningCapabilities-r10 ::=</w:t>
      </w:r>
      <w:r w:rsidRPr="000E4E7F">
        <w:tab/>
        <w:t>SEQUENCE {</w:t>
      </w:r>
    </w:p>
    <w:p w14:paraId="0CF0B4B1" w14:textId="77777777" w:rsidR="00B64786" w:rsidRPr="000E4E7F" w:rsidRDefault="00B64786" w:rsidP="00B64786">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14:paraId="0950989C" w14:textId="77777777" w:rsidR="00B64786" w:rsidRPr="000E4E7F" w:rsidRDefault="00B64786" w:rsidP="00B64786">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73FB55E3" w14:textId="77777777" w:rsidR="00B64786" w:rsidRPr="000E4E7F" w:rsidRDefault="00B64786" w:rsidP="00B64786">
      <w:pPr>
        <w:pStyle w:val="PL"/>
        <w:shd w:val="clear" w:color="auto" w:fill="E6E6E6"/>
      </w:pPr>
      <w:r w:rsidRPr="000E4E7F">
        <w:t>}</w:t>
      </w:r>
    </w:p>
    <w:p w14:paraId="0C1ACEAB" w14:textId="77777777" w:rsidR="00B64786" w:rsidRPr="000E4E7F" w:rsidRDefault="00B64786" w:rsidP="00B64786">
      <w:pPr>
        <w:pStyle w:val="PL"/>
        <w:shd w:val="clear" w:color="auto" w:fill="E6E6E6"/>
      </w:pPr>
    </w:p>
    <w:p w14:paraId="7B772A7E" w14:textId="77777777" w:rsidR="00B64786" w:rsidRPr="000E4E7F" w:rsidRDefault="00B64786" w:rsidP="00B64786">
      <w:pPr>
        <w:pStyle w:val="PL"/>
        <w:shd w:val="clear" w:color="auto" w:fill="E6E6E6"/>
      </w:pPr>
      <w:r w:rsidRPr="000E4E7F">
        <w:t>Other-Parameters-r11 ::=</w:t>
      </w:r>
      <w:r w:rsidRPr="000E4E7F">
        <w:tab/>
      </w:r>
      <w:r w:rsidRPr="000E4E7F">
        <w:tab/>
      </w:r>
      <w:r w:rsidRPr="000E4E7F">
        <w:tab/>
      </w:r>
      <w:r w:rsidRPr="000E4E7F">
        <w:tab/>
        <w:t>SEQUENCE {</w:t>
      </w:r>
    </w:p>
    <w:p w14:paraId="25A622B4" w14:textId="77777777" w:rsidR="00B64786" w:rsidRPr="000E4E7F" w:rsidRDefault="00B64786" w:rsidP="00B64786">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18E21D6" w14:textId="77777777" w:rsidR="00B64786" w:rsidRPr="000E4E7F" w:rsidRDefault="00B64786" w:rsidP="00B64786">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4B515C3" w14:textId="77777777" w:rsidR="00B64786" w:rsidRPr="000E4E7F" w:rsidRDefault="00B64786" w:rsidP="00B64786">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6210BFF7" w14:textId="77777777" w:rsidR="00B64786" w:rsidRPr="000E4E7F" w:rsidRDefault="00B64786" w:rsidP="00B64786">
      <w:pPr>
        <w:pStyle w:val="PL"/>
        <w:shd w:val="clear" w:color="auto" w:fill="E6E6E6"/>
      </w:pPr>
      <w:r w:rsidRPr="000E4E7F">
        <w:t>}</w:t>
      </w:r>
    </w:p>
    <w:p w14:paraId="37A156C0" w14:textId="77777777" w:rsidR="00B64786" w:rsidRPr="000E4E7F" w:rsidRDefault="00B64786" w:rsidP="00B64786">
      <w:pPr>
        <w:pStyle w:val="PL"/>
        <w:shd w:val="clear" w:color="auto" w:fill="E6E6E6"/>
      </w:pPr>
    </w:p>
    <w:p w14:paraId="4389CC6E" w14:textId="77777777" w:rsidR="00B64786" w:rsidRPr="000E4E7F" w:rsidRDefault="00B64786" w:rsidP="00B64786">
      <w:pPr>
        <w:pStyle w:val="PL"/>
        <w:shd w:val="clear" w:color="auto" w:fill="E6E6E6"/>
      </w:pPr>
      <w:r w:rsidRPr="000E4E7F">
        <w:t>Other-Parameters-v11d0 ::=</w:t>
      </w:r>
      <w:r w:rsidRPr="000E4E7F">
        <w:tab/>
      </w:r>
      <w:r w:rsidRPr="000E4E7F">
        <w:tab/>
      </w:r>
      <w:r w:rsidRPr="000E4E7F">
        <w:tab/>
      </w:r>
      <w:r w:rsidRPr="000E4E7F">
        <w:tab/>
        <w:t>SEQUENCE {</w:t>
      </w:r>
    </w:p>
    <w:p w14:paraId="18747925" w14:textId="77777777" w:rsidR="00B64786" w:rsidRPr="000E4E7F" w:rsidRDefault="00B64786" w:rsidP="00B64786">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47584A78" w14:textId="77777777" w:rsidR="00B64786" w:rsidRPr="000E4E7F" w:rsidRDefault="00B64786" w:rsidP="00B64786">
      <w:pPr>
        <w:pStyle w:val="PL"/>
        <w:shd w:val="clear" w:color="auto" w:fill="E6E6E6"/>
      </w:pPr>
      <w:r w:rsidRPr="000E4E7F">
        <w:t>}</w:t>
      </w:r>
    </w:p>
    <w:p w14:paraId="212DC91E" w14:textId="77777777" w:rsidR="00B64786" w:rsidRPr="000E4E7F" w:rsidRDefault="00B64786" w:rsidP="00B64786">
      <w:pPr>
        <w:pStyle w:val="PL"/>
        <w:shd w:val="clear" w:color="auto" w:fill="E6E6E6"/>
      </w:pPr>
    </w:p>
    <w:p w14:paraId="74895079" w14:textId="77777777" w:rsidR="00B64786" w:rsidRPr="000E4E7F" w:rsidRDefault="00B64786" w:rsidP="00B64786">
      <w:pPr>
        <w:pStyle w:val="PL"/>
        <w:shd w:val="clear" w:color="auto" w:fill="E6E6E6"/>
      </w:pPr>
      <w:r w:rsidRPr="000E4E7F">
        <w:t>Other-Parameters-v1360 ::=</w:t>
      </w:r>
      <w:r w:rsidRPr="000E4E7F">
        <w:tab/>
        <w:t>SEQUENCE {</w:t>
      </w:r>
    </w:p>
    <w:p w14:paraId="52E12439" w14:textId="77777777" w:rsidR="00B64786" w:rsidRPr="000E4E7F" w:rsidRDefault="00B64786" w:rsidP="00B64786">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223778B3" w14:textId="77777777" w:rsidR="00B64786" w:rsidRPr="000E4E7F" w:rsidRDefault="00B64786" w:rsidP="00B64786">
      <w:pPr>
        <w:pStyle w:val="PL"/>
        <w:shd w:val="clear" w:color="auto" w:fill="E6E6E6"/>
      </w:pPr>
      <w:r w:rsidRPr="000E4E7F">
        <w:t>}</w:t>
      </w:r>
    </w:p>
    <w:p w14:paraId="451E2446" w14:textId="77777777" w:rsidR="00B64786" w:rsidRPr="000E4E7F" w:rsidRDefault="00B64786" w:rsidP="00B64786">
      <w:pPr>
        <w:pStyle w:val="PL"/>
        <w:shd w:val="clear" w:color="auto" w:fill="E6E6E6"/>
      </w:pPr>
    </w:p>
    <w:p w14:paraId="30626294" w14:textId="77777777" w:rsidR="00B64786" w:rsidRPr="000E4E7F" w:rsidRDefault="00B64786" w:rsidP="00B64786">
      <w:pPr>
        <w:pStyle w:val="PL"/>
        <w:shd w:val="clear" w:color="auto" w:fill="E6E6E6"/>
      </w:pPr>
      <w:r w:rsidRPr="000E4E7F">
        <w:t>Other-Parameters-v1430 ::=</w:t>
      </w:r>
      <w:r w:rsidRPr="000E4E7F">
        <w:tab/>
      </w:r>
      <w:r w:rsidRPr="000E4E7F">
        <w:tab/>
      </w:r>
      <w:r w:rsidRPr="000E4E7F">
        <w:tab/>
        <w:t>SEQUENCE {</w:t>
      </w:r>
    </w:p>
    <w:p w14:paraId="496C96BD" w14:textId="77777777" w:rsidR="00B64786" w:rsidRPr="000E4E7F" w:rsidRDefault="00B64786" w:rsidP="00B64786">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65DFBBBB" w14:textId="77777777" w:rsidR="00B64786" w:rsidRPr="000E4E7F" w:rsidRDefault="00B64786" w:rsidP="00B64786">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5331E46D" w14:textId="77777777" w:rsidR="00B64786" w:rsidRPr="000E4E7F" w:rsidRDefault="00B64786" w:rsidP="00B64786">
      <w:pPr>
        <w:pStyle w:val="PL"/>
        <w:shd w:val="clear" w:color="auto" w:fill="E6E6E6"/>
      </w:pPr>
      <w:r w:rsidRPr="000E4E7F">
        <w:t>}</w:t>
      </w:r>
    </w:p>
    <w:p w14:paraId="3C150E3A" w14:textId="77777777" w:rsidR="00B64786" w:rsidRPr="000E4E7F" w:rsidRDefault="00B64786" w:rsidP="00B64786">
      <w:pPr>
        <w:pStyle w:val="PL"/>
        <w:shd w:val="clear" w:color="auto" w:fill="E6E6E6"/>
      </w:pPr>
    </w:p>
    <w:p w14:paraId="0ECF9EBD" w14:textId="77777777" w:rsidR="00B64786" w:rsidRPr="000E4E7F" w:rsidRDefault="00B64786" w:rsidP="00B64786">
      <w:pPr>
        <w:pStyle w:val="PL"/>
        <w:shd w:val="clear" w:color="auto" w:fill="E6E6E6"/>
      </w:pPr>
      <w:r w:rsidRPr="000E4E7F">
        <w:t>OtherParameters-v1450 ::=</w:t>
      </w:r>
      <w:r w:rsidRPr="000E4E7F">
        <w:tab/>
        <w:t>SEQUENCE {</w:t>
      </w:r>
    </w:p>
    <w:p w14:paraId="4E098011" w14:textId="77777777" w:rsidR="00B64786" w:rsidRPr="000E4E7F" w:rsidRDefault="00B64786" w:rsidP="00B64786">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5D82E9FC" w14:textId="77777777" w:rsidR="00B64786" w:rsidRPr="000E4E7F" w:rsidRDefault="00B64786" w:rsidP="00B64786">
      <w:pPr>
        <w:pStyle w:val="PL"/>
        <w:shd w:val="clear" w:color="auto" w:fill="E6E6E6"/>
      </w:pPr>
      <w:r w:rsidRPr="000E4E7F">
        <w:t>}</w:t>
      </w:r>
    </w:p>
    <w:p w14:paraId="02575246" w14:textId="77777777" w:rsidR="00B64786" w:rsidRPr="000E4E7F" w:rsidRDefault="00B64786" w:rsidP="00B64786">
      <w:pPr>
        <w:pStyle w:val="PL"/>
        <w:shd w:val="clear" w:color="auto" w:fill="E6E6E6"/>
      </w:pPr>
    </w:p>
    <w:p w14:paraId="6AFC0638" w14:textId="77777777" w:rsidR="00B64786" w:rsidRPr="000E4E7F" w:rsidRDefault="00B64786" w:rsidP="00B64786">
      <w:pPr>
        <w:pStyle w:val="PL"/>
        <w:shd w:val="clear" w:color="auto" w:fill="E6E6E6"/>
      </w:pPr>
      <w:r w:rsidRPr="000E4E7F">
        <w:t>Other-Parameters-v1460 ::=</w:t>
      </w:r>
      <w:r w:rsidRPr="000E4E7F">
        <w:tab/>
        <w:t>SEQUENCE {</w:t>
      </w:r>
    </w:p>
    <w:p w14:paraId="6187746D" w14:textId="77777777" w:rsidR="00B64786" w:rsidRPr="000E4E7F" w:rsidRDefault="00B64786" w:rsidP="00B64786">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14:paraId="248A6186" w14:textId="77777777" w:rsidR="00B64786" w:rsidRPr="000E4E7F" w:rsidRDefault="00B64786" w:rsidP="00B64786">
      <w:pPr>
        <w:pStyle w:val="PL"/>
        <w:shd w:val="clear" w:color="auto" w:fill="E6E6E6"/>
      </w:pPr>
      <w:r w:rsidRPr="000E4E7F">
        <w:t>}</w:t>
      </w:r>
    </w:p>
    <w:p w14:paraId="6BCC290B" w14:textId="77777777" w:rsidR="00B64786" w:rsidRPr="000E4E7F" w:rsidRDefault="00B64786" w:rsidP="00B64786">
      <w:pPr>
        <w:pStyle w:val="PL"/>
        <w:shd w:val="clear" w:color="auto" w:fill="E6E6E6"/>
      </w:pPr>
    </w:p>
    <w:p w14:paraId="124F8342" w14:textId="77777777" w:rsidR="00B64786" w:rsidRPr="000E4E7F" w:rsidRDefault="00B64786" w:rsidP="00B64786">
      <w:pPr>
        <w:pStyle w:val="PL"/>
        <w:shd w:val="clear" w:color="auto" w:fill="E6E6E6"/>
      </w:pPr>
      <w:r w:rsidRPr="000E4E7F">
        <w:t>Other-Parameters-v1530 ::=</w:t>
      </w:r>
      <w:r w:rsidRPr="000E4E7F">
        <w:tab/>
      </w:r>
      <w:r w:rsidRPr="000E4E7F">
        <w:tab/>
      </w:r>
      <w:r w:rsidRPr="000E4E7F">
        <w:tab/>
        <w:t>SEQUENCE {</w:t>
      </w:r>
    </w:p>
    <w:p w14:paraId="0F6B42FC" w14:textId="77777777" w:rsidR="00B64786" w:rsidRPr="000E4E7F" w:rsidRDefault="00B64786" w:rsidP="00B64786">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14:paraId="20F58661" w14:textId="77777777" w:rsidR="00B64786" w:rsidRPr="000E4E7F" w:rsidRDefault="00B64786" w:rsidP="00B64786">
      <w:pPr>
        <w:pStyle w:val="PL"/>
        <w:shd w:val="clear" w:color="auto" w:fill="E6E6E6"/>
      </w:pPr>
      <w:r w:rsidRPr="000E4E7F">
        <w:tab/>
        <w:t>timeReferenceProvision-r15</w:t>
      </w:r>
      <w:r w:rsidRPr="000E4E7F">
        <w:tab/>
      </w:r>
      <w:r w:rsidRPr="000E4E7F">
        <w:tab/>
        <w:t>ENUMERATED {supported}</w:t>
      </w:r>
      <w:r w:rsidRPr="000E4E7F">
        <w:tab/>
      </w:r>
      <w:r w:rsidRPr="000E4E7F">
        <w:tab/>
        <w:t>OPTIONAL,</w:t>
      </w:r>
    </w:p>
    <w:p w14:paraId="0630FFFF" w14:textId="77777777" w:rsidR="00B64786" w:rsidRPr="000E4E7F" w:rsidRDefault="00B64786" w:rsidP="00B64786">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20D99B6D" w14:textId="77777777" w:rsidR="00B64786" w:rsidRPr="000E4E7F" w:rsidRDefault="00B64786" w:rsidP="00B64786">
      <w:pPr>
        <w:pStyle w:val="PL"/>
        <w:shd w:val="clear" w:color="auto" w:fill="E6E6E6"/>
      </w:pPr>
      <w:r w:rsidRPr="000E4E7F">
        <w:t>}</w:t>
      </w:r>
    </w:p>
    <w:p w14:paraId="572C6A81" w14:textId="77777777" w:rsidR="00B64786" w:rsidRPr="000E4E7F" w:rsidRDefault="00B64786" w:rsidP="00B64786">
      <w:pPr>
        <w:pStyle w:val="PL"/>
        <w:shd w:val="clear" w:color="auto" w:fill="E6E6E6"/>
      </w:pPr>
    </w:p>
    <w:p w14:paraId="5DFEC2C2" w14:textId="77777777" w:rsidR="00B64786" w:rsidRPr="000E4E7F" w:rsidRDefault="00B64786" w:rsidP="00B64786">
      <w:pPr>
        <w:pStyle w:val="PL"/>
        <w:shd w:val="clear" w:color="auto" w:fill="E6E6E6"/>
      </w:pPr>
      <w:r w:rsidRPr="000E4E7F">
        <w:t>Other-Parameters-v1540 ::=</w:t>
      </w:r>
      <w:r w:rsidRPr="000E4E7F">
        <w:tab/>
      </w:r>
      <w:r w:rsidRPr="000E4E7F">
        <w:tab/>
      </w:r>
      <w:r w:rsidRPr="000E4E7F">
        <w:tab/>
        <w:t>SEQUENCE {</w:t>
      </w:r>
    </w:p>
    <w:p w14:paraId="11827BE6" w14:textId="77777777" w:rsidR="00B64786" w:rsidRPr="000E4E7F" w:rsidRDefault="00B64786" w:rsidP="00B64786">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55D7DDDA" w14:textId="77777777" w:rsidR="00B64786" w:rsidRPr="000E4E7F" w:rsidRDefault="00B64786" w:rsidP="00B64786">
      <w:pPr>
        <w:pStyle w:val="PL"/>
        <w:shd w:val="clear" w:color="auto" w:fill="E6E6E6"/>
        <w:rPr>
          <w:rFonts w:eastAsia="游明朝"/>
        </w:rPr>
      </w:pPr>
      <w:r w:rsidRPr="000E4E7F">
        <w:rPr>
          <w:rFonts w:eastAsia="游明朝"/>
        </w:rPr>
        <w:t>}</w:t>
      </w:r>
    </w:p>
    <w:p w14:paraId="5566CFFB" w14:textId="77777777" w:rsidR="00B64786" w:rsidRPr="000E4E7F" w:rsidRDefault="00B64786" w:rsidP="00B64786">
      <w:pPr>
        <w:pStyle w:val="PL"/>
        <w:shd w:val="clear" w:color="auto" w:fill="E6E6E6"/>
        <w:rPr>
          <w:rFonts w:eastAsia="游明朝"/>
        </w:rPr>
      </w:pPr>
    </w:p>
    <w:p w14:paraId="6445BD94" w14:textId="77777777" w:rsidR="00B64786" w:rsidRPr="000E4E7F" w:rsidRDefault="00B64786" w:rsidP="00B64786">
      <w:pPr>
        <w:pStyle w:val="PL"/>
        <w:shd w:val="clear" w:color="auto" w:fill="E6E6E6"/>
      </w:pPr>
      <w:r w:rsidRPr="000E4E7F">
        <w:t>Other-Parameters-v16xy ::=</w:t>
      </w:r>
      <w:r w:rsidRPr="000E4E7F">
        <w:tab/>
      </w:r>
      <w:r w:rsidRPr="000E4E7F">
        <w:tab/>
        <w:t>SEQUENCE {</w:t>
      </w:r>
    </w:p>
    <w:p w14:paraId="6286B818" w14:textId="77777777" w:rsidR="00B64786" w:rsidRPr="000E4E7F" w:rsidRDefault="00B64786" w:rsidP="00B64786">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14:paraId="65516F0C" w14:textId="77777777" w:rsidR="00B64786" w:rsidRPr="000E4E7F" w:rsidRDefault="00B64786" w:rsidP="00B64786">
      <w:pPr>
        <w:pStyle w:val="PL"/>
        <w:shd w:val="clear" w:color="auto" w:fill="E6E6E6"/>
      </w:pPr>
      <w:r w:rsidRPr="000E4E7F">
        <w:t>}</w:t>
      </w:r>
    </w:p>
    <w:p w14:paraId="001E02A5" w14:textId="77777777" w:rsidR="00B64786" w:rsidRPr="000E4E7F" w:rsidRDefault="00B64786" w:rsidP="00B64786">
      <w:pPr>
        <w:pStyle w:val="PL"/>
        <w:shd w:val="clear" w:color="auto" w:fill="E6E6E6"/>
        <w:rPr>
          <w:rFonts w:eastAsia="游明朝"/>
        </w:rPr>
      </w:pPr>
    </w:p>
    <w:p w14:paraId="1A581AE8" w14:textId="77777777" w:rsidR="00B64786" w:rsidRPr="000E4E7F" w:rsidRDefault="00B64786" w:rsidP="00B64786">
      <w:pPr>
        <w:pStyle w:val="PL"/>
        <w:shd w:val="clear" w:color="auto" w:fill="E6E6E6"/>
      </w:pPr>
      <w:r w:rsidRPr="000E4E7F">
        <w:t>MBMS-Parameters-r11 ::=</w:t>
      </w:r>
      <w:r w:rsidRPr="000E4E7F">
        <w:tab/>
      </w:r>
      <w:r w:rsidRPr="000E4E7F">
        <w:tab/>
      </w:r>
      <w:r w:rsidRPr="000E4E7F">
        <w:tab/>
      </w:r>
      <w:r w:rsidRPr="000E4E7F">
        <w:tab/>
        <w:t>SEQUENCE {</w:t>
      </w:r>
    </w:p>
    <w:p w14:paraId="410CFB24" w14:textId="77777777" w:rsidR="00B64786" w:rsidRPr="000E4E7F" w:rsidRDefault="00B64786" w:rsidP="00B64786">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A0B7984" w14:textId="77777777" w:rsidR="00B64786" w:rsidRPr="000E4E7F" w:rsidRDefault="00B64786" w:rsidP="00B64786">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1541760D" w14:textId="77777777" w:rsidR="00B64786" w:rsidRPr="000E4E7F" w:rsidRDefault="00B64786" w:rsidP="00B64786">
      <w:pPr>
        <w:pStyle w:val="PL"/>
        <w:shd w:val="clear" w:color="auto" w:fill="E6E6E6"/>
      </w:pPr>
      <w:r w:rsidRPr="000E4E7F">
        <w:t>}</w:t>
      </w:r>
    </w:p>
    <w:p w14:paraId="0B5A93F0" w14:textId="77777777" w:rsidR="00B64786" w:rsidRPr="000E4E7F" w:rsidRDefault="00B64786" w:rsidP="00B64786">
      <w:pPr>
        <w:pStyle w:val="PL"/>
        <w:shd w:val="clear" w:color="auto" w:fill="E6E6E6"/>
      </w:pPr>
    </w:p>
    <w:p w14:paraId="2CEA0F0B" w14:textId="77777777" w:rsidR="00B64786" w:rsidRPr="000E4E7F" w:rsidRDefault="00B64786" w:rsidP="00B64786">
      <w:pPr>
        <w:pStyle w:val="PL"/>
        <w:shd w:val="clear" w:color="auto" w:fill="E6E6E6"/>
      </w:pPr>
      <w:r w:rsidRPr="000E4E7F">
        <w:t>MBMS-Parameters-v1250 ::=</w:t>
      </w:r>
      <w:r w:rsidRPr="000E4E7F">
        <w:tab/>
      </w:r>
      <w:r w:rsidRPr="000E4E7F">
        <w:tab/>
      </w:r>
      <w:r w:rsidRPr="000E4E7F">
        <w:tab/>
      </w:r>
      <w:r w:rsidRPr="000E4E7F">
        <w:tab/>
        <w:t>SEQUENCE {</w:t>
      </w:r>
    </w:p>
    <w:p w14:paraId="2A4FDCF5" w14:textId="77777777" w:rsidR="00B64786" w:rsidRPr="000E4E7F" w:rsidRDefault="00B64786" w:rsidP="00B64786">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4DC732D" w14:textId="77777777" w:rsidR="00B64786" w:rsidRPr="000E4E7F" w:rsidRDefault="00B64786" w:rsidP="00B64786">
      <w:pPr>
        <w:pStyle w:val="PL"/>
        <w:shd w:val="clear" w:color="auto" w:fill="E6E6E6"/>
      </w:pPr>
      <w:r w:rsidRPr="000E4E7F">
        <w:t>}</w:t>
      </w:r>
    </w:p>
    <w:p w14:paraId="283B6CD3" w14:textId="77777777" w:rsidR="00B64786" w:rsidRPr="000E4E7F" w:rsidRDefault="00B64786" w:rsidP="00B64786">
      <w:pPr>
        <w:pStyle w:val="PL"/>
        <w:shd w:val="clear" w:color="auto" w:fill="E6E6E6"/>
      </w:pPr>
    </w:p>
    <w:p w14:paraId="0ACAAE93" w14:textId="77777777" w:rsidR="00B64786" w:rsidRPr="000E4E7F" w:rsidRDefault="00B64786" w:rsidP="00B64786">
      <w:pPr>
        <w:pStyle w:val="PL"/>
        <w:shd w:val="clear" w:color="auto" w:fill="E6E6E6"/>
      </w:pPr>
      <w:r w:rsidRPr="000E4E7F">
        <w:t>MBMS-Parameters-v1430 ::=</w:t>
      </w:r>
      <w:r w:rsidRPr="000E4E7F">
        <w:tab/>
      </w:r>
      <w:r w:rsidRPr="000E4E7F">
        <w:tab/>
      </w:r>
      <w:r w:rsidRPr="000E4E7F">
        <w:tab/>
      </w:r>
      <w:r w:rsidRPr="000E4E7F">
        <w:tab/>
        <w:t>SEQUENCE {</w:t>
      </w:r>
    </w:p>
    <w:p w14:paraId="1C9801AA" w14:textId="77777777" w:rsidR="00B64786" w:rsidRPr="000E4E7F" w:rsidRDefault="00B64786" w:rsidP="00B64786">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0E849C72" w14:textId="77777777" w:rsidR="00B64786" w:rsidRPr="000E4E7F" w:rsidRDefault="00B64786" w:rsidP="00B64786">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1072720C" w14:textId="77777777" w:rsidR="00B64786" w:rsidRPr="000E4E7F" w:rsidRDefault="00B64786" w:rsidP="00B64786">
      <w:pPr>
        <w:pStyle w:val="PL"/>
        <w:shd w:val="clear" w:color="auto" w:fill="E6E6E6"/>
      </w:pPr>
      <w:r w:rsidRPr="000E4E7F">
        <w:tab/>
        <w:t>subcarrierSpacingMBMS-khz7dot5-r14</w:t>
      </w:r>
      <w:r w:rsidRPr="000E4E7F">
        <w:tab/>
        <w:t>ENUMERATED {supported}</w:t>
      </w:r>
      <w:r w:rsidRPr="000E4E7F">
        <w:tab/>
      </w:r>
      <w:r w:rsidRPr="000E4E7F">
        <w:tab/>
        <w:t>OPTIONAL,</w:t>
      </w:r>
    </w:p>
    <w:p w14:paraId="118DE56B" w14:textId="77777777" w:rsidR="00B64786" w:rsidRPr="000E4E7F" w:rsidRDefault="00B64786" w:rsidP="00B64786">
      <w:pPr>
        <w:pStyle w:val="PL"/>
        <w:shd w:val="clear" w:color="auto" w:fill="E6E6E6"/>
      </w:pPr>
      <w:r w:rsidRPr="000E4E7F">
        <w:tab/>
        <w:t>subcarrierSpacingMBMS-khz1dot25-r14</w:t>
      </w:r>
      <w:r w:rsidRPr="000E4E7F">
        <w:tab/>
        <w:t>ENUMERATED {supported}</w:t>
      </w:r>
      <w:r w:rsidRPr="000E4E7F">
        <w:tab/>
      </w:r>
      <w:r w:rsidRPr="000E4E7F">
        <w:tab/>
        <w:t>OPTIONAL</w:t>
      </w:r>
    </w:p>
    <w:p w14:paraId="0BA6F00C" w14:textId="77777777" w:rsidR="00B64786" w:rsidRPr="000E4E7F" w:rsidRDefault="00B64786" w:rsidP="00B64786">
      <w:pPr>
        <w:pStyle w:val="PL"/>
        <w:shd w:val="clear" w:color="auto" w:fill="E6E6E6"/>
      </w:pPr>
      <w:r w:rsidRPr="000E4E7F">
        <w:t>}</w:t>
      </w:r>
    </w:p>
    <w:p w14:paraId="1E53BC5A" w14:textId="77777777" w:rsidR="00B64786" w:rsidRPr="000E4E7F" w:rsidRDefault="00B64786" w:rsidP="00B64786">
      <w:pPr>
        <w:pStyle w:val="PL"/>
        <w:shd w:val="clear" w:color="auto" w:fill="E6E6E6"/>
      </w:pPr>
    </w:p>
    <w:p w14:paraId="0D6D80D2" w14:textId="77777777" w:rsidR="00B64786" w:rsidRPr="000E4E7F" w:rsidRDefault="00B64786" w:rsidP="00B64786">
      <w:pPr>
        <w:pStyle w:val="PL"/>
        <w:shd w:val="clear" w:color="auto" w:fill="E6E6E6"/>
      </w:pPr>
      <w:r w:rsidRPr="000E4E7F">
        <w:t>MBMS-Parameters-v1470 ::=</w:t>
      </w:r>
      <w:r w:rsidRPr="000E4E7F">
        <w:tab/>
      </w:r>
      <w:r w:rsidRPr="000E4E7F">
        <w:tab/>
        <w:t>SEQUENCE {</w:t>
      </w:r>
    </w:p>
    <w:p w14:paraId="3CF3ADA3" w14:textId="77777777" w:rsidR="00B64786" w:rsidRPr="000E4E7F" w:rsidRDefault="00B64786" w:rsidP="00B64786">
      <w:pPr>
        <w:pStyle w:val="PL"/>
        <w:shd w:val="clear" w:color="auto" w:fill="E6E6E6"/>
      </w:pPr>
      <w:r w:rsidRPr="000E4E7F">
        <w:tab/>
        <w:t>mbms-MaxBW-r14</w:t>
      </w:r>
      <w:r w:rsidRPr="000E4E7F">
        <w:tab/>
      </w:r>
      <w:r w:rsidRPr="000E4E7F">
        <w:tab/>
      </w:r>
      <w:r w:rsidRPr="000E4E7F">
        <w:tab/>
      </w:r>
      <w:r w:rsidRPr="000E4E7F">
        <w:tab/>
      </w:r>
      <w:r w:rsidRPr="000E4E7F">
        <w:tab/>
        <w:t>CHOICE {</w:t>
      </w:r>
    </w:p>
    <w:p w14:paraId="6B592CA4" w14:textId="77777777" w:rsidR="00B64786" w:rsidRPr="000E4E7F" w:rsidRDefault="00B64786" w:rsidP="00B64786">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14:paraId="57127508" w14:textId="77777777" w:rsidR="00B64786" w:rsidRPr="000E4E7F" w:rsidRDefault="00B64786" w:rsidP="00B64786">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14:paraId="7A208BA5" w14:textId="77777777" w:rsidR="00B64786" w:rsidRPr="000E4E7F" w:rsidRDefault="00B64786" w:rsidP="00B64786">
      <w:pPr>
        <w:pStyle w:val="PL"/>
        <w:shd w:val="clear" w:color="auto" w:fill="E6E6E6"/>
      </w:pPr>
      <w:r w:rsidRPr="000E4E7F">
        <w:tab/>
        <w:t>},</w:t>
      </w:r>
    </w:p>
    <w:p w14:paraId="4D9A2DAE" w14:textId="77777777" w:rsidR="00B64786" w:rsidRPr="000E4E7F" w:rsidRDefault="00B64786" w:rsidP="00B64786">
      <w:pPr>
        <w:pStyle w:val="PL"/>
        <w:shd w:val="clear" w:color="auto" w:fill="E6E6E6"/>
      </w:pPr>
      <w:r w:rsidRPr="000E4E7F">
        <w:tab/>
        <w:t>mbms-ScalingFactor1dot25-r14</w:t>
      </w:r>
      <w:r w:rsidRPr="000E4E7F">
        <w:tab/>
      </w:r>
      <w:r w:rsidRPr="000E4E7F">
        <w:tab/>
        <w:t>ENUMERATED {n3, n6, n9, n12}</w:t>
      </w:r>
      <w:r w:rsidRPr="000E4E7F">
        <w:tab/>
        <w:t>OPTIONAL,</w:t>
      </w:r>
    </w:p>
    <w:p w14:paraId="2ED7460D" w14:textId="77777777" w:rsidR="00B64786" w:rsidRPr="000E4E7F" w:rsidRDefault="00B64786" w:rsidP="00B64786">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14:paraId="13A73266" w14:textId="77777777" w:rsidR="00B64786" w:rsidRPr="000E4E7F" w:rsidRDefault="00B64786" w:rsidP="00B64786">
      <w:pPr>
        <w:pStyle w:val="PL"/>
        <w:shd w:val="clear" w:color="auto" w:fill="E6E6E6"/>
      </w:pPr>
      <w:r w:rsidRPr="000E4E7F">
        <w:t>}</w:t>
      </w:r>
    </w:p>
    <w:p w14:paraId="10452616" w14:textId="77777777" w:rsidR="00B64786" w:rsidRPr="000E4E7F" w:rsidRDefault="00B64786" w:rsidP="00B64786">
      <w:pPr>
        <w:pStyle w:val="PL"/>
        <w:shd w:val="clear" w:color="auto" w:fill="E6E6E6"/>
      </w:pPr>
    </w:p>
    <w:p w14:paraId="47D2C1DB" w14:textId="77777777" w:rsidR="00B64786" w:rsidRPr="000E4E7F" w:rsidRDefault="00B64786" w:rsidP="00B64786">
      <w:pPr>
        <w:pStyle w:val="PL"/>
        <w:shd w:val="clear" w:color="auto" w:fill="E6E6E6"/>
      </w:pPr>
      <w:r w:rsidRPr="000E4E7F">
        <w:t>MBMS-Parameters-v16xy ::=</w:t>
      </w:r>
      <w:r w:rsidRPr="000E4E7F">
        <w:tab/>
      </w:r>
      <w:r w:rsidRPr="000E4E7F">
        <w:tab/>
        <w:t>SEQUENCE {</w:t>
      </w:r>
    </w:p>
    <w:p w14:paraId="7B63BA4F" w14:textId="77777777" w:rsidR="00B64786" w:rsidRPr="000E4E7F" w:rsidRDefault="00B64786" w:rsidP="00B64786">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14:paraId="3BEF5B0A" w14:textId="77777777" w:rsidR="00B64786" w:rsidRPr="000E4E7F" w:rsidRDefault="00B64786" w:rsidP="00B64786">
      <w:pPr>
        <w:pStyle w:val="PL"/>
        <w:shd w:val="clear" w:color="auto" w:fill="E6E6E6"/>
      </w:pPr>
      <w:r w:rsidRPr="000E4E7F">
        <w:tab/>
        <w:t>mbms-Parameters0dot37-r16</w:t>
      </w:r>
      <w:r w:rsidRPr="000E4E7F">
        <w:tab/>
      </w:r>
      <w:r w:rsidRPr="000E4E7F">
        <w:tab/>
        <w:t>SEQUENCE {</w:t>
      </w:r>
    </w:p>
    <w:p w14:paraId="68846FAA" w14:textId="77777777" w:rsidR="00B64786" w:rsidRPr="000E4E7F" w:rsidRDefault="00B64786" w:rsidP="00B64786">
      <w:pPr>
        <w:pStyle w:val="PL"/>
        <w:shd w:val="clear" w:color="auto" w:fill="E6E6E6"/>
      </w:pPr>
      <w:r w:rsidRPr="000E4E7F">
        <w:lastRenderedPageBreak/>
        <w:tab/>
      </w:r>
      <w:r w:rsidRPr="000E4E7F">
        <w:tab/>
        <w:t>mbms-ScalingFactor0dot37-r16</w:t>
      </w:r>
      <w:r w:rsidRPr="000E4E7F">
        <w:tab/>
        <w:t>ENUMERATED {n12, n24, ffs1, ffs2},</w:t>
      </w:r>
    </w:p>
    <w:p w14:paraId="3BBCAF37" w14:textId="77777777" w:rsidR="00B64786" w:rsidRPr="000E4E7F" w:rsidRDefault="00B64786" w:rsidP="00B64786">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509A9E61" w14:textId="77777777" w:rsidR="00B64786" w:rsidRPr="000E4E7F" w:rsidRDefault="00B64786" w:rsidP="00B64786">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56BAE16E" w14:textId="77777777" w:rsidR="00B64786" w:rsidRPr="000E4E7F" w:rsidRDefault="00B64786" w:rsidP="00B64786">
      <w:pPr>
        <w:pStyle w:val="PL"/>
        <w:shd w:val="clear" w:color="auto" w:fill="E6E6E6"/>
      </w:pPr>
      <w:r w:rsidRPr="000E4E7F">
        <w:tab/>
        <w:t>}</w:t>
      </w:r>
      <w:r w:rsidRPr="000E4E7F">
        <w:tab/>
        <w:t>OPTIONAL</w:t>
      </w:r>
    </w:p>
    <w:p w14:paraId="5A670BE8" w14:textId="77777777" w:rsidR="00B64786" w:rsidRPr="000E4E7F" w:rsidRDefault="00B64786" w:rsidP="00B64786">
      <w:pPr>
        <w:pStyle w:val="PL"/>
        <w:shd w:val="clear" w:color="auto" w:fill="E6E6E6"/>
      </w:pPr>
      <w:r w:rsidRPr="000E4E7F">
        <w:t>}</w:t>
      </w:r>
    </w:p>
    <w:p w14:paraId="3E40A00B" w14:textId="77777777" w:rsidR="00B64786" w:rsidRPr="000E4E7F" w:rsidRDefault="00B64786" w:rsidP="00B64786">
      <w:pPr>
        <w:pStyle w:val="PL"/>
        <w:shd w:val="clear" w:color="auto" w:fill="E6E6E6"/>
      </w:pPr>
    </w:p>
    <w:p w14:paraId="50489AE4" w14:textId="77777777" w:rsidR="00B64786" w:rsidRPr="000E4E7F" w:rsidRDefault="00B64786" w:rsidP="00B64786">
      <w:pPr>
        <w:pStyle w:val="PL"/>
        <w:shd w:val="clear" w:color="auto" w:fill="E6E6E6"/>
      </w:pPr>
      <w:r w:rsidRPr="000E4E7F">
        <w:t>FeMBMS-Unicast-Parameters-r14 ::=</w:t>
      </w:r>
      <w:r w:rsidRPr="000E4E7F">
        <w:tab/>
      </w:r>
      <w:r w:rsidRPr="000E4E7F">
        <w:tab/>
        <w:t>SEQUENCE {</w:t>
      </w:r>
    </w:p>
    <w:p w14:paraId="0C6AEEF4" w14:textId="77777777" w:rsidR="00B64786" w:rsidRPr="000E4E7F" w:rsidRDefault="00B64786" w:rsidP="00B64786">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7D5DBD1C" w14:textId="77777777" w:rsidR="00B64786" w:rsidRPr="000E4E7F" w:rsidRDefault="00B64786" w:rsidP="00B64786">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102CDD67" w14:textId="77777777" w:rsidR="00B64786" w:rsidRPr="000E4E7F" w:rsidRDefault="00B64786" w:rsidP="00B64786">
      <w:pPr>
        <w:pStyle w:val="PL"/>
        <w:shd w:val="clear" w:color="auto" w:fill="E6E6E6"/>
      </w:pPr>
      <w:r w:rsidRPr="000E4E7F">
        <w:t>}</w:t>
      </w:r>
    </w:p>
    <w:p w14:paraId="24366035" w14:textId="77777777" w:rsidR="00B64786" w:rsidRPr="000E4E7F" w:rsidRDefault="00B64786" w:rsidP="00B64786">
      <w:pPr>
        <w:pStyle w:val="PL"/>
        <w:shd w:val="clear" w:color="auto" w:fill="E6E6E6"/>
      </w:pPr>
    </w:p>
    <w:p w14:paraId="5515960A" w14:textId="77777777" w:rsidR="00B64786" w:rsidRPr="000E4E7F" w:rsidRDefault="00B64786" w:rsidP="00B64786">
      <w:pPr>
        <w:pStyle w:val="PL"/>
        <w:shd w:val="clear" w:color="auto" w:fill="E6E6E6"/>
      </w:pPr>
      <w:r w:rsidRPr="000E4E7F">
        <w:t>SCPTM-Parameters-r13 ::=</w:t>
      </w:r>
      <w:r w:rsidRPr="000E4E7F">
        <w:tab/>
      </w:r>
      <w:r w:rsidRPr="000E4E7F">
        <w:tab/>
      </w:r>
      <w:r w:rsidRPr="000E4E7F">
        <w:tab/>
      </w:r>
      <w:r w:rsidRPr="000E4E7F">
        <w:tab/>
        <w:t>SEQUENCE {</w:t>
      </w:r>
    </w:p>
    <w:p w14:paraId="3829CDBB" w14:textId="77777777" w:rsidR="00B64786" w:rsidRPr="000E4E7F" w:rsidRDefault="00B64786" w:rsidP="00B64786">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36C65F71" w14:textId="77777777" w:rsidR="00B64786" w:rsidRPr="000E4E7F" w:rsidRDefault="00B64786" w:rsidP="00B64786">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3484A17" w14:textId="77777777" w:rsidR="00B64786" w:rsidRPr="000E4E7F" w:rsidRDefault="00B64786" w:rsidP="00B64786">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374F3E9B" w14:textId="77777777" w:rsidR="00B64786" w:rsidRPr="000E4E7F" w:rsidRDefault="00B64786" w:rsidP="00B64786">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62189A9" w14:textId="77777777" w:rsidR="00B64786" w:rsidRPr="000E4E7F" w:rsidRDefault="00B64786" w:rsidP="00B64786">
      <w:pPr>
        <w:pStyle w:val="PL"/>
        <w:shd w:val="clear" w:color="auto" w:fill="E6E6E6"/>
      </w:pPr>
      <w:r w:rsidRPr="000E4E7F">
        <w:t>}</w:t>
      </w:r>
    </w:p>
    <w:p w14:paraId="7FAB11ED" w14:textId="77777777" w:rsidR="00B64786" w:rsidRPr="000E4E7F" w:rsidRDefault="00B64786" w:rsidP="00B64786">
      <w:pPr>
        <w:pStyle w:val="PL"/>
        <w:shd w:val="clear" w:color="auto" w:fill="E6E6E6"/>
      </w:pPr>
    </w:p>
    <w:p w14:paraId="60DBA2E9" w14:textId="77777777" w:rsidR="00B64786" w:rsidRPr="000E4E7F" w:rsidRDefault="00B64786" w:rsidP="00B64786">
      <w:pPr>
        <w:pStyle w:val="PL"/>
        <w:shd w:val="clear" w:color="auto" w:fill="E6E6E6"/>
      </w:pPr>
      <w:r w:rsidRPr="000E4E7F">
        <w:t>CE-Parameters-r13 ::=</w:t>
      </w:r>
      <w:r w:rsidRPr="000E4E7F">
        <w:tab/>
      </w:r>
      <w:r w:rsidRPr="000E4E7F">
        <w:tab/>
        <w:t>SEQUENCE {</w:t>
      </w:r>
    </w:p>
    <w:p w14:paraId="6505C18C" w14:textId="77777777" w:rsidR="00B64786" w:rsidRPr="000E4E7F" w:rsidRDefault="00B64786" w:rsidP="00B64786">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8DF1032" w14:textId="77777777" w:rsidR="00B64786" w:rsidRPr="000E4E7F" w:rsidRDefault="00B64786" w:rsidP="00B64786">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07D1D11" w14:textId="77777777" w:rsidR="00B64786" w:rsidRPr="000E4E7F" w:rsidRDefault="00B64786" w:rsidP="00B64786">
      <w:pPr>
        <w:pStyle w:val="PL"/>
        <w:shd w:val="clear" w:color="auto" w:fill="E6E6E6"/>
      </w:pPr>
      <w:r w:rsidRPr="000E4E7F">
        <w:t>}</w:t>
      </w:r>
    </w:p>
    <w:p w14:paraId="2AD0D2EB" w14:textId="77777777" w:rsidR="00B64786" w:rsidRPr="000E4E7F" w:rsidRDefault="00B64786" w:rsidP="00B64786">
      <w:pPr>
        <w:pStyle w:val="PL"/>
        <w:shd w:val="clear" w:color="auto" w:fill="E6E6E6"/>
      </w:pPr>
    </w:p>
    <w:p w14:paraId="28384EA0" w14:textId="77777777" w:rsidR="00B64786" w:rsidRPr="000E4E7F" w:rsidRDefault="00B64786" w:rsidP="00B64786">
      <w:pPr>
        <w:pStyle w:val="PL"/>
        <w:shd w:val="clear" w:color="auto" w:fill="E6E6E6"/>
      </w:pPr>
      <w:r w:rsidRPr="000E4E7F">
        <w:t>CE-Parameters-v1320 ::=</w:t>
      </w:r>
      <w:r w:rsidRPr="000E4E7F">
        <w:tab/>
      </w:r>
      <w:r w:rsidRPr="000E4E7F">
        <w:tab/>
        <w:t>SEQUENCE {</w:t>
      </w:r>
    </w:p>
    <w:p w14:paraId="132D0E05" w14:textId="77777777" w:rsidR="00B64786" w:rsidRPr="000E4E7F" w:rsidRDefault="00B64786" w:rsidP="00B64786">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27F8AA4" w14:textId="77777777" w:rsidR="00B64786" w:rsidRPr="000E4E7F" w:rsidRDefault="00B64786" w:rsidP="00B64786">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1F69197" w14:textId="77777777" w:rsidR="00B64786" w:rsidRPr="000E4E7F" w:rsidRDefault="00B64786" w:rsidP="00B64786">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5B3C29CB" w14:textId="77777777" w:rsidR="00B64786" w:rsidRPr="000E4E7F" w:rsidRDefault="00B64786" w:rsidP="00B64786">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E1C25B7" w14:textId="77777777" w:rsidR="00B64786" w:rsidRPr="000E4E7F" w:rsidRDefault="00B64786" w:rsidP="00B64786">
      <w:pPr>
        <w:pStyle w:val="PL"/>
        <w:shd w:val="clear" w:color="auto" w:fill="E6E6E6"/>
      </w:pPr>
      <w:r w:rsidRPr="000E4E7F">
        <w:t>}</w:t>
      </w:r>
    </w:p>
    <w:p w14:paraId="08DFB693" w14:textId="77777777" w:rsidR="00B64786" w:rsidRPr="000E4E7F" w:rsidRDefault="00B64786" w:rsidP="00B64786">
      <w:pPr>
        <w:pStyle w:val="PL"/>
        <w:shd w:val="clear" w:color="auto" w:fill="E6E6E6"/>
      </w:pPr>
    </w:p>
    <w:p w14:paraId="096BD7C2" w14:textId="77777777" w:rsidR="00B64786" w:rsidRPr="000E4E7F" w:rsidRDefault="00B64786" w:rsidP="00B64786">
      <w:pPr>
        <w:pStyle w:val="PL"/>
        <w:shd w:val="clear" w:color="auto" w:fill="E6E6E6"/>
      </w:pPr>
      <w:r w:rsidRPr="000E4E7F">
        <w:t>CE-Parameters-v1350 ::=</w:t>
      </w:r>
      <w:r w:rsidRPr="000E4E7F">
        <w:tab/>
      </w:r>
      <w:r w:rsidRPr="000E4E7F">
        <w:tab/>
        <w:t>SEQUENCE {</w:t>
      </w:r>
    </w:p>
    <w:p w14:paraId="0940E35B" w14:textId="77777777" w:rsidR="00B64786" w:rsidRPr="000E4E7F" w:rsidRDefault="00B64786" w:rsidP="00B64786">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95EBE2D" w14:textId="77777777" w:rsidR="00B64786" w:rsidRPr="000E4E7F" w:rsidRDefault="00B64786" w:rsidP="00B64786">
      <w:pPr>
        <w:pStyle w:val="PL"/>
        <w:shd w:val="clear" w:color="auto" w:fill="E6E6E6"/>
      </w:pPr>
      <w:r w:rsidRPr="000E4E7F">
        <w:t>}</w:t>
      </w:r>
    </w:p>
    <w:p w14:paraId="62B28CF4" w14:textId="77777777" w:rsidR="00B64786" w:rsidRPr="000E4E7F" w:rsidRDefault="00B64786" w:rsidP="00B64786">
      <w:pPr>
        <w:pStyle w:val="PL"/>
        <w:shd w:val="clear" w:color="auto" w:fill="E6E6E6"/>
      </w:pPr>
    </w:p>
    <w:p w14:paraId="76D646DA" w14:textId="77777777" w:rsidR="00B64786" w:rsidRPr="000E4E7F" w:rsidRDefault="00B64786" w:rsidP="00B64786">
      <w:pPr>
        <w:pStyle w:val="PL"/>
        <w:shd w:val="clear" w:color="auto" w:fill="E6E6E6"/>
      </w:pPr>
      <w:r w:rsidRPr="000E4E7F">
        <w:t>CE-Parameters-v1370 ::=</w:t>
      </w:r>
      <w:r w:rsidRPr="000E4E7F">
        <w:tab/>
      </w:r>
      <w:r w:rsidRPr="000E4E7F">
        <w:tab/>
        <w:t>SEQUENCE {</w:t>
      </w:r>
    </w:p>
    <w:p w14:paraId="15690DB6" w14:textId="77777777" w:rsidR="00B64786" w:rsidRPr="000E4E7F" w:rsidRDefault="00B64786" w:rsidP="00B64786">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3FC3F9" w14:textId="77777777" w:rsidR="00B64786" w:rsidRPr="000E4E7F" w:rsidRDefault="00B64786" w:rsidP="00B64786">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B4E24E2" w14:textId="77777777" w:rsidR="00B64786" w:rsidRPr="000E4E7F" w:rsidRDefault="00B64786" w:rsidP="00B64786">
      <w:pPr>
        <w:pStyle w:val="PL"/>
        <w:shd w:val="clear" w:color="auto" w:fill="E6E6E6"/>
      </w:pPr>
      <w:r w:rsidRPr="000E4E7F">
        <w:t>}</w:t>
      </w:r>
    </w:p>
    <w:p w14:paraId="7FE9F4FF" w14:textId="77777777" w:rsidR="00B64786" w:rsidRPr="000E4E7F" w:rsidRDefault="00B64786" w:rsidP="00B64786">
      <w:pPr>
        <w:pStyle w:val="PL"/>
        <w:shd w:val="clear" w:color="auto" w:fill="E6E6E6"/>
      </w:pPr>
    </w:p>
    <w:p w14:paraId="4D68E76D" w14:textId="77777777" w:rsidR="00B64786" w:rsidRPr="000E4E7F" w:rsidRDefault="00B64786" w:rsidP="00B64786">
      <w:pPr>
        <w:pStyle w:val="PL"/>
        <w:shd w:val="clear" w:color="auto" w:fill="E6E6E6"/>
      </w:pPr>
      <w:r w:rsidRPr="000E4E7F">
        <w:t>CE-Parameters-v1380 ::=</w:t>
      </w:r>
      <w:r w:rsidRPr="000E4E7F">
        <w:tab/>
      </w:r>
      <w:r w:rsidRPr="000E4E7F">
        <w:tab/>
        <w:t>SEQUENCE {</w:t>
      </w:r>
    </w:p>
    <w:p w14:paraId="4C832620" w14:textId="77777777" w:rsidR="00B64786" w:rsidRPr="000E4E7F" w:rsidRDefault="00B64786" w:rsidP="00B64786">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5A782F" w14:textId="77777777" w:rsidR="00B64786" w:rsidRPr="000E4E7F" w:rsidRDefault="00B64786" w:rsidP="00B64786">
      <w:pPr>
        <w:pStyle w:val="PL"/>
        <w:shd w:val="clear" w:color="auto" w:fill="E6E6E6"/>
      </w:pPr>
      <w:r w:rsidRPr="000E4E7F">
        <w:t>}</w:t>
      </w:r>
    </w:p>
    <w:p w14:paraId="4FC185C1" w14:textId="77777777" w:rsidR="00B64786" w:rsidRPr="000E4E7F" w:rsidRDefault="00B64786" w:rsidP="00B64786">
      <w:pPr>
        <w:pStyle w:val="PL"/>
        <w:shd w:val="clear" w:color="auto" w:fill="E6E6E6"/>
      </w:pPr>
    </w:p>
    <w:p w14:paraId="4E351F6B" w14:textId="77777777" w:rsidR="00B64786" w:rsidRPr="000E4E7F" w:rsidRDefault="00B64786" w:rsidP="00B64786">
      <w:pPr>
        <w:pStyle w:val="PL"/>
        <w:shd w:val="clear" w:color="auto" w:fill="E6E6E6"/>
      </w:pPr>
      <w:r w:rsidRPr="000E4E7F">
        <w:t>CE-Parameters-v1430 ::=</w:t>
      </w:r>
      <w:r w:rsidRPr="000E4E7F">
        <w:tab/>
      </w:r>
      <w:r w:rsidRPr="000E4E7F">
        <w:tab/>
        <w:t>SEQUENCE {</w:t>
      </w:r>
    </w:p>
    <w:p w14:paraId="670331B2" w14:textId="77777777" w:rsidR="00B64786" w:rsidRPr="000E4E7F" w:rsidRDefault="00B64786" w:rsidP="00B64786">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096741A" w14:textId="77777777" w:rsidR="00B64786" w:rsidRPr="000E4E7F" w:rsidRDefault="00B64786" w:rsidP="00B64786">
      <w:pPr>
        <w:pStyle w:val="PL"/>
        <w:shd w:val="clear" w:color="auto" w:fill="E6E6E6"/>
      </w:pPr>
      <w:r w:rsidRPr="000E4E7F">
        <w:t>}</w:t>
      </w:r>
    </w:p>
    <w:p w14:paraId="26F0B548" w14:textId="77777777" w:rsidR="00B64786" w:rsidRPr="000E4E7F" w:rsidRDefault="00B64786" w:rsidP="00B64786">
      <w:pPr>
        <w:pStyle w:val="PL"/>
        <w:shd w:val="clear" w:color="auto" w:fill="E6E6E6"/>
      </w:pPr>
    </w:p>
    <w:p w14:paraId="7B674898" w14:textId="77777777" w:rsidR="00B64786" w:rsidRPr="000E4E7F" w:rsidRDefault="00B64786" w:rsidP="00B64786">
      <w:pPr>
        <w:pStyle w:val="PL"/>
        <w:shd w:val="clear" w:color="auto" w:fill="E6E6E6"/>
      </w:pPr>
      <w:r w:rsidRPr="000E4E7F">
        <w:t>LAA-Parameters-r13 ::=</w:t>
      </w:r>
      <w:r w:rsidRPr="000E4E7F">
        <w:tab/>
      </w:r>
      <w:r w:rsidRPr="000E4E7F">
        <w:tab/>
      </w:r>
      <w:r w:rsidRPr="000E4E7F">
        <w:tab/>
      </w:r>
      <w:r w:rsidRPr="000E4E7F">
        <w:tab/>
        <w:t>SEQUENCE {</w:t>
      </w:r>
    </w:p>
    <w:p w14:paraId="4458F8D3" w14:textId="77777777" w:rsidR="00B64786" w:rsidRPr="000E4E7F" w:rsidRDefault="00B64786" w:rsidP="00B64786">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244E93CA" w14:textId="77777777" w:rsidR="00B64786" w:rsidRPr="000E4E7F" w:rsidRDefault="00B64786" w:rsidP="00B64786">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75887DC1" w14:textId="77777777" w:rsidR="00B64786" w:rsidRPr="000E4E7F" w:rsidRDefault="00B64786" w:rsidP="00B64786">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04D38FF" w14:textId="77777777" w:rsidR="00B64786" w:rsidRPr="000E4E7F" w:rsidRDefault="00B64786" w:rsidP="00B64786">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D90470E" w14:textId="77777777" w:rsidR="00B64786" w:rsidRPr="000E4E7F" w:rsidRDefault="00B64786" w:rsidP="00B64786">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2302DBAC" w14:textId="77777777" w:rsidR="00B64786" w:rsidRPr="000E4E7F" w:rsidRDefault="00B64786" w:rsidP="00B64786">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FB22B6D" w14:textId="77777777" w:rsidR="00B64786" w:rsidRPr="000E4E7F" w:rsidRDefault="00B64786" w:rsidP="00B64786">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138DB8D" w14:textId="77777777" w:rsidR="00B64786" w:rsidRPr="000E4E7F" w:rsidRDefault="00B64786" w:rsidP="00B64786">
      <w:pPr>
        <w:pStyle w:val="PL"/>
        <w:shd w:val="clear" w:color="auto" w:fill="E6E6E6"/>
      </w:pPr>
      <w:r w:rsidRPr="000E4E7F">
        <w:t>}</w:t>
      </w:r>
    </w:p>
    <w:p w14:paraId="6D4B79BA" w14:textId="77777777" w:rsidR="00B64786" w:rsidRPr="000E4E7F" w:rsidRDefault="00B64786" w:rsidP="00B64786">
      <w:pPr>
        <w:pStyle w:val="PL"/>
        <w:shd w:val="clear" w:color="auto" w:fill="E6E6E6"/>
      </w:pPr>
    </w:p>
    <w:p w14:paraId="0389B5AE" w14:textId="77777777" w:rsidR="00B64786" w:rsidRPr="000E4E7F" w:rsidRDefault="00B64786" w:rsidP="00B64786">
      <w:pPr>
        <w:pStyle w:val="PL"/>
        <w:shd w:val="clear" w:color="auto" w:fill="E6E6E6"/>
      </w:pPr>
      <w:r w:rsidRPr="000E4E7F">
        <w:t>LAA-Parameters-v1430 ::=</w:t>
      </w:r>
      <w:r w:rsidRPr="000E4E7F">
        <w:tab/>
      </w:r>
      <w:r w:rsidRPr="000E4E7F">
        <w:tab/>
      </w:r>
      <w:r w:rsidRPr="000E4E7F">
        <w:tab/>
      </w:r>
      <w:r w:rsidRPr="000E4E7F">
        <w:tab/>
        <w:t>SEQUENCE {</w:t>
      </w:r>
    </w:p>
    <w:p w14:paraId="550B9745" w14:textId="77777777" w:rsidR="00B64786" w:rsidRPr="000E4E7F" w:rsidRDefault="00B64786" w:rsidP="00B64786">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38B721B6" w14:textId="77777777" w:rsidR="00B64786" w:rsidRPr="000E4E7F" w:rsidRDefault="00B64786" w:rsidP="00B64786">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4950F51" w14:textId="77777777" w:rsidR="00B64786" w:rsidRPr="000E4E7F" w:rsidRDefault="00B64786" w:rsidP="00B64786">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14:paraId="45798C37" w14:textId="77777777" w:rsidR="00B64786" w:rsidRPr="000E4E7F" w:rsidRDefault="00B64786" w:rsidP="00B64786">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6304E222" w14:textId="77777777" w:rsidR="00B64786" w:rsidRPr="000E4E7F" w:rsidRDefault="00B64786" w:rsidP="00B64786">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4D642F7B" w14:textId="77777777" w:rsidR="00B64786" w:rsidRPr="000E4E7F" w:rsidRDefault="00B64786" w:rsidP="00B64786">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177E6890" w14:textId="77777777" w:rsidR="00B64786" w:rsidRPr="000E4E7F" w:rsidRDefault="00B64786" w:rsidP="00B64786">
      <w:pPr>
        <w:pStyle w:val="PL"/>
        <w:shd w:val="clear" w:color="auto" w:fill="E6E6E6"/>
      </w:pPr>
      <w:r w:rsidRPr="000E4E7F">
        <w:t>}</w:t>
      </w:r>
    </w:p>
    <w:p w14:paraId="677E1ED9" w14:textId="77777777" w:rsidR="00B64786" w:rsidRPr="000E4E7F" w:rsidRDefault="00B64786" w:rsidP="00B64786">
      <w:pPr>
        <w:pStyle w:val="PL"/>
        <w:shd w:val="clear" w:color="auto" w:fill="E6E6E6"/>
      </w:pPr>
    </w:p>
    <w:p w14:paraId="6C72500F" w14:textId="77777777" w:rsidR="00B64786" w:rsidRPr="000E4E7F" w:rsidRDefault="00B64786" w:rsidP="00B64786">
      <w:pPr>
        <w:pStyle w:val="PL"/>
        <w:shd w:val="clear" w:color="auto" w:fill="E6E6E6"/>
      </w:pPr>
      <w:r w:rsidRPr="000E4E7F">
        <w:t>LAA-Parameters-v1530 ::=</w:t>
      </w:r>
      <w:r w:rsidRPr="000E4E7F">
        <w:tab/>
      </w:r>
      <w:r w:rsidRPr="000E4E7F">
        <w:tab/>
      </w:r>
      <w:r w:rsidRPr="000E4E7F">
        <w:tab/>
      </w:r>
      <w:r w:rsidRPr="000E4E7F">
        <w:tab/>
        <w:t>SEQUENCE {</w:t>
      </w:r>
    </w:p>
    <w:p w14:paraId="7876387F" w14:textId="77777777" w:rsidR="00B64786" w:rsidRPr="000E4E7F" w:rsidRDefault="00B64786" w:rsidP="00B64786">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A625373" w14:textId="77777777" w:rsidR="00B64786" w:rsidRPr="000E4E7F" w:rsidRDefault="00B64786" w:rsidP="00B64786">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9285198" w14:textId="77777777" w:rsidR="00B64786" w:rsidRPr="000E4E7F" w:rsidRDefault="00B64786" w:rsidP="00B64786">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ACF26DB" w14:textId="77777777" w:rsidR="00B64786" w:rsidRPr="000E4E7F" w:rsidRDefault="00B64786" w:rsidP="00B64786">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8129C50" w14:textId="77777777" w:rsidR="00B64786" w:rsidRPr="000E4E7F" w:rsidRDefault="00B64786" w:rsidP="00B64786">
      <w:pPr>
        <w:pStyle w:val="PL"/>
        <w:shd w:val="clear" w:color="auto" w:fill="E6E6E6"/>
      </w:pPr>
      <w:r w:rsidRPr="000E4E7F">
        <w:t>}</w:t>
      </w:r>
    </w:p>
    <w:p w14:paraId="7D039388" w14:textId="77777777" w:rsidR="00B64786" w:rsidRPr="000E4E7F" w:rsidRDefault="00B64786" w:rsidP="00B64786">
      <w:pPr>
        <w:pStyle w:val="PL"/>
        <w:shd w:val="clear" w:color="auto" w:fill="E6E6E6"/>
      </w:pPr>
    </w:p>
    <w:p w14:paraId="0D3FCCF5" w14:textId="77777777" w:rsidR="00B64786" w:rsidRPr="000E4E7F" w:rsidRDefault="00B64786" w:rsidP="00B64786">
      <w:pPr>
        <w:pStyle w:val="PL"/>
        <w:shd w:val="clear" w:color="auto" w:fill="E6E6E6"/>
      </w:pPr>
      <w:r w:rsidRPr="000E4E7F">
        <w:t>WLAN-IW-Parameters-r12 ::=</w:t>
      </w:r>
      <w:r w:rsidRPr="000E4E7F">
        <w:tab/>
        <w:t>SEQUENCE {</w:t>
      </w:r>
    </w:p>
    <w:p w14:paraId="63A692EA" w14:textId="77777777" w:rsidR="00B64786" w:rsidRPr="000E4E7F" w:rsidRDefault="00B64786" w:rsidP="00B64786">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085F18E4" w14:textId="77777777" w:rsidR="00B64786" w:rsidRPr="000E4E7F" w:rsidRDefault="00B64786" w:rsidP="00B64786">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34A9C4C" w14:textId="77777777" w:rsidR="00B64786" w:rsidRPr="000E4E7F" w:rsidRDefault="00B64786" w:rsidP="00B64786">
      <w:pPr>
        <w:pStyle w:val="PL"/>
        <w:shd w:val="clear" w:color="auto" w:fill="E6E6E6"/>
      </w:pPr>
      <w:r w:rsidRPr="000E4E7F">
        <w:t>}</w:t>
      </w:r>
    </w:p>
    <w:p w14:paraId="205AF5AA" w14:textId="77777777" w:rsidR="00B64786" w:rsidRPr="000E4E7F" w:rsidRDefault="00B64786" w:rsidP="00B64786">
      <w:pPr>
        <w:pStyle w:val="PL"/>
        <w:shd w:val="clear" w:color="auto" w:fill="E6E6E6"/>
      </w:pPr>
    </w:p>
    <w:p w14:paraId="5C8F3D5E" w14:textId="77777777" w:rsidR="00B64786" w:rsidRPr="000E4E7F" w:rsidRDefault="00B64786" w:rsidP="00B64786">
      <w:pPr>
        <w:pStyle w:val="PL"/>
        <w:shd w:val="clear" w:color="auto" w:fill="E6E6E6"/>
      </w:pPr>
      <w:r w:rsidRPr="000E4E7F">
        <w:lastRenderedPageBreak/>
        <w:t>LWA-Parameters-r13 ::=</w:t>
      </w:r>
      <w:r w:rsidRPr="000E4E7F">
        <w:tab/>
      </w:r>
      <w:r w:rsidRPr="000E4E7F">
        <w:tab/>
        <w:t>SEQUENCE {</w:t>
      </w:r>
    </w:p>
    <w:p w14:paraId="7E322B57" w14:textId="77777777" w:rsidR="00B64786" w:rsidRPr="000E4E7F" w:rsidRDefault="00B64786" w:rsidP="00B64786">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5B5B3E5" w14:textId="77777777" w:rsidR="00B64786" w:rsidRPr="000E4E7F" w:rsidRDefault="00B64786" w:rsidP="00B64786">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06C34BCF" w14:textId="77777777" w:rsidR="00B64786" w:rsidRPr="000E4E7F" w:rsidRDefault="00B64786" w:rsidP="00B64786">
      <w:pPr>
        <w:pStyle w:val="PL"/>
        <w:shd w:val="clear" w:color="auto" w:fill="E6E6E6"/>
      </w:pPr>
      <w:r w:rsidRPr="000E4E7F">
        <w:tab/>
        <w:t>wlan-MAC-Address-r13</w:t>
      </w:r>
      <w:r w:rsidRPr="000E4E7F">
        <w:tab/>
      </w:r>
      <w:r w:rsidRPr="000E4E7F">
        <w:tab/>
        <w:t>OCTET STRING (SIZE (6))</w:t>
      </w:r>
      <w:r w:rsidRPr="000E4E7F">
        <w:tab/>
      </w:r>
      <w:r w:rsidRPr="000E4E7F">
        <w:tab/>
        <w:t>OPTIONAL,</w:t>
      </w:r>
    </w:p>
    <w:p w14:paraId="0D400218" w14:textId="77777777" w:rsidR="00B64786" w:rsidRPr="000E4E7F" w:rsidRDefault="00B64786" w:rsidP="00B64786">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6B9D078A" w14:textId="77777777" w:rsidR="00B64786" w:rsidRPr="000E4E7F" w:rsidRDefault="00B64786" w:rsidP="00B64786">
      <w:pPr>
        <w:pStyle w:val="PL"/>
        <w:shd w:val="clear" w:color="auto" w:fill="E6E6E6"/>
      </w:pPr>
      <w:r w:rsidRPr="000E4E7F">
        <w:t>}</w:t>
      </w:r>
    </w:p>
    <w:p w14:paraId="02373B83" w14:textId="77777777" w:rsidR="00B64786" w:rsidRPr="000E4E7F" w:rsidRDefault="00B64786" w:rsidP="00B64786">
      <w:pPr>
        <w:pStyle w:val="PL"/>
        <w:shd w:val="clear" w:color="auto" w:fill="E6E6E6"/>
      </w:pPr>
    </w:p>
    <w:p w14:paraId="1BF2C62B" w14:textId="77777777" w:rsidR="00B64786" w:rsidRPr="000E4E7F" w:rsidRDefault="00B64786" w:rsidP="00B64786">
      <w:pPr>
        <w:pStyle w:val="PL"/>
        <w:shd w:val="clear" w:color="auto" w:fill="E6E6E6"/>
      </w:pPr>
      <w:r w:rsidRPr="000E4E7F">
        <w:t>LWA-Parameters-v1430 ::=</w:t>
      </w:r>
      <w:r w:rsidRPr="000E4E7F">
        <w:tab/>
      </w:r>
      <w:r w:rsidRPr="000E4E7F">
        <w:tab/>
        <w:t>SEQUENCE {</w:t>
      </w:r>
    </w:p>
    <w:p w14:paraId="4BA90E3A" w14:textId="77777777" w:rsidR="00B64786" w:rsidRPr="000E4E7F" w:rsidRDefault="00B64786" w:rsidP="00B64786">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2F93B72A" w14:textId="77777777" w:rsidR="00B64786" w:rsidRPr="000E4E7F" w:rsidRDefault="00B64786" w:rsidP="00B64786">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0E695E8" w14:textId="77777777" w:rsidR="00B64786" w:rsidRPr="000E4E7F" w:rsidRDefault="00B64786" w:rsidP="00B64786">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14:paraId="3911C258" w14:textId="77777777" w:rsidR="00B64786" w:rsidRPr="000E4E7F" w:rsidRDefault="00B64786" w:rsidP="00B64786">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7959745F" w14:textId="77777777" w:rsidR="00B64786" w:rsidRPr="000E4E7F" w:rsidRDefault="00B64786" w:rsidP="00B64786">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14:paraId="77D24882" w14:textId="77777777" w:rsidR="00B64786" w:rsidRPr="000E4E7F" w:rsidRDefault="00B64786" w:rsidP="00B64786">
      <w:pPr>
        <w:pStyle w:val="PL"/>
        <w:shd w:val="clear" w:color="auto" w:fill="E6E6E6"/>
      </w:pPr>
      <w:r w:rsidRPr="000E4E7F">
        <w:t>}</w:t>
      </w:r>
    </w:p>
    <w:p w14:paraId="5934A7EC" w14:textId="77777777" w:rsidR="00B64786" w:rsidRPr="000E4E7F" w:rsidRDefault="00B64786" w:rsidP="00B64786">
      <w:pPr>
        <w:pStyle w:val="PL"/>
        <w:shd w:val="clear" w:color="auto" w:fill="E6E6E6"/>
      </w:pPr>
    </w:p>
    <w:p w14:paraId="541AFCF2" w14:textId="77777777" w:rsidR="00B64786" w:rsidRPr="000E4E7F" w:rsidRDefault="00B64786" w:rsidP="00B64786">
      <w:pPr>
        <w:pStyle w:val="PL"/>
        <w:shd w:val="clear" w:color="auto" w:fill="E6E6E6"/>
      </w:pPr>
      <w:r w:rsidRPr="000E4E7F">
        <w:t>LWA-Parameters-v1440 ::=</w:t>
      </w:r>
      <w:r w:rsidRPr="000E4E7F">
        <w:tab/>
      </w:r>
      <w:r w:rsidRPr="000E4E7F">
        <w:tab/>
        <w:t>SEQUENCE {</w:t>
      </w:r>
    </w:p>
    <w:p w14:paraId="2A66C58E" w14:textId="77777777" w:rsidR="00B64786" w:rsidRPr="000E4E7F" w:rsidRDefault="00B64786" w:rsidP="00B64786">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3B592CE" w14:textId="77777777" w:rsidR="00B64786" w:rsidRPr="000E4E7F" w:rsidRDefault="00B64786" w:rsidP="00B64786">
      <w:pPr>
        <w:pStyle w:val="PL"/>
        <w:shd w:val="clear" w:color="auto" w:fill="E6E6E6"/>
      </w:pPr>
      <w:r w:rsidRPr="000E4E7F">
        <w:t>}</w:t>
      </w:r>
    </w:p>
    <w:p w14:paraId="27CDC7D9" w14:textId="77777777" w:rsidR="00B64786" w:rsidRPr="000E4E7F" w:rsidRDefault="00B64786" w:rsidP="00B64786">
      <w:pPr>
        <w:pStyle w:val="PL"/>
        <w:shd w:val="clear" w:color="auto" w:fill="E6E6E6"/>
      </w:pPr>
    </w:p>
    <w:p w14:paraId="1C788F99" w14:textId="77777777" w:rsidR="00B64786" w:rsidRPr="000E4E7F" w:rsidRDefault="00B64786" w:rsidP="00B64786">
      <w:pPr>
        <w:pStyle w:val="PL"/>
        <w:shd w:val="clear" w:color="auto" w:fill="E6E6E6"/>
      </w:pPr>
      <w:r w:rsidRPr="000E4E7F">
        <w:t>WLAN-IW-Parameters-v1310 ::=</w:t>
      </w:r>
      <w:r w:rsidRPr="000E4E7F">
        <w:tab/>
        <w:t>SEQUENCE {</w:t>
      </w:r>
    </w:p>
    <w:p w14:paraId="5829AA29" w14:textId="77777777" w:rsidR="00B64786" w:rsidRPr="000E4E7F" w:rsidRDefault="00B64786" w:rsidP="00B64786">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171CEF8" w14:textId="77777777" w:rsidR="00B64786" w:rsidRPr="000E4E7F" w:rsidRDefault="00B64786" w:rsidP="00B64786">
      <w:pPr>
        <w:pStyle w:val="PL"/>
        <w:shd w:val="clear" w:color="auto" w:fill="E6E6E6"/>
      </w:pPr>
      <w:r w:rsidRPr="000E4E7F">
        <w:t>}</w:t>
      </w:r>
    </w:p>
    <w:p w14:paraId="161DE566" w14:textId="77777777" w:rsidR="00B64786" w:rsidRPr="000E4E7F" w:rsidRDefault="00B64786" w:rsidP="00B64786">
      <w:pPr>
        <w:pStyle w:val="PL"/>
        <w:shd w:val="clear" w:color="auto" w:fill="E6E6E6"/>
      </w:pPr>
    </w:p>
    <w:p w14:paraId="13F643B6" w14:textId="77777777" w:rsidR="00B64786" w:rsidRPr="000E4E7F" w:rsidRDefault="00B64786" w:rsidP="00B64786">
      <w:pPr>
        <w:pStyle w:val="PL"/>
        <w:shd w:val="clear" w:color="auto" w:fill="E6E6E6"/>
      </w:pPr>
      <w:r w:rsidRPr="000E4E7F">
        <w:t>LWIP-Parameters-r13 ::=</w:t>
      </w:r>
      <w:r w:rsidRPr="000E4E7F">
        <w:tab/>
      </w:r>
      <w:r w:rsidRPr="000E4E7F">
        <w:tab/>
        <w:t>SEQUENCE {</w:t>
      </w:r>
    </w:p>
    <w:p w14:paraId="699065CC" w14:textId="77777777" w:rsidR="00B64786" w:rsidRPr="000E4E7F" w:rsidRDefault="00B64786" w:rsidP="00B64786">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39E244A" w14:textId="77777777" w:rsidR="00B64786" w:rsidRPr="000E4E7F" w:rsidRDefault="00B64786" w:rsidP="00B64786">
      <w:pPr>
        <w:pStyle w:val="PL"/>
        <w:shd w:val="clear" w:color="auto" w:fill="E6E6E6"/>
      </w:pPr>
      <w:r w:rsidRPr="000E4E7F">
        <w:t>}</w:t>
      </w:r>
    </w:p>
    <w:p w14:paraId="44E31B46" w14:textId="77777777" w:rsidR="00B64786" w:rsidRPr="000E4E7F" w:rsidRDefault="00B64786" w:rsidP="00B64786">
      <w:pPr>
        <w:pStyle w:val="PL"/>
        <w:shd w:val="clear" w:color="auto" w:fill="E6E6E6"/>
      </w:pPr>
    </w:p>
    <w:p w14:paraId="579A37F3" w14:textId="77777777" w:rsidR="00B64786" w:rsidRPr="000E4E7F" w:rsidRDefault="00B64786" w:rsidP="00B64786">
      <w:pPr>
        <w:pStyle w:val="PL"/>
        <w:shd w:val="clear" w:color="auto" w:fill="E6E6E6"/>
      </w:pPr>
      <w:r w:rsidRPr="000E4E7F">
        <w:t>LWIP-Parameters-v1430 ::=</w:t>
      </w:r>
      <w:r w:rsidRPr="000E4E7F">
        <w:tab/>
      </w:r>
      <w:r w:rsidRPr="000E4E7F">
        <w:tab/>
        <w:t>SEQUENCE {</w:t>
      </w:r>
    </w:p>
    <w:p w14:paraId="52615837" w14:textId="77777777" w:rsidR="00B64786" w:rsidRPr="000E4E7F" w:rsidRDefault="00B64786" w:rsidP="00B64786">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B82283E" w14:textId="77777777" w:rsidR="00B64786" w:rsidRPr="000E4E7F" w:rsidRDefault="00B64786" w:rsidP="00B64786">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B4ED2CD" w14:textId="77777777" w:rsidR="00B64786" w:rsidRPr="000E4E7F" w:rsidRDefault="00B64786" w:rsidP="00B64786">
      <w:pPr>
        <w:pStyle w:val="PL"/>
        <w:shd w:val="clear" w:color="auto" w:fill="E6E6E6"/>
      </w:pPr>
      <w:r w:rsidRPr="000E4E7F">
        <w:t>}</w:t>
      </w:r>
    </w:p>
    <w:p w14:paraId="29F9DB1D" w14:textId="77777777" w:rsidR="00B64786" w:rsidRPr="000E4E7F" w:rsidRDefault="00B64786" w:rsidP="00B64786">
      <w:pPr>
        <w:pStyle w:val="PL"/>
        <w:shd w:val="clear" w:color="auto" w:fill="E6E6E6"/>
      </w:pPr>
    </w:p>
    <w:p w14:paraId="7157BCCD" w14:textId="77777777" w:rsidR="00B64786" w:rsidRPr="000E4E7F" w:rsidRDefault="00B64786" w:rsidP="00B64786">
      <w:pPr>
        <w:pStyle w:val="PL"/>
        <w:shd w:val="clear" w:color="auto" w:fill="E6E6E6"/>
      </w:pPr>
      <w:r w:rsidRPr="000E4E7F">
        <w:t>NAICS-Capability-List-r12 ::= SEQUENCE (SIZE (1..maxNAICS-Entries-r12)) OF NAICS-Capability-Entry-r12</w:t>
      </w:r>
    </w:p>
    <w:p w14:paraId="4DF2F96F" w14:textId="77777777" w:rsidR="00B64786" w:rsidRPr="000E4E7F" w:rsidRDefault="00B64786" w:rsidP="00B64786">
      <w:pPr>
        <w:pStyle w:val="PL"/>
        <w:shd w:val="clear" w:color="auto" w:fill="E6E6E6"/>
      </w:pPr>
    </w:p>
    <w:p w14:paraId="7D5805FD" w14:textId="77777777" w:rsidR="00B64786" w:rsidRPr="000E4E7F" w:rsidRDefault="00B64786" w:rsidP="00B64786">
      <w:pPr>
        <w:pStyle w:val="PL"/>
        <w:shd w:val="clear" w:color="auto" w:fill="E6E6E6"/>
      </w:pPr>
    </w:p>
    <w:p w14:paraId="34EAC5FA" w14:textId="77777777" w:rsidR="00B64786" w:rsidRPr="000E4E7F" w:rsidRDefault="00B64786" w:rsidP="00B64786">
      <w:pPr>
        <w:pStyle w:val="PL"/>
        <w:shd w:val="clear" w:color="auto" w:fill="E6E6E6"/>
      </w:pPr>
      <w:r w:rsidRPr="000E4E7F">
        <w:t>NAICS-Capability-Entry-r12</w:t>
      </w:r>
      <w:r w:rsidRPr="000E4E7F">
        <w:tab/>
        <w:t>::=</w:t>
      </w:r>
      <w:r w:rsidRPr="000E4E7F">
        <w:tab/>
        <w:t>SEQUENCE {</w:t>
      </w:r>
    </w:p>
    <w:p w14:paraId="2DB9E675" w14:textId="77777777" w:rsidR="00B64786" w:rsidRPr="000E4E7F" w:rsidRDefault="00B64786" w:rsidP="00B64786">
      <w:pPr>
        <w:pStyle w:val="PL"/>
        <w:shd w:val="clear" w:color="auto" w:fill="E6E6E6"/>
      </w:pPr>
      <w:r w:rsidRPr="000E4E7F">
        <w:tab/>
        <w:t>numberOfNAICS-CapableCC-r12</w:t>
      </w:r>
      <w:r w:rsidRPr="000E4E7F">
        <w:tab/>
      </w:r>
      <w:r w:rsidRPr="000E4E7F">
        <w:tab/>
      </w:r>
      <w:r w:rsidRPr="000E4E7F">
        <w:tab/>
      </w:r>
      <w:r w:rsidRPr="000E4E7F">
        <w:tab/>
        <w:t>INTEGER(1..5),</w:t>
      </w:r>
    </w:p>
    <w:p w14:paraId="4FCAD9CA" w14:textId="77777777" w:rsidR="00B64786" w:rsidRPr="000E4E7F" w:rsidRDefault="00B64786" w:rsidP="00B64786">
      <w:pPr>
        <w:pStyle w:val="PL"/>
        <w:shd w:val="clear" w:color="auto" w:fill="E6E6E6"/>
      </w:pPr>
      <w:r w:rsidRPr="000E4E7F">
        <w:tab/>
        <w:t>numberOfAggregatedPRB-r12</w:t>
      </w:r>
      <w:r w:rsidRPr="000E4E7F">
        <w:tab/>
      </w:r>
      <w:r w:rsidRPr="000E4E7F">
        <w:tab/>
      </w:r>
      <w:r w:rsidRPr="000E4E7F">
        <w:tab/>
      </w:r>
      <w:r w:rsidRPr="000E4E7F">
        <w:tab/>
        <w:t>ENUMERATED {</w:t>
      </w:r>
    </w:p>
    <w:p w14:paraId="3411F892"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3079B8E1" w14:textId="77777777" w:rsidR="00B64786" w:rsidRPr="000E4E7F" w:rsidRDefault="00B64786" w:rsidP="00B64786">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48B66049"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1798B47A" w14:textId="77777777" w:rsidR="00B64786" w:rsidRPr="000E4E7F" w:rsidRDefault="00B64786" w:rsidP="00B64786">
      <w:pPr>
        <w:pStyle w:val="PL"/>
        <w:shd w:val="clear" w:color="auto" w:fill="E6E6E6"/>
      </w:pPr>
      <w:r w:rsidRPr="000E4E7F">
        <w:tab/>
        <w:t>...</w:t>
      </w:r>
    </w:p>
    <w:p w14:paraId="58506BA2" w14:textId="77777777" w:rsidR="00B64786" w:rsidRPr="000E4E7F" w:rsidRDefault="00B64786" w:rsidP="00B64786">
      <w:pPr>
        <w:pStyle w:val="PL"/>
        <w:shd w:val="clear" w:color="auto" w:fill="E6E6E6"/>
      </w:pPr>
      <w:r w:rsidRPr="000E4E7F">
        <w:t>}</w:t>
      </w:r>
    </w:p>
    <w:p w14:paraId="203E125A" w14:textId="77777777" w:rsidR="00B64786" w:rsidRPr="000E4E7F" w:rsidRDefault="00B64786" w:rsidP="00B64786">
      <w:pPr>
        <w:pStyle w:val="PL"/>
        <w:shd w:val="clear" w:color="auto" w:fill="E6E6E6"/>
      </w:pPr>
    </w:p>
    <w:p w14:paraId="0852BAC6" w14:textId="77777777" w:rsidR="00B64786" w:rsidRPr="000E4E7F" w:rsidRDefault="00B64786" w:rsidP="00B64786">
      <w:pPr>
        <w:pStyle w:val="PL"/>
        <w:shd w:val="clear" w:color="auto" w:fill="E6E6E6"/>
      </w:pPr>
      <w:r w:rsidRPr="000E4E7F">
        <w:t>SL-Parameters-r12 ::=</w:t>
      </w:r>
      <w:r w:rsidRPr="000E4E7F">
        <w:tab/>
      </w:r>
      <w:r w:rsidRPr="000E4E7F">
        <w:tab/>
      </w:r>
      <w:r w:rsidRPr="000E4E7F">
        <w:tab/>
      </w:r>
      <w:r w:rsidRPr="000E4E7F">
        <w:tab/>
        <w:t>SEQUENCE {</w:t>
      </w:r>
    </w:p>
    <w:p w14:paraId="68D3FA9F" w14:textId="77777777" w:rsidR="00B64786" w:rsidRPr="000E4E7F" w:rsidRDefault="00B64786" w:rsidP="00B64786">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2742848C" w14:textId="77777777" w:rsidR="00B64786" w:rsidRPr="000E4E7F" w:rsidRDefault="00B64786" w:rsidP="00B64786">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3DE3C015" w14:textId="77777777" w:rsidR="00B64786" w:rsidRPr="000E4E7F" w:rsidRDefault="00B64786" w:rsidP="00B64786">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654CBB92" w14:textId="77777777" w:rsidR="00B64786" w:rsidRPr="000E4E7F" w:rsidRDefault="00B64786" w:rsidP="00B64786">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4BC4B6FD" w14:textId="77777777" w:rsidR="00B64786" w:rsidRPr="000E4E7F" w:rsidRDefault="00B64786" w:rsidP="00B64786">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54ACF7C7" w14:textId="77777777" w:rsidR="00B64786" w:rsidRPr="000E4E7F" w:rsidRDefault="00B64786" w:rsidP="00B64786">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AAA6E67" w14:textId="77777777" w:rsidR="00B64786" w:rsidRPr="000E4E7F" w:rsidRDefault="00B64786" w:rsidP="00B64786">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475A287B" w14:textId="77777777" w:rsidR="00B64786" w:rsidRPr="000E4E7F" w:rsidRDefault="00B64786" w:rsidP="00B64786">
      <w:pPr>
        <w:pStyle w:val="PL"/>
        <w:shd w:val="clear" w:color="auto" w:fill="E6E6E6"/>
      </w:pPr>
      <w:r w:rsidRPr="000E4E7F">
        <w:t>}</w:t>
      </w:r>
    </w:p>
    <w:p w14:paraId="68CFBFF6" w14:textId="77777777" w:rsidR="00B64786" w:rsidRPr="000E4E7F" w:rsidRDefault="00B64786" w:rsidP="00B64786">
      <w:pPr>
        <w:pStyle w:val="PL"/>
        <w:shd w:val="clear" w:color="auto" w:fill="E6E6E6"/>
      </w:pPr>
    </w:p>
    <w:p w14:paraId="050432F0" w14:textId="77777777" w:rsidR="00B64786" w:rsidRPr="000E4E7F" w:rsidRDefault="00B64786" w:rsidP="00B64786">
      <w:pPr>
        <w:pStyle w:val="PL"/>
        <w:shd w:val="clear" w:color="auto" w:fill="E6E6E6"/>
      </w:pPr>
      <w:r w:rsidRPr="000E4E7F">
        <w:t>SL-Parameters-v1310 ::=</w:t>
      </w:r>
      <w:r w:rsidRPr="000E4E7F">
        <w:tab/>
      </w:r>
      <w:r w:rsidRPr="000E4E7F">
        <w:tab/>
      </w:r>
      <w:r w:rsidRPr="000E4E7F">
        <w:tab/>
      </w:r>
      <w:r w:rsidRPr="000E4E7F">
        <w:tab/>
        <w:t>SEQUENCE {</w:t>
      </w:r>
    </w:p>
    <w:p w14:paraId="0D22CA40" w14:textId="77777777" w:rsidR="00B64786" w:rsidRPr="000E4E7F" w:rsidRDefault="00B64786" w:rsidP="00B64786">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0AB5C169" w14:textId="77777777" w:rsidR="00B64786" w:rsidRPr="000E4E7F" w:rsidRDefault="00B64786" w:rsidP="00B64786">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C9898C" w14:textId="77777777" w:rsidR="00B64786" w:rsidRPr="000E4E7F" w:rsidRDefault="00B64786" w:rsidP="00B64786">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3AEA6BC" w14:textId="77777777" w:rsidR="00B64786" w:rsidRPr="000E4E7F" w:rsidRDefault="00B64786" w:rsidP="00B64786">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E3F6346" w14:textId="77777777" w:rsidR="00B64786" w:rsidRPr="000E4E7F" w:rsidRDefault="00B64786" w:rsidP="00B64786">
      <w:pPr>
        <w:pStyle w:val="PL"/>
        <w:shd w:val="clear" w:color="auto" w:fill="E6E6E6"/>
      </w:pPr>
      <w:r w:rsidRPr="000E4E7F">
        <w:t>}</w:t>
      </w:r>
    </w:p>
    <w:p w14:paraId="00D03A44" w14:textId="77777777" w:rsidR="00B64786" w:rsidRPr="000E4E7F" w:rsidRDefault="00B64786" w:rsidP="00B64786">
      <w:pPr>
        <w:pStyle w:val="PL"/>
        <w:shd w:val="clear" w:color="auto" w:fill="E6E6E6"/>
      </w:pPr>
    </w:p>
    <w:p w14:paraId="4F580145" w14:textId="77777777" w:rsidR="00B64786" w:rsidRPr="000E4E7F" w:rsidRDefault="00B64786" w:rsidP="00B64786">
      <w:pPr>
        <w:pStyle w:val="PL"/>
        <w:shd w:val="clear" w:color="auto" w:fill="E6E6E6"/>
      </w:pPr>
      <w:r w:rsidRPr="000E4E7F">
        <w:t>SL-Parameters-v1430 ::=</w:t>
      </w:r>
      <w:r w:rsidRPr="000E4E7F">
        <w:tab/>
      </w:r>
      <w:r w:rsidRPr="000E4E7F">
        <w:tab/>
      </w:r>
      <w:r w:rsidRPr="000E4E7F">
        <w:tab/>
      </w:r>
      <w:r w:rsidRPr="000E4E7F">
        <w:tab/>
        <w:t>SEQUENCE {</w:t>
      </w:r>
    </w:p>
    <w:p w14:paraId="7E35813E" w14:textId="77777777" w:rsidR="00B64786" w:rsidRPr="000E4E7F" w:rsidRDefault="00B64786" w:rsidP="00B64786">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5AC1045" w14:textId="77777777" w:rsidR="00B64786" w:rsidRPr="000E4E7F" w:rsidRDefault="00B64786" w:rsidP="00B64786">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14F924E0" w14:textId="77777777" w:rsidR="00B64786" w:rsidRPr="000E4E7F" w:rsidRDefault="00B64786" w:rsidP="00B64786">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350857E1" w14:textId="77777777" w:rsidR="00B64786" w:rsidRPr="000E4E7F" w:rsidRDefault="00B64786" w:rsidP="00B64786">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C20168D" w14:textId="77777777" w:rsidR="00B64786" w:rsidRPr="000E4E7F" w:rsidRDefault="00B64786" w:rsidP="00B64786">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160DE176" w14:textId="77777777" w:rsidR="00B64786" w:rsidRPr="000E4E7F" w:rsidRDefault="00B64786" w:rsidP="00B64786">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2D8F3539" w14:textId="77777777" w:rsidR="00B64786" w:rsidRPr="000E4E7F" w:rsidRDefault="00B64786" w:rsidP="00B64786">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69F99EE0" w14:textId="77777777" w:rsidR="00B64786" w:rsidRPr="000E4E7F" w:rsidRDefault="00B64786" w:rsidP="00B64786">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850E90B" w14:textId="77777777" w:rsidR="00B64786" w:rsidRPr="000E4E7F" w:rsidRDefault="00B64786" w:rsidP="00B64786">
      <w:pPr>
        <w:pStyle w:val="PL"/>
        <w:shd w:val="clear" w:color="auto" w:fill="E6E6E6"/>
      </w:pPr>
      <w:r w:rsidRPr="000E4E7F">
        <w:tab/>
        <w:t>v2x-SupportedBandCombinationList-r14</w:t>
      </w:r>
      <w:r w:rsidRPr="000E4E7F">
        <w:tab/>
        <w:t>V2X-SupportedBandCombination-r14</w:t>
      </w:r>
      <w:r w:rsidRPr="000E4E7F">
        <w:tab/>
        <w:t>OPTIONAL</w:t>
      </w:r>
    </w:p>
    <w:p w14:paraId="43091387" w14:textId="77777777" w:rsidR="00B64786" w:rsidRPr="000E4E7F" w:rsidRDefault="00B64786" w:rsidP="00B64786">
      <w:pPr>
        <w:pStyle w:val="PL"/>
        <w:shd w:val="clear" w:color="auto" w:fill="E6E6E6"/>
      </w:pPr>
      <w:r w:rsidRPr="000E4E7F">
        <w:t>}</w:t>
      </w:r>
    </w:p>
    <w:p w14:paraId="4E3EF54A" w14:textId="77777777" w:rsidR="00B64786" w:rsidRPr="000E4E7F" w:rsidRDefault="00B64786" w:rsidP="00B64786">
      <w:pPr>
        <w:pStyle w:val="PL"/>
        <w:shd w:val="clear" w:color="auto" w:fill="E6E6E6"/>
      </w:pPr>
    </w:p>
    <w:p w14:paraId="6054EA27" w14:textId="77777777" w:rsidR="00B64786" w:rsidRPr="000E4E7F" w:rsidRDefault="00B64786" w:rsidP="00B64786">
      <w:pPr>
        <w:pStyle w:val="PL"/>
        <w:shd w:val="clear" w:color="auto" w:fill="E6E6E6"/>
      </w:pPr>
      <w:r w:rsidRPr="000E4E7F">
        <w:t>SL-Parameters-v1530 ::=</w:t>
      </w:r>
      <w:r w:rsidRPr="000E4E7F">
        <w:tab/>
      </w:r>
      <w:r w:rsidRPr="000E4E7F">
        <w:tab/>
      </w:r>
      <w:r w:rsidRPr="000E4E7F">
        <w:tab/>
      </w:r>
      <w:r w:rsidRPr="000E4E7F">
        <w:tab/>
        <w:t>SEQUENCE {</w:t>
      </w:r>
    </w:p>
    <w:p w14:paraId="34A7C4F1" w14:textId="77777777" w:rsidR="00B64786" w:rsidRPr="000E4E7F" w:rsidRDefault="00B64786" w:rsidP="00B64786">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233B252C" w14:textId="77777777" w:rsidR="00B64786" w:rsidRPr="000E4E7F" w:rsidRDefault="00B64786" w:rsidP="00B64786">
      <w:pPr>
        <w:pStyle w:val="PL"/>
        <w:shd w:val="clear" w:color="auto" w:fill="E6E6E6"/>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F0DD7BC" w14:textId="77777777" w:rsidR="00B64786" w:rsidRPr="000E4E7F" w:rsidRDefault="00B64786" w:rsidP="00B64786">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11A1D77" w14:textId="77777777" w:rsidR="00B64786" w:rsidRPr="000E4E7F" w:rsidRDefault="00B64786" w:rsidP="00B64786">
      <w:pPr>
        <w:pStyle w:val="PL"/>
        <w:shd w:val="clear" w:color="auto" w:fill="E6E6E6"/>
      </w:pPr>
      <w:r w:rsidRPr="000E4E7F">
        <w:lastRenderedPageBreak/>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21E933BA" w14:textId="77777777" w:rsidR="00B64786" w:rsidRPr="000E4E7F" w:rsidRDefault="00B64786" w:rsidP="00B64786">
      <w:pPr>
        <w:pStyle w:val="PL"/>
        <w:shd w:val="clear" w:color="auto" w:fill="E6E6E6"/>
      </w:pPr>
      <w:r w:rsidRPr="000E4E7F">
        <w:tab/>
        <w:t>v2x-SupportedBandCombinationList-v1530</w:t>
      </w:r>
      <w:r w:rsidRPr="000E4E7F">
        <w:tab/>
        <w:t>V2X-SupportedBandCombination-v1530</w:t>
      </w:r>
      <w:r w:rsidRPr="000E4E7F">
        <w:tab/>
        <w:t>OPTIONAL</w:t>
      </w:r>
    </w:p>
    <w:p w14:paraId="0A7223B7" w14:textId="77777777" w:rsidR="00B64786" w:rsidRPr="000E4E7F" w:rsidRDefault="00B64786" w:rsidP="00B64786">
      <w:pPr>
        <w:pStyle w:val="PL"/>
        <w:shd w:val="clear" w:color="auto" w:fill="E6E6E6"/>
        <w:rPr>
          <w:rFonts w:cs="Courier New"/>
          <w:lang w:eastAsia="zh-CN"/>
        </w:rPr>
      </w:pPr>
      <w:r w:rsidRPr="000E4E7F">
        <w:t>}</w:t>
      </w:r>
    </w:p>
    <w:p w14:paraId="57D0DF59" w14:textId="77777777" w:rsidR="00B64786" w:rsidRPr="000E4E7F" w:rsidRDefault="00B64786" w:rsidP="00B64786">
      <w:pPr>
        <w:pStyle w:val="PL"/>
        <w:shd w:val="clear" w:color="auto" w:fill="E6E6E6"/>
        <w:rPr>
          <w:rFonts w:cs="Courier New"/>
          <w:lang w:eastAsia="zh-CN"/>
        </w:rPr>
      </w:pPr>
    </w:p>
    <w:p w14:paraId="03153832" w14:textId="77777777" w:rsidR="00B64786" w:rsidRPr="000E4E7F" w:rsidRDefault="00B64786" w:rsidP="00B64786">
      <w:pPr>
        <w:pStyle w:val="PL"/>
        <w:shd w:val="clear" w:color="auto" w:fill="E6E6E6"/>
        <w:rPr>
          <w:rFonts w:eastAsia="SimSun"/>
          <w:noProof w:val="0"/>
          <w:lang w:eastAsia="en-US"/>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601987FD" w14:textId="77777777" w:rsidR="00B64786" w:rsidRPr="000E4E7F" w:rsidRDefault="00B64786" w:rsidP="00B64786">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4E82ED19" w14:textId="77777777" w:rsidR="00B64786" w:rsidRPr="000E4E7F" w:rsidRDefault="00B64786" w:rsidP="00B64786">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0FCEB00D" w14:textId="77777777" w:rsidR="00B64786" w:rsidRPr="000E4E7F" w:rsidRDefault="00B64786" w:rsidP="00B64786">
      <w:pPr>
        <w:pStyle w:val="PL"/>
        <w:shd w:val="clear" w:color="auto" w:fill="E6E6E6"/>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07449FA5" w14:textId="77777777" w:rsidR="00B64786" w:rsidRPr="000E4E7F" w:rsidRDefault="00B64786" w:rsidP="00B64786">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6EAD23E7" w14:textId="77777777" w:rsidR="00B64786" w:rsidRPr="000E4E7F" w:rsidRDefault="00B64786" w:rsidP="00B64786">
      <w:pPr>
        <w:pStyle w:val="PL"/>
        <w:shd w:val="clear" w:color="auto" w:fill="E6E6E6"/>
      </w:pPr>
      <w:r w:rsidRPr="000E4E7F">
        <w:t>}</w:t>
      </w:r>
    </w:p>
    <w:p w14:paraId="03474025" w14:textId="77777777" w:rsidR="00B64786" w:rsidRPr="000E4E7F" w:rsidRDefault="00B64786" w:rsidP="00B64786">
      <w:pPr>
        <w:pStyle w:val="PL"/>
        <w:shd w:val="clear" w:color="auto" w:fill="E6E6E6"/>
      </w:pPr>
    </w:p>
    <w:p w14:paraId="5F747C38" w14:textId="77777777" w:rsidR="00B64786" w:rsidRPr="000E4E7F" w:rsidRDefault="00B64786" w:rsidP="00B64786">
      <w:pPr>
        <w:pStyle w:val="PL"/>
        <w:shd w:val="clear" w:color="auto" w:fill="E6E6E6"/>
      </w:pPr>
      <w:r w:rsidRPr="000E4E7F">
        <w:t>UE-CategorySL-r15 ::=</w:t>
      </w:r>
      <w:r w:rsidRPr="000E4E7F">
        <w:tab/>
      </w:r>
      <w:r w:rsidRPr="000E4E7F">
        <w:tab/>
      </w:r>
      <w:r w:rsidRPr="000E4E7F">
        <w:tab/>
        <w:t>SEQUENCE {</w:t>
      </w:r>
    </w:p>
    <w:p w14:paraId="12CE53B4" w14:textId="77777777" w:rsidR="00B64786" w:rsidRPr="000E4E7F" w:rsidRDefault="00B64786" w:rsidP="00B64786">
      <w:pPr>
        <w:pStyle w:val="PL"/>
        <w:shd w:val="clear" w:color="auto" w:fill="E6E6E6"/>
      </w:pPr>
      <w:r w:rsidRPr="000E4E7F">
        <w:tab/>
        <w:t>ue-CategorySL-C-TX-r15</w:t>
      </w:r>
      <w:r w:rsidRPr="000E4E7F">
        <w:tab/>
      </w:r>
      <w:r w:rsidRPr="000E4E7F">
        <w:tab/>
      </w:r>
      <w:r w:rsidRPr="000E4E7F">
        <w:tab/>
      </w:r>
      <w:r w:rsidRPr="000E4E7F">
        <w:tab/>
        <w:t>INTEGER(1..5),</w:t>
      </w:r>
    </w:p>
    <w:p w14:paraId="106DE554" w14:textId="77777777" w:rsidR="00B64786" w:rsidRPr="000E4E7F" w:rsidRDefault="00B64786" w:rsidP="00B64786">
      <w:pPr>
        <w:pStyle w:val="PL"/>
        <w:shd w:val="clear" w:color="auto" w:fill="E6E6E6"/>
      </w:pPr>
      <w:r w:rsidRPr="000E4E7F">
        <w:tab/>
        <w:t>ue-CategorySL-C-RX-r15</w:t>
      </w:r>
      <w:r w:rsidRPr="000E4E7F">
        <w:tab/>
      </w:r>
      <w:r w:rsidRPr="000E4E7F">
        <w:tab/>
      </w:r>
      <w:r w:rsidRPr="000E4E7F">
        <w:tab/>
      </w:r>
      <w:r w:rsidRPr="000E4E7F">
        <w:tab/>
        <w:t>INTEGER(1..4)</w:t>
      </w:r>
    </w:p>
    <w:p w14:paraId="63037F2F" w14:textId="77777777" w:rsidR="00B64786" w:rsidRPr="000E4E7F" w:rsidRDefault="00B64786" w:rsidP="00B64786">
      <w:pPr>
        <w:pStyle w:val="PL"/>
        <w:shd w:val="clear" w:color="auto" w:fill="E6E6E6"/>
      </w:pPr>
      <w:r w:rsidRPr="000E4E7F">
        <w:t>}</w:t>
      </w:r>
    </w:p>
    <w:p w14:paraId="18332CB5" w14:textId="77777777" w:rsidR="00B64786" w:rsidRPr="000E4E7F" w:rsidRDefault="00B64786" w:rsidP="00B64786">
      <w:pPr>
        <w:pStyle w:val="PL"/>
        <w:shd w:val="clear" w:color="auto" w:fill="E6E6E6"/>
      </w:pPr>
    </w:p>
    <w:p w14:paraId="7E46CE2D" w14:textId="77777777" w:rsidR="00B64786" w:rsidRPr="000E4E7F" w:rsidRDefault="00B64786" w:rsidP="00B64786">
      <w:pPr>
        <w:pStyle w:val="PL"/>
        <w:shd w:val="clear" w:color="auto" w:fill="E6E6E6"/>
      </w:pPr>
      <w:r w:rsidRPr="000E4E7F">
        <w:t>V2X-SupportedBandCombination-r14 ::=</w:t>
      </w:r>
      <w:r w:rsidRPr="000E4E7F">
        <w:tab/>
      </w:r>
      <w:r w:rsidRPr="000E4E7F">
        <w:tab/>
        <w:t>SEQUENCE (SIZE (1..maxBandComb-r13)) OF V2X-BandCombinationParameters-r14</w:t>
      </w:r>
    </w:p>
    <w:p w14:paraId="7D609DEA" w14:textId="77777777" w:rsidR="00B64786" w:rsidRPr="000E4E7F" w:rsidRDefault="00B64786" w:rsidP="00B64786">
      <w:pPr>
        <w:pStyle w:val="PL"/>
        <w:shd w:val="clear" w:color="auto" w:fill="E6E6E6"/>
      </w:pPr>
    </w:p>
    <w:p w14:paraId="7E9706BA" w14:textId="77777777" w:rsidR="00B64786" w:rsidRPr="000E4E7F" w:rsidRDefault="00B64786" w:rsidP="00B64786">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02E9FCFE" w14:textId="77777777" w:rsidR="00B64786" w:rsidRPr="000E4E7F" w:rsidRDefault="00B64786" w:rsidP="00B64786">
      <w:pPr>
        <w:pStyle w:val="PL"/>
        <w:shd w:val="clear" w:color="auto" w:fill="E6E6E6"/>
      </w:pPr>
    </w:p>
    <w:p w14:paraId="659B53A5" w14:textId="77777777" w:rsidR="00B64786" w:rsidRPr="000E4E7F" w:rsidRDefault="00B64786" w:rsidP="00B64786">
      <w:pPr>
        <w:pStyle w:val="PL"/>
        <w:shd w:val="clear" w:color="auto" w:fill="E6E6E6"/>
      </w:pPr>
      <w:r w:rsidRPr="000E4E7F">
        <w:t>V2X-BandCombinationParameters-r14 ::=</w:t>
      </w:r>
      <w:r w:rsidRPr="000E4E7F">
        <w:tab/>
        <w:t>SEQUENCE (SIZE (1.. maxSimultaneousBands-r10)) OF V2X-BandParameters-r14</w:t>
      </w:r>
    </w:p>
    <w:p w14:paraId="12E4C3B4" w14:textId="77777777" w:rsidR="00B64786" w:rsidRPr="000E4E7F" w:rsidRDefault="00B64786" w:rsidP="00B64786">
      <w:pPr>
        <w:pStyle w:val="PL"/>
        <w:shd w:val="clear" w:color="auto" w:fill="E6E6E6"/>
      </w:pPr>
    </w:p>
    <w:p w14:paraId="6D3483F0" w14:textId="77777777" w:rsidR="00B64786" w:rsidRPr="000E4E7F" w:rsidRDefault="00B64786" w:rsidP="00B64786">
      <w:pPr>
        <w:pStyle w:val="PL"/>
        <w:shd w:val="clear" w:color="auto" w:fill="E6E6E6"/>
      </w:pPr>
      <w:r w:rsidRPr="000E4E7F">
        <w:t>V2X-BandCombinationParameters-v1530 ::=</w:t>
      </w:r>
      <w:r w:rsidRPr="000E4E7F">
        <w:tab/>
        <w:t>SEQUENCE (SIZE (1.. maxSimultaneousBands-r10)) OF V2X-BandParameters-v1530</w:t>
      </w:r>
    </w:p>
    <w:p w14:paraId="12B68D32" w14:textId="77777777" w:rsidR="00B64786" w:rsidRPr="000E4E7F" w:rsidRDefault="00B64786" w:rsidP="00B64786">
      <w:pPr>
        <w:pStyle w:val="PL"/>
        <w:shd w:val="clear" w:color="auto" w:fill="E6E6E6"/>
      </w:pPr>
    </w:p>
    <w:p w14:paraId="00536626" w14:textId="77777777" w:rsidR="00B64786" w:rsidRPr="000E4E7F" w:rsidRDefault="00B64786" w:rsidP="00B64786">
      <w:pPr>
        <w:pStyle w:val="PL"/>
        <w:shd w:val="clear" w:color="auto" w:fill="E6E6E6"/>
      </w:pPr>
      <w:r w:rsidRPr="000E4E7F">
        <w:t>SupportedBandInfoList-r12 ::=</w:t>
      </w:r>
      <w:r w:rsidRPr="000E4E7F">
        <w:tab/>
      </w:r>
      <w:r w:rsidRPr="000E4E7F">
        <w:tab/>
        <w:t>SEQUENCE (SIZE (1..maxBands)) OF SupportedBandInfo-r12</w:t>
      </w:r>
    </w:p>
    <w:p w14:paraId="1A826F03" w14:textId="77777777" w:rsidR="00B64786" w:rsidRPr="000E4E7F" w:rsidRDefault="00B64786" w:rsidP="00B64786">
      <w:pPr>
        <w:pStyle w:val="PL"/>
        <w:shd w:val="clear" w:color="auto" w:fill="E6E6E6"/>
      </w:pPr>
    </w:p>
    <w:p w14:paraId="18E98A34" w14:textId="77777777" w:rsidR="00B64786" w:rsidRPr="000E4E7F" w:rsidRDefault="00B64786" w:rsidP="00B64786">
      <w:pPr>
        <w:pStyle w:val="PL"/>
        <w:shd w:val="clear" w:color="auto" w:fill="E6E6E6"/>
      </w:pPr>
      <w:r w:rsidRPr="000E4E7F">
        <w:t>SupportedBandInfo-r12 ::=</w:t>
      </w:r>
      <w:r w:rsidRPr="000E4E7F">
        <w:tab/>
      </w:r>
      <w:r w:rsidRPr="000E4E7F">
        <w:tab/>
      </w:r>
      <w:r w:rsidRPr="000E4E7F">
        <w:tab/>
        <w:t>SEQUENCE {</w:t>
      </w:r>
    </w:p>
    <w:p w14:paraId="5267B301" w14:textId="77777777" w:rsidR="00B64786" w:rsidRPr="000E4E7F" w:rsidRDefault="00B64786" w:rsidP="00B64786">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6F4B0FA6" w14:textId="77777777" w:rsidR="00B64786" w:rsidRPr="000E4E7F" w:rsidRDefault="00B64786" w:rsidP="00B64786">
      <w:pPr>
        <w:pStyle w:val="PL"/>
        <w:shd w:val="clear" w:color="auto" w:fill="E6E6E6"/>
      </w:pPr>
      <w:r w:rsidRPr="000E4E7F">
        <w:t>}</w:t>
      </w:r>
    </w:p>
    <w:p w14:paraId="2DA44100" w14:textId="77777777" w:rsidR="00B64786" w:rsidRPr="000E4E7F" w:rsidRDefault="00B64786" w:rsidP="00B64786">
      <w:pPr>
        <w:pStyle w:val="PL"/>
        <w:shd w:val="clear" w:color="auto" w:fill="E6E6E6"/>
      </w:pPr>
    </w:p>
    <w:p w14:paraId="115E73D8" w14:textId="77777777" w:rsidR="00B64786" w:rsidRPr="000E4E7F" w:rsidRDefault="00B64786" w:rsidP="00B64786">
      <w:pPr>
        <w:pStyle w:val="PL"/>
        <w:shd w:val="clear" w:color="auto" w:fill="E6E6E6"/>
      </w:pPr>
      <w:r w:rsidRPr="000E4E7F">
        <w:t>FreqBandIndicatorListEUTRA-r12 ::=</w:t>
      </w:r>
      <w:r w:rsidRPr="000E4E7F">
        <w:tab/>
      </w:r>
      <w:r w:rsidRPr="000E4E7F">
        <w:tab/>
        <w:t>SEQUENCE (SIZE (1..maxBands)) OF FreqBandIndicator-r11</w:t>
      </w:r>
    </w:p>
    <w:p w14:paraId="6F8EECF3" w14:textId="77777777" w:rsidR="00B64786" w:rsidRPr="000E4E7F" w:rsidRDefault="00B64786" w:rsidP="00B64786">
      <w:pPr>
        <w:pStyle w:val="PL"/>
        <w:shd w:val="clear" w:color="auto" w:fill="E6E6E6"/>
      </w:pPr>
    </w:p>
    <w:p w14:paraId="59250B0E" w14:textId="77777777" w:rsidR="00B64786" w:rsidRPr="000E4E7F" w:rsidRDefault="00B64786" w:rsidP="00B64786">
      <w:pPr>
        <w:pStyle w:val="PL"/>
        <w:shd w:val="clear" w:color="auto" w:fill="E6E6E6"/>
      </w:pPr>
      <w:r w:rsidRPr="000E4E7F">
        <w:t>MMTEL-Parameters-r14 ::=</w:t>
      </w:r>
      <w:r w:rsidRPr="000E4E7F">
        <w:tab/>
      </w:r>
      <w:r w:rsidRPr="000E4E7F">
        <w:tab/>
      </w:r>
      <w:r w:rsidRPr="000E4E7F">
        <w:tab/>
        <w:t>SEQUENCE {</w:t>
      </w:r>
    </w:p>
    <w:p w14:paraId="7D25FDC3" w14:textId="77777777" w:rsidR="00B64786" w:rsidRPr="000E4E7F" w:rsidRDefault="00B64786" w:rsidP="00B64786">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35850E56" w14:textId="77777777" w:rsidR="00B64786" w:rsidRPr="000E4E7F" w:rsidRDefault="00B64786" w:rsidP="00B64786">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C83D3AE" w14:textId="77777777" w:rsidR="00B64786" w:rsidRPr="000E4E7F" w:rsidRDefault="00B64786" w:rsidP="00B64786">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85C9D43" w14:textId="77777777" w:rsidR="00B64786" w:rsidRPr="000E4E7F" w:rsidRDefault="00B64786" w:rsidP="00B64786">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140A187E" w14:textId="77777777" w:rsidR="00B64786" w:rsidRPr="000E4E7F" w:rsidRDefault="00B64786" w:rsidP="00B64786">
      <w:pPr>
        <w:pStyle w:val="PL"/>
        <w:shd w:val="clear" w:color="auto" w:fill="E6E6E6"/>
      </w:pPr>
      <w:r w:rsidRPr="000E4E7F">
        <w:t>}</w:t>
      </w:r>
    </w:p>
    <w:p w14:paraId="625A44B5" w14:textId="77777777" w:rsidR="00B64786" w:rsidRPr="000E4E7F" w:rsidRDefault="00B64786" w:rsidP="00B64786">
      <w:pPr>
        <w:pStyle w:val="PL"/>
        <w:shd w:val="clear" w:color="auto" w:fill="E6E6E6"/>
      </w:pPr>
    </w:p>
    <w:p w14:paraId="3C0AB0AA" w14:textId="77777777" w:rsidR="00B64786" w:rsidRPr="000E4E7F" w:rsidRDefault="00B64786" w:rsidP="00B64786">
      <w:pPr>
        <w:pStyle w:val="PL"/>
        <w:shd w:val="clear" w:color="auto" w:fill="E6E6E6"/>
      </w:pPr>
      <w:r w:rsidRPr="000E4E7F">
        <w:t>MMTEL-Parameters-v16xy ::=</w:t>
      </w:r>
      <w:r w:rsidRPr="000E4E7F">
        <w:tab/>
      </w:r>
      <w:r w:rsidRPr="000E4E7F">
        <w:tab/>
      </w:r>
      <w:r w:rsidRPr="000E4E7F">
        <w:tab/>
      </w:r>
      <w:r w:rsidRPr="000E4E7F">
        <w:tab/>
        <w:t>SEQUENCE {</w:t>
      </w:r>
    </w:p>
    <w:p w14:paraId="01284C98" w14:textId="77777777" w:rsidR="00B64786" w:rsidRPr="000E4E7F" w:rsidRDefault="00B64786" w:rsidP="00B64786">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020F06BD" w14:textId="77777777" w:rsidR="00B64786" w:rsidRPr="000E4E7F" w:rsidRDefault="00B64786" w:rsidP="00B64786">
      <w:pPr>
        <w:pStyle w:val="PL"/>
        <w:shd w:val="clear" w:color="auto" w:fill="E6E6E6"/>
      </w:pPr>
      <w:r w:rsidRPr="000E4E7F">
        <w:t>}</w:t>
      </w:r>
    </w:p>
    <w:p w14:paraId="158237E3" w14:textId="77777777" w:rsidR="00B64786" w:rsidRPr="000E4E7F" w:rsidRDefault="00B64786" w:rsidP="00B64786">
      <w:pPr>
        <w:pStyle w:val="PL"/>
        <w:shd w:val="clear" w:color="auto" w:fill="E6E6E6"/>
      </w:pPr>
    </w:p>
    <w:p w14:paraId="3FA6B96B" w14:textId="77777777" w:rsidR="00B64786" w:rsidRPr="000E4E7F" w:rsidRDefault="00B64786" w:rsidP="00B64786">
      <w:pPr>
        <w:pStyle w:val="PL"/>
        <w:shd w:val="clear" w:color="auto" w:fill="E6E6E6"/>
      </w:pPr>
      <w:r w:rsidRPr="000E4E7F">
        <w:t>SRS-CapabilityPerBandPair-r14 ::= SEQUENCE {</w:t>
      </w:r>
    </w:p>
    <w:p w14:paraId="7A242708" w14:textId="77777777" w:rsidR="00B64786" w:rsidRPr="000E4E7F" w:rsidRDefault="00B64786" w:rsidP="00B64786">
      <w:pPr>
        <w:pStyle w:val="PL"/>
        <w:shd w:val="clear" w:color="auto" w:fill="E6E6E6"/>
      </w:pPr>
      <w:r w:rsidRPr="000E4E7F">
        <w:tab/>
        <w:t>retuningInfo</w:t>
      </w:r>
      <w:r w:rsidRPr="000E4E7F">
        <w:tab/>
      </w:r>
      <w:r w:rsidRPr="000E4E7F">
        <w:tab/>
      </w:r>
      <w:r w:rsidRPr="000E4E7F">
        <w:tab/>
      </w:r>
      <w:r w:rsidRPr="000E4E7F">
        <w:tab/>
        <w:t>SEQUENCE {</w:t>
      </w:r>
    </w:p>
    <w:p w14:paraId="57FA484E" w14:textId="77777777" w:rsidR="00B64786" w:rsidRPr="000E4E7F" w:rsidRDefault="00B64786" w:rsidP="00B64786">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37B4AF7A"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29BCBEAD"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48EBC724" w14:textId="77777777" w:rsidR="00B64786" w:rsidRPr="000E4E7F" w:rsidRDefault="00B64786" w:rsidP="00B64786">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1843972F"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740B9726" w14:textId="77777777" w:rsidR="00B64786" w:rsidRPr="000E4E7F" w:rsidRDefault="00B64786" w:rsidP="00B6478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7BB28C08" w14:textId="77777777" w:rsidR="00B64786" w:rsidRPr="000E4E7F" w:rsidRDefault="00B64786" w:rsidP="00B64786">
      <w:pPr>
        <w:pStyle w:val="PL"/>
        <w:shd w:val="clear" w:color="auto" w:fill="E6E6E6"/>
      </w:pPr>
      <w:r w:rsidRPr="000E4E7F">
        <w:tab/>
        <w:t>}</w:t>
      </w:r>
    </w:p>
    <w:p w14:paraId="0BB2F93C" w14:textId="77777777" w:rsidR="00B64786" w:rsidRPr="000E4E7F" w:rsidRDefault="00B64786" w:rsidP="00B64786">
      <w:pPr>
        <w:pStyle w:val="PL"/>
        <w:shd w:val="clear" w:color="auto" w:fill="E6E6E6"/>
      </w:pPr>
      <w:r w:rsidRPr="000E4E7F">
        <w:t>}</w:t>
      </w:r>
    </w:p>
    <w:p w14:paraId="6C101CAE" w14:textId="77777777" w:rsidR="00B64786" w:rsidRPr="000E4E7F" w:rsidRDefault="00B64786" w:rsidP="00B64786">
      <w:pPr>
        <w:pStyle w:val="PL"/>
        <w:shd w:val="clear" w:color="auto" w:fill="E6E6E6"/>
      </w:pPr>
    </w:p>
    <w:p w14:paraId="41292DA8" w14:textId="77777777" w:rsidR="00B64786" w:rsidRPr="000E4E7F" w:rsidRDefault="00B64786" w:rsidP="00B64786">
      <w:pPr>
        <w:pStyle w:val="PL"/>
        <w:shd w:val="clear" w:color="auto" w:fill="E6E6E6"/>
      </w:pPr>
      <w:r w:rsidRPr="000E4E7F">
        <w:t>SRS-CapabilityPerBandPair-v14b0 ::= SEQUENCE {</w:t>
      </w:r>
    </w:p>
    <w:p w14:paraId="63C955FA" w14:textId="77777777" w:rsidR="00B64786" w:rsidRPr="000E4E7F" w:rsidRDefault="00B64786" w:rsidP="00B64786">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3DF450C1" w14:textId="77777777" w:rsidR="00B64786" w:rsidRPr="000E4E7F" w:rsidRDefault="00B64786" w:rsidP="00B64786">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60CADC65" w14:textId="77777777" w:rsidR="00B64786" w:rsidRPr="000E4E7F" w:rsidRDefault="00B64786" w:rsidP="00B64786">
      <w:pPr>
        <w:pStyle w:val="PL"/>
        <w:shd w:val="clear" w:color="auto" w:fill="E6E6E6"/>
      </w:pPr>
      <w:r w:rsidRPr="000E4E7F">
        <w:t>}</w:t>
      </w:r>
    </w:p>
    <w:p w14:paraId="6175F830" w14:textId="77777777" w:rsidR="00B64786" w:rsidRPr="000E4E7F" w:rsidRDefault="00B64786" w:rsidP="00B64786">
      <w:pPr>
        <w:pStyle w:val="PL"/>
        <w:shd w:val="clear" w:color="auto" w:fill="E6E6E6"/>
      </w:pPr>
    </w:p>
    <w:p w14:paraId="05BF400E" w14:textId="77777777" w:rsidR="00B64786" w:rsidRPr="000E4E7F" w:rsidRDefault="00B64786" w:rsidP="00B64786">
      <w:pPr>
        <w:pStyle w:val="PL"/>
        <w:shd w:val="clear" w:color="auto" w:fill="E6E6E6"/>
      </w:pPr>
      <w:r w:rsidRPr="000E4E7F">
        <w:t>HighSpeedEnhParameters-r14 ::= SEQUENCE {</w:t>
      </w:r>
    </w:p>
    <w:p w14:paraId="1508FACE" w14:textId="77777777" w:rsidR="00B64786" w:rsidRPr="000E4E7F" w:rsidRDefault="00B64786" w:rsidP="00B64786">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14:paraId="148A80A3" w14:textId="77777777" w:rsidR="00B64786" w:rsidRPr="000E4E7F" w:rsidRDefault="00B64786" w:rsidP="00B64786">
      <w:pPr>
        <w:pStyle w:val="PL"/>
        <w:shd w:val="clear" w:color="auto" w:fill="E6E6E6"/>
      </w:pPr>
      <w:r w:rsidRPr="000E4E7F">
        <w:tab/>
        <w:t>demodulationEnhancements-r14</w:t>
      </w:r>
      <w:r w:rsidRPr="000E4E7F">
        <w:tab/>
        <w:t>ENUMERATED {supported}</w:t>
      </w:r>
      <w:r w:rsidRPr="000E4E7F">
        <w:tab/>
      </w:r>
      <w:r w:rsidRPr="000E4E7F">
        <w:tab/>
        <w:t>OPTIONAL,</w:t>
      </w:r>
    </w:p>
    <w:p w14:paraId="2075B1DA" w14:textId="77777777" w:rsidR="00B64786" w:rsidRPr="000E4E7F" w:rsidRDefault="00B64786" w:rsidP="00B64786">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5E34BA5B" w14:textId="77777777" w:rsidR="00B64786" w:rsidRPr="000E4E7F" w:rsidRDefault="00B64786" w:rsidP="00B64786">
      <w:pPr>
        <w:pStyle w:val="PL"/>
        <w:shd w:val="clear" w:color="auto" w:fill="E6E6E6"/>
      </w:pPr>
      <w:r w:rsidRPr="000E4E7F">
        <w:t>}</w:t>
      </w:r>
    </w:p>
    <w:p w14:paraId="27DE1DCF" w14:textId="77777777" w:rsidR="00B64786" w:rsidRPr="000E4E7F" w:rsidRDefault="00B64786" w:rsidP="00B64786">
      <w:pPr>
        <w:pStyle w:val="PL"/>
        <w:shd w:val="clear" w:color="auto" w:fill="E6E6E6"/>
      </w:pPr>
    </w:p>
    <w:p w14:paraId="0F2A657E" w14:textId="77777777" w:rsidR="00B64786" w:rsidRPr="000E4E7F" w:rsidRDefault="00B64786" w:rsidP="00B64786">
      <w:pPr>
        <w:pStyle w:val="PL"/>
        <w:shd w:val="clear" w:color="auto" w:fill="E6E6E6"/>
      </w:pPr>
      <w:r w:rsidRPr="000E4E7F">
        <w:t>HighSpeedEnhParameters-v16xy ::= SEQUENCE {</w:t>
      </w:r>
    </w:p>
    <w:p w14:paraId="68845DB3" w14:textId="77777777" w:rsidR="00B64786" w:rsidRPr="000E4E7F" w:rsidRDefault="00B64786" w:rsidP="00B64786">
      <w:pPr>
        <w:pStyle w:val="PL"/>
        <w:shd w:val="clear" w:color="auto" w:fill="E6E6E6"/>
      </w:pPr>
      <w:r w:rsidRPr="000E4E7F">
        <w:tab/>
        <w:t>measurementEnhancementsSCell-r16</w:t>
      </w:r>
      <w:r w:rsidRPr="000E4E7F">
        <w:tab/>
        <w:t>ENUMERATED {supported}</w:t>
      </w:r>
      <w:r w:rsidRPr="000E4E7F">
        <w:tab/>
      </w:r>
      <w:r w:rsidRPr="000E4E7F">
        <w:tab/>
        <w:t>OPTIONAL,</w:t>
      </w:r>
    </w:p>
    <w:p w14:paraId="390B8E72" w14:textId="77777777" w:rsidR="00B64786" w:rsidRPr="000E4E7F" w:rsidRDefault="00B64786" w:rsidP="00B64786">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0B646CE8" w14:textId="77777777" w:rsidR="00B64786" w:rsidRPr="000E4E7F" w:rsidRDefault="00B64786" w:rsidP="00B64786">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26B2AA51" w14:textId="77777777" w:rsidR="00B64786" w:rsidRPr="000E4E7F" w:rsidRDefault="00B64786" w:rsidP="00B64786">
      <w:pPr>
        <w:pStyle w:val="PL"/>
        <w:shd w:val="clear" w:color="auto" w:fill="E6E6E6"/>
      </w:pPr>
      <w:r w:rsidRPr="000E4E7F">
        <w:t>}</w:t>
      </w:r>
    </w:p>
    <w:p w14:paraId="2F3CBB72" w14:textId="77777777" w:rsidR="00B64786" w:rsidRPr="000E4E7F" w:rsidRDefault="00B64786" w:rsidP="00B64786">
      <w:pPr>
        <w:pStyle w:val="PL"/>
        <w:shd w:val="clear" w:color="auto" w:fill="E6E6E6"/>
      </w:pPr>
    </w:p>
    <w:p w14:paraId="47EFCBF8" w14:textId="77777777" w:rsidR="00B64786" w:rsidRPr="000E4E7F" w:rsidRDefault="00B64786" w:rsidP="00B64786">
      <w:pPr>
        <w:pStyle w:val="PL"/>
        <w:shd w:val="clear" w:color="auto" w:fill="E6E6E6"/>
      </w:pPr>
      <w:r w:rsidRPr="000E4E7F">
        <w:t>-- ASN1STOP</w:t>
      </w:r>
    </w:p>
    <w:p w14:paraId="5570D4D7" w14:textId="77777777" w:rsidR="00B64786" w:rsidRPr="000E4E7F" w:rsidRDefault="00B64786" w:rsidP="00B6478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B64786" w:rsidRPr="000E4E7F" w14:paraId="0CE7A2BC" w14:textId="77777777" w:rsidTr="007913A5">
        <w:trPr>
          <w:cantSplit/>
          <w:tblHeader/>
        </w:trPr>
        <w:tc>
          <w:tcPr>
            <w:tcW w:w="7793" w:type="dxa"/>
            <w:gridSpan w:val="2"/>
          </w:tcPr>
          <w:p w14:paraId="64A21D96" w14:textId="77777777" w:rsidR="00B64786" w:rsidRPr="000E4E7F" w:rsidRDefault="00B64786" w:rsidP="007913A5">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3A55E965" w14:textId="77777777" w:rsidR="00B64786" w:rsidRPr="000E4E7F" w:rsidRDefault="00B64786" w:rsidP="007913A5">
            <w:pPr>
              <w:pStyle w:val="TAH"/>
              <w:rPr>
                <w:i/>
                <w:noProof/>
                <w:lang w:eastAsia="en-GB"/>
              </w:rPr>
            </w:pPr>
            <w:r w:rsidRPr="000E4E7F">
              <w:rPr>
                <w:i/>
                <w:noProof/>
                <w:lang w:eastAsia="en-GB"/>
              </w:rPr>
              <w:t>FDD/ TDD diff</w:t>
            </w:r>
          </w:p>
        </w:tc>
      </w:tr>
      <w:tr w:rsidR="00B64786" w:rsidRPr="000E4E7F" w14:paraId="7A7A5CA1" w14:textId="77777777" w:rsidTr="007913A5">
        <w:trPr>
          <w:cantSplit/>
        </w:trPr>
        <w:tc>
          <w:tcPr>
            <w:tcW w:w="7793" w:type="dxa"/>
            <w:gridSpan w:val="2"/>
          </w:tcPr>
          <w:p w14:paraId="2D5AAE03" w14:textId="77777777" w:rsidR="00B64786" w:rsidRPr="000E4E7F" w:rsidRDefault="00B64786" w:rsidP="007913A5">
            <w:pPr>
              <w:pStyle w:val="TAL"/>
              <w:rPr>
                <w:b/>
                <w:bCs/>
                <w:i/>
                <w:noProof/>
                <w:lang w:eastAsia="en-GB"/>
              </w:rPr>
            </w:pPr>
            <w:r w:rsidRPr="000E4E7F">
              <w:rPr>
                <w:b/>
                <w:bCs/>
                <w:i/>
                <w:noProof/>
                <w:lang w:eastAsia="en-GB"/>
              </w:rPr>
              <w:t>accessStratumRelease</w:t>
            </w:r>
          </w:p>
          <w:p w14:paraId="0AD266E9" w14:textId="77777777" w:rsidR="00B64786" w:rsidRPr="000E4E7F" w:rsidRDefault="00B64786" w:rsidP="007913A5">
            <w:pPr>
              <w:pStyle w:val="TAL"/>
              <w:rPr>
                <w:lang w:eastAsia="en-GB"/>
              </w:rPr>
            </w:pPr>
            <w:r w:rsidRPr="000E4E7F">
              <w:rPr>
                <w:lang w:eastAsia="en-GB"/>
              </w:rPr>
              <w:t>Set to rel15 in this version of the specification. NOTE 7.</w:t>
            </w:r>
          </w:p>
        </w:tc>
        <w:tc>
          <w:tcPr>
            <w:tcW w:w="862" w:type="dxa"/>
            <w:gridSpan w:val="2"/>
          </w:tcPr>
          <w:p w14:paraId="44C2A680"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EA54B80" w14:textId="77777777" w:rsidTr="007913A5">
        <w:trPr>
          <w:cantSplit/>
        </w:trPr>
        <w:tc>
          <w:tcPr>
            <w:tcW w:w="7793" w:type="dxa"/>
            <w:gridSpan w:val="2"/>
          </w:tcPr>
          <w:p w14:paraId="43408E6A" w14:textId="77777777" w:rsidR="00B64786" w:rsidRPr="000E4E7F" w:rsidRDefault="00B64786" w:rsidP="007913A5">
            <w:pPr>
              <w:keepNext/>
              <w:keepLines/>
              <w:spacing w:after="0"/>
              <w:rPr>
                <w:rFonts w:ascii="Arial" w:hAnsi="Arial"/>
                <w:b/>
                <w:bCs/>
                <w:i/>
                <w:noProof/>
                <w:sz w:val="18"/>
              </w:rPr>
            </w:pPr>
            <w:r w:rsidRPr="000E4E7F">
              <w:rPr>
                <w:rFonts w:ascii="Arial" w:hAnsi="Arial"/>
                <w:b/>
                <w:bCs/>
                <w:i/>
                <w:noProof/>
                <w:sz w:val="18"/>
              </w:rPr>
              <w:t>additionalRx-Tx-PerformanceReq</w:t>
            </w:r>
          </w:p>
          <w:p w14:paraId="1EA45126" w14:textId="77777777" w:rsidR="00B64786" w:rsidRPr="000E4E7F" w:rsidRDefault="00B64786" w:rsidP="007913A5">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20C9F413"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w:t>
            </w:r>
          </w:p>
        </w:tc>
      </w:tr>
      <w:tr w:rsidR="00B64786" w:rsidRPr="000E4E7F" w14:paraId="2FB86078" w14:textId="77777777" w:rsidTr="007913A5">
        <w:trPr>
          <w:cantSplit/>
        </w:trPr>
        <w:tc>
          <w:tcPr>
            <w:tcW w:w="7793" w:type="dxa"/>
            <w:gridSpan w:val="2"/>
          </w:tcPr>
          <w:p w14:paraId="264E5C19" w14:textId="77777777" w:rsidR="00B64786" w:rsidRPr="000E4E7F" w:rsidRDefault="00B64786" w:rsidP="007913A5">
            <w:pPr>
              <w:keepNext/>
              <w:keepLines/>
              <w:spacing w:after="0"/>
              <w:rPr>
                <w:rFonts w:ascii="Arial" w:hAnsi="Arial"/>
                <w:b/>
                <w:bCs/>
                <w:i/>
                <w:noProof/>
                <w:sz w:val="18"/>
              </w:rPr>
            </w:pPr>
            <w:r w:rsidRPr="000E4E7F">
              <w:rPr>
                <w:rFonts w:ascii="Arial" w:hAnsi="Arial"/>
                <w:b/>
                <w:bCs/>
                <w:i/>
                <w:noProof/>
                <w:sz w:val="18"/>
              </w:rPr>
              <w:t>alternativeTBS-Indices</w:t>
            </w:r>
          </w:p>
          <w:p w14:paraId="272FE275" w14:textId="77777777" w:rsidR="00B64786" w:rsidRPr="000E4E7F" w:rsidRDefault="00B64786" w:rsidP="007913A5">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730F5EE5"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w:t>
            </w:r>
          </w:p>
        </w:tc>
      </w:tr>
      <w:tr w:rsidR="00B64786" w:rsidRPr="000E4E7F" w14:paraId="7C224C71" w14:textId="77777777" w:rsidTr="007913A5">
        <w:trPr>
          <w:cantSplit/>
        </w:trPr>
        <w:tc>
          <w:tcPr>
            <w:tcW w:w="7793" w:type="dxa"/>
            <w:gridSpan w:val="2"/>
          </w:tcPr>
          <w:p w14:paraId="4F599703" w14:textId="77777777" w:rsidR="00B64786" w:rsidRPr="000E4E7F" w:rsidRDefault="00B64786" w:rsidP="007913A5">
            <w:pPr>
              <w:pStyle w:val="TAL"/>
              <w:rPr>
                <w:b/>
                <w:i/>
                <w:noProof/>
              </w:rPr>
            </w:pPr>
            <w:r w:rsidRPr="000E4E7F">
              <w:rPr>
                <w:b/>
                <w:i/>
                <w:noProof/>
              </w:rPr>
              <w:t>alternativeTBS-Index</w:t>
            </w:r>
          </w:p>
          <w:p w14:paraId="3B032981" w14:textId="77777777" w:rsidR="00B64786" w:rsidRPr="000E4E7F" w:rsidRDefault="00B64786" w:rsidP="007913A5">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035C046C" w14:textId="77777777" w:rsidR="00B64786" w:rsidRPr="000E4E7F" w:rsidRDefault="00B64786" w:rsidP="007913A5">
            <w:pPr>
              <w:pStyle w:val="TAL"/>
              <w:jc w:val="center"/>
              <w:rPr>
                <w:noProof/>
              </w:rPr>
            </w:pPr>
            <w:r w:rsidRPr="000E4E7F">
              <w:rPr>
                <w:noProof/>
              </w:rPr>
              <w:t>No</w:t>
            </w:r>
          </w:p>
        </w:tc>
      </w:tr>
      <w:tr w:rsidR="00B64786" w:rsidRPr="000E4E7F" w14:paraId="6D337B9F" w14:textId="77777777" w:rsidTr="007913A5">
        <w:trPr>
          <w:cantSplit/>
        </w:trPr>
        <w:tc>
          <w:tcPr>
            <w:tcW w:w="7793" w:type="dxa"/>
            <w:gridSpan w:val="2"/>
          </w:tcPr>
          <w:p w14:paraId="4ADB8782" w14:textId="77777777" w:rsidR="00B64786" w:rsidRPr="000E4E7F" w:rsidRDefault="00B64786" w:rsidP="007913A5">
            <w:pPr>
              <w:pStyle w:val="TAL"/>
              <w:rPr>
                <w:b/>
                <w:bCs/>
                <w:i/>
                <w:noProof/>
                <w:lang w:eastAsia="en-GB"/>
              </w:rPr>
            </w:pPr>
            <w:r w:rsidRPr="000E4E7F">
              <w:rPr>
                <w:b/>
                <w:bCs/>
                <w:i/>
                <w:noProof/>
                <w:lang w:eastAsia="en-GB"/>
              </w:rPr>
              <w:t>alternativeTimeToTrigger</w:t>
            </w:r>
          </w:p>
          <w:p w14:paraId="62EA54D3" w14:textId="77777777" w:rsidR="00B64786" w:rsidRPr="000E4E7F" w:rsidRDefault="00B64786" w:rsidP="007913A5">
            <w:pPr>
              <w:pStyle w:val="TAL"/>
              <w:rPr>
                <w:b/>
                <w:bCs/>
                <w:i/>
                <w:noProof/>
                <w:lang w:eastAsia="en-GB"/>
              </w:rPr>
            </w:pPr>
            <w:r w:rsidRPr="000E4E7F">
              <w:rPr>
                <w:lang w:eastAsia="en-GB"/>
              </w:rPr>
              <w:t>Indicates whether the UE supports alternativeTimeToTrigger.</w:t>
            </w:r>
          </w:p>
        </w:tc>
        <w:tc>
          <w:tcPr>
            <w:tcW w:w="862" w:type="dxa"/>
            <w:gridSpan w:val="2"/>
          </w:tcPr>
          <w:p w14:paraId="52C5113F"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76005676" w14:textId="77777777" w:rsidTr="007913A5">
        <w:trPr>
          <w:cantSplit/>
        </w:trPr>
        <w:tc>
          <w:tcPr>
            <w:tcW w:w="7793" w:type="dxa"/>
            <w:gridSpan w:val="2"/>
          </w:tcPr>
          <w:p w14:paraId="6B1A6584" w14:textId="77777777" w:rsidR="00B64786" w:rsidRPr="000E4E7F" w:rsidRDefault="00B64786" w:rsidP="007913A5">
            <w:pPr>
              <w:pStyle w:val="TAL"/>
              <w:rPr>
                <w:b/>
                <w:bCs/>
                <w:i/>
                <w:noProof/>
                <w:lang w:eastAsia="en-GB"/>
              </w:rPr>
            </w:pPr>
            <w:r w:rsidRPr="000E4E7F">
              <w:rPr>
                <w:b/>
                <w:bCs/>
                <w:i/>
                <w:noProof/>
                <w:lang w:eastAsia="en-GB"/>
              </w:rPr>
              <w:t>altMCS-Table</w:t>
            </w:r>
          </w:p>
          <w:p w14:paraId="6EB56260" w14:textId="77777777" w:rsidR="00B64786" w:rsidRPr="000E4E7F" w:rsidRDefault="00B64786" w:rsidP="007913A5">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3F8BEC98"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2B41C4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1E581" w14:textId="77777777" w:rsidR="00B64786" w:rsidRPr="000E4E7F" w:rsidRDefault="00B64786" w:rsidP="007913A5">
            <w:pPr>
              <w:pStyle w:val="TAL"/>
              <w:rPr>
                <w:b/>
                <w:i/>
                <w:noProof/>
                <w:lang w:eastAsia="en-GB"/>
              </w:rPr>
            </w:pPr>
            <w:r w:rsidRPr="000E4E7F">
              <w:rPr>
                <w:b/>
                <w:i/>
                <w:noProof/>
                <w:lang w:eastAsia="en-GB"/>
              </w:rPr>
              <w:t>aperiodicCSI-Reporting</w:t>
            </w:r>
          </w:p>
          <w:p w14:paraId="11CE4A6D" w14:textId="77777777" w:rsidR="00B64786" w:rsidRPr="000E4E7F" w:rsidRDefault="00B64786" w:rsidP="007913A5">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9F2CB" w14:textId="77777777" w:rsidR="00B64786" w:rsidRPr="000E4E7F" w:rsidRDefault="00B64786" w:rsidP="007913A5">
            <w:pPr>
              <w:pStyle w:val="TAL"/>
              <w:jc w:val="center"/>
              <w:rPr>
                <w:noProof/>
                <w:lang w:eastAsia="en-GB"/>
              </w:rPr>
            </w:pPr>
            <w:r w:rsidRPr="000E4E7F">
              <w:rPr>
                <w:noProof/>
                <w:lang w:eastAsia="en-GB"/>
              </w:rPr>
              <w:t>No</w:t>
            </w:r>
          </w:p>
        </w:tc>
      </w:tr>
      <w:tr w:rsidR="00B64786" w:rsidRPr="000E4E7F" w14:paraId="343B74F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CC088" w14:textId="77777777" w:rsidR="00B64786" w:rsidRPr="000E4E7F" w:rsidRDefault="00B64786" w:rsidP="007913A5">
            <w:pPr>
              <w:pStyle w:val="TAL"/>
              <w:rPr>
                <w:b/>
                <w:i/>
                <w:noProof/>
                <w:lang w:eastAsia="en-GB"/>
              </w:rPr>
            </w:pPr>
            <w:r w:rsidRPr="000E4E7F">
              <w:rPr>
                <w:b/>
                <w:i/>
                <w:noProof/>
                <w:lang w:eastAsia="en-GB"/>
              </w:rPr>
              <w:t>aperiodicCsi-ReportingSTTI</w:t>
            </w:r>
          </w:p>
          <w:p w14:paraId="0862EFDC" w14:textId="77777777" w:rsidR="00B64786" w:rsidRPr="000E4E7F" w:rsidRDefault="00B64786" w:rsidP="007913A5">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6988537" w14:textId="77777777" w:rsidR="00B64786" w:rsidRPr="000E4E7F" w:rsidRDefault="00B64786" w:rsidP="007913A5">
            <w:pPr>
              <w:pStyle w:val="TAL"/>
              <w:jc w:val="center"/>
              <w:rPr>
                <w:noProof/>
                <w:lang w:eastAsia="en-GB"/>
              </w:rPr>
            </w:pPr>
            <w:r w:rsidRPr="000E4E7F">
              <w:rPr>
                <w:noProof/>
                <w:lang w:eastAsia="en-GB"/>
              </w:rPr>
              <w:t>No</w:t>
            </w:r>
          </w:p>
        </w:tc>
      </w:tr>
      <w:tr w:rsidR="00B64786" w:rsidRPr="000E4E7F" w14:paraId="1109A9E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2BD02" w14:textId="77777777" w:rsidR="00B64786" w:rsidRPr="000E4E7F" w:rsidRDefault="00B64786" w:rsidP="007913A5">
            <w:pPr>
              <w:pStyle w:val="TAL"/>
              <w:rPr>
                <w:b/>
                <w:i/>
                <w:noProof/>
                <w:lang w:eastAsia="en-GB"/>
              </w:rPr>
            </w:pPr>
            <w:r w:rsidRPr="000E4E7F">
              <w:rPr>
                <w:b/>
                <w:i/>
                <w:noProof/>
                <w:lang w:eastAsia="en-GB"/>
              </w:rPr>
              <w:t>appliedCapabilityFilterCommon</w:t>
            </w:r>
          </w:p>
          <w:p w14:paraId="4C19E60B" w14:textId="77777777" w:rsidR="00B64786" w:rsidRPr="000E4E7F" w:rsidRDefault="00B64786" w:rsidP="007913A5">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89B188D" w14:textId="77777777" w:rsidR="00B64786" w:rsidRPr="000E4E7F" w:rsidRDefault="00B64786" w:rsidP="007913A5">
            <w:pPr>
              <w:pStyle w:val="TAL"/>
              <w:jc w:val="center"/>
              <w:rPr>
                <w:noProof/>
                <w:lang w:eastAsia="en-GB"/>
              </w:rPr>
            </w:pPr>
            <w:r w:rsidRPr="000E4E7F">
              <w:rPr>
                <w:noProof/>
                <w:lang w:eastAsia="en-GB"/>
              </w:rPr>
              <w:t>-</w:t>
            </w:r>
          </w:p>
        </w:tc>
      </w:tr>
      <w:tr w:rsidR="00B64786" w:rsidRPr="000E4E7F" w14:paraId="31A44BB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88E43" w14:textId="77777777" w:rsidR="00B64786" w:rsidRPr="000E4E7F" w:rsidRDefault="00B64786" w:rsidP="007913A5">
            <w:pPr>
              <w:pStyle w:val="TAL"/>
              <w:rPr>
                <w:b/>
                <w:i/>
              </w:rPr>
            </w:pPr>
            <w:r w:rsidRPr="000E4E7F">
              <w:rPr>
                <w:b/>
                <w:i/>
                <w:noProof/>
              </w:rPr>
              <w:t>assis</w:t>
            </w:r>
            <w:r w:rsidRPr="000E4E7F">
              <w:rPr>
                <w:b/>
                <w:i/>
                <w:noProof/>
                <w:lang w:eastAsia="zh-CN"/>
              </w:rPr>
              <w:t>t</w:t>
            </w:r>
            <w:r w:rsidRPr="000E4E7F">
              <w:rPr>
                <w:b/>
                <w:i/>
                <w:noProof/>
              </w:rPr>
              <w:t>InfoBitForLC</w:t>
            </w:r>
          </w:p>
          <w:p w14:paraId="3B067DC7" w14:textId="77777777" w:rsidR="00B64786" w:rsidRPr="000E4E7F" w:rsidRDefault="00B64786" w:rsidP="007913A5">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314022E" w14:textId="77777777" w:rsidR="00B64786" w:rsidRPr="000E4E7F" w:rsidRDefault="00B64786" w:rsidP="007913A5">
            <w:pPr>
              <w:pStyle w:val="TAL"/>
              <w:jc w:val="center"/>
              <w:rPr>
                <w:noProof/>
                <w:lang w:eastAsia="zh-CN"/>
              </w:rPr>
            </w:pPr>
            <w:r w:rsidRPr="000E4E7F">
              <w:rPr>
                <w:noProof/>
                <w:lang w:eastAsia="zh-CN"/>
              </w:rPr>
              <w:t>-</w:t>
            </w:r>
          </w:p>
        </w:tc>
      </w:tr>
      <w:tr w:rsidR="00B64786" w:rsidRPr="000E4E7F" w14:paraId="26F55A9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A983D" w14:textId="77777777" w:rsidR="00B64786" w:rsidRPr="000E4E7F" w:rsidRDefault="00B64786" w:rsidP="007913A5">
            <w:pPr>
              <w:pStyle w:val="TAL"/>
              <w:rPr>
                <w:b/>
                <w:bCs/>
                <w:i/>
                <w:iCs/>
                <w:noProof/>
                <w:lang w:eastAsia="en-GB"/>
              </w:rPr>
            </w:pPr>
            <w:r w:rsidRPr="000E4E7F">
              <w:rPr>
                <w:b/>
                <w:bCs/>
                <w:i/>
                <w:iCs/>
                <w:noProof/>
                <w:lang w:eastAsia="en-GB"/>
              </w:rPr>
              <w:t>aul</w:t>
            </w:r>
          </w:p>
          <w:p w14:paraId="56AF08F7" w14:textId="77777777" w:rsidR="00B64786" w:rsidRPr="000E4E7F" w:rsidRDefault="00B64786" w:rsidP="007913A5">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3F7DD66" w14:textId="77777777" w:rsidR="00B64786" w:rsidRPr="000E4E7F" w:rsidRDefault="00B64786" w:rsidP="007913A5">
            <w:pPr>
              <w:pStyle w:val="TAL"/>
              <w:jc w:val="center"/>
              <w:rPr>
                <w:noProof/>
                <w:lang w:eastAsia="zh-CN"/>
              </w:rPr>
            </w:pPr>
            <w:r w:rsidRPr="000E4E7F">
              <w:rPr>
                <w:noProof/>
                <w:lang w:eastAsia="zh-CN"/>
              </w:rPr>
              <w:t>-</w:t>
            </w:r>
          </w:p>
        </w:tc>
      </w:tr>
      <w:tr w:rsidR="00B64786" w:rsidRPr="000E4E7F" w14:paraId="1918316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0FFBD" w14:textId="77777777" w:rsidR="00B64786" w:rsidRPr="000E4E7F" w:rsidRDefault="00B64786" w:rsidP="007913A5">
            <w:pPr>
              <w:pStyle w:val="TAL"/>
              <w:rPr>
                <w:b/>
                <w:bCs/>
                <w:i/>
                <w:noProof/>
                <w:lang w:eastAsia="en-GB"/>
              </w:rPr>
            </w:pPr>
            <w:r w:rsidRPr="000E4E7F">
              <w:rPr>
                <w:b/>
                <w:bCs/>
                <w:i/>
                <w:noProof/>
                <w:lang w:eastAsia="en-GB"/>
              </w:rPr>
              <w:t>bandCombinationListEUTRA</w:t>
            </w:r>
          </w:p>
          <w:p w14:paraId="147FC7EF" w14:textId="77777777" w:rsidR="00B64786" w:rsidRPr="000E4E7F" w:rsidRDefault="00B64786" w:rsidP="007913A5">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525E03D"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3367C25" w14:textId="77777777" w:rsidTr="007913A5">
        <w:trPr>
          <w:cantSplit/>
        </w:trPr>
        <w:tc>
          <w:tcPr>
            <w:tcW w:w="7793" w:type="dxa"/>
            <w:gridSpan w:val="2"/>
          </w:tcPr>
          <w:p w14:paraId="502CA49F" w14:textId="77777777" w:rsidR="00B64786" w:rsidRPr="000E4E7F" w:rsidRDefault="00B64786" w:rsidP="007913A5">
            <w:pPr>
              <w:pStyle w:val="TAL"/>
              <w:rPr>
                <w:b/>
                <w:bCs/>
                <w:i/>
                <w:noProof/>
                <w:lang w:eastAsia="en-GB"/>
              </w:rPr>
            </w:pPr>
            <w:r w:rsidRPr="000E4E7F">
              <w:rPr>
                <w:b/>
                <w:bCs/>
                <w:i/>
                <w:noProof/>
                <w:lang w:eastAsia="en-GB"/>
              </w:rPr>
              <w:t>BandCombinationParameters-v1090, BandCombinationParameters-v10i0, BandCombinationParameters-v1270</w:t>
            </w:r>
          </w:p>
          <w:p w14:paraId="5BB43DEE" w14:textId="77777777" w:rsidR="00B64786" w:rsidRPr="000E4E7F" w:rsidRDefault="00B64786" w:rsidP="007913A5">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2CB8A8F5"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53C3C8B7"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4579AD" w14:textId="77777777" w:rsidR="00B64786" w:rsidRPr="000E4E7F" w:rsidRDefault="00B64786" w:rsidP="007913A5">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30599A58" w14:textId="77777777" w:rsidR="00B64786" w:rsidRPr="000E4E7F" w:rsidRDefault="00B64786" w:rsidP="007913A5">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82FA28" w14:textId="77777777" w:rsidR="00B64786" w:rsidRPr="000E4E7F" w:rsidRDefault="00B64786" w:rsidP="007913A5">
            <w:pPr>
              <w:pStyle w:val="TAL"/>
              <w:jc w:val="center"/>
              <w:rPr>
                <w:bCs/>
                <w:noProof/>
                <w:kern w:val="2"/>
                <w:lang w:eastAsia="zh-CN"/>
              </w:rPr>
            </w:pPr>
            <w:r w:rsidRPr="000E4E7F">
              <w:rPr>
                <w:bCs/>
                <w:noProof/>
                <w:kern w:val="2"/>
                <w:lang w:eastAsia="zh-CN"/>
              </w:rPr>
              <w:t>-</w:t>
            </w:r>
          </w:p>
        </w:tc>
      </w:tr>
      <w:tr w:rsidR="00B64786" w:rsidRPr="000E4E7F" w14:paraId="1C7357C7" w14:textId="77777777" w:rsidTr="007913A5">
        <w:trPr>
          <w:cantSplit/>
        </w:trPr>
        <w:tc>
          <w:tcPr>
            <w:tcW w:w="7793" w:type="dxa"/>
            <w:gridSpan w:val="2"/>
          </w:tcPr>
          <w:p w14:paraId="18F7FBCF" w14:textId="77777777" w:rsidR="00B64786" w:rsidRPr="000E4E7F" w:rsidRDefault="00B64786" w:rsidP="007913A5">
            <w:pPr>
              <w:pStyle w:val="TAL"/>
              <w:rPr>
                <w:b/>
                <w:bCs/>
                <w:i/>
                <w:noProof/>
                <w:lang w:eastAsia="en-GB"/>
              </w:rPr>
            </w:pPr>
            <w:r w:rsidRPr="000E4E7F">
              <w:rPr>
                <w:b/>
                <w:bCs/>
                <w:i/>
                <w:noProof/>
                <w:lang w:eastAsia="en-GB"/>
              </w:rPr>
              <w:t>bandEUTRA</w:t>
            </w:r>
          </w:p>
          <w:p w14:paraId="7C83FA2E" w14:textId="77777777" w:rsidR="00B64786" w:rsidRPr="000E4E7F" w:rsidRDefault="00B64786" w:rsidP="007913A5">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14:paraId="6E21A993"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4C4C5D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B2C03" w14:textId="77777777" w:rsidR="00B64786" w:rsidRPr="000E4E7F" w:rsidRDefault="00B64786" w:rsidP="007913A5">
            <w:pPr>
              <w:pStyle w:val="TAL"/>
              <w:rPr>
                <w:b/>
                <w:bCs/>
                <w:i/>
                <w:noProof/>
                <w:lang w:eastAsia="en-GB"/>
              </w:rPr>
            </w:pPr>
            <w:r w:rsidRPr="000E4E7F">
              <w:rPr>
                <w:b/>
                <w:bCs/>
                <w:i/>
                <w:noProof/>
                <w:lang w:eastAsia="en-GB"/>
              </w:rPr>
              <w:t>bandListEUTRA</w:t>
            </w:r>
          </w:p>
          <w:p w14:paraId="31D423D7" w14:textId="77777777" w:rsidR="00B64786" w:rsidRPr="000E4E7F" w:rsidRDefault="00B64786" w:rsidP="007913A5">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6FC426"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1355FB0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783E2" w14:textId="77777777" w:rsidR="00B64786" w:rsidRPr="000E4E7F" w:rsidRDefault="00B64786" w:rsidP="007913A5">
            <w:pPr>
              <w:pStyle w:val="TAL"/>
              <w:rPr>
                <w:b/>
                <w:i/>
              </w:rPr>
            </w:pPr>
            <w:r w:rsidRPr="000E4E7F">
              <w:rPr>
                <w:b/>
                <w:i/>
              </w:rPr>
              <w:t>bandParameterList-v1380</w:t>
            </w:r>
          </w:p>
          <w:p w14:paraId="4BBB2B59" w14:textId="77777777" w:rsidR="00B64786" w:rsidRPr="000E4E7F" w:rsidRDefault="00B64786" w:rsidP="007913A5">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7AE2A6"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70F6047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C3DFE" w14:textId="77777777" w:rsidR="00B64786" w:rsidRPr="000E4E7F" w:rsidRDefault="00B64786" w:rsidP="007913A5">
            <w:pPr>
              <w:pStyle w:val="TAL"/>
              <w:rPr>
                <w:b/>
                <w:bCs/>
                <w:i/>
                <w:noProof/>
                <w:lang w:eastAsia="en-GB"/>
              </w:rPr>
            </w:pPr>
            <w:r w:rsidRPr="000E4E7F">
              <w:rPr>
                <w:b/>
                <w:bCs/>
                <w:i/>
                <w:noProof/>
                <w:lang w:eastAsia="en-GB"/>
              </w:rPr>
              <w:t>bandParametersUL, bandParametersDL</w:t>
            </w:r>
          </w:p>
          <w:p w14:paraId="73331C2D" w14:textId="77777777" w:rsidR="00B64786" w:rsidRPr="000E4E7F" w:rsidRDefault="00B64786" w:rsidP="007913A5">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ACCE190"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564F41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70B93" w14:textId="77777777" w:rsidR="00B64786" w:rsidRPr="000E4E7F" w:rsidRDefault="00B64786" w:rsidP="007913A5">
            <w:pPr>
              <w:pStyle w:val="TAL"/>
              <w:rPr>
                <w:b/>
                <w:i/>
                <w:lang w:eastAsia="en-GB"/>
              </w:rPr>
            </w:pPr>
            <w:r w:rsidRPr="000E4E7F">
              <w:rPr>
                <w:b/>
                <w:bCs/>
                <w:i/>
                <w:noProof/>
                <w:lang w:eastAsia="en-GB"/>
              </w:rPr>
              <w:t>beamformed (in MIMO-CA-ParametersPerBoBCPerTM)</w:t>
            </w:r>
          </w:p>
          <w:p w14:paraId="7423CA0F" w14:textId="77777777" w:rsidR="00B64786" w:rsidRPr="000E4E7F" w:rsidRDefault="00B64786" w:rsidP="007913A5">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0BA27A"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EFFCF5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41089" w14:textId="77777777" w:rsidR="00B64786" w:rsidRPr="000E4E7F" w:rsidRDefault="00B64786" w:rsidP="007913A5">
            <w:pPr>
              <w:pStyle w:val="TAL"/>
              <w:rPr>
                <w:b/>
                <w:i/>
                <w:lang w:eastAsia="en-GB"/>
              </w:rPr>
            </w:pPr>
            <w:r w:rsidRPr="000E4E7F">
              <w:rPr>
                <w:b/>
                <w:bCs/>
                <w:i/>
                <w:noProof/>
                <w:lang w:eastAsia="en-GB"/>
              </w:rPr>
              <w:lastRenderedPageBreak/>
              <w:t>beamformed (in MIMO-UE-ParametersPerTM)</w:t>
            </w:r>
          </w:p>
          <w:p w14:paraId="0A2B21E1" w14:textId="77777777" w:rsidR="00B64786" w:rsidRPr="000E4E7F" w:rsidRDefault="00B64786" w:rsidP="007913A5">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3BF5A81" w14:textId="77777777" w:rsidR="00B64786" w:rsidRPr="000E4E7F" w:rsidRDefault="00B64786" w:rsidP="007913A5">
            <w:pPr>
              <w:pStyle w:val="TAL"/>
              <w:jc w:val="center"/>
              <w:rPr>
                <w:bCs/>
                <w:noProof/>
                <w:lang w:eastAsia="en-GB"/>
              </w:rPr>
            </w:pPr>
            <w:r w:rsidRPr="000E4E7F">
              <w:rPr>
                <w:bCs/>
                <w:noProof/>
                <w:lang w:eastAsia="en-GB"/>
              </w:rPr>
              <w:t>TBD</w:t>
            </w:r>
          </w:p>
        </w:tc>
      </w:tr>
      <w:tr w:rsidR="00B64786" w:rsidRPr="000E4E7F" w14:paraId="6160000B" w14:textId="77777777" w:rsidTr="007913A5">
        <w:trPr>
          <w:cantSplit/>
        </w:trPr>
        <w:tc>
          <w:tcPr>
            <w:tcW w:w="7793" w:type="dxa"/>
            <w:gridSpan w:val="2"/>
          </w:tcPr>
          <w:p w14:paraId="46C14911" w14:textId="77777777" w:rsidR="00B64786" w:rsidRPr="000E4E7F" w:rsidRDefault="00B64786" w:rsidP="007913A5">
            <w:pPr>
              <w:pStyle w:val="TAL"/>
              <w:rPr>
                <w:b/>
                <w:i/>
                <w:lang w:eastAsia="zh-CN"/>
              </w:rPr>
            </w:pPr>
            <w:r w:rsidRPr="000E4E7F">
              <w:rPr>
                <w:b/>
                <w:i/>
                <w:lang w:eastAsia="en-GB"/>
              </w:rPr>
              <w:t>benefitsFromInterruption</w:t>
            </w:r>
          </w:p>
          <w:p w14:paraId="001CE793" w14:textId="77777777" w:rsidR="00B64786" w:rsidRPr="000E4E7F" w:rsidRDefault="00B64786" w:rsidP="007913A5">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14:paraId="6FEC9012"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557B2BBD" w14:textId="77777777" w:rsidTr="007913A5">
        <w:trPr>
          <w:cantSplit/>
        </w:trPr>
        <w:tc>
          <w:tcPr>
            <w:tcW w:w="7793" w:type="dxa"/>
            <w:gridSpan w:val="2"/>
          </w:tcPr>
          <w:p w14:paraId="3AEE97D0" w14:textId="77777777" w:rsidR="00B64786" w:rsidRPr="000E4E7F" w:rsidRDefault="00B64786" w:rsidP="007913A5">
            <w:pPr>
              <w:pStyle w:val="TAL"/>
              <w:rPr>
                <w:b/>
                <w:i/>
              </w:rPr>
            </w:pPr>
            <w:r w:rsidRPr="000E4E7F">
              <w:rPr>
                <w:b/>
                <w:i/>
              </w:rPr>
              <w:t>bwPrefInd</w:t>
            </w:r>
          </w:p>
          <w:p w14:paraId="6E42DD07" w14:textId="77777777" w:rsidR="00B64786" w:rsidRPr="000E4E7F" w:rsidRDefault="00B64786" w:rsidP="007913A5">
            <w:pPr>
              <w:pStyle w:val="TAL"/>
              <w:rPr>
                <w:lang w:eastAsia="en-GB"/>
              </w:rPr>
            </w:pPr>
            <w:r w:rsidRPr="000E4E7F">
              <w:rPr>
                <w:lang w:eastAsia="en-GB"/>
              </w:rPr>
              <w:t>Indicates whether the UE supports maximum PDSCH/PUSCH bandwidth preference indication.</w:t>
            </w:r>
          </w:p>
        </w:tc>
        <w:tc>
          <w:tcPr>
            <w:tcW w:w="862" w:type="dxa"/>
            <w:gridSpan w:val="2"/>
          </w:tcPr>
          <w:p w14:paraId="162646EA"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017A61D" w14:textId="77777777" w:rsidTr="007913A5">
        <w:trPr>
          <w:cantSplit/>
        </w:trPr>
        <w:tc>
          <w:tcPr>
            <w:tcW w:w="7793" w:type="dxa"/>
            <w:gridSpan w:val="2"/>
          </w:tcPr>
          <w:p w14:paraId="7149DC5B" w14:textId="77777777" w:rsidR="00B64786" w:rsidRPr="000E4E7F" w:rsidRDefault="00B64786" w:rsidP="007913A5">
            <w:pPr>
              <w:pStyle w:val="TAL"/>
              <w:rPr>
                <w:b/>
                <w:bCs/>
                <w:i/>
                <w:noProof/>
                <w:lang w:eastAsia="en-GB"/>
              </w:rPr>
            </w:pPr>
            <w:r w:rsidRPr="000E4E7F">
              <w:rPr>
                <w:b/>
                <w:bCs/>
                <w:i/>
                <w:noProof/>
                <w:lang w:eastAsia="en-GB"/>
              </w:rPr>
              <w:t>ca-BandwidthClass</w:t>
            </w:r>
          </w:p>
          <w:p w14:paraId="39978213" w14:textId="77777777" w:rsidR="00B64786" w:rsidRPr="000E4E7F" w:rsidRDefault="00B64786" w:rsidP="007913A5">
            <w:pPr>
              <w:pStyle w:val="TAL"/>
              <w:rPr>
                <w:iCs/>
                <w:noProof/>
                <w:kern w:val="2"/>
                <w:lang w:eastAsia="zh-CN"/>
              </w:rPr>
            </w:pPr>
            <w:r w:rsidRPr="000E4E7F">
              <w:rPr>
                <w:iCs/>
                <w:noProof/>
                <w:lang w:eastAsia="en-GB"/>
              </w:rPr>
              <w:t>The CA bandwidth class supported by the UE as defined in TS 36.101 [42], Table 5.6A-1.</w:t>
            </w:r>
          </w:p>
          <w:p w14:paraId="0465E5DA" w14:textId="77777777" w:rsidR="00B64786" w:rsidRPr="000E4E7F" w:rsidRDefault="00B64786" w:rsidP="007913A5">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542F9298"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15627898" w14:textId="77777777" w:rsidTr="007913A5">
        <w:trPr>
          <w:cantSplit/>
        </w:trPr>
        <w:tc>
          <w:tcPr>
            <w:tcW w:w="7808" w:type="dxa"/>
            <w:gridSpan w:val="3"/>
            <w:tcBorders>
              <w:bottom w:val="single" w:sz="4" w:space="0" w:color="808080"/>
            </w:tcBorders>
          </w:tcPr>
          <w:p w14:paraId="664C78A8" w14:textId="77777777" w:rsidR="00B64786" w:rsidRPr="000E4E7F" w:rsidRDefault="00B64786" w:rsidP="007913A5">
            <w:pPr>
              <w:pStyle w:val="TAL"/>
              <w:rPr>
                <w:b/>
                <w:bCs/>
                <w:i/>
                <w:noProof/>
                <w:lang w:eastAsia="en-GB"/>
              </w:rPr>
            </w:pPr>
            <w:r w:rsidRPr="000E4E7F">
              <w:rPr>
                <w:b/>
                <w:bCs/>
                <w:i/>
                <w:noProof/>
                <w:lang w:eastAsia="en-GB"/>
              </w:rPr>
              <w:t>ca-IdleModeMeasurements</w:t>
            </w:r>
          </w:p>
          <w:p w14:paraId="1EBDA1DF" w14:textId="77777777" w:rsidR="00B64786" w:rsidRPr="000E4E7F" w:rsidRDefault="00B64786" w:rsidP="007913A5">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6BF79D82"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9D21268" w14:textId="77777777" w:rsidTr="007913A5">
        <w:trPr>
          <w:cantSplit/>
        </w:trPr>
        <w:tc>
          <w:tcPr>
            <w:tcW w:w="7808" w:type="dxa"/>
            <w:gridSpan w:val="3"/>
            <w:tcBorders>
              <w:bottom w:val="single" w:sz="4" w:space="0" w:color="808080"/>
            </w:tcBorders>
          </w:tcPr>
          <w:p w14:paraId="7DB91623" w14:textId="77777777" w:rsidR="00B64786" w:rsidRPr="000E4E7F" w:rsidRDefault="00B64786" w:rsidP="007913A5">
            <w:pPr>
              <w:pStyle w:val="TAL"/>
              <w:rPr>
                <w:b/>
                <w:bCs/>
                <w:i/>
                <w:noProof/>
                <w:lang w:eastAsia="en-GB"/>
              </w:rPr>
            </w:pPr>
            <w:r w:rsidRPr="000E4E7F">
              <w:rPr>
                <w:b/>
                <w:bCs/>
                <w:i/>
                <w:noProof/>
                <w:lang w:eastAsia="en-GB"/>
              </w:rPr>
              <w:t>ca-IdleModeValidityArea</w:t>
            </w:r>
          </w:p>
          <w:p w14:paraId="40934263" w14:textId="77777777" w:rsidR="00B64786" w:rsidRPr="000E4E7F" w:rsidRDefault="00B64786" w:rsidP="007913A5">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6C66AB9A"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254D56E1" w14:textId="77777777" w:rsidTr="007913A5">
        <w:trPr>
          <w:cantSplit/>
        </w:trPr>
        <w:tc>
          <w:tcPr>
            <w:tcW w:w="7793" w:type="dxa"/>
            <w:gridSpan w:val="2"/>
          </w:tcPr>
          <w:p w14:paraId="4B18E324" w14:textId="77777777" w:rsidR="00B64786" w:rsidRPr="000E4E7F" w:rsidRDefault="00B64786" w:rsidP="007913A5">
            <w:pPr>
              <w:pStyle w:val="TAL"/>
              <w:rPr>
                <w:b/>
                <w:bCs/>
                <w:i/>
                <w:noProof/>
                <w:lang w:eastAsia="en-GB"/>
              </w:rPr>
            </w:pPr>
            <w:r w:rsidRPr="000E4E7F">
              <w:rPr>
                <w:b/>
                <w:bCs/>
                <w:i/>
                <w:noProof/>
                <w:lang w:eastAsia="en-GB"/>
              </w:rPr>
              <w:t>cch-IM-RefRecTypeA-OneRX-Port</w:t>
            </w:r>
          </w:p>
          <w:p w14:paraId="14CEC13C" w14:textId="77777777" w:rsidR="00B64786" w:rsidRPr="000E4E7F" w:rsidRDefault="00B64786" w:rsidP="007913A5">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5AD7D683" w14:textId="77777777" w:rsidR="00B64786" w:rsidRPr="000E4E7F" w:rsidRDefault="00B64786" w:rsidP="007913A5">
            <w:pPr>
              <w:pStyle w:val="TAL"/>
              <w:jc w:val="center"/>
              <w:rPr>
                <w:bCs/>
                <w:noProof/>
                <w:lang w:eastAsia="en-GB"/>
              </w:rPr>
            </w:pPr>
            <w:r w:rsidRPr="000E4E7F">
              <w:rPr>
                <w:bCs/>
                <w:noProof/>
                <w:lang w:eastAsia="zh-CN"/>
              </w:rPr>
              <w:t>-</w:t>
            </w:r>
          </w:p>
        </w:tc>
      </w:tr>
      <w:tr w:rsidR="00B64786" w:rsidRPr="000E4E7F" w14:paraId="6E514A73" w14:textId="77777777" w:rsidTr="007913A5">
        <w:trPr>
          <w:cantSplit/>
        </w:trPr>
        <w:tc>
          <w:tcPr>
            <w:tcW w:w="7793" w:type="dxa"/>
            <w:gridSpan w:val="2"/>
          </w:tcPr>
          <w:p w14:paraId="230AAFCF" w14:textId="77777777" w:rsidR="00B64786" w:rsidRPr="000E4E7F" w:rsidRDefault="00B64786" w:rsidP="007913A5">
            <w:pPr>
              <w:pStyle w:val="TAL"/>
              <w:rPr>
                <w:b/>
                <w:bCs/>
                <w:i/>
                <w:noProof/>
                <w:lang w:eastAsia="en-GB"/>
              </w:rPr>
            </w:pPr>
            <w:r w:rsidRPr="000E4E7F">
              <w:rPr>
                <w:b/>
                <w:bCs/>
                <w:i/>
                <w:noProof/>
                <w:lang w:eastAsia="en-GB"/>
              </w:rPr>
              <w:t>cch-InterfMitigation-RefRecTypeA, cch-InterfMitigation-RefRecTypeB, cch-InterfMitigation-MaxNumCCs</w:t>
            </w:r>
          </w:p>
          <w:p w14:paraId="6C076945" w14:textId="77777777" w:rsidR="00B64786" w:rsidRPr="000E4E7F" w:rsidRDefault="00B64786" w:rsidP="007913A5">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735E6A6F" w14:textId="77777777" w:rsidR="00B64786" w:rsidRPr="000E4E7F" w:rsidRDefault="00B64786" w:rsidP="007913A5">
            <w:pPr>
              <w:pStyle w:val="TAL"/>
              <w:rPr>
                <w:bCs/>
                <w:noProof/>
                <w:lang w:eastAsia="en-GB"/>
              </w:rPr>
            </w:pPr>
          </w:p>
          <w:p w14:paraId="08261399" w14:textId="77777777" w:rsidR="00B64786" w:rsidRPr="000E4E7F" w:rsidRDefault="00B64786" w:rsidP="007913A5">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37CA7E05" w14:textId="77777777" w:rsidR="00B64786" w:rsidRPr="000E4E7F" w:rsidRDefault="00B64786" w:rsidP="007913A5">
            <w:pPr>
              <w:pStyle w:val="TAL"/>
              <w:jc w:val="center"/>
              <w:rPr>
                <w:bCs/>
                <w:noProof/>
                <w:lang w:eastAsia="en-GB"/>
              </w:rPr>
            </w:pPr>
            <w:r w:rsidRPr="000E4E7F">
              <w:rPr>
                <w:bCs/>
                <w:noProof/>
                <w:lang w:eastAsia="zh-CN"/>
              </w:rPr>
              <w:t>-</w:t>
            </w:r>
          </w:p>
        </w:tc>
      </w:tr>
      <w:tr w:rsidR="00B64786" w:rsidRPr="000E4E7F" w14:paraId="11B85352" w14:textId="77777777" w:rsidTr="007913A5">
        <w:trPr>
          <w:cantSplit/>
        </w:trPr>
        <w:tc>
          <w:tcPr>
            <w:tcW w:w="7793" w:type="dxa"/>
            <w:gridSpan w:val="2"/>
          </w:tcPr>
          <w:p w14:paraId="3FA2064D" w14:textId="77777777" w:rsidR="00B64786" w:rsidRPr="000E4E7F" w:rsidRDefault="00B64786" w:rsidP="007913A5">
            <w:pPr>
              <w:pStyle w:val="TAL"/>
              <w:rPr>
                <w:b/>
                <w:bCs/>
                <w:i/>
                <w:noProof/>
                <w:lang w:eastAsia="en-GB"/>
              </w:rPr>
            </w:pPr>
            <w:r w:rsidRPr="000E4E7F">
              <w:rPr>
                <w:b/>
                <w:bCs/>
                <w:i/>
                <w:noProof/>
                <w:lang w:eastAsia="en-GB"/>
              </w:rPr>
              <w:t>cdma2000-NW-Sharing</w:t>
            </w:r>
          </w:p>
          <w:p w14:paraId="45D8A0CC" w14:textId="77777777" w:rsidR="00B64786" w:rsidRPr="000E4E7F" w:rsidRDefault="00B64786" w:rsidP="007913A5">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229D905F"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1DB86474" w14:textId="77777777" w:rsidTr="007913A5">
        <w:trPr>
          <w:cantSplit/>
        </w:trPr>
        <w:tc>
          <w:tcPr>
            <w:tcW w:w="7793" w:type="dxa"/>
            <w:gridSpan w:val="2"/>
          </w:tcPr>
          <w:p w14:paraId="67613D37" w14:textId="77777777" w:rsidR="00B64786" w:rsidRPr="000E4E7F" w:rsidRDefault="00B64786" w:rsidP="007913A5">
            <w:pPr>
              <w:pStyle w:val="TAL"/>
              <w:rPr>
                <w:b/>
                <w:bCs/>
                <w:i/>
                <w:noProof/>
                <w:lang w:eastAsia="en-GB"/>
              </w:rPr>
            </w:pPr>
            <w:r w:rsidRPr="000E4E7F">
              <w:rPr>
                <w:b/>
                <w:bCs/>
                <w:i/>
                <w:noProof/>
                <w:lang w:eastAsia="en-GB"/>
              </w:rPr>
              <w:t>ce-ClosedLoopTxAntennaSelection</w:t>
            </w:r>
          </w:p>
          <w:p w14:paraId="18764B50" w14:textId="77777777" w:rsidR="00B64786" w:rsidRPr="000E4E7F" w:rsidRDefault="00B64786" w:rsidP="007913A5">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0D33F7DC"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787D1260" w14:textId="77777777" w:rsidTr="007913A5">
        <w:tc>
          <w:tcPr>
            <w:tcW w:w="7793" w:type="dxa"/>
            <w:gridSpan w:val="2"/>
            <w:tcBorders>
              <w:top w:val="single" w:sz="4" w:space="0" w:color="808080"/>
              <w:left w:val="single" w:sz="4" w:space="0" w:color="808080"/>
              <w:bottom w:val="single" w:sz="4" w:space="0" w:color="808080"/>
              <w:right w:val="single" w:sz="4" w:space="0" w:color="808080"/>
            </w:tcBorders>
          </w:tcPr>
          <w:p w14:paraId="45F26C17" w14:textId="77777777" w:rsidR="00B64786" w:rsidRPr="000E4E7F" w:rsidRDefault="00B64786" w:rsidP="007913A5">
            <w:pPr>
              <w:pStyle w:val="TAL"/>
              <w:rPr>
                <w:b/>
                <w:i/>
                <w:lang w:eastAsia="zh-CN"/>
              </w:rPr>
            </w:pPr>
            <w:r w:rsidRPr="000E4E7F">
              <w:rPr>
                <w:b/>
                <w:i/>
                <w:lang w:eastAsia="zh-CN"/>
              </w:rPr>
              <w:t>ce-CQI-AlternativeTable</w:t>
            </w:r>
          </w:p>
          <w:p w14:paraId="00297FCF" w14:textId="77777777" w:rsidR="00B64786" w:rsidRPr="000E4E7F" w:rsidRDefault="00B64786" w:rsidP="007913A5">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318C652"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28AEEAA2"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36EC40" w14:textId="77777777" w:rsidR="00B64786" w:rsidRPr="000E4E7F" w:rsidRDefault="00B64786" w:rsidP="007913A5">
            <w:pPr>
              <w:pStyle w:val="TAL"/>
              <w:rPr>
                <w:b/>
                <w:i/>
                <w:lang w:eastAsia="en-GB"/>
              </w:rPr>
            </w:pPr>
            <w:r w:rsidRPr="000E4E7F">
              <w:rPr>
                <w:b/>
                <w:i/>
                <w:lang w:eastAsia="en-GB"/>
              </w:rPr>
              <w:t>ce-CRS-ChannelEstMPDCCH</w:t>
            </w:r>
          </w:p>
          <w:p w14:paraId="63124B5C" w14:textId="77777777" w:rsidR="00B64786" w:rsidRPr="000E4E7F" w:rsidRDefault="00B64786" w:rsidP="007913A5">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E1E8DB"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354A0CC"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6C10DB" w14:textId="77777777" w:rsidR="00B64786" w:rsidRPr="000E4E7F" w:rsidRDefault="00B64786" w:rsidP="007913A5">
            <w:pPr>
              <w:pStyle w:val="TAL"/>
              <w:rPr>
                <w:b/>
                <w:bCs/>
                <w:i/>
                <w:noProof/>
                <w:lang w:eastAsia="en-GB"/>
              </w:rPr>
            </w:pPr>
            <w:r w:rsidRPr="000E4E7F">
              <w:rPr>
                <w:b/>
                <w:bCs/>
                <w:i/>
                <w:noProof/>
                <w:lang w:eastAsia="en-GB"/>
              </w:rPr>
              <w:t>ce-CRS-IntfMitig</w:t>
            </w:r>
          </w:p>
          <w:p w14:paraId="21CF90C1" w14:textId="77777777" w:rsidR="00B64786" w:rsidRPr="000E4E7F" w:rsidRDefault="00B64786" w:rsidP="007913A5">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2F104DF"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770E139" w14:textId="77777777" w:rsidTr="007913A5">
        <w:trPr>
          <w:cantSplit/>
        </w:trPr>
        <w:tc>
          <w:tcPr>
            <w:tcW w:w="7793" w:type="dxa"/>
            <w:gridSpan w:val="2"/>
          </w:tcPr>
          <w:p w14:paraId="40A99E62" w14:textId="77777777" w:rsidR="00B64786" w:rsidRPr="000E4E7F" w:rsidRDefault="00B64786" w:rsidP="007913A5">
            <w:pPr>
              <w:pStyle w:val="TAL"/>
              <w:rPr>
                <w:b/>
                <w:bCs/>
                <w:i/>
                <w:noProof/>
                <w:lang w:eastAsia="en-GB"/>
              </w:rPr>
            </w:pPr>
            <w:r w:rsidRPr="000E4E7F">
              <w:rPr>
                <w:b/>
                <w:bCs/>
                <w:i/>
                <w:noProof/>
                <w:lang w:eastAsia="en-GB"/>
              </w:rPr>
              <w:t>ce-HARQ-AckBundling</w:t>
            </w:r>
          </w:p>
          <w:p w14:paraId="462DDB23" w14:textId="77777777" w:rsidR="00B64786" w:rsidRPr="000E4E7F" w:rsidRDefault="00B64786" w:rsidP="007913A5">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683C96C5"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6DDF3A50" w14:textId="77777777" w:rsidTr="007913A5">
        <w:trPr>
          <w:cantSplit/>
        </w:trPr>
        <w:tc>
          <w:tcPr>
            <w:tcW w:w="7793" w:type="dxa"/>
            <w:gridSpan w:val="2"/>
          </w:tcPr>
          <w:p w14:paraId="407D49DC" w14:textId="77777777" w:rsidR="00B64786" w:rsidRPr="000E4E7F" w:rsidRDefault="00B64786" w:rsidP="007913A5">
            <w:pPr>
              <w:pStyle w:val="TAL"/>
              <w:rPr>
                <w:b/>
                <w:bCs/>
                <w:i/>
                <w:noProof/>
                <w:lang w:eastAsia="en-GB"/>
              </w:rPr>
            </w:pPr>
            <w:r w:rsidRPr="000E4E7F">
              <w:rPr>
                <w:b/>
                <w:bCs/>
                <w:i/>
                <w:noProof/>
                <w:lang w:eastAsia="en-GB"/>
              </w:rPr>
              <w:lastRenderedPageBreak/>
              <w:t>ce-ModeA, ce-ModeB</w:t>
            </w:r>
          </w:p>
          <w:p w14:paraId="21874408" w14:textId="77777777" w:rsidR="00B64786" w:rsidRPr="000E4E7F" w:rsidRDefault="00B64786" w:rsidP="007913A5">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5D49A8D7"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A211E9C"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CCF2B8" w14:textId="77777777" w:rsidR="00B64786" w:rsidRPr="000E4E7F" w:rsidRDefault="00B64786" w:rsidP="007913A5">
            <w:pPr>
              <w:pStyle w:val="TAL"/>
              <w:rPr>
                <w:b/>
                <w:bCs/>
                <w:i/>
                <w:noProof/>
                <w:lang w:eastAsia="en-GB"/>
              </w:rPr>
            </w:pPr>
            <w:r w:rsidRPr="000E4E7F">
              <w:rPr>
                <w:b/>
                <w:bCs/>
                <w:i/>
                <w:noProof/>
                <w:lang w:eastAsia="en-GB"/>
              </w:rPr>
              <w:t>ce-ModeA-CSI-RS-Feedback</w:t>
            </w:r>
          </w:p>
          <w:p w14:paraId="7C8846CB" w14:textId="77777777" w:rsidR="00B64786" w:rsidRPr="000E4E7F" w:rsidRDefault="00B64786" w:rsidP="007913A5">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310E4AB"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88F3D54"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9FF9C6" w14:textId="77777777" w:rsidR="00B64786" w:rsidRPr="000E4E7F" w:rsidRDefault="00B64786" w:rsidP="007913A5">
            <w:pPr>
              <w:pStyle w:val="TAL"/>
              <w:rPr>
                <w:b/>
                <w:i/>
                <w:lang w:eastAsia="en-GB"/>
              </w:rPr>
            </w:pPr>
            <w:r w:rsidRPr="000E4E7F">
              <w:rPr>
                <w:b/>
                <w:i/>
                <w:lang w:eastAsia="en-GB"/>
              </w:rPr>
              <w:t>ce-ModeA-ETWS-CMAS-RxInConn, ce-ModeB-ETWS-CMAS-RxInConn</w:t>
            </w:r>
          </w:p>
          <w:p w14:paraId="1B3DF620" w14:textId="77777777" w:rsidR="00B64786" w:rsidRPr="000E4E7F" w:rsidRDefault="00B64786" w:rsidP="007913A5">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317F142"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81CA955"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309CE0" w14:textId="77777777" w:rsidR="00B64786" w:rsidRPr="000E4E7F" w:rsidRDefault="00B64786" w:rsidP="007913A5">
            <w:pPr>
              <w:pStyle w:val="TAL"/>
              <w:rPr>
                <w:b/>
                <w:i/>
                <w:lang w:eastAsia="en-GB"/>
              </w:rPr>
            </w:pPr>
            <w:r w:rsidRPr="000E4E7F">
              <w:rPr>
                <w:b/>
                <w:i/>
                <w:lang w:eastAsia="en-GB"/>
              </w:rPr>
              <w:t>ce-ModeA-PDSCH-MultiTB, ce-ModeB-PDSCH-MultiTB,</w:t>
            </w:r>
          </w:p>
          <w:p w14:paraId="65FF23A6" w14:textId="77777777" w:rsidR="00B64786" w:rsidRPr="000E4E7F" w:rsidRDefault="00B64786" w:rsidP="007913A5">
            <w:pPr>
              <w:pStyle w:val="TAL"/>
              <w:rPr>
                <w:b/>
                <w:i/>
                <w:lang w:eastAsia="en-GB"/>
              </w:rPr>
            </w:pPr>
            <w:r w:rsidRPr="000E4E7F">
              <w:rPr>
                <w:b/>
                <w:i/>
                <w:lang w:eastAsia="en-GB"/>
              </w:rPr>
              <w:t>ce-ModeA-PUSCH-MultiTB, ce-ModeB-PUSCH-MultiTB</w:t>
            </w:r>
          </w:p>
          <w:p w14:paraId="08079530" w14:textId="77777777" w:rsidR="00B64786" w:rsidRPr="000E4E7F" w:rsidRDefault="00B64786" w:rsidP="007913A5">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5F30BE9"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4FA78E9" w14:textId="77777777" w:rsidTr="007913A5">
        <w:trPr>
          <w:cantSplit/>
        </w:trPr>
        <w:tc>
          <w:tcPr>
            <w:tcW w:w="7793" w:type="dxa"/>
            <w:gridSpan w:val="2"/>
          </w:tcPr>
          <w:p w14:paraId="7E990ADA" w14:textId="77777777" w:rsidR="00B64786" w:rsidRPr="000E4E7F" w:rsidRDefault="00B64786" w:rsidP="007913A5">
            <w:pPr>
              <w:pStyle w:val="TAL"/>
              <w:rPr>
                <w:b/>
                <w:bCs/>
                <w:i/>
                <w:noProof/>
                <w:lang w:eastAsia="en-GB"/>
              </w:rPr>
            </w:pPr>
            <w:r w:rsidRPr="000E4E7F">
              <w:rPr>
                <w:b/>
                <w:bCs/>
                <w:i/>
                <w:noProof/>
                <w:lang w:eastAsia="en-GB"/>
              </w:rPr>
              <w:t>ceMeasurements</w:t>
            </w:r>
          </w:p>
          <w:p w14:paraId="50423977" w14:textId="77777777" w:rsidR="00B64786" w:rsidRPr="000E4E7F" w:rsidRDefault="00B64786" w:rsidP="007913A5">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17A37634"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24A7AEB" w14:textId="77777777" w:rsidTr="007913A5">
        <w:trPr>
          <w:cantSplit/>
        </w:trPr>
        <w:tc>
          <w:tcPr>
            <w:tcW w:w="7808" w:type="dxa"/>
            <w:gridSpan w:val="3"/>
          </w:tcPr>
          <w:p w14:paraId="47FD828C" w14:textId="77777777" w:rsidR="00B64786" w:rsidRPr="000E4E7F" w:rsidRDefault="00B64786" w:rsidP="007913A5">
            <w:pPr>
              <w:pStyle w:val="TAL"/>
              <w:rPr>
                <w:b/>
                <w:bCs/>
                <w:i/>
                <w:noProof/>
                <w:lang w:eastAsia="en-GB"/>
              </w:rPr>
            </w:pPr>
            <w:r w:rsidRPr="000E4E7F">
              <w:rPr>
                <w:b/>
                <w:bCs/>
                <w:i/>
                <w:noProof/>
                <w:lang w:eastAsia="en-GB"/>
              </w:rPr>
              <w:t>ce-PDSCH-64QAM</w:t>
            </w:r>
          </w:p>
          <w:p w14:paraId="63861118" w14:textId="77777777" w:rsidR="00B64786" w:rsidRPr="000E4E7F" w:rsidRDefault="00B64786" w:rsidP="007913A5">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294AB690"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3734A6AC" w14:textId="77777777" w:rsidTr="007913A5">
        <w:tc>
          <w:tcPr>
            <w:tcW w:w="7793" w:type="dxa"/>
            <w:gridSpan w:val="2"/>
            <w:tcBorders>
              <w:top w:val="single" w:sz="4" w:space="0" w:color="808080"/>
              <w:left w:val="single" w:sz="4" w:space="0" w:color="808080"/>
              <w:bottom w:val="single" w:sz="4" w:space="0" w:color="808080"/>
              <w:right w:val="single" w:sz="4" w:space="0" w:color="808080"/>
            </w:tcBorders>
          </w:tcPr>
          <w:p w14:paraId="6E5A6395" w14:textId="77777777" w:rsidR="00B64786" w:rsidRPr="000E4E7F" w:rsidRDefault="00B64786" w:rsidP="007913A5">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14:paraId="1CAB3FA5" w14:textId="77777777" w:rsidR="00B64786" w:rsidRPr="000E4E7F" w:rsidRDefault="00B64786" w:rsidP="007913A5">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14:paraId="70B561CC" w14:textId="77777777" w:rsidR="00B64786" w:rsidRPr="000E4E7F" w:rsidRDefault="00B64786" w:rsidP="007913A5">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975CC89"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25D7B536" w14:textId="77777777" w:rsidTr="007913A5">
        <w:trPr>
          <w:cantSplit/>
        </w:trPr>
        <w:tc>
          <w:tcPr>
            <w:tcW w:w="7793" w:type="dxa"/>
            <w:gridSpan w:val="2"/>
          </w:tcPr>
          <w:p w14:paraId="79EAD48B" w14:textId="77777777" w:rsidR="00B64786" w:rsidRPr="000E4E7F" w:rsidRDefault="00B64786" w:rsidP="007913A5">
            <w:pPr>
              <w:pStyle w:val="TAL"/>
              <w:rPr>
                <w:b/>
                <w:bCs/>
                <w:i/>
                <w:noProof/>
                <w:lang w:eastAsia="en-GB"/>
              </w:rPr>
            </w:pPr>
            <w:r w:rsidRPr="000E4E7F">
              <w:rPr>
                <w:b/>
                <w:bCs/>
                <w:i/>
                <w:noProof/>
                <w:lang w:eastAsia="en-GB"/>
              </w:rPr>
              <w:t>ce-PDSCH-PUSCH-Enhancement</w:t>
            </w:r>
          </w:p>
          <w:p w14:paraId="40E8E450" w14:textId="77777777" w:rsidR="00B64786" w:rsidRPr="000E4E7F" w:rsidDel="00EF05C9" w:rsidRDefault="00B64786" w:rsidP="007913A5">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418BA8CE"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01FD7F7C" w14:textId="77777777" w:rsidTr="007913A5">
        <w:trPr>
          <w:cantSplit/>
        </w:trPr>
        <w:tc>
          <w:tcPr>
            <w:tcW w:w="7793" w:type="dxa"/>
            <w:gridSpan w:val="2"/>
          </w:tcPr>
          <w:p w14:paraId="5F4FB24E" w14:textId="77777777" w:rsidR="00B64786" w:rsidRPr="000E4E7F" w:rsidRDefault="00B64786" w:rsidP="007913A5">
            <w:pPr>
              <w:pStyle w:val="TAL"/>
              <w:rPr>
                <w:b/>
                <w:bCs/>
                <w:i/>
                <w:noProof/>
                <w:lang w:eastAsia="en-GB"/>
              </w:rPr>
            </w:pPr>
            <w:r w:rsidRPr="000E4E7F">
              <w:rPr>
                <w:b/>
                <w:bCs/>
                <w:i/>
                <w:noProof/>
                <w:lang w:eastAsia="en-GB"/>
              </w:rPr>
              <w:t>ce-PDSCH-PUSCH-MaxBandwidth</w:t>
            </w:r>
          </w:p>
          <w:p w14:paraId="0F784470" w14:textId="77777777" w:rsidR="00B64786" w:rsidRPr="000E4E7F" w:rsidRDefault="00B64786" w:rsidP="007913A5">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MHz.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3E637F5"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2861EA54" w14:textId="77777777" w:rsidTr="007913A5">
        <w:trPr>
          <w:cantSplit/>
        </w:trPr>
        <w:tc>
          <w:tcPr>
            <w:tcW w:w="7793" w:type="dxa"/>
            <w:gridSpan w:val="2"/>
          </w:tcPr>
          <w:p w14:paraId="7510647A" w14:textId="77777777" w:rsidR="00B64786" w:rsidRPr="000E4E7F" w:rsidRDefault="00B64786" w:rsidP="007913A5">
            <w:pPr>
              <w:pStyle w:val="TAL"/>
              <w:rPr>
                <w:b/>
                <w:bCs/>
                <w:i/>
                <w:noProof/>
                <w:lang w:eastAsia="en-GB"/>
              </w:rPr>
            </w:pPr>
            <w:r w:rsidRPr="000E4E7F">
              <w:rPr>
                <w:b/>
                <w:bCs/>
                <w:i/>
                <w:noProof/>
                <w:lang w:eastAsia="en-GB"/>
              </w:rPr>
              <w:t>ce-PDSCH-TenProcesses</w:t>
            </w:r>
          </w:p>
          <w:p w14:paraId="10EB9184" w14:textId="77777777" w:rsidR="00B64786" w:rsidRPr="000E4E7F" w:rsidRDefault="00B64786" w:rsidP="007913A5">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383A1C71"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49BE59CF" w14:textId="77777777" w:rsidTr="007913A5">
        <w:trPr>
          <w:cantSplit/>
        </w:trPr>
        <w:tc>
          <w:tcPr>
            <w:tcW w:w="7793" w:type="dxa"/>
            <w:gridSpan w:val="2"/>
          </w:tcPr>
          <w:p w14:paraId="4F6752BC" w14:textId="77777777" w:rsidR="00B64786" w:rsidRPr="000E4E7F" w:rsidRDefault="00B64786" w:rsidP="007913A5">
            <w:pPr>
              <w:pStyle w:val="TAL"/>
              <w:rPr>
                <w:b/>
                <w:bCs/>
                <w:i/>
                <w:noProof/>
                <w:lang w:eastAsia="en-GB"/>
              </w:rPr>
            </w:pPr>
            <w:r w:rsidRPr="000E4E7F">
              <w:rPr>
                <w:b/>
                <w:bCs/>
                <w:i/>
                <w:noProof/>
                <w:lang w:eastAsia="en-GB"/>
              </w:rPr>
              <w:t>ce-PUCCH-Enhancement</w:t>
            </w:r>
          </w:p>
          <w:p w14:paraId="49DDD54E" w14:textId="77777777" w:rsidR="00B64786" w:rsidRPr="000E4E7F" w:rsidRDefault="00B64786" w:rsidP="007913A5">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5E4CF776"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4E5F9652" w14:textId="77777777" w:rsidTr="007913A5">
        <w:trPr>
          <w:cantSplit/>
        </w:trPr>
        <w:tc>
          <w:tcPr>
            <w:tcW w:w="7793" w:type="dxa"/>
            <w:gridSpan w:val="2"/>
          </w:tcPr>
          <w:p w14:paraId="26884247" w14:textId="77777777" w:rsidR="00B64786" w:rsidRPr="000E4E7F" w:rsidRDefault="00B64786" w:rsidP="007913A5">
            <w:pPr>
              <w:pStyle w:val="TAL"/>
              <w:rPr>
                <w:b/>
                <w:bCs/>
                <w:i/>
                <w:noProof/>
                <w:lang w:eastAsia="en-GB"/>
              </w:rPr>
            </w:pPr>
            <w:r w:rsidRPr="000E4E7F">
              <w:rPr>
                <w:b/>
                <w:bCs/>
                <w:i/>
                <w:noProof/>
                <w:lang w:eastAsia="en-GB"/>
              </w:rPr>
              <w:t>ce-PUSCH-NB-MaxTBS</w:t>
            </w:r>
          </w:p>
          <w:p w14:paraId="54635CBB" w14:textId="77777777" w:rsidR="00B64786" w:rsidRPr="000E4E7F" w:rsidRDefault="00B64786" w:rsidP="007913A5">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02E961F5"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1E3EDC0D"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416A8F9" w14:textId="77777777" w:rsidR="00B64786" w:rsidRPr="000E4E7F" w:rsidRDefault="00B64786" w:rsidP="007913A5">
            <w:pPr>
              <w:pStyle w:val="TAL"/>
              <w:rPr>
                <w:b/>
                <w:bCs/>
                <w:i/>
                <w:noProof/>
                <w:lang w:eastAsia="en-GB"/>
              </w:rPr>
            </w:pPr>
            <w:r w:rsidRPr="000E4E7F">
              <w:rPr>
                <w:b/>
                <w:bCs/>
                <w:i/>
                <w:noProof/>
                <w:lang w:eastAsia="en-GB"/>
              </w:rPr>
              <w:t>ce-PUSCH-SubPRB-Allocation</w:t>
            </w:r>
          </w:p>
          <w:p w14:paraId="345D397D" w14:textId="77777777" w:rsidR="00B64786" w:rsidRPr="000E4E7F" w:rsidRDefault="00B64786" w:rsidP="007913A5">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77352DD"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5E5B10C6" w14:textId="77777777" w:rsidTr="007913A5">
        <w:trPr>
          <w:cantSplit/>
        </w:trPr>
        <w:tc>
          <w:tcPr>
            <w:tcW w:w="7793" w:type="dxa"/>
            <w:gridSpan w:val="2"/>
          </w:tcPr>
          <w:p w14:paraId="6C8CAA9F" w14:textId="77777777" w:rsidR="00B64786" w:rsidRPr="000E4E7F" w:rsidRDefault="00B64786" w:rsidP="007913A5">
            <w:pPr>
              <w:pStyle w:val="TAL"/>
              <w:rPr>
                <w:b/>
                <w:bCs/>
                <w:i/>
                <w:noProof/>
                <w:lang w:eastAsia="en-GB"/>
              </w:rPr>
            </w:pPr>
            <w:r w:rsidRPr="000E4E7F">
              <w:rPr>
                <w:b/>
                <w:bCs/>
                <w:i/>
                <w:noProof/>
                <w:lang w:eastAsia="en-GB"/>
              </w:rPr>
              <w:t>ce-RetuningSymbols</w:t>
            </w:r>
          </w:p>
          <w:p w14:paraId="6B7A9609" w14:textId="77777777" w:rsidR="00B64786" w:rsidRPr="000E4E7F" w:rsidRDefault="00B64786" w:rsidP="007913A5">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58DAD646"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03ACF4E5"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69F517F" w14:textId="77777777" w:rsidR="00B64786" w:rsidRPr="000E4E7F" w:rsidRDefault="00B64786" w:rsidP="007913A5">
            <w:pPr>
              <w:pStyle w:val="TAL"/>
              <w:rPr>
                <w:b/>
                <w:i/>
                <w:lang w:eastAsia="en-GB"/>
              </w:rPr>
            </w:pPr>
            <w:r w:rsidRPr="000E4E7F">
              <w:rPr>
                <w:b/>
                <w:i/>
                <w:lang w:eastAsia="en-GB"/>
              </w:rPr>
              <w:t>ce-RRC-INACTIVE</w:t>
            </w:r>
          </w:p>
          <w:p w14:paraId="09065F9D" w14:textId="77777777" w:rsidR="00B64786" w:rsidRPr="000E4E7F" w:rsidRDefault="00B64786" w:rsidP="007913A5">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548EC1C8"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297C80F3"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3BA380" w14:textId="77777777" w:rsidR="00B64786" w:rsidRPr="000E4E7F" w:rsidRDefault="00B64786" w:rsidP="007913A5">
            <w:pPr>
              <w:pStyle w:val="TAL"/>
              <w:rPr>
                <w:b/>
                <w:i/>
                <w:lang w:eastAsia="en-GB"/>
              </w:rPr>
            </w:pPr>
            <w:r w:rsidRPr="000E4E7F">
              <w:rPr>
                <w:b/>
                <w:i/>
                <w:lang w:eastAsia="en-GB"/>
              </w:rPr>
              <w:t>ce-RxInLTE-ControlRegion</w:t>
            </w:r>
          </w:p>
          <w:p w14:paraId="13FC22B8" w14:textId="77777777" w:rsidR="00B64786" w:rsidRPr="000E4E7F" w:rsidRDefault="00B64786" w:rsidP="007913A5">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CCAFAE"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26282CBE" w14:textId="77777777" w:rsidTr="007913A5">
        <w:trPr>
          <w:cantSplit/>
        </w:trPr>
        <w:tc>
          <w:tcPr>
            <w:tcW w:w="7793" w:type="dxa"/>
            <w:gridSpan w:val="2"/>
          </w:tcPr>
          <w:p w14:paraId="286BC2D8" w14:textId="77777777" w:rsidR="00B64786" w:rsidRPr="000E4E7F" w:rsidRDefault="00B64786" w:rsidP="007913A5">
            <w:pPr>
              <w:pStyle w:val="TAL"/>
              <w:rPr>
                <w:b/>
                <w:bCs/>
                <w:i/>
                <w:noProof/>
                <w:lang w:eastAsia="en-GB"/>
              </w:rPr>
            </w:pPr>
            <w:r w:rsidRPr="000E4E7F">
              <w:rPr>
                <w:b/>
                <w:bCs/>
                <w:i/>
                <w:noProof/>
                <w:lang w:eastAsia="en-GB"/>
              </w:rPr>
              <w:t>ce-SchedulingEnhancement</w:t>
            </w:r>
          </w:p>
          <w:p w14:paraId="491EA6C5" w14:textId="77777777" w:rsidR="00B64786" w:rsidRPr="000E4E7F" w:rsidRDefault="00B64786" w:rsidP="007913A5">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37F0A64A"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4D44EA0B" w14:textId="77777777" w:rsidTr="007913A5">
        <w:trPr>
          <w:cantSplit/>
        </w:trPr>
        <w:tc>
          <w:tcPr>
            <w:tcW w:w="7793" w:type="dxa"/>
            <w:gridSpan w:val="2"/>
          </w:tcPr>
          <w:p w14:paraId="6E492FEA" w14:textId="77777777" w:rsidR="00B64786" w:rsidRPr="000E4E7F" w:rsidRDefault="00B64786" w:rsidP="007913A5">
            <w:pPr>
              <w:pStyle w:val="TAL"/>
              <w:rPr>
                <w:b/>
                <w:bCs/>
                <w:i/>
                <w:noProof/>
                <w:lang w:eastAsia="en-GB"/>
              </w:rPr>
            </w:pPr>
            <w:r w:rsidRPr="000E4E7F">
              <w:rPr>
                <w:b/>
                <w:bCs/>
                <w:i/>
                <w:noProof/>
                <w:lang w:eastAsia="en-GB"/>
              </w:rPr>
              <w:lastRenderedPageBreak/>
              <w:t>ce-SRS-Enhancement</w:t>
            </w:r>
          </w:p>
          <w:p w14:paraId="08C01B5F" w14:textId="77777777" w:rsidR="00B64786" w:rsidRPr="000E4E7F" w:rsidRDefault="00B64786" w:rsidP="007913A5">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4CE6CCA0"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08E62234" w14:textId="77777777" w:rsidTr="007913A5">
        <w:trPr>
          <w:cantSplit/>
        </w:trPr>
        <w:tc>
          <w:tcPr>
            <w:tcW w:w="7793" w:type="dxa"/>
            <w:gridSpan w:val="2"/>
          </w:tcPr>
          <w:p w14:paraId="67D3929E" w14:textId="77777777" w:rsidR="00B64786" w:rsidRPr="000E4E7F" w:rsidRDefault="00B64786" w:rsidP="007913A5">
            <w:pPr>
              <w:pStyle w:val="TAL"/>
              <w:rPr>
                <w:b/>
                <w:bCs/>
                <w:i/>
                <w:noProof/>
                <w:lang w:eastAsia="en-GB"/>
              </w:rPr>
            </w:pPr>
            <w:r w:rsidRPr="000E4E7F">
              <w:rPr>
                <w:b/>
                <w:bCs/>
                <w:i/>
                <w:noProof/>
                <w:lang w:eastAsia="en-GB"/>
              </w:rPr>
              <w:t>ce-SRS-EnhancementWithoutComb4</w:t>
            </w:r>
          </w:p>
          <w:p w14:paraId="3AACA372" w14:textId="77777777" w:rsidR="00B64786" w:rsidRPr="000E4E7F" w:rsidRDefault="00B64786" w:rsidP="007913A5">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0C072369"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217EC7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ADB0F" w14:textId="77777777" w:rsidR="00B64786" w:rsidRPr="000E4E7F" w:rsidRDefault="00B64786" w:rsidP="007913A5">
            <w:pPr>
              <w:pStyle w:val="TAL"/>
              <w:rPr>
                <w:b/>
                <w:i/>
                <w:lang w:eastAsia="zh-CN"/>
              </w:rPr>
            </w:pPr>
            <w:r w:rsidRPr="000E4E7F">
              <w:rPr>
                <w:b/>
                <w:i/>
                <w:lang w:eastAsia="zh-CN"/>
              </w:rPr>
              <w:t>ce-SwitchWithoutHO</w:t>
            </w:r>
          </w:p>
          <w:p w14:paraId="3E72DB2A" w14:textId="77777777" w:rsidR="00B64786" w:rsidRPr="000E4E7F" w:rsidRDefault="00B64786" w:rsidP="007913A5">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4EB8E4"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5C7F1E67" w14:textId="77777777" w:rsidTr="007913A5">
        <w:tc>
          <w:tcPr>
            <w:tcW w:w="7793" w:type="dxa"/>
            <w:gridSpan w:val="2"/>
            <w:tcBorders>
              <w:top w:val="single" w:sz="4" w:space="0" w:color="808080"/>
              <w:left w:val="single" w:sz="4" w:space="0" w:color="808080"/>
              <w:bottom w:val="single" w:sz="4" w:space="0" w:color="808080"/>
              <w:right w:val="single" w:sz="4" w:space="0" w:color="808080"/>
            </w:tcBorders>
          </w:tcPr>
          <w:p w14:paraId="6AD7E281" w14:textId="77777777" w:rsidR="00B64786" w:rsidRPr="000E4E7F" w:rsidRDefault="00B64786" w:rsidP="007913A5">
            <w:pPr>
              <w:pStyle w:val="TAL"/>
              <w:rPr>
                <w:b/>
                <w:i/>
                <w:lang w:eastAsia="zh-CN"/>
              </w:rPr>
            </w:pPr>
            <w:r w:rsidRPr="000E4E7F">
              <w:rPr>
                <w:b/>
                <w:i/>
                <w:lang w:eastAsia="zh-CN"/>
              </w:rPr>
              <w:t>ce-UL-HARQ-ACK-Feedback</w:t>
            </w:r>
          </w:p>
          <w:p w14:paraId="77195511" w14:textId="77777777" w:rsidR="00B64786" w:rsidRPr="000E4E7F" w:rsidRDefault="00B64786" w:rsidP="007913A5">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1E154CE"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03EA91DE" w14:textId="77777777" w:rsidTr="007913A5">
        <w:trPr>
          <w:cantSplit/>
        </w:trPr>
        <w:tc>
          <w:tcPr>
            <w:tcW w:w="7793" w:type="dxa"/>
            <w:gridSpan w:val="2"/>
          </w:tcPr>
          <w:p w14:paraId="13BE3EC5" w14:textId="77777777" w:rsidR="00B64786" w:rsidRPr="000E4E7F" w:rsidRDefault="00B64786" w:rsidP="007913A5">
            <w:pPr>
              <w:pStyle w:val="TAL"/>
              <w:rPr>
                <w:b/>
                <w:bCs/>
                <w:i/>
                <w:noProof/>
                <w:lang w:eastAsia="en-GB"/>
              </w:rPr>
            </w:pPr>
            <w:r w:rsidRPr="000E4E7F">
              <w:rPr>
                <w:b/>
                <w:bCs/>
                <w:i/>
                <w:noProof/>
                <w:lang w:eastAsia="en-GB"/>
              </w:rPr>
              <w:t>channelMeasRestriction</w:t>
            </w:r>
          </w:p>
          <w:p w14:paraId="047ACDE2" w14:textId="77777777" w:rsidR="00B64786" w:rsidRPr="000E4E7F" w:rsidRDefault="00B64786" w:rsidP="007913A5">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7639010F" w14:textId="77777777" w:rsidR="00B64786" w:rsidRPr="000E4E7F" w:rsidRDefault="00B64786" w:rsidP="007913A5">
            <w:pPr>
              <w:pStyle w:val="TAL"/>
              <w:jc w:val="center"/>
              <w:rPr>
                <w:bCs/>
                <w:noProof/>
                <w:lang w:eastAsia="en-GB"/>
              </w:rPr>
            </w:pPr>
            <w:r w:rsidRPr="000E4E7F">
              <w:rPr>
                <w:bCs/>
                <w:noProof/>
                <w:lang w:eastAsia="en-GB"/>
              </w:rPr>
              <w:t>TBD</w:t>
            </w:r>
          </w:p>
        </w:tc>
      </w:tr>
      <w:tr w:rsidR="00B64786" w:rsidRPr="000E4E7F" w14:paraId="11188F1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A9709" w14:textId="77777777" w:rsidR="00B64786" w:rsidRPr="000E4E7F" w:rsidRDefault="00B64786" w:rsidP="007913A5">
            <w:pPr>
              <w:keepNext/>
              <w:keepLines/>
              <w:spacing w:after="0"/>
              <w:rPr>
                <w:rFonts w:ascii="Arial" w:hAnsi="Arial"/>
                <w:b/>
                <w:bCs/>
                <w:i/>
                <w:noProof/>
                <w:sz w:val="18"/>
              </w:rPr>
            </w:pPr>
            <w:r w:rsidRPr="000E4E7F">
              <w:rPr>
                <w:rFonts w:ascii="Arial" w:hAnsi="Arial"/>
                <w:b/>
                <w:bCs/>
                <w:i/>
                <w:noProof/>
                <w:sz w:val="18"/>
              </w:rPr>
              <w:t>codebook-HARQ-ACK</w:t>
            </w:r>
          </w:p>
          <w:p w14:paraId="3AB1269C" w14:textId="77777777" w:rsidR="00B64786" w:rsidRPr="000E4E7F" w:rsidRDefault="00B64786" w:rsidP="007913A5">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9230F8E"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No</w:t>
            </w:r>
          </w:p>
        </w:tc>
      </w:tr>
      <w:tr w:rsidR="00B64786" w:rsidRPr="000E4E7F" w14:paraId="1EA75B3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6D473" w14:textId="77777777" w:rsidR="00B64786" w:rsidRPr="000E4E7F" w:rsidRDefault="00B64786" w:rsidP="007913A5">
            <w:pPr>
              <w:pStyle w:val="TAL"/>
              <w:rPr>
                <w:iCs/>
                <w:noProof/>
              </w:rPr>
            </w:pPr>
            <w:r w:rsidRPr="000E4E7F">
              <w:rPr>
                <w:b/>
                <w:bCs/>
                <w:i/>
                <w:noProof/>
              </w:rPr>
              <w:t>commMultipleTx</w:t>
            </w:r>
          </w:p>
          <w:p w14:paraId="30813138" w14:textId="77777777" w:rsidR="00B64786" w:rsidRPr="000E4E7F" w:rsidRDefault="00B64786" w:rsidP="007913A5">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74A0B7B"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w:t>
            </w:r>
          </w:p>
        </w:tc>
      </w:tr>
      <w:tr w:rsidR="00B64786" w:rsidRPr="000E4E7F" w14:paraId="07A9DF2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3AF57" w14:textId="77777777" w:rsidR="00B64786" w:rsidRPr="000E4E7F" w:rsidRDefault="00B64786" w:rsidP="007913A5">
            <w:pPr>
              <w:pStyle w:val="TAL"/>
              <w:rPr>
                <w:b/>
                <w:i/>
                <w:lang w:eastAsia="en-GB"/>
              </w:rPr>
            </w:pPr>
            <w:r w:rsidRPr="000E4E7F">
              <w:rPr>
                <w:b/>
                <w:i/>
                <w:lang w:eastAsia="en-GB"/>
              </w:rPr>
              <w:t>commSimultaneousTx</w:t>
            </w:r>
          </w:p>
          <w:p w14:paraId="2C4A6C55" w14:textId="77777777" w:rsidR="00B64786" w:rsidRPr="000E4E7F" w:rsidRDefault="00B64786" w:rsidP="007913A5">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2AB68C"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89DE49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25075" w14:textId="77777777" w:rsidR="00B64786" w:rsidRPr="000E4E7F" w:rsidRDefault="00B64786" w:rsidP="007913A5">
            <w:pPr>
              <w:pStyle w:val="TAL"/>
              <w:rPr>
                <w:b/>
                <w:i/>
                <w:lang w:eastAsia="en-GB"/>
              </w:rPr>
            </w:pPr>
            <w:r w:rsidRPr="000E4E7F">
              <w:rPr>
                <w:b/>
                <w:i/>
                <w:lang w:eastAsia="en-GB"/>
              </w:rPr>
              <w:t>commSupportedBands</w:t>
            </w:r>
          </w:p>
          <w:p w14:paraId="77354CF3" w14:textId="77777777" w:rsidR="00B64786" w:rsidRPr="000E4E7F" w:rsidRDefault="00B64786" w:rsidP="007913A5">
            <w:pPr>
              <w:pStyle w:val="TAL"/>
              <w:rPr>
                <w:b/>
                <w:i/>
                <w:lang w:eastAsia="en-GB"/>
              </w:rPr>
            </w:pPr>
            <w:r w:rsidRPr="000E4E7F">
              <w:rPr>
                <w:lang w:eastAsia="en-GB"/>
              </w:rPr>
              <w:t xml:space="preserve">Indicates the bands on which the UE supports sidelink communication, by an independent list of bands i.e. separate from the list of supported 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D60C2C"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E65D0E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7C202" w14:textId="77777777" w:rsidR="00B64786" w:rsidRPr="000E4E7F" w:rsidRDefault="00B64786" w:rsidP="007913A5">
            <w:pPr>
              <w:pStyle w:val="TAL"/>
              <w:rPr>
                <w:b/>
                <w:i/>
                <w:lang w:eastAsia="en-GB"/>
              </w:rPr>
            </w:pPr>
            <w:r w:rsidRPr="000E4E7F">
              <w:rPr>
                <w:b/>
                <w:i/>
                <w:lang w:eastAsia="en-GB"/>
              </w:rPr>
              <w:t>commSupportedBandsPerBC</w:t>
            </w:r>
          </w:p>
          <w:p w14:paraId="2DBAAD74" w14:textId="77777777" w:rsidR="00B64786" w:rsidRPr="000E4E7F" w:rsidRDefault="00B64786" w:rsidP="007913A5">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D9D161A"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214F13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C8962" w14:textId="77777777" w:rsidR="00B64786" w:rsidRPr="000E4E7F" w:rsidRDefault="00B64786" w:rsidP="007913A5">
            <w:pPr>
              <w:pStyle w:val="TAL"/>
              <w:rPr>
                <w:b/>
                <w:i/>
                <w:lang w:eastAsia="en-GB"/>
              </w:rPr>
            </w:pPr>
            <w:r w:rsidRPr="000E4E7F">
              <w:rPr>
                <w:b/>
                <w:i/>
                <w:lang w:eastAsia="en-GB"/>
              </w:rPr>
              <w:t>configN (in MIMO-CA-ParametersPerBoBCPerTM)</w:t>
            </w:r>
          </w:p>
          <w:p w14:paraId="72FF4F69" w14:textId="77777777" w:rsidR="00B64786" w:rsidRPr="000E4E7F" w:rsidRDefault="00B64786" w:rsidP="007913A5">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96750B"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66DEE7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7FE51" w14:textId="77777777" w:rsidR="00B64786" w:rsidRPr="000E4E7F" w:rsidRDefault="00B64786" w:rsidP="007913A5">
            <w:pPr>
              <w:pStyle w:val="TAL"/>
              <w:rPr>
                <w:b/>
                <w:i/>
              </w:rPr>
            </w:pPr>
            <w:r w:rsidRPr="000E4E7F">
              <w:rPr>
                <w:b/>
                <w:i/>
              </w:rPr>
              <w:t>configN (in MIMO-UE-ParametersPerTM)</w:t>
            </w:r>
          </w:p>
          <w:p w14:paraId="1E6429CB" w14:textId="77777777" w:rsidR="00B64786" w:rsidRPr="000E4E7F" w:rsidRDefault="00B64786" w:rsidP="007913A5">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3A4055A" w14:textId="77777777" w:rsidR="00B64786" w:rsidRPr="000E4E7F" w:rsidRDefault="00B64786" w:rsidP="007913A5">
            <w:pPr>
              <w:pStyle w:val="TAL"/>
              <w:jc w:val="center"/>
              <w:rPr>
                <w:bCs/>
                <w:noProof/>
                <w:lang w:eastAsia="en-GB"/>
              </w:rPr>
            </w:pPr>
            <w:r w:rsidRPr="000E4E7F">
              <w:rPr>
                <w:bCs/>
                <w:noProof/>
                <w:lang w:eastAsia="en-GB"/>
              </w:rPr>
              <w:t>TBD</w:t>
            </w:r>
          </w:p>
        </w:tc>
      </w:tr>
      <w:tr w:rsidR="00B64786" w:rsidRPr="000E4E7F" w14:paraId="75FB4EC4" w14:textId="77777777" w:rsidTr="007913A5">
        <w:trPr>
          <w:cantSplit/>
        </w:trPr>
        <w:tc>
          <w:tcPr>
            <w:tcW w:w="7793" w:type="dxa"/>
            <w:gridSpan w:val="2"/>
          </w:tcPr>
          <w:p w14:paraId="026126FE" w14:textId="77777777" w:rsidR="00B64786" w:rsidRPr="000E4E7F" w:rsidRDefault="00B64786" w:rsidP="007913A5">
            <w:pPr>
              <w:pStyle w:val="TAL"/>
              <w:rPr>
                <w:b/>
                <w:bCs/>
                <w:i/>
                <w:noProof/>
                <w:lang w:eastAsia="en-GB"/>
              </w:rPr>
            </w:pPr>
            <w:r w:rsidRPr="000E4E7F">
              <w:rPr>
                <w:b/>
                <w:bCs/>
                <w:i/>
                <w:noProof/>
                <w:lang w:eastAsia="en-GB"/>
              </w:rPr>
              <w:t>crossCarrierScheduling</w:t>
            </w:r>
          </w:p>
        </w:tc>
        <w:tc>
          <w:tcPr>
            <w:tcW w:w="862" w:type="dxa"/>
            <w:gridSpan w:val="2"/>
          </w:tcPr>
          <w:p w14:paraId="64218BC1" w14:textId="77777777" w:rsidR="00B64786" w:rsidRPr="000E4E7F" w:rsidRDefault="00B64786" w:rsidP="007913A5">
            <w:pPr>
              <w:pStyle w:val="TAL"/>
              <w:jc w:val="center"/>
              <w:rPr>
                <w:bCs/>
                <w:noProof/>
                <w:lang w:eastAsia="en-GB"/>
              </w:rPr>
            </w:pPr>
            <w:r w:rsidRPr="000E4E7F">
              <w:rPr>
                <w:bCs/>
                <w:noProof/>
                <w:lang w:eastAsia="zh-CN"/>
              </w:rPr>
              <w:t>Yes</w:t>
            </w:r>
          </w:p>
        </w:tc>
      </w:tr>
      <w:tr w:rsidR="00B64786" w:rsidRPr="000E4E7F" w14:paraId="5C88297D" w14:textId="77777777" w:rsidTr="007913A5">
        <w:trPr>
          <w:cantSplit/>
        </w:trPr>
        <w:tc>
          <w:tcPr>
            <w:tcW w:w="7793" w:type="dxa"/>
            <w:gridSpan w:val="2"/>
          </w:tcPr>
          <w:p w14:paraId="4509BC60" w14:textId="77777777" w:rsidR="00B64786" w:rsidRPr="000E4E7F" w:rsidRDefault="00B64786" w:rsidP="007913A5">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218C7C6E" w14:textId="77777777" w:rsidR="00B64786" w:rsidRPr="000E4E7F" w:rsidRDefault="00B64786" w:rsidP="007913A5">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258E3B5D"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No</w:t>
            </w:r>
          </w:p>
        </w:tc>
      </w:tr>
      <w:tr w:rsidR="00B64786" w:rsidRPr="000E4E7F" w14:paraId="236BD8A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C7DEB" w14:textId="77777777" w:rsidR="00B64786" w:rsidRPr="000E4E7F" w:rsidRDefault="00B64786" w:rsidP="007913A5">
            <w:pPr>
              <w:pStyle w:val="TAL"/>
              <w:rPr>
                <w:b/>
                <w:i/>
                <w:lang w:eastAsia="en-GB"/>
              </w:rPr>
            </w:pPr>
            <w:r w:rsidRPr="000E4E7F">
              <w:rPr>
                <w:b/>
                <w:bCs/>
                <w:i/>
                <w:noProof/>
                <w:lang w:eastAsia="en-GB"/>
              </w:rPr>
              <w:t>crossCarrierSchedulingLAA-DL</w:t>
            </w:r>
          </w:p>
          <w:p w14:paraId="6A679495" w14:textId="77777777" w:rsidR="00B64786" w:rsidRPr="000E4E7F" w:rsidRDefault="00B64786" w:rsidP="007913A5">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BC0DD8"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2E3650C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37FEA" w14:textId="77777777" w:rsidR="00B64786" w:rsidRPr="000E4E7F" w:rsidRDefault="00B64786" w:rsidP="007913A5">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332F40E0" w14:textId="77777777" w:rsidR="00B64786" w:rsidRPr="000E4E7F" w:rsidRDefault="00B64786" w:rsidP="007913A5">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D8976F"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E9BDBB2" w14:textId="77777777" w:rsidTr="007913A5">
        <w:trPr>
          <w:cantSplit/>
        </w:trPr>
        <w:tc>
          <w:tcPr>
            <w:tcW w:w="7793" w:type="dxa"/>
            <w:gridSpan w:val="2"/>
          </w:tcPr>
          <w:p w14:paraId="74C662EB" w14:textId="77777777" w:rsidR="00B64786" w:rsidRPr="000E4E7F" w:rsidRDefault="00B64786" w:rsidP="007913A5">
            <w:pPr>
              <w:pStyle w:val="TAL"/>
              <w:rPr>
                <w:b/>
                <w:bCs/>
                <w:i/>
                <w:noProof/>
                <w:lang w:eastAsia="en-GB"/>
              </w:rPr>
            </w:pPr>
            <w:r w:rsidRPr="000E4E7F">
              <w:rPr>
                <w:b/>
                <w:bCs/>
                <w:i/>
                <w:noProof/>
                <w:lang w:eastAsia="en-GB"/>
              </w:rPr>
              <w:t>crs-DiscoverySignalsMeas</w:t>
            </w:r>
          </w:p>
          <w:p w14:paraId="79CDD624" w14:textId="77777777" w:rsidR="00B64786" w:rsidRPr="000E4E7F" w:rsidRDefault="00B64786" w:rsidP="007913A5">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689D1E2F" w14:textId="77777777" w:rsidR="00B64786" w:rsidRPr="000E4E7F" w:rsidRDefault="00B64786" w:rsidP="007913A5">
            <w:pPr>
              <w:pStyle w:val="TAL"/>
              <w:jc w:val="center"/>
              <w:rPr>
                <w:bCs/>
                <w:noProof/>
                <w:lang w:eastAsia="zh-CN"/>
              </w:rPr>
            </w:pPr>
            <w:r w:rsidRPr="000E4E7F">
              <w:rPr>
                <w:bCs/>
                <w:noProof/>
                <w:lang w:eastAsia="zh-CN"/>
              </w:rPr>
              <w:t>FFS</w:t>
            </w:r>
          </w:p>
        </w:tc>
      </w:tr>
      <w:tr w:rsidR="00B64786" w:rsidRPr="000E4E7F" w14:paraId="07B5440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C4827B5" w14:textId="77777777" w:rsidR="00B64786" w:rsidRPr="000E4E7F" w:rsidRDefault="00B64786" w:rsidP="007913A5">
            <w:pPr>
              <w:pStyle w:val="TAL"/>
              <w:rPr>
                <w:b/>
                <w:bCs/>
                <w:i/>
                <w:noProof/>
                <w:lang w:eastAsia="en-GB"/>
              </w:rPr>
            </w:pPr>
            <w:r w:rsidRPr="000E4E7F">
              <w:rPr>
                <w:b/>
                <w:bCs/>
                <w:i/>
                <w:noProof/>
                <w:lang w:eastAsia="en-GB"/>
              </w:rPr>
              <w:t>crs-IM-TM1-toTM9-OneRX-Port</w:t>
            </w:r>
          </w:p>
          <w:p w14:paraId="27284843" w14:textId="77777777" w:rsidR="00B64786" w:rsidRPr="000E4E7F" w:rsidRDefault="00B64786" w:rsidP="007913A5">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F68EF68" w14:textId="77777777" w:rsidR="00B64786" w:rsidRPr="000E4E7F" w:rsidRDefault="00B64786" w:rsidP="007913A5">
            <w:pPr>
              <w:pStyle w:val="TAL"/>
              <w:jc w:val="center"/>
              <w:rPr>
                <w:bCs/>
                <w:noProof/>
              </w:rPr>
            </w:pPr>
            <w:r w:rsidRPr="000E4E7F">
              <w:rPr>
                <w:bCs/>
                <w:noProof/>
                <w:lang w:eastAsia="zh-CN"/>
              </w:rPr>
              <w:t>-</w:t>
            </w:r>
          </w:p>
        </w:tc>
      </w:tr>
      <w:tr w:rsidR="00B64786" w:rsidRPr="000E4E7F" w14:paraId="626DA784" w14:textId="77777777" w:rsidTr="007913A5">
        <w:trPr>
          <w:cantSplit/>
        </w:trPr>
        <w:tc>
          <w:tcPr>
            <w:tcW w:w="7793" w:type="dxa"/>
            <w:gridSpan w:val="2"/>
          </w:tcPr>
          <w:p w14:paraId="50003CFA" w14:textId="77777777" w:rsidR="00B64786" w:rsidRPr="000E4E7F" w:rsidRDefault="00B64786" w:rsidP="007913A5">
            <w:pPr>
              <w:pStyle w:val="TAL"/>
              <w:rPr>
                <w:b/>
                <w:bCs/>
                <w:i/>
                <w:noProof/>
                <w:lang w:eastAsia="en-GB"/>
              </w:rPr>
            </w:pPr>
            <w:r w:rsidRPr="000E4E7F">
              <w:rPr>
                <w:b/>
                <w:bCs/>
                <w:i/>
                <w:noProof/>
                <w:lang w:eastAsia="en-GB"/>
              </w:rPr>
              <w:lastRenderedPageBreak/>
              <w:t>crs-InterfHandl</w:t>
            </w:r>
          </w:p>
          <w:p w14:paraId="34301AA3" w14:textId="77777777" w:rsidR="00B64786" w:rsidRPr="000E4E7F" w:rsidRDefault="00B64786" w:rsidP="007913A5">
            <w:pPr>
              <w:pStyle w:val="TAL"/>
              <w:rPr>
                <w:b/>
                <w:bCs/>
                <w:i/>
                <w:noProof/>
                <w:lang w:eastAsia="en-GB"/>
              </w:rPr>
            </w:pPr>
            <w:r w:rsidRPr="000E4E7F">
              <w:rPr>
                <w:iCs/>
                <w:noProof/>
                <w:lang w:eastAsia="en-GB"/>
              </w:rPr>
              <w:t>Indicates whether the UE supports CRS interference handling.</w:t>
            </w:r>
          </w:p>
        </w:tc>
        <w:tc>
          <w:tcPr>
            <w:tcW w:w="862" w:type="dxa"/>
            <w:gridSpan w:val="2"/>
          </w:tcPr>
          <w:p w14:paraId="347AB48F"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706BE094" w14:textId="77777777" w:rsidTr="007913A5">
        <w:trPr>
          <w:cantSplit/>
        </w:trPr>
        <w:tc>
          <w:tcPr>
            <w:tcW w:w="7793" w:type="dxa"/>
            <w:gridSpan w:val="2"/>
          </w:tcPr>
          <w:p w14:paraId="23C05D6E" w14:textId="77777777" w:rsidR="00B64786" w:rsidRPr="000E4E7F" w:rsidRDefault="00B64786" w:rsidP="007913A5">
            <w:pPr>
              <w:pStyle w:val="TAL"/>
              <w:rPr>
                <w:b/>
                <w:bCs/>
                <w:i/>
                <w:noProof/>
                <w:lang w:eastAsia="en-GB"/>
              </w:rPr>
            </w:pPr>
            <w:r w:rsidRPr="000E4E7F">
              <w:rPr>
                <w:b/>
                <w:bCs/>
                <w:i/>
                <w:noProof/>
                <w:lang w:eastAsia="en-GB"/>
              </w:rPr>
              <w:t>crs-InterfMitigationTM10</w:t>
            </w:r>
          </w:p>
          <w:p w14:paraId="25CCFCB6" w14:textId="77777777" w:rsidR="00B64786" w:rsidRPr="000E4E7F" w:rsidRDefault="00B64786" w:rsidP="007913A5">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44078AFD" w14:textId="77777777" w:rsidR="00B64786" w:rsidRPr="000E4E7F" w:rsidRDefault="00B64786" w:rsidP="007913A5">
            <w:pPr>
              <w:pStyle w:val="TAL"/>
              <w:jc w:val="center"/>
              <w:rPr>
                <w:bCs/>
                <w:noProof/>
                <w:lang w:eastAsia="zh-CN"/>
              </w:rPr>
            </w:pPr>
            <w:r w:rsidRPr="000E4E7F">
              <w:rPr>
                <w:bCs/>
                <w:noProof/>
                <w:lang w:eastAsia="zh-CN"/>
              </w:rPr>
              <w:t>No</w:t>
            </w:r>
          </w:p>
        </w:tc>
      </w:tr>
      <w:tr w:rsidR="00B64786" w:rsidRPr="000E4E7F" w14:paraId="0ECA5DC0" w14:textId="77777777" w:rsidTr="007913A5">
        <w:trPr>
          <w:cantSplit/>
        </w:trPr>
        <w:tc>
          <w:tcPr>
            <w:tcW w:w="7793" w:type="dxa"/>
            <w:gridSpan w:val="2"/>
          </w:tcPr>
          <w:p w14:paraId="75937158" w14:textId="77777777" w:rsidR="00B64786" w:rsidRPr="000E4E7F" w:rsidRDefault="00B64786" w:rsidP="007913A5">
            <w:pPr>
              <w:pStyle w:val="TAL"/>
              <w:rPr>
                <w:b/>
                <w:bCs/>
                <w:i/>
                <w:noProof/>
                <w:lang w:eastAsia="en-GB"/>
              </w:rPr>
            </w:pPr>
            <w:r w:rsidRPr="000E4E7F">
              <w:rPr>
                <w:b/>
                <w:bCs/>
                <w:i/>
                <w:noProof/>
                <w:lang w:eastAsia="en-GB"/>
              </w:rPr>
              <w:t>crs-InterfMitigationTM1toTM9</w:t>
            </w:r>
          </w:p>
          <w:p w14:paraId="3470263E" w14:textId="77777777" w:rsidR="00B64786" w:rsidRPr="000E4E7F" w:rsidRDefault="00B64786" w:rsidP="007913A5">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4D77FA4E"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7DF1552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47B594F" w14:textId="77777777" w:rsidR="00B64786" w:rsidRPr="000E4E7F" w:rsidRDefault="00B64786" w:rsidP="007913A5">
            <w:pPr>
              <w:pStyle w:val="TAL"/>
              <w:rPr>
                <w:b/>
                <w:i/>
              </w:rPr>
            </w:pPr>
            <w:r w:rsidRPr="000E4E7F">
              <w:rPr>
                <w:b/>
                <w:i/>
              </w:rPr>
              <w:t>crs-IntfMitig</w:t>
            </w:r>
          </w:p>
          <w:p w14:paraId="0B1DD4EA" w14:textId="77777777" w:rsidR="00B64786" w:rsidRPr="000E4E7F" w:rsidRDefault="00B64786" w:rsidP="007913A5">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127DC4BE" w14:textId="77777777" w:rsidR="00B64786" w:rsidRPr="000E4E7F" w:rsidRDefault="00B64786" w:rsidP="007913A5">
            <w:pPr>
              <w:pStyle w:val="TAL"/>
              <w:jc w:val="center"/>
              <w:rPr>
                <w:bCs/>
                <w:noProof/>
              </w:rPr>
            </w:pPr>
            <w:r w:rsidRPr="000E4E7F">
              <w:rPr>
                <w:bCs/>
                <w:noProof/>
              </w:rPr>
              <w:t>-</w:t>
            </w:r>
          </w:p>
        </w:tc>
      </w:tr>
      <w:tr w:rsidR="00B64786" w:rsidRPr="000E4E7F" w14:paraId="659EF85E" w14:textId="77777777" w:rsidTr="007913A5">
        <w:trPr>
          <w:cantSplit/>
        </w:trPr>
        <w:tc>
          <w:tcPr>
            <w:tcW w:w="7793" w:type="dxa"/>
            <w:gridSpan w:val="2"/>
          </w:tcPr>
          <w:p w14:paraId="2E5DD3B4" w14:textId="77777777" w:rsidR="00B64786" w:rsidRPr="000E4E7F" w:rsidRDefault="00B64786" w:rsidP="007913A5">
            <w:pPr>
              <w:pStyle w:val="TAL"/>
              <w:rPr>
                <w:b/>
                <w:bCs/>
                <w:i/>
                <w:noProof/>
                <w:lang w:eastAsia="en-GB"/>
              </w:rPr>
            </w:pPr>
            <w:r w:rsidRPr="000E4E7F">
              <w:rPr>
                <w:b/>
                <w:bCs/>
                <w:i/>
                <w:noProof/>
                <w:lang w:eastAsia="en-GB"/>
              </w:rPr>
              <w:t>crs-LessDwPTS</w:t>
            </w:r>
          </w:p>
          <w:p w14:paraId="608F5BF5" w14:textId="77777777" w:rsidR="00B64786" w:rsidRPr="000E4E7F" w:rsidRDefault="00B64786" w:rsidP="007913A5">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76C7AF5A"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7859F9CE" w14:textId="77777777" w:rsidTr="007913A5">
        <w:trPr>
          <w:cantSplit/>
        </w:trPr>
        <w:tc>
          <w:tcPr>
            <w:tcW w:w="7793" w:type="dxa"/>
            <w:gridSpan w:val="2"/>
          </w:tcPr>
          <w:p w14:paraId="1EAB24EA" w14:textId="77777777" w:rsidR="00B64786" w:rsidRPr="000E4E7F" w:rsidRDefault="00B64786" w:rsidP="007913A5">
            <w:pPr>
              <w:pStyle w:val="TAL"/>
              <w:rPr>
                <w:b/>
                <w:i/>
                <w:noProof/>
              </w:rPr>
            </w:pPr>
            <w:r w:rsidRPr="000E4E7F">
              <w:rPr>
                <w:b/>
                <w:i/>
                <w:noProof/>
              </w:rPr>
              <w:t>csi-ReportingAdvanced, csi-ReportingAdvancedMaxPorts (in MIMO-CA-ParametersPerBoBCPerTM)</w:t>
            </w:r>
          </w:p>
          <w:p w14:paraId="26B3D4AA" w14:textId="77777777" w:rsidR="00B64786" w:rsidRPr="000E4E7F" w:rsidRDefault="00B64786" w:rsidP="007913A5">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14:paraId="5BF24550"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44D80E5E" w14:textId="77777777" w:rsidTr="007913A5">
        <w:trPr>
          <w:cantSplit/>
        </w:trPr>
        <w:tc>
          <w:tcPr>
            <w:tcW w:w="7773" w:type="dxa"/>
          </w:tcPr>
          <w:p w14:paraId="2ED15BAF" w14:textId="77777777" w:rsidR="00B64786" w:rsidRPr="000E4E7F" w:rsidRDefault="00B64786" w:rsidP="007913A5">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30B70831" w14:textId="77777777" w:rsidR="00B64786" w:rsidRPr="000E4E7F" w:rsidRDefault="00B64786" w:rsidP="007913A5">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78C1FB71" w14:textId="77777777" w:rsidR="00B64786" w:rsidRPr="000E4E7F" w:rsidRDefault="00B64786" w:rsidP="007913A5">
            <w:pPr>
              <w:pStyle w:val="TAL"/>
              <w:jc w:val="center"/>
              <w:rPr>
                <w:bCs/>
                <w:noProof/>
                <w:lang w:eastAsia="zh-CN"/>
              </w:rPr>
            </w:pPr>
            <w:r w:rsidRPr="000E4E7F">
              <w:rPr>
                <w:bCs/>
                <w:noProof/>
                <w:lang w:eastAsia="zh-CN"/>
              </w:rPr>
              <w:t>FFS</w:t>
            </w:r>
          </w:p>
        </w:tc>
      </w:tr>
      <w:tr w:rsidR="00B64786" w:rsidRPr="000E4E7F" w14:paraId="4FAB1ED0" w14:textId="77777777" w:rsidTr="007913A5">
        <w:trPr>
          <w:cantSplit/>
        </w:trPr>
        <w:tc>
          <w:tcPr>
            <w:tcW w:w="7773" w:type="dxa"/>
          </w:tcPr>
          <w:p w14:paraId="2FAC10C7" w14:textId="77777777" w:rsidR="00B64786" w:rsidRPr="000E4E7F" w:rsidRDefault="00B64786" w:rsidP="007913A5">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14:paraId="770C79F5" w14:textId="77777777" w:rsidR="00B64786" w:rsidRPr="000E4E7F" w:rsidRDefault="00B64786" w:rsidP="007913A5">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14:paraId="34AF99C6"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1BDABA54" w14:textId="77777777" w:rsidTr="007913A5">
        <w:trPr>
          <w:cantSplit/>
        </w:trPr>
        <w:tc>
          <w:tcPr>
            <w:tcW w:w="7773" w:type="dxa"/>
          </w:tcPr>
          <w:p w14:paraId="72CA0240" w14:textId="77777777" w:rsidR="00B64786" w:rsidRPr="000E4E7F" w:rsidRDefault="00B64786" w:rsidP="007913A5">
            <w:pPr>
              <w:pStyle w:val="TAL"/>
              <w:rPr>
                <w:b/>
                <w:bCs/>
                <w:i/>
                <w:noProof/>
                <w:lang w:eastAsia="en-GB"/>
              </w:rPr>
            </w:pPr>
            <w:r w:rsidRPr="000E4E7F">
              <w:rPr>
                <w:b/>
                <w:bCs/>
                <w:i/>
                <w:noProof/>
                <w:lang w:eastAsia="en-GB"/>
              </w:rPr>
              <w:t>csi-ReportingNP (in MIMO-UE-ParametersPerTM)</w:t>
            </w:r>
          </w:p>
          <w:p w14:paraId="4AC558A5" w14:textId="77777777" w:rsidR="00B64786" w:rsidRPr="000E4E7F" w:rsidRDefault="00B64786" w:rsidP="007913A5">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0FE6947A" w14:textId="77777777" w:rsidR="00B64786" w:rsidRPr="000E4E7F" w:rsidRDefault="00B64786" w:rsidP="007913A5">
            <w:pPr>
              <w:pStyle w:val="TAL"/>
              <w:jc w:val="center"/>
              <w:rPr>
                <w:bCs/>
                <w:noProof/>
                <w:lang w:eastAsia="zh-CN"/>
              </w:rPr>
            </w:pPr>
            <w:r w:rsidRPr="000E4E7F">
              <w:rPr>
                <w:bCs/>
                <w:noProof/>
                <w:lang w:eastAsia="zh-CN"/>
              </w:rPr>
              <w:t>FFS</w:t>
            </w:r>
          </w:p>
        </w:tc>
      </w:tr>
      <w:tr w:rsidR="00B64786" w:rsidRPr="000E4E7F" w14:paraId="7CB88E4E" w14:textId="77777777" w:rsidTr="007913A5">
        <w:trPr>
          <w:cantSplit/>
        </w:trPr>
        <w:tc>
          <w:tcPr>
            <w:tcW w:w="7793" w:type="dxa"/>
            <w:gridSpan w:val="2"/>
          </w:tcPr>
          <w:p w14:paraId="312AF039" w14:textId="77777777" w:rsidR="00B64786" w:rsidRPr="000E4E7F" w:rsidRDefault="00B64786" w:rsidP="007913A5">
            <w:pPr>
              <w:pStyle w:val="TAL"/>
              <w:rPr>
                <w:b/>
                <w:bCs/>
                <w:i/>
                <w:noProof/>
                <w:lang w:eastAsia="en-GB"/>
              </w:rPr>
            </w:pPr>
            <w:r w:rsidRPr="000E4E7F">
              <w:rPr>
                <w:b/>
                <w:bCs/>
                <w:i/>
                <w:noProof/>
                <w:lang w:eastAsia="en-GB"/>
              </w:rPr>
              <w:t>csi-RS-DiscoverySignalsMeas</w:t>
            </w:r>
          </w:p>
          <w:p w14:paraId="574E8E07" w14:textId="77777777" w:rsidR="00B64786" w:rsidRPr="000E4E7F" w:rsidRDefault="00B64786" w:rsidP="007913A5">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7BAB7BC7" w14:textId="77777777" w:rsidR="00B64786" w:rsidRPr="000E4E7F" w:rsidRDefault="00B64786" w:rsidP="007913A5">
            <w:pPr>
              <w:pStyle w:val="TAL"/>
              <w:jc w:val="center"/>
              <w:rPr>
                <w:bCs/>
                <w:noProof/>
                <w:lang w:eastAsia="zh-CN"/>
              </w:rPr>
            </w:pPr>
            <w:r w:rsidRPr="000E4E7F">
              <w:rPr>
                <w:bCs/>
                <w:noProof/>
                <w:lang w:eastAsia="zh-CN"/>
              </w:rPr>
              <w:t>FFS</w:t>
            </w:r>
          </w:p>
        </w:tc>
      </w:tr>
      <w:tr w:rsidR="00B64786" w:rsidRPr="000E4E7F" w14:paraId="68BF06C6" w14:textId="77777777" w:rsidTr="007913A5">
        <w:trPr>
          <w:cantSplit/>
        </w:trPr>
        <w:tc>
          <w:tcPr>
            <w:tcW w:w="7793" w:type="dxa"/>
            <w:gridSpan w:val="2"/>
          </w:tcPr>
          <w:p w14:paraId="4F3840D8" w14:textId="77777777" w:rsidR="00B64786" w:rsidRPr="000E4E7F" w:rsidRDefault="00B64786" w:rsidP="007913A5">
            <w:pPr>
              <w:pStyle w:val="TAL"/>
              <w:rPr>
                <w:b/>
                <w:bCs/>
                <w:i/>
                <w:noProof/>
                <w:lang w:eastAsia="en-GB"/>
              </w:rPr>
            </w:pPr>
            <w:r w:rsidRPr="000E4E7F">
              <w:rPr>
                <w:b/>
                <w:bCs/>
                <w:i/>
                <w:noProof/>
                <w:lang w:eastAsia="en-GB"/>
              </w:rPr>
              <w:t>csi-RS-DRS-RRM-MeasurementsLAA</w:t>
            </w:r>
          </w:p>
          <w:p w14:paraId="3C1C77B5" w14:textId="77777777" w:rsidR="00B64786" w:rsidRPr="000E4E7F" w:rsidRDefault="00B64786" w:rsidP="007913A5">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Pr>
          <w:p w14:paraId="2B294168"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48BFF6B9" w14:textId="77777777" w:rsidTr="007913A5">
        <w:trPr>
          <w:cantSplit/>
        </w:trPr>
        <w:tc>
          <w:tcPr>
            <w:tcW w:w="7793" w:type="dxa"/>
            <w:gridSpan w:val="2"/>
          </w:tcPr>
          <w:p w14:paraId="0373CB86" w14:textId="77777777" w:rsidR="00B64786" w:rsidRPr="000E4E7F" w:rsidRDefault="00B64786" w:rsidP="007913A5">
            <w:pPr>
              <w:pStyle w:val="TAL"/>
              <w:rPr>
                <w:b/>
                <w:bCs/>
                <w:i/>
                <w:noProof/>
                <w:lang w:eastAsia="en-GB"/>
              </w:rPr>
            </w:pPr>
            <w:r w:rsidRPr="000E4E7F">
              <w:rPr>
                <w:b/>
                <w:bCs/>
                <w:i/>
                <w:noProof/>
                <w:lang w:eastAsia="en-GB"/>
              </w:rPr>
              <w:t>csi-RS-EnhancementsTDD</w:t>
            </w:r>
          </w:p>
          <w:p w14:paraId="0C53953F" w14:textId="77777777" w:rsidR="00B64786" w:rsidRPr="000E4E7F" w:rsidRDefault="00B64786" w:rsidP="007913A5">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7D9142E3" w14:textId="77777777" w:rsidR="00B64786" w:rsidRPr="000E4E7F" w:rsidRDefault="00B64786" w:rsidP="007913A5">
            <w:pPr>
              <w:pStyle w:val="TAL"/>
              <w:jc w:val="center"/>
              <w:rPr>
                <w:bCs/>
                <w:noProof/>
                <w:lang w:eastAsia="zh-CN"/>
              </w:rPr>
            </w:pPr>
            <w:r w:rsidRPr="000E4E7F">
              <w:rPr>
                <w:bCs/>
                <w:noProof/>
                <w:lang w:eastAsia="zh-CN"/>
              </w:rPr>
              <w:t>Yes</w:t>
            </w:r>
          </w:p>
        </w:tc>
      </w:tr>
      <w:tr w:rsidR="00B64786" w:rsidRPr="000E4E7F" w14:paraId="3C1D2865" w14:textId="77777777" w:rsidTr="007913A5">
        <w:trPr>
          <w:cantSplit/>
        </w:trPr>
        <w:tc>
          <w:tcPr>
            <w:tcW w:w="7793" w:type="dxa"/>
            <w:gridSpan w:val="2"/>
          </w:tcPr>
          <w:p w14:paraId="07690595" w14:textId="77777777" w:rsidR="00B64786" w:rsidRPr="000E4E7F" w:rsidRDefault="00B64786" w:rsidP="007913A5">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lastRenderedPageBreak/>
              <w:t>csi-SubframeSet</w:t>
            </w:r>
          </w:p>
          <w:p w14:paraId="6307C798" w14:textId="77777777" w:rsidR="00B64786" w:rsidRPr="000E4E7F" w:rsidRDefault="00B64786" w:rsidP="007913A5">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C810157" w14:textId="77777777" w:rsidR="00B64786" w:rsidRPr="000E4E7F" w:rsidRDefault="00B64786" w:rsidP="007913A5">
            <w:pPr>
              <w:pStyle w:val="TAL"/>
              <w:jc w:val="center"/>
              <w:rPr>
                <w:bCs/>
                <w:noProof/>
                <w:lang w:eastAsia="en-GB"/>
              </w:rPr>
            </w:pPr>
            <w:r w:rsidRPr="000E4E7F">
              <w:rPr>
                <w:rFonts w:eastAsia="SimSun"/>
                <w:bCs/>
                <w:noProof/>
                <w:lang w:eastAsia="zh-CN"/>
              </w:rPr>
              <w:t>Yes</w:t>
            </w:r>
          </w:p>
        </w:tc>
      </w:tr>
      <w:tr w:rsidR="00B64786" w:rsidRPr="000E4E7F" w14:paraId="20B5BC53" w14:textId="77777777" w:rsidTr="007913A5">
        <w:trPr>
          <w:cantSplit/>
        </w:trPr>
        <w:tc>
          <w:tcPr>
            <w:tcW w:w="7793" w:type="dxa"/>
            <w:gridSpan w:val="2"/>
          </w:tcPr>
          <w:p w14:paraId="45A37099" w14:textId="77777777" w:rsidR="00B64786" w:rsidRPr="000E4E7F" w:rsidRDefault="00B64786" w:rsidP="007913A5">
            <w:pPr>
              <w:pStyle w:val="TAL"/>
              <w:rPr>
                <w:b/>
                <w:i/>
                <w:lang w:eastAsia="en-GB"/>
              </w:rPr>
            </w:pPr>
            <w:r w:rsidRPr="000E4E7F">
              <w:rPr>
                <w:b/>
                <w:i/>
              </w:rPr>
              <w:t>dataInactMon</w:t>
            </w:r>
          </w:p>
          <w:p w14:paraId="2A23897B" w14:textId="77777777" w:rsidR="00B64786" w:rsidRPr="000E4E7F" w:rsidRDefault="00B64786" w:rsidP="007913A5">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305DFCBD" w14:textId="77777777" w:rsidR="00B64786" w:rsidRPr="000E4E7F" w:rsidRDefault="00B64786" w:rsidP="007913A5">
            <w:pPr>
              <w:pStyle w:val="TAL"/>
              <w:jc w:val="center"/>
              <w:rPr>
                <w:rFonts w:eastAsia="ＭＳ 明朝"/>
                <w:bCs/>
                <w:noProof/>
              </w:rPr>
            </w:pPr>
            <w:r w:rsidRPr="000E4E7F">
              <w:rPr>
                <w:bCs/>
                <w:noProof/>
              </w:rPr>
              <w:t>-</w:t>
            </w:r>
          </w:p>
        </w:tc>
      </w:tr>
      <w:tr w:rsidR="00B64786" w:rsidRPr="000E4E7F" w14:paraId="13F6570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067193" w14:textId="77777777" w:rsidR="00B64786" w:rsidRPr="000E4E7F" w:rsidRDefault="00B64786" w:rsidP="007913A5">
            <w:pPr>
              <w:pStyle w:val="TAL"/>
              <w:rPr>
                <w:b/>
                <w:i/>
                <w:lang w:eastAsia="zh-CN"/>
              </w:rPr>
            </w:pPr>
            <w:r w:rsidRPr="000E4E7F">
              <w:rPr>
                <w:b/>
                <w:i/>
                <w:lang w:eastAsia="zh-CN"/>
              </w:rPr>
              <w:t>dc-Support</w:t>
            </w:r>
          </w:p>
          <w:p w14:paraId="4D4001CC" w14:textId="77777777" w:rsidR="00B64786" w:rsidRPr="000E4E7F" w:rsidRDefault="00B64786" w:rsidP="007913A5">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91D071" w14:textId="77777777" w:rsidR="00B64786" w:rsidRPr="000E4E7F" w:rsidRDefault="00B64786" w:rsidP="007913A5">
            <w:pPr>
              <w:pStyle w:val="TAL"/>
              <w:jc w:val="center"/>
              <w:rPr>
                <w:lang w:eastAsia="zh-CN"/>
              </w:rPr>
            </w:pPr>
            <w:r w:rsidRPr="000E4E7F">
              <w:rPr>
                <w:lang w:eastAsia="zh-CN"/>
              </w:rPr>
              <w:t>-</w:t>
            </w:r>
          </w:p>
        </w:tc>
      </w:tr>
      <w:tr w:rsidR="00B64786" w:rsidRPr="000E4E7F" w14:paraId="5301949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517BB" w14:textId="77777777" w:rsidR="00B64786" w:rsidRPr="000E4E7F" w:rsidRDefault="00B64786" w:rsidP="007913A5">
            <w:pPr>
              <w:pStyle w:val="TAL"/>
              <w:rPr>
                <w:b/>
                <w:i/>
                <w:lang w:eastAsia="zh-CN"/>
              </w:rPr>
            </w:pPr>
            <w:r w:rsidRPr="000E4E7F">
              <w:rPr>
                <w:b/>
                <w:i/>
                <w:lang w:eastAsia="zh-CN"/>
              </w:rPr>
              <w:t>delayBudgetReporting</w:t>
            </w:r>
          </w:p>
          <w:p w14:paraId="631C549F" w14:textId="77777777" w:rsidR="00B64786" w:rsidRPr="000E4E7F" w:rsidRDefault="00B64786" w:rsidP="007913A5">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E742FC" w14:textId="77777777" w:rsidR="00B64786" w:rsidRPr="000E4E7F" w:rsidRDefault="00B64786" w:rsidP="007913A5">
            <w:pPr>
              <w:pStyle w:val="TAL"/>
              <w:jc w:val="center"/>
              <w:rPr>
                <w:lang w:eastAsia="zh-CN"/>
              </w:rPr>
            </w:pPr>
            <w:r w:rsidRPr="000E4E7F">
              <w:rPr>
                <w:lang w:eastAsia="zh-CN"/>
              </w:rPr>
              <w:t>No</w:t>
            </w:r>
          </w:p>
        </w:tc>
      </w:tr>
      <w:tr w:rsidR="00B64786" w:rsidRPr="000E4E7F" w14:paraId="792A9AD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F276B" w14:textId="77777777" w:rsidR="00B64786" w:rsidRPr="000E4E7F" w:rsidRDefault="00B64786" w:rsidP="007913A5">
            <w:pPr>
              <w:pStyle w:val="TAL"/>
              <w:rPr>
                <w:b/>
                <w:i/>
                <w:lang w:eastAsia="zh-CN"/>
              </w:rPr>
            </w:pPr>
            <w:r w:rsidRPr="000E4E7F">
              <w:rPr>
                <w:b/>
                <w:i/>
                <w:lang w:eastAsia="zh-CN"/>
              </w:rPr>
              <w:t>demodulationEnhancements</w:t>
            </w:r>
          </w:p>
          <w:p w14:paraId="208832A7" w14:textId="77777777" w:rsidR="00B64786" w:rsidRPr="000E4E7F" w:rsidRDefault="00B64786" w:rsidP="007913A5">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40BF109" w14:textId="77777777" w:rsidR="00B64786" w:rsidRPr="000E4E7F" w:rsidRDefault="00B64786" w:rsidP="007913A5">
            <w:pPr>
              <w:pStyle w:val="TAL"/>
              <w:jc w:val="center"/>
              <w:rPr>
                <w:lang w:eastAsia="zh-CN"/>
              </w:rPr>
            </w:pPr>
            <w:r w:rsidRPr="000E4E7F">
              <w:rPr>
                <w:bCs/>
                <w:noProof/>
              </w:rPr>
              <w:t>-</w:t>
            </w:r>
          </w:p>
        </w:tc>
      </w:tr>
      <w:tr w:rsidR="00B64786" w:rsidRPr="000E4E7F" w14:paraId="010D94E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4241E" w14:textId="77777777" w:rsidR="00B64786" w:rsidRPr="000E4E7F" w:rsidRDefault="00B64786" w:rsidP="007913A5">
            <w:pPr>
              <w:pStyle w:val="TAL"/>
              <w:rPr>
                <w:b/>
                <w:i/>
              </w:rPr>
            </w:pPr>
            <w:r w:rsidRPr="000E4E7F">
              <w:rPr>
                <w:b/>
                <w:i/>
              </w:rPr>
              <w:t>d</w:t>
            </w:r>
            <w:r w:rsidRPr="000E4E7F">
              <w:rPr>
                <w:b/>
                <w:i/>
                <w:lang w:eastAsia="zh-CN"/>
              </w:rPr>
              <w:t>emodulationEnhancements</w:t>
            </w:r>
            <w:r w:rsidRPr="000E4E7F">
              <w:rPr>
                <w:b/>
                <w:i/>
              </w:rPr>
              <w:t>2</w:t>
            </w:r>
          </w:p>
          <w:p w14:paraId="526A7B46" w14:textId="77777777" w:rsidR="00B64786" w:rsidRPr="000E4E7F" w:rsidRDefault="00B64786" w:rsidP="007913A5">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A080751" w14:textId="77777777" w:rsidR="00B64786" w:rsidRPr="000E4E7F" w:rsidRDefault="00B64786" w:rsidP="007913A5">
            <w:pPr>
              <w:pStyle w:val="TAL"/>
              <w:jc w:val="center"/>
              <w:rPr>
                <w:bCs/>
                <w:noProof/>
              </w:rPr>
            </w:pPr>
            <w:r w:rsidRPr="000E4E7F">
              <w:rPr>
                <w:bCs/>
                <w:noProof/>
              </w:rPr>
              <w:t>-</w:t>
            </w:r>
          </w:p>
        </w:tc>
      </w:tr>
      <w:tr w:rsidR="00B64786" w:rsidRPr="000E4E7F" w14:paraId="5A9B3CC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73486" w14:textId="77777777" w:rsidR="00B64786" w:rsidRPr="000E4E7F" w:rsidRDefault="00B64786" w:rsidP="007913A5">
            <w:pPr>
              <w:pStyle w:val="TAL"/>
              <w:rPr>
                <w:b/>
                <w:i/>
              </w:rPr>
            </w:pPr>
            <w:r w:rsidRPr="000E4E7F">
              <w:rPr>
                <w:b/>
                <w:i/>
              </w:rPr>
              <w:t>densityReductionNP, densityReductionBF</w:t>
            </w:r>
          </w:p>
          <w:p w14:paraId="7246A5C9" w14:textId="77777777" w:rsidR="00B64786" w:rsidRPr="000E4E7F" w:rsidRDefault="00B64786" w:rsidP="007913A5">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B5302B3" w14:textId="77777777" w:rsidR="00B64786" w:rsidRPr="000E4E7F" w:rsidRDefault="00B64786" w:rsidP="007913A5">
            <w:pPr>
              <w:pStyle w:val="TAL"/>
              <w:jc w:val="center"/>
              <w:rPr>
                <w:bCs/>
                <w:noProof/>
              </w:rPr>
            </w:pPr>
            <w:r w:rsidRPr="000E4E7F">
              <w:rPr>
                <w:bCs/>
                <w:noProof/>
              </w:rPr>
              <w:t>FFS</w:t>
            </w:r>
          </w:p>
        </w:tc>
      </w:tr>
      <w:tr w:rsidR="00B64786" w:rsidRPr="000E4E7F" w14:paraId="2D3DCE9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6AD01" w14:textId="77777777" w:rsidR="00B64786" w:rsidRPr="000E4E7F" w:rsidRDefault="00B64786" w:rsidP="007913A5">
            <w:pPr>
              <w:pStyle w:val="TAL"/>
              <w:rPr>
                <w:b/>
                <w:i/>
                <w:lang w:eastAsia="zh-CN"/>
              </w:rPr>
            </w:pPr>
            <w:r w:rsidRPr="000E4E7F">
              <w:rPr>
                <w:b/>
                <w:i/>
                <w:lang w:eastAsia="zh-CN"/>
              </w:rPr>
              <w:t>deviceType</w:t>
            </w:r>
          </w:p>
          <w:p w14:paraId="33D7C0A0" w14:textId="77777777" w:rsidR="00B64786" w:rsidRPr="000E4E7F" w:rsidRDefault="00B64786" w:rsidP="007913A5">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059BFA" w14:textId="77777777" w:rsidR="00B64786" w:rsidRPr="000E4E7F" w:rsidRDefault="00B64786" w:rsidP="007913A5">
            <w:pPr>
              <w:pStyle w:val="TAL"/>
              <w:jc w:val="center"/>
              <w:rPr>
                <w:lang w:eastAsia="zh-CN"/>
              </w:rPr>
            </w:pPr>
            <w:r w:rsidRPr="000E4E7F">
              <w:rPr>
                <w:lang w:eastAsia="zh-CN"/>
              </w:rPr>
              <w:t>-</w:t>
            </w:r>
          </w:p>
        </w:tc>
      </w:tr>
      <w:tr w:rsidR="00B64786" w:rsidRPr="000E4E7F" w14:paraId="351B9BF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2A572F" w14:textId="77777777" w:rsidR="00B64786" w:rsidRPr="000E4E7F" w:rsidRDefault="00B64786" w:rsidP="007913A5">
            <w:pPr>
              <w:pStyle w:val="TAL"/>
              <w:rPr>
                <w:b/>
                <w:i/>
              </w:rPr>
            </w:pPr>
            <w:r w:rsidRPr="000E4E7F">
              <w:rPr>
                <w:b/>
                <w:i/>
              </w:rPr>
              <w:t>diffFallbackCombReport</w:t>
            </w:r>
          </w:p>
          <w:p w14:paraId="6E5F7CFD" w14:textId="77777777" w:rsidR="00B64786" w:rsidRPr="000E4E7F" w:rsidRDefault="00B64786" w:rsidP="007913A5">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604AEAB9" w14:textId="77777777" w:rsidR="00B64786" w:rsidRPr="000E4E7F" w:rsidRDefault="00B64786" w:rsidP="007913A5">
            <w:pPr>
              <w:pStyle w:val="TAL"/>
              <w:jc w:val="center"/>
            </w:pPr>
            <w:r w:rsidRPr="000E4E7F">
              <w:t>-</w:t>
            </w:r>
          </w:p>
        </w:tc>
      </w:tr>
      <w:tr w:rsidR="00B64786" w:rsidRPr="000E4E7F" w14:paraId="3E21176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A3321"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rPr>
              <w:t>differentFallbackSupported</w:t>
            </w:r>
          </w:p>
          <w:p w14:paraId="76C87D3C" w14:textId="77777777" w:rsidR="00B64786" w:rsidRPr="000E4E7F" w:rsidRDefault="00B64786" w:rsidP="007913A5">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795791" w14:textId="77777777" w:rsidR="00B64786" w:rsidRPr="000E4E7F" w:rsidRDefault="00B64786" w:rsidP="007913A5">
            <w:pPr>
              <w:pStyle w:val="TAL"/>
              <w:jc w:val="center"/>
              <w:rPr>
                <w:lang w:eastAsia="zh-CN"/>
              </w:rPr>
            </w:pPr>
            <w:r w:rsidRPr="000E4E7F">
              <w:rPr>
                <w:bCs/>
                <w:noProof/>
              </w:rPr>
              <w:t>-</w:t>
            </w:r>
          </w:p>
        </w:tc>
      </w:tr>
      <w:tr w:rsidR="00B64786" w:rsidRPr="000E4E7F" w14:paraId="6FBB50C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68B1645" w14:textId="77777777" w:rsidR="00B64786" w:rsidRPr="000E4E7F" w:rsidRDefault="00B64786" w:rsidP="007913A5">
            <w:pPr>
              <w:pStyle w:val="TAL"/>
              <w:rPr>
                <w:b/>
                <w:i/>
              </w:rPr>
            </w:pPr>
            <w:r w:rsidRPr="000E4E7F">
              <w:rPr>
                <w:b/>
                <w:i/>
              </w:rPr>
              <w:t>directSCellActivation</w:t>
            </w:r>
          </w:p>
          <w:p w14:paraId="70E21EB8" w14:textId="77777777" w:rsidR="00B64786" w:rsidRPr="000E4E7F" w:rsidRDefault="00B64786" w:rsidP="007913A5">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2DC167E4" w14:textId="77777777" w:rsidR="00B64786" w:rsidRPr="000E4E7F" w:rsidRDefault="00B64786" w:rsidP="007913A5">
            <w:pPr>
              <w:pStyle w:val="TAL"/>
              <w:jc w:val="center"/>
              <w:rPr>
                <w:bCs/>
                <w:noProof/>
              </w:rPr>
            </w:pPr>
            <w:r w:rsidRPr="000E4E7F">
              <w:rPr>
                <w:bCs/>
                <w:noProof/>
              </w:rPr>
              <w:t>-</w:t>
            </w:r>
          </w:p>
        </w:tc>
      </w:tr>
      <w:tr w:rsidR="00B64786" w:rsidRPr="000E4E7F" w14:paraId="46DA8BB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0177A14" w14:textId="77777777" w:rsidR="00B64786" w:rsidRPr="000E4E7F" w:rsidRDefault="00B64786" w:rsidP="007913A5">
            <w:pPr>
              <w:pStyle w:val="TAL"/>
              <w:rPr>
                <w:b/>
                <w:i/>
              </w:rPr>
            </w:pPr>
            <w:r w:rsidRPr="000E4E7F">
              <w:rPr>
                <w:b/>
                <w:i/>
              </w:rPr>
              <w:t>directSCellHibernation</w:t>
            </w:r>
          </w:p>
          <w:p w14:paraId="1FB30E56" w14:textId="77777777" w:rsidR="00B64786" w:rsidRPr="000E4E7F" w:rsidRDefault="00B64786" w:rsidP="007913A5">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3339AE25" w14:textId="77777777" w:rsidR="00B64786" w:rsidRPr="000E4E7F" w:rsidRDefault="00B64786" w:rsidP="007913A5">
            <w:pPr>
              <w:pStyle w:val="TAL"/>
              <w:jc w:val="center"/>
              <w:rPr>
                <w:bCs/>
                <w:noProof/>
              </w:rPr>
            </w:pPr>
            <w:r w:rsidRPr="000E4E7F">
              <w:rPr>
                <w:bCs/>
                <w:noProof/>
              </w:rPr>
              <w:t>-</w:t>
            </w:r>
          </w:p>
        </w:tc>
      </w:tr>
      <w:tr w:rsidR="00B64786" w:rsidRPr="000E4E7F" w14:paraId="57980FB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E05BA" w14:textId="77777777" w:rsidR="00B64786" w:rsidRPr="000E4E7F" w:rsidRDefault="00B64786" w:rsidP="007913A5">
            <w:pPr>
              <w:pStyle w:val="TAL"/>
              <w:rPr>
                <w:b/>
                <w:i/>
                <w:lang w:eastAsia="zh-CN"/>
              </w:rPr>
            </w:pPr>
            <w:r w:rsidRPr="000E4E7F">
              <w:rPr>
                <w:b/>
                <w:i/>
                <w:lang w:eastAsia="zh-CN"/>
              </w:rPr>
              <w:t>discInterFreqTx</w:t>
            </w:r>
          </w:p>
          <w:p w14:paraId="059E9727" w14:textId="77777777" w:rsidR="00B64786" w:rsidRPr="000E4E7F" w:rsidRDefault="00B64786" w:rsidP="007913A5">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01959D5" w14:textId="77777777" w:rsidR="00B64786" w:rsidRPr="000E4E7F" w:rsidRDefault="00B64786" w:rsidP="007913A5">
            <w:pPr>
              <w:pStyle w:val="TAL"/>
              <w:jc w:val="center"/>
              <w:rPr>
                <w:lang w:eastAsia="zh-CN"/>
              </w:rPr>
            </w:pPr>
            <w:r w:rsidRPr="000E4E7F">
              <w:rPr>
                <w:lang w:eastAsia="zh-CN"/>
              </w:rPr>
              <w:t>-</w:t>
            </w:r>
          </w:p>
        </w:tc>
      </w:tr>
      <w:tr w:rsidR="00B64786" w:rsidRPr="000E4E7F" w14:paraId="591B56A0" w14:textId="77777777" w:rsidTr="007913A5">
        <w:trPr>
          <w:cantSplit/>
        </w:trPr>
        <w:tc>
          <w:tcPr>
            <w:tcW w:w="7793" w:type="dxa"/>
            <w:gridSpan w:val="2"/>
          </w:tcPr>
          <w:p w14:paraId="7FA03A1E" w14:textId="77777777" w:rsidR="00B64786" w:rsidRPr="000E4E7F" w:rsidRDefault="00B64786" w:rsidP="007913A5">
            <w:pPr>
              <w:pStyle w:val="TAL"/>
              <w:rPr>
                <w:b/>
                <w:i/>
                <w:lang w:eastAsia="zh-CN"/>
              </w:rPr>
            </w:pPr>
            <w:r w:rsidRPr="000E4E7F">
              <w:rPr>
                <w:b/>
                <w:i/>
                <w:lang w:eastAsia="zh-CN"/>
              </w:rPr>
              <w:t>discoverySignalsInDeactSCell</w:t>
            </w:r>
          </w:p>
          <w:p w14:paraId="40E29226" w14:textId="77777777" w:rsidR="00B64786" w:rsidRPr="000E4E7F" w:rsidRDefault="00B64786" w:rsidP="007913A5">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4F0DA262" w14:textId="77777777" w:rsidR="00B64786" w:rsidRPr="000E4E7F" w:rsidRDefault="00B64786" w:rsidP="007913A5">
            <w:pPr>
              <w:pStyle w:val="TAL"/>
              <w:jc w:val="center"/>
              <w:rPr>
                <w:bCs/>
                <w:noProof/>
                <w:lang w:eastAsia="zh-CN"/>
              </w:rPr>
            </w:pPr>
            <w:r w:rsidRPr="000E4E7F">
              <w:rPr>
                <w:bCs/>
                <w:noProof/>
                <w:lang w:eastAsia="zh-CN"/>
              </w:rPr>
              <w:t>FFS</w:t>
            </w:r>
          </w:p>
        </w:tc>
      </w:tr>
      <w:tr w:rsidR="00B64786" w:rsidRPr="000E4E7F" w14:paraId="35E318DB" w14:textId="77777777" w:rsidTr="007913A5">
        <w:trPr>
          <w:cantSplit/>
        </w:trPr>
        <w:tc>
          <w:tcPr>
            <w:tcW w:w="7793" w:type="dxa"/>
            <w:gridSpan w:val="2"/>
          </w:tcPr>
          <w:p w14:paraId="08D72DD7" w14:textId="77777777" w:rsidR="00B64786" w:rsidRPr="000E4E7F" w:rsidRDefault="00B64786" w:rsidP="007913A5">
            <w:pPr>
              <w:pStyle w:val="TAL"/>
              <w:rPr>
                <w:b/>
                <w:i/>
                <w:lang w:eastAsia="zh-CN"/>
              </w:rPr>
            </w:pPr>
            <w:r w:rsidRPr="000E4E7F">
              <w:rPr>
                <w:b/>
                <w:i/>
                <w:lang w:eastAsia="zh-CN"/>
              </w:rPr>
              <w:t>discPeriodicSLSS</w:t>
            </w:r>
          </w:p>
          <w:p w14:paraId="4206524B" w14:textId="77777777" w:rsidR="00B64786" w:rsidRPr="000E4E7F" w:rsidRDefault="00B64786" w:rsidP="007913A5">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078FE223"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0F672711" w14:textId="77777777" w:rsidTr="007913A5">
        <w:trPr>
          <w:cantSplit/>
        </w:trPr>
        <w:tc>
          <w:tcPr>
            <w:tcW w:w="7793" w:type="dxa"/>
            <w:gridSpan w:val="2"/>
          </w:tcPr>
          <w:p w14:paraId="643D4F9D" w14:textId="77777777" w:rsidR="00B64786" w:rsidRPr="000E4E7F" w:rsidRDefault="00B64786" w:rsidP="007913A5">
            <w:pPr>
              <w:pStyle w:val="TAL"/>
              <w:rPr>
                <w:b/>
                <w:i/>
                <w:lang w:eastAsia="en-GB"/>
              </w:rPr>
            </w:pPr>
            <w:r w:rsidRPr="000E4E7F">
              <w:rPr>
                <w:b/>
                <w:i/>
                <w:lang w:eastAsia="en-GB"/>
              </w:rPr>
              <w:t>discScheduledResourceAlloc</w:t>
            </w:r>
          </w:p>
          <w:p w14:paraId="1F2433DF" w14:textId="77777777" w:rsidR="00B64786" w:rsidRPr="000E4E7F" w:rsidRDefault="00B64786" w:rsidP="007913A5">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4AE6B2D3" w14:textId="77777777" w:rsidR="00B64786" w:rsidRPr="000E4E7F" w:rsidRDefault="00B64786" w:rsidP="007913A5">
            <w:pPr>
              <w:pStyle w:val="TAL"/>
              <w:jc w:val="center"/>
              <w:rPr>
                <w:bCs/>
                <w:noProof/>
                <w:lang w:eastAsia="zh-CN"/>
              </w:rPr>
            </w:pPr>
            <w:r w:rsidRPr="000E4E7F">
              <w:rPr>
                <w:bCs/>
                <w:noProof/>
                <w:lang w:eastAsia="en-GB"/>
              </w:rPr>
              <w:t>-</w:t>
            </w:r>
          </w:p>
        </w:tc>
      </w:tr>
      <w:tr w:rsidR="00B64786" w:rsidRPr="000E4E7F" w14:paraId="257B9212" w14:textId="77777777" w:rsidTr="007913A5">
        <w:trPr>
          <w:cantSplit/>
        </w:trPr>
        <w:tc>
          <w:tcPr>
            <w:tcW w:w="7793" w:type="dxa"/>
            <w:gridSpan w:val="2"/>
          </w:tcPr>
          <w:p w14:paraId="0352658F" w14:textId="77777777" w:rsidR="00B64786" w:rsidRPr="000E4E7F" w:rsidRDefault="00B64786" w:rsidP="007913A5">
            <w:pPr>
              <w:pStyle w:val="TAL"/>
              <w:rPr>
                <w:b/>
                <w:i/>
                <w:lang w:eastAsia="en-GB"/>
              </w:rPr>
            </w:pPr>
            <w:r w:rsidRPr="000E4E7F">
              <w:rPr>
                <w:b/>
                <w:i/>
                <w:lang w:eastAsia="en-GB"/>
              </w:rPr>
              <w:lastRenderedPageBreak/>
              <w:t>disc-UE-SelectedResourceAlloc</w:t>
            </w:r>
          </w:p>
          <w:p w14:paraId="0B0EE323" w14:textId="77777777" w:rsidR="00B64786" w:rsidRPr="000E4E7F" w:rsidRDefault="00B64786" w:rsidP="007913A5">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552C746E" w14:textId="77777777" w:rsidR="00B64786" w:rsidRPr="000E4E7F" w:rsidRDefault="00B64786" w:rsidP="007913A5">
            <w:pPr>
              <w:pStyle w:val="TAL"/>
              <w:jc w:val="center"/>
              <w:rPr>
                <w:bCs/>
                <w:noProof/>
                <w:lang w:eastAsia="zh-CN"/>
              </w:rPr>
            </w:pPr>
            <w:r w:rsidRPr="000E4E7F">
              <w:rPr>
                <w:bCs/>
                <w:noProof/>
                <w:lang w:eastAsia="en-GB"/>
              </w:rPr>
              <w:t>-</w:t>
            </w:r>
          </w:p>
        </w:tc>
      </w:tr>
      <w:tr w:rsidR="00B64786" w:rsidRPr="000E4E7F" w14:paraId="51C4149E" w14:textId="77777777" w:rsidTr="007913A5">
        <w:trPr>
          <w:cantSplit/>
        </w:trPr>
        <w:tc>
          <w:tcPr>
            <w:tcW w:w="7793" w:type="dxa"/>
            <w:gridSpan w:val="2"/>
          </w:tcPr>
          <w:p w14:paraId="109F793C" w14:textId="77777777" w:rsidR="00B64786" w:rsidRPr="000E4E7F" w:rsidRDefault="00B64786" w:rsidP="007913A5">
            <w:pPr>
              <w:pStyle w:val="TAL"/>
              <w:rPr>
                <w:b/>
                <w:i/>
                <w:lang w:eastAsia="en-GB"/>
              </w:rPr>
            </w:pPr>
            <w:r w:rsidRPr="000E4E7F">
              <w:rPr>
                <w:b/>
                <w:i/>
                <w:lang w:eastAsia="en-GB"/>
              </w:rPr>
              <w:t>disc</w:t>
            </w:r>
            <w:r w:rsidRPr="000E4E7F">
              <w:rPr>
                <w:lang w:eastAsia="en-GB"/>
              </w:rPr>
              <w:t>-</w:t>
            </w:r>
            <w:r w:rsidRPr="000E4E7F">
              <w:rPr>
                <w:b/>
                <w:i/>
                <w:lang w:eastAsia="en-GB"/>
              </w:rPr>
              <w:t>SLSS</w:t>
            </w:r>
          </w:p>
          <w:p w14:paraId="50FAAB38" w14:textId="77777777" w:rsidR="00B64786" w:rsidRPr="000E4E7F" w:rsidRDefault="00B64786" w:rsidP="007913A5">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14:paraId="3B875491" w14:textId="77777777" w:rsidR="00B64786" w:rsidRPr="000E4E7F" w:rsidRDefault="00B64786" w:rsidP="007913A5">
            <w:pPr>
              <w:pStyle w:val="TAL"/>
              <w:jc w:val="center"/>
              <w:rPr>
                <w:bCs/>
                <w:noProof/>
                <w:lang w:eastAsia="zh-CN"/>
              </w:rPr>
            </w:pPr>
            <w:r w:rsidRPr="000E4E7F">
              <w:rPr>
                <w:bCs/>
                <w:noProof/>
                <w:lang w:eastAsia="en-GB"/>
              </w:rPr>
              <w:t>-</w:t>
            </w:r>
          </w:p>
        </w:tc>
      </w:tr>
      <w:tr w:rsidR="00B64786" w:rsidRPr="000E4E7F" w14:paraId="211DAF47" w14:textId="77777777" w:rsidTr="007913A5">
        <w:trPr>
          <w:cantSplit/>
        </w:trPr>
        <w:tc>
          <w:tcPr>
            <w:tcW w:w="7793" w:type="dxa"/>
            <w:gridSpan w:val="2"/>
          </w:tcPr>
          <w:p w14:paraId="6A57D859" w14:textId="77777777" w:rsidR="00B64786" w:rsidRPr="000E4E7F" w:rsidRDefault="00B64786" w:rsidP="007913A5">
            <w:pPr>
              <w:pStyle w:val="TAL"/>
              <w:rPr>
                <w:b/>
                <w:i/>
                <w:lang w:eastAsia="en-GB"/>
              </w:rPr>
            </w:pPr>
            <w:r w:rsidRPr="000E4E7F">
              <w:rPr>
                <w:b/>
                <w:i/>
                <w:lang w:eastAsia="en-GB"/>
              </w:rPr>
              <w:t>discSupportedBands</w:t>
            </w:r>
          </w:p>
          <w:p w14:paraId="4713BE33" w14:textId="77777777" w:rsidR="00B64786" w:rsidRPr="000E4E7F" w:rsidRDefault="00B64786" w:rsidP="007913A5">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14:paraId="5B748BA2" w14:textId="77777777" w:rsidR="00B64786" w:rsidRPr="000E4E7F" w:rsidRDefault="00B64786" w:rsidP="007913A5">
            <w:pPr>
              <w:pStyle w:val="TAL"/>
              <w:jc w:val="center"/>
              <w:rPr>
                <w:bCs/>
                <w:noProof/>
                <w:lang w:eastAsia="zh-CN"/>
              </w:rPr>
            </w:pPr>
            <w:r w:rsidRPr="000E4E7F">
              <w:rPr>
                <w:bCs/>
                <w:noProof/>
                <w:lang w:eastAsia="en-GB"/>
              </w:rPr>
              <w:t>-</w:t>
            </w:r>
          </w:p>
        </w:tc>
      </w:tr>
      <w:tr w:rsidR="00B64786" w:rsidRPr="000E4E7F" w14:paraId="5E12E1F4" w14:textId="77777777" w:rsidTr="007913A5">
        <w:trPr>
          <w:cantSplit/>
        </w:trPr>
        <w:tc>
          <w:tcPr>
            <w:tcW w:w="7793" w:type="dxa"/>
            <w:gridSpan w:val="2"/>
          </w:tcPr>
          <w:p w14:paraId="0ADA0014" w14:textId="77777777" w:rsidR="00B64786" w:rsidRPr="000E4E7F" w:rsidRDefault="00B64786" w:rsidP="007913A5">
            <w:pPr>
              <w:pStyle w:val="TAL"/>
              <w:rPr>
                <w:b/>
                <w:i/>
                <w:lang w:eastAsia="en-GB"/>
              </w:rPr>
            </w:pPr>
            <w:r w:rsidRPr="000E4E7F">
              <w:rPr>
                <w:b/>
                <w:i/>
                <w:lang w:eastAsia="en-GB"/>
              </w:rPr>
              <w:t>discSupportedProc</w:t>
            </w:r>
          </w:p>
          <w:p w14:paraId="6841A51A" w14:textId="77777777" w:rsidR="00B64786" w:rsidRPr="000E4E7F" w:rsidRDefault="00B64786" w:rsidP="007913A5">
            <w:pPr>
              <w:pStyle w:val="TAL"/>
              <w:rPr>
                <w:b/>
                <w:i/>
                <w:lang w:eastAsia="zh-CN"/>
              </w:rPr>
            </w:pPr>
            <w:r w:rsidRPr="000E4E7F">
              <w:rPr>
                <w:lang w:eastAsia="en-GB"/>
              </w:rPr>
              <w:t>Indicates the number of processes supported by the UE for sidelink discovery.</w:t>
            </w:r>
          </w:p>
        </w:tc>
        <w:tc>
          <w:tcPr>
            <w:tcW w:w="862" w:type="dxa"/>
            <w:gridSpan w:val="2"/>
          </w:tcPr>
          <w:p w14:paraId="3967CC3C" w14:textId="77777777" w:rsidR="00B64786" w:rsidRPr="000E4E7F" w:rsidRDefault="00B64786" w:rsidP="007913A5">
            <w:pPr>
              <w:pStyle w:val="TAL"/>
              <w:jc w:val="center"/>
              <w:rPr>
                <w:bCs/>
                <w:noProof/>
                <w:lang w:eastAsia="zh-CN"/>
              </w:rPr>
            </w:pPr>
            <w:r w:rsidRPr="000E4E7F">
              <w:rPr>
                <w:bCs/>
                <w:noProof/>
                <w:lang w:eastAsia="en-GB"/>
              </w:rPr>
              <w:t>-</w:t>
            </w:r>
          </w:p>
        </w:tc>
      </w:tr>
      <w:tr w:rsidR="00B64786" w:rsidRPr="000E4E7F" w14:paraId="7F6D40AF" w14:textId="77777777" w:rsidTr="007913A5">
        <w:trPr>
          <w:cantSplit/>
        </w:trPr>
        <w:tc>
          <w:tcPr>
            <w:tcW w:w="7793" w:type="dxa"/>
            <w:gridSpan w:val="2"/>
          </w:tcPr>
          <w:p w14:paraId="15732469" w14:textId="77777777" w:rsidR="00B64786" w:rsidRPr="000E4E7F" w:rsidRDefault="00B64786" w:rsidP="007913A5">
            <w:pPr>
              <w:keepNext/>
              <w:keepLines/>
              <w:spacing w:after="0"/>
              <w:rPr>
                <w:rFonts w:ascii="Arial" w:hAnsi="Arial"/>
                <w:b/>
                <w:i/>
                <w:sz w:val="18"/>
              </w:rPr>
            </w:pPr>
            <w:r w:rsidRPr="000E4E7F">
              <w:rPr>
                <w:rFonts w:ascii="Arial" w:hAnsi="Arial"/>
                <w:b/>
                <w:i/>
                <w:sz w:val="18"/>
              </w:rPr>
              <w:t>discSysInfoReporting</w:t>
            </w:r>
          </w:p>
          <w:p w14:paraId="7D4890A8" w14:textId="77777777" w:rsidR="00B64786" w:rsidRPr="000E4E7F" w:rsidRDefault="00B64786" w:rsidP="007913A5">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14:paraId="63E265EE"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w:t>
            </w:r>
          </w:p>
        </w:tc>
      </w:tr>
      <w:tr w:rsidR="00B64786" w:rsidRPr="000E4E7F" w14:paraId="6D1B816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788FD" w14:textId="77777777" w:rsidR="00B64786" w:rsidRPr="000E4E7F" w:rsidRDefault="00B64786" w:rsidP="007913A5">
            <w:pPr>
              <w:pStyle w:val="TAL"/>
              <w:rPr>
                <w:rFonts w:eastAsia="SimSun"/>
                <w:b/>
                <w:i/>
                <w:lang w:eastAsia="zh-CN"/>
              </w:rPr>
            </w:pPr>
            <w:r w:rsidRPr="000E4E7F">
              <w:rPr>
                <w:b/>
                <w:i/>
                <w:lang w:eastAsia="zh-CN"/>
              </w:rPr>
              <w:t>dl-256QAM</w:t>
            </w:r>
          </w:p>
          <w:p w14:paraId="422F1EDD" w14:textId="77777777" w:rsidR="00B64786" w:rsidRPr="000E4E7F" w:rsidRDefault="00B64786" w:rsidP="007913A5">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4BFCCAB" w14:textId="77777777" w:rsidR="00B64786" w:rsidRPr="000E4E7F" w:rsidRDefault="00B64786" w:rsidP="007913A5">
            <w:pPr>
              <w:pStyle w:val="TAL"/>
              <w:jc w:val="center"/>
              <w:rPr>
                <w:lang w:eastAsia="zh-CN"/>
              </w:rPr>
            </w:pPr>
            <w:r w:rsidRPr="000E4E7F">
              <w:rPr>
                <w:lang w:eastAsia="zh-CN"/>
              </w:rPr>
              <w:t>-</w:t>
            </w:r>
          </w:p>
        </w:tc>
      </w:tr>
      <w:tr w:rsidR="00B64786" w:rsidRPr="000E4E7F" w14:paraId="7EC9336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13379" w14:textId="77777777" w:rsidR="00B64786" w:rsidRPr="000E4E7F" w:rsidRDefault="00B64786" w:rsidP="007913A5">
            <w:pPr>
              <w:pStyle w:val="TAL"/>
              <w:rPr>
                <w:b/>
                <w:i/>
                <w:lang w:eastAsia="zh-CN"/>
              </w:rPr>
            </w:pPr>
            <w:r w:rsidRPr="000E4E7F">
              <w:rPr>
                <w:b/>
                <w:i/>
                <w:lang w:eastAsia="zh-CN"/>
              </w:rPr>
              <w:t>dl-1024QAM</w:t>
            </w:r>
          </w:p>
          <w:p w14:paraId="076092FC" w14:textId="77777777" w:rsidR="00B64786" w:rsidRPr="000E4E7F" w:rsidRDefault="00B64786" w:rsidP="007913A5">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EF381D9" w14:textId="77777777" w:rsidR="00B64786" w:rsidRPr="000E4E7F" w:rsidRDefault="00B64786" w:rsidP="007913A5">
            <w:pPr>
              <w:pStyle w:val="TAL"/>
              <w:jc w:val="center"/>
              <w:rPr>
                <w:lang w:eastAsia="zh-CN"/>
              </w:rPr>
            </w:pPr>
            <w:r w:rsidRPr="000E4E7F">
              <w:rPr>
                <w:lang w:eastAsia="zh-CN"/>
              </w:rPr>
              <w:t>-</w:t>
            </w:r>
          </w:p>
        </w:tc>
      </w:tr>
      <w:tr w:rsidR="00B64786" w:rsidRPr="000E4E7F" w14:paraId="2C03AFAE" w14:textId="77777777" w:rsidTr="007913A5">
        <w:tc>
          <w:tcPr>
            <w:tcW w:w="7793" w:type="dxa"/>
            <w:gridSpan w:val="2"/>
            <w:tcBorders>
              <w:top w:val="single" w:sz="4" w:space="0" w:color="808080"/>
              <w:left w:val="single" w:sz="4" w:space="0" w:color="808080"/>
              <w:bottom w:val="single" w:sz="4" w:space="0" w:color="808080"/>
              <w:right w:val="single" w:sz="4" w:space="0" w:color="808080"/>
            </w:tcBorders>
          </w:tcPr>
          <w:p w14:paraId="07C6D563" w14:textId="77777777" w:rsidR="00B64786" w:rsidRPr="000E4E7F" w:rsidRDefault="00B64786" w:rsidP="007913A5">
            <w:pPr>
              <w:pStyle w:val="TAL"/>
              <w:rPr>
                <w:b/>
                <w:i/>
              </w:rPr>
            </w:pPr>
            <w:r w:rsidRPr="000E4E7F">
              <w:rPr>
                <w:b/>
                <w:i/>
              </w:rPr>
              <w:t>dl-1024QAM-ScalingFactor</w:t>
            </w:r>
          </w:p>
          <w:p w14:paraId="71F4E2F2" w14:textId="77777777" w:rsidR="00B64786" w:rsidRPr="000E4E7F" w:rsidRDefault="00B64786" w:rsidP="007913A5">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AB34FA7" w14:textId="77777777" w:rsidR="00B64786" w:rsidRPr="000E4E7F" w:rsidRDefault="00B64786" w:rsidP="007913A5">
            <w:pPr>
              <w:pStyle w:val="TAL"/>
              <w:jc w:val="center"/>
              <w:rPr>
                <w:lang w:eastAsia="zh-CN"/>
              </w:rPr>
            </w:pPr>
            <w:r w:rsidRPr="000E4E7F">
              <w:rPr>
                <w:lang w:eastAsia="zh-CN"/>
              </w:rPr>
              <w:t>-</w:t>
            </w:r>
          </w:p>
        </w:tc>
      </w:tr>
      <w:tr w:rsidR="00B64786" w:rsidRPr="000E4E7F" w14:paraId="1D155C93" w14:textId="77777777" w:rsidTr="007913A5">
        <w:tc>
          <w:tcPr>
            <w:tcW w:w="7793" w:type="dxa"/>
            <w:gridSpan w:val="2"/>
            <w:tcBorders>
              <w:top w:val="single" w:sz="4" w:space="0" w:color="808080"/>
              <w:left w:val="single" w:sz="4" w:space="0" w:color="808080"/>
              <w:bottom w:val="single" w:sz="4" w:space="0" w:color="808080"/>
              <w:right w:val="single" w:sz="4" w:space="0" w:color="808080"/>
            </w:tcBorders>
          </w:tcPr>
          <w:p w14:paraId="24778346" w14:textId="77777777" w:rsidR="00B64786" w:rsidRPr="000E4E7F" w:rsidRDefault="00B64786" w:rsidP="007913A5">
            <w:pPr>
              <w:pStyle w:val="TAL"/>
              <w:rPr>
                <w:b/>
                <w:i/>
                <w:lang w:eastAsia="zh-CN"/>
              </w:rPr>
            </w:pPr>
            <w:r w:rsidRPr="000E4E7F">
              <w:rPr>
                <w:b/>
                <w:i/>
                <w:lang w:eastAsia="zh-CN"/>
              </w:rPr>
              <w:t>dl-1024QAM-TotalWeightedLayers</w:t>
            </w:r>
          </w:p>
          <w:p w14:paraId="17F3DED6" w14:textId="77777777" w:rsidR="00B64786" w:rsidRPr="000E4E7F" w:rsidRDefault="00B64786" w:rsidP="007913A5">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1B87962" w14:textId="77777777" w:rsidR="00B64786" w:rsidRPr="000E4E7F" w:rsidRDefault="00B64786" w:rsidP="007913A5">
            <w:pPr>
              <w:pStyle w:val="TAL"/>
              <w:jc w:val="center"/>
              <w:rPr>
                <w:lang w:eastAsia="zh-CN"/>
              </w:rPr>
            </w:pPr>
            <w:r w:rsidRPr="000E4E7F">
              <w:rPr>
                <w:lang w:eastAsia="zh-CN"/>
              </w:rPr>
              <w:t>-</w:t>
            </w:r>
          </w:p>
        </w:tc>
      </w:tr>
      <w:tr w:rsidR="00B64786" w:rsidRPr="000E4E7F" w14:paraId="2DD4B99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D412E" w14:textId="77777777" w:rsidR="00B64786" w:rsidRPr="000E4E7F" w:rsidRDefault="00B64786" w:rsidP="007913A5">
            <w:pPr>
              <w:pStyle w:val="TAL"/>
              <w:rPr>
                <w:b/>
                <w:i/>
                <w:lang w:eastAsia="zh-CN"/>
              </w:rPr>
            </w:pPr>
            <w:r w:rsidRPr="000E4E7F">
              <w:rPr>
                <w:b/>
                <w:i/>
                <w:lang w:eastAsia="zh-CN"/>
              </w:rPr>
              <w:t>dl-1024QAM-Slot</w:t>
            </w:r>
          </w:p>
          <w:p w14:paraId="610A6105" w14:textId="77777777" w:rsidR="00B64786" w:rsidRPr="000E4E7F" w:rsidRDefault="00B64786" w:rsidP="007913A5">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38D874" w14:textId="77777777" w:rsidR="00B64786" w:rsidRPr="000E4E7F" w:rsidRDefault="00B64786" w:rsidP="007913A5">
            <w:pPr>
              <w:pStyle w:val="TAL"/>
              <w:jc w:val="center"/>
              <w:rPr>
                <w:lang w:eastAsia="zh-CN"/>
              </w:rPr>
            </w:pPr>
            <w:r w:rsidRPr="000E4E7F">
              <w:rPr>
                <w:lang w:eastAsia="zh-CN"/>
              </w:rPr>
              <w:t>-</w:t>
            </w:r>
          </w:p>
        </w:tc>
      </w:tr>
      <w:tr w:rsidR="00B64786" w:rsidRPr="000E4E7F" w14:paraId="1564544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10C28" w14:textId="77777777" w:rsidR="00B64786" w:rsidRPr="000E4E7F" w:rsidRDefault="00B64786" w:rsidP="007913A5">
            <w:pPr>
              <w:pStyle w:val="TAL"/>
              <w:rPr>
                <w:b/>
                <w:i/>
                <w:lang w:eastAsia="zh-CN"/>
              </w:rPr>
            </w:pPr>
            <w:r w:rsidRPr="000E4E7F">
              <w:rPr>
                <w:b/>
                <w:i/>
                <w:lang w:eastAsia="zh-CN"/>
              </w:rPr>
              <w:t>dl-1024QAM-SubslotTA-1</w:t>
            </w:r>
          </w:p>
          <w:p w14:paraId="589C31BF" w14:textId="77777777" w:rsidR="00B64786" w:rsidRPr="000E4E7F" w:rsidRDefault="00B64786" w:rsidP="007913A5">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B2D56B5" w14:textId="77777777" w:rsidR="00B64786" w:rsidRPr="000E4E7F" w:rsidRDefault="00B64786" w:rsidP="007913A5">
            <w:pPr>
              <w:pStyle w:val="TAL"/>
              <w:jc w:val="center"/>
              <w:rPr>
                <w:lang w:eastAsia="zh-CN"/>
              </w:rPr>
            </w:pPr>
            <w:r w:rsidRPr="000E4E7F">
              <w:rPr>
                <w:lang w:eastAsia="zh-CN"/>
              </w:rPr>
              <w:t>-</w:t>
            </w:r>
          </w:p>
        </w:tc>
      </w:tr>
      <w:tr w:rsidR="00B64786" w:rsidRPr="000E4E7F" w14:paraId="59BEB08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28282" w14:textId="77777777" w:rsidR="00B64786" w:rsidRPr="000E4E7F" w:rsidRDefault="00B64786" w:rsidP="007913A5">
            <w:pPr>
              <w:pStyle w:val="TAL"/>
              <w:rPr>
                <w:b/>
                <w:i/>
                <w:lang w:eastAsia="zh-CN"/>
              </w:rPr>
            </w:pPr>
            <w:r w:rsidRPr="000E4E7F">
              <w:rPr>
                <w:b/>
                <w:i/>
                <w:lang w:eastAsia="zh-CN"/>
              </w:rPr>
              <w:t>dl-1024QAM-SubslotTA-2</w:t>
            </w:r>
          </w:p>
          <w:p w14:paraId="0C559716" w14:textId="77777777" w:rsidR="00B64786" w:rsidRPr="000E4E7F" w:rsidRDefault="00B64786" w:rsidP="007913A5">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A91E302" w14:textId="77777777" w:rsidR="00B64786" w:rsidRPr="000E4E7F" w:rsidRDefault="00B64786" w:rsidP="007913A5">
            <w:pPr>
              <w:pStyle w:val="TAL"/>
              <w:jc w:val="center"/>
              <w:rPr>
                <w:lang w:eastAsia="zh-CN"/>
              </w:rPr>
            </w:pPr>
            <w:r w:rsidRPr="000E4E7F">
              <w:rPr>
                <w:lang w:eastAsia="zh-CN"/>
              </w:rPr>
              <w:t>-</w:t>
            </w:r>
          </w:p>
        </w:tc>
      </w:tr>
      <w:tr w:rsidR="00B64786" w:rsidRPr="000E4E7F" w14:paraId="35ED216F"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86D4A2" w14:textId="77777777" w:rsidR="00B64786" w:rsidRPr="000E4E7F" w:rsidRDefault="00B64786" w:rsidP="007913A5">
            <w:pPr>
              <w:pStyle w:val="TAL"/>
              <w:rPr>
                <w:b/>
                <w:i/>
                <w:lang w:eastAsia="en-GB"/>
              </w:rPr>
            </w:pPr>
            <w:r w:rsidRPr="000E4E7F">
              <w:rPr>
                <w:b/>
                <w:i/>
                <w:lang w:eastAsia="en-GB"/>
              </w:rPr>
              <w:t>dl-ChannelQualityReporting</w:t>
            </w:r>
          </w:p>
          <w:p w14:paraId="6697F70F" w14:textId="77777777" w:rsidR="00B64786" w:rsidRPr="000E4E7F" w:rsidRDefault="00B64786" w:rsidP="007913A5">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EEDDABB"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1E164F7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86F92" w14:textId="77777777" w:rsidR="00B64786" w:rsidRPr="000E4E7F" w:rsidRDefault="00B64786" w:rsidP="007913A5">
            <w:pPr>
              <w:pStyle w:val="TAL"/>
              <w:rPr>
                <w:b/>
                <w:i/>
                <w:lang w:eastAsia="zh-CN"/>
              </w:rPr>
            </w:pPr>
            <w:r w:rsidRPr="000E4E7F">
              <w:rPr>
                <w:b/>
                <w:i/>
                <w:lang w:eastAsia="zh-CN"/>
              </w:rPr>
              <w:t>dl-DedicatedMessageSegmentation</w:t>
            </w:r>
          </w:p>
          <w:p w14:paraId="5B4D227B" w14:textId="77777777" w:rsidR="00B64786" w:rsidRPr="000E4E7F" w:rsidRDefault="00B64786" w:rsidP="007913A5">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930BED9" w14:textId="77777777" w:rsidR="00B64786" w:rsidRPr="000E4E7F" w:rsidRDefault="00B64786" w:rsidP="007913A5">
            <w:pPr>
              <w:pStyle w:val="TAL"/>
              <w:jc w:val="center"/>
              <w:rPr>
                <w:lang w:eastAsia="zh-CN"/>
              </w:rPr>
            </w:pPr>
            <w:r w:rsidRPr="000E4E7F">
              <w:rPr>
                <w:lang w:eastAsia="zh-CN"/>
              </w:rPr>
              <w:t>-</w:t>
            </w:r>
          </w:p>
        </w:tc>
      </w:tr>
      <w:tr w:rsidR="00B64786" w:rsidRPr="000E4E7F" w14:paraId="6ACF9DB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370C1" w14:textId="77777777" w:rsidR="00B64786" w:rsidRPr="000E4E7F" w:rsidRDefault="00B64786" w:rsidP="007913A5">
            <w:pPr>
              <w:pStyle w:val="TAL"/>
              <w:rPr>
                <w:b/>
                <w:i/>
                <w:lang w:eastAsia="en-GB"/>
              </w:rPr>
            </w:pPr>
            <w:r w:rsidRPr="000E4E7F">
              <w:rPr>
                <w:b/>
                <w:i/>
              </w:rPr>
              <w:t>dmrs-BasedSPDCCH-MBSFN</w:t>
            </w:r>
          </w:p>
          <w:p w14:paraId="0E3984DE" w14:textId="77777777" w:rsidR="00B64786" w:rsidRPr="000E4E7F" w:rsidRDefault="00B64786" w:rsidP="007913A5">
            <w:pPr>
              <w:pStyle w:val="TAL"/>
              <w:rPr>
                <w:b/>
                <w:i/>
              </w:rPr>
            </w:pPr>
            <w:r w:rsidRPr="000E4E7F">
              <w:rPr>
                <w:lang w:eastAsia="en-GB"/>
              </w:rPr>
              <w:t xml:space="preserve">Indicates whether the UE supports sDCI monitoring in DMRS based SPDCCH for 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FAAE993"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127195B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E181B8" w14:textId="77777777" w:rsidR="00B64786" w:rsidRPr="000E4E7F" w:rsidRDefault="00B64786" w:rsidP="007913A5">
            <w:pPr>
              <w:pStyle w:val="TAL"/>
              <w:rPr>
                <w:b/>
                <w:i/>
                <w:lang w:eastAsia="en-GB"/>
              </w:rPr>
            </w:pPr>
            <w:r w:rsidRPr="000E4E7F">
              <w:rPr>
                <w:b/>
                <w:i/>
              </w:rPr>
              <w:t>dmrs-BasedSPDCCH-nonMBSFN</w:t>
            </w:r>
          </w:p>
          <w:p w14:paraId="1B3A3169" w14:textId="77777777" w:rsidR="00B64786" w:rsidRPr="000E4E7F" w:rsidRDefault="00B64786" w:rsidP="007913A5">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2863A26"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rsidDel="00056AC8" w14:paraId="260A384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8E253" w14:textId="77777777" w:rsidR="00B64786" w:rsidRPr="000E4E7F" w:rsidRDefault="00B64786" w:rsidP="007913A5">
            <w:pPr>
              <w:pStyle w:val="TAL"/>
              <w:rPr>
                <w:b/>
                <w:i/>
                <w:lang w:eastAsia="en-GB"/>
              </w:rPr>
            </w:pPr>
            <w:r w:rsidRPr="000E4E7F">
              <w:rPr>
                <w:b/>
                <w:i/>
              </w:rPr>
              <w:t>dmrs-Enhancements (in MIMO</w:t>
            </w:r>
            <w:r w:rsidRPr="000E4E7F">
              <w:rPr>
                <w:b/>
                <w:i/>
                <w:lang w:eastAsia="en-GB"/>
              </w:rPr>
              <w:t>-CA-ParametersPerBoBCPerTM)</w:t>
            </w:r>
          </w:p>
          <w:p w14:paraId="605F4C03" w14:textId="77777777" w:rsidR="00B64786" w:rsidRPr="000E4E7F" w:rsidDel="00056AC8" w:rsidRDefault="00B64786" w:rsidP="007913A5">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F40254" w14:textId="77777777" w:rsidR="00B64786" w:rsidRPr="000E4E7F" w:rsidDel="00056AC8" w:rsidRDefault="00B64786" w:rsidP="007913A5">
            <w:pPr>
              <w:pStyle w:val="TAL"/>
              <w:jc w:val="center"/>
              <w:rPr>
                <w:lang w:eastAsia="en-GB"/>
              </w:rPr>
            </w:pPr>
            <w:r w:rsidRPr="000E4E7F">
              <w:rPr>
                <w:bCs/>
                <w:noProof/>
                <w:lang w:eastAsia="en-GB"/>
              </w:rPr>
              <w:t>-</w:t>
            </w:r>
          </w:p>
        </w:tc>
      </w:tr>
      <w:tr w:rsidR="00B64786" w:rsidRPr="000E4E7F" w:rsidDel="00056AC8" w14:paraId="176ADA7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E5EAC" w14:textId="77777777" w:rsidR="00B64786" w:rsidRPr="000E4E7F" w:rsidRDefault="00B64786" w:rsidP="007913A5">
            <w:pPr>
              <w:pStyle w:val="TAL"/>
              <w:rPr>
                <w:rFonts w:eastAsia="SimSun"/>
                <w:b/>
                <w:i/>
                <w:lang w:eastAsia="zh-CN"/>
              </w:rPr>
            </w:pPr>
            <w:r w:rsidRPr="000E4E7F">
              <w:rPr>
                <w:b/>
                <w:i/>
                <w:lang w:eastAsia="zh-CN"/>
              </w:rPr>
              <w:t xml:space="preserve">dmrs-Enhancements </w:t>
            </w:r>
            <w:r w:rsidRPr="000E4E7F">
              <w:rPr>
                <w:b/>
                <w:i/>
                <w:lang w:eastAsia="en-GB"/>
              </w:rPr>
              <w:t>(in MIMO-UE-ParametersPerTM)</w:t>
            </w:r>
          </w:p>
          <w:p w14:paraId="3522ECFD" w14:textId="77777777" w:rsidR="00B64786" w:rsidRPr="000E4E7F" w:rsidRDefault="00B64786" w:rsidP="007913A5">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EA6D2B" w14:textId="77777777" w:rsidR="00B64786" w:rsidRPr="000E4E7F" w:rsidRDefault="00B64786" w:rsidP="007913A5">
            <w:pPr>
              <w:pStyle w:val="TAL"/>
              <w:jc w:val="center"/>
              <w:rPr>
                <w:bCs/>
                <w:noProof/>
                <w:lang w:eastAsia="en-GB"/>
              </w:rPr>
            </w:pPr>
            <w:r w:rsidRPr="000E4E7F">
              <w:rPr>
                <w:lang w:eastAsia="zh-CN"/>
              </w:rPr>
              <w:t>TBD</w:t>
            </w:r>
          </w:p>
        </w:tc>
      </w:tr>
      <w:tr w:rsidR="00B64786" w:rsidRPr="000E4E7F" w14:paraId="28B468F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D05BC" w14:textId="77777777" w:rsidR="00B64786" w:rsidRPr="000E4E7F" w:rsidRDefault="00B64786" w:rsidP="007913A5">
            <w:pPr>
              <w:pStyle w:val="TAL"/>
              <w:rPr>
                <w:b/>
                <w:i/>
                <w:lang w:eastAsia="zh-CN"/>
              </w:rPr>
            </w:pPr>
            <w:r w:rsidRPr="000E4E7F">
              <w:rPr>
                <w:b/>
                <w:i/>
                <w:lang w:eastAsia="zh-CN"/>
              </w:rPr>
              <w:t>dmrs-LessUpPTS</w:t>
            </w:r>
          </w:p>
          <w:p w14:paraId="1AE20811" w14:textId="77777777" w:rsidR="00B64786" w:rsidRPr="000E4E7F" w:rsidRDefault="00B64786" w:rsidP="007913A5">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C5C36EF" w14:textId="77777777" w:rsidR="00B64786" w:rsidRPr="000E4E7F" w:rsidRDefault="00B64786" w:rsidP="007913A5">
            <w:pPr>
              <w:pStyle w:val="TAL"/>
              <w:jc w:val="center"/>
              <w:rPr>
                <w:lang w:eastAsia="zh-CN"/>
              </w:rPr>
            </w:pPr>
            <w:r w:rsidRPr="000E4E7F">
              <w:rPr>
                <w:lang w:eastAsia="zh-CN"/>
              </w:rPr>
              <w:t>No</w:t>
            </w:r>
          </w:p>
        </w:tc>
      </w:tr>
      <w:tr w:rsidR="00B64786" w:rsidRPr="000E4E7F" w14:paraId="6E633FE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B5BD7" w14:textId="77777777" w:rsidR="00B64786" w:rsidRPr="000E4E7F" w:rsidRDefault="00B64786" w:rsidP="007913A5">
            <w:pPr>
              <w:pStyle w:val="TAL"/>
              <w:rPr>
                <w:b/>
                <w:i/>
                <w:lang w:eastAsia="zh-CN"/>
              </w:rPr>
            </w:pPr>
            <w:r w:rsidRPr="000E4E7F">
              <w:rPr>
                <w:b/>
                <w:i/>
                <w:lang w:eastAsia="zh-CN"/>
              </w:rPr>
              <w:t>dmrs-OverheadReduction</w:t>
            </w:r>
          </w:p>
          <w:p w14:paraId="166F22F8" w14:textId="77777777" w:rsidR="00B64786" w:rsidRPr="000E4E7F" w:rsidRDefault="00B64786" w:rsidP="007913A5">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09D5218" w14:textId="77777777" w:rsidR="00B64786" w:rsidRPr="000E4E7F" w:rsidRDefault="00B64786" w:rsidP="007913A5">
            <w:pPr>
              <w:pStyle w:val="TAL"/>
              <w:jc w:val="center"/>
              <w:rPr>
                <w:lang w:eastAsia="zh-CN"/>
              </w:rPr>
            </w:pPr>
            <w:r w:rsidRPr="000E4E7F">
              <w:rPr>
                <w:lang w:eastAsia="zh-CN"/>
              </w:rPr>
              <w:t>-</w:t>
            </w:r>
          </w:p>
        </w:tc>
      </w:tr>
      <w:tr w:rsidR="00B64786" w:rsidRPr="000E4E7F" w14:paraId="06A56DD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9865CC" w14:textId="77777777" w:rsidR="00B64786" w:rsidRPr="000E4E7F" w:rsidRDefault="00B64786" w:rsidP="007913A5">
            <w:pPr>
              <w:pStyle w:val="TAL"/>
              <w:rPr>
                <w:b/>
                <w:i/>
                <w:lang w:eastAsia="zh-CN"/>
              </w:rPr>
            </w:pPr>
            <w:r w:rsidRPr="000E4E7F">
              <w:rPr>
                <w:b/>
                <w:i/>
                <w:lang w:eastAsia="zh-CN"/>
              </w:rPr>
              <w:lastRenderedPageBreak/>
              <w:t>dmrs-PositionPattern</w:t>
            </w:r>
          </w:p>
          <w:p w14:paraId="2186494F" w14:textId="77777777" w:rsidR="00B64786" w:rsidRPr="000E4E7F" w:rsidRDefault="00B64786" w:rsidP="007913A5">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7B71B77" w14:textId="77777777" w:rsidR="00B64786" w:rsidRPr="000E4E7F" w:rsidRDefault="00B64786" w:rsidP="007913A5">
            <w:pPr>
              <w:pStyle w:val="TAL"/>
              <w:jc w:val="center"/>
              <w:rPr>
                <w:lang w:eastAsia="en-GB"/>
              </w:rPr>
            </w:pPr>
            <w:r w:rsidRPr="000E4E7F">
              <w:rPr>
                <w:lang w:eastAsia="zh-CN"/>
              </w:rPr>
              <w:t>-</w:t>
            </w:r>
          </w:p>
        </w:tc>
      </w:tr>
      <w:tr w:rsidR="00B64786" w:rsidRPr="000E4E7F" w14:paraId="0012EA5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728647" w14:textId="77777777" w:rsidR="00B64786" w:rsidRPr="000E4E7F" w:rsidRDefault="00B64786" w:rsidP="007913A5">
            <w:pPr>
              <w:pStyle w:val="TAL"/>
              <w:rPr>
                <w:b/>
                <w:i/>
                <w:lang w:eastAsia="zh-CN"/>
              </w:rPr>
            </w:pPr>
            <w:r w:rsidRPr="000E4E7F">
              <w:rPr>
                <w:b/>
                <w:i/>
                <w:lang w:eastAsia="zh-CN"/>
              </w:rPr>
              <w:t>dmrs-RepetitionSubslotPDSCH</w:t>
            </w:r>
          </w:p>
          <w:p w14:paraId="2B9610BC" w14:textId="77777777" w:rsidR="00B64786" w:rsidRPr="000E4E7F" w:rsidRDefault="00B64786" w:rsidP="007913A5">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70CC5F4" w14:textId="77777777" w:rsidR="00B64786" w:rsidRPr="000E4E7F" w:rsidRDefault="00B64786" w:rsidP="007913A5">
            <w:pPr>
              <w:pStyle w:val="TAL"/>
              <w:jc w:val="center"/>
              <w:rPr>
                <w:lang w:eastAsia="en-GB"/>
              </w:rPr>
            </w:pPr>
            <w:r w:rsidRPr="000E4E7F">
              <w:rPr>
                <w:lang w:eastAsia="zh-CN"/>
              </w:rPr>
              <w:t>-</w:t>
            </w:r>
          </w:p>
        </w:tc>
      </w:tr>
      <w:tr w:rsidR="00B64786" w:rsidRPr="000E4E7F" w14:paraId="1C125BD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B42CF8" w14:textId="77777777" w:rsidR="00B64786" w:rsidRPr="000E4E7F" w:rsidRDefault="00B64786" w:rsidP="007913A5">
            <w:pPr>
              <w:pStyle w:val="TAL"/>
              <w:rPr>
                <w:b/>
                <w:i/>
                <w:lang w:eastAsia="zh-CN"/>
              </w:rPr>
            </w:pPr>
            <w:r w:rsidRPr="000E4E7F">
              <w:rPr>
                <w:b/>
                <w:i/>
                <w:lang w:eastAsia="zh-CN"/>
              </w:rPr>
              <w:t>dmrs-SharingSubslotPDSCH</w:t>
            </w:r>
          </w:p>
          <w:p w14:paraId="4B2E167D" w14:textId="77777777" w:rsidR="00B64786" w:rsidRPr="000E4E7F" w:rsidRDefault="00B64786" w:rsidP="007913A5">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2218C5B" w14:textId="77777777" w:rsidR="00B64786" w:rsidRPr="000E4E7F" w:rsidRDefault="00B64786" w:rsidP="007913A5">
            <w:pPr>
              <w:pStyle w:val="TAL"/>
              <w:jc w:val="center"/>
              <w:rPr>
                <w:lang w:eastAsia="en-GB"/>
              </w:rPr>
            </w:pPr>
            <w:r w:rsidRPr="000E4E7F">
              <w:rPr>
                <w:lang w:eastAsia="zh-CN"/>
              </w:rPr>
              <w:t>-</w:t>
            </w:r>
          </w:p>
        </w:tc>
      </w:tr>
      <w:tr w:rsidR="00B64786" w:rsidRPr="000E4E7F" w14:paraId="0F543BD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7595C30" w14:textId="77777777" w:rsidR="00B64786" w:rsidRPr="000E4E7F" w:rsidRDefault="00B64786" w:rsidP="007913A5">
            <w:pPr>
              <w:pStyle w:val="TAL"/>
              <w:rPr>
                <w:b/>
                <w:i/>
                <w:iCs/>
                <w:lang w:eastAsia="zh-CN"/>
              </w:rPr>
            </w:pPr>
            <w:r w:rsidRPr="000E4E7F">
              <w:rPr>
                <w:b/>
                <w:i/>
                <w:iCs/>
                <w:lang w:eastAsia="zh-CN"/>
              </w:rPr>
              <w:t>dormantSCellState</w:t>
            </w:r>
          </w:p>
          <w:p w14:paraId="0A324933" w14:textId="77777777" w:rsidR="00B64786" w:rsidRPr="000E4E7F" w:rsidRDefault="00B64786" w:rsidP="007913A5">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62EE000" w14:textId="77777777" w:rsidR="00B64786" w:rsidRPr="000E4E7F" w:rsidRDefault="00B64786" w:rsidP="007913A5">
            <w:pPr>
              <w:pStyle w:val="TAL"/>
              <w:jc w:val="center"/>
              <w:rPr>
                <w:noProof/>
              </w:rPr>
            </w:pPr>
            <w:r w:rsidRPr="000E4E7F">
              <w:rPr>
                <w:noProof/>
              </w:rPr>
              <w:t>-</w:t>
            </w:r>
          </w:p>
        </w:tc>
      </w:tr>
      <w:tr w:rsidR="00B64786" w:rsidRPr="000E4E7F" w14:paraId="08B3BF3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895B49" w14:textId="77777777" w:rsidR="00B64786" w:rsidRPr="000E4E7F" w:rsidRDefault="00B64786" w:rsidP="007913A5">
            <w:pPr>
              <w:pStyle w:val="TAL"/>
              <w:rPr>
                <w:b/>
                <w:i/>
                <w:lang w:eastAsia="en-GB"/>
              </w:rPr>
            </w:pPr>
            <w:r w:rsidRPr="000E4E7F">
              <w:rPr>
                <w:b/>
                <w:i/>
                <w:lang w:eastAsia="en-GB"/>
              </w:rPr>
              <w:t>downlinkLAA</w:t>
            </w:r>
          </w:p>
          <w:p w14:paraId="097FDCBC" w14:textId="77777777" w:rsidR="00B64786" w:rsidRPr="000E4E7F" w:rsidRDefault="00B64786" w:rsidP="007913A5">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943CA47" w14:textId="77777777" w:rsidR="00B64786" w:rsidRPr="000E4E7F" w:rsidRDefault="00B64786" w:rsidP="007913A5">
            <w:pPr>
              <w:pStyle w:val="TAL"/>
              <w:jc w:val="center"/>
              <w:rPr>
                <w:lang w:eastAsia="zh-CN"/>
              </w:rPr>
            </w:pPr>
            <w:r w:rsidRPr="000E4E7F">
              <w:rPr>
                <w:lang w:eastAsia="en-GB"/>
              </w:rPr>
              <w:t>-</w:t>
            </w:r>
          </w:p>
        </w:tc>
      </w:tr>
      <w:tr w:rsidR="00B64786" w:rsidRPr="000E4E7F" w14:paraId="595BC94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A7385" w14:textId="77777777" w:rsidR="00B64786" w:rsidRPr="000E4E7F" w:rsidRDefault="00B64786" w:rsidP="007913A5">
            <w:pPr>
              <w:keepNext/>
              <w:keepLines/>
              <w:spacing w:after="0"/>
              <w:rPr>
                <w:rFonts w:ascii="Arial" w:eastAsia="SimSun"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14:paraId="75EEA269" w14:textId="77777777" w:rsidR="00B64786" w:rsidRPr="000E4E7F" w:rsidRDefault="00B64786" w:rsidP="007913A5">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ED981F7" w14:textId="77777777" w:rsidR="00B64786" w:rsidRPr="000E4E7F" w:rsidRDefault="00B64786" w:rsidP="007913A5">
            <w:pPr>
              <w:keepNext/>
              <w:keepLines/>
              <w:spacing w:after="0"/>
              <w:jc w:val="center"/>
              <w:rPr>
                <w:rFonts w:ascii="Arial" w:hAnsi="Arial"/>
                <w:sz w:val="18"/>
              </w:rPr>
            </w:pPr>
            <w:r w:rsidRPr="000E4E7F">
              <w:rPr>
                <w:rFonts w:ascii="Arial" w:hAnsi="Arial"/>
                <w:sz w:val="18"/>
              </w:rPr>
              <w:t>-</w:t>
            </w:r>
          </w:p>
        </w:tc>
      </w:tr>
      <w:tr w:rsidR="00B64786" w:rsidRPr="000E4E7F" w14:paraId="5AAD423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4AB5D" w14:textId="77777777" w:rsidR="00B64786" w:rsidRPr="000E4E7F" w:rsidRDefault="00B64786" w:rsidP="007913A5">
            <w:pPr>
              <w:keepNext/>
              <w:keepLines/>
              <w:spacing w:after="0"/>
              <w:rPr>
                <w:rFonts w:ascii="Arial" w:eastAsia="SimSun" w:hAnsi="Arial"/>
                <w:b/>
                <w:i/>
                <w:sz w:val="18"/>
              </w:rPr>
            </w:pPr>
            <w:r w:rsidRPr="000E4E7F">
              <w:rPr>
                <w:rFonts w:ascii="Arial" w:hAnsi="Arial"/>
                <w:b/>
                <w:i/>
                <w:sz w:val="18"/>
              </w:rPr>
              <w:t>drb-TypeSplit</w:t>
            </w:r>
          </w:p>
          <w:p w14:paraId="326EE614" w14:textId="77777777" w:rsidR="00B64786" w:rsidRPr="000E4E7F" w:rsidRDefault="00B64786" w:rsidP="007913A5">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37D5831" w14:textId="77777777" w:rsidR="00B64786" w:rsidRPr="000E4E7F" w:rsidRDefault="00B64786" w:rsidP="007913A5">
            <w:pPr>
              <w:pStyle w:val="TAL"/>
              <w:jc w:val="center"/>
              <w:rPr>
                <w:lang w:eastAsia="zh-CN"/>
              </w:rPr>
            </w:pPr>
            <w:r w:rsidRPr="000E4E7F">
              <w:t>-</w:t>
            </w:r>
          </w:p>
        </w:tc>
      </w:tr>
      <w:tr w:rsidR="00B64786" w:rsidRPr="000E4E7F" w14:paraId="38083A9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21FD5" w14:textId="77777777" w:rsidR="00B64786" w:rsidRPr="000E4E7F" w:rsidRDefault="00B64786" w:rsidP="007913A5">
            <w:pPr>
              <w:pStyle w:val="TAL"/>
              <w:rPr>
                <w:b/>
                <w:i/>
                <w:lang w:eastAsia="zh-CN"/>
              </w:rPr>
            </w:pPr>
            <w:r w:rsidRPr="000E4E7F">
              <w:rPr>
                <w:b/>
                <w:i/>
                <w:lang w:eastAsia="zh-CN"/>
              </w:rPr>
              <w:t>dtm</w:t>
            </w:r>
          </w:p>
          <w:p w14:paraId="6F1BFEC6" w14:textId="77777777" w:rsidR="00B64786" w:rsidRPr="000E4E7F" w:rsidRDefault="00B64786" w:rsidP="007913A5">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009EE50" w14:textId="77777777" w:rsidR="00B64786" w:rsidRPr="000E4E7F" w:rsidRDefault="00B64786" w:rsidP="007913A5">
            <w:pPr>
              <w:pStyle w:val="TAL"/>
              <w:jc w:val="center"/>
              <w:rPr>
                <w:lang w:eastAsia="zh-CN"/>
              </w:rPr>
            </w:pPr>
            <w:r w:rsidRPr="000E4E7F">
              <w:rPr>
                <w:lang w:eastAsia="zh-CN"/>
              </w:rPr>
              <w:t>-</w:t>
            </w:r>
          </w:p>
        </w:tc>
      </w:tr>
      <w:tr w:rsidR="00B64786" w:rsidRPr="000E4E7F" w14:paraId="1D1EC241" w14:textId="77777777" w:rsidTr="007913A5">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EBDAB26" w14:textId="77777777" w:rsidR="00B64786" w:rsidRPr="000E4E7F" w:rsidRDefault="00B64786" w:rsidP="007913A5">
            <w:pPr>
              <w:pStyle w:val="TAL"/>
              <w:rPr>
                <w:b/>
                <w:bCs/>
                <w:i/>
                <w:noProof/>
                <w:lang w:eastAsia="en-GB"/>
              </w:rPr>
            </w:pPr>
            <w:r w:rsidRPr="000E4E7F">
              <w:rPr>
                <w:b/>
                <w:bCs/>
                <w:i/>
                <w:noProof/>
                <w:lang w:eastAsia="en-GB"/>
              </w:rPr>
              <w:t>earlyData-UP</w:t>
            </w:r>
          </w:p>
          <w:p w14:paraId="3D5B8BEC" w14:textId="77777777" w:rsidR="00B64786" w:rsidRPr="000E4E7F" w:rsidRDefault="00B64786" w:rsidP="007913A5">
            <w:pPr>
              <w:pStyle w:val="TAL"/>
              <w:rPr>
                <w:bCs/>
                <w:noProof/>
                <w:lang w:eastAsia="en-GB"/>
              </w:rPr>
            </w:pPr>
            <w:r w:rsidRPr="000E4E7F">
              <w:t>Indicates whether the UE supports UP-</w:t>
            </w:r>
            <w:r w:rsidRPr="000E4E7F">
              <w:rPr>
                <w:rFonts w:eastAsia="ＭＳ 明朝"/>
              </w:rPr>
              <w:t>EDT</w:t>
            </w:r>
            <w:r w:rsidRPr="000E4E7F">
              <w:rPr>
                <w:lang w:eastAsia="en-GB"/>
              </w:rPr>
              <w:t xml:space="preserve"> when connected to EPC</w:t>
            </w:r>
            <w:r w:rsidRPr="000E4E7F">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tcPr>
          <w:p w14:paraId="7C13C2A2"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2C36533C" w14:textId="77777777" w:rsidTr="007913A5">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00F05C4" w14:textId="77777777" w:rsidR="00B64786" w:rsidRPr="000E4E7F" w:rsidRDefault="00B64786" w:rsidP="007913A5">
            <w:pPr>
              <w:pStyle w:val="TAL"/>
              <w:rPr>
                <w:b/>
                <w:i/>
                <w:lang w:eastAsia="en-GB"/>
              </w:rPr>
            </w:pPr>
            <w:r w:rsidRPr="000E4E7F">
              <w:rPr>
                <w:b/>
                <w:i/>
                <w:lang w:eastAsia="en-GB"/>
              </w:rPr>
              <w:t>earlyData-UP-5GC</w:t>
            </w:r>
          </w:p>
          <w:p w14:paraId="1B5CF4FD" w14:textId="77777777" w:rsidR="00B64786" w:rsidRPr="000E4E7F" w:rsidRDefault="00B64786" w:rsidP="007913A5">
            <w:pPr>
              <w:pStyle w:val="TAL"/>
              <w:rPr>
                <w:b/>
                <w:bCs/>
                <w:i/>
                <w:noProof/>
                <w:lang w:eastAsia="en-GB"/>
              </w:rPr>
            </w:pPr>
            <w:r w:rsidRPr="000E4E7F">
              <w:t>Indicates whether the UE supports UP-</w:t>
            </w:r>
            <w:r w:rsidRPr="000E4E7F">
              <w:rPr>
                <w:rFonts w:eastAsia="ＭＳ 明朝"/>
              </w:rPr>
              <w:t>EDT</w:t>
            </w:r>
            <w:r w:rsidRPr="000E4E7F">
              <w:rPr>
                <w:lang w:eastAsia="en-GB"/>
              </w:rPr>
              <w:t xml:space="preserve"> when connected to 5GC</w:t>
            </w:r>
            <w:r w:rsidRPr="000E4E7F">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tcPr>
          <w:p w14:paraId="582F5E02"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520207FE" w14:textId="77777777" w:rsidTr="007913A5">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B23FCD7" w14:textId="77777777" w:rsidR="00B64786" w:rsidRPr="000E4E7F" w:rsidRDefault="00B64786" w:rsidP="007913A5">
            <w:pPr>
              <w:pStyle w:val="TAL"/>
              <w:rPr>
                <w:b/>
                <w:bCs/>
                <w:i/>
                <w:noProof/>
                <w:lang w:eastAsia="en-GB"/>
              </w:rPr>
            </w:pPr>
            <w:r w:rsidRPr="000E4E7F">
              <w:rPr>
                <w:b/>
                <w:bCs/>
                <w:i/>
                <w:noProof/>
                <w:lang w:eastAsia="en-GB"/>
              </w:rPr>
              <w:t>earlySecurityReactivation</w:t>
            </w:r>
          </w:p>
          <w:p w14:paraId="6EA787FD" w14:textId="77777777" w:rsidR="00B64786" w:rsidRPr="000E4E7F" w:rsidRDefault="00B64786" w:rsidP="007913A5">
            <w:pPr>
              <w:pStyle w:val="TAL"/>
              <w:rPr>
                <w:b/>
                <w:bCs/>
                <w:i/>
                <w:noProof/>
                <w:lang w:eastAsia="en-GB"/>
              </w:rPr>
            </w:pPr>
            <w:r w:rsidRPr="000E4E7F">
              <w:t>Indicates whether the UE supports early security reactivation when resuming a suspended RRC connection</w:t>
            </w:r>
            <w:r w:rsidRPr="000E4E7F">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tcPr>
          <w:p w14:paraId="2C18E47B" w14:textId="77777777" w:rsidR="00B64786" w:rsidRPr="000E4E7F" w:rsidRDefault="00B64786" w:rsidP="007913A5">
            <w:pPr>
              <w:pStyle w:val="TAL"/>
              <w:jc w:val="center"/>
              <w:rPr>
                <w:bCs/>
                <w:noProof/>
                <w:lang w:eastAsia="en-GB"/>
              </w:rPr>
            </w:pPr>
            <w:r w:rsidRPr="000E4E7F">
              <w:rPr>
                <w:lang w:eastAsia="en-GB"/>
              </w:rPr>
              <w:t>-</w:t>
            </w:r>
          </w:p>
        </w:tc>
      </w:tr>
      <w:tr w:rsidR="00B64786" w:rsidRPr="000E4E7F" w14:paraId="3920FEF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975CA" w14:textId="77777777" w:rsidR="00B64786" w:rsidRPr="000E4E7F" w:rsidRDefault="00B64786" w:rsidP="007913A5">
            <w:pPr>
              <w:pStyle w:val="TAL"/>
              <w:rPr>
                <w:b/>
                <w:i/>
                <w:lang w:eastAsia="en-GB"/>
              </w:rPr>
            </w:pPr>
            <w:r w:rsidRPr="000E4E7F">
              <w:rPr>
                <w:b/>
                <w:i/>
                <w:lang w:eastAsia="en-GB"/>
              </w:rPr>
              <w:t>e-CSFB-1XRTT</w:t>
            </w:r>
          </w:p>
          <w:p w14:paraId="27288A0B" w14:textId="77777777" w:rsidR="00B64786" w:rsidRPr="000E4E7F" w:rsidDel="00C220DB" w:rsidRDefault="00B64786" w:rsidP="007913A5">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944A2A8" w14:textId="77777777" w:rsidR="00B64786" w:rsidRPr="000E4E7F" w:rsidRDefault="00B64786" w:rsidP="007913A5">
            <w:pPr>
              <w:pStyle w:val="TAL"/>
              <w:jc w:val="center"/>
              <w:rPr>
                <w:lang w:eastAsia="en-GB"/>
              </w:rPr>
            </w:pPr>
            <w:r w:rsidRPr="000E4E7F">
              <w:rPr>
                <w:lang w:eastAsia="en-GB"/>
              </w:rPr>
              <w:t>Yes</w:t>
            </w:r>
          </w:p>
        </w:tc>
      </w:tr>
      <w:tr w:rsidR="00B64786" w:rsidRPr="000E4E7F" w14:paraId="5A97D01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328B2" w14:textId="77777777" w:rsidR="00B64786" w:rsidRPr="000E4E7F" w:rsidRDefault="00B64786" w:rsidP="007913A5">
            <w:pPr>
              <w:pStyle w:val="TAL"/>
              <w:rPr>
                <w:b/>
                <w:bCs/>
                <w:i/>
                <w:noProof/>
                <w:lang w:eastAsia="zh-CN"/>
              </w:rPr>
            </w:pPr>
            <w:r w:rsidRPr="000E4E7F">
              <w:rPr>
                <w:b/>
                <w:i/>
                <w:lang w:eastAsia="zh-CN"/>
              </w:rPr>
              <w:t>e-CSFB-ConcPS-Mob1XRTT</w:t>
            </w:r>
          </w:p>
          <w:p w14:paraId="429D0703" w14:textId="77777777" w:rsidR="00B64786" w:rsidRPr="000E4E7F" w:rsidDel="00C220DB" w:rsidRDefault="00B64786" w:rsidP="007913A5">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D22C978"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09DC336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6F7D9" w14:textId="77777777" w:rsidR="00B64786" w:rsidRPr="000E4E7F" w:rsidRDefault="00B64786" w:rsidP="007913A5">
            <w:pPr>
              <w:pStyle w:val="TAL"/>
              <w:rPr>
                <w:b/>
                <w:i/>
                <w:lang w:eastAsia="en-GB"/>
              </w:rPr>
            </w:pPr>
            <w:r w:rsidRPr="000E4E7F">
              <w:rPr>
                <w:b/>
                <w:i/>
                <w:lang w:eastAsia="en-GB"/>
              </w:rPr>
              <w:t>e-CSFB-dual-1XRTT</w:t>
            </w:r>
          </w:p>
          <w:p w14:paraId="452EEC1D" w14:textId="77777777" w:rsidR="00B64786" w:rsidRPr="000E4E7F" w:rsidRDefault="00B64786" w:rsidP="007913A5">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424FBCA" w14:textId="77777777" w:rsidR="00B64786" w:rsidRPr="000E4E7F" w:rsidRDefault="00B64786" w:rsidP="007913A5">
            <w:pPr>
              <w:pStyle w:val="TAL"/>
              <w:jc w:val="center"/>
              <w:rPr>
                <w:lang w:eastAsia="en-GB"/>
              </w:rPr>
            </w:pPr>
            <w:r w:rsidRPr="000E4E7F">
              <w:rPr>
                <w:lang w:eastAsia="en-GB"/>
              </w:rPr>
              <w:t>Yes</w:t>
            </w:r>
          </w:p>
        </w:tc>
      </w:tr>
      <w:tr w:rsidR="00B64786" w:rsidRPr="000E4E7F" w14:paraId="475BEC4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CA0AD" w14:textId="77777777" w:rsidR="00B64786" w:rsidRPr="000E4E7F" w:rsidRDefault="00B64786" w:rsidP="007913A5">
            <w:pPr>
              <w:pStyle w:val="TAL"/>
              <w:rPr>
                <w:b/>
                <w:bCs/>
                <w:i/>
                <w:noProof/>
                <w:lang w:eastAsia="zh-CN"/>
              </w:rPr>
            </w:pPr>
            <w:r w:rsidRPr="000E4E7F">
              <w:rPr>
                <w:b/>
                <w:bCs/>
                <w:i/>
                <w:noProof/>
                <w:lang w:eastAsia="zh-CN"/>
              </w:rPr>
              <w:t>e-HARQ-Pattern-FDD</w:t>
            </w:r>
          </w:p>
          <w:p w14:paraId="7C9CF7C4" w14:textId="77777777" w:rsidR="00B64786" w:rsidRPr="000E4E7F" w:rsidRDefault="00B64786" w:rsidP="007913A5">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2CDA2220" w14:textId="77777777" w:rsidR="00B64786" w:rsidRPr="000E4E7F" w:rsidRDefault="00B64786" w:rsidP="007913A5">
            <w:pPr>
              <w:pStyle w:val="TAL"/>
              <w:jc w:val="center"/>
              <w:rPr>
                <w:lang w:eastAsia="en-GB"/>
              </w:rPr>
            </w:pPr>
            <w:r w:rsidRPr="000E4E7F">
              <w:rPr>
                <w:lang w:eastAsia="zh-CN"/>
              </w:rPr>
              <w:t>Yes</w:t>
            </w:r>
          </w:p>
        </w:tc>
      </w:tr>
      <w:tr w:rsidR="00B64786" w:rsidRPr="000E4E7F" w14:paraId="17C1616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46B03" w14:textId="77777777" w:rsidR="00B64786" w:rsidRPr="000E4E7F" w:rsidRDefault="00B64786" w:rsidP="007913A5">
            <w:pPr>
              <w:pStyle w:val="TAL"/>
              <w:rPr>
                <w:b/>
                <w:i/>
              </w:rPr>
            </w:pPr>
            <w:r w:rsidRPr="000E4E7F">
              <w:rPr>
                <w:b/>
                <w:i/>
              </w:rPr>
              <w:t>eLCID-Support</w:t>
            </w:r>
          </w:p>
          <w:p w14:paraId="6F0A184C" w14:textId="77777777" w:rsidR="00B64786" w:rsidRPr="000E4E7F" w:rsidRDefault="00B64786" w:rsidP="007913A5">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152FD03" w14:textId="77777777" w:rsidR="00B64786" w:rsidRPr="000E4E7F" w:rsidRDefault="00B64786" w:rsidP="007913A5">
            <w:pPr>
              <w:pStyle w:val="TAL"/>
              <w:jc w:val="center"/>
              <w:rPr>
                <w:lang w:eastAsia="zh-CN"/>
              </w:rPr>
            </w:pPr>
            <w:r w:rsidRPr="000E4E7F">
              <w:rPr>
                <w:lang w:eastAsia="zh-CN"/>
              </w:rPr>
              <w:t>-</w:t>
            </w:r>
          </w:p>
        </w:tc>
      </w:tr>
      <w:tr w:rsidR="00B64786" w:rsidRPr="000E4E7F" w14:paraId="4E3E19F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1F232" w14:textId="77777777" w:rsidR="00B64786" w:rsidRPr="000E4E7F" w:rsidRDefault="00B64786" w:rsidP="007913A5">
            <w:pPr>
              <w:pStyle w:val="TAL"/>
              <w:rPr>
                <w:b/>
                <w:i/>
              </w:rPr>
            </w:pPr>
            <w:r w:rsidRPr="000E4E7F">
              <w:rPr>
                <w:b/>
                <w:i/>
              </w:rPr>
              <w:t>emptyUnicastRegion</w:t>
            </w:r>
          </w:p>
          <w:p w14:paraId="5B756332" w14:textId="77777777" w:rsidR="00B64786" w:rsidRPr="000E4E7F" w:rsidRDefault="00B64786" w:rsidP="007913A5">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16B58E5" w14:textId="77777777" w:rsidR="00B64786" w:rsidRPr="000E4E7F" w:rsidRDefault="00B64786" w:rsidP="007913A5">
            <w:pPr>
              <w:pStyle w:val="TAL"/>
              <w:jc w:val="center"/>
              <w:rPr>
                <w:lang w:eastAsia="zh-CN"/>
              </w:rPr>
            </w:pPr>
            <w:r w:rsidRPr="000E4E7F">
              <w:rPr>
                <w:lang w:eastAsia="zh-CN"/>
              </w:rPr>
              <w:t>No</w:t>
            </w:r>
          </w:p>
        </w:tc>
      </w:tr>
      <w:tr w:rsidR="00B64786" w:rsidRPr="000E4E7F" w14:paraId="0421549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6EB3A" w14:textId="77777777" w:rsidR="00B64786" w:rsidRPr="000E4E7F" w:rsidRDefault="00B64786" w:rsidP="007913A5">
            <w:pPr>
              <w:pStyle w:val="TAL"/>
              <w:rPr>
                <w:b/>
                <w:i/>
                <w:kern w:val="2"/>
              </w:rPr>
            </w:pPr>
            <w:r w:rsidRPr="000E4E7F">
              <w:rPr>
                <w:b/>
                <w:i/>
                <w:kern w:val="2"/>
              </w:rPr>
              <w:t>en-DC</w:t>
            </w:r>
          </w:p>
          <w:p w14:paraId="502AE962" w14:textId="77777777" w:rsidR="00B64786" w:rsidRPr="000E4E7F" w:rsidRDefault="00B64786" w:rsidP="007913A5">
            <w:pPr>
              <w:pStyle w:val="TAL"/>
              <w:rPr>
                <w:rFonts w:eastAsia="SimSun"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484239" w14:textId="77777777" w:rsidR="00B64786" w:rsidRPr="000E4E7F" w:rsidRDefault="00B64786" w:rsidP="007913A5">
            <w:pPr>
              <w:pStyle w:val="TAL"/>
              <w:jc w:val="center"/>
              <w:rPr>
                <w:rFonts w:eastAsia="SimSun"/>
                <w:noProof/>
                <w:lang w:eastAsia="zh-CN"/>
              </w:rPr>
            </w:pPr>
            <w:r w:rsidRPr="000E4E7F">
              <w:rPr>
                <w:rFonts w:eastAsia="SimSun"/>
                <w:noProof/>
                <w:lang w:eastAsia="zh-CN"/>
              </w:rPr>
              <w:t>-</w:t>
            </w:r>
          </w:p>
        </w:tc>
      </w:tr>
      <w:tr w:rsidR="00B64786" w:rsidRPr="000E4E7F" w14:paraId="328CEEE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6A3BC"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b/>
                <w:i/>
                <w:sz w:val="18"/>
                <w:szCs w:val="18"/>
              </w:rPr>
              <w:t>endingDwPTS</w:t>
            </w:r>
          </w:p>
          <w:p w14:paraId="32B42157" w14:textId="77777777" w:rsidR="00B64786" w:rsidRPr="000E4E7F" w:rsidRDefault="00B64786" w:rsidP="007913A5">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6FC95E" w14:textId="77777777" w:rsidR="00B64786" w:rsidRPr="000E4E7F" w:rsidRDefault="00B64786" w:rsidP="007913A5">
            <w:pPr>
              <w:pStyle w:val="TAL"/>
              <w:jc w:val="center"/>
              <w:rPr>
                <w:lang w:eastAsia="zh-CN"/>
              </w:rPr>
            </w:pPr>
            <w:r w:rsidRPr="000E4E7F">
              <w:rPr>
                <w:lang w:eastAsia="zh-CN"/>
              </w:rPr>
              <w:t>-</w:t>
            </w:r>
          </w:p>
        </w:tc>
      </w:tr>
      <w:tr w:rsidR="00B64786" w:rsidRPr="000E4E7F" w14:paraId="5935F76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68A0E"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b/>
                <w:i/>
                <w:sz w:val="18"/>
                <w:szCs w:val="18"/>
              </w:rPr>
              <w:t>Enhanced-4TxCodebook</w:t>
            </w:r>
          </w:p>
          <w:p w14:paraId="6CDB2F5F" w14:textId="77777777" w:rsidR="00B64786" w:rsidRPr="000E4E7F" w:rsidRDefault="00B64786" w:rsidP="007913A5">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B54C1E" w14:textId="77777777" w:rsidR="00B64786" w:rsidRPr="000E4E7F" w:rsidRDefault="00B64786" w:rsidP="007913A5">
            <w:pPr>
              <w:pStyle w:val="TAL"/>
              <w:jc w:val="center"/>
              <w:rPr>
                <w:lang w:eastAsia="zh-CN"/>
              </w:rPr>
            </w:pPr>
            <w:r w:rsidRPr="000E4E7F">
              <w:rPr>
                <w:bCs/>
                <w:noProof/>
                <w:lang w:eastAsia="en-GB"/>
              </w:rPr>
              <w:t>No</w:t>
            </w:r>
          </w:p>
        </w:tc>
      </w:tr>
      <w:tr w:rsidR="00B64786" w:rsidRPr="000E4E7F" w14:paraId="4797714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243AE" w14:textId="77777777" w:rsidR="00B64786" w:rsidRPr="000E4E7F" w:rsidRDefault="00B64786" w:rsidP="007913A5">
            <w:pPr>
              <w:pStyle w:val="TAL"/>
              <w:rPr>
                <w:b/>
                <w:i/>
                <w:noProof/>
                <w:lang w:eastAsia="en-GB"/>
              </w:rPr>
            </w:pPr>
            <w:r w:rsidRPr="000E4E7F">
              <w:rPr>
                <w:b/>
                <w:i/>
                <w:noProof/>
                <w:lang w:eastAsia="en-GB"/>
              </w:rPr>
              <w:t>enhancedDualLayerTDD</w:t>
            </w:r>
          </w:p>
          <w:p w14:paraId="02CB2256" w14:textId="77777777" w:rsidR="00B64786" w:rsidRPr="000E4E7F" w:rsidRDefault="00B64786" w:rsidP="007913A5">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5F0F297" w14:textId="77777777" w:rsidR="00B64786" w:rsidRPr="000E4E7F" w:rsidRDefault="00B64786" w:rsidP="007913A5">
            <w:pPr>
              <w:pStyle w:val="TAL"/>
              <w:jc w:val="center"/>
              <w:rPr>
                <w:noProof/>
                <w:lang w:eastAsia="en-GB"/>
              </w:rPr>
            </w:pPr>
            <w:r w:rsidRPr="000E4E7F">
              <w:rPr>
                <w:noProof/>
                <w:lang w:eastAsia="en-GB"/>
              </w:rPr>
              <w:t>-</w:t>
            </w:r>
          </w:p>
        </w:tc>
      </w:tr>
      <w:tr w:rsidR="00B64786" w:rsidRPr="000E4E7F" w14:paraId="69C2A64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1D39D" w14:textId="77777777" w:rsidR="00B64786" w:rsidRPr="000E4E7F" w:rsidRDefault="00B64786" w:rsidP="007913A5">
            <w:pPr>
              <w:pStyle w:val="TAL"/>
              <w:rPr>
                <w:b/>
                <w:i/>
                <w:noProof/>
                <w:lang w:eastAsia="en-GB"/>
              </w:rPr>
            </w:pPr>
            <w:r w:rsidRPr="000E4E7F">
              <w:rPr>
                <w:b/>
                <w:i/>
                <w:noProof/>
                <w:lang w:eastAsia="en-GB"/>
              </w:rPr>
              <w:t>ePDCCH</w:t>
            </w:r>
          </w:p>
          <w:p w14:paraId="4D7FFC8F" w14:textId="77777777" w:rsidR="00B64786" w:rsidRPr="000E4E7F" w:rsidRDefault="00B64786" w:rsidP="007913A5">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208E193" w14:textId="77777777" w:rsidR="00B64786" w:rsidRPr="000E4E7F" w:rsidRDefault="00B64786" w:rsidP="007913A5">
            <w:pPr>
              <w:pStyle w:val="TAL"/>
              <w:jc w:val="center"/>
              <w:rPr>
                <w:noProof/>
                <w:lang w:eastAsia="en-GB"/>
              </w:rPr>
            </w:pPr>
            <w:r w:rsidRPr="000E4E7F">
              <w:rPr>
                <w:noProof/>
                <w:lang w:eastAsia="en-GB"/>
              </w:rPr>
              <w:t>Yes</w:t>
            </w:r>
          </w:p>
        </w:tc>
      </w:tr>
      <w:tr w:rsidR="00B64786" w:rsidRPr="000E4E7F" w14:paraId="41DC75D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1145B" w14:textId="77777777" w:rsidR="00B64786" w:rsidRPr="000E4E7F" w:rsidRDefault="00B64786" w:rsidP="007913A5">
            <w:pPr>
              <w:pStyle w:val="TAL"/>
              <w:rPr>
                <w:b/>
                <w:i/>
                <w:noProof/>
                <w:lang w:eastAsia="en-GB"/>
              </w:rPr>
            </w:pPr>
            <w:r w:rsidRPr="000E4E7F">
              <w:rPr>
                <w:b/>
                <w:i/>
                <w:noProof/>
                <w:lang w:eastAsia="en-GB"/>
              </w:rPr>
              <w:lastRenderedPageBreak/>
              <w:t>epdcch-SPT-differentCells</w:t>
            </w:r>
          </w:p>
          <w:p w14:paraId="6C26D3DA" w14:textId="77777777" w:rsidR="00B64786" w:rsidRPr="000E4E7F" w:rsidRDefault="00B64786" w:rsidP="007913A5">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89A4882" w14:textId="77777777" w:rsidR="00B64786" w:rsidRPr="000E4E7F" w:rsidRDefault="00B64786" w:rsidP="007913A5">
            <w:pPr>
              <w:pStyle w:val="TAL"/>
              <w:jc w:val="center"/>
              <w:rPr>
                <w:noProof/>
                <w:lang w:eastAsia="en-GB"/>
              </w:rPr>
            </w:pPr>
            <w:r w:rsidRPr="000E4E7F">
              <w:rPr>
                <w:noProof/>
                <w:lang w:eastAsia="en-GB"/>
              </w:rPr>
              <w:t>-</w:t>
            </w:r>
          </w:p>
        </w:tc>
      </w:tr>
      <w:tr w:rsidR="00B64786" w:rsidRPr="000E4E7F" w14:paraId="61F77D2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2D343" w14:textId="77777777" w:rsidR="00B64786" w:rsidRPr="000E4E7F" w:rsidRDefault="00B64786" w:rsidP="007913A5">
            <w:pPr>
              <w:pStyle w:val="TAL"/>
              <w:rPr>
                <w:b/>
                <w:i/>
                <w:noProof/>
                <w:lang w:eastAsia="en-GB"/>
              </w:rPr>
            </w:pPr>
            <w:r w:rsidRPr="000E4E7F">
              <w:rPr>
                <w:b/>
                <w:i/>
                <w:noProof/>
                <w:lang w:eastAsia="en-GB"/>
              </w:rPr>
              <w:t>epdcch-STTI-differentCells</w:t>
            </w:r>
          </w:p>
          <w:p w14:paraId="1E8F96B8" w14:textId="77777777" w:rsidR="00B64786" w:rsidRPr="000E4E7F" w:rsidRDefault="00B64786" w:rsidP="007913A5">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95E178" w14:textId="77777777" w:rsidR="00B64786" w:rsidRPr="000E4E7F" w:rsidRDefault="00B64786" w:rsidP="007913A5">
            <w:pPr>
              <w:pStyle w:val="TAL"/>
              <w:jc w:val="center"/>
              <w:rPr>
                <w:noProof/>
                <w:lang w:eastAsia="en-GB"/>
              </w:rPr>
            </w:pPr>
            <w:r w:rsidRPr="000E4E7F">
              <w:rPr>
                <w:noProof/>
                <w:lang w:eastAsia="en-GB"/>
              </w:rPr>
              <w:t>-</w:t>
            </w:r>
          </w:p>
        </w:tc>
      </w:tr>
      <w:tr w:rsidR="00B64786" w:rsidRPr="000E4E7F" w14:paraId="673DD64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8922B9" w14:textId="77777777" w:rsidR="00B64786" w:rsidRPr="000E4E7F" w:rsidRDefault="00B64786" w:rsidP="007913A5">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1E060015" w14:textId="77777777" w:rsidR="00B64786" w:rsidRPr="000E4E7F" w:rsidRDefault="00B64786" w:rsidP="007913A5">
            <w:pPr>
              <w:pStyle w:val="TAL"/>
              <w:jc w:val="center"/>
              <w:rPr>
                <w:noProof/>
                <w:lang w:eastAsia="en-GB"/>
              </w:rPr>
            </w:pPr>
            <w:r w:rsidRPr="000E4E7F">
              <w:rPr>
                <w:noProof/>
                <w:lang w:eastAsia="en-GB"/>
              </w:rPr>
              <w:t>Y</w:t>
            </w:r>
            <w:r w:rsidRPr="000E4E7F">
              <w:rPr>
                <w:lang w:eastAsia="en-GB"/>
              </w:rPr>
              <w:t>es</w:t>
            </w:r>
          </w:p>
        </w:tc>
      </w:tr>
      <w:tr w:rsidR="00B64786" w:rsidRPr="000E4E7F" w14:paraId="092C72B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17765" w14:textId="77777777" w:rsidR="00B64786" w:rsidRPr="000E4E7F" w:rsidRDefault="00B64786" w:rsidP="007913A5">
            <w:pPr>
              <w:pStyle w:val="TAL"/>
              <w:rPr>
                <w:b/>
                <w:i/>
                <w:lang w:eastAsia="zh-CN"/>
              </w:rPr>
            </w:pPr>
            <w:r w:rsidRPr="000E4E7F">
              <w:rPr>
                <w:b/>
                <w:i/>
                <w:lang w:eastAsia="zh-CN"/>
              </w:rPr>
              <w:t>e-RedirectionUTRA-TDD</w:t>
            </w:r>
          </w:p>
          <w:p w14:paraId="325E3A3B" w14:textId="77777777" w:rsidR="00B64786" w:rsidRPr="000E4E7F" w:rsidRDefault="00B64786" w:rsidP="007913A5">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3ECA96C"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2CB7FA1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9D88F" w14:textId="77777777" w:rsidR="00B64786" w:rsidRPr="000E4E7F" w:rsidRDefault="00B64786" w:rsidP="007913A5">
            <w:pPr>
              <w:pStyle w:val="TAL"/>
              <w:rPr>
                <w:b/>
                <w:i/>
                <w:lang w:eastAsia="zh-CN"/>
              </w:rPr>
            </w:pPr>
            <w:r w:rsidRPr="000E4E7F">
              <w:rPr>
                <w:b/>
                <w:i/>
                <w:lang w:eastAsia="zh-CN"/>
              </w:rPr>
              <w:t>eutra-5GC</w:t>
            </w:r>
          </w:p>
          <w:p w14:paraId="0B35A604" w14:textId="77777777" w:rsidR="00B64786" w:rsidRPr="000E4E7F" w:rsidRDefault="00B64786" w:rsidP="007913A5">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42EA68B" w14:textId="77777777" w:rsidR="00B64786" w:rsidRPr="000E4E7F" w:rsidRDefault="00B64786" w:rsidP="007913A5">
            <w:pPr>
              <w:pStyle w:val="TAL"/>
              <w:jc w:val="center"/>
              <w:rPr>
                <w:lang w:eastAsia="zh-CN"/>
              </w:rPr>
            </w:pPr>
            <w:r w:rsidRPr="000E4E7F">
              <w:rPr>
                <w:lang w:eastAsia="zh-CN"/>
              </w:rPr>
              <w:t>Yes</w:t>
            </w:r>
          </w:p>
        </w:tc>
      </w:tr>
      <w:tr w:rsidR="00B64786" w:rsidRPr="000E4E7F" w14:paraId="27F6ADD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204CC" w14:textId="77777777" w:rsidR="00B64786" w:rsidRPr="000E4E7F" w:rsidRDefault="00B64786" w:rsidP="007913A5">
            <w:pPr>
              <w:pStyle w:val="TAL"/>
              <w:rPr>
                <w:b/>
                <w:i/>
                <w:lang w:eastAsia="zh-CN"/>
              </w:rPr>
            </w:pPr>
            <w:r w:rsidRPr="000E4E7F">
              <w:rPr>
                <w:b/>
                <w:i/>
                <w:lang w:eastAsia="zh-CN"/>
              </w:rPr>
              <w:t>eutra-5GC-HO-ToNR-FDD-FR1</w:t>
            </w:r>
          </w:p>
          <w:p w14:paraId="4D7EC1AD" w14:textId="77777777" w:rsidR="00B64786" w:rsidRPr="000E4E7F" w:rsidRDefault="00B64786" w:rsidP="007913A5">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2D8F333"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13AC189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7E16E" w14:textId="77777777" w:rsidR="00B64786" w:rsidRPr="000E4E7F" w:rsidRDefault="00B64786" w:rsidP="007913A5">
            <w:pPr>
              <w:pStyle w:val="TAL"/>
              <w:rPr>
                <w:b/>
                <w:i/>
                <w:lang w:eastAsia="zh-CN"/>
              </w:rPr>
            </w:pPr>
            <w:r w:rsidRPr="000E4E7F">
              <w:rPr>
                <w:b/>
                <w:i/>
                <w:lang w:eastAsia="zh-CN"/>
              </w:rPr>
              <w:t>eutra-5GC-HO-ToNR-TDD-FR1</w:t>
            </w:r>
          </w:p>
          <w:p w14:paraId="3B100803" w14:textId="77777777" w:rsidR="00B64786" w:rsidRPr="000E4E7F" w:rsidRDefault="00B64786" w:rsidP="007913A5">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11026C4"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67CCA83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7A47B" w14:textId="77777777" w:rsidR="00B64786" w:rsidRPr="000E4E7F" w:rsidRDefault="00B64786" w:rsidP="007913A5">
            <w:pPr>
              <w:pStyle w:val="TAL"/>
              <w:rPr>
                <w:b/>
                <w:i/>
                <w:lang w:eastAsia="zh-CN"/>
              </w:rPr>
            </w:pPr>
            <w:r w:rsidRPr="000E4E7F">
              <w:rPr>
                <w:b/>
                <w:i/>
                <w:lang w:eastAsia="zh-CN"/>
              </w:rPr>
              <w:t>eutra-5GC-HO-ToNR-FDD-FR2</w:t>
            </w:r>
          </w:p>
          <w:p w14:paraId="0DADDDCD" w14:textId="77777777" w:rsidR="00B64786" w:rsidRPr="000E4E7F" w:rsidRDefault="00B64786" w:rsidP="007913A5">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222B027"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4AF933F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E8DAA" w14:textId="77777777" w:rsidR="00B64786" w:rsidRPr="000E4E7F" w:rsidRDefault="00B64786" w:rsidP="007913A5">
            <w:pPr>
              <w:pStyle w:val="TAL"/>
              <w:rPr>
                <w:b/>
                <w:i/>
                <w:lang w:eastAsia="zh-CN"/>
              </w:rPr>
            </w:pPr>
            <w:r w:rsidRPr="000E4E7F">
              <w:rPr>
                <w:b/>
                <w:i/>
                <w:lang w:eastAsia="zh-CN"/>
              </w:rPr>
              <w:t>eutra-5GC-HO-ToNR-TDD-FR2</w:t>
            </w:r>
          </w:p>
          <w:p w14:paraId="136D8F5F" w14:textId="77777777" w:rsidR="00B64786" w:rsidRPr="000E4E7F" w:rsidRDefault="00B64786" w:rsidP="007913A5">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D21F677"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5BD7794E" w14:textId="77777777" w:rsidTr="007913A5">
        <w:tc>
          <w:tcPr>
            <w:tcW w:w="7808" w:type="dxa"/>
            <w:gridSpan w:val="3"/>
            <w:tcBorders>
              <w:top w:val="single" w:sz="4" w:space="0" w:color="808080"/>
              <w:left w:val="single" w:sz="4" w:space="0" w:color="808080"/>
              <w:bottom w:val="single" w:sz="4" w:space="0" w:color="808080"/>
              <w:right w:val="single" w:sz="4" w:space="0" w:color="808080"/>
            </w:tcBorders>
          </w:tcPr>
          <w:p w14:paraId="554B1A3D" w14:textId="77777777" w:rsidR="00B64786" w:rsidRPr="000E4E7F" w:rsidRDefault="00B64786" w:rsidP="007913A5">
            <w:pPr>
              <w:pStyle w:val="TAL"/>
              <w:rPr>
                <w:b/>
                <w:i/>
                <w:lang w:eastAsia="zh-CN"/>
              </w:rPr>
            </w:pPr>
            <w:r w:rsidRPr="000E4E7F">
              <w:rPr>
                <w:b/>
                <w:i/>
                <w:lang w:eastAsia="zh-CN"/>
              </w:rPr>
              <w:t>eutra-CGI-Reporting-ENDC</w:t>
            </w:r>
          </w:p>
          <w:p w14:paraId="3D3A8701" w14:textId="77777777" w:rsidR="00B64786" w:rsidRPr="000E4E7F" w:rsidRDefault="00B64786" w:rsidP="007913A5">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959F9F9" w14:textId="77777777" w:rsidR="00B64786" w:rsidRPr="000E4E7F" w:rsidRDefault="00B64786" w:rsidP="007913A5">
            <w:pPr>
              <w:pStyle w:val="TAL"/>
              <w:jc w:val="center"/>
              <w:rPr>
                <w:bCs/>
                <w:noProof/>
                <w:lang w:eastAsia="zh-CN"/>
              </w:rPr>
            </w:pPr>
            <w:r w:rsidRPr="000E4E7F">
              <w:rPr>
                <w:bCs/>
                <w:noProof/>
                <w:lang w:eastAsia="zh-CN"/>
              </w:rPr>
              <w:t>Yes</w:t>
            </w:r>
          </w:p>
        </w:tc>
      </w:tr>
      <w:tr w:rsidR="00B64786" w:rsidRPr="000E4E7F" w14:paraId="6B70276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599D9" w14:textId="77777777" w:rsidR="00B64786" w:rsidRPr="000E4E7F" w:rsidRDefault="00B64786" w:rsidP="007913A5">
            <w:pPr>
              <w:pStyle w:val="TAL"/>
              <w:rPr>
                <w:b/>
                <w:i/>
                <w:lang w:eastAsia="zh-CN"/>
              </w:rPr>
            </w:pPr>
            <w:r w:rsidRPr="000E4E7F">
              <w:rPr>
                <w:b/>
                <w:i/>
                <w:lang w:eastAsia="zh-CN"/>
              </w:rPr>
              <w:t>eutra-EPC-HO-ToNR-FDD-FR1</w:t>
            </w:r>
          </w:p>
          <w:p w14:paraId="12FC04FC" w14:textId="77777777" w:rsidR="00B64786" w:rsidRPr="000E4E7F" w:rsidRDefault="00B64786" w:rsidP="007913A5">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957E16E"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7391E76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49094" w14:textId="77777777" w:rsidR="00B64786" w:rsidRPr="000E4E7F" w:rsidRDefault="00B64786" w:rsidP="007913A5">
            <w:pPr>
              <w:pStyle w:val="TAL"/>
              <w:rPr>
                <w:b/>
                <w:i/>
                <w:lang w:eastAsia="zh-CN"/>
              </w:rPr>
            </w:pPr>
            <w:r w:rsidRPr="000E4E7F">
              <w:rPr>
                <w:b/>
                <w:i/>
                <w:lang w:eastAsia="zh-CN"/>
              </w:rPr>
              <w:t>eutra-EPC-HO-ToNR-TDD-FR1</w:t>
            </w:r>
          </w:p>
          <w:p w14:paraId="6C4B68D6" w14:textId="77777777" w:rsidR="00B64786" w:rsidRPr="000E4E7F" w:rsidRDefault="00B64786" w:rsidP="007913A5">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401C93D"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6F14FDB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81844" w14:textId="77777777" w:rsidR="00B64786" w:rsidRPr="000E4E7F" w:rsidRDefault="00B64786" w:rsidP="007913A5">
            <w:pPr>
              <w:pStyle w:val="TAL"/>
              <w:rPr>
                <w:b/>
                <w:i/>
                <w:lang w:eastAsia="zh-CN"/>
              </w:rPr>
            </w:pPr>
            <w:r w:rsidRPr="000E4E7F">
              <w:rPr>
                <w:b/>
                <w:i/>
                <w:lang w:eastAsia="zh-CN"/>
              </w:rPr>
              <w:t>eutra-EPC-HO-ToNR-FDD-FR2</w:t>
            </w:r>
          </w:p>
          <w:p w14:paraId="1777B043" w14:textId="77777777" w:rsidR="00B64786" w:rsidRPr="000E4E7F" w:rsidRDefault="00B64786" w:rsidP="007913A5">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5B1BFB9"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4B05D22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552ED8" w14:textId="77777777" w:rsidR="00B64786" w:rsidRPr="000E4E7F" w:rsidRDefault="00B64786" w:rsidP="007913A5">
            <w:pPr>
              <w:pStyle w:val="TAL"/>
              <w:rPr>
                <w:b/>
                <w:i/>
                <w:lang w:eastAsia="zh-CN"/>
              </w:rPr>
            </w:pPr>
            <w:r w:rsidRPr="000E4E7F">
              <w:rPr>
                <w:b/>
                <w:i/>
                <w:lang w:eastAsia="zh-CN"/>
              </w:rPr>
              <w:t>eutra-EPC-HO-ToNR-TDD-FR2</w:t>
            </w:r>
          </w:p>
          <w:p w14:paraId="45F2C925" w14:textId="77777777" w:rsidR="00B64786" w:rsidRPr="000E4E7F" w:rsidRDefault="00B64786" w:rsidP="007913A5">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E1B5E85"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2D03318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5B3692" w14:textId="77777777" w:rsidR="00B64786" w:rsidRPr="000E4E7F" w:rsidRDefault="00B64786" w:rsidP="007913A5">
            <w:pPr>
              <w:pStyle w:val="TAL"/>
              <w:rPr>
                <w:b/>
                <w:i/>
                <w:lang w:eastAsia="zh-CN"/>
              </w:rPr>
            </w:pPr>
            <w:r w:rsidRPr="000E4E7F">
              <w:rPr>
                <w:b/>
                <w:i/>
                <w:lang w:eastAsia="zh-CN"/>
              </w:rPr>
              <w:t>eutra-EPC-HO-EUTRA-5GC</w:t>
            </w:r>
          </w:p>
          <w:p w14:paraId="7B495F2B" w14:textId="77777777" w:rsidR="00B64786" w:rsidRPr="000E4E7F" w:rsidRDefault="00B64786" w:rsidP="007913A5">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8D4F68C"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372C21E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8ED0C4" w14:textId="77777777" w:rsidR="00B64786" w:rsidRPr="000E4E7F" w:rsidRDefault="00B64786" w:rsidP="007913A5">
            <w:pPr>
              <w:pStyle w:val="TAL"/>
              <w:rPr>
                <w:b/>
                <w:i/>
                <w:lang w:eastAsia="zh-CN"/>
              </w:rPr>
            </w:pPr>
            <w:r w:rsidRPr="000E4E7F">
              <w:rPr>
                <w:b/>
                <w:i/>
                <w:lang w:eastAsia="zh-CN"/>
              </w:rPr>
              <w:t>eutra-SI-AcquisitionForHO-ENDC</w:t>
            </w:r>
          </w:p>
          <w:p w14:paraId="77EBE42A" w14:textId="77777777" w:rsidR="00B64786" w:rsidRPr="000E4E7F" w:rsidRDefault="00B64786" w:rsidP="007913A5">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F9D0DEE"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06486C83" w14:textId="77777777" w:rsidTr="007913A5">
        <w:trPr>
          <w:cantSplit/>
        </w:trPr>
        <w:tc>
          <w:tcPr>
            <w:tcW w:w="7793" w:type="dxa"/>
            <w:gridSpan w:val="2"/>
          </w:tcPr>
          <w:p w14:paraId="331C73FB" w14:textId="77777777" w:rsidR="00B64786" w:rsidRPr="000E4E7F" w:rsidRDefault="00B64786" w:rsidP="007913A5">
            <w:pPr>
              <w:pStyle w:val="TAL"/>
              <w:rPr>
                <w:b/>
                <w:bCs/>
                <w:i/>
                <w:noProof/>
                <w:lang w:eastAsia="en-GB"/>
              </w:rPr>
            </w:pPr>
            <w:r w:rsidRPr="000E4E7F">
              <w:rPr>
                <w:b/>
                <w:bCs/>
                <w:i/>
                <w:noProof/>
                <w:lang w:eastAsia="en-GB"/>
              </w:rPr>
              <w:t>eventB2</w:t>
            </w:r>
          </w:p>
          <w:p w14:paraId="659A2359" w14:textId="77777777" w:rsidR="00B64786" w:rsidRPr="000E4E7F" w:rsidRDefault="00B64786" w:rsidP="007913A5">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654AEBE4"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28ABFD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79989"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extendedFreqPriorities</w:t>
            </w:r>
          </w:p>
          <w:p w14:paraId="3E49DC3C" w14:textId="77777777" w:rsidR="00B64786" w:rsidRPr="000E4E7F" w:rsidRDefault="00B64786" w:rsidP="007913A5">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92BDDE" w14:textId="77777777" w:rsidR="00B64786" w:rsidRPr="000E4E7F" w:rsidRDefault="00B64786" w:rsidP="007913A5">
            <w:pPr>
              <w:pStyle w:val="TAL"/>
              <w:jc w:val="center"/>
              <w:rPr>
                <w:lang w:eastAsia="zh-CN"/>
              </w:rPr>
            </w:pPr>
            <w:r w:rsidRPr="000E4E7F">
              <w:rPr>
                <w:lang w:eastAsia="zh-CN"/>
              </w:rPr>
              <w:t>-</w:t>
            </w:r>
          </w:p>
        </w:tc>
      </w:tr>
      <w:tr w:rsidR="00B64786" w:rsidRPr="000E4E7F" w14:paraId="0BEEA71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EA546" w14:textId="77777777" w:rsidR="00B64786" w:rsidRPr="000E4E7F" w:rsidRDefault="00B64786" w:rsidP="007913A5">
            <w:pPr>
              <w:pStyle w:val="TAL"/>
              <w:rPr>
                <w:b/>
                <w:i/>
              </w:rPr>
            </w:pPr>
            <w:r w:rsidRPr="000E4E7F">
              <w:rPr>
                <w:b/>
                <w:i/>
              </w:rPr>
              <w:t>extendedLCID-Duplication</w:t>
            </w:r>
          </w:p>
          <w:p w14:paraId="6147462B" w14:textId="77777777" w:rsidR="00B64786" w:rsidRPr="000E4E7F" w:rsidRDefault="00B64786" w:rsidP="007913A5">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5BD45D" w14:textId="77777777" w:rsidR="00B64786" w:rsidRPr="000E4E7F" w:rsidRDefault="00B64786" w:rsidP="007913A5">
            <w:pPr>
              <w:pStyle w:val="TAL"/>
              <w:jc w:val="center"/>
              <w:rPr>
                <w:lang w:eastAsia="zh-CN"/>
              </w:rPr>
            </w:pPr>
            <w:r w:rsidRPr="000E4E7F">
              <w:rPr>
                <w:lang w:eastAsia="zh-CN"/>
              </w:rPr>
              <w:t>-</w:t>
            </w:r>
          </w:p>
        </w:tc>
      </w:tr>
      <w:tr w:rsidR="00B64786" w:rsidRPr="000E4E7F" w14:paraId="281522A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DC745" w14:textId="77777777" w:rsidR="00B64786" w:rsidRPr="000E4E7F" w:rsidRDefault="00B64786" w:rsidP="007913A5">
            <w:pPr>
              <w:pStyle w:val="TAL"/>
              <w:rPr>
                <w:b/>
                <w:i/>
              </w:rPr>
            </w:pPr>
            <w:r w:rsidRPr="000E4E7F">
              <w:rPr>
                <w:b/>
                <w:i/>
              </w:rPr>
              <w:t>extendedLongDRX</w:t>
            </w:r>
          </w:p>
          <w:p w14:paraId="232283B3" w14:textId="77777777" w:rsidR="00B64786" w:rsidRPr="000E4E7F" w:rsidRDefault="00B64786" w:rsidP="007913A5">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E233780" w14:textId="77777777" w:rsidR="00B64786" w:rsidRPr="000E4E7F" w:rsidRDefault="00B64786" w:rsidP="007913A5">
            <w:pPr>
              <w:pStyle w:val="TAL"/>
              <w:jc w:val="center"/>
              <w:rPr>
                <w:bCs/>
                <w:noProof/>
              </w:rPr>
            </w:pPr>
            <w:r w:rsidRPr="000E4E7F">
              <w:rPr>
                <w:bCs/>
                <w:noProof/>
              </w:rPr>
              <w:t>-</w:t>
            </w:r>
          </w:p>
        </w:tc>
      </w:tr>
      <w:tr w:rsidR="00B64786" w:rsidRPr="000E4E7F" w14:paraId="6220022B" w14:textId="77777777" w:rsidTr="007913A5">
        <w:tc>
          <w:tcPr>
            <w:tcW w:w="7793" w:type="dxa"/>
            <w:gridSpan w:val="2"/>
            <w:tcBorders>
              <w:top w:val="single" w:sz="4" w:space="0" w:color="808080"/>
              <w:left w:val="single" w:sz="4" w:space="0" w:color="808080"/>
              <w:bottom w:val="single" w:sz="4" w:space="0" w:color="808080"/>
              <w:right w:val="single" w:sz="4" w:space="0" w:color="808080"/>
            </w:tcBorders>
            <w:hideMark/>
          </w:tcPr>
          <w:p w14:paraId="4DDF7C4B" w14:textId="77777777" w:rsidR="00B64786" w:rsidRPr="000E4E7F" w:rsidRDefault="00B64786" w:rsidP="007913A5">
            <w:pPr>
              <w:pStyle w:val="TAL"/>
              <w:rPr>
                <w:b/>
                <w:i/>
              </w:rPr>
            </w:pPr>
            <w:r w:rsidRPr="000E4E7F">
              <w:rPr>
                <w:b/>
                <w:i/>
              </w:rPr>
              <w:t>extendedMAC-LengthField</w:t>
            </w:r>
          </w:p>
          <w:p w14:paraId="11B02D5A" w14:textId="77777777" w:rsidR="00B64786" w:rsidRPr="000E4E7F" w:rsidRDefault="00B64786" w:rsidP="007913A5">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C8A2F3" w14:textId="77777777" w:rsidR="00B64786" w:rsidRPr="000E4E7F" w:rsidRDefault="00B64786" w:rsidP="007913A5">
            <w:pPr>
              <w:pStyle w:val="TAL"/>
              <w:jc w:val="center"/>
            </w:pPr>
            <w:r w:rsidRPr="000E4E7F">
              <w:rPr>
                <w:bCs/>
                <w:noProof/>
                <w:lang w:eastAsia="en-GB"/>
              </w:rPr>
              <w:t>-</w:t>
            </w:r>
          </w:p>
        </w:tc>
      </w:tr>
      <w:tr w:rsidR="00B64786" w:rsidRPr="000E4E7F" w14:paraId="2311362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006D0" w14:textId="77777777" w:rsidR="00B64786" w:rsidRPr="000E4E7F" w:rsidRDefault="00B64786" w:rsidP="007913A5">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14:paraId="79120F35" w14:textId="77777777" w:rsidR="00B64786" w:rsidRPr="000E4E7F" w:rsidRDefault="00B64786" w:rsidP="007913A5">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DE668E" w14:textId="77777777" w:rsidR="00B64786" w:rsidRPr="000E4E7F" w:rsidRDefault="00B64786" w:rsidP="007913A5">
            <w:pPr>
              <w:pStyle w:val="TAL"/>
              <w:jc w:val="center"/>
              <w:rPr>
                <w:lang w:eastAsia="zh-CN"/>
              </w:rPr>
            </w:pPr>
            <w:r w:rsidRPr="000E4E7F">
              <w:rPr>
                <w:bCs/>
                <w:noProof/>
                <w:lang w:eastAsia="en-GB"/>
              </w:rPr>
              <w:t>No</w:t>
            </w:r>
          </w:p>
        </w:tc>
      </w:tr>
      <w:tr w:rsidR="00B64786" w:rsidRPr="000E4E7F" w14:paraId="5C1C98E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7EEA1" w14:textId="77777777" w:rsidR="00B64786" w:rsidRPr="000E4E7F" w:rsidRDefault="00B64786" w:rsidP="007913A5">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14:paraId="566A7C9D" w14:textId="77777777" w:rsidR="00B64786" w:rsidRPr="000E4E7F" w:rsidRDefault="00B64786" w:rsidP="007913A5">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3B82FA" w14:textId="77777777" w:rsidR="00B64786" w:rsidRPr="000E4E7F" w:rsidRDefault="00B64786" w:rsidP="007913A5">
            <w:pPr>
              <w:pStyle w:val="TAL"/>
              <w:jc w:val="center"/>
              <w:rPr>
                <w:bCs/>
                <w:noProof/>
                <w:lang w:eastAsia="en-GB"/>
              </w:rPr>
            </w:pPr>
            <w:r w:rsidRPr="000E4E7F">
              <w:rPr>
                <w:bCs/>
                <w:noProof/>
                <w:lang w:eastAsia="zh-CN"/>
              </w:rPr>
              <w:t>No</w:t>
            </w:r>
          </w:p>
        </w:tc>
      </w:tr>
      <w:tr w:rsidR="00B64786" w:rsidRPr="000E4E7F" w14:paraId="3C6B59C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0226E7E" w14:textId="77777777" w:rsidR="00B64786" w:rsidRPr="000E4E7F" w:rsidRDefault="00B64786" w:rsidP="007913A5">
            <w:pPr>
              <w:pStyle w:val="TAL"/>
              <w:rPr>
                <w:b/>
                <w:i/>
                <w:lang w:eastAsia="ko-KR"/>
              </w:rPr>
            </w:pPr>
            <w:r w:rsidRPr="000E4E7F">
              <w:rPr>
                <w:b/>
                <w:i/>
              </w:rPr>
              <w:t>extendedNumberOfDRBs</w:t>
            </w:r>
          </w:p>
          <w:p w14:paraId="53F5C7CA" w14:textId="77777777" w:rsidR="00B64786" w:rsidRPr="000E4E7F" w:rsidRDefault="00B64786" w:rsidP="007913A5">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6FE7F6E" w14:textId="77777777" w:rsidR="00B64786" w:rsidRPr="000E4E7F" w:rsidRDefault="00B64786" w:rsidP="007913A5">
            <w:pPr>
              <w:pStyle w:val="TAL"/>
              <w:jc w:val="center"/>
              <w:rPr>
                <w:bCs/>
                <w:noProof/>
                <w:lang w:eastAsia="ko-KR"/>
              </w:rPr>
            </w:pPr>
            <w:r w:rsidRPr="000E4E7F">
              <w:rPr>
                <w:bCs/>
                <w:noProof/>
                <w:lang w:eastAsia="ko-KR"/>
              </w:rPr>
              <w:t>-</w:t>
            </w:r>
          </w:p>
        </w:tc>
      </w:tr>
      <w:tr w:rsidR="00B64786" w:rsidRPr="000E4E7F" w14:paraId="31B2FE2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017AF" w14:textId="77777777" w:rsidR="00B64786" w:rsidRPr="000E4E7F" w:rsidRDefault="00B64786" w:rsidP="007913A5">
            <w:pPr>
              <w:pStyle w:val="TAL"/>
              <w:rPr>
                <w:b/>
                <w:i/>
              </w:rPr>
            </w:pPr>
            <w:r w:rsidRPr="000E4E7F">
              <w:rPr>
                <w:b/>
                <w:i/>
              </w:rPr>
              <w:lastRenderedPageBreak/>
              <w:t>extendedPollByte</w:t>
            </w:r>
          </w:p>
          <w:p w14:paraId="6A798018" w14:textId="77777777" w:rsidR="00B64786" w:rsidRPr="000E4E7F" w:rsidRDefault="00B64786" w:rsidP="007913A5">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340BBC" w14:textId="77777777" w:rsidR="00B64786" w:rsidRPr="000E4E7F" w:rsidRDefault="00B64786" w:rsidP="007913A5">
            <w:pPr>
              <w:pStyle w:val="TAL"/>
              <w:jc w:val="center"/>
              <w:rPr>
                <w:bCs/>
                <w:noProof/>
                <w:lang w:eastAsia="zh-CN"/>
              </w:rPr>
            </w:pPr>
            <w:r w:rsidRPr="000E4E7F">
              <w:rPr>
                <w:bCs/>
                <w:noProof/>
              </w:rPr>
              <w:t>-</w:t>
            </w:r>
          </w:p>
        </w:tc>
      </w:tr>
      <w:tr w:rsidR="00B64786" w:rsidRPr="000E4E7F" w14:paraId="4FFE580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D8D6A"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extended-RLC-LI-Field</w:t>
            </w:r>
          </w:p>
          <w:p w14:paraId="7AB6F485" w14:textId="77777777" w:rsidR="00B64786" w:rsidRPr="000E4E7F" w:rsidRDefault="00B64786" w:rsidP="007913A5">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7CF8A6D" w14:textId="77777777" w:rsidR="00B64786" w:rsidRPr="000E4E7F" w:rsidRDefault="00B64786" w:rsidP="007913A5">
            <w:pPr>
              <w:pStyle w:val="TAL"/>
              <w:jc w:val="center"/>
              <w:rPr>
                <w:lang w:eastAsia="zh-CN"/>
              </w:rPr>
            </w:pPr>
            <w:r w:rsidRPr="000E4E7F">
              <w:rPr>
                <w:bCs/>
                <w:noProof/>
                <w:lang w:eastAsia="en-GB"/>
              </w:rPr>
              <w:t>-</w:t>
            </w:r>
          </w:p>
        </w:tc>
      </w:tr>
      <w:tr w:rsidR="00B64786" w:rsidRPr="000E4E7F" w14:paraId="6F05C37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3FBFA"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extendedRLC-SN-SO-Field</w:t>
            </w:r>
          </w:p>
          <w:p w14:paraId="41669431" w14:textId="77777777" w:rsidR="00B64786" w:rsidRPr="000E4E7F" w:rsidRDefault="00B64786" w:rsidP="007913A5">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4FE4B5"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w:t>
            </w:r>
          </w:p>
        </w:tc>
      </w:tr>
      <w:tr w:rsidR="00B64786" w:rsidRPr="000E4E7F" w14:paraId="483E270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90359" w14:textId="77777777" w:rsidR="00B64786" w:rsidRPr="000E4E7F" w:rsidRDefault="00B64786" w:rsidP="007913A5">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14:paraId="7F725A0D" w14:textId="77777777" w:rsidR="00B64786" w:rsidRPr="000E4E7F" w:rsidRDefault="00B64786" w:rsidP="007913A5">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60F59410" w14:textId="77777777" w:rsidR="00B64786" w:rsidRPr="000E4E7F" w:rsidRDefault="00B64786" w:rsidP="007913A5">
            <w:pPr>
              <w:pStyle w:val="TAL"/>
              <w:jc w:val="center"/>
              <w:rPr>
                <w:bCs/>
                <w:noProof/>
                <w:lang w:eastAsia="en-GB"/>
              </w:rPr>
            </w:pPr>
            <w:r w:rsidRPr="000E4E7F">
              <w:rPr>
                <w:bCs/>
                <w:noProof/>
                <w:kern w:val="2"/>
                <w:lang w:eastAsia="zh-CN"/>
              </w:rPr>
              <w:t>No</w:t>
            </w:r>
          </w:p>
        </w:tc>
      </w:tr>
      <w:tr w:rsidR="00B64786" w:rsidRPr="000E4E7F" w14:paraId="375A9134" w14:textId="77777777" w:rsidTr="007913A5">
        <w:trPr>
          <w:cantSplit/>
        </w:trPr>
        <w:tc>
          <w:tcPr>
            <w:tcW w:w="7793" w:type="dxa"/>
            <w:gridSpan w:val="2"/>
            <w:tcBorders>
              <w:bottom w:val="single" w:sz="4" w:space="0" w:color="808080"/>
            </w:tcBorders>
          </w:tcPr>
          <w:p w14:paraId="136BB24D" w14:textId="77777777" w:rsidR="00B64786" w:rsidRPr="000E4E7F" w:rsidRDefault="00B64786" w:rsidP="007913A5">
            <w:pPr>
              <w:keepNext/>
              <w:keepLines/>
              <w:spacing w:after="0"/>
              <w:rPr>
                <w:rFonts w:ascii="Arial" w:hAnsi="Arial"/>
                <w:b/>
                <w:bCs/>
                <w:i/>
                <w:noProof/>
                <w:sz w:val="18"/>
              </w:rPr>
            </w:pPr>
            <w:r w:rsidRPr="000E4E7F">
              <w:rPr>
                <w:rFonts w:ascii="Arial" w:hAnsi="Arial"/>
                <w:b/>
                <w:bCs/>
                <w:i/>
                <w:noProof/>
                <w:sz w:val="18"/>
              </w:rPr>
              <w:t>fdd-HARQ-TimingTDD</w:t>
            </w:r>
          </w:p>
          <w:p w14:paraId="25A3F264" w14:textId="77777777" w:rsidR="00B64786" w:rsidRPr="000E4E7F" w:rsidRDefault="00B64786" w:rsidP="007913A5">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D96A592"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Yes</w:t>
            </w:r>
          </w:p>
        </w:tc>
      </w:tr>
      <w:tr w:rsidR="00B64786" w:rsidRPr="000E4E7F" w14:paraId="1976A90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15674" w14:textId="77777777" w:rsidR="00B64786" w:rsidRPr="000E4E7F" w:rsidRDefault="00B64786" w:rsidP="007913A5">
            <w:pPr>
              <w:pStyle w:val="TAL"/>
              <w:rPr>
                <w:b/>
                <w:bCs/>
                <w:i/>
                <w:noProof/>
                <w:lang w:eastAsia="en-GB"/>
              </w:rPr>
            </w:pPr>
            <w:r w:rsidRPr="000E4E7F">
              <w:rPr>
                <w:b/>
                <w:bCs/>
                <w:i/>
                <w:noProof/>
                <w:lang w:eastAsia="en-GB"/>
              </w:rPr>
              <w:t>featureGroupIndicators, featureGroupIndRel9Add, featureGroupIndRel10</w:t>
            </w:r>
          </w:p>
          <w:p w14:paraId="04DE5C76" w14:textId="77777777" w:rsidR="00B64786" w:rsidRPr="000E4E7F" w:rsidDel="00C220DB" w:rsidRDefault="00B64786" w:rsidP="007913A5">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8DD6CF" w14:textId="77777777" w:rsidR="00B64786" w:rsidRPr="000E4E7F" w:rsidRDefault="00B64786" w:rsidP="007913A5">
            <w:pPr>
              <w:pStyle w:val="TAL"/>
              <w:jc w:val="center"/>
              <w:rPr>
                <w:bCs/>
                <w:noProof/>
                <w:lang w:eastAsia="en-GB"/>
              </w:rPr>
            </w:pPr>
            <w:r w:rsidRPr="000E4E7F">
              <w:rPr>
                <w:bCs/>
                <w:noProof/>
                <w:lang w:eastAsia="en-GB"/>
              </w:rPr>
              <w:t>Y</w:t>
            </w:r>
            <w:r w:rsidRPr="000E4E7F">
              <w:rPr>
                <w:lang w:eastAsia="en-GB"/>
              </w:rPr>
              <w:t>es</w:t>
            </w:r>
          </w:p>
        </w:tc>
      </w:tr>
      <w:tr w:rsidR="00B64786" w:rsidRPr="000E4E7F" w14:paraId="5E2304C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F459C" w14:textId="77777777" w:rsidR="00B64786" w:rsidRPr="000E4E7F" w:rsidRDefault="00B64786" w:rsidP="007913A5">
            <w:pPr>
              <w:pStyle w:val="TAL"/>
              <w:rPr>
                <w:b/>
                <w:i/>
              </w:rPr>
            </w:pPr>
            <w:r w:rsidRPr="000E4E7F">
              <w:rPr>
                <w:b/>
                <w:i/>
              </w:rPr>
              <w:t>featureSetsDL-PerCC</w:t>
            </w:r>
          </w:p>
          <w:p w14:paraId="2E5E6A3C" w14:textId="77777777" w:rsidR="00B64786" w:rsidRPr="000E4E7F" w:rsidRDefault="00B64786" w:rsidP="007913A5">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71E3D4F"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5713E5C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AEA30" w14:textId="77777777" w:rsidR="00B64786" w:rsidRPr="000E4E7F" w:rsidRDefault="00B64786" w:rsidP="007913A5">
            <w:pPr>
              <w:pStyle w:val="TAL"/>
              <w:rPr>
                <w:b/>
                <w:bCs/>
                <w:i/>
                <w:noProof/>
                <w:lang w:eastAsia="en-GB"/>
              </w:rPr>
            </w:pPr>
            <w:r w:rsidRPr="000E4E7F">
              <w:rPr>
                <w:b/>
                <w:bCs/>
                <w:i/>
                <w:noProof/>
                <w:lang w:eastAsia="en-GB"/>
              </w:rPr>
              <w:t>FeatureSetDL-PerCC-Id</w:t>
            </w:r>
          </w:p>
          <w:p w14:paraId="0676E724" w14:textId="77777777" w:rsidR="00B64786" w:rsidRPr="000E4E7F" w:rsidRDefault="00B64786" w:rsidP="007913A5">
            <w:pPr>
              <w:pStyle w:val="TAL"/>
              <w:rPr>
                <w:b/>
                <w:i/>
              </w:rPr>
            </w:pPr>
            <w:r w:rsidRPr="000E4E7F">
              <w:rPr>
                <w:rFonts w:eastAsia="游明朝"/>
                <w:bCs/>
                <w:noProof/>
              </w:rPr>
              <w:t xml:space="preserve">In </w:t>
            </w:r>
            <w:r w:rsidRPr="000E4E7F">
              <w:t>MR</w:t>
            </w:r>
            <w:r w:rsidRPr="000E4E7F">
              <w:rPr>
                <w:rFonts w:eastAsia="游明朝"/>
                <w:bCs/>
                <w:noProof/>
              </w:rPr>
              <w:t>-DC, indicates the index position of the</w:t>
            </w:r>
            <w:r w:rsidRPr="000E4E7F">
              <w:t xml:space="preserve"> </w:t>
            </w:r>
            <w:r w:rsidRPr="000E4E7F">
              <w:rPr>
                <w:i/>
              </w:rPr>
              <w:t>FeatureSetDL-PerCC-r15</w:t>
            </w:r>
            <w:r w:rsidRPr="000E4E7F">
              <w:rPr>
                <w:rFonts w:eastAsia="游明朝"/>
                <w:bCs/>
                <w:noProof/>
              </w:rPr>
              <w:t xml:space="preserve"> in the </w:t>
            </w:r>
            <w:r w:rsidRPr="000E4E7F">
              <w:rPr>
                <w:rFonts w:eastAsia="游明朝"/>
                <w:bCs/>
                <w:i/>
                <w:noProof/>
              </w:rPr>
              <w:t>featureSetsDL-PerCC-r15</w:t>
            </w:r>
            <w:r w:rsidRPr="000E4E7F">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A8E104C"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16AB6AB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28CF1" w14:textId="77777777" w:rsidR="00B64786" w:rsidRPr="000E4E7F" w:rsidRDefault="00B64786" w:rsidP="007913A5">
            <w:pPr>
              <w:pStyle w:val="TAL"/>
              <w:rPr>
                <w:b/>
                <w:i/>
              </w:rPr>
            </w:pPr>
            <w:r w:rsidRPr="000E4E7F">
              <w:rPr>
                <w:b/>
                <w:i/>
              </w:rPr>
              <w:t>featureSetsUL-PerCC</w:t>
            </w:r>
          </w:p>
          <w:p w14:paraId="2CC5C574" w14:textId="77777777" w:rsidR="00B64786" w:rsidRPr="000E4E7F" w:rsidRDefault="00B64786" w:rsidP="007913A5">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A34CD0E"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5CC6504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A36D7" w14:textId="77777777" w:rsidR="00B64786" w:rsidRPr="000E4E7F" w:rsidRDefault="00B64786" w:rsidP="007913A5">
            <w:pPr>
              <w:pStyle w:val="TAL"/>
              <w:rPr>
                <w:b/>
                <w:bCs/>
                <w:i/>
                <w:noProof/>
                <w:lang w:eastAsia="en-GB"/>
              </w:rPr>
            </w:pPr>
            <w:r w:rsidRPr="000E4E7F">
              <w:rPr>
                <w:b/>
                <w:bCs/>
                <w:i/>
                <w:noProof/>
                <w:lang w:eastAsia="en-GB"/>
              </w:rPr>
              <w:t>FeatureSetUL-PerCC-Id</w:t>
            </w:r>
          </w:p>
          <w:p w14:paraId="7386A4B4" w14:textId="77777777" w:rsidR="00B64786" w:rsidRPr="000E4E7F" w:rsidRDefault="00B64786" w:rsidP="007913A5">
            <w:pPr>
              <w:pStyle w:val="TAL"/>
              <w:rPr>
                <w:b/>
                <w:i/>
              </w:rPr>
            </w:pPr>
            <w:r w:rsidRPr="000E4E7F">
              <w:rPr>
                <w:rFonts w:eastAsia="游明朝"/>
                <w:bCs/>
                <w:noProof/>
              </w:rPr>
              <w:t xml:space="preserve">In </w:t>
            </w:r>
            <w:r w:rsidRPr="000E4E7F">
              <w:t>MR</w:t>
            </w:r>
            <w:r w:rsidRPr="000E4E7F">
              <w:rPr>
                <w:rFonts w:eastAsia="游明朝"/>
                <w:bCs/>
                <w:noProof/>
              </w:rPr>
              <w:t>-DC, indicates the index position of the</w:t>
            </w:r>
            <w:r w:rsidRPr="000E4E7F">
              <w:t xml:space="preserve"> </w:t>
            </w:r>
            <w:r w:rsidRPr="000E4E7F">
              <w:rPr>
                <w:i/>
              </w:rPr>
              <w:t>FeatureSetUL-PerCC-r15</w:t>
            </w:r>
            <w:r w:rsidRPr="000E4E7F">
              <w:rPr>
                <w:rFonts w:eastAsia="游明朝"/>
                <w:bCs/>
                <w:noProof/>
              </w:rPr>
              <w:t xml:space="preserve"> in the </w:t>
            </w:r>
            <w:r w:rsidRPr="000E4E7F">
              <w:rPr>
                <w:rFonts w:eastAsia="游明朝"/>
                <w:bCs/>
                <w:i/>
                <w:noProof/>
              </w:rPr>
              <w:t>featureSetsUL-PerCC-r15</w:t>
            </w:r>
            <w:r w:rsidRPr="000E4E7F">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F697BFD"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5803FB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2BCEA" w14:textId="77777777" w:rsidR="00B64786" w:rsidRPr="000E4E7F" w:rsidRDefault="00B64786" w:rsidP="007913A5">
            <w:pPr>
              <w:pStyle w:val="TAL"/>
              <w:rPr>
                <w:b/>
                <w:bCs/>
                <w:i/>
                <w:noProof/>
                <w:lang w:eastAsia="en-GB"/>
              </w:rPr>
            </w:pPr>
            <w:r w:rsidRPr="000E4E7F">
              <w:rPr>
                <w:b/>
                <w:bCs/>
                <w:i/>
                <w:noProof/>
                <w:lang w:eastAsia="en-GB"/>
              </w:rPr>
              <w:t>fembmsMixedCell</w:t>
            </w:r>
          </w:p>
          <w:p w14:paraId="67161FEB" w14:textId="77777777" w:rsidR="00B64786" w:rsidRPr="000E4E7F" w:rsidRDefault="00B64786" w:rsidP="007913A5">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6D35C14" w14:textId="77777777" w:rsidR="00B64786" w:rsidRPr="000E4E7F" w:rsidRDefault="00B64786" w:rsidP="007913A5">
            <w:pPr>
              <w:pStyle w:val="TAL"/>
              <w:jc w:val="center"/>
              <w:rPr>
                <w:bCs/>
                <w:noProof/>
                <w:lang w:eastAsia="en-GB"/>
              </w:rPr>
            </w:pPr>
          </w:p>
        </w:tc>
      </w:tr>
      <w:tr w:rsidR="00B64786" w:rsidRPr="000E4E7F" w14:paraId="157E042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18F7CB" w14:textId="77777777" w:rsidR="00B64786" w:rsidRPr="000E4E7F" w:rsidRDefault="00B64786" w:rsidP="007913A5">
            <w:pPr>
              <w:pStyle w:val="TAL"/>
              <w:rPr>
                <w:b/>
                <w:bCs/>
                <w:i/>
                <w:noProof/>
                <w:lang w:eastAsia="en-GB"/>
              </w:rPr>
            </w:pPr>
            <w:r w:rsidRPr="000E4E7F">
              <w:rPr>
                <w:b/>
                <w:bCs/>
                <w:i/>
                <w:noProof/>
                <w:lang w:eastAsia="en-GB"/>
              </w:rPr>
              <w:t>fembmsDedicatedCell</w:t>
            </w:r>
          </w:p>
          <w:p w14:paraId="6CE6F5F1" w14:textId="77777777" w:rsidR="00B64786" w:rsidRPr="000E4E7F" w:rsidRDefault="00B64786" w:rsidP="007913A5">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3761E87" w14:textId="77777777" w:rsidR="00B64786" w:rsidRPr="000E4E7F" w:rsidRDefault="00B64786" w:rsidP="007913A5">
            <w:pPr>
              <w:pStyle w:val="TAL"/>
              <w:jc w:val="center"/>
              <w:rPr>
                <w:bCs/>
                <w:noProof/>
                <w:lang w:eastAsia="en-GB"/>
              </w:rPr>
            </w:pPr>
          </w:p>
        </w:tc>
      </w:tr>
      <w:tr w:rsidR="00B64786" w:rsidRPr="000E4E7F" w14:paraId="1293B12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E72F1D0" w14:textId="77777777" w:rsidR="00B64786" w:rsidRPr="000E4E7F" w:rsidRDefault="00B64786" w:rsidP="007913A5">
            <w:pPr>
              <w:pStyle w:val="TAL"/>
              <w:rPr>
                <w:b/>
                <w:bCs/>
                <w:i/>
                <w:noProof/>
                <w:lang w:eastAsia="en-GB"/>
              </w:rPr>
            </w:pPr>
            <w:r w:rsidRPr="000E4E7F">
              <w:rPr>
                <w:b/>
                <w:bCs/>
                <w:i/>
                <w:noProof/>
                <w:lang w:eastAsia="en-GB"/>
              </w:rPr>
              <w:t>flexibleUM-AM-Combinations</w:t>
            </w:r>
          </w:p>
          <w:p w14:paraId="3AB38CA2" w14:textId="77777777" w:rsidR="00B64786" w:rsidRPr="000E4E7F" w:rsidRDefault="00B64786" w:rsidP="007913A5">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526F50D"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C95387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007000" w14:textId="77777777" w:rsidR="00B64786" w:rsidRPr="000E4E7F" w:rsidRDefault="00B64786" w:rsidP="007913A5">
            <w:pPr>
              <w:pStyle w:val="TAL"/>
              <w:rPr>
                <w:b/>
                <w:bCs/>
                <w:noProof/>
                <w:lang w:eastAsia="en-GB"/>
              </w:rPr>
            </w:pPr>
            <w:r w:rsidRPr="000E4E7F">
              <w:rPr>
                <w:b/>
                <w:bCs/>
                <w:i/>
                <w:noProof/>
                <w:lang w:eastAsia="en-GB"/>
              </w:rPr>
              <w:t>flightPathPlan</w:t>
            </w:r>
          </w:p>
          <w:p w14:paraId="76D57E5F" w14:textId="77777777" w:rsidR="00B64786" w:rsidRPr="000E4E7F" w:rsidRDefault="00B64786" w:rsidP="007913A5">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75E0290"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202BE81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4D5B9" w14:textId="77777777" w:rsidR="00B64786" w:rsidRPr="000E4E7F" w:rsidRDefault="00B64786" w:rsidP="007913A5">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55A7EA9B" w14:textId="77777777" w:rsidR="00B64786" w:rsidRPr="000E4E7F" w:rsidRDefault="00B64786" w:rsidP="007913A5">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5E01254"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58909F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2E649" w14:textId="77777777" w:rsidR="00B64786" w:rsidRPr="000E4E7F" w:rsidRDefault="00B64786" w:rsidP="007913A5">
            <w:pPr>
              <w:pStyle w:val="TAL"/>
              <w:rPr>
                <w:b/>
                <w:bCs/>
                <w:i/>
                <w:noProof/>
                <w:lang w:eastAsia="en-GB"/>
              </w:rPr>
            </w:pPr>
            <w:r w:rsidRPr="000E4E7F">
              <w:rPr>
                <w:b/>
                <w:bCs/>
                <w:i/>
                <w:noProof/>
                <w:lang w:eastAsia="en-GB"/>
              </w:rPr>
              <w:t>fourLayerTM3-TM4 (in FeatureSetDL-PerCC)</w:t>
            </w:r>
          </w:p>
          <w:p w14:paraId="05F96001" w14:textId="77777777" w:rsidR="00B64786" w:rsidRPr="000E4E7F" w:rsidRDefault="00B64786" w:rsidP="007913A5">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4AE4C5E7"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1B07F8F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FCA15" w14:textId="77777777" w:rsidR="00B64786" w:rsidRPr="000E4E7F" w:rsidRDefault="00B64786" w:rsidP="007913A5">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51084572" w14:textId="77777777" w:rsidR="00B64786" w:rsidRPr="000E4E7F" w:rsidRDefault="00B64786" w:rsidP="007913A5">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55CFAA2"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57DD533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7B71D" w14:textId="77777777" w:rsidR="00B64786" w:rsidRPr="000E4E7F" w:rsidRDefault="00B64786" w:rsidP="007913A5">
            <w:pPr>
              <w:pStyle w:val="TAL"/>
              <w:rPr>
                <w:b/>
                <w:bCs/>
                <w:i/>
                <w:noProof/>
                <w:lang w:eastAsia="en-GB"/>
              </w:rPr>
            </w:pPr>
            <w:r w:rsidRPr="000E4E7F">
              <w:rPr>
                <w:b/>
                <w:bCs/>
                <w:i/>
                <w:noProof/>
                <w:lang w:eastAsia="en-GB"/>
              </w:rPr>
              <w:lastRenderedPageBreak/>
              <w:t>frameStructureType-SPT</w:t>
            </w:r>
          </w:p>
          <w:p w14:paraId="236885AA" w14:textId="77777777" w:rsidR="00B64786" w:rsidRPr="000E4E7F" w:rsidRDefault="00B64786" w:rsidP="007913A5">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DC9216" w14:textId="77777777" w:rsidR="00B64786" w:rsidRPr="000E4E7F" w:rsidRDefault="00B64786" w:rsidP="007913A5">
            <w:pPr>
              <w:pStyle w:val="TAL"/>
              <w:jc w:val="center"/>
              <w:rPr>
                <w:bCs/>
                <w:noProof/>
                <w:lang w:eastAsia="zh-CN"/>
              </w:rPr>
            </w:pPr>
            <w:r w:rsidRPr="000E4E7F">
              <w:rPr>
                <w:bCs/>
                <w:noProof/>
                <w:lang w:eastAsia="en-GB"/>
              </w:rPr>
              <w:t>-</w:t>
            </w:r>
          </w:p>
        </w:tc>
      </w:tr>
      <w:tr w:rsidR="00B64786" w:rsidRPr="000E4E7F" w14:paraId="732074F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D9315" w14:textId="77777777" w:rsidR="00B64786" w:rsidRPr="000E4E7F" w:rsidRDefault="00B64786" w:rsidP="007913A5">
            <w:pPr>
              <w:pStyle w:val="TAL"/>
              <w:rPr>
                <w:b/>
                <w:bCs/>
                <w:i/>
                <w:noProof/>
                <w:lang w:eastAsia="en-GB"/>
              </w:rPr>
            </w:pPr>
            <w:r w:rsidRPr="000E4E7F">
              <w:rPr>
                <w:b/>
                <w:bCs/>
                <w:i/>
                <w:noProof/>
                <w:lang w:eastAsia="en-GB"/>
              </w:rPr>
              <w:t>freqBandPriorityAdjustment</w:t>
            </w:r>
          </w:p>
          <w:p w14:paraId="49907860" w14:textId="77777777" w:rsidR="00B64786" w:rsidRPr="000E4E7F" w:rsidRDefault="00B64786" w:rsidP="007913A5">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66DC5B"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612C58C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3DC68" w14:textId="77777777" w:rsidR="00B64786" w:rsidRPr="000E4E7F" w:rsidRDefault="00B64786" w:rsidP="007913A5">
            <w:pPr>
              <w:pStyle w:val="TAL"/>
              <w:rPr>
                <w:b/>
                <w:i/>
                <w:lang w:eastAsia="en-GB"/>
              </w:rPr>
            </w:pPr>
            <w:r w:rsidRPr="000E4E7F">
              <w:rPr>
                <w:b/>
                <w:i/>
                <w:lang w:eastAsia="en-GB"/>
              </w:rPr>
              <w:t>freqBandRetrieval</w:t>
            </w:r>
          </w:p>
          <w:p w14:paraId="439B4FEE" w14:textId="77777777" w:rsidR="00B64786" w:rsidRPr="000E4E7F" w:rsidRDefault="00B64786" w:rsidP="007913A5">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3856489C"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D68F29F" w14:textId="77777777" w:rsidTr="007913A5">
        <w:trPr>
          <w:cantSplit/>
        </w:trPr>
        <w:tc>
          <w:tcPr>
            <w:tcW w:w="7793" w:type="dxa"/>
            <w:gridSpan w:val="2"/>
            <w:tcBorders>
              <w:bottom w:val="single" w:sz="4" w:space="0" w:color="808080"/>
            </w:tcBorders>
          </w:tcPr>
          <w:p w14:paraId="7D565E12" w14:textId="77777777" w:rsidR="00B64786" w:rsidRPr="000E4E7F" w:rsidRDefault="00B64786" w:rsidP="007913A5">
            <w:pPr>
              <w:pStyle w:val="TAL"/>
              <w:rPr>
                <w:b/>
                <w:bCs/>
                <w:i/>
                <w:noProof/>
                <w:lang w:eastAsia="en-GB"/>
              </w:rPr>
            </w:pPr>
            <w:r w:rsidRPr="000E4E7F">
              <w:rPr>
                <w:b/>
                <w:bCs/>
                <w:i/>
                <w:noProof/>
                <w:lang w:eastAsia="en-GB"/>
              </w:rPr>
              <w:t>halfDuplex</w:t>
            </w:r>
          </w:p>
          <w:p w14:paraId="7563D6F1" w14:textId="77777777" w:rsidR="00B64786" w:rsidRPr="000E4E7F" w:rsidRDefault="00B64786" w:rsidP="007913A5">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1239C5E1"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A78A95F" w14:textId="77777777" w:rsidTr="007913A5">
        <w:trPr>
          <w:cantSplit/>
        </w:trPr>
        <w:tc>
          <w:tcPr>
            <w:tcW w:w="7793" w:type="dxa"/>
            <w:gridSpan w:val="2"/>
            <w:tcBorders>
              <w:bottom w:val="single" w:sz="4" w:space="0" w:color="808080"/>
            </w:tcBorders>
          </w:tcPr>
          <w:p w14:paraId="4E30AC35" w14:textId="77777777" w:rsidR="00B64786" w:rsidRPr="000E4E7F" w:rsidRDefault="00B64786" w:rsidP="007913A5">
            <w:pPr>
              <w:pStyle w:val="TAL"/>
              <w:rPr>
                <w:b/>
                <w:bCs/>
                <w:i/>
                <w:noProof/>
                <w:lang w:eastAsia="en-GB"/>
              </w:rPr>
            </w:pPr>
            <w:r w:rsidRPr="000E4E7F">
              <w:rPr>
                <w:b/>
                <w:bCs/>
                <w:i/>
                <w:noProof/>
                <w:lang w:eastAsia="en-GB"/>
              </w:rPr>
              <w:t>heightMeas</w:t>
            </w:r>
          </w:p>
          <w:p w14:paraId="3C4B3D0E" w14:textId="77777777" w:rsidR="00B64786" w:rsidRPr="000E4E7F" w:rsidRDefault="00B64786" w:rsidP="007913A5">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2D7206B9"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5B8BE4E4" w14:textId="77777777" w:rsidTr="007913A5">
        <w:trPr>
          <w:cantSplit/>
        </w:trPr>
        <w:tc>
          <w:tcPr>
            <w:tcW w:w="7793" w:type="dxa"/>
            <w:gridSpan w:val="2"/>
            <w:tcBorders>
              <w:bottom w:val="single" w:sz="4" w:space="0" w:color="808080"/>
            </w:tcBorders>
          </w:tcPr>
          <w:p w14:paraId="520663E6" w14:textId="77777777" w:rsidR="00B64786" w:rsidRPr="000E4E7F" w:rsidRDefault="00B64786" w:rsidP="007913A5">
            <w:pPr>
              <w:pStyle w:val="TAL"/>
              <w:rPr>
                <w:b/>
                <w:i/>
                <w:lang w:eastAsia="zh-CN"/>
              </w:rPr>
            </w:pPr>
            <w:r w:rsidRPr="000E4E7F">
              <w:rPr>
                <w:b/>
                <w:i/>
                <w:lang w:eastAsia="zh-CN"/>
              </w:rPr>
              <w:t>ho-EUTRA-5GC-FDD-TDD</w:t>
            </w:r>
          </w:p>
          <w:p w14:paraId="5A3345D8" w14:textId="77777777" w:rsidR="00B64786" w:rsidRPr="000E4E7F" w:rsidRDefault="00B64786" w:rsidP="007913A5">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7C0B60C2" w14:textId="77777777" w:rsidR="00B64786" w:rsidRPr="000E4E7F" w:rsidRDefault="00B64786" w:rsidP="007913A5">
            <w:pPr>
              <w:pStyle w:val="TAL"/>
              <w:jc w:val="center"/>
              <w:rPr>
                <w:bCs/>
                <w:noProof/>
                <w:lang w:eastAsia="en-GB"/>
              </w:rPr>
            </w:pPr>
            <w:r w:rsidRPr="000E4E7F">
              <w:rPr>
                <w:lang w:eastAsia="zh-CN"/>
              </w:rPr>
              <w:t>No</w:t>
            </w:r>
          </w:p>
        </w:tc>
      </w:tr>
      <w:tr w:rsidR="00B64786" w:rsidRPr="000E4E7F" w14:paraId="68AAF50F" w14:textId="77777777" w:rsidTr="007913A5">
        <w:trPr>
          <w:cantSplit/>
        </w:trPr>
        <w:tc>
          <w:tcPr>
            <w:tcW w:w="7793" w:type="dxa"/>
            <w:gridSpan w:val="2"/>
            <w:tcBorders>
              <w:bottom w:val="single" w:sz="4" w:space="0" w:color="808080"/>
            </w:tcBorders>
          </w:tcPr>
          <w:p w14:paraId="20D8E6C2" w14:textId="77777777" w:rsidR="00B64786" w:rsidRPr="000E4E7F" w:rsidRDefault="00B64786" w:rsidP="007913A5">
            <w:pPr>
              <w:pStyle w:val="TAL"/>
              <w:rPr>
                <w:b/>
                <w:i/>
                <w:lang w:eastAsia="zh-CN"/>
              </w:rPr>
            </w:pPr>
            <w:r w:rsidRPr="000E4E7F">
              <w:rPr>
                <w:b/>
                <w:i/>
                <w:lang w:eastAsia="zh-CN"/>
              </w:rPr>
              <w:t>ho-InterfreqEUTRA-5GC</w:t>
            </w:r>
          </w:p>
          <w:p w14:paraId="3C19517B" w14:textId="77777777" w:rsidR="00B64786" w:rsidRPr="000E4E7F" w:rsidRDefault="00B64786" w:rsidP="007913A5">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3257AD95" w14:textId="77777777" w:rsidR="00B64786" w:rsidRPr="000E4E7F" w:rsidRDefault="00B64786" w:rsidP="007913A5">
            <w:pPr>
              <w:pStyle w:val="TAL"/>
              <w:jc w:val="center"/>
              <w:rPr>
                <w:bCs/>
                <w:noProof/>
                <w:lang w:eastAsia="en-GB"/>
              </w:rPr>
            </w:pPr>
            <w:r w:rsidRPr="000E4E7F">
              <w:rPr>
                <w:lang w:eastAsia="zh-CN"/>
              </w:rPr>
              <w:t>Y</w:t>
            </w:r>
            <w:r w:rsidRPr="000E4E7F">
              <w:rPr>
                <w:lang w:eastAsia="en-GB"/>
              </w:rPr>
              <w:t>es</w:t>
            </w:r>
          </w:p>
        </w:tc>
      </w:tr>
      <w:tr w:rsidR="00B64786" w:rsidRPr="000E4E7F" w14:paraId="4E99C171" w14:textId="77777777" w:rsidTr="007913A5">
        <w:trPr>
          <w:cantSplit/>
        </w:trPr>
        <w:tc>
          <w:tcPr>
            <w:tcW w:w="7793" w:type="dxa"/>
            <w:gridSpan w:val="2"/>
            <w:tcBorders>
              <w:bottom w:val="single" w:sz="4" w:space="0" w:color="808080"/>
            </w:tcBorders>
          </w:tcPr>
          <w:p w14:paraId="018828AE" w14:textId="77777777" w:rsidR="00B64786" w:rsidRPr="000E4E7F" w:rsidRDefault="00B64786" w:rsidP="007913A5">
            <w:pPr>
              <w:pStyle w:val="TAL"/>
              <w:rPr>
                <w:b/>
                <w:i/>
                <w:noProof/>
              </w:rPr>
            </w:pPr>
            <w:r w:rsidRPr="000E4E7F">
              <w:rPr>
                <w:b/>
                <w:i/>
                <w:noProof/>
              </w:rPr>
              <w:t>hybridCSI</w:t>
            </w:r>
          </w:p>
          <w:p w14:paraId="5F8D41B9" w14:textId="77777777" w:rsidR="00B64786" w:rsidRPr="000E4E7F" w:rsidRDefault="00B64786" w:rsidP="007913A5">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491F3DFC" w14:textId="77777777" w:rsidR="00B64786" w:rsidRPr="000E4E7F" w:rsidRDefault="00B64786" w:rsidP="007913A5">
            <w:pPr>
              <w:pStyle w:val="TAL"/>
              <w:jc w:val="center"/>
              <w:rPr>
                <w:lang w:eastAsia="zh-CN"/>
              </w:rPr>
            </w:pPr>
            <w:r w:rsidRPr="000E4E7F">
              <w:rPr>
                <w:lang w:eastAsia="zh-CN"/>
              </w:rPr>
              <w:t>FFS</w:t>
            </w:r>
          </w:p>
        </w:tc>
      </w:tr>
      <w:tr w:rsidR="00B64786" w:rsidRPr="000E4E7F" w14:paraId="3B1C740A" w14:textId="77777777" w:rsidTr="007913A5">
        <w:trPr>
          <w:cantSplit/>
        </w:trPr>
        <w:tc>
          <w:tcPr>
            <w:tcW w:w="7793" w:type="dxa"/>
            <w:gridSpan w:val="2"/>
          </w:tcPr>
          <w:p w14:paraId="7B9EDE2B" w14:textId="77777777" w:rsidR="00B64786" w:rsidRPr="000E4E7F" w:rsidRDefault="00B64786" w:rsidP="007913A5">
            <w:pPr>
              <w:pStyle w:val="TAL"/>
              <w:rPr>
                <w:b/>
                <w:i/>
              </w:rPr>
            </w:pPr>
            <w:r w:rsidRPr="000E4E7F">
              <w:rPr>
                <w:b/>
                <w:i/>
              </w:rPr>
              <w:t>immMeasBT</w:t>
            </w:r>
          </w:p>
          <w:p w14:paraId="18BE1AD3" w14:textId="77777777" w:rsidR="00B64786" w:rsidRPr="000E4E7F" w:rsidRDefault="00B64786" w:rsidP="007913A5">
            <w:pPr>
              <w:pStyle w:val="TAL"/>
              <w:rPr>
                <w:b/>
                <w:i/>
                <w:lang w:eastAsia="zh-CN"/>
              </w:rPr>
            </w:pPr>
            <w:r w:rsidRPr="000E4E7F">
              <w:rPr>
                <w:lang w:eastAsia="en-GB"/>
              </w:rPr>
              <w:t>Indicates whether the UE supports Bluetooth measurements in RRC connected mode.</w:t>
            </w:r>
          </w:p>
        </w:tc>
        <w:tc>
          <w:tcPr>
            <w:tcW w:w="862" w:type="dxa"/>
            <w:gridSpan w:val="2"/>
          </w:tcPr>
          <w:p w14:paraId="5017C63A"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120214F0" w14:textId="77777777" w:rsidTr="007913A5">
        <w:trPr>
          <w:cantSplit/>
        </w:trPr>
        <w:tc>
          <w:tcPr>
            <w:tcW w:w="7793" w:type="dxa"/>
            <w:gridSpan w:val="2"/>
          </w:tcPr>
          <w:p w14:paraId="4D9C7CB9" w14:textId="77777777" w:rsidR="00B64786" w:rsidRPr="000E4E7F" w:rsidRDefault="00B64786" w:rsidP="007913A5">
            <w:pPr>
              <w:pStyle w:val="TAL"/>
              <w:rPr>
                <w:b/>
                <w:i/>
              </w:rPr>
            </w:pPr>
            <w:r w:rsidRPr="000E4E7F">
              <w:rPr>
                <w:b/>
                <w:i/>
              </w:rPr>
              <w:t>immMeasWLAN</w:t>
            </w:r>
          </w:p>
          <w:p w14:paraId="07699DED" w14:textId="77777777" w:rsidR="00B64786" w:rsidRPr="000E4E7F" w:rsidRDefault="00B64786" w:rsidP="007913A5">
            <w:pPr>
              <w:pStyle w:val="TAL"/>
              <w:rPr>
                <w:b/>
                <w:i/>
                <w:lang w:eastAsia="zh-CN"/>
              </w:rPr>
            </w:pPr>
            <w:r w:rsidRPr="000E4E7F">
              <w:rPr>
                <w:lang w:eastAsia="en-GB"/>
              </w:rPr>
              <w:t>Indicates whether the UE supports WLAN measurements in RRC connected mode.</w:t>
            </w:r>
          </w:p>
        </w:tc>
        <w:tc>
          <w:tcPr>
            <w:tcW w:w="862" w:type="dxa"/>
            <w:gridSpan w:val="2"/>
          </w:tcPr>
          <w:p w14:paraId="79DC42F8"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8006E4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A03F1" w14:textId="77777777" w:rsidR="00B64786" w:rsidRPr="000E4E7F" w:rsidRDefault="00B64786" w:rsidP="007913A5">
            <w:pPr>
              <w:pStyle w:val="TAL"/>
              <w:rPr>
                <w:b/>
                <w:bCs/>
                <w:i/>
                <w:noProof/>
                <w:lang w:eastAsia="en-GB"/>
              </w:rPr>
            </w:pPr>
            <w:r w:rsidRPr="000E4E7F">
              <w:rPr>
                <w:b/>
                <w:bCs/>
                <w:i/>
                <w:noProof/>
                <w:lang w:eastAsia="en-GB"/>
              </w:rPr>
              <w:t>ims-VoiceOverMCG-BearerEUTRA-5GC</w:t>
            </w:r>
          </w:p>
          <w:p w14:paraId="50A61CB3" w14:textId="77777777" w:rsidR="00B64786" w:rsidRPr="000E4E7F" w:rsidRDefault="00B64786" w:rsidP="007913A5">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FA7EB74" w14:textId="77777777" w:rsidR="00B64786" w:rsidRPr="000E4E7F" w:rsidRDefault="00B64786" w:rsidP="007913A5">
            <w:pPr>
              <w:pStyle w:val="TAL"/>
              <w:jc w:val="center"/>
              <w:rPr>
                <w:bCs/>
                <w:noProof/>
                <w:lang w:eastAsia="ko-KR"/>
              </w:rPr>
            </w:pPr>
            <w:r w:rsidRPr="000E4E7F">
              <w:rPr>
                <w:bCs/>
                <w:noProof/>
                <w:lang w:eastAsia="en-GB"/>
              </w:rPr>
              <w:t>No</w:t>
            </w:r>
          </w:p>
        </w:tc>
      </w:tr>
      <w:tr w:rsidR="00B64786" w:rsidRPr="000E4E7F" w14:paraId="06F79354" w14:textId="77777777" w:rsidTr="007913A5">
        <w:trPr>
          <w:cantSplit/>
        </w:trPr>
        <w:tc>
          <w:tcPr>
            <w:tcW w:w="7793" w:type="dxa"/>
            <w:gridSpan w:val="2"/>
          </w:tcPr>
          <w:p w14:paraId="03924E11" w14:textId="77777777" w:rsidR="00B64786" w:rsidRPr="000E4E7F" w:rsidRDefault="00B64786" w:rsidP="007913A5">
            <w:pPr>
              <w:pStyle w:val="TAL"/>
              <w:rPr>
                <w:b/>
                <w:bCs/>
                <w:i/>
                <w:noProof/>
                <w:lang w:eastAsia="en-GB"/>
              </w:rPr>
            </w:pPr>
            <w:r w:rsidRPr="000E4E7F">
              <w:rPr>
                <w:b/>
                <w:bCs/>
                <w:i/>
                <w:noProof/>
                <w:lang w:eastAsia="en-GB"/>
              </w:rPr>
              <w:t>ims-VoiceOverNR-FR1</w:t>
            </w:r>
          </w:p>
          <w:p w14:paraId="1EC99A39" w14:textId="77777777" w:rsidR="00B64786" w:rsidRPr="000E4E7F" w:rsidRDefault="00B64786" w:rsidP="007913A5">
            <w:pPr>
              <w:pStyle w:val="TAL"/>
              <w:rPr>
                <w:b/>
                <w:i/>
              </w:rPr>
            </w:pPr>
            <w:r w:rsidRPr="000E4E7F">
              <w:t>Indicates whether the UE supports IMS voice over NR FR1.</w:t>
            </w:r>
          </w:p>
        </w:tc>
        <w:tc>
          <w:tcPr>
            <w:tcW w:w="862" w:type="dxa"/>
            <w:gridSpan w:val="2"/>
          </w:tcPr>
          <w:p w14:paraId="372E5174"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1ECF1EFA" w14:textId="77777777" w:rsidTr="007913A5">
        <w:trPr>
          <w:cantSplit/>
        </w:trPr>
        <w:tc>
          <w:tcPr>
            <w:tcW w:w="7793" w:type="dxa"/>
            <w:gridSpan w:val="2"/>
          </w:tcPr>
          <w:p w14:paraId="62DBBC3B" w14:textId="77777777" w:rsidR="00B64786" w:rsidRPr="000E4E7F" w:rsidRDefault="00B64786" w:rsidP="007913A5">
            <w:pPr>
              <w:pStyle w:val="TAL"/>
              <w:rPr>
                <w:b/>
                <w:bCs/>
                <w:i/>
                <w:noProof/>
                <w:lang w:eastAsia="en-GB"/>
              </w:rPr>
            </w:pPr>
            <w:r w:rsidRPr="000E4E7F">
              <w:rPr>
                <w:b/>
                <w:bCs/>
                <w:i/>
                <w:noProof/>
                <w:lang w:eastAsia="en-GB"/>
              </w:rPr>
              <w:t>ims-VoiceOverNR-FR2</w:t>
            </w:r>
          </w:p>
          <w:p w14:paraId="22D0FE8C" w14:textId="77777777" w:rsidR="00B64786" w:rsidRPr="000E4E7F" w:rsidRDefault="00B64786" w:rsidP="007913A5">
            <w:pPr>
              <w:pStyle w:val="TAL"/>
              <w:rPr>
                <w:b/>
                <w:i/>
              </w:rPr>
            </w:pPr>
            <w:r w:rsidRPr="000E4E7F">
              <w:t>Indicates whether the UE supports IMS voice over NR FR2.</w:t>
            </w:r>
          </w:p>
        </w:tc>
        <w:tc>
          <w:tcPr>
            <w:tcW w:w="862" w:type="dxa"/>
            <w:gridSpan w:val="2"/>
          </w:tcPr>
          <w:p w14:paraId="46C215E7"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69C366C8" w14:textId="77777777" w:rsidTr="007913A5">
        <w:trPr>
          <w:cantSplit/>
        </w:trPr>
        <w:tc>
          <w:tcPr>
            <w:tcW w:w="7793" w:type="dxa"/>
            <w:gridSpan w:val="2"/>
          </w:tcPr>
          <w:p w14:paraId="0AE4316B" w14:textId="77777777" w:rsidR="00B64786" w:rsidRPr="000E4E7F" w:rsidRDefault="00B64786" w:rsidP="007913A5">
            <w:pPr>
              <w:pStyle w:val="TAL"/>
              <w:rPr>
                <w:b/>
                <w:bCs/>
                <w:i/>
                <w:noProof/>
                <w:lang w:eastAsia="en-GB"/>
              </w:rPr>
            </w:pPr>
            <w:r w:rsidRPr="000E4E7F">
              <w:rPr>
                <w:b/>
                <w:bCs/>
                <w:i/>
                <w:noProof/>
                <w:lang w:eastAsia="en-GB"/>
              </w:rPr>
              <w:t>inactiveState</w:t>
            </w:r>
          </w:p>
          <w:p w14:paraId="6F488C1E" w14:textId="77777777" w:rsidR="00B64786" w:rsidRPr="000E4E7F" w:rsidRDefault="00B64786" w:rsidP="007913A5">
            <w:pPr>
              <w:pStyle w:val="TAL"/>
              <w:rPr>
                <w:b/>
                <w:i/>
              </w:rPr>
            </w:pPr>
            <w:r w:rsidRPr="000E4E7F">
              <w:t>Indicates whether the UE supports RRC_INACTIVE.</w:t>
            </w:r>
          </w:p>
        </w:tc>
        <w:tc>
          <w:tcPr>
            <w:tcW w:w="862" w:type="dxa"/>
            <w:gridSpan w:val="2"/>
          </w:tcPr>
          <w:p w14:paraId="4D344838"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115E5F06" w14:textId="77777777" w:rsidTr="007913A5">
        <w:trPr>
          <w:cantSplit/>
        </w:trPr>
        <w:tc>
          <w:tcPr>
            <w:tcW w:w="7793" w:type="dxa"/>
            <w:gridSpan w:val="2"/>
            <w:tcBorders>
              <w:bottom w:val="single" w:sz="4" w:space="0" w:color="808080"/>
            </w:tcBorders>
          </w:tcPr>
          <w:p w14:paraId="084AE9B7" w14:textId="77777777" w:rsidR="00B64786" w:rsidRPr="000E4E7F" w:rsidRDefault="00B64786" w:rsidP="007913A5">
            <w:pPr>
              <w:pStyle w:val="TAL"/>
              <w:rPr>
                <w:b/>
                <w:bCs/>
                <w:i/>
                <w:noProof/>
                <w:lang w:eastAsia="en-GB"/>
              </w:rPr>
            </w:pPr>
            <w:r w:rsidRPr="000E4E7F">
              <w:rPr>
                <w:b/>
                <w:bCs/>
                <w:i/>
                <w:noProof/>
                <w:lang w:eastAsia="en-GB"/>
              </w:rPr>
              <w:t>incMonEUTRA</w:t>
            </w:r>
          </w:p>
          <w:p w14:paraId="3CF4C9E7" w14:textId="77777777" w:rsidR="00B64786" w:rsidRPr="000E4E7F" w:rsidRDefault="00B64786" w:rsidP="007913A5">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5F27425"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4A66BE3C" w14:textId="77777777" w:rsidTr="007913A5">
        <w:trPr>
          <w:cantSplit/>
        </w:trPr>
        <w:tc>
          <w:tcPr>
            <w:tcW w:w="7793" w:type="dxa"/>
            <w:gridSpan w:val="2"/>
            <w:tcBorders>
              <w:bottom w:val="single" w:sz="4" w:space="0" w:color="808080"/>
            </w:tcBorders>
          </w:tcPr>
          <w:p w14:paraId="6C7029C4" w14:textId="77777777" w:rsidR="00B64786" w:rsidRPr="000E4E7F" w:rsidRDefault="00B64786" w:rsidP="007913A5">
            <w:pPr>
              <w:pStyle w:val="TAL"/>
              <w:rPr>
                <w:b/>
                <w:bCs/>
                <w:i/>
                <w:noProof/>
                <w:lang w:eastAsia="en-GB"/>
              </w:rPr>
            </w:pPr>
            <w:r w:rsidRPr="000E4E7F">
              <w:rPr>
                <w:b/>
                <w:bCs/>
                <w:i/>
                <w:noProof/>
                <w:lang w:eastAsia="en-GB"/>
              </w:rPr>
              <w:t>incMonUTRA</w:t>
            </w:r>
          </w:p>
          <w:p w14:paraId="25FF3413" w14:textId="77777777" w:rsidR="00B64786" w:rsidRPr="000E4E7F" w:rsidRDefault="00B64786" w:rsidP="007913A5">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A7D77B9"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2C17D7A3" w14:textId="77777777" w:rsidTr="007913A5">
        <w:trPr>
          <w:cantSplit/>
        </w:trPr>
        <w:tc>
          <w:tcPr>
            <w:tcW w:w="7793" w:type="dxa"/>
            <w:gridSpan w:val="2"/>
            <w:tcBorders>
              <w:bottom w:val="single" w:sz="4" w:space="0" w:color="808080"/>
            </w:tcBorders>
          </w:tcPr>
          <w:p w14:paraId="629CEF51" w14:textId="77777777" w:rsidR="00B64786" w:rsidRPr="000E4E7F" w:rsidRDefault="00B64786" w:rsidP="007913A5">
            <w:pPr>
              <w:pStyle w:val="TAL"/>
              <w:rPr>
                <w:b/>
                <w:bCs/>
                <w:i/>
                <w:noProof/>
                <w:lang w:eastAsia="en-GB"/>
              </w:rPr>
            </w:pPr>
            <w:r w:rsidRPr="000E4E7F">
              <w:rPr>
                <w:b/>
                <w:bCs/>
                <w:i/>
                <w:noProof/>
                <w:lang w:eastAsia="en-GB"/>
              </w:rPr>
              <w:t>inDeviceCoexInd</w:t>
            </w:r>
          </w:p>
          <w:p w14:paraId="3995E95E" w14:textId="77777777" w:rsidR="00B64786" w:rsidRPr="000E4E7F" w:rsidRDefault="00B64786" w:rsidP="007913A5">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726870D"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782712A0" w14:textId="77777777" w:rsidTr="007913A5">
        <w:trPr>
          <w:cantSplit/>
        </w:trPr>
        <w:tc>
          <w:tcPr>
            <w:tcW w:w="7793" w:type="dxa"/>
            <w:gridSpan w:val="2"/>
            <w:tcBorders>
              <w:bottom w:val="single" w:sz="4" w:space="0" w:color="808080"/>
            </w:tcBorders>
          </w:tcPr>
          <w:p w14:paraId="29B860DB" w14:textId="77777777" w:rsidR="00B64786" w:rsidRPr="000E4E7F" w:rsidRDefault="00B64786" w:rsidP="007913A5">
            <w:pPr>
              <w:pStyle w:val="TAL"/>
            </w:pPr>
            <w:r w:rsidRPr="000E4E7F">
              <w:rPr>
                <w:b/>
                <w:i/>
              </w:rPr>
              <w:t>inDeviceCoexInd-ENDC</w:t>
            </w:r>
          </w:p>
          <w:p w14:paraId="216886D4" w14:textId="77777777" w:rsidR="00B64786" w:rsidRPr="000E4E7F" w:rsidRDefault="00B64786" w:rsidP="007913A5">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4209419E"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2E9E25A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02883A" w14:textId="77777777" w:rsidR="00B64786" w:rsidRPr="000E4E7F" w:rsidRDefault="00B64786" w:rsidP="007913A5">
            <w:pPr>
              <w:pStyle w:val="TAL"/>
              <w:rPr>
                <w:b/>
                <w:i/>
                <w:lang w:eastAsia="zh-CN"/>
              </w:rPr>
            </w:pPr>
            <w:r w:rsidRPr="000E4E7F">
              <w:rPr>
                <w:b/>
                <w:i/>
                <w:lang w:eastAsia="zh-CN"/>
              </w:rPr>
              <w:t>inDeviceCoexInd-HardwareSharingInd</w:t>
            </w:r>
          </w:p>
          <w:p w14:paraId="1230D58A" w14:textId="77777777" w:rsidR="00B64786" w:rsidRPr="000E4E7F" w:rsidRDefault="00B64786" w:rsidP="007913A5">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7CD902"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228B24A8" w14:textId="77777777" w:rsidTr="007913A5">
        <w:trPr>
          <w:cantSplit/>
        </w:trPr>
        <w:tc>
          <w:tcPr>
            <w:tcW w:w="7793" w:type="dxa"/>
            <w:gridSpan w:val="2"/>
            <w:tcBorders>
              <w:bottom w:val="single" w:sz="4" w:space="0" w:color="808080"/>
            </w:tcBorders>
          </w:tcPr>
          <w:p w14:paraId="041832BF" w14:textId="77777777" w:rsidR="00B64786" w:rsidRPr="000E4E7F" w:rsidRDefault="00B64786" w:rsidP="007913A5">
            <w:pPr>
              <w:pStyle w:val="TAL"/>
              <w:rPr>
                <w:b/>
                <w:i/>
                <w:lang w:eastAsia="en-GB"/>
              </w:rPr>
            </w:pPr>
            <w:r w:rsidRPr="000E4E7F">
              <w:rPr>
                <w:b/>
                <w:i/>
                <w:lang w:eastAsia="en-GB"/>
              </w:rPr>
              <w:t>inDeviceCoexInd-UL-CA</w:t>
            </w:r>
          </w:p>
          <w:p w14:paraId="2F5F7525" w14:textId="77777777" w:rsidR="00B64786" w:rsidRPr="000E4E7F" w:rsidRDefault="00B64786" w:rsidP="007913A5">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7C1DE946"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5DAA1A53" w14:textId="77777777" w:rsidTr="007913A5">
        <w:trPr>
          <w:cantSplit/>
        </w:trPr>
        <w:tc>
          <w:tcPr>
            <w:tcW w:w="7793" w:type="dxa"/>
            <w:gridSpan w:val="2"/>
            <w:tcBorders>
              <w:bottom w:val="single" w:sz="4" w:space="0" w:color="808080"/>
            </w:tcBorders>
          </w:tcPr>
          <w:p w14:paraId="4F0A0F2E" w14:textId="77777777" w:rsidR="00B64786" w:rsidRPr="000E4E7F" w:rsidRDefault="00B64786" w:rsidP="007913A5">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4FF542DC" w14:textId="77777777" w:rsidR="00B64786" w:rsidRPr="000E4E7F" w:rsidRDefault="00B64786" w:rsidP="007913A5">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F12C206" w14:textId="77777777" w:rsidR="00B64786" w:rsidRPr="000E4E7F" w:rsidRDefault="00B64786" w:rsidP="007913A5">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B64786" w:rsidRPr="000E4E7F" w14:paraId="5D01D2B1" w14:textId="77777777" w:rsidTr="007913A5">
        <w:trPr>
          <w:cantSplit/>
        </w:trPr>
        <w:tc>
          <w:tcPr>
            <w:tcW w:w="7793" w:type="dxa"/>
            <w:gridSpan w:val="2"/>
            <w:tcBorders>
              <w:bottom w:val="single" w:sz="4" w:space="0" w:color="808080"/>
            </w:tcBorders>
          </w:tcPr>
          <w:p w14:paraId="61C0BA31" w14:textId="77777777" w:rsidR="00B64786" w:rsidRPr="000E4E7F" w:rsidRDefault="00B64786" w:rsidP="007913A5">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14:paraId="39B3D40D" w14:textId="77777777" w:rsidR="00B64786" w:rsidRPr="000E4E7F" w:rsidRDefault="00B64786" w:rsidP="007913A5">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2DABFEE" w14:textId="77777777" w:rsidR="00B64786" w:rsidRPr="000E4E7F" w:rsidRDefault="00B64786" w:rsidP="007913A5">
            <w:pPr>
              <w:pStyle w:val="TAL"/>
              <w:jc w:val="center"/>
              <w:rPr>
                <w:rFonts w:cs="Arial"/>
                <w:bCs/>
                <w:noProof/>
                <w:szCs w:val="18"/>
                <w:lang w:eastAsia="zh-CN"/>
              </w:rPr>
            </w:pPr>
            <w:r w:rsidRPr="000E4E7F">
              <w:rPr>
                <w:bCs/>
                <w:noProof/>
                <w:lang w:eastAsia="en-GB"/>
              </w:rPr>
              <w:t>TBD</w:t>
            </w:r>
          </w:p>
        </w:tc>
      </w:tr>
      <w:tr w:rsidR="00B64786" w:rsidRPr="000E4E7F" w14:paraId="7C4AC51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CCA36" w14:textId="77777777" w:rsidR="00B64786" w:rsidRPr="000E4E7F" w:rsidRDefault="00B64786" w:rsidP="007913A5">
            <w:pPr>
              <w:pStyle w:val="TAL"/>
              <w:rPr>
                <w:b/>
                <w:bCs/>
                <w:i/>
                <w:noProof/>
                <w:lang w:eastAsia="en-GB"/>
              </w:rPr>
            </w:pPr>
            <w:r w:rsidRPr="000E4E7F">
              <w:rPr>
                <w:b/>
                <w:bCs/>
                <w:i/>
                <w:noProof/>
                <w:lang w:eastAsia="en-GB"/>
              </w:rPr>
              <w:t>interFreqBandList</w:t>
            </w:r>
          </w:p>
          <w:p w14:paraId="61E64166" w14:textId="77777777" w:rsidR="00B64786" w:rsidRPr="000E4E7F" w:rsidRDefault="00B64786" w:rsidP="007913A5">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67C058"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6A6C35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7C404" w14:textId="77777777" w:rsidR="00B64786" w:rsidRPr="000E4E7F" w:rsidRDefault="00B64786" w:rsidP="007913A5">
            <w:pPr>
              <w:pStyle w:val="TAL"/>
              <w:rPr>
                <w:b/>
                <w:bCs/>
                <w:i/>
                <w:noProof/>
                <w:lang w:eastAsia="en-GB"/>
              </w:rPr>
            </w:pPr>
            <w:r w:rsidRPr="000E4E7F">
              <w:rPr>
                <w:b/>
                <w:bCs/>
                <w:i/>
                <w:noProof/>
                <w:lang w:eastAsia="en-GB"/>
              </w:rPr>
              <w:t>interFreqNeedForGaps</w:t>
            </w:r>
          </w:p>
          <w:p w14:paraId="1CA7C45E" w14:textId="77777777" w:rsidR="00B64786" w:rsidRPr="000E4E7F" w:rsidRDefault="00B64786" w:rsidP="007913A5">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2507BD"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CD5DAB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0A6D0" w14:textId="77777777" w:rsidR="00B64786" w:rsidRPr="000E4E7F" w:rsidRDefault="00B64786" w:rsidP="007913A5">
            <w:pPr>
              <w:pStyle w:val="TAL"/>
              <w:rPr>
                <w:b/>
                <w:i/>
                <w:lang w:eastAsia="zh-CN"/>
              </w:rPr>
            </w:pPr>
            <w:r w:rsidRPr="000E4E7F">
              <w:rPr>
                <w:b/>
                <w:i/>
                <w:lang w:eastAsia="zh-CN"/>
              </w:rPr>
              <w:t>interFreqProximityIndication</w:t>
            </w:r>
          </w:p>
          <w:p w14:paraId="1C2C5AF9" w14:textId="77777777" w:rsidR="00B64786" w:rsidRPr="000E4E7F" w:rsidRDefault="00B64786" w:rsidP="007913A5">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AABB07" w14:textId="77777777" w:rsidR="00B64786" w:rsidRPr="000E4E7F" w:rsidRDefault="00B64786" w:rsidP="007913A5">
            <w:pPr>
              <w:pStyle w:val="TAL"/>
              <w:jc w:val="center"/>
              <w:rPr>
                <w:lang w:eastAsia="zh-CN"/>
              </w:rPr>
            </w:pPr>
            <w:r w:rsidRPr="000E4E7F">
              <w:rPr>
                <w:lang w:eastAsia="zh-CN"/>
              </w:rPr>
              <w:t>-</w:t>
            </w:r>
          </w:p>
        </w:tc>
      </w:tr>
      <w:tr w:rsidR="00B64786" w:rsidRPr="000E4E7F" w14:paraId="5C7CB73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33F93D" w14:textId="77777777" w:rsidR="00B64786" w:rsidRPr="000E4E7F" w:rsidRDefault="00B64786" w:rsidP="007913A5">
            <w:pPr>
              <w:pStyle w:val="TAL"/>
              <w:rPr>
                <w:b/>
                <w:i/>
                <w:lang w:eastAsia="zh-CN"/>
              </w:rPr>
            </w:pPr>
            <w:r w:rsidRPr="000E4E7F">
              <w:rPr>
                <w:b/>
                <w:i/>
                <w:lang w:eastAsia="zh-CN"/>
              </w:rPr>
              <w:t>interFreqRSTD-Measurement</w:t>
            </w:r>
          </w:p>
          <w:p w14:paraId="5BED8EDF" w14:textId="77777777" w:rsidR="00B64786" w:rsidRPr="000E4E7F" w:rsidRDefault="00B64786" w:rsidP="007913A5">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38EE890" w14:textId="77777777" w:rsidR="00B64786" w:rsidRPr="000E4E7F" w:rsidRDefault="00B64786" w:rsidP="007913A5">
            <w:pPr>
              <w:pStyle w:val="TAL"/>
              <w:jc w:val="center"/>
              <w:rPr>
                <w:lang w:eastAsia="zh-CN"/>
              </w:rPr>
            </w:pPr>
            <w:r w:rsidRPr="000E4E7F">
              <w:rPr>
                <w:lang w:eastAsia="zh-CN"/>
              </w:rPr>
              <w:t>Yes</w:t>
            </w:r>
          </w:p>
        </w:tc>
      </w:tr>
      <w:tr w:rsidR="00B64786" w:rsidRPr="000E4E7F" w14:paraId="2C9A7CB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D0608" w14:textId="77777777" w:rsidR="00B64786" w:rsidRPr="000E4E7F" w:rsidRDefault="00B64786" w:rsidP="007913A5">
            <w:pPr>
              <w:pStyle w:val="TAL"/>
              <w:rPr>
                <w:b/>
                <w:i/>
                <w:lang w:eastAsia="zh-CN"/>
              </w:rPr>
            </w:pPr>
            <w:r w:rsidRPr="000E4E7F">
              <w:rPr>
                <w:b/>
                <w:i/>
                <w:lang w:eastAsia="zh-CN"/>
              </w:rPr>
              <w:t>interFreqSI-AcquisitionForHO</w:t>
            </w:r>
          </w:p>
          <w:p w14:paraId="382D26F7" w14:textId="77777777" w:rsidR="00B64786" w:rsidRPr="000E4E7F" w:rsidRDefault="00B64786" w:rsidP="007913A5">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73CA534"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33CDCC4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EE3CD" w14:textId="77777777" w:rsidR="00B64786" w:rsidRPr="000E4E7F" w:rsidRDefault="00B64786" w:rsidP="007913A5">
            <w:pPr>
              <w:pStyle w:val="TAL"/>
              <w:rPr>
                <w:b/>
                <w:bCs/>
                <w:i/>
                <w:noProof/>
                <w:lang w:eastAsia="en-GB"/>
              </w:rPr>
            </w:pPr>
            <w:r w:rsidRPr="000E4E7F">
              <w:rPr>
                <w:b/>
                <w:bCs/>
                <w:i/>
                <w:noProof/>
                <w:lang w:eastAsia="en-GB"/>
              </w:rPr>
              <w:t>interRAT-BandList</w:t>
            </w:r>
          </w:p>
          <w:p w14:paraId="79660437" w14:textId="77777777" w:rsidR="00B64786" w:rsidRPr="000E4E7F" w:rsidRDefault="00B64786" w:rsidP="007913A5">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9BC9C87"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0AC752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25C1D" w14:textId="77777777" w:rsidR="00B64786" w:rsidRPr="000E4E7F" w:rsidRDefault="00B64786" w:rsidP="007913A5">
            <w:pPr>
              <w:pStyle w:val="TAL"/>
              <w:rPr>
                <w:b/>
                <w:bCs/>
                <w:i/>
                <w:noProof/>
                <w:lang w:eastAsia="en-GB"/>
              </w:rPr>
            </w:pPr>
            <w:r w:rsidRPr="000E4E7F">
              <w:rPr>
                <w:b/>
                <w:bCs/>
                <w:i/>
                <w:noProof/>
                <w:lang w:eastAsia="en-GB"/>
              </w:rPr>
              <w:t>interRAT-NeedForGaps</w:t>
            </w:r>
          </w:p>
          <w:p w14:paraId="3634B7B3" w14:textId="77777777" w:rsidR="00B64786" w:rsidRPr="000E4E7F" w:rsidRDefault="00B64786" w:rsidP="007913A5">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782EE9"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95076B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7A1E6" w14:textId="77777777" w:rsidR="00B64786" w:rsidRPr="000E4E7F" w:rsidRDefault="00B64786" w:rsidP="007913A5">
            <w:pPr>
              <w:pStyle w:val="TAL"/>
              <w:rPr>
                <w:b/>
                <w:i/>
                <w:lang w:eastAsia="en-GB"/>
              </w:rPr>
            </w:pPr>
            <w:r w:rsidRPr="000E4E7F">
              <w:rPr>
                <w:b/>
                <w:i/>
                <w:lang w:eastAsia="en-GB"/>
              </w:rPr>
              <w:t>interRAT-ParametersWLAN</w:t>
            </w:r>
          </w:p>
          <w:p w14:paraId="4CAAE5FF" w14:textId="77777777" w:rsidR="00B64786" w:rsidRPr="000E4E7F" w:rsidRDefault="00B64786" w:rsidP="007913A5">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34641A0"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1934B0C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7DB72" w14:textId="77777777" w:rsidR="00B64786" w:rsidRPr="000E4E7F" w:rsidRDefault="00B64786" w:rsidP="007913A5">
            <w:pPr>
              <w:pStyle w:val="TAL"/>
              <w:rPr>
                <w:b/>
                <w:bCs/>
                <w:i/>
                <w:noProof/>
                <w:lang w:eastAsia="en-GB"/>
              </w:rPr>
            </w:pPr>
            <w:r w:rsidRPr="000E4E7F">
              <w:rPr>
                <w:b/>
                <w:bCs/>
                <w:i/>
                <w:noProof/>
                <w:lang w:eastAsia="en-GB"/>
              </w:rPr>
              <w:t>interRAT-PS-HO-ToGERAN</w:t>
            </w:r>
          </w:p>
          <w:p w14:paraId="0FDA7364" w14:textId="77777777" w:rsidR="00B64786" w:rsidRPr="000E4E7F" w:rsidDel="002E1589" w:rsidRDefault="00B64786" w:rsidP="007913A5">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A898809" w14:textId="77777777" w:rsidR="00B64786" w:rsidRPr="000E4E7F" w:rsidRDefault="00B64786" w:rsidP="007913A5">
            <w:pPr>
              <w:pStyle w:val="TAL"/>
              <w:jc w:val="center"/>
              <w:rPr>
                <w:bCs/>
                <w:noProof/>
                <w:lang w:eastAsia="en-GB"/>
              </w:rPr>
            </w:pPr>
            <w:r w:rsidRPr="000E4E7F">
              <w:rPr>
                <w:bCs/>
                <w:noProof/>
                <w:lang w:eastAsia="en-GB"/>
              </w:rPr>
              <w:t>Y</w:t>
            </w:r>
            <w:r w:rsidRPr="000E4E7F">
              <w:rPr>
                <w:lang w:eastAsia="en-GB"/>
              </w:rPr>
              <w:t>es</w:t>
            </w:r>
          </w:p>
        </w:tc>
      </w:tr>
      <w:tr w:rsidR="00B64786" w:rsidRPr="000E4E7F" w14:paraId="1971A5E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E0D79" w14:textId="77777777" w:rsidR="00B64786" w:rsidRPr="000E4E7F" w:rsidRDefault="00B64786" w:rsidP="007913A5">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14:paraId="3A078C43" w14:textId="77777777" w:rsidR="00B64786" w:rsidRPr="000E4E7F" w:rsidRDefault="00B64786" w:rsidP="007913A5">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4E9CADBF" w14:textId="77777777" w:rsidR="00B64786" w:rsidRPr="000E4E7F" w:rsidRDefault="00B64786" w:rsidP="007913A5">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6BC25632" w14:textId="77777777" w:rsidR="00B64786" w:rsidRPr="000E4E7F" w:rsidRDefault="00B64786" w:rsidP="007913A5">
            <w:pPr>
              <w:pStyle w:val="TAL"/>
              <w:jc w:val="center"/>
              <w:rPr>
                <w:bCs/>
                <w:noProof/>
                <w:lang w:eastAsia="en-GB"/>
              </w:rPr>
            </w:pPr>
            <w:r w:rsidRPr="000E4E7F">
              <w:rPr>
                <w:bCs/>
                <w:noProof/>
              </w:rPr>
              <w:t>-</w:t>
            </w:r>
          </w:p>
        </w:tc>
      </w:tr>
      <w:tr w:rsidR="00B64786" w:rsidRPr="000E4E7F" w14:paraId="7288D70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5DAB2" w14:textId="77777777" w:rsidR="00B64786" w:rsidRPr="000E4E7F" w:rsidRDefault="00B64786" w:rsidP="007913A5">
            <w:pPr>
              <w:pStyle w:val="TAL"/>
              <w:rPr>
                <w:b/>
                <w:i/>
                <w:lang w:eastAsia="zh-CN"/>
              </w:rPr>
            </w:pPr>
            <w:r w:rsidRPr="000E4E7F">
              <w:rPr>
                <w:b/>
                <w:i/>
                <w:lang w:eastAsia="zh-CN"/>
              </w:rPr>
              <w:t>intraFreqA3-CE-ModeA</w:t>
            </w:r>
          </w:p>
          <w:p w14:paraId="6DD3A159" w14:textId="77777777" w:rsidR="00B64786" w:rsidRPr="000E4E7F" w:rsidRDefault="00B64786" w:rsidP="007913A5">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AE1C67F"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A957E9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DAF6A"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intraFreqA3-CE-ModeB</w:t>
            </w:r>
          </w:p>
          <w:p w14:paraId="502F2BD5" w14:textId="77777777" w:rsidR="00B64786" w:rsidRPr="000E4E7F" w:rsidRDefault="00B64786" w:rsidP="007913A5">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CB1584E"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E48228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5D03A" w14:textId="77777777" w:rsidR="00B64786" w:rsidRPr="000E4E7F" w:rsidRDefault="00B64786" w:rsidP="007913A5">
            <w:pPr>
              <w:pStyle w:val="TAL"/>
              <w:rPr>
                <w:b/>
                <w:i/>
              </w:rPr>
            </w:pPr>
            <w:r w:rsidRPr="000E4E7F">
              <w:rPr>
                <w:b/>
                <w:i/>
              </w:rPr>
              <w:t>intraFreq-CE-NeedForGaps</w:t>
            </w:r>
          </w:p>
          <w:p w14:paraId="49B2209B" w14:textId="77777777" w:rsidR="00B64786" w:rsidRPr="000E4E7F" w:rsidRDefault="00B64786" w:rsidP="007913A5">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199A47D" w14:textId="77777777" w:rsidR="00B64786" w:rsidRPr="000E4E7F" w:rsidRDefault="00B64786" w:rsidP="007913A5">
            <w:pPr>
              <w:pStyle w:val="TAL"/>
              <w:jc w:val="center"/>
              <w:rPr>
                <w:bCs/>
                <w:noProof/>
                <w:lang w:eastAsia="en-GB"/>
              </w:rPr>
            </w:pPr>
          </w:p>
        </w:tc>
      </w:tr>
      <w:tr w:rsidR="00B64786" w:rsidRPr="000E4E7F" w14:paraId="454B131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0609991" w14:textId="77777777" w:rsidR="00B64786" w:rsidRPr="000E4E7F" w:rsidRDefault="00B64786" w:rsidP="007913A5">
            <w:pPr>
              <w:pStyle w:val="TAL"/>
              <w:rPr>
                <w:b/>
                <w:i/>
                <w:lang w:eastAsia="zh-CN"/>
              </w:rPr>
            </w:pPr>
            <w:r w:rsidRPr="000E4E7F">
              <w:rPr>
                <w:b/>
                <w:i/>
                <w:lang w:eastAsia="zh-CN"/>
              </w:rPr>
              <w:t>intraFreqHO-CE-ModeA</w:t>
            </w:r>
          </w:p>
          <w:p w14:paraId="14EFF5F8" w14:textId="77777777" w:rsidR="00B64786" w:rsidRPr="000E4E7F" w:rsidRDefault="00B64786" w:rsidP="007913A5">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4BBD79A" w14:textId="77777777" w:rsidR="00B64786" w:rsidRPr="000E4E7F" w:rsidRDefault="00B64786" w:rsidP="007913A5">
            <w:pPr>
              <w:pStyle w:val="TAL"/>
              <w:jc w:val="center"/>
              <w:rPr>
                <w:lang w:eastAsia="zh-CN"/>
              </w:rPr>
            </w:pPr>
            <w:r w:rsidRPr="000E4E7F">
              <w:rPr>
                <w:lang w:eastAsia="zh-CN"/>
              </w:rPr>
              <w:t>-</w:t>
            </w:r>
          </w:p>
        </w:tc>
      </w:tr>
      <w:tr w:rsidR="00B64786" w:rsidRPr="000E4E7F" w14:paraId="2A9E510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28CEE5"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intraFreqHO-CE-ModeB</w:t>
            </w:r>
          </w:p>
          <w:p w14:paraId="74960A18" w14:textId="77777777" w:rsidR="00B64786" w:rsidRPr="000E4E7F" w:rsidRDefault="00B64786" w:rsidP="007913A5">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B0E31EE" w14:textId="77777777" w:rsidR="00B64786" w:rsidRPr="000E4E7F" w:rsidRDefault="00B64786" w:rsidP="007913A5">
            <w:pPr>
              <w:keepNext/>
              <w:keepLines/>
              <w:spacing w:after="0"/>
              <w:jc w:val="center"/>
              <w:rPr>
                <w:rFonts w:ascii="Arial" w:hAnsi="Arial"/>
                <w:bCs/>
                <w:noProof/>
                <w:sz w:val="18"/>
              </w:rPr>
            </w:pPr>
            <w:r w:rsidRPr="000E4E7F">
              <w:rPr>
                <w:lang w:eastAsia="zh-CN"/>
              </w:rPr>
              <w:t>-</w:t>
            </w:r>
          </w:p>
        </w:tc>
      </w:tr>
      <w:tr w:rsidR="00B64786" w:rsidRPr="000E4E7F" w14:paraId="0BE74C1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96492A" w14:textId="77777777" w:rsidR="00B64786" w:rsidRPr="000E4E7F" w:rsidRDefault="00B64786" w:rsidP="007913A5">
            <w:pPr>
              <w:pStyle w:val="TAL"/>
              <w:rPr>
                <w:b/>
                <w:i/>
                <w:lang w:eastAsia="zh-CN"/>
              </w:rPr>
            </w:pPr>
            <w:r w:rsidRPr="000E4E7F">
              <w:rPr>
                <w:b/>
                <w:i/>
                <w:lang w:eastAsia="zh-CN"/>
              </w:rPr>
              <w:t>intraFreqProximityIndication</w:t>
            </w:r>
          </w:p>
          <w:p w14:paraId="1E8193C5" w14:textId="77777777" w:rsidR="00B64786" w:rsidRPr="000E4E7F" w:rsidRDefault="00B64786" w:rsidP="007913A5">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C0EB94A" w14:textId="77777777" w:rsidR="00B64786" w:rsidRPr="000E4E7F" w:rsidRDefault="00B64786" w:rsidP="007913A5">
            <w:pPr>
              <w:pStyle w:val="TAL"/>
              <w:jc w:val="center"/>
              <w:rPr>
                <w:lang w:eastAsia="zh-CN"/>
              </w:rPr>
            </w:pPr>
            <w:r w:rsidRPr="000E4E7F">
              <w:rPr>
                <w:lang w:eastAsia="zh-CN"/>
              </w:rPr>
              <w:t>-</w:t>
            </w:r>
          </w:p>
        </w:tc>
      </w:tr>
      <w:tr w:rsidR="00B64786" w:rsidRPr="000E4E7F" w14:paraId="08D296D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5EB9BD" w14:textId="77777777" w:rsidR="00B64786" w:rsidRPr="000E4E7F" w:rsidRDefault="00B64786" w:rsidP="007913A5">
            <w:pPr>
              <w:pStyle w:val="TAL"/>
              <w:rPr>
                <w:b/>
                <w:i/>
                <w:lang w:eastAsia="zh-CN"/>
              </w:rPr>
            </w:pPr>
            <w:r w:rsidRPr="000E4E7F">
              <w:rPr>
                <w:b/>
                <w:i/>
                <w:lang w:eastAsia="zh-CN"/>
              </w:rPr>
              <w:lastRenderedPageBreak/>
              <w:t>intraFreqSI-AcquisitionForHO</w:t>
            </w:r>
          </w:p>
          <w:p w14:paraId="24086805" w14:textId="77777777" w:rsidR="00B64786" w:rsidRPr="000E4E7F" w:rsidRDefault="00B64786" w:rsidP="007913A5">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8B51EB"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7B69DB2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F264BE" w14:textId="77777777" w:rsidR="00B64786" w:rsidRPr="000E4E7F" w:rsidRDefault="00B64786" w:rsidP="007913A5">
            <w:pPr>
              <w:pStyle w:val="TAL"/>
              <w:rPr>
                <w:b/>
                <w:i/>
                <w:lang w:eastAsia="en-GB"/>
              </w:rPr>
            </w:pPr>
            <w:r w:rsidRPr="000E4E7F">
              <w:rPr>
                <w:b/>
                <w:i/>
                <w:lang w:eastAsia="en-GB"/>
              </w:rPr>
              <w:t>k-Max (in MIMO-CA-ParametersPerBoBCPerTM)</w:t>
            </w:r>
          </w:p>
          <w:p w14:paraId="1B0F994E" w14:textId="77777777" w:rsidR="00B64786" w:rsidRPr="000E4E7F" w:rsidRDefault="00B64786" w:rsidP="007913A5">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78F55E" w14:textId="77777777" w:rsidR="00B64786" w:rsidRPr="000E4E7F" w:rsidRDefault="00B64786" w:rsidP="007913A5">
            <w:pPr>
              <w:pStyle w:val="TAL"/>
              <w:jc w:val="center"/>
              <w:rPr>
                <w:lang w:eastAsia="zh-CN"/>
              </w:rPr>
            </w:pPr>
            <w:r w:rsidRPr="000E4E7F">
              <w:rPr>
                <w:bCs/>
                <w:noProof/>
                <w:lang w:eastAsia="en-GB"/>
              </w:rPr>
              <w:t>No</w:t>
            </w:r>
          </w:p>
        </w:tc>
      </w:tr>
      <w:tr w:rsidR="00B64786" w:rsidRPr="000E4E7F" w14:paraId="3D5971C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0A7138" w14:textId="77777777" w:rsidR="00B64786" w:rsidRPr="000E4E7F" w:rsidRDefault="00B64786" w:rsidP="007913A5">
            <w:pPr>
              <w:pStyle w:val="TAL"/>
              <w:rPr>
                <w:b/>
                <w:i/>
                <w:lang w:eastAsia="en-GB"/>
              </w:rPr>
            </w:pPr>
            <w:r w:rsidRPr="000E4E7F">
              <w:rPr>
                <w:b/>
                <w:i/>
                <w:lang w:eastAsia="en-GB"/>
              </w:rPr>
              <w:t>k-Max (in MIMO-UE-ParametersPerTM)</w:t>
            </w:r>
          </w:p>
          <w:p w14:paraId="56A62E69" w14:textId="77777777" w:rsidR="00B64786" w:rsidRPr="000E4E7F" w:rsidRDefault="00B64786" w:rsidP="007913A5">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04F4D68" w14:textId="77777777" w:rsidR="00B64786" w:rsidRPr="000E4E7F" w:rsidRDefault="00B64786" w:rsidP="007913A5">
            <w:pPr>
              <w:pStyle w:val="TAL"/>
              <w:jc w:val="center"/>
              <w:rPr>
                <w:bCs/>
                <w:noProof/>
                <w:lang w:eastAsia="en-GB"/>
              </w:rPr>
            </w:pPr>
            <w:r w:rsidRPr="000E4E7F">
              <w:rPr>
                <w:bCs/>
                <w:noProof/>
                <w:lang w:eastAsia="en-GB"/>
              </w:rPr>
              <w:t>TBD</w:t>
            </w:r>
          </w:p>
        </w:tc>
      </w:tr>
      <w:tr w:rsidR="00B64786" w:rsidRPr="000E4E7F" w14:paraId="2371548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B6E1DA8" w14:textId="77777777" w:rsidR="00B64786" w:rsidRPr="000E4E7F" w:rsidRDefault="00B64786" w:rsidP="007913A5">
            <w:pPr>
              <w:pStyle w:val="TAL"/>
              <w:rPr>
                <w:b/>
                <w:i/>
                <w:lang w:eastAsia="en-GB"/>
              </w:rPr>
            </w:pPr>
            <w:r w:rsidRPr="000E4E7F">
              <w:rPr>
                <w:b/>
                <w:i/>
                <w:lang w:eastAsia="en-GB"/>
              </w:rPr>
              <w:t>laa-PUSCH-Mode1</w:t>
            </w:r>
          </w:p>
          <w:p w14:paraId="3A748B60" w14:textId="77777777" w:rsidR="00B64786" w:rsidRPr="000E4E7F" w:rsidRDefault="00B64786" w:rsidP="007913A5">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13B772"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0183BC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C476CA" w14:textId="77777777" w:rsidR="00B64786" w:rsidRPr="000E4E7F" w:rsidRDefault="00B64786" w:rsidP="007913A5">
            <w:pPr>
              <w:pStyle w:val="TAL"/>
              <w:rPr>
                <w:b/>
                <w:i/>
                <w:lang w:eastAsia="en-GB"/>
              </w:rPr>
            </w:pPr>
            <w:r w:rsidRPr="000E4E7F">
              <w:rPr>
                <w:b/>
                <w:i/>
                <w:lang w:eastAsia="en-GB"/>
              </w:rPr>
              <w:t>laa-PUSCH-Mode2</w:t>
            </w:r>
          </w:p>
          <w:p w14:paraId="050E029F" w14:textId="77777777" w:rsidR="00B64786" w:rsidRPr="000E4E7F" w:rsidRDefault="00B64786" w:rsidP="007913A5">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873C12"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20621DE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B94450" w14:textId="77777777" w:rsidR="00B64786" w:rsidRPr="000E4E7F" w:rsidRDefault="00B64786" w:rsidP="007913A5">
            <w:pPr>
              <w:pStyle w:val="TAL"/>
              <w:rPr>
                <w:b/>
                <w:i/>
                <w:lang w:eastAsia="en-GB"/>
              </w:rPr>
            </w:pPr>
            <w:r w:rsidRPr="000E4E7F">
              <w:rPr>
                <w:b/>
                <w:i/>
                <w:lang w:eastAsia="en-GB"/>
              </w:rPr>
              <w:t>laa-PUSCH-Mode3</w:t>
            </w:r>
          </w:p>
          <w:p w14:paraId="5A7E8BCD" w14:textId="77777777" w:rsidR="00B64786" w:rsidRPr="000E4E7F" w:rsidRDefault="00B64786" w:rsidP="007913A5">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C6100A"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56092A8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F232C8B" w14:textId="77777777" w:rsidR="00B64786" w:rsidRPr="000E4E7F" w:rsidRDefault="00B64786" w:rsidP="007913A5">
            <w:pPr>
              <w:pStyle w:val="TAL"/>
              <w:rPr>
                <w:b/>
                <w:i/>
                <w:lang w:eastAsia="en-GB"/>
              </w:rPr>
            </w:pPr>
            <w:r w:rsidRPr="000E4E7F">
              <w:rPr>
                <w:b/>
                <w:i/>
                <w:lang w:eastAsia="en-GB"/>
              </w:rPr>
              <w:t>locationReport</w:t>
            </w:r>
          </w:p>
          <w:p w14:paraId="3370BEB7" w14:textId="77777777" w:rsidR="00B64786" w:rsidRPr="000E4E7F" w:rsidRDefault="00B64786" w:rsidP="007913A5">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153D1" w14:textId="77777777" w:rsidR="00B64786" w:rsidRPr="000E4E7F" w:rsidRDefault="00B64786" w:rsidP="007913A5">
            <w:pPr>
              <w:pStyle w:val="TAL"/>
              <w:jc w:val="center"/>
              <w:rPr>
                <w:lang w:eastAsia="zh-CN"/>
              </w:rPr>
            </w:pPr>
            <w:r w:rsidRPr="000E4E7F">
              <w:rPr>
                <w:bCs/>
                <w:noProof/>
                <w:lang w:eastAsia="ko-KR"/>
              </w:rPr>
              <w:t>-</w:t>
            </w:r>
          </w:p>
        </w:tc>
      </w:tr>
      <w:tr w:rsidR="00B64786" w:rsidRPr="000E4E7F" w14:paraId="5159F79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B16053" w14:textId="77777777" w:rsidR="00B64786" w:rsidRPr="000E4E7F" w:rsidRDefault="00B64786" w:rsidP="007913A5">
            <w:pPr>
              <w:pStyle w:val="TAL"/>
              <w:rPr>
                <w:b/>
                <w:i/>
                <w:lang w:eastAsia="zh-CN"/>
              </w:rPr>
            </w:pPr>
            <w:r w:rsidRPr="000E4E7F">
              <w:rPr>
                <w:b/>
                <w:i/>
                <w:lang w:eastAsia="zh-CN"/>
              </w:rPr>
              <w:t>loggedMBSFNMeasurements</w:t>
            </w:r>
          </w:p>
          <w:p w14:paraId="07C91D7B" w14:textId="77777777" w:rsidR="00B64786" w:rsidRPr="000E4E7F" w:rsidRDefault="00B64786" w:rsidP="007913A5">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97CBC8B" w14:textId="77777777" w:rsidR="00B64786" w:rsidRPr="000E4E7F" w:rsidRDefault="00B64786" w:rsidP="007913A5">
            <w:pPr>
              <w:pStyle w:val="TAL"/>
              <w:jc w:val="center"/>
              <w:rPr>
                <w:lang w:eastAsia="zh-CN"/>
              </w:rPr>
            </w:pPr>
            <w:r w:rsidRPr="000E4E7F">
              <w:rPr>
                <w:lang w:eastAsia="zh-CN"/>
              </w:rPr>
              <w:t>-</w:t>
            </w:r>
          </w:p>
        </w:tc>
      </w:tr>
      <w:tr w:rsidR="00B64786" w:rsidRPr="000E4E7F" w14:paraId="4F032841" w14:textId="77777777" w:rsidTr="007913A5">
        <w:trPr>
          <w:cantSplit/>
        </w:trPr>
        <w:tc>
          <w:tcPr>
            <w:tcW w:w="7793" w:type="dxa"/>
            <w:gridSpan w:val="2"/>
          </w:tcPr>
          <w:p w14:paraId="037B2BB4" w14:textId="77777777" w:rsidR="00B64786" w:rsidRPr="000E4E7F" w:rsidRDefault="00B64786" w:rsidP="007913A5">
            <w:pPr>
              <w:pStyle w:val="TAL"/>
              <w:rPr>
                <w:b/>
                <w:i/>
              </w:rPr>
            </w:pPr>
            <w:r w:rsidRPr="000E4E7F">
              <w:rPr>
                <w:b/>
                <w:i/>
              </w:rPr>
              <w:t>loggedMeasBT</w:t>
            </w:r>
          </w:p>
          <w:p w14:paraId="27484A72" w14:textId="77777777" w:rsidR="00B64786" w:rsidRPr="000E4E7F" w:rsidRDefault="00B64786" w:rsidP="007913A5">
            <w:pPr>
              <w:pStyle w:val="TAL"/>
              <w:rPr>
                <w:b/>
                <w:i/>
                <w:noProof/>
                <w:lang w:eastAsia="en-GB"/>
              </w:rPr>
            </w:pPr>
            <w:r w:rsidRPr="000E4E7F">
              <w:rPr>
                <w:lang w:eastAsia="en-GB"/>
              </w:rPr>
              <w:t>Indicates whether the UE supports Bluetooth measurements in RRC idle mode.</w:t>
            </w:r>
          </w:p>
        </w:tc>
        <w:tc>
          <w:tcPr>
            <w:tcW w:w="862" w:type="dxa"/>
            <w:gridSpan w:val="2"/>
          </w:tcPr>
          <w:p w14:paraId="1B5CB7C8"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F528DF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C3315" w14:textId="77777777" w:rsidR="00B64786" w:rsidRPr="000E4E7F" w:rsidRDefault="00B64786" w:rsidP="007913A5">
            <w:pPr>
              <w:pStyle w:val="TAL"/>
              <w:rPr>
                <w:b/>
                <w:i/>
                <w:lang w:eastAsia="zh-CN"/>
              </w:rPr>
            </w:pPr>
            <w:r w:rsidRPr="000E4E7F">
              <w:rPr>
                <w:b/>
                <w:i/>
                <w:lang w:eastAsia="zh-CN"/>
              </w:rPr>
              <w:t>loggedMeasurementsIdle</w:t>
            </w:r>
          </w:p>
          <w:p w14:paraId="05B094EF" w14:textId="77777777" w:rsidR="00B64786" w:rsidRPr="000E4E7F" w:rsidRDefault="00B64786" w:rsidP="007913A5">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4E424E" w14:textId="77777777" w:rsidR="00B64786" w:rsidRPr="000E4E7F" w:rsidRDefault="00B64786" w:rsidP="007913A5">
            <w:pPr>
              <w:pStyle w:val="TAL"/>
              <w:jc w:val="center"/>
              <w:rPr>
                <w:lang w:eastAsia="zh-CN"/>
              </w:rPr>
            </w:pPr>
            <w:r w:rsidRPr="000E4E7F">
              <w:rPr>
                <w:lang w:eastAsia="zh-CN"/>
              </w:rPr>
              <w:t>-</w:t>
            </w:r>
          </w:p>
        </w:tc>
      </w:tr>
      <w:tr w:rsidR="00B64786" w:rsidRPr="000E4E7F" w14:paraId="5C94F1AA" w14:textId="77777777" w:rsidTr="007913A5">
        <w:trPr>
          <w:cantSplit/>
        </w:trPr>
        <w:tc>
          <w:tcPr>
            <w:tcW w:w="7793" w:type="dxa"/>
            <w:gridSpan w:val="2"/>
          </w:tcPr>
          <w:p w14:paraId="4D1E1314" w14:textId="77777777" w:rsidR="00B64786" w:rsidRPr="000E4E7F" w:rsidRDefault="00B64786" w:rsidP="007913A5">
            <w:pPr>
              <w:pStyle w:val="TAL"/>
              <w:rPr>
                <w:b/>
                <w:i/>
              </w:rPr>
            </w:pPr>
            <w:r w:rsidRPr="000E4E7F">
              <w:rPr>
                <w:b/>
                <w:i/>
              </w:rPr>
              <w:t>loggedMeasWLAN</w:t>
            </w:r>
          </w:p>
          <w:p w14:paraId="15CEBCF6" w14:textId="77777777" w:rsidR="00B64786" w:rsidRPr="000E4E7F" w:rsidRDefault="00B64786" w:rsidP="007913A5">
            <w:pPr>
              <w:pStyle w:val="TAL"/>
              <w:rPr>
                <w:b/>
                <w:i/>
                <w:noProof/>
                <w:lang w:eastAsia="en-GB"/>
              </w:rPr>
            </w:pPr>
            <w:r w:rsidRPr="000E4E7F">
              <w:rPr>
                <w:lang w:eastAsia="en-GB"/>
              </w:rPr>
              <w:t>Indicates whether the UE supports WLAN measurements in RRC idle mode.</w:t>
            </w:r>
          </w:p>
        </w:tc>
        <w:tc>
          <w:tcPr>
            <w:tcW w:w="862" w:type="dxa"/>
            <w:gridSpan w:val="2"/>
          </w:tcPr>
          <w:p w14:paraId="3733E2EA"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9B9346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7EB9C" w14:textId="77777777" w:rsidR="00B64786" w:rsidRPr="000E4E7F" w:rsidRDefault="00B64786" w:rsidP="007913A5">
            <w:pPr>
              <w:pStyle w:val="TAL"/>
              <w:rPr>
                <w:b/>
                <w:i/>
                <w:noProof/>
                <w:lang w:eastAsia="en-GB"/>
              </w:rPr>
            </w:pPr>
            <w:r w:rsidRPr="000E4E7F">
              <w:rPr>
                <w:b/>
                <w:i/>
                <w:noProof/>
                <w:lang w:eastAsia="en-GB"/>
              </w:rPr>
              <w:t>logicalChannelSR-ProhibitTimer</w:t>
            </w:r>
          </w:p>
          <w:p w14:paraId="1FE6AC3F" w14:textId="77777777" w:rsidR="00B64786" w:rsidRPr="000E4E7F" w:rsidRDefault="00B64786" w:rsidP="007913A5">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F6AA7ED" w14:textId="77777777" w:rsidR="00B64786" w:rsidRPr="000E4E7F" w:rsidRDefault="00B64786" w:rsidP="007913A5">
            <w:pPr>
              <w:pStyle w:val="TAL"/>
              <w:jc w:val="center"/>
              <w:rPr>
                <w:lang w:eastAsia="zh-CN"/>
              </w:rPr>
            </w:pPr>
            <w:r w:rsidRPr="000E4E7F">
              <w:rPr>
                <w:bCs/>
                <w:noProof/>
                <w:lang w:eastAsia="en-GB"/>
              </w:rPr>
              <w:t>-</w:t>
            </w:r>
          </w:p>
        </w:tc>
      </w:tr>
      <w:tr w:rsidR="00B64786" w:rsidRPr="000E4E7F" w14:paraId="00B1785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BE5EE"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14:paraId="265089C5" w14:textId="77777777" w:rsidR="00B64786" w:rsidRPr="000E4E7F" w:rsidRDefault="00B64786" w:rsidP="007913A5">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C207C8" w14:textId="77777777" w:rsidR="00B64786" w:rsidRPr="000E4E7F" w:rsidRDefault="00B64786" w:rsidP="007913A5">
            <w:pPr>
              <w:keepNext/>
              <w:keepLines/>
              <w:spacing w:after="0"/>
              <w:jc w:val="center"/>
              <w:rPr>
                <w:rFonts w:ascii="Arial" w:hAnsi="Arial" w:cs="Arial"/>
                <w:sz w:val="18"/>
                <w:szCs w:val="18"/>
              </w:rPr>
            </w:pPr>
            <w:r w:rsidRPr="000E4E7F">
              <w:rPr>
                <w:rFonts w:ascii="Arial" w:hAnsi="Arial" w:cs="Arial"/>
                <w:sz w:val="18"/>
                <w:szCs w:val="18"/>
              </w:rPr>
              <w:t>-</w:t>
            </w:r>
          </w:p>
        </w:tc>
      </w:tr>
      <w:tr w:rsidR="00B64786" w:rsidRPr="000E4E7F" w14:paraId="70BCBA8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3247C" w14:textId="77777777" w:rsidR="00B64786" w:rsidRPr="000E4E7F" w:rsidRDefault="00B64786" w:rsidP="007913A5">
            <w:pPr>
              <w:pStyle w:val="TAL"/>
              <w:rPr>
                <w:b/>
                <w:i/>
                <w:lang w:eastAsia="en-GB"/>
              </w:rPr>
            </w:pPr>
            <w:r w:rsidRPr="000E4E7F">
              <w:rPr>
                <w:b/>
                <w:i/>
                <w:lang w:eastAsia="en-GB"/>
              </w:rPr>
              <w:t>lwa</w:t>
            </w:r>
          </w:p>
          <w:p w14:paraId="7D7B7253" w14:textId="77777777" w:rsidR="00B64786" w:rsidRPr="000E4E7F" w:rsidRDefault="00B64786" w:rsidP="007913A5">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DDD839" w14:textId="77777777" w:rsidR="00B64786" w:rsidRPr="000E4E7F" w:rsidRDefault="00B64786" w:rsidP="007913A5">
            <w:pPr>
              <w:keepNext/>
              <w:keepLines/>
              <w:spacing w:after="0"/>
              <w:jc w:val="center"/>
              <w:rPr>
                <w:rFonts w:ascii="Arial" w:hAnsi="Arial" w:cs="Arial"/>
                <w:sz w:val="18"/>
                <w:szCs w:val="18"/>
              </w:rPr>
            </w:pPr>
            <w:r w:rsidRPr="000E4E7F">
              <w:rPr>
                <w:bCs/>
                <w:noProof/>
                <w:lang w:eastAsia="en-GB"/>
              </w:rPr>
              <w:t>-</w:t>
            </w:r>
          </w:p>
        </w:tc>
      </w:tr>
      <w:tr w:rsidR="00B64786" w:rsidRPr="000E4E7F" w14:paraId="5D82BF7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CB340" w14:textId="77777777" w:rsidR="00B64786" w:rsidRPr="000E4E7F" w:rsidRDefault="00B64786" w:rsidP="007913A5">
            <w:pPr>
              <w:pStyle w:val="TAL"/>
              <w:rPr>
                <w:b/>
                <w:i/>
                <w:lang w:eastAsia="zh-CN"/>
              </w:rPr>
            </w:pPr>
            <w:r w:rsidRPr="000E4E7F">
              <w:rPr>
                <w:b/>
                <w:i/>
                <w:lang w:eastAsia="zh-CN"/>
              </w:rPr>
              <w:t>lwa-BufferSize</w:t>
            </w:r>
          </w:p>
          <w:p w14:paraId="00854870" w14:textId="77777777" w:rsidR="00B64786" w:rsidRPr="000E4E7F" w:rsidRDefault="00B64786" w:rsidP="007913A5">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438AE48" w14:textId="77777777" w:rsidR="00B64786" w:rsidRPr="000E4E7F" w:rsidRDefault="00B64786" w:rsidP="007913A5">
            <w:pPr>
              <w:keepNext/>
              <w:keepLines/>
              <w:spacing w:after="0"/>
              <w:jc w:val="center"/>
              <w:rPr>
                <w:rFonts w:ascii="Arial" w:hAnsi="Arial" w:cs="Arial"/>
                <w:sz w:val="18"/>
                <w:szCs w:val="18"/>
              </w:rPr>
            </w:pPr>
            <w:r w:rsidRPr="000E4E7F">
              <w:rPr>
                <w:rFonts w:ascii="Arial" w:hAnsi="Arial" w:cs="Arial"/>
                <w:sz w:val="18"/>
                <w:szCs w:val="18"/>
              </w:rPr>
              <w:t>-</w:t>
            </w:r>
          </w:p>
        </w:tc>
      </w:tr>
      <w:tr w:rsidR="00B64786" w:rsidRPr="000E4E7F" w14:paraId="1DF8B22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85697" w14:textId="77777777" w:rsidR="00B64786" w:rsidRPr="000E4E7F" w:rsidRDefault="00B64786" w:rsidP="007913A5">
            <w:pPr>
              <w:pStyle w:val="TAL"/>
              <w:rPr>
                <w:b/>
                <w:i/>
              </w:rPr>
            </w:pPr>
            <w:r w:rsidRPr="000E4E7F">
              <w:rPr>
                <w:b/>
                <w:i/>
              </w:rPr>
              <w:t>lwa-HO-WithoutWT-Change</w:t>
            </w:r>
          </w:p>
          <w:p w14:paraId="011EC7E9" w14:textId="77777777" w:rsidR="00B64786" w:rsidRPr="000E4E7F" w:rsidRDefault="00B64786" w:rsidP="007913A5">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E7DC3C" w14:textId="77777777" w:rsidR="00B64786" w:rsidRPr="000E4E7F" w:rsidRDefault="00B64786" w:rsidP="007913A5">
            <w:pPr>
              <w:keepNext/>
              <w:keepLines/>
              <w:spacing w:after="0"/>
              <w:jc w:val="center"/>
              <w:rPr>
                <w:bCs/>
                <w:noProof/>
                <w:lang w:eastAsia="en-GB"/>
              </w:rPr>
            </w:pPr>
            <w:r w:rsidRPr="000E4E7F">
              <w:rPr>
                <w:bCs/>
                <w:noProof/>
                <w:lang w:eastAsia="en-GB"/>
              </w:rPr>
              <w:t>-</w:t>
            </w:r>
          </w:p>
        </w:tc>
      </w:tr>
      <w:tr w:rsidR="00B64786" w:rsidRPr="000E4E7F" w14:paraId="6EDF3DF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85F85" w14:textId="77777777" w:rsidR="00B64786" w:rsidRPr="000E4E7F" w:rsidRDefault="00B64786" w:rsidP="007913A5">
            <w:pPr>
              <w:pStyle w:val="TAL"/>
              <w:rPr>
                <w:b/>
                <w:i/>
              </w:rPr>
            </w:pPr>
            <w:r w:rsidRPr="000E4E7F">
              <w:rPr>
                <w:b/>
                <w:i/>
              </w:rPr>
              <w:t>lwa-RLC-UM</w:t>
            </w:r>
          </w:p>
          <w:p w14:paraId="4FD55A7A" w14:textId="77777777" w:rsidR="00B64786" w:rsidRPr="000E4E7F" w:rsidRDefault="00B64786" w:rsidP="007913A5">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6FCE4B8" w14:textId="77777777" w:rsidR="00B64786" w:rsidRPr="000E4E7F" w:rsidRDefault="00B64786" w:rsidP="007913A5">
            <w:pPr>
              <w:keepNext/>
              <w:keepLines/>
              <w:spacing w:after="0"/>
              <w:jc w:val="center"/>
              <w:rPr>
                <w:bCs/>
                <w:noProof/>
                <w:lang w:eastAsia="en-GB"/>
              </w:rPr>
            </w:pPr>
            <w:r w:rsidRPr="000E4E7F">
              <w:rPr>
                <w:bCs/>
                <w:noProof/>
                <w:lang w:eastAsia="en-GB"/>
              </w:rPr>
              <w:t>-</w:t>
            </w:r>
          </w:p>
        </w:tc>
      </w:tr>
      <w:tr w:rsidR="00B64786" w:rsidRPr="000E4E7F" w14:paraId="3AED111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9CFE8" w14:textId="77777777" w:rsidR="00B64786" w:rsidRPr="000E4E7F" w:rsidRDefault="00B64786" w:rsidP="007913A5">
            <w:pPr>
              <w:pStyle w:val="TAL"/>
              <w:rPr>
                <w:b/>
                <w:i/>
                <w:lang w:eastAsia="en-GB"/>
              </w:rPr>
            </w:pPr>
            <w:r w:rsidRPr="000E4E7F">
              <w:rPr>
                <w:b/>
                <w:i/>
                <w:lang w:eastAsia="en-GB"/>
              </w:rPr>
              <w:t>lwa-SplitBearer</w:t>
            </w:r>
          </w:p>
          <w:p w14:paraId="6189A55C" w14:textId="77777777" w:rsidR="00B64786" w:rsidRPr="000E4E7F" w:rsidRDefault="00B64786" w:rsidP="007913A5">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899AF75" w14:textId="77777777" w:rsidR="00B64786" w:rsidRPr="000E4E7F" w:rsidRDefault="00B64786" w:rsidP="007913A5">
            <w:pPr>
              <w:keepNext/>
              <w:keepLines/>
              <w:spacing w:after="0"/>
              <w:jc w:val="center"/>
              <w:rPr>
                <w:rFonts w:ascii="Arial" w:hAnsi="Arial" w:cs="Arial"/>
                <w:sz w:val="18"/>
                <w:szCs w:val="18"/>
              </w:rPr>
            </w:pPr>
            <w:r w:rsidRPr="000E4E7F">
              <w:rPr>
                <w:bCs/>
                <w:noProof/>
                <w:lang w:eastAsia="en-GB"/>
              </w:rPr>
              <w:t>-</w:t>
            </w:r>
          </w:p>
        </w:tc>
      </w:tr>
      <w:tr w:rsidR="00B64786" w:rsidRPr="000E4E7F" w14:paraId="41429A4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492DE" w14:textId="77777777" w:rsidR="00B64786" w:rsidRPr="000E4E7F" w:rsidRDefault="00B64786" w:rsidP="007913A5">
            <w:pPr>
              <w:pStyle w:val="TAL"/>
              <w:rPr>
                <w:b/>
                <w:i/>
              </w:rPr>
            </w:pPr>
            <w:r w:rsidRPr="000E4E7F">
              <w:rPr>
                <w:b/>
                <w:i/>
              </w:rPr>
              <w:t>lwa-UL</w:t>
            </w:r>
          </w:p>
          <w:p w14:paraId="31731263" w14:textId="77777777" w:rsidR="00B64786" w:rsidRPr="000E4E7F" w:rsidRDefault="00B64786" w:rsidP="007913A5">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6951B3C" w14:textId="77777777" w:rsidR="00B64786" w:rsidRPr="000E4E7F" w:rsidRDefault="00B64786" w:rsidP="007913A5">
            <w:pPr>
              <w:keepNext/>
              <w:keepLines/>
              <w:spacing w:after="0"/>
              <w:jc w:val="center"/>
              <w:rPr>
                <w:bCs/>
                <w:noProof/>
                <w:lang w:eastAsia="en-GB"/>
              </w:rPr>
            </w:pPr>
            <w:r w:rsidRPr="000E4E7F">
              <w:rPr>
                <w:bCs/>
                <w:noProof/>
                <w:lang w:eastAsia="en-GB"/>
              </w:rPr>
              <w:t>-</w:t>
            </w:r>
          </w:p>
        </w:tc>
      </w:tr>
      <w:tr w:rsidR="00B64786" w:rsidRPr="000E4E7F" w14:paraId="60FF1EE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5423A" w14:textId="77777777" w:rsidR="00B64786" w:rsidRPr="000E4E7F" w:rsidRDefault="00B64786" w:rsidP="007913A5">
            <w:pPr>
              <w:pStyle w:val="TAL"/>
              <w:rPr>
                <w:b/>
                <w:i/>
                <w:lang w:eastAsia="en-GB"/>
              </w:rPr>
            </w:pPr>
            <w:r w:rsidRPr="000E4E7F">
              <w:rPr>
                <w:b/>
                <w:i/>
                <w:lang w:eastAsia="en-GB"/>
              </w:rPr>
              <w:t>lwip</w:t>
            </w:r>
          </w:p>
          <w:p w14:paraId="376A79E5" w14:textId="77777777" w:rsidR="00B64786" w:rsidRPr="000E4E7F" w:rsidRDefault="00B64786" w:rsidP="007913A5">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D32355" w14:textId="77777777" w:rsidR="00B64786" w:rsidRPr="000E4E7F" w:rsidRDefault="00B64786" w:rsidP="007913A5">
            <w:pPr>
              <w:keepNext/>
              <w:keepLines/>
              <w:spacing w:after="0"/>
              <w:jc w:val="center"/>
              <w:rPr>
                <w:bCs/>
                <w:noProof/>
                <w:lang w:eastAsia="en-GB"/>
              </w:rPr>
            </w:pPr>
            <w:r w:rsidRPr="000E4E7F">
              <w:rPr>
                <w:bCs/>
                <w:noProof/>
                <w:lang w:eastAsia="en-GB"/>
              </w:rPr>
              <w:t>-</w:t>
            </w:r>
          </w:p>
        </w:tc>
      </w:tr>
      <w:tr w:rsidR="00B64786" w:rsidRPr="000E4E7F" w14:paraId="2D59FC4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0CE58" w14:textId="77777777" w:rsidR="00B64786" w:rsidRPr="000E4E7F" w:rsidRDefault="00B64786" w:rsidP="007913A5">
            <w:pPr>
              <w:pStyle w:val="TAL"/>
              <w:rPr>
                <w:b/>
                <w:i/>
                <w:lang w:eastAsia="en-GB"/>
              </w:rPr>
            </w:pPr>
            <w:r w:rsidRPr="000E4E7F">
              <w:rPr>
                <w:b/>
                <w:i/>
                <w:lang w:eastAsia="en-GB"/>
              </w:rPr>
              <w:t>lwip-Aggregation-DL, lwip-Aggregation-UL</w:t>
            </w:r>
          </w:p>
          <w:p w14:paraId="5508E4AD" w14:textId="77777777" w:rsidR="00B64786" w:rsidRPr="000E4E7F" w:rsidRDefault="00B64786" w:rsidP="007913A5">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39B177" w14:textId="77777777" w:rsidR="00B64786" w:rsidRPr="000E4E7F" w:rsidRDefault="00B64786" w:rsidP="007913A5">
            <w:pPr>
              <w:keepNext/>
              <w:keepLines/>
              <w:spacing w:after="0"/>
              <w:jc w:val="center"/>
              <w:rPr>
                <w:bCs/>
                <w:noProof/>
                <w:lang w:eastAsia="en-GB"/>
              </w:rPr>
            </w:pPr>
            <w:r w:rsidRPr="000E4E7F">
              <w:rPr>
                <w:bCs/>
                <w:noProof/>
                <w:lang w:eastAsia="en-GB"/>
              </w:rPr>
              <w:t>-</w:t>
            </w:r>
          </w:p>
        </w:tc>
      </w:tr>
      <w:tr w:rsidR="00B64786" w:rsidRPr="000E4E7F" w14:paraId="2A58DD8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0AFD2" w14:textId="77777777" w:rsidR="00B64786" w:rsidRPr="000E4E7F" w:rsidRDefault="00B64786" w:rsidP="007913A5">
            <w:pPr>
              <w:pStyle w:val="TAL"/>
              <w:rPr>
                <w:b/>
                <w:i/>
                <w:lang w:eastAsia="zh-CN"/>
              </w:rPr>
            </w:pPr>
            <w:r w:rsidRPr="000E4E7F">
              <w:rPr>
                <w:b/>
                <w:i/>
                <w:lang w:eastAsia="zh-CN"/>
              </w:rPr>
              <w:t>makeBeforeBreak</w:t>
            </w:r>
          </w:p>
          <w:p w14:paraId="16D5FEAE" w14:textId="77777777" w:rsidR="00B64786" w:rsidRPr="000E4E7F" w:rsidRDefault="00B64786" w:rsidP="007913A5">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A982890" w14:textId="77777777" w:rsidR="00B64786" w:rsidRPr="000E4E7F" w:rsidRDefault="00B64786" w:rsidP="007913A5">
            <w:pPr>
              <w:keepNext/>
              <w:keepLines/>
              <w:spacing w:after="0"/>
              <w:jc w:val="center"/>
              <w:rPr>
                <w:bCs/>
                <w:noProof/>
                <w:lang w:eastAsia="en-GB"/>
              </w:rPr>
            </w:pPr>
            <w:r w:rsidRPr="000E4E7F">
              <w:rPr>
                <w:bCs/>
                <w:noProof/>
                <w:lang w:eastAsia="en-GB"/>
              </w:rPr>
              <w:t>-</w:t>
            </w:r>
          </w:p>
        </w:tc>
      </w:tr>
      <w:tr w:rsidR="00B64786" w:rsidRPr="000E4E7F" w14:paraId="79AA2D3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65264" w14:textId="77777777" w:rsidR="00B64786" w:rsidRPr="000E4E7F" w:rsidRDefault="00B64786" w:rsidP="007913A5">
            <w:pPr>
              <w:keepNext/>
              <w:keepLines/>
              <w:spacing w:after="0"/>
              <w:rPr>
                <w:rFonts w:ascii="Arial" w:hAnsi="Arial"/>
                <w:b/>
                <w:i/>
                <w:sz w:val="18"/>
              </w:rPr>
            </w:pPr>
            <w:r w:rsidRPr="000E4E7F">
              <w:rPr>
                <w:rFonts w:ascii="Arial" w:hAnsi="Arial"/>
                <w:b/>
                <w:i/>
                <w:sz w:val="18"/>
              </w:rPr>
              <w:t>maximumCCsRetrieval</w:t>
            </w:r>
          </w:p>
          <w:p w14:paraId="75038677" w14:textId="77777777" w:rsidR="00B64786" w:rsidRPr="000E4E7F" w:rsidRDefault="00B64786" w:rsidP="007913A5">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34A6FA7" w14:textId="77777777" w:rsidR="00B64786" w:rsidRPr="000E4E7F" w:rsidRDefault="00B64786" w:rsidP="007913A5">
            <w:pPr>
              <w:keepNext/>
              <w:keepLines/>
              <w:spacing w:after="0"/>
              <w:jc w:val="center"/>
              <w:rPr>
                <w:bCs/>
                <w:noProof/>
                <w:lang w:eastAsia="en-GB"/>
              </w:rPr>
            </w:pPr>
            <w:r w:rsidRPr="000E4E7F">
              <w:rPr>
                <w:rFonts w:ascii="Arial" w:hAnsi="Arial"/>
                <w:sz w:val="18"/>
                <w:lang w:eastAsia="zh-CN"/>
              </w:rPr>
              <w:t>-</w:t>
            </w:r>
          </w:p>
        </w:tc>
      </w:tr>
      <w:tr w:rsidR="00B64786" w:rsidRPr="000E4E7F" w14:paraId="0007D29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55EC4" w14:textId="77777777" w:rsidR="00B64786" w:rsidRPr="000E4E7F" w:rsidRDefault="00B64786" w:rsidP="007913A5">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4D613947" w14:textId="77777777" w:rsidR="00B64786" w:rsidRPr="000E4E7F" w:rsidRDefault="00B64786" w:rsidP="007913A5">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5DF3BDA" w14:textId="77777777" w:rsidR="00B64786" w:rsidRPr="000E4E7F" w:rsidRDefault="00B64786" w:rsidP="007913A5">
            <w:pPr>
              <w:keepNext/>
              <w:keepLines/>
              <w:spacing w:after="0"/>
              <w:jc w:val="center"/>
              <w:rPr>
                <w:rFonts w:ascii="Arial" w:hAnsi="Arial"/>
                <w:sz w:val="18"/>
                <w:lang w:eastAsia="zh-CN"/>
              </w:rPr>
            </w:pPr>
            <w:r w:rsidRPr="000E4E7F">
              <w:rPr>
                <w:rFonts w:ascii="Arial" w:hAnsi="Arial"/>
                <w:sz w:val="18"/>
                <w:lang w:eastAsia="zh-CN"/>
              </w:rPr>
              <w:t>-</w:t>
            </w:r>
          </w:p>
        </w:tc>
      </w:tr>
      <w:tr w:rsidR="00B64786" w:rsidRPr="000E4E7F" w14:paraId="2D761AF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7C89F" w14:textId="77777777" w:rsidR="00B64786" w:rsidRPr="000E4E7F" w:rsidRDefault="00B64786" w:rsidP="007913A5">
            <w:pPr>
              <w:pStyle w:val="TAL"/>
              <w:rPr>
                <w:b/>
                <w:i/>
                <w:noProof/>
                <w:lang w:eastAsia="en-GB"/>
              </w:rPr>
            </w:pPr>
            <w:r w:rsidRPr="000E4E7F">
              <w:rPr>
                <w:b/>
                <w:i/>
                <w:noProof/>
              </w:rPr>
              <w:t>maxLayersSlotOrSubslotPUSCH</w:t>
            </w:r>
          </w:p>
          <w:p w14:paraId="5C4851B4" w14:textId="77777777" w:rsidR="00B64786" w:rsidRPr="000E4E7F" w:rsidRDefault="00B64786" w:rsidP="007913A5">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D735AFA" w14:textId="77777777" w:rsidR="00B64786" w:rsidRPr="000E4E7F" w:rsidRDefault="00B64786" w:rsidP="007913A5">
            <w:pPr>
              <w:pStyle w:val="TAL"/>
              <w:jc w:val="center"/>
              <w:rPr>
                <w:lang w:eastAsia="zh-CN"/>
              </w:rPr>
            </w:pPr>
            <w:r w:rsidRPr="000E4E7F">
              <w:rPr>
                <w:lang w:eastAsia="zh-CN"/>
              </w:rPr>
              <w:t>-</w:t>
            </w:r>
          </w:p>
        </w:tc>
      </w:tr>
      <w:tr w:rsidR="00B64786" w:rsidRPr="000E4E7F" w14:paraId="1DEF0D3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4352B" w14:textId="77777777" w:rsidR="00B64786" w:rsidRPr="000E4E7F" w:rsidRDefault="00B64786" w:rsidP="007913A5">
            <w:pPr>
              <w:pStyle w:val="TAL"/>
              <w:rPr>
                <w:b/>
                <w:i/>
                <w:noProof/>
                <w:lang w:eastAsia="en-GB"/>
              </w:rPr>
            </w:pPr>
            <w:r w:rsidRPr="000E4E7F">
              <w:rPr>
                <w:b/>
                <w:i/>
                <w:noProof/>
              </w:rPr>
              <w:t>maxNumberCCs-SPT</w:t>
            </w:r>
          </w:p>
          <w:p w14:paraId="01A86D25" w14:textId="77777777" w:rsidR="00B64786" w:rsidRPr="000E4E7F" w:rsidRDefault="00B64786" w:rsidP="007913A5">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56FD299" w14:textId="77777777" w:rsidR="00B64786" w:rsidRPr="000E4E7F" w:rsidRDefault="00B64786" w:rsidP="007913A5">
            <w:pPr>
              <w:pStyle w:val="TAL"/>
              <w:jc w:val="center"/>
              <w:rPr>
                <w:lang w:eastAsia="zh-CN"/>
              </w:rPr>
            </w:pPr>
            <w:r w:rsidRPr="000E4E7F">
              <w:rPr>
                <w:lang w:eastAsia="zh-CN"/>
              </w:rPr>
              <w:t>-</w:t>
            </w:r>
          </w:p>
        </w:tc>
      </w:tr>
      <w:tr w:rsidR="00B64786" w:rsidRPr="000E4E7F" w14:paraId="49768DF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DB409C" w14:textId="77777777" w:rsidR="00B64786" w:rsidRPr="000E4E7F" w:rsidRDefault="00B64786" w:rsidP="007913A5">
            <w:pPr>
              <w:pStyle w:val="TAL"/>
              <w:rPr>
                <w:b/>
                <w:i/>
                <w:noProof/>
                <w:lang w:eastAsia="en-GB"/>
              </w:rPr>
            </w:pPr>
            <w:r w:rsidRPr="000E4E7F">
              <w:rPr>
                <w:b/>
                <w:i/>
                <w:noProof/>
              </w:rPr>
              <w:t>maxNumberDL-CCs, maxNumberUL-CCs</w:t>
            </w:r>
          </w:p>
          <w:p w14:paraId="544A9901" w14:textId="77777777" w:rsidR="00B64786" w:rsidRPr="000E4E7F" w:rsidRDefault="00B64786" w:rsidP="007913A5">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4CDCB0C7" w14:textId="77777777" w:rsidR="00B64786" w:rsidRPr="000E4E7F" w:rsidRDefault="00B64786" w:rsidP="007913A5">
            <w:pPr>
              <w:pStyle w:val="TAL"/>
              <w:jc w:val="center"/>
              <w:rPr>
                <w:lang w:eastAsia="zh-CN"/>
              </w:rPr>
            </w:pPr>
            <w:r w:rsidRPr="000E4E7F">
              <w:rPr>
                <w:lang w:eastAsia="zh-CN"/>
              </w:rPr>
              <w:t>-</w:t>
            </w:r>
          </w:p>
        </w:tc>
      </w:tr>
      <w:tr w:rsidR="00B64786" w:rsidRPr="000E4E7F" w14:paraId="337C73B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14E77" w14:textId="77777777" w:rsidR="00B64786" w:rsidRPr="000E4E7F" w:rsidRDefault="00B64786" w:rsidP="007913A5">
            <w:pPr>
              <w:pStyle w:val="TAL"/>
              <w:rPr>
                <w:b/>
                <w:i/>
                <w:noProof/>
                <w:lang w:eastAsia="en-GB"/>
              </w:rPr>
            </w:pPr>
            <w:r w:rsidRPr="000E4E7F">
              <w:rPr>
                <w:b/>
                <w:i/>
                <w:noProof/>
              </w:rPr>
              <w:t>maxNumber</w:t>
            </w:r>
            <w:r w:rsidRPr="000E4E7F">
              <w:rPr>
                <w:b/>
                <w:i/>
                <w:noProof/>
                <w:lang w:eastAsia="en-GB"/>
              </w:rPr>
              <w:t>Decoding</w:t>
            </w:r>
          </w:p>
          <w:p w14:paraId="529C103C" w14:textId="77777777" w:rsidR="00B64786" w:rsidRPr="000E4E7F" w:rsidRDefault="00B64786" w:rsidP="007913A5">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27A1F1" w14:textId="77777777" w:rsidR="00B64786" w:rsidRPr="000E4E7F" w:rsidRDefault="00B64786" w:rsidP="007913A5">
            <w:pPr>
              <w:pStyle w:val="TAL"/>
              <w:jc w:val="center"/>
              <w:rPr>
                <w:lang w:eastAsia="zh-CN"/>
              </w:rPr>
            </w:pPr>
            <w:r w:rsidRPr="000E4E7F">
              <w:rPr>
                <w:noProof/>
                <w:lang w:eastAsia="zh-CN"/>
              </w:rPr>
              <w:t>No</w:t>
            </w:r>
          </w:p>
        </w:tc>
      </w:tr>
      <w:tr w:rsidR="00B64786" w:rsidRPr="000E4E7F" w14:paraId="1E9BFE05" w14:textId="77777777" w:rsidTr="007913A5">
        <w:trPr>
          <w:cantSplit/>
        </w:trPr>
        <w:tc>
          <w:tcPr>
            <w:tcW w:w="7793" w:type="dxa"/>
            <w:gridSpan w:val="2"/>
          </w:tcPr>
          <w:p w14:paraId="4870132A" w14:textId="77777777" w:rsidR="00B64786" w:rsidRPr="000E4E7F" w:rsidRDefault="00B64786" w:rsidP="007913A5">
            <w:pPr>
              <w:pStyle w:val="TAL"/>
              <w:rPr>
                <w:b/>
                <w:bCs/>
                <w:i/>
                <w:noProof/>
                <w:lang w:eastAsia="en-GB"/>
              </w:rPr>
            </w:pPr>
            <w:r w:rsidRPr="000E4E7F">
              <w:rPr>
                <w:b/>
                <w:bCs/>
                <w:i/>
                <w:noProof/>
                <w:lang w:eastAsia="en-GB"/>
              </w:rPr>
              <w:t>maxNumberROHC-ContextSessions</w:t>
            </w:r>
          </w:p>
          <w:p w14:paraId="0E9C0A60" w14:textId="77777777" w:rsidR="00B64786" w:rsidRPr="000E4E7F" w:rsidRDefault="00B64786" w:rsidP="007913A5">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1346CFBB"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9044323" w14:textId="77777777" w:rsidTr="007913A5">
        <w:trPr>
          <w:cantSplit/>
        </w:trPr>
        <w:tc>
          <w:tcPr>
            <w:tcW w:w="7793" w:type="dxa"/>
            <w:gridSpan w:val="2"/>
          </w:tcPr>
          <w:p w14:paraId="616CCB6C" w14:textId="77777777" w:rsidR="00B64786" w:rsidRPr="000E4E7F" w:rsidRDefault="00B64786" w:rsidP="007913A5">
            <w:pPr>
              <w:pStyle w:val="TAL"/>
              <w:rPr>
                <w:b/>
                <w:i/>
              </w:rPr>
            </w:pPr>
            <w:r w:rsidRPr="000E4E7F">
              <w:rPr>
                <w:b/>
                <w:i/>
              </w:rPr>
              <w:t>maxNumberUpdatedCSI-Proc, maxNumberUpdatedCSI-Proc-SPT</w:t>
            </w:r>
          </w:p>
          <w:p w14:paraId="25C4E49F" w14:textId="77777777" w:rsidR="00B64786" w:rsidRPr="000E4E7F" w:rsidRDefault="00B64786" w:rsidP="007913A5">
            <w:pPr>
              <w:pStyle w:val="TAL"/>
              <w:rPr>
                <w:bCs/>
                <w:noProof/>
              </w:rPr>
            </w:pPr>
            <w:r w:rsidRPr="000E4E7F">
              <w:t>Indicates the maximum number of CSI processes to be updated across CCs.</w:t>
            </w:r>
          </w:p>
        </w:tc>
        <w:tc>
          <w:tcPr>
            <w:tcW w:w="862" w:type="dxa"/>
            <w:gridSpan w:val="2"/>
          </w:tcPr>
          <w:p w14:paraId="0D83814E" w14:textId="77777777" w:rsidR="00B64786" w:rsidRPr="000E4E7F" w:rsidRDefault="00B64786" w:rsidP="007913A5">
            <w:pPr>
              <w:pStyle w:val="TAL"/>
              <w:jc w:val="center"/>
              <w:rPr>
                <w:bCs/>
                <w:noProof/>
              </w:rPr>
            </w:pPr>
            <w:r w:rsidRPr="000E4E7F">
              <w:rPr>
                <w:bCs/>
                <w:noProof/>
              </w:rPr>
              <w:t>No</w:t>
            </w:r>
          </w:p>
        </w:tc>
      </w:tr>
      <w:tr w:rsidR="00B64786" w:rsidRPr="000E4E7F" w14:paraId="77A6CFAA" w14:textId="77777777" w:rsidTr="007913A5">
        <w:trPr>
          <w:cantSplit/>
        </w:trPr>
        <w:tc>
          <w:tcPr>
            <w:tcW w:w="7793" w:type="dxa"/>
            <w:gridSpan w:val="2"/>
          </w:tcPr>
          <w:p w14:paraId="0390593B" w14:textId="77777777" w:rsidR="00B64786" w:rsidRPr="000E4E7F" w:rsidRDefault="00B64786" w:rsidP="007913A5">
            <w:pPr>
              <w:pStyle w:val="TAL"/>
              <w:rPr>
                <w:b/>
                <w:i/>
              </w:rPr>
            </w:pPr>
            <w:r w:rsidRPr="000E4E7F">
              <w:rPr>
                <w:b/>
                <w:i/>
              </w:rPr>
              <w:t>maxNumberUpdatedCSI-Proc-STTI-Comb77, maxNumberUpdatedCSI-Proc-STTI-Comb27, maxNumberUpdatedCSI-Proc-STTI-Comb22-Set1, maxNumberUpdatedCSI-Proc-STTI-Comb22-Set2</w:t>
            </w:r>
          </w:p>
          <w:p w14:paraId="53BBD2CC" w14:textId="77777777" w:rsidR="00B64786" w:rsidRPr="000E4E7F" w:rsidRDefault="00B64786" w:rsidP="007913A5">
            <w:pPr>
              <w:pStyle w:val="TAL"/>
            </w:pPr>
            <w:r w:rsidRPr="000E4E7F">
              <w:t>Indicates the maximum number of CSI processes to be updated across CCs. Comb77 is applicable for {slot, slot}, Comb27 for {subslot, slot}, Comb22-Set1 for</w:t>
            </w:r>
          </w:p>
          <w:p w14:paraId="6792B5F2" w14:textId="77777777" w:rsidR="00B64786" w:rsidRPr="000E4E7F" w:rsidRDefault="00B64786" w:rsidP="007913A5">
            <w:pPr>
              <w:pStyle w:val="TAL"/>
            </w:pPr>
            <w:r w:rsidRPr="000E4E7F">
              <w:t>{subslot, subslot} processing timeline set 1 and the Comb22-Set2 for {subslot, subslot} processing timeline set 2.</w:t>
            </w:r>
          </w:p>
        </w:tc>
        <w:tc>
          <w:tcPr>
            <w:tcW w:w="862" w:type="dxa"/>
            <w:gridSpan w:val="2"/>
          </w:tcPr>
          <w:p w14:paraId="025AFCF4" w14:textId="77777777" w:rsidR="00B64786" w:rsidRPr="000E4E7F" w:rsidRDefault="00B64786" w:rsidP="007913A5">
            <w:pPr>
              <w:pStyle w:val="TAL"/>
              <w:jc w:val="center"/>
              <w:rPr>
                <w:bCs/>
                <w:noProof/>
              </w:rPr>
            </w:pPr>
          </w:p>
        </w:tc>
      </w:tr>
      <w:tr w:rsidR="00B64786" w:rsidRPr="000E4E7F" w14:paraId="54F2A34D" w14:textId="77777777" w:rsidTr="007913A5">
        <w:trPr>
          <w:cantSplit/>
        </w:trPr>
        <w:tc>
          <w:tcPr>
            <w:tcW w:w="7793" w:type="dxa"/>
            <w:gridSpan w:val="2"/>
          </w:tcPr>
          <w:p w14:paraId="5579A159" w14:textId="77777777" w:rsidR="00B64786" w:rsidRPr="000E4E7F" w:rsidRDefault="00B64786" w:rsidP="007913A5">
            <w:pPr>
              <w:pStyle w:val="TAL"/>
              <w:rPr>
                <w:b/>
                <w:bCs/>
                <w:i/>
                <w:noProof/>
                <w:lang w:eastAsia="en-GB"/>
              </w:rPr>
            </w:pPr>
            <w:r w:rsidRPr="000E4E7F">
              <w:rPr>
                <w:b/>
                <w:bCs/>
                <w:i/>
                <w:noProof/>
                <w:lang w:eastAsia="zh-CN"/>
              </w:rPr>
              <w:t>mbms</w:t>
            </w:r>
            <w:r w:rsidRPr="000E4E7F">
              <w:rPr>
                <w:b/>
                <w:bCs/>
                <w:i/>
                <w:noProof/>
                <w:lang w:eastAsia="en-GB"/>
              </w:rPr>
              <w:t>-AsyncDC</w:t>
            </w:r>
          </w:p>
          <w:p w14:paraId="362FB62A" w14:textId="77777777" w:rsidR="00B64786" w:rsidRPr="000E4E7F" w:rsidRDefault="00B64786" w:rsidP="007913A5">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14:paraId="5F6C3323"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CC7A3F3" w14:textId="77777777" w:rsidTr="007913A5">
        <w:trPr>
          <w:cantSplit/>
        </w:trPr>
        <w:tc>
          <w:tcPr>
            <w:tcW w:w="7793" w:type="dxa"/>
            <w:gridSpan w:val="2"/>
          </w:tcPr>
          <w:p w14:paraId="7B6F95CA" w14:textId="77777777" w:rsidR="00B64786" w:rsidRPr="000E4E7F" w:rsidRDefault="00B64786" w:rsidP="007913A5">
            <w:pPr>
              <w:pStyle w:val="TAL"/>
              <w:rPr>
                <w:b/>
                <w:bCs/>
                <w:i/>
                <w:noProof/>
                <w:lang w:eastAsia="zh-CN"/>
              </w:rPr>
            </w:pPr>
            <w:r w:rsidRPr="000E4E7F">
              <w:rPr>
                <w:b/>
                <w:bCs/>
                <w:i/>
                <w:noProof/>
                <w:lang w:eastAsia="zh-CN"/>
              </w:rPr>
              <w:t>mbms-MaxBW</w:t>
            </w:r>
          </w:p>
          <w:p w14:paraId="02D257E7" w14:textId="77777777" w:rsidR="00B64786" w:rsidRPr="000E4E7F" w:rsidRDefault="00B64786" w:rsidP="007913A5">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5A82F396"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AAE3FC7" w14:textId="77777777" w:rsidTr="007913A5">
        <w:trPr>
          <w:cantSplit/>
        </w:trPr>
        <w:tc>
          <w:tcPr>
            <w:tcW w:w="7793" w:type="dxa"/>
            <w:gridSpan w:val="2"/>
          </w:tcPr>
          <w:p w14:paraId="41E985AE" w14:textId="77777777" w:rsidR="00B64786" w:rsidRPr="000E4E7F" w:rsidRDefault="00B64786" w:rsidP="007913A5">
            <w:pPr>
              <w:pStyle w:val="TAL"/>
              <w:rPr>
                <w:b/>
                <w:bCs/>
                <w:i/>
                <w:noProof/>
                <w:lang w:eastAsia="en-GB"/>
              </w:rPr>
            </w:pPr>
            <w:r w:rsidRPr="000E4E7F">
              <w:rPr>
                <w:b/>
                <w:bCs/>
                <w:i/>
                <w:noProof/>
                <w:lang w:eastAsia="zh-CN"/>
              </w:rPr>
              <w:t>mbms</w:t>
            </w:r>
            <w:r w:rsidRPr="000E4E7F">
              <w:rPr>
                <w:b/>
                <w:bCs/>
                <w:i/>
                <w:noProof/>
                <w:lang w:eastAsia="en-GB"/>
              </w:rPr>
              <w:t>-NonServingCell</w:t>
            </w:r>
          </w:p>
          <w:p w14:paraId="36BA4D56" w14:textId="77777777" w:rsidR="00B64786" w:rsidRPr="000E4E7F" w:rsidRDefault="00B64786" w:rsidP="007913A5">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14:paraId="2435B004"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03B7C707" w14:textId="77777777" w:rsidTr="007913A5">
        <w:trPr>
          <w:cantSplit/>
        </w:trPr>
        <w:tc>
          <w:tcPr>
            <w:tcW w:w="7793" w:type="dxa"/>
            <w:gridSpan w:val="2"/>
          </w:tcPr>
          <w:p w14:paraId="49D18338" w14:textId="77777777" w:rsidR="00B64786" w:rsidRPr="000E4E7F" w:rsidRDefault="00B64786" w:rsidP="007913A5">
            <w:pPr>
              <w:pStyle w:val="TAL"/>
              <w:rPr>
                <w:b/>
                <w:bCs/>
                <w:i/>
                <w:noProof/>
                <w:lang w:eastAsia="zh-CN"/>
              </w:rPr>
            </w:pPr>
            <w:r w:rsidRPr="000E4E7F">
              <w:rPr>
                <w:b/>
                <w:bCs/>
                <w:i/>
                <w:noProof/>
                <w:lang w:eastAsia="zh-CN"/>
              </w:rPr>
              <w:t>mbms-ScalingFactor1dot25, mbms-ScalingFactor7dot5</w:t>
            </w:r>
          </w:p>
          <w:p w14:paraId="05A3D197" w14:textId="77777777" w:rsidR="00B64786" w:rsidRPr="000E4E7F" w:rsidRDefault="00B64786" w:rsidP="007913A5">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78AC43F3"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ADC529F" w14:textId="77777777" w:rsidTr="007913A5">
        <w:trPr>
          <w:cantSplit/>
        </w:trPr>
        <w:tc>
          <w:tcPr>
            <w:tcW w:w="7793" w:type="dxa"/>
            <w:gridSpan w:val="2"/>
          </w:tcPr>
          <w:p w14:paraId="3C5B13DC" w14:textId="77777777" w:rsidR="00B64786" w:rsidRPr="000E4E7F" w:rsidRDefault="00B64786" w:rsidP="007913A5">
            <w:pPr>
              <w:pStyle w:val="TAL"/>
              <w:rPr>
                <w:b/>
                <w:bCs/>
                <w:i/>
                <w:iCs/>
                <w:noProof/>
                <w:lang w:eastAsia="x-none"/>
              </w:rPr>
            </w:pPr>
            <w:r w:rsidRPr="000E4E7F">
              <w:rPr>
                <w:b/>
                <w:bCs/>
                <w:i/>
                <w:iCs/>
                <w:noProof/>
                <w:lang w:eastAsia="x-none"/>
              </w:rPr>
              <w:lastRenderedPageBreak/>
              <w:t>mbms-ScalingFactor0dot37, mbms-ScalingFactor2dot5</w:t>
            </w:r>
          </w:p>
          <w:p w14:paraId="0D15C13B" w14:textId="77777777" w:rsidR="00B64786" w:rsidRPr="000E4E7F" w:rsidRDefault="00B64786" w:rsidP="007913A5">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14:paraId="16A2B3E7" w14:textId="77777777" w:rsidR="00B64786" w:rsidRPr="000E4E7F" w:rsidRDefault="00B64786" w:rsidP="007913A5">
            <w:pPr>
              <w:pStyle w:val="TAL"/>
              <w:rPr>
                <w:noProof/>
                <w:lang w:eastAsia="en-GB"/>
              </w:rPr>
            </w:pPr>
            <w:r w:rsidRPr="000E4E7F">
              <w:rPr>
                <w:noProof/>
                <w:lang w:eastAsia="en-GB"/>
              </w:rPr>
              <w:t>-</w:t>
            </w:r>
          </w:p>
        </w:tc>
      </w:tr>
      <w:tr w:rsidR="00B64786" w:rsidRPr="000E4E7F" w14:paraId="3CD19E81" w14:textId="77777777" w:rsidTr="007913A5">
        <w:trPr>
          <w:cantSplit/>
        </w:trPr>
        <w:tc>
          <w:tcPr>
            <w:tcW w:w="7793" w:type="dxa"/>
            <w:gridSpan w:val="2"/>
          </w:tcPr>
          <w:p w14:paraId="715A9652" w14:textId="77777777" w:rsidR="00B64786" w:rsidRPr="000E4E7F" w:rsidRDefault="00B64786" w:rsidP="007913A5">
            <w:pPr>
              <w:pStyle w:val="TAL"/>
              <w:rPr>
                <w:b/>
                <w:bCs/>
                <w:i/>
                <w:noProof/>
                <w:lang w:eastAsia="en-GB"/>
              </w:rPr>
            </w:pPr>
            <w:r w:rsidRPr="000E4E7F">
              <w:rPr>
                <w:b/>
                <w:bCs/>
                <w:i/>
                <w:noProof/>
                <w:lang w:eastAsia="zh-CN"/>
              </w:rPr>
              <w:t>mbms</w:t>
            </w:r>
            <w:r w:rsidRPr="000E4E7F">
              <w:rPr>
                <w:b/>
                <w:bCs/>
                <w:i/>
                <w:noProof/>
                <w:lang w:eastAsia="en-GB"/>
              </w:rPr>
              <w:t>-SCell</w:t>
            </w:r>
          </w:p>
          <w:p w14:paraId="3B45ABAB" w14:textId="77777777" w:rsidR="00B64786" w:rsidRPr="000E4E7F" w:rsidRDefault="00B64786" w:rsidP="007913A5">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14:paraId="7AD79DE7"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02DA7893" w14:textId="77777777" w:rsidTr="007913A5">
        <w:trPr>
          <w:cantSplit/>
        </w:trPr>
        <w:tc>
          <w:tcPr>
            <w:tcW w:w="7793" w:type="dxa"/>
            <w:gridSpan w:val="2"/>
          </w:tcPr>
          <w:p w14:paraId="50BA90CE" w14:textId="77777777" w:rsidR="00B64786" w:rsidRPr="000E4E7F" w:rsidRDefault="00B64786" w:rsidP="007913A5">
            <w:pPr>
              <w:pStyle w:val="TAL"/>
              <w:rPr>
                <w:b/>
                <w:bCs/>
                <w:i/>
                <w:noProof/>
                <w:lang w:eastAsia="zh-CN"/>
              </w:rPr>
            </w:pPr>
            <w:r w:rsidRPr="000E4E7F">
              <w:rPr>
                <w:b/>
                <w:bCs/>
                <w:i/>
                <w:noProof/>
                <w:lang w:eastAsia="zh-CN"/>
              </w:rPr>
              <w:t>measurementEnhancements</w:t>
            </w:r>
          </w:p>
          <w:p w14:paraId="205215CA" w14:textId="77777777" w:rsidR="00B64786" w:rsidRPr="000E4E7F" w:rsidRDefault="00B64786" w:rsidP="007913A5">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081AAFE4" w14:textId="77777777" w:rsidR="00B64786" w:rsidRPr="000E4E7F" w:rsidRDefault="00B64786" w:rsidP="007913A5">
            <w:pPr>
              <w:pStyle w:val="TAL"/>
              <w:jc w:val="center"/>
              <w:rPr>
                <w:bCs/>
                <w:noProof/>
                <w:lang w:eastAsia="zh-CN"/>
              </w:rPr>
            </w:pPr>
            <w:r w:rsidRPr="000E4E7F">
              <w:rPr>
                <w:bCs/>
                <w:noProof/>
              </w:rPr>
              <w:t>-</w:t>
            </w:r>
          </w:p>
        </w:tc>
      </w:tr>
      <w:tr w:rsidR="00B64786" w:rsidRPr="000E4E7F" w14:paraId="7F654477" w14:textId="77777777" w:rsidTr="007913A5">
        <w:trPr>
          <w:cantSplit/>
        </w:trPr>
        <w:tc>
          <w:tcPr>
            <w:tcW w:w="7793" w:type="dxa"/>
            <w:gridSpan w:val="2"/>
          </w:tcPr>
          <w:p w14:paraId="12506277" w14:textId="77777777" w:rsidR="00B64786" w:rsidRPr="000E4E7F" w:rsidRDefault="00B64786" w:rsidP="007913A5">
            <w:pPr>
              <w:pStyle w:val="TAL"/>
              <w:rPr>
                <w:b/>
                <w:bCs/>
                <w:i/>
                <w:noProof/>
              </w:rPr>
            </w:pPr>
            <w:r w:rsidRPr="000E4E7F">
              <w:rPr>
                <w:b/>
                <w:bCs/>
                <w:i/>
                <w:noProof/>
              </w:rPr>
              <w:t>measurementEnhancements2</w:t>
            </w:r>
          </w:p>
          <w:p w14:paraId="30DE3884" w14:textId="77777777" w:rsidR="00B64786" w:rsidRPr="000E4E7F" w:rsidRDefault="00B64786" w:rsidP="007913A5">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582ADCCB" w14:textId="77777777" w:rsidR="00B64786" w:rsidRPr="000E4E7F" w:rsidRDefault="00B64786" w:rsidP="007913A5">
            <w:pPr>
              <w:pStyle w:val="TAL"/>
              <w:jc w:val="center"/>
              <w:rPr>
                <w:bCs/>
                <w:noProof/>
              </w:rPr>
            </w:pPr>
            <w:r w:rsidRPr="000E4E7F">
              <w:rPr>
                <w:bCs/>
                <w:noProof/>
              </w:rPr>
              <w:t>-</w:t>
            </w:r>
          </w:p>
        </w:tc>
      </w:tr>
      <w:tr w:rsidR="00B64786" w:rsidRPr="000E4E7F" w14:paraId="4988D8CC" w14:textId="77777777" w:rsidTr="007913A5">
        <w:trPr>
          <w:cantSplit/>
        </w:trPr>
        <w:tc>
          <w:tcPr>
            <w:tcW w:w="7793" w:type="dxa"/>
            <w:gridSpan w:val="2"/>
          </w:tcPr>
          <w:p w14:paraId="6B007892" w14:textId="77777777" w:rsidR="00B64786" w:rsidRPr="000E4E7F" w:rsidRDefault="00B64786" w:rsidP="007913A5">
            <w:pPr>
              <w:pStyle w:val="TAL"/>
              <w:rPr>
                <w:b/>
                <w:i/>
                <w:noProof/>
              </w:rPr>
            </w:pPr>
            <w:r w:rsidRPr="000E4E7F">
              <w:rPr>
                <w:b/>
                <w:i/>
                <w:noProof/>
              </w:rPr>
              <w:t>measurementEnhancementsSCell</w:t>
            </w:r>
          </w:p>
          <w:p w14:paraId="0C1E763F" w14:textId="77777777" w:rsidR="00B64786" w:rsidRPr="000E4E7F" w:rsidRDefault="00B64786" w:rsidP="007913A5">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07AB1672" w14:textId="77777777" w:rsidR="00B64786" w:rsidRPr="000E4E7F" w:rsidRDefault="00B64786" w:rsidP="007913A5">
            <w:pPr>
              <w:pStyle w:val="TAL"/>
              <w:jc w:val="center"/>
              <w:rPr>
                <w:bCs/>
                <w:noProof/>
              </w:rPr>
            </w:pPr>
            <w:r w:rsidRPr="000E4E7F">
              <w:rPr>
                <w:bCs/>
                <w:noProof/>
              </w:rPr>
              <w:t>-</w:t>
            </w:r>
          </w:p>
        </w:tc>
      </w:tr>
      <w:tr w:rsidR="00B64786" w:rsidRPr="000E4E7F" w14:paraId="0FAD7C08" w14:textId="77777777" w:rsidTr="007913A5">
        <w:trPr>
          <w:cantSplit/>
        </w:trPr>
        <w:tc>
          <w:tcPr>
            <w:tcW w:w="7793" w:type="dxa"/>
            <w:gridSpan w:val="2"/>
          </w:tcPr>
          <w:p w14:paraId="21F1EB98" w14:textId="77777777" w:rsidR="00B64786" w:rsidRPr="000E4E7F" w:rsidRDefault="00B64786" w:rsidP="007913A5">
            <w:pPr>
              <w:pStyle w:val="TAL"/>
              <w:rPr>
                <w:b/>
                <w:bCs/>
                <w:i/>
                <w:noProof/>
                <w:lang w:eastAsia="zh-CN"/>
              </w:rPr>
            </w:pPr>
            <w:r w:rsidRPr="000E4E7F">
              <w:rPr>
                <w:b/>
                <w:bCs/>
                <w:i/>
                <w:noProof/>
                <w:lang w:eastAsia="zh-CN"/>
              </w:rPr>
              <w:t>measGapPatterns</w:t>
            </w:r>
          </w:p>
          <w:p w14:paraId="58E7E5C2" w14:textId="77777777" w:rsidR="00B64786" w:rsidRPr="000E4E7F" w:rsidRDefault="00B64786" w:rsidP="007913A5">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53661E83" w14:textId="77777777" w:rsidR="00B64786" w:rsidRPr="000E4E7F" w:rsidRDefault="00B64786" w:rsidP="007913A5">
            <w:pPr>
              <w:pStyle w:val="TAL"/>
              <w:jc w:val="center"/>
              <w:rPr>
                <w:bCs/>
                <w:noProof/>
                <w:lang w:eastAsia="zh-CN"/>
              </w:rPr>
            </w:pPr>
            <w:r w:rsidRPr="000E4E7F">
              <w:rPr>
                <w:bCs/>
                <w:noProof/>
              </w:rPr>
              <w:t>-</w:t>
            </w:r>
          </w:p>
        </w:tc>
      </w:tr>
      <w:tr w:rsidR="00B64786" w:rsidRPr="000E4E7F" w14:paraId="14DEC380" w14:textId="77777777" w:rsidTr="007913A5">
        <w:trPr>
          <w:cantSplit/>
        </w:trPr>
        <w:tc>
          <w:tcPr>
            <w:tcW w:w="7793" w:type="dxa"/>
            <w:gridSpan w:val="2"/>
          </w:tcPr>
          <w:p w14:paraId="0D7BFCBA" w14:textId="77777777" w:rsidR="00B64786" w:rsidRPr="000E4E7F" w:rsidRDefault="00B64786" w:rsidP="007913A5">
            <w:pPr>
              <w:pStyle w:val="TAL"/>
              <w:rPr>
                <w:b/>
                <w:bCs/>
                <w:i/>
                <w:noProof/>
                <w:lang w:eastAsia="en-GB"/>
              </w:rPr>
            </w:pPr>
            <w:r w:rsidRPr="000E4E7F">
              <w:rPr>
                <w:b/>
                <w:bCs/>
                <w:i/>
                <w:noProof/>
                <w:lang w:eastAsia="zh-CN"/>
              </w:rPr>
              <w:t>mfbi</w:t>
            </w:r>
            <w:r w:rsidRPr="000E4E7F">
              <w:rPr>
                <w:b/>
                <w:bCs/>
                <w:i/>
                <w:noProof/>
                <w:lang w:eastAsia="en-GB"/>
              </w:rPr>
              <w:t>-UTRA</w:t>
            </w:r>
          </w:p>
          <w:p w14:paraId="689B196D" w14:textId="77777777" w:rsidR="00B64786" w:rsidRPr="000E4E7F" w:rsidRDefault="00B64786" w:rsidP="007913A5">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212B4ABC" w14:textId="77777777" w:rsidR="00B64786" w:rsidRPr="000E4E7F" w:rsidRDefault="00B64786" w:rsidP="007913A5">
            <w:pPr>
              <w:pStyle w:val="TAL"/>
              <w:jc w:val="center"/>
              <w:rPr>
                <w:bCs/>
                <w:noProof/>
                <w:lang w:eastAsia="en-GB"/>
              </w:rPr>
            </w:pPr>
            <w:r w:rsidRPr="000E4E7F">
              <w:rPr>
                <w:bCs/>
                <w:noProof/>
                <w:lang w:eastAsia="zh-CN"/>
              </w:rPr>
              <w:t>-</w:t>
            </w:r>
          </w:p>
        </w:tc>
      </w:tr>
      <w:tr w:rsidR="00B64786" w:rsidRPr="000E4E7F" w14:paraId="0E5A84D6" w14:textId="77777777" w:rsidTr="007913A5">
        <w:trPr>
          <w:cantSplit/>
        </w:trPr>
        <w:tc>
          <w:tcPr>
            <w:tcW w:w="7793" w:type="dxa"/>
            <w:gridSpan w:val="2"/>
          </w:tcPr>
          <w:p w14:paraId="40FEB7A1" w14:textId="77777777" w:rsidR="00B64786" w:rsidRPr="000E4E7F" w:rsidRDefault="00B64786" w:rsidP="007913A5">
            <w:pPr>
              <w:pStyle w:val="TAL"/>
              <w:rPr>
                <w:b/>
                <w:bCs/>
                <w:i/>
                <w:noProof/>
                <w:lang w:eastAsia="en-GB"/>
              </w:rPr>
            </w:pPr>
            <w:r w:rsidRPr="000E4E7F">
              <w:rPr>
                <w:b/>
                <w:bCs/>
                <w:i/>
                <w:noProof/>
                <w:lang w:eastAsia="en-GB"/>
              </w:rPr>
              <w:t>MIMO-BeamformedCapabilityList</w:t>
            </w:r>
          </w:p>
          <w:p w14:paraId="06D762D3" w14:textId="77777777" w:rsidR="00B64786" w:rsidRPr="000E4E7F" w:rsidRDefault="00B64786" w:rsidP="007913A5">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0FF6E922" w14:textId="77777777" w:rsidR="00B64786" w:rsidRPr="000E4E7F" w:rsidRDefault="00B64786" w:rsidP="007913A5">
            <w:pPr>
              <w:pStyle w:val="TAL"/>
              <w:jc w:val="center"/>
              <w:rPr>
                <w:bCs/>
                <w:noProof/>
                <w:lang w:eastAsia="zh-CN"/>
              </w:rPr>
            </w:pPr>
            <w:r w:rsidRPr="000E4E7F">
              <w:rPr>
                <w:bCs/>
                <w:noProof/>
                <w:lang w:eastAsia="en-GB"/>
              </w:rPr>
              <w:t>No</w:t>
            </w:r>
          </w:p>
        </w:tc>
      </w:tr>
      <w:tr w:rsidR="00B64786" w:rsidRPr="000E4E7F" w14:paraId="09D0574D" w14:textId="77777777" w:rsidTr="007913A5">
        <w:trPr>
          <w:cantSplit/>
        </w:trPr>
        <w:tc>
          <w:tcPr>
            <w:tcW w:w="7793" w:type="dxa"/>
            <w:gridSpan w:val="2"/>
          </w:tcPr>
          <w:p w14:paraId="41A6C428" w14:textId="77777777" w:rsidR="00B64786" w:rsidRPr="000E4E7F" w:rsidRDefault="00B64786" w:rsidP="007913A5">
            <w:pPr>
              <w:pStyle w:val="TAL"/>
              <w:rPr>
                <w:b/>
                <w:bCs/>
                <w:i/>
                <w:noProof/>
                <w:lang w:eastAsia="en-GB"/>
              </w:rPr>
            </w:pPr>
            <w:r w:rsidRPr="000E4E7F">
              <w:rPr>
                <w:b/>
                <w:bCs/>
                <w:i/>
                <w:noProof/>
                <w:lang w:eastAsia="en-GB"/>
              </w:rPr>
              <w:t>MIMO-CapabilityDL</w:t>
            </w:r>
          </w:p>
          <w:p w14:paraId="35C01823" w14:textId="77777777" w:rsidR="00B64786" w:rsidRPr="000E4E7F" w:rsidRDefault="00B64786" w:rsidP="007913A5">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256AB5E2"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12B645DA" w14:textId="77777777" w:rsidTr="007913A5">
        <w:trPr>
          <w:cantSplit/>
        </w:trPr>
        <w:tc>
          <w:tcPr>
            <w:tcW w:w="7793" w:type="dxa"/>
            <w:gridSpan w:val="2"/>
          </w:tcPr>
          <w:p w14:paraId="18B1E14B" w14:textId="77777777" w:rsidR="00B64786" w:rsidRPr="000E4E7F" w:rsidRDefault="00B64786" w:rsidP="007913A5">
            <w:pPr>
              <w:pStyle w:val="TAL"/>
              <w:rPr>
                <w:b/>
                <w:bCs/>
                <w:i/>
                <w:noProof/>
                <w:lang w:eastAsia="en-GB"/>
              </w:rPr>
            </w:pPr>
            <w:r w:rsidRPr="000E4E7F">
              <w:rPr>
                <w:b/>
                <w:bCs/>
                <w:i/>
                <w:noProof/>
                <w:lang w:eastAsia="en-GB"/>
              </w:rPr>
              <w:t>MIMO-CapabilityUL</w:t>
            </w:r>
          </w:p>
          <w:p w14:paraId="7B1CB62F" w14:textId="77777777" w:rsidR="00B64786" w:rsidRPr="000E4E7F" w:rsidRDefault="00B64786" w:rsidP="007913A5">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17863545"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6AFD816" w14:textId="77777777" w:rsidTr="007913A5">
        <w:trPr>
          <w:cantSplit/>
        </w:trPr>
        <w:tc>
          <w:tcPr>
            <w:tcW w:w="7793" w:type="dxa"/>
            <w:gridSpan w:val="2"/>
          </w:tcPr>
          <w:p w14:paraId="75A26EFE" w14:textId="77777777" w:rsidR="00B64786" w:rsidRPr="000E4E7F" w:rsidRDefault="00B64786" w:rsidP="007913A5">
            <w:pPr>
              <w:pStyle w:val="TAL"/>
              <w:rPr>
                <w:b/>
                <w:bCs/>
                <w:i/>
                <w:noProof/>
                <w:lang w:eastAsia="en-GB"/>
              </w:rPr>
            </w:pPr>
            <w:r w:rsidRPr="000E4E7F">
              <w:rPr>
                <w:b/>
                <w:bCs/>
                <w:i/>
                <w:noProof/>
                <w:lang w:eastAsia="en-GB"/>
              </w:rPr>
              <w:t>MIMO-CA-ParametersPerBoBC</w:t>
            </w:r>
          </w:p>
          <w:p w14:paraId="73890C51" w14:textId="77777777" w:rsidR="00B64786" w:rsidRPr="000E4E7F" w:rsidRDefault="00B64786" w:rsidP="007913A5">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14:paraId="6BAA7DFA"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17FC0B0" w14:textId="77777777" w:rsidTr="007913A5">
        <w:trPr>
          <w:cantSplit/>
        </w:trPr>
        <w:tc>
          <w:tcPr>
            <w:tcW w:w="7808" w:type="dxa"/>
            <w:gridSpan w:val="3"/>
          </w:tcPr>
          <w:p w14:paraId="230165A3" w14:textId="77777777" w:rsidR="00B64786" w:rsidRPr="000E4E7F" w:rsidRDefault="00B64786" w:rsidP="007913A5">
            <w:pPr>
              <w:pStyle w:val="TAL"/>
              <w:rPr>
                <w:b/>
                <w:bCs/>
                <w:i/>
                <w:noProof/>
                <w:lang w:eastAsia="en-GB"/>
              </w:rPr>
            </w:pPr>
            <w:r w:rsidRPr="000E4E7F">
              <w:rPr>
                <w:b/>
                <w:bCs/>
                <w:i/>
                <w:noProof/>
                <w:lang w:eastAsia="en-GB"/>
              </w:rPr>
              <w:t>mimo-CBSR-AdvancedCSI</w:t>
            </w:r>
          </w:p>
          <w:p w14:paraId="07A4E70D" w14:textId="77777777" w:rsidR="00B64786" w:rsidRPr="000E4E7F" w:rsidRDefault="00B64786" w:rsidP="007913A5">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5C40801D"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2277398" w14:textId="77777777" w:rsidTr="007913A5">
        <w:trPr>
          <w:cantSplit/>
        </w:trPr>
        <w:tc>
          <w:tcPr>
            <w:tcW w:w="7793" w:type="dxa"/>
            <w:gridSpan w:val="2"/>
          </w:tcPr>
          <w:p w14:paraId="0D0FE5D9" w14:textId="77777777" w:rsidR="00B64786" w:rsidRPr="000E4E7F" w:rsidRDefault="00B64786" w:rsidP="007913A5">
            <w:pPr>
              <w:pStyle w:val="TAL"/>
              <w:rPr>
                <w:b/>
                <w:bCs/>
                <w:i/>
                <w:noProof/>
                <w:lang w:eastAsia="en-GB"/>
              </w:rPr>
            </w:pPr>
            <w:r w:rsidRPr="000E4E7F">
              <w:rPr>
                <w:b/>
                <w:bCs/>
                <w:i/>
                <w:noProof/>
                <w:lang w:eastAsia="en-GB"/>
              </w:rPr>
              <w:t>min-Proc-TimelineSubslot</w:t>
            </w:r>
          </w:p>
          <w:p w14:paraId="35F17B5E" w14:textId="77777777" w:rsidR="00B64786" w:rsidRPr="000E4E7F" w:rsidRDefault="00B64786" w:rsidP="007913A5">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C168E35" w14:textId="77777777" w:rsidR="00B64786" w:rsidRPr="000E4E7F" w:rsidRDefault="00B64786" w:rsidP="007913A5">
            <w:pPr>
              <w:pStyle w:val="TAL"/>
              <w:rPr>
                <w:lang w:eastAsia="en-GB"/>
              </w:rPr>
            </w:pPr>
            <w:r w:rsidRPr="000E4E7F">
              <w:rPr>
                <w:lang w:eastAsia="en-GB"/>
              </w:rPr>
              <w:t>1. 1os CRS based SPDCCH</w:t>
            </w:r>
          </w:p>
          <w:p w14:paraId="585A3E8D" w14:textId="77777777" w:rsidR="00B64786" w:rsidRPr="000E4E7F" w:rsidRDefault="00B64786" w:rsidP="007913A5">
            <w:pPr>
              <w:pStyle w:val="TAL"/>
              <w:rPr>
                <w:lang w:eastAsia="en-GB"/>
              </w:rPr>
            </w:pPr>
            <w:r w:rsidRPr="000E4E7F">
              <w:rPr>
                <w:lang w:eastAsia="en-GB"/>
              </w:rPr>
              <w:t>2. 2os CRS based SPDCCH</w:t>
            </w:r>
          </w:p>
          <w:p w14:paraId="191E8303" w14:textId="77777777" w:rsidR="00B64786" w:rsidRPr="000E4E7F" w:rsidRDefault="00B64786" w:rsidP="007913A5">
            <w:pPr>
              <w:pStyle w:val="TAL"/>
              <w:rPr>
                <w:b/>
                <w:bCs/>
                <w:i/>
                <w:noProof/>
                <w:lang w:eastAsia="en-GB"/>
              </w:rPr>
            </w:pPr>
            <w:r w:rsidRPr="000E4E7F">
              <w:rPr>
                <w:lang w:eastAsia="en-GB"/>
              </w:rPr>
              <w:t>3. DMRS based SPDCCH</w:t>
            </w:r>
          </w:p>
        </w:tc>
        <w:tc>
          <w:tcPr>
            <w:tcW w:w="862" w:type="dxa"/>
            <w:gridSpan w:val="2"/>
          </w:tcPr>
          <w:p w14:paraId="4294D11F"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ADC43B9" w14:textId="77777777" w:rsidTr="007913A5">
        <w:trPr>
          <w:cantSplit/>
        </w:trPr>
        <w:tc>
          <w:tcPr>
            <w:tcW w:w="7793" w:type="dxa"/>
            <w:gridSpan w:val="2"/>
          </w:tcPr>
          <w:p w14:paraId="1E8A6630" w14:textId="77777777" w:rsidR="00B64786" w:rsidRPr="000E4E7F" w:rsidRDefault="00B64786" w:rsidP="007913A5">
            <w:pPr>
              <w:pStyle w:val="TAL"/>
              <w:rPr>
                <w:b/>
                <w:bCs/>
                <w:i/>
                <w:noProof/>
                <w:lang w:eastAsia="en-GB"/>
              </w:rPr>
            </w:pPr>
            <w:r w:rsidRPr="000E4E7F">
              <w:rPr>
                <w:b/>
                <w:bCs/>
                <w:i/>
                <w:noProof/>
                <w:lang w:eastAsia="en-GB"/>
              </w:rPr>
              <w:t>modifiedMPR-Behavior</w:t>
            </w:r>
          </w:p>
          <w:p w14:paraId="3E7EFC5B" w14:textId="77777777" w:rsidR="00B64786" w:rsidRPr="000E4E7F" w:rsidRDefault="00B64786" w:rsidP="007913A5">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8A3FC63" w14:textId="77777777" w:rsidR="00B64786" w:rsidRPr="000E4E7F" w:rsidRDefault="00B64786" w:rsidP="007913A5">
            <w:pPr>
              <w:pStyle w:val="TAL"/>
              <w:rPr>
                <w:lang w:eastAsia="en-GB"/>
              </w:rPr>
            </w:pPr>
            <w:r w:rsidRPr="000E4E7F">
              <w:rPr>
                <w:lang w:eastAsia="en-GB"/>
              </w:rPr>
              <w:t>Absence of this field means that UE does not support any modified MPR/A-MPR behaviour.</w:t>
            </w:r>
          </w:p>
        </w:tc>
        <w:tc>
          <w:tcPr>
            <w:tcW w:w="862" w:type="dxa"/>
            <w:gridSpan w:val="2"/>
          </w:tcPr>
          <w:p w14:paraId="361626D3"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8076CEA" w14:textId="77777777" w:rsidTr="007913A5">
        <w:trPr>
          <w:cantSplit/>
        </w:trPr>
        <w:tc>
          <w:tcPr>
            <w:tcW w:w="7793" w:type="dxa"/>
            <w:gridSpan w:val="2"/>
          </w:tcPr>
          <w:p w14:paraId="3F1EC63B" w14:textId="77777777" w:rsidR="00B64786" w:rsidRPr="000E4E7F" w:rsidRDefault="00B64786" w:rsidP="007913A5">
            <w:pPr>
              <w:pStyle w:val="TAL"/>
              <w:rPr>
                <w:b/>
                <w:bCs/>
                <w:i/>
                <w:noProof/>
                <w:lang w:eastAsia="en-GB"/>
              </w:rPr>
            </w:pPr>
            <w:r w:rsidRPr="000E4E7F">
              <w:rPr>
                <w:b/>
                <w:bCs/>
                <w:i/>
                <w:noProof/>
                <w:lang w:eastAsia="en-GB"/>
              </w:rPr>
              <w:t>multiACK-CSI-reporting</w:t>
            </w:r>
          </w:p>
          <w:p w14:paraId="1AA79DDA" w14:textId="77777777" w:rsidR="00B64786" w:rsidRPr="000E4E7F" w:rsidRDefault="00B64786" w:rsidP="007913A5">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2B5F748F"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5C6E3338"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FEA141E" w14:textId="77777777" w:rsidR="00B64786" w:rsidRPr="000E4E7F" w:rsidRDefault="00B64786" w:rsidP="007913A5">
            <w:pPr>
              <w:pStyle w:val="TAL"/>
              <w:rPr>
                <w:b/>
                <w:bCs/>
                <w:i/>
                <w:noProof/>
                <w:lang w:eastAsia="zh-CN"/>
              </w:rPr>
            </w:pPr>
            <w:r w:rsidRPr="000E4E7F">
              <w:rPr>
                <w:b/>
                <w:bCs/>
                <w:i/>
                <w:noProof/>
                <w:lang w:eastAsia="zh-CN"/>
              </w:rPr>
              <w:t>multiBandInfoReport</w:t>
            </w:r>
          </w:p>
          <w:p w14:paraId="721284D5" w14:textId="77777777" w:rsidR="00B64786" w:rsidRPr="000E4E7F" w:rsidRDefault="00B64786" w:rsidP="007913A5">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7ED996"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506CD06" w14:textId="77777777" w:rsidTr="007913A5">
        <w:trPr>
          <w:cantSplit/>
        </w:trPr>
        <w:tc>
          <w:tcPr>
            <w:tcW w:w="7793" w:type="dxa"/>
            <w:gridSpan w:val="2"/>
          </w:tcPr>
          <w:p w14:paraId="0AAFE27C" w14:textId="77777777" w:rsidR="00B64786" w:rsidRPr="000E4E7F" w:rsidRDefault="00B64786" w:rsidP="007913A5">
            <w:pPr>
              <w:pStyle w:val="TAL"/>
              <w:rPr>
                <w:b/>
                <w:bCs/>
                <w:i/>
                <w:noProof/>
                <w:lang w:eastAsia="en-GB"/>
              </w:rPr>
            </w:pPr>
            <w:r w:rsidRPr="000E4E7F">
              <w:rPr>
                <w:b/>
                <w:bCs/>
                <w:i/>
                <w:noProof/>
                <w:lang w:eastAsia="en-GB"/>
              </w:rPr>
              <w:lastRenderedPageBreak/>
              <w:t>multiClusterPUSCH-WithinCC</w:t>
            </w:r>
          </w:p>
        </w:tc>
        <w:tc>
          <w:tcPr>
            <w:tcW w:w="862" w:type="dxa"/>
            <w:gridSpan w:val="2"/>
          </w:tcPr>
          <w:p w14:paraId="18905B2F" w14:textId="77777777" w:rsidR="00B64786" w:rsidRPr="000E4E7F" w:rsidRDefault="00B64786" w:rsidP="007913A5">
            <w:pPr>
              <w:pStyle w:val="TAL"/>
              <w:jc w:val="center"/>
              <w:rPr>
                <w:bCs/>
                <w:noProof/>
                <w:lang w:eastAsia="en-GB"/>
              </w:rPr>
            </w:pPr>
            <w:r w:rsidRPr="000E4E7F">
              <w:rPr>
                <w:bCs/>
                <w:noProof/>
                <w:lang w:eastAsia="zh-CN"/>
              </w:rPr>
              <w:t>Yes</w:t>
            </w:r>
          </w:p>
        </w:tc>
      </w:tr>
      <w:tr w:rsidR="00B64786" w:rsidRPr="000E4E7F" w14:paraId="5796601E" w14:textId="77777777" w:rsidTr="007913A5">
        <w:trPr>
          <w:cantSplit/>
        </w:trPr>
        <w:tc>
          <w:tcPr>
            <w:tcW w:w="7793" w:type="dxa"/>
            <w:gridSpan w:val="2"/>
          </w:tcPr>
          <w:p w14:paraId="20F44CCD" w14:textId="77777777" w:rsidR="00B64786" w:rsidRPr="000E4E7F" w:rsidRDefault="00B64786" w:rsidP="007913A5">
            <w:pPr>
              <w:keepNext/>
              <w:keepLines/>
              <w:spacing w:after="0"/>
              <w:rPr>
                <w:rFonts w:ascii="Arial" w:hAnsi="Arial"/>
                <w:b/>
                <w:i/>
                <w:sz w:val="18"/>
              </w:rPr>
            </w:pPr>
            <w:r w:rsidRPr="000E4E7F">
              <w:rPr>
                <w:rFonts w:ascii="Arial" w:hAnsi="Arial"/>
                <w:b/>
                <w:i/>
                <w:sz w:val="18"/>
              </w:rPr>
              <w:t>multiNS-Pmax</w:t>
            </w:r>
          </w:p>
          <w:p w14:paraId="5733246C" w14:textId="77777777" w:rsidR="00B64786" w:rsidRPr="000E4E7F" w:rsidRDefault="00B64786" w:rsidP="007913A5">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14:paraId="600915CE"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1E5079D2" w14:textId="77777777" w:rsidTr="007913A5">
        <w:trPr>
          <w:cantSplit/>
        </w:trPr>
        <w:tc>
          <w:tcPr>
            <w:tcW w:w="7808" w:type="dxa"/>
            <w:gridSpan w:val="3"/>
          </w:tcPr>
          <w:p w14:paraId="3EF24866" w14:textId="77777777" w:rsidR="00B64786" w:rsidRPr="000E4E7F" w:rsidRDefault="00B64786" w:rsidP="007913A5">
            <w:pPr>
              <w:pStyle w:val="TAL"/>
              <w:rPr>
                <w:b/>
                <w:bCs/>
                <w:i/>
                <w:noProof/>
                <w:lang w:eastAsia="zh-CN"/>
              </w:rPr>
            </w:pPr>
            <w:r w:rsidRPr="000E4E7F">
              <w:rPr>
                <w:b/>
                <w:i/>
              </w:rPr>
              <w:t>multipleCellsMeasExtension</w:t>
            </w:r>
          </w:p>
          <w:p w14:paraId="6FD0414D" w14:textId="77777777" w:rsidR="00B64786" w:rsidRPr="000E4E7F" w:rsidRDefault="00B64786" w:rsidP="007913A5">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2366156B"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3BDF0394" w14:textId="77777777" w:rsidTr="007913A5">
        <w:trPr>
          <w:cantSplit/>
        </w:trPr>
        <w:tc>
          <w:tcPr>
            <w:tcW w:w="7793" w:type="dxa"/>
            <w:gridSpan w:val="2"/>
          </w:tcPr>
          <w:p w14:paraId="105E3FDD" w14:textId="77777777" w:rsidR="00B64786" w:rsidRPr="000E4E7F" w:rsidRDefault="00B64786" w:rsidP="007913A5">
            <w:pPr>
              <w:pStyle w:val="TAL"/>
              <w:rPr>
                <w:b/>
                <w:bCs/>
                <w:i/>
                <w:noProof/>
                <w:lang w:eastAsia="en-GB"/>
              </w:rPr>
            </w:pPr>
            <w:r w:rsidRPr="000E4E7F">
              <w:rPr>
                <w:b/>
                <w:bCs/>
                <w:i/>
                <w:noProof/>
                <w:lang w:eastAsia="en-GB"/>
              </w:rPr>
              <w:t>multipleTimingAdvance</w:t>
            </w:r>
          </w:p>
          <w:p w14:paraId="0AC4BB35" w14:textId="77777777" w:rsidR="00B64786" w:rsidRPr="000E4E7F" w:rsidRDefault="00B64786" w:rsidP="007913A5">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384EA364"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2318C72" w14:textId="77777777" w:rsidTr="007913A5">
        <w:trPr>
          <w:cantSplit/>
        </w:trPr>
        <w:tc>
          <w:tcPr>
            <w:tcW w:w="7793" w:type="dxa"/>
            <w:gridSpan w:val="2"/>
          </w:tcPr>
          <w:p w14:paraId="75990CD8" w14:textId="77777777" w:rsidR="00B64786" w:rsidRPr="000E4E7F" w:rsidRDefault="00B64786" w:rsidP="007913A5">
            <w:pPr>
              <w:pStyle w:val="TAL"/>
              <w:rPr>
                <w:b/>
                <w:i/>
                <w:lang w:eastAsia="en-GB"/>
              </w:rPr>
            </w:pPr>
            <w:r w:rsidRPr="000E4E7F">
              <w:rPr>
                <w:b/>
                <w:i/>
                <w:lang w:eastAsia="en-GB"/>
              </w:rPr>
              <w:t>multipleUplinkSPS</w:t>
            </w:r>
          </w:p>
          <w:p w14:paraId="0B8EB0A2" w14:textId="77777777" w:rsidR="00B64786" w:rsidRPr="000E4E7F" w:rsidRDefault="00B64786" w:rsidP="007913A5">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14:paraId="7C1AFB8F" w14:textId="77777777" w:rsidR="00B64786" w:rsidRPr="000E4E7F" w:rsidRDefault="00B64786" w:rsidP="007913A5">
            <w:pPr>
              <w:pStyle w:val="TAL"/>
              <w:jc w:val="center"/>
              <w:rPr>
                <w:bCs/>
                <w:noProof/>
                <w:lang w:eastAsia="ko-KR"/>
              </w:rPr>
            </w:pPr>
            <w:r w:rsidRPr="000E4E7F">
              <w:rPr>
                <w:bCs/>
                <w:noProof/>
                <w:lang w:eastAsia="ko-KR"/>
              </w:rPr>
              <w:t>-</w:t>
            </w:r>
          </w:p>
        </w:tc>
      </w:tr>
      <w:tr w:rsidR="00B64786" w:rsidRPr="000E4E7F" w14:paraId="2B54B141" w14:textId="77777777" w:rsidTr="007913A5">
        <w:trPr>
          <w:cantSplit/>
        </w:trPr>
        <w:tc>
          <w:tcPr>
            <w:tcW w:w="7793" w:type="dxa"/>
            <w:gridSpan w:val="2"/>
          </w:tcPr>
          <w:p w14:paraId="31E5AFAE" w14:textId="77777777" w:rsidR="00B64786" w:rsidRPr="000E4E7F" w:rsidRDefault="00B64786" w:rsidP="007913A5">
            <w:pPr>
              <w:pStyle w:val="TAL"/>
              <w:rPr>
                <w:rFonts w:eastAsia="SimSun"/>
                <w:b/>
                <w:i/>
                <w:lang w:eastAsia="zh-CN"/>
              </w:rPr>
            </w:pPr>
            <w:r w:rsidRPr="000E4E7F">
              <w:rPr>
                <w:rFonts w:eastAsia="SimSun"/>
                <w:b/>
                <w:i/>
                <w:lang w:eastAsia="zh-CN"/>
              </w:rPr>
              <w:t>must-CapabilityPerBand</w:t>
            </w:r>
          </w:p>
          <w:p w14:paraId="53917DE0" w14:textId="77777777" w:rsidR="00B64786" w:rsidRPr="000E4E7F" w:rsidRDefault="00B64786" w:rsidP="007913A5">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0F96E826" w14:textId="77777777" w:rsidR="00B64786" w:rsidRPr="000E4E7F" w:rsidRDefault="00B64786" w:rsidP="007913A5">
            <w:pPr>
              <w:pStyle w:val="TAL"/>
              <w:jc w:val="center"/>
              <w:rPr>
                <w:bCs/>
                <w:noProof/>
                <w:lang w:eastAsia="ko-KR"/>
              </w:rPr>
            </w:pPr>
            <w:r w:rsidRPr="000E4E7F">
              <w:rPr>
                <w:bCs/>
                <w:noProof/>
                <w:lang w:eastAsia="en-GB"/>
              </w:rPr>
              <w:t>-</w:t>
            </w:r>
          </w:p>
        </w:tc>
      </w:tr>
      <w:tr w:rsidR="00B64786" w:rsidRPr="000E4E7F" w14:paraId="7E8014C6" w14:textId="77777777" w:rsidTr="007913A5">
        <w:trPr>
          <w:cantSplit/>
        </w:trPr>
        <w:tc>
          <w:tcPr>
            <w:tcW w:w="7793" w:type="dxa"/>
            <w:gridSpan w:val="2"/>
          </w:tcPr>
          <w:p w14:paraId="6B20CDF9" w14:textId="77777777" w:rsidR="00B64786" w:rsidRPr="000E4E7F" w:rsidRDefault="00B64786" w:rsidP="007913A5">
            <w:pPr>
              <w:pStyle w:val="TAL"/>
              <w:rPr>
                <w:rFonts w:eastAsia="SimSun"/>
                <w:b/>
                <w:i/>
                <w:lang w:eastAsia="zh-CN"/>
              </w:rPr>
            </w:pPr>
            <w:r w:rsidRPr="000E4E7F">
              <w:rPr>
                <w:rFonts w:eastAsia="SimSun"/>
                <w:b/>
                <w:i/>
                <w:lang w:eastAsia="zh-CN"/>
              </w:rPr>
              <w:t>must-TM234-UpTo2Tx-r14</w:t>
            </w:r>
          </w:p>
          <w:p w14:paraId="648AAE9C" w14:textId="77777777" w:rsidR="00B64786" w:rsidRPr="000E4E7F" w:rsidRDefault="00B64786" w:rsidP="007913A5">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375978E7" w14:textId="77777777" w:rsidR="00B64786" w:rsidRPr="000E4E7F" w:rsidRDefault="00B64786" w:rsidP="007913A5">
            <w:pPr>
              <w:pStyle w:val="TAL"/>
              <w:jc w:val="center"/>
              <w:rPr>
                <w:bCs/>
                <w:noProof/>
                <w:lang w:eastAsia="ko-KR"/>
              </w:rPr>
            </w:pPr>
            <w:r w:rsidRPr="000E4E7F">
              <w:rPr>
                <w:bCs/>
                <w:noProof/>
                <w:lang w:eastAsia="en-GB"/>
              </w:rPr>
              <w:t>-</w:t>
            </w:r>
          </w:p>
        </w:tc>
      </w:tr>
      <w:tr w:rsidR="00B64786" w:rsidRPr="000E4E7F" w14:paraId="20D701B2" w14:textId="77777777" w:rsidTr="007913A5">
        <w:trPr>
          <w:cantSplit/>
        </w:trPr>
        <w:tc>
          <w:tcPr>
            <w:tcW w:w="7793" w:type="dxa"/>
            <w:gridSpan w:val="2"/>
          </w:tcPr>
          <w:p w14:paraId="12A9EE7D" w14:textId="77777777" w:rsidR="00B64786" w:rsidRPr="000E4E7F" w:rsidRDefault="00B64786" w:rsidP="007913A5">
            <w:pPr>
              <w:pStyle w:val="TAL"/>
              <w:rPr>
                <w:rFonts w:eastAsia="SimSun"/>
                <w:b/>
                <w:i/>
                <w:lang w:eastAsia="zh-CN"/>
              </w:rPr>
            </w:pPr>
            <w:r w:rsidRPr="000E4E7F">
              <w:rPr>
                <w:rFonts w:eastAsia="SimSun"/>
                <w:b/>
                <w:i/>
                <w:lang w:eastAsia="zh-CN"/>
              </w:rPr>
              <w:t>must-TM89-UpToOneInterferingLayer-r14</w:t>
            </w:r>
          </w:p>
          <w:p w14:paraId="1C2EDCF2" w14:textId="77777777" w:rsidR="00B64786" w:rsidRPr="000E4E7F" w:rsidRDefault="00B64786" w:rsidP="007913A5">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4CDEF7D8" w14:textId="77777777" w:rsidR="00B64786" w:rsidRPr="000E4E7F" w:rsidRDefault="00B64786" w:rsidP="007913A5">
            <w:pPr>
              <w:pStyle w:val="TAL"/>
              <w:jc w:val="center"/>
              <w:rPr>
                <w:bCs/>
                <w:noProof/>
                <w:lang w:eastAsia="ko-KR"/>
              </w:rPr>
            </w:pPr>
            <w:r w:rsidRPr="000E4E7F">
              <w:rPr>
                <w:bCs/>
                <w:noProof/>
                <w:lang w:eastAsia="en-GB"/>
              </w:rPr>
              <w:t>-</w:t>
            </w:r>
          </w:p>
        </w:tc>
      </w:tr>
      <w:tr w:rsidR="00B64786" w:rsidRPr="000E4E7F" w14:paraId="5DBA21E9" w14:textId="77777777" w:rsidTr="007913A5">
        <w:trPr>
          <w:cantSplit/>
        </w:trPr>
        <w:tc>
          <w:tcPr>
            <w:tcW w:w="7793" w:type="dxa"/>
            <w:gridSpan w:val="2"/>
          </w:tcPr>
          <w:p w14:paraId="7368D68A" w14:textId="77777777" w:rsidR="00B64786" w:rsidRPr="000E4E7F" w:rsidRDefault="00B64786" w:rsidP="007913A5">
            <w:pPr>
              <w:pStyle w:val="TAL"/>
              <w:rPr>
                <w:rFonts w:eastAsia="SimSun"/>
                <w:b/>
                <w:i/>
                <w:lang w:eastAsia="zh-CN"/>
              </w:rPr>
            </w:pPr>
            <w:r w:rsidRPr="000E4E7F">
              <w:rPr>
                <w:rFonts w:eastAsia="SimSun"/>
                <w:b/>
                <w:i/>
                <w:lang w:eastAsia="zh-CN"/>
              </w:rPr>
              <w:t>must-TM89-UpToThreeInterferingLayers-r14</w:t>
            </w:r>
          </w:p>
          <w:p w14:paraId="17FB53E9" w14:textId="77777777" w:rsidR="00B64786" w:rsidRPr="000E4E7F" w:rsidRDefault="00B64786" w:rsidP="007913A5">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1FCEDB27" w14:textId="77777777" w:rsidR="00B64786" w:rsidRPr="000E4E7F" w:rsidRDefault="00B64786" w:rsidP="007913A5">
            <w:pPr>
              <w:pStyle w:val="TAL"/>
              <w:jc w:val="center"/>
              <w:rPr>
                <w:bCs/>
                <w:noProof/>
                <w:lang w:eastAsia="ko-KR"/>
              </w:rPr>
            </w:pPr>
            <w:r w:rsidRPr="000E4E7F">
              <w:rPr>
                <w:bCs/>
                <w:noProof/>
                <w:lang w:eastAsia="en-GB"/>
              </w:rPr>
              <w:t>-</w:t>
            </w:r>
          </w:p>
        </w:tc>
      </w:tr>
      <w:tr w:rsidR="00B64786" w:rsidRPr="000E4E7F" w14:paraId="280E0D33" w14:textId="77777777" w:rsidTr="007913A5">
        <w:trPr>
          <w:cantSplit/>
        </w:trPr>
        <w:tc>
          <w:tcPr>
            <w:tcW w:w="7793" w:type="dxa"/>
            <w:gridSpan w:val="2"/>
          </w:tcPr>
          <w:p w14:paraId="48B3D112" w14:textId="77777777" w:rsidR="00B64786" w:rsidRPr="000E4E7F" w:rsidRDefault="00B64786" w:rsidP="007913A5">
            <w:pPr>
              <w:pStyle w:val="TAL"/>
              <w:rPr>
                <w:rFonts w:eastAsia="SimSun"/>
                <w:b/>
                <w:i/>
                <w:lang w:eastAsia="zh-CN"/>
              </w:rPr>
            </w:pPr>
            <w:r w:rsidRPr="000E4E7F">
              <w:rPr>
                <w:rFonts w:eastAsia="SimSun"/>
                <w:b/>
                <w:i/>
                <w:lang w:eastAsia="zh-CN"/>
              </w:rPr>
              <w:t>must-TM10-UpToOneInterferingLayer-r14</w:t>
            </w:r>
          </w:p>
          <w:p w14:paraId="356868D2" w14:textId="77777777" w:rsidR="00B64786" w:rsidRPr="000E4E7F" w:rsidRDefault="00B64786" w:rsidP="007913A5">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018A0C7F" w14:textId="77777777" w:rsidR="00B64786" w:rsidRPr="000E4E7F" w:rsidRDefault="00B64786" w:rsidP="007913A5">
            <w:pPr>
              <w:pStyle w:val="TAL"/>
              <w:jc w:val="center"/>
              <w:rPr>
                <w:bCs/>
                <w:noProof/>
                <w:lang w:eastAsia="ko-KR"/>
              </w:rPr>
            </w:pPr>
            <w:r w:rsidRPr="000E4E7F">
              <w:rPr>
                <w:bCs/>
                <w:noProof/>
                <w:lang w:eastAsia="en-GB"/>
              </w:rPr>
              <w:t>-</w:t>
            </w:r>
          </w:p>
        </w:tc>
      </w:tr>
      <w:tr w:rsidR="00B64786" w:rsidRPr="000E4E7F" w14:paraId="7F57DEDC" w14:textId="77777777" w:rsidTr="007913A5">
        <w:trPr>
          <w:cantSplit/>
        </w:trPr>
        <w:tc>
          <w:tcPr>
            <w:tcW w:w="7793" w:type="dxa"/>
            <w:gridSpan w:val="2"/>
          </w:tcPr>
          <w:p w14:paraId="3E1D25AF" w14:textId="77777777" w:rsidR="00B64786" w:rsidRPr="000E4E7F" w:rsidRDefault="00B64786" w:rsidP="007913A5">
            <w:pPr>
              <w:pStyle w:val="TAL"/>
              <w:rPr>
                <w:rFonts w:eastAsia="SimSun"/>
                <w:b/>
                <w:i/>
                <w:lang w:eastAsia="zh-CN"/>
              </w:rPr>
            </w:pPr>
            <w:r w:rsidRPr="000E4E7F">
              <w:rPr>
                <w:rFonts w:eastAsia="SimSun"/>
                <w:b/>
                <w:i/>
                <w:lang w:eastAsia="zh-CN"/>
              </w:rPr>
              <w:t>must-TM10-UpToThreeInterferingLayers-r14</w:t>
            </w:r>
          </w:p>
          <w:p w14:paraId="7F3B8CD7" w14:textId="77777777" w:rsidR="00B64786" w:rsidRPr="000E4E7F" w:rsidRDefault="00B64786" w:rsidP="007913A5">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2A970998" w14:textId="77777777" w:rsidR="00B64786" w:rsidRPr="000E4E7F" w:rsidRDefault="00B64786" w:rsidP="007913A5">
            <w:pPr>
              <w:pStyle w:val="TAL"/>
              <w:jc w:val="center"/>
              <w:rPr>
                <w:bCs/>
                <w:noProof/>
                <w:lang w:eastAsia="ko-KR"/>
              </w:rPr>
            </w:pPr>
            <w:r w:rsidRPr="000E4E7F">
              <w:rPr>
                <w:bCs/>
                <w:noProof/>
                <w:lang w:eastAsia="en-GB"/>
              </w:rPr>
              <w:t>-</w:t>
            </w:r>
          </w:p>
        </w:tc>
      </w:tr>
      <w:tr w:rsidR="00B64786" w:rsidRPr="000E4E7F" w14:paraId="753A3E34" w14:textId="77777777" w:rsidTr="007913A5">
        <w:trPr>
          <w:cantSplit/>
        </w:trPr>
        <w:tc>
          <w:tcPr>
            <w:tcW w:w="7793" w:type="dxa"/>
            <w:gridSpan w:val="2"/>
          </w:tcPr>
          <w:p w14:paraId="690DAB89" w14:textId="77777777" w:rsidR="00B64786" w:rsidRPr="000E4E7F" w:rsidRDefault="00B64786" w:rsidP="007913A5">
            <w:pPr>
              <w:pStyle w:val="TAL"/>
              <w:rPr>
                <w:b/>
                <w:lang w:eastAsia="en-GB"/>
              </w:rPr>
            </w:pPr>
            <w:r w:rsidRPr="000E4E7F">
              <w:rPr>
                <w:rFonts w:eastAsia="SimSun"/>
                <w:b/>
                <w:i/>
                <w:lang w:eastAsia="zh-CN"/>
              </w:rPr>
              <w:t>naics-Capability-List</w:t>
            </w:r>
          </w:p>
          <w:p w14:paraId="4C7A8C4C" w14:textId="77777777" w:rsidR="00B64786" w:rsidRPr="000E4E7F" w:rsidRDefault="00B64786" w:rsidP="007913A5">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SimSun"/>
                <w:i/>
                <w:lang w:eastAsia="zh-CN"/>
              </w:rPr>
              <w:t>numberOfNAICS-CapableCC</w:t>
            </w:r>
            <w:r w:rsidRPr="000E4E7F">
              <w:rPr>
                <w:rFonts w:eastAsia="SimSun"/>
                <w:lang w:eastAsia="zh-CN"/>
              </w:rPr>
              <w:t xml:space="preserve"> indicates the number of component carriers where the NAICS processing is supported and the field </w:t>
            </w:r>
            <w:r w:rsidRPr="000E4E7F">
              <w:rPr>
                <w:rFonts w:eastAsia="SimSun"/>
                <w:i/>
                <w:lang w:eastAsia="zh-CN"/>
              </w:rPr>
              <w:t>numberOfAggregatedPRB</w:t>
            </w:r>
            <w:r w:rsidRPr="000E4E7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14:paraId="14651E2C" w14:textId="77777777" w:rsidR="00B64786" w:rsidRPr="000E4E7F" w:rsidRDefault="00B64786" w:rsidP="007913A5">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1,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w:t>
            </w:r>
          </w:p>
          <w:p w14:paraId="06433A4E" w14:textId="77777777" w:rsidR="00B64786" w:rsidRPr="000E4E7F" w:rsidRDefault="00B64786" w:rsidP="007913A5">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2,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 125, 150, 175, 200};</w:t>
            </w:r>
          </w:p>
          <w:p w14:paraId="5C207E47" w14:textId="77777777" w:rsidR="00B64786" w:rsidRPr="000E4E7F" w:rsidRDefault="00B64786" w:rsidP="007913A5">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3,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 125, 150, 175, 200, 225, 250, 275, 300};</w:t>
            </w:r>
          </w:p>
          <w:p w14:paraId="65994F9E" w14:textId="77777777" w:rsidR="00B64786" w:rsidRPr="000E4E7F" w:rsidRDefault="00B64786" w:rsidP="007913A5">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4,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100, 150, 200, 250, 300, 350, 400};</w:t>
            </w:r>
          </w:p>
          <w:p w14:paraId="45905AD5" w14:textId="77777777" w:rsidR="00B64786" w:rsidRPr="000E4E7F" w:rsidRDefault="00B64786" w:rsidP="007913A5">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5,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100, 150, 200, 250, 300, 350, 400, 450, 500}.</w:t>
            </w:r>
          </w:p>
        </w:tc>
        <w:tc>
          <w:tcPr>
            <w:tcW w:w="862" w:type="dxa"/>
            <w:gridSpan w:val="2"/>
          </w:tcPr>
          <w:p w14:paraId="4DF96F93"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16743549"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714EFE" w14:textId="77777777" w:rsidR="00B64786" w:rsidRPr="000E4E7F" w:rsidRDefault="00B64786" w:rsidP="007913A5">
            <w:pPr>
              <w:pStyle w:val="TAL"/>
              <w:rPr>
                <w:b/>
                <w:i/>
                <w:lang w:eastAsia="zh-CN"/>
              </w:rPr>
            </w:pPr>
            <w:r w:rsidRPr="000E4E7F">
              <w:rPr>
                <w:b/>
                <w:i/>
                <w:lang w:eastAsia="en-GB"/>
              </w:rPr>
              <w:t>ncsg</w:t>
            </w:r>
          </w:p>
          <w:p w14:paraId="53F05B16" w14:textId="77777777" w:rsidR="00B64786" w:rsidRPr="000E4E7F" w:rsidRDefault="00B64786" w:rsidP="007913A5">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E33BA6"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12A029C3"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2CED2B" w14:textId="77777777" w:rsidR="00B64786" w:rsidRPr="000E4E7F" w:rsidRDefault="00B64786" w:rsidP="007913A5">
            <w:pPr>
              <w:pStyle w:val="TAL"/>
              <w:rPr>
                <w:b/>
                <w:i/>
                <w:kern w:val="2"/>
              </w:rPr>
            </w:pPr>
            <w:r w:rsidRPr="000E4E7F">
              <w:rPr>
                <w:b/>
                <w:i/>
                <w:kern w:val="2"/>
              </w:rPr>
              <w:t>ng-EN-DC</w:t>
            </w:r>
          </w:p>
          <w:p w14:paraId="6D932E36" w14:textId="77777777" w:rsidR="00B64786" w:rsidRPr="000E4E7F" w:rsidRDefault="00B64786" w:rsidP="007913A5">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60B22C"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CF96598" w14:textId="77777777" w:rsidTr="007913A5">
        <w:trPr>
          <w:cantSplit/>
        </w:trPr>
        <w:tc>
          <w:tcPr>
            <w:tcW w:w="7793" w:type="dxa"/>
            <w:gridSpan w:val="2"/>
          </w:tcPr>
          <w:p w14:paraId="256EE746" w14:textId="77777777" w:rsidR="00B64786" w:rsidRPr="000E4E7F" w:rsidRDefault="00B64786" w:rsidP="007913A5">
            <w:pPr>
              <w:pStyle w:val="TAL"/>
              <w:rPr>
                <w:b/>
                <w:i/>
                <w:lang w:eastAsia="zh-CN"/>
              </w:rPr>
            </w:pPr>
            <w:r w:rsidRPr="000E4E7F">
              <w:rPr>
                <w:b/>
                <w:i/>
                <w:lang w:eastAsia="en-GB"/>
              </w:rPr>
              <w:lastRenderedPageBreak/>
              <w:t>n-MaxList (in MIMO-UE-ParametersPerTM)</w:t>
            </w:r>
          </w:p>
          <w:p w14:paraId="2AAB1C35" w14:textId="77777777" w:rsidR="00B64786" w:rsidRPr="000E4E7F" w:rsidRDefault="00B64786" w:rsidP="007913A5">
            <w:pPr>
              <w:pStyle w:val="TAL"/>
              <w:rPr>
                <w:rFonts w:eastAsia="SimSun"/>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0165E471" w14:textId="77777777" w:rsidR="00B64786" w:rsidRPr="000E4E7F" w:rsidRDefault="00B64786" w:rsidP="007913A5">
            <w:pPr>
              <w:pStyle w:val="TAL"/>
              <w:jc w:val="center"/>
              <w:rPr>
                <w:bCs/>
                <w:noProof/>
                <w:lang w:eastAsia="en-GB"/>
              </w:rPr>
            </w:pPr>
            <w:r w:rsidRPr="000E4E7F">
              <w:rPr>
                <w:bCs/>
                <w:noProof/>
                <w:lang w:eastAsia="en-GB"/>
              </w:rPr>
              <w:t>TBD</w:t>
            </w:r>
          </w:p>
        </w:tc>
      </w:tr>
      <w:tr w:rsidR="00B64786" w:rsidRPr="000E4E7F" w14:paraId="11258BCB" w14:textId="77777777" w:rsidTr="007913A5">
        <w:trPr>
          <w:cantSplit/>
        </w:trPr>
        <w:tc>
          <w:tcPr>
            <w:tcW w:w="7793" w:type="dxa"/>
            <w:gridSpan w:val="2"/>
          </w:tcPr>
          <w:p w14:paraId="46BB47F2" w14:textId="77777777" w:rsidR="00B64786" w:rsidRPr="000E4E7F" w:rsidRDefault="00B64786" w:rsidP="007913A5">
            <w:pPr>
              <w:pStyle w:val="TAL"/>
              <w:rPr>
                <w:b/>
                <w:i/>
                <w:lang w:eastAsia="zh-CN"/>
              </w:rPr>
            </w:pPr>
            <w:r w:rsidRPr="000E4E7F">
              <w:rPr>
                <w:b/>
                <w:i/>
                <w:lang w:eastAsia="en-GB"/>
              </w:rPr>
              <w:t>n-MaxList (in MIMO-CA-ParametersPerBoBCPerTM)</w:t>
            </w:r>
          </w:p>
          <w:p w14:paraId="19C3D80C" w14:textId="77777777" w:rsidR="00B64786" w:rsidRPr="000E4E7F" w:rsidRDefault="00B64786" w:rsidP="007913A5">
            <w:pPr>
              <w:pStyle w:val="TAL"/>
              <w:rPr>
                <w:rFonts w:eastAsia="SimSun"/>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14:paraId="094402A1"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5E4330A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0B227" w14:textId="77777777" w:rsidR="00B64786" w:rsidRPr="000E4E7F" w:rsidRDefault="00B64786" w:rsidP="007913A5">
            <w:pPr>
              <w:pStyle w:val="TAL"/>
              <w:rPr>
                <w:b/>
                <w:i/>
                <w:lang w:eastAsia="zh-CN"/>
              </w:rPr>
            </w:pPr>
            <w:r w:rsidRPr="000E4E7F">
              <w:rPr>
                <w:b/>
                <w:i/>
                <w:lang w:eastAsia="en-GB"/>
              </w:rPr>
              <w:t>NonContiguousUL-RA-WithinCC-List</w:t>
            </w:r>
          </w:p>
          <w:p w14:paraId="466F5FFA" w14:textId="77777777" w:rsidR="00B64786" w:rsidRPr="000E4E7F" w:rsidRDefault="00B64786" w:rsidP="007913A5">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C1E38B" w14:textId="77777777" w:rsidR="00B64786" w:rsidRPr="000E4E7F" w:rsidRDefault="00B64786" w:rsidP="007913A5">
            <w:pPr>
              <w:pStyle w:val="TAL"/>
              <w:jc w:val="center"/>
              <w:rPr>
                <w:lang w:eastAsia="en-GB"/>
              </w:rPr>
            </w:pPr>
            <w:r w:rsidRPr="000E4E7F">
              <w:rPr>
                <w:bCs/>
                <w:noProof/>
                <w:lang w:eastAsia="en-GB"/>
              </w:rPr>
              <w:t>No</w:t>
            </w:r>
          </w:p>
        </w:tc>
      </w:tr>
      <w:tr w:rsidR="00B64786" w:rsidRPr="000E4E7F" w14:paraId="67CA6CB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E3263" w14:textId="77777777" w:rsidR="00B64786" w:rsidRPr="000E4E7F" w:rsidRDefault="00B64786" w:rsidP="007913A5">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14:paraId="7FCFD0E2" w14:textId="77777777" w:rsidR="00B64786" w:rsidRPr="000E4E7F" w:rsidRDefault="00B64786" w:rsidP="007913A5">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28D74E5" w14:textId="77777777" w:rsidR="00B64786" w:rsidRPr="000E4E7F" w:rsidRDefault="00B64786" w:rsidP="007913A5">
            <w:pPr>
              <w:pStyle w:val="TAL"/>
              <w:jc w:val="center"/>
              <w:rPr>
                <w:bCs/>
                <w:noProof/>
                <w:lang w:eastAsia="en-GB"/>
              </w:rPr>
            </w:pPr>
            <w:r w:rsidRPr="000E4E7F">
              <w:rPr>
                <w:bCs/>
                <w:noProof/>
                <w:lang w:eastAsia="en-GB"/>
              </w:rPr>
              <w:t>TBD</w:t>
            </w:r>
          </w:p>
        </w:tc>
      </w:tr>
      <w:tr w:rsidR="00B64786" w:rsidRPr="000E4E7F" w14:paraId="2818325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B9045D" w14:textId="77777777" w:rsidR="00B64786" w:rsidRPr="000E4E7F" w:rsidRDefault="00B64786" w:rsidP="007913A5">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14:paraId="63E94EDB" w14:textId="77777777" w:rsidR="00B64786" w:rsidRPr="000E4E7F" w:rsidRDefault="00B64786" w:rsidP="007913A5">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83170E"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870B067"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507E5D" w14:textId="77777777" w:rsidR="00B64786" w:rsidRPr="000E4E7F" w:rsidRDefault="00B64786" w:rsidP="007913A5">
            <w:pPr>
              <w:pStyle w:val="TAL"/>
              <w:rPr>
                <w:b/>
                <w:i/>
                <w:lang w:eastAsia="zh-CN"/>
              </w:rPr>
            </w:pPr>
            <w:r w:rsidRPr="000E4E7F">
              <w:rPr>
                <w:b/>
                <w:i/>
                <w:lang w:eastAsia="en-GB"/>
              </w:rPr>
              <w:lastRenderedPageBreak/>
              <w:t>nonUniformGap</w:t>
            </w:r>
          </w:p>
          <w:p w14:paraId="020C7D32" w14:textId="77777777" w:rsidR="00B64786" w:rsidRPr="000E4E7F" w:rsidRDefault="00B64786" w:rsidP="007913A5">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2B9E9D"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6072971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C0ED8" w14:textId="77777777" w:rsidR="00B64786" w:rsidRPr="000E4E7F" w:rsidRDefault="00B64786" w:rsidP="007913A5">
            <w:pPr>
              <w:pStyle w:val="TAL"/>
              <w:rPr>
                <w:b/>
                <w:i/>
                <w:lang w:eastAsia="zh-CN"/>
              </w:rPr>
            </w:pPr>
            <w:r w:rsidRPr="000E4E7F">
              <w:rPr>
                <w:b/>
                <w:i/>
                <w:lang w:eastAsia="zh-CN"/>
              </w:rPr>
              <w:t>noResourceRestrictionForTTIBundling</w:t>
            </w:r>
          </w:p>
          <w:p w14:paraId="434273D9" w14:textId="77777777" w:rsidR="00B64786" w:rsidRPr="000E4E7F" w:rsidRDefault="00B64786" w:rsidP="007913A5">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7631D94" w14:textId="77777777" w:rsidR="00B64786" w:rsidRPr="000E4E7F" w:rsidRDefault="00B64786" w:rsidP="007913A5">
            <w:pPr>
              <w:pStyle w:val="TAL"/>
              <w:jc w:val="center"/>
              <w:rPr>
                <w:bCs/>
                <w:noProof/>
                <w:lang w:eastAsia="en-GB"/>
              </w:rPr>
            </w:pPr>
            <w:r w:rsidRPr="000E4E7F">
              <w:rPr>
                <w:bCs/>
                <w:noProof/>
                <w:lang w:eastAsia="zh-CN"/>
              </w:rPr>
              <w:t>No</w:t>
            </w:r>
          </w:p>
        </w:tc>
      </w:tr>
      <w:tr w:rsidR="00B64786" w:rsidRPr="000E4E7F" w14:paraId="1F93EB5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C70BB" w14:textId="77777777" w:rsidR="00B64786" w:rsidRPr="000E4E7F" w:rsidRDefault="00B64786" w:rsidP="007913A5">
            <w:pPr>
              <w:pStyle w:val="TAL"/>
              <w:rPr>
                <w:b/>
                <w:i/>
                <w:lang w:eastAsia="zh-CN"/>
              </w:rPr>
            </w:pPr>
            <w:r w:rsidRPr="000E4E7F">
              <w:rPr>
                <w:b/>
                <w:i/>
                <w:lang w:eastAsia="zh-CN"/>
              </w:rPr>
              <w:t>nonCSG-SI-Reporting</w:t>
            </w:r>
          </w:p>
          <w:p w14:paraId="091D8210" w14:textId="77777777" w:rsidR="00B64786" w:rsidRPr="000E4E7F" w:rsidRDefault="00B64786" w:rsidP="007913A5">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C136845"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128F965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8655D" w14:textId="77777777" w:rsidR="00B64786" w:rsidRPr="000E4E7F" w:rsidRDefault="00B64786" w:rsidP="007913A5">
            <w:pPr>
              <w:pStyle w:val="TAL"/>
              <w:rPr>
                <w:b/>
                <w:i/>
                <w:lang w:eastAsia="zh-CN"/>
              </w:rPr>
            </w:pPr>
            <w:r w:rsidRPr="000E4E7F">
              <w:rPr>
                <w:b/>
                <w:i/>
                <w:lang w:eastAsia="zh-CN"/>
              </w:rPr>
              <w:t>nr-AutonomousGaps-ENDC-FR1</w:t>
            </w:r>
          </w:p>
          <w:p w14:paraId="251564D2" w14:textId="77777777" w:rsidR="00B64786" w:rsidRPr="000E4E7F" w:rsidRDefault="00B64786" w:rsidP="007913A5">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C9A36E"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0B1794E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675B9" w14:textId="77777777" w:rsidR="00B64786" w:rsidRPr="000E4E7F" w:rsidRDefault="00B64786" w:rsidP="007913A5">
            <w:pPr>
              <w:pStyle w:val="TAL"/>
              <w:rPr>
                <w:b/>
                <w:i/>
                <w:lang w:eastAsia="zh-CN"/>
              </w:rPr>
            </w:pPr>
            <w:r w:rsidRPr="000E4E7F">
              <w:rPr>
                <w:b/>
                <w:i/>
                <w:lang w:eastAsia="zh-CN"/>
              </w:rPr>
              <w:t>nr-AutonomousGaps-ENDC-FR2</w:t>
            </w:r>
          </w:p>
          <w:p w14:paraId="265EFAF2" w14:textId="77777777" w:rsidR="00B64786" w:rsidRPr="000E4E7F" w:rsidRDefault="00B64786" w:rsidP="007913A5">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CDED5B" w14:textId="77777777" w:rsidR="00B64786" w:rsidRPr="000E4E7F" w:rsidRDefault="00B64786" w:rsidP="007913A5">
            <w:pPr>
              <w:pStyle w:val="TAL"/>
              <w:jc w:val="center"/>
              <w:rPr>
                <w:bCs/>
                <w:noProof/>
                <w:lang w:eastAsia="zh-CN"/>
              </w:rPr>
            </w:pPr>
            <w:r w:rsidRPr="000E4E7F">
              <w:rPr>
                <w:bCs/>
                <w:noProof/>
                <w:lang w:eastAsia="en-GB"/>
              </w:rPr>
              <w:t>Yes</w:t>
            </w:r>
          </w:p>
        </w:tc>
      </w:tr>
      <w:tr w:rsidR="00B64786" w:rsidRPr="000E4E7F" w14:paraId="157A49A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90BE9" w14:textId="77777777" w:rsidR="00B64786" w:rsidRPr="000E4E7F" w:rsidRDefault="00B64786" w:rsidP="007913A5">
            <w:pPr>
              <w:pStyle w:val="TAL"/>
              <w:rPr>
                <w:b/>
                <w:i/>
                <w:lang w:eastAsia="zh-CN"/>
              </w:rPr>
            </w:pPr>
            <w:r w:rsidRPr="000E4E7F">
              <w:rPr>
                <w:b/>
                <w:i/>
                <w:lang w:eastAsia="zh-CN"/>
              </w:rPr>
              <w:t>nr-AutonomousGaps-FR1</w:t>
            </w:r>
          </w:p>
          <w:p w14:paraId="300AABE2" w14:textId="77777777" w:rsidR="00B64786" w:rsidRPr="000E4E7F" w:rsidRDefault="00B64786" w:rsidP="007913A5">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70C675" w14:textId="77777777" w:rsidR="00B64786" w:rsidRPr="000E4E7F" w:rsidRDefault="00B64786" w:rsidP="007913A5">
            <w:pPr>
              <w:pStyle w:val="TAL"/>
              <w:jc w:val="center"/>
              <w:rPr>
                <w:bCs/>
                <w:noProof/>
                <w:lang w:eastAsia="zh-CN"/>
              </w:rPr>
            </w:pPr>
            <w:r w:rsidRPr="000E4E7F">
              <w:rPr>
                <w:bCs/>
                <w:noProof/>
                <w:lang w:eastAsia="en-GB"/>
              </w:rPr>
              <w:t>Yes</w:t>
            </w:r>
          </w:p>
        </w:tc>
      </w:tr>
      <w:tr w:rsidR="00B64786" w:rsidRPr="000E4E7F" w14:paraId="08986EB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93D27" w14:textId="77777777" w:rsidR="00B64786" w:rsidRPr="000E4E7F" w:rsidRDefault="00B64786" w:rsidP="007913A5">
            <w:pPr>
              <w:pStyle w:val="TAL"/>
              <w:rPr>
                <w:b/>
                <w:i/>
                <w:lang w:eastAsia="zh-CN"/>
              </w:rPr>
            </w:pPr>
            <w:r w:rsidRPr="000E4E7F">
              <w:rPr>
                <w:b/>
                <w:i/>
                <w:lang w:eastAsia="zh-CN"/>
              </w:rPr>
              <w:t>nr-AutonomousGaps-FR2</w:t>
            </w:r>
          </w:p>
          <w:p w14:paraId="535BC9B3" w14:textId="77777777" w:rsidR="00B64786" w:rsidRPr="000E4E7F" w:rsidRDefault="00B64786" w:rsidP="007913A5">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55AB47" w14:textId="77777777" w:rsidR="00B64786" w:rsidRPr="000E4E7F" w:rsidRDefault="00B64786" w:rsidP="007913A5">
            <w:pPr>
              <w:pStyle w:val="TAL"/>
              <w:jc w:val="center"/>
              <w:rPr>
                <w:bCs/>
                <w:noProof/>
                <w:lang w:eastAsia="zh-CN"/>
              </w:rPr>
            </w:pPr>
            <w:r w:rsidRPr="000E4E7F">
              <w:rPr>
                <w:bCs/>
                <w:noProof/>
                <w:lang w:eastAsia="en-GB"/>
              </w:rPr>
              <w:t>Yes</w:t>
            </w:r>
          </w:p>
        </w:tc>
      </w:tr>
      <w:tr w:rsidR="00B64786" w:rsidRPr="000E4E7F" w14:paraId="420DA7C3" w14:textId="77777777" w:rsidTr="007913A5">
        <w:trPr>
          <w:cantSplit/>
        </w:trPr>
        <w:tc>
          <w:tcPr>
            <w:tcW w:w="7793" w:type="dxa"/>
            <w:gridSpan w:val="2"/>
          </w:tcPr>
          <w:p w14:paraId="5ADBB3CD" w14:textId="77777777" w:rsidR="00B64786" w:rsidRPr="000E4E7F" w:rsidRDefault="00B64786" w:rsidP="007913A5">
            <w:pPr>
              <w:pStyle w:val="TAL"/>
              <w:rPr>
                <w:rFonts w:eastAsia="SimSun"/>
                <w:b/>
                <w:i/>
                <w:lang w:eastAsia="zh-CN"/>
              </w:rPr>
            </w:pPr>
            <w:r w:rsidRPr="000E4E7F">
              <w:rPr>
                <w:rFonts w:eastAsia="SimSun"/>
                <w:b/>
                <w:i/>
                <w:lang w:eastAsia="zh-CN"/>
              </w:rPr>
              <w:t>nr</w:t>
            </w:r>
            <w:r w:rsidRPr="000E4E7F">
              <w:rPr>
                <w:b/>
                <w:i/>
                <w:lang w:eastAsia="zh-CN"/>
              </w:rPr>
              <w:t>-HO-ToEN-DC</w:t>
            </w:r>
          </w:p>
          <w:p w14:paraId="398D9318" w14:textId="77777777" w:rsidR="00B64786" w:rsidRPr="000E4E7F" w:rsidRDefault="00B64786" w:rsidP="007913A5">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0750CE79" w14:textId="77777777" w:rsidR="00B64786" w:rsidRPr="000E4E7F" w:rsidRDefault="00B64786" w:rsidP="007913A5">
            <w:pPr>
              <w:pStyle w:val="TAL"/>
              <w:jc w:val="center"/>
              <w:rPr>
                <w:rFonts w:eastAsia="SimSun"/>
                <w:bCs/>
                <w:noProof/>
                <w:lang w:eastAsia="zh-CN"/>
              </w:rPr>
            </w:pPr>
            <w:r w:rsidRPr="000E4E7F">
              <w:rPr>
                <w:rFonts w:eastAsia="SimSun"/>
                <w:bCs/>
                <w:noProof/>
                <w:lang w:eastAsia="zh-CN"/>
              </w:rPr>
              <w:t>-</w:t>
            </w:r>
          </w:p>
        </w:tc>
      </w:tr>
      <w:tr w:rsidR="00B64786" w:rsidRPr="000E4E7F" w14:paraId="560DB43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9B956" w14:textId="77777777" w:rsidR="00B64786" w:rsidRPr="000E4E7F" w:rsidRDefault="00B64786" w:rsidP="007913A5">
            <w:pPr>
              <w:pStyle w:val="TAL"/>
              <w:rPr>
                <w:b/>
                <w:i/>
                <w:lang w:eastAsia="zh-CN"/>
              </w:rPr>
            </w:pPr>
            <w:r w:rsidRPr="000E4E7F">
              <w:rPr>
                <w:b/>
                <w:i/>
                <w:lang w:eastAsia="zh-CN"/>
              </w:rPr>
              <w:t>numberOfBlindDecodesUSS</w:t>
            </w:r>
          </w:p>
          <w:p w14:paraId="4177D562" w14:textId="77777777" w:rsidR="00B64786" w:rsidRPr="000E4E7F" w:rsidRDefault="00B64786" w:rsidP="007913A5">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41F2D6"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6218412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86059" w14:textId="77777777" w:rsidR="00B64786" w:rsidRPr="000E4E7F" w:rsidRDefault="00B64786" w:rsidP="007913A5">
            <w:pPr>
              <w:pStyle w:val="TAL"/>
              <w:rPr>
                <w:b/>
                <w:i/>
                <w:lang w:eastAsia="en-GB"/>
              </w:rPr>
            </w:pPr>
            <w:r w:rsidRPr="000E4E7F">
              <w:rPr>
                <w:b/>
                <w:i/>
                <w:lang w:eastAsia="en-GB"/>
              </w:rPr>
              <w:t>otdoa-UE-Assisted</w:t>
            </w:r>
          </w:p>
          <w:p w14:paraId="30252E85" w14:textId="77777777" w:rsidR="00B64786" w:rsidRPr="000E4E7F" w:rsidRDefault="00B64786" w:rsidP="007913A5">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D766548"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2B455B1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7CE94" w14:textId="77777777" w:rsidR="00B64786" w:rsidRPr="000E4E7F" w:rsidRDefault="00B64786" w:rsidP="007913A5">
            <w:pPr>
              <w:pStyle w:val="TAL"/>
              <w:rPr>
                <w:b/>
                <w:i/>
              </w:rPr>
            </w:pPr>
            <w:r w:rsidRPr="000E4E7F">
              <w:rPr>
                <w:b/>
                <w:i/>
              </w:rPr>
              <w:t>outOfOrderDelivery</w:t>
            </w:r>
          </w:p>
          <w:p w14:paraId="100CEF11" w14:textId="77777777" w:rsidR="00B64786" w:rsidRPr="000E4E7F" w:rsidRDefault="00B64786" w:rsidP="007913A5">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B3C16D9"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5C8C807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4A6E0" w14:textId="77777777" w:rsidR="00B64786" w:rsidRPr="000E4E7F" w:rsidRDefault="00B64786" w:rsidP="007913A5">
            <w:pPr>
              <w:pStyle w:val="TAL"/>
              <w:rPr>
                <w:b/>
                <w:i/>
                <w:lang w:eastAsia="en-GB"/>
              </w:rPr>
            </w:pPr>
            <w:r w:rsidRPr="000E4E7F">
              <w:rPr>
                <w:b/>
                <w:i/>
                <w:lang w:eastAsia="en-GB"/>
              </w:rPr>
              <w:t>outOfSequenceGrantHandling</w:t>
            </w:r>
          </w:p>
          <w:p w14:paraId="79429C37" w14:textId="77777777" w:rsidR="00B64786" w:rsidRPr="000E4E7F" w:rsidRDefault="00B64786" w:rsidP="007913A5">
            <w:pPr>
              <w:pStyle w:val="TAL"/>
              <w:rPr>
                <w:b/>
                <w:lang w:eastAsia="en-GB"/>
              </w:rPr>
            </w:pPr>
            <w:r w:rsidRPr="000E4E7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6FD6B4" w14:textId="77777777" w:rsidR="00B64786" w:rsidRPr="000E4E7F" w:rsidRDefault="00B64786" w:rsidP="007913A5">
            <w:pPr>
              <w:pStyle w:val="TAL"/>
              <w:jc w:val="center"/>
              <w:rPr>
                <w:bCs/>
                <w:noProof/>
                <w:lang w:eastAsia="en-GB"/>
              </w:rPr>
            </w:pPr>
            <w:r w:rsidRPr="000E4E7F">
              <w:rPr>
                <w:bCs/>
                <w:noProof/>
                <w:lang w:eastAsia="zh-CN"/>
              </w:rPr>
              <w:t>-</w:t>
            </w:r>
          </w:p>
        </w:tc>
      </w:tr>
      <w:tr w:rsidR="00B64786" w:rsidRPr="000E4E7F" w14:paraId="3DA92A3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87314" w14:textId="77777777" w:rsidR="00B64786" w:rsidRPr="000E4E7F" w:rsidRDefault="00B64786" w:rsidP="007913A5">
            <w:pPr>
              <w:pStyle w:val="TAL"/>
              <w:rPr>
                <w:b/>
                <w:i/>
                <w:lang w:eastAsia="en-GB"/>
              </w:rPr>
            </w:pPr>
            <w:r w:rsidRPr="000E4E7F">
              <w:rPr>
                <w:b/>
                <w:i/>
                <w:lang w:eastAsia="en-GB"/>
              </w:rPr>
              <w:t>overheatingInd</w:t>
            </w:r>
          </w:p>
          <w:p w14:paraId="4BD37BB0" w14:textId="77777777" w:rsidR="00B64786" w:rsidRPr="000E4E7F" w:rsidRDefault="00B64786" w:rsidP="007913A5">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3CFC56" w14:textId="77777777" w:rsidR="00B64786" w:rsidRPr="000E4E7F" w:rsidRDefault="00B64786" w:rsidP="007913A5">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B64786" w:rsidRPr="000E4E7F" w14:paraId="0E35CFD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53196" w14:textId="77777777" w:rsidR="00B64786" w:rsidRPr="000E4E7F" w:rsidRDefault="00B64786" w:rsidP="007913A5">
            <w:pPr>
              <w:keepNext/>
              <w:keepLines/>
              <w:spacing w:after="0"/>
              <w:rPr>
                <w:rFonts w:ascii="Arial" w:hAnsi="Arial"/>
                <w:b/>
                <w:i/>
                <w:sz w:val="18"/>
                <w:lang w:eastAsia="en-GB"/>
              </w:rPr>
            </w:pPr>
            <w:r w:rsidRPr="000E4E7F">
              <w:rPr>
                <w:rFonts w:ascii="Arial" w:hAnsi="Arial"/>
                <w:b/>
                <w:i/>
                <w:sz w:val="18"/>
                <w:lang w:eastAsia="en-GB"/>
              </w:rPr>
              <w:t>pdcch-CandidateReductions</w:t>
            </w:r>
          </w:p>
          <w:p w14:paraId="310C0469" w14:textId="77777777" w:rsidR="00B64786" w:rsidRPr="000E4E7F" w:rsidRDefault="00B64786" w:rsidP="007913A5">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511FD79" w14:textId="77777777" w:rsidR="00B64786" w:rsidRPr="000E4E7F" w:rsidRDefault="00B64786" w:rsidP="007913A5">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B64786" w:rsidRPr="000E4E7F" w14:paraId="48F69DE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25BFE" w14:textId="77777777" w:rsidR="00B64786" w:rsidRPr="000E4E7F" w:rsidRDefault="00B64786" w:rsidP="007913A5">
            <w:pPr>
              <w:pStyle w:val="TAL"/>
              <w:rPr>
                <w:rFonts w:cs="Arial"/>
                <w:b/>
                <w:i/>
                <w:szCs w:val="18"/>
                <w:lang w:eastAsia="en-GB"/>
              </w:rPr>
            </w:pPr>
            <w:r w:rsidRPr="000E4E7F">
              <w:rPr>
                <w:rFonts w:cs="Arial"/>
                <w:b/>
                <w:i/>
                <w:szCs w:val="18"/>
                <w:lang w:eastAsia="en-GB"/>
              </w:rPr>
              <w:t>pdcp-Duplication</w:t>
            </w:r>
          </w:p>
          <w:p w14:paraId="5B3FFBA9" w14:textId="77777777" w:rsidR="00B64786" w:rsidRPr="000E4E7F" w:rsidRDefault="00B64786" w:rsidP="007913A5">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A65ACF" w14:textId="77777777" w:rsidR="00B64786" w:rsidRPr="000E4E7F" w:rsidRDefault="00B64786" w:rsidP="007913A5">
            <w:pPr>
              <w:pStyle w:val="TAL"/>
              <w:jc w:val="center"/>
              <w:rPr>
                <w:noProof/>
              </w:rPr>
            </w:pPr>
            <w:r w:rsidRPr="000E4E7F">
              <w:rPr>
                <w:noProof/>
              </w:rPr>
              <w:t>-</w:t>
            </w:r>
          </w:p>
        </w:tc>
      </w:tr>
      <w:tr w:rsidR="00B64786" w:rsidRPr="000E4E7F" w14:paraId="704C715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56810" w14:textId="77777777" w:rsidR="00B64786" w:rsidRPr="000E4E7F" w:rsidRDefault="00B64786" w:rsidP="007913A5">
            <w:pPr>
              <w:pStyle w:val="TAL"/>
              <w:rPr>
                <w:b/>
                <w:i/>
                <w:lang w:eastAsia="en-GB"/>
              </w:rPr>
            </w:pPr>
            <w:r w:rsidRPr="000E4E7F">
              <w:rPr>
                <w:b/>
                <w:i/>
                <w:lang w:eastAsia="en-GB"/>
              </w:rPr>
              <w:t>pdcp-SN-Extension</w:t>
            </w:r>
          </w:p>
          <w:p w14:paraId="2845F4EC" w14:textId="77777777" w:rsidR="00B64786" w:rsidRPr="000E4E7F" w:rsidRDefault="00B64786" w:rsidP="007913A5">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ED1C3AC"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8EDA4B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4872C" w14:textId="77777777" w:rsidR="00B64786" w:rsidRPr="000E4E7F" w:rsidRDefault="00B64786" w:rsidP="007913A5">
            <w:pPr>
              <w:keepNext/>
              <w:keepLines/>
              <w:spacing w:after="0"/>
              <w:rPr>
                <w:rFonts w:ascii="Arial" w:hAnsi="Arial"/>
                <w:b/>
                <w:i/>
                <w:sz w:val="18"/>
              </w:rPr>
            </w:pPr>
            <w:r w:rsidRPr="000E4E7F">
              <w:rPr>
                <w:rFonts w:ascii="Arial" w:hAnsi="Arial"/>
                <w:b/>
                <w:i/>
                <w:sz w:val="18"/>
              </w:rPr>
              <w:t>pdcp-SN-Extension-18bits</w:t>
            </w:r>
          </w:p>
          <w:p w14:paraId="25E26CF1" w14:textId="77777777" w:rsidR="00B64786" w:rsidRPr="000E4E7F" w:rsidRDefault="00B64786" w:rsidP="007913A5">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A7A17BD"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w:t>
            </w:r>
          </w:p>
        </w:tc>
      </w:tr>
      <w:tr w:rsidR="00B64786" w:rsidRPr="000E4E7F" w14:paraId="7818D86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518D0" w14:textId="77777777" w:rsidR="00B64786" w:rsidRPr="000E4E7F" w:rsidRDefault="00B64786" w:rsidP="007913A5">
            <w:pPr>
              <w:keepNext/>
              <w:keepLines/>
              <w:spacing w:after="0"/>
              <w:rPr>
                <w:rFonts w:ascii="Arial" w:hAnsi="Arial"/>
                <w:b/>
                <w:i/>
                <w:sz w:val="18"/>
              </w:rPr>
            </w:pPr>
            <w:r w:rsidRPr="000E4E7F">
              <w:rPr>
                <w:rFonts w:ascii="Arial" w:hAnsi="Arial"/>
                <w:b/>
                <w:i/>
                <w:sz w:val="18"/>
              </w:rPr>
              <w:t>pdcp-TransferSplitUL</w:t>
            </w:r>
          </w:p>
          <w:p w14:paraId="7D25A19A" w14:textId="77777777" w:rsidR="00B64786" w:rsidRPr="000E4E7F" w:rsidRDefault="00B64786" w:rsidP="007913A5">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7B57A12"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w:t>
            </w:r>
          </w:p>
        </w:tc>
      </w:tr>
      <w:tr w:rsidR="00B64786" w:rsidRPr="000E4E7F" w14:paraId="0D074906" w14:textId="77777777" w:rsidTr="007913A5">
        <w:tc>
          <w:tcPr>
            <w:tcW w:w="7793" w:type="dxa"/>
            <w:gridSpan w:val="2"/>
            <w:tcBorders>
              <w:top w:val="single" w:sz="4" w:space="0" w:color="808080"/>
              <w:left w:val="single" w:sz="4" w:space="0" w:color="808080"/>
              <w:bottom w:val="single" w:sz="4" w:space="0" w:color="808080"/>
              <w:right w:val="single" w:sz="4" w:space="0" w:color="808080"/>
            </w:tcBorders>
            <w:hideMark/>
          </w:tcPr>
          <w:p w14:paraId="6C320B41"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rPr>
              <w:t>pdsch-CollisionHandling</w:t>
            </w:r>
          </w:p>
          <w:p w14:paraId="56E6ACEE" w14:textId="77777777" w:rsidR="00B64786" w:rsidRPr="000E4E7F" w:rsidRDefault="00B64786" w:rsidP="007913A5">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850B16" w14:textId="77777777" w:rsidR="00B64786" w:rsidRPr="000E4E7F" w:rsidRDefault="00B64786" w:rsidP="007913A5">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B64786" w:rsidRPr="000E4E7F" w14:paraId="21916AD2" w14:textId="77777777" w:rsidTr="007913A5">
        <w:tc>
          <w:tcPr>
            <w:tcW w:w="7793" w:type="dxa"/>
            <w:gridSpan w:val="2"/>
            <w:tcBorders>
              <w:top w:val="single" w:sz="4" w:space="0" w:color="808080"/>
              <w:left w:val="single" w:sz="4" w:space="0" w:color="808080"/>
              <w:bottom w:val="single" w:sz="4" w:space="0" w:color="808080"/>
              <w:right w:val="single" w:sz="4" w:space="0" w:color="808080"/>
            </w:tcBorders>
            <w:hideMark/>
          </w:tcPr>
          <w:p w14:paraId="6B893296" w14:textId="77777777" w:rsidR="00B64786" w:rsidRPr="000E4E7F" w:rsidRDefault="00B64786" w:rsidP="007913A5">
            <w:pPr>
              <w:pStyle w:val="TAL"/>
              <w:rPr>
                <w:b/>
                <w:i/>
              </w:rPr>
            </w:pPr>
            <w:r w:rsidRPr="000E4E7F">
              <w:rPr>
                <w:b/>
                <w:i/>
              </w:rPr>
              <w:t>pdsch-RepSubframe</w:t>
            </w:r>
          </w:p>
          <w:p w14:paraId="0966824E" w14:textId="77777777" w:rsidR="00B64786" w:rsidRPr="000E4E7F" w:rsidRDefault="00B64786" w:rsidP="007913A5">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A1ADB2"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36EF36BC" w14:textId="77777777" w:rsidTr="007913A5">
        <w:tc>
          <w:tcPr>
            <w:tcW w:w="7793" w:type="dxa"/>
            <w:gridSpan w:val="2"/>
            <w:tcBorders>
              <w:top w:val="single" w:sz="4" w:space="0" w:color="808080"/>
              <w:left w:val="single" w:sz="4" w:space="0" w:color="808080"/>
              <w:bottom w:val="single" w:sz="4" w:space="0" w:color="808080"/>
              <w:right w:val="single" w:sz="4" w:space="0" w:color="808080"/>
            </w:tcBorders>
            <w:hideMark/>
          </w:tcPr>
          <w:p w14:paraId="62BBB601" w14:textId="77777777" w:rsidR="00B64786" w:rsidRPr="000E4E7F" w:rsidRDefault="00B64786" w:rsidP="007913A5">
            <w:pPr>
              <w:pStyle w:val="TAL"/>
              <w:rPr>
                <w:b/>
                <w:i/>
              </w:rPr>
            </w:pPr>
            <w:r w:rsidRPr="000E4E7F">
              <w:rPr>
                <w:b/>
                <w:i/>
              </w:rPr>
              <w:t>pdsch-RepSlot</w:t>
            </w:r>
          </w:p>
          <w:p w14:paraId="56423BA6" w14:textId="77777777" w:rsidR="00B64786" w:rsidRPr="000E4E7F" w:rsidRDefault="00B64786" w:rsidP="007913A5">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72FBD"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64B13806" w14:textId="77777777" w:rsidTr="007913A5">
        <w:tc>
          <w:tcPr>
            <w:tcW w:w="7793" w:type="dxa"/>
            <w:gridSpan w:val="2"/>
            <w:tcBorders>
              <w:top w:val="single" w:sz="4" w:space="0" w:color="808080"/>
              <w:left w:val="single" w:sz="4" w:space="0" w:color="808080"/>
              <w:bottom w:val="single" w:sz="4" w:space="0" w:color="808080"/>
              <w:right w:val="single" w:sz="4" w:space="0" w:color="808080"/>
            </w:tcBorders>
            <w:hideMark/>
          </w:tcPr>
          <w:p w14:paraId="1213924E" w14:textId="77777777" w:rsidR="00B64786" w:rsidRPr="000E4E7F" w:rsidRDefault="00B64786" w:rsidP="007913A5">
            <w:pPr>
              <w:pStyle w:val="TAL"/>
              <w:rPr>
                <w:b/>
                <w:i/>
              </w:rPr>
            </w:pPr>
            <w:r w:rsidRPr="000E4E7F">
              <w:rPr>
                <w:b/>
                <w:i/>
              </w:rPr>
              <w:lastRenderedPageBreak/>
              <w:t>pdsch-RepSubslot</w:t>
            </w:r>
          </w:p>
          <w:p w14:paraId="13E0832B" w14:textId="77777777" w:rsidR="00B64786" w:rsidRPr="000E4E7F" w:rsidRDefault="00B64786" w:rsidP="007913A5">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14D161"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4920AD94" w14:textId="77777777" w:rsidTr="007913A5">
        <w:tc>
          <w:tcPr>
            <w:tcW w:w="7793" w:type="dxa"/>
            <w:gridSpan w:val="2"/>
            <w:tcBorders>
              <w:top w:val="single" w:sz="4" w:space="0" w:color="808080"/>
              <w:left w:val="single" w:sz="4" w:space="0" w:color="808080"/>
              <w:bottom w:val="single" w:sz="4" w:space="0" w:color="808080"/>
              <w:right w:val="single" w:sz="4" w:space="0" w:color="808080"/>
            </w:tcBorders>
          </w:tcPr>
          <w:p w14:paraId="7DBF2A73" w14:textId="77777777" w:rsidR="00B64786" w:rsidRPr="000E4E7F" w:rsidRDefault="00B64786" w:rsidP="007913A5">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14:paraId="29CC69AD" w14:textId="77777777" w:rsidR="00B64786" w:rsidRPr="000E4E7F" w:rsidRDefault="00B64786" w:rsidP="007913A5">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1FEDAE8" w14:textId="77777777" w:rsidR="00B64786" w:rsidRPr="000E4E7F" w:rsidRDefault="00B64786" w:rsidP="007913A5">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B64786" w:rsidRPr="000E4E7F" w14:paraId="1396DBE7"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AFE28F" w14:textId="77777777" w:rsidR="00B64786" w:rsidRPr="000E4E7F" w:rsidRDefault="00B64786" w:rsidP="007913A5">
            <w:pPr>
              <w:pStyle w:val="TAL"/>
              <w:rPr>
                <w:b/>
                <w:i/>
                <w:lang w:eastAsia="en-GB"/>
              </w:rPr>
            </w:pPr>
            <w:r w:rsidRPr="000E4E7F">
              <w:rPr>
                <w:b/>
                <w:i/>
                <w:lang w:eastAsia="en-GB"/>
              </w:rPr>
              <w:t>perServingCellMeasurementGap</w:t>
            </w:r>
          </w:p>
          <w:p w14:paraId="4793289E" w14:textId="77777777" w:rsidR="00B64786" w:rsidRPr="000E4E7F" w:rsidRDefault="00B64786" w:rsidP="007913A5">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8A16BA"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5E5D9F8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7EE9FD" w14:textId="77777777" w:rsidR="00B64786" w:rsidRPr="000E4E7F" w:rsidRDefault="00B64786" w:rsidP="007913A5">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phy-TDD-ReConfig-</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r w:rsidRPr="000E4E7F">
              <w:rPr>
                <w:rFonts w:ascii="Arial" w:eastAsia="SimSun" w:hAnsi="Arial" w:cs="Arial"/>
                <w:b/>
                <w:i/>
                <w:sz w:val="18"/>
                <w:szCs w:val="18"/>
                <w:lang w:eastAsia="zh-CN"/>
              </w:rPr>
              <w:t>P</w:t>
            </w:r>
            <w:r w:rsidRPr="000E4E7F">
              <w:rPr>
                <w:rFonts w:ascii="Arial" w:eastAsia="SimSun" w:hAnsi="Arial" w:cs="Arial"/>
                <w:b/>
                <w:i/>
                <w:sz w:val="18"/>
                <w:szCs w:val="18"/>
              </w:rPr>
              <w:t>Cell</w:t>
            </w:r>
          </w:p>
          <w:p w14:paraId="28E343D0" w14:textId="77777777" w:rsidR="00B64786" w:rsidRPr="000E4E7F" w:rsidRDefault="00B64786" w:rsidP="007913A5">
            <w:pPr>
              <w:pStyle w:val="TAL"/>
              <w:rPr>
                <w:b/>
                <w:i/>
                <w:lang w:eastAsia="en-GB"/>
              </w:rPr>
            </w:pPr>
            <w:r w:rsidRPr="000E4E7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SimSun"/>
                <w:lang w:eastAsia="en-GB"/>
              </w:rPr>
              <w:t xml:space="preserve"> and </w:t>
            </w:r>
            <w:r w:rsidRPr="000E4E7F">
              <w:rPr>
                <w:rFonts w:eastAsia="SimSun"/>
                <w:i/>
                <w:lang w:eastAsia="en-GB"/>
              </w:rPr>
              <w:t>phy-TDD-ReConfig-TDD-PCell</w:t>
            </w:r>
            <w:r w:rsidRPr="000E4E7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1AD3F2E" w14:textId="77777777" w:rsidR="00B64786" w:rsidRPr="000E4E7F" w:rsidRDefault="00B64786" w:rsidP="007913A5">
            <w:pPr>
              <w:pStyle w:val="TAL"/>
              <w:jc w:val="center"/>
              <w:rPr>
                <w:bCs/>
                <w:noProof/>
                <w:lang w:eastAsia="en-GB"/>
              </w:rPr>
            </w:pPr>
            <w:r w:rsidRPr="000E4E7F">
              <w:rPr>
                <w:rFonts w:eastAsia="SimSun"/>
                <w:bCs/>
                <w:noProof/>
                <w:lang w:eastAsia="zh-CN"/>
              </w:rPr>
              <w:t>No</w:t>
            </w:r>
          </w:p>
        </w:tc>
      </w:tr>
      <w:tr w:rsidR="00B64786" w:rsidRPr="000E4E7F" w14:paraId="53EE36D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DD363" w14:textId="77777777" w:rsidR="00B64786" w:rsidRPr="000E4E7F" w:rsidRDefault="00B64786" w:rsidP="007913A5">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phy-TDD-ReConfig-TDD-PCell</w:t>
            </w:r>
          </w:p>
          <w:p w14:paraId="35635289" w14:textId="77777777" w:rsidR="00B64786" w:rsidRPr="000E4E7F" w:rsidRDefault="00B64786" w:rsidP="007913A5">
            <w:pPr>
              <w:pStyle w:val="TAL"/>
              <w:rPr>
                <w:b/>
                <w:i/>
                <w:lang w:eastAsia="en-GB"/>
              </w:rPr>
            </w:pPr>
            <w:r w:rsidRPr="000E4E7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E6215E1" w14:textId="77777777" w:rsidR="00B64786" w:rsidRPr="000E4E7F" w:rsidRDefault="00B64786" w:rsidP="007913A5">
            <w:pPr>
              <w:pStyle w:val="TAL"/>
              <w:jc w:val="center"/>
              <w:rPr>
                <w:bCs/>
                <w:noProof/>
                <w:lang w:eastAsia="en-GB"/>
              </w:rPr>
            </w:pPr>
            <w:r w:rsidRPr="000E4E7F">
              <w:rPr>
                <w:rFonts w:eastAsia="SimSun"/>
                <w:bCs/>
                <w:noProof/>
                <w:lang w:eastAsia="zh-CN"/>
              </w:rPr>
              <w:t>Yes</w:t>
            </w:r>
          </w:p>
        </w:tc>
      </w:tr>
      <w:tr w:rsidR="00B64786" w:rsidRPr="000E4E7F" w14:paraId="6D51B43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B0210" w14:textId="77777777" w:rsidR="00B64786" w:rsidRPr="000E4E7F" w:rsidRDefault="00B64786" w:rsidP="007913A5">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54B1AD8"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5C64E2A0" w14:textId="77777777" w:rsidTr="007913A5">
        <w:tc>
          <w:tcPr>
            <w:tcW w:w="7808" w:type="dxa"/>
            <w:gridSpan w:val="3"/>
            <w:tcBorders>
              <w:top w:val="single" w:sz="4" w:space="0" w:color="808080"/>
              <w:left w:val="single" w:sz="4" w:space="0" w:color="808080"/>
              <w:bottom w:val="single" w:sz="4" w:space="0" w:color="808080"/>
              <w:right w:val="single" w:sz="4" w:space="0" w:color="808080"/>
            </w:tcBorders>
          </w:tcPr>
          <w:p w14:paraId="727AD94C" w14:textId="77777777" w:rsidR="00B64786" w:rsidRPr="000E4E7F" w:rsidRDefault="00B64786" w:rsidP="007913A5">
            <w:pPr>
              <w:pStyle w:val="TAL"/>
              <w:rPr>
                <w:b/>
                <w:i/>
                <w:lang w:eastAsia="en-GB"/>
              </w:rPr>
            </w:pPr>
            <w:r w:rsidRPr="000E4E7F">
              <w:rPr>
                <w:b/>
                <w:i/>
                <w:lang w:eastAsia="en-GB"/>
              </w:rPr>
              <w:t>powerClass-14dBm</w:t>
            </w:r>
          </w:p>
          <w:p w14:paraId="6DEF319E" w14:textId="77777777" w:rsidR="00B64786" w:rsidRPr="000E4E7F" w:rsidRDefault="00B64786" w:rsidP="007913A5">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C4F61BA"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1A7A00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70DF6" w14:textId="77777777" w:rsidR="00B64786" w:rsidRPr="000E4E7F" w:rsidRDefault="00B64786" w:rsidP="007913A5">
            <w:pPr>
              <w:pStyle w:val="TAL"/>
              <w:rPr>
                <w:b/>
                <w:i/>
                <w:lang w:eastAsia="en-GB"/>
              </w:rPr>
            </w:pPr>
            <w:r w:rsidRPr="000E4E7F">
              <w:rPr>
                <w:b/>
                <w:i/>
                <w:lang w:eastAsia="en-GB"/>
              </w:rPr>
              <w:t>powerPrefInd</w:t>
            </w:r>
          </w:p>
          <w:p w14:paraId="17BF572F" w14:textId="77777777" w:rsidR="00B64786" w:rsidRPr="000E4E7F" w:rsidRDefault="00B64786" w:rsidP="007913A5">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805E1F"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7B2659D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B230EA" w14:textId="77777777" w:rsidR="00B64786" w:rsidRPr="000E4E7F" w:rsidRDefault="00B64786" w:rsidP="007913A5">
            <w:pPr>
              <w:pStyle w:val="TAL"/>
              <w:rPr>
                <w:b/>
                <w:i/>
                <w:lang w:eastAsia="en-GB"/>
              </w:rPr>
            </w:pPr>
            <w:r w:rsidRPr="000E4E7F">
              <w:rPr>
                <w:b/>
                <w:i/>
                <w:lang w:eastAsia="en-GB"/>
              </w:rPr>
              <w:t>powerUCI-SlotPUSCH, powerUCI-SubslotPUSCH</w:t>
            </w:r>
          </w:p>
          <w:p w14:paraId="7D0B3FB8" w14:textId="77777777" w:rsidR="00B64786" w:rsidRPr="000E4E7F" w:rsidRDefault="00B64786" w:rsidP="007913A5">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3987752"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BB1534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12071" w14:textId="77777777" w:rsidR="00B64786" w:rsidRPr="000E4E7F" w:rsidRDefault="00B64786" w:rsidP="007913A5">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14:paraId="08563D6F" w14:textId="77777777" w:rsidR="00B64786" w:rsidRPr="000E4E7F" w:rsidRDefault="00B64786" w:rsidP="007913A5">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7F8F82" w14:textId="77777777" w:rsidR="00B64786" w:rsidRPr="000E4E7F" w:rsidRDefault="00B64786" w:rsidP="007913A5">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B64786" w:rsidRPr="000E4E7F" w14:paraId="08397D2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5B286" w14:textId="77777777" w:rsidR="00B64786" w:rsidRPr="000E4E7F" w:rsidRDefault="00B64786" w:rsidP="007913A5">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1D2E9AB2" w14:textId="77777777" w:rsidR="00B64786" w:rsidRPr="000E4E7F" w:rsidRDefault="00B64786" w:rsidP="007913A5">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FF1543D"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w:t>
            </w:r>
          </w:p>
        </w:tc>
      </w:tr>
      <w:tr w:rsidR="00B64786" w:rsidRPr="000E4E7F" w14:paraId="0BBEC1B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23415"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b/>
                <w:i/>
                <w:sz w:val="18"/>
                <w:szCs w:val="18"/>
              </w:rPr>
              <w:t>pucch-Format4</w:t>
            </w:r>
          </w:p>
          <w:p w14:paraId="3E14BBFB"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C7C686C" w14:textId="77777777" w:rsidR="00B64786" w:rsidRPr="000E4E7F" w:rsidRDefault="00B64786" w:rsidP="007913A5">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B64786" w:rsidRPr="000E4E7F" w14:paraId="224F2DA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A5216"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b/>
                <w:i/>
                <w:sz w:val="18"/>
                <w:szCs w:val="18"/>
              </w:rPr>
              <w:t>pucch-Format5</w:t>
            </w:r>
          </w:p>
          <w:p w14:paraId="7CCBF034"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6CAEF68" w14:textId="77777777" w:rsidR="00B64786" w:rsidRPr="000E4E7F" w:rsidRDefault="00B64786" w:rsidP="007913A5">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B64786" w:rsidRPr="000E4E7F" w14:paraId="524C1C3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6C3A5"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b/>
                <w:i/>
                <w:sz w:val="18"/>
                <w:szCs w:val="18"/>
              </w:rPr>
              <w:t>pucch-SCell</w:t>
            </w:r>
          </w:p>
          <w:p w14:paraId="7CDC6D53"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F5B07EF" w14:textId="77777777" w:rsidR="00B64786" w:rsidRPr="000E4E7F" w:rsidRDefault="00B64786" w:rsidP="007913A5">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B64786" w:rsidRPr="000E4E7F" w14:paraId="26C57B08"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CE23866" w14:textId="77777777" w:rsidR="00B64786" w:rsidRPr="000E4E7F" w:rsidRDefault="00B64786" w:rsidP="007913A5">
            <w:pPr>
              <w:pStyle w:val="TAL"/>
              <w:rPr>
                <w:b/>
                <w:i/>
                <w:lang w:eastAsia="en-GB"/>
              </w:rPr>
            </w:pPr>
            <w:r w:rsidRPr="000E4E7F">
              <w:rPr>
                <w:b/>
                <w:i/>
                <w:lang w:eastAsia="en-GB"/>
              </w:rPr>
              <w:t>pur-CP-EPC/ pur-CP-5GC</w:t>
            </w:r>
          </w:p>
          <w:p w14:paraId="1D9A8E87" w14:textId="77777777" w:rsidR="00B64786" w:rsidRPr="000E4E7F" w:rsidRDefault="00B64786" w:rsidP="007913A5">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D5A92FB"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5FF8CC93" w14:textId="77777777" w:rsidTr="007913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0D9F34" w14:textId="77777777" w:rsidR="00B64786" w:rsidRPr="000E4E7F" w:rsidRDefault="00B64786" w:rsidP="007913A5">
            <w:pPr>
              <w:pStyle w:val="TAL"/>
              <w:rPr>
                <w:b/>
                <w:i/>
                <w:lang w:eastAsia="en-GB"/>
              </w:rPr>
            </w:pPr>
            <w:r w:rsidRPr="000E4E7F">
              <w:rPr>
                <w:b/>
                <w:i/>
                <w:lang w:eastAsia="en-GB"/>
              </w:rPr>
              <w:t>pur-UP-EPC/ pur-UP-5GC</w:t>
            </w:r>
          </w:p>
          <w:p w14:paraId="02A13156" w14:textId="77777777" w:rsidR="00B64786" w:rsidRPr="000E4E7F" w:rsidRDefault="00B64786" w:rsidP="007913A5">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CEE607E"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3BF465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D0C3A"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b/>
                <w:i/>
                <w:sz w:val="18"/>
                <w:szCs w:val="18"/>
              </w:rPr>
              <w:t>pusch-Enhancements</w:t>
            </w:r>
          </w:p>
          <w:p w14:paraId="635AEB54"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2E2B0" w14:textId="77777777" w:rsidR="00B64786" w:rsidRPr="000E4E7F" w:rsidRDefault="00B64786" w:rsidP="007913A5">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B64786" w:rsidRPr="000E4E7F" w14:paraId="3C262E1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B421D"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b/>
                <w:i/>
                <w:sz w:val="18"/>
                <w:szCs w:val="18"/>
              </w:rPr>
              <w:t>pusch-FeedbackMode</w:t>
            </w:r>
          </w:p>
          <w:p w14:paraId="012434B2" w14:textId="77777777" w:rsidR="00B64786" w:rsidRPr="000E4E7F" w:rsidRDefault="00B64786" w:rsidP="007913A5">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5064231" w14:textId="77777777" w:rsidR="00B64786" w:rsidRPr="000E4E7F" w:rsidRDefault="00B64786" w:rsidP="007913A5">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B64786" w:rsidRPr="000E4E7F" w14:paraId="10E49DC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3EB73" w14:textId="77777777" w:rsidR="00B64786" w:rsidRPr="000E4E7F" w:rsidRDefault="00B64786" w:rsidP="007913A5">
            <w:pPr>
              <w:pStyle w:val="TAL"/>
              <w:rPr>
                <w:b/>
                <w:i/>
              </w:rPr>
            </w:pPr>
            <w:r w:rsidRPr="000E4E7F">
              <w:rPr>
                <w:b/>
                <w:i/>
              </w:rPr>
              <w:t>pusch-SPS-MaxConfigSlot</w:t>
            </w:r>
          </w:p>
          <w:p w14:paraId="3A2C573F" w14:textId="77777777" w:rsidR="00B64786" w:rsidRPr="000E4E7F" w:rsidRDefault="00B64786" w:rsidP="007913A5">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21BD5C4" w14:textId="77777777" w:rsidR="00B64786" w:rsidRPr="000E4E7F" w:rsidRDefault="00B64786" w:rsidP="007913A5">
            <w:pPr>
              <w:pStyle w:val="TAL"/>
              <w:jc w:val="center"/>
              <w:rPr>
                <w:bCs/>
                <w:noProof/>
              </w:rPr>
            </w:pPr>
            <w:r w:rsidRPr="000E4E7F">
              <w:rPr>
                <w:bCs/>
                <w:noProof/>
              </w:rPr>
              <w:t>-</w:t>
            </w:r>
          </w:p>
        </w:tc>
      </w:tr>
      <w:tr w:rsidR="00B64786" w:rsidRPr="000E4E7F" w14:paraId="7F3A8F2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62334" w14:textId="77777777" w:rsidR="00B64786" w:rsidRPr="000E4E7F" w:rsidRDefault="00B64786" w:rsidP="007913A5">
            <w:pPr>
              <w:pStyle w:val="TAL"/>
              <w:rPr>
                <w:b/>
                <w:i/>
              </w:rPr>
            </w:pPr>
            <w:r w:rsidRPr="000E4E7F">
              <w:rPr>
                <w:b/>
                <w:i/>
              </w:rPr>
              <w:t>pusch-SPS-MultiConfigSlot</w:t>
            </w:r>
          </w:p>
          <w:p w14:paraId="0E014D0C" w14:textId="77777777" w:rsidR="00B64786" w:rsidRPr="000E4E7F" w:rsidRDefault="00B64786" w:rsidP="007913A5">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2F57FF4" w14:textId="77777777" w:rsidR="00B64786" w:rsidRPr="000E4E7F" w:rsidRDefault="00B64786" w:rsidP="007913A5">
            <w:pPr>
              <w:pStyle w:val="TAL"/>
              <w:jc w:val="center"/>
              <w:rPr>
                <w:bCs/>
                <w:noProof/>
              </w:rPr>
            </w:pPr>
            <w:r w:rsidRPr="000E4E7F">
              <w:rPr>
                <w:bCs/>
                <w:noProof/>
              </w:rPr>
              <w:t>-</w:t>
            </w:r>
          </w:p>
        </w:tc>
      </w:tr>
      <w:tr w:rsidR="00B64786" w:rsidRPr="000E4E7F" w14:paraId="14C0CF3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1B684" w14:textId="77777777" w:rsidR="00B64786" w:rsidRPr="000E4E7F" w:rsidRDefault="00B64786" w:rsidP="007913A5">
            <w:pPr>
              <w:pStyle w:val="TAL"/>
              <w:rPr>
                <w:b/>
                <w:i/>
              </w:rPr>
            </w:pPr>
            <w:r w:rsidRPr="000E4E7F">
              <w:rPr>
                <w:b/>
                <w:i/>
              </w:rPr>
              <w:t>pusch-SPS-MaxConfigSubframe</w:t>
            </w:r>
          </w:p>
          <w:p w14:paraId="65138B0A" w14:textId="77777777" w:rsidR="00B64786" w:rsidRPr="000E4E7F" w:rsidRDefault="00B64786" w:rsidP="007913A5">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9C9FB77" w14:textId="77777777" w:rsidR="00B64786" w:rsidRPr="000E4E7F" w:rsidRDefault="00B64786" w:rsidP="007913A5">
            <w:pPr>
              <w:pStyle w:val="TAL"/>
              <w:jc w:val="center"/>
              <w:rPr>
                <w:bCs/>
                <w:noProof/>
              </w:rPr>
            </w:pPr>
            <w:r w:rsidRPr="000E4E7F">
              <w:rPr>
                <w:bCs/>
                <w:noProof/>
              </w:rPr>
              <w:t>-</w:t>
            </w:r>
          </w:p>
        </w:tc>
      </w:tr>
      <w:tr w:rsidR="00B64786" w:rsidRPr="000E4E7F" w14:paraId="05FC465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B03D1" w14:textId="77777777" w:rsidR="00B64786" w:rsidRPr="000E4E7F" w:rsidRDefault="00B64786" w:rsidP="007913A5">
            <w:pPr>
              <w:pStyle w:val="TAL"/>
              <w:rPr>
                <w:b/>
                <w:i/>
              </w:rPr>
            </w:pPr>
            <w:r w:rsidRPr="000E4E7F">
              <w:rPr>
                <w:b/>
                <w:i/>
              </w:rPr>
              <w:t>pusch-SPS-MultiConfigSubframe</w:t>
            </w:r>
          </w:p>
          <w:p w14:paraId="442E4CA8" w14:textId="77777777" w:rsidR="00B64786" w:rsidRPr="000E4E7F" w:rsidRDefault="00B64786" w:rsidP="007913A5">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F3F99CE" w14:textId="77777777" w:rsidR="00B64786" w:rsidRPr="000E4E7F" w:rsidRDefault="00B64786" w:rsidP="007913A5">
            <w:pPr>
              <w:pStyle w:val="TAL"/>
              <w:jc w:val="center"/>
              <w:rPr>
                <w:bCs/>
                <w:noProof/>
              </w:rPr>
            </w:pPr>
            <w:r w:rsidRPr="000E4E7F">
              <w:rPr>
                <w:bCs/>
                <w:noProof/>
              </w:rPr>
              <w:t>-</w:t>
            </w:r>
          </w:p>
        </w:tc>
      </w:tr>
      <w:tr w:rsidR="00B64786" w:rsidRPr="000E4E7F" w14:paraId="411DE1E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30432" w14:textId="77777777" w:rsidR="00B64786" w:rsidRPr="000E4E7F" w:rsidRDefault="00B64786" w:rsidP="007913A5">
            <w:pPr>
              <w:pStyle w:val="TAL"/>
              <w:rPr>
                <w:b/>
                <w:i/>
              </w:rPr>
            </w:pPr>
            <w:r w:rsidRPr="000E4E7F">
              <w:rPr>
                <w:b/>
                <w:i/>
              </w:rPr>
              <w:t>pusch-SPS-MaxConfigSubslot</w:t>
            </w:r>
          </w:p>
          <w:p w14:paraId="6C64B96B" w14:textId="77777777" w:rsidR="00B64786" w:rsidRPr="000E4E7F" w:rsidRDefault="00B64786" w:rsidP="007913A5">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F2A341B" w14:textId="77777777" w:rsidR="00B64786" w:rsidRPr="000E4E7F" w:rsidRDefault="00B64786" w:rsidP="007913A5">
            <w:pPr>
              <w:pStyle w:val="TAL"/>
              <w:jc w:val="center"/>
              <w:rPr>
                <w:bCs/>
                <w:noProof/>
              </w:rPr>
            </w:pPr>
            <w:r w:rsidRPr="000E4E7F">
              <w:rPr>
                <w:bCs/>
                <w:noProof/>
              </w:rPr>
              <w:t>-</w:t>
            </w:r>
          </w:p>
        </w:tc>
      </w:tr>
      <w:tr w:rsidR="00B64786" w:rsidRPr="000E4E7F" w14:paraId="44649CF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10D27" w14:textId="77777777" w:rsidR="00B64786" w:rsidRPr="000E4E7F" w:rsidRDefault="00B64786" w:rsidP="007913A5">
            <w:pPr>
              <w:pStyle w:val="TAL"/>
              <w:rPr>
                <w:b/>
                <w:i/>
              </w:rPr>
            </w:pPr>
            <w:r w:rsidRPr="000E4E7F">
              <w:rPr>
                <w:b/>
                <w:i/>
              </w:rPr>
              <w:lastRenderedPageBreak/>
              <w:t>pusch-SPS-MultiConfigSubslot</w:t>
            </w:r>
          </w:p>
          <w:p w14:paraId="361252A8" w14:textId="77777777" w:rsidR="00B64786" w:rsidRPr="000E4E7F" w:rsidRDefault="00B64786" w:rsidP="007913A5">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7F9C76D" w14:textId="77777777" w:rsidR="00B64786" w:rsidRPr="000E4E7F" w:rsidRDefault="00B64786" w:rsidP="007913A5">
            <w:pPr>
              <w:pStyle w:val="TAL"/>
              <w:jc w:val="center"/>
              <w:rPr>
                <w:bCs/>
                <w:noProof/>
              </w:rPr>
            </w:pPr>
            <w:r w:rsidRPr="000E4E7F">
              <w:rPr>
                <w:bCs/>
                <w:noProof/>
              </w:rPr>
              <w:t>-</w:t>
            </w:r>
          </w:p>
        </w:tc>
      </w:tr>
      <w:tr w:rsidR="00B64786" w:rsidRPr="000E4E7F" w14:paraId="5943293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710BD" w14:textId="77777777" w:rsidR="00B64786" w:rsidRPr="000E4E7F" w:rsidRDefault="00B64786" w:rsidP="007913A5">
            <w:pPr>
              <w:pStyle w:val="TAL"/>
              <w:rPr>
                <w:b/>
                <w:i/>
              </w:rPr>
            </w:pPr>
            <w:r w:rsidRPr="000E4E7F">
              <w:rPr>
                <w:b/>
                <w:i/>
              </w:rPr>
              <w:t>pusch-SPS-SlotRepPCell</w:t>
            </w:r>
          </w:p>
          <w:p w14:paraId="557A0E68" w14:textId="77777777" w:rsidR="00B64786" w:rsidRPr="000E4E7F" w:rsidRDefault="00B64786" w:rsidP="007913A5">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6878D43" w14:textId="77777777" w:rsidR="00B64786" w:rsidRPr="000E4E7F" w:rsidRDefault="00B64786" w:rsidP="007913A5">
            <w:pPr>
              <w:pStyle w:val="TAL"/>
              <w:jc w:val="center"/>
              <w:rPr>
                <w:bCs/>
                <w:noProof/>
              </w:rPr>
            </w:pPr>
            <w:r w:rsidRPr="000E4E7F">
              <w:rPr>
                <w:bCs/>
                <w:noProof/>
              </w:rPr>
              <w:t>-</w:t>
            </w:r>
          </w:p>
        </w:tc>
      </w:tr>
      <w:tr w:rsidR="00B64786" w:rsidRPr="000E4E7F" w14:paraId="38C4214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20A91" w14:textId="77777777" w:rsidR="00B64786" w:rsidRPr="000E4E7F" w:rsidRDefault="00B64786" w:rsidP="007913A5">
            <w:pPr>
              <w:pStyle w:val="TAL"/>
              <w:rPr>
                <w:b/>
                <w:i/>
              </w:rPr>
            </w:pPr>
            <w:r w:rsidRPr="000E4E7F">
              <w:rPr>
                <w:b/>
                <w:i/>
              </w:rPr>
              <w:t>pusch-SPS-SlotRepPSCell</w:t>
            </w:r>
          </w:p>
          <w:p w14:paraId="7DAC0462" w14:textId="77777777" w:rsidR="00B64786" w:rsidRPr="000E4E7F" w:rsidRDefault="00B64786" w:rsidP="007913A5">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B312E25" w14:textId="77777777" w:rsidR="00B64786" w:rsidRPr="000E4E7F" w:rsidRDefault="00B64786" w:rsidP="007913A5">
            <w:pPr>
              <w:pStyle w:val="TAL"/>
              <w:jc w:val="center"/>
              <w:rPr>
                <w:bCs/>
                <w:noProof/>
              </w:rPr>
            </w:pPr>
            <w:r w:rsidRPr="000E4E7F">
              <w:rPr>
                <w:bCs/>
                <w:noProof/>
              </w:rPr>
              <w:t>-</w:t>
            </w:r>
          </w:p>
        </w:tc>
      </w:tr>
      <w:tr w:rsidR="00B64786" w:rsidRPr="000E4E7F" w14:paraId="3EABDA0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D607B" w14:textId="77777777" w:rsidR="00B64786" w:rsidRPr="000E4E7F" w:rsidRDefault="00B64786" w:rsidP="007913A5">
            <w:pPr>
              <w:pStyle w:val="TAL"/>
              <w:rPr>
                <w:b/>
                <w:i/>
              </w:rPr>
            </w:pPr>
            <w:r w:rsidRPr="000E4E7F">
              <w:rPr>
                <w:b/>
                <w:i/>
              </w:rPr>
              <w:t>pusch-SPS-SlotRepSCell</w:t>
            </w:r>
          </w:p>
          <w:p w14:paraId="68AB37A8" w14:textId="77777777" w:rsidR="00B64786" w:rsidRPr="000E4E7F" w:rsidRDefault="00B64786" w:rsidP="007913A5">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B83143B" w14:textId="77777777" w:rsidR="00B64786" w:rsidRPr="000E4E7F" w:rsidRDefault="00B64786" w:rsidP="007913A5">
            <w:pPr>
              <w:pStyle w:val="TAL"/>
              <w:jc w:val="center"/>
              <w:rPr>
                <w:bCs/>
                <w:noProof/>
              </w:rPr>
            </w:pPr>
            <w:r w:rsidRPr="000E4E7F">
              <w:rPr>
                <w:bCs/>
                <w:noProof/>
              </w:rPr>
              <w:t>-</w:t>
            </w:r>
          </w:p>
        </w:tc>
      </w:tr>
      <w:tr w:rsidR="00B64786" w:rsidRPr="000E4E7F" w14:paraId="69747C8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6FF2D" w14:textId="77777777" w:rsidR="00B64786" w:rsidRPr="000E4E7F" w:rsidRDefault="00B64786" w:rsidP="007913A5">
            <w:pPr>
              <w:pStyle w:val="TAL"/>
              <w:rPr>
                <w:b/>
                <w:i/>
              </w:rPr>
            </w:pPr>
            <w:r w:rsidRPr="000E4E7F">
              <w:rPr>
                <w:b/>
                <w:i/>
              </w:rPr>
              <w:t>pusch-SPS-SubframeRepPCell</w:t>
            </w:r>
          </w:p>
          <w:p w14:paraId="10083EA3" w14:textId="77777777" w:rsidR="00B64786" w:rsidRPr="000E4E7F" w:rsidRDefault="00B64786" w:rsidP="007913A5">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757AC2A" w14:textId="77777777" w:rsidR="00B64786" w:rsidRPr="000E4E7F" w:rsidRDefault="00B64786" w:rsidP="007913A5">
            <w:pPr>
              <w:pStyle w:val="TAL"/>
              <w:jc w:val="center"/>
              <w:rPr>
                <w:bCs/>
                <w:noProof/>
              </w:rPr>
            </w:pPr>
            <w:r w:rsidRPr="000E4E7F">
              <w:rPr>
                <w:bCs/>
                <w:noProof/>
              </w:rPr>
              <w:t>-</w:t>
            </w:r>
          </w:p>
        </w:tc>
      </w:tr>
      <w:tr w:rsidR="00B64786" w:rsidRPr="000E4E7F" w14:paraId="0A62570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A4CDE" w14:textId="77777777" w:rsidR="00B64786" w:rsidRPr="000E4E7F" w:rsidRDefault="00B64786" w:rsidP="007913A5">
            <w:pPr>
              <w:pStyle w:val="TAL"/>
              <w:rPr>
                <w:b/>
                <w:i/>
              </w:rPr>
            </w:pPr>
            <w:r w:rsidRPr="000E4E7F">
              <w:rPr>
                <w:b/>
                <w:i/>
              </w:rPr>
              <w:t>pusch-SPS-SubframeRepPSCell</w:t>
            </w:r>
          </w:p>
          <w:p w14:paraId="35C3A3DC" w14:textId="77777777" w:rsidR="00B64786" w:rsidRPr="000E4E7F" w:rsidRDefault="00B64786" w:rsidP="007913A5">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D720624" w14:textId="77777777" w:rsidR="00B64786" w:rsidRPr="000E4E7F" w:rsidRDefault="00B64786" w:rsidP="007913A5">
            <w:pPr>
              <w:pStyle w:val="TAL"/>
              <w:jc w:val="center"/>
              <w:rPr>
                <w:bCs/>
                <w:noProof/>
              </w:rPr>
            </w:pPr>
            <w:r w:rsidRPr="000E4E7F">
              <w:rPr>
                <w:bCs/>
                <w:noProof/>
              </w:rPr>
              <w:t>-</w:t>
            </w:r>
          </w:p>
        </w:tc>
      </w:tr>
      <w:tr w:rsidR="00B64786" w:rsidRPr="000E4E7F" w14:paraId="3FEEFFA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1EACE" w14:textId="77777777" w:rsidR="00B64786" w:rsidRPr="000E4E7F" w:rsidRDefault="00B64786" w:rsidP="007913A5">
            <w:pPr>
              <w:pStyle w:val="TAL"/>
              <w:rPr>
                <w:b/>
                <w:i/>
              </w:rPr>
            </w:pPr>
            <w:r w:rsidRPr="000E4E7F">
              <w:rPr>
                <w:b/>
                <w:i/>
              </w:rPr>
              <w:t>pusch-SPS-SubframeRepSCell</w:t>
            </w:r>
          </w:p>
          <w:p w14:paraId="3989C850" w14:textId="77777777" w:rsidR="00B64786" w:rsidRPr="000E4E7F" w:rsidRDefault="00B64786" w:rsidP="007913A5">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5D6790E" w14:textId="77777777" w:rsidR="00B64786" w:rsidRPr="000E4E7F" w:rsidRDefault="00B64786" w:rsidP="007913A5">
            <w:pPr>
              <w:pStyle w:val="TAL"/>
              <w:jc w:val="center"/>
              <w:rPr>
                <w:bCs/>
                <w:noProof/>
              </w:rPr>
            </w:pPr>
            <w:r w:rsidRPr="000E4E7F">
              <w:rPr>
                <w:bCs/>
                <w:noProof/>
              </w:rPr>
              <w:t>-</w:t>
            </w:r>
          </w:p>
        </w:tc>
      </w:tr>
      <w:tr w:rsidR="00B64786" w:rsidRPr="000E4E7F" w14:paraId="52FAB22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377C6" w14:textId="77777777" w:rsidR="00B64786" w:rsidRPr="000E4E7F" w:rsidRDefault="00B64786" w:rsidP="007913A5">
            <w:pPr>
              <w:pStyle w:val="TAL"/>
              <w:rPr>
                <w:b/>
                <w:i/>
              </w:rPr>
            </w:pPr>
            <w:r w:rsidRPr="000E4E7F">
              <w:rPr>
                <w:b/>
                <w:i/>
              </w:rPr>
              <w:t>pusch-SPS-SubslotRepPCell</w:t>
            </w:r>
          </w:p>
          <w:p w14:paraId="21A6BE4C" w14:textId="77777777" w:rsidR="00B64786" w:rsidRPr="000E4E7F" w:rsidRDefault="00B64786" w:rsidP="007913A5">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4DF3B82" w14:textId="77777777" w:rsidR="00B64786" w:rsidRPr="000E4E7F" w:rsidRDefault="00B64786" w:rsidP="007913A5">
            <w:pPr>
              <w:pStyle w:val="TAL"/>
              <w:jc w:val="center"/>
              <w:rPr>
                <w:bCs/>
                <w:noProof/>
              </w:rPr>
            </w:pPr>
            <w:r w:rsidRPr="000E4E7F">
              <w:rPr>
                <w:bCs/>
                <w:noProof/>
              </w:rPr>
              <w:t>-</w:t>
            </w:r>
          </w:p>
        </w:tc>
      </w:tr>
      <w:tr w:rsidR="00B64786" w:rsidRPr="000E4E7F" w14:paraId="366DE62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190C1" w14:textId="77777777" w:rsidR="00B64786" w:rsidRPr="000E4E7F" w:rsidRDefault="00B64786" w:rsidP="007913A5">
            <w:pPr>
              <w:pStyle w:val="TAL"/>
              <w:rPr>
                <w:b/>
                <w:i/>
              </w:rPr>
            </w:pPr>
            <w:r w:rsidRPr="000E4E7F">
              <w:rPr>
                <w:b/>
                <w:i/>
              </w:rPr>
              <w:t>pusch-SPS-SubslotRepPSCell</w:t>
            </w:r>
          </w:p>
          <w:p w14:paraId="496B2F5A" w14:textId="77777777" w:rsidR="00B64786" w:rsidRPr="000E4E7F" w:rsidRDefault="00B64786" w:rsidP="007913A5">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004779F" w14:textId="77777777" w:rsidR="00B64786" w:rsidRPr="000E4E7F" w:rsidRDefault="00B64786" w:rsidP="007913A5">
            <w:pPr>
              <w:pStyle w:val="TAL"/>
              <w:jc w:val="center"/>
              <w:rPr>
                <w:bCs/>
                <w:noProof/>
              </w:rPr>
            </w:pPr>
            <w:r w:rsidRPr="000E4E7F">
              <w:rPr>
                <w:bCs/>
                <w:noProof/>
              </w:rPr>
              <w:t>-</w:t>
            </w:r>
          </w:p>
        </w:tc>
      </w:tr>
      <w:tr w:rsidR="00B64786" w:rsidRPr="000E4E7F" w14:paraId="3E29673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251E3" w14:textId="77777777" w:rsidR="00B64786" w:rsidRPr="000E4E7F" w:rsidRDefault="00B64786" w:rsidP="007913A5">
            <w:pPr>
              <w:pStyle w:val="TAL"/>
              <w:rPr>
                <w:b/>
                <w:i/>
              </w:rPr>
            </w:pPr>
            <w:r w:rsidRPr="000E4E7F">
              <w:rPr>
                <w:b/>
                <w:i/>
              </w:rPr>
              <w:t>pusch-SPS-SubslotRepSCell</w:t>
            </w:r>
          </w:p>
          <w:p w14:paraId="0CAC3966" w14:textId="77777777" w:rsidR="00B64786" w:rsidRPr="000E4E7F" w:rsidRDefault="00B64786" w:rsidP="007913A5">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622BFEB" w14:textId="77777777" w:rsidR="00B64786" w:rsidRPr="000E4E7F" w:rsidRDefault="00B64786" w:rsidP="007913A5">
            <w:pPr>
              <w:pStyle w:val="TAL"/>
              <w:jc w:val="center"/>
              <w:rPr>
                <w:bCs/>
                <w:noProof/>
              </w:rPr>
            </w:pPr>
            <w:r w:rsidRPr="000E4E7F">
              <w:rPr>
                <w:bCs/>
                <w:noProof/>
              </w:rPr>
              <w:t>-</w:t>
            </w:r>
          </w:p>
        </w:tc>
      </w:tr>
      <w:tr w:rsidR="00B64786" w:rsidRPr="000E4E7F" w14:paraId="44FC5E0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AC3A9" w14:textId="77777777" w:rsidR="00B64786" w:rsidRPr="000E4E7F" w:rsidRDefault="00B64786" w:rsidP="007913A5">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pusch-SRS-PowerControl-SubframeSet</w:t>
            </w:r>
          </w:p>
          <w:p w14:paraId="7BE11A2F" w14:textId="77777777" w:rsidR="00B64786" w:rsidRPr="000E4E7F" w:rsidRDefault="00B64786" w:rsidP="007913A5">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5B67D95" w14:textId="77777777" w:rsidR="00B64786" w:rsidRPr="000E4E7F" w:rsidRDefault="00B64786" w:rsidP="007913A5">
            <w:pPr>
              <w:pStyle w:val="TAL"/>
              <w:jc w:val="center"/>
              <w:rPr>
                <w:bCs/>
                <w:noProof/>
                <w:lang w:eastAsia="en-GB"/>
              </w:rPr>
            </w:pPr>
            <w:r w:rsidRPr="000E4E7F">
              <w:rPr>
                <w:rFonts w:eastAsia="SimSun"/>
                <w:bCs/>
                <w:noProof/>
                <w:lang w:eastAsia="zh-CN"/>
              </w:rPr>
              <w:t>Yes</w:t>
            </w:r>
          </w:p>
        </w:tc>
      </w:tr>
      <w:tr w:rsidR="00B64786" w:rsidRPr="000E4E7F" w14:paraId="00C9F6B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FDC0E" w14:textId="77777777" w:rsidR="00B64786" w:rsidRPr="000E4E7F" w:rsidRDefault="00B64786" w:rsidP="007913A5">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qcl-CRI-BasedCSI-Reporting</w:t>
            </w:r>
          </w:p>
          <w:p w14:paraId="1599D0B1" w14:textId="77777777" w:rsidR="00B64786" w:rsidRPr="000E4E7F" w:rsidRDefault="00B64786" w:rsidP="007913A5">
            <w:pPr>
              <w:pStyle w:val="TAL"/>
              <w:rPr>
                <w:rFonts w:eastAsia="SimSun" w:cs="Arial"/>
                <w:b/>
                <w:i/>
                <w:szCs w:val="18"/>
              </w:rPr>
            </w:pPr>
            <w:r w:rsidRPr="000E4E7F">
              <w:rPr>
                <w:rFonts w:eastAsia="SimSun"/>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8E7D457" w14:textId="77777777" w:rsidR="00B64786" w:rsidRPr="000E4E7F" w:rsidRDefault="00B64786" w:rsidP="007913A5">
            <w:pPr>
              <w:pStyle w:val="TAL"/>
              <w:jc w:val="center"/>
              <w:rPr>
                <w:rFonts w:eastAsia="SimSun"/>
                <w:bCs/>
                <w:noProof/>
                <w:lang w:eastAsia="zh-CN"/>
              </w:rPr>
            </w:pPr>
            <w:r w:rsidRPr="000E4E7F">
              <w:rPr>
                <w:rFonts w:eastAsia="SimSun"/>
                <w:bCs/>
                <w:noProof/>
                <w:lang w:eastAsia="zh-CN"/>
              </w:rPr>
              <w:t>-</w:t>
            </w:r>
          </w:p>
        </w:tc>
      </w:tr>
      <w:tr w:rsidR="00B64786" w:rsidRPr="000E4E7F" w14:paraId="226C8C4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B37B4" w14:textId="77777777" w:rsidR="00B64786" w:rsidRPr="000E4E7F" w:rsidRDefault="00B64786" w:rsidP="007913A5">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qcl-TypeC-Operation</w:t>
            </w:r>
          </w:p>
          <w:p w14:paraId="4C64D114" w14:textId="77777777" w:rsidR="00B64786" w:rsidRPr="000E4E7F" w:rsidRDefault="00B64786" w:rsidP="007913A5">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2B5C5A7" w14:textId="77777777" w:rsidR="00B64786" w:rsidRPr="000E4E7F" w:rsidRDefault="00B64786" w:rsidP="007913A5">
            <w:pPr>
              <w:pStyle w:val="TAL"/>
              <w:jc w:val="center"/>
              <w:rPr>
                <w:rFonts w:eastAsia="SimSun"/>
                <w:bCs/>
                <w:noProof/>
                <w:lang w:eastAsia="zh-CN"/>
              </w:rPr>
            </w:pPr>
            <w:r w:rsidRPr="000E4E7F">
              <w:rPr>
                <w:bCs/>
                <w:noProof/>
              </w:rPr>
              <w:t>-</w:t>
            </w:r>
          </w:p>
        </w:tc>
      </w:tr>
      <w:tr w:rsidR="00B64786" w:rsidRPr="000E4E7F" w14:paraId="3C149EA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D8BBB" w14:textId="77777777" w:rsidR="00B64786" w:rsidRPr="000E4E7F" w:rsidRDefault="00B64786" w:rsidP="007913A5">
            <w:pPr>
              <w:pStyle w:val="TAL"/>
              <w:rPr>
                <w:b/>
                <w:i/>
              </w:rPr>
            </w:pPr>
            <w:r w:rsidRPr="000E4E7F">
              <w:rPr>
                <w:b/>
                <w:i/>
              </w:rPr>
              <w:t>qoe-MeasReport</w:t>
            </w:r>
          </w:p>
          <w:p w14:paraId="6EF650E9" w14:textId="77777777" w:rsidR="00B64786" w:rsidRPr="000E4E7F" w:rsidRDefault="00B64786" w:rsidP="007913A5">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A8ADB86"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4BAF749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6AFE6" w14:textId="77777777" w:rsidR="00B64786" w:rsidRPr="000E4E7F" w:rsidRDefault="00B64786" w:rsidP="007913A5">
            <w:pPr>
              <w:pStyle w:val="TAL"/>
              <w:rPr>
                <w:b/>
                <w:i/>
              </w:rPr>
            </w:pPr>
            <w:r w:rsidRPr="000E4E7F">
              <w:rPr>
                <w:b/>
                <w:i/>
              </w:rPr>
              <w:t>qoe-MTSI-MeasReport</w:t>
            </w:r>
          </w:p>
          <w:p w14:paraId="4766FED8" w14:textId="77777777" w:rsidR="00B64786" w:rsidRPr="000E4E7F" w:rsidRDefault="00B64786" w:rsidP="007913A5">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54B7AB6" w14:textId="77777777" w:rsidR="00B64786" w:rsidRPr="000E4E7F" w:rsidRDefault="00B64786" w:rsidP="007913A5">
            <w:pPr>
              <w:pStyle w:val="TAL"/>
              <w:jc w:val="center"/>
              <w:rPr>
                <w:bCs/>
                <w:noProof/>
                <w:lang w:eastAsia="zh-CN"/>
              </w:rPr>
            </w:pPr>
          </w:p>
        </w:tc>
      </w:tr>
      <w:tr w:rsidR="00B64786" w:rsidRPr="000E4E7F" w14:paraId="1A875CA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83127" w14:textId="77777777" w:rsidR="00B64786" w:rsidRPr="000E4E7F" w:rsidRDefault="00B64786" w:rsidP="007913A5">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14:paraId="2C226169" w14:textId="77777777" w:rsidR="00B64786" w:rsidRPr="000E4E7F" w:rsidRDefault="00B64786" w:rsidP="007913A5">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DFFD47C" w14:textId="77777777" w:rsidR="00B64786" w:rsidRPr="000E4E7F" w:rsidRDefault="00B64786" w:rsidP="007913A5">
            <w:pPr>
              <w:pStyle w:val="TAL"/>
              <w:jc w:val="center"/>
              <w:rPr>
                <w:rFonts w:eastAsia="SimSun"/>
                <w:bCs/>
                <w:noProof/>
                <w:lang w:eastAsia="zh-CN"/>
              </w:rPr>
            </w:pPr>
            <w:r w:rsidRPr="000E4E7F">
              <w:rPr>
                <w:lang w:eastAsia="zh-CN"/>
              </w:rPr>
              <w:t>-</w:t>
            </w:r>
          </w:p>
        </w:tc>
      </w:tr>
      <w:tr w:rsidR="00B64786" w:rsidRPr="000E4E7F" w14:paraId="2D68926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9868C" w14:textId="77777777" w:rsidR="00B64786" w:rsidRPr="000E4E7F" w:rsidRDefault="00B64786" w:rsidP="007913A5">
            <w:pPr>
              <w:pStyle w:val="TAL"/>
              <w:rPr>
                <w:b/>
                <w:i/>
                <w:lang w:eastAsia="zh-CN"/>
              </w:rPr>
            </w:pPr>
            <w:r w:rsidRPr="000E4E7F">
              <w:rPr>
                <w:b/>
                <w:i/>
                <w:lang w:eastAsia="zh-CN"/>
              </w:rPr>
              <w:t>rach-Report</w:t>
            </w:r>
          </w:p>
          <w:p w14:paraId="60AB7E93" w14:textId="77777777" w:rsidR="00B64786" w:rsidRPr="000E4E7F" w:rsidRDefault="00B64786" w:rsidP="007913A5">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23C5D0" w14:textId="77777777" w:rsidR="00B64786" w:rsidRPr="000E4E7F" w:rsidRDefault="00B64786" w:rsidP="007913A5">
            <w:pPr>
              <w:pStyle w:val="TAL"/>
              <w:jc w:val="center"/>
              <w:rPr>
                <w:lang w:eastAsia="zh-CN"/>
              </w:rPr>
            </w:pPr>
            <w:r w:rsidRPr="000E4E7F">
              <w:rPr>
                <w:lang w:eastAsia="zh-CN"/>
              </w:rPr>
              <w:t>-</w:t>
            </w:r>
          </w:p>
        </w:tc>
      </w:tr>
      <w:tr w:rsidR="00B64786" w:rsidRPr="000E4E7F" w14:paraId="104DF33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665F2" w14:textId="77777777" w:rsidR="00B64786" w:rsidRPr="000E4E7F" w:rsidRDefault="00B64786" w:rsidP="007913A5">
            <w:pPr>
              <w:pStyle w:val="TAL"/>
              <w:rPr>
                <w:b/>
                <w:i/>
                <w:kern w:val="2"/>
              </w:rPr>
            </w:pPr>
            <w:r w:rsidRPr="000E4E7F">
              <w:rPr>
                <w:b/>
                <w:i/>
                <w:kern w:val="2"/>
              </w:rPr>
              <w:t>rai-Support</w:t>
            </w:r>
          </w:p>
          <w:p w14:paraId="1941C28B" w14:textId="77777777" w:rsidR="00B64786" w:rsidRPr="000E4E7F" w:rsidRDefault="00B64786" w:rsidP="007913A5">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AD108DE" w14:textId="77777777" w:rsidR="00B64786" w:rsidRPr="000E4E7F" w:rsidRDefault="00B64786" w:rsidP="007913A5">
            <w:pPr>
              <w:pStyle w:val="TAL"/>
              <w:jc w:val="center"/>
              <w:rPr>
                <w:rFonts w:eastAsia="SimSun"/>
                <w:noProof/>
                <w:lang w:eastAsia="zh-CN"/>
              </w:rPr>
            </w:pPr>
            <w:r w:rsidRPr="000E4E7F">
              <w:rPr>
                <w:rFonts w:eastAsia="SimSun"/>
                <w:noProof/>
                <w:lang w:eastAsia="zh-CN"/>
              </w:rPr>
              <w:t>No</w:t>
            </w:r>
          </w:p>
        </w:tc>
      </w:tr>
      <w:tr w:rsidR="00B64786" w:rsidRPr="000E4E7F" w14:paraId="734BAFEA" w14:textId="77777777" w:rsidTr="007913A5">
        <w:tc>
          <w:tcPr>
            <w:tcW w:w="7793" w:type="dxa"/>
            <w:gridSpan w:val="2"/>
            <w:tcBorders>
              <w:top w:val="single" w:sz="4" w:space="0" w:color="808080"/>
              <w:left w:val="single" w:sz="4" w:space="0" w:color="808080"/>
              <w:bottom w:val="single" w:sz="4" w:space="0" w:color="808080"/>
              <w:right w:val="single" w:sz="4" w:space="0" w:color="808080"/>
            </w:tcBorders>
          </w:tcPr>
          <w:p w14:paraId="1978FC52" w14:textId="77777777" w:rsidR="00B64786" w:rsidRPr="000E4E7F" w:rsidRDefault="00B64786" w:rsidP="007913A5">
            <w:pPr>
              <w:pStyle w:val="TAL"/>
              <w:rPr>
                <w:b/>
                <w:bCs/>
                <w:i/>
                <w:iCs/>
              </w:rPr>
            </w:pPr>
            <w:r w:rsidRPr="000E4E7F">
              <w:rPr>
                <w:b/>
                <w:bCs/>
                <w:i/>
                <w:iCs/>
              </w:rPr>
              <w:t>rai-SupportEnh</w:t>
            </w:r>
          </w:p>
          <w:p w14:paraId="5174A01E" w14:textId="77777777" w:rsidR="00B64786" w:rsidRPr="000E4E7F" w:rsidRDefault="00B64786" w:rsidP="007913A5">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22F7FEF"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2399B6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897C6" w14:textId="77777777" w:rsidR="00B64786" w:rsidRPr="000E4E7F" w:rsidRDefault="00B64786" w:rsidP="007913A5">
            <w:pPr>
              <w:pStyle w:val="TAL"/>
              <w:rPr>
                <w:b/>
                <w:i/>
                <w:lang w:eastAsia="en-GB"/>
              </w:rPr>
            </w:pPr>
            <w:r w:rsidRPr="000E4E7F">
              <w:rPr>
                <w:b/>
                <w:i/>
                <w:lang w:eastAsia="en-GB"/>
              </w:rPr>
              <w:t>rclwi</w:t>
            </w:r>
          </w:p>
          <w:p w14:paraId="13D369C3" w14:textId="77777777" w:rsidR="00B64786" w:rsidRPr="000E4E7F" w:rsidRDefault="00B64786" w:rsidP="007913A5">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08D27B8" w14:textId="77777777" w:rsidR="00B64786" w:rsidRPr="000E4E7F" w:rsidRDefault="00B64786" w:rsidP="007913A5">
            <w:pPr>
              <w:pStyle w:val="TAL"/>
              <w:jc w:val="center"/>
              <w:rPr>
                <w:lang w:eastAsia="zh-CN"/>
              </w:rPr>
            </w:pPr>
            <w:r w:rsidRPr="000E4E7F">
              <w:rPr>
                <w:bCs/>
                <w:noProof/>
                <w:lang w:eastAsia="en-GB"/>
              </w:rPr>
              <w:t>-</w:t>
            </w:r>
          </w:p>
        </w:tc>
      </w:tr>
      <w:tr w:rsidR="00B64786" w:rsidRPr="000E4E7F" w14:paraId="4E2A9E0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C9FC7" w14:textId="77777777" w:rsidR="00B64786" w:rsidRPr="000E4E7F" w:rsidRDefault="00B64786" w:rsidP="007913A5">
            <w:pPr>
              <w:pStyle w:val="TAL"/>
              <w:rPr>
                <w:b/>
                <w:i/>
                <w:lang w:eastAsia="zh-CN"/>
              </w:rPr>
            </w:pPr>
            <w:r w:rsidRPr="000E4E7F">
              <w:rPr>
                <w:b/>
                <w:i/>
                <w:lang w:eastAsia="zh-CN"/>
              </w:rPr>
              <w:t>recommendedBitRate</w:t>
            </w:r>
          </w:p>
          <w:p w14:paraId="6A5A86CF" w14:textId="77777777" w:rsidR="00B64786" w:rsidRPr="000E4E7F" w:rsidRDefault="00B64786" w:rsidP="007913A5">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F29428" w14:textId="77777777" w:rsidR="00B64786" w:rsidRPr="000E4E7F" w:rsidRDefault="00B64786" w:rsidP="007913A5">
            <w:pPr>
              <w:pStyle w:val="TAL"/>
              <w:jc w:val="center"/>
              <w:rPr>
                <w:bCs/>
                <w:noProof/>
                <w:lang w:eastAsia="zh-CN"/>
              </w:rPr>
            </w:pPr>
            <w:r w:rsidRPr="000E4E7F">
              <w:rPr>
                <w:bCs/>
                <w:noProof/>
                <w:lang w:eastAsia="zh-CN"/>
              </w:rPr>
              <w:t>No</w:t>
            </w:r>
          </w:p>
        </w:tc>
      </w:tr>
      <w:tr w:rsidR="00B64786" w:rsidRPr="000E4E7F" w14:paraId="4B3AB36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CF756" w14:textId="77777777" w:rsidR="00B64786" w:rsidRPr="000E4E7F" w:rsidRDefault="00B64786" w:rsidP="007913A5">
            <w:pPr>
              <w:pStyle w:val="TAL"/>
              <w:rPr>
                <w:b/>
                <w:bCs/>
                <w:i/>
                <w:noProof/>
                <w:lang w:eastAsia="en-GB"/>
              </w:rPr>
            </w:pPr>
            <w:r w:rsidRPr="000E4E7F">
              <w:rPr>
                <w:b/>
                <w:bCs/>
                <w:i/>
                <w:noProof/>
                <w:lang w:eastAsia="en-GB"/>
              </w:rPr>
              <w:lastRenderedPageBreak/>
              <w:t>recommendedBitRateMultiplier</w:t>
            </w:r>
          </w:p>
          <w:p w14:paraId="2AA9900F" w14:textId="77777777" w:rsidR="00B64786" w:rsidRPr="000E4E7F" w:rsidRDefault="00B64786" w:rsidP="007913A5">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60865EB"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0CA03E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03CE6"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recommendedBitRateQuery</w:t>
            </w:r>
          </w:p>
          <w:p w14:paraId="722D00EB" w14:textId="77777777" w:rsidR="00B64786" w:rsidRPr="000E4E7F" w:rsidRDefault="00B64786" w:rsidP="007913A5">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3892E82" w14:textId="77777777" w:rsidR="00B64786" w:rsidRPr="000E4E7F" w:rsidRDefault="00B64786" w:rsidP="007913A5">
            <w:pPr>
              <w:pStyle w:val="TAL"/>
              <w:jc w:val="center"/>
              <w:rPr>
                <w:bCs/>
                <w:noProof/>
                <w:lang w:eastAsia="zh-CN"/>
              </w:rPr>
            </w:pPr>
            <w:r w:rsidRPr="000E4E7F">
              <w:rPr>
                <w:bCs/>
                <w:noProof/>
                <w:lang w:eastAsia="zh-CN"/>
              </w:rPr>
              <w:t>No</w:t>
            </w:r>
          </w:p>
        </w:tc>
      </w:tr>
      <w:tr w:rsidR="00B64786" w:rsidRPr="000E4E7F" w14:paraId="17C2375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36943" w14:textId="77777777" w:rsidR="00B64786" w:rsidRPr="000E4E7F" w:rsidRDefault="00B64786" w:rsidP="007913A5">
            <w:pPr>
              <w:keepNext/>
              <w:keepLines/>
              <w:spacing w:after="0"/>
              <w:rPr>
                <w:rFonts w:ascii="Arial" w:hAnsi="Arial"/>
                <w:b/>
                <w:i/>
                <w:sz w:val="18"/>
              </w:rPr>
            </w:pPr>
            <w:r w:rsidRPr="000E4E7F">
              <w:rPr>
                <w:rFonts w:ascii="Arial" w:hAnsi="Arial"/>
                <w:b/>
                <w:i/>
                <w:sz w:val="18"/>
              </w:rPr>
              <w:t>reducedCP-Latency</w:t>
            </w:r>
          </w:p>
          <w:p w14:paraId="5AEA14B8" w14:textId="77777777" w:rsidR="00B64786" w:rsidRPr="000E4E7F" w:rsidRDefault="00B64786" w:rsidP="007913A5">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129B2EE" w14:textId="77777777" w:rsidR="00B64786" w:rsidRPr="000E4E7F" w:rsidRDefault="00B64786" w:rsidP="007913A5">
            <w:pPr>
              <w:pStyle w:val="TAL"/>
              <w:jc w:val="center"/>
              <w:rPr>
                <w:bCs/>
                <w:noProof/>
              </w:rPr>
            </w:pPr>
            <w:r w:rsidRPr="000E4E7F">
              <w:rPr>
                <w:bCs/>
                <w:noProof/>
              </w:rPr>
              <w:t>Yes</w:t>
            </w:r>
          </w:p>
        </w:tc>
      </w:tr>
      <w:tr w:rsidR="00B64786" w:rsidRPr="000E4E7F" w14:paraId="70A2E23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2E200" w14:textId="77777777" w:rsidR="00B64786" w:rsidRPr="000E4E7F" w:rsidRDefault="00B64786" w:rsidP="007913A5">
            <w:pPr>
              <w:pStyle w:val="TAL"/>
              <w:rPr>
                <w:b/>
                <w:i/>
              </w:rPr>
            </w:pPr>
            <w:r w:rsidRPr="000E4E7F">
              <w:rPr>
                <w:b/>
                <w:i/>
              </w:rPr>
              <w:t>reducedIntNonContComb</w:t>
            </w:r>
          </w:p>
          <w:p w14:paraId="0534CD1B" w14:textId="77777777" w:rsidR="00B64786" w:rsidRPr="000E4E7F" w:rsidRDefault="00B64786" w:rsidP="007913A5">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5AD33A3" w14:textId="77777777" w:rsidR="00B64786" w:rsidRPr="000E4E7F" w:rsidRDefault="00B64786" w:rsidP="007913A5">
            <w:pPr>
              <w:pStyle w:val="TAL"/>
              <w:jc w:val="center"/>
            </w:pPr>
            <w:r w:rsidRPr="000E4E7F">
              <w:t>-</w:t>
            </w:r>
          </w:p>
        </w:tc>
      </w:tr>
      <w:tr w:rsidR="00B64786" w:rsidRPr="000E4E7F" w14:paraId="142EE24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CCFDF8" w14:textId="77777777" w:rsidR="00B64786" w:rsidRPr="000E4E7F" w:rsidRDefault="00B64786" w:rsidP="007913A5">
            <w:pPr>
              <w:keepNext/>
              <w:keepLines/>
              <w:spacing w:after="0"/>
              <w:rPr>
                <w:rFonts w:ascii="Arial" w:hAnsi="Arial"/>
                <w:b/>
                <w:i/>
                <w:sz w:val="18"/>
              </w:rPr>
            </w:pPr>
            <w:r w:rsidRPr="000E4E7F">
              <w:rPr>
                <w:rFonts w:ascii="Arial" w:hAnsi="Arial"/>
                <w:b/>
                <w:i/>
                <w:sz w:val="18"/>
              </w:rPr>
              <w:t>reducedIntNonContCombRequested</w:t>
            </w:r>
          </w:p>
          <w:p w14:paraId="5A37F087" w14:textId="77777777" w:rsidR="00B64786" w:rsidRPr="000E4E7F" w:rsidRDefault="00B64786" w:rsidP="007913A5">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F13584A" w14:textId="77777777" w:rsidR="00B64786" w:rsidRPr="000E4E7F" w:rsidRDefault="00B64786" w:rsidP="007913A5">
            <w:pPr>
              <w:keepNext/>
              <w:keepLines/>
              <w:spacing w:after="0"/>
              <w:jc w:val="center"/>
              <w:rPr>
                <w:rFonts w:ascii="Arial" w:hAnsi="Arial"/>
                <w:sz w:val="18"/>
              </w:rPr>
            </w:pPr>
            <w:r w:rsidRPr="000E4E7F">
              <w:rPr>
                <w:rFonts w:ascii="Arial" w:hAnsi="Arial"/>
                <w:sz w:val="18"/>
              </w:rPr>
              <w:t>-</w:t>
            </w:r>
          </w:p>
        </w:tc>
      </w:tr>
      <w:tr w:rsidR="00B64786" w:rsidRPr="000E4E7F" w14:paraId="0BDA630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AB9E00" w14:textId="77777777" w:rsidR="00B64786" w:rsidRPr="000E4E7F" w:rsidRDefault="00B64786" w:rsidP="007913A5">
            <w:pPr>
              <w:pStyle w:val="TAL"/>
              <w:rPr>
                <w:b/>
                <w:i/>
              </w:rPr>
            </w:pPr>
            <w:r w:rsidRPr="000E4E7F">
              <w:rPr>
                <w:b/>
                <w:i/>
              </w:rPr>
              <w:t>reflectiveQoS</w:t>
            </w:r>
          </w:p>
          <w:p w14:paraId="03D94889" w14:textId="77777777" w:rsidR="00B64786" w:rsidRPr="000E4E7F" w:rsidRDefault="00B64786" w:rsidP="007913A5">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1C05DC7" w14:textId="77777777" w:rsidR="00B64786" w:rsidRPr="000E4E7F" w:rsidRDefault="00B64786" w:rsidP="007913A5">
            <w:pPr>
              <w:pStyle w:val="TAL"/>
              <w:jc w:val="center"/>
            </w:pPr>
            <w:r w:rsidRPr="000E4E7F">
              <w:rPr>
                <w:kern w:val="2"/>
              </w:rPr>
              <w:t>No</w:t>
            </w:r>
          </w:p>
        </w:tc>
      </w:tr>
      <w:tr w:rsidR="00B64786" w:rsidRPr="000E4E7F" w14:paraId="5403062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14CA52" w14:textId="77777777" w:rsidR="00B64786" w:rsidRPr="000E4E7F" w:rsidRDefault="00B64786" w:rsidP="007913A5">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3CA28507" w14:textId="77777777" w:rsidR="00B64786" w:rsidRPr="000E4E7F" w:rsidRDefault="00B64786" w:rsidP="007913A5">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1D64432" w14:textId="77777777" w:rsidR="00B64786" w:rsidRPr="000E4E7F" w:rsidRDefault="00B64786" w:rsidP="007913A5">
            <w:pPr>
              <w:pStyle w:val="TAL"/>
              <w:jc w:val="center"/>
              <w:rPr>
                <w:kern w:val="2"/>
              </w:rPr>
            </w:pPr>
            <w:r w:rsidRPr="000E4E7F">
              <w:rPr>
                <w:kern w:val="2"/>
              </w:rPr>
              <w:t>-</w:t>
            </w:r>
          </w:p>
        </w:tc>
      </w:tr>
      <w:tr w:rsidR="00B64786" w:rsidRPr="000E4E7F" w14:paraId="0443E3E3" w14:textId="77777777" w:rsidTr="007913A5">
        <w:tc>
          <w:tcPr>
            <w:tcW w:w="7808" w:type="dxa"/>
            <w:gridSpan w:val="3"/>
            <w:tcBorders>
              <w:top w:val="single" w:sz="4" w:space="0" w:color="808080"/>
              <w:left w:val="single" w:sz="4" w:space="0" w:color="808080"/>
              <w:bottom w:val="single" w:sz="4" w:space="0" w:color="808080"/>
              <w:right w:val="single" w:sz="4" w:space="0" w:color="808080"/>
            </w:tcBorders>
          </w:tcPr>
          <w:p w14:paraId="13101E20" w14:textId="77777777" w:rsidR="00B64786" w:rsidRPr="000E4E7F" w:rsidRDefault="00B64786" w:rsidP="007913A5">
            <w:pPr>
              <w:pStyle w:val="TAL"/>
              <w:rPr>
                <w:b/>
                <w:i/>
                <w:lang w:eastAsia="zh-CN"/>
              </w:rPr>
            </w:pPr>
            <w:r w:rsidRPr="000E4E7F">
              <w:rPr>
                <w:b/>
                <w:i/>
                <w:lang w:eastAsia="zh-CN"/>
              </w:rPr>
              <w:t>reportCGI-NR-EN-DC</w:t>
            </w:r>
          </w:p>
          <w:p w14:paraId="6C60732F" w14:textId="77777777" w:rsidR="00B64786" w:rsidRPr="000E4E7F" w:rsidRDefault="00B64786" w:rsidP="007913A5">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B2FCFCE" w14:textId="77777777" w:rsidR="00B64786" w:rsidRPr="000E4E7F" w:rsidRDefault="00B64786" w:rsidP="007913A5">
            <w:pPr>
              <w:pStyle w:val="TAL"/>
              <w:jc w:val="center"/>
              <w:rPr>
                <w:bCs/>
                <w:noProof/>
                <w:lang w:eastAsia="zh-CN"/>
              </w:rPr>
            </w:pPr>
            <w:r w:rsidRPr="000E4E7F">
              <w:rPr>
                <w:bCs/>
                <w:noProof/>
                <w:lang w:eastAsia="zh-CN"/>
              </w:rPr>
              <w:t>Yes</w:t>
            </w:r>
          </w:p>
        </w:tc>
      </w:tr>
      <w:tr w:rsidR="00B64786" w:rsidRPr="000E4E7F" w14:paraId="4262D390" w14:textId="77777777" w:rsidTr="007913A5">
        <w:tc>
          <w:tcPr>
            <w:tcW w:w="7808" w:type="dxa"/>
            <w:gridSpan w:val="3"/>
            <w:tcBorders>
              <w:top w:val="single" w:sz="4" w:space="0" w:color="808080"/>
              <w:left w:val="single" w:sz="4" w:space="0" w:color="808080"/>
              <w:bottom w:val="single" w:sz="4" w:space="0" w:color="808080"/>
              <w:right w:val="single" w:sz="4" w:space="0" w:color="808080"/>
            </w:tcBorders>
          </w:tcPr>
          <w:p w14:paraId="3B8A2AF8" w14:textId="77777777" w:rsidR="00B64786" w:rsidRPr="000E4E7F" w:rsidRDefault="00B64786" w:rsidP="007913A5">
            <w:pPr>
              <w:pStyle w:val="TAL"/>
              <w:rPr>
                <w:b/>
                <w:i/>
                <w:lang w:eastAsia="zh-CN"/>
              </w:rPr>
            </w:pPr>
            <w:r w:rsidRPr="000E4E7F">
              <w:rPr>
                <w:b/>
                <w:i/>
                <w:lang w:eastAsia="zh-CN"/>
              </w:rPr>
              <w:t>reportCGI-NR-NoEN-DC</w:t>
            </w:r>
          </w:p>
          <w:p w14:paraId="3E9F4C14" w14:textId="77777777" w:rsidR="00B64786" w:rsidRPr="000E4E7F" w:rsidRDefault="00B64786" w:rsidP="007913A5">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03668E5" w14:textId="77777777" w:rsidR="00B64786" w:rsidRPr="000E4E7F" w:rsidRDefault="00B64786" w:rsidP="007913A5">
            <w:pPr>
              <w:pStyle w:val="TAL"/>
              <w:jc w:val="center"/>
              <w:rPr>
                <w:bCs/>
                <w:noProof/>
                <w:lang w:eastAsia="zh-CN"/>
              </w:rPr>
            </w:pPr>
            <w:r w:rsidRPr="000E4E7F">
              <w:rPr>
                <w:bCs/>
                <w:noProof/>
                <w:lang w:eastAsia="zh-CN"/>
              </w:rPr>
              <w:t>Yes</w:t>
            </w:r>
          </w:p>
        </w:tc>
      </w:tr>
      <w:tr w:rsidR="00B64786" w:rsidRPr="000E4E7F" w14:paraId="48080F6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B01E5" w14:textId="77777777" w:rsidR="00B64786" w:rsidRPr="000E4E7F" w:rsidRDefault="00B64786" w:rsidP="007913A5">
            <w:pPr>
              <w:pStyle w:val="TAL"/>
              <w:rPr>
                <w:b/>
                <w:i/>
              </w:rPr>
            </w:pPr>
            <w:r w:rsidRPr="000E4E7F">
              <w:rPr>
                <w:b/>
                <w:i/>
              </w:rPr>
              <w:t>srs-CapabilityPerBandPairList</w:t>
            </w:r>
          </w:p>
          <w:p w14:paraId="12649A77" w14:textId="77777777" w:rsidR="00B64786" w:rsidRPr="000E4E7F" w:rsidRDefault="00B64786" w:rsidP="007913A5">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E4E7F">
              <w:rPr>
                <w:i/>
              </w:rPr>
              <w:t>bandParameterList</w:t>
            </w:r>
            <w:r w:rsidRPr="000E4E7F">
              <w:t xml:space="preserve"> for the concerned band combination:</w:t>
            </w:r>
          </w:p>
          <w:p w14:paraId="38868CC4" w14:textId="77777777" w:rsidR="00B64786" w:rsidRPr="000E4E7F" w:rsidRDefault="00B64786" w:rsidP="007913A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1CD30443" w14:textId="77777777" w:rsidR="00B64786" w:rsidRPr="000E4E7F" w:rsidRDefault="00B64786" w:rsidP="007913A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665735A3" w14:textId="77777777" w:rsidR="00B64786" w:rsidRPr="000E4E7F" w:rsidRDefault="00B64786" w:rsidP="007913A5">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AB18A01" w14:textId="77777777" w:rsidR="00B64786" w:rsidRPr="000E4E7F" w:rsidRDefault="00B64786" w:rsidP="007913A5">
            <w:pPr>
              <w:pStyle w:val="TAL"/>
              <w:jc w:val="center"/>
              <w:rPr>
                <w:lang w:eastAsia="zh-CN"/>
              </w:rPr>
            </w:pPr>
            <w:r w:rsidRPr="000E4E7F">
              <w:rPr>
                <w:lang w:eastAsia="zh-CN"/>
              </w:rPr>
              <w:t>-</w:t>
            </w:r>
          </w:p>
        </w:tc>
      </w:tr>
      <w:tr w:rsidR="00B64786" w:rsidRPr="000E4E7F" w14:paraId="758DBD4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37705" w14:textId="77777777" w:rsidR="00B64786" w:rsidRPr="000E4E7F" w:rsidRDefault="00B64786" w:rsidP="007913A5">
            <w:pPr>
              <w:pStyle w:val="TAL"/>
              <w:rPr>
                <w:b/>
                <w:i/>
                <w:lang w:eastAsia="en-GB"/>
              </w:rPr>
            </w:pPr>
            <w:r w:rsidRPr="000E4E7F">
              <w:rPr>
                <w:b/>
                <w:i/>
                <w:lang w:eastAsia="en-GB"/>
              </w:rPr>
              <w:t>requestedBands</w:t>
            </w:r>
          </w:p>
          <w:p w14:paraId="4F39F925" w14:textId="77777777" w:rsidR="00B64786" w:rsidRPr="000E4E7F" w:rsidRDefault="00B64786" w:rsidP="007913A5">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E17E3DE" w14:textId="77777777" w:rsidR="00B64786" w:rsidRPr="000E4E7F" w:rsidRDefault="00B64786" w:rsidP="007913A5">
            <w:pPr>
              <w:pStyle w:val="TAL"/>
              <w:jc w:val="center"/>
              <w:rPr>
                <w:lang w:eastAsia="zh-CN"/>
              </w:rPr>
            </w:pPr>
            <w:r w:rsidRPr="000E4E7F">
              <w:rPr>
                <w:lang w:eastAsia="zh-CN"/>
              </w:rPr>
              <w:t>-</w:t>
            </w:r>
          </w:p>
        </w:tc>
      </w:tr>
      <w:tr w:rsidR="00B64786" w:rsidRPr="000E4E7F" w14:paraId="6AAE67F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3098F" w14:textId="77777777" w:rsidR="00B64786" w:rsidRPr="000E4E7F" w:rsidRDefault="00B64786" w:rsidP="007913A5">
            <w:pPr>
              <w:pStyle w:val="TAL"/>
              <w:rPr>
                <w:b/>
                <w:i/>
                <w:lang w:eastAsia="en-GB"/>
              </w:rPr>
            </w:pPr>
            <w:r w:rsidRPr="000E4E7F">
              <w:rPr>
                <w:b/>
                <w:i/>
              </w:rPr>
              <w:t>requestedCCsDL, requestedCCsUL</w:t>
            </w:r>
          </w:p>
          <w:p w14:paraId="5EB298C6" w14:textId="77777777" w:rsidR="00B64786" w:rsidRPr="000E4E7F" w:rsidRDefault="00B64786" w:rsidP="007913A5">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49BDE5E" w14:textId="77777777" w:rsidR="00B64786" w:rsidRPr="000E4E7F" w:rsidRDefault="00B64786" w:rsidP="007913A5">
            <w:pPr>
              <w:pStyle w:val="TAL"/>
              <w:jc w:val="center"/>
              <w:rPr>
                <w:lang w:eastAsia="zh-CN"/>
              </w:rPr>
            </w:pPr>
            <w:r w:rsidRPr="000E4E7F">
              <w:rPr>
                <w:lang w:eastAsia="zh-CN"/>
              </w:rPr>
              <w:t>-</w:t>
            </w:r>
          </w:p>
        </w:tc>
      </w:tr>
      <w:tr w:rsidR="00B64786" w:rsidRPr="000E4E7F" w14:paraId="079100B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7EBFD" w14:textId="77777777" w:rsidR="00B64786" w:rsidRPr="000E4E7F" w:rsidRDefault="00B64786" w:rsidP="007913A5">
            <w:pPr>
              <w:pStyle w:val="TAL"/>
              <w:rPr>
                <w:b/>
                <w:i/>
              </w:rPr>
            </w:pPr>
            <w:r w:rsidRPr="000E4E7F">
              <w:rPr>
                <w:b/>
                <w:i/>
              </w:rPr>
              <w:t>requestedDiffFallbackCombList</w:t>
            </w:r>
          </w:p>
          <w:p w14:paraId="598520A6" w14:textId="77777777" w:rsidR="00B64786" w:rsidRPr="000E4E7F" w:rsidRDefault="00B64786" w:rsidP="007913A5">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342750B" w14:textId="77777777" w:rsidR="00B64786" w:rsidRPr="000E4E7F" w:rsidRDefault="00B64786" w:rsidP="007913A5">
            <w:pPr>
              <w:pStyle w:val="TAL"/>
              <w:jc w:val="center"/>
              <w:rPr>
                <w:lang w:eastAsia="zh-CN"/>
              </w:rPr>
            </w:pPr>
            <w:r w:rsidRPr="000E4E7F">
              <w:rPr>
                <w:lang w:eastAsia="zh-CN"/>
              </w:rPr>
              <w:t>-</w:t>
            </w:r>
          </w:p>
        </w:tc>
      </w:tr>
      <w:tr w:rsidR="00B64786" w:rsidRPr="000E4E7F" w14:paraId="2D8A68A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423AC" w14:textId="77777777" w:rsidR="00B64786" w:rsidRPr="000E4E7F" w:rsidRDefault="00B64786" w:rsidP="007913A5">
            <w:pPr>
              <w:pStyle w:val="TAL"/>
              <w:rPr>
                <w:b/>
                <w:i/>
              </w:rPr>
            </w:pPr>
            <w:r w:rsidRPr="000E4E7F">
              <w:rPr>
                <w:b/>
                <w:i/>
              </w:rPr>
              <w:t>rf</w:t>
            </w:r>
            <w:r w:rsidRPr="000E4E7F">
              <w:rPr>
                <w:b/>
                <w:i/>
                <w:lang w:eastAsia="zh-CN"/>
              </w:rPr>
              <w:t>-</w:t>
            </w:r>
            <w:r w:rsidRPr="000E4E7F">
              <w:rPr>
                <w:b/>
                <w:i/>
              </w:rPr>
              <w:t>RetuningTimeDL</w:t>
            </w:r>
          </w:p>
          <w:p w14:paraId="45695F1E" w14:textId="77777777" w:rsidR="00B64786" w:rsidRPr="000E4E7F" w:rsidRDefault="00B64786" w:rsidP="007913A5">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672CF5F" w14:textId="77777777" w:rsidR="00B64786" w:rsidRPr="000E4E7F" w:rsidRDefault="00B64786" w:rsidP="007913A5">
            <w:pPr>
              <w:pStyle w:val="TAL"/>
              <w:jc w:val="center"/>
              <w:rPr>
                <w:lang w:eastAsia="zh-CN"/>
              </w:rPr>
            </w:pPr>
            <w:r w:rsidRPr="000E4E7F">
              <w:rPr>
                <w:lang w:eastAsia="zh-CN"/>
              </w:rPr>
              <w:t>-</w:t>
            </w:r>
          </w:p>
        </w:tc>
      </w:tr>
      <w:tr w:rsidR="00B64786" w:rsidRPr="000E4E7F" w14:paraId="0FE95F9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DE5D63" w14:textId="77777777" w:rsidR="00B64786" w:rsidRPr="000E4E7F" w:rsidRDefault="00B64786" w:rsidP="007913A5">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14:paraId="3AB15CB5" w14:textId="77777777" w:rsidR="00B64786" w:rsidRPr="000E4E7F" w:rsidRDefault="00B64786" w:rsidP="007913A5">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13E5901" w14:textId="77777777" w:rsidR="00B64786" w:rsidRPr="000E4E7F" w:rsidRDefault="00B64786" w:rsidP="007913A5">
            <w:pPr>
              <w:pStyle w:val="TAL"/>
              <w:jc w:val="center"/>
              <w:rPr>
                <w:lang w:eastAsia="zh-CN"/>
              </w:rPr>
            </w:pPr>
            <w:r w:rsidRPr="000E4E7F">
              <w:rPr>
                <w:lang w:eastAsia="zh-CN"/>
              </w:rPr>
              <w:t>-</w:t>
            </w:r>
          </w:p>
        </w:tc>
      </w:tr>
      <w:tr w:rsidR="00B64786" w:rsidRPr="000E4E7F" w14:paraId="38EFBA7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60B97" w14:textId="77777777" w:rsidR="00B64786" w:rsidRPr="000E4E7F" w:rsidRDefault="00B64786" w:rsidP="007913A5">
            <w:pPr>
              <w:pStyle w:val="TAL"/>
              <w:rPr>
                <w:b/>
                <w:i/>
                <w:lang w:eastAsia="zh-CN"/>
              </w:rPr>
            </w:pPr>
            <w:r w:rsidRPr="000E4E7F">
              <w:rPr>
                <w:b/>
                <w:i/>
                <w:lang w:eastAsia="zh-CN"/>
              </w:rPr>
              <w:t>rlc-AM-Ooo-Delivery</w:t>
            </w:r>
          </w:p>
          <w:p w14:paraId="0DF75582" w14:textId="77777777" w:rsidR="00B64786" w:rsidRPr="000E4E7F" w:rsidRDefault="00B64786" w:rsidP="007913A5">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9811CC" w14:textId="77777777" w:rsidR="00B64786" w:rsidRPr="000E4E7F" w:rsidRDefault="00B64786" w:rsidP="007913A5">
            <w:pPr>
              <w:pStyle w:val="TAL"/>
              <w:jc w:val="center"/>
              <w:rPr>
                <w:lang w:eastAsia="zh-CN"/>
              </w:rPr>
            </w:pPr>
            <w:r w:rsidRPr="000E4E7F">
              <w:rPr>
                <w:rFonts w:eastAsia="SimSun"/>
                <w:noProof/>
                <w:lang w:eastAsia="zh-CN"/>
              </w:rPr>
              <w:t>-</w:t>
            </w:r>
          </w:p>
        </w:tc>
      </w:tr>
      <w:tr w:rsidR="00B64786" w:rsidRPr="000E4E7F" w14:paraId="7532000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05A24" w14:textId="77777777" w:rsidR="00B64786" w:rsidRPr="000E4E7F" w:rsidRDefault="00B64786" w:rsidP="007913A5">
            <w:pPr>
              <w:pStyle w:val="TAL"/>
              <w:rPr>
                <w:b/>
                <w:i/>
                <w:lang w:eastAsia="zh-CN"/>
              </w:rPr>
            </w:pPr>
            <w:r w:rsidRPr="000E4E7F">
              <w:rPr>
                <w:b/>
                <w:i/>
                <w:lang w:eastAsia="zh-CN"/>
              </w:rPr>
              <w:t>rlc-UM-Ooo-Delivery</w:t>
            </w:r>
          </w:p>
          <w:p w14:paraId="571EEFCB" w14:textId="77777777" w:rsidR="00B64786" w:rsidRPr="000E4E7F" w:rsidRDefault="00B64786" w:rsidP="007913A5">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E21AFB" w14:textId="77777777" w:rsidR="00B64786" w:rsidRPr="000E4E7F" w:rsidRDefault="00B64786" w:rsidP="007913A5">
            <w:pPr>
              <w:pStyle w:val="TAL"/>
              <w:jc w:val="center"/>
              <w:rPr>
                <w:lang w:eastAsia="zh-CN"/>
              </w:rPr>
            </w:pPr>
            <w:r w:rsidRPr="000E4E7F">
              <w:rPr>
                <w:rFonts w:eastAsia="SimSun"/>
                <w:noProof/>
                <w:lang w:eastAsia="zh-CN"/>
              </w:rPr>
              <w:t>-</w:t>
            </w:r>
          </w:p>
        </w:tc>
      </w:tr>
      <w:tr w:rsidR="00B64786" w:rsidRPr="000E4E7F" w14:paraId="77BDA6C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7D527" w14:textId="77777777" w:rsidR="00B64786" w:rsidRPr="000E4E7F" w:rsidRDefault="00B64786" w:rsidP="007913A5">
            <w:pPr>
              <w:pStyle w:val="TAL"/>
              <w:rPr>
                <w:b/>
                <w:i/>
                <w:lang w:eastAsia="zh-CN"/>
              </w:rPr>
            </w:pPr>
            <w:r w:rsidRPr="000E4E7F">
              <w:rPr>
                <w:b/>
                <w:i/>
                <w:lang w:eastAsia="zh-CN"/>
              </w:rPr>
              <w:t>rlm-ReportSupport</w:t>
            </w:r>
          </w:p>
          <w:p w14:paraId="6AF8ED17" w14:textId="77777777" w:rsidR="00B64786" w:rsidRPr="000E4E7F" w:rsidRDefault="00B64786" w:rsidP="007913A5">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AAC86D6" w14:textId="77777777" w:rsidR="00B64786" w:rsidRPr="000E4E7F" w:rsidRDefault="00B64786" w:rsidP="007913A5">
            <w:pPr>
              <w:pStyle w:val="TAL"/>
              <w:jc w:val="center"/>
              <w:rPr>
                <w:lang w:eastAsia="zh-CN"/>
              </w:rPr>
            </w:pPr>
            <w:r w:rsidRPr="000E4E7F">
              <w:rPr>
                <w:lang w:eastAsia="zh-CN"/>
              </w:rPr>
              <w:t>-</w:t>
            </w:r>
          </w:p>
        </w:tc>
      </w:tr>
      <w:tr w:rsidR="00B64786" w:rsidRPr="000E4E7F" w14:paraId="0B2A891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3A40A" w14:textId="77777777" w:rsidR="00B64786" w:rsidRPr="000E4E7F" w:rsidRDefault="00B64786" w:rsidP="007913A5">
            <w:pPr>
              <w:pStyle w:val="TAL"/>
              <w:rPr>
                <w:b/>
                <w:i/>
              </w:rPr>
            </w:pPr>
            <w:r w:rsidRPr="000E4E7F">
              <w:rPr>
                <w:b/>
                <w:i/>
              </w:rPr>
              <w:lastRenderedPageBreak/>
              <w:t>rohc-ContextContinue</w:t>
            </w:r>
          </w:p>
          <w:p w14:paraId="23A8F0C5" w14:textId="77777777" w:rsidR="00B64786" w:rsidRPr="000E4E7F" w:rsidRDefault="00B64786" w:rsidP="007913A5">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32986F1" w14:textId="77777777" w:rsidR="00B64786" w:rsidRPr="000E4E7F" w:rsidRDefault="00B64786" w:rsidP="007913A5">
            <w:pPr>
              <w:pStyle w:val="TAL"/>
              <w:jc w:val="center"/>
              <w:rPr>
                <w:lang w:eastAsia="zh-CN"/>
              </w:rPr>
            </w:pPr>
            <w:r w:rsidRPr="000E4E7F">
              <w:rPr>
                <w:lang w:eastAsia="zh-CN"/>
              </w:rPr>
              <w:t>No</w:t>
            </w:r>
          </w:p>
        </w:tc>
      </w:tr>
      <w:tr w:rsidR="00B64786" w:rsidRPr="000E4E7F" w14:paraId="5BB56FB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92FE2" w14:textId="77777777" w:rsidR="00B64786" w:rsidRPr="000E4E7F" w:rsidRDefault="00B64786" w:rsidP="007913A5">
            <w:pPr>
              <w:pStyle w:val="TAL"/>
              <w:rPr>
                <w:b/>
                <w:i/>
                <w:lang w:eastAsia="zh-CN"/>
              </w:rPr>
            </w:pPr>
            <w:r w:rsidRPr="000E4E7F">
              <w:rPr>
                <w:b/>
                <w:i/>
                <w:lang w:eastAsia="zh-CN"/>
              </w:rPr>
              <w:t>rohc-ContextMaxSessions</w:t>
            </w:r>
          </w:p>
          <w:p w14:paraId="1C0EE1B9" w14:textId="77777777" w:rsidR="00B64786" w:rsidRPr="000E4E7F" w:rsidRDefault="00B64786" w:rsidP="007913A5">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1F629FD" w14:textId="77777777" w:rsidR="00B64786" w:rsidRPr="000E4E7F" w:rsidRDefault="00B64786" w:rsidP="007913A5">
            <w:pPr>
              <w:pStyle w:val="TAL"/>
              <w:jc w:val="center"/>
              <w:rPr>
                <w:lang w:eastAsia="zh-CN"/>
              </w:rPr>
            </w:pPr>
            <w:r w:rsidRPr="000E4E7F">
              <w:rPr>
                <w:lang w:eastAsia="zh-CN"/>
              </w:rPr>
              <w:t>No</w:t>
            </w:r>
          </w:p>
        </w:tc>
      </w:tr>
      <w:tr w:rsidR="00B64786" w:rsidRPr="000E4E7F" w14:paraId="18D9181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C21D7" w14:textId="77777777" w:rsidR="00B64786" w:rsidRPr="000E4E7F" w:rsidRDefault="00B64786" w:rsidP="007913A5">
            <w:pPr>
              <w:pStyle w:val="TAL"/>
              <w:rPr>
                <w:b/>
                <w:i/>
              </w:rPr>
            </w:pPr>
            <w:r w:rsidRPr="000E4E7F">
              <w:rPr>
                <w:b/>
                <w:i/>
              </w:rPr>
              <w:t>rohc-Profiles</w:t>
            </w:r>
          </w:p>
          <w:p w14:paraId="4CFB1BD5" w14:textId="77777777" w:rsidR="00B64786" w:rsidRPr="000E4E7F" w:rsidRDefault="00B64786" w:rsidP="007913A5">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8679557" w14:textId="77777777" w:rsidR="00B64786" w:rsidRPr="000E4E7F" w:rsidRDefault="00B64786" w:rsidP="007913A5">
            <w:pPr>
              <w:pStyle w:val="TAL"/>
              <w:jc w:val="center"/>
              <w:rPr>
                <w:lang w:eastAsia="zh-CN"/>
              </w:rPr>
            </w:pPr>
            <w:r w:rsidRPr="000E4E7F">
              <w:rPr>
                <w:lang w:eastAsia="zh-CN"/>
              </w:rPr>
              <w:t>No</w:t>
            </w:r>
          </w:p>
        </w:tc>
      </w:tr>
      <w:tr w:rsidR="00B64786" w:rsidRPr="000E4E7F" w14:paraId="7A27389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D7934" w14:textId="77777777" w:rsidR="00B64786" w:rsidRPr="000E4E7F" w:rsidRDefault="00B64786" w:rsidP="007913A5">
            <w:pPr>
              <w:pStyle w:val="TAL"/>
              <w:rPr>
                <w:b/>
                <w:i/>
              </w:rPr>
            </w:pPr>
            <w:r w:rsidRPr="000E4E7F">
              <w:rPr>
                <w:b/>
                <w:i/>
              </w:rPr>
              <w:t>rohc-ProfilesUL-Only</w:t>
            </w:r>
          </w:p>
          <w:p w14:paraId="779F93BB" w14:textId="77777777" w:rsidR="00B64786" w:rsidRPr="000E4E7F" w:rsidRDefault="00B64786" w:rsidP="007913A5">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FF376F4" w14:textId="77777777" w:rsidR="00B64786" w:rsidRPr="000E4E7F" w:rsidRDefault="00B64786" w:rsidP="007913A5">
            <w:pPr>
              <w:pStyle w:val="TAL"/>
              <w:jc w:val="center"/>
              <w:rPr>
                <w:lang w:eastAsia="zh-CN"/>
              </w:rPr>
            </w:pPr>
            <w:r w:rsidRPr="000E4E7F">
              <w:rPr>
                <w:lang w:eastAsia="zh-CN"/>
              </w:rPr>
              <w:t>No</w:t>
            </w:r>
          </w:p>
        </w:tc>
      </w:tr>
      <w:tr w:rsidR="00B64786" w:rsidRPr="000E4E7F" w14:paraId="5CCA71A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303C6" w14:textId="77777777" w:rsidR="00B64786" w:rsidRPr="000E4E7F" w:rsidRDefault="00B64786" w:rsidP="007913A5">
            <w:pPr>
              <w:pStyle w:val="TAL"/>
              <w:rPr>
                <w:b/>
                <w:i/>
                <w:lang w:eastAsia="zh-CN"/>
              </w:rPr>
            </w:pPr>
            <w:r w:rsidRPr="000E4E7F">
              <w:rPr>
                <w:b/>
                <w:i/>
                <w:lang w:eastAsia="zh-CN"/>
              </w:rPr>
              <w:t>rsrqMeasWideband</w:t>
            </w:r>
          </w:p>
          <w:p w14:paraId="67A493C6" w14:textId="77777777" w:rsidR="00B64786" w:rsidRPr="000E4E7F" w:rsidRDefault="00B64786" w:rsidP="007913A5">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FC612C2" w14:textId="77777777" w:rsidR="00B64786" w:rsidRPr="000E4E7F" w:rsidRDefault="00B64786" w:rsidP="007913A5">
            <w:pPr>
              <w:pStyle w:val="TAL"/>
              <w:jc w:val="center"/>
              <w:rPr>
                <w:lang w:eastAsia="zh-CN"/>
              </w:rPr>
            </w:pPr>
            <w:r w:rsidRPr="000E4E7F">
              <w:rPr>
                <w:lang w:eastAsia="zh-CN"/>
              </w:rPr>
              <w:t>Yes</w:t>
            </w:r>
          </w:p>
        </w:tc>
      </w:tr>
      <w:tr w:rsidR="00B64786" w:rsidRPr="000E4E7F" w14:paraId="46E554F3" w14:textId="77777777" w:rsidTr="007913A5">
        <w:trPr>
          <w:cantSplit/>
        </w:trPr>
        <w:tc>
          <w:tcPr>
            <w:tcW w:w="7793" w:type="dxa"/>
            <w:gridSpan w:val="2"/>
          </w:tcPr>
          <w:p w14:paraId="5D779B1D" w14:textId="77777777" w:rsidR="00B64786" w:rsidRPr="000E4E7F" w:rsidRDefault="00B64786" w:rsidP="007913A5">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50869A40" w14:textId="77777777" w:rsidR="00B64786" w:rsidRPr="000E4E7F" w:rsidRDefault="00B64786" w:rsidP="007913A5">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56D8669C"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27DCDE0D" w14:textId="77777777" w:rsidTr="007913A5">
        <w:trPr>
          <w:cantSplit/>
        </w:trPr>
        <w:tc>
          <w:tcPr>
            <w:tcW w:w="7793" w:type="dxa"/>
            <w:gridSpan w:val="2"/>
          </w:tcPr>
          <w:p w14:paraId="66F8C5CB" w14:textId="77777777" w:rsidR="00B64786" w:rsidRPr="000E4E7F" w:rsidRDefault="00B64786" w:rsidP="007913A5">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14:paraId="70C8DC94" w14:textId="77777777" w:rsidR="00B64786" w:rsidRPr="000E4E7F" w:rsidRDefault="00B64786" w:rsidP="007913A5">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64C2FFD1"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w:t>
            </w:r>
          </w:p>
        </w:tc>
      </w:tr>
      <w:tr w:rsidR="00B64786" w:rsidRPr="000E4E7F" w14:paraId="657597FD" w14:textId="77777777" w:rsidTr="007913A5">
        <w:trPr>
          <w:cantSplit/>
        </w:trPr>
        <w:tc>
          <w:tcPr>
            <w:tcW w:w="7793" w:type="dxa"/>
            <w:gridSpan w:val="2"/>
          </w:tcPr>
          <w:p w14:paraId="5F3F6C7E" w14:textId="77777777" w:rsidR="00B64786" w:rsidRPr="000E4E7F" w:rsidRDefault="00B64786" w:rsidP="007913A5">
            <w:pPr>
              <w:keepNext/>
              <w:keepLines/>
              <w:spacing w:after="0"/>
              <w:rPr>
                <w:rFonts w:ascii="Arial" w:hAnsi="Arial"/>
                <w:b/>
                <w:i/>
                <w:sz w:val="18"/>
              </w:rPr>
            </w:pPr>
            <w:r w:rsidRPr="000E4E7F">
              <w:rPr>
                <w:rFonts w:ascii="Arial" w:hAnsi="Arial"/>
                <w:b/>
                <w:i/>
                <w:sz w:val="18"/>
                <w:lang w:eastAsia="zh-CN"/>
              </w:rPr>
              <w:t>rssi-AndChannelOccupancyReporting</w:t>
            </w:r>
          </w:p>
          <w:p w14:paraId="1F31FA76" w14:textId="77777777" w:rsidR="00B64786" w:rsidRPr="000E4E7F" w:rsidRDefault="00B64786" w:rsidP="007913A5">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14:paraId="5B624ECB"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w:t>
            </w:r>
          </w:p>
        </w:tc>
      </w:tr>
      <w:tr w:rsidR="00B64786" w:rsidRPr="000E4E7F" w14:paraId="568C2C51" w14:textId="77777777" w:rsidTr="007913A5">
        <w:trPr>
          <w:cantSplit/>
        </w:trPr>
        <w:tc>
          <w:tcPr>
            <w:tcW w:w="7793" w:type="dxa"/>
            <w:gridSpan w:val="2"/>
          </w:tcPr>
          <w:p w14:paraId="6B54A15F" w14:textId="77777777" w:rsidR="00B64786" w:rsidRPr="000E4E7F" w:rsidRDefault="00B64786" w:rsidP="007913A5">
            <w:pPr>
              <w:pStyle w:val="TAL"/>
              <w:rPr>
                <w:b/>
                <w:i/>
                <w:noProof/>
              </w:rPr>
            </w:pPr>
            <w:r w:rsidRPr="000E4E7F">
              <w:rPr>
                <w:b/>
                <w:i/>
                <w:noProof/>
              </w:rPr>
              <w:t>sa-NR</w:t>
            </w:r>
          </w:p>
          <w:p w14:paraId="28BF98E6" w14:textId="77777777" w:rsidR="00B64786" w:rsidRPr="000E4E7F" w:rsidRDefault="00B64786" w:rsidP="007913A5">
            <w:pPr>
              <w:pStyle w:val="TAL"/>
              <w:rPr>
                <w:lang w:eastAsia="zh-CN"/>
              </w:rPr>
            </w:pPr>
            <w:r w:rsidRPr="000E4E7F">
              <w:t>Indicates whether the UE supports standalone NR as specified in TS 38.331 [82].</w:t>
            </w:r>
          </w:p>
        </w:tc>
        <w:tc>
          <w:tcPr>
            <w:tcW w:w="862" w:type="dxa"/>
            <w:gridSpan w:val="2"/>
          </w:tcPr>
          <w:p w14:paraId="59596BDF" w14:textId="77777777" w:rsidR="00B64786" w:rsidRPr="000E4E7F" w:rsidRDefault="00B64786" w:rsidP="007913A5">
            <w:pPr>
              <w:pStyle w:val="TAL"/>
              <w:jc w:val="center"/>
              <w:rPr>
                <w:bCs/>
                <w:noProof/>
              </w:rPr>
            </w:pPr>
            <w:r w:rsidRPr="000E4E7F">
              <w:t>No</w:t>
            </w:r>
          </w:p>
        </w:tc>
      </w:tr>
      <w:tr w:rsidR="00B64786" w:rsidRPr="000E4E7F" w14:paraId="70695A71" w14:textId="77777777" w:rsidTr="007913A5">
        <w:trPr>
          <w:cantSplit/>
        </w:trPr>
        <w:tc>
          <w:tcPr>
            <w:tcW w:w="7793" w:type="dxa"/>
            <w:gridSpan w:val="2"/>
          </w:tcPr>
          <w:p w14:paraId="5A8D0541" w14:textId="77777777" w:rsidR="00B64786" w:rsidRPr="000E4E7F" w:rsidRDefault="00B64786" w:rsidP="007913A5">
            <w:pPr>
              <w:pStyle w:val="TAL"/>
              <w:rPr>
                <w:b/>
                <w:bCs/>
                <w:i/>
                <w:iCs/>
                <w:noProof/>
                <w:lang w:eastAsia="en-GB"/>
              </w:rPr>
            </w:pPr>
            <w:r w:rsidRPr="000E4E7F">
              <w:rPr>
                <w:b/>
                <w:bCs/>
                <w:i/>
                <w:iCs/>
                <w:noProof/>
                <w:lang w:eastAsia="en-GB"/>
              </w:rPr>
              <w:t>scptm-AsyncDC</w:t>
            </w:r>
          </w:p>
          <w:p w14:paraId="6F0F62AE" w14:textId="77777777" w:rsidR="00B64786" w:rsidRPr="000E4E7F" w:rsidRDefault="00B64786" w:rsidP="007913A5">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14:paraId="3C49A5C5" w14:textId="77777777" w:rsidR="00B64786" w:rsidRPr="000E4E7F" w:rsidRDefault="00B64786" w:rsidP="007913A5">
            <w:pPr>
              <w:pStyle w:val="TAL"/>
              <w:jc w:val="center"/>
              <w:rPr>
                <w:bCs/>
                <w:noProof/>
              </w:rPr>
            </w:pPr>
            <w:r w:rsidRPr="000E4E7F">
              <w:rPr>
                <w:lang w:eastAsia="zh-CN"/>
              </w:rPr>
              <w:t>Yes</w:t>
            </w:r>
          </w:p>
        </w:tc>
      </w:tr>
      <w:tr w:rsidR="00B64786" w:rsidRPr="000E4E7F" w14:paraId="3ED9870D" w14:textId="77777777" w:rsidTr="007913A5">
        <w:trPr>
          <w:cantSplit/>
        </w:trPr>
        <w:tc>
          <w:tcPr>
            <w:tcW w:w="7793" w:type="dxa"/>
            <w:gridSpan w:val="2"/>
          </w:tcPr>
          <w:p w14:paraId="14BFA620" w14:textId="77777777" w:rsidR="00B64786" w:rsidRPr="000E4E7F" w:rsidRDefault="00B64786" w:rsidP="007913A5">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1754E3E2" w14:textId="77777777" w:rsidR="00B64786" w:rsidRPr="000E4E7F" w:rsidRDefault="00B64786" w:rsidP="007913A5">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14:paraId="2EB708CE" w14:textId="77777777" w:rsidR="00B64786" w:rsidRPr="000E4E7F" w:rsidRDefault="00B64786" w:rsidP="007913A5">
            <w:pPr>
              <w:pStyle w:val="TAL"/>
              <w:jc w:val="center"/>
              <w:rPr>
                <w:bCs/>
                <w:noProof/>
                <w:lang w:eastAsia="en-GB"/>
              </w:rPr>
            </w:pPr>
            <w:r w:rsidRPr="000E4E7F">
              <w:rPr>
                <w:lang w:eastAsia="zh-CN"/>
              </w:rPr>
              <w:t>Yes</w:t>
            </w:r>
          </w:p>
        </w:tc>
      </w:tr>
      <w:tr w:rsidR="00B64786" w:rsidRPr="000E4E7F" w14:paraId="48E65EBD" w14:textId="77777777" w:rsidTr="007913A5">
        <w:trPr>
          <w:cantSplit/>
        </w:trPr>
        <w:tc>
          <w:tcPr>
            <w:tcW w:w="7793" w:type="dxa"/>
            <w:gridSpan w:val="2"/>
          </w:tcPr>
          <w:p w14:paraId="3A1ECAC0"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scptm-Parameters</w:t>
            </w:r>
          </w:p>
          <w:p w14:paraId="4A54F719" w14:textId="77777777" w:rsidR="00B64786" w:rsidRPr="000E4E7F" w:rsidRDefault="00B64786" w:rsidP="007913A5">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389861A2" w14:textId="77777777" w:rsidR="00B64786" w:rsidRPr="000E4E7F" w:rsidRDefault="00B64786" w:rsidP="007913A5">
            <w:pPr>
              <w:keepNext/>
              <w:keepLines/>
              <w:spacing w:after="0"/>
              <w:jc w:val="center"/>
              <w:rPr>
                <w:rFonts w:ascii="Arial" w:hAnsi="Arial"/>
                <w:bCs/>
                <w:noProof/>
                <w:sz w:val="18"/>
              </w:rPr>
            </w:pPr>
            <w:r w:rsidRPr="000E4E7F">
              <w:rPr>
                <w:rFonts w:ascii="Arial" w:hAnsi="Arial"/>
                <w:sz w:val="18"/>
                <w:lang w:eastAsia="zh-CN"/>
              </w:rPr>
              <w:t>Yes</w:t>
            </w:r>
          </w:p>
        </w:tc>
      </w:tr>
      <w:tr w:rsidR="00B64786" w:rsidRPr="000E4E7F" w14:paraId="5784CA5E" w14:textId="77777777" w:rsidTr="007913A5">
        <w:trPr>
          <w:cantSplit/>
        </w:trPr>
        <w:tc>
          <w:tcPr>
            <w:tcW w:w="7793" w:type="dxa"/>
            <w:gridSpan w:val="2"/>
          </w:tcPr>
          <w:p w14:paraId="48CD5F29" w14:textId="77777777" w:rsidR="00B64786" w:rsidRPr="000E4E7F" w:rsidRDefault="00B64786" w:rsidP="007913A5">
            <w:pPr>
              <w:pStyle w:val="TAL"/>
              <w:rPr>
                <w:b/>
                <w:bCs/>
                <w:i/>
                <w:iCs/>
                <w:noProof/>
                <w:lang w:eastAsia="en-GB"/>
              </w:rPr>
            </w:pPr>
            <w:r w:rsidRPr="000E4E7F">
              <w:rPr>
                <w:b/>
                <w:bCs/>
                <w:i/>
                <w:iCs/>
                <w:noProof/>
                <w:lang w:eastAsia="en-GB"/>
              </w:rPr>
              <w:t>scptm-SCell</w:t>
            </w:r>
          </w:p>
          <w:p w14:paraId="09C89452" w14:textId="77777777" w:rsidR="00B64786" w:rsidRPr="000E4E7F" w:rsidRDefault="00B64786" w:rsidP="007913A5">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14:paraId="6EEEBAE5" w14:textId="77777777" w:rsidR="00B64786" w:rsidRPr="000E4E7F" w:rsidRDefault="00B64786" w:rsidP="007913A5">
            <w:pPr>
              <w:pStyle w:val="TAL"/>
              <w:jc w:val="center"/>
              <w:rPr>
                <w:bCs/>
                <w:noProof/>
              </w:rPr>
            </w:pPr>
            <w:r w:rsidRPr="000E4E7F">
              <w:rPr>
                <w:lang w:eastAsia="zh-CN"/>
              </w:rPr>
              <w:t>Yes</w:t>
            </w:r>
          </w:p>
        </w:tc>
      </w:tr>
      <w:tr w:rsidR="00B64786" w:rsidRPr="000E4E7F" w14:paraId="7FE2EA1C" w14:textId="77777777" w:rsidTr="007913A5">
        <w:trPr>
          <w:cantSplit/>
        </w:trPr>
        <w:tc>
          <w:tcPr>
            <w:tcW w:w="7793" w:type="dxa"/>
            <w:gridSpan w:val="2"/>
          </w:tcPr>
          <w:p w14:paraId="1C5456A3" w14:textId="77777777" w:rsidR="00B64786" w:rsidRPr="000E4E7F" w:rsidRDefault="00B64786" w:rsidP="007913A5">
            <w:pPr>
              <w:pStyle w:val="TAL"/>
              <w:rPr>
                <w:b/>
                <w:i/>
                <w:lang w:eastAsia="en-GB"/>
              </w:rPr>
            </w:pPr>
            <w:r w:rsidRPr="000E4E7F">
              <w:rPr>
                <w:b/>
                <w:i/>
                <w:lang w:eastAsia="en-GB"/>
              </w:rPr>
              <w:t>scptm-ParallelReception</w:t>
            </w:r>
          </w:p>
          <w:p w14:paraId="6A8C6090" w14:textId="77777777" w:rsidR="00B64786" w:rsidRPr="000E4E7F" w:rsidRDefault="00B64786" w:rsidP="007913A5">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26615ABE" w14:textId="77777777" w:rsidR="00B64786" w:rsidRPr="000E4E7F" w:rsidRDefault="00B64786" w:rsidP="007913A5">
            <w:pPr>
              <w:keepNext/>
              <w:keepLines/>
              <w:spacing w:after="0"/>
              <w:jc w:val="center"/>
              <w:rPr>
                <w:rFonts w:ascii="Arial" w:hAnsi="Arial"/>
                <w:sz w:val="18"/>
              </w:rPr>
            </w:pPr>
            <w:r w:rsidRPr="000E4E7F">
              <w:rPr>
                <w:rFonts w:ascii="Arial" w:hAnsi="Arial"/>
                <w:sz w:val="18"/>
                <w:lang w:eastAsia="zh-CN"/>
              </w:rPr>
              <w:t>Yes</w:t>
            </w:r>
          </w:p>
        </w:tc>
      </w:tr>
      <w:tr w:rsidR="00B64786" w:rsidRPr="000E4E7F" w14:paraId="51BA4548" w14:textId="77777777" w:rsidTr="007913A5">
        <w:trPr>
          <w:cantSplit/>
        </w:trPr>
        <w:tc>
          <w:tcPr>
            <w:tcW w:w="7793" w:type="dxa"/>
            <w:gridSpan w:val="2"/>
            <w:tcBorders>
              <w:bottom w:val="single" w:sz="4" w:space="0" w:color="808080"/>
            </w:tcBorders>
          </w:tcPr>
          <w:p w14:paraId="3F3C3220" w14:textId="77777777" w:rsidR="00B64786" w:rsidRPr="000E4E7F" w:rsidRDefault="00B64786" w:rsidP="007913A5">
            <w:pPr>
              <w:pStyle w:val="TAL"/>
              <w:rPr>
                <w:b/>
                <w:i/>
                <w:lang w:eastAsia="en-GB"/>
              </w:rPr>
            </w:pPr>
            <w:r w:rsidRPr="000E4E7F">
              <w:rPr>
                <w:b/>
                <w:i/>
                <w:lang w:eastAsia="en-GB"/>
              </w:rPr>
              <w:t>secondSlotStartingPosition</w:t>
            </w:r>
          </w:p>
          <w:p w14:paraId="035BDC81" w14:textId="77777777" w:rsidR="00B64786" w:rsidRPr="000E4E7F" w:rsidRDefault="00B64786" w:rsidP="007913A5">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bottom w:val="single" w:sz="4" w:space="0" w:color="808080"/>
            </w:tcBorders>
          </w:tcPr>
          <w:p w14:paraId="76270366"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09AA5AF" w14:textId="77777777" w:rsidTr="007913A5">
        <w:trPr>
          <w:cantSplit/>
        </w:trPr>
        <w:tc>
          <w:tcPr>
            <w:tcW w:w="7793" w:type="dxa"/>
            <w:gridSpan w:val="2"/>
            <w:tcBorders>
              <w:bottom w:val="single" w:sz="4" w:space="0" w:color="808080"/>
            </w:tcBorders>
          </w:tcPr>
          <w:p w14:paraId="7200C447" w14:textId="77777777" w:rsidR="00B64786" w:rsidRPr="000E4E7F" w:rsidRDefault="00B64786" w:rsidP="007913A5">
            <w:pPr>
              <w:pStyle w:val="TAL"/>
              <w:rPr>
                <w:b/>
                <w:i/>
              </w:rPr>
            </w:pPr>
            <w:r w:rsidRPr="000E4E7F">
              <w:rPr>
                <w:b/>
                <w:i/>
              </w:rPr>
              <w:t>semiOL</w:t>
            </w:r>
          </w:p>
          <w:p w14:paraId="2276D1EE" w14:textId="77777777" w:rsidR="00B64786" w:rsidRPr="000E4E7F" w:rsidRDefault="00B64786" w:rsidP="007913A5">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43604DEF" w14:textId="77777777" w:rsidR="00B64786" w:rsidRPr="000E4E7F" w:rsidRDefault="00B64786" w:rsidP="007913A5">
            <w:pPr>
              <w:pStyle w:val="TAL"/>
              <w:jc w:val="center"/>
              <w:rPr>
                <w:bCs/>
                <w:noProof/>
                <w:lang w:eastAsia="en-GB"/>
              </w:rPr>
            </w:pPr>
            <w:r w:rsidRPr="000E4E7F">
              <w:rPr>
                <w:bCs/>
                <w:noProof/>
                <w:lang w:eastAsia="en-GB"/>
              </w:rPr>
              <w:t>FFS</w:t>
            </w:r>
          </w:p>
        </w:tc>
      </w:tr>
      <w:tr w:rsidR="00B64786" w:rsidRPr="000E4E7F" w14:paraId="23A40974" w14:textId="77777777" w:rsidTr="007913A5">
        <w:trPr>
          <w:cantSplit/>
        </w:trPr>
        <w:tc>
          <w:tcPr>
            <w:tcW w:w="7793" w:type="dxa"/>
            <w:gridSpan w:val="2"/>
            <w:tcBorders>
              <w:bottom w:val="single" w:sz="4" w:space="0" w:color="808080"/>
            </w:tcBorders>
          </w:tcPr>
          <w:p w14:paraId="27D31EF1" w14:textId="77777777" w:rsidR="00B64786" w:rsidRPr="000E4E7F" w:rsidRDefault="00B64786" w:rsidP="007913A5">
            <w:pPr>
              <w:pStyle w:val="TAL"/>
              <w:rPr>
                <w:b/>
                <w:i/>
                <w:lang w:eastAsia="en-GB"/>
              </w:rPr>
            </w:pPr>
            <w:r w:rsidRPr="000E4E7F">
              <w:rPr>
                <w:b/>
                <w:i/>
                <w:lang w:eastAsia="en-GB"/>
              </w:rPr>
              <w:t>semiStaticCFI</w:t>
            </w:r>
          </w:p>
          <w:p w14:paraId="6956BA65" w14:textId="77777777" w:rsidR="00B64786" w:rsidRPr="000E4E7F" w:rsidRDefault="00B64786" w:rsidP="007913A5">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3F39B365"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7495EE1" w14:textId="77777777" w:rsidTr="007913A5">
        <w:trPr>
          <w:cantSplit/>
        </w:trPr>
        <w:tc>
          <w:tcPr>
            <w:tcW w:w="7793" w:type="dxa"/>
            <w:gridSpan w:val="2"/>
            <w:tcBorders>
              <w:bottom w:val="single" w:sz="4" w:space="0" w:color="808080"/>
            </w:tcBorders>
          </w:tcPr>
          <w:p w14:paraId="670B5FDC" w14:textId="77777777" w:rsidR="00B64786" w:rsidRPr="000E4E7F" w:rsidRDefault="00B64786" w:rsidP="007913A5">
            <w:pPr>
              <w:pStyle w:val="TAL"/>
              <w:rPr>
                <w:b/>
                <w:i/>
                <w:lang w:eastAsia="en-GB"/>
              </w:rPr>
            </w:pPr>
            <w:r w:rsidRPr="000E4E7F">
              <w:rPr>
                <w:b/>
                <w:i/>
                <w:lang w:eastAsia="en-GB"/>
              </w:rPr>
              <w:t>semiStaticCFI-Pattern</w:t>
            </w:r>
          </w:p>
          <w:p w14:paraId="3A696805" w14:textId="77777777" w:rsidR="00B64786" w:rsidRPr="000E4E7F" w:rsidRDefault="00B64786" w:rsidP="007913A5">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862" w:type="dxa"/>
            <w:gridSpan w:val="2"/>
            <w:tcBorders>
              <w:bottom w:val="single" w:sz="4" w:space="0" w:color="808080"/>
            </w:tcBorders>
          </w:tcPr>
          <w:p w14:paraId="78C84D46"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8B74763" w14:textId="77777777" w:rsidTr="007913A5">
        <w:trPr>
          <w:cantSplit/>
        </w:trPr>
        <w:tc>
          <w:tcPr>
            <w:tcW w:w="7793" w:type="dxa"/>
            <w:gridSpan w:val="2"/>
            <w:tcBorders>
              <w:bottom w:val="single" w:sz="4" w:space="0" w:color="808080"/>
            </w:tcBorders>
          </w:tcPr>
          <w:p w14:paraId="14C9BFAC" w14:textId="77777777" w:rsidR="00B64786" w:rsidRPr="000E4E7F" w:rsidRDefault="00B64786" w:rsidP="007913A5">
            <w:pPr>
              <w:pStyle w:val="TAL"/>
              <w:rPr>
                <w:b/>
                <w:bCs/>
                <w:i/>
                <w:noProof/>
                <w:lang w:eastAsia="en-GB"/>
              </w:rPr>
            </w:pPr>
            <w:r w:rsidRPr="000E4E7F">
              <w:rPr>
                <w:b/>
                <w:bCs/>
                <w:i/>
                <w:noProof/>
                <w:lang w:eastAsia="en-GB"/>
              </w:rPr>
              <w:t>shortCQI-ForSCellActivation</w:t>
            </w:r>
          </w:p>
          <w:p w14:paraId="1ACAEC79" w14:textId="77777777" w:rsidR="00B64786" w:rsidRPr="000E4E7F" w:rsidRDefault="00B64786" w:rsidP="007913A5">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75DEA044" w14:textId="77777777" w:rsidR="00B64786" w:rsidRPr="000E4E7F" w:rsidRDefault="00B64786" w:rsidP="007913A5">
            <w:pPr>
              <w:pStyle w:val="TAL"/>
              <w:jc w:val="center"/>
              <w:rPr>
                <w:bCs/>
                <w:noProof/>
                <w:lang w:eastAsia="en-GB"/>
              </w:rPr>
            </w:pPr>
            <w:r w:rsidRPr="000E4E7F">
              <w:rPr>
                <w:bCs/>
                <w:noProof/>
                <w:lang w:eastAsia="zh-CN"/>
              </w:rPr>
              <w:t>-</w:t>
            </w:r>
          </w:p>
        </w:tc>
      </w:tr>
      <w:tr w:rsidR="00B64786" w:rsidRPr="000E4E7F" w14:paraId="55562640" w14:textId="77777777" w:rsidTr="007913A5">
        <w:trPr>
          <w:cantSplit/>
        </w:trPr>
        <w:tc>
          <w:tcPr>
            <w:tcW w:w="7793" w:type="dxa"/>
            <w:gridSpan w:val="2"/>
          </w:tcPr>
          <w:p w14:paraId="2A3A9661" w14:textId="77777777" w:rsidR="00B64786" w:rsidRPr="000E4E7F" w:rsidRDefault="00B64786" w:rsidP="007913A5">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4A7D2FE" w14:textId="77777777" w:rsidR="00B64786" w:rsidRPr="000E4E7F" w:rsidRDefault="00B64786" w:rsidP="007913A5">
            <w:pPr>
              <w:keepNext/>
              <w:keepLines/>
              <w:spacing w:after="0"/>
              <w:jc w:val="center"/>
              <w:rPr>
                <w:rFonts w:ascii="Arial" w:hAnsi="Arial"/>
                <w:noProof/>
                <w:sz w:val="18"/>
              </w:rPr>
            </w:pPr>
            <w:r w:rsidRPr="000E4E7F">
              <w:rPr>
                <w:rFonts w:ascii="Arial" w:hAnsi="Arial"/>
                <w:noProof/>
                <w:sz w:val="18"/>
              </w:rPr>
              <w:t>No</w:t>
            </w:r>
          </w:p>
        </w:tc>
      </w:tr>
      <w:tr w:rsidR="00B64786" w:rsidRPr="000E4E7F" w14:paraId="7A90E21B" w14:textId="77777777" w:rsidTr="007913A5">
        <w:trPr>
          <w:cantSplit/>
        </w:trPr>
        <w:tc>
          <w:tcPr>
            <w:tcW w:w="7793" w:type="dxa"/>
            <w:gridSpan w:val="2"/>
            <w:tcBorders>
              <w:bottom w:val="single" w:sz="4" w:space="0" w:color="808080"/>
            </w:tcBorders>
          </w:tcPr>
          <w:p w14:paraId="65064621" w14:textId="77777777" w:rsidR="00B64786" w:rsidRPr="000E4E7F" w:rsidRDefault="00B64786" w:rsidP="007913A5">
            <w:pPr>
              <w:keepNext/>
              <w:keepLines/>
              <w:spacing w:after="0"/>
              <w:rPr>
                <w:rFonts w:ascii="Arial" w:hAnsi="Arial"/>
                <w:b/>
                <w:i/>
                <w:sz w:val="18"/>
                <w:lang w:eastAsia="en-GB"/>
              </w:rPr>
            </w:pPr>
            <w:r w:rsidRPr="000E4E7F">
              <w:rPr>
                <w:rFonts w:ascii="Arial" w:hAnsi="Arial"/>
                <w:b/>
                <w:i/>
                <w:sz w:val="18"/>
                <w:lang w:eastAsia="en-GB"/>
              </w:rPr>
              <w:lastRenderedPageBreak/>
              <w:t>shortSPS-IntervalFDD</w:t>
            </w:r>
          </w:p>
          <w:p w14:paraId="3CBD5ADF" w14:textId="77777777" w:rsidR="00B64786" w:rsidRPr="000E4E7F" w:rsidRDefault="00B64786" w:rsidP="007913A5">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753F2A8" w14:textId="77777777" w:rsidR="00B64786" w:rsidRPr="000E4E7F" w:rsidRDefault="00B64786" w:rsidP="007913A5">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B64786" w:rsidRPr="000E4E7F" w14:paraId="49735BF4" w14:textId="77777777" w:rsidTr="007913A5">
        <w:trPr>
          <w:cantSplit/>
        </w:trPr>
        <w:tc>
          <w:tcPr>
            <w:tcW w:w="7793" w:type="dxa"/>
            <w:gridSpan w:val="2"/>
            <w:tcBorders>
              <w:bottom w:val="single" w:sz="4" w:space="0" w:color="808080"/>
            </w:tcBorders>
          </w:tcPr>
          <w:p w14:paraId="233F262A" w14:textId="77777777" w:rsidR="00B64786" w:rsidRPr="000E4E7F" w:rsidRDefault="00B64786" w:rsidP="007913A5">
            <w:pPr>
              <w:keepNext/>
              <w:keepLines/>
              <w:spacing w:after="0"/>
              <w:rPr>
                <w:rFonts w:ascii="Arial" w:hAnsi="Arial"/>
                <w:b/>
                <w:i/>
                <w:sz w:val="18"/>
                <w:lang w:eastAsia="en-GB"/>
              </w:rPr>
            </w:pPr>
            <w:r w:rsidRPr="000E4E7F">
              <w:rPr>
                <w:rFonts w:ascii="Arial" w:hAnsi="Arial"/>
                <w:b/>
                <w:i/>
                <w:sz w:val="18"/>
                <w:lang w:eastAsia="en-GB"/>
              </w:rPr>
              <w:t>shortSPS-IntervalTDD</w:t>
            </w:r>
          </w:p>
          <w:p w14:paraId="48A7D294" w14:textId="77777777" w:rsidR="00B64786" w:rsidRPr="000E4E7F" w:rsidRDefault="00B64786" w:rsidP="007913A5">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9464FE1" w14:textId="77777777" w:rsidR="00B64786" w:rsidRPr="000E4E7F" w:rsidRDefault="00B64786" w:rsidP="007913A5">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B64786" w:rsidRPr="000E4E7F" w14:paraId="488D52A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B8B16" w14:textId="77777777" w:rsidR="00B64786" w:rsidRPr="000E4E7F" w:rsidRDefault="00B64786" w:rsidP="007913A5">
            <w:pPr>
              <w:pStyle w:val="TAL"/>
              <w:rPr>
                <w:b/>
                <w:i/>
                <w:lang w:eastAsia="zh-CN"/>
              </w:rPr>
            </w:pPr>
            <w:r w:rsidRPr="000E4E7F">
              <w:rPr>
                <w:b/>
                <w:i/>
                <w:lang w:eastAsia="zh-CN"/>
              </w:rPr>
              <w:t>simultaneousPUCCH-PUSCH</w:t>
            </w:r>
          </w:p>
          <w:p w14:paraId="0F33B6F8" w14:textId="77777777" w:rsidR="00B64786" w:rsidRPr="000E4E7F" w:rsidRDefault="00B64786" w:rsidP="007913A5">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DFEF1C1" w14:textId="77777777" w:rsidR="00B64786" w:rsidRPr="000E4E7F" w:rsidRDefault="00B64786" w:rsidP="007913A5">
            <w:pPr>
              <w:pStyle w:val="TAL"/>
              <w:jc w:val="center"/>
              <w:rPr>
                <w:lang w:eastAsia="zh-CN"/>
              </w:rPr>
            </w:pPr>
            <w:r w:rsidRPr="000E4E7F">
              <w:rPr>
                <w:lang w:eastAsia="zh-CN"/>
              </w:rPr>
              <w:t>Yes</w:t>
            </w:r>
          </w:p>
        </w:tc>
      </w:tr>
      <w:tr w:rsidR="00B64786" w:rsidRPr="000E4E7F" w14:paraId="5614B64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8ACD4" w14:textId="77777777" w:rsidR="00B64786" w:rsidRPr="000E4E7F" w:rsidRDefault="00B64786" w:rsidP="007913A5">
            <w:pPr>
              <w:pStyle w:val="TAL"/>
              <w:rPr>
                <w:b/>
                <w:i/>
                <w:lang w:eastAsia="zh-CN"/>
              </w:rPr>
            </w:pPr>
            <w:r w:rsidRPr="000E4E7F">
              <w:rPr>
                <w:b/>
                <w:i/>
                <w:lang w:eastAsia="zh-CN"/>
              </w:rPr>
              <w:t>simultaneousRx-Tx</w:t>
            </w:r>
          </w:p>
          <w:p w14:paraId="11FB2AE4" w14:textId="77777777" w:rsidR="00B64786" w:rsidRPr="000E4E7F" w:rsidRDefault="00B64786" w:rsidP="007913A5">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BA939A1" w14:textId="77777777" w:rsidR="00B64786" w:rsidRPr="000E4E7F" w:rsidRDefault="00B64786" w:rsidP="007913A5">
            <w:pPr>
              <w:pStyle w:val="TAL"/>
              <w:jc w:val="center"/>
              <w:rPr>
                <w:lang w:eastAsia="zh-CN"/>
              </w:rPr>
            </w:pPr>
            <w:r w:rsidRPr="000E4E7F">
              <w:rPr>
                <w:lang w:eastAsia="zh-CN"/>
              </w:rPr>
              <w:t>-</w:t>
            </w:r>
          </w:p>
        </w:tc>
      </w:tr>
      <w:tr w:rsidR="00B64786" w:rsidRPr="000E4E7F" w14:paraId="16B63B5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24F28" w14:textId="77777777" w:rsidR="00B64786" w:rsidRPr="000E4E7F" w:rsidRDefault="00B64786" w:rsidP="007913A5">
            <w:pPr>
              <w:pStyle w:val="TAL"/>
              <w:rPr>
                <w:b/>
                <w:i/>
                <w:lang w:eastAsia="zh-CN"/>
              </w:rPr>
            </w:pPr>
            <w:r w:rsidRPr="000E4E7F">
              <w:rPr>
                <w:b/>
                <w:i/>
                <w:lang w:eastAsia="zh-CN"/>
              </w:rPr>
              <w:t>simultaneousTx-DifferentTx-Duration</w:t>
            </w:r>
          </w:p>
          <w:p w14:paraId="34C3B1A9" w14:textId="77777777" w:rsidR="00B64786" w:rsidRPr="000E4E7F" w:rsidRDefault="00B64786" w:rsidP="007913A5">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836B3F" w14:textId="77777777" w:rsidR="00B64786" w:rsidRPr="000E4E7F" w:rsidRDefault="00B64786" w:rsidP="007913A5">
            <w:pPr>
              <w:pStyle w:val="TAL"/>
              <w:jc w:val="center"/>
              <w:rPr>
                <w:lang w:eastAsia="zh-CN"/>
              </w:rPr>
            </w:pPr>
            <w:r w:rsidRPr="000E4E7F">
              <w:rPr>
                <w:lang w:eastAsia="zh-CN"/>
              </w:rPr>
              <w:t>-</w:t>
            </w:r>
          </w:p>
        </w:tc>
      </w:tr>
      <w:tr w:rsidR="00B64786" w:rsidRPr="000E4E7F" w14:paraId="0FBBE94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F17D9"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skipFallbackCombinations</w:t>
            </w:r>
          </w:p>
          <w:p w14:paraId="2612D638" w14:textId="77777777" w:rsidR="00B64786" w:rsidRPr="000E4E7F" w:rsidRDefault="00B64786" w:rsidP="007913A5">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BB0FBE2" w14:textId="77777777" w:rsidR="00B64786" w:rsidRPr="000E4E7F" w:rsidRDefault="00B64786" w:rsidP="007913A5">
            <w:pPr>
              <w:keepNext/>
              <w:keepLines/>
              <w:spacing w:after="0"/>
              <w:jc w:val="center"/>
              <w:rPr>
                <w:rFonts w:ascii="Arial" w:hAnsi="Arial"/>
                <w:sz w:val="18"/>
                <w:lang w:eastAsia="zh-CN"/>
              </w:rPr>
            </w:pPr>
            <w:r w:rsidRPr="000E4E7F">
              <w:rPr>
                <w:rFonts w:ascii="Arial" w:hAnsi="Arial"/>
                <w:sz w:val="18"/>
                <w:lang w:eastAsia="zh-CN"/>
              </w:rPr>
              <w:t>-</w:t>
            </w:r>
          </w:p>
        </w:tc>
      </w:tr>
      <w:tr w:rsidR="00B64786" w:rsidRPr="000E4E7F" w14:paraId="4EC0E4E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09937" w14:textId="77777777" w:rsidR="00B64786" w:rsidRPr="000E4E7F" w:rsidRDefault="00B64786" w:rsidP="007913A5">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14:paraId="47329FB5" w14:textId="77777777" w:rsidR="00B64786" w:rsidRPr="000E4E7F" w:rsidRDefault="00B64786" w:rsidP="007913A5">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C25BC97" w14:textId="77777777" w:rsidR="00B64786" w:rsidRPr="000E4E7F" w:rsidRDefault="00B64786" w:rsidP="007913A5">
            <w:pPr>
              <w:keepNext/>
              <w:keepLines/>
              <w:spacing w:after="0"/>
              <w:jc w:val="center"/>
              <w:rPr>
                <w:rFonts w:ascii="Arial" w:hAnsi="Arial"/>
                <w:sz w:val="18"/>
                <w:lang w:eastAsia="zh-CN"/>
              </w:rPr>
            </w:pPr>
            <w:r w:rsidRPr="000E4E7F">
              <w:rPr>
                <w:rFonts w:ascii="Arial" w:hAnsi="Arial"/>
                <w:sz w:val="18"/>
                <w:lang w:eastAsia="zh-CN"/>
              </w:rPr>
              <w:t>-</w:t>
            </w:r>
          </w:p>
        </w:tc>
      </w:tr>
      <w:tr w:rsidR="00B64786" w:rsidRPr="000E4E7F" w14:paraId="50B3CE2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9D85E"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skipMonitoringDCI-Format0-1A</w:t>
            </w:r>
          </w:p>
          <w:p w14:paraId="4F8E6A4F" w14:textId="77777777" w:rsidR="00B64786" w:rsidRPr="000E4E7F" w:rsidRDefault="00B64786" w:rsidP="007913A5">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5914293" w14:textId="77777777" w:rsidR="00B64786" w:rsidRPr="000E4E7F" w:rsidRDefault="00B64786" w:rsidP="007913A5">
            <w:pPr>
              <w:keepNext/>
              <w:keepLines/>
              <w:spacing w:after="0"/>
              <w:jc w:val="center"/>
              <w:rPr>
                <w:rFonts w:ascii="Arial" w:hAnsi="Arial"/>
                <w:sz w:val="18"/>
                <w:lang w:eastAsia="zh-CN"/>
              </w:rPr>
            </w:pPr>
            <w:r w:rsidRPr="000E4E7F">
              <w:rPr>
                <w:rFonts w:ascii="Arial" w:hAnsi="Arial"/>
                <w:sz w:val="18"/>
                <w:lang w:eastAsia="zh-CN"/>
              </w:rPr>
              <w:t>No</w:t>
            </w:r>
          </w:p>
        </w:tc>
      </w:tr>
      <w:tr w:rsidR="00B64786" w:rsidRPr="000E4E7F" w14:paraId="2F2D04B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7A1D4" w14:textId="77777777" w:rsidR="00B64786" w:rsidRPr="000E4E7F" w:rsidRDefault="00B64786" w:rsidP="007913A5">
            <w:pPr>
              <w:keepNext/>
              <w:keepLines/>
              <w:spacing w:after="0"/>
              <w:rPr>
                <w:rFonts w:ascii="Arial" w:hAnsi="Arial"/>
                <w:b/>
                <w:i/>
                <w:sz w:val="18"/>
                <w:lang w:eastAsia="en-GB"/>
              </w:rPr>
            </w:pPr>
            <w:r w:rsidRPr="000E4E7F">
              <w:rPr>
                <w:rFonts w:ascii="Arial" w:hAnsi="Arial"/>
                <w:b/>
                <w:i/>
                <w:sz w:val="18"/>
                <w:lang w:eastAsia="en-GB"/>
              </w:rPr>
              <w:t>skipSubframeProcessing</w:t>
            </w:r>
          </w:p>
          <w:p w14:paraId="630813B0" w14:textId="77777777" w:rsidR="00B64786" w:rsidRPr="000E4E7F" w:rsidRDefault="00B64786" w:rsidP="007913A5">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7E82054" w14:textId="77777777" w:rsidR="00B64786" w:rsidRPr="000E4E7F" w:rsidRDefault="00B64786" w:rsidP="007913A5">
            <w:pPr>
              <w:keepNext/>
              <w:keepLines/>
              <w:spacing w:after="0"/>
              <w:jc w:val="center"/>
              <w:rPr>
                <w:rFonts w:ascii="Arial" w:hAnsi="Arial"/>
                <w:sz w:val="18"/>
                <w:lang w:eastAsia="zh-CN"/>
              </w:rPr>
            </w:pPr>
            <w:r w:rsidRPr="000E4E7F">
              <w:rPr>
                <w:rFonts w:ascii="Arial" w:hAnsi="Arial"/>
                <w:sz w:val="18"/>
                <w:lang w:eastAsia="zh-CN"/>
              </w:rPr>
              <w:t>-</w:t>
            </w:r>
          </w:p>
        </w:tc>
      </w:tr>
      <w:tr w:rsidR="00B64786" w:rsidRPr="000E4E7F" w14:paraId="03369F8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BB8C6" w14:textId="77777777" w:rsidR="00B64786" w:rsidRPr="000E4E7F" w:rsidRDefault="00B64786" w:rsidP="007913A5">
            <w:pPr>
              <w:keepNext/>
              <w:keepLines/>
              <w:spacing w:after="0"/>
              <w:rPr>
                <w:rFonts w:ascii="Arial" w:hAnsi="Arial"/>
                <w:sz w:val="18"/>
                <w:lang w:eastAsia="zh-CN"/>
              </w:rPr>
            </w:pPr>
            <w:r w:rsidRPr="000E4E7F">
              <w:rPr>
                <w:rFonts w:ascii="Arial" w:hAnsi="Arial"/>
                <w:b/>
                <w:i/>
                <w:sz w:val="18"/>
                <w:lang w:eastAsia="zh-CN"/>
              </w:rPr>
              <w:t>skipUplinkDynamic</w:t>
            </w:r>
          </w:p>
          <w:p w14:paraId="5B8C7645" w14:textId="77777777" w:rsidR="00B64786" w:rsidRPr="000E4E7F" w:rsidRDefault="00B64786" w:rsidP="007913A5">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6A21619" w14:textId="77777777" w:rsidR="00B64786" w:rsidRPr="000E4E7F" w:rsidRDefault="00B64786" w:rsidP="007913A5">
            <w:pPr>
              <w:keepNext/>
              <w:keepLines/>
              <w:spacing w:after="0"/>
              <w:jc w:val="center"/>
              <w:rPr>
                <w:rFonts w:ascii="Arial" w:hAnsi="Arial"/>
                <w:sz w:val="18"/>
                <w:lang w:eastAsia="zh-CN"/>
              </w:rPr>
            </w:pPr>
            <w:r w:rsidRPr="000E4E7F">
              <w:rPr>
                <w:rFonts w:ascii="Arial" w:hAnsi="Arial"/>
                <w:sz w:val="18"/>
                <w:lang w:eastAsia="zh-CN"/>
              </w:rPr>
              <w:t>-</w:t>
            </w:r>
          </w:p>
        </w:tc>
      </w:tr>
      <w:tr w:rsidR="00B64786" w:rsidRPr="000E4E7F" w14:paraId="27D1B11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33E88"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skipUplinkSPS</w:t>
            </w:r>
          </w:p>
          <w:p w14:paraId="68D2D999" w14:textId="77777777" w:rsidR="00B64786" w:rsidRPr="000E4E7F" w:rsidRDefault="00B64786" w:rsidP="007913A5">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BF2AC87" w14:textId="77777777" w:rsidR="00B64786" w:rsidRPr="000E4E7F" w:rsidRDefault="00B64786" w:rsidP="007913A5">
            <w:pPr>
              <w:keepNext/>
              <w:keepLines/>
              <w:spacing w:after="0"/>
              <w:jc w:val="center"/>
              <w:rPr>
                <w:rFonts w:ascii="Arial" w:hAnsi="Arial"/>
                <w:sz w:val="18"/>
                <w:lang w:eastAsia="zh-CN"/>
              </w:rPr>
            </w:pPr>
            <w:r w:rsidRPr="000E4E7F">
              <w:rPr>
                <w:rFonts w:ascii="Arial" w:hAnsi="Arial"/>
                <w:sz w:val="18"/>
                <w:lang w:eastAsia="zh-CN"/>
              </w:rPr>
              <w:t>-</w:t>
            </w:r>
          </w:p>
        </w:tc>
      </w:tr>
      <w:tr w:rsidR="00B64786" w:rsidRPr="000E4E7F" w14:paraId="566C961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284083D" w14:textId="77777777" w:rsidR="00B64786" w:rsidRPr="000E4E7F" w:rsidRDefault="00B64786" w:rsidP="007913A5">
            <w:pPr>
              <w:pStyle w:val="TAL"/>
              <w:rPr>
                <w:b/>
                <w:i/>
                <w:lang w:eastAsia="en-GB"/>
              </w:rPr>
            </w:pPr>
            <w:r w:rsidRPr="000E4E7F">
              <w:rPr>
                <w:b/>
                <w:i/>
                <w:lang w:eastAsia="en-GB"/>
              </w:rPr>
              <w:t>sl-64QAM-Rx</w:t>
            </w:r>
          </w:p>
          <w:p w14:paraId="0E3CE52E" w14:textId="77777777" w:rsidR="00B64786" w:rsidRPr="000E4E7F" w:rsidRDefault="00B64786" w:rsidP="007913A5">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130C118" w14:textId="77777777" w:rsidR="00B64786" w:rsidRPr="000E4E7F" w:rsidRDefault="00B64786" w:rsidP="007913A5">
            <w:pPr>
              <w:pStyle w:val="TAL"/>
              <w:jc w:val="center"/>
              <w:rPr>
                <w:lang w:eastAsia="zh-CN"/>
              </w:rPr>
            </w:pPr>
            <w:r w:rsidRPr="000E4E7F">
              <w:rPr>
                <w:lang w:eastAsia="zh-CN"/>
              </w:rPr>
              <w:t>-</w:t>
            </w:r>
          </w:p>
        </w:tc>
      </w:tr>
      <w:tr w:rsidR="00B64786" w:rsidRPr="000E4E7F" w14:paraId="3EC13C8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EC6475F" w14:textId="77777777" w:rsidR="00B64786" w:rsidRPr="000E4E7F" w:rsidRDefault="00B64786" w:rsidP="007913A5">
            <w:pPr>
              <w:pStyle w:val="TAL"/>
              <w:rPr>
                <w:b/>
                <w:i/>
              </w:rPr>
            </w:pPr>
            <w:r w:rsidRPr="000E4E7F">
              <w:rPr>
                <w:b/>
                <w:i/>
              </w:rPr>
              <w:t>sl-64QAM-Tx</w:t>
            </w:r>
          </w:p>
          <w:p w14:paraId="37ACD3A4" w14:textId="77777777" w:rsidR="00B64786" w:rsidRPr="000E4E7F" w:rsidRDefault="00B64786" w:rsidP="007913A5">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C400308" w14:textId="77777777" w:rsidR="00B64786" w:rsidRPr="000E4E7F" w:rsidRDefault="00B64786" w:rsidP="007913A5">
            <w:pPr>
              <w:pStyle w:val="TAL"/>
              <w:jc w:val="center"/>
              <w:rPr>
                <w:lang w:eastAsia="zh-CN"/>
              </w:rPr>
            </w:pPr>
            <w:r w:rsidRPr="000E4E7F">
              <w:rPr>
                <w:lang w:eastAsia="zh-CN"/>
              </w:rPr>
              <w:t>-</w:t>
            </w:r>
          </w:p>
        </w:tc>
      </w:tr>
      <w:tr w:rsidR="00B64786" w:rsidRPr="000E4E7F" w14:paraId="69536E2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C9D68" w14:textId="77777777" w:rsidR="00B64786" w:rsidRPr="000E4E7F" w:rsidRDefault="00B64786" w:rsidP="007913A5">
            <w:pPr>
              <w:pStyle w:val="TAL"/>
              <w:rPr>
                <w:b/>
                <w:i/>
                <w:lang w:eastAsia="en-GB"/>
              </w:rPr>
            </w:pPr>
            <w:r w:rsidRPr="000E4E7F">
              <w:rPr>
                <w:b/>
                <w:i/>
                <w:lang w:eastAsia="en-GB"/>
              </w:rPr>
              <w:t>sl-CongestionControl</w:t>
            </w:r>
          </w:p>
          <w:p w14:paraId="2E6F4A64" w14:textId="77777777" w:rsidR="00B64786" w:rsidRPr="000E4E7F" w:rsidRDefault="00B64786" w:rsidP="007913A5">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85AD39" w14:textId="77777777" w:rsidR="00B64786" w:rsidRPr="000E4E7F" w:rsidRDefault="00B64786" w:rsidP="007913A5">
            <w:pPr>
              <w:keepNext/>
              <w:keepLines/>
              <w:spacing w:after="0"/>
              <w:jc w:val="center"/>
              <w:rPr>
                <w:bCs/>
                <w:noProof/>
                <w:lang w:eastAsia="ko-KR"/>
              </w:rPr>
            </w:pPr>
            <w:r w:rsidRPr="000E4E7F">
              <w:rPr>
                <w:bCs/>
                <w:noProof/>
                <w:lang w:eastAsia="ko-KR"/>
              </w:rPr>
              <w:t>-</w:t>
            </w:r>
          </w:p>
        </w:tc>
      </w:tr>
      <w:tr w:rsidR="00B64786" w:rsidRPr="000E4E7F" w14:paraId="004EE07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B68199" w14:textId="77777777" w:rsidR="00B64786" w:rsidRPr="000E4E7F" w:rsidRDefault="00B64786" w:rsidP="007913A5">
            <w:pPr>
              <w:keepNext/>
              <w:keepLines/>
              <w:spacing w:after="0"/>
              <w:rPr>
                <w:rFonts w:ascii="Arial" w:hAnsi="Arial"/>
                <w:b/>
                <w:i/>
                <w:sz w:val="18"/>
                <w:lang w:eastAsia="en-GB"/>
              </w:rPr>
            </w:pPr>
            <w:r w:rsidRPr="000E4E7F">
              <w:rPr>
                <w:rFonts w:ascii="Arial" w:hAnsi="Arial"/>
                <w:b/>
                <w:i/>
                <w:sz w:val="18"/>
                <w:lang w:eastAsia="en-GB"/>
              </w:rPr>
              <w:t>sl-LowT2min</w:t>
            </w:r>
          </w:p>
          <w:p w14:paraId="3496AED6" w14:textId="77777777" w:rsidR="00B64786" w:rsidRPr="000E4E7F" w:rsidRDefault="00B64786" w:rsidP="007913A5">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BE22EF" w14:textId="77777777" w:rsidR="00B64786" w:rsidRPr="000E4E7F" w:rsidRDefault="00B64786" w:rsidP="007913A5">
            <w:pPr>
              <w:keepNext/>
              <w:keepLines/>
              <w:spacing w:after="0"/>
              <w:jc w:val="center"/>
              <w:rPr>
                <w:bCs/>
                <w:noProof/>
                <w:lang w:eastAsia="ko-KR"/>
              </w:rPr>
            </w:pPr>
            <w:r w:rsidRPr="000E4E7F">
              <w:rPr>
                <w:bCs/>
                <w:noProof/>
                <w:lang w:eastAsia="zh-CN"/>
              </w:rPr>
              <w:t>-</w:t>
            </w:r>
          </w:p>
        </w:tc>
      </w:tr>
      <w:tr w:rsidR="00B64786" w:rsidRPr="000E4E7F" w14:paraId="06A9136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65DE4" w14:textId="77777777" w:rsidR="00B64786" w:rsidRPr="000E4E7F" w:rsidRDefault="00B64786" w:rsidP="007913A5">
            <w:pPr>
              <w:keepNext/>
              <w:keepLines/>
              <w:spacing w:after="0"/>
              <w:rPr>
                <w:rFonts w:ascii="Arial" w:hAnsi="Arial"/>
                <w:b/>
                <w:i/>
                <w:sz w:val="18"/>
              </w:rPr>
            </w:pPr>
            <w:r w:rsidRPr="000E4E7F">
              <w:rPr>
                <w:rFonts w:ascii="Arial" w:hAnsi="Arial"/>
                <w:b/>
                <w:i/>
                <w:sz w:val="18"/>
              </w:rPr>
              <w:t>sl-RateMatchingTBSScaling</w:t>
            </w:r>
          </w:p>
          <w:p w14:paraId="284CEF2A" w14:textId="77777777" w:rsidR="00B64786" w:rsidRPr="000E4E7F" w:rsidRDefault="00B64786" w:rsidP="007913A5">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7FDF5F" w14:textId="77777777" w:rsidR="00B64786" w:rsidRPr="000E4E7F" w:rsidRDefault="00B64786" w:rsidP="007913A5">
            <w:pPr>
              <w:keepNext/>
              <w:keepLines/>
              <w:spacing w:after="0"/>
              <w:jc w:val="center"/>
              <w:rPr>
                <w:bCs/>
                <w:noProof/>
                <w:lang w:eastAsia="ko-KR"/>
              </w:rPr>
            </w:pPr>
            <w:r w:rsidRPr="000E4E7F">
              <w:rPr>
                <w:bCs/>
                <w:noProof/>
                <w:lang w:eastAsia="zh-CN"/>
              </w:rPr>
              <w:t>-</w:t>
            </w:r>
          </w:p>
        </w:tc>
      </w:tr>
      <w:tr w:rsidR="00B64786" w:rsidRPr="000E4E7F" w14:paraId="5632C10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B4D96" w14:textId="77777777" w:rsidR="00B64786" w:rsidRPr="000E4E7F" w:rsidRDefault="00B64786" w:rsidP="007913A5">
            <w:pPr>
              <w:pStyle w:val="TAL"/>
              <w:rPr>
                <w:b/>
                <w:i/>
                <w:lang w:eastAsia="en-GB"/>
              </w:rPr>
            </w:pPr>
            <w:r w:rsidRPr="000E4E7F">
              <w:rPr>
                <w:b/>
                <w:i/>
                <w:lang w:eastAsia="en-GB"/>
              </w:rPr>
              <w:t>slotPDSCH-TxDiv-TM8</w:t>
            </w:r>
          </w:p>
          <w:p w14:paraId="0CBC392E" w14:textId="77777777" w:rsidR="00B64786" w:rsidRPr="000E4E7F" w:rsidRDefault="00B64786" w:rsidP="007913A5">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EA4A57" w14:textId="77777777" w:rsidR="00B64786" w:rsidRPr="000E4E7F" w:rsidRDefault="00B64786" w:rsidP="007913A5">
            <w:pPr>
              <w:keepNext/>
              <w:keepLines/>
              <w:spacing w:after="0"/>
              <w:jc w:val="center"/>
              <w:rPr>
                <w:bCs/>
                <w:noProof/>
                <w:lang w:eastAsia="ko-KR"/>
              </w:rPr>
            </w:pPr>
          </w:p>
        </w:tc>
      </w:tr>
      <w:tr w:rsidR="00B64786" w:rsidRPr="000E4E7F" w14:paraId="7D6C7BB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23DFB7" w14:textId="77777777" w:rsidR="00B64786" w:rsidRPr="000E4E7F" w:rsidRDefault="00B64786" w:rsidP="007913A5">
            <w:pPr>
              <w:pStyle w:val="TAL"/>
              <w:rPr>
                <w:b/>
                <w:i/>
                <w:lang w:eastAsia="en-GB"/>
              </w:rPr>
            </w:pPr>
            <w:r w:rsidRPr="000E4E7F">
              <w:rPr>
                <w:b/>
                <w:i/>
                <w:lang w:eastAsia="en-GB"/>
              </w:rPr>
              <w:t>slotPDSCH-TxDiv-TM9and10</w:t>
            </w:r>
          </w:p>
          <w:p w14:paraId="1F4A55D6" w14:textId="77777777" w:rsidR="00B64786" w:rsidRPr="000E4E7F" w:rsidRDefault="00B64786" w:rsidP="007913A5">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CBAB04" w14:textId="77777777" w:rsidR="00B64786" w:rsidRPr="000E4E7F" w:rsidRDefault="00B64786" w:rsidP="007913A5">
            <w:pPr>
              <w:keepNext/>
              <w:keepLines/>
              <w:spacing w:after="0"/>
              <w:jc w:val="center"/>
              <w:rPr>
                <w:bCs/>
                <w:noProof/>
                <w:lang w:eastAsia="ko-KR"/>
              </w:rPr>
            </w:pPr>
          </w:p>
        </w:tc>
      </w:tr>
      <w:tr w:rsidR="00B64786" w:rsidRPr="000E4E7F" w14:paraId="1F07AD7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5D3DFD9" w14:textId="77777777" w:rsidR="00B64786" w:rsidRPr="000E4E7F" w:rsidRDefault="00B64786" w:rsidP="007913A5">
            <w:pPr>
              <w:pStyle w:val="TAL"/>
              <w:rPr>
                <w:b/>
                <w:i/>
              </w:rPr>
            </w:pPr>
            <w:r w:rsidRPr="000E4E7F">
              <w:rPr>
                <w:b/>
                <w:i/>
              </w:rPr>
              <w:t>slss-SupportedTxFreq</w:t>
            </w:r>
          </w:p>
          <w:p w14:paraId="6C3F5EAC" w14:textId="77777777" w:rsidR="00B64786" w:rsidRPr="000E4E7F" w:rsidRDefault="00B64786" w:rsidP="007913A5">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561FDA54"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5DBEFA9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5BB98" w14:textId="77777777" w:rsidR="00B64786" w:rsidRPr="000E4E7F" w:rsidRDefault="00B64786" w:rsidP="007913A5">
            <w:pPr>
              <w:pStyle w:val="TAL"/>
              <w:rPr>
                <w:b/>
                <w:i/>
                <w:lang w:eastAsia="en-GB"/>
              </w:rPr>
            </w:pPr>
            <w:r w:rsidRPr="000E4E7F">
              <w:rPr>
                <w:b/>
                <w:i/>
                <w:lang w:eastAsia="en-GB"/>
              </w:rPr>
              <w:lastRenderedPageBreak/>
              <w:t>slss-TxRx</w:t>
            </w:r>
          </w:p>
          <w:p w14:paraId="7F4A6D23" w14:textId="77777777" w:rsidR="00B64786" w:rsidRPr="000E4E7F" w:rsidRDefault="00B64786" w:rsidP="007913A5">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49DD63" w14:textId="77777777" w:rsidR="00B64786" w:rsidRPr="000E4E7F" w:rsidRDefault="00B64786" w:rsidP="007913A5">
            <w:pPr>
              <w:pStyle w:val="TAL"/>
              <w:jc w:val="center"/>
              <w:rPr>
                <w:lang w:eastAsia="zh-CN"/>
              </w:rPr>
            </w:pPr>
            <w:r w:rsidRPr="000E4E7F">
              <w:rPr>
                <w:bCs/>
                <w:noProof/>
                <w:lang w:eastAsia="ko-KR"/>
              </w:rPr>
              <w:t>-</w:t>
            </w:r>
          </w:p>
        </w:tc>
      </w:tr>
      <w:tr w:rsidR="00B64786" w:rsidRPr="000E4E7F" w14:paraId="6F2C98C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2A0C568" w14:textId="77777777" w:rsidR="00B64786" w:rsidRPr="000E4E7F" w:rsidRDefault="00B64786" w:rsidP="007913A5">
            <w:pPr>
              <w:pStyle w:val="TAL"/>
              <w:rPr>
                <w:b/>
                <w:i/>
              </w:rPr>
            </w:pPr>
            <w:r w:rsidRPr="000E4E7F">
              <w:rPr>
                <w:b/>
                <w:i/>
              </w:rPr>
              <w:t>sl-TxDiversity</w:t>
            </w:r>
          </w:p>
          <w:p w14:paraId="6CC1E9FD" w14:textId="77777777" w:rsidR="00B64786" w:rsidRPr="000E4E7F" w:rsidRDefault="00B64786" w:rsidP="007913A5">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663A8C7E"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15768A9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F31A4" w14:textId="77777777" w:rsidR="00B64786" w:rsidRPr="000E4E7F" w:rsidRDefault="00B64786" w:rsidP="007913A5">
            <w:pPr>
              <w:pStyle w:val="TAL"/>
              <w:rPr>
                <w:b/>
                <w:i/>
              </w:rPr>
            </w:pPr>
            <w:r w:rsidRPr="000E4E7F">
              <w:rPr>
                <w:b/>
                <w:i/>
              </w:rPr>
              <w:t>sn-SizeLo</w:t>
            </w:r>
          </w:p>
          <w:p w14:paraId="1F501E8C" w14:textId="77777777" w:rsidR="00B64786" w:rsidRPr="000E4E7F" w:rsidRDefault="00B64786" w:rsidP="007913A5">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FB09CA7" w14:textId="77777777" w:rsidR="00B64786" w:rsidRPr="000E4E7F" w:rsidRDefault="00B64786" w:rsidP="007913A5">
            <w:pPr>
              <w:pStyle w:val="TAL"/>
              <w:jc w:val="center"/>
              <w:rPr>
                <w:bCs/>
                <w:noProof/>
                <w:lang w:eastAsia="ko-KR"/>
              </w:rPr>
            </w:pPr>
            <w:r w:rsidRPr="000E4E7F">
              <w:rPr>
                <w:bCs/>
                <w:noProof/>
                <w:lang w:eastAsia="ko-KR"/>
              </w:rPr>
              <w:t>No</w:t>
            </w:r>
          </w:p>
        </w:tc>
      </w:tr>
      <w:tr w:rsidR="00B64786" w:rsidRPr="000E4E7F" w14:paraId="2D92531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E6C42" w14:textId="77777777" w:rsidR="00B64786" w:rsidRPr="000E4E7F" w:rsidRDefault="00B64786" w:rsidP="007913A5">
            <w:pPr>
              <w:pStyle w:val="TAL"/>
              <w:rPr>
                <w:b/>
                <w:i/>
              </w:rPr>
            </w:pPr>
            <w:r w:rsidRPr="000E4E7F">
              <w:rPr>
                <w:b/>
                <w:i/>
              </w:rPr>
              <w:t>spatialBundling-HARQ-ACK</w:t>
            </w:r>
          </w:p>
          <w:p w14:paraId="617C17C9" w14:textId="77777777" w:rsidR="00B64786" w:rsidRPr="000E4E7F" w:rsidRDefault="00B64786" w:rsidP="007913A5">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0A964F1" w14:textId="77777777" w:rsidR="00B64786" w:rsidRPr="000E4E7F" w:rsidRDefault="00B64786" w:rsidP="007913A5">
            <w:pPr>
              <w:pStyle w:val="TAL"/>
              <w:jc w:val="center"/>
            </w:pPr>
            <w:r w:rsidRPr="000E4E7F">
              <w:t>No</w:t>
            </w:r>
          </w:p>
        </w:tc>
      </w:tr>
      <w:tr w:rsidR="00B64786" w:rsidRPr="000E4E7F" w14:paraId="60E85EC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B1FD4" w14:textId="77777777" w:rsidR="00B64786" w:rsidRPr="000E4E7F" w:rsidRDefault="00B64786" w:rsidP="007913A5">
            <w:pPr>
              <w:pStyle w:val="TAL"/>
              <w:rPr>
                <w:b/>
                <w:i/>
              </w:rPr>
            </w:pPr>
            <w:r w:rsidRPr="000E4E7F">
              <w:rPr>
                <w:b/>
                <w:i/>
              </w:rPr>
              <w:t>spdcch-differentRS-types</w:t>
            </w:r>
          </w:p>
          <w:p w14:paraId="3150ECDF" w14:textId="77777777" w:rsidR="00B64786" w:rsidRPr="000E4E7F" w:rsidRDefault="00B64786" w:rsidP="007913A5">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089BED39" w14:textId="77777777" w:rsidR="00B64786" w:rsidRPr="000E4E7F" w:rsidRDefault="00B64786" w:rsidP="007913A5">
            <w:pPr>
              <w:pStyle w:val="TAL"/>
              <w:jc w:val="center"/>
            </w:pPr>
            <w:r w:rsidRPr="000E4E7F">
              <w:t>-</w:t>
            </w:r>
          </w:p>
        </w:tc>
      </w:tr>
      <w:tr w:rsidR="00B64786" w:rsidRPr="000E4E7F" w14:paraId="3BEC5D6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7CAAF" w14:textId="77777777" w:rsidR="00B64786" w:rsidRPr="000E4E7F" w:rsidRDefault="00B64786" w:rsidP="007913A5">
            <w:pPr>
              <w:pStyle w:val="TAL"/>
              <w:rPr>
                <w:b/>
                <w:i/>
              </w:rPr>
            </w:pPr>
            <w:r w:rsidRPr="000E4E7F">
              <w:rPr>
                <w:b/>
                <w:i/>
              </w:rPr>
              <w:t>spdcch-Reuse</w:t>
            </w:r>
          </w:p>
          <w:p w14:paraId="6D777ABB" w14:textId="77777777" w:rsidR="00B64786" w:rsidRPr="000E4E7F" w:rsidRDefault="00B64786" w:rsidP="007913A5">
            <w:pPr>
              <w:pStyle w:val="TAL"/>
            </w:pPr>
            <w:r w:rsidRPr="000E4E7F">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1BAC4C00" w14:textId="77777777" w:rsidR="00B64786" w:rsidRPr="000E4E7F" w:rsidRDefault="00B64786" w:rsidP="007913A5">
            <w:pPr>
              <w:pStyle w:val="TAL"/>
              <w:jc w:val="center"/>
            </w:pPr>
            <w:r w:rsidRPr="000E4E7F">
              <w:t>-</w:t>
            </w:r>
          </w:p>
        </w:tc>
      </w:tr>
      <w:tr w:rsidR="00B64786" w:rsidRPr="000E4E7F" w14:paraId="0D5AA1C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874EF" w14:textId="77777777" w:rsidR="00B64786" w:rsidRPr="000E4E7F" w:rsidRDefault="00B64786" w:rsidP="007913A5">
            <w:pPr>
              <w:pStyle w:val="TAL"/>
              <w:rPr>
                <w:b/>
                <w:i/>
              </w:rPr>
            </w:pPr>
            <w:r w:rsidRPr="000E4E7F">
              <w:rPr>
                <w:b/>
                <w:i/>
              </w:rPr>
              <w:t>sps-CyclicShift</w:t>
            </w:r>
          </w:p>
          <w:p w14:paraId="263AF554" w14:textId="77777777" w:rsidR="00B64786" w:rsidRPr="000E4E7F" w:rsidRDefault="00B64786" w:rsidP="007913A5">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EE25EC6" w14:textId="77777777" w:rsidR="00B64786" w:rsidRPr="000E4E7F" w:rsidRDefault="00B64786" w:rsidP="007913A5">
            <w:pPr>
              <w:pStyle w:val="TAL"/>
              <w:jc w:val="center"/>
            </w:pPr>
            <w:r w:rsidRPr="000E4E7F">
              <w:t>-</w:t>
            </w:r>
          </w:p>
        </w:tc>
      </w:tr>
      <w:tr w:rsidR="00B64786" w:rsidRPr="000E4E7F" w14:paraId="6406E98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E2770"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sps-ServingCell</w:t>
            </w:r>
          </w:p>
          <w:p w14:paraId="793BD817" w14:textId="77777777" w:rsidR="00B64786" w:rsidRPr="000E4E7F" w:rsidRDefault="00B64786" w:rsidP="007913A5">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7DDD37C" w14:textId="77777777" w:rsidR="00B64786" w:rsidRPr="000E4E7F" w:rsidRDefault="00B64786" w:rsidP="007913A5">
            <w:pPr>
              <w:pStyle w:val="TAL"/>
              <w:jc w:val="center"/>
            </w:pPr>
            <w:r w:rsidRPr="000E4E7F">
              <w:rPr>
                <w:lang w:eastAsia="zh-CN"/>
              </w:rPr>
              <w:t>-</w:t>
            </w:r>
          </w:p>
        </w:tc>
      </w:tr>
      <w:tr w:rsidR="00B64786" w:rsidRPr="000E4E7F" w14:paraId="45DC577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9C3B2" w14:textId="77777777" w:rsidR="00B64786" w:rsidRPr="000E4E7F" w:rsidRDefault="00B64786" w:rsidP="007913A5">
            <w:pPr>
              <w:pStyle w:val="TAL"/>
              <w:rPr>
                <w:b/>
                <w:i/>
              </w:rPr>
            </w:pPr>
            <w:r w:rsidRPr="000E4E7F">
              <w:rPr>
                <w:b/>
                <w:i/>
              </w:rPr>
              <w:t>sps-STTI</w:t>
            </w:r>
          </w:p>
          <w:p w14:paraId="5B1573D5" w14:textId="77777777" w:rsidR="00B64786" w:rsidRPr="000E4E7F" w:rsidRDefault="00B64786" w:rsidP="007913A5">
            <w:pPr>
              <w:pStyle w:val="TAL"/>
            </w:pPr>
            <w:r w:rsidRPr="000E4E7F">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61098912" w14:textId="77777777" w:rsidR="00B64786" w:rsidRPr="000E4E7F" w:rsidRDefault="00B64786" w:rsidP="007913A5">
            <w:pPr>
              <w:pStyle w:val="TAL"/>
              <w:jc w:val="center"/>
            </w:pPr>
            <w:r w:rsidRPr="000E4E7F">
              <w:t>-</w:t>
            </w:r>
          </w:p>
        </w:tc>
      </w:tr>
      <w:tr w:rsidR="00B64786" w:rsidRPr="000E4E7F" w14:paraId="5B74EAC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39D70" w14:textId="77777777" w:rsidR="00B64786" w:rsidRPr="000E4E7F" w:rsidRDefault="00B64786" w:rsidP="007913A5">
            <w:pPr>
              <w:pStyle w:val="TAL"/>
              <w:rPr>
                <w:b/>
                <w:i/>
              </w:rPr>
            </w:pPr>
            <w:r w:rsidRPr="000E4E7F">
              <w:rPr>
                <w:b/>
                <w:i/>
              </w:rPr>
              <w:t>srs-DCI7-TriggeringFS2</w:t>
            </w:r>
          </w:p>
          <w:p w14:paraId="588B902D" w14:textId="77777777" w:rsidR="00B64786" w:rsidRPr="000E4E7F" w:rsidRDefault="00B64786" w:rsidP="007913A5">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D26FAEA" w14:textId="77777777" w:rsidR="00B64786" w:rsidRPr="000E4E7F" w:rsidRDefault="00B64786" w:rsidP="007913A5">
            <w:pPr>
              <w:pStyle w:val="TAL"/>
              <w:jc w:val="center"/>
              <w:rPr>
                <w:bCs/>
                <w:noProof/>
                <w:lang w:eastAsia="en-GB"/>
              </w:rPr>
            </w:pPr>
            <w:r w:rsidRPr="000E4E7F">
              <w:t>-</w:t>
            </w:r>
          </w:p>
        </w:tc>
      </w:tr>
      <w:tr w:rsidR="00B64786" w:rsidRPr="000E4E7F" w14:paraId="0161800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FB33A" w14:textId="77777777" w:rsidR="00B64786" w:rsidRPr="000E4E7F" w:rsidRDefault="00B64786" w:rsidP="007913A5">
            <w:pPr>
              <w:pStyle w:val="TAL"/>
              <w:rPr>
                <w:b/>
                <w:i/>
              </w:rPr>
            </w:pPr>
            <w:r w:rsidRPr="000E4E7F">
              <w:rPr>
                <w:b/>
                <w:i/>
              </w:rPr>
              <w:t>srs-Enhancements</w:t>
            </w:r>
          </w:p>
          <w:p w14:paraId="056B973C" w14:textId="77777777" w:rsidR="00B64786" w:rsidRPr="000E4E7F" w:rsidRDefault="00B64786" w:rsidP="007913A5">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B958023" w14:textId="77777777" w:rsidR="00B64786" w:rsidRPr="000E4E7F" w:rsidRDefault="00B64786" w:rsidP="007913A5">
            <w:pPr>
              <w:pStyle w:val="TAL"/>
              <w:jc w:val="center"/>
            </w:pPr>
            <w:r w:rsidRPr="000E4E7F">
              <w:t>TBD</w:t>
            </w:r>
          </w:p>
        </w:tc>
      </w:tr>
      <w:tr w:rsidR="00B64786" w:rsidRPr="000E4E7F" w14:paraId="38691F1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A5B8D" w14:textId="77777777" w:rsidR="00B64786" w:rsidRPr="000E4E7F" w:rsidRDefault="00B64786" w:rsidP="007913A5">
            <w:pPr>
              <w:pStyle w:val="TAL"/>
              <w:rPr>
                <w:b/>
                <w:i/>
              </w:rPr>
            </w:pPr>
            <w:r w:rsidRPr="000E4E7F">
              <w:rPr>
                <w:b/>
                <w:i/>
              </w:rPr>
              <w:t>srs-EnhancementsTDD</w:t>
            </w:r>
          </w:p>
          <w:p w14:paraId="3516E81F" w14:textId="77777777" w:rsidR="00B64786" w:rsidRPr="000E4E7F" w:rsidRDefault="00B64786" w:rsidP="007913A5">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AD3BF92" w14:textId="77777777" w:rsidR="00B64786" w:rsidRPr="000E4E7F" w:rsidRDefault="00B64786" w:rsidP="007913A5">
            <w:pPr>
              <w:pStyle w:val="TAL"/>
              <w:jc w:val="center"/>
            </w:pPr>
            <w:r w:rsidRPr="000E4E7F">
              <w:t>Yes</w:t>
            </w:r>
          </w:p>
        </w:tc>
      </w:tr>
      <w:tr w:rsidR="00B64786" w:rsidRPr="000E4E7F" w14:paraId="6982F3E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B803D"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srs-FlexibleTiming</w:t>
            </w:r>
          </w:p>
          <w:p w14:paraId="06D382CC" w14:textId="77777777" w:rsidR="00B64786" w:rsidRPr="000E4E7F" w:rsidRDefault="00B64786" w:rsidP="007913A5">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B4D8F64" w14:textId="77777777" w:rsidR="00B64786" w:rsidRPr="000E4E7F" w:rsidRDefault="00B64786" w:rsidP="007913A5">
            <w:pPr>
              <w:pStyle w:val="TAL"/>
              <w:jc w:val="center"/>
            </w:pPr>
            <w:r w:rsidRPr="000E4E7F">
              <w:t>-</w:t>
            </w:r>
          </w:p>
        </w:tc>
      </w:tr>
      <w:tr w:rsidR="00B64786" w:rsidRPr="000E4E7F" w14:paraId="6B56B05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2BEA7" w14:textId="77777777" w:rsidR="00B64786" w:rsidRPr="000E4E7F" w:rsidRDefault="00B64786" w:rsidP="007913A5">
            <w:pPr>
              <w:keepNext/>
              <w:keepLines/>
              <w:spacing w:after="0"/>
              <w:rPr>
                <w:rFonts w:ascii="Arial" w:hAnsi="Arial"/>
                <w:b/>
                <w:i/>
                <w:sz w:val="18"/>
                <w:lang w:eastAsia="zh-CN"/>
              </w:rPr>
            </w:pPr>
            <w:r w:rsidRPr="000E4E7F">
              <w:rPr>
                <w:rFonts w:ascii="Arial" w:hAnsi="Arial"/>
                <w:b/>
                <w:i/>
                <w:sz w:val="18"/>
                <w:lang w:eastAsia="zh-CN"/>
              </w:rPr>
              <w:t>srs-HARQ-ReferenceConfig</w:t>
            </w:r>
          </w:p>
          <w:p w14:paraId="32E8E42F" w14:textId="77777777" w:rsidR="00B64786" w:rsidRPr="000E4E7F" w:rsidRDefault="00B64786" w:rsidP="007913A5">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B86BEE9" w14:textId="77777777" w:rsidR="00B64786" w:rsidRPr="000E4E7F" w:rsidRDefault="00B64786" w:rsidP="007913A5">
            <w:pPr>
              <w:pStyle w:val="TAL"/>
              <w:jc w:val="center"/>
            </w:pPr>
            <w:r w:rsidRPr="000E4E7F">
              <w:t>-</w:t>
            </w:r>
          </w:p>
        </w:tc>
      </w:tr>
      <w:tr w:rsidR="00B64786" w:rsidRPr="000E4E7F" w14:paraId="402B2FE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795DA" w14:textId="77777777" w:rsidR="00B64786" w:rsidRPr="000E4E7F" w:rsidRDefault="00B64786" w:rsidP="007913A5">
            <w:pPr>
              <w:pStyle w:val="TAL"/>
              <w:rPr>
                <w:b/>
                <w:i/>
              </w:rPr>
            </w:pPr>
            <w:r w:rsidRPr="000E4E7F">
              <w:rPr>
                <w:b/>
                <w:i/>
              </w:rPr>
              <w:t>srs-MaxSimultaneousCCs</w:t>
            </w:r>
          </w:p>
          <w:p w14:paraId="58FCB877" w14:textId="77777777" w:rsidR="00B64786" w:rsidRPr="000E4E7F" w:rsidRDefault="00B64786" w:rsidP="007913A5">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23D9933" w14:textId="77777777" w:rsidR="00B64786" w:rsidRPr="000E4E7F" w:rsidRDefault="00B64786" w:rsidP="007913A5">
            <w:pPr>
              <w:pStyle w:val="TAL"/>
              <w:jc w:val="center"/>
            </w:pPr>
            <w:r w:rsidRPr="000E4E7F">
              <w:t>-</w:t>
            </w:r>
          </w:p>
        </w:tc>
      </w:tr>
      <w:tr w:rsidR="00B64786" w:rsidRPr="000E4E7F" w14:paraId="206A781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D9FD8C" w14:textId="77777777" w:rsidR="00B64786" w:rsidRPr="000E4E7F" w:rsidRDefault="00B64786" w:rsidP="007913A5">
            <w:pPr>
              <w:pStyle w:val="TAL"/>
              <w:rPr>
                <w:b/>
                <w:i/>
              </w:rPr>
            </w:pPr>
            <w:r w:rsidRPr="000E4E7F">
              <w:rPr>
                <w:b/>
                <w:i/>
              </w:rPr>
              <w:t>srs-UpPTS-6sym</w:t>
            </w:r>
          </w:p>
          <w:p w14:paraId="6CE0C005" w14:textId="77777777" w:rsidR="00B64786" w:rsidRPr="000E4E7F" w:rsidRDefault="00B64786" w:rsidP="007913A5">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53369B2" w14:textId="77777777" w:rsidR="00B64786" w:rsidRPr="000E4E7F" w:rsidRDefault="00B64786" w:rsidP="007913A5">
            <w:pPr>
              <w:pStyle w:val="TAL"/>
              <w:jc w:val="center"/>
            </w:pPr>
            <w:r w:rsidRPr="000E4E7F">
              <w:t>-</w:t>
            </w:r>
          </w:p>
        </w:tc>
      </w:tr>
      <w:tr w:rsidR="00B64786" w:rsidRPr="000E4E7F" w14:paraId="080A1AE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E5E41" w14:textId="77777777" w:rsidR="00B64786" w:rsidRPr="000E4E7F" w:rsidRDefault="00B64786" w:rsidP="007913A5">
            <w:pPr>
              <w:pStyle w:val="TAL"/>
              <w:rPr>
                <w:b/>
                <w:bCs/>
                <w:i/>
                <w:noProof/>
                <w:lang w:eastAsia="en-GB"/>
              </w:rPr>
            </w:pPr>
            <w:r w:rsidRPr="000E4E7F">
              <w:rPr>
                <w:b/>
                <w:bCs/>
                <w:i/>
                <w:noProof/>
                <w:lang w:eastAsia="en-GB"/>
              </w:rPr>
              <w:t>srvcc-FromUTRA-FDD-ToGERAN</w:t>
            </w:r>
          </w:p>
          <w:p w14:paraId="03C2B12B" w14:textId="77777777" w:rsidR="00B64786" w:rsidRPr="000E4E7F" w:rsidRDefault="00B64786" w:rsidP="007913A5">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F137205" w14:textId="77777777" w:rsidR="00B64786" w:rsidRPr="000E4E7F" w:rsidRDefault="00B64786" w:rsidP="007913A5">
            <w:pPr>
              <w:pStyle w:val="TAL"/>
              <w:jc w:val="center"/>
              <w:rPr>
                <w:lang w:eastAsia="zh-CN"/>
              </w:rPr>
            </w:pPr>
            <w:r w:rsidRPr="000E4E7F">
              <w:rPr>
                <w:bCs/>
                <w:noProof/>
                <w:lang w:eastAsia="en-GB"/>
              </w:rPr>
              <w:t>-</w:t>
            </w:r>
          </w:p>
        </w:tc>
      </w:tr>
      <w:tr w:rsidR="00B64786" w:rsidRPr="000E4E7F" w14:paraId="47BEAF3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B62D9E" w14:textId="77777777" w:rsidR="00B64786" w:rsidRPr="000E4E7F" w:rsidRDefault="00B64786" w:rsidP="007913A5">
            <w:pPr>
              <w:pStyle w:val="TAL"/>
              <w:rPr>
                <w:b/>
                <w:bCs/>
                <w:i/>
                <w:noProof/>
                <w:lang w:eastAsia="en-GB"/>
              </w:rPr>
            </w:pPr>
            <w:r w:rsidRPr="000E4E7F">
              <w:rPr>
                <w:b/>
                <w:bCs/>
                <w:i/>
                <w:noProof/>
                <w:lang w:eastAsia="en-GB"/>
              </w:rPr>
              <w:t>srvcc-FromUTRA-FDD-ToUTRA-FDD</w:t>
            </w:r>
          </w:p>
          <w:p w14:paraId="1600ADE3" w14:textId="77777777" w:rsidR="00B64786" w:rsidRPr="000E4E7F" w:rsidRDefault="00B64786" w:rsidP="007913A5">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1BACBD" w14:textId="77777777" w:rsidR="00B64786" w:rsidRPr="000E4E7F" w:rsidRDefault="00B64786" w:rsidP="007913A5">
            <w:pPr>
              <w:pStyle w:val="TAL"/>
              <w:jc w:val="center"/>
              <w:rPr>
                <w:lang w:eastAsia="zh-CN"/>
              </w:rPr>
            </w:pPr>
            <w:r w:rsidRPr="000E4E7F">
              <w:rPr>
                <w:bCs/>
                <w:noProof/>
                <w:lang w:eastAsia="en-GB"/>
              </w:rPr>
              <w:t>-</w:t>
            </w:r>
          </w:p>
        </w:tc>
      </w:tr>
      <w:tr w:rsidR="00B64786" w:rsidRPr="000E4E7F" w14:paraId="0D55F64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5BC88" w14:textId="77777777" w:rsidR="00B64786" w:rsidRPr="000E4E7F" w:rsidRDefault="00B64786" w:rsidP="007913A5">
            <w:pPr>
              <w:pStyle w:val="TAL"/>
              <w:rPr>
                <w:b/>
                <w:bCs/>
                <w:i/>
                <w:noProof/>
                <w:lang w:eastAsia="en-GB"/>
              </w:rPr>
            </w:pPr>
            <w:r w:rsidRPr="000E4E7F">
              <w:rPr>
                <w:b/>
                <w:bCs/>
                <w:i/>
                <w:noProof/>
                <w:lang w:eastAsia="en-GB"/>
              </w:rPr>
              <w:t>srvcc-FromUTRA-TDD128-ToGERAN</w:t>
            </w:r>
          </w:p>
          <w:p w14:paraId="692E9388" w14:textId="77777777" w:rsidR="00B64786" w:rsidRPr="000E4E7F" w:rsidRDefault="00B64786" w:rsidP="007913A5">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ADEB86D" w14:textId="77777777" w:rsidR="00B64786" w:rsidRPr="000E4E7F" w:rsidRDefault="00B64786" w:rsidP="007913A5">
            <w:pPr>
              <w:pStyle w:val="TAL"/>
              <w:jc w:val="center"/>
              <w:rPr>
                <w:lang w:eastAsia="zh-CN"/>
              </w:rPr>
            </w:pPr>
            <w:r w:rsidRPr="000E4E7F">
              <w:rPr>
                <w:bCs/>
                <w:noProof/>
                <w:lang w:eastAsia="en-GB"/>
              </w:rPr>
              <w:t>-</w:t>
            </w:r>
          </w:p>
        </w:tc>
      </w:tr>
      <w:tr w:rsidR="00B64786" w:rsidRPr="000E4E7F" w14:paraId="58ADC9A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5E2FA" w14:textId="77777777" w:rsidR="00B64786" w:rsidRPr="000E4E7F" w:rsidRDefault="00B64786" w:rsidP="007913A5">
            <w:pPr>
              <w:pStyle w:val="TAL"/>
              <w:rPr>
                <w:b/>
                <w:bCs/>
                <w:i/>
                <w:noProof/>
                <w:lang w:eastAsia="en-GB"/>
              </w:rPr>
            </w:pPr>
            <w:r w:rsidRPr="000E4E7F">
              <w:rPr>
                <w:b/>
                <w:bCs/>
                <w:i/>
                <w:noProof/>
                <w:lang w:eastAsia="en-GB"/>
              </w:rPr>
              <w:t>srvcc-FromUTRA-TDD128-ToUTRA-TDD128</w:t>
            </w:r>
          </w:p>
          <w:p w14:paraId="69715AD9" w14:textId="77777777" w:rsidR="00B64786" w:rsidRPr="000E4E7F" w:rsidRDefault="00B64786" w:rsidP="007913A5">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B7225B" w14:textId="77777777" w:rsidR="00B64786" w:rsidRPr="000E4E7F" w:rsidRDefault="00B64786" w:rsidP="007913A5">
            <w:pPr>
              <w:pStyle w:val="TAL"/>
              <w:jc w:val="center"/>
              <w:rPr>
                <w:lang w:eastAsia="zh-CN"/>
              </w:rPr>
            </w:pPr>
            <w:r w:rsidRPr="000E4E7F">
              <w:rPr>
                <w:bCs/>
                <w:noProof/>
                <w:lang w:eastAsia="en-GB"/>
              </w:rPr>
              <w:t>-</w:t>
            </w:r>
          </w:p>
        </w:tc>
      </w:tr>
      <w:tr w:rsidR="00B64786" w:rsidRPr="000E4E7F" w14:paraId="4242622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D3E1F" w14:textId="77777777" w:rsidR="00B64786" w:rsidRPr="000E4E7F" w:rsidRDefault="00B64786" w:rsidP="007913A5">
            <w:pPr>
              <w:pStyle w:val="TAL"/>
              <w:rPr>
                <w:b/>
                <w:bCs/>
                <w:i/>
                <w:noProof/>
                <w:lang w:eastAsia="en-GB"/>
              </w:rPr>
            </w:pPr>
            <w:r w:rsidRPr="000E4E7F">
              <w:rPr>
                <w:b/>
                <w:bCs/>
                <w:i/>
                <w:noProof/>
                <w:lang w:eastAsia="en-GB"/>
              </w:rPr>
              <w:t>ss-CCH-InterfHandl</w:t>
            </w:r>
          </w:p>
          <w:p w14:paraId="62E4DED0" w14:textId="77777777" w:rsidR="00B64786" w:rsidRPr="000E4E7F" w:rsidRDefault="00B64786" w:rsidP="007913A5">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144AA35"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0081622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BC8D80" w14:textId="77777777" w:rsidR="00B64786" w:rsidRPr="000E4E7F" w:rsidRDefault="00B64786" w:rsidP="007913A5">
            <w:pPr>
              <w:pStyle w:val="TAL"/>
              <w:rPr>
                <w:b/>
                <w:bCs/>
                <w:i/>
                <w:noProof/>
                <w:lang w:eastAsia="en-GB"/>
              </w:rPr>
            </w:pPr>
            <w:r w:rsidRPr="000E4E7F">
              <w:rPr>
                <w:b/>
                <w:bCs/>
                <w:i/>
                <w:noProof/>
                <w:lang w:eastAsia="en-GB"/>
              </w:rPr>
              <w:t>ss-SINR-Meas-NR-FR1, ss-SINR-Meas-NR-FR2</w:t>
            </w:r>
          </w:p>
          <w:p w14:paraId="678D14D4" w14:textId="77777777" w:rsidR="00B64786" w:rsidRPr="000E4E7F" w:rsidRDefault="00B64786" w:rsidP="007913A5">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A650519"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F7FC9F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E61DA" w14:textId="77777777" w:rsidR="00B64786" w:rsidRPr="000E4E7F" w:rsidRDefault="00B64786" w:rsidP="007913A5">
            <w:pPr>
              <w:keepNext/>
              <w:keepLines/>
              <w:spacing w:after="0"/>
              <w:rPr>
                <w:rFonts w:ascii="Arial" w:hAnsi="Arial" w:cs="Arial"/>
                <w:b/>
                <w:bCs/>
                <w:i/>
                <w:noProof/>
                <w:sz w:val="18"/>
                <w:szCs w:val="18"/>
              </w:rPr>
            </w:pPr>
            <w:r w:rsidRPr="000E4E7F">
              <w:rPr>
                <w:rFonts w:ascii="Arial" w:hAnsi="Arial" w:cs="Arial"/>
                <w:b/>
                <w:bCs/>
                <w:i/>
                <w:noProof/>
                <w:sz w:val="18"/>
                <w:szCs w:val="18"/>
              </w:rPr>
              <w:lastRenderedPageBreak/>
              <w:t>ssp10-TDD-Only</w:t>
            </w:r>
          </w:p>
          <w:p w14:paraId="1D1CEE8C" w14:textId="77777777" w:rsidR="00B64786" w:rsidRPr="000E4E7F" w:rsidRDefault="00B64786" w:rsidP="007913A5">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F823BC"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E9F49D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3436C" w14:textId="77777777" w:rsidR="00B64786" w:rsidRPr="000E4E7F" w:rsidRDefault="00B64786" w:rsidP="007913A5">
            <w:pPr>
              <w:pStyle w:val="TAL"/>
              <w:rPr>
                <w:b/>
                <w:i/>
                <w:lang w:eastAsia="zh-CN"/>
              </w:rPr>
            </w:pPr>
            <w:r w:rsidRPr="000E4E7F">
              <w:rPr>
                <w:b/>
                <w:i/>
                <w:lang w:eastAsia="zh-CN"/>
              </w:rPr>
              <w:t>standaloneGNSS-Location</w:t>
            </w:r>
          </w:p>
          <w:p w14:paraId="74EE5F65" w14:textId="77777777" w:rsidR="00B64786" w:rsidRPr="000E4E7F" w:rsidRDefault="00B64786" w:rsidP="007913A5">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7CEABBC" w14:textId="77777777" w:rsidR="00B64786" w:rsidRPr="000E4E7F" w:rsidRDefault="00B64786" w:rsidP="007913A5">
            <w:pPr>
              <w:pStyle w:val="TAL"/>
              <w:jc w:val="center"/>
              <w:rPr>
                <w:lang w:eastAsia="zh-CN"/>
              </w:rPr>
            </w:pPr>
            <w:r w:rsidRPr="000E4E7F">
              <w:rPr>
                <w:lang w:eastAsia="zh-CN"/>
              </w:rPr>
              <w:t>-</w:t>
            </w:r>
          </w:p>
        </w:tc>
      </w:tr>
      <w:tr w:rsidR="00B64786" w:rsidRPr="000E4E7F" w14:paraId="093B404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10217" w14:textId="77777777" w:rsidR="00B64786" w:rsidRPr="000E4E7F" w:rsidRDefault="00B64786" w:rsidP="007913A5">
            <w:pPr>
              <w:pStyle w:val="TAL"/>
              <w:rPr>
                <w:b/>
                <w:i/>
                <w:lang w:eastAsia="zh-CN"/>
              </w:rPr>
            </w:pPr>
            <w:r w:rsidRPr="000E4E7F">
              <w:rPr>
                <w:b/>
                <w:i/>
                <w:lang w:eastAsia="zh-CN"/>
              </w:rPr>
              <w:t>sTTI-SPT-Supported</w:t>
            </w:r>
          </w:p>
          <w:p w14:paraId="061A1AA7" w14:textId="77777777" w:rsidR="00B64786" w:rsidRPr="000E4E7F" w:rsidRDefault="00B64786" w:rsidP="007913A5">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r w:rsidRPr="000E4E7F">
              <w:rPr>
                <w:i/>
              </w:rPr>
              <w:t xml:space="preserve">sTTI-SPT-Supported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27D3A88" w14:textId="77777777" w:rsidR="00B64786" w:rsidRPr="000E4E7F" w:rsidRDefault="00B64786" w:rsidP="007913A5">
            <w:pPr>
              <w:pStyle w:val="TAL"/>
              <w:jc w:val="center"/>
              <w:rPr>
                <w:lang w:eastAsia="zh-CN"/>
              </w:rPr>
            </w:pPr>
            <w:r w:rsidRPr="000E4E7F">
              <w:rPr>
                <w:lang w:eastAsia="zh-CN"/>
              </w:rPr>
              <w:t>-</w:t>
            </w:r>
          </w:p>
        </w:tc>
      </w:tr>
      <w:tr w:rsidR="00B64786" w:rsidRPr="000E4E7F" w14:paraId="3A812D4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DF1EF" w14:textId="77777777" w:rsidR="00B64786" w:rsidRPr="000E4E7F" w:rsidRDefault="00B64786" w:rsidP="007913A5">
            <w:pPr>
              <w:pStyle w:val="TAL"/>
              <w:rPr>
                <w:b/>
                <w:i/>
                <w:lang w:eastAsia="zh-CN"/>
              </w:rPr>
            </w:pPr>
            <w:r w:rsidRPr="000E4E7F">
              <w:rPr>
                <w:b/>
                <w:i/>
                <w:lang w:eastAsia="zh-CN"/>
              </w:rPr>
              <w:t>sTTI-FD-MIMO-Coexistence</w:t>
            </w:r>
          </w:p>
          <w:p w14:paraId="34D72741" w14:textId="77777777" w:rsidR="00B64786" w:rsidRPr="000E4E7F" w:rsidRDefault="00B64786" w:rsidP="007913A5">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D09C2C1" w14:textId="77777777" w:rsidR="00B64786" w:rsidRPr="000E4E7F" w:rsidRDefault="00B64786" w:rsidP="007913A5">
            <w:pPr>
              <w:pStyle w:val="TAL"/>
              <w:jc w:val="center"/>
              <w:rPr>
                <w:lang w:eastAsia="zh-CN"/>
              </w:rPr>
            </w:pPr>
            <w:r w:rsidRPr="000E4E7F">
              <w:rPr>
                <w:lang w:eastAsia="zh-CN"/>
              </w:rPr>
              <w:t>-</w:t>
            </w:r>
          </w:p>
        </w:tc>
      </w:tr>
      <w:tr w:rsidR="00B64786" w:rsidRPr="000E4E7F" w14:paraId="4AA3360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38585" w14:textId="77777777" w:rsidR="00B64786" w:rsidRPr="000E4E7F" w:rsidRDefault="00B64786" w:rsidP="007913A5">
            <w:pPr>
              <w:pStyle w:val="TAL"/>
              <w:rPr>
                <w:b/>
                <w:i/>
              </w:rPr>
            </w:pPr>
            <w:r w:rsidRPr="000E4E7F">
              <w:rPr>
                <w:b/>
                <w:i/>
              </w:rPr>
              <w:t>sTTI-SupportedCombinations</w:t>
            </w:r>
          </w:p>
          <w:p w14:paraId="6A15E8AD" w14:textId="77777777" w:rsidR="00B64786" w:rsidRPr="000E4E7F" w:rsidRDefault="00B64786" w:rsidP="007913A5">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58C18E0" w14:textId="77777777" w:rsidR="00B64786" w:rsidRPr="000E4E7F" w:rsidRDefault="00B64786" w:rsidP="007913A5">
            <w:pPr>
              <w:pStyle w:val="TAL"/>
              <w:jc w:val="center"/>
              <w:rPr>
                <w:lang w:eastAsia="zh-CN"/>
              </w:rPr>
            </w:pPr>
            <w:r w:rsidRPr="000E4E7F">
              <w:rPr>
                <w:lang w:eastAsia="zh-CN"/>
              </w:rPr>
              <w:t>-</w:t>
            </w:r>
          </w:p>
        </w:tc>
      </w:tr>
      <w:tr w:rsidR="00B64786" w:rsidRPr="000E4E7F" w14:paraId="5CC2593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C4630" w14:textId="77777777" w:rsidR="00B64786" w:rsidRPr="000E4E7F" w:rsidRDefault="00B64786" w:rsidP="007913A5">
            <w:pPr>
              <w:pStyle w:val="TAL"/>
              <w:rPr>
                <w:b/>
                <w:bCs/>
                <w:i/>
                <w:noProof/>
                <w:lang w:eastAsia="en-GB"/>
              </w:rPr>
            </w:pPr>
            <w:r w:rsidRPr="000E4E7F">
              <w:rPr>
                <w:b/>
                <w:i/>
              </w:rPr>
              <w:t>subcarrierSpacingMBMS-khz7dot5, subcarrierSpacingMBMS-khz1dot25</w:t>
            </w:r>
          </w:p>
          <w:p w14:paraId="58FDA09D" w14:textId="77777777" w:rsidR="00B64786" w:rsidRPr="000E4E7F" w:rsidRDefault="00B64786" w:rsidP="007913A5">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5078692" w14:textId="77777777" w:rsidR="00B64786" w:rsidRPr="000E4E7F" w:rsidRDefault="00B64786" w:rsidP="007913A5">
            <w:pPr>
              <w:pStyle w:val="TAL"/>
              <w:jc w:val="center"/>
              <w:rPr>
                <w:lang w:eastAsia="zh-CN"/>
              </w:rPr>
            </w:pPr>
            <w:r w:rsidRPr="000E4E7F">
              <w:rPr>
                <w:lang w:eastAsia="zh-CN"/>
              </w:rPr>
              <w:t>-</w:t>
            </w:r>
          </w:p>
        </w:tc>
      </w:tr>
      <w:tr w:rsidR="00B64786" w:rsidRPr="000E4E7F" w14:paraId="4E8EA14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E58C71" w14:textId="77777777" w:rsidR="00B64786" w:rsidRPr="000E4E7F" w:rsidRDefault="00B64786" w:rsidP="007913A5">
            <w:pPr>
              <w:pStyle w:val="TAL"/>
              <w:rPr>
                <w:b/>
                <w:i/>
                <w:lang w:eastAsia="en-GB"/>
              </w:rPr>
            </w:pPr>
            <w:r w:rsidRPr="000E4E7F">
              <w:rPr>
                <w:b/>
                <w:i/>
                <w:lang w:eastAsia="en-GB"/>
              </w:rPr>
              <w:t>subslotPDSCH-TxDiv-TM9and10</w:t>
            </w:r>
          </w:p>
          <w:p w14:paraId="4F498F63" w14:textId="77777777" w:rsidR="00B64786" w:rsidRPr="000E4E7F" w:rsidRDefault="00B64786" w:rsidP="007913A5">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E959E" w14:textId="77777777" w:rsidR="00B64786" w:rsidRPr="000E4E7F" w:rsidRDefault="00B64786" w:rsidP="007913A5">
            <w:pPr>
              <w:pStyle w:val="TAL"/>
              <w:jc w:val="center"/>
              <w:rPr>
                <w:lang w:eastAsia="zh-CN"/>
              </w:rPr>
            </w:pPr>
          </w:p>
        </w:tc>
      </w:tr>
      <w:tr w:rsidR="00B64786" w:rsidRPr="000E4E7F" w14:paraId="1E2DF64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DA9DC" w14:textId="77777777" w:rsidR="00B64786" w:rsidRPr="000E4E7F" w:rsidRDefault="00B64786" w:rsidP="007913A5">
            <w:pPr>
              <w:pStyle w:val="TAL"/>
              <w:rPr>
                <w:b/>
                <w:i/>
                <w:iCs/>
                <w:noProof/>
              </w:rPr>
            </w:pPr>
            <w:r w:rsidRPr="000E4E7F">
              <w:rPr>
                <w:b/>
                <w:i/>
                <w:iCs/>
                <w:noProof/>
              </w:rPr>
              <w:t>supportedBandCombination</w:t>
            </w:r>
          </w:p>
          <w:p w14:paraId="7CFA35EF" w14:textId="77777777" w:rsidR="00B64786" w:rsidRPr="000E4E7F" w:rsidRDefault="00B64786" w:rsidP="007913A5">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5F409F0"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40CC66F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D130C" w14:textId="77777777" w:rsidR="00B64786" w:rsidRPr="000E4E7F" w:rsidRDefault="00B64786" w:rsidP="007913A5">
            <w:pPr>
              <w:pStyle w:val="TAL"/>
              <w:rPr>
                <w:b/>
                <w:i/>
                <w:iCs/>
                <w:noProof/>
              </w:rPr>
            </w:pPr>
            <w:r w:rsidRPr="000E4E7F">
              <w:rPr>
                <w:b/>
                <w:i/>
                <w:iCs/>
                <w:noProof/>
              </w:rPr>
              <w:t>supportedBandCombinationAdd</w:t>
            </w:r>
            <w:r w:rsidRPr="000E4E7F">
              <w:rPr>
                <w:b/>
                <w:i/>
                <w:iCs/>
                <w:noProof/>
                <w:lang w:eastAsia="ko-KR"/>
              </w:rPr>
              <w:t>-r11</w:t>
            </w:r>
          </w:p>
          <w:p w14:paraId="7BE0A1BA" w14:textId="77777777" w:rsidR="00B64786" w:rsidRPr="000E4E7F" w:rsidRDefault="00B64786" w:rsidP="007913A5">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3A94BC3" w14:textId="77777777" w:rsidR="00B64786" w:rsidRPr="000E4E7F" w:rsidRDefault="00B64786" w:rsidP="007913A5">
            <w:pPr>
              <w:pStyle w:val="TAL"/>
              <w:jc w:val="center"/>
              <w:rPr>
                <w:lang w:eastAsia="en-GB"/>
              </w:rPr>
            </w:pPr>
            <w:r w:rsidRPr="000E4E7F">
              <w:rPr>
                <w:bCs/>
                <w:noProof/>
                <w:lang w:eastAsia="zh-TW"/>
              </w:rPr>
              <w:t>-</w:t>
            </w:r>
          </w:p>
        </w:tc>
      </w:tr>
      <w:tr w:rsidR="00B64786" w:rsidRPr="000E4E7F" w14:paraId="7680FC7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6AD3A" w14:textId="77777777" w:rsidR="00B64786" w:rsidRPr="000E4E7F" w:rsidRDefault="00B64786" w:rsidP="007913A5">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B807D50" w14:textId="77777777" w:rsidR="00B64786" w:rsidRPr="000E4E7F" w:rsidRDefault="00B64786" w:rsidP="007913A5">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5427A0" w14:textId="77777777" w:rsidR="00B64786" w:rsidRPr="000E4E7F" w:rsidRDefault="00B64786" w:rsidP="007913A5">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B64786" w:rsidRPr="000E4E7F" w14:paraId="5C247E1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33FAB" w14:textId="77777777" w:rsidR="00B64786" w:rsidRPr="000E4E7F" w:rsidRDefault="00B64786" w:rsidP="007913A5">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738E717D" w14:textId="77777777" w:rsidR="00B64786" w:rsidRPr="000E4E7F" w:rsidRDefault="00B64786" w:rsidP="007913A5">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A4B79B"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3048867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513F6" w14:textId="77777777" w:rsidR="00B64786" w:rsidRPr="000E4E7F" w:rsidRDefault="00B64786" w:rsidP="007913A5">
            <w:pPr>
              <w:keepNext/>
              <w:keepLines/>
              <w:spacing w:after="0"/>
              <w:rPr>
                <w:rFonts w:ascii="Arial" w:hAnsi="Arial"/>
                <w:b/>
                <w:bCs/>
                <w:i/>
                <w:iCs/>
                <w:noProof/>
                <w:sz w:val="18"/>
              </w:rPr>
            </w:pPr>
            <w:r w:rsidRPr="000E4E7F">
              <w:rPr>
                <w:rFonts w:ascii="Arial" w:hAnsi="Arial"/>
                <w:b/>
                <w:bCs/>
                <w:i/>
                <w:iCs/>
                <w:noProof/>
                <w:sz w:val="18"/>
              </w:rPr>
              <w:t>supportedBandCombinationReduced</w:t>
            </w:r>
          </w:p>
          <w:p w14:paraId="00DBB0A5" w14:textId="77777777" w:rsidR="00B64786" w:rsidRPr="000E4E7F" w:rsidRDefault="00B64786" w:rsidP="007913A5">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144931" w14:textId="77777777" w:rsidR="00B64786" w:rsidRPr="000E4E7F" w:rsidRDefault="00B64786" w:rsidP="007913A5">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B64786" w:rsidRPr="000E4E7F" w14:paraId="67F11BA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B41E8" w14:textId="77777777" w:rsidR="00B64786" w:rsidRPr="000E4E7F" w:rsidRDefault="00B64786" w:rsidP="007913A5">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CFC4C17" w14:textId="77777777" w:rsidR="00B64786" w:rsidRPr="000E4E7F" w:rsidRDefault="00B64786" w:rsidP="007913A5">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FFF89B" w14:textId="77777777" w:rsidR="00B64786" w:rsidRPr="000E4E7F" w:rsidRDefault="00B64786" w:rsidP="007913A5">
            <w:pPr>
              <w:keepNext/>
              <w:keepLines/>
              <w:spacing w:after="0"/>
              <w:jc w:val="center"/>
              <w:rPr>
                <w:rFonts w:ascii="Arial" w:hAnsi="Arial"/>
                <w:bCs/>
                <w:noProof/>
                <w:sz w:val="18"/>
              </w:rPr>
            </w:pPr>
            <w:r w:rsidRPr="000E4E7F">
              <w:rPr>
                <w:rFonts w:ascii="Arial" w:hAnsi="Arial"/>
                <w:bCs/>
                <w:noProof/>
                <w:sz w:val="18"/>
              </w:rPr>
              <w:t>-</w:t>
            </w:r>
          </w:p>
        </w:tc>
      </w:tr>
      <w:tr w:rsidR="00B64786" w:rsidRPr="000E4E7F" w14:paraId="7A838E8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F1BEE" w14:textId="77777777" w:rsidR="00B64786" w:rsidRPr="000E4E7F" w:rsidRDefault="00B64786" w:rsidP="007913A5">
            <w:pPr>
              <w:pStyle w:val="TAL"/>
              <w:rPr>
                <w:b/>
                <w:bCs/>
                <w:i/>
                <w:noProof/>
                <w:lang w:eastAsia="en-GB"/>
              </w:rPr>
            </w:pPr>
            <w:r w:rsidRPr="000E4E7F">
              <w:rPr>
                <w:b/>
                <w:bCs/>
                <w:i/>
                <w:noProof/>
                <w:lang w:eastAsia="zh-TW"/>
              </w:rPr>
              <w:t>SupportedB</w:t>
            </w:r>
            <w:r w:rsidRPr="000E4E7F">
              <w:rPr>
                <w:b/>
                <w:bCs/>
                <w:i/>
                <w:noProof/>
                <w:lang w:eastAsia="en-GB"/>
              </w:rPr>
              <w:t>andGERAN</w:t>
            </w:r>
          </w:p>
          <w:p w14:paraId="699F44C3" w14:textId="77777777" w:rsidR="00B64786" w:rsidRPr="000E4E7F" w:rsidRDefault="00B64786" w:rsidP="007913A5">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1DDBBC" w14:textId="77777777" w:rsidR="00B64786" w:rsidRPr="000E4E7F" w:rsidRDefault="00B64786" w:rsidP="007913A5">
            <w:pPr>
              <w:pStyle w:val="TAL"/>
              <w:jc w:val="center"/>
              <w:rPr>
                <w:bCs/>
                <w:noProof/>
                <w:lang w:eastAsia="zh-TW"/>
              </w:rPr>
            </w:pPr>
            <w:r w:rsidRPr="000E4E7F">
              <w:rPr>
                <w:bCs/>
                <w:noProof/>
                <w:lang w:eastAsia="zh-TW"/>
              </w:rPr>
              <w:t>N</w:t>
            </w:r>
            <w:r w:rsidRPr="000E4E7F">
              <w:rPr>
                <w:bCs/>
                <w:noProof/>
                <w:lang w:eastAsia="en-GB"/>
              </w:rPr>
              <w:t>o</w:t>
            </w:r>
          </w:p>
        </w:tc>
      </w:tr>
      <w:tr w:rsidR="00B64786" w:rsidRPr="000E4E7F" w14:paraId="29E4F09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03CC5" w14:textId="77777777" w:rsidR="00B64786" w:rsidRPr="000E4E7F" w:rsidRDefault="00B64786" w:rsidP="007913A5">
            <w:pPr>
              <w:pStyle w:val="TAL"/>
              <w:rPr>
                <w:b/>
                <w:bCs/>
                <w:i/>
                <w:noProof/>
                <w:lang w:eastAsia="en-GB"/>
              </w:rPr>
            </w:pPr>
            <w:r w:rsidRPr="000E4E7F">
              <w:rPr>
                <w:b/>
                <w:bCs/>
                <w:i/>
                <w:noProof/>
                <w:lang w:eastAsia="en-GB"/>
              </w:rPr>
              <w:lastRenderedPageBreak/>
              <w:t>SupportedBandList1XRTT</w:t>
            </w:r>
          </w:p>
          <w:p w14:paraId="38281620" w14:textId="77777777" w:rsidR="00B64786" w:rsidRPr="000E4E7F" w:rsidRDefault="00B64786" w:rsidP="007913A5">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E5AB2E"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052E9B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E5B1F" w14:textId="77777777" w:rsidR="00B64786" w:rsidRPr="000E4E7F" w:rsidRDefault="00B64786" w:rsidP="007913A5">
            <w:pPr>
              <w:pStyle w:val="TAL"/>
              <w:rPr>
                <w:b/>
                <w:iCs/>
                <w:lang w:eastAsia="en-GB"/>
              </w:rPr>
            </w:pPr>
            <w:r w:rsidRPr="000E4E7F">
              <w:rPr>
                <w:b/>
                <w:i/>
                <w:iCs/>
                <w:noProof/>
              </w:rPr>
              <w:t>SupportedBandListEUTRA</w:t>
            </w:r>
          </w:p>
          <w:p w14:paraId="292A89AF" w14:textId="77777777" w:rsidR="00B64786" w:rsidRPr="000E4E7F" w:rsidRDefault="00B64786" w:rsidP="007913A5">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F0B4BF"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229BFA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DD624" w14:textId="77777777" w:rsidR="00B64786" w:rsidRPr="000E4E7F" w:rsidRDefault="00B64786" w:rsidP="007913A5">
            <w:pPr>
              <w:pStyle w:val="TAL"/>
              <w:rPr>
                <w:b/>
                <w:i/>
                <w:iCs/>
                <w:noProof/>
              </w:rPr>
            </w:pPr>
            <w:r w:rsidRPr="000E4E7F">
              <w:rPr>
                <w:b/>
                <w:i/>
                <w:iCs/>
                <w:noProof/>
              </w:rPr>
              <w:t>SupportedBandListEUTRA-v9e0</w:t>
            </w:r>
            <w:r w:rsidRPr="000E4E7F">
              <w:rPr>
                <w:rFonts w:eastAsia="SimSun"/>
                <w:b/>
                <w:i/>
                <w:iCs/>
                <w:noProof/>
                <w:lang w:eastAsia="zh-CN"/>
              </w:rPr>
              <w:t xml:space="preserve">, </w:t>
            </w:r>
            <w:r w:rsidRPr="000E4E7F">
              <w:rPr>
                <w:b/>
                <w:i/>
                <w:iCs/>
                <w:noProof/>
              </w:rPr>
              <w:t>SupportedBandListEUTRA-v1250, SupportedBandListEUTRA-v1310, SupportedBandListEUTRA-v1320</w:t>
            </w:r>
          </w:p>
          <w:p w14:paraId="146D2528" w14:textId="77777777" w:rsidR="00B64786" w:rsidRPr="000E4E7F" w:rsidRDefault="00B64786" w:rsidP="007913A5">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A372F98"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413DE73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B0113" w14:textId="77777777" w:rsidR="00B64786" w:rsidRPr="000E4E7F" w:rsidRDefault="00B64786" w:rsidP="007913A5">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29551CC8" w14:textId="77777777" w:rsidR="00B64786" w:rsidRPr="000E4E7F" w:rsidRDefault="00B64786" w:rsidP="007913A5">
            <w:pPr>
              <w:pStyle w:val="TAL"/>
              <w:jc w:val="center"/>
              <w:rPr>
                <w:bCs/>
                <w:noProof/>
                <w:lang w:eastAsia="zh-TW"/>
              </w:rPr>
            </w:pPr>
            <w:r w:rsidRPr="000E4E7F">
              <w:rPr>
                <w:bCs/>
                <w:noProof/>
                <w:lang w:eastAsia="zh-TW"/>
              </w:rPr>
              <w:t>N</w:t>
            </w:r>
            <w:r w:rsidRPr="000E4E7F">
              <w:rPr>
                <w:bCs/>
                <w:noProof/>
                <w:lang w:eastAsia="en-GB"/>
              </w:rPr>
              <w:t>o</w:t>
            </w:r>
          </w:p>
        </w:tc>
      </w:tr>
      <w:tr w:rsidR="00B64786" w:rsidRPr="000E4E7F" w14:paraId="3F56495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B2807" w14:textId="77777777" w:rsidR="00B64786" w:rsidRPr="000E4E7F" w:rsidRDefault="00B64786" w:rsidP="007913A5">
            <w:pPr>
              <w:pStyle w:val="TAL"/>
              <w:rPr>
                <w:b/>
                <w:bCs/>
                <w:i/>
                <w:noProof/>
                <w:lang w:eastAsia="en-GB"/>
              </w:rPr>
            </w:pPr>
            <w:r w:rsidRPr="000E4E7F">
              <w:rPr>
                <w:b/>
                <w:bCs/>
                <w:i/>
                <w:noProof/>
                <w:lang w:eastAsia="en-GB"/>
              </w:rPr>
              <w:t>SupportedBandListHRPD</w:t>
            </w:r>
          </w:p>
          <w:p w14:paraId="389B7D98" w14:textId="77777777" w:rsidR="00B64786" w:rsidRPr="000E4E7F" w:rsidRDefault="00B64786" w:rsidP="007913A5">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2DFD2C"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17DB54F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96074" w14:textId="77777777" w:rsidR="00B64786" w:rsidRPr="000E4E7F" w:rsidRDefault="00B64786" w:rsidP="007913A5">
            <w:pPr>
              <w:pStyle w:val="TAL"/>
              <w:rPr>
                <w:b/>
                <w:iCs/>
                <w:lang w:eastAsia="en-GB"/>
              </w:rPr>
            </w:pPr>
            <w:r w:rsidRPr="000E4E7F">
              <w:rPr>
                <w:b/>
                <w:i/>
                <w:iCs/>
                <w:noProof/>
              </w:rPr>
              <w:t>SupportedBandListNR-SA</w:t>
            </w:r>
          </w:p>
          <w:p w14:paraId="56064304" w14:textId="77777777" w:rsidR="00B64786" w:rsidRPr="000E4E7F" w:rsidRDefault="00B64786" w:rsidP="007913A5">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945DA7A"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13C9C43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581925" w14:textId="77777777" w:rsidR="00B64786" w:rsidRPr="000E4E7F" w:rsidRDefault="00B64786" w:rsidP="007913A5">
            <w:pPr>
              <w:pStyle w:val="TAL"/>
              <w:rPr>
                <w:b/>
                <w:iCs/>
                <w:lang w:eastAsia="en-GB"/>
              </w:rPr>
            </w:pPr>
            <w:r w:rsidRPr="000E4E7F">
              <w:rPr>
                <w:b/>
                <w:i/>
                <w:iCs/>
                <w:noProof/>
              </w:rPr>
              <w:t>supportedBandListEN-DC</w:t>
            </w:r>
          </w:p>
          <w:p w14:paraId="52C972DD" w14:textId="77777777" w:rsidR="00B64786" w:rsidRPr="000E4E7F" w:rsidRDefault="00B64786" w:rsidP="007913A5">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5485AA2"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33C29F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9DAEF" w14:textId="77777777" w:rsidR="00B64786" w:rsidRPr="000E4E7F" w:rsidRDefault="00B64786" w:rsidP="007913A5">
            <w:pPr>
              <w:pStyle w:val="TAL"/>
              <w:rPr>
                <w:b/>
                <w:i/>
                <w:lang w:eastAsia="en-GB"/>
              </w:rPr>
            </w:pPr>
            <w:r w:rsidRPr="000E4E7F">
              <w:rPr>
                <w:b/>
                <w:i/>
                <w:lang w:eastAsia="en-GB"/>
              </w:rPr>
              <w:t>supportedBandListWLAN</w:t>
            </w:r>
          </w:p>
          <w:p w14:paraId="63D0D1F2" w14:textId="77777777" w:rsidR="00B64786" w:rsidRPr="000E4E7F" w:rsidRDefault="00B64786" w:rsidP="007913A5">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D1329EC"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A3D5EC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38DEC" w14:textId="77777777" w:rsidR="00B64786" w:rsidRPr="000E4E7F" w:rsidRDefault="00B64786" w:rsidP="007913A5">
            <w:pPr>
              <w:pStyle w:val="TAL"/>
              <w:rPr>
                <w:b/>
                <w:bCs/>
                <w:i/>
                <w:noProof/>
                <w:lang w:eastAsia="en-GB"/>
              </w:rPr>
            </w:pPr>
            <w:r w:rsidRPr="000E4E7F">
              <w:rPr>
                <w:b/>
                <w:bCs/>
                <w:i/>
                <w:noProof/>
                <w:lang w:eastAsia="zh-TW"/>
              </w:rPr>
              <w:t>SupportedB</w:t>
            </w:r>
            <w:r w:rsidRPr="000E4E7F">
              <w:rPr>
                <w:b/>
                <w:bCs/>
                <w:i/>
                <w:noProof/>
                <w:lang w:eastAsia="en-GB"/>
              </w:rPr>
              <w:t>andUTRA-FDD</w:t>
            </w:r>
          </w:p>
          <w:p w14:paraId="4D088DB8" w14:textId="77777777" w:rsidR="00B64786" w:rsidRPr="000E4E7F" w:rsidRDefault="00B64786" w:rsidP="007913A5">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31B6C4"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224ADC9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9255A" w14:textId="77777777" w:rsidR="00B64786" w:rsidRPr="000E4E7F" w:rsidRDefault="00B64786" w:rsidP="007913A5">
            <w:pPr>
              <w:pStyle w:val="TAL"/>
              <w:rPr>
                <w:b/>
                <w:bCs/>
                <w:i/>
                <w:noProof/>
                <w:lang w:eastAsia="en-GB"/>
              </w:rPr>
            </w:pPr>
            <w:r w:rsidRPr="000E4E7F">
              <w:rPr>
                <w:b/>
                <w:bCs/>
                <w:i/>
                <w:noProof/>
                <w:lang w:eastAsia="zh-TW"/>
              </w:rPr>
              <w:t>SupportedB</w:t>
            </w:r>
            <w:r w:rsidRPr="000E4E7F">
              <w:rPr>
                <w:b/>
                <w:bCs/>
                <w:i/>
                <w:noProof/>
                <w:lang w:eastAsia="en-GB"/>
              </w:rPr>
              <w:t>andUTRA-TDD128</w:t>
            </w:r>
          </w:p>
          <w:p w14:paraId="1FCA9E53" w14:textId="77777777" w:rsidR="00B64786" w:rsidRPr="000E4E7F" w:rsidRDefault="00B64786" w:rsidP="007913A5">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28AB92"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7057FFA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CD9C2" w14:textId="77777777" w:rsidR="00B64786" w:rsidRPr="000E4E7F" w:rsidRDefault="00B64786" w:rsidP="007913A5">
            <w:pPr>
              <w:pStyle w:val="TAL"/>
              <w:rPr>
                <w:b/>
                <w:bCs/>
                <w:i/>
                <w:noProof/>
                <w:lang w:eastAsia="en-GB"/>
              </w:rPr>
            </w:pPr>
            <w:r w:rsidRPr="000E4E7F">
              <w:rPr>
                <w:b/>
                <w:bCs/>
                <w:i/>
                <w:noProof/>
                <w:lang w:eastAsia="zh-TW"/>
              </w:rPr>
              <w:t>SupportedB</w:t>
            </w:r>
            <w:r w:rsidRPr="000E4E7F">
              <w:rPr>
                <w:b/>
                <w:bCs/>
                <w:i/>
                <w:noProof/>
                <w:lang w:eastAsia="en-GB"/>
              </w:rPr>
              <w:t>andUTRA-TDD384</w:t>
            </w:r>
          </w:p>
          <w:p w14:paraId="7B3A9F98" w14:textId="77777777" w:rsidR="00B64786" w:rsidRPr="000E4E7F" w:rsidRDefault="00B64786" w:rsidP="007913A5">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098C4C"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6ECCA74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84EEF" w14:textId="77777777" w:rsidR="00B64786" w:rsidRPr="000E4E7F" w:rsidRDefault="00B64786" w:rsidP="007913A5">
            <w:pPr>
              <w:pStyle w:val="TAL"/>
              <w:rPr>
                <w:b/>
                <w:bCs/>
                <w:i/>
                <w:noProof/>
                <w:lang w:eastAsia="en-GB"/>
              </w:rPr>
            </w:pPr>
            <w:r w:rsidRPr="000E4E7F">
              <w:rPr>
                <w:b/>
                <w:bCs/>
                <w:i/>
                <w:noProof/>
                <w:lang w:eastAsia="zh-TW"/>
              </w:rPr>
              <w:t>SupportedB</w:t>
            </w:r>
            <w:r w:rsidRPr="000E4E7F">
              <w:rPr>
                <w:b/>
                <w:bCs/>
                <w:i/>
                <w:noProof/>
                <w:lang w:eastAsia="en-GB"/>
              </w:rPr>
              <w:t>andUTRA-TDD768</w:t>
            </w:r>
          </w:p>
          <w:p w14:paraId="22F924EE" w14:textId="77777777" w:rsidR="00B64786" w:rsidRPr="000E4E7F" w:rsidRDefault="00B64786" w:rsidP="007913A5">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0A8CE9"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0695B07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3B1AF3" w14:textId="77777777" w:rsidR="00B64786" w:rsidRPr="000E4E7F" w:rsidRDefault="00B64786" w:rsidP="007913A5">
            <w:pPr>
              <w:pStyle w:val="TAL"/>
              <w:rPr>
                <w:b/>
                <w:i/>
                <w:iCs/>
              </w:rPr>
            </w:pPr>
            <w:r w:rsidRPr="000E4E7F">
              <w:rPr>
                <w:b/>
                <w:i/>
                <w:iCs/>
              </w:rPr>
              <w:t>supportedBandwidthCombinationSet</w:t>
            </w:r>
          </w:p>
          <w:p w14:paraId="4285BE5C" w14:textId="77777777" w:rsidR="00B64786" w:rsidRPr="000E4E7F" w:rsidRDefault="00B64786" w:rsidP="007913A5">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14:paraId="1FE4A059" w14:textId="77777777" w:rsidR="00B64786" w:rsidRPr="000E4E7F" w:rsidRDefault="00B64786" w:rsidP="007913A5">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0E83067"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0DC5ED9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099C8" w14:textId="77777777" w:rsidR="00B64786" w:rsidRPr="000E4E7F" w:rsidRDefault="00B64786" w:rsidP="007913A5">
            <w:pPr>
              <w:pStyle w:val="TAL"/>
              <w:rPr>
                <w:b/>
                <w:i/>
                <w:lang w:eastAsia="zh-CN"/>
              </w:rPr>
            </w:pPr>
            <w:r w:rsidRPr="000E4E7F">
              <w:rPr>
                <w:b/>
                <w:i/>
                <w:lang w:eastAsia="zh-CN"/>
              </w:rPr>
              <w:t>supportedCellGrouping</w:t>
            </w:r>
          </w:p>
          <w:p w14:paraId="2738567D" w14:textId="77777777" w:rsidR="00B64786" w:rsidRPr="000E4E7F" w:rsidRDefault="00B64786" w:rsidP="007913A5">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14:paraId="375AC22B" w14:textId="77777777" w:rsidR="00B64786" w:rsidRPr="000E4E7F" w:rsidRDefault="00B64786" w:rsidP="007913A5">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FD7AD69" w14:textId="77777777" w:rsidR="00B64786" w:rsidRPr="000E4E7F" w:rsidRDefault="00B64786" w:rsidP="007913A5">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0245B0F" w14:textId="77777777" w:rsidR="00B64786" w:rsidRPr="000E4E7F" w:rsidRDefault="00B64786" w:rsidP="007913A5">
            <w:pPr>
              <w:pStyle w:val="TAL"/>
              <w:jc w:val="center"/>
              <w:rPr>
                <w:lang w:eastAsia="zh-CN"/>
              </w:rPr>
            </w:pPr>
            <w:r w:rsidRPr="000E4E7F">
              <w:rPr>
                <w:lang w:eastAsia="zh-CN"/>
              </w:rPr>
              <w:t>-</w:t>
            </w:r>
          </w:p>
        </w:tc>
      </w:tr>
      <w:tr w:rsidR="00B64786" w:rsidRPr="000E4E7F" w14:paraId="0ADFA79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9B5D1" w14:textId="77777777" w:rsidR="00B64786" w:rsidRPr="000E4E7F" w:rsidRDefault="00B64786" w:rsidP="007913A5">
            <w:pPr>
              <w:pStyle w:val="TAL"/>
              <w:rPr>
                <w:b/>
                <w:i/>
                <w:iCs/>
              </w:rPr>
            </w:pPr>
            <w:r w:rsidRPr="000E4E7F">
              <w:rPr>
                <w:b/>
                <w:i/>
                <w:iCs/>
              </w:rPr>
              <w:lastRenderedPageBreak/>
              <w:t>supportedCSI-Proc, sTTI-SupportedCSI-Proc</w:t>
            </w:r>
          </w:p>
          <w:p w14:paraId="2A00FEF5" w14:textId="77777777" w:rsidR="00B64786" w:rsidRPr="000E4E7F" w:rsidRDefault="00B64786" w:rsidP="007913A5">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341B594"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39318BC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C0D04" w14:textId="77777777" w:rsidR="00B64786" w:rsidRPr="000E4E7F" w:rsidRDefault="00B64786" w:rsidP="007913A5">
            <w:pPr>
              <w:keepNext/>
              <w:keepLines/>
              <w:spacing w:after="0"/>
              <w:rPr>
                <w:rFonts w:ascii="Arial" w:hAnsi="Arial"/>
                <w:b/>
                <w:i/>
                <w:iCs/>
                <w:sz w:val="18"/>
              </w:rPr>
            </w:pPr>
            <w:r w:rsidRPr="000E4E7F">
              <w:rPr>
                <w:rFonts w:ascii="Arial" w:hAnsi="Arial"/>
                <w:b/>
                <w:i/>
                <w:iCs/>
                <w:sz w:val="18"/>
              </w:rPr>
              <w:t>supportedCSI-Proc (in FeatureSetDL-PerCC)</w:t>
            </w:r>
          </w:p>
          <w:p w14:paraId="51FC2AC9" w14:textId="77777777" w:rsidR="00B64786" w:rsidRPr="000E4E7F" w:rsidRDefault="00B64786" w:rsidP="007913A5">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202317E"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703F575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B7B47" w14:textId="77777777" w:rsidR="00B64786" w:rsidRPr="000E4E7F" w:rsidRDefault="00B64786" w:rsidP="007913A5">
            <w:pPr>
              <w:keepNext/>
              <w:keepLines/>
              <w:spacing w:after="0"/>
              <w:rPr>
                <w:rFonts w:ascii="Arial" w:hAnsi="Arial"/>
                <w:b/>
                <w:i/>
                <w:iCs/>
                <w:sz w:val="18"/>
              </w:rPr>
            </w:pPr>
            <w:r w:rsidRPr="000E4E7F">
              <w:rPr>
                <w:rFonts w:ascii="Arial" w:hAnsi="Arial"/>
                <w:b/>
                <w:i/>
                <w:iCs/>
                <w:sz w:val="18"/>
              </w:rPr>
              <w:t>supportedMIMO-CapabilityDL-MRDC (in FeatureSetDL-PerCC)</w:t>
            </w:r>
          </w:p>
          <w:p w14:paraId="6545188D" w14:textId="77777777" w:rsidR="00B64786" w:rsidRPr="000E4E7F" w:rsidRDefault="00B64786" w:rsidP="007913A5">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6CBB72F"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2FF9CD4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7B46C" w14:textId="77777777" w:rsidR="00B64786" w:rsidRPr="000E4E7F" w:rsidRDefault="00B64786" w:rsidP="007913A5">
            <w:pPr>
              <w:pStyle w:val="TAL"/>
              <w:rPr>
                <w:b/>
                <w:i/>
                <w:lang w:eastAsia="en-GB"/>
              </w:rPr>
            </w:pPr>
            <w:r w:rsidRPr="000E4E7F">
              <w:rPr>
                <w:b/>
                <w:i/>
                <w:lang w:eastAsia="en-GB"/>
              </w:rPr>
              <w:t>supportedNAICS-2CRS-AP</w:t>
            </w:r>
          </w:p>
          <w:p w14:paraId="47A17611" w14:textId="77777777" w:rsidR="00B64786" w:rsidRPr="000E4E7F" w:rsidRDefault="00B64786" w:rsidP="007913A5">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14:paraId="183B340F" w14:textId="77777777" w:rsidR="00B64786" w:rsidRPr="000E4E7F" w:rsidRDefault="00B64786" w:rsidP="007913A5">
            <w:pPr>
              <w:pStyle w:val="TAL"/>
              <w:rPr>
                <w:rFonts w:eastAsia="SimSun"/>
                <w:b/>
                <w:bCs/>
                <w:lang w:eastAsia="zh-CN"/>
              </w:rPr>
            </w:pPr>
            <w:r w:rsidRPr="000E4E7F">
              <w:rPr>
                <w:lang w:eastAsia="en-GB"/>
              </w:rPr>
              <w:t>For band combinations with a single component carrier, UE is only allowed to indicate {</w:t>
            </w:r>
            <w:r w:rsidRPr="000E4E7F">
              <w:rPr>
                <w:rFonts w:eastAsia="SimSun"/>
                <w:i/>
                <w:lang w:eastAsia="zh-CN"/>
              </w:rPr>
              <w:t>numberOfNAICS-CapableCC</w:t>
            </w:r>
            <w:r w:rsidRPr="000E4E7F">
              <w:rPr>
                <w:rFonts w:eastAsia="SimSun"/>
                <w:lang w:eastAsia="zh-CN"/>
              </w:rPr>
              <w:t xml:space="preserve">, </w:t>
            </w:r>
            <w:r w:rsidRPr="000E4E7F">
              <w:rPr>
                <w:i/>
                <w:lang w:eastAsia="en-GB"/>
              </w:rPr>
              <w:t>numberOfAggregatedPRB</w:t>
            </w:r>
            <w:r w:rsidRPr="000E4E7F">
              <w:rPr>
                <w:lang w:eastAsia="en-GB"/>
              </w:rPr>
              <w:t>}</w:t>
            </w:r>
            <w:r w:rsidRPr="000E4E7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48DAAC"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4EB00BB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5F47E" w14:textId="77777777" w:rsidR="00B64786" w:rsidRPr="000E4E7F" w:rsidRDefault="00B64786" w:rsidP="007913A5">
            <w:pPr>
              <w:pStyle w:val="TAL"/>
              <w:rPr>
                <w:b/>
                <w:i/>
                <w:lang w:eastAsia="zh-CN"/>
              </w:rPr>
            </w:pPr>
            <w:r w:rsidRPr="000E4E7F">
              <w:rPr>
                <w:b/>
                <w:i/>
                <w:lang w:eastAsia="zh-CN"/>
              </w:rPr>
              <w:t>supportedOperatorDic</w:t>
            </w:r>
          </w:p>
          <w:p w14:paraId="1FC1405F" w14:textId="77777777" w:rsidR="00B64786" w:rsidRPr="000E4E7F" w:rsidRDefault="00B64786" w:rsidP="007913A5">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3CF31A3" w14:textId="77777777" w:rsidR="00B64786" w:rsidRPr="000E4E7F" w:rsidRDefault="00B64786" w:rsidP="007913A5">
            <w:pPr>
              <w:pStyle w:val="TAL"/>
              <w:jc w:val="center"/>
              <w:rPr>
                <w:bCs/>
                <w:noProof/>
                <w:lang w:eastAsia="zh-TW"/>
              </w:rPr>
            </w:pPr>
            <w:r w:rsidRPr="000E4E7F">
              <w:rPr>
                <w:bCs/>
                <w:noProof/>
                <w:lang w:eastAsia="zh-CN"/>
              </w:rPr>
              <w:t>-</w:t>
            </w:r>
          </w:p>
        </w:tc>
      </w:tr>
      <w:tr w:rsidR="00B64786" w:rsidRPr="000E4E7F" w14:paraId="2F28EE2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F1D1D" w14:textId="77777777" w:rsidR="00B64786" w:rsidRPr="000E4E7F" w:rsidRDefault="00B64786" w:rsidP="007913A5">
            <w:pPr>
              <w:pStyle w:val="TAL"/>
              <w:rPr>
                <w:b/>
                <w:i/>
                <w:iCs/>
              </w:rPr>
            </w:pPr>
            <w:r w:rsidRPr="000E4E7F">
              <w:rPr>
                <w:b/>
                <w:i/>
                <w:iCs/>
              </w:rPr>
              <w:t>supportRohcContextContinue</w:t>
            </w:r>
          </w:p>
          <w:p w14:paraId="08CCB802" w14:textId="77777777" w:rsidR="00B64786" w:rsidRPr="000E4E7F" w:rsidRDefault="00B64786" w:rsidP="007913A5">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BBC95E"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16498DA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5CB5A" w14:textId="77777777" w:rsidR="00B64786" w:rsidRPr="000E4E7F" w:rsidRDefault="00B64786" w:rsidP="007913A5">
            <w:pPr>
              <w:pStyle w:val="TAL"/>
              <w:rPr>
                <w:b/>
                <w:i/>
                <w:lang w:eastAsia="en-GB"/>
              </w:rPr>
            </w:pPr>
            <w:r w:rsidRPr="000E4E7F">
              <w:rPr>
                <w:b/>
                <w:i/>
                <w:lang w:eastAsia="en-GB"/>
              </w:rPr>
              <w:t>supportedROHC-Profiles</w:t>
            </w:r>
          </w:p>
          <w:p w14:paraId="20970C78" w14:textId="77777777" w:rsidR="00B64786" w:rsidRPr="000E4E7F" w:rsidRDefault="00B64786" w:rsidP="007913A5">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DC62A17"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4B719FE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CC6BE" w14:textId="77777777" w:rsidR="00B64786" w:rsidRPr="000E4E7F" w:rsidRDefault="00B64786" w:rsidP="007913A5">
            <w:pPr>
              <w:pStyle w:val="TAL"/>
              <w:rPr>
                <w:b/>
                <w:i/>
                <w:lang w:eastAsia="en-GB"/>
              </w:rPr>
            </w:pPr>
            <w:r w:rsidRPr="000E4E7F">
              <w:rPr>
                <w:b/>
                <w:i/>
                <w:lang w:eastAsia="en-GB"/>
              </w:rPr>
              <w:t>supportedUplinkOnlyROHC-Profiles</w:t>
            </w:r>
          </w:p>
          <w:p w14:paraId="30F136E6" w14:textId="77777777" w:rsidR="00B64786" w:rsidRPr="000E4E7F" w:rsidRDefault="00B64786" w:rsidP="007913A5">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0D3E129"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551F195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17CF2" w14:textId="77777777" w:rsidR="00B64786" w:rsidRPr="000E4E7F" w:rsidRDefault="00B64786" w:rsidP="007913A5">
            <w:pPr>
              <w:pStyle w:val="TAL"/>
              <w:rPr>
                <w:b/>
                <w:i/>
                <w:lang w:eastAsia="zh-CN"/>
              </w:rPr>
            </w:pPr>
            <w:r w:rsidRPr="000E4E7F">
              <w:rPr>
                <w:b/>
                <w:i/>
                <w:lang w:eastAsia="zh-CN"/>
              </w:rPr>
              <w:t>supportedStandardDic</w:t>
            </w:r>
          </w:p>
          <w:p w14:paraId="76F34A0B" w14:textId="77777777" w:rsidR="00B64786" w:rsidRPr="000E4E7F" w:rsidRDefault="00B64786" w:rsidP="007913A5">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E6C8B0B"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1AA0963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CBBB6" w14:textId="77777777" w:rsidR="00B64786" w:rsidRPr="000E4E7F" w:rsidRDefault="00B64786" w:rsidP="007913A5">
            <w:pPr>
              <w:pStyle w:val="TAL"/>
              <w:rPr>
                <w:b/>
                <w:i/>
                <w:lang w:eastAsia="zh-CN"/>
              </w:rPr>
            </w:pPr>
            <w:r w:rsidRPr="000E4E7F">
              <w:rPr>
                <w:b/>
                <w:i/>
                <w:lang w:eastAsia="zh-CN"/>
              </w:rPr>
              <w:t>supportedUDC</w:t>
            </w:r>
          </w:p>
          <w:p w14:paraId="5A59EE10" w14:textId="77777777" w:rsidR="00B64786" w:rsidRPr="000E4E7F" w:rsidRDefault="00B64786" w:rsidP="007913A5">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70EB773"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1B790A5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06560" w14:textId="77777777" w:rsidR="00B64786" w:rsidRPr="000E4E7F" w:rsidRDefault="00B64786" w:rsidP="007913A5">
            <w:pPr>
              <w:pStyle w:val="TAL"/>
              <w:rPr>
                <w:b/>
                <w:i/>
                <w:iCs/>
              </w:rPr>
            </w:pPr>
            <w:r w:rsidRPr="000E4E7F">
              <w:rPr>
                <w:b/>
                <w:i/>
                <w:iCs/>
              </w:rPr>
              <w:t>tdd-SpecialSubframe</w:t>
            </w:r>
          </w:p>
          <w:p w14:paraId="132DC4BB" w14:textId="77777777" w:rsidR="00B64786" w:rsidRPr="000E4E7F" w:rsidRDefault="00B64786" w:rsidP="007913A5">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0FDE4" w14:textId="77777777" w:rsidR="00B64786" w:rsidRPr="000E4E7F" w:rsidRDefault="00B64786" w:rsidP="007913A5">
            <w:pPr>
              <w:pStyle w:val="TAL"/>
              <w:jc w:val="center"/>
              <w:rPr>
                <w:bCs/>
                <w:noProof/>
                <w:lang w:eastAsia="zh-TW"/>
              </w:rPr>
            </w:pPr>
            <w:r w:rsidRPr="000E4E7F">
              <w:rPr>
                <w:bCs/>
                <w:noProof/>
                <w:lang w:eastAsia="zh-TW"/>
              </w:rPr>
              <w:t>Yes</w:t>
            </w:r>
          </w:p>
        </w:tc>
      </w:tr>
      <w:tr w:rsidR="00B64786" w:rsidRPr="000E4E7F" w14:paraId="33305AA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F7944" w14:textId="77777777" w:rsidR="00B64786" w:rsidRPr="000E4E7F" w:rsidRDefault="00B64786" w:rsidP="007913A5">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14:paraId="542BD342" w14:textId="77777777" w:rsidR="00B64786" w:rsidRPr="000E4E7F" w:rsidRDefault="00B64786" w:rsidP="007913A5">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054759A" w14:textId="77777777" w:rsidR="00B64786" w:rsidRPr="000E4E7F" w:rsidRDefault="00B64786" w:rsidP="007913A5">
            <w:pPr>
              <w:pStyle w:val="TAL"/>
              <w:jc w:val="center"/>
              <w:rPr>
                <w:bCs/>
                <w:noProof/>
                <w:lang w:eastAsia="zh-TW"/>
              </w:rPr>
            </w:pPr>
            <w:r w:rsidRPr="000E4E7F">
              <w:rPr>
                <w:bCs/>
                <w:noProof/>
                <w:lang w:eastAsia="zh-TW"/>
              </w:rPr>
              <w:t>No</w:t>
            </w:r>
          </w:p>
        </w:tc>
      </w:tr>
      <w:tr w:rsidR="00B64786" w:rsidRPr="000E4E7F" w14:paraId="060F519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1A97A" w14:textId="77777777" w:rsidR="00B64786" w:rsidRPr="000E4E7F" w:rsidRDefault="00B64786" w:rsidP="007913A5">
            <w:pPr>
              <w:pStyle w:val="TAL"/>
              <w:rPr>
                <w:noProof/>
              </w:rPr>
            </w:pPr>
            <w:r w:rsidRPr="000E4E7F">
              <w:rPr>
                <w:b/>
                <w:i/>
                <w:noProof/>
              </w:rPr>
              <w:t>tdd-TTI-Bundling</w:t>
            </w:r>
          </w:p>
          <w:p w14:paraId="7D9FA919" w14:textId="77777777" w:rsidR="00B64786" w:rsidRPr="000E4E7F" w:rsidRDefault="00B64786" w:rsidP="007913A5">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712726FB" w14:textId="77777777" w:rsidR="00B64786" w:rsidRPr="000E4E7F" w:rsidRDefault="00B64786" w:rsidP="007913A5">
            <w:pPr>
              <w:pStyle w:val="TAL"/>
              <w:jc w:val="center"/>
              <w:rPr>
                <w:noProof/>
              </w:rPr>
            </w:pPr>
            <w:r w:rsidRPr="000E4E7F">
              <w:rPr>
                <w:noProof/>
              </w:rPr>
              <w:t>Yes</w:t>
            </w:r>
          </w:p>
        </w:tc>
      </w:tr>
      <w:tr w:rsidR="00B64786" w:rsidRPr="000E4E7F" w14:paraId="482AB8CA" w14:textId="77777777" w:rsidTr="007913A5">
        <w:trPr>
          <w:cantSplit/>
        </w:trPr>
        <w:tc>
          <w:tcPr>
            <w:tcW w:w="7793" w:type="dxa"/>
            <w:gridSpan w:val="2"/>
          </w:tcPr>
          <w:p w14:paraId="14BAB334" w14:textId="77777777" w:rsidR="00B64786" w:rsidRPr="000E4E7F" w:rsidRDefault="00B64786" w:rsidP="007913A5">
            <w:pPr>
              <w:pStyle w:val="TAL"/>
              <w:rPr>
                <w:b/>
                <w:bCs/>
                <w:i/>
                <w:noProof/>
                <w:lang w:eastAsia="en-GB"/>
              </w:rPr>
            </w:pPr>
            <w:r w:rsidRPr="000E4E7F">
              <w:rPr>
                <w:b/>
                <w:bCs/>
                <w:i/>
                <w:noProof/>
                <w:lang w:eastAsia="en-GB"/>
              </w:rPr>
              <w:t>timeReferenceProvision</w:t>
            </w:r>
          </w:p>
          <w:p w14:paraId="59798A16" w14:textId="77777777" w:rsidR="00B64786" w:rsidRPr="000E4E7F" w:rsidRDefault="00B64786" w:rsidP="007913A5">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14:paraId="26B350AD"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20FEB829" w14:textId="77777777" w:rsidTr="007913A5">
        <w:trPr>
          <w:cantSplit/>
        </w:trPr>
        <w:tc>
          <w:tcPr>
            <w:tcW w:w="7793" w:type="dxa"/>
            <w:gridSpan w:val="2"/>
          </w:tcPr>
          <w:p w14:paraId="2A000336" w14:textId="77777777" w:rsidR="00B64786" w:rsidRPr="000E4E7F" w:rsidRDefault="00B64786" w:rsidP="007913A5">
            <w:pPr>
              <w:pStyle w:val="TAL"/>
              <w:rPr>
                <w:b/>
                <w:bCs/>
                <w:i/>
                <w:iCs/>
                <w:noProof/>
                <w:lang w:eastAsia="x-none"/>
              </w:rPr>
            </w:pPr>
            <w:r w:rsidRPr="000E4E7F">
              <w:rPr>
                <w:b/>
                <w:bCs/>
                <w:i/>
                <w:iCs/>
                <w:noProof/>
                <w:lang w:eastAsia="x-none"/>
              </w:rPr>
              <w:lastRenderedPageBreak/>
              <w:t>timeSeparationSlot2, timeSeparationSlot4</w:t>
            </w:r>
          </w:p>
          <w:p w14:paraId="5D8802AF" w14:textId="77777777" w:rsidR="00B64786" w:rsidRPr="000E4E7F" w:rsidRDefault="00B64786" w:rsidP="007913A5">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45DBEC22" w14:textId="77777777" w:rsidR="00B64786" w:rsidRPr="000E4E7F" w:rsidRDefault="00B64786" w:rsidP="007913A5">
            <w:pPr>
              <w:pStyle w:val="TAL"/>
              <w:rPr>
                <w:noProof/>
                <w:lang w:eastAsia="zh-CN"/>
              </w:rPr>
            </w:pPr>
            <w:r w:rsidRPr="000E4E7F">
              <w:rPr>
                <w:noProof/>
                <w:lang w:eastAsia="zh-CN"/>
              </w:rPr>
              <w:t>-</w:t>
            </w:r>
          </w:p>
        </w:tc>
      </w:tr>
      <w:tr w:rsidR="00B64786" w:rsidRPr="000E4E7F" w14:paraId="70861FD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BAE45" w14:textId="77777777" w:rsidR="00B64786" w:rsidRPr="000E4E7F" w:rsidRDefault="00B64786" w:rsidP="007913A5">
            <w:pPr>
              <w:pStyle w:val="TAL"/>
              <w:rPr>
                <w:b/>
                <w:i/>
                <w:iCs/>
                <w:lang w:eastAsia="zh-CN"/>
              </w:rPr>
            </w:pPr>
            <w:r w:rsidRPr="000E4E7F">
              <w:rPr>
                <w:b/>
                <w:i/>
                <w:iCs/>
              </w:rPr>
              <w:t>timerT312</w:t>
            </w:r>
          </w:p>
          <w:p w14:paraId="7A8981CD" w14:textId="77777777" w:rsidR="00B64786" w:rsidRPr="000E4E7F" w:rsidRDefault="00B64786" w:rsidP="007913A5">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08459587" w14:textId="77777777" w:rsidR="00B64786" w:rsidRPr="000E4E7F" w:rsidRDefault="00B64786" w:rsidP="007913A5">
            <w:pPr>
              <w:pStyle w:val="TAL"/>
              <w:jc w:val="center"/>
              <w:rPr>
                <w:bCs/>
                <w:noProof/>
                <w:lang w:eastAsia="zh-TW"/>
              </w:rPr>
            </w:pPr>
            <w:r w:rsidRPr="000E4E7F">
              <w:rPr>
                <w:bCs/>
                <w:noProof/>
                <w:lang w:eastAsia="zh-TW"/>
              </w:rPr>
              <w:t>No</w:t>
            </w:r>
          </w:p>
        </w:tc>
      </w:tr>
      <w:tr w:rsidR="00B64786" w:rsidRPr="000E4E7F" w14:paraId="3E1CE3B9" w14:textId="77777777" w:rsidTr="007913A5">
        <w:tc>
          <w:tcPr>
            <w:tcW w:w="7773" w:type="dxa"/>
            <w:tcBorders>
              <w:top w:val="single" w:sz="4" w:space="0" w:color="808080"/>
              <w:left w:val="single" w:sz="4" w:space="0" w:color="808080"/>
              <w:bottom w:val="single" w:sz="4" w:space="0" w:color="808080"/>
              <w:right w:val="single" w:sz="4" w:space="0" w:color="808080"/>
            </w:tcBorders>
          </w:tcPr>
          <w:p w14:paraId="6480D6CB" w14:textId="77777777" w:rsidR="00B64786" w:rsidRPr="000E4E7F" w:rsidRDefault="00B64786" w:rsidP="007913A5">
            <w:pPr>
              <w:pStyle w:val="TAL"/>
              <w:rPr>
                <w:b/>
                <w:i/>
                <w:lang w:eastAsia="zh-CN"/>
              </w:rPr>
            </w:pPr>
            <w:r w:rsidRPr="000E4E7F">
              <w:rPr>
                <w:b/>
                <w:i/>
                <w:lang w:eastAsia="zh-CN"/>
              </w:rPr>
              <w:t>tm5-FDD</w:t>
            </w:r>
          </w:p>
          <w:p w14:paraId="3DBD1977" w14:textId="77777777" w:rsidR="00B64786" w:rsidRPr="000E4E7F" w:rsidRDefault="00B64786" w:rsidP="007913A5">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1A86BD67"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0ECE4EF2" w14:textId="77777777" w:rsidTr="007913A5">
        <w:tc>
          <w:tcPr>
            <w:tcW w:w="7773" w:type="dxa"/>
            <w:tcBorders>
              <w:top w:val="single" w:sz="4" w:space="0" w:color="808080"/>
              <w:left w:val="single" w:sz="4" w:space="0" w:color="808080"/>
              <w:bottom w:val="single" w:sz="4" w:space="0" w:color="808080"/>
              <w:right w:val="single" w:sz="4" w:space="0" w:color="808080"/>
            </w:tcBorders>
          </w:tcPr>
          <w:p w14:paraId="7558F8BC" w14:textId="77777777" w:rsidR="00B64786" w:rsidRPr="000E4E7F" w:rsidRDefault="00B64786" w:rsidP="007913A5">
            <w:pPr>
              <w:pStyle w:val="TAL"/>
              <w:rPr>
                <w:b/>
                <w:i/>
                <w:lang w:eastAsia="zh-CN"/>
              </w:rPr>
            </w:pPr>
            <w:r w:rsidRPr="000E4E7F">
              <w:rPr>
                <w:b/>
                <w:i/>
                <w:lang w:eastAsia="zh-CN"/>
              </w:rPr>
              <w:t>tm5-TDD</w:t>
            </w:r>
          </w:p>
          <w:p w14:paraId="714B3DE7" w14:textId="77777777" w:rsidR="00B64786" w:rsidRPr="000E4E7F" w:rsidRDefault="00B64786" w:rsidP="007913A5">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E92BFA0"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D8615A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74A18" w14:textId="77777777" w:rsidR="00B64786" w:rsidRPr="000E4E7F" w:rsidRDefault="00B64786" w:rsidP="007913A5">
            <w:pPr>
              <w:pStyle w:val="TAL"/>
              <w:rPr>
                <w:b/>
                <w:bCs/>
                <w:i/>
                <w:noProof/>
                <w:lang w:eastAsia="zh-TW"/>
              </w:rPr>
            </w:pPr>
            <w:r w:rsidRPr="000E4E7F">
              <w:rPr>
                <w:b/>
                <w:bCs/>
                <w:i/>
                <w:noProof/>
                <w:lang w:eastAsia="zh-TW"/>
              </w:rPr>
              <w:t>tm6-CE-ModeA</w:t>
            </w:r>
          </w:p>
          <w:p w14:paraId="61A24CB0" w14:textId="77777777" w:rsidR="00B64786" w:rsidRPr="000E4E7F" w:rsidRDefault="00B64786" w:rsidP="007913A5">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r w:rsidRPr="000E4E7F">
              <w:rPr>
                <w:i/>
                <w:iCs/>
              </w:rPr>
              <w:t>ce-ModeA</w:t>
            </w:r>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A64F134" w14:textId="77777777" w:rsidR="00B64786" w:rsidRPr="000E4E7F" w:rsidRDefault="00B64786" w:rsidP="007913A5">
            <w:pPr>
              <w:pStyle w:val="TAL"/>
              <w:jc w:val="center"/>
              <w:rPr>
                <w:bCs/>
                <w:noProof/>
                <w:lang w:eastAsia="zh-TW"/>
              </w:rPr>
            </w:pPr>
            <w:r w:rsidRPr="000E4E7F">
              <w:rPr>
                <w:bCs/>
                <w:noProof/>
                <w:lang w:eastAsia="zh-TW"/>
              </w:rPr>
              <w:t>Yes</w:t>
            </w:r>
          </w:p>
        </w:tc>
      </w:tr>
      <w:tr w:rsidR="00B64786" w:rsidRPr="000E4E7F" w14:paraId="6E7013E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8B51B" w14:textId="77777777" w:rsidR="00B64786" w:rsidRPr="000E4E7F" w:rsidRDefault="00B64786" w:rsidP="007913A5">
            <w:pPr>
              <w:pStyle w:val="TAL"/>
              <w:rPr>
                <w:b/>
                <w:i/>
                <w:lang w:eastAsia="zh-CN"/>
              </w:rPr>
            </w:pPr>
            <w:r w:rsidRPr="000E4E7F">
              <w:rPr>
                <w:b/>
                <w:i/>
                <w:lang w:eastAsia="zh-CN"/>
              </w:rPr>
              <w:t>tm8-slotPDSCH</w:t>
            </w:r>
          </w:p>
          <w:p w14:paraId="2F488AC7" w14:textId="77777777" w:rsidR="00B64786" w:rsidRPr="000E4E7F" w:rsidRDefault="00B64786" w:rsidP="007913A5">
            <w:pPr>
              <w:pStyle w:val="TAL"/>
              <w:rPr>
                <w:b/>
                <w:bCs/>
                <w:i/>
                <w:noProof/>
                <w:lang w:eastAsia="zh-TW"/>
              </w:rPr>
            </w:pPr>
            <w:r w:rsidRPr="000E4E7F">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D00B017"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5368F4F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7A169" w14:textId="77777777" w:rsidR="00B64786" w:rsidRPr="000E4E7F" w:rsidRDefault="00B64786" w:rsidP="007913A5">
            <w:pPr>
              <w:pStyle w:val="TAL"/>
              <w:rPr>
                <w:b/>
                <w:bCs/>
                <w:i/>
                <w:noProof/>
                <w:lang w:eastAsia="zh-TW"/>
              </w:rPr>
            </w:pPr>
            <w:r w:rsidRPr="000E4E7F">
              <w:rPr>
                <w:b/>
                <w:bCs/>
                <w:i/>
                <w:noProof/>
                <w:lang w:eastAsia="zh-TW"/>
              </w:rPr>
              <w:t>tm9-CE-ModeA</w:t>
            </w:r>
          </w:p>
          <w:p w14:paraId="0BB830F5" w14:textId="77777777" w:rsidR="00B64786" w:rsidRPr="000E4E7F" w:rsidRDefault="00B64786" w:rsidP="007913A5">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r w:rsidRPr="000E4E7F">
              <w:rPr>
                <w:i/>
                <w:iCs/>
              </w:rPr>
              <w:t>ce-ModeA</w:t>
            </w:r>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3AEB7D" w14:textId="77777777" w:rsidR="00B64786" w:rsidRPr="000E4E7F" w:rsidRDefault="00B64786" w:rsidP="007913A5">
            <w:pPr>
              <w:pStyle w:val="TAL"/>
              <w:jc w:val="center"/>
              <w:rPr>
                <w:bCs/>
                <w:noProof/>
                <w:lang w:eastAsia="zh-TW"/>
              </w:rPr>
            </w:pPr>
            <w:r w:rsidRPr="000E4E7F">
              <w:rPr>
                <w:bCs/>
                <w:noProof/>
                <w:lang w:eastAsia="zh-TW"/>
              </w:rPr>
              <w:t>Yes</w:t>
            </w:r>
          </w:p>
        </w:tc>
      </w:tr>
      <w:tr w:rsidR="00B64786" w:rsidRPr="000E4E7F" w14:paraId="5D94C08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BCBA0" w14:textId="77777777" w:rsidR="00B64786" w:rsidRPr="000E4E7F" w:rsidRDefault="00B64786" w:rsidP="007913A5">
            <w:pPr>
              <w:pStyle w:val="TAL"/>
              <w:rPr>
                <w:b/>
                <w:bCs/>
                <w:i/>
                <w:noProof/>
                <w:lang w:eastAsia="zh-TW"/>
              </w:rPr>
            </w:pPr>
            <w:r w:rsidRPr="000E4E7F">
              <w:rPr>
                <w:b/>
                <w:bCs/>
                <w:i/>
                <w:noProof/>
                <w:lang w:eastAsia="zh-TW"/>
              </w:rPr>
              <w:t>tm9-CE-ModeB</w:t>
            </w:r>
          </w:p>
          <w:p w14:paraId="1A0FB608" w14:textId="77777777" w:rsidR="00B64786" w:rsidRPr="000E4E7F" w:rsidRDefault="00B64786" w:rsidP="007913A5">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r w:rsidRPr="000E4E7F">
              <w:rPr>
                <w:i/>
                <w:iCs/>
              </w:rPr>
              <w:t>ce-ModeB</w:t>
            </w:r>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C722F3" w14:textId="77777777" w:rsidR="00B64786" w:rsidRPr="000E4E7F" w:rsidRDefault="00B64786" w:rsidP="007913A5">
            <w:pPr>
              <w:pStyle w:val="TAL"/>
              <w:jc w:val="center"/>
              <w:rPr>
                <w:bCs/>
                <w:noProof/>
                <w:lang w:eastAsia="zh-TW"/>
              </w:rPr>
            </w:pPr>
            <w:r w:rsidRPr="000E4E7F">
              <w:rPr>
                <w:bCs/>
                <w:noProof/>
                <w:lang w:eastAsia="zh-TW"/>
              </w:rPr>
              <w:t>Yes</w:t>
            </w:r>
          </w:p>
        </w:tc>
      </w:tr>
      <w:tr w:rsidR="00B64786" w:rsidRPr="000E4E7F" w14:paraId="57699D8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A1B36" w14:textId="77777777" w:rsidR="00B64786" w:rsidRPr="000E4E7F" w:rsidRDefault="00B64786" w:rsidP="007913A5">
            <w:pPr>
              <w:pStyle w:val="TAL"/>
              <w:rPr>
                <w:b/>
                <w:bCs/>
                <w:i/>
                <w:noProof/>
                <w:lang w:eastAsia="zh-TW"/>
              </w:rPr>
            </w:pPr>
            <w:r w:rsidRPr="000E4E7F">
              <w:rPr>
                <w:b/>
                <w:bCs/>
                <w:i/>
                <w:noProof/>
                <w:lang w:eastAsia="zh-TW"/>
              </w:rPr>
              <w:t>tm9-LAA</w:t>
            </w:r>
          </w:p>
          <w:p w14:paraId="4EE2B43E" w14:textId="77777777" w:rsidR="00B64786" w:rsidRPr="000E4E7F" w:rsidRDefault="00B64786" w:rsidP="007913A5">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298F41"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76E98A7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E54D7" w14:textId="77777777" w:rsidR="00B64786" w:rsidRPr="000E4E7F" w:rsidRDefault="00B64786" w:rsidP="007913A5">
            <w:pPr>
              <w:pStyle w:val="TAL"/>
              <w:rPr>
                <w:b/>
                <w:i/>
                <w:lang w:eastAsia="zh-CN"/>
              </w:rPr>
            </w:pPr>
            <w:r w:rsidRPr="000E4E7F">
              <w:rPr>
                <w:b/>
                <w:i/>
                <w:lang w:eastAsia="zh-CN"/>
              </w:rPr>
              <w:t>tm9-slotSubslot</w:t>
            </w:r>
          </w:p>
          <w:p w14:paraId="4B996012" w14:textId="77777777" w:rsidR="00B64786" w:rsidRPr="000E4E7F" w:rsidRDefault="00B64786" w:rsidP="007913A5">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6077392"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5562E7A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2F789" w14:textId="77777777" w:rsidR="00B64786" w:rsidRPr="000E4E7F" w:rsidRDefault="00B64786" w:rsidP="007913A5">
            <w:pPr>
              <w:pStyle w:val="TAL"/>
              <w:rPr>
                <w:b/>
                <w:i/>
                <w:lang w:eastAsia="zh-CN"/>
              </w:rPr>
            </w:pPr>
            <w:r w:rsidRPr="000E4E7F">
              <w:rPr>
                <w:b/>
                <w:i/>
                <w:lang w:eastAsia="zh-CN"/>
              </w:rPr>
              <w:t>tm9-slotSubslotMBSFN</w:t>
            </w:r>
          </w:p>
          <w:p w14:paraId="6D8F3508" w14:textId="77777777" w:rsidR="00B64786" w:rsidRPr="000E4E7F" w:rsidRDefault="00B64786" w:rsidP="007913A5">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9F27443"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5E8B601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E1682" w14:textId="77777777" w:rsidR="00B64786" w:rsidRPr="000E4E7F" w:rsidRDefault="00B64786" w:rsidP="007913A5">
            <w:pPr>
              <w:pStyle w:val="TAL"/>
              <w:rPr>
                <w:b/>
                <w:bCs/>
                <w:i/>
                <w:noProof/>
                <w:lang w:eastAsia="zh-TW"/>
              </w:rPr>
            </w:pPr>
            <w:r w:rsidRPr="000E4E7F">
              <w:rPr>
                <w:b/>
                <w:bCs/>
                <w:i/>
                <w:noProof/>
                <w:lang w:eastAsia="zh-TW"/>
              </w:rPr>
              <w:t>tm9-With-8Tx-FDD</w:t>
            </w:r>
          </w:p>
          <w:p w14:paraId="0A926A72" w14:textId="77777777" w:rsidR="00B64786" w:rsidRPr="000E4E7F" w:rsidRDefault="00B64786" w:rsidP="007913A5">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E0A5C80" w14:textId="77777777" w:rsidR="00B64786" w:rsidRPr="000E4E7F" w:rsidRDefault="00B64786" w:rsidP="007913A5">
            <w:pPr>
              <w:pStyle w:val="TAL"/>
              <w:jc w:val="center"/>
              <w:rPr>
                <w:bCs/>
                <w:noProof/>
                <w:lang w:eastAsia="zh-TW"/>
              </w:rPr>
            </w:pPr>
            <w:r w:rsidRPr="000E4E7F">
              <w:rPr>
                <w:bCs/>
                <w:noProof/>
                <w:lang w:eastAsia="zh-TW"/>
              </w:rPr>
              <w:t>Yes</w:t>
            </w:r>
          </w:p>
        </w:tc>
      </w:tr>
      <w:tr w:rsidR="00B64786" w:rsidRPr="000E4E7F" w14:paraId="4CBA251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2E233" w14:textId="77777777" w:rsidR="00B64786" w:rsidRPr="000E4E7F" w:rsidRDefault="00B64786" w:rsidP="007913A5">
            <w:pPr>
              <w:pStyle w:val="TAL"/>
              <w:rPr>
                <w:b/>
                <w:bCs/>
                <w:i/>
                <w:noProof/>
                <w:lang w:eastAsia="zh-TW"/>
              </w:rPr>
            </w:pPr>
            <w:r w:rsidRPr="000E4E7F">
              <w:rPr>
                <w:b/>
                <w:bCs/>
                <w:i/>
                <w:noProof/>
                <w:lang w:eastAsia="zh-TW"/>
              </w:rPr>
              <w:t>tm10-LAA</w:t>
            </w:r>
          </w:p>
          <w:p w14:paraId="37DC71B4" w14:textId="77777777" w:rsidR="00B64786" w:rsidRPr="000E4E7F" w:rsidRDefault="00B64786" w:rsidP="007913A5">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02E28E"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572CF9B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DFCD0" w14:textId="77777777" w:rsidR="00B64786" w:rsidRPr="000E4E7F" w:rsidRDefault="00B64786" w:rsidP="007913A5">
            <w:pPr>
              <w:pStyle w:val="TAL"/>
              <w:rPr>
                <w:b/>
                <w:i/>
                <w:lang w:eastAsia="zh-CN"/>
              </w:rPr>
            </w:pPr>
            <w:r w:rsidRPr="000E4E7F">
              <w:rPr>
                <w:b/>
                <w:i/>
                <w:lang w:eastAsia="zh-CN"/>
              </w:rPr>
              <w:t>tm10-slotSubslot</w:t>
            </w:r>
          </w:p>
          <w:p w14:paraId="2B486B0A" w14:textId="77777777" w:rsidR="00B64786" w:rsidRPr="000E4E7F" w:rsidRDefault="00B64786" w:rsidP="007913A5">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43F304F"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51127C2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522CB" w14:textId="77777777" w:rsidR="00B64786" w:rsidRPr="000E4E7F" w:rsidRDefault="00B64786" w:rsidP="007913A5">
            <w:pPr>
              <w:pStyle w:val="TAL"/>
              <w:rPr>
                <w:b/>
                <w:i/>
                <w:lang w:eastAsia="zh-CN"/>
              </w:rPr>
            </w:pPr>
            <w:r w:rsidRPr="000E4E7F">
              <w:rPr>
                <w:b/>
                <w:i/>
                <w:lang w:eastAsia="zh-CN"/>
              </w:rPr>
              <w:t>tm10-slotSubslotMBSFN</w:t>
            </w:r>
          </w:p>
          <w:p w14:paraId="6FC4B7DC" w14:textId="77777777" w:rsidR="00B64786" w:rsidRPr="000E4E7F" w:rsidRDefault="00B64786" w:rsidP="007913A5">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8CE6556"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5DE8CA3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254FD" w14:textId="77777777" w:rsidR="00B64786" w:rsidRPr="000E4E7F" w:rsidRDefault="00B64786" w:rsidP="007913A5">
            <w:pPr>
              <w:pStyle w:val="TAL"/>
              <w:rPr>
                <w:rFonts w:cs="Arial"/>
                <w:b/>
                <w:bCs/>
                <w:i/>
                <w:noProof/>
                <w:szCs w:val="18"/>
                <w:lang w:eastAsia="zh-CN"/>
              </w:rPr>
            </w:pPr>
            <w:r w:rsidRPr="000E4E7F">
              <w:rPr>
                <w:rFonts w:cs="Arial"/>
                <w:b/>
                <w:bCs/>
                <w:i/>
                <w:noProof/>
                <w:szCs w:val="18"/>
                <w:lang w:eastAsia="zh-CN"/>
              </w:rPr>
              <w:t>totalWeightedLayers</w:t>
            </w:r>
          </w:p>
          <w:p w14:paraId="1EF33FCF" w14:textId="77777777" w:rsidR="00B64786" w:rsidRPr="000E4E7F" w:rsidRDefault="00B64786" w:rsidP="007913A5">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74E3B021"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25B5179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26CEF" w14:textId="77777777" w:rsidR="00B64786" w:rsidRPr="000E4E7F" w:rsidRDefault="00B64786" w:rsidP="007913A5">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6039D534" w14:textId="77777777" w:rsidR="00B64786" w:rsidRPr="000E4E7F" w:rsidRDefault="00B64786" w:rsidP="007913A5">
            <w:pPr>
              <w:pStyle w:val="TAL"/>
              <w:jc w:val="center"/>
              <w:rPr>
                <w:bCs/>
                <w:noProof/>
                <w:lang w:eastAsia="zh-TW"/>
              </w:rPr>
            </w:pPr>
            <w:r w:rsidRPr="000E4E7F">
              <w:rPr>
                <w:bCs/>
                <w:noProof/>
                <w:lang w:eastAsia="zh-TW"/>
              </w:rPr>
              <w:t>No</w:t>
            </w:r>
          </w:p>
        </w:tc>
      </w:tr>
      <w:tr w:rsidR="00B64786" w:rsidRPr="000E4E7F" w14:paraId="5A9A2C4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5C9D4" w14:textId="77777777" w:rsidR="00B64786" w:rsidRPr="000E4E7F" w:rsidRDefault="00B64786" w:rsidP="007913A5">
            <w:pPr>
              <w:pStyle w:val="TAL"/>
              <w:rPr>
                <w:b/>
                <w:i/>
                <w:lang w:eastAsia="zh-CN"/>
              </w:rPr>
            </w:pPr>
            <w:r w:rsidRPr="000E4E7F">
              <w:rPr>
                <w:b/>
                <w:i/>
                <w:lang w:eastAsia="zh-CN"/>
              </w:rPr>
              <w:t>twoStepSchedulingTimingInfo</w:t>
            </w:r>
          </w:p>
          <w:p w14:paraId="092C8DAE" w14:textId="77777777" w:rsidR="00B64786" w:rsidRPr="000E4E7F" w:rsidRDefault="00B64786" w:rsidP="007913A5">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0D440084" w14:textId="77777777" w:rsidR="00B64786" w:rsidRPr="000E4E7F" w:rsidRDefault="00B64786" w:rsidP="007913A5">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04D47331" w14:textId="77777777" w:rsidR="00B64786" w:rsidRPr="000E4E7F" w:rsidRDefault="00B64786" w:rsidP="007913A5">
            <w:pPr>
              <w:pStyle w:val="TAL"/>
              <w:rPr>
                <w:b/>
                <w:bCs/>
                <w:i/>
                <w:noProof/>
                <w:lang w:eastAsia="zh-TW"/>
              </w:rPr>
            </w:pPr>
            <w:r w:rsidRPr="000E4E7F">
              <w:rPr>
                <w:rFonts w:eastAsia="SimSun"/>
                <w:lang w:eastAsia="en-GB"/>
              </w:rPr>
              <w:t xml:space="preserve">This field can be included only if </w:t>
            </w:r>
            <w:r w:rsidRPr="000E4E7F">
              <w:rPr>
                <w:rFonts w:eastAsia="SimSun"/>
                <w:i/>
                <w:lang w:eastAsia="en-GB"/>
              </w:rPr>
              <w:t>uplinkLAA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553CADB"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28F00D1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11E71" w14:textId="77777777" w:rsidR="00B64786" w:rsidRPr="000E4E7F" w:rsidRDefault="00B64786" w:rsidP="007913A5">
            <w:pPr>
              <w:pStyle w:val="TAL"/>
              <w:rPr>
                <w:b/>
                <w:bCs/>
                <w:i/>
                <w:noProof/>
                <w:lang w:eastAsia="zh-TW"/>
              </w:rPr>
            </w:pPr>
            <w:r w:rsidRPr="000E4E7F">
              <w:rPr>
                <w:b/>
                <w:bCs/>
                <w:i/>
                <w:noProof/>
                <w:lang w:eastAsia="zh-TW"/>
              </w:rPr>
              <w:lastRenderedPageBreak/>
              <w:t>txAntennaSwitchDL, txAntennaSwitchUL</w:t>
            </w:r>
          </w:p>
          <w:p w14:paraId="2B19CAEA" w14:textId="77777777" w:rsidR="00B64786" w:rsidRPr="000E4E7F" w:rsidRDefault="00B64786" w:rsidP="007913A5">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14:paraId="178A4223" w14:textId="77777777" w:rsidR="00B64786" w:rsidRPr="000E4E7F" w:rsidRDefault="00B64786" w:rsidP="007913A5">
            <w:pPr>
              <w:pStyle w:val="TAL"/>
              <w:rPr>
                <w:bCs/>
                <w:noProof/>
                <w:lang w:eastAsia="zh-TW"/>
              </w:rPr>
            </w:pPr>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2E17E500" w14:textId="77777777" w:rsidR="00B64786" w:rsidRPr="000E4E7F" w:rsidRDefault="00B64786" w:rsidP="007913A5">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65B8F1E3" w14:textId="24CCBD59" w:rsidR="00B64786" w:rsidRPr="000E4E7F" w:rsidRDefault="00B64786" w:rsidP="007913A5">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ins w:id="19" w:author="Qualcomm (Masato)" w:date="2020-05-22T08:54:00Z">
              <w:r w:rsidRPr="003E3302">
                <w:rPr>
                  <w:rFonts w:cs="Arial"/>
                  <w:szCs w:val="18"/>
                </w:rPr>
                <w:t xml:space="preserve">, where the band combination specific and band specific UE capabilities of </w:t>
              </w:r>
              <w:r w:rsidRPr="003E3302">
                <w:rPr>
                  <w:rFonts w:cs="Arial"/>
                  <w:szCs w:val="18"/>
                  <w:lang w:val="en-US"/>
                </w:rPr>
                <w:t>C</w:t>
              </w:r>
              <w:r w:rsidRPr="003E3302">
                <w:rPr>
                  <w:rFonts w:cs="Arial"/>
                  <w:szCs w:val="18"/>
                  <w:vertAlign w:val="subscript"/>
                  <w:lang w:val="en-US"/>
                </w:rPr>
                <w:t>target</w:t>
              </w:r>
              <w:r w:rsidRPr="003E3302">
                <w:rPr>
                  <w:rFonts w:cs="Arial"/>
                  <w:szCs w:val="18"/>
                </w:rPr>
                <w:t xml:space="preserve"> except for the switched uplink carriers are the same as those of </w:t>
              </w:r>
              <w:r w:rsidRPr="003E3302">
                <w:rPr>
                  <w:rFonts w:cs="Arial"/>
                  <w:szCs w:val="18"/>
                  <w:lang w:val="en-US"/>
                </w:rPr>
                <w:t>C</w:t>
              </w:r>
              <w:r w:rsidRPr="003E3302">
                <w:rPr>
                  <w:rFonts w:cs="Arial"/>
                  <w:szCs w:val="18"/>
                  <w:vertAlign w:val="subscript"/>
                  <w:lang w:val="en-US"/>
                </w:rPr>
                <w:t>baseline</w:t>
              </w:r>
            </w:ins>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32476D9" w14:textId="77777777" w:rsidR="00B64786" w:rsidRPr="000E4E7F" w:rsidRDefault="00B64786" w:rsidP="007913A5">
            <w:pPr>
              <w:pStyle w:val="TAL"/>
              <w:jc w:val="center"/>
              <w:rPr>
                <w:bCs/>
                <w:noProof/>
                <w:lang w:eastAsia="zh-TW"/>
              </w:rPr>
            </w:pPr>
            <w:r w:rsidRPr="000E4E7F">
              <w:rPr>
                <w:bCs/>
                <w:noProof/>
                <w:lang w:eastAsia="zh-TW"/>
              </w:rPr>
              <w:t>-</w:t>
            </w:r>
          </w:p>
        </w:tc>
      </w:tr>
      <w:tr w:rsidR="00B64786" w:rsidRPr="000E4E7F" w14:paraId="0DD9D03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31648" w14:textId="77777777" w:rsidR="00B64786" w:rsidRPr="000E4E7F" w:rsidRDefault="00B64786" w:rsidP="007913A5">
            <w:pPr>
              <w:pStyle w:val="TAL"/>
              <w:rPr>
                <w:b/>
                <w:bCs/>
                <w:i/>
                <w:noProof/>
                <w:lang w:eastAsia="zh-TW"/>
              </w:rPr>
            </w:pPr>
            <w:r w:rsidRPr="000E4E7F">
              <w:rPr>
                <w:b/>
                <w:bCs/>
                <w:i/>
                <w:noProof/>
                <w:lang w:eastAsia="zh-TW"/>
              </w:rPr>
              <w:t>txDiv-PUCCH1b-ChSelect</w:t>
            </w:r>
          </w:p>
          <w:p w14:paraId="6EEA9A5A" w14:textId="77777777" w:rsidR="00B64786" w:rsidRPr="000E4E7F" w:rsidRDefault="00B64786" w:rsidP="007913A5">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9305280" w14:textId="77777777" w:rsidR="00B64786" w:rsidRPr="000E4E7F" w:rsidRDefault="00B64786" w:rsidP="007913A5">
            <w:pPr>
              <w:pStyle w:val="TAL"/>
              <w:jc w:val="center"/>
              <w:rPr>
                <w:bCs/>
                <w:noProof/>
                <w:lang w:eastAsia="zh-TW"/>
              </w:rPr>
            </w:pPr>
            <w:r w:rsidRPr="000E4E7F">
              <w:rPr>
                <w:bCs/>
                <w:noProof/>
                <w:lang w:eastAsia="zh-TW"/>
              </w:rPr>
              <w:t>Yes</w:t>
            </w:r>
          </w:p>
        </w:tc>
      </w:tr>
      <w:tr w:rsidR="00B64786" w:rsidRPr="000E4E7F" w14:paraId="77955A4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6A8E5" w14:textId="77777777" w:rsidR="00B64786" w:rsidRPr="000E4E7F" w:rsidRDefault="00B64786" w:rsidP="007913A5">
            <w:pPr>
              <w:pStyle w:val="TAL"/>
              <w:rPr>
                <w:b/>
                <w:bCs/>
                <w:i/>
                <w:noProof/>
                <w:lang w:eastAsia="zh-TW"/>
              </w:rPr>
            </w:pPr>
            <w:r w:rsidRPr="000E4E7F">
              <w:rPr>
                <w:b/>
                <w:bCs/>
                <w:i/>
                <w:noProof/>
                <w:lang w:eastAsia="zh-TW"/>
              </w:rPr>
              <w:t>txDiv-SPUCCH</w:t>
            </w:r>
          </w:p>
          <w:p w14:paraId="185A593F" w14:textId="77777777" w:rsidR="00B64786" w:rsidRPr="000E4E7F" w:rsidRDefault="00B64786" w:rsidP="007913A5">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5D1E89B2" w14:textId="77777777" w:rsidR="00B64786" w:rsidRPr="000E4E7F" w:rsidRDefault="00B64786" w:rsidP="007913A5">
            <w:pPr>
              <w:keepNext/>
              <w:keepLines/>
              <w:spacing w:after="0"/>
              <w:jc w:val="center"/>
              <w:rPr>
                <w:rFonts w:ascii="Arial" w:hAnsi="Arial"/>
                <w:bCs/>
                <w:noProof/>
                <w:sz w:val="18"/>
                <w:lang w:eastAsia="zh-TW"/>
              </w:rPr>
            </w:pPr>
            <w:r w:rsidRPr="000E4E7F">
              <w:rPr>
                <w:bCs/>
                <w:noProof/>
                <w:lang w:eastAsia="zh-TW"/>
              </w:rPr>
              <w:t>-</w:t>
            </w:r>
          </w:p>
        </w:tc>
      </w:tr>
      <w:tr w:rsidR="00B64786" w:rsidRPr="000E4E7F" w14:paraId="2343FF9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4AC0F" w14:textId="77777777" w:rsidR="00B64786" w:rsidRPr="000E4E7F" w:rsidRDefault="00B64786" w:rsidP="007913A5">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29398EB2" w14:textId="77777777" w:rsidR="00B64786" w:rsidRPr="000E4E7F" w:rsidRDefault="00B64786" w:rsidP="007913A5">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02414F0" w14:textId="77777777" w:rsidR="00B64786" w:rsidRPr="000E4E7F" w:rsidRDefault="00B64786" w:rsidP="007913A5">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B64786" w:rsidRPr="000E4E7F" w14:paraId="340EC5E2" w14:textId="77777777" w:rsidTr="007913A5">
        <w:trPr>
          <w:cantSplit/>
        </w:trPr>
        <w:tc>
          <w:tcPr>
            <w:tcW w:w="7793" w:type="dxa"/>
            <w:gridSpan w:val="2"/>
          </w:tcPr>
          <w:p w14:paraId="02B16435" w14:textId="77777777" w:rsidR="00B64786" w:rsidRPr="000E4E7F" w:rsidRDefault="00B64786" w:rsidP="007913A5">
            <w:pPr>
              <w:pStyle w:val="TAL"/>
              <w:rPr>
                <w:b/>
                <w:i/>
                <w:lang w:eastAsia="en-GB"/>
              </w:rPr>
            </w:pPr>
            <w:r w:rsidRPr="000E4E7F">
              <w:rPr>
                <w:b/>
                <w:i/>
                <w:lang w:eastAsia="ko-KR"/>
              </w:rPr>
              <w:t>u</w:t>
            </w:r>
            <w:r w:rsidRPr="000E4E7F">
              <w:rPr>
                <w:b/>
                <w:i/>
                <w:lang w:eastAsia="en-GB"/>
              </w:rPr>
              <w:t>e-AutonomousWithFullSensing</w:t>
            </w:r>
          </w:p>
          <w:p w14:paraId="6A5DEDA3" w14:textId="77777777" w:rsidR="00B64786" w:rsidRPr="000E4E7F" w:rsidRDefault="00B64786" w:rsidP="007913A5">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307282C0" w14:textId="77777777" w:rsidR="00B64786" w:rsidRPr="000E4E7F" w:rsidRDefault="00B64786" w:rsidP="007913A5">
            <w:pPr>
              <w:pStyle w:val="TAL"/>
              <w:jc w:val="center"/>
              <w:rPr>
                <w:bCs/>
                <w:noProof/>
                <w:lang w:eastAsia="en-GB"/>
              </w:rPr>
            </w:pPr>
            <w:r w:rsidRPr="000E4E7F">
              <w:rPr>
                <w:bCs/>
                <w:noProof/>
                <w:lang w:eastAsia="ko-KR"/>
              </w:rPr>
              <w:t>-</w:t>
            </w:r>
          </w:p>
        </w:tc>
      </w:tr>
      <w:tr w:rsidR="00B64786" w:rsidRPr="000E4E7F" w14:paraId="712271ED" w14:textId="77777777" w:rsidTr="007913A5">
        <w:trPr>
          <w:cantSplit/>
        </w:trPr>
        <w:tc>
          <w:tcPr>
            <w:tcW w:w="7793" w:type="dxa"/>
            <w:gridSpan w:val="2"/>
          </w:tcPr>
          <w:p w14:paraId="35CA498A" w14:textId="77777777" w:rsidR="00B64786" w:rsidRPr="000E4E7F" w:rsidRDefault="00B64786" w:rsidP="007913A5">
            <w:pPr>
              <w:pStyle w:val="TAL"/>
              <w:rPr>
                <w:b/>
                <w:i/>
                <w:lang w:eastAsia="en-GB"/>
              </w:rPr>
            </w:pPr>
            <w:r w:rsidRPr="000E4E7F">
              <w:rPr>
                <w:b/>
                <w:i/>
                <w:lang w:eastAsia="en-GB"/>
              </w:rPr>
              <w:t>ue-AutonomousWithPartialSensing</w:t>
            </w:r>
          </w:p>
          <w:p w14:paraId="2C741631" w14:textId="77777777" w:rsidR="00B64786" w:rsidRPr="000E4E7F" w:rsidRDefault="00B64786" w:rsidP="007913A5">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7C840E38" w14:textId="77777777" w:rsidR="00B64786" w:rsidRPr="000E4E7F" w:rsidRDefault="00B64786" w:rsidP="007913A5">
            <w:pPr>
              <w:pStyle w:val="TAL"/>
              <w:jc w:val="center"/>
              <w:rPr>
                <w:bCs/>
                <w:noProof/>
                <w:lang w:eastAsia="ko-KR"/>
              </w:rPr>
            </w:pPr>
            <w:r w:rsidRPr="000E4E7F">
              <w:rPr>
                <w:bCs/>
                <w:noProof/>
                <w:lang w:eastAsia="ko-KR"/>
              </w:rPr>
              <w:t>-</w:t>
            </w:r>
          </w:p>
        </w:tc>
      </w:tr>
      <w:tr w:rsidR="00B64786" w:rsidRPr="000E4E7F" w14:paraId="084E5974" w14:textId="77777777" w:rsidTr="007913A5">
        <w:trPr>
          <w:cantSplit/>
        </w:trPr>
        <w:tc>
          <w:tcPr>
            <w:tcW w:w="7793" w:type="dxa"/>
            <w:gridSpan w:val="2"/>
          </w:tcPr>
          <w:p w14:paraId="51798D67" w14:textId="77777777" w:rsidR="00B64786" w:rsidRPr="000E4E7F" w:rsidRDefault="00B64786" w:rsidP="007913A5">
            <w:pPr>
              <w:pStyle w:val="TAL"/>
              <w:rPr>
                <w:b/>
                <w:bCs/>
                <w:i/>
                <w:noProof/>
                <w:lang w:eastAsia="en-GB"/>
              </w:rPr>
            </w:pPr>
            <w:r w:rsidRPr="000E4E7F">
              <w:rPr>
                <w:b/>
                <w:bCs/>
                <w:i/>
                <w:noProof/>
                <w:lang w:eastAsia="en-GB"/>
              </w:rPr>
              <w:t>ue-Category</w:t>
            </w:r>
          </w:p>
          <w:p w14:paraId="3F328F72" w14:textId="77777777" w:rsidR="00B64786" w:rsidRPr="000E4E7F" w:rsidRDefault="00B64786" w:rsidP="007913A5">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11B5D8E4"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4257BE0" w14:textId="77777777" w:rsidTr="007913A5">
        <w:trPr>
          <w:cantSplit/>
        </w:trPr>
        <w:tc>
          <w:tcPr>
            <w:tcW w:w="7793" w:type="dxa"/>
            <w:gridSpan w:val="2"/>
          </w:tcPr>
          <w:p w14:paraId="40CA7A94" w14:textId="77777777" w:rsidR="00B64786" w:rsidRPr="000E4E7F" w:rsidRDefault="00B64786" w:rsidP="007913A5">
            <w:pPr>
              <w:pStyle w:val="TAL"/>
              <w:rPr>
                <w:b/>
                <w:bCs/>
                <w:i/>
                <w:noProof/>
                <w:lang w:eastAsia="zh-CN"/>
              </w:rPr>
            </w:pPr>
            <w:r w:rsidRPr="000E4E7F">
              <w:rPr>
                <w:b/>
                <w:bCs/>
                <w:i/>
                <w:noProof/>
                <w:lang w:eastAsia="en-GB"/>
              </w:rPr>
              <w:t>ue-Category</w:t>
            </w:r>
            <w:r w:rsidRPr="000E4E7F">
              <w:rPr>
                <w:b/>
                <w:bCs/>
                <w:i/>
                <w:noProof/>
                <w:lang w:eastAsia="zh-CN"/>
              </w:rPr>
              <w:t>DL</w:t>
            </w:r>
          </w:p>
          <w:p w14:paraId="32CD4586" w14:textId="77777777" w:rsidR="00B64786" w:rsidRPr="000E4E7F" w:rsidRDefault="00B64786" w:rsidP="007913A5">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07F103A5"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327F6EDC" w14:textId="77777777" w:rsidTr="007913A5">
        <w:trPr>
          <w:cantSplit/>
        </w:trPr>
        <w:tc>
          <w:tcPr>
            <w:tcW w:w="7808" w:type="dxa"/>
            <w:gridSpan w:val="3"/>
          </w:tcPr>
          <w:p w14:paraId="6D0E1D49" w14:textId="77777777" w:rsidR="00B64786" w:rsidRPr="000E4E7F" w:rsidRDefault="00B64786" w:rsidP="007913A5">
            <w:pPr>
              <w:pStyle w:val="TAL"/>
              <w:rPr>
                <w:b/>
                <w:i/>
                <w:noProof/>
              </w:rPr>
            </w:pPr>
            <w:r w:rsidRPr="000E4E7F">
              <w:rPr>
                <w:b/>
                <w:i/>
                <w:noProof/>
              </w:rPr>
              <w:t>ue-CategorySL-C-TX</w:t>
            </w:r>
          </w:p>
          <w:p w14:paraId="51865C59" w14:textId="77777777" w:rsidR="00B64786" w:rsidRPr="000E4E7F" w:rsidRDefault="00B64786" w:rsidP="007913A5">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2A91B2A7" w14:textId="77777777" w:rsidR="00B64786" w:rsidRPr="000E4E7F" w:rsidRDefault="00B64786" w:rsidP="007913A5">
            <w:pPr>
              <w:pStyle w:val="TAL"/>
              <w:jc w:val="center"/>
              <w:rPr>
                <w:noProof/>
                <w:lang w:eastAsia="zh-CN"/>
              </w:rPr>
            </w:pPr>
            <w:r w:rsidRPr="000E4E7F">
              <w:rPr>
                <w:noProof/>
                <w:lang w:eastAsia="zh-CN"/>
              </w:rPr>
              <w:t>-</w:t>
            </w:r>
          </w:p>
        </w:tc>
      </w:tr>
      <w:tr w:rsidR="00B64786" w:rsidRPr="000E4E7F" w14:paraId="5E9841AB" w14:textId="77777777" w:rsidTr="007913A5">
        <w:trPr>
          <w:cantSplit/>
        </w:trPr>
        <w:tc>
          <w:tcPr>
            <w:tcW w:w="7808" w:type="dxa"/>
            <w:gridSpan w:val="3"/>
          </w:tcPr>
          <w:p w14:paraId="5DCCBE9E" w14:textId="77777777" w:rsidR="00B64786" w:rsidRPr="000E4E7F" w:rsidRDefault="00B64786" w:rsidP="007913A5">
            <w:pPr>
              <w:pStyle w:val="TAL"/>
              <w:rPr>
                <w:b/>
                <w:i/>
                <w:noProof/>
              </w:rPr>
            </w:pPr>
            <w:r w:rsidRPr="000E4E7F">
              <w:rPr>
                <w:b/>
                <w:i/>
                <w:noProof/>
              </w:rPr>
              <w:t>ue-CategorySL-C-RX</w:t>
            </w:r>
          </w:p>
          <w:p w14:paraId="12B9A54B" w14:textId="77777777" w:rsidR="00B64786" w:rsidRPr="000E4E7F" w:rsidRDefault="00B64786" w:rsidP="007913A5">
            <w:pPr>
              <w:pStyle w:val="TAL"/>
              <w:rPr>
                <w:noProof/>
              </w:rPr>
            </w:pPr>
            <w:r w:rsidRPr="000E4E7F">
              <w:rPr>
                <w:rFonts w:cs="Arial"/>
              </w:rPr>
              <w:t>UE SL category for V2X reception as defined in TS 36.306 [5]. Set to values 1 to 4 in this version of the specification.</w:t>
            </w:r>
          </w:p>
        </w:tc>
        <w:tc>
          <w:tcPr>
            <w:tcW w:w="847" w:type="dxa"/>
          </w:tcPr>
          <w:p w14:paraId="7706E551" w14:textId="77777777" w:rsidR="00B64786" w:rsidRPr="000E4E7F" w:rsidRDefault="00B64786" w:rsidP="007913A5">
            <w:pPr>
              <w:pStyle w:val="TAL"/>
              <w:jc w:val="center"/>
              <w:rPr>
                <w:noProof/>
                <w:lang w:eastAsia="zh-CN"/>
              </w:rPr>
            </w:pPr>
            <w:r w:rsidRPr="000E4E7F">
              <w:rPr>
                <w:noProof/>
                <w:lang w:eastAsia="zh-CN"/>
              </w:rPr>
              <w:t>-</w:t>
            </w:r>
          </w:p>
        </w:tc>
      </w:tr>
      <w:tr w:rsidR="00B64786" w:rsidRPr="000E4E7F" w14:paraId="1B01F531" w14:textId="77777777" w:rsidTr="007913A5">
        <w:trPr>
          <w:cantSplit/>
        </w:trPr>
        <w:tc>
          <w:tcPr>
            <w:tcW w:w="7793" w:type="dxa"/>
            <w:gridSpan w:val="2"/>
          </w:tcPr>
          <w:p w14:paraId="121C3708" w14:textId="77777777" w:rsidR="00B64786" w:rsidRPr="000E4E7F" w:rsidRDefault="00B64786" w:rsidP="007913A5">
            <w:pPr>
              <w:pStyle w:val="TAL"/>
              <w:rPr>
                <w:b/>
                <w:bCs/>
                <w:i/>
                <w:noProof/>
                <w:lang w:eastAsia="zh-CN"/>
              </w:rPr>
            </w:pPr>
            <w:r w:rsidRPr="000E4E7F">
              <w:rPr>
                <w:b/>
                <w:bCs/>
                <w:i/>
                <w:noProof/>
                <w:lang w:eastAsia="en-GB"/>
              </w:rPr>
              <w:t>ue-Category</w:t>
            </w:r>
            <w:r w:rsidRPr="000E4E7F">
              <w:rPr>
                <w:b/>
                <w:bCs/>
                <w:i/>
                <w:noProof/>
                <w:lang w:eastAsia="zh-CN"/>
              </w:rPr>
              <w:t>UL</w:t>
            </w:r>
          </w:p>
          <w:p w14:paraId="5F77F5B0" w14:textId="77777777" w:rsidR="00B64786" w:rsidRPr="000E4E7F" w:rsidRDefault="00B64786" w:rsidP="007913A5">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oneBis,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18193B3B"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08914AC" w14:textId="77777777" w:rsidTr="007913A5">
        <w:trPr>
          <w:cantSplit/>
        </w:trPr>
        <w:tc>
          <w:tcPr>
            <w:tcW w:w="7793" w:type="dxa"/>
            <w:gridSpan w:val="2"/>
          </w:tcPr>
          <w:p w14:paraId="35281977" w14:textId="77777777" w:rsidR="00B64786" w:rsidRPr="000E4E7F" w:rsidRDefault="00B64786" w:rsidP="007913A5">
            <w:pPr>
              <w:pStyle w:val="TAL"/>
              <w:rPr>
                <w:b/>
                <w:bCs/>
                <w:i/>
                <w:noProof/>
                <w:lang w:eastAsia="en-GB"/>
              </w:rPr>
            </w:pPr>
            <w:r w:rsidRPr="000E4E7F">
              <w:rPr>
                <w:b/>
                <w:bCs/>
                <w:i/>
                <w:noProof/>
                <w:lang w:eastAsia="en-GB"/>
              </w:rPr>
              <w:t>ue-CA-PowerClass-N</w:t>
            </w:r>
          </w:p>
          <w:p w14:paraId="5E65BAB4" w14:textId="77777777" w:rsidR="00B64786" w:rsidRPr="000E4E7F" w:rsidRDefault="00B64786" w:rsidP="007913A5">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14:paraId="7FB86860"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2F49FAB3" w14:textId="77777777" w:rsidTr="007913A5">
        <w:trPr>
          <w:cantSplit/>
        </w:trPr>
        <w:tc>
          <w:tcPr>
            <w:tcW w:w="7793" w:type="dxa"/>
            <w:gridSpan w:val="2"/>
          </w:tcPr>
          <w:p w14:paraId="05EAF69C" w14:textId="77777777" w:rsidR="00B64786" w:rsidRPr="000E4E7F" w:rsidRDefault="00B64786" w:rsidP="007913A5">
            <w:pPr>
              <w:pStyle w:val="TAL"/>
              <w:rPr>
                <w:b/>
                <w:bCs/>
                <w:i/>
                <w:noProof/>
                <w:lang w:eastAsia="en-GB"/>
              </w:rPr>
            </w:pPr>
            <w:r w:rsidRPr="000E4E7F">
              <w:rPr>
                <w:b/>
                <w:bCs/>
                <w:i/>
                <w:noProof/>
                <w:lang w:eastAsia="en-GB"/>
              </w:rPr>
              <w:lastRenderedPageBreak/>
              <w:t>ue-CE-NeedULGaps</w:t>
            </w:r>
          </w:p>
          <w:p w14:paraId="22037645" w14:textId="77777777" w:rsidR="00B64786" w:rsidRPr="000E4E7F" w:rsidRDefault="00B64786" w:rsidP="007913A5">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79DD065C"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521B5673" w14:textId="77777777" w:rsidTr="007913A5">
        <w:trPr>
          <w:cantSplit/>
        </w:trPr>
        <w:tc>
          <w:tcPr>
            <w:tcW w:w="7793" w:type="dxa"/>
            <w:gridSpan w:val="2"/>
          </w:tcPr>
          <w:p w14:paraId="4423617F" w14:textId="77777777" w:rsidR="00B64786" w:rsidRPr="000E4E7F" w:rsidRDefault="00B64786" w:rsidP="007913A5">
            <w:pPr>
              <w:pStyle w:val="TAL"/>
              <w:rPr>
                <w:b/>
                <w:bCs/>
                <w:i/>
                <w:noProof/>
                <w:lang w:eastAsia="en-GB"/>
              </w:rPr>
            </w:pPr>
            <w:r w:rsidRPr="000E4E7F">
              <w:rPr>
                <w:b/>
                <w:bCs/>
                <w:i/>
                <w:noProof/>
                <w:lang w:eastAsia="en-GB"/>
              </w:rPr>
              <w:t>ue-PowerClass-N, ue-PowerClass-5</w:t>
            </w:r>
          </w:p>
          <w:p w14:paraId="1C600F05" w14:textId="77777777" w:rsidR="00B64786" w:rsidRPr="000E4E7F" w:rsidRDefault="00B64786" w:rsidP="007913A5">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2C2CEA0A"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2050D80" w14:textId="77777777" w:rsidTr="007913A5">
        <w:trPr>
          <w:cantSplit/>
        </w:trPr>
        <w:tc>
          <w:tcPr>
            <w:tcW w:w="7793" w:type="dxa"/>
            <w:gridSpan w:val="2"/>
          </w:tcPr>
          <w:p w14:paraId="7DD06B4A" w14:textId="77777777" w:rsidR="00B64786" w:rsidRPr="000E4E7F" w:rsidRDefault="00B64786" w:rsidP="007913A5">
            <w:pPr>
              <w:pStyle w:val="TAL"/>
              <w:rPr>
                <w:b/>
                <w:bCs/>
                <w:i/>
                <w:noProof/>
                <w:lang w:eastAsia="en-GB"/>
              </w:rPr>
            </w:pPr>
            <w:r w:rsidRPr="000E4E7F">
              <w:rPr>
                <w:b/>
                <w:bCs/>
                <w:i/>
                <w:noProof/>
                <w:lang w:eastAsia="en-GB"/>
              </w:rPr>
              <w:t>ue-Rx-TxTimeDiffMeasurements</w:t>
            </w:r>
          </w:p>
          <w:p w14:paraId="3FB0FD34" w14:textId="77777777" w:rsidR="00B64786" w:rsidRPr="000E4E7F" w:rsidRDefault="00B64786" w:rsidP="007913A5">
            <w:pPr>
              <w:pStyle w:val="TAL"/>
              <w:rPr>
                <w:b/>
                <w:bCs/>
                <w:i/>
                <w:noProof/>
                <w:lang w:eastAsia="en-GB"/>
              </w:rPr>
            </w:pPr>
            <w:r w:rsidRPr="000E4E7F">
              <w:rPr>
                <w:lang w:eastAsia="en-GB"/>
              </w:rPr>
              <w:t>Indicates whether the UE supports Rx - Tx time difference measurements.</w:t>
            </w:r>
          </w:p>
        </w:tc>
        <w:tc>
          <w:tcPr>
            <w:tcW w:w="862" w:type="dxa"/>
            <w:gridSpan w:val="2"/>
          </w:tcPr>
          <w:p w14:paraId="03EE8F88"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0D135219" w14:textId="77777777" w:rsidTr="007913A5">
        <w:trPr>
          <w:cantSplit/>
        </w:trPr>
        <w:tc>
          <w:tcPr>
            <w:tcW w:w="7793" w:type="dxa"/>
            <w:gridSpan w:val="2"/>
          </w:tcPr>
          <w:p w14:paraId="46E3D113" w14:textId="77777777" w:rsidR="00B64786" w:rsidRPr="000E4E7F" w:rsidRDefault="00B64786" w:rsidP="007913A5">
            <w:pPr>
              <w:pStyle w:val="TAL"/>
              <w:rPr>
                <w:b/>
                <w:bCs/>
                <w:i/>
                <w:noProof/>
                <w:lang w:eastAsia="en-GB"/>
              </w:rPr>
            </w:pPr>
            <w:r w:rsidRPr="000E4E7F">
              <w:rPr>
                <w:b/>
                <w:bCs/>
                <w:i/>
                <w:noProof/>
                <w:lang w:eastAsia="en-GB"/>
              </w:rPr>
              <w:t>ue-SpecificRefSigsSupported</w:t>
            </w:r>
          </w:p>
        </w:tc>
        <w:tc>
          <w:tcPr>
            <w:tcW w:w="862" w:type="dxa"/>
            <w:gridSpan w:val="2"/>
          </w:tcPr>
          <w:p w14:paraId="2CD89D32" w14:textId="77777777" w:rsidR="00B64786" w:rsidRPr="000E4E7F" w:rsidRDefault="00B64786" w:rsidP="007913A5">
            <w:pPr>
              <w:pStyle w:val="TAL"/>
              <w:jc w:val="center"/>
              <w:rPr>
                <w:bCs/>
                <w:noProof/>
                <w:lang w:eastAsia="en-GB"/>
              </w:rPr>
            </w:pPr>
            <w:r w:rsidRPr="000E4E7F">
              <w:rPr>
                <w:bCs/>
                <w:noProof/>
                <w:lang w:eastAsia="en-GB"/>
              </w:rPr>
              <w:t>No</w:t>
            </w:r>
          </w:p>
        </w:tc>
      </w:tr>
      <w:tr w:rsidR="00B64786" w:rsidRPr="000E4E7F" w14:paraId="2AC67D16" w14:textId="77777777" w:rsidTr="007913A5">
        <w:trPr>
          <w:cantSplit/>
        </w:trPr>
        <w:tc>
          <w:tcPr>
            <w:tcW w:w="7793" w:type="dxa"/>
            <w:gridSpan w:val="2"/>
          </w:tcPr>
          <w:p w14:paraId="39412EC6" w14:textId="77777777" w:rsidR="00B64786" w:rsidRPr="000E4E7F" w:rsidRDefault="00B64786" w:rsidP="007913A5">
            <w:pPr>
              <w:keepNext/>
              <w:keepLines/>
              <w:spacing w:after="0"/>
              <w:rPr>
                <w:rFonts w:ascii="Arial" w:hAnsi="Arial"/>
                <w:b/>
                <w:bCs/>
                <w:i/>
                <w:noProof/>
                <w:sz w:val="18"/>
              </w:rPr>
            </w:pPr>
            <w:r w:rsidRPr="000E4E7F">
              <w:rPr>
                <w:rFonts w:ascii="Arial" w:hAnsi="Arial"/>
                <w:b/>
                <w:bCs/>
                <w:i/>
                <w:noProof/>
                <w:sz w:val="18"/>
              </w:rPr>
              <w:t>ue-SSTD-Meas</w:t>
            </w:r>
          </w:p>
          <w:p w14:paraId="14AC236C" w14:textId="77777777" w:rsidR="00B64786" w:rsidRPr="000E4E7F" w:rsidRDefault="00B64786" w:rsidP="007913A5">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14:paraId="2AD79045" w14:textId="77777777" w:rsidR="00B64786" w:rsidRPr="000E4E7F" w:rsidRDefault="00B64786" w:rsidP="007913A5">
            <w:pPr>
              <w:keepNext/>
              <w:keepLines/>
              <w:spacing w:after="0"/>
              <w:jc w:val="center"/>
              <w:rPr>
                <w:rFonts w:ascii="Arial" w:hAnsi="Arial"/>
                <w:noProof/>
                <w:sz w:val="18"/>
              </w:rPr>
            </w:pPr>
            <w:r w:rsidRPr="000E4E7F">
              <w:rPr>
                <w:rFonts w:ascii="Arial" w:hAnsi="Arial"/>
                <w:noProof/>
                <w:sz w:val="18"/>
              </w:rPr>
              <w:t>-</w:t>
            </w:r>
          </w:p>
        </w:tc>
      </w:tr>
      <w:tr w:rsidR="00B64786" w:rsidRPr="000E4E7F" w14:paraId="6935FC48" w14:textId="77777777" w:rsidTr="007913A5">
        <w:trPr>
          <w:cantSplit/>
        </w:trPr>
        <w:tc>
          <w:tcPr>
            <w:tcW w:w="7793" w:type="dxa"/>
            <w:gridSpan w:val="2"/>
          </w:tcPr>
          <w:p w14:paraId="1BB97C8D" w14:textId="77777777" w:rsidR="00B64786" w:rsidRPr="000E4E7F" w:rsidRDefault="00B64786" w:rsidP="007913A5">
            <w:pPr>
              <w:pStyle w:val="TAL"/>
              <w:rPr>
                <w:b/>
                <w:i/>
                <w:noProof/>
                <w:lang w:eastAsia="en-GB"/>
              </w:rPr>
            </w:pPr>
            <w:r w:rsidRPr="000E4E7F">
              <w:rPr>
                <w:b/>
                <w:i/>
                <w:noProof/>
                <w:lang w:eastAsia="en-GB"/>
              </w:rPr>
              <w:t>ue-TxAntennaSelectionSupported</w:t>
            </w:r>
          </w:p>
          <w:p w14:paraId="35EBF29B" w14:textId="77777777" w:rsidR="00B64786" w:rsidRPr="000E4E7F" w:rsidRDefault="00B64786" w:rsidP="007913A5">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37C705CB" w14:textId="77777777" w:rsidR="00B64786" w:rsidRPr="000E4E7F" w:rsidRDefault="00B64786" w:rsidP="007913A5">
            <w:pPr>
              <w:pStyle w:val="TAL"/>
              <w:jc w:val="center"/>
              <w:rPr>
                <w:noProof/>
                <w:lang w:eastAsia="en-GB"/>
              </w:rPr>
            </w:pPr>
            <w:r w:rsidRPr="000E4E7F">
              <w:rPr>
                <w:noProof/>
                <w:lang w:eastAsia="en-GB"/>
              </w:rPr>
              <w:t>Y</w:t>
            </w:r>
            <w:r w:rsidRPr="000E4E7F">
              <w:rPr>
                <w:lang w:eastAsia="en-GB"/>
              </w:rPr>
              <w:t>es</w:t>
            </w:r>
          </w:p>
        </w:tc>
      </w:tr>
      <w:tr w:rsidR="00B64786" w:rsidRPr="000E4E7F" w14:paraId="5FCBCEB7" w14:textId="77777777" w:rsidTr="007913A5">
        <w:trPr>
          <w:cantSplit/>
        </w:trPr>
        <w:tc>
          <w:tcPr>
            <w:tcW w:w="7793" w:type="dxa"/>
            <w:gridSpan w:val="2"/>
          </w:tcPr>
          <w:p w14:paraId="571C578E" w14:textId="77777777" w:rsidR="00B64786" w:rsidRPr="000E4E7F" w:rsidRDefault="00B64786" w:rsidP="007913A5">
            <w:pPr>
              <w:pStyle w:val="TAL"/>
              <w:rPr>
                <w:b/>
                <w:i/>
                <w:noProof/>
                <w:lang w:eastAsia="en-GB"/>
              </w:rPr>
            </w:pPr>
            <w:r w:rsidRPr="000E4E7F">
              <w:rPr>
                <w:b/>
                <w:i/>
                <w:noProof/>
                <w:lang w:eastAsia="en-GB"/>
              </w:rPr>
              <w:t>ue-TxAntennaSelection-SRS-1T4R</w:t>
            </w:r>
          </w:p>
          <w:p w14:paraId="7557D706" w14:textId="77777777" w:rsidR="00B64786" w:rsidRPr="000E4E7F" w:rsidRDefault="00B64786" w:rsidP="007913A5">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862" w:type="dxa"/>
            <w:gridSpan w:val="2"/>
          </w:tcPr>
          <w:p w14:paraId="45E0E55C" w14:textId="77777777" w:rsidR="00B64786" w:rsidRPr="000E4E7F" w:rsidRDefault="00B64786" w:rsidP="007913A5">
            <w:pPr>
              <w:pStyle w:val="TAL"/>
              <w:jc w:val="center"/>
              <w:rPr>
                <w:noProof/>
                <w:lang w:eastAsia="en-GB"/>
              </w:rPr>
            </w:pPr>
            <w:r w:rsidRPr="000E4E7F">
              <w:rPr>
                <w:lang w:eastAsia="zh-CN"/>
              </w:rPr>
              <w:t>-</w:t>
            </w:r>
          </w:p>
        </w:tc>
      </w:tr>
      <w:tr w:rsidR="00B64786" w:rsidRPr="000E4E7F" w14:paraId="5F854D17" w14:textId="77777777" w:rsidTr="007913A5">
        <w:trPr>
          <w:cantSplit/>
        </w:trPr>
        <w:tc>
          <w:tcPr>
            <w:tcW w:w="7793" w:type="dxa"/>
            <w:gridSpan w:val="2"/>
          </w:tcPr>
          <w:p w14:paraId="28C62995" w14:textId="77777777" w:rsidR="00B64786" w:rsidRPr="000E4E7F" w:rsidRDefault="00B64786" w:rsidP="007913A5">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55361092" w14:textId="77777777" w:rsidR="00B64786" w:rsidRPr="000E4E7F" w:rsidRDefault="00B64786" w:rsidP="007913A5">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162689E8" w14:textId="77777777" w:rsidR="00B64786" w:rsidRPr="000E4E7F" w:rsidRDefault="00B64786" w:rsidP="007913A5">
            <w:pPr>
              <w:pStyle w:val="TAL"/>
              <w:jc w:val="center"/>
              <w:rPr>
                <w:noProof/>
                <w:lang w:eastAsia="en-GB"/>
              </w:rPr>
            </w:pPr>
            <w:r w:rsidRPr="000E4E7F">
              <w:rPr>
                <w:lang w:eastAsia="zh-CN"/>
              </w:rPr>
              <w:t>-</w:t>
            </w:r>
          </w:p>
        </w:tc>
      </w:tr>
      <w:tr w:rsidR="00B64786" w:rsidRPr="000E4E7F" w14:paraId="05C45D87" w14:textId="77777777" w:rsidTr="007913A5">
        <w:trPr>
          <w:cantSplit/>
        </w:trPr>
        <w:tc>
          <w:tcPr>
            <w:tcW w:w="7793" w:type="dxa"/>
            <w:gridSpan w:val="2"/>
          </w:tcPr>
          <w:p w14:paraId="17EB53F5" w14:textId="77777777" w:rsidR="00B64786" w:rsidRPr="000E4E7F" w:rsidRDefault="00B64786" w:rsidP="007913A5">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3A00A75C" w14:textId="77777777" w:rsidR="00B64786" w:rsidRPr="000E4E7F" w:rsidRDefault="00B64786" w:rsidP="007913A5">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46214798" w14:textId="77777777" w:rsidR="00B64786" w:rsidRPr="000E4E7F" w:rsidRDefault="00B64786" w:rsidP="007913A5">
            <w:pPr>
              <w:pStyle w:val="TAL"/>
              <w:jc w:val="center"/>
              <w:rPr>
                <w:noProof/>
                <w:lang w:eastAsia="en-GB"/>
              </w:rPr>
            </w:pPr>
            <w:r w:rsidRPr="000E4E7F">
              <w:rPr>
                <w:lang w:eastAsia="zh-CN"/>
              </w:rPr>
              <w:t>-</w:t>
            </w:r>
          </w:p>
        </w:tc>
      </w:tr>
      <w:tr w:rsidR="00B64786" w:rsidRPr="000E4E7F" w14:paraId="48A75A5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4A636" w14:textId="77777777" w:rsidR="00B64786" w:rsidRPr="000E4E7F" w:rsidRDefault="00B64786" w:rsidP="007913A5">
            <w:pPr>
              <w:pStyle w:val="TAL"/>
              <w:rPr>
                <w:b/>
                <w:i/>
                <w:lang w:eastAsia="zh-CN"/>
              </w:rPr>
            </w:pPr>
            <w:r w:rsidRPr="000E4E7F">
              <w:rPr>
                <w:b/>
                <w:i/>
                <w:lang w:eastAsia="zh-CN"/>
              </w:rPr>
              <w:t>ul-64QAM</w:t>
            </w:r>
          </w:p>
          <w:p w14:paraId="39A938DD" w14:textId="77777777" w:rsidR="00B64786" w:rsidRPr="000E4E7F" w:rsidRDefault="00B64786" w:rsidP="007913A5">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BF7488F" w14:textId="77777777" w:rsidR="00B64786" w:rsidRPr="000E4E7F" w:rsidRDefault="00B64786" w:rsidP="007913A5">
            <w:pPr>
              <w:pStyle w:val="TAL"/>
              <w:jc w:val="center"/>
              <w:rPr>
                <w:lang w:eastAsia="zh-CN"/>
              </w:rPr>
            </w:pPr>
            <w:r w:rsidRPr="000E4E7F">
              <w:rPr>
                <w:lang w:eastAsia="zh-CN"/>
              </w:rPr>
              <w:t>-</w:t>
            </w:r>
          </w:p>
        </w:tc>
      </w:tr>
      <w:tr w:rsidR="00B64786" w:rsidRPr="000E4E7F" w14:paraId="35903D1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24F0A" w14:textId="77777777" w:rsidR="00B64786" w:rsidRPr="000E4E7F" w:rsidRDefault="00B64786" w:rsidP="007913A5">
            <w:pPr>
              <w:pStyle w:val="TAL"/>
              <w:rPr>
                <w:b/>
                <w:i/>
                <w:lang w:eastAsia="zh-CN"/>
              </w:rPr>
            </w:pPr>
            <w:r w:rsidRPr="000E4E7F">
              <w:rPr>
                <w:b/>
                <w:i/>
                <w:lang w:eastAsia="zh-CN"/>
              </w:rPr>
              <w:t>ul-256QAM</w:t>
            </w:r>
          </w:p>
          <w:p w14:paraId="25DF27BF" w14:textId="77777777" w:rsidR="00B64786" w:rsidRPr="000E4E7F" w:rsidRDefault="00B64786" w:rsidP="007913A5">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04A08D" w14:textId="77777777" w:rsidR="00B64786" w:rsidRPr="000E4E7F" w:rsidRDefault="00B64786" w:rsidP="007913A5">
            <w:pPr>
              <w:pStyle w:val="TAL"/>
              <w:jc w:val="center"/>
              <w:rPr>
                <w:lang w:eastAsia="zh-CN"/>
              </w:rPr>
            </w:pPr>
            <w:r w:rsidRPr="000E4E7F">
              <w:rPr>
                <w:lang w:eastAsia="zh-CN"/>
              </w:rPr>
              <w:t>-</w:t>
            </w:r>
          </w:p>
        </w:tc>
      </w:tr>
      <w:tr w:rsidR="00B64786" w:rsidRPr="000E4E7F" w14:paraId="0468187E"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40BD8" w14:textId="77777777" w:rsidR="00B64786" w:rsidRPr="000E4E7F" w:rsidRDefault="00B64786" w:rsidP="007913A5">
            <w:pPr>
              <w:pStyle w:val="TAL"/>
              <w:rPr>
                <w:b/>
                <w:i/>
                <w:lang w:eastAsia="zh-CN"/>
              </w:rPr>
            </w:pPr>
            <w:r w:rsidRPr="000E4E7F">
              <w:rPr>
                <w:b/>
                <w:i/>
                <w:lang w:eastAsia="zh-CN"/>
              </w:rPr>
              <w:t>ul-256QAM-perCC-InfoList</w:t>
            </w:r>
          </w:p>
          <w:p w14:paraId="59C746AB" w14:textId="77777777" w:rsidR="00B64786" w:rsidRPr="000E4E7F" w:rsidRDefault="00B64786" w:rsidP="007913A5">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CEEE8DC" w14:textId="77777777" w:rsidR="00B64786" w:rsidRPr="000E4E7F" w:rsidRDefault="00B64786" w:rsidP="007913A5">
            <w:pPr>
              <w:pStyle w:val="TAL"/>
              <w:jc w:val="center"/>
              <w:rPr>
                <w:lang w:eastAsia="zh-CN"/>
              </w:rPr>
            </w:pPr>
            <w:r w:rsidRPr="000E4E7F">
              <w:rPr>
                <w:lang w:eastAsia="zh-CN"/>
              </w:rPr>
              <w:t>-</w:t>
            </w:r>
          </w:p>
        </w:tc>
      </w:tr>
      <w:tr w:rsidR="00B64786" w:rsidRPr="000E4E7F" w14:paraId="0CE07EA1"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041B6" w14:textId="77777777" w:rsidR="00B64786" w:rsidRPr="000E4E7F" w:rsidRDefault="00B64786" w:rsidP="007913A5">
            <w:pPr>
              <w:pStyle w:val="TAL"/>
              <w:rPr>
                <w:b/>
                <w:i/>
                <w:lang w:eastAsia="zh-CN"/>
              </w:rPr>
            </w:pPr>
            <w:r w:rsidRPr="000E4E7F">
              <w:rPr>
                <w:b/>
                <w:i/>
                <w:lang w:eastAsia="zh-CN"/>
              </w:rPr>
              <w:t>ul-256QAM-Slot</w:t>
            </w:r>
          </w:p>
          <w:p w14:paraId="5B65B5D6" w14:textId="77777777" w:rsidR="00B64786" w:rsidRPr="000E4E7F" w:rsidRDefault="00B64786" w:rsidP="007913A5">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7FDC0F6" w14:textId="77777777" w:rsidR="00B64786" w:rsidRPr="000E4E7F" w:rsidRDefault="00B64786" w:rsidP="007913A5">
            <w:pPr>
              <w:pStyle w:val="TAL"/>
              <w:jc w:val="center"/>
              <w:rPr>
                <w:lang w:eastAsia="zh-CN"/>
              </w:rPr>
            </w:pPr>
            <w:r w:rsidRPr="000E4E7F">
              <w:rPr>
                <w:lang w:eastAsia="zh-CN"/>
              </w:rPr>
              <w:t>-</w:t>
            </w:r>
          </w:p>
        </w:tc>
      </w:tr>
      <w:tr w:rsidR="00B64786" w:rsidRPr="000E4E7F" w14:paraId="7CDF3D7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69120" w14:textId="77777777" w:rsidR="00B64786" w:rsidRPr="000E4E7F" w:rsidRDefault="00B64786" w:rsidP="007913A5">
            <w:pPr>
              <w:pStyle w:val="TAL"/>
              <w:rPr>
                <w:b/>
                <w:i/>
                <w:lang w:eastAsia="zh-CN"/>
              </w:rPr>
            </w:pPr>
            <w:r w:rsidRPr="000E4E7F">
              <w:rPr>
                <w:b/>
                <w:i/>
                <w:lang w:eastAsia="zh-CN"/>
              </w:rPr>
              <w:t>ul-256QAM-Subslot</w:t>
            </w:r>
          </w:p>
          <w:p w14:paraId="48DA39AA" w14:textId="77777777" w:rsidR="00B64786" w:rsidRPr="000E4E7F" w:rsidRDefault="00B64786" w:rsidP="007913A5">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6E2FBB5" w14:textId="77777777" w:rsidR="00B64786" w:rsidRPr="000E4E7F" w:rsidRDefault="00B64786" w:rsidP="007913A5">
            <w:pPr>
              <w:pStyle w:val="TAL"/>
              <w:jc w:val="center"/>
              <w:rPr>
                <w:lang w:eastAsia="zh-CN"/>
              </w:rPr>
            </w:pPr>
            <w:r w:rsidRPr="000E4E7F">
              <w:rPr>
                <w:lang w:eastAsia="zh-CN"/>
              </w:rPr>
              <w:t>-</w:t>
            </w:r>
          </w:p>
        </w:tc>
      </w:tr>
      <w:tr w:rsidR="00B64786" w:rsidRPr="000E4E7F" w14:paraId="29035D0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71CF6" w14:textId="77777777" w:rsidR="00B64786" w:rsidRPr="000E4E7F" w:rsidRDefault="00B64786" w:rsidP="007913A5">
            <w:pPr>
              <w:pStyle w:val="TAL"/>
              <w:rPr>
                <w:b/>
                <w:i/>
                <w:lang w:eastAsia="zh-CN"/>
              </w:rPr>
            </w:pPr>
            <w:r w:rsidRPr="000E4E7F">
              <w:rPr>
                <w:b/>
                <w:i/>
                <w:lang w:eastAsia="zh-CN"/>
              </w:rPr>
              <w:t>ul-AsyncHarqSharingDiff-TTI-Lengths</w:t>
            </w:r>
          </w:p>
          <w:p w14:paraId="122ECB88" w14:textId="77777777" w:rsidR="00B64786" w:rsidRPr="000E4E7F" w:rsidRDefault="00B64786" w:rsidP="007913A5">
            <w:pPr>
              <w:pStyle w:val="TAL"/>
              <w:rPr>
                <w:b/>
                <w:i/>
                <w:lang w:eastAsia="zh-CN"/>
              </w:rPr>
            </w:pPr>
            <w:r w:rsidRPr="000E4E7F">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842E2CB" w14:textId="77777777" w:rsidR="00B64786" w:rsidRPr="000E4E7F" w:rsidRDefault="00B64786" w:rsidP="007913A5">
            <w:pPr>
              <w:pStyle w:val="TAL"/>
              <w:jc w:val="center"/>
              <w:rPr>
                <w:lang w:eastAsia="zh-CN"/>
              </w:rPr>
            </w:pPr>
            <w:r w:rsidRPr="000E4E7F">
              <w:rPr>
                <w:lang w:eastAsia="zh-CN"/>
              </w:rPr>
              <w:t>-</w:t>
            </w:r>
          </w:p>
        </w:tc>
      </w:tr>
      <w:tr w:rsidR="00B64786" w:rsidRPr="000E4E7F" w14:paraId="63EE231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51391" w14:textId="77777777" w:rsidR="00B64786" w:rsidRPr="000E4E7F" w:rsidRDefault="00B64786" w:rsidP="007913A5">
            <w:pPr>
              <w:pStyle w:val="TAL"/>
              <w:rPr>
                <w:b/>
                <w:i/>
                <w:lang w:eastAsia="zh-CN"/>
              </w:rPr>
            </w:pPr>
            <w:r w:rsidRPr="000E4E7F">
              <w:rPr>
                <w:b/>
                <w:i/>
                <w:lang w:eastAsia="zh-CN"/>
              </w:rPr>
              <w:t>ul-CoMP</w:t>
            </w:r>
          </w:p>
          <w:p w14:paraId="209C475E" w14:textId="77777777" w:rsidR="00B64786" w:rsidRPr="000E4E7F" w:rsidRDefault="00B64786" w:rsidP="007913A5">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6AA2A4" w14:textId="77777777" w:rsidR="00B64786" w:rsidRPr="000E4E7F" w:rsidRDefault="00B64786" w:rsidP="007913A5">
            <w:pPr>
              <w:pStyle w:val="TAL"/>
              <w:jc w:val="center"/>
              <w:rPr>
                <w:lang w:eastAsia="zh-CN"/>
              </w:rPr>
            </w:pPr>
            <w:r w:rsidRPr="000E4E7F">
              <w:rPr>
                <w:lang w:eastAsia="zh-CN"/>
              </w:rPr>
              <w:t>No</w:t>
            </w:r>
          </w:p>
        </w:tc>
      </w:tr>
      <w:tr w:rsidR="00B64786" w:rsidRPr="000E4E7F" w14:paraId="7CEDDAD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5F434" w14:textId="77777777" w:rsidR="00B64786" w:rsidRPr="000E4E7F" w:rsidRDefault="00B64786" w:rsidP="007913A5">
            <w:pPr>
              <w:pStyle w:val="TAL"/>
              <w:rPr>
                <w:b/>
                <w:i/>
              </w:rPr>
            </w:pPr>
            <w:r w:rsidRPr="000E4E7F">
              <w:rPr>
                <w:b/>
                <w:i/>
              </w:rPr>
              <w:t>ul-dmrs-Enhancements</w:t>
            </w:r>
          </w:p>
          <w:p w14:paraId="623636D2" w14:textId="77777777" w:rsidR="00B64786" w:rsidRPr="000E4E7F" w:rsidRDefault="00B64786" w:rsidP="007913A5">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E1FE83" w14:textId="77777777" w:rsidR="00B64786" w:rsidRPr="000E4E7F" w:rsidRDefault="00B64786" w:rsidP="007913A5">
            <w:pPr>
              <w:pStyle w:val="TAL"/>
              <w:jc w:val="center"/>
              <w:rPr>
                <w:lang w:eastAsia="zh-CN"/>
              </w:rPr>
            </w:pPr>
            <w:r w:rsidRPr="000E4E7F">
              <w:rPr>
                <w:lang w:eastAsia="zh-CN"/>
              </w:rPr>
              <w:t>FFS</w:t>
            </w:r>
          </w:p>
        </w:tc>
      </w:tr>
      <w:tr w:rsidR="00B64786" w:rsidRPr="000E4E7F" w14:paraId="3146177C" w14:textId="77777777" w:rsidTr="007913A5">
        <w:tc>
          <w:tcPr>
            <w:tcW w:w="7793" w:type="dxa"/>
            <w:gridSpan w:val="2"/>
            <w:tcBorders>
              <w:top w:val="single" w:sz="4" w:space="0" w:color="808080"/>
              <w:left w:val="single" w:sz="4" w:space="0" w:color="808080"/>
              <w:bottom w:val="single" w:sz="4" w:space="0" w:color="808080"/>
              <w:right w:val="single" w:sz="4" w:space="0" w:color="808080"/>
            </w:tcBorders>
          </w:tcPr>
          <w:p w14:paraId="4BF0DECA" w14:textId="77777777" w:rsidR="00B64786" w:rsidRPr="000E4E7F" w:rsidRDefault="00B64786" w:rsidP="007913A5">
            <w:pPr>
              <w:pStyle w:val="TAL"/>
              <w:rPr>
                <w:b/>
                <w:i/>
                <w:lang w:eastAsia="zh-CN"/>
              </w:rPr>
            </w:pPr>
            <w:r w:rsidRPr="000E4E7F">
              <w:rPr>
                <w:b/>
                <w:i/>
                <w:lang w:eastAsia="zh-CN"/>
              </w:rPr>
              <w:t>ul-PDCP-Delay</w:t>
            </w:r>
          </w:p>
          <w:p w14:paraId="729FDB3F" w14:textId="77777777" w:rsidR="00B64786" w:rsidRPr="000E4E7F" w:rsidRDefault="00B64786" w:rsidP="007913A5">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9AB075B" w14:textId="77777777" w:rsidR="00B64786" w:rsidRPr="000E4E7F" w:rsidRDefault="00B64786" w:rsidP="007913A5">
            <w:pPr>
              <w:pStyle w:val="TAL"/>
              <w:jc w:val="center"/>
              <w:rPr>
                <w:lang w:eastAsia="zh-CN"/>
              </w:rPr>
            </w:pPr>
            <w:r w:rsidRPr="000E4E7F">
              <w:rPr>
                <w:lang w:eastAsia="zh-CN"/>
              </w:rPr>
              <w:t>-</w:t>
            </w:r>
          </w:p>
        </w:tc>
      </w:tr>
      <w:tr w:rsidR="00B64786" w:rsidRPr="000E4E7F" w14:paraId="6D69986C" w14:textId="77777777" w:rsidTr="007913A5">
        <w:tc>
          <w:tcPr>
            <w:tcW w:w="7793" w:type="dxa"/>
            <w:gridSpan w:val="2"/>
            <w:tcBorders>
              <w:top w:val="single" w:sz="4" w:space="0" w:color="808080"/>
              <w:left w:val="single" w:sz="4" w:space="0" w:color="808080"/>
              <w:bottom w:val="single" w:sz="4" w:space="0" w:color="808080"/>
              <w:right w:val="single" w:sz="4" w:space="0" w:color="808080"/>
            </w:tcBorders>
          </w:tcPr>
          <w:p w14:paraId="68FFB966" w14:textId="77777777" w:rsidR="00B64786" w:rsidRPr="000E4E7F" w:rsidRDefault="00B64786" w:rsidP="007913A5">
            <w:pPr>
              <w:pStyle w:val="TAL"/>
              <w:rPr>
                <w:b/>
                <w:i/>
                <w:lang w:eastAsia="zh-CN"/>
              </w:rPr>
            </w:pPr>
            <w:r w:rsidRPr="000E4E7F">
              <w:rPr>
                <w:b/>
                <w:i/>
                <w:lang w:eastAsia="zh-CN"/>
              </w:rPr>
              <w:lastRenderedPageBreak/>
              <w:t>ul-powerControlEnhancements</w:t>
            </w:r>
          </w:p>
          <w:p w14:paraId="35787797" w14:textId="77777777" w:rsidR="00B64786" w:rsidRPr="000E4E7F" w:rsidRDefault="00B64786" w:rsidP="007913A5">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6990A728" w14:textId="77777777" w:rsidR="00B64786" w:rsidRPr="000E4E7F" w:rsidRDefault="00B64786" w:rsidP="007913A5">
            <w:pPr>
              <w:pStyle w:val="TAL"/>
              <w:jc w:val="center"/>
              <w:rPr>
                <w:lang w:eastAsia="zh-CN"/>
              </w:rPr>
            </w:pPr>
            <w:r w:rsidRPr="000E4E7F">
              <w:rPr>
                <w:lang w:eastAsia="zh-CN"/>
              </w:rPr>
              <w:t>-</w:t>
            </w:r>
          </w:p>
        </w:tc>
      </w:tr>
      <w:tr w:rsidR="00B64786" w:rsidRPr="000E4E7F" w14:paraId="1F8698D6" w14:textId="77777777" w:rsidTr="007913A5">
        <w:tc>
          <w:tcPr>
            <w:tcW w:w="7793" w:type="dxa"/>
            <w:gridSpan w:val="2"/>
            <w:tcBorders>
              <w:top w:val="single" w:sz="4" w:space="0" w:color="808080"/>
              <w:left w:val="single" w:sz="4" w:space="0" w:color="808080"/>
              <w:bottom w:val="single" w:sz="4" w:space="0" w:color="808080"/>
              <w:right w:val="single" w:sz="4" w:space="0" w:color="808080"/>
            </w:tcBorders>
          </w:tcPr>
          <w:p w14:paraId="070960D9" w14:textId="77777777" w:rsidR="00B64786" w:rsidRPr="000E4E7F" w:rsidRDefault="00B64786" w:rsidP="007913A5">
            <w:pPr>
              <w:pStyle w:val="TAL"/>
              <w:rPr>
                <w:b/>
                <w:i/>
                <w:lang w:eastAsia="en-GB"/>
              </w:rPr>
            </w:pPr>
            <w:r w:rsidRPr="000E4E7F">
              <w:rPr>
                <w:b/>
                <w:i/>
                <w:lang w:eastAsia="zh-CN"/>
              </w:rPr>
              <w:t>up</w:t>
            </w:r>
            <w:r w:rsidRPr="000E4E7F">
              <w:rPr>
                <w:b/>
                <w:i/>
                <w:lang w:eastAsia="en-GB"/>
              </w:rPr>
              <w:t>linkLAA</w:t>
            </w:r>
          </w:p>
          <w:p w14:paraId="0DD510D1" w14:textId="77777777" w:rsidR="00B64786" w:rsidRPr="000E4E7F" w:rsidRDefault="00B64786" w:rsidP="007913A5">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F2ED4E" w14:textId="77777777" w:rsidR="00B64786" w:rsidRPr="000E4E7F" w:rsidRDefault="00B64786" w:rsidP="007913A5">
            <w:pPr>
              <w:pStyle w:val="TAL"/>
              <w:jc w:val="center"/>
              <w:rPr>
                <w:lang w:eastAsia="zh-CN"/>
              </w:rPr>
            </w:pPr>
            <w:r w:rsidRPr="000E4E7F">
              <w:rPr>
                <w:lang w:eastAsia="zh-CN"/>
              </w:rPr>
              <w:t>-</w:t>
            </w:r>
          </w:p>
        </w:tc>
      </w:tr>
      <w:tr w:rsidR="00B64786" w:rsidRPr="000E4E7F" w14:paraId="2A52888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A218DF" w14:textId="77777777" w:rsidR="00B64786" w:rsidRPr="000E4E7F" w:rsidRDefault="00B64786" w:rsidP="007913A5">
            <w:pPr>
              <w:pStyle w:val="TAL"/>
              <w:rPr>
                <w:b/>
                <w:i/>
                <w:lang w:eastAsia="zh-CN"/>
              </w:rPr>
            </w:pPr>
            <w:r w:rsidRPr="000E4E7F">
              <w:rPr>
                <w:b/>
                <w:i/>
                <w:lang w:eastAsia="zh-CN"/>
              </w:rPr>
              <w:t>uss-BlindDecodingAdjustment</w:t>
            </w:r>
          </w:p>
          <w:p w14:paraId="2AA0CF4C" w14:textId="77777777" w:rsidR="00B64786" w:rsidRPr="000E4E7F" w:rsidRDefault="00B64786" w:rsidP="007913A5">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3D577F" w14:textId="77777777" w:rsidR="00B64786" w:rsidRPr="000E4E7F" w:rsidRDefault="00B64786" w:rsidP="007913A5">
            <w:pPr>
              <w:pStyle w:val="TAL"/>
              <w:jc w:val="center"/>
              <w:rPr>
                <w:lang w:eastAsia="zh-CN"/>
              </w:rPr>
            </w:pPr>
            <w:r w:rsidRPr="000E4E7F">
              <w:rPr>
                <w:lang w:eastAsia="zh-CN"/>
              </w:rPr>
              <w:t>-</w:t>
            </w:r>
          </w:p>
        </w:tc>
      </w:tr>
      <w:tr w:rsidR="00B64786" w:rsidRPr="000E4E7F" w14:paraId="6A42CBE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C00A7" w14:textId="77777777" w:rsidR="00B64786" w:rsidRPr="000E4E7F" w:rsidRDefault="00B64786" w:rsidP="007913A5">
            <w:pPr>
              <w:pStyle w:val="TAL"/>
              <w:rPr>
                <w:lang w:eastAsia="en-GB"/>
              </w:rPr>
            </w:pPr>
            <w:r w:rsidRPr="000E4E7F">
              <w:rPr>
                <w:b/>
                <w:i/>
                <w:lang w:eastAsia="zh-CN"/>
              </w:rPr>
              <w:t>uss-BlindDecodingReduction</w:t>
            </w:r>
          </w:p>
          <w:p w14:paraId="6DC1D231" w14:textId="77777777" w:rsidR="00B64786" w:rsidRPr="000E4E7F" w:rsidRDefault="00B64786" w:rsidP="007913A5">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FA9A59A" w14:textId="77777777" w:rsidR="00B64786" w:rsidRPr="000E4E7F" w:rsidRDefault="00B64786" w:rsidP="007913A5">
            <w:pPr>
              <w:pStyle w:val="TAL"/>
              <w:jc w:val="center"/>
              <w:rPr>
                <w:lang w:eastAsia="zh-CN"/>
              </w:rPr>
            </w:pPr>
            <w:r w:rsidRPr="000E4E7F">
              <w:rPr>
                <w:lang w:eastAsia="zh-CN"/>
              </w:rPr>
              <w:t>-</w:t>
            </w:r>
          </w:p>
        </w:tc>
      </w:tr>
      <w:tr w:rsidR="00B64786" w:rsidRPr="000E4E7F" w14:paraId="57DB0EC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53749" w14:textId="77777777" w:rsidR="00B64786" w:rsidRPr="000E4E7F" w:rsidRDefault="00B64786" w:rsidP="007913A5">
            <w:pPr>
              <w:pStyle w:val="TAL"/>
              <w:rPr>
                <w:b/>
                <w:i/>
              </w:rPr>
            </w:pPr>
            <w:r w:rsidRPr="000E4E7F">
              <w:rPr>
                <w:b/>
                <w:i/>
              </w:rPr>
              <w:t>unicastFrequencyHopping</w:t>
            </w:r>
          </w:p>
          <w:p w14:paraId="3A76A13E" w14:textId="77777777" w:rsidR="00B64786" w:rsidRPr="000E4E7F" w:rsidRDefault="00B64786" w:rsidP="007913A5">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14AA6D" w14:textId="77777777" w:rsidR="00B64786" w:rsidRPr="000E4E7F" w:rsidRDefault="00B64786" w:rsidP="007913A5">
            <w:pPr>
              <w:pStyle w:val="TAL"/>
              <w:jc w:val="center"/>
              <w:rPr>
                <w:lang w:eastAsia="zh-CN"/>
              </w:rPr>
            </w:pPr>
            <w:r w:rsidRPr="000E4E7F">
              <w:rPr>
                <w:lang w:eastAsia="zh-CN"/>
              </w:rPr>
              <w:t>-</w:t>
            </w:r>
          </w:p>
        </w:tc>
      </w:tr>
      <w:tr w:rsidR="00B64786" w:rsidRPr="000E4E7F" w14:paraId="00CD93F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3F4BE" w14:textId="77777777" w:rsidR="00B64786" w:rsidRPr="000E4E7F" w:rsidRDefault="00B64786" w:rsidP="007913A5">
            <w:pPr>
              <w:pStyle w:val="TAL"/>
              <w:rPr>
                <w:b/>
                <w:i/>
              </w:rPr>
            </w:pPr>
            <w:r w:rsidRPr="000E4E7F">
              <w:rPr>
                <w:b/>
                <w:i/>
              </w:rPr>
              <w:t>unicast-fembmsMixedSCell</w:t>
            </w:r>
          </w:p>
          <w:p w14:paraId="2360D2D3" w14:textId="77777777" w:rsidR="00B64786" w:rsidRPr="000E4E7F" w:rsidRDefault="00B64786" w:rsidP="007913A5">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84AC29" w14:textId="77777777" w:rsidR="00B64786" w:rsidRPr="000E4E7F" w:rsidRDefault="00B64786" w:rsidP="007913A5">
            <w:pPr>
              <w:pStyle w:val="TAL"/>
              <w:jc w:val="center"/>
              <w:rPr>
                <w:lang w:eastAsia="zh-CN"/>
              </w:rPr>
            </w:pPr>
            <w:r w:rsidRPr="000E4E7F">
              <w:rPr>
                <w:lang w:eastAsia="zh-CN"/>
              </w:rPr>
              <w:t>No</w:t>
            </w:r>
          </w:p>
        </w:tc>
      </w:tr>
      <w:tr w:rsidR="00B64786" w:rsidRPr="000E4E7F" w14:paraId="056A75C0" w14:textId="77777777" w:rsidTr="007913A5">
        <w:tc>
          <w:tcPr>
            <w:tcW w:w="7808" w:type="dxa"/>
            <w:gridSpan w:val="3"/>
            <w:tcBorders>
              <w:top w:val="single" w:sz="4" w:space="0" w:color="808080"/>
              <w:left w:val="single" w:sz="4" w:space="0" w:color="808080"/>
              <w:bottom w:val="single" w:sz="4" w:space="0" w:color="808080"/>
              <w:right w:val="single" w:sz="4" w:space="0" w:color="808080"/>
            </w:tcBorders>
          </w:tcPr>
          <w:p w14:paraId="69B30462" w14:textId="77777777" w:rsidR="00B64786" w:rsidRPr="000E4E7F" w:rsidRDefault="00B64786" w:rsidP="007913A5">
            <w:pPr>
              <w:pStyle w:val="TAL"/>
              <w:rPr>
                <w:b/>
                <w:i/>
                <w:lang w:eastAsia="zh-CN"/>
              </w:rPr>
            </w:pPr>
            <w:r w:rsidRPr="000E4E7F">
              <w:rPr>
                <w:b/>
                <w:i/>
                <w:lang w:eastAsia="zh-CN"/>
              </w:rPr>
              <w:t>utra-GERAN-CGI-Reporting-ENDC</w:t>
            </w:r>
          </w:p>
          <w:p w14:paraId="13BC1BA4" w14:textId="77777777" w:rsidR="00B64786" w:rsidRPr="000E4E7F" w:rsidRDefault="00B64786" w:rsidP="007913A5">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27D2112" w14:textId="77777777" w:rsidR="00B64786" w:rsidRPr="000E4E7F" w:rsidRDefault="00B64786" w:rsidP="007913A5">
            <w:pPr>
              <w:pStyle w:val="TAL"/>
              <w:jc w:val="center"/>
              <w:rPr>
                <w:bCs/>
                <w:noProof/>
                <w:lang w:eastAsia="zh-CN"/>
              </w:rPr>
            </w:pPr>
            <w:r w:rsidRPr="000E4E7F">
              <w:rPr>
                <w:bCs/>
                <w:noProof/>
                <w:lang w:eastAsia="zh-CN"/>
              </w:rPr>
              <w:t>Yes</w:t>
            </w:r>
          </w:p>
        </w:tc>
      </w:tr>
      <w:tr w:rsidR="00B64786" w:rsidRPr="000E4E7F" w14:paraId="1598133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401CB" w14:textId="77777777" w:rsidR="00B64786" w:rsidRPr="000E4E7F" w:rsidRDefault="00B64786" w:rsidP="007913A5">
            <w:pPr>
              <w:pStyle w:val="TAL"/>
              <w:rPr>
                <w:b/>
                <w:i/>
                <w:lang w:eastAsia="zh-CN"/>
              </w:rPr>
            </w:pPr>
            <w:r w:rsidRPr="000E4E7F">
              <w:rPr>
                <w:b/>
                <w:i/>
                <w:lang w:eastAsia="zh-CN"/>
              </w:rPr>
              <w:t>utran-ProximityIndication</w:t>
            </w:r>
          </w:p>
          <w:p w14:paraId="4635A7AE" w14:textId="77777777" w:rsidR="00B64786" w:rsidRPr="000E4E7F" w:rsidRDefault="00B64786" w:rsidP="007913A5">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36E9D5F" w14:textId="77777777" w:rsidR="00B64786" w:rsidRPr="000E4E7F" w:rsidRDefault="00B64786" w:rsidP="007913A5">
            <w:pPr>
              <w:pStyle w:val="TAL"/>
              <w:jc w:val="center"/>
              <w:rPr>
                <w:lang w:eastAsia="zh-CN"/>
              </w:rPr>
            </w:pPr>
            <w:r w:rsidRPr="000E4E7F">
              <w:rPr>
                <w:lang w:eastAsia="zh-CN"/>
              </w:rPr>
              <w:t>-</w:t>
            </w:r>
          </w:p>
        </w:tc>
      </w:tr>
      <w:tr w:rsidR="00B64786" w:rsidRPr="000E4E7F" w14:paraId="4C9AD38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5E652" w14:textId="77777777" w:rsidR="00B64786" w:rsidRPr="000E4E7F" w:rsidRDefault="00B64786" w:rsidP="007913A5">
            <w:pPr>
              <w:pStyle w:val="TAL"/>
              <w:rPr>
                <w:b/>
                <w:i/>
                <w:lang w:eastAsia="zh-CN"/>
              </w:rPr>
            </w:pPr>
            <w:r w:rsidRPr="000E4E7F">
              <w:rPr>
                <w:b/>
                <w:i/>
                <w:lang w:eastAsia="zh-CN"/>
              </w:rPr>
              <w:t>utran-SI-AcquisitionForHO</w:t>
            </w:r>
          </w:p>
          <w:p w14:paraId="77019A3F" w14:textId="77777777" w:rsidR="00B64786" w:rsidRPr="000E4E7F" w:rsidRDefault="00B64786" w:rsidP="007913A5">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13876783" w14:textId="77777777" w:rsidR="00B64786" w:rsidRPr="000E4E7F" w:rsidRDefault="00B64786" w:rsidP="007913A5">
            <w:pPr>
              <w:pStyle w:val="TAL"/>
              <w:jc w:val="center"/>
              <w:rPr>
                <w:lang w:eastAsia="zh-CN"/>
              </w:rPr>
            </w:pPr>
            <w:r w:rsidRPr="000E4E7F">
              <w:rPr>
                <w:lang w:eastAsia="zh-CN"/>
              </w:rPr>
              <w:t>Y</w:t>
            </w:r>
            <w:r w:rsidRPr="000E4E7F">
              <w:rPr>
                <w:lang w:eastAsia="en-GB"/>
              </w:rPr>
              <w:t>es</w:t>
            </w:r>
          </w:p>
        </w:tc>
      </w:tr>
      <w:tr w:rsidR="00B64786" w:rsidRPr="000E4E7F" w14:paraId="5216346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27C38" w14:textId="77777777" w:rsidR="00B64786" w:rsidRPr="000E4E7F" w:rsidRDefault="00B64786" w:rsidP="007913A5">
            <w:pPr>
              <w:pStyle w:val="TAL"/>
              <w:rPr>
                <w:b/>
                <w:i/>
                <w:lang w:eastAsia="en-GB"/>
              </w:rPr>
            </w:pPr>
            <w:r w:rsidRPr="000E4E7F">
              <w:rPr>
                <w:b/>
                <w:i/>
                <w:lang w:eastAsia="en-GB"/>
              </w:rPr>
              <w:t>v2x-BandwidthClassTxSL, v2x-BandwidthClassRxSL</w:t>
            </w:r>
          </w:p>
          <w:p w14:paraId="5C5472CB" w14:textId="77777777" w:rsidR="00B64786" w:rsidRPr="000E4E7F" w:rsidRDefault="00B64786" w:rsidP="007913A5">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2EC4B8A7" w14:textId="77777777" w:rsidR="00B64786" w:rsidRPr="000E4E7F" w:rsidRDefault="00B64786" w:rsidP="007913A5">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ECAF84"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796EE095"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5C211" w14:textId="77777777" w:rsidR="00B64786" w:rsidRPr="000E4E7F" w:rsidRDefault="00B64786" w:rsidP="007913A5">
            <w:pPr>
              <w:pStyle w:val="TAL"/>
              <w:rPr>
                <w:b/>
                <w:i/>
                <w:lang w:eastAsia="en-GB"/>
              </w:rPr>
            </w:pPr>
            <w:r w:rsidRPr="000E4E7F">
              <w:rPr>
                <w:b/>
                <w:i/>
                <w:lang w:eastAsia="en-GB"/>
              </w:rPr>
              <w:t>v2x-eNB-Scheduled</w:t>
            </w:r>
          </w:p>
          <w:p w14:paraId="6152CDCE" w14:textId="77777777" w:rsidR="00B64786" w:rsidRPr="000E4E7F" w:rsidRDefault="00B64786" w:rsidP="007913A5">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AE4A8D" w14:textId="77777777" w:rsidR="00B64786" w:rsidRPr="000E4E7F" w:rsidRDefault="00B64786" w:rsidP="007913A5">
            <w:pPr>
              <w:pStyle w:val="TAL"/>
              <w:jc w:val="center"/>
              <w:rPr>
                <w:bCs/>
                <w:noProof/>
                <w:lang w:eastAsia="ko-KR"/>
              </w:rPr>
            </w:pPr>
            <w:r w:rsidRPr="000E4E7F">
              <w:rPr>
                <w:bCs/>
                <w:noProof/>
                <w:lang w:eastAsia="ko-KR"/>
              </w:rPr>
              <w:t>-</w:t>
            </w:r>
          </w:p>
        </w:tc>
      </w:tr>
      <w:tr w:rsidR="00B64786" w:rsidRPr="000E4E7F" w14:paraId="2E962CFF"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AA9A68" w14:textId="77777777" w:rsidR="00B64786" w:rsidRPr="000E4E7F" w:rsidRDefault="00B64786" w:rsidP="007913A5">
            <w:pPr>
              <w:pStyle w:val="TAL"/>
              <w:rPr>
                <w:b/>
                <w:i/>
              </w:rPr>
            </w:pPr>
            <w:r w:rsidRPr="000E4E7F">
              <w:rPr>
                <w:b/>
                <w:i/>
              </w:rPr>
              <w:t>v2x-EnhancedHighReception</w:t>
            </w:r>
          </w:p>
          <w:p w14:paraId="04F25F60" w14:textId="77777777" w:rsidR="00B64786" w:rsidRPr="000E4E7F" w:rsidRDefault="00B64786" w:rsidP="007913A5">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141A650" w14:textId="77777777" w:rsidR="00B64786" w:rsidRPr="000E4E7F" w:rsidRDefault="00B64786" w:rsidP="007913A5">
            <w:pPr>
              <w:pStyle w:val="TAL"/>
              <w:jc w:val="center"/>
              <w:rPr>
                <w:bCs/>
                <w:noProof/>
                <w:lang w:eastAsia="zh-CN"/>
              </w:rPr>
            </w:pPr>
            <w:r w:rsidRPr="000E4E7F">
              <w:rPr>
                <w:bCs/>
                <w:noProof/>
                <w:lang w:eastAsia="zh-CN"/>
              </w:rPr>
              <w:t>-</w:t>
            </w:r>
          </w:p>
        </w:tc>
      </w:tr>
      <w:tr w:rsidR="00B64786" w:rsidRPr="000E4E7F" w14:paraId="15FC3C2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48F59F" w14:textId="77777777" w:rsidR="00B64786" w:rsidRPr="000E4E7F" w:rsidRDefault="00B64786" w:rsidP="007913A5">
            <w:pPr>
              <w:pStyle w:val="TAL"/>
              <w:rPr>
                <w:b/>
                <w:i/>
                <w:lang w:eastAsia="en-GB"/>
              </w:rPr>
            </w:pPr>
            <w:r w:rsidRPr="000E4E7F">
              <w:rPr>
                <w:b/>
                <w:i/>
                <w:lang w:eastAsia="en-GB"/>
              </w:rPr>
              <w:t>v2x-HighPower</w:t>
            </w:r>
          </w:p>
          <w:p w14:paraId="5403BD70" w14:textId="77777777" w:rsidR="00B64786" w:rsidRPr="000E4E7F" w:rsidRDefault="00B64786" w:rsidP="007913A5">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874203" w14:textId="77777777" w:rsidR="00B64786" w:rsidRPr="000E4E7F" w:rsidRDefault="00B64786" w:rsidP="007913A5">
            <w:pPr>
              <w:pStyle w:val="TAL"/>
              <w:jc w:val="center"/>
              <w:rPr>
                <w:bCs/>
                <w:noProof/>
                <w:lang w:eastAsia="ko-KR"/>
              </w:rPr>
            </w:pPr>
            <w:r w:rsidRPr="000E4E7F">
              <w:rPr>
                <w:bCs/>
                <w:noProof/>
                <w:lang w:eastAsia="ko-KR"/>
              </w:rPr>
              <w:t>-</w:t>
            </w:r>
          </w:p>
        </w:tc>
      </w:tr>
      <w:tr w:rsidR="00B64786" w:rsidRPr="000E4E7F" w14:paraId="7E1AD3D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BFCC2" w14:textId="77777777" w:rsidR="00B64786" w:rsidRPr="000E4E7F" w:rsidRDefault="00B64786" w:rsidP="007913A5">
            <w:pPr>
              <w:pStyle w:val="TAL"/>
              <w:rPr>
                <w:b/>
                <w:i/>
                <w:lang w:eastAsia="en-GB"/>
              </w:rPr>
            </w:pPr>
            <w:r w:rsidRPr="000E4E7F">
              <w:rPr>
                <w:b/>
                <w:i/>
                <w:lang w:eastAsia="en-GB"/>
              </w:rPr>
              <w:t>v2x-HighReception</w:t>
            </w:r>
          </w:p>
          <w:p w14:paraId="633C637C" w14:textId="77777777" w:rsidR="00B64786" w:rsidRPr="000E4E7F" w:rsidRDefault="00B64786" w:rsidP="007913A5">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C1710D" w14:textId="77777777" w:rsidR="00B64786" w:rsidRPr="000E4E7F" w:rsidRDefault="00B64786" w:rsidP="007913A5">
            <w:pPr>
              <w:pStyle w:val="TAL"/>
              <w:jc w:val="center"/>
              <w:rPr>
                <w:bCs/>
                <w:noProof/>
                <w:lang w:eastAsia="en-GB"/>
              </w:rPr>
            </w:pPr>
            <w:r w:rsidRPr="000E4E7F">
              <w:rPr>
                <w:bCs/>
                <w:noProof/>
                <w:lang w:eastAsia="ko-KR"/>
              </w:rPr>
              <w:t>-</w:t>
            </w:r>
          </w:p>
        </w:tc>
      </w:tr>
      <w:tr w:rsidR="00B64786" w:rsidRPr="000E4E7F" w14:paraId="4095C10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EC4D0" w14:textId="77777777" w:rsidR="00B64786" w:rsidRPr="000E4E7F" w:rsidRDefault="00B64786" w:rsidP="007913A5">
            <w:pPr>
              <w:pStyle w:val="TAL"/>
              <w:rPr>
                <w:b/>
                <w:i/>
                <w:lang w:eastAsia="en-GB"/>
              </w:rPr>
            </w:pPr>
            <w:r w:rsidRPr="000E4E7F">
              <w:rPr>
                <w:b/>
                <w:i/>
                <w:lang w:eastAsia="en-GB"/>
              </w:rPr>
              <w:t>v2x-nonAdjacentPSCCH-PSSCH</w:t>
            </w:r>
          </w:p>
          <w:p w14:paraId="11113F66" w14:textId="77777777" w:rsidR="00B64786" w:rsidRPr="000E4E7F" w:rsidRDefault="00B64786" w:rsidP="007913A5">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B9EBBE" w14:textId="77777777" w:rsidR="00B64786" w:rsidRPr="000E4E7F" w:rsidRDefault="00B64786" w:rsidP="007913A5">
            <w:pPr>
              <w:pStyle w:val="TAL"/>
              <w:jc w:val="center"/>
              <w:rPr>
                <w:bCs/>
                <w:noProof/>
                <w:lang w:eastAsia="ko-KR"/>
              </w:rPr>
            </w:pPr>
            <w:r w:rsidRPr="000E4E7F">
              <w:rPr>
                <w:bCs/>
                <w:noProof/>
                <w:lang w:eastAsia="ko-KR"/>
              </w:rPr>
              <w:t>-</w:t>
            </w:r>
          </w:p>
        </w:tc>
      </w:tr>
      <w:tr w:rsidR="00B64786" w:rsidRPr="000E4E7F" w14:paraId="32245FA9"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9E2D5" w14:textId="77777777" w:rsidR="00B64786" w:rsidRPr="000E4E7F" w:rsidRDefault="00B64786" w:rsidP="007913A5">
            <w:pPr>
              <w:pStyle w:val="TAL"/>
              <w:rPr>
                <w:b/>
                <w:i/>
                <w:lang w:eastAsia="en-GB"/>
              </w:rPr>
            </w:pPr>
            <w:r w:rsidRPr="000E4E7F">
              <w:rPr>
                <w:b/>
                <w:i/>
                <w:lang w:eastAsia="en-GB"/>
              </w:rPr>
              <w:t>v2x-numberTxRxTiming</w:t>
            </w:r>
          </w:p>
          <w:p w14:paraId="181FEA4F" w14:textId="77777777" w:rsidR="00B64786" w:rsidRPr="000E4E7F" w:rsidRDefault="00B64786" w:rsidP="007913A5">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6CA5E1" w14:textId="77777777" w:rsidR="00B64786" w:rsidRPr="000E4E7F" w:rsidRDefault="00B64786" w:rsidP="007913A5">
            <w:pPr>
              <w:pStyle w:val="TAL"/>
              <w:jc w:val="center"/>
              <w:rPr>
                <w:bCs/>
                <w:noProof/>
                <w:lang w:eastAsia="ko-KR"/>
              </w:rPr>
            </w:pPr>
            <w:r w:rsidRPr="000E4E7F">
              <w:rPr>
                <w:bCs/>
                <w:noProof/>
                <w:lang w:eastAsia="ko-KR"/>
              </w:rPr>
              <w:t>-</w:t>
            </w:r>
          </w:p>
        </w:tc>
      </w:tr>
      <w:tr w:rsidR="00B64786" w:rsidRPr="000E4E7F" w14:paraId="2C646B9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6B5B4" w14:textId="77777777" w:rsidR="00B64786" w:rsidRPr="000E4E7F" w:rsidRDefault="00B64786" w:rsidP="007913A5">
            <w:pPr>
              <w:pStyle w:val="TAL"/>
              <w:rPr>
                <w:b/>
                <w:i/>
                <w:lang w:eastAsia="en-US"/>
              </w:rPr>
            </w:pPr>
            <w:r w:rsidRPr="000E4E7F">
              <w:rPr>
                <w:b/>
                <w:i/>
              </w:rPr>
              <w:t>v2x-SensingReportingMode3</w:t>
            </w:r>
          </w:p>
          <w:p w14:paraId="3D259607" w14:textId="77777777" w:rsidR="00B64786" w:rsidRPr="000E4E7F" w:rsidRDefault="00B64786" w:rsidP="007913A5">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F96A00" w14:textId="77777777" w:rsidR="00B64786" w:rsidRPr="000E4E7F" w:rsidRDefault="00B64786" w:rsidP="007913A5">
            <w:pPr>
              <w:pStyle w:val="TAL"/>
              <w:jc w:val="center"/>
              <w:rPr>
                <w:bCs/>
                <w:noProof/>
                <w:lang w:eastAsia="ko-KR"/>
              </w:rPr>
            </w:pPr>
            <w:r w:rsidRPr="000E4E7F">
              <w:rPr>
                <w:rFonts w:cs="Arial"/>
                <w:bCs/>
                <w:noProof/>
                <w:lang w:eastAsia="zh-CN"/>
              </w:rPr>
              <w:t>-</w:t>
            </w:r>
          </w:p>
        </w:tc>
      </w:tr>
      <w:tr w:rsidR="00B64786" w:rsidRPr="000E4E7F" w14:paraId="3D8775D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FBD9F" w14:textId="77777777" w:rsidR="00B64786" w:rsidRPr="000E4E7F" w:rsidRDefault="00B64786" w:rsidP="007913A5">
            <w:pPr>
              <w:pStyle w:val="TAL"/>
              <w:rPr>
                <w:b/>
                <w:i/>
                <w:lang w:eastAsia="en-GB"/>
              </w:rPr>
            </w:pPr>
            <w:r w:rsidRPr="000E4E7F">
              <w:rPr>
                <w:b/>
                <w:i/>
                <w:lang w:eastAsia="en-GB"/>
              </w:rPr>
              <w:t>v2x-SupportedBandCombinationList</w:t>
            </w:r>
          </w:p>
          <w:p w14:paraId="769A40B8" w14:textId="77777777" w:rsidR="00B64786" w:rsidRPr="000E4E7F" w:rsidRDefault="00B64786" w:rsidP="007913A5">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SimSun"/>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B1C962" w14:textId="77777777" w:rsidR="00B64786" w:rsidRPr="000E4E7F" w:rsidRDefault="00B64786" w:rsidP="007913A5">
            <w:pPr>
              <w:pStyle w:val="TAL"/>
              <w:jc w:val="center"/>
              <w:rPr>
                <w:bCs/>
                <w:noProof/>
                <w:lang w:eastAsia="ko-KR"/>
              </w:rPr>
            </w:pPr>
          </w:p>
        </w:tc>
      </w:tr>
      <w:tr w:rsidR="00B64786" w:rsidRPr="000E4E7F" w14:paraId="06DB1EE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18125" w14:textId="77777777" w:rsidR="00B64786" w:rsidRPr="000E4E7F" w:rsidRDefault="00B64786" w:rsidP="007913A5">
            <w:pPr>
              <w:pStyle w:val="TAL"/>
              <w:rPr>
                <w:b/>
                <w:i/>
                <w:lang w:eastAsia="en-GB"/>
              </w:rPr>
            </w:pPr>
            <w:r w:rsidRPr="000E4E7F">
              <w:rPr>
                <w:b/>
                <w:i/>
                <w:lang w:eastAsia="en-GB"/>
              </w:rPr>
              <w:lastRenderedPageBreak/>
              <w:t>v2x-SupportedTxBandCombListPerBC, v2x-SupportedRxBandCombListPerBC</w:t>
            </w:r>
          </w:p>
          <w:p w14:paraId="6A842475" w14:textId="77777777" w:rsidR="00B64786" w:rsidRPr="000E4E7F" w:rsidRDefault="00B64786" w:rsidP="007913A5">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SimSun"/>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A77894C" w14:textId="77777777" w:rsidR="00B64786" w:rsidRPr="000E4E7F" w:rsidRDefault="00B64786" w:rsidP="007913A5">
            <w:pPr>
              <w:pStyle w:val="TAL"/>
              <w:jc w:val="center"/>
              <w:rPr>
                <w:bCs/>
                <w:noProof/>
                <w:lang w:eastAsia="ko-KR"/>
              </w:rPr>
            </w:pPr>
            <w:r w:rsidRPr="000E4E7F">
              <w:rPr>
                <w:bCs/>
                <w:noProof/>
                <w:lang w:eastAsia="ko-KR"/>
              </w:rPr>
              <w:t>-</w:t>
            </w:r>
          </w:p>
        </w:tc>
      </w:tr>
      <w:tr w:rsidR="00B64786" w:rsidRPr="000E4E7F" w14:paraId="7DBD43CD"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E164F" w14:textId="77777777" w:rsidR="00B64786" w:rsidRPr="000E4E7F" w:rsidRDefault="00B64786" w:rsidP="007913A5">
            <w:pPr>
              <w:pStyle w:val="TAL"/>
              <w:rPr>
                <w:b/>
                <w:i/>
                <w:lang w:eastAsia="en-GB"/>
              </w:rPr>
            </w:pPr>
            <w:r w:rsidRPr="000E4E7F">
              <w:rPr>
                <w:b/>
                <w:i/>
                <w:lang w:eastAsia="en-GB"/>
              </w:rPr>
              <w:t>v2x-TxWithShortResvInterval</w:t>
            </w:r>
          </w:p>
          <w:p w14:paraId="2BEA8E9F" w14:textId="77777777" w:rsidR="00B64786" w:rsidRPr="000E4E7F" w:rsidRDefault="00B64786" w:rsidP="007913A5">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6E2CE5" w14:textId="77777777" w:rsidR="00B64786" w:rsidRPr="000E4E7F" w:rsidRDefault="00B64786" w:rsidP="007913A5">
            <w:pPr>
              <w:pStyle w:val="TAL"/>
              <w:jc w:val="center"/>
              <w:rPr>
                <w:bCs/>
                <w:noProof/>
                <w:lang w:eastAsia="ko-KR"/>
              </w:rPr>
            </w:pPr>
            <w:r w:rsidRPr="000E4E7F">
              <w:rPr>
                <w:bCs/>
                <w:noProof/>
                <w:lang w:eastAsia="ko-KR"/>
              </w:rPr>
              <w:t>-</w:t>
            </w:r>
          </w:p>
        </w:tc>
      </w:tr>
      <w:tr w:rsidR="00B64786" w:rsidRPr="000E4E7F" w14:paraId="554545B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EFDEA" w14:textId="77777777" w:rsidR="00B64786" w:rsidRPr="000E4E7F" w:rsidRDefault="00B64786" w:rsidP="007913A5">
            <w:pPr>
              <w:pStyle w:val="TAL"/>
              <w:rPr>
                <w:b/>
                <w:bCs/>
                <w:i/>
                <w:noProof/>
                <w:lang w:eastAsia="en-GB"/>
              </w:rPr>
            </w:pPr>
            <w:r w:rsidRPr="000E4E7F">
              <w:rPr>
                <w:b/>
                <w:bCs/>
                <w:i/>
                <w:noProof/>
                <w:lang w:eastAsia="en-GB"/>
              </w:rPr>
              <w:t>voiceOverPS-HS-UTRA-FDD</w:t>
            </w:r>
          </w:p>
          <w:p w14:paraId="65BFF051" w14:textId="77777777" w:rsidR="00B64786" w:rsidRPr="000E4E7F" w:rsidRDefault="00B64786" w:rsidP="007913A5">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734C5D" w14:textId="77777777" w:rsidR="00B64786" w:rsidRPr="000E4E7F" w:rsidRDefault="00B64786" w:rsidP="007913A5">
            <w:pPr>
              <w:pStyle w:val="TAL"/>
              <w:jc w:val="center"/>
              <w:rPr>
                <w:lang w:eastAsia="zh-CN"/>
              </w:rPr>
            </w:pPr>
            <w:r w:rsidRPr="000E4E7F">
              <w:rPr>
                <w:bCs/>
                <w:noProof/>
                <w:lang w:eastAsia="en-GB"/>
              </w:rPr>
              <w:t>-</w:t>
            </w:r>
          </w:p>
        </w:tc>
      </w:tr>
      <w:tr w:rsidR="00B64786" w:rsidRPr="000E4E7F" w14:paraId="2639434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FF3E3" w14:textId="77777777" w:rsidR="00B64786" w:rsidRPr="000E4E7F" w:rsidRDefault="00B64786" w:rsidP="007913A5">
            <w:pPr>
              <w:pStyle w:val="TAL"/>
              <w:rPr>
                <w:b/>
                <w:bCs/>
                <w:i/>
                <w:noProof/>
                <w:lang w:eastAsia="en-GB"/>
              </w:rPr>
            </w:pPr>
            <w:r w:rsidRPr="000E4E7F">
              <w:rPr>
                <w:b/>
                <w:bCs/>
                <w:i/>
                <w:noProof/>
                <w:lang w:eastAsia="en-GB"/>
              </w:rPr>
              <w:t>voiceOverPS-HS-UTRA-TDD128</w:t>
            </w:r>
          </w:p>
          <w:p w14:paraId="768C4213" w14:textId="77777777" w:rsidR="00B64786" w:rsidRPr="000E4E7F" w:rsidRDefault="00B64786" w:rsidP="007913A5">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CFC158" w14:textId="77777777" w:rsidR="00B64786" w:rsidRPr="000E4E7F" w:rsidRDefault="00B64786" w:rsidP="007913A5">
            <w:pPr>
              <w:pStyle w:val="TAL"/>
              <w:jc w:val="center"/>
              <w:rPr>
                <w:lang w:eastAsia="zh-CN"/>
              </w:rPr>
            </w:pPr>
            <w:r w:rsidRPr="000E4E7F">
              <w:rPr>
                <w:bCs/>
                <w:noProof/>
                <w:lang w:eastAsia="en-GB"/>
              </w:rPr>
              <w:t>-</w:t>
            </w:r>
          </w:p>
        </w:tc>
      </w:tr>
      <w:tr w:rsidR="00B64786" w:rsidRPr="000E4E7F" w14:paraId="570C06DB"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6F3CC" w14:textId="77777777" w:rsidR="00B64786" w:rsidRPr="000E4E7F" w:rsidRDefault="00B64786" w:rsidP="007913A5">
            <w:pPr>
              <w:pStyle w:val="TAL"/>
              <w:rPr>
                <w:b/>
                <w:bCs/>
                <w:i/>
                <w:noProof/>
                <w:lang w:eastAsia="en-GB"/>
              </w:rPr>
            </w:pPr>
            <w:r w:rsidRPr="000E4E7F">
              <w:rPr>
                <w:b/>
                <w:bCs/>
                <w:i/>
                <w:noProof/>
                <w:lang w:eastAsia="en-GB"/>
              </w:rPr>
              <w:t>ims-VoiceOverNR-PDCP-MCG-Bearer</w:t>
            </w:r>
          </w:p>
          <w:p w14:paraId="3A53E6B9" w14:textId="77777777" w:rsidR="00B64786" w:rsidRPr="000E4E7F" w:rsidRDefault="00B64786" w:rsidP="007913A5">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FC72CBC"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45732298"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6FE23E" w14:textId="77777777" w:rsidR="00B64786" w:rsidRPr="000E4E7F" w:rsidRDefault="00B64786" w:rsidP="007913A5">
            <w:pPr>
              <w:pStyle w:val="TAL"/>
              <w:rPr>
                <w:b/>
                <w:bCs/>
                <w:i/>
                <w:noProof/>
                <w:lang w:eastAsia="en-GB"/>
              </w:rPr>
            </w:pPr>
            <w:r w:rsidRPr="000E4E7F">
              <w:rPr>
                <w:b/>
                <w:bCs/>
                <w:i/>
                <w:noProof/>
                <w:lang w:eastAsia="en-GB"/>
              </w:rPr>
              <w:t>ims-VoiceOverNR-PDCP-SCG-Bearer</w:t>
            </w:r>
          </w:p>
          <w:p w14:paraId="76472077" w14:textId="77777777" w:rsidR="00B64786" w:rsidRPr="000E4E7F" w:rsidRDefault="00B64786" w:rsidP="007913A5">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21B55B0F"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4F10E8F0"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2FA62" w14:textId="77777777" w:rsidR="00B64786" w:rsidRPr="000E4E7F" w:rsidRDefault="00B64786" w:rsidP="007913A5">
            <w:pPr>
              <w:pStyle w:val="TAL"/>
              <w:rPr>
                <w:b/>
                <w:bCs/>
                <w:i/>
                <w:noProof/>
                <w:lang w:eastAsia="en-GB"/>
              </w:rPr>
            </w:pPr>
            <w:r w:rsidRPr="000E4E7F">
              <w:rPr>
                <w:b/>
                <w:bCs/>
                <w:i/>
                <w:noProof/>
                <w:lang w:eastAsia="en-GB"/>
              </w:rPr>
              <w:t>ims-VoNR-PDCP-SCG-NGENDC</w:t>
            </w:r>
          </w:p>
          <w:p w14:paraId="264C6149" w14:textId="77777777" w:rsidR="00B64786" w:rsidRPr="000E4E7F" w:rsidRDefault="00B64786" w:rsidP="007913A5">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5B3D05B5" w14:textId="77777777" w:rsidR="00B64786" w:rsidRPr="000E4E7F" w:rsidRDefault="00B64786" w:rsidP="007913A5">
            <w:pPr>
              <w:pStyle w:val="TAL"/>
              <w:jc w:val="center"/>
              <w:rPr>
                <w:bCs/>
                <w:noProof/>
                <w:lang w:eastAsia="en-GB"/>
              </w:rPr>
            </w:pPr>
            <w:r w:rsidRPr="000E4E7F">
              <w:rPr>
                <w:bCs/>
                <w:noProof/>
                <w:lang w:eastAsia="en-GB"/>
              </w:rPr>
              <w:t>Yes</w:t>
            </w:r>
          </w:p>
        </w:tc>
      </w:tr>
      <w:tr w:rsidR="00B64786" w:rsidRPr="000E4E7F" w14:paraId="4A01953C"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52683" w14:textId="77777777" w:rsidR="00B64786" w:rsidRPr="000E4E7F" w:rsidRDefault="00B64786" w:rsidP="007913A5">
            <w:pPr>
              <w:pStyle w:val="TAL"/>
              <w:rPr>
                <w:b/>
                <w:i/>
                <w:lang w:eastAsia="en-GB"/>
              </w:rPr>
            </w:pPr>
            <w:r w:rsidRPr="000E4E7F">
              <w:rPr>
                <w:b/>
                <w:i/>
                <w:lang w:eastAsia="en-GB"/>
              </w:rPr>
              <w:t>whiteCellList</w:t>
            </w:r>
          </w:p>
          <w:p w14:paraId="64635BEF" w14:textId="77777777" w:rsidR="00B64786" w:rsidRPr="000E4E7F" w:rsidRDefault="00B64786" w:rsidP="007913A5">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2CAD2B0" w14:textId="77777777" w:rsidR="00B64786" w:rsidRPr="000E4E7F" w:rsidRDefault="00B64786" w:rsidP="007913A5">
            <w:pPr>
              <w:pStyle w:val="TAL"/>
              <w:jc w:val="center"/>
              <w:rPr>
                <w:lang w:eastAsia="en-GB"/>
              </w:rPr>
            </w:pPr>
            <w:r w:rsidRPr="000E4E7F">
              <w:rPr>
                <w:lang w:eastAsia="en-GB"/>
              </w:rPr>
              <w:t>-</w:t>
            </w:r>
          </w:p>
        </w:tc>
      </w:tr>
      <w:tr w:rsidR="00B64786" w:rsidRPr="000E4E7F" w14:paraId="3459FA2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6FCD5" w14:textId="77777777" w:rsidR="00B64786" w:rsidRPr="000E4E7F" w:rsidRDefault="00B64786" w:rsidP="007913A5">
            <w:pPr>
              <w:pStyle w:val="TAL"/>
              <w:rPr>
                <w:b/>
                <w:bCs/>
                <w:i/>
                <w:iCs/>
                <w:lang w:eastAsia="en-GB"/>
              </w:rPr>
            </w:pPr>
            <w:r w:rsidRPr="000E4E7F">
              <w:rPr>
                <w:b/>
                <w:bCs/>
                <w:i/>
                <w:iCs/>
                <w:lang w:eastAsia="en-GB"/>
              </w:rPr>
              <w:t>widebandPRG-Slot, widebandPRG-Subslot, widebandPRG-Subframe</w:t>
            </w:r>
          </w:p>
          <w:p w14:paraId="21DE4FA6" w14:textId="77777777" w:rsidR="00B64786" w:rsidRPr="000E4E7F" w:rsidRDefault="00B64786" w:rsidP="007913A5">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A245BB" w14:textId="77777777" w:rsidR="00B64786" w:rsidRPr="000E4E7F" w:rsidRDefault="00B64786" w:rsidP="007913A5">
            <w:pPr>
              <w:pStyle w:val="TAL"/>
              <w:rPr>
                <w:lang w:eastAsia="en-GB"/>
              </w:rPr>
            </w:pPr>
            <w:r w:rsidRPr="000E4E7F">
              <w:rPr>
                <w:lang w:eastAsia="zh-CN"/>
              </w:rPr>
              <w:t>-</w:t>
            </w:r>
          </w:p>
        </w:tc>
      </w:tr>
      <w:tr w:rsidR="00B64786" w:rsidRPr="000E4E7F" w14:paraId="55F0733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DFD6F" w14:textId="77777777" w:rsidR="00B64786" w:rsidRPr="000E4E7F" w:rsidRDefault="00B64786" w:rsidP="007913A5">
            <w:pPr>
              <w:pStyle w:val="TAL"/>
              <w:rPr>
                <w:b/>
                <w:i/>
                <w:lang w:eastAsia="en-GB"/>
              </w:rPr>
            </w:pPr>
            <w:r w:rsidRPr="000E4E7F">
              <w:rPr>
                <w:b/>
                <w:i/>
                <w:lang w:eastAsia="en-GB"/>
              </w:rPr>
              <w:t>wlan-IW-RAN-Rules</w:t>
            </w:r>
          </w:p>
          <w:p w14:paraId="31507AAB" w14:textId="77777777" w:rsidR="00B64786" w:rsidRPr="000E4E7F" w:rsidRDefault="00B64786" w:rsidP="007913A5">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7EC8F6"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9599BE4"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0C38D" w14:textId="77777777" w:rsidR="00B64786" w:rsidRPr="000E4E7F" w:rsidRDefault="00B64786" w:rsidP="007913A5">
            <w:pPr>
              <w:pStyle w:val="TAL"/>
              <w:rPr>
                <w:b/>
                <w:i/>
                <w:lang w:eastAsia="en-GB"/>
              </w:rPr>
            </w:pPr>
            <w:r w:rsidRPr="000E4E7F">
              <w:rPr>
                <w:b/>
                <w:i/>
                <w:lang w:eastAsia="en-GB"/>
              </w:rPr>
              <w:t>wlan-IW-ANDSF-Policies</w:t>
            </w:r>
          </w:p>
          <w:p w14:paraId="5ADA9F09" w14:textId="77777777" w:rsidR="00B64786" w:rsidRPr="000E4E7F" w:rsidRDefault="00B64786" w:rsidP="007913A5">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13F98F"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DFB62B2"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E7BD5" w14:textId="77777777" w:rsidR="00B64786" w:rsidRPr="000E4E7F" w:rsidRDefault="00B64786" w:rsidP="007913A5">
            <w:pPr>
              <w:pStyle w:val="TAL"/>
              <w:rPr>
                <w:b/>
                <w:i/>
                <w:lang w:eastAsia="en-GB"/>
              </w:rPr>
            </w:pPr>
            <w:r w:rsidRPr="000E4E7F">
              <w:rPr>
                <w:b/>
                <w:i/>
                <w:lang w:eastAsia="en-GB"/>
              </w:rPr>
              <w:t>wlan-MAC-Address</w:t>
            </w:r>
          </w:p>
          <w:p w14:paraId="7FA15379" w14:textId="77777777" w:rsidR="00B64786" w:rsidRPr="000E4E7F" w:rsidRDefault="00B64786" w:rsidP="007913A5">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B0C3287"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419E05CA"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63808" w14:textId="77777777" w:rsidR="00B64786" w:rsidRPr="000E4E7F" w:rsidRDefault="00B64786" w:rsidP="007913A5">
            <w:pPr>
              <w:pStyle w:val="TAL"/>
              <w:rPr>
                <w:b/>
                <w:i/>
                <w:lang w:eastAsia="en-GB"/>
              </w:rPr>
            </w:pPr>
            <w:r w:rsidRPr="000E4E7F">
              <w:rPr>
                <w:b/>
                <w:i/>
                <w:lang w:eastAsia="en-GB"/>
              </w:rPr>
              <w:t>wlan-PeriodicMeas</w:t>
            </w:r>
          </w:p>
          <w:p w14:paraId="49A05DED" w14:textId="77777777" w:rsidR="00B64786" w:rsidRPr="000E4E7F" w:rsidRDefault="00B64786" w:rsidP="007913A5">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84030D4"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7932C0D7"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0E8E0" w14:textId="77777777" w:rsidR="00B64786" w:rsidRPr="000E4E7F" w:rsidRDefault="00B64786" w:rsidP="007913A5">
            <w:pPr>
              <w:pStyle w:val="TAL"/>
              <w:rPr>
                <w:b/>
                <w:i/>
                <w:lang w:eastAsia="en-GB"/>
              </w:rPr>
            </w:pPr>
            <w:r w:rsidRPr="000E4E7F">
              <w:rPr>
                <w:b/>
                <w:i/>
                <w:lang w:eastAsia="en-GB"/>
              </w:rPr>
              <w:t>wlan-ReportAnyWLAN</w:t>
            </w:r>
          </w:p>
          <w:p w14:paraId="4902D90D" w14:textId="77777777" w:rsidR="00B64786" w:rsidRPr="000E4E7F" w:rsidRDefault="00B64786" w:rsidP="007913A5">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4DB559"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287BB083"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CEA13" w14:textId="77777777" w:rsidR="00B64786" w:rsidRPr="000E4E7F" w:rsidRDefault="00B64786" w:rsidP="007913A5">
            <w:pPr>
              <w:pStyle w:val="TAL"/>
              <w:rPr>
                <w:b/>
                <w:i/>
                <w:lang w:eastAsia="en-GB"/>
              </w:rPr>
            </w:pPr>
            <w:r w:rsidRPr="000E4E7F">
              <w:rPr>
                <w:b/>
                <w:i/>
                <w:lang w:eastAsia="en-GB"/>
              </w:rPr>
              <w:t>wlan-SupportedDataRate</w:t>
            </w:r>
          </w:p>
          <w:p w14:paraId="0F4C9905" w14:textId="77777777" w:rsidR="00B64786" w:rsidRPr="000E4E7F" w:rsidRDefault="00B64786" w:rsidP="007913A5">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8971E8D" w14:textId="77777777" w:rsidR="00B64786" w:rsidRPr="000E4E7F" w:rsidRDefault="00B64786" w:rsidP="007913A5">
            <w:pPr>
              <w:pStyle w:val="TAL"/>
              <w:jc w:val="center"/>
              <w:rPr>
                <w:bCs/>
                <w:noProof/>
                <w:lang w:eastAsia="en-GB"/>
              </w:rPr>
            </w:pPr>
            <w:r w:rsidRPr="000E4E7F">
              <w:rPr>
                <w:bCs/>
                <w:noProof/>
                <w:lang w:eastAsia="en-GB"/>
              </w:rPr>
              <w:t>-</w:t>
            </w:r>
          </w:p>
        </w:tc>
      </w:tr>
      <w:tr w:rsidR="00B64786" w:rsidRPr="000E4E7F" w14:paraId="67E355A6" w14:textId="77777777" w:rsidTr="0079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F484A" w14:textId="77777777" w:rsidR="00B64786" w:rsidRPr="000E4E7F" w:rsidRDefault="00B64786" w:rsidP="007913A5">
            <w:pPr>
              <w:pStyle w:val="TAL"/>
              <w:rPr>
                <w:b/>
                <w:i/>
              </w:rPr>
            </w:pPr>
            <w:r w:rsidRPr="000E4E7F">
              <w:rPr>
                <w:b/>
                <w:i/>
              </w:rPr>
              <w:t>zp-CSI-RS-AperiodicInfo</w:t>
            </w:r>
          </w:p>
          <w:p w14:paraId="2CF5094A" w14:textId="77777777" w:rsidR="00B64786" w:rsidRPr="000E4E7F" w:rsidRDefault="00B64786" w:rsidP="007913A5">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721D85" w14:textId="77777777" w:rsidR="00B64786" w:rsidRPr="000E4E7F" w:rsidRDefault="00B64786" w:rsidP="007913A5">
            <w:pPr>
              <w:pStyle w:val="TAL"/>
              <w:jc w:val="center"/>
              <w:rPr>
                <w:bCs/>
                <w:noProof/>
                <w:lang w:eastAsia="en-GB"/>
              </w:rPr>
            </w:pPr>
            <w:r w:rsidRPr="000E4E7F">
              <w:rPr>
                <w:bCs/>
                <w:noProof/>
                <w:lang w:eastAsia="en-GB"/>
              </w:rPr>
              <w:t>FFS</w:t>
            </w:r>
          </w:p>
        </w:tc>
      </w:tr>
    </w:tbl>
    <w:p w14:paraId="1759B572" w14:textId="77777777" w:rsidR="00B64786" w:rsidRPr="000E4E7F" w:rsidRDefault="00B64786" w:rsidP="00B64786"/>
    <w:p w14:paraId="67929EB8" w14:textId="77777777" w:rsidR="00B64786" w:rsidRPr="000E4E7F" w:rsidRDefault="00B64786" w:rsidP="00B64786">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7EDFDD8B" w14:textId="77777777" w:rsidR="00B64786" w:rsidRPr="000E4E7F" w:rsidRDefault="00B64786" w:rsidP="00B64786">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D43227E" w14:textId="77777777" w:rsidR="00B64786" w:rsidRPr="000E4E7F" w:rsidRDefault="00B64786" w:rsidP="00B64786">
      <w:pPr>
        <w:pStyle w:val="NO"/>
        <w:rPr>
          <w:noProof/>
          <w:lang w:eastAsia="ko-KR"/>
        </w:rPr>
      </w:pPr>
      <w:r w:rsidRPr="000E4E7F">
        <w:rPr>
          <w:noProof/>
          <w:lang w:eastAsia="ko-KR"/>
        </w:rPr>
        <w:lastRenderedPageBreak/>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438F257F" w14:textId="77777777" w:rsidR="00B64786" w:rsidRPr="000E4E7F" w:rsidRDefault="00B64786" w:rsidP="00B64786">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659E5E5D" w14:textId="77777777" w:rsidR="00B64786" w:rsidRPr="000E4E7F" w:rsidRDefault="00B64786" w:rsidP="00B64786">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0796FED7" w14:textId="77777777" w:rsidR="00B64786" w:rsidRPr="000E4E7F" w:rsidRDefault="00B64786" w:rsidP="00B64786">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64786" w:rsidRPr="000E4E7F" w14:paraId="23E85A24" w14:textId="77777777" w:rsidTr="007913A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6BB248B" w14:textId="77777777" w:rsidR="00B64786" w:rsidRPr="000E4E7F" w:rsidRDefault="00B64786" w:rsidP="007913A5">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475C94E" w14:textId="77777777" w:rsidR="00B64786" w:rsidRPr="000E4E7F" w:rsidRDefault="00B64786" w:rsidP="007913A5">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5B882E4" w14:textId="77777777" w:rsidR="00B64786" w:rsidRPr="000E4E7F" w:rsidRDefault="00B64786" w:rsidP="007913A5">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282183B" w14:textId="77777777" w:rsidR="00B64786" w:rsidRPr="000E4E7F" w:rsidRDefault="00B64786" w:rsidP="007913A5">
            <w:pPr>
              <w:pStyle w:val="TAL"/>
              <w:rPr>
                <w:lang w:eastAsia="en-GB"/>
              </w:rPr>
            </w:pPr>
            <w:r w:rsidRPr="000E4E7F">
              <w:rPr>
                <w:lang w:eastAsia="en-GB"/>
              </w:rPr>
              <w:t>3</w:t>
            </w:r>
          </w:p>
        </w:tc>
      </w:tr>
      <w:tr w:rsidR="00B64786" w:rsidRPr="000E4E7F" w14:paraId="7BB81EB5" w14:textId="77777777" w:rsidTr="007913A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3D6CE3A" w14:textId="77777777" w:rsidR="00B64786" w:rsidRPr="000E4E7F" w:rsidRDefault="00B64786" w:rsidP="007913A5">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2B254ED" w14:textId="77777777" w:rsidR="00B64786" w:rsidRPr="000E4E7F" w:rsidRDefault="00B64786" w:rsidP="007913A5">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0E70B103" w14:textId="77777777" w:rsidR="00B64786" w:rsidRPr="000E4E7F" w:rsidRDefault="00B64786" w:rsidP="007913A5">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4437A51" w14:textId="77777777" w:rsidR="00B64786" w:rsidRPr="000E4E7F" w:rsidRDefault="00B64786" w:rsidP="007913A5">
            <w:pPr>
              <w:pStyle w:val="TAL"/>
              <w:rPr>
                <w:lang w:eastAsia="en-GB"/>
              </w:rPr>
            </w:pPr>
            <w:r w:rsidRPr="000E4E7F">
              <w:rPr>
                <w:lang w:eastAsia="en-GB"/>
              </w:rPr>
              <w:t>3</w:t>
            </w:r>
          </w:p>
        </w:tc>
      </w:tr>
      <w:tr w:rsidR="00B64786" w:rsidRPr="000E4E7F" w14:paraId="6A9AA446" w14:textId="77777777" w:rsidTr="007913A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17F092D" w14:textId="77777777" w:rsidR="00B64786" w:rsidRPr="000E4E7F" w:rsidRDefault="00B64786" w:rsidP="007913A5">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18FF443" w14:textId="77777777" w:rsidR="00B64786" w:rsidRPr="000E4E7F" w:rsidRDefault="00B64786" w:rsidP="007913A5">
            <w:pPr>
              <w:pStyle w:val="TAH"/>
              <w:rPr>
                <w:lang w:eastAsia="en-GB"/>
              </w:rPr>
            </w:pPr>
            <w:r w:rsidRPr="000E4E7F">
              <w:rPr>
                <w:lang w:eastAsia="en-GB"/>
              </w:rPr>
              <w:t>Cell grouping option (0= first cell group, 1= second cell group)</w:t>
            </w:r>
          </w:p>
        </w:tc>
      </w:tr>
      <w:tr w:rsidR="00B64786" w:rsidRPr="000E4E7F" w14:paraId="557DD181" w14:textId="77777777" w:rsidTr="007913A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99D0DE3" w14:textId="77777777" w:rsidR="00B64786" w:rsidRPr="000E4E7F" w:rsidRDefault="00B64786" w:rsidP="007913A5">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292A8BFE" w14:textId="77777777" w:rsidR="00B64786" w:rsidRPr="000E4E7F" w:rsidRDefault="00B64786" w:rsidP="007913A5">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0495089" w14:textId="77777777" w:rsidR="00B64786" w:rsidRPr="000E4E7F" w:rsidRDefault="00B64786" w:rsidP="007913A5">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77A3799F" w14:textId="77777777" w:rsidR="00B64786" w:rsidRPr="000E4E7F" w:rsidRDefault="00B64786" w:rsidP="007913A5">
            <w:pPr>
              <w:pStyle w:val="TAL"/>
              <w:rPr>
                <w:lang w:eastAsia="en-GB"/>
              </w:rPr>
            </w:pPr>
            <w:r w:rsidRPr="000E4E7F">
              <w:rPr>
                <w:lang w:eastAsia="en-GB"/>
              </w:rPr>
              <w:t>001</w:t>
            </w:r>
          </w:p>
        </w:tc>
      </w:tr>
      <w:tr w:rsidR="00B64786" w:rsidRPr="000E4E7F" w14:paraId="7571085F" w14:textId="77777777" w:rsidTr="007913A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DB2EBC" w14:textId="77777777" w:rsidR="00B64786" w:rsidRPr="000E4E7F" w:rsidRDefault="00B64786" w:rsidP="007913A5">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319CB937" w14:textId="77777777" w:rsidR="00B64786" w:rsidRPr="000E4E7F" w:rsidRDefault="00B64786" w:rsidP="007913A5">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647A416E" w14:textId="77777777" w:rsidR="00B64786" w:rsidRPr="000E4E7F" w:rsidRDefault="00B64786" w:rsidP="007913A5">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412CF99E" w14:textId="77777777" w:rsidR="00B64786" w:rsidRPr="000E4E7F" w:rsidRDefault="00B64786" w:rsidP="007913A5">
            <w:pPr>
              <w:pStyle w:val="TAL"/>
              <w:rPr>
                <w:lang w:eastAsia="en-GB"/>
              </w:rPr>
            </w:pPr>
            <w:r w:rsidRPr="000E4E7F">
              <w:rPr>
                <w:lang w:eastAsia="en-GB"/>
              </w:rPr>
              <w:t>010</w:t>
            </w:r>
          </w:p>
        </w:tc>
      </w:tr>
      <w:tr w:rsidR="00B64786" w:rsidRPr="000E4E7F" w14:paraId="4F5E9C52" w14:textId="77777777" w:rsidTr="007913A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C5B2CE2" w14:textId="77777777" w:rsidR="00B64786" w:rsidRPr="000E4E7F" w:rsidRDefault="00B64786" w:rsidP="007913A5">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20D5A40F" w14:textId="77777777" w:rsidR="00B64786" w:rsidRPr="000E4E7F" w:rsidRDefault="00B64786" w:rsidP="007913A5">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F0391A4" w14:textId="77777777" w:rsidR="00B64786" w:rsidRPr="000E4E7F" w:rsidRDefault="00B64786" w:rsidP="007913A5">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6F71148" w14:textId="77777777" w:rsidR="00B64786" w:rsidRPr="000E4E7F" w:rsidRDefault="00B64786" w:rsidP="007913A5">
            <w:pPr>
              <w:pStyle w:val="TAL"/>
              <w:rPr>
                <w:lang w:eastAsia="en-GB"/>
              </w:rPr>
            </w:pPr>
            <w:r w:rsidRPr="000E4E7F">
              <w:rPr>
                <w:lang w:eastAsia="en-GB"/>
              </w:rPr>
              <w:t>011</w:t>
            </w:r>
          </w:p>
        </w:tc>
      </w:tr>
      <w:tr w:rsidR="00B64786" w:rsidRPr="000E4E7F" w14:paraId="51ABCDA2" w14:textId="77777777" w:rsidTr="007913A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9FD339" w14:textId="77777777" w:rsidR="00B64786" w:rsidRPr="000E4E7F" w:rsidRDefault="00B64786" w:rsidP="007913A5">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3D771EF4" w14:textId="77777777" w:rsidR="00B64786" w:rsidRPr="000E4E7F" w:rsidRDefault="00B64786" w:rsidP="007913A5">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DEB4A30" w14:textId="77777777" w:rsidR="00B64786" w:rsidRPr="000E4E7F" w:rsidRDefault="00B64786" w:rsidP="007913A5">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6689DB37" w14:textId="77777777" w:rsidR="00B64786" w:rsidRPr="000E4E7F" w:rsidRDefault="00B64786" w:rsidP="007913A5">
            <w:pPr>
              <w:pStyle w:val="TAL"/>
              <w:rPr>
                <w:lang w:eastAsia="en-GB"/>
              </w:rPr>
            </w:pPr>
          </w:p>
        </w:tc>
      </w:tr>
      <w:tr w:rsidR="00B64786" w:rsidRPr="000E4E7F" w14:paraId="3B6EFEF5" w14:textId="77777777" w:rsidTr="007913A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FC94F8" w14:textId="77777777" w:rsidR="00B64786" w:rsidRPr="000E4E7F" w:rsidRDefault="00B64786" w:rsidP="007913A5">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62EBD51E" w14:textId="77777777" w:rsidR="00B64786" w:rsidRPr="000E4E7F" w:rsidRDefault="00B64786" w:rsidP="007913A5">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C5BD6BD" w14:textId="77777777" w:rsidR="00B64786" w:rsidRPr="000E4E7F" w:rsidRDefault="00B64786" w:rsidP="007913A5">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3A49C749" w14:textId="77777777" w:rsidR="00B64786" w:rsidRPr="000E4E7F" w:rsidRDefault="00B64786" w:rsidP="007913A5">
            <w:pPr>
              <w:pStyle w:val="TAL"/>
              <w:rPr>
                <w:lang w:eastAsia="en-GB"/>
              </w:rPr>
            </w:pPr>
          </w:p>
        </w:tc>
      </w:tr>
      <w:tr w:rsidR="00B64786" w:rsidRPr="000E4E7F" w14:paraId="47FD0605" w14:textId="77777777" w:rsidTr="007913A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37C2C4" w14:textId="77777777" w:rsidR="00B64786" w:rsidRPr="000E4E7F" w:rsidRDefault="00B64786" w:rsidP="007913A5">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723790CC" w14:textId="77777777" w:rsidR="00B64786" w:rsidRPr="000E4E7F" w:rsidRDefault="00B64786" w:rsidP="007913A5">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58BAD9C5" w14:textId="77777777" w:rsidR="00B64786" w:rsidRPr="000E4E7F" w:rsidRDefault="00B64786" w:rsidP="007913A5">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1341378E" w14:textId="77777777" w:rsidR="00B64786" w:rsidRPr="000E4E7F" w:rsidRDefault="00B64786" w:rsidP="007913A5">
            <w:pPr>
              <w:pStyle w:val="TAL"/>
              <w:rPr>
                <w:lang w:eastAsia="en-GB"/>
              </w:rPr>
            </w:pPr>
          </w:p>
        </w:tc>
      </w:tr>
      <w:tr w:rsidR="00B64786" w:rsidRPr="000E4E7F" w14:paraId="53352CE3" w14:textId="77777777" w:rsidTr="007913A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0DCD9F0" w14:textId="77777777" w:rsidR="00B64786" w:rsidRPr="000E4E7F" w:rsidRDefault="00B64786" w:rsidP="007913A5">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43A1AA26" w14:textId="77777777" w:rsidR="00B64786" w:rsidRPr="000E4E7F" w:rsidRDefault="00B64786" w:rsidP="007913A5">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C09451A" w14:textId="77777777" w:rsidR="00B64786" w:rsidRPr="000E4E7F" w:rsidRDefault="00B64786" w:rsidP="007913A5">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7AACD35A" w14:textId="77777777" w:rsidR="00B64786" w:rsidRPr="000E4E7F" w:rsidRDefault="00B64786" w:rsidP="007913A5">
            <w:pPr>
              <w:pStyle w:val="TAL"/>
              <w:rPr>
                <w:lang w:eastAsia="en-GB"/>
              </w:rPr>
            </w:pPr>
          </w:p>
        </w:tc>
      </w:tr>
      <w:tr w:rsidR="00B64786" w:rsidRPr="000E4E7F" w14:paraId="2ECF4D14" w14:textId="77777777" w:rsidTr="007913A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07F0C8" w14:textId="77777777" w:rsidR="00B64786" w:rsidRPr="000E4E7F" w:rsidRDefault="00B64786" w:rsidP="007913A5">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5DAD0D35" w14:textId="77777777" w:rsidR="00B64786" w:rsidRPr="000E4E7F" w:rsidRDefault="00B64786" w:rsidP="007913A5">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52E0A150" w14:textId="77777777" w:rsidR="00B64786" w:rsidRPr="000E4E7F" w:rsidRDefault="00B64786" w:rsidP="007913A5">
            <w:pPr>
              <w:pStyle w:val="TAL"/>
              <w:rPr>
                <w:lang w:eastAsia="en-GB"/>
              </w:rPr>
            </w:pPr>
          </w:p>
        </w:tc>
        <w:tc>
          <w:tcPr>
            <w:tcW w:w="960" w:type="dxa"/>
            <w:tcBorders>
              <w:top w:val="nil"/>
              <w:left w:val="nil"/>
              <w:bottom w:val="nil"/>
              <w:right w:val="nil"/>
            </w:tcBorders>
            <w:shd w:val="clear" w:color="auto" w:fill="auto"/>
            <w:noWrap/>
            <w:vAlign w:val="bottom"/>
            <w:hideMark/>
          </w:tcPr>
          <w:p w14:paraId="0E996BF5" w14:textId="77777777" w:rsidR="00B64786" w:rsidRPr="000E4E7F" w:rsidRDefault="00B64786" w:rsidP="007913A5">
            <w:pPr>
              <w:pStyle w:val="TAL"/>
              <w:rPr>
                <w:lang w:eastAsia="en-GB"/>
              </w:rPr>
            </w:pPr>
          </w:p>
        </w:tc>
      </w:tr>
      <w:tr w:rsidR="00B64786" w:rsidRPr="000E4E7F" w14:paraId="2CFFDB63" w14:textId="77777777" w:rsidTr="007913A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CCBF25" w14:textId="77777777" w:rsidR="00B64786" w:rsidRPr="000E4E7F" w:rsidRDefault="00B64786" w:rsidP="007913A5">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06CDE834" w14:textId="77777777" w:rsidR="00B64786" w:rsidRPr="000E4E7F" w:rsidRDefault="00B64786" w:rsidP="007913A5">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2451CCBD" w14:textId="77777777" w:rsidR="00B64786" w:rsidRPr="000E4E7F" w:rsidRDefault="00B64786" w:rsidP="007913A5">
            <w:pPr>
              <w:pStyle w:val="TAL"/>
              <w:rPr>
                <w:lang w:eastAsia="en-GB"/>
              </w:rPr>
            </w:pPr>
          </w:p>
        </w:tc>
        <w:tc>
          <w:tcPr>
            <w:tcW w:w="960" w:type="dxa"/>
            <w:tcBorders>
              <w:top w:val="nil"/>
              <w:left w:val="nil"/>
              <w:bottom w:val="nil"/>
              <w:right w:val="nil"/>
            </w:tcBorders>
            <w:shd w:val="clear" w:color="auto" w:fill="auto"/>
            <w:noWrap/>
            <w:vAlign w:val="bottom"/>
            <w:hideMark/>
          </w:tcPr>
          <w:p w14:paraId="71282AD3" w14:textId="77777777" w:rsidR="00B64786" w:rsidRPr="000E4E7F" w:rsidRDefault="00B64786" w:rsidP="007913A5">
            <w:pPr>
              <w:pStyle w:val="TAL"/>
              <w:rPr>
                <w:lang w:eastAsia="en-GB"/>
              </w:rPr>
            </w:pPr>
          </w:p>
        </w:tc>
      </w:tr>
      <w:tr w:rsidR="00B64786" w:rsidRPr="000E4E7F" w14:paraId="23DF621A" w14:textId="77777777" w:rsidTr="007913A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902CD2" w14:textId="77777777" w:rsidR="00B64786" w:rsidRPr="000E4E7F" w:rsidRDefault="00B64786" w:rsidP="007913A5">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2C14558C" w14:textId="77777777" w:rsidR="00B64786" w:rsidRPr="000E4E7F" w:rsidRDefault="00B64786" w:rsidP="007913A5">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2322AD02" w14:textId="77777777" w:rsidR="00B64786" w:rsidRPr="000E4E7F" w:rsidRDefault="00B64786" w:rsidP="007913A5">
            <w:pPr>
              <w:pStyle w:val="TAL"/>
              <w:rPr>
                <w:lang w:eastAsia="en-GB"/>
              </w:rPr>
            </w:pPr>
          </w:p>
        </w:tc>
        <w:tc>
          <w:tcPr>
            <w:tcW w:w="960" w:type="dxa"/>
            <w:tcBorders>
              <w:top w:val="nil"/>
              <w:left w:val="nil"/>
              <w:bottom w:val="nil"/>
              <w:right w:val="nil"/>
            </w:tcBorders>
            <w:shd w:val="clear" w:color="auto" w:fill="auto"/>
            <w:noWrap/>
            <w:vAlign w:val="bottom"/>
            <w:hideMark/>
          </w:tcPr>
          <w:p w14:paraId="0453F4B4" w14:textId="77777777" w:rsidR="00B64786" w:rsidRPr="000E4E7F" w:rsidRDefault="00B64786" w:rsidP="007913A5">
            <w:pPr>
              <w:pStyle w:val="TAL"/>
              <w:rPr>
                <w:lang w:eastAsia="en-GB"/>
              </w:rPr>
            </w:pPr>
          </w:p>
        </w:tc>
      </w:tr>
      <w:tr w:rsidR="00B64786" w:rsidRPr="000E4E7F" w14:paraId="7340F702" w14:textId="77777777" w:rsidTr="007913A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C34893" w14:textId="77777777" w:rsidR="00B64786" w:rsidRPr="000E4E7F" w:rsidRDefault="00B64786" w:rsidP="007913A5">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1DC41409" w14:textId="77777777" w:rsidR="00B64786" w:rsidRPr="000E4E7F" w:rsidRDefault="00B64786" w:rsidP="007913A5">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06414E94" w14:textId="77777777" w:rsidR="00B64786" w:rsidRPr="000E4E7F" w:rsidRDefault="00B64786" w:rsidP="007913A5">
            <w:pPr>
              <w:pStyle w:val="TAL"/>
              <w:rPr>
                <w:lang w:eastAsia="en-GB"/>
              </w:rPr>
            </w:pPr>
          </w:p>
        </w:tc>
        <w:tc>
          <w:tcPr>
            <w:tcW w:w="960" w:type="dxa"/>
            <w:tcBorders>
              <w:top w:val="nil"/>
              <w:left w:val="nil"/>
              <w:bottom w:val="nil"/>
              <w:right w:val="nil"/>
            </w:tcBorders>
            <w:shd w:val="clear" w:color="auto" w:fill="auto"/>
            <w:noWrap/>
            <w:vAlign w:val="bottom"/>
            <w:hideMark/>
          </w:tcPr>
          <w:p w14:paraId="127024D0" w14:textId="77777777" w:rsidR="00B64786" w:rsidRPr="000E4E7F" w:rsidRDefault="00B64786" w:rsidP="007913A5">
            <w:pPr>
              <w:pStyle w:val="TAL"/>
              <w:rPr>
                <w:lang w:eastAsia="en-GB"/>
              </w:rPr>
            </w:pPr>
          </w:p>
        </w:tc>
      </w:tr>
      <w:tr w:rsidR="00B64786" w:rsidRPr="000E4E7F" w14:paraId="7E3C7781" w14:textId="77777777" w:rsidTr="007913A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50F174" w14:textId="77777777" w:rsidR="00B64786" w:rsidRPr="000E4E7F" w:rsidRDefault="00B64786" w:rsidP="007913A5">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224BAE02" w14:textId="77777777" w:rsidR="00B64786" w:rsidRPr="000E4E7F" w:rsidRDefault="00B64786" w:rsidP="007913A5">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4C5F456A" w14:textId="77777777" w:rsidR="00B64786" w:rsidRPr="000E4E7F" w:rsidRDefault="00B64786" w:rsidP="007913A5">
            <w:pPr>
              <w:pStyle w:val="TAL"/>
              <w:rPr>
                <w:lang w:eastAsia="en-GB"/>
              </w:rPr>
            </w:pPr>
          </w:p>
        </w:tc>
        <w:tc>
          <w:tcPr>
            <w:tcW w:w="960" w:type="dxa"/>
            <w:tcBorders>
              <w:top w:val="nil"/>
              <w:left w:val="nil"/>
              <w:bottom w:val="nil"/>
              <w:right w:val="nil"/>
            </w:tcBorders>
            <w:shd w:val="clear" w:color="auto" w:fill="auto"/>
            <w:noWrap/>
            <w:vAlign w:val="bottom"/>
            <w:hideMark/>
          </w:tcPr>
          <w:p w14:paraId="7DF6C04E" w14:textId="77777777" w:rsidR="00B64786" w:rsidRPr="000E4E7F" w:rsidRDefault="00B64786" w:rsidP="007913A5">
            <w:pPr>
              <w:pStyle w:val="TAL"/>
              <w:rPr>
                <w:lang w:eastAsia="en-GB"/>
              </w:rPr>
            </w:pPr>
          </w:p>
        </w:tc>
      </w:tr>
      <w:tr w:rsidR="00B64786" w:rsidRPr="000E4E7F" w14:paraId="647A854E" w14:textId="77777777" w:rsidTr="007913A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C183C6" w14:textId="77777777" w:rsidR="00B64786" w:rsidRPr="000E4E7F" w:rsidRDefault="00B64786" w:rsidP="007913A5">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4AE94322" w14:textId="77777777" w:rsidR="00B64786" w:rsidRPr="000E4E7F" w:rsidRDefault="00B64786" w:rsidP="007913A5">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71C14118" w14:textId="77777777" w:rsidR="00B64786" w:rsidRPr="000E4E7F" w:rsidRDefault="00B64786" w:rsidP="007913A5">
            <w:pPr>
              <w:pStyle w:val="TAL"/>
              <w:rPr>
                <w:lang w:eastAsia="en-GB"/>
              </w:rPr>
            </w:pPr>
          </w:p>
        </w:tc>
        <w:tc>
          <w:tcPr>
            <w:tcW w:w="960" w:type="dxa"/>
            <w:tcBorders>
              <w:top w:val="nil"/>
              <w:left w:val="nil"/>
              <w:bottom w:val="nil"/>
              <w:right w:val="nil"/>
            </w:tcBorders>
            <w:shd w:val="clear" w:color="auto" w:fill="auto"/>
            <w:noWrap/>
            <w:vAlign w:val="bottom"/>
            <w:hideMark/>
          </w:tcPr>
          <w:p w14:paraId="1DEB3C71" w14:textId="77777777" w:rsidR="00B64786" w:rsidRPr="000E4E7F" w:rsidRDefault="00B64786" w:rsidP="007913A5">
            <w:pPr>
              <w:pStyle w:val="TAL"/>
              <w:rPr>
                <w:lang w:eastAsia="en-GB"/>
              </w:rPr>
            </w:pPr>
          </w:p>
        </w:tc>
      </w:tr>
      <w:tr w:rsidR="00B64786" w:rsidRPr="000E4E7F" w14:paraId="2C10DF8B" w14:textId="77777777" w:rsidTr="007913A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58DB66" w14:textId="77777777" w:rsidR="00B64786" w:rsidRPr="000E4E7F" w:rsidRDefault="00B64786" w:rsidP="007913A5">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2AE5BEA2" w14:textId="77777777" w:rsidR="00B64786" w:rsidRPr="000E4E7F" w:rsidRDefault="00B64786" w:rsidP="007913A5">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4ACF19E1" w14:textId="77777777" w:rsidR="00B64786" w:rsidRPr="000E4E7F" w:rsidRDefault="00B64786" w:rsidP="007913A5">
            <w:pPr>
              <w:pStyle w:val="TAL"/>
              <w:rPr>
                <w:lang w:eastAsia="en-GB"/>
              </w:rPr>
            </w:pPr>
          </w:p>
        </w:tc>
        <w:tc>
          <w:tcPr>
            <w:tcW w:w="960" w:type="dxa"/>
            <w:tcBorders>
              <w:top w:val="nil"/>
              <w:left w:val="nil"/>
              <w:bottom w:val="nil"/>
              <w:right w:val="nil"/>
            </w:tcBorders>
            <w:shd w:val="clear" w:color="auto" w:fill="auto"/>
            <w:noWrap/>
            <w:vAlign w:val="bottom"/>
            <w:hideMark/>
          </w:tcPr>
          <w:p w14:paraId="06209C17" w14:textId="77777777" w:rsidR="00B64786" w:rsidRPr="000E4E7F" w:rsidRDefault="00B64786" w:rsidP="007913A5">
            <w:pPr>
              <w:pStyle w:val="TAL"/>
              <w:rPr>
                <w:lang w:eastAsia="en-GB"/>
              </w:rPr>
            </w:pPr>
          </w:p>
        </w:tc>
      </w:tr>
      <w:tr w:rsidR="00B64786" w:rsidRPr="000E4E7F" w14:paraId="77E67712" w14:textId="77777777" w:rsidTr="007913A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E5CB263" w14:textId="77777777" w:rsidR="00B64786" w:rsidRPr="000E4E7F" w:rsidRDefault="00B64786" w:rsidP="007913A5">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534401A" w14:textId="77777777" w:rsidR="00B64786" w:rsidRPr="000E4E7F" w:rsidRDefault="00B64786" w:rsidP="007913A5">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208C11DE" w14:textId="77777777" w:rsidR="00B64786" w:rsidRPr="000E4E7F" w:rsidRDefault="00B64786" w:rsidP="007913A5">
            <w:pPr>
              <w:pStyle w:val="TAL"/>
              <w:rPr>
                <w:lang w:eastAsia="en-GB"/>
              </w:rPr>
            </w:pPr>
          </w:p>
        </w:tc>
        <w:tc>
          <w:tcPr>
            <w:tcW w:w="960" w:type="dxa"/>
            <w:tcBorders>
              <w:top w:val="nil"/>
              <w:left w:val="nil"/>
              <w:bottom w:val="nil"/>
              <w:right w:val="nil"/>
            </w:tcBorders>
            <w:shd w:val="clear" w:color="auto" w:fill="auto"/>
            <w:noWrap/>
            <w:vAlign w:val="bottom"/>
            <w:hideMark/>
          </w:tcPr>
          <w:p w14:paraId="3896451F" w14:textId="77777777" w:rsidR="00B64786" w:rsidRPr="000E4E7F" w:rsidRDefault="00B64786" w:rsidP="007913A5">
            <w:pPr>
              <w:pStyle w:val="TAL"/>
              <w:rPr>
                <w:lang w:eastAsia="en-GB"/>
              </w:rPr>
            </w:pPr>
          </w:p>
        </w:tc>
      </w:tr>
    </w:tbl>
    <w:p w14:paraId="5F72F24F" w14:textId="77777777" w:rsidR="00B64786" w:rsidRPr="000E4E7F" w:rsidRDefault="00B64786" w:rsidP="00B64786">
      <w:pPr>
        <w:rPr>
          <w:noProof/>
        </w:rPr>
      </w:pPr>
    </w:p>
    <w:p w14:paraId="57C6BBCE" w14:textId="77777777" w:rsidR="00B64786" w:rsidRPr="000E4E7F" w:rsidRDefault="00B64786" w:rsidP="00B64786">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7E1FB861" w14:textId="77777777" w:rsidR="00B64786" w:rsidRPr="000E4E7F" w:rsidRDefault="00B64786" w:rsidP="00B64786">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14:paraId="21F16CAF" w14:textId="77777777" w:rsidR="00B64786" w:rsidRPr="000E4E7F" w:rsidRDefault="00B64786" w:rsidP="00B64786">
      <w:pPr>
        <w:pStyle w:val="NO"/>
        <w:rPr>
          <w:noProof/>
        </w:rPr>
      </w:pPr>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p>
    <w:bookmarkEnd w:id="10"/>
    <w:bookmarkEnd w:id="11"/>
    <w:bookmarkEnd w:id="12"/>
    <w:p w14:paraId="45E32A66" w14:textId="77777777" w:rsidR="00B64786" w:rsidRPr="000E4E7F" w:rsidRDefault="00B64786" w:rsidP="00B64786">
      <w:pPr>
        <w:pStyle w:val="NO"/>
        <w:rPr>
          <w:noProof/>
          <w:lang w:eastAsia="ko-KR"/>
        </w:rPr>
      </w:pPr>
    </w:p>
    <w:sectPr w:rsidR="00B64786" w:rsidRPr="000E4E7F" w:rsidSect="00EF7A6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9B2FF" w14:textId="77777777" w:rsidR="006503CF" w:rsidRDefault="006503CF">
      <w:r>
        <w:separator/>
      </w:r>
    </w:p>
  </w:endnote>
  <w:endnote w:type="continuationSeparator" w:id="0">
    <w:p w14:paraId="3E24FAAE" w14:textId="77777777" w:rsidR="006503CF" w:rsidRDefault="0065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F1AA3" w14:textId="77777777" w:rsidR="006503CF" w:rsidRDefault="006503CF">
      <w:r>
        <w:separator/>
      </w:r>
    </w:p>
  </w:footnote>
  <w:footnote w:type="continuationSeparator" w:id="0">
    <w:p w14:paraId="336DC382" w14:textId="77777777" w:rsidR="006503CF" w:rsidRDefault="00650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2803D8B"/>
    <w:multiLevelType w:val="hybridMultilevel"/>
    <w:tmpl w:val="9986138C"/>
    <w:lvl w:ilvl="0" w:tplc="678A8DC8">
      <w:start w:val="1"/>
      <w:numFmt w:val="decimal"/>
      <w:lvlText w:val="%1."/>
      <w:lvlJc w:val="left"/>
      <w:pPr>
        <w:ind w:left="454" w:hanging="360"/>
      </w:pPr>
      <w:rPr>
        <w:rFonts w:hint="default"/>
      </w:rPr>
    </w:lvl>
    <w:lvl w:ilvl="1" w:tplc="04090017" w:tentative="1">
      <w:start w:val="1"/>
      <w:numFmt w:val="aiueoFullWidth"/>
      <w:lvlText w:val="(%2)"/>
      <w:lvlJc w:val="left"/>
      <w:pPr>
        <w:ind w:left="934" w:hanging="420"/>
      </w:pPr>
    </w:lvl>
    <w:lvl w:ilvl="2" w:tplc="04090011" w:tentative="1">
      <w:start w:val="1"/>
      <w:numFmt w:val="decimalEnclosedCircle"/>
      <w:lvlText w:val="%3"/>
      <w:lvlJc w:val="left"/>
      <w:pPr>
        <w:ind w:left="1354" w:hanging="420"/>
      </w:pPr>
    </w:lvl>
    <w:lvl w:ilvl="3" w:tplc="0409000F" w:tentative="1">
      <w:start w:val="1"/>
      <w:numFmt w:val="decimal"/>
      <w:lvlText w:val="%4."/>
      <w:lvlJc w:val="left"/>
      <w:pPr>
        <w:ind w:left="1774" w:hanging="420"/>
      </w:pPr>
    </w:lvl>
    <w:lvl w:ilvl="4" w:tplc="04090017" w:tentative="1">
      <w:start w:val="1"/>
      <w:numFmt w:val="aiueoFullWidth"/>
      <w:lvlText w:val="(%5)"/>
      <w:lvlJc w:val="left"/>
      <w:pPr>
        <w:ind w:left="2194" w:hanging="420"/>
      </w:pPr>
    </w:lvl>
    <w:lvl w:ilvl="5" w:tplc="04090011" w:tentative="1">
      <w:start w:val="1"/>
      <w:numFmt w:val="decimalEnclosedCircle"/>
      <w:lvlText w:val="%6"/>
      <w:lvlJc w:val="left"/>
      <w:pPr>
        <w:ind w:left="2614" w:hanging="420"/>
      </w:pPr>
    </w:lvl>
    <w:lvl w:ilvl="6" w:tplc="0409000F" w:tentative="1">
      <w:start w:val="1"/>
      <w:numFmt w:val="decimal"/>
      <w:lvlText w:val="%7."/>
      <w:lvlJc w:val="left"/>
      <w:pPr>
        <w:ind w:left="3034" w:hanging="420"/>
      </w:pPr>
    </w:lvl>
    <w:lvl w:ilvl="7" w:tplc="04090017" w:tentative="1">
      <w:start w:val="1"/>
      <w:numFmt w:val="aiueoFullWidth"/>
      <w:lvlText w:val="(%8)"/>
      <w:lvlJc w:val="left"/>
      <w:pPr>
        <w:ind w:left="3454" w:hanging="420"/>
      </w:pPr>
    </w:lvl>
    <w:lvl w:ilvl="8" w:tplc="04090011" w:tentative="1">
      <w:start w:val="1"/>
      <w:numFmt w:val="decimalEnclosedCircle"/>
      <w:lvlText w:val="%9"/>
      <w:lvlJc w:val="left"/>
      <w:pPr>
        <w:ind w:left="3874" w:hanging="420"/>
      </w:pPr>
    </w:lvl>
  </w:abstractNum>
  <w:abstractNum w:abstractNumId="9"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DA83934"/>
    <w:multiLevelType w:val="hybridMultilevel"/>
    <w:tmpl w:val="CF3A8974"/>
    <w:lvl w:ilvl="0" w:tplc="36941FB6">
      <w:start w:val="2020"/>
      <w:numFmt w:val="bullet"/>
      <w:lvlText w:val="-"/>
      <w:lvlJc w:val="left"/>
      <w:pPr>
        <w:ind w:left="454" w:hanging="360"/>
      </w:pPr>
      <w:rPr>
        <w:rFonts w:ascii="Arial" w:eastAsia="游明朝"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DA7B6A"/>
    <w:multiLevelType w:val="hybridMultilevel"/>
    <w:tmpl w:val="BADE9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AC3CA3"/>
    <w:multiLevelType w:val="hybridMultilevel"/>
    <w:tmpl w:val="13700006"/>
    <w:lvl w:ilvl="0" w:tplc="8BACC9E2">
      <w:numFmt w:val="bullet"/>
      <w:lvlText w:val="-"/>
      <w:lvlJc w:val="left"/>
      <w:pPr>
        <w:ind w:left="514" w:hanging="420"/>
      </w:pPr>
      <w:rPr>
        <w:rFonts w:ascii="Arial" w:eastAsia="Malgun Gothic"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16"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436422"/>
    <w:multiLevelType w:val="hybridMultilevel"/>
    <w:tmpl w:val="003E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DD625C"/>
    <w:multiLevelType w:val="hybridMultilevel"/>
    <w:tmpl w:val="4330FF16"/>
    <w:lvl w:ilvl="0" w:tplc="12049EF2">
      <w:start w:val="1"/>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A215AA9"/>
    <w:multiLevelType w:val="hybridMultilevel"/>
    <w:tmpl w:val="263E6E12"/>
    <w:lvl w:ilvl="0" w:tplc="899E0AD0">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23"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645D10E5"/>
    <w:multiLevelType w:val="hybridMultilevel"/>
    <w:tmpl w:val="7D6C3DDC"/>
    <w:lvl w:ilvl="0" w:tplc="44DADE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677E15C2"/>
    <w:multiLevelType w:val="hybridMultilevel"/>
    <w:tmpl w:val="1C42631C"/>
    <w:lvl w:ilvl="0" w:tplc="BB7633A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23"/>
  </w:num>
  <w:num w:numId="2">
    <w:abstractNumId w:val="27"/>
  </w:num>
  <w:num w:numId="3">
    <w:abstractNumId w:val="5"/>
  </w:num>
  <w:num w:numId="4">
    <w:abstractNumId w:val="6"/>
  </w:num>
  <w:num w:numId="5">
    <w:abstractNumId w:val="9"/>
  </w:num>
  <w:num w:numId="6">
    <w:abstractNumId w:val="13"/>
  </w:num>
  <w:num w:numId="7">
    <w:abstractNumId w:val="3"/>
  </w:num>
  <w:num w:numId="8">
    <w:abstractNumId w:val="21"/>
  </w:num>
  <w:num w:numId="9">
    <w:abstractNumId w:val="14"/>
  </w:num>
  <w:num w:numId="10">
    <w:abstractNumId w:val="25"/>
  </w:num>
  <w:num w:numId="11">
    <w:abstractNumId w:val="16"/>
  </w:num>
  <w:num w:numId="12">
    <w:abstractNumId w:val="30"/>
  </w:num>
  <w:num w:numId="13">
    <w:abstractNumId w:val="24"/>
  </w:num>
  <w:num w:numId="14">
    <w:abstractNumId w:val="20"/>
  </w:num>
  <w:num w:numId="15">
    <w:abstractNumId w:val="22"/>
  </w:num>
  <w:num w:numId="16">
    <w:abstractNumId w:val="8"/>
  </w:num>
  <w:num w:numId="17">
    <w:abstractNumId w:val="15"/>
  </w:num>
  <w:num w:numId="18">
    <w:abstractNumId w:val="18"/>
  </w:num>
  <w:num w:numId="19">
    <w:abstractNumId w:val="11"/>
  </w:num>
  <w:num w:numId="20">
    <w:abstractNumId w:val="7"/>
  </w:num>
  <w:num w:numId="21">
    <w:abstractNumId w:val="1"/>
  </w:num>
  <w:num w:numId="22">
    <w:abstractNumId w:val="12"/>
  </w:num>
  <w:num w:numId="23">
    <w:abstractNumId w:val="2"/>
  </w:num>
  <w:num w:numId="24">
    <w:abstractNumId w:val="10"/>
  </w:num>
  <w:num w:numId="25">
    <w:abstractNumId w:val="4"/>
  </w:num>
  <w:num w:numId="26">
    <w:abstractNumId w:val="26"/>
  </w:num>
  <w:num w:numId="27">
    <w:abstractNumId w:val="29"/>
  </w:num>
  <w:num w:numId="28">
    <w:abstractNumId w:val="0"/>
    <w:lvlOverride w:ilvl="0">
      <w:startOverride w:val="1"/>
    </w:lvlOverride>
  </w:num>
  <w:num w:numId="29">
    <w:abstractNumId w:val="28"/>
  </w:num>
  <w:num w:numId="30">
    <w:abstractNumId w:val="17"/>
  </w:num>
  <w:num w:numId="3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07797"/>
    <w:rsid w:val="00010C00"/>
    <w:rsid w:val="00017674"/>
    <w:rsid w:val="00024277"/>
    <w:rsid w:val="00024EEE"/>
    <w:rsid w:val="00025911"/>
    <w:rsid w:val="00026165"/>
    <w:rsid w:val="00027505"/>
    <w:rsid w:val="00031051"/>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4DD"/>
    <w:rsid w:val="00057649"/>
    <w:rsid w:val="00061328"/>
    <w:rsid w:val="00062A8F"/>
    <w:rsid w:val="00062F32"/>
    <w:rsid w:val="000655A6"/>
    <w:rsid w:val="000655C1"/>
    <w:rsid w:val="000659B4"/>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74D3"/>
    <w:rsid w:val="000A30EE"/>
    <w:rsid w:val="000A423C"/>
    <w:rsid w:val="000B0A70"/>
    <w:rsid w:val="000B19BB"/>
    <w:rsid w:val="000B23BF"/>
    <w:rsid w:val="000B5C0D"/>
    <w:rsid w:val="000B6223"/>
    <w:rsid w:val="000B7BBA"/>
    <w:rsid w:val="000C119A"/>
    <w:rsid w:val="000C7B7E"/>
    <w:rsid w:val="000D0A9E"/>
    <w:rsid w:val="000D11A9"/>
    <w:rsid w:val="000D1329"/>
    <w:rsid w:val="000D288E"/>
    <w:rsid w:val="000D58AB"/>
    <w:rsid w:val="000D6863"/>
    <w:rsid w:val="000D728D"/>
    <w:rsid w:val="000D74B0"/>
    <w:rsid w:val="000D78A8"/>
    <w:rsid w:val="000E2269"/>
    <w:rsid w:val="000E33A6"/>
    <w:rsid w:val="000E3640"/>
    <w:rsid w:val="000E61CB"/>
    <w:rsid w:val="000E691F"/>
    <w:rsid w:val="000E71A7"/>
    <w:rsid w:val="000E7B72"/>
    <w:rsid w:val="000F18B9"/>
    <w:rsid w:val="000F429F"/>
    <w:rsid w:val="000F47E5"/>
    <w:rsid w:val="000F5E2D"/>
    <w:rsid w:val="000F7440"/>
    <w:rsid w:val="00104235"/>
    <w:rsid w:val="00105301"/>
    <w:rsid w:val="00105504"/>
    <w:rsid w:val="00106BA5"/>
    <w:rsid w:val="00107C3B"/>
    <w:rsid w:val="00107EA9"/>
    <w:rsid w:val="0011057F"/>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33F41"/>
    <w:rsid w:val="00134BD5"/>
    <w:rsid w:val="00135178"/>
    <w:rsid w:val="00137765"/>
    <w:rsid w:val="00142D72"/>
    <w:rsid w:val="00147DF9"/>
    <w:rsid w:val="0015184E"/>
    <w:rsid w:val="001526CA"/>
    <w:rsid w:val="00152B11"/>
    <w:rsid w:val="00152E07"/>
    <w:rsid w:val="0015417B"/>
    <w:rsid w:val="001600FD"/>
    <w:rsid w:val="00161747"/>
    <w:rsid w:val="0016425A"/>
    <w:rsid w:val="00165EFB"/>
    <w:rsid w:val="0016775E"/>
    <w:rsid w:val="00170783"/>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054"/>
    <w:rsid w:val="001D44B5"/>
    <w:rsid w:val="001D60B8"/>
    <w:rsid w:val="001D78DC"/>
    <w:rsid w:val="001E008A"/>
    <w:rsid w:val="001E0ABD"/>
    <w:rsid w:val="001E127E"/>
    <w:rsid w:val="001E2B69"/>
    <w:rsid w:val="001E2B9E"/>
    <w:rsid w:val="001E4FBD"/>
    <w:rsid w:val="001E501E"/>
    <w:rsid w:val="001E6A36"/>
    <w:rsid w:val="001E6DD7"/>
    <w:rsid w:val="001F0B00"/>
    <w:rsid w:val="001F168B"/>
    <w:rsid w:val="001F26BD"/>
    <w:rsid w:val="001F4C43"/>
    <w:rsid w:val="001F5636"/>
    <w:rsid w:val="001F6F4F"/>
    <w:rsid w:val="002017C2"/>
    <w:rsid w:val="00202EDC"/>
    <w:rsid w:val="00204033"/>
    <w:rsid w:val="00206E4C"/>
    <w:rsid w:val="002074CD"/>
    <w:rsid w:val="00212F5E"/>
    <w:rsid w:val="0021438B"/>
    <w:rsid w:val="00214530"/>
    <w:rsid w:val="00216124"/>
    <w:rsid w:val="002200F7"/>
    <w:rsid w:val="002237C7"/>
    <w:rsid w:val="0022398A"/>
    <w:rsid w:val="002264AA"/>
    <w:rsid w:val="002266A1"/>
    <w:rsid w:val="00226F2D"/>
    <w:rsid w:val="00227FBD"/>
    <w:rsid w:val="00231030"/>
    <w:rsid w:val="00231B67"/>
    <w:rsid w:val="00232D03"/>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793A"/>
    <w:rsid w:val="00270DAE"/>
    <w:rsid w:val="002720D1"/>
    <w:rsid w:val="00273CC9"/>
    <w:rsid w:val="00275099"/>
    <w:rsid w:val="00275DFC"/>
    <w:rsid w:val="00276900"/>
    <w:rsid w:val="0028123B"/>
    <w:rsid w:val="00281E22"/>
    <w:rsid w:val="00281E51"/>
    <w:rsid w:val="0028214E"/>
    <w:rsid w:val="00282C07"/>
    <w:rsid w:val="0028774D"/>
    <w:rsid w:val="00292F96"/>
    <w:rsid w:val="002947B7"/>
    <w:rsid w:val="00295CBB"/>
    <w:rsid w:val="00297048"/>
    <w:rsid w:val="00297576"/>
    <w:rsid w:val="00297B22"/>
    <w:rsid w:val="00297E38"/>
    <w:rsid w:val="002A198C"/>
    <w:rsid w:val="002A21E1"/>
    <w:rsid w:val="002A2DDF"/>
    <w:rsid w:val="002A38B0"/>
    <w:rsid w:val="002B1BE3"/>
    <w:rsid w:val="002B2BA8"/>
    <w:rsid w:val="002B3B64"/>
    <w:rsid w:val="002B40DD"/>
    <w:rsid w:val="002B4EF2"/>
    <w:rsid w:val="002B6040"/>
    <w:rsid w:val="002B6410"/>
    <w:rsid w:val="002B6D78"/>
    <w:rsid w:val="002B72DB"/>
    <w:rsid w:val="002C0D79"/>
    <w:rsid w:val="002C13DF"/>
    <w:rsid w:val="002C2197"/>
    <w:rsid w:val="002C26E1"/>
    <w:rsid w:val="002C30A8"/>
    <w:rsid w:val="002C4C40"/>
    <w:rsid w:val="002C4E87"/>
    <w:rsid w:val="002C529D"/>
    <w:rsid w:val="002C6ABA"/>
    <w:rsid w:val="002C7B2B"/>
    <w:rsid w:val="002C7DFC"/>
    <w:rsid w:val="002D0334"/>
    <w:rsid w:val="002D6620"/>
    <w:rsid w:val="002D6AFB"/>
    <w:rsid w:val="002E08C2"/>
    <w:rsid w:val="002E0D03"/>
    <w:rsid w:val="002E0D40"/>
    <w:rsid w:val="002E0E2D"/>
    <w:rsid w:val="002E1E82"/>
    <w:rsid w:val="002E2960"/>
    <w:rsid w:val="002E3B09"/>
    <w:rsid w:val="002E3E07"/>
    <w:rsid w:val="002F1DE1"/>
    <w:rsid w:val="002F47E6"/>
    <w:rsid w:val="002F4BE1"/>
    <w:rsid w:val="002F6813"/>
    <w:rsid w:val="00301EE9"/>
    <w:rsid w:val="00303999"/>
    <w:rsid w:val="00306A81"/>
    <w:rsid w:val="00307FFB"/>
    <w:rsid w:val="003102A6"/>
    <w:rsid w:val="003105F4"/>
    <w:rsid w:val="00311026"/>
    <w:rsid w:val="00312868"/>
    <w:rsid w:val="0031490B"/>
    <w:rsid w:val="003168DA"/>
    <w:rsid w:val="0031729E"/>
    <w:rsid w:val="003172DC"/>
    <w:rsid w:val="003207E8"/>
    <w:rsid w:val="003237F1"/>
    <w:rsid w:val="0032381A"/>
    <w:rsid w:val="00325629"/>
    <w:rsid w:val="00327148"/>
    <w:rsid w:val="00327863"/>
    <w:rsid w:val="00331A60"/>
    <w:rsid w:val="00332CB3"/>
    <w:rsid w:val="00334FA8"/>
    <w:rsid w:val="00341ADE"/>
    <w:rsid w:val="003420B6"/>
    <w:rsid w:val="00343DAF"/>
    <w:rsid w:val="003444DE"/>
    <w:rsid w:val="00346E3E"/>
    <w:rsid w:val="00350E3A"/>
    <w:rsid w:val="00352C64"/>
    <w:rsid w:val="0035453F"/>
    <w:rsid w:val="0035462D"/>
    <w:rsid w:val="00363D03"/>
    <w:rsid w:val="003652E9"/>
    <w:rsid w:val="00365C12"/>
    <w:rsid w:val="00366A85"/>
    <w:rsid w:val="00373082"/>
    <w:rsid w:val="00373349"/>
    <w:rsid w:val="0037737F"/>
    <w:rsid w:val="00377D50"/>
    <w:rsid w:val="00382AD5"/>
    <w:rsid w:val="00383D99"/>
    <w:rsid w:val="00383EC0"/>
    <w:rsid w:val="00383FD4"/>
    <w:rsid w:val="003846D6"/>
    <w:rsid w:val="00385AC1"/>
    <w:rsid w:val="0038609A"/>
    <w:rsid w:val="00386924"/>
    <w:rsid w:val="00392DFE"/>
    <w:rsid w:val="0039671B"/>
    <w:rsid w:val="003A38B6"/>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54A8"/>
    <w:rsid w:val="003C684A"/>
    <w:rsid w:val="003C6E38"/>
    <w:rsid w:val="003D0785"/>
    <w:rsid w:val="003D1BEF"/>
    <w:rsid w:val="003D2C1D"/>
    <w:rsid w:val="003D2E3E"/>
    <w:rsid w:val="003D4F74"/>
    <w:rsid w:val="003D655B"/>
    <w:rsid w:val="003E0934"/>
    <w:rsid w:val="003E2958"/>
    <w:rsid w:val="003E2D9C"/>
    <w:rsid w:val="003E3302"/>
    <w:rsid w:val="003E4319"/>
    <w:rsid w:val="003E761D"/>
    <w:rsid w:val="003F0112"/>
    <w:rsid w:val="003F1679"/>
    <w:rsid w:val="003F1C92"/>
    <w:rsid w:val="003F2C83"/>
    <w:rsid w:val="003F3BAC"/>
    <w:rsid w:val="003F7BF7"/>
    <w:rsid w:val="004033EE"/>
    <w:rsid w:val="00405AC2"/>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4563"/>
    <w:rsid w:val="00485B31"/>
    <w:rsid w:val="00485DA9"/>
    <w:rsid w:val="00486035"/>
    <w:rsid w:val="0048637D"/>
    <w:rsid w:val="004869B8"/>
    <w:rsid w:val="004901E1"/>
    <w:rsid w:val="004926B8"/>
    <w:rsid w:val="0049343D"/>
    <w:rsid w:val="00493DF8"/>
    <w:rsid w:val="00495725"/>
    <w:rsid w:val="00495D0F"/>
    <w:rsid w:val="00496193"/>
    <w:rsid w:val="004A34DB"/>
    <w:rsid w:val="004A3C86"/>
    <w:rsid w:val="004A3D29"/>
    <w:rsid w:val="004A77C1"/>
    <w:rsid w:val="004B1A34"/>
    <w:rsid w:val="004B219C"/>
    <w:rsid w:val="004C053B"/>
    <w:rsid w:val="004C08A9"/>
    <w:rsid w:val="004C2475"/>
    <w:rsid w:val="004C2B8C"/>
    <w:rsid w:val="004C3C34"/>
    <w:rsid w:val="004C673D"/>
    <w:rsid w:val="004C6C1C"/>
    <w:rsid w:val="004D11BE"/>
    <w:rsid w:val="004D228F"/>
    <w:rsid w:val="004D3578"/>
    <w:rsid w:val="004D38C7"/>
    <w:rsid w:val="004D787A"/>
    <w:rsid w:val="004E043B"/>
    <w:rsid w:val="004E213A"/>
    <w:rsid w:val="004E2356"/>
    <w:rsid w:val="004F4393"/>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379E"/>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7160"/>
    <w:rsid w:val="005513E4"/>
    <w:rsid w:val="00554226"/>
    <w:rsid w:val="00556D3E"/>
    <w:rsid w:val="00560F9A"/>
    <w:rsid w:val="00565087"/>
    <w:rsid w:val="0056526B"/>
    <w:rsid w:val="0056535F"/>
    <w:rsid w:val="00567FC0"/>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48"/>
    <w:rsid w:val="00595091"/>
    <w:rsid w:val="00596831"/>
    <w:rsid w:val="005A0229"/>
    <w:rsid w:val="005A0B7E"/>
    <w:rsid w:val="005A1AF9"/>
    <w:rsid w:val="005A3225"/>
    <w:rsid w:val="005A51C0"/>
    <w:rsid w:val="005A5782"/>
    <w:rsid w:val="005A62E7"/>
    <w:rsid w:val="005A6FF3"/>
    <w:rsid w:val="005A7B73"/>
    <w:rsid w:val="005B351E"/>
    <w:rsid w:val="005B3EFB"/>
    <w:rsid w:val="005B5B89"/>
    <w:rsid w:val="005B62C4"/>
    <w:rsid w:val="005C130F"/>
    <w:rsid w:val="005C1325"/>
    <w:rsid w:val="005C244C"/>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403"/>
    <w:rsid w:val="0060587C"/>
    <w:rsid w:val="00606219"/>
    <w:rsid w:val="0061018D"/>
    <w:rsid w:val="00612C92"/>
    <w:rsid w:val="0061336B"/>
    <w:rsid w:val="006137EC"/>
    <w:rsid w:val="006146A6"/>
    <w:rsid w:val="006146D4"/>
    <w:rsid w:val="00614F8A"/>
    <w:rsid w:val="00614FDF"/>
    <w:rsid w:val="006160AA"/>
    <w:rsid w:val="00621336"/>
    <w:rsid w:val="00622982"/>
    <w:rsid w:val="006248CC"/>
    <w:rsid w:val="0062706D"/>
    <w:rsid w:val="00634326"/>
    <w:rsid w:val="00636C1B"/>
    <w:rsid w:val="00637AC3"/>
    <w:rsid w:val="00640A9D"/>
    <w:rsid w:val="00642932"/>
    <w:rsid w:val="00643E5B"/>
    <w:rsid w:val="00646ACB"/>
    <w:rsid w:val="00647768"/>
    <w:rsid w:val="006503CF"/>
    <w:rsid w:val="00650B4D"/>
    <w:rsid w:val="00650BC1"/>
    <w:rsid w:val="00651C34"/>
    <w:rsid w:val="0065215B"/>
    <w:rsid w:val="00652E41"/>
    <w:rsid w:val="00653711"/>
    <w:rsid w:val="00656966"/>
    <w:rsid w:val="00657E1F"/>
    <w:rsid w:val="006613C9"/>
    <w:rsid w:val="00662E6B"/>
    <w:rsid w:val="00663779"/>
    <w:rsid w:val="00664B7B"/>
    <w:rsid w:val="00665FA5"/>
    <w:rsid w:val="00666293"/>
    <w:rsid w:val="0067082D"/>
    <w:rsid w:val="00672B48"/>
    <w:rsid w:val="006734BF"/>
    <w:rsid w:val="006736BF"/>
    <w:rsid w:val="00674509"/>
    <w:rsid w:val="00675204"/>
    <w:rsid w:val="00675F56"/>
    <w:rsid w:val="00677810"/>
    <w:rsid w:val="00696A94"/>
    <w:rsid w:val="006A0D5D"/>
    <w:rsid w:val="006A2FB2"/>
    <w:rsid w:val="006A340F"/>
    <w:rsid w:val="006A360F"/>
    <w:rsid w:val="006A692E"/>
    <w:rsid w:val="006B104E"/>
    <w:rsid w:val="006B182C"/>
    <w:rsid w:val="006B3FF8"/>
    <w:rsid w:val="006B451B"/>
    <w:rsid w:val="006B4F6B"/>
    <w:rsid w:val="006B5020"/>
    <w:rsid w:val="006C02EF"/>
    <w:rsid w:val="006C0796"/>
    <w:rsid w:val="006C127F"/>
    <w:rsid w:val="006D2D73"/>
    <w:rsid w:val="006D2EF9"/>
    <w:rsid w:val="006D5348"/>
    <w:rsid w:val="006D7233"/>
    <w:rsid w:val="006D72D5"/>
    <w:rsid w:val="006E1829"/>
    <w:rsid w:val="006E1B78"/>
    <w:rsid w:val="006E2D86"/>
    <w:rsid w:val="006E4FA2"/>
    <w:rsid w:val="006E667E"/>
    <w:rsid w:val="006F05C7"/>
    <w:rsid w:val="006F064A"/>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2497B"/>
    <w:rsid w:val="00734A5B"/>
    <w:rsid w:val="00734AC6"/>
    <w:rsid w:val="007372F7"/>
    <w:rsid w:val="00737D42"/>
    <w:rsid w:val="007400A4"/>
    <w:rsid w:val="007400D0"/>
    <w:rsid w:val="007407EB"/>
    <w:rsid w:val="00740F37"/>
    <w:rsid w:val="00742BF9"/>
    <w:rsid w:val="0074411D"/>
    <w:rsid w:val="00744E76"/>
    <w:rsid w:val="00745ED6"/>
    <w:rsid w:val="00745F34"/>
    <w:rsid w:val="00747366"/>
    <w:rsid w:val="00750921"/>
    <w:rsid w:val="0075174A"/>
    <w:rsid w:val="00752766"/>
    <w:rsid w:val="00753EDD"/>
    <w:rsid w:val="00755157"/>
    <w:rsid w:val="0075624A"/>
    <w:rsid w:val="00756DEA"/>
    <w:rsid w:val="00762595"/>
    <w:rsid w:val="00763F3A"/>
    <w:rsid w:val="00766976"/>
    <w:rsid w:val="00766F4A"/>
    <w:rsid w:val="00770067"/>
    <w:rsid w:val="00771E2B"/>
    <w:rsid w:val="0077340C"/>
    <w:rsid w:val="00773D7F"/>
    <w:rsid w:val="00775189"/>
    <w:rsid w:val="007757F1"/>
    <w:rsid w:val="00780017"/>
    <w:rsid w:val="00780378"/>
    <w:rsid w:val="00781F0F"/>
    <w:rsid w:val="00785473"/>
    <w:rsid w:val="00785D73"/>
    <w:rsid w:val="00791096"/>
    <w:rsid w:val="007910FD"/>
    <w:rsid w:val="0079420B"/>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E6358"/>
    <w:rsid w:val="007F3ED6"/>
    <w:rsid w:val="007F4430"/>
    <w:rsid w:val="007F5330"/>
    <w:rsid w:val="007F62DE"/>
    <w:rsid w:val="007F7B51"/>
    <w:rsid w:val="00800F85"/>
    <w:rsid w:val="008028A4"/>
    <w:rsid w:val="0080301F"/>
    <w:rsid w:val="0080669C"/>
    <w:rsid w:val="00806708"/>
    <w:rsid w:val="008069D3"/>
    <w:rsid w:val="00807924"/>
    <w:rsid w:val="00810336"/>
    <w:rsid w:val="00811750"/>
    <w:rsid w:val="008177F7"/>
    <w:rsid w:val="008202A2"/>
    <w:rsid w:val="008204B7"/>
    <w:rsid w:val="008206E4"/>
    <w:rsid w:val="00821188"/>
    <w:rsid w:val="008255C3"/>
    <w:rsid w:val="00825F93"/>
    <w:rsid w:val="0083049B"/>
    <w:rsid w:val="00830761"/>
    <w:rsid w:val="008343CE"/>
    <w:rsid w:val="008352E9"/>
    <w:rsid w:val="00835540"/>
    <w:rsid w:val="00836238"/>
    <w:rsid w:val="008373B4"/>
    <w:rsid w:val="00837838"/>
    <w:rsid w:val="00840C71"/>
    <w:rsid w:val="00841EC0"/>
    <w:rsid w:val="00842408"/>
    <w:rsid w:val="00842CB0"/>
    <w:rsid w:val="0084314A"/>
    <w:rsid w:val="00844129"/>
    <w:rsid w:val="00846934"/>
    <w:rsid w:val="00850B1D"/>
    <w:rsid w:val="008538AA"/>
    <w:rsid w:val="00856287"/>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1D11"/>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4033"/>
    <w:rsid w:val="008C680B"/>
    <w:rsid w:val="008C7F3C"/>
    <w:rsid w:val="008D0A10"/>
    <w:rsid w:val="008D13E2"/>
    <w:rsid w:val="008D2D00"/>
    <w:rsid w:val="008D3F54"/>
    <w:rsid w:val="008D6E26"/>
    <w:rsid w:val="008D7AD9"/>
    <w:rsid w:val="008E41DE"/>
    <w:rsid w:val="008E43E9"/>
    <w:rsid w:val="008E4E19"/>
    <w:rsid w:val="008E5BF2"/>
    <w:rsid w:val="008E73DB"/>
    <w:rsid w:val="008E75C4"/>
    <w:rsid w:val="008F2B35"/>
    <w:rsid w:val="008F3890"/>
    <w:rsid w:val="008F4538"/>
    <w:rsid w:val="008F55FB"/>
    <w:rsid w:val="008F72EC"/>
    <w:rsid w:val="0090271F"/>
    <w:rsid w:val="00902E23"/>
    <w:rsid w:val="009039DB"/>
    <w:rsid w:val="00903E15"/>
    <w:rsid w:val="009052F3"/>
    <w:rsid w:val="00907C2D"/>
    <w:rsid w:val="00910F22"/>
    <w:rsid w:val="0091348E"/>
    <w:rsid w:val="009209DA"/>
    <w:rsid w:val="0092138C"/>
    <w:rsid w:val="009220C9"/>
    <w:rsid w:val="009235B2"/>
    <w:rsid w:val="00925382"/>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70BD1"/>
    <w:rsid w:val="009711B9"/>
    <w:rsid w:val="009723FD"/>
    <w:rsid w:val="00972DFC"/>
    <w:rsid w:val="00973266"/>
    <w:rsid w:val="0097631F"/>
    <w:rsid w:val="00980C76"/>
    <w:rsid w:val="0098226C"/>
    <w:rsid w:val="00982A32"/>
    <w:rsid w:val="009830C7"/>
    <w:rsid w:val="0098408C"/>
    <w:rsid w:val="009909CE"/>
    <w:rsid w:val="00993642"/>
    <w:rsid w:val="00993C6E"/>
    <w:rsid w:val="00995C6D"/>
    <w:rsid w:val="009A1528"/>
    <w:rsid w:val="009A2A9F"/>
    <w:rsid w:val="009A3AC9"/>
    <w:rsid w:val="009A4B1B"/>
    <w:rsid w:val="009B1E83"/>
    <w:rsid w:val="009B1F68"/>
    <w:rsid w:val="009B2F5D"/>
    <w:rsid w:val="009B3218"/>
    <w:rsid w:val="009B5A31"/>
    <w:rsid w:val="009B7794"/>
    <w:rsid w:val="009C098D"/>
    <w:rsid w:val="009C1234"/>
    <w:rsid w:val="009C1BEE"/>
    <w:rsid w:val="009C2939"/>
    <w:rsid w:val="009C37BC"/>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33AA"/>
    <w:rsid w:val="00A0343C"/>
    <w:rsid w:val="00A03700"/>
    <w:rsid w:val="00A07A9B"/>
    <w:rsid w:val="00A07AE7"/>
    <w:rsid w:val="00A10F02"/>
    <w:rsid w:val="00A11BE6"/>
    <w:rsid w:val="00A1378C"/>
    <w:rsid w:val="00A14371"/>
    <w:rsid w:val="00A149CF"/>
    <w:rsid w:val="00A15724"/>
    <w:rsid w:val="00A164B4"/>
    <w:rsid w:val="00A16C21"/>
    <w:rsid w:val="00A17A55"/>
    <w:rsid w:val="00A21DE5"/>
    <w:rsid w:val="00A2462A"/>
    <w:rsid w:val="00A250D2"/>
    <w:rsid w:val="00A26E5C"/>
    <w:rsid w:val="00A274A4"/>
    <w:rsid w:val="00A30D82"/>
    <w:rsid w:val="00A3116A"/>
    <w:rsid w:val="00A32ABA"/>
    <w:rsid w:val="00A33C87"/>
    <w:rsid w:val="00A4189D"/>
    <w:rsid w:val="00A445A7"/>
    <w:rsid w:val="00A45614"/>
    <w:rsid w:val="00A46B93"/>
    <w:rsid w:val="00A47016"/>
    <w:rsid w:val="00A510CD"/>
    <w:rsid w:val="00A521E5"/>
    <w:rsid w:val="00A53724"/>
    <w:rsid w:val="00A54FE6"/>
    <w:rsid w:val="00A57416"/>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937"/>
    <w:rsid w:val="00A96BDD"/>
    <w:rsid w:val="00AA22E0"/>
    <w:rsid w:val="00AA260F"/>
    <w:rsid w:val="00AA3027"/>
    <w:rsid w:val="00AA5849"/>
    <w:rsid w:val="00AB13D8"/>
    <w:rsid w:val="00AB4B7A"/>
    <w:rsid w:val="00AB4F7C"/>
    <w:rsid w:val="00AB527C"/>
    <w:rsid w:val="00AB5DAE"/>
    <w:rsid w:val="00AB646D"/>
    <w:rsid w:val="00AC13B2"/>
    <w:rsid w:val="00AC1F95"/>
    <w:rsid w:val="00AC404C"/>
    <w:rsid w:val="00AC49AD"/>
    <w:rsid w:val="00AC4C1B"/>
    <w:rsid w:val="00AC5327"/>
    <w:rsid w:val="00AC73A3"/>
    <w:rsid w:val="00AD03B3"/>
    <w:rsid w:val="00AD1B46"/>
    <w:rsid w:val="00AD2CF9"/>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0E37"/>
    <w:rsid w:val="00B01CB7"/>
    <w:rsid w:val="00B0261E"/>
    <w:rsid w:val="00B0288F"/>
    <w:rsid w:val="00B0301C"/>
    <w:rsid w:val="00B036EC"/>
    <w:rsid w:val="00B102F2"/>
    <w:rsid w:val="00B15449"/>
    <w:rsid w:val="00B164FA"/>
    <w:rsid w:val="00B21399"/>
    <w:rsid w:val="00B230A9"/>
    <w:rsid w:val="00B25BC8"/>
    <w:rsid w:val="00B26333"/>
    <w:rsid w:val="00B2700C"/>
    <w:rsid w:val="00B31EAD"/>
    <w:rsid w:val="00B31F1A"/>
    <w:rsid w:val="00B31FEF"/>
    <w:rsid w:val="00B3281C"/>
    <w:rsid w:val="00B36D58"/>
    <w:rsid w:val="00B40BBE"/>
    <w:rsid w:val="00B416D4"/>
    <w:rsid w:val="00B41A8E"/>
    <w:rsid w:val="00B4434D"/>
    <w:rsid w:val="00B4685B"/>
    <w:rsid w:val="00B47682"/>
    <w:rsid w:val="00B500FC"/>
    <w:rsid w:val="00B501C7"/>
    <w:rsid w:val="00B50509"/>
    <w:rsid w:val="00B51EFA"/>
    <w:rsid w:val="00B52A70"/>
    <w:rsid w:val="00B54CBF"/>
    <w:rsid w:val="00B56102"/>
    <w:rsid w:val="00B56A63"/>
    <w:rsid w:val="00B60534"/>
    <w:rsid w:val="00B60727"/>
    <w:rsid w:val="00B615F0"/>
    <w:rsid w:val="00B61742"/>
    <w:rsid w:val="00B644BC"/>
    <w:rsid w:val="00B64786"/>
    <w:rsid w:val="00B648B9"/>
    <w:rsid w:val="00B6591A"/>
    <w:rsid w:val="00B65FCA"/>
    <w:rsid w:val="00B66565"/>
    <w:rsid w:val="00B67890"/>
    <w:rsid w:val="00B67941"/>
    <w:rsid w:val="00B7148D"/>
    <w:rsid w:val="00B7306F"/>
    <w:rsid w:val="00B7452B"/>
    <w:rsid w:val="00B75904"/>
    <w:rsid w:val="00B77C3F"/>
    <w:rsid w:val="00B80210"/>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0A3"/>
    <w:rsid w:val="00C43A23"/>
    <w:rsid w:val="00C45231"/>
    <w:rsid w:val="00C45727"/>
    <w:rsid w:val="00C46005"/>
    <w:rsid w:val="00C462EF"/>
    <w:rsid w:val="00C467DC"/>
    <w:rsid w:val="00C47E04"/>
    <w:rsid w:val="00C51ACB"/>
    <w:rsid w:val="00C5766F"/>
    <w:rsid w:val="00C57EC6"/>
    <w:rsid w:val="00C61585"/>
    <w:rsid w:val="00C61B3E"/>
    <w:rsid w:val="00C62ED0"/>
    <w:rsid w:val="00C65F32"/>
    <w:rsid w:val="00C67BA7"/>
    <w:rsid w:val="00C70F64"/>
    <w:rsid w:val="00C72833"/>
    <w:rsid w:val="00C761EC"/>
    <w:rsid w:val="00C76401"/>
    <w:rsid w:val="00C77DF4"/>
    <w:rsid w:val="00C80698"/>
    <w:rsid w:val="00C83330"/>
    <w:rsid w:val="00C8582F"/>
    <w:rsid w:val="00C869FC"/>
    <w:rsid w:val="00C87D24"/>
    <w:rsid w:val="00C87F11"/>
    <w:rsid w:val="00C93BA3"/>
    <w:rsid w:val="00C93F40"/>
    <w:rsid w:val="00C94509"/>
    <w:rsid w:val="00C94732"/>
    <w:rsid w:val="00C95978"/>
    <w:rsid w:val="00CA2522"/>
    <w:rsid w:val="00CA3D0C"/>
    <w:rsid w:val="00CA47D1"/>
    <w:rsid w:val="00CA6401"/>
    <w:rsid w:val="00CB1708"/>
    <w:rsid w:val="00CB1ECA"/>
    <w:rsid w:val="00CB41E4"/>
    <w:rsid w:val="00CB456E"/>
    <w:rsid w:val="00CB5EB4"/>
    <w:rsid w:val="00CB6CDA"/>
    <w:rsid w:val="00CB6CF5"/>
    <w:rsid w:val="00CC0E87"/>
    <w:rsid w:val="00CC3584"/>
    <w:rsid w:val="00CC4BCE"/>
    <w:rsid w:val="00CC5088"/>
    <w:rsid w:val="00CC698E"/>
    <w:rsid w:val="00CC7E5A"/>
    <w:rsid w:val="00CD3491"/>
    <w:rsid w:val="00CD5A67"/>
    <w:rsid w:val="00CD605B"/>
    <w:rsid w:val="00CD71C0"/>
    <w:rsid w:val="00CD7AAB"/>
    <w:rsid w:val="00CE24A5"/>
    <w:rsid w:val="00CE361B"/>
    <w:rsid w:val="00CE5069"/>
    <w:rsid w:val="00CE56EB"/>
    <w:rsid w:val="00CE62EC"/>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41A"/>
    <w:rsid w:val="00D21893"/>
    <w:rsid w:val="00D21B97"/>
    <w:rsid w:val="00D21E9F"/>
    <w:rsid w:val="00D22403"/>
    <w:rsid w:val="00D231CD"/>
    <w:rsid w:val="00D244EF"/>
    <w:rsid w:val="00D30AF6"/>
    <w:rsid w:val="00D31766"/>
    <w:rsid w:val="00D33A9E"/>
    <w:rsid w:val="00D33D21"/>
    <w:rsid w:val="00D3456E"/>
    <w:rsid w:val="00D35C6E"/>
    <w:rsid w:val="00D3634F"/>
    <w:rsid w:val="00D37C45"/>
    <w:rsid w:val="00D40822"/>
    <w:rsid w:val="00D42259"/>
    <w:rsid w:val="00D44786"/>
    <w:rsid w:val="00D47D91"/>
    <w:rsid w:val="00D50D7D"/>
    <w:rsid w:val="00D51844"/>
    <w:rsid w:val="00D53C60"/>
    <w:rsid w:val="00D53D90"/>
    <w:rsid w:val="00D612D7"/>
    <w:rsid w:val="00D61B38"/>
    <w:rsid w:val="00D62941"/>
    <w:rsid w:val="00D629B4"/>
    <w:rsid w:val="00D67A76"/>
    <w:rsid w:val="00D71CF8"/>
    <w:rsid w:val="00D738D6"/>
    <w:rsid w:val="00D74B0B"/>
    <w:rsid w:val="00D755EB"/>
    <w:rsid w:val="00D75899"/>
    <w:rsid w:val="00D762B2"/>
    <w:rsid w:val="00D76396"/>
    <w:rsid w:val="00D775F4"/>
    <w:rsid w:val="00D778A9"/>
    <w:rsid w:val="00D81456"/>
    <w:rsid w:val="00D820B8"/>
    <w:rsid w:val="00D82F74"/>
    <w:rsid w:val="00D85CAB"/>
    <w:rsid w:val="00D87E00"/>
    <w:rsid w:val="00D90FD1"/>
    <w:rsid w:val="00D9134D"/>
    <w:rsid w:val="00D944C5"/>
    <w:rsid w:val="00D95BBB"/>
    <w:rsid w:val="00D95D8F"/>
    <w:rsid w:val="00D96E29"/>
    <w:rsid w:val="00D976BE"/>
    <w:rsid w:val="00D97744"/>
    <w:rsid w:val="00DA3C0C"/>
    <w:rsid w:val="00DA4BE7"/>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F6"/>
    <w:rsid w:val="00DD2B16"/>
    <w:rsid w:val="00DD2E25"/>
    <w:rsid w:val="00DD32DF"/>
    <w:rsid w:val="00DD4B60"/>
    <w:rsid w:val="00DD79BE"/>
    <w:rsid w:val="00DE230A"/>
    <w:rsid w:val="00DE33F3"/>
    <w:rsid w:val="00DE41B8"/>
    <w:rsid w:val="00DE470E"/>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E90"/>
    <w:rsid w:val="00E16154"/>
    <w:rsid w:val="00E169AE"/>
    <w:rsid w:val="00E169F9"/>
    <w:rsid w:val="00E172E5"/>
    <w:rsid w:val="00E22CA8"/>
    <w:rsid w:val="00E23D89"/>
    <w:rsid w:val="00E25747"/>
    <w:rsid w:val="00E27847"/>
    <w:rsid w:val="00E27F0F"/>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645"/>
    <w:rsid w:val="00E81EBA"/>
    <w:rsid w:val="00E827D4"/>
    <w:rsid w:val="00E8418D"/>
    <w:rsid w:val="00E900BA"/>
    <w:rsid w:val="00E90515"/>
    <w:rsid w:val="00E91BBA"/>
    <w:rsid w:val="00E91D78"/>
    <w:rsid w:val="00E96B13"/>
    <w:rsid w:val="00E977BF"/>
    <w:rsid w:val="00EA2272"/>
    <w:rsid w:val="00EA24DE"/>
    <w:rsid w:val="00EA4916"/>
    <w:rsid w:val="00EA4C68"/>
    <w:rsid w:val="00EA77BE"/>
    <w:rsid w:val="00EB1E8F"/>
    <w:rsid w:val="00EB27CE"/>
    <w:rsid w:val="00EB5849"/>
    <w:rsid w:val="00EB72AB"/>
    <w:rsid w:val="00EC0E1D"/>
    <w:rsid w:val="00EC1456"/>
    <w:rsid w:val="00EC4283"/>
    <w:rsid w:val="00EC45B7"/>
    <w:rsid w:val="00EC49DE"/>
    <w:rsid w:val="00EC4A25"/>
    <w:rsid w:val="00EC5D5A"/>
    <w:rsid w:val="00EC6DF4"/>
    <w:rsid w:val="00ED1CD2"/>
    <w:rsid w:val="00ED1EE5"/>
    <w:rsid w:val="00ED213C"/>
    <w:rsid w:val="00EE1275"/>
    <w:rsid w:val="00EE1421"/>
    <w:rsid w:val="00EE3B6B"/>
    <w:rsid w:val="00EE4425"/>
    <w:rsid w:val="00EE6589"/>
    <w:rsid w:val="00EF02BB"/>
    <w:rsid w:val="00EF0847"/>
    <w:rsid w:val="00EF1263"/>
    <w:rsid w:val="00EF29E5"/>
    <w:rsid w:val="00EF2C1A"/>
    <w:rsid w:val="00EF2FAD"/>
    <w:rsid w:val="00EF7035"/>
    <w:rsid w:val="00EF7A60"/>
    <w:rsid w:val="00F025A2"/>
    <w:rsid w:val="00F03500"/>
    <w:rsid w:val="00F03514"/>
    <w:rsid w:val="00F04712"/>
    <w:rsid w:val="00F05699"/>
    <w:rsid w:val="00F05A78"/>
    <w:rsid w:val="00F06230"/>
    <w:rsid w:val="00F100E8"/>
    <w:rsid w:val="00F10615"/>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70AD6"/>
    <w:rsid w:val="00F753F0"/>
    <w:rsid w:val="00F765AE"/>
    <w:rsid w:val="00F76CD0"/>
    <w:rsid w:val="00F86923"/>
    <w:rsid w:val="00F907B5"/>
    <w:rsid w:val="00F918F8"/>
    <w:rsid w:val="00F91A10"/>
    <w:rsid w:val="00F94343"/>
    <w:rsid w:val="00F94C67"/>
    <w:rsid w:val="00F954C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2F0"/>
    <w:rsid w:val="00FB1C40"/>
    <w:rsid w:val="00FB43A1"/>
    <w:rsid w:val="00FB6361"/>
    <w:rsid w:val="00FB694E"/>
    <w:rsid w:val="00FC1192"/>
    <w:rsid w:val="00FC23DA"/>
    <w:rsid w:val="00FC2EBA"/>
    <w:rsid w:val="00FC4413"/>
    <w:rsid w:val="00FC5F89"/>
    <w:rsid w:val="00FC7F25"/>
    <w:rsid w:val="00FC7F42"/>
    <w:rsid w:val="00FD42E6"/>
    <w:rsid w:val="00FD58C0"/>
    <w:rsid w:val="00FD72B4"/>
    <w:rsid w:val="00FE28D8"/>
    <w:rsid w:val="00FE2B28"/>
    <w:rsid w:val="00FE4C20"/>
    <w:rsid w:val="00FE7446"/>
    <w:rsid w:val="00FF0D54"/>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A0CCD"/>
  <w15:chartTrackingRefBased/>
  <w15:docId w15:val="{99019CE2-3B1D-4551-BEF9-1E002A242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link w:val="Heading5Char"/>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qFormat/>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qFormat/>
    <w:rsid w:val="006C0796"/>
    <w:pPr>
      <w:spacing w:after="0"/>
    </w:pPr>
  </w:style>
  <w:style w:type="paragraph" w:customStyle="1" w:styleId="NW">
    <w:name w:val="NW"/>
    <w:basedOn w:val="NO"/>
    <w:rsid w:val="006C0796"/>
    <w:pPr>
      <w:spacing w:after="0"/>
    </w:pPr>
  </w:style>
  <w:style w:type="paragraph" w:customStyle="1" w:styleId="EW">
    <w:name w:val="EW"/>
    <w:basedOn w:val="EX"/>
    <w:qFormat/>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uiPriority w:val="99"/>
    <w:qFormat/>
    <w:rsid w:val="006C0796"/>
    <w:pPr>
      <w:keepNext w:val="0"/>
      <w:spacing w:before="0" w:after="240"/>
    </w:pPr>
  </w:style>
  <w:style w:type="paragraph" w:customStyle="1" w:styleId="ZG">
    <w:name w:val="ZG"/>
    <w:uiPriority w:val="99"/>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qFormat/>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uiPriority w:val="99"/>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qFormat/>
    <w:rsid w:val="009C2939"/>
    <w:rPr>
      <w:rFonts w:ascii="Times New Roman" w:hAnsi="Times New Roman"/>
      <w:lang w:val="en-GB" w:eastAsia="en-US"/>
    </w:rPr>
  </w:style>
  <w:style w:type="character" w:customStyle="1" w:styleId="B3Char">
    <w:name w:val="B3 Char"/>
    <w:link w:val="B3"/>
    <w:qFormat/>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qFormat/>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qFormat/>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qFormat/>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 w:type="character" w:customStyle="1" w:styleId="CharChar9">
    <w:name w:val="Char Char9"/>
    <w:rsid w:val="003E3302"/>
    <w:rPr>
      <w:rFonts w:ascii="Arial" w:hAnsi="Arial"/>
      <w:b/>
      <w:i/>
      <w:noProof/>
      <w:sz w:val="18"/>
      <w:lang w:val="en-GB" w:eastAsia="ja-JP" w:bidi="ar-SA"/>
    </w:rPr>
  </w:style>
  <w:style w:type="table" w:styleId="TableGrid">
    <w:name w:val="Table Grid"/>
    <w:basedOn w:val="TableNormal"/>
    <w:uiPriority w:val="39"/>
    <w:rsid w:val="003E3302"/>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E3302"/>
    <w:pPr>
      <w:overflowPunct w:val="0"/>
      <w:autoSpaceDE w:val="0"/>
      <w:autoSpaceDN w:val="0"/>
      <w:adjustRightInd w:val="0"/>
      <w:textAlignment w:val="baseline"/>
    </w:pPr>
    <w:rPr>
      <w:rFonts w:eastAsia="Times New Roman"/>
      <w:lang w:val="en-GB"/>
    </w:rPr>
  </w:style>
  <w:style w:type="paragraph" w:customStyle="1" w:styleId="wordsection1">
    <w:name w:val="wordsection1"/>
    <w:basedOn w:val="Normal"/>
    <w:rsid w:val="003E3302"/>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E3302"/>
    <w:rPr>
      <w:rFonts w:eastAsia="Times New Roman"/>
    </w:rPr>
  </w:style>
  <w:style w:type="character" w:styleId="UnresolvedMention">
    <w:name w:val="Unresolved Mention"/>
    <w:uiPriority w:val="99"/>
    <w:semiHidden/>
    <w:unhideWhenUsed/>
    <w:rsid w:val="003E3302"/>
    <w:rPr>
      <w:color w:val="605E5C"/>
      <w:shd w:val="clear" w:color="auto" w:fill="E1DFDD"/>
    </w:rPr>
  </w:style>
  <w:style w:type="paragraph" w:customStyle="1" w:styleId="tdoc-header">
    <w:name w:val="tdoc-header"/>
    <w:rsid w:val="003E3302"/>
    <w:rPr>
      <w:rFonts w:ascii="Arial" w:eastAsia="ＭＳ 明朝" w:hAnsi="Arial"/>
      <w:noProof/>
      <w:sz w:val="24"/>
      <w:lang w:val="en-GB" w:eastAsia="en-US"/>
    </w:rPr>
  </w:style>
  <w:style w:type="paragraph" w:customStyle="1" w:styleId="Agreement">
    <w:name w:val="Agreement"/>
    <w:basedOn w:val="Normal"/>
    <w:next w:val="Normal"/>
    <w:qFormat/>
    <w:rsid w:val="00B64786"/>
    <w:pPr>
      <w:numPr>
        <w:numId w:val="29"/>
      </w:numPr>
      <w:overflowPunct/>
      <w:autoSpaceDE/>
      <w:autoSpaceDN/>
      <w:adjustRightInd/>
      <w:spacing w:before="60" w:after="0"/>
      <w:textAlignment w:val="auto"/>
    </w:pPr>
    <w:rPr>
      <w:rFonts w:ascii="Arial" w:eastAsia="ＭＳ 明朝" w:hAnsi="Arial"/>
      <w:b/>
      <w:szCs w:val="24"/>
      <w:lang w:eastAsia="en-GB"/>
    </w:rPr>
  </w:style>
  <w:style w:type="paragraph" w:styleId="BodyText">
    <w:name w:val="Body Text"/>
    <w:basedOn w:val="Normal"/>
    <w:link w:val="BodyTextChar"/>
    <w:rsid w:val="00B64786"/>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B64786"/>
    <w:rPr>
      <w:rFonts w:ascii="Arial" w:hAnsi="Arial"/>
      <w:lang w:val="en-GB" w:eastAsia="x-none"/>
    </w:rPr>
  </w:style>
  <w:style w:type="character" w:customStyle="1" w:styleId="Heading5Char">
    <w:name w:val="Heading 5 Char"/>
    <w:link w:val="Heading5"/>
    <w:rsid w:val="00B64786"/>
    <w:rPr>
      <w:rFonts w:ascii="Arial" w:eastAsia="Times New Roman" w:hAnsi="Arial"/>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59122947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128616134">
      <w:bodyDiv w:val="1"/>
      <w:marLeft w:val="0"/>
      <w:marRight w:val="0"/>
      <w:marTop w:val="0"/>
      <w:marBottom w:val="0"/>
      <w:divBdr>
        <w:top w:val="none" w:sz="0" w:space="0" w:color="auto"/>
        <w:left w:val="none" w:sz="0" w:space="0" w:color="auto"/>
        <w:bottom w:val="none" w:sz="0" w:space="0" w:color="auto"/>
        <w:right w:val="none" w:sz="0" w:space="0" w:color="auto"/>
      </w:divBdr>
    </w:div>
    <w:div w:id="2132699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15902-D818-4F5B-89F8-47455E86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65</Pages>
  <Words>32344</Words>
  <Characters>184365</Characters>
  <Application>Microsoft Office Word</Application>
  <DocSecurity>0</DocSecurity>
  <Lines>1536</Lines>
  <Paragraphs>432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ETSI</Company>
  <LinksUpToDate>false</LinksUpToDate>
  <CharactersWithSpaces>216277</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cp:lastModifiedBy>Qualcomm (Masato)</cp:lastModifiedBy>
  <cp:revision>14</cp:revision>
  <dcterms:created xsi:type="dcterms:W3CDTF">2020-04-03T06:57:00Z</dcterms:created>
  <dcterms:modified xsi:type="dcterms:W3CDTF">2020-05-21T23:55:00Z</dcterms:modified>
</cp:coreProperties>
</file>