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3E172" w14:textId="00C405CC" w:rsidR="0018481A" w:rsidRPr="0018481A" w:rsidRDefault="0018481A" w:rsidP="0018481A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18481A">
        <w:rPr>
          <w:rFonts w:ascii="Arial" w:eastAsia="Batang" w:hAnsi="Arial" w:cs="Arial"/>
          <w:b/>
          <w:bCs/>
          <w:sz w:val="28"/>
          <w:szCs w:val="24"/>
        </w:rPr>
        <w:t>3GPP TSG RAN WG1 #114bis</w:t>
      </w:r>
      <w:r w:rsidRPr="0018481A">
        <w:rPr>
          <w:rFonts w:ascii="Arial" w:eastAsia="Batang" w:hAnsi="Arial" w:cs="Arial"/>
          <w:b/>
          <w:bCs/>
          <w:sz w:val="28"/>
          <w:szCs w:val="24"/>
        </w:rPr>
        <w:tab/>
      </w:r>
      <w:r w:rsidRPr="0018481A">
        <w:rPr>
          <w:rFonts w:ascii="Arial" w:eastAsia="Batang" w:hAnsi="Arial" w:cs="Arial"/>
          <w:b/>
          <w:bCs/>
          <w:sz w:val="28"/>
          <w:szCs w:val="24"/>
        </w:rPr>
        <w:tab/>
      </w:r>
      <w:r w:rsidRPr="0018481A">
        <w:rPr>
          <w:rFonts w:ascii="Arial" w:eastAsia="Batang" w:hAnsi="Arial" w:cs="Arial"/>
          <w:b/>
          <w:bCs/>
          <w:sz w:val="28"/>
          <w:szCs w:val="24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</w:rPr>
        <w:t>2</w:t>
      </w:r>
      <w:r w:rsidRPr="0018481A">
        <w:rPr>
          <w:rFonts w:ascii="Arial" w:eastAsia="Batang" w:hAnsi="Arial" w:cs="Arial"/>
          <w:b/>
          <w:bCs/>
          <w:sz w:val="28"/>
          <w:szCs w:val="24"/>
        </w:rPr>
        <w:t>0</w:t>
      </w:r>
    </w:p>
    <w:p w14:paraId="1D4C8525" w14:textId="77777777" w:rsidR="0018481A" w:rsidRPr="0018481A" w:rsidRDefault="0018481A" w:rsidP="0018481A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8481A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18481A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18481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18481A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 w:rsidRPr="0018481A">
        <w:rPr>
          <w:rFonts w:ascii="Arial" w:eastAsia="Batang" w:hAnsi="Arial" w:cs="Arial" w:hint="eastAsia"/>
          <w:b/>
          <w:bCs/>
          <w:sz w:val="28"/>
          <w:szCs w:val="24"/>
        </w:rPr>
        <w:t>October</w:t>
      </w:r>
      <w:r w:rsidRPr="0018481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18481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8481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7B94AD7C" w14:textId="77777777" w:rsidR="0018481A" w:rsidRDefault="0018481A" w:rsidP="000006EC">
      <w:pPr>
        <w:rPr>
          <w:rFonts w:ascii="Arial" w:hAnsi="Arial" w:cs="Arial"/>
          <w:b/>
          <w:bCs/>
          <w:noProof/>
        </w:rPr>
      </w:pPr>
    </w:p>
    <w:p w14:paraId="5539F60B" w14:textId="77FB37B2" w:rsidR="000006EC" w:rsidRPr="009C36F0" w:rsidRDefault="000006EC" w:rsidP="000006EC">
      <w:pPr>
        <w:rPr>
          <w:rFonts w:ascii="Arial" w:hAnsi="Arial" w:cs="Arial"/>
          <w:b/>
          <w:bCs/>
          <w:noProof/>
          <w:lang w:eastAsia="zh-CN"/>
        </w:rPr>
      </w:pPr>
      <w:r w:rsidRPr="009C36F0">
        <w:rPr>
          <w:rFonts w:ascii="Arial" w:hAnsi="Arial" w:cs="Arial"/>
          <w:b/>
          <w:bCs/>
          <w:noProof/>
        </w:rPr>
        <w:t>3GPP TSG-RAN4 Meeting #108</w:t>
      </w:r>
      <w:r w:rsidRPr="009C36F0">
        <w:rPr>
          <w:rFonts w:ascii="Arial" w:hAnsi="Arial" w:cs="Arial"/>
          <w:b/>
          <w:bCs/>
          <w:noProof/>
        </w:rPr>
        <w:tab/>
        <w:t xml:space="preserve">                                                            </w:t>
      </w:r>
      <w:r w:rsidR="009B1380" w:rsidRPr="009C36F0">
        <w:rPr>
          <w:rFonts w:ascii="Arial" w:hAnsi="Arial" w:cs="Arial"/>
          <w:b/>
          <w:bCs/>
          <w:noProof/>
        </w:rPr>
        <w:t xml:space="preserve">                                     </w:t>
      </w:r>
      <w:r w:rsidRPr="009C36F0">
        <w:rPr>
          <w:rFonts w:ascii="Arial" w:hAnsi="Arial" w:cs="Arial"/>
          <w:b/>
          <w:bCs/>
          <w:noProof/>
        </w:rPr>
        <w:t>R4-23</w:t>
      </w:r>
      <w:r w:rsidR="00346A4B" w:rsidRPr="009C36F0">
        <w:rPr>
          <w:rFonts w:ascii="Arial" w:hAnsi="Arial" w:cs="Arial"/>
          <w:b/>
          <w:bCs/>
          <w:noProof/>
        </w:rPr>
        <w:t>14</w:t>
      </w:r>
      <w:r w:rsidR="00346A4B" w:rsidRPr="009C36F0">
        <w:rPr>
          <w:rFonts w:ascii="Arial" w:hAnsi="Arial" w:cs="Arial" w:hint="eastAsia"/>
          <w:b/>
          <w:bCs/>
          <w:noProof/>
          <w:lang w:eastAsia="zh-CN"/>
        </w:rPr>
        <w:t>358</w:t>
      </w:r>
    </w:p>
    <w:p w14:paraId="5539F60C" w14:textId="77777777" w:rsidR="002D0E96" w:rsidRPr="009C36F0" w:rsidRDefault="000006EC" w:rsidP="000006EC">
      <w:pPr>
        <w:rPr>
          <w:rFonts w:ascii="Arial" w:hAnsi="Arial" w:cs="Arial"/>
          <w:b/>
          <w:bCs/>
          <w:noProof/>
          <w:lang w:eastAsia="zh-CN"/>
        </w:rPr>
      </w:pPr>
      <w:r w:rsidRPr="009C36F0">
        <w:rPr>
          <w:rFonts w:ascii="Arial" w:hAnsi="Arial" w:cs="Arial"/>
          <w:b/>
          <w:bCs/>
          <w:noProof/>
        </w:rPr>
        <w:t>Toulouse, France, August 21 – August 25, 2023</w:t>
      </w:r>
    </w:p>
    <w:p w14:paraId="5539F60D" w14:textId="77777777" w:rsidR="000006EC" w:rsidRPr="009C36F0" w:rsidRDefault="000006EC" w:rsidP="000006EC">
      <w:pPr>
        <w:rPr>
          <w:lang w:eastAsia="zh-CN"/>
        </w:rPr>
      </w:pPr>
    </w:p>
    <w:p w14:paraId="5539F60E" w14:textId="5909A036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/>
          <w:bCs/>
        </w:rPr>
      </w:pPr>
      <w:r w:rsidRPr="009C36F0">
        <w:rPr>
          <w:rFonts w:ascii="Arial" w:hAnsi="Arial" w:cs="Arial"/>
          <w:b/>
        </w:rPr>
        <w:t>Title:</w:t>
      </w:r>
      <w:r w:rsidRPr="009C36F0">
        <w:rPr>
          <w:rFonts w:ascii="Arial" w:hAnsi="Arial" w:cs="Arial"/>
          <w:b/>
        </w:rPr>
        <w:tab/>
      </w:r>
      <w:r w:rsidR="00346A4B" w:rsidRPr="009C36F0">
        <w:rPr>
          <w:rFonts w:ascii="Arial" w:hAnsi="Arial" w:cs="Arial"/>
        </w:rPr>
        <w:t>LS on SL positioning and CPP measurements report mapping</w:t>
      </w:r>
    </w:p>
    <w:p w14:paraId="5539F60F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</w:rPr>
      </w:pPr>
      <w:r w:rsidRPr="009C36F0">
        <w:rPr>
          <w:rFonts w:ascii="Arial" w:hAnsi="Arial" w:cs="Arial"/>
          <w:b/>
          <w:bCs/>
        </w:rPr>
        <w:t>Response to:</w:t>
      </w:r>
      <w:r w:rsidRPr="009C36F0">
        <w:rPr>
          <w:rFonts w:ascii="Arial" w:hAnsi="Arial" w:cs="Arial"/>
          <w:b/>
          <w:bCs/>
        </w:rPr>
        <w:tab/>
      </w:r>
    </w:p>
    <w:p w14:paraId="5539F610" w14:textId="77777777" w:rsidR="002D0E96" w:rsidRPr="009C36F0" w:rsidRDefault="002D0E96" w:rsidP="002D0E96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9C36F0">
        <w:rPr>
          <w:rFonts w:ascii="Arial" w:hAnsi="Arial" w:cs="Arial"/>
          <w:b/>
        </w:rPr>
        <w:t>Release:</w:t>
      </w:r>
      <w:r w:rsidRPr="009C36F0">
        <w:rPr>
          <w:rFonts w:ascii="Arial" w:hAnsi="Arial" w:cs="Arial"/>
          <w:bCs/>
        </w:rPr>
        <w:tab/>
        <w:t>Rel-1</w:t>
      </w:r>
      <w:r w:rsidR="00FD786C" w:rsidRPr="009C36F0">
        <w:rPr>
          <w:rFonts w:ascii="Arial" w:hAnsi="Arial" w:cs="Arial" w:hint="eastAsia"/>
          <w:bCs/>
          <w:lang w:eastAsia="zh-CN"/>
        </w:rPr>
        <w:t>8</w:t>
      </w:r>
    </w:p>
    <w:p w14:paraId="5539F611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9C36F0">
        <w:rPr>
          <w:rFonts w:ascii="Arial" w:hAnsi="Arial" w:cs="Arial"/>
          <w:b/>
        </w:rPr>
        <w:t>Work Item:</w:t>
      </w:r>
      <w:r w:rsidRPr="009C36F0">
        <w:rPr>
          <w:rFonts w:ascii="Arial" w:hAnsi="Arial" w:cs="Arial"/>
          <w:bCs/>
        </w:rPr>
        <w:tab/>
      </w:r>
      <w:r w:rsidR="001157A8" w:rsidRPr="009C36F0">
        <w:rPr>
          <w:rFonts w:ascii="Arial" w:hAnsi="Arial" w:cs="Arial"/>
          <w:bCs/>
        </w:rPr>
        <w:t>NR_pos_enh2</w:t>
      </w:r>
      <w:r w:rsidR="006B10B3" w:rsidRPr="009C36F0">
        <w:rPr>
          <w:rFonts w:ascii="Arial" w:hAnsi="Arial" w:cs="Arial"/>
          <w:bCs/>
        </w:rPr>
        <w:t>-Core</w:t>
      </w:r>
    </w:p>
    <w:p w14:paraId="5539F612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/>
        </w:rPr>
      </w:pPr>
    </w:p>
    <w:p w14:paraId="5539F613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9C36F0">
        <w:rPr>
          <w:rFonts w:ascii="Arial" w:hAnsi="Arial" w:cs="Arial"/>
          <w:b/>
        </w:rPr>
        <w:t>Source:</w:t>
      </w:r>
      <w:r w:rsidRPr="009C36F0">
        <w:rPr>
          <w:rFonts w:ascii="Arial" w:hAnsi="Arial" w:cs="Arial"/>
          <w:bCs/>
        </w:rPr>
        <w:tab/>
        <w:t>RAN</w:t>
      </w:r>
      <w:r w:rsidRPr="009C36F0">
        <w:rPr>
          <w:rFonts w:ascii="Arial" w:hAnsi="Arial" w:cs="Arial" w:hint="eastAsia"/>
          <w:bCs/>
        </w:rPr>
        <w:t>4</w:t>
      </w:r>
    </w:p>
    <w:p w14:paraId="5539F614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C36F0">
        <w:rPr>
          <w:rFonts w:ascii="Arial" w:hAnsi="Arial" w:cs="Arial"/>
          <w:b/>
        </w:rPr>
        <w:t>To:</w:t>
      </w:r>
      <w:r w:rsidRPr="009C36F0">
        <w:rPr>
          <w:rFonts w:ascii="Arial" w:hAnsi="Arial" w:cs="Arial"/>
          <w:bCs/>
        </w:rPr>
        <w:tab/>
      </w:r>
      <w:r w:rsidRPr="009C36F0">
        <w:rPr>
          <w:rFonts w:ascii="Arial" w:hAnsi="Arial" w:cs="Arial" w:hint="eastAsia"/>
          <w:bCs/>
        </w:rPr>
        <w:t>RAN</w:t>
      </w:r>
      <w:r w:rsidR="00F53551" w:rsidRPr="009C36F0">
        <w:rPr>
          <w:rFonts w:ascii="Arial" w:hAnsi="Arial" w:cs="Arial" w:hint="eastAsia"/>
          <w:bCs/>
          <w:lang w:eastAsia="zh-CN"/>
        </w:rPr>
        <w:t>2</w:t>
      </w:r>
      <w:r w:rsidR="0002528E" w:rsidRPr="009C36F0">
        <w:rPr>
          <w:rFonts w:ascii="Arial" w:hAnsi="Arial" w:cs="Arial" w:hint="eastAsia"/>
          <w:bCs/>
          <w:lang w:eastAsia="zh-CN"/>
        </w:rPr>
        <w:t>, RAN3</w:t>
      </w:r>
    </w:p>
    <w:p w14:paraId="5539F615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9C36F0">
        <w:rPr>
          <w:rFonts w:ascii="Arial" w:hAnsi="Arial" w:cs="Arial"/>
          <w:b/>
        </w:rPr>
        <w:t>Cc:</w:t>
      </w:r>
      <w:r w:rsidRPr="009C36F0">
        <w:rPr>
          <w:rFonts w:ascii="Arial" w:hAnsi="Arial" w:cs="Arial"/>
          <w:bCs/>
        </w:rPr>
        <w:tab/>
      </w:r>
      <w:r w:rsidR="0002528E" w:rsidRPr="009C36F0">
        <w:rPr>
          <w:rFonts w:ascii="Arial" w:hAnsi="Arial" w:cs="Arial" w:hint="eastAsia"/>
          <w:bCs/>
          <w:lang w:eastAsia="zh-CN"/>
        </w:rPr>
        <w:t>RAN1</w:t>
      </w:r>
    </w:p>
    <w:p w14:paraId="5539F616" w14:textId="77777777" w:rsidR="002D0E96" w:rsidRPr="009C36F0" w:rsidRDefault="002D0E96" w:rsidP="002D0E9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5539F617" w14:textId="77777777" w:rsidR="002D0E96" w:rsidRPr="009C36F0" w:rsidRDefault="002D0E96" w:rsidP="002D0E96">
      <w:pPr>
        <w:rPr>
          <w:rFonts w:ascii="Arial" w:eastAsiaTheme="minorEastAsia" w:hAnsi="Arial" w:cs="Arial"/>
        </w:rPr>
      </w:pPr>
      <w:r w:rsidRPr="009C36F0">
        <w:rPr>
          <w:rFonts w:ascii="Arial" w:hAnsi="Arial" w:cs="Arial"/>
          <w:b/>
          <w:bCs/>
        </w:rPr>
        <w:t>Contact Person:</w:t>
      </w:r>
      <w:r w:rsidRPr="009C36F0">
        <w:rPr>
          <w:rFonts w:ascii="Arial" w:hAnsi="Arial" w:cs="Arial"/>
        </w:rPr>
        <w:t xml:space="preserve">          </w:t>
      </w:r>
    </w:p>
    <w:p w14:paraId="5539F618" w14:textId="77777777" w:rsidR="002D0E96" w:rsidRPr="009C36F0" w:rsidRDefault="002D0E96" w:rsidP="002D0E96">
      <w:pPr>
        <w:pStyle w:val="Heading7"/>
        <w:ind w:leftChars="196" w:left="2377"/>
        <w:rPr>
          <w:rFonts w:cs="Arial"/>
          <w:lang w:eastAsia="zh-CN"/>
        </w:rPr>
      </w:pPr>
      <w:r w:rsidRPr="009C36F0">
        <w:t xml:space="preserve">Name:                </w:t>
      </w:r>
      <w:r w:rsidRPr="009C36F0">
        <w:rPr>
          <w:rFonts w:hint="eastAsia"/>
          <w:lang w:eastAsia="zh-CN"/>
        </w:rPr>
        <w:t xml:space="preserve">  </w:t>
      </w:r>
      <w:r w:rsidRPr="009C36F0">
        <w:rPr>
          <w:rFonts w:eastAsiaTheme="minorEastAsia" w:cs="Arial" w:hint="eastAsia"/>
          <w:lang w:eastAsia="zh-CN"/>
        </w:rPr>
        <w:t>Qiuge Guo</w:t>
      </w:r>
    </w:p>
    <w:p w14:paraId="5539F619" w14:textId="77777777" w:rsidR="002D0E96" w:rsidRPr="009C36F0" w:rsidRDefault="002D0E96" w:rsidP="002D0E96">
      <w:pPr>
        <w:pStyle w:val="Heading7"/>
        <w:ind w:leftChars="196" w:left="2377"/>
        <w:rPr>
          <w:bCs/>
          <w:lang w:eastAsia="zh-CN"/>
        </w:rPr>
      </w:pPr>
      <w:r w:rsidRPr="009C36F0">
        <w:t>E-mail Address:</w:t>
      </w:r>
      <w:r w:rsidRPr="009C36F0">
        <w:rPr>
          <w:bCs/>
        </w:rPr>
        <w:t> </w:t>
      </w:r>
      <w:r w:rsidRPr="009C36F0">
        <w:rPr>
          <w:rFonts w:hint="eastAsia"/>
          <w:bCs/>
          <w:lang w:eastAsia="zh-CN"/>
        </w:rPr>
        <w:t xml:space="preserve">  </w:t>
      </w:r>
      <w:hyperlink r:id="rId7" w:history="1">
        <w:r w:rsidRPr="009C36F0">
          <w:rPr>
            <w:rStyle w:val="Hyperlink"/>
            <w:rFonts w:cs="Arial" w:hint="eastAsia"/>
            <w:lang w:val="de-DE" w:eastAsia="zh-CN"/>
          </w:rPr>
          <w:t>guoqiuge@CATT.cn</w:t>
        </w:r>
      </w:hyperlink>
    </w:p>
    <w:p w14:paraId="5539F61A" w14:textId="77777777" w:rsidR="002D0E96" w:rsidRPr="009C36F0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</w:p>
    <w:p w14:paraId="5539F61B" w14:textId="77777777" w:rsidR="002D0E96" w:rsidRPr="009C36F0" w:rsidRDefault="002D0E96" w:rsidP="002D0E96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9C36F0">
        <w:rPr>
          <w:rFonts w:ascii="Arial" w:hAnsi="Arial" w:cs="Arial"/>
          <w:b/>
        </w:rPr>
        <w:t>Send any reply LS to:</w:t>
      </w:r>
      <w:r w:rsidRPr="009C36F0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C36F0">
          <w:rPr>
            <w:rStyle w:val="Hyperlink"/>
            <w:rFonts w:cs="Arial"/>
            <w:b/>
          </w:rPr>
          <w:t>mailto:3GPPLiaison@etsi.org</w:t>
        </w:r>
      </w:hyperlink>
      <w:r w:rsidRPr="009C36F0">
        <w:rPr>
          <w:rFonts w:ascii="Arial" w:hAnsi="Arial" w:cs="Arial"/>
          <w:b/>
        </w:rPr>
        <w:t xml:space="preserve"> </w:t>
      </w:r>
      <w:r w:rsidRPr="009C36F0">
        <w:rPr>
          <w:rFonts w:ascii="Arial" w:hAnsi="Arial" w:cs="Arial"/>
          <w:bCs/>
        </w:rPr>
        <w:tab/>
      </w:r>
    </w:p>
    <w:p w14:paraId="5539F61C" w14:textId="77777777" w:rsidR="002D0E96" w:rsidRPr="009C36F0" w:rsidRDefault="002D0E96" w:rsidP="002D0E96">
      <w:pPr>
        <w:pStyle w:val="Title"/>
        <w:jc w:val="both"/>
        <w:rPr>
          <w:sz w:val="20"/>
          <w:szCs w:val="20"/>
        </w:rPr>
      </w:pPr>
      <w:r w:rsidRPr="009C36F0">
        <w:rPr>
          <w:sz w:val="20"/>
          <w:szCs w:val="20"/>
        </w:rPr>
        <w:t>Attachments:</w:t>
      </w:r>
      <w:r w:rsidRPr="009C36F0">
        <w:rPr>
          <w:sz w:val="20"/>
          <w:szCs w:val="20"/>
        </w:rPr>
        <w:tab/>
        <w:t>-</w:t>
      </w:r>
    </w:p>
    <w:p w14:paraId="5539F61D" w14:textId="77777777" w:rsidR="002D0E96" w:rsidRPr="009C36F0" w:rsidRDefault="002D0E96" w:rsidP="002D0E9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5539F61E" w14:textId="77777777" w:rsidR="002D0E96" w:rsidRPr="009C36F0" w:rsidRDefault="002D0E96" w:rsidP="002D0E96">
      <w:pPr>
        <w:rPr>
          <w:rFonts w:ascii="Arial" w:hAnsi="Arial" w:cs="Arial"/>
        </w:rPr>
      </w:pPr>
    </w:p>
    <w:p w14:paraId="5539F61F" w14:textId="77777777" w:rsidR="009F7B00" w:rsidRPr="009C36F0" w:rsidRDefault="002D0E96" w:rsidP="002D0E96">
      <w:pPr>
        <w:rPr>
          <w:rFonts w:ascii="Arial" w:hAnsi="Arial" w:cs="Arial"/>
          <w:b/>
          <w:lang w:eastAsia="zh-CN"/>
        </w:rPr>
      </w:pPr>
      <w:r w:rsidRPr="009C36F0">
        <w:rPr>
          <w:rFonts w:ascii="Arial" w:hAnsi="Arial" w:cs="Arial"/>
          <w:b/>
        </w:rPr>
        <w:t>1. Overall Description:</w:t>
      </w:r>
    </w:p>
    <w:p w14:paraId="5539F620" w14:textId="77777777" w:rsidR="002D0E96" w:rsidRPr="009C36F0" w:rsidRDefault="0074405F" w:rsidP="002D0E9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 w:hint="eastAsia"/>
          <w:lang w:eastAsia="zh-CN"/>
        </w:rPr>
        <w:t>RAN4 are discussing the SL positioning and CPP in R18 expanded</w:t>
      </w:r>
      <w:r w:rsidRPr="009C36F0">
        <w:t xml:space="preserve"> </w:t>
      </w:r>
      <w:r w:rsidRPr="009C36F0">
        <w:rPr>
          <w:rFonts w:ascii="Arial" w:hAnsi="Arial" w:cs="Arial"/>
          <w:lang w:eastAsia="zh-CN"/>
        </w:rPr>
        <w:t>and improved NR positionin</w:t>
      </w:r>
      <w:r w:rsidRPr="009C36F0">
        <w:rPr>
          <w:rFonts w:ascii="Arial" w:hAnsi="Arial" w:cs="Arial" w:hint="eastAsia"/>
          <w:lang w:eastAsia="zh-CN"/>
        </w:rPr>
        <w:t xml:space="preserve">g. </w:t>
      </w:r>
      <w:r w:rsidRPr="009C36F0">
        <w:rPr>
          <w:rFonts w:ascii="Arial" w:hAnsi="Arial" w:cs="Arial"/>
          <w:lang w:eastAsia="zh-CN"/>
        </w:rPr>
        <w:t>I</w:t>
      </w:r>
      <w:r w:rsidRPr="009C36F0">
        <w:rPr>
          <w:rFonts w:ascii="Arial" w:hAnsi="Arial" w:cs="Arial" w:hint="eastAsia"/>
          <w:lang w:eastAsia="zh-CN"/>
        </w:rPr>
        <w:t>n RAN4#108 meeting,</w:t>
      </w:r>
      <w:r w:rsidRPr="009C36F0">
        <w:rPr>
          <w:rFonts w:ascii="Arial" w:hAnsi="Arial" w:cs="Arial" w:hint="eastAsia"/>
        </w:rPr>
        <w:t xml:space="preserve"> RAN4</w:t>
      </w:r>
      <w:r w:rsidR="002D0E96" w:rsidRPr="009C36F0">
        <w:rPr>
          <w:rFonts w:ascii="Arial" w:hAnsi="Arial" w:cs="Arial" w:hint="eastAsia"/>
        </w:rPr>
        <w:t xml:space="preserve"> discussed the </w:t>
      </w:r>
      <w:r w:rsidRPr="009C36F0">
        <w:rPr>
          <w:rFonts w:ascii="Arial" w:hAnsi="Arial" w:cs="Arial" w:hint="eastAsia"/>
          <w:lang w:eastAsia="zh-CN"/>
        </w:rPr>
        <w:t>report mapping for SL positioning and CPP measurements, and reached the following agreements</w:t>
      </w:r>
      <w:r w:rsidR="00116BFB" w:rsidRPr="009C36F0">
        <w:rPr>
          <w:rFonts w:ascii="Arial" w:hAnsi="Arial" w:cs="Arial" w:hint="eastAsia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16BFB" w:rsidRPr="009C36F0" w14:paraId="5539F629" w14:textId="77777777" w:rsidTr="00116BFB">
        <w:tc>
          <w:tcPr>
            <w:tcW w:w="9857" w:type="dxa"/>
          </w:tcPr>
          <w:p w14:paraId="5539F621" w14:textId="77777777" w:rsidR="0074405F" w:rsidRPr="00253CD4" w:rsidRDefault="0074405F" w:rsidP="00EC6709">
            <w:pPr>
              <w:rPr>
                <w:b/>
                <w:lang w:eastAsia="zh-CN"/>
              </w:rPr>
            </w:pPr>
            <w:r w:rsidRPr="00253CD4">
              <w:rPr>
                <w:b/>
                <w:lang w:eastAsia="zh-CN"/>
              </w:rPr>
              <w:t>F</w:t>
            </w:r>
            <w:r w:rsidRPr="00253CD4">
              <w:rPr>
                <w:rFonts w:hint="eastAsia"/>
                <w:b/>
                <w:lang w:eastAsia="zh-CN"/>
              </w:rPr>
              <w:t xml:space="preserve">or SL positioning measurements: </w:t>
            </w:r>
          </w:p>
          <w:p w14:paraId="32D80959" w14:textId="70A3C0E1" w:rsidR="00337706" w:rsidRPr="00253CD4" w:rsidRDefault="0074405F" w:rsidP="00337706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>Report mappings for SL-RSRP</w:t>
            </w:r>
            <w:r w:rsidRPr="00253CD4">
              <w:rPr>
                <w:rFonts w:hint="eastAsia"/>
                <w:sz w:val="20"/>
                <w:szCs w:val="20"/>
              </w:rPr>
              <w:t xml:space="preserve"> and </w:t>
            </w:r>
            <w:r w:rsidRPr="00253CD4">
              <w:rPr>
                <w:sz w:val="20"/>
                <w:szCs w:val="20"/>
              </w:rPr>
              <w:t>SL-</w:t>
            </w:r>
            <w:r w:rsidR="00F54006" w:rsidRPr="00253CD4">
              <w:rPr>
                <w:sz w:val="20"/>
                <w:szCs w:val="20"/>
              </w:rPr>
              <w:t>RSR</w:t>
            </w:r>
            <w:r w:rsidR="00F54006" w:rsidRPr="00253CD4">
              <w:rPr>
                <w:rFonts w:hint="eastAsia"/>
                <w:sz w:val="20"/>
                <w:szCs w:val="20"/>
              </w:rPr>
              <w:t>P</w:t>
            </w:r>
            <w:r w:rsidR="00F54006" w:rsidRPr="00253CD4">
              <w:rPr>
                <w:sz w:val="20"/>
                <w:szCs w:val="20"/>
              </w:rPr>
              <w:t xml:space="preserve">P </w:t>
            </w:r>
            <w:r w:rsidRPr="00253CD4">
              <w:rPr>
                <w:sz w:val="20"/>
                <w:szCs w:val="20"/>
              </w:rPr>
              <w:t>are the same as for PRS-RSRP</w:t>
            </w:r>
            <w:r w:rsidRPr="00253CD4">
              <w:rPr>
                <w:rFonts w:hint="eastAsia"/>
                <w:sz w:val="20"/>
                <w:szCs w:val="20"/>
              </w:rPr>
              <w:t xml:space="preserve"> and </w:t>
            </w:r>
            <w:r w:rsidRPr="00253CD4">
              <w:rPr>
                <w:sz w:val="20"/>
                <w:szCs w:val="20"/>
              </w:rPr>
              <w:t>PRS-RSRPP</w:t>
            </w:r>
            <w:r w:rsidRPr="00253CD4">
              <w:rPr>
                <w:rFonts w:hint="eastAsia"/>
                <w:sz w:val="20"/>
                <w:szCs w:val="20"/>
              </w:rPr>
              <w:t xml:space="preserve"> respectively. </w:t>
            </w:r>
          </w:p>
          <w:p w14:paraId="5539F623" w14:textId="7D47C81F" w:rsidR="0074405F" w:rsidRPr="00253CD4" w:rsidRDefault="0074405F" w:rsidP="00EC6709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 xml:space="preserve">Reporting mappings </w:t>
            </w:r>
            <w:r w:rsidRPr="00253CD4">
              <w:rPr>
                <w:rFonts w:hint="eastAsia"/>
                <w:sz w:val="20"/>
                <w:szCs w:val="20"/>
              </w:rPr>
              <w:t xml:space="preserve">for </w:t>
            </w:r>
            <w:r w:rsidRPr="00253CD4">
              <w:rPr>
                <w:sz w:val="20"/>
                <w:szCs w:val="20"/>
              </w:rPr>
              <w:t>SL-A-AoA and SL-Z-AoA are the same as for UL A-AoA and UL</w:t>
            </w:r>
            <w:r w:rsidRPr="00253CD4">
              <w:rPr>
                <w:rFonts w:hint="eastAsia"/>
                <w:sz w:val="20"/>
                <w:szCs w:val="20"/>
              </w:rPr>
              <w:t xml:space="preserve"> </w:t>
            </w:r>
            <w:r w:rsidRPr="00253CD4">
              <w:rPr>
                <w:sz w:val="20"/>
                <w:szCs w:val="20"/>
              </w:rPr>
              <w:t>Z-AoA respectively.</w:t>
            </w:r>
          </w:p>
          <w:p w14:paraId="5539F624" w14:textId="0AA0B998" w:rsidR="0074405F" w:rsidRPr="00253CD4" w:rsidRDefault="0074405F" w:rsidP="00EC6709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>T</w:t>
            </w:r>
            <w:r w:rsidR="0090664A" w:rsidRPr="00253CD4">
              <w:rPr>
                <w:sz w:val="20"/>
                <w:szCs w:val="20"/>
              </w:rPr>
              <w:t>he repor</w:t>
            </w:r>
            <w:r w:rsidR="0090664A" w:rsidRPr="00253CD4">
              <w:rPr>
                <w:rFonts w:hint="eastAsia"/>
                <w:sz w:val="20"/>
                <w:szCs w:val="20"/>
              </w:rPr>
              <w:t xml:space="preserve">t mappings for </w:t>
            </w:r>
            <w:r w:rsidRPr="00253CD4">
              <w:rPr>
                <w:sz w:val="20"/>
                <w:szCs w:val="20"/>
              </w:rPr>
              <w:t>SL-UE-Rx-Tx</w:t>
            </w:r>
            <w:r w:rsidR="002506C1" w:rsidRPr="00253CD4">
              <w:rPr>
                <w:rFonts w:hint="eastAsia"/>
                <w:sz w:val="20"/>
                <w:szCs w:val="20"/>
              </w:rPr>
              <w:t>, SL-RTOA</w:t>
            </w:r>
            <w:r w:rsidRPr="00253CD4">
              <w:rPr>
                <w:sz w:val="20"/>
                <w:szCs w:val="20"/>
              </w:rPr>
              <w:t xml:space="preserve"> and SL-RSTD are FFS</w:t>
            </w:r>
            <w:r w:rsidR="00022B6B">
              <w:rPr>
                <w:rFonts w:hint="eastAsia"/>
                <w:sz w:val="20"/>
                <w:szCs w:val="20"/>
              </w:rPr>
              <w:t xml:space="preserve">. </w:t>
            </w:r>
          </w:p>
          <w:p w14:paraId="5539F625" w14:textId="77777777" w:rsidR="0046336A" w:rsidRPr="00253CD4" w:rsidRDefault="0046336A" w:rsidP="0074405F">
            <w:pPr>
              <w:rPr>
                <w:b/>
                <w:lang w:eastAsia="zh-CN"/>
              </w:rPr>
            </w:pPr>
          </w:p>
          <w:p w14:paraId="5539F626" w14:textId="77777777" w:rsidR="002035E9" w:rsidRPr="00253CD4" w:rsidRDefault="002035E9" w:rsidP="0074405F">
            <w:pPr>
              <w:rPr>
                <w:b/>
                <w:lang w:eastAsia="zh-CN"/>
              </w:rPr>
            </w:pPr>
            <w:r w:rsidRPr="00253CD4">
              <w:rPr>
                <w:b/>
                <w:lang w:eastAsia="zh-CN"/>
              </w:rPr>
              <w:t>F</w:t>
            </w:r>
            <w:r w:rsidRPr="00253CD4">
              <w:rPr>
                <w:rFonts w:hint="eastAsia"/>
                <w:b/>
                <w:lang w:eastAsia="zh-CN"/>
              </w:rPr>
              <w:t xml:space="preserve">or CPP measurements: </w:t>
            </w:r>
          </w:p>
          <w:p w14:paraId="5539F627" w14:textId="77777777" w:rsidR="00386072" w:rsidRPr="00253CD4" w:rsidRDefault="00386072" w:rsidP="00EC6709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253CD4">
              <w:rPr>
                <w:sz w:val="20"/>
                <w:szCs w:val="20"/>
              </w:rPr>
              <w:t>F</w:t>
            </w:r>
            <w:r w:rsidRPr="00253CD4">
              <w:rPr>
                <w:rFonts w:hint="eastAsia"/>
                <w:sz w:val="20"/>
                <w:szCs w:val="20"/>
              </w:rPr>
              <w:t>or DL RSCP</w:t>
            </w:r>
            <w:r w:rsidR="00577033" w:rsidRPr="00253CD4">
              <w:rPr>
                <w:rFonts w:hint="eastAsia"/>
                <w:sz w:val="20"/>
                <w:szCs w:val="20"/>
              </w:rPr>
              <w:t xml:space="preserve"> measurements</w:t>
            </w:r>
            <w:r w:rsidRPr="00253CD4">
              <w:rPr>
                <w:rFonts w:hint="eastAsia"/>
                <w:sz w:val="20"/>
                <w:szCs w:val="20"/>
              </w:rPr>
              <w:t xml:space="preserve">, the reporting range is </w:t>
            </w:r>
            <w:r w:rsidRPr="00253CD4">
              <w:rPr>
                <w:sz w:val="20"/>
                <w:szCs w:val="20"/>
              </w:rPr>
              <w:t>[0, 360) degrees</w:t>
            </w:r>
            <w:r w:rsidRPr="00253CD4">
              <w:rPr>
                <w:rFonts w:hint="eastAsia"/>
                <w:sz w:val="20"/>
                <w:szCs w:val="20"/>
              </w:rPr>
              <w:t xml:space="preserve"> and </w:t>
            </w:r>
            <w:r w:rsidR="00EC6709" w:rsidRPr="00253CD4">
              <w:rPr>
                <w:rFonts w:hint="eastAsia"/>
                <w:sz w:val="20"/>
                <w:szCs w:val="20"/>
              </w:rPr>
              <w:t>t</w:t>
            </w:r>
            <w:r w:rsidRPr="00253CD4">
              <w:rPr>
                <w:sz w:val="20"/>
                <w:szCs w:val="20"/>
              </w:rPr>
              <w:t>he reporting granularity is 0.1 degree.</w:t>
            </w:r>
          </w:p>
          <w:p w14:paraId="5539F628" w14:textId="77777777" w:rsidR="002035E9" w:rsidRPr="009C36F0" w:rsidRDefault="00EC6709" w:rsidP="00EC6709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firstLineChars="0"/>
              <w:rPr>
                <w:lang w:val="en-US"/>
              </w:rPr>
            </w:pPr>
            <w:r w:rsidRPr="00253CD4">
              <w:rPr>
                <w:sz w:val="20"/>
                <w:szCs w:val="20"/>
              </w:rPr>
              <w:t>F</w:t>
            </w:r>
            <w:r w:rsidRPr="00253CD4">
              <w:rPr>
                <w:rFonts w:hint="eastAsia"/>
                <w:sz w:val="20"/>
                <w:szCs w:val="20"/>
              </w:rPr>
              <w:t>or DL RSCPD</w:t>
            </w:r>
            <w:r w:rsidR="00577033" w:rsidRPr="00253CD4">
              <w:rPr>
                <w:rFonts w:hint="eastAsia"/>
                <w:sz w:val="20"/>
                <w:szCs w:val="20"/>
              </w:rPr>
              <w:t xml:space="preserve"> measurements</w:t>
            </w:r>
            <w:r w:rsidRPr="00253CD4">
              <w:rPr>
                <w:rFonts w:hint="eastAsia"/>
                <w:sz w:val="20"/>
                <w:szCs w:val="20"/>
              </w:rPr>
              <w:t xml:space="preserve">, the reporting range is </w:t>
            </w:r>
            <w:r w:rsidRPr="00253CD4">
              <w:rPr>
                <w:sz w:val="20"/>
                <w:szCs w:val="20"/>
              </w:rPr>
              <w:t>[-180, 180) degrees</w:t>
            </w:r>
            <w:r w:rsidRPr="00253CD4">
              <w:rPr>
                <w:rFonts w:hint="eastAsia"/>
                <w:sz w:val="20"/>
                <w:szCs w:val="20"/>
              </w:rPr>
              <w:t xml:space="preserve"> and t</w:t>
            </w:r>
            <w:r w:rsidRPr="00253CD4">
              <w:rPr>
                <w:sz w:val="20"/>
                <w:szCs w:val="20"/>
              </w:rPr>
              <w:t>he reporting granularity is 0.1 degree.</w:t>
            </w:r>
          </w:p>
        </w:tc>
      </w:tr>
    </w:tbl>
    <w:p w14:paraId="5539F62A" w14:textId="77777777" w:rsidR="00116BFB" w:rsidRDefault="00116BFB" w:rsidP="002D0E96">
      <w:pPr>
        <w:rPr>
          <w:rFonts w:ascii="Arial" w:hAnsi="Arial" w:cs="Arial"/>
          <w:lang w:eastAsia="zh-CN"/>
        </w:rPr>
      </w:pPr>
    </w:p>
    <w:p w14:paraId="7AB957FD" w14:textId="2FE1CDE4" w:rsidR="00297B61" w:rsidRPr="007F2F91" w:rsidRDefault="00297B61" w:rsidP="002D0E96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/>
          <w:lang w:eastAsia="zh-CN"/>
        </w:rPr>
        <w:t>F</w:t>
      </w:r>
      <w:r w:rsidRPr="007F2F91">
        <w:rPr>
          <w:rFonts w:ascii="Arial" w:hAnsi="Arial" w:cs="Arial" w:hint="eastAsia"/>
          <w:lang w:eastAsia="zh-CN"/>
        </w:rPr>
        <w:t xml:space="preserve">or </w:t>
      </w:r>
      <w:r w:rsidRPr="007F2F91">
        <w:rPr>
          <w:rFonts w:ascii="Arial" w:hAnsi="Arial" w:cs="Arial"/>
          <w:lang w:eastAsia="zh-CN"/>
        </w:rPr>
        <w:t>SL-</w:t>
      </w:r>
      <w:r w:rsidRPr="007F2F91">
        <w:rPr>
          <w:rFonts w:ascii="Arial" w:hAnsi="Arial" w:cs="Arial" w:hint="eastAsia"/>
          <w:lang w:eastAsia="zh-CN"/>
        </w:rPr>
        <w:t>UE-</w:t>
      </w:r>
      <w:r w:rsidRPr="007F2F91">
        <w:rPr>
          <w:rFonts w:ascii="Arial" w:hAnsi="Arial" w:cs="Arial"/>
          <w:lang w:eastAsia="zh-CN"/>
        </w:rPr>
        <w:t>Rx-Tx</w:t>
      </w:r>
      <w:r w:rsidRPr="007F2F91">
        <w:rPr>
          <w:rFonts w:ascii="Arial" w:hAnsi="Arial" w:cs="Arial" w:hint="eastAsia"/>
          <w:lang w:eastAsia="zh-CN"/>
        </w:rPr>
        <w:t>, SL-RTOA</w:t>
      </w:r>
      <w:r w:rsidRPr="007F2F91">
        <w:rPr>
          <w:rFonts w:ascii="Arial" w:hAnsi="Arial" w:cs="Arial"/>
          <w:lang w:eastAsia="zh-CN"/>
        </w:rPr>
        <w:t xml:space="preserve"> and SL</w:t>
      </w:r>
      <w:r w:rsidRPr="007F2F91">
        <w:rPr>
          <w:rFonts w:ascii="Arial" w:hAnsi="Arial" w:cs="Arial" w:hint="eastAsia"/>
          <w:lang w:eastAsia="zh-CN"/>
        </w:rPr>
        <w:t>-</w:t>
      </w:r>
      <w:r w:rsidRPr="007F2F91">
        <w:rPr>
          <w:rFonts w:ascii="Arial" w:hAnsi="Arial" w:cs="Arial"/>
          <w:lang w:eastAsia="zh-CN"/>
        </w:rPr>
        <w:t>RSTD, the measurement report mappings are still being discussed in RAN4, and RAN4 will additionally inform about the final measurement report mappings for these measurements.</w:t>
      </w:r>
      <w:r w:rsidRPr="007F2F91">
        <w:rPr>
          <w:rFonts w:ascii="Arial" w:hAnsi="Arial" w:cs="Arial" w:hint="eastAsia"/>
          <w:lang w:eastAsia="zh-CN"/>
        </w:rPr>
        <w:t xml:space="preserve"> </w:t>
      </w:r>
    </w:p>
    <w:p w14:paraId="766FA3BC" w14:textId="77777777" w:rsidR="00CE249F" w:rsidRPr="007F2F91" w:rsidRDefault="00CE249F" w:rsidP="00CE249F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 w:hint="eastAsia"/>
        </w:rPr>
        <w:t>RAN4 will specify new sections for the above SL measurement report mappings</w:t>
      </w:r>
      <w:r w:rsidRPr="007F2F91">
        <w:rPr>
          <w:rFonts w:ascii="Arial" w:hAnsi="Arial" w:cs="Arial" w:hint="eastAsia"/>
          <w:lang w:eastAsia="zh-CN"/>
        </w:rPr>
        <w:t xml:space="preserve">. </w:t>
      </w:r>
    </w:p>
    <w:p w14:paraId="4E037A17" w14:textId="77777777" w:rsidR="00CE249F" w:rsidRPr="007F2F91" w:rsidRDefault="00CE249F" w:rsidP="002D0E96">
      <w:pPr>
        <w:rPr>
          <w:rFonts w:ascii="Arial" w:hAnsi="Arial" w:cs="Arial"/>
          <w:lang w:eastAsia="zh-CN"/>
        </w:rPr>
      </w:pPr>
    </w:p>
    <w:p w14:paraId="21C876C3" w14:textId="190B69BE" w:rsidR="00837C52" w:rsidRPr="007F2F91" w:rsidRDefault="000A370E" w:rsidP="002D0E96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 w:hint="eastAsia"/>
          <w:lang w:eastAsia="zh-CN"/>
        </w:rPr>
        <w:t xml:space="preserve">RAN4 would also like to provide the following information for </w:t>
      </w:r>
      <w:r w:rsidR="00896B61" w:rsidRPr="007F2F91">
        <w:rPr>
          <w:rFonts w:ascii="Arial" w:hAnsi="Arial" w:cs="Arial" w:hint="eastAsia"/>
          <w:lang w:eastAsia="zh-CN"/>
        </w:rPr>
        <w:t xml:space="preserve">the existing </w:t>
      </w:r>
      <w:r w:rsidRPr="007F2F91">
        <w:rPr>
          <w:rFonts w:ascii="Arial" w:hAnsi="Arial" w:cs="Arial" w:hint="eastAsia"/>
          <w:lang w:eastAsia="zh-CN"/>
        </w:rPr>
        <w:t xml:space="preserve">PRS measurement report mappings which are </w:t>
      </w:r>
      <w:r w:rsidRPr="007F2F91">
        <w:rPr>
          <w:rFonts w:ascii="Arial" w:hAnsi="Arial" w:cs="Arial"/>
          <w:lang w:eastAsia="zh-CN"/>
        </w:rPr>
        <w:t>quote</w:t>
      </w:r>
      <w:r w:rsidRPr="007F2F91">
        <w:rPr>
          <w:rFonts w:ascii="Arial" w:hAnsi="Arial" w:cs="Arial" w:hint="eastAsia"/>
          <w:lang w:eastAsia="zh-CN"/>
        </w:rPr>
        <w:t xml:space="preserve">d in above agreements:  </w:t>
      </w:r>
    </w:p>
    <w:p w14:paraId="6BF5AD7C" w14:textId="380CE4AF" w:rsidR="0030552C" w:rsidRPr="007F2F91" w:rsidRDefault="0030552C" w:rsidP="0030552C">
      <w:pPr>
        <w:pStyle w:val="ListParagraph"/>
        <w:numPr>
          <w:ilvl w:val="0"/>
          <w:numId w:val="20"/>
        </w:numPr>
        <w:spacing w:after="120" w:line="240" w:lineRule="auto"/>
        <w:ind w:firstLineChars="0"/>
        <w:rPr>
          <w:sz w:val="20"/>
          <w:szCs w:val="20"/>
        </w:rPr>
      </w:pPr>
      <w:r w:rsidRPr="007F2F91">
        <w:rPr>
          <w:sz w:val="20"/>
          <w:szCs w:val="20"/>
        </w:rPr>
        <w:t>Report mapping</w:t>
      </w:r>
      <w:r w:rsidR="000A370E" w:rsidRPr="007F2F91">
        <w:rPr>
          <w:rFonts w:hint="eastAsia"/>
          <w:sz w:val="20"/>
          <w:szCs w:val="20"/>
        </w:rPr>
        <w:t>s</w:t>
      </w:r>
      <w:r w:rsidRPr="007F2F91">
        <w:rPr>
          <w:sz w:val="20"/>
          <w:szCs w:val="20"/>
        </w:rPr>
        <w:t xml:space="preserve"> </w:t>
      </w:r>
      <w:r w:rsidR="000A370E" w:rsidRPr="007F2F91">
        <w:rPr>
          <w:rFonts w:hint="eastAsia"/>
          <w:sz w:val="20"/>
          <w:szCs w:val="20"/>
        </w:rPr>
        <w:t xml:space="preserve">for </w:t>
      </w:r>
      <w:r w:rsidRPr="007F2F91">
        <w:rPr>
          <w:sz w:val="20"/>
          <w:szCs w:val="20"/>
        </w:rPr>
        <w:t>PRS-RSRP</w:t>
      </w:r>
      <w:r w:rsidRPr="007F2F91">
        <w:rPr>
          <w:rFonts w:hint="eastAsia"/>
          <w:sz w:val="20"/>
          <w:szCs w:val="20"/>
        </w:rPr>
        <w:t xml:space="preserve"> </w:t>
      </w:r>
      <w:r w:rsidR="000A370E" w:rsidRPr="007F2F91">
        <w:rPr>
          <w:sz w:val="20"/>
          <w:szCs w:val="20"/>
        </w:rPr>
        <w:t>and</w:t>
      </w:r>
      <w:r w:rsidR="000A370E" w:rsidRPr="007F2F91">
        <w:rPr>
          <w:rFonts w:hint="eastAsia"/>
          <w:sz w:val="20"/>
          <w:szCs w:val="20"/>
        </w:rPr>
        <w:t xml:space="preserve"> PRS-RSRPP are</w:t>
      </w:r>
      <w:r w:rsidRPr="007F2F91">
        <w:rPr>
          <w:rFonts w:hint="eastAsia"/>
          <w:sz w:val="20"/>
          <w:szCs w:val="20"/>
        </w:rPr>
        <w:t xml:space="preserve"> defined in TS 38.133 clause 10.1.24.3</w:t>
      </w:r>
      <w:r w:rsidR="000A370E" w:rsidRPr="007F2F91">
        <w:rPr>
          <w:rFonts w:hint="eastAsia"/>
          <w:sz w:val="20"/>
          <w:szCs w:val="20"/>
        </w:rPr>
        <w:t xml:space="preserve"> and 10.1.38.3 respectively</w:t>
      </w:r>
      <w:r w:rsidRPr="007F2F91">
        <w:rPr>
          <w:rFonts w:hint="eastAsia"/>
          <w:sz w:val="20"/>
          <w:szCs w:val="20"/>
        </w:rPr>
        <w:t xml:space="preserve">. </w:t>
      </w:r>
    </w:p>
    <w:p w14:paraId="549CDB55" w14:textId="7E11FD81" w:rsidR="003C1E77" w:rsidRPr="007F2F91" w:rsidRDefault="0030552C" w:rsidP="00D520BE">
      <w:pPr>
        <w:pStyle w:val="ListParagraph"/>
        <w:numPr>
          <w:ilvl w:val="0"/>
          <w:numId w:val="20"/>
        </w:numPr>
        <w:spacing w:after="120" w:line="240" w:lineRule="auto"/>
        <w:ind w:firstLineChars="0"/>
        <w:rPr>
          <w:sz w:val="20"/>
          <w:szCs w:val="20"/>
        </w:rPr>
      </w:pPr>
      <w:r w:rsidRPr="007F2F91">
        <w:rPr>
          <w:sz w:val="20"/>
          <w:szCs w:val="20"/>
        </w:rPr>
        <w:t>Reporting mappings for UL A-AoA and UL</w:t>
      </w:r>
      <w:r w:rsidRPr="007F2F91">
        <w:rPr>
          <w:rFonts w:hint="eastAsia"/>
          <w:sz w:val="20"/>
          <w:szCs w:val="20"/>
        </w:rPr>
        <w:t xml:space="preserve"> </w:t>
      </w:r>
      <w:r w:rsidRPr="007F2F91">
        <w:rPr>
          <w:sz w:val="20"/>
          <w:szCs w:val="20"/>
        </w:rPr>
        <w:t>Z-AoA respectively</w:t>
      </w:r>
      <w:r w:rsidRPr="007F2F91">
        <w:rPr>
          <w:rFonts w:hint="eastAsia"/>
          <w:sz w:val="20"/>
          <w:szCs w:val="20"/>
        </w:rPr>
        <w:t xml:space="preserve"> </w:t>
      </w:r>
      <w:r w:rsidR="000A370E" w:rsidRPr="007F2F91">
        <w:rPr>
          <w:rFonts w:hint="eastAsia"/>
          <w:sz w:val="20"/>
          <w:szCs w:val="20"/>
        </w:rPr>
        <w:t>are</w:t>
      </w:r>
      <w:r w:rsidRPr="007F2F91">
        <w:rPr>
          <w:rFonts w:hint="eastAsia"/>
          <w:sz w:val="20"/>
          <w:szCs w:val="20"/>
        </w:rPr>
        <w:t xml:space="preserve"> defined in TS 38.133 clause 13.4.1</w:t>
      </w:r>
      <w:r w:rsidRPr="007F2F91">
        <w:rPr>
          <w:sz w:val="20"/>
          <w:szCs w:val="20"/>
        </w:rPr>
        <w:t>.</w:t>
      </w:r>
      <w:r w:rsidR="00896B61" w:rsidRPr="007F2F91">
        <w:rPr>
          <w:rFonts w:ascii="Arial" w:hAnsi="Arial" w:cs="Arial"/>
          <w:sz w:val="20"/>
          <w:szCs w:val="20"/>
        </w:rPr>
        <w:t xml:space="preserve"> </w:t>
      </w:r>
    </w:p>
    <w:p w14:paraId="5D3BC1BB" w14:textId="77777777" w:rsidR="003064B6" w:rsidRPr="007F2F91" w:rsidRDefault="003064B6" w:rsidP="002D0E96">
      <w:pPr>
        <w:rPr>
          <w:rFonts w:ascii="Arial" w:hAnsi="Arial" w:cs="Arial"/>
          <w:lang w:eastAsia="zh-CN"/>
        </w:rPr>
      </w:pPr>
    </w:p>
    <w:p w14:paraId="055A63A9" w14:textId="552B758B" w:rsidR="004C43AD" w:rsidRPr="007F2F91" w:rsidRDefault="00337706" w:rsidP="004C43AD">
      <w:pPr>
        <w:rPr>
          <w:rFonts w:ascii="Arial" w:hAnsi="Arial" w:cs="Arial"/>
          <w:lang w:eastAsia="zh-CN"/>
        </w:rPr>
      </w:pPr>
      <w:r w:rsidRPr="007F2F91">
        <w:rPr>
          <w:rFonts w:ascii="Arial" w:hAnsi="Arial" w:cs="Arial"/>
        </w:rPr>
        <w:t>RAN</w:t>
      </w:r>
      <w:r w:rsidRPr="007F2F91">
        <w:rPr>
          <w:rFonts w:ascii="Arial" w:hAnsi="Arial" w:cs="Arial" w:hint="eastAsia"/>
        </w:rPr>
        <w:t>4</w:t>
      </w:r>
      <w:r w:rsidRPr="007F2F91">
        <w:rPr>
          <w:rFonts w:ascii="Arial" w:hAnsi="Arial" w:cs="Arial"/>
        </w:rPr>
        <w:t xml:space="preserve"> kindly ask</w:t>
      </w:r>
      <w:r w:rsidRPr="007F2F91">
        <w:rPr>
          <w:rFonts w:ascii="Arial" w:hAnsi="Arial" w:cs="Arial"/>
          <w:lang w:val="en-US"/>
        </w:rPr>
        <w:t xml:space="preserve">s </w:t>
      </w:r>
      <w:r w:rsidRPr="007F2F91">
        <w:rPr>
          <w:rFonts w:ascii="Arial" w:hAnsi="Arial" w:cs="Arial"/>
        </w:rPr>
        <w:t>RAN</w:t>
      </w:r>
      <w:r w:rsidRPr="007F2F91">
        <w:rPr>
          <w:rFonts w:ascii="Arial" w:hAnsi="Arial" w:cs="Arial" w:hint="eastAsia"/>
          <w:lang w:eastAsia="zh-CN"/>
        </w:rPr>
        <w:t xml:space="preserve">2 and RAN3 </w:t>
      </w:r>
      <w:r w:rsidRPr="007F2F91">
        <w:rPr>
          <w:rFonts w:ascii="Arial" w:hAnsi="Arial" w:cs="Arial"/>
        </w:rPr>
        <w:t xml:space="preserve">to </w:t>
      </w:r>
      <w:r w:rsidRPr="007F2F91">
        <w:rPr>
          <w:rFonts w:ascii="Arial" w:hAnsi="Arial" w:cs="Arial" w:hint="eastAsia"/>
        </w:rPr>
        <w:t xml:space="preserve">take the above </w:t>
      </w:r>
      <w:r w:rsidR="00891628" w:rsidRPr="007F2F91">
        <w:rPr>
          <w:rFonts w:ascii="Arial" w:hAnsi="Arial" w:cs="Arial"/>
          <w:lang w:eastAsia="zh-CN"/>
        </w:rPr>
        <w:t>agreement</w:t>
      </w:r>
      <w:r w:rsidR="00B86CBA" w:rsidRPr="007F2F91">
        <w:rPr>
          <w:rFonts w:ascii="Arial" w:hAnsi="Arial" w:cs="Arial" w:hint="eastAsia"/>
          <w:lang w:eastAsia="zh-CN"/>
        </w:rPr>
        <w:t>s</w:t>
      </w:r>
      <w:r w:rsidR="00891628" w:rsidRPr="007F2F91">
        <w:rPr>
          <w:rFonts w:ascii="Arial" w:hAnsi="Arial" w:cs="Arial" w:hint="eastAsia"/>
          <w:lang w:eastAsia="zh-CN"/>
        </w:rPr>
        <w:t xml:space="preserve"> and </w:t>
      </w:r>
      <w:r w:rsidRPr="007F2F91">
        <w:rPr>
          <w:rFonts w:ascii="Arial" w:hAnsi="Arial" w:cs="Arial" w:hint="eastAsia"/>
          <w:lang w:eastAsia="zh-CN"/>
        </w:rPr>
        <w:t>information</w:t>
      </w:r>
      <w:r w:rsidRPr="007F2F91">
        <w:rPr>
          <w:rFonts w:ascii="Arial" w:hAnsi="Arial" w:cs="Arial" w:hint="eastAsia"/>
        </w:rPr>
        <w:t xml:space="preserve"> into account</w:t>
      </w:r>
      <w:r w:rsidRPr="007F2F91">
        <w:rPr>
          <w:rFonts w:ascii="Arial" w:hAnsi="Arial" w:cs="Arial" w:hint="eastAsia"/>
          <w:lang w:eastAsia="zh-CN"/>
        </w:rPr>
        <w:t xml:space="preserve"> and </w:t>
      </w:r>
      <w:r w:rsidR="0047491B" w:rsidRPr="007F2F91">
        <w:rPr>
          <w:rFonts w:ascii="Arial" w:hAnsi="Arial" w:cs="Arial" w:hint="eastAsia"/>
          <w:lang w:eastAsia="zh-CN"/>
        </w:rPr>
        <w:t>introduce the necessary support for the above reporting mappings</w:t>
      </w:r>
      <w:r w:rsidRPr="007F2F91">
        <w:rPr>
          <w:rFonts w:ascii="Arial" w:hAnsi="Arial" w:cs="Arial" w:hint="eastAsia"/>
        </w:rPr>
        <w:t>.</w:t>
      </w:r>
    </w:p>
    <w:p w14:paraId="5539F62B" w14:textId="09A15583" w:rsidR="002D0E96" w:rsidRPr="009C36F0" w:rsidRDefault="002D0E96" w:rsidP="002D0E96">
      <w:pPr>
        <w:rPr>
          <w:rFonts w:ascii="Arial" w:hAnsi="Arial" w:cs="Arial"/>
          <w:b/>
        </w:rPr>
      </w:pPr>
    </w:p>
    <w:p w14:paraId="5539F62C" w14:textId="77777777" w:rsidR="002D0E96" w:rsidRPr="009C36F0" w:rsidRDefault="002D0E96" w:rsidP="002D0E96">
      <w:pPr>
        <w:rPr>
          <w:rFonts w:ascii="Arial" w:hAnsi="Arial" w:cs="Arial"/>
          <w:b/>
        </w:rPr>
      </w:pPr>
      <w:r w:rsidRPr="009C36F0">
        <w:rPr>
          <w:rFonts w:ascii="Arial" w:hAnsi="Arial" w:cs="Arial"/>
          <w:b/>
        </w:rPr>
        <w:t>2. Actions:</w:t>
      </w:r>
    </w:p>
    <w:p w14:paraId="5539F62D" w14:textId="77777777" w:rsidR="002D0E96" w:rsidRPr="009C36F0" w:rsidRDefault="002D0E96" w:rsidP="002D0E96">
      <w:pPr>
        <w:rPr>
          <w:rFonts w:ascii="Arial" w:hAnsi="Arial" w:cs="Arial"/>
          <w:b/>
        </w:rPr>
      </w:pPr>
      <w:r w:rsidRPr="009C36F0">
        <w:rPr>
          <w:rFonts w:ascii="Arial" w:hAnsi="Arial" w:cs="Arial"/>
          <w:b/>
        </w:rPr>
        <w:t>To RA</w:t>
      </w:r>
      <w:r w:rsidRPr="009C36F0">
        <w:rPr>
          <w:rFonts w:ascii="Arial" w:hAnsi="Arial" w:cs="Arial" w:hint="eastAsia"/>
          <w:b/>
        </w:rPr>
        <w:t>N WG</w:t>
      </w:r>
      <w:r w:rsidR="00116BFB" w:rsidRPr="009C36F0">
        <w:rPr>
          <w:rFonts w:ascii="Arial" w:hAnsi="Arial" w:cs="Arial" w:hint="eastAsia"/>
          <w:b/>
          <w:lang w:eastAsia="zh-CN"/>
        </w:rPr>
        <w:t>2</w:t>
      </w:r>
      <w:r w:rsidR="00785530">
        <w:rPr>
          <w:rFonts w:ascii="Arial" w:hAnsi="Arial" w:cs="Arial" w:hint="eastAsia"/>
          <w:b/>
          <w:lang w:eastAsia="zh-CN"/>
        </w:rPr>
        <w:t xml:space="preserve"> and RAN WG3</w:t>
      </w:r>
      <w:r w:rsidRPr="009C36F0">
        <w:rPr>
          <w:rFonts w:ascii="Arial" w:hAnsi="Arial" w:cs="Arial"/>
          <w:b/>
        </w:rPr>
        <w:t>:</w:t>
      </w:r>
    </w:p>
    <w:p w14:paraId="5539F62E" w14:textId="19FFEE5D" w:rsidR="002D0E96" w:rsidRPr="009C36F0" w:rsidRDefault="0047491B" w:rsidP="002D0E9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/>
        </w:rPr>
        <w:t>RAN</w:t>
      </w:r>
      <w:r w:rsidRPr="009C36F0">
        <w:rPr>
          <w:rFonts w:ascii="Arial" w:hAnsi="Arial" w:cs="Arial" w:hint="eastAsia"/>
        </w:rPr>
        <w:t>4</w:t>
      </w:r>
      <w:r w:rsidRPr="009C36F0">
        <w:rPr>
          <w:rFonts w:ascii="Arial" w:hAnsi="Arial" w:cs="Arial"/>
        </w:rPr>
        <w:t xml:space="preserve"> kindly ask</w:t>
      </w:r>
      <w:r w:rsidRPr="009C36F0">
        <w:rPr>
          <w:rFonts w:ascii="Arial" w:hAnsi="Arial" w:cs="Arial"/>
          <w:lang w:val="en-US"/>
        </w:rPr>
        <w:t xml:space="preserve">s </w:t>
      </w:r>
      <w:r w:rsidRPr="009C36F0">
        <w:rPr>
          <w:rFonts w:ascii="Arial" w:hAnsi="Arial" w:cs="Arial"/>
        </w:rPr>
        <w:t>RAN</w:t>
      </w:r>
      <w:r w:rsidRPr="009C36F0">
        <w:rPr>
          <w:rFonts w:ascii="Arial" w:hAnsi="Arial" w:cs="Arial" w:hint="eastAsia"/>
          <w:lang w:eastAsia="zh-CN"/>
        </w:rPr>
        <w:t xml:space="preserve">2 </w:t>
      </w:r>
      <w:r>
        <w:rPr>
          <w:rFonts w:ascii="Arial" w:hAnsi="Arial" w:cs="Arial" w:hint="eastAsia"/>
          <w:lang w:eastAsia="zh-CN"/>
        </w:rPr>
        <w:t xml:space="preserve">and RAN3 </w:t>
      </w:r>
      <w:r w:rsidRPr="009C36F0">
        <w:rPr>
          <w:rFonts w:ascii="Arial" w:hAnsi="Arial" w:cs="Arial"/>
        </w:rPr>
        <w:t xml:space="preserve">to </w:t>
      </w:r>
      <w:r w:rsidRPr="009C36F0">
        <w:rPr>
          <w:rFonts w:ascii="Arial" w:hAnsi="Arial" w:cs="Arial" w:hint="eastAsia"/>
        </w:rPr>
        <w:t xml:space="preserve">take the above </w:t>
      </w:r>
      <w:r w:rsidRPr="009C36F0">
        <w:rPr>
          <w:rFonts w:ascii="Arial" w:hAnsi="Arial" w:cs="Arial" w:hint="eastAsia"/>
          <w:lang w:eastAsia="zh-CN"/>
        </w:rPr>
        <w:t>information</w:t>
      </w:r>
      <w:r w:rsidRPr="009C36F0">
        <w:rPr>
          <w:rFonts w:ascii="Arial" w:hAnsi="Arial" w:cs="Arial" w:hint="eastAsia"/>
        </w:rPr>
        <w:t xml:space="preserve"> into account</w:t>
      </w:r>
      <w:r>
        <w:rPr>
          <w:rFonts w:ascii="Arial" w:hAnsi="Arial" w:cs="Arial" w:hint="eastAsia"/>
          <w:lang w:eastAsia="zh-CN"/>
        </w:rPr>
        <w:t xml:space="preserve"> and introduce the necessary support for the reporting mappings</w:t>
      </w:r>
      <w:r w:rsidR="00896B61">
        <w:rPr>
          <w:rFonts w:ascii="Arial" w:hAnsi="Arial" w:cs="Arial" w:hint="eastAsia"/>
          <w:lang w:eastAsia="zh-CN"/>
        </w:rPr>
        <w:t xml:space="preserve"> for </w:t>
      </w:r>
      <w:r w:rsidR="006C19A3" w:rsidRPr="006C19A3">
        <w:rPr>
          <w:rFonts w:ascii="Arial" w:hAnsi="Arial" w:cs="Arial"/>
          <w:lang w:eastAsia="zh-CN"/>
        </w:rPr>
        <w:t>SL-RSRP</w:t>
      </w:r>
      <w:r w:rsidR="006C19A3">
        <w:rPr>
          <w:rFonts w:ascii="Arial" w:hAnsi="Arial" w:cs="Arial" w:hint="eastAsia"/>
          <w:lang w:eastAsia="zh-CN"/>
        </w:rPr>
        <w:t>,</w:t>
      </w:r>
      <w:r w:rsidR="006C19A3" w:rsidRPr="006C19A3">
        <w:t xml:space="preserve"> </w:t>
      </w:r>
      <w:r w:rsidR="006C19A3" w:rsidRPr="006C19A3">
        <w:rPr>
          <w:rFonts w:ascii="Arial" w:hAnsi="Arial" w:cs="Arial"/>
          <w:lang w:eastAsia="zh-CN"/>
        </w:rPr>
        <w:t>SL-RSRP</w:t>
      </w:r>
      <w:r w:rsidR="003048F8">
        <w:rPr>
          <w:rFonts w:ascii="Arial" w:hAnsi="Arial" w:cs="Arial" w:hint="eastAsia"/>
          <w:lang w:eastAsia="zh-CN"/>
        </w:rPr>
        <w:t>P</w:t>
      </w:r>
      <w:r w:rsidR="006C19A3">
        <w:rPr>
          <w:rFonts w:ascii="Arial" w:hAnsi="Arial" w:cs="Arial" w:hint="eastAsia"/>
          <w:lang w:eastAsia="zh-CN"/>
        </w:rPr>
        <w:t xml:space="preserve">, </w:t>
      </w:r>
      <w:r w:rsidR="006C19A3" w:rsidRPr="006C19A3">
        <w:rPr>
          <w:rFonts w:ascii="Arial" w:hAnsi="Arial" w:cs="Arial"/>
          <w:lang w:eastAsia="zh-CN"/>
        </w:rPr>
        <w:t>SL-A-AoA</w:t>
      </w:r>
      <w:r w:rsidR="006C19A3">
        <w:rPr>
          <w:rFonts w:ascii="Arial" w:hAnsi="Arial" w:cs="Arial" w:hint="eastAsia"/>
          <w:lang w:eastAsia="zh-CN"/>
        </w:rPr>
        <w:t xml:space="preserve">, </w:t>
      </w:r>
      <w:r w:rsidR="006C19A3" w:rsidRPr="006C19A3">
        <w:rPr>
          <w:rFonts w:ascii="Arial" w:hAnsi="Arial" w:cs="Arial"/>
          <w:lang w:eastAsia="zh-CN"/>
        </w:rPr>
        <w:t>SL-Z-AoA</w:t>
      </w:r>
      <w:r w:rsidR="003048F8">
        <w:rPr>
          <w:rFonts w:ascii="Arial" w:hAnsi="Arial" w:cs="Arial" w:hint="eastAsia"/>
          <w:lang w:eastAsia="zh-CN"/>
        </w:rPr>
        <w:t>,</w:t>
      </w:r>
      <w:r w:rsidR="00896B61">
        <w:rPr>
          <w:rFonts w:ascii="Arial" w:hAnsi="Arial" w:cs="Arial" w:hint="eastAsia"/>
          <w:lang w:eastAsia="zh-CN"/>
        </w:rPr>
        <w:t xml:space="preserve"> </w:t>
      </w:r>
      <w:r w:rsidR="003048F8">
        <w:rPr>
          <w:rFonts w:ascii="Arial" w:hAnsi="Arial" w:cs="Arial" w:hint="eastAsia"/>
          <w:lang w:eastAsia="zh-CN"/>
        </w:rPr>
        <w:t xml:space="preserve">DL </w:t>
      </w:r>
      <w:r w:rsidR="00896B61">
        <w:rPr>
          <w:rFonts w:ascii="Arial" w:hAnsi="Arial" w:cs="Arial" w:hint="eastAsia"/>
          <w:lang w:eastAsia="zh-CN"/>
        </w:rPr>
        <w:t>RSCP</w:t>
      </w:r>
      <w:r w:rsidR="003048F8">
        <w:rPr>
          <w:rFonts w:ascii="Arial" w:hAnsi="Arial" w:cs="Arial" w:hint="eastAsia"/>
          <w:lang w:eastAsia="zh-CN"/>
        </w:rPr>
        <w:t xml:space="preserve"> and DL</w:t>
      </w:r>
      <w:r w:rsidR="00896B61">
        <w:rPr>
          <w:rFonts w:ascii="Arial" w:hAnsi="Arial" w:cs="Arial" w:hint="eastAsia"/>
          <w:lang w:eastAsia="zh-CN"/>
        </w:rPr>
        <w:t xml:space="preserve"> RSCPD</w:t>
      </w:r>
      <w:r w:rsidR="003048F8">
        <w:rPr>
          <w:rFonts w:ascii="Arial" w:hAnsi="Arial" w:cs="Arial" w:hint="eastAsia"/>
          <w:lang w:eastAsia="zh-CN"/>
        </w:rPr>
        <w:t xml:space="preserve"> measurements</w:t>
      </w:r>
      <w:r w:rsidR="002D0E96" w:rsidRPr="009C36F0">
        <w:rPr>
          <w:rFonts w:ascii="Arial" w:hAnsi="Arial" w:cs="Arial" w:hint="eastAsia"/>
        </w:rPr>
        <w:t>.</w:t>
      </w:r>
      <w:r w:rsidR="00C2175E" w:rsidRPr="009C36F0">
        <w:rPr>
          <w:rFonts w:ascii="Arial" w:hAnsi="Arial" w:cs="Arial" w:hint="eastAsia"/>
          <w:lang w:eastAsia="zh-CN"/>
        </w:rPr>
        <w:t xml:space="preserve"> </w:t>
      </w:r>
    </w:p>
    <w:p w14:paraId="5539F62F" w14:textId="77777777" w:rsidR="002D0E96" w:rsidRPr="009C36F0" w:rsidRDefault="002D0E96" w:rsidP="002D0E96">
      <w:pPr>
        <w:rPr>
          <w:rFonts w:ascii="Arial" w:hAnsi="Arial" w:cs="Arial"/>
          <w:b/>
        </w:rPr>
      </w:pPr>
    </w:p>
    <w:p w14:paraId="5539F630" w14:textId="77777777" w:rsidR="002D0E96" w:rsidRPr="009C36F0" w:rsidRDefault="002D0E96" w:rsidP="002D0E96">
      <w:pPr>
        <w:rPr>
          <w:rFonts w:ascii="Arial" w:hAnsi="Arial" w:cs="Arial"/>
          <w:b/>
          <w:lang w:eastAsia="ja-JP"/>
        </w:rPr>
      </w:pPr>
      <w:r w:rsidRPr="009C36F0">
        <w:rPr>
          <w:rFonts w:ascii="Arial" w:hAnsi="Arial" w:cs="Arial"/>
          <w:b/>
        </w:rPr>
        <w:t>3. Date of Next TSG-RAN Meetings:</w:t>
      </w:r>
    </w:p>
    <w:p w14:paraId="5539F631" w14:textId="77777777" w:rsidR="00C24236" w:rsidRPr="009C36F0" w:rsidRDefault="002D0E96" w:rsidP="00C2423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/>
        </w:rPr>
        <w:t>TSG RAN WG4 Meeting #10</w:t>
      </w:r>
      <w:r w:rsidRPr="009C36F0">
        <w:rPr>
          <w:rFonts w:ascii="Arial" w:hAnsi="Arial" w:cs="Arial" w:hint="eastAsia"/>
        </w:rPr>
        <w:t>8</w:t>
      </w:r>
      <w:r w:rsidR="00477E04" w:rsidRPr="009C36F0">
        <w:rPr>
          <w:rFonts w:ascii="Arial" w:hAnsi="Arial" w:cs="Arial" w:hint="eastAsia"/>
          <w:lang w:eastAsia="zh-CN"/>
        </w:rPr>
        <w:t>bis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/>
        </w:rPr>
        <w:tab/>
      </w:r>
      <w:r w:rsidR="00477E04" w:rsidRPr="009C36F0">
        <w:rPr>
          <w:rFonts w:ascii="Arial" w:hAnsi="Arial" w:cs="Arial" w:hint="eastAsia"/>
          <w:lang w:eastAsia="zh-CN"/>
        </w:rPr>
        <w:t>October</w:t>
      </w:r>
      <w:r w:rsidR="00477E04" w:rsidRPr="009C36F0">
        <w:rPr>
          <w:rFonts w:ascii="Arial" w:hAnsi="Arial" w:cs="Arial" w:hint="eastAsia"/>
        </w:rPr>
        <w:t xml:space="preserve"> </w:t>
      </w:r>
      <w:r w:rsidR="00477E04" w:rsidRPr="009C36F0">
        <w:rPr>
          <w:rFonts w:ascii="Arial" w:hAnsi="Arial" w:cs="Arial" w:hint="eastAsia"/>
          <w:lang w:eastAsia="zh-CN"/>
        </w:rPr>
        <w:t>9</w:t>
      </w:r>
      <w:r w:rsidRPr="009C36F0">
        <w:rPr>
          <w:rFonts w:ascii="Arial" w:hAnsi="Arial" w:cs="Arial"/>
        </w:rPr>
        <w:t xml:space="preserve"> – </w:t>
      </w:r>
      <w:r w:rsidR="00477E04" w:rsidRPr="009C36F0">
        <w:rPr>
          <w:rFonts w:ascii="Arial" w:hAnsi="Arial" w:cs="Arial" w:hint="eastAsia"/>
          <w:lang w:eastAsia="zh-CN"/>
        </w:rPr>
        <w:t>October</w:t>
      </w:r>
      <w:r w:rsidR="00477E04" w:rsidRPr="009C36F0">
        <w:rPr>
          <w:rFonts w:ascii="Arial" w:hAnsi="Arial" w:cs="Arial" w:hint="eastAsia"/>
        </w:rPr>
        <w:t xml:space="preserve"> </w:t>
      </w:r>
      <w:r w:rsidR="00477E04" w:rsidRPr="009C36F0">
        <w:rPr>
          <w:rFonts w:ascii="Arial" w:hAnsi="Arial" w:cs="Arial" w:hint="eastAsia"/>
          <w:lang w:eastAsia="zh-CN"/>
        </w:rPr>
        <w:t>13</w:t>
      </w:r>
      <w:r w:rsidRPr="009C36F0">
        <w:rPr>
          <w:rFonts w:ascii="Arial" w:hAnsi="Arial" w:cs="Arial"/>
        </w:rPr>
        <w:t>, 202</w:t>
      </w:r>
      <w:r w:rsidRPr="009C36F0">
        <w:rPr>
          <w:rFonts w:ascii="Arial" w:hAnsi="Arial" w:cs="Arial" w:hint="eastAsia"/>
        </w:rPr>
        <w:t>3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/>
        </w:rPr>
        <w:tab/>
      </w:r>
      <w:r w:rsidR="00477E04" w:rsidRPr="009C36F0">
        <w:rPr>
          <w:rFonts w:ascii="Arial" w:hAnsi="Arial" w:cs="Arial" w:hint="eastAsia"/>
          <w:lang w:eastAsia="zh-CN"/>
        </w:rPr>
        <w:t>Xiamen</w:t>
      </w:r>
      <w:r w:rsidRPr="009C36F0">
        <w:rPr>
          <w:rFonts w:ascii="Arial" w:hAnsi="Arial" w:cs="Arial" w:hint="eastAsia"/>
        </w:rPr>
        <w:t xml:space="preserve">, </w:t>
      </w:r>
      <w:r w:rsidR="00477E04" w:rsidRPr="009C36F0">
        <w:rPr>
          <w:rFonts w:ascii="Arial" w:hAnsi="Arial" w:cs="Arial" w:hint="eastAsia"/>
          <w:lang w:eastAsia="zh-CN"/>
        </w:rPr>
        <w:t>CN</w:t>
      </w:r>
    </w:p>
    <w:p w14:paraId="5539F632" w14:textId="77777777" w:rsidR="00E4603D" w:rsidRPr="00E4603D" w:rsidRDefault="00E4603D" w:rsidP="00C24236">
      <w:pPr>
        <w:rPr>
          <w:rFonts w:ascii="Arial" w:hAnsi="Arial" w:cs="Arial"/>
          <w:lang w:eastAsia="zh-CN"/>
        </w:rPr>
      </w:pPr>
      <w:r w:rsidRPr="009C36F0">
        <w:rPr>
          <w:rFonts w:ascii="Arial" w:hAnsi="Arial" w:cs="Arial"/>
        </w:rPr>
        <w:t>TSG RAN WG4 Meeting #10</w:t>
      </w:r>
      <w:r w:rsidRPr="009C36F0">
        <w:rPr>
          <w:rFonts w:ascii="Arial" w:hAnsi="Arial" w:cs="Arial" w:hint="eastAsia"/>
          <w:lang w:eastAsia="zh-CN"/>
        </w:rPr>
        <w:t>9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 w:hint="eastAsia"/>
          <w:lang w:eastAsia="zh-CN"/>
        </w:rPr>
        <w:t>November</w:t>
      </w:r>
      <w:r w:rsidRPr="009C36F0">
        <w:rPr>
          <w:rFonts w:ascii="Arial" w:hAnsi="Arial" w:cs="Arial" w:hint="eastAsia"/>
        </w:rPr>
        <w:t xml:space="preserve"> 13</w:t>
      </w:r>
      <w:r w:rsidRPr="009C36F0">
        <w:rPr>
          <w:rFonts w:ascii="Arial" w:hAnsi="Arial" w:cs="Arial"/>
        </w:rPr>
        <w:t xml:space="preserve"> –</w:t>
      </w:r>
      <w:r w:rsidRPr="009C36F0">
        <w:rPr>
          <w:rFonts w:ascii="Arial" w:hAnsi="Arial" w:cs="Arial" w:hint="eastAsia"/>
          <w:lang w:eastAsia="zh-CN"/>
        </w:rPr>
        <w:t>November</w:t>
      </w:r>
      <w:r w:rsidRPr="009C36F0">
        <w:rPr>
          <w:rFonts w:ascii="Arial" w:hAnsi="Arial" w:cs="Arial" w:hint="eastAsia"/>
        </w:rPr>
        <w:t xml:space="preserve"> 17</w:t>
      </w:r>
      <w:r w:rsidRPr="009C36F0">
        <w:rPr>
          <w:rFonts w:ascii="Arial" w:hAnsi="Arial" w:cs="Arial"/>
        </w:rPr>
        <w:t>, 202</w:t>
      </w:r>
      <w:r w:rsidRPr="009C36F0">
        <w:rPr>
          <w:rFonts w:ascii="Arial" w:hAnsi="Arial" w:cs="Arial" w:hint="eastAsia"/>
        </w:rPr>
        <w:t>3</w:t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/>
        </w:rPr>
        <w:tab/>
      </w:r>
      <w:r w:rsidRPr="009C36F0">
        <w:rPr>
          <w:rFonts w:ascii="Arial" w:hAnsi="Arial" w:cs="Arial" w:hint="eastAsia"/>
          <w:lang w:eastAsia="zh-CN"/>
        </w:rPr>
        <w:t>Chicago</w:t>
      </w:r>
      <w:r w:rsidRPr="009C36F0">
        <w:rPr>
          <w:rFonts w:ascii="Arial" w:hAnsi="Arial" w:cs="Arial" w:hint="eastAsia"/>
        </w:rPr>
        <w:t xml:space="preserve">, </w:t>
      </w:r>
      <w:r w:rsidR="00213D17" w:rsidRPr="009C36F0">
        <w:rPr>
          <w:rFonts w:ascii="Arial" w:hAnsi="Arial" w:cs="Arial" w:hint="eastAsia"/>
          <w:lang w:eastAsia="zh-CN"/>
        </w:rPr>
        <w:t>US</w:t>
      </w:r>
    </w:p>
    <w:sectPr w:rsidR="00E4603D" w:rsidRPr="00E4603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E51E6" w14:textId="77777777" w:rsidR="00262D50" w:rsidRDefault="00262D50">
      <w:r>
        <w:separator/>
      </w:r>
    </w:p>
  </w:endnote>
  <w:endnote w:type="continuationSeparator" w:id="0">
    <w:p w14:paraId="467ED0EC" w14:textId="77777777" w:rsidR="00262D50" w:rsidRDefault="0026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9F637" w14:textId="77777777" w:rsidR="003C2F60" w:rsidRDefault="003C2F6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96BAD" w14:textId="77777777" w:rsidR="00262D50" w:rsidRDefault="00262D50">
      <w:r>
        <w:separator/>
      </w:r>
    </w:p>
  </w:footnote>
  <w:footnote w:type="continuationSeparator" w:id="0">
    <w:p w14:paraId="3385A524" w14:textId="77777777" w:rsidR="00262D50" w:rsidRDefault="00262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94BAA"/>
    <w:multiLevelType w:val="multilevel"/>
    <w:tmpl w:val="0D594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9208C"/>
    <w:multiLevelType w:val="hybridMultilevel"/>
    <w:tmpl w:val="378EA8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CB35F0"/>
    <w:multiLevelType w:val="multilevel"/>
    <w:tmpl w:val="15CB3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6471F"/>
    <w:multiLevelType w:val="hybridMultilevel"/>
    <w:tmpl w:val="749E77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4233E5"/>
    <w:multiLevelType w:val="hybridMultilevel"/>
    <w:tmpl w:val="5C909D32"/>
    <w:lvl w:ilvl="0" w:tplc="4AA28E3E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D562BAA"/>
    <w:multiLevelType w:val="hybridMultilevel"/>
    <w:tmpl w:val="BFCC9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744A3"/>
    <w:multiLevelType w:val="multilevel"/>
    <w:tmpl w:val="5107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7050AA"/>
    <w:multiLevelType w:val="singleLevel"/>
    <w:tmpl w:val="BC14E5D4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6D4332"/>
    <w:multiLevelType w:val="hybridMultilevel"/>
    <w:tmpl w:val="544092D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EBB00D4"/>
    <w:multiLevelType w:val="hybridMultilevel"/>
    <w:tmpl w:val="05224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824F86"/>
    <w:multiLevelType w:val="hybridMultilevel"/>
    <w:tmpl w:val="918E9EA6"/>
    <w:lvl w:ilvl="0" w:tplc="23946FC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74937917">
    <w:abstractNumId w:val="2"/>
  </w:num>
  <w:num w:numId="2" w16cid:durableId="1154689015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6812472">
    <w:abstractNumId w:val="17"/>
  </w:num>
  <w:num w:numId="4" w16cid:durableId="1268581625">
    <w:abstractNumId w:val="16"/>
  </w:num>
  <w:num w:numId="5" w16cid:durableId="657732563">
    <w:abstractNumId w:val="14"/>
  </w:num>
  <w:num w:numId="6" w16cid:durableId="1566061580">
    <w:abstractNumId w:val="11"/>
  </w:num>
  <w:num w:numId="7" w16cid:durableId="615408705">
    <w:abstractNumId w:val="8"/>
  </w:num>
  <w:num w:numId="8" w16cid:durableId="1762213518">
    <w:abstractNumId w:val="10"/>
  </w:num>
  <w:num w:numId="9" w16cid:durableId="253435951">
    <w:abstractNumId w:val="0"/>
  </w:num>
  <w:num w:numId="10" w16cid:durableId="159741748">
    <w:abstractNumId w:val="7"/>
  </w:num>
  <w:num w:numId="11" w16cid:durableId="1944264484">
    <w:abstractNumId w:val="3"/>
  </w:num>
  <w:num w:numId="12" w16cid:durableId="1694727261">
    <w:abstractNumId w:val="13"/>
  </w:num>
  <w:num w:numId="13" w16cid:durableId="912542636">
    <w:abstractNumId w:val="14"/>
  </w:num>
  <w:num w:numId="14" w16cid:durableId="1023168952">
    <w:abstractNumId w:val="9"/>
  </w:num>
  <w:num w:numId="15" w16cid:durableId="955522510">
    <w:abstractNumId w:val="4"/>
  </w:num>
  <w:num w:numId="16" w16cid:durableId="2033410800">
    <w:abstractNumId w:val="18"/>
  </w:num>
  <w:num w:numId="17" w16cid:durableId="1133786198">
    <w:abstractNumId w:val="1"/>
  </w:num>
  <w:num w:numId="18" w16cid:durableId="1334986578">
    <w:abstractNumId w:val="12"/>
  </w:num>
  <w:num w:numId="19" w16cid:durableId="245573593">
    <w:abstractNumId w:val="12"/>
  </w:num>
  <w:num w:numId="20" w16cid:durableId="1260406255">
    <w:abstractNumId w:val="15"/>
  </w:num>
  <w:num w:numId="21" w16cid:durableId="99938880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FF4"/>
    <w:rsid w:val="00000485"/>
    <w:rsid w:val="000006EC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B3F"/>
    <w:rsid w:val="00011699"/>
    <w:rsid w:val="00011D5E"/>
    <w:rsid w:val="000124CB"/>
    <w:rsid w:val="000126CD"/>
    <w:rsid w:val="00013F79"/>
    <w:rsid w:val="0001490C"/>
    <w:rsid w:val="00014AC9"/>
    <w:rsid w:val="000152F1"/>
    <w:rsid w:val="0001564F"/>
    <w:rsid w:val="00015E1E"/>
    <w:rsid w:val="00015F16"/>
    <w:rsid w:val="00015F33"/>
    <w:rsid w:val="0001612C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2B6B"/>
    <w:rsid w:val="00023BE6"/>
    <w:rsid w:val="00023FF9"/>
    <w:rsid w:val="000240C3"/>
    <w:rsid w:val="000244C4"/>
    <w:rsid w:val="00024D35"/>
    <w:rsid w:val="0002528E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4753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2A0"/>
    <w:rsid w:val="000563A5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2A95"/>
    <w:rsid w:val="000639CC"/>
    <w:rsid w:val="000640C7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179"/>
    <w:rsid w:val="00071991"/>
    <w:rsid w:val="00071C1C"/>
    <w:rsid w:val="00071F3B"/>
    <w:rsid w:val="0007255C"/>
    <w:rsid w:val="00072567"/>
    <w:rsid w:val="00073624"/>
    <w:rsid w:val="00073837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2C39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80A"/>
    <w:rsid w:val="00086E35"/>
    <w:rsid w:val="000874A0"/>
    <w:rsid w:val="00090787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680"/>
    <w:rsid w:val="00096AEC"/>
    <w:rsid w:val="00096B5C"/>
    <w:rsid w:val="0009736B"/>
    <w:rsid w:val="00097812"/>
    <w:rsid w:val="000979DA"/>
    <w:rsid w:val="000A05CE"/>
    <w:rsid w:val="000A0AD4"/>
    <w:rsid w:val="000A1411"/>
    <w:rsid w:val="000A1B85"/>
    <w:rsid w:val="000A1B8B"/>
    <w:rsid w:val="000A2318"/>
    <w:rsid w:val="000A2788"/>
    <w:rsid w:val="000A2F0F"/>
    <w:rsid w:val="000A3096"/>
    <w:rsid w:val="000A3639"/>
    <w:rsid w:val="000A370E"/>
    <w:rsid w:val="000A3CA4"/>
    <w:rsid w:val="000A3E66"/>
    <w:rsid w:val="000A46A2"/>
    <w:rsid w:val="000A48CE"/>
    <w:rsid w:val="000A5955"/>
    <w:rsid w:val="000A5A4A"/>
    <w:rsid w:val="000A5B85"/>
    <w:rsid w:val="000A61ED"/>
    <w:rsid w:val="000A6F7D"/>
    <w:rsid w:val="000A7396"/>
    <w:rsid w:val="000A769F"/>
    <w:rsid w:val="000A76BF"/>
    <w:rsid w:val="000A7BEF"/>
    <w:rsid w:val="000A7CED"/>
    <w:rsid w:val="000B0417"/>
    <w:rsid w:val="000B064A"/>
    <w:rsid w:val="000B0C01"/>
    <w:rsid w:val="000B0D62"/>
    <w:rsid w:val="000B26BD"/>
    <w:rsid w:val="000B2F7A"/>
    <w:rsid w:val="000B3288"/>
    <w:rsid w:val="000B407E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562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19F3"/>
    <w:rsid w:val="000D3018"/>
    <w:rsid w:val="000D373C"/>
    <w:rsid w:val="000D3D6E"/>
    <w:rsid w:val="000D5987"/>
    <w:rsid w:val="000D5A76"/>
    <w:rsid w:val="000D5CBC"/>
    <w:rsid w:val="000D6A9F"/>
    <w:rsid w:val="000D781E"/>
    <w:rsid w:val="000E03E5"/>
    <w:rsid w:val="000E108E"/>
    <w:rsid w:val="000E112C"/>
    <w:rsid w:val="000E1572"/>
    <w:rsid w:val="000E2726"/>
    <w:rsid w:val="000E3E41"/>
    <w:rsid w:val="000E4512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35D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7A8"/>
    <w:rsid w:val="001158FB"/>
    <w:rsid w:val="00115C80"/>
    <w:rsid w:val="00116BFB"/>
    <w:rsid w:val="00116D6A"/>
    <w:rsid w:val="00116F1F"/>
    <w:rsid w:val="00117FA7"/>
    <w:rsid w:val="00120291"/>
    <w:rsid w:val="0012110B"/>
    <w:rsid w:val="00122661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25E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12B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DC"/>
    <w:rsid w:val="001672E6"/>
    <w:rsid w:val="001675B6"/>
    <w:rsid w:val="00167616"/>
    <w:rsid w:val="0017013D"/>
    <w:rsid w:val="0017022E"/>
    <w:rsid w:val="00170738"/>
    <w:rsid w:val="001709C4"/>
    <w:rsid w:val="00170E9D"/>
    <w:rsid w:val="0017117D"/>
    <w:rsid w:val="001712C8"/>
    <w:rsid w:val="00172A99"/>
    <w:rsid w:val="001731F5"/>
    <w:rsid w:val="00173217"/>
    <w:rsid w:val="001732F9"/>
    <w:rsid w:val="001735C2"/>
    <w:rsid w:val="0017396D"/>
    <w:rsid w:val="001750CD"/>
    <w:rsid w:val="001750E1"/>
    <w:rsid w:val="00175612"/>
    <w:rsid w:val="001769D3"/>
    <w:rsid w:val="00176C08"/>
    <w:rsid w:val="00177A4C"/>
    <w:rsid w:val="00177A61"/>
    <w:rsid w:val="00177D51"/>
    <w:rsid w:val="00180398"/>
    <w:rsid w:val="00181002"/>
    <w:rsid w:val="00181135"/>
    <w:rsid w:val="00181AF3"/>
    <w:rsid w:val="00181BEC"/>
    <w:rsid w:val="00182B75"/>
    <w:rsid w:val="00182D37"/>
    <w:rsid w:val="0018340D"/>
    <w:rsid w:val="00183782"/>
    <w:rsid w:val="00183922"/>
    <w:rsid w:val="0018440B"/>
    <w:rsid w:val="001844EB"/>
    <w:rsid w:val="0018481A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5CD"/>
    <w:rsid w:val="001867DE"/>
    <w:rsid w:val="00186B03"/>
    <w:rsid w:val="00186B66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697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0442"/>
    <w:rsid w:val="001A1636"/>
    <w:rsid w:val="001A182F"/>
    <w:rsid w:val="001A195A"/>
    <w:rsid w:val="001A1AD5"/>
    <w:rsid w:val="001A1E8D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E4A"/>
    <w:rsid w:val="001A5F31"/>
    <w:rsid w:val="001A65A5"/>
    <w:rsid w:val="001A6AF5"/>
    <w:rsid w:val="001A6AF6"/>
    <w:rsid w:val="001A6C50"/>
    <w:rsid w:val="001A70BA"/>
    <w:rsid w:val="001A7125"/>
    <w:rsid w:val="001A71B3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5C37"/>
    <w:rsid w:val="001B61C0"/>
    <w:rsid w:val="001B6B7B"/>
    <w:rsid w:val="001B6F99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37"/>
    <w:rsid w:val="001C548B"/>
    <w:rsid w:val="001C5A07"/>
    <w:rsid w:val="001C6CF9"/>
    <w:rsid w:val="001C7720"/>
    <w:rsid w:val="001C775F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4AE1"/>
    <w:rsid w:val="001D4B45"/>
    <w:rsid w:val="001D591D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5BEF"/>
    <w:rsid w:val="001E63CD"/>
    <w:rsid w:val="001E7279"/>
    <w:rsid w:val="001E779F"/>
    <w:rsid w:val="001F0A1C"/>
    <w:rsid w:val="001F0ED6"/>
    <w:rsid w:val="001F0F48"/>
    <w:rsid w:val="001F0FE7"/>
    <w:rsid w:val="001F1685"/>
    <w:rsid w:val="001F18CC"/>
    <w:rsid w:val="001F21FA"/>
    <w:rsid w:val="001F24A6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5E29"/>
    <w:rsid w:val="001F7F8A"/>
    <w:rsid w:val="0020091B"/>
    <w:rsid w:val="00201609"/>
    <w:rsid w:val="002019FB"/>
    <w:rsid w:val="00201D75"/>
    <w:rsid w:val="0020215E"/>
    <w:rsid w:val="0020239B"/>
    <w:rsid w:val="002027CF"/>
    <w:rsid w:val="002028B5"/>
    <w:rsid w:val="00202D7A"/>
    <w:rsid w:val="00203331"/>
    <w:rsid w:val="002035AF"/>
    <w:rsid w:val="002035E9"/>
    <w:rsid w:val="002037C5"/>
    <w:rsid w:val="002045A3"/>
    <w:rsid w:val="00204CAA"/>
    <w:rsid w:val="00204E98"/>
    <w:rsid w:val="00205303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17"/>
    <w:rsid w:val="00213DEB"/>
    <w:rsid w:val="0021433C"/>
    <w:rsid w:val="0021471B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0D84"/>
    <w:rsid w:val="0022119B"/>
    <w:rsid w:val="00222822"/>
    <w:rsid w:val="00222A51"/>
    <w:rsid w:val="00222B46"/>
    <w:rsid w:val="00223772"/>
    <w:rsid w:val="00223B10"/>
    <w:rsid w:val="00223B49"/>
    <w:rsid w:val="00223FC1"/>
    <w:rsid w:val="002242AE"/>
    <w:rsid w:val="0022449B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0AB"/>
    <w:rsid w:val="002337E7"/>
    <w:rsid w:val="00233B47"/>
    <w:rsid w:val="00233BCF"/>
    <w:rsid w:val="00234913"/>
    <w:rsid w:val="0023581A"/>
    <w:rsid w:val="00235966"/>
    <w:rsid w:val="00235B03"/>
    <w:rsid w:val="00235C82"/>
    <w:rsid w:val="00235F93"/>
    <w:rsid w:val="0023637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37B"/>
    <w:rsid w:val="00243596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CF"/>
    <w:rsid w:val="00250535"/>
    <w:rsid w:val="002506C1"/>
    <w:rsid w:val="00250F9D"/>
    <w:rsid w:val="00251528"/>
    <w:rsid w:val="002519CF"/>
    <w:rsid w:val="002519FD"/>
    <w:rsid w:val="00251BA7"/>
    <w:rsid w:val="00251D5D"/>
    <w:rsid w:val="00252013"/>
    <w:rsid w:val="0025215B"/>
    <w:rsid w:val="00252178"/>
    <w:rsid w:val="00252907"/>
    <w:rsid w:val="00252A96"/>
    <w:rsid w:val="00252FC2"/>
    <w:rsid w:val="00253CD4"/>
    <w:rsid w:val="002545B3"/>
    <w:rsid w:val="00254C37"/>
    <w:rsid w:val="002553BB"/>
    <w:rsid w:val="00255AFA"/>
    <w:rsid w:val="00256E04"/>
    <w:rsid w:val="00256EC6"/>
    <w:rsid w:val="002605CD"/>
    <w:rsid w:val="00260A69"/>
    <w:rsid w:val="00260A7F"/>
    <w:rsid w:val="00260EB6"/>
    <w:rsid w:val="00260EE8"/>
    <w:rsid w:val="00261048"/>
    <w:rsid w:val="00261319"/>
    <w:rsid w:val="00261B61"/>
    <w:rsid w:val="00261EE5"/>
    <w:rsid w:val="00262CC3"/>
    <w:rsid w:val="00262D50"/>
    <w:rsid w:val="00263354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4C4"/>
    <w:rsid w:val="00275561"/>
    <w:rsid w:val="00276237"/>
    <w:rsid w:val="00277A00"/>
    <w:rsid w:val="00280039"/>
    <w:rsid w:val="002803CF"/>
    <w:rsid w:val="00280A4C"/>
    <w:rsid w:val="002816D9"/>
    <w:rsid w:val="002818CA"/>
    <w:rsid w:val="00281D3A"/>
    <w:rsid w:val="00281F6B"/>
    <w:rsid w:val="002823F1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5EC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8CF"/>
    <w:rsid w:val="0029390E"/>
    <w:rsid w:val="00293FFA"/>
    <w:rsid w:val="002940BE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B61"/>
    <w:rsid w:val="00297EB5"/>
    <w:rsid w:val="002A02F3"/>
    <w:rsid w:val="002A03CF"/>
    <w:rsid w:val="002A095A"/>
    <w:rsid w:val="002A0A0B"/>
    <w:rsid w:val="002A0B5D"/>
    <w:rsid w:val="002A0EF8"/>
    <w:rsid w:val="002A0F5E"/>
    <w:rsid w:val="002A18DF"/>
    <w:rsid w:val="002A2095"/>
    <w:rsid w:val="002A21AF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A35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3A8D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E81"/>
    <w:rsid w:val="002D0E96"/>
    <w:rsid w:val="002D0F30"/>
    <w:rsid w:val="002D1C8F"/>
    <w:rsid w:val="002D1EF9"/>
    <w:rsid w:val="002D4952"/>
    <w:rsid w:val="002D602A"/>
    <w:rsid w:val="002D6417"/>
    <w:rsid w:val="002D6D22"/>
    <w:rsid w:val="002D6EE6"/>
    <w:rsid w:val="002D7B8C"/>
    <w:rsid w:val="002E0460"/>
    <w:rsid w:val="002E103C"/>
    <w:rsid w:val="002E113D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5150"/>
    <w:rsid w:val="002E53BC"/>
    <w:rsid w:val="002E615D"/>
    <w:rsid w:val="002E6291"/>
    <w:rsid w:val="002E6800"/>
    <w:rsid w:val="002E687A"/>
    <w:rsid w:val="002E69DE"/>
    <w:rsid w:val="002E6F60"/>
    <w:rsid w:val="002E781E"/>
    <w:rsid w:val="002E7D2A"/>
    <w:rsid w:val="002F0153"/>
    <w:rsid w:val="002F04EB"/>
    <w:rsid w:val="002F0C1E"/>
    <w:rsid w:val="002F116A"/>
    <w:rsid w:val="002F11AD"/>
    <w:rsid w:val="002F1849"/>
    <w:rsid w:val="002F2C4B"/>
    <w:rsid w:val="002F3231"/>
    <w:rsid w:val="002F34E2"/>
    <w:rsid w:val="002F36DC"/>
    <w:rsid w:val="002F3DD8"/>
    <w:rsid w:val="002F4597"/>
    <w:rsid w:val="002F4896"/>
    <w:rsid w:val="002F4B6D"/>
    <w:rsid w:val="002F4DB0"/>
    <w:rsid w:val="002F556D"/>
    <w:rsid w:val="002F55AC"/>
    <w:rsid w:val="002F5712"/>
    <w:rsid w:val="002F6CD2"/>
    <w:rsid w:val="002F745B"/>
    <w:rsid w:val="002F7659"/>
    <w:rsid w:val="002F7A6D"/>
    <w:rsid w:val="002F7F75"/>
    <w:rsid w:val="00300B51"/>
    <w:rsid w:val="00300DF6"/>
    <w:rsid w:val="0030188F"/>
    <w:rsid w:val="00302818"/>
    <w:rsid w:val="00302C22"/>
    <w:rsid w:val="00303416"/>
    <w:rsid w:val="00304554"/>
    <w:rsid w:val="003048F8"/>
    <w:rsid w:val="0030552C"/>
    <w:rsid w:val="00305987"/>
    <w:rsid w:val="00305DA8"/>
    <w:rsid w:val="003064B6"/>
    <w:rsid w:val="00306A65"/>
    <w:rsid w:val="00306EEE"/>
    <w:rsid w:val="003072BA"/>
    <w:rsid w:val="00307975"/>
    <w:rsid w:val="00307EE8"/>
    <w:rsid w:val="00310D86"/>
    <w:rsid w:val="003116F1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687"/>
    <w:rsid w:val="00317C8A"/>
    <w:rsid w:val="00320135"/>
    <w:rsid w:val="0032043B"/>
    <w:rsid w:val="0032088C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706"/>
    <w:rsid w:val="00337A03"/>
    <w:rsid w:val="003402DC"/>
    <w:rsid w:val="00340EA1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A4B"/>
    <w:rsid w:val="00346B9D"/>
    <w:rsid w:val="00346CB3"/>
    <w:rsid w:val="00347466"/>
    <w:rsid w:val="00350E23"/>
    <w:rsid w:val="0035125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3D0A"/>
    <w:rsid w:val="003544D1"/>
    <w:rsid w:val="003557AD"/>
    <w:rsid w:val="003558CE"/>
    <w:rsid w:val="00355B4F"/>
    <w:rsid w:val="00356352"/>
    <w:rsid w:val="003566A3"/>
    <w:rsid w:val="0035670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660D"/>
    <w:rsid w:val="00366623"/>
    <w:rsid w:val="00367538"/>
    <w:rsid w:val="0037008A"/>
    <w:rsid w:val="0037058C"/>
    <w:rsid w:val="003726CF"/>
    <w:rsid w:val="00372B69"/>
    <w:rsid w:val="00373024"/>
    <w:rsid w:val="003739CB"/>
    <w:rsid w:val="00373AD1"/>
    <w:rsid w:val="00373C5B"/>
    <w:rsid w:val="00374502"/>
    <w:rsid w:val="00375243"/>
    <w:rsid w:val="0037545D"/>
    <w:rsid w:val="00375D44"/>
    <w:rsid w:val="00375D81"/>
    <w:rsid w:val="00376492"/>
    <w:rsid w:val="00376A18"/>
    <w:rsid w:val="00376C18"/>
    <w:rsid w:val="0037793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A0D"/>
    <w:rsid w:val="00385A2E"/>
    <w:rsid w:val="00385F7D"/>
    <w:rsid w:val="00386072"/>
    <w:rsid w:val="0038609C"/>
    <w:rsid w:val="003862B6"/>
    <w:rsid w:val="003864D2"/>
    <w:rsid w:val="003867BF"/>
    <w:rsid w:val="00386824"/>
    <w:rsid w:val="00386A9C"/>
    <w:rsid w:val="00386CB7"/>
    <w:rsid w:val="0038735F"/>
    <w:rsid w:val="0038763B"/>
    <w:rsid w:val="003877E3"/>
    <w:rsid w:val="0038783F"/>
    <w:rsid w:val="00387A5D"/>
    <w:rsid w:val="00390409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38DF"/>
    <w:rsid w:val="003941A8"/>
    <w:rsid w:val="00394400"/>
    <w:rsid w:val="0039485C"/>
    <w:rsid w:val="0039491A"/>
    <w:rsid w:val="00394E65"/>
    <w:rsid w:val="0039501D"/>
    <w:rsid w:val="00395141"/>
    <w:rsid w:val="003951F5"/>
    <w:rsid w:val="003966BE"/>
    <w:rsid w:val="00396C26"/>
    <w:rsid w:val="00396EFD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961"/>
    <w:rsid w:val="003A7AA0"/>
    <w:rsid w:val="003A7B6D"/>
    <w:rsid w:val="003B0066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3CFE"/>
    <w:rsid w:val="003B4065"/>
    <w:rsid w:val="003B4523"/>
    <w:rsid w:val="003B46BD"/>
    <w:rsid w:val="003B4798"/>
    <w:rsid w:val="003B49ED"/>
    <w:rsid w:val="003B4B3B"/>
    <w:rsid w:val="003B4D86"/>
    <w:rsid w:val="003B4FA0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1E77"/>
    <w:rsid w:val="003C21D0"/>
    <w:rsid w:val="003C22EB"/>
    <w:rsid w:val="003C243C"/>
    <w:rsid w:val="003C2F60"/>
    <w:rsid w:val="003C3BA9"/>
    <w:rsid w:val="003C48BA"/>
    <w:rsid w:val="003C6050"/>
    <w:rsid w:val="003C6435"/>
    <w:rsid w:val="003C66C2"/>
    <w:rsid w:val="003C67FF"/>
    <w:rsid w:val="003C6813"/>
    <w:rsid w:val="003C6834"/>
    <w:rsid w:val="003C6EBC"/>
    <w:rsid w:val="003C6FC4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4A9"/>
    <w:rsid w:val="003D2714"/>
    <w:rsid w:val="003D277D"/>
    <w:rsid w:val="003D2A41"/>
    <w:rsid w:val="003D3A57"/>
    <w:rsid w:val="003D3AAA"/>
    <w:rsid w:val="003D4395"/>
    <w:rsid w:val="003D47DF"/>
    <w:rsid w:val="003D4831"/>
    <w:rsid w:val="003D487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BF9"/>
    <w:rsid w:val="003E2C4C"/>
    <w:rsid w:val="003E2C93"/>
    <w:rsid w:val="003E402E"/>
    <w:rsid w:val="003E453E"/>
    <w:rsid w:val="003E463E"/>
    <w:rsid w:val="003E54AB"/>
    <w:rsid w:val="003E5A80"/>
    <w:rsid w:val="003E6298"/>
    <w:rsid w:val="003E62FD"/>
    <w:rsid w:val="003E67E4"/>
    <w:rsid w:val="003E6FF6"/>
    <w:rsid w:val="003E757E"/>
    <w:rsid w:val="003F03AE"/>
    <w:rsid w:val="003F0527"/>
    <w:rsid w:val="003F0947"/>
    <w:rsid w:val="003F09D6"/>
    <w:rsid w:val="003F10D1"/>
    <w:rsid w:val="003F1608"/>
    <w:rsid w:val="003F219A"/>
    <w:rsid w:val="003F23CD"/>
    <w:rsid w:val="003F3558"/>
    <w:rsid w:val="003F4680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6F"/>
    <w:rsid w:val="004028E8"/>
    <w:rsid w:val="00402E23"/>
    <w:rsid w:val="00402F6D"/>
    <w:rsid w:val="004036AA"/>
    <w:rsid w:val="004037C5"/>
    <w:rsid w:val="00403A21"/>
    <w:rsid w:val="004054B4"/>
    <w:rsid w:val="00405875"/>
    <w:rsid w:val="00406BDE"/>
    <w:rsid w:val="0040716B"/>
    <w:rsid w:val="00410439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4B0"/>
    <w:rsid w:val="00414695"/>
    <w:rsid w:val="00414EC0"/>
    <w:rsid w:val="004150F7"/>
    <w:rsid w:val="00415647"/>
    <w:rsid w:val="00415DC2"/>
    <w:rsid w:val="0041605C"/>
    <w:rsid w:val="00416AA6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B4A"/>
    <w:rsid w:val="00426DB7"/>
    <w:rsid w:val="00431158"/>
    <w:rsid w:val="00431E57"/>
    <w:rsid w:val="004322C5"/>
    <w:rsid w:val="00432EDC"/>
    <w:rsid w:val="00433396"/>
    <w:rsid w:val="00433B9C"/>
    <w:rsid w:val="00434710"/>
    <w:rsid w:val="00434A6E"/>
    <w:rsid w:val="004351D9"/>
    <w:rsid w:val="00435322"/>
    <w:rsid w:val="00435D7B"/>
    <w:rsid w:val="00435FC8"/>
    <w:rsid w:val="004364B1"/>
    <w:rsid w:val="004365E4"/>
    <w:rsid w:val="00440025"/>
    <w:rsid w:val="0044027A"/>
    <w:rsid w:val="004406AB"/>
    <w:rsid w:val="00440B01"/>
    <w:rsid w:val="00440C8D"/>
    <w:rsid w:val="0044158D"/>
    <w:rsid w:val="004420F5"/>
    <w:rsid w:val="00442165"/>
    <w:rsid w:val="004429BA"/>
    <w:rsid w:val="00442A22"/>
    <w:rsid w:val="0044317C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416"/>
    <w:rsid w:val="004525E3"/>
    <w:rsid w:val="004528E4"/>
    <w:rsid w:val="00452F1A"/>
    <w:rsid w:val="004538BF"/>
    <w:rsid w:val="00453AA5"/>
    <w:rsid w:val="004544AB"/>
    <w:rsid w:val="00454779"/>
    <w:rsid w:val="00454CBD"/>
    <w:rsid w:val="00455234"/>
    <w:rsid w:val="004555DA"/>
    <w:rsid w:val="00455DFC"/>
    <w:rsid w:val="00455E77"/>
    <w:rsid w:val="00456AE8"/>
    <w:rsid w:val="004572B5"/>
    <w:rsid w:val="00457756"/>
    <w:rsid w:val="00460010"/>
    <w:rsid w:val="00460570"/>
    <w:rsid w:val="004606EF"/>
    <w:rsid w:val="004620AB"/>
    <w:rsid w:val="004628B4"/>
    <w:rsid w:val="00462BDD"/>
    <w:rsid w:val="00462D48"/>
    <w:rsid w:val="0046336A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91B"/>
    <w:rsid w:val="00474C78"/>
    <w:rsid w:val="00475743"/>
    <w:rsid w:val="0047581E"/>
    <w:rsid w:val="00475870"/>
    <w:rsid w:val="00475A02"/>
    <w:rsid w:val="00475D39"/>
    <w:rsid w:val="00475F0A"/>
    <w:rsid w:val="00477102"/>
    <w:rsid w:val="00477E04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71D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A06"/>
    <w:rsid w:val="00491EA6"/>
    <w:rsid w:val="00493431"/>
    <w:rsid w:val="00493487"/>
    <w:rsid w:val="00494C41"/>
    <w:rsid w:val="00494E24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2D9"/>
    <w:rsid w:val="004A0813"/>
    <w:rsid w:val="004A0E6C"/>
    <w:rsid w:val="004A1866"/>
    <w:rsid w:val="004A233A"/>
    <w:rsid w:val="004A2F9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52E"/>
    <w:rsid w:val="004A5D43"/>
    <w:rsid w:val="004A5F09"/>
    <w:rsid w:val="004A613F"/>
    <w:rsid w:val="004A6CF1"/>
    <w:rsid w:val="004A6DE8"/>
    <w:rsid w:val="004A78BD"/>
    <w:rsid w:val="004A7E23"/>
    <w:rsid w:val="004B0724"/>
    <w:rsid w:val="004B115E"/>
    <w:rsid w:val="004B1348"/>
    <w:rsid w:val="004B1955"/>
    <w:rsid w:val="004B1A42"/>
    <w:rsid w:val="004B2F0D"/>
    <w:rsid w:val="004B3B70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097"/>
    <w:rsid w:val="004C43AD"/>
    <w:rsid w:val="004C4617"/>
    <w:rsid w:val="004C5295"/>
    <w:rsid w:val="004C5AB3"/>
    <w:rsid w:val="004C5F3C"/>
    <w:rsid w:val="004C613B"/>
    <w:rsid w:val="004C6849"/>
    <w:rsid w:val="004C742E"/>
    <w:rsid w:val="004C7434"/>
    <w:rsid w:val="004D0584"/>
    <w:rsid w:val="004D1023"/>
    <w:rsid w:val="004D124A"/>
    <w:rsid w:val="004D1A0C"/>
    <w:rsid w:val="004D1DF2"/>
    <w:rsid w:val="004D2674"/>
    <w:rsid w:val="004D2934"/>
    <w:rsid w:val="004D29F7"/>
    <w:rsid w:val="004D2C9B"/>
    <w:rsid w:val="004D4BFC"/>
    <w:rsid w:val="004D56D7"/>
    <w:rsid w:val="004D6306"/>
    <w:rsid w:val="004D757B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108"/>
    <w:rsid w:val="004F03D0"/>
    <w:rsid w:val="004F0C32"/>
    <w:rsid w:val="004F0FCD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4F7779"/>
    <w:rsid w:val="00500926"/>
    <w:rsid w:val="005012BE"/>
    <w:rsid w:val="00501404"/>
    <w:rsid w:val="0050144D"/>
    <w:rsid w:val="005016EA"/>
    <w:rsid w:val="00501A3E"/>
    <w:rsid w:val="00502617"/>
    <w:rsid w:val="00502D28"/>
    <w:rsid w:val="00502E85"/>
    <w:rsid w:val="00502E86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07FA2"/>
    <w:rsid w:val="00510049"/>
    <w:rsid w:val="00510713"/>
    <w:rsid w:val="00510B41"/>
    <w:rsid w:val="00510E13"/>
    <w:rsid w:val="00510F49"/>
    <w:rsid w:val="00511432"/>
    <w:rsid w:val="00511CD5"/>
    <w:rsid w:val="00511F51"/>
    <w:rsid w:val="005125A4"/>
    <w:rsid w:val="00512849"/>
    <w:rsid w:val="00512B9D"/>
    <w:rsid w:val="00512D9A"/>
    <w:rsid w:val="00512ECC"/>
    <w:rsid w:val="00514223"/>
    <w:rsid w:val="0051449D"/>
    <w:rsid w:val="00514CD1"/>
    <w:rsid w:val="0051507D"/>
    <w:rsid w:val="0051541F"/>
    <w:rsid w:val="00515969"/>
    <w:rsid w:val="00515AA6"/>
    <w:rsid w:val="00515C72"/>
    <w:rsid w:val="00515EDD"/>
    <w:rsid w:val="00516173"/>
    <w:rsid w:val="00516AAB"/>
    <w:rsid w:val="00516E7C"/>
    <w:rsid w:val="005172C0"/>
    <w:rsid w:val="005173E0"/>
    <w:rsid w:val="0051770A"/>
    <w:rsid w:val="0051792B"/>
    <w:rsid w:val="00517D3F"/>
    <w:rsid w:val="00517D7B"/>
    <w:rsid w:val="005200DA"/>
    <w:rsid w:val="005202E0"/>
    <w:rsid w:val="005207E3"/>
    <w:rsid w:val="00520E6F"/>
    <w:rsid w:val="0052107B"/>
    <w:rsid w:val="005216A7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63D7"/>
    <w:rsid w:val="00527711"/>
    <w:rsid w:val="0053085A"/>
    <w:rsid w:val="0053101E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053"/>
    <w:rsid w:val="00536129"/>
    <w:rsid w:val="00537954"/>
    <w:rsid w:val="00537BF1"/>
    <w:rsid w:val="00540522"/>
    <w:rsid w:val="0054120C"/>
    <w:rsid w:val="0054221C"/>
    <w:rsid w:val="005426C2"/>
    <w:rsid w:val="005434D3"/>
    <w:rsid w:val="00543E3B"/>
    <w:rsid w:val="00544219"/>
    <w:rsid w:val="005443DC"/>
    <w:rsid w:val="005445D9"/>
    <w:rsid w:val="0054520D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042F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B20"/>
    <w:rsid w:val="00570CD0"/>
    <w:rsid w:val="00570F3A"/>
    <w:rsid w:val="0057127F"/>
    <w:rsid w:val="00571497"/>
    <w:rsid w:val="00571C3B"/>
    <w:rsid w:val="0057267C"/>
    <w:rsid w:val="005727DE"/>
    <w:rsid w:val="00572F39"/>
    <w:rsid w:val="00572FE5"/>
    <w:rsid w:val="0057466C"/>
    <w:rsid w:val="0057482E"/>
    <w:rsid w:val="00575179"/>
    <w:rsid w:val="0057552A"/>
    <w:rsid w:val="00575775"/>
    <w:rsid w:val="00575D93"/>
    <w:rsid w:val="00577033"/>
    <w:rsid w:val="00577A65"/>
    <w:rsid w:val="00577F9C"/>
    <w:rsid w:val="00580389"/>
    <w:rsid w:val="0058076E"/>
    <w:rsid w:val="00580E5A"/>
    <w:rsid w:val="005815BE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09D"/>
    <w:rsid w:val="0058628D"/>
    <w:rsid w:val="00586B29"/>
    <w:rsid w:val="00587951"/>
    <w:rsid w:val="00587D4C"/>
    <w:rsid w:val="00590A47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46F"/>
    <w:rsid w:val="005975C1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2ECD"/>
    <w:rsid w:val="005A34A7"/>
    <w:rsid w:val="005A3886"/>
    <w:rsid w:val="005A4C9C"/>
    <w:rsid w:val="005A5082"/>
    <w:rsid w:val="005A5590"/>
    <w:rsid w:val="005A5EA3"/>
    <w:rsid w:val="005A63BF"/>
    <w:rsid w:val="005A658B"/>
    <w:rsid w:val="005A66A2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2C5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5D7E"/>
    <w:rsid w:val="005B6034"/>
    <w:rsid w:val="005B62D5"/>
    <w:rsid w:val="005B665A"/>
    <w:rsid w:val="005C01AD"/>
    <w:rsid w:val="005C09B0"/>
    <w:rsid w:val="005C0ADC"/>
    <w:rsid w:val="005C1E95"/>
    <w:rsid w:val="005C1F1D"/>
    <w:rsid w:val="005C255D"/>
    <w:rsid w:val="005C264C"/>
    <w:rsid w:val="005C2869"/>
    <w:rsid w:val="005C28B9"/>
    <w:rsid w:val="005C2C1F"/>
    <w:rsid w:val="005C2C6C"/>
    <w:rsid w:val="005C33D9"/>
    <w:rsid w:val="005C3741"/>
    <w:rsid w:val="005C39C6"/>
    <w:rsid w:val="005C3E24"/>
    <w:rsid w:val="005C41AD"/>
    <w:rsid w:val="005C4C9A"/>
    <w:rsid w:val="005C54BA"/>
    <w:rsid w:val="005C60C7"/>
    <w:rsid w:val="005C6835"/>
    <w:rsid w:val="005C6F60"/>
    <w:rsid w:val="005C7BEB"/>
    <w:rsid w:val="005D0E65"/>
    <w:rsid w:val="005D1EF1"/>
    <w:rsid w:val="005D2182"/>
    <w:rsid w:val="005D25FB"/>
    <w:rsid w:val="005D2B32"/>
    <w:rsid w:val="005D2E79"/>
    <w:rsid w:val="005D38EE"/>
    <w:rsid w:val="005D3D2D"/>
    <w:rsid w:val="005D41BB"/>
    <w:rsid w:val="005D4845"/>
    <w:rsid w:val="005D4952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CDB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006"/>
    <w:rsid w:val="005E429D"/>
    <w:rsid w:val="005E43FD"/>
    <w:rsid w:val="005E4801"/>
    <w:rsid w:val="005E4871"/>
    <w:rsid w:val="005E4ACD"/>
    <w:rsid w:val="005E5243"/>
    <w:rsid w:val="005E5986"/>
    <w:rsid w:val="005E624B"/>
    <w:rsid w:val="005E6271"/>
    <w:rsid w:val="005E6AC1"/>
    <w:rsid w:val="005E75BD"/>
    <w:rsid w:val="005E7EF3"/>
    <w:rsid w:val="005F00CF"/>
    <w:rsid w:val="005F0FD1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45F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5751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3B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AB3"/>
    <w:rsid w:val="00621525"/>
    <w:rsid w:val="0062176F"/>
    <w:rsid w:val="00621A03"/>
    <w:rsid w:val="0062217F"/>
    <w:rsid w:val="006223F3"/>
    <w:rsid w:val="006227D8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57E2"/>
    <w:rsid w:val="00625B0F"/>
    <w:rsid w:val="00627868"/>
    <w:rsid w:val="00627951"/>
    <w:rsid w:val="00627D9E"/>
    <w:rsid w:val="006301AD"/>
    <w:rsid w:val="00630904"/>
    <w:rsid w:val="00630A9F"/>
    <w:rsid w:val="00631196"/>
    <w:rsid w:val="00631C8C"/>
    <w:rsid w:val="00631F60"/>
    <w:rsid w:val="006330D9"/>
    <w:rsid w:val="00633173"/>
    <w:rsid w:val="00633C43"/>
    <w:rsid w:val="0063426A"/>
    <w:rsid w:val="00634300"/>
    <w:rsid w:val="006345E0"/>
    <w:rsid w:val="00634791"/>
    <w:rsid w:val="00634D3E"/>
    <w:rsid w:val="00635A45"/>
    <w:rsid w:val="00635FB0"/>
    <w:rsid w:val="00636419"/>
    <w:rsid w:val="00636FFD"/>
    <w:rsid w:val="00637E54"/>
    <w:rsid w:val="00637F62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27"/>
    <w:rsid w:val="00660F50"/>
    <w:rsid w:val="00661076"/>
    <w:rsid w:val="006613DB"/>
    <w:rsid w:val="00661479"/>
    <w:rsid w:val="00661A60"/>
    <w:rsid w:val="00661EBD"/>
    <w:rsid w:val="00661FDA"/>
    <w:rsid w:val="00662748"/>
    <w:rsid w:val="00662FF9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435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3A1"/>
    <w:rsid w:val="006805A3"/>
    <w:rsid w:val="00680E8B"/>
    <w:rsid w:val="00681C69"/>
    <w:rsid w:val="00681D91"/>
    <w:rsid w:val="00681FBB"/>
    <w:rsid w:val="00682326"/>
    <w:rsid w:val="006823D1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017"/>
    <w:rsid w:val="006913E6"/>
    <w:rsid w:val="0069269C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C66"/>
    <w:rsid w:val="00697F5C"/>
    <w:rsid w:val="006A045D"/>
    <w:rsid w:val="006A0854"/>
    <w:rsid w:val="006A0B2B"/>
    <w:rsid w:val="006A1A35"/>
    <w:rsid w:val="006A215A"/>
    <w:rsid w:val="006A24BA"/>
    <w:rsid w:val="006A2C25"/>
    <w:rsid w:val="006A317F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A47"/>
    <w:rsid w:val="006B10B3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6E1F"/>
    <w:rsid w:val="006B7517"/>
    <w:rsid w:val="006C0CBA"/>
    <w:rsid w:val="006C1393"/>
    <w:rsid w:val="006C19A3"/>
    <w:rsid w:val="006C221B"/>
    <w:rsid w:val="006C2638"/>
    <w:rsid w:val="006C2E6C"/>
    <w:rsid w:val="006C390D"/>
    <w:rsid w:val="006C3973"/>
    <w:rsid w:val="006C3AAE"/>
    <w:rsid w:val="006C3D9D"/>
    <w:rsid w:val="006C452B"/>
    <w:rsid w:val="006C4915"/>
    <w:rsid w:val="006C51F7"/>
    <w:rsid w:val="006C6007"/>
    <w:rsid w:val="006C7300"/>
    <w:rsid w:val="006C7AAF"/>
    <w:rsid w:val="006C7EB7"/>
    <w:rsid w:val="006D01A0"/>
    <w:rsid w:val="006D1405"/>
    <w:rsid w:val="006D1AEA"/>
    <w:rsid w:val="006D2065"/>
    <w:rsid w:val="006D2094"/>
    <w:rsid w:val="006D2C2A"/>
    <w:rsid w:val="006D2C76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9E7"/>
    <w:rsid w:val="006E3E0D"/>
    <w:rsid w:val="006E3E8E"/>
    <w:rsid w:val="006E40A5"/>
    <w:rsid w:val="006E410A"/>
    <w:rsid w:val="006E41DB"/>
    <w:rsid w:val="006E53F3"/>
    <w:rsid w:val="006E56B2"/>
    <w:rsid w:val="006E5EFD"/>
    <w:rsid w:val="006E6395"/>
    <w:rsid w:val="006E674D"/>
    <w:rsid w:val="006E686D"/>
    <w:rsid w:val="006E69A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37B"/>
    <w:rsid w:val="006F25C5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587C"/>
    <w:rsid w:val="006F6318"/>
    <w:rsid w:val="006F7580"/>
    <w:rsid w:val="006F7632"/>
    <w:rsid w:val="006F7704"/>
    <w:rsid w:val="006F77CE"/>
    <w:rsid w:val="006F7AB9"/>
    <w:rsid w:val="006F7B8C"/>
    <w:rsid w:val="006F7CF7"/>
    <w:rsid w:val="006F7DA8"/>
    <w:rsid w:val="00700AD7"/>
    <w:rsid w:val="00700CF1"/>
    <w:rsid w:val="00700FD8"/>
    <w:rsid w:val="0070114E"/>
    <w:rsid w:val="007018CC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E4C"/>
    <w:rsid w:val="00710F58"/>
    <w:rsid w:val="00711B71"/>
    <w:rsid w:val="00711F30"/>
    <w:rsid w:val="00712D54"/>
    <w:rsid w:val="007138D7"/>
    <w:rsid w:val="00714AA2"/>
    <w:rsid w:val="00715290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6ED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0DE"/>
    <w:rsid w:val="007438AF"/>
    <w:rsid w:val="0074405F"/>
    <w:rsid w:val="00744488"/>
    <w:rsid w:val="00744AEA"/>
    <w:rsid w:val="00744F5C"/>
    <w:rsid w:val="007457DF"/>
    <w:rsid w:val="00745E29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59EC"/>
    <w:rsid w:val="00756416"/>
    <w:rsid w:val="00756904"/>
    <w:rsid w:val="00756C1E"/>
    <w:rsid w:val="00756C45"/>
    <w:rsid w:val="0075736F"/>
    <w:rsid w:val="00760189"/>
    <w:rsid w:val="007607EB"/>
    <w:rsid w:val="007609F8"/>
    <w:rsid w:val="00760A58"/>
    <w:rsid w:val="00761BC8"/>
    <w:rsid w:val="00761CE3"/>
    <w:rsid w:val="00761F50"/>
    <w:rsid w:val="00761F78"/>
    <w:rsid w:val="007620C2"/>
    <w:rsid w:val="00762B1A"/>
    <w:rsid w:val="00763F0C"/>
    <w:rsid w:val="00763F16"/>
    <w:rsid w:val="007648F7"/>
    <w:rsid w:val="0076560C"/>
    <w:rsid w:val="00765901"/>
    <w:rsid w:val="00765CB5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4DB"/>
    <w:rsid w:val="00782790"/>
    <w:rsid w:val="007833A6"/>
    <w:rsid w:val="00783771"/>
    <w:rsid w:val="00783ABF"/>
    <w:rsid w:val="00784128"/>
    <w:rsid w:val="00784A8E"/>
    <w:rsid w:val="00784BF1"/>
    <w:rsid w:val="00784C05"/>
    <w:rsid w:val="00785530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280A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D69"/>
    <w:rsid w:val="007A1949"/>
    <w:rsid w:val="007A1F50"/>
    <w:rsid w:val="007A2109"/>
    <w:rsid w:val="007A284D"/>
    <w:rsid w:val="007A3093"/>
    <w:rsid w:val="007A3C26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35F4"/>
    <w:rsid w:val="007B39D2"/>
    <w:rsid w:val="007B3C6D"/>
    <w:rsid w:val="007B418D"/>
    <w:rsid w:val="007B48E0"/>
    <w:rsid w:val="007B4B4B"/>
    <w:rsid w:val="007B51BE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984"/>
    <w:rsid w:val="007C2FAC"/>
    <w:rsid w:val="007C367E"/>
    <w:rsid w:val="007C3C24"/>
    <w:rsid w:val="007C4E8F"/>
    <w:rsid w:val="007C5937"/>
    <w:rsid w:val="007C5B7D"/>
    <w:rsid w:val="007C62A6"/>
    <w:rsid w:val="007C67CA"/>
    <w:rsid w:val="007C7B7F"/>
    <w:rsid w:val="007D02B3"/>
    <w:rsid w:val="007D0858"/>
    <w:rsid w:val="007D18B1"/>
    <w:rsid w:val="007D2310"/>
    <w:rsid w:val="007D2832"/>
    <w:rsid w:val="007D2969"/>
    <w:rsid w:val="007D2A8E"/>
    <w:rsid w:val="007D2B9A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5A8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25A3"/>
    <w:rsid w:val="007F2F91"/>
    <w:rsid w:val="007F34BD"/>
    <w:rsid w:val="007F3554"/>
    <w:rsid w:val="007F3A34"/>
    <w:rsid w:val="007F3B35"/>
    <w:rsid w:val="007F4A9D"/>
    <w:rsid w:val="007F5487"/>
    <w:rsid w:val="007F5CCB"/>
    <w:rsid w:val="007F659A"/>
    <w:rsid w:val="007F6A64"/>
    <w:rsid w:val="007F70B7"/>
    <w:rsid w:val="007F7907"/>
    <w:rsid w:val="007F7937"/>
    <w:rsid w:val="007F7CEA"/>
    <w:rsid w:val="00800825"/>
    <w:rsid w:val="0080098D"/>
    <w:rsid w:val="008011C1"/>
    <w:rsid w:val="00801D2D"/>
    <w:rsid w:val="0080223D"/>
    <w:rsid w:val="00802811"/>
    <w:rsid w:val="0080284C"/>
    <w:rsid w:val="008029FF"/>
    <w:rsid w:val="00802A9A"/>
    <w:rsid w:val="00802C76"/>
    <w:rsid w:val="00802D55"/>
    <w:rsid w:val="0080314B"/>
    <w:rsid w:val="008034ED"/>
    <w:rsid w:val="008037DC"/>
    <w:rsid w:val="0080383E"/>
    <w:rsid w:val="00803D4C"/>
    <w:rsid w:val="008047D3"/>
    <w:rsid w:val="00804BAA"/>
    <w:rsid w:val="00805D8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B84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6FCD"/>
    <w:rsid w:val="0082756B"/>
    <w:rsid w:val="0082799B"/>
    <w:rsid w:val="008300D9"/>
    <w:rsid w:val="008302E6"/>
    <w:rsid w:val="00830D0D"/>
    <w:rsid w:val="00830D1E"/>
    <w:rsid w:val="00831039"/>
    <w:rsid w:val="008315C3"/>
    <w:rsid w:val="0083162C"/>
    <w:rsid w:val="00831990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A6D"/>
    <w:rsid w:val="00837C49"/>
    <w:rsid w:val="00837C52"/>
    <w:rsid w:val="008409B9"/>
    <w:rsid w:val="00840F3F"/>
    <w:rsid w:val="00842ED3"/>
    <w:rsid w:val="008431EC"/>
    <w:rsid w:val="00843469"/>
    <w:rsid w:val="0084359E"/>
    <w:rsid w:val="00843DA7"/>
    <w:rsid w:val="008446E9"/>
    <w:rsid w:val="008449B3"/>
    <w:rsid w:val="00844C95"/>
    <w:rsid w:val="00844CC1"/>
    <w:rsid w:val="00845858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1B74"/>
    <w:rsid w:val="0085297A"/>
    <w:rsid w:val="00852B39"/>
    <w:rsid w:val="00853661"/>
    <w:rsid w:val="008536F5"/>
    <w:rsid w:val="00853EAD"/>
    <w:rsid w:val="00854AB0"/>
    <w:rsid w:val="00855097"/>
    <w:rsid w:val="008553E0"/>
    <w:rsid w:val="008556AD"/>
    <w:rsid w:val="00855F84"/>
    <w:rsid w:val="0085646B"/>
    <w:rsid w:val="00856690"/>
    <w:rsid w:val="00856FFE"/>
    <w:rsid w:val="00857252"/>
    <w:rsid w:val="0085748A"/>
    <w:rsid w:val="00857CF7"/>
    <w:rsid w:val="008600C8"/>
    <w:rsid w:val="00860115"/>
    <w:rsid w:val="00860732"/>
    <w:rsid w:val="00860F2B"/>
    <w:rsid w:val="008621B3"/>
    <w:rsid w:val="0086239E"/>
    <w:rsid w:val="00862482"/>
    <w:rsid w:val="00862C4E"/>
    <w:rsid w:val="00863C32"/>
    <w:rsid w:val="00863CBB"/>
    <w:rsid w:val="008645A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4E6"/>
    <w:rsid w:val="00867F4C"/>
    <w:rsid w:val="008703B2"/>
    <w:rsid w:val="0087174C"/>
    <w:rsid w:val="00871DC8"/>
    <w:rsid w:val="008720D8"/>
    <w:rsid w:val="008729CD"/>
    <w:rsid w:val="008730BA"/>
    <w:rsid w:val="008731C6"/>
    <w:rsid w:val="00873290"/>
    <w:rsid w:val="00873696"/>
    <w:rsid w:val="0087389A"/>
    <w:rsid w:val="00873A7C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1FC2"/>
    <w:rsid w:val="00881FE6"/>
    <w:rsid w:val="00882CD1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A15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628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6B61"/>
    <w:rsid w:val="0089712B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6B1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00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8C7"/>
    <w:rsid w:val="008B4A5D"/>
    <w:rsid w:val="008B4ABA"/>
    <w:rsid w:val="008B4C42"/>
    <w:rsid w:val="008B4CF7"/>
    <w:rsid w:val="008B560B"/>
    <w:rsid w:val="008B5C93"/>
    <w:rsid w:val="008B5D29"/>
    <w:rsid w:val="008B6260"/>
    <w:rsid w:val="008B6703"/>
    <w:rsid w:val="008B7181"/>
    <w:rsid w:val="008B7C3E"/>
    <w:rsid w:val="008C0043"/>
    <w:rsid w:val="008C05AC"/>
    <w:rsid w:val="008C0F03"/>
    <w:rsid w:val="008C0FB0"/>
    <w:rsid w:val="008C14D1"/>
    <w:rsid w:val="008C18C3"/>
    <w:rsid w:val="008C1DD2"/>
    <w:rsid w:val="008C1E6A"/>
    <w:rsid w:val="008C2323"/>
    <w:rsid w:val="008C23E8"/>
    <w:rsid w:val="008C28FF"/>
    <w:rsid w:val="008C2C2E"/>
    <w:rsid w:val="008C2D66"/>
    <w:rsid w:val="008C2D7B"/>
    <w:rsid w:val="008C3F49"/>
    <w:rsid w:val="008C5966"/>
    <w:rsid w:val="008C5A15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7A4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5664"/>
    <w:rsid w:val="008F64CA"/>
    <w:rsid w:val="008F6781"/>
    <w:rsid w:val="008F68B1"/>
    <w:rsid w:val="008F6CF0"/>
    <w:rsid w:val="008F6FD8"/>
    <w:rsid w:val="008F7182"/>
    <w:rsid w:val="008F77AD"/>
    <w:rsid w:val="008F7A2D"/>
    <w:rsid w:val="008F7C7B"/>
    <w:rsid w:val="008F7ED4"/>
    <w:rsid w:val="00900191"/>
    <w:rsid w:val="0090035C"/>
    <w:rsid w:val="00900B03"/>
    <w:rsid w:val="00900C1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5BC6"/>
    <w:rsid w:val="0090648E"/>
    <w:rsid w:val="0090650F"/>
    <w:rsid w:val="0090664A"/>
    <w:rsid w:val="00906D0F"/>
    <w:rsid w:val="00906DE6"/>
    <w:rsid w:val="00907268"/>
    <w:rsid w:val="00907366"/>
    <w:rsid w:val="009074FD"/>
    <w:rsid w:val="00907692"/>
    <w:rsid w:val="00907D15"/>
    <w:rsid w:val="009101E9"/>
    <w:rsid w:val="009116E1"/>
    <w:rsid w:val="00911899"/>
    <w:rsid w:val="009119C9"/>
    <w:rsid w:val="00911A08"/>
    <w:rsid w:val="00911DB0"/>
    <w:rsid w:val="00912D10"/>
    <w:rsid w:val="00913298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457"/>
    <w:rsid w:val="00917771"/>
    <w:rsid w:val="00920B51"/>
    <w:rsid w:val="00921316"/>
    <w:rsid w:val="009217CA"/>
    <w:rsid w:val="00921AC3"/>
    <w:rsid w:val="00921B23"/>
    <w:rsid w:val="009225DB"/>
    <w:rsid w:val="0092292B"/>
    <w:rsid w:val="00922F09"/>
    <w:rsid w:val="00923064"/>
    <w:rsid w:val="009236C1"/>
    <w:rsid w:val="00923966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BA1"/>
    <w:rsid w:val="00935E45"/>
    <w:rsid w:val="00935EA0"/>
    <w:rsid w:val="0093621D"/>
    <w:rsid w:val="00936389"/>
    <w:rsid w:val="009363D6"/>
    <w:rsid w:val="00936E26"/>
    <w:rsid w:val="0093798C"/>
    <w:rsid w:val="00937B2D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4D7B"/>
    <w:rsid w:val="0094525F"/>
    <w:rsid w:val="00945569"/>
    <w:rsid w:val="009457DE"/>
    <w:rsid w:val="0094592E"/>
    <w:rsid w:val="00946301"/>
    <w:rsid w:val="009468E0"/>
    <w:rsid w:val="00946AE1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3C"/>
    <w:rsid w:val="00961997"/>
    <w:rsid w:val="00961999"/>
    <w:rsid w:val="00962854"/>
    <w:rsid w:val="00962BBE"/>
    <w:rsid w:val="0096322C"/>
    <w:rsid w:val="009639F3"/>
    <w:rsid w:val="00963A4E"/>
    <w:rsid w:val="00963B1A"/>
    <w:rsid w:val="00965482"/>
    <w:rsid w:val="009654C6"/>
    <w:rsid w:val="009655C8"/>
    <w:rsid w:val="009655E9"/>
    <w:rsid w:val="00965868"/>
    <w:rsid w:val="00965944"/>
    <w:rsid w:val="0096698C"/>
    <w:rsid w:val="0096698D"/>
    <w:rsid w:val="00967696"/>
    <w:rsid w:val="009677A0"/>
    <w:rsid w:val="009706AC"/>
    <w:rsid w:val="00971588"/>
    <w:rsid w:val="00972A59"/>
    <w:rsid w:val="00973146"/>
    <w:rsid w:val="009737D9"/>
    <w:rsid w:val="00975C1D"/>
    <w:rsid w:val="00975DE1"/>
    <w:rsid w:val="0097611D"/>
    <w:rsid w:val="009767DF"/>
    <w:rsid w:val="0097727C"/>
    <w:rsid w:val="00980432"/>
    <w:rsid w:val="0098085F"/>
    <w:rsid w:val="00980F9A"/>
    <w:rsid w:val="009823C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A4E"/>
    <w:rsid w:val="00986AE9"/>
    <w:rsid w:val="00986E36"/>
    <w:rsid w:val="00987476"/>
    <w:rsid w:val="00987685"/>
    <w:rsid w:val="00987A66"/>
    <w:rsid w:val="00987CCC"/>
    <w:rsid w:val="009906B5"/>
    <w:rsid w:val="009907F7"/>
    <w:rsid w:val="00990AD8"/>
    <w:rsid w:val="00990C9F"/>
    <w:rsid w:val="00990CA2"/>
    <w:rsid w:val="00991555"/>
    <w:rsid w:val="00992078"/>
    <w:rsid w:val="00992336"/>
    <w:rsid w:val="009926AC"/>
    <w:rsid w:val="009926EB"/>
    <w:rsid w:val="009928C8"/>
    <w:rsid w:val="00992956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3A6"/>
    <w:rsid w:val="009976E2"/>
    <w:rsid w:val="009A0459"/>
    <w:rsid w:val="009A12A4"/>
    <w:rsid w:val="009A1A13"/>
    <w:rsid w:val="009A390B"/>
    <w:rsid w:val="009A39A4"/>
    <w:rsid w:val="009A3DBF"/>
    <w:rsid w:val="009A3DFE"/>
    <w:rsid w:val="009A4134"/>
    <w:rsid w:val="009A53C1"/>
    <w:rsid w:val="009A54E7"/>
    <w:rsid w:val="009A5704"/>
    <w:rsid w:val="009A5849"/>
    <w:rsid w:val="009A5E8D"/>
    <w:rsid w:val="009A6867"/>
    <w:rsid w:val="009A6C57"/>
    <w:rsid w:val="009A6E6E"/>
    <w:rsid w:val="009A7B00"/>
    <w:rsid w:val="009A7B21"/>
    <w:rsid w:val="009B0415"/>
    <w:rsid w:val="009B1380"/>
    <w:rsid w:val="009B1382"/>
    <w:rsid w:val="009B2F89"/>
    <w:rsid w:val="009B32A8"/>
    <w:rsid w:val="009B357B"/>
    <w:rsid w:val="009B36E5"/>
    <w:rsid w:val="009B3F82"/>
    <w:rsid w:val="009B4633"/>
    <w:rsid w:val="009B4E41"/>
    <w:rsid w:val="009B5ACB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36F0"/>
    <w:rsid w:val="009C3C1D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4A07"/>
    <w:rsid w:val="009D5308"/>
    <w:rsid w:val="009D53DC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1FD"/>
    <w:rsid w:val="009F13D0"/>
    <w:rsid w:val="009F2632"/>
    <w:rsid w:val="009F29ED"/>
    <w:rsid w:val="009F2F50"/>
    <w:rsid w:val="009F3296"/>
    <w:rsid w:val="009F32D9"/>
    <w:rsid w:val="009F497D"/>
    <w:rsid w:val="009F6081"/>
    <w:rsid w:val="009F657F"/>
    <w:rsid w:val="009F6712"/>
    <w:rsid w:val="009F6A10"/>
    <w:rsid w:val="009F7B0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062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17E53"/>
    <w:rsid w:val="00A200DC"/>
    <w:rsid w:val="00A20161"/>
    <w:rsid w:val="00A20AF4"/>
    <w:rsid w:val="00A217F1"/>
    <w:rsid w:val="00A21A54"/>
    <w:rsid w:val="00A21A85"/>
    <w:rsid w:val="00A21BE7"/>
    <w:rsid w:val="00A21E64"/>
    <w:rsid w:val="00A22355"/>
    <w:rsid w:val="00A223C9"/>
    <w:rsid w:val="00A2279F"/>
    <w:rsid w:val="00A22D01"/>
    <w:rsid w:val="00A2319C"/>
    <w:rsid w:val="00A238AD"/>
    <w:rsid w:val="00A24503"/>
    <w:rsid w:val="00A24A19"/>
    <w:rsid w:val="00A25661"/>
    <w:rsid w:val="00A26123"/>
    <w:rsid w:val="00A261C9"/>
    <w:rsid w:val="00A26368"/>
    <w:rsid w:val="00A30211"/>
    <w:rsid w:val="00A3102B"/>
    <w:rsid w:val="00A31DFE"/>
    <w:rsid w:val="00A33221"/>
    <w:rsid w:val="00A34103"/>
    <w:rsid w:val="00A349F6"/>
    <w:rsid w:val="00A34D5C"/>
    <w:rsid w:val="00A34D91"/>
    <w:rsid w:val="00A35958"/>
    <w:rsid w:val="00A35B35"/>
    <w:rsid w:val="00A362A7"/>
    <w:rsid w:val="00A36338"/>
    <w:rsid w:val="00A36A64"/>
    <w:rsid w:val="00A37176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D68"/>
    <w:rsid w:val="00A44E41"/>
    <w:rsid w:val="00A45594"/>
    <w:rsid w:val="00A46C79"/>
    <w:rsid w:val="00A46E4C"/>
    <w:rsid w:val="00A473B3"/>
    <w:rsid w:val="00A47581"/>
    <w:rsid w:val="00A47B28"/>
    <w:rsid w:val="00A500BF"/>
    <w:rsid w:val="00A502F5"/>
    <w:rsid w:val="00A503BC"/>
    <w:rsid w:val="00A505E9"/>
    <w:rsid w:val="00A510D1"/>
    <w:rsid w:val="00A51177"/>
    <w:rsid w:val="00A51233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5D14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E54"/>
    <w:rsid w:val="00A64724"/>
    <w:rsid w:val="00A65158"/>
    <w:rsid w:val="00A662CF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92"/>
    <w:rsid w:val="00A746F1"/>
    <w:rsid w:val="00A748A7"/>
    <w:rsid w:val="00A75253"/>
    <w:rsid w:val="00A75498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6F3"/>
    <w:rsid w:val="00A81CA0"/>
    <w:rsid w:val="00A8274D"/>
    <w:rsid w:val="00A82BB4"/>
    <w:rsid w:val="00A82E08"/>
    <w:rsid w:val="00A82F1A"/>
    <w:rsid w:val="00A833DE"/>
    <w:rsid w:val="00A83DF1"/>
    <w:rsid w:val="00A83F46"/>
    <w:rsid w:val="00A847C1"/>
    <w:rsid w:val="00A85078"/>
    <w:rsid w:val="00A86486"/>
    <w:rsid w:val="00A86F49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8E"/>
    <w:rsid w:val="00AB63F1"/>
    <w:rsid w:val="00AB6547"/>
    <w:rsid w:val="00AB78EB"/>
    <w:rsid w:val="00AC080C"/>
    <w:rsid w:val="00AC0B48"/>
    <w:rsid w:val="00AC0C67"/>
    <w:rsid w:val="00AC2449"/>
    <w:rsid w:val="00AC2890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086"/>
    <w:rsid w:val="00AD221B"/>
    <w:rsid w:val="00AD2921"/>
    <w:rsid w:val="00AD2B2D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6F83"/>
    <w:rsid w:val="00AD7804"/>
    <w:rsid w:val="00AE0527"/>
    <w:rsid w:val="00AE0657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0F38"/>
    <w:rsid w:val="00AF1149"/>
    <w:rsid w:val="00AF14FA"/>
    <w:rsid w:val="00AF340F"/>
    <w:rsid w:val="00AF3483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B85"/>
    <w:rsid w:val="00AF6D1A"/>
    <w:rsid w:val="00AF70DE"/>
    <w:rsid w:val="00AF7CD7"/>
    <w:rsid w:val="00B004D5"/>
    <w:rsid w:val="00B00E6F"/>
    <w:rsid w:val="00B01C29"/>
    <w:rsid w:val="00B029B8"/>
    <w:rsid w:val="00B02C2A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464"/>
    <w:rsid w:val="00B0672B"/>
    <w:rsid w:val="00B06965"/>
    <w:rsid w:val="00B06B12"/>
    <w:rsid w:val="00B06B75"/>
    <w:rsid w:val="00B07A88"/>
    <w:rsid w:val="00B10312"/>
    <w:rsid w:val="00B1084F"/>
    <w:rsid w:val="00B1115F"/>
    <w:rsid w:val="00B11387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4258"/>
    <w:rsid w:val="00B152C9"/>
    <w:rsid w:val="00B169ED"/>
    <w:rsid w:val="00B17990"/>
    <w:rsid w:val="00B17B5A"/>
    <w:rsid w:val="00B2123A"/>
    <w:rsid w:val="00B214D1"/>
    <w:rsid w:val="00B21DB1"/>
    <w:rsid w:val="00B222D2"/>
    <w:rsid w:val="00B22926"/>
    <w:rsid w:val="00B23135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277FD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5842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AD1"/>
    <w:rsid w:val="00B37C7E"/>
    <w:rsid w:val="00B37CF9"/>
    <w:rsid w:val="00B40020"/>
    <w:rsid w:val="00B400C6"/>
    <w:rsid w:val="00B40D43"/>
    <w:rsid w:val="00B411EA"/>
    <w:rsid w:val="00B4122A"/>
    <w:rsid w:val="00B41418"/>
    <w:rsid w:val="00B4164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0F91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75E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CBA"/>
    <w:rsid w:val="00B86F1D"/>
    <w:rsid w:val="00B87217"/>
    <w:rsid w:val="00B87647"/>
    <w:rsid w:val="00B877D4"/>
    <w:rsid w:val="00B87813"/>
    <w:rsid w:val="00B90875"/>
    <w:rsid w:val="00B909DB"/>
    <w:rsid w:val="00B916A7"/>
    <w:rsid w:val="00B91E5B"/>
    <w:rsid w:val="00B9225B"/>
    <w:rsid w:val="00B92315"/>
    <w:rsid w:val="00B9412F"/>
    <w:rsid w:val="00B9477A"/>
    <w:rsid w:val="00B94B5E"/>
    <w:rsid w:val="00B950A7"/>
    <w:rsid w:val="00B951E2"/>
    <w:rsid w:val="00B951F3"/>
    <w:rsid w:val="00B954F0"/>
    <w:rsid w:val="00B95D1C"/>
    <w:rsid w:val="00B96185"/>
    <w:rsid w:val="00B96C28"/>
    <w:rsid w:val="00B96F31"/>
    <w:rsid w:val="00B979CA"/>
    <w:rsid w:val="00BA01CB"/>
    <w:rsid w:val="00BA02FA"/>
    <w:rsid w:val="00BA0441"/>
    <w:rsid w:val="00BA0743"/>
    <w:rsid w:val="00BA14C7"/>
    <w:rsid w:val="00BA289C"/>
    <w:rsid w:val="00BA33C3"/>
    <w:rsid w:val="00BA397C"/>
    <w:rsid w:val="00BA46FC"/>
    <w:rsid w:val="00BA5016"/>
    <w:rsid w:val="00BA565A"/>
    <w:rsid w:val="00BA568C"/>
    <w:rsid w:val="00BA5AC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5BE"/>
    <w:rsid w:val="00BB4754"/>
    <w:rsid w:val="00BB4D83"/>
    <w:rsid w:val="00BB4EE2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1BA7"/>
    <w:rsid w:val="00BC2170"/>
    <w:rsid w:val="00BC2F7E"/>
    <w:rsid w:val="00BC2FE0"/>
    <w:rsid w:val="00BC398B"/>
    <w:rsid w:val="00BC40B2"/>
    <w:rsid w:val="00BC40ED"/>
    <w:rsid w:val="00BC45ED"/>
    <w:rsid w:val="00BC4B14"/>
    <w:rsid w:val="00BC50A3"/>
    <w:rsid w:val="00BC5699"/>
    <w:rsid w:val="00BC5922"/>
    <w:rsid w:val="00BC5B96"/>
    <w:rsid w:val="00BC5BAA"/>
    <w:rsid w:val="00BC5F2B"/>
    <w:rsid w:val="00BC612E"/>
    <w:rsid w:val="00BC66F1"/>
    <w:rsid w:val="00BC6845"/>
    <w:rsid w:val="00BC6DA0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5F78"/>
    <w:rsid w:val="00BD66DB"/>
    <w:rsid w:val="00BD7590"/>
    <w:rsid w:val="00BD7C82"/>
    <w:rsid w:val="00BE11E4"/>
    <w:rsid w:val="00BE1394"/>
    <w:rsid w:val="00BE1B82"/>
    <w:rsid w:val="00BE226D"/>
    <w:rsid w:val="00BE33B6"/>
    <w:rsid w:val="00BE3448"/>
    <w:rsid w:val="00BE5A80"/>
    <w:rsid w:val="00BE624A"/>
    <w:rsid w:val="00BE632C"/>
    <w:rsid w:val="00BE729D"/>
    <w:rsid w:val="00BE7B34"/>
    <w:rsid w:val="00BF00A5"/>
    <w:rsid w:val="00BF0619"/>
    <w:rsid w:val="00BF076A"/>
    <w:rsid w:val="00BF098A"/>
    <w:rsid w:val="00BF098C"/>
    <w:rsid w:val="00BF1781"/>
    <w:rsid w:val="00BF1E4C"/>
    <w:rsid w:val="00BF23F1"/>
    <w:rsid w:val="00BF2528"/>
    <w:rsid w:val="00BF2813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5CC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95E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18"/>
    <w:rsid w:val="00C1188F"/>
    <w:rsid w:val="00C12C60"/>
    <w:rsid w:val="00C12C70"/>
    <w:rsid w:val="00C12CA0"/>
    <w:rsid w:val="00C13109"/>
    <w:rsid w:val="00C137CA"/>
    <w:rsid w:val="00C13C7E"/>
    <w:rsid w:val="00C13CA8"/>
    <w:rsid w:val="00C14264"/>
    <w:rsid w:val="00C1479B"/>
    <w:rsid w:val="00C15347"/>
    <w:rsid w:val="00C15A63"/>
    <w:rsid w:val="00C15C22"/>
    <w:rsid w:val="00C15D8A"/>
    <w:rsid w:val="00C15EF6"/>
    <w:rsid w:val="00C164A8"/>
    <w:rsid w:val="00C1686C"/>
    <w:rsid w:val="00C17B57"/>
    <w:rsid w:val="00C17F8C"/>
    <w:rsid w:val="00C20384"/>
    <w:rsid w:val="00C20F46"/>
    <w:rsid w:val="00C2173D"/>
    <w:rsid w:val="00C2175E"/>
    <w:rsid w:val="00C21D9D"/>
    <w:rsid w:val="00C21DE9"/>
    <w:rsid w:val="00C22753"/>
    <w:rsid w:val="00C237FD"/>
    <w:rsid w:val="00C239AB"/>
    <w:rsid w:val="00C23BC0"/>
    <w:rsid w:val="00C24109"/>
    <w:rsid w:val="00C2421A"/>
    <w:rsid w:val="00C24236"/>
    <w:rsid w:val="00C251C9"/>
    <w:rsid w:val="00C26420"/>
    <w:rsid w:val="00C26800"/>
    <w:rsid w:val="00C26E68"/>
    <w:rsid w:val="00C275D5"/>
    <w:rsid w:val="00C27F2B"/>
    <w:rsid w:val="00C3087E"/>
    <w:rsid w:val="00C30B84"/>
    <w:rsid w:val="00C319C1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1F4"/>
    <w:rsid w:val="00C359C2"/>
    <w:rsid w:val="00C35EBD"/>
    <w:rsid w:val="00C364B1"/>
    <w:rsid w:val="00C36551"/>
    <w:rsid w:val="00C36BFB"/>
    <w:rsid w:val="00C36F4C"/>
    <w:rsid w:val="00C376D0"/>
    <w:rsid w:val="00C37B9B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0AE2"/>
    <w:rsid w:val="00C51BD3"/>
    <w:rsid w:val="00C51ECD"/>
    <w:rsid w:val="00C52A28"/>
    <w:rsid w:val="00C52D9E"/>
    <w:rsid w:val="00C52F00"/>
    <w:rsid w:val="00C531B5"/>
    <w:rsid w:val="00C53B9D"/>
    <w:rsid w:val="00C548FE"/>
    <w:rsid w:val="00C54A90"/>
    <w:rsid w:val="00C54F66"/>
    <w:rsid w:val="00C555A7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935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709"/>
    <w:rsid w:val="00C91918"/>
    <w:rsid w:val="00C91A38"/>
    <w:rsid w:val="00C91B8B"/>
    <w:rsid w:val="00C925BE"/>
    <w:rsid w:val="00C925FD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FC3"/>
    <w:rsid w:val="00CA056B"/>
    <w:rsid w:val="00CA0C03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B15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2EF8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32B6"/>
    <w:rsid w:val="00CD3461"/>
    <w:rsid w:val="00CD3B14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49F"/>
    <w:rsid w:val="00CE2684"/>
    <w:rsid w:val="00CE2878"/>
    <w:rsid w:val="00CE2C6C"/>
    <w:rsid w:val="00CE2D5D"/>
    <w:rsid w:val="00CE45C1"/>
    <w:rsid w:val="00CE4968"/>
    <w:rsid w:val="00CE50B1"/>
    <w:rsid w:val="00CE5157"/>
    <w:rsid w:val="00CE5214"/>
    <w:rsid w:val="00CE539F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7C8"/>
    <w:rsid w:val="00CF4DF3"/>
    <w:rsid w:val="00CF4F1C"/>
    <w:rsid w:val="00CF5503"/>
    <w:rsid w:val="00CF56DB"/>
    <w:rsid w:val="00CF5868"/>
    <w:rsid w:val="00CF5CB6"/>
    <w:rsid w:val="00CF5F8F"/>
    <w:rsid w:val="00CF65FC"/>
    <w:rsid w:val="00CF67FF"/>
    <w:rsid w:val="00D002CE"/>
    <w:rsid w:val="00D004AD"/>
    <w:rsid w:val="00D00765"/>
    <w:rsid w:val="00D007A7"/>
    <w:rsid w:val="00D0119E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0CCD"/>
    <w:rsid w:val="00D10DBE"/>
    <w:rsid w:val="00D1145D"/>
    <w:rsid w:val="00D11870"/>
    <w:rsid w:val="00D125DA"/>
    <w:rsid w:val="00D126AB"/>
    <w:rsid w:val="00D137A8"/>
    <w:rsid w:val="00D13FCD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132"/>
    <w:rsid w:val="00D206F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03D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0AC7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6B5B"/>
    <w:rsid w:val="00D476D9"/>
    <w:rsid w:val="00D47873"/>
    <w:rsid w:val="00D47C43"/>
    <w:rsid w:val="00D50C30"/>
    <w:rsid w:val="00D51083"/>
    <w:rsid w:val="00D510E6"/>
    <w:rsid w:val="00D51B7B"/>
    <w:rsid w:val="00D51BFE"/>
    <w:rsid w:val="00D520BE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952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6DDD"/>
    <w:rsid w:val="00D67533"/>
    <w:rsid w:val="00D67B00"/>
    <w:rsid w:val="00D70423"/>
    <w:rsid w:val="00D70460"/>
    <w:rsid w:val="00D70473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DD1"/>
    <w:rsid w:val="00D76F14"/>
    <w:rsid w:val="00D77584"/>
    <w:rsid w:val="00D7794F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BB8"/>
    <w:rsid w:val="00D86C00"/>
    <w:rsid w:val="00D8703A"/>
    <w:rsid w:val="00D8767A"/>
    <w:rsid w:val="00D87F5E"/>
    <w:rsid w:val="00D9095F"/>
    <w:rsid w:val="00D91100"/>
    <w:rsid w:val="00D91785"/>
    <w:rsid w:val="00D91944"/>
    <w:rsid w:val="00D91C6E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24F"/>
    <w:rsid w:val="00DA07E1"/>
    <w:rsid w:val="00DA1088"/>
    <w:rsid w:val="00DA15EA"/>
    <w:rsid w:val="00DA27A7"/>
    <w:rsid w:val="00DA2C4F"/>
    <w:rsid w:val="00DA3637"/>
    <w:rsid w:val="00DA366F"/>
    <w:rsid w:val="00DA4899"/>
    <w:rsid w:val="00DA49F9"/>
    <w:rsid w:val="00DA4D3E"/>
    <w:rsid w:val="00DA4DA0"/>
    <w:rsid w:val="00DA5915"/>
    <w:rsid w:val="00DA5E3B"/>
    <w:rsid w:val="00DA65F2"/>
    <w:rsid w:val="00DA6B03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3894"/>
    <w:rsid w:val="00DB430F"/>
    <w:rsid w:val="00DB4342"/>
    <w:rsid w:val="00DB4DD9"/>
    <w:rsid w:val="00DB4F86"/>
    <w:rsid w:val="00DB5174"/>
    <w:rsid w:val="00DB54B9"/>
    <w:rsid w:val="00DB6E78"/>
    <w:rsid w:val="00DB6F06"/>
    <w:rsid w:val="00DC0DA5"/>
    <w:rsid w:val="00DC0E20"/>
    <w:rsid w:val="00DC0E27"/>
    <w:rsid w:val="00DC1104"/>
    <w:rsid w:val="00DC140F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515"/>
    <w:rsid w:val="00DC7680"/>
    <w:rsid w:val="00DC7882"/>
    <w:rsid w:val="00DC78CF"/>
    <w:rsid w:val="00DC7EF9"/>
    <w:rsid w:val="00DD02D5"/>
    <w:rsid w:val="00DD0413"/>
    <w:rsid w:val="00DD0844"/>
    <w:rsid w:val="00DD0B8F"/>
    <w:rsid w:val="00DD0C01"/>
    <w:rsid w:val="00DD1694"/>
    <w:rsid w:val="00DD1CC6"/>
    <w:rsid w:val="00DD1F0F"/>
    <w:rsid w:val="00DD1FFE"/>
    <w:rsid w:val="00DD20D9"/>
    <w:rsid w:val="00DD23E8"/>
    <w:rsid w:val="00DD2D18"/>
    <w:rsid w:val="00DD2D31"/>
    <w:rsid w:val="00DD2DD9"/>
    <w:rsid w:val="00DD3458"/>
    <w:rsid w:val="00DD3976"/>
    <w:rsid w:val="00DD399D"/>
    <w:rsid w:val="00DD4537"/>
    <w:rsid w:val="00DD4A27"/>
    <w:rsid w:val="00DD4B31"/>
    <w:rsid w:val="00DD50BB"/>
    <w:rsid w:val="00DD5156"/>
    <w:rsid w:val="00DD51E2"/>
    <w:rsid w:val="00DD523B"/>
    <w:rsid w:val="00DD533D"/>
    <w:rsid w:val="00DD54F3"/>
    <w:rsid w:val="00DD570E"/>
    <w:rsid w:val="00DD5C7B"/>
    <w:rsid w:val="00DD5F31"/>
    <w:rsid w:val="00DD6521"/>
    <w:rsid w:val="00DD6663"/>
    <w:rsid w:val="00DD692E"/>
    <w:rsid w:val="00DD6C22"/>
    <w:rsid w:val="00DD6CFF"/>
    <w:rsid w:val="00DD7064"/>
    <w:rsid w:val="00DD7322"/>
    <w:rsid w:val="00DD7432"/>
    <w:rsid w:val="00DD7CF0"/>
    <w:rsid w:val="00DE05F2"/>
    <w:rsid w:val="00DE1169"/>
    <w:rsid w:val="00DE1223"/>
    <w:rsid w:val="00DE12C2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663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48B"/>
    <w:rsid w:val="00E00C6E"/>
    <w:rsid w:val="00E0133C"/>
    <w:rsid w:val="00E0167D"/>
    <w:rsid w:val="00E01DCD"/>
    <w:rsid w:val="00E01F00"/>
    <w:rsid w:val="00E02047"/>
    <w:rsid w:val="00E02107"/>
    <w:rsid w:val="00E022E7"/>
    <w:rsid w:val="00E02B59"/>
    <w:rsid w:val="00E03B48"/>
    <w:rsid w:val="00E03EFE"/>
    <w:rsid w:val="00E03F25"/>
    <w:rsid w:val="00E04643"/>
    <w:rsid w:val="00E04C12"/>
    <w:rsid w:val="00E04F7D"/>
    <w:rsid w:val="00E05300"/>
    <w:rsid w:val="00E055C1"/>
    <w:rsid w:val="00E05C17"/>
    <w:rsid w:val="00E05E04"/>
    <w:rsid w:val="00E05E6B"/>
    <w:rsid w:val="00E05F3A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4BE2"/>
    <w:rsid w:val="00E1586A"/>
    <w:rsid w:val="00E158CD"/>
    <w:rsid w:val="00E15B93"/>
    <w:rsid w:val="00E15D9B"/>
    <w:rsid w:val="00E15FA4"/>
    <w:rsid w:val="00E161E3"/>
    <w:rsid w:val="00E16A87"/>
    <w:rsid w:val="00E16C2D"/>
    <w:rsid w:val="00E16CDA"/>
    <w:rsid w:val="00E16ECD"/>
    <w:rsid w:val="00E176C2"/>
    <w:rsid w:val="00E1778E"/>
    <w:rsid w:val="00E17C81"/>
    <w:rsid w:val="00E17DAB"/>
    <w:rsid w:val="00E200AB"/>
    <w:rsid w:val="00E206A3"/>
    <w:rsid w:val="00E20931"/>
    <w:rsid w:val="00E209E7"/>
    <w:rsid w:val="00E20A54"/>
    <w:rsid w:val="00E20E4B"/>
    <w:rsid w:val="00E2130E"/>
    <w:rsid w:val="00E21492"/>
    <w:rsid w:val="00E21885"/>
    <w:rsid w:val="00E22902"/>
    <w:rsid w:val="00E22BB2"/>
    <w:rsid w:val="00E232EC"/>
    <w:rsid w:val="00E2337A"/>
    <w:rsid w:val="00E23D90"/>
    <w:rsid w:val="00E24062"/>
    <w:rsid w:val="00E240C7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881"/>
    <w:rsid w:val="00E31E83"/>
    <w:rsid w:val="00E320DC"/>
    <w:rsid w:val="00E32384"/>
    <w:rsid w:val="00E32596"/>
    <w:rsid w:val="00E32956"/>
    <w:rsid w:val="00E32981"/>
    <w:rsid w:val="00E329B1"/>
    <w:rsid w:val="00E32A11"/>
    <w:rsid w:val="00E3347B"/>
    <w:rsid w:val="00E337E9"/>
    <w:rsid w:val="00E35497"/>
    <w:rsid w:val="00E35B43"/>
    <w:rsid w:val="00E35D1C"/>
    <w:rsid w:val="00E35E1E"/>
    <w:rsid w:val="00E36329"/>
    <w:rsid w:val="00E3686C"/>
    <w:rsid w:val="00E37B2D"/>
    <w:rsid w:val="00E37CA6"/>
    <w:rsid w:val="00E4044D"/>
    <w:rsid w:val="00E4057C"/>
    <w:rsid w:val="00E42947"/>
    <w:rsid w:val="00E43ADE"/>
    <w:rsid w:val="00E44066"/>
    <w:rsid w:val="00E44076"/>
    <w:rsid w:val="00E44C43"/>
    <w:rsid w:val="00E46009"/>
    <w:rsid w:val="00E4603D"/>
    <w:rsid w:val="00E461F4"/>
    <w:rsid w:val="00E46F27"/>
    <w:rsid w:val="00E4776A"/>
    <w:rsid w:val="00E5021C"/>
    <w:rsid w:val="00E503ED"/>
    <w:rsid w:val="00E505E6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393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3AB"/>
    <w:rsid w:val="00E66902"/>
    <w:rsid w:val="00E66D1E"/>
    <w:rsid w:val="00E700E2"/>
    <w:rsid w:val="00E70641"/>
    <w:rsid w:val="00E707E0"/>
    <w:rsid w:val="00E71184"/>
    <w:rsid w:val="00E71D49"/>
    <w:rsid w:val="00E72CB9"/>
    <w:rsid w:val="00E73690"/>
    <w:rsid w:val="00E73CF9"/>
    <w:rsid w:val="00E74AC1"/>
    <w:rsid w:val="00E7505D"/>
    <w:rsid w:val="00E75E0A"/>
    <w:rsid w:val="00E76398"/>
    <w:rsid w:val="00E76AAF"/>
    <w:rsid w:val="00E77807"/>
    <w:rsid w:val="00E77BC9"/>
    <w:rsid w:val="00E80115"/>
    <w:rsid w:val="00E80369"/>
    <w:rsid w:val="00E80C18"/>
    <w:rsid w:val="00E80D8A"/>
    <w:rsid w:val="00E80E37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9EB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4D7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50FD"/>
    <w:rsid w:val="00EA53BB"/>
    <w:rsid w:val="00EA5986"/>
    <w:rsid w:val="00EA5B37"/>
    <w:rsid w:val="00EA66A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72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709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4FCD"/>
    <w:rsid w:val="00ED715C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C02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7DB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EF6E75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3E49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8DC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D85"/>
    <w:rsid w:val="00F27239"/>
    <w:rsid w:val="00F279DA"/>
    <w:rsid w:val="00F27A0B"/>
    <w:rsid w:val="00F27D66"/>
    <w:rsid w:val="00F3047E"/>
    <w:rsid w:val="00F30596"/>
    <w:rsid w:val="00F306A2"/>
    <w:rsid w:val="00F3073E"/>
    <w:rsid w:val="00F307F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6C9C"/>
    <w:rsid w:val="00F370E0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0BE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372"/>
    <w:rsid w:val="00F468C7"/>
    <w:rsid w:val="00F46E65"/>
    <w:rsid w:val="00F46EB4"/>
    <w:rsid w:val="00F4752F"/>
    <w:rsid w:val="00F47B7F"/>
    <w:rsid w:val="00F47BEE"/>
    <w:rsid w:val="00F501DF"/>
    <w:rsid w:val="00F5051E"/>
    <w:rsid w:val="00F506EA"/>
    <w:rsid w:val="00F50C32"/>
    <w:rsid w:val="00F51989"/>
    <w:rsid w:val="00F52041"/>
    <w:rsid w:val="00F52374"/>
    <w:rsid w:val="00F526D9"/>
    <w:rsid w:val="00F52712"/>
    <w:rsid w:val="00F52B09"/>
    <w:rsid w:val="00F52D7A"/>
    <w:rsid w:val="00F53551"/>
    <w:rsid w:val="00F54006"/>
    <w:rsid w:val="00F55963"/>
    <w:rsid w:val="00F5648E"/>
    <w:rsid w:val="00F56BBF"/>
    <w:rsid w:val="00F56CE1"/>
    <w:rsid w:val="00F56E3C"/>
    <w:rsid w:val="00F57C5F"/>
    <w:rsid w:val="00F57EE8"/>
    <w:rsid w:val="00F60887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5FC"/>
    <w:rsid w:val="00F74723"/>
    <w:rsid w:val="00F7487A"/>
    <w:rsid w:val="00F74A36"/>
    <w:rsid w:val="00F74EFA"/>
    <w:rsid w:val="00F7564F"/>
    <w:rsid w:val="00F757BF"/>
    <w:rsid w:val="00F75AB5"/>
    <w:rsid w:val="00F75B6C"/>
    <w:rsid w:val="00F760D2"/>
    <w:rsid w:val="00F76CF0"/>
    <w:rsid w:val="00F76E15"/>
    <w:rsid w:val="00F80858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1C89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6CD6"/>
    <w:rsid w:val="00F974D3"/>
    <w:rsid w:val="00F97C08"/>
    <w:rsid w:val="00FA0599"/>
    <w:rsid w:val="00FA1024"/>
    <w:rsid w:val="00FA1AAA"/>
    <w:rsid w:val="00FA2439"/>
    <w:rsid w:val="00FA38FC"/>
    <w:rsid w:val="00FA397E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C56"/>
    <w:rsid w:val="00FC0F58"/>
    <w:rsid w:val="00FC1045"/>
    <w:rsid w:val="00FC14A4"/>
    <w:rsid w:val="00FC1D4B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5AC0"/>
    <w:rsid w:val="00FD68EE"/>
    <w:rsid w:val="00FD786C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20E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1F8"/>
    <w:rsid w:val="00FF1EA4"/>
    <w:rsid w:val="00FF206F"/>
    <w:rsid w:val="00FF23DC"/>
    <w:rsid w:val="00FF24E6"/>
    <w:rsid w:val="00FF28B0"/>
    <w:rsid w:val="00FF2B48"/>
    <w:rsid w:val="00FF2F30"/>
    <w:rsid w:val="00FF2F93"/>
    <w:rsid w:val="00FF2FAB"/>
    <w:rsid w:val="00FF2FB4"/>
    <w:rsid w:val="00FF3206"/>
    <w:rsid w:val="00FF3DFC"/>
    <w:rsid w:val="00FF4176"/>
    <w:rsid w:val="00FF4846"/>
    <w:rsid w:val="00FF488F"/>
    <w:rsid w:val="00FF4D99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39F60B"/>
  <w15:docId w15:val="{885A7A74-7133-43F8-B9ED-04B660078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uiPriority w:val="39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Normal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SimSun"/>
      <w:bCs/>
      <w:sz w:val="24"/>
      <w:lang w:val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DefaultParagraphFont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2">
    <w:name w:val="参考资料列表"/>
    <w:basedOn w:val="List"/>
    <w:link w:val="Char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">
    <w:name w:val="参考资料列表 Char"/>
    <w:link w:val="a2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Normal"/>
    <w:rsid w:val="002D0E96"/>
    <w:pPr>
      <w:keepLines/>
      <w:numPr>
        <w:numId w:val="14"/>
      </w:numPr>
    </w:pPr>
    <w:rPr>
      <w:rFonts w:eastAsia="MS Mincho"/>
    </w:rPr>
  </w:style>
  <w:style w:type="paragraph" w:styleId="Title">
    <w:name w:val="Title"/>
    <w:basedOn w:val="Normal"/>
    <w:link w:val="TitleChar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TFChar">
    <w:name w:val="TF Char"/>
    <w:link w:val="TF"/>
    <w:qFormat/>
    <w:locked/>
    <w:rsid w:val="00586B29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138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B138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1380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3864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 CR0512r1</cp:lastModifiedBy>
  <cp:revision>36</cp:revision>
  <cp:lastPrinted>2009-01-30T04:53:00Z</cp:lastPrinted>
  <dcterms:created xsi:type="dcterms:W3CDTF">2023-08-25T07:19:00Z</dcterms:created>
  <dcterms:modified xsi:type="dcterms:W3CDTF">2023-09-15T10:09:00Z</dcterms:modified>
</cp:coreProperties>
</file>