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E589" w14:textId="38D5556C" w:rsidR="00307EEE" w:rsidRPr="006163D5" w:rsidRDefault="00307EEE" w:rsidP="006163D5">
      <w:pPr>
        <w:tabs>
          <w:tab w:val="center" w:pos="4536"/>
          <w:tab w:val="right" w:pos="9639"/>
        </w:tabs>
        <w:spacing w:after="0"/>
        <w:ind w:right="2"/>
        <w:rPr>
          <w:rFonts w:ascii="Arial" w:eastAsia="MS Mincho" w:hAnsi="Arial"/>
          <w:b/>
          <w:sz w:val="24"/>
          <w:lang w:eastAsia="ja-JP"/>
        </w:rPr>
      </w:pPr>
      <w:r w:rsidRPr="006163D5">
        <w:rPr>
          <w:rFonts w:ascii="Arial" w:eastAsia="MS Mincho" w:hAnsi="Arial"/>
          <w:b/>
          <w:sz w:val="24"/>
          <w:lang w:eastAsia="ja-JP"/>
        </w:rPr>
        <w:t>3GPP TSG RAN WG1 #9</w:t>
      </w:r>
      <w:r w:rsidR="00F176AC">
        <w:rPr>
          <w:rFonts w:ascii="Arial" w:eastAsia="MS Mincho" w:hAnsi="Arial"/>
          <w:b/>
          <w:sz w:val="24"/>
          <w:lang w:eastAsia="ja-JP"/>
        </w:rPr>
        <w:t>7</w:t>
      </w:r>
      <w:r w:rsidRPr="006163D5">
        <w:rPr>
          <w:rFonts w:ascii="Arial" w:eastAsia="MS Mincho" w:hAnsi="Arial"/>
          <w:b/>
          <w:sz w:val="24"/>
          <w:lang w:eastAsia="ja-JP"/>
        </w:rPr>
        <w:tab/>
      </w:r>
      <w:r w:rsidRPr="006163D5">
        <w:rPr>
          <w:rFonts w:ascii="Arial" w:eastAsia="MS Mincho" w:hAnsi="Arial"/>
          <w:b/>
          <w:sz w:val="24"/>
          <w:lang w:eastAsia="ja-JP"/>
        </w:rPr>
        <w:tab/>
        <w:t xml:space="preserve"> R1-19</w:t>
      </w:r>
      <w:r w:rsidR="00230994" w:rsidRPr="006163D5">
        <w:rPr>
          <w:rFonts w:ascii="Arial" w:eastAsia="MS Mincho" w:hAnsi="Arial"/>
          <w:b/>
          <w:sz w:val="24"/>
          <w:lang w:eastAsia="ja-JP"/>
        </w:rPr>
        <w:t>0</w:t>
      </w:r>
      <w:r w:rsidR="00FF68C0">
        <w:rPr>
          <w:rFonts w:ascii="Arial" w:eastAsia="MS Mincho" w:hAnsi="Arial"/>
          <w:b/>
          <w:sz w:val="24"/>
          <w:lang w:eastAsia="ja-JP"/>
        </w:rPr>
        <w:t>7299</w:t>
      </w:r>
    </w:p>
    <w:p w14:paraId="2B6D9BAD" w14:textId="300D51E8" w:rsidR="00307EEE" w:rsidRPr="006163D5" w:rsidRDefault="00F176AC" w:rsidP="00307EEE">
      <w:pPr>
        <w:tabs>
          <w:tab w:val="center" w:pos="4536"/>
          <w:tab w:val="right" w:pos="9072"/>
        </w:tabs>
        <w:spacing w:after="0"/>
        <w:rPr>
          <w:rFonts w:ascii="Arial" w:eastAsia="MS Mincho" w:hAnsi="Arial"/>
          <w:b/>
          <w:sz w:val="24"/>
          <w:lang w:eastAsia="ja-JP"/>
        </w:rPr>
      </w:pPr>
      <w:r>
        <w:rPr>
          <w:rFonts w:ascii="Arial" w:eastAsia="MS Mincho" w:hAnsi="Arial"/>
          <w:b/>
          <w:sz w:val="24"/>
          <w:lang w:eastAsia="ja-JP"/>
        </w:rPr>
        <w:t>Reno</w:t>
      </w:r>
      <w:r w:rsidR="00307EEE" w:rsidRPr="006163D5">
        <w:rPr>
          <w:rFonts w:ascii="Arial" w:eastAsia="MS Mincho" w:hAnsi="Arial"/>
          <w:b/>
          <w:sz w:val="24"/>
          <w:lang w:eastAsia="ja-JP"/>
        </w:rPr>
        <w:t xml:space="preserve">, </w:t>
      </w:r>
      <w:r>
        <w:rPr>
          <w:rFonts w:ascii="Arial" w:eastAsia="MS Mincho" w:hAnsi="Arial"/>
          <w:b/>
          <w:sz w:val="24"/>
          <w:lang w:eastAsia="ja-JP"/>
        </w:rPr>
        <w:t>USA</w:t>
      </w:r>
      <w:r w:rsidR="00307EEE" w:rsidRPr="006163D5">
        <w:rPr>
          <w:rFonts w:ascii="Arial" w:eastAsia="MS Mincho" w:hAnsi="Arial"/>
          <w:b/>
          <w:sz w:val="24"/>
          <w:lang w:eastAsia="ja-JP"/>
        </w:rPr>
        <w:t xml:space="preserve">, </w:t>
      </w:r>
      <w:r>
        <w:rPr>
          <w:rFonts w:ascii="Arial" w:eastAsia="MS Mincho" w:hAnsi="Arial"/>
          <w:b/>
          <w:sz w:val="24"/>
          <w:lang w:eastAsia="ja-JP"/>
        </w:rPr>
        <w:t>13</w:t>
      </w:r>
      <w:r w:rsidR="00307EEE" w:rsidRPr="006163D5">
        <w:rPr>
          <w:rFonts w:ascii="Arial" w:eastAsia="MS Mincho" w:hAnsi="Arial"/>
          <w:b/>
          <w:sz w:val="24"/>
          <w:lang w:eastAsia="ja-JP"/>
        </w:rPr>
        <w:t>th – 1</w:t>
      </w:r>
      <w:r>
        <w:rPr>
          <w:rFonts w:ascii="Arial" w:eastAsia="MS Mincho" w:hAnsi="Arial"/>
          <w:b/>
          <w:sz w:val="24"/>
          <w:lang w:eastAsia="ja-JP"/>
        </w:rPr>
        <w:t>7</w:t>
      </w:r>
      <w:r w:rsidR="00307EEE" w:rsidRPr="006163D5">
        <w:rPr>
          <w:rFonts w:ascii="Arial" w:eastAsia="MS Mincho" w:hAnsi="Arial"/>
          <w:b/>
          <w:sz w:val="24"/>
          <w:lang w:eastAsia="ja-JP"/>
        </w:rPr>
        <w:t xml:space="preserve">th </w:t>
      </w:r>
      <w:proofErr w:type="gramStart"/>
      <w:r>
        <w:rPr>
          <w:rFonts w:ascii="Arial" w:eastAsia="MS Mincho" w:hAnsi="Arial"/>
          <w:b/>
          <w:sz w:val="24"/>
          <w:lang w:eastAsia="ja-JP"/>
        </w:rPr>
        <w:t>May</w:t>
      </w:r>
      <w:r w:rsidR="00307EEE" w:rsidRPr="006163D5">
        <w:rPr>
          <w:rFonts w:ascii="Arial" w:eastAsia="MS Mincho" w:hAnsi="Arial"/>
          <w:b/>
          <w:sz w:val="24"/>
          <w:lang w:eastAsia="ja-JP"/>
        </w:rPr>
        <w:t>,</w:t>
      </w:r>
      <w:proofErr w:type="gramEnd"/>
      <w:r w:rsidR="00307EEE" w:rsidRPr="006163D5">
        <w:rPr>
          <w:rFonts w:ascii="Arial" w:eastAsia="MS Mincho" w:hAnsi="Arial"/>
          <w:b/>
          <w:sz w:val="24"/>
          <w:lang w:eastAsia="ja-JP"/>
        </w:rPr>
        <w:t xml:space="preserve"> 2019</w:t>
      </w:r>
    </w:p>
    <w:p w14:paraId="26FA0CB2" w14:textId="77777777" w:rsidR="00307EEE" w:rsidRPr="00E61600" w:rsidRDefault="00307EEE" w:rsidP="00307EEE">
      <w:pPr>
        <w:tabs>
          <w:tab w:val="left" w:pos="1985"/>
        </w:tabs>
        <w:spacing w:after="0"/>
        <w:ind w:left="-480"/>
        <w:rPr>
          <w:rFonts w:ascii="Arial" w:eastAsia="MS Mincho" w:hAnsi="Arial"/>
          <w:b/>
          <w:sz w:val="24"/>
        </w:rPr>
      </w:pPr>
    </w:p>
    <w:p w14:paraId="61C5E220" w14:textId="42377D2B"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F32181">
        <w:rPr>
          <w:rFonts w:ascii="Arial" w:eastAsia="MS Mincho" w:hAnsi="Arial"/>
          <w:sz w:val="24"/>
        </w:rPr>
        <w:t>4</w:t>
      </w:r>
    </w:p>
    <w:p w14:paraId="7F80E12E" w14:textId="77777777"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0E4B8FB6" w14:textId="571CF1F5" w:rsidR="00307EEE" w:rsidRPr="00E61600" w:rsidRDefault="00307EEE" w:rsidP="00307EEE">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Considerations on </w:t>
      </w:r>
      <w:proofErr w:type="spellStart"/>
      <w:r>
        <w:rPr>
          <w:rFonts w:ascii="Arial" w:eastAsia="MS Mincho" w:hAnsi="Arial"/>
          <w:sz w:val="24"/>
        </w:rPr>
        <w:t>Phy</w:t>
      </w:r>
      <w:proofErr w:type="spellEnd"/>
      <w:r>
        <w:rPr>
          <w:rFonts w:ascii="Arial" w:eastAsia="MS Mincho" w:hAnsi="Arial"/>
          <w:sz w:val="24"/>
        </w:rPr>
        <w:t>-layer procedures for NR Positioning</w:t>
      </w:r>
    </w:p>
    <w:p w14:paraId="03D4DF1C" w14:textId="77777777" w:rsidR="00307EEE" w:rsidRPr="00E61600" w:rsidRDefault="00307EEE" w:rsidP="00307EEE">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7E2CCB2E" w14:textId="01589BE7" w:rsidR="00307EEE" w:rsidRDefault="00307EEE" w:rsidP="00307EEE">
      <w:pPr>
        <w:keepNext/>
        <w:keepLines/>
        <w:jc w:val="left"/>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The objectives include:</w:t>
      </w:r>
    </w:p>
    <w:p w14:paraId="06687913" w14:textId="77777777" w:rsidR="007F0CF5" w:rsidRPr="007F0CF5" w:rsidRDefault="007F0CF5" w:rsidP="007F0CF5">
      <w:pPr>
        <w:spacing w:before="120" w:after="0" w:line="280" w:lineRule="atLeast"/>
        <w:contextualSpacing/>
        <w:rPr>
          <w:i/>
          <w:u w:val="single"/>
          <w:lang w:eastAsia="x-none"/>
        </w:rPr>
      </w:pPr>
      <w:r w:rsidRPr="007F0CF5">
        <w:rPr>
          <w:i/>
          <w:u w:val="single"/>
          <w:lang w:eastAsia="ko-KR"/>
        </w:rPr>
        <w:t>RAN1 centric objectives</w:t>
      </w:r>
    </w:p>
    <w:p w14:paraId="70F9863F" w14:textId="77777777" w:rsidR="007F0CF5" w:rsidRPr="007F0CF5" w:rsidRDefault="007F0CF5" w:rsidP="007F0CF5">
      <w:pPr>
        <w:pStyle w:val="3GPPAgreements"/>
        <w:numPr>
          <w:ilvl w:val="0"/>
          <w:numId w:val="32"/>
        </w:numPr>
        <w:textAlignment w:val="auto"/>
        <w:rPr>
          <w:i/>
          <w:sz w:val="20"/>
        </w:rPr>
      </w:pPr>
      <w:r w:rsidRPr="007F0CF5">
        <w:rPr>
          <w:i/>
          <w:sz w:val="20"/>
        </w:rPr>
        <w:t>Specify NR DL and UL reference signals to facilitate support of NR positioning techniques (DL-TDOA, DL-</w:t>
      </w:r>
      <w:proofErr w:type="spellStart"/>
      <w:r w:rsidRPr="007F0CF5">
        <w:rPr>
          <w:i/>
          <w:sz w:val="20"/>
        </w:rPr>
        <w:t>AoD</w:t>
      </w:r>
      <w:proofErr w:type="spellEnd"/>
      <w:r w:rsidRPr="007F0CF5">
        <w:rPr>
          <w:i/>
          <w:sz w:val="20"/>
        </w:rPr>
        <w:t>, UL-TDOA, UL-</w:t>
      </w:r>
      <w:proofErr w:type="spellStart"/>
      <w:r w:rsidRPr="007F0CF5">
        <w:rPr>
          <w:i/>
          <w:sz w:val="20"/>
        </w:rPr>
        <w:t>AoA</w:t>
      </w:r>
      <w:proofErr w:type="spellEnd"/>
      <w:r w:rsidRPr="007F0CF5">
        <w:rPr>
          <w:i/>
          <w:sz w:val="20"/>
        </w:rPr>
        <w:t>, multi-cell RTT and E-CID) [RAN1]</w:t>
      </w:r>
    </w:p>
    <w:p w14:paraId="2FA00F81" w14:textId="77777777" w:rsidR="007F0CF5" w:rsidRPr="007F0CF5" w:rsidRDefault="007F0CF5" w:rsidP="007F0CF5">
      <w:pPr>
        <w:pStyle w:val="3GPPAgreements"/>
        <w:numPr>
          <w:ilvl w:val="1"/>
          <w:numId w:val="32"/>
        </w:numPr>
        <w:textAlignment w:val="auto"/>
        <w:rPr>
          <w:i/>
          <w:sz w:val="20"/>
        </w:rPr>
      </w:pPr>
      <w:r w:rsidRPr="007F0CF5">
        <w:rPr>
          <w:i/>
          <w:sz w:val="20"/>
        </w:rPr>
        <w:t>Support E-CID downlink measurements based on at least RRM measurements defined in NR Rel. 15</w:t>
      </w:r>
    </w:p>
    <w:p w14:paraId="2A7FA201" w14:textId="77777777" w:rsidR="007F0CF5" w:rsidRPr="007F0CF5" w:rsidRDefault="007F0CF5" w:rsidP="007F0CF5">
      <w:pPr>
        <w:pStyle w:val="3GPPAgreements"/>
        <w:numPr>
          <w:ilvl w:val="1"/>
          <w:numId w:val="32"/>
        </w:numPr>
        <w:textAlignment w:val="auto"/>
        <w:rPr>
          <w:i/>
          <w:sz w:val="20"/>
        </w:rPr>
      </w:pPr>
      <w:r w:rsidRPr="007F0CF5">
        <w:rPr>
          <w:i/>
          <w:sz w:val="20"/>
        </w:rPr>
        <w:t>Identify whether and which Rel-15 NR reference signals can be used for different NR positioning techniques</w:t>
      </w:r>
    </w:p>
    <w:p w14:paraId="7D76C78B" w14:textId="77777777" w:rsidR="007F0CF5" w:rsidRPr="007F0CF5" w:rsidRDefault="007F0CF5" w:rsidP="007F0CF5">
      <w:pPr>
        <w:pStyle w:val="3GPPAgreements"/>
        <w:numPr>
          <w:ilvl w:val="1"/>
          <w:numId w:val="32"/>
        </w:numPr>
        <w:textAlignment w:val="auto"/>
        <w:rPr>
          <w:i/>
          <w:sz w:val="20"/>
        </w:rPr>
      </w:pPr>
      <w:r w:rsidRPr="007F0CF5">
        <w:rPr>
          <w:i/>
          <w:sz w:val="20"/>
        </w:rPr>
        <w:t>Define new DL positioning reference signals applicable at least for DL-TDOA, DL-</w:t>
      </w:r>
      <w:proofErr w:type="spellStart"/>
      <w:r w:rsidRPr="007F0CF5">
        <w:rPr>
          <w:i/>
          <w:sz w:val="20"/>
        </w:rPr>
        <w:t>AoD</w:t>
      </w:r>
      <w:proofErr w:type="spellEnd"/>
      <w:r w:rsidRPr="007F0CF5">
        <w:rPr>
          <w:i/>
          <w:sz w:val="20"/>
        </w:rPr>
        <w:t>, RTT</w:t>
      </w:r>
    </w:p>
    <w:p w14:paraId="50D20EC4" w14:textId="77777777" w:rsidR="007F0CF5" w:rsidRPr="007F0CF5" w:rsidRDefault="007F0CF5" w:rsidP="007F0CF5">
      <w:pPr>
        <w:pStyle w:val="3GPPAgreements"/>
        <w:numPr>
          <w:ilvl w:val="1"/>
          <w:numId w:val="32"/>
        </w:numPr>
        <w:textAlignment w:val="auto"/>
        <w:rPr>
          <w:i/>
          <w:sz w:val="20"/>
        </w:rPr>
      </w:pPr>
      <w:r w:rsidRPr="007F0CF5">
        <w:rPr>
          <w:i/>
          <w:sz w:val="20"/>
        </w:rPr>
        <w:t>Define UL SRS with possible enhancements for positioning which is applicable at least for RTT, UL-TDOA, UL-</w:t>
      </w:r>
      <w:proofErr w:type="spellStart"/>
      <w:r w:rsidRPr="007F0CF5">
        <w:rPr>
          <w:i/>
          <w:sz w:val="20"/>
        </w:rPr>
        <w:t>AoA</w:t>
      </w:r>
      <w:proofErr w:type="spellEnd"/>
    </w:p>
    <w:p w14:paraId="258D4501" w14:textId="77777777" w:rsidR="007F0CF5" w:rsidRPr="007F0CF5" w:rsidRDefault="007F0CF5" w:rsidP="007F0CF5">
      <w:pPr>
        <w:pStyle w:val="3GPPAgreements"/>
        <w:numPr>
          <w:ilvl w:val="0"/>
          <w:numId w:val="32"/>
        </w:numPr>
        <w:textAlignment w:val="auto"/>
        <w:rPr>
          <w:i/>
          <w:sz w:val="20"/>
        </w:rPr>
      </w:pPr>
      <w:r w:rsidRPr="007F0CF5">
        <w:rPr>
          <w:i/>
          <w:sz w:val="20"/>
        </w:rPr>
        <w:t xml:space="preserve">Define UE measurements based on DL reference signals applicable for NR positioning. The following UE measurements are specified for </w:t>
      </w:r>
      <w:r w:rsidRPr="007F0CF5">
        <w:rPr>
          <w:i/>
          <w:sz w:val="20"/>
          <w:lang w:eastAsia="x-none"/>
        </w:rPr>
        <w:t>serving, reference, and neighboring cells [RAN1]</w:t>
      </w:r>
    </w:p>
    <w:p w14:paraId="379CFC00" w14:textId="77777777" w:rsidR="007F0CF5" w:rsidRPr="007F0CF5" w:rsidRDefault="007F0CF5" w:rsidP="007F0CF5">
      <w:pPr>
        <w:pStyle w:val="3GPPAgreements"/>
        <w:numPr>
          <w:ilvl w:val="1"/>
          <w:numId w:val="32"/>
        </w:numPr>
        <w:textAlignment w:val="auto"/>
        <w:rPr>
          <w:i/>
          <w:sz w:val="20"/>
        </w:rPr>
      </w:pPr>
      <w:r w:rsidRPr="007F0CF5">
        <w:rPr>
          <w:i/>
          <w:sz w:val="20"/>
        </w:rPr>
        <w:t>DL RSTD (reference signal time difference) measurements for NR positioning</w:t>
      </w:r>
    </w:p>
    <w:p w14:paraId="1C7C4E2A" w14:textId="77777777" w:rsidR="007F0CF5" w:rsidRPr="007F0CF5" w:rsidRDefault="007F0CF5" w:rsidP="007F0CF5">
      <w:pPr>
        <w:pStyle w:val="3GPPAgreements"/>
        <w:numPr>
          <w:ilvl w:val="1"/>
          <w:numId w:val="32"/>
        </w:numPr>
        <w:textAlignment w:val="auto"/>
        <w:rPr>
          <w:i/>
          <w:sz w:val="20"/>
        </w:rPr>
      </w:pPr>
      <w:r w:rsidRPr="007F0CF5">
        <w:rPr>
          <w:i/>
          <w:sz w:val="20"/>
        </w:rPr>
        <w:t>DL RSRP (reference signal received power) measurements for NR positioning</w:t>
      </w:r>
    </w:p>
    <w:p w14:paraId="67CF63A4" w14:textId="77777777" w:rsidR="007F0CF5" w:rsidRPr="007F0CF5" w:rsidRDefault="007F0CF5" w:rsidP="007F0CF5">
      <w:pPr>
        <w:pStyle w:val="3GPPAgreements"/>
        <w:numPr>
          <w:ilvl w:val="1"/>
          <w:numId w:val="32"/>
        </w:numPr>
        <w:textAlignment w:val="auto"/>
        <w:rPr>
          <w:i/>
          <w:sz w:val="20"/>
        </w:rPr>
      </w:pPr>
      <w:r w:rsidRPr="007F0CF5">
        <w:rPr>
          <w:i/>
          <w:sz w:val="20"/>
        </w:rPr>
        <w:t>UE RX-TX time difference measurements for NR positioning</w:t>
      </w:r>
    </w:p>
    <w:p w14:paraId="1A2E883C" w14:textId="77777777" w:rsidR="007F0CF5" w:rsidRPr="007F0CF5" w:rsidRDefault="007F0CF5" w:rsidP="007F0CF5">
      <w:pPr>
        <w:pStyle w:val="3GPPAgreements"/>
        <w:numPr>
          <w:ilvl w:val="0"/>
          <w:numId w:val="32"/>
        </w:numPr>
        <w:textAlignment w:val="auto"/>
        <w:rPr>
          <w:i/>
          <w:sz w:val="20"/>
        </w:rPr>
      </w:pPr>
      <w:r w:rsidRPr="007F0CF5">
        <w:rPr>
          <w:i/>
          <w:sz w:val="20"/>
        </w:rPr>
        <w:t xml:space="preserve">Define </w:t>
      </w:r>
      <w:proofErr w:type="spellStart"/>
      <w:r w:rsidRPr="007F0CF5">
        <w:rPr>
          <w:i/>
          <w:sz w:val="20"/>
        </w:rPr>
        <w:t>gNB</w:t>
      </w:r>
      <w:proofErr w:type="spellEnd"/>
      <w:r w:rsidRPr="007F0CF5">
        <w:rPr>
          <w:i/>
          <w:sz w:val="20"/>
        </w:rPr>
        <w:t xml:space="preserve"> measurements based on UL reference signals applicable for NR positioning. The following </w:t>
      </w:r>
      <w:proofErr w:type="spellStart"/>
      <w:r w:rsidRPr="007F0CF5">
        <w:rPr>
          <w:i/>
          <w:sz w:val="20"/>
        </w:rPr>
        <w:t>gNB</w:t>
      </w:r>
      <w:proofErr w:type="spellEnd"/>
      <w:r w:rsidRPr="007F0CF5">
        <w:rPr>
          <w:i/>
          <w:sz w:val="20"/>
        </w:rPr>
        <w:t xml:space="preserve"> measurements are specified [RAN1]:</w:t>
      </w:r>
    </w:p>
    <w:p w14:paraId="062D30BB" w14:textId="77777777" w:rsidR="007F0CF5" w:rsidRPr="007F0CF5" w:rsidRDefault="007F0CF5" w:rsidP="007F0CF5">
      <w:pPr>
        <w:pStyle w:val="3GPPAgreements"/>
        <w:numPr>
          <w:ilvl w:val="1"/>
          <w:numId w:val="32"/>
        </w:numPr>
        <w:textAlignment w:val="auto"/>
        <w:rPr>
          <w:i/>
          <w:sz w:val="20"/>
        </w:rPr>
      </w:pPr>
      <w:r w:rsidRPr="007F0CF5">
        <w:rPr>
          <w:i/>
          <w:sz w:val="20"/>
        </w:rPr>
        <w:t>UL RTOA (relative time of arrival) measurements for NR positioning</w:t>
      </w:r>
    </w:p>
    <w:p w14:paraId="0EB31BA0" w14:textId="77777777" w:rsidR="007F0CF5" w:rsidRPr="007F0CF5" w:rsidRDefault="007F0CF5" w:rsidP="007F0CF5">
      <w:pPr>
        <w:pStyle w:val="3GPPAgreements"/>
        <w:numPr>
          <w:ilvl w:val="1"/>
          <w:numId w:val="32"/>
        </w:numPr>
        <w:textAlignment w:val="auto"/>
        <w:rPr>
          <w:i/>
          <w:sz w:val="20"/>
        </w:rPr>
      </w:pPr>
      <w:r w:rsidRPr="007F0CF5">
        <w:rPr>
          <w:i/>
          <w:sz w:val="20"/>
        </w:rPr>
        <w:t>UL Angle of Arrival (</w:t>
      </w:r>
      <w:proofErr w:type="spellStart"/>
      <w:r w:rsidRPr="007F0CF5">
        <w:rPr>
          <w:i/>
          <w:sz w:val="20"/>
        </w:rPr>
        <w:t>AoA</w:t>
      </w:r>
      <w:proofErr w:type="spellEnd"/>
      <w:r w:rsidRPr="007F0CF5">
        <w:rPr>
          <w:i/>
          <w:sz w:val="20"/>
        </w:rPr>
        <w:t>) measurements (including Azimuth and Zenith Angles) for NR positioning</w:t>
      </w:r>
    </w:p>
    <w:p w14:paraId="08378A9E" w14:textId="77777777" w:rsidR="007F0CF5" w:rsidRPr="007F0CF5" w:rsidRDefault="007F0CF5" w:rsidP="007F0CF5">
      <w:pPr>
        <w:pStyle w:val="3GPPAgreements"/>
        <w:numPr>
          <w:ilvl w:val="1"/>
          <w:numId w:val="32"/>
        </w:numPr>
        <w:textAlignment w:val="auto"/>
        <w:rPr>
          <w:i/>
          <w:sz w:val="20"/>
        </w:rPr>
      </w:pPr>
      <w:r w:rsidRPr="007F0CF5">
        <w:rPr>
          <w:i/>
          <w:sz w:val="20"/>
        </w:rPr>
        <w:t>UL RSRP (reference signal received power) measurements for NR positioning</w:t>
      </w:r>
    </w:p>
    <w:p w14:paraId="55CD796F" w14:textId="77777777" w:rsidR="007F0CF5" w:rsidRPr="007F0CF5" w:rsidRDefault="007F0CF5" w:rsidP="007F0CF5">
      <w:pPr>
        <w:pStyle w:val="3GPPAgreements"/>
        <w:numPr>
          <w:ilvl w:val="1"/>
          <w:numId w:val="32"/>
        </w:numPr>
        <w:textAlignment w:val="auto"/>
        <w:rPr>
          <w:i/>
          <w:sz w:val="20"/>
        </w:rPr>
      </w:pPr>
      <w:proofErr w:type="spellStart"/>
      <w:r w:rsidRPr="007F0CF5">
        <w:rPr>
          <w:i/>
          <w:sz w:val="20"/>
        </w:rPr>
        <w:t>gNB</w:t>
      </w:r>
      <w:proofErr w:type="spellEnd"/>
      <w:r w:rsidRPr="007F0CF5">
        <w:rPr>
          <w:i/>
          <w:sz w:val="20"/>
        </w:rPr>
        <w:t xml:space="preserve"> RX-TX time difference measurements for NR positioning</w:t>
      </w:r>
    </w:p>
    <w:p w14:paraId="3F61953B" w14:textId="75B2A66A" w:rsidR="007F0CF5" w:rsidRDefault="007F0CF5" w:rsidP="007F0CF5">
      <w:pPr>
        <w:pStyle w:val="3GPPAgreements"/>
        <w:numPr>
          <w:ilvl w:val="0"/>
          <w:numId w:val="32"/>
        </w:numPr>
        <w:textAlignment w:val="auto"/>
        <w:rPr>
          <w:i/>
          <w:sz w:val="20"/>
        </w:rPr>
      </w:pPr>
      <w:r w:rsidRPr="007F0CF5">
        <w:rPr>
          <w:i/>
          <w:sz w:val="20"/>
        </w:rPr>
        <w:t>If necessary, define physical-layer procedures to support UE/</w:t>
      </w:r>
      <w:proofErr w:type="spellStart"/>
      <w:r w:rsidRPr="007F0CF5">
        <w:rPr>
          <w:i/>
          <w:sz w:val="20"/>
        </w:rPr>
        <w:t>gNB</w:t>
      </w:r>
      <w:proofErr w:type="spellEnd"/>
      <w:r w:rsidRPr="007F0CF5">
        <w:rPr>
          <w:i/>
          <w:sz w:val="20"/>
        </w:rPr>
        <w:t xml:space="preserve"> measurements for NR positioning [RAN1]</w:t>
      </w:r>
    </w:p>
    <w:p w14:paraId="61A721F3" w14:textId="2015071B" w:rsidR="00A012CE" w:rsidRDefault="00A012CE" w:rsidP="00A012CE">
      <w:pPr>
        <w:pStyle w:val="3GPPAgreements"/>
        <w:numPr>
          <w:ilvl w:val="0"/>
          <w:numId w:val="0"/>
        </w:numPr>
        <w:ind w:left="284" w:hanging="284"/>
        <w:textAlignment w:val="auto"/>
        <w:rPr>
          <w:i/>
          <w:sz w:val="20"/>
        </w:rPr>
      </w:pPr>
    </w:p>
    <w:p w14:paraId="61BE4DBB" w14:textId="17BEBD12" w:rsidR="00342B2D" w:rsidRPr="00342B2D" w:rsidRDefault="00D23C6C" w:rsidP="00A012CE">
      <w:pPr>
        <w:pStyle w:val="3GPPAgreements"/>
        <w:numPr>
          <w:ilvl w:val="0"/>
          <w:numId w:val="0"/>
        </w:numPr>
        <w:ind w:left="284" w:hanging="284"/>
        <w:textAlignment w:val="auto"/>
        <w:rPr>
          <w:sz w:val="20"/>
        </w:rPr>
      </w:pPr>
      <w:r>
        <w:rPr>
          <w:sz w:val="20"/>
        </w:rPr>
        <w:t>In the</w:t>
      </w:r>
      <w:r w:rsidR="00342B2D">
        <w:rPr>
          <w:sz w:val="20"/>
        </w:rPr>
        <w:t xml:space="preserve"> RAN1#96bis</w:t>
      </w:r>
      <w:r>
        <w:rPr>
          <w:sz w:val="20"/>
        </w:rPr>
        <w:t xml:space="preserve"> meeting</w:t>
      </w:r>
      <w:r w:rsidR="00342B2D">
        <w:rPr>
          <w:sz w:val="20"/>
        </w:rPr>
        <w:t>, following agreements were made:</w:t>
      </w:r>
    </w:p>
    <w:p w14:paraId="3B32CC29" w14:textId="6A451672" w:rsidR="00342B2D" w:rsidRDefault="00342B2D" w:rsidP="00A012CE">
      <w:pPr>
        <w:pStyle w:val="3GPPAgreements"/>
        <w:numPr>
          <w:ilvl w:val="0"/>
          <w:numId w:val="0"/>
        </w:numPr>
        <w:ind w:left="284" w:hanging="284"/>
        <w:textAlignment w:val="auto"/>
        <w:rPr>
          <w:i/>
          <w:sz w:val="20"/>
        </w:rPr>
      </w:pPr>
    </w:p>
    <w:p w14:paraId="44A448FD" w14:textId="77777777" w:rsidR="0094202C" w:rsidRPr="00D23C6C" w:rsidRDefault="0094202C" w:rsidP="00D23C6C">
      <w:pPr>
        <w:spacing w:after="0"/>
        <w:jc w:val="left"/>
        <w:rPr>
          <w:i/>
        </w:rPr>
      </w:pPr>
      <w:r w:rsidRPr="00D23C6C">
        <w:rPr>
          <w:i/>
          <w:highlight w:val="green"/>
        </w:rPr>
        <w:t>Agreement:</w:t>
      </w:r>
    </w:p>
    <w:p w14:paraId="6D90EB72" w14:textId="77777777" w:rsidR="0094202C" w:rsidRPr="00D23C6C" w:rsidRDefault="0094202C" w:rsidP="00D23C6C">
      <w:pPr>
        <w:spacing w:after="0"/>
        <w:jc w:val="left"/>
        <w:rPr>
          <w:i/>
        </w:rPr>
      </w:pPr>
      <w:r w:rsidRPr="00D23C6C">
        <w:rPr>
          <w:i/>
        </w:rPr>
        <w:t>The potential physical layer procedures to support UE/</w:t>
      </w:r>
      <w:proofErr w:type="spellStart"/>
      <w:r w:rsidRPr="00D23C6C">
        <w:rPr>
          <w:i/>
        </w:rPr>
        <w:t>gNB</w:t>
      </w:r>
      <w:proofErr w:type="spellEnd"/>
      <w:r w:rsidRPr="00D23C6C">
        <w:rPr>
          <w:i/>
        </w:rPr>
        <w:t xml:space="preserve"> measurements for NR positioning may include:</w:t>
      </w:r>
    </w:p>
    <w:p w14:paraId="6BA576F0" w14:textId="77777777" w:rsidR="0094202C" w:rsidRPr="00D23C6C" w:rsidRDefault="0094202C" w:rsidP="00D23C6C">
      <w:pPr>
        <w:pStyle w:val="B1"/>
        <w:spacing w:after="0"/>
        <w:ind w:hanging="288"/>
        <w:jc w:val="left"/>
        <w:rPr>
          <w:b/>
          <w:i/>
          <w:lang w:val="en-US" w:eastAsia="en-GB"/>
        </w:rPr>
      </w:pPr>
      <w:r w:rsidRPr="00D23C6C">
        <w:rPr>
          <w:b/>
          <w:i/>
          <w:lang w:val="en-US" w:eastAsia="en-GB"/>
        </w:rPr>
        <w:t>1.</w:t>
      </w:r>
      <w:r w:rsidRPr="00D23C6C">
        <w:rPr>
          <w:b/>
          <w:i/>
          <w:lang w:val="en-US" w:eastAsia="en-GB"/>
        </w:rPr>
        <w:tab/>
      </w:r>
      <w:r w:rsidRPr="00D23C6C">
        <w:rPr>
          <w:i/>
          <w:lang w:val="en-US" w:eastAsia="en-GB"/>
        </w:rPr>
        <w:t xml:space="preserve">UE </w:t>
      </w:r>
      <w:r w:rsidRPr="00D23C6C">
        <w:rPr>
          <w:rFonts w:ascii="Times" w:hAnsi="Times" w:cs="Times"/>
          <w:i/>
          <w:lang w:val="en-US" w:eastAsia="en-GB"/>
        </w:rPr>
        <w:t>procedures</w:t>
      </w:r>
      <w:r w:rsidRPr="00D23C6C">
        <w:rPr>
          <w:i/>
          <w:lang w:val="en-US" w:eastAsia="en-GB"/>
        </w:rPr>
        <w:t xml:space="preserve"> for receiving DL PRS, including</w:t>
      </w:r>
    </w:p>
    <w:p w14:paraId="45D0BF36" w14:textId="77777777" w:rsidR="0094202C" w:rsidRPr="00D23C6C" w:rsidRDefault="0094202C" w:rsidP="00D23C6C">
      <w:pPr>
        <w:pStyle w:val="B2"/>
        <w:spacing w:after="0"/>
        <w:ind w:hanging="288"/>
        <w:jc w:val="left"/>
        <w:rPr>
          <w:rFonts w:ascii="Times" w:hAnsi="Times" w:cs="Times"/>
          <w:i/>
          <w:lang w:val="en-US" w:eastAsia="en-GB"/>
        </w:rPr>
      </w:pPr>
      <w:r w:rsidRPr="00D23C6C">
        <w:rPr>
          <w:i/>
          <w:lang w:val="en-US" w:eastAsia="en-GB"/>
        </w:rPr>
        <w:t>a.</w:t>
      </w:r>
      <w:r w:rsidRPr="00D23C6C">
        <w:rPr>
          <w:i/>
          <w:lang w:val="en-US" w:eastAsia="en-GB"/>
        </w:rPr>
        <w:tab/>
      </w:r>
      <w:r w:rsidRPr="00D23C6C">
        <w:rPr>
          <w:rFonts w:ascii="Times" w:hAnsi="Times" w:cs="Times"/>
          <w:i/>
          <w:lang w:val="en-US" w:eastAsia="en-GB"/>
        </w:rPr>
        <w:t>DL PRS timing aspects</w:t>
      </w:r>
    </w:p>
    <w:p w14:paraId="7444555A" w14:textId="77777777" w:rsidR="0094202C" w:rsidRPr="00D23C6C" w:rsidRDefault="0094202C" w:rsidP="00D23C6C">
      <w:pPr>
        <w:pStyle w:val="B2"/>
        <w:spacing w:after="0"/>
        <w:ind w:hanging="288"/>
        <w:jc w:val="left"/>
        <w:rPr>
          <w:rFonts w:ascii="Times" w:hAnsi="Times" w:cs="Times"/>
          <w:i/>
          <w:lang w:val="en-US" w:eastAsia="en-GB"/>
        </w:rPr>
      </w:pPr>
      <w:r w:rsidRPr="00D23C6C">
        <w:rPr>
          <w:rFonts w:ascii="Times" w:hAnsi="Times" w:cs="Times"/>
          <w:i/>
          <w:lang w:val="en-US" w:eastAsia="en-GB"/>
        </w:rPr>
        <w:t>b.</w:t>
      </w:r>
      <w:r w:rsidRPr="00D23C6C">
        <w:rPr>
          <w:rFonts w:ascii="Times" w:hAnsi="Times" w:cs="Times"/>
          <w:i/>
          <w:lang w:val="en-US" w:eastAsia="en-GB"/>
        </w:rPr>
        <w:tab/>
        <w:t>Bandwidth part operation</w:t>
      </w:r>
    </w:p>
    <w:p w14:paraId="7C8B5C9F" w14:textId="77777777" w:rsidR="0094202C" w:rsidRPr="00D23C6C" w:rsidRDefault="0094202C" w:rsidP="00D23C6C">
      <w:pPr>
        <w:pStyle w:val="B2"/>
        <w:spacing w:after="0"/>
        <w:ind w:hanging="288"/>
        <w:jc w:val="left"/>
        <w:rPr>
          <w:rFonts w:ascii="Times" w:hAnsi="Times" w:cs="Times"/>
          <w:i/>
          <w:lang w:val="en-US" w:eastAsia="en-GB"/>
        </w:rPr>
      </w:pPr>
      <w:r w:rsidRPr="00D23C6C">
        <w:rPr>
          <w:rFonts w:ascii="Times" w:hAnsi="Times" w:cs="Times"/>
          <w:i/>
          <w:lang w:val="en-US" w:eastAsia="en-GB"/>
        </w:rPr>
        <w:t>c.</w:t>
      </w:r>
      <w:r w:rsidRPr="00D23C6C">
        <w:rPr>
          <w:rFonts w:ascii="Times" w:hAnsi="Times" w:cs="Times"/>
          <w:i/>
          <w:lang w:val="en-US" w:eastAsia="en-GB"/>
        </w:rPr>
        <w:tab/>
        <w:t>Beam management aspects</w:t>
      </w:r>
    </w:p>
    <w:p w14:paraId="096D3494" w14:textId="77777777" w:rsidR="0094202C" w:rsidRPr="00D23C6C" w:rsidRDefault="0094202C" w:rsidP="00D23C6C">
      <w:pPr>
        <w:pStyle w:val="B2"/>
        <w:spacing w:after="0"/>
        <w:ind w:hanging="288"/>
        <w:jc w:val="left"/>
        <w:rPr>
          <w:rFonts w:ascii="Times" w:hAnsi="Times" w:cs="Times"/>
          <w:i/>
          <w:lang w:val="en-US" w:eastAsia="en-GB"/>
        </w:rPr>
      </w:pPr>
      <w:r w:rsidRPr="00D23C6C">
        <w:rPr>
          <w:rFonts w:ascii="Times" w:hAnsi="Times" w:cs="Times"/>
          <w:i/>
          <w:lang w:val="en-US" w:eastAsia="en-GB"/>
        </w:rPr>
        <w:t>d.</w:t>
      </w:r>
      <w:r w:rsidRPr="00D23C6C">
        <w:rPr>
          <w:rFonts w:ascii="Times" w:hAnsi="Times" w:cs="Times"/>
          <w:i/>
          <w:lang w:val="en-US" w:eastAsia="en-GB"/>
        </w:rPr>
        <w:tab/>
        <w:t>Measurement/reporting related aspects</w:t>
      </w:r>
    </w:p>
    <w:p w14:paraId="3D86CC23" w14:textId="77777777" w:rsidR="0094202C" w:rsidRPr="00D23C6C" w:rsidRDefault="0094202C" w:rsidP="00D23C6C">
      <w:pPr>
        <w:pStyle w:val="B1"/>
        <w:spacing w:after="0"/>
        <w:ind w:hanging="288"/>
        <w:jc w:val="left"/>
        <w:rPr>
          <w:i/>
          <w:lang w:val="en-US" w:eastAsia="en-GB"/>
        </w:rPr>
      </w:pPr>
      <w:r w:rsidRPr="00D23C6C">
        <w:rPr>
          <w:b/>
          <w:i/>
          <w:lang w:val="en-US" w:eastAsia="en-GB"/>
        </w:rPr>
        <w:t>2.</w:t>
      </w:r>
      <w:r w:rsidRPr="00D23C6C">
        <w:rPr>
          <w:b/>
          <w:i/>
          <w:lang w:val="en-US" w:eastAsia="en-GB"/>
        </w:rPr>
        <w:tab/>
      </w:r>
      <w:r w:rsidRPr="00D23C6C">
        <w:rPr>
          <w:rFonts w:ascii="Times" w:hAnsi="Times" w:cs="Times"/>
          <w:i/>
          <w:lang w:val="en-US" w:eastAsia="en-GB"/>
        </w:rPr>
        <w:t>UE procedures for transmitting UL PRS, including</w:t>
      </w:r>
    </w:p>
    <w:p w14:paraId="7752214B" w14:textId="77777777" w:rsidR="0094202C" w:rsidRPr="00D23C6C" w:rsidRDefault="0094202C" w:rsidP="00D23C6C">
      <w:pPr>
        <w:pStyle w:val="B2"/>
        <w:spacing w:after="0"/>
        <w:ind w:hanging="288"/>
        <w:jc w:val="left"/>
        <w:rPr>
          <w:rFonts w:ascii="Times" w:hAnsi="Times" w:cs="Times"/>
          <w:i/>
          <w:lang w:val="en-US" w:eastAsia="en-GB"/>
        </w:rPr>
      </w:pPr>
      <w:r w:rsidRPr="00D23C6C">
        <w:rPr>
          <w:i/>
          <w:lang w:val="en-US" w:eastAsia="en-GB"/>
        </w:rPr>
        <w:t>a.</w:t>
      </w:r>
      <w:r w:rsidRPr="00D23C6C">
        <w:rPr>
          <w:i/>
          <w:lang w:val="en-US" w:eastAsia="en-GB"/>
        </w:rPr>
        <w:tab/>
      </w:r>
      <w:r w:rsidRPr="00D23C6C">
        <w:rPr>
          <w:rFonts w:ascii="Times" w:hAnsi="Times" w:cs="Times"/>
          <w:i/>
          <w:lang w:val="en-US" w:eastAsia="en-GB"/>
        </w:rPr>
        <w:t>Transmission timing and timing adjustments</w:t>
      </w:r>
    </w:p>
    <w:p w14:paraId="24D43E7F" w14:textId="77777777" w:rsidR="0094202C" w:rsidRPr="00D23C6C" w:rsidRDefault="0094202C" w:rsidP="00D23C6C">
      <w:pPr>
        <w:pStyle w:val="B2"/>
        <w:spacing w:after="0"/>
        <w:ind w:hanging="288"/>
        <w:jc w:val="left"/>
        <w:rPr>
          <w:rFonts w:ascii="Times" w:hAnsi="Times" w:cs="Times"/>
          <w:i/>
          <w:lang w:val="en-US" w:eastAsia="en-GB"/>
        </w:rPr>
      </w:pPr>
      <w:r w:rsidRPr="00D23C6C">
        <w:rPr>
          <w:rFonts w:ascii="Times" w:hAnsi="Times" w:cs="Times"/>
          <w:i/>
          <w:lang w:val="en-US" w:eastAsia="en-GB"/>
        </w:rPr>
        <w:t>b.</w:t>
      </w:r>
      <w:r w:rsidRPr="00D23C6C">
        <w:rPr>
          <w:rFonts w:ascii="Times" w:hAnsi="Times" w:cs="Times"/>
          <w:i/>
          <w:lang w:val="en-US" w:eastAsia="en-GB"/>
        </w:rPr>
        <w:tab/>
        <w:t>Power control</w:t>
      </w:r>
    </w:p>
    <w:p w14:paraId="7D6E5889" w14:textId="77777777" w:rsidR="0094202C" w:rsidRPr="00D23C6C" w:rsidRDefault="0094202C" w:rsidP="00D23C6C">
      <w:pPr>
        <w:pStyle w:val="B2"/>
        <w:spacing w:after="0"/>
        <w:ind w:hanging="288"/>
        <w:jc w:val="left"/>
        <w:rPr>
          <w:rFonts w:ascii="Times" w:hAnsi="Times" w:cs="Times"/>
          <w:i/>
          <w:lang w:val="en-US" w:eastAsia="en-GB"/>
        </w:rPr>
      </w:pPr>
      <w:r w:rsidRPr="00D23C6C">
        <w:rPr>
          <w:rFonts w:ascii="Times" w:hAnsi="Times" w:cs="Times"/>
          <w:i/>
          <w:lang w:val="en-US" w:eastAsia="en-GB"/>
        </w:rPr>
        <w:t>c.</w:t>
      </w:r>
      <w:r w:rsidRPr="00D23C6C">
        <w:rPr>
          <w:rFonts w:ascii="Times" w:hAnsi="Times" w:cs="Times"/>
          <w:i/>
          <w:lang w:val="en-US" w:eastAsia="en-GB"/>
        </w:rPr>
        <w:tab/>
        <w:t>Beam management aspects</w:t>
      </w:r>
    </w:p>
    <w:p w14:paraId="0D478E23" w14:textId="77777777" w:rsidR="0094202C" w:rsidRPr="00D23C6C" w:rsidRDefault="0094202C" w:rsidP="00D23C6C">
      <w:pPr>
        <w:pStyle w:val="NO"/>
        <w:spacing w:after="0"/>
        <w:ind w:left="540" w:hanging="270"/>
        <w:jc w:val="left"/>
        <w:rPr>
          <w:i/>
          <w:lang w:val="en-US" w:eastAsia="ko-KR"/>
        </w:rPr>
      </w:pPr>
      <w:r w:rsidRPr="00D23C6C">
        <w:rPr>
          <w:i/>
          <w:lang w:val="en-US" w:eastAsia="ko-KR"/>
        </w:rPr>
        <w:t>3.</w:t>
      </w:r>
      <w:r w:rsidRPr="00D23C6C">
        <w:rPr>
          <w:i/>
          <w:lang w:val="en-US" w:eastAsia="ko-KR"/>
        </w:rPr>
        <w:tab/>
      </w:r>
      <w:proofErr w:type="spellStart"/>
      <w:r w:rsidRPr="00D23C6C">
        <w:rPr>
          <w:rFonts w:ascii="Times" w:eastAsia="MS Mincho" w:hAnsi="Times" w:cs="Times"/>
          <w:i/>
          <w:lang w:val="en-US" w:eastAsia="en-GB"/>
        </w:rPr>
        <w:t>gNB</w:t>
      </w:r>
      <w:proofErr w:type="spellEnd"/>
      <w:r w:rsidRPr="00D23C6C">
        <w:rPr>
          <w:rFonts w:ascii="Times" w:eastAsia="MS Mincho" w:hAnsi="Times" w:cs="Times"/>
          <w:i/>
          <w:lang w:val="en-US" w:eastAsia="en-GB"/>
        </w:rPr>
        <w:t xml:space="preserve"> procedures to support NR positioning measurements, including</w:t>
      </w:r>
    </w:p>
    <w:p w14:paraId="0D248CB1" w14:textId="77777777" w:rsidR="0094202C" w:rsidRPr="00D23C6C" w:rsidRDefault="0094202C" w:rsidP="00D23C6C">
      <w:pPr>
        <w:pStyle w:val="B2"/>
        <w:spacing w:after="0"/>
        <w:jc w:val="left"/>
        <w:rPr>
          <w:rFonts w:ascii="Times" w:hAnsi="Times" w:cs="Times"/>
          <w:i/>
          <w:lang w:val="en-US" w:eastAsia="en-GB"/>
        </w:rPr>
      </w:pPr>
      <w:r w:rsidRPr="00D23C6C">
        <w:rPr>
          <w:i/>
          <w:lang w:val="en-US" w:eastAsia="en-GB"/>
        </w:rPr>
        <w:t>a.</w:t>
      </w:r>
      <w:r w:rsidRPr="00D23C6C">
        <w:rPr>
          <w:i/>
          <w:lang w:val="en-US" w:eastAsia="en-GB"/>
        </w:rPr>
        <w:tab/>
      </w:r>
      <w:r w:rsidRPr="00D23C6C">
        <w:rPr>
          <w:rFonts w:ascii="Times" w:hAnsi="Times" w:cs="Times"/>
          <w:i/>
          <w:lang w:val="en-US" w:eastAsia="en-GB"/>
        </w:rPr>
        <w:t>DL PRS configuration aspects</w:t>
      </w:r>
    </w:p>
    <w:p w14:paraId="4E3609B6" w14:textId="77777777" w:rsidR="0094202C" w:rsidRPr="00D23C6C" w:rsidRDefault="0094202C" w:rsidP="00D23C6C">
      <w:pPr>
        <w:pStyle w:val="B2"/>
        <w:spacing w:after="0"/>
        <w:ind w:left="850" w:hanging="288"/>
        <w:jc w:val="left"/>
        <w:rPr>
          <w:rFonts w:ascii="Times" w:hAnsi="Times" w:cs="Times"/>
          <w:i/>
          <w:lang w:val="en-US" w:eastAsia="ko-KR"/>
        </w:rPr>
      </w:pPr>
      <w:r w:rsidRPr="00D23C6C">
        <w:rPr>
          <w:rFonts w:ascii="Times" w:hAnsi="Times" w:cs="Times"/>
          <w:i/>
          <w:lang w:val="en-US" w:eastAsia="ko-KR"/>
        </w:rPr>
        <w:t>b.</w:t>
      </w:r>
      <w:r w:rsidRPr="00D23C6C">
        <w:rPr>
          <w:rFonts w:ascii="Times" w:hAnsi="Times" w:cs="Times"/>
          <w:i/>
          <w:lang w:val="en-US" w:eastAsia="ko-KR"/>
        </w:rPr>
        <w:tab/>
        <w:t>UL PRS configuration aspects</w:t>
      </w:r>
    </w:p>
    <w:p w14:paraId="0A1F79CA" w14:textId="77777777" w:rsidR="0094202C" w:rsidRPr="00D23C6C" w:rsidRDefault="0094202C" w:rsidP="00D23C6C">
      <w:pPr>
        <w:pStyle w:val="B2"/>
        <w:spacing w:after="0"/>
        <w:ind w:left="850" w:hanging="288"/>
        <w:jc w:val="left"/>
        <w:rPr>
          <w:rFonts w:ascii="Times" w:hAnsi="Times" w:cs="Times"/>
          <w:i/>
          <w:lang w:val="en-US" w:eastAsia="ko-KR"/>
        </w:rPr>
      </w:pPr>
      <w:r w:rsidRPr="00D23C6C">
        <w:rPr>
          <w:rFonts w:ascii="Times" w:hAnsi="Times" w:cs="Times"/>
          <w:i/>
          <w:lang w:val="en-US" w:eastAsia="ko-KR"/>
        </w:rPr>
        <w:t>c.   Beam management aspects</w:t>
      </w:r>
    </w:p>
    <w:p w14:paraId="748FF8B8" w14:textId="77777777" w:rsidR="0094202C" w:rsidRPr="00D23C6C" w:rsidRDefault="0094202C" w:rsidP="00D23C6C">
      <w:pPr>
        <w:pStyle w:val="B2"/>
        <w:spacing w:after="0"/>
        <w:jc w:val="left"/>
        <w:rPr>
          <w:rFonts w:ascii="Times" w:hAnsi="Times" w:cs="Times"/>
          <w:i/>
          <w:lang w:val="en-US" w:eastAsia="ko-KR"/>
        </w:rPr>
      </w:pPr>
      <w:r w:rsidRPr="00D23C6C">
        <w:rPr>
          <w:rFonts w:ascii="Times" w:hAnsi="Times" w:cs="Times"/>
          <w:i/>
          <w:lang w:val="en-US" w:eastAsia="ko-KR"/>
        </w:rPr>
        <w:t>d.</w:t>
      </w:r>
      <w:r w:rsidRPr="00D23C6C">
        <w:rPr>
          <w:rFonts w:ascii="Times" w:hAnsi="Times" w:cs="Times"/>
          <w:i/>
          <w:lang w:val="en-US" w:eastAsia="ko-KR"/>
        </w:rPr>
        <w:tab/>
        <w:t>Measurement/reporting related aspects</w:t>
      </w:r>
    </w:p>
    <w:p w14:paraId="00376674" w14:textId="77777777" w:rsidR="00D23C6C" w:rsidRDefault="00D23C6C" w:rsidP="00D23C6C">
      <w:pPr>
        <w:spacing w:after="0"/>
        <w:jc w:val="left"/>
        <w:rPr>
          <w:i/>
          <w:highlight w:val="green"/>
        </w:rPr>
      </w:pPr>
    </w:p>
    <w:p w14:paraId="5245AFD7" w14:textId="523CC3FB" w:rsidR="0094202C" w:rsidRPr="00D23C6C" w:rsidRDefault="0094202C" w:rsidP="00D23C6C">
      <w:pPr>
        <w:spacing w:after="0"/>
        <w:jc w:val="left"/>
        <w:rPr>
          <w:i/>
        </w:rPr>
      </w:pPr>
      <w:r w:rsidRPr="00D23C6C">
        <w:rPr>
          <w:i/>
          <w:highlight w:val="green"/>
        </w:rPr>
        <w:t>Agreement:</w:t>
      </w:r>
    </w:p>
    <w:p w14:paraId="5677B4D4" w14:textId="77777777" w:rsidR="0094202C" w:rsidRPr="00D23C6C" w:rsidRDefault="0094202C" w:rsidP="00D23C6C">
      <w:pPr>
        <w:spacing w:after="0"/>
        <w:jc w:val="left"/>
        <w:rPr>
          <w:i/>
        </w:rPr>
      </w:pPr>
      <w:r w:rsidRPr="00D23C6C">
        <w:rPr>
          <w:i/>
        </w:rPr>
        <w:t>The DL PRS configuration provided to the UE is independent of the configured DL BWPs of the UE</w:t>
      </w:r>
    </w:p>
    <w:p w14:paraId="49610E2B" w14:textId="77777777" w:rsidR="0094202C" w:rsidRPr="00D23C6C" w:rsidRDefault="0094202C" w:rsidP="00D23C6C">
      <w:pPr>
        <w:spacing w:after="0"/>
        <w:jc w:val="left"/>
        <w:rPr>
          <w:i/>
        </w:rPr>
      </w:pPr>
    </w:p>
    <w:p w14:paraId="2B6969B4" w14:textId="77777777" w:rsidR="0094202C" w:rsidRPr="00D23C6C" w:rsidRDefault="0094202C" w:rsidP="00D23C6C">
      <w:pPr>
        <w:spacing w:after="0"/>
        <w:jc w:val="left"/>
        <w:rPr>
          <w:i/>
        </w:rPr>
      </w:pPr>
      <w:r w:rsidRPr="00D23C6C">
        <w:rPr>
          <w:i/>
          <w:highlight w:val="green"/>
        </w:rPr>
        <w:lastRenderedPageBreak/>
        <w:t>Agreement:</w:t>
      </w:r>
    </w:p>
    <w:p w14:paraId="0608EF51" w14:textId="77777777" w:rsidR="0094202C" w:rsidRPr="00D23C6C" w:rsidRDefault="0094202C" w:rsidP="00D23C6C">
      <w:pPr>
        <w:spacing w:after="0"/>
        <w:jc w:val="left"/>
        <w:rPr>
          <w:i/>
        </w:rPr>
      </w:pPr>
      <w:r w:rsidRPr="00D23C6C">
        <w:rPr>
          <w:i/>
        </w:rPr>
        <w:t>For intra-frequency measurements:</w:t>
      </w:r>
    </w:p>
    <w:p w14:paraId="1FD1B07F" w14:textId="77777777" w:rsidR="0094202C" w:rsidRPr="00D23C6C" w:rsidRDefault="0094202C" w:rsidP="00D23C6C">
      <w:pPr>
        <w:numPr>
          <w:ilvl w:val="0"/>
          <w:numId w:val="41"/>
        </w:numPr>
        <w:spacing w:after="0"/>
        <w:jc w:val="left"/>
        <w:rPr>
          <w:i/>
        </w:rPr>
      </w:pPr>
      <w:r w:rsidRPr="00D23C6C">
        <w:rPr>
          <w:i/>
        </w:rPr>
        <w:t>The UE is expected to measure the DL PRS resource outside the active DL BWP or with a numerology different from the numerology of the active DL BWP if the measurement is made during a configured measurement gap.</w:t>
      </w:r>
    </w:p>
    <w:p w14:paraId="4A6CC935" w14:textId="77777777" w:rsidR="0094202C" w:rsidRPr="00D23C6C" w:rsidRDefault="0094202C" w:rsidP="00D23C6C">
      <w:pPr>
        <w:numPr>
          <w:ilvl w:val="1"/>
          <w:numId w:val="41"/>
        </w:numPr>
        <w:spacing w:after="0"/>
        <w:jc w:val="left"/>
        <w:rPr>
          <w:i/>
        </w:rPr>
      </w:pPr>
      <w:r w:rsidRPr="00D23C6C">
        <w:rPr>
          <w:i/>
        </w:rPr>
        <w:t>Select from one of the following options for the measurement bandwidth</w:t>
      </w:r>
    </w:p>
    <w:p w14:paraId="4A6FE49F" w14:textId="77777777" w:rsidR="0094202C" w:rsidRPr="00D23C6C" w:rsidRDefault="0094202C" w:rsidP="00D23C6C">
      <w:pPr>
        <w:numPr>
          <w:ilvl w:val="2"/>
          <w:numId w:val="41"/>
        </w:numPr>
        <w:spacing w:after="0"/>
        <w:jc w:val="left"/>
        <w:rPr>
          <w:i/>
        </w:rPr>
      </w:pPr>
      <w:r w:rsidRPr="00D23C6C">
        <w:rPr>
          <w:i/>
        </w:rPr>
        <w:t>Option 1: The UE measurement is within the DL BWP configuration</w:t>
      </w:r>
    </w:p>
    <w:p w14:paraId="41A296F5" w14:textId="77777777" w:rsidR="0094202C" w:rsidRPr="00D23C6C" w:rsidRDefault="0094202C" w:rsidP="00D23C6C">
      <w:pPr>
        <w:numPr>
          <w:ilvl w:val="2"/>
          <w:numId w:val="41"/>
        </w:numPr>
        <w:spacing w:after="0"/>
        <w:jc w:val="left"/>
        <w:rPr>
          <w:i/>
        </w:rPr>
      </w:pPr>
      <w:r w:rsidRPr="00D23C6C">
        <w:rPr>
          <w:i/>
        </w:rPr>
        <w:t>Option 2: The UE can measure outside the DL BWP configuration</w:t>
      </w:r>
    </w:p>
    <w:p w14:paraId="1585FDC3" w14:textId="74F088A1" w:rsidR="0094202C" w:rsidRPr="00D23C6C" w:rsidRDefault="0094202C" w:rsidP="00D23C6C">
      <w:pPr>
        <w:numPr>
          <w:ilvl w:val="1"/>
          <w:numId w:val="41"/>
        </w:numPr>
        <w:spacing w:after="0"/>
        <w:jc w:val="left"/>
        <w:rPr>
          <w:i/>
        </w:rPr>
      </w:pPr>
      <w:bookmarkStart w:id="0" w:name="_Hlk6487937"/>
      <w:r w:rsidRPr="00D23C6C">
        <w:rPr>
          <w:i/>
        </w:rPr>
        <w:t>FFS: Scenarios when measurements gaps would need to be configured</w:t>
      </w:r>
      <w:bookmarkEnd w:id="0"/>
      <w:r w:rsidRPr="00D23C6C">
        <w:rPr>
          <w:i/>
        </w:rPr>
        <w:t>.</w:t>
      </w:r>
    </w:p>
    <w:p w14:paraId="5064E3A0" w14:textId="77777777" w:rsidR="0094202C" w:rsidRPr="00D23C6C" w:rsidRDefault="0094202C" w:rsidP="00D23C6C">
      <w:pPr>
        <w:numPr>
          <w:ilvl w:val="0"/>
          <w:numId w:val="41"/>
        </w:numPr>
        <w:spacing w:after="0"/>
        <w:jc w:val="left"/>
        <w:rPr>
          <w:i/>
        </w:rPr>
      </w:pPr>
      <w:r w:rsidRPr="00D23C6C">
        <w:rPr>
          <w:i/>
        </w:rPr>
        <w:t>When not configured with a measurement gap, the UE is only required to measure DL PRS within the active DL BWP and with the same numerology as the active DL BWP.</w:t>
      </w:r>
    </w:p>
    <w:p w14:paraId="497D5D65" w14:textId="77777777" w:rsidR="0094202C" w:rsidRPr="00D23C6C" w:rsidRDefault="0094202C" w:rsidP="00D23C6C">
      <w:pPr>
        <w:spacing w:after="0"/>
        <w:jc w:val="left"/>
        <w:rPr>
          <w:i/>
        </w:rPr>
      </w:pPr>
    </w:p>
    <w:p w14:paraId="6974D796" w14:textId="77777777" w:rsidR="0094202C" w:rsidRPr="00D23C6C" w:rsidRDefault="0094202C" w:rsidP="00D23C6C">
      <w:pPr>
        <w:spacing w:after="0"/>
        <w:jc w:val="left"/>
        <w:rPr>
          <w:i/>
        </w:rPr>
      </w:pPr>
      <w:r w:rsidRPr="00D23C6C">
        <w:rPr>
          <w:i/>
          <w:highlight w:val="green"/>
        </w:rPr>
        <w:t>Agreement:</w:t>
      </w:r>
    </w:p>
    <w:p w14:paraId="427F84E9" w14:textId="77777777" w:rsidR="0094202C" w:rsidRPr="00D23C6C" w:rsidRDefault="0094202C" w:rsidP="00D23C6C">
      <w:pPr>
        <w:spacing w:after="0"/>
        <w:jc w:val="left"/>
        <w:rPr>
          <w:i/>
        </w:rPr>
      </w:pPr>
      <w:r w:rsidRPr="00D23C6C">
        <w:rPr>
          <w:i/>
        </w:rPr>
        <w:t xml:space="preserve">For positioning purposes, to assist UE to </w:t>
      </w:r>
      <w:r w:rsidRPr="00D23C6C">
        <w:rPr>
          <w:bCs/>
          <w:i/>
        </w:rPr>
        <w:t>perform Rx beamforming</w:t>
      </w:r>
      <w:r w:rsidRPr="00D23C6C">
        <w:rPr>
          <w:i/>
        </w:rPr>
        <w:t>, consider one or more of the following options:</w:t>
      </w:r>
    </w:p>
    <w:p w14:paraId="311ABC4E" w14:textId="77777777" w:rsidR="0094202C" w:rsidRPr="00D23C6C" w:rsidRDefault="0094202C" w:rsidP="00D23C6C">
      <w:pPr>
        <w:numPr>
          <w:ilvl w:val="0"/>
          <w:numId w:val="42"/>
        </w:numPr>
        <w:spacing w:after="0"/>
        <w:jc w:val="left"/>
        <w:rPr>
          <w:i/>
        </w:rPr>
      </w:pPr>
      <w:r w:rsidRPr="00D23C6C">
        <w:rPr>
          <w:i/>
        </w:rPr>
        <w:t xml:space="preserve">Option 1: The DL PRS can be configured to be </w:t>
      </w:r>
      <w:proofErr w:type="spellStart"/>
      <w:r w:rsidRPr="00D23C6C">
        <w:rPr>
          <w:i/>
        </w:rPr>
        <w:t>QCLed</w:t>
      </w:r>
      <w:proofErr w:type="spellEnd"/>
      <w:r w:rsidRPr="00D23C6C">
        <w:rPr>
          <w:i/>
        </w:rPr>
        <w:t xml:space="preserve"> Type D with a DL Reference Signal from a serving or neighboring cell.</w:t>
      </w:r>
    </w:p>
    <w:p w14:paraId="69B6D81F" w14:textId="77777777" w:rsidR="0094202C" w:rsidRPr="00D23C6C" w:rsidRDefault="0094202C" w:rsidP="00D23C6C">
      <w:pPr>
        <w:numPr>
          <w:ilvl w:val="1"/>
          <w:numId w:val="42"/>
        </w:numPr>
        <w:spacing w:after="0"/>
        <w:jc w:val="left"/>
        <w:rPr>
          <w:i/>
        </w:rPr>
      </w:pPr>
      <w:r w:rsidRPr="00D23C6C">
        <w:rPr>
          <w:i/>
        </w:rPr>
        <w:t>Discuss further which DL reference signal can be used (e.g., SSB, CSI-RS, DL-PRS).</w:t>
      </w:r>
    </w:p>
    <w:p w14:paraId="268E0AA9" w14:textId="77777777" w:rsidR="0094202C" w:rsidRPr="00D23C6C" w:rsidRDefault="0094202C" w:rsidP="00D23C6C">
      <w:pPr>
        <w:numPr>
          <w:ilvl w:val="0"/>
          <w:numId w:val="42"/>
        </w:numPr>
        <w:spacing w:after="0"/>
        <w:jc w:val="left"/>
        <w:rPr>
          <w:i/>
        </w:rPr>
      </w:pPr>
      <w:r w:rsidRPr="00D23C6C">
        <w:rPr>
          <w:i/>
        </w:rPr>
        <w:t>Option 2: The UE may perform a Rx beam sweeping on DL PRS resources which are transmitted with the same downlink spatial domain transmission filter.</w:t>
      </w:r>
    </w:p>
    <w:p w14:paraId="323BB05D" w14:textId="4AB683E5" w:rsidR="0094202C" w:rsidRPr="00D23C6C" w:rsidRDefault="0094202C" w:rsidP="00D23C6C">
      <w:pPr>
        <w:numPr>
          <w:ilvl w:val="0"/>
          <w:numId w:val="42"/>
        </w:numPr>
        <w:spacing w:after="0"/>
        <w:jc w:val="left"/>
        <w:rPr>
          <w:i/>
        </w:rPr>
      </w:pPr>
      <w:r w:rsidRPr="00D23C6C">
        <w:rPr>
          <w:i/>
        </w:rPr>
        <w:t>Option 3: The UE may use a fixed Rx beam to receive DL PRS resources which are transmitted with different downlink spatial domain transmission filter.</w:t>
      </w:r>
    </w:p>
    <w:p w14:paraId="36E9B7C0" w14:textId="77777777" w:rsidR="0094202C" w:rsidRPr="00D23C6C" w:rsidRDefault="0094202C" w:rsidP="00D23C6C">
      <w:pPr>
        <w:numPr>
          <w:ilvl w:val="1"/>
          <w:numId w:val="42"/>
        </w:numPr>
        <w:spacing w:after="0"/>
        <w:jc w:val="left"/>
        <w:rPr>
          <w:i/>
        </w:rPr>
      </w:pPr>
      <w:r w:rsidRPr="00D23C6C">
        <w:rPr>
          <w:i/>
        </w:rPr>
        <w:t>FFS: Whether this option can be achieved by Option 1</w:t>
      </w:r>
    </w:p>
    <w:p w14:paraId="2E2F06A8" w14:textId="4E0BC3DE" w:rsidR="0094202C" w:rsidRPr="00D23C6C" w:rsidRDefault="0094202C" w:rsidP="00D23C6C">
      <w:pPr>
        <w:numPr>
          <w:ilvl w:val="0"/>
          <w:numId w:val="42"/>
        </w:numPr>
        <w:spacing w:after="0"/>
        <w:jc w:val="left"/>
        <w:rPr>
          <w:i/>
        </w:rPr>
      </w:pPr>
      <w:r w:rsidRPr="00D23C6C">
        <w:rPr>
          <w:i/>
        </w:rPr>
        <w:t>FFS on specification impacts.</w:t>
      </w:r>
    </w:p>
    <w:p w14:paraId="193FFD72" w14:textId="77777777" w:rsidR="00D23C6C" w:rsidRDefault="00D23C6C" w:rsidP="00D23C6C">
      <w:pPr>
        <w:spacing w:after="0"/>
        <w:jc w:val="left"/>
        <w:rPr>
          <w:i/>
          <w:highlight w:val="green"/>
        </w:rPr>
      </w:pPr>
    </w:p>
    <w:p w14:paraId="5D1F3219" w14:textId="313A00DD" w:rsidR="0094202C" w:rsidRPr="00D23C6C" w:rsidRDefault="0094202C" w:rsidP="00D23C6C">
      <w:pPr>
        <w:spacing w:after="0"/>
        <w:jc w:val="left"/>
        <w:rPr>
          <w:i/>
        </w:rPr>
      </w:pPr>
      <w:r w:rsidRPr="00D23C6C">
        <w:rPr>
          <w:i/>
          <w:highlight w:val="green"/>
        </w:rPr>
        <w:t>Agreement:</w:t>
      </w:r>
    </w:p>
    <w:p w14:paraId="10D1C579" w14:textId="77777777" w:rsidR="0094202C" w:rsidRPr="00D23C6C" w:rsidRDefault="0094202C" w:rsidP="00D23C6C">
      <w:pPr>
        <w:spacing w:after="0"/>
        <w:jc w:val="left"/>
        <w:rPr>
          <w:i/>
        </w:rPr>
      </w:pPr>
      <w:r w:rsidRPr="00D23C6C">
        <w:rPr>
          <w:i/>
        </w:rPr>
        <w:t xml:space="preserve">For positioning purposes, </w:t>
      </w:r>
      <w:proofErr w:type="gramStart"/>
      <w:r w:rsidRPr="00D23C6C">
        <w:rPr>
          <w:i/>
        </w:rPr>
        <w:t>with regard to</w:t>
      </w:r>
      <w:proofErr w:type="gramEnd"/>
      <w:r w:rsidRPr="00D23C6C">
        <w:rPr>
          <w:i/>
        </w:rPr>
        <w:t xml:space="preserve"> the </w:t>
      </w:r>
      <w:r w:rsidRPr="00D23C6C">
        <w:rPr>
          <w:bCs/>
          <w:i/>
        </w:rPr>
        <w:t>UL SRS transmission timing</w:t>
      </w:r>
      <w:r w:rsidRPr="00D23C6C">
        <w:rPr>
          <w:b/>
          <w:bCs/>
          <w:i/>
        </w:rPr>
        <w:t>,</w:t>
      </w:r>
      <w:r w:rsidRPr="00D23C6C">
        <w:rPr>
          <w:i/>
        </w:rPr>
        <w:t xml:space="preserve"> at least the following options have been identified:</w:t>
      </w:r>
    </w:p>
    <w:p w14:paraId="5A916502" w14:textId="77777777" w:rsidR="0094202C" w:rsidRPr="00D23C6C" w:rsidRDefault="0094202C" w:rsidP="00D23C6C">
      <w:pPr>
        <w:numPr>
          <w:ilvl w:val="0"/>
          <w:numId w:val="43"/>
        </w:numPr>
        <w:spacing w:after="0"/>
        <w:jc w:val="left"/>
        <w:rPr>
          <w:i/>
        </w:rPr>
      </w:pPr>
      <w:r w:rsidRPr="00D23C6C">
        <w:rPr>
          <w:i/>
        </w:rPr>
        <w:t>Option 1: No adjustment is made to the configured TA. That is, support only a TA configuration which is based only on the serving cell (i.e</w:t>
      </w:r>
      <w:r w:rsidRPr="00FB5285">
        <w:rPr>
          <w:i/>
        </w:rPr>
        <w:t>., the TA value applied to the corresponding UL symbol is the same as the latest TA for regular UL symbols</w:t>
      </w:r>
      <w:r w:rsidRPr="00D23C6C">
        <w:rPr>
          <w:i/>
        </w:rPr>
        <w:t>).</w:t>
      </w:r>
    </w:p>
    <w:p w14:paraId="16DCE475" w14:textId="77777777" w:rsidR="0094202C" w:rsidRPr="00D23C6C" w:rsidRDefault="0094202C" w:rsidP="00D23C6C">
      <w:pPr>
        <w:numPr>
          <w:ilvl w:val="0"/>
          <w:numId w:val="43"/>
        </w:numPr>
        <w:spacing w:after="0"/>
        <w:jc w:val="left"/>
        <w:rPr>
          <w:i/>
        </w:rPr>
      </w:pPr>
      <w:r w:rsidRPr="00D23C6C">
        <w:rPr>
          <w:i/>
        </w:rPr>
        <w:t xml:space="preserve">Option 2:  The configured TA can be adjusted </w:t>
      </w:r>
      <w:proofErr w:type="gramStart"/>
      <w:r w:rsidRPr="00D23C6C">
        <w:rPr>
          <w:i/>
        </w:rPr>
        <w:t>for the purpose of</w:t>
      </w:r>
      <w:proofErr w:type="gramEnd"/>
      <w:r w:rsidRPr="00D23C6C">
        <w:rPr>
          <w:i/>
        </w:rPr>
        <w:t xml:space="preserve"> transmitting UL SRS intended to a neighboring cell. The adjustment value can be provided by the UE to the network upon request.</w:t>
      </w:r>
    </w:p>
    <w:p w14:paraId="3335111B" w14:textId="77777777" w:rsidR="0094202C" w:rsidRPr="00D23C6C" w:rsidRDefault="0094202C" w:rsidP="00D23C6C">
      <w:pPr>
        <w:numPr>
          <w:ilvl w:val="1"/>
          <w:numId w:val="43"/>
        </w:numPr>
        <w:spacing w:after="0"/>
        <w:jc w:val="left"/>
        <w:rPr>
          <w:i/>
        </w:rPr>
      </w:pPr>
      <w:r w:rsidRPr="00D23C6C">
        <w:rPr>
          <w:i/>
        </w:rPr>
        <w:t xml:space="preserve">Note: The adjustment value is not needed to be known at the measuring cell </w:t>
      </w:r>
      <w:proofErr w:type="gramStart"/>
      <w:r w:rsidRPr="00D23C6C">
        <w:rPr>
          <w:i/>
        </w:rPr>
        <w:t>for the purpose of</w:t>
      </w:r>
      <w:proofErr w:type="gramEnd"/>
      <w:r w:rsidRPr="00D23C6C">
        <w:rPr>
          <w:i/>
        </w:rPr>
        <w:t xml:space="preserve"> UL-</w:t>
      </w:r>
      <w:proofErr w:type="spellStart"/>
      <w:r w:rsidRPr="00D23C6C">
        <w:rPr>
          <w:i/>
        </w:rPr>
        <w:t>AoA</w:t>
      </w:r>
      <w:proofErr w:type="spellEnd"/>
      <w:r w:rsidRPr="00D23C6C">
        <w:rPr>
          <w:i/>
        </w:rPr>
        <w:t xml:space="preserve"> measurement</w:t>
      </w:r>
    </w:p>
    <w:p w14:paraId="00AF9C50" w14:textId="4FF23BA9" w:rsidR="0094202C" w:rsidRPr="00D23C6C" w:rsidRDefault="0094202C" w:rsidP="00D23C6C">
      <w:pPr>
        <w:numPr>
          <w:ilvl w:val="0"/>
          <w:numId w:val="43"/>
        </w:numPr>
        <w:spacing w:after="0"/>
        <w:jc w:val="left"/>
        <w:rPr>
          <w:i/>
        </w:rPr>
      </w:pPr>
      <w:r w:rsidRPr="00D23C6C">
        <w:rPr>
          <w:i/>
        </w:rPr>
        <w:t xml:space="preserve">Option 3: The configured TA can be adjusted </w:t>
      </w:r>
      <w:proofErr w:type="gramStart"/>
      <w:r w:rsidRPr="00D23C6C">
        <w:rPr>
          <w:i/>
        </w:rPr>
        <w:t>for the purpose of</w:t>
      </w:r>
      <w:proofErr w:type="gramEnd"/>
      <w:r w:rsidRPr="00D23C6C">
        <w:rPr>
          <w:i/>
        </w:rPr>
        <w:t xml:space="preserve"> transmitting UL SRS intended to a neighboring cell. The adjustment value is provided by the network to the UE.</w:t>
      </w:r>
    </w:p>
    <w:p w14:paraId="6B9E5C42" w14:textId="77777777" w:rsidR="00D23C6C" w:rsidRDefault="00D23C6C" w:rsidP="00D23C6C">
      <w:pPr>
        <w:spacing w:after="0"/>
        <w:jc w:val="left"/>
        <w:rPr>
          <w:i/>
          <w:highlight w:val="green"/>
        </w:rPr>
      </w:pPr>
    </w:p>
    <w:p w14:paraId="6C0C568B" w14:textId="18B4D00E" w:rsidR="0094202C" w:rsidRPr="00D23C6C" w:rsidRDefault="0094202C" w:rsidP="00D23C6C">
      <w:pPr>
        <w:spacing w:after="0"/>
        <w:jc w:val="left"/>
        <w:rPr>
          <w:i/>
        </w:rPr>
      </w:pPr>
      <w:r w:rsidRPr="00D23C6C">
        <w:rPr>
          <w:i/>
          <w:highlight w:val="green"/>
        </w:rPr>
        <w:t>Agreement:</w:t>
      </w:r>
    </w:p>
    <w:p w14:paraId="3060F627" w14:textId="77777777" w:rsidR="0094202C" w:rsidRPr="00D23C6C" w:rsidRDefault="0094202C" w:rsidP="00D23C6C">
      <w:pPr>
        <w:spacing w:after="0"/>
        <w:jc w:val="left"/>
        <w:rPr>
          <w:i/>
        </w:rPr>
      </w:pPr>
      <w:r w:rsidRPr="00D23C6C">
        <w:rPr>
          <w:i/>
        </w:rPr>
        <w:t xml:space="preserve">For positioning purposes, with regards to the </w:t>
      </w:r>
      <w:r w:rsidRPr="00D23C6C">
        <w:rPr>
          <w:bCs/>
          <w:i/>
        </w:rPr>
        <w:t>UL SRS transmission power</w:t>
      </w:r>
      <w:r w:rsidRPr="00D23C6C">
        <w:rPr>
          <w:i/>
        </w:rPr>
        <w:t>, at least the following options have been identified:</w:t>
      </w:r>
    </w:p>
    <w:p w14:paraId="12D00B84" w14:textId="56EEC853" w:rsidR="0094202C" w:rsidRPr="00D23C6C" w:rsidRDefault="0094202C" w:rsidP="00D23C6C">
      <w:pPr>
        <w:numPr>
          <w:ilvl w:val="0"/>
          <w:numId w:val="44"/>
        </w:numPr>
        <w:spacing w:after="0"/>
        <w:jc w:val="left"/>
        <w:rPr>
          <w:i/>
        </w:rPr>
      </w:pPr>
      <w:r w:rsidRPr="00D23C6C">
        <w:rPr>
          <w:i/>
        </w:rPr>
        <w:t>Option 1: The UL SRS Tx power is constant (i.e., no power control is supported).</w:t>
      </w:r>
    </w:p>
    <w:p w14:paraId="52567628" w14:textId="77777777" w:rsidR="0094202C" w:rsidRPr="00D23C6C" w:rsidRDefault="0094202C" w:rsidP="00D23C6C">
      <w:pPr>
        <w:numPr>
          <w:ilvl w:val="1"/>
          <w:numId w:val="44"/>
        </w:numPr>
        <w:spacing w:after="0"/>
        <w:jc w:val="left"/>
        <w:rPr>
          <w:i/>
        </w:rPr>
      </w:pPr>
      <w:r w:rsidRPr="00D23C6C">
        <w:rPr>
          <w:i/>
        </w:rPr>
        <w:t>FFS: The value of the constant Tx power and how it is determined</w:t>
      </w:r>
    </w:p>
    <w:p w14:paraId="59FFC701" w14:textId="77777777" w:rsidR="0094202C" w:rsidRPr="00D23C6C" w:rsidRDefault="0094202C" w:rsidP="00D23C6C">
      <w:pPr>
        <w:numPr>
          <w:ilvl w:val="0"/>
          <w:numId w:val="44"/>
        </w:numPr>
        <w:spacing w:after="0"/>
        <w:jc w:val="left"/>
        <w:rPr>
          <w:i/>
        </w:rPr>
      </w:pPr>
      <w:r w:rsidRPr="00D23C6C">
        <w:rPr>
          <w:i/>
        </w:rPr>
        <w:t>Option 2: The UL SRS Tx power is based on the existing power control procedure.</w:t>
      </w:r>
    </w:p>
    <w:p w14:paraId="44824F79" w14:textId="77777777" w:rsidR="0094202C" w:rsidRPr="00D23C6C" w:rsidRDefault="0094202C" w:rsidP="00D23C6C">
      <w:pPr>
        <w:numPr>
          <w:ilvl w:val="0"/>
          <w:numId w:val="44"/>
        </w:numPr>
        <w:spacing w:after="0"/>
        <w:jc w:val="left"/>
        <w:rPr>
          <w:i/>
        </w:rPr>
      </w:pPr>
      <w:r w:rsidRPr="00D23C6C">
        <w:rPr>
          <w:i/>
        </w:rPr>
        <w:t>Option 3: The UL SRS Tx power is determined by modifying the existing power control procedure, for example:</w:t>
      </w:r>
    </w:p>
    <w:p w14:paraId="562FB431" w14:textId="2187F3B8" w:rsidR="0094202C" w:rsidRPr="00D23C6C" w:rsidRDefault="0094202C" w:rsidP="00D23C6C">
      <w:pPr>
        <w:numPr>
          <w:ilvl w:val="1"/>
          <w:numId w:val="44"/>
        </w:numPr>
        <w:spacing w:after="0"/>
        <w:jc w:val="left"/>
        <w:rPr>
          <w:i/>
        </w:rPr>
      </w:pPr>
      <w:r w:rsidRPr="00D23C6C">
        <w:rPr>
          <w:i/>
        </w:rPr>
        <w:t>Support configuring a DL reference signal of a neighboring cell to be used for SRS path loss estimation.</w:t>
      </w:r>
    </w:p>
    <w:p w14:paraId="7F209077" w14:textId="77777777" w:rsidR="0094202C" w:rsidRPr="00D23C6C" w:rsidRDefault="0094202C" w:rsidP="00D23C6C">
      <w:pPr>
        <w:numPr>
          <w:ilvl w:val="2"/>
          <w:numId w:val="44"/>
        </w:numPr>
        <w:spacing w:after="0"/>
        <w:jc w:val="left"/>
        <w:rPr>
          <w:i/>
        </w:rPr>
      </w:pPr>
      <w:r w:rsidRPr="00D23C6C">
        <w:rPr>
          <w:i/>
        </w:rPr>
        <w:t xml:space="preserve">FFS: Which reference signals can be used (e.g. a CSI-RS, or </w:t>
      </w:r>
      <w:proofErr w:type="gramStart"/>
      <w:r w:rsidRPr="00D23C6C">
        <w:rPr>
          <w:i/>
        </w:rPr>
        <w:t>a</w:t>
      </w:r>
      <w:proofErr w:type="gramEnd"/>
      <w:r w:rsidRPr="00D23C6C">
        <w:rPr>
          <w:i/>
        </w:rPr>
        <w:t xml:space="preserve"> SSB, or DL PRS).</w:t>
      </w:r>
    </w:p>
    <w:p w14:paraId="55459442" w14:textId="6BFCDF40" w:rsidR="0094202C" w:rsidRPr="00D23C6C" w:rsidRDefault="0094202C" w:rsidP="00D23C6C">
      <w:pPr>
        <w:numPr>
          <w:ilvl w:val="1"/>
          <w:numId w:val="44"/>
        </w:numPr>
        <w:spacing w:after="0"/>
        <w:jc w:val="left"/>
        <w:rPr>
          <w:i/>
        </w:rPr>
      </w:pPr>
      <w:r w:rsidRPr="00D23C6C">
        <w:rPr>
          <w:i/>
        </w:rPr>
        <w:t>FFS: which power control modes are supported (e.g., open loop only, or open loop and closed loop).</w:t>
      </w:r>
    </w:p>
    <w:p w14:paraId="28EAB3DD" w14:textId="77777777" w:rsidR="00D23C6C" w:rsidRDefault="00D23C6C" w:rsidP="00D23C6C">
      <w:pPr>
        <w:spacing w:after="0"/>
        <w:jc w:val="left"/>
        <w:rPr>
          <w:i/>
          <w:highlight w:val="green"/>
        </w:rPr>
      </w:pPr>
    </w:p>
    <w:p w14:paraId="695589AE" w14:textId="61AF9B6E" w:rsidR="0094202C" w:rsidRPr="00D23C6C" w:rsidRDefault="0094202C" w:rsidP="00D23C6C">
      <w:pPr>
        <w:spacing w:after="0"/>
        <w:jc w:val="left"/>
        <w:rPr>
          <w:i/>
        </w:rPr>
      </w:pPr>
      <w:r w:rsidRPr="00D23C6C">
        <w:rPr>
          <w:i/>
          <w:highlight w:val="green"/>
        </w:rPr>
        <w:t>Agreement:</w:t>
      </w:r>
    </w:p>
    <w:p w14:paraId="118FD306" w14:textId="77777777" w:rsidR="0094202C" w:rsidRPr="00D23C6C" w:rsidRDefault="0094202C" w:rsidP="00D23C6C">
      <w:pPr>
        <w:spacing w:after="0"/>
        <w:jc w:val="left"/>
        <w:rPr>
          <w:i/>
        </w:rPr>
      </w:pPr>
      <w:r w:rsidRPr="00D23C6C">
        <w:rPr>
          <w:i/>
        </w:rPr>
        <w:t xml:space="preserve">For positioning purposes, </w:t>
      </w:r>
      <w:proofErr w:type="gramStart"/>
      <w:r w:rsidRPr="00D23C6C">
        <w:rPr>
          <w:i/>
        </w:rPr>
        <w:t>with regard to</w:t>
      </w:r>
      <w:proofErr w:type="gramEnd"/>
      <w:r w:rsidRPr="00D23C6C">
        <w:rPr>
          <w:i/>
        </w:rPr>
        <w:t xml:space="preserve"> UL Beam management/alignment towards serving and </w:t>
      </w:r>
      <w:proofErr w:type="spellStart"/>
      <w:r w:rsidRPr="00D23C6C">
        <w:rPr>
          <w:i/>
        </w:rPr>
        <w:t>neighbouring</w:t>
      </w:r>
      <w:proofErr w:type="spellEnd"/>
      <w:r w:rsidRPr="00D23C6C">
        <w:rPr>
          <w:i/>
        </w:rPr>
        <w:t xml:space="preserve"> cells, consider one or more of at least the following options:</w:t>
      </w:r>
    </w:p>
    <w:p w14:paraId="559F357D" w14:textId="77777777" w:rsidR="0094202C" w:rsidRPr="00D23C6C" w:rsidRDefault="0094202C" w:rsidP="00D23C6C">
      <w:pPr>
        <w:numPr>
          <w:ilvl w:val="0"/>
          <w:numId w:val="45"/>
        </w:numPr>
        <w:spacing w:after="0"/>
        <w:jc w:val="left"/>
        <w:rPr>
          <w:i/>
        </w:rPr>
      </w:pPr>
      <w:r w:rsidRPr="00D23C6C">
        <w:rPr>
          <w:i/>
        </w:rPr>
        <w:t xml:space="preserve">Option 1:  Support configuration of a spatial relation between a reference DL RS from serving or </w:t>
      </w:r>
      <w:proofErr w:type="spellStart"/>
      <w:r w:rsidRPr="00D23C6C">
        <w:rPr>
          <w:i/>
        </w:rPr>
        <w:t>neighbouring</w:t>
      </w:r>
      <w:proofErr w:type="spellEnd"/>
      <w:r w:rsidRPr="00D23C6C">
        <w:rPr>
          <w:i/>
        </w:rPr>
        <w:t xml:space="preserve"> cells and the target SRS.</w:t>
      </w:r>
    </w:p>
    <w:p w14:paraId="57D3F1F9" w14:textId="77777777" w:rsidR="0094202C" w:rsidRPr="00D23C6C" w:rsidRDefault="0094202C" w:rsidP="00D23C6C">
      <w:pPr>
        <w:numPr>
          <w:ilvl w:val="1"/>
          <w:numId w:val="45"/>
        </w:numPr>
        <w:spacing w:after="0"/>
        <w:jc w:val="left"/>
        <w:rPr>
          <w:i/>
        </w:rPr>
      </w:pPr>
      <w:r w:rsidRPr="00D23C6C">
        <w:rPr>
          <w:i/>
        </w:rPr>
        <w:t>FFS: Which Reference DL RS can be used (e.g., SSB/CSI-RS/DL-PRS).</w:t>
      </w:r>
    </w:p>
    <w:p w14:paraId="78F6B711" w14:textId="77777777" w:rsidR="0094202C" w:rsidRPr="00D23C6C" w:rsidRDefault="0094202C" w:rsidP="00D23C6C">
      <w:pPr>
        <w:numPr>
          <w:ilvl w:val="0"/>
          <w:numId w:val="45"/>
        </w:numPr>
        <w:spacing w:after="0"/>
        <w:jc w:val="left"/>
        <w:rPr>
          <w:i/>
        </w:rPr>
      </w:pPr>
      <w:r w:rsidRPr="00D23C6C">
        <w:rPr>
          <w:i/>
        </w:rPr>
        <w:t>Option 2: Support UE Tx beam-sweeping on UL SRS transmissions across multiple UL SRS Resources.</w:t>
      </w:r>
    </w:p>
    <w:p w14:paraId="2BDA10AC" w14:textId="77777777" w:rsidR="0094202C" w:rsidRPr="00D23C6C" w:rsidRDefault="0094202C" w:rsidP="00D23C6C">
      <w:pPr>
        <w:numPr>
          <w:ilvl w:val="0"/>
          <w:numId w:val="45"/>
        </w:numPr>
        <w:spacing w:after="0"/>
        <w:jc w:val="left"/>
        <w:rPr>
          <w:i/>
        </w:rPr>
      </w:pPr>
      <w:r w:rsidRPr="00D23C6C">
        <w:rPr>
          <w:i/>
        </w:rPr>
        <w:t>Option 3: The Tx beam is fixed for UL SRS transmissions across multiple UL SRS Resources, for both FR1 and FR2.</w:t>
      </w:r>
    </w:p>
    <w:p w14:paraId="67BE55F2" w14:textId="77777777" w:rsidR="0094202C" w:rsidRPr="00D23C6C" w:rsidRDefault="0094202C" w:rsidP="00D23C6C">
      <w:pPr>
        <w:numPr>
          <w:ilvl w:val="1"/>
          <w:numId w:val="45"/>
        </w:numPr>
        <w:spacing w:after="0"/>
        <w:jc w:val="left"/>
        <w:rPr>
          <w:i/>
        </w:rPr>
      </w:pPr>
      <w:r w:rsidRPr="00D23C6C">
        <w:rPr>
          <w:i/>
        </w:rPr>
        <w:t>FFS: How the fixed beam is selected</w:t>
      </w:r>
    </w:p>
    <w:p w14:paraId="777AFF62" w14:textId="77777777" w:rsidR="0094202C" w:rsidRDefault="0094202C" w:rsidP="00A012CE">
      <w:pPr>
        <w:pStyle w:val="3GPPAgreements"/>
        <w:numPr>
          <w:ilvl w:val="0"/>
          <w:numId w:val="0"/>
        </w:numPr>
        <w:ind w:left="284" w:hanging="284"/>
        <w:textAlignment w:val="auto"/>
        <w:rPr>
          <w:i/>
          <w:sz w:val="20"/>
        </w:rPr>
      </w:pPr>
    </w:p>
    <w:p w14:paraId="73190644" w14:textId="77777777" w:rsidR="00342B2D" w:rsidRDefault="00342B2D" w:rsidP="00D23C6C">
      <w:pPr>
        <w:pStyle w:val="3GPPAgreements"/>
        <w:numPr>
          <w:ilvl w:val="0"/>
          <w:numId w:val="0"/>
        </w:numPr>
        <w:textAlignment w:val="auto"/>
        <w:rPr>
          <w:i/>
          <w:sz w:val="20"/>
        </w:rPr>
      </w:pPr>
    </w:p>
    <w:p w14:paraId="35C3BED6" w14:textId="317CD6AF" w:rsidR="00A012CE" w:rsidRDefault="00A012CE" w:rsidP="00A012CE">
      <w:pPr>
        <w:pStyle w:val="3GPPAgreements"/>
        <w:numPr>
          <w:ilvl w:val="0"/>
          <w:numId w:val="0"/>
        </w:numPr>
        <w:ind w:left="284" w:hanging="284"/>
        <w:textAlignment w:val="auto"/>
        <w:rPr>
          <w:sz w:val="20"/>
        </w:rPr>
      </w:pPr>
    </w:p>
    <w:p w14:paraId="4FBA6541" w14:textId="14D8A157" w:rsidR="006C14DF" w:rsidRDefault="000B4EC4" w:rsidP="00307EEE">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lang w:val="en-US"/>
        </w:rPr>
      </w:pPr>
      <w:bookmarkStart w:id="1" w:name="_Hlk534972245"/>
      <w:r>
        <w:rPr>
          <w:rFonts w:ascii="Times New Roman" w:hAnsi="Times New Roman"/>
          <w:lang w:val="en-US"/>
        </w:rPr>
        <w:t xml:space="preserve">PRS </w:t>
      </w:r>
      <w:r w:rsidR="006C14DF">
        <w:rPr>
          <w:rFonts w:ascii="Times New Roman" w:hAnsi="Times New Roman"/>
          <w:lang w:val="en-US"/>
        </w:rPr>
        <w:t>Measurement</w:t>
      </w:r>
      <w:r>
        <w:rPr>
          <w:rFonts w:ascii="Times New Roman" w:hAnsi="Times New Roman"/>
          <w:lang w:val="en-US"/>
        </w:rPr>
        <w:t>s o</w:t>
      </w:r>
      <w:r w:rsidR="006C14DF">
        <w:rPr>
          <w:rFonts w:ascii="Times New Roman" w:hAnsi="Times New Roman"/>
          <w:lang w:val="en-US"/>
        </w:rPr>
        <w:t>utside active BWP</w:t>
      </w:r>
    </w:p>
    <w:p w14:paraId="05D8D9D9" w14:textId="78026CEF" w:rsidR="006C14DF" w:rsidRDefault="000B4EC4" w:rsidP="006C14DF">
      <w:r>
        <w:t>The following agreements were made regarding the relation between the PRS and the active BWP:</w:t>
      </w:r>
    </w:p>
    <w:tbl>
      <w:tblPr>
        <w:tblStyle w:val="TableGrid"/>
        <w:tblW w:w="0" w:type="auto"/>
        <w:tblLook w:val="04A0" w:firstRow="1" w:lastRow="0" w:firstColumn="1" w:lastColumn="0" w:noHBand="0" w:noVBand="1"/>
      </w:tblPr>
      <w:tblGrid>
        <w:gridCol w:w="9629"/>
      </w:tblGrid>
      <w:tr w:rsidR="006C14DF" w14:paraId="176386ED" w14:textId="77777777" w:rsidTr="006C14DF">
        <w:tc>
          <w:tcPr>
            <w:tcW w:w="9629" w:type="dxa"/>
          </w:tcPr>
          <w:p w14:paraId="1A2FFC28" w14:textId="77777777" w:rsidR="000B4EC4" w:rsidRPr="00D23C6C" w:rsidRDefault="000B4EC4" w:rsidP="000B4EC4">
            <w:pPr>
              <w:spacing w:after="0"/>
              <w:jc w:val="left"/>
              <w:rPr>
                <w:i/>
              </w:rPr>
            </w:pPr>
            <w:r w:rsidRPr="00D23C6C">
              <w:rPr>
                <w:i/>
                <w:highlight w:val="green"/>
              </w:rPr>
              <w:t>Agreement:</w:t>
            </w:r>
          </w:p>
          <w:p w14:paraId="3DE94B6B" w14:textId="77777777" w:rsidR="000B4EC4" w:rsidRPr="00D23C6C" w:rsidRDefault="000B4EC4" w:rsidP="000B4EC4">
            <w:pPr>
              <w:spacing w:after="0"/>
              <w:jc w:val="left"/>
              <w:rPr>
                <w:i/>
              </w:rPr>
            </w:pPr>
            <w:r w:rsidRPr="00D23C6C">
              <w:rPr>
                <w:i/>
              </w:rPr>
              <w:t>The DL PRS configuration provided to the UE is independent of the configured DL BWPs of the UE</w:t>
            </w:r>
          </w:p>
          <w:p w14:paraId="28BDF36A" w14:textId="77777777" w:rsidR="000B4EC4" w:rsidRDefault="000B4EC4" w:rsidP="006C14DF">
            <w:pPr>
              <w:spacing w:after="0"/>
              <w:jc w:val="left"/>
              <w:rPr>
                <w:i/>
                <w:highlight w:val="green"/>
              </w:rPr>
            </w:pPr>
          </w:p>
          <w:p w14:paraId="2DF0BFAD" w14:textId="69E59CD1" w:rsidR="006C14DF" w:rsidRPr="00D23C6C" w:rsidRDefault="006C14DF" w:rsidP="006C14DF">
            <w:pPr>
              <w:spacing w:after="0"/>
              <w:jc w:val="left"/>
              <w:rPr>
                <w:i/>
              </w:rPr>
            </w:pPr>
            <w:r w:rsidRPr="00D23C6C">
              <w:rPr>
                <w:i/>
                <w:highlight w:val="green"/>
              </w:rPr>
              <w:t>Agreement:</w:t>
            </w:r>
          </w:p>
          <w:p w14:paraId="07F62738" w14:textId="77777777" w:rsidR="006C14DF" w:rsidRPr="00D23C6C" w:rsidRDefault="006C14DF" w:rsidP="006C14DF">
            <w:pPr>
              <w:spacing w:after="0"/>
              <w:jc w:val="left"/>
              <w:rPr>
                <w:i/>
              </w:rPr>
            </w:pPr>
            <w:r w:rsidRPr="00D23C6C">
              <w:rPr>
                <w:i/>
              </w:rPr>
              <w:t>For intra-frequency measurements:</w:t>
            </w:r>
          </w:p>
          <w:p w14:paraId="094B3AE1" w14:textId="77777777" w:rsidR="006C14DF" w:rsidRPr="00D23C6C" w:rsidRDefault="006C14DF" w:rsidP="006C14DF">
            <w:pPr>
              <w:numPr>
                <w:ilvl w:val="0"/>
                <w:numId w:val="41"/>
              </w:numPr>
              <w:spacing w:after="0"/>
              <w:jc w:val="left"/>
              <w:rPr>
                <w:i/>
              </w:rPr>
            </w:pPr>
            <w:r w:rsidRPr="00D23C6C">
              <w:rPr>
                <w:i/>
              </w:rPr>
              <w:t xml:space="preserve">The UE is expected to measure the DL PRS resource outside the </w:t>
            </w:r>
            <w:r w:rsidRPr="005A58E4">
              <w:rPr>
                <w:i/>
              </w:rPr>
              <w:t xml:space="preserve">active </w:t>
            </w:r>
            <w:r w:rsidRPr="00D23C6C">
              <w:rPr>
                <w:i/>
              </w:rPr>
              <w:t>DL BWP or with a numerology different from the numerology of the active DL BWP if the measurement is made during a configured measurement gap.</w:t>
            </w:r>
          </w:p>
          <w:p w14:paraId="261E91AC" w14:textId="77777777" w:rsidR="006C14DF" w:rsidRPr="00D23C6C" w:rsidRDefault="006C14DF" w:rsidP="006C14DF">
            <w:pPr>
              <w:numPr>
                <w:ilvl w:val="1"/>
                <w:numId w:val="41"/>
              </w:numPr>
              <w:spacing w:after="0"/>
              <w:jc w:val="left"/>
              <w:rPr>
                <w:i/>
              </w:rPr>
            </w:pPr>
            <w:r w:rsidRPr="00D23C6C">
              <w:rPr>
                <w:i/>
              </w:rPr>
              <w:t>Select from one of the following options for the measurement bandwidth</w:t>
            </w:r>
          </w:p>
          <w:p w14:paraId="7DC73558" w14:textId="77777777" w:rsidR="006C14DF" w:rsidRPr="00D23C6C" w:rsidRDefault="006C14DF" w:rsidP="006C14DF">
            <w:pPr>
              <w:numPr>
                <w:ilvl w:val="2"/>
                <w:numId w:val="41"/>
              </w:numPr>
              <w:spacing w:after="0"/>
              <w:jc w:val="left"/>
              <w:rPr>
                <w:i/>
              </w:rPr>
            </w:pPr>
            <w:r w:rsidRPr="00D23C6C">
              <w:rPr>
                <w:i/>
              </w:rPr>
              <w:t>Option 1: The UE measurement is within the DL BWP configuration</w:t>
            </w:r>
          </w:p>
          <w:p w14:paraId="5E566435" w14:textId="77777777" w:rsidR="006C14DF" w:rsidRPr="00D23C6C" w:rsidRDefault="006C14DF" w:rsidP="006C14DF">
            <w:pPr>
              <w:numPr>
                <w:ilvl w:val="2"/>
                <w:numId w:val="41"/>
              </w:numPr>
              <w:spacing w:after="0"/>
              <w:jc w:val="left"/>
              <w:rPr>
                <w:i/>
              </w:rPr>
            </w:pPr>
            <w:r w:rsidRPr="00D23C6C">
              <w:rPr>
                <w:i/>
              </w:rPr>
              <w:t>Option 2: The UE can measure outside the DL BWP configuration</w:t>
            </w:r>
          </w:p>
          <w:p w14:paraId="334F2D2E" w14:textId="77777777" w:rsidR="006C14DF" w:rsidRPr="00D23C6C" w:rsidRDefault="006C14DF" w:rsidP="006C14DF">
            <w:pPr>
              <w:numPr>
                <w:ilvl w:val="1"/>
                <w:numId w:val="41"/>
              </w:numPr>
              <w:spacing w:after="0"/>
              <w:jc w:val="left"/>
              <w:rPr>
                <w:i/>
              </w:rPr>
            </w:pPr>
            <w:r w:rsidRPr="00D23C6C">
              <w:rPr>
                <w:i/>
              </w:rPr>
              <w:t>FFS: Scenarios when measurements gaps would need to be configured.</w:t>
            </w:r>
          </w:p>
          <w:p w14:paraId="33E5F136" w14:textId="06BDACEE" w:rsidR="006C14DF" w:rsidRPr="006C14DF" w:rsidRDefault="006C14DF" w:rsidP="006C14DF">
            <w:pPr>
              <w:numPr>
                <w:ilvl w:val="0"/>
                <w:numId w:val="41"/>
              </w:numPr>
              <w:spacing w:after="0"/>
              <w:jc w:val="left"/>
              <w:rPr>
                <w:i/>
              </w:rPr>
            </w:pPr>
            <w:r w:rsidRPr="00D23C6C">
              <w:rPr>
                <w:i/>
              </w:rPr>
              <w:t>When not configured with a measurement gap, the UE is only required to measure DL PRS within the active DL BWP and with the same numerology as the active DL BWP.</w:t>
            </w:r>
          </w:p>
        </w:tc>
      </w:tr>
    </w:tbl>
    <w:p w14:paraId="596C5FCA" w14:textId="5BB631FD" w:rsidR="00974976" w:rsidRDefault="00974976" w:rsidP="006E0DBB">
      <w:pPr>
        <w:spacing w:after="0"/>
      </w:pPr>
    </w:p>
    <w:p w14:paraId="77A895C4" w14:textId="6462258B" w:rsidR="00974976" w:rsidRDefault="00974976" w:rsidP="006C14DF">
      <w:r>
        <w:t xml:space="preserve">Based on the above agreement, the UE is only expected to measure DL PRS outside the </w:t>
      </w:r>
      <w:r w:rsidR="006A3D78">
        <w:t>a</w:t>
      </w:r>
      <w:r>
        <w:t xml:space="preserve">ctive BWP if there are measurement gaps configured. It was for further study whether there needs to be an additional constraint of the measurement </w:t>
      </w:r>
      <w:r w:rsidR="00882140">
        <w:t xml:space="preserve">PRS </w:t>
      </w:r>
      <w:r>
        <w:t>BW with respect to the configured (but not active) BWPs. We do not see the need of such additional constraints for DL PRS</w:t>
      </w:r>
      <w:r w:rsidR="001B23A4">
        <w:t xml:space="preserve">, or any relation between the measurement of PRS with the configured and inactive BWPs. </w:t>
      </w:r>
    </w:p>
    <w:p w14:paraId="7996D1A5" w14:textId="51EDB54A" w:rsidR="00836F5A" w:rsidRPr="00485BB6" w:rsidRDefault="000B4EC4" w:rsidP="00836F5A">
      <w:pPr>
        <w:spacing w:after="0"/>
        <w:rPr>
          <w:b/>
          <w:i/>
        </w:rPr>
      </w:pPr>
      <w:r w:rsidRPr="00485BB6">
        <w:rPr>
          <w:b/>
          <w:i/>
        </w:rPr>
        <w:t>Proposal 1:</w:t>
      </w:r>
      <w:r w:rsidR="001F0DC4" w:rsidRPr="00485BB6">
        <w:rPr>
          <w:b/>
          <w:i/>
        </w:rPr>
        <w:t xml:space="preserve"> </w:t>
      </w:r>
      <w:r w:rsidR="001B23A4" w:rsidRPr="00485BB6">
        <w:rPr>
          <w:b/>
          <w:i/>
        </w:rPr>
        <w:t>The DL PRS measurement bandwidth can be outside the configured</w:t>
      </w:r>
      <w:r w:rsidR="005B7D1D">
        <w:rPr>
          <w:b/>
          <w:i/>
        </w:rPr>
        <w:t xml:space="preserve"> </w:t>
      </w:r>
      <w:r w:rsidR="001B23A4" w:rsidRPr="00485BB6">
        <w:rPr>
          <w:b/>
          <w:i/>
        </w:rPr>
        <w:t>DL BWPs</w:t>
      </w:r>
      <w:r w:rsidR="004A5C55">
        <w:rPr>
          <w:b/>
          <w:i/>
        </w:rPr>
        <w:t xml:space="preserve"> (both active and inactive)</w:t>
      </w:r>
      <w:r w:rsidR="001B23A4" w:rsidRPr="00485BB6">
        <w:rPr>
          <w:b/>
          <w:i/>
        </w:rPr>
        <w:t xml:space="preserve"> (</w:t>
      </w:r>
      <w:r w:rsidR="001F0DC4" w:rsidRPr="00485BB6">
        <w:rPr>
          <w:b/>
          <w:i/>
        </w:rPr>
        <w:t>Option 2</w:t>
      </w:r>
      <w:r w:rsidR="001B23A4" w:rsidRPr="00485BB6">
        <w:rPr>
          <w:b/>
          <w:i/>
        </w:rPr>
        <w:t>)</w:t>
      </w:r>
      <w:bookmarkStart w:id="2" w:name="_GoBack"/>
      <w:bookmarkEnd w:id="2"/>
    </w:p>
    <w:p w14:paraId="465ECC1B" w14:textId="5B10ED98" w:rsidR="006C14DF" w:rsidRPr="00485BB6" w:rsidRDefault="004A5C55" w:rsidP="00836F5A">
      <w:pPr>
        <w:pStyle w:val="ListParagraph"/>
        <w:numPr>
          <w:ilvl w:val="0"/>
          <w:numId w:val="47"/>
        </w:numPr>
        <w:spacing w:after="0"/>
        <w:rPr>
          <w:b/>
          <w:i/>
        </w:rPr>
      </w:pPr>
      <w:r>
        <w:rPr>
          <w:b/>
          <w:i/>
        </w:rPr>
        <w:t>When the UE is expected to measure DL PRS outside the active DL BWP, i</w:t>
      </w:r>
      <w:r w:rsidR="000B4EC4" w:rsidRPr="00485BB6">
        <w:rPr>
          <w:b/>
          <w:i/>
        </w:rPr>
        <w:t xml:space="preserve">t is up to RAN4 to </w:t>
      </w:r>
      <w:r>
        <w:rPr>
          <w:b/>
          <w:i/>
        </w:rPr>
        <w:t>finalize</w:t>
      </w:r>
      <w:r w:rsidRPr="00485BB6">
        <w:rPr>
          <w:b/>
          <w:i/>
        </w:rPr>
        <w:t xml:space="preserve"> </w:t>
      </w:r>
      <w:r w:rsidR="000B4EC4" w:rsidRPr="00485BB6">
        <w:rPr>
          <w:b/>
          <w:i/>
        </w:rPr>
        <w:t xml:space="preserve">the details of the measurement gaps. </w:t>
      </w:r>
    </w:p>
    <w:p w14:paraId="782744E4" w14:textId="77777777" w:rsidR="00836F5A" w:rsidRPr="00836F5A" w:rsidRDefault="00836F5A" w:rsidP="00836F5A">
      <w:pPr>
        <w:pStyle w:val="ListParagraph"/>
        <w:spacing w:after="0"/>
        <w:rPr>
          <w:b/>
          <w:i/>
        </w:rPr>
      </w:pPr>
    </w:p>
    <w:p w14:paraId="72D6F91C" w14:textId="105109A3" w:rsidR="0043649F" w:rsidRDefault="000B4EC4" w:rsidP="006C14DF">
      <w:r>
        <w:t xml:space="preserve">In multi-CC scenarios, the UE would have one active BWP per CC. Consider the case of intra-band CA with 4 CCs, each CC of 20 </w:t>
      </w:r>
      <w:proofErr w:type="spellStart"/>
      <w:r>
        <w:t>MHz.</w:t>
      </w:r>
      <w:proofErr w:type="spellEnd"/>
      <w:r>
        <w:t xml:space="preserve"> Then, since PRS is defined outside the BWP, it would be beneficial for the positioning accuracy to define procedures such that the UE can be configured with PRS </w:t>
      </w:r>
      <w:proofErr w:type="spellStart"/>
      <w:r>
        <w:t>spaning</w:t>
      </w:r>
      <w:proofErr w:type="spellEnd"/>
      <w:r>
        <w:t xml:space="preserve"> across contiguous </w:t>
      </w:r>
      <w:proofErr w:type="gramStart"/>
      <w:r>
        <w:t>CCs, and</w:t>
      </w:r>
      <w:proofErr w:type="gramEnd"/>
      <w:r>
        <w:t xml:space="preserve"> enable measurements which would result to </w:t>
      </w:r>
      <w:r w:rsidR="0043649F">
        <w:t xml:space="preserve">significantly better accuracy than those performed on individual CCs. </w:t>
      </w:r>
    </w:p>
    <w:p w14:paraId="5F608405" w14:textId="24774205" w:rsidR="000B4EC4" w:rsidRPr="0043649F" w:rsidRDefault="0043649F" w:rsidP="006C14DF">
      <w:pPr>
        <w:rPr>
          <w:b/>
          <w:i/>
        </w:rPr>
      </w:pPr>
      <w:r w:rsidRPr="0043649F">
        <w:rPr>
          <w:b/>
          <w:i/>
        </w:rPr>
        <w:t xml:space="preserve">Proposal 2: </w:t>
      </w:r>
      <w:r w:rsidR="000B4EC4" w:rsidRPr="0043649F">
        <w:rPr>
          <w:b/>
          <w:i/>
        </w:rPr>
        <w:t xml:space="preserve"> </w:t>
      </w:r>
      <w:r>
        <w:rPr>
          <w:b/>
          <w:i/>
        </w:rPr>
        <w:t xml:space="preserve">Discuss further procedures related to positioning measurements over PRS spanning across contiguous CCs in intra-band CA scenarios. </w:t>
      </w:r>
    </w:p>
    <w:p w14:paraId="6AD02CB4" w14:textId="6E7C0CD1" w:rsidR="00F1740F" w:rsidRPr="001C48B4" w:rsidRDefault="00307EEE" w:rsidP="001C48B4">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Procedur</w:t>
      </w:r>
      <w:r w:rsidR="00F1740F">
        <w:rPr>
          <w:rFonts w:ascii="Times New Roman" w:hAnsi="Times New Roman"/>
        </w:rPr>
        <w:t>es</w:t>
      </w:r>
      <w:r>
        <w:rPr>
          <w:rFonts w:ascii="Times New Roman" w:hAnsi="Times New Roman"/>
        </w:rPr>
        <w:t xml:space="preserve"> </w:t>
      </w:r>
      <w:r w:rsidR="00F1740F">
        <w:rPr>
          <w:rFonts w:ascii="Times New Roman" w:hAnsi="Times New Roman"/>
        </w:rPr>
        <w:t xml:space="preserve">related to DL </w:t>
      </w:r>
      <w:r w:rsidR="00E77DFE">
        <w:rPr>
          <w:rFonts w:ascii="Times New Roman" w:hAnsi="Times New Roman"/>
        </w:rPr>
        <w:t>Beam Management</w:t>
      </w:r>
      <w:r w:rsidR="00F1740F">
        <w:t xml:space="preserve"> </w:t>
      </w:r>
    </w:p>
    <w:p w14:paraId="2F91A61D" w14:textId="6BC37783" w:rsidR="000E7048" w:rsidRPr="00A84284" w:rsidRDefault="000E7048" w:rsidP="000E7048">
      <w:pPr>
        <w:spacing w:after="0"/>
      </w:pPr>
      <w:r>
        <w:t xml:space="preserve">Beam management/training/alignment has been extensively discussed in NR Rel-15 in both MIMO and </w:t>
      </w:r>
      <w:proofErr w:type="spellStart"/>
      <w:r>
        <w:t>Mobilitiy</w:t>
      </w:r>
      <w:proofErr w:type="spellEnd"/>
      <w:r>
        <w:t xml:space="preserve"> (RLM/RRM) sessions. F</w:t>
      </w:r>
      <w:r w:rsidRPr="00A84284">
        <w:t>or L1-RS</w:t>
      </w:r>
      <w:r w:rsidR="003C2475">
        <w:t>R</w:t>
      </w:r>
      <w:r w:rsidRPr="00A84284">
        <w:t>P</w:t>
      </w:r>
      <w:r>
        <w:t xml:space="preserve"> measurement</w:t>
      </w:r>
      <w:r w:rsidRPr="00A84284">
        <w:t xml:space="preserve"> </w:t>
      </w:r>
      <w:r>
        <w:t>i</w:t>
      </w:r>
      <w:r w:rsidRPr="00A84284">
        <w:t>n NR Rel-15</w:t>
      </w:r>
      <w:r>
        <w:t>, we find the following main design aspects:</w:t>
      </w:r>
    </w:p>
    <w:p w14:paraId="019E6C99" w14:textId="77777777" w:rsidR="000E7048" w:rsidRDefault="000E7048" w:rsidP="000E7048">
      <w:pPr>
        <w:pStyle w:val="ListParagraph"/>
        <w:numPr>
          <w:ilvl w:val="0"/>
          <w:numId w:val="34"/>
        </w:numPr>
        <w:spacing w:after="0"/>
      </w:pPr>
      <w:r>
        <w:t>A</w:t>
      </w:r>
      <w:r w:rsidRPr="00A84284">
        <w:t xml:space="preserve"> CSI-RS resource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35B8D6B1" w14:textId="7D991F08" w:rsidR="000E7048" w:rsidRDefault="00251D22" w:rsidP="000E7048">
      <w:pPr>
        <w:pStyle w:val="ListParagraph"/>
        <w:numPr>
          <w:ilvl w:val="0"/>
          <w:numId w:val="34"/>
        </w:numPr>
      </w:pPr>
      <w:r>
        <w:t>Each</w:t>
      </w:r>
      <w:r w:rsidR="000E7048" w:rsidRPr="00A84284">
        <w:t xml:space="preserve"> CSI-RS resource set contains up to 64 CSI-RS resources</w:t>
      </w:r>
    </w:p>
    <w:p w14:paraId="0F11051E" w14:textId="77777777" w:rsidR="000E7048" w:rsidRDefault="000E7048" w:rsidP="000E7048">
      <w:pPr>
        <w:pStyle w:val="ListParagraph"/>
        <w:numPr>
          <w:ilvl w:val="0"/>
          <w:numId w:val="34"/>
        </w:numPr>
      </w:pPr>
      <w:r w:rsidRPr="00A84284">
        <w:t>A CSI-RS resource setting contains up to 16 CSI-RS resource sets</w:t>
      </w:r>
    </w:p>
    <w:p w14:paraId="1AFE1369" w14:textId="77777777" w:rsidR="000E7048" w:rsidRDefault="000E7048" w:rsidP="000E7048">
      <w:pPr>
        <w:pStyle w:val="ListParagraph"/>
        <w:numPr>
          <w:ilvl w:val="0"/>
          <w:numId w:val="34"/>
        </w:numPr>
      </w:pPr>
      <w:r w:rsidRPr="00A84284">
        <w:t xml:space="preserve">The total number of different CSI-RS resources over all resource sets is no more than 128. </w:t>
      </w:r>
    </w:p>
    <w:p w14:paraId="233F97DA" w14:textId="77777777" w:rsidR="000E7048" w:rsidRPr="00BA5566" w:rsidRDefault="000E7048" w:rsidP="000E7048">
      <w:pPr>
        <w:pStyle w:val="ListParagraph"/>
        <w:numPr>
          <w:ilvl w:val="0"/>
          <w:numId w:val="34"/>
        </w:numPr>
      </w:pPr>
      <w:r w:rsidRPr="00A84284">
        <w:t>A CSI-RS resource set can be tagged as “Repetition = ON”</w:t>
      </w:r>
      <w:r>
        <w:t xml:space="preserve"> which d</w:t>
      </w:r>
      <w:r w:rsidRPr="00BA5566">
        <w:t>efines whether UE can assume</w:t>
      </w:r>
      <w:r>
        <w:t xml:space="preserve"> that</w:t>
      </w:r>
      <w:r w:rsidRPr="00BA5566">
        <w:t xml:space="preserve"> the CSI-RS resources within the NZP CSI-RS Resource Set are transmitted with the same downlink spatial domain transmission filter</w:t>
      </w:r>
      <w:r>
        <w:t xml:space="preserve"> or not.</w:t>
      </w:r>
    </w:p>
    <w:p w14:paraId="59B157DE" w14:textId="77777777" w:rsidR="000E7048" w:rsidRDefault="000E7048" w:rsidP="000E7048">
      <w:pPr>
        <w:pStyle w:val="Caption"/>
        <w:spacing w:after="0"/>
        <w:jc w:val="left"/>
        <w:rPr>
          <w:b w:val="0"/>
          <w:bCs w:val="0"/>
          <w:sz w:val="20"/>
          <w:szCs w:val="20"/>
        </w:rPr>
      </w:pPr>
      <w:r w:rsidRPr="00463947">
        <w:rPr>
          <w:b w:val="0"/>
          <w:bCs w:val="0"/>
          <w:sz w:val="20"/>
          <w:szCs w:val="20"/>
        </w:rPr>
        <w:t>For L3-RSRP measurement in NR Rel-15, we find the following main design aspects:</w:t>
      </w:r>
    </w:p>
    <w:p w14:paraId="0384B90B" w14:textId="77777777" w:rsidR="000E7048" w:rsidRDefault="000E7048" w:rsidP="000E7048">
      <w:pPr>
        <w:pStyle w:val="ListParagraph"/>
        <w:numPr>
          <w:ilvl w:val="0"/>
          <w:numId w:val="34"/>
        </w:numPr>
        <w:spacing w:after="0"/>
      </w:pPr>
      <w:r>
        <w:t>A</w:t>
      </w:r>
      <w:r w:rsidRPr="00A84284">
        <w:t xml:space="preserve"> CSI-RS resource</w:t>
      </w:r>
      <w:r>
        <w:t xml:space="preserve"> for RRM</w:t>
      </w:r>
      <w:r w:rsidRPr="00A84284">
        <w:t xml:space="preserv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15BB82DC" w14:textId="77777777" w:rsidR="000E7048" w:rsidRDefault="000E7048" w:rsidP="000E7048">
      <w:pPr>
        <w:pStyle w:val="ListParagraph"/>
        <w:numPr>
          <w:ilvl w:val="0"/>
          <w:numId w:val="34"/>
        </w:numPr>
        <w:spacing w:after="0"/>
      </w:pPr>
      <w:r>
        <w:t>Each CSI-RS for RRM is associated with a cell-ID</w:t>
      </w:r>
    </w:p>
    <w:p w14:paraId="5597FDAC" w14:textId="5D8B129A" w:rsidR="000E7048" w:rsidRDefault="000E7048" w:rsidP="000E7048">
      <w:pPr>
        <w:pStyle w:val="ListParagraph"/>
        <w:numPr>
          <w:ilvl w:val="0"/>
          <w:numId w:val="34"/>
        </w:numPr>
        <w:spacing w:after="0"/>
      </w:pPr>
      <w:r>
        <w:t xml:space="preserve">An SSB ID </w:t>
      </w:r>
      <w:r w:rsidR="00854439">
        <w:t xml:space="preserve">from the cell transmitting the CSI-RS </w:t>
      </w:r>
      <w:r>
        <w:t>can be configured as a QCL reference for each CSI-RS for RRM measurements</w:t>
      </w:r>
    </w:p>
    <w:p w14:paraId="42EBA1D3" w14:textId="77777777" w:rsidR="000E7048" w:rsidRDefault="000E7048" w:rsidP="000E7048">
      <w:pPr>
        <w:pStyle w:val="ListParagraph"/>
        <w:numPr>
          <w:ilvl w:val="0"/>
          <w:numId w:val="34"/>
        </w:numPr>
        <w:spacing w:after="0"/>
      </w:pPr>
      <w:r>
        <w:t>Up to 96 CSI-RS resources for RRM can be configured to a UE</w:t>
      </w:r>
    </w:p>
    <w:p w14:paraId="3503E84A" w14:textId="77777777" w:rsidR="000E7048" w:rsidRDefault="000E7048" w:rsidP="000E7048">
      <w:pPr>
        <w:spacing w:after="0"/>
      </w:pPr>
    </w:p>
    <w:p w14:paraId="6787B46E" w14:textId="77777777" w:rsidR="00836F5A" w:rsidRDefault="000E7048" w:rsidP="00836F5A">
      <w:r>
        <w:t xml:space="preserve">For L3-RSRP measurement, the CSI-RS for RRM can be configured to be </w:t>
      </w:r>
      <w:proofErr w:type="spellStart"/>
      <w:r>
        <w:t>QCLed</w:t>
      </w:r>
      <w:proofErr w:type="spellEnd"/>
      <w:r>
        <w:t xml:space="preserve"> with an SSB from the neighboring cell, and in this case, the UE is expected to use the same Rx beam as that used for the SSB. On the other hand, for L1-RSRP measurement, the CSI-RS resource set can be configured with multiple CSI-RS resources with “Repetition = ON” to perform Rx beam sweeping as needed. </w:t>
      </w:r>
    </w:p>
    <w:p w14:paraId="0272C325" w14:textId="4E33CF32" w:rsidR="00974231" w:rsidRDefault="00836F5A" w:rsidP="00974231">
      <w:r>
        <w:lastRenderedPageBreak/>
        <w:t>For NR positioning, n</w:t>
      </w:r>
      <w:r w:rsidR="000E7048">
        <w:t xml:space="preserve">ote that the UE is required to perform relatively fine Rx beam tuning since it is required to identify the earliest path, and not just the strongest path. To do so, the reference signal used for Rx beam tuning should have good </w:t>
      </w:r>
      <w:proofErr w:type="spellStart"/>
      <w:r w:rsidR="000E7048">
        <w:t>hearability</w:t>
      </w:r>
      <w:proofErr w:type="spellEnd"/>
      <w:r w:rsidR="000E7048">
        <w:t xml:space="preserve"> and this is what the DL PRS is expected to be designed for. For this reason, a more robust and effective PRS design would be to introduce the concept of “Repetition = ON” across PRS resources belonging on the same PRS resource set (</w:t>
      </w:r>
      <w:proofErr w:type="gramStart"/>
      <w:r w:rsidR="000E7048">
        <w:t>similar to</w:t>
      </w:r>
      <w:proofErr w:type="gramEnd"/>
      <w:r w:rsidR="000E7048">
        <w:t xml:space="preserve"> legacy NR Rel-15 CSI-RS for L1-RSRP measurements). </w:t>
      </w:r>
      <w:r>
        <w:t xml:space="preserve">In previous meeting, the following agreement was achieved regarding </w:t>
      </w:r>
      <w:r w:rsidR="00B87C0B">
        <w:t>this topic</w:t>
      </w:r>
      <w:r>
        <w:t>:</w:t>
      </w:r>
    </w:p>
    <w:tbl>
      <w:tblPr>
        <w:tblStyle w:val="TableGrid"/>
        <w:tblW w:w="0" w:type="auto"/>
        <w:tblLook w:val="04A0" w:firstRow="1" w:lastRow="0" w:firstColumn="1" w:lastColumn="0" w:noHBand="0" w:noVBand="1"/>
      </w:tblPr>
      <w:tblGrid>
        <w:gridCol w:w="9629"/>
      </w:tblGrid>
      <w:tr w:rsidR="0043649F" w14:paraId="4A3F87EC" w14:textId="77777777" w:rsidTr="0043649F">
        <w:tc>
          <w:tcPr>
            <w:tcW w:w="9629" w:type="dxa"/>
          </w:tcPr>
          <w:p w14:paraId="1828855E" w14:textId="77777777" w:rsidR="0043649F" w:rsidRPr="00D23C6C" w:rsidRDefault="0043649F" w:rsidP="0043649F">
            <w:pPr>
              <w:spacing w:after="0"/>
              <w:jc w:val="left"/>
              <w:rPr>
                <w:i/>
              </w:rPr>
            </w:pPr>
            <w:r w:rsidRPr="00D23C6C">
              <w:rPr>
                <w:i/>
                <w:highlight w:val="green"/>
              </w:rPr>
              <w:t>Agreement:</w:t>
            </w:r>
          </w:p>
          <w:p w14:paraId="6591245D" w14:textId="77777777" w:rsidR="0043649F" w:rsidRPr="00D23C6C" w:rsidRDefault="0043649F" w:rsidP="0043649F">
            <w:pPr>
              <w:spacing w:after="0"/>
              <w:jc w:val="left"/>
              <w:rPr>
                <w:i/>
              </w:rPr>
            </w:pPr>
            <w:r w:rsidRPr="00D23C6C">
              <w:rPr>
                <w:i/>
              </w:rPr>
              <w:t xml:space="preserve">For positioning purposes, to assist UE to </w:t>
            </w:r>
            <w:r w:rsidRPr="00D23C6C">
              <w:rPr>
                <w:bCs/>
                <w:i/>
              </w:rPr>
              <w:t>perform Rx beamforming</w:t>
            </w:r>
            <w:r w:rsidRPr="00D23C6C">
              <w:rPr>
                <w:i/>
              </w:rPr>
              <w:t>, consider one or more of the following options:</w:t>
            </w:r>
          </w:p>
          <w:p w14:paraId="0C2CECFD" w14:textId="77777777" w:rsidR="0043649F" w:rsidRPr="00D23C6C" w:rsidRDefault="0043649F" w:rsidP="0043649F">
            <w:pPr>
              <w:numPr>
                <w:ilvl w:val="0"/>
                <w:numId w:val="42"/>
              </w:numPr>
              <w:spacing w:after="0"/>
              <w:jc w:val="left"/>
              <w:rPr>
                <w:i/>
              </w:rPr>
            </w:pPr>
            <w:r w:rsidRPr="00D23C6C">
              <w:rPr>
                <w:i/>
              </w:rPr>
              <w:t xml:space="preserve">Option 1: The DL PRS can be configured to be </w:t>
            </w:r>
            <w:proofErr w:type="spellStart"/>
            <w:r w:rsidRPr="00D23C6C">
              <w:rPr>
                <w:i/>
              </w:rPr>
              <w:t>QCLed</w:t>
            </w:r>
            <w:proofErr w:type="spellEnd"/>
            <w:r w:rsidRPr="00D23C6C">
              <w:rPr>
                <w:i/>
              </w:rPr>
              <w:t xml:space="preserve"> Type D with a DL Reference Signal from a serving or neighboring cell.</w:t>
            </w:r>
          </w:p>
          <w:p w14:paraId="328C5A49" w14:textId="77777777" w:rsidR="0043649F" w:rsidRPr="00D23C6C" w:rsidRDefault="0043649F" w:rsidP="0043649F">
            <w:pPr>
              <w:numPr>
                <w:ilvl w:val="1"/>
                <w:numId w:val="42"/>
              </w:numPr>
              <w:spacing w:after="0"/>
              <w:jc w:val="left"/>
              <w:rPr>
                <w:i/>
              </w:rPr>
            </w:pPr>
            <w:r w:rsidRPr="00D23C6C">
              <w:rPr>
                <w:i/>
              </w:rPr>
              <w:t>Discuss further which DL reference signal can be used (e.g., SSB, CSI-RS, DL-PRS).</w:t>
            </w:r>
          </w:p>
          <w:p w14:paraId="4D707B16" w14:textId="77777777" w:rsidR="0043649F" w:rsidRPr="00D23C6C" w:rsidRDefault="0043649F" w:rsidP="0043649F">
            <w:pPr>
              <w:numPr>
                <w:ilvl w:val="0"/>
                <w:numId w:val="42"/>
              </w:numPr>
              <w:spacing w:after="0"/>
              <w:jc w:val="left"/>
              <w:rPr>
                <w:i/>
              </w:rPr>
            </w:pPr>
            <w:r w:rsidRPr="00D23C6C">
              <w:rPr>
                <w:i/>
              </w:rPr>
              <w:t>Option 2: The UE may perform a Rx beam sweeping on DL PRS resources which are transmitted with the same downlink spatial domain transmission filter.</w:t>
            </w:r>
          </w:p>
          <w:p w14:paraId="6F2EC94A" w14:textId="77777777" w:rsidR="0043649F" w:rsidRPr="00D23C6C" w:rsidRDefault="0043649F" w:rsidP="0043649F">
            <w:pPr>
              <w:numPr>
                <w:ilvl w:val="0"/>
                <w:numId w:val="42"/>
              </w:numPr>
              <w:spacing w:after="0"/>
              <w:jc w:val="left"/>
              <w:rPr>
                <w:i/>
              </w:rPr>
            </w:pPr>
            <w:r w:rsidRPr="00D23C6C">
              <w:rPr>
                <w:i/>
              </w:rPr>
              <w:t>Option 3: The UE may use a fixed Rx beam to receive DL PRS resources which are transmitted with different downlink spatial domain transmission filter.</w:t>
            </w:r>
          </w:p>
          <w:p w14:paraId="70ED14F7" w14:textId="77777777" w:rsidR="0043649F" w:rsidRPr="00D23C6C" w:rsidRDefault="0043649F" w:rsidP="0043649F">
            <w:pPr>
              <w:numPr>
                <w:ilvl w:val="1"/>
                <w:numId w:val="42"/>
              </w:numPr>
              <w:spacing w:after="0"/>
              <w:jc w:val="left"/>
              <w:rPr>
                <w:i/>
              </w:rPr>
            </w:pPr>
            <w:r w:rsidRPr="00D23C6C">
              <w:rPr>
                <w:i/>
              </w:rPr>
              <w:t>FFS: Whether this option can be achieved by Option 1</w:t>
            </w:r>
          </w:p>
          <w:p w14:paraId="7A272190" w14:textId="4282E72D" w:rsidR="0043649F" w:rsidRPr="0043649F" w:rsidRDefault="0043649F" w:rsidP="00974231">
            <w:pPr>
              <w:numPr>
                <w:ilvl w:val="0"/>
                <w:numId w:val="42"/>
              </w:numPr>
              <w:spacing w:after="0"/>
              <w:jc w:val="left"/>
              <w:rPr>
                <w:i/>
              </w:rPr>
            </w:pPr>
            <w:r w:rsidRPr="00D23C6C">
              <w:rPr>
                <w:i/>
              </w:rPr>
              <w:t>FFS on specification impacts.</w:t>
            </w:r>
          </w:p>
        </w:tc>
      </w:tr>
    </w:tbl>
    <w:p w14:paraId="022A282B" w14:textId="77777777" w:rsidR="00836F5A" w:rsidRDefault="00836F5A" w:rsidP="00836F5A">
      <w:pPr>
        <w:spacing w:after="0"/>
      </w:pPr>
    </w:p>
    <w:p w14:paraId="42347E3C" w14:textId="3C94D2EB" w:rsidR="00836F5A" w:rsidRDefault="00836F5A" w:rsidP="00974231">
      <w:r>
        <w:t>We consider option 3 to be a special case of option 1 based on the following rationale</w:t>
      </w:r>
      <w:r w:rsidR="001068D0">
        <w:t>:</w:t>
      </w:r>
      <w:r>
        <w:t xml:space="preserve"> Consider the case of 2 PRS resource sets, each one having 1 PRS resource. Then, the first PRS resource in the first PRS resource set could be configured with the spatial QCL source of some other signal, e.g., an SSB, and the PRS resource in the second set could have as a reference the PRS resource of the first set. This way, the spatial QCL of both the PRS resources of different sets is the same. </w:t>
      </w:r>
    </w:p>
    <w:p w14:paraId="29BF164A" w14:textId="31BC0B0C" w:rsidR="00836F5A" w:rsidRPr="001C48B4" w:rsidRDefault="00836F5A" w:rsidP="00974231">
      <w:pPr>
        <w:rPr>
          <w:b/>
          <w:bCs/>
          <w:i/>
        </w:rPr>
      </w:pPr>
      <w:bookmarkStart w:id="3" w:name="_Hlk7611119"/>
      <w:r w:rsidRPr="001C48B4">
        <w:rPr>
          <w:b/>
          <w:bCs/>
          <w:i/>
        </w:rPr>
        <w:t xml:space="preserve">Observation </w:t>
      </w:r>
      <w:r w:rsidR="002534BD">
        <w:rPr>
          <w:b/>
          <w:bCs/>
          <w:i/>
        </w:rPr>
        <w:t>1</w:t>
      </w:r>
      <w:r w:rsidRPr="001C48B4">
        <w:rPr>
          <w:b/>
          <w:bCs/>
          <w:i/>
        </w:rPr>
        <w:t xml:space="preserve">: </w:t>
      </w:r>
      <w:r w:rsidR="005F4F9B">
        <w:rPr>
          <w:b/>
          <w:bCs/>
          <w:i/>
        </w:rPr>
        <w:t>Option 3 can be achieved by Option 1 since, if</w:t>
      </w:r>
      <w:r w:rsidRPr="001C48B4">
        <w:rPr>
          <w:b/>
          <w:bCs/>
          <w:i/>
        </w:rPr>
        <w:t xml:space="preserve"> option 1</w:t>
      </w:r>
      <w:r w:rsidR="005F4F9B">
        <w:rPr>
          <w:b/>
          <w:bCs/>
          <w:i/>
        </w:rPr>
        <w:t xml:space="preserve"> is supported</w:t>
      </w:r>
      <w:r w:rsidRPr="001C48B4">
        <w:rPr>
          <w:b/>
          <w:bCs/>
          <w:i/>
        </w:rPr>
        <w:t xml:space="preserve">, </w:t>
      </w:r>
      <w:r w:rsidR="005F4F9B">
        <w:rPr>
          <w:b/>
          <w:bCs/>
          <w:i/>
        </w:rPr>
        <w:t>a</w:t>
      </w:r>
      <w:r w:rsidRPr="001C48B4">
        <w:rPr>
          <w:b/>
          <w:bCs/>
          <w:i/>
        </w:rPr>
        <w:t xml:space="preserve"> </w:t>
      </w:r>
      <w:proofErr w:type="spellStart"/>
      <w:r w:rsidRPr="001C48B4">
        <w:rPr>
          <w:b/>
          <w:bCs/>
          <w:i/>
        </w:rPr>
        <w:t>gNB</w:t>
      </w:r>
      <w:proofErr w:type="spellEnd"/>
      <w:r w:rsidRPr="001C48B4">
        <w:rPr>
          <w:b/>
          <w:bCs/>
          <w:i/>
        </w:rPr>
        <w:t xml:space="preserve"> </w:t>
      </w:r>
      <w:r w:rsidR="005F4F9B">
        <w:rPr>
          <w:b/>
          <w:bCs/>
          <w:i/>
        </w:rPr>
        <w:t>would be allowed to</w:t>
      </w:r>
      <w:r w:rsidRPr="001C48B4">
        <w:rPr>
          <w:b/>
          <w:bCs/>
          <w:i/>
        </w:rPr>
        <w:t xml:space="preserve"> configure </w:t>
      </w:r>
      <w:r w:rsidR="005F4F9B">
        <w:rPr>
          <w:b/>
          <w:bCs/>
          <w:i/>
        </w:rPr>
        <w:t>a first</w:t>
      </w:r>
      <w:r w:rsidRPr="001C48B4">
        <w:rPr>
          <w:b/>
          <w:bCs/>
          <w:i/>
        </w:rPr>
        <w:t xml:space="preserve"> PRS resource to be the spatial QCL source of any </w:t>
      </w:r>
      <w:r w:rsidR="005F4F9B">
        <w:rPr>
          <w:b/>
          <w:bCs/>
          <w:i/>
        </w:rPr>
        <w:t>second</w:t>
      </w:r>
      <w:r w:rsidRPr="001C48B4">
        <w:rPr>
          <w:b/>
          <w:bCs/>
          <w:i/>
        </w:rPr>
        <w:t xml:space="preserve"> PRS resource</w:t>
      </w:r>
      <w:r w:rsidR="005F4F9B">
        <w:rPr>
          <w:b/>
          <w:bCs/>
          <w:i/>
        </w:rPr>
        <w:t xml:space="preserve"> from the same </w:t>
      </w:r>
      <w:proofErr w:type="spellStart"/>
      <w:r w:rsidR="005F4F9B">
        <w:rPr>
          <w:b/>
          <w:bCs/>
          <w:i/>
        </w:rPr>
        <w:t>gNB</w:t>
      </w:r>
      <w:proofErr w:type="spellEnd"/>
      <w:r w:rsidRPr="001C48B4">
        <w:rPr>
          <w:b/>
          <w:bCs/>
          <w:i/>
        </w:rPr>
        <w:t xml:space="preserve">, which means that the UE may use the same Rx beam to receive </w:t>
      </w:r>
      <w:r w:rsidR="005F4F9B">
        <w:rPr>
          <w:b/>
          <w:bCs/>
          <w:i/>
        </w:rPr>
        <w:t>the first and second</w:t>
      </w:r>
      <w:r w:rsidRPr="001C48B4">
        <w:rPr>
          <w:b/>
          <w:bCs/>
          <w:i/>
        </w:rPr>
        <w:t xml:space="preserve"> PRS resources. </w:t>
      </w:r>
    </w:p>
    <w:bookmarkEnd w:id="3"/>
    <w:p w14:paraId="23882C8A" w14:textId="4DBA44E2" w:rsidR="00836F5A" w:rsidRDefault="00836F5A" w:rsidP="00974231">
      <w:r w:rsidRPr="000D244C">
        <w:t>Based on the above we make the following proposal</w:t>
      </w:r>
      <w:r>
        <w:t>s</w:t>
      </w:r>
      <w:r w:rsidRPr="000D244C">
        <w:t>:</w:t>
      </w:r>
    </w:p>
    <w:p w14:paraId="7DF16FAF" w14:textId="596D0B9D" w:rsidR="00836F5A" w:rsidRPr="001C48B4" w:rsidRDefault="00836F5A" w:rsidP="001C48B4">
      <w:pPr>
        <w:spacing w:after="0"/>
        <w:rPr>
          <w:b/>
          <w:i/>
        </w:rPr>
      </w:pPr>
      <w:r w:rsidRPr="001C48B4">
        <w:rPr>
          <w:b/>
          <w:i/>
        </w:rPr>
        <w:t xml:space="preserve">Proposal </w:t>
      </w:r>
      <w:r w:rsidR="001C48B4">
        <w:rPr>
          <w:b/>
          <w:i/>
        </w:rPr>
        <w:t>3</w:t>
      </w:r>
      <w:r w:rsidRPr="001C48B4">
        <w:rPr>
          <w:b/>
          <w:i/>
        </w:rPr>
        <w:t xml:space="preserve">: For positioning purposes, to assist UE to perform Rx beamforming support both Option 1 and </w:t>
      </w:r>
      <w:r w:rsidR="001C48B4" w:rsidRPr="001C48B4">
        <w:rPr>
          <w:b/>
          <w:i/>
        </w:rPr>
        <w:t xml:space="preserve">2 with the following specification details: </w:t>
      </w:r>
    </w:p>
    <w:p w14:paraId="7B57F189" w14:textId="609BC37C" w:rsidR="00836F5A" w:rsidRPr="001C48B4" w:rsidRDefault="00836F5A" w:rsidP="001C48B4">
      <w:pPr>
        <w:pStyle w:val="ListParagraph"/>
        <w:numPr>
          <w:ilvl w:val="0"/>
          <w:numId w:val="48"/>
        </w:numPr>
        <w:spacing w:after="0"/>
        <w:rPr>
          <w:b/>
          <w:i/>
        </w:rPr>
      </w:pPr>
      <w:r w:rsidRPr="001C48B4">
        <w:rPr>
          <w:b/>
          <w:i/>
        </w:rPr>
        <w:t xml:space="preserve">Option 1: A DL PRS resource may be configured with a </w:t>
      </w:r>
      <w:r w:rsidR="001C48B4" w:rsidRPr="001C48B4">
        <w:rPr>
          <w:b/>
          <w:i/>
        </w:rPr>
        <w:t>Q</w:t>
      </w:r>
      <w:r w:rsidR="005F4F9B">
        <w:rPr>
          <w:b/>
          <w:i/>
        </w:rPr>
        <w:t>C</w:t>
      </w:r>
      <w:r w:rsidR="001C48B4" w:rsidRPr="001C48B4">
        <w:rPr>
          <w:b/>
          <w:i/>
        </w:rPr>
        <w:t xml:space="preserve">L Type D reference with an SSB ID, CSI-RS resource ID, or another DL PRS resource ID. </w:t>
      </w:r>
    </w:p>
    <w:p w14:paraId="43786F20" w14:textId="6FDCAE4F" w:rsidR="001C48B4" w:rsidRPr="00B110B4" w:rsidRDefault="00836F5A" w:rsidP="001C48B4">
      <w:pPr>
        <w:pStyle w:val="ListParagraph"/>
        <w:numPr>
          <w:ilvl w:val="0"/>
          <w:numId w:val="48"/>
        </w:numPr>
        <w:spacing w:after="0"/>
        <w:rPr>
          <w:b/>
          <w:i/>
        </w:rPr>
      </w:pPr>
      <w:r w:rsidRPr="001C48B4">
        <w:rPr>
          <w:b/>
          <w:i/>
        </w:rPr>
        <w:t xml:space="preserve">Option 2: </w:t>
      </w:r>
      <w:bookmarkStart w:id="4" w:name="_Hlk4766352"/>
      <w:r w:rsidR="000E7048" w:rsidRPr="001C48B4">
        <w:rPr>
          <w:b/>
          <w:i/>
        </w:rPr>
        <w:t xml:space="preserve">Carry-over the concept of Repetition “ON” and “OFF” from the CSI-RS for L1-RSRP of NR Rel-15 to signal for which PRS resource sets the UE may assume that the same downlink transmission filter is used across the configured PRS resources. </w:t>
      </w:r>
    </w:p>
    <w:p w14:paraId="41BAD58A" w14:textId="7DDA0400" w:rsidR="001C48B4" w:rsidRPr="001C48B4" w:rsidRDefault="001C48B4" w:rsidP="001C48B4">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AD6456">
        <w:rPr>
          <w:rFonts w:ascii="Times New Roman" w:hAnsi="Times New Roman"/>
        </w:rPr>
        <w:t>Concept of “collection of PRS resource sets”</w:t>
      </w:r>
    </w:p>
    <w:p w14:paraId="4A98D148" w14:textId="6011E0E5" w:rsidR="003D316A" w:rsidRPr="00337526" w:rsidRDefault="00337526" w:rsidP="00337526">
      <w:pPr>
        <w:spacing w:after="0"/>
        <w:rPr>
          <w:bCs/>
        </w:rPr>
      </w:pPr>
      <w:bookmarkStart w:id="5" w:name="_Hlk4765648"/>
      <w:bookmarkEnd w:id="4"/>
      <w:r w:rsidRPr="00337526">
        <w:rPr>
          <w:bCs/>
        </w:rPr>
        <w:t>Introducing multiple PRS resource setting</w:t>
      </w:r>
      <w:r w:rsidR="003B788A">
        <w:rPr>
          <w:bCs/>
        </w:rPr>
        <w:t>s</w:t>
      </w:r>
      <w:r w:rsidRPr="00337526">
        <w:rPr>
          <w:bCs/>
        </w:rPr>
        <w:t>, i.e.</w:t>
      </w:r>
      <w:r w:rsidR="001435F7">
        <w:rPr>
          <w:bCs/>
        </w:rPr>
        <w:t>,</w:t>
      </w:r>
      <w:r w:rsidRPr="00337526">
        <w:rPr>
          <w:bCs/>
        </w:rPr>
        <w:t xml:space="preserve"> collection of PRS resource sets transmitted from the same transmission point</w:t>
      </w:r>
      <w:r w:rsidR="003B788A">
        <w:rPr>
          <w:bCs/>
        </w:rPr>
        <w:t>,</w:t>
      </w:r>
      <w:r w:rsidRPr="00337526">
        <w:rPr>
          <w:bCs/>
        </w:rPr>
        <w:t xml:space="preserve"> could be beneficial</w:t>
      </w:r>
      <w:r w:rsidR="001435F7">
        <w:rPr>
          <w:bCs/>
        </w:rPr>
        <w:t xml:space="preserve"> at least</w:t>
      </w:r>
      <w:r w:rsidRPr="00337526">
        <w:rPr>
          <w:bCs/>
        </w:rPr>
        <w:t xml:space="preserve"> consider</w:t>
      </w:r>
      <w:r w:rsidR="003B788A">
        <w:rPr>
          <w:bCs/>
        </w:rPr>
        <w:t>ing</w:t>
      </w:r>
      <w:r w:rsidRPr="00337526">
        <w:rPr>
          <w:bCs/>
        </w:rPr>
        <w:t xml:space="preserve"> the need of having </w:t>
      </w:r>
      <w:r w:rsidR="001435F7">
        <w:rPr>
          <w:bCs/>
        </w:rPr>
        <w:t>to support</w:t>
      </w:r>
      <w:r w:rsidR="003B788A">
        <w:rPr>
          <w:bCs/>
        </w:rPr>
        <w:t xml:space="preserve"> an</w:t>
      </w:r>
      <w:r w:rsidRPr="00337526">
        <w:rPr>
          <w:bCs/>
        </w:rPr>
        <w:t xml:space="preserve"> </w:t>
      </w:r>
      <w:r w:rsidRPr="003B788A">
        <w:rPr>
          <w:bCs/>
        </w:rPr>
        <w:t>acquisition</w:t>
      </w:r>
      <w:r w:rsidR="003B788A">
        <w:rPr>
          <w:bCs/>
        </w:rPr>
        <w:t xml:space="preserve"> positioning mode</w:t>
      </w:r>
      <w:r w:rsidR="009D72B9">
        <w:rPr>
          <w:bCs/>
        </w:rPr>
        <w:t xml:space="preserve"> </w:t>
      </w:r>
      <w:r w:rsidR="009D72B9" w:rsidRPr="003B788A">
        <w:rPr>
          <w:bCs/>
        </w:rPr>
        <w:t>(</w:t>
      </w:r>
      <w:r w:rsidR="003B788A" w:rsidRPr="003B788A">
        <w:rPr>
          <w:bCs/>
        </w:rPr>
        <w:t>where high number of</w:t>
      </w:r>
      <w:r w:rsidR="009D72B9" w:rsidRPr="003B788A">
        <w:rPr>
          <w:bCs/>
        </w:rPr>
        <w:t xml:space="preserve"> transmit repetitions </w:t>
      </w:r>
      <w:r w:rsidR="003B788A" w:rsidRPr="003B788A">
        <w:rPr>
          <w:bCs/>
        </w:rPr>
        <w:t xml:space="preserve">may be configured for the UE to </w:t>
      </w:r>
      <w:r w:rsidR="009D72B9" w:rsidRPr="003B788A">
        <w:rPr>
          <w:bCs/>
        </w:rPr>
        <w:t>support receive beam sweeping)</w:t>
      </w:r>
      <w:r w:rsidRPr="00337526">
        <w:rPr>
          <w:bCs/>
        </w:rPr>
        <w:t xml:space="preserve"> and</w:t>
      </w:r>
      <w:r w:rsidR="003B788A">
        <w:rPr>
          <w:bCs/>
        </w:rPr>
        <w:t xml:space="preserve"> a</w:t>
      </w:r>
      <w:r w:rsidRPr="00337526">
        <w:rPr>
          <w:bCs/>
        </w:rPr>
        <w:t xml:space="preserve"> </w:t>
      </w:r>
      <w:r w:rsidRPr="003B788A">
        <w:rPr>
          <w:bCs/>
        </w:rPr>
        <w:t>tracking</w:t>
      </w:r>
      <w:r w:rsidR="003B788A">
        <w:rPr>
          <w:bCs/>
        </w:rPr>
        <w:t xml:space="preserve"> positioning mode</w:t>
      </w:r>
      <w:r w:rsidR="009D72B9">
        <w:rPr>
          <w:bCs/>
        </w:rPr>
        <w:t xml:space="preserve"> </w:t>
      </w:r>
      <w:r w:rsidR="009D72B9" w:rsidRPr="003B788A">
        <w:rPr>
          <w:bCs/>
        </w:rPr>
        <w:t>(</w:t>
      </w:r>
      <w:r w:rsidR="003B788A" w:rsidRPr="003B788A">
        <w:rPr>
          <w:bCs/>
        </w:rPr>
        <w:t xml:space="preserve">e.g., </w:t>
      </w:r>
      <w:r w:rsidR="009D72B9" w:rsidRPr="003B788A">
        <w:rPr>
          <w:bCs/>
        </w:rPr>
        <w:t>no repetitions without receive beam sweeping)</w:t>
      </w:r>
      <w:r w:rsidRPr="00337526">
        <w:rPr>
          <w:bCs/>
        </w:rPr>
        <w:t xml:space="preserve"> </w:t>
      </w:r>
      <w:r w:rsidR="003B788A">
        <w:rPr>
          <w:bCs/>
        </w:rPr>
        <w:t>to reduce</w:t>
      </w:r>
      <w:r w:rsidRPr="00337526">
        <w:rPr>
          <w:bCs/>
        </w:rPr>
        <w:t xml:space="preserve"> the </w:t>
      </w:r>
      <w:r w:rsidR="003B788A">
        <w:rPr>
          <w:bCs/>
        </w:rPr>
        <w:t xml:space="preserve">overall </w:t>
      </w:r>
      <w:r w:rsidRPr="00337526">
        <w:rPr>
          <w:bCs/>
        </w:rPr>
        <w:t xml:space="preserve">PRS overhead. </w:t>
      </w:r>
      <w:r w:rsidR="001435F7">
        <w:rPr>
          <w:bCs/>
        </w:rPr>
        <w:t xml:space="preserve">There could be additional reasons for which more than two collections of PRS resource sets from each </w:t>
      </w:r>
      <w:proofErr w:type="spellStart"/>
      <w:r w:rsidR="001435F7">
        <w:rPr>
          <w:bCs/>
        </w:rPr>
        <w:t>gNB</w:t>
      </w:r>
      <w:proofErr w:type="spellEnd"/>
      <w:r w:rsidR="001435F7">
        <w:rPr>
          <w:bCs/>
        </w:rPr>
        <w:t xml:space="preserve"> would be possible. For example, if SSBs are required to be bundled in a separate PRS resource setting, or the CSI-RS</w:t>
      </w:r>
      <w:r w:rsidR="004D728B">
        <w:rPr>
          <w:bCs/>
        </w:rPr>
        <w:t xml:space="preserve"> resource</w:t>
      </w:r>
      <w:r w:rsidR="001435F7">
        <w:rPr>
          <w:bCs/>
        </w:rPr>
        <w:t xml:space="preserve"> in </w:t>
      </w:r>
      <w:r w:rsidR="004D728B">
        <w:rPr>
          <w:bCs/>
        </w:rPr>
        <w:t>another</w:t>
      </w:r>
      <w:r w:rsidR="001435F7">
        <w:rPr>
          <w:bCs/>
        </w:rPr>
        <w:t xml:space="preserve"> one, which is separate than the PRS resource settings containing DL PRS resource sets, then it would make sense to support additional PRS resource settings. The discussion on the number of PRS resource settings could be </w:t>
      </w:r>
      <w:r w:rsidR="00654918">
        <w:rPr>
          <w:bCs/>
        </w:rPr>
        <w:t>discussed</w:t>
      </w:r>
      <w:r w:rsidR="001435F7">
        <w:rPr>
          <w:bCs/>
        </w:rPr>
        <w:t xml:space="preserve"> later</w:t>
      </w:r>
      <w:r w:rsidR="00654918">
        <w:rPr>
          <w:bCs/>
        </w:rPr>
        <w:t xml:space="preserve"> in the work item. </w:t>
      </w:r>
    </w:p>
    <w:p w14:paraId="15B1ECEF" w14:textId="77777777" w:rsidR="00337526" w:rsidRPr="00337526" w:rsidRDefault="00337526" w:rsidP="00337526">
      <w:pPr>
        <w:spacing w:after="0"/>
        <w:rPr>
          <w:bCs/>
        </w:rPr>
      </w:pPr>
    </w:p>
    <w:p w14:paraId="239B9408" w14:textId="0FF24B27" w:rsidR="00974231" w:rsidRDefault="00D33FF9" w:rsidP="00AB3354">
      <w:pPr>
        <w:spacing w:after="0"/>
        <w:jc w:val="center"/>
        <w:rPr>
          <w:rFonts w:ascii="Calibri" w:eastAsia="Times New Roman" w:hAnsi="Calibri" w:cs="Calibri"/>
          <w:sz w:val="22"/>
          <w:szCs w:val="22"/>
        </w:rPr>
      </w:pPr>
      <w:r>
        <w:rPr>
          <w:noProof/>
        </w:rPr>
        <w:lastRenderedPageBreak/>
        <w:drawing>
          <wp:inline distT="0" distB="0" distL="0" distR="0" wp14:anchorId="5D39D0DC" wp14:editId="04A44B8A">
            <wp:extent cx="4090848" cy="2171261"/>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6902" cy="2174474"/>
                    </a:xfrm>
                    <a:prstGeom prst="rect">
                      <a:avLst/>
                    </a:prstGeom>
                  </pic:spPr>
                </pic:pic>
              </a:graphicData>
            </a:graphic>
          </wp:inline>
        </w:drawing>
      </w:r>
    </w:p>
    <w:p w14:paraId="1A6A06F9" w14:textId="77777777" w:rsidR="001C48B4" w:rsidRDefault="00974231" w:rsidP="002D7758">
      <w:pPr>
        <w:spacing w:after="0"/>
        <w:jc w:val="left"/>
        <w:rPr>
          <w:rFonts w:ascii="Calibri" w:eastAsia="Times New Roman" w:hAnsi="Calibri" w:cs="Calibri"/>
          <w:sz w:val="22"/>
          <w:szCs w:val="22"/>
        </w:rPr>
      </w:pPr>
      <w:r w:rsidRPr="00974231">
        <w:rPr>
          <w:rFonts w:ascii="Calibri" w:eastAsia="Times New Roman" w:hAnsi="Calibri" w:cs="Calibri"/>
          <w:sz w:val="22"/>
          <w:szCs w:val="22"/>
        </w:rPr>
        <w:t> </w:t>
      </w:r>
    </w:p>
    <w:p w14:paraId="69B64A3F" w14:textId="057FAFCA" w:rsidR="001C48B4" w:rsidRDefault="00337526" w:rsidP="001C48B4">
      <w:pPr>
        <w:spacing w:after="0"/>
        <w:rPr>
          <w:rFonts w:ascii="Calibri" w:eastAsia="Times New Roman" w:hAnsi="Calibri" w:cs="Calibri"/>
          <w:sz w:val="22"/>
          <w:szCs w:val="22"/>
        </w:rPr>
      </w:pPr>
      <w:r w:rsidRPr="00337526">
        <w:rPr>
          <w:bCs/>
        </w:rPr>
        <w:t xml:space="preserve">Based on the proposed structure, the </w:t>
      </w:r>
      <w:proofErr w:type="spellStart"/>
      <w:r w:rsidRPr="00337526">
        <w:rPr>
          <w:bCs/>
        </w:rPr>
        <w:t>gNB</w:t>
      </w:r>
      <w:proofErr w:type="spellEnd"/>
      <w:r w:rsidRPr="00337526">
        <w:rPr>
          <w:bCs/>
        </w:rPr>
        <w:t xml:space="preserve"> could configure a PRS resource setting with several Tx beams (i.e., PRS resource sets), and for each Tx beam, it could notify the UE whether a set contains PRS resources with the same Tx filter (or not), so that the UE would have the opportunity to perform TOA</w:t>
      </w:r>
      <w:r w:rsidR="000215F1">
        <w:rPr>
          <w:bCs/>
        </w:rPr>
        <w:t xml:space="preserve"> and</w:t>
      </w:r>
      <w:r w:rsidRPr="00337526">
        <w:rPr>
          <w:bCs/>
        </w:rPr>
        <w:t xml:space="preserve"> RSRP measurements as needed. Then, the UE could process these measurements and feedback to the </w:t>
      </w:r>
      <w:proofErr w:type="spellStart"/>
      <w:r w:rsidRPr="00337526">
        <w:rPr>
          <w:bCs/>
        </w:rPr>
        <w:t>gNB</w:t>
      </w:r>
      <w:proofErr w:type="spellEnd"/>
      <w:r w:rsidRPr="00337526">
        <w:rPr>
          <w:bCs/>
        </w:rPr>
        <w:t xml:space="preserve"> the required measurements (e.g</w:t>
      </w:r>
      <w:r w:rsidR="003B474C">
        <w:rPr>
          <w:bCs/>
        </w:rPr>
        <w:t>.</w:t>
      </w:r>
      <w:r w:rsidRPr="00337526">
        <w:rPr>
          <w:bCs/>
        </w:rPr>
        <w:t xml:space="preserve">, RSTD, RSRP, UE Rx-Tx).  </w:t>
      </w:r>
    </w:p>
    <w:p w14:paraId="0E878C3D" w14:textId="77777777" w:rsidR="001C48B4" w:rsidRPr="001C48B4" w:rsidRDefault="001C48B4" w:rsidP="001C48B4">
      <w:pPr>
        <w:spacing w:after="0"/>
        <w:jc w:val="left"/>
        <w:rPr>
          <w:rFonts w:ascii="Calibri" w:eastAsia="Times New Roman" w:hAnsi="Calibri" w:cs="Calibri"/>
          <w:i/>
          <w:sz w:val="22"/>
          <w:szCs w:val="22"/>
        </w:rPr>
      </w:pPr>
    </w:p>
    <w:p w14:paraId="623F6B2E" w14:textId="67048644" w:rsidR="001C48B4" w:rsidRPr="001C48B4" w:rsidRDefault="001C48B4" w:rsidP="001C48B4">
      <w:pPr>
        <w:spacing w:after="0"/>
        <w:rPr>
          <w:b/>
          <w:bCs/>
          <w:i/>
        </w:rPr>
      </w:pPr>
      <w:r w:rsidRPr="001C48B4">
        <w:rPr>
          <w:b/>
          <w:bCs/>
          <w:i/>
        </w:rPr>
        <w:t xml:space="preserve">Proposal </w:t>
      </w:r>
      <w:r w:rsidR="00AD6456">
        <w:rPr>
          <w:b/>
          <w:bCs/>
          <w:i/>
        </w:rPr>
        <w:t>4</w:t>
      </w:r>
      <w:r w:rsidRPr="001C48B4">
        <w:rPr>
          <w:b/>
          <w:bCs/>
          <w:i/>
        </w:rPr>
        <w:t>: For positioning purposes</w:t>
      </w:r>
    </w:p>
    <w:p w14:paraId="3AC666E1" w14:textId="2F6C7FFC" w:rsidR="001C48B4" w:rsidRPr="001C48B4" w:rsidRDefault="001C48B4" w:rsidP="001C48B4">
      <w:pPr>
        <w:pStyle w:val="Caption"/>
        <w:numPr>
          <w:ilvl w:val="0"/>
          <w:numId w:val="39"/>
        </w:numPr>
        <w:spacing w:after="0"/>
        <w:jc w:val="left"/>
        <w:rPr>
          <w:i/>
          <w:sz w:val="20"/>
          <w:szCs w:val="20"/>
        </w:rPr>
      </w:pPr>
      <w:r w:rsidRPr="001C48B4">
        <w:rPr>
          <w:i/>
          <w:sz w:val="20"/>
          <w:szCs w:val="20"/>
        </w:rPr>
        <w:t>Define a PRS resource setting as a collection of one or multiple PRS resource sets with PRS resources transmitted from the same transmission point. The UE may be configured with</w:t>
      </w:r>
      <w:r w:rsidR="001435F7">
        <w:rPr>
          <w:i/>
          <w:sz w:val="20"/>
          <w:szCs w:val="20"/>
        </w:rPr>
        <w:t xml:space="preserve"> one or</w:t>
      </w:r>
      <w:r w:rsidRPr="001C48B4">
        <w:rPr>
          <w:i/>
          <w:sz w:val="20"/>
          <w:szCs w:val="20"/>
        </w:rPr>
        <w:t xml:space="preserve"> multiple PRS resource settings from the same transmission point.</w:t>
      </w:r>
    </w:p>
    <w:p w14:paraId="120FE769" w14:textId="7076B4FF" w:rsidR="001C48B4" w:rsidRPr="001C48B4" w:rsidRDefault="001C48B4" w:rsidP="003B788A">
      <w:pPr>
        <w:pStyle w:val="ListParagraph"/>
        <w:numPr>
          <w:ilvl w:val="0"/>
          <w:numId w:val="39"/>
        </w:numPr>
        <w:rPr>
          <w:i/>
        </w:rPr>
      </w:pPr>
      <w:r w:rsidRPr="001C48B4">
        <w:rPr>
          <w:b/>
          <w:bCs/>
          <w:i/>
        </w:rPr>
        <w:t xml:space="preserve">Study further the minimum and maximum resources per set, sets per setting, and total number of PRS resources per UE. </w:t>
      </w:r>
      <w:r w:rsidRPr="001C48B4">
        <w:rPr>
          <w:i/>
        </w:rPr>
        <w:t xml:space="preserve"> </w:t>
      </w:r>
    </w:p>
    <w:p w14:paraId="29BDE81F" w14:textId="18519458" w:rsidR="00216246" w:rsidRPr="003B788A" w:rsidRDefault="003B788A" w:rsidP="003B788A">
      <w:pPr>
        <w:rPr>
          <w:bCs/>
        </w:rPr>
      </w:pPr>
      <w:r>
        <w:rPr>
          <w:bCs/>
        </w:rPr>
        <w:t>Since the UE</w:t>
      </w:r>
      <w:r w:rsidR="003B474C">
        <w:rPr>
          <w:bCs/>
        </w:rPr>
        <w:t xml:space="preserve"> may</w:t>
      </w:r>
      <w:r>
        <w:rPr>
          <w:bCs/>
        </w:rPr>
        <w:t xml:space="preserve"> perform several measurements to derive one report (e.g., measures multiple Tx/Rx beam pairs to estimate which one results to the earliest path), it may be helpful to include in the report additional information indicating which beam was used</w:t>
      </w:r>
      <w:r w:rsidR="00812585">
        <w:rPr>
          <w:bCs/>
        </w:rPr>
        <w:t xml:space="preserve"> for deriving a report</w:t>
      </w:r>
      <w:r>
        <w:rPr>
          <w:bCs/>
        </w:rPr>
        <w:t xml:space="preserve">. In such a scenario, joint </w:t>
      </w:r>
      <w:r w:rsidR="00772B5F">
        <w:rPr>
          <w:bCs/>
        </w:rPr>
        <w:t>t</w:t>
      </w:r>
      <w:r>
        <w:rPr>
          <w:bCs/>
        </w:rPr>
        <w:t>iming &amp; Angle-based methods can be employed (as/if needed) by the location server</w:t>
      </w:r>
      <w:r w:rsidR="003B474C">
        <w:rPr>
          <w:bCs/>
        </w:rPr>
        <w:t>. Furthermore,</w:t>
      </w:r>
      <w:r w:rsidR="00772B5F">
        <w:rPr>
          <w:bCs/>
        </w:rPr>
        <w:t xml:space="preserve"> </w:t>
      </w:r>
      <w:r w:rsidR="003B474C">
        <w:rPr>
          <w:bCs/>
        </w:rPr>
        <w:t xml:space="preserve">such a report from the UE </w:t>
      </w:r>
      <w:r w:rsidR="003B474C" w:rsidRPr="003B474C">
        <w:rPr>
          <w:bCs/>
        </w:rPr>
        <w:t xml:space="preserve">could help the </w:t>
      </w:r>
      <w:proofErr w:type="spellStart"/>
      <w:r w:rsidR="003B474C" w:rsidRPr="003B474C">
        <w:rPr>
          <w:bCs/>
        </w:rPr>
        <w:t>gNB</w:t>
      </w:r>
      <w:proofErr w:type="spellEnd"/>
      <w:r w:rsidR="003B474C" w:rsidRPr="003B474C">
        <w:rPr>
          <w:bCs/>
        </w:rPr>
        <w:t xml:space="preserve"> with </w:t>
      </w:r>
      <w:r w:rsidR="00772B5F" w:rsidRPr="003B474C">
        <w:rPr>
          <w:bCs/>
        </w:rPr>
        <w:t>on-demand PRS transmission</w:t>
      </w:r>
      <w:r w:rsidR="003B474C" w:rsidRPr="003B474C">
        <w:rPr>
          <w:bCs/>
        </w:rPr>
        <w:t xml:space="preserve"> on the most appropriate beam, and reduction of PRS overhead.</w:t>
      </w:r>
      <w:r w:rsidR="003B474C">
        <w:rPr>
          <w:bCs/>
        </w:rPr>
        <w:t xml:space="preserve"> </w:t>
      </w:r>
    </w:p>
    <w:p w14:paraId="69F44FBC" w14:textId="11B99B32" w:rsidR="003B788A" w:rsidRPr="001C48B4" w:rsidRDefault="00216246" w:rsidP="00216246">
      <w:pPr>
        <w:rPr>
          <w:b/>
          <w:bCs/>
          <w:i/>
        </w:rPr>
      </w:pPr>
      <w:bookmarkStart w:id="6" w:name="_Hlk4766366"/>
      <w:r w:rsidRPr="001C48B4">
        <w:rPr>
          <w:b/>
          <w:bCs/>
          <w:i/>
        </w:rPr>
        <w:t xml:space="preserve">Proposal </w:t>
      </w:r>
      <w:r w:rsidR="00AD6456">
        <w:rPr>
          <w:b/>
          <w:bCs/>
          <w:i/>
        </w:rPr>
        <w:t>5</w:t>
      </w:r>
      <w:r w:rsidRPr="001C48B4">
        <w:rPr>
          <w:b/>
          <w:bCs/>
          <w:i/>
        </w:rPr>
        <w:t xml:space="preserve">: NR supports including </w:t>
      </w:r>
      <w:r w:rsidR="00E7275A" w:rsidRPr="001C48B4">
        <w:rPr>
          <w:b/>
          <w:bCs/>
          <w:i/>
        </w:rPr>
        <w:t xml:space="preserve">additional </w:t>
      </w:r>
      <w:r w:rsidRPr="001C48B4">
        <w:rPr>
          <w:b/>
          <w:bCs/>
          <w:i/>
        </w:rPr>
        <w:t xml:space="preserve">information indicating which beam was used for the reported positioning measurements. </w:t>
      </w:r>
    </w:p>
    <w:bookmarkEnd w:id="6"/>
    <w:p w14:paraId="610B7EAA" w14:textId="328D1891" w:rsidR="00216246" w:rsidRPr="00E77DFE" w:rsidRDefault="003B788A" w:rsidP="003B788A">
      <w:pPr>
        <w:jc w:val="center"/>
        <w:rPr>
          <w:b/>
          <w:sz w:val="22"/>
        </w:rPr>
      </w:pPr>
      <w:r>
        <w:rPr>
          <w:noProof/>
        </w:rPr>
        <w:drawing>
          <wp:inline distT="0" distB="0" distL="0" distR="0" wp14:anchorId="217B93B8" wp14:editId="3C5AD562">
            <wp:extent cx="3742190" cy="1275119"/>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9181" cy="1280908"/>
                    </a:xfrm>
                    <a:prstGeom prst="rect">
                      <a:avLst/>
                    </a:prstGeom>
                    <a:noFill/>
                    <a:ln>
                      <a:noFill/>
                    </a:ln>
                  </pic:spPr>
                </pic:pic>
              </a:graphicData>
            </a:graphic>
          </wp:inline>
        </w:drawing>
      </w:r>
    </w:p>
    <w:bookmarkEnd w:id="5"/>
    <w:p w14:paraId="2A3938F2" w14:textId="30469E81" w:rsidR="00F1740F" w:rsidRDefault="00F1740F" w:rsidP="00F1740F">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Procedures related to UL </w:t>
      </w:r>
      <w:r w:rsidR="00E77DFE">
        <w:rPr>
          <w:rFonts w:ascii="Times New Roman" w:hAnsi="Times New Roman"/>
        </w:rPr>
        <w:t>Beam Management</w:t>
      </w:r>
    </w:p>
    <w:p w14:paraId="12DF39A8" w14:textId="5A953E48" w:rsidR="001C48B4" w:rsidRDefault="001C48B4" w:rsidP="0043649F">
      <w:bookmarkStart w:id="7" w:name="_Hlk4766379"/>
      <w:r>
        <w:t xml:space="preserve">The following agreement was achieved in previous meeting </w:t>
      </w:r>
      <w:r w:rsidRPr="001C48B4">
        <w:t>with regard</w:t>
      </w:r>
      <w:r>
        <w:t>s</w:t>
      </w:r>
      <w:r w:rsidRPr="001C48B4">
        <w:t xml:space="preserve"> to UL Beam management/alignment</w:t>
      </w:r>
      <w:r>
        <w:t>:</w:t>
      </w:r>
    </w:p>
    <w:tbl>
      <w:tblPr>
        <w:tblStyle w:val="TableGrid"/>
        <w:tblW w:w="0" w:type="auto"/>
        <w:tblLook w:val="04A0" w:firstRow="1" w:lastRow="0" w:firstColumn="1" w:lastColumn="0" w:noHBand="0" w:noVBand="1"/>
      </w:tblPr>
      <w:tblGrid>
        <w:gridCol w:w="9629"/>
      </w:tblGrid>
      <w:tr w:rsidR="0043649F" w14:paraId="58C03DAC" w14:textId="77777777" w:rsidTr="003B7ACA">
        <w:tc>
          <w:tcPr>
            <w:tcW w:w="9629" w:type="dxa"/>
          </w:tcPr>
          <w:p w14:paraId="3DCAD41D" w14:textId="77777777" w:rsidR="0043649F" w:rsidRPr="00D23C6C" w:rsidRDefault="0043649F" w:rsidP="003B7ACA">
            <w:pPr>
              <w:spacing w:after="0"/>
              <w:jc w:val="left"/>
              <w:rPr>
                <w:i/>
              </w:rPr>
            </w:pPr>
            <w:r w:rsidRPr="00D23C6C">
              <w:rPr>
                <w:i/>
                <w:highlight w:val="green"/>
              </w:rPr>
              <w:t>Agreement:</w:t>
            </w:r>
          </w:p>
          <w:p w14:paraId="293829CA" w14:textId="77777777" w:rsidR="0043649F" w:rsidRPr="00D23C6C" w:rsidRDefault="0043649F" w:rsidP="003B7ACA">
            <w:pPr>
              <w:spacing w:after="0"/>
              <w:jc w:val="left"/>
              <w:rPr>
                <w:i/>
              </w:rPr>
            </w:pPr>
            <w:r w:rsidRPr="00D23C6C">
              <w:rPr>
                <w:i/>
              </w:rPr>
              <w:t xml:space="preserve">For positioning purposes, </w:t>
            </w:r>
            <w:proofErr w:type="gramStart"/>
            <w:r w:rsidRPr="00D23C6C">
              <w:rPr>
                <w:i/>
              </w:rPr>
              <w:t>with regard to</w:t>
            </w:r>
            <w:proofErr w:type="gramEnd"/>
            <w:r w:rsidRPr="00D23C6C">
              <w:rPr>
                <w:i/>
              </w:rPr>
              <w:t xml:space="preserve"> UL Beam management/alignment towards serving and </w:t>
            </w:r>
            <w:proofErr w:type="spellStart"/>
            <w:r w:rsidRPr="00D23C6C">
              <w:rPr>
                <w:i/>
              </w:rPr>
              <w:t>neighbouring</w:t>
            </w:r>
            <w:proofErr w:type="spellEnd"/>
            <w:r w:rsidRPr="00D23C6C">
              <w:rPr>
                <w:i/>
              </w:rPr>
              <w:t xml:space="preserve"> cells, consider one or more of at least the following options:</w:t>
            </w:r>
          </w:p>
          <w:p w14:paraId="6AA7E845" w14:textId="77777777" w:rsidR="0043649F" w:rsidRPr="00D23C6C" w:rsidRDefault="0043649F" w:rsidP="003B7ACA">
            <w:pPr>
              <w:numPr>
                <w:ilvl w:val="0"/>
                <w:numId w:val="45"/>
              </w:numPr>
              <w:spacing w:after="0"/>
              <w:jc w:val="left"/>
              <w:rPr>
                <w:i/>
              </w:rPr>
            </w:pPr>
            <w:r w:rsidRPr="00D23C6C">
              <w:rPr>
                <w:i/>
              </w:rPr>
              <w:t xml:space="preserve">Option 1:  Support configuration of a spatial relation between a reference DL RS from serving or </w:t>
            </w:r>
            <w:proofErr w:type="spellStart"/>
            <w:r w:rsidRPr="00D23C6C">
              <w:rPr>
                <w:i/>
              </w:rPr>
              <w:t>neighbouring</w:t>
            </w:r>
            <w:proofErr w:type="spellEnd"/>
            <w:r w:rsidRPr="00D23C6C">
              <w:rPr>
                <w:i/>
              </w:rPr>
              <w:t xml:space="preserve"> cells and the target SRS.</w:t>
            </w:r>
          </w:p>
          <w:p w14:paraId="4686A09E" w14:textId="77777777" w:rsidR="0043649F" w:rsidRPr="00D23C6C" w:rsidRDefault="0043649F" w:rsidP="003B7ACA">
            <w:pPr>
              <w:numPr>
                <w:ilvl w:val="1"/>
                <w:numId w:val="45"/>
              </w:numPr>
              <w:spacing w:after="0"/>
              <w:jc w:val="left"/>
              <w:rPr>
                <w:i/>
              </w:rPr>
            </w:pPr>
            <w:r w:rsidRPr="00D23C6C">
              <w:rPr>
                <w:i/>
              </w:rPr>
              <w:t>FFS: Which Reference DL RS can be used (e.g., SSB/CSI-RS/DL-PRS).</w:t>
            </w:r>
          </w:p>
          <w:p w14:paraId="35CCA969" w14:textId="77777777" w:rsidR="0043649F" w:rsidRPr="00D23C6C" w:rsidRDefault="0043649F" w:rsidP="003B7ACA">
            <w:pPr>
              <w:numPr>
                <w:ilvl w:val="0"/>
                <w:numId w:val="45"/>
              </w:numPr>
              <w:spacing w:after="0"/>
              <w:jc w:val="left"/>
              <w:rPr>
                <w:i/>
              </w:rPr>
            </w:pPr>
            <w:r w:rsidRPr="00D23C6C">
              <w:rPr>
                <w:i/>
              </w:rPr>
              <w:t>Option 2: Support UE Tx beam-sweeping on UL SRS transmissions across multiple UL SRS Resources.</w:t>
            </w:r>
          </w:p>
          <w:p w14:paraId="078BFD16" w14:textId="77777777" w:rsidR="0043649F" w:rsidRPr="00D23C6C" w:rsidRDefault="0043649F" w:rsidP="003B7ACA">
            <w:pPr>
              <w:numPr>
                <w:ilvl w:val="0"/>
                <w:numId w:val="45"/>
              </w:numPr>
              <w:spacing w:after="0"/>
              <w:jc w:val="left"/>
              <w:rPr>
                <w:i/>
              </w:rPr>
            </w:pPr>
            <w:r w:rsidRPr="00D23C6C">
              <w:rPr>
                <w:i/>
              </w:rPr>
              <w:t>Option 3: The Tx beam is fixed for UL SRS transmissions across multiple UL SRS Resources, for both FR1 and FR2.</w:t>
            </w:r>
          </w:p>
          <w:p w14:paraId="2078E39A" w14:textId="77777777" w:rsidR="0043649F" w:rsidRDefault="0043649F" w:rsidP="003B7ACA">
            <w:r w:rsidRPr="00D23C6C">
              <w:rPr>
                <w:i/>
              </w:rPr>
              <w:t>FFS: How the fixed beam is selected</w:t>
            </w:r>
          </w:p>
        </w:tc>
      </w:tr>
    </w:tbl>
    <w:p w14:paraId="45264CB1" w14:textId="77777777" w:rsidR="001C48B4" w:rsidRDefault="001C48B4" w:rsidP="00E262FD">
      <w:pPr>
        <w:spacing w:after="0"/>
      </w:pPr>
    </w:p>
    <w:p w14:paraId="277D62DC" w14:textId="77777777" w:rsidR="001435F7" w:rsidRDefault="001C48B4" w:rsidP="0043649F">
      <w:r>
        <w:lastRenderedPageBreak/>
        <w:t xml:space="preserve">UL PRS may be transmitted through a quasi-omni-directional antenna on the UE side, but a UE could also apply beam-sweeping on narrower beams for increased EIRP.  UL PRS may also be received on a wide beam at a </w:t>
      </w:r>
      <w:proofErr w:type="spellStart"/>
      <w:r>
        <w:t>gNB</w:t>
      </w:r>
      <w:proofErr w:type="spellEnd"/>
      <w:r>
        <w:t xml:space="preserve">, but a </w:t>
      </w:r>
      <w:proofErr w:type="spellStart"/>
      <w:r>
        <w:t>gNB</w:t>
      </w:r>
      <w:proofErr w:type="spellEnd"/>
      <w:r>
        <w:t xml:space="preserve"> may also use a sweep of more narrow beams for improved received signal quality.  While either UE TX beam sweeps or </w:t>
      </w:r>
      <w:proofErr w:type="spellStart"/>
      <w:r>
        <w:t>gNB</w:t>
      </w:r>
      <w:proofErr w:type="spellEnd"/>
      <w:r>
        <w:t xml:space="preserve"> RX beam sweeps could be performed independently, there could be an option to utilize both features for UEs which do not beam correspondence.  Unlike regular camping operations, such beam-pairing </w:t>
      </w:r>
      <w:r w:rsidR="001435F7">
        <w:t>c</w:t>
      </w:r>
      <w:r>
        <w:t xml:space="preserve">ould be done between each UE and a set of </w:t>
      </w:r>
      <w:proofErr w:type="spellStart"/>
      <w:r>
        <w:t>gNBs</w:t>
      </w:r>
      <w:proofErr w:type="spellEnd"/>
      <w:r>
        <w:t xml:space="preserve">. </w:t>
      </w:r>
      <w:r w:rsidR="001435F7">
        <w:t xml:space="preserve">Based on the above discussion, the specification could support both Option 1 and Option 2. </w:t>
      </w:r>
    </w:p>
    <w:p w14:paraId="1CAE08CD" w14:textId="47A913B4" w:rsidR="0025194A" w:rsidRDefault="0025194A" w:rsidP="0043649F">
      <w:r>
        <w:t>With regards to Option 3, it can be supported by just allowing the sp</w:t>
      </w:r>
      <w:r w:rsidR="00B2143D">
        <w:t>a</w:t>
      </w:r>
      <w:r>
        <w:t>tial Relation Info of an SRS resource to be another SRS resource.</w:t>
      </w:r>
      <w:r w:rsidR="001435F7">
        <w:t xml:space="preserve"> </w:t>
      </w:r>
      <w:r w:rsidR="001B3AB0">
        <w:t>Such</w:t>
      </w:r>
      <w:r>
        <w:t xml:space="preserve"> a feature is</w:t>
      </w:r>
      <w:r w:rsidR="001435F7">
        <w:t xml:space="preserve"> </w:t>
      </w:r>
      <w:r w:rsidR="00E55905">
        <w:t>already</w:t>
      </w:r>
      <w:r>
        <w:t xml:space="preserve"> supported in NR Rel-15. There is no need to specify any additional procedures on how the fixed beam is chosen except what is entailed by Option 1 and 2. </w:t>
      </w:r>
    </w:p>
    <w:p w14:paraId="4E1AF2A8" w14:textId="004D3EAB" w:rsidR="0043649F" w:rsidRPr="0043649F" w:rsidRDefault="0043649F" w:rsidP="0043649F">
      <w:pPr>
        <w:pStyle w:val="Caption"/>
        <w:spacing w:after="0"/>
        <w:jc w:val="left"/>
        <w:rPr>
          <w:i/>
          <w:sz w:val="20"/>
          <w:szCs w:val="20"/>
        </w:rPr>
      </w:pPr>
      <w:r w:rsidRPr="0043649F">
        <w:rPr>
          <w:i/>
          <w:sz w:val="20"/>
          <w:szCs w:val="20"/>
        </w:rPr>
        <w:t xml:space="preserve">Proposal </w:t>
      </w:r>
      <w:r w:rsidR="00AD6456">
        <w:rPr>
          <w:i/>
          <w:sz w:val="20"/>
          <w:szCs w:val="20"/>
        </w:rPr>
        <w:t>6</w:t>
      </w:r>
      <w:r w:rsidRPr="0043649F">
        <w:rPr>
          <w:i/>
          <w:sz w:val="20"/>
          <w:szCs w:val="20"/>
        </w:rPr>
        <w:t>:</w:t>
      </w:r>
      <w:r w:rsidRPr="0043649F">
        <w:rPr>
          <w:i/>
          <w:sz w:val="20"/>
          <w:szCs w:val="20"/>
        </w:rPr>
        <w:tab/>
        <w:t xml:space="preserve">For positioning purposes, with regards to UL Beam management/alignment towards serving and </w:t>
      </w:r>
      <w:proofErr w:type="spellStart"/>
      <w:r w:rsidRPr="0043649F">
        <w:rPr>
          <w:i/>
          <w:sz w:val="20"/>
          <w:szCs w:val="20"/>
        </w:rPr>
        <w:t>neighbouring</w:t>
      </w:r>
      <w:proofErr w:type="spellEnd"/>
      <w:r w:rsidRPr="0043649F">
        <w:rPr>
          <w:i/>
          <w:sz w:val="20"/>
          <w:szCs w:val="20"/>
        </w:rPr>
        <w:t xml:space="preserve"> cells, support the following options:</w:t>
      </w:r>
    </w:p>
    <w:p w14:paraId="7A23D4D7" w14:textId="40FE8601" w:rsidR="0043649F" w:rsidRPr="0043649F" w:rsidRDefault="0043649F" w:rsidP="0043649F">
      <w:pPr>
        <w:pStyle w:val="ListParagraph"/>
        <w:numPr>
          <w:ilvl w:val="0"/>
          <w:numId w:val="35"/>
        </w:numPr>
        <w:spacing w:after="0"/>
        <w:rPr>
          <w:b/>
          <w:bCs/>
          <w:i/>
        </w:rPr>
      </w:pPr>
      <w:r w:rsidRPr="0043649F">
        <w:rPr>
          <w:b/>
          <w:bCs/>
          <w:i/>
        </w:rPr>
        <w:t>Option 1</w:t>
      </w:r>
      <w:r w:rsidR="0025194A">
        <w:rPr>
          <w:b/>
          <w:bCs/>
          <w:i/>
        </w:rPr>
        <w:t xml:space="preserve">: </w:t>
      </w:r>
      <w:r w:rsidRPr="0043649F">
        <w:rPr>
          <w:b/>
          <w:bCs/>
          <w:i/>
        </w:rPr>
        <w:t>where SSB ID, CSI-RS resource ID, or DL PRS resource ID can be used as</w:t>
      </w:r>
      <w:r w:rsidR="00B2143D">
        <w:rPr>
          <w:b/>
          <w:bCs/>
          <w:i/>
        </w:rPr>
        <w:t xml:space="preserve"> spatial QCL</w:t>
      </w:r>
      <w:r w:rsidRPr="0043649F">
        <w:rPr>
          <w:b/>
          <w:bCs/>
          <w:i/>
        </w:rPr>
        <w:t xml:space="preserve"> reference.</w:t>
      </w:r>
    </w:p>
    <w:p w14:paraId="47882C5E" w14:textId="06D1D4B1" w:rsidR="0043649F" w:rsidRDefault="0043649F" w:rsidP="0043649F">
      <w:pPr>
        <w:pStyle w:val="ListParagraph"/>
        <w:numPr>
          <w:ilvl w:val="0"/>
          <w:numId w:val="35"/>
        </w:numPr>
        <w:spacing w:after="0"/>
        <w:rPr>
          <w:b/>
          <w:bCs/>
          <w:i/>
        </w:rPr>
      </w:pPr>
      <w:r w:rsidRPr="0043649F">
        <w:rPr>
          <w:b/>
          <w:bCs/>
          <w:i/>
        </w:rPr>
        <w:t>Option 2</w:t>
      </w:r>
      <w:r w:rsidR="0025194A">
        <w:rPr>
          <w:b/>
          <w:bCs/>
          <w:i/>
        </w:rPr>
        <w:t xml:space="preserve">: </w:t>
      </w:r>
      <w:r w:rsidRPr="0043649F">
        <w:rPr>
          <w:b/>
          <w:bCs/>
          <w:i/>
        </w:rPr>
        <w:t>The UE can be configured with</w:t>
      </w:r>
      <w:r w:rsidR="00B2143D">
        <w:rPr>
          <w:b/>
          <w:bCs/>
          <w:i/>
        </w:rPr>
        <w:t xml:space="preserve"> one or</w:t>
      </w:r>
      <w:r w:rsidRPr="0043649F">
        <w:rPr>
          <w:b/>
          <w:bCs/>
          <w:i/>
        </w:rPr>
        <w:t xml:space="preserve"> multiple SRS resource sets, each SRS resource set may have </w:t>
      </w:r>
      <w:r w:rsidR="00B2143D">
        <w:rPr>
          <w:b/>
          <w:bCs/>
          <w:i/>
        </w:rPr>
        <w:t xml:space="preserve">one or </w:t>
      </w:r>
      <w:r w:rsidRPr="0043649F">
        <w:rPr>
          <w:b/>
          <w:bCs/>
          <w:i/>
        </w:rPr>
        <w:t>multiple SRS resource</w:t>
      </w:r>
      <w:r w:rsidR="00812585">
        <w:rPr>
          <w:b/>
          <w:bCs/>
          <w:i/>
        </w:rPr>
        <w:t xml:space="preserve"> (</w:t>
      </w:r>
      <w:r w:rsidRPr="0043649F">
        <w:rPr>
          <w:b/>
          <w:bCs/>
          <w:i/>
        </w:rPr>
        <w:t>in a similar way to the UL SRS Beam Management framework of NR Rel-15</w:t>
      </w:r>
      <w:r w:rsidR="00812585">
        <w:rPr>
          <w:b/>
          <w:bCs/>
          <w:i/>
        </w:rPr>
        <w:t>).</w:t>
      </w:r>
      <w:r w:rsidRPr="0043649F">
        <w:rPr>
          <w:b/>
          <w:bCs/>
          <w:i/>
        </w:rPr>
        <w:t xml:space="preserve"> </w:t>
      </w:r>
    </w:p>
    <w:p w14:paraId="159B4CC5" w14:textId="340F8C2D" w:rsidR="00AD6456" w:rsidRPr="00AD6456" w:rsidRDefault="0025194A" w:rsidP="00AD6456">
      <w:pPr>
        <w:pStyle w:val="ListParagraph"/>
        <w:numPr>
          <w:ilvl w:val="1"/>
          <w:numId w:val="35"/>
        </w:numPr>
        <w:spacing w:after="0"/>
        <w:rPr>
          <w:b/>
          <w:bCs/>
          <w:i/>
        </w:rPr>
      </w:pPr>
      <w:r>
        <w:rPr>
          <w:b/>
          <w:bCs/>
          <w:i/>
        </w:rPr>
        <w:t xml:space="preserve">One SRS resource can be used as a spatial Relation </w:t>
      </w:r>
      <w:r w:rsidR="00B2143D">
        <w:rPr>
          <w:b/>
          <w:bCs/>
          <w:i/>
        </w:rPr>
        <w:t>Info</w:t>
      </w:r>
      <w:r>
        <w:rPr>
          <w:b/>
          <w:bCs/>
          <w:i/>
        </w:rPr>
        <w:t xml:space="preserve"> to another SRS resource</w:t>
      </w:r>
      <w:r w:rsidR="00B2143D">
        <w:rPr>
          <w:b/>
          <w:bCs/>
          <w:i/>
        </w:rPr>
        <w:t xml:space="preserve"> (to enable Option 3).</w:t>
      </w:r>
    </w:p>
    <w:p w14:paraId="04C419EC" w14:textId="1E1ECEAC" w:rsidR="00775557" w:rsidRDefault="00775557" w:rsidP="00AD6456">
      <w:pPr>
        <w:pStyle w:val="Heading1"/>
        <w:numPr>
          <w:ilvl w:val="0"/>
          <w:numId w:val="8"/>
        </w:numPr>
        <w:pBdr>
          <w:top w:val="single" w:sz="12" w:space="3" w:color="auto"/>
        </w:pBdr>
        <w:overflowPunct w:val="0"/>
        <w:autoSpaceDE w:val="0"/>
        <w:autoSpaceDN w:val="0"/>
        <w:adjustRightInd w:val="0"/>
        <w:spacing w:after="120"/>
        <w:jc w:val="both"/>
        <w:textAlignment w:val="baseline"/>
      </w:pPr>
      <w:r>
        <w:t>UL timing advance</w:t>
      </w:r>
      <w:r w:rsidR="00EB2D3A">
        <w:t xml:space="preserve"> Considerations</w:t>
      </w:r>
    </w:p>
    <w:p w14:paraId="1EEB6983" w14:textId="670AC61F" w:rsidR="00EB2D3A" w:rsidRPr="00EB2D3A" w:rsidRDefault="00EB2D3A" w:rsidP="00E228BD">
      <w:pPr>
        <w:pStyle w:val="Heading1"/>
        <w:numPr>
          <w:ilvl w:val="1"/>
          <w:numId w:val="8"/>
        </w:numPr>
        <w:pBdr>
          <w:top w:val="single" w:sz="12" w:space="3" w:color="auto"/>
        </w:pBdr>
        <w:overflowPunct w:val="0"/>
        <w:autoSpaceDE w:val="0"/>
        <w:autoSpaceDN w:val="0"/>
        <w:adjustRightInd w:val="0"/>
        <w:spacing w:after="120"/>
        <w:ind w:left="432"/>
        <w:jc w:val="both"/>
        <w:textAlignment w:val="baseline"/>
      </w:pPr>
      <w:r>
        <w:t>Timing advance (TA) adjustment for non-serving cell</w:t>
      </w:r>
    </w:p>
    <w:p w14:paraId="65FD6E96" w14:textId="6C23B09C" w:rsidR="00AD6456" w:rsidRPr="00AD6456" w:rsidRDefault="00AD6456" w:rsidP="00AD6456">
      <w:pPr>
        <w:rPr>
          <w:lang w:val="en-GB"/>
        </w:rPr>
      </w:pPr>
      <w:r>
        <w:rPr>
          <w:lang w:val="en-GB"/>
        </w:rPr>
        <w:t xml:space="preserve">The following agreement was made previous meeting with regards to UL Tx timing advance: </w:t>
      </w:r>
    </w:p>
    <w:tbl>
      <w:tblPr>
        <w:tblStyle w:val="TableGrid"/>
        <w:tblW w:w="0" w:type="auto"/>
        <w:tblLook w:val="04A0" w:firstRow="1" w:lastRow="0" w:firstColumn="1" w:lastColumn="0" w:noHBand="0" w:noVBand="1"/>
      </w:tblPr>
      <w:tblGrid>
        <w:gridCol w:w="9629"/>
      </w:tblGrid>
      <w:tr w:rsidR="0043649F" w14:paraId="561D5589" w14:textId="77777777" w:rsidTr="0043649F">
        <w:tc>
          <w:tcPr>
            <w:tcW w:w="9629" w:type="dxa"/>
          </w:tcPr>
          <w:p w14:paraId="3E67495A" w14:textId="77777777" w:rsidR="0043649F" w:rsidRPr="00D23C6C" w:rsidRDefault="0043649F" w:rsidP="0043649F">
            <w:pPr>
              <w:spacing w:after="0"/>
              <w:jc w:val="left"/>
              <w:rPr>
                <w:i/>
              </w:rPr>
            </w:pPr>
            <w:r w:rsidRPr="00D23C6C">
              <w:rPr>
                <w:i/>
                <w:highlight w:val="green"/>
              </w:rPr>
              <w:t>Agreement:</w:t>
            </w:r>
          </w:p>
          <w:p w14:paraId="1B75E0B5" w14:textId="77777777" w:rsidR="0043649F" w:rsidRPr="00D23C6C" w:rsidRDefault="0043649F" w:rsidP="0043649F">
            <w:pPr>
              <w:spacing w:after="0"/>
              <w:jc w:val="left"/>
              <w:rPr>
                <w:i/>
              </w:rPr>
            </w:pPr>
            <w:r w:rsidRPr="00D23C6C">
              <w:rPr>
                <w:i/>
              </w:rPr>
              <w:t xml:space="preserve">For positioning purposes, </w:t>
            </w:r>
            <w:proofErr w:type="gramStart"/>
            <w:r w:rsidRPr="00D23C6C">
              <w:rPr>
                <w:i/>
              </w:rPr>
              <w:t>with regard to</w:t>
            </w:r>
            <w:proofErr w:type="gramEnd"/>
            <w:r w:rsidRPr="00D23C6C">
              <w:rPr>
                <w:i/>
              </w:rPr>
              <w:t xml:space="preserve"> the </w:t>
            </w:r>
            <w:r w:rsidRPr="00D23C6C">
              <w:rPr>
                <w:bCs/>
                <w:i/>
              </w:rPr>
              <w:t>UL SRS transmission timing</w:t>
            </w:r>
            <w:r w:rsidRPr="00D23C6C">
              <w:rPr>
                <w:b/>
                <w:bCs/>
                <w:i/>
              </w:rPr>
              <w:t>,</w:t>
            </w:r>
            <w:r w:rsidRPr="00D23C6C">
              <w:rPr>
                <w:i/>
              </w:rPr>
              <w:t xml:space="preserve"> at least the following options have been identified:</w:t>
            </w:r>
          </w:p>
          <w:p w14:paraId="143A3F85" w14:textId="77777777" w:rsidR="0043649F" w:rsidRPr="00D23C6C" w:rsidRDefault="0043649F" w:rsidP="0043649F">
            <w:pPr>
              <w:numPr>
                <w:ilvl w:val="0"/>
                <w:numId w:val="43"/>
              </w:numPr>
              <w:spacing w:after="0"/>
              <w:jc w:val="left"/>
              <w:rPr>
                <w:i/>
              </w:rPr>
            </w:pPr>
            <w:r w:rsidRPr="00D23C6C">
              <w:rPr>
                <w:i/>
              </w:rPr>
              <w:t>Option 1: No adjustment is made to the configured TA. That is, support only a TA configuration which is based only on the serving cell (i.e., the TA value applied to the corresponding UL symbol is the same as the latest TA for regular UL symbols).</w:t>
            </w:r>
          </w:p>
          <w:p w14:paraId="19A39AE6" w14:textId="77777777" w:rsidR="0043649F" w:rsidRPr="00D23C6C" w:rsidRDefault="0043649F" w:rsidP="0043649F">
            <w:pPr>
              <w:numPr>
                <w:ilvl w:val="0"/>
                <w:numId w:val="43"/>
              </w:numPr>
              <w:spacing w:after="0"/>
              <w:jc w:val="left"/>
              <w:rPr>
                <w:i/>
              </w:rPr>
            </w:pPr>
            <w:r w:rsidRPr="00D23C6C">
              <w:rPr>
                <w:i/>
              </w:rPr>
              <w:t xml:space="preserve">Option 2:  The configured TA can be adjusted </w:t>
            </w:r>
            <w:proofErr w:type="gramStart"/>
            <w:r w:rsidRPr="00D23C6C">
              <w:rPr>
                <w:i/>
              </w:rPr>
              <w:t>for the purpose of</w:t>
            </w:r>
            <w:proofErr w:type="gramEnd"/>
            <w:r w:rsidRPr="00D23C6C">
              <w:rPr>
                <w:i/>
              </w:rPr>
              <w:t xml:space="preserve"> transmitting UL SRS intended to a neighboring cell. The adjustment value can be provided by the UE to the network upon request.</w:t>
            </w:r>
          </w:p>
          <w:p w14:paraId="347A2B45" w14:textId="77777777" w:rsidR="0043649F" w:rsidRPr="00D23C6C" w:rsidRDefault="0043649F" w:rsidP="0043649F">
            <w:pPr>
              <w:numPr>
                <w:ilvl w:val="1"/>
                <w:numId w:val="43"/>
              </w:numPr>
              <w:spacing w:after="0"/>
              <w:jc w:val="left"/>
              <w:rPr>
                <w:i/>
              </w:rPr>
            </w:pPr>
            <w:r w:rsidRPr="00D23C6C">
              <w:rPr>
                <w:i/>
              </w:rPr>
              <w:t xml:space="preserve">Note: The adjustment value is not needed to be known at the measuring cell </w:t>
            </w:r>
            <w:proofErr w:type="gramStart"/>
            <w:r w:rsidRPr="00D23C6C">
              <w:rPr>
                <w:i/>
              </w:rPr>
              <w:t>for the purpose of</w:t>
            </w:r>
            <w:proofErr w:type="gramEnd"/>
            <w:r w:rsidRPr="00D23C6C">
              <w:rPr>
                <w:i/>
              </w:rPr>
              <w:t xml:space="preserve"> UL-</w:t>
            </w:r>
            <w:proofErr w:type="spellStart"/>
            <w:r w:rsidRPr="00D23C6C">
              <w:rPr>
                <w:i/>
              </w:rPr>
              <w:t>AoA</w:t>
            </w:r>
            <w:proofErr w:type="spellEnd"/>
            <w:r w:rsidRPr="00D23C6C">
              <w:rPr>
                <w:i/>
              </w:rPr>
              <w:t xml:space="preserve"> measurement</w:t>
            </w:r>
          </w:p>
          <w:p w14:paraId="049B5520" w14:textId="397503E9" w:rsidR="0043649F" w:rsidRPr="0043649F" w:rsidRDefault="0043649F" w:rsidP="0043649F">
            <w:pPr>
              <w:numPr>
                <w:ilvl w:val="0"/>
                <w:numId w:val="43"/>
              </w:numPr>
              <w:spacing w:after="0"/>
              <w:jc w:val="left"/>
              <w:rPr>
                <w:i/>
              </w:rPr>
            </w:pPr>
            <w:r w:rsidRPr="00D23C6C">
              <w:rPr>
                <w:i/>
              </w:rPr>
              <w:t xml:space="preserve">Option 3: The configured TA can be adjusted </w:t>
            </w:r>
            <w:proofErr w:type="gramStart"/>
            <w:r w:rsidRPr="00D23C6C">
              <w:rPr>
                <w:i/>
              </w:rPr>
              <w:t>for the purpose of</w:t>
            </w:r>
            <w:proofErr w:type="gramEnd"/>
            <w:r w:rsidRPr="00D23C6C">
              <w:rPr>
                <w:i/>
              </w:rPr>
              <w:t xml:space="preserve"> transmitting UL SRS intended to a neighboring cell. The adjustment value is provided by the network to the UE.</w:t>
            </w:r>
          </w:p>
        </w:tc>
      </w:tr>
    </w:tbl>
    <w:p w14:paraId="43B53F02" w14:textId="77777777" w:rsidR="00EB2D3A" w:rsidRDefault="00EB2D3A" w:rsidP="00273050">
      <w:pPr>
        <w:spacing w:after="0"/>
      </w:pPr>
    </w:p>
    <w:p w14:paraId="13B77CFF" w14:textId="1B60C659" w:rsidR="001435F7" w:rsidRPr="00AD6456" w:rsidRDefault="001435F7" w:rsidP="00AD6456">
      <w:r>
        <w:t xml:space="preserve">There have been some arguments that configuring the UE with multiple TA would decrease the interference at the </w:t>
      </w:r>
      <w:proofErr w:type="spellStart"/>
      <w:r>
        <w:t>gNB</w:t>
      </w:r>
      <w:proofErr w:type="spellEnd"/>
      <w:r>
        <w:t xml:space="preserve"> reception points. It should be noted that even i</w:t>
      </w:r>
      <w:r w:rsidR="00A07A2B">
        <w:t>n</w:t>
      </w:r>
      <w:r>
        <w:t xml:space="preserve"> DL, the UE receives multiple PRS from far</w:t>
      </w:r>
      <w:r w:rsidR="00A07A2B">
        <w:t>-</w:t>
      </w:r>
      <w:r>
        <w:t xml:space="preserve">apart </w:t>
      </w:r>
      <w:proofErr w:type="spellStart"/>
      <w:r>
        <w:t>gNBs</w:t>
      </w:r>
      <w:proofErr w:type="spellEnd"/>
      <w:r>
        <w:t xml:space="preserve">, where no </w:t>
      </w:r>
      <w:r w:rsidR="00210471">
        <w:t xml:space="preserve">timing </w:t>
      </w:r>
      <w:r>
        <w:t xml:space="preserve">adjustment exists. The UE is expected to be capable of receiving and processing all the </w:t>
      </w:r>
      <w:proofErr w:type="spellStart"/>
      <w:r>
        <w:t>gNBs</w:t>
      </w:r>
      <w:proofErr w:type="spellEnd"/>
      <w:r>
        <w:t xml:space="preserve">. Furthermore, on the UL, the network has control on the frame structure, the number of UL SRS to transmit, any required gap between SRS </w:t>
      </w:r>
      <w:proofErr w:type="spellStart"/>
      <w:r>
        <w:t>tranmsissions</w:t>
      </w:r>
      <w:proofErr w:type="spellEnd"/>
      <w:r>
        <w:t>, and therefore, the network may control by implementation the interference level received in each OFDM symbol.</w:t>
      </w:r>
      <w:r w:rsidR="002B331E">
        <w:t xml:space="preserve"> </w:t>
      </w:r>
      <w:r>
        <w:t>Finally,</w:t>
      </w:r>
      <w:r w:rsidR="002B331E">
        <w:t xml:space="preserve"> it should be noted that</w:t>
      </w:r>
      <w:r>
        <w:t xml:space="preserve"> a similar discussion </w:t>
      </w:r>
      <w:r w:rsidR="00E206AE">
        <w:t>occurred recently in the CLI session, in which case the recipient of the SRS transmission is not the serving cell</w:t>
      </w:r>
      <w:r w:rsidR="00912BF5">
        <w:t>, but some other UE</w:t>
      </w:r>
      <w:r w:rsidR="00E206AE">
        <w:t>. In this case again, the understanding was that there is</w:t>
      </w:r>
      <w:r w:rsidR="00460BB3">
        <w:t xml:space="preserve"> no</w:t>
      </w:r>
      <w:r w:rsidR="00E206AE">
        <w:t xml:space="preserve"> need of a separate TA configuration. </w:t>
      </w:r>
    </w:p>
    <w:p w14:paraId="22B89867" w14:textId="5CA04715" w:rsidR="00775557" w:rsidRPr="0043649F" w:rsidRDefault="00775557" w:rsidP="00B25414">
      <w:pPr>
        <w:pStyle w:val="Caption"/>
        <w:rPr>
          <w:sz w:val="20"/>
          <w:szCs w:val="20"/>
        </w:rPr>
      </w:pPr>
      <w:r w:rsidRPr="006478D0">
        <w:rPr>
          <w:noProof/>
        </w:rPr>
        <w:drawing>
          <wp:inline distT="0" distB="0" distL="0" distR="0" wp14:anchorId="2955B31E" wp14:editId="7BDBF4D6">
            <wp:extent cx="4701481" cy="492146"/>
            <wp:effectExtent l="0" t="0" r="4445" b="3175"/>
            <wp:docPr id="3" name="Picture 5">
              <a:extLst xmlns:a="http://schemas.openxmlformats.org/drawingml/2006/main">
                <a:ext uri="{FF2B5EF4-FFF2-40B4-BE49-F238E27FC236}">
                  <a16:creationId xmlns:a16="http://schemas.microsoft.com/office/drawing/2014/main" id="{40EF0B7F-F0D8-4316-8281-9434DB25F0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0EF0B7F-F0D8-4316-8281-9434DB25F0F4}"/>
                        </a:ext>
                      </a:extLst>
                    </pic:cNvPr>
                    <pic:cNvPicPr>
                      <a:picLocks noChangeAspect="1"/>
                    </pic:cNvPicPr>
                  </pic:nvPicPr>
                  <pic:blipFill>
                    <a:blip r:embed="rId14"/>
                    <a:stretch>
                      <a:fillRect/>
                    </a:stretch>
                  </pic:blipFill>
                  <pic:spPr>
                    <a:xfrm>
                      <a:off x="0" y="0"/>
                      <a:ext cx="4770898" cy="499412"/>
                    </a:xfrm>
                    <a:prstGeom prst="rect">
                      <a:avLst/>
                    </a:prstGeom>
                  </pic:spPr>
                </pic:pic>
              </a:graphicData>
            </a:graphic>
          </wp:inline>
        </w:drawing>
      </w:r>
    </w:p>
    <w:p w14:paraId="6A636E33" w14:textId="32523A6A" w:rsidR="00EB2D3A" w:rsidRDefault="00EB2D3A" w:rsidP="00E55905">
      <w:pPr>
        <w:spacing w:after="0"/>
        <w:jc w:val="left"/>
        <w:rPr>
          <w:b/>
          <w:bCs/>
          <w:i/>
        </w:rPr>
      </w:pPr>
      <w:r w:rsidRPr="0043649F">
        <w:rPr>
          <w:b/>
          <w:bCs/>
          <w:i/>
        </w:rPr>
        <w:t xml:space="preserve">Proposal </w:t>
      </w:r>
      <w:r>
        <w:rPr>
          <w:b/>
          <w:bCs/>
          <w:i/>
        </w:rPr>
        <w:t>7</w:t>
      </w:r>
      <w:r w:rsidRPr="0043649F">
        <w:rPr>
          <w:b/>
          <w:bCs/>
          <w:i/>
        </w:rPr>
        <w:t>:  For positioning purposes, with regard</w:t>
      </w:r>
      <w:r>
        <w:rPr>
          <w:b/>
          <w:bCs/>
          <w:i/>
        </w:rPr>
        <w:t>s</w:t>
      </w:r>
      <w:r w:rsidRPr="0043649F">
        <w:rPr>
          <w:b/>
          <w:bCs/>
          <w:i/>
        </w:rPr>
        <w:t xml:space="preserve"> to the UL SRS transmission timing</w:t>
      </w:r>
      <w:r w:rsidRPr="00D23C6C">
        <w:rPr>
          <w:b/>
          <w:bCs/>
          <w:i/>
        </w:rPr>
        <w:t>,</w:t>
      </w:r>
      <w:r w:rsidRPr="0043649F">
        <w:rPr>
          <w:b/>
          <w:bCs/>
          <w:i/>
        </w:rPr>
        <w:t xml:space="preserve"> support only Option 1</w:t>
      </w:r>
      <w:r w:rsidR="00396016">
        <w:rPr>
          <w:b/>
          <w:bCs/>
          <w:i/>
        </w:rPr>
        <w:t>:</w:t>
      </w:r>
      <w:r w:rsidRPr="0043649F">
        <w:rPr>
          <w:b/>
          <w:bCs/>
          <w:i/>
        </w:rPr>
        <w:t xml:space="preserve"> </w:t>
      </w:r>
    </w:p>
    <w:p w14:paraId="2ED4FFFF" w14:textId="3C6D9415" w:rsidR="00396016" w:rsidRPr="00396016" w:rsidRDefault="00396016" w:rsidP="00396016">
      <w:pPr>
        <w:pStyle w:val="ListParagraph"/>
        <w:numPr>
          <w:ilvl w:val="0"/>
          <w:numId w:val="50"/>
        </w:numPr>
        <w:spacing w:after="0"/>
        <w:jc w:val="left"/>
        <w:rPr>
          <w:b/>
          <w:bCs/>
          <w:i/>
        </w:rPr>
      </w:pPr>
      <w:r w:rsidRPr="00396016">
        <w:rPr>
          <w:b/>
          <w:bCs/>
          <w:i/>
        </w:rPr>
        <w:t>No adjustment is made to the configured TA. That is, support only a TA configuration which is based only on the serving cell (i.e., the TA value applied to the corresponding UL symbol is the same as the latest TA for regular UL symbols)</w:t>
      </w:r>
    </w:p>
    <w:p w14:paraId="0C6D7F7F" w14:textId="4053880F" w:rsidR="00EB2D3A" w:rsidRDefault="00EB2D3A" w:rsidP="00E228BD">
      <w:pPr>
        <w:pStyle w:val="Heading1"/>
        <w:numPr>
          <w:ilvl w:val="1"/>
          <w:numId w:val="8"/>
        </w:numPr>
        <w:pBdr>
          <w:top w:val="single" w:sz="12" w:space="3" w:color="auto"/>
        </w:pBdr>
        <w:overflowPunct w:val="0"/>
        <w:autoSpaceDE w:val="0"/>
        <w:autoSpaceDN w:val="0"/>
        <w:adjustRightInd w:val="0"/>
        <w:spacing w:after="120"/>
        <w:ind w:left="432"/>
        <w:textAlignment w:val="baseline"/>
      </w:pPr>
      <w:r>
        <w:t>Timing adjustment during</w:t>
      </w:r>
      <w:r w:rsidR="00B77FCC">
        <w:t xml:space="preserve"> a</w:t>
      </w:r>
      <w:r>
        <w:t xml:space="preserve"> measurement period</w:t>
      </w:r>
    </w:p>
    <w:p w14:paraId="01448E50" w14:textId="5124471C" w:rsidR="00EB2D3A" w:rsidRPr="00EB2D3A" w:rsidRDefault="00EB2D3A" w:rsidP="00EB2D3A">
      <w:pPr>
        <w:spacing w:after="0"/>
        <w:rPr>
          <w:lang w:val="en-GB"/>
        </w:rPr>
      </w:pPr>
      <w:r w:rsidRPr="00EB2D3A">
        <w:rPr>
          <w:lang w:val="en-GB"/>
        </w:rPr>
        <w:t>When it comes to the “UE Rx-Tx” (and “</w:t>
      </w:r>
      <w:proofErr w:type="spellStart"/>
      <w:r w:rsidRPr="00EB2D3A">
        <w:rPr>
          <w:lang w:val="en-GB"/>
        </w:rPr>
        <w:t>gNB</w:t>
      </w:r>
      <w:proofErr w:type="spellEnd"/>
      <w:r w:rsidRPr="00EB2D3A">
        <w:rPr>
          <w:lang w:val="en-GB"/>
        </w:rPr>
        <w:t xml:space="preserve"> Rx-Tx”) measurements</w:t>
      </w:r>
      <w:r w:rsidR="008F330F">
        <w:rPr>
          <w:lang w:val="en-GB"/>
        </w:rPr>
        <w:t>, or RTOA measurements</w:t>
      </w:r>
      <w:r w:rsidRPr="00EB2D3A">
        <w:rPr>
          <w:lang w:val="en-GB"/>
        </w:rPr>
        <w:t>, there is a need the entity performing the measurement to time-stamp the measurement to report when it can be considered valid. In LTE LPP and UL E-CID, the time-stamp used is SFN number as it is observed below:</w:t>
      </w:r>
    </w:p>
    <w:p w14:paraId="3E1442DE" w14:textId="77777777" w:rsidR="00EB2D3A" w:rsidRPr="00EB2D3A" w:rsidRDefault="00EB2D3A" w:rsidP="00EB2D3A">
      <w:pPr>
        <w:spacing w:after="0"/>
        <w:rPr>
          <w:lang w:val="en-GB"/>
        </w:rPr>
      </w:pPr>
    </w:p>
    <w:p w14:paraId="2A561425" w14:textId="77777777" w:rsidR="00EB2D3A" w:rsidRPr="00EB2D3A" w:rsidRDefault="00EB2D3A" w:rsidP="00EB2D3A">
      <w:pPr>
        <w:spacing w:after="0"/>
        <w:jc w:val="center"/>
        <w:rPr>
          <w:lang w:val="en-GB"/>
        </w:rPr>
      </w:pPr>
      <w:r w:rsidRPr="00EB2D3A">
        <w:rPr>
          <w:noProof/>
          <w:lang w:val="en-GB"/>
        </w:rPr>
        <w:lastRenderedPageBreak/>
        <w:drawing>
          <wp:inline distT="0" distB="0" distL="0" distR="0" wp14:anchorId="4CD0C1E9" wp14:editId="7FABEE11">
            <wp:extent cx="4613834" cy="102386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25824" cy="1026521"/>
                    </a:xfrm>
                    <a:prstGeom prst="rect">
                      <a:avLst/>
                    </a:prstGeom>
                  </pic:spPr>
                </pic:pic>
              </a:graphicData>
            </a:graphic>
          </wp:inline>
        </w:drawing>
      </w:r>
    </w:p>
    <w:p w14:paraId="434F980C" w14:textId="77777777" w:rsidR="00EB2D3A" w:rsidRPr="00EB2D3A" w:rsidRDefault="00EB2D3A" w:rsidP="00EB2D3A">
      <w:pPr>
        <w:spacing w:after="0"/>
        <w:jc w:val="center"/>
        <w:rPr>
          <w:lang w:val="en-GB"/>
        </w:rPr>
      </w:pPr>
    </w:p>
    <w:p w14:paraId="5F88DE92" w14:textId="77777777" w:rsidR="00EB2D3A" w:rsidRPr="00EB2D3A" w:rsidRDefault="00EB2D3A" w:rsidP="00EB2D3A">
      <w:pPr>
        <w:spacing w:after="0"/>
        <w:jc w:val="center"/>
        <w:rPr>
          <w:lang w:val="en-GB"/>
        </w:rPr>
      </w:pPr>
      <w:r w:rsidRPr="00EB2D3A">
        <w:rPr>
          <w:noProof/>
          <w:lang w:val="en-GB"/>
        </w:rPr>
        <w:drawing>
          <wp:inline distT="0" distB="0" distL="0" distR="0" wp14:anchorId="01D90DFF" wp14:editId="7EFAA103">
            <wp:extent cx="6120765" cy="558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558165"/>
                    </a:xfrm>
                    <a:prstGeom prst="rect">
                      <a:avLst/>
                    </a:prstGeom>
                  </pic:spPr>
                </pic:pic>
              </a:graphicData>
            </a:graphic>
          </wp:inline>
        </w:drawing>
      </w:r>
    </w:p>
    <w:p w14:paraId="20CF7B8E" w14:textId="77777777" w:rsidR="00EB2D3A" w:rsidRPr="00EB2D3A" w:rsidRDefault="00EB2D3A" w:rsidP="00EB2D3A">
      <w:pPr>
        <w:spacing w:after="0"/>
        <w:rPr>
          <w:lang w:val="en-GB"/>
        </w:rPr>
      </w:pPr>
    </w:p>
    <w:p w14:paraId="52C3BB5F" w14:textId="6DB6EDBA" w:rsidR="00EB2D3A" w:rsidRPr="00EB2D3A" w:rsidRDefault="00EB2D3A" w:rsidP="00EB2D3A">
      <w:pPr>
        <w:spacing w:after="0"/>
        <w:rPr>
          <w:lang w:val="en-GB"/>
        </w:rPr>
      </w:pPr>
      <w:r w:rsidRPr="00EB2D3A">
        <w:rPr>
          <w:lang w:val="en-GB"/>
        </w:rPr>
        <w:t>In NR, a similar time-stamping would be needed, however, it should be with respect to the SFN number of the serving cell, since the UE will not be aware of the SFN of the measured cell. Note that in LTE U</w:t>
      </w:r>
      <w:r w:rsidR="008F330F">
        <w:rPr>
          <w:lang w:val="en-GB"/>
        </w:rPr>
        <w:t>L</w:t>
      </w:r>
      <w:r w:rsidRPr="00EB2D3A">
        <w:rPr>
          <w:lang w:val="en-GB"/>
        </w:rPr>
        <w:t xml:space="preserve"> E-CID the measured cell is also the serving cell, so the UE is always aware of the SFN number. Based on the above discussion we make the following proposal: </w:t>
      </w:r>
    </w:p>
    <w:p w14:paraId="39F7FB9C" w14:textId="77777777" w:rsidR="00EB2D3A" w:rsidRPr="00EB2D3A" w:rsidRDefault="00EB2D3A" w:rsidP="00EB2D3A">
      <w:pPr>
        <w:spacing w:after="0"/>
        <w:rPr>
          <w:lang w:val="en-GB"/>
        </w:rPr>
      </w:pPr>
    </w:p>
    <w:p w14:paraId="797C702D" w14:textId="5D3CA8C9" w:rsidR="00EB2D3A" w:rsidRPr="00EB2D3A" w:rsidRDefault="00EB2D3A" w:rsidP="00EB2D3A">
      <w:pPr>
        <w:spacing w:after="0"/>
        <w:jc w:val="left"/>
        <w:rPr>
          <w:b/>
          <w:i/>
          <w:lang w:val="en-GB"/>
        </w:rPr>
      </w:pPr>
      <w:bookmarkStart w:id="8" w:name="_Ref951239"/>
      <w:bookmarkStart w:id="9" w:name="_Ref1133596"/>
      <w:r w:rsidRPr="00EB2D3A">
        <w:rPr>
          <w:b/>
          <w:bCs/>
          <w:lang w:val="en-GB"/>
        </w:rPr>
        <w:t xml:space="preserve">Proposal </w:t>
      </w:r>
      <w:r w:rsidR="00361598">
        <w:rPr>
          <w:b/>
          <w:bCs/>
          <w:lang w:val="en-GB"/>
        </w:rPr>
        <w:t>8</w:t>
      </w:r>
      <w:r w:rsidRPr="00EB2D3A">
        <w:rPr>
          <w:b/>
          <w:bCs/>
          <w:lang w:val="en-GB"/>
        </w:rPr>
        <w:t>:</w:t>
      </w:r>
      <w:r w:rsidRPr="00EB2D3A">
        <w:rPr>
          <w:b/>
          <w:bCs/>
          <w:lang w:val="en-GB"/>
        </w:rPr>
        <w:tab/>
      </w:r>
      <w:r w:rsidRPr="00EB2D3A">
        <w:rPr>
          <w:b/>
          <w:bCs/>
          <w:i/>
          <w:lang w:val="en-GB"/>
        </w:rPr>
        <w:t xml:space="preserve">NR supports the following </w:t>
      </w:r>
      <w:proofErr w:type="spellStart"/>
      <w:r w:rsidRPr="00EB2D3A">
        <w:rPr>
          <w:b/>
          <w:bCs/>
          <w:i/>
          <w:lang w:val="en-GB"/>
        </w:rPr>
        <w:t>signaling</w:t>
      </w:r>
      <w:proofErr w:type="spellEnd"/>
      <w:r w:rsidRPr="00EB2D3A">
        <w:rPr>
          <w:b/>
          <w:bCs/>
          <w:i/>
          <w:lang w:val="en-GB"/>
        </w:rPr>
        <w:t xml:space="preserve"> </w:t>
      </w:r>
      <w:bookmarkEnd w:id="8"/>
      <w:r w:rsidRPr="00EB2D3A">
        <w:rPr>
          <w:b/>
          <w:bCs/>
          <w:i/>
          <w:lang w:val="en-GB"/>
        </w:rPr>
        <w:t>related to “UE Rx-Tx” measurement:</w:t>
      </w:r>
      <w:bookmarkEnd w:id="9"/>
    </w:p>
    <w:p w14:paraId="35E86CC1" w14:textId="77777777" w:rsidR="00EB2D3A" w:rsidRPr="00EB2D3A" w:rsidRDefault="00EB2D3A" w:rsidP="00EB2D3A">
      <w:pPr>
        <w:numPr>
          <w:ilvl w:val="0"/>
          <w:numId w:val="22"/>
        </w:numPr>
        <w:spacing w:after="0"/>
        <w:contextualSpacing/>
        <w:rPr>
          <w:b/>
          <w:bCs/>
          <w:i/>
          <w:lang w:val="en-GB"/>
        </w:rPr>
      </w:pPr>
      <w:r w:rsidRPr="00EB2D3A">
        <w:rPr>
          <w:b/>
          <w:bCs/>
          <w:i/>
          <w:lang w:val="en-GB"/>
        </w:rPr>
        <w:t xml:space="preserve">Time-stamp information during which each reported "UE Rx-Tx" is valid. </w:t>
      </w:r>
    </w:p>
    <w:p w14:paraId="30A0EC13" w14:textId="77777777" w:rsidR="00EB2D3A" w:rsidRPr="00EB2D3A" w:rsidRDefault="00EB2D3A" w:rsidP="00EB2D3A">
      <w:pPr>
        <w:numPr>
          <w:ilvl w:val="1"/>
          <w:numId w:val="22"/>
        </w:numPr>
        <w:spacing w:after="0"/>
        <w:contextualSpacing/>
        <w:rPr>
          <w:b/>
          <w:bCs/>
          <w:i/>
          <w:lang w:val="en-GB"/>
        </w:rPr>
      </w:pPr>
      <w:r w:rsidRPr="00EB2D3A">
        <w:rPr>
          <w:b/>
          <w:bCs/>
          <w:i/>
          <w:lang w:val="en-GB"/>
        </w:rPr>
        <w:t xml:space="preserve">Study whether this will be the frame number (SFN), and/or slot index, and/or finer granularity in a frame of the serving cell. </w:t>
      </w:r>
    </w:p>
    <w:p w14:paraId="288D6514" w14:textId="77777777" w:rsidR="00EB2D3A" w:rsidRPr="00EB2D3A" w:rsidRDefault="00EB2D3A" w:rsidP="00EB2D3A">
      <w:pPr>
        <w:numPr>
          <w:ilvl w:val="1"/>
          <w:numId w:val="22"/>
        </w:numPr>
        <w:spacing w:after="0"/>
        <w:contextualSpacing/>
        <w:rPr>
          <w:b/>
          <w:bCs/>
          <w:i/>
          <w:lang w:val="en-GB"/>
        </w:rPr>
      </w:pPr>
      <w:r w:rsidRPr="00EB2D3A">
        <w:rPr>
          <w:b/>
          <w:bCs/>
          <w:i/>
          <w:lang w:val="en-GB"/>
        </w:rPr>
        <w:t>Study further whether an association between the reported “UE Rx-Tx” measurement and the DL/UL PRS occasions are needed.</w:t>
      </w:r>
    </w:p>
    <w:p w14:paraId="536B7161" w14:textId="77777777" w:rsidR="00EB2D3A" w:rsidRPr="00EB2D3A" w:rsidRDefault="00EB2D3A" w:rsidP="00EB2D3A">
      <w:pPr>
        <w:spacing w:after="0"/>
        <w:ind w:left="1004"/>
        <w:rPr>
          <w:b/>
          <w:bCs/>
          <w:i/>
          <w:lang w:val="en-GB"/>
        </w:rPr>
      </w:pPr>
    </w:p>
    <w:p w14:paraId="49DC92C6" w14:textId="3FD480B8" w:rsidR="00702BE8" w:rsidRDefault="006110F5" w:rsidP="00702BE8">
      <w:pPr>
        <w:rPr>
          <w:lang w:val="en-GB"/>
        </w:rPr>
      </w:pPr>
      <w:r>
        <w:rPr>
          <w:lang w:val="en-GB"/>
        </w:rPr>
        <w:t>A</w:t>
      </w:r>
      <w:r w:rsidR="00EB2D3A" w:rsidRPr="00EB2D3A">
        <w:rPr>
          <w:lang w:val="en-GB"/>
        </w:rPr>
        <w:t>n issue that needs to be carefully considered in NR is the Timing advance</w:t>
      </w:r>
      <w:r w:rsidR="00CE39C9">
        <w:rPr>
          <w:lang w:val="en-GB"/>
        </w:rPr>
        <w:t xml:space="preserve"> (TA) consistency across the SRS transmitted during one measurement period</w:t>
      </w:r>
      <w:r w:rsidR="00EB2D3A" w:rsidRPr="00EB2D3A">
        <w:rPr>
          <w:lang w:val="en-GB"/>
        </w:rPr>
        <w:t xml:space="preserve">. Consider the case that the UE reports </w:t>
      </w:r>
      <w:r w:rsidR="00175819">
        <w:rPr>
          <w:lang w:val="en-GB"/>
        </w:rPr>
        <w:t xml:space="preserve">one </w:t>
      </w:r>
      <w:r w:rsidR="00EB2D3A" w:rsidRPr="00EB2D3A">
        <w:rPr>
          <w:lang w:val="en-GB"/>
        </w:rPr>
        <w:t xml:space="preserve">“UE Rx-Tx” </w:t>
      </w:r>
      <w:r w:rsidR="00175819">
        <w:rPr>
          <w:lang w:val="en-GB"/>
        </w:rPr>
        <w:t xml:space="preserve">report </w:t>
      </w:r>
      <w:r w:rsidR="00EB2D3A" w:rsidRPr="00EB2D3A">
        <w:rPr>
          <w:lang w:val="en-GB"/>
        </w:rPr>
        <w:t>associated with a frame number during which 2 SRS resources were transmitted, and in between them, a MAC CE command was received, as shown in the figure below</w:t>
      </w:r>
      <w:r w:rsidR="00175819">
        <w:rPr>
          <w:lang w:val="en-GB"/>
        </w:rPr>
        <w:t xml:space="preserve">. Then, if the </w:t>
      </w:r>
      <w:proofErr w:type="spellStart"/>
      <w:r w:rsidR="00175819">
        <w:rPr>
          <w:lang w:val="en-GB"/>
        </w:rPr>
        <w:t>gNB</w:t>
      </w:r>
      <w:proofErr w:type="spellEnd"/>
      <w:r w:rsidR="00175819">
        <w:rPr>
          <w:lang w:val="en-GB"/>
        </w:rPr>
        <w:t xml:space="preserve"> attempts to average the channel energy responses across the SRS receptions, there will be an error due to the different timing advance between the 2 SRS transmissions. </w:t>
      </w:r>
    </w:p>
    <w:p w14:paraId="5BE96A28" w14:textId="3722B73E" w:rsidR="00EB2D3A" w:rsidRPr="00EB2D3A" w:rsidRDefault="00EB2D3A" w:rsidP="00EB2D3A">
      <w:pPr>
        <w:jc w:val="center"/>
        <w:rPr>
          <w:lang w:val="en-GB"/>
        </w:rPr>
      </w:pPr>
      <w:r w:rsidRPr="00EB2D3A">
        <w:rPr>
          <w:noProof/>
          <w:lang w:val="en-GB"/>
        </w:rPr>
        <w:drawing>
          <wp:inline distT="0" distB="0" distL="0" distR="0" wp14:anchorId="6FFFE4D4" wp14:editId="46FA89C8">
            <wp:extent cx="5527408" cy="1407226"/>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65610" cy="1416952"/>
                    </a:xfrm>
                    <a:prstGeom prst="rect">
                      <a:avLst/>
                    </a:prstGeom>
                  </pic:spPr>
                </pic:pic>
              </a:graphicData>
            </a:graphic>
          </wp:inline>
        </w:drawing>
      </w:r>
    </w:p>
    <w:p w14:paraId="249A6B28" w14:textId="5C324B7C" w:rsidR="00EB2D3A" w:rsidRPr="00EB2D3A" w:rsidRDefault="007C1B46" w:rsidP="00EB2D3A">
      <w:pPr>
        <w:rPr>
          <w:lang w:val="en-GB"/>
        </w:rPr>
      </w:pPr>
      <w:r>
        <w:rPr>
          <w:lang w:val="en-GB"/>
        </w:rPr>
        <w:t xml:space="preserve">This issue also exists in LTE. In this case, </w:t>
      </w:r>
      <w:r w:rsidR="00EB2D3A" w:rsidRPr="00EB2D3A">
        <w:rPr>
          <w:lang w:val="en-GB"/>
        </w:rPr>
        <w:t xml:space="preserve">in LTE UL E-CID (see 36.133), the accuracy of UE Rx-Tx </w:t>
      </w:r>
      <w:proofErr w:type="gramStart"/>
      <w:r w:rsidR="00EB2D3A" w:rsidRPr="00EB2D3A">
        <w:rPr>
          <w:lang w:val="en-GB"/>
        </w:rPr>
        <w:t>are</w:t>
      </w:r>
      <w:proofErr w:type="gramEnd"/>
      <w:r w:rsidR="00EB2D3A" w:rsidRPr="00EB2D3A">
        <w:rPr>
          <w:lang w:val="en-GB"/>
        </w:rPr>
        <w:t xml:space="preserve"> only defined assuming no changes in the uplink transmission timing during the measurement period as shown in the text below:</w:t>
      </w:r>
    </w:p>
    <w:p w14:paraId="530DA337" w14:textId="77777777" w:rsidR="00EB2D3A" w:rsidRPr="00EB2D3A" w:rsidRDefault="00EB2D3A" w:rsidP="00EB2D3A">
      <w:pPr>
        <w:jc w:val="center"/>
        <w:rPr>
          <w:lang w:val="en-GB"/>
        </w:rPr>
      </w:pPr>
      <w:r w:rsidRPr="00EB2D3A">
        <w:rPr>
          <w:noProof/>
          <w:lang w:val="en-GB"/>
        </w:rPr>
        <w:drawing>
          <wp:inline distT="0" distB="0" distL="0" distR="0" wp14:anchorId="1484A5BC" wp14:editId="3FD6DC3D">
            <wp:extent cx="3230016" cy="1025207"/>
            <wp:effectExtent l="0" t="0" r="8890" b="3810"/>
            <wp:docPr id="6" name="Picture 5">
              <a:extLst xmlns:a="http://schemas.openxmlformats.org/drawingml/2006/main">
                <a:ext uri="{FF2B5EF4-FFF2-40B4-BE49-F238E27FC236}">
                  <a16:creationId xmlns:a16="http://schemas.microsoft.com/office/drawing/2014/main" id="{50BAFBA1-0123-4EBF-8D0D-D5071C94DB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0BAFBA1-0123-4EBF-8D0D-D5071C94DBAA}"/>
                        </a:ext>
                      </a:extLst>
                    </pic:cNvPr>
                    <pic:cNvPicPr>
                      <a:picLocks noChangeAspect="1"/>
                    </pic:cNvPicPr>
                  </pic:nvPicPr>
                  <pic:blipFill>
                    <a:blip r:embed="rId18"/>
                    <a:stretch>
                      <a:fillRect/>
                    </a:stretch>
                  </pic:blipFill>
                  <pic:spPr>
                    <a:xfrm>
                      <a:off x="0" y="0"/>
                      <a:ext cx="3260473" cy="1034874"/>
                    </a:xfrm>
                    <a:prstGeom prst="rect">
                      <a:avLst/>
                    </a:prstGeom>
                  </pic:spPr>
                </pic:pic>
              </a:graphicData>
            </a:graphic>
          </wp:inline>
        </w:drawing>
      </w:r>
    </w:p>
    <w:p w14:paraId="49DAC1A3" w14:textId="3377CD17" w:rsidR="00151720" w:rsidRDefault="00151720" w:rsidP="00151720">
      <w:pPr>
        <w:rPr>
          <w:lang w:val="en-GB"/>
        </w:rPr>
      </w:pPr>
      <w:r w:rsidRPr="00151720">
        <w:rPr>
          <w:lang w:val="en-GB"/>
        </w:rPr>
        <w:t>A</w:t>
      </w:r>
      <w:r>
        <w:rPr>
          <w:lang w:val="en-GB"/>
        </w:rPr>
        <w:t xml:space="preserve"> similar </w:t>
      </w:r>
      <w:proofErr w:type="spellStart"/>
      <w:r w:rsidR="001E1E2B">
        <w:rPr>
          <w:lang w:val="en-GB"/>
        </w:rPr>
        <w:t>aproach</w:t>
      </w:r>
      <w:proofErr w:type="spellEnd"/>
      <w:r>
        <w:rPr>
          <w:lang w:val="en-GB"/>
        </w:rPr>
        <w:t xml:space="preserve"> could also be used in NR Rel-1</w:t>
      </w:r>
      <w:r w:rsidR="001E1E2B">
        <w:rPr>
          <w:lang w:val="en-GB"/>
        </w:rPr>
        <w:t xml:space="preserve">6, due to its specification simplicity, but indeed for scenarios of high mobility, where TA commands are received too often, the positioning measurements could be </w:t>
      </w:r>
      <w:r w:rsidR="004A5C55">
        <w:rPr>
          <w:lang w:val="en-GB"/>
        </w:rPr>
        <w:t>deteriorated,</w:t>
      </w:r>
      <w:r w:rsidR="00134F15">
        <w:rPr>
          <w:lang w:val="en-GB"/>
        </w:rPr>
        <w:t xml:space="preserve"> and its accuracy would not be guaranteed. </w:t>
      </w:r>
    </w:p>
    <w:p w14:paraId="78FB4CA8" w14:textId="5FF21DD1" w:rsidR="004A5C55" w:rsidRPr="00151720" w:rsidRDefault="004A5C55" w:rsidP="00151720">
      <w:pPr>
        <w:rPr>
          <w:lang w:val="en-GB"/>
        </w:rPr>
      </w:pPr>
      <w:r w:rsidRPr="006A1D43">
        <w:rPr>
          <w:lang w:val="en-GB"/>
        </w:rPr>
        <w:t xml:space="preserve">In LTE, this issue is captured in the RAN4 </w:t>
      </w:r>
      <w:proofErr w:type="spellStart"/>
      <w:r w:rsidRPr="006A1D43">
        <w:rPr>
          <w:lang w:val="en-GB"/>
        </w:rPr>
        <w:t>specificaiton</w:t>
      </w:r>
      <w:proofErr w:type="spellEnd"/>
      <w:r w:rsidRPr="006A1D43">
        <w:rPr>
          <w:lang w:val="en-GB"/>
        </w:rPr>
        <w:t xml:space="preserve"> (36.133), however, depending on how it is solved in NR, it could have RAN1/RAN2 impacts. The LTE approach avoids such additional impact, and that is why we suggest this issue to be discussed in RAN1 and make the following proposal:</w:t>
      </w:r>
    </w:p>
    <w:p w14:paraId="0489E6A3" w14:textId="30F3D611" w:rsidR="00EB2D3A" w:rsidRPr="00E55905" w:rsidRDefault="00EB2D3A" w:rsidP="00EB2D3A">
      <w:pPr>
        <w:spacing w:after="0"/>
        <w:jc w:val="left"/>
        <w:rPr>
          <w:b/>
          <w:bCs/>
          <w:i/>
        </w:rPr>
      </w:pPr>
      <w:r w:rsidRPr="00EB2D3A">
        <w:rPr>
          <w:b/>
          <w:i/>
          <w:lang w:val="en-GB"/>
        </w:rPr>
        <w:t xml:space="preserve">Proposal </w:t>
      </w:r>
      <w:r w:rsidR="00361598">
        <w:rPr>
          <w:b/>
          <w:i/>
          <w:lang w:val="en-GB"/>
        </w:rPr>
        <w:t>9</w:t>
      </w:r>
      <w:r w:rsidRPr="00EB2D3A">
        <w:rPr>
          <w:b/>
          <w:i/>
          <w:lang w:val="en-GB"/>
        </w:rPr>
        <w:t>: With respect to TA commands during a positioning session, any accuracy requirements are valid under the condition that no changes to the uplink transmission timing are applied during the measurement period.</w:t>
      </w:r>
    </w:p>
    <w:p w14:paraId="3FC801D4" w14:textId="73B43E44" w:rsidR="0043649F" w:rsidRDefault="0043649F" w:rsidP="00EB2D3A">
      <w:pPr>
        <w:pStyle w:val="Heading1"/>
        <w:numPr>
          <w:ilvl w:val="0"/>
          <w:numId w:val="49"/>
        </w:numPr>
        <w:pBdr>
          <w:top w:val="single" w:sz="12" w:space="3" w:color="auto"/>
        </w:pBdr>
        <w:overflowPunct w:val="0"/>
        <w:autoSpaceDE w:val="0"/>
        <w:autoSpaceDN w:val="0"/>
        <w:adjustRightInd w:val="0"/>
        <w:spacing w:after="120"/>
        <w:jc w:val="both"/>
        <w:textAlignment w:val="baseline"/>
      </w:pPr>
      <w:r>
        <w:lastRenderedPageBreak/>
        <w:t>UL Tx Power</w:t>
      </w:r>
    </w:p>
    <w:p w14:paraId="64C5A1C6" w14:textId="16E61F0A" w:rsidR="00E55905" w:rsidRPr="00E55905" w:rsidRDefault="00E55905" w:rsidP="00E55905">
      <w:pPr>
        <w:rPr>
          <w:lang w:val="en-GB"/>
        </w:rPr>
      </w:pPr>
      <w:r w:rsidRPr="00E55905">
        <w:rPr>
          <w:lang w:val="en-GB"/>
        </w:rPr>
        <w:t xml:space="preserve">The following agreement was made previous meeting with regards to UL Tx </w:t>
      </w:r>
      <w:r>
        <w:rPr>
          <w:lang w:val="en-GB"/>
        </w:rPr>
        <w:t>power</w:t>
      </w:r>
      <w:r w:rsidRPr="00E55905">
        <w:rPr>
          <w:lang w:val="en-GB"/>
        </w:rPr>
        <w:t xml:space="preserve">: </w:t>
      </w:r>
    </w:p>
    <w:tbl>
      <w:tblPr>
        <w:tblStyle w:val="TableGrid"/>
        <w:tblW w:w="0" w:type="auto"/>
        <w:tblLook w:val="04A0" w:firstRow="1" w:lastRow="0" w:firstColumn="1" w:lastColumn="0" w:noHBand="0" w:noVBand="1"/>
      </w:tblPr>
      <w:tblGrid>
        <w:gridCol w:w="9629"/>
      </w:tblGrid>
      <w:tr w:rsidR="0043649F" w14:paraId="28AD687F" w14:textId="77777777" w:rsidTr="0043649F">
        <w:tc>
          <w:tcPr>
            <w:tcW w:w="9629" w:type="dxa"/>
          </w:tcPr>
          <w:p w14:paraId="1F8E98D2" w14:textId="77777777" w:rsidR="0043649F" w:rsidRPr="00D23C6C" w:rsidRDefault="0043649F" w:rsidP="0043649F">
            <w:pPr>
              <w:spacing w:after="0"/>
              <w:jc w:val="left"/>
              <w:rPr>
                <w:i/>
              </w:rPr>
            </w:pPr>
            <w:r w:rsidRPr="00D23C6C">
              <w:rPr>
                <w:i/>
                <w:highlight w:val="green"/>
              </w:rPr>
              <w:t>Agreement:</w:t>
            </w:r>
          </w:p>
          <w:p w14:paraId="3C896B1C" w14:textId="77777777" w:rsidR="0043649F" w:rsidRPr="00D23C6C" w:rsidRDefault="0043649F" w:rsidP="0043649F">
            <w:pPr>
              <w:spacing w:after="0"/>
              <w:jc w:val="left"/>
              <w:rPr>
                <w:i/>
              </w:rPr>
            </w:pPr>
            <w:r w:rsidRPr="00D23C6C">
              <w:rPr>
                <w:i/>
              </w:rPr>
              <w:t xml:space="preserve">For positioning purposes, with regards to the </w:t>
            </w:r>
            <w:r w:rsidRPr="00D23C6C">
              <w:rPr>
                <w:bCs/>
                <w:i/>
              </w:rPr>
              <w:t>UL SRS transmission power</w:t>
            </w:r>
            <w:r w:rsidRPr="00D23C6C">
              <w:rPr>
                <w:i/>
              </w:rPr>
              <w:t>, at least the following options have been identified:</w:t>
            </w:r>
          </w:p>
          <w:p w14:paraId="7EDEDB33" w14:textId="77777777" w:rsidR="0043649F" w:rsidRPr="00D23C6C" w:rsidRDefault="0043649F" w:rsidP="0043649F">
            <w:pPr>
              <w:numPr>
                <w:ilvl w:val="0"/>
                <w:numId w:val="44"/>
              </w:numPr>
              <w:spacing w:after="0"/>
              <w:jc w:val="left"/>
              <w:rPr>
                <w:i/>
              </w:rPr>
            </w:pPr>
            <w:r w:rsidRPr="00D23C6C">
              <w:rPr>
                <w:i/>
              </w:rPr>
              <w:t>Option 1: The UL SRS Tx power is constant (i.e., no power control is supported).</w:t>
            </w:r>
          </w:p>
          <w:p w14:paraId="468C1F0D" w14:textId="77777777" w:rsidR="0043649F" w:rsidRPr="00D23C6C" w:rsidRDefault="0043649F" w:rsidP="0043649F">
            <w:pPr>
              <w:numPr>
                <w:ilvl w:val="1"/>
                <w:numId w:val="44"/>
              </w:numPr>
              <w:spacing w:after="0"/>
              <w:jc w:val="left"/>
              <w:rPr>
                <w:i/>
              </w:rPr>
            </w:pPr>
            <w:r w:rsidRPr="00D23C6C">
              <w:rPr>
                <w:i/>
              </w:rPr>
              <w:t>FFS: The value of the constant Tx power and how it is determined</w:t>
            </w:r>
          </w:p>
          <w:p w14:paraId="08900261" w14:textId="77777777" w:rsidR="0043649F" w:rsidRPr="00D23C6C" w:rsidRDefault="0043649F" w:rsidP="0043649F">
            <w:pPr>
              <w:numPr>
                <w:ilvl w:val="0"/>
                <w:numId w:val="44"/>
              </w:numPr>
              <w:spacing w:after="0"/>
              <w:jc w:val="left"/>
              <w:rPr>
                <w:i/>
              </w:rPr>
            </w:pPr>
            <w:r w:rsidRPr="00D23C6C">
              <w:rPr>
                <w:i/>
              </w:rPr>
              <w:t>Option 2: The UL SRS Tx power is based on the existing power control procedure.</w:t>
            </w:r>
          </w:p>
          <w:p w14:paraId="17B7EFC0" w14:textId="77777777" w:rsidR="0043649F" w:rsidRPr="00D23C6C" w:rsidRDefault="0043649F" w:rsidP="0043649F">
            <w:pPr>
              <w:numPr>
                <w:ilvl w:val="0"/>
                <w:numId w:val="44"/>
              </w:numPr>
              <w:spacing w:after="0"/>
              <w:jc w:val="left"/>
              <w:rPr>
                <w:i/>
              </w:rPr>
            </w:pPr>
            <w:r w:rsidRPr="00D23C6C">
              <w:rPr>
                <w:i/>
              </w:rPr>
              <w:t>Option 3: The UL SRS Tx power is determined by modifying the existing power control procedure, for example:</w:t>
            </w:r>
          </w:p>
          <w:p w14:paraId="0675482F" w14:textId="77777777" w:rsidR="0043649F" w:rsidRPr="00D23C6C" w:rsidRDefault="0043649F" w:rsidP="0043649F">
            <w:pPr>
              <w:numPr>
                <w:ilvl w:val="1"/>
                <w:numId w:val="44"/>
              </w:numPr>
              <w:spacing w:after="0"/>
              <w:jc w:val="left"/>
              <w:rPr>
                <w:i/>
              </w:rPr>
            </w:pPr>
            <w:r w:rsidRPr="00D23C6C">
              <w:rPr>
                <w:i/>
              </w:rPr>
              <w:t>Support configuring a DL reference signal of a neighboring cell to be used for SRS path loss estimation.</w:t>
            </w:r>
          </w:p>
          <w:p w14:paraId="5C5EE5B9" w14:textId="77777777" w:rsidR="0043649F" w:rsidRPr="00D23C6C" w:rsidRDefault="0043649F" w:rsidP="0043649F">
            <w:pPr>
              <w:numPr>
                <w:ilvl w:val="2"/>
                <w:numId w:val="44"/>
              </w:numPr>
              <w:spacing w:after="0"/>
              <w:jc w:val="left"/>
              <w:rPr>
                <w:i/>
              </w:rPr>
            </w:pPr>
            <w:r w:rsidRPr="00D23C6C">
              <w:rPr>
                <w:i/>
              </w:rPr>
              <w:t xml:space="preserve">FFS: Which reference signals can be used (e.g. a CSI-RS, or </w:t>
            </w:r>
            <w:proofErr w:type="gramStart"/>
            <w:r w:rsidRPr="00D23C6C">
              <w:rPr>
                <w:i/>
              </w:rPr>
              <w:t>a</w:t>
            </w:r>
            <w:proofErr w:type="gramEnd"/>
            <w:r w:rsidRPr="00D23C6C">
              <w:rPr>
                <w:i/>
              </w:rPr>
              <w:t xml:space="preserve"> SSB, or DL PRS).</w:t>
            </w:r>
          </w:p>
          <w:p w14:paraId="3F9FE251" w14:textId="77777777" w:rsidR="0043649F" w:rsidRPr="00D23C6C" w:rsidRDefault="0043649F" w:rsidP="0043649F">
            <w:pPr>
              <w:numPr>
                <w:ilvl w:val="1"/>
                <w:numId w:val="44"/>
              </w:numPr>
              <w:spacing w:after="0"/>
              <w:jc w:val="left"/>
              <w:rPr>
                <w:i/>
              </w:rPr>
            </w:pPr>
            <w:r w:rsidRPr="00D23C6C">
              <w:rPr>
                <w:i/>
              </w:rPr>
              <w:t>FFS: which power control modes are supported (e.g., open loop only, or open loop and closed loop).</w:t>
            </w:r>
          </w:p>
          <w:p w14:paraId="03CE9EC4" w14:textId="77777777" w:rsidR="0043649F" w:rsidRDefault="0043649F" w:rsidP="0043649F"/>
        </w:tc>
      </w:tr>
    </w:tbl>
    <w:p w14:paraId="235A6D56" w14:textId="35891990" w:rsidR="00E55905" w:rsidRDefault="00E55905" w:rsidP="0043649F">
      <w:pPr>
        <w:spacing w:after="0"/>
        <w:jc w:val="left"/>
        <w:rPr>
          <w:b/>
          <w:bCs/>
          <w:i/>
        </w:rPr>
      </w:pPr>
    </w:p>
    <w:p w14:paraId="67A66DF2" w14:textId="277AC6E0" w:rsidR="002534BD" w:rsidRPr="00E206AE" w:rsidRDefault="00E206AE" w:rsidP="00E206AE">
      <w:r>
        <w:t>Control</w:t>
      </w:r>
      <w:r w:rsidR="00134F15">
        <w:t>ling</w:t>
      </w:r>
      <w:r>
        <w:t xml:space="preserve"> the SRS transmission power to enhance the positioning procedure would be beneficial for both UTDOA and RTT procedures. It could help reduce the interference level of the SRS and control the near-far problem whenever it exists. Such Tx power adjustments could happen with the open loop control approach where the path loss used in the power control formula is determined by measuring a configured reference signal (either from serving or neighboring cell). With regards to closed loop power control, it is not evident how would that work considering the high latency between serving and neighboring cells. </w:t>
      </w:r>
    </w:p>
    <w:p w14:paraId="6CB73217" w14:textId="25B6F8EB" w:rsidR="0043649F" w:rsidRPr="0043649F" w:rsidRDefault="0043649F" w:rsidP="0043649F">
      <w:pPr>
        <w:spacing w:after="0"/>
        <w:jc w:val="left"/>
        <w:rPr>
          <w:b/>
          <w:bCs/>
          <w:i/>
        </w:rPr>
      </w:pPr>
      <w:r w:rsidRPr="0043649F">
        <w:rPr>
          <w:b/>
          <w:bCs/>
          <w:i/>
        </w:rPr>
        <w:t xml:space="preserve">Proposal </w:t>
      </w:r>
      <w:r w:rsidR="00361598">
        <w:rPr>
          <w:b/>
          <w:bCs/>
          <w:i/>
        </w:rPr>
        <w:t>10</w:t>
      </w:r>
      <w:r w:rsidRPr="0043649F">
        <w:rPr>
          <w:b/>
          <w:bCs/>
          <w:i/>
        </w:rPr>
        <w:t>:  For positioning purposes, with regards to the UL SRS transmission power, support configuring a DL reference signal (SSB, CSI-RS, or DL PRS) of a neighboring cell to be used for SRS path loss estimation under the constraint that only Open Loop power control is supported</w:t>
      </w:r>
      <w:r>
        <w:rPr>
          <w:b/>
          <w:bCs/>
          <w:i/>
        </w:rPr>
        <w:t>.</w:t>
      </w:r>
    </w:p>
    <w:bookmarkEnd w:id="7"/>
    <w:p w14:paraId="39BE9D2F" w14:textId="0CED570C" w:rsidR="003D316A" w:rsidRPr="008537E5" w:rsidRDefault="003D316A" w:rsidP="00EB2D3A">
      <w:pPr>
        <w:pStyle w:val="Heading1"/>
        <w:numPr>
          <w:ilvl w:val="0"/>
          <w:numId w:val="49"/>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Measured </w:t>
      </w:r>
      <w:r w:rsidRPr="008537E5">
        <w:rPr>
          <w:rFonts w:ascii="Times New Roman" w:hAnsi="Times New Roman"/>
        </w:rPr>
        <w:t>Quality</w:t>
      </w:r>
      <w:r>
        <w:rPr>
          <w:rFonts w:ascii="Times New Roman" w:hAnsi="Times New Roman"/>
        </w:rPr>
        <w:t xml:space="preserve"> Report</w:t>
      </w:r>
      <w:r w:rsidRPr="008537E5">
        <w:rPr>
          <w:rFonts w:ascii="Times New Roman" w:hAnsi="Times New Roman"/>
        </w:rPr>
        <w:t xml:space="preserve"> for UE or </w:t>
      </w:r>
      <w:proofErr w:type="spellStart"/>
      <w:r w:rsidRPr="008537E5">
        <w:rPr>
          <w:rFonts w:ascii="Times New Roman" w:hAnsi="Times New Roman"/>
        </w:rPr>
        <w:t>gNB</w:t>
      </w:r>
      <w:proofErr w:type="spellEnd"/>
      <w:r w:rsidRPr="008537E5">
        <w:rPr>
          <w:rFonts w:ascii="Times New Roman" w:hAnsi="Times New Roman"/>
        </w:rPr>
        <w:t xml:space="preserve"> Timing measurements</w:t>
      </w:r>
    </w:p>
    <w:p w14:paraId="60A0D543" w14:textId="4A214048" w:rsidR="003D316A" w:rsidRPr="00E968D8" w:rsidRDefault="003D316A" w:rsidP="003D316A">
      <w:r>
        <w:t xml:space="preserve">The OTDOA measurement report in LPP includes also a quality of the RSTD measurements, which provides </w:t>
      </w:r>
      <w:r w:rsidRPr="00591020">
        <w:t>the target device's best estimate of the uncertainty of the OTDOA (or TOA) measurement</w:t>
      </w:r>
      <w:r>
        <w:t xml:space="preserve"> (IE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in LPP)</w:t>
      </w:r>
      <w:r>
        <w:t xml:space="preserve">. </w:t>
      </w:r>
    </w:p>
    <w:p w14:paraId="1522463B" w14:textId="77777777" w:rsidR="003D316A" w:rsidRDefault="003D316A" w:rsidP="003D316A">
      <w:pPr>
        <w:pStyle w:val="PL"/>
        <w:shd w:val="clear" w:color="auto" w:fill="E6E6E6"/>
        <w:rPr>
          <w:snapToGrid w:val="0"/>
          <w:sz w:val="12"/>
        </w:rPr>
      </w:pPr>
      <w:r>
        <w:rPr>
          <w:snapToGrid w:val="0"/>
          <w:sz w:val="12"/>
        </w:rPr>
        <w:t>OTDOA-MeasQuality ::=SEQUENCE {</w:t>
      </w:r>
    </w:p>
    <w:p w14:paraId="5EED0592" w14:textId="77777777" w:rsidR="003D316A" w:rsidRPr="00B1516A" w:rsidRDefault="003D316A" w:rsidP="003D316A">
      <w:pPr>
        <w:pStyle w:val="PL"/>
        <w:shd w:val="clear" w:color="auto" w:fill="E6E6E6"/>
        <w:rPr>
          <w:snapToGrid w:val="0"/>
          <w:sz w:val="12"/>
        </w:rPr>
      </w:pPr>
      <w:r w:rsidRPr="00B1516A">
        <w:rPr>
          <w:snapToGrid w:val="0"/>
          <w:sz w:val="12"/>
        </w:rPr>
        <w:tab/>
        <w:t>error-Resolution</w:t>
      </w:r>
      <w:r w:rsidRPr="00B1516A">
        <w:rPr>
          <w:snapToGrid w:val="0"/>
          <w:sz w:val="12"/>
        </w:rPr>
        <w:tab/>
      </w:r>
      <w:r w:rsidRPr="00B1516A">
        <w:rPr>
          <w:snapToGrid w:val="0"/>
          <w:sz w:val="12"/>
        </w:rPr>
        <w:tab/>
        <w:t>BIT STRING (SIZE (2)),</w:t>
      </w:r>
    </w:p>
    <w:p w14:paraId="45FB9E76" w14:textId="77777777" w:rsidR="003D316A" w:rsidRPr="00B1516A" w:rsidRDefault="003D316A" w:rsidP="003D316A">
      <w:pPr>
        <w:pStyle w:val="PL"/>
        <w:shd w:val="clear" w:color="auto" w:fill="E6E6E6"/>
        <w:rPr>
          <w:snapToGrid w:val="0"/>
          <w:sz w:val="12"/>
        </w:rPr>
      </w:pPr>
      <w:r w:rsidRPr="00B1516A">
        <w:rPr>
          <w:snapToGrid w:val="0"/>
          <w:sz w:val="12"/>
        </w:rPr>
        <w:tab/>
        <w:t>error-Value</w:t>
      </w:r>
      <w:r w:rsidRPr="00B1516A">
        <w:rPr>
          <w:snapToGrid w:val="0"/>
          <w:sz w:val="12"/>
        </w:rPr>
        <w:tab/>
      </w:r>
      <w:r w:rsidRPr="00B1516A">
        <w:rPr>
          <w:snapToGrid w:val="0"/>
          <w:sz w:val="12"/>
        </w:rPr>
        <w:tab/>
      </w:r>
      <w:r w:rsidRPr="00B1516A">
        <w:rPr>
          <w:snapToGrid w:val="0"/>
          <w:sz w:val="12"/>
        </w:rPr>
        <w:tab/>
      </w:r>
      <w:r w:rsidRPr="00B1516A">
        <w:rPr>
          <w:snapToGrid w:val="0"/>
          <w:sz w:val="12"/>
        </w:rPr>
        <w:tab/>
        <w:t>BIT STRING (SIZE (5)),</w:t>
      </w:r>
    </w:p>
    <w:p w14:paraId="60FAE856" w14:textId="77777777" w:rsidR="003D316A" w:rsidRPr="00B1516A" w:rsidRDefault="003D316A" w:rsidP="003D316A">
      <w:pPr>
        <w:pStyle w:val="PL"/>
        <w:shd w:val="clear" w:color="auto" w:fill="E6E6E6"/>
        <w:rPr>
          <w:snapToGrid w:val="0"/>
          <w:sz w:val="12"/>
        </w:rPr>
      </w:pPr>
      <w:r w:rsidRPr="00B1516A">
        <w:rPr>
          <w:snapToGrid w:val="0"/>
          <w:sz w:val="12"/>
        </w:rPr>
        <w:tab/>
        <w:t>error-NumSamples</w:t>
      </w:r>
      <w:r w:rsidRPr="00B1516A">
        <w:rPr>
          <w:snapToGrid w:val="0"/>
          <w:sz w:val="12"/>
        </w:rPr>
        <w:tab/>
      </w:r>
      <w:r w:rsidRPr="00B1516A">
        <w:rPr>
          <w:snapToGrid w:val="0"/>
          <w:sz w:val="12"/>
        </w:rPr>
        <w:tab/>
        <w:t>BIT STRING (SIZE (3))</w:t>
      </w:r>
      <w:r w:rsidRPr="00B1516A">
        <w:rPr>
          <w:snapToGrid w:val="0"/>
          <w:sz w:val="12"/>
        </w:rPr>
        <w:tab/>
      </w:r>
      <w:r w:rsidRPr="00B1516A">
        <w:rPr>
          <w:snapToGrid w:val="0"/>
          <w:sz w:val="12"/>
        </w:rPr>
        <w:tab/>
      </w:r>
      <w:r w:rsidRPr="00B1516A">
        <w:rPr>
          <w:snapToGrid w:val="0"/>
          <w:sz w:val="12"/>
        </w:rPr>
        <w:tab/>
      </w:r>
      <w:r w:rsidRPr="00B1516A">
        <w:rPr>
          <w:snapToGrid w:val="0"/>
          <w:sz w:val="12"/>
        </w:rPr>
        <w:tab/>
        <w:t>OPTIONAL,</w:t>
      </w:r>
    </w:p>
    <w:p w14:paraId="14B0126C" w14:textId="77777777" w:rsidR="003D316A" w:rsidRPr="00B1516A" w:rsidRDefault="003D316A" w:rsidP="003D316A">
      <w:pPr>
        <w:pStyle w:val="PL"/>
        <w:shd w:val="clear" w:color="auto" w:fill="E6E6E6"/>
        <w:rPr>
          <w:snapToGrid w:val="0"/>
          <w:sz w:val="12"/>
        </w:rPr>
      </w:pPr>
      <w:r w:rsidRPr="00B1516A">
        <w:rPr>
          <w:snapToGrid w:val="0"/>
          <w:sz w:val="12"/>
        </w:rPr>
        <w:tab/>
        <w:t>...</w:t>
      </w:r>
    </w:p>
    <w:p w14:paraId="41BF7148" w14:textId="77777777" w:rsidR="003D316A" w:rsidRPr="00B1516A" w:rsidRDefault="003D316A" w:rsidP="003D316A">
      <w:pPr>
        <w:pStyle w:val="PL"/>
        <w:shd w:val="clear" w:color="auto" w:fill="E6E6E6"/>
        <w:rPr>
          <w:snapToGrid w:val="0"/>
          <w:sz w:val="12"/>
        </w:rPr>
      </w:pPr>
      <w:r w:rsidRPr="00B1516A">
        <w:rPr>
          <w:snapToGrid w:val="0"/>
          <w:sz w:val="12"/>
        </w:rPr>
        <w:t>}</w:t>
      </w:r>
    </w:p>
    <w:p w14:paraId="6869ABE6" w14:textId="77777777" w:rsidR="003D316A" w:rsidRPr="00B1516A" w:rsidRDefault="003D316A" w:rsidP="003D316A">
      <w:pPr>
        <w:pStyle w:val="PL"/>
        <w:shd w:val="clear" w:color="auto" w:fill="E6E6E6"/>
        <w:rPr>
          <w:sz w:val="12"/>
        </w:rPr>
      </w:pPr>
      <w:r w:rsidRPr="00B1516A">
        <w:rPr>
          <w:sz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316A" w:rsidRPr="00E968D8" w14:paraId="1709A787" w14:textId="77777777" w:rsidTr="003B7ACA">
        <w:trPr>
          <w:cantSplit/>
          <w:tblHeader/>
        </w:trPr>
        <w:tc>
          <w:tcPr>
            <w:tcW w:w="9639" w:type="dxa"/>
          </w:tcPr>
          <w:p w14:paraId="38F4811A" w14:textId="77777777" w:rsidR="003D316A" w:rsidRPr="00E968D8" w:rsidRDefault="003D316A" w:rsidP="003B7ACA">
            <w:pPr>
              <w:pStyle w:val="TAH"/>
              <w:keepNext w:val="0"/>
              <w:keepLines w:val="0"/>
              <w:widowControl w:val="0"/>
              <w:rPr>
                <w:sz w:val="10"/>
              </w:rPr>
            </w:pPr>
            <w:r w:rsidRPr="00E968D8">
              <w:rPr>
                <w:i/>
                <w:noProof/>
                <w:sz w:val="10"/>
              </w:rPr>
              <w:t>OTDOA-MeasQuality</w:t>
            </w:r>
            <w:r w:rsidRPr="00E968D8">
              <w:rPr>
                <w:iCs/>
                <w:noProof/>
                <w:sz w:val="10"/>
              </w:rPr>
              <w:t xml:space="preserve"> field descriptions</w:t>
            </w:r>
          </w:p>
        </w:tc>
      </w:tr>
      <w:tr w:rsidR="003D316A" w:rsidRPr="00E968D8" w14:paraId="73EA42BF" w14:textId="77777777" w:rsidTr="003B7ACA">
        <w:trPr>
          <w:cantSplit/>
        </w:trPr>
        <w:tc>
          <w:tcPr>
            <w:tcW w:w="9639" w:type="dxa"/>
          </w:tcPr>
          <w:p w14:paraId="686C9ACA" w14:textId="77777777" w:rsidR="003D316A" w:rsidRPr="00E968D8" w:rsidRDefault="003D316A" w:rsidP="003B7ACA">
            <w:pPr>
              <w:pStyle w:val="TAL"/>
              <w:keepNext w:val="0"/>
              <w:keepLines w:val="0"/>
              <w:widowControl w:val="0"/>
              <w:rPr>
                <w:b/>
                <w:i/>
                <w:sz w:val="10"/>
              </w:rPr>
            </w:pPr>
            <w:r w:rsidRPr="00E968D8">
              <w:rPr>
                <w:b/>
                <w:i/>
                <w:sz w:val="10"/>
              </w:rPr>
              <w:t>error-Resolution</w:t>
            </w:r>
          </w:p>
          <w:p w14:paraId="297B32CB" w14:textId="77777777" w:rsidR="003D316A" w:rsidRPr="00E968D8" w:rsidRDefault="003D316A" w:rsidP="003B7ACA">
            <w:pPr>
              <w:pStyle w:val="TALCharChar"/>
              <w:keepNext w:val="0"/>
              <w:keepLines w:val="0"/>
              <w:rPr>
                <w:color w:val="000000"/>
                <w:sz w:val="10"/>
              </w:rPr>
            </w:pPr>
            <w:r w:rsidRPr="00E968D8">
              <w:rPr>
                <w:noProof/>
                <w:sz w:val="10"/>
              </w:rPr>
              <w:t xml:space="preserve">This field specifies the resolution R used in </w:t>
            </w:r>
            <w:r w:rsidRPr="00E968D8">
              <w:rPr>
                <w:i/>
                <w:snapToGrid w:val="0"/>
                <w:sz w:val="10"/>
              </w:rPr>
              <w:t xml:space="preserve">error-Value </w:t>
            </w:r>
            <w:r w:rsidRPr="00E968D8">
              <w:rPr>
                <w:snapToGrid w:val="0"/>
                <w:sz w:val="10"/>
              </w:rPr>
              <w:t xml:space="preserve">field. The </w:t>
            </w:r>
            <w:r w:rsidRPr="00E968D8">
              <w:rPr>
                <w:color w:val="000000"/>
                <w:sz w:val="10"/>
              </w:rPr>
              <w:t>encoding on two bits is as follows:</w:t>
            </w:r>
          </w:p>
          <w:p w14:paraId="76584F70" w14:textId="77777777" w:rsidR="003D316A" w:rsidRPr="00E968D8" w:rsidRDefault="003D316A" w:rsidP="003B7ACA">
            <w:pPr>
              <w:pStyle w:val="TALCharChar"/>
              <w:keepNext w:val="0"/>
              <w:keepLines w:val="0"/>
              <w:rPr>
                <w:color w:val="000000"/>
                <w:sz w:val="10"/>
              </w:rPr>
            </w:pPr>
            <w:r w:rsidRPr="00E968D8">
              <w:rPr>
                <w:snapToGrid w:val="0"/>
                <w:sz w:val="10"/>
              </w:rPr>
              <w:tab/>
            </w:r>
            <w:r w:rsidRPr="00E968D8">
              <w:rPr>
                <w:color w:val="000000"/>
                <w:sz w:val="10"/>
              </w:rPr>
              <w:t>′00′</w:t>
            </w:r>
            <w:r w:rsidRPr="00E968D8">
              <w:rPr>
                <w:snapToGrid w:val="0"/>
                <w:sz w:val="10"/>
              </w:rPr>
              <w:tab/>
            </w:r>
            <w:r w:rsidRPr="00E968D8">
              <w:rPr>
                <w:snapToGrid w:val="0"/>
                <w:sz w:val="10"/>
              </w:rPr>
              <w:tab/>
            </w:r>
            <w:r w:rsidRPr="00E968D8">
              <w:rPr>
                <w:snapToGrid w:val="0"/>
                <w:sz w:val="10"/>
              </w:rPr>
              <w:tab/>
            </w:r>
            <w:r w:rsidRPr="00E968D8">
              <w:rPr>
                <w:color w:val="000000"/>
                <w:sz w:val="10"/>
              </w:rPr>
              <w:t>5 meters</w:t>
            </w:r>
          </w:p>
          <w:p w14:paraId="34EC76A5" w14:textId="77777777" w:rsidR="003D316A" w:rsidRPr="00E968D8" w:rsidRDefault="003D316A" w:rsidP="003B7ACA">
            <w:pPr>
              <w:pStyle w:val="TALCharChar"/>
              <w:keepNext w:val="0"/>
              <w:keepLines w:val="0"/>
              <w:rPr>
                <w:color w:val="000000"/>
                <w:sz w:val="10"/>
              </w:rPr>
            </w:pPr>
            <w:r w:rsidRPr="00E968D8">
              <w:rPr>
                <w:snapToGrid w:val="0"/>
                <w:sz w:val="10"/>
              </w:rPr>
              <w:tab/>
            </w:r>
            <w:r w:rsidRPr="00E968D8">
              <w:rPr>
                <w:color w:val="000000"/>
                <w:sz w:val="10"/>
              </w:rPr>
              <w:t>′01′</w:t>
            </w:r>
            <w:r w:rsidRPr="00E968D8">
              <w:rPr>
                <w:snapToGrid w:val="0"/>
                <w:sz w:val="10"/>
              </w:rPr>
              <w:tab/>
            </w:r>
            <w:r w:rsidRPr="00E968D8">
              <w:rPr>
                <w:snapToGrid w:val="0"/>
                <w:sz w:val="10"/>
              </w:rPr>
              <w:tab/>
            </w:r>
            <w:r w:rsidRPr="00E968D8">
              <w:rPr>
                <w:snapToGrid w:val="0"/>
                <w:sz w:val="10"/>
              </w:rPr>
              <w:tab/>
            </w:r>
            <w:r w:rsidRPr="00E968D8">
              <w:rPr>
                <w:color w:val="000000"/>
                <w:sz w:val="10"/>
              </w:rPr>
              <w:t>10 meters</w:t>
            </w:r>
          </w:p>
          <w:p w14:paraId="6E9074A0" w14:textId="77777777" w:rsidR="003D316A" w:rsidRPr="00E968D8" w:rsidRDefault="003D316A" w:rsidP="003B7ACA">
            <w:pPr>
              <w:pStyle w:val="TALCharChar"/>
              <w:keepNext w:val="0"/>
              <w:keepLines w:val="0"/>
              <w:rPr>
                <w:color w:val="000000"/>
                <w:sz w:val="10"/>
              </w:rPr>
            </w:pPr>
            <w:r w:rsidRPr="00E968D8">
              <w:rPr>
                <w:snapToGrid w:val="0"/>
                <w:sz w:val="10"/>
              </w:rPr>
              <w:tab/>
            </w:r>
            <w:r w:rsidRPr="00E968D8">
              <w:rPr>
                <w:color w:val="000000"/>
                <w:sz w:val="10"/>
              </w:rPr>
              <w:t>′10′</w:t>
            </w:r>
            <w:r w:rsidRPr="00E968D8">
              <w:rPr>
                <w:snapToGrid w:val="0"/>
                <w:sz w:val="10"/>
              </w:rPr>
              <w:tab/>
            </w:r>
            <w:r w:rsidRPr="00E968D8">
              <w:rPr>
                <w:snapToGrid w:val="0"/>
                <w:sz w:val="10"/>
              </w:rPr>
              <w:tab/>
            </w:r>
            <w:r w:rsidRPr="00E968D8">
              <w:rPr>
                <w:snapToGrid w:val="0"/>
                <w:sz w:val="10"/>
              </w:rPr>
              <w:tab/>
            </w:r>
            <w:r w:rsidRPr="00E968D8">
              <w:rPr>
                <w:color w:val="000000"/>
                <w:sz w:val="10"/>
              </w:rPr>
              <w:t>20 meters</w:t>
            </w:r>
          </w:p>
          <w:p w14:paraId="36D7126A" w14:textId="77777777" w:rsidR="003D316A" w:rsidRPr="00E968D8" w:rsidRDefault="003D316A" w:rsidP="003B7ACA">
            <w:pPr>
              <w:pStyle w:val="TAL"/>
              <w:keepNext w:val="0"/>
              <w:keepLines w:val="0"/>
              <w:widowControl w:val="0"/>
              <w:rPr>
                <w:sz w:val="10"/>
              </w:rPr>
            </w:pPr>
            <w:r w:rsidRPr="00E968D8">
              <w:rPr>
                <w:snapToGrid w:val="0"/>
                <w:sz w:val="10"/>
              </w:rPr>
              <w:tab/>
            </w:r>
            <w:r w:rsidRPr="00E968D8">
              <w:rPr>
                <w:color w:val="000000"/>
                <w:sz w:val="10"/>
              </w:rPr>
              <w:t>′11′</w:t>
            </w:r>
            <w:r w:rsidRPr="00E968D8">
              <w:rPr>
                <w:snapToGrid w:val="0"/>
                <w:sz w:val="10"/>
              </w:rPr>
              <w:tab/>
            </w:r>
            <w:r w:rsidRPr="00E968D8">
              <w:rPr>
                <w:snapToGrid w:val="0"/>
                <w:sz w:val="10"/>
              </w:rPr>
              <w:tab/>
            </w:r>
            <w:r w:rsidRPr="00E968D8">
              <w:rPr>
                <w:snapToGrid w:val="0"/>
                <w:sz w:val="10"/>
              </w:rPr>
              <w:tab/>
            </w:r>
            <w:r w:rsidRPr="00E968D8">
              <w:rPr>
                <w:color w:val="000000"/>
                <w:sz w:val="10"/>
              </w:rPr>
              <w:t>30 meters.</w:t>
            </w:r>
          </w:p>
        </w:tc>
      </w:tr>
      <w:tr w:rsidR="003D316A" w:rsidRPr="00E968D8" w14:paraId="1DFB8BA5" w14:textId="77777777" w:rsidTr="003B7ACA">
        <w:trPr>
          <w:cantSplit/>
        </w:trPr>
        <w:tc>
          <w:tcPr>
            <w:tcW w:w="9639" w:type="dxa"/>
          </w:tcPr>
          <w:p w14:paraId="7D0F9C35" w14:textId="77777777" w:rsidR="003D316A" w:rsidRPr="00E968D8" w:rsidRDefault="003D316A" w:rsidP="003B7ACA">
            <w:pPr>
              <w:pStyle w:val="TAL"/>
              <w:keepNext w:val="0"/>
              <w:keepLines w:val="0"/>
              <w:widowControl w:val="0"/>
              <w:rPr>
                <w:b/>
                <w:i/>
                <w:snapToGrid w:val="0"/>
                <w:sz w:val="10"/>
              </w:rPr>
            </w:pPr>
            <w:r w:rsidRPr="00E968D8">
              <w:rPr>
                <w:b/>
                <w:i/>
                <w:snapToGrid w:val="0"/>
                <w:sz w:val="10"/>
              </w:rPr>
              <w:t>error-Value</w:t>
            </w:r>
          </w:p>
          <w:p w14:paraId="5AE8A326" w14:textId="77777777" w:rsidR="003D316A" w:rsidRPr="00E968D8" w:rsidRDefault="003D316A" w:rsidP="003B7ACA">
            <w:pPr>
              <w:pStyle w:val="TAL"/>
              <w:keepLines w:val="0"/>
              <w:widowControl w:val="0"/>
              <w:rPr>
                <w:sz w:val="10"/>
              </w:rPr>
            </w:pPr>
            <w:r w:rsidRPr="00E968D8">
              <w:rPr>
                <w:sz w:val="10"/>
              </w:rPr>
              <w:t>This field specifies the target device′s best estimate of the uncertainty of the OTDOA (or TOA) measurement.</w:t>
            </w:r>
          </w:p>
          <w:p w14:paraId="29C7D96C" w14:textId="77777777" w:rsidR="003D316A" w:rsidRPr="00E968D8" w:rsidRDefault="003D316A" w:rsidP="003B7ACA">
            <w:pPr>
              <w:pStyle w:val="TALCharChar"/>
              <w:rPr>
                <w:color w:val="000000"/>
                <w:sz w:val="10"/>
              </w:rPr>
            </w:pPr>
            <w:r w:rsidRPr="00E968D8">
              <w:rPr>
                <w:color w:val="000000"/>
                <w:sz w:val="10"/>
              </w:rPr>
              <w:t>The encoding on five bits is as follows:</w:t>
            </w:r>
          </w:p>
          <w:p w14:paraId="72ECDE4C" w14:textId="77777777" w:rsidR="003D316A" w:rsidRPr="00E968D8" w:rsidRDefault="003D316A" w:rsidP="003B7ACA">
            <w:pPr>
              <w:pStyle w:val="TALCharChar"/>
              <w:rPr>
                <w:color w:val="000000"/>
                <w:sz w:val="10"/>
              </w:rPr>
            </w:pPr>
            <w:r w:rsidRPr="00E968D8">
              <w:rPr>
                <w:snapToGrid w:val="0"/>
                <w:sz w:val="10"/>
              </w:rPr>
              <w:tab/>
            </w:r>
            <w:r w:rsidRPr="00E968D8">
              <w:rPr>
                <w:color w:val="000000"/>
                <w:sz w:val="10"/>
              </w:rPr>
              <w:t>′00000′</w:t>
            </w:r>
            <w:r w:rsidRPr="00E968D8">
              <w:rPr>
                <w:snapToGrid w:val="0"/>
                <w:sz w:val="10"/>
              </w:rPr>
              <w:tab/>
            </w:r>
            <w:r w:rsidRPr="00E968D8">
              <w:rPr>
                <w:color w:val="000000"/>
                <w:sz w:val="10"/>
              </w:rPr>
              <w:t>0</w:t>
            </w:r>
            <w:r w:rsidRPr="00E968D8">
              <w:rPr>
                <w:color w:val="000000"/>
                <w:sz w:val="10"/>
              </w:rPr>
              <w:tab/>
            </w:r>
            <w:r w:rsidRPr="00E968D8">
              <w:rPr>
                <w:snapToGrid w:val="0"/>
                <w:sz w:val="10"/>
              </w:rPr>
              <w:tab/>
            </w:r>
            <w:r w:rsidRPr="00E968D8">
              <w:rPr>
                <w:color w:val="000000"/>
                <w:sz w:val="10"/>
              </w:rPr>
              <w:t>to</w:t>
            </w:r>
            <w:r w:rsidRPr="00E968D8">
              <w:rPr>
                <w:color w:val="000000"/>
                <w:sz w:val="10"/>
              </w:rPr>
              <w:tab/>
              <w:t>(R*1-1) meters</w:t>
            </w:r>
          </w:p>
          <w:p w14:paraId="0418F031" w14:textId="77777777" w:rsidR="003D316A" w:rsidRPr="00E968D8" w:rsidRDefault="003D316A" w:rsidP="003B7ACA">
            <w:pPr>
              <w:pStyle w:val="TALCharChar"/>
              <w:rPr>
                <w:color w:val="000000"/>
                <w:sz w:val="10"/>
              </w:rPr>
            </w:pPr>
            <w:r w:rsidRPr="00E968D8">
              <w:rPr>
                <w:snapToGrid w:val="0"/>
                <w:sz w:val="10"/>
              </w:rPr>
              <w:tab/>
            </w:r>
            <w:r w:rsidRPr="00E968D8">
              <w:rPr>
                <w:color w:val="000000"/>
                <w:sz w:val="10"/>
              </w:rPr>
              <w:t>′00001′</w:t>
            </w:r>
            <w:r w:rsidRPr="00E968D8">
              <w:rPr>
                <w:color w:val="000000"/>
                <w:sz w:val="10"/>
              </w:rPr>
              <w:tab/>
              <w:t>R*1</w:t>
            </w:r>
            <w:r w:rsidRPr="00E968D8">
              <w:rPr>
                <w:color w:val="000000"/>
                <w:sz w:val="10"/>
              </w:rPr>
              <w:tab/>
            </w:r>
            <w:r w:rsidRPr="00E968D8">
              <w:rPr>
                <w:snapToGrid w:val="0"/>
                <w:sz w:val="10"/>
              </w:rPr>
              <w:t>to</w:t>
            </w:r>
            <w:r w:rsidRPr="00E968D8">
              <w:rPr>
                <w:snapToGrid w:val="0"/>
                <w:sz w:val="10"/>
              </w:rPr>
              <w:tab/>
            </w:r>
            <w:r w:rsidRPr="00E968D8">
              <w:rPr>
                <w:color w:val="000000"/>
                <w:sz w:val="10"/>
              </w:rPr>
              <w:t>(R*2-1) meters</w:t>
            </w:r>
          </w:p>
          <w:p w14:paraId="4BC32E8A" w14:textId="77777777" w:rsidR="003D316A" w:rsidRPr="00E968D8" w:rsidRDefault="003D316A" w:rsidP="003B7ACA">
            <w:pPr>
              <w:pStyle w:val="TALCharChar"/>
              <w:rPr>
                <w:color w:val="000000"/>
                <w:sz w:val="10"/>
              </w:rPr>
            </w:pPr>
            <w:r w:rsidRPr="00E968D8">
              <w:rPr>
                <w:snapToGrid w:val="0"/>
                <w:sz w:val="10"/>
              </w:rPr>
              <w:tab/>
            </w:r>
            <w:r w:rsidRPr="00E968D8">
              <w:rPr>
                <w:color w:val="000000"/>
                <w:sz w:val="10"/>
              </w:rPr>
              <w:t>′00010′</w:t>
            </w:r>
            <w:r w:rsidRPr="00E968D8">
              <w:rPr>
                <w:snapToGrid w:val="0"/>
                <w:sz w:val="10"/>
              </w:rPr>
              <w:tab/>
            </w:r>
            <w:r w:rsidRPr="00E968D8">
              <w:rPr>
                <w:color w:val="000000"/>
                <w:sz w:val="10"/>
              </w:rPr>
              <w:t>R*2</w:t>
            </w:r>
            <w:r w:rsidRPr="00E968D8">
              <w:rPr>
                <w:color w:val="000000"/>
                <w:sz w:val="10"/>
              </w:rPr>
              <w:tab/>
              <w:t>to</w:t>
            </w:r>
            <w:r w:rsidRPr="00E968D8">
              <w:rPr>
                <w:snapToGrid w:val="0"/>
                <w:sz w:val="10"/>
              </w:rPr>
              <w:tab/>
            </w:r>
            <w:r w:rsidRPr="00E968D8">
              <w:rPr>
                <w:color w:val="000000"/>
                <w:sz w:val="10"/>
              </w:rPr>
              <w:t>(R*3-1) meters</w:t>
            </w:r>
          </w:p>
          <w:p w14:paraId="19DD3A74" w14:textId="77777777" w:rsidR="003D316A" w:rsidRPr="00E968D8" w:rsidRDefault="003D316A" w:rsidP="003B7ACA">
            <w:pPr>
              <w:pStyle w:val="TALCharChar"/>
              <w:rPr>
                <w:color w:val="000000"/>
                <w:sz w:val="10"/>
              </w:rPr>
            </w:pPr>
            <w:r w:rsidRPr="00E968D8">
              <w:rPr>
                <w:snapToGrid w:val="0"/>
                <w:sz w:val="10"/>
              </w:rPr>
              <w:tab/>
            </w:r>
            <w:r w:rsidRPr="00E968D8">
              <w:rPr>
                <w:color w:val="000000"/>
                <w:sz w:val="10"/>
              </w:rPr>
              <w:t>…</w:t>
            </w:r>
          </w:p>
          <w:p w14:paraId="57183135" w14:textId="77777777" w:rsidR="003D316A" w:rsidRPr="00E968D8" w:rsidRDefault="003D316A" w:rsidP="003B7ACA">
            <w:pPr>
              <w:pStyle w:val="TALCharChar"/>
              <w:rPr>
                <w:color w:val="000000"/>
                <w:sz w:val="10"/>
              </w:rPr>
            </w:pPr>
            <w:r w:rsidRPr="00E968D8">
              <w:rPr>
                <w:snapToGrid w:val="0"/>
                <w:sz w:val="10"/>
              </w:rPr>
              <w:tab/>
            </w:r>
            <w:r w:rsidRPr="00E968D8">
              <w:rPr>
                <w:color w:val="000000"/>
                <w:sz w:val="10"/>
              </w:rPr>
              <w:t>′11111′</w:t>
            </w:r>
            <w:r w:rsidRPr="00E968D8">
              <w:rPr>
                <w:snapToGrid w:val="0"/>
                <w:sz w:val="10"/>
              </w:rPr>
              <w:tab/>
            </w:r>
            <w:r w:rsidRPr="00E968D8">
              <w:rPr>
                <w:color w:val="000000"/>
                <w:sz w:val="10"/>
              </w:rPr>
              <w:t>R*31</w:t>
            </w:r>
            <w:r w:rsidRPr="00E968D8">
              <w:rPr>
                <w:color w:val="000000"/>
                <w:sz w:val="10"/>
              </w:rPr>
              <w:tab/>
              <w:t>meters or more;</w:t>
            </w:r>
          </w:p>
          <w:p w14:paraId="56249984" w14:textId="77777777" w:rsidR="003D316A" w:rsidRPr="00E968D8" w:rsidRDefault="003D316A" w:rsidP="003B7ACA">
            <w:pPr>
              <w:pStyle w:val="TAL"/>
              <w:keepLines w:val="0"/>
              <w:widowControl w:val="0"/>
              <w:rPr>
                <w:color w:val="000000"/>
                <w:sz w:val="10"/>
              </w:rPr>
            </w:pPr>
            <w:r w:rsidRPr="00E968D8">
              <w:rPr>
                <w:color w:val="000000"/>
                <w:sz w:val="10"/>
              </w:rPr>
              <w:t xml:space="preserve">where R is the resolution defined by </w:t>
            </w:r>
            <w:r w:rsidRPr="00E968D8">
              <w:rPr>
                <w:i/>
                <w:snapToGrid w:val="0"/>
                <w:sz w:val="10"/>
              </w:rPr>
              <w:t>error-Resolution</w:t>
            </w:r>
            <w:r w:rsidRPr="00E968D8">
              <w:rPr>
                <w:b/>
                <w:i/>
                <w:snapToGrid w:val="0"/>
                <w:sz w:val="10"/>
              </w:rPr>
              <w:t xml:space="preserve"> </w:t>
            </w:r>
            <w:r w:rsidRPr="00E968D8">
              <w:rPr>
                <w:color w:val="000000"/>
                <w:sz w:val="10"/>
              </w:rPr>
              <w:t>field.</w:t>
            </w:r>
          </w:p>
          <w:p w14:paraId="55223FEF" w14:textId="77777777" w:rsidR="003D316A" w:rsidRPr="00E968D8" w:rsidRDefault="003D316A" w:rsidP="003B7ACA">
            <w:pPr>
              <w:pStyle w:val="TAL"/>
              <w:keepNext w:val="0"/>
              <w:keepLines w:val="0"/>
              <w:widowControl w:val="0"/>
              <w:rPr>
                <w:bCs/>
                <w:iCs/>
                <w:noProof/>
                <w:sz w:val="10"/>
              </w:rPr>
            </w:pPr>
            <w:r w:rsidRPr="00E968D8">
              <w:rPr>
                <w:color w:val="000000"/>
                <w:sz w:val="10"/>
              </w:rPr>
              <w:t xml:space="preserve">E.g., R=20 m corresponds to 0-19 m, 20-39 m,…,620+ m. </w:t>
            </w:r>
          </w:p>
        </w:tc>
      </w:tr>
      <w:tr w:rsidR="003D316A" w:rsidRPr="00E968D8" w14:paraId="7ADFD7E5" w14:textId="77777777" w:rsidTr="003B7ACA">
        <w:trPr>
          <w:cantSplit/>
        </w:trPr>
        <w:tc>
          <w:tcPr>
            <w:tcW w:w="9639" w:type="dxa"/>
          </w:tcPr>
          <w:p w14:paraId="5628E7EC" w14:textId="77777777" w:rsidR="003D316A" w:rsidRPr="00E968D8" w:rsidRDefault="003D316A" w:rsidP="003B7ACA">
            <w:pPr>
              <w:pStyle w:val="TAL"/>
              <w:keepNext w:val="0"/>
              <w:keepLines w:val="0"/>
              <w:widowControl w:val="0"/>
              <w:rPr>
                <w:b/>
                <w:i/>
                <w:snapToGrid w:val="0"/>
                <w:sz w:val="10"/>
                <w:szCs w:val="18"/>
              </w:rPr>
            </w:pPr>
            <w:r w:rsidRPr="00E968D8">
              <w:rPr>
                <w:b/>
                <w:i/>
                <w:snapToGrid w:val="0"/>
                <w:sz w:val="10"/>
                <w:szCs w:val="18"/>
              </w:rPr>
              <w:t>error-</w:t>
            </w:r>
            <w:proofErr w:type="spellStart"/>
            <w:r w:rsidRPr="00E968D8">
              <w:rPr>
                <w:b/>
                <w:i/>
                <w:snapToGrid w:val="0"/>
                <w:sz w:val="10"/>
                <w:szCs w:val="18"/>
              </w:rPr>
              <w:t>NumSamples</w:t>
            </w:r>
            <w:proofErr w:type="spellEnd"/>
          </w:p>
          <w:p w14:paraId="7A561E4D" w14:textId="77777777" w:rsidR="003D316A" w:rsidRPr="00E968D8" w:rsidRDefault="003D316A" w:rsidP="003B7ACA">
            <w:pPr>
              <w:pStyle w:val="TAL"/>
              <w:keepLines w:val="0"/>
              <w:widowControl w:val="0"/>
              <w:rPr>
                <w:b/>
                <w:i/>
                <w:snapToGrid w:val="0"/>
                <w:sz w:val="10"/>
                <w:szCs w:val="18"/>
              </w:rPr>
            </w:pPr>
            <w:r w:rsidRPr="00E968D8">
              <w:rPr>
                <w:color w:val="000000"/>
                <w:sz w:val="10"/>
                <w:szCs w:val="18"/>
              </w:rPr>
              <w:t xml:space="preserve">If the </w:t>
            </w:r>
            <w:r w:rsidRPr="00E968D8">
              <w:rPr>
                <w:i/>
                <w:snapToGrid w:val="0"/>
                <w:sz w:val="10"/>
                <w:szCs w:val="18"/>
              </w:rPr>
              <w:t>error-Value</w:t>
            </w:r>
            <w:r w:rsidRPr="00E968D8">
              <w:rPr>
                <w:b/>
                <w:i/>
                <w:snapToGrid w:val="0"/>
                <w:sz w:val="10"/>
                <w:szCs w:val="18"/>
              </w:rPr>
              <w:t xml:space="preserve"> </w:t>
            </w:r>
            <w:r w:rsidRPr="00E968D8">
              <w:rPr>
                <w:snapToGrid w:val="0"/>
                <w:sz w:val="10"/>
                <w:szCs w:val="18"/>
              </w:rPr>
              <w:t xml:space="preserve">field provides the sample uncertainty of </w:t>
            </w:r>
            <w:r w:rsidRPr="00E968D8">
              <w:rPr>
                <w:sz w:val="10"/>
                <w:szCs w:val="18"/>
              </w:rPr>
              <w:t xml:space="preserve">the OTDOA </w:t>
            </w:r>
            <w:r w:rsidRPr="00E968D8">
              <w:rPr>
                <w:sz w:val="10"/>
              </w:rPr>
              <w:t xml:space="preserve">(or TOA) </w:t>
            </w:r>
            <w:r w:rsidRPr="00E968D8">
              <w:rPr>
                <w:sz w:val="10"/>
                <w:szCs w:val="18"/>
              </w:rPr>
              <w:t xml:space="preserve">measurement, this </w:t>
            </w:r>
            <w:r w:rsidRPr="00E968D8">
              <w:rPr>
                <w:color w:val="000000"/>
                <w:sz w:val="10"/>
                <w:szCs w:val="18"/>
              </w:rPr>
              <w:t>field specifies how many measurements have been used by the target device to determine this (i.e., sample size). Following 3 bit encoding is used:</w:t>
            </w:r>
          </w:p>
          <w:p w14:paraId="54D55A72" w14:textId="77777777" w:rsidR="003D316A" w:rsidRPr="00E968D8" w:rsidRDefault="003D316A" w:rsidP="003B7ACA">
            <w:pPr>
              <w:pStyle w:val="TALCharChar"/>
              <w:keepNext w:val="0"/>
              <w:keepLines w:val="0"/>
              <w:rPr>
                <w:snapToGrid w:val="0"/>
                <w:sz w:val="10"/>
                <w:szCs w:val="18"/>
              </w:rPr>
            </w:pPr>
            <w:r w:rsidRPr="00E968D8">
              <w:rPr>
                <w:snapToGrid w:val="0"/>
                <w:sz w:val="10"/>
                <w:szCs w:val="18"/>
              </w:rPr>
              <w:tab/>
              <w:t>′000′</w:t>
            </w:r>
            <w:r w:rsidRPr="00E968D8">
              <w:rPr>
                <w:snapToGrid w:val="0"/>
                <w:sz w:val="10"/>
                <w:szCs w:val="18"/>
              </w:rPr>
              <w:tab/>
            </w:r>
            <w:r w:rsidRPr="00E968D8">
              <w:rPr>
                <w:snapToGrid w:val="0"/>
                <w:sz w:val="10"/>
                <w:szCs w:val="18"/>
              </w:rPr>
              <w:tab/>
              <w:t>Not the baseline metric</w:t>
            </w:r>
          </w:p>
          <w:p w14:paraId="17FBA59A"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′001′</w:t>
            </w:r>
            <w:r w:rsidRPr="00E968D8">
              <w:rPr>
                <w:snapToGrid w:val="0"/>
                <w:sz w:val="10"/>
                <w:szCs w:val="18"/>
              </w:rPr>
              <w:tab/>
            </w:r>
            <w:r w:rsidRPr="00E968D8">
              <w:rPr>
                <w:snapToGrid w:val="0"/>
                <w:sz w:val="10"/>
                <w:szCs w:val="18"/>
              </w:rPr>
              <w:tab/>
            </w:r>
            <w:r w:rsidRPr="00E968D8">
              <w:rPr>
                <w:color w:val="000000"/>
                <w:sz w:val="10"/>
                <w:szCs w:val="18"/>
              </w:rPr>
              <w:t>5-9</w:t>
            </w:r>
          </w:p>
          <w:p w14:paraId="2C0CC4C9"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′010′</w:t>
            </w:r>
            <w:r w:rsidRPr="00E968D8">
              <w:rPr>
                <w:snapToGrid w:val="0"/>
                <w:sz w:val="10"/>
                <w:szCs w:val="18"/>
              </w:rPr>
              <w:tab/>
            </w:r>
            <w:r w:rsidRPr="00E968D8">
              <w:rPr>
                <w:snapToGrid w:val="0"/>
                <w:sz w:val="10"/>
                <w:szCs w:val="18"/>
              </w:rPr>
              <w:tab/>
            </w:r>
            <w:r w:rsidRPr="00E968D8">
              <w:rPr>
                <w:color w:val="000000"/>
                <w:sz w:val="10"/>
                <w:szCs w:val="18"/>
              </w:rPr>
              <w:t>10-14</w:t>
            </w:r>
          </w:p>
          <w:p w14:paraId="00E62392"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′011′</w:t>
            </w:r>
            <w:r w:rsidRPr="00E968D8">
              <w:rPr>
                <w:snapToGrid w:val="0"/>
                <w:sz w:val="10"/>
                <w:szCs w:val="18"/>
              </w:rPr>
              <w:tab/>
            </w:r>
            <w:r w:rsidRPr="00E968D8">
              <w:rPr>
                <w:snapToGrid w:val="0"/>
                <w:sz w:val="10"/>
                <w:szCs w:val="18"/>
              </w:rPr>
              <w:tab/>
            </w:r>
            <w:r w:rsidRPr="00E968D8">
              <w:rPr>
                <w:color w:val="000000"/>
                <w:sz w:val="10"/>
                <w:szCs w:val="18"/>
              </w:rPr>
              <w:t>15-24</w:t>
            </w:r>
          </w:p>
          <w:p w14:paraId="17EF55A2"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′100′</w:t>
            </w:r>
            <w:r w:rsidRPr="00E968D8">
              <w:rPr>
                <w:snapToGrid w:val="0"/>
                <w:sz w:val="10"/>
                <w:szCs w:val="18"/>
              </w:rPr>
              <w:tab/>
            </w:r>
            <w:r w:rsidRPr="00E968D8">
              <w:rPr>
                <w:snapToGrid w:val="0"/>
                <w:sz w:val="10"/>
                <w:szCs w:val="18"/>
              </w:rPr>
              <w:tab/>
            </w:r>
            <w:r w:rsidRPr="00E968D8">
              <w:rPr>
                <w:color w:val="000000"/>
                <w:sz w:val="10"/>
                <w:szCs w:val="18"/>
              </w:rPr>
              <w:t>25-34</w:t>
            </w:r>
          </w:p>
          <w:p w14:paraId="53B4E72B"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′101′</w:t>
            </w:r>
            <w:r w:rsidRPr="00E968D8">
              <w:rPr>
                <w:snapToGrid w:val="0"/>
                <w:sz w:val="10"/>
                <w:szCs w:val="18"/>
              </w:rPr>
              <w:tab/>
            </w:r>
            <w:r w:rsidRPr="00E968D8">
              <w:rPr>
                <w:snapToGrid w:val="0"/>
                <w:sz w:val="10"/>
                <w:szCs w:val="18"/>
              </w:rPr>
              <w:tab/>
            </w:r>
            <w:r w:rsidRPr="00E968D8">
              <w:rPr>
                <w:color w:val="000000"/>
                <w:sz w:val="10"/>
                <w:szCs w:val="18"/>
              </w:rPr>
              <w:t>35-44</w:t>
            </w:r>
          </w:p>
          <w:p w14:paraId="5E152E41"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′110′</w:t>
            </w:r>
            <w:r w:rsidRPr="00E968D8">
              <w:rPr>
                <w:color w:val="000000"/>
                <w:sz w:val="10"/>
                <w:szCs w:val="18"/>
              </w:rPr>
              <w:tab/>
            </w:r>
            <w:r w:rsidRPr="00E968D8">
              <w:rPr>
                <w:snapToGrid w:val="0"/>
                <w:sz w:val="10"/>
                <w:szCs w:val="18"/>
              </w:rPr>
              <w:tab/>
            </w:r>
            <w:r w:rsidRPr="00E968D8">
              <w:rPr>
                <w:color w:val="000000"/>
                <w:sz w:val="10"/>
                <w:szCs w:val="18"/>
              </w:rPr>
              <w:t>45-54</w:t>
            </w:r>
          </w:p>
          <w:p w14:paraId="6D9C5CA9" w14:textId="77777777" w:rsidR="003D316A" w:rsidRPr="00E968D8" w:rsidRDefault="003D316A" w:rsidP="003B7ACA">
            <w:pPr>
              <w:pStyle w:val="TALCharChar"/>
              <w:keepNext w:val="0"/>
              <w:keepLines w:val="0"/>
              <w:rPr>
                <w:color w:val="000000"/>
                <w:sz w:val="10"/>
                <w:szCs w:val="18"/>
              </w:rPr>
            </w:pPr>
            <w:r w:rsidRPr="00E968D8">
              <w:rPr>
                <w:snapToGrid w:val="0"/>
                <w:sz w:val="10"/>
                <w:szCs w:val="18"/>
              </w:rPr>
              <w:tab/>
            </w:r>
            <w:r w:rsidRPr="00E968D8">
              <w:rPr>
                <w:color w:val="000000"/>
                <w:sz w:val="10"/>
                <w:szCs w:val="18"/>
              </w:rPr>
              <w:t>′111′</w:t>
            </w:r>
            <w:r w:rsidRPr="00E968D8">
              <w:rPr>
                <w:snapToGrid w:val="0"/>
                <w:sz w:val="10"/>
                <w:szCs w:val="18"/>
              </w:rPr>
              <w:tab/>
            </w:r>
            <w:r w:rsidRPr="00E968D8">
              <w:rPr>
                <w:snapToGrid w:val="0"/>
                <w:sz w:val="10"/>
                <w:szCs w:val="18"/>
              </w:rPr>
              <w:tab/>
            </w:r>
            <w:r w:rsidRPr="00E968D8">
              <w:rPr>
                <w:color w:val="000000"/>
                <w:sz w:val="10"/>
                <w:szCs w:val="18"/>
              </w:rPr>
              <w:t>55 or more.</w:t>
            </w:r>
          </w:p>
          <w:p w14:paraId="229BB290" w14:textId="77777777" w:rsidR="003D316A" w:rsidRPr="00E968D8" w:rsidRDefault="003D316A" w:rsidP="003B7ACA">
            <w:pPr>
              <w:pStyle w:val="TAL"/>
              <w:keepLines w:val="0"/>
              <w:widowControl w:val="0"/>
              <w:rPr>
                <w:b/>
                <w:i/>
                <w:snapToGrid w:val="0"/>
                <w:sz w:val="10"/>
                <w:szCs w:val="18"/>
              </w:rPr>
            </w:pPr>
            <w:r w:rsidRPr="00E968D8">
              <w:rPr>
                <w:color w:val="000000"/>
                <w:sz w:val="10"/>
                <w:szCs w:val="18"/>
              </w:rPr>
              <w:t xml:space="preserve">In case of the value ′000′, the </w:t>
            </w:r>
            <w:r w:rsidRPr="00E968D8">
              <w:rPr>
                <w:i/>
                <w:color w:val="000000"/>
                <w:sz w:val="10"/>
                <w:szCs w:val="18"/>
              </w:rPr>
              <w:t>error-Value</w:t>
            </w:r>
            <w:r w:rsidRPr="00E968D8">
              <w:rPr>
                <w:color w:val="000000"/>
                <w:sz w:val="10"/>
                <w:szCs w:val="18"/>
              </w:rPr>
              <w:t xml:space="preserve"> field contains the </w:t>
            </w:r>
            <w:r w:rsidRPr="00E968D8">
              <w:rPr>
                <w:sz w:val="10"/>
                <w:szCs w:val="18"/>
              </w:rPr>
              <w:t xml:space="preserve">target device′s best estimate of the uncertainty of the OTDOA </w:t>
            </w:r>
            <w:r w:rsidRPr="00E968D8">
              <w:rPr>
                <w:sz w:val="10"/>
              </w:rPr>
              <w:t xml:space="preserve">(or TOA) </w:t>
            </w:r>
            <w:r w:rsidRPr="00E968D8">
              <w:rPr>
                <w:sz w:val="10"/>
                <w:szCs w:val="18"/>
              </w:rPr>
              <w:t xml:space="preserve">measurement not based on the baseline metric. E.g., other measurements such as signal-to-noise-ratio or signal strength can be utilized to estimate the </w:t>
            </w:r>
            <w:r w:rsidRPr="00E968D8">
              <w:rPr>
                <w:i/>
                <w:snapToGrid w:val="0"/>
                <w:sz w:val="10"/>
                <w:szCs w:val="18"/>
              </w:rPr>
              <w:t>error-Value.</w:t>
            </w:r>
          </w:p>
          <w:p w14:paraId="4A1DF8D5" w14:textId="77777777" w:rsidR="003D316A" w:rsidRPr="00E968D8" w:rsidRDefault="003D316A" w:rsidP="003B7ACA">
            <w:pPr>
              <w:pStyle w:val="TAL"/>
              <w:keepNext w:val="0"/>
              <w:keepLines w:val="0"/>
              <w:widowControl w:val="0"/>
              <w:rPr>
                <w:bCs/>
                <w:iCs/>
                <w:noProof/>
                <w:sz w:val="10"/>
              </w:rPr>
            </w:pPr>
            <w:r w:rsidRPr="00E968D8">
              <w:rPr>
                <w:color w:val="000000"/>
                <w:sz w:val="10"/>
                <w:szCs w:val="18"/>
              </w:rPr>
              <w:t>If this field is absent, the value of this field is ′000′.</w:t>
            </w:r>
          </w:p>
        </w:tc>
      </w:tr>
    </w:tbl>
    <w:p w14:paraId="786A6832" w14:textId="77777777" w:rsidR="003D316A" w:rsidRDefault="003D316A" w:rsidP="003D316A">
      <w:pPr>
        <w:spacing w:after="0"/>
        <w:rPr>
          <w:b/>
          <w:sz w:val="22"/>
          <w:szCs w:val="22"/>
        </w:rPr>
      </w:pPr>
      <w:bookmarkStart w:id="10" w:name="_Hlk4490312"/>
      <w:bookmarkStart w:id="11" w:name="_Ref534377004"/>
      <w:bookmarkStart w:id="12" w:name="_Ref534978915"/>
      <w:bookmarkStart w:id="13" w:name="_Ref1129423"/>
    </w:p>
    <w:p w14:paraId="252C37AF" w14:textId="7C6E7F5B" w:rsidR="003D316A" w:rsidRDefault="003D316A" w:rsidP="003D316A">
      <w:pPr>
        <w:spacing w:after="0"/>
        <w:rPr>
          <w:snapToGrid w:val="0"/>
        </w:rPr>
      </w:pPr>
      <w:r>
        <w:t xml:space="preserve">The IE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provides estimated uncertainty of the reference TOA measurement and the uncertainty of the reported RSTDs in units of </w:t>
      </w:r>
      <w:proofErr w:type="spellStart"/>
      <w:r>
        <w:rPr>
          <w:snapToGrid w:val="0"/>
        </w:rPr>
        <w:t>metres</w:t>
      </w:r>
      <w:proofErr w:type="spellEnd"/>
      <w:r>
        <w:rPr>
          <w:snapToGrid w:val="0"/>
        </w:rPr>
        <w:t>. This IE can be reused for NR RSTD measurements as well. Whether e.g. a different/finer resolution of the quality is desired can be determined once the measurements and accuracy requirements have been defined.</w:t>
      </w:r>
    </w:p>
    <w:p w14:paraId="2C60EF3F" w14:textId="77777777" w:rsidR="003D316A" w:rsidRDefault="003D316A" w:rsidP="003D316A">
      <w:pPr>
        <w:spacing w:after="0"/>
        <w:rPr>
          <w:b/>
          <w:sz w:val="22"/>
          <w:szCs w:val="22"/>
        </w:rPr>
      </w:pPr>
    </w:p>
    <w:p w14:paraId="1DC6FFFB" w14:textId="4706B815" w:rsidR="003D316A" w:rsidRPr="002534BD" w:rsidRDefault="003D316A" w:rsidP="003D316A">
      <w:pPr>
        <w:spacing w:after="0"/>
        <w:rPr>
          <w:b/>
          <w:i/>
        </w:rPr>
      </w:pPr>
      <w:bookmarkStart w:id="14" w:name="_Hlk4581957"/>
      <w:bookmarkStart w:id="15" w:name="_Hlk4766385"/>
      <w:r w:rsidRPr="002534BD">
        <w:rPr>
          <w:b/>
          <w:i/>
        </w:rPr>
        <w:lastRenderedPageBreak/>
        <w:t xml:space="preserve">Proposal </w:t>
      </w:r>
      <w:r w:rsidR="00361598">
        <w:rPr>
          <w:b/>
          <w:i/>
          <w:noProof/>
        </w:rPr>
        <w:t>11</w:t>
      </w:r>
      <w:r w:rsidRPr="002534BD">
        <w:rPr>
          <w:b/>
          <w:i/>
        </w:rPr>
        <w:t>:</w:t>
      </w:r>
      <w:r w:rsidRPr="002534BD">
        <w:rPr>
          <w:b/>
          <w:i/>
        </w:rPr>
        <w:tab/>
      </w:r>
      <w:bookmarkEnd w:id="10"/>
      <w:r w:rsidRPr="002534BD">
        <w:rPr>
          <w:b/>
          <w:i/>
        </w:rPr>
        <w:t xml:space="preserve">Quality measurement for all timing measurements (RSTD, RTOA, UE Rx-Tx, </w:t>
      </w:r>
      <w:proofErr w:type="spellStart"/>
      <w:r w:rsidRPr="002534BD">
        <w:rPr>
          <w:b/>
          <w:i/>
        </w:rPr>
        <w:t>gNB</w:t>
      </w:r>
      <w:proofErr w:type="spellEnd"/>
      <w:r w:rsidRPr="002534BD">
        <w:rPr>
          <w:b/>
          <w:i/>
        </w:rPr>
        <w:t xml:space="preserve"> Rx-Tx)</w:t>
      </w:r>
      <w:r w:rsidR="004A5C55">
        <w:rPr>
          <w:b/>
          <w:i/>
        </w:rPr>
        <w:t xml:space="preserve"> and angle measurements (</w:t>
      </w:r>
      <w:proofErr w:type="spellStart"/>
      <w:r w:rsidR="004A5C55">
        <w:rPr>
          <w:b/>
          <w:i/>
        </w:rPr>
        <w:t>AoA</w:t>
      </w:r>
      <w:proofErr w:type="spellEnd"/>
      <w:r w:rsidR="004A5C55">
        <w:rPr>
          <w:b/>
          <w:i/>
        </w:rPr>
        <w:t xml:space="preserve">, </w:t>
      </w:r>
      <w:proofErr w:type="spellStart"/>
      <w:r w:rsidR="004A5C55">
        <w:rPr>
          <w:b/>
          <w:i/>
        </w:rPr>
        <w:t>ZoA</w:t>
      </w:r>
      <w:proofErr w:type="spellEnd"/>
      <w:r w:rsidR="004A5C55">
        <w:rPr>
          <w:b/>
          <w:i/>
        </w:rPr>
        <w:t>)</w:t>
      </w:r>
      <w:r w:rsidRPr="002534BD">
        <w:rPr>
          <w:b/>
          <w:i/>
        </w:rPr>
        <w:t xml:space="preserve"> shall be defined in a NR using the </w:t>
      </w:r>
      <w:bookmarkEnd w:id="11"/>
      <w:bookmarkEnd w:id="12"/>
      <w:bookmarkEnd w:id="13"/>
      <w:r w:rsidRPr="002534BD">
        <w:rPr>
          <w:b/>
          <w:i/>
        </w:rPr>
        <w:t>LTE Quality measurement as a starting point.</w:t>
      </w:r>
    </w:p>
    <w:p w14:paraId="60EB1256" w14:textId="449537E2" w:rsidR="004A5C55" w:rsidRPr="0016429B" w:rsidRDefault="003D316A" w:rsidP="004A5C55">
      <w:pPr>
        <w:pStyle w:val="ListParagraph"/>
        <w:numPr>
          <w:ilvl w:val="0"/>
          <w:numId w:val="38"/>
        </w:numPr>
        <w:spacing w:after="0"/>
        <w:rPr>
          <w:b/>
          <w:i/>
        </w:rPr>
      </w:pPr>
      <w:r w:rsidRPr="002534BD">
        <w:rPr>
          <w:b/>
          <w:i/>
        </w:rPr>
        <w:t xml:space="preserve">Discuss further details on the error resolution, error values, and Number of samples reported. </w:t>
      </w:r>
      <w:bookmarkEnd w:id="14"/>
    </w:p>
    <w:bookmarkEnd w:id="15"/>
    <w:p w14:paraId="153FBFBD" w14:textId="77777777" w:rsidR="003D316A" w:rsidRDefault="003D316A" w:rsidP="00EB2D3A">
      <w:pPr>
        <w:pStyle w:val="Heading1"/>
        <w:numPr>
          <w:ilvl w:val="0"/>
          <w:numId w:val="49"/>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w:t>
      </w:r>
      <w:r w:rsidRPr="008537E5">
        <w:rPr>
          <w:rFonts w:ascii="Times New Roman" w:hAnsi="Times New Roman"/>
        </w:rPr>
        <w:t xml:space="preserve"> for UE or </w:t>
      </w:r>
      <w:proofErr w:type="spellStart"/>
      <w:r w:rsidRPr="008537E5">
        <w:rPr>
          <w:rFonts w:ascii="Times New Roman" w:hAnsi="Times New Roman"/>
        </w:rPr>
        <w:t>gNB</w:t>
      </w:r>
      <w:proofErr w:type="spellEnd"/>
      <w:r w:rsidRPr="008537E5">
        <w:rPr>
          <w:rFonts w:ascii="Times New Roman" w:hAnsi="Times New Roman"/>
        </w:rPr>
        <w:t xml:space="preserve"> Timing measurements</w:t>
      </w:r>
    </w:p>
    <w:p w14:paraId="49AB6C0F" w14:textId="74B28919" w:rsidR="003D316A" w:rsidRDefault="003D316A" w:rsidP="003D316A">
      <w:pPr>
        <w:rPr>
          <w:rFonts w:ascii="Times" w:hAnsi="Times" w:cs="Times"/>
        </w:rPr>
      </w:pPr>
      <w:r>
        <w:rPr>
          <w:rFonts w:ascii="Times" w:hAnsi="Times" w:cs="Times"/>
        </w:rPr>
        <w:t>According to the commercial requirements</w:t>
      </w:r>
      <w:r w:rsidR="009E025B">
        <w:rPr>
          <w:rFonts w:ascii="Times" w:hAnsi="Times" w:cs="Times"/>
        </w:rPr>
        <w:t xml:space="preserve"> for positioning</w:t>
      </w:r>
      <w:r>
        <w:rPr>
          <w:rFonts w:ascii="Times" w:hAnsi="Times" w:cs="Times"/>
        </w:rPr>
        <w:t>, NR Rel-16 positioning should be able to support an accuracy of 3</w:t>
      </w:r>
      <w:r w:rsidR="009E025B">
        <w:rPr>
          <w:rFonts w:ascii="Times" w:hAnsi="Times" w:cs="Times"/>
        </w:rPr>
        <w:t xml:space="preserve"> </w:t>
      </w:r>
      <w:r>
        <w:rPr>
          <w:rFonts w:ascii="Times" w:hAnsi="Times" w:cs="Times"/>
        </w:rPr>
        <w:t>m</w:t>
      </w:r>
      <w:r w:rsidR="009E025B">
        <w:rPr>
          <w:rFonts w:ascii="Times" w:hAnsi="Times" w:cs="Times"/>
        </w:rPr>
        <w:t xml:space="preserve"> in the horizontal plane</w:t>
      </w:r>
      <w:r>
        <w:rPr>
          <w:rFonts w:ascii="Times" w:hAnsi="Times" w:cs="Times"/>
        </w:rPr>
        <w:t>, which effectively results to a TOA accuracy of the order o</w:t>
      </w:r>
      <w:r w:rsidR="009E025B">
        <w:rPr>
          <w:rFonts w:ascii="Times" w:hAnsi="Times" w:cs="Times"/>
        </w:rPr>
        <w:t>f</w:t>
      </w:r>
      <w:r>
        <w:rPr>
          <w:rFonts w:ascii="Times" w:hAnsi="Times" w:cs="Times"/>
        </w:rPr>
        <w:t xml:space="preserve"> 10 </w:t>
      </w:r>
      <w:proofErr w:type="spellStart"/>
      <w:r>
        <w:rPr>
          <w:rFonts w:ascii="Times" w:hAnsi="Times" w:cs="Times"/>
        </w:rPr>
        <w:t>nsec</w:t>
      </w:r>
      <w:proofErr w:type="spellEnd"/>
      <w:r>
        <w:rPr>
          <w:rFonts w:ascii="Times" w:hAnsi="Times" w:cs="Times"/>
        </w:rPr>
        <w:t xml:space="preserve">. To ensure that the reporting granularity is not the bottleneck of the NR Rel-16 positioning, the entity performing the timing measurements (either the </w:t>
      </w:r>
      <w:proofErr w:type="spellStart"/>
      <w:r>
        <w:rPr>
          <w:rFonts w:ascii="Times" w:hAnsi="Times" w:cs="Times"/>
        </w:rPr>
        <w:t>gNB</w:t>
      </w:r>
      <w:proofErr w:type="spellEnd"/>
      <w:r w:rsidR="009E025B">
        <w:rPr>
          <w:rFonts w:ascii="Times" w:hAnsi="Times" w:cs="Times"/>
        </w:rPr>
        <w:t>,</w:t>
      </w:r>
      <w:r>
        <w:rPr>
          <w:rFonts w:ascii="Times" w:hAnsi="Times" w:cs="Times"/>
        </w:rPr>
        <w:t xml:space="preserve"> or the UE) would need to be able to report them to the location server at a precision level significantly better than the 10 </w:t>
      </w:r>
      <w:proofErr w:type="spellStart"/>
      <w:r>
        <w:rPr>
          <w:rFonts w:ascii="Times" w:hAnsi="Times" w:cs="Times"/>
        </w:rPr>
        <w:t>nsec</w:t>
      </w:r>
      <w:proofErr w:type="spellEnd"/>
      <w:r>
        <w:rPr>
          <w:rFonts w:ascii="Times" w:hAnsi="Times" w:cs="Times"/>
        </w:rPr>
        <w:t xml:space="preserve">. </w:t>
      </w:r>
    </w:p>
    <w:p w14:paraId="505D5058" w14:textId="77777777" w:rsidR="003D316A" w:rsidRDefault="003D316A" w:rsidP="003D316A">
      <w:pPr>
        <w:rPr>
          <w:rFonts w:ascii="Times" w:hAnsi="Times" w:cs="Times"/>
        </w:rPr>
      </w:pPr>
      <w:r w:rsidRPr="00EE4367">
        <w:rPr>
          <w:rFonts w:ascii="Times" w:hAnsi="Times" w:cs="Times"/>
        </w:rPr>
        <w:t>In LTE, the UE Rx-Tx is measured using 12 bits, with a varying resolution of 2Ts for a difference less 4096Ts</w:t>
      </w:r>
      <w:r w:rsidRPr="00BF4D87">
        <w:rPr>
          <w:rFonts w:ascii="Times" w:hAnsi="Times" w:cs="Times"/>
        </w:rPr>
        <w:t xml:space="preserve"> and </w:t>
      </w:r>
      <w:r w:rsidRPr="00EE4367">
        <w:rPr>
          <w:rFonts w:ascii="Times" w:hAnsi="Times" w:cs="Times"/>
        </w:rPr>
        <w:t>of 8Ts for a difference more than 4096Ts</w:t>
      </w:r>
      <w:r w:rsidRPr="00BF4D87">
        <w:rPr>
          <w:rFonts w:ascii="Times" w:hAnsi="Times" w:cs="Times"/>
        </w:rPr>
        <w:t xml:space="preserve">. Note that </w:t>
      </w:r>
      <w:r w:rsidRPr="00EE4367">
        <w:rPr>
          <w:rFonts w:ascii="Times" w:hAnsi="Times" w:cs="Times"/>
        </w:rPr>
        <w:t xml:space="preserve">Ts = 32.5 </w:t>
      </w:r>
      <w:proofErr w:type="spellStart"/>
      <w:r w:rsidRPr="00EE4367">
        <w:rPr>
          <w:rFonts w:ascii="Times" w:hAnsi="Times" w:cs="Times"/>
        </w:rPr>
        <w:t>nsec</w:t>
      </w:r>
      <w:proofErr w:type="spellEnd"/>
      <w:r>
        <w:rPr>
          <w:rFonts w:ascii="Times" w:hAnsi="Times" w:cs="Times"/>
        </w:rPr>
        <w:t xml:space="preserve">, and therefore, in the best case, the reporting quality is 63 </w:t>
      </w:r>
      <w:proofErr w:type="spellStart"/>
      <w:r>
        <w:rPr>
          <w:rFonts w:ascii="Times" w:hAnsi="Times" w:cs="Times"/>
        </w:rPr>
        <w:t>nsec</w:t>
      </w:r>
      <w:proofErr w:type="spellEnd"/>
      <w:r>
        <w:rPr>
          <w:rFonts w:ascii="Times" w:hAnsi="Times" w:cs="Times"/>
        </w:rPr>
        <w:t xml:space="preserve"> which would result to an uncertainty</w:t>
      </w:r>
      <w:r w:rsidRPr="001D0B72">
        <w:rPr>
          <w:rFonts w:ascii="Times" w:hAnsi="Times" w:cs="Times"/>
        </w:rPr>
        <w:t xml:space="preserve"> which will </w:t>
      </w:r>
      <w:r>
        <w:rPr>
          <w:rFonts w:ascii="Times" w:hAnsi="Times" w:cs="Times"/>
        </w:rPr>
        <w:t>would not be able to</w:t>
      </w:r>
      <w:r w:rsidRPr="001D0B72">
        <w:rPr>
          <w:rFonts w:ascii="Times" w:hAnsi="Times" w:cs="Times"/>
        </w:rPr>
        <w:t xml:space="preserve"> meet the commercial requirements.</w:t>
      </w:r>
    </w:p>
    <w:p w14:paraId="26E01218" w14:textId="50C362E2" w:rsidR="003D316A" w:rsidRPr="002534BD" w:rsidRDefault="003D316A" w:rsidP="003D316A">
      <w:pPr>
        <w:rPr>
          <w:rFonts w:ascii="Times" w:hAnsi="Times" w:cs="Times"/>
          <w:b/>
          <w:i/>
        </w:rPr>
      </w:pPr>
      <w:bookmarkStart w:id="16" w:name="_Hlk7611133"/>
      <w:r w:rsidRPr="002534BD">
        <w:rPr>
          <w:rFonts w:ascii="Times" w:hAnsi="Times" w:cs="Times"/>
          <w:b/>
          <w:i/>
        </w:rPr>
        <w:t xml:space="preserve">Observation </w:t>
      </w:r>
      <w:r w:rsidR="002534BD">
        <w:rPr>
          <w:rFonts w:ascii="Times" w:hAnsi="Times" w:cs="Times"/>
          <w:b/>
          <w:i/>
        </w:rPr>
        <w:t>2</w:t>
      </w:r>
      <w:r w:rsidRPr="002534BD">
        <w:rPr>
          <w:rFonts w:ascii="Times" w:hAnsi="Times" w:cs="Times"/>
          <w:b/>
          <w:i/>
        </w:rPr>
        <w:t xml:space="preserve">: To meet commercial requirements, the reporting granularity of any timing measurement (RSTD, RTOA, UE Rx-Tx, </w:t>
      </w:r>
      <w:proofErr w:type="spellStart"/>
      <w:r w:rsidRPr="002534BD">
        <w:rPr>
          <w:rFonts w:ascii="Times" w:hAnsi="Times" w:cs="Times"/>
          <w:b/>
          <w:i/>
        </w:rPr>
        <w:t>gNB</w:t>
      </w:r>
      <w:proofErr w:type="spellEnd"/>
      <w:r w:rsidRPr="002534BD">
        <w:rPr>
          <w:rFonts w:ascii="Times" w:hAnsi="Times" w:cs="Times"/>
          <w:b/>
          <w:i/>
        </w:rPr>
        <w:t xml:space="preserve"> Rx-Tx) should have a step size which is significantly smaller than 10 </w:t>
      </w:r>
      <w:proofErr w:type="spellStart"/>
      <w:r w:rsidRPr="002534BD">
        <w:rPr>
          <w:rFonts w:ascii="Times" w:hAnsi="Times" w:cs="Times"/>
          <w:b/>
          <w:i/>
        </w:rPr>
        <w:t>nsec</w:t>
      </w:r>
      <w:proofErr w:type="spellEnd"/>
      <w:r w:rsidRPr="002534BD">
        <w:rPr>
          <w:rFonts w:ascii="Times" w:hAnsi="Times" w:cs="Times"/>
          <w:b/>
          <w:i/>
        </w:rPr>
        <w:t xml:space="preserve">.  </w:t>
      </w:r>
    </w:p>
    <w:p w14:paraId="215466A6" w14:textId="41845CDE" w:rsidR="005F209D" w:rsidRPr="002534BD" w:rsidRDefault="003D316A" w:rsidP="00A0429D">
      <w:pPr>
        <w:rPr>
          <w:rFonts w:ascii="Times" w:hAnsi="Times" w:cs="Times"/>
          <w:b/>
          <w:i/>
        </w:rPr>
      </w:pPr>
      <w:bookmarkStart w:id="17" w:name="_Hlk4766392"/>
      <w:bookmarkEnd w:id="16"/>
      <w:r w:rsidRPr="002534BD">
        <w:rPr>
          <w:rFonts w:ascii="Times" w:hAnsi="Times" w:cs="Times"/>
          <w:b/>
          <w:i/>
        </w:rPr>
        <w:t xml:space="preserve">Proposal </w:t>
      </w:r>
      <w:r w:rsidR="002534BD" w:rsidRPr="002534BD">
        <w:rPr>
          <w:rFonts w:ascii="Times" w:hAnsi="Times" w:cs="Times"/>
          <w:b/>
          <w:i/>
        </w:rPr>
        <w:t>1</w:t>
      </w:r>
      <w:r w:rsidR="00361598">
        <w:rPr>
          <w:rFonts w:ascii="Times" w:hAnsi="Times" w:cs="Times"/>
          <w:b/>
          <w:i/>
        </w:rPr>
        <w:t>2</w:t>
      </w:r>
      <w:r w:rsidRPr="002534BD">
        <w:rPr>
          <w:rFonts w:ascii="Times" w:hAnsi="Times" w:cs="Times"/>
          <w:b/>
          <w:i/>
        </w:rPr>
        <w:t>:</w:t>
      </w:r>
      <w:r w:rsidR="0016429B">
        <w:rPr>
          <w:rFonts w:ascii="Times" w:hAnsi="Times" w:cs="Times"/>
          <w:b/>
          <w:i/>
        </w:rPr>
        <w:t xml:space="preserve"> NR should support variable reporting</w:t>
      </w:r>
      <w:r w:rsidRPr="002534BD">
        <w:rPr>
          <w:rFonts w:ascii="Times" w:hAnsi="Times" w:cs="Times"/>
          <w:b/>
          <w:i/>
        </w:rPr>
        <w:t xml:space="preserve"> granularity,</w:t>
      </w:r>
      <w:r w:rsidR="0016429B">
        <w:rPr>
          <w:rFonts w:ascii="Times" w:hAnsi="Times" w:cs="Times"/>
          <w:b/>
          <w:i/>
        </w:rPr>
        <w:t xml:space="preserve"> e.g.,</w:t>
      </w:r>
      <w:r w:rsidRPr="002534BD">
        <w:rPr>
          <w:rFonts w:ascii="Times" w:hAnsi="Times" w:cs="Times"/>
          <w:b/>
          <w:i/>
        </w:rPr>
        <w:t xml:space="preserve"> including </w:t>
      </w:r>
      <w:r w:rsidR="0016429B">
        <w:rPr>
          <w:rFonts w:ascii="Times" w:hAnsi="Times" w:cs="Times"/>
          <w:b/>
          <w:i/>
        </w:rPr>
        <w:t>a configurable</w:t>
      </w:r>
      <w:r w:rsidR="0016429B" w:rsidRPr="002534BD">
        <w:rPr>
          <w:rFonts w:ascii="Times" w:hAnsi="Times" w:cs="Times"/>
          <w:b/>
          <w:i/>
        </w:rPr>
        <w:t xml:space="preserve"> </w:t>
      </w:r>
      <w:r w:rsidRPr="002534BD">
        <w:rPr>
          <w:rFonts w:ascii="Times" w:hAnsi="Times" w:cs="Times"/>
          <w:b/>
          <w:i/>
        </w:rPr>
        <w:t>quantization step size</w:t>
      </w:r>
      <w:r w:rsidR="0016429B">
        <w:rPr>
          <w:rFonts w:ascii="Times" w:hAnsi="Times" w:cs="Times"/>
          <w:b/>
          <w:i/>
        </w:rPr>
        <w:t xml:space="preserve">, to address current and future positioning demands </w:t>
      </w:r>
      <w:proofErr w:type="spellStart"/>
      <w:r w:rsidR="0016429B">
        <w:rPr>
          <w:rFonts w:ascii="Times" w:hAnsi="Times" w:cs="Times"/>
          <w:b/>
          <w:i/>
        </w:rPr>
        <w:t>ands</w:t>
      </w:r>
      <w:proofErr w:type="spellEnd"/>
      <w:r w:rsidR="0016429B">
        <w:rPr>
          <w:rFonts w:ascii="Times" w:hAnsi="Times" w:cs="Times"/>
          <w:b/>
          <w:i/>
        </w:rPr>
        <w:t xml:space="preserve"> requirements.</w:t>
      </w:r>
    </w:p>
    <w:bookmarkEnd w:id="1"/>
    <w:bookmarkEnd w:id="17"/>
    <w:p w14:paraId="0B188F69" w14:textId="568B0043" w:rsidR="000A0AAA" w:rsidRPr="00EF4B06" w:rsidRDefault="000A0AAA" w:rsidP="00EB2D3A">
      <w:pPr>
        <w:pStyle w:val="Heading1"/>
        <w:numPr>
          <w:ilvl w:val="0"/>
          <w:numId w:val="49"/>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2ECB357E" w14:textId="0FD3655B" w:rsidR="000E7048" w:rsidRPr="000E7048" w:rsidRDefault="000E7048" w:rsidP="000E7048">
      <w:pPr>
        <w:pStyle w:val="NO"/>
        <w:ind w:left="0" w:firstLine="0"/>
        <w:jc w:val="left"/>
        <w:rPr>
          <w:lang w:val="en-US" w:eastAsia="ko-KR"/>
        </w:rPr>
      </w:pPr>
      <w:r>
        <w:rPr>
          <w:noProof/>
          <w:lang w:val="en-US" w:eastAsia="ko-KR"/>
        </w:rPr>
        <w:t>In this contribution, we make the following observation</w:t>
      </w:r>
      <w:r>
        <w:rPr>
          <w:lang w:val="en-US" w:eastAsia="ko-KR"/>
        </w:rPr>
        <w:t>:</w:t>
      </w:r>
    </w:p>
    <w:p w14:paraId="075D6EC4" w14:textId="77777777" w:rsidR="00A41FAF" w:rsidRPr="001C48B4" w:rsidRDefault="00A41FAF" w:rsidP="00A41FAF">
      <w:pPr>
        <w:rPr>
          <w:b/>
          <w:bCs/>
          <w:i/>
        </w:rPr>
      </w:pPr>
      <w:r w:rsidRPr="001C48B4">
        <w:rPr>
          <w:b/>
          <w:bCs/>
          <w:i/>
        </w:rPr>
        <w:t xml:space="preserve">Observation </w:t>
      </w:r>
      <w:r>
        <w:rPr>
          <w:b/>
          <w:bCs/>
          <w:i/>
        </w:rPr>
        <w:t>1</w:t>
      </w:r>
      <w:r w:rsidRPr="001C48B4">
        <w:rPr>
          <w:b/>
          <w:bCs/>
          <w:i/>
        </w:rPr>
        <w:t xml:space="preserve">: </w:t>
      </w:r>
      <w:r>
        <w:rPr>
          <w:b/>
          <w:bCs/>
          <w:i/>
        </w:rPr>
        <w:t>Option 3 can be achieved by Option 1 since, if</w:t>
      </w:r>
      <w:r w:rsidRPr="001C48B4">
        <w:rPr>
          <w:b/>
          <w:bCs/>
          <w:i/>
        </w:rPr>
        <w:t xml:space="preserve"> option 1</w:t>
      </w:r>
      <w:r>
        <w:rPr>
          <w:b/>
          <w:bCs/>
          <w:i/>
        </w:rPr>
        <w:t xml:space="preserve"> is supported</w:t>
      </w:r>
      <w:r w:rsidRPr="001C48B4">
        <w:rPr>
          <w:b/>
          <w:bCs/>
          <w:i/>
        </w:rPr>
        <w:t xml:space="preserve">, </w:t>
      </w:r>
      <w:r>
        <w:rPr>
          <w:b/>
          <w:bCs/>
          <w:i/>
        </w:rPr>
        <w:t>a</w:t>
      </w:r>
      <w:r w:rsidRPr="001C48B4">
        <w:rPr>
          <w:b/>
          <w:bCs/>
          <w:i/>
        </w:rPr>
        <w:t xml:space="preserve"> </w:t>
      </w:r>
      <w:proofErr w:type="spellStart"/>
      <w:r w:rsidRPr="001C48B4">
        <w:rPr>
          <w:b/>
          <w:bCs/>
          <w:i/>
        </w:rPr>
        <w:t>gNB</w:t>
      </w:r>
      <w:proofErr w:type="spellEnd"/>
      <w:r w:rsidRPr="001C48B4">
        <w:rPr>
          <w:b/>
          <w:bCs/>
          <w:i/>
        </w:rPr>
        <w:t xml:space="preserve"> </w:t>
      </w:r>
      <w:r>
        <w:rPr>
          <w:b/>
          <w:bCs/>
          <w:i/>
        </w:rPr>
        <w:t>would be allowed to</w:t>
      </w:r>
      <w:r w:rsidRPr="001C48B4">
        <w:rPr>
          <w:b/>
          <w:bCs/>
          <w:i/>
        </w:rPr>
        <w:t xml:space="preserve"> configure </w:t>
      </w:r>
      <w:r>
        <w:rPr>
          <w:b/>
          <w:bCs/>
          <w:i/>
        </w:rPr>
        <w:t>a first</w:t>
      </w:r>
      <w:r w:rsidRPr="001C48B4">
        <w:rPr>
          <w:b/>
          <w:bCs/>
          <w:i/>
        </w:rPr>
        <w:t xml:space="preserve"> PRS resource to be the spatial QCL source of any </w:t>
      </w:r>
      <w:r>
        <w:rPr>
          <w:b/>
          <w:bCs/>
          <w:i/>
        </w:rPr>
        <w:t>second</w:t>
      </w:r>
      <w:r w:rsidRPr="001C48B4">
        <w:rPr>
          <w:b/>
          <w:bCs/>
          <w:i/>
        </w:rPr>
        <w:t xml:space="preserve"> PRS resource</w:t>
      </w:r>
      <w:r>
        <w:rPr>
          <w:b/>
          <w:bCs/>
          <w:i/>
        </w:rPr>
        <w:t xml:space="preserve"> from the same </w:t>
      </w:r>
      <w:proofErr w:type="spellStart"/>
      <w:r>
        <w:rPr>
          <w:b/>
          <w:bCs/>
          <w:i/>
        </w:rPr>
        <w:t>gNB</w:t>
      </w:r>
      <w:proofErr w:type="spellEnd"/>
      <w:r w:rsidRPr="001C48B4">
        <w:rPr>
          <w:b/>
          <w:bCs/>
          <w:i/>
        </w:rPr>
        <w:t xml:space="preserve">, which means that the UE may use the same Rx beam to receive </w:t>
      </w:r>
      <w:r>
        <w:rPr>
          <w:b/>
          <w:bCs/>
          <w:i/>
        </w:rPr>
        <w:t>the first and second</w:t>
      </w:r>
      <w:r w:rsidRPr="001C48B4">
        <w:rPr>
          <w:b/>
          <w:bCs/>
          <w:i/>
        </w:rPr>
        <w:t xml:space="preserve"> PRS resources. </w:t>
      </w:r>
    </w:p>
    <w:p w14:paraId="49D91432" w14:textId="313FDA43" w:rsidR="000E7048" w:rsidRPr="00A41FAF" w:rsidRDefault="00A41FAF" w:rsidP="000E7048">
      <w:pPr>
        <w:rPr>
          <w:rFonts w:ascii="Times" w:hAnsi="Times" w:cs="Times"/>
          <w:b/>
          <w:i/>
        </w:rPr>
      </w:pPr>
      <w:r w:rsidRPr="002534BD">
        <w:rPr>
          <w:rFonts w:ascii="Times" w:hAnsi="Times" w:cs="Times"/>
          <w:b/>
          <w:i/>
        </w:rPr>
        <w:t xml:space="preserve">Observation </w:t>
      </w:r>
      <w:r>
        <w:rPr>
          <w:rFonts w:ascii="Times" w:hAnsi="Times" w:cs="Times"/>
          <w:b/>
          <w:i/>
        </w:rPr>
        <w:t>2</w:t>
      </w:r>
      <w:r w:rsidRPr="002534BD">
        <w:rPr>
          <w:rFonts w:ascii="Times" w:hAnsi="Times" w:cs="Times"/>
          <w:b/>
          <w:i/>
        </w:rPr>
        <w:t xml:space="preserve">: To meet commercial requirements, the reporting granularity of any timing measurement (RSTD, RTOA, UE Rx-Tx, </w:t>
      </w:r>
      <w:proofErr w:type="spellStart"/>
      <w:r w:rsidRPr="002534BD">
        <w:rPr>
          <w:rFonts w:ascii="Times" w:hAnsi="Times" w:cs="Times"/>
          <w:b/>
          <w:i/>
        </w:rPr>
        <w:t>gNB</w:t>
      </w:r>
      <w:proofErr w:type="spellEnd"/>
      <w:r w:rsidRPr="002534BD">
        <w:rPr>
          <w:rFonts w:ascii="Times" w:hAnsi="Times" w:cs="Times"/>
          <w:b/>
          <w:i/>
        </w:rPr>
        <w:t xml:space="preserve"> Rx-Tx) should have a step size which is significantly smaller than 10 </w:t>
      </w:r>
      <w:proofErr w:type="spellStart"/>
      <w:r w:rsidRPr="002534BD">
        <w:rPr>
          <w:rFonts w:ascii="Times" w:hAnsi="Times" w:cs="Times"/>
          <w:b/>
          <w:i/>
        </w:rPr>
        <w:t>nsec</w:t>
      </w:r>
      <w:proofErr w:type="spellEnd"/>
      <w:r w:rsidRPr="002534BD">
        <w:rPr>
          <w:rFonts w:ascii="Times" w:hAnsi="Times" w:cs="Times"/>
          <w:b/>
          <w:i/>
        </w:rPr>
        <w:t xml:space="preserve">.  </w:t>
      </w:r>
    </w:p>
    <w:p w14:paraId="0EDA4511" w14:textId="392F08EF" w:rsidR="000A0AAA" w:rsidRDefault="000A0AAA" w:rsidP="000A0AAA">
      <w:pPr>
        <w:pStyle w:val="NO"/>
        <w:ind w:left="0" w:firstLine="0"/>
        <w:jc w:val="left"/>
        <w:rPr>
          <w:lang w:val="en-US" w:eastAsia="ko-KR"/>
        </w:rPr>
      </w:pPr>
      <w:r>
        <w:rPr>
          <w:noProof/>
          <w:lang w:val="en-US" w:eastAsia="ko-KR"/>
        </w:rPr>
        <w:t xml:space="preserve">In this contribution, we make the following </w:t>
      </w:r>
      <w:r w:rsidR="00307EEE">
        <w:rPr>
          <w:noProof/>
          <w:lang w:val="en-US" w:eastAsia="ko-KR"/>
        </w:rPr>
        <w:t>proposals</w:t>
      </w:r>
      <w:r>
        <w:rPr>
          <w:lang w:val="en-US" w:eastAsia="ko-KR"/>
        </w:rPr>
        <w:t>:</w:t>
      </w:r>
    </w:p>
    <w:p w14:paraId="06E0DB0A" w14:textId="77777777" w:rsidR="00A41FAF" w:rsidRPr="00485BB6" w:rsidRDefault="000E7048" w:rsidP="00A41FAF">
      <w:pPr>
        <w:spacing w:after="0"/>
        <w:rPr>
          <w:b/>
          <w:i/>
        </w:rPr>
      </w:pPr>
      <w:r w:rsidRPr="000E7048">
        <w:rPr>
          <w:b/>
          <w:bCs/>
        </w:rPr>
        <w:t xml:space="preserve"> </w:t>
      </w:r>
      <w:r w:rsidR="00A41FAF" w:rsidRPr="00485BB6">
        <w:rPr>
          <w:b/>
          <w:i/>
        </w:rPr>
        <w:t>Proposal 1: The DL PRS measurement bandwidth can be outside the configured</w:t>
      </w:r>
      <w:r w:rsidR="00A41FAF">
        <w:rPr>
          <w:b/>
          <w:i/>
        </w:rPr>
        <w:t xml:space="preserve"> </w:t>
      </w:r>
      <w:r w:rsidR="00A41FAF" w:rsidRPr="00485BB6">
        <w:rPr>
          <w:b/>
          <w:i/>
        </w:rPr>
        <w:t>DL BWPs (Option 2)</w:t>
      </w:r>
    </w:p>
    <w:p w14:paraId="5A6AC24C" w14:textId="0A839066" w:rsidR="00A41FAF" w:rsidRDefault="00745F34" w:rsidP="00A41FAF">
      <w:pPr>
        <w:pStyle w:val="ListParagraph"/>
        <w:numPr>
          <w:ilvl w:val="0"/>
          <w:numId w:val="47"/>
        </w:numPr>
        <w:spacing w:after="0"/>
        <w:rPr>
          <w:b/>
          <w:i/>
        </w:rPr>
      </w:pPr>
      <w:r>
        <w:rPr>
          <w:b/>
          <w:i/>
        </w:rPr>
        <w:t xml:space="preserve">When the UE is expected to measure DL PRS outside the active DL BWP, </w:t>
      </w:r>
      <w:r w:rsidR="00281797">
        <w:rPr>
          <w:b/>
          <w:i/>
        </w:rPr>
        <w:t>i</w:t>
      </w:r>
      <w:r w:rsidR="00A41FAF" w:rsidRPr="00485BB6">
        <w:rPr>
          <w:b/>
          <w:i/>
        </w:rPr>
        <w:t xml:space="preserve">t is up to RAN4 to continue the work on the details of the measurement gaps for DL PRS. </w:t>
      </w:r>
    </w:p>
    <w:p w14:paraId="33F3DCED" w14:textId="77777777" w:rsidR="00A41FAF" w:rsidRPr="00A41FAF" w:rsidRDefault="00A41FAF" w:rsidP="00A41FAF">
      <w:pPr>
        <w:pStyle w:val="ListParagraph"/>
        <w:spacing w:after="0"/>
        <w:rPr>
          <w:b/>
          <w:i/>
        </w:rPr>
      </w:pPr>
    </w:p>
    <w:p w14:paraId="4CACBBA5" w14:textId="77777777" w:rsidR="00A41FAF" w:rsidRPr="0043649F" w:rsidRDefault="00A41FAF" w:rsidP="00A41FAF">
      <w:pPr>
        <w:rPr>
          <w:b/>
          <w:i/>
        </w:rPr>
      </w:pPr>
      <w:r w:rsidRPr="0043649F">
        <w:rPr>
          <w:b/>
          <w:i/>
        </w:rPr>
        <w:t xml:space="preserve">Proposal 2:  </w:t>
      </w:r>
      <w:r>
        <w:rPr>
          <w:b/>
          <w:i/>
        </w:rPr>
        <w:t xml:space="preserve">Discuss further procedures related to positioning measurements over PRS spanning across contiguous CCs in intra-band CA scenarios. </w:t>
      </w:r>
    </w:p>
    <w:p w14:paraId="19A78136" w14:textId="77777777" w:rsidR="00A41FAF" w:rsidRPr="001C48B4" w:rsidRDefault="00A41FAF" w:rsidP="00A41FAF">
      <w:pPr>
        <w:spacing w:after="0"/>
        <w:rPr>
          <w:b/>
          <w:i/>
        </w:rPr>
      </w:pPr>
      <w:r w:rsidRPr="001C48B4">
        <w:rPr>
          <w:b/>
          <w:i/>
        </w:rPr>
        <w:t xml:space="preserve">Proposal </w:t>
      </w:r>
      <w:r>
        <w:rPr>
          <w:b/>
          <w:i/>
        </w:rPr>
        <w:t>3</w:t>
      </w:r>
      <w:r w:rsidRPr="001C48B4">
        <w:rPr>
          <w:b/>
          <w:i/>
        </w:rPr>
        <w:t xml:space="preserve">: For positioning purposes, to assist UE to perform Rx beamforming support both Option 1 and 2 with the following specification details: </w:t>
      </w:r>
    </w:p>
    <w:p w14:paraId="4A14A70B" w14:textId="77777777" w:rsidR="00A41FAF" w:rsidRPr="001C48B4" w:rsidRDefault="00A41FAF" w:rsidP="00A41FAF">
      <w:pPr>
        <w:pStyle w:val="ListParagraph"/>
        <w:numPr>
          <w:ilvl w:val="0"/>
          <w:numId w:val="48"/>
        </w:numPr>
        <w:spacing w:after="0"/>
        <w:rPr>
          <w:b/>
          <w:i/>
        </w:rPr>
      </w:pPr>
      <w:r w:rsidRPr="001C48B4">
        <w:rPr>
          <w:b/>
          <w:i/>
        </w:rPr>
        <w:t>Option 1: A DL PRS resource may be configured with a Q</w:t>
      </w:r>
      <w:r>
        <w:rPr>
          <w:b/>
          <w:i/>
        </w:rPr>
        <w:t>C</w:t>
      </w:r>
      <w:r w:rsidRPr="001C48B4">
        <w:rPr>
          <w:b/>
          <w:i/>
        </w:rPr>
        <w:t xml:space="preserve">L Type D reference with an SSB ID, CSI-RS resource ID, or another DL PRS resource ID. </w:t>
      </w:r>
    </w:p>
    <w:p w14:paraId="1A347540" w14:textId="446938B8" w:rsidR="00A41FAF" w:rsidRDefault="00A41FAF" w:rsidP="00A41FAF">
      <w:pPr>
        <w:pStyle w:val="ListParagraph"/>
        <w:numPr>
          <w:ilvl w:val="0"/>
          <w:numId w:val="48"/>
        </w:numPr>
        <w:spacing w:after="0"/>
        <w:rPr>
          <w:b/>
          <w:i/>
        </w:rPr>
      </w:pPr>
      <w:r w:rsidRPr="001C48B4">
        <w:rPr>
          <w:b/>
          <w:i/>
        </w:rPr>
        <w:t xml:space="preserve">Option 2: Carry-over the concept of Repetition “ON” and “OFF” from the CSI-RS for L1-RSRP of NR Rel-15 to signal for which PRS resource sets the UE may assume that the same downlink transmission filter is used across the configured PRS resources. </w:t>
      </w:r>
    </w:p>
    <w:p w14:paraId="13B1C8BB" w14:textId="77777777" w:rsidR="00A41FAF" w:rsidRPr="00A41FAF" w:rsidRDefault="00A41FAF" w:rsidP="00A41FAF">
      <w:pPr>
        <w:pStyle w:val="ListParagraph"/>
        <w:spacing w:after="0"/>
        <w:rPr>
          <w:b/>
          <w:i/>
        </w:rPr>
      </w:pPr>
    </w:p>
    <w:p w14:paraId="6982E13A" w14:textId="77777777" w:rsidR="00A41FAF" w:rsidRPr="001C48B4" w:rsidRDefault="00A41FAF" w:rsidP="00A41FAF">
      <w:pPr>
        <w:spacing w:after="0"/>
        <w:rPr>
          <w:b/>
          <w:bCs/>
          <w:i/>
        </w:rPr>
      </w:pPr>
      <w:r w:rsidRPr="001C48B4">
        <w:rPr>
          <w:b/>
          <w:bCs/>
          <w:i/>
        </w:rPr>
        <w:t xml:space="preserve">Proposal </w:t>
      </w:r>
      <w:r>
        <w:rPr>
          <w:b/>
          <w:bCs/>
          <w:i/>
        </w:rPr>
        <w:t>4</w:t>
      </w:r>
      <w:r w:rsidRPr="001C48B4">
        <w:rPr>
          <w:b/>
          <w:bCs/>
          <w:i/>
        </w:rPr>
        <w:t>: For positioning purposes</w:t>
      </w:r>
    </w:p>
    <w:p w14:paraId="5D076B20" w14:textId="77777777" w:rsidR="00A41FAF" w:rsidRPr="001C48B4" w:rsidRDefault="00A41FAF" w:rsidP="00A41FAF">
      <w:pPr>
        <w:pStyle w:val="Caption"/>
        <w:numPr>
          <w:ilvl w:val="0"/>
          <w:numId w:val="39"/>
        </w:numPr>
        <w:spacing w:after="0"/>
        <w:jc w:val="left"/>
        <w:rPr>
          <w:i/>
          <w:sz w:val="20"/>
          <w:szCs w:val="20"/>
        </w:rPr>
      </w:pPr>
      <w:r w:rsidRPr="001C48B4">
        <w:rPr>
          <w:i/>
          <w:sz w:val="20"/>
          <w:szCs w:val="20"/>
        </w:rPr>
        <w:t>Define a PRS resource setting as a collection of one or multiple PRS resource sets with PRS resources transmitted from the same transmission point. The UE may be configured with</w:t>
      </w:r>
      <w:r>
        <w:rPr>
          <w:i/>
          <w:sz w:val="20"/>
          <w:szCs w:val="20"/>
        </w:rPr>
        <w:t xml:space="preserve"> one or</w:t>
      </w:r>
      <w:r w:rsidRPr="001C48B4">
        <w:rPr>
          <w:i/>
          <w:sz w:val="20"/>
          <w:szCs w:val="20"/>
        </w:rPr>
        <w:t xml:space="preserve"> multiple PRS resource settings from the same transmission point.</w:t>
      </w:r>
    </w:p>
    <w:p w14:paraId="69C0706D" w14:textId="65C5D64F" w:rsidR="00A41FAF" w:rsidRPr="00A41FAF" w:rsidRDefault="00A41FAF" w:rsidP="00A41FAF">
      <w:pPr>
        <w:pStyle w:val="ListParagraph"/>
        <w:numPr>
          <w:ilvl w:val="0"/>
          <w:numId w:val="39"/>
        </w:numPr>
        <w:rPr>
          <w:i/>
        </w:rPr>
      </w:pPr>
      <w:r w:rsidRPr="001C48B4">
        <w:rPr>
          <w:b/>
          <w:bCs/>
          <w:i/>
        </w:rPr>
        <w:t xml:space="preserve">Study further the minimum and maximum resources per set, sets per setting, and total number of PRS resources per UE. </w:t>
      </w:r>
      <w:r w:rsidRPr="001C48B4">
        <w:rPr>
          <w:i/>
        </w:rPr>
        <w:t xml:space="preserve"> </w:t>
      </w:r>
    </w:p>
    <w:p w14:paraId="16A5EA75" w14:textId="77777777" w:rsidR="00A41FAF" w:rsidRPr="001C48B4" w:rsidRDefault="00A41FAF" w:rsidP="00A41FAF">
      <w:pPr>
        <w:rPr>
          <w:b/>
          <w:bCs/>
          <w:i/>
        </w:rPr>
      </w:pPr>
      <w:r w:rsidRPr="001C48B4">
        <w:rPr>
          <w:b/>
          <w:bCs/>
          <w:i/>
        </w:rPr>
        <w:t xml:space="preserve">Proposal </w:t>
      </w:r>
      <w:r>
        <w:rPr>
          <w:b/>
          <w:bCs/>
          <w:i/>
        </w:rPr>
        <w:t>5</w:t>
      </w:r>
      <w:r w:rsidRPr="001C48B4">
        <w:rPr>
          <w:b/>
          <w:bCs/>
          <w:i/>
        </w:rPr>
        <w:t xml:space="preserve">: NR supports including additional information indicating which beam was used for the reported positioning measurements. </w:t>
      </w:r>
    </w:p>
    <w:p w14:paraId="762035CF" w14:textId="77777777" w:rsidR="00A41FAF" w:rsidRPr="0043649F" w:rsidRDefault="00A41FAF" w:rsidP="00A41FAF">
      <w:pPr>
        <w:pStyle w:val="Caption"/>
        <w:spacing w:after="0"/>
        <w:jc w:val="left"/>
        <w:rPr>
          <w:i/>
          <w:sz w:val="20"/>
          <w:szCs w:val="20"/>
        </w:rPr>
      </w:pPr>
      <w:r w:rsidRPr="0043649F">
        <w:rPr>
          <w:i/>
          <w:sz w:val="20"/>
          <w:szCs w:val="20"/>
        </w:rPr>
        <w:t xml:space="preserve">Proposal </w:t>
      </w:r>
      <w:r>
        <w:rPr>
          <w:i/>
          <w:sz w:val="20"/>
          <w:szCs w:val="20"/>
        </w:rPr>
        <w:t>6</w:t>
      </w:r>
      <w:r w:rsidRPr="0043649F">
        <w:rPr>
          <w:i/>
          <w:sz w:val="20"/>
          <w:szCs w:val="20"/>
        </w:rPr>
        <w:t>:</w:t>
      </w:r>
      <w:r w:rsidRPr="0043649F">
        <w:rPr>
          <w:i/>
          <w:sz w:val="20"/>
          <w:szCs w:val="20"/>
        </w:rPr>
        <w:tab/>
        <w:t xml:space="preserve">For positioning purposes, with regards to UL Beam management/alignment towards serving and </w:t>
      </w:r>
      <w:proofErr w:type="spellStart"/>
      <w:r w:rsidRPr="0043649F">
        <w:rPr>
          <w:i/>
          <w:sz w:val="20"/>
          <w:szCs w:val="20"/>
        </w:rPr>
        <w:t>neighbouring</w:t>
      </w:r>
      <w:proofErr w:type="spellEnd"/>
      <w:r w:rsidRPr="0043649F">
        <w:rPr>
          <w:i/>
          <w:sz w:val="20"/>
          <w:szCs w:val="20"/>
        </w:rPr>
        <w:t xml:space="preserve"> cells, support the following options:</w:t>
      </w:r>
    </w:p>
    <w:p w14:paraId="4CBD45F4" w14:textId="77777777" w:rsidR="00A41FAF" w:rsidRPr="0043649F" w:rsidRDefault="00A41FAF" w:rsidP="00A41FAF">
      <w:pPr>
        <w:pStyle w:val="ListParagraph"/>
        <w:numPr>
          <w:ilvl w:val="0"/>
          <w:numId w:val="35"/>
        </w:numPr>
        <w:spacing w:after="0"/>
        <w:rPr>
          <w:b/>
          <w:bCs/>
          <w:i/>
        </w:rPr>
      </w:pPr>
      <w:r w:rsidRPr="0043649F">
        <w:rPr>
          <w:b/>
          <w:bCs/>
          <w:i/>
        </w:rPr>
        <w:t>Option 1</w:t>
      </w:r>
      <w:r>
        <w:rPr>
          <w:b/>
          <w:bCs/>
          <w:i/>
        </w:rPr>
        <w:t xml:space="preserve">: </w:t>
      </w:r>
      <w:r w:rsidRPr="0043649F">
        <w:rPr>
          <w:b/>
          <w:bCs/>
          <w:i/>
        </w:rPr>
        <w:t>where SSB ID, CSI-RS resource ID, or DL PRS resource ID can be used as</w:t>
      </w:r>
      <w:r>
        <w:rPr>
          <w:b/>
          <w:bCs/>
          <w:i/>
        </w:rPr>
        <w:t xml:space="preserve"> spatial QCL</w:t>
      </w:r>
      <w:r w:rsidRPr="0043649F">
        <w:rPr>
          <w:b/>
          <w:bCs/>
          <w:i/>
        </w:rPr>
        <w:t xml:space="preserve"> reference.</w:t>
      </w:r>
    </w:p>
    <w:p w14:paraId="14316FF2" w14:textId="77777777" w:rsidR="00A41FAF" w:rsidRDefault="00A41FAF" w:rsidP="00A41FAF">
      <w:pPr>
        <w:pStyle w:val="ListParagraph"/>
        <w:numPr>
          <w:ilvl w:val="0"/>
          <w:numId w:val="35"/>
        </w:numPr>
        <w:spacing w:after="0"/>
        <w:rPr>
          <w:b/>
          <w:bCs/>
          <w:i/>
        </w:rPr>
      </w:pPr>
      <w:r w:rsidRPr="0043649F">
        <w:rPr>
          <w:b/>
          <w:bCs/>
          <w:i/>
        </w:rPr>
        <w:lastRenderedPageBreak/>
        <w:t>Option 2</w:t>
      </w:r>
      <w:r>
        <w:rPr>
          <w:b/>
          <w:bCs/>
          <w:i/>
        </w:rPr>
        <w:t xml:space="preserve">: </w:t>
      </w:r>
      <w:r w:rsidRPr="0043649F">
        <w:rPr>
          <w:b/>
          <w:bCs/>
          <w:i/>
        </w:rPr>
        <w:t>The UE can be configured with</w:t>
      </w:r>
      <w:r>
        <w:rPr>
          <w:b/>
          <w:bCs/>
          <w:i/>
        </w:rPr>
        <w:t xml:space="preserve"> one or</w:t>
      </w:r>
      <w:r w:rsidRPr="0043649F">
        <w:rPr>
          <w:b/>
          <w:bCs/>
          <w:i/>
        </w:rPr>
        <w:t xml:space="preserve"> multiple SRS resource sets, each SRS resource set may have </w:t>
      </w:r>
      <w:r>
        <w:rPr>
          <w:b/>
          <w:bCs/>
          <w:i/>
        </w:rPr>
        <w:t xml:space="preserve">one or </w:t>
      </w:r>
      <w:r w:rsidRPr="0043649F">
        <w:rPr>
          <w:b/>
          <w:bCs/>
          <w:i/>
        </w:rPr>
        <w:t>multiple SRS resource</w:t>
      </w:r>
      <w:r>
        <w:rPr>
          <w:b/>
          <w:bCs/>
          <w:i/>
        </w:rPr>
        <w:t xml:space="preserve"> (</w:t>
      </w:r>
      <w:r w:rsidRPr="0043649F">
        <w:rPr>
          <w:b/>
          <w:bCs/>
          <w:i/>
        </w:rPr>
        <w:t>in a similar way to the UL SRS Beam Management framework of NR Rel-15</w:t>
      </w:r>
      <w:r>
        <w:rPr>
          <w:b/>
          <w:bCs/>
          <w:i/>
        </w:rPr>
        <w:t>).</w:t>
      </w:r>
      <w:r w:rsidRPr="0043649F">
        <w:rPr>
          <w:b/>
          <w:bCs/>
          <w:i/>
        </w:rPr>
        <w:t xml:space="preserve"> </w:t>
      </w:r>
    </w:p>
    <w:p w14:paraId="72157DC6" w14:textId="4413739C" w:rsidR="00A41FAF" w:rsidRDefault="00A41FAF" w:rsidP="00A41FAF">
      <w:pPr>
        <w:pStyle w:val="ListParagraph"/>
        <w:numPr>
          <w:ilvl w:val="1"/>
          <w:numId w:val="35"/>
        </w:numPr>
        <w:spacing w:after="0"/>
        <w:rPr>
          <w:b/>
          <w:bCs/>
          <w:i/>
        </w:rPr>
      </w:pPr>
      <w:r>
        <w:rPr>
          <w:b/>
          <w:bCs/>
          <w:i/>
        </w:rPr>
        <w:t>One SRS resource can be used as a spatial Relation Info to another SRS resource (to enable Option 3).</w:t>
      </w:r>
    </w:p>
    <w:p w14:paraId="3946FDEA" w14:textId="77777777" w:rsidR="00A41FAF" w:rsidRPr="00A41FAF" w:rsidRDefault="00A41FAF" w:rsidP="00A41FAF">
      <w:pPr>
        <w:pStyle w:val="ListParagraph"/>
        <w:spacing w:after="0"/>
        <w:ind w:left="1080"/>
        <w:rPr>
          <w:b/>
          <w:bCs/>
          <w:i/>
        </w:rPr>
      </w:pPr>
    </w:p>
    <w:p w14:paraId="3D870C4A" w14:textId="77777777" w:rsidR="00A41FAF" w:rsidRDefault="00A41FAF" w:rsidP="00A41FAF">
      <w:pPr>
        <w:spacing w:after="0"/>
        <w:jc w:val="left"/>
        <w:rPr>
          <w:b/>
          <w:bCs/>
          <w:i/>
        </w:rPr>
      </w:pPr>
      <w:r w:rsidRPr="0043649F">
        <w:rPr>
          <w:b/>
          <w:bCs/>
          <w:i/>
        </w:rPr>
        <w:t xml:space="preserve">Proposal </w:t>
      </w:r>
      <w:r>
        <w:rPr>
          <w:b/>
          <w:bCs/>
          <w:i/>
        </w:rPr>
        <w:t>7</w:t>
      </w:r>
      <w:r w:rsidRPr="0043649F">
        <w:rPr>
          <w:b/>
          <w:bCs/>
          <w:i/>
        </w:rPr>
        <w:t>:  For positioning purposes, with regard</w:t>
      </w:r>
      <w:r>
        <w:rPr>
          <w:b/>
          <w:bCs/>
          <w:i/>
        </w:rPr>
        <w:t>s</w:t>
      </w:r>
      <w:r w:rsidRPr="0043649F">
        <w:rPr>
          <w:b/>
          <w:bCs/>
          <w:i/>
        </w:rPr>
        <w:t xml:space="preserve"> to the UL SRS transmission timing</w:t>
      </w:r>
      <w:r w:rsidRPr="00D23C6C">
        <w:rPr>
          <w:b/>
          <w:bCs/>
          <w:i/>
        </w:rPr>
        <w:t>,</w:t>
      </w:r>
      <w:r w:rsidRPr="0043649F">
        <w:rPr>
          <w:b/>
          <w:bCs/>
          <w:i/>
        </w:rPr>
        <w:t xml:space="preserve"> support only Option 1</w:t>
      </w:r>
      <w:r>
        <w:rPr>
          <w:b/>
          <w:bCs/>
          <w:i/>
        </w:rPr>
        <w:t>:</w:t>
      </w:r>
      <w:r w:rsidRPr="0043649F">
        <w:rPr>
          <w:b/>
          <w:bCs/>
          <w:i/>
        </w:rPr>
        <w:t xml:space="preserve"> </w:t>
      </w:r>
    </w:p>
    <w:p w14:paraId="796A4F57" w14:textId="6370112E" w:rsidR="00A41FAF" w:rsidRDefault="00A41FAF" w:rsidP="00A41FAF">
      <w:pPr>
        <w:pStyle w:val="ListParagraph"/>
        <w:numPr>
          <w:ilvl w:val="0"/>
          <w:numId w:val="50"/>
        </w:numPr>
        <w:spacing w:after="0"/>
        <w:jc w:val="left"/>
        <w:rPr>
          <w:b/>
          <w:bCs/>
          <w:i/>
        </w:rPr>
      </w:pPr>
      <w:r w:rsidRPr="00396016">
        <w:rPr>
          <w:b/>
          <w:bCs/>
          <w:i/>
        </w:rPr>
        <w:t>No adjustment is made to the configured TA. That is, support only a TA configuration which is based only on the serving cell (i.e., the TA value applied to the corresponding UL symbol is the same as the latest TA for regular UL symbols)</w:t>
      </w:r>
    </w:p>
    <w:p w14:paraId="5D4FF570" w14:textId="77777777" w:rsidR="00A41FAF" w:rsidRPr="00A41FAF" w:rsidRDefault="00A41FAF" w:rsidP="00A41FAF">
      <w:pPr>
        <w:pStyle w:val="ListParagraph"/>
        <w:spacing w:after="0"/>
        <w:jc w:val="left"/>
        <w:rPr>
          <w:b/>
          <w:bCs/>
          <w:i/>
        </w:rPr>
      </w:pPr>
    </w:p>
    <w:p w14:paraId="7E72A73A" w14:textId="77777777" w:rsidR="00A41FAF" w:rsidRPr="00EB2D3A" w:rsidRDefault="00A41FAF" w:rsidP="00A41FAF">
      <w:pPr>
        <w:spacing w:after="0"/>
        <w:jc w:val="left"/>
        <w:rPr>
          <w:b/>
          <w:i/>
          <w:lang w:val="en-GB"/>
        </w:rPr>
      </w:pPr>
      <w:r w:rsidRPr="00EB2D3A">
        <w:rPr>
          <w:b/>
          <w:bCs/>
          <w:lang w:val="en-GB"/>
        </w:rPr>
        <w:t xml:space="preserve">Proposal </w:t>
      </w:r>
      <w:r>
        <w:rPr>
          <w:b/>
          <w:bCs/>
          <w:lang w:val="en-GB"/>
        </w:rPr>
        <w:t>8</w:t>
      </w:r>
      <w:r w:rsidRPr="00EB2D3A">
        <w:rPr>
          <w:b/>
          <w:bCs/>
          <w:lang w:val="en-GB"/>
        </w:rPr>
        <w:t>:</w:t>
      </w:r>
      <w:r w:rsidRPr="00EB2D3A">
        <w:rPr>
          <w:b/>
          <w:bCs/>
          <w:lang w:val="en-GB"/>
        </w:rPr>
        <w:tab/>
      </w:r>
      <w:r w:rsidRPr="00EB2D3A">
        <w:rPr>
          <w:b/>
          <w:bCs/>
          <w:i/>
          <w:lang w:val="en-GB"/>
        </w:rPr>
        <w:t xml:space="preserve">NR supports the following </w:t>
      </w:r>
      <w:proofErr w:type="spellStart"/>
      <w:r w:rsidRPr="00EB2D3A">
        <w:rPr>
          <w:b/>
          <w:bCs/>
          <w:i/>
          <w:lang w:val="en-GB"/>
        </w:rPr>
        <w:t>signaling</w:t>
      </w:r>
      <w:proofErr w:type="spellEnd"/>
      <w:r w:rsidRPr="00EB2D3A">
        <w:rPr>
          <w:b/>
          <w:bCs/>
          <w:i/>
          <w:lang w:val="en-GB"/>
        </w:rPr>
        <w:t xml:space="preserve"> related to “UE Rx-Tx” measurement:</w:t>
      </w:r>
    </w:p>
    <w:p w14:paraId="0F8653BC" w14:textId="77777777" w:rsidR="00A41FAF" w:rsidRPr="00EB2D3A" w:rsidRDefault="00A41FAF" w:rsidP="00A41FAF">
      <w:pPr>
        <w:numPr>
          <w:ilvl w:val="0"/>
          <w:numId w:val="22"/>
        </w:numPr>
        <w:spacing w:after="0"/>
        <w:contextualSpacing/>
        <w:rPr>
          <w:b/>
          <w:bCs/>
          <w:i/>
          <w:lang w:val="en-GB"/>
        </w:rPr>
      </w:pPr>
      <w:r w:rsidRPr="00EB2D3A">
        <w:rPr>
          <w:b/>
          <w:bCs/>
          <w:i/>
          <w:lang w:val="en-GB"/>
        </w:rPr>
        <w:t xml:space="preserve">Time-stamp information during which each reported "UE Rx-Tx" is valid. </w:t>
      </w:r>
    </w:p>
    <w:p w14:paraId="2F4709EC" w14:textId="77777777" w:rsidR="00A41FAF" w:rsidRPr="00EB2D3A" w:rsidRDefault="00A41FAF" w:rsidP="00A41FAF">
      <w:pPr>
        <w:numPr>
          <w:ilvl w:val="1"/>
          <w:numId w:val="22"/>
        </w:numPr>
        <w:spacing w:after="0"/>
        <w:contextualSpacing/>
        <w:rPr>
          <w:b/>
          <w:bCs/>
          <w:i/>
          <w:lang w:val="en-GB"/>
        </w:rPr>
      </w:pPr>
      <w:r w:rsidRPr="00EB2D3A">
        <w:rPr>
          <w:b/>
          <w:bCs/>
          <w:i/>
          <w:lang w:val="en-GB"/>
        </w:rPr>
        <w:t xml:space="preserve">Study whether this will be the frame number (SFN), and/or slot index, and/or finer granularity in a frame of the serving cell. </w:t>
      </w:r>
    </w:p>
    <w:p w14:paraId="67E06BBE" w14:textId="05AEAAA5" w:rsidR="00A41FAF" w:rsidRDefault="00A41FAF" w:rsidP="00A41FAF">
      <w:pPr>
        <w:numPr>
          <w:ilvl w:val="1"/>
          <w:numId w:val="22"/>
        </w:numPr>
        <w:spacing w:after="0"/>
        <w:contextualSpacing/>
        <w:rPr>
          <w:b/>
          <w:bCs/>
          <w:i/>
          <w:lang w:val="en-GB"/>
        </w:rPr>
      </w:pPr>
      <w:r w:rsidRPr="00EB2D3A">
        <w:rPr>
          <w:b/>
          <w:bCs/>
          <w:i/>
          <w:lang w:val="en-GB"/>
        </w:rPr>
        <w:t>Study further whether an association between the reported “UE Rx-Tx” measurement and the DL/UL PRS occasions are needed.</w:t>
      </w:r>
    </w:p>
    <w:p w14:paraId="18D538DD" w14:textId="77777777" w:rsidR="00A41FAF" w:rsidRPr="00A41FAF" w:rsidRDefault="00A41FAF" w:rsidP="00A41FAF">
      <w:pPr>
        <w:spacing w:after="0"/>
        <w:ind w:left="1364"/>
        <w:contextualSpacing/>
        <w:rPr>
          <w:b/>
          <w:bCs/>
          <w:i/>
          <w:lang w:val="en-GB"/>
        </w:rPr>
      </w:pPr>
    </w:p>
    <w:p w14:paraId="279235FC" w14:textId="77777777" w:rsidR="00A41FAF" w:rsidRPr="00E55905" w:rsidRDefault="00A41FAF" w:rsidP="00A41FAF">
      <w:pPr>
        <w:spacing w:after="0"/>
        <w:jc w:val="left"/>
        <w:rPr>
          <w:b/>
          <w:bCs/>
          <w:i/>
        </w:rPr>
      </w:pPr>
      <w:r w:rsidRPr="00EB2D3A">
        <w:rPr>
          <w:b/>
          <w:i/>
          <w:lang w:val="en-GB"/>
        </w:rPr>
        <w:t xml:space="preserve">Proposal </w:t>
      </w:r>
      <w:r>
        <w:rPr>
          <w:b/>
          <w:i/>
          <w:lang w:val="en-GB"/>
        </w:rPr>
        <w:t>9</w:t>
      </w:r>
      <w:r w:rsidRPr="00EB2D3A">
        <w:rPr>
          <w:b/>
          <w:i/>
          <w:lang w:val="en-GB"/>
        </w:rPr>
        <w:t>: With respect to TA commands during a positioning session, any accuracy requirements are valid under the condition that no changes to the uplink transmission timing are applied during the measurement period.</w:t>
      </w:r>
    </w:p>
    <w:p w14:paraId="48A29576" w14:textId="77777777" w:rsidR="00A41FAF" w:rsidRDefault="00A41FAF" w:rsidP="00A41FAF">
      <w:pPr>
        <w:spacing w:after="0"/>
        <w:jc w:val="left"/>
      </w:pPr>
    </w:p>
    <w:p w14:paraId="7D891811" w14:textId="0C2A2A39" w:rsidR="00A41FAF" w:rsidRDefault="00A41FAF" w:rsidP="00A41FAF">
      <w:pPr>
        <w:spacing w:after="0"/>
        <w:jc w:val="left"/>
        <w:rPr>
          <w:b/>
          <w:bCs/>
          <w:i/>
        </w:rPr>
      </w:pPr>
      <w:r w:rsidRPr="0043649F">
        <w:rPr>
          <w:b/>
          <w:bCs/>
          <w:i/>
        </w:rPr>
        <w:t xml:space="preserve">Proposal </w:t>
      </w:r>
      <w:r>
        <w:rPr>
          <w:b/>
          <w:bCs/>
          <w:i/>
        </w:rPr>
        <w:t>10</w:t>
      </w:r>
      <w:r w:rsidRPr="0043649F">
        <w:rPr>
          <w:b/>
          <w:bCs/>
          <w:i/>
        </w:rPr>
        <w:t>:  For positioning purposes, with regards to the UL SRS transmission power, support configuring a DL reference signal (SSB, CSI-RS, or DL PRS) of a neighboring cell to be used for SRS path loss estimation under the constraint that only Open Loop power control is supported</w:t>
      </w:r>
      <w:r>
        <w:rPr>
          <w:b/>
          <w:bCs/>
          <w:i/>
        </w:rPr>
        <w:t>.</w:t>
      </w:r>
    </w:p>
    <w:p w14:paraId="40B17224" w14:textId="77777777" w:rsidR="00A41FAF" w:rsidRPr="00A41FAF" w:rsidRDefault="00A41FAF" w:rsidP="00A41FAF">
      <w:pPr>
        <w:spacing w:after="0"/>
        <w:jc w:val="left"/>
        <w:rPr>
          <w:b/>
          <w:bCs/>
          <w:i/>
        </w:rPr>
      </w:pPr>
    </w:p>
    <w:p w14:paraId="0F6D346C" w14:textId="77777777" w:rsidR="00A41FAF" w:rsidRPr="002534BD" w:rsidRDefault="00A41FAF" w:rsidP="00A41FAF">
      <w:pPr>
        <w:spacing w:after="0"/>
        <w:rPr>
          <w:b/>
          <w:i/>
        </w:rPr>
      </w:pPr>
      <w:r w:rsidRPr="002534BD">
        <w:rPr>
          <w:b/>
          <w:i/>
        </w:rPr>
        <w:t xml:space="preserve">Proposal </w:t>
      </w:r>
      <w:r>
        <w:rPr>
          <w:b/>
          <w:i/>
          <w:noProof/>
        </w:rPr>
        <w:t>11</w:t>
      </w:r>
      <w:r w:rsidRPr="002534BD">
        <w:rPr>
          <w:b/>
          <w:i/>
        </w:rPr>
        <w:t>:</w:t>
      </w:r>
      <w:r w:rsidRPr="002534BD">
        <w:rPr>
          <w:b/>
          <w:i/>
        </w:rPr>
        <w:tab/>
        <w:t xml:space="preserve">Quality measurement for all timing measurements (RSTD, RTOA, UE Rx-Tx, </w:t>
      </w:r>
      <w:proofErr w:type="spellStart"/>
      <w:r w:rsidRPr="002534BD">
        <w:rPr>
          <w:b/>
          <w:i/>
        </w:rPr>
        <w:t>gNB</w:t>
      </w:r>
      <w:proofErr w:type="spellEnd"/>
      <w:r w:rsidRPr="002534BD">
        <w:rPr>
          <w:b/>
          <w:i/>
        </w:rPr>
        <w:t xml:space="preserve"> Rx-Tx) shall be defined in a NR using the LTE Quality measurement as a starting point.</w:t>
      </w:r>
    </w:p>
    <w:p w14:paraId="46E97F10" w14:textId="26C66CE1" w:rsidR="00A41FAF" w:rsidRDefault="00A41FAF" w:rsidP="00A41FAF">
      <w:pPr>
        <w:pStyle w:val="ListParagraph"/>
        <w:numPr>
          <w:ilvl w:val="0"/>
          <w:numId w:val="38"/>
        </w:numPr>
        <w:spacing w:after="0"/>
        <w:rPr>
          <w:b/>
          <w:i/>
        </w:rPr>
      </w:pPr>
      <w:r w:rsidRPr="002534BD">
        <w:rPr>
          <w:b/>
          <w:i/>
        </w:rPr>
        <w:t xml:space="preserve">Discuss further details on the error resolution, error values, and Number of samples reported. </w:t>
      </w:r>
    </w:p>
    <w:p w14:paraId="254BB30E" w14:textId="77777777" w:rsidR="00A41FAF" w:rsidRPr="00A41FAF" w:rsidRDefault="00A41FAF" w:rsidP="00A41FAF">
      <w:pPr>
        <w:pStyle w:val="ListParagraph"/>
        <w:spacing w:after="0"/>
        <w:rPr>
          <w:b/>
          <w:i/>
        </w:rPr>
      </w:pPr>
    </w:p>
    <w:p w14:paraId="196C70DA" w14:textId="77777777" w:rsidR="00D721B0" w:rsidRPr="00D721B0" w:rsidRDefault="00D721B0" w:rsidP="00D721B0">
      <w:pPr>
        <w:rPr>
          <w:rFonts w:ascii="Times" w:hAnsi="Times" w:cs="Times"/>
          <w:b/>
          <w:i/>
        </w:rPr>
      </w:pPr>
      <w:r w:rsidRPr="00D721B0">
        <w:rPr>
          <w:rFonts w:ascii="Times" w:hAnsi="Times" w:cs="Times"/>
          <w:b/>
          <w:i/>
        </w:rPr>
        <w:t xml:space="preserve">Proposal 12: NR should support variable reporting granularity, e.g., including a configurable quantization step size, to address current and future positioning demands </w:t>
      </w:r>
      <w:proofErr w:type="spellStart"/>
      <w:r w:rsidRPr="00D721B0">
        <w:rPr>
          <w:rFonts w:ascii="Times" w:hAnsi="Times" w:cs="Times"/>
          <w:b/>
          <w:i/>
        </w:rPr>
        <w:t>ands</w:t>
      </w:r>
      <w:proofErr w:type="spellEnd"/>
      <w:r w:rsidRPr="00D721B0">
        <w:rPr>
          <w:rFonts w:ascii="Times" w:hAnsi="Times" w:cs="Times"/>
          <w:b/>
          <w:i/>
        </w:rPr>
        <w:t xml:space="preserve"> requirements.</w:t>
      </w:r>
    </w:p>
    <w:p w14:paraId="245F84CF" w14:textId="453F0E2C" w:rsidR="000A0AAA" w:rsidRPr="00E66724" w:rsidRDefault="000A0AAA" w:rsidP="00EB2D3A">
      <w:pPr>
        <w:pStyle w:val="Heading1"/>
        <w:numPr>
          <w:ilvl w:val="0"/>
          <w:numId w:val="49"/>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8" w:name="_Ref450583331"/>
      <w:bookmarkEnd w:id="18"/>
    </w:p>
    <w:p w14:paraId="603CBFCB" w14:textId="77777777" w:rsidR="005E2CAA" w:rsidRDefault="005E2CAA" w:rsidP="005E2CAA">
      <w:pPr>
        <w:spacing w:after="0"/>
        <w:jc w:val="left"/>
        <w:rPr>
          <w:lang w:eastAsia="ko-KR"/>
        </w:rPr>
      </w:pPr>
      <w:r w:rsidRPr="00266C17">
        <w:rPr>
          <w:lang w:eastAsia="ko-KR"/>
        </w:rPr>
        <w:t>[1] RP-190752, “New WID: NR Positioning Support”, Intel, Ericsson</w:t>
      </w:r>
    </w:p>
    <w:p w14:paraId="1596AB10"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502D2FE5"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2DFA31" w14:textId="49125B13" w:rsidR="006D3434" w:rsidRPr="005E2CAA" w:rsidRDefault="006D3434" w:rsidP="00797037">
      <w:pPr>
        <w:spacing w:after="0"/>
        <w:ind w:left="562" w:hanging="562"/>
        <w:jc w:val="left"/>
        <w:rPr>
          <w:lang w:val="en-GB"/>
        </w:rPr>
      </w:pPr>
    </w:p>
    <w:sectPr w:rsidR="006D3434" w:rsidRPr="005E2CAA" w:rsidSect="00A92D32">
      <w:footerReference w:type="default" r:id="rId19"/>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C639F" w14:textId="77777777" w:rsidR="003B7ACA" w:rsidRDefault="003B7ACA">
      <w:r>
        <w:separator/>
      </w:r>
    </w:p>
  </w:endnote>
  <w:endnote w:type="continuationSeparator" w:id="0">
    <w:p w14:paraId="1BAEF708" w14:textId="77777777" w:rsidR="003B7ACA" w:rsidRDefault="003B7ACA">
      <w:r>
        <w:continuationSeparator/>
      </w:r>
    </w:p>
  </w:endnote>
  <w:endnote w:type="continuationNotice" w:id="1">
    <w:p w14:paraId="35DB06AA" w14:textId="77777777" w:rsidR="003B7ACA" w:rsidRDefault="003B7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48B129FB" w:rsidR="003B7ACA" w:rsidRDefault="003B7ACA">
    <w:pPr>
      <w:pStyle w:val="Footer"/>
    </w:pPr>
    <w:r>
      <w:rPr>
        <w:noProof w:val="0"/>
      </w:rPr>
      <w:fldChar w:fldCharType="begin"/>
    </w:r>
    <w:r>
      <w:instrText xml:space="preserve"> PAGE   \* MERGEFORMAT </w:instrText>
    </w:r>
    <w:r>
      <w:rPr>
        <w:noProof w:val="0"/>
      </w:rPr>
      <w:fldChar w:fldCharType="separate"/>
    </w:r>
    <w:r>
      <w:t>3</w:t>
    </w:r>
    <w:r>
      <w:fldChar w:fldCharType="end"/>
    </w:r>
  </w:p>
  <w:p w14:paraId="715B2BCA" w14:textId="77777777" w:rsidR="003B7ACA" w:rsidRDefault="003B7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814A" w14:textId="77777777" w:rsidR="003B7ACA" w:rsidRDefault="003B7ACA">
      <w:r>
        <w:separator/>
      </w:r>
    </w:p>
  </w:footnote>
  <w:footnote w:type="continuationSeparator" w:id="0">
    <w:p w14:paraId="4906812E" w14:textId="77777777" w:rsidR="003B7ACA" w:rsidRDefault="003B7ACA">
      <w:r>
        <w:continuationSeparator/>
      </w:r>
    </w:p>
  </w:footnote>
  <w:footnote w:type="continuationNotice" w:id="1">
    <w:p w14:paraId="4150481A" w14:textId="77777777" w:rsidR="003B7ACA" w:rsidRDefault="003B7A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36A73"/>
    <w:multiLevelType w:val="hybridMultilevel"/>
    <w:tmpl w:val="F72E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29250B"/>
    <w:multiLevelType w:val="hybridMultilevel"/>
    <w:tmpl w:val="8E2A6B40"/>
    <w:lvl w:ilvl="0" w:tplc="D202121A">
      <w:start w:val="1"/>
      <w:numFmt w:val="bullet"/>
      <w:lvlText w:val="•"/>
      <w:lvlJc w:val="left"/>
      <w:pPr>
        <w:tabs>
          <w:tab w:val="num" w:pos="360"/>
        </w:tabs>
        <w:ind w:left="360" w:hanging="360"/>
      </w:pPr>
      <w:rPr>
        <w:rFonts w:ascii="Arial" w:hAnsi="Arial" w:hint="default"/>
      </w:rPr>
    </w:lvl>
    <w:lvl w:ilvl="1" w:tplc="DF9E5BF4">
      <w:start w:val="82"/>
      <w:numFmt w:val="bullet"/>
      <w:lvlText w:val="◦"/>
      <w:lvlJc w:val="left"/>
      <w:pPr>
        <w:tabs>
          <w:tab w:val="num" w:pos="1080"/>
        </w:tabs>
        <w:ind w:left="1080" w:hanging="360"/>
      </w:pPr>
      <w:rPr>
        <w:rFonts w:ascii="Microsoft Sans Serif" w:hAnsi="Microsoft Sans Serif" w:hint="default"/>
      </w:rPr>
    </w:lvl>
    <w:lvl w:ilvl="2" w:tplc="F43A0CB4">
      <w:start w:val="82"/>
      <w:numFmt w:val="bullet"/>
      <w:lvlText w:val="•"/>
      <w:lvlJc w:val="left"/>
      <w:pPr>
        <w:tabs>
          <w:tab w:val="num" w:pos="1800"/>
        </w:tabs>
        <w:ind w:left="1800" w:hanging="360"/>
      </w:pPr>
      <w:rPr>
        <w:rFonts w:ascii="Microsoft Sans Serif" w:hAnsi="Microsoft Sans Serif" w:hint="default"/>
      </w:rPr>
    </w:lvl>
    <w:lvl w:ilvl="3" w:tplc="A782B128" w:tentative="1">
      <w:start w:val="1"/>
      <w:numFmt w:val="bullet"/>
      <w:lvlText w:val="•"/>
      <w:lvlJc w:val="left"/>
      <w:pPr>
        <w:tabs>
          <w:tab w:val="num" w:pos="2520"/>
        </w:tabs>
        <w:ind w:left="2520" w:hanging="360"/>
      </w:pPr>
      <w:rPr>
        <w:rFonts w:ascii="Arial" w:hAnsi="Arial" w:hint="default"/>
      </w:rPr>
    </w:lvl>
    <w:lvl w:ilvl="4" w:tplc="E43C6116" w:tentative="1">
      <w:start w:val="1"/>
      <w:numFmt w:val="bullet"/>
      <w:lvlText w:val="•"/>
      <w:lvlJc w:val="left"/>
      <w:pPr>
        <w:tabs>
          <w:tab w:val="num" w:pos="3240"/>
        </w:tabs>
        <w:ind w:left="3240" w:hanging="360"/>
      </w:pPr>
      <w:rPr>
        <w:rFonts w:ascii="Arial" w:hAnsi="Arial" w:hint="default"/>
      </w:rPr>
    </w:lvl>
    <w:lvl w:ilvl="5" w:tplc="EACACD72" w:tentative="1">
      <w:start w:val="1"/>
      <w:numFmt w:val="bullet"/>
      <w:lvlText w:val="•"/>
      <w:lvlJc w:val="left"/>
      <w:pPr>
        <w:tabs>
          <w:tab w:val="num" w:pos="3960"/>
        </w:tabs>
        <w:ind w:left="3960" w:hanging="360"/>
      </w:pPr>
      <w:rPr>
        <w:rFonts w:ascii="Arial" w:hAnsi="Arial" w:hint="default"/>
      </w:rPr>
    </w:lvl>
    <w:lvl w:ilvl="6" w:tplc="03984E6C" w:tentative="1">
      <w:start w:val="1"/>
      <w:numFmt w:val="bullet"/>
      <w:lvlText w:val="•"/>
      <w:lvlJc w:val="left"/>
      <w:pPr>
        <w:tabs>
          <w:tab w:val="num" w:pos="4680"/>
        </w:tabs>
        <w:ind w:left="4680" w:hanging="360"/>
      </w:pPr>
      <w:rPr>
        <w:rFonts w:ascii="Arial" w:hAnsi="Arial" w:hint="default"/>
      </w:rPr>
    </w:lvl>
    <w:lvl w:ilvl="7" w:tplc="EADEC4F8" w:tentative="1">
      <w:start w:val="1"/>
      <w:numFmt w:val="bullet"/>
      <w:lvlText w:val="•"/>
      <w:lvlJc w:val="left"/>
      <w:pPr>
        <w:tabs>
          <w:tab w:val="num" w:pos="5400"/>
        </w:tabs>
        <w:ind w:left="5400" w:hanging="360"/>
      </w:pPr>
      <w:rPr>
        <w:rFonts w:ascii="Arial" w:hAnsi="Arial" w:hint="default"/>
      </w:rPr>
    </w:lvl>
    <w:lvl w:ilvl="8" w:tplc="D722B6A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E55F8D"/>
    <w:multiLevelType w:val="hybridMultilevel"/>
    <w:tmpl w:val="761217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41A3118"/>
    <w:multiLevelType w:val="hybridMultilevel"/>
    <w:tmpl w:val="2034AD5E"/>
    <w:lvl w:ilvl="0" w:tplc="59404622">
      <w:start w:val="1"/>
      <w:numFmt w:val="bullet"/>
      <w:lvlText w:val="•"/>
      <w:lvlJc w:val="left"/>
      <w:pPr>
        <w:tabs>
          <w:tab w:val="num" w:pos="720"/>
        </w:tabs>
        <w:ind w:left="720" w:hanging="360"/>
      </w:pPr>
      <w:rPr>
        <w:rFonts w:ascii="Arial" w:hAnsi="Arial" w:hint="default"/>
      </w:rPr>
    </w:lvl>
    <w:lvl w:ilvl="1" w:tplc="19227448">
      <w:start w:val="1"/>
      <w:numFmt w:val="decimal"/>
      <w:lvlText w:val="%2."/>
      <w:lvlJc w:val="left"/>
      <w:pPr>
        <w:tabs>
          <w:tab w:val="num" w:pos="1440"/>
        </w:tabs>
        <w:ind w:left="1440" w:hanging="360"/>
      </w:pPr>
    </w:lvl>
    <w:lvl w:ilvl="2" w:tplc="7AB29E34" w:tentative="1">
      <w:start w:val="1"/>
      <w:numFmt w:val="bullet"/>
      <w:lvlText w:val="•"/>
      <w:lvlJc w:val="left"/>
      <w:pPr>
        <w:tabs>
          <w:tab w:val="num" w:pos="2160"/>
        </w:tabs>
        <w:ind w:left="2160" w:hanging="360"/>
      </w:pPr>
      <w:rPr>
        <w:rFonts w:ascii="Arial" w:hAnsi="Arial" w:hint="default"/>
      </w:rPr>
    </w:lvl>
    <w:lvl w:ilvl="3" w:tplc="B0287F7A" w:tentative="1">
      <w:start w:val="1"/>
      <w:numFmt w:val="bullet"/>
      <w:lvlText w:val="•"/>
      <w:lvlJc w:val="left"/>
      <w:pPr>
        <w:tabs>
          <w:tab w:val="num" w:pos="2880"/>
        </w:tabs>
        <w:ind w:left="2880" w:hanging="360"/>
      </w:pPr>
      <w:rPr>
        <w:rFonts w:ascii="Arial" w:hAnsi="Arial" w:hint="default"/>
      </w:rPr>
    </w:lvl>
    <w:lvl w:ilvl="4" w:tplc="C7A20B70" w:tentative="1">
      <w:start w:val="1"/>
      <w:numFmt w:val="bullet"/>
      <w:lvlText w:val="•"/>
      <w:lvlJc w:val="left"/>
      <w:pPr>
        <w:tabs>
          <w:tab w:val="num" w:pos="3600"/>
        </w:tabs>
        <w:ind w:left="3600" w:hanging="360"/>
      </w:pPr>
      <w:rPr>
        <w:rFonts w:ascii="Arial" w:hAnsi="Arial" w:hint="default"/>
      </w:rPr>
    </w:lvl>
    <w:lvl w:ilvl="5" w:tplc="410A889E" w:tentative="1">
      <w:start w:val="1"/>
      <w:numFmt w:val="bullet"/>
      <w:lvlText w:val="•"/>
      <w:lvlJc w:val="left"/>
      <w:pPr>
        <w:tabs>
          <w:tab w:val="num" w:pos="4320"/>
        </w:tabs>
        <w:ind w:left="4320" w:hanging="360"/>
      </w:pPr>
      <w:rPr>
        <w:rFonts w:ascii="Arial" w:hAnsi="Arial" w:hint="default"/>
      </w:rPr>
    </w:lvl>
    <w:lvl w:ilvl="6" w:tplc="B7829EE4" w:tentative="1">
      <w:start w:val="1"/>
      <w:numFmt w:val="bullet"/>
      <w:lvlText w:val="•"/>
      <w:lvlJc w:val="left"/>
      <w:pPr>
        <w:tabs>
          <w:tab w:val="num" w:pos="5040"/>
        </w:tabs>
        <w:ind w:left="5040" w:hanging="360"/>
      </w:pPr>
      <w:rPr>
        <w:rFonts w:ascii="Arial" w:hAnsi="Arial" w:hint="default"/>
      </w:rPr>
    </w:lvl>
    <w:lvl w:ilvl="7" w:tplc="28C69D28" w:tentative="1">
      <w:start w:val="1"/>
      <w:numFmt w:val="bullet"/>
      <w:lvlText w:val="•"/>
      <w:lvlJc w:val="left"/>
      <w:pPr>
        <w:tabs>
          <w:tab w:val="num" w:pos="5760"/>
        </w:tabs>
        <w:ind w:left="5760" w:hanging="360"/>
      </w:pPr>
      <w:rPr>
        <w:rFonts w:ascii="Arial" w:hAnsi="Arial" w:hint="default"/>
      </w:rPr>
    </w:lvl>
    <w:lvl w:ilvl="8" w:tplc="883A9D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56E4E"/>
    <w:multiLevelType w:val="hybridMultilevel"/>
    <w:tmpl w:val="97506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93441F"/>
    <w:multiLevelType w:val="hybridMultilevel"/>
    <w:tmpl w:val="3C726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CE7DDE"/>
    <w:multiLevelType w:val="hybridMultilevel"/>
    <w:tmpl w:val="11C2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842E3"/>
    <w:multiLevelType w:val="hybridMultilevel"/>
    <w:tmpl w:val="7CAC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D38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2D8159C"/>
    <w:multiLevelType w:val="hybridMultilevel"/>
    <w:tmpl w:val="91585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72A58"/>
    <w:multiLevelType w:val="hybridMultilevel"/>
    <w:tmpl w:val="42088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47225"/>
    <w:multiLevelType w:val="hybridMultilevel"/>
    <w:tmpl w:val="802CB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441AE"/>
    <w:multiLevelType w:val="hybridMultilevel"/>
    <w:tmpl w:val="D41CE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5505EB"/>
    <w:multiLevelType w:val="hybridMultilevel"/>
    <w:tmpl w:val="53B47B82"/>
    <w:lvl w:ilvl="0" w:tplc="89E488AA">
      <w:start w:val="1"/>
      <w:numFmt w:val="bullet"/>
      <w:lvlText w:val="◦"/>
      <w:lvlJc w:val="left"/>
      <w:pPr>
        <w:tabs>
          <w:tab w:val="num" w:pos="720"/>
        </w:tabs>
        <w:ind w:left="720" w:hanging="360"/>
      </w:pPr>
      <w:rPr>
        <w:rFonts w:ascii="Microsoft Sans Serif" w:hAnsi="Microsoft Sans Serif" w:hint="default"/>
      </w:rPr>
    </w:lvl>
    <w:lvl w:ilvl="1" w:tplc="45A2BA64">
      <w:start w:val="1"/>
      <w:numFmt w:val="bullet"/>
      <w:lvlText w:val="◦"/>
      <w:lvlJc w:val="left"/>
      <w:pPr>
        <w:tabs>
          <w:tab w:val="num" w:pos="1440"/>
        </w:tabs>
        <w:ind w:left="1440" w:hanging="360"/>
      </w:pPr>
      <w:rPr>
        <w:rFonts w:ascii="Microsoft Sans Serif" w:hAnsi="Microsoft Sans Serif" w:hint="default"/>
      </w:rPr>
    </w:lvl>
    <w:lvl w:ilvl="2" w:tplc="24D450EE" w:tentative="1">
      <w:start w:val="1"/>
      <w:numFmt w:val="bullet"/>
      <w:lvlText w:val="◦"/>
      <w:lvlJc w:val="left"/>
      <w:pPr>
        <w:tabs>
          <w:tab w:val="num" w:pos="2160"/>
        </w:tabs>
        <w:ind w:left="2160" w:hanging="360"/>
      </w:pPr>
      <w:rPr>
        <w:rFonts w:ascii="Microsoft Sans Serif" w:hAnsi="Microsoft Sans Serif" w:hint="default"/>
      </w:rPr>
    </w:lvl>
    <w:lvl w:ilvl="3" w:tplc="431E39BC" w:tentative="1">
      <w:start w:val="1"/>
      <w:numFmt w:val="bullet"/>
      <w:lvlText w:val="◦"/>
      <w:lvlJc w:val="left"/>
      <w:pPr>
        <w:tabs>
          <w:tab w:val="num" w:pos="2880"/>
        </w:tabs>
        <w:ind w:left="2880" w:hanging="360"/>
      </w:pPr>
      <w:rPr>
        <w:rFonts w:ascii="Microsoft Sans Serif" w:hAnsi="Microsoft Sans Serif" w:hint="default"/>
      </w:rPr>
    </w:lvl>
    <w:lvl w:ilvl="4" w:tplc="50484862" w:tentative="1">
      <w:start w:val="1"/>
      <w:numFmt w:val="bullet"/>
      <w:lvlText w:val="◦"/>
      <w:lvlJc w:val="left"/>
      <w:pPr>
        <w:tabs>
          <w:tab w:val="num" w:pos="3600"/>
        </w:tabs>
        <w:ind w:left="3600" w:hanging="360"/>
      </w:pPr>
      <w:rPr>
        <w:rFonts w:ascii="Microsoft Sans Serif" w:hAnsi="Microsoft Sans Serif" w:hint="default"/>
      </w:rPr>
    </w:lvl>
    <w:lvl w:ilvl="5" w:tplc="5116229E" w:tentative="1">
      <w:start w:val="1"/>
      <w:numFmt w:val="bullet"/>
      <w:lvlText w:val="◦"/>
      <w:lvlJc w:val="left"/>
      <w:pPr>
        <w:tabs>
          <w:tab w:val="num" w:pos="4320"/>
        </w:tabs>
        <w:ind w:left="4320" w:hanging="360"/>
      </w:pPr>
      <w:rPr>
        <w:rFonts w:ascii="Microsoft Sans Serif" w:hAnsi="Microsoft Sans Serif" w:hint="default"/>
      </w:rPr>
    </w:lvl>
    <w:lvl w:ilvl="6" w:tplc="89C49A36" w:tentative="1">
      <w:start w:val="1"/>
      <w:numFmt w:val="bullet"/>
      <w:lvlText w:val="◦"/>
      <w:lvlJc w:val="left"/>
      <w:pPr>
        <w:tabs>
          <w:tab w:val="num" w:pos="5040"/>
        </w:tabs>
        <w:ind w:left="5040" w:hanging="360"/>
      </w:pPr>
      <w:rPr>
        <w:rFonts w:ascii="Microsoft Sans Serif" w:hAnsi="Microsoft Sans Serif" w:hint="default"/>
      </w:rPr>
    </w:lvl>
    <w:lvl w:ilvl="7" w:tplc="8D1E2F98" w:tentative="1">
      <w:start w:val="1"/>
      <w:numFmt w:val="bullet"/>
      <w:lvlText w:val="◦"/>
      <w:lvlJc w:val="left"/>
      <w:pPr>
        <w:tabs>
          <w:tab w:val="num" w:pos="5760"/>
        </w:tabs>
        <w:ind w:left="5760" w:hanging="360"/>
      </w:pPr>
      <w:rPr>
        <w:rFonts w:ascii="Microsoft Sans Serif" w:hAnsi="Microsoft Sans Serif" w:hint="default"/>
      </w:rPr>
    </w:lvl>
    <w:lvl w:ilvl="8" w:tplc="32F8C3DC"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3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172FDD"/>
    <w:multiLevelType w:val="hybridMultilevel"/>
    <w:tmpl w:val="E83E4548"/>
    <w:lvl w:ilvl="0" w:tplc="44C23412">
      <w:start w:val="1"/>
      <w:numFmt w:val="bullet"/>
      <w:lvlText w:val="◦"/>
      <w:lvlJc w:val="left"/>
      <w:pPr>
        <w:tabs>
          <w:tab w:val="num" w:pos="720"/>
        </w:tabs>
        <w:ind w:left="720" w:hanging="360"/>
      </w:pPr>
      <w:rPr>
        <w:rFonts w:ascii="Microsoft Sans Serif" w:hAnsi="Microsoft Sans Serif" w:hint="default"/>
      </w:rPr>
    </w:lvl>
    <w:lvl w:ilvl="1" w:tplc="E7BE176E">
      <w:start w:val="1"/>
      <w:numFmt w:val="bullet"/>
      <w:lvlText w:val="◦"/>
      <w:lvlJc w:val="left"/>
      <w:pPr>
        <w:tabs>
          <w:tab w:val="num" w:pos="1440"/>
        </w:tabs>
        <w:ind w:left="1440" w:hanging="360"/>
      </w:pPr>
      <w:rPr>
        <w:rFonts w:ascii="Microsoft Sans Serif" w:hAnsi="Microsoft Sans Serif" w:hint="default"/>
      </w:rPr>
    </w:lvl>
    <w:lvl w:ilvl="2" w:tplc="4BAEDC00">
      <w:start w:val="249"/>
      <w:numFmt w:val="bullet"/>
      <w:lvlText w:val="•"/>
      <w:lvlJc w:val="left"/>
      <w:pPr>
        <w:tabs>
          <w:tab w:val="num" w:pos="2160"/>
        </w:tabs>
        <w:ind w:left="2160" w:hanging="360"/>
      </w:pPr>
      <w:rPr>
        <w:rFonts w:ascii="Microsoft Sans Serif" w:hAnsi="Microsoft Sans Serif" w:hint="default"/>
      </w:rPr>
    </w:lvl>
    <w:lvl w:ilvl="3" w:tplc="6570F1DA" w:tentative="1">
      <w:start w:val="1"/>
      <w:numFmt w:val="bullet"/>
      <w:lvlText w:val="◦"/>
      <w:lvlJc w:val="left"/>
      <w:pPr>
        <w:tabs>
          <w:tab w:val="num" w:pos="2880"/>
        </w:tabs>
        <w:ind w:left="2880" w:hanging="360"/>
      </w:pPr>
      <w:rPr>
        <w:rFonts w:ascii="Microsoft Sans Serif" w:hAnsi="Microsoft Sans Serif" w:hint="default"/>
      </w:rPr>
    </w:lvl>
    <w:lvl w:ilvl="4" w:tplc="E328090A" w:tentative="1">
      <w:start w:val="1"/>
      <w:numFmt w:val="bullet"/>
      <w:lvlText w:val="◦"/>
      <w:lvlJc w:val="left"/>
      <w:pPr>
        <w:tabs>
          <w:tab w:val="num" w:pos="3600"/>
        </w:tabs>
        <w:ind w:left="3600" w:hanging="360"/>
      </w:pPr>
      <w:rPr>
        <w:rFonts w:ascii="Microsoft Sans Serif" w:hAnsi="Microsoft Sans Serif" w:hint="default"/>
      </w:rPr>
    </w:lvl>
    <w:lvl w:ilvl="5" w:tplc="43825334" w:tentative="1">
      <w:start w:val="1"/>
      <w:numFmt w:val="bullet"/>
      <w:lvlText w:val="◦"/>
      <w:lvlJc w:val="left"/>
      <w:pPr>
        <w:tabs>
          <w:tab w:val="num" w:pos="4320"/>
        </w:tabs>
        <w:ind w:left="4320" w:hanging="360"/>
      </w:pPr>
      <w:rPr>
        <w:rFonts w:ascii="Microsoft Sans Serif" w:hAnsi="Microsoft Sans Serif" w:hint="default"/>
      </w:rPr>
    </w:lvl>
    <w:lvl w:ilvl="6" w:tplc="63FE5FD2" w:tentative="1">
      <w:start w:val="1"/>
      <w:numFmt w:val="bullet"/>
      <w:lvlText w:val="◦"/>
      <w:lvlJc w:val="left"/>
      <w:pPr>
        <w:tabs>
          <w:tab w:val="num" w:pos="5040"/>
        </w:tabs>
        <w:ind w:left="5040" w:hanging="360"/>
      </w:pPr>
      <w:rPr>
        <w:rFonts w:ascii="Microsoft Sans Serif" w:hAnsi="Microsoft Sans Serif" w:hint="default"/>
      </w:rPr>
    </w:lvl>
    <w:lvl w:ilvl="7" w:tplc="5372B086" w:tentative="1">
      <w:start w:val="1"/>
      <w:numFmt w:val="bullet"/>
      <w:lvlText w:val="◦"/>
      <w:lvlJc w:val="left"/>
      <w:pPr>
        <w:tabs>
          <w:tab w:val="num" w:pos="5760"/>
        </w:tabs>
        <w:ind w:left="5760" w:hanging="360"/>
      </w:pPr>
      <w:rPr>
        <w:rFonts w:ascii="Microsoft Sans Serif" w:hAnsi="Microsoft Sans Serif" w:hint="default"/>
      </w:rPr>
    </w:lvl>
    <w:lvl w:ilvl="8" w:tplc="B5DA01C4" w:tentative="1">
      <w:start w:val="1"/>
      <w:numFmt w:val="bullet"/>
      <w:lvlText w:val="◦"/>
      <w:lvlJc w:val="left"/>
      <w:pPr>
        <w:tabs>
          <w:tab w:val="num" w:pos="6480"/>
        </w:tabs>
        <w:ind w:left="6480" w:hanging="360"/>
      </w:pPr>
      <w:rPr>
        <w:rFonts w:ascii="Microsoft Sans Serif" w:hAnsi="Microsoft Sans Serif" w:hint="default"/>
      </w:rPr>
    </w:lvl>
  </w:abstractNum>
  <w:abstractNum w:abstractNumId="39"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5D617CB"/>
    <w:multiLevelType w:val="hybridMultilevel"/>
    <w:tmpl w:val="EE3E7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8AF52A2"/>
    <w:multiLevelType w:val="hybridMultilevel"/>
    <w:tmpl w:val="8B4C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BC007A"/>
    <w:multiLevelType w:val="hybridMultilevel"/>
    <w:tmpl w:val="DFAE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35"/>
  </w:num>
  <w:num w:numId="4">
    <w:abstractNumId w:val="17"/>
  </w:num>
  <w:num w:numId="5">
    <w:abstractNumId w:val="15"/>
  </w:num>
  <w:num w:numId="6">
    <w:abstractNumId w:val="14"/>
  </w:num>
  <w:num w:numId="7">
    <w:abstractNumId w:val="12"/>
  </w:num>
  <w:num w:numId="8">
    <w:abstractNumId w:val="3"/>
  </w:num>
  <w:num w:numId="9">
    <w:abstractNumId w:val="6"/>
  </w:num>
  <w:num w:numId="10">
    <w:abstractNumId w:val="1"/>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7"/>
  </w:num>
  <w:num w:numId="14">
    <w:abstractNumId w:val="40"/>
  </w:num>
  <w:num w:numId="15">
    <w:abstractNumId w:val="32"/>
  </w:num>
  <w:num w:numId="16">
    <w:abstractNumId w:val="4"/>
  </w:num>
  <w:num w:numId="17">
    <w:abstractNumId w:val="7"/>
  </w:num>
  <w:num w:numId="18">
    <w:abstractNumId w:val="25"/>
  </w:num>
  <w:num w:numId="19">
    <w:abstractNumId w:val="33"/>
  </w:num>
  <w:num w:numId="20">
    <w:abstractNumId w:val="13"/>
  </w:num>
  <w:num w:numId="21">
    <w:abstractNumId w:val="27"/>
  </w:num>
  <w:num w:numId="22">
    <w:abstractNumId w:val="24"/>
  </w:num>
  <w:num w:numId="23">
    <w:abstractNumId w:val="16"/>
  </w:num>
  <w:num w:numId="24">
    <w:abstractNumId w:val="44"/>
  </w:num>
  <w:num w:numId="25">
    <w:abstractNumId w:val="2"/>
  </w:num>
  <w:num w:numId="26">
    <w:abstractNumId w:val="19"/>
  </w:num>
  <w:num w:numId="27">
    <w:abstractNumId w:val="18"/>
  </w:num>
  <w:num w:numId="28">
    <w:abstractNumId w:val="22"/>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8"/>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43"/>
  </w:num>
  <w:num w:numId="35">
    <w:abstractNumId w:val="8"/>
  </w:num>
  <w:num w:numId="36">
    <w:abstractNumId w:val="41"/>
  </w:num>
  <w:num w:numId="37">
    <w:abstractNumId w:val="46"/>
  </w:num>
  <w:num w:numId="38">
    <w:abstractNumId w:val="39"/>
  </w:num>
  <w:num w:numId="39">
    <w:abstractNumId w:val="42"/>
  </w:num>
  <w:num w:numId="40">
    <w:abstractNumId w:val="5"/>
  </w:num>
  <w:num w:numId="41">
    <w:abstractNumId w:val="29"/>
  </w:num>
  <w:num w:numId="42">
    <w:abstractNumId w:val="9"/>
  </w:num>
  <w:num w:numId="43">
    <w:abstractNumId w:val="26"/>
  </w:num>
  <w:num w:numId="44">
    <w:abstractNumId w:val="28"/>
  </w:num>
  <w:num w:numId="45">
    <w:abstractNumId w:val="23"/>
  </w:num>
  <w:num w:numId="46">
    <w:abstractNumId w:val="36"/>
  </w:num>
  <w:num w:numId="47">
    <w:abstractNumId w:val="45"/>
  </w:num>
  <w:num w:numId="48">
    <w:abstractNumId w:val="31"/>
  </w:num>
  <w:num w:numId="49">
    <w:abstractNumId w:val="20"/>
  </w:num>
  <w:num w:numId="50">
    <w:abstractNumId w:val="4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B2C"/>
    <w:rsid w:val="00000F94"/>
    <w:rsid w:val="0000152F"/>
    <w:rsid w:val="00001BD4"/>
    <w:rsid w:val="00001E2A"/>
    <w:rsid w:val="00001F2C"/>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4A80"/>
    <w:rsid w:val="00015049"/>
    <w:rsid w:val="0001664E"/>
    <w:rsid w:val="00016AF9"/>
    <w:rsid w:val="00016E21"/>
    <w:rsid w:val="0001742C"/>
    <w:rsid w:val="000177DE"/>
    <w:rsid w:val="0002070C"/>
    <w:rsid w:val="00020733"/>
    <w:rsid w:val="0002144F"/>
    <w:rsid w:val="000215F1"/>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7D8"/>
    <w:rsid w:val="00043C75"/>
    <w:rsid w:val="0004405F"/>
    <w:rsid w:val="0004487B"/>
    <w:rsid w:val="00044D44"/>
    <w:rsid w:val="0004547F"/>
    <w:rsid w:val="00045544"/>
    <w:rsid w:val="00045758"/>
    <w:rsid w:val="00045AD0"/>
    <w:rsid w:val="00045FB4"/>
    <w:rsid w:val="000462EC"/>
    <w:rsid w:val="000466E8"/>
    <w:rsid w:val="00046EF8"/>
    <w:rsid w:val="0004758A"/>
    <w:rsid w:val="00050748"/>
    <w:rsid w:val="000508EB"/>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294"/>
    <w:rsid w:val="000B455F"/>
    <w:rsid w:val="000B4DA0"/>
    <w:rsid w:val="000B4EC4"/>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078"/>
    <w:rsid w:val="000E0D76"/>
    <w:rsid w:val="000E139D"/>
    <w:rsid w:val="000E1E2C"/>
    <w:rsid w:val="000E1FCE"/>
    <w:rsid w:val="000E2120"/>
    <w:rsid w:val="000E24A4"/>
    <w:rsid w:val="000E319A"/>
    <w:rsid w:val="000E3343"/>
    <w:rsid w:val="000E3862"/>
    <w:rsid w:val="000E3DD8"/>
    <w:rsid w:val="000E4CC2"/>
    <w:rsid w:val="000E5A3B"/>
    <w:rsid w:val="000E6166"/>
    <w:rsid w:val="000E61FA"/>
    <w:rsid w:val="000E649B"/>
    <w:rsid w:val="000E6598"/>
    <w:rsid w:val="000E6C12"/>
    <w:rsid w:val="000E6E70"/>
    <w:rsid w:val="000E7048"/>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B3"/>
    <w:rsid w:val="00102ADE"/>
    <w:rsid w:val="001030EF"/>
    <w:rsid w:val="00104AF3"/>
    <w:rsid w:val="00105643"/>
    <w:rsid w:val="00105CD6"/>
    <w:rsid w:val="00105D5A"/>
    <w:rsid w:val="00105F81"/>
    <w:rsid w:val="0010644E"/>
    <w:rsid w:val="001068D0"/>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4F15"/>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5F7"/>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172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9B"/>
    <w:rsid w:val="001642F2"/>
    <w:rsid w:val="0016476D"/>
    <w:rsid w:val="00164887"/>
    <w:rsid w:val="00164937"/>
    <w:rsid w:val="00164C50"/>
    <w:rsid w:val="00165055"/>
    <w:rsid w:val="0016540C"/>
    <w:rsid w:val="00165596"/>
    <w:rsid w:val="001670FF"/>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7A5"/>
    <w:rsid w:val="00175819"/>
    <w:rsid w:val="00175FE2"/>
    <w:rsid w:val="00176003"/>
    <w:rsid w:val="0017606B"/>
    <w:rsid w:val="00176237"/>
    <w:rsid w:val="00176822"/>
    <w:rsid w:val="00177213"/>
    <w:rsid w:val="00177B6D"/>
    <w:rsid w:val="00180DA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A"/>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3A4"/>
    <w:rsid w:val="001B2AE0"/>
    <w:rsid w:val="001B3108"/>
    <w:rsid w:val="001B35E8"/>
    <w:rsid w:val="001B3AB0"/>
    <w:rsid w:val="001B3D74"/>
    <w:rsid w:val="001B493F"/>
    <w:rsid w:val="001B4E42"/>
    <w:rsid w:val="001B50EA"/>
    <w:rsid w:val="001B53D9"/>
    <w:rsid w:val="001B5B9A"/>
    <w:rsid w:val="001B63EA"/>
    <w:rsid w:val="001B6712"/>
    <w:rsid w:val="001B68C1"/>
    <w:rsid w:val="001B76C3"/>
    <w:rsid w:val="001B7BDA"/>
    <w:rsid w:val="001C0A3C"/>
    <w:rsid w:val="001C1382"/>
    <w:rsid w:val="001C1BC2"/>
    <w:rsid w:val="001C2239"/>
    <w:rsid w:val="001C2599"/>
    <w:rsid w:val="001C3BE8"/>
    <w:rsid w:val="001C4406"/>
    <w:rsid w:val="001C48B4"/>
    <w:rsid w:val="001C5124"/>
    <w:rsid w:val="001C5250"/>
    <w:rsid w:val="001C64D1"/>
    <w:rsid w:val="001C6B70"/>
    <w:rsid w:val="001D140A"/>
    <w:rsid w:val="001D14C3"/>
    <w:rsid w:val="001D1B37"/>
    <w:rsid w:val="001D1C52"/>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E2B"/>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0DC4"/>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0471"/>
    <w:rsid w:val="0021105E"/>
    <w:rsid w:val="0021149A"/>
    <w:rsid w:val="0021167E"/>
    <w:rsid w:val="00211C8B"/>
    <w:rsid w:val="002125DB"/>
    <w:rsid w:val="00212ACD"/>
    <w:rsid w:val="002130BF"/>
    <w:rsid w:val="00213B0F"/>
    <w:rsid w:val="0021439E"/>
    <w:rsid w:val="00214982"/>
    <w:rsid w:val="00215940"/>
    <w:rsid w:val="00215BD1"/>
    <w:rsid w:val="00216138"/>
    <w:rsid w:val="00216246"/>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0994"/>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6C99"/>
    <w:rsid w:val="0024752D"/>
    <w:rsid w:val="002476FD"/>
    <w:rsid w:val="0024788D"/>
    <w:rsid w:val="00247977"/>
    <w:rsid w:val="002503C0"/>
    <w:rsid w:val="0025116B"/>
    <w:rsid w:val="0025194A"/>
    <w:rsid w:val="00251D22"/>
    <w:rsid w:val="0025206B"/>
    <w:rsid w:val="0025247B"/>
    <w:rsid w:val="0025257E"/>
    <w:rsid w:val="00252592"/>
    <w:rsid w:val="00252973"/>
    <w:rsid w:val="00252D34"/>
    <w:rsid w:val="002531BE"/>
    <w:rsid w:val="002534BD"/>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050"/>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797"/>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31E"/>
    <w:rsid w:val="002B3BBF"/>
    <w:rsid w:val="002B4693"/>
    <w:rsid w:val="002B61A5"/>
    <w:rsid w:val="002B62D4"/>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BE1"/>
    <w:rsid w:val="002C4C1B"/>
    <w:rsid w:val="002C543A"/>
    <w:rsid w:val="002C5A41"/>
    <w:rsid w:val="002C5BE6"/>
    <w:rsid w:val="002C5D34"/>
    <w:rsid w:val="002C61F7"/>
    <w:rsid w:val="002C64FB"/>
    <w:rsid w:val="002C724A"/>
    <w:rsid w:val="002C735C"/>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644A"/>
    <w:rsid w:val="002D70A4"/>
    <w:rsid w:val="002D7758"/>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07EEE"/>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BE9"/>
    <w:rsid w:val="00337526"/>
    <w:rsid w:val="00340072"/>
    <w:rsid w:val="00340D29"/>
    <w:rsid w:val="00340EF3"/>
    <w:rsid w:val="00341C7A"/>
    <w:rsid w:val="00341D89"/>
    <w:rsid w:val="0034256E"/>
    <w:rsid w:val="00342869"/>
    <w:rsid w:val="0034294D"/>
    <w:rsid w:val="00342B2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598"/>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4F32"/>
    <w:rsid w:val="003952FC"/>
    <w:rsid w:val="00395433"/>
    <w:rsid w:val="00396016"/>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73CD"/>
    <w:rsid w:val="003A7B0E"/>
    <w:rsid w:val="003A7CC0"/>
    <w:rsid w:val="003B04D7"/>
    <w:rsid w:val="003B057C"/>
    <w:rsid w:val="003B06F7"/>
    <w:rsid w:val="003B0BF4"/>
    <w:rsid w:val="003B0EF5"/>
    <w:rsid w:val="003B13A8"/>
    <w:rsid w:val="003B1529"/>
    <w:rsid w:val="003B1948"/>
    <w:rsid w:val="003B1F34"/>
    <w:rsid w:val="003B2A96"/>
    <w:rsid w:val="003B34FE"/>
    <w:rsid w:val="003B3CDF"/>
    <w:rsid w:val="003B4477"/>
    <w:rsid w:val="003B4748"/>
    <w:rsid w:val="003B474C"/>
    <w:rsid w:val="003B48B1"/>
    <w:rsid w:val="003B4927"/>
    <w:rsid w:val="003B4B60"/>
    <w:rsid w:val="003B5676"/>
    <w:rsid w:val="003B56C7"/>
    <w:rsid w:val="003B5C49"/>
    <w:rsid w:val="003B620B"/>
    <w:rsid w:val="003B6CC5"/>
    <w:rsid w:val="003B6E45"/>
    <w:rsid w:val="003B7236"/>
    <w:rsid w:val="003B788A"/>
    <w:rsid w:val="003B796F"/>
    <w:rsid w:val="003B7ACA"/>
    <w:rsid w:val="003C08E5"/>
    <w:rsid w:val="003C18BE"/>
    <w:rsid w:val="003C19BF"/>
    <w:rsid w:val="003C19E7"/>
    <w:rsid w:val="003C1CD0"/>
    <w:rsid w:val="003C2475"/>
    <w:rsid w:val="003C2488"/>
    <w:rsid w:val="003C25C7"/>
    <w:rsid w:val="003C2760"/>
    <w:rsid w:val="003C2786"/>
    <w:rsid w:val="003C279F"/>
    <w:rsid w:val="003C2CF7"/>
    <w:rsid w:val="003C2D3F"/>
    <w:rsid w:val="003C3696"/>
    <w:rsid w:val="003C3D07"/>
    <w:rsid w:val="003C441D"/>
    <w:rsid w:val="003C4446"/>
    <w:rsid w:val="003C45CF"/>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316A"/>
    <w:rsid w:val="003D4CED"/>
    <w:rsid w:val="003D4CFF"/>
    <w:rsid w:val="003D54E9"/>
    <w:rsid w:val="003D5B9F"/>
    <w:rsid w:val="003D622D"/>
    <w:rsid w:val="003D68A8"/>
    <w:rsid w:val="003D69FB"/>
    <w:rsid w:val="003D7FE1"/>
    <w:rsid w:val="003E00A9"/>
    <w:rsid w:val="003E0864"/>
    <w:rsid w:val="003E0A13"/>
    <w:rsid w:val="003E0E54"/>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49F"/>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B10"/>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B3"/>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940"/>
    <w:rsid w:val="00481A21"/>
    <w:rsid w:val="00481B49"/>
    <w:rsid w:val="004822F5"/>
    <w:rsid w:val="0048250B"/>
    <w:rsid w:val="004825CE"/>
    <w:rsid w:val="004826A8"/>
    <w:rsid w:val="00482B72"/>
    <w:rsid w:val="00482BD6"/>
    <w:rsid w:val="00483309"/>
    <w:rsid w:val="00483394"/>
    <w:rsid w:val="00483B64"/>
    <w:rsid w:val="004844E6"/>
    <w:rsid w:val="004857F4"/>
    <w:rsid w:val="00485BB6"/>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2D94"/>
    <w:rsid w:val="004A3085"/>
    <w:rsid w:val="004A34B4"/>
    <w:rsid w:val="004A3AD1"/>
    <w:rsid w:val="004A3C87"/>
    <w:rsid w:val="004A4A2E"/>
    <w:rsid w:val="004A56BB"/>
    <w:rsid w:val="004A5C55"/>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28B"/>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1A5"/>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682"/>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84F"/>
    <w:rsid w:val="0054152D"/>
    <w:rsid w:val="00541B31"/>
    <w:rsid w:val="00541B3F"/>
    <w:rsid w:val="00541C27"/>
    <w:rsid w:val="00541EBE"/>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3B13"/>
    <w:rsid w:val="00573F5E"/>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29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8E4"/>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4D3"/>
    <w:rsid w:val="005B5681"/>
    <w:rsid w:val="005B5AA5"/>
    <w:rsid w:val="005B6066"/>
    <w:rsid w:val="005B60A5"/>
    <w:rsid w:val="005B723A"/>
    <w:rsid w:val="005B7753"/>
    <w:rsid w:val="005B7B71"/>
    <w:rsid w:val="005B7D1D"/>
    <w:rsid w:val="005C0655"/>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6A3D"/>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5EE"/>
    <w:rsid w:val="005D6A9C"/>
    <w:rsid w:val="005D7ED8"/>
    <w:rsid w:val="005E052E"/>
    <w:rsid w:val="005E1637"/>
    <w:rsid w:val="005E1CF5"/>
    <w:rsid w:val="005E21BB"/>
    <w:rsid w:val="005E24EC"/>
    <w:rsid w:val="005E2AD5"/>
    <w:rsid w:val="005E2C44"/>
    <w:rsid w:val="005E2CAA"/>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09D"/>
    <w:rsid w:val="005F2CFB"/>
    <w:rsid w:val="005F34A1"/>
    <w:rsid w:val="005F4F9B"/>
    <w:rsid w:val="005F5472"/>
    <w:rsid w:val="005F54DC"/>
    <w:rsid w:val="005F5662"/>
    <w:rsid w:val="005F625A"/>
    <w:rsid w:val="005F65EE"/>
    <w:rsid w:val="005F7042"/>
    <w:rsid w:val="005F7537"/>
    <w:rsid w:val="005F76AB"/>
    <w:rsid w:val="00600A06"/>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0F5"/>
    <w:rsid w:val="006119A9"/>
    <w:rsid w:val="00611D3A"/>
    <w:rsid w:val="00612DFA"/>
    <w:rsid w:val="00612EC8"/>
    <w:rsid w:val="00613F65"/>
    <w:rsid w:val="00613FAB"/>
    <w:rsid w:val="006142B5"/>
    <w:rsid w:val="00614D62"/>
    <w:rsid w:val="006156A2"/>
    <w:rsid w:val="0061577E"/>
    <w:rsid w:val="006159E7"/>
    <w:rsid w:val="00615C35"/>
    <w:rsid w:val="006163D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4918"/>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97C"/>
    <w:rsid w:val="006A0CE4"/>
    <w:rsid w:val="006A1D43"/>
    <w:rsid w:val="006A282E"/>
    <w:rsid w:val="006A2DBC"/>
    <w:rsid w:val="006A2F83"/>
    <w:rsid w:val="006A303F"/>
    <w:rsid w:val="006A30F1"/>
    <w:rsid w:val="006A31DA"/>
    <w:rsid w:val="006A345D"/>
    <w:rsid w:val="006A3629"/>
    <w:rsid w:val="006A3D78"/>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4DF"/>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0DBB"/>
    <w:rsid w:val="006E131B"/>
    <w:rsid w:val="006E1B1E"/>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54A7"/>
    <w:rsid w:val="007000D3"/>
    <w:rsid w:val="00700596"/>
    <w:rsid w:val="00700BD1"/>
    <w:rsid w:val="00700D55"/>
    <w:rsid w:val="007013FE"/>
    <w:rsid w:val="00701553"/>
    <w:rsid w:val="007016F8"/>
    <w:rsid w:val="00702059"/>
    <w:rsid w:val="007023F1"/>
    <w:rsid w:val="00702618"/>
    <w:rsid w:val="00702A84"/>
    <w:rsid w:val="00702BE8"/>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91"/>
    <w:rsid w:val="00735AC4"/>
    <w:rsid w:val="007365E7"/>
    <w:rsid w:val="00741202"/>
    <w:rsid w:val="00741470"/>
    <w:rsid w:val="00742477"/>
    <w:rsid w:val="00742879"/>
    <w:rsid w:val="007428BF"/>
    <w:rsid w:val="00742FDC"/>
    <w:rsid w:val="00744414"/>
    <w:rsid w:val="0074443F"/>
    <w:rsid w:val="007444D5"/>
    <w:rsid w:val="00744BE4"/>
    <w:rsid w:val="00745630"/>
    <w:rsid w:val="00745F34"/>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5F"/>
    <w:rsid w:val="00772E11"/>
    <w:rsid w:val="00772E30"/>
    <w:rsid w:val="00773209"/>
    <w:rsid w:val="00773CD9"/>
    <w:rsid w:val="00773E50"/>
    <w:rsid w:val="00774497"/>
    <w:rsid w:val="00774BBC"/>
    <w:rsid w:val="00775557"/>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037"/>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089"/>
    <w:rsid w:val="007B6E3C"/>
    <w:rsid w:val="007C04BD"/>
    <w:rsid w:val="007C0C3B"/>
    <w:rsid w:val="007C1B46"/>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0C5"/>
    <w:rsid w:val="007D7972"/>
    <w:rsid w:val="007D7C46"/>
    <w:rsid w:val="007E00B3"/>
    <w:rsid w:val="007E015E"/>
    <w:rsid w:val="007E0395"/>
    <w:rsid w:val="007E0453"/>
    <w:rsid w:val="007E0E5B"/>
    <w:rsid w:val="007E10FB"/>
    <w:rsid w:val="007E1583"/>
    <w:rsid w:val="007E2616"/>
    <w:rsid w:val="007E2AE9"/>
    <w:rsid w:val="007E2D48"/>
    <w:rsid w:val="007E32CB"/>
    <w:rsid w:val="007E3739"/>
    <w:rsid w:val="007E373F"/>
    <w:rsid w:val="007E4918"/>
    <w:rsid w:val="007E4E65"/>
    <w:rsid w:val="007E4EAF"/>
    <w:rsid w:val="007E5603"/>
    <w:rsid w:val="007E5AD3"/>
    <w:rsid w:val="007E6473"/>
    <w:rsid w:val="007E67F2"/>
    <w:rsid w:val="007E6DD0"/>
    <w:rsid w:val="007E76AF"/>
    <w:rsid w:val="007F0088"/>
    <w:rsid w:val="007F00FD"/>
    <w:rsid w:val="007F0A30"/>
    <w:rsid w:val="007F0CF5"/>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0F2"/>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585"/>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6F5A"/>
    <w:rsid w:val="008376BF"/>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439"/>
    <w:rsid w:val="00856AD5"/>
    <w:rsid w:val="00856FB3"/>
    <w:rsid w:val="00857502"/>
    <w:rsid w:val="00857A23"/>
    <w:rsid w:val="00857E1F"/>
    <w:rsid w:val="0086006C"/>
    <w:rsid w:val="0086020F"/>
    <w:rsid w:val="008608A4"/>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1C9B"/>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140"/>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A4B"/>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CCC"/>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5D3B"/>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30F"/>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1FB0"/>
    <w:rsid w:val="00912668"/>
    <w:rsid w:val="00912BF5"/>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02C"/>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66B"/>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9E"/>
    <w:rsid w:val="0097347F"/>
    <w:rsid w:val="00973903"/>
    <w:rsid w:val="0097420A"/>
    <w:rsid w:val="00974231"/>
    <w:rsid w:val="00974896"/>
    <w:rsid w:val="0097497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77A"/>
    <w:rsid w:val="009C4ECF"/>
    <w:rsid w:val="009C4F71"/>
    <w:rsid w:val="009C5822"/>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D72B9"/>
    <w:rsid w:val="009E025B"/>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16B6"/>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2CE"/>
    <w:rsid w:val="00A01305"/>
    <w:rsid w:val="00A0165F"/>
    <w:rsid w:val="00A0189F"/>
    <w:rsid w:val="00A01AF7"/>
    <w:rsid w:val="00A020EB"/>
    <w:rsid w:val="00A02604"/>
    <w:rsid w:val="00A026A8"/>
    <w:rsid w:val="00A027F9"/>
    <w:rsid w:val="00A0290C"/>
    <w:rsid w:val="00A02D90"/>
    <w:rsid w:val="00A02FF3"/>
    <w:rsid w:val="00A031B8"/>
    <w:rsid w:val="00A033F7"/>
    <w:rsid w:val="00A033FC"/>
    <w:rsid w:val="00A03A3F"/>
    <w:rsid w:val="00A03BBC"/>
    <w:rsid w:val="00A040A6"/>
    <w:rsid w:val="00A0429D"/>
    <w:rsid w:val="00A04372"/>
    <w:rsid w:val="00A04662"/>
    <w:rsid w:val="00A04872"/>
    <w:rsid w:val="00A04C82"/>
    <w:rsid w:val="00A04F03"/>
    <w:rsid w:val="00A04FD9"/>
    <w:rsid w:val="00A05624"/>
    <w:rsid w:val="00A05901"/>
    <w:rsid w:val="00A06DBB"/>
    <w:rsid w:val="00A06DD9"/>
    <w:rsid w:val="00A06EFF"/>
    <w:rsid w:val="00A07A2B"/>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93B"/>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3"/>
    <w:rsid w:val="00A4192A"/>
    <w:rsid w:val="00A41FAF"/>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A69"/>
    <w:rsid w:val="00A75A93"/>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66E"/>
    <w:rsid w:val="00A92D32"/>
    <w:rsid w:val="00A93675"/>
    <w:rsid w:val="00A93FBC"/>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365"/>
    <w:rsid w:val="00AB17A2"/>
    <w:rsid w:val="00AB195E"/>
    <w:rsid w:val="00AB1C4C"/>
    <w:rsid w:val="00AB2296"/>
    <w:rsid w:val="00AB2D3C"/>
    <w:rsid w:val="00AB2F34"/>
    <w:rsid w:val="00AB32D2"/>
    <w:rsid w:val="00AB3332"/>
    <w:rsid w:val="00AB3354"/>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45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05AB"/>
    <w:rsid w:val="00B01169"/>
    <w:rsid w:val="00B01B87"/>
    <w:rsid w:val="00B01FEB"/>
    <w:rsid w:val="00B027F4"/>
    <w:rsid w:val="00B02954"/>
    <w:rsid w:val="00B039B7"/>
    <w:rsid w:val="00B03D73"/>
    <w:rsid w:val="00B05507"/>
    <w:rsid w:val="00B05AE2"/>
    <w:rsid w:val="00B0636E"/>
    <w:rsid w:val="00B078AF"/>
    <w:rsid w:val="00B1024E"/>
    <w:rsid w:val="00B10474"/>
    <w:rsid w:val="00B1069D"/>
    <w:rsid w:val="00B10946"/>
    <w:rsid w:val="00B10D32"/>
    <w:rsid w:val="00B10D3B"/>
    <w:rsid w:val="00B110B4"/>
    <w:rsid w:val="00B11678"/>
    <w:rsid w:val="00B12E4B"/>
    <w:rsid w:val="00B139B7"/>
    <w:rsid w:val="00B1555F"/>
    <w:rsid w:val="00B155EA"/>
    <w:rsid w:val="00B1618F"/>
    <w:rsid w:val="00B16C2B"/>
    <w:rsid w:val="00B1773D"/>
    <w:rsid w:val="00B17C7B"/>
    <w:rsid w:val="00B200C0"/>
    <w:rsid w:val="00B2024A"/>
    <w:rsid w:val="00B20EF6"/>
    <w:rsid w:val="00B211C8"/>
    <w:rsid w:val="00B2143D"/>
    <w:rsid w:val="00B22FA0"/>
    <w:rsid w:val="00B22FC2"/>
    <w:rsid w:val="00B23184"/>
    <w:rsid w:val="00B23481"/>
    <w:rsid w:val="00B23E78"/>
    <w:rsid w:val="00B25414"/>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FCC"/>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87C0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43E"/>
    <w:rsid w:val="00BB27A8"/>
    <w:rsid w:val="00BB2EE3"/>
    <w:rsid w:val="00BB425A"/>
    <w:rsid w:val="00BB44A9"/>
    <w:rsid w:val="00BB58FC"/>
    <w:rsid w:val="00BB5DFC"/>
    <w:rsid w:val="00BB6526"/>
    <w:rsid w:val="00BB66C5"/>
    <w:rsid w:val="00BB6F5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53FC"/>
    <w:rsid w:val="00BF59EE"/>
    <w:rsid w:val="00BF5AC3"/>
    <w:rsid w:val="00BF77BC"/>
    <w:rsid w:val="00BF7EAE"/>
    <w:rsid w:val="00C001AF"/>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5065"/>
    <w:rsid w:val="00C26BF3"/>
    <w:rsid w:val="00C2748C"/>
    <w:rsid w:val="00C31186"/>
    <w:rsid w:val="00C311AB"/>
    <w:rsid w:val="00C3140D"/>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C6A"/>
    <w:rsid w:val="00C43E9B"/>
    <w:rsid w:val="00C4490A"/>
    <w:rsid w:val="00C45114"/>
    <w:rsid w:val="00C4548E"/>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170"/>
    <w:rsid w:val="00C636B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489F"/>
    <w:rsid w:val="00C74D13"/>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F00"/>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49DC"/>
    <w:rsid w:val="00CA554D"/>
    <w:rsid w:val="00CA6338"/>
    <w:rsid w:val="00CA63D1"/>
    <w:rsid w:val="00CA6424"/>
    <w:rsid w:val="00CA661A"/>
    <w:rsid w:val="00CA695B"/>
    <w:rsid w:val="00CA6A38"/>
    <w:rsid w:val="00CA7465"/>
    <w:rsid w:val="00CA7CDB"/>
    <w:rsid w:val="00CB0330"/>
    <w:rsid w:val="00CB0D29"/>
    <w:rsid w:val="00CB19BD"/>
    <w:rsid w:val="00CB1F23"/>
    <w:rsid w:val="00CB208E"/>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39C9"/>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1EBC"/>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3C6C"/>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60F"/>
    <w:rsid w:val="00D3183C"/>
    <w:rsid w:val="00D31858"/>
    <w:rsid w:val="00D31A3C"/>
    <w:rsid w:val="00D32026"/>
    <w:rsid w:val="00D3215D"/>
    <w:rsid w:val="00D3230A"/>
    <w:rsid w:val="00D3398E"/>
    <w:rsid w:val="00D33C61"/>
    <w:rsid w:val="00D33CCD"/>
    <w:rsid w:val="00D33FF9"/>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1B0"/>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5FEA"/>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1"/>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2FD"/>
    <w:rsid w:val="00DB45FE"/>
    <w:rsid w:val="00DB4D4F"/>
    <w:rsid w:val="00DB4EF5"/>
    <w:rsid w:val="00DB52D0"/>
    <w:rsid w:val="00DB5AC5"/>
    <w:rsid w:val="00DB63EF"/>
    <w:rsid w:val="00DB6AD7"/>
    <w:rsid w:val="00DB6AFA"/>
    <w:rsid w:val="00DB7DBF"/>
    <w:rsid w:val="00DB7DE8"/>
    <w:rsid w:val="00DC0063"/>
    <w:rsid w:val="00DC1FA5"/>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3ECF"/>
    <w:rsid w:val="00DF42A2"/>
    <w:rsid w:val="00DF48B1"/>
    <w:rsid w:val="00DF4DCA"/>
    <w:rsid w:val="00DF5069"/>
    <w:rsid w:val="00DF510F"/>
    <w:rsid w:val="00DF5275"/>
    <w:rsid w:val="00DF55D4"/>
    <w:rsid w:val="00DF6039"/>
    <w:rsid w:val="00DF62F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0B27"/>
    <w:rsid w:val="00E11D73"/>
    <w:rsid w:val="00E14E0A"/>
    <w:rsid w:val="00E15268"/>
    <w:rsid w:val="00E1585B"/>
    <w:rsid w:val="00E1605F"/>
    <w:rsid w:val="00E16529"/>
    <w:rsid w:val="00E167A6"/>
    <w:rsid w:val="00E17223"/>
    <w:rsid w:val="00E17715"/>
    <w:rsid w:val="00E179A0"/>
    <w:rsid w:val="00E202B1"/>
    <w:rsid w:val="00E206AE"/>
    <w:rsid w:val="00E20AB7"/>
    <w:rsid w:val="00E20B70"/>
    <w:rsid w:val="00E21E46"/>
    <w:rsid w:val="00E2247F"/>
    <w:rsid w:val="00E228BD"/>
    <w:rsid w:val="00E22996"/>
    <w:rsid w:val="00E22AB1"/>
    <w:rsid w:val="00E22FC8"/>
    <w:rsid w:val="00E23251"/>
    <w:rsid w:val="00E23B16"/>
    <w:rsid w:val="00E24A71"/>
    <w:rsid w:val="00E2540E"/>
    <w:rsid w:val="00E25C0A"/>
    <w:rsid w:val="00E26014"/>
    <w:rsid w:val="00E262FD"/>
    <w:rsid w:val="00E26CB0"/>
    <w:rsid w:val="00E273C8"/>
    <w:rsid w:val="00E27B64"/>
    <w:rsid w:val="00E305B9"/>
    <w:rsid w:val="00E3270D"/>
    <w:rsid w:val="00E3412D"/>
    <w:rsid w:val="00E348D9"/>
    <w:rsid w:val="00E34A25"/>
    <w:rsid w:val="00E356B8"/>
    <w:rsid w:val="00E35949"/>
    <w:rsid w:val="00E35EC2"/>
    <w:rsid w:val="00E36A9B"/>
    <w:rsid w:val="00E378A1"/>
    <w:rsid w:val="00E4056E"/>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3B44"/>
    <w:rsid w:val="00E557B9"/>
    <w:rsid w:val="00E55905"/>
    <w:rsid w:val="00E55E9A"/>
    <w:rsid w:val="00E563CD"/>
    <w:rsid w:val="00E5652D"/>
    <w:rsid w:val="00E56941"/>
    <w:rsid w:val="00E56EA4"/>
    <w:rsid w:val="00E57E48"/>
    <w:rsid w:val="00E60027"/>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75A"/>
    <w:rsid w:val="00E72B0B"/>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77DFE"/>
    <w:rsid w:val="00E77F5D"/>
    <w:rsid w:val="00E80040"/>
    <w:rsid w:val="00E8008F"/>
    <w:rsid w:val="00E800F0"/>
    <w:rsid w:val="00E803BE"/>
    <w:rsid w:val="00E806B6"/>
    <w:rsid w:val="00E8123A"/>
    <w:rsid w:val="00E8206C"/>
    <w:rsid w:val="00E825DA"/>
    <w:rsid w:val="00E82826"/>
    <w:rsid w:val="00E8286F"/>
    <w:rsid w:val="00E82CCD"/>
    <w:rsid w:val="00E83437"/>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093"/>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249"/>
    <w:rsid w:val="00EA54A0"/>
    <w:rsid w:val="00EA5EE8"/>
    <w:rsid w:val="00EA62BD"/>
    <w:rsid w:val="00EA7532"/>
    <w:rsid w:val="00EB0940"/>
    <w:rsid w:val="00EB15B5"/>
    <w:rsid w:val="00EB15C4"/>
    <w:rsid w:val="00EB16D8"/>
    <w:rsid w:val="00EB24A5"/>
    <w:rsid w:val="00EB2D3A"/>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3E43"/>
    <w:rsid w:val="00EF4678"/>
    <w:rsid w:val="00EF4B06"/>
    <w:rsid w:val="00EF4B3F"/>
    <w:rsid w:val="00EF522A"/>
    <w:rsid w:val="00EF56B8"/>
    <w:rsid w:val="00EF58AC"/>
    <w:rsid w:val="00EF59B8"/>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604E"/>
    <w:rsid w:val="00F069DC"/>
    <w:rsid w:val="00F070A1"/>
    <w:rsid w:val="00F0732B"/>
    <w:rsid w:val="00F07485"/>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40F"/>
    <w:rsid w:val="00F176AC"/>
    <w:rsid w:val="00F17A26"/>
    <w:rsid w:val="00F17B0D"/>
    <w:rsid w:val="00F17C82"/>
    <w:rsid w:val="00F2022D"/>
    <w:rsid w:val="00F21968"/>
    <w:rsid w:val="00F219BD"/>
    <w:rsid w:val="00F21B45"/>
    <w:rsid w:val="00F22332"/>
    <w:rsid w:val="00F23FE3"/>
    <w:rsid w:val="00F23FE5"/>
    <w:rsid w:val="00F2415C"/>
    <w:rsid w:val="00F2476F"/>
    <w:rsid w:val="00F2490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1790"/>
    <w:rsid w:val="00F32181"/>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9D6"/>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285"/>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53A"/>
    <w:rsid w:val="00FC58A2"/>
    <w:rsid w:val="00FC61D7"/>
    <w:rsid w:val="00FC67CF"/>
    <w:rsid w:val="00FC6A31"/>
    <w:rsid w:val="00FC6ECD"/>
    <w:rsid w:val="00FC7149"/>
    <w:rsid w:val="00FC743B"/>
    <w:rsid w:val="00FC7E6F"/>
    <w:rsid w:val="00FD074E"/>
    <w:rsid w:val="00FD0963"/>
    <w:rsid w:val="00FD155B"/>
    <w:rsid w:val="00FD1B32"/>
    <w:rsid w:val="00FD2337"/>
    <w:rsid w:val="00FD31E6"/>
    <w:rsid w:val="00FD3690"/>
    <w:rsid w:val="00FD46C1"/>
    <w:rsid w:val="00FD59B1"/>
    <w:rsid w:val="00FD5BB9"/>
    <w:rsid w:val="00FD7435"/>
    <w:rsid w:val="00FD7E6F"/>
    <w:rsid w:val="00FE0A0F"/>
    <w:rsid w:val="00FE0B0E"/>
    <w:rsid w:val="00FE0E0D"/>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8C0"/>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2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 w:type="paragraph" w:customStyle="1" w:styleId="Default">
    <w:name w:val="Default"/>
    <w:rsid w:val="005E2CAA"/>
    <w:pPr>
      <w:autoSpaceDE w:val="0"/>
      <w:autoSpaceDN w:val="0"/>
      <w:adjustRightInd w:val="0"/>
    </w:pPr>
    <w:rPr>
      <w:rFonts w:ascii="Arial" w:hAnsi="Arial" w:cs="Arial"/>
      <w:color w:val="000000"/>
      <w:sz w:val="24"/>
      <w:szCs w:val="24"/>
      <w:lang w:val="en-US"/>
    </w:rPr>
  </w:style>
  <w:style w:type="character" w:customStyle="1" w:styleId="B10">
    <w:name w:val="B1 (文字)"/>
    <w:rsid w:val="0094202C"/>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31359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55763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837702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1113787">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E6JD2UEEJPRS-638-523</_dlc_DocId>
    <_dlc_DocIdUrl xmlns="fcd3d3fb-7db8-45fe-8d4c-f8dfce4af462">
      <Url>https://sharepoint.qualcomm.com/qca/LocationTechnology/ExternalFocus/_layouts/15/DocIdRedir.aspx?ID=E6JD2UEEJPRS-638-523</Url>
      <Description>E6JD2UEEJPRS-638-523</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microsoft.com/sharepoint/v4"/>
    <ds:schemaRef ds:uri="http://schemas.openxmlformats.org/package/2006/metadata/core-properties"/>
    <ds:schemaRef ds:uri="fcd3d3fb-7db8-45fe-8d4c-f8dfce4af462"/>
    <ds:schemaRef ds:uri="http://www.w3.org/XML/1998/namespace"/>
    <ds:schemaRef ds:uri="http://purl.org/dc/dcmitype/"/>
  </ds:schemaRefs>
</ds:datastoreItem>
</file>

<file path=customXml/itemProps2.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3.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B248E3C7-6BEE-4E12-9B95-9DF4F7546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4774</TotalTime>
  <Pages>10</Pages>
  <Words>5465</Words>
  <Characters>27359</Characters>
  <Application>Microsoft Office Word</Application>
  <DocSecurity>0</DocSecurity>
  <Lines>227</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32759</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Qualcomm</cp:lastModifiedBy>
  <cp:revision>243</cp:revision>
  <cp:lastPrinted>2019-01-08T14:26:00Z</cp:lastPrinted>
  <dcterms:created xsi:type="dcterms:W3CDTF">2018-10-26T16:24:00Z</dcterms:created>
  <dcterms:modified xsi:type="dcterms:W3CDTF">2019-05-04T01:13:00Z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99abbc20-f553-4d05-9b9e-a2563f40a900</vt:lpwstr>
  </property>
  <property fmtid="{D5CDD505-2E9C-101B-9397-08002B2CF9AE}" pid="16" name="Tags">
    <vt:lpwstr/>
  </property>
</Properties>
</file>