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10269516" w:rsidR="00C80CED" w:rsidRPr="00AC20D5" w:rsidRDefault="00C80CED" w:rsidP="00C80CED">
      <w:pPr>
        <w:pStyle w:val="Header"/>
        <w:tabs>
          <w:tab w:val="right" w:pos="8280"/>
          <w:tab w:val="right" w:pos="9781"/>
        </w:tabs>
        <w:ind w:right="-58"/>
        <w:rPr>
          <w:rFonts w:eastAsia="Malgun Gothic" w:cs="Arial"/>
          <w:noProof w:val="0"/>
          <w:sz w:val="24"/>
          <w:lang w:eastAsia="ko-KR"/>
        </w:rPr>
      </w:pPr>
      <w:bookmarkStart w:id="0" w:name="_GoBack"/>
      <w:bookmarkEnd w:id="0"/>
      <w:r w:rsidRPr="00443753">
        <w:rPr>
          <w:rFonts w:cs="Arial"/>
          <w:noProof w:val="0"/>
          <w:sz w:val="24"/>
        </w:rPr>
        <w:t>3GPP TSG RAN WG1 Meeting #</w:t>
      </w:r>
      <w:r w:rsidR="00F07721">
        <w:rPr>
          <w:rFonts w:cs="Arial"/>
          <w:noProof w:val="0"/>
          <w:sz w:val="24"/>
        </w:rPr>
        <w:t>9</w:t>
      </w:r>
      <w:r w:rsidR="002811B9">
        <w:rPr>
          <w:rFonts w:cs="Arial"/>
          <w:noProof w:val="0"/>
          <w:sz w:val="24"/>
        </w:rPr>
        <w:t>6</w:t>
      </w:r>
      <w:r w:rsidR="00D31342">
        <w:rPr>
          <w:rFonts w:cs="Arial"/>
          <w:noProof w:val="0"/>
          <w:sz w:val="24"/>
        </w:rPr>
        <w:t>bis</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D31342">
        <w:rPr>
          <w:rFonts w:cs="Arial"/>
          <w:noProof w:val="0"/>
          <w:sz w:val="24"/>
        </w:rPr>
        <w:t>4273</w:t>
      </w:r>
    </w:p>
    <w:p w14:paraId="2DFD06E9" w14:textId="77777777" w:rsidR="00D31342" w:rsidRPr="00334699" w:rsidRDefault="00D31342" w:rsidP="00D31342">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Xi’an</w:t>
      </w:r>
      <w:r w:rsidRPr="00334699">
        <w:rPr>
          <w:rFonts w:ascii="Arial" w:eastAsia="MS Mincho" w:hAnsi="Arial" w:cs="Arial"/>
          <w:b/>
          <w:bCs/>
          <w:sz w:val="24"/>
          <w:lang w:eastAsia="ja-JP"/>
        </w:rPr>
        <w:t xml:space="preserve">, </w:t>
      </w:r>
      <w:r>
        <w:rPr>
          <w:rFonts w:ascii="Arial" w:eastAsia="MS Mincho" w:hAnsi="Arial" w:cs="Arial"/>
          <w:b/>
          <w:bCs/>
          <w:sz w:val="24"/>
          <w:lang w:eastAsia="ja-JP"/>
        </w:rPr>
        <w:t>China</w:t>
      </w:r>
      <w:r w:rsidRPr="00334699">
        <w:rPr>
          <w:rFonts w:ascii="Arial" w:eastAsia="MS Mincho" w:hAnsi="Arial" w:cs="Arial"/>
          <w:b/>
          <w:bCs/>
          <w:sz w:val="24"/>
          <w:lang w:eastAsia="ja-JP"/>
        </w:rPr>
        <w:t xml:space="preserve">, </w:t>
      </w:r>
      <w:r>
        <w:rPr>
          <w:rFonts w:ascii="Arial" w:eastAsia="MS Mincho" w:hAnsi="Arial" w:cs="Arial"/>
          <w:b/>
          <w:bCs/>
          <w:sz w:val="24"/>
          <w:lang w:eastAsia="ja-JP"/>
        </w:rPr>
        <w:t>8</w:t>
      </w:r>
      <w:r w:rsidRPr="00334699">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12</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 2019</w:t>
      </w:r>
      <w:r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1D91B6F3"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D10C8">
        <w:rPr>
          <w:rFonts w:ascii="Arial" w:hAnsi="Arial" w:cs="Arial"/>
          <w:b/>
          <w:sz w:val="24"/>
        </w:rPr>
        <w:t xml:space="preserve">Quality report in Msg3 </w:t>
      </w:r>
      <w:r w:rsidR="00C416A5">
        <w:rPr>
          <w:rFonts w:ascii="Arial" w:hAnsi="Arial" w:cs="Arial"/>
          <w:b/>
          <w:sz w:val="24"/>
        </w:rPr>
        <w:t>for NB-IoT non-anchor access</w:t>
      </w:r>
      <w:r w:rsidR="00ED366B">
        <w:rPr>
          <w:rFonts w:ascii="Arial" w:hAnsi="Arial" w:cs="Arial"/>
          <w:b/>
          <w:sz w:val="24"/>
        </w:rPr>
        <w:t xml:space="preserve"> </w:t>
      </w:r>
    </w:p>
    <w:p w14:paraId="53159E7D" w14:textId="71AE1EA4"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7D10C8">
        <w:rPr>
          <w:rFonts w:ascii="Arial" w:hAnsi="Arial" w:cs="Arial"/>
          <w:b/>
          <w:sz w:val="24"/>
        </w:rPr>
        <w:t>6.2.</w:t>
      </w:r>
      <w:r w:rsidR="005C52B8">
        <w:rPr>
          <w:rFonts w:ascii="Arial" w:hAnsi="Arial" w:cs="Arial"/>
          <w:b/>
          <w:sz w:val="24"/>
        </w:rPr>
        <w:t>2</w:t>
      </w:r>
      <w:r w:rsidR="007D10C8">
        <w:rPr>
          <w:rFonts w:ascii="Arial" w:hAnsi="Arial" w:cs="Arial"/>
          <w:b/>
          <w:sz w:val="24"/>
        </w:rPr>
        <w:t>.5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02116339" w14:textId="34C22B0B" w:rsidR="00B34ED4" w:rsidRPr="00B34ED4" w:rsidRDefault="00B34ED4" w:rsidP="00B34ED4">
      <w:pPr>
        <w:pStyle w:val="LGTdoc"/>
        <w:snapToGrid/>
        <w:spacing w:afterLines="0" w:after="120" w:line="240" w:lineRule="auto"/>
        <w:rPr>
          <w:rFonts w:eastAsia="SimSun"/>
          <w:kern w:val="0"/>
          <w:sz w:val="20"/>
          <w:szCs w:val="20"/>
          <w:lang w:eastAsia="en-US"/>
        </w:rPr>
      </w:pPr>
      <w:r w:rsidRPr="00B34ED4">
        <w:rPr>
          <w:rFonts w:eastAsia="SimSun"/>
          <w:kern w:val="0"/>
          <w:sz w:val="20"/>
          <w:szCs w:val="20"/>
          <w:lang w:eastAsia="en-US"/>
        </w:rPr>
        <w:t>In RAN#</w:t>
      </w:r>
      <w:r w:rsidR="00A72B0A">
        <w:rPr>
          <w:rFonts w:eastAsia="SimSun"/>
          <w:kern w:val="0"/>
          <w:sz w:val="20"/>
          <w:szCs w:val="20"/>
          <w:lang w:eastAsia="en-US"/>
        </w:rPr>
        <w:t>83</w:t>
      </w:r>
      <w:r w:rsidRPr="00B34ED4">
        <w:rPr>
          <w:rFonts w:eastAsia="SimSun"/>
          <w:kern w:val="0"/>
          <w:sz w:val="20"/>
          <w:szCs w:val="20"/>
          <w:lang w:eastAsia="en-US"/>
        </w:rPr>
        <w:t xml:space="preserve"> meeting, </w:t>
      </w:r>
      <w:r w:rsidR="00A72B0A">
        <w:rPr>
          <w:rFonts w:eastAsia="SimSun"/>
          <w:kern w:val="0"/>
          <w:sz w:val="20"/>
          <w:szCs w:val="20"/>
          <w:lang w:eastAsia="en-US"/>
        </w:rPr>
        <w:t>the WID for</w:t>
      </w:r>
      <w:r w:rsidRPr="00B34ED4">
        <w:rPr>
          <w:rFonts w:eastAsia="SimSun"/>
          <w:kern w:val="0"/>
          <w:sz w:val="20"/>
          <w:szCs w:val="20"/>
          <w:lang w:eastAsia="en-US"/>
        </w:rPr>
        <w:t xml:space="preserve"> Rel-16 enhancements for NB-IoT was </w:t>
      </w:r>
      <w:r w:rsidR="00A72B0A">
        <w:rPr>
          <w:rFonts w:eastAsia="SimSun"/>
          <w:kern w:val="0"/>
          <w:sz w:val="20"/>
          <w:szCs w:val="20"/>
          <w:lang w:eastAsia="en-US"/>
        </w:rPr>
        <w:t>updated</w:t>
      </w:r>
      <w:r w:rsidRPr="00B34ED4">
        <w:rPr>
          <w:rFonts w:eastAsia="SimSun"/>
          <w:kern w:val="0"/>
          <w:sz w:val="20"/>
          <w:szCs w:val="20"/>
          <w:lang w:eastAsia="en-US"/>
        </w:rPr>
        <w:t xml:space="preserve"> </w:t>
      </w:r>
      <w:r w:rsidRPr="00B34ED4">
        <w:rPr>
          <w:rFonts w:eastAsia="SimSun"/>
          <w:kern w:val="0"/>
          <w:sz w:val="20"/>
          <w:szCs w:val="20"/>
          <w:lang w:eastAsia="en-US"/>
        </w:rPr>
        <w:fldChar w:fldCharType="begin"/>
      </w:r>
      <w:r w:rsidRPr="00B34ED4">
        <w:rPr>
          <w:rFonts w:eastAsia="SimSun"/>
          <w:kern w:val="0"/>
          <w:sz w:val="20"/>
          <w:szCs w:val="20"/>
          <w:lang w:eastAsia="en-US"/>
        </w:rPr>
        <w:instrText xml:space="preserve"> REF _Ref513808269 \r \h </w:instrText>
      </w:r>
      <w:r>
        <w:rPr>
          <w:rFonts w:eastAsia="SimSun"/>
          <w:kern w:val="0"/>
          <w:sz w:val="20"/>
          <w:szCs w:val="20"/>
          <w:lang w:eastAsia="en-US"/>
        </w:rPr>
        <w:instrText xml:space="preserve"> \* MERGEFORMAT </w:instrText>
      </w:r>
      <w:r w:rsidRPr="00B34ED4">
        <w:rPr>
          <w:rFonts w:eastAsia="SimSun"/>
          <w:kern w:val="0"/>
          <w:sz w:val="20"/>
          <w:szCs w:val="20"/>
          <w:lang w:eastAsia="en-US"/>
        </w:rPr>
      </w:r>
      <w:r w:rsidRPr="00B34ED4">
        <w:rPr>
          <w:rFonts w:eastAsia="SimSun"/>
          <w:kern w:val="0"/>
          <w:sz w:val="20"/>
          <w:szCs w:val="20"/>
          <w:lang w:eastAsia="en-US"/>
        </w:rPr>
        <w:fldChar w:fldCharType="separate"/>
      </w:r>
      <w:r w:rsidR="0052712A">
        <w:rPr>
          <w:rFonts w:eastAsia="SimSun"/>
          <w:kern w:val="0"/>
          <w:sz w:val="20"/>
          <w:szCs w:val="20"/>
          <w:lang w:eastAsia="en-US"/>
        </w:rPr>
        <w:t>[1]</w:t>
      </w:r>
      <w:r w:rsidRPr="00B34ED4">
        <w:rPr>
          <w:rFonts w:eastAsia="SimSun"/>
          <w:kern w:val="0"/>
          <w:sz w:val="20"/>
          <w:szCs w:val="20"/>
          <w:lang w:eastAsia="en-US"/>
        </w:rPr>
        <w:fldChar w:fldCharType="end"/>
      </w:r>
      <w:r w:rsidRPr="00B34ED4">
        <w:rPr>
          <w:rFonts w:eastAsia="SimSun"/>
          <w:kern w:val="0"/>
          <w:sz w:val="20"/>
          <w:szCs w:val="20"/>
          <w:lang w:eastAsia="en-US"/>
        </w:rPr>
        <w:t xml:space="preserve">. </w:t>
      </w:r>
      <w:r w:rsidR="00A72B0A">
        <w:rPr>
          <w:rFonts w:eastAsia="SimSun"/>
          <w:kern w:val="0"/>
          <w:sz w:val="20"/>
          <w:szCs w:val="20"/>
          <w:lang w:eastAsia="en-US"/>
        </w:rPr>
        <w:t>The</w:t>
      </w:r>
      <w:r w:rsidRPr="00B34ED4">
        <w:rPr>
          <w:rFonts w:eastAsia="SimSun"/>
          <w:kern w:val="0"/>
          <w:sz w:val="20"/>
          <w:szCs w:val="20"/>
          <w:lang w:eastAsia="en-US"/>
        </w:rPr>
        <w:t xml:space="preserve"> objective to im</w:t>
      </w:r>
      <w:r w:rsidR="00A72B0A">
        <w:rPr>
          <w:rFonts w:eastAsia="SimSun"/>
          <w:kern w:val="0"/>
          <w:sz w:val="20"/>
          <w:szCs w:val="20"/>
          <w:lang w:eastAsia="en-US"/>
        </w:rPr>
        <w:t xml:space="preserve">prove multi-carrier operation was updated </w:t>
      </w:r>
      <w:r w:rsidR="004D53D1">
        <w:rPr>
          <w:rFonts w:eastAsia="SimSun"/>
          <w:kern w:val="0"/>
          <w:sz w:val="20"/>
          <w:szCs w:val="20"/>
          <w:lang w:eastAsia="en-US"/>
        </w:rPr>
        <w:t>as follows</w:t>
      </w:r>
      <w:r w:rsidRPr="00B34ED4">
        <w:rPr>
          <w:rFonts w:eastAsia="SimSun"/>
          <w:kern w:val="0"/>
          <w:sz w:val="20"/>
          <w:szCs w:val="20"/>
          <w:lang w:eastAsia="en-US"/>
        </w:rPr>
        <w:t>:</w:t>
      </w:r>
    </w:p>
    <w:p w14:paraId="57DD883B" w14:textId="77777777" w:rsidR="004D53D1" w:rsidRPr="004D53D1" w:rsidRDefault="004D53D1" w:rsidP="004D53D1">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4D53D1">
        <w:rPr>
          <w:rFonts w:ascii="Times New Roman" w:hAnsi="Times New Roman"/>
          <w:i/>
          <w:sz w:val="20"/>
          <w:lang w:val="en-GB" w:eastAsia="x-none"/>
        </w:rPr>
        <w:t>Specify support of Msg3 quality reporting for non-anchor access [RAN1, RAN2, RAN4]</w:t>
      </w:r>
    </w:p>
    <w:p w14:paraId="68C02E2D" w14:textId="77777777" w:rsidR="004D53D1" w:rsidRPr="004D53D1" w:rsidRDefault="004D53D1" w:rsidP="004D53D1">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4D53D1">
        <w:rPr>
          <w:rFonts w:ascii="Times New Roman" w:hAnsi="Times New Roman"/>
          <w:i/>
          <w:sz w:val="20"/>
          <w:lang w:val="en-GB" w:eastAsia="x-none"/>
        </w:rPr>
        <w:t>Specify support for quality reporting in connected mode for anchor and non-anchor carriers. The quality report is not carried in the physical layer. [RAN1, RAN2, RAN4].</w:t>
      </w:r>
    </w:p>
    <w:p w14:paraId="57E4DD7A" w14:textId="712A01EC" w:rsidR="00B34ED4" w:rsidRPr="004D53D1" w:rsidRDefault="004D53D1" w:rsidP="004D53D1">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4D53D1">
        <w:rPr>
          <w:rFonts w:ascii="Times New Roman" w:hAnsi="Times New Roman"/>
          <w:i/>
          <w:sz w:val="20"/>
          <w:lang w:val="en-GB" w:eastAsia="x-none"/>
        </w:rPr>
        <w:t xml:space="preserve">Specify signalling to indicate on a non-anchor carrier for paging a set of subframes which will contain NRS even when no paging NPDCCH is transmitted [RAN1, RAN2, RAN4] </w:t>
      </w:r>
    </w:p>
    <w:p w14:paraId="039FC206" w14:textId="7B3E34BC" w:rsidR="008B1761" w:rsidRDefault="003207DE" w:rsidP="00562188">
      <w:pPr>
        <w:overflowPunct/>
        <w:autoSpaceDE/>
        <w:autoSpaceDN/>
        <w:adjustRightInd/>
        <w:spacing w:after="120"/>
        <w:jc w:val="both"/>
        <w:textAlignment w:val="auto"/>
      </w:pPr>
      <w:r>
        <w:t>I</w:t>
      </w:r>
      <w:r w:rsidR="00DC615A">
        <w:t>n RAN1 #9</w:t>
      </w:r>
      <w:r w:rsidR="00180301">
        <w:t>6</w:t>
      </w:r>
      <w:r>
        <w:t xml:space="preserve"> meeting, the following agreements were made regarding </w:t>
      </w:r>
      <w:r w:rsidR="00DC615A">
        <w:t xml:space="preserve">the </w:t>
      </w:r>
      <w:r w:rsidR="008B64D6">
        <w:t xml:space="preserve">support of </w:t>
      </w:r>
      <w:r w:rsidR="00DC615A">
        <w:t>quality report in Msg3</w:t>
      </w:r>
      <w:r w:rsidR="00970F6A">
        <w:t xml:space="preserve"> for non-anchor access in NB-IoT</w:t>
      </w:r>
      <w:r w:rsidR="001309CB">
        <w:t xml:space="preserve"> </w:t>
      </w:r>
      <w:r w:rsidR="001309CB">
        <w:fldChar w:fldCharType="begin"/>
      </w:r>
      <w:r w:rsidR="001309CB">
        <w:instrText xml:space="preserve"> REF _Ref4585850 \n \h </w:instrText>
      </w:r>
      <w:r w:rsidR="001309CB">
        <w:fldChar w:fldCharType="separate"/>
      </w:r>
      <w:r w:rsidR="0052712A">
        <w:t>[2]</w:t>
      </w:r>
      <w:r w:rsidR="001309CB">
        <w:fldChar w:fldCharType="end"/>
      </w:r>
      <w:r w:rsidR="008D5BDC">
        <w:t>:</w:t>
      </w:r>
    </w:p>
    <w:p w14:paraId="1EC0CD46" w14:textId="77777777" w:rsidR="00180301" w:rsidRPr="00180301" w:rsidRDefault="00180301" w:rsidP="00180301">
      <w:pPr>
        <w:spacing w:after="0"/>
        <w:rPr>
          <w:i/>
        </w:rPr>
      </w:pPr>
      <w:r w:rsidRPr="00180301">
        <w:rPr>
          <w:i/>
        </w:rPr>
        <w:t>For further study in future meetings:</w:t>
      </w:r>
    </w:p>
    <w:p w14:paraId="658FB4EB" w14:textId="77777777" w:rsidR="00180301" w:rsidRPr="00180301" w:rsidRDefault="00180301" w:rsidP="00180301">
      <w:pPr>
        <w:spacing w:after="0"/>
        <w:rPr>
          <w:i/>
        </w:rPr>
      </w:pPr>
      <w:r w:rsidRPr="00180301">
        <w:rPr>
          <w:i/>
        </w:rPr>
        <w:t>For channel quality report in Msg3 on non-anchor access, RAN1 identified the following scenarios in which UE may monitor a carrier that is different from the carrier in which the UE receives Msg2 (i.e. RAR):</w:t>
      </w:r>
    </w:p>
    <w:p w14:paraId="551C87F1" w14:textId="76AF23EB" w:rsidR="00180301" w:rsidRPr="00180301" w:rsidRDefault="001B3959" w:rsidP="00180301">
      <w:pPr>
        <w:pStyle w:val="ListParagraph"/>
        <w:numPr>
          <w:ilvl w:val="0"/>
          <w:numId w:val="10"/>
        </w:numPr>
        <w:rPr>
          <w:rFonts w:ascii="Times New Roman" w:hAnsi="Times New Roman"/>
          <w:i/>
          <w:sz w:val="20"/>
        </w:rPr>
      </w:pPr>
      <w:r>
        <w:rPr>
          <w:rFonts w:ascii="Times New Roman" w:hAnsi="Times New Roman" w:hint="eastAsia"/>
          <w:i/>
          <w:sz w:val="20"/>
        </w:rPr>
        <w:t>Idle</w:t>
      </w:r>
      <w:r w:rsidR="00180301" w:rsidRPr="00180301">
        <w:rPr>
          <w:rFonts w:ascii="Times New Roman" w:hAnsi="Times New Roman" w:hint="eastAsia"/>
          <w:i/>
          <w:sz w:val="20"/>
        </w:rPr>
        <w:t xml:space="preserve"> </w:t>
      </w:r>
      <w:r w:rsidR="00180301" w:rsidRPr="00180301">
        <w:rPr>
          <w:rFonts w:ascii="Times New Roman" w:hAnsi="Times New Roman"/>
          <w:i/>
          <w:sz w:val="20"/>
        </w:rPr>
        <w:t>mode</w:t>
      </w:r>
    </w:p>
    <w:p w14:paraId="429809F5" w14:textId="77777777" w:rsidR="00180301" w:rsidRPr="00180301" w:rsidRDefault="00180301" w:rsidP="00180301">
      <w:pPr>
        <w:pStyle w:val="ListParagraph"/>
        <w:numPr>
          <w:ilvl w:val="1"/>
          <w:numId w:val="10"/>
        </w:numPr>
        <w:rPr>
          <w:rFonts w:ascii="Times New Roman" w:hAnsi="Times New Roman"/>
          <w:i/>
          <w:sz w:val="20"/>
        </w:rPr>
      </w:pPr>
      <w:r w:rsidRPr="00180301">
        <w:rPr>
          <w:rFonts w:ascii="Times New Roman" w:hAnsi="Times New Roman"/>
          <w:i/>
          <w:sz w:val="20"/>
        </w:rPr>
        <w:t xml:space="preserve">Non-EDT random access procedure </w:t>
      </w:r>
    </w:p>
    <w:p w14:paraId="5DC2DAF0" w14:textId="77777777" w:rsidR="00180301" w:rsidRPr="00180301" w:rsidRDefault="00180301" w:rsidP="00180301">
      <w:pPr>
        <w:pStyle w:val="ListParagraph"/>
        <w:numPr>
          <w:ilvl w:val="1"/>
          <w:numId w:val="10"/>
        </w:numPr>
        <w:rPr>
          <w:rFonts w:ascii="Times New Roman" w:hAnsi="Times New Roman"/>
          <w:i/>
          <w:sz w:val="20"/>
        </w:rPr>
      </w:pPr>
      <w:r w:rsidRPr="00180301">
        <w:rPr>
          <w:rFonts w:ascii="Times New Roman" w:hAnsi="Times New Roman"/>
          <w:i/>
          <w:sz w:val="20"/>
        </w:rPr>
        <w:t>EDT procedure</w:t>
      </w:r>
    </w:p>
    <w:p w14:paraId="17560859"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i/>
          <w:sz w:val="20"/>
        </w:rPr>
        <w:t>Connected mode</w:t>
      </w:r>
    </w:p>
    <w:p w14:paraId="5A8B0C08" w14:textId="77777777" w:rsidR="00180301" w:rsidRPr="00180301" w:rsidRDefault="00180301" w:rsidP="00180301">
      <w:pPr>
        <w:pStyle w:val="ListParagraph"/>
        <w:numPr>
          <w:ilvl w:val="1"/>
          <w:numId w:val="10"/>
        </w:numPr>
        <w:rPr>
          <w:rFonts w:ascii="Times New Roman" w:hAnsi="Times New Roman"/>
          <w:i/>
          <w:sz w:val="20"/>
        </w:rPr>
      </w:pPr>
      <w:r w:rsidRPr="00180301">
        <w:rPr>
          <w:rFonts w:ascii="Times New Roman" w:hAnsi="Times New Roman" w:hint="eastAsia"/>
          <w:i/>
          <w:sz w:val="20"/>
        </w:rPr>
        <w:t xml:space="preserve">NPDCCH ordered </w:t>
      </w:r>
      <w:r w:rsidRPr="00180301">
        <w:rPr>
          <w:rFonts w:ascii="Times New Roman" w:hAnsi="Times New Roman"/>
          <w:i/>
          <w:sz w:val="20"/>
        </w:rPr>
        <w:t>NPRACH</w:t>
      </w:r>
      <w:r w:rsidRPr="00180301">
        <w:rPr>
          <w:rFonts w:ascii="Times New Roman" w:hAnsi="Times New Roman" w:hint="eastAsia"/>
          <w:i/>
          <w:sz w:val="20"/>
        </w:rPr>
        <w:t xml:space="preserve"> procedure</w:t>
      </w:r>
    </w:p>
    <w:p w14:paraId="2359769C" w14:textId="77777777" w:rsidR="00180301" w:rsidRDefault="00180301" w:rsidP="00180301">
      <w:pPr>
        <w:pStyle w:val="ListParagraph"/>
        <w:numPr>
          <w:ilvl w:val="1"/>
          <w:numId w:val="10"/>
        </w:numPr>
        <w:rPr>
          <w:rFonts w:ascii="Times New Roman" w:hAnsi="Times New Roman"/>
          <w:i/>
          <w:sz w:val="20"/>
        </w:rPr>
      </w:pPr>
      <w:r w:rsidRPr="00180301">
        <w:rPr>
          <w:rFonts w:ascii="Times New Roman" w:hAnsi="Times New Roman"/>
          <w:i/>
          <w:sz w:val="20"/>
        </w:rPr>
        <w:t>Random access procedure to apply for UL-SCH resource</w:t>
      </w:r>
    </w:p>
    <w:p w14:paraId="57F09705" w14:textId="77777777" w:rsidR="00180301" w:rsidRPr="00180301" w:rsidRDefault="00180301" w:rsidP="00180301">
      <w:pPr>
        <w:pStyle w:val="ListParagraph"/>
        <w:ind w:left="1440"/>
        <w:rPr>
          <w:rFonts w:ascii="Times New Roman" w:hAnsi="Times New Roman"/>
          <w:i/>
          <w:sz w:val="20"/>
        </w:rPr>
      </w:pPr>
    </w:p>
    <w:p w14:paraId="0C5474D9" w14:textId="43DE8750" w:rsidR="00180301" w:rsidRPr="00180301" w:rsidRDefault="00180301" w:rsidP="00180301">
      <w:pPr>
        <w:spacing w:after="0"/>
        <w:rPr>
          <w:i/>
        </w:rPr>
      </w:pPr>
      <w:r w:rsidRPr="00180301">
        <w:rPr>
          <w:i/>
        </w:rPr>
        <w:t>Agreement</w:t>
      </w:r>
      <w:r>
        <w:rPr>
          <w:i/>
        </w:rPr>
        <w:t>:</w:t>
      </w:r>
    </w:p>
    <w:p w14:paraId="1F134EE6" w14:textId="77777777" w:rsidR="00180301" w:rsidRPr="00180301" w:rsidRDefault="00180301" w:rsidP="00180301">
      <w:pPr>
        <w:spacing w:after="0"/>
        <w:rPr>
          <w:i/>
        </w:rPr>
      </w:pPr>
      <w:r w:rsidRPr="00180301">
        <w:rPr>
          <w:i/>
        </w:rPr>
        <w:t xml:space="preserve">For the measurement on carrier(s) other than the one </w:t>
      </w:r>
      <w:r w:rsidRPr="00180301">
        <w:rPr>
          <w:rFonts w:hint="eastAsia"/>
          <w:i/>
        </w:rPr>
        <w:t>UE</w:t>
      </w:r>
      <w:r w:rsidRPr="00180301">
        <w:rPr>
          <w:i/>
        </w:rPr>
        <w:t xml:space="preserve"> is receiving RAR for non-anchor access, if supported, RAN1 to select one or more among the following candidates</w:t>
      </w:r>
      <w:r w:rsidRPr="00180301">
        <w:rPr>
          <w:rFonts w:hint="eastAsia"/>
          <w:i/>
        </w:rPr>
        <w:t>:</w:t>
      </w:r>
    </w:p>
    <w:p w14:paraId="42C68B85"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i/>
          <w:sz w:val="20"/>
        </w:rPr>
        <w:t>Paging carrier</w:t>
      </w:r>
    </w:p>
    <w:p w14:paraId="55E34F79"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i/>
          <w:sz w:val="20"/>
        </w:rPr>
        <w:t>Anchor carrier</w:t>
      </w:r>
    </w:p>
    <w:p w14:paraId="0C6CACDA"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i/>
          <w:sz w:val="20"/>
        </w:rPr>
        <w:t>Carrier(s) configured by CarrierConfigDedicated-NB in connected mode</w:t>
      </w:r>
    </w:p>
    <w:p w14:paraId="402FDD25"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i/>
          <w:sz w:val="20"/>
        </w:rPr>
        <w:t xml:space="preserve">Other </w:t>
      </w:r>
      <w:r w:rsidRPr="00180301">
        <w:rPr>
          <w:rFonts w:ascii="Times New Roman" w:hAnsi="Times New Roman" w:hint="eastAsia"/>
          <w:i/>
          <w:sz w:val="20"/>
        </w:rPr>
        <w:t>carrier</w:t>
      </w:r>
      <w:r w:rsidRPr="00180301">
        <w:rPr>
          <w:rFonts w:ascii="Times New Roman" w:hAnsi="Times New Roman"/>
          <w:i/>
          <w:sz w:val="20"/>
        </w:rPr>
        <w:t>s</w:t>
      </w:r>
      <w:r w:rsidRPr="00180301">
        <w:rPr>
          <w:rFonts w:ascii="Times New Roman" w:hAnsi="Times New Roman" w:hint="eastAsia"/>
          <w:i/>
          <w:sz w:val="20"/>
        </w:rPr>
        <w:t xml:space="preserve"> </w:t>
      </w:r>
      <w:r w:rsidRPr="00180301">
        <w:rPr>
          <w:rFonts w:ascii="Times New Roman" w:hAnsi="Times New Roman"/>
          <w:i/>
          <w:sz w:val="20"/>
        </w:rPr>
        <w:t>configured by network with implicit or explicit signaling</w:t>
      </w:r>
    </w:p>
    <w:p w14:paraId="493FE050" w14:textId="77777777" w:rsidR="00180301" w:rsidRPr="00180301" w:rsidRDefault="00180301" w:rsidP="00180301">
      <w:pPr>
        <w:spacing w:after="0"/>
        <w:rPr>
          <w:i/>
        </w:rPr>
      </w:pPr>
    </w:p>
    <w:p w14:paraId="328D37A7" w14:textId="77777777" w:rsidR="00180301" w:rsidRPr="00180301" w:rsidRDefault="00180301" w:rsidP="00180301">
      <w:pPr>
        <w:spacing w:after="0"/>
        <w:rPr>
          <w:i/>
        </w:rPr>
      </w:pPr>
      <w:r w:rsidRPr="00180301">
        <w:rPr>
          <w:i/>
        </w:rPr>
        <w:t>The following issues are identified for RAN1 further study</w:t>
      </w:r>
    </w:p>
    <w:p w14:paraId="6E9CCC4B"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hint="eastAsia"/>
          <w:i/>
          <w:sz w:val="20"/>
        </w:rPr>
        <w:t xml:space="preserve">Whether </w:t>
      </w:r>
      <w:r w:rsidRPr="00180301">
        <w:rPr>
          <w:rFonts w:ascii="Times New Roman" w:hAnsi="Times New Roman"/>
          <w:i/>
          <w:sz w:val="20"/>
        </w:rPr>
        <w:t>amount of time or gap is needed for the measurement</w:t>
      </w:r>
    </w:p>
    <w:p w14:paraId="10565628"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i/>
          <w:sz w:val="20"/>
        </w:rPr>
        <w:t>Which carrier(s) UE reported if more than one carrier is measured</w:t>
      </w:r>
    </w:p>
    <w:p w14:paraId="5B33E837"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i/>
          <w:sz w:val="20"/>
        </w:rPr>
        <w:t>What kind of NRS UE can use for the measurement and whether needs indication</w:t>
      </w:r>
    </w:p>
    <w:p w14:paraId="71605BD8" w14:textId="77777777" w:rsidR="00180301" w:rsidRPr="00180301" w:rsidRDefault="00180301" w:rsidP="00180301">
      <w:pPr>
        <w:spacing w:after="0"/>
        <w:rPr>
          <w:i/>
        </w:rPr>
      </w:pPr>
    </w:p>
    <w:p w14:paraId="18B073D1" w14:textId="6AED84C9" w:rsidR="00180301" w:rsidRPr="00180301" w:rsidRDefault="00180301" w:rsidP="00180301">
      <w:pPr>
        <w:spacing w:after="0"/>
        <w:rPr>
          <w:i/>
        </w:rPr>
      </w:pPr>
      <w:r w:rsidRPr="00180301">
        <w:rPr>
          <w:i/>
        </w:rPr>
        <w:t>Agreement</w:t>
      </w:r>
      <w:r>
        <w:rPr>
          <w:i/>
        </w:rPr>
        <w:t>:</w:t>
      </w:r>
    </w:p>
    <w:p w14:paraId="4457E6A0" w14:textId="77777777" w:rsidR="00180301" w:rsidRPr="00180301" w:rsidRDefault="00180301" w:rsidP="00180301">
      <w:pPr>
        <w:spacing w:after="0"/>
        <w:rPr>
          <w:i/>
        </w:rPr>
      </w:pPr>
      <w:r w:rsidRPr="00180301">
        <w:rPr>
          <w:i/>
        </w:rPr>
        <w:t>In case of 2 bits are used for a non-anchor carrier, one of 3 candidate values can be reported in Msg3</w:t>
      </w:r>
    </w:p>
    <w:p w14:paraId="7B376FD3" w14:textId="77777777" w:rsidR="00180301" w:rsidRPr="00180301" w:rsidRDefault="00180301" w:rsidP="00180301">
      <w:pPr>
        <w:pStyle w:val="ListParagraph"/>
        <w:numPr>
          <w:ilvl w:val="0"/>
          <w:numId w:val="10"/>
        </w:numPr>
        <w:rPr>
          <w:rFonts w:ascii="Times New Roman" w:hAnsi="Times New Roman"/>
          <w:i/>
          <w:sz w:val="20"/>
        </w:rPr>
      </w:pPr>
      <w:r w:rsidRPr="00180301">
        <w:rPr>
          <w:rFonts w:ascii="Times New Roman" w:hAnsi="Times New Roman"/>
          <w:i/>
          <w:sz w:val="20"/>
        </w:rPr>
        <w:t>Which depends on Rmax, the maximum number of repetitions for NPDCCH Type 2 CSS.</w:t>
      </w:r>
    </w:p>
    <w:p w14:paraId="18C9DA7B" w14:textId="77777777" w:rsidR="00180301" w:rsidRDefault="00180301" w:rsidP="00180301">
      <w:pPr>
        <w:rPr>
          <w:lang w:eastAsia="x-none"/>
        </w:rPr>
      </w:pPr>
    </w:p>
    <w:p w14:paraId="12CF58A8" w14:textId="77777777" w:rsidR="00180301" w:rsidRPr="00BE02D3" w:rsidRDefault="00180301" w:rsidP="00BE02D3">
      <w:pPr>
        <w:spacing w:after="0"/>
        <w:rPr>
          <w:i/>
        </w:rPr>
      </w:pPr>
      <w:r w:rsidRPr="00BE02D3">
        <w:rPr>
          <w:i/>
        </w:rPr>
        <w:t>For further study in future meetings:</w:t>
      </w:r>
    </w:p>
    <w:p w14:paraId="3788F2CF" w14:textId="77777777" w:rsidR="00180301" w:rsidRPr="00BE02D3" w:rsidRDefault="00180301" w:rsidP="00BE02D3">
      <w:pPr>
        <w:spacing w:after="0"/>
        <w:rPr>
          <w:i/>
        </w:rPr>
      </w:pPr>
      <w:r w:rsidRPr="00BE02D3">
        <w:rPr>
          <w:i/>
        </w:rPr>
        <w:t xml:space="preserve">If supported, RAN1 further discuss </w:t>
      </w:r>
      <w:r w:rsidRPr="00BE02D3">
        <w:rPr>
          <w:rFonts w:hint="eastAsia"/>
          <w:i/>
        </w:rPr>
        <w:t xml:space="preserve">how </w:t>
      </w:r>
      <w:r w:rsidRPr="00BE02D3">
        <w:rPr>
          <w:i/>
        </w:rPr>
        <w:t xml:space="preserve">to derive </w:t>
      </w:r>
      <w:r w:rsidRPr="00BE02D3">
        <w:rPr>
          <w:rFonts w:hint="eastAsia"/>
          <w:i/>
        </w:rPr>
        <w:t>the</w:t>
      </w:r>
      <w:r w:rsidRPr="00BE02D3">
        <w:rPr>
          <w:i/>
        </w:rPr>
        <w:t xml:space="preserve"> candidate </w:t>
      </w:r>
      <w:r w:rsidRPr="00BE02D3">
        <w:rPr>
          <w:rFonts w:hint="eastAsia"/>
          <w:i/>
        </w:rPr>
        <w:t>values</w:t>
      </w:r>
      <w:r w:rsidRPr="00BE02D3">
        <w:rPr>
          <w:i/>
        </w:rPr>
        <w:t xml:space="preserve"> </w:t>
      </w:r>
      <w:r w:rsidRPr="00BE02D3">
        <w:rPr>
          <w:rFonts w:hint="eastAsia"/>
          <w:i/>
        </w:rPr>
        <w:t>reported</w:t>
      </w:r>
      <w:r w:rsidRPr="00BE02D3">
        <w:rPr>
          <w:i/>
        </w:rPr>
        <w:t xml:space="preserve"> in Msg3 </w:t>
      </w:r>
      <w:r w:rsidRPr="00BE02D3">
        <w:rPr>
          <w:rFonts w:hint="eastAsia"/>
          <w:i/>
        </w:rPr>
        <w:t>if no NPDCCH Type2 CSS on the carrier</w:t>
      </w:r>
    </w:p>
    <w:p w14:paraId="606C098F" w14:textId="77777777" w:rsidR="00970F6A" w:rsidRDefault="00970F6A" w:rsidP="00970F6A">
      <w:pPr>
        <w:spacing w:after="0"/>
        <w:rPr>
          <w:i/>
        </w:rPr>
      </w:pPr>
    </w:p>
    <w:p w14:paraId="31F0DF56" w14:textId="3E5B0171" w:rsidR="00551877" w:rsidRDefault="00C2086B" w:rsidP="001A486B">
      <w:pPr>
        <w:overflowPunct/>
        <w:autoSpaceDE/>
        <w:autoSpaceDN/>
        <w:adjustRightInd/>
        <w:spacing w:after="120"/>
        <w:jc w:val="both"/>
        <w:textAlignment w:val="auto"/>
        <w:rPr>
          <w:lang w:eastAsia="zh-CN"/>
        </w:rPr>
      </w:pPr>
      <w:r w:rsidRPr="00C2086B">
        <w:rPr>
          <w:lang w:eastAsia="zh-CN"/>
        </w:rPr>
        <w:lastRenderedPageBreak/>
        <w:t xml:space="preserve">In Rel-14 NB-IoT, the DL quality report in Msg3 is supported only for the anchor carrier on which the UE received Msg2. By supporting Msg3 quality reporting for non-anchor access, not only the scheduling of Msg4 may benefit from the better knowledge of DL channel status, but also more information on different DL carrier quality may benefit the configuration of DL carrier for following DL scheduling, especially when DL and UL channel quality are quite different. In this contribution, we share our views on the design for DL channel quality reporting </w:t>
      </w:r>
      <w:r w:rsidR="003E6BF1">
        <w:rPr>
          <w:lang w:eastAsia="zh-CN"/>
        </w:rPr>
        <w:t>in</w:t>
      </w:r>
      <w:r w:rsidR="00772BAE">
        <w:rPr>
          <w:lang w:eastAsia="zh-CN"/>
        </w:rPr>
        <w:t xml:space="preserve"> </w:t>
      </w:r>
      <w:r w:rsidR="001B3959">
        <w:rPr>
          <w:lang w:eastAsia="zh-CN"/>
        </w:rPr>
        <w:t>Idle</w:t>
      </w:r>
      <w:r w:rsidR="00772BAE">
        <w:rPr>
          <w:lang w:eastAsia="zh-CN"/>
        </w:rPr>
        <w:t xml:space="preserve"> and connected mode</w:t>
      </w:r>
      <w:r w:rsidR="003E6BF1">
        <w:rPr>
          <w:lang w:eastAsia="zh-CN"/>
        </w:rPr>
        <w:t xml:space="preserve"> for NB-IoT</w:t>
      </w:r>
      <w:r w:rsidRPr="00C2086B">
        <w:rPr>
          <w:lang w:eastAsia="zh-CN"/>
        </w:rPr>
        <w:t>.</w:t>
      </w:r>
    </w:p>
    <w:p w14:paraId="49F668D6" w14:textId="77777777" w:rsidR="00772BAE" w:rsidRDefault="00772BAE" w:rsidP="001A486B">
      <w:pPr>
        <w:overflowPunct/>
        <w:autoSpaceDE/>
        <w:autoSpaceDN/>
        <w:adjustRightInd/>
        <w:spacing w:after="120"/>
        <w:jc w:val="both"/>
        <w:textAlignment w:val="auto"/>
        <w:rPr>
          <w:lang w:eastAsia="zh-CN"/>
        </w:rPr>
      </w:pPr>
    </w:p>
    <w:p w14:paraId="4C74DB57" w14:textId="4C111E85" w:rsidR="002A0CF1" w:rsidRPr="0097060F" w:rsidRDefault="005E6A1B" w:rsidP="002A0CF1">
      <w:pPr>
        <w:pStyle w:val="Heading1"/>
      </w:pPr>
      <w:r>
        <w:t>DL quality report in Idle mode</w:t>
      </w:r>
    </w:p>
    <w:p w14:paraId="7E7C0FDB" w14:textId="3DEEB738" w:rsidR="00F63E7F" w:rsidRDefault="00F357A5" w:rsidP="002A0CF1">
      <w:pPr>
        <w:pStyle w:val="Heading2"/>
        <w:ind w:left="720" w:hanging="720"/>
      </w:pPr>
      <w:bookmarkStart w:id="2" w:name="_Ref1033197"/>
      <w:r>
        <w:t>Configuration and UE capability</w:t>
      </w:r>
      <w:bookmarkEnd w:id="2"/>
    </w:p>
    <w:p w14:paraId="109CAA93" w14:textId="77777777" w:rsidR="00C2086B" w:rsidRDefault="00C2086B" w:rsidP="00C2086B">
      <w:pPr>
        <w:spacing w:after="120"/>
        <w:jc w:val="both"/>
        <w:rPr>
          <w:lang w:eastAsia="zh-CN"/>
        </w:rPr>
      </w:pPr>
      <w:r>
        <w:rPr>
          <w:lang w:eastAsia="zh-CN"/>
        </w:rPr>
        <w:t xml:space="preserve">The DL quality report in Msg3 for non-anchor access can be configured semi-statically by higher layer signaling in a cell-specific manner. </w:t>
      </w:r>
    </w:p>
    <w:p w14:paraId="26470524" w14:textId="1F4ED630" w:rsidR="00C2086B" w:rsidRDefault="00C2086B" w:rsidP="00C2086B">
      <w:pPr>
        <w:spacing w:after="120"/>
        <w:jc w:val="both"/>
        <w:rPr>
          <w:lang w:eastAsia="zh-CN"/>
        </w:rPr>
      </w:pPr>
      <w:r>
        <w:rPr>
          <w:lang w:eastAsia="zh-CN"/>
        </w:rPr>
        <w:t xml:space="preserve">The support of DL quality report for non-anchor access should depend on UE capability. For UEs supporting DL quality report for non-anchor access, they should be able to support DL quality report for anchor carrier as well. For initial access, the UE has not reported its capability yet during the random access procedure. Therefore, whether or how to indicate the UE capability should be studied. One option is to configure dedicated NPRACH resources for UE supporting DL quality report in Msg3 for non-anchor and/or anchor carrier. However, considering the need of NPRACH partitioning for EDT and the existence of legacy NB-IoT UEs, this option may impact the system capacity and thus is not preferred. On the other hand, the UL grant and Msg3 can be designed to enable the scheduling of both Msg3 without DL quality report and Msg3 with DL quality report, as elaborated in Section </w:t>
      </w:r>
      <w:r>
        <w:rPr>
          <w:lang w:eastAsia="zh-CN"/>
        </w:rPr>
        <w:fldChar w:fldCharType="begin"/>
      </w:r>
      <w:r>
        <w:rPr>
          <w:lang w:eastAsia="zh-CN"/>
        </w:rPr>
        <w:instrText xml:space="preserve"> REF _Ref873340 \n \h </w:instrText>
      </w:r>
      <w:r>
        <w:rPr>
          <w:lang w:eastAsia="zh-CN"/>
        </w:rPr>
      </w:r>
      <w:r>
        <w:rPr>
          <w:lang w:eastAsia="zh-CN"/>
        </w:rPr>
        <w:fldChar w:fldCharType="separate"/>
      </w:r>
      <w:r w:rsidR="0052712A">
        <w:rPr>
          <w:lang w:eastAsia="zh-CN"/>
        </w:rPr>
        <w:t>2.2</w:t>
      </w:r>
      <w:r>
        <w:rPr>
          <w:lang w:eastAsia="zh-CN"/>
        </w:rPr>
        <w:fldChar w:fldCharType="end"/>
      </w:r>
      <w:r>
        <w:rPr>
          <w:lang w:eastAsia="zh-CN"/>
        </w:rPr>
        <w:t>. It can be up to UE to select which one to follow</w:t>
      </w:r>
      <w:r w:rsidR="00D92A65">
        <w:rPr>
          <w:lang w:eastAsia="zh-CN"/>
        </w:rPr>
        <w:t xml:space="preserve"> depending on its capability</w:t>
      </w:r>
      <w:r>
        <w:rPr>
          <w:lang w:eastAsia="zh-CN"/>
        </w:rPr>
        <w:t>. With this method, there would be no need of UE capability indication for support of DL quality report in Msg3.</w:t>
      </w:r>
      <w:r w:rsidR="00D92A65">
        <w:rPr>
          <w:lang w:eastAsia="zh-CN"/>
        </w:rPr>
        <w:t xml:space="preserve"> eNB can perform blind decoding of Msg3 to determine whether the DL quality report is carried by the UE or not. </w:t>
      </w:r>
    </w:p>
    <w:p w14:paraId="69092320" w14:textId="77777777" w:rsidR="00AB0D4A" w:rsidRDefault="00AB0D4A" w:rsidP="00C2086B">
      <w:pPr>
        <w:spacing w:after="120"/>
        <w:jc w:val="both"/>
        <w:rPr>
          <w:lang w:eastAsia="zh-CN"/>
        </w:rPr>
      </w:pPr>
    </w:p>
    <w:p w14:paraId="23D01E1B" w14:textId="77777777" w:rsidR="00C2086B" w:rsidRPr="00C2086B" w:rsidRDefault="00C2086B" w:rsidP="00C2086B">
      <w:pPr>
        <w:pStyle w:val="TdocProposal"/>
        <w:spacing w:after="120"/>
        <w:rPr>
          <w:sz w:val="20"/>
        </w:rPr>
      </w:pPr>
      <w:r w:rsidRPr="00C2086B">
        <w:rPr>
          <w:sz w:val="20"/>
        </w:rPr>
        <w:t>Observation 1:</w:t>
      </w:r>
    </w:p>
    <w:p w14:paraId="021FABF5" w14:textId="77777777" w:rsidR="00C2086B" w:rsidRPr="00C2086B" w:rsidRDefault="00C2086B" w:rsidP="008C7E98">
      <w:pPr>
        <w:pStyle w:val="TdocProposalText"/>
        <w:ind w:left="714" w:hanging="357"/>
        <w:jc w:val="both"/>
        <w:rPr>
          <w:sz w:val="20"/>
        </w:rPr>
      </w:pPr>
      <w:r w:rsidRPr="00C2086B">
        <w:rPr>
          <w:sz w:val="20"/>
        </w:rPr>
        <w:t>Indication of UE capability for support of DL quality report for non-anchor access in Msg3 via NPRACH partitioning would impact system capacity.</w:t>
      </w:r>
    </w:p>
    <w:p w14:paraId="141487AF" w14:textId="77777777" w:rsidR="00C2086B" w:rsidRPr="00C2086B" w:rsidRDefault="00C2086B" w:rsidP="00C2086B">
      <w:pPr>
        <w:rPr>
          <w:sz w:val="18"/>
        </w:rPr>
      </w:pPr>
    </w:p>
    <w:p w14:paraId="72A60875" w14:textId="77777777" w:rsidR="00C2086B" w:rsidRPr="00C2086B" w:rsidRDefault="00C2086B" w:rsidP="00C2086B">
      <w:pPr>
        <w:pStyle w:val="TdocProposal"/>
        <w:spacing w:after="120"/>
        <w:rPr>
          <w:sz w:val="20"/>
        </w:rPr>
      </w:pPr>
      <w:r w:rsidRPr="00C2086B">
        <w:rPr>
          <w:sz w:val="20"/>
        </w:rPr>
        <w:t>Proposal 1:</w:t>
      </w:r>
    </w:p>
    <w:p w14:paraId="669F7713" w14:textId="77777777" w:rsidR="00C2086B" w:rsidRPr="00C2086B" w:rsidRDefault="00C2086B" w:rsidP="00362D8C">
      <w:pPr>
        <w:pStyle w:val="TdocProposalText"/>
        <w:ind w:left="714" w:hanging="357"/>
        <w:jc w:val="both"/>
        <w:rPr>
          <w:sz w:val="20"/>
        </w:rPr>
      </w:pPr>
      <w:r w:rsidRPr="00C2086B">
        <w:rPr>
          <w:sz w:val="20"/>
        </w:rPr>
        <w:t>The DL quality report for non-anchor access in Msg3 is configured semi-statically by higher layer signaling in a cell-specific manner.</w:t>
      </w:r>
    </w:p>
    <w:p w14:paraId="0EA7F670" w14:textId="77777777" w:rsidR="00C2086B" w:rsidRPr="00C2086B" w:rsidRDefault="00C2086B" w:rsidP="00C2086B">
      <w:pPr>
        <w:pStyle w:val="TdocProposalText"/>
        <w:ind w:left="714" w:hanging="357"/>
        <w:rPr>
          <w:sz w:val="20"/>
        </w:rPr>
      </w:pPr>
      <w:r w:rsidRPr="00C2086B">
        <w:rPr>
          <w:sz w:val="20"/>
        </w:rPr>
        <w:t>It is UE capability whether the DL quality report in Msg3 for non-anchor access is supported.</w:t>
      </w:r>
    </w:p>
    <w:p w14:paraId="5CA5D4B1" w14:textId="77777777" w:rsidR="00C2086B" w:rsidRPr="00C2086B" w:rsidRDefault="00C2086B" w:rsidP="00362D8C">
      <w:pPr>
        <w:pStyle w:val="TdocProposalText"/>
        <w:numPr>
          <w:ilvl w:val="1"/>
          <w:numId w:val="15"/>
        </w:numPr>
        <w:jc w:val="both"/>
        <w:rPr>
          <w:sz w:val="20"/>
        </w:rPr>
      </w:pPr>
      <w:r w:rsidRPr="00C2086B">
        <w:rPr>
          <w:sz w:val="20"/>
        </w:rPr>
        <w:t>For UEs supporting DL quality report for non-anchor access, the DL quality report for anchor carrier is also supported.</w:t>
      </w:r>
    </w:p>
    <w:p w14:paraId="60DD785E" w14:textId="77777777" w:rsidR="00C2086B" w:rsidRPr="00C2086B" w:rsidRDefault="00C2086B" w:rsidP="00362D8C">
      <w:pPr>
        <w:pStyle w:val="TdocProposalText"/>
        <w:numPr>
          <w:ilvl w:val="1"/>
          <w:numId w:val="15"/>
        </w:numPr>
        <w:jc w:val="both"/>
        <w:rPr>
          <w:sz w:val="20"/>
        </w:rPr>
      </w:pPr>
      <w:r w:rsidRPr="00C2086B">
        <w:rPr>
          <w:sz w:val="20"/>
        </w:rPr>
        <w:t>The design of UL grant and Msg3 should enable UE to choose whether DL quality report is transmitted in Msg3 or not, which requires no report of UE capability.</w:t>
      </w:r>
    </w:p>
    <w:p w14:paraId="36C414CC" w14:textId="77777777" w:rsidR="002A0CF1" w:rsidRDefault="002A0CF1" w:rsidP="002A0CF1">
      <w:pPr>
        <w:pStyle w:val="TdocProposal"/>
        <w:spacing w:after="120"/>
        <w:rPr>
          <w:sz w:val="20"/>
        </w:rPr>
      </w:pPr>
    </w:p>
    <w:p w14:paraId="28A6A36E" w14:textId="2522641A" w:rsidR="00F357A5" w:rsidRDefault="009C1637" w:rsidP="002A0CF1">
      <w:pPr>
        <w:pStyle w:val="Heading2"/>
        <w:ind w:left="720" w:hanging="720"/>
      </w:pPr>
      <w:bookmarkStart w:id="3" w:name="_Ref873340"/>
      <w:r>
        <w:t>Design of Msg3 carrying the</w:t>
      </w:r>
      <w:r w:rsidR="00F357A5">
        <w:t xml:space="preserve"> DL quality report</w:t>
      </w:r>
      <w:bookmarkEnd w:id="3"/>
    </w:p>
    <w:p w14:paraId="481EDEDD" w14:textId="362B121C" w:rsidR="00865CAE" w:rsidRDefault="009C1637" w:rsidP="001432C1">
      <w:pPr>
        <w:spacing w:after="120"/>
        <w:jc w:val="both"/>
        <w:rPr>
          <w:lang w:eastAsia="zh-CN"/>
        </w:rPr>
      </w:pPr>
      <w:r w:rsidRPr="009C1637">
        <w:rPr>
          <w:lang w:eastAsia="zh-CN"/>
        </w:rPr>
        <w:t xml:space="preserve">Recall that in Rel-14 NB-IoT, reserved bits in RRC message are used to carry the DL quality report in Msg3 for anchor carrier. Similarly, the DL quality report for non-anchor access can be carried by the reserved bits in RRC message as well. For UEs supporting </w:t>
      </w:r>
      <w:r w:rsidR="006B598A">
        <w:rPr>
          <w:lang w:eastAsia="zh-CN"/>
        </w:rPr>
        <w:t>this feature</w:t>
      </w:r>
      <w:r w:rsidRPr="009C1637">
        <w:rPr>
          <w:lang w:eastAsia="zh-CN"/>
        </w:rPr>
        <w:t xml:space="preserve">, one spare bit in the RRC message can be used to indicate whether the DL quality report is for anchor or non-anchor access. </w:t>
      </w:r>
      <w:r w:rsidR="00AF0BFE">
        <w:rPr>
          <w:lang w:eastAsia="zh-CN"/>
        </w:rPr>
        <w:t>With the DL quality report carried by RRC message, a</w:t>
      </w:r>
      <w:r w:rsidR="006B598A">
        <w:rPr>
          <w:lang w:eastAsia="zh-CN"/>
        </w:rPr>
        <w:t xml:space="preserve"> sufficiently long gap between Msg2 and Msg3 may be needed to accommodate the measurement duration, and the duration needed for the UE to reconstruct the RRC message. This may result in impact on higher-layer design and procedure. </w:t>
      </w:r>
      <w:r w:rsidRPr="009C1637">
        <w:rPr>
          <w:lang w:eastAsia="zh-CN"/>
        </w:rPr>
        <w:t>Alternatively, a dedicated MAC CE can be included in the MAC PDU of Msg3. Inputs from RAN2 may be needed regarding the detailed design of how to carry the DL quality report in Msg3 for non-anchor access. From RAN1 perspective, if a dedicated MAC CE is adopted, it is expected that a larger TBS is needed for Msg3 with DL quality report for non-anchor access.</w:t>
      </w:r>
    </w:p>
    <w:p w14:paraId="7B58F7F7" w14:textId="72297E24" w:rsidR="007C0D53" w:rsidRDefault="00865CAE" w:rsidP="0023483B">
      <w:pPr>
        <w:spacing w:after="120"/>
        <w:jc w:val="both"/>
        <w:rPr>
          <w:lang w:eastAsia="zh-CN"/>
        </w:rPr>
      </w:pPr>
      <w:r w:rsidRPr="00865CAE">
        <w:rPr>
          <w:lang w:eastAsia="zh-CN"/>
        </w:rPr>
        <w:lastRenderedPageBreak/>
        <w:t>As discussed in Section</w:t>
      </w:r>
      <w:r>
        <w:rPr>
          <w:lang w:eastAsia="zh-CN"/>
        </w:rPr>
        <w:t xml:space="preserve"> </w:t>
      </w:r>
      <w:r>
        <w:rPr>
          <w:lang w:eastAsia="zh-CN"/>
        </w:rPr>
        <w:fldChar w:fldCharType="begin"/>
      </w:r>
      <w:r>
        <w:rPr>
          <w:lang w:eastAsia="zh-CN"/>
        </w:rPr>
        <w:instrText xml:space="preserve"> REF _Ref1033197 \n \h </w:instrText>
      </w:r>
      <w:r>
        <w:rPr>
          <w:lang w:eastAsia="zh-CN"/>
        </w:rPr>
      </w:r>
      <w:r>
        <w:rPr>
          <w:lang w:eastAsia="zh-CN"/>
        </w:rPr>
        <w:fldChar w:fldCharType="separate"/>
      </w:r>
      <w:r w:rsidR="0052712A">
        <w:rPr>
          <w:lang w:eastAsia="zh-CN"/>
        </w:rPr>
        <w:t>2.1</w:t>
      </w:r>
      <w:r>
        <w:rPr>
          <w:lang w:eastAsia="zh-CN"/>
        </w:rPr>
        <w:fldChar w:fldCharType="end"/>
      </w:r>
      <w:r w:rsidRPr="00865CAE">
        <w:rPr>
          <w:lang w:eastAsia="zh-CN"/>
        </w:rPr>
        <w:t>, it is not preferred to indicate UE capability via further NPRACH partitioning. For the cases where eNB is not aware of UE capability for the support of DL quality report</w:t>
      </w:r>
      <w:r w:rsidR="007C0D53">
        <w:rPr>
          <w:lang w:eastAsia="zh-CN"/>
        </w:rPr>
        <w:t>:</w:t>
      </w:r>
    </w:p>
    <w:p w14:paraId="3CD90F1C" w14:textId="77777777" w:rsidR="007C0D53" w:rsidRPr="007C0D53" w:rsidRDefault="007C0D53" w:rsidP="007C0D53">
      <w:pPr>
        <w:pStyle w:val="ListParagraph"/>
        <w:numPr>
          <w:ilvl w:val="0"/>
          <w:numId w:val="35"/>
        </w:numPr>
        <w:spacing w:after="120"/>
        <w:jc w:val="both"/>
        <w:rPr>
          <w:rFonts w:ascii="Times New Roman" w:hAnsi="Times New Roman"/>
          <w:sz w:val="20"/>
          <w:lang w:eastAsia="zh-CN"/>
        </w:rPr>
      </w:pPr>
      <w:r w:rsidRPr="007C0D53">
        <w:rPr>
          <w:rFonts w:ascii="Times New Roman" w:hAnsi="Times New Roman"/>
          <w:sz w:val="20"/>
          <w:lang w:eastAsia="zh-CN"/>
        </w:rPr>
        <w:t xml:space="preserve">If RRC message is used for the DL quality report, it is up to UE (depending on its capability) whether the DL quality report is carried in RRC message, and eNB performs blind detection. </w:t>
      </w:r>
    </w:p>
    <w:p w14:paraId="13F07692" w14:textId="72AC573D" w:rsidR="00361959" w:rsidRDefault="007C0D53" w:rsidP="00930E8E">
      <w:pPr>
        <w:pStyle w:val="ListParagraph"/>
        <w:numPr>
          <w:ilvl w:val="0"/>
          <w:numId w:val="35"/>
        </w:numPr>
        <w:spacing w:after="120"/>
        <w:jc w:val="both"/>
        <w:rPr>
          <w:rFonts w:ascii="Times New Roman" w:hAnsi="Times New Roman"/>
          <w:sz w:val="20"/>
          <w:lang w:eastAsia="zh-CN"/>
        </w:rPr>
      </w:pPr>
      <w:r w:rsidRPr="002D219A">
        <w:rPr>
          <w:rFonts w:ascii="Times New Roman" w:hAnsi="Times New Roman"/>
          <w:sz w:val="20"/>
          <w:lang w:eastAsia="zh-CN"/>
        </w:rPr>
        <w:t>On the other hand, if MAC CE is used to carry DL quality report, as discussed above, a larger TBS is needed. In this case,</w:t>
      </w:r>
      <w:r w:rsidR="00865CAE" w:rsidRPr="002D219A">
        <w:rPr>
          <w:rFonts w:ascii="Times New Roman" w:hAnsi="Times New Roman"/>
          <w:sz w:val="20"/>
          <w:lang w:eastAsia="zh-CN"/>
        </w:rPr>
        <w:t xml:space="preserve"> eNB</w:t>
      </w:r>
      <w:r w:rsidRPr="002D219A">
        <w:rPr>
          <w:rFonts w:ascii="Times New Roman" w:hAnsi="Times New Roman"/>
          <w:sz w:val="20"/>
          <w:lang w:eastAsia="zh-CN"/>
        </w:rPr>
        <w:t xml:space="preserve"> can</w:t>
      </w:r>
      <w:r w:rsidR="00865CAE" w:rsidRPr="002D219A">
        <w:rPr>
          <w:rFonts w:ascii="Times New Roman" w:hAnsi="Times New Roman"/>
          <w:sz w:val="20"/>
          <w:lang w:eastAsia="zh-CN"/>
        </w:rPr>
        <w:t xml:space="preserve"> always schedu</w:t>
      </w:r>
      <w:r w:rsidRPr="002D219A">
        <w:rPr>
          <w:rFonts w:ascii="Times New Roman" w:hAnsi="Times New Roman"/>
          <w:sz w:val="20"/>
          <w:lang w:eastAsia="zh-CN"/>
        </w:rPr>
        <w:t>le</w:t>
      </w:r>
      <w:r w:rsidR="00865CAE" w:rsidRPr="002D219A">
        <w:rPr>
          <w:rFonts w:ascii="Times New Roman" w:hAnsi="Times New Roman"/>
          <w:sz w:val="20"/>
          <w:lang w:eastAsia="zh-CN"/>
        </w:rPr>
        <w:t xml:space="preserve"> a larger TBS for Msg3 when the DL quality report in Msg3 is enabled. For</w:t>
      </w:r>
      <w:r w:rsidR="00124163" w:rsidRPr="002D219A">
        <w:rPr>
          <w:rFonts w:ascii="Times New Roman" w:hAnsi="Times New Roman"/>
          <w:sz w:val="20"/>
          <w:lang w:eastAsia="zh-CN"/>
        </w:rPr>
        <w:t xml:space="preserve"> UEs not supporting the DL quality report, padding bits would be added to the Msg3 transmission. Depending on the number of bits needed for DL quality report, the efficiency of UL transmission may be impacted for UEs not su</w:t>
      </w:r>
      <w:r w:rsidR="00D92679" w:rsidRPr="002D219A">
        <w:rPr>
          <w:rFonts w:ascii="Times New Roman" w:hAnsi="Times New Roman"/>
          <w:sz w:val="20"/>
          <w:lang w:eastAsia="zh-CN"/>
        </w:rPr>
        <w:t>pporting the DL quality report. To improve the performance of UL transmission for UEs not capable of DL quality report, s</w:t>
      </w:r>
      <w:r w:rsidR="00124163" w:rsidRPr="002D219A">
        <w:rPr>
          <w:rFonts w:ascii="Times New Roman" w:hAnsi="Times New Roman"/>
          <w:sz w:val="20"/>
          <w:lang w:eastAsia="zh-CN"/>
        </w:rPr>
        <w:t xml:space="preserve">imilar to the EDT design, the UL grant can be used to indicate multiple TBS values, where </w:t>
      </w:r>
      <w:r w:rsidR="002D219A" w:rsidRPr="002D219A">
        <w:rPr>
          <w:rFonts w:ascii="Times New Roman" w:hAnsi="Times New Roman"/>
          <w:sz w:val="20"/>
          <w:lang w:eastAsia="zh-CN"/>
        </w:rPr>
        <w:t>a certain</w:t>
      </w:r>
      <w:r w:rsidR="00124163" w:rsidRPr="002D219A">
        <w:rPr>
          <w:rFonts w:ascii="Times New Roman" w:hAnsi="Times New Roman"/>
          <w:sz w:val="20"/>
          <w:lang w:eastAsia="zh-CN"/>
        </w:rPr>
        <w:t xml:space="preserve"> TBS </w:t>
      </w:r>
      <w:r w:rsidR="002D219A" w:rsidRPr="002D219A">
        <w:rPr>
          <w:rFonts w:ascii="Times New Roman" w:hAnsi="Times New Roman"/>
          <w:sz w:val="20"/>
          <w:lang w:eastAsia="zh-CN"/>
        </w:rPr>
        <w:t>value is</w:t>
      </w:r>
      <w:r w:rsidR="00124163" w:rsidRPr="002D219A">
        <w:rPr>
          <w:rFonts w:ascii="Times New Roman" w:hAnsi="Times New Roman"/>
          <w:sz w:val="20"/>
          <w:lang w:eastAsia="zh-CN"/>
        </w:rPr>
        <w:t xml:space="preserve"> for Msg3 without DL quality report and </w:t>
      </w:r>
      <w:r w:rsidR="002D219A" w:rsidRPr="002D219A">
        <w:rPr>
          <w:rFonts w:ascii="Times New Roman" w:hAnsi="Times New Roman"/>
          <w:sz w:val="20"/>
          <w:lang w:eastAsia="zh-CN"/>
        </w:rPr>
        <w:t>another</w:t>
      </w:r>
      <w:r w:rsidR="00124163" w:rsidRPr="002D219A">
        <w:rPr>
          <w:rFonts w:ascii="Times New Roman" w:hAnsi="Times New Roman"/>
          <w:sz w:val="20"/>
          <w:lang w:eastAsia="zh-CN"/>
        </w:rPr>
        <w:t xml:space="preserve"> TBS </w:t>
      </w:r>
      <w:r w:rsidR="002D219A" w:rsidRPr="002D219A">
        <w:rPr>
          <w:rFonts w:ascii="Times New Roman" w:hAnsi="Times New Roman"/>
          <w:sz w:val="20"/>
          <w:lang w:eastAsia="zh-CN"/>
        </w:rPr>
        <w:t>value is</w:t>
      </w:r>
      <w:r w:rsidR="00124163" w:rsidRPr="002D219A">
        <w:rPr>
          <w:rFonts w:ascii="Times New Roman" w:hAnsi="Times New Roman"/>
          <w:sz w:val="20"/>
          <w:lang w:eastAsia="zh-CN"/>
        </w:rPr>
        <w:t xml:space="preserve"> for Msg3 with DL quality report. It is up to UE to choose which TBS value to be used depending on its capability for support of DL quality report in Msg3.</w:t>
      </w:r>
      <w:r w:rsidR="002D219A" w:rsidRPr="002D219A">
        <w:rPr>
          <w:rFonts w:ascii="Times New Roman" w:hAnsi="Times New Roman"/>
          <w:sz w:val="20"/>
          <w:lang w:eastAsia="zh-CN"/>
        </w:rPr>
        <w:t xml:space="preserve"> Specifically, the UL grant in RAR would indicate a TBS assuming no DL quality report, which would be used for UEs not capable of DL quality report in Msg3. A larger TBS value associated to the indicated TBS can be predefined, which would be used for UEs capable of DL quality report. </w:t>
      </w:r>
      <w:r w:rsidR="00124163" w:rsidRPr="002D219A">
        <w:rPr>
          <w:rFonts w:ascii="Times New Roman" w:hAnsi="Times New Roman"/>
          <w:sz w:val="20"/>
          <w:lang w:eastAsia="zh-CN"/>
        </w:rPr>
        <w:t xml:space="preserve">With this option, the eNB would blindly detect whether the DL quality report is carried in the Msg3. </w:t>
      </w:r>
    </w:p>
    <w:p w14:paraId="589BACC7" w14:textId="77777777" w:rsidR="002D219A" w:rsidRPr="002D219A" w:rsidRDefault="002D219A" w:rsidP="002D219A">
      <w:pPr>
        <w:pStyle w:val="ListParagraph"/>
        <w:spacing w:after="120"/>
        <w:jc w:val="both"/>
        <w:rPr>
          <w:rFonts w:ascii="Times New Roman" w:hAnsi="Times New Roman"/>
          <w:sz w:val="20"/>
          <w:lang w:eastAsia="zh-CN"/>
        </w:rPr>
      </w:pPr>
    </w:p>
    <w:p w14:paraId="14BA8881" w14:textId="77777777" w:rsidR="00865CAE" w:rsidRPr="00865CAE" w:rsidRDefault="00865CAE" w:rsidP="00865CAE">
      <w:pPr>
        <w:pStyle w:val="TdocProposal"/>
        <w:spacing w:after="120"/>
        <w:rPr>
          <w:sz w:val="20"/>
        </w:rPr>
      </w:pPr>
      <w:r w:rsidRPr="00865CAE">
        <w:rPr>
          <w:sz w:val="20"/>
        </w:rPr>
        <w:t>Observation 2:</w:t>
      </w:r>
    </w:p>
    <w:p w14:paraId="53136C24" w14:textId="77777777" w:rsidR="00865CAE" w:rsidRPr="00865CAE" w:rsidRDefault="00865CAE" w:rsidP="00865CAE">
      <w:pPr>
        <w:pStyle w:val="TdocProposalText"/>
        <w:ind w:left="714" w:hanging="357"/>
        <w:rPr>
          <w:sz w:val="20"/>
        </w:rPr>
      </w:pPr>
      <w:r w:rsidRPr="00865CAE">
        <w:rPr>
          <w:sz w:val="20"/>
        </w:rPr>
        <w:t>RAN2 inputs are needed regarding how to carry the DL quality report in Msg3 for non-anchor access:</w:t>
      </w:r>
    </w:p>
    <w:p w14:paraId="2B289285" w14:textId="77777777" w:rsidR="00865CAE" w:rsidRPr="00865CAE" w:rsidRDefault="00865CAE" w:rsidP="00865CAE">
      <w:pPr>
        <w:pStyle w:val="TdocProposalText"/>
        <w:numPr>
          <w:ilvl w:val="1"/>
          <w:numId w:val="15"/>
        </w:numPr>
        <w:rPr>
          <w:sz w:val="20"/>
        </w:rPr>
      </w:pPr>
      <w:r w:rsidRPr="00865CAE">
        <w:rPr>
          <w:sz w:val="20"/>
        </w:rPr>
        <w:t>Using reserved bits in RRC message,</w:t>
      </w:r>
    </w:p>
    <w:p w14:paraId="4E89D24E" w14:textId="019DDA7E" w:rsidR="00865CAE" w:rsidRPr="00865CAE" w:rsidRDefault="007C0D53" w:rsidP="00865CAE">
      <w:pPr>
        <w:pStyle w:val="TdocProposalText"/>
        <w:numPr>
          <w:ilvl w:val="2"/>
          <w:numId w:val="15"/>
        </w:numPr>
        <w:rPr>
          <w:sz w:val="20"/>
        </w:rPr>
      </w:pPr>
      <w:r>
        <w:rPr>
          <w:sz w:val="20"/>
        </w:rPr>
        <w:t xml:space="preserve">A sufficient gap </w:t>
      </w:r>
      <w:r w:rsidR="00363CCA">
        <w:rPr>
          <w:sz w:val="20"/>
        </w:rPr>
        <w:t>is</w:t>
      </w:r>
      <w:r w:rsidR="00865CAE" w:rsidRPr="00865CAE">
        <w:rPr>
          <w:sz w:val="20"/>
        </w:rPr>
        <w:t xml:space="preserve"> needed between Msg2 and Msg3 to accommodate the duration needed for measurement and reconstruction of the RRC message.</w:t>
      </w:r>
    </w:p>
    <w:p w14:paraId="1855D9F2" w14:textId="77777777" w:rsidR="00865CAE" w:rsidRPr="00865CAE" w:rsidRDefault="00865CAE" w:rsidP="00865CAE">
      <w:pPr>
        <w:pStyle w:val="TdocProposalText"/>
        <w:numPr>
          <w:ilvl w:val="1"/>
          <w:numId w:val="15"/>
        </w:numPr>
        <w:rPr>
          <w:sz w:val="20"/>
        </w:rPr>
      </w:pPr>
      <w:r w:rsidRPr="00865CAE">
        <w:rPr>
          <w:sz w:val="20"/>
        </w:rPr>
        <w:t>Or introducing a dedicated MAC CE.</w:t>
      </w:r>
    </w:p>
    <w:p w14:paraId="3096EA10" w14:textId="77777777" w:rsidR="00865CAE" w:rsidRPr="00865CAE" w:rsidRDefault="00865CAE" w:rsidP="00865CAE">
      <w:pPr>
        <w:pStyle w:val="TdocProposalText"/>
        <w:numPr>
          <w:ilvl w:val="2"/>
          <w:numId w:val="15"/>
        </w:numPr>
        <w:rPr>
          <w:sz w:val="20"/>
        </w:rPr>
      </w:pPr>
      <w:r w:rsidRPr="00865CAE">
        <w:rPr>
          <w:sz w:val="20"/>
        </w:rPr>
        <w:t xml:space="preserve">A larger TBS is needed for Msg3 with DL quality report. </w:t>
      </w:r>
    </w:p>
    <w:p w14:paraId="27602C1C" w14:textId="77777777" w:rsidR="00AB47EE" w:rsidRDefault="00AB47EE" w:rsidP="00AB47EE">
      <w:pPr>
        <w:pStyle w:val="Caption"/>
        <w:spacing w:before="0"/>
        <w:jc w:val="both"/>
      </w:pPr>
      <w:r>
        <w:t>Proposal</w:t>
      </w:r>
      <w:r w:rsidR="00C274E2">
        <w:t xml:space="preserve"> </w:t>
      </w:r>
      <w:r w:rsidR="00147395">
        <w:t>2</w:t>
      </w:r>
      <w:r w:rsidR="003012B6">
        <w:t>:</w:t>
      </w:r>
    </w:p>
    <w:p w14:paraId="0E4BB80F" w14:textId="6A1A594C" w:rsidR="00801B5A" w:rsidRDefault="008D7466" w:rsidP="00492CF0">
      <w:pPr>
        <w:pStyle w:val="TdocProposalText"/>
        <w:jc w:val="both"/>
        <w:rPr>
          <w:sz w:val="20"/>
        </w:rPr>
      </w:pPr>
      <w:r>
        <w:rPr>
          <w:sz w:val="20"/>
        </w:rPr>
        <w:t xml:space="preserve">If a dedicated MAC CE is </w:t>
      </w:r>
      <w:r w:rsidR="00801B5A">
        <w:rPr>
          <w:sz w:val="20"/>
        </w:rPr>
        <w:t>used for the</w:t>
      </w:r>
      <w:r>
        <w:rPr>
          <w:sz w:val="20"/>
        </w:rPr>
        <w:t xml:space="preserve"> DL quality report, </w:t>
      </w:r>
      <w:r w:rsidR="00801B5A">
        <w:rPr>
          <w:sz w:val="20"/>
        </w:rPr>
        <w:t xml:space="preserve">consider to support </w:t>
      </w:r>
      <w:r w:rsidR="00D92679" w:rsidRPr="00D92679">
        <w:rPr>
          <w:sz w:val="20"/>
        </w:rPr>
        <w:t xml:space="preserve">scheduling of multiple TBS values similar as EDT design, </w:t>
      </w:r>
      <w:r w:rsidR="00801B5A">
        <w:rPr>
          <w:sz w:val="20"/>
        </w:rPr>
        <w:t xml:space="preserve">and let UE choose the TBS value depending on its capability, </w:t>
      </w:r>
      <w:r w:rsidR="00D92679" w:rsidRPr="00D92679">
        <w:rPr>
          <w:sz w:val="20"/>
        </w:rPr>
        <w:t xml:space="preserve">where </w:t>
      </w:r>
    </w:p>
    <w:p w14:paraId="709F9FCA" w14:textId="77777777" w:rsidR="00801B5A" w:rsidRDefault="00801B5A" w:rsidP="00801B5A">
      <w:pPr>
        <w:pStyle w:val="TdocProposalText"/>
        <w:numPr>
          <w:ilvl w:val="1"/>
          <w:numId w:val="15"/>
        </w:numPr>
        <w:jc w:val="both"/>
        <w:rPr>
          <w:sz w:val="20"/>
        </w:rPr>
      </w:pPr>
      <w:r>
        <w:rPr>
          <w:sz w:val="20"/>
        </w:rPr>
        <w:t>The indicated TBS is fo</w:t>
      </w:r>
      <w:r w:rsidR="00D92679" w:rsidRPr="00D92679">
        <w:rPr>
          <w:sz w:val="20"/>
        </w:rPr>
        <w:t>r</w:t>
      </w:r>
      <w:r>
        <w:rPr>
          <w:sz w:val="20"/>
        </w:rPr>
        <w:t xml:space="preserve"> Msg3 without DL quality report,</w:t>
      </w:r>
    </w:p>
    <w:p w14:paraId="5B0783A4" w14:textId="77777777" w:rsidR="00801B5A" w:rsidRDefault="00801B5A" w:rsidP="00801B5A">
      <w:pPr>
        <w:pStyle w:val="TdocProposalText"/>
        <w:numPr>
          <w:ilvl w:val="1"/>
          <w:numId w:val="15"/>
        </w:numPr>
        <w:jc w:val="both"/>
        <w:rPr>
          <w:sz w:val="20"/>
        </w:rPr>
      </w:pPr>
      <w:r>
        <w:rPr>
          <w:sz w:val="20"/>
        </w:rPr>
        <w:t>And a larger TBS associated to the indicated value can be predefined, and be used for</w:t>
      </w:r>
      <w:r w:rsidR="00D92679" w:rsidRPr="00D92679">
        <w:rPr>
          <w:sz w:val="20"/>
        </w:rPr>
        <w:t xml:space="preserve"> Msg3 with DL quality report. </w:t>
      </w:r>
    </w:p>
    <w:p w14:paraId="09D4F0C8" w14:textId="77777777" w:rsidR="009D1B6B" w:rsidRPr="009D1B6B" w:rsidRDefault="009D1B6B" w:rsidP="008E599E">
      <w:pPr>
        <w:spacing w:after="120"/>
        <w:jc w:val="both"/>
        <w:rPr>
          <w:lang w:val="en-GB"/>
        </w:rPr>
      </w:pPr>
    </w:p>
    <w:p w14:paraId="0E1750C4" w14:textId="21EA76D3" w:rsidR="008A1534" w:rsidRPr="0097060F" w:rsidRDefault="006D1BAF" w:rsidP="002A0CF1">
      <w:pPr>
        <w:pStyle w:val="Heading2"/>
        <w:ind w:left="720" w:hanging="720"/>
      </w:pPr>
      <w:r>
        <w:t>The carrier</w:t>
      </w:r>
      <w:r w:rsidR="00CB7AAC">
        <w:t xml:space="preserve"> to be measured</w:t>
      </w:r>
    </w:p>
    <w:p w14:paraId="3F2821E0" w14:textId="11083837" w:rsidR="00033C3E" w:rsidRDefault="003B3B7F" w:rsidP="003B3B7F">
      <w:pPr>
        <w:pStyle w:val="TdocText"/>
        <w:spacing w:before="0"/>
        <w:ind w:firstLine="0"/>
        <w:rPr>
          <w:sz w:val="20"/>
          <w:lang w:eastAsia="zh-CN"/>
        </w:rPr>
      </w:pPr>
      <w:r>
        <w:rPr>
          <w:sz w:val="20"/>
          <w:lang w:eastAsia="zh-CN"/>
        </w:rPr>
        <w:t>Regarding which carrier to be measured, UE may decide whether to perform the measurement and carry the DL quality report in Msg3 after reception of RAR, and thus it is natural to support the measurement on the RAR carrier. There were proposals to support UE performing the channel quality measurement on other carriers</w:t>
      </w:r>
      <w:r w:rsidR="001309CB">
        <w:rPr>
          <w:sz w:val="20"/>
          <w:lang w:eastAsia="zh-CN"/>
        </w:rPr>
        <w:t xml:space="preserve"> </w:t>
      </w:r>
      <w:r w:rsidR="001309CB">
        <w:rPr>
          <w:sz w:val="20"/>
          <w:lang w:eastAsia="zh-CN"/>
        </w:rPr>
        <w:fldChar w:fldCharType="begin"/>
      </w:r>
      <w:r w:rsidR="001309CB">
        <w:rPr>
          <w:sz w:val="20"/>
          <w:lang w:eastAsia="zh-CN"/>
        </w:rPr>
        <w:instrText xml:space="preserve"> REF _Ref1036823 \n \h </w:instrText>
      </w:r>
      <w:r w:rsidR="001309CB">
        <w:rPr>
          <w:sz w:val="20"/>
          <w:lang w:eastAsia="zh-CN"/>
        </w:rPr>
      </w:r>
      <w:r w:rsidR="001309CB">
        <w:rPr>
          <w:sz w:val="20"/>
          <w:lang w:eastAsia="zh-CN"/>
        </w:rPr>
        <w:fldChar w:fldCharType="separate"/>
      </w:r>
      <w:r w:rsidR="0052712A">
        <w:rPr>
          <w:sz w:val="20"/>
          <w:lang w:eastAsia="zh-CN"/>
        </w:rPr>
        <w:t>[3]</w:t>
      </w:r>
      <w:r w:rsidR="001309CB">
        <w:rPr>
          <w:sz w:val="20"/>
          <w:lang w:eastAsia="zh-CN"/>
        </w:rPr>
        <w:fldChar w:fldCharType="end"/>
      </w:r>
      <w:r>
        <w:rPr>
          <w:sz w:val="20"/>
          <w:lang w:eastAsia="zh-CN"/>
        </w:rPr>
        <w:t xml:space="preserve">. The main motivation is to provide additional channel status information on the carriers which may be configured in Msg4 for subsequent unicast DL transmission. </w:t>
      </w:r>
      <w:r w:rsidRPr="001C13B2">
        <w:rPr>
          <w:sz w:val="20"/>
          <w:lang w:eastAsia="zh-CN"/>
        </w:rPr>
        <w:t xml:space="preserve">However, the duration between the end of RAR reception and the start of Msg3 transmission may not be sufficient for UEs to </w:t>
      </w:r>
      <w:r>
        <w:rPr>
          <w:sz w:val="20"/>
          <w:lang w:eastAsia="zh-CN"/>
        </w:rPr>
        <w:t xml:space="preserve">retune to another carrier, </w:t>
      </w:r>
      <w:r w:rsidRPr="001C13B2">
        <w:rPr>
          <w:sz w:val="20"/>
          <w:lang w:eastAsia="zh-CN"/>
        </w:rPr>
        <w:t>perform the measurement and construct the quality report</w:t>
      </w:r>
      <w:r>
        <w:rPr>
          <w:sz w:val="20"/>
          <w:lang w:eastAsia="zh-CN"/>
        </w:rPr>
        <w:t>. Even with sufficient timing gap between the end of the RAR and the start of Msg3 transmission, mea</w:t>
      </w:r>
      <w:r w:rsidR="006D1BAF">
        <w:rPr>
          <w:sz w:val="20"/>
          <w:lang w:eastAsia="zh-CN"/>
        </w:rPr>
        <w:t>suring other carrier</w:t>
      </w:r>
      <w:r w:rsidR="0048099D" w:rsidRPr="001C13B2">
        <w:rPr>
          <w:sz w:val="20"/>
          <w:lang w:eastAsia="zh-CN"/>
        </w:rPr>
        <w:t xml:space="preserve">s </w:t>
      </w:r>
      <w:r>
        <w:rPr>
          <w:sz w:val="20"/>
          <w:lang w:eastAsia="zh-CN"/>
        </w:rPr>
        <w:t>would</w:t>
      </w:r>
      <w:r w:rsidR="0048099D" w:rsidRPr="001C13B2">
        <w:rPr>
          <w:sz w:val="20"/>
          <w:lang w:eastAsia="zh-CN"/>
        </w:rPr>
        <w:t xml:space="preserve"> increase UE power consumption and complexity.</w:t>
      </w:r>
      <w:r>
        <w:rPr>
          <w:sz w:val="20"/>
          <w:lang w:eastAsia="zh-CN"/>
        </w:rPr>
        <w:t xml:space="preserve"> Therefore</w:t>
      </w:r>
      <w:r w:rsidR="005929C8" w:rsidRPr="001C13B2">
        <w:rPr>
          <w:sz w:val="20"/>
          <w:lang w:eastAsia="zh-CN"/>
        </w:rPr>
        <w:t xml:space="preserve">, it is proposed to </w:t>
      </w:r>
      <w:r w:rsidR="000E2D55">
        <w:rPr>
          <w:sz w:val="20"/>
          <w:lang w:eastAsia="zh-CN"/>
        </w:rPr>
        <w:t xml:space="preserve">support the </w:t>
      </w:r>
      <w:r w:rsidR="005929C8" w:rsidRPr="001C13B2">
        <w:rPr>
          <w:sz w:val="20"/>
          <w:lang w:eastAsia="zh-CN"/>
        </w:rPr>
        <w:t>measure</w:t>
      </w:r>
      <w:r w:rsidR="000E2D55">
        <w:rPr>
          <w:sz w:val="20"/>
          <w:lang w:eastAsia="zh-CN"/>
        </w:rPr>
        <w:t>ment on</w:t>
      </w:r>
      <w:r w:rsidR="005929C8" w:rsidRPr="001C13B2">
        <w:rPr>
          <w:sz w:val="20"/>
          <w:lang w:eastAsia="zh-CN"/>
        </w:rPr>
        <w:t xml:space="preserve"> the RAR </w:t>
      </w:r>
      <w:r w:rsidR="00C34C49">
        <w:rPr>
          <w:sz w:val="20"/>
          <w:lang w:eastAsia="zh-CN"/>
        </w:rPr>
        <w:t>carrier</w:t>
      </w:r>
      <w:r w:rsidR="00C34C49" w:rsidRPr="001C13B2">
        <w:rPr>
          <w:sz w:val="20"/>
          <w:lang w:eastAsia="zh-CN"/>
        </w:rPr>
        <w:t xml:space="preserve"> </w:t>
      </w:r>
      <w:r w:rsidR="000E2D55">
        <w:rPr>
          <w:sz w:val="20"/>
          <w:lang w:eastAsia="zh-CN"/>
        </w:rPr>
        <w:t>for DL quality report</w:t>
      </w:r>
      <w:r w:rsidR="00E86ACF">
        <w:rPr>
          <w:sz w:val="20"/>
          <w:lang w:eastAsia="zh-CN"/>
        </w:rPr>
        <w:t xml:space="preserve"> rather than other carriers</w:t>
      </w:r>
      <w:r w:rsidR="005929C8" w:rsidRPr="001C13B2">
        <w:rPr>
          <w:sz w:val="20"/>
          <w:lang w:eastAsia="zh-CN"/>
        </w:rPr>
        <w:t xml:space="preserve">. </w:t>
      </w:r>
    </w:p>
    <w:p w14:paraId="25F6062D" w14:textId="77777777" w:rsidR="00846A59" w:rsidRPr="00F43CE6" w:rsidRDefault="00846A59" w:rsidP="00843B39">
      <w:pPr>
        <w:pStyle w:val="TdocText"/>
        <w:spacing w:before="0"/>
        <w:ind w:firstLine="0"/>
        <w:rPr>
          <w:sz w:val="20"/>
          <w:lang w:eastAsia="zh-CN"/>
        </w:rPr>
      </w:pPr>
    </w:p>
    <w:p w14:paraId="01A851F7" w14:textId="2B31DEB9" w:rsidR="00033C3E" w:rsidRPr="00D41813" w:rsidRDefault="00CB7AAC" w:rsidP="00033C3E">
      <w:pPr>
        <w:pStyle w:val="TdocProposal"/>
        <w:spacing w:after="120"/>
        <w:rPr>
          <w:sz w:val="20"/>
        </w:rPr>
      </w:pPr>
      <w:r w:rsidRPr="00D41813">
        <w:rPr>
          <w:sz w:val="20"/>
        </w:rPr>
        <w:t xml:space="preserve">Proposal </w:t>
      </w:r>
      <w:r w:rsidR="00AB07D3">
        <w:rPr>
          <w:sz w:val="20"/>
        </w:rPr>
        <w:t>3</w:t>
      </w:r>
      <w:r w:rsidR="00033C3E" w:rsidRPr="00D41813">
        <w:rPr>
          <w:sz w:val="20"/>
        </w:rPr>
        <w:t>:</w:t>
      </w:r>
    </w:p>
    <w:p w14:paraId="32F1D514" w14:textId="675BD762" w:rsidR="00D46BE0" w:rsidRPr="00D41813" w:rsidRDefault="003B3B7F" w:rsidP="00D46BE0">
      <w:pPr>
        <w:pStyle w:val="TdocProposalText"/>
        <w:jc w:val="both"/>
        <w:rPr>
          <w:sz w:val="20"/>
          <w:lang w:eastAsia="zh-CN"/>
        </w:rPr>
      </w:pPr>
      <w:r>
        <w:rPr>
          <w:sz w:val="20"/>
          <w:lang w:eastAsia="zh-CN"/>
        </w:rPr>
        <w:t xml:space="preserve">For </w:t>
      </w:r>
      <w:r w:rsidR="00D46BE0">
        <w:rPr>
          <w:sz w:val="20"/>
        </w:rPr>
        <w:t>DL</w:t>
      </w:r>
      <w:r w:rsidR="00D46BE0" w:rsidRPr="00D41813">
        <w:rPr>
          <w:sz w:val="20"/>
        </w:rPr>
        <w:t xml:space="preserve"> quality report</w:t>
      </w:r>
      <w:r>
        <w:rPr>
          <w:sz w:val="20"/>
        </w:rPr>
        <w:t xml:space="preserve"> in Msg3</w:t>
      </w:r>
      <w:r w:rsidR="00AA2282">
        <w:rPr>
          <w:sz w:val="20"/>
        </w:rPr>
        <w:t xml:space="preserve"> in Idle mode</w:t>
      </w:r>
      <w:r w:rsidR="00D46BE0">
        <w:rPr>
          <w:sz w:val="20"/>
        </w:rPr>
        <w:t>,</w:t>
      </w:r>
      <w:r w:rsidR="00D46BE0" w:rsidRPr="00D41813">
        <w:rPr>
          <w:sz w:val="20"/>
        </w:rPr>
        <w:t xml:space="preserve"> UE performs the channel quality measurement on the carrier it monitors to receive Msg2 (i.e. RAR). </w:t>
      </w:r>
    </w:p>
    <w:p w14:paraId="2CF48C1E" w14:textId="501A9850" w:rsidR="00670EDE" w:rsidRDefault="00670EDE" w:rsidP="005B08EB">
      <w:pPr>
        <w:pStyle w:val="TdocProposalText"/>
        <w:numPr>
          <w:ilvl w:val="0"/>
          <w:numId w:val="0"/>
        </w:numPr>
        <w:rPr>
          <w:sz w:val="20"/>
        </w:rPr>
      </w:pPr>
      <w:r>
        <w:rPr>
          <w:sz w:val="20"/>
        </w:rPr>
        <w:lastRenderedPageBreak/>
        <w:t xml:space="preserve"> </w:t>
      </w:r>
    </w:p>
    <w:p w14:paraId="0933B696" w14:textId="7F0147AA" w:rsidR="005008F2" w:rsidRPr="0097060F" w:rsidRDefault="005008F2" w:rsidP="005E6A1B">
      <w:pPr>
        <w:pStyle w:val="Heading1"/>
      </w:pPr>
      <w:r>
        <w:t>DL quality report in connected mode</w:t>
      </w:r>
    </w:p>
    <w:p w14:paraId="20A10C95" w14:textId="6A0AF033" w:rsidR="003E6BF1" w:rsidRDefault="003E6BF1" w:rsidP="000C42AF">
      <w:pPr>
        <w:pStyle w:val="TdocProposalText"/>
        <w:numPr>
          <w:ilvl w:val="0"/>
          <w:numId w:val="0"/>
        </w:numPr>
        <w:jc w:val="both"/>
        <w:rPr>
          <w:i w:val="0"/>
          <w:sz w:val="20"/>
          <w:lang w:eastAsia="zh-CN"/>
        </w:rPr>
      </w:pPr>
      <w:r>
        <w:rPr>
          <w:i w:val="0"/>
          <w:sz w:val="20"/>
          <w:lang w:eastAsia="zh-CN"/>
        </w:rPr>
        <w:t xml:space="preserve">For the DL quality report in connected mode, similar to the DL quality report in </w:t>
      </w:r>
      <w:r w:rsidR="001B3959">
        <w:rPr>
          <w:i w:val="0"/>
          <w:sz w:val="20"/>
          <w:lang w:eastAsia="zh-CN"/>
        </w:rPr>
        <w:t>Idle</w:t>
      </w:r>
      <w:r>
        <w:rPr>
          <w:i w:val="0"/>
          <w:sz w:val="20"/>
          <w:lang w:eastAsia="zh-CN"/>
        </w:rPr>
        <w:t xml:space="preserve"> mode, it should be UE capability to support this feature. </w:t>
      </w:r>
      <w:r w:rsidR="00173E91" w:rsidRPr="00173E91">
        <w:rPr>
          <w:i w:val="0"/>
          <w:sz w:val="20"/>
          <w:lang w:eastAsia="zh-CN"/>
        </w:rPr>
        <w:t xml:space="preserve">As the DL quality report in Msg3 in Idle mode has been already supported, </w:t>
      </w:r>
      <w:r w:rsidR="00173E91">
        <w:rPr>
          <w:i w:val="0"/>
          <w:sz w:val="20"/>
          <w:lang w:eastAsia="zh-CN"/>
        </w:rPr>
        <w:t>it is preferred to</w:t>
      </w:r>
      <w:r w:rsidR="00173E91" w:rsidRPr="00173E91">
        <w:rPr>
          <w:i w:val="0"/>
          <w:sz w:val="20"/>
          <w:lang w:eastAsia="zh-CN"/>
        </w:rPr>
        <w:t xml:space="preserve"> extend the design to support the DL quality report in Msg3 in connected mode.</w:t>
      </w:r>
    </w:p>
    <w:p w14:paraId="62FFAD73" w14:textId="016AA693" w:rsidR="003E6BF1" w:rsidRDefault="003E6BF1" w:rsidP="000C42AF">
      <w:pPr>
        <w:pStyle w:val="TdocProposalText"/>
        <w:numPr>
          <w:ilvl w:val="0"/>
          <w:numId w:val="0"/>
        </w:numPr>
        <w:jc w:val="both"/>
        <w:rPr>
          <w:i w:val="0"/>
          <w:sz w:val="20"/>
          <w:lang w:eastAsia="zh-CN"/>
        </w:rPr>
      </w:pPr>
      <w:r>
        <w:rPr>
          <w:i w:val="0"/>
          <w:sz w:val="20"/>
          <w:lang w:eastAsia="zh-CN"/>
        </w:rPr>
        <w:t xml:space="preserve">To minimize the specification effort and strive to design the DL quality report mechanism between connected and </w:t>
      </w:r>
      <w:r w:rsidR="001B3959">
        <w:rPr>
          <w:i w:val="0"/>
          <w:sz w:val="20"/>
          <w:lang w:eastAsia="zh-CN"/>
        </w:rPr>
        <w:t>Idle</w:t>
      </w:r>
      <w:r>
        <w:rPr>
          <w:i w:val="0"/>
          <w:sz w:val="20"/>
          <w:lang w:eastAsia="zh-CN"/>
        </w:rPr>
        <w:t xml:space="preserve"> mode as common as possible, it is preferred to use the same quality definition in connected mode as in </w:t>
      </w:r>
      <w:r w:rsidR="001B3959">
        <w:rPr>
          <w:i w:val="0"/>
          <w:sz w:val="20"/>
          <w:lang w:eastAsia="zh-CN"/>
        </w:rPr>
        <w:t>Idle</w:t>
      </w:r>
      <w:r>
        <w:rPr>
          <w:i w:val="0"/>
          <w:sz w:val="20"/>
          <w:lang w:eastAsia="zh-CN"/>
        </w:rPr>
        <w:t xml:space="preserve"> mode, i.e., </w:t>
      </w:r>
      <w:r w:rsidRPr="003E6BF1">
        <w:rPr>
          <w:i w:val="0"/>
          <w:sz w:val="20"/>
          <w:lang w:eastAsia="zh-CN"/>
        </w:rPr>
        <w:t>the number of repetitions that the UE needs to decode hypothetical NPDCCH with BLER of 1%</w:t>
      </w:r>
      <w:r>
        <w:rPr>
          <w:i w:val="0"/>
          <w:sz w:val="20"/>
          <w:lang w:eastAsia="zh-CN"/>
        </w:rPr>
        <w:t xml:space="preserve">. </w:t>
      </w:r>
    </w:p>
    <w:p w14:paraId="3B13AEBC" w14:textId="5606BBC0" w:rsidR="003E6BF1" w:rsidRDefault="000E7675" w:rsidP="000C42AF">
      <w:pPr>
        <w:spacing w:after="120"/>
        <w:jc w:val="both"/>
      </w:pPr>
      <w:r>
        <w:t xml:space="preserve">Similar to </w:t>
      </w:r>
      <w:r w:rsidR="001B3959">
        <w:t>Idle</w:t>
      </w:r>
      <w:r>
        <w:t xml:space="preserve"> mode, it is preferred to measure the RAR carrier for DL quality report in Msg3 in connected mode.</w:t>
      </w:r>
    </w:p>
    <w:p w14:paraId="2C4A2B1C" w14:textId="77777777" w:rsidR="003E6BF1" w:rsidRPr="004B3DB4" w:rsidRDefault="003E6BF1" w:rsidP="003E6BF1">
      <w:pPr>
        <w:jc w:val="both"/>
      </w:pPr>
    </w:p>
    <w:p w14:paraId="34648CF7" w14:textId="496F3D87" w:rsidR="003E6BF1" w:rsidRDefault="000B0C22" w:rsidP="003E6BF1">
      <w:pPr>
        <w:pStyle w:val="Caption"/>
        <w:spacing w:before="0"/>
        <w:jc w:val="both"/>
      </w:pPr>
      <w:r>
        <w:t>Proposal 4</w:t>
      </w:r>
      <w:r w:rsidR="003E6BF1">
        <w:t>:</w:t>
      </w:r>
    </w:p>
    <w:p w14:paraId="1080B7A0" w14:textId="505617C6" w:rsidR="003E6BF1" w:rsidRDefault="000B0C22" w:rsidP="003E6BF1">
      <w:pPr>
        <w:numPr>
          <w:ilvl w:val="0"/>
          <w:numId w:val="8"/>
        </w:numPr>
        <w:spacing w:after="120"/>
        <w:ind w:left="288" w:hanging="288"/>
        <w:jc w:val="both"/>
        <w:rPr>
          <w:i/>
          <w:lang w:val="en-GB" w:eastAsia="x-none"/>
        </w:rPr>
      </w:pPr>
      <w:r>
        <w:rPr>
          <w:i/>
          <w:lang w:val="en-GB" w:eastAsia="x-none"/>
        </w:rPr>
        <w:t>It is UE capability to support the DL quality report in connected mode.</w:t>
      </w:r>
    </w:p>
    <w:p w14:paraId="1F8F1CF1" w14:textId="77777777" w:rsidR="000B0C22" w:rsidRPr="009D1B6B" w:rsidRDefault="000B0C22" w:rsidP="000B0C22">
      <w:pPr>
        <w:spacing w:after="120"/>
        <w:jc w:val="both"/>
        <w:rPr>
          <w:i/>
          <w:lang w:val="en-GB" w:eastAsia="x-none"/>
        </w:rPr>
      </w:pPr>
    </w:p>
    <w:p w14:paraId="0FB97D21" w14:textId="2B682ED1" w:rsidR="000B0C22" w:rsidRDefault="000B0C22" w:rsidP="000B0C22">
      <w:pPr>
        <w:pStyle w:val="Caption"/>
        <w:spacing w:before="0"/>
        <w:jc w:val="both"/>
      </w:pPr>
      <w:r>
        <w:t>Proposal 5:</w:t>
      </w:r>
    </w:p>
    <w:p w14:paraId="0848FF4C" w14:textId="0522F017" w:rsidR="00B746E2" w:rsidRDefault="00B746E2" w:rsidP="00F62693">
      <w:pPr>
        <w:numPr>
          <w:ilvl w:val="0"/>
          <w:numId w:val="8"/>
        </w:numPr>
        <w:spacing w:after="120"/>
        <w:ind w:left="288" w:hanging="288"/>
        <w:jc w:val="both"/>
        <w:rPr>
          <w:i/>
          <w:lang w:val="en-GB" w:eastAsia="x-none"/>
        </w:rPr>
      </w:pPr>
      <w:r>
        <w:rPr>
          <w:i/>
          <w:lang w:val="en-GB" w:eastAsia="x-none"/>
        </w:rPr>
        <w:t>Support the DL quality report in Msg3 in connected mode:</w:t>
      </w:r>
    </w:p>
    <w:p w14:paraId="484C8F9C" w14:textId="0320A55A" w:rsidR="005008F2" w:rsidRDefault="00D95B67" w:rsidP="00B746E2">
      <w:pPr>
        <w:numPr>
          <w:ilvl w:val="1"/>
          <w:numId w:val="8"/>
        </w:numPr>
        <w:spacing w:after="120"/>
        <w:jc w:val="both"/>
        <w:rPr>
          <w:i/>
          <w:lang w:val="en-GB" w:eastAsia="x-none"/>
        </w:rPr>
      </w:pPr>
      <w:r w:rsidRPr="00F62693">
        <w:rPr>
          <w:i/>
          <w:lang w:val="en-GB" w:eastAsia="x-none"/>
        </w:rPr>
        <w:t xml:space="preserve">Reuse </w:t>
      </w:r>
      <w:r w:rsidR="00F62693" w:rsidRPr="00F62693">
        <w:rPr>
          <w:i/>
          <w:lang w:val="en-GB" w:eastAsia="x-none"/>
        </w:rPr>
        <w:t>the number of repetitions that the UE needs to decode hypothetical NPDCCH with BLER of 1%</w:t>
      </w:r>
      <w:r w:rsidR="00427270">
        <w:rPr>
          <w:i/>
          <w:lang w:val="en-GB" w:eastAsia="x-none"/>
        </w:rPr>
        <w:t xml:space="preserve"> as the DL quality </w:t>
      </w:r>
      <w:r w:rsidR="007D2134">
        <w:rPr>
          <w:i/>
          <w:lang w:val="en-GB" w:eastAsia="x-none"/>
        </w:rPr>
        <w:t xml:space="preserve">report </w:t>
      </w:r>
      <w:r w:rsidR="00427270">
        <w:rPr>
          <w:i/>
          <w:lang w:val="en-GB" w:eastAsia="x-none"/>
        </w:rPr>
        <w:t>definition for connected mode</w:t>
      </w:r>
      <w:r w:rsidR="00F62693" w:rsidRPr="00F62693">
        <w:rPr>
          <w:i/>
          <w:lang w:val="en-GB" w:eastAsia="x-none"/>
        </w:rPr>
        <w:t>.</w:t>
      </w:r>
    </w:p>
    <w:p w14:paraId="60193610" w14:textId="423BF6AE" w:rsidR="009E0C78" w:rsidRPr="009E0C78" w:rsidRDefault="009E0C78" w:rsidP="00B746E2">
      <w:pPr>
        <w:numPr>
          <w:ilvl w:val="1"/>
          <w:numId w:val="8"/>
        </w:numPr>
        <w:spacing w:after="120"/>
        <w:jc w:val="both"/>
        <w:rPr>
          <w:i/>
          <w:lang w:val="en-GB" w:eastAsia="x-none"/>
        </w:rPr>
      </w:pPr>
      <w:r w:rsidRPr="009E0C78">
        <w:rPr>
          <w:i/>
          <w:lang w:val="en-GB" w:eastAsia="x-none"/>
        </w:rPr>
        <w:t xml:space="preserve">For DL quality report in Msg3 in connected mode, UE performs the channel quality measurement on the carrier it monitors to receive Msg2 (i.e. RAR). </w:t>
      </w:r>
    </w:p>
    <w:p w14:paraId="378FE5B5" w14:textId="77777777" w:rsidR="00427270" w:rsidRPr="00F62693" w:rsidRDefault="00427270" w:rsidP="00427270">
      <w:pPr>
        <w:spacing w:after="120"/>
        <w:ind w:left="288"/>
        <w:jc w:val="both"/>
        <w:rPr>
          <w:i/>
          <w:lang w:val="en-GB" w:eastAsia="x-none"/>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32E8961A"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7A1FA6">
        <w:t>DL quality report in Msg3</w:t>
      </w:r>
      <w:r w:rsidR="00361959">
        <w:t xml:space="preserve"> for non-anchor access</w:t>
      </w:r>
      <w:r w:rsidR="000D7D58">
        <w:t xml:space="preserve"> and connected mode</w:t>
      </w:r>
      <w:r w:rsidR="00361959">
        <w:t xml:space="preserve"> for NB-IoT.</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7A1FA6">
        <w:t xml:space="preserve">observations and </w:t>
      </w:r>
      <w:r w:rsidR="00406D9D">
        <w:t>proposals:</w:t>
      </w:r>
    </w:p>
    <w:p w14:paraId="50D9D242" w14:textId="77777777" w:rsidR="006D1BAF" w:rsidRPr="00C2086B" w:rsidRDefault="006D1BAF" w:rsidP="006D1BAF">
      <w:pPr>
        <w:pStyle w:val="TdocProposal"/>
        <w:spacing w:after="120"/>
        <w:rPr>
          <w:sz w:val="20"/>
        </w:rPr>
      </w:pPr>
      <w:r w:rsidRPr="00C2086B">
        <w:rPr>
          <w:sz w:val="20"/>
        </w:rPr>
        <w:t>Observation 1:</w:t>
      </w:r>
    </w:p>
    <w:p w14:paraId="4F641501" w14:textId="77777777" w:rsidR="006D1BAF" w:rsidRPr="00C2086B" w:rsidRDefault="006D1BAF" w:rsidP="006D1BAF">
      <w:pPr>
        <w:pStyle w:val="TdocProposalText"/>
        <w:ind w:left="714" w:hanging="357"/>
        <w:rPr>
          <w:sz w:val="20"/>
        </w:rPr>
      </w:pPr>
      <w:r w:rsidRPr="00C2086B">
        <w:rPr>
          <w:sz w:val="20"/>
        </w:rPr>
        <w:t>Indication of UE capability for support of DL quality report for non-anchor access in Msg3 via NPRACH partitioning would impact system capacity.</w:t>
      </w:r>
    </w:p>
    <w:p w14:paraId="65DE49E1" w14:textId="77777777" w:rsidR="006D1BAF" w:rsidRDefault="006D1BAF" w:rsidP="006D1BAF">
      <w:pPr>
        <w:pStyle w:val="TdocProposal"/>
        <w:spacing w:after="120"/>
        <w:rPr>
          <w:sz w:val="20"/>
        </w:rPr>
      </w:pPr>
    </w:p>
    <w:p w14:paraId="135B41B9" w14:textId="77777777" w:rsidR="00A136C5" w:rsidRPr="00865CAE" w:rsidRDefault="00A136C5" w:rsidP="00A136C5">
      <w:pPr>
        <w:pStyle w:val="TdocProposal"/>
        <w:spacing w:after="120"/>
        <w:rPr>
          <w:sz w:val="20"/>
        </w:rPr>
      </w:pPr>
      <w:r w:rsidRPr="00865CAE">
        <w:rPr>
          <w:sz w:val="20"/>
        </w:rPr>
        <w:t>Observation 2:</w:t>
      </w:r>
    </w:p>
    <w:p w14:paraId="2EF5142D" w14:textId="77777777" w:rsidR="00A136C5" w:rsidRPr="00865CAE" w:rsidRDefault="00A136C5" w:rsidP="00A136C5">
      <w:pPr>
        <w:pStyle w:val="TdocProposalText"/>
        <w:ind w:left="714" w:hanging="357"/>
        <w:rPr>
          <w:sz w:val="20"/>
        </w:rPr>
      </w:pPr>
      <w:r w:rsidRPr="00865CAE">
        <w:rPr>
          <w:sz w:val="20"/>
        </w:rPr>
        <w:t>RAN2 inputs are needed regarding how to carry the DL quality report in Msg3 for non-anchor access:</w:t>
      </w:r>
    </w:p>
    <w:p w14:paraId="39933FB0" w14:textId="77777777" w:rsidR="00363CCA" w:rsidRPr="00865CAE" w:rsidRDefault="00363CCA" w:rsidP="00363CCA">
      <w:pPr>
        <w:pStyle w:val="TdocProposalText"/>
        <w:numPr>
          <w:ilvl w:val="1"/>
          <w:numId w:val="15"/>
        </w:numPr>
        <w:rPr>
          <w:sz w:val="20"/>
        </w:rPr>
      </w:pPr>
      <w:r w:rsidRPr="00865CAE">
        <w:rPr>
          <w:sz w:val="20"/>
        </w:rPr>
        <w:t>Using reserved bits in RRC message,</w:t>
      </w:r>
    </w:p>
    <w:p w14:paraId="60FF15A8" w14:textId="77777777" w:rsidR="00363CCA" w:rsidRPr="00865CAE" w:rsidRDefault="00363CCA" w:rsidP="00363CCA">
      <w:pPr>
        <w:pStyle w:val="TdocProposalText"/>
        <w:numPr>
          <w:ilvl w:val="2"/>
          <w:numId w:val="15"/>
        </w:numPr>
        <w:rPr>
          <w:sz w:val="20"/>
        </w:rPr>
      </w:pPr>
      <w:r>
        <w:rPr>
          <w:sz w:val="20"/>
        </w:rPr>
        <w:t>A sufficient gap is</w:t>
      </w:r>
      <w:r w:rsidRPr="00865CAE">
        <w:rPr>
          <w:sz w:val="20"/>
        </w:rPr>
        <w:t xml:space="preserve"> needed between Msg2 and Msg3 to accommodate the duration needed for measurement and reconstruction of the RRC message.</w:t>
      </w:r>
    </w:p>
    <w:p w14:paraId="34EEBC40" w14:textId="77777777" w:rsidR="00363CCA" w:rsidRPr="00865CAE" w:rsidRDefault="00363CCA" w:rsidP="00363CCA">
      <w:pPr>
        <w:pStyle w:val="TdocProposalText"/>
        <w:numPr>
          <w:ilvl w:val="1"/>
          <w:numId w:val="15"/>
        </w:numPr>
        <w:rPr>
          <w:sz w:val="20"/>
        </w:rPr>
      </w:pPr>
      <w:r w:rsidRPr="00865CAE">
        <w:rPr>
          <w:sz w:val="20"/>
        </w:rPr>
        <w:t>Or introducing a dedicated MAC CE.</w:t>
      </w:r>
    </w:p>
    <w:p w14:paraId="45B8C482" w14:textId="77777777" w:rsidR="00363CCA" w:rsidRPr="00865CAE" w:rsidRDefault="00363CCA" w:rsidP="00363CCA">
      <w:pPr>
        <w:pStyle w:val="TdocProposalText"/>
        <w:numPr>
          <w:ilvl w:val="2"/>
          <w:numId w:val="15"/>
        </w:numPr>
        <w:rPr>
          <w:sz w:val="20"/>
        </w:rPr>
      </w:pPr>
      <w:r w:rsidRPr="00865CAE">
        <w:rPr>
          <w:sz w:val="20"/>
        </w:rPr>
        <w:t xml:space="preserve">A larger TBS is needed for Msg3 with DL quality report. </w:t>
      </w:r>
    </w:p>
    <w:p w14:paraId="30D670F9" w14:textId="77777777" w:rsidR="006D1BAF" w:rsidRPr="00C2086B" w:rsidRDefault="006D1BAF" w:rsidP="003011F8">
      <w:pPr>
        <w:jc w:val="both"/>
        <w:rPr>
          <w:sz w:val="18"/>
        </w:rPr>
      </w:pPr>
    </w:p>
    <w:p w14:paraId="3F7BC9BB" w14:textId="77777777" w:rsidR="006D1BAF" w:rsidRPr="00C2086B" w:rsidRDefault="006D1BAF" w:rsidP="003011F8">
      <w:pPr>
        <w:pStyle w:val="TdocProposal"/>
        <w:spacing w:after="120"/>
        <w:jc w:val="both"/>
        <w:rPr>
          <w:sz w:val="20"/>
        </w:rPr>
      </w:pPr>
      <w:r w:rsidRPr="00C2086B">
        <w:rPr>
          <w:sz w:val="20"/>
        </w:rPr>
        <w:t>Proposal 1:</w:t>
      </w:r>
    </w:p>
    <w:p w14:paraId="0AF6CE5F" w14:textId="77777777" w:rsidR="006D1BAF" w:rsidRPr="00C2086B" w:rsidRDefault="006D1BAF" w:rsidP="003011F8">
      <w:pPr>
        <w:pStyle w:val="TdocProposalText"/>
        <w:ind w:left="714" w:hanging="357"/>
        <w:jc w:val="both"/>
        <w:rPr>
          <w:sz w:val="20"/>
        </w:rPr>
      </w:pPr>
      <w:r w:rsidRPr="00C2086B">
        <w:rPr>
          <w:sz w:val="20"/>
        </w:rPr>
        <w:t>The DL quality report for non-anchor access in Msg3 is configured semi-statically by higher layer signaling in a cell-specific manner.</w:t>
      </w:r>
    </w:p>
    <w:p w14:paraId="3957D845" w14:textId="77777777" w:rsidR="006D1BAF" w:rsidRPr="00C2086B" w:rsidRDefault="006D1BAF" w:rsidP="003011F8">
      <w:pPr>
        <w:pStyle w:val="TdocProposalText"/>
        <w:ind w:left="714" w:hanging="357"/>
        <w:jc w:val="both"/>
        <w:rPr>
          <w:sz w:val="20"/>
        </w:rPr>
      </w:pPr>
      <w:r w:rsidRPr="00C2086B">
        <w:rPr>
          <w:sz w:val="20"/>
        </w:rPr>
        <w:lastRenderedPageBreak/>
        <w:t>It is UE capability whether the DL quality report in Msg3 for non-anchor access is supported.</w:t>
      </w:r>
    </w:p>
    <w:p w14:paraId="7A10AD06" w14:textId="77777777" w:rsidR="006D1BAF" w:rsidRPr="00C2086B" w:rsidRDefault="006D1BAF" w:rsidP="003011F8">
      <w:pPr>
        <w:pStyle w:val="TdocProposalText"/>
        <w:numPr>
          <w:ilvl w:val="1"/>
          <w:numId w:val="15"/>
        </w:numPr>
        <w:jc w:val="both"/>
        <w:rPr>
          <w:sz w:val="20"/>
        </w:rPr>
      </w:pPr>
      <w:r w:rsidRPr="00C2086B">
        <w:rPr>
          <w:sz w:val="20"/>
        </w:rPr>
        <w:t>For UEs supporting DL quality report for non-anchor access, the DL quality report for anchor carrier is also supported.</w:t>
      </w:r>
    </w:p>
    <w:p w14:paraId="6CCAB6D6" w14:textId="77777777" w:rsidR="006D1BAF" w:rsidRPr="00C2086B" w:rsidRDefault="006D1BAF" w:rsidP="003011F8">
      <w:pPr>
        <w:pStyle w:val="TdocProposalText"/>
        <w:numPr>
          <w:ilvl w:val="1"/>
          <w:numId w:val="15"/>
        </w:numPr>
        <w:jc w:val="both"/>
        <w:rPr>
          <w:sz w:val="20"/>
        </w:rPr>
      </w:pPr>
      <w:r w:rsidRPr="00C2086B">
        <w:rPr>
          <w:sz w:val="20"/>
        </w:rPr>
        <w:t>The design of UL grant and Msg3 should enable UE to choose whether DL quality report is transmitted in Msg3 or not, which requires no report of UE capability.</w:t>
      </w:r>
    </w:p>
    <w:p w14:paraId="2A76FD3E" w14:textId="77777777" w:rsidR="006D1BAF" w:rsidRDefault="006D1BAF" w:rsidP="006D1BAF">
      <w:pPr>
        <w:pStyle w:val="Caption"/>
        <w:spacing w:before="0"/>
        <w:jc w:val="both"/>
      </w:pPr>
    </w:p>
    <w:p w14:paraId="12622C1F" w14:textId="77777777" w:rsidR="00A136C5" w:rsidRDefault="00A136C5" w:rsidP="00A136C5">
      <w:pPr>
        <w:pStyle w:val="Caption"/>
        <w:spacing w:before="0"/>
        <w:jc w:val="both"/>
      </w:pPr>
      <w:r>
        <w:t>Proposal 2:</w:t>
      </w:r>
    </w:p>
    <w:p w14:paraId="5B43509D" w14:textId="77777777" w:rsidR="00A136C5" w:rsidRDefault="00A136C5" w:rsidP="00A136C5">
      <w:pPr>
        <w:pStyle w:val="TdocProposalText"/>
        <w:jc w:val="both"/>
        <w:rPr>
          <w:sz w:val="20"/>
        </w:rPr>
      </w:pPr>
      <w:r>
        <w:rPr>
          <w:sz w:val="20"/>
        </w:rPr>
        <w:t xml:space="preserve">If a dedicated MAC CE is used for the DL quality report, consider to support </w:t>
      </w:r>
      <w:r w:rsidRPr="00D92679">
        <w:rPr>
          <w:sz w:val="20"/>
        </w:rPr>
        <w:t xml:space="preserve">scheduling of multiple TBS values similar as EDT design, </w:t>
      </w:r>
      <w:r>
        <w:rPr>
          <w:sz w:val="20"/>
        </w:rPr>
        <w:t xml:space="preserve">and let UE choose the TBS value depending on its capability, </w:t>
      </w:r>
      <w:r w:rsidRPr="00D92679">
        <w:rPr>
          <w:sz w:val="20"/>
        </w:rPr>
        <w:t xml:space="preserve">where </w:t>
      </w:r>
    </w:p>
    <w:p w14:paraId="40788F72" w14:textId="77777777" w:rsidR="00A136C5" w:rsidRDefault="00A136C5" w:rsidP="00A136C5">
      <w:pPr>
        <w:pStyle w:val="TdocProposalText"/>
        <w:numPr>
          <w:ilvl w:val="1"/>
          <w:numId w:val="15"/>
        </w:numPr>
        <w:jc w:val="both"/>
        <w:rPr>
          <w:sz w:val="20"/>
        </w:rPr>
      </w:pPr>
      <w:r>
        <w:rPr>
          <w:sz w:val="20"/>
        </w:rPr>
        <w:t>The indicated TBS is fo</w:t>
      </w:r>
      <w:r w:rsidRPr="00D92679">
        <w:rPr>
          <w:sz w:val="20"/>
        </w:rPr>
        <w:t>r</w:t>
      </w:r>
      <w:r>
        <w:rPr>
          <w:sz w:val="20"/>
        </w:rPr>
        <w:t xml:space="preserve"> Msg3 without DL quality report,</w:t>
      </w:r>
    </w:p>
    <w:p w14:paraId="6C23DE48" w14:textId="77777777" w:rsidR="00A136C5" w:rsidRDefault="00A136C5" w:rsidP="00A136C5">
      <w:pPr>
        <w:pStyle w:val="TdocProposalText"/>
        <w:numPr>
          <w:ilvl w:val="1"/>
          <w:numId w:val="15"/>
        </w:numPr>
        <w:jc w:val="both"/>
        <w:rPr>
          <w:sz w:val="20"/>
        </w:rPr>
      </w:pPr>
      <w:r>
        <w:rPr>
          <w:sz w:val="20"/>
        </w:rPr>
        <w:t>And a larger TBS associated to the indicated value can be predefined, and be used for</w:t>
      </w:r>
      <w:r w:rsidRPr="00D92679">
        <w:rPr>
          <w:sz w:val="20"/>
        </w:rPr>
        <w:t xml:space="preserve"> Msg3 with DL quality report. </w:t>
      </w:r>
    </w:p>
    <w:p w14:paraId="1C0CFC9D" w14:textId="77777777" w:rsidR="007A1FA6" w:rsidRPr="00A136C5" w:rsidRDefault="007A1FA6" w:rsidP="007A1FA6">
      <w:pPr>
        <w:tabs>
          <w:tab w:val="left" w:pos="-900"/>
          <w:tab w:val="left" w:pos="-300"/>
        </w:tabs>
        <w:spacing w:after="60"/>
        <w:rPr>
          <w:rFonts w:eastAsia="Malgun Gothic"/>
          <w:b/>
          <w:lang w:eastAsia="ko-KR"/>
        </w:rPr>
      </w:pPr>
    </w:p>
    <w:p w14:paraId="5DDDDF56" w14:textId="77777777" w:rsidR="009E0C78" w:rsidRPr="00D41813" w:rsidRDefault="009E0C78" w:rsidP="009E0C78">
      <w:pPr>
        <w:pStyle w:val="TdocProposal"/>
        <w:spacing w:after="120"/>
        <w:rPr>
          <w:sz w:val="20"/>
        </w:rPr>
      </w:pPr>
      <w:r w:rsidRPr="00D41813">
        <w:rPr>
          <w:sz w:val="20"/>
        </w:rPr>
        <w:t xml:space="preserve">Proposal </w:t>
      </w:r>
      <w:r>
        <w:rPr>
          <w:sz w:val="20"/>
        </w:rPr>
        <w:t>3</w:t>
      </w:r>
      <w:r w:rsidRPr="00D41813">
        <w:rPr>
          <w:sz w:val="20"/>
        </w:rPr>
        <w:t>:</w:t>
      </w:r>
    </w:p>
    <w:p w14:paraId="23CDC939" w14:textId="58C2F3D0" w:rsidR="009E0C78" w:rsidRPr="00D41813" w:rsidRDefault="009E0C78" w:rsidP="009E0C78">
      <w:pPr>
        <w:pStyle w:val="TdocProposalText"/>
        <w:jc w:val="both"/>
        <w:rPr>
          <w:sz w:val="20"/>
          <w:lang w:eastAsia="zh-CN"/>
        </w:rPr>
      </w:pPr>
      <w:r>
        <w:rPr>
          <w:sz w:val="20"/>
          <w:lang w:eastAsia="zh-CN"/>
        </w:rPr>
        <w:t xml:space="preserve">For </w:t>
      </w:r>
      <w:r>
        <w:rPr>
          <w:sz w:val="20"/>
        </w:rPr>
        <w:t>DL</w:t>
      </w:r>
      <w:r w:rsidRPr="00D41813">
        <w:rPr>
          <w:sz w:val="20"/>
        </w:rPr>
        <w:t xml:space="preserve"> quality report</w:t>
      </w:r>
      <w:r>
        <w:rPr>
          <w:sz w:val="20"/>
        </w:rPr>
        <w:t xml:space="preserve"> in Msg3</w:t>
      </w:r>
      <w:r w:rsidR="00AA2282">
        <w:rPr>
          <w:sz w:val="20"/>
        </w:rPr>
        <w:t xml:space="preserve"> in Idle mode</w:t>
      </w:r>
      <w:r>
        <w:rPr>
          <w:sz w:val="20"/>
        </w:rPr>
        <w:t>,</w:t>
      </w:r>
      <w:r w:rsidRPr="00D41813">
        <w:rPr>
          <w:sz w:val="20"/>
        </w:rPr>
        <w:t xml:space="preserve"> UE performs the channel quality measurement on the carrier it monitors to receive Msg2 (i.e. RAR). </w:t>
      </w:r>
    </w:p>
    <w:p w14:paraId="71D59AAA" w14:textId="77777777" w:rsidR="006D1BAF" w:rsidRDefault="006D1BAF" w:rsidP="007A1FA6">
      <w:pPr>
        <w:tabs>
          <w:tab w:val="left" w:pos="-900"/>
          <w:tab w:val="left" w:pos="-300"/>
        </w:tabs>
        <w:spacing w:after="60"/>
        <w:rPr>
          <w:rFonts w:eastAsia="Malgun Gothic"/>
          <w:b/>
          <w:lang w:eastAsia="ko-KR"/>
        </w:rPr>
      </w:pPr>
    </w:p>
    <w:p w14:paraId="0C26BF56" w14:textId="77777777" w:rsidR="009E0C78" w:rsidRDefault="009E0C78" w:rsidP="009E0C78">
      <w:pPr>
        <w:pStyle w:val="Caption"/>
        <w:spacing w:before="0"/>
        <w:jc w:val="both"/>
      </w:pPr>
      <w:r>
        <w:t>Proposal 4:</w:t>
      </w:r>
    </w:p>
    <w:p w14:paraId="4586FF0A" w14:textId="77777777" w:rsidR="009E0C78" w:rsidRDefault="009E0C78" w:rsidP="009E0C78">
      <w:pPr>
        <w:numPr>
          <w:ilvl w:val="0"/>
          <w:numId w:val="8"/>
        </w:numPr>
        <w:spacing w:after="120"/>
        <w:ind w:left="288" w:hanging="288"/>
        <w:jc w:val="both"/>
        <w:rPr>
          <w:i/>
          <w:lang w:val="en-GB" w:eastAsia="x-none"/>
        </w:rPr>
      </w:pPr>
      <w:r>
        <w:rPr>
          <w:i/>
          <w:lang w:val="en-GB" w:eastAsia="x-none"/>
        </w:rPr>
        <w:t>It is UE capability to support the DL quality report in connected mode.</w:t>
      </w:r>
    </w:p>
    <w:p w14:paraId="66F2F055" w14:textId="77777777" w:rsidR="009E0C78" w:rsidRPr="009D1B6B" w:rsidRDefault="009E0C78" w:rsidP="009E0C78">
      <w:pPr>
        <w:spacing w:after="120"/>
        <w:jc w:val="both"/>
        <w:rPr>
          <w:i/>
          <w:lang w:val="en-GB" w:eastAsia="x-none"/>
        </w:rPr>
      </w:pPr>
    </w:p>
    <w:p w14:paraId="10FAD495" w14:textId="77777777" w:rsidR="009E0C78" w:rsidRDefault="009E0C78" w:rsidP="009E0C78">
      <w:pPr>
        <w:pStyle w:val="Caption"/>
        <w:spacing w:before="0"/>
        <w:jc w:val="both"/>
      </w:pPr>
      <w:r>
        <w:t>Proposal 5:</w:t>
      </w:r>
    </w:p>
    <w:p w14:paraId="78F77211" w14:textId="77777777" w:rsidR="00B746E2" w:rsidRDefault="00B746E2" w:rsidP="00B746E2">
      <w:pPr>
        <w:numPr>
          <w:ilvl w:val="0"/>
          <w:numId w:val="8"/>
        </w:numPr>
        <w:spacing w:after="120"/>
        <w:ind w:left="288" w:hanging="288"/>
        <w:jc w:val="both"/>
        <w:rPr>
          <w:i/>
          <w:lang w:val="en-GB" w:eastAsia="x-none"/>
        </w:rPr>
      </w:pPr>
      <w:r>
        <w:rPr>
          <w:i/>
          <w:lang w:val="en-GB" w:eastAsia="x-none"/>
        </w:rPr>
        <w:t>Support the DL quality report in Msg3 in connected mode:</w:t>
      </w:r>
    </w:p>
    <w:p w14:paraId="47DFE2E6" w14:textId="77777777" w:rsidR="00B746E2" w:rsidRDefault="00B746E2" w:rsidP="00B746E2">
      <w:pPr>
        <w:numPr>
          <w:ilvl w:val="1"/>
          <w:numId w:val="8"/>
        </w:numPr>
        <w:spacing w:after="120"/>
        <w:jc w:val="both"/>
        <w:rPr>
          <w:i/>
          <w:lang w:val="en-GB" w:eastAsia="x-none"/>
        </w:rPr>
      </w:pPr>
      <w:r w:rsidRPr="00F62693">
        <w:rPr>
          <w:i/>
          <w:lang w:val="en-GB" w:eastAsia="x-none"/>
        </w:rPr>
        <w:t>Reuse the number of repetitions that the UE needs to decode hypothetical NPDCCH with BLER of 1%</w:t>
      </w:r>
      <w:r>
        <w:rPr>
          <w:i/>
          <w:lang w:val="en-GB" w:eastAsia="x-none"/>
        </w:rPr>
        <w:t xml:space="preserve"> as the DL quality report definition for connected mode</w:t>
      </w:r>
      <w:r w:rsidRPr="00F62693">
        <w:rPr>
          <w:i/>
          <w:lang w:val="en-GB" w:eastAsia="x-none"/>
        </w:rPr>
        <w:t>.</w:t>
      </w:r>
    </w:p>
    <w:p w14:paraId="73105A9B" w14:textId="77777777" w:rsidR="00B746E2" w:rsidRPr="009E0C78" w:rsidRDefault="00B746E2" w:rsidP="00B746E2">
      <w:pPr>
        <w:numPr>
          <w:ilvl w:val="1"/>
          <w:numId w:val="8"/>
        </w:numPr>
        <w:spacing w:after="120"/>
        <w:jc w:val="both"/>
        <w:rPr>
          <w:i/>
          <w:lang w:val="en-GB" w:eastAsia="x-none"/>
        </w:rPr>
      </w:pPr>
      <w:r w:rsidRPr="009E0C78">
        <w:rPr>
          <w:i/>
          <w:lang w:val="en-GB" w:eastAsia="x-none"/>
        </w:rPr>
        <w:t xml:space="preserve">For DL quality report in Msg3 in connected mode, UE performs the channel quality measurement on the carrier it monitors to receive Msg2 (i.e. RAR). </w:t>
      </w:r>
    </w:p>
    <w:p w14:paraId="6021CF9E" w14:textId="77777777" w:rsidR="009E0C78" w:rsidRPr="009E0C78" w:rsidRDefault="009E0C78" w:rsidP="007A1FA6">
      <w:pPr>
        <w:tabs>
          <w:tab w:val="left" w:pos="-900"/>
          <w:tab w:val="left" w:pos="-300"/>
        </w:tabs>
        <w:spacing w:after="60"/>
        <w:rPr>
          <w:rFonts w:eastAsia="Malgun Gothic"/>
          <w:b/>
          <w:lang w:val="en-GB" w:eastAsia="ko-KR"/>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21719939" w14:textId="036150E1" w:rsidR="000A6464" w:rsidRDefault="00B34ED4" w:rsidP="001309CB">
      <w:pPr>
        <w:pStyle w:val="TdocReference"/>
        <w:numPr>
          <w:ilvl w:val="0"/>
          <w:numId w:val="4"/>
        </w:numPr>
      </w:pPr>
      <w:bookmarkStart w:id="4" w:name="_Ref513808269"/>
      <w:bookmarkStart w:id="5" w:name="_Ref770196"/>
      <w:r w:rsidRPr="00BF183C">
        <w:t>RP-1</w:t>
      </w:r>
      <w:r w:rsidR="00A72B0A">
        <w:t>90757</w:t>
      </w:r>
      <w:r w:rsidRPr="00BF183C">
        <w:t>, “</w:t>
      </w:r>
      <w:r w:rsidR="00A72B0A">
        <w:t>WID revision: Additional enhancements for</w:t>
      </w:r>
      <w:r>
        <w:t xml:space="preserve"> NB-IoT</w:t>
      </w:r>
      <w:r w:rsidRPr="00BF183C">
        <w:t xml:space="preserve">”, </w:t>
      </w:r>
      <w:r>
        <w:t xml:space="preserve">Huawei, </w:t>
      </w:r>
      <w:r w:rsidRPr="00BF183C">
        <w:t>3GPP TSG RAN meeting #8</w:t>
      </w:r>
      <w:r w:rsidR="00A72B0A">
        <w:t>3</w:t>
      </w:r>
      <w:r w:rsidRPr="00BF183C">
        <w:t xml:space="preserve">, </w:t>
      </w:r>
      <w:r w:rsidR="00A72B0A">
        <w:t>Shenzhen</w:t>
      </w:r>
      <w:r w:rsidRPr="00BF183C">
        <w:t xml:space="preserve">, </w:t>
      </w:r>
      <w:r w:rsidR="00A72B0A">
        <w:t>China</w:t>
      </w:r>
      <w:r w:rsidRPr="00BF183C">
        <w:t xml:space="preserve">, </w:t>
      </w:r>
      <w:r w:rsidR="00240FD9">
        <w:t>March</w:t>
      </w:r>
      <w:r w:rsidRPr="00BF183C">
        <w:t xml:space="preserve"> </w:t>
      </w:r>
      <w:r w:rsidR="008614EF">
        <w:t>18</w:t>
      </w:r>
      <w:r w:rsidR="008614EF" w:rsidRPr="008614EF">
        <w:rPr>
          <w:vertAlign w:val="superscript"/>
        </w:rPr>
        <w:t>th</w:t>
      </w:r>
      <w:r w:rsidR="008614EF">
        <w:t xml:space="preserve"> – 21</w:t>
      </w:r>
      <w:r w:rsidR="008614EF" w:rsidRPr="008614EF">
        <w:rPr>
          <w:vertAlign w:val="superscript"/>
        </w:rPr>
        <w:t>st</w:t>
      </w:r>
      <w:r w:rsidR="008614EF">
        <w:t xml:space="preserve">, </w:t>
      </w:r>
      <w:r w:rsidRPr="00BF183C">
        <w:t>201</w:t>
      </w:r>
      <w:r w:rsidR="00240FD9">
        <w:t>9</w:t>
      </w:r>
      <w:r w:rsidRPr="00BF183C">
        <w:t>.</w:t>
      </w:r>
      <w:bookmarkEnd w:id="4"/>
      <w:bookmarkEnd w:id="5"/>
    </w:p>
    <w:p w14:paraId="3AC620F9" w14:textId="77777777" w:rsidR="008C0609" w:rsidRDefault="008C0609" w:rsidP="008C0609">
      <w:pPr>
        <w:widowControl w:val="0"/>
        <w:numPr>
          <w:ilvl w:val="0"/>
          <w:numId w:val="4"/>
        </w:numPr>
        <w:overflowPunct/>
        <w:autoSpaceDE/>
        <w:adjustRightInd/>
        <w:spacing w:after="120"/>
        <w:jc w:val="both"/>
        <w:textAlignment w:val="auto"/>
        <w:rPr>
          <w:lang w:eastAsia="zh-CN"/>
        </w:rPr>
      </w:pPr>
      <w:bookmarkStart w:id="6" w:name="_Ref4585850"/>
      <w:r>
        <w:rPr>
          <w:lang w:eastAsia="zh-CN"/>
        </w:rPr>
        <w:t>RAN1 Chairman’s notes, 3GPP TSG RAN WG1 meeting #96, Athens, Greece, February 25</w:t>
      </w:r>
      <w:r w:rsidRPr="00FF2640">
        <w:rPr>
          <w:vertAlign w:val="superscript"/>
          <w:lang w:eastAsia="zh-CN"/>
        </w:rPr>
        <w:t>th</w:t>
      </w:r>
      <w:r>
        <w:rPr>
          <w:lang w:eastAsia="zh-CN"/>
        </w:rPr>
        <w:t xml:space="preserve"> – March 1</w:t>
      </w:r>
      <w:r>
        <w:rPr>
          <w:vertAlign w:val="superscript"/>
          <w:lang w:eastAsia="zh-CN"/>
        </w:rPr>
        <w:t>st</w:t>
      </w:r>
      <w:r>
        <w:rPr>
          <w:lang w:eastAsia="zh-CN"/>
        </w:rPr>
        <w:t>, 2019.</w:t>
      </w:r>
      <w:bookmarkEnd w:id="6"/>
    </w:p>
    <w:p w14:paraId="4ABFECCE" w14:textId="77777777" w:rsidR="00002BC8" w:rsidRDefault="00C34C49" w:rsidP="00002BC8">
      <w:pPr>
        <w:widowControl w:val="0"/>
        <w:numPr>
          <w:ilvl w:val="0"/>
          <w:numId w:val="4"/>
        </w:numPr>
        <w:overflowPunct/>
        <w:autoSpaceDE/>
        <w:adjustRightInd/>
        <w:spacing w:after="120"/>
        <w:jc w:val="both"/>
        <w:textAlignment w:val="auto"/>
        <w:rPr>
          <w:lang w:eastAsia="zh-CN"/>
        </w:rPr>
      </w:pPr>
      <w:bookmarkStart w:id="7" w:name="_Ref1036823"/>
      <w:r>
        <w:rPr>
          <w:lang w:eastAsia="zh-CN"/>
        </w:rPr>
        <w:t>R1-</w:t>
      </w:r>
      <w:r w:rsidR="00002BC8">
        <w:rPr>
          <w:lang w:eastAsia="zh-CN"/>
        </w:rPr>
        <w:t>1</w:t>
      </w:r>
      <w:r>
        <w:rPr>
          <w:lang w:eastAsia="zh-CN"/>
        </w:rPr>
        <w:t>9</w:t>
      </w:r>
      <w:r w:rsidR="00002BC8">
        <w:rPr>
          <w:lang w:eastAsia="zh-CN"/>
        </w:rPr>
        <w:t>03256</w:t>
      </w:r>
      <w:r>
        <w:rPr>
          <w:lang w:eastAsia="zh-CN"/>
        </w:rPr>
        <w:t>, “Feature lead summary of support of quality report in Msg3 for non-anchor access”, Huawei, Hisilic</w:t>
      </w:r>
      <w:r w:rsidR="00002BC8">
        <w:rPr>
          <w:lang w:eastAsia="zh-CN"/>
        </w:rPr>
        <w:t>on, 3GPP TSG RAN WG1 meeting #96</w:t>
      </w:r>
      <w:r>
        <w:rPr>
          <w:lang w:eastAsia="zh-CN"/>
        </w:rPr>
        <w:t xml:space="preserve">, </w:t>
      </w:r>
      <w:bookmarkEnd w:id="7"/>
      <w:r w:rsidR="00002BC8">
        <w:rPr>
          <w:lang w:eastAsia="zh-CN"/>
        </w:rPr>
        <w:t>Athens, Greece, February 25</w:t>
      </w:r>
      <w:r w:rsidR="00002BC8" w:rsidRPr="00FF2640">
        <w:rPr>
          <w:vertAlign w:val="superscript"/>
          <w:lang w:eastAsia="zh-CN"/>
        </w:rPr>
        <w:t>th</w:t>
      </w:r>
      <w:r w:rsidR="00002BC8">
        <w:rPr>
          <w:lang w:eastAsia="zh-CN"/>
        </w:rPr>
        <w:t xml:space="preserve"> – March 1</w:t>
      </w:r>
      <w:r w:rsidR="00002BC8">
        <w:rPr>
          <w:vertAlign w:val="superscript"/>
          <w:lang w:eastAsia="zh-CN"/>
        </w:rPr>
        <w:t>st</w:t>
      </w:r>
      <w:r w:rsidR="00002BC8">
        <w:rPr>
          <w:lang w:eastAsia="zh-CN"/>
        </w:rPr>
        <w:t>, 2019.</w:t>
      </w:r>
    </w:p>
    <w:p w14:paraId="5A9F030B" w14:textId="4C4D40E8" w:rsidR="00C34C49" w:rsidRDefault="00C34C49" w:rsidP="00002BC8">
      <w:pPr>
        <w:widowControl w:val="0"/>
        <w:overflowPunct/>
        <w:autoSpaceDE/>
        <w:adjustRightInd/>
        <w:spacing w:after="120"/>
        <w:ind w:left="420"/>
        <w:jc w:val="both"/>
        <w:textAlignment w:val="auto"/>
        <w:rPr>
          <w:lang w:eastAsia="zh-CN"/>
        </w:rPr>
      </w:pPr>
    </w:p>
    <w:p w14:paraId="447CC459" w14:textId="1BC59535" w:rsidR="00C34C49" w:rsidRDefault="00C34C49" w:rsidP="00C34C49">
      <w:pPr>
        <w:widowControl w:val="0"/>
        <w:overflowPunct/>
        <w:autoSpaceDE/>
        <w:adjustRightInd/>
        <w:spacing w:after="120"/>
        <w:ind w:left="420"/>
        <w:jc w:val="both"/>
        <w:textAlignment w:val="auto"/>
        <w:rPr>
          <w:lang w:eastAsia="zh-CN"/>
        </w:rPr>
      </w:pPr>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D0D83" w14:textId="77777777" w:rsidR="00671A2B" w:rsidRDefault="00671A2B">
      <w:r>
        <w:separator/>
      </w:r>
    </w:p>
  </w:endnote>
  <w:endnote w:type="continuationSeparator" w:id="0">
    <w:p w14:paraId="0DD284D6" w14:textId="77777777" w:rsidR="00671A2B" w:rsidRDefault="0067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D34B7" w:rsidRDefault="00AD34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D34B7" w:rsidRDefault="00AD34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D34B7" w:rsidRDefault="00AD34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247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47C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5B529" w14:textId="77777777" w:rsidR="00671A2B" w:rsidRDefault="00671A2B">
      <w:r>
        <w:separator/>
      </w:r>
    </w:p>
  </w:footnote>
  <w:footnote w:type="continuationSeparator" w:id="0">
    <w:p w14:paraId="76779080" w14:textId="77777777" w:rsidR="00671A2B" w:rsidRDefault="00671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D34B7" w:rsidRDefault="00AD34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42403F"/>
    <w:multiLevelType w:val="hybridMultilevel"/>
    <w:tmpl w:val="EB688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CB3054"/>
    <w:multiLevelType w:val="hybridMultilevel"/>
    <w:tmpl w:val="989A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53612F"/>
    <w:multiLevelType w:val="hybridMultilevel"/>
    <w:tmpl w:val="06428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7301D6"/>
    <w:multiLevelType w:val="hybridMultilevel"/>
    <w:tmpl w:val="B694FECA"/>
    <w:lvl w:ilvl="0" w:tplc="54F4A174">
      <w:start w:val="1"/>
      <w:numFmt w:val="bullet"/>
      <w:lvlText w:val=""/>
      <w:lvlJc w:val="left"/>
      <w:pPr>
        <w:ind w:left="360" w:hanging="360"/>
      </w:pPr>
      <w:rPr>
        <w:rFonts w:ascii="Wingdings" w:hAnsi="Wingdings" w:hint="default"/>
        <w:color w:val="1F4E79" w:themeColor="accent1" w:themeShade="8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3F88B6C8">
      <w:start w:val="1"/>
      <w:numFmt w:val="bullet"/>
      <w:lvlText w:val="−"/>
      <w:lvlJc w:val="left"/>
      <w:pPr>
        <w:ind w:left="2520" w:hanging="360"/>
      </w:pPr>
      <w:rPr>
        <w:rFonts w:ascii="Calibri" w:hAnsi="Calibri"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6EA1298"/>
    <w:multiLevelType w:val="hybridMultilevel"/>
    <w:tmpl w:val="01600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CB61319"/>
    <w:multiLevelType w:val="hybridMultilevel"/>
    <w:tmpl w:val="8E9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3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2"/>
  </w:num>
  <w:num w:numId="7">
    <w:abstractNumId w:val="27"/>
  </w:num>
  <w:num w:numId="8">
    <w:abstractNumId w:val="19"/>
  </w:num>
  <w:num w:numId="9">
    <w:abstractNumId w:val="4"/>
  </w:num>
  <w:num w:numId="10">
    <w:abstractNumId w:val="26"/>
  </w:num>
  <w:num w:numId="11">
    <w:abstractNumId w:val="6"/>
  </w:num>
  <w:num w:numId="12">
    <w:abstractNumId w:val="15"/>
  </w:num>
  <w:num w:numId="13">
    <w:abstractNumId w:val="17"/>
  </w:num>
  <w:num w:numId="14">
    <w:abstractNumId w:val="13"/>
  </w:num>
  <w:num w:numId="15">
    <w:abstractNumId w:val="1"/>
  </w:num>
  <w:num w:numId="16">
    <w:abstractNumId w:val="9"/>
  </w:num>
  <w:num w:numId="17">
    <w:abstractNumId w:val="23"/>
  </w:num>
  <w:num w:numId="18">
    <w:abstractNumId w:val="25"/>
  </w:num>
  <w:num w:numId="19">
    <w:abstractNumId w:val="28"/>
  </w:num>
  <w:num w:numId="20">
    <w:abstractNumId w:val="14"/>
  </w:num>
  <w:num w:numId="21">
    <w:abstractNumId w:val="22"/>
  </w:num>
  <w:num w:numId="22">
    <w:abstractNumId w:val="2"/>
  </w:num>
  <w:num w:numId="23">
    <w:abstractNumId w:val="20"/>
  </w:num>
  <w:num w:numId="24">
    <w:abstractNumId w:val="31"/>
  </w:num>
  <w:num w:numId="25">
    <w:abstractNumId w:val="30"/>
  </w:num>
  <w:num w:numId="26">
    <w:abstractNumId w:val="30"/>
  </w:num>
  <w:num w:numId="27">
    <w:abstractNumId w:val="30"/>
  </w:num>
  <w:num w:numId="28">
    <w:abstractNumId w:val="10"/>
  </w:num>
  <w:num w:numId="29">
    <w:abstractNumId w:val="33"/>
  </w:num>
  <w:num w:numId="30">
    <w:abstractNumId w:val="1"/>
  </w:num>
  <w:num w:numId="31">
    <w:abstractNumId w:val="29"/>
  </w:num>
  <w:num w:numId="32">
    <w:abstractNumId w:val="8"/>
  </w:num>
  <w:num w:numId="33">
    <w:abstractNumId w:val="17"/>
  </w:num>
  <w:num w:numId="34">
    <w:abstractNumId w:val="18"/>
  </w:num>
  <w:num w:numId="35">
    <w:abstractNumId w:val="16"/>
  </w:num>
  <w:num w:numId="36">
    <w:abstractNumId w:val="5"/>
  </w:num>
  <w:num w:numId="37">
    <w:abstractNumId w:val="3"/>
  </w:num>
  <w:num w:numId="3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BC8"/>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0"/>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C3E"/>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D48"/>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19"/>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3897"/>
    <w:rsid w:val="00084255"/>
    <w:rsid w:val="000844CD"/>
    <w:rsid w:val="00084CBA"/>
    <w:rsid w:val="00085239"/>
    <w:rsid w:val="00085860"/>
    <w:rsid w:val="00085A20"/>
    <w:rsid w:val="000862BA"/>
    <w:rsid w:val="00086B50"/>
    <w:rsid w:val="00086C4D"/>
    <w:rsid w:val="00086CF2"/>
    <w:rsid w:val="00086D38"/>
    <w:rsid w:val="0008703D"/>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C22"/>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CDB"/>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783"/>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2AF"/>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0C"/>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A68"/>
    <w:rsid w:val="000D7C7C"/>
    <w:rsid w:val="000D7D58"/>
    <w:rsid w:val="000D7EA0"/>
    <w:rsid w:val="000D7EC1"/>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2D5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67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213"/>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163"/>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9CB"/>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2C1"/>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6EA2"/>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63E"/>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3E91"/>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7B5"/>
    <w:rsid w:val="00177A0D"/>
    <w:rsid w:val="00177B3D"/>
    <w:rsid w:val="00177DFF"/>
    <w:rsid w:val="00177EBD"/>
    <w:rsid w:val="001800DB"/>
    <w:rsid w:val="00180149"/>
    <w:rsid w:val="0018016C"/>
    <w:rsid w:val="00180301"/>
    <w:rsid w:val="001804E0"/>
    <w:rsid w:val="001806D3"/>
    <w:rsid w:val="00180E60"/>
    <w:rsid w:val="00180FE6"/>
    <w:rsid w:val="001817BA"/>
    <w:rsid w:val="00181978"/>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5FB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3959"/>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3B2"/>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5FA3"/>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9F"/>
    <w:rsid w:val="00200A92"/>
    <w:rsid w:val="00200A9F"/>
    <w:rsid w:val="00200BF9"/>
    <w:rsid w:val="00200E1A"/>
    <w:rsid w:val="00201736"/>
    <w:rsid w:val="00201936"/>
    <w:rsid w:val="00201C7E"/>
    <w:rsid w:val="00201D85"/>
    <w:rsid w:val="00202017"/>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28B"/>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3B"/>
    <w:rsid w:val="002348E2"/>
    <w:rsid w:val="002349C5"/>
    <w:rsid w:val="002354A3"/>
    <w:rsid w:val="00235581"/>
    <w:rsid w:val="00235698"/>
    <w:rsid w:val="002356CD"/>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0FD9"/>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7C1"/>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9FC"/>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0CF1"/>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5AF"/>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1E44"/>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19A"/>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1F8"/>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67A3"/>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41"/>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CDC"/>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03"/>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959"/>
    <w:rsid w:val="00361C67"/>
    <w:rsid w:val="00362170"/>
    <w:rsid w:val="00362244"/>
    <w:rsid w:val="00362301"/>
    <w:rsid w:val="0036259D"/>
    <w:rsid w:val="0036262C"/>
    <w:rsid w:val="00362C32"/>
    <w:rsid w:val="00362C5A"/>
    <w:rsid w:val="00362D8C"/>
    <w:rsid w:val="00362DCC"/>
    <w:rsid w:val="00362FD6"/>
    <w:rsid w:val="00363175"/>
    <w:rsid w:val="003635DD"/>
    <w:rsid w:val="00363C86"/>
    <w:rsid w:val="00363CCA"/>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CB9"/>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96E"/>
    <w:rsid w:val="003B3A39"/>
    <w:rsid w:val="003B3B7F"/>
    <w:rsid w:val="003B3D18"/>
    <w:rsid w:val="003B3D57"/>
    <w:rsid w:val="003B40D5"/>
    <w:rsid w:val="003B4482"/>
    <w:rsid w:val="003B462B"/>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6AB"/>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6BF1"/>
    <w:rsid w:val="003E7016"/>
    <w:rsid w:val="003E703E"/>
    <w:rsid w:val="003E7055"/>
    <w:rsid w:val="003E73BC"/>
    <w:rsid w:val="003E7A07"/>
    <w:rsid w:val="003F0656"/>
    <w:rsid w:val="003F0905"/>
    <w:rsid w:val="003F0D0E"/>
    <w:rsid w:val="003F0E77"/>
    <w:rsid w:val="003F0EA6"/>
    <w:rsid w:val="003F1141"/>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270"/>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99D"/>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2CF0"/>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3DB4"/>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9DD"/>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3D1"/>
    <w:rsid w:val="004D5453"/>
    <w:rsid w:val="004D571D"/>
    <w:rsid w:val="004D58D1"/>
    <w:rsid w:val="004D5A71"/>
    <w:rsid w:val="004D5F02"/>
    <w:rsid w:val="004D6170"/>
    <w:rsid w:val="004D68C0"/>
    <w:rsid w:val="004D6A57"/>
    <w:rsid w:val="004D6BE5"/>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481"/>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43E"/>
    <w:rsid w:val="004F75D4"/>
    <w:rsid w:val="004F76A6"/>
    <w:rsid w:val="004F78C3"/>
    <w:rsid w:val="004F7C51"/>
    <w:rsid w:val="004F7CE6"/>
    <w:rsid w:val="004F7F1A"/>
    <w:rsid w:val="0050031C"/>
    <w:rsid w:val="005004F7"/>
    <w:rsid w:val="00500798"/>
    <w:rsid w:val="005007E7"/>
    <w:rsid w:val="005008F2"/>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5E4"/>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12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877"/>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188"/>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9C8"/>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988"/>
    <w:rsid w:val="005A7F72"/>
    <w:rsid w:val="005B0192"/>
    <w:rsid w:val="005B08EB"/>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2B8"/>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1B"/>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42C"/>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470"/>
    <w:rsid w:val="006108AE"/>
    <w:rsid w:val="0061135C"/>
    <w:rsid w:val="006113A9"/>
    <w:rsid w:val="0061169F"/>
    <w:rsid w:val="00611D11"/>
    <w:rsid w:val="00611F32"/>
    <w:rsid w:val="0061247F"/>
    <w:rsid w:val="00612C73"/>
    <w:rsid w:val="00612DBE"/>
    <w:rsid w:val="00613036"/>
    <w:rsid w:val="006134B0"/>
    <w:rsid w:val="006134CE"/>
    <w:rsid w:val="00613691"/>
    <w:rsid w:val="00613832"/>
    <w:rsid w:val="00613862"/>
    <w:rsid w:val="006138D8"/>
    <w:rsid w:val="00613A03"/>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4A"/>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A0E"/>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0EDE"/>
    <w:rsid w:val="00671122"/>
    <w:rsid w:val="00671A2B"/>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B9B"/>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6D5B"/>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98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BAF"/>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27C"/>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49"/>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8C6"/>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CA"/>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AE"/>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1FA6"/>
    <w:rsid w:val="007A201F"/>
    <w:rsid w:val="007A2439"/>
    <w:rsid w:val="007A24D9"/>
    <w:rsid w:val="007A2BFF"/>
    <w:rsid w:val="007A2DE7"/>
    <w:rsid w:val="007A300F"/>
    <w:rsid w:val="007A3040"/>
    <w:rsid w:val="007A305E"/>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C8E"/>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D53"/>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C8"/>
    <w:rsid w:val="007D10D8"/>
    <w:rsid w:val="007D11B6"/>
    <w:rsid w:val="007D149C"/>
    <w:rsid w:val="007D1558"/>
    <w:rsid w:val="007D1901"/>
    <w:rsid w:val="007D192E"/>
    <w:rsid w:val="007D1B7C"/>
    <w:rsid w:val="007D1C16"/>
    <w:rsid w:val="007D1FBC"/>
    <w:rsid w:val="007D2134"/>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B5A"/>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2B1"/>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78F"/>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B39"/>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6A59"/>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4EF"/>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CAE"/>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2B"/>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00"/>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8F2"/>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4D6"/>
    <w:rsid w:val="008B69EC"/>
    <w:rsid w:val="008B6C39"/>
    <w:rsid w:val="008B6E5C"/>
    <w:rsid w:val="008B7435"/>
    <w:rsid w:val="008B766A"/>
    <w:rsid w:val="008B7A0E"/>
    <w:rsid w:val="008B7D5C"/>
    <w:rsid w:val="008C02D0"/>
    <w:rsid w:val="008C05C4"/>
    <w:rsid w:val="008C0609"/>
    <w:rsid w:val="008C09A7"/>
    <w:rsid w:val="008C0B3F"/>
    <w:rsid w:val="008C0CD1"/>
    <w:rsid w:val="008C0CF6"/>
    <w:rsid w:val="008C0F14"/>
    <w:rsid w:val="008C1423"/>
    <w:rsid w:val="008C1882"/>
    <w:rsid w:val="008C1D94"/>
    <w:rsid w:val="008C2426"/>
    <w:rsid w:val="008C2453"/>
    <w:rsid w:val="008C26B4"/>
    <w:rsid w:val="008C28BA"/>
    <w:rsid w:val="008C2977"/>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E98"/>
    <w:rsid w:val="008C7F77"/>
    <w:rsid w:val="008D02CB"/>
    <w:rsid w:val="008D0459"/>
    <w:rsid w:val="008D05D2"/>
    <w:rsid w:val="008D0A5C"/>
    <w:rsid w:val="008D0BAB"/>
    <w:rsid w:val="008D13DC"/>
    <w:rsid w:val="008D149D"/>
    <w:rsid w:val="008D1D05"/>
    <w:rsid w:val="008D1E23"/>
    <w:rsid w:val="008D2461"/>
    <w:rsid w:val="008D3208"/>
    <w:rsid w:val="008D3294"/>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466"/>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0F"/>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6A"/>
    <w:rsid w:val="00970F7A"/>
    <w:rsid w:val="00970FE3"/>
    <w:rsid w:val="00971190"/>
    <w:rsid w:val="00971EC5"/>
    <w:rsid w:val="00971F6B"/>
    <w:rsid w:val="00971FCC"/>
    <w:rsid w:val="0097298A"/>
    <w:rsid w:val="00972A0B"/>
    <w:rsid w:val="00972BB7"/>
    <w:rsid w:val="00972C06"/>
    <w:rsid w:val="00972F4C"/>
    <w:rsid w:val="00972FEB"/>
    <w:rsid w:val="00973257"/>
    <w:rsid w:val="00973474"/>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5D53"/>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422"/>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637"/>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B6B"/>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0C78"/>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040"/>
    <w:rsid w:val="00A121EA"/>
    <w:rsid w:val="00A12206"/>
    <w:rsid w:val="00A12301"/>
    <w:rsid w:val="00A1260C"/>
    <w:rsid w:val="00A12848"/>
    <w:rsid w:val="00A12937"/>
    <w:rsid w:val="00A12A73"/>
    <w:rsid w:val="00A12BEE"/>
    <w:rsid w:val="00A12EE8"/>
    <w:rsid w:val="00A130E3"/>
    <w:rsid w:val="00A131A4"/>
    <w:rsid w:val="00A13511"/>
    <w:rsid w:val="00A136C5"/>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BE2"/>
    <w:rsid w:val="00A22C30"/>
    <w:rsid w:val="00A22D9C"/>
    <w:rsid w:val="00A230BA"/>
    <w:rsid w:val="00A235F7"/>
    <w:rsid w:val="00A23921"/>
    <w:rsid w:val="00A24150"/>
    <w:rsid w:val="00A244D2"/>
    <w:rsid w:val="00A24511"/>
    <w:rsid w:val="00A246BF"/>
    <w:rsid w:val="00A2470A"/>
    <w:rsid w:val="00A247C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3CC"/>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1B4"/>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0A"/>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282"/>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74C"/>
    <w:rsid w:val="00AA7C4F"/>
    <w:rsid w:val="00AB001C"/>
    <w:rsid w:val="00AB02C8"/>
    <w:rsid w:val="00AB06B8"/>
    <w:rsid w:val="00AB07D3"/>
    <w:rsid w:val="00AB08B6"/>
    <w:rsid w:val="00AB0909"/>
    <w:rsid w:val="00AB0A3C"/>
    <w:rsid w:val="00AB0ADE"/>
    <w:rsid w:val="00AB0CA0"/>
    <w:rsid w:val="00AB0D4A"/>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44C"/>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4B7"/>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8D3"/>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BFE"/>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4ED4"/>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7BF"/>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6E2"/>
    <w:rsid w:val="00B74A0D"/>
    <w:rsid w:val="00B74A1C"/>
    <w:rsid w:val="00B74EC0"/>
    <w:rsid w:val="00B75086"/>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779"/>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2D3"/>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86B"/>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68D"/>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4C49"/>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6A5"/>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41D"/>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819"/>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AAC"/>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938"/>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1E2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3A2"/>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342"/>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13"/>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BE0"/>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D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3C0"/>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6F5"/>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079"/>
    <w:rsid w:val="00D865FA"/>
    <w:rsid w:val="00D8669F"/>
    <w:rsid w:val="00D867B9"/>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679"/>
    <w:rsid w:val="00D927B4"/>
    <w:rsid w:val="00D92A65"/>
    <w:rsid w:val="00D92CBC"/>
    <w:rsid w:val="00D92FD3"/>
    <w:rsid w:val="00D931F2"/>
    <w:rsid w:val="00D948A0"/>
    <w:rsid w:val="00D94BB0"/>
    <w:rsid w:val="00D94FF3"/>
    <w:rsid w:val="00D952E4"/>
    <w:rsid w:val="00D957C0"/>
    <w:rsid w:val="00D95936"/>
    <w:rsid w:val="00D95B67"/>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13F"/>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12F"/>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15A"/>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DE4"/>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299"/>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554F"/>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0793"/>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EC3"/>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21E"/>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ACF"/>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1DD"/>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11"/>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1C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A2E"/>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9B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7A5"/>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3CE6"/>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2693"/>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280"/>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表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paragraph" w:customStyle="1" w:styleId="TdocReference">
    <w:name w:val="Tdoc Reference"/>
    <w:basedOn w:val="Normal"/>
    <w:rsid w:val="00B34ED4"/>
    <w:pPr>
      <w:numPr>
        <w:numId w:val="31"/>
      </w:numPr>
      <w:spacing w:after="120"/>
      <w:ind w:left="426" w:hanging="426"/>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0183143">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5.xml><?xml version="1.0" encoding="utf-8"?>
<ds:datastoreItem xmlns:ds="http://schemas.openxmlformats.org/officeDocument/2006/customXml" ds:itemID="{D437BF33-A5BF-4BDC-A6D1-050F46AE2B06}">
  <ds:schemaRefs>
    <ds:schemaRef ds:uri="http://schemas.openxmlformats.org/officeDocument/2006/bibliography"/>
  </ds:schemaRefs>
</ds:datastoreItem>
</file>

<file path=customXml/itemProps6.xml><?xml version="1.0" encoding="utf-8"?>
<ds:datastoreItem xmlns:ds="http://schemas.openxmlformats.org/officeDocument/2006/customXml" ds:itemID="{C8F473BA-BB81-4861-A5F2-BF878F0C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2310</Words>
  <Characters>11530</Characters>
  <Application>Microsoft Office Word</Application>
  <DocSecurity>0</DocSecurity>
  <Lines>240</Lines>
  <Paragraphs>159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2</cp:revision>
  <cp:lastPrinted>2011-11-10T14:49:00Z</cp:lastPrinted>
  <dcterms:created xsi:type="dcterms:W3CDTF">2019-03-30T05:56:00Z</dcterms:created>
  <dcterms:modified xsi:type="dcterms:W3CDTF">2019-03-30T05:56:00Z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3c7e014e-927b-4a73-9378-8ebd88fd7eed</vt:lpwstr>
  </property>
  <property fmtid="{D5CDD505-2E9C-101B-9397-08002B2CF9AE}" pid="6" name="CTP_TimeStamp">
    <vt:lpwstr>2019-03-30 00:34:17Z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