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5EBD" w14:textId="46308EF7" w:rsidR="00441396" w:rsidRPr="001E0E46" w:rsidRDefault="00441396" w:rsidP="0044139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#95</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641D18" w:rsidRPr="00641D18">
        <w:rPr>
          <w:rFonts w:ascii="Times New Roman" w:eastAsia="SimSun" w:hAnsi="Times New Roman"/>
          <w:b/>
          <w:sz w:val="24"/>
          <w:lang w:val="en-US" w:eastAsia="zh-CN"/>
        </w:rPr>
        <w:t>1813213</w:t>
      </w:r>
    </w:p>
    <w:p w14:paraId="4D3B618F" w14:textId="77777777" w:rsidR="00441396" w:rsidRPr="0094525A" w:rsidRDefault="00441396" w:rsidP="00441396">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Spokane, USA, November 12th – 16</w:t>
      </w:r>
      <w:r w:rsidRPr="0094525A">
        <w:rPr>
          <w:rFonts w:ascii="Times New Roman" w:eastAsia="SimSun" w:hAnsi="Times New Roman"/>
          <w:b/>
          <w:sz w:val="24"/>
          <w:lang w:val="en-US" w:eastAsia="zh-CN"/>
        </w:rPr>
        <w:t xml:space="preserve">th, 2018 </w:t>
      </w:r>
    </w:p>
    <w:p w14:paraId="1FB29B14" w14:textId="77777777" w:rsidR="00700A0B" w:rsidRDefault="00700A0B" w:rsidP="00700A0B">
      <w:pPr>
        <w:pStyle w:val="CRCoverPage"/>
        <w:tabs>
          <w:tab w:val="left" w:pos="1980"/>
        </w:tabs>
        <w:jc w:val="both"/>
        <w:rPr>
          <w:rFonts w:ascii="Times New Roman" w:hAnsi="Times New Roman"/>
          <w:b/>
          <w:bCs/>
          <w:sz w:val="24"/>
          <w:lang w:val="en-US"/>
        </w:rPr>
      </w:pPr>
    </w:p>
    <w:p w14:paraId="21F41A52" w14:textId="77777777" w:rsidR="00700A0B" w:rsidRPr="00611209" w:rsidRDefault="00700A0B" w:rsidP="00700A0B">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2.1.3</w:t>
      </w:r>
    </w:p>
    <w:p w14:paraId="2CA27D47" w14:textId="77777777" w:rsidR="00700A0B" w:rsidRPr="00611209" w:rsidRDefault="00700A0B" w:rsidP="00700A0B">
      <w:pPr>
        <w:tabs>
          <w:tab w:val="left" w:pos="1985"/>
        </w:tabs>
        <w:rPr>
          <w:b/>
          <w:bCs/>
          <w:sz w:val="24"/>
          <w:lang w:val="en-US"/>
        </w:rPr>
      </w:pPr>
      <w:r w:rsidRPr="00611209">
        <w:rPr>
          <w:b/>
          <w:bCs/>
          <w:sz w:val="24"/>
          <w:lang w:val="en-US"/>
        </w:rPr>
        <w:t>Sou</w:t>
      </w:r>
      <w:r>
        <w:rPr>
          <w:b/>
          <w:bCs/>
          <w:sz w:val="24"/>
          <w:lang w:val="en-US"/>
        </w:rPr>
        <w:t>rce:</w:t>
      </w:r>
      <w:r>
        <w:rPr>
          <w:b/>
          <w:bCs/>
          <w:sz w:val="24"/>
          <w:lang w:val="en-US"/>
        </w:rPr>
        <w:tab/>
        <w:t>InterDigital Inc.</w:t>
      </w:r>
    </w:p>
    <w:p w14:paraId="70ACDD30" w14:textId="75004FB7" w:rsidR="00700A0B" w:rsidRPr="00611209" w:rsidRDefault="00700A0B" w:rsidP="00700A0B">
      <w:pPr>
        <w:ind w:left="1985" w:hanging="1985"/>
        <w:rPr>
          <w:b/>
          <w:bCs/>
          <w:lang w:val="en-US"/>
        </w:rPr>
      </w:pPr>
      <w:r w:rsidRPr="00611209">
        <w:rPr>
          <w:b/>
          <w:bCs/>
          <w:sz w:val="24"/>
          <w:lang w:val="en-US"/>
        </w:rPr>
        <w:t>Title:</w:t>
      </w:r>
      <w:r w:rsidRPr="00611209">
        <w:rPr>
          <w:b/>
          <w:bCs/>
          <w:sz w:val="24"/>
          <w:lang w:val="en-US"/>
        </w:rPr>
        <w:tab/>
      </w:r>
      <w:r w:rsidR="00DD0554">
        <w:rPr>
          <w:b/>
          <w:bCs/>
          <w:sz w:val="24"/>
          <w:lang w:val="en-US"/>
        </w:rPr>
        <w:t>Discussion o</w:t>
      </w:r>
      <w:r>
        <w:rPr>
          <w:b/>
          <w:bCs/>
          <w:sz w:val="24"/>
          <w:lang w:val="en-US"/>
        </w:rPr>
        <w:t xml:space="preserve">n </w:t>
      </w:r>
      <w:r w:rsidR="005F0FBE">
        <w:rPr>
          <w:b/>
          <w:bCs/>
          <w:sz w:val="24"/>
          <w:lang w:val="en-US"/>
        </w:rPr>
        <w:t xml:space="preserve">Procedures Related to </w:t>
      </w:r>
      <w:r w:rsidR="00B326AA">
        <w:rPr>
          <w:b/>
          <w:bCs/>
          <w:sz w:val="24"/>
          <w:lang w:val="en-US"/>
        </w:rPr>
        <w:t>Non-</w:t>
      </w:r>
      <w:r w:rsidR="00F96B5C">
        <w:rPr>
          <w:b/>
          <w:bCs/>
          <w:sz w:val="24"/>
          <w:lang w:val="en-US"/>
        </w:rPr>
        <w:t>Orthogonal</w:t>
      </w:r>
      <w:r w:rsidR="00B326AA">
        <w:rPr>
          <w:b/>
          <w:bCs/>
          <w:sz w:val="24"/>
          <w:lang w:val="en-US"/>
        </w:rPr>
        <w:t xml:space="preserve"> Multiple Access</w:t>
      </w:r>
    </w:p>
    <w:p w14:paraId="32AE76D2" w14:textId="77777777" w:rsidR="00700A0B" w:rsidRPr="00611209" w:rsidRDefault="00700A0B" w:rsidP="00700A0B">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6A111DD8" w14:textId="77777777" w:rsidR="00700A0B" w:rsidRPr="00BD114B" w:rsidRDefault="00700A0B" w:rsidP="00700A0B">
      <w:pPr>
        <w:pStyle w:val="Heading1"/>
        <w:rPr>
          <w:sz w:val="32"/>
          <w:szCs w:val="32"/>
          <w:lang w:val="en-US"/>
        </w:rPr>
      </w:pPr>
      <w:r w:rsidRPr="00BD114B">
        <w:rPr>
          <w:sz w:val="32"/>
          <w:szCs w:val="32"/>
          <w:lang w:val="en-US"/>
        </w:rPr>
        <w:t>Introduction</w:t>
      </w:r>
    </w:p>
    <w:p w14:paraId="4A43A7BC" w14:textId="05E5A2A8" w:rsidR="00C73CD7" w:rsidRPr="0089334D" w:rsidRDefault="00C73CD7" w:rsidP="00C73CD7">
      <w:pPr>
        <w:rPr>
          <w:bCs/>
        </w:rPr>
      </w:pPr>
      <w:r>
        <w:t>According to</w:t>
      </w:r>
      <w:r w:rsidRPr="003C23CB">
        <w:t xml:space="preserve"> SID</w:t>
      </w:r>
      <w:r>
        <w:t xml:space="preserve"> </w:t>
      </w:r>
      <w:r>
        <w:fldChar w:fldCharType="begin"/>
      </w:r>
      <w:r>
        <w:instrText xml:space="preserve"> REF _Ref506548850 \r \h </w:instrText>
      </w:r>
      <w:r>
        <w:fldChar w:fldCharType="separate"/>
      </w:r>
      <w:r w:rsidR="00F639A0">
        <w:t>[2]</w:t>
      </w:r>
      <w:r>
        <w:fldChar w:fldCharType="end"/>
      </w:r>
      <w:r w:rsidRPr="003C23CB">
        <w:t xml:space="preserve">, </w:t>
      </w:r>
      <w:r>
        <w:t>t</w:t>
      </w:r>
      <w:r w:rsidRPr="003C23CB">
        <w:t>he objective of procedures related to NOMA is to study the following:</w:t>
      </w:r>
    </w:p>
    <w:p w14:paraId="2086A932"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6915AB18"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Pr>
          <w:rFonts w:eastAsia="SimSun"/>
          <w:sz w:val="22"/>
          <w:szCs w:val="20"/>
          <w:lang w:eastAsia="zh-CN"/>
        </w:rPr>
        <w:t>feedback scheme</w:t>
      </w:r>
      <w:r w:rsidRPr="003C23CB">
        <w:rPr>
          <w:rFonts w:eastAsia="SimSun"/>
          <w:sz w:val="22"/>
          <w:szCs w:val="20"/>
          <w:lang w:eastAsia="zh-CN"/>
        </w:rPr>
        <w:t xml:space="preserve"> and combining scheme</w:t>
      </w:r>
    </w:p>
    <w:p w14:paraId="7F519FF1"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Link ada</w:t>
      </w:r>
      <w:r>
        <w:rPr>
          <w:rFonts w:eastAsia="SimSun"/>
          <w:sz w:val="22"/>
          <w:szCs w:val="20"/>
          <w:lang w:eastAsia="zh-CN"/>
        </w:rPr>
        <w:t xml:space="preserve">ptation for MA signature allocation and </w:t>
      </w:r>
      <w:r w:rsidRPr="003C23CB">
        <w:rPr>
          <w:rFonts w:eastAsia="SimSun"/>
          <w:sz w:val="22"/>
          <w:szCs w:val="20"/>
          <w:lang w:eastAsia="zh-CN"/>
        </w:rPr>
        <w:t>selection</w:t>
      </w:r>
    </w:p>
    <w:p w14:paraId="7971D3CA"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2F9212F0" w14:textId="2AF99216" w:rsidR="004439BC" w:rsidRPr="00050A9F" w:rsidRDefault="00C73CD7" w:rsidP="00700A0B">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20A7E066" w14:textId="2167639D" w:rsidR="004439BC" w:rsidRDefault="004439BC" w:rsidP="004439BC">
      <w:pPr>
        <w:rPr>
          <w:szCs w:val="22"/>
        </w:rPr>
      </w:pPr>
      <w:r>
        <w:rPr>
          <w:szCs w:val="22"/>
        </w:rPr>
        <w:t xml:space="preserve">In RAN1#94bis meeting, the following agreements were reached for procedures related to NOMA </w:t>
      </w:r>
      <w:r>
        <w:rPr>
          <w:szCs w:val="22"/>
        </w:rPr>
        <w:fldChar w:fldCharType="begin"/>
      </w:r>
      <w:r>
        <w:rPr>
          <w:szCs w:val="22"/>
        </w:rPr>
        <w:instrText xml:space="preserve"> REF _Ref528858971 \r \h </w:instrText>
      </w:r>
      <w:r>
        <w:rPr>
          <w:szCs w:val="22"/>
        </w:rPr>
      </w:r>
      <w:r>
        <w:rPr>
          <w:szCs w:val="22"/>
        </w:rPr>
        <w:fldChar w:fldCharType="separate"/>
      </w:r>
      <w:r w:rsidR="00F639A0">
        <w:rPr>
          <w:szCs w:val="22"/>
        </w:rPr>
        <w:t>[1]</w:t>
      </w:r>
      <w:r>
        <w:rPr>
          <w:szCs w:val="22"/>
        </w:rPr>
        <w:fldChar w:fldCharType="end"/>
      </w:r>
      <w:r>
        <w:rPr>
          <w:szCs w:val="22"/>
        </w:rPr>
        <w:t>:</w:t>
      </w:r>
    </w:p>
    <w:p w14:paraId="3CB3A2AC" w14:textId="77777777" w:rsidR="004439BC" w:rsidRPr="004439BC" w:rsidRDefault="004439BC" w:rsidP="004439BC">
      <w:pPr>
        <w:rPr>
          <w:i/>
          <w:lang w:eastAsia="x-none"/>
        </w:rPr>
      </w:pPr>
      <w:r w:rsidRPr="004439BC">
        <w:rPr>
          <w:i/>
          <w:highlight w:val="green"/>
          <w:lang w:eastAsia="x-none"/>
        </w:rPr>
        <w:t>Agreements</w:t>
      </w:r>
      <w:r w:rsidRPr="004439BC">
        <w:rPr>
          <w:i/>
          <w:lang w:eastAsia="x-none"/>
        </w:rPr>
        <w:t>:</w:t>
      </w:r>
    </w:p>
    <w:p w14:paraId="5274706F" w14:textId="77777777" w:rsidR="004439BC" w:rsidRPr="004439BC" w:rsidRDefault="004439BC" w:rsidP="004439BC">
      <w:pPr>
        <w:numPr>
          <w:ilvl w:val="0"/>
          <w:numId w:val="41"/>
        </w:numPr>
        <w:overflowPunct/>
        <w:autoSpaceDE/>
        <w:autoSpaceDN/>
        <w:adjustRightInd/>
        <w:spacing w:after="0"/>
        <w:jc w:val="left"/>
        <w:textAlignment w:val="auto"/>
        <w:rPr>
          <w:i/>
        </w:rPr>
      </w:pPr>
      <w:r w:rsidRPr="004439BC">
        <w:rPr>
          <w:i/>
        </w:rPr>
        <w:t>Channel structure consisting of preamble and data can be considered for supporting the asynchronous transmission:</w:t>
      </w:r>
    </w:p>
    <w:p w14:paraId="580A24E5" w14:textId="77777777" w:rsidR="004439BC" w:rsidRPr="004439BC" w:rsidRDefault="004439BC" w:rsidP="004439BC">
      <w:pPr>
        <w:numPr>
          <w:ilvl w:val="1"/>
          <w:numId w:val="41"/>
        </w:numPr>
        <w:overflowPunct/>
        <w:autoSpaceDE/>
        <w:autoSpaceDN/>
        <w:adjustRightInd/>
        <w:spacing w:after="0"/>
        <w:jc w:val="left"/>
        <w:textAlignment w:val="auto"/>
        <w:rPr>
          <w:i/>
        </w:rPr>
      </w:pPr>
      <w:r w:rsidRPr="004439BC">
        <w:rPr>
          <w:i/>
        </w:rPr>
        <w:t xml:space="preserve">Preamble in Rel-15 can be considered as the starting point. </w:t>
      </w:r>
    </w:p>
    <w:p w14:paraId="1836457A" w14:textId="77777777" w:rsidR="004439BC" w:rsidRPr="004439BC" w:rsidRDefault="004439BC" w:rsidP="004439BC">
      <w:pPr>
        <w:numPr>
          <w:ilvl w:val="1"/>
          <w:numId w:val="41"/>
        </w:numPr>
        <w:overflowPunct/>
        <w:autoSpaceDE/>
        <w:autoSpaceDN/>
        <w:adjustRightInd/>
        <w:spacing w:after="0"/>
        <w:jc w:val="left"/>
        <w:textAlignment w:val="auto"/>
        <w:rPr>
          <w:i/>
        </w:rPr>
      </w:pPr>
      <w:r w:rsidRPr="004439BC">
        <w:rPr>
          <w:i/>
        </w:rPr>
        <w:t>Additional components can be included if necessary, e.g., the UL channel for assisting the UE detection or GP.</w:t>
      </w:r>
    </w:p>
    <w:p w14:paraId="1FB5A846" w14:textId="77777777" w:rsidR="004439BC" w:rsidRPr="004439BC" w:rsidRDefault="004439BC" w:rsidP="004439BC">
      <w:pPr>
        <w:rPr>
          <w:b/>
          <w:i/>
          <w:lang w:val="en-US" w:eastAsia="x-none"/>
        </w:rPr>
      </w:pPr>
      <w:r w:rsidRPr="004439BC">
        <w:rPr>
          <w:i/>
          <w:highlight w:val="green"/>
          <w:lang w:val="en-US" w:eastAsia="x-none"/>
        </w:rPr>
        <w:t>Agreements</w:t>
      </w:r>
      <w:r w:rsidRPr="004439BC">
        <w:rPr>
          <w:b/>
          <w:i/>
          <w:lang w:val="en-US" w:eastAsia="x-none"/>
        </w:rPr>
        <w:t>:</w:t>
      </w:r>
    </w:p>
    <w:p w14:paraId="170535D6" w14:textId="77777777" w:rsidR="004439BC" w:rsidRPr="004439BC" w:rsidRDefault="004439BC" w:rsidP="004439BC">
      <w:pPr>
        <w:numPr>
          <w:ilvl w:val="0"/>
          <w:numId w:val="42"/>
        </w:numPr>
        <w:overflowPunct/>
        <w:autoSpaceDE/>
        <w:autoSpaceDN/>
        <w:adjustRightInd/>
        <w:spacing w:after="0"/>
        <w:jc w:val="left"/>
        <w:textAlignment w:val="auto"/>
        <w:rPr>
          <w:i/>
        </w:rPr>
      </w:pPr>
      <w:r w:rsidRPr="004439BC">
        <w:rPr>
          <w:i/>
          <w:lang w:val="en-US"/>
        </w:rPr>
        <w:t>Study further the case when a</w:t>
      </w:r>
      <w:r w:rsidRPr="004439BC">
        <w:rPr>
          <w:i/>
        </w:rPr>
        <w:t xml:space="preserve"> UE is configured with one or more set(s) of MA signature/resource </w:t>
      </w:r>
    </w:p>
    <w:p w14:paraId="3DEF1342" w14:textId="77777777" w:rsidR="004439BC" w:rsidRPr="004439BC" w:rsidRDefault="004439BC" w:rsidP="004439BC">
      <w:pPr>
        <w:numPr>
          <w:ilvl w:val="1"/>
          <w:numId w:val="42"/>
        </w:numPr>
        <w:overflowPunct/>
        <w:autoSpaceDE/>
        <w:autoSpaceDN/>
        <w:adjustRightInd/>
        <w:spacing w:after="0"/>
        <w:jc w:val="left"/>
        <w:textAlignment w:val="auto"/>
        <w:rPr>
          <w:i/>
        </w:rPr>
      </w:pPr>
      <w:r w:rsidRPr="004439BC">
        <w:rPr>
          <w:i/>
        </w:rPr>
        <w:t>FFS principle for MA signature/resource configuration/selection among MA signature/resource belonging to same/different set(s).</w:t>
      </w:r>
    </w:p>
    <w:p w14:paraId="17C28D84" w14:textId="77777777" w:rsidR="004439BC" w:rsidRPr="004439BC" w:rsidRDefault="004439BC" w:rsidP="004439BC">
      <w:pPr>
        <w:numPr>
          <w:ilvl w:val="2"/>
          <w:numId w:val="42"/>
        </w:numPr>
        <w:overflowPunct/>
        <w:autoSpaceDE/>
        <w:autoSpaceDN/>
        <w:adjustRightInd/>
        <w:spacing w:after="0"/>
        <w:jc w:val="left"/>
        <w:textAlignment w:val="auto"/>
        <w:rPr>
          <w:i/>
        </w:rPr>
      </w:pPr>
      <w:r w:rsidRPr="004439BC">
        <w:rPr>
          <w:i/>
        </w:rPr>
        <w:t>e.g. different</w:t>
      </w:r>
      <w:r w:rsidRPr="004439BC">
        <w:rPr>
          <w:rFonts w:hint="eastAsia"/>
          <w:i/>
        </w:rPr>
        <w:t xml:space="preserve"> </w:t>
      </w:r>
      <w:r w:rsidRPr="004439BC">
        <w:rPr>
          <w:i/>
        </w:rPr>
        <w:t>MA signatures/resources may be considered for different TBSs/MCSs/retransmissions/UE grouping/measurements, etc.</w:t>
      </w:r>
    </w:p>
    <w:p w14:paraId="1DBBBFD2" w14:textId="77777777" w:rsidR="004439BC" w:rsidRPr="004439BC" w:rsidRDefault="004439BC" w:rsidP="004439BC">
      <w:pPr>
        <w:numPr>
          <w:ilvl w:val="1"/>
          <w:numId w:val="42"/>
        </w:numPr>
        <w:overflowPunct/>
        <w:autoSpaceDE/>
        <w:autoSpaceDN/>
        <w:adjustRightInd/>
        <w:spacing w:after="0"/>
        <w:jc w:val="left"/>
        <w:textAlignment w:val="auto"/>
        <w:rPr>
          <w:i/>
        </w:rPr>
      </w:pPr>
      <w:r w:rsidRPr="004439BC">
        <w:rPr>
          <w:i/>
        </w:rPr>
        <w:t xml:space="preserve">FFS signaling </w:t>
      </w:r>
    </w:p>
    <w:p w14:paraId="46BA9DFA" w14:textId="77777777" w:rsidR="004439BC" w:rsidRPr="004439BC" w:rsidRDefault="004439BC" w:rsidP="004439BC">
      <w:pPr>
        <w:numPr>
          <w:ilvl w:val="1"/>
          <w:numId w:val="42"/>
        </w:numPr>
        <w:overflowPunct/>
        <w:autoSpaceDE/>
        <w:autoSpaceDN/>
        <w:adjustRightInd/>
        <w:spacing w:after="0"/>
        <w:jc w:val="left"/>
        <w:textAlignment w:val="auto"/>
        <w:rPr>
          <w:i/>
        </w:rPr>
      </w:pPr>
      <w:r w:rsidRPr="004439BC">
        <w:rPr>
          <w:i/>
        </w:rPr>
        <w:t>FFS how to handle the collision of MA signature/resource</w:t>
      </w:r>
    </w:p>
    <w:p w14:paraId="004B4CA0" w14:textId="77777777" w:rsidR="004439BC" w:rsidRPr="004439BC" w:rsidRDefault="004439BC" w:rsidP="004439BC">
      <w:pPr>
        <w:numPr>
          <w:ilvl w:val="1"/>
          <w:numId w:val="42"/>
        </w:numPr>
        <w:overflowPunct/>
        <w:autoSpaceDE/>
        <w:autoSpaceDN/>
        <w:adjustRightInd/>
        <w:spacing w:after="0"/>
        <w:jc w:val="left"/>
        <w:textAlignment w:val="auto"/>
        <w:rPr>
          <w:i/>
        </w:rPr>
      </w:pPr>
      <w:r w:rsidRPr="004439BC">
        <w:rPr>
          <w:i/>
        </w:rPr>
        <w:t>FFS the mapping between RS and other MA signatures</w:t>
      </w:r>
    </w:p>
    <w:p w14:paraId="3B4337B9" w14:textId="5A0C2321" w:rsidR="00873021" w:rsidRPr="004439BC" w:rsidRDefault="00873021" w:rsidP="00700A0B">
      <w:pPr>
        <w:rPr>
          <w:i/>
        </w:rPr>
      </w:pPr>
    </w:p>
    <w:p w14:paraId="0960E8F1" w14:textId="5CFB99AC" w:rsidR="00700A0B" w:rsidRDefault="00700A0B" w:rsidP="00700A0B">
      <w:r w:rsidRPr="005A4AE1">
        <w:t xml:space="preserve">In this contribution, we discussed </w:t>
      </w:r>
      <w:r>
        <w:t>the aspects of procedures</w:t>
      </w:r>
      <w:r w:rsidRPr="005A4AE1">
        <w:t xml:space="preserve"> related to NOMA. </w:t>
      </w:r>
    </w:p>
    <w:p w14:paraId="2FF5C7CA" w14:textId="77777777" w:rsidR="00873021" w:rsidRPr="005A4AE1" w:rsidRDefault="00873021" w:rsidP="00700A0B"/>
    <w:p w14:paraId="38AFE6EB" w14:textId="0A33EA2D" w:rsidR="00700A0B" w:rsidRDefault="00A77772" w:rsidP="00700A0B">
      <w:pPr>
        <w:pStyle w:val="Heading1"/>
        <w:rPr>
          <w:sz w:val="32"/>
          <w:szCs w:val="32"/>
          <w:lang w:val="en-US"/>
        </w:rPr>
      </w:pPr>
      <w:r>
        <w:rPr>
          <w:sz w:val="32"/>
          <w:szCs w:val="32"/>
          <w:lang w:val="en-US"/>
        </w:rPr>
        <w:t>NOMA Procedures</w:t>
      </w:r>
    </w:p>
    <w:p w14:paraId="652F79EA" w14:textId="7C91D84C" w:rsidR="00700A0B" w:rsidRDefault="00506A13" w:rsidP="00700A0B">
      <w:pPr>
        <w:rPr>
          <w:lang w:val="en-US"/>
        </w:rPr>
      </w:pPr>
      <w:r w:rsidRPr="00506A13">
        <w:t xml:space="preserve">Mechanism to handle or mitigate the collision on MA signature/RS/resource </w:t>
      </w:r>
      <w:r w:rsidRPr="00506A13">
        <w:rPr>
          <w:lang w:val="en-US"/>
        </w:rPr>
        <w:t>should be studied</w:t>
      </w:r>
      <w:r>
        <w:rPr>
          <w:lang w:val="en-US"/>
        </w:rPr>
        <w:t>.</w:t>
      </w:r>
      <w:r w:rsidRPr="00506A13">
        <w:rPr>
          <w:lang w:val="en-US"/>
        </w:rPr>
        <w:t xml:space="preserve"> </w:t>
      </w:r>
      <w:r w:rsidR="00700A0B" w:rsidRPr="00506A13">
        <w:rPr>
          <w:lang w:val="en-US"/>
        </w:rPr>
        <w:t>When</w:t>
      </w:r>
      <w:r w:rsidR="00700A0B">
        <w:rPr>
          <w:lang w:val="en-US"/>
        </w:rPr>
        <w:t xml:space="preserve"> NOMA is designed for each of these use cases and scenarios, e.g., URLLC, mMTC and eMBB, specific solutions regarding scheduling, initial transmission and retransmission are required. One particular problem is the multiple access (MA) collision issue for NOMA. This may occur when multiple UEs select the same MA signature and/or demodulation reference signal (DMRS) in the same frequency/time resource. In case of collision, gNB cannot detect or distinguish one UE from the other UE. Collision, either MA signature or DMRS collision could significantly degrade MA performance for NOMA. Especially for high overloading condition where many UEs may be active and accessing the same resource</w:t>
      </w:r>
      <w:r w:rsidR="00700A0B" w:rsidRPr="004C784D">
        <w:rPr>
          <w:lang w:val="en-US"/>
        </w:rPr>
        <w:t xml:space="preserve"> </w:t>
      </w:r>
      <w:r w:rsidR="00700A0B">
        <w:rPr>
          <w:lang w:val="en-US"/>
        </w:rPr>
        <w:t xml:space="preserve">at the same time. The likelihood that UEs may select the same MA signature or DMRS could be high. The higher the overloading factor of system is, </w:t>
      </w:r>
      <w:r w:rsidR="00700A0B">
        <w:rPr>
          <w:lang w:val="en-US"/>
        </w:rPr>
        <w:lastRenderedPageBreak/>
        <w:t>the higher the likelihood that users may have selected the same MA signature or DMRS, and as a result, the higher likelihood of collision for UEs</w:t>
      </w:r>
      <w:r w:rsidR="00700A0B" w:rsidRPr="00151E75">
        <w:rPr>
          <w:lang w:val="en-US"/>
        </w:rPr>
        <w:t xml:space="preserve"> </w:t>
      </w:r>
      <w:r w:rsidR="00700A0B">
        <w:rPr>
          <w:lang w:val="en-US"/>
        </w:rPr>
        <w:t>could occur.</w:t>
      </w:r>
    </w:p>
    <w:p w14:paraId="427683D7" w14:textId="77777777" w:rsidR="00C73CD7" w:rsidRDefault="00700A0B" w:rsidP="00700A0B">
      <w:pPr>
        <w:rPr>
          <w:lang w:val="en-US"/>
        </w:rPr>
      </w:pPr>
      <w:r>
        <w:rPr>
          <w:lang w:val="en-US"/>
        </w:rPr>
        <w:t>For grant-based approach, MA signature or DMRS can be assigned individually to each user, therefore collision can be mostly avoided by proper scheduling of gNB. However, for grant-free based approach, MA signature or DMRS cannot be assigned individually to each user since no grant is used for such purpose, therefore collision cannot be avoided by scheduling of gNB.</w:t>
      </w:r>
      <w:r w:rsidRPr="00A03F94">
        <w:rPr>
          <w:lang w:val="en-US"/>
        </w:rPr>
        <w:t xml:space="preserve"> </w:t>
      </w:r>
      <w:r>
        <w:rPr>
          <w:lang w:val="en-US"/>
        </w:rPr>
        <w:t xml:space="preserve">Collision may be mitigated by proper configuration or pre-configuration of gNB for MA signature or DMRS. However, there may still be possibility that collision could occur and users may still select the same MA signature or DMRS. </w:t>
      </w:r>
    </w:p>
    <w:p w14:paraId="5F876702" w14:textId="096D5585" w:rsidR="00700A0B" w:rsidRDefault="00700A0B" w:rsidP="00700A0B">
      <w:pPr>
        <w:rPr>
          <w:lang w:val="en-US"/>
        </w:rPr>
      </w:pPr>
      <w:r>
        <w:rPr>
          <w:lang w:val="en-US"/>
        </w:rPr>
        <w:t>Configuration or pre-configuration for MA signature or DMRS from gNB to avoid collision may be possible for use cases or scenarios such as URLLC or eMBB in which less number of users may be allocated in the same resource. For mMTC scenario or use case, due to large number of connectivity, configuration or pre-configuration of gNB for MA signature or DMRS to avoid collision may become less feasible or less possible. Especially, overloading factor for mMTC could be very high. Therefore, collision mitigation should be considered for NOMA for different scenarios or use cases. In general, in order to optimize the NOMA performance,</w:t>
      </w:r>
      <w:r w:rsidRPr="00D05BBC">
        <w:rPr>
          <w:lang w:val="en-US"/>
        </w:rPr>
        <w:t xml:space="preserve"> </w:t>
      </w:r>
      <w:r>
        <w:rPr>
          <w:lang w:val="en-US"/>
        </w:rPr>
        <w:t>collision mitigation methods should be studied for evaluation use cases or scenarios</w:t>
      </w:r>
      <w:r w:rsidRPr="00D05BBC">
        <w:rPr>
          <w:lang w:val="en-US"/>
        </w:rPr>
        <w:t xml:space="preserve"> </w:t>
      </w:r>
      <w:r>
        <w:rPr>
          <w:lang w:val="en-US"/>
        </w:rPr>
        <w:t xml:space="preserve">at least for URLLC and mMTC and possibly for eMBB.   </w:t>
      </w:r>
    </w:p>
    <w:p w14:paraId="6887A99E" w14:textId="39CF6DA7" w:rsidR="00700A0B" w:rsidRDefault="00700A0B" w:rsidP="00700A0B">
      <w:pPr>
        <w:rPr>
          <w:i/>
          <w:lang w:val="en-US"/>
        </w:rPr>
      </w:pPr>
      <w:r w:rsidRPr="00B45F16">
        <w:rPr>
          <w:b/>
          <w:i/>
          <w:u w:val="single"/>
          <w:lang w:val="en-US"/>
        </w:rPr>
        <w:t>Proposal 1:</w:t>
      </w:r>
      <w:r>
        <w:rPr>
          <w:b/>
          <w:i/>
          <w:lang w:val="en-US"/>
        </w:rPr>
        <w:t xml:space="preserve"> </w:t>
      </w:r>
      <w:r w:rsidR="00C73CD7">
        <w:rPr>
          <w:i/>
        </w:rPr>
        <w:t>M</w:t>
      </w:r>
      <w:r w:rsidR="00C73CD7" w:rsidRPr="00A77772">
        <w:rPr>
          <w:i/>
        </w:rPr>
        <w:t>echanism to handle or mitigate the collision</w:t>
      </w:r>
      <w:r w:rsidR="00C73CD7">
        <w:rPr>
          <w:i/>
        </w:rPr>
        <w:t xml:space="preserve"> on MA signature/RS/resource </w:t>
      </w:r>
      <w:r>
        <w:rPr>
          <w:i/>
          <w:lang w:val="en-US"/>
        </w:rPr>
        <w:t>should be studied.</w:t>
      </w:r>
    </w:p>
    <w:p w14:paraId="3782EFD6" w14:textId="77777777" w:rsidR="00700A0B" w:rsidRDefault="00700A0B" w:rsidP="00700A0B">
      <w:pPr>
        <w:rPr>
          <w:i/>
          <w:lang w:val="en-US"/>
        </w:rPr>
      </w:pPr>
    </w:p>
    <w:p w14:paraId="3537ABA0" w14:textId="5B3A530F" w:rsidR="00700A0B" w:rsidRPr="0089334D" w:rsidRDefault="00700A0B" w:rsidP="00700A0B">
      <w:pPr>
        <w:pStyle w:val="Heading1"/>
        <w:rPr>
          <w:sz w:val="28"/>
          <w:szCs w:val="28"/>
          <w:lang w:val="en-US"/>
        </w:rPr>
      </w:pPr>
      <w:r w:rsidRPr="008F16E1">
        <w:rPr>
          <w:sz w:val="32"/>
          <w:szCs w:val="32"/>
          <w:lang w:val="en-US"/>
        </w:rPr>
        <w:t xml:space="preserve">Collision </w:t>
      </w:r>
      <w:r w:rsidR="00AB48DC">
        <w:rPr>
          <w:sz w:val="32"/>
          <w:szCs w:val="32"/>
          <w:lang w:val="en-US"/>
        </w:rPr>
        <w:t>Mitigation</w:t>
      </w:r>
      <w:r w:rsidRPr="008F16E1">
        <w:rPr>
          <w:sz w:val="32"/>
          <w:szCs w:val="32"/>
          <w:lang w:val="en-US"/>
        </w:rPr>
        <w:t xml:space="preserve"> </w:t>
      </w:r>
      <w:r w:rsidR="00AB48DC">
        <w:rPr>
          <w:sz w:val="32"/>
          <w:szCs w:val="32"/>
          <w:lang w:val="en-US"/>
        </w:rPr>
        <w:t xml:space="preserve">and Handling </w:t>
      </w:r>
      <w:r w:rsidRPr="008F16E1">
        <w:rPr>
          <w:sz w:val="32"/>
          <w:szCs w:val="32"/>
          <w:lang w:val="en-US"/>
        </w:rPr>
        <w:t xml:space="preserve">for NOMA </w:t>
      </w:r>
    </w:p>
    <w:p w14:paraId="33BFEC85" w14:textId="62DF710D" w:rsidR="00700A0B" w:rsidRDefault="00506A13" w:rsidP="00700A0B">
      <w:pPr>
        <w:rPr>
          <w:lang w:val="en-US"/>
        </w:rPr>
      </w:pPr>
      <w:r w:rsidRPr="00506A13">
        <w:t>MA signature/RS</w:t>
      </w:r>
      <w:r w:rsidRPr="00506A13">
        <w:rPr>
          <w:lang w:val="en-US"/>
        </w:rPr>
        <w:t xml:space="preserve"> grouping can be considered to mitigate collision for NOMA. </w:t>
      </w:r>
      <w:r w:rsidR="00700A0B" w:rsidRPr="00506A13">
        <w:rPr>
          <w:lang w:val="en-US"/>
        </w:rPr>
        <w:t>In</w:t>
      </w:r>
      <w:r w:rsidR="00700A0B">
        <w:rPr>
          <w:lang w:val="en-US"/>
        </w:rPr>
        <w:t xml:space="preserve"> order to handle collision in NOMA, one possible way may be to utilize </w:t>
      </w:r>
      <w:r w:rsidR="00C73CD7">
        <w:rPr>
          <w:lang w:val="en-US"/>
        </w:rPr>
        <w:t>grouping of multiple access (</w:t>
      </w:r>
      <w:r w:rsidR="00700A0B">
        <w:rPr>
          <w:lang w:val="en-US"/>
        </w:rPr>
        <w:t>MA</w:t>
      </w:r>
      <w:r w:rsidR="00C73CD7">
        <w:rPr>
          <w:lang w:val="en-US"/>
        </w:rPr>
        <w:t>)</w:t>
      </w:r>
      <w:r w:rsidR="00700A0B">
        <w:rPr>
          <w:lang w:val="en-US"/>
        </w:rPr>
        <w:t xml:space="preserve"> signature and DMRS. For example, </w:t>
      </w:r>
      <w:r w:rsidR="00C73CD7">
        <w:rPr>
          <w:lang w:val="en-US"/>
        </w:rPr>
        <w:t>MA</w:t>
      </w:r>
      <w:r w:rsidR="00700A0B">
        <w:rPr>
          <w:lang w:val="en-US"/>
        </w:rPr>
        <w:t xml:space="preserve"> signatures may be divided or partitioned into two MA groups</w:t>
      </w:r>
      <w:r w:rsidR="00C73CD7">
        <w:rPr>
          <w:lang w:val="en-US"/>
        </w:rPr>
        <w:t>, namely groups A and B</w:t>
      </w:r>
      <w:r w:rsidR="00915F97">
        <w:rPr>
          <w:lang w:val="en-US"/>
        </w:rPr>
        <w:t>. MA signature g</w:t>
      </w:r>
      <w:r w:rsidR="00700A0B">
        <w:rPr>
          <w:lang w:val="en-US"/>
        </w:rPr>
        <w:t xml:space="preserve">roup A may be “dedicated” </w:t>
      </w:r>
      <w:r w:rsidR="00915F97">
        <w:rPr>
          <w:lang w:val="en-US"/>
        </w:rPr>
        <w:t>MA signatures and MA signature g</w:t>
      </w:r>
      <w:r w:rsidR="00700A0B">
        <w:rPr>
          <w:lang w:val="en-US"/>
        </w:rPr>
        <w:t xml:space="preserve">roup B may be “shared” MA signatures. </w:t>
      </w:r>
      <w:r w:rsidR="00915F97">
        <w:rPr>
          <w:lang w:val="en-US"/>
        </w:rPr>
        <w:t>MA signature g</w:t>
      </w:r>
      <w:r w:rsidR="00C73CD7">
        <w:rPr>
          <w:lang w:val="en-US"/>
        </w:rPr>
        <w:t>roup A may be used for scheduled transmi</w:t>
      </w:r>
      <w:r w:rsidR="00915F97">
        <w:rPr>
          <w:lang w:val="en-US"/>
        </w:rPr>
        <w:t>ssion such as grant-based transmission while MA signature g</w:t>
      </w:r>
      <w:r w:rsidR="005A5F30">
        <w:rPr>
          <w:lang w:val="en-US"/>
        </w:rPr>
        <w:t>roup B</w:t>
      </w:r>
      <w:r w:rsidR="00C73CD7">
        <w:rPr>
          <w:lang w:val="en-US"/>
        </w:rPr>
        <w:t xml:space="preserve"> may be used for unscheduled transmission such as grant-free transmission.</w:t>
      </w:r>
      <w:r w:rsidR="00A372A6">
        <w:rPr>
          <w:lang w:val="en-US"/>
        </w:rPr>
        <w:t xml:space="preserve"> Since grant-free UE could only </w:t>
      </w:r>
      <w:r w:rsidR="00915F97">
        <w:rPr>
          <w:lang w:val="en-US"/>
        </w:rPr>
        <w:t>use MA signature from g</w:t>
      </w:r>
      <w:r w:rsidR="00A372A6">
        <w:rPr>
          <w:lang w:val="en-US"/>
        </w:rPr>
        <w:t xml:space="preserve">roup B for transmission, it can avoid </w:t>
      </w:r>
      <w:r w:rsidR="00915F97">
        <w:rPr>
          <w:lang w:val="en-US"/>
        </w:rPr>
        <w:t>collision</w:t>
      </w:r>
      <w:r w:rsidR="00A372A6">
        <w:rPr>
          <w:lang w:val="en-US"/>
        </w:rPr>
        <w:t xml:space="preserve"> with scheduled transmission</w:t>
      </w:r>
      <w:r w:rsidR="00915F97">
        <w:rPr>
          <w:lang w:val="en-US"/>
        </w:rPr>
        <w:t xml:space="preserve"> or grant-based transmission</w:t>
      </w:r>
      <w:r w:rsidR="00692063">
        <w:rPr>
          <w:lang w:val="en-US"/>
        </w:rPr>
        <w:t xml:space="preserve"> UE</w:t>
      </w:r>
      <w:r w:rsidR="00A372A6">
        <w:rPr>
          <w:lang w:val="en-US"/>
        </w:rPr>
        <w:t>.</w:t>
      </w:r>
      <w:r w:rsidR="00907B43">
        <w:rPr>
          <w:lang w:val="en-US"/>
        </w:rPr>
        <w:t xml:space="preserve">  </w:t>
      </w:r>
    </w:p>
    <w:p w14:paraId="64E18A86" w14:textId="2B1F48A2" w:rsidR="00700A0B" w:rsidRDefault="00700A0B" w:rsidP="00700A0B">
      <w:pPr>
        <w:rPr>
          <w:lang w:val="en-US"/>
        </w:rPr>
      </w:pPr>
      <w:r>
        <w:rPr>
          <w:lang w:val="en-US"/>
        </w:rPr>
        <w:t xml:space="preserve">A UE may be assigned a MA signature for transmission and/or retransmission using </w:t>
      </w:r>
      <w:r w:rsidR="00DE6416">
        <w:rPr>
          <w:lang w:val="en-US"/>
        </w:rPr>
        <w:t xml:space="preserve">MA signature </w:t>
      </w:r>
      <w:r>
        <w:rPr>
          <w:lang w:val="en-US"/>
        </w:rPr>
        <w:t xml:space="preserve">group A. For example, to reduce the latency due to retransmission failure, UE may be assigned a dedicated MA signature from group A to avoid collision. UE may use a shared MA signature from group B for initial transmission to increase channel access efficiency. In order to </w:t>
      </w:r>
      <w:r w:rsidR="00F96B5C">
        <w:rPr>
          <w:lang w:val="en-US"/>
        </w:rPr>
        <w:t>tradeoff</w:t>
      </w:r>
      <w:r>
        <w:rPr>
          <w:lang w:val="en-US"/>
        </w:rPr>
        <w:t xml:space="preserve"> between channel access efficiency, latency and performance for transmission and</w:t>
      </w:r>
      <w:r w:rsidR="00DE6416">
        <w:rPr>
          <w:lang w:val="en-US"/>
        </w:rPr>
        <w:t>/or</w:t>
      </w:r>
      <w:r>
        <w:rPr>
          <w:lang w:val="en-US"/>
        </w:rPr>
        <w:t xml:space="preserve"> retransmission, MA signature groups may be used in different combinations of transmission and</w:t>
      </w:r>
      <w:r w:rsidR="00DE6416">
        <w:rPr>
          <w:lang w:val="en-US"/>
        </w:rPr>
        <w:t>/or</w:t>
      </w:r>
      <w:r>
        <w:rPr>
          <w:lang w:val="en-US"/>
        </w:rPr>
        <w:t xml:space="preserve"> retransmission. The association of MA signature groups and transmission/retransmission may be predetermined, configured or indicated by signaling either implicitly or explicitly, in a semi-static or dynamic fashion. MA groups may be configured and the size of group may also be configured.</w:t>
      </w:r>
      <w:r w:rsidRPr="00C33454">
        <w:rPr>
          <w:lang w:val="en-US"/>
        </w:rPr>
        <w:t xml:space="preserve"> </w:t>
      </w:r>
    </w:p>
    <w:p w14:paraId="3B8C1936" w14:textId="68FA083B" w:rsidR="00700A0B" w:rsidRDefault="00700A0B" w:rsidP="00700A0B">
      <w:pPr>
        <w:rPr>
          <w:i/>
          <w:lang w:val="en-US"/>
        </w:rPr>
      </w:pPr>
      <w:r>
        <w:rPr>
          <w:b/>
          <w:i/>
          <w:u w:val="single"/>
          <w:lang w:val="en-US"/>
        </w:rPr>
        <w:t>Proposal 2</w:t>
      </w:r>
      <w:r w:rsidRPr="00B45F16">
        <w:rPr>
          <w:b/>
          <w:i/>
          <w:u w:val="single"/>
          <w:lang w:val="en-US"/>
        </w:rPr>
        <w:t>:</w:t>
      </w:r>
      <w:r>
        <w:rPr>
          <w:b/>
          <w:i/>
          <w:lang w:val="en-US"/>
        </w:rPr>
        <w:t xml:space="preserve"> </w:t>
      </w:r>
      <w:r w:rsidR="00C73CD7">
        <w:rPr>
          <w:i/>
          <w:lang w:val="en-US"/>
        </w:rPr>
        <w:t xml:space="preserve">Pool-based approach using </w:t>
      </w:r>
      <w:r w:rsidR="00C73CD7">
        <w:rPr>
          <w:i/>
        </w:rPr>
        <w:t>MA signature/RS</w:t>
      </w:r>
      <w:r w:rsidR="00C73CD7">
        <w:rPr>
          <w:i/>
          <w:lang w:val="en-US"/>
        </w:rPr>
        <w:t xml:space="preserve"> grouping can be considered to mitigate </w:t>
      </w:r>
      <w:r w:rsidRPr="00D5385D">
        <w:rPr>
          <w:i/>
          <w:lang w:val="en-US"/>
        </w:rPr>
        <w:t>collision</w:t>
      </w:r>
      <w:r>
        <w:rPr>
          <w:i/>
          <w:lang w:val="en-US"/>
        </w:rPr>
        <w:t xml:space="preserve"> for NOMA. </w:t>
      </w:r>
    </w:p>
    <w:p w14:paraId="08B000FD" w14:textId="189016FA" w:rsidR="00700A0B" w:rsidRDefault="00700A0B" w:rsidP="00700A0B">
      <w:pPr>
        <w:rPr>
          <w:lang w:val="en-US"/>
        </w:rPr>
      </w:pPr>
    </w:p>
    <w:p w14:paraId="0EC7C1E8" w14:textId="2D9855D4" w:rsidR="00AB48DC" w:rsidRPr="008F16E1" w:rsidRDefault="00AB48DC" w:rsidP="00AB48DC">
      <w:pPr>
        <w:pStyle w:val="Heading1"/>
        <w:rPr>
          <w:sz w:val="32"/>
          <w:szCs w:val="32"/>
          <w:lang w:val="en-US"/>
        </w:rPr>
      </w:pPr>
      <w:r w:rsidRPr="008F16E1">
        <w:rPr>
          <w:sz w:val="32"/>
          <w:szCs w:val="32"/>
          <w:lang w:val="en-US"/>
        </w:rPr>
        <w:t>Assistance Information for NOMA</w:t>
      </w:r>
      <w:r w:rsidR="00986293">
        <w:rPr>
          <w:sz w:val="32"/>
          <w:szCs w:val="32"/>
          <w:lang w:val="en-US"/>
        </w:rPr>
        <w:t xml:space="preserve"> Collision </w:t>
      </w:r>
      <w:r w:rsidR="00F96B5C">
        <w:rPr>
          <w:sz w:val="32"/>
          <w:szCs w:val="32"/>
          <w:lang w:val="en-US"/>
        </w:rPr>
        <w:t>Mitigation</w:t>
      </w:r>
    </w:p>
    <w:p w14:paraId="2066895F" w14:textId="77777777" w:rsidR="00AB48DC" w:rsidRPr="00CC1151" w:rsidRDefault="00AB48DC" w:rsidP="00AB48DC">
      <w:r>
        <w:t xml:space="preserve">When multiple UEs select the same MA signature or DMRS, collision may occur during HARQ retransmission. </w:t>
      </w:r>
      <w:r w:rsidRPr="0059744E">
        <w:t xml:space="preserve">How to </w:t>
      </w:r>
      <w:r>
        <w:t>avoid the</w:t>
      </w:r>
      <w:r w:rsidRPr="0059744E">
        <w:t xml:space="preserve"> collision for NOMA retransmission</w:t>
      </w:r>
      <w:r>
        <w:t xml:space="preserve"> is essential for the success of HARQ operation for NOMA. </w:t>
      </w:r>
      <w:r>
        <w:rPr>
          <w:lang w:val="en-US"/>
        </w:rPr>
        <w:t>In order to avoid the collision, one way is to extend the resource size or utilize grant-based approach. Another way may be to provide additional information to UE regarding collision information such that UE could avoid using the same MA signature(s) or DMRS(s) that have been already in use.</w:t>
      </w:r>
    </w:p>
    <w:p w14:paraId="18B0BBCF" w14:textId="767DEF96" w:rsidR="00AB48DC" w:rsidRPr="0006244C" w:rsidRDefault="0006244C" w:rsidP="00AB48DC">
      <w:pPr>
        <w:rPr>
          <w:lang w:val="en-US"/>
        </w:rPr>
      </w:pPr>
      <w:r w:rsidRPr="0006244C">
        <w:rPr>
          <w:lang w:val="en-US"/>
        </w:rPr>
        <w:t xml:space="preserve">Assistance information for NOMA to mitigate collision </w:t>
      </w:r>
      <w:r>
        <w:rPr>
          <w:lang w:val="en-US"/>
        </w:rPr>
        <w:t xml:space="preserve">can be considered. </w:t>
      </w:r>
      <w:r w:rsidR="00AB48DC">
        <w:rPr>
          <w:lang w:val="en-US"/>
        </w:rPr>
        <w:t xml:space="preserve">For example, </w:t>
      </w:r>
      <w:r w:rsidR="00AB48DC" w:rsidRPr="004C2FFC">
        <w:rPr>
          <w:lang w:val="en-US"/>
        </w:rPr>
        <w:t>UE may receive assistance information to management collision.</w:t>
      </w:r>
      <w:r w:rsidR="00AB48DC">
        <w:rPr>
          <w:lang w:val="en-US"/>
        </w:rPr>
        <w:t xml:space="preserve"> One possibility is that gNB may communicate with UEs </w:t>
      </w:r>
      <w:r w:rsidR="00AB48DC">
        <w:rPr>
          <w:lang w:val="en-US"/>
        </w:rPr>
        <w:lastRenderedPageBreak/>
        <w:t xml:space="preserve">regarding the already used MA signatures or DMRSs, such that UEs could have the prior knowledge about what resources are available and what are not. UE may not be allowed to select the MA signature or DMRS from the already used MA signature and DMRS which are considered not available MA signature and DMRS. Instead, UE may select the MA signature or DMRS from the still available MA signature and DMRS in the MA signature and DMRS pool. </w:t>
      </w:r>
    </w:p>
    <w:p w14:paraId="4F21B3D0" w14:textId="5C858CAB" w:rsidR="00AB48DC" w:rsidRDefault="00AB48DC" w:rsidP="00AB48DC">
      <w:pPr>
        <w:rPr>
          <w:i/>
          <w:lang w:val="en-US"/>
        </w:rPr>
      </w:pPr>
      <w:r>
        <w:rPr>
          <w:b/>
          <w:i/>
          <w:u w:val="single"/>
          <w:lang w:val="en-US"/>
        </w:rPr>
        <w:t>Proposal 3</w:t>
      </w:r>
      <w:r w:rsidRPr="00B45F16">
        <w:rPr>
          <w:b/>
          <w:i/>
          <w:u w:val="single"/>
          <w:lang w:val="en-US"/>
        </w:rPr>
        <w:t>:</w:t>
      </w:r>
      <w:r>
        <w:rPr>
          <w:b/>
          <w:i/>
          <w:lang w:val="en-US"/>
        </w:rPr>
        <w:t xml:space="preserve"> </w:t>
      </w:r>
      <w:r w:rsidR="00E97495">
        <w:rPr>
          <w:i/>
          <w:lang w:val="en-US"/>
        </w:rPr>
        <w:t>Assis</w:t>
      </w:r>
      <w:r>
        <w:rPr>
          <w:i/>
          <w:lang w:val="en-US"/>
        </w:rPr>
        <w:t>tance information for NOMA to mitigate collision should be studied.</w:t>
      </w:r>
    </w:p>
    <w:p w14:paraId="6ACE3FF9" w14:textId="77777777" w:rsidR="00AB48DC" w:rsidRDefault="00AB48DC" w:rsidP="00700A0B">
      <w:pPr>
        <w:rPr>
          <w:lang w:val="en-US"/>
        </w:rPr>
      </w:pPr>
    </w:p>
    <w:p w14:paraId="6322B19D" w14:textId="7E8C7024" w:rsidR="00700A0B" w:rsidRPr="008F16E1" w:rsidRDefault="004B0B8B" w:rsidP="00700A0B">
      <w:pPr>
        <w:pStyle w:val="Heading1"/>
        <w:rPr>
          <w:sz w:val="32"/>
          <w:szCs w:val="32"/>
          <w:lang w:val="en-US"/>
        </w:rPr>
      </w:pPr>
      <w:bookmarkStart w:id="0" w:name="_Ref470805950"/>
      <w:r>
        <w:rPr>
          <w:sz w:val="32"/>
          <w:szCs w:val="32"/>
          <w:lang w:val="en-US"/>
        </w:rPr>
        <w:t>NOMA</w:t>
      </w:r>
      <w:r w:rsidR="00AB48DC">
        <w:rPr>
          <w:sz w:val="32"/>
          <w:szCs w:val="32"/>
          <w:lang w:val="en-US"/>
        </w:rPr>
        <w:t xml:space="preserve"> </w:t>
      </w:r>
      <w:r w:rsidR="00700A0B" w:rsidRPr="008F16E1">
        <w:rPr>
          <w:sz w:val="32"/>
          <w:szCs w:val="32"/>
          <w:lang w:val="en-US"/>
        </w:rPr>
        <w:t>Transmission</w:t>
      </w:r>
      <w:r w:rsidR="00AB48DC">
        <w:rPr>
          <w:sz w:val="32"/>
          <w:szCs w:val="32"/>
          <w:lang w:val="en-US"/>
        </w:rPr>
        <w:t xml:space="preserve"> </w:t>
      </w:r>
      <w:r>
        <w:rPr>
          <w:sz w:val="32"/>
          <w:szCs w:val="32"/>
          <w:lang w:val="en-US"/>
        </w:rPr>
        <w:t>and Retransmission</w:t>
      </w:r>
      <w:r w:rsidR="00700A0B" w:rsidRPr="008F16E1">
        <w:rPr>
          <w:sz w:val="32"/>
          <w:szCs w:val="32"/>
          <w:lang w:val="en-US"/>
        </w:rPr>
        <w:t xml:space="preserve"> </w:t>
      </w:r>
    </w:p>
    <w:bookmarkEnd w:id="0"/>
    <w:p w14:paraId="4504CDB8" w14:textId="77777777" w:rsidR="00700A0B" w:rsidRPr="00C754B3" w:rsidRDefault="00700A0B" w:rsidP="00700A0B">
      <w:pPr>
        <w:rPr>
          <w:lang w:val="en-US"/>
        </w:rPr>
      </w:pPr>
      <w:r w:rsidRPr="00C754B3">
        <w:rPr>
          <w:lang w:val="en-US"/>
        </w:rPr>
        <w:t>Several aspects related to (re)-transmission for NOMA may be the following:</w:t>
      </w:r>
    </w:p>
    <w:p w14:paraId="6454E515"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Grant-based and grant-free utilization</w:t>
      </w:r>
    </w:p>
    <w:p w14:paraId="27E53D48"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OMA and NOMA resource utilization and adaptation</w:t>
      </w:r>
    </w:p>
    <w:p w14:paraId="206CC727" w14:textId="77777777" w:rsidR="00700A0B" w:rsidRDefault="00700A0B" w:rsidP="00700A0B">
      <w:pPr>
        <w:pStyle w:val="ListParagraph"/>
        <w:numPr>
          <w:ilvl w:val="0"/>
          <w:numId w:val="33"/>
        </w:numPr>
        <w:rPr>
          <w:rFonts w:ascii="Times New Roman" w:hAnsi="Times New Roman"/>
        </w:rPr>
      </w:pPr>
      <w:r w:rsidRPr="00C754B3">
        <w:rPr>
          <w:rFonts w:ascii="Times New Roman" w:hAnsi="Times New Roman"/>
        </w:rPr>
        <w:t>Resource for initial transmission and retransmission</w:t>
      </w:r>
    </w:p>
    <w:p w14:paraId="0820EE66"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Resource size for initial transmission and retransmission</w:t>
      </w:r>
    </w:p>
    <w:p w14:paraId="7266809D" w14:textId="77777777" w:rsidR="00700A0B" w:rsidRPr="00C754B3" w:rsidRDefault="00700A0B" w:rsidP="00700A0B">
      <w:pPr>
        <w:pStyle w:val="ListParagraph"/>
        <w:ind w:left="832"/>
        <w:rPr>
          <w:rFonts w:ascii="Times New Roman" w:hAnsi="Times New Roman"/>
        </w:rPr>
      </w:pPr>
    </w:p>
    <w:p w14:paraId="616104C3" w14:textId="5ED25A78" w:rsidR="00700A0B" w:rsidRDefault="00700A0B" w:rsidP="00700A0B">
      <w:pPr>
        <w:rPr>
          <w:lang w:val="en-US"/>
        </w:rPr>
      </w:pPr>
      <w:r w:rsidRPr="00C754B3">
        <w:rPr>
          <w:lang w:val="en-US"/>
        </w:rPr>
        <w:t xml:space="preserve">One </w:t>
      </w:r>
      <w:r w:rsidR="00AB48DC">
        <w:rPr>
          <w:lang w:val="en-US"/>
        </w:rPr>
        <w:t>aspect</w:t>
      </w:r>
      <w:r w:rsidRPr="00C754B3">
        <w:rPr>
          <w:lang w:val="en-US"/>
        </w:rPr>
        <w:t xml:space="preserve"> </w:t>
      </w:r>
      <w:r w:rsidR="00AB48DC">
        <w:rPr>
          <w:lang w:val="en-US"/>
        </w:rPr>
        <w:t xml:space="preserve">for consideration </w:t>
      </w:r>
      <w:r w:rsidRPr="00C754B3">
        <w:rPr>
          <w:lang w:val="en-US"/>
        </w:rPr>
        <w:t>is to ensure the performance of NOMA (re)-transmission for different use cases and scenarios. Solutions regarding enhanced NOMA (re)-transmission for different use cases and scenarios are required. Grant-based and grant-free approaches</w:t>
      </w:r>
      <w:r>
        <w:rPr>
          <w:lang w:val="en-US"/>
        </w:rPr>
        <w:t xml:space="preserve"> can be used for NOMA. However, how to efficiently utilize</w:t>
      </w:r>
      <w:r w:rsidRPr="00206CE5">
        <w:rPr>
          <w:lang w:val="en-US"/>
        </w:rPr>
        <w:t xml:space="preserve"> </w:t>
      </w:r>
      <w:r>
        <w:rPr>
          <w:lang w:val="en-US"/>
        </w:rPr>
        <w:t>grant-based and grant-free approaches to enhance NOMA operation should be studied. T</w:t>
      </w:r>
      <w:r w:rsidRPr="00294265">
        <w:rPr>
          <w:lang w:val="en-US"/>
        </w:rPr>
        <w:t>ransmis</w:t>
      </w:r>
      <w:r>
        <w:rPr>
          <w:lang w:val="en-US"/>
        </w:rPr>
        <w:t xml:space="preserve">sion and retransmission with either grant-free </w:t>
      </w:r>
      <w:r w:rsidRPr="00294265">
        <w:rPr>
          <w:lang w:val="en-US"/>
        </w:rPr>
        <w:t xml:space="preserve">or grant-based </w:t>
      </w:r>
      <w:r>
        <w:rPr>
          <w:lang w:val="en-US"/>
        </w:rPr>
        <w:t xml:space="preserve">approaches can be considered for NOMA. In addition, resource utilization for </w:t>
      </w:r>
      <w:r w:rsidRPr="00294265">
        <w:rPr>
          <w:lang w:val="en-US"/>
        </w:rPr>
        <w:t>OMA or NOMA resources</w:t>
      </w:r>
      <w:r>
        <w:rPr>
          <w:lang w:val="en-US"/>
        </w:rPr>
        <w:t xml:space="preserve"> should be studied for performance enhancement. For example, in order to have both low latency and high reliability, both initial transmission and retransmission should be as low latency and as high reliable and high performance as possible. To achieve low latency and high performance, one possibility could be that grant-free may be employed for initial transmission and grant-based may be employed for retransmission.</w:t>
      </w:r>
    </w:p>
    <w:p w14:paraId="6200A53F" w14:textId="77777777" w:rsidR="00700A0B" w:rsidRPr="0089334D" w:rsidRDefault="00700A0B" w:rsidP="00700A0B">
      <w:pPr>
        <w:rPr>
          <w:lang w:val="en-US"/>
        </w:rPr>
      </w:pPr>
      <w:r>
        <w:rPr>
          <w:lang w:val="en-US"/>
        </w:rPr>
        <w:t>Another aspect is that both orthogonal multiple access (OMA) and NOMA can be possibly used by UEs in a system. Depending on scenarios or use cases, adaptation between OMA and NOMA may be needed. By proper adaptation between OMA and NOMA resources, performance may be improved for a targeted evaluation scenario e.g., URLLC or eMBB.</w:t>
      </w:r>
    </w:p>
    <w:p w14:paraId="4DD05E1E" w14:textId="77777777" w:rsidR="00700A0B" w:rsidRDefault="00700A0B" w:rsidP="00700A0B">
      <w:pPr>
        <w:rPr>
          <w:lang w:val="en-US"/>
        </w:rPr>
      </w:pPr>
      <w:r>
        <w:rPr>
          <w:lang w:val="en-US"/>
        </w:rPr>
        <w:t xml:space="preserve">Transmission and retransmission may employ different resources for NOMA. For example, one set of resources can be dedicated for transmission while another set of resources can be dedicated for retransmission. By doing so, transmission and retransmission can be distinguished. </w:t>
      </w:r>
    </w:p>
    <w:p w14:paraId="4DB784E2" w14:textId="2B9BFBF9" w:rsidR="00700A0B" w:rsidRDefault="00700A0B" w:rsidP="00700A0B">
      <w:pPr>
        <w:rPr>
          <w:lang w:val="en-US"/>
        </w:rPr>
      </w:pPr>
      <w:r>
        <w:rPr>
          <w:lang w:val="en-US"/>
        </w:rPr>
        <w:t>Transmission and retransmission may employ different size of resources for NOMA.</w:t>
      </w:r>
      <w:r w:rsidR="00AB48DC">
        <w:rPr>
          <w:lang w:val="en-US"/>
        </w:rPr>
        <w:t xml:space="preserve"> T</w:t>
      </w:r>
      <w:r>
        <w:rPr>
          <w:lang w:val="en-US"/>
        </w:rPr>
        <w:t>ransmission may employ resource of one resource size while retransmission</w:t>
      </w:r>
      <w:r w:rsidRPr="001E0C49">
        <w:rPr>
          <w:lang w:val="en-US"/>
        </w:rPr>
        <w:t xml:space="preserve"> </w:t>
      </w:r>
      <w:r>
        <w:rPr>
          <w:lang w:val="en-US"/>
        </w:rPr>
        <w:t xml:space="preserve">may employ resource of another resource size. For example, retransmission may utilize larger size for resource to reduce the collision for MA signature or DMRS during retransmission. </w:t>
      </w:r>
    </w:p>
    <w:p w14:paraId="14719FBB" w14:textId="6149E60E" w:rsidR="00700A0B" w:rsidRDefault="00AB48DC" w:rsidP="00700A0B">
      <w:pPr>
        <w:rPr>
          <w:i/>
          <w:lang w:val="en-US"/>
        </w:rPr>
      </w:pPr>
      <w:r>
        <w:rPr>
          <w:b/>
          <w:i/>
          <w:u w:val="single"/>
          <w:lang w:val="en-US"/>
        </w:rPr>
        <w:t>Proposal 4</w:t>
      </w:r>
      <w:r w:rsidR="00700A0B" w:rsidRPr="00B45F16">
        <w:rPr>
          <w:b/>
          <w:i/>
          <w:u w:val="single"/>
          <w:lang w:val="en-US"/>
        </w:rPr>
        <w:t>:</w:t>
      </w:r>
      <w:r w:rsidR="00700A0B">
        <w:rPr>
          <w:b/>
          <w:i/>
          <w:lang w:val="en-US"/>
        </w:rPr>
        <w:t xml:space="preserve"> </w:t>
      </w:r>
      <w:r w:rsidR="00700A0B">
        <w:rPr>
          <w:i/>
          <w:lang w:val="en-US"/>
        </w:rPr>
        <w:t xml:space="preserve">NOMA </w:t>
      </w:r>
      <w:r w:rsidR="005932B6">
        <w:rPr>
          <w:i/>
          <w:lang w:val="en-US"/>
        </w:rPr>
        <w:t xml:space="preserve">(re)-transmission </w:t>
      </w:r>
      <w:r w:rsidR="00FF3847">
        <w:rPr>
          <w:i/>
          <w:lang w:val="en-US"/>
        </w:rPr>
        <w:t>can</w:t>
      </w:r>
      <w:r w:rsidR="00700A0B">
        <w:rPr>
          <w:i/>
          <w:lang w:val="en-US"/>
        </w:rPr>
        <w:t xml:space="preserve"> </w:t>
      </w:r>
      <w:r w:rsidR="00FF3847">
        <w:rPr>
          <w:i/>
          <w:lang w:val="en-US"/>
        </w:rPr>
        <w:t xml:space="preserve">consider grant-based/grant-free, </w:t>
      </w:r>
      <w:r w:rsidR="005932B6">
        <w:rPr>
          <w:i/>
          <w:lang w:val="en-US"/>
        </w:rPr>
        <w:t>NOMA/OMA and</w:t>
      </w:r>
      <w:r w:rsidR="00FF3847">
        <w:rPr>
          <w:i/>
          <w:lang w:val="en-US"/>
        </w:rPr>
        <w:t xml:space="preserve"> different resource</w:t>
      </w:r>
      <w:r w:rsidR="005932B6">
        <w:rPr>
          <w:i/>
          <w:lang w:val="en-US"/>
        </w:rPr>
        <w:t>/MAS/RS and their sizes</w:t>
      </w:r>
      <w:r w:rsidR="00700A0B">
        <w:rPr>
          <w:i/>
          <w:lang w:val="en-US"/>
        </w:rPr>
        <w:t>.</w:t>
      </w:r>
    </w:p>
    <w:p w14:paraId="6609834D" w14:textId="239928F1" w:rsidR="00700A0B" w:rsidRDefault="00700A0B" w:rsidP="00700A0B">
      <w:pPr>
        <w:rPr>
          <w:rFonts w:eastAsia="MS Mincho"/>
          <w:lang w:eastAsia="ja-JP"/>
        </w:rPr>
      </w:pPr>
    </w:p>
    <w:p w14:paraId="495B6CF1" w14:textId="42DBED92" w:rsidR="00CA40CF" w:rsidRPr="008F16E1" w:rsidRDefault="00CA40CF" w:rsidP="00CA40CF">
      <w:pPr>
        <w:pStyle w:val="Heading1"/>
        <w:rPr>
          <w:sz w:val="32"/>
          <w:szCs w:val="32"/>
          <w:lang w:val="en-US"/>
        </w:rPr>
      </w:pPr>
      <w:r>
        <w:rPr>
          <w:sz w:val="32"/>
          <w:szCs w:val="32"/>
          <w:lang w:val="en-US"/>
        </w:rPr>
        <w:t xml:space="preserve">Considerations on UE </w:t>
      </w:r>
      <w:r w:rsidR="00F96B5C">
        <w:rPr>
          <w:sz w:val="32"/>
          <w:szCs w:val="32"/>
          <w:lang w:val="en-US"/>
        </w:rPr>
        <w:t>Identification</w:t>
      </w:r>
      <w:r w:rsidRPr="008F16E1">
        <w:rPr>
          <w:sz w:val="32"/>
          <w:szCs w:val="32"/>
          <w:lang w:val="en-US"/>
        </w:rPr>
        <w:t xml:space="preserve"> </w:t>
      </w:r>
    </w:p>
    <w:p w14:paraId="13FC0E75" w14:textId="2A37FAA7" w:rsidR="00CA40CF" w:rsidRDefault="00ED2851" w:rsidP="00CA40CF">
      <w:pPr>
        <w:rPr>
          <w:lang w:val="en-US"/>
        </w:rPr>
      </w:pPr>
      <w:r>
        <w:rPr>
          <w:lang w:val="en-US"/>
        </w:rPr>
        <w:t>UE identification could</w:t>
      </w:r>
      <w:r w:rsidR="00CA40CF">
        <w:rPr>
          <w:lang w:val="en-US"/>
        </w:rPr>
        <w:t xml:space="preserve"> be determined based on either DMRS index or MAS index. If data decoding is successful, UE identification </w:t>
      </w:r>
      <w:r>
        <w:rPr>
          <w:lang w:val="en-US"/>
        </w:rPr>
        <w:t>could</w:t>
      </w:r>
      <w:r w:rsidR="00CA40CF">
        <w:rPr>
          <w:lang w:val="en-US"/>
        </w:rPr>
        <w:t xml:space="preserve"> be determined based on MAS index. Otherwise, UE identification </w:t>
      </w:r>
      <w:r>
        <w:rPr>
          <w:lang w:val="en-US"/>
        </w:rPr>
        <w:t>could</w:t>
      </w:r>
      <w:r w:rsidR="00CA40CF">
        <w:rPr>
          <w:lang w:val="en-US"/>
        </w:rPr>
        <w:t xml:space="preserve"> be determined based on DMRS index. This is because when decoding is successful, MAS </w:t>
      </w:r>
      <w:r>
        <w:rPr>
          <w:lang w:val="en-US"/>
        </w:rPr>
        <w:t>could</w:t>
      </w:r>
      <w:r w:rsidR="00CA40CF">
        <w:rPr>
          <w:lang w:val="en-US"/>
        </w:rPr>
        <w:t xml:space="preserve"> provide identification for UE. When decoding is not successful, DMRS </w:t>
      </w:r>
      <w:r>
        <w:rPr>
          <w:lang w:val="en-US"/>
        </w:rPr>
        <w:t>could</w:t>
      </w:r>
      <w:r w:rsidR="00CA40CF">
        <w:rPr>
          <w:lang w:val="en-US"/>
        </w:rPr>
        <w:t xml:space="preserve"> provide identification for UE. </w:t>
      </w:r>
    </w:p>
    <w:p w14:paraId="17401681" w14:textId="33546700" w:rsidR="00CA40CF" w:rsidRDefault="00CA40CF" w:rsidP="00CA40CF">
      <w:pPr>
        <w:rPr>
          <w:lang w:val="en-US"/>
        </w:rPr>
      </w:pPr>
      <w:r>
        <w:rPr>
          <w:lang w:val="en-US"/>
        </w:rPr>
        <w:t xml:space="preserve">In order to support the case when two UEs selecting the same DMRS or MAS, and only one of them is decoded successfully, </w:t>
      </w:r>
      <w:r w:rsidR="00ED2851">
        <w:rPr>
          <w:lang w:val="en-US"/>
        </w:rPr>
        <w:t>additional procedures</w:t>
      </w:r>
      <w:r>
        <w:rPr>
          <w:lang w:val="en-US"/>
        </w:rPr>
        <w:t xml:space="preserve"> may be needed. If pool for DMRS or MAS is large, the chance that UEs select the same DMRS and the same MAS is low, therefore such case can be ignored. On the other hand, if the pool for DMRS or MAS is small, the chance that UEs select the sam</w:t>
      </w:r>
      <w:r w:rsidR="00ED2851">
        <w:rPr>
          <w:lang w:val="en-US"/>
        </w:rPr>
        <w:t>e DMRS and the same MAS is high</w:t>
      </w:r>
      <w:r>
        <w:rPr>
          <w:lang w:val="en-US"/>
        </w:rPr>
        <w:t xml:space="preserve">. </w:t>
      </w:r>
      <w:r w:rsidRPr="00F42808">
        <w:rPr>
          <w:lang w:val="en-US"/>
        </w:rPr>
        <w:t>In this case, another index other than DMRS</w:t>
      </w:r>
      <w:r>
        <w:rPr>
          <w:lang w:val="en-US"/>
        </w:rPr>
        <w:t xml:space="preserve"> or</w:t>
      </w:r>
      <w:r w:rsidRPr="00F42808">
        <w:rPr>
          <w:lang w:val="en-US"/>
        </w:rPr>
        <w:t xml:space="preserve"> MAS </w:t>
      </w:r>
      <w:r w:rsidR="00ED2851">
        <w:rPr>
          <w:lang w:val="en-US"/>
        </w:rPr>
        <w:t xml:space="preserve">such as C-RNTI </w:t>
      </w:r>
      <w:r w:rsidRPr="00F42808">
        <w:rPr>
          <w:lang w:val="en-US"/>
        </w:rPr>
        <w:t>can provide unique UE ID.</w:t>
      </w:r>
    </w:p>
    <w:p w14:paraId="10AC012C" w14:textId="56731952" w:rsidR="00CA40CF" w:rsidRDefault="00CA40CF" w:rsidP="00CA40CF">
      <w:pPr>
        <w:rPr>
          <w:lang w:val="en-US"/>
        </w:rPr>
      </w:pPr>
      <w:r>
        <w:rPr>
          <w:lang w:val="en-US"/>
        </w:rPr>
        <w:t xml:space="preserve">Association between pool/pool size for DMRS/MAS and UE identification </w:t>
      </w:r>
      <w:r w:rsidR="00ED2851">
        <w:rPr>
          <w:lang w:val="en-US"/>
        </w:rPr>
        <w:t>could</w:t>
      </w:r>
      <w:r>
        <w:rPr>
          <w:lang w:val="en-US"/>
        </w:rPr>
        <w:t xml:space="preserve"> be used. For example, pool-based UE identification can be used. If UE is configured with large pool for DMRS/MAS, either DMRS, MAS or both </w:t>
      </w:r>
      <w:r w:rsidR="00ED2851">
        <w:rPr>
          <w:lang w:val="en-US"/>
        </w:rPr>
        <w:t>could</w:t>
      </w:r>
      <w:r>
        <w:rPr>
          <w:lang w:val="en-US"/>
        </w:rPr>
        <w:t xml:space="preserve"> provide for </w:t>
      </w:r>
      <w:r w:rsidR="00B40D9E">
        <w:rPr>
          <w:lang w:val="en-US"/>
        </w:rPr>
        <w:t>UE identification</w:t>
      </w:r>
      <w:r>
        <w:rPr>
          <w:lang w:val="en-US"/>
        </w:rPr>
        <w:t>. If UE is configured with small pool</w:t>
      </w:r>
      <w:r w:rsidRPr="008B6FA1">
        <w:rPr>
          <w:lang w:val="en-US"/>
        </w:rPr>
        <w:t xml:space="preserve"> </w:t>
      </w:r>
      <w:r>
        <w:rPr>
          <w:lang w:val="en-US"/>
        </w:rPr>
        <w:t xml:space="preserve">for DMRS/MAS, another index </w:t>
      </w:r>
      <w:r w:rsidR="00B40D9E">
        <w:rPr>
          <w:lang w:val="en-US"/>
        </w:rPr>
        <w:t xml:space="preserve">such as C-RNTI </w:t>
      </w:r>
      <w:r w:rsidR="00ED2851">
        <w:rPr>
          <w:lang w:val="en-US"/>
        </w:rPr>
        <w:t>could</w:t>
      </w:r>
      <w:r>
        <w:rPr>
          <w:lang w:val="en-US"/>
        </w:rPr>
        <w:t xml:space="preserve"> </w:t>
      </w:r>
      <w:r w:rsidR="00B40D9E">
        <w:rPr>
          <w:lang w:val="en-US"/>
        </w:rPr>
        <w:t xml:space="preserve">be used to </w:t>
      </w:r>
      <w:r>
        <w:rPr>
          <w:lang w:val="en-US"/>
        </w:rPr>
        <w:t>provide for unique</w:t>
      </w:r>
      <w:r w:rsidR="00B40D9E">
        <w:rPr>
          <w:lang w:val="en-US"/>
        </w:rPr>
        <w:t xml:space="preserve"> UE identification</w:t>
      </w:r>
      <w:r>
        <w:rPr>
          <w:lang w:val="en-US"/>
        </w:rPr>
        <w:t xml:space="preserve">. </w:t>
      </w:r>
    </w:p>
    <w:p w14:paraId="31B5B234" w14:textId="3AC3993D" w:rsidR="00CA40CF" w:rsidRDefault="00CA40CF" w:rsidP="00CA40CF">
      <w:pPr>
        <w:rPr>
          <w:lang w:val="en-US"/>
        </w:rPr>
      </w:pPr>
      <w:r>
        <w:rPr>
          <w:lang w:val="en-US"/>
        </w:rPr>
        <w:t xml:space="preserve">Furthermore, </w:t>
      </w:r>
      <w:r w:rsidR="00ED2851">
        <w:rPr>
          <w:lang w:val="en-US"/>
        </w:rPr>
        <w:t xml:space="preserve">as an example, </w:t>
      </w:r>
      <w:r>
        <w:rPr>
          <w:lang w:val="en-US"/>
        </w:rPr>
        <w:t xml:space="preserve">if UE 1 selects DMRS#1 and MAS#1, UE 2 selects DMRS#2 and MAS#1 and UE 3 selects DMRS#2 and MAS #2, for some UE, say UE#2, neither DMRS or MAS alone </w:t>
      </w:r>
      <w:r w:rsidR="00ED2851">
        <w:rPr>
          <w:lang w:val="en-US"/>
        </w:rPr>
        <w:t>can</w:t>
      </w:r>
      <w:r>
        <w:rPr>
          <w:lang w:val="en-US"/>
        </w:rPr>
        <w:t xml:space="preserve"> provide unique identification for UE. In this case, another </w:t>
      </w:r>
      <w:r w:rsidR="004B0B8B">
        <w:rPr>
          <w:lang w:val="en-US"/>
        </w:rPr>
        <w:t>procedure</w:t>
      </w:r>
      <w:r>
        <w:rPr>
          <w:lang w:val="en-US"/>
        </w:rPr>
        <w:t xml:space="preserve"> is needed. Joint DMRS/MAS indices </w:t>
      </w:r>
      <w:r w:rsidR="00ED2851">
        <w:rPr>
          <w:lang w:val="en-US"/>
        </w:rPr>
        <w:t>could</w:t>
      </w:r>
      <w:r w:rsidR="00B40D9E">
        <w:rPr>
          <w:lang w:val="en-US"/>
        </w:rPr>
        <w:t xml:space="preserve"> be used to provide UE identification</w:t>
      </w:r>
      <w:r>
        <w:rPr>
          <w:lang w:val="en-US"/>
        </w:rPr>
        <w:t>.</w:t>
      </w:r>
      <w:r w:rsidRPr="003B32C4">
        <w:rPr>
          <w:lang w:val="en-US"/>
        </w:rPr>
        <w:t xml:space="preserve"> </w:t>
      </w:r>
    </w:p>
    <w:p w14:paraId="22EBAA9F" w14:textId="77777777" w:rsidR="00F639A0" w:rsidRDefault="00F639A0" w:rsidP="00F639A0">
      <w:pPr>
        <w:rPr>
          <w:i/>
          <w:lang w:val="en-US"/>
        </w:rPr>
      </w:pPr>
      <w:r>
        <w:rPr>
          <w:b/>
          <w:i/>
          <w:u w:val="single"/>
          <w:lang w:val="en-US"/>
        </w:rPr>
        <w:t>Proposal 5</w:t>
      </w:r>
      <w:r w:rsidRPr="00B45F16">
        <w:rPr>
          <w:b/>
          <w:i/>
          <w:u w:val="single"/>
          <w:lang w:val="en-US"/>
        </w:rPr>
        <w:t>:</w:t>
      </w:r>
      <w:r>
        <w:rPr>
          <w:b/>
          <w:i/>
          <w:lang w:val="en-US"/>
        </w:rPr>
        <w:t xml:space="preserve"> </w:t>
      </w:r>
      <w:r w:rsidRPr="00C53755">
        <w:rPr>
          <w:i/>
          <w:lang w:val="en-US"/>
        </w:rPr>
        <w:t>UE identification method and procedure should be studied for NOMA.</w:t>
      </w:r>
    </w:p>
    <w:p w14:paraId="22F7A180" w14:textId="0F97EDAD" w:rsidR="00CA40CF" w:rsidRDefault="00CA40CF" w:rsidP="00700A0B">
      <w:pPr>
        <w:rPr>
          <w:rFonts w:eastAsia="MS Mincho"/>
          <w:lang w:eastAsia="ja-JP"/>
        </w:rPr>
      </w:pPr>
    </w:p>
    <w:p w14:paraId="124DD767" w14:textId="11A7DA1D" w:rsidR="00ED2851" w:rsidRPr="008F16E1" w:rsidRDefault="00ED2851" w:rsidP="00ED2851">
      <w:pPr>
        <w:pStyle w:val="Heading1"/>
        <w:rPr>
          <w:sz w:val="32"/>
          <w:szCs w:val="32"/>
          <w:lang w:val="en-US"/>
        </w:rPr>
      </w:pPr>
      <w:r>
        <w:rPr>
          <w:sz w:val="32"/>
          <w:szCs w:val="32"/>
          <w:lang w:val="en-US"/>
        </w:rPr>
        <w:t>HARQ Feedback</w:t>
      </w:r>
      <w:r w:rsidRPr="008F16E1">
        <w:rPr>
          <w:sz w:val="32"/>
          <w:szCs w:val="32"/>
          <w:lang w:val="en-US"/>
        </w:rPr>
        <w:t xml:space="preserve"> </w:t>
      </w:r>
    </w:p>
    <w:p w14:paraId="51925F6A" w14:textId="1F239D7B" w:rsidR="00ED2851" w:rsidRDefault="000D6CFD" w:rsidP="00ED2851">
      <w:pPr>
        <w:rPr>
          <w:szCs w:val="24"/>
        </w:rPr>
      </w:pPr>
      <w:r>
        <w:rPr>
          <w:szCs w:val="24"/>
        </w:rPr>
        <w:t xml:space="preserve">HARQ group feedback could be used and carried in GC-PDCCH. </w:t>
      </w:r>
      <w:r w:rsidR="00ED2851" w:rsidRPr="005C7081">
        <w:rPr>
          <w:szCs w:val="24"/>
        </w:rPr>
        <w:t xml:space="preserve">UE </w:t>
      </w:r>
      <w:r>
        <w:rPr>
          <w:szCs w:val="24"/>
        </w:rPr>
        <w:t>could</w:t>
      </w:r>
      <w:r w:rsidR="00ED2851">
        <w:rPr>
          <w:szCs w:val="24"/>
        </w:rPr>
        <w:t xml:space="preserve"> decode</w:t>
      </w:r>
      <w:r w:rsidR="00ED2851" w:rsidRPr="005C7081">
        <w:rPr>
          <w:szCs w:val="24"/>
        </w:rPr>
        <w:t xml:space="preserve"> GC-PDCCH</w:t>
      </w:r>
      <w:r>
        <w:rPr>
          <w:szCs w:val="24"/>
        </w:rPr>
        <w:t xml:space="preserve"> to receive group feedback for HARQ</w:t>
      </w:r>
      <w:r w:rsidR="00ED2851">
        <w:rPr>
          <w:szCs w:val="24"/>
        </w:rPr>
        <w:t>.</w:t>
      </w:r>
      <w:r>
        <w:rPr>
          <w:szCs w:val="24"/>
        </w:rPr>
        <w:t xml:space="preserve"> </w:t>
      </w:r>
      <w:r w:rsidR="00ED2851">
        <w:rPr>
          <w:szCs w:val="24"/>
        </w:rPr>
        <w:t xml:space="preserve">UE index and corresponding feedback status </w:t>
      </w:r>
      <w:r>
        <w:rPr>
          <w:szCs w:val="24"/>
        </w:rPr>
        <w:t>can be</w:t>
      </w:r>
      <w:r w:rsidR="00ED2851">
        <w:rPr>
          <w:szCs w:val="24"/>
        </w:rPr>
        <w:t xml:space="preserve"> included in the feedback signal or channel. For example, UE may be indexed by UE index#1, UE index#2, UE index#3, UE index#4 and so on. The c</w:t>
      </w:r>
      <w:r>
        <w:rPr>
          <w:szCs w:val="24"/>
        </w:rPr>
        <w:t>orresponding feedback status could</w:t>
      </w:r>
      <w:r w:rsidR="00ED2851">
        <w:rPr>
          <w:szCs w:val="24"/>
        </w:rPr>
        <w:t xml:space="preserve"> be ACK, NACK, NACK, ACK, and so on respectively. UE may receive the feedback signal or channel and check the UE index and the corresponding feedback status </w:t>
      </w:r>
      <w:r>
        <w:rPr>
          <w:szCs w:val="24"/>
        </w:rPr>
        <w:t xml:space="preserve">which is </w:t>
      </w:r>
      <w:r w:rsidR="00ED2851">
        <w:rPr>
          <w:szCs w:val="24"/>
        </w:rPr>
        <w:t>either ACK or NACK.</w:t>
      </w:r>
    </w:p>
    <w:p w14:paraId="72833D30" w14:textId="2B8067E2" w:rsidR="00ED2851" w:rsidRDefault="00ED2851" w:rsidP="00ED2851">
      <w:pPr>
        <w:rPr>
          <w:szCs w:val="24"/>
        </w:rPr>
      </w:pPr>
      <w:r>
        <w:rPr>
          <w:szCs w:val="24"/>
        </w:rPr>
        <w:t xml:space="preserve">If only feedback status “ACK” is fed back, UE index#1 and UE index#4 with feedback status “ACK” </w:t>
      </w:r>
      <w:r w:rsidR="000D6CFD">
        <w:rPr>
          <w:szCs w:val="24"/>
        </w:rPr>
        <w:t>could</w:t>
      </w:r>
      <w:r>
        <w:rPr>
          <w:szCs w:val="24"/>
        </w:rPr>
        <w:t xml:space="preserve"> be included in feedback signal or channel. </w:t>
      </w:r>
      <w:r w:rsidR="00214359">
        <w:rPr>
          <w:szCs w:val="24"/>
        </w:rPr>
        <w:t>Alternatively, o</w:t>
      </w:r>
      <w:r>
        <w:rPr>
          <w:szCs w:val="24"/>
        </w:rPr>
        <w:t>nly UE index need</w:t>
      </w:r>
      <w:r w:rsidR="000D6CFD">
        <w:rPr>
          <w:szCs w:val="24"/>
        </w:rPr>
        <w:t>s</w:t>
      </w:r>
      <w:r>
        <w:rPr>
          <w:szCs w:val="24"/>
        </w:rPr>
        <w:t xml:space="preserve"> to be included in feedback signal or channel.</w:t>
      </w:r>
      <w:r w:rsidRPr="001E4E2E">
        <w:rPr>
          <w:szCs w:val="24"/>
        </w:rPr>
        <w:t xml:space="preserve"> </w:t>
      </w:r>
      <w:r>
        <w:rPr>
          <w:szCs w:val="24"/>
        </w:rPr>
        <w:t xml:space="preserve">UE </w:t>
      </w:r>
      <w:r w:rsidR="000D6CFD">
        <w:rPr>
          <w:szCs w:val="24"/>
        </w:rPr>
        <w:t xml:space="preserve">could </w:t>
      </w:r>
      <w:r>
        <w:rPr>
          <w:szCs w:val="24"/>
        </w:rPr>
        <w:t xml:space="preserve">receive the feedback signal or channel and check the UE index which are associated with feedback status ACK. If UE dose not receive the UE index for its own, the feedback status “NACK” </w:t>
      </w:r>
      <w:r w:rsidR="000D6CFD">
        <w:rPr>
          <w:szCs w:val="24"/>
        </w:rPr>
        <w:t>is</w:t>
      </w:r>
      <w:r>
        <w:rPr>
          <w:szCs w:val="24"/>
        </w:rPr>
        <w:t xml:space="preserve"> indicated. </w:t>
      </w:r>
    </w:p>
    <w:p w14:paraId="51F6BBC7" w14:textId="41CA0C89" w:rsidR="001E2537" w:rsidRDefault="001E2537" w:rsidP="001E2537">
      <w:pPr>
        <w:rPr>
          <w:szCs w:val="24"/>
        </w:rPr>
      </w:pPr>
      <w:r>
        <w:rPr>
          <w:szCs w:val="24"/>
        </w:rPr>
        <w:t xml:space="preserve">HARQ group feedback could also be carried in GC-PDSCH corresponding to GC-PDCCH. </w:t>
      </w:r>
      <w:r w:rsidRPr="007E7201">
        <w:rPr>
          <w:szCs w:val="24"/>
        </w:rPr>
        <w:t xml:space="preserve">UE </w:t>
      </w:r>
      <w:r>
        <w:rPr>
          <w:szCs w:val="24"/>
        </w:rPr>
        <w:t>could decode</w:t>
      </w:r>
      <w:r w:rsidRPr="007E7201">
        <w:rPr>
          <w:szCs w:val="24"/>
        </w:rPr>
        <w:t xml:space="preserve"> GC-PDCCH and/or GC-PDSCH. UE </w:t>
      </w:r>
      <w:r w:rsidR="00214359">
        <w:rPr>
          <w:szCs w:val="24"/>
        </w:rPr>
        <w:t>can</w:t>
      </w:r>
      <w:r>
        <w:rPr>
          <w:szCs w:val="24"/>
        </w:rPr>
        <w:t xml:space="preserve"> </w:t>
      </w:r>
      <w:r w:rsidRPr="007E7201">
        <w:rPr>
          <w:szCs w:val="24"/>
        </w:rPr>
        <w:t xml:space="preserve">acquire </w:t>
      </w:r>
      <w:r w:rsidR="00214359">
        <w:rPr>
          <w:szCs w:val="24"/>
        </w:rPr>
        <w:t xml:space="preserve">group feedback for HARQ and check </w:t>
      </w:r>
      <w:r w:rsidRPr="007E7201">
        <w:rPr>
          <w:szCs w:val="24"/>
        </w:rPr>
        <w:t>UE index associated with feedback status “ACK”.</w:t>
      </w:r>
    </w:p>
    <w:p w14:paraId="6E7B9F81" w14:textId="77777777" w:rsidR="00F639A0" w:rsidRPr="000D6CFD" w:rsidRDefault="00F639A0" w:rsidP="00F639A0">
      <w:pPr>
        <w:rPr>
          <w:i/>
          <w:lang w:val="en-US"/>
        </w:rPr>
      </w:pPr>
      <w:r>
        <w:rPr>
          <w:b/>
          <w:i/>
          <w:u w:val="single"/>
          <w:lang w:val="en-US"/>
        </w:rPr>
        <w:t>Proposal 6</w:t>
      </w:r>
      <w:r w:rsidRPr="00B45F16">
        <w:rPr>
          <w:b/>
          <w:i/>
          <w:u w:val="single"/>
          <w:lang w:val="en-US"/>
        </w:rPr>
        <w:t>:</w:t>
      </w:r>
      <w:r>
        <w:rPr>
          <w:b/>
          <w:i/>
          <w:lang w:val="en-US"/>
        </w:rPr>
        <w:t xml:space="preserve"> </w:t>
      </w:r>
      <w:r>
        <w:rPr>
          <w:i/>
          <w:lang w:val="en-US"/>
        </w:rPr>
        <w:t>G</w:t>
      </w:r>
      <w:proofErr w:type="spellStart"/>
      <w:r w:rsidRPr="000D6CFD">
        <w:rPr>
          <w:i/>
        </w:rPr>
        <w:t>roup</w:t>
      </w:r>
      <w:proofErr w:type="spellEnd"/>
      <w:r w:rsidRPr="000D6CFD">
        <w:rPr>
          <w:i/>
        </w:rPr>
        <w:t xml:space="preserve"> feedback </w:t>
      </w:r>
      <w:r>
        <w:rPr>
          <w:i/>
        </w:rPr>
        <w:t xml:space="preserve">method </w:t>
      </w:r>
      <w:r w:rsidRPr="000D6CFD">
        <w:rPr>
          <w:i/>
        </w:rPr>
        <w:t>can be used for HARQ feedback</w:t>
      </w:r>
      <w:r w:rsidRPr="000D6CFD">
        <w:rPr>
          <w:i/>
          <w:lang w:val="en-US"/>
        </w:rPr>
        <w:t>.</w:t>
      </w:r>
    </w:p>
    <w:p w14:paraId="08AFF01D" w14:textId="55F3366C" w:rsidR="00E97495" w:rsidRPr="000D6CFD" w:rsidRDefault="00E97495" w:rsidP="00E97495">
      <w:pPr>
        <w:rPr>
          <w:i/>
          <w:lang w:val="en-US"/>
        </w:rPr>
      </w:pPr>
    </w:p>
    <w:p w14:paraId="089F499C" w14:textId="77777777" w:rsidR="00700A0B" w:rsidRPr="00BD114B" w:rsidRDefault="00700A0B" w:rsidP="00700A0B">
      <w:pPr>
        <w:pStyle w:val="Heading1"/>
        <w:rPr>
          <w:sz w:val="32"/>
          <w:szCs w:val="32"/>
          <w:lang w:val="en-US"/>
        </w:rPr>
      </w:pPr>
      <w:bookmarkStart w:id="1" w:name="_GoBack"/>
      <w:bookmarkEnd w:id="1"/>
      <w:r w:rsidRPr="00BD114B">
        <w:rPr>
          <w:sz w:val="32"/>
          <w:szCs w:val="32"/>
          <w:lang w:val="en-US"/>
        </w:rPr>
        <w:t>Conclusions</w:t>
      </w:r>
    </w:p>
    <w:p w14:paraId="61D78CB5" w14:textId="77777777" w:rsidR="00700A0B" w:rsidRPr="00F202EF" w:rsidRDefault="00700A0B" w:rsidP="00700A0B">
      <w:pPr>
        <w:rPr>
          <w:rFonts w:eastAsia="MS Mincho"/>
          <w:lang w:eastAsia="ja-JP"/>
        </w:rPr>
      </w:pPr>
      <w:r w:rsidRPr="005A4AE1">
        <w:t xml:space="preserve">In this contribution, we </w:t>
      </w:r>
      <w:r>
        <w:t xml:space="preserve">considered and </w:t>
      </w:r>
      <w:r w:rsidRPr="005A4AE1">
        <w:t xml:space="preserve">discussed </w:t>
      </w:r>
      <w:r>
        <w:t>the procedures</w:t>
      </w:r>
      <w:r w:rsidRPr="005A4AE1">
        <w:t xml:space="preserve"> related to NOMA</w:t>
      </w:r>
      <w:r>
        <w:rPr>
          <w:rFonts w:eastAsia="MS Mincho"/>
          <w:lang w:eastAsia="ja-JP"/>
        </w:rPr>
        <w:t xml:space="preserve">. We </w:t>
      </w:r>
      <w:r>
        <w:t>have</w:t>
      </w:r>
      <w:r w:rsidRPr="00637119">
        <w:t xml:space="preserve"> the following</w:t>
      </w:r>
      <w:r>
        <w:t xml:space="preserve"> proposals:</w:t>
      </w:r>
    </w:p>
    <w:p w14:paraId="1BE3FD86" w14:textId="77777777" w:rsidR="00AB48DC" w:rsidRDefault="00AB48DC" w:rsidP="00AB48DC">
      <w:pPr>
        <w:rPr>
          <w:i/>
          <w:lang w:val="en-US"/>
        </w:rPr>
      </w:pPr>
      <w:r w:rsidRPr="00B45F16">
        <w:rPr>
          <w:b/>
          <w:i/>
          <w:u w:val="single"/>
          <w:lang w:val="en-US"/>
        </w:rPr>
        <w:t>Proposal 1:</w:t>
      </w:r>
      <w:r>
        <w:rPr>
          <w:b/>
          <w:i/>
          <w:lang w:val="en-US"/>
        </w:rPr>
        <w:t xml:space="preserve"> </w:t>
      </w:r>
      <w:r>
        <w:rPr>
          <w:i/>
        </w:rPr>
        <w:t>M</w:t>
      </w:r>
      <w:r w:rsidRPr="00A77772">
        <w:rPr>
          <w:i/>
        </w:rPr>
        <w:t>echanism to handle or mitigate the collision</w:t>
      </w:r>
      <w:r>
        <w:rPr>
          <w:i/>
        </w:rPr>
        <w:t xml:space="preserve"> on MA signature/RS/resource </w:t>
      </w:r>
      <w:r>
        <w:rPr>
          <w:i/>
          <w:lang w:val="en-US"/>
        </w:rPr>
        <w:t>should be studied.</w:t>
      </w:r>
    </w:p>
    <w:p w14:paraId="013EF075" w14:textId="77777777" w:rsidR="00AB48DC" w:rsidRDefault="00AB48DC" w:rsidP="00AB48DC">
      <w:pPr>
        <w:rPr>
          <w:i/>
          <w:lang w:val="en-US"/>
        </w:rPr>
      </w:pPr>
      <w:r>
        <w:rPr>
          <w:b/>
          <w:i/>
          <w:u w:val="single"/>
          <w:lang w:val="en-US"/>
        </w:rPr>
        <w:t>Proposal 2</w:t>
      </w:r>
      <w:r w:rsidRPr="00B45F16">
        <w:rPr>
          <w:b/>
          <w:i/>
          <w:u w:val="single"/>
          <w:lang w:val="en-US"/>
        </w:rPr>
        <w:t>:</w:t>
      </w:r>
      <w:r>
        <w:rPr>
          <w:b/>
          <w:i/>
          <w:lang w:val="en-US"/>
        </w:rPr>
        <w:t xml:space="preserve"> </w:t>
      </w:r>
      <w:r>
        <w:rPr>
          <w:i/>
          <w:lang w:val="en-US"/>
        </w:rPr>
        <w:t xml:space="preserve">Pool-based approach using </w:t>
      </w:r>
      <w:r>
        <w:rPr>
          <w:i/>
        </w:rPr>
        <w:t>MA signature/RS</w:t>
      </w:r>
      <w:r>
        <w:rPr>
          <w:i/>
          <w:lang w:val="en-US"/>
        </w:rPr>
        <w:t xml:space="preserve"> grouping can be considered to mitigate </w:t>
      </w:r>
      <w:r w:rsidRPr="00D5385D">
        <w:rPr>
          <w:i/>
          <w:lang w:val="en-US"/>
        </w:rPr>
        <w:t>collision</w:t>
      </w:r>
      <w:r>
        <w:rPr>
          <w:i/>
          <w:lang w:val="en-US"/>
        </w:rPr>
        <w:t xml:space="preserve"> for NOMA. </w:t>
      </w:r>
    </w:p>
    <w:p w14:paraId="64E4907F" w14:textId="77777777" w:rsidR="00F77098" w:rsidRDefault="00F77098" w:rsidP="00700A0B">
      <w:pPr>
        <w:rPr>
          <w:i/>
          <w:lang w:val="en-US"/>
        </w:rPr>
      </w:pPr>
      <w:r>
        <w:rPr>
          <w:b/>
          <w:i/>
          <w:u w:val="single"/>
          <w:lang w:val="en-US"/>
        </w:rPr>
        <w:t>Proposal 3</w:t>
      </w:r>
      <w:r w:rsidRPr="00B45F16">
        <w:rPr>
          <w:b/>
          <w:i/>
          <w:u w:val="single"/>
          <w:lang w:val="en-US"/>
        </w:rPr>
        <w:t>:</w:t>
      </w:r>
      <w:r>
        <w:rPr>
          <w:b/>
          <w:i/>
          <w:lang w:val="en-US"/>
        </w:rPr>
        <w:t xml:space="preserve"> </w:t>
      </w:r>
      <w:r>
        <w:rPr>
          <w:i/>
          <w:lang w:val="en-US"/>
        </w:rPr>
        <w:t>Assistance information for NOMA to mitigate collision should be studied.</w:t>
      </w:r>
    </w:p>
    <w:p w14:paraId="1DA9ADF1" w14:textId="77777777" w:rsidR="0013629B" w:rsidRDefault="0013629B" w:rsidP="0013629B">
      <w:pPr>
        <w:rPr>
          <w:i/>
          <w:lang w:val="en-US"/>
        </w:rPr>
      </w:pPr>
      <w:r>
        <w:rPr>
          <w:b/>
          <w:i/>
          <w:u w:val="single"/>
          <w:lang w:val="en-US"/>
        </w:rPr>
        <w:t>Proposal 4</w:t>
      </w:r>
      <w:r w:rsidRPr="00B45F16">
        <w:rPr>
          <w:b/>
          <w:i/>
          <w:u w:val="single"/>
          <w:lang w:val="en-US"/>
        </w:rPr>
        <w:t>:</w:t>
      </w:r>
      <w:r>
        <w:rPr>
          <w:b/>
          <w:i/>
          <w:lang w:val="en-US"/>
        </w:rPr>
        <w:t xml:space="preserve"> </w:t>
      </w:r>
      <w:r>
        <w:rPr>
          <w:i/>
          <w:lang w:val="en-US"/>
        </w:rPr>
        <w:t>NOMA (re)-transmission can consider grant-based/grant-free, NOMA/OMA and different resource/MAS/RS and their sizes.</w:t>
      </w:r>
    </w:p>
    <w:p w14:paraId="7A633F09" w14:textId="14FAC5AD" w:rsidR="00F77098" w:rsidRDefault="00F77098" w:rsidP="00F77098">
      <w:pPr>
        <w:rPr>
          <w:i/>
          <w:lang w:val="en-US"/>
        </w:rPr>
      </w:pPr>
      <w:r>
        <w:rPr>
          <w:b/>
          <w:i/>
          <w:u w:val="single"/>
          <w:lang w:val="en-US"/>
        </w:rPr>
        <w:t>Proposal 5</w:t>
      </w:r>
      <w:r w:rsidRPr="00B45F16">
        <w:rPr>
          <w:b/>
          <w:i/>
          <w:u w:val="single"/>
          <w:lang w:val="en-US"/>
        </w:rPr>
        <w:t>:</w:t>
      </w:r>
      <w:r>
        <w:rPr>
          <w:b/>
          <w:i/>
          <w:lang w:val="en-US"/>
        </w:rPr>
        <w:t xml:space="preserve"> </w:t>
      </w:r>
      <w:r w:rsidRPr="00C53755">
        <w:rPr>
          <w:i/>
          <w:lang w:val="en-US"/>
        </w:rPr>
        <w:t>UE identification method and procedure should be studied for NOMA.</w:t>
      </w:r>
    </w:p>
    <w:p w14:paraId="01FF05FD" w14:textId="6C5CB5AB" w:rsidR="00F77098" w:rsidRPr="000D6CFD" w:rsidRDefault="00F77098" w:rsidP="00F77098">
      <w:pPr>
        <w:rPr>
          <w:i/>
          <w:lang w:val="en-US"/>
        </w:rPr>
      </w:pPr>
      <w:r>
        <w:rPr>
          <w:b/>
          <w:i/>
          <w:u w:val="single"/>
          <w:lang w:val="en-US"/>
        </w:rPr>
        <w:t>Proposal 6</w:t>
      </w:r>
      <w:r w:rsidRPr="00B45F16">
        <w:rPr>
          <w:b/>
          <w:i/>
          <w:u w:val="single"/>
          <w:lang w:val="en-US"/>
        </w:rPr>
        <w:t>:</w:t>
      </w:r>
      <w:r>
        <w:rPr>
          <w:b/>
          <w:i/>
          <w:lang w:val="en-US"/>
        </w:rPr>
        <w:t xml:space="preserve"> </w:t>
      </w:r>
      <w:r w:rsidR="00D71254">
        <w:rPr>
          <w:i/>
          <w:lang w:val="en-US"/>
        </w:rPr>
        <w:t>G</w:t>
      </w:r>
      <w:r w:rsidRPr="000D6CFD">
        <w:rPr>
          <w:i/>
        </w:rPr>
        <w:t xml:space="preserve">roup feedback </w:t>
      </w:r>
      <w:r>
        <w:rPr>
          <w:i/>
        </w:rPr>
        <w:t xml:space="preserve">method </w:t>
      </w:r>
      <w:r w:rsidRPr="000D6CFD">
        <w:rPr>
          <w:i/>
        </w:rPr>
        <w:t>can be used for HARQ feedback</w:t>
      </w:r>
      <w:r w:rsidRPr="000D6CFD">
        <w:rPr>
          <w:i/>
          <w:lang w:val="en-US"/>
        </w:rPr>
        <w:t>.</w:t>
      </w:r>
    </w:p>
    <w:p w14:paraId="7E0CD1C8" w14:textId="77777777" w:rsidR="00F77098" w:rsidRPr="00C53755" w:rsidRDefault="00F77098" w:rsidP="00F77098">
      <w:pPr>
        <w:rPr>
          <w:i/>
          <w:lang w:val="en-US"/>
        </w:rPr>
      </w:pPr>
    </w:p>
    <w:p w14:paraId="7D2AC01E" w14:textId="77777777" w:rsidR="00F77098" w:rsidRDefault="00F77098" w:rsidP="00700A0B">
      <w:pPr>
        <w:rPr>
          <w:i/>
          <w:lang w:val="en-US"/>
        </w:rPr>
      </w:pPr>
    </w:p>
    <w:p w14:paraId="3B6AF978" w14:textId="77777777" w:rsidR="00700A0B" w:rsidRDefault="00700A0B" w:rsidP="00700A0B">
      <w:pPr>
        <w:rPr>
          <w:i/>
          <w:lang w:val="en-US"/>
        </w:rPr>
      </w:pPr>
    </w:p>
    <w:p w14:paraId="11F142B8" w14:textId="77777777" w:rsidR="00700A0B" w:rsidRPr="00C85D19" w:rsidRDefault="00700A0B" w:rsidP="00700A0B">
      <w:pPr>
        <w:pStyle w:val="Heading1"/>
        <w:numPr>
          <w:ilvl w:val="0"/>
          <w:numId w:val="0"/>
        </w:numPr>
        <w:ind w:left="432" w:hanging="432"/>
        <w:rPr>
          <w:sz w:val="32"/>
          <w:lang w:val="en-US"/>
        </w:rPr>
      </w:pPr>
      <w:r w:rsidRPr="00077CF3">
        <w:rPr>
          <w:sz w:val="32"/>
          <w:lang w:val="en-US"/>
        </w:rPr>
        <w:t>References</w:t>
      </w:r>
    </w:p>
    <w:p w14:paraId="04203C92" w14:textId="1C582E40" w:rsidR="00CD1CFE" w:rsidRPr="00CD1CFE" w:rsidRDefault="00CD1CFE" w:rsidP="00CD1CFE">
      <w:pPr>
        <w:pStyle w:val="Reference"/>
        <w:numPr>
          <w:ilvl w:val="0"/>
          <w:numId w:val="10"/>
        </w:numPr>
        <w:rPr>
          <w:lang w:val="en-US"/>
        </w:rPr>
      </w:pPr>
      <w:bookmarkStart w:id="2" w:name="_Ref528858971"/>
      <w:bookmarkStart w:id="3" w:name="_Ref506553789"/>
      <w:bookmarkStart w:id="4" w:name="_Ref498641738"/>
      <w:bookmarkStart w:id="5" w:name="_Ref458702429"/>
      <w:bookmarkStart w:id="6" w:name="_Ref458702606"/>
      <w:bookmarkStart w:id="7" w:name="_Ref458702426"/>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2"/>
    </w:p>
    <w:p w14:paraId="65B85649" w14:textId="5CB24157" w:rsidR="00700A0B" w:rsidRPr="00A77772" w:rsidRDefault="00700A0B" w:rsidP="00700A0B">
      <w:pPr>
        <w:pStyle w:val="References"/>
        <w:numPr>
          <w:ilvl w:val="0"/>
          <w:numId w:val="10"/>
        </w:numPr>
        <w:rPr>
          <w:rFonts w:eastAsia="MS Mincho"/>
          <w:iCs/>
          <w:sz w:val="22"/>
          <w:szCs w:val="22"/>
          <w:lang w:eastAsia="ja-JP"/>
        </w:rPr>
      </w:pPr>
      <w:bookmarkStart w:id="8" w:name="_Ref506548850"/>
      <w:bookmarkEnd w:id="3"/>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8"/>
    </w:p>
    <w:bookmarkEnd w:id="4"/>
    <w:bookmarkEnd w:id="5"/>
    <w:bookmarkEnd w:id="6"/>
    <w:bookmarkEnd w:id="7"/>
    <w:p w14:paraId="6BD32308" w14:textId="77777777" w:rsidR="00700A0B" w:rsidRDefault="00700A0B" w:rsidP="00700A0B">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D31" w14:textId="77777777" w:rsidR="00C1737C" w:rsidRDefault="00C1737C">
      <w:r>
        <w:separator/>
      </w:r>
    </w:p>
  </w:endnote>
  <w:endnote w:type="continuationSeparator" w:id="0">
    <w:p w14:paraId="59839C3C" w14:textId="77777777" w:rsidR="00C1737C" w:rsidRDefault="00C1737C">
      <w:r>
        <w:continuationSeparator/>
      </w:r>
    </w:p>
  </w:endnote>
  <w:endnote w:type="continuationNotice" w:id="1">
    <w:p w14:paraId="0A9626D1" w14:textId="77777777" w:rsidR="00C1737C" w:rsidRDefault="00C1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352B9AE0"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041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9E7" w14:textId="77777777" w:rsidR="00C1737C" w:rsidRDefault="00C1737C">
      <w:r>
        <w:separator/>
      </w:r>
    </w:p>
  </w:footnote>
  <w:footnote w:type="continuationSeparator" w:id="0">
    <w:p w14:paraId="0E55FC9A" w14:textId="77777777" w:rsidR="00C1737C" w:rsidRDefault="00C1737C">
      <w:r>
        <w:continuationSeparator/>
      </w:r>
    </w:p>
  </w:footnote>
  <w:footnote w:type="continuationNotice" w:id="1">
    <w:p w14:paraId="0AC73EC9" w14:textId="77777777" w:rsidR="00C1737C" w:rsidRDefault="00C1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15:restartNumberingAfterBreak="0">
    <w:nsid w:val="47084521"/>
    <w:multiLevelType w:val="hybridMultilevel"/>
    <w:tmpl w:val="A16A014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D7544"/>
    <w:multiLevelType w:val="hybridMultilevel"/>
    <w:tmpl w:val="2BB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4"/>
  </w:num>
  <w:num w:numId="4">
    <w:abstractNumId w:val="15"/>
  </w:num>
  <w:num w:numId="5">
    <w:abstractNumId w:val="9"/>
  </w:num>
  <w:num w:numId="6">
    <w:abstractNumId w:val="20"/>
  </w:num>
  <w:num w:numId="7">
    <w:abstractNumId w:val="25"/>
  </w:num>
  <w:num w:numId="8">
    <w:abstractNumId w:val="10"/>
  </w:num>
  <w:num w:numId="9">
    <w:abstractNumId w:val="30"/>
  </w:num>
  <w:num w:numId="10">
    <w:abstractNumId w:val="11"/>
  </w:num>
  <w:num w:numId="11">
    <w:abstractNumId w:val="8"/>
  </w:num>
  <w:num w:numId="12">
    <w:abstractNumId w:val="3"/>
  </w:num>
  <w:num w:numId="13">
    <w:abstractNumId w:val="7"/>
  </w:num>
  <w:num w:numId="14">
    <w:abstractNumId w:val="22"/>
  </w:num>
  <w:num w:numId="15">
    <w:abstractNumId w:val="17"/>
  </w:num>
  <w:num w:numId="16">
    <w:abstractNumId w:val="21"/>
  </w:num>
  <w:num w:numId="17">
    <w:abstractNumId w:val="5"/>
  </w:num>
  <w:num w:numId="18">
    <w:abstractNumId w:val="18"/>
  </w:num>
  <w:num w:numId="19">
    <w:abstractNumId w:val="26"/>
  </w:num>
  <w:num w:numId="20">
    <w:abstractNumId w:val="12"/>
  </w:num>
  <w:num w:numId="21">
    <w:abstractNumId w:val="6"/>
  </w:num>
  <w:num w:numId="22">
    <w:abstractNumId w:val="29"/>
  </w:num>
  <w:num w:numId="23">
    <w:abstractNumId w:val="19"/>
  </w:num>
  <w:num w:numId="24">
    <w:abstractNumId w:val="4"/>
  </w:num>
  <w:num w:numId="25">
    <w:abstractNumId w:val="2"/>
  </w:num>
  <w:num w:numId="26">
    <w:abstractNumId w:val="0"/>
  </w:num>
  <w:num w:numId="27">
    <w:abstractNumId w:val="0"/>
  </w:num>
  <w:num w:numId="28">
    <w:abstractNumId w:val="0"/>
  </w:num>
  <w:num w:numId="29">
    <w:abstractNumId w:val="0"/>
  </w:num>
  <w:num w:numId="30">
    <w:abstractNumId w:val="0"/>
  </w:num>
  <w:num w:numId="31">
    <w:abstractNumId w:val="28"/>
  </w:num>
  <w:num w:numId="32">
    <w:abstractNumId w:val="13"/>
    <w:lvlOverride w:ilvl="0">
      <w:startOverride w:val="1"/>
    </w:lvlOverride>
  </w:num>
  <w:num w:numId="33">
    <w:abstractNumId w:val="23"/>
  </w:num>
  <w:num w:numId="34">
    <w:abstractNumId w:val="31"/>
  </w:num>
  <w:num w:numId="35">
    <w:abstractNumId w:val="0"/>
  </w:num>
  <w:num w:numId="36">
    <w:abstractNumId w:val="0"/>
  </w:num>
  <w:num w:numId="37">
    <w:abstractNumId w:val="0"/>
  </w:num>
  <w:num w:numId="38">
    <w:abstractNumId w:val="0"/>
  </w:num>
  <w:num w:numId="39">
    <w:abstractNumId w:val="0"/>
  </w:num>
  <w:num w:numId="40">
    <w:abstractNumId w:val="16"/>
  </w:num>
  <w:num w:numId="41">
    <w:abstractNumId w:val="1"/>
  </w:num>
  <w:num w:numId="4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A9F"/>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0DD"/>
    <w:rsid w:val="0006232B"/>
    <w:rsid w:val="0006244C"/>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6CFD"/>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29B"/>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913"/>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537"/>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359"/>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4DF6"/>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21D"/>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B98"/>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396"/>
    <w:rsid w:val="00441829"/>
    <w:rsid w:val="00441A92"/>
    <w:rsid w:val="004427DC"/>
    <w:rsid w:val="00442A5F"/>
    <w:rsid w:val="004439BC"/>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8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A13"/>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2B6"/>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5F30"/>
    <w:rsid w:val="005A6049"/>
    <w:rsid w:val="005A6075"/>
    <w:rsid w:val="005A662D"/>
    <w:rsid w:val="005A6991"/>
    <w:rsid w:val="005A6F33"/>
    <w:rsid w:val="005A752F"/>
    <w:rsid w:val="005B0105"/>
    <w:rsid w:val="005B0165"/>
    <w:rsid w:val="005B0595"/>
    <w:rsid w:val="005B060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0FBE"/>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1D18"/>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063"/>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A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021"/>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B43"/>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5F97"/>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13"/>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29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2A6"/>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772"/>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8DC"/>
    <w:rsid w:val="00AB4AB8"/>
    <w:rsid w:val="00AB4BAA"/>
    <w:rsid w:val="00AB5469"/>
    <w:rsid w:val="00AB5A37"/>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2A37"/>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6AA"/>
    <w:rsid w:val="00B32889"/>
    <w:rsid w:val="00B32BC1"/>
    <w:rsid w:val="00B337BC"/>
    <w:rsid w:val="00B34A46"/>
    <w:rsid w:val="00B35814"/>
    <w:rsid w:val="00B35997"/>
    <w:rsid w:val="00B36F25"/>
    <w:rsid w:val="00B36F3A"/>
    <w:rsid w:val="00B372AA"/>
    <w:rsid w:val="00B40445"/>
    <w:rsid w:val="00B40D9E"/>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55"/>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3CD7"/>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0CF"/>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1CFE"/>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0CA8"/>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254"/>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0554"/>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416"/>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95"/>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851"/>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39A0"/>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098"/>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6B5C"/>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847"/>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h5,Heading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 w:type="character" w:customStyle="1" w:styleId="ReferenceChar">
    <w:name w:val="Reference Char"/>
    <w:link w:val="Reference"/>
    <w:locked/>
    <w:rsid w:val="00A77772"/>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BF4B975-16E5-475C-BE9E-EF0E7FEE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TotalTime>
  <Pages>5</Pages>
  <Words>2098</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13584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4</cp:revision>
  <cp:lastPrinted>2018-11-03T00:44:00Z</cp:lastPrinted>
  <dcterms:created xsi:type="dcterms:W3CDTF">2018-11-03T00:42:00Z</dcterms:created>
  <dcterms:modified xsi:type="dcterms:W3CDTF">2018-11-03T00:54:00Z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