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FAD427" w14:textId="1394ADEE" w:rsidR="001704D0" w:rsidRDefault="001704D0" w:rsidP="001704D0">
      <w:pPr>
        <w:pStyle w:val="CRCoverPage"/>
        <w:tabs>
          <w:tab w:val="right" w:pos="9639"/>
        </w:tabs>
        <w:spacing w:after="0"/>
        <w:rPr>
          <w:b/>
          <w:i/>
          <w:noProof/>
          <w:sz w:val="28"/>
        </w:rPr>
      </w:pPr>
      <w:r>
        <w:rPr>
          <w:b/>
          <w:noProof/>
          <w:sz w:val="24"/>
        </w:rPr>
        <w:t>3GPP TSG-RAN1 Meeting #9</w:t>
      </w:r>
      <w:r w:rsidR="00BB7D51">
        <w:rPr>
          <w:b/>
          <w:noProof/>
          <w:sz w:val="24"/>
        </w:rPr>
        <w:t>5</w:t>
      </w:r>
      <w:r>
        <w:rPr>
          <w:b/>
          <w:i/>
          <w:noProof/>
          <w:sz w:val="24"/>
        </w:rPr>
        <w:t xml:space="preserve"> </w:t>
      </w:r>
      <w:r>
        <w:rPr>
          <w:b/>
          <w:i/>
          <w:noProof/>
          <w:sz w:val="28"/>
        </w:rPr>
        <w:tab/>
      </w:r>
      <w:r w:rsidR="00ED3431" w:rsidRPr="00ED3431">
        <w:rPr>
          <w:b/>
          <w:i/>
          <w:noProof/>
          <w:sz w:val="28"/>
        </w:rPr>
        <w:t>R1-18</w:t>
      </w:r>
      <w:r w:rsidR="00D561BA">
        <w:rPr>
          <w:b/>
          <w:i/>
          <w:noProof/>
          <w:sz w:val="28"/>
        </w:rPr>
        <w:t>12347</w:t>
      </w:r>
      <w:bookmarkStart w:id="0" w:name="_GoBack"/>
      <w:bookmarkEnd w:id="0"/>
    </w:p>
    <w:p w14:paraId="23A9AF7E" w14:textId="0CD27BC5" w:rsidR="001704D0" w:rsidRDefault="00BB7D51" w:rsidP="001704D0">
      <w:pPr>
        <w:pStyle w:val="CRCoverPage"/>
        <w:outlineLvl w:val="0"/>
        <w:rPr>
          <w:b/>
          <w:noProof/>
          <w:sz w:val="24"/>
        </w:rPr>
      </w:pPr>
      <w:r>
        <w:rPr>
          <w:b/>
          <w:noProof/>
          <w:sz w:val="24"/>
        </w:rPr>
        <w:t>Spokane</w:t>
      </w:r>
      <w:r w:rsidR="000F1E15" w:rsidRPr="000F1E15">
        <w:rPr>
          <w:b/>
          <w:noProof/>
          <w:sz w:val="24"/>
        </w:rPr>
        <w:t xml:space="preserve">, </w:t>
      </w:r>
      <w:r>
        <w:rPr>
          <w:b/>
          <w:noProof/>
          <w:sz w:val="24"/>
        </w:rPr>
        <w:t>USA</w:t>
      </w:r>
      <w:r w:rsidR="000F1E15" w:rsidRPr="000F1E15">
        <w:rPr>
          <w:b/>
          <w:noProof/>
          <w:sz w:val="24"/>
        </w:rPr>
        <w:t xml:space="preserve">, </w:t>
      </w:r>
      <w:r>
        <w:rPr>
          <w:b/>
          <w:noProof/>
          <w:sz w:val="24"/>
        </w:rPr>
        <w:t>Novem</w:t>
      </w:r>
      <w:r w:rsidR="000F1E15" w:rsidRPr="000F1E15">
        <w:rPr>
          <w:b/>
          <w:noProof/>
          <w:sz w:val="24"/>
        </w:rPr>
        <w:t xml:space="preserve">ber </w:t>
      </w:r>
      <w:r>
        <w:rPr>
          <w:b/>
          <w:noProof/>
          <w:sz w:val="24"/>
        </w:rPr>
        <w:t>12</w:t>
      </w:r>
      <w:r w:rsidR="000F1E15" w:rsidRPr="000F1E15">
        <w:rPr>
          <w:b/>
          <w:noProof/>
          <w:sz w:val="24"/>
        </w:rPr>
        <w:t>th – 1</w:t>
      </w:r>
      <w:r>
        <w:rPr>
          <w:b/>
          <w:noProof/>
          <w:sz w:val="24"/>
        </w:rPr>
        <w:t>6</w:t>
      </w:r>
      <w:r w:rsidR="000F1E15" w:rsidRPr="000F1E15">
        <w:rPr>
          <w:b/>
          <w:noProof/>
          <w:sz w:val="24"/>
        </w:rPr>
        <w:t>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704D0" w14:paraId="7D03F1F4" w14:textId="77777777" w:rsidTr="00F35FE7">
        <w:tc>
          <w:tcPr>
            <w:tcW w:w="9641" w:type="dxa"/>
            <w:gridSpan w:val="9"/>
            <w:tcBorders>
              <w:top w:val="single" w:sz="4" w:space="0" w:color="auto"/>
              <w:left w:val="single" w:sz="4" w:space="0" w:color="auto"/>
              <w:right w:val="single" w:sz="4" w:space="0" w:color="auto"/>
            </w:tcBorders>
          </w:tcPr>
          <w:p w14:paraId="3FBE27A6" w14:textId="77777777" w:rsidR="001704D0" w:rsidRDefault="001704D0" w:rsidP="00F35FE7">
            <w:pPr>
              <w:pStyle w:val="CRCoverPage"/>
              <w:spacing w:after="0"/>
              <w:jc w:val="right"/>
              <w:rPr>
                <w:i/>
                <w:noProof/>
              </w:rPr>
            </w:pPr>
            <w:r>
              <w:rPr>
                <w:i/>
                <w:noProof/>
                <w:sz w:val="14"/>
              </w:rPr>
              <w:t>CR-Form-v11.2</w:t>
            </w:r>
          </w:p>
        </w:tc>
      </w:tr>
      <w:tr w:rsidR="001704D0" w14:paraId="36B3834E" w14:textId="77777777" w:rsidTr="00F35FE7">
        <w:tc>
          <w:tcPr>
            <w:tcW w:w="9641" w:type="dxa"/>
            <w:gridSpan w:val="9"/>
            <w:tcBorders>
              <w:left w:val="single" w:sz="4" w:space="0" w:color="auto"/>
              <w:right w:val="single" w:sz="4" w:space="0" w:color="auto"/>
            </w:tcBorders>
          </w:tcPr>
          <w:p w14:paraId="1B661800" w14:textId="77777777" w:rsidR="001704D0" w:rsidRDefault="001704D0" w:rsidP="00F35FE7">
            <w:pPr>
              <w:pStyle w:val="CRCoverPage"/>
              <w:spacing w:after="0"/>
              <w:jc w:val="center"/>
              <w:rPr>
                <w:noProof/>
              </w:rPr>
            </w:pPr>
            <w:r>
              <w:rPr>
                <w:b/>
                <w:noProof/>
                <w:sz w:val="32"/>
              </w:rPr>
              <w:t>CHANGE REQUEST</w:t>
            </w:r>
          </w:p>
        </w:tc>
      </w:tr>
      <w:tr w:rsidR="001704D0" w14:paraId="4C8A8AE5" w14:textId="77777777" w:rsidTr="00F35FE7">
        <w:tc>
          <w:tcPr>
            <w:tcW w:w="9641" w:type="dxa"/>
            <w:gridSpan w:val="9"/>
            <w:tcBorders>
              <w:left w:val="single" w:sz="4" w:space="0" w:color="auto"/>
              <w:right w:val="single" w:sz="4" w:space="0" w:color="auto"/>
            </w:tcBorders>
          </w:tcPr>
          <w:p w14:paraId="1FC10FDE" w14:textId="77777777" w:rsidR="001704D0" w:rsidRDefault="001704D0" w:rsidP="00F35FE7">
            <w:pPr>
              <w:pStyle w:val="CRCoverPage"/>
              <w:spacing w:after="0"/>
              <w:rPr>
                <w:noProof/>
                <w:sz w:val="8"/>
                <w:szCs w:val="8"/>
              </w:rPr>
            </w:pPr>
          </w:p>
        </w:tc>
      </w:tr>
      <w:tr w:rsidR="001704D0" w14:paraId="5833B27D" w14:textId="77777777" w:rsidTr="00F35FE7">
        <w:tc>
          <w:tcPr>
            <w:tcW w:w="142" w:type="dxa"/>
            <w:tcBorders>
              <w:left w:val="single" w:sz="4" w:space="0" w:color="auto"/>
            </w:tcBorders>
          </w:tcPr>
          <w:p w14:paraId="79FF4576" w14:textId="77777777" w:rsidR="001704D0" w:rsidRDefault="001704D0" w:rsidP="00F35FE7">
            <w:pPr>
              <w:pStyle w:val="CRCoverPage"/>
              <w:spacing w:after="0"/>
              <w:jc w:val="right"/>
              <w:rPr>
                <w:noProof/>
              </w:rPr>
            </w:pPr>
          </w:p>
        </w:tc>
        <w:tc>
          <w:tcPr>
            <w:tcW w:w="2126" w:type="dxa"/>
            <w:shd w:val="pct30" w:color="FFFF00" w:fill="auto"/>
          </w:tcPr>
          <w:p w14:paraId="5118AAA4" w14:textId="77777777" w:rsidR="001704D0" w:rsidRDefault="001704D0" w:rsidP="00F35FE7">
            <w:pPr>
              <w:pStyle w:val="CRCoverPage"/>
              <w:spacing w:after="0"/>
              <w:rPr>
                <w:b/>
                <w:noProof/>
                <w:sz w:val="28"/>
              </w:rPr>
            </w:pPr>
            <w:r>
              <w:rPr>
                <w:b/>
                <w:noProof/>
                <w:sz w:val="28"/>
              </w:rPr>
              <w:t>38.214</w:t>
            </w:r>
          </w:p>
        </w:tc>
        <w:tc>
          <w:tcPr>
            <w:tcW w:w="709" w:type="dxa"/>
          </w:tcPr>
          <w:p w14:paraId="3A572946" w14:textId="77777777" w:rsidR="001704D0" w:rsidRDefault="001704D0" w:rsidP="00F35FE7">
            <w:pPr>
              <w:pStyle w:val="CRCoverPage"/>
              <w:spacing w:after="0"/>
              <w:jc w:val="center"/>
              <w:rPr>
                <w:noProof/>
              </w:rPr>
            </w:pPr>
            <w:r>
              <w:rPr>
                <w:b/>
                <w:noProof/>
                <w:sz w:val="28"/>
              </w:rPr>
              <w:t>CR</w:t>
            </w:r>
          </w:p>
        </w:tc>
        <w:tc>
          <w:tcPr>
            <w:tcW w:w="1276" w:type="dxa"/>
            <w:shd w:val="pct30" w:color="FFFF00" w:fill="auto"/>
          </w:tcPr>
          <w:p w14:paraId="3CD73826" w14:textId="06C55AF5" w:rsidR="001704D0" w:rsidRDefault="00144D3F" w:rsidP="00F35FE7">
            <w:pPr>
              <w:pStyle w:val="CRCoverPage"/>
              <w:spacing w:after="0"/>
              <w:rPr>
                <w:noProof/>
              </w:rPr>
            </w:pPr>
            <w:r>
              <w:rPr>
                <w:b/>
                <w:noProof/>
                <w:sz w:val="28"/>
              </w:rPr>
              <w:t>DRAFT</w:t>
            </w:r>
          </w:p>
        </w:tc>
        <w:tc>
          <w:tcPr>
            <w:tcW w:w="709" w:type="dxa"/>
          </w:tcPr>
          <w:p w14:paraId="2791DBDA" w14:textId="77777777" w:rsidR="001704D0" w:rsidRDefault="001704D0" w:rsidP="00F35FE7">
            <w:pPr>
              <w:pStyle w:val="CRCoverPage"/>
              <w:tabs>
                <w:tab w:val="right" w:pos="625"/>
              </w:tabs>
              <w:spacing w:after="0"/>
              <w:jc w:val="center"/>
              <w:rPr>
                <w:noProof/>
              </w:rPr>
            </w:pPr>
            <w:r>
              <w:rPr>
                <w:b/>
                <w:bCs/>
                <w:noProof/>
                <w:sz w:val="28"/>
              </w:rPr>
              <w:t>rev</w:t>
            </w:r>
          </w:p>
        </w:tc>
        <w:tc>
          <w:tcPr>
            <w:tcW w:w="425" w:type="dxa"/>
            <w:shd w:val="pct30" w:color="FFFF00" w:fill="auto"/>
          </w:tcPr>
          <w:p w14:paraId="21AC1011" w14:textId="77777777" w:rsidR="001704D0" w:rsidRDefault="001704D0" w:rsidP="00F35FE7">
            <w:pPr>
              <w:pStyle w:val="CRCoverPage"/>
              <w:spacing w:after="0"/>
              <w:jc w:val="center"/>
              <w:rPr>
                <w:b/>
                <w:noProof/>
              </w:rPr>
            </w:pPr>
            <w:r>
              <w:rPr>
                <w:b/>
                <w:noProof/>
                <w:sz w:val="32"/>
              </w:rPr>
              <w:t>-</w:t>
            </w:r>
          </w:p>
        </w:tc>
        <w:tc>
          <w:tcPr>
            <w:tcW w:w="2693" w:type="dxa"/>
          </w:tcPr>
          <w:p w14:paraId="60F115CB" w14:textId="77777777" w:rsidR="001704D0" w:rsidRDefault="001704D0" w:rsidP="00F35FE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BDE00BD" w14:textId="6242C212" w:rsidR="001704D0" w:rsidRDefault="000F1E15" w:rsidP="00F35FE7">
            <w:pPr>
              <w:pStyle w:val="CRCoverPage"/>
              <w:spacing w:after="0"/>
              <w:jc w:val="center"/>
              <w:rPr>
                <w:noProof/>
              </w:rPr>
            </w:pPr>
            <w:r>
              <w:rPr>
                <w:b/>
                <w:noProof/>
                <w:sz w:val="32"/>
              </w:rPr>
              <w:t>15.3</w:t>
            </w:r>
            <w:r w:rsidR="001704D0">
              <w:rPr>
                <w:b/>
                <w:noProof/>
                <w:sz w:val="32"/>
              </w:rPr>
              <w:t>.0</w:t>
            </w:r>
          </w:p>
        </w:tc>
        <w:tc>
          <w:tcPr>
            <w:tcW w:w="143" w:type="dxa"/>
            <w:tcBorders>
              <w:right w:val="single" w:sz="4" w:space="0" w:color="auto"/>
            </w:tcBorders>
          </w:tcPr>
          <w:p w14:paraId="2ECF0D08" w14:textId="77777777" w:rsidR="001704D0" w:rsidRDefault="001704D0" w:rsidP="00F35FE7">
            <w:pPr>
              <w:pStyle w:val="CRCoverPage"/>
              <w:spacing w:after="0"/>
              <w:rPr>
                <w:noProof/>
              </w:rPr>
            </w:pPr>
          </w:p>
        </w:tc>
      </w:tr>
      <w:tr w:rsidR="001704D0" w14:paraId="5F4984F0" w14:textId="77777777" w:rsidTr="00F35FE7">
        <w:tc>
          <w:tcPr>
            <w:tcW w:w="9641" w:type="dxa"/>
            <w:gridSpan w:val="9"/>
            <w:tcBorders>
              <w:left w:val="single" w:sz="4" w:space="0" w:color="auto"/>
              <w:right w:val="single" w:sz="4" w:space="0" w:color="auto"/>
            </w:tcBorders>
          </w:tcPr>
          <w:p w14:paraId="5253434B" w14:textId="77777777" w:rsidR="001704D0" w:rsidRDefault="001704D0" w:rsidP="00F35FE7">
            <w:pPr>
              <w:pStyle w:val="CRCoverPage"/>
              <w:spacing w:after="0"/>
              <w:rPr>
                <w:noProof/>
              </w:rPr>
            </w:pPr>
          </w:p>
        </w:tc>
      </w:tr>
      <w:tr w:rsidR="001704D0" w14:paraId="4F1062CD" w14:textId="77777777" w:rsidTr="00F35FE7">
        <w:tc>
          <w:tcPr>
            <w:tcW w:w="9641" w:type="dxa"/>
            <w:gridSpan w:val="9"/>
            <w:tcBorders>
              <w:top w:val="single" w:sz="4" w:space="0" w:color="auto"/>
            </w:tcBorders>
          </w:tcPr>
          <w:p w14:paraId="227DCC39" w14:textId="77777777" w:rsidR="001704D0" w:rsidRPr="00F25D98" w:rsidRDefault="001704D0" w:rsidP="00F35FE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04D0" w14:paraId="39F2A034" w14:textId="77777777" w:rsidTr="00F35FE7">
        <w:tc>
          <w:tcPr>
            <w:tcW w:w="9641" w:type="dxa"/>
            <w:gridSpan w:val="9"/>
          </w:tcPr>
          <w:p w14:paraId="42AB1FE0" w14:textId="77777777" w:rsidR="001704D0" w:rsidRDefault="001704D0" w:rsidP="00F35FE7">
            <w:pPr>
              <w:pStyle w:val="CRCoverPage"/>
              <w:spacing w:after="0"/>
              <w:rPr>
                <w:noProof/>
                <w:sz w:val="8"/>
                <w:szCs w:val="8"/>
              </w:rPr>
            </w:pPr>
          </w:p>
        </w:tc>
      </w:tr>
    </w:tbl>
    <w:p w14:paraId="2BF8BDD6" w14:textId="77777777" w:rsidR="001704D0" w:rsidRDefault="001704D0" w:rsidP="001704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4D0" w14:paraId="724361E5" w14:textId="77777777" w:rsidTr="00F35FE7">
        <w:tc>
          <w:tcPr>
            <w:tcW w:w="2835" w:type="dxa"/>
          </w:tcPr>
          <w:p w14:paraId="00979782" w14:textId="77777777" w:rsidR="001704D0" w:rsidRDefault="001704D0" w:rsidP="00F35FE7">
            <w:pPr>
              <w:pStyle w:val="CRCoverPage"/>
              <w:tabs>
                <w:tab w:val="right" w:pos="2751"/>
              </w:tabs>
              <w:spacing w:after="0"/>
              <w:rPr>
                <w:b/>
                <w:i/>
                <w:noProof/>
              </w:rPr>
            </w:pPr>
            <w:r>
              <w:rPr>
                <w:b/>
                <w:i/>
                <w:noProof/>
              </w:rPr>
              <w:t>Proposed change affects:</w:t>
            </w:r>
          </w:p>
        </w:tc>
        <w:tc>
          <w:tcPr>
            <w:tcW w:w="1418" w:type="dxa"/>
          </w:tcPr>
          <w:p w14:paraId="529C04C2" w14:textId="77777777" w:rsidR="001704D0" w:rsidRDefault="001704D0" w:rsidP="00F35F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F5899" w14:textId="77777777" w:rsidR="001704D0" w:rsidRDefault="001704D0" w:rsidP="00F35FE7">
            <w:pPr>
              <w:pStyle w:val="CRCoverPage"/>
              <w:spacing w:after="0"/>
              <w:jc w:val="center"/>
              <w:rPr>
                <w:b/>
                <w:caps/>
                <w:noProof/>
              </w:rPr>
            </w:pPr>
          </w:p>
        </w:tc>
        <w:tc>
          <w:tcPr>
            <w:tcW w:w="709" w:type="dxa"/>
            <w:tcBorders>
              <w:left w:val="single" w:sz="4" w:space="0" w:color="auto"/>
            </w:tcBorders>
          </w:tcPr>
          <w:p w14:paraId="38A6CDE2" w14:textId="77777777" w:rsidR="001704D0" w:rsidRDefault="001704D0" w:rsidP="00F35F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352AF2" w14:textId="77777777" w:rsidR="001704D0" w:rsidRDefault="001704D0" w:rsidP="00F35FE7">
            <w:pPr>
              <w:pStyle w:val="CRCoverPage"/>
              <w:spacing w:after="0"/>
              <w:jc w:val="center"/>
              <w:rPr>
                <w:b/>
                <w:caps/>
                <w:noProof/>
              </w:rPr>
            </w:pPr>
            <w:r>
              <w:rPr>
                <w:b/>
                <w:caps/>
                <w:noProof/>
              </w:rPr>
              <w:t>X</w:t>
            </w:r>
          </w:p>
        </w:tc>
        <w:tc>
          <w:tcPr>
            <w:tcW w:w="2126" w:type="dxa"/>
          </w:tcPr>
          <w:p w14:paraId="7CBD6991" w14:textId="77777777" w:rsidR="001704D0" w:rsidRDefault="001704D0" w:rsidP="00F35F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7CFFF" w14:textId="77777777" w:rsidR="001704D0" w:rsidRDefault="001704D0" w:rsidP="00F35FE7">
            <w:pPr>
              <w:pStyle w:val="CRCoverPage"/>
              <w:spacing w:after="0"/>
              <w:jc w:val="center"/>
              <w:rPr>
                <w:b/>
                <w:caps/>
                <w:noProof/>
              </w:rPr>
            </w:pPr>
            <w:r>
              <w:rPr>
                <w:b/>
                <w:caps/>
                <w:noProof/>
              </w:rPr>
              <w:t>X</w:t>
            </w:r>
          </w:p>
        </w:tc>
        <w:tc>
          <w:tcPr>
            <w:tcW w:w="1418" w:type="dxa"/>
            <w:tcBorders>
              <w:left w:val="nil"/>
            </w:tcBorders>
          </w:tcPr>
          <w:p w14:paraId="3A4327E7" w14:textId="77777777" w:rsidR="001704D0" w:rsidRDefault="001704D0" w:rsidP="00F35F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EA096" w14:textId="77777777" w:rsidR="001704D0" w:rsidRDefault="001704D0" w:rsidP="00F35FE7">
            <w:pPr>
              <w:pStyle w:val="CRCoverPage"/>
              <w:spacing w:after="0"/>
              <w:jc w:val="center"/>
              <w:rPr>
                <w:b/>
                <w:bCs/>
                <w:caps/>
                <w:noProof/>
              </w:rPr>
            </w:pPr>
          </w:p>
        </w:tc>
      </w:tr>
    </w:tbl>
    <w:p w14:paraId="1E0F925E" w14:textId="77777777" w:rsidR="001704D0" w:rsidRDefault="001704D0" w:rsidP="001704D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704D0" w14:paraId="771AD760" w14:textId="77777777" w:rsidTr="00F35FE7">
        <w:tc>
          <w:tcPr>
            <w:tcW w:w="9641" w:type="dxa"/>
            <w:gridSpan w:val="11"/>
          </w:tcPr>
          <w:p w14:paraId="566EE382" w14:textId="77777777" w:rsidR="001704D0" w:rsidRDefault="001704D0" w:rsidP="00F35FE7">
            <w:pPr>
              <w:pStyle w:val="CRCoverPage"/>
              <w:spacing w:after="0"/>
              <w:rPr>
                <w:noProof/>
                <w:sz w:val="8"/>
                <w:szCs w:val="8"/>
              </w:rPr>
            </w:pPr>
          </w:p>
        </w:tc>
      </w:tr>
      <w:tr w:rsidR="001704D0" w14:paraId="0929AE6D" w14:textId="77777777" w:rsidTr="00F35FE7">
        <w:tc>
          <w:tcPr>
            <w:tcW w:w="1843" w:type="dxa"/>
            <w:tcBorders>
              <w:top w:val="single" w:sz="4" w:space="0" w:color="auto"/>
              <w:left w:val="single" w:sz="4" w:space="0" w:color="auto"/>
            </w:tcBorders>
          </w:tcPr>
          <w:p w14:paraId="5BC58651" w14:textId="77777777" w:rsidR="001704D0" w:rsidRDefault="001704D0" w:rsidP="00F35FE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3BEC8C9" w14:textId="21DA49EB" w:rsidR="001704D0" w:rsidRDefault="001704D0" w:rsidP="00BB7D51">
            <w:pPr>
              <w:pStyle w:val="CRCoverPage"/>
              <w:spacing w:after="0"/>
              <w:ind w:left="100"/>
              <w:rPr>
                <w:noProof/>
              </w:rPr>
            </w:pPr>
            <w:r w:rsidRPr="00D14153">
              <w:rPr>
                <w:noProof/>
              </w:rPr>
              <w:t xml:space="preserve">CR to 38.214 </w:t>
            </w:r>
            <w:r w:rsidR="00BB7D51">
              <w:rPr>
                <w:noProof/>
              </w:rPr>
              <w:t>for maintenance of rate matching</w:t>
            </w:r>
          </w:p>
        </w:tc>
      </w:tr>
      <w:tr w:rsidR="001704D0" w14:paraId="43F1F499" w14:textId="77777777" w:rsidTr="00F35FE7">
        <w:tc>
          <w:tcPr>
            <w:tcW w:w="1843" w:type="dxa"/>
            <w:tcBorders>
              <w:left w:val="single" w:sz="4" w:space="0" w:color="auto"/>
            </w:tcBorders>
          </w:tcPr>
          <w:p w14:paraId="1F153230" w14:textId="77777777" w:rsidR="001704D0" w:rsidRDefault="001704D0" w:rsidP="00F35FE7">
            <w:pPr>
              <w:pStyle w:val="CRCoverPage"/>
              <w:spacing w:after="0"/>
              <w:rPr>
                <w:b/>
                <w:i/>
                <w:noProof/>
                <w:sz w:val="8"/>
                <w:szCs w:val="8"/>
              </w:rPr>
            </w:pPr>
          </w:p>
        </w:tc>
        <w:tc>
          <w:tcPr>
            <w:tcW w:w="7798" w:type="dxa"/>
            <w:gridSpan w:val="10"/>
            <w:tcBorders>
              <w:right w:val="single" w:sz="4" w:space="0" w:color="auto"/>
            </w:tcBorders>
          </w:tcPr>
          <w:p w14:paraId="0B3323D2" w14:textId="77777777" w:rsidR="001704D0" w:rsidRDefault="001704D0" w:rsidP="00F35FE7">
            <w:pPr>
              <w:pStyle w:val="CRCoverPage"/>
              <w:spacing w:after="0"/>
              <w:rPr>
                <w:noProof/>
                <w:sz w:val="8"/>
                <w:szCs w:val="8"/>
              </w:rPr>
            </w:pPr>
          </w:p>
        </w:tc>
      </w:tr>
      <w:tr w:rsidR="001704D0" w14:paraId="4B8E59B0" w14:textId="77777777" w:rsidTr="00F35FE7">
        <w:tc>
          <w:tcPr>
            <w:tcW w:w="1843" w:type="dxa"/>
            <w:tcBorders>
              <w:left w:val="single" w:sz="4" w:space="0" w:color="auto"/>
            </w:tcBorders>
          </w:tcPr>
          <w:p w14:paraId="34416C19" w14:textId="77777777" w:rsidR="001704D0" w:rsidRDefault="001704D0" w:rsidP="00F35FE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DCBEBE" w14:textId="44AD9CFE" w:rsidR="001704D0" w:rsidRDefault="00BB7D51" w:rsidP="00F35FE7">
            <w:pPr>
              <w:pStyle w:val="CRCoverPage"/>
              <w:spacing w:after="0"/>
              <w:ind w:left="100"/>
              <w:rPr>
                <w:noProof/>
              </w:rPr>
            </w:pPr>
            <w:r>
              <w:rPr>
                <w:noProof/>
              </w:rPr>
              <w:t>MediaTek Inc.</w:t>
            </w:r>
          </w:p>
        </w:tc>
      </w:tr>
      <w:tr w:rsidR="001704D0" w14:paraId="43D01226" w14:textId="77777777" w:rsidTr="00F35FE7">
        <w:tc>
          <w:tcPr>
            <w:tcW w:w="1843" w:type="dxa"/>
            <w:tcBorders>
              <w:left w:val="single" w:sz="4" w:space="0" w:color="auto"/>
            </w:tcBorders>
          </w:tcPr>
          <w:p w14:paraId="2F138689" w14:textId="77777777" w:rsidR="001704D0" w:rsidRDefault="001704D0" w:rsidP="00F35FE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1D0831" w14:textId="77777777" w:rsidR="001704D0" w:rsidRDefault="001704D0" w:rsidP="00F35FE7">
            <w:pPr>
              <w:pStyle w:val="CRCoverPage"/>
              <w:spacing w:after="0"/>
              <w:ind w:left="100"/>
              <w:rPr>
                <w:noProof/>
              </w:rPr>
            </w:pPr>
          </w:p>
        </w:tc>
      </w:tr>
      <w:tr w:rsidR="001704D0" w14:paraId="45A28787" w14:textId="77777777" w:rsidTr="00F35FE7">
        <w:tc>
          <w:tcPr>
            <w:tcW w:w="1843" w:type="dxa"/>
            <w:tcBorders>
              <w:left w:val="single" w:sz="4" w:space="0" w:color="auto"/>
            </w:tcBorders>
          </w:tcPr>
          <w:p w14:paraId="2055072F" w14:textId="77777777" w:rsidR="001704D0" w:rsidRDefault="001704D0" w:rsidP="00F35FE7">
            <w:pPr>
              <w:pStyle w:val="CRCoverPage"/>
              <w:spacing w:after="0"/>
              <w:rPr>
                <w:b/>
                <w:i/>
                <w:noProof/>
                <w:sz w:val="8"/>
                <w:szCs w:val="8"/>
              </w:rPr>
            </w:pPr>
          </w:p>
        </w:tc>
        <w:tc>
          <w:tcPr>
            <w:tcW w:w="7798" w:type="dxa"/>
            <w:gridSpan w:val="10"/>
            <w:tcBorders>
              <w:right w:val="single" w:sz="4" w:space="0" w:color="auto"/>
            </w:tcBorders>
          </w:tcPr>
          <w:p w14:paraId="79016592" w14:textId="77777777" w:rsidR="001704D0" w:rsidRDefault="001704D0" w:rsidP="00F35FE7">
            <w:pPr>
              <w:pStyle w:val="CRCoverPage"/>
              <w:spacing w:after="0"/>
              <w:rPr>
                <w:noProof/>
                <w:sz w:val="8"/>
                <w:szCs w:val="8"/>
              </w:rPr>
            </w:pPr>
          </w:p>
        </w:tc>
      </w:tr>
      <w:tr w:rsidR="001704D0" w14:paraId="31245A37" w14:textId="77777777" w:rsidTr="00F35FE7">
        <w:tc>
          <w:tcPr>
            <w:tcW w:w="1843" w:type="dxa"/>
            <w:tcBorders>
              <w:left w:val="single" w:sz="4" w:space="0" w:color="auto"/>
            </w:tcBorders>
          </w:tcPr>
          <w:p w14:paraId="073618B1" w14:textId="77777777" w:rsidR="001704D0" w:rsidRDefault="001704D0" w:rsidP="00F35FE7">
            <w:pPr>
              <w:pStyle w:val="CRCoverPage"/>
              <w:tabs>
                <w:tab w:val="right" w:pos="1759"/>
              </w:tabs>
              <w:spacing w:after="0"/>
              <w:rPr>
                <w:b/>
                <w:i/>
                <w:noProof/>
              </w:rPr>
            </w:pPr>
            <w:r>
              <w:rPr>
                <w:b/>
                <w:i/>
                <w:noProof/>
              </w:rPr>
              <w:t>Work item code:</w:t>
            </w:r>
          </w:p>
        </w:tc>
        <w:tc>
          <w:tcPr>
            <w:tcW w:w="3260" w:type="dxa"/>
            <w:gridSpan w:val="5"/>
            <w:shd w:val="pct30" w:color="FFFF00" w:fill="auto"/>
          </w:tcPr>
          <w:p w14:paraId="415DFF30" w14:textId="77777777" w:rsidR="001704D0" w:rsidRDefault="001704D0" w:rsidP="00F35FE7">
            <w:pPr>
              <w:pStyle w:val="CRCoverPage"/>
              <w:ind w:left="100"/>
            </w:pPr>
            <w:r>
              <w:rPr>
                <w:noProof/>
              </w:rPr>
              <w:t>NR_newRAT-Core</w:t>
            </w:r>
          </w:p>
        </w:tc>
        <w:tc>
          <w:tcPr>
            <w:tcW w:w="994" w:type="dxa"/>
            <w:gridSpan w:val="2"/>
            <w:tcBorders>
              <w:left w:val="nil"/>
            </w:tcBorders>
          </w:tcPr>
          <w:p w14:paraId="4E13B9D1" w14:textId="77777777" w:rsidR="001704D0" w:rsidRDefault="001704D0" w:rsidP="00F35FE7">
            <w:pPr>
              <w:pStyle w:val="CRCoverPage"/>
              <w:spacing w:after="0"/>
              <w:ind w:right="100"/>
              <w:rPr>
                <w:noProof/>
              </w:rPr>
            </w:pPr>
          </w:p>
        </w:tc>
        <w:tc>
          <w:tcPr>
            <w:tcW w:w="1417" w:type="dxa"/>
            <w:gridSpan w:val="2"/>
            <w:tcBorders>
              <w:left w:val="nil"/>
            </w:tcBorders>
          </w:tcPr>
          <w:p w14:paraId="65CC578C" w14:textId="77777777" w:rsidR="001704D0" w:rsidRDefault="001704D0" w:rsidP="00F35F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4780C8" w14:textId="5574E894" w:rsidR="001704D0" w:rsidRDefault="001704D0" w:rsidP="00BB7D51">
            <w:pPr>
              <w:pStyle w:val="CRCoverPage"/>
              <w:spacing w:after="0"/>
              <w:ind w:left="100"/>
              <w:rPr>
                <w:noProof/>
              </w:rPr>
            </w:pPr>
            <w:r>
              <w:rPr>
                <w:noProof/>
              </w:rPr>
              <w:t>2018-</w:t>
            </w:r>
            <w:r w:rsidR="000F1E15">
              <w:rPr>
                <w:noProof/>
              </w:rPr>
              <w:t>1</w:t>
            </w:r>
            <w:r w:rsidR="00BB7D51">
              <w:rPr>
                <w:noProof/>
              </w:rPr>
              <w:t>1</w:t>
            </w:r>
            <w:r>
              <w:rPr>
                <w:noProof/>
              </w:rPr>
              <w:t>-</w:t>
            </w:r>
            <w:r w:rsidR="00BB7D51">
              <w:rPr>
                <w:noProof/>
              </w:rPr>
              <w:t>1</w:t>
            </w:r>
            <w:r w:rsidR="0060433A">
              <w:rPr>
                <w:noProof/>
              </w:rPr>
              <w:t>2</w:t>
            </w:r>
          </w:p>
        </w:tc>
      </w:tr>
      <w:tr w:rsidR="001704D0" w14:paraId="21871C5F" w14:textId="77777777" w:rsidTr="00F35FE7">
        <w:tc>
          <w:tcPr>
            <w:tcW w:w="1843" w:type="dxa"/>
            <w:tcBorders>
              <w:left w:val="single" w:sz="4" w:space="0" w:color="auto"/>
            </w:tcBorders>
          </w:tcPr>
          <w:p w14:paraId="5AA5B6A3" w14:textId="77777777" w:rsidR="001704D0" w:rsidRDefault="001704D0" w:rsidP="00F35FE7">
            <w:pPr>
              <w:pStyle w:val="CRCoverPage"/>
              <w:spacing w:after="0"/>
              <w:rPr>
                <w:b/>
                <w:i/>
                <w:noProof/>
                <w:sz w:val="8"/>
                <w:szCs w:val="8"/>
              </w:rPr>
            </w:pPr>
          </w:p>
        </w:tc>
        <w:tc>
          <w:tcPr>
            <w:tcW w:w="1560" w:type="dxa"/>
            <w:gridSpan w:val="4"/>
          </w:tcPr>
          <w:p w14:paraId="225C7012" w14:textId="77777777" w:rsidR="001704D0" w:rsidRDefault="001704D0" w:rsidP="00F35FE7">
            <w:pPr>
              <w:pStyle w:val="CRCoverPage"/>
              <w:spacing w:after="0"/>
              <w:rPr>
                <w:noProof/>
                <w:sz w:val="8"/>
                <w:szCs w:val="8"/>
              </w:rPr>
            </w:pPr>
          </w:p>
        </w:tc>
        <w:tc>
          <w:tcPr>
            <w:tcW w:w="2694" w:type="dxa"/>
            <w:gridSpan w:val="3"/>
          </w:tcPr>
          <w:p w14:paraId="4F4428BF" w14:textId="77777777" w:rsidR="001704D0" w:rsidRDefault="001704D0" w:rsidP="00F35FE7">
            <w:pPr>
              <w:pStyle w:val="CRCoverPage"/>
              <w:spacing w:after="0"/>
              <w:rPr>
                <w:noProof/>
                <w:sz w:val="8"/>
                <w:szCs w:val="8"/>
              </w:rPr>
            </w:pPr>
          </w:p>
        </w:tc>
        <w:tc>
          <w:tcPr>
            <w:tcW w:w="1417" w:type="dxa"/>
            <w:gridSpan w:val="2"/>
          </w:tcPr>
          <w:p w14:paraId="04DC08CC" w14:textId="77777777" w:rsidR="001704D0" w:rsidRDefault="001704D0" w:rsidP="00F35FE7">
            <w:pPr>
              <w:pStyle w:val="CRCoverPage"/>
              <w:spacing w:after="0"/>
              <w:rPr>
                <w:noProof/>
                <w:sz w:val="8"/>
                <w:szCs w:val="8"/>
              </w:rPr>
            </w:pPr>
          </w:p>
        </w:tc>
        <w:tc>
          <w:tcPr>
            <w:tcW w:w="2127" w:type="dxa"/>
            <w:tcBorders>
              <w:right w:val="single" w:sz="4" w:space="0" w:color="auto"/>
            </w:tcBorders>
          </w:tcPr>
          <w:p w14:paraId="084A32AF" w14:textId="77777777" w:rsidR="001704D0" w:rsidRDefault="001704D0" w:rsidP="00F35FE7">
            <w:pPr>
              <w:pStyle w:val="CRCoverPage"/>
              <w:spacing w:after="0"/>
              <w:rPr>
                <w:noProof/>
                <w:sz w:val="8"/>
                <w:szCs w:val="8"/>
              </w:rPr>
            </w:pPr>
          </w:p>
        </w:tc>
      </w:tr>
      <w:tr w:rsidR="001704D0" w14:paraId="1B878D60" w14:textId="77777777" w:rsidTr="00F35FE7">
        <w:trPr>
          <w:cantSplit/>
        </w:trPr>
        <w:tc>
          <w:tcPr>
            <w:tcW w:w="1843" w:type="dxa"/>
            <w:tcBorders>
              <w:left w:val="single" w:sz="4" w:space="0" w:color="auto"/>
            </w:tcBorders>
          </w:tcPr>
          <w:p w14:paraId="57583636" w14:textId="77777777" w:rsidR="001704D0" w:rsidRDefault="001704D0" w:rsidP="00F35FE7">
            <w:pPr>
              <w:pStyle w:val="CRCoverPage"/>
              <w:tabs>
                <w:tab w:val="right" w:pos="1759"/>
              </w:tabs>
              <w:spacing w:after="0"/>
              <w:rPr>
                <w:b/>
                <w:i/>
                <w:noProof/>
              </w:rPr>
            </w:pPr>
            <w:r>
              <w:rPr>
                <w:b/>
                <w:i/>
                <w:noProof/>
              </w:rPr>
              <w:t>Category:</w:t>
            </w:r>
          </w:p>
        </w:tc>
        <w:tc>
          <w:tcPr>
            <w:tcW w:w="425" w:type="dxa"/>
            <w:shd w:val="pct30" w:color="FFFF00" w:fill="auto"/>
          </w:tcPr>
          <w:p w14:paraId="6E249D51" w14:textId="77777777" w:rsidR="001704D0" w:rsidRDefault="001704D0" w:rsidP="00F35FE7">
            <w:pPr>
              <w:pStyle w:val="CRCoverPage"/>
              <w:spacing w:after="0"/>
              <w:ind w:left="100"/>
              <w:rPr>
                <w:b/>
                <w:noProof/>
              </w:rPr>
            </w:pPr>
            <w:r>
              <w:rPr>
                <w:b/>
                <w:noProof/>
              </w:rPr>
              <w:t>F</w:t>
            </w:r>
          </w:p>
        </w:tc>
        <w:tc>
          <w:tcPr>
            <w:tcW w:w="3829" w:type="dxa"/>
            <w:gridSpan w:val="6"/>
            <w:tcBorders>
              <w:left w:val="nil"/>
            </w:tcBorders>
          </w:tcPr>
          <w:p w14:paraId="0DB41541" w14:textId="77777777" w:rsidR="001704D0" w:rsidRDefault="001704D0" w:rsidP="00F35FE7">
            <w:pPr>
              <w:pStyle w:val="CRCoverPage"/>
              <w:spacing w:after="0"/>
              <w:rPr>
                <w:noProof/>
              </w:rPr>
            </w:pPr>
          </w:p>
        </w:tc>
        <w:tc>
          <w:tcPr>
            <w:tcW w:w="1417" w:type="dxa"/>
            <w:gridSpan w:val="2"/>
            <w:tcBorders>
              <w:left w:val="nil"/>
            </w:tcBorders>
          </w:tcPr>
          <w:p w14:paraId="50A01696" w14:textId="77777777" w:rsidR="001704D0" w:rsidRDefault="001704D0" w:rsidP="00F35F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8F4645" w14:textId="77777777" w:rsidR="001704D0" w:rsidRDefault="001704D0" w:rsidP="00F35FE7">
            <w:pPr>
              <w:pStyle w:val="CRCoverPage"/>
              <w:spacing w:after="0"/>
              <w:ind w:left="100"/>
              <w:rPr>
                <w:noProof/>
              </w:rPr>
            </w:pPr>
            <w:r>
              <w:rPr>
                <w:noProof/>
              </w:rPr>
              <w:t>Rel-15</w:t>
            </w:r>
          </w:p>
        </w:tc>
      </w:tr>
      <w:tr w:rsidR="001704D0" w14:paraId="2ED349AE" w14:textId="77777777" w:rsidTr="00F35FE7">
        <w:tc>
          <w:tcPr>
            <w:tcW w:w="1843" w:type="dxa"/>
            <w:tcBorders>
              <w:left w:val="single" w:sz="4" w:space="0" w:color="auto"/>
              <w:bottom w:val="single" w:sz="4" w:space="0" w:color="auto"/>
            </w:tcBorders>
          </w:tcPr>
          <w:p w14:paraId="3A475A37" w14:textId="77777777" w:rsidR="001704D0" w:rsidRDefault="001704D0" w:rsidP="00F35FE7">
            <w:pPr>
              <w:pStyle w:val="CRCoverPage"/>
              <w:spacing w:after="0"/>
              <w:rPr>
                <w:b/>
                <w:i/>
                <w:noProof/>
              </w:rPr>
            </w:pPr>
          </w:p>
        </w:tc>
        <w:tc>
          <w:tcPr>
            <w:tcW w:w="4678" w:type="dxa"/>
            <w:gridSpan w:val="8"/>
            <w:tcBorders>
              <w:bottom w:val="single" w:sz="4" w:space="0" w:color="auto"/>
            </w:tcBorders>
          </w:tcPr>
          <w:p w14:paraId="5E5CCE9D" w14:textId="77777777" w:rsidR="001704D0" w:rsidRDefault="001704D0" w:rsidP="00F35F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6F46B0" w14:textId="77777777" w:rsidR="001704D0" w:rsidRDefault="001704D0" w:rsidP="00F35FE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F785C3" w14:textId="77777777" w:rsidR="001704D0" w:rsidRPr="007C2097" w:rsidRDefault="001704D0" w:rsidP="00F35F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04D0" w14:paraId="3E2767CA" w14:textId="77777777" w:rsidTr="00F35FE7">
        <w:tc>
          <w:tcPr>
            <w:tcW w:w="1843" w:type="dxa"/>
          </w:tcPr>
          <w:p w14:paraId="7ABE68C1" w14:textId="77777777" w:rsidR="001704D0" w:rsidRDefault="001704D0" w:rsidP="00F35FE7">
            <w:pPr>
              <w:pStyle w:val="CRCoverPage"/>
              <w:spacing w:after="0"/>
              <w:rPr>
                <w:b/>
                <w:i/>
                <w:noProof/>
                <w:sz w:val="8"/>
                <w:szCs w:val="8"/>
              </w:rPr>
            </w:pPr>
          </w:p>
        </w:tc>
        <w:tc>
          <w:tcPr>
            <w:tcW w:w="7798" w:type="dxa"/>
            <w:gridSpan w:val="10"/>
          </w:tcPr>
          <w:p w14:paraId="75C5BE6E" w14:textId="77777777" w:rsidR="001704D0" w:rsidRDefault="001704D0" w:rsidP="00F35FE7">
            <w:pPr>
              <w:pStyle w:val="CRCoverPage"/>
              <w:spacing w:after="0"/>
              <w:rPr>
                <w:noProof/>
                <w:sz w:val="8"/>
                <w:szCs w:val="8"/>
              </w:rPr>
            </w:pPr>
          </w:p>
        </w:tc>
      </w:tr>
      <w:tr w:rsidR="001704D0" w14:paraId="1099B8F1" w14:textId="77777777" w:rsidTr="00F35FE7">
        <w:tc>
          <w:tcPr>
            <w:tcW w:w="2268" w:type="dxa"/>
            <w:gridSpan w:val="2"/>
            <w:tcBorders>
              <w:top w:val="single" w:sz="4" w:space="0" w:color="auto"/>
              <w:left w:val="single" w:sz="4" w:space="0" w:color="auto"/>
            </w:tcBorders>
          </w:tcPr>
          <w:p w14:paraId="08C58488" w14:textId="77777777" w:rsidR="001704D0" w:rsidRDefault="001704D0" w:rsidP="00F35FE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C7A0836" w14:textId="27C3B0E2" w:rsidR="001704D0" w:rsidRDefault="00BB7D51" w:rsidP="00F35FE7">
            <w:pPr>
              <w:pStyle w:val="CRCoverPage"/>
              <w:spacing w:after="0"/>
              <w:ind w:left="100"/>
              <w:rPr>
                <w:noProof/>
              </w:rPr>
            </w:pPr>
            <w:r>
              <w:rPr>
                <w:noProof/>
              </w:rPr>
              <w:t>Maintenance for rate matching</w:t>
            </w:r>
          </w:p>
        </w:tc>
      </w:tr>
      <w:tr w:rsidR="001704D0" w14:paraId="7B20EAF5" w14:textId="77777777" w:rsidTr="00F35FE7">
        <w:tc>
          <w:tcPr>
            <w:tcW w:w="2268" w:type="dxa"/>
            <w:gridSpan w:val="2"/>
            <w:tcBorders>
              <w:left w:val="single" w:sz="4" w:space="0" w:color="auto"/>
            </w:tcBorders>
          </w:tcPr>
          <w:p w14:paraId="7458A74D" w14:textId="77777777" w:rsidR="001704D0" w:rsidRDefault="001704D0" w:rsidP="00F35FE7">
            <w:pPr>
              <w:pStyle w:val="CRCoverPage"/>
              <w:spacing w:after="0"/>
              <w:rPr>
                <w:b/>
                <w:i/>
                <w:noProof/>
                <w:sz w:val="8"/>
                <w:szCs w:val="8"/>
              </w:rPr>
            </w:pPr>
          </w:p>
        </w:tc>
        <w:tc>
          <w:tcPr>
            <w:tcW w:w="7373" w:type="dxa"/>
            <w:gridSpan w:val="9"/>
            <w:tcBorders>
              <w:right w:val="single" w:sz="4" w:space="0" w:color="auto"/>
            </w:tcBorders>
          </w:tcPr>
          <w:p w14:paraId="08172631" w14:textId="77777777" w:rsidR="001704D0" w:rsidRDefault="001704D0" w:rsidP="00F35FE7">
            <w:pPr>
              <w:pStyle w:val="CRCoverPage"/>
              <w:spacing w:after="0"/>
              <w:rPr>
                <w:noProof/>
                <w:sz w:val="8"/>
                <w:szCs w:val="8"/>
              </w:rPr>
            </w:pPr>
          </w:p>
        </w:tc>
      </w:tr>
      <w:tr w:rsidR="001704D0" w14:paraId="5B75A194" w14:textId="77777777" w:rsidTr="00F35FE7">
        <w:tc>
          <w:tcPr>
            <w:tcW w:w="2268" w:type="dxa"/>
            <w:gridSpan w:val="2"/>
            <w:tcBorders>
              <w:left w:val="single" w:sz="4" w:space="0" w:color="auto"/>
            </w:tcBorders>
          </w:tcPr>
          <w:p w14:paraId="38E2ABF2" w14:textId="77777777" w:rsidR="001704D0" w:rsidRDefault="001704D0" w:rsidP="00F35FE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EB2EF7" w14:textId="43BD74E6" w:rsidR="001704D0" w:rsidRDefault="001704D0" w:rsidP="00BB7D51">
            <w:pPr>
              <w:pStyle w:val="CRCoverPage"/>
              <w:spacing w:after="0"/>
              <w:ind w:left="100"/>
              <w:rPr>
                <w:noProof/>
              </w:rPr>
            </w:pPr>
            <w:r>
              <w:rPr>
                <w:noProof/>
              </w:rPr>
              <w:t xml:space="preserve">Updating the specification text </w:t>
            </w:r>
            <w:r w:rsidR="00BB7D51">
              <w:rPr>
                <w:noProof/>
              </w:rPr>
              <w:t>of rate matching</w:t>
            </w:r>
          </w:p>
        </w:tc>
      </w:tr>
      <w:tr w:rsidR="001704D0" w14:paraId="39649727" w14:textId="77777777" w:rsidTr="00F35FE7">
        <w:tc>
          <w:tcPr>
            <w:tcW w:w="2268" w:type="dxa"/>
            <w:gridSpan w:val="2"/>
            <w:tcBorders>
              <w:left w:val="single" w:sz="4" w:space="0" w:color="auto"/>
            </w:tcBorders>
          </w:tcPr>
          <w:p w14:paraId="4AC4A1AD" w14:textId="77777777" w:rsidR="001704D0" w:rsidRDefault="001704D0" w:rsidP="00F35FE7">
            <w:pPr>
              <w:pStyle w:val="CRCoverPage"/>
              <w:spacing w:after="0"/>
              <w:rPr>
                <w:b/>
                <w:i/>
                <w:noProof/>
                <w:sz w:val="8"/>
                <w:szCs w:val="8"/>
              </w:rPr>
            </w:pPr>
          </w:p>
        </w:tc>
        <w:tc>
          <w:tcPr>
            <w:tcW w:w="7373" w:type="dxa"/>
            <w:gridSpan w:val="9"/>
            <w:tcBorders>
              <w:right w:val="single" w:sz="4" w:space="0" w:color="auto"/>
            </w:tcBorders>
          </w:tcPr>
          <w:p w14:paraId="747B4DCD" w14:textId="77777777" w:rsidR="001704D0" w:rsidRDefault="001704D0" w:rsidP="00F35FE7">
            <w:pPr>
              <w:pStyle w:val="CRCoverPage"/>
              <w:spacing w:after="0"/>
              <w:rPr>
                <w:noProof/>
                <w:sz w:val="8"/>
                <w:szCs w:val="8"/>
              </w:rPr>
            </w:pPr>
          </w:p>
        </w:tc>
      </w:tr>
      <w:tr w:rsidR="001704D0" w14:paraId="0C4A5E18" w14:textId="77777777" w:rsidTr="00F35FE7">
        <w:tc>
          <w:tcPr>
            <w:tcW w:w="2268" w:type="dxa"/>
            <w:gridSpan w:val="2"/>
            <w:tcBorders>
              <w:left w:val="single" w:sz="4" w:space="0" w:color="auto"/>
              <w:bottom w:val="single" w:sz="4" w:space="0" w:color="auto"/>
            </w:tcBorders>
          </w:tcPr>
          <w:p w14:paraId="63077960" w14:textId="77777777" w:rsidR="001704D0" w:rsidRDefault="001704D0" w:rsidP="00F35FE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0C83948" w14:textId="042D4F0C" w:rsidR="001704D0" w:rsidRDefault="001704D0" w:rsidP="00BB7D51">
            <w:pPr>
              <w:pStyle w:val="CRCoverPage"/>
              <w:spacing w:after="0"/>
              <w:ind w:left="100"/>
              <w:rPr>
                <w:noProof/>
              </w:rPr>
            </w:pPr>
            <w:r>
              <w:rPr>
                <w:noProof/>
              </w:rPr>
              <w:t>Incomplete NR support</w:t>
            </w:r>
            <w:r w:rsidR="00BB7D51">
              <w:rPr>
                <w:noProof/>
              </w:rPr>
              <w:t xml:space="preserve"> for rate matching</w:t>
            </w:r>
          </w:p>
        </w:tc>
      </w:tr>
      <w:tr w:rsidR="001704D0" w14:paraId="579A7E5E" w14:textId="77777777" w:rsidTr="00F35FE7">
        <w:tc>
          <w:tcPr>
            <w:tcW w:w="2268" w:type="dxa"/>
            <w:gridSpan w:val="2"/>
          </w:tcPr>
          <w:p w14:paraId="1C087784" w14:textId="77777777" w:rsidR="001704D0" w:rsidRDefault="001704D0" w:rsidP="00F35FE7">
            <w:pPr>
              <w:pStyle w:val="CRCoverPage"/>
              <w:spacing w:after="0"/>
              <w:rPr>
                <w:b/>
                <w:i/>
                <w:noProof/>
                <w:sz w:val="8"/>
                <w:szCs w:val="8"/>
              </w:rPr>
            </w:pPr>
          </w:p>
        </w:tc>
        <w:tc>
          <w:tcPr>
            <w:tcW w:w="7373" w:type="dxa"/>
            <w:gridSpan w:val="9"/>
          </w:tcPr>
          <w:p w14:paraId="0BDDD0A8" w14:textId="77777777" w:rsidR="001704D0" w:rsidRDefault="001704D0" w:rsidP="00F35FE7">
            <w:pPr>
              <w:pStyle w:val="CRCoverPage"/>
              <w:spacing w:after="0"/>
              <w:rPr>
                <w:noProof/>
                <w:sz w:val="8"/>
                <w:szCs w:val="8"/>
              </w:rPr>
            </w:pPr>
          </w:p>
        </w:tc>
      </w:tr>
      <w:tr w:rsidR="001704D0" w14:paraId="6962F3A6" w14:textId="77777777" w:rsidTr="00F35FE7">
        <w:tc>
          <w:tcPr>
            <w:tcW w:w="2268" w:type="dxa"/>
            <w:gridSpan w:val="2"/>
            <w:tcBorders>
              <w:top w:val="single" w:sz="4" w:space="0" w:color="auto"/>
              <w:left w:val="single" w:sz="4" w:space="0" w:color="auto"/>
            </w:tcBorders>
          </w:tcPr>
          <w:p w14:paraId="5CEEC4F9" w14:textId="77777777" w:rsidR="001704D0" w:rsidRDefault="001704D0" w:rsidP="00F35FE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F0762B7" w14:textId="77777777" w:rsidR="001704D0" w:rsidRDefault="001704D0" w:rsidP="00F35FE7">
            <w:pPr>
              <w:pStyle w:val="CRCoverPage"/>
              <w:spacing w:after="0"/>
              <w:ind w:left="100"/>
              <w:rPr>
                <w:noProof/>
              </w:rPr>
            </w:pPr>
          </w:p>
        </w:tc>
      </w:tr>
      <w:tr w:rsidR="001704D0" w14:paraId="32DA8184" w14:textId="77777777" w:rsidTr="00F35FE7">
        <w:tc>
          <w:tcPr>
            <w:tcW w:w="2268" w:type="dxa"/>
            <w:gridSpan w:val="2"/>
            <w:tcBorders>
              <w:left w:val="single" w:sz="4" w:space="0" w:color="auto"/>
            </w:tcBorders>
          </w:tcPr>
          <w:p w14:paraId="142A1A19" w14:textId="77777777" w:rsidR="001704D0" w:rsidRDefault="001704D0" w:rsidP="00F35FE7">
            <w:pPr>
              <w:pStyle w:val="CRCoverPage"/>
              <w:spacing w:after="0"/>
              <w:rPr>
                <w:b/>
                <w:i/>
                <w:noProof/>
                <w:sz w:val="8"/>
                <w:szCs w:val="8"/>
              </w:rPr>
            </w:pPr>
          </w:p>
        </w:tc>
        <w:tc>
          <w:tcPr>
            <w:tcW w:w="7373" w:type="dxa"/>
            <w:gridSpan w:val="9"/>
            <w:tcBorders>
              <w:right w:val="single" w:sz="4" w:space="0" w:color="auto"/>
            </w:tcBorders>
          </w:tcPr>
          <w:p w14:paraId="2E37EF0D" w14:textId="77777777" w:rsidR="001704D0" w:rsidRDefault="001704D0" w:rsidP="00F35FE7">
            <w:pPr>
              <w:pStyle w:val="CRCoverPage"/>
              <w:spacing w:after="0"/>
              <w:rPr>
                <w:noProof/>
                <w:sz w:val="8"/>
                <w:szCs w:val="8"/>
              </w:rPr>
            </w:pPr>
          </w:p>
        </w:tc>
      </w:tr>
      <w:tr w:rsidR="001704D0" w14:paraId="1F209F73" w14:textId="77777777" w:rsidTr="00F35FE7">
        <w:tc>
          <w:tcPr>
            <w:tcW w:w="2268" w:type="dxa"/>
            <w:gridSpan w:val="2"/>
            <w:tcBorders>
              <w:left w:val="single" w:sz="4" w:space="0" w:color="auto"/>
            </w:tcBorders>
          </w:tcPr>
          <w:p w14:paraId="03A77CD9" w14:textId="77777777" w:rsidR="001704D0" w:rsidRDefault="001704D0" w:rsidP="00F35F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D46C8" w14:textId="77777777" w:rsidR="001704D0" w:rsidRDefault="001704D0" w:rsidP="00F35F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41381B" w14:textId="77777777" w:rsidR="001704D0" w:rsidRDefault="001704D0" w:rsidP="00F35FE7">
            <w:pPr>
              <w:pStyle w:val="CRCoverPage"/>
              <w:spacing w:after="0"/>
              <w:jc w:val="center"/>
              <w:rPr>
                <w:b/>
                <w:caps/>
                <w:noProof/>
              </w:rPr>
            </w:pPr>
            <w:r>
              <w:rPr>
                <w:b/>
                <w:caps/>
                <w:noProof/>
              </w:rPr>
              <w:t>N</w:t>
            </w:r>
          </w:p>
        </w:tc>
        <w:tc>
          <w:tcPr>
            <w:tcW w:w="2977" w:type="dxa"/>
            <w:gridSpan w:val="3"/>
          </w:tcPr>
          <w:p w14:paraId="7312284A" w14:textId="77777777" w:rsidR="001704D0" w:rsidRDefault="001704D0" w:rsidP="00F35FE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A09FD6" w14:textId="77777777" w:rsidR="001704D0" w:rsidRDefault="001704D0" w:rsidP="00F35FE7">
            <w:pPr>
              <w:pStyle w:val="CRCoverPage"/>
              <w:spacing w:after="0"/>
              <w:ind w:left="99"/>
              <w:rPr>
                <w:noProof/>
              </w:rPr>
            </w:pPr>
          </w:p>
        </w:tc>
      </w:tr>
      <w:tr w:rsidR="001704D0" w14:paraId="14E68599" w14:textId="77777777" w:rsidTr="00F35FE7">
        <w:tc>
          <w:tcPr>
            <w:tcW w:w="2268" w:type="dxa"/>
            <w:gridSpan w:val="2"/>
            <w:tcBorders>
              <w:left w:val="single" w:sz="4" w:space="0" w:color="auto"/>
            </w:tcBorders>
          </w:tcPr>
          <w:p w14:paraId="4191B5ED" w14:textId="77777777" w:rsidR="001704D0" w:rsidRDefault="001704D0" w:rsidP="00F35F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D12F4" w14:textId="77777777" w:rsidR="001704D0" w:rsidRDefault="001704D0" w:rsidP="00F35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CC38D" w14:textId="77777777" w:rsidR="001704D0" w:rsidRDefault="001704D0" w:rsidP="00F35FE7">
            <w:pPr>
              <w:pStyle w:val="CRCoverPage"/>
              <w:spacing w:after="0"/>
              <w:jc w:val="center"/>
              <w:rPr>
                <w:b/>
                <w:caps/>
                <w:noProof/>
              </w:rPr>
            </w:pPr>
            <w:r>
              <w:rPr>
                <w:b/>
                <w:caps/>
                <w:noProof/>
              </w:rPr>
              <w:t>X</w:t>
            </w:r>
          </w:p>
        </w:tc>
        <w:tc>
          <w:tcPr>
            <w:tcW w:w="2977" w:type="dxa"/>
            <w:gridSpan w:val="3"/>
          </w:tcPr>
          <w:p w14:paraId="0A76D8CF" w14:textId="77777777" w:rsidR="001704D0" w:rsidRDefault="001704D0" w:rsidP="00F35FE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C6835D9" w14:textId="77777777" w:rsidR="001704D0" w:rsidRDefault="001704D0" w:rsidP="00F35FE7">
            <w:pPr>
              <w:pStyle w:val="CRCoverPage"/>
              <w:spacing w:after="0"/>
              <w:ind w:left="99"/>
              <w:rPr>
                <w:noProof/>
              </w:rPr>
            </w:pPr>
          </w:p>
        </w:tc>
      </w:tr>
      <w:tr w:rsidR="001704D0" w14:paraId="4C3B2A4A" w14:textId="77777777" w:rsidTr="00F35FE7">
        <w:tc>
          <w:tcPr>
            <w:tcW w:w="2268" w:type="dxa"/>
            <w:gridSpan w:val="2"/>
            <w:tcBorders>
              <w:left w:val="single" w:sz="4" w:space="0" w:color="auto"/>
            </w:tcBorders>
          </w:tcPr>
          <w:p w14:paraId="6AA00829" w14:textId="77777777" w:rsidR="001704D0" w:rsidRDefault="001704D0" w:rsidP="00F35F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5F4F9" w14:textId="77777777" w:rsidR="001704D0" w:rsidRDefault="001704D0" w:rsidP="00F35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3B366" w14:textId="77777777" w:rsidR="001704D0" w:rsidRDefault="001704D0" w:rsidP="00F35FE7">
            <w:pPr>
              <w:pStyle w:val="CRCoverPage"/>
              <w:spacing w:after="0"/>
              <w:jc w:val="center"/>
              <w:rPr>
                <w:b/>
                <w:caps/>
                <w:noProof/>
              </w:rPr>
            </w:pPr>
            <w:r>
              <w:rPr>
                <w:b/>
                <w:caps/>
                <w:noProof/>
              </w:rPr>
              <w:t>X</w:t>
            </w:r>
          </w:p>
        </w:tc>
        <w:tc>
          <w:tcPr>
            <w:tcW w:w="2977" w:type="dxa"/>
            <w:gridSpan w:val="3"/>
          </w:tcPr>
          <w:p w14:paraId="63B619B5" w14:textId="77777777" w:rsidR="001704D0" w:rsidRDefault="001704D0" w:rsidP="00F35FE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C0523CC" w14:textId="77777777" w:rsidR="001704D0" w:rsidRDefault="001704D0" w:rsidP="00F35FE7">
            <w:pPr>
              <w:pStyle w:val="CRCoverPage"/>
              <w:spacing w:after="0"/>
              <w:ind w:left="99"/>
              <w:rPr>
                <w:noProof/>
              </w:rPr>
            </w:pPr>
            <w:r>
              <w:rPr>
                <w:noProof/>
              </w:rPr>
              <w:t xml:space="preserve">TS/TR ... CR ... </w:t>
            </w:r>
          </w:p>
        </w:tc>
      </w:tr>
      <w:tr w:rsidR="001704D0" w14:paraId="143250FD" w14:textId="77777777" w:rsidTr="00F35FE7">
        <w:tc>
          <w:tcPr>
            <w:tcW w:w="2268" w:type="dxa"/>
            <w:gridSpan w:val="2"/>
            <w:tcBorders>
              <w:left w:val="single" w:sz="4" w:space="0" w:color="auto"/>
            </w:tcBorders>
          </w:tcPr>
          <w:p w14:paraId="14D24947" w14:textId="77777777" w:rsidR="001704D0" w:rsidRDefault="001704D0" w:rsidP="00F35F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51EDF3" w14:textId="77777777" w:rsidR="001704D0" w:rsidRDefault="001704D0" w:rsidP="00F35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27637" w14:textId="77777777" w:rsidR="001704D0" w:rsidRDefault="001704D0" w:rsidP="00F35FE7">
            <w:pPr>
              <w:pStyle w:val="CRCoverPage"/>
              <w:spacing w:after="0"/>
              <w:jc w:val="center"/>
              <w:rPr>
                <w:b/>
                <w:caps/>
                <w:noProof/>
              </w:rPr>
            </w:pPr>
            <w:r>
              <w:rPr>
                <w:b/>
                <w:caps/>
                <w:noProof/>
              </w:rPr>
              <w:t>X</w:t>
            </w:r>
          </w:p>
        </w:tc>
        <w:tc>
          <w:tcPr>
            <w:tcW w:w="2977" w:type="dxa"/>
            <w:gridSpan w:val="3"/>
          </w:tcPr>
          <w:p w14:paraId="511E0E3F" w14:textId="77777777" w:rsidR="001704D0" w:rsidRDefault="001704D0" w:rsidP="00F35FE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91560E1" w14:textId="77777777" w:rsidR="001704D0" w:rsidRDefault="001704D0" w:rsidP="00F35FE7">
            <w:pPr>
              <w:pStyle w:val="CRCoverPage"/>
              <w:spacing w:after="0"/>
              <w:ind w:left="99"/>
              <w:rPr>
                <w:noProof/>
              </w:rPr>
            </w:pPr>
            <w:r>
              <w:rPr>
                <w:noProof/>
              </w:rPr>
              <w:t xml:space="preserve">TS/TR ... CR ... </w:t>
            </w:r>
          </w:p>
        </w:tc>
      </w:tr>
      <w:tr w:rsidR="001704D0" w14:paraId="1634CB4A" w14:textId="77777777" w:rsidTr="00F35FE7">
        <w:tc>
          <w:tcPr>
            <w:tcW w:w="2268" w:type="dxa"/>
            <w:gridSpan w:val="2"/>
            <w:tcBorders>
              <w:left w:val="single" w:sz="4" w:space="0" w:color="auto"/>
            </w:tcBorders>
          </w:tcPr>
          <w:p w14:paraId="6959A4B1" w14:textId="77777777" w:rsidR="001704D0" w:rsidRDefault="001704D0" w:rsidP="00F35FE7">
            <w:pPr>
              <w:pStyle w:val="CRCoverPage"/>
              <w:spacing w:after="0"/>
              <w:rPr>
                <w:b/>
                <w:i/>
                <w:noProof/>
              </w:rPr>
            </w:pPr>
          </w:p>
        </w:tc>
        <w:tc>
          <w:tcPr>
            <w:tcW w:w="7373" w:type="dxa"/>
            <w:gridSpan w:val="9"/>
            <w:tcBorders>
              <w:right w:val="single" w:sz="4" w:space="0" w:color="auto"/>
            </w:tcBorders>
          </w:tcPr>
          <w:p w14:paraId="2F100FA4" w14:textId="77777777" w:rsidR="001704D0" w:rsidRDefault="001704D0" w:rsidP="00F35FE7">
            <w:pPr>
              <w:pStyle w:val="CRCoverPage"/>
              <w:spacing w:after="0"/>
              <w:rPr>
                <w:noProof/>
              </w:rPr>
            </w:pPr>
          </w:p>
        </w:tc>
      </w:tr>
      <w:tr w:rsidR="001704D0" w14:paraId="6EA9DC82" w14:textId="77777777" w:rsidTr="00F35FE7">
        <w:tc>
          <w:tcPr>
            <w:tcW w:w="2268" w:type="dxa"/>
            <w:gridSpan w:val="2"/>
            <w:tcBorders>
              <w:left w:val="single" w:sz="4" w:space="0" w:color="auto"/>
              <w:bottom w:val="single" w:sz="4" w:space="0" w:color="auto"/>
            </w:tcBorders>
          </w:tcPr>
          <w:p w14:paraId="02679F04" w14:textId="77777777" w:rsidR="001704D0" w:rsidRDefault="001704D0" w:rsidP="00F35FE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C4C1AB8" w14:textId="77777777" w:rsidR="001704D0" w:rsidRDefault="001704D0" w:rsidP="00F35FE7">
            <w:pPr>
              <w:pStyle w:val="CRCoverPage"/>
              <w:spacing w:after="0"/>
              <w:ind w:left="100"/>
              <w:rPr>
                <w:noProof/>
              </w:rPr>
            </w:pPr>
          </w:p>
        </w:tc>
      </w:tr>
    </w:tbl>
    <w:p w14:paraId="057D6C01" w14:textId="77777777" w:rsidR="001704D0" w:rsidRDefault="001704D0" w:rsidP="001704D0">
      <w:pPr>
        <w:pStyle w:val="CRCoverPage"/>
        <w:spacing w:after="0"/>
        <w:rPr>
          <w:noProof/>
          <w:sz w:val="8"/>
          <w:szCs w:val="8"/>
        </w:rPr>
      </w:pPr>
    </w:p>
    <w:p w14:paraId="37A510BF" w14:textId="77777777" w:rsidR="001704D0" w:rsidRPr="0048482F" w:rsidRDefault="001704D0" w:rsidP="001704D0">
      <w:pPr>
        <w:pStyle w:val="Guidance"/>
        <w:rPr>
          <w:color w:val="000000"/>
        </w:rPr>
      </w:pPr>
    </w:p>
    <w:p w14:paraId="245E948F" w14:textId="77777777" w:rsidR="00080512" w:rsidRPr="0048482F" w:rsidRDefault="00080512">
      <w:pPr>
        <w:pStyle w:val="Guidance"/>
        <w:rPr>
          <w:color w:val="000000"/>
        </w:rPr>
      </w:pPr>
    </w:p>
    <w:p w14:paraId="6C6CEC55" w14:textId="0BD9BD0F" w:rsidR="00A0431E" w:rsidRPr="0048482F" w:rsidRDefault="00080512" w:rsidP="000861F9">
      <w:pPr>
        <w:pStyle w:val="Heading1"/>
        <w:rPr>
          <w:color w:val="000000"/>
        </w:rPr>
      </w:pPr>
      <w:r w:rsidRPr="0048482F">
        <w:rPr>
          <w:color w:val="000000"/>
        </w:rPr>
        <w:br w:type="page"/>
      </w:r>
      <w:bookmarkStart w:id="3" w:name="_Hlk500355486"/>
    </w:p>
    <w:p w14:paraId="29B36141" w14:textId="77777777" w:rsidR="00B84848" w:rsidRPr="0048482F" w:rsidRDefault="00B84848" w:rsidP="00E71CD6">
      <w:pPr>
        <w:pStyle w:val="Heading4"/>
        <w:rPr>
          <w:color w:val="000000"/>
        </w:rPr>
      </w:pPr>
      <w:bookmarkStart w:id="4" w:name="_Toc525748060"/>
      <w:r w:rsidRPr="0048482F">
        <w:rPr>
          <w:color w:val="000000"/>
        </w:rPr>
        <w:lastRenderedPageBreak/>
        <w:t>5.1.4.1</w:t>
      </w:r>
      <w:r w:rsidR="00CD034B" w:rsidRPr="0048482F">
        <w:rPr>
          <w:color w:val="000000"/>
        </w:rPr>
        <w:tab/>
        <w:t>PDSCH resource mapping</w:t>
      </w:r>
      <w:r w:rsidR="00230F5A" w:rsidRPr="0048482F">
        <w:rPr>
          <w:color w:val="000000"/>
        </w:rPr>
        <w:t xml:space="preserve"> with RB symbol level granularity</w:t>
      </w:r>
      <w:bookmarkEnd w:id="4"/>
    </w:p>
    <w:p w14:paraId="61A6D580" w14:textId="71423A69" w:rsidR="00CD034B" w:rsidRPr="0048482F" w:rsidRDefault="00C5280A" w:rsidP="00CD034B">
      <w:pPr>
        <w:rPr>
          <w:color w:val="000000"/>
        </w:rPr>
      </w:pPr>
      <w:r>
        <w:rPr>
          <w:color w:val="000000"/>
        </w:rPr>
        <w:t>A</w:t>
      </w:r>
      <w:r w:rsidR="00CD034B" w:rsidRPr="0048482F">
        <w:rPr>
          <w:color w:val="000000"/>
        </w:rPr>
        <w:t xml:space="preserve"> UE may be configured with any of the </w:t>
      </w:r>
      <w:r w:rsidR="00943493">
        <w:rPr>
          <w:color w:val="000000"/>
        </w:rPr>
        <w:t xml:space="preserve">following </w:t>
      </w:r>
      <w:r w:rsidR="00CD034B" w:rsidRPr="0048482F">
        <w:rPr>
          <w:color w:val="000000"/>
        </w:rPr>
        <w:t>higher layer parameters</w:t>
      </w:r>
      <w:r>
        <w:rPr>
          <w:color w:val="000000"/>
        </w:rPr>
        <w:t xml:space="preserve"> indicating REs declared as not available for PDSCH</w:t>
      </w:r>
      <w:r w:rsidR="00CD034B" w:rsidRPr="0048482F">
        <w:rPr>
          <w:color w:val="000000"/>
        </w:rPr>
        <w:t>:</w:t>
      </w:r>
    </w:p>
    <w:p w14:paraId="58597600" w14:textId="721F3018" w:rsidR="00CD034B" w:rsidRPr="0048482F" w:rsidRDefault="00CD034B" w:rsidP="009C3101">
      <w:pPr>
        <w:pStyle w:val="B1"/>
      </w:pPr>
      <w:r w:rsidRPr="0048482F">
        <w:t>-</w:t>
      </w:r>
      <w:r w:rsidRPr="0048482F">
        <w:tab/>
      </w:r>
      <w:proofErr w:type="spellStart"/>
      <w:r w:rsidR="00FE3AF2" w:rsidRPr="00AF547C">
        <w:rPr>
          <w:i/>
        </w:rPr>
        <w:t>rateMatchPatternToAddModList</w:t>
      </w:r>
      <w:proofErr w:type="spellEnd"/>
      <w:r w:rsidR="00FE3AF2" w:rsidRPr="00AF547C" w:rsidDel="00AF547C">
        <w:rPr>
          <w:i/>
        </w:rPr>
        <w:t xml:space="preserve"> </w:t>
      </w:r>
      <w:r w:rsidR="00FE3AF2">
        <w:rPr>
          <w:lang w:val="en-GB"/>
        </w:rPr>
        <w:t>given</w:t>
      </w:r>
      <w:r w:rsidR="00FE3AF2" w:rsidRPr="00AF547C">
        <w:rPr>
          <w:lang w:val="en-GB"/>
        </w:rPr>
        <w:t xml:space="preserve"> by </w:t>
      </w:r>
      <w:r w:rsidR="00FE3AF2" w:rsidRPr="00AF547C">
        <w:rPr>
          <w:i/>
          <w:lang w:val="en-GB"/>
        </w:rPr>
        <w:t>PDSCH-</w:t>
      </w:r>
      <w:proofErr w:type="spellStart"/>
      <w:r w:rsidR="00FE3AF2" w:rsidRPr="00AF547C">
        <w:rPr>
          <w:i/>
          <w:lang w:val="en-GB"/>
        </w:rPr>
        <w:t>Config</w:t>
      </w:r>
      <w:proofErr w:type="spellEnd"/>
      <w:r w:rsidRPr="0048482F">
        <w:t xml:space="preserve"> </w:t>
      </w:r>
      <w:r w:rsidR="00943493" w:rsidRPr="008E3A35">
        <w:rPr>
          <w:rFonts w:eastAsia="SimSun"/>
        </w:rPr>
        <w:t xml:space="preserve">or by </w:t>
      </w:r>
      <w:proofErr w:type="spellStart"/>
      <w:r w:rsidR="00943493" w:rsidRPr="008E3A35">
        <w:rPr>
          <w:rFonts w:eastAsia="SimSun"/>
          <w:i/>
          <w:lang w:val="en-GB"/>
        </w:rPr>
        <w:t>ServingCellConfigCommon</w:t>
      </w:r>
      <w:proofErr w:type="spellEnd"/>
      <w:r w:rsidR="00943493" w:rsidRPr="008E3A35">
        <w:rPr>
          <w:rFonts w:eastAsia="SimSun"/>
          <w:lang w:val="en-GB"/>
        </w:rPr>
        <w:t xml:space="preserve"> </w:t>
      </w:r>
      <w:r w:rsidR="00943493" w:rsidRPr="008E3A35">
        <w:rPr>
          <w:rFonts w:eastAsia="SimSun"/>
        </w:rPr>
        <w:t>and</w:t>
      </w:r>
      <w:r w:rsidR="00943493" w:rsidRPr="008E3A35">
        <w:rPr>
          <w:rFonts w:eastAsia="SimSun"/>
          <w:lang w:val="en-GB"/>
        </w:rPr>
        <w:t xml:space="preserve"> </w:t>
      </w:r>
      <w:r w:rsidRPr="0048482F">
        <w:t xml:space="preserve">configuring up to 4 </w:t>
      </w:r>
      <w:proofErr w:type="spellStart"/>
      <w:r w:rsidR="00FE3AF2" w:rsidRPr="00AF547C">
        <w:rPr>
          <w:i/>
          <w:lang w:val="en-GB"/>
        </w:rPr>
        <w:t>RateMatchPattern</w:t>
      </w:r>
      <w:proofErr w:type="spellEnd"/>
      <w:r w:rsidR="00FE3AF2">
        <w:rPr>
          <w:i/>
          <w:lang w:val="en-GB"/>
        </w:rPr>
        <w:t>(s)</w:t>
      </w:r>
      <w:r w:rsidRPr="0048482F">
        <w:t xml:space="preserve"> </w:t>
      </w:r>
      <w:r w:rsidR="00943493" w:rsidRPr="00BD0CDF">
        <w:rPr>
          <w:rFonts w:eastAsia="SimSun"/>
          <w:lang w:val="en-GB"/>
        </w:rPr>
        <w:t>per BWP and up to 4</w:t>
      </w:r>
      <w:r w:rsidR="00943493" w:rsidRPr="00F76D6F">
        <w:rPr>
          <w:rFonts w:eastAsia="SimSun"/>
          <w:i/>
          <w:lang w:val="en-GB"/>
        </w:rPr>
        <w:t xml:space="preserve"> </w:t>
      </w:r>
      <w:proofErr w:type="spellStart"/>
      <w:r w:rsidR="00943493" w:rsidRPr="008E3A35">
        <w:rPr>
          <w:rFonts w:eastAsia="SimSun"/>
          <w:i/>
          <w:lang w:val="en-GB"/>
        </w:rPr>
        <w:t>RateMatchPattern</w:t>
      </w:r>
      <w:proofErr w:type="spellEnd"/>
      <w:r w:rsidR="00943493" w:rsidRPr="008E3A35">
        <w:rPr>
          <w:rFonts w:eastAsia="SimSun"/>
          <w:i/>
          <w:lang w:val="en-GB"/>
        </w:rPr>
        <w:t>(s)</w:t>
      </w:r>
      <w:r w:rsidR="00943493" w:rsidRPr="00F76D6F">
        <w:rPr>
          <w:rFonts w:eastAsia="SimSun"/>
          <w:i/>
          <w:lang w:val="en-GB"/>
        </w:rPr>
        <w:t xml:space="preserve"> </w:t>
      </w:r>
      <w:r w:rsidR="00943493" w:rsidRPr="00BD0CDF">
        <w:rPr>
          <w:rFonts w:eastAsia="SimSun"/>
          <w:lang w:val="en-GB"/>
        </w:rPr>
        <w:t>per serving-cell.</w:t>
      </w:r>
      <w:r w:rsidR="00943493" w:rsidRPr="008E3A35">
        <w:rPr>
          <w:rFonts w:eastAsia="SimSun"/>
          <w:lang w:val="en-GB"/>
        </w:rPr>
        <w:t xml:space="preserve"> </w:t>
      </w:r>
      <w:r w:rsidR="00943493" w:rsidRPr="008E3A35">
        <w:rPr>
          <w:rFonts w:eastAsia="SimSun"/>
        </w:rPr>
        <w:t xml:space="preserve">A </w:t>
      </w:r>
      <w:proofErr w:type="spellStart"/>
      <w:r w:rsidR="00943493" w:rsidRPr="008E3A35">
        <w:rPr>
          <w:rFonts w:eastAsia="SimSun"/>
          <w:i/>
          <w:lang w:val="en-GB"/>
        </w:rPr>
        <w:t>RateMatchPattern</w:t>
      </w:r>
      <w:proofErr w:type="spellEnd"/>
      <w:r w:rsidRPr="0048482F">
        <w:t xml:space="preserve"> may contain:</w:t>
      </w:r>
    </w:p>
    <w:p w14:paraId="2F5F5920" w14:textId="15790DA9" w:rsidR="00943493" w:rsidRPr="005C14D2" w:rsidRDefault="00943493" w:rsidP="00943493">
      <w:pPr>
        <w:pStyle w:val="B2"/>
      </w:pPr>
      <w:r w:rsidRPr="0048482F">
        <w:t>-</w:t>
      </w:r>
      <w:r w:rsidRPr="0048482F">
        <w:tab/>
        <w:t xml:space="preserve">within a BWP, </w:t>
      </w:r>
      <w:r w:rsidRPr="008E3A35">
        <w:rPr>
          <w:rFonts w:eastAsia="SimSun"/>
        </w:rPr>
        <w:t xml:space="preserve">when provided by </w:t>
      </w:r>
      <w:r w:rsidRPr="008E3A35">
        <w:rPr>
          <w:rFonts w:eastAsia="SimSun"/>
          <w:i/>
        </w:rPr>
        <w:t>PDSCH-</w:t>
      </w:r>
      <w:proofErr w:type="spellStart"/>
      <w:r w:rsidRPr="008E3A35">
        <w:rPr>
          <w:rFonts w:eastAsia="SimSun"/>
          <w:i/>
        </w:rPr>
        <w:t>Config</w:t>
      </w:r>
      <w:proofErr w:type="spellEnd"/>
      <w:r w:rsidRPr="008E3A35">
        <w:rPr>
          <w:rFonts w:eastAsia="SimSun"/>
        </w:rPr>
        <w:t xml:space="preserve"> or </w:t>
      </w:r>
      <w:r w:rsidRPr="008E3A35">
        <w:rPr>
          <w:rFonts w:eastAsia="SimSun"/>
          <w:lang w:val="en-GB"/>
        </w:rPr>
        <w:t>within a serving cell</w:t>
      </w:r>
      <w:r w:rsidRPr="008E3A35">
        <w:rPr>
          <w:rFonts w:eastAsia="SimSun"/>
        </w:rPr>
        <w:t xml:space="preserve"> when provided by </w:t>
      </w:r>
      <w:proofErr w:type="spellStart"/>
      <w:r w:rsidRPr="008E3A35">
        <w:rPr>
          <w:rFonts w:eastAsia="SimSun"/>
          <w:i/>
          <w:lang w:val="en-GB"/>
        </w:rPr>
        <w:t>ServingCellConfigCommon</w:t>
      </w:r>
      <w:proofErr w:type="spellEnd"/>
      <w:r w:rsidRPr="008E3A35">
        <w:rPr>
          <w:rFonts w:eastAsia="SimSun"/>
          <w:lang w:val="en-GB"/>
        </w:rPr>
        <w:t xml:space="preserve">, </w:t>
      </w:r>
      <w:r w:rsidRPr="0048482F">
        <w:t xml:space="preserve">a pair of reserved resources </w:t>
      </w:r>
      <w:r w:rsidRPr="00E65A95">
        <w:rPr>
          <w:lang w:val="en-GB"/>
        </w:rPr>
        <w:t>with</w:t>
      </w:r>
      <w:r w:rsidRPr="0048482F">
        <w:t xml:space="preserve"> numerology </w:t>
      </w:r>
      <w:r w:rsidRPr="008E3A35">
        <w:rPr>
          <w:rFonts w:eastAsia="SimSun"/>
        </w:rPr>
        <w:t xml:space="preserve">provided by </w:t>
      </w:r>
      <w:r w:rsidRPr="008E3A35">
        <w:rPr>
          <w:rFonts w:eastAsia="SimSun"/>
          <w:lang w:val="en-GB"/>
        </w:rPr>
        <w:t xml:space="preserve">higher layer parameter </w:t>
      </w:r>
      <w:proofErr w:type="spellStart"/>
      <w:r w:rsidRPr="008E3A35">
        <w:rPr>
          <w:rFonts w:eastAsia="SimSun"/>
          <w:i/>
          <w:lang w:val="en-GB"/>
        </w:rPr>
        <w:t>subcarrierSpacin</w:t>
      </w:r>
      <w:proofErr w:type="spellEnd"/>
      <w:r w:rsidRPr="008E3A35">
        <w:rPr>
          <w:rFonts w:eastAsia="SimSun"/>
          <w:i/>
        </w:rPr>
        <w:t xml:space="preserve"> </w:t>
      </w:r>
      <w:r w:rsidRPr="008E3A35">
        <w:rPr>
          <w:rFonts w:eastAsia="SimSun"/>
        </w:rPr>
        <w:t>given by</w:t>
      </w:r>
      <w:r w:rsidRPr="008E3A35">
        <w:rPr>
          <w:rFonts w:eastAsia="SimSun"/>
          <w:lang w:val="en-GB"/>
        </w:rPr>
        <w:t xml:space="preserve"> </w:t>
      </w:r>
      <w:proofErr w:type="spellStart"/>
      <w:r w:rsidRPr="008E3A35">
        <w:rPr>
          <w:rFonts w:eastAsia="SimSun"/>
          <w:i/>
          <w:lang w:val="en-GB"/>
        </w:rPr>
        <w:t>RateMatchPattern</w:t>
      </w:r>
      <w:proofErr w:type="spellEnd"/>
      <w:r w:rsidRPr="00F76D6F">
        <w:rPr>
          <w:rFonts w:eastAsia="SimSun"/>
          <w:i/>
          <w:lang w:val="en-GB"/>
        </w:rPr>
        <w:t xml:space="preserve"> </w:t>
      </w:r>
      <w:r w:rsidRPr="00054CD8">
        <w:rPr>
          <w:rFonts w:eastAsia="SimSun"/>
          <w:lang w:val="en-GB"/>
        </w:rPr>
        <w:t xml:space="preserve">when configured </w:t>
      </w:r>
      <w:r w:rsidRPr="00F76D6F">
        <w:rPr>
          <w:rFonts w:eastAsia="SimSun"/>
          <w:lang w:val="en-GB"/>
        </w:rPr>
        <w:t>per serving cell</w:t>
      </w:r>
      <w:r w:rsidRPr="00F76D6F">
        <w:rPr>
          <w:rFonts w:eastAsia="SimSun"/>
          <w:i/>
          <w:lang w:val="en-GB"/>
        </w:rPr>
        <w:t xml:space="preserve"> </w:t>
      </w:r>
      <w:r w:rsidRPr="00054CD8">
        <w:rPr>
          <w:rFonts w:eastAsia="SimSun"/>
          <w:lang w:val="en-GB"/>
        </w:rPr>
        <w:t>or by</w:t>
      </w:r>
      <w:r w:rsidRPr="00F76D6F">
        <w:rPr>
          <w:rFonts w:eastAsia="SimSun"/>
          <w:lang w:val="en-GB"/>
        </w:rPr>
        <w:t xml:space="preserve"> numerology of </w:t>
      </w:r>
      <w:r>
        <w:rPr>
          <w:rFonts w:eastAsia="SimSun"/>
          <w:lang w:val="en-GB"/>
        </w:rPr>
        <w:t xml:space="preserve">associated </w:t>
      </w:r>
      <w:r w:rsidRPr="00F76D6F">
        <w:rPr>
          <w:rFonts w:eastAsia="SimSun"/>
          <w:lang w:val="en-GB"/>
        </w:rPr>
        <w:t>BWP when configured per BWP</w:t>
      </w:r>
      <w:r w:rsidRPr="00F76D6F">
        <w:rPr>
          <w:rFonts w:eastAsia="SimSun"/>
          <w:i/>
          <w:lang w:val="en-GB"/>
        </w:rPr>
        <w:t xml:space="preserve"> </w:t>
      </w:r>
      <w:r w:rsidRPr="00F76D6F">
        <w:rPr>
          <w:rFonts w:eastAsia="SimSun"/>
        </w:rPr>
        <w:t>.The pair of reserved resources</w:t>
      </w:r>
      <w:r w:rsidRPr="008E3A35">
        <w:rPr>
          <w:rFonts w:eastAsia="SimSun"/>
          <w:lang w:val="en-GB"/>
        </w:rPr>
        <w:t xml:space="preserve"> </w:t>
      </w:r>
      <w:r w:rsidRPr="008E3A35">
        <w:rPr>
          <w:rFonts w:eastAsia="SimSun"/>
        </w:rPr>
        <w:t xml:space="preserve">are respectively </w:t>
      </w:r>
      <w:r w:rsidRPr="0048482F">
        <w:t xml:space="preserve"> indicated by an RB level bitmap (higher layer parameter </w:t>
      </w:r>
      <w:proofErr w:type="spellStart"/>
      <w:r w:rsidRPr="00AF547C">
        <w:rPr>
          <w:i/>
        </w:rPr>
        <w:t>resourceBlocks</w:t>
      </w:r>
      <w:proofErr w:type="spellEnd"/>
      <w:r w:rsidRPr="005C14D2">
        <w:rPr>
          <w:i/>
          <w:lang w:val="en-GB"/>
        </w:rPr>
        <w:t xml:space="preserve"> </w:t>
      </w:r>
      <w:r w:rsidRPr="005C14D2">
        <w:rPr>
          <w:lang w:val="en-GB"/>
        </w:rPr>
        <w:t>given by</w:t>
      </w:r>
      <w:r w:rsidRPr="005C14D2">
        <w:rPr>
          <w:i/>
          <w:lang w:val="en-GB"/>
        </w:rPr>
        <w:t xml:space="preserve"> </w:t>
      </w:r>
      <w:proofErr w:type="spellStart"/>
      <w:r w:rsidRPr="005C14D2">
        <w:rPr>
          <w:i/>
          <w:lang w:val="en-GB"/>
        </w:rPr>
        <w:t>RateMatchPattern</w:t>
      </w:r>
      <w:proofErr w:type="spellEnd"/>
      <w:r w:rsidRPr="005C14D2">
        <w:rPr>
          <w:i/>
          <w:lang w:val="en-GB"/>
        </w:rPr>
        <w:t xml:space="preserve"> </w:t>
      </w:r>
      <w:r w:rsidRPr="0048482F">
        <w:t xml:space="preserve">) with 1RB granularity and a symbol level bitmap spanning one or two slots (higher layer parameters </w:t>
      </w:r>
      <w:proofErr w:type="spellStart"/>
      <w:r w:rsidRPr="005C14D2">
        <w:rPr>
          <w:i/>
        </w:rPr>
        <w:t>symbolsInResourceBlock</w:t>
      </w:r>
      <w:proofErr w:type="spellEnd"/>
      <w:r w:rsidRPr="005C14D2">
        <w:rPr>
          <w:i/>
          <w:lang w:val="en-GB"/>
        </w:rPr>
        <w:t xml:space="preserve"> </w:t>
      </w:r>
      <w:r w:rsidRPr="005C14D2">
        <w:rPr>
          <w:lang w:val="en-GB"/>
        </w:rPr>
        <w:t>given by</w:t>
      </w:r>
      <w:r w:rsidRPr="005C14D2">
        <w:rPr>
          <w:i/>
          <w:lang w:val="en-GB"/>
        </w:rPr>
        <w:t xml:space="preserve"> </w:t>
      </w:r>
      <w:proofErr w:type="spellStart"/>
      <w:r w:rsidRPr="005C14D2">
        <w:rPr>
          <w:i/>
          <w:lang w:val="en-GB"/>
        </w:rPr>
        <w:t>RateMatchPattern</w:t>
      </w:r>
      <w:proofErr w:type="spellEnd"/>
      <w:r w:rsidRPr="005C14D2">
        <w:rPr>
          <w:i/>
          <w:lang w:val="en-GB"/>
        </w:rPr>
        <w:t xml:space="preserve"> </w:t>
      </w:r>
      <w:r w:rsidRPr="0048482F">
        <w:t>) for which the reserved RBs apply.</w:t>
      </w:r>
      <w:r w:rsidRPr="002F279D">
        <w:rPr>
          <w:lang w:val="en-GB"/>
        </w:rPr>
        <w:t xml:space="preserve"> </w:t>
      </w:r>
      <w:r>
        <w:rPr>
          <w:lang w:val="en-GB"/>
        </w:rPr>
        <w:t>A</w:t>
      </w:r>
      <w:r w:rsidRPr="002F279D">
        <w:rPr>
          <w:lang w:val="en-GB"/>
        </w:rPr>
        <w:t xml:space="preserve"> bit </w:t>
      </w:r>
      <w:r>
        <w:rPr>
          <w:lang w:val="en-GB"/>
        </w:rPr>
        <w:t xml:space="preserve">value </w:t>
      </w:r>
      <w:r w:rsidRPr="002F279D">
        <w:rPr>
          <w:lang w:val="en-GB"/>
        </w:rPr>
        <w:t>equal to 1 in the RB</w:t>
      </w:r>
      <w:r w:rsidRPr="0048482F">
        <w:t xml:space="preserve"> </w:t>
      </w:r>
      <w:r w:rsidRPr="002F279D">
        <w:rPr>
          <w:lang w:val="en-GB"/>
        </w:rPr>
        <w:t xml:space="preserve">and symbol level bitmaps indicates that </w:t>
      </w:r>
      <w:r>
        <w:rPr>
          <w:lang w:val="en-GB"/>
        </w:rPr>
        <w:t xml:space="preserve">the </w:t>
      </w:r>
      <w:r w:rsidRPr="002F279D">
        <w:rPr>
          <w:lang w:val="en-GB"/>
        </w:rPr>
        <w:t xml:space="preserve">corresponding resource is not available for PDSCH. </w:t>
      </w:r>
      <w:r w:rsidRPr="0048482F">
        <w:t xml:space="preserve">For each pair of RB and symbol level bitmaps, a UE may be configured with a time-domain pattern (higher layer parameter </w:t>
      </w:r>
      <w:proofErr w:type="spellStart"/>
      <w:r w:rsidRPr="005C14D2">
        <w:rPr>
          <w:i/>
        </w:rPr>
        <w:t>periodicityAndPattern</w:t>
      </w:r>
      <w:proofErr w:type="spellEnd"/>
      <w:r w:rsidRPr="005C14D2">
        <w:rPr>
          <w:i/>
          <w:lang w:val="en-GB"/>
        </w:rPr>
        <w:t xml:space="preserve"> </w:t>
      </w:r>
      <w:r w:rsidRPr="005C14D2">
        <w:rPr>
          <w:lang w:val="en-GB"/>
        </w:rPr>
        <w:t>given by</w:t>
      </w:r>
      <w:r w:rsidRPr="005C14D2">
        <w:rPr>
          <w:i/>
          <w:lang w:val="en-GB"/>
        </w:rPr>
        <w:t xml:space="preserve"> </w:t>
      </w:r>
      <w:proofErr w:type="spellStart"/>
      <w:r w:rsidRPr="005C14D2">
        <w:rPr>
          <w:i/>
          <w:lang w:val="en-GB"/>
        </w:rPr>
        <w:t>RateMatchPattern</w:t>
      </w:r>
      <w:proofErr w:type="spellEnd"/>
      <w:r w:rsidRPr="005C14D2" w:rsidDel="00AF547C">
        <w:rPr>
          <w:i/>
          <w:lang w:val="en-GB"/>
        </w:rPr>
        <w:t xml:space="preserve"> </w:t>
      </w:r>
      <w:r w:rsidRPr="0048482F">
        <w:t>)</w:t>
      </w:r>
      <w:r w:rsidRPr="00E65A95">
        <w:rPr>
          <w:lang w:val="en-GB"/>
        </w:rPr>
        <w:t xml:space="preserve">, where each bit of </w:t>
      </w:r>
      <w:proofErr w:type="spellStart"/>
      <w:r w:rsidRPr="00E65A95">
        <w:rPr>
          <w:i/>
          <w:lang w:val="en-GB"/>
        </w:rPr>
        <w:t>periodicityAndPattern</w:t>
      </w:r>
      <w:proofErr w:type="spellEnd"/>
      <w:r w:rsidRPr="00E65A95">
        <w:rPr>
          <w:lang w:val="en-GB"/>
        </w:rPr>
        <w:t xml:space="preserve"> </w:t>
      </w:r>
      <w:r w:rsidRPr="0048482F">
        <w:t>correspond</w:t>
      </w:r>
      <w:r w:rsidRPr="00E65A95">
        <w:rPr>
          <w:lang w:val="en-GB"/>
        </w:rPr>
        <w:t>s</w:t>
      </w:r>
      <w:r w:rsidRPr="0048482F">
        <w:t xml:space="preserve"> to a unit equal to a duration of the symbol level bitmap, and </w:t>
      </w:r>
      <w:r w:rsidRPr="00E65A95">
        <w:rPr>
          <w:lang w:val="en-GB"/>
        </w:rPr>
        <w:t xml:space="preserve">a </w:t>
      </w:r>
      <w:r w:rsidRPr="002F279D">
        <w:rPr>
          <w:lang w:val="en-GB"/>
        </w:rPr>
        <w:t xml:space="preserve">bit </w:t>
      </w:r>
      <w:r>
        <w:rPr>
          <w:lang w:val="en-GB"/>
        </w:rPr>
        <w:t xml:space="preserve">value </w:t>
      </w:r>
      <w:r w:rsidRPr="002F279D">
        <w:rPr>
          <w:lang w:val="en-GB"/>
        </w:rPr>
        <w:t xml:space="preserve">equal to 1 </w:t>
      </w:r>
      <w:r w:rsidRPr="0048482F">
        <w:t>indicat</w:t>
      </w:r>
      <w:r w:rsidRPr="00E65A95">
        <w:rPr>
          <w:lang w:val="en-GB"/>
        </w:rPr>
        <w:t>es</w:t>
      </w:r>
      <w:r w:rsidRPr="0048482F">
        <w:t xml:space="preserve"> </w:t>
      </w:r>
      <w:r w:rsidRPr="00E65A95">
        <w:rPr>
          <w:lang w:val="en-GB"/>
        </w:rPr>
        <w:t xml:space="preserve">that </w:t>
      </w:r>
      <w:r w:rsidRPr="0048482F">
        <w:t xml:space="preserve">the pair is present in the unit. The </w:t>
      </w:r>
      <w:proofErr w:type="spellStart"/>
      <w:r w:rsidRPr="005C14D2">
        <w:rPr>
          <w:i/>
        </w:rPr>
        <w:t>periodicityAndPattern</w:t>
      </w:r>
      <w:proofErr w:type="spellEnd"/>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lang w:val="en-GB"/>
        </w:rPr>
        <w:t xml:space="preserve">of </w:t>
      </w:r>
      <w:r w:rsidRPr="00243534">
        <w:rPr>
          <w:color w:val="000000"/>
        </w:rPr>
        <w:t>40ms.</w:t>
      </w:r>
      <w:r w:rsidRPr="0048482F">
        <w:t xml:space="preserve"> </w:t>
      </w:r>
      <w:proofErr w:type="spellStart"/>
      <w:r w:rsidR="0052272C">
        <w:rPr>
          <w:lang w:val="en-US"/>
        </w:rPr>
        <w:t>T</w:t>
      </w:r>
      <w:r w:rsidR="0052272C" w:rsidRPr="0078757F">
        <w:t>he</w:t>
      </w:r>
      <w:proofErr w:type="spellEnd"/>
      <w:r w:rsidR="0052272C" w:rsidRPr="0078757F">
        <w:t xml:space="preserve"> first symbol</w:t>
      </w:r>
      <w:r w:rsidR="0052272C">
        <w:rPr>
          <w:lang w:val="en-US"/>
        </w:rPr>
        <w:t xml:space="preserve"> </w:t>
      </w:r>
      <w:proofErr w:type="gramStart"/>
      <w:r w:rsidR="0052272C">
        <w:rPr>
          <w:lang w:val="en-US"/>
        </w:rPr>
        <w:t xml:space="preserve">of  </w:t>
      </w:r>
      <w:proofErr w:type="spellStart"/>
      <w:r w:rsidR="0052272C" w:rsidRPr="00E65A95">
        <w:rPr>
          <w:i/>
          <w:lang w:val="en-GB"/>
        </w:rPr>
        <w:t>periodicityAndPattern</w:t>
      </w:r>
      <w:proofErr w:type="spellEnd"/>
      <w:proofErr w:type="gramEnd"/>
      <w:r w:rsidR="0052272C">
        <w:rPr>
          <w:i/>
          <w:lang w:val="en-GB"/>
        </w:rPr>
        <w:t xml:space="preserve"> </w:t>
      </w:r>
      <w:r w:rsidR="0052272C" w:rsidRPr="0078757F">
        <w:t xml:space="preserve"> every 40ms/P period</w:t>
      </w:r>
      <w:r w:rsidR="0052272C">
        <w:rPr>
          <w:lang w:val="en-US"/>
        </w:rPr>
        <w:t>s</w:t>
      </w:r>
      <w:r w:rsidR="0052272C" w:rsidRPr="0078757F">
        <w:t xml:space="preserve"> is a first symbol in </w:t>
      </w:r>
      <w:r w:rsidR="0052272C">
        <w:rPr>
          <w:lang w:val="en-US"/>
        </w:rPr>
        <w:t>frame</w:t>
      </w:r>
      <w:r w:rsidR="0052272C"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sidR="0052272C">
        <w:rPr>
          <w:lang w:val="en-US"/>
        </w:rPr>
        <w:t xml:space="preserve"> mod 4 = 0. </w:t>
      </w:r>
      <w:r w:rsidRPr="004015FA">
        <w:t xml:space="preserve">When </w:t>
      </w:r>
      <w:proofErr w:type="spellStart"/>
      <w:r w:rsidRPr="005C14D2">
        <w:rPr>
          <w:i/>
        </w:rPr>
        <w:t>periodicityAndPattern</w:t>
      </w:r>
      <w:proofErr w:type="spellEnd"/>
      <w:r w:rsidRPr="004015FA">
        <w:t xml:space="preserve"> is not configured for a pair, for </w:t>
      </w:r>
      <w:r w:rsidRPr="00E65A95">
        <w:rPr>
          <w:lang w:val="en-GB"/>
        </w:rPr>
        <w:t xml:space="preserve">a symbol level bitmap </w:t>
      </w:r>
      <w:r w:rsidRPr="004015FA">
        <w:t xml:space="preserve">spanning two slots, </w:t>
      </w:r>
      <w:r w:rsidRPr="00E65A95">
        <w:rPr>
          <w:lang w:val="en-GB"/>
        </w:rPr>
        <w:t xml:space="preserve">the bits of the </w:t>
      </w:r>
      <w:r w:rsidRPr="004015FA">
        <w:t xml:space="preserve">first </w:t>
      </w:r>
      <w:r w:rsidRPr="00E65A95">
        <w:rPr>
          <w:lang w:val="en-GB"/>
        </w:rPr>
        <w:t xml:space="preserve">and second </w:t>
      </w:r>
      <w:r w:rsidRPr="004015FA">
        <w:t>slot</w:t>
      </w:r>
      <w:r w:rsidRPr="00E65A95">
        <w:rPr>
          <w:lang w:val="en-GB"/>
        </w:rPr>
        <w:t>s</w:t>
      </w:r>
      <w:r w:rsidRPr="004015FA">
        <w:t xml:space="preserve"> correspond</w:t>
      </w:r>
      <w:r w:rsidRPr="00E65A95">
        <w:rPr>
          <w:lang w:val="en-GB"/>
        </w:rPr>
        <w:t xml:space="preserve"> respectively</w:t>
      </w:r>
      <w:r w:rsidRPr="004015FA">
        <w:t xml:space="preserve"> to even </w:t>
      </w:r>
      <w:r w:rsidRPr="00E65A95">
        <w:rPr>
          <w:lang w:val="en-GB"/>
        </w:rPr>
        <w:t xml:space="preserve">and odd </w:t>
      </w:r>
      <w:r w:rsidRPr="004015FA">
        <w:t>slots</w:t>
      </w:r>
      <w:r w:rsidRPr="00E65A95">
        <w:rPr>
          <w:lang w:val="en-GB"/>
        </w:rPr>
        <w:t xml:space="preserve"> of a radio frame</w:t>
      </w:r>
      <w:r w:rsidRPr="004015FA">
        <w:t>, and for</w:t>
      </w:r>
      <w:r w:rsidRPr="00E65A95">
        <w:rPr>
          <w:lang w:val="en-GB"/>
        </w:rPr>
        <w:t xml:space="preserve"> a symbol level bitmap </w:t>
      </w:r>
      <w:r w:rsidRPr="004015FA">
        <w:t xml:space="preserve">spanning one slot, the </w:t>
      </w:r>
      <w:r w:rsidRPr="00E65A95">
        <w:rPr>
          <w:lang w:val="en-GB"/>
        </w:rPr>
        <w:t xml:space="preserve">bits </w:t>
      </w:r>
      <w:r>
        <w:rPr>
          <w:lang w:val="en-GB"/>
        </w:rPr>
        <w:t xml:space="preserve">of the </w:t>
      </w:r>
      <w:r w:rsidRPr="004015FA">
        <w:t>slot correspond to every slot</w:t>
      </w:r>
      <w:r w:rsidRPr="00E65A95">
        <w:rPr>
          <w:lang w:val="en-GB"/>
        </w:rPr>
        <w:t xml:space="preserve"> of a radio frame</w:t>
      </w:r>
      <w:r w:rsidRPr="004015FA">
        <w:t xml:space="preserve">. </w:t>
      </w:r>
      <w:r w:rsidRPr="0048482F">
        <w:t xml:space="preserve">The pair configured as dynamic by higher layer can be included in one or two groups of resource sets (higher layer parameters </w:t>
      </w:r>
      <w:r w:rsidRPr="005C14D2">
        <w:rPr>
          <w:i/>
        </w:rPr>
        <w:t>rateMatchPatternGroup1</w:t>
      </w:r>
      <w:r w:rsidRPr="0048482F">
        <w:t xml:space="preserve">and </w:t>
      </w:r>
      <w:r w:rsidRPr="00BE6699">
        <w:rPr>
          <w:i/>
        </w:rPr>
        <w:t>rateMatchPatternGroup</w:t>
      </w:r>
      <w:r>
        <w:rPr>
          <w:i/>
        </w:rPr>
        <w:t>2</w:t>
      </w:r>
      <w:r w:rsidRPr="0048482F">
        <w:t>).</w:t>
      </w:r>
      <w:r>
        <w:t xml:space="preserve"> </w:t>
      </w:r>
      <w:r w:rsidRPr="004C2E3C">
        <w:t xml:space="preserve">The </w:t>
      </w:r>
      <w:proofErr w:type="spellStart"/>
      <w:r w:rsidRPr="005C14D2">
        <w:rPr>
          <w:i/>
        </w:rPr>
        <w:t>rateMatchPatternToAddModList</w:t>
      </w:r>
      <w:proofErr w:type="spellEnd"/>
      <w:r w:rsidRPr="005C14D2">
        <w:rPr>
          <w:lang w:val="en-GB"/>
        </w:rPr>
        <w:t xml:space="preserve"> given by </w:t>
      </w:r>
      <w:proofErr w:type="spellStart"/>
      <w:r w:rsidRPr="005C14D2">
        <w:rPr>
          <w:i/>
          <w:lang w:val="en-GB"/>
        </w:rPr>
        <w:t>ServingCellConfigCommon</w:t>
      </w:r>
      <w:proofErr w:type="spellEnd"/>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77EAEB8D" w14:textId="5461D7E8" w:rsidR="00943493" w:rsidRPr="0048482F" w:rsidRDefault="00943493" w:rsidP="00943493">
      <w:pPr>
        <w:pStyle w:val="B2"/>
      </w:pPr>
      <w:r w:rsidRPr="0048482F">
        <w:t>-</w:t>
      </w:r>
      <w:r w:rsidRPr="0048482F">
        <w:tab/>
        <w:t xml:space="preserve">within a BWP, a frequency domain resource of a CORESET with </w:t>
      </w:r>
      <w:proofErr w:type="spellStart"/>
      <w:r w:rsidRPr="005C14D2">
        <w:rPr>
          <w:i/>
        </w:rPr>
        <w:t>controlResourceSetId</w:t>
      </w:r>
      <w:proofErr w:type="spellEnd"/>
      <w:r w:rsidRPr="0001463C">
        <w:rPr>
          <w:i/>
          <w:lang w:val="en-GB"/>
        </w:rPr>
        <w:t xml:space="preserve"> </w:t>
      </w:r>
      <w:r w:rsidRPr="0048482F">
        <w:t xml:space="preserve">and time domain resource determined by the higher layer parameters </w:t>
      </w:r>
      <w:proofErr w:type="spellStart"/>
      <w:r w:rsidRPr="005B68A6">
        <w:rPr>
          <w:i/>
        </w:rPr>
        <w:t>monitoringSlotPeriodicityAndOffset</w:t>
      </w:r>
      <w:proofErr w:type="spellEnd"/>
      <w:r w:rsidRPr="00D203C9">
        <w:rPr>
          <w:i/>
          <w:lang w:val="en-GB"/>
        </w:rPr>
        <w:t>,</w:t>
      </w:r>
      <w:r w:rsidRPr="0048482F">
        <w:t xml:space="preserve"> </w:t>
      </w:r>
      <w:r w:rsidRPr="00FD06A7">
        <w:rPr>
          <w:i/>
          <w:lang w:val="en-GB"/>
        </w:rPr>
        <w:t>duration</w:t>
      </w:r>
      <w:r w:rsidRPr="00FD06A7">
        <w:rPr>
          <w:lang w:val="en-GB"/>
        </w:rPr>
        <w:t xml:space="preserve"> </w:t>
      </w:r>
      <w:r w:rsidRPr="0048482F">
        <w:t xml:space="preserve">and </w:t>
      </w:r>
      <w:proofErr w:type="spellStart"/>
      <w:r w:rsidRPr="005B68A6">
        <w:rPr>
          <w:i/>
        </w:rPr>
        <w:t>monitoringSymbolsWithinSlot</w:t>
      </w:r>
      <w:proofErr w:type="spellEnd"/>
      <w:r w:rsidRPr="0048482F">
        <w:t xml:space="preserve"> of </w:t>
      </w:r>
      <w:r w:rsidR="00667B4D" w:rsidRPr="00667B4D">
        <w:rPr>
          <w:lang w:val="en-GB"/>
        </w:rPr>
        <w:t>all</w:t>
      </w:r>
      <w:r w:rsidR="00667B4D">
        <w:rPr>
          <w:lang w:val="en-GB"/>
        </w:rPr>
        <w:t xml:space="preserve"> </w:t>
      </w:r>
      <w:r w:rsidRPr="0048482F">
        <w:t xml:space="preserve">search-space-sets </w:t>
      </w:r>
      <w:r w:rsidRPr="00FD06A7">
        <w:rPr>
          <w:lang w:val="en-GB"/>
        </w:rPr>
        <w:t xml:space="preserve">configured by </w:t>
      </w:r>
      <w:proofErr w:type="spellStart"/>
      <w:r w:rsidRPr="00FD06A7">
        <w:rPr>
          <w:i/>
          <w:lang w:val="en-GB"/>
        </w:rPr>
        <w:t>SearchSpace</w:t>
      </w:r>
      <w:proofErr w:type="spellEnd"/>
      <w:r>
        <w:rPr>
          <w:lang w:val="en-GB"/>
        </w:rPr>
        <w:t xml:space="preserve"> and time domain resource of search-space-set zero configured by pdcch-ConfigSIB1 or </w:t>
      </w:r>
      <w:proofErr w:type="spellStart"/>
      <w:r w:rsidRPr="00FD06A7">
        <w:rPr>
          <w:i/>
          <w:lang w:val="en-GB"/>
        </w:rPr>
        <w:t>searchSpaceZero</w:t>
      </w:r>
      <w:proofErr w:type="spellEnd"/>
      <w:r>
        <w:rPr>
          <w:lang w:val="en-GB"/>
        </w:rPr>
        <w:t xml:space="preserve"> </w:t>
      </w:r>
      <w:r w:rsidRPr="0048482F">
        <w:t xml:space="preserve">associated with the CORESET with a </w:t>
      </w:r>
      <w:r w:rsidRPr="005C14D2">
        <w:rPr>
          <w:i/>
        </w:rPr>
        <w:t>controlResourceSetId</w:t>
      </w:r>
      <w:r w:rsidRPr="0001463C">
        <w:rPr>
          <w:i/>
          <w:lang w:val="en-GB"/>
        </w:rPr>
        <w:t>.</w:t>
      </w:r>
      <w:r>
        <w:rPr>
          <w:lang w:val="en-GB"/>
        </w:rPr>
        <w:t xml:space="preserve">as well as CORESET duration configured by </w:t>
      </w:r>
      <w:proofErr w:type="spellStart"/>
      <w:r w:rsidRPr="00023140">
        <w:rPr>
          <w:i/>
          <w:lang w:val="en-GB"/>
        </w:rPr>
        <w:t>ControlResourceSet</w:t>
      </w:r>
      <w:proofErr w:type="spellEnd"/>
      <w:r>
        <w:rPr>
          <w:lang w:val="en-GB"/>
        </w:rPr>
        <w:t xml:space="preserve"> with </w:t>
      </w:r>
      <w:proofErr w:type="spellStart"/>
      <w:r w:rsidRPr="00023140">
        <w:rPr>
          <w:i/>
          <w:lang w:val="en-GB"/>
        </w:rPr>
        <w:t>controlResourceSetId</w:t>
      </w:r>
      <w:proofErr w:type="spellEnd"/>
      <w:r w:rsidRPr="0048482F">
        <w:t xml:space="preserve"> 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p w14:paraId="29AF5DAB" w14:textId="7CE6D087" w:rsidR="00CD034B" w:rsidRPr="0048482F" w:rsidRDefault="00CD034B" w:rsidP="00CD034B">
      <w:pPr>
        <w:rPr>
          <w:color w:val="000000"/>
        </w:rPr>
      </w:pPr>
      <w:r w:rsidRPr="0048482F">
        <w:rPr>
          <w:color w:val="000000"/>
        </w:rPr>
        <w:t xml:space="preserve">A configured group </w:t>
      </w:r>
      <w:r w:rsidR="00861997" w:rsidRPr="00A728E5">
        <w:rPr>
          <w:i/>
        </w:rPr>
        <w:t>rateMatchPatternGroup1</w:t>
      </w:r>
      <w:r w:rsidR="00861997" w:rsidRPr="0048482F">
        <w:rPr>
          <w:color w:val="000000"/>
        </w:rPr>
        <w:t xml:space="preserve"> or </w:t>
      </w:r>
      <w:r w:rsidR="00861997" w:rsidRPr="00A728E5">
        <w:rPr>
          <w:i/>
        </w:rPr>
        <w:t>rateMatchPatternGroup</w:t>
      </w:r>
      <w:r w:rsidR="00861997">
        <w:rPr>
          <w:i/>
        </w:rPr>
        <w:t>2</w:t>
      </w:r>
      <w:r w:rsidRPr="0048482F">
        <w:rPr>
          <w:color w:val="000000"/>
        </w:rPr>
        <w:t xml:space="preserve"> contains a</w:t>
      </w:r>
      <w:r w:rsidRPr="0048482F">
        <w:rPr>
          <w:i/>
          <w:color w:val="000000"/>
        </w:rPr>
        <w:t xml:space="preserve"> </w:t>
      </w:r>
      <w:r w:rsidRPr="0048482F">
        <w:rPr>
          <w:color w:val="000000"/>
        </w:rPr>
        <w:t xml:space="preserve">list of </w:t>
      </w:r>
      <w:r w:rsidR="003E7BD7" w:rsidRPr="0048482F">
        <w:rPr>
          <w:color w:val="000000"/>
        </w:rPr>
        <w:t xml:space="preserve">RB </w:t>
      </w:r>
      <w:r w:rsidR="00943493">
        <w:rPr>
          <w:color w:val="000000"/>
        </w:rPr>
        <w:t xml:space="preserve">and </w:t>
      </w:r>
      <w:r w:rsidR="003E7BD7" w:rsidRPr="0048482F">
        <w:rPr>
          <w:color w:val="000000"/>
        </w:rPr>
        <w:t xml:space="preserve">symbol level </w:t>
      </w:r>
      <w:r w:rsidRPr="0048482F">
        <w:rPr>
          <w:color w:val="000000"/>
        </w:rPr>
        <w:t>resource set indices forming a union of resource-sets</w:t>
      </w:r>
      <w:r w:rsidR="00EA17CC">
        <w:rPr>
          <w:color w:val="000000"/>
        </w:rPr>
        <w:t xml:space="preserve"> </w:t>
      </w:r>
      <w:r w:rsidR="00C5280A">
        <w:rPr>
          <w:color w:val="000000"/>
        </w:rPr>
        <w:t>not available for PDSCH</w:t>
      </w:r>
      <w:r w:rsidRPr="0048482F">
        <w:rPr>
          <w:color w:val="000000"/>
        </w:rPr>
        <w:t xml:space="preserve"> dynamically if </w:t>
      </w:r>
      <w:r w:rsidR="00943493">
        <w:rPr>
          <w:color w:val="000000"/>
        </w:rPr>
        <w:t xml:space="preserve">a </w:t>
      </w:r>
      <w:r w:rsidRPr="0048482F">
        <w:rPr>
          <w:color w:val="000000"/>
        </w:rPr>
        <w:t>corresponding bit</w:t>
      </w:r>
      <w:r w:rsidR="00943493">
        <w:rPr>
          <w:color w:val="000000"/>
        </w:rPr>
        <w:t xml:space="preserve"> of the Rate matching indicator field of DCI format 1_1 scheduling the PDSCH</w:t>
      </w:r>
      <w:r w:rsidR="00861997" w:rsidRPr="00861997">
        <w:rPr>
          <w:color w:val="000000"/>
        </w:rPr>
        <w:t xml:space="preserve"> </w:t>
      </w:r>
      <w:r w:rsidR="00861997">
        <w:rPr>
          <w:color w:val="000000"/>
        </w:rPr>
        <w:t>is equal to 1</w:t>
      </w:r>
      <w:r w:rsidR="008C1DC4" w:rsidRPr="0048482F">
        <w:rPr>
          <w:color w:val="000000"/>
        </w:rPr>
        <w:t>.</w:t>
      </w:r>
      <w:r w:rsidRPr="0048482F">
        <w:rPr>
          <w:color w:val="000000"/>
        </w:rPr>
        <w:t xml:space="preserve"> The REs corresponding to </w:t>
      </w:r>
      <w:r w:rsidR="003E7BD7" w:rsidRPr="0048482F">
        <w:rPr>
          <w:color w:val="000000"/>
        </w:rPr>
        <w:t xml:space="preserve">the union of </w:t>
      </w:r>
      <w:r w:rsidRPr="0048482F">
        <w:rPr>
          <w:color w:val="000000"/>
        </w:rPr>
        <w:t xml:space="preserve">configured </w:t>
      </w:r>
      <w:r w:rsidR="003E7BD7" w:rsidRPr="0048482F">
        <w:rPr>
          <w:color w:val="000000"/>
        </w:rPr>
        <w:t xml:space="preserve">RB-symbol level </w:t>
      </w:r>
      <w:r w:rsidRPr="0048482F">
        <w:rPr>
          <w:color w:val="000000"/>
        </w:rPr>
        <w:t>resource-set</w:t>
      </w:r>
      <w:r w:rsidR="003E7BD7" w:rsidRPr="0048482F">
        <w:rPr>
          <w:color w:val="000000"/>
        </w:rPr>
        <w:t>s</w:t>
      </w:r>
      <w:r w:rsidRPr="0048482F">
        <w:rPr>
          <w:color w:val="000000"/>
        </w:rPr>
        <w:t xml:space="preserve"> that </w:t>
      </w:r>
      <w:r w:rsidR="003E7BD7" w:rsidRPr="0048482F">
        <w:rPr>
          <w:color w:val="000000"/>
        </w:rPr>
        <w:t>are</w:t>
      </w:r>
      <w:r w:rsidRPr="0048482F">
        <w:rPr>
          <w:color w:val="000000"/>
        </w:rPr>
        <w:t xml:space="preserve"> not included in either of </w:t>
      </w:r>
      <w:r w:rsidR="00861997">
        <w:rPr>
          <w:color w:val="000000"/>
        </w:rPr>
        <w:t xml:space="preserve">the </w:t>
      </w:r>
      <w:r w:rsidRPr="0048482F">
        <w:rPr>
          <w:color w:val="000000"/>
        </w:rPr>
        <w:t>two groups are</w:t>
      </w:r>
      <w:r w:rsidR="00EA17CC">
        <w:rPr>
          <w:color w:val="000000"/>
        </w:rPr>
        <w:t xml:space="preserve"> </w:t>
      </w:r>
      <w:r w:rsidR="00C5280A">
        <w:rPr>
          <w:color w:val="000000"/>
        </w:rPr>
        <w:t>not available for PDSCH</w:t>
      </w:r>
      <w:r w:rsidR="00835808">
        <w:rPr>
          <w:color w:val="000000"/>
        </w:rPr>
        <w:t xml:space="preserve"> scheduled by DCI format 1_1</w:t>
      </w:r>
      <w:r w:rsidR="00C5280A">
        <w:rPr>
          <w:color w:val="000000"/>
        </w:rPr>
        <w:t xml:space="preserve">. </w:t>
      </w:r>
    </w:p>
    <w:p w14:paraId="23EF388B" w14:textId="77777777" w:rsidR="00861997" w:rsidRPr="00551197" w:rsidRDefault="00861997" w:rsidP="00861997">
      <w:pPr>
        <w:rPr>
          <w:color w:val="000000"/>
        </w:rPr>
      </w:pPr>
      <w:r w:rsidRPr="00551197">
        <w:rPr>
          <w:color w:val="000000"/>
        </w:rPr>
        <w:t xml:space="preserve">For a bitmap pair included in one or two groups of resource sets, </w:t>
      </w:r>
      <w:r>
        <w:rPr>
          <w:color w:val="000000"/>
        </w:rPr>
        <w:t xml:space="preserve">the dynamic indication of availability for PDSCH applies to a set of slot(s) where the </w:t>
      </w:r>
      <w:bookmarkStart w:id="5" w:name="_Hlk512443080"/>
      <w:proofErr w:type="spellStart"/>
      <w:r w:rsidRPr="00A728E5">
        <w:rPr>
          <w:i/>
        </w:rPr>
        <w:t>rateMatchPatternToAddModList</w:t>
      </w:r>
      <w:bookmarkEnd w:id="5"/>
      <w:proofErr w:type="spellEnd"/>
      <w:r w:rsidRPr="004015FA">
        <w:rPr>
          <w:color w:val="000000"/>
        </w:rPr>
        <w:t xml:space="preserve"> </w:t>
      </w:r>
      <w:r>
        <w:rPr>
          <w:color w:val="000000"/>
        </w:rPr>
        <w:t xml:space="preserve">given by </w:t>
      </w:r>
      <w:r w:rsidRPr="00A728E5">
        <w:rPr>
          <w:i/>
          <w:color w:val="000000"/>
        </w:rPr>
        <w:t>PDSCH-</w:t>
      </w:r>
      <w:proofErr w:type="spellStart"/>
      <w:r w:rsidRPr="00A728E5">
        <w:rPr>
          <w:i/>
          <w:color w:val="000000"/>
        </w:rPr>
        <w:t>Config</w:t>
      </w:r>
      <w:proofErr w:type="spellEnd"/>
      <w:r w:rsidRPr="00A728E5">
        <w:rPr>
          <w:color w:val="000000"/>
        </w:rPr>
        <w:t xml:space="preserve"> </w:t>
      </w:r>
      <w:r w:rsidRPr="004015FA">
        <w:rPr>
          <w:color w:val="000000"/>
        </w:rPr>
        <w:t xml:space="preserve">and </w:t>
      </w:r>
      <w:proofErr w:type="spellStart"/>
      <w:r w:rsidRPr="00A728E5">
        <w:rPr>
          <w:i/>
          <w:color w:val="000000"/>
        </w:rPr>
        <w:t>rateMatchPatternToAddModList</w:t>
      </w:r>
      <w:proofErr w:type="spellEnd"/>
      <w:r>
        <w:rPr>
          <w:i/>
          <w:color w:val="000000"/>
        </w:rPr>
        <w:t xml:space="preserve"> </w:t>
      </w:r>
      <w:r w:rsidRPr="00A728E5">
        <w:rPr>
          <w:color w:val="000000"/>
        </w:rPr>
        <w:t>given by</w:t>
      </w:r>
      <w:r>
        <w:rPr>
          <w:i/>
          <w:color w:val="000000"/>
        </w:rPr>
        <w:t xml:space="preserve"> </w:t>
      </w:r>
      <w:proofErr w:type="spellStart"/>
      <w:r w:rsidRPr="00A728E5">
        <w:rPr>
          <w:i/>
          <w:color w:val="000000"/>
        </w:rPr>
        <w:t>ServingCellConfigCommon</w:t>
      </w:r>
      <w:proofErr w:type="spellEnd"/>
      <w:r>
        <w:rPr>
          <w:i/>
          <w:color w:val="000000"/>
        </w:rPr>
        <w:t xml:space="preserve"> </w:t>
      </w:r>
      <w:r w:rsidRPr="004015FA">
        <w:rPr>
          <w:color w:val="000000"/>
        </w:rPr>
        <w:t xml:space="preserve">is present among the slots of </w:t>
      </w:r>
      <w:r>
        <w:rPr>
          <w:color w:val="000000"/>
        </w:rPr>
        <w:t xml:space="preserve">scheduled </w:t>
      </w:r>
      <w:r w:rsidRPr="004015FA">
        <w:rPr>
          <w:color w:val="000000"/>
        </w:rPr>
        <w:t>PDSCH</w:t>
      </w:r>
      <w:r>
        <w:rPr>
          <w:color w:val="000000"/>
        </w:rPr>
        <w:t>.</w:t>
      </w:r>
    </w:p>
    <w:p w14:paraId="61A8E15D" w14:textId="77777777" w:rsidR="00835808" w:rsidRDefault="00835808" w:rsidP="00835808">
      <w:pPr>
        <w:rPr>
          <w:color w:val="000000"/>
        </w:rPr>
      </w:pPr>
      <w:bookmarkStart w:id="6" w:name="_Hlk508033505"/>
      <w:bookmarkStart w:id="7" w:name="_Hlk508024697"/>
      <w:r>
        <w:rPr>
          <w:color w:val="000000"/>
        </w:rP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p w14:paraId="26DA9D2E" w14:textId="2E11D95E" w:rsidR="00835808" w:rsidRDefault="00835808" w:rsidP="00835808">
      <w:pPr>
        <w:rPr>
          <w:color w:val="000000"/>
        </w:rPr>
      </w:pPr>
      <w:r w:rsidRPr="008E3A35">
        <w:rPr>
          <w:color w:val="000000"/>
        </w:rPr>
        <w:t>If a PDSCH scheduled by a PDCCH would overlap with resources in the CORESET containing the PDCCH, the resources corresponding to a union of the detected PDCCH that scheduled the PDSCH and associated PDCCH DM-RS are not available for the PDSCH.</w:t>
      </w:r>
      <w:r>
        <w:rPr>
          <w:color w:val="000000"/>
        </w:rPr>
        <w:t xml:space="preserve"> When </w:t>
      </w:r>
      <w:proofErr w:type="spellStart"/>
      <w:r w:rsidRPr="009F73F9">
        <w:rPr>
          <w:i/>
          <w:color w:val="000000"/>
        </w:rPr>
        <w:t>precoderGranularity</w:t>
      </w:r>
      <w:proofErr w:type="spellEnd"/>
      <w:r>
        <w:rPr>
          <w:color w:val="000000"/>
        </w:rPr>
        <w:t xml:space="preserve"> configured in a CORESET where the PDCCH was detected is equal to </w:t>
      </w:r>
      <w:proofErr w:type="spellStart"/>
      <w:r w:rsidRPr="009F73F9">
        <w:rPr>
          <w:i/>
          <w:color w:val="000000"/>
        </w:rPr>
        <w:t>allContiguousRBs</w:t>
      </w:r>
      <w:proofErr w:type="spellEnd"/>
      <w:r>
        <w:rPr>
          <w:color w:val="000000"/>
        </w:rPr>
        <w:t>, the associated PDCCH DM-RS are DM-RS in all REGs of the CORESET. Otherwise, the associated DM-RS are the DM-RS in REGs of the PDCCH.</w:t>
      </w:r>
    </w:p>
    <w:bookmarkEnd w:id="3"/>
    <w:bookmarkEnd w:id="6"/>
    <w:bookmarkEnd w:id="7"/>
    <w:p w14:paraId="0F6CBBC8" w14:textId="18251BE7" w:rsidR="003C3971" w:rsidRPr="00A77F6C" w:rsidRDefault="00A77F6C">
      <w:pPr>
        <w:rPr>
          <w:color w:val="0000FF"/>
        </w:rPr>
      </w:pPr>
      <w:r w:rsidRPr="00A77F6C">
        <w:rPr>
          <w:color w:val="0000FF"/>
        </w:rPr>
        <w:t>A UE does not expect a PDSCH would overlap with a PDCCH, if the PDCCH does not schedule the PDSCH, and the resource of the PDCCH is not configured with higher layer parameters to be not available for PDSCH.</w:t>
      </w:r>
    </w:p>
    <w:sectPr w:rsidR="003C3971" w:rsidRPr="00A77F6C" w:rsidSect="000B6BF1">
      <w:headerReference w:type="default" r:id="rId12"/>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B749A9" w16cid:durableId="1F741A18"/>
  <w16cid:commentId w16cid:paraId="25E059A6" w16cid:durableId="1F6EF7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9F0150" w14:textId="77777777" w:rsidR="00ED4196" w:rsidRDefault="00ED4196">
      <w:r>
        <w:separator/>
      </w:r>
    </w:p>
    <w:p w14:paraId="50022EA9" w14:textId="77777777" w:rsidR="00ED4196" w:rsidRDefault="00ED4196"/>
  </w:endnote>
  <w:endnote w:type="continuationSeparator" w:id="0">
    <w:p w14:paraId="606B5C32" w14:textId="77777777" w:rsidR="00ED4196" w:rsidRDefault="00ED4196">
      <w:r>
        <w:continuationSeparator/>
      </w:r>
    </w:p>
    <w:p w14:paraId="11BCC581" w14:textId="77777777" w:rsidR="00ED4196" w:rsidRDefault="00ED41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05488" w14:textId="77777777" w:rsidR="00ED4196" w:rsidRDefault="00ED4196">
      <w:r>
        <w:separator/>
      </w:r>
    </w:p>
    <w:p w14:paraId="7A87D772" w14:textId="77777777" w:rsidR="00ED4196" w:rsidRDefault="00ED4196"/>
  </w:footnote>
  <w:footnote w:type="continuationSeparator" w:id="0">
    <w:p w14:paraId="5073D319" w14:textId="77777777" w:rsidR="00ED4196" w:rsidRDefault="00ED4196">
      <w:r>
        <w:continuationSeparator/>
      </w:r>
    </w:p>
    <w:p w14:paraId="06764133" w14:textId="77777777" w:rsidR="00ED4196" w:rsidRDefault="00ED419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0563B" w14:textId="77777777" w:rsidR="00AC5C6D" w:rsidRDefault="00AC5C6D">
    <w:pPr>
      <w:pStyle w:val="Header"/>
    </w:pPr>
  </w:p>
  <w:p w14:paraId="4F68F6D7" w14:textId="77777777" w:rsidR="00AC5C6D" w:rsidRDefault="00AC5C6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242BFE"/>
    <w:multiLevelType w:val="hybridMultilevel"/>
    <w:tmpl w:val="D7404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5E6782"/>
    <w:multiLevelType w:val="hybridMultilevel"/>
    <w:tmpl w:val="B5B2E60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DC0EF2"/>
    <w:multiLevelType w:val="hybridMultilevel"/>
    <w:tmpl w:val="19EAAA4E"/>
    <w:lvl w:ilvl="0" w:tplc="EEAAAFA0">
      <w:start w:val="1"/>
      <w:numFmt w:val="bullet"/>
      <w:lvlText w:val="•"/>
      <w:lvlJc w:val="left"/>
      <w:pPr>
        <w:tabs>
          <w:tab w:val="num" w:pos="720"/>
        </w:tabs>
        <w:ind w:left="720" w:hanging="360"/>
      </w:pPr>
      <w:rPr>
        <w:rFonts w:ascii="Arial" w:hAnsi="Arial" w:hint="default"/>
      </w:rPr>
    </w:lvl>
    <w:lvl w:ilvl="1" w:tplc="2FEAA444" w:tentative="1">
      <w:start w:val="1"/>
      <w:numFmt w:val="bullet"/>
      <w:lvlText w:val="•"/>
      <w:lvlJc w:val="left"/>
      <w:pPr>
        <w:tabs>
          <w:tab w:val="num" w:pos="1440"/>
        </w:tabs>
        <w:ind w:left="1440" w:hanging="360"/>
      </w:pPr>
      <w:rPr>
        <w:rFonts w:ascii="Arial" w:hAnsi="Arial" w:hint="default"/>
      </w:rPr>
    </w:lvl>
    <w:lvl w:ilvl="2" w:tplc="6608D162" w:tentative="1">
      <w:start w:val="1"/>
      <w:numFmt w:val="bullet"/>
      <w:lvlText w:val="•"/>
      <w:lvlJc w:val="left"/>
      <w:pPr>
        <w:tabs>
          <w:tab w:val="num" w:pos="2160"/>
        </w:tabs>
        <w:ind w:left="2160" w:hanging="360"/>
      </w:pPr>
      <w:rPr>
        <w:rFonts w:ascii="Arial" w:hAnsi="Arial" w:hint="default"/>
      </w:rPr>
    </w:lvl>
    <w:lvl w:ilvl="3" w:tplc="4928E0B4" w:tentative="1">
      <w:start w:val="1"/>
      <w:numFmt w:val="bullet"/>
      <w:lvlText w:val="•"/>
      <w:lvlJc w:val="left"/>
      <w:pPr>
        <w:tabs>
          <w:tab w:val="num" w:pos="2880"/>
        </w:tabs>
        <w:ind w:left="2880" w:hanging="360"/>
      </w:pPr>
      <w:rPr>
        <w:rFonts w:ascii="Arial" w:hAnsi="Arial" w:hint="default"/>
      </w:rPr>
    </w:lvl>
    <w:lvl w:ilvl="4" w:tplc="EB000664" w:tentative="1">
      <w:start w:val="1"/>
      <w:numFmt w:val="bullet"/>
      <w:lvlText w:val="•"/>
      <w:lvlJc w:val="left"/>
      <w:pPr>
        <w:tabs>
          <w:tab w:val="num" w:pos="3600"/>
        </w:tabs>
        <w:ind w:left="3600" w:hanging="360"/>
      </w:pPr>
      <w:rPr>
        <w:rFonts w:ascii="Arial" w:hAnsi="Arial" w:hint="default"/>
      </w:rPr>
    </w:lvl>
    <w:lvl w:ilvl="5" w:tplc="72300F56" w:tentative="1">
      <w:start w:val="1"/>
      <w:numFmt w:val="bullet"/>
      <w:lvlText w:val="•"/>
      <w:lvlJc w:val="left"/>
      <w:pPr>
        <w:tabs>
          <w:tab w:val="num" w:pos="4320"/>
        </w:tabs>
        <w:ind w:left="4320" w:hanging="360"/>
      </w:pPr>
      <w:rPr>
        <w:rFonts w:ascii="Arial" w:hAnsi="Arial" w:hint="default"/>
      </w:rPr>
    </w:lvl>
    <w:lvl w:ilvl="6" w:tplc="C896ACF2" w:tentative="1">
      <w:start w:val="1"/>
      <w:numFmt w:val="bullet"/>
      <w:lvlText w:val="•"/>
      <w:lvlJc w:val="left"/>
      <w:pPr>
        <w:tabs>
          <w:tab w:val="num" w:pos="5040"/>
        </w:tabs>
        <w:ind w:left="5040" w:hanging="360"/>
      </w:pPr>
      <w:rPr>
        <w:rFonts w:ascii="Arial" w:hAnsi="Arial" w:hint="default"/>
      </w:rPr>
    </w:lvl>
    <w:lvl w:ilvl="7" w:tplc="2AFA434E" w:tentative="1">
      <w:start w:val="1"/>
      <w:numFmt w:val="bullet"/>
      <w:lvlText w:val="•"/>
      <w:lvlJc w:val="left"/>
      <w:pPr>
        <w:tabs>
          <w:tab w:val="num" w:pos="5760"/>
        </w:tabs>
        <w:ind w:left="5760" w:hanging="360"/>
      </w:pPr>
      <w:rPr>
        <w:rFonts w:ascii="Arial" w:hAnsi="Arial" w:hint="default"/>
      </w:rPr>
    </w:lvl>
    <w:lvl w:ilvl="8" w:tplc="8F5089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0BA6A00"/>
    <w:multiLevelType w:val="hybridMultilevel"/>
    <w:tmpl w:val="1E1EB5B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CFB0527"/>
    <w:multiLevelType w:val="hybridMultilevel"/>
    <w:tmpl w:val="99C217EE"/>
    <w:lvl w:ilvl="0" w:tplc="02AE20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682BBE"/>
    <w:multiLevelType w:val="hybridMultilevel"/>
    <w:tmpl w:val="24646B6E"/>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F64B72"/>
    <w:multiLevelType w:val="hybridMultilevel"/>
    <w:tmpl w:val="3C3E868A"/>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2AE20F6">
      <w:start w:val="3"/>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9C7BA6"/>
    <w:multiLevelType w:val="hybridMultilevel"/>
    <w:tmpl w:val="B462A11E"/>
    <w:lvl w:ilvl="0" w:tplc="4FC81200">
      <w:start w:val="6"/>
      <w:numFmt w:val="bullet"/>
      <w:lvlText w:val="-"/>
      <w:lvlJc w:val="left"/>
      <w:pPr>
        <w:ind w:left="927" w:hanging="360"/>
      </w:pPr>
      <w:rPr>
        <w:rFonts w:ascii="Times New Roman" w:eastAsia="Malgun Gothic" w:hAnsi="Times New Roman" w:cs="Times New Roman" w:hint="default"/>
      </w:rPr>
    </w:lvl>
    <w:lvl w:ilvl="1" w:tplc="02AE20F6">
      <w:start w:val="3"/>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71384C"/>
    <w:multiLevelType w:val="hybridMultilevel"/>
    <w:tmpl w:val="00143BF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4B21367"/>
    <w:multiLevelType w:val="hybridMultilevel"/>
    <w:tmpl w:val="000AED0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22"/>
  </w:num>
  <w:num w:numId="4">
    <w:abstractNumId w:val="17"/>
  </w:num>
  <w:num w:numId="5">
    <w:abstractNumId w:val="12"/>
  </w:num>
  <w:num w:numId="6">
    <w:abstractNumId w:val="6"/>
  </w:num>
  <w:num w:numId="7">
    <w:abstractNumId w:val="9"/>
  </w:num>
  <w:num w:numId="8">
    <w:abstractNumId w:val="19"/>
  </w:num>
  <w:num w:numId="9">
    <w:abstractNumId w:val="18"/>
  </w:num>
  <w:num w:numId="10">
    <w:abstractNumId w:val="8"/>
  </w:num>
  <w:num w:numId="11">
    <w:abstractNumId w:val="24"/>
  </w:num>
  <w:num w:numId="12">
    <w:abstractNumId w:val="20"/>
  </w:num>
  <w:num w:numId="13">
    <w:abstractNumId w:val="5"/>
  </w:num>
  <w:num w:numId="14">
    <w:abstractNumId w:val="2"/>
  </w:num>
  <w:num w:numId="15">
    <w:abstractNumId w:val="21"/>
  </w:num>
  <w:num w:numId="16">
    <w:abstractNumId w:val="7"/>
  </w:num>
  <w:num w:numId="17">
    <w:abstractNumId w:val="13"/>
  </w:num>
  <w:num w:numId="18">
    <w:abstractNumId w:val="11"/>
  </w:num>
  <w:num w:numId="19">
    <w:abstractNumId w:val="15"/>
  </w:num>
  <w:num w:numId="20">
    <w:abstractNumId w:val="14"/>
  </w:num>
  <w:num w:numId="21">
    <w:abstractNumId w:val="10"/>
  </w:num>
  <w:num w:numId="22">
    <w:abstractNumId w:val="16"/>
  </w:num>
  <w:num w:numId="23">
    <w:abstractNumId w:val="23"/>
  </w:num>
  <w:num w:numId="24">
    <w:abstractNumId w:val="4"/>
  </w:num>
  <w:num w:numId="25">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5B1"/>
    <w:rsid w:val="000006E6"/>
    <w:rsid w:val="00001DF1"/>
    <w:rsid w:val="00001E11"/>
    <w:rsid w:val="0000204B"/>
    <w:rsid w:val="00002831"/>
    <w:rsid w:val="000033FB"/>
    <w:rsid w:val="00004330"/>
    <w:rsid w:val="00004561"/>
    <w:rsid w:val="00004572"/>
    <w:rsid w:val="00004FCE"/>
    <w:rsid w:val="0000577E"/>
    <w:rsid w:val="000061B5"/>
    <w:rsid w:val="00006365"/>
    <w:rsid w:val="0000732F"/>
    <w:rsid w:val="00007606"/>
    <w:rsid w:val="00007690"/>
    <w:rsid w:val="000079C8"/>
    <w:rsid w:val="00010803"/>
    <w:rsid w:val="00010CA5"/>
    <w:rsid w:val="00012832"/>
    <w:rsid w:val="00016E18"/>
    <w:rsid w:val="000177CF"/>
    <w:rsid w:val="00021478"/>
    <w:rsid w:val="00022101"/>
    <w:rsid w:val="00023A26"/>
    <w:rsid w:val="00024699"/>
    <w:rsid w:val="000250C5"/>
    <w:rsid w:val="000273B7"/>
    <w:rsid w:val="00027C4D"/>
    <w:rsid w:val="00027C5A"/>
    <w:rsid w:val="0003018F"/>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5C4"/>
    <w:rsid w:val="0004783F"/>
    <w:rsid w:val="00047B39"/>
    <w:rsid w:val="00047CD9"/>
    <w:rsid w:val="00051834"/>
    <w:rsid w:val="00051E44"/>
    <w:rsid w:val="0005262A"/>
    <w:rsid w:val="00052AB8"/>
    <w:rsid w:val="00053849"/>
    <w:rsid w:val="0005397E"/>
    <w:rsid w:val="00054A22"/>
    <w:rsid w:val="00055737"/>
    <w:rsid w:val="00057B5B"/>
    <w:rsid w:val="00060FFF"/>
    <w:rsid w:val="00061227"/>
    <w:rsid w:val="000615AB"/>
    <w:rsid w:val="00061AC4"/>
    <w:rsid w:val="00061C70"/>
    <w:rsid w:val="0006282D"/>
    <w:rsid w:val="0006328B"/>
    <w:rsid w:val="0006419B"/>
    <w:rsid w:val="0006466D"/>
    <w:rsid w:val="000655A6"/>
    <w:rsid w:val="00065E83"/>
    <w:rsid w:val="00066873"/>
    <w:rsid w:val="00066975"/>
    <w:rsid w:val="00066BB5"/>
    <w:rsid w:val="00067696"/>
    <w:rsid w:val="00072204"/>
    <w:rsid w:val="00072724"/>
    <w:rsid w:val="00072C59"/>
    <w:rsid w:val="00073564"/>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61F9"/>
    <w:rsid w:val="000862F9"/>
    <w:rsid w:val="0008780F"/>
    <w:rsid w:val="00087A54"/>
    <w:rsid w:val="00087D44"/>
    <w:rsid w:val="00091945"/>
    <w:rsid w:val="00092377"/>
    <w:rsid w:val="000933D0"/>
    <w:rsid w:val="00093A6D"/>
    <w:rsid w:val="00093FC0"/>
    <w:rsid w:val="00094B31"/>
    <w:rsid w:val="00095E7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20A3"/>
    <w:rsid w:val="000B2B6B"/>
    <w:rsid w:val="000B2CB0"/>
    <w:rsid w:val="000B2FB4"/>
    <w:rsid w:val="000B44EE"/>
    <w:rsid w:val="000B63EE"/>
    <w:rsid w:val="000B682F"/>
    <w:rsid w:val="000B6BF1"/>
    <w:rsid w:val="000B79D5"/>
    <w:rsid w:val="000B7DFB"/>
    <w:rsid w:val="000C0F70"/>
    <w:rsid w:val="000C13EC"/>
    <w:rsid w:val="000C17DD"/>
    <w:rsid w:val="000C2199"/>
    <w:rsid w:val="000C29A7"/>
    <w:rsid w:val="000C3094"/>
    <w:rsid w:val="000C3A5A"/>
    <w:rsid w:val="000C59B4"/>
    <w:rsid w:val="000C5ACE"/>
    <w:rsid w:val="000C75AC"/>
    <w:rsid w:val="000D0512"/>
    <w:rsid w:val="000D0898"/>
    <w:rsid w:val="000D0BE7"/>
    <w:rsid w:val="000D0DF7"/>
    <w:rsid w:val="000D162A"/>
    <w:rsid w:val="000D445C"/>
    <w:rsid w:val="000D58AB"/>
    <w:rsid w:val="000D590E"/>
    <w:rsid w:val="000D5FCC"/>
    <w:rsid w:val="000D745F"/>
    <w:rsid w:val="000E0907"/>
    <w:rsid w:val="000E218C"/>
    <w:rsid w:val="000E2285"/>
    <w:rsid w:val="000E23E3"/>
    <w:rsid w:val="000E312E"/>
    <w:rsid w:val="000E44A1"/>
    <w:rsid w:val="000E4F12"/>
    <w:rsid w:val="000E5C43"/>
    <w:rsid w:val="000E6633"/>
    <w:rsid w:val="000E70D4"/>
    <w:rsid w:val="000E7979"/>
    <w:rsid w:val="000F0B1B"/>
    <w:rsid w:val="000F0BA6"/>
    <w:rsid w:val="000F1839"/>
    <w:rsid w:val="000F184F"/>
    <w:rsid w:val="000F1E15"/>
    <w:rsid w:val="000F1EA1"/>
    <w:rsid w:val="000F20CD"/>
    <w:rsid w:val="000F280E"/>
    <w:rsid w:val="000F3AF1"/>
    <w:rsid w:val="000F3D8B"/>
    <w:rsid w:val="000F3F49"/>
    <w:rsid w:val="000F4B1D"/>
    <w:rsid w:val="000F56D0"/>
    <w:rsid w:val="000F6137"/>
    <w:rsid w:val="000F66E3"/>
    <w:rsid w:val="000F693A"/>
    <w:rsid w:val="000F7555"/>
    <w:rsid w:val="000F7843"/>
    <w:rsid w:val="000F79EF"/>
    <w:rsid w:val="000F7A7A"/>
    <w:rsid w:val="0010053A"/>
    <w:rsid w:val="0010081C"/>
    <w:rsid w:val="00100D0A"/>
    <w:rsid w:val="00101BD2"/>
    <w:rsid w:val="001021E4"/>
    <w:rsid w:val="00103B1A"/>
    <w:rsid w:val="00103BD0"/>
    <w:rsid w:val="00104613"/>
    <w:rsid w:val="00104B38"/>
    <w:rsid w:val="00104F56"/>
    <w:rsid w:val="0010672C"/>
    <w:rsid w:val="001069CF"/>
    <w:rsid w:val="00106E44"/>
    <w:rsid w:val="001078C7"/>
    <w:rsid w:val="0010798A"/>
    <w:rsid w:val="00111237"/>
    <w:rsid w:val="00111DB4"/>
    <w:rsid w:val="00112C3C"/>
    <w:rsid w:val="00113442"/>
    <w:rsid w:val="00114343"/>
    <w:rsid w:val="001162FB"/>
    <w:rsid w:val="0011687E"/>
    <w:rsid w:val="00117890"/>
    <w:rsid w:val="001200D6"/>
    <w:rsid w:val="001230B1"/>
    <w:rsid w:val="00123371"/>
    <w:rsid w:val="00123493"/>
    <w:rsid w:val="001248CE"/>
    <w:rsid w:val="001253AC"/>
    <w:rsid w:val="00126EAB"/>
    <w:rsid w:val="00127A7F"/>
    <w:rsid w:val="00132764"/>
    <w:rsid w:val="00133311"/>
    <w:rsid w:val="0013337A"/>
    <w:rsid w:val="00134C13"/>
    <w:rsid w:val="0013537E"/>
    <w:rsid w:val="00136D40"/>
    <w:rsid w:val="00137E3D"/>
    <w:rsid w:val="00140E6E"/>
    <w:rsid w:val="00141413"/>
    <w:rsid w:val="00142013"/>
    <w:rsid w:val="00142805"/>
    <w:rsid w:val="00144D3F"/>
    <w:rsid w:val="00145176"/>
    <w:rsid w:val="00145886"/>
    <w:rsid w:val="00145C38"/>
    <w:rsid w:val="001477E7"/>
    <w:rsid w:val="0015079E"/>
    <w:rsid w:val="00152743"/>
    <w:rsid w:val="00152B7E"/>
    <w:rsid w:val="0015479F"/>
    <w:rsid w:val="00156337"/>
    <w:rsid w:val="00156AA0"/>
    <w:rsid w:val="00156D64"/>
    <w:rsid w:val="0015719F"/>
    <w:rsid w:val="001578B9"/>
    <w:rsid w:val="00157E4F"/>
    <w:rsid w:val="00157E7A"/>
    <w:rsid w:val="001605A1"/>
    <w:rsid w:val="001615B2"/>
    <w:rsid w:val="00161630"/>
    <w:rsid w:val="0016302B"/>
    <w:rsid w:val="001633C0"/>
    <w:rsid w:val="00165256"/>
    <w:rsid w:val="00166A39"/>
    <w:rsid w:val="001671F6"/>
    <w:rsid w:val="0016747E"/>
    <w:rsid w:val="0016773F"/>
    <w:rsid w:val="00170291"/>
    <w:rsid w:val="001704D0"/>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594"/>
    <w:rsid w:val="00187FEA"/>
    <w:rsid w:val="0019046B"/>
    <w:rsid w:val="00190CC8"/>
    <w:rsid w:val="00191B08"/>
    <w:rsid w:val="00191FC4"/>
    <w:rsid w:val="00192A76"/>
    <w:rsid w:val="00192DF5"/>
    <w:rsid w:val="001941D7"/>
    <w:rsid w:val="00194316"/>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7431"/>
    <w:rsid w:val="001B7A33"/>
    <w:rsid w:val="001C0346"/>
    <w:rsid w:val="001C03F2"/>
    <w:rsid w:val="001C0AEF"/>
    <w:rsid w:val="001C1442"/>
    <w:rsid w:val="001C39A9"/>
    <w:rsid w:val="001C54B9"/>
    <w:rsid w:val="001C641E"/>
    <w:rsid w:val="001C70FD"/>
    <w:rsid w:val="001C73E2"/>
    <w:rsid w:val="001C751A"/>
    <w:rsid w:val="001C7B67"/>
    <w:rsid w:val="001D02C2"/>
    <w:rsid w:val="001D1160"/>
    <w:rsid w:val="001D1789"/>
    <w:rsid w:val="001D20A1"/>
    <w:rsid w:val="001D4DCC"/>
    <w:rsid w:val="001D4F90"/>
    <w:rsid w:val="001D770E"/>
    <w:rsid w:val="001D7BB7"/>
    <w:rsid w:val="001E0107"/>
    <w:rsid w:val="001E0211"/>
    <w:rsid w:val="001E3B69"/>
    <w:rsid w:val="001E55B9"/>
    <w:rsid w:val="001E60E8"/>
    <w:rsid w:val="001E6123"/>
    <w:rsid w:val="001E7353"/>
    <w:rsid w:val="001E7DFB"/>
    <w:rsid w:val="001F168B"/>
    <w:rsid w:val="001F23D8"/>
    <w:rsid w:val="001F2433"/>
    <w:rsid w:val="001F4073"/>
    <w:rsid w:val="001F426B"/>
    <w:rsid w:val="001F5A2F"/>
    <w:rsid w:val="001F6B5E"/>
    <w:rsid w:val="00201833"/>
    <w:rsid w:val="00202F2D"/>
    <w:rsid w:val="0020497C"/>
    <w:rsid w:val="00204EEB"/>
    <w:rsid w:val="002050B6"/>
    <w:rsid w:val="0020555F"/>
    <w:rsid w:val="002055BD"/>
    <w:rsid w:val="0020600C"/>
    <w:rsid w:val="00206A32"/>
    <w:rsid w:val="00210128"/>
    <w:rsid w:val="002119C4"/>
    <w:rsid w:val="002121E4"/>
    <w:rsid w:val="00213176"/>
    <w:rsid w:val="00214BA6"/>
    <w:rsid w:val="002154C1"/>
    <w:rsid w:val="00215A01"/>
    <w:rsid w:val="002161C2"/>
    <w:rsid w:val="00217F2C"/>
    <w:rsid w:val="002205B3"/>
    <w:rsid w:val="00220D24"/>
    <w:rsid w:val="002217B4"/>
    <w:rsid w:val="00221FB2"/>
    <w:rsid w:val="0022221B"/>
    <w:rsid w:val="00224088"/>
    <w:rsid w:val="00224A62"/>
    <w:rsid w:val="002267E2"/>
    <w:rsid w:val="002267F5"/>
    <w:rsid w:val="00226824"/>
    <w:rsid w:val="002309BA"/>
    <w:rsid w:val="00230B08"/>
    <w:rsid w:val="00230B7B"/>
    <w:rsid w:val="00230F5A"/>
    <w:rsid w:val="002316DC"/>
    <w:rsid w:val="0023285C"/>
    <w:rsid w:val="00233A0B"/>
    <w:rsid w:val="002347A2"/>
    <w:rsid w:val="00236E1C"/>
    <w:rsid w:val="0023761E"/>
    <w:rsid w:val="00240A64"/>
    <w:rsid w:val="00240A95"/>
    <w:rsid w:val="00240E20"/>
    <w:rsid w:val="00241F6A"/>
    <w:rsid w:val="00242A6C"/>
    <w:rsid w:val="00242AA6"/>
    <w:rsid w:val="00243DC8"/>
    <w:rsid w:val="00244F83"/>
    <w:rsid w:val="00245479"/>
    <w:rsid w:val="002457E6"/>
    <w:rsid w:val="002459AB"/>
    <w:rsid w:val="00246236"/>
    <w:rsid w:val="0024662D"/>
    <w:rsid w:val="002476A4"/>
    <w:rsid w:val="00250101"/>
    <w:rsid w:val="00250E78"/>
    <w:rsid w:val="002510A7"/>
    <w:rsid w:val="00251A23"/>
    <w:rsid w:val="00254D28"/>
    <w:rsid w:val="00256EC7"/>
    <w:rsid w:val="00260B22"/>
    <w:rsid w:val="002618A7"/>
    <w:rsid w:val="00261F23"/>
    <w:rsid w:val="00262AC1"/>
    <w:rsid w:val="00262BC4"/>
    <w:rsid w:val="00263382"/>
    <w:rsid w:val="002637F6"/>
    <w:rsid w:val="00264CA4"/>
    <w:rsid w:val="00264CD0"/>
    <w:rsid w:val="00265B2E"/>
    <w:rsid w:val="002660FE"/>
    <w:rsid w:val="00266218"/>
    <w:rsid w:val="0026673B"/>
    <w:rsid w:val="00270124"/>
    <w:rsid w:val="00271093"/>
    <w:rsid w:val="002724A5"/>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B0"/>
    <w:rsid w:val="002920B9"/>
    <w:rsid w:val="00294A44"/>
    <w:rsid w:val="00294C3A"/>
    <w:rsid w:val="00295C7D"/>
    <w:rsid w:val="0029640A"/>
    <w:rsid w:val="00296897"/>
    <w:rsid w:val="0029726E"/>
    <w:rsid w:val="0029754E"/>
    <w:rsid w:val="002A0D87"/>
    <w:rsid w:val="002A160A"/>
    <w:rsid w:val="002A361E"/>
    <w:rsid w:val="002A4688"/>
    <w:rsid w:val="002A4D25"/>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DA5"/>
    <w:rsid w:val="002C6F4B"/>
    <w:rsid w:val="002C7168"/>
    <w:rsid w:val="002D1B8D"/>
    <w:rsid w:val="002D348A"/>
    <w:rsid w:val="002D35AE"/>
    <w:rsid w:val="002D403C"/>
    <w:rsid w:val="002D7F32"/>
    <w:rsid w:val="002E12F1"/>
    <w:rsid w:val="002E14F4"/>
    <w:rsid w:val="002E1D14"/>
    <w:rsid w:val="002E57E8"/>
    <w:rsid w:val="002E6882"/>
    <w:rsid w:val="002E6A4D"/>
    <w:rsid w:val="002E7474"/>
    <w:rsid w:val="002F1416"/>
    <w:rsid w:val="002F1D74"/>
    <w:rsid w:val="002F221B"/>
    <w:rsid w:val="002F28AF"/>
    <w:rsid w:val="002F2BA6"/>
    <w:rsid w:val="002F33E1"/>
    <w:rsid w:val="002F3A2B"/>
    <w:rsid w:val="002F476E"/>
    <w:rsid w:val="002F5079"/>
    <w:rsid w:val="002F553D"/>
    <w:rsid w:val="002F6727"/>
    <w:rsid w:val="002F688F"/>
    <w:rsid w:val="002F6A6B"/>
    <w:rsid w:val="00301C5F"/>
    <w:rsid w:val="00302777"/>
    <w:rsid w:val="003056B3"/>
    <w:rsid w:val="00305D77"/>
    <w:rsid w:val="00310D9C"/>
    <w:rsid w:val="00310E99"/>
    <w:rsid w:val="00311C5C"/>
    <w:rsid w:val="003122E8"/>
    <w:rsid w:val="003130C2"/>
    <w:rsid w:val="00313501"/>
    <w:rsid w:val="00315508"/>
    <w:rsid w:val="003172DC"/>
    <w:rsid w:val="0031738C"/>
    <w:rsid w:val="00317970"/>
    <w:rsid w:val="0031798C"/>
    <w:rsid w:val="0032020A"/>
    <w:rsid w:val="003203A1"/>
    <w:rsid w:val="00320CAF"/>
    <w:rsid w:val="00320F25"/>
    <w:rsid w:val="00321737"/>
    <w:rsid w:val="00321DA4"/>
    <w:rsid w:val="00322A0B"/>
    <w:rsid w:val="00322CF6"/>
    <w:rsid w:val="00323519"/>
    <w:rsid w:val="00323CA7"/>
    <w:rsid w:val="00325FB4"/>
    <w:rsid w:val="00326F79"/>
    <w:rsid w:val="00327013"/>
    <w:rsid w:val="00327B5A"/>
    <w:rsid w:val="00331329"/>
    <w:rsid w:val="003317CE"/>
    <w:rsid w:val="00331FCF"/>
    <w:rsid w:val="00332681"/>
    <w:rsid w:val="00333BA7"/>
    <w:rsid w:val="0033462C"/>
    <w:rsid w:val="00334C64"/>
    <w:rsid w:val="003358C1"/>
    <w:rsid w:val="00335D96"/>
    <w:rsid w:val="00336932"/>
    <w:rsid w:val="00336CC1"/>
    <w:rsid w:val="00336EA5"/>
    <w:rsid w:val="003376CE"/>
    <w:rsid w:val="00343D45"/>
    <w:rsid w:val="0034431F"/>
    <w:rsid w:val="003443CC"/>
    <w:rsid w:val="0034478D"/>
    <w:rsid w:val="00345888"/>
    <w:rsid w:val="003477F1"/>
    <w:rsid w:val="00351C01"/>
    <w:rsid w:val="00352A9C"/>
    <w:rsid w:val="00353F51"/>
    <w:rsid w:val="00354100"/>
    <w:rsid w:val="003541A0"/>
    <w:rsid w:val="0035462D"/>
    <w:rsid w:val="00354B23"/>
    <w:rsid w:val="00354E2E"/>
    <w:rsid w:val="00355223"/>
    <w:rsid w:val="00356B6D"/>
    <w:rsid w:val="00357FCE"/>
    <w:rsid w:val="003628C5"/>
    <w:rsid w:val="0036305D"/>
    <w:rsid w:val="00363A56"/>
    <w:rsid w:val="00364A43"/>
    <w:rsid w:val="00367087"/>
    <w:rsid w:val="003676DD"/>
    <w:rsid w:val="00371E36"/>
    <w:rsid w:val="0037272D"/>
    <w:rsid w:val="00372C0F"/>
    <w:rsid w:val="003736D8"/>
    <w:rsid w:val="00373EAB"/>
    <w:rsid w:val="003744FC"/>
    <w:rsid w:val="00376D1A"/>
    <w:rsid w:val="00377A42"/>
    <w:rsid w:val="00381594"/>
    <w:rsid w:val="00382AC2"/>
    <w:rsid w:val="00383C04"/>
    <w:rsid w:val="0038614C"/>
    <w:rsid w:val="003864ED"/>
    <w:rsid w:val="003867EC"/>
    <w:rsid w:val="00386A9E"/>
    <w:rsid w:val="003872C6"/>
    <w:rsid w:val="003900EF"/>
    <w:rsid w:val="00390213"/>
    <w:rsid w:val="00392A4B"/>
    <w:rsid w:val="003938F5"/>
    <w:rsid w:val="0039458A"/>
    <w:rsid w:val="00394C0C"/>
    <w:rsid w:val="003959C8"/>
    <w:rsid w:val="00395BA3"/>
    <w:rsid w:val="00396520"/>
    <w:rsid w:val="00397529"/>
    <w:rsid w:val="003A035D"/>
    <w:rsid w:val="003A09B8"/>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2A8"/>
    <w:rsid w:val="003C672E"/>
    <w:rsid w:val="003C730B"/>
    <w:rsid w:val="003D0C8E"/>
    <w:rsid w:val="003D2702"/>
    <w:rsid w:val="003D280A"/>
    <w:rsid w:val="003D3FEB"/>
    <w:rsid w:val="003D4F80"/>
    <w:rsid w:val="003D55E2"/>
    <w:rsid w:val="003D65D9"/>
    <w:rsid w:val="003D65E7"/>
    <w:rsid w:val="003E0592"/>
    <w:rsid w:val="003E0F88"/>
    <w:rsid w:val="003E0FDE"/>
    <w:rsid w:val="003E218A"/>
    <w:rsid w:val="003E2642"/>
    <w:rsid w:val="003E2E81"/>
    <w:rsid w:val="003E5438"/>
    <w:rsid w:val="003E5AE8"/>
    <w:rsid w:val="003E6097"/>
    <w:rsid w:val="003E729E"/>
    <w:rsid w:val="003E7BD7"/>
    <w:rsid w:val="003F07DD"/>
    <w:rsid w:val="003F161E"/>
    <w:rsid w:val="003F1AAE"/>
    <w:rsid w:val="003F3312"/>
    <w:rsid w:val="003F345C"/>
    <w:rsid w:val="003F3DBA"/>
    <w:rsid w:val="003F4EA8"/>
    <w:rsid w:val="003F579D"/>
    <w:rsid w:val="003F6363"/>
    <w:rsid w:val="003F740A"/>
    <w:rsid w:val="003F7F5B"/>
    <w:rsid w:val="004030C2"/>
    <w:rsid w:val="00403BB8"/>
    <w:rsid w:val="00403E8F"/>
    <w:rsid w:val="00403F05"/>
    <w:rsid w:val="00404AA7"/>
    <w:rsid w:val="004053FA"/>
    <w:rsid w:val="004059BC"/>
    <w:rsid w:val="00405A10"/>
    <w:rsid w:val="00407759"/>
    <w:rsid w:val="00410571"/>
    <w:rsid w:val="00411280"/>
    <w:rsid w:val="00411D32"/>
    <w:rsid w:val="0041268D"/>
    <w:rsid w:val="004133AF"/>
    <w:rsid w:val="00413E6D"/>
    <w:rsid w:val="00414255"/>
    <w:rsid w:val="00414AAD"/>
    <w:rsid w:val="00414BA5"/>
    <w:rsid w:val="0041504A"/>
    <w:rsid w:val="004164E6"/>
    <w:rsid w:val="00416AF8"/>
    <w:rsid w:val="004179AB"/>
    <w:rsid w:val="00417D34"/>
    <w:rsid w:val="00417D79"/>
    <w:rsid w:val="0042112F"/>
    <w:rsid w:val="00421BD4"/>
    <w:rsid w:val="00423C36"/>
    <w:rsid w:val="004251BA"/>
    <w:rsid w:val="00425C97"/>
    <w:rsid w:val="00425EBF"/>
    <w:rsid w:val="004260F3"/>
    <w:rsid w:val="00426904"/>
    <w:rsid w:val="00426EC7"/>
    <w:rsid w:val="00427422"/>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11B6"/>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3BF3"/>
    <w:rsid w:val="0046420B"/>
    <w:rsid w:val="00466125"/>
    <w:rsid w:val="00466CF2"/>
    <w:rsid w:val="004671A4"/>
    <w:rsid w:val="00471A3B"/>
    <w:rsid w:val="00471D3B"/>
    <w:rsid w:val="00472209"/>
    <w:rsid w:val="00473E99"/>
    <w:rsid w:val="004742B2"/>
    <w:rsid w:val="00474A3C"/>
    <w:rsid w:val="0047590E"/>
    <w:rsid w:val="00476428"/>
    <w:rsid w:val="00480D8A"/>
    <w:rsid w:val="00480DE3"/>
    <w:rsid w:val="00481F2D"/>
    <w:rsid w:val="00483023"/>
    <w:rsid w:val="00483804"/>
    <w:rsid w:val="004843F1"/>
    <w:rsid w:val="00484772"/>
    <w:rsid w:val="00484826"/>
    <w:rsid w:val="0048482F"/>
    <w:rsid w:val="004855D9"/>
    <w:rsid w:val="0048575E"/>
    <w:rsid w:val="004858AB"/>
    <w:rsid w:val="00486D29"/>
    <w:rsid w:val="00486ED8"/>
    <w:rsid w:val="004870A5"/>
    <w:rsid w:val="004870B3"/>
    <w:rsid w:val="0048735A"/>
    <w:rsid w:val="004901A3"/>
    <w:rsid w:val="00490B8E"/>
    <w:rsid w:val="004919B7"/>
    <w:rsid w:val="00492285"/>
    <w:rsid w:val="0049433F"/>
    <w:rsid w:val="00494588"/>
    <w:rsid w:val="00494BDF"/>
    <w:rsid w:val="004A005A"/>
    <w:rsid w:val="004A01C4"/>
    <w:rsid w:val="004A0453"/>
    <w:rsid w:val="004A0AD6"/>
    <w:rsid w:val="004A0B3A"/>
    <w:rsid w:val="004A1C35"/>
    <w:rsid w:val="004A1DDD"/>
    <w:rsid w:val="004A2238"/>
    <w:rsid w:val="004A22E9"/>
    <w:rsid w:val="004A34FF"/>
    <w:rsid w:val="004A43DB"/>
    <w:rsid w:val="004A5C32"/>
    <w:rsid w:val="004A671E"/>
    <w:rsid w:val="004A6977"/>
    <w:rsid w:val="004A69D5"/>
    <w:rsid w:val="004B088D"/>
    <w:rsid w:val="004B08CA"/>
    <w:rsid w:val="004B2033"/>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18EB"/>
    <w:rsid w:val="004D212C"/>
    <w:rsid w:val="004D2316"/>
    <w:rsid w:val="004D252B"/>
    <w:rsid w:val="004D2A4C"/>
    <w:rsid w:val="004D3578"/>
    <w:rsid w:val="004D3A3F"/>
    <w:rsid w:val="004D3D21"/>
    <w:rsid w:val="004D55E4"/>
    <w:rsid w:val="004E04BE"/>
    <w:rsid w:val="004E10AC"/>
    <w:rsid w:val="004E15ED"/>
    <w:rsid w:val="004E18F3"/>
    <w:rsid w:val="004E213A"/>
    <w:rsid w:val="004E31E0"/>
    <w:rsid w:val="004E3A1D"/>
    <w:rsid w:val="004E530B"/>
    <w:rsid w:val="004E5AF2"/>
    <w:rsid w:val="004E5F51"/>
    <w:rsid w:val="004E7218"/>
    <w:rsid w:val="004E725D"/>
    <w:rsid w:val="004F06F8"/>
    <w:rsid w:val="004F1A2C"/>
    <w:rsid w:val="004F1E88"/>
    <w:rsid w:val="004F3130"/>
    <w:rsid w:val="004F67F5"/>
    <w:rsid w:val="004F7025"/>
    <w:rsid w:val="004F7213"/>
    <w:rsid w:val="004F7B16"/>
    <w:rsid w:val="00500AEB"/>
    <w:rsid w:val="00500E39"/>
    <w:rsid w:val="00501FFC"/>
    <w:rsid w:val="00502C96"/>
    <w:rsid w:val="00503DE5"/>
    <w:rsid w:val="005044C0"/>
    <w:rsid w:val="00504E49"/>
    <w:rsid w:val="0050621D"/>
    <w:rsid w:val="005066C0"/>
    <w:rsid w:val="00506778"/>
    <w:rsid w:val="00506E90"/>
    <w:rsid w:val="00507BB2"/>
    <w:rsid w:val="005100E1"/>
    <w:rsid w:val="00510275"/>
    <w:rsid w:val="00510E2E"/>
    <w:rsid w:val="00510F88"/>
    <w:rsid w:val="00513353"/>
    <w:rsid w:val="005140FC"/>
    <w:rsid w:val="005143FD"/>
    <w:rsid w:val="005164A5"/>
    <w:rsid w:val="0051663C"/>
    <w:rsid w:val="0051791B"/>
    <w:rsid w:val="00517F56"/>
    <w:rsid w:val="005206E1"/>
    <w:rsid w:val="00521B04"/>
    <w:rsid w:val="00521D46"/>
    <w:rsid w:val="00521DAB"/>
    <w:rsid w:val="0052272C"/>
    <w:rsid w:val="00522854"/>
    <w:rsid w:val="00522A70"/>
    <w:rsid w:val="00523573"/>
    <w:rsid w:val="005237DD"/>
    <w:rsid w:val="00523F7D"/>
    <w:rsid w:val="005243FA"/>
    <w:rsid w:val="005250B7"/>
    <w:rsid w:val="00525439"/>
    <w:rsid w:val="005257A9"/>
    <w:rsid w:val="0052656E"/>
    <w:rsid w:val="005275EB"/>
    <w:rsid w:val="0052786E"/>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0499"/>
    <w:rsid w:val="00542063"/>
    <w:rsid w:val="00543090"/>
    <w:rsid w:val="00543D57"/>
    <w:rsid w:val="00543E6C"/>
    <w:rsid w:val="005454A6"/>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459C"/>
    <w:rsid w:val="00557677"/>
    <w:rsid w:val="00557E87"/>
    <w:rsid w:val="00561AF7"/>
    <w:rsid w:val="00561C23"/>
    <w:rsid w:val="0056214C"/>
    <w:rsid w:val="0056272B"/>
    <w:rsid w:val="00562F3E"/>
    <w:rsid w:val="005637D5"/>
    <w:rsid w:val="0056403E"/>
    <w:rsid w:val="0056425D"/>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A0C"/>
    <w:rsid w:val="00581D07"/>
    <w:rsid w:val="00584EF5"/>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B177B"/>
    <w:rsid w:val="005B18DB"/>
    <w:rsid w:val="005B21CC"/>
    <w:rsid w:val="005B303D"/>
    <w:rsid w:val="005B6296"/>
    <w:rsid w:val="005B7929"/>
    <w:rsid w:val="005C165E"/>
    <w:rsid w:val="005C2268"/>
    <w:rsid w:val="005C2832"/>
    <w:rsid w:val="005C3735"/>
    <w:rsid w:val="005C3CFC"/>
    <w:rsid w:val="005C55A1"/>
    <w:rsid w:val="005C56A0"/>
    <w:rsid w:val="005C5BAE"/>
    <w:rsid w:val="005C60DC"/>
    <w:rsid w:val="005C71E4"/>
    <w:rsid w:val="005C7C74"/>
    <w:rsid w:val="005D1156"/>
    <w:rsid w:val="005D2153"/>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17BD"/>
    <w:rsid w:val="005E3506"/>
    <w:rsid w:val="005E3F22"/>
    <w:rsid w:val="005E609B"/>
    <w:rsid w:val="005E6557"/>
    <w:rsid w:val="005E72E5"/>
    <w:rsid w:val="005F01B7"/>
    <w:rsid w:val="005F1316"/>
    <w:rsid w:val="005F2252"/>
    <w:rsid w:val="005F244B"/>
    <w:rsid w:val="005F2D7E"/>
    <w:rsid w:val="005F35CC"/>
    <w:rsid w:val="005F4D5D"/>
    <w:rsid w:val="005F4EA8"/>
    <w:rsid w:val="005F6339"/>
    <w:rsid w:val="005F6FC9"/>
    <w:rsid w:val="005F72F5"/>
    <w:rsid w:val="005F7326"/>
    <w:rsid w:val="005F7B12"/>
    <w:rsid w:val="00600FE1"/>
    <w:rsid w:val="0060260A"/>
    <w:rsid w:val="006035A2"/>
    <w:rsid w:val="00603FA8"/>
    <w:rsid w:val="0060433A"/>
    <w:rsid w:val="006046BD"/>
    <w:rsid w:val="00605BFF"/>
    <w:rsid w:val="00606A4C"/>
    <w:rsid w:val="00606BA4"/>
    <w:rsid w:val="00606F82"/>
    <w:rsid w:val="00610648"/>
    <w:rsid w:val="00610715"/>
    <w:rsid w:val="00611594"/>
    <w:rsid w:val="00611612"/>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431C"/>
    <w:rsid w:val="006251D6"/>
    <w:rsid w:val="00625645"/>
    <w:rsid w:val="006265C1"/>
    <w:rsid w:val="00626BCB"/>
    <w:rsid w:val="00627194"/>
    <w:rsid w:val="00627419"/>
    <w:rsid w:val="00627C97"/>
    <w:rsid w:val="00632985"/>
    <w:rsid w:val="00632D85"/>
    <w:rsid w:val="00632DCF"/>
    <w:rsid w:val="00633CD7"/>
    <w:rsid w:val="00634F34"/>
    <w:rsid w:val="00635239"/>
    <w:rsid w:val="00641056"/>
    <w:rsid w:val="00645F93"/>
    <w:rsid w:val="00646751"/>
    <w:rsid w:val="00650478"/>
    <w:rsid w:val="00650B2E"/>
    <w:rsid w:val="00650B32"/>
    <w:rsid w:val="00654C0E"/>
    <w:rsid w:val="00655151"/>
    <w:rsid w:val="0065645E"/>
    <w:rsid w:val="0065696C"/>
    <w:rsid w:val="00656E19"/>
    <w:rsid w:val="00657BFF"/>
    <w:rsid w:val="00657FDD"/>
    <w:rsid w:val="006614DE"/>
    <w:rsid w:val="00662B1E"/>
    <w:rsid w:val="00663272"/>
    <w:rsid w:val="0066399B"/>
    <w:rsid w:val="00666F7C"/>
    <w:rsid w:val="006679EC"/>
    <w:rsid w:val="00667B4D"/>
    <w:rsid w:val="0067046D"/>
    <w:rsid w:val="00670B72"/>
    <w:rsid w:val="00672538"/>
    <w:rsid w:val="00672A28"/>
    <w:rsid w:val="00674161"/>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2210"/>
    <w:rsid w:val="006930B2"/>
    <w:rsid w:val="00693472"/>
    <w:rsid w:val="0069409B"/>
    <w:rsid w:val="00696DE0"/>
    <w:rsid w:val="00697C85"/>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4319"/>
    <w:rsid w:val="006B5219"/>
    <w:rsid w:val="006B7BB8"/>
    <w:rsid w:val="006C09AD"/>
    <w:rsid w:val="006C0CE4"/>
    <w:rsid w:val="006C1EA9"/>
    <w:rsid w:val="006C2A26"/>
    <w:rsid w:val="006C310C"/>
    <w:rsid w:val="006C3200"/>
    <w:rsid w:val="006C32A6"/>
    <w:rsid w:val="006C3ED9"/>
    <w:rsid w:val="006C415C"/>
    <w:rsid w:val="006C58EC"/>
    <w:rsid w:val="006C5918"/>
    <w:rsid w:val="006C5AAD"/>
    <w:rsid w:val="006C663C"/>
    <w:rsid w:val="006C7E10"/>
    <w:rsid w:val="006D009D"/>
    <w:rsid w:val="006D108C"/>
    <w:rsid w:val="006D2D6C"/>
    <w:rsid w:val="006D30CD"/>
    <w:rsid w:val="006D3F07"/>
    <w:rsid w:val="006D52EB"/>
    <w:rsid w:val="006D6A18"/>
    <w:rsid w:val="006D79D9"/>
    <w:rsid w:val="006E061E"/>
    <w:rsid w:val="006E25D0"/>
    <w:rsid w:val="006E2CDF"/>
    <w:rsid w:val="006E3DC8"/>
    <w:rsid w:val="006E4B23"/>
    <w:rsid w:val="006E4C2E"/>
    <w:rsid w:val="006E5B82"/>
    <w:rsid w:val="006E744A"/>
    <w:rsid w:val="006E7903"/>
    <w:rsid w:val="006F24C1"/>
    <w:rsid w:val="006F250D"/>
    <w:rsid w:val="006F2D1A"/>
    <w:rsid w:val="006F3E14"/>
    <w:rsid w:val="006F493B"/>
    <w:rsid w:val="006F5133"/>
    <w:rsid w:val="006F51DF"/>
    <w:rsid w:val="006F5A45"/>
    <w:rsid w:val="006F5EDD"/>
    <w:rsid w:val="006F6614"/>
    <w:rsid w:val="006F6C50"/>
    <w:rsid w:val="0070033A"/>
    <w:rsid w:val="00700942"/>
    <w:rsid w:val="00701CC5"/>
    <w:rsid w:val="00701D11"/>
    <w:rsid w:val="0070250D"/>
    <w:rsid w:val="00702543"/>
    <w:rsid w:val="00702E8D"/>
    <w:rsid w:val="00703048"/>
    <w:rsid w:val="00703C9B"/>
    <w:rsid w:val="00703DAF"/>
    <w:rsid w:val="00704313"/>
    <w:rsid w:val="00704481"/>
    <w:rsid w:val="0070461C"/>
    <w:rsid w:val="0070465D"/>
    <w:rsid w:val="00704F68"/>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20BA7"/>
    <w:rsid w:val="00721444"/>
    <w:rsid w:val="00721722"/>
    <w:rsid w:val="0072201A"/>
    <w:rsid w:val="0072275B"/>
    <w:rsid w:val="00724A32"/>
    <w:rsid w:val="0072509C"/>
    <w:rsid w:val="00726691"/>
    <w:rsid w:val="007273E7"/>
    <w:rsid w:val="00730475"/>
    <w:rsid w:val="00730571"/>
    <w:rsid w:val="007317FC"/>
    <w:rsid w:val="00732091"/>
    <w:rsid w:val="00732114"/>
    <w:rsid w:val="00732435"/>
    <w:rsid w:val="0073416C"/>
    <w:rsid w:val="00734877"/>
    <w:rsid w:val="007348E4"/>
    <w:rsid w:val="007349C7"/>
    <w:rsid w:val="00734A5B"/>
    <w:rsid w:val="00734D1D"/>
    <w:rsid w:val="007358E5"/>
    <w:rsid w:val="00735929"/>
    <w:rsid w:val="00736B28"/>
    <w:rsid w:val="0074147C"/>
    <w:rsid w:val="0074193D"/>
    <w:rsid w:val="00743492"/>
    <w:rsid w:val="00743619"/>
    <w:rsid w:val="00744029"/>
    <w:rsid w:val="00744222"/>
    <w:rsid w:val="0074493C"/>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B80"/>
    <w:rsid w:val="00755395"/>
    <w:rsid w:val="00755EB8"/>
    <w:rsid w:val="007604CD"/>
    <w:rsid w:val="00760EB0"/>
    <w:rsid w:val="00761700"/>
    <w:rsid w:val="0076473B"/>
    <w:rsid w:val="00764A16"/>
    <w:rsid w:val="0076518B"/>
    <w:rsid w:val="00766BD3"/>
    <w:rsid w:val="00767168"/>
    <w:rsid w:val="00767DC2"/>
    <w:rsid w:val="00771234"/>
    <w:rsid w:val="007721F7"/>
    <w:rsid w:val="00773C5B"/>
    <w:rsid w:val="00774752"/>
    <w:rsid w:val="00775F93"/>
    <w:rsid w:val="00776584"/>
    <w:rsid w:val="0077767A"/>
    <w:rsid w:val="00777945"/>
    <w:rsid w:val="00781F0F"/>
    <w:rsid w:val="007820EB"/>
    <w:rsid w:val="00782719"/>
    <w:rsid w:val="00782975"/>
    <w:rsid w:val="0078523C"/>
    <w:rsid w:val="007855D9"/>
    <w:rsid w:val="00785B9E"/>
    <w:rsid w:val="007868F8"/>
    <w:rsid w:val="0078695F"/>
    <w:rsid w:val="00786DC6"/>
    <w:rsid w:val="007873CB"/>
    <w:rsid w:val="007875CC"/>
    <w:rsid w:val="0078792E"/>
    <w:rsid w:val="00787E92"/>
    <w:rsid w:val="00790D13"/>
    <w:rsid w:val="00794495"/>
    <w:rsid w:val="007945F5"/>
    <w:rsid w:val="00795F37"/>
    <w:rsid w:val="0079671A"/>
    <w:rsid w:val="00796CD9"/>
    <w:rsid w:val="007A0339"/>
    <w:rsid w:val="007A159F"/>
    <w:rsid w:val="007A15A2"/>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9EB"/>
    <w:rsid w:val="007C7981"/>
    <w:rsid w:val="007D0A5A"/>
    <w:rsid w:val="007D2D0A"/>
    <w:rsid w:val="007D40F0"/>
    <w:rsid w:val="007D448F"/>
    <w:rsid w:val="007D525B"/>
    <w:rsid w:val="007D5639"/>
    <w:rsid w:val="007D58A2"/>
    <w:rsid w:val="007D6BD2"/>
    <w:rsid w:val="007E06F4"/>
    <w:rsid w:val="007E14A6"/>
    <w:rsid w:val="007E31B4"/>
    <w:rsid w:val="007E46DC"/>
    <w:rsid w:val="007E4C06"/>
    <w:rsid w:val="007E4DED"/>
    <w:rsid w:val="007E6132"/>
    <w:rsid w:val="007E63C9"/>
    <w:rsid w:val="007E7EB4"/>
    <w:rsid w:val="007F0EF1"/>
    <w:rsid w:val="007F0F7C"/>
    <w:rsid w:val="007F2F40"/>
    <w:rsid w:val="007F4352"/>
    <w:rsid w:val="007F4434"/>
    <w:rsid w:val="007F4CD1"/>
    <w:rsid w:val="007F4E99"/>
    <w:rsid w:val="007F506C"/>
    <w:rsid w:val="007F6F73"/>
    <w:rsid w:val="00800DF7"/>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5717"/>
    <w:rsid w:val="00817633"/>
    <w:rsid w:val="00820DDF"/>
    <w:rsid w:val="00820F0C"/>
    <w:rsid w:val="0082226E"/>
    <w:rsid w:val="00822ABB"/>
    <w:rsid w:val="00823BD7"/>
    <w:rsid w:val="00823EE1"/>
    <w:rsid w:val="00827AC8"/>
    <w:rsid w:val="0083039B"/>
    <w:rsid w:val="00830EB1"/>
    <w:rsid w:val="00831226"/>
    <w:rsid w:val="00831C82"/>
    <w:rsid w:val="00831FDB"/>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86E"/>
    <w:rsid w:val="00851E64"/>
    <w:rsid w:val="008524FD"/>
    <w:rsid w:val="008532A5"/>
    <w:rsid w:val="008554D2"/>
    <w:rsid w:val="00856E7E"/>
    <w:rsid w:val="00857909"/>
    <w:rsid w:val="00857BE0"/>
    <w:rsid w:val="00860E3E"/>
    <w:rsid w:val="00861997"/>
    <w:rsid w:val="0086363A"/>
    <w:rsid w:val="00863E1C"/>
    <w:rsid w:val="00864064"/>
    <w:rsid w:val="00864203"/>
    <w:rsid w:val="008645F6"/>
    <w:rsid w:val="00866B88"/>
    <w:rsid w:val="00866DC1"/>
    <w:rsid w:val="0086700B"/>
    <w:rsid w:val="0086757D"/>
    <w:rsid w:val="00871343"/>
    <w:rsid w:val="00874B21"/>
    <w:rsid w:val="00874E11"/>
    <w:rsid w:val="00875689"/>
    <w:rsid w:val="0087571D"/>
    <w:rsid w:val="008766D4"/>
    <w:rsid w:val="008768CA"/>
    <w:rsid w:val="00876CB6"/>
    <w:rsid w:val="00877D85"/>
    <w:rsid w:val="00880CBD"/>
    <w:rsid w:val="00881A09"/>
    <w:rsid w:val="0088206C"/>
    <w:rsid w:val="00882390"/>
    <w:rsid w:val="00882988"/>
    <w:rsid w:val="00883A5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55F9"/>
    <w:rsid w:val="008A6EEC"/>
    <w:rsid w:val="008A7D11"/>
    <w:rsid w:val="008B0566"/>
    <w:rsid w:val="008B14D5"/>
    <w:rsid w:val="008B1D7D"/>
    <w:rsid w:val="008B225B"/>
    <w:rsid w:val="008B3809"/>
    <w:rsid w:val="008B485B"/>
    <w:rsid w:val="008B5C15"/>
    <w:rsid w:val="008B7368"/>
    <w:rsid w:val="008B7B92"/>
    <w:rsid w:val="008C0C51"/>
    <w:rsid w:val="008C0E30"/>
    <w:rsid w:val="008C1DC4"/>
    <w:rsid w:val="008C2323"/>
    <w:rsid w:val="008C24BD"/>
    <w:rsid w:val="008C296A"/>
    <w:rsid w:val="008C3A51"/>
    <w:rsid w:val="008C457E"/>
    <w:rsid w:val="008C5182"/>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38E"/>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6BD8"/>
    <w:rsid w:val="008F6F16"/>
    <w:rsid w:val="008F7361"/>
    <w:rsid w:val="008F7474"/>
    <w:rsid w:val="008F755D"/>
    <w:rsid w:val="00902619"/>
    <w:rsid w:val="0090271F"/>
    <w:rsid w:val="00902BEE"/>
    <w:rsid w:val="00902E23"/>
    <w:rsid w:val="00903105"/>
    <w:rsid w:val="0090361F"/>
    <w:rsid w:val="00904010"/>
    <w:rsid w:val="00904B3A"/>
    <w:rsid w:val="00905BEE"/>
    <w:rsid w:val="009063C3"/>
    <w:rsid w:val="0090684B"/>
    <w:rsid w:val="00906ACB"/>
    <w:rsid w:val="00907B59"/>
    <w:rsid w:val="0091104E"/>
    <w:rsid w:val="0091273A"/>
    <w:rsid w:val="00913427"/>
    <w:rsid w:val="0091348E"/>
    <w:rsid w:val="00913C1B"/>
    <w:rsid w:val="009147CA"/>
    <w:rsid w:val="00914828"/>
    <w:rsid w:val="009150C0"/>
    <w:rsid w:val="00915E81"/>
    <w:rsid w:val="00916808"/>
    <w:rsid w:val="0092001C"/>
    <w:rsid w:val="009205E1"/>
    <w:rsid w:val="00921548"/>
    <w:rsid w:val="00921A04"/>
    <w:rsid w:val="00921F80"/>
    <w:rsid w:val="009224CC"/>
    <w:rsid w:val="0092367B"/>
    <w:rsid w:val="00923E84"/>
    <w:rsid w:val="009241FF"/>
    <w:rsid w:val="00924212"/>
    <w:rsid w:val="00924CC1"/>
    <w:rsid w:val="009252AE"/>
    <w:rsid w:val="00925469"/>
    <w:rsid w:val="0092562F"/>
    <w:rsid w:val="00925F6A"/>
    <w:rsid w:val="00927B3A"/>
    <w:rsid w:val="00931F61"/>
    <w:rsid w:val="00932095"/>
    <w:rsid w:val="009339DF"/>
    <w:rsid w:val="009340DA"/>
    <w:rsid w:val="009342C8"/>
    <w:rsid w:val="00934A5E"/>
    <w:rsid w:val="00934E71"/>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5553"/>
    <w:rsid w:val="00955D84"/>
    <w:rsid w:val="00956F34"/>
    <w:rsid w:val="0095729B"/>
    <w:rsid w:val="009574E2"/>
    <w:rsid w:val="009613C7"/>
    <w:rsid w:val="009622D5"/>
    <w:rsid w:val="009628C8"/>
    <w:rsid w:val="00963D24"/>
    <w:rsid w:val="0096451A"/>
    <w:rsid w:val="00965399"/>
    <w:rsid w:val="00965F5F"/>
    <w:rsid w:val="00966B5B"/>
    <w:rsid w:val="00970129"/>
    <w:rsid w:val="00970793"/>
    <w:rsid w:val="00970810"/>
    <w:rsid w:val="00970963"/>
    <w:rsid w:val="009712D2"/>
    <w:rsid w:val="0097310A"/>
    <w:rsid w:val="0097341B"/>
    <w:rsid w:val="009769C9"/>
    <w:rsid w:val="0097764C"/>
    <w:rsid w:val="009777E1"/>
    <w:rsid w:val="009778E5"/>
    <w:rsid w:val="009812B1"/>
    <w:rsid w:val="009820EB"/>
    <w:rsid w:val="00982D5C"/>
    <w:rsid w:val="00983A3B"/>
    <w:rsid w:val="0098500C"/>
    <w:rsid w:val="00986338"/>
    <w:rsid w:val="009865C4"/>
    <w:rsid w:val="00986659"/>
    <w:rsid w:val="00986E54"/>
    <w:rsid w:val="0099008E"/>
    <w:rsid w:val="0099057B"/>
    <w:rsid w:val="00991134"/>
    <w:rsid w:val="00992B31"/>
    <w:rsid w:val="009932EB"/>
    <w:rsid w:val="00993F8F"/>
    <w:rsid w:val="009940F8"/>
    <w:rsid w:val="009944B9"/>
    <w:rsid w:val="00994C48"/>
    <w:rsid w:val="00997966"/>
    <w:rsid w:val="00997D95"/>
    <w:rsid w:val="009A188F"/>
    <w:rsid w:val="009A1923"/>
    <w:rsid w:val="009A1EBE"/>
    <w:rsid w:val="009A2696"/>
    <w:rsid w:val="009A2E51"/>
    <w:rsid w:val="009A2F4A"/>
    <w:rsid w:val="009A3218"/>
    <w:rsid w:val="009A38F9"/>
    <w:rsid w:val="009A54D9"/>
    <w:rsid w:val="009A5BDA"/>
    <w:rsid w:val="009A5C10"/>
    <w:rsid w:val="009A6162"/>
    <w:rsid w:val="009B0244"/>
    <w:rsid w:val="009B0BB1"/>
    <w:rsid w:val="009B0EF4"/>
    <w:rsid w:val="009B18F9"/>
    <w:rsid w:val="009B26A2"/>
    <w:rsid w:val="009B295A"/>
    <w:rsid w:val="009B357A"/>
    <w:rsid w:val="009B4EB2"/>
    <w:rsid w:val="009B54C1"/>
    <w:rsid w:val="009B69BA"/>
    <w:rsid w:val="009B742B"/>
    <w:rsid w:val="009C2CB1"/>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646"/>
    <w:rsid w:val="009D270F"/>
    <w:rsid w:val="009D3696"/>
    <w:rsid w:val="009D5B66"/>
    <w:rsid w:val="009D7312"/>
    <w:rsid w:val="009D760A"/>
    <w:rsid w:val="009E1BCA"/>
    <w:rsid w:val="009E2E69"/>
    <w:rsid w:val="009E7BBD"/>
    <w:rsid w:val="009F22D6"/>
    <w:rsid w:val="009F2C61"/>
    <w:rsid w:val="009F2F67"/>
    <w:rsid w:val="009F37B7"/>
    <w:rsid w:val="009F4DCF"/>
    <w:rsid w:val="009F67C4"/>
    <w:rsid w:val="00A00883"/>
    <w:rsid w:val="00A00A41"/>
    <w:rsid w:val="00A012A4"/>
    <w:rsid w:val="00A0147D"/>
    <w:rsid w:val="00A01769"/>
    <w:rsid w:val="00A0248F"/>
    <w:rsid w:val="00A02FE6"/>
    <w:rsid w:val="00A04047"/>
    <w:rsid w:val="00A0431E"/>
    <w:rsid w:val="00A06043"/>
    <w:rsid w:val="00A07A61"/>
    <w:rsid w:val="00A10761"/>
    <w:rsid w:val="00A10CE0"/>
    <w:rsid w:val="00A10F02"/>
    <w:rsid w:val="00A12209"/>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520"/>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6DE"/>
    <w:rsid w:val="00A41FAE"/>
    <w:rsid w:val="00A43F99"/>
    <w:rsid w:val="00A443FA"/>
    <w:rsid w:val="00A44483"/>
    <w:rsid w:val="00A455F7"/>
    <w:rsid w:val="00A469FC"/>
    <w:rsid w:val="00A51A0C"/>
    <w:rsid w:val="00A51F3C"/>
    <w:rsid w:val="00A51FB8"/>
    <w:rsid w:val="00A53724"/>
    <w:rsid w:val="00A53DE1"/>
    <w:rsid w:val="00A575CC"/>
    <w:rsid w:val="00A57609"/>
    <w:rsid w:val="00A57FCC"/>
    <w:rsid w:val="00A6096A"/>
    <w:rsid w:val="00A60A08"/>
    <w:rsid w:val="00A60A0E"/>
    <w:rsid w:val="00A65C1C"/>
    <w:rsid w:val="00A66786"/>
    <w:rsid w:val="00A668DB"/>
    <w:rsid w:val="00A6761C"/>
    <w:rsid w:val="00A67DE9"/>
    <w:rsid w:val="00A70191"/>
    <w:rsid w:val="00A70665"/>
    <w:rsid w:val="00A715E1"/>
    <w:rsid w:val="00A72EAC"/>
    <w:rsid w:val="00A744BB"/>
    <w:rsid w:val="00A75375"/>
    <w:rsid w:val="00A776D4"/>
    <w:rsid w:val="00A77D1A"/>
    <w:rsid w:val="00A77F6C"/>
    <w:rsid w:val="00A8039D"/>
    <w:rsid w:val="00A81519"/>
    <w:rsid w:val="00A81E61"/>
    <w:rsid w:val="00A82346"/>
    <w:rsid w:val="00A825AC"/>
    <w:rsid w:val="00A82985"/>
    <w:rsid w:val="00A829D3"/>
    <w:rsid w:val="00A82B64"/>
    <w:rsid w:val="00A82E63"/>
    <w:rsid w:val="00A83D86"/>
    <w:rsid w:val="00A84867"/>
    <w:rsid w:val="00A853C3"/>
    <w:rsid w:val="00A85F13"/>
    <w:rsid w:val="00A863CB"/>
    <w:rsid w:val="00A86AE6"/>
    <w:rsid w:val="00A870EB"/>
    <w:rsid w:val="00A87DFD"/>
    <w:rsid w:val="00A902B1"/>
    <w:rsid w:val="00A9126D"/>
    <w:rsid w:val="00A91CE4"/>
    <w:rsid w:val="00A923DB"/>
    <w:rsid w:val="00A935EA"/>
    <w:rsid w:val="00A93FC5"/>
    <w:rsid w:val="00A9483A"/>
    <w:rsid w:val="00A957F3"/>
    <w:rsid w:val="00A96972"/>
    <w:rsid w:val="00A977EE"/>
    <w:rsid w:val="00AA0B9C"/>
    <w:rsid w:val="00AA2EAD"/>
    <w:rsid w:val="00AA36BD"/>
    <w:rsid w:val="00AA3FDB"/>
    <w:rsid w:val="00AA4366"/>
    <w:rsid w:val="00AA46C1"/>
    <w:rsid w:val="00AA4825"/>
    <w:rsid w:val="00AA6CF1"/>
    <w:rsid w:val="00AB0D09"/>
    <w:rsid w:val="00AB0F10"/>
    <w:rsid w:val="00AB1447"/>
    <w:rsid w:val="00AB16F8"/>
    <w:rsid w:val="00AB2519"/>
    <w:rsid w:val="00AB29F9"/>
    <w:rsid w:val="00AB3250"/>
    <w:rsid w:val="00AB439A"/>
    <w:rsid w:val="00AB5216"/>
    <w:rsid w:val="00AB61AB"/>
    <w:rsid w:val="00AB61C1"/>
    <w:rsid w:val="00AB6F15"/>
    <w:rsid w:val="00AB75E5"/>
    <w:rsid w:val="00AB7BBA"/>
    <w:rsid w:val="00AC140C"/>
    <w:rsid w:val="00AC2659"/>
    <w:rsid w:val="00AC2E8D"/>
    <w:rsid w:val="00AC34A7"/>
    <w:rsid w:val="00AC41D0"/>
    <w:rsid w:val="00AC4FE6"/>
    <w:rsid w:val="00AC52E2"/>
    <w:rsid w:val="00AC5C6D"/>
    <w:rsid w:val="00AC5FBC"/>
    <w:rsid w:val="00AC7737"/>
    <w:rsid w:val="00AC7CEA"/>
    <w:rsid w:val="00AC7DB9"/>
    <w:rsid w:val="00AD06F6"/>
    <w:rsid w:val="00AD0A76"/>
    <w:rsid w:val="00AD0C85"/>
    <w:rsid w:val="00AD0F86"/>
    <w:rsid w:val="00AD1A78"/>
    <w:rsid w:val="00AD2092"/>
    <w:rsid w:val="00AD24A5"/>
    <w:rsid w:val="00AD2BA6"/>
    <w:rsid w:val="00AD3E2E"/>
    <w:rsid w:val="00AD60F9"/>
    <w:rsid w:val="00AD6CA0"/>
    <w:rsid w:val="00AD73BD"/>
    <w:rsid w:val="00AD7892"/>
    <w:rsid w:val="00AD78C7"/>
    <w:rsid w:val="00AE15E8"/>
    <w:rsid w:val="00AE1ECE"/>
    <w:rsid w:val="00AE25C5"/>
    <w:rsid w:val="00AE27A3"/>
    <w:rsid w:val="00AE5F9B"/>
    <w:rsid w:val="00AF137B"/>
    <w:rsid w:val="00AF1CB9"/>
    <w:rsid w:val="00AF2F47"/>
    <w:rsid w:val="00AF464B"/>
    <w:rsid w:val="00AF4BFD"/>
    <w:rsid w:val="00AF5D22"/>
    <w:rsid w:val="00AF6F59"/>
    <w:rsid w:val="00AF79AA"/>
    <w:rsid w:val="00B01F1E"/>
    <w:rsid w:val="00B03569"/>
    <w:rsid w:val="00B0450F"/>
    <w:rsid w:val="00B047F8"/>
    <w:rsid w:val="00B04B51"/>
    <w:rsid w:val="00B05104"/>
    <w:rsid w:val="00B07004"/>
    <w:rsid w:val="00B10CD1"/>
    <w:rsid w:val="00B1116D"/>
    <w:rsid w:val="00B11175"/>
    <w:rsid w:val="00B11205"/>
    <w:rsid w:val="00B11571"/>
    <w:rsid w:val="00B11A66"/>
    <w:rsid w:val="00B11BAD"/>
    <w:rsid w:val="00B12629"/>
    <w:rsid w:val="00B14C6E"/>
    <w:rsid w:val="00B15449"/>
    <w:rsid w:val="00B15F92"/>
    <w:rsid w:val="00B1667C"/>
    <w:rsid w:val="00B16BC2"/>
    <w:rsid w:val="00B17292"/>
    <w:rsid w:val="00B17FF3"/>
    <w:rsid w:val="00B210A3"/>
    <w:rsid w:val="00B21CAB"/>
    <w:rsid w:val="00B23453"/>
    <w:rsid w:val="00B242D4"/>
    <w:rsid w:val="00B26C71"/>
    <w:rsid w:val="00B26C84"/>
    <w:rsid w:val="00B27A63"/>
    <w:rsid w:val="00B3059A"/>
    <w:rsid w:val="00B312AA"/>
    <w:rsid w:val="00B32224"/>
    <w:rsid w:val="00B32701"/>
    <w:rsid w:val="00B333A2"/>
    <w:rsid w:val="00B33DCE"/>
    <w:rsid w:val="00B3745D"/>
    <w:rsid w:val="00B40273"/>
    <w:rsid w:val="00B40C36"/>
    <w:rsid w:val="00B41CC2"/>
    <w:rsid w:val="00B41D52"/>
    <w:rsid w:val="00B41F72"/>
    <w:rsid w:val="00B42FE6"/>
    <w:rsid w:val="00B4350A"/>
    <w:rsid w:val="00B4537F"/>
    <w:rsid w:val="00B45688"/>
    <w:rsid w:val="00B50D1B"/>
    <w:rsid w:val="00B525A5"/>
    <w:rsid w:val="00B52CCA"/>
    <w:rsid w:val="00B53237"/>
    <w:rsid w:val="00B5475C"/>
    <w:rsid w:val="00B57165"/>
    <w:rsid w:val="00B649A6"/>
    <w:rsid w:val="00B64CE7"/>
    <w:rsid w:val="00B65430"/>
    <w:rsid w:val="00B65705"/>
    <w:rsid w:val="00B67FA3"/>
    <w:rsid w:val="00B70CEF"/>
    <w:rsid w:val="00B72584"/>
    <w:rsid w:val="00B7412D"/>
    <w:rsid w:val="00B742E8"/>
    <w:rsid w:val="00B7438D"/>
    <w:rsid w:val="00B7472D"/>
    <w:rsid w:val="00B757AD"/>
    <w:rsid w:val="00B76D92"/>
    <w:rsid w:val="00B77175"/>
    <w:rsid w:val="00B77230"/>
    <w:rsid w:val="00B77858"/>
    <w:rsid w:val="00B77892"/>
    <w:rsid w:val="00B81E84"/>
    <w:rsid w:val="00B829F6"/>
    <w:rsid w:val="00B839BE"/>
    <w:rsid w:val="00B84848"/>
    <w:rsid w:val="00B84FDD"/>
    <w:rsid w:val="00B85525"/>
    <w:rsid w:val="00B8574A"/>
    <w:rsid w:val="00B8744E"/>
    <w:rsid w:val="00B9087C"/>
    <w:rsid w:val="00B9194C"/>
    <w:rsid w:val="00B923CB"/>
    <w:rsid w:val="00B92FB3"/>
    <w:rsid w:val="00B942CA"/>
    <w:rsid w:val="00B95195"/>
    <w:rsid w:val="00B9558B"/>
    <w:rsid w:val="00B9723C"/>
    <w:rsid w:val="00B9749B"/>
    <w:rsid w:val="00BA03C6"/>
    <w:rsid w:val="00BA085B"/>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B73C5"/>
    <w:rsid w:val="00BB7D51"/>
    <w:rsid w:val="00BC054C"/>
    <w:rsid w:val="00BC0619"/>
    <w:rsid w:val="00BC0F7D"/>
    <w:rsid w:val="00BC2011"/>
    <w:rsid w:val="00BC3872"/>
    <w:rsid w:val="00BC4B30"/>
    <w:rsid w:val="00BC4D7B"/>
    <w:rsid w:val="00BC4F5C"/>
    <w:rsid w:val="00BC4F5D"/>
    <w:rsid w:val="00BC5B6F"/>
    <w:rsid w:val="00BC626A"/>
    <w:rsid w:val="00BC64BD"/>
    <w:rsid w:val="00BC6E04"/>
    <w:rsid w:val="00BC7489"/>
    <w:rsid w:val="00BD0AA9"/>
    <w:rsid w:val="00BD1599"/>
    <w:rsid w:val="00BD191A"/>
    <w:rsid w:val="00BD29D0"/>
    <w:rsid w:val="00BD4165"/>
    <w:rsid w:val="00BE1562"/>
    <w:rsid w:val="00BE1C24"/>
    <w:rsid w:val="00BE1F65"/>
    <w:rsid w:val="00BE22AA"/>
    <w:rsid w:val="00BE2B57"/>
    <w:rsid w:val="00BE2BDE"/>
    <w:rsid w:val="00BE2EBF"/>
    <w:rsid w:val="00BE3B44"/>
    <w:rsid w:val="00BE3BEC"/>
    <w:rsid w:val="00BE47DA"/>
    <w:rsid w:val="00BE551C"/>
    <w:rsid w:val="00BE6596"/>
    <w:rsid w:val="00BE67BD"/>
    <w:rsid w:val="00BE6BFF"/>
    <w:rsid w:val="00BE7ADF"/>
    <w:rsid w:val="00BF0039"/>
    <w:rsid w:val="00BF0CE9"/>
    <w:rsid w:val="00BF151B"/>
    <w:rsid w:val="00BF1B45"/>
    <w:rsid w:val="00BF33C4"/>
    <w:rsid w:val="00BF3A07"/>
    <w:rsid w:val="00BF3C14"/>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14"/>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5C55"/>
    <w:rsid w:val="00C26D3F"/>
    <w:rsid w:val="00C27502"/>
    <w:rsid w:val="00C2798D"/>
    <w:rsid w:val="00C279EC"/>
    <w:rsid w:val="00C3042D"/>
    <w:rsid w:val="00C310A4"/>
    <w:rsid w:val="00C317A9"/>
    <w:rsid w:val="00C33079"/>
    <w:rsid w:val="00C34C50"/>
    <w:rsid w:val="00C359FD"/>
    <w:rsid w:val="00C35D21"/>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0E7"/>
    <w:rsid w:val="00C5280A"/>
    <w:rsid w:val="00C52DD7"/>
    <w:rsid w:val="00C530A2"/>
    <w:rsid w:val="00C538E6"/>
    <w:rsid w:val="00C5430B"/>
    <w:rsid w:val="00C55253"/>
    <w:rsid w:val="00C56ACB"/>
    <w:rsid w:val="00C56F5C"/>
    <w:rsid w:val="00C571E5"/>
    <w:rsid w:val="00C60621"/>
    <w:rsid w:val="00C6122B"/>
    <w:rsid w:val="00C625B4"/>
    <w:rsid w:val="00C62F48"/>
    <w:rsid w:val="00C643D0"/>
    <w:rsid w:val="00C64F21"/>
    <w:rsid w:val="00C65741"/>
    <w:rsid w:val="00C65CB6"/>
    <w:rsid w:val="00C6784F"/>
    <w:rsid w:val="00C67A71"/>
    <w:rsid w:val="00C70099"/>
    <w:rsid w:val="00C70B73"/>
    <w:rsid w:val="00C7280B"/>
    <w:rsid w:val="00C72833"/>
    <w:rsid w:val="00C72B6B"/>
    <w:rsid w:val="00C733A0"/>
    <w:rsid w:val="00C73C9F"/>
    <w:rsid w:val="00C745EC"/>
    <w:rsid w:val="00C76AF8"/>
    <w:rsid w:val="00C76F2D"/>
    <w:rsid w:val="00C77CB7"/>
    <w:rsid w:val="00C77DE6"/>
    <w:rsid w:val="00C8021E"/>
    <w:rsid w:val="00C806A9"/>
    <w:rsid w:val="00C8091B"/>
    <w:rsid w:val="00C8144F"/>
    <w:rsid w:val="00C81F8E"/>
    <w:rsid w:val="00C824E1"/>
    <w:rsid w:val="00C8256F"/>
    <w:rsid w:val="00C82A63"/>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918"/>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6DFB"/>
    <w:rsid w:val="00CA7102"/>
    <w:rsid w:val="00CB0068"/>
    <w:rsid w:val="00CB10A4"/>
    <w:rsid w:val="00CB1208"/>
    <w:rsid w:val="00CB12E4"/>
    <w:rsid w:val="00CB13B5"/>
    <w:rsid w:val="00CB346C"/>
    <w:rsid w:val="00CB3CC1"/>
    <w:rsid w:val="00CB43BA"/>
    <w:rsid w:val="00CB47D7"/>
    <w:rsid w:val="00CB4980"/>
    <w:rsid w:val="00CB532A"/>
    <w:rsid w:val="00CB7024"/>
    <w:rsid w:val="00CB71C0"/>
    <w:rsid w:val="00CB780B"/>
    <w:rsid w:val="00CB7BA0"/>
    <w:rsid w:val="00CC05FB"/>
    <w:rsid w:val="00CC1333"/>
    <w:rsid w:val="00CC1B41"/>
    <w:rsid w:val="00CC20E2"/>
    <w:rsid w:val="00CC299D"/>
    <w:rsid w:val="00CC2A7E"/>
    <w:rsid w:val="00CC321D"/>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42DE"/>
    <w:rsid w:val="00CE499A"/>
    <w:rsid w:val="00CE4D9B"/>
    <w:rsid w:val="00CE4DA4"/>
    <w:rsid w:val="00CE5B9C"/>
    <w:rsid w:val="00CE67CB"/>
    <w:rsid w:val="00CE686E"/>
    <w:rsid w:val="00CE6C23"/>
    <w:rsid w:val="00CE74DD"/>
    <w:rsid w:val="00CE7F0E"/>
    <w:rsid w:val="00CF12D8"/>
    <w:rsid w:val="00CF1C61"/>
    <w:rsid w:val="00CF2D15"/>
    <w:rsid w:val="00CF2F19"/>
    <w:rsid w:val="00CF40FC"/>
    <w:rsid w:val="00CF4AF1"/>
    <w:rsid w:val="00CF4B7A"/>
    <w:rsid w:val="00CF4F36"/>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0EB2"/>
    <w:rsid w:val="00D1127D"/>
    <w:rsid w:val="00D11F23"/>
    <w:rsid w:val="00D124D4"/>
    <w:rsid w:val="00D12581"/>
    <w:rsid w:val="00D12B5D"/>
    <w:rsid w:val="00D12C51"/>
    <w:rsid w:val="00D13F2B"/>
    <w:rsid w:val="00D147C2"/>
    <w:rsid w:val="00D159F4"/>
    <w:rsid w:val="00D15A77"/>
    <w:rsid w:val="00D15FC5"/>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F44"/>
    <w:rsid w:val="00D36B28"/>
    <w:rsid w:val="00D375DE"/>
    <w:rsid w:val="00D4070F"/>
    <w:rsid w:val="00D41762"/>
    <w:rsid w:val="00D41AF1"/>
    <w:rsid w:val="00D41C4E"/>
    <w:rsid w:val="00D422F6"/>
    <w:rsid w:val="00D42C06"/>
    <w:rsid w:val="00D4399D"/>
    <w:rsid w:val="00D44178"/>
    <w:rsid w:val="00D46B52"/>
    <w:rsid w:val="00D501F3"/>
    <w:rsid w:val="00D527FD"/>
    <w:rsid w:val="00D52878"/>
    <w:rsid w:val="00D529FF"/>
    <w:rsid w:val="00D535B8"/>
    <w:rsid w:val="00D53E10"/>
    <w:rsid w:val="00D549B4"/>
    <w:rsid w:val="00D55BE3"/>
    <w:rsid w:val="00D561BA"/>
    <w:rsid w:val="00D56C24"/>
    <w:rsid w:val="00D571E4"/>
    <w:rsid w:val="00D57697"/>
    <w:rsid w:val="00D6129C"/>
    <w:rsid w:val="00D620E2"/>
    <w:rsid w:val="00D62294"/>
    <w:rsid w:val="00D6247E"/>
    <w:rsid w:val="00D631CF"/>
    <w:rsid w:val="00D636DE"/>
    <w:rsid w:val="00D63815"/>
    <w:rsid w:val="00D64E2A"/>
    <w:rsid w:val="00D67ED7"/>
    <w:rsid w:val="00D71192"/>
    <w:rsid w:val="00D71390"/>
    <w:rsid w:val="00D71647"/>
    <w:rsid w:val="00D71ADC"/>
    <w:rsid w:val="00D71F0B"/>
    <w:rsid w:val="00D71FDF"/>
    <w:rsid w:val="00D7291D"/>
    <w:rsid w:val="00D72F3F"/>
    <w:rsid w:val="00D735B5"/>
    <w:rsid w:val="00D738D6"/>
    <w:rsid w:val="00D74414"/>
    <w:rsid w:val="00D74F59"/>
    <w:rsid w:val="00D7548F"/>
    <w:rsid w:val="00D755EB"/>
    <w:rsid w:val="00D763E9"/>
    <w:rsid w:val="00D76D34"/>
    <w:rsid w:val="00D823A4"/>
    <w:rsid w:val="00D833BA"/>
    <w:rsid w:val="00D841D8"/>
    <w:rsid w:val="00D84A9E"/>
    <w:rsid w:val="00D85880"/>
    <w:rsid w:val="00D87E00"/>
    <w:rsid w:val="00D9134D"/>
    <w:rsid w:val="00D91939"/>
    <w:rsid w:val="00D91996"/>
    <w:rsid w:val="00D92A18"/>
    <w:rsid w:val="00D92DCF"/>
    <w:rsid w:val="00D9317A"/>
    <w:rsid w:val="00D93BFB"/>
    <w:rsid w:val="00D94F27"/>
    <w:rsid w:val="00DA0A40"/>
    <w:rsid w:val="00DA1788"/>
    <w:rsid w:val="00DA52BB"/>
    <w:rsid w:val="00DA6586"/>
    <w:rsid w:val="00DA7A03"/>
    <w:rsid w:val="00DA7AD5"/>
    <w:rsid w:val="00DB0C25"/>
    <w:rsid w:val="00DB1818"/>
    <w:rsid w:val="00DB231C"/>
    <w:rsid w:val="00DB2CB8"/>
    <w:rsid w:val="00DB3822"/>
    <w:rsid w:val="00DB5462"/>
    <w:rsid w:val="00DB638D"/>
    <w:rsid w:val="00DB6E8A"/>
    <w:rsid w:val="00DB7543"/>
    <w:rsid w:val="00DB7613"/>
    <w:rsid w:val="00DB7FE0"/>
    <w:rsid w:val="00DC0198"/>
    <w:rsid w:val="00DC05DB"/>
    <w:rsid w:val="00DC0A87"/>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2AAE"/>
    <w:rsid w:val="00DE427B"/>
    <w:rsid w:val="00DE4A34"/>
    <w:rsid w:val="00DE4FD2"/>
    <w:rsid w:val="00DE54FE"/>
    <w:rsid w:val="00DE7845"/>
    <w:rsid w:val="00DF0B5E"/>
    <w:rsid w:val="00DF2B1F"/>
    <w:rsid w:val="00DF2CB4"/>
    <w:rsid w:val="00DF41E8"/>
    <w:rsid w:val="00DF4788"/>
    <w:rsid w:val="00DF4ACD"/>
    <w:rsid w:val="00DF62CD"/>
    <w:rsid w:val="00DF639E"/>
    <w:rsid w:val="00E035C4"/>
    <w:rsid w:val="00E03C19"/>
    <w:rsid w:val="00E053E0"/>
    <w:rsid w:val="00E06804"/>
    <w:rsid w:val="00E10492"/>
    <w:rsid w:val="00E1073F"/>
    <w:rsid w:val="00E10786"/>
    <w:rsid w:val="00E12746"/>
    <w:rsid w:val="00E12752"/>
    <w:rsid w:val="00E12878"/>
    <w:rsid w:val="00E12B9D"/>
    <w:rsid w:val="00E12ED3"/>
    <w:rsid w:val="00E14936"/>
    <w:rsid w:val="00E14AC5"/>
    <w:rsid w:val="00E1518B"/>
    <w:rsid w:val="00E15A81"/>
    <w:rsid w:val="00E16509"/>
    <w:rsid w:val="00E16F76"/>
    <w:rsid w:val="00E17C12"/>
    <w:rsid w:val="00E17FE7"/>
    <w:rsid w:val="00E20100"/>
    <w:rsid w:val="00E2133F"/>
    <w:rsid w:val="00E22D8D"/>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5C57"/>
    <w:rsid w:val="00E4670D"/>
    <w:rsid w:val="00E46E7C"/>
    <w:rsid w:val="00E47053"/>
    <w:rsid w:val="00E471F6"/>
    <w:rsid w:val="00E4747F"/>
    <w:rsid w:val="00E50352"/>
    <w:rsid w:val="00E50AAD"/>
    <w:rsid w:val="00E50C49"/>
    <w:rsid w:val="00E51B1C"/>
    <w:rsid w:val="00E52F82"/>
    <w:rsid w:val="00E535C4"/>
    <w:rsid w:val="00E53C35"/>
    <w:rsid w:val="00E54FF5"/>
    <w:rsid w:val="00E55469"/>
    <w:rsid w:val="00E55890"/>
    <w:rsid w:val="00E5631E"/>
    <w:rsid w:val="00E5635C"/>
    <w:rsid w:val="00E56706"/>
    <w:rsid w:val="00E56AAA"/>
    <w:rsid w:val="00E57469"/>
    <w:rsid w:val="00E60F37"/>
    <w:rsid w:val="00E618BD"/>
    <w:rsid w:val="00E627A8"/>
    <w:rsid w:val="00E66DDC"/>
    <w:rsid w:val="00E67C21"/>
    <w:rsid w:val="00E67E70"/>
    <w:rsid w:val="00E70732"/>
    <w:rsid w:val="00E70AF1"/>
    <w:rsid w:val="00E71CD6"/>
    <w:rsid w:val="00E71F94"/>
    <w:rsid w:val="00E73FD5"/>
    <w:rsid w:val="00E764AA"/>
    <w:rsid w:val="00E773E1"/>
    <w:rsid w:val="00E77645"/>
    <w:rsid w:val="00E779D3"/>
    <w:rsid w:val="00E81486"/>
    <w:rsid w:val="00E81EA0"/>
    <w:rsid w:val="00E83345"/>
    <w:rsid w:val="00E83669"/>
    <w:rsid w:val="00E848F3"/>
    <w:rsid w:val="00E85779"/>
    <w:rsid w:val="00E860BB"/>
    <w:rsid w:val="00E908D5"/>
    <w:rsid w:val="00E9365C"/>
    <w:rsid w:val="00E94D1B"/>
    <w:rsid w:val="00E95371"/>
    <w:rsid w:val="00E957DC"/>
    <w:rsid w:val="00E9613B"/>
    <w:rsid w:val="00E96CFB"/>
    <w:rsid w:val="00EA1364"/>
    <w:rsid w:val="00EA14D6"/>
    <w:rsid w:val="00EA17CC"/>
    <w:rsid w:val="00EA1AAF"/>
    <w:rsid w:val="00EA1F8A"/>
    <w:rsid w:val="00EA35E0"/>
    <w:rsid w:val="00EA367E"/>
    <w:rsid w:val="00EA3A88"/>
    <w:rsid w:val="00EA41A9"/>
    <w:rsid w:val="00EA43BF"/>
    <w:rsid w:val="00EA5938"/>
    <w:rsid w:val="00EA5976"/>
    <w:rsid w:val="00EA70CD"/>
    <w:rsid w:val="00EA7AD1"/>
    <w:rsid w:val="00EB205F"/>
    <w:rsid w:val="00EB2956"/>
    <w:rsid w:val="00EB3555"/>
    <w:rsid w:val="00EB4212"/>
    <w:rsid w:val="00EB556A"/>
    <w:rsid w:val="00EC140E"/>
    <w:rsid w:val="00EC147E"/>
    <w:rsid w:val="00EC22FD"/>
    <w:rsid w:val="00EC2659"/>
    <w:rsid w:val="00EC2744"/>
    <w:rsid w:val="00EC289D"/>
    <w:rsid w:val="00EC292F"/>
    <w:rsid w:val="00EC3AB7"/>
    <w:rsid w:val="00EC48DE"/>
    <w:rsid w:val="00EC4A25"/>
    <w:rsid w:val="00EC4C5B"/>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3431"/>
    <w:rsid w:val="00ED398D"/>
    <w:rsid w:val="00ED4196"/>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0636"/>
    <w:rsid w:val="00EF2042"/>
    <w:rsid w:val="00EF2366"/>
    <w:rsid w:val="00EF255E"/>
    <w:rsid w:val="00EF3D55"/>
    <w:rsid w:val="00EF5881"/>
    <w:rsid w:val="00EF61D9"/>
    <w:rsid w:val="00EF6330"/>
    <w:rsid w:val="00EF6ABA"/>
    <w:rsid w:val="00EF6B5B"/>
    <w:rsid w:val="00EF72D8"/>
    <w:rsid w:val="00EF76DF"/>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6F38"/>
    <w:rsid w:val="00F07407"/>
    <w:rsid w:val="00F106B6"/>
    <w:rsid w:val="00F113ED"/>
    <w:rsid w:val="00F1183D"/>
    <w:rsid w:val="00F11FFB"/>
    <w:rsid w:val="00F12248"/>
    <w:rsid w:val="00F124F2"/>
    <w:rsid w:val="00F12969"/>
    <w:rsid w:val="00F12F2A"/>
    <w:rsid w:val="00F15589"/>
    <w:rsid w:val="00F15599"/>
    <w:rsid w:val="00F174BD"/>
    <w:rsid w:val="00F20643"/>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5FE7"/>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151B"/>
    <w:rsid w:val="00F52A51"/>
    <w:rsid w:val="00F53255"/>
    <w:rsid w:val="00F5372F"/>
    <w:rsid w:val="00F538FF"/>
    <w:rsid w:val="00F5486A"/>
    <w:rsid w:val="00F5595A"/>
    <w:rsid w:val="00F559BC"/>
    <w:rsid w:val="00F55CFF"/>
    <w:rsid w:val="00F5655D"/>
    <w:rsid w:val="00F566CA"/>
    <w:rsid w:val="00F5675A"/>
    <w:rsid w:val="00F56AF1"/>
    <w:rsid w:val="00F56BC9"/>
    <w:rsid w:val="00F56E45"/>
    <w:rsid w:val="00F57053"/>
    <w:rsid w:val="00F57EA7"/>
    <w:rsid w:val="00F6023B"/>
    <w:rsid w:val="00F602BB"/>
    <w:rsid w:val="00F60CA3"/>
    <w:rsid w:val="00F62315"/>
    <w:rsid w:val="00F62375"/>
    <w:rsid w:val="00F6243B"/>
    <w:rsid w:val="00F634B7"/>
    <w:rsid w:val="00F653B8"/>
    <w:rsid w:val="00F65499"/>
    <w:rsid w:val="00F65A23"/>
    <w:rsid w:val="00F6657B"/>
    <w:rsid w:val="00F66A1E"/>
    <w:rsid w:val="00F66BDD"/>
    <w:rsid w:val="00F6732F"/>
    <w:rsid w:val="00F7319F"/>
    <w:rsid w:val="00F73608"/>
    <w:rsid w:val="00F7390D"/>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0A34"/>
    <w:rsid w:val="00FB1EC2"/>
    <w:rsid w:val="00FB2950"/>
    <w:rsid w:val="00FB2D8A"/>
    <w:rsid w:val="00FB2FB5"/>
    <w:rsid w:val="00FB41D5"/>
    <w:rsid w:val="00FB4586"/>
    <w:rsid w:val="00FB4CB8"/>
    <w:rsid w:val="00FB64C5"/>
    <w:rsid w:val="00FB6A13"/>
    <w:rsid w:val="00FB6F12"/>
    <w:rsid w:val="00FB7441"/>
    <w:rsid w:val="00FB7AC9"/>
    <w:rsid w:val="00FC0DA2"/>
    <w:rsid w:val="00FC1192"/>
    <w:rsid w:val="00FC1935"/>
    <w:rsid w:val="00FC1B76"/>
    <w:rsid w:val="00FC1C90"/>
    <w:rsid w:val="00FC2204"/>
    <w:rsid w:val="00FC2606"/>
    <w:rsid w:val="00FC2E58"/>
    <w:rsid w:val="00FC342E"/>
    <w:rsid w:val="00FC34E6"/>
    <w:rsid w:val="00FC380B"/>
    <w:rsid w:val="00FC3B16"/>
    <w:rsid w:val="00FC4373"/>
    <w:rsid w:val="00FC5B78"/>
    <w:rsid w:val="00FC5F61"/>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646"/>
    <w:rsid w:val="00FE479A"/>
    <w:rsid w:val="00FE5760"/>
    <w:rsid w:val="00FE5EBE"/>
    <w:rsid w:val="00FE6616"/>
    <w:rsid w:val="00FE6C1F"/>
    <w:rsid w:val="00FE7C5F"/>
    <w:rsid w:val="00FE7C85"/>
    <w:rsid w:val="00FF123D"/>
    <w:rsid w:val="00FF124B"/>
    <w:rsid w:val="00FF1850"/>
    <w:rsid w:val="00FF2D91"/>
    <w:rsid w:val="00FF366F"/>
    <w:rsid w:val="00FF3A3A"/>
    <w:rsid w:val="00FF4497"/>
    <w:rsid w:val="00FF5088"/>
    <w:rsid w:val="00FF55C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44B60FE0-099E-496F-8F7A-334F5BA3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uiPriority w:val="99"/>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CommentReference">
    <w:name w:val="annotation reference"/>
    <w:rsid w:val="00383C04"/>
    <w:rPr>
      <w:sz w:val="16"/>
      <w:szCs w:val="16"/>
    </w:rPr>
  </w:style>
  <w:style w:type="paragraph" w:styleId="CommentText">
    <w:name w:val="annotation text"/>
    <w:basedOn w:val="Normal"/>
    <w:link w:val="CommentTextChar"/>
    <w:uiPriority w:val="99"/>
    <w:rsid w:val="00383C04"/>
    <w:rPr>
      <w:lang w:val="x-none"/>
    </w:rPr>
  </w:style>
  <w:style w:type="character" w:customStyle="1" w:styleId="CommentTextChar">
    <w:name w:val="Comment Text Char"/>
    <w:link w:val="CommentText"/>
    <w:uiPriority w:val="99"/>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Heading5Char">
    <w:name w:val="Heading 5 Char"/>
    <w:aliases w:val="h5 Char,Heading5 Char"/>
    <w:link w:val="Heading5"/>
    <w:rsid w:val="00D833BA"/>
    <w:rPr>
      <w:rFonts w:ascii="Arial" w:hAnsi="Arial"/>
      <w:sz w:val="22"/>
      <w:lang w:eastAsia="en-US"/>
    </w:rPr>
  </w:style>
  <w:style w:type="character" w:customStyle="1" w:styleId="Heading4Char">
    <w:name w:val="Heading 4 Char"/>
    <w:aliases w:val="h4 Char"/>
    <w:link w:val="Heading4"/>
    <w:rsid w:val="00440F32"/>
    <w:rPr>
      <w:rFonts w:ascii="Arial" w:hAnsi="Arial"/>
      <w:sz w:val="24"/>
      <w:lang w:eastAsia="en-US"/>
    </w:rPr>
  </w:style>
  <w:style w:type="character" w:customStyle="1" w:styleId="Heading1Char">
    <w:name w:val="Heading 1 Char"/>
    <w:aliases w:val="H1 Char1,h1 Char1"/>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
    <w:link w:val="Heading2"/>
    <w:rsid w:val="005306A7"/>
    <w:rPr>
      <w:rFonts w:ascii="Arial" w:hAnsi="Arial"/>
      <w:sz w:val="32"/>
      <w:lang w:eastAsia="en-US"/>
    </w:rPr>
  </w:style>
  <w:style w:type="character" w:customStyle="1" w:styleId="Heading3Char">
    <w:name w:val="Heading 3 Char"/>
    <w:aliases w:val="Underrubrik2 Char,H3 Char"/>
    <w:link w:val="Heading3"/>
    <w:rsid w:val="005306A7"/>
    <w:rPr>
      <w:rFonts w:ascii="Arial" w:hAnsi="Arial"/>
      <w:sz w:val="28"/>
      <w:lang w:eastAsia="en-US"/>
    </w:rPr>
  </w:style>
  <w:style w:type="character" w:customStyle="1" w:styleId="Heading6Char">
    <w:name w:val="Heading 6 Char"/>
    <w:link w:val="Heading6"/>
    <w:rsid w:val="005306A7"/>
    <w:rPr>
      <w:rFonts w:ascii="Arial" w:hAnsi="Arial"/>
      <w:lang w:eastAsia="en-US"/>
    </w:rPr>
  </w:style>
  <w:style w:type="character" w:customStyle="1" w:styleId="Heading7Char">
    <w:name w:val="Heading 7 Char"/>
    <w:link w:val="Heading7"/>
    <w:rsid w:val="005306A7"/>
    <w:rPr>
      <w:rFonts w:ascii="Arial" w:hAnsi="Arial"/>
      <w:lang w:eastAsia="en-US"/>
    </w:rPr>
  </w:style>
  <w:style w:type="character" w:customStyle="1" w:styleId="Heading8Char">
    <w:name w:val="Heading 8 Char"/>
    <w:link w:val="Heading8"/>
    <w:rsid w:val="005306A7"/>
    <w:rPr>
      <w:rFonts w:ascii="Arial" w:hAnsi="Arial"/>
      <w:sz w:val="36"/>
      <w:lang w:eastAsia="en-US"/>
    </w:rPr>
  </w:style>
  <w:style w:type="character" w:customStyle="1" w:styleId="Heading9Char">
    <w:name w:val="Heading 9 Char"/>
    <w:link w:val="Heading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306A7"/>
    <w:rPr>
      <w:rFonts w:ascii="Arial" w:hAnsi="Arial"/>
      <w:b/>
      <w:noProof/>
      <w:sz w:val="18"/>
      <w:lang w:eastAsia="ja-JP" w:bidi="ar-SA"/>
    </w:rPr>
  </w:style>
  <w:style w:type="character" w:customStyle="1" w:styleId="FooterChar">
    <w:name w:val="Footer Char"/>
    <w:link w:val="Footer"/>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rsid w:val="005306A7"/>
    <w:rPr>
      <w:rFonts w:ascii="Courier New" w:hAnsi="Courier New"/>
      <w:lang w:val="nb-NO"/>
    </w:rPr>
  </w:style>
  <w:style w:type="paragraph" w:styleId="PlainText">
    <w:name w:val="Plain Text"/>
    <w:basedOn w:val="Normal"/>
    <w:link w:val="PlainTextChar"/>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5306A7"/>
  </w:style>
  <w:style w:type="paragraph" w:styleId="Date">
    <w:name w:val="Date"/>
    <w:basedOn w:val="Normal"/>
    <w:next w:val="Normal"/>
    <w:link w:val="DateChar"/>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NormalWeb">
    <w:name w:val="Normal (Web)"/>
    <w:basedOn w:val="Normal"/>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Proposal">
    <w:name w:val="Proposal"/>
    <w:basedOn w:val="Normal"/>
    <w:link w:val="ProposalChar"/>
    <w:qFormat/>
    <w:rsid w:val="00334C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334C64"/>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 Id="rId22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A755A-8376-4493-BA7A-0505180F0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980</Words>
  <Characters>5591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6558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Chienhwa Hwang (黃建華)</cp:lastModifiedBy>
  <cp:revision>7</cp:revision>
  <cp:lastPrinted>2018-06-26T07:44:00Z</cp:lastPrinted>
  <dcterms:created xsi:type="dcterms:W3CDTF">2018-10-29T03:11:00Z</dcterms:created>
  <dcterms:modified xsi:type="dcterms:W3CDTF">2018-11-01T03:26:00Z</dcterms:modified>
</cp:coreProperties>
</file>