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33A" w:rsidRDefault="00004D24">
      <w:pPr>
        <w:pStyle w:val="a5"/>
        <w:jc w:val="both"/>
        <w:rPr>
          <w:rFonts w:eastAsia="宋体" w:cs="Arial"/>
          <w:bCs/>
          <w:sz w:val="22"/>
          <w:lang w:eastAsia="zh-CN"/>
        </w:rPr>
      </w:pPr>
      <w:r>
        <w:rPr>
          <w:rFonts w:cs="Arial"/>
          <w:bCs/>
          <w:sz w:val="22"/>
        </w:rPr>
        <w:t>3</w:t>
      </w:r>
      <w:r w:rsidRPr="003709C6">
        <w:rPr>
          <w:rFonts w:cs="Arial"/>
          <w:bCs/>
          <w:sz w:val="22"/>
        </w:rPr>
        <w:t>GPP TSG RAN WG1 Meeting</w:t>
      </w:r>
      <w:r>
        <w:rPr>
          <w:rFonts w:eastAsia="宋体" w:cs="Arial" w:hint="eastAsia"/>
          <w:bCs/>
          <w:sz w:val="22"/>
          <w:lang w:eastAsia="zh-CN"/>
        </w:rPr>
        <w:t xml:space="preserve"> #88bis                                                                     </w:t>
      </w:r>
      <w:r>
        <w:rPr>
          <w:rFonts w:eastAsia="宋体" w:cs="Arial"/>
          <w:bCs/>
          <w:sz w:val="22"/>
          <w:lang w:eastAsia="zh-CN"/>
        </w:rPr>
        <w:t xml:space="preserve">   </w:t>
      </w:r>
      <w:r w:rsidR="00DE6FB6" w:rsidRPr="00DE6FB6">
        <w:rPr>
          <w:rFonts w:cs="Arial"/>
          <w:bCs/>
          <w:sz w:val="22"/>
        </w:rPr>
        <w:t>R1-17045</w:t>
      </w:r>
      <w:r w:rsidR="00DE6FB6" w:rsidRPr="00DE6FB6">
        <w:rPr>
          <w:rFonts w:cs="Arial" w:hint="eastAsia"/>
          <w:bCs/>
          <w:sz w:val="22"/>
        </w:rPr>
        <w:t>63</w:t>
      </w:r>
    </w:p>
    <w:p w:rsidR="000A733A" w:rsidRDefault="00004D24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</w:rPr>
      </w:pPr>
      <w:r w:rsidRPr="00DE6FB6">
        <w:rPr>
          <w:rFonts w:eastAsia="宋体" w:cs="Arial" w:hint="eastAsia"/>
          <w:b/>
          <w:bCs/>
          <w:sz w:val="22"/>
          <w:lang w:eastAsia="zh-CN"/>
        </w:rPr>
        <w:t>Spokane</w:t>
      </w:r>
      <w:r w:rsidRPr="00DE6FB6">
        <w:rPr>
          <w:rFonts w:eastAsia="宋体" w:cs="Arial"/>
          <w:b/>
          <w:bCs/>
          <w:sz w:val="22"/>
          <w:lang w:eastAsia="zh-CN"/>
        </w:rPr>
        <w:t xml:space="preserve">, </w:t>
      </w:r>
      <w:r w:rsidRPr="00DE6FB6">
        <w:rPr>
          <w:rFonts w:eastAsia="宋体" w:cs="Arial" w:hint="eastAsia"/>
          <w:b/>
          <w:bCs/>
          <w:sz w:val="22"/>
          <w:lang w:eastAsia="zh-CN"/>
        </w:rPr>
        <w:t>USA</w:t>
      </w:r>
      <w:r w:rsidRPr="00DE6FB6">
        <w:rPr>
          <w:rFonts w:eastAsia="宋体" w:cs="Arial"/>
          <w:b/>
          <w:bCs/>
          <w:sz w:val="22"/>
          <w:lang w:eastAsia="zh-CN"/>
        </w:rPr>
        <w:t xml:space="preserve">, </w:t>
      </w:r>
      <w:r w:rsidRPr="00DE6FB6">
        <w:rPr>
          <w:rFonts w:eastAsia="宋体" w:cs="Arial" w:hint="eastAsia"/>
          <w:b/>
          <w:bCs/>
          <w:sz w:val="22"/>
          <w:lang w:eastAsia="zh-CN"/>
        </w:rPr>
        <w:t>April 3</w:t>
      </w:r>
      <w:r w:rsidRPr="00DE6FB6">
        <w:rPr>
          <w:rFonts w:eastAsia="宋体" w:cs="Arial" w:hint="eastAsia"/>
          <w:b/>
          <w:bCs/>
          <w:sz w:val="22"/>
          <w:vertAlign w:val="superscript"/>
          <w:lang w:eastAsia="zh-CN"/>
        </w:rPr>
        <w:t>rd</w:t>
      </w:r>
      <w:r w:rsidRPr="00DE6FB6">
        <w:rPr>
          <w:rFonts w:eastAsia="宋体" w:cs="Arial"/>
          <w:b/>
          <w:bCs/>
          <w:sz w:val="22"/>
          <w:lang w:eastAsia="zh-CN"/>
        </w:rPr>
        <w:t>-</w:t>
      </w:r>
      <w:r w:rsidRPr="00DE6FB6">
        <w:rPr>
          <w:rFonts w:eastAsia="宋体" w:cs="Arial" w:hint="eastAsia"/>
          <w:b/>
          <w:bCs/>
          <w:sz w:val="22"/>
          <w:lang w:eastAsia="zh-CN"/>
        </w:rPr>
        <w:t>7</w:t>
      </w:r>
      <w:r w:rsidRPr="00DE6FB6">
        <w:rPr>
          <w:rFonts w:eastAsia="宋体" w:cs="Arial" w:hint="eastAsia"/>
          <w:b/>
          <w:bCs/>
          <w:sz w:val="22"/>
          <w:vertAlign w:val="superscript"/>
          <w:lang w:eastAsia="zh-CN"/>
        </w:rPr>
        <w:t>th</w:t>
      </w:r>
      <w:r w:rsidRPr="00DE6FB6">
        <w:rPr>
          <w:rFonts w:eastAsia="宋体" w:cs="Arial" w:hint="eastAsia"/>
          <w:b/>
          <w:bCs/>
          <w:sz w:val="22"/>
          <w:lang w:eastAsia="zh-CN"/>
        </w:rPr>
        <w:t>,</w:t>
      </w:r>
      <w:r w:rsidRPr="00DE6FB6">
        <w:rPr>
          <w:rFonts w:eastAsia="宋体" w:cs="Arial"/>
          <w:b/>
          <w:bCs/>
          <w:sz w:val="22"/>
          <w:lang w:eastAsia="zh-CN"/>
        </w:rPr>
        <w:t xml:space="preserve"> 201</w:t>
      </w:r>
      <w:r w:rsidRPr="00DE6FB6">
        <w:rPr>
          <w:rFonts w:eastAsia="宋体" w:cs="Arial" w:hint="eastAsia"/>
          <w:b/>
          <w:bCs/>
          <w:sz w:val="22"/>
          <w:lang w:eastAsia="zh-CN"/>
        </w:rPr>
        <w:t>7</w:t>
      </w:r>
    </w:p>
    <w:p w:rsidR="000A733A" w:rsidRDefault="00DF1CB7">
      <w:pPr>
        <w:tabs>
          <w:tab w:val="right" w:pos="9630"/>
        </w:tabs>
        <w:spacing w:after="0"/>
        <w:jc w:val="both"/>
      </w:pPr>
      <w:r w:rsidRPr="00E22CA3">
        <w:rPr>
          <w:rFonts w:cs="Arial"/>
        </w:rPr>
        <w:tab/>
      </w:r>
    </w:p>
    <w:p w:rsidR="000A733A" w:rsidRDefault="00BC520B">
      <w:pPr>
        <w:pStyle w:val="a5"/>
        <w:tabs>
          <w:tab w:val="left" w:pos="1800"/>
        </w:tabs>
        <w:ind w:left="1798" w:hanging="1800"/>
        <w:jc w:val="both"/>
        <w:rPr>
          <w:rFonts w:eastAsia="SimSun"/>
          <w:sz w:val="22"/>
          <w:szCs w:val="22"/>
          <w:lang w:eastAsia="zh-CN"/>
        </w:rPr>
      </w:pPr>
      <w:r w:rsidRPr="00E22CA3">
        <w:rPr>
          <w:sz w:val="22"/>
          <w:szCs w:val="22"/>
        </w:rPr>
        <w:t>Source:</w:t>
      </w:r>
      <w:r w:rsidRPr="00E22CA3">
        <w:rPr>
          <w:sz w:val="22"/>
          <w:szCs w:val="22"/>
        </w:rPr>
        <w:tab/>
      </w:r>
      <w:r w:rsidRPr="00E22CA3">
        <w:rPr>
          <w:rFonts w:eastAsia="SimSun"/>
          <w:sz w:val="22"/>
          <w:szCs w:val="22"/>
          <w:lang w:eastAsia="zh-CN"/>
        </w:rPr>
        <w:t>CATT</w:t>
      </w:r>
    </w:p>
    <w:p w:rsidR="000A733A" w:rsidRDefault="00BC520B">
      <w:pPr>
        <w:pStyle w:val="a5"/>
        <w:tabs>
          <w:tab w:val="left" w:pos="1800"/>
        </w:tabs>
        <w:ind w:left="-2"/>
        <w:jc w:val="both"/>
        <w:rPr>
          <w:rFonts w:eastAsia="SimSun"/>
          <w:sz w:val="22"/>
          <w:szCs w:val="22"/>
          <w:lang w:eastAsia="zh-CN"/>
        </w:rPr>
      </w:pPr>
      <w:r w:rsidRPr="00E22CA3">
        <w:rPr>
          <w:sz w:val="22"/>
          <w:szCs w:val="22"/>
        </w:rPr>
        <w:t>Title:</w:t>
      </w:r>
      <w:bookmarkStart w:id="0" w:name="Title"/>
      <w:bookmarkEnd w:id="0"/>
      <w:r w:rsidRPr="00E22CA3">
        <w:rPr>
          <w:sz w:val="22"/>
          <w:szCs w:val="22"/>
        </w:rPr>
        <w:tab/>
      </w:r>
      <w:r w:rsidR="00876827" w:rsidRPr="00876827">
        <w:rPr>
          <w:sz w:val="22"/>
          <w:szCs w:val="22"/>
          <w:lang w:val="en-US"/>
        </w:rPr>
        <w:t>Evaluation results for DL DMRS</w:t>
      </w:r>
    </w:p>
    <w:p w:rsidR="000A733A" w:rsidRDefault="00BC520B">
      <w:pPr>
        <w:pStyle w:val="a5"/>
        <w:tabs>
          <w:tab w:val="left" w:pos="1800"/>
        </w:tabs>
        <w:ind w:left="-2"/>
        <w:jc w:val="both"/>
        <w:rPr>
          <w:rFonts w:eastAsia="SimSun"/>
          <w:sz w:val="22"/>
          <w:szCs w:val="22"/>
          <w:lang w:eastAsia="zh-CN"/>
        </w:rPr>
      </w:pPr>
      <w:r w:rsidRPr="00E22CA3">
        <w:rPr>
          <w:sz w:val="22"/>
          <w:szCs w:val="22"/>
        </w:rPr>
        <w:t>Agenda Item:</w:t>
      </w:r>
      <w:bookmarkStart w:id="1" w:name="Source"/>
      <w:bookmarkEnd w:id="1"/>
      <w:r w:rsidRPr="00E22CA3">
        <w:rPr>
          <w:sz w:val="22"/>
          <w:szCs w:val="22"/>
        </w:rPr>
        <w:tab/>
      </w:r>
      <w:r w:rsidR="00F83C20" w:rsidRPr="00F83C20">
        <w:rPr>
          <w:rFonts w:eastAsiaTheme="minorEastAsia"/>
          <w:sz w:val="22"/>
          <w:szCs w:val="22"/>
          <w:lang w:val="en-US" w:eastAsia="zh-CN"/>
        </w:rPr>
        <w:t>8.1.2.4.2</w:t>
      </w:r>
    </w:p>
    <w:p w:rsidR="000A733A" w:rsidRDefault="00BC520B">
      <w:pPr>
        <w:pStyle w:val="af5"/>
        <w:pBdr>
          <w:bottom w:val="single" w:sz="4" w:space="1" w:color="auto"/>
        </w:pBdr>
        <w:tabs>
          <w:tab w:val="left" w:pos="709"/>
        </w:tabs>
        <w:spacing w:after="0"/>
        <w:jc w:val="both"/>
        <w:rPr>
          <w:rFonts w:cs="Arial"/>
          <w:lang w:val="en-GB"/>
        </w:rPr>
      </w:pPr>
      <w:r w:rsidRPr="00E22CA3">
        <w:rPr>
          <w:sz w:val="22"/>
          <w:szCs w:val="22"/>
        </w:rPr>
        <w:t>Document for:</w:t>
      </w:r>
      <w:r w:rsidRPr="00E22CA3">
        <w:rPr>
          <w:sz w:val="22"/>
          <w:szCs w:val="22"/>
        </w:rPr>
        <w:tab/>
      </w:r>
      <w:bookmarkStart w:id="2" w:name="DocumentFor"/>
      <w:bookmarkEnd w:id="2"/>
      <w:r w:rsidR="00876827">
        <w:rPr>
          <w:rFonts w:eastAsiaTheme="minorEastAsia" w:hint="eastAsia"/>
          <w:sz w:val="22"/>
          <w:szCs w:val="22"/>
          <w:lang w:eastAsia="zh-CN"/>
        </w:rPr>
        <w:t xml:space="preserve">  </w:t>
      </w:r>
      <w:r w:rsidRPr="00E22CA3">
        <w:rPr>
          <w:sz w:val="22"/>
          <w:szCs w:val="22"/>
        </w:rPr>
        <w:t>Discussio</w:t>
      </w:r>
      <w:r w:rsidRPr="00E22CA3">
        <w:rPr>
          <w:rFonts w:eastAsia="SimSun"/>
          <w:sz w:val="22"/>
          <w:szCs w:val="22"/>
          <w:lang w:eastAsia="zh-CN"/>
        </w:rPr>
        <w:t>n</w:t>
      </w:r>
      <w:r w:rsidRPr="00E22CA3">
        <w:rPr>
          <w:rFonts w:eastAsia="SimSun" w:hint="eastAsia"/>
          <w:sz w:val="22"/>
          <w:szCs w:val="22"/>
          <w:lang w:eastAsia="zh-CN"/>
        </w:rPr>
        <w:t xml:space="preserve"> and Decision</w:t>
      </w:r>
    </w:p>
    <w:p w:rsidR="000A733A" w:rsidRDefault="000A733A">
      <w:pPr>
        <w:pStyle w:val="af5"/>
        <w:pBdr>
          <w:bottom w:val="single" w:sz="4" w:space="1" w:color="auto"/>
        </w:pBdr>
        <w:tabs>
          <w:tab w:val="left" w:pos="709"/>
        </w:tabs>
        <w:spacing w:after="0"/>
        <w:jc w:val="both"/>
        <w:rPr>
          <w:rFonts w:cs="Arial"/>
          <w:lang w:val="en-GB"/>
        </w:rPr>
      </w:pPr>
    </w:p>
    <w:p w:rsidR="000A733A" w:rsidRDefault="000A733A">
      <w:pPr>
        <w:pStyle w:val="af5"/>
        <w:jc w:val="both"/>
        <w:rPr>
          <w:lang w:val="en-GB"/>
        </w:rPr>
      </w:pPr>
    </w:p>
    <w:p w:rsidR="000A733A" w:rsidRDefault="00454947">
      <w:pPr>
        <w:pStyle w:val="1"/>
        <w:ind w:left="360"/>
        <w:jc w:val="both"/>
      </w:pPr>
      <w:r w:rsidRPr="00E22CA3">
        <w:t>Introduction</w:t>
      </w:r>
    </w:p>
    <w:p w:rsidR="00876827" w:rsidRDefault="00876827" w:rsidP="00FE11D2">
      <w:pPr>
        <w:pStyle w:val="af"/>
        <w:spacing w:before="6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</w:t>
      </w:r>
      <w:r w:rsidRPr="008C11B6">
        <w:rPr>
          <w:rFonts w:eastAsia="宋体"/>
          <w:lang w:eastAsia="zh-CN"/>
        </w:rPr>
        <w:t>summary of [87-29] email discussion on simulation assumption</w:t>
      </w:r>
      <w:r>
        <w:rPr>
          <w:rFonts w:eastAsia="宋体" w:hint="eastAsia"/>
          <w:lang w:eastAsia="zh-CN"/>
        </w:rPr>
        <w:t>s</w:t>
      </w:r>
      <w:r w:rsidRPr="008C11B6">
        <w:rPr>
          <w:rFonts w:eastAsia="宋体"/>
          <w:lang w:eastAsia="zh-CN"/>
        </w:rPr>
        <w:t xml:space="preserve"> for NR DMRS</w:t>
      </w:r>
      <w:r>
        <w:rPr>
          <w:rFonts w:eastAsia="宋体" w:hint="eastAsia"/>
          <w:lang w:eastAsia="zh-CN"/>
        </w:rPr>
        <w:t xml:space="preserve"> [1] </w:t>
      </w:r>
      <w:r w:rsidRPr="008C11B6">
        <w:rPr>
          <w:rFonts w:eastAsia="宋体"/>
          <w:lang w:eastAsia="zh-CN"/>
        </w:rPr>
        <w:t>w</w:t>
      </w:r>
      <w:r>
        <w:rPr>
          <w:rFonts w:eastAsia="宋体" w:hint="eastAsia"/>
          <w:lang w:eastAsia="zh-CN"/>
        </w:rPr>
        <w:t>as</w:t>
      </w:r>
      <w:r w:rsidRPr="008C11B6">
        <w:rPr>
          <w:rFonts w:eastAsia="宋体"/>
          <w:lang w:eastAsia="zh-CN"/>
        </w:rPr>
        <w:t xml:space="preserve"> agreed to facilitate evaluation of DM-RS design for NR</w:t>
      </w:r>
      <w:r>
        <w:rPr>
          <w:rFonts w:eastAsia="宋体" w:hint="eastAsia"/>
          <w:lang w:eastAsia="zh-CN"/>
        </w:rPr>
        <w:t xml:space="preserve">. </w:t>
      </w:r>
    </w:p>
    <w:p w:rsidR="000A733A" w:rsidRDefault="00876827">
      <w:pPr>
        <w:pStyle w:val="af"/>
        <w:spacing w:before="60"/>
        <w:jc w:val="both"/>
        <w:rPr>
          <w:rFonts w:eastAsia="宋体"/>
          <w:lang w:eastAsia="zh-CN"/>
        </w:rPr>
      </w:pPr>
      <w:r w:rsidRPr="00DF69FB">
        <w:rPr>
          <w:rFonts w:eastAsia="宋体"/>
          <w:lang w:eastAsia="zh-CN"/>
        </w:rPr>
        <w:t>In this contribution we provide link-level evaluation results for DM-RS patterns under agreed evaluation assumptions.</w:t>
      </w:r>
    </w:p>
    <w:p w:rsidR="000A733A" w:rsidRDefault="000A733A">
      <w:pPr>
        <w:spacing w:after="0"/>
        <w:jc w:val="both"/>
        <w:rPr>
          <w:rFonts w:eastAsiaTheme="minorEastAsia"/>
          <w:lang w:eastAsia="zh-CN"/>
        </w:rPr>
      </w:pPr>
    </w:p>
    <w:p w:rsidR="000A733A" w:rsidRDefault="006B5D43">
      <w:pPr>
        <w:pStyle w:val="1"/>
        <w:ind w:left="360"/>
        <w:jc w:val="both"/>
      </w:pPr>
      <w:r w:rsidRPr="006B5D43">
        <w:t xml:space="preserve">DMRS patterns for evaluation </w:t>
      </w:r>
    </w:p>
    <w:p w:rsidR="000A733A" w:rsidRDefault="000A733A">
      <w:pPr>
        <w:pStyle w:val="af"/>
        <w:jc w:val="both"/>
        <w:rPr>
          <w:rFonts w:eastAsia="SimSun"/>
          <w:lang w:eastAsia="zh-CN"/>
        </w:rPr>
      </w:pPr>
    </w:p>
    <w:p w:rsidR="00CB1AFE" w:rsidRDefault="00CB1AFE" w:rsidP="00FE11D2">
      <w:pPr>
        <w:pStyle w:val="af"/>
        <w:spacing w:before="240"/>
        <w:jc w:val="both"/>
        <w:rPr>
          <w:rFonts w:eastAsia="宋体"/>
          <w:lang w:eastAsia="zh-CN"/>
        </w:rPr>
      </w:pPr>
      <w:r w:rsidRPr="00703CFB">
        <w:rPr>
          <w:rFonts w:eastAsia="宋体"/>
          <w:lang w:eastAsia="zh-CN"/>
        </w:rPr>
        <w:t xml:space="preserve">The accuracy of DMRS channel estimation always seriously influences the performance of data demodulation. To guarantee satisfactory channel estimation accuracy, adequate frequency/time domain density of each DMRS port </w:t>
      </w:r>
      <w:r>
        <w:rPr>
          <w:rFonts w:eastAsia="宋体" w:hint="eastAsia"/>
          <w:lang w:eastAsia="zh-CN"/>
        </w:rPr>
        <w:t>is necessary</w:t>
      </w:r>
      <w:r w:rsidRPr="00703CFB">
        <w:rPr>
          <w:rFonts w:eastAsia="宋体"/>
          <w:lang w:eastAsia="zh-CN"/>
        </w:rPr>
        <w:t xml:space="preserve"> to combat frequency/time selectivity.</w:t>
      </w:r>
      <w:r>
        <w:rPr>
          <w:rFonts w:eastAsia="宋体" w:hint="eastAsia"/>
          <w:lang w:eastAsia="zh-CN"/>
        </w:rPr>
        <w:t xml:space="preserve"> 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adequate </w:t>
      </w:r>
      <w:r w:rsidRPr="00703CFB">
        <w:rPr>
          <w:rFonts w:eastAsia="宋体"/>
          <w:lang w:eastAsia="zh-CN"/>
        </w:rPr>
        <w:t>frequency/time domain density of</w:t>
      </w:r>
      <w:r>
        <w:rPr>
          <w:rFonts w:eastAsia="宋体" w:hint="eastAsia"/>
          <w:lang w:eastAsia="zh-CN"/>
        </w:rPr>
        <w:t xml:space="preserve"> rank 1-2 DMRS port is very important for DMRS design. In the following, the 6 NR DMRS patterns </w:t>
      </w:r>
      <w:r w:rsidRPr="00562B5A">
        <w:rPr>
          <w:rFonts w:eastAsia="宋体"/>
          <w:lang w:eastAsia="zh-CN"/>
        </w:rPr>
        <w:t>illustrated</w:t>
      </w:r>
      <w:r>
        <w:rPr>
          <w:rFonts w:eastAsia="宋体"/>
          <w:lang w:eastAsia="zh-CN"/>
        </w:rPr>
        <w:t xml:space="preserve"> in Figure </w:t>
      </w:r>
      <w:r w:rsidR="00742A99">
        <w:rPr>
          <w:rFonts w:eastAsia="宋体" w:hint="eastAsia"/>
          <w:lang w:eastAsia="zh-CN"/>
        </w:rPr>
        <w:t>2-</w:t>
      </w:r>
      <w:r>
        <w:rPr>
          <w:rFonts w:eastAsia="宋体"/>
          <w:lang w:eastAsia="zh-CN"/>
        </w:rPr>
        <w:t xml:space="preserve">1 </w:t>
      </w:r>
      <w:r>
        <w:rPr>
          <w:rFonts w:eastAsia="宋体" w:hint="eastAsia"/>
          <w:lang w:eastAsia="zh-CN"/>
        </w:rPr>
        <w:t xml:space="preserve">to Figure </w:t>
      </w:r>
      <w:r w:rsidR="00742A99">
        <w:rPr>
          <w:rFonts w:eastAsia="宋体" w:hint="eastAsia"/>
          <w:lang w:eastAsia="zh-CN"/>
        </w:rPr>
        <w:t>2-</w:t>
      </w:r>
      <w:r>
        <w:rPr>
          <w:rFonts w:eastAsia="宋体" w:hint="eastAsia"/>
          <w:lang w:eastAsia="zh-CN"/>
        </w:rPr>
        <w:t>6 are</w:t>
      </w:r>
      <w:r w:rsidRPr="00562B5A">
        <w:rPr>
          <w:rFonts w:eastAsia="宋体"/>
          <w:lang w:eastAsia="zh-CN"/>
        </w:rPr>
        <w:t xml:space="preserve"> used for evaluation</w:t>
      </w:r>
      <w:r>
        <w:rPr>
          <w:rFonts w:eastAsia="宋体" w:hint="eastAsia"/>
          <w:lang w:eastAsia="zh-CN"/>
        </w:rPr>
        <w:t xml:space="preserve">. The first 2 OFDM symbols are PDCCH, the last 2 OFDM symbols </w:t>
      </w:r>
      <w:r w:rsidR="002C5423">
        <w:rPr>
          <w:rFonts w:eastAsia="宋体"/>
          <w:lang w:eastAsia="zh-CN"/>
        </w:rPr>
        <w:t>are guard</w:t>
      </w:r>
      <w:r>
        <w:rPr>
          <w:rFonts w:eastAsia="宋体" w:hint="eastAsia"/>
          <w:lang w:eastAsia="zh-CN"/>
        </w:rPr>
        <w:t xml:space="preserve"> period and UL symbols, the data channel is located in other 10 OFDM symbols.</w:t>
      </w:r>
    </w:p>
    <w:p w:rsidR="000A733A" w:rsidRDefault="000A733A">
      <w:pPr>
        <w:pStyle w:val="af"/>
        <w:spacing w:before="240"/>
        <w:jc w:val="both"/>
        <w:rPr>
          <w:rFonts w:eastAsia="宋体"/>
          <w:lang w:eastAsia="zh-CN"/>
        </w:rPr>
      </w:pPr>
    </w:p>
    <w:p w:rsidR="000A733A" w:rsidRDefault="00CB1AFE">
      <w:pPr>
        <w:pStyle w:val="af"/>
        <w:spacing w:before="24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           </w:t>
      </w:r>
      <w:r>
        <w:rPr>
          <w:rFonts w:eastAsia="宋体"/>
          <w:noProof/>
          <w:lang w:val="en-US" w:eastAsia="zh-CN"/>
        </w:rPr>
        <w:drawing>
          <wp:inline distT="0" distB="0" distL="0" distR="0">
            <wp:extent cx="2274746" cy="1451505"/>
            <wp:effectExtent l="19050" t="0" r="0" b="0"/>
            <wp:docPr id="2" name="图片 2" descr="patter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ttern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4746" cy="1451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宋体" w:hint="eastAsia"/>
          <w:lang w:eastAsia="zh-CN"/>
        </w:rPr>
        <w:t xml:space="preserve">                   </w:t>
      </w:r>
      <w:r>
        <w:rPr>
          <w:rFonts w:eastAsia="宋体"/>
          <w:noProof/>
          <w:lang w:val="en-US" w:eastAsia="zh-CN"/>
        </w:rPr>
        <w:drawing>
          <wp:inline distT="0" distB="0" distL="0" distR="0">
            <wp:extent cx="2274746" cy="1531972"/>
            <wp:effectExtent l="19050" t="0" r="0" b="0"/>
            <wp:docPr id="13" name="图片 12" descr="pattern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ttern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4746" cy="1531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733A" w:rsidRDefault="00CB1AFE">
      <w:pPr>
        <w:pStyle w:val="af"/>
        <w:spacing w:before="240"/>
        <w:ind w:firstLineChars="400" w:firstLine="80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Figure </w:t>
      </w:r>
      <w:r w:rsidR="00742A99">
        <w:rPr>
          <w:rFonts w:eastAsia="宋体" w:hint="eastAsia"/>
          <w:lang w:eastAsia="zh-CN"/>
        </w:rPr>
        <w:t>2-</w:t>
      </w:r>
      <w:r>
        <w:rPr>
          <w:rFonts w:eastAsia="宋体" w:hint="eastAsia"/>
          <w:lang w:eastAsia="zh-CN"/>
        </w:rPr>
        <w:t xml:space="preserve">1 DMRS </w:t>
      </w:r>
      <w:r>
        <w:rPr>
          <w:rFonts w:eastAsia="宋体"/>
          <w:lang w:eastAsia="zh-CN"/>
        </w:rPr>
        <w:t>pattern1</w:t>
      </w:r>
      <w:r>
        <w:rPr>
          <w:rFonts w:eastAsia="宋体" w:hint="eastAsia"/>
          <w:lang w:eastAsia="zh-CN"/>
        </w:rPr>
        <w:t xml:space="preserve">                                                                           Figure </w:t>
      </w:r>
      <w:r w:rsidR="00742A99">
        <w:rPr>
          <w:rFonts w:eastAsia="宋体" w:hint="eastAsia"/>
          <w:lang w:eastAsia="zh-CN"/>
        </w:rPr>
        <w:t>2-</w:t>
      </w:r>
      <w:r>
        <w:rPr>
          <w:rFonts w:eastAsia="宋体" w:hint="eastAsia"/>
          <w:lang w:eastAsia="zh-CN"/>
        </w:rPr>
        <w:t>2 DMRS pattern2</w:t>
      </w:r>
    </w:p>
    <w:p w:rsidR="000A733A" w:rsidRDefault="000A733A">
      <w:pPr>
        <w:pStyle w:val="af"/>
        <w:spacing w:before="240"/>
        <w:jc w:val="both"/>
        <w:rPr>
          <w:rFonts w:eastAsia="宋体"/>
          <w:lang w:eastAsia="zh-CN"/>
        </w:rPr>
      </w:pPr>
    </w:p>
    <w:p w:rsidR="000A733A" w:rsidRDefault="00CB1AFE">
      <w:pPr>
        <w:pStyle w:val="af"/>
        <w:spacing w:before="24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        </w:t>
      </w:r>
      <w:r>
        <w:rPr>
          <w:rFonts w:eastAsia="宋体" w:hint="eastAsia"/>
          <w:noProof/>
          <w:lang w:eastAsia="zh-CN"/>
        </w:rPr>
        <w:t xml:space="preserve"> </w:t>
      </w:r>
      <w:r>
        <w:rPr>
          <w:rFonts w:eastAsia="宋体"/>
          <w:noProof/>
          <w:lang w:val="en-US" w:eastAsia="zh-CN"/>
        </w:rPr>
        <w:drawing>
          <wp:inline distT="0" distB="0" distL="0" distR="0">
            <wp:extent cx="2274746" cy="1531972"/>
            <wp:effectExtent l="19050" t="0" r="0" b="0"/>
            <wp:docPr id="15" name="图片 14" descr="pattern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ttern3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4746" cy="1531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宋体" w:hint="eastAsia"/>
          <w:noProof/>
          <w:lang w:eastAsia="zh-CN"/>
        </w:rPr>
        <w:t xml:space="preserve">                 </w:t>
      </w:r>
      <w:r>
        <w:rPr>
          <w:rFonts w:eastAsia="宋体"/>
          <w:noProof/>
          <w:lang w:val="en-US" w:eastAsia="zh-CN"/>
        </w:rPr>
        <w:drawing>
          <wp:inline distT="0" distB="0" distL="0" distR="0">
            <wp:extent cx="2274746" cy="1531972"/>
            <wp:effectExtent l="19050" t="0" r="0" b="0"/>
            <wp:docPr id="20" name="图片 19" descr="pattern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ttern4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4746" cy="1531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733A" w:rsidRDefault="00CB1AFE">
      <w:pPr>
        <w:pStyle w:val="af"/>
        <w:spacing w:before="24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             Figure </w:t>
      </w:r>
      <w:r w:rsidR="00742A99">
        <w:rPr>
          <w:rFonts w:eastAsia="宋体" w:hint="eastAsia"/>
          <w:lang w:eastAsia="zh-CN"/>
        </w:rPr>
        <w:t>2-</w:t>
      </w:r>
      <w:r>
        <w:rPr>
          <w:rFonts w:eastAsia="宋体" w:hint="eastAsia"/>
          <w:lang w:eastAsia="zh-CN"/>
        </w:rPr>
        <w:t xml:space="preserve">3 DMRS pattern3                                                                   Figure </w:t>
      </w:r>
      <w:r w:rsidR="00742A99">
        <w:rPr>
          <w:rFonts w:eastAsia="宋体" w:hint="eastAsia"/>
          <w:lang w:eastAsia="zh-CN"/>
        </w:rPr>
        <w:t>2-</w:t>
      </w:r>
      <w:r>
        <w:rPr>
          <w:rFonts w:eastAsia="宋体" w:hint="eastAsia"/>
          <w:lang w:eastAsia="zh-CN"/>
        </w:rPr>
        <w:t>4 DMRS pattern4</w:t>
      </w:r>
    </w:p>
    <w:p w:rsidR="000A733A" w:rsidRDefault="00CB1AFE">
      <w:pPr>
        <w:pStyle w:val="af"/>
        <w:spacing w:before="24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         </w:t>
      </w:r>
      <w:r>
        <w:rPr>
          <w:rFonts w:eastAsia="宋体"/>
          <w:noProof/>
          <w:lang w:val="en-US" w:eastAsia="zh-CN"/>
        </w:rPr>
        <w:drawing>
          <wp:inline distT="0" distB="0" distL="0" distR="0">
            <wp:extent cx="2274746" cy="1531972"/>
            <wp:effectExtent l="19050" t="0" r="0" b="0"/>
            <wp:docPr id="21" name="图片 20" descr="pattern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ttern5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4746" cy="1531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宋体" w:hint="eastAsia"/>
          <w:lang w:eastAsia="zh-CN"/>
        </w:rPr>
        <w:t xml:space="preserve">             </w:t>
      </w:r>
      <w:r>
        <w:rPr>
          <w:rFonts w:eastAsia="宋体"/>
          <w:noProof/>
          <w:lang w:val="en-US" w:eastAsia="zh-CN"/>
        </w:rPr>
        <w:drawing>
          <wp:inline distT="0" distB="0" distL="0" distR="0">
            <wp:extent cx="2274746" cy="1531972"/>
            <wp:effectExtent l="19050" t="0" r="0" b="0"/>
            <wp:docPr id="22" name="图片 21" descr="pattern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ttern6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4746" cy="1531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733A" w:rsidRDefault="00CB1AFE">
      <w:pPr>
        <w:pStyle w:val="af"/>
        <w:spacing w:before="24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         Figure </w:t>
      </w:r>
      <w:r w:rsidR="00742A99">
        <w:rPr>
          <w:rFonts w:eastAsia="宋体" w:hint="eastAsia"/>
          <w:lang w:eastAsia="zh-CN"/>
        </w:rPr>
        <w:t>2-</w:t>
      </w:r>
      <w:r>
        <w:rPr>
          <w:rFonts w:eastAsia="宋体" w:hint="eastAsia"/>
          <w:lang w:eastAsia="zh-CN"/>
        </w:rPr>
        <w:t xml:space="preserve">5 DMRS pattern5                                                               Figure </w:t>
      </w:r>
      <w:r w:rsidR="00742A99">
        <w:rPr>
          <w:rFonts w:eastAsia="宋体" w:hint="eastAsia"/>
          <w:lang w:eastAsia="zh-CN"/>
        </w:rPr>
        <w:t>2-</w:t>
      </w:r>
      <w:r>
        <w:rPr>
          <w:rFonts w:eastAsia="宋体" w:hint="eastAsia"/>
          <w:lang w:eastAsia="zh-CN"/>
        </w:rPr>
        <w:t>6 DMRS pattern6</w:t>
      </w:r>
    </w:p>
    <w:p w:rsidR="000A733A" w:rsidRDefault="000A733A">
      <w:pPr>
        <w:pStyle w:val="af"/>
        <w:spacing w:before="240"/>
        <w:jc w:val="both"/>
        <w:rPr>
          <w:rFonts w:eastAsia="宋体"/>
          <w:lang w:eastAsia="zh-CN"/>
        </w:rPr>
      </w:pPr>
    </w:p>
    <w:p w:rsidR="000A733A" w:rsidRDefault="00CB1AFE">
      <w:pPr>
        <w:pStyle w:val="af"/>
        <w:spacing w:before="24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 </w:t>
      </w:r>
    </w:p>
    <w:p w:rsidR="000A733A" w:rsidRDefault="00CB1AFE">
      <w:pPr>
        <w:pStyle w:val="af"/>
        <w:spacing w:before="24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he 6 NR DMRS patterns are summarized in Table 1.</w:t>
      </w:r>
    </w:p>
    <w:p w:rsidR="000A733A" w:rsidRDefault="00CB1AFE" w:rsidP="00742A99">
      <w:pPr>
        <w:spacing w:line="360" w:lineRule="auto"/>
        <w:ind w:firstLineChars="1050" w:firstLine="2108"/>
        <w:jc w:val="both"/>
        <w:rPr>
          <w:b/>
          <w:lang w:eastAsia="zh-CN"/>
        </w:rPr>
      </w:pPr>
      <w:r w:rsidRPr="000572AE">
        <w:rPr>
          <w:rFonts w:hint="eastAsia"/>
          <w:b/>
          <w:lang w:eastAsia="zh-CN"/>
        </w:rPr>
        <w:t>Tab</w:t>
      </w:r>
      <w:r w:rsidRPr="000572AE">
        <w:rPr>
          <w:rFonts w:eastAsiaTheme="minorEastAsia" w:hint="eastAsia"/>
          <w:b/>
          <w:lang w:eastAsia="zh-CN"/>
        </w:rPr>
        <w:t>le</w:t>
      </w:r>
      <w:r w:rsidRPr="000572AE">
        <w:rPr>
          <w:rFonts w:hint="eastAsia"/>
          <w:b/>
          <w:lang w:eastAsia="zh-CN"/>
        </w:rPr>
        <w:t xml:space="preserve"> 1</w:t>
      </w:r>
      <w:r w:rsidRPr="000572AE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6</w:t>
      </w:r>
      <w:r w:rsidRPr="000572AE">
        <w:rPr>
          <w:rFonts w:eastAsiaTheme="minorEastAsia" w:hint="eastAsia"/>
          <w:b/>
          <w:lang w:eastAsia="zh-CN"/>
        </w:rPr>
        <w:t xml:space="preserve"> DMRS </w:t>
      </w:r>
      <w:r w:rsidRPr="000572AE">
        <w:rPr>
          <w:rFonts w:hint="eastAsia"/>
          <w:b/>
          <w:lang w:eastAsia="zh-CN"/>
        </w:rPr>
        <w:t>patterns for</w:t>
      </w:r>
      <w:r w:rsidRPr="000572AE">
        <w:rPr>
          <w:rFonts w:eastAsiaTheme="minorEastAsia" w:hint="eastAsia"/>
          <w:b/>
          <w:lang w:eastAsia="zh-CN"/>
        </w:rPr>
        <w:t xml:space="preserve"> </w:t>
      </w:r>
      <w:r w:rsidR="00790F43">
        <w:rPr>
          <w:rFonts w:eastAsiaTheme="minorEastAsia" w:hint="eastAsia"/>
          <w:b/>
          <w:lang w:eastAsia="zh-CN"/>
        </w:rPr>
        <w:t>1</w:t>
      </w:r>
      <w:r w:rsidRPr="000572AE">
        <w:rPr>
          <w:rFonts w:eastAsiaTheme="minorEastAsia" w:hint="eastAsia"/>
          <w:b/>
          <w:lang w:eastAsia="zh-CN"/>
        </w:rPr>
        <w:t>-</w:t>
      </w:r>
      <w:r w:rsidR="00790F43">
        <w:rPr>
          <w:rFonts w:eastAsiaTheme="minorEastAsia" w:hint="eastAsia"/>
          <w:b/>
          <w:lang w:eastAsia="zh-CN"/>
        </w:rPr>
        <w:t>2</w:t>
      </w:r>
      <w:r w:rsidR="00790F43" w:rsidRPr="000572AE">
        <w:rPr>
          <w:rFonts w:eastAsiaTheme="minorEastAsia" w:hint="eastAsia"/>
          <w:b/>
          <w:lang w:eastAsia="zh-CN"/>
        </w:rPr>
        <w:t xml:space="preserve"> </w:t>
      </w:r>
      <w:r w:rsidRPr="000572AE">
        <w:rPr>
          <w:rFonts w:hint="eastAsia"/>
          <w:b/>
          <w:lang w:eastAsia="zh-CN"/>
        </w:rPr>
        <w:t>DMRS ports</w:t>
      </w:r>
    </w:p>
    <w:tbl>
      <w:tblPr>
        <w:tblW w:w="8259" w:type="dxa"/>
        <w:jc w:val="center"/>
        <w:tblInd w:w="-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33"/>
        <w:gridCol w:w="959"/>
        <w:gridCol w:w="1450"/>
        <w:gridCol w:w="1134"/>
        <w:gridCol w:w="3683"/>
      </w:tblGrid>
      <w:tr w:rsidR="00CB1AFE" w:rsidRPr="00C91303" w:rsidTr="00566D11">
        <w:trPr>
          <w:cantSplit/>
          <w:trHeight w:val="20"/>
          <w:jc w:val="center"/>
        </w:trPr>
        <w:tc>
          <w:tcPr>
            <w:tcW w:w="1033" w:type="dxa"/>
          </w:tcPr>
          <w:p w:rsidR="000A733A" w:rsidRDefault="00CB1AFE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0572AE">
              <w:rPr>
                <w:rFonts w:eastAsiaTheme="minorEastAsia"/>
                <w:b/>
                <w:lang w:eastAsia="zh-CN"/>
              </w:rPr>
              <w:t>Pattern index</w:t>
            </w:r>
          </w:p>
        </w:tc>
        <w:tc>
          <w:tcPr>
            <w:tcW w:w="959" w:type="dxa"/>
          </w:tcPr>
          <w:p w:rsidR="000A733A" w:rsidRDefault="00CB1AFE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0572AE">
              <w:rPr>
                <w:rFonts w:eastAsiaTheme="minorEastAsia"/>
                <w:b/>
                <w:lang w:eastAsia="zh-CN"/>
              </w:rPr>
              <w:t xml:space="preserve">OFDM </w:t>
            </w:r>
            <w:r w:rsidRPr="000572AE">
              <w:rPr>
                <w:b/>
                <w:lang w:eastAsia="zh-CN"/>
              </w:rPr>
              <w:t>Symbol number</w:t>
            </w:r>
          </w:p>
        </w:tc>
        <w:tc>
          <w:tcPr>
            <w:tcW w:w="1450" w:type="dxa"/>
          </w:tcPr>
          <w:p w:rsidR="000A733A" w:rsidRDefault="00CB1AFE">
            <w:pPr>
              <w:jc w:val="both"/>
              <w:rPr>
                <w:b/>
                <w:lang w:eastAsia="zh-CN"/>
              </w:rPr>
            </w:pPr>
            <w:r w:rsidRPr="000572AE">
              <w:rPr>
                <w:rFonts w:eastAsiaTheme="minorEastAsia"/>
                <w:b/>
                <w:lang w:eastAsia="zh-CN"/>
              </w:rPr>
              <w:t>REs/DMRS port/14 OFDM symbol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3A" w:rsidRDefault="00CB1AFE">
            <w:pPr>
              <w:jc w:val="both"/>
              <w:rPr>
                <w:b/>
                <w:lang w:eastAsia="zh-CN"/>
              </w:rPr>
            </w:pPr>
            <w:r w:rsidRPr="000572AE">
              <w:rPr>
                <w:b/>
                <w:lang w:eastAsia="zh-CN"/>
              </w:rPr>
              <w:t>Multiplexing</w:t>
            </w:r>
          </w:p>
        </w:tc>
        <w:tc>
          <w:tcPr>
            <w:tcW w:w="3683" w:type="dxa"/>
            <w:shd w:val="clear" w:color="auto" w:fill="auto"/>
            <w:noWrap/>
            <w:vAlign w:val="center"/>
            <w:hideMark/>
          </w:tcPr>
          <w:p w:rsidR="000A733A" w:rsidRDefault="00CB1AFE">
            <w:pPr>
              <w:jc w:val="both"/>
              <w:rPr>
                <w:b/>
                <w:lang w:eastAsia="zh-CN"/>
              </w:rPr>
            </w:pPr>
            <w:r w:rsidRPr="000572AE">
              <w:rPr>
                <w:b/>
                <w:lang w:eastAsia="zh-CN"/>
              </w:rPr>
              <w:t>Remarks</w:t>
            </w:r>
          </w:p>
        </w:tc>
      </w:tr>
      <w:tr w:rsidR="00CB1AFE" w:rsidRPr="00C91303" w:rsidTr="00566D11">
        <w:trPr>
          <w:cantSplit/>
          <w:trHeight w:val="20"/>
          <w:jc w:val="center"/>
        </w:trPr>
        <w:tc>
          <w:tcPr>
            <w:tcW w:w="1033" w:type="dxa"/>
          </w:tcPr>
          <w:p w:rsidR="000A733A" w:rsidRDefault="00CB1AFE">
            <w:pPr>
              <w:jc w:val="both"/>
              <w:rPr>
                <w:rFonts w:eastAsiaTheme="minorEastAsia"/>
                <w:lang w:eastAsia="zh-CN"/>
              </w:rPr>
            </w:pPr>
            <w:r w:rsidRPr="000572AE">
              <w:rPr>
                <w:rFonts w:eastAsiaTheme="minorEastAsia"/>
                <w:lang w:eastAsia="zh-CN"/>
              </w:rPr>
              <w:t>Pattern</w:t>
            </w: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959" w:type="dxa"/>
          </w:tcPr>
          <w:p w:rsidR="000A733A" w:rsidRDefault="00CB1AFE">
            <w:pPr>
              <w:jc w:val="both"/>
              <w:rPr>
                <w:rFonts w:eastAsiaTheme="minorEastAsia"/>
                <w:lang w:eastAsia="zh-CN"/>
              </w:rPr>
            </w:pPr>
            <w:r w:rsidRPr="000572AE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450" w:type="dxa"/>
          </w:tcPr>
          <w:p w:rsidR="000A733A" w:rsidRDefault="00CB1AFE">
            <w:pPr>
              <w:jc w:val="both"/>
              <w:rPr>
                <w:rFonts w:eastAsiaTheme="minorEastAsia"/>
                <w:lang w:eastAsia="zh-CN"/>
              </w:rPr>
            </w:pPr>
            <w:r w:rsidRPr="000572AE">
              <w:rPr>
                <w:rFonts w:eastAsiaTheme="minorEastAsia"/>
                <w:lang w:eastAsia="zh-CN"/>
              </w:rPr>
              <w:t>12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A733A" w:rsidRDefault="00CB1AFE">
            <w:pPr>
              <w:jc w:val="both"/>
              <w:rPr>
                <w:rFonts w:eastAsiaTheme="minorEastAsia"/>
                <w:lang w:eastAsia="zh-CN"/>
              </w:rPr>
            </w:pPr>
            <w:r w:rsidRPr="000572AE">
              <w:rPr>
                <w:rFonts w:eastAsiaTheme="minorEastAsia"/>
                <w:lang w:eastAsia="zh-CN"/>
              </w:rPr>
              <w:t>CDM in time</w:t>
            </w:r>
          </w:p>
        </w:tc>
        <w:tc>
          <w:tcPr>
            <w:tcW w:w="3683" w:type="dxa"/>
            <w:shd w:val="clear" w:color="auto" w:fill="auto"/>
            <w:noWrap/>
            <w:vAlign w:val="center"/>
          </w:tcPr>
          <w:p w:rsidR="000A733A" w:rsidRDefault="00CB1AFE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Shown in Figure </w:t>
            </w:r>
            <w:r w:rsidR="007240A8">
              <w:rPr>
                <w:rFonts w:eastAsiaTheme="minorEastAsia" w:hint="eastAsia"/>
                <w:lang w:eastAsia="zh-CN"/>
              </w:rPr>
              <w:t>2-</w:t>
            </w:r>
            <w:r>
              <w:rPr>
                <w:rFonts w:eastAsiaTheme="minorEastAsia" w:hint="eastAsia"/>
                <w:lang w:eastAsia="zh-CN"/>
              </w:rPr>
              <w:t xml:space="preserve">1, </w:t>
            </w:r>
            <w:r w:rsidRPr="000572AE">
              <w:rPr>
                <w:rFonts w:eastAsiaTheme="minorEastAsia"/>
                <w:lang w:eastAsia="zh-CN"/>
              </w:rPr>
              <w:t xml:space="preserve">antenna port 0 and 1 are CDMed with OCC=2 </w:t>
            </w:r>
            <w:r>
              <w:rPr>
                <w:rFonts w:eastAsiaTheme="minorEastAsia" w:hint="eastAsia"/>
                <w:lang w:eastAsia="zh-CN"/>
              </w:rPr>
              <w:t xml:space="preserve">with </w:t>
            </w:r>
            <w:r w:rsidRPr="000572AE">
              <w:rPr>
                <w:rFonts w:eastAsiaTheme="minorEastAsia"/>
                <w:lang w:eastAsia="zh-CN"/>
              </w:rPr>
              <w:t>consecutive 2 R</w:t>
            </w:r>
            <w:r>
              <w:rPr>
                <w:rFonts w:eastAsiaTheme="minorEastAsia" w:hint="eastAsia"/>
                <w:lang w:eastAsia="zh-CN"/>
              </w:rPr>
              <w:t>E</w:t>
            </w:r>
            <w:r w:rsidRPr="000572AE">
              <w:rPr>
                <w:rFonts w:eastAsiaTheme="minorEastAsia"/>
                <w:lang w:eastAsia="zh-CN"/>
              </w:rPr>
              <w:t>s  in time domain</w:t>
            </w:r>
          </w:p>
        </w:tc>
      </w:tr>
      <w:tr w:rsidR="00CB1AFE" w:rsidRPr="00C91303" w:rsidTr="00566D11">
        <w:trPr>
          <w:cantSplit/>
          <w:trHeight w:val="20"/>
          <w:jc w:val="center"/>
        </w:trPr>
        <w:tc>
          <w:tcPr>
            <w:tcW w:w="1033" w:type="dxa"/>
          </w:tcPr>
          <w:p w:rsidR="000A733A" w:rsidRDefault="00CB1AFE">
            <w:pPr>
              <w:jc w:val="both"/>
              <w:rPr>
                <w:rFonts w:eastAsiaTheme="minorEastAsia"/>
                <w:lang w:eastAsia="zh-CN"/>
              </w:rPr>
            </w:pPr>
            <w:r w:rsidRPr="000572AE">
              <w:rPr>
                <w:rFonts w:eastAsiaTheme="minorEastAsia"/>
                <w:lang w:eastAsia="zh-CN"/>
              </w:rPr>
              <w:t>Pattern2</w:t>
            </w:r>
            <w:r>
              <w:rPr>
                <w:rFonts w:eastAsiaTheme="minorEastAsia" w:hint="eastAsia"/>
                <w:lang w:eastAsia="zh-CN"/>
              </w:rPr>
              <w:t>[2]</w:t>
            </w:r>
          </w:p>
        </w:tc>
        <w:tc>
          <w:tcPr>
            <w:tcW w:w="959" w:type="dxa"/>
          </w:tcPr>
          <w:p w:rsidR="000A733A" w:rsidRDefault="00CB1AFE">
            <w:pPr>
              <w:jc w:val="both"/>
              <w:rPr>
                <w:rFonts w:eastAsiaTheme="minorEastAsia"/>
                <w:lang w:eastAsia="zh-CN"/>
              </w:rPr>
            </w:pPr>
            <w:r w:rsidRPr="000572AE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450" w:type="dxa"/>
          </w:tcPr>
          <w:p w:rsidR="000A733A" w:rsidRDefault="00CB1AFE">
            <w:pPr>
              <w:jc w:val="both"/>
              <w:rPr>
                <w:rFonts w:eastAsiaTheme="minorEastAsia"/>
                <w:lang w:eastAsia="zh-CN"/>
              </w:rPr>
            </w:pPr>
            <w:r w:rsidRPr="000572AE">
              <w:rPr>
                <w:rFonts w:eastAsiaTheme="minorEastAsia"/>
                <w:lang w:eastAsia="zh-CN"/>
              </w:rPr>
              <w:t>16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733A" w:rsidRDefault="00CB1AFE">
            <w:pPr>
              <w:jc w:val="both"/>
              <w:rPr>
                <w:rFonts w:eastAsiaTheme="minorEastAsia"/>
                <w:lang w:eastAsia="zh-CN"/>
              </w:rPr>
            </w:pPr>
            <w:r w:rsidRPr="000572AE">
              <w:rPr>
                <w:rFonts w:eastAsiaTheme="minorEastAsia"/>
                <w:lang w:eastAsia="zh-CN"/>
              </w:rPr>
              <w:t>CDM in frequency</w:t>
            </w:r>
          </w:p>
        </w:tc>
        <w:tc>
          <w:tcPr>
            <w:tcW w:w="3683" w:type="dxa"/>
            <w:shd w:val="clear" w:color="auto" w:fill="auto"/>
            <w:noWrap/>
            <w:vAlign w:val="center"/>
            <w:hideMark/>
          </w:tcPr>
          <w:p w:rsidR="000A733A" w:rsidRDefault="00CB1AFE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 xml:space="preserve">hown in Figure </w:t>
            </w:r>
            <w:r w:rsidR="007240A8">
              <w:rPr>
                <w:rFonts w:eastAsiaTheme="minorEastAsia" w:hint="eastAsia"/>
                <w:lang w:eastAsia="zh-CN"/>
              </w:rPr>
              <w:t>2-</w:t>
            </w:r>
            <w:r>
              <w:rPr>
                <w:rFonts w:eastAsiaTheme="minorEastAsia" w:hint="eastAsia"/>
                <w:lang w:eastAsia="zh-CN"/>
              </w:rPr>
              <w:t xml:space="preserve">2, </w:t>
            </w:r>
            <w:r w:rsidRPr="000572AE">
              <w:rPr>
                <w:rFonts w:eastAsiaTheme="minorEastAsia"/>
                <w:lang w:eastAsia="zh-CN"/>
              </w:rPr>
              <w:t xml:space="preserve">antenna port 0 and 1 are CDMed with OCC=2 </w:t>
            </w:r>
            <w:r>
              <w:rPr>
                <w:rFonts w:eastAsiaTheme="minorEastAsia" w:hint="eastAsia"/>
                <w:lang w:eastAsia="zh-CN"/>
              </w:rPr>
              <w:t xml:space="preserve">with </w:t>
            </w:r>
            <w:r w:rsidRPr="000572AE">
              <w:rPr>
                <w:rFonts w:eastAsiaTheme="minorEastAsia"/>
                <w:lang w:eastAsia="zh-CN"/>
              </w:rPr>
              <w:t>consecutive 2 R</w:t>
            </w:r>
            <w:r>
              <w:rPr>
                <w:rFonts w:eastAsiaTheme="minorEastAsia" w:hint="eastAsia"/>
                <w:lang w:eastAsia="zh-CN"/>
              </w:rPr>
              <w:t>E</w:t>
            </w:r>
            <w:r w:rsidRPr="000572AE">
              <w:rPr>
                <w:rFonts w:eastAsiaTheme="minorEastAsia"/>
                <w:lang w:eastAsia="zh-CN"/>
              </w:rPr>
              <w:t>s  in frequency domain</w:t>
            </w:r>
          </w:p>
        </w:tc>
      </w:tr>
      <w:tr w:rsidR="00CB1AFE" w:rsidRPr="00C91303" w:rsidTr="00566D11">
        <w:trPr>
          <w:cantSplit/>
          <w:trHeight w:val="20"/>
          <w:jc w:val="center"/>
        </w:trPr>
        <w:tc>
          <w:tcPr>
            <w:tcW w:w="1033" w:type="dxa"/>
          </w:tcPr>
          <w:p w:rsidR="000A733A" w:rsidRDefault="00CB1AFE">
            <w:pPr>
              <w:jc w:val="both"/>
              <w:rPr>
                <w:rFonts w:eastAsiaTheme="minorEastAsia"/>
                <w:b/>
                <w:sz w:val="34"/>
                <w:lang w:eastAsia="zh-CN"/>
              </w:rPr>
            </w:pPr>
            <w:r w:rsidRPr="000572AE">
              <w:rPr>
                <w:rFonts w:eastAsiaTheme="minorEastAsia"/>
                <w:lang w:eastAsia="zh-CN"/>
              </w:rPr>
              <w:t>Pattern3</w:t>
            </w:r>
          </w:p>
        </w:tc>
        <w:tc>
          <w:tcPr>
            <w:tcW w:w="959" w:type="dxa"/>
          </w:tcPr>
          <w:p w:rsidR="000A733A" w:rsidRDefault="00CB1AFE">
            <w:pPr>
              <w:jc w:val="both"/>
              <w:rPr>
                <w:rFonts w:eastAsiaTheme="minorEastAsia"/>
                <w:b/>
                <w:sz w:val="34"/>
                <w:lang w:eastAsia="zh-CN"/>
              </w:rPr>
            </w:pPr>
            <w:r w:rsidRPr="000572AE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450" w:type="dxa"/>
          </w:tcPr>
          <w:p w:rsidR="000A733A" w:rsidRDefault="00CB1AFE">
            <w:pPr>
              <w:jc w:val="both"/>
              <w:rPr>
                <w:rFonts w:eastAsiaTheme="minorEastAsia"/>
                <w:b/>
                <w:sz w:val="34"/>
                <w:lang w:eastAsia="zh-CN"/>
              </w:rPr>
            </w:pPr>
            <w:r w:rsidRPr="000572AE">
              <w:rPr>
                <w:rFonts w:eastAsiaTheme="minorEastAsia"/>
                <w:lang w:eastAsia="zh-CN"/>
              </w:rPr>
              <w:t>12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A733A" w:rsidRDefault="00CB1AFE">
            <w:pPr>
              <w:jc w:val="both"/>
              <w:rPr>
                <w:rFonts w:eastAsiaTheme="minorEastAsia"/>
                <w:b/>
                <w:sz w:val="34"/>
                <w:lang w:eastAsia="zh-CN"/>
              </w:rPr>
            </w:pPr>
            <w:r w:rsidRPr="000572AE">
              <w:rPr>
                <w:rFonts w:eastAsiaTheme="minorEastAsia"/>
                <w:lang w:eastAsia="zh-CN"/>
              </w:rPr>
              <w:t>CDM in frequency</w:t>
            </w:r>
          </w:p>
        </w:tc>
        <w:tc>
          <w:tcPr>
            <w:tcW w:w="3683" w:type="dxa"/>
            <w:shd w:val="clear" w:color="auto" w:fill="auto"/>
            <w:noWrap/>
            <w:vAlign w:val="center"/>
          </w:tcPr>
          <w:p w:rsidR="000A733A" w:rsidRDefault="00CB1AFE">
            <w:pPr>
              <w:jc w:val="both"/>
              <w:rPr>
                <w:rFonts w:eastAsiaTheme="minorEastAsia"/>
                <w:b/>
                <w:sz w:val="34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Shown in Figure </w:t>
            </w:r>
            <w:r w:rsidR="007240A8">
              <w:rPr>
                <w:rFonts w:eastAsiaTheme="minorEastAsia" w:hint="eastAsia"/>
                <w:lang w:eastAsia="zh-CN"/>
              </w:rPr>
              <w:t>2-</w:t>
            </w:r>
            <w:r>
              <w:rPr>
                <w:rFonts w:eastAsiaTheme="minorEastAsia" w:hint="eastAsia"/>
                <w:lang w:eastAsia="zh-CN"/>
              </w:rPr>
              <w:t xml:space="preserve">3, </w:t>
            </w:r>
            <w:r w:rsidRPr="000572AE">
              <w:rPr>
                <w:rFonts w:eastAsiaTheme="minorEastAsia"/>
                <w:lang w:eastAsia="zh-CN"/>
              </w:rPr>
              <w:t xml:space="preserve">antenna port 0 and 1 are CDMed with OCC=2 </w:t>
            </w:r>
            <w:r>
              <w:rPr>
                <w:rFonts w:eastAsiaTheme="minorEastAsia" w:hint="eastAsia"/>
                <w:lang w:eastAsia="zh-CN"/>
              </w:rPr>
              <w:t xml:space="preserve">with </w:t>
            </w:r>
            <w:r w:rsidRPr="000572AE">
              <w:rPr>
                <w:rFonts w:eastAsiaTheme="minorEastAsia"/>
                <w:lang w:eastAsia="zh-CN"/>
              </w:rPr>
              <w:t>consecutive 2 R</w:t>
            </w:r>
            <w:r>
              <w:rPr>
                <w:rFonts w:eastAsiaTheme="minorEastAsia" w:hint="eastAsia"/>
                <w:lang w:eastAsia="zh-CN"/>
              </w:rPr>
              <w:t>E</w:t>
            </w:r>
            <w:r w:rsidRPr="000572AE">
              <w:rPr>
                <w:rFonts w:eastAsiaTheme="minorEastAsia"/>
                <w:lang w:eastAsia="zh-CN"/>
              </w:rPr>
              <w:t>s  in frequency domain</w:t>
            </w:r>
          </w:p>
        </w:tc>
      </w:tr>
      <w:tr w:rsidR="00CB1AFE" w:rsidRPr="00C91303" w:rsidTr="00566D11">
        <w:trPr>
          <w:cantSplit/>
          <w:trHeight w:val="20"/>
          <w:jc w:val="center"/>
        </w:trPr>
        <w:tc>
          <w:tcPr>
            <w:tcW w:w="1033" w:type="dxa"/>
          </w:tcPr>
          <w:p w:rsidR="000A733A" w:rsidRDefault="00CB1AFE">
            <w:pPr>
              <w:jc w:val="both"/>
              <w:rPr>
                <w:rFonts w:eastAsiaTheme="minorEastAsia"/>
                <w:b/>
                <w:sz w:val="34"/>
                <w:lang w:eastAsia="zh-CN"/>
              </w:rPr>
            </w:pPr>
            <w:r w:rsidRPr="000572AE">
              <w:rPr>
                <w:rFonts w:eastAsiaTheme="minorEastAsia"/>
                <w:lang w:eastAsia="zh-CN"/>
              </w:rPr>
              <w:t>Pattern4</w:t>
            </w:r>
          </w:p>
        </w:tc>
        <w:tc>
          <w:tcPr>
            <w:tcW w:w="959" w:type="dxa"/>
          </w:tcPr>
          <w:p w:rsidR="000A733A" w:rsidRDefault="00CB1AFE">
            <w:pPr>
              <w:jc w:val="both"/>
              <w:rPr>
                <w:rFonts w:eastAsiaTheme="minorEastAsia"/>
                <w:b/>
                <w:sz w:val="34"/>
                <w:lang w:eastAsia="zh-CN"/>
              </w:rPr>
            </w:pPr>
            <w:r w:rsidRPr="000572AE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450" w:type="dxa"/>
          </w:tcPr>
          <w:p w:rsidR="000A733A" w:rsidRDefault="00CB1AFE">
            <w:pPr>
              <w:jc w:val="both"/>
              <w:rPr>
                <w:rFonts w:eastAsiaTheme="minorEastAsia"/>
                <w:b/>
                <w:sz w:val="34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1134" w:type="dxa"/>
            <w:vAlign w:val="center"/>
            <w:hideMark/>
          </w:tcPr>
          <w:p w:rsidR="000A733A" w:rsidRDefault="00CB1AFE">
            <w:pPr>
              <w:jc w:val="both"/>
              <w:rPr>
                <w:rFonts w:eastAsiaTheme="minorEastAsia"/>
                <w:b/>
                <w:sz w:val="34"/>
                <w:lang w:eastAsia="zh-CN"/>
              </w:rPr>
            </w:pPr>
            <w:r w:rsidRPr="000572AE">
              <w:rPr>
                <w:rFonts w:eastAsiaTheme="minorEastAsia"/>
                <w:lang w:eastAsia="zh-CN"/>
              </w:rPr>
              <w:t>FDM</w:t>
            </w:r>
          </w:p>
        </w:tc>
        <w:tc>
          <w:tcPr>
            <w:tcW w:w="3683" w:type="dxa"/>
            <w:shd w:val="clear" w:color="auto" w:fill="auto"/>
            <w:noWrap/>
            <w:vAlign w:val="center"/>
            <w:hideMark/>
          </w:tcPr>
          <w:p w:rsidR="000A733A" w:rsidRDefault="00CB1AFE">
            <w:pPr>
              <w:jc w:val="both"/>
              <w:rPr>
                <w:rFonts w:eastAsiaTheme="minorEastAsia"/>
                <w:b/>
                <w:sz w:val="34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Shown in Figure </w:t>
            </w:r>
            <w:r w:rsidR="007240A8">
              <w:rPr>
                <w:rFonts w:eastAsiaTheme="minorEastAsia" w:hint="eastAsia"/>
                <w:lang w:eastAsia="zh-CN"/>
              </w:rPr>
              <w:t>2-</w:t>
            </w:r>
            <w:r>
              <w:rPr>
                <w:rFonts w:eastAsiaTheme="minorEastAsia" w:hint="eastAsia"/>
                <w:lang w:eastAsia="zh-CN"/>
              </w:rPr>
              <w:t xml:space="preserve">4, </w:t>
            </w:r>
            <w:r w:rsidRPr="000572AE">
              <w:rPr>
                <w:rFonts w:eastAsiaTheme="minorEastAsia"/>
                <w:lang w:eastAsia="zh-CN"/>
              </w:rPr>
              <w:t>antenna port 0 and 1 are FDMed</w:t>
            </w:r>
          </w:p>
        </w:tc>
      </w:tr>
      <w:tr w:rsidR="00CB1AFE" w:rsidRPr="00C91303" w:rsidTr="00566D11">
        <w:trPr>
          <w:cantSplit/>
          <w:trHeight w:val="20"/>
          <w:jc w:val="center"/>
        </w:trPr>
        <w:tc>
          <w:tcPr>
            <w:tcW w:w="1033" w:type="dxa"/>
          </w:tcPr>
          <w:p w:rsidR="000A733A" w:rsidRDefault="00CB1AFE">
            <w:pPr>
              <w:jc w:val="both"/>
              <w:rPr>
                <w:rFonts w:eastAsiaTheme="minorEastAsia"/>
                <w:b/>
                <w:sz w:val="34"/>
                <w:lang w:eastAsia="zh-CN"/>
              </w:rPr>
            </w:pPr>
            <w:r w:rsidRPr="000572AE">
              <w:rPr>
                <w:rFonts w:eastAsiaTheme="minorEastAsia"/>
                <w:lang w:eastAsia="zh-CN"/>
              </w:rPr>
              <w:t>Pattern5</w:t>
            </w:r>
          </w:p>
        </w:tc>
        <w:tc>
          <w:tcPr>
            <w:tcW w:w="959" w:type="dxa"/>
          </w:tcPr>
          <w:p w:rsidR="000A733A" w:rsidRDefault="00CB1AFE">
            <w:pPr>
              <w:jc w:val="both"/>
              <w:rPr>
                <w:rFonts w:eastAsiaTheme="minorEastAsia"/>
                <w:b/>
                <w:sz w:val="34"/>
                <w:lang w:eastAsia="zh-CN"/>
              </w:rPr>
            </w:pPr>
            <w:r w:rsidRPr="000572AE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450" w:type="dxa"/>
          </w:tcPr>
          <w:p w:rsidR="000A733A" w:rsidRDefault="00CB1AFE">
            <w:pPr>
              <w:jc w:val="both"/>
              <w:rPr>
                <w:rFonts w:eastAsiaTheme="minorEastAsia"/>
                <w:b/>
                <w:sz w:val="34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1134" w:type="dxa"/>
            <w:vAlign w:val="center"/>
          </w:tcPr>
          <w:p w:rsidR="000A733A" w:rsidRDefault="00CB1AFE">
            <w:pPr>
              <w:jc w:val="both"/>
              <w:rPr>
                <w:rFonts w:eastAsiaTheme="minorEastAsia"/>
                <w:b/>
                <w:sz w:val="34"/>
                <w:lang w:eastAsia="zh-CN"/>
              </w:rPr>
            </w:pPr>
            <w:r w:rsidRPr="000572AE">
              <w:rPr>
                <w:rFonts w:eastAsiaTheme="minorEastAsia"/>
                <w:lang w:eastAsia="zh-CN"/>
              </w:rPr>
              <w:t>FDM</w:t>
            </w:r>
          </w:p>
        </w:tc>
        <w:tc>
          <w:tcPr>
            <w:tcW w:w="3683" w:type="dxa"/>
            <w:shd w:val="clear" w:color="auto" w:fill="auto"/>
            <w:noWrap/>
            <w:vAlign w:val="center"/>
          </w:tcPr>
          <w:p w:rsidR="000A733A" w:rsidRDefault="00CB1AFE">
            <w:pPr>
              <w:jc w:val="both"/>
              <w:rPr>
                <w:rFonts w:eastAsiaTheme="minorEastAsia"/>
                <w:b/>
                <w:sz w:val="34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Shown in Figure </w:t>
            </w:r>
            <w:r w:rsidR="007240A8">
              <w:rPr>
                <w:rFonts w:eastAsiaTheme="minorEastAsia" w:hint="eastAsia"/>
                <w:lang w:eastAsia="zh-CN"/>
              </w:rPr>
              <w:t>2-</w:t>
            </w:r>
            <w:r>
              <w:rPr>
                <w:rFonts w:eastAsiaTheme="minorEastAsia" w:hint="eastAsia"/>
                <w:lang w:eastAsia="zh-CN"/>
              </w:rPr>
              <w:t xml:space="preserve">5, </w:t>
            </w:r>
            <w:r w:rsidRPr="000572AE">
              <w:rPr>
                <w:rFonts w:eastAsiaTheme="minorEastAsia"/>
                <w:lang w:eastAsia="zh-CN"/>
              </w:rPr>
              <w:t>antenna port 0 and 1 are FDMed</w:t>
            </w:r>
          </w:p>
        </w:tc>
      </w:tr>
      <w:tr w:rsidR="00CB1AFE" w:rsidRPr="00C91303" w:rsidTr="00566D11">
        <w:trPr>
          <w:cantSplit/>
          <w:trHeight w:val="20"/>
          <w:jc w:val="center"/>
        </w:trPr>
        <w:tc>
          <w:tcPr>
            <w:tcW w:w="1033" w:type="dxa"/>
          </w:tcPr>
          <w:p w:rsidR="000A733A" w:rsidRDefault="00CB1AFE">
            <w:pPr>
              <w:jc w:val="both"/>
              <w:rPr>
                <w:rFonts w:eastAsiaTheme="minorEastAsia"/>
                <w:b/>
                <w:sz w:val="34"/>
                <w:lang w:eastAsia="zh-CN"/>
              </w:rPr>
            </w:pPr>
            <w:r w:rsidRPr="000572AE">
              <w:rPr>
                <w:rFonts w:eastAsiaTheme="minorEastAsia"/>
                <w:lang w:eastAsia="zh-CN"/>
              </w:rPr>
              <w:t>Pattern6</w:t>
            </w:r>
          </w:p>
        </w:tc>
        <w:tc>
          <w:tcPr>
            <w:tcW w:w="959" w:type="dxa"/>
          </w:tcPr>
          <w:p w:rsidR="000A733A" w:rsidRDefault="00CB1AFE">
            <w:pPr>
              <w:jc w:val="both"/>
              <w:rPr>
                <w:rFonts w:eastAsiaTheme="minorEastAsia"/>
                <w:b/>
                <w:sz w:val="34"/>
                <w:lang w:eastAsia="zh-CN"/>
              </w:rPr>
            </w:pPr>
            <w:r w:rsidRPr="000572AE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450" w:type="dxa"/>
          </w:tcPr>
          <w:p w:rsidR="000A733A" w:rsidRDefault="00CB1AFE">
            <w:pPr>
              <w:jc w:val="both"/>
              <w:rPr>
                <w:rFonts w:eastAsiaTheme="minorEastAsia"/>
                <w:b/>
                <w:sz w:val="34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1134" w:type="dxa"/>
            <w:vAlign w:val="center"/>
          </w:tcPr>
          <w:p w:rsidR="000A733A" w:rsidRDefault="00CB1AFE">
            <w:pPr>
              <w:jc w:val="both"/>
              <w:rPr>
                <w:rFonts w:eastAsiaTheme="minorEastAsia"/>
                <w:b/>
                <w:sz w:val="34"/>
                <w:lang w:eastAsia="zh-CN"/>
              </w:rPr>
            </w:pPr>
            <w:r w:rsidRPr="000572AE">
              <w:rPr>
                <w:rFonts w:eastAsiaTheme="minorEastAsia"/>
                <w:lang w:eastAsia="zh-CN"/>
              </w:rPr>
              <w:t>FDM</w:t>
            </w:r>
          </w:p>
        </w:tc>
        <w:tc>
          <w:tcPr>
            <w:tcW w:w="3683" w:type="dxa"/>
            <w:shd w:val="clear" w:color="auto" w:fill="auto"/>
            <w:noWrap/>
            <w:vAlign w:val="center"/>
          </w:tcPr>
          <w:p w:rsidR="000A733A" w:rsidRDefault="00CB1AFE">
            <w:pPr>
              <w:jc w:val="both"/>
              <w:rPr>
                <w:rFonts w:eastAsiaTheme="minorEastAsia"/>
                <w:b/>
                <w:sz w:val="34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Shown in Figure </w:t>
            </w:r>
            <w:r w:rsidR="007240A8">
              <w:rPr>
                <w:rFonts w:eastAsiaTheme="minorEastAsia" w:hint="eastAsia"/>
                <w:lang w:eastAsia="zh-CN"/>
              </w:rPr>
              <w:t>2-</w:t>
            </w:r>
            <w:r>
              <w:rPr>
                <w:rFonts w:eastAsiaTheme="minorEastAsia" w:hint="eastAsia"/>
                <w:lang w:eastAsia="zh-CN"/>
              </w:rPr>
              <w:t xml:space="preserve">6, </w:t>
            </w:r>
            <w:r w:rsidRPr="000572AE">
              <w:rPr>
                <w:rFonts w:eastAsiaTheme="minorEastAsia"/>
                <w:lang w:eastAsia="zh-CN"/>
              </w:rPr>
              <w:t>antenna port 0 and 1 are FDMed</w:t>
            </w:r>
          </w:p>
        </w:tc>
      </w:tr>
    </w:tbl>
    <w:p w:rsidR="000A733A" w:rsidRDefault="000A733A">
      <w:pPr>
        <w:pStyle w:val="af"/>
        <w:spacing w:before="240"/>
        <w:jc w:val="both"/>
        <w:rPr>
          <w:rFonts w:eastAsia="宋体"/>
          <w:lang w:eastAsia="zh-CN"/>
        </w:rPr>
      </w:pPr>
    </w:p>
    <w:p w:rsidR="000A733A" w:rsidRDefault="00CE11D6">
      <w:pPr>
        <w:pStyle w:val="1"/>
        <w:jc w:val="both"/>
      </w:pPr>
      <w:r w:rsidRPr="00CE11D6">
        <w:t>Simulation results</w:t>
      </w:r>
    </w:p>
    <w:p w:rsidR="00CB1AFE" w:rsidRDefault="009B434F" w:rsidP="00FE11D2">
      <w:pPr>
        <w:pStyle w:val="af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 xml:space="preserve">In this section, we compare </w:t>
      </w:r>
      <w:r w:rsidRPr="009B434F">
        <w:rPr>
          <w:rFonts w:eastAsiaTheme="minorEastAsia"/>
          <w:lang w:val="en-US" w:eastAsia="zh-CN"/>
        </w:rPr>
        <w:t>the</w:t>
      </w:r>
      <w:r w:rsidRPr="009B434F">
        <w:rPr>
          <w:rFonts w:eastAsiaTheme="minorEastAsia" w:hint="eastAsia"/>
          <w:lang w:val="en-US" w:eastAsia="zh-CN"/>
        </w:rPr>
        <w:t xml:space="preserve"> BLER performance </w:t>
      </w:r>
      <w:r w:rsidRPr="009B434F">
        <w:rPr>
          <w:rFonts w:eastAsiaTheme="minorEastAsia"/>
          <w:lang w:val="en-US" w:eastAsia="zh-CN"/>
        </w:rPr>
        <w:t xml:space="preserve">of </w:t>
      </w:r>
      <w:r>
        <w:rPr>
          <w:rFonts w:eastAsiaTheme="minorEastAsia"/>
          <w:lang w:val="en-US" w:eastAsia="zh-CN"/>
        </w:rPr>
        <w:t xml:space="preserve">6 </w:t>
      </w:r>
      <w:r w:rsidRPr="009B434F">
        <w:rPr>
          <w:rFonts w:eastAsiaTheme="minorEastAsia"/>
          <w:lang w:val="en-US" w:eastAsia="zh-CN"/>
        </w:rPr>
        <w:t>DMRS</w:t>
      </w:r>
      <w:r w:rsidRPr="009B434F">
        <w:rPr>
          <w:rFonts w:eastAsiaTheme="minorEastAsia" w:hint="eastAsia"/>
          <w:lang w:val="en-US" w:eastAsia="zh-CN"/>
        </w:rPr>
        <w:t xml:space="preserve"> patterns</w:t>
      </w:r>
      <w:r>
        <w:rPr>
          <w:rFonts w:eastAsiaTheme="minorEastAsia" w:hint="eastAsia"/>
          <w:lang w:val="en-US" w:eastAsia="zh-CN"/>
        </w:rPr>
        <w:t xml:space="preserve"> defined </w:t>
      </w:r>
      <w:r w:rsidR="009C3E33">
        <w:rPr>
          <w:rFonts w:eastAsiaTheme="minorEastAsia" w:hint="eastAsia"/>
          <w:lang w:val="en-US" w:eastAsia="zh-CN"/>
        </w:rPr>
        <w:t>in</w:t>
      </w:r>
      <w:r w:rsidR="009C3E33" w:rsidRPr="009B434F">
        <w:rPr>
          <w:rFonts w:eastAsiaTheme="minorEastAsia" w:hint="eastAsia"/>
          <w:lang w:val="en-US" w:eastAsia="zh-CN"/>
        </w:rPr>
        <w:t xml:space="preserve"> </w:t>
      </w:r>
      <w:r w:rsidRPr="009B434F">
        <w:rPr>
          <w:rFonts w:eastAsiaTheme="minorEastAsia" w:hint="eastAsia"/>
          <w:lang w:val="en-US" w:eastAsia="zh-CN"/>
        </w:rPr>
        <w:t xml:space="preserve">Figure </w:t>
      </w:r>
      <w:r w:rsidR="003E6879">
        <w:rPr>
          <w:rFonts w:eastAsiaTheme="minorEastAsia" w:hint="eastAsia"/>
          <w:lang w:val="en-US" w:eastAsia="zh-CN"/>
        </w:rPr>
        <w:t>2-</w:t>
      </w:r>
      <w:r w:rsidRPr="009B434F">
        <w:rPr>
          <w:rFonts w:eastAsiaTheme="minorEastAsia" w:hint="eastAsia"/>
          <w:lang w:val="en-US" w:eastAsia="zh-CN"/>
        </w:rPr>
        <w:t xml:space="preserve">1 to </w:t>
      </w:r>
      <w:r w:rsidR="003E6879">
        <w:rPr>
          <w:rFonts w:eastAsiaTheme="minorEastAsia" w:hint="eastAsia"/>
          <w:lang w:val="en-US" w:eastAsia="zh-CN"/>
        </w:rPr>
        <w:t>2-</w:t>
      </w:r>
      <w:r>
        <w:rPr>
          <w:rFonts w:eastAsiaTheme="minorEastAsia" w:hint="eastAsia"/>
          <w:lang w:val="en-US" w:eastAsia="zh-CN"/>
        </w:rPr>
        <w:t xml:space="preserve">6 </w:t>
      </w:r>
      <w:r w:rsidRPr="009B434F">
        <w:rPr>
          <w:rFonts w:eastAsiaTheme="minorEastAsia" w:hint="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 xml:space="preserve">hrough link </w:t>
      </w:r>
      <w:r w:rsidRPr="009B434F">
        <w:rPr>
          <w:rFonts w:eastAsiaTheme="minorEastAsia" w:hint="eastAsia"/>
          <w:lang w:val="en-US" w:eastAsia="zh-CN"/>
        </w:rPr>
        <w:t>level simulations</w:t>
      </w:r>
      <w:r>
        <w:rPr>
          <w:rFonts w:eastAsiaTheme="minorEastAsia" w:hint="eastAsia"/>
          <w:lang w:val="en-US" w:eastAsia="zh-CN"/>
        </w:rPr>
        <w:t xml:space="preserve">. </w:t>
      </w:r>
      <w:r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>he simulation result</w:t>
      </w:r>
      <w:r w:rsidR="009C3E33"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 xml:space="preserve"> of </w:t>
      </w:r>
      <w:r w:rsidR="009C3E33">
        <w:rPr>
          <w:rFonts w:eastAsiaTheme="minorEastAsia" w:hint="eastAsia"/>
          <w:lang w:val="en-US" w:eastAsia="zh-CN"/>
        </w:rPr>
        <w:t xml:space="preserve">different </w:t>
      </w:r>
      <w:r>
        <w:rPr>
          <w:rFonts w:eastAsiaTheme="minorEastAsia" w:hint="eastAsia"/>
          <w:lang w:val="en-US" w:eastAsia="zh-CN"/>
        </w:rPr>
        <w:t xml:space="preserve">rank1/2 cases </w:t>
      </w:r>
      <w:r w:rsidR="009C3E33">
        <w:rPr>
          <w:rFonts w:eastAsiaTheme="minorEastAsia" w:hint="eastAsia"/>
          <w:lang w:val="en-US" w:eastAsia="zh-CN"/>
        </w:rPr>
        <w:t xml:space="preserve">are </w:t>
      </w:r>
      <w:r>
        <w:rPr>
          <w:rFonts w:eastAsiaTheme="minorEastAsia" w:hint="eastAsia"/>
          <w:lang w:val="en-US" w:eastAsia="zh-CN"/>
        </w:rPr>
        <w:t>shown in section 3.1 and 3.2</w:t>
      </w:r>
      <w:r w:rsidR="009C3E33">
        <w:rPr>
          <w:rFonts w:eastAsiaTheme="minorEastAsia" w:hint="eastAsia"/>
          <w:lang w:val="en-US" w:eastAsia="zh-CN"/>
        </w:rPr>
        <w:t>, and following UE speed</w:t>
      </w:r>
      <w:r>
        <w:rPr>
          <w:rFonts w:eastAsiaTheme="minorEastAsia" w:hint="eastAsia"/>
          <w:lang w:val="en-US" w:eastAsia="zh-CN"/>
        </w:rPr>
        <w:t xml:space="preserve"> are </w:t>
      </w:r>
      <w:r w:rsidR="009C3E33">
        <w:rPr>
          <w:rFonts w:eastAsiaTheme="minorEastAsia" w:hint="eastAsia"/>
          <w:lang w:val="en-US" w:eastAsia="zh-CN"/>
        </w:rPr>
        <w:t>considered in evaluation</w:t>
      </w:r>
      <w:r>
        <w:rPr>
          <w:rFonts w:eastAsiaTheme="minorEastAsia" w:hint="eastAsia"/>
          <w:lang w:val="en-US" w:eastAsia="zh-CN"/>
        </w:rPr>
        <w:t>:</w:t>
      </w:r>
    </w:p>
    <w:p w:rsidR="000A733A" w:rsidRDefault="009B434F">
      <w:pPr>
        <w:pStyle w:val="af"/>
        <w:numPr>
          <w:ilvl w:val="0"/>
          <w:numId w:val="5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lang w:eastAsia="zh-CN"/>
        </w:rPr>
      </w:pPr>
      <w:r>
        <w:rPr>
          <w:rFonts w:eastAsiaTheme="minorEastAsia" w:hint="eastAsia"/>
          <w:lang w:val="en-US" w:eastAsia="zh-CN"/>
        </w:rPr>
        <w:t xml:space="preserve"> Rank </w:t>
      </w:r>
      <w:r>
        <w:rPr>
          <w:rFonts w:eastAsia="宋体" w:hint="eastAsia"/>
          <w:lang w:eastAsia="zh-CN"/>
        </w:rPr>
        <w:t>1: 3/30/120km/h UE speed</w:t>
      </w:r>
    </w:p>
    <w:p w:rsidR="000A733A" w:rsidRDefault="009B434F">
      <w:pPr>
        <w:pStyle w:val="af"/>
        <w:numPr>
          <w:ilvl w:val="0"/>
          <w:numId w:val="5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Rank 2: </w:t>
      </w:r>
      <w:r w:rsidRPr="009B434F">
        <w:rPr>
          <w:rFonts w:eastAsia="宋体" w:hint="eastAsia"/>
          <w:lang w:eastAsia="zh-CN"/>
        </w:rPr>
        <w:t>3/30/120km/h UE speed</w:t>
      </w:r>
    </w:p>
    <w:p w:rsidR="000A733A" w:rsidRDefault="009B434F">
      <w:pPr>
        <w:pStyle w:val="af"/>
        <w:spacing w:before="24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In the simulation, an 8T8R SU downlink NR OFDM system with CDL-A</w:t>
      </w:r>
      <w:r w:rsidR="009C3E33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(300ns) </w:t>
      </w:r>
      <w:r w:rsidR="009C3E33">
        <w:rPr>
          <w:rFonts w:eastAsia="宋体" w:hint="eastAsia"/>
          <w:lang w:eastAsia="zh-CN"/>
        </w:rPr>
        <w:t>is</w:t>
      </w:r>
      <w:r>
        <w:rPr>
          <w:rFonts w:eastAsia="宋体" w:hint="eastAsia"/>
          <w:lang w:eastAsia="zh-CN"/>
        </w:rPr>
        <w:t xml:space="preserve"> assumed.</w:t>
      </w:r>
      <w:r w:rsidR="00516661">
        <w:rPr>
          <w:rFonts w:eastAsia="宋体" w:hint="eastAsia"/>
          <w:lang w:eastAsia="zh-CN"/>
        </w:rPr>
        <w:t xml:space="preserve"> The detail parameters used for link-level DMRS </w:t>
      </w:r>
      <w:r w:rsidR="00516661">
        <w:rPr>
          <w:rFonts w:eastAsia="宋体"/>
          <w:lang w:eastAsia="zh-CN"/>
        </w:rPr>
        <w:t>evaluation</w:t>
      </w:r>
      <w:r w:rsidR="00516661">
        <w:rPr>
          <w:rFonts w:eastAsia="宋体" w:hint="eastAsia"/>
          <w:lang w:eastAsia="zh-CN"/>
        </w:rPr>
        <w:t xml:space="preserve"> are </w:t>
      </w:r>
      <w:r w:rsidR="00516661" w:rsidRPr="00FE03C3">
        <w:rPr>
          <w:rFonts w:eastAsia="宋体" w:hint="eastAsia"/>
          <w:lang w:eastAsia="zh-CN"/>
        </w:rPr>
        <w:t>summarized</w:t>
      </w:r>
      <w:r w:rsidR="00516661">
        <w:rPr>
          <w:rFonts w:eastAsia="宋体" w:hint="eastAsia"/>
          <w:lang w:eastAsia="zh-CN"/>
        </w:rPr>
        <w:t xml:space="preserve"> in Appendix Table A-1.</w:t>
      </w:r>
    </w:p>
    <w:p w:rsidR="000A733A" w:rsidRDefault="000A733A">
      <w:pPr>
        <w:pStyle w:val="af"/>
        <w:jc w:val="both"/>
        <w:rPr>
          <w:rFonts w:eastAsiaTheme="minorEastAsia"/>
          <w:lang w:eastAsia="zh-CN"/>
        </w:rPr>
      </w:pPr>
    </w:p>
    <w:p w:rsidR="000A733A" w:rsidRDefault="00CE11D6">
      <w:pPr>
        <w:pStyle w:val="2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Rank 1 evaluation</w:t>
      </w:r>
    </w:p>
    <w:p w:rsidR="000A733A" w:rsidRDefault="008C007E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rank 1 evaluation, </w:t>
      </w:r>
      <w:r w:rsidRPr="008C007E">
        <w:rPr>
          <w:rFonts w:eastAsiaTheme="minorEastAsia" w:hint="eastAsia"/>
          <w:lang w:val="en-US" w:eastAsia="zh-CN"/>
        </w:rPr>
        <w:t>modulation order</w:t>
      </w:r>
      <w:r w:rsidR="009C3E33">
        <w:rPr>
          <w:rFonts w:eastAsiaTheme="minorEastAsia" w:hint="eastAsia"/>
          <w:lang w:val="en-US" w:eastAsia="zh-CN"/>
        </w:rPr>
        <w:t>s</w:t>
      </w:r>
      <w:r w:rsidRPr="008C007E">
        <w:rPr>
          <w:rFonts w:eastAsiaTheme="minorEastAsia" w:hint="eastAsia"/>
          <w:lang w:val="en-US" w:eastAsia="zh-CN"/>
        </w:rPr>
        <w:t xml:space="preserve"> </w:t>
      </w:r>
      <w:r w:rsidR="009C3E33">
        <w:rPr>
          <w:rFonts w:eastAsiaTheme="minorEastAsia" w:hint="eastAsia"/>
          <w:lang w:val="en-US" w:eastAsia="zh-CN"/>
        </w:rPr>
        <w:t>of</w:t>
      </w:r>
      <w:r w:rsidR="00A6647D" w:rsidRPr="008C007E">
        <w:rPr>
          <w:rFonts w:eastAsiaTheme="minorEastAsia"/>
          <w:lang w:val="en-US" w:eastAsia="zh-CN"/>
        </w:rPr>
        <w:t xml:space="preserve"> QPSK</w:t>
      </w:r>
      <w:r w:rsidRPr="008C007E">
        <w:rPr>
          <w:rFonts w:eastAsiaTheme="minorEastAsia" w:hint="eastAsia"/>
          <w:lang w:val="en-US" w:eastAsia="zh-CN"/>
        </w:rPr>
        <w:t xml:space="preserve">, 16QAM and 64QAM </w:t>
      </w:r>
      <w:r w:rsidR="009C3E33">
        <w:rPr>
          <w:rFonts w:eastAsiaTheme="minorEastAsia" w:hint="eastAsia"/>
          <w:lang w:val="en-US" w:eastAsia="zh-CN"/>
        </w:rPr>
        <w:t>with</w:t>
      </w:r>
      <w:r w:rsidRPr="008C007E">
        <w:rPr>
          <w:rFonts w:eastAsiaTheme="minorEastAsia" w:hint="eastAsia"/>
          <w:lang w:val="en-US" w:eastAsia="zh-CN"/>
        </w:rPr>
        <w:t xml:space="preserve">  code rate</w:t>
      </w:r>
      <w:r w:rsidR="009C3E33">
        <w:rPr>
          <w:rFonts w:eastAsiaTheme="minorEastAsia" w:hint="eastAsia"/>
          <w:lang w:val="en-US" w:eastAsia="zh-CN"/>
        </w:rPr>
        <w:t>s</w:t>
      </w:r>
      <w:r w:rsidRPr="008C007E">
        <w:rPr>
          <w:rFonts w:eastAsiaTheme="minorEastAsia" w:hint="eastAsia"/>
          <w:lang w:val="en-US" w:eastAsia="zh-CN"/>
        </w:rPr>
        <w:t xml:space="preserve">  0.5</w:t>
      </w:r>
      <w:r w:rsidR="000161E5" w:rsidRPr="008C007E">
        <w:rPr>
          <w:rFonts w:eastAsiaTheme="minorEastAsia"/>
          <w:lang w:val="en-US" w:eastAsia="zh-CN"/>
        </w:rPr>
        <w:t>, 0.75</w:t>
      </w:r>
      <w:r w:rsidRPr="008C007E">
        <w:rPr>
          <w:rFonts w:eastAsiaTheme="minorEastAsia" w:hint="eastAsia"/>
          <w:lang w:val="en-US" w:eastAsia="zh-CN"/>
        </w:rPr>
        <w:t xml:space="preserve"> and 0.83</w:t>
      </w:r>
      <w:r w:rsidR="009C3E33">
        <w:rPr>
          <w:rFonts w:eastAsiaTheme="minorEastAsia" w:hint="eastAsia"/>
          <w:lang w:val="en-US" w:eastAsia="zh-CN"/>
        </w:rPr>
        <w:t xml:space="preserve"> are used</w:t>
      </w:r>
      <w:r w:rsidRPr="008C007E">
        <w:rPr>
          <w:rFonts w:eastAsiaTheme="minorEastAsia" w:hint="eastAsia"/>
          <w:lang w:val="en-US" w:eastAsia="zh-CN"/>
        </w:rPr>
        <w:t xml:space="preserve"> respectively. </w:t>
      </w:r>
    </w:p>
    <w:p w:rsidR="000A733A" w:rsidRDefault="00CE11D6">
      <w:pPr>
        <w:pStyle w:val="3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3km </w:t>
      </w:r>
      <w:r w:rsidRPr="00CE11D6">
        <w:rPr>
          <w:rFonts w:eastAsiaTheme="minorEastAsia" w:hint="eastAsia"/>
          <w:lang w:val="en-US" w:eastAsia="zh-CN"/>
        </w:rPr>
        <w:t>UE speed</w:t>
      </w:r>
      <w:r w:rsidRPr="00CE11D6" w:rsidDel="00CE11D6">
        <w:rPr>
          <w:rFonts w:eastAsiaTheme="minorEastAsia"/>
          <w:lang w:eastAsia="zh-CN"/>
        </w:rPr>
        <w:t xml:space="preserve"> </w:t>
      </w:r>
    </w:p>
    <w:p w:rsidR="00AC268F" w:rsidRPr="00D57B96" w:rsidRDefault="00AC268F" w:rsidP="00FE11D2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 xml:space="preserve">The </w:t>
      </w:r>
      <w:r w:rsidRPr="00AC268F">
        <w:rPr>
          <w:rFonts w:eastAsiaTheme="minorEastAsia" w:hint="eastAsia"/>
          <w:lang w:val="en-US" w:eastAsia="zh-CN"/>
        </w:rPr>
        <w:t xml:space="preserve">BLER performance of 6 DMRS patterns at 3km/h UE speed </w:t>
      </w:r>
      <w:r w:rsidR="000831CF" w:rsidRPr="000831CF">
        <w:rPr>
          <w:rFonts w:eastAsiaTheme="minorEastAsia" w:hint="eastAsia"/>
          <w:lang w:val="en-US" w:eastAsia="zh-CN"/>
        </w:rPr>
        <w:t xml:space="preserve">with rank </w:t>
      </w:r>
      <w:r w:rsidR="000831CF">
        <w:rPr>
          <w:rFonts w:eastAsiaTheme="minorEastAsia" w:hint="eastAsia"/>
          <w:lang w:val="en-US" w:eastAsia="zh-CN"/>
        </w:rPr>
        <w:t>1</w:t>
      </w:r>
      <w:r w:rsidR="000831CF" w:rsidRPr="000831CF">
        <w:rPr>
          <w:rFonts w:eastAsiaTheme="minorEastAsia" w:hint="eastAsia"/>
          <w:lang w:val="en-US" w:eastAsia="zh-CN"/>
        </w:rPr>
        <w:t xml:space="preserve"> </w:t>
      </w:r>
      <w:r w:rsidR="000831CF" w:rsidRPr="000831CF">
        <w:rPr>
          <w:rFonts w:eastAsiaTheme="minorEastAsia"/>
          <w:lang w:val="en-US" w:eastAsia="zh-CN"/>
        </w:rPr>
        <w:t>transmission</w:t>
      </w:r>
      <w:r w:rsidR="000831CF" w:rsidRPr="000831CF">
        <w:rPr>
          <w:rFonts w:eastAsiaTheme="minorEastAsia" w:hint="eastAsia"/>
          <w:lang w:val="en-US" w:eastAsia="zh-CN"/>
        </w:rPr>
        <w:t xml:space="preserve"> </w:t>
      </w:r>
      <w:r w:rsidR="00B47C3F">
        <w:rPr>
          <w:rFonts w:eastAsiaTheme="minorEastAsia" w:hint="eastAsia"/>
          <w:lang w:val="en-US" w:eastAsia="zh-CN"/>
        </w:rPr>
        <w:t>are</w:t>
      </w:r>
      <w:r>
        <w:rPr>
          <w:rFonts w:eastAsiaTheme="minorEastAsia" w:hint="eastAsia"/>
          <w:lang w:val="en-US" w:eastAsia="zh-CN"/>
        </w:rPr>
        <w:t xml:space="preserve"> shown i</w:t>
      </w:r>
      <w:r w:rsidR="00D57B96" w:rsidRPr="00D57B96">
        <w:rPr>
          <w:rFonts w:eastAsiaTheme="minorEastAsia" w:hint="eastAsia"/>
          <w:lang w:val="en-US" w:eastAsia="zh-CN"/>
        </w:rPr>
        <w:t xml:space="preserve">n Figure </w:t>
      </w:r>
      <w:r w:rsidR="00D57B96">
        <w:rPr>
          <w:rFonts w:eastAsiaTheme="minorEastAsia" w:hint="eastAsia"/>
          <w:lang w:val="en-US" w:eastAsia="zh-CN"/>
        </w:rPr>
        <w:t>3-1 to 3-3</w:t>
      </w:r>
      <w:r>
        <w:rPr>
          <w:rFonts w:eastAsiaTheme="minorEastAsia" w:hint="eastAsia"/>
          <w:lang w:val="en-US" w:eastAsia="zh-CN"/>
        </w:rPr>
        <w:t xml:space="preserve">. </w:t>
      </w:r>
      <w:r w:rsidR="008174D0">
        <w:rPr>
          <w:rFonts w:eastAsiaTheme="minorEastAsia"/>
          <w:lang w:val="en-US" w:eastAsia="zh-CN"/>
        </w:rPr>
        <w:t>T</w:t>
      </w:r>
      <w:r w:rsidR="008174D0">
        <w:rPr>
          <w:rFonts w:eastAsiaTheme="minorEastAsia" w:hint="eastAsia"/>
          <w:lang w:val="en-US" w:eastAsia="zh-CN"/>
        </w:rPr>
        <w:t>he simulation</w:t>
      </w:r>
      <w:r w:rsidR="00B47C3F">
        <w:rPr>
          <w:rFonts w:eastAsiaTheme="minorEastAsia" w:hint="eastAsia"/>
          <w:lang w:val="en-US" w:eastAsia="zh-CN"/>
        </w:rPr>
        <w:t xml:space="preserve"> results</w:t>
      </w:r>
      <w:r w:rsidR="008174D0">
        <w:rPr>
          <w:rFonts w:eastAsiaTheme="minorEastAsia" w:hint="eastAsia"/>
          <w:lang w:val="en-US" w:eastAsia="zh-CN"/>
        </w:rPr>
        <w:t xml:space="preserve"> show </w:t>
      </w:r>
      <w:r w:rsidR="008174D0" w:rsidRPr="008174D0">
        <w:rPr>
          <w:rFonts w:eastAsiaTheme="minorEastAsia"/>
          <w:lang w:val="en-US" w:eastAsia="zh-CN"/>
        </w:rPr>
        <w:t xml:space="preserve">the performance of CDM in time domain (shown as pattern 1) and CDM in frequency domain (shown as pattern2 and pattern3) are better than FDM(shown as </w:t>
      </w:r>
      <w:r w:rsidR="008174D0">
        <w:rPr>
          <w:rFonts w:eastAsiaTheme="minorEastAsia"/>
          <w:lang w:val="en-US" w:eastAsia="zh-CN"/>
        </w:rPr>
        <w:t>pattern4,pattern5 and pattern6)</w:t>
      </w:r>
      <w:r w:rsidR="008174D0">
        <w:rPr>
          <w:rFonts w:eastAsiaTheme="minorEastAsia" w:hint="eastAsia"/>
          <w:lang w:val="en-US" w:eastAsia="zh-CN"/>
        </w:rPr>
        <w:t xml:space="preserve"> i</w:t>
      </w:r>
      <w:r w:rsidR="008174D0">
        <w:rPr>
          <w:rFonts w:eastAsiaTheme="minorEastAsia"/>
          <w:lang w:val="en-US" w:eastAsia="zh-CN"/>
        </w:rPr>
        <w:t>n</w:t>
      </w:r>
      <w:r w:rsidR="00B47C3F">
        <w:rPr>
          <w:rFonts w:eastAsiaTheme="minorEastAsia" w:hint="eastAsia"/>
          <w:lang w:val="en-US" w:eastAsia="zh-CN"/>
        </w:rPr>
        <w:t xml:space="preserve"> the</w:t>
      </w:r>
      <w:r w:rsidR="008174D0">
        <w:rPr>
          <w:rFonts w:eastAsiaTheme="minorEastAsia"/>
          <w:lang w:val="en-US" w:eastAsia="zh-CN"/>
        </w:rPr>
        <w:t xml:space="preserve"> case of 3km UE speed</w:t>
      </w:r>
      <w:r w:rsidR="008174D0">
        <w:rPr>
          <w:rFonts w:eastAsiaTheme="minorEastAsia" w:hint="eastAsia"/>
          <w:lang w:val="en-US" w:eastAsia="zh-CN"/>
        </w:rPr>
        <w:t xml:space="preserve">. </w:t>
      </w:r>
    </w:p>
    <w:p w:rsidR="000A733A" w:rsidRDefault="00EA345D">
      <w:pPr>
        <w:pStyle w:val="af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  <w:r w:rsidR="00486925">
        <w:rPr>
          <w:rFonts w:eastAsiaTheme="minorEastAsia" w:hint="eastAsia"/>
          <w:lang w:eastAsia="zh-CN"/>
        </w:rPr>
        <w:t xml:space="preserve"> </w:t>
      </w:r>
      <w:r w:rsidR="007B332F">
        <w:rPr>
          <w:rFonts w:eastAsiaTheme="minorEastAsia"/>
          <w:noProof/>
          <w:lang w:val="en-US" w:eastAsia="zh-CN"/>
        </w:rPr>
        <w:drawing>
          <wp:inline distT="0" distB="0" distL="0" distR="0">
            <wp:extent cx="2692800" cy="2424960"/>
            <wp:effectExtent l="19050" t="0" r="0" b="0"/>
            <wp:docPr id="25" name="图片 24" descr="rank1_cdla300ns_3km_QPSK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nk1_cdla300ns_3km_QPSK.emf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2800" cy="242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B332F">
        <w:rPr>
          <w:rFonts w:eastAsiaTheme="minorEastAsia" w:hint="eastAsia"/>
          <w:lang w:eastAsia="zh-CN"/>
        </w:rPr>
        <w:t xml:space="preserve">         </w:t>
      </w:r>
      <w:r w:rsidR="007B332F">
        <w:rPr>
          <w:rFonts w:eastAsiaTheme="minorEastAsia"/>
          <w:noProof/>
          <w:lang w:val="en-US" w:eastAsia="zh-CN"/>
        </w:rPr>
        <w:drawing>
          <wp:inline distT="0" distB="0" distL="0" distR="0">
            <wp:extent cx="2692800" cy="2424960"/>
            <wp:effectExtent l="19050" t="0" r="0" b="0"/>
            <wp:docPr id="26" name="图片 25" descr="rank1_cdla300ns_3km_16QAM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nk1_cdla300ns_3km_16QAM.emf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2800" cy="242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733A" w:rsidRDefault="00EA345D">
      <w:pPr>
        <w:pStyle w:val="af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   </w:t>
      </w:r>
      <w:r w:rsidRPr="00EA345D">
        <w:rPr>
          <w:rFonts w:eastAsiaTheme="minorEastAsia"/>
          <w:lang w:eastAsia="zh-CN"/>
        </w:rPr>
        <w:t xml:space="preserve">Figure </w:t>
      </w:r>
      <w:r>
        <w:rPr>
          <w:rFonts w:eastAsiaTheme="minorEastAsia" w:hint="eastAsia"/>
          <w:lang w:eastAsia="zh-CN"/>
        </w:rPr>
        <w:t>3-</w:t>
      </w:r>
      <w:r w:rsidR="00DE22F7">
        <w:rPr>
          <w:rFonts w:eastAsiaTheme="minorEastAsia"/>
          <w:lang w:eastAsia="zh-CN"/>
        </w:rPr>
        <w:t xml:space="preserve">1 </w:t>
      </w:r>
      <w:r w:rsidR="00DE22F7" w:rsidRPr="00EA345D">
        <w:rPr>
          <w:rFonts w:eastAsiaTheme="minorEastAsia"/>
          <w:lang w:eastAsia="zh-CN"/>
        </w:rPr>
        <w:t>BLER</w:t>
      </w:r>
      <w:r w:rsidRPr="00EA345D">
        <w:rPr>
          <w:rFonts w:eastAsiaTheme="minorEastAsia"/>
          <w:lang w:eastAsia="zh-CN"/>
        </w:rPr>
        <w:t xml:space="preserve"> of different</w:t>
      </w:r>
      <w:r>
        <w:rPr>
          <w:rFonts w:eastAsiaTheme="minorEastAsia" w:hint="eastAsia"/>
          <w:lang w:eastAsia="zh-CN"/>
        </w:rPr>
        <w:t xml:space="preserve">                                                     </w:t>
      </w:r>
      <w:r w:rsidRPr="00EA345D">
        <w:rPr>
          <w:rFonts w:eastAsiaTheme="minorEastAsia"/>
          <w:lang w:eastAsia="zh-CN"/>
        </w:rPr>
        <w:t xml:space="preserve">Figure </w:t>
      </w:r>
      <w:r w:rsidRPr="00EA345D">
        <w:rPr>
          <w:rFonts w:eastAsiaTheme="minorEastAsia" w:hint="eastAsia"/>
          <w:lang w:eastAsia="zh-CN"/>
        </w:rPr>
        <w:t>3-</w:t>
      </w:r>
      <w:r w:rsidR="00DE22F7">
        <w:rPr>
          <w:rFonts w:eastAsiaTheme="minorEastAsia"/>
          <w:lang w:eastAsia="zh-CN"/>
        </w:rPr>
        <w:t>2</w:t>
      </w:r>
      <w:r w:rsidR="00DE22F7" w:rsidRPr="00EA345D">
        <w:rPr>
          <w:rFonts w:eastAsiaTheme="minorEastAsia"/>
          <w:lang w:eastAsia="zh-CN"/>
        </w:rPr>
        <w:t xml:space="preserve"> BLER</w:t>
      </w:r>
      <w:r w:rsidRPr="00EA345D">
        <w:rPr>
          <w:rFonts w:eastAsiaTheme="minorEastAsia"/>
          <w:lang w:eastAsia="zh-CN"/>
        </w:rPr>
        <w:t xml:space="preserve"> of different</w:t>
      </w:r>
    </w:p>
    <w:p w:rsidR="000A733A" w:rsidRDefault="00EA345D">
      <w:pPr>
        <w:pStyle w:val="af"/>
        <w:ind w:firstLineChars="200" w:firstLine="400"/>
        <w:jc w:val="both"/>
        <w:rPr>
          <w:rFonts w:eastAsiaTheme="minorEastAsia"/>
          <w:lang w:eastAsia="zh-CN"/>
        </w:rPr>
      </w:pPr>
      <w:r w:rsidRPr="00EA345D">
        <w:rPr>
          <w:rFonts w:eastAsiaTheme="minorEastAsia"/>
          <w:lang w:eastAsia="zh-CN"/>
        </w:rPr>
        <w:t xml:space="preserve">DMRS </w:t>
      </w:r>
      <w:r w:rsidR="00DE22F7" w:rsidRPr="00EA345D">
        <w:rPr>
          <w:rFonts w:eastAsiaTheme="minorEastAsia"/>
          <w:lang w:eastAsia="zh-CN"/>
        </w:rPr>
        <w:t>patterns (</w:t>
      </w:r>
      <w:r w:rsidRPr="00EA345D">
        <w:rPr>
          <w:rFonts w:eastAsiaTheme="minorEastAsia"/>
          <w:lang w:eastAsia="zh-CN"/>
        </w:rPr>
        <w:t>Rank1/3km/QPSK/0.5)</w:t>
      </w:r>
      <w:r>
        <w:rPr>
          <w:rFonts w:eastAsiaTheme="minorEastAsia" w:hint="eastAsia"/>
          <w:lang w:eastAsia="zh-CN"/>
        </w:rPr>
        <w:t xml:space="preserve">                              </w:t>
      </w:r>
      <w:r w:rsidRPr="00EA345D">
        <w:rPr>
          <w:rFonts w:eastAsiaTheme="minorEastAsia"/>
          <w:lang w:eastAsia="zh-CN"/>
        </w:rPr>
        <w:t xml:space="preserve">DMRS </w:t>
      </w:r>
      <w:r w:rsidR="00DE22F7" w:rsidRPr="00EA345D">
        <w:rPr>
          <w:rFonts w:eastAsiaTheme="minorEastAsia"/>
          <w:lang w:eastAsia="zh-CN"/>
        </w:rPr>
        <w:t>patterns (</w:t>
      </w:r>
      <w:r w:rsidRPr="00EA345D">
        <w:rPr>
          <w:rFonts w:eastAsiaTheme="minorEastAsia"/>
          <w:lang w:eastAsia="zh-CN"/>
        </w:rPr>
        <w:t>Rank1/3km/</w:t>
      </w:r>
      <w:r>
        <w:rPr>
          <w:rFonts w:eastAsiaTheme="minorEastAsia" w:hint="eastAsia"/>
          <w:lang w:eastAsia="zh-CN"/>
        </w:rPr>
        <w:t>16QAM</w:t>
      </w:r>
      <w:r w:rsidRPr="00EA345D">
        <w:rPr>
          <w:rFonts w:eastAsiaTheme="minorEastAsia"/>
          <w:lang w:eastAsia="zh-CN"/>
        </w:rPr>
        <w:t>/0.</w:t>
      </w:r>
      <w:r>
        <w:rPr>
          <w:rFonts w:eastAsiaTheme="minorEastAsia" w:hint="eastAsia"/>
          <w:lang w:eastAsia="zh-CN"/>
        </w:rPr>
        <w:t>7</w:t>
      </w:r>
      <w:r w:rsidRPr="00EA345D">
        <w:rPr>
          <w:rFonts w:eastAsiaTheme="minorEastAsia"/>
          <w:lang w:eastAsia="zh-CN"/>
        </w:rPr>
        <w:t>5)</w:t>
      </w:r>
    </w:p>
    <w:p w:rsidR="000A733A" w:rsidRDefault="007B332F">
      <w:pPr>
        <w:pStyle w:val="af"/>
        <w:jc w:val="both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>
            <wp:extent cx="2692800" cy="2424960"/>
            <wp:effectExtent l="19050" t="0" r="0" b="0"/>
            <wp:docPr id="27" name="图片 26" descr="rank1_cdla300ns_3km_64QAM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nk1_cdla300ns_3km_64QAM.emf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2800" cy="242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733A" w:rsidRDefault="00EA345D">
      <w:pPr>
        <w:pStyle w:val="af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</w:t>
      </w:r>
      <w:r w:rsidRPr="00EA345D">
        <w:rPr>
          <w:rFonts w:eastAsiaTheme="minorEastAsia" w:hint="eastAsia"/>
          <w:lang w:eastAsia="zh-CN"/>
        </w:rPr>
        <w:t xml:space="preserve">   </w:t>
      </w:r>
      <w:r>
        <w:rPr>
          <w:rFonts w:eastAsiaTheme="minorEastAsia" w:hint="eastAsia"/>
          <w:lang w:eastAsia="zh-CN"/>
        </w:rPr>
        <w:t xml:space="preserve">    </w:t>
      </w:r>
      <w:r w:rsidRPr="00EA345D">
        <w:rPr>
          <w:rFonts w:eastAsiaTheme="minorEastAsia" w:hint="eastAsia"/>
          <w:lang w:eastAsia="zh-CN"/>
        </w:rPr>
        <w:t xml:space="preserve">  </w:t>
      </w:r>
      <w:r w:rsidRPr="00EA345D">
        <w:rPr>
          <w:rFonts w:eastAsiaTheme="minorEastAsia"/>
          <w:lang w:eastAsia="zh-CN"/>
        </w:rPr>
        <w:t xml:space="preserve">Figure </w:t>
      </w:r>
      <w:r w:rsidRPr="00EA345D">
        <w:rPr>
          <w:rFonts w:eastAsiaTheme="minorEastAsia" w:hint="eastAsia"/>
          <w:lang w:eastAsia="zh-CN"/>
        </w:rPr>
        <w:t>3-</w:t>
      </w:r>
      <w:r w:rsidR="00DE22F7">
        <w:rPr>
          <w:rFonts w:eastAsiaTheme="minorEastAsia"/>
          <w:lang w:eastAsia="zh-CN"/>
        </w:rPr>
        <w:t>3</w:t>
      </w:r>
      <w:r w:rsidR="00DE22F7" w:rsidRPr="00EA345D">
        <w:rPr>
          <w:rFonts w:eastAsiaTheme="minorEastAsia"/>
          <w:lang w:eastAsia="zh-CN"/>
        </w:rPr>
        <w:t xml:space="preserve"> BLER</w:t>
      </w:r>
      <w:r w:rsidRPr="00EA345D">
        <w:rPr>
          <w:rFonts w:eastAsiaTheme="minorEastAsia"/>
          <w:lang w:eastAsia="zh-CN"/>
        </w:rPr>
        <w:t xml:space="preserve"> of different</w:t>
      </w:r>
      <w:r w:rsidRPr="00EA345D">
        <w:rPr>
          <w:rFonts w:eastAsiaTheme="minorEastAsia" w:hint="eastAsia"/>
          <w:lang w:eastAsia="zh-CN"/>
        </w:rPr>
        <w:t xml:space="preserve"> </w:t>
      </w:r>
    </w:p>
    <w:p w:rsidR="000A733A" w:rsidRDefault="00EA345D">
      <w:pPr>
        <w:pStyle w:val="af"/>
        <w:ind w:firstLineChars="150" w:firstLine="300"/>
        <w:jc w:val="both"/>
        <w:rPr>
          <w:rFonts w:eastAsiaTheme="minorEastAsia"/>
          <w:lang w:eastAsia="zh-CN"/>
        </w:rPr>
      </w:pPr>
      <w:r w:rsidRPr="00EA345D">
        <w:rPr>
          <w:rFonts w:eastAsiaTheme="minorEastAsia"/>
          <w:lang w:eastAsia="zh-CN"/>
        </w:rPr>
        <w:t>DMRS patterns(Rank1/3km/</w:t>
      </w:r>
      <w:r>
        <w:rPr>
          <w:rFonts w:eastAsiaTheme="minorEastAsia" w:hint="eastAsia"/>
          <w:lang w:eastAsia="zh-CN"/>
        </w:rPr>
        <w:t>64</w:t>
      </w:r>
      <w:r w:rsidR="00B638D0">
        <w:rPr>
          <w:rFonts w:eastAsiaTheme="minorEastAsia" w:hint="eastAsia"/>
          <w:lang w:eastAsia="zh-CN"/>
        </w:rPr>
        <w:t>Q</w:t>
      </w:r>
      <w:r>
        <w:rPr>
          <w:rFonts w:eastAsiaTheme="minorEastAsia" w:hint="eastAsia"/>
          <w:lang w:eastAsia="zh-CN"/>
        </w:rPr>
        <w:t>AM</w:t>
      </w:r>
      <w:r w:rsidRPr="00EA345D">
        <w:rPr>
          <w:rFonts w:eastAsiaTheme="minorEastAsia"/>
          <w:lang w:eastAsia="zh-CN"/>
        </w:rPr>
        <w:t>/0.</w:t>
      </w:r>
      <w:r>
        <w:rPr>
          <w:rFonts w:eastAsiaTheme="minorEastAsia" w:hint="eastAsia"/>
          <w:lang w:eastAsia="zh-CN"/>
        </w:rPr>
        <w:t>83</w:t>
      </w:r>
      <w:r w:rsidRPr="00EA345D">
        <w:rPr>
          <w:rFonts w:eastAsiaTheme="minorEastAsia"/>
          <w:lang w:eastAsia="zh-CN"/>
        </w:rPr>
        <w:t>)</w:t>
      </w:r>
      <w:r w:rsidRPr="00EA345D">
        <w:rPr>
          <w:rFonts w:eastAsiaTheme="minorEastAsia" w:hint="eastAsia"/>
          <w:lang w:eastAsia="zh-CN"/>
        </w:rPr>
        <w:t xml:space="preserve"> </w:t>
      </w:r>
    </w:p>
    <w:p w:rsidR="000A733A" w:rsidRDefault="000A733A">
      <w:pPr>
        <w:pStyle w:val="af"/>
        <w:jc w:val="both"/>
        <w:rPr>
          <w:rFonts w:eastAsiaTheme="minorEastAsia"/>
          <w:lang w:eastAsia="zh-CN"/>
        </w:rPr>
      </w:pPr>
    </w:p>
    <w:p w:rsidR="000A733A" w:rsidRDefault="00CE11D6">
      <w:pPr>
        <w:pStyle w:val="3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30km </w:t>
      </w:r>
      <w:r w:rsidRPr="00CE11D6">
        <w:rPr>
          <w:rFonts w:eastAsiaTheme="minorEastAsia" w:hint="eastAsia"/>
          <w:lang w:val="en-US" w:eastAsia="zh-CN"/>
        </w:rPr>
        <w:t>UE speed</w:t>
      </w:r>
      <w:r w:rsidRPr="00CE11D6" w:rsidDel="00CE11D6">
        <w:rPr>
          <w:rFonts w:eastAsiaTheme="minorEastAsia"/>
          <w:lang w:eastAsia="zh-CN"/>
        </w:rPr>
        <w:t xml:space="preserve"> </w:t>
      </w:r>
    </w:p>
    <w:p w:rsidR="001E1930" w:rsidRPr="00D57B96" w:rsidRDefault="001E1930" w:rsidP="00FE11D2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 xml:space="preserve">The </w:t>
      </w:r>
      <w:r w:rsidRPr="00AC268F">
        <w:rPr>
          <w:rFonts w:eastAsiaTheme="minorEastAsia" w:hint="eastAsia"/>
          <w:lang w:val="en-US" w:eastAsia="zh-CN"/>
        </w:rPr>
        <w:t>BLER performance of 6 DMRS patterns at 3</w:t>
      </w:r>
      <w:r>
        <w:rPr>
          <w:rFonts w:eastAsiaTheme="minorEastAsia" w:hint="eastAsia"/>
          <w:lang w:val="en-US" w:eastAsia="zh-CN"/>
        </w:rPr>
        <w:t>0</w:t>
      </w:r>
      <w:r w:rsidRPr="00AC268F">
        <w:rPr>
          <w:rFonts w:eastAsiaTheme="minorEastAsia" w:hint="eastAsia"/>
          <w:lang w:val="en-US" w:eastAsia="zh-CN"/>
        </w:rPr>
        <w:t>km/h UE speed</w:t>
      </w:r>
      <w:r w:rsidR="0088292C">
        <w:rPr>
          <w:rFonts w:eastAsiaTheme="minorEastAsia" w:hint="eastAsia"/>
          <w:lang w:val="en-US" w:eastAsia="zh-CN"/>
        </w:rPr>
        <w:t xml:space="preserve"> </w:t>
      </w:r>
      <w:r w:rsidR="0088292C" w:rsidRPr="0088292C">
        <w:rPr>
          <w:rFonts w:eastAsiaTheme="minorEastAsia" w:hint="eastAsia"/>
          <w:lang w:val="en-US" w:eastAsia="zh-CN"/>
        </w:rPr>
        <w:t xml:space="preserve">with rank </w:t>
      </w:r>
      <w:r w:rsidR="0088292C">
        <w:rPr>
          <w:rFonts w:eastAsiaTheme="minorEastAsia" w:hint="eastAsia"/>
          <w:lang w:val="en-US" w:eastAsia="zh-CN"/>
        </w:rPr>
        <w:t>1</w:t>
      </w:r>
      <w:r w:rsidR="0088292C" w:rsidRPr="0088292C">
        <w:rPr>
          <w:rFonts w:eastAsiaTheme="minorEastAsia" w:hint="eastAsia"/>
          <w:lang w:val="en-US" w:eastAsia="zh-CN"/>
        </w:rPr>
        <w:t xml:space="preserve"> </w:t>
      </w:r>
      <w:r w:rsidR="0088292C" w:rsidRPr="0088292C">
        <w:rPr>
          <w:rFonts w:eastAsiaTheme="minorEastAsia"/>
          <w:lang w:val="en-US" w:eastAsia="zh-CN"/>
        </w:rPr>
        <w:t>transmission</w:t>
      </w:r>
      <w:r w:rsidRPr="00AC268F">
        <w:rPr>
          <w:rFonts w:eastAsiaTheme="minorEastAsia" w:hint="eastAsia"/>
          <w:lang w:val="en-US" w:eastAsia="zh-CN"/>
        </w:rPr>
        <w:t xml:space="preserve"> </w:t>
      </w:r>
      <w:r w:rsidR="00B47C3F">
        <w:rPr>
          <w:rFonts w:eastAsiaTheme="minorEastAsia" w:hint="eastAsia"/>
          <w:lang w:val="en-US" w:eastAsia="zh-CN"/>
        </w:rPr>
        <w:t>are</w:t>
      </w:r>
      <w:r>
        <w:rPr>
          <w:rFonts w:eastAsiaTheme="minorEastAsia" w:hint="eastAsia"/>
          <w:lang w:val="en-US" w:eastAsia="zh-CN"/>
        </w:rPr>
        <w:t xml:space="preserve"> shown i</w:t>
      </w:r>
      <w:r w:rsidRPr="00D57B96">
        <w:rPr>
          <w:rFonts w:eastAsiaTheme="minorEastAsia" w:hint="eastAsia"/>
          <w:lang w:val="en-US" w:eastAsia="zh-CN"/>
        </w:rPr>
        <w:t xml:space="preserve">n Figure </w:t>
      </w:r>
      <w:r>
        <w:rPr>
          <w:rFonts w:eastAsiaTheme="minorEastAsia" w:hint="eastAsia"/>
          <w:lang w:val="en-US" w:eastAsia="zh-CN"/>
        </w:rPr>
        <w:t>3-4 to 3-</w:t>
      </w:r>
      <w:r w:rsidR="00DD4B40">
        <w:rPr>
          <w:rFonts w:eastAsiaTheme="minorEastAsia" w:hint="eastAsia"/>
          <w:lang w:val="en-US" w:eastAsia="zh-CN"/>
        </w:rPr>
        <w:t>6</w:t>
      </w:r>
      <w:r>
        <w:rPr>
          <w:rFonts w:eastAsiaTheme="minorEastAsia" w:hint="eastAsia"/>
          <w:lang w:val="en-US" w:eastAsia="zh-CN"/>
        </w:rPr>
        <w:t xml:space="preserve">. </w:t>
      </w:r>
      <w:r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>he simulation</w:t>
      </w:r>
      <w:r w:rsidR="00B47C3F">
        <w:rPr>
          <w:rFonts w:eastAsiaTheme="minorEastAsia" w:hint="eastAsia"/>
          <w:lang w:val="en-US" w:eastAsia="zh-CN"/>
        </w:rPr>
        <w:t xml:space="preserve"> results</w:t>
      </w:r>
      <w:r>
        <w:rPr>
          <w:rFonts w:eastAsiaTheme="minorEastAsia" w:hint="eastAsia"/>
          <w:lang w:val="en-US" w:eastAsia="zh-CN"/>
        </w:rPr>
        <w:t xml:space="preserve"> show t</w:t>
      </w:r>
      <w:r w:rsidRPr="001E1930">
        <w:rPr>
          <w:rFonts w:eastAsiaTheme="minorEastAsia"/>
          <w:lang w:val="en-US" w:eastAsia="zh-CN"/>
        </w:rPr>
        <w:t>he performance of CDM in time domain (shown as pattern1) is better than CDM in frequency domain (shown as pattern2 and pattern3) , and CDM in frequency domain (shown as pattern2 and pattern3) is better than FDM(shown as pattern4,pattern5 and pattern6)</w:t>
      </w:r>
      <w:r>
        <w:rPr>
          <w:rFonts w:eastAsiaTheme="minorEastAsia" w:hint="eastAsia"/>
          <w:lang w:val="en-US" w:eastAsia="zh-CN"/>
        </w:rPr>
        <w:t xml:space="preserve"> </w:t>
      </w:r>
      <w:r w:rsidRPr="001E1930">
        <w:rPr>
          <w:rFonts w:eastAsiaTheme="minorEastAsia" w:hint="eastAsia"/>
          <w:lang w:val="en-US" w:eastAsia="zh-CN"/>
        </w:rPr>
        <w:t>i</w:t>
      </w:r>
      <w:r w:rsidRPr="001E1930">
        <w:rPr>
          <w:rFonts w:eastAsiaTheme="minorEastAsia"/>
          <w:lang w:val="en-US" w:eastAsia="zh-CN"/>
        </w:rPr>
        <w:t xml:space="preserve">n </w:t>
      </w:r>
      <w:r w:rsidR="00B47C3F">
        <w:rPr>
          <w:rFonts w:eastAsiaTheme="minorEastAsia" w:hint="eastAsia"/>
          <w:lang w:val="en-US" w:eastAsia="zh-CN"/>
        </w:rPr>
        <w:t xml:space="preserve">the </w:t>
      </w:r>
      <w:r w:rsidRPr="001E1930">
        <w:rPr>
          <w:rFonts w:eastAsiaTheme="minorEastAsia"/>
          <w:lang w:val="en-US" w:eastAsia="zh-CN"/>
        </w:rPr>
        <w:t>case of 3</w:t>
      </w:r>
      <w:r>
        <w:rPr>
          <w:rFonts w:eastAsiaTheme="minorEastAsia" w:hint="eastAsia"/>
          <w:lang w:val="en-US" w:eastAsia="zh-CN"/>
        </w:rPr>
        <w:t>0</w:t>
      </w:r>
      <w:r w:rsidRPr="001E1930">
        <w:rPr>
          <w:rFonts w:eastAsiaTheme="minorEastAsia"/>
          <w:lang w:val="en-US" w:eastAsia="zh-CN"/>
        </w:rPr>
        <w:t>km UE speed</w:t>
      </w:r>
      <w:r w:rsidRPr="001E1930">
        <w:rPr>
          <w:rFonts w:eastAsiaTheme="minorEastAsia" w:hint="eastAsia"/>
          <w:lang w:val="en-US" w:eastAsia="zh-CN"/>
        </w:rPr>
        <w:t>.</w:t>
      </w:r>
    </w:p>
    <w:p w:rsidR="000A733A" w:rsidRPr="00B47C3F" w:rsidRDefault="000A733A">
      <w:pPr>
        <w:jc w:val="both"/>
        <w:rPr>
          <w:rFonts w:eastAsiaTheme="minorEastAsia"/>
          <w:lang w:eastAsia="zh-CN"/>
        </w:rPr>
      </w:pPr>
    </w:p>
    <w:p w:rsidR="000A733A" w:rsidRDefault="00FB58FC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>
            <wp:extent cx="2692800" cy="2424960"/>
            <wp:effectExtent l="19050" t="0" r="0" b="0"/>
            <wp:docPr id="28" name="图片 27" descr="rank1_cdla300ns_30km_QPSK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nk1_cdla300ns_30km_QPSK.emf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2800" cy="242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t xml:space="preserve">        </w:t>
      </w:r>
      <w:r>
        <w:rPr>
          <w:rFonts w:eastAsiaTheme="minorEastAsia"/>
          <w:noProof/>
          <w:lang w:val="en-US" w:eastAsia="zh-CN"/>
        </w:rPr>
        <w:drawing>
          <wp:inline distT="0" distB="0" distL="0" distR="0">
            <wp:extent cx="2692800" cy="2424960"/>
            <wp:effectExtent l="19050" t="0" r="0" b="0"/>
            <wp:docPr id="29" name="图片 28" descr="rank1_cdla300ns_30km_16QAM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nk1_cdla300ns_30km_16QAM.emf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2800" cy="242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733A" w:rsidRDefault="007C1764">
      <w:pPr>
        <w:ind w:firstLineChars="300" w:firstLine="600"/>
        <w:jc w:val="both"/>
        <w:rPr>
          <w:rFonts w:eastAsiaTheme="minorEastAsia"/>
          <w:lang w:eastAsia="zh-CN"/>
        </w:rPr>
      </w:pPr>
      <w:r w:rsidRPr="007C1764">
        <w:rPr>
          <w:rFonts w:eastAsiaTheme="minorEastAsia"/>
          <w:lang w:eastAsia="zh-CN"/>
        </w:rPr>
        <w:t xml:space="preserve">Figure </w:t>
      </w:r>
      <w:r w:rsidRPr="007C1764">
        <w:rPr>
          <w:rFonts w:eastAsiaTheme="minorEastAsia" w:hint="eastAsia"/>
          <w:lang w:eastAsia="zh-CN"/>
        </w:rPr>
        <w:t>3-</w:t>
      </w:r>
      <w:r w:rsidR="00DE22F7">
        <w:rPr>
          <w:rFonts w:eastAsiaTheme="minorEastAsia"/>
          <w:lang w:eastAsia="zh-CN"/>
        </w:rPr>
        <w:t>4</w:t>
      </w:r>
      <w:r w:rsidR="00DE22F7" w:rsidRPr="007C1764">
        <w:rPr>
          <w:rFonts w:eastAsiaTheme="minorEastAsia"/>
          <w:lang w:eastAsia="zh-CN"/>
        </w:rPr>
        <w:t xml:space="preserve"> BLER</w:t>
      </w:r>
      <w:r w:rsidRPr="007C1764">
        <w:rPr>
          <w:rFonts w:eastAsiaTheme="minorEastAsia"/>
          <w:lang w:eastAsia="zh-CN"/>
        </w:rPr>
        <w:t xml:space="preserve"> of different</w:t>
      </w:r>
      <w:r w:rsidRPr="007C1764">
        <w:rPr>
          <w:rFonts w:eastAsiaTheme="minorEastAsia" w:hint="eastAsia"/>
          <w:lang w:eastAsia="zh-CN"/>
        </w:rPr>
        <w:t xml:space="preserve">                                                     </w:t>
      </w:r>
      <w:r w:rsidRPr="007C1764">
        <w:rPr>
          <w:rFonts w:eastAsiaTheme="minorEastAsia"/>
          <w:lang w:eastAsia="zh-CN"/>
        </w:rPr>
        <w:t xml:space="preserve">Figure </w:t>
      </w:r>
      <w:r w:rsidRPr="007C1764">
        <w:rPr>
          <w:rFonts w:eastAsiaTheme="minorEastAsia" w:hint="eastAsia"/>
          <w:lang w:eastAsia="zh-CN"/>
        </w:rPr>
        <w:t>3-</w:t>
      </w:r>
      <w:r w:rsidR="00DE22F7">
        <w:rPr>
          <w:rFonts w:eastAsiaTheme="minorEastAsia"/>
          <w:lang w:eastAsia="zh-CN"/>
        </w:rPr>
        <w:t>5</w:t>
      </w:r>
      <w:r w:rsidR="00DE22F7" w:rsidRPr="007C1764">
        <w:rPr>
          <w:rFonts w:eastAsiaTheme="minorEastAsia"/>
          <w:lang w:eastAsia="zh-CN"/>
        </w:rPr>
        <w:t xml:space="preserve"> BLER</w:t>
      </w:r>
      <w:r w:rsidRPr="007C1764">
        <w:rPr>
          <w:rFonts w:eastAsiaTheme="minorEastAsia"/>
          <w:lang w:eastAsia="zh-CN"/>
        </w:rPr>
        <w:t xml:space="preserve"> of different</w:t>
      </w:r>
    </w:p>
    <w:p w:rsidR="000A733A" w:rsidRDefault="007C1764">
      <w:pPr>
        <w:ind w:firstLineChars="150" w:firstLine="300"/>
        <w:jc w:val="both"/>
        <w:rPr>
          <w:rFonts w:eastAsiaTheme="minorEastAsia"/>
          <w:lang w:eastAsia="zh-CN"/>
        </w:rPr>
      </w:pPr>
      <w:r w:rsidRPr="007C1764">
        <w:rPr>
          <w:rFonts w:eastAsiaTheme="minorEastAsia"/>
          <w:lang w:eastAsia="zh-CN"/>
        </w:rPr>
        <w:t xml:space="preserve">DMRS </w:t>
      </w:r>
      <w:r w:rsidR="00DE22F7" w:rsidRPr="007C1764">
        <w:rPr>
          <w:rFonts w:eastAsiaTheme="minorEastAsia"/>
          <w:lang w:eastAsia="zh-CN"/>
        </w:rPr>
        <w:t>patterns (</w:t>
      </w:r>
      <w:r w:rsidRPr="007C1764">
        <w:rPr>
          <w:rFonts w:eastAsiaTheme="minorEastAsia"/>
          <w:lang w:eastAsia="zh-CN"/>
        </w:rPr>
        <w:t>Rank1/3</w:t>
      </w:r>
      <w:r>
        <w:rPr>
          <w:rFonts w:eastAsiaTheme="minorEastAsia" w:hint="eastAsia"/>
          <w:lang w:eastAsia="zh-CN"/>
        </w:rPr>
        <w:t>0</w:t>
      </w:r>
      <w:r w:rsidRPr="007C1764">
        <w:rPr>
          <w:rFonts w:eastAsiaTheme="minorEastAsia"/>
          <w:lang w:eastAsia="zh-CN"/>
        </w:rPr>
        <w:t>km/QPSK/0.5)</w:t>
      </w:r>
      <w:r w:rsidRPr="007C1764">
        <w:rPr>
          <w:rFonts w:eastAsiaTheme="minorEastAsia" w:hint="eastAsia"/>
          <w:lang w:eastAsia="zh-CN"/>
        </w:rPr>
        <w:t xml:space="preserve">                              </w:t>
      </w:r>
      <w:r w:rsidRPr="007C1764">
        <w:rPr>
          <w:rFonts w:eastAsiaTheme="minorEastAsia"/>
          <w:lang w:eastAsia="zh-CN"/>
        </w:rPr>
        <w:t xml:space="preserve">DMRS </w:t>
      </w:r>
      <w:r w:rsidR="00DE22F7" w:rsidRPr="007C1764">
        <w:rPr>
          <w:rFonts w:eastAsiaTheme="minorEastAsia"/>
          <w:lang w:eastAsia="zh-CN"/>
        </w:rPr>
        <w:t>patterns (</w:t>
      </w:r>
      <w:r w:rsidRPr="007C1764">
        <w:rPr>
          <w:rFonts w:eastAsiaTheme="minorEastAsia"/>
          <w:lang w:eastAsia="zh-CN"/>
        </w:rPr>
        <w:t>Rank1/3</w:t>
      </w:r>
      <w:r>
        <w:rPr>
          <w:rFonts w:eastAsiaTheme="minorEastAsia" w:hint="eastAsia"/>
          <w:lang w:eastAsia="zh-CN"/>
        </w:rPr>
        <w:t>0</w:t>
      </w:r>
      <w:r w:rsidRPr="007C1764">
        <w:rPr>
          <w:rFonts w:eastAsiaTheme="minorEastAsia"/>
          <w:lang w:eastAsia="zh-CN"/>
        </w:rPr>
        <w:t>km/</w:t>
      </w:r>
      <w:r w:rsidRPr="007C1764">
        <w:rPr>
          <w:rFonts w:eastAsiaTheme="minorEastAsia" w:hint="eastAsia"/>
          <w:lang w:eastAsia="zh-CN"/>
        </w:rPr>
        <w:t>16QAM</w:t>
      </w:r>
      <w:r w:rsidRPr="007C1764">
        <w:rPr>
          <w:rFonts w:eastAsiaTheme="minorEastAsia"/>
          <w:lang w:eastAsia="zh-CN"/>
        </w:rPr>
        <w:t>/0.</w:t>
      </w:r>
      <w:r w:rsidRPr="007C1764">
        <w:rPr>
          <w:rFonts w:eastAsiaTheme="minorEastAsia" w:hint="eastAsia"/>
          <w:lang w:eastAsia="zh-CN"/>
        </w:rPr>
        <w:t>7</w:t>
      </w:r>
      <w:r w:rsidRPr="007C1764">
        <w:rPr>
          <w:rFonts w:eastAsiaTheme="minorEastAsia"/>
          <w:lang w:eastAsia="zh-CN"/>
        </w:rPr>
        <w:t>5)</w:t>
      </w:r>
    </w:p>
    <w:p w:rsidR="000A733A" w:rsidRDefault="007B28D4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>
            <wp:extent cx="2692800" cy="2424960"/>
            <wp:effectExtent l="19050" t="0" r="0" b="0"/>
            <wp:docPr id="30" name="图片 29" descr="rank1_cdla300ns_30km_64QAM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nk1_cdla300ns_30km_64QAM.emf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2800" cy="242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733A" w:rsidRDefault="007C1764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</w:t>
      </w:r>
      <w:r w:rsidRPr="007C1764">
        <w:rPr>
          <w:rFonts w:eastAsiaTheme="minorEastAsia" w:hint="eastAsia"/>
          <w:lang w:eastAsia="zh-CN"/>
        </w:rPr>
        <w:t xml:space="preserve">          </w:t>
      </w:r>
      <w:r w:rsidRPr="007C1764">
        <w:rPr>
          <w:rFonts w:eastAsiaTheme="minorEastAsia"/>
          <w:lang w:eastAsia="zh-CN"/>
        </w:rPr>
        <w:t xml:space="preserve">Figure </w:t>
      </w:r>
      <w:r w:rsidRPr="007C1764">
        <w:rPr>
          <w:rFonts w:eastAsiaTheme="minorEastAsia" w:hint="eastAsia"/>
          <w:lang w:eastAsia="zh-CN"/>
        </w:rPr>
        <w:t>3-</w:t>
      </w:r>
      <w:r w:rsidR="00DE22F7">
        <w:rPr>
          <w:rFonts w:eastAsiaTheme="minorEastAsia"/>
          <w:lang w:eastAsia="zh-CN"/>
        </w:rPr>
        <w:t>6</w:t>
      </w:r>
      <w:r w:rsidR="00DE22F7" w:rsidRPr="007C1764">
        <w:rPr>
          <w:rFonts w:eastAsiaTheme="minorEastAsia"/>
          <w:lang w:eastAsia="zh-CN"/>
        </w:rPr>
        <w:t xml:space="preserve"> BLER</w:t>
      </w:r>
      <w:r w:rsidRPr="007C1764">
        <w:rPr>
          <w:rFonts w:eastAsiaTheme="minorEastAsia"/>
          <w:lang w:eastAsia="zh-CN"/>
        </w:rPr>
        <w:t xml:space="preserve"> of different</w:t>
      </w:r>
      <w:r w:rsidRPr="007C1764">
        <w:rPr>
          <w:rFonts w:eastAsiaTheme="minorEastAsia" w:hint="eastAsia"/>
          <w:lang w:eastAsia="zh-CN"/>
        </w:rPr>
        <w:t xml:space="preserve">   </w:t>
      </w:r>
    </w:p>
    <w:p w:rsidR="000A733A" w:rsidRDefault="007C1764">
      <w:pPr>
        <w:ind w:firstLineChars="200" w:firstLine="400"/>
        <w:jc w:val="both"/>
        <w:rPr>
          <w:rFonts w:eastAsiaTheme="minorEastAsia"/>
          <w:lang w:eastAsia="zh-CN"/>
        </w:rPr>
      </w:pPr>
      <w:r w:rsidRPr="007C1764">
        <w:rPr>
          <w:rFonts w:eastAsiaTheme="minorEastAsia"/>
          <w:lang w:eastAsia="zh-CN"/>
        </w:rPr>
        <w:t xml:space="preserve">DMRS </w:t>
      </w:r>
      <w:r w:rsidR="00AE624C" w:rsidRPr="007C1764">
        <w:rPr>
          <w:rFonts w:eastAsiaTheme="minorEastAsia"/>
          <w:lang w:eastAsia="zh-CN"/>
        </w:rPr>
        <w:t>patterns (</w:t>
      </w:r>
      <w:r w:rsidRPr="007C1764">
        <w:rPr>
          <w:rFonts w:eastAsiaTheme="minorEastAsia"/>
          <w:lang w:eastAsia="zh-CN"/>
        </w:rPr>
        <w:t>Rank1/3</w:t>
      </w:r>
      <w:r>
        <w:rPr>
          <w:rFonts w:eastAsiaTheme="minorEastAsia" w:hint="eastAsia"/>
          <w:lang w:eastAsia="zh-CN"/>
        </w:rPr>
        <w:t>0</w:t>
      </w:r>
      <w:r w:rsidRPr="007C1764">
        <w:rPr>
          <w:rFonts w:eastAsiaTheme="minorEastAsia"/>
          <w:lang w:eastAsia="zh-CN"/>
        </w:rPr>
        <w:t>km/</w:t>
      </w:r>
      <w:r w:rsidRPr="007C1764">
        <w:rPr>
          <w:rFonts w:eastAsiaTheme="minorEastAsia" w:hint="eastAsia"/>
          <w:lang w:eastAsia="zh-CN"/>
        </w:rPr>
        <w:t>64</w:t>
      </w:r>
      <w:r w:rsidR="00B638D0">
        <w:rPr>
          <w:rFonts w:eastAsiaTheme="minorEastAsia" w:hint="eastAsia"/>
          <w:lang w:eastAsia="zh-CN"/>
        </w:rPr>
        <w:t>Q</w:t>
      </w:r>
      <w:r w:rsidRPr="007C1764">
        <w:rPr>
          <w:rFonts w:eastAsiaTheme="minorEastAsia" w:hint="eastAsia"/>
          <w:lang w:eastAsia="zh-CN"/>
        </w:rPr>
        <w:t>AM</w:t>
      </w:r>
      <w:r w:rsidRPr="007C1764">
        <w:rPr>
          <w:rFonts w:eastAsiaTheme="minorEastAsia"/>
          <w:lang w:eastAsia="zh-CN"/>
        </w:rPr>
        <w:t>/0.</w:t>
      </w:r>
      <w:r w:rsidRPr="007C1764">
        <w:rPr>
          <w:rFonts w:eastAsiaTheme="minorEastAsia" w:hint="eastAsia"/>
          <w:lang w:eastAsia="zh-CN"/>
        </w:rPr>
        <w:t>83</w:t>
      </w:r>
      <w:r w:rsidRPr="007C1764">
        <w:rPr>
          <w:rFonts w:eastAsiaTheme="minorEastAsia"/>
          <w:lang w:eastAsia="zh-CN"/>
        </w:rPr>
        <w:t>)</w:t>
      </w:r>
      <w:r w:rsidRPr="007C1764">
        <w:rPr>
          <w:rFonts w:eastAsiaTheme="minorEastAsia" w:hint="eastAsia"/>
          <w:lang w:eastAsia="zh-CN"/>
        </w:rPr>
        <w:t xml:space="preserve">     </w:t>
      </w:r>
    </w:p>
    <w:p w:rsidR="000A733A" w:rsidRDefault="000A733A">
      <w:pPr>
        <w:jc w:val="both"/>
        <w:rPr>
          <w:rFonts w:eastAsiaTheme="minorEastAsia"/>
          <w:lang w:eastAsia="zh-CN"/>
        </w:rPr>
      </w:pPr>
    </w:p>
    <w:p w:rsidR="000A733A" w:rsidRDefault="00CE11D6">
      <w:pPr>
        <w:pStyle w:val="3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 xml:space="preserve">120km </w:t>
      </w:r>
      <w:r w:rsidRPr="00CE11D6">
        <w:rPr>
          <w:rFonts w:eastAsiaTheme="minorEastAsia" w:hint="eastAsia"/>
          <w:lang w:val="en-US" w:eastAsia="zh-CN"/>
        </w:rPr>
        <w:t>UE speed</w:t>
      </w:r>
    </w:p>
    <w:p w:rsidR="000A733A" w:rsidRDefault="00DD4B40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The</w:t>
      </w:r>
      <w:r w:rsidR="0088292C">
        <w:rPr>
          <w:rFonts w:eastAsiaTheme="minorEastAsia" w:hint="eastAsia"/>
          <w:lang w:val="en-US" w:eastAsia="zh-CN"/>
        </w:rPr>
        <w:t xml:space="preserve"> </w:t>
      </w:r>
      <w:r w:rsidRPr="00AC268F">
        <w:rPr>
          <w:rFonts w:eastAsiaTheme="minorEastAsia" w:hint="eastAsia"/>
          <w:lang w:val="en-US" w:eastAsia="zh-CN"/>
        </w:rPr>
        <w:t xml:space="preserve">BLER performance of 6 DMRS patterns at </w:t>
      </w:r>
      <w:r>
        <w:rPr>
          <w:rFonts w:eastAsiaTheme="minorEastAsia" w:hint="eastAsia"/>
          <w:lang w:val="en-US" w:eastAsia="zh-CN"/>
        </w:rPr>
        <w:t>120</w:t>
      </w:r>
      <w:r w:rsidRPr="00AC268F">
        <w:rPr>
          <w:rFonts w:eastAsiaTheme="minorEastAsia" w:hint="eastAsia"/>
          <w:lang w:val="en-US" w:eastAsia="zh-CN"/>
        </w:rPr>
        <w:t>km/h UE speed</w:t>
      </w:r>
      <w:r w:rsidR="0088292C">
        <w:rPr>
          <w:rFonts w:eastAsiaTheme="minorEastAsia" w:hint="eastAsia"/>
          <w:lang w:val="en-US" w:eastAsia="zh-CN"/>
        </w:rPr>
        <w:t xml:space="preserve"> </w:t>
      </w:r>
      <w:r w:rsidR="0088292C" w:rsidRPr="0088292C">
        <w:rPr>
          <w:rFonts w:eastAsiaTheme="minorEastAsia" w:hint="eastAsia"/>
          <w:lang w:val="en-US" w:eastAsia="zh-CN"/>
        </w:rPr>
        <w:t xml:space="preserve">with rank </w:t>
      </w:r>
      <w:r w:rsidR="0088292C">
        <w:rPr>
          <w:rFonts w:eastAsiaTheme="minorEastAsia" w:hint="eastAsia"/>
          <w:lang w:val="en-US" w:eastAsia="zh-CN"/>
        </w:rPr>
        <w:t>1</w:t>
      </w:r>
      <w:r w:rsidR="0088292C" w:rsidRPr="0088292C">
        <w:rPr>
          <w:rFonts w:eastAsiaTheme="minorEastAsia" w:hint="eastAsia"/>
          <w:lang w:val="en-US" w:eastAsia="zh-CN"/>
        </w:rPr>
        <w:t xml:space="preserve"> </w:t>
      </w:r>
      <w:r w:rsidR="0088292C" w:rsidRPr="0088292C">
        <w:rPr>
          <w:rFonts w:eastAsiaTheme="minorEastAsia"/>
          <w:lang w:val="en-US" w:eastAsia="zh-CN"/>
        </w:rPr>
        <w:t>transmission</w:t>
      </w:r>
      <w:r w:rsidRPr="00AC268F">
        <w:rPr>
          <w:rFonts w:eastAsiaTheme="minorEastAsia" w:hint="eastAsia"/>
          <w:lang w:val="en-US" w:eastAsia="zh-CN"/>
        </w:rPr>
        <w:t xml:space="preserve"> </w:t>
      </w:r>
      <w:r w:rsidR="00B47C3F">
        <w:rPr>
          <w:rFonts w:eastAsiaTheme="minorEastAsia" w:hint="eastAsia"/>
          <w:lang w:val="en-US" w:eastAsia="zh-CN"/>
        </w:rPr>
        <w:t>are</w:t>
      </w:r>
      <w:r>
        <w:rPr>
          <w:rFonts w:eastAsiaTheme="minorEastAsia" w:hint="eastAsia"/>
          <w:lang w:val="en-US" w:eastAsia="zh-CN"/>
        </w:rPr>
        <w:t xml:space="preserve"> shown i</w:t>
      </w:r>
      <w:r w:rsidRPr="00D57B96">
        <w:rPr>
          <w:rFonts w:eastAsiaTheme="minorEastAsia" w:hint="eastAsia"/>
          <w:lang w:val="en-US" w:eastAsia="zh-CN"/>
        </w:rPr>
        <w:t xml:space="preserve">n Figure </w:t>
      </w:r>
      <w:r>
        <w:rPr>
          <w:rFonts w:eastAsiaTheme="minorEastAsia" w:hint="eastAsia"/>
          <w:lang w:val="en-US" w:eastAsia="zh-CN"/>
        </w:rPr>
        <w:t xml:space="preserve">3-7 to 3-9. </w:t>
      </w:r>
      <w:r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 xml:space="preserve">he simulation </w:t>
      </w:r>
      <w:r w:rsidR="00B47C3F">
        <w:rPr>
          <w:rFonts w:eastAsiaTheme="minorEastAsia" w:hint="eastAsia"/>
          <w:lang w:val="en-US" w:eastAsia="zh-CN"/>
        </w:rPr>
        <w:t xml:space="preserve">results </w:t>
      </w:r>
      <w:r>
        <w:rPr>
          <w:rFonts w:eastAsiaTheme="minorEastAsia" w:hint="eastAsia"/>
          <w:lang w:val="en-US" w:eastAsia="zh-CN"/>
        </w:rPr>
        <w:t xml:space="preserve">show </w:t>
      </w:r>
      <w:r w:rsidR="005D3491" w:rsidRPr="005D3491">
        <w:rPr>
          <w:rFonts w:eastAsiaTheme="minorEastAsia" w:hint="eastAsia"/>
          <w:lang w:val="en-US" w:eastAsia="zh-CN"/>
        </w:rPr>
        <w:t>th</w:t>
      </w:r>
      <w:r w:rsidR="00B47C3F">
        <w:rPr>
          <w:rFonts w:eastAsiaTheme="minorEastAsia" w:hint="eastAsia"/>
          <w:lang w:val="en-US" w:eastAsia="zh-CN"/>
        </w:rPr>
        <w:t>at</w:t>
      </w:r>
      <w:r w:rsidR="005D3491" w:rsidRPr="005D3491">
        <w:rPr>
          <w:rFonts w:eastAsiaTheme="minorEastAsia" w:hint="eastAsia"/>
          <w:lang w:val="en-US" w:eastAsia="zh-CN"/>
        </w:rPr>
        <w:t xml:space="preserve"> all DMRS </w:t>
      </w:r>
      <w:r w:rsidR="005D3491" w:rsidRPr="005D3491">
        <w:rPr>
          <w:rFonts w:eastAsiaTheme="minorEastAsia"/>
          <w:lang w:val="en-US" w:eastAsia="zh-CN"/>
        </w:rPr>
        <w:t>patterns can’t</w:t>
      </w:r>
      <w:r w:rsidR="005D3491" w:rsidRPr="005D3491">
        <w:rPr>
          <w:rFonts w:eastAsiaTheme="minorEastAsia" w:hint="eastAsia"/>
          <w:lang w:val="en-US" w:eastAsia="zh-CN"/>
        </w:rPr>
        <w:t xml:space="preserve"> </w:t>
      </w:r>
      <w:r w:rsidR="005D3491" w:rsidRPr="005D3491">
        <w:rPr>
          <w:rFonts w:eastAsiaTheme="minorEastAsia"/>
          <w:lang w:val="en-US" w:eastAsia="zh-CN"/>
        </w:rPr>
        <w:t>achieve</w:t>
      </w:r>
      <w:r w:rsidR="005D3491" w:rsidRPr="005D3491">
        <w:rPr>
          <w:rFonts w:eastAsiaTheme="minorEastAsia" w:hint="eastAsia"/>
          <w:lang w:val="en-US" w:eastAsia="zh-CN"/>
        </w:rPr>
        <w:t xml:space="preserve"> good BLER performance </w:t>
      </w:r>
      <w:r w:rsidRPr="001E1930">
        <w:rPr>
          <w:rFonts w:eastAsiaTheme="minorEastAsia" w:hint="eastAsia"/>
          <w:lang w:val="en-US" w:eastAsia="zh-CN"/>
        </w:rPr>
        <w:t>i</w:t>
      </w:r>
      <w:r w:rsidRPr="001E1930">
        <w:rPr>
          <w:rFonts w:eastAsiaTheme="minorEastAsia"/>
          <w:lang w:val="en-US" w:eastAsia="zh-CN"/>
        </w:rPr>
        <w:t>n</w:t>
      </w:r>
      <w:r w:rsidR="00B47C3F">
        <w:rPr>
          <w:rFonts w:eastAsiaTheme="minorEastAsia" w:hint="eastAsia"/>
          <w:lang w:val="en-US" w:eastAsia="zh-CN"/>
        </w:rPr>
        <w:t xml:space="preserve"> the</w:t>
      </w:r>
      <w:r w:rsidRPr="001E1930">
        <w:rPr>
          <w:rFonts w:eastAsiaTheme="minorEastAsia"/>
          <w:lang w:val="en-US" w:eastAsia="zh-CN"/>
        </w:rPr>
        <w:t xml:space="preserve"> case of </w:t>
      </w:r>
      <w:r>
        <w:rPr>
          <w:rFonts w:eastAsiaTheme="minorEastAsia" w:hint="eastAsia"/>
          <w:lang w:val="en-US" w:eastAsia="zh-CN"/>
        </w:rPr>
        <w:t>120</w:t>
      </w:r>
      <w:r w:rsidRPr="001E1930">
        <w:rPr>
          <w:rFonts w:eastAsiaTheme="minorEastAsia"/>
          <w:lang w:val="en-US" w:eastAsia="zh-CN"/>
        </w:rPr>
        <w:t>km UE speed</w:t>
      </w:r>
      <w:r w:rsidRPr="001E1930">
        <w:rPr>
          <w:rFonts w:eastAsiaTheme="minorEastAsia" w:hint="eastAsia"/>
          <w:lang w:val="en-US" w:eastAsia="zh-CN"/>
        </w:rPr>
        <w:t>.</w:t>
      </w:r>
    </w:p>
    <w:p w:rsidR="000A733A" w:rsidRDefault="00EF183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 </w:t>
      </w:r>
      <w:r w:rsidR="0020763C">
        <w:rPr>
          <w:rFonts w:eastAsiaTheme="minorEastAsia" w:hint="eastAsia"/>
          <w:noProof/>
          <w:lang w:val="en-US" w:eastAsia="zh-CN"/>
        </w:rPr>
        <w:drawing>
          <wp:inline distT="0" distB="0" distL="0" distR="0">
            <wp:extent cx="2692800" cy="2424960"/>
            <wp:effectExtent l="19050" t="0" r="0" b="0"/>
            <wp:docPr id="31" name="图片 30" descr="rank1_cdla300ns_120km_QPSK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nk1_cdla300ns_120km_QPSK.emf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2800" cy="242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0763C">
        <w:rPr>
          <w:rFonts w:eastAsiaTheme="minorEastAsia" w:hint="eastAsia"/>
          <w:lang w:eastAsia="zh-CN"/>
        </w:rPr>
        <w:t xml:space="preserve">       </w:t>
      </w:r>
      <w:r w:rsidR="0020763C">
        <w:rPr>
          <w:rFonts w:eastAsiaTheme="minorEastAsia" w:hint="eastAsia"/>
          <w:noProof/>
          <w:lang w:val="en-US" w:eastAsia="zh-CN"/>
        </w:rPr>
        <w:drawing>
          <wp:inline distT="0" distB="0" distL="0" distR="0">
            <wp:extent cx="2692800" cy="2424960"/>
            <wp:effectExtent l="19050" t="0" r="0" b="0"/>
            <wp:docPr id="32" name="图片 31" descr="rank1_cdla300ns_120km_16QAM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nk1_cdla300ns_120km_16QAM.emf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2800" cy="242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733A" w:rsidRDefault="0019253B">
      <w:pPr>
        <w:ind w:firstLineChars="250" w:firstLine="500"/>
        <w:jc w:val="both"/>
        <w:rPr>
          <w:rFonts w:eastAsiaTheme="minorEastAsia"/>
          <w:lang w:eastAsia="zh-CN"/>
        </w:rPr>
      </w:pPr>
      <w:r w:rsidRPr="0019253B">
        <w:rPr>
          <w:rFonts w:eastAsiaTheme="minorEastAsia"/>
          <w:lang w:eastAsia="zh-CN"/>
        </w:rPr>
        <w:t xml:space="preserve">Figure </w:t>
      </w:r>
      <w:r w:rsidRPr="0019253B">
        <w:rPr>
          <w:rFonts w:eastAsiaTheme="minorEastAsia" w:hint="eastAsia"/>
          <w:lang w:eastAsia="zh-CN"/>
        </w:rPr>
        <w:t>3-</w:t>
      </w:r>
      <w:r w:rsidR="00DE22F7">
        <w:rPr>
          <w:rFonts w:eastAsiaTheme="minorEastAsia"/>
          <w:lang w:eastAsia="zh-CN"/>
        </w:rPr>
        <w:t>7</w:t>
      </w:r>
      <w:r w:rsidR="00DE22F7" w:rsidRPr="0019253B">
        <w:rPr>
          <w:rFonts w:eastAsiaTheme="minorEastAsia"/>
          <w:lang w:eastAsia="zh-CN"/>
        </w:rPr>
        <w:t xml:space="preserve"> BLER</w:t>
      </w:r>
      <w:r w:rsidRPr="0019253B">
        <w:rPr>
          <w:rFonts w:eastAsiaTheme="minorEastAsia"/>
          <w:lang w:eastAsia="zh-CN"/>
        </w:rPr>
        <w:t xml:space="preserve"> of different</w:t>
      </w:r>
      <w:r w:rsidRPr="0019253B">
        <w:rPr>
          <w:rFonts w:eastAsiaTheme="minorEastAsia" w:hint="eastAsia"/>
          <w:lang w:eastAsia="zh-CN"/>
        </w:rPr>
        <w:t xml:space="preserve">                                                     </w:t>
      </w:r>
      <w:r w:rsidRPr="0019253B">
        <w:rPr>
          <w:rFonts w:eastAsiaTheme="minorEastAsia"/>
          <w:lang w:eastAsia="zh-CN"/>
        </w:rPr>
        <w:t xml:space="preserve">Figure </w:t>
      </w:r>
      <w:r w:rsidRPr="0019253B">
        <w:rPr>
          <w:rFonts w:eastAsiaTheme="minorEastAsia" w:hint="eastAsia"/>
          <w:lang w:eastAsia="zh-CN"/>
        </w:rPr>
        <w:t>3-</w:t>
      </w:r>
      <w:r w:rsidR="00DE22F7">
        <w:rPr>
          <w:rFonts w:eastAsiaTheme="minorEastAsia"/>
          <w:lang w:eastAsia="zh-CN"/>
        </w:rPr>
        <w:t>8</w:t>
      </w:r>
      <w:r w:rsidR="00DE22F7" w:rsidRPr="0019253B">
        <w:rPr>
          <w:rFonts w:eastAsiaTheme="minorEastAsia"/>
          <w:lang w:eastAsia="zh-CN"/>
        </w:rPr>
        <w:t xml:space="preserve"> BLER</w:t>
      </w:r>
      <w:r w:rsidRPr="0019253B">
        <w:rPr>
          <w:rFonts w:eastAsiaTheme="minorEastAsia"/>
          <w:lang w:eastAsia="zh-CN"/>
        </w:rPr>
        <w:t xml:space="preserve"> of different</w:t>
      </w:r>
    </w:p>
    <w:p w:rsidR="000A733A" w:rsidRDefault="0019253B">
      <w:pPr>
        <w:ind w:firstLineChars="100" w:firstLine="200"/>
        <w:jc w:val="both"/>
        <w:rPr>
          <w:rFonts w:eastAsiaTheme="minorEastAsia"/>
          <w:lang w:eastAsia="zh-CN"/>
        </w:rPr>
      </w:pPr>
      <w:r w:rsidRPr="0019253B">
        <w:rPr>
          <w:rFonts w:eastAsiaTheme="minorEastAsia"/>
          <w:lang w:eastAsia="zh-CN"/>
        </w:rPr>
        <w:t xml:space="preserve">DMRS </w:t>
      </w:r>
      <w:r w:rsidR="00DE22F7" w:rsidRPr="0019253B">
        <w:rPr>
          <w:rFonts w:eastAsiaTheme="minorEastAsia"/>
          <w:lang w:eastAsia="zh-CN"/>
        </w:rPr>
        <w:t>patterns (</w:t>
      </w:r>
      <w:r w:rsidRPr="0019253B">
        <w:rPr>
          <w:rFonts w:eastAsiaTheme="minorEastAsia"/>
          <w:lang w:eastAsia="zh-CN"/>
        </w:rPr>
        <w:t>Rank1/</w:t>
      </w:r>
      <w:r>
        <w:rPr>
          <w:rFonts w:eastAsiaTheme="minorEastAsia" w:hint="eastAsia"/>
          <w:lang w:eastAsia="zh-CN"/>
        </w:rPr>
        <w:t>12</w:t>
      </w:r>
      <w:r w:rsidRPr="0019253B">
        <w:rPr>
          <w:rFonts w:eastAsiaTheme="minorEastAsia" w:hint="eastAsia"/>
          <w:lang w:eastAsia="zh-CN"/>
        </w:rPr>
        <w:t>0</w:t>
      </w:r>
      <w:r w:rsidRPr="0019253B">
        <w:rPr>
          <w:rFonts w:eastAsiaTheme="minorEastAsia"/>
          <w:lang w:eastAsia="zh-CN"/>
        </w:rPr>
        <w:t>km/QPSK/0.5)</w:t>
      </w:r>
      <w:r w:rsidRPr="0019253B">
        <w:rPr>
          <w:rFonts w:eastAsiaTheme="minorEastAsia" w:hint="eastAsia"/>
          <w:lang w:eastAsia="zh-CN"/>
        </w:rPr>
        <w:t xml:space="preserve">                              </w:t>
      </w:r>
      <w:r w:rsidRPr="0019253B">
        <w:rPr>
          <w:rFonts w:eastAsiaTheme="minorEastAsia"/>
          <w:lang w:eastAsia="zh-CN"/>
        </w:rPr>
        <w:t xml:space="preserve">DMRS </w:t>
      </w:r>
      <w:r w:rsidR="00DE22F7" w:rsidRPr="0019253B">
        <w:rPr>
          <w:rFonts w:eastAsiaTheme="minorEastAsia"/>
          <w:lang w:eastAsia="zh-CN"/>
        </w:rPr>
        <w:t>patterns (</w:t>
      </w:r>
      <w:r w:rsidRPr="0019253B">
        <w:rPr>
          <w:rFonts w:eastAsiaTheme="minorEastAsia"/>
          <w:lang w:eastAsia="zh-CN"/>
        </w:rPr>
        <w:t>Rank1/</w:t>
      </w:r>
      <w:r>
        <w:rPr>
          <w:rFonts w:eastAsiaTheme="minorEastAsia" w:hint="eastAsia"/>
          <w:lang w:eastAsia="zh-CN"/>
        </w:rPr>
        <w:t>12</w:t>
      </w:r>
      <w:r w:rsidRPr="0019253B">
        <w:rPr>
          <w:rFonts w:eastAsiaTheme="minorEastAsia" w:hint="eastAsia"/>
          <w:lang w:eastAsia="zh-CN"/>
        </w:rPr>
        <w:t>0</w:t>
      </w:r>
      <w:r w:rsidRPr="0019253B">
        <w:rPr>
          <w:rFonts w:eastAsiaTheme="minorEastAsia"/>
          <w:lang w:eastAsia="zh-CN"/>
        </w:rPr>
        <w:t>km/</w:t>
      </w:r>
      <w:r w:rsidRPr="0019253B">
        <w:rPr>
          <w:rFonts w:eastAsiaTheme="minorEastAsia" w:hint="eastAsia"/>
          <w:lang w:eastAsia="zh-CN"/>
        </w:rPr>
        <w:t>16QAM</w:t>
      </w:r>
      <w:r w:rsidRPr="0019253B">
        <w:rPr>
          <w:rFonts w:eastAsiaTheme="minorEastAsia"/>
          <w:lang w:eastAsia="zh-CN"/>
        </w:rPr>
        <w:t>/0.</w:t>
      </w:r>
      <w:r w:rsidRPr="0019253B">
        <w:rPr>
          <w:rFonts w:eastAsiaTheme="minorEastAsia" w:hint="eastAsia"/>
          <w:lang w:eastAsia="zh-CN"/>
        </w:rPr>
        <w:t>7</w:t>
      </w:r>
      <w:r w:rsidRPr="0019253B">
        <w:rPr>
          <w:rFonts w:eastAsiaTheme="minorEastAsia"/>
          <w:lang w:eastAsia="zh-CN"/>
        </w:rPr>
        <w:t>5)</w:t>
      </w:r>
    </w:p>
    <w:p w:rsidR="000A733A" w:rsidRDefault="00C36B8F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>
            <wp:extent cx="2692800" cy="2424960"/>
            <wp:effectExtent l="19050" t="0" r="0" b="0"/>
            <wp:docPr id="33" name="图片 32" descr="rank1_cdla300ns_120km_64QAM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nk1_cdla300ns_120km_64QAM.emf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2800" cy="242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733A" w:rsidRDefault="0019253B">
      <w:pPr>
        <w:jc w:val="both"/>
        <w:rPr>
          <w:rFonts w:eastAsiaTheme="minorEastAsia"/>
          <w:lang w:eastAsia="zh-CN"/>
        </w:rPr>
      </w:pPr>
      <w:r w:rsidRPr="0019253B">
        <w:rPr>
          <w:rFonts w:eastAsiaTheme="minorEastAsia" w:hint="eastAsia"/>
          <w:lang w:eastAsia="zh-CN"/>
        </w:rPr>
        <w:t xml:space="preserve">               </w:t>
      </w:r>
      <w:r w:rsidRPr="0019253B">
        <w:rPr>
          <w:rFonts w:eastAsiaTheme="minorEastAsia"/>
          <w:lang w:eastAsia="zh-CN"/>
        </w:rPr>
        <w:t xml:space="preserve">Figure </w:t>
      </w:r>
      <w:r w:rsidRPr="0019253B">
        <w:rPr>
          <w:rFonts w:eastAsiaTheme="minorEastAsia" w:hint="eastAsia"/>
          <w:lang w:eastAsia="zh-CN"/>
        </w:rPr>
        <w:t>3-</w:t>
      </w:r>
      <w:r w:rsidR="00DE22F7">
        <w:rPr>
          <w:rFonts w:eastAsiaTheme="minorEastAsia"/>
          <w:lang w:eastAsia="zh-CN"/>
        </w:rPr>
        <w:t>9</w:t>
      </w:r>
      <w:r w:rsidR="00DE22F7" w:rsidRPr="0019253B">
        <w:rPr>
          <w:rFonts w:eastAsiaTheme="minorEastAsia"/>
          <w:lang w:eastAsia="zh-CN"/>
        </w:rPr>
        <w:t xml:space="preserve"> BLER</w:t>
      </w:r>
      <w:r w:rsidRPr="0019253B">
        <w:rPr>
          <w:rFonts w:eastAsiaTheme="minorEastAsia"/>
          <w:lang w:eastAsia="zh-CN"/>
        </w:rPr>
        <w:t xml:space="preserve"> of different</w:t>
      </w:r>
      <w:r w:rsidRPr="0019253B">
        <w:rPr>
          <w:rFonts w:eastAsiaTheme="minorEastAsia" w:hint="eastAsia"/>
          <w:lang w:eastAsia="zh-CN"/>
        </w:rPr>
        <w:t xml:space="preserve">                 </w:t>
      </w:r>
    </w:p>
    <w:p w:rsidR="000A733A" w:rsidRDefault="0019253B">
      <w:pPr>
        <w:ind w:firstLineChars="100" w:firstLine="200"/>
        <w:jc w:val="both"/>
        <w:rPr>
          <w:rFonts w:eastAsiaTheme="minorEastAsia"/>
          <w:lang w:eastAsia="zh-CN"/>
        </w:rPr>
      </w:pPr>
      <w:r w:rsidRPr="0019253B">
        <w:rPr>
          <w:rFonts w:eastAsiaTheme="minorEastAsia"/>
          <w:lang w:eastAsia="zh-CN"/>
        </w:rPr>
        <w:t xml:space="preserve">DMRS </w:t>
      </w:r>
      <w:r w:rsidR="00DE22F7" w:rsidRPr="0019253B">
        <w:rPr>
          <w:rFonts w:eastAsiaTheme="minorEastAsia"/>
          <w:lang w:eastAsia="zh-CN"/>
        </w:rPr>
        <w:t>patterns (</w:t>
      </w:r>
      <w:r w:rsidRPr="0019253B">
        <w:rPr>
          <w:rFonts w:eastAsiaTheme="minorEastAsia"/>
          <w:lang w:eastAsia="zh-CN"/>
        </w:rPr>
        <w:t>Rank1/</w:t>
      </w:r>
      <w:r>
        <w:rPr>
          <w:rFonts w:eastAsiaTheme="minorEastAsia" w:hint="eastAsia"/>
          <w:lang w:eastAsia="zh-CN"/>
        </w:rPr>
        <w:t>12</w:t>
      </w:r>
      <w:r w:rsidRPr="0019253B">
        <w:rPr>
          <w:rFonts w:eastAsiaTheme="minorEastAsia" w:hint="eastAsia"/>
          <w:lang w:eastAsia="zh-CN"/>
        </w:rPr>
        <w:t>0</w:t>
      </w:r>
      <w:r w:rsidRPr="0019253B">
        <w:rPr>
          <w:rFonts w:eastAsiaTheme="minorEastAsia"/>
          <w:lang w:eastAsia="zh-CN"/>
        </w:rPr>
        <w:t>km/</w:t>
      </w:r>
      <w:r w:rsidRPr="0019253B">
        <w:rPr>
          <w:rFonts w:eastAsiaTheme="minorEastAsia" w:hint="eastAsia"/>
          <w:lang w:eastAsia="zh-CN"/>
        </w:rPr>
        <w:t>64</w:t>
      </w:r>
      <w:r w:rsidR="00B638D0">
        <w:rPr>
          <w:rFonts w:eastAsiaTheme="minorEastAsia" w:hint="eastAsia"/>
          <w:lang w:eastAsia="zh-CN"/>
        </w:rPr>
        <w:t>Q</w:t>
      </w:r>
      <w:r w:rsidRPr="0019253B">
        <w:rPr>
          <w:rFonts w:eastAsiaTheme="minorEastAsia" w:hint="eastAsia"/>
          <w:lang w:eastAsia="zh-CN"/>
        </w:rPr>
        <w:t>AM</w:t>
      </w:r>
      <w:r w:rsidRPr="0019253B">
        <w:rPr>
          <w:rFonts w:eastAsiaTheme="minorEastAsia"/>
          <w:lang w:eastAsia="zh-CN"/>
        </w:rPr>
        <w:t>/0.</w:t>
      </w:r>
      <w:r w:rsidRPr="0019253B">
        <w:rPr>
          <w:rFonts w:eastAsiaTheme="minorEastAsia" w:hint="eastAsia"/>
          <w:lang w:eastAsia="zh-CN"/>
        </w:rPr>
        <w:t>83</w:t>
      </w:r>
      <w:r w:rsidRPr="0019253B">
        <w:rPr>
          <w:rFonts w:eastAsiaTheme="minorEastAsia"/>
          <w:lang w:eastAsia="zh-CN"/>
        </w:rPr>
        <w:t>)</w:t>
      </w:r>
      <w:r w:rsidRPr="0019253B">
        <w:rPr>
          <w:rFonts w:eastAsiaTheme="minorEastAsia" w:hint="eastAsia"/>
          <w:lang w:eastAsia="zh-CN"/>
        </w:rPr>
        <w:t xml:space="preserve">     </w:t>
      </w:r>
    </w:p>
    <w:p w:rsidR="00EE5197" w:rsidRDefault="00EE5197">
      <w:pPr>
        <w:ind w:firstLineChars="100" w:firstLine="200"/>
        <w:jc w:val="both"/>
        <w:rPr>
          <w:rFonts w:eastAsiaTheme="minorEastAsia"/>
          <w:lang w:eastAsia="zh-CN"/>
        </w:rPr>
      </w:pPr>
    </w:p>
    <w:p w:rsidR="000A733A" w:rsidRDefault="00CE11D6">
      <w:pPr>
        <w:pStyle w:val="2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Rank 2 e</w:t>
      </w:r>
      <w:r w:rsidR="00412AAB">
        <w:rPr>
          <w:rFonts w:eastAsiaTheme="minorEastAsia" w:hint="eastAsia"/>
          <w:lang w:eastAsia="zh-CN"/>
        </w:rPr>
        <w:t>valuation</w:t>
      </w:r>
    </w:p>
    <w:p w:rsidR="000A733A" w:rsidRDefault="00AC268F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rank 2 evaluation, </w:t>
      </w:r>
      <w:r w:rsidRPr="008C007E">
        <w:rPr>
          <w:rFonts w:eastAsiaTheme="minorEastAsia" w:hint="eastAsia"/>
          <w:lang w:val="en-US" w:eastAsia="zh-CN"/>
        </w:rPr>
        <w:t>modulation order</w:t>
      </w:r>
      <w:r w:rsidR="00B47C3F">
        <w:rPr>
          <w:rFonts w:eastAsiaTheme="minorEastAsia" w:hint="eastAsia"/>
          <w:lang w:val="en-US" w:eastAsia="zh-CN"/>
        </w:rPr>
        <w:t>s</w:t>
      </w:r>
      <w:r w:rsidRPr="008C007E">
        <w:rPr>
          <w:rFonts w:eastAsiaTheme="minorEastAsia" w:hint="eastAsia"/>
          <w:lang w:val="en-US" w:eastAsia="zh-CN"/>
        </w:rPr>
        <w:t xml:space="preserve"> </w:t>
      </w:r>
      <w:r w:rsidR="00B47C3F">
        <w:rPr>
          <w:rFonts w:eastAsiaTheme="minorEastAsia" w:hint="eastAsia"/>
          <w:lang w:val="en-US" w:eastAsia="zh-CN"/>
        </w:rPr>
        <w:t>of</w:t>
      </w:r>
      <w:r w:rsidR="005B00AD" w:rsidRPr="008C007E">
        <w:rPr>
          <w:rFonts w:eastAsiaTheme="minorEastAsia"/>
          <w:lang w:val="en-US" w:eastAsia="zh-CN"/>
        </w:rPr>
        <w:t xml:space="preserve"> QPSK</w:t>
      </w:r>
      <w:r w:rsidRPr="008C007E">
        <w:rPr>
          <w:rFonts w:eastAsiaTheme="minorEastAsia" w:hint="eastAsia"/>
          <w:lang w:val="en-US" w:eastAsia="zh-CN"/>
        </w:rPr>
        <w:t xml:space="preserve">, 16QAM and 64QAM, </w:t>
      </w:r>
      <w:r w:rsidR="005A40D8" w:rsidRPr="008C007E">
        <w:rPr>
          <w:rFonts w:eastAsiaTheme="minorEastAsia"/>
          <w:lang w:val="en-US" w:eastAsia="zh-CN"/>
        </w:rPr>
        <w:t>and code</w:t>
      </w:r>
      <w:r w:rsidRPr="008C007E">
        <w:rPr>
          <w:rFonts w:eastAsiaTheme="minorEastAsia" w:hint="eastAsia"/>
          <w:lang w:val="en-US" w:eastAsia="zh-CN"/>
        </w:rPr>
        <w:t xml:space="preserve"> rate</w:t>
      </w:r>
      <w:r w:rsidR="00B47C3F">
        <w:rPr>
          <w:rFonts w:eastAsiaTheme="minorEastAsia" w:hint="eastAsia"/>
          <w:lang w:val="en-US" w:eastAsia="zh-CN"/>
        </w:rPr>
        <w:t>s</w:t>
      </w:r>
      <w:r w:rsidRPr="008C007E">
        <w:rPr>
          <w:rFonts w:eastAsiaTheme="minorEastAsia" w:hint="eastAsia"/>
          <w:lang w:val="en-US" w:eastAsia="zh-CN"/>
        </w:rPr>
        <w:t xml:space="preserve"> </w:t>
      </w:r>
      <w:r w:rsidR="00B47C3F">
        <w:rPr>
          <w:rFonts w:eastAsiaTheme="minorEastAsia" w:hint="eastAsia"/>
          <w:lang w:val="en-US" w:eastAsia="zh-CN"/>
        </w:rPr>
        <w:t>of</w:t>
      </w:r>
      <w:r w:rsidRPr="008C007E">
        <w:rPr>
          <w:rFonts w:eastAsiaTheme="minorEastAsia" w:hint="eastAsia"/>
          <w:lang w:val="en-US" w:eastAsia="zh-CN"/>
        </w:rPr>
        <w:t xml:space="preserve"> 0.5</w:t>
      </w:r>
      <w:r w:rsidR="000161E5" w:rsidRPr="008C007E">
        <w:rPr>
          <w:rFonts w:eastAsiaTheme="minorEastAsia"/>
          <w:lang w:val="en-US" w:eastAsia="zh-CN"/>
        </w:rPr>
        <w:t>, 0.75</w:t>
      </w:r>
      <w:r w:rsidRPr="008C007E">
        <w:rPr>
          <w:rFonts w:eastAsiaTheme="minorEastAsia" w:hint="eastAsia"/>
          <w:lang w:val="en-US" w:eastAsia="zh-CN"/>
        </w:rPr>
        <w:t xml:space="preserve"> and 0.83</w:t>
      </w:r>
      <w:r w:rsidR="00B47C3F">
        <w:rPr>
          <w:rFonts w:eastAsiaTheme="minorEastAsia" w:hint="eastAsia"/>
          <w:lang w:val="en-US" w:eastAsia="zh-CN"/>
        </w:rPr>
        <w:t xml:space="preserve"> are used</w:t>
      </w:r>
      <w:r w:rsidRPr="008C007E">
        <w:rPr>
          <w:rFonts w:eastAsiaTheme="minorEastAsia" w:hint="eastAsia"/>
          <w:lang w:val="en-US" w:eastAsia="zh-CN"/>
        </w:rPr>
        <w:t xml:space="preserve"> respectively. </w:t>
      </w:r>
    </w:p>
    <w:p w:rsidR="000A733A" w:rsidRDefault="00CE11D6">
      <w:pPr>
        <w:pStyle w:val="3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3km </w:t>
      </w:r>
      <w:r w:rsidRPr="00CE11D6">
        <w:rPr>
          <w:rFonts w:eastAsiaTheme="minorEastAsia" w:hint="eastAsia"/>
          <w:lang w:val="en-US" w:eastAsia="zh-CN"/>
        </w:rPr>
        <w:t>UE speed</w:t>
      </w:r>
    </w:p>
    <w:p w:rsidR="005D3491" w:rsidRPr="00D57B96" w:rsidRDefault="005D3491" w:rsidP="00FE11D2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 xml:space="preserve">The </w:t>
      </w:r>
      <w:r w:rsidRPr="00AC268F">
        <w:rPr>
          <w:rFonts w:eastAsiaTheme="minorEastAsia" w:hint="eastAsia"/>
          <w:lang w:val="en-US" w:eastAsia="zh-CN"/>
        </w:rPr>
        <w:t>BLER performance of 6 DMRS patterns at</w:t>
      </w:r>
      <w:r w:rsidR="008711AA">
        <w:rPr>
          <w:rFonts w:eastAsiaTheme="minorEastAsia" w:hint="eastAsia"/>
          <w:lang w:val="en-US" w:eastAsia="zh-CN"/>
        </w:rPr>
        <w:t xml:space="preserve"> </w:t>
      </w:r>
      <w:r w:rsidRPr="00AC268F">
        <w:rPr>
          <w:rFonts w:eastAsiaTheme="minorEastAsia" w:hint="eastAsia"/>
          <w:lang w:val="en-US" w:eastAsia="zh-CN"/>
        </w:rPr>
        <w:t>3km/h UE speed</w:t>
      </w:r>
      <w:r w:rsidR="0088292C">
        <w:rPr>
          <w:rFonts w:eastAsiaTheme="minorEastAsia" w:hint="eastAsia"/>
          <w:lang w:val="en-US" w:eastAsia="zh-CN"/>
        </w:rPr>
        <w:t xml:space="preserve"> with </w:t>
      </w:r>
      <w:r w:rsidR="0088292C" w:rsidRPr="0088292C">
        <w:rPr>
          <w:rFonts w:eastAsiaTheme="minorEastAsia" w:hint="eastAsia"/>
          <w:lang w:val="en-US" w:eastAsia="zh-CN"/>
        </w:rPr>
        <w:t>rank 2</w:t>
      </w:r>
      <w:r w:rsidR="0088292C">
        <w:rPr>
          <w:rFonts w:eastAsiaTheme="minorEastAsia" w:hint="eastAsia"/>
          <w:lang w:val="en-US" w:eastAsia="zh-CN"/>
        </w:rPr>
        <w:t xml:space="preserve"> </w:t>
      </w:r>
      <w:r w:rsidR="0088292C" w:rsidRPr="0088292C">
        <w:rPr>
          <w:rFonts w:eastAsiaTheme="minorEastAsia"/>
          <w:lang w:val="en-US" w:eastAsia="zh-CN"/>
        </w:rPr>
        <w:t>transmission</w:t>
      </w:r>
      <w:r w:rsidRPr="00AC268F">
        <w:rPr>
          <w:rFonts w:eastAsiaTheme="minorEastAsia" w:hint="eastAsia"/>
          <w:lang w:val="en-US" w:eastAsia="zh-CN"/>
        </w:rPr>
        <w:t xml:space="preserve"> </w:t>
      </w:r>
      <w:r w:rsidR="001A2B3C">
        <w:rPr>
          <w:rFonts w:eastAsiaTheme="minorEastAsia" w:hint="eastAsia"/>
          <w:lang w:val="en-US" w:eastAsia="zh-CN"/>
        </w:rPr>
        <w:t>are</w:t>
      </w:r>
      <w:r>
        <w:rPr>
          <w:rFonts w:eastAsiaTheme="minorEastAsia" w:hint="eastAsia"/>
          <w:lang w:val="en-US" w:eastAsia="zh-CN"/>
        </w:rPr>
        <w:t xml:space="preserve"> shown i</w:t>
      </w:r>
      <w:r w:rsidRPr="00D57B96">
        <w:rPr>
          <w:rFonts w:eastAsiaTheme="minorEastAsia" w:hint="eastAsia"/>
          <w:lang w:val="en-US" w:eastAsia="zh-CN"/>
        </w:rPr>
        <w:t xml:space="preserve">n Figure </w:t>
      </w:r>
      <w:r>
        <w:rPr>
          <w:rFonts w:eastAsiaTheme="minorEastAsia" w:hint="eastAsia"/>
          <w:lang w:val="en-US" w:eastAsia="zh-CN"/>
        </w:rPr>
        <w:t xml:space="preserve">3-10 to 3-12. </w:t>
      </w:r>
      <w:r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>he simulation</w:t>
      </w:r>
      <w:r w:rsidR="001A2B3C">
        <w:rPr>
          <w:rFonts w:eastAsiaTheme="minorEastAsia" w:hint="eastAsia"/>
          <w:lang w:val="en-US" w:eastAsia="zh-CN"/>
        </w:rPr>
        <w:t xml:space="preserve"> results</w:t>
      </w:r>
      <w:r>
        <w:rPr>
          <w:rFonts w:eastAsiaTheme="minorEastAsia" w:hint="eastAsia"/>
          <w:lang w:val="en-US" w:eastAsia="zh-CN"/>
        </w:rPr>
        <w:t xml:space="preserve"> show </w:t>
      </w:r>
      <w:r w:rsidRPr="008174D0">
        <w:rPr>
          <w:rFonts w:eastAsiaTheme="minorEastAsia"/>
          <w:lang w:val="en-US" w:eastAsia="zh-CN"/>
        </w:rPr>
        <w:t xml:space="preserve">the performance of CDM in time domain (shown as pattern 1) and CDM in frequency domain (shown as pattern2 and pattern3) are better than FDM(shown as </w:t>
      </w:r>
      <w:r>
        <w:rPr>
          <w:rFonts w:eastAsiaTheme="minorEastAsia"/>
          <w:lang w:val="en-US" w:eastAsia="zh-CN"/>
        </w:rPr>
        <w:t>pattern4,pattern5 and pattern6)</w:t>
      </w:r>
      <w:r>
        <w:rPr>
          <w:rFonts w:eastAsiaTheme="minorEastAsia" w:hint="eastAsia"/>
          <w:lang w:val="en-US" w:eastAsia="zh-CN"/>
        </w:rPr>
        <w:t xml:space="preserve"> i</w:t>
      </w:r>
      <w:r>
        <w:rPr>
          <w:rFonts w:eastAsiaTheme="minorEastAsia"/>
          <w:lang w:val="en-US" w:eastAsia="zh-CN"/>
        </w:rPr>
        <w:t>n</w:t>
      </w:r>
      <w:r w:rsidR="001A2B3C">
        <w:rPr>
          <w:rFonts w:eastAsiaTheme="minorEastAsia" w:hint="eastAsia"/>
          <w:lang w:val="en-US" w:eastAsia="zh-CN"/>
        </w:rPr>
        <w:t xml:space="preserve"> the</w:t>
      </w:r>
      <w:r>
        <w:rPr>
          <w:rFonts w:eastAsiaTheme="minorEastAsia"/>
          <w:lang w:val="en-US" w:eastAsia="zh-CN"/>
        </w:rPr>
        <w:t xml:space="preserve"> case of 3km UE speed</w:t>
      </w:r>
      <w:r>
        <w:rPr>
          <w:rFonts w:eastAsiaTheme="minorEastAsia" w:hint="eastAsia"/>
          <w:lang w:val="en-US" w:eastAsia="zh-CN"/>
        </w:rPr>
        <w:t xml:space="preserve">. </w:t>
      </w:r>
    </w:p>
    <w:p w:rsidR="000A733A" w:rsidRDefault="00D439F2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val="en-US" w:eastAsia="zh-CN"/>
        </w:rPr>
        <w:lastRenderedPageBreak/>
        <w:drawing>
          <wp:inline distT="0" distB="0" distL="0" distR="0">
            <wp:extent cx="2692800" cy="2424960"/>
            <wp:effectExtent l="19050" t="0" r="0" b="0"/>
            <wp:docPr id="34" name="图片 33" descr="rank2_cdla300ns_3km_QPSK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nk2_cdla300ns_3km_QPSK.emf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2800" cy="242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t xml:space="preserve">       </w:t>
      </w:r>
      <w:r>
        <w:rPr>
          <w:rFonts w:eastAsiaTheme="minorEastAsia" w:hint="eastAsia"/>
          <w:noProof/>
          <w:lang w:val="en-US" w:eastAsia="zh-CN"/>
        </w:rPr>
        <w:drawing>
          <wp:inline distT="0" distB="0" distL="0" distR="0">
            <wp:extent cx="2692800" cy="2424960"/>
            <wp:effectExtent l="19050" t="0" r="0" b="0"/>
            <wp:docPr id="35" name="图片 34" descr="rank2_cdla300ns_3km_16QAM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nk2_cdla300ns_3km_16QAM.emf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2800" cy="242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733A" w:rsidRDefault="00722CED">
      <w:pPr>
        <w:jc w:val="both"/>
        <w:rPr>
          <w:rFonts w:eastAsiaTheme="minorEastAsia"/>
          <w:lang w:eastAsia="zh-CN"/>
        </w:rPr>
      </w:pPr>
      <w:r w:rsidRPr="00722CED">
        <w:rPr>
          <w:rFonts w:eastAsiaTheme="minorEastAsia" w:hint="eastAsia"/>
          <w:lang w:eastAsia="zh-CN"/>
        </w:rPr>
        <w:t xml:space="preserve">           </w:t>
      </w:r>
      <w:r w:rsidRPr="00722CED">
        <w:rPr>
          <w:rFonts w:eastAsiaTheme="minorEastAsia"/>
          <w:lang w:eastAsia="zh-CN"/>
        </w:rPr>
        <w:t xml:space="preserve">Figure </w:t>
      </w:r>
      <w:r w:rsidRPr="00722CED">
        <w:rPr>
          <w:rFonts w:eastAsiaTheme="minorEastAsia" w:hint="eastAsia"/>
          <w:lang w:eastAsia="zh-CN"/>
        </w:rPr>
        <w:t>3-</w:t>
      </w:r>
      <w:r w:rsidR="00DE22F7" w:rsidRPr="00722CED">
        <w:rPr>
          <w:rFonts w:eastAsiaTheme="minorEastAsia"/>
          <w:lang w:eastAsia="zh-CN"/>
        </w:rPr>
        <w:t>1</w:t>
      </w:r>
      <w:r w:rsidR="00DE22F7">
        <w:rPr>
          <w:rFonts w:eastAsiaTheme="minorEastAsia"/>
          <w:lang w:eastAsia="zh-CN"/>
        </w:rPr>
        <w:t>0</w:t>
      </w:r>
      <w:r w:rsidR="00DE22F7" w:rsidRPr="00722CED">
        <w:rPr>
          <w:rFonts w:eastAsiaTheme="minorEastAsia"/>
          <w:lang w:eastAsia="zh-CN"/>
        </w:rPr>
        <w:t xml:space="preserve"> BLER</w:t>
      </w:r>
      <w:r w:rsidRPr="00722CED">
        <w:rPr>
          <w:rFonts w:eastAsiaTheme="minorEastAsia"/>
          <w:lang w:eastAsia="zh-CN"/>
        </w:rPr>
        <w:t xml:space="preserve"> of different</w:t>
      </w:r>
      <w:r w:rsidRPr="00722CED">
        <w:rPr>
          <w:rFonts w:eastAsiaTheme="minorEastAsia" w:hint="eastAsia"/>
          <w:lang w:eastAsia="zh-CN"/>
        </w:rPr>
        <w:t xml:space="preserve">                                                     </w:t>
      </w:r>
      <w:r w:rsidRPr="00722CED">
        <w:rPr>
          <w:rFonts w:eastAsiaTheme="minorEastAsia"/>
          <w:lang w:eastAsia="zh-CN"/>
        </w:rPr>
        <w:t xml:space="preserve">Figure </w:t>
      </w:r>
      <w:r w:rsidRPr="00722CED">
        <w:rPr>
          <w:rFonts w:eastAsiaTheme="minorEastAsia" w:hint="eastAsia"/>
          <w:lang w:eastAsia="zh-CN"/>
        </w:rPr>
        <w:t>3-</w:t>
      </w:r>
      <w:r w:rsidR="00DE22F7">
        <w:rPr>
          <w:rFonts w:eastAsiaTheme="minorEastAsia"/>
          <w:lang w:eastAsia="zh-CN"/>
        </w:rPr>
        <w:t>11</w:t>
      </w:r>
      <w:r w:rsidR="00DE22F7" w:rsidRPr="00722CED">
        <w:rPr>
          <w:rFonts w:eastAsiaTheme="minorEastAsia"/>
          <w:lang w:eastAsia="zh-CN"/>
        </w:rPr>
        <w:t xml:space="preserve"> BLER</w:t>
      </w:r>
      <w:r w:rsidRPr="00722CED">
        <w:rPr>
          <w:rFonts w:eastAsiaTheme="minorEastAsia"/>
          <w:lang w:eastAsia="zh-CN"/>
        </w:rPr>
        <w:t xml:space="preserve"> of different</w:t>
      </w:r>
    </w:p>
    <w:p w:rsidR="000A733A" w:rsidRDefault="00722CED">
      <w:pPr>
        <w:ind w:firstLineChars="150" w:firstLine="300"/>
        <w:jc w:val="both"/>
        <w:rPr>
          <w:rFonts w:eastAsiaTheme="minorEastAsia"/>
          <w:lang w:eastAsia="zh-CN"/>
        </w:rPr>
      </w:pPr>
      <w:r w:rsidRPr="00722CED">
        <w:rPr>
          <w:rFonts w:eastAsiaTheme="minorEastAsia"/>
          <w:lang w:eastAsia="zh-CN"/>
        </w:rPr>
        <w:t xml:space="preserve">DMRS </w:t>
      </w:r>
      <w:r w:rsidR="00DE22F7" w:rsidRPr="00722CED">
        <w:rPr>
          <w:rFonts w:eastAsiaTheme="minorEastAsia"/>
          <w:lang w:eastAsia="zh-CN"/>
        </w:rPr>
        <w:t>patterns (</w:t>
      </w:r>
      <w:r w:rsidRPr="00722CED">
        <w:rPr>
          <w:rFonts w:eastAsiaTheme="minorEastAsia"/>
          <w:lang w:eastAsia="zh-CN"/>
        </w:rPr>
        <w:t>Rank</w:t>
      </w:r>
      <w:r>
        <w:rPr>
          <w:rFonts w:eastAsiaTheme="minorEastAsia" w:hint="eastAsia"/>
          <w:lang w:eastAsia="zh-CN"/>
        </w:rPr>
        <w:t>2</w:t>
      </w:r>
      <w:r w:rsidRPr="00722CED">
        <w:rPr>
          <w:rFonts w:eastAsiaTheme="minorEastAsia"/>
          <w:lang w:eastAsia="zh-CN"/>
        </w:rPr>
        <w:t>/3km/QPSK/0.5)</w:t>
      </w:r>
      <w:r w:rsidRPr="00722CED">
        <w:rPr>
          <w:rFonts w:eastAsiaTheme="minorEastAsia" w:hint="eastAsia"/>
          <w:lang w:eastAsia="zh-CN"/>
        </w:rPr>
        <w:t xml:space="preserve">                              </w:t>
      </w:r>
      <w:r w:rsidRPr="00722CED">
        <w:rPr>
          <w:rFonts w:eastAsiaTheme="minorEastAsia"/>
          <w:lang w:eastAsia="zh-CN"/>
        </w:rPr>
        <w:t xml:space="preserve">DMRS </w:t>
      </w:r>
      <w:r w:rsidR="00DE22F7" w:rsidRPr="00722CED">
        <w:rPr>
          <w:rFonts w:eastAsiaTheme="minorEastAsia"/>
          <w:lang w:eastAsia="zh-CN"/>
        </w:rPr>
        <w:t>patterns (</w:t>
      </w:r>
      <w:r w:rsidRPr="00722CED">
        <w:rPr>
          <w:rFonts w:eastAsiaTheme="minorEastAsia"/>
          <w:lang w:eastAsia="zh-CN"/>
        </w:rPr>
        <w:t>Rank</w:t>
      </w:r>
      <w:r>
        <w:rPr>
          <w:rFonts w:eastAsiaTheme="minorEastAsia" w:hint="eastAsia"/>
          <w:lang w:eastAsia="zh-CN"/>
        </w:rPr>
        <w:t>2</w:t>
      </w:r>
      <w:r w:rsidRPr="00722CED">
        <w:rPr>
          <w:rFonts w:eastAsiaTheme="minorEastAsia"/>
          <w:lang w:eastAsia="zh-CN"/>
        </w:rPr>
        <w:t>/3km/</w:t>
      </w:r>
      <w:r w:rsidRPr="00722CED">
        <w:rPr>
          <w:rFonts w:eastAsiaTheme="minorEastAsia" w:hint="eastAsia"/>
          <w:lang w:eastAsia="zh-CN"/>
        </w:rPr>
        <w:t>16QAM</w:t>
      </w:r>
      <w:r w:rsidRPr="00722CED">
        <w:rPr>
          <w:rFonts w:eastAsiaTheme="minorEastAsia"/>
          <w:lang w:eastAsia="zh-CN"/>
        </w:rPr>
        <w:t>/0.</w:t>
      </w:r>
      <w:r w:rsidRPr="00722CED">
        <w:rPr>
          <w:rFonts w:eastAsiaTheme="minorEastAsia" w:hint="eastAsia"/>
          <w:lang w:eastAsia="zh-CN"/>
        </w:rPr>
        <w:t>7</w:t>
      </w:r>
      <w:r w:rsidRPr="00722CED">
        <w:rPr>
          <w:rFonts w:eastAsiaTheme="minorEastAsia"/>
          <w:lang w:eastAsia="zh-CN"/>
        </w:rPr>
        <w:t>5)</w:t>
      </w:r>
    </w:p>
    <w:p w:rsidR="000A733A" w:rsidRDefault="00A35A94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>
            <wp:extent cx="2692800" cy="2424960"/>
            <wp:effectExtent l="19050" t="0" r="0" b="0"/>
            <wp:docPr id="37" name="图片 36" descr="rank2_cdla300ns_3km_64QAM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nk2_cdla300ns_3km_64QAM.emf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2800" cy="242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733A" w:rsidRDefault="00503FD5">
      <w:pPr>
        <w:jc w:val="both"/>
        <w:rPr>
          <w:rFonts w:eastAsiaTheme="minorEastAsia"/>
          <w:lang w:eastAsia="zh-CN"/>
        </w:rPr>
      </w:pPr>
      <w:r w:rsidRPr="00503FD5">
        <w:rPr>
          <w:rFonts w:eastAsiaTheme="minorEastAsia" w:hint="eastAsia"/>
          <w:lang w:eastAsia="zh-CN"/>
        </w:rPr>
        <w:t xml:space="preserve">           </w:t>
      </w:r>
      <w:r w:rsidRPr="00503FD5">
        <w:rPr>
          <w:rFonts w:eastAsiaTheme="minorEastAsia"/>
          <w:lang w:eastAsia="zh-CN"/>
        </w:rPr>
        <w:t xml:space="preserve">Figure </w:t>
      </w:r>
      <w:r w:rsidRPr="00503FD5">
        <w:rPr>
          <w:rFonts w:eastAsiaTheme="minorEastAsia" w:hint="eastAsia"/>
          <w:lang w:eastAsia="zh-CN"/>
        </w:rPr>
        <w:t>3-</w:t>
      </w:r>
      <w:r w:rsidR="00DE22F7">
        <w:rPr>
          <w:rFonts w:eastAsiaTheme="minorEastAsia"/>
          <w:lang w:eastAsia="zh-CN"/>
        </w:rPr>
        <w:t>12</w:t>
      </w:r>
      <w:r w:rsidR="00DE22F7" w:rsidRPr="00503FD5">
        <w:rPr>
          <w:rFonts w:eastAsiaTheme="minorEastAsia"/>
          <w:lang w:eastAsia="zh-CN"/>
        </w:rPr>
        <w:t xml:space="preserve"> BLER</w:t>
      </w:r>
      <w:r w:rsidRPr="00503FD5">
        <w:rPr>
          <w:rFonts w:eastAsiaTheme="minorEastAsia"/>
          <w:lang w:eastAsia="zh-CN"/>
        </w:rPr>
        <w:t xml:space="preserve"> of different</w:t>
      </w:r>
      <w:r w:rsidRPr="00503FD5">
        <w:rPr>
          <w:rFonts w:eastAsiaTheme="minorEastAsia" w:hint="eastAsia"/>
          <w:lang w:eastAsia="zh-CN"/>
        </w:rPr>
        <w:t xml:space="preserve"> </w:t>
      </w:r>
    </w:p>
    <w:p w:rsidR="000A733A" w:rsidRDefault="00503FD5">
      <w:pPr>
        <w:ind w:firstLineChars="150" w:firstLine="300"/>
        <w:jc w:val="both"/>
        <w:rPr>
          <w:rFonts w:eastAsiaTheme="minorEastAsia"/>
          <w:lang w:eastAsia="zh-CN"/>
        </w:rPr>
      </w:pPr>
      <w:r w:rsidRPr="00503FD5">
        <w:rPr>
          <w:rFonts w:eastAsiaTheme="minorEastAsia"/>
          <w:lang w:eastAsia="zh-CN"/>
        </w:rPr>
        <w:t xml:space="preserve">DMRS </w:t>
      </w:r>
      <w:r w:rsidR="00DE22F7" w:rsidRPr="00503FD5">
        <w:rPr>
          <w:rFonts w:eastAsiaTheme="minorEastAsia"/>
          <w:lang w:eastAsia="zh-CN"/>
        </w:rPr>
        <w:t>patterns (</w:t>
      </w:r>
      <w:r w:rsidRPr="00503FD5">
        <w:rPr>
          <w:rFonts w:eastAsiaTheme="minorEastAsia"/>
          <w:lang w:eastAsia="zh-CN"/>
        </w:rPr>
        <w:t>Rank</w:t>
      </w:r>
      <w:r>
        <w:rPr>
          <w:rFonts w:eastAsiaTheme="minorEastAsia" w:hint="eastAsia"/>
          <w:lang w:eastAsia="zh-CN"/>
        </w:rPr>
        <w:t>2</w:t>
      </w:r>
      <w:r w:rsidRPr="00503FD5">
        <w:rPr>
          <w:rFonts w:eastAsiaTheme="minorEastAsia"/>
          <w:lang w:eastAsia="zh-CN"/>
        </w:rPr>
        <w:t>/3km/</w:t>
      </w:r>
      <w:r w:rsidRPr="00503FD5">
        <w:rPr>
          <w:rFonts w:eastAsiaTheme="minorEastAsia" w:hint="eastAsia"/>
          <w:lang w:eastAsia="zh-CN"/>
        </w:rPr>
        <w:t>64</w:t>
      </w:r>
      <w:r w:rsidR="00B638D0">
        <w:rPr>
          <w:rFonts w:eastAsiaTheme="minorEastAsia" w:hint="eastAsia"/>
          <w:lang w:eastAsia="zh-CN"/>
        </w:rPr>
        <w:t>Q</w:t>
      </w:r>
      <w:r w:rsidRPr="00503FD5">
        <w:rPr>
          <w:rFonts w:eastAsiaTheme="minorEastAsia" w:hint="eastAsia"/>
          <w:lang w:eastAsia="zh-CN"/>
        </w:rPr>
        <w:t>AM</w:t>
      </w:r>
      <w:r w:rsidRPr="00503FD5">
        <w:rPr>
          <w:rFonts w:eastAsiaTheme="minorEastAsia"/>
          <w:lang w:eastAsia="zh-CN"/>
        </w:rPr>
        <w:t>/0.</w:t>
      </w:r>
      <w:r w:rsidRPr="00503FD5">
        <w:rPr>
          <w:rFonts w:eastAsiaTheme="minorEastAsia" w:hint="eastAsia"/>
          <w:lang w:eastAsia="zh-CN"/>
        </w:rPr>
        <w:t>83</w:t>
      </w:r>
      <w:r w:rsidRPr="00503FD5">
        <w:rPr>
          <w:rFonts w:eastAsiaTheme="minorEastAsia"/>
          <w:lang w:eastAsia="zh-CN"/>
        </w:rPr>
        <w:t>)</w:t>
      </w:r>
      <w:r w:rsidRPr="00503FD5">
        <w:rPr>
          <w:rFonts w:eastAsiaTheme="minorEastAsia" w:hint="eastAsia"/>
          <w:lang w:eastAsia="zh-CN"/>
        </w:rPr>
        <w:t xml:space="preserve"> </w:t>
      </w:r>
    </w:p>
    <w:p w:rsidR="000A733A" w:rsidRDefault="000A733A">
      <w:pPr>
        <w:jc w:val="both"/>
        <w:rPr>
          <w:rFonts w:eastAsiaTheme="minorEastAsia"/>
          <w:lang w:eastAsia="zh-CN"/>
        </w:rPr>
      </w:pPr>
    </w:p>
    <w:p w:rsidR="000A733A" w:rsidRDefault="000A733A">
      <w:pPr>
        <w:jc w:val="both"/>
        <w:rPr>
          <w:rFonts w:eastAsiaTheme="minorEastAsia"/>
          <w:lang w:eastAsia="zh-CN"/>
        </w:rPr>
      </w:pPr>
    </w:p>
    <w:p w:rsidR="000A733A" w:rsidRDefault="00CE11D6">
      <w:pPr>
        <w:pStyle w:val="3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30km </w:t>
      </w:r>
      <w:r w:rsidRPr="00CE11D6">
        <w:rPr>
          <w:rFonts w:eastAsiaTheme="minorEastAsia" w:hint="eastAsia"/>
          <w:lang w:val="en-US" w:eastAsia="zh-CN"/>
        </w:rPr>
        <w:t>UE speed</w:t>
      </w:r>
    </w:p>
    <w:p w:rsidR="000A733A" w:rsidRDefault="003D415B">
      <w:pPr>
        <w:jc w:val="both"/>
        <w:rPr>
          <w:rFonts w:eastAsiaTheme="minorEastAsia"/>
          <w:lang w:eastAsia="zh-CN"/>
        </w:rPr>
      </w:pPr>
      <w:r w:rsidRPr="003D415B">
        <w:rPr>
          <w:rFonts w:eastAsiaTheme="minorEastAsia" w:hint="eastAsia"/>
          <w:lang w:val="en-US" w:eastAsia="zh-CN"/>
        </w:rPr>
        <w:t xml:space="preserve">The BLER performance of 6 DMRS patterns at 30km/h UE speed with rank </w:t>
      </w:r>
      <w:r>
        <w:rPr>
          <w:rFonts w:eastAsiaTheme="minorEastAsia" w:hint="eastAsia"/>
          <w:lang w:val="en-US" w:eastAsia="zh-CN"/>
        </w:rPr>
        <w:t>2</w:t>
      </w:r>
      <w:r w:rsidRPr="003D415B">
        <w:rPr>
          <w:rFonts w:eastAsiaTheme="minorEastAsia" w:hint="eastAsia"/>
          <w:lang w:val="en-US" w:eastAsia="zh-CN"/>
        </w:rPr>
        <w:t xml:space="preserve"> </w:t>
      </w:r>
      <w:r w:rsidRPr="003D415B">
        <w:rPr>
          <w:rFonts w:eastAsiaTheme="minorEastAsia"/>
          <w:lang w:val="en-US" w:eastAsia="zh-CN"/>
        </w:rPr>
        <w:t>transmission</w:t>
      </w:r>
      <w:r w:rsidRPr="003D415B">
        <w:rPr>
          <w:rFonts w:eastAsiaTheme="minorEastAsia" w:hint="eastAsia"/>
          <w:lang w:val="en-US" w:eastAsia="zh-CN"/>
        </w:rPr>
        <w:t xml:space="preserve"> </w:t>
      </w:r>
      <w:r w:rsidR="001A2B3C">
        <w:rPr>
          <w:rFonts w:eastAsiaTheme="minorEastAsia" w:hint="eastAsia"/>
          <w:lang w:val="en-US" w:eastAsia="zh-CN"/>
        </w:rPr>
        <w:t>are</w:t>
      </w:r>
      <w:r w:rsidRPr="003D415B">
        <w:rPr>
          <w:rFonts w:eastAsiaTheme="minorEastAsia" w:hint="eastAsia"/>
          <w:lang w:val="en-US" w:eastAsia="zh-CN"/>
        </w:rPr>
        <w:t xml:space="preserve"> shown in Figure 3-4 to 3-6. </w:t>
      </w:r>
      <w:r w:rsidRPr="003D415B">
        <w:rPr>
          <w:rFonts w:eastAsiaTheme="minorEastAsia"/>
          <w:lang w:val="en-US" w:eastAsia="zh-CN"/>
        </w:rPr>
        <w:t>T</w:t>
      </w:r>
      <w:r w:rsidRPr="003D415B">
        <w:rPr>
          <w:rFonts w:eastAsiaTheme="minorEastAsia" w:hint="eastAsia"/>
          <w:lang w:val="en-US" w:eastAsia="zh-CN"/>
        </w:rPr>
        <w:t>he simulation</w:t>
      </w:r>
      <w:r w:rsidR="001A2B3C">
        <w:rPr>
          <w:rFonts w:eastAsiaTheme="minorEastAsia" w:hint="eastAsia"/>
          <w:lang w:val="en-US" w:eastAsia="zh-CN"/>
        </w:rPr>
        <w:t xml:space="preserve"> results</w:t>
      </w:r>
      <w:r w:rsidRPr="003D415B">
        <w:rPr>
          <w:rFonts w:eastAsiaTheme="minorEastAsia" w:hint="eastAsia"/>
          <w:lang w:val="en-US" w:eastAsia="zh-CN"/>
        </w:rPr>
        <w:t xml:space="preserve"> show t</w:t>
      </w:r>
      <w:r w:rsidRPr="003D415B">
        <w:rPr>
          <w:rFonts w:eastAsiaTheme="minorEastAsia"/>
          <w:lang w:val="en-US" w:eastAsia="zh-CN"/>
        </w:rPr>
        <w:t>he performance of CDM in time domain (shown as pattern1) is better than CDM in frequency domain (shown as pattern2 and pattern3</w:t>
      </w:r>
      <w:r w:rsidR="00E0361A" w:rsidRPr="003D415B">
        <w:rPr>
          <w:rFonts w:eastAsiaTheme="minorEastAsia"/>
          <w:lang w:val="en-US" w:eastAsia="zh-CN"/>
        </w:rPr>
        <w:t>),</w:t>
      </w:r>
      <w:r w:rsidRPr="003D415B">
        <w:rPr>
          <w:rFonts w:eastAsiaTheme="minorEastAsia"/>
          <w:lang w:val="en-US" w:eastAsia="zh-CN"/>
        </w:rPr>
        <w:t xml:space="preserve"> and CDM in frequency domain (shown as pattern2 and pattern3) is better than FDM(shown as pattern4,pattern5 and pattern6)</w:t>
      </w:r>
      <w:r w:rsidRPr="003D415B">
        <w:rPr>
          <w:rFonts w:eastAsiaTheme="minorEastAsia" w:hint="eastAsia"/>
          <w:lang w:val="en-US" w:eastAsia="zh-CN"/>
        </w:rPr>
        <w:t xml:space="preserve"> i</w:t>
      </w:r>
      <w:r w:rsidRPr="003D415B">
        <w:rPr>
          <w:rFonts w:eastAsiaTheme="minorEastAsia"/>
          <w:lang w:val="en-US" w:eastAsia="zh-CN"/>
        </w:rPr>
        <w:t>n</w:t>
      </w:r>
      <w:r w:rsidR="00B46D71">
        <w:rPr>
          <w:rFonts w:eastAsiaTheme="minorEastAsia" w:hint="eastAsia"/>
          <w:lang w:val="en-US" w:eastAsia="zh-CN"/>
        </w:rPr>
        <w:t xml:space="preserve"> the</w:t>
      </w:r>
      <w:r w:rsidRPr="003D415B">
        <w:rPr>
          <w:rFonts w:eastAsiaTheme="minorEastAsia"/>
          <w:lang w:val="en-US" w:eastAsia="zh-CN"/>
        </w:rPr>
        <w:t xml:space="preserve"> case of 3</w:t>
      </w:r>
      <w:r w:rsidRPr="003D415B">
        <w:rPr>
          <w:rFonts w:eastAsiaTheme="minorEastAsia" w:hint="eastAsia"/>
          <w:lang w:val="en-US" w:eastAsia="zh-CN"/>
        </w:rPr>
        <w:t>0</w:t>
      </w:r>
      <w:r w:rsidRPr="003D415B">
        <w:rPr>
          <w:rFonts w:eastAsiaTheme="minorEastAsia"/>
          <w:lang w:val="en-US" w:eastAsia="zh-CN"/>
        </w:rPr>
        <w:t>km UE speed</w:t>
      </w:r>
      <w:r w:rsidRPr="003D415B">
        <w:rPr>
          <w:rFonts w:eastAsiaTheme="minorEastAsia" w:hint="eastAsia"/>
          <w:lang w:val="en-US" w:eastAsia="zh-CN"/>
        </w:rPr>
        <w:t>.</w:t>
      </w:r>
    </w:p>
    <w:p w:rsidR="000A733A" w:rsidRPr="00B46D71" w:rsidRDefault="000A733A">
      <w:pPr>
        <w:jc w:val="both"/>
        <w:rPr>
          <w:rFonts w:eastAsiaTheme="minorEastAsia"/>
          <w:lang w:eastAsia="zh-CN"/>
        </w:rPr>
      </w:pPr>
    </w:p>
    <w:p w:rsidR="000A733A" w:rsidRDefault="00AB03EF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val="en-US" w:eastAsia="zh-CN"/>
        </w:rPr>
        <w:lastRenderedPageBreak/>
        <w:drawing>
          <wp:inline distT="0" distB="0" distL="0" distR="0">
            <wp:extent cx="2692800" cy="2424960"/>
            <wp:effectExtent l="19050" t="0" r="0" b="0"/>
            <wp:docPr id="38" name="图片 37" descr="rank2_cdla300ns_30km_QPSK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nk2_cdla300ns_30km_QPSK.emf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2800" cy="242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t xml:space="preserve">              </w:t>
      </w:r>
      <w:r>
        <w:rPr>
          <w:rFonts w:eastAsiaTheme="minorEastAsia" w:hint="eastAsia"/>
          <w:noProof/>
          <w:lang w:val="en-US" w:eastAsia="zh-CN"/>
        </w:rPr>
        <w:drawing>
          <wp:inline distT="0" distB="0" distL="0" distR="0">
            <wp:extent cx="2692800" cy="2424960"/>
            <wp:effectExtent l="19050" t="0" r="0" b="0"/>
            <wp:docPr id="39" name="图片 38" descr="rank2_cdla300ns_30km_16QAM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nk2_cdla300ns_30km_16QAM.emf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2800" cy="242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733A" w:rsidRDefault="00503FD5">
      <w:pPr>
        <w:jc w:val="both"/>
        <w:rPr>
          <w:rFonts w:eastAsiaTheme="minorEastAsia"/>
          <w:lang w:eastAsia="zh-CN"/>
        </w:rPr>
      </w:pPr>
      <w:r w:rsidRPr="00722CED">
        <w:rPr>
          <w:rFonts w:eastAsiaTheme="minorEastAsia" w:hint="eastAsia"/>
          <w:lang w:eastAsia="zh-CN"/>
        </w:rPr>
        <w:t xml:space="preserve">          </w:t>
      </w:r>
      <w:r w:rsidRPr="00722CED">
        <w:rPr>
          <w:rFonts w:eastAsiaTheme="minorEastAsia"/>
          <w:lang w:eastAsia="zh-CN"/>
        </w:rPr>
        <w:t xml:space="preserve">Figure </w:t>
      </w:r>
      <w:r w:rsidRPr="00722CED">
        <w:rPr>
          <w:rFonts w:eastAsiaTheme="minorEastAsia" w:hint="eastAsia"/>
          <w:lang w:eastAsia="zh-CN"/>
        </w:rPr>
        <w:t>3-</w:t>
      </w:r>
      <w:r w:rsidR="00DE22F7" w:rsidRPr="00722CED">
        <w:rPr>
          <w:rFonts w:eastAsiaTheme="minorEastAsia"/>
          <w:lang w:eastAsia="zh-CN"/>
        </w:rPr>
        <w:t>1</w:t>
      </w:r>
      <w:r w:rsidR="00DE22F7">
        <w:rPr>
          <w:rFonts w:eastAsiaTheme="minorEastAsia"/>
          <w:lang w:eastAsia="zh-CN"/>
        </w:rPr>
        <w:t>3</w:t>
      </w:r>
      <w:r w:rsidR="00DE22F7" w:rsidRPr="00722CED">
        <w:rPr>
          <w:rFonts w:eastAsiaTheme="minorEastAsia"/>
          <w:lang w:eastAsia="zh-CN"/>
        </w:rPr>
        <w:t xml:space="preserve"> BLER</w:t>
      </w:r>
      <w:r w:rsidRPr="00722CED">
        <w:rPr>
          <w:rFonts w:eastAsiaTheme="minorEastAsia"/>
          <w:lang w:eastAsia="zh-CN"/>
        </w:rPr>
        <w:t xml:space="preserve"> of different</w:t>
      </w:r>
      <w:r w:rsidRPr="00722CED">
        <w:rPr>
          <w:rFonts w:eastAsiaTheme="minorEastAsia" w:hint="eastAsia"/>
          <w:lang w:eastAsia="zh-CN"/>
        </w:rPr>
        <w:t xml:space="preserve">                                                     </w:t>
      </w:r>
      <w:r w:rsidRPr="00722CED">
        <w:rPr>
          <w:rFonts w:eastAsiaTheme="minorEastAsia"/>
          <w:lang w:eastAsia="zh-CN"/>
        </w:rPr>
        <w:t xml:space="preserve">Figure </w:t>
      </w:r>
      <w:r w:rsidRPr="00722CED">
        <w:rPr>
          <w:rFonts w:eastAsiaTheme="minorEastAsia" w:hint="eastAsia"/>
          <w:lang w:eastAsia="zh-CN"/>
        </w:rPr>
        <w:t>3-</w:t>
      </w:r>
      <w:r w:rsidR="00DE22F7">
        <w:rPr>
          <w:rFonts w:eastAsiaTheme="minorEastAsia"/>
          <w:lang w:eastAsia="zh-CN"/>
        </w:rPr>
        <w:t>14</w:t>
      </w:r>
      <w:r w:rsidR="00DE22F7" w:rsidRPr="00722CED">
        <w:rPr>
          <w:rFonts w:eastAsiaTheme="minorEastAsia"/>
          <w:lang w:eastAsia="zh-CN"/>
        </w:rPr>
        <w:t xml:space="preserve"> BLER</w:t>
      </w:r>
      <w:r w:rsidRPr="00722CED">
        <w:rPr>
          <w:rFonts w:eastAsiaTheme="minorEastAsia"/>
          <w:lang w:eastAsia="zh-CN"/>
        </w:rPr>
        <w:t xml:space="preserve"> of different</w:t>
      </w:r>
    </w:p>
    <w:p w:rsidR="000A733A" w:rsidRDefault="00503FD5">
      <w:pPr>
        <w:ind w:firstLineChars="150" w:firstLine="300"/>
        <w:jc w:val="both"/>
        <w:rPr>
          <w:rFonts w:eastAsiaTheme="minorEastAsia"/>
          <w:lang w:eastAsia="zh-CN"/>
        </w:rPr>
      </w:pPr>
      <w:r w:rsidRPr="00722CED">
        <w:rPr>
          <w:rFonts w:eastAsiaTheme="minorEastAsia"/>
          <w:lang w:eastAsia="zh-CN"/>
        </w:rPr>
        <w:t xml:space="preserve">DMRS </w:t>
      </w:r>
      <w:r w:rsidR="00DE22F7" w:rsidRPr="00722CED">
        <w:rPr>
          <w:rFonts w:eastAsiaTheme="minorEastAsia"/>
          <w:lang w:eastAsia="zh-CN"/>
        </w:rPr>
        <w:t>patterns (</w:t>
      </w:r>
      <w:r w:rsidRPr="00722CED">
        <w:rPr>
          <w:rFonts w:eastAsiaTheme="minorEastAsia"/>
          <w:lang w:eastAsia="zh-CN"/>
        </w:rPr>
        <w:t>Rank</w:t>
      </w:r>
      <w:r>
        <w:rPr>
          <w:rFonts w:eastAsiaTheme="minorEastAsia" w:hint="eastAsia"/>
          <w:lang w:eastAsia="zh-CN"/>
        </w:rPr>
        <w:t>2</w:t>
      </w:r>
      <w:r w:rsidRPr="00722CED">
        <w:rPr>
          <w:rFonts w:eastAsiaTheme="minorEastAsia"/>
          <w:lang w:eastAsia="zh-CN"/>
        </w:rPr>
        <w:t>/3</w:t>
      </w:r>
      <w:r w:rsidR="005104C7">
        <w:rPr>
          <w:rFonts w:eastAsiaTheme="minorEastAsia" w:hint="eastAsia"/>
          <w:lang w:eastAsia="zh-CN"/>
        </w:rPr>
        <w:t>0</w:t>
      </w:r>
      <w:r w:rsidRPr="00722CED">
        <w:rPr>
          <w:rFonts w:eastAsiaTheme="minorEastAsia"/>
          <w:lang w:eastAsia="zh-CN"/>
        </w:rPr>
        <w:t>km/QPSK/0.5)</w:t>
      </w:r>
      <w:r w:rsidRPr="00722CED">
        <w:rPr>
          <w:rFonts w:eastAsiaTheme="minorEastAsia" w:hint="eastAsia"/>
          <w:lang w:eastAsia="zh-CN"/>
        </w:rPr>
        <w:t xml:space="preserve">                              </w:t>
      </w:r>
      <w:r w:rsidRPr="00722CED">
        <w:rPr>
          <w:rFonts w:eastAsiaTheme="minorEastAsia"/>
          <w:lang w:eastAsia="zh-CN"/>
        </w:rPr>
        <w:t xml:space="preserve">DMRS </w:t>
      </w:r>
      <w:r w:rsidR="00DE22F7" w:rsidRPr="00722CED">
        <w:rPr>
          <w:rFonts w:eastAsiaTheme="minorEastAsia"/>
          <w:lang w:eastAsia="zh-CN"/>
        </w:rPr>
        <w:t>patterns (</w:t>
      </w:r>
      <w:r w:rsidRPr="00722CED">
        <w:rPr>
          <w:rFonts w:eastAsiaTheme="minorEastAsia"/>
          <w:lang w:eastAsia="zh-CN"/>
        </w:rPr>
        <w:t>Rank</w:t>
      </w:r>
      <w:r>
        <w:rPr>
          <w:rFonts w:eastAsiaTheme="minorEastAsia" w:hint="eastAsia"/>
          <w:lang w:eastAsia="zh-CN"/>
        </w:rPr>
        <w:t>2</w:t>
      </w:r>
      <w:r w:rsidRPr="00722CED">
        <w:rPr>
          <w:rFonts w:eastAsiaTheme="minorEastAsia"/>
          <w:lang w:eastAsia="zh-CN"/>
        </w:rPr>
        <w:t>/3</w:t>
      </w:r>
      <w:r w:rsidR="005104C7">
        <w:rPr>
          <w:rFonts w:eastAsiaTheme="minorEastAsia" w:hint="eastAsia"/>
          <w:lang w:eastAsia="zh-CN"/>
        </w:rPr>
        <w:t>0</w:t>
      </w:r>
      <w:r w:rsidRPr="00722CED">
        <w:rPr>
          <w:rFonts w:eastAsiaTheme="minorEastAsia"/>
          <w:lang w:eastAsia="zh-CN"/>
        </w:rPr>
        <w:t>km/</w:t>
      </w:r>
      <w:r w:rsidRPr="00722CED">
        <w:rPr>
          <w:rFonts w:eastAsiaTheme="minorEastAsia" w:hint="eastAsia"/>
          <w:lang w:eastAsia="zh-CN"/>
        </w:rPr>
        <w:t>16QAM</w:t>
      </w:r>
      <w:r w:rsidRPr="00722CED">
        <w:rPr>
          <w:rFonts w:eastAsiaTheme="minorEastAsia"/>
          <w:lang w:eastAsia="zh-CN"/>
        </w:rPr>
        <w:t>/0.</w:t>
      </w:r>
      <w:r w:rsidRPr="00722CED">
        <w:rPr>
          <w:rFonts w:eastAsiaTheme="minorEastAsia" w:hint="eastAsia"/>
          <w:lang w:eastAsia="zh-CN"/>
        </w:rPr>
        <w:t>7</w:t>
      </w:r>
      <w:r w:rsidRPr="00722CED">
        <w:rPr>
          <w:rFonts w:eastAsiaTheme="minorEastAsia"/>
          <w:lang w:eastAsia="zh-CN"/>
        </w:rPr>
        <w:t>5)</w:t>
      </w:r>
    </w:p>
    <w:p w:rsidR="000A733A" w:rsidRDefault="00AB03EF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>
            <wp:extent cx="2692800" cy="2424960"/>
            <wp:effectExtent l="19050" t="0" r="0" b="0"/>
            <wp:docPr id="40" name="图片 39" descr="rank2_cdla300ns_30km_64QAM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nk2_cdla300ns_30km_64QAM.emf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2800" cy="242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733A" w:rsidRDefault="00503FD5">
      <w:pPr>
        <w:jc w:val="both"/>
        <w:rPr>
          <w:rFonts w:eastAsiaTheme="minorEastAsia"/>
          <w:lang w:eastAsia="zh-CN"/>
        </w:rPr>
      </w:pPr>
      <w:r w:rsidRPr="00503FD5">
        <w:rPr>
          <w:rFonts w:eastAsiaTheme="minorEastAsia" w:hint="eastAsia"/>
          <w:lang w:eastAsia="zh-CN"/>
        </w:rPr>
        <w:t xml:space="preserve">           </w:t>
      </w:r>
      <w:r w:rsidRPr="00503FD5">
        <w:rPr>
          <w:rFonts w:eastAsiaTheme="minorEastAsia"/>
          <w:lang w:eastAsia="zh-CN"/>
        </w:rPr>
        <w:t xml:space="preserve">Figure </w:t>
      </w:r>
      <w:r w:rsidRPr="00503FD5">
        <w:rPr>
          <w:rFonts w:eastAsiaTheme="minorEastAsia" w:hint="eastAsia"/>
          <w:lang w:eastAsia="zh-CN"/>
        </w:rPr>
        <w:t>3-</w:t>
      </w:r>
      <w:r w:rsidR="00DE22F7">
        <w:rPr>
          <w:rFonts w:eastAsiaTheme="minorEastAsia"/>
          <w:lang w:eastAsia="zh-CN"/>
        </w:rPr>
        <w:t>15</w:t>
      </w:r>
      <w:r w:rsidR="00DE22F7" w:rsidRPr="00503FD5">
        <w:rPr>
          <w:rFonts w:eastAsiaTheme="minorEastAsia"/>
          <w:lang w:eastAsia="zh-CN"/>
        </w:rPr>
        <w:t xml:space="preserve"> BLER</w:t>
      </w:r>
      <w:r w:rsidRPr="00503FD5">
        <w:rPr>
          <w:rFonts w:eastAsiaTheme="minorEastAsia"/>
          <w:lang w:eastAsia="zh-CN"/>
        </w:rPr>
        <w:t xml:space="preserve"> of different</w:t>
      </w:r>
      <w:r w:rsidRPr="00503FD5">
        <w:rPr>
          <w:rFonts w:eastAsiaTheme="minorEastAsia" w:hint="eastAsia"/>
          <w:lang w:eastAsia="zh-CN"/>
        </w:rPr>
        <w:t xml:space="preserve"> </w:t>
      </w:r>
    </w:p>
    <w:p w:rsidR="000A733A" w:rsidRDefault="00503FD5">
      <w:pPr>
        <w:ind w:firstLineChars="150" w:firstLine="300"/>
        <w:jc w:val="both"/>
        <w:rPr>
          <w:rFonts w:eastAsiaTheme="minorEastAsia"/>
          <w:lang w:eastAsia="zh-CN"/>
        </w:rPr>
      </w:pPr>
      <w:r w:rsidRPr="00503FD5">
        <w:rPr>
          <w:rFonts w:eastAsiaTheme="minorEastAsia"/>
          <w:lang w:eastAsia="zh-CN"/>
        </w:rPr>
        <w:t xml:space="preserve">DMRS </w:t>
      </w:r>
      <w:r w:rsidR="00DE22F7" w:rsidRPr="00503FD5">
        <w:rPr>
          <w:rFonts w:eastAsiaTheme="minorEastAsia"/>
          <w:lang w:eastAsia="zh-CN"/>
        </w:rPr>
        <w:t>patterns (</w:t>
      </w:r>
      <w:r w:rsidRPr="00503FD5">
        <w:rPr>
          <w:rFonts w:eastAsiaTheme="minorEastAsia"/>
          <w:lang w:eastAsia="zh-CN"/>
        </w:rPr>
        <w:t>Rank</w:t>
      </w:r>
      <w:r>
        <w:rPr>
          <w:rFonts w:eastAsiaTheme="minorEastAsia" w:hint="eastAsia"/>
          <w:lang w:eastAsia="zh-CN"/>
        </w:rPr>
        <w:t>2</w:t>
      </w:r>
      <w:r w:rsidRPr="00503FD5">
        <w:rPr>
          <w:rFonts w:eastAsiaTheme="minorEastAsia"/>
          <w:lang w:eastAsia="zh-CN"/>
        </w:rPr>
        <w:t>/3</w:t>
      </w:r>
      <w:r w:rsidR="005104C7">
        <w:rPr>
          <w:rFonts w:eastAsiaTheme="minorEastAsia" w:hint="eastAsia"/>
          <w:lang w:eastAsia="zh-CN"/>
        </w:rPr>
        <w:t>0</w:t>
      </w:r>
      <w:r w:rsidRPr="00503FD5">
        <w:rPr>
          <w:rFonts w:eastAsiaTheme="minorEastAsia"/>
          <w:lang w:eastAsia="zh-CN"/>
        </w:rPr>
        <w:t>km/</w:t>
      </w:r>
      <w:r w:rsidRPr="00503FD5">
        <w:rPr>
          <w:rFonts w:eastAsiaTheme="minorEastAsia" w:hint="eastAsia"/>
          <w:lang w:eastAsia="zh-CN"/>
        </w:rPr>
        <w:t>64</w:t>
      </w:r>
      <w:r w:rsidR="00B46D71">
        <w:rPr>
          <w:rFonts w:eastAsiaTheme="minorEastAsia" w:hint="eastAsia"/>
          <w:lang w:eastAsia="zh-CN"/>
        </w:rPr>
        <w:t>Q</w:t>
      </w:r>
      <w:r w:rsidRPr="00503FD5">
        <w:rPr>
          <w:rFonts w:eastAsiaTheme="minorEastAsia" w:hint="eastAsia"/>
          <w:lang w:eastAsia="zh-CN"/>
        </w:rPr>
        <w:t>AM</w:t>
      </w:r>
      <w:r w:rsidRPr="00503FD5">
        <w:rPr>
          <w:rFonts w:eastAsiaTheme="minorEastAsia"/>
          <w:lang w:eastAsia="zh-CN"/>
        </w:rPr>
        <w:t>/0.</w:t>
      </w:r>
      <w:r w:rsidRPr="00503FD5">
        <w:rPr>
          <w:rFonts w:eastAsiaTheme="minorEastAsia" w:hint="eastAsia"/>
          <w:lang w:eastAsia="zh-CN"/>
        </w:rPr>
        <w:t>83</w:t>
      </w:r>
      <w:r w:rsidRPr="00503FD5">
        <w:rPr>
          <w:rFonts w:eastAsiaTheme="minorEastAsia"/>
          <w:lang w:eastAsia="zh-CN"/>
        </w:rPr>
        <w:t>)</w:t>
      </w:r>
      <w:r w:rsidRPr="00503FD5">
        <w:rPr>
          <w:rFonts w:eastAsiaTheme="minorEastAsia" w:hint="eastAsia"/>
          <w:lang w:eastAsia="zh-CN"/>
        </w:rPr>
        <w:t xml:space="preserve"> </w:t>
      </w:r>
    </w:p>
    <w:p w:rsidR="000A733A" w:rsidRDefault="000A733A">
      <w:pPr>
        <w:jc w:val="both"/>
        <w:rPr>
          <w:rFonts w:eastAsiaTheme="minorEastAsia"/>
          <w:lang w:eastAsia="zh-CN"/>
        </w:rPr>
      </w:pPr>
    </w:p>
    <w:p w:rsidR="000A733A" w:rsidRDefault="00CE11D6">
      <w:pPr>
        <w:pStyle w:val="3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120km </w:t>
      </w:r>
      <w:r w:rsidRPr="00CE11D6">
        <w:rPr>
          <w:rFonts w:eastAsiaTheme="minorEastAsia" w:hint="eastAsia"/>
          <w:lang w:val="en-US" w:eastAsia="zh-CN"/>
        </w:rPr>
        <w:t>UE speed</w:t>
      </w:r>
    </w:p>
    <w:p w:rsidR="000A733A" w:rsidRDefault="000A0FFF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 xml:space="preserve">The </w:t>
      </w:r>
      <w:r w:rsidRPr="00AC268F">
        <w:rPr>
          <w:rFonts w:eastAsiaTheme="minorEastAsia" w:hint="eastAsia"/>
          <w:lang w:val="en-US" w:eastAsia="zh-CN"/>
        </w:rPr>
        <w:t xml:space="preserve">BLER performance of 6 DMRS patterns at </w:t>
      </w:r>
      <w:r>
        <w:rPr>
          <w:rFonts w:eastAsiaTheme="minorEastAsia" w:hint="eastAsia"/>
          <w:lang w:val="en-US" w:eastAsia="zh-CN"/>
        </w:rPr>
        <w:t>120</w:t>
      </w:r>
      <w:r w:rsidRPr="00AC268F">
        <w:rPr>
          <w:rFonts w:eastAsiaTheme="minorEastAsia" w:hint="eastAsia"/>
          <w:lang w:val="en-US" w:eastAsia="zh-CN"/>
        </w:rPr>
        <w:t>km/h UE speed</w:t>
      </w:r>
      <w:r>
        <w:rPr>
          <w:rFonts w:eastAsiaTheme="minorEastAsia" w:hint="eastAsia"/>
          <w:lang w:val="en-US" w:eastAsia="zh-CN"/>
        </w:rPr>
        <w:t xml:space="preserve"> </w:t>
      </w:r>
      <w:r w:rsidRPr="0088292C">
        <w:rPr>
          <w:rFonts w:eastAsiaTheme="minorEastAsia" w:hint="eastAsia"/>
          <w:lang w:val="en-US" w:eastAsia="zh-CN"/>
        </w:rPr>
        <w:t xml:space="preserve">with rank </w:t>
      </w:r>
      <w:r>
        <w:rPr>
          <w:rFonts w:eastAsiaTheme="minorEastAsia" w:hint="eastAsia"/>
          <w:lang w:val="en-US" w:eastAsia="zh-CN"/>
        </w:rPr>
        <w:t>2</w:t>
      </w:r>
      <w:r w:rsidRPr="0088292C">
        <w:rPr>
          <w:rFonts w:eastAsiaTheme="minorEastAsia" w:hint="eastAsia"/>
          <w:lang w:val="en-US" w:eastAsia="zh-CN"/>
        </w:rPr>
        <w:t xml:space="preserve"> </w:t>
      </w:r>
      <w:r w:rsidRPr="0088292C">
        <w:rPr>
          <w:rFonts w:eastAsiaTheme="minorEastAsia"/>
          <w:lang w:val="en-US" w:eastAsia="zh-CN"/>
        </w:rPr>
        <w:t>transmission</w:t>
      </w:r>
      <w:r w:rsidRPr="00AC268F">
        <w:rPr>
          <w:rFonts w:eastAsiaTheme="minorEastAsia" w:hint="eastAsia"/>
          <w:lang w:val="en-US" w:eastAsia="zh-CN"/>
        </w:rPr>
        <w:t xml:space="preserve"> </w:t>
      </w:r>
      <w:r w:rsidR="00B638D0">
        <w:rPr>
          <w:rFonts w:eastAsiaTheme="minorEastAsia" w:hint="eastAsia"/>
          <w:lang w:val="en-US" w:eastAsia="zh-CN"/>
        </w:rPr>
        <w:t>are</w:t>
      </w:r>
      <w:r>
        <w:rPr>
          <w:rFonts w:eastAsiaTheme="minorEastAsia" w:hint="eastAsia"/>
          <w:lang w:val="en-US" w:eastAsia="zh-CN"/>
        </w:rPr>
        <w:t xml:space="preserve"> shown i</w:t>
      </w:r>
      <w:r w:rsidRPr="00D57B96">
        <w:rPr>
          <w:rFonts w:eastAsiaTheme="minorEastAsia" w:hint="eastAsia"/>
          <w:lang w:val="en-US" w:eastAsia="zh-CN"/>
        </w:rPr>
        <w:t xml:space="preserve">n Figure </w:t>
      </w:r>
      <w:r>
        <w:rPr>
          <w:rFonts w:eastAsiaTheme="minorEastAsia" w:hint="eastAsia"/>
          <w:lang w:val="en-US" w:eastAsia="zh-CN"/>
        </w:rPr>
        <w:t xml:space="preserve">3-7 to 3-9. </w:t>
      </w:r>
      <w:r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>he simulation</w:t>
      </w:r>
      <w:r w:rsidR="00B638D0">
        <w:rPr>
          <w:rFonts w:eastAsiaTheme="minorEastAsia" w:hint="eastAsia"/>
          <w:lang w:val="en-US" w:eastAsia="zh-CN"/>
        </w:rPr>
        <w:t xml:space="preserve"> results</w:t>
      </w:r>
      <w:r>
        <w:rPr>
          <w:rFonts w:eastAsiaTheme="minorEastAsia" w:hint="eastAsia"/>
          <w:lang w:val="en-US" w:eastAsia="zh-CN"/>
        </w:rPr>
        <w:t xml:space="preserve"> show </w:t>
      </w:r>
      <w:r w:rsidRPr="005D3491">
        <w:rPr>
          <w:rFonts w:eastAsiaTheme="minorEastAsia" w:hint="eastAsia"/>
          <w:lang w:val="en-US" w:eastAsia="zh-CN"/>
        </w:rPr>
        <w:t>th</w:t>
      </w:r>
      <w:r w:rsidR="00B638D0">
        <w:rPr>
          <w:rFonts w:eastAsiaTheme="minorEastAsia" w:hint="eastAsia"/>
          <w:lang w:val="en-US" w:eastAsia="zh-CN"/>
        </w:rPr>
        <w:t>at</w:t>
      </w:r>
      <w:r w:rsidRPr="005D3491">
        <w:rPr>
          <w:rFonts w:eastAsiaTheme="minorEastAsia" w:hint="eastAsia"/>
          <w:lang w:val="en-US" w:eastAsia="zh-CN"/>
        </w:rPr>
        <w:t xml:space="preserve"> all DMRS </w:t>
      </w:r>
      <w:r w:rsidRPr="005D3491">
        <w:rPr>
          <w:rFonts w:eastAsiaTheme="minorEastAsia"/>
          <w:lang w:val="en-US" w:eastAsia="zh-CN"/>
        </w:rPr>
        <w:t>patterns can’t</w:t>
      </w:r>
      <w:r w:rsidRPr="005D3491">
        <w:rPr>
          <w:rFonts w:eastAsiaTheme="minorEastAsia" w:hint="eastAsia"/>
          <w:lang w:val="en-US" w:eastAsia="zh-CN"/>
        </w:rPr>
        <w:t xml:space="preserve"> </w:t>
      </w:r>
      <w:r w:rsidRPr="005D3491">
        <w:rPr>
          <w:rFonts w:eastAsiaTheme="minorEastAsia"/>
          <w:lang w:val="en-US" w:eastAsia="zh-CN"/>
        </w:rPr>
        <w:t>achieve</w:t>
      </w:r>
      <w:r w:rsidRPr="005D3491">
        <w:rPr>
          <w:rFonts w:eastAsiaTheme="minorEastAsia" w:hint="eastAsia"/>
          <w:lang w:val="en-US" w:eastAsia="zh-CN"/>
        </w:rPr>
        <w:t xml:space="preserve"> good BLER performance </w:t>
      </w:r>
      <w:r w:rsidRPr="001E1930">
        <w:rPr>
          <w:rFonts w:eastAsiaTheme="minorEastAsia" w:hint="eastAsia"/>
          <w:lang w:val="en-US" w:eastAsia="zh-CN"/>
        </w:rPr>
        <w:t>i</w:t>
      </w:r>
      <w:r w:rsidRPr="001E1930">
        <w:rPr>
          <w:rFonts w:eastAsiaTheme="minorEastAsia"/>
          <w:lang w:val="en-US" w:eastAsia="zh-CN"/>
        </w:rPr>
        <w:t xml:space="preserve">n </w:t>
      </w:r>
      <w:r w:rsidR="00B638D0">
        <w:rPr>
          <w:rFonts w:eastAsiaTheme="minorEastAsia" w:hint="eastAsia"/>
          <w:lang w:val="en-US" w:eastAsia="zh-CN"/>
        </w:rPr>
        <w:t xml:space="preserve">the </w:t>
      </w:r>
      <w:r w:rsidRPr="001E1930">
        <w:rPr>
          <w:rFonts w:eastAsiaTheme="minorEastAsia"/>
          <w:lang w:val="en-US" w:eastAsia="zh-CN"/>
        </w:rPr>
        <w:t xml:space="preserve">case of </w:t>
      </w:r>
      <w:r>
        <w:rPr>
          <w:rFonts w:eastAsiaTheme="minorEastAsia" w:hint="eastAsia"/>
          <w:lang w:val="en-US" w:eastAsia="zh-CN"/>
        </w:rPr>
        <w:t>120</w:t>
      </w:r>
      <w:r w:rsidRPr="001E1930">
        <w:rPr>
          <w:rFonts w:eastAsiaTheme="minorEastAsia"/>
          <w:lang w:val="en-US" w:eastAsia="zh-CN"/>
        </w:rPr>
        <w:t>km UE speed</w:t>
      </w:r>
      <w:r w:rsidRPr="001E1930">
        <w:rPr>
          <w:rFonts w:eastAsiaTheme="minorEastAsia" w:hint="eastAsia"/>
          <w:lang w:val="en-US" w:eastAsia="zh-CN"/>
        </w:rPr>
        <w:t>.</w:t>
      </w:r>
    </w:p>
    <w:p w:rsidR="000A733A" w:rsidRDefault="00B0358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val="en-US" w:eastAsia="zh-CN"/>
        </w:rPr>
        <w:lastRenderedPageBreak/>
        <w:drawing>
          <wp:inline distT="0" distB="0" distL="0" distR="0">
            <wp:extent cx="2692800" cy="2424960"/>
            <wp:effectExtent l="19050" t="0" r="0" b="0"/>
            <wp:docPr id="41" name="图片 40" descr="rank2_cdla300ns_120km_QPSK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nk2_cdla300ns_120km_QPSK.emf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2800" cy="242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t xml:space="preserve">               </w:t>
      </w:r>
      <w:r>
        <w:rPr>
          <w:rFonts w:eastAsiaTheme="minorEastAsia" w:hint="eastAsia"/>
          <w:noProof/>
          <w:lang w:val="en-US" w:eastAsia="zh-CN"/>
        </w:rPr>
        <w:drawing>
          <wp:inline distT="0" distB="0" distL="0" distR="0">
            <wp:extent cx="2692800" cy="2424960"/>
            <wp:effectExtent l="19050" t="0" r="0" b="0"/>
            <wp:docPr id="42" name="图片 41" descr="rank2_cdla300ns_120km_16QAM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nk2_cdla300ns_120km_16QAM.emf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2800" cy="242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733A" w:rsidRDefault="00503FD5">
      <w:pPr>
        <w:jc w:val="both"/>
        <w:rPr>
          <w:rFonts w:eastAsiaTheme="minorEastAsia"/>
          <w:lang w:eastAsia="zh-CN"/>
        </w:rPr>
      </w:pPr>
      <w:r w:rsidRPr="00722CED">
        <w:rPr>
          <w:rFonts w:eastAsiaTheme="minorEastAsia" w:hint="eastAsia"/>
          <w:lang w:eastAsia="zh-CN"/>
        </w:rPr>
        <w:t xml:space="preserve">           </w:t>
      </w:r>
      <w:r w:rsidRPr="00722CED">
        <w:rPr>
          <w:rFonts w:eastAsiaTheme="minorEastAsia"/>
          <w:lang w:eastAsia="zh-CN"/>
        </w:rPr>
        <w:t xml:space="preserve">Figure </w:t>
      </w:r>
      <w:r w:rsidRPr="00722CED">
        <w:rPr>
          <w:rFonts w:eastAsiaTheme="minorEastAsia" w:hint="eastAsia"/>
          <w:lang w:eastAsia="zh-CN"/>
        </w:rPr>
        <w:t>3-</w:t>
      </w:r>
      <w:r w:rsidR="00DE22F7" w:rsidRPr="00722CED">
        <w:rPr>
          <w:rFonts w:eastAsiaTheme="minorEastAsia"/>
          <w:lang w:eastAsia="zh-CN"/>
        </w:rPr>
        <w:t>1</w:t>
      </w:r>
      <w:r w:rsidR="00DE22F7">
        <w:rPr>
          <w:rFonts w:eastAsiaTheme="minorEastAsia"/>
          <w:lang w:eastAsia="zh-CN"/>
        </w:rPr>
        <w:t>6</w:t>
      </w:r>
      <w:r w:rsidR="00DE22F7" w:rsidRPr="00722CED">
        <w:rPr>
          <w:rFonts w:eastAsiaTheme="minorEastAsia"/>
          <w:lang w:eastAsia="zh-CN"/>
        </w:rPr>
        <w:t xml:space="preserve"> BLER</w:t>
      </w:r>
      <w:r w:rsidRPr="00722CED">
        <w:rPr>
          <w:rFonts w:eastAsiaTheme="minorEastAsia"/>
          <w:lang w:eastAsia="zh-CN"/>
        </w:rPr>
        <w:t xml:space="preserve"> of different</w:t>
      </w:r>
      <w:r w:rsidRPr="00722CED">
        <w:rPr>
          <w:rFonts w:eastAsiaTheme="minorEastAsia" w:hint="eastAsia"/>
          <w:lang w:eastAsia="zh-CN"/>
        </w:rPr>
        <w:t xml:space="preserve">                                                     </w:t>
      </w:r>
      <w:r w:rsidRPr="00722CED">
        <w:rPr>
          <w:rFonts w:eastAsiaTheme="minorEastAsia"/>
          <w:lang w:eastAsia="zh-CN"/>
        </w:rPr>
        <w:t xml:space="preserve">Figure </w:t>
      </w:r>
      <w:r w:rsidRPr="00722CED">
        <w:rPr>
          <w:rFonts w:eastAsiaTheme="minorEastAsia" w:hint="eastAsia"/>
          <w:lang w:eastAsia="zh-CN"/>
        </w:rPr>
        <w:t>3-</w:t>
      </w:r>
      <w:r w:rsidR="00DE22F7">
        <w:rPr>
          <w:rFonts w:eastAsiaTheme="minorEastAsia"/>
          <w:lang w:eastAsia="zh-CN"/>
        </w:rPr>
        <w:t>17</w:t>
      </w:r>
      <w:r w:rsidR="00DE22F7" w:rsidRPr="00722CED">
        <w:rPr>
          <w:rFonts w:eastAsiaTheme="minorEastAsia"/>
          <w:lang w:eastAsia="zh-CN"/>
        </w:rPr>
        <w:t xml:space="preserve"> BLER</w:t>
      </w:r>
      <w:r w:rsidRPr="00722CED">
        <w:rPr>
          <w:rFonts w:eastAsiaTheme="minorEastAsia"/>
          <w:lang w:eastAsia="zh-CN"/>
        </w:rPr>
        <w:t xml:space="preserve"> of different</w:t>
      </w:r>
    </w:p>
    <w:p w:rsidR="000A733A" w:rsidRDefault="00503FD5">
      <w:pPr>
        <w:ind w:firstLineChars="150" w:firstLine="300"/>
        <w:jc w:val="both"/>
        <w:rPr>
          <w:rFonts w:eastAsiaTheme="minorEastAsia"/>
          <w:lang w:eastAsia="zh-CN"/>
        </w:rPr>
      </w:pPr>
      <w:r w:rsidRPr="00722CED">
        <w:rPr>
          <w:rFonts w:eastAsiaTheme="minorEastAsia"/>
          <w:lang w:eastAsia="zh-CN"/>
        </w:rPr>
        <w:t xml:space="preserve">DMRS </w:t>
      </w:r>
      <w:r w:rsidR="00DE22F7" w:rsidRPr="00722CED">
        <w:rPr>
          <w:rFonts w:eastAsiaTheme="minorEastAsia"/>
          <w:lang w:eastAsia="zh-CN"/>
        </w:rPr>
        <w:t>patterns (</w:t>
      </w:r>
      <w:r w:rsidRPr="00722CED">
        <w:rPr>
          <w:rFonts w:eastAsiaTheme="minorEastAsia"/>
          <w:lang w:eastAsia="zh-CN"/>
        </w:rPr>
        <w:t>Rank</w:t>
      </w:r>
      <w:r>
        <w:rPr>
          <w:rFonts w:eastAsiaTheme="minorEastAsia" w:hint="eastAsia"/>
          <w:lang w:eastAsia="zh-CN"/>
        </w:rPr>
        <w:t>2</w:t>
      </w:r>
      <w:r w:rsidRPr="00722CED">
        <w:rPr>
          <w:rFonts w:eastAsiaTheme="minorEastAsia"/>
          <w:lang w:eastAsia="zh-CN"/>
        </w:rPr>
        <w:t>/</w:t>
      </w:r>
      <w:r w:rsidR="005104C7">
        <w:rPr>
          <w:rFonts w:eastAsiaTheme="minorEastAsia" w:hint="eastAsia"/>
          <w:lang w:eastAsia="zh-CN"/>
        </w:rPr>
        <w:t>120</w:t>
      </w:r>
      <w:r w:rsidRPr="00722CED">
        <w:rPr>
          <w:rFonts w:eastAsiaTheme="minorEastAsia"/>
          <w:lang w:eastAsia="zh-CN"/>
        </w:rPr>
        <w:t>km/QPSK/0.5)</w:t>
      </w:r>
      <w:r w:rsidRPr="00722CED">
        <w:rPr>
          <w:rFonts w:eastAsiaTheme="minorEastAsia" w:hint="eastAsia"/>
          <w:lang w:eastAsia="zh-CN"/>
        </w:rPr>
        <w:t xml:space="preserve">                              </w:t>
      </w:r>
      <w:r w:rsidRPr="00722CED">
        <w:rPr>
          <w:rFonts w:eastAsiaTheme="minorEastAsia"/>
          <w:lang w:eastAsia="zh-CN"/>
        </w:rPr>
        <w:t xml:space="preserve">DMRS </w:t>
      </w:r>
      <w:r w:rsidR="00DE22F7" w:rsidRPr="00722CED">
        <w:rPr>
          <w:rFonts w:eastAsiaTheme="minorEastAsia"/>
          <w:lang w:eastAsia="zh-CN"/>
        </w:rPr>
        <w:t>patterns (</w:t>
      </w:r>
      <w:r w:rsidRPr="00722CED">
        <w:rPr>
          <w:rFonts w:eastAsiaTheme="minorEastAsia"/>
          <w:lang w:eastAsia="zh-CN"/>
        </w:rPr>
        <w:t>Rank</w:t>
      </w:r>
      <w:r>
        <w:rPr>
          <w:rFonts w:eastAsiaTheme="minorEastAsia" w:hint="eastAsia"/>
          <w:lang w:eastAsia="zh-CN"/>
        </w:rPr>
        <w:t>2</w:t>
      </w:r>
      <w:r w:rsidRPr="00722CED">
        <w:rPr>
          <w:rFonts w:eastAsiaTheme="minorEastAsia"/>
          <w:lang w:eastAsia="zh-CN"/>
        </w:rPr>
        <w:t>/</w:t>
      </w:r>
      <w:r w:rsidR="005104C7">
        <w:rPr>
          <w:rFonts w:eastAsiaTheme="minorEastAsia" w:hint="eastAsia"/>
          <w:lang w:eastAsia="zh-CN"/>
        </w:rPr>
        <w:t>120</w:t>
      </w:r>
      <w:r w:rsidRPr="00722CED">
        <w:rPr>
          <w:rFonts w:eastAsiaTheme="minorEastAsia"/>
          <w:lang w:eastAsia="zh-CN"/>
        </w:rPr>
        <w:t>km/</w:t>
      </w:r>
      <w:r w:rsidRPr="00722CED">
        <w:rPr>
          <w:rFonts w:eastAsiaTheme="minorEastAsia" w:hint="eastAsia"/>
          <w:lang w:eastAsia="zh-CN"/>
        </w:rPr>
        <w:t>16QAM</w:t>
      </w:r>
      <w:r w:rsidRPr="00722CED">
        <w:rPr>
          <w:rFonts w:eastAsiaTheme="minorEastAsia"/>
          <w:lang w:eastAsia="zh-CN"/>
        </w:rPr>
        <w:t>/0.</w:t>
      </w:r>
      <w:r w:rsidRPr="00722CED">
        <w:rPr>
          <w:rFonts w:eastAsiaTheme="minorEastAsia" w:hint="eastAsia"/>
          <w:lang w:eastAsia="zh-CN"/>
        </w:rPr>
        <w:t>7</w:t>
      </w:r>
      <w:r w:rsidRPr="00722CED">
        <w:rPr>
          <w:rFonts w:eastAsiaTheme="minorEastAsia"/>
          <w:lang w:eastAsia="zh-CN"/>
        </w:rPr>
        <w:t>5)</w:t>
      </w:r>
    </w:p>
    <w:p w:rsidR="000A733A" w:rsidRDefault="00B0358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>
            <wp:extent cx="2692800" cy="2424960"/>
            <wp:effectExtent l="19050" t="0" r="0" b="0"/>
            <wp:docPr id="43" name="图片 42" descr="rank2_cdla300ns_120km_64QAm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nk2_cdla300ns_120km_64QAm.emf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2800" cy="242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733A" w:rsidRDefault="00503FD5">
      <w:pPr>
        <w:jc w:val="both"/>
        <w:rPr>
          <w:rFonts w:eastAsiaTheme="minorEastAsia"/>
          <w:lang w:eastAsia="zh-CN"/>
        </w:rPr>
      </w:pPr>
      <w:r w:rsidRPr="00503FD5">
        <w:rPr>
          <w:rFonts w:eastAsiaTheme="minorEastAsia" w:hint="eastAsia"/>
          <w:lang w:eastAsia="zh-CN"/>
        </w:rPr>
        <w:t xml:space="preserve">           </w:t>
      </w:r>
      <w:r w:rsidRPr="00503FD5">
        <w:rPr>
          <w:rFonts w:eastAsiaTheme="minorEastAsia"/>
          <w:lang w:eastAsia="zh-CN"/>
        </w:rPr>
        <w:t xml:space="preserve">Figure </w:t>
      </w:r>
      <w:r w:rsidRPr="00503FD5">
        <w:rPr>
          <w:rFonts w:eastAsiaTheme="minorEastAsia" w:hint="eastAsia"/>
          <w:lang w:eastAsia="zh-CN"/>
        </w:rPr>
        <w:t>3-</w:t>
      </w:r>
      <w:r w:rsidR="00DE22F7">
        <w:rPr>
          <w:rFonts w:eastAsiaTheme="minorEastAsia"/>
          <w:lang w:eastAsia="zh-CN"/>
        </w:rPr>
        <w:t>18</w:t>
      </w:r>
      <w:r w:rsidR="00DE22F7" w:rsidRPr="00503FD5">
        <w:rPr>
          <w:rFonts w:eastAsiaTheme="minorEastAsia"/>
          <w:lang w:eastAsia="zh-CN"/>
        </w:rPr>
        <w:t xml:space="preserve"> BLER</w:t>
      </w:r>
      <w:r w:rsidRPr="00503FD5">
        <w:rPr>
          <w:rFonts w:eastAsiaTheme="minorEastAsia"/>
          <w:lang w:eastAsia="zh-CN"/>
        </w:rPr>
        <w:t xml:space="preserve"> of different</w:t>
      </w:r>
      <w:r w:rsidRPr="00503FD5">
        <w:rPr>
          <w:rFonts w:eastAsiaTheme="minorEastAsia" w:hint="eastAsia"/>
          <w:lang w:eastAsia="zh-CN"/>
        </w:rPr>
        <w:t xml:space="preserve"> </w:t>
      </w:r>
    </w:p>
    <w:p w:rsidR="000A733A" w:rsidRDefault="00503FD5">
      <w:pPr>
        <w:ind w:firstLineChars="150" w:firstLine="300"/>
        <w:jc w:val="both"/>
        <w:rPr>
          <w:rFonts w:eastAsiaTheme="minorEastAsia"/>
          <w:lang w:eastAsia="zh-CN"/>
        </w:rPr>
      </w:pPr>
      <w:r w:rsidRPr="00503FD5">
        <w:rPr>
          <w:rFonts w:eastAsiaTheme="minorEastAsia"/>
          <w:lang w:eastAsia="zh-CN"/>
        </w:rPr>
        <w:t xml:space="preserve">DMRS </w:t>
      </w:r>
      <w:r w:rsidR="00DE22F7" w:rsidRPr="00503FD5">
        <w:rPr>
          <w:rFonts w:eastAsiaTheme="minorEastAsia"/>
          <w:lang w:eastAsia="zh-CN"/>
        </w:rPr>
        <w:t>patterns (</w:t>
      </w:r>
      <w:r w:rsidRPr="00503FD5">
        <w:rPr>
          <w:rFonts w:eastAsiaTheme="minorEastAsia"/>
          <w:lang w:eastAsia="zh-CN"/>
        </w:rPr>
        <w:t>Rank</w:t>
      </w:r>
      <w:r>
        <w:rPr>
          <w:rFonts w:eastAsiaTheme="minorEastAsia" w:hint="eastAsia"/>
          <w:lang w:eastAsia="zh-CN"/>
        </w:rPr>
        <w:t>2</w:t>
      </w:r>
      <w:r w:rsidRPr="00503FD5">
        <w:rPr>
          <w:rFonts w:eastAsiaTheme="minorEastAsia"/>
          <w:lang w:eastAsia="zh-CN"/>
        </w:rPr>
        <w:t>/</w:t>
      </w:r>
      <w:r w:rsidR="005104C7">
        <w:rPr>
          <w:rFonts w:eastAsiaTheme="minorEastAsia" w:hint="eastAsia"/>
          <w:lang w:eastAsia="zh-CN"/>
        </w:rPr>
        <w:t>120</w:t>
      </w:r>
      <w:r w:rsidRPr="00503FD5">
        <w:rPr>
          <w:rFonts w:eastAsiaTheme="minorEastAsia"/>
          <w:lang w:eastAsia="zh-CN"/>
        </w:rPr>
        <w:t>km/</w:t>
      </w:r>
      <w:r w:rsidRPr="00503FD5">
        <w:rPr>
          <w:rFonts w:eastAsiaTheme="minorEastAsia" w:hint="eastAsia"/>
          <w:lang w:eastAsia="zh-CN"/>
        </w:rPr>
        <w:t>64</w:t>
      </w:r>
      <w:r w:rsidR="00B638D0">
        <w:rPr>
          <w:rFonts w:eastAsiaTheme="minorEastAsia" w:hint="eastAsia"/>
          <w:lang w:eastAsia="zh-CN"/>
        </w:rPr>
        <w:t>Q</w:t>
      </w:r>
      <w:r w:rsidRPr="00503FD5">
        <w:rPr>
          <w:rFonts w:eastAsiaTheme="minorEastAsia" w:hint="eastAsia"/>
          <w:lang w:eastAsia="zh-CN"/>
        </w:rPr>
        <w:t>AM</w:t>
      </w:r>
      <w:r w:rsidRPr="00503FD5">
        <w:rPr>
          <w:rFonts w:eastAsiaTheme="minorEastAsia"/>
          <w:lang w:eastAsia="zh-CN"/>
        </w:rPr>
        <w:t>/0.</w:t>
      </w:r>
      <w:r w:rsidRPr="00503FD5">
        <w:rPr>
          <w:rFonts w:eastAsiaTheme="minorEastAsia" w:hint="eastAsia"/>
          <w:lang w:eastAsia="zh-CN"/>
        </w:rPr>
        <w:t>83</w:t>
      </w:r>
      <w:r w:rsidRPr="00503FD5">
        <w:rPr>
          <w:rFonts w:eastAsiaTheme="minorEastAsia"/>
          <w:lang w:eastAsia="zh-CN"/>
        </w:rPr>
        <w:t>)</w:t>
      </w:r>
      <w:r w:rsidRPr="00503FD5">
        <w:rPr>
          <w:rFonts w:eastAsiaTheme="minorEastAsia" w:hint="eastAsia"/>
          <w:lang w:eastAsia="zh-CN"/>
        </w:rPr>
        <w:t xml:space="preserve"> </w:t>
      </w:r>
    </w:p>
    <w:p w:rsidR="00CE11D6" w:rsidRDefault="00AB2165" w:rsidP="00FE11D2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 on above simulation results, we have the following observations:</w:t>
      </w:r>
    </w:p>
    <w:p w:rsidR="000A733A" w:rsidRDefault="00AB2165">
      <w:pPr>
        <w:jc w:val="both"/>
        <w:rPr>
          <w:rFonts w:eastAsiaTheme="minorEastAsia"/>
          <w:lang w:eastAsia="zh-CN"/>
        </w:rPr>
      </w:pPr>
      <w:r w:rsidRPr="00AB2165">
        <w:rPr>
          <w:rFonts w:eastAsiaTheme="minorEastAsia" w:hint="eastAsia"/>
          <w:b/>
          <w:lang w:eastAsia="zh-CN"/>
        </w:rPr>
        <w:t>Observation</w:t>
      </w:r>
      <w:r w:rsidRPr="00AB2165">
        <w:rPr>
          <w:rFonts w:eastAsiaTheme="minorEastAsia" w:hint="eastAsia"/>
          <w:lang w:eastAsia="zh-CN"/>
        </w:rPr>
        <w:t xml:space="preserve"> 1:</w:t>
      </w:r>
    </w:p>
    <w:p w:rsidR="000A733A" w:rsidRDefault="00AB2165">
      <w:pPr>
        <w:numPr>
          <w:ilvl w:val="0"/>
          <w:numId w:val="4"/>
        </w:numPr>
        <w:jc w:val="both"/>
        <w:rPr>
          <w:rFonts w:eastAsiaTheme="minorEastAsia"/>
          <w:b/>
          <w:lang w:eastAsia="zh-CN"/>
        </w:rPr>
      </w:pPr>
      <w:r w:rsidRPr="00AB2165">
        <w:rPr>
          <w:rFonts w:eastAsiaTheme="minorEastAsia"/>
          <w:b/>
          <w:lang w:eastAsia="zh-CN"/>
        </w:rPr>
        <w:t>I</w:t>
      </w:r>
      <w:r w:rsidRPr="00AB2165">
        <w:rPr>
          <w:rFonts w:eastAsiaTheme="minorEastAsia" w:hint="eastAsia"/>
          <w:b/>
          <w:lang w:eastAsia="zh-CN"/>
        </w:rPr>
        <w:t xml:space="preserve">n </w:t>
      </w:r>
      <w:r w:rsidR="00B638D0">
        <w:rPr>
          <w:rFonts w:eastAsiaTheme="minorEastAsia" w:hint="eastAsia"/>
          <w:b/>
          <w:lang w:eastAsia="zh-CN"/>
        </w:rPr>
        <w:t xml:space="preserve">the </w:t>
      </w:r>
      <w:r w:rsidRPr="00AB2165">
        <w:rPr>
          <w:rFonts w:eastAsiaTheme="minorEastAsia" w:hint="eastAsia"/>
          <w:b/>
          <w:lang w:eastAsia="zh-CN"/>
        </w:rPr>
        <w:t xml:space="preserve">case of </w:t>
      </w:r>
      <w:r w:rsidRPr="00AB2165">
        <w:rPr>
          <w:rFonts w:eastAsiaTheme="minorEastAsia"/>
          <w:b/>
          <w:lang w:eastAsia="zh-CN"/>
        </w:rPr>
        <w:t>3km</w:t>
      </w:r>
      <w:r w:rsidRPr="00AB2165">
        <w:rPr>
          <w:rFonts w:eastAsiaTheme="minorEastAsia" w:hint="eastAsia"/>
          <w:b/>
          <w:lang w:eastAsia="zh-CN"/>
        </w:rPr>
        <w:t xml:space="preserve"> UE speed, the performance of </w:t>
      </w:r>
      <w:r w:rsidRPr="00AB2165">
        <w:rPr>
          <w:rFonts w:eastAsiaTheme="minorEastAsia"/>
          <w:b/>
          <w:lang w:eastAsia="zh-CN"/>
        </w:rPr>
        <w:t>CDM in time domain (</w:t>
      </w:r>
      <w:r w:rsidRPr="00AB2165">
        <w:rPr>
          <w:rFonts w:eastAsiaTheme="minorEastAsia" w:hint="eastAsia"/>
          <w:b/>
          <w:lang w:eastAsia="zh-CN"/>
        </w:rPr>
        <w:t xml:space="preserve">shown as pattern 1) and </w:t>
      </w:r>
      <w:r w:rsidRPr="00AB2165">
        <w:rPr>
          <w:rFonts w:eastAsiaTheme="minorEastAsia"/>
          <w:b/>
          <w:lang w:eastAsia="zh-CN"/>
        </w:rPr>
        <w:t>CDM in frequency domain (</w:t>
      </w:r>
      <w:r w:rsidRPr="00AB2165">
        <w:rPr>
          <w:rFonts w:eastAsiaTheme="minorEastAsia" w:hint="eastAsia"/>
          <w:b/>
          <w:lang w:eastAsia="zh-CN"/>
        </w:rPr>
        <w:t>shown as pattern2 and pattern3) are better than FDM</w:t>
      </w:r>
      <w:r w:rsidR="00B638D0">
        <w:rPr>
          <w:rFonts w:eastAsiaTheme="minorEastAsia" w:hint="eastAsia"/>
          <w:b/>
          <w:lang w:eastAsia="zh-CN"/>
        </w:rPr>
        <w:t xml:space="preserve"> </w:t>
      </w:r>
      <w:r w:rsidRPr="00AB2165">
        <w:rPr>
          <w:rFonts w:eastAsiaTheme="minorEastAsia" w:hint="eastAsia"/>
          <w:b/>
          <w:lang w:eastAsia="zh-CN"/>
        </w:rPr>
        <w:t>(shown as pattern4,</w:t>
      </w:r>
      <w:r w:rsidR="00B638D0">
        <w:rPr>
          <w:rFonts w:eastAsiaTheme="minorEastAsia" w:hint="eastAsia"/>
          <w:b/>
          <w:lang w:eastAsia="zh-CN"/>
        </w:rPr>
        <w:t xml:space="preserve"> </w:t>
      </w:r>
      <w:r w:rsidRPr="00AB2165">
        <w:rPr>
          <w:rFonts w:eastAsiaTheme="minorEastAsia" w:hint="eastAsia"/>
          <w:b/>
          <w:lang w:eastAsia="zh-CN"/>
        </w:rPr>
        <w:t>pattern5 and pattern6).</w:t>
      </w:r>
    </w:p>
    <w:p w:rsidR="000A733A" w:rsidRDefault="00AB2165">
      <w:pPr>
        <w:numPr>
          <w:ilvl w:val="0"/>
          <w:numId w:val="4"/>
        </w:numPr>
        <w:jc w:val="both"/>
        <w:rPr>
          <w:rFonts w:eastAsiaTheme="minorEastAsia"/>
          <w:b/>
          <w:lang w:eastAsia="zh-CN"/>
        </w:rPr>
      </w:pPr>
      <w:r w:rsidRPr="00AB2165">
        <w:rPr>
          <w:rFonts w:eastAsiaTheme="minorEastAsia" w:hint="eastAsia"/>
          <w:b/>
          <w:lang w:eastAsia="zh-CN"/>
        </w:rPr>
        <w:t xml:space="preserve">In </w:t>
      </w:r>
      <w:r w:rsidR="00B638D0">
        <w:rPr>
          <w:rFonts w:eastAsiaTheme="minorEastAsia" w:hint="eastAsia"/>
          <w:b/>
          <w:lang w:eastAsia="zh-CN"/>
        </w:rPr>
        <w:t xml:space="preserve">the </w:t>
      </w:r>
      <w:r w:rsidRPr="00AB2165">
        <w:rPr>
          <w:rFonts w:eastAsiaTheme="minorEastAsia" w:hint="eastAsia"/>
          <w:b/>
          <w:lang w:eastAsia="zh-CN"/>
        </w:rPr>
        <w:t xml:space="preserve">case of 30km UE speed, </w:t>
      </w:r>
      <w:r w:rsidR="00B638D0">
        <w:rPr>
          <w:rFonts w:eastAsiaTheme="minorEastAsia" w:hint="eastAsia"/>
          <w:b/>
          <w:lang w:eastAsia="zh-CN"/>
        </w:rPr>
        <w:t>t</w:t>
      </w:r>
      <w:r w:rsidRPr="00AB2165">
        <w:rPr>
          <w:rFonts w:eastAsiaTheme="minorEastAsia" w:hint="eastAsia"/>
          <w:b/>
          <w:lang w:eastAsia="zh-CN"/>
        </w:rPr>
        <w:t xml:space="preserve">he performance of </w:t>
      </w:r>
      <w:r w:rsidRPr="00AB2165">
        <w:rPr>
          <w:rFonts w:eastAsiaTheme="minorEastAsia"/>
          <w:b/>
          <w:lang w:eastAsia="zh-CN"/>
        </w:rPr>
        <w:t>CDM in time domain (</w:t>
      </w:r>
      <w:r w:rsidRPr="00AB2165">
        <w:rPr>
          <w:rFonts w:eastAsiaTheme="minorEastAsia" w:hint="eastAsia"/>
          <w:b/>
          <w:lang w:eastAsia="zh-CN"/>
        </w:rPr>
        <w:t xml:space="preserve">shown as pattern1) is better than </w:t>
      </w:r>
      <w:r w:rsidRPr="00AB2165">
        <w:rPr>
          <w:rFonts w:eastAsiaTheme="minorEastAsia"/>
          <w:b/>
          <w:lang w:eastAsia="zh-CN"/>
        </w:rPr>
        <w:t>CDM in frequency domain (</w:t>
      </w:r>
      <w:r w:rsidRPr="00AB2165">
        <w:rPr>
          <w:rFonts w:eastAsiaTheme="minorEastAsia" w:hint="eastAsia"/>
          <w:b/>
          <w:lang w:eastAsia="zh-CN"/>
        </w:rPr>
        <w:t xml:space="preserve">shown as pattern2 and pattern3), and </w:t>
      </w:r>
      <w:r w:rsidRPr="00AB2165">
        <w:rPr>
          <w:rFonts w:eastAsiaTheme="minorEastAsia"/>
          <w:b/>
          <w:lang w:eastAsia="zh-CN"/>
        </w:rPr>
        <w:t>CDM in frequency domain (</w:t>
      </w:r>
      <w:r w:rsidRPr="00AB2165">
        <w:rPr>
          <w:rFonts w:eastAsiaTheme="minorEastAsia" w:hint="eastAsia"/>
          <w:b/>
          <w:lang w:eastAsia="zh-CN"/>
        </w:rPr>
        <w:t>shown as pattern2 and pattern3) is better than FDM(shown as pattern4,</w:t>
      </w:r>
      <w:r w:rsidR="00B638D0">
        <w:rPr>
          <w:rFonts w:eastAsiaTheme="minorEastAsia" w:hint="eastAsia"/>
          <w:b/>
          <w:lang w:eastAsia="zh-CN"/>
        </w:rPr>
        <w:t xml:space="preserve"> </w:t>
      </w:r>
      <w:r w:rsidRPr="00AB2165">
        <w:rPr>
          <w:rFonts w:eastAsiaTheme="minorEastAsia" w:hint="eastAsia"/>
          <w:b/>
          <w:lang w:eastAsia="zh-CN"/>
        </w:rPr>
        <w:t>pattern5 and pattern6).</w:t>
      </w:r>
    </w:p>
    <w:p w:rsidR="000A733A" w:rsidRDefault="00AB2165">
      <w:pPr>
        <w:numPr>
          <w:ilvl w:val="0"/>
          <w:numId w:val="4"/>
        </w:numPr>
        <w:jc w:val="both"/>
        <w:rPr>
          <w:rFonts w:eastAsiaTheme="minorEastAsia"/>
          <w:b/>
          <w:lang w:eastAsia="zh-CN"/>
        </w:rPr>
      </w:pPr>
      <w:r w:rsidRPr="00AB2165">
        <w:rPr>
          <w:rFonts w:eastAsiaTheme="minorEastAsia" w:hint="eastAsia"/>
          <w:b/>
          <w:lang w:eastAsia="zh-CN"/>
        </w:rPr>
        <w:t xml:space="preserve">In </w:t>
      </w:r>
      <w:r w:rsidR="00B638D0">
        <w:rPr>
          <w:rFonts w:eastAsiaTheme="minorEastAsia" w:hint="eastAsia"/>
          <w:b/>
          <w:lang w:eastAsia="zh-CN"/>
        </w:rPr>
        <w:t xml:space="preserve">the </w:t>
      </w:r>
      <w:r w:rsidRPr="00AB2165">
        <w:rPr>
          <w:rFonts w:eastAsiaTheme="minorEastAsia" w:hint="eastAsia"/>
          <w:b/>
          <w:lang w:eastAsia="zh-CN"/>
        </w:rPr>
        <w:t xml:space="preserve">case of 120km UE speed, all DMRS </w:t>
      </w:r>
      <w:r w:rsidRPr="00AB2165">
        <w:rPr>
          <w:rFonts w:eastAsiaTheme="minorEastAsia"/>
          <w:b/>
          <w:lang w:eastAsia="zh-CN"/>
        </w:rPr>
        <w:t>patterns can’t</w:t>
      </w:r>
      <w:r w:rsidRPr="00AB2165">
        <w:rPr>
          <w:rFonts w:eastAsiaTheme="minorEastAsia" w:hint="eastAsia"/>
          <w:b/>
          <w:lang w:eastAsia="zh-CN"/>
        </w:rPr>
        <w:t xml:space="preserve"> </w:t>
      </w:r>
      <w:r w:rsidRPr="00AB2165">
        <w:rPr>
          <w:rFonts w:eastAsiaTheme="minorEastAsia"/>
          <w:b/>
          <w:lang w:eastAsia="zh-CN"/>
        </w:rPr>
        <w:t>achieve</w:t>
      </w:r>
      <w:r w:rsidRPr="00AB2165">
        <w:rPr>
          <w:rFonts w:eastAsiaTheme="minorEastAsia" w:hint="eastAsia"/>
          <w:b/>
          <w:lang w:eastAsia="zh-CN"/>
        </w:rPr>
        <w:t xml:space="preserve"> good BLER performance. </w:t>
      </w:r>
    </w:p>
    <w:p w:rsidR="000A733A" w:rsidRDefault="000A733A">
      <w:pPr>
        <w:pStyle w:val="af"/>
        <w:jc w:val="both"/>
        <w:rPr>
          <w:rFonts w:eastAsiaTheme="minorEastAsia"/>
          <w:lang w:eastAsia="zh-CN"/>
        </w:rPr>
      </w:pPr>
    </w:p>
    <w:p w:rsidR="000A733A" w:rsidRDefault="00183D9A">
      <w:pPr>
        <w:pStyle w:val="1"/>
        <w:ind w:left="360"/>
        <w:jc w:val="both"/>
      </w:pPr>
      <w:r w:rsidRPr="00183D9A">
        <w:t>Conclusion</w:t>
      </w:r>
    </w:p>
    <w:p w:rsidR="000A733A" w:rsidRDefault="000935B4">
      <w:pPr>
        <w:pStyle w:val="af"/>
        <w:spacing w:before="60"/>
        <w:jc w:val="both"/>
        <w:rPr>
          <w:rFonts w:eastAsiaTheme="minorEastAsia"/>
          <w:lang w:eastAsia="zh-CN"/>
        </w:rPr>
      </w:pPr>
      <w:r w:rsidRPr="006B4C33">
        <w:rPr>
          <w:rFonts w:eastAsia="宋体" w:hint="eastAsia"/>
          <w:lang w:eastAsia="zh-CN"/>
        </w:rPr>
        <w:t xml:space="preserve">This contribution provides </w:t>
      </w:r>
      <w:r>
        <w:rPr>
          <w:rFonts w:eastAsia="宋体"/>
          <w:lang w:eastAsia="zh-CN"/>
        </w:rPr>
        <w:t>evaluation</w:t>
      </w:r>
      <w:r>
        <w:rPr>
          <w:rFonts w:eastAsia="宋体" w:hint="eastAsia"/>
          <w:lang w:eastAsia="zh-CN"/>
        </w:rPr>
        <w:t xml:space="preserve"> results for</w:t>
      </w:r>
      <w:r w:rsidR="00B638D0">
        <w:rPr>
          <w:rFonts w:eastAsia="宋体" w:hint="eastAsia"/>
          <w:lang w:eastAsia="zh-CN"/>
        </w:rPr>
        <w:t xml:space="preserve"> different</w:t>
      </w:r>
      <w:r>
        <w:rPr>
          <w:rFonts w:eastAsia="宋体" w:hint="eastAsia"/>
          <w:lang w:eastAsia="zh-CN"/>
        </w:rPr>
        <w:t xml:space="preserve"> </w:t>
      </w:r>
      <w:r w:rsidRPr="006B4C33">
        <w:rPr>
          <w:rFonts w:eastAsia="宋体" w:hint="eastAsia"/>
          <w:lang w:eastAsia="zh-CN"/>
        </w:rPr>
        <w:t>DL DMRS</w:t>
      </w:r>
      <w:r w:rsidR="00B638D0">
        <w:rPr>
          <w:rFonts w:eastAsia="宋体" w:hint="eastAsia"/>
          <w:lang w:eastAsia="zh-CN"/>
        </w:rPr>
        <w:t xml:space="preserve"> patterns</w:t>
      </w:r>
      <w:r w:rsidRPr="006B4C33">
        <w:rPr>
          <w:rFonts w:eastAsia="宋体" w:hint="eastAsia"/>
          <w:lang w:eastAsia="zh-CN"/>
        </w:rPr>
        <w:t xml:space="preserve">. Based on the </w:t>
      </w:r>
      <w:r w:rsidRPr="004C6681">
        <w:rPr>
          <w:rFonts w:eastAsia="宋体"/>
          <w:lang w:eastAsia="zh-CN"/>
        </w:rPr>
        <w:t>evaluation</w:t>
      </w:r>
      <w:r w:rsidRPr="004C6681">
        <w:rPr>
          <w:rFonts w:eastAsia="宋体" w:hint="eastAsia"/>
          <w:lang w:eastAsia="zh-CN"/>
        </w:rPr>
        <w:t xml:space="preserve"> result</w:t>
      </w:r>
      <w:r>
        <w:rPr>
          <w:rFonts w:eastAsia="宋体" w:hint="eastAsia"/>
          <w:lang w:eastAsia="zh-CN"/>
        </w:rPr>
        <w:t>s</w:t>
      </w:r>
      <w:r w:rsidRPr="008E2C07">
        <w:rPr>
          <w:rFonts w:eastAsiaTheme="minorEastAsia" w:hint="eastAsia"/>
          <w:lang w:eastAsia="zh-CN"/>
        </w:rPr>
        <w:t xml:space="preserve"> above, we have the following observations:</w:t>
      </w:r>
    </w:p>
    <w:p w:rsidR="000A733A" w:rsidRDefault="0024659E">
      <w:pPr>
        <w:pStyle w:val="af"/>
        <w:jc w:val="both"/>
        <w:rPr>
          <w:rFonts w:eastAsiaTheme="minorEastAsia"/>
          <w:lang w:eastAsia="zh-CN"/>
        </w:rPr>
      </w:pPr>
      <w:r w:rsidRPr="0024659E">
        <w:rPr>
          <w:rFonts w:eastAsiaTheme="minorEastAsia" w:hint="eastAsia"/>
          <w:b/>
          <w:lang w:eastAsia="zh-CN"/>
        </w:rPr>
        <w:lastRenderedPageBreak/>
        <w:t>Observation</w:t>
      </w:r>
      <w:r w:rsidRPr="0024659E">
        <w:rPr>
          <w:rFonts w:eastAsiaTheme="minorEastAsia" w:hint="eastAsia"/>
          <w:lang w:eastAsia="zh-CN"/>
        </w:rPr>
        <w:t xml:space="preserve"> </w:t>
      </w:r>
      <w:r w:rsidR="00AB2165">
        <w:rPr>
          <w:rFonts w:eastAsiaTheme="minorEastAsia" w:hint="eastAsia"/>
          <w:lang w:eastAsia="zh-CN"/>
        </w:rPr>
        <w:t>1</w:t>
      </w:r>
      <w:r w:rsidRPr="0024659E">
        <w:rPr>
          <w:rFonts w:eastAsiaTheme="minorEastAsia" w:hint="eastAsia"/>
          <w:lang w:eastAsia="zh-CN"/>
        </w:rPr>
        <w:t>:</w:t>
      </w:r>
    </w:p>
    <w:p w:rsidR="0024659E" w:rsidRPr="0024659E" w:rsidRDefault="0024659E" w:rsidP="00FE11D2">
      <w:pPr>
        <w:pStyle w:val="af"/>
        <w:numPr>
          <w:ilvl w:val="0"/>
          <w:numId w:val="4"/>
        </w:numPr>
        <w:overflowPunct/>
        <w:autoSpaceDE/>
        <w:autoSpaceDN/>
        <w:adjustRightInd/>
        <w:spacing w:after="120"/>
        <w:jc w:val="both"/>
        <w:textAlignment w:val="auto"/>
        <w:rPr>
          <w:b/>
          <w:lang w:eastAsia="zh-CN"/>
        </w:rPr>
      </w:pPr>
      <w:r>
        <w:rPr>
          <w:rFonts w:eastAsiaTheme="minorEastAsia"/>
          <w:b/>
          <w:lang w:eastAsia="zh-CN"/>
        </w:rPr>
        <w:t>I</w:t>
      </w:r>
      <w:r>
        <w:rPr>
          <w:rFonts w:eastAsiaTheme="minorEastAsia" w:hint="eastAsia"/>
          <w:b/>
          <w:lang w:eastAsia="zh-CN"/>
        </w:rPr>
        <w:t xml:space="preserve">n </w:t>
      </w:r>
      <w:r w:rsidR="00B638D0">
        <w:rPr>
          <w:rFonts w:eastAsiaTheme="minorEastAsia" w:hint="eastAsia"/>
          <w:b/>
          <w:lang w:eastAsia="zh-CN"/>
        </w:rPr>
        <w:t xml:space="preserve">the </w:t>
      </w:r>
      <w:r>
        <w:rPr>
          <w:rFonts w:eastAsiaTheme="minorEastAsia" w:hint="eastAsia"/>
          <w:b/>
          <w:lang w:eastAsia="zh-CN"/>
        </w:rPr>
        <w:t xml:space="preserve">case of </w:t>
      </w:r>
      <w:r w:rsidRPr="0024659E">
        <w:rPr>
          <w:rFonts w:eastAsiaTheme="minorEastAsia"/>
          <w:b/>
          <w:lang w:eastAsia="zh-CN"/>
        </w:rPr>
        <w:t>3km</w:t>
      </w:r>
      <w:r>
        <w:rPr>
          <w:rFonts w:eastAsiaTheme="minorEastAsia" w:hint="eastAsia"/>
          <w:b/>
          <w:lang w:eastAsia="zh-CN"/>
        </w:rPr>
        <w:t xml:space="preserve"> UE speed, t</w:t>
      </w:r>
      <w:r w:rsidRPr="0024659E">
        <w:rPr>
          <w:rFonts w:eastAsiaTheme="minorEastAsia" w:hint="eastAsia"/>
          <w:b/>
          <w:lang w:eastAsia="zh-CN"/>
        </w:rPr>
        <w:t xml:space="preserve">he performance of </w:t>
      </w:r>
      <w:r w:rsidRPr="0024659E">
        <w:rPr>
          <w:rFonts w:eastAsiaTheme="minorEastAsia"/>
          <w:b/>
          <w:lang w:eastAsia="zh-CN"/>
        </w:rPr>
        <w:t>CDM in time domain (</w:t>
      </w:r>
      <w:r w:rsidRPr="0024659E">
        <w:rPr>
          <w:rFonts w:eastAsiaTheme="minorEastAsia" w:hint="eastAsia"/>
          <w:b/>
          <w:lang w:eastAsia="zh-CN"/>
        </w:rPr>
        <w:t xml:space="preserve">shown as pattern 1) </w:t>
      </w:r>
      <w:r>
        <w:rPr>
          <w:rFonts w:eastAsiaTheme="minorEastAsia" w:hint="eastAsia"/>
          <w:b/>
          <w:lang w:eastAsia="zh-CN"/>
        </w:rPr>
        <w:t xml:space="preserve">and </w:t>
      </w:r>
      <w:r w:rsidRPr="0024659E">
        <w:rPr>
          <w:rFonts w:eastAsiaTheme="minorEastAsia"/>
          <w:b/>
          <w:lang w:eastAsia="zh-CN"/>
        </w:rPr>
        <w:t>CDM in frequency domain (</w:t>
      </w:r>
      <w:r w:rsidRPr="0024659E">
        <w:rPr>
          <w:rFonts w:eastAsiaTheme="minorEastAsia" w:hint="eastAsia"/>
          <w:b/>
          <w:lang w:eastAsia="zh-CN"/>
        </w:rPr>
        <w:t xml:space="preserve">shown as pattern2 and pattern3) </w:t>
      </w:r>
      <w:r>
        <w:rPr>
          <w:rFonts w:eastAsiaTheme="minorEastAsia" w:hint="eastAsia"/>
          <w:b/>
          <w:lang w:eastAsia="zh-CN"/>
        </w:rPr>
        <w:t>are</w:t>
      </w:r>
      <w:r w:rsidRPr="0024659E">
        <w:rPr>
          <w:rFonts w:eastAsiaTheme="minorEastAsia" w:hint="eastAsia"/>
          <w:b/>
          <w:lang w:eastAsia="zh-CN"/>
        </w:rPr>
        <w:t xml:space="preserve"> better than FDM</w:t>
      </w:r>
      <w:r w:rsidR="00B638D0">
        <w:rPr>
          <w:rFonts w:eastAsiaTheme="minorEastAsia" w:hint="eastAsia"/>
          <w:b/>
          <w:lang w:eastAsia="zh-CN"/>
        </w:rPr>
        <w:t xml:space="preserve"> </w:t>
      </w:r>
      <w:r w:rsidRPr="0024659E">
        <w:rPr>
          <w:rFonts w:eastAsiaTheme="minorEastAsia" w:hint="eastAsia"/>
          <w:b/>
          <w:lang w:eastAsia="zh-CN"/>
        </w:rPr>
        <w:t>(shown as pattern4,</w:t>
      </w:r>
      <w:r w:rsidR="00B638D0">
        <w:rPr>
          <w:rFonts w:eastAsiaTheme="minorEastAsia" w:hint="eastAsia"/>
          <w:b/>
          <w:lang w:eastAsia="zh-CN"/>
        </w:rPr>
        <w:t xml:space="preserve"> </w:t>
      </w:r>
      <w:r w:rsidRPr="0024659E">
        <w:rPr>
          <w:rFonts w:eastAsiaTheme="minorEastAsia" w:hint="eastAsia"/>
          <w:b/>
          <w:lang w:eastAsia="zh-CN"/>
        </w:rPr>
        <w:t>pattern5 and pattern6)</w:t>
      </w:r>
      <w:r>
        <w:rPr>
          <w:rFonts w:eastAsiaTheme="minorEastAsia" w:hint="eastAsia"/>
          <w:b/>
          <w:lang w:eastAsia="zh-CN"/>
        </w:rPr>
        <w:t>.</w:t>
      </w:r>
    </w:p>
    <w:p w:rsidR="000A733A" w:rsidRDefault="0024659E">
      <w:pPr>
        <w:pStyle w:val="af"/>
        <w:numPr>
          <w:ilvl w:val="0"/>
          <w:numId w:val="4"/>
        </w:numPr>
        <w:overflowPunct/>
        <w:autoSpaceDE/>
        <w:autoSpaceDN/>
        <w:adjustRightInd/>
        <w:spacing w:after="120"/>
        <w:jc w:val="both"/>
        <w:textAlignment w:val="auto"/>
        <w:rPr>
          <w:b/>
          <w:lang w:eastAsia="zh-CN"/>
        </w:rPr>
      </w:pPr>
      <w:r w:rsidRPr="0024659E">
        <w:rPr>
          <w:rFonts w:eastAsiaTheme="minorEastAsia" w:hint="eastAsia"/>
          <w:b/>
          <w:lang w:eastAsia="zh-CN"/>
        </w:rPr>
        <w:t>In</w:t>
      </w:r>
      <w:r w:rsidR="00B638D0">
        <w:rPr>
          <w:rFonts w:eastAsiaTheme="minorEastAsia" w:hint="eastAsia"/>
          <w:b/>
          <w:lang w:eastAsia="zh-CN"/>
        </w:rPr>
        <w:t xml:space="preserve"> the</w:t>
      </w:r>
      <w:r w:rsidRPr="0024659E">
        <w:rPr>
          <w:rFonts w:eastAsiaTheme="minorEastAsia" w:hint="eastAsia"/>
          <w:b/>
          <w:lang w:eastAsia="zh-CN"/>
        </w:rPr>
        <w:t xml:space="preserve"> case of 30km UE speed, </w:t>
      </w:r>
      <w:r w:rsidR="00B638D0">
        <w:rPr>
          <w:rFonts w:eastAsiaTheme="minorEastAsia" w:hint="eastAsia"/>
          <w:b/>
          <w:lang w:eastAsia="zh-CN"/>
        </w:rPr>
        <w:t>t</w:t>
      </w:r>
      <w:r w:rsidR="00B638D0" w:rsidRPr="0024659E">
        <w:rPr>
          <w:rFonts w:hint="eastAsia"/>
          <w:b/>
          <w:lang w:eastAsia="zh-CN"/>
        </w:rPr>
        <w:t xml:space="preserve">he </w:t>
      </w:r>
      <w:r w:rsidRPr="0024659E">
        <w:rPr>
          <w:rFonts w:hint="eastAsia"/>
          <w:b/>
          <w:lang w:eastAsia="zh-CN"/>
        </w:rPr>
        <w:t xml:space="preserve">performance of </w:t>
      </w:r>
      <w:r w:rsidRPr="0024659E">
        <w:rPr>
          <w:b/>
          <w:lang w:eastAsia="zh-CN"/>
        </w:rPr>
        <w:t>CDM in time domain (</w:t>
      </w:r>
      <w:r w:rsidRPr="0024659E">
        <w:rPr>
          <w:rFonts w:hint="eastAsia"/>
          <w:b/>
          <w:lang w:eastAsia="zh-CN"/>
        </w:rPr>
        <w:t>shown as pattern</w:t>
      </w:r>
      <w:r w:rsidRPr="0024659E">
        <w:rPr>
          <w:rFonts w:eastAsiaTheme="minorEastAsia" w:hint="eastAsia"/>
          <w:b/>
          <w:lang w:eastAsia="zh-CN"/>
        </w:rPr>
        <w:t>1</w:t>
      </w:r>
      <w:r w:rsidRPr="0024659E">
        <w:rPr>
          <w:rFonts w:hint="eastAsia"/>
          <w:b/>
          <w:lang w:eastAsia="zh-CN"/>
        </w:rPr>
        <w:t xml:space="preserve">) is </w:t>
      </w:r>
      <w:r w:rsidRPr="0024659E">
        <w:rPr>
          <w:rFonts w:eastAsiaTheme="minorEastAsia" w:hint="eastAsia"/>
          <w:b/>
          <w:lang w:eastAsia="zh-CN"/>
        </w:rPr>
        <w:t>bette</w:t>
      </w:r>
      <w:r w:rsidR="00424240">
        <w:rPr>
          <w:rFonts w:eastAsiaTheme="minorEastAsia" w:hint="eastAsia"/>
          <w:b/>
          <w:lang w:eastAsia="zh-CN"/>
        </w:rPr>
        <w:t>r</w:t>
      </w:r>
      <w:r w:rsidRPr="0024659E">
        <w:rPr>
          <w:rFonts w:eastAsiaTheme="minorEastAsia" w:hint="eastAsia"/>
          <w:b/>
          <w:lang w:eastAsia="zh-CN"/>
        </w:rPr>
        <w:t xml:space="preserve"> than </w:t>
      </w:r>
      <w:r w:rsidRPr="0024659E">
        <w:rPr>
          <w:rFonts w:eastAsiaTheme="minorEastAsia"/>
          <w:b/>
          <w:lang w:eastAsia="zh-CN"/>
        </w:rPr>
        <w:t>CDM in frequency domain (</w:t>
      </w:r>
      <w:r w:rsidRPr="0024659E">
        <w:rPr>
          <w:rFonts w:eastAsiaTheme="minorEastAsia" w:hint="eastAsia"/>
          <w:b/>
          <w:lang w:eastAsia="zh-CN"/>
        </w:rPr>
        <w:t xml:space="preserve">shown as pattern2 and pattern3), and </w:t>
      </w:r>
      <w:r w:rsidRPr="0024659E">
        <w:rPr>
          <w:rFonts w:eastAsiaTheme="minorEastAsia"/>
          <w:b/>
          <w:lang w:eastAsia="zh-CN"/>
        </w:rPr>
        <w:t>CDM in frequency domain (</w:t>
      </w:r>
      <w:r w:rsidRPr="0024659E">
        <w:rPr>
          <w:rFonts w:eastAsiaTheme="minorEastAsia" w:hint="eastAsia"/>
          <w:b/>
          <w:lang w:eastAsia="zh-CN"/>
        </w:rPr>
        <w:t xml:space="preserve">shown as pattern2 and pattern3) is better than </w:t>
      </w:r>
      <w:r w:rsidRPr="0024659E">
        <w:rPr>
          <w:rFonts w:hint="eastAsia"/>
          <w:b/>
          <w:lang w:eastAsia="zh-CN"/>
        </w:rPr>
        <w:t>FDM</w:t>
      </w:r>
      <w:r w:rsidR="00B638D0">
        <w:rPr>
          <w:rFonts w:eastAsiaTheme="minorEastAsia" w:hint="eastAsia"/>
          <w:b/>
          <w:lang w:eastAsia="zh-CN"/>
        </w:rPr>
        <w:t xml:space="preserve"> </w:t>
      </w:r>
      <w:r w:rsidRPr="0024659E">
        <w:rPr>
          <w:rFonts w:hint="eastAsia"/>
          <w:b/>
          <w:lang w:eastAsia="zh-CN"/>
        </w:rPr>
        <w:t>(shown as pattern4,</w:t>
      </w:r>
      <w:r w:rsidR="00B638D0">
        <w:rPr>
          <w:rFonts w:eastAsiaTheme="minorEastAsia" w:hint="eastAsia"/>
          <w:b/>
          <w:lang w:eastAsia="zh-CN"/>
        </w:rPr>
        <w:t xml:space="preserve"> </w:t>
      </w:r>
      <w:r w:rsidRPr="0024659E">
        <w:rPr>
          <w:rFonts w:hint="eastAsia"/>
          <w:b/>
          <w:lang w:eastAsia="zh-CN"/>
        </w:rPr>
        <w:t>pattern5 and pattern6).</w:t>
      </w:r>
    </w:p>
    <w:p w:rsidR="000A733A" w:rsidRDefault="0024659E">
      <w:pPr>
        <w:pStyle w:val="af"/>
        <w:numPr>
          <w:ilvl w:val="0"/>
          <w:numId w:val="4"/>
        </w:numPr>
        <w:overflowPunct/>
        <w:autoSpaceDE/>
        <w:autoSpaceDN/>
        <w:adjustRightInd/>
        <w:spacing w:after="120"/>
        <w:jc w:val="both"/>
        <w:textAlignment w:val="auto"/>
        <w:rPr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In </w:t>
      </w:r>
      <w:r w:rsidR="00B638D0">
        <w:rPr>
          <w:rFonts w:eastAsiaTheme="minorEastAsia" w:hint="eastAsia"/>
          <w:b/>
          <w:lang w:eastAsia="zh-CN"/>
        </w:rPr>
        <w:t xml:space="preserve">the </w:t>
      </w:r>
      <w:r>
        <w:rPr>
          <w:rFonts w:eastAsiaTheme="minorEastAsia" w:hint="eastAsia"/>
          <w:b/>
          <w:lang w:eastAsia="zh-CN"/>
        </w:rPr>
        <w:t>case of 120km UE speed</w:t>
      </w:r>
      <w:r w:rsidR="00714ABE">
        <w:rPr>
          <w:rFonts w:eastAsiaTheme="minorEastAsia"/>
          <w:b/>
          <w:lang w:eastAsia="zh-CN"/>
        </w:rPr>
        <w:t>, all</w:t>
      </w:r>
      <w:r>
        <w:rPr>
          <w:rFonts w:eastAsiaTheme="minorEastAsia" w:hint="eastAsia"/>
          <w:b/>
          <w:lang w:eastAsia="zh-CN"/>
        </w:rPr>
        <w:t xml:space="preserve"> DMRS </w:t>
      </w:r>
      <w:r>
        <w:rPr>
          <w:rFonts w:eastAsiaTheme="minorEastAsia"/>
          <w:b/>
          <w:lang w:eastAsia="zh-CN"/>
        </w:rPr>
        <w:t>patterns</w:t>
      </w:r>
      <w:r w:rsidRPr="0024659E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can’t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achieve</w:t>
      </w:r>
      <w:r>
        <w:rPr>
          <w:rFonts w:eastAsiaTheme="minorEastAsia" w:hint="eastAsia"/>
          <w:b/>
          <w:lang w:eastAsia="zh-CN"/>
        </w:rPr>
        <w:t xml:space="preserve"> good BLER performance. </w:t>
      </w:r>
    </w:p>
    <w:p w:rsidR="000A733A" w:rsidRDefault="000A733A">
      <w:pPr>
        <w:pStyle w:val="maintext"/>
        <w:spacing w:after="0"/>
        <w:ind w:firstLineChars="0"/>
      </w:pPr>
    </w:p>
    <w:p w:rsidR="000A733A" w:rsidRDefault="00183D9A">
      <w:pPr>
        <w:pStyle w:val="1"/>
        <w:ind w:left="360"/>
        <w:jc w:val="both"/>
      </w:pPr>
      <w:r w:rsidRPr="00183D9A">
        <w:t>Reference</w:t>
      </w:r>
    </w:p>
    <w:p w:rsidR="000A733A" w:rsidRDefault="00821BA5">
      <w:pPr>
        <w:pStyle w:val="afa"/>
        <w:numPr>
          <w:ilvl w:val="0"/>
          <w:numId w:val="1"/>
        </w:numPr>
        <w:jc w:val="both"/>
        <w:rPr>
          <w:rFonts w:eastAsia="MS Mincho"/>
          <w:sz w:val="20"/>
          <w:szCs w:val="20"/>
        </w:rPr>
      </w:pPr>
      <w:bookmarkStart w:id="3" w:name="_Ref430885014"/>
      <w:r w:rsidRPr="00821BA5">
        <w:rPr>
          <w:rFonts w:eastAsia="MS Mincho"/>
          <w:sz w:val="20"/>
          <w:szCs w:val="20"/>
        </w:rPr>
        <w:t>R1-1700480, Summary of [87-29] email discussion on Simulation assumption for NR DMRS, LG Electronics , NR Ad-Hoc , 16th - 20th January 2017.</w:t>
      </w:r>
    </w:p>
    <w:p w:rsidR="000A733A" w:rsidRDefault="00821BA5">
      <w:pPr>
        <w:pStyle w:val="afa"/>
        <w:numPr>
          <w:ilvl w:val="0"/>
          <w:numId w:val="1"/>
        </w:numPr>
        <w:jc w:val="both"/>
        <w:rPr>
          <w:rFonts w:eastAsia="MS Mincho"/>
          <w:sz w:val="20"/>
          <w:szCs w:val="20"/>
        </w:rPr>
      </w:pPr>
      <w:bookmarkStart w:id="4" w:name="_Ref462934167"/>
      <w:r w:rsidRPr="00821BA5">
        <w:rPr>
          <w:rFonts w:eastAsia="MS Mincho"/>
          <w:sz w:val="20"/>
          <w:szCs w:val="20"/>
        </w:rPr>
        <w:t>R1-1700230</w:t>
      </w:r>
      <w:r w:rsidR="00976E9D" w:rsidRPr="00821BA5">
        <w:rPr>
          <w:rFonts w:eastAsia="MS Mincho"/>
          <w:sz w:val="20"/>
          <w:szCs w:val="20"/>
        </w:rPr>
        <w:t>, Discussion</w:t>
      </w:r>
      <w:r w:rsidRPr="00821BA5">
        <w:rPr>
          <w:rFonts w:eastAsia="MS Mincho"/>
          <w:sz w:val="20"/>
          <w:szCs w:val="20"/>
        </w:rPr>
        <w:t xml:space="preserve"> on DMRS design for </w:t>
      </w:r>
      <w:r w:rsidR="00976E9D" w:rsidRPr="00821BA5">
        <w:rPr>
          <w:rFonts w:eastAsia="MS Mincho"/>
          <w:sz w:val="20"/>
          <w:szCs w:val="20"/>
        </w:rPr>
        <w:t>DL,</w:t>
      </w:r>
      <w:r w:rsidRPr="00821BA5">
        <w:rPr>
          <w:rFonts w:eastAsia="MS Mincho"/>
          <w:sz w:val="20"/>
          <w:szCs w:val="20"/>
        </w:rPr>
        <w:t xml:space="preserve"> CATT, NR Ad-Hoc , 16th - 20th January 2017.</w:t>
      </w:r>
    </w:p>
    <w:bookmarkEnd w:id="4"/>
    <w:p w:rsidR="000A733A" w:rsidRDefault="00976E9D">
      <w:pPr>
        <w:pStyle w:val="afa"/>
        <w:numPr>
          <w:ilvl w:val="0"/>
          <w:numId w:val="1"/>
        </w:numPr>
        <w:jc w:val="both"/>
        <w:rPr>
          <w:rFonts w:eastAsia="MS Mincho"/>
          <w:sz w:val="20"/>
          <w:szCs w:val="20"/>
        </w:rPr>
      </w:pPr>
      <w:r w:rsidRPr="00976E9D">
        <w:rPr>
          <w:rFonts w:eastAsia="MS Mincho"/>
          <w:sz w:val="20"/>
          <w:szCs w:val="20"/>
        </w:rPr>
        <w:t>R1-1702074</w:t>
      </w:r>
      <w:r>
        <w:rPr>
          <w:rFonts w:eastAsiaTheme="minorEastAsia" w:hint="eastAsia"/>
          <w:sz w:val="20"/>
          <w:szCs w:val="20"/>
          <w:lang w:eastAsia="zh-CN"/>
        </w:rPr>
        <w:t xml:space="preserve">, </w:t>
      </w:r>
      <w:r w:rsidRPr="00976E9D">
        <w:rPr>
          <w:rFonts w:eastAsiaTheme="minorEastAsia"/>
          <w:sz w:val="20"/>
          <w:szCs w:val="20"/>
          <w:lang w:eastAsia="zh-CN"/>
        </w:rPr>
        <w:t>Evaluation results for DL DMRS</w:t>
      </w:r>
      <w:r>
        <w:rPr>
          <w:rFonts w:eastAsiaTheme="minorEastAsia" w:hint="eastAsia"/>
          <w:sz w:val="20"/>
          <w:szCs w:val="20"/>
          <w:lang w:eastAsia="zh-CN"/>
        </w:rPr>
        <w:t>, CATT</w:t>
      </w:r>
      <w:r>
        <w:rPr>
          <w:rFonts w:eastAsiaTheme="minorEastAsia"/>
          <w:sz w:val="20"/>
          <w:szCs w:val="20"/>
          <w:lang w:eastAsia="zh-CN"/>
        </w:rPr>
        <w:t>, Athens</w:t>
      </w:r>
      <w:r w:rsidRPr="00976E9D">
        <w:rPr>
          <w:rFonts w:eastAsiaTheme="minorEastAsia"/>
          <w:sz w:val="20"/>
          <w:szCs w:val="20"/>
          <w:lang w:eastAsia="zh-CN"/>
        </w:rPr>
        <w:t>, Greece 13th - 17th February 2017</w:t>
      </w:r>
      <w:r>
        <w:rPr>
          <w:rFonts w:eastAsiaTheme="minorEastAsia" w:hint="eastAsia"/>
          <w:sz w:val="20"/>
          <w:szCs w:val="20"/>
          <w:lang w:eastAsia="zh-CN"/>
        </w:rPr>
        <w:t>.</w:t>
      </w:r>
    </w:p>
    <w:bookmarkEnd w:id="3"/>
    <w:p w:rsidR="000A733A" w:rsidRDefault="000A733A">
      <w:pPr>
        <w:jc w:val="both"/>
        <w:rPr>
          <w:rFonts w:eastAsiaTheme="minorEastAsia"/>
          <w:lang w:eastAsia="zh-CN"/>
        </w:rPr>
      </w:pPr>
    </w:p>
    <w:p w:rsidR="000A733A" w:rsidRDefault="00C15371">
      <w:pPr>
        <w:pStyle w:val="1"/>
        <w:ind w:left="36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 w:rsidR="00365854">
        <w:rPr>
          <w:rFonts w:eastAsiaTheme="minorEastAsia" w:hint="eastAsia"/>
          <w:lang w:eastAsia="zh-CN"/>
        </w:rPr>
        <w:t xml:space="preserve">ppendix: </w:t>
      </w:r>
      <w:r w:rsidR="00D74E65" w:rsidRPr="00D74E65">
        <w:rPr>
          <w:rFonts w:eastAsiaTheme="minorEastAsia"/>
          <w:lang w:eastAsia="zh-CN"/>
        </w:rPr>
        <w:t>Simulation assumptions</w:t>
      </w:r>
      <w:r w:rsidR="00D74E65" w:rsidRPr="00D74E65">
        <w:rPr>
          <w:rFonts w:eastAsiaTheme="minorEastAsia" w:hint="eastAsia"/>
          <w:lang w:eastAsia="zh-CN"/>
        </w:rPr>
        <w:t xml:space="preserve"> </w:t>
      </w:r>
    </w:p>
    <w:p w:rsidR="000A733A" w:rsidRDefault="00D74E65">
      <w:pPr>
        <w:pStyle w:val="af"/>
        <w:spacing w:before="24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According to the </w:t>
      </w:r>
      <w:r>
        <w:rPr>
          <w:rFonts w:eastAsia="宋体"/>
          <w:lang w:eastAsia="zh-CN"/>
        </w:rPr>
        <w:t>agreed</w:t>
      </w:r>
      <w:r>
        <w:rPr>
          <w:rFonts w:eastAsia="宋体" w:hint="eastAsia"/>
          <w:lang w:eastAsia="zh-CN"/>
        </w:rPr>
        <w:t xml:space="preserve"> </w:t>
      </w:r>
      <w:r w:rsidRPr="000572AE">
        <w:rPr>
          <w:rFonts w:eastAsia="宋体"/>
          <w:lang w:eastAsia="zh-CN"/>
        </w:rPr>
        <w:t>simulation assumption</w:t>
      </w:r>
      <w:r>
        <w:rPr>
          <w:rFonts w:eastAsia="宋体" w:hint="eastAsia"/>
          <w:lang w:eastAsia="zh-CN"/>
        </w:rPr>
        <w:t>s</w:t>
      </w:r>
      <w:r w:rsidRPr="000572AE">
        <w:rPr>
          <w:rFonts w:eastAsia="宋体"/>
          <w:lang w:eastAsia="zh-CN"/>
        </w:rPr>
        <w:t xml:space="preserve"> for NR DMRS</w:t>
      </w:r>
      <w:r w:rsidRPr="000572AE">
        <w:rPr>
          <w:rFonts w:eastAsia="宋体" w:hint="eastAsia"/>
          <w:lang w:eastAsia="zh-CN"/>
        </w:rPr>
        <w:t xml:space="preserve"> [1]</w:t>
      </w:r>
      <w:r>
        <w:rPr>
          <w:rFonts w:eastAsia="宋体" w:hint="eastAsia"/>
          <w:lang w:eastAsia="zh-CN"/>
        </w:rPr>
        <w:t xml:space="preserve">, the parameters used for link-level DMRS </w:t>
      </w:r>
      <w:r>
        <w:rPr>
          <w:rFonts w:eastAsia="宋体"/>
          <w:lang w:eastAsia="zh-CN"/>
        </w:rPr>
        <w:t>evaluation</w:t>
      </w:r>
      <w:r>
        <w:rPr>
          <w:rFonts w:eastAsia="宋体" w:hint="eastAsia"/>
          <w:lang w:eastAsia="zh-CN"/>
        </w:rPr>
        <w:t xml:space="preserve"> are </w:t>
      </w:r>
      <w:r w:rsidRPr="00FE03C3">
        <w:rPr>
          <w:rFonts w:eastAsia="宋体" w:hint="eastAsia"/>
          <w:lang w:eastAsia="zh-CN"/>
        </w:rPr>
        <w:t>summarized</w:t>
      </w:r>
      <w:r w:rsidR="00DF1DF0">
        <w:rPr>
          <w:rFonts w:eastAsia="宋体" w:hint="eastAsia"/>
          <w:lang w:eastAsia="zh-CN"/>
        </w:rPr>
        <w:t xml:space="preserve"> in Table A-1</w:t>
      </w:r>
      <w:r>
        <w:rPr>
          <w:rFonts w:eastAsia="宋体" w:hint="eastAsia"/>
          <w:lang w:eastAsia="zh-CN"/>
        </w:rPr>
        <w:t>.</w:t>
      </w:r>
    </w:p>
    <w:p w:rsidR="000A733A" w:rsidRDefault="00D74E65">
      <w:pPr>
        <w:pStyle w:val="af"/>
        <w:spacing w:before="240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lang w:eastAsia="zh-CN"/>
        </w:rPr>
        <w:t xml:space="preserve">                                               </w:t>
      </w:r>
      <w:r w:rsidR="00DF1DF0">
        <w:rPr>
          <w:rFonts w:eastAsia="宋体" w:hint="eastAsia"/>
          <w:b/>
          <w:lang w:eastAsia="zh-CN"/>
        </w:rPr>
        <w:t>Table A-1</w:t>
      </w:r>
      <w:r w:rsidRPr="000572AE">
        <w:rPr>
          <w:rFonts w:eastAsia="宋体" w:hint="eastAsia"/>
          <w:b/>
          <w:lang w:eastAsia="zh-CN"/>
        </w:rPr>
        <w:t xml:space="preserve"> Link-level DMRS Simulation Parameters</w:t>
      </w:r>
    </w:p>
    <w:tbl>
      <w:tblPr>
        <w:tblW w:w="8788" w:type="dxa"/>
        <w:tblInd w:w="392" w:type="dxa"/>
        <w:tblLook w:val="04A0"/>
      </w:tblPr>
      <w:tblGrid>
        <w:gridCol w:w="3544"/>
        <w:gridCol w:w="5244"/>
      </w:tblGrid>
      <w:tr w:rsidR="00D74E65" w:rsidRPr="0074412C" w:rsidTr="00566D11">
        <w:trPr>
          <w:trHeight w:val="2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E65" w:rsidRPr="000572AE" w:rsidRDefault="00D74E65" w:rsidP="00FE11D2">
            <w:pPr>
              <w:jc w:val="both"/>
              <w:rPr>
                <w:rFonts w:eastAsia="宋体"/>
                <w:b/>
                <w:color w:val="000000"/>
                <w:lang w:eastAsia="zh-CN"/>
              </w:rPr>
            </w:pPr>
            <w:r w:rsidRPr="000572AE">
              <w:rPr>
                <w:rFonts w:eastAsia="宋体"/>
                <w:b/>
                <w:color w:val="000000"/>
                <w:lang w:eastAsia="zh-CN"/>
              </w:rPr>
              <w:t>parameter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33A" w:rsidRDefault="00D74E65">
            <w:pPr>
              <w:jc w:val="both"/>
              <w:rPr>
                <w:rFonts w:eastAsia="宋体"/>
                <w:b/>
                <w:color w:val="000000"/>
                <w:lang w:eastAsia="zh-CN"/>
              </w:rPr>
            </w:pPr>
            <w:r w:rsidRPr="000572AE">
              <w:rPr>
                <w:rFonts w:eastAsia="宋体"/>
                <w:b/>
                <w:color w:val="000000"/>
                <w:lang w:eastAsia="zh-CN"/>
              </w:rPr>
              <w:t>simulation assumption</w:t>
            </w:r>
          </w:p>
        </w:tc>
      </w:tr>
      <w:tr w:rsidR="00D74E65" w:rsidRPr="0074412C" w:rsidTr="00566D11">
        <w:trPr>
          <w:trHeight w:val="2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E65" w:rsidRPr="000572AE" w:rsidRDefault="00D74E65" w:rsidP="00FE11D2">
            <w:pPr>
              <w:jc w:val="both"/>
              <w:rPr>
                <w:rFonts w:eastAsia="宋体"/>
                <w:color w:val="000000"/>
                <w:lang w:eastAsia="zh-CN"/>
              </w:rPr>
            </w:pPr>
            <w:r w:rsidRPr="000572AE">
              <w:rPr>
                <w:rFonts w:eastAsia="宋体"/>
                <w:color w:val="000000"/>
                <w:lang w:eastAsia="zh-CN"/>
              </w:rPr>
              <w:t>Transmission rank for data channel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33A" w:rsidRDefault="00D74E65">
            <w:pPr>
              <w:jc w:val="both"/>
              <w:rPr>
                <w:rFonts w:eastAsia="宋体"/>
                <w:lang w:eastAsia="zh-CN"/>
              </w:rPr>
            </w:pPr>
            <w:r w:rsidRPr="00092230">
              <w:rPr>
                <w:rFonts w:eastAsia="宋体"/>
                <w:lang w:eastAsia="zh-CN"/>
              </w:rPr>
              <w:t>Rank 1/2</w:t>
            </w:r>
          </w:p>
        </w:tc>
      </w:tr>
      <w:tr w:rsidR="00D74E65" w:rsidRPr="0074412C" w:rsidTr="00566D11">
        <w:trPr>
          <w:trHeight w:val="2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E65" w:rsidRPr="000572AE" w:rsidRDefault="00D74E65" w:rsidP="00FE11D2">
            <w:pPr>
              <w:jc w:val="both"/>
              <w:rPr>
                <w:rFonts w:eastAsia="宋体"/>
                <w:color w:val="000000"/>
                <w:lang w:eastAsia="zh-CN"/>
              </w:rPr>
            </w:pPr>
            <w:r w:rsidRPr="000572AE">
              <w:rPr>
                <w:rFonts w:eastAsia="宋体"/>
                <w:color w:val="000000"/>
                <w:lang w:eastAsia="zh-CN"/>
              </w:rPr>
              <w:t>Carrier frequency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33A" w:rsidRDefault="00D74E65">
            <w:pPr>
              <w:jc w:val="both"/>
              <w:rPr>
                <w:rFonts w:eastAsia="宋体"/>
                <w:color w:val="000000"/>
                <w:lang w:eastAsia="zh-CN"/>
              </w:rPr>
            </w:pPr>
            <w:r w:rsidRPr="000572AE">
              <w:rPr>
                <w:rFonts w:eastAsia="宋体"/>
                <w:color w:val="000000"/>
                <w:lang w:eastAsia="zh-CN"/>
              </w:rPr>
              <w:t>4GHz</w:t>
            </w:r>
          </w:p>
        </w:tc>
      </w:tr>
      <w:tr w:rsidR="00D74E65" w:rsidRPr="0074412C" w:rsidTr="00566D11">
        <w:trPr>
          <w:trHeight w:val="2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E65" w:rsidRPr="000572AE" w:rsidRDefault="00D74E65" w:rsidP="00FE11D2">
            <w:pPr>
              <w:jc w:val="both"/>
              <w:rPr>
                <w:rFonts w:eastAsia="宋体"/>
                <w:color w:val="000000"/>
                <w:lang w:eastAsia="zh-CN"/>
              </w:rPr>
            </w:pPr>
            <w:r w:rsidRPr="000572AE">
              <w:rPr>
                <w:rFonts w:eastAsia="宋体"/>
                <w:color w:val="000000"/>
                <w:lang w:eastAsia="zh-CN"/>
              </w:rPr>
              <w:t>Subcarrier Spacing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33A" w:rsidRDefault="00D74E65">
            <w:pPr>
              <w:jc w:val="both"/>
              <w:rPr>
                <w:rFonts w:eastAsia="宋体"/>
                <w:color w:val="000000"/>
                <w:lang w:eastAsia="zh-CN"/>
              </w:rPr>
            </w:pPr>
            <w:r w:rsidRPr="000572AE">
              <w:rPr>
                <w:rFonts w:eastAsia="宋体"/>
                <w:color w:val="000000"/>
                <w:lang w:eastAsia="zh-CN"/>
              </w:rPr>
              <w:t>15kHz</w:t>
            </w:r>
          </w:p>
        </w:tc>
      </w:tr>
      <w:tr w:rsidR="00D74E65" w:rsidRPr="0074412C" w:rsidTr="00566D11">
        <w:trPr>
          <w:trHeight w:val="2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E65" w:rsidRPr="000572AE" w:rsidRDefault="00D74E65" w:rsidP="00FE11D2">
            <w:pPr>
              <w:jc w:val="both"/>
              <w:rPr>
                <w:rFonts w:eastAsia="宋体"/>
                <w:color w:val="000000"/>
                <w:lang w:eastAsia="zh-CN"/>
              </w:rPr>
            </w:pPr>
            <w:r w:rsidRPr="000572AE">
              <w:rPr>
                <w:rFonts w:eastAsia="宋体"/>
                <w:color w:val="000000"/>
                <w:lang w:eastAsia="zh-CN"/>
              </w:rPr>
              <w:t>Channel model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33A" w:rsidRDefault="00D74E65">
            <w:pPr>
              <w:spacing w:after="0"/>
              <w:jc w:val="both"/>
              <w:rPr>
                <w:rFonts w:eastAsia="宋体"/>
                <w:b/>
                <w:color w:val="000000"/>
                <w:sz w:val="34"/>
                <w:lang w:eastAsia="zh-CN"/>
              </w:rPr>
            </w:pPr>
            <w:r w:rsidRPr="000572AE">
              <w:rPr>
                <w:rFonts w:eastAsia="宋体"/>
                <w:color w:val="000000"/>
                <w:lang w:eastAsia="zh-CN"/>
              </w:rPr>
              <w:t>CDL-A, 300ns</w:t>
            </w:r>
            <w:r w:rsidR="004E297F">
              <w:rPr>
                <w:rFonts w:eastAsia="宋体" w:hint="eastAsia"/>
                <w:color w:val="000000"/>
                <w:lang w:eastAsia="zh-CN"/>
              </w:rPr>
              <w:t>，</w:t>
            </w:r>
          </w:p>
          <w:p w:rsidR="000A733A" w:rsidRPr="00A24B1E" w:rsidRDefault="004E297F" w:rsidP="00A24B1E">
            <w:pPr>
              <w:jc w:val="both"/>
              <w:rPr>
                <w:rFonts w:eastAsia="宋体"/>
                <w:color w:val="000000"/>
                <w:lang w:eastAsia="zh-CN"/>
              </w:rPr>
            </w:pPr>
            <w:r w:rsidRPr="00A24B1E">
              <w:rPr>
                <w:rFonts w:eastAsia="宋体"/>
                <w:color w:val="000000"/>
                <w:lang w:eastAsia="zh-CN"/>
              </w:rPr>
              <w:t>ASA, ASD, ZSA, ZSD follow the values in sec 7.7.1 in 38.900</w:t>
            </w:r>
          </w:p>
          <w:p w:rsidR="000A733A" w:rsidRDefault="004E297F" w:rsidP="00A24B1E">
            <w:pPr>
              <w:jc w:val="both"/>
              <w:rPr>
                <w:rFonts w:eastAsia="宋体"/>
                <w:b/>
                <w:color w:val="000000"/>
                <w:sz w:val="34"/>
                <w:lang w:eastAsia="zh-CN"/>
              </w:rPr>
            </w:pPr>
            <w:r w:rsidRPr="00A24B1E">
              <w:rPr>
                <w:rFonts w:eastAsia="宋体"/>
                <w:color w:val="000000"/>
                <w:lang w:eastAsia="zh-CN"/>
              </w:rPr>
              <w:t>The angles of TRP, i.e., AoD, ZoD, are uniformly distributed within [-60, 60] degrees in azimuth domain and [90, 135] degrees in zenith domain, and those of UE, i.e., AoA, ZoA, are uniformly distributed within [-180, 180] degrees in azimuth domain and [45, 90] in zenith domain, via applying uniform-distribution desired mean angle in Section 7.7.5.1 in TR 38.900 accordingly.</w:t>
            </w:r>
          </w:p>
        </w:tc>
      </w:tr>
      <w:tr w:rsidR="00D74E65" w:rsidRPr="0074412C" w:rsidTr="00566D11">
        <w:trPr>
          <w:trHeight w:val="2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E65" w:rsidRPr="000572AE" w:rsidRDefault="00D74E65" w:rsidP="00FE11D2">
            <w:pPr>
              <w:jc w:val="both"/>
              <w:rPr>
                <w:rFonts w:eastAsia="宋体"/>
                <w:color w:val="000000"/>
                <w:lang w:eastAsia="zh-CN"/>
              </w:rPr>
            </w:pPr>
            <w:r w:rsidRPr="000572AE">
              <w:rPr>
                <w:rFonts w:eastAsia="宋体"/>
                <w:color w:val="000000"/>
                <w:lang w:eastAsia="zh-CN"/>
              </w:rPr>
              <w:t>TRP antenna configuration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33A" w:rsidRDefault="00D74E65">
            <w:pPr>
              <w:jc w:val="both"/>
              <w:rPr>
                <w:rFonts w:eastAsia="宋体"/>
                <w:b/>
                <w:color w:val="000000"/>
                <w:sz w:val="34"/>
                <w:lang w:eastAsia="zh-CN"/>
              </w:rPr>
            </w:pPr>
            <w:r w:rsidRPr="000572AE">
              <w:rPr>
                <w:rFonts w:eastAsia="宋体"/>
                <w:color w:val="000000"/>
                <w:lang w:eastAsia="zh-CN"/>
              </w:rPr>
              <w:t>8</w:t>
            </w:r>
          </w:p>
        </w:tc>
      </w:tr>
      <w:tr w:rsidR="00D74E65" w:rsidRPr="0074412C" w:rsidTr="00566D11">
        <w:trPr>
          <w:trHeight w:val="2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E65" w:rsidRPr="000572AE" w:rsidRDefault="00D74E65" w:rsidP="00FE11D2">
            <w:pPr>
              <w:jc w:val="both"/>
              <w:rPr>
                <w:rFonts w:eastAsia="宋体"/>
                <w:color w:val="000000"/>
                <w:lang w:eastAsia="zh-CN"/>
              </w:rPr>
            </w:pPr>
            <w:r w:rsidRPr="000572AE">
              <w:rPr>
                <w:rFonts w:eastAsia="宋体"/>
                <w:color w:val="000000"/>
                <w:lang w:eastAsia="zh-CN"/>
              </w:rPr>
              <w:t>UE antenna configuration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33A" w:rsidRDefault="00D74E65">
            <w:pPr>
              <w:jc w:val="both"/>
              <w:rPr>
                <w:rFonts w:eastAsia="宋体"/>
                <w:b/>
                <w:color w:val="000000"/>
                <w:sz w:val="34"/>
                <w:lang w:eastAsia="zh-CN"/>
              </w:rPr>
            </w:pPr>
            <w:r w:rsidRPr="000572AE">
              <w:rPr>
                <w:rFonts w:eastAsia="宋体"/>
                <w:color w:val="000000"/>
                <w:lang w:eastAsia="zh-CN"/>
              </w:rPr>
              <w:t>8</w:t>
            </w:r>
          </w:p>
          <w:p w:rsidR="000A733A" w:rsidRDefault="004E297F">
            <w:pPr>
              <w:jc w:val="both"/>
              <w:rPr>
                <w:rFonts w:eastAsia="宋体"/>
                <w:b/>
                <w:color w:val="000000"/>
                <w:sz w:val="34"/>
                <w:lang w:eastAsia="zh-CN"/>
              </w:rPr>
            </w:pPr>
            <w:r w:rsidRPr="004E297F">
              <w:rPr>
                <w:rFonts w:eastAsia="宋体"/>
                <w:color w:val="000000"/>
                <w:lang w:eastAsia="zh-CN"/>
              </w:rPr>
              <w:t>(M,N,P)={ (1,4,2)} with 0.5λ spacing</w:t>
            </w:r>
          </w:p>
        </w:tc>
      </w:tr>
      <w:tr w:rsidR="00D74E65" w:rsidRPr="0074412C" w:rsidTr="00566D11">
        <w:trPr>
          <w:trHeight w:val="2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E65" w:rsidRPr="000572AE" w:rsidRDefault="00D74E65" w:rsidP="00FE11D2">
            <w:pPr>
              <w:jc w:val="both"/>
              <w:rPr>
                <w:rFonts w:eastAsia="宋体"/>
                <w:color w:val="000000"/>
                <w:lang w:eastAsia="zh-CN"/>
              </w:rPr>
            </w:pPr>
            <w:r w:rsidRPr="000572AE">
              <w:rPr>
                <w:rFonts w:eastAsia="宋体"/>
                <w:color w:val="000000"/>
                <w:lang w:eastAsia="zh-CN"/>
              </w:rPr>
              <w:t>Transmission scheme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33A" w:rsidRDefault="00D74E65">
            <w:pPr>
              <w:jc w:val="both"/>
              <w:rPr>
                <w:rFonts w:eastAsia="宋体"/>
                <w:b/>
                <w:color w:val="000000"/>
                <w:sz w:val="34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SVD</w:t>
            </w:r>
          </w:p>
        </w:tc>
      </w:tr>
      <w:tr w:rsidR="00D74E65" w:rsidRPr="0074412C" w:rsidTr="00566D11">
        <w:trPr>
          <w:trHeight w:val="2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E65" w:rsidRPr="000572AE" w:rsidRDefault="00D74E65" w:rsidP="00FE11D2">
            <w:pPr>
              <w:jc w:val="both"/>
              <w:rPr>
                <w:rFonts w:eastAsia="宋体"/>
                <w:color w:val="000000"/>
                <w:lang w:eastAsia="zh-CN"/>
              </w:rPr>
            </w:pPr>
            <w:r w:rsidRPr="000572AE">
              <w:rPr>
                <w:rFonts w:eastAsia="宋体"/>
                <w:color w:val="000000"/>
                <w:lang w:eastAsia="zh-CN"/>
              </w:rPr>
              <w:t>Data allocation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33A" w:rsidRDefault="00D74E65">
            <w:pPr>
              <w:jc w:val="both"/>
              <w:rPr>
                <w:rFonts w:eastAsia="宋体"/>
                <w:b/>
                <w:color w:val="000000"/>
                <w:sz w:val="34"/>
                <w:lang w:eastAsia="zh-CN"/>
              </w:rPr>
            </w:pPr>
            <w:r w:rsidRPr="000572AE">
              <w:rPr>
                <w:rFonts w:eastAsia="宋体"/>
                <w:color w:val="000000"/>
                <w:lang w:eastAsia="zh-CN"/>
              </w:rPr>
              <w:t>8RB</w:t>
            </w:r>
          </w:p>
        </w:tc>
      </w:tr>
      <w:tr w:rsidR="00D74E65" w:rsidRPr="0074412C" w:rsidTr="00566D11">
        <w:trPr>
          <w:trHeight w:val="2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E65" w:rsidRPr="000572AE" w:rsidRDefault="00D74E65" w:rsidP="00FE11D2">
            <w:pPr>
              <w:jc w:val="both"/>
              <w:rPr>
                <w:rFonts w:eastAsia="宋体"/>
                <w:color w:val="000000"/>
                <w:lang w:eastAsia="zh-CN"/>
              </w:rPr>
            </w:pPr>
            <w:r w:rsidRPr="000572AE">
              <w:rPr>
                <w:rFonts w:eastAsia="宋体"/>
                <w:color w:val="000000"/>
                <w:lang w:eastAsia="zh-CN"/>
              </w:rPr>
              <w:t>Modulation order, Coding rate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33A" w:rsidRDefault="00D74E65">
            <w:pPr>
              <w:jc w:val="both"/>
              <w:rPr>
                <w:rFonts w:eastAsia="宋体"/>
                <w:b/>
                <w:sz w:val="34"/>
                <w:lang w:eastAsia="zh-CN"/>
              </w:rPr>
            </w:pPr>
            <w:r w:rsidRPr="00092230">
              <w:rPr>
                <w:rFonts w:eastAsia="宋体"/>
                <w:lang w:eastAsia="zh-CN"/>
              </w:rPr>
              <w:t>QPSK (1/2), 16QAM (3/4), 64QAM (5/6)</w:t>
            </w:r>
          </w:p>
        </w:tc>
      </w:tr>
      <w:tr w:rsidR="00D74E65" w:rsidRPr="0074412C" w:rsidTr="00566D11">
        <w:trPr>
          <w:trHeight w:val="2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E65" w:rsidRPr="000572AE" w:rsidRDefault="00D74E65" w:rsidP="00FE11D2">
            <w:pPr>
              <w:jc w:val="both"/>
              <w:rPr>
                <w:rFonts w:eastAsia="宋体"/>
                <w:color w:val="000000"/>
                <w:lang w:eastAsia="zh-CN"/>
              </w:rPr>
            </w:pPr>
            <w:r w:rsidRPr="000572AE">
              <w:rPr>
                <w:rFonts w:eastAsia="宋体"/>
                <w:color w:val="000000"/>
                <w:lang w:eastAsia="zh-CN"/>
              </w:rPr>
              <w:t>Link adaptation / HARQ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33A" w:rsidRDefault="008B563A">
            <w:pPr>
              <w:jc w:val="both"/>
              <w:rPr>
                <w:rFonts w:eastAsia="宋体"/>
                <w:b/>
                <w:color w:val="000000"/>
                <w:sz w:val="34"/>
                <w:lang w:eastAsia="zh-CN"/>
              </w:rPr>
            </w:pPr>
            <w:r w:rsidRPr="000572AE">
              <w:rPr>
                <w:rFonts w:eastAsia="宋体"/>
                <w:color w:val="000000"/>
                <w:lang w:eastAsia="zh-CN"/>
              </w:rPr>
              <w:t>N</w:t>
            </w:r>
            <w:r w:rsidR="00D74E65" w:rsidRPr="000572AE">
              <w:rPr>
                <w:rFonts w:eastAsia="宋体"/>
                <w:color w:val="000000"/>
                <w:lang w:eastAsia="zh-CN"/>
              </w:rPr>
              <w:t>o</w:t>
            </w:r>
            <w:r>
              <w:rPr>
                <w:rFonts w:eastAsia="宋体" w:hint="eastAsia"/>
                <w:color w:val="000000"/>
                <w:lang w:eastAsia="zh-CN"/>
              </w:rPr>
              <w:t xml:space="preserve"> </w:t>
            </w:r>
            <w:r w:rsidR="00D74E65" w:rsidRPr="000572AE">
              <w:rPr>
                <w:rFonts w:eastAsia="宋体"/>
                <w:color w:val="000000"/>
                <w:lang w:eastAsia="zh-CN"/>
              </w:rPr>
              <w:t>AMC/</w:t>
            </w:r>
            <w:r>
              <w:rPr>
                <w:rFonts w:eastAsia="宋体" w:hint="eastAsia"/>
                <w:color w:val="000000"/>
                <w:lang w:eastAsia="zh-CN"/>
              </w:rPr>
              <w:t>N</w:t>
            </w:r>
            <w:r w:rsidR="00D74E65" w:rsidRPr="000572AE">
              <w:rPr>
                <w:rFonts w:eastAsia="宋体"/>
                <w:color w:val="000000"/>
                <w:lang w:eastAsia="zh-CN"/>
              </w:rPr>
              <w:t>o</w:t>
            </w:r>
            <w:r>
              <w:rPr>
                <w:rFonts w:eastAsia="宋体" w:hint="eastAsia"/>
                <w:color w:val="000000"/>
                <w:lang w:eastAsia="zh-CN"/>
              </w:rPr>
              <w:t xml:space="preserve"> </w:t>
            </w:r>
            <w:r w:rsidR="00D74E65" w:rsidRPr="000572AE">
              <w:rPr>
                <w:rFonts w:eastAsia="宋体"/>
                <w:color w:val="000000"/>
                <w:lang w:eastAsia="zh-CN"/>
              </w:rPr>
              <w:t>HARQ</w:t>
            </w:r>
          </w:p>
        </w:tc>
      </w:tr>
      <w:tr w:rsidR="00D74E65" w:rsidRPr="0074412C" w:rsidTr="00566D11">
        <w:trPr>
          <w:trHeight w:val="2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E65" w:rsidRPr="000572AE" w:rsidRDefault="00D74E65" w:rsidP="00FE11D2">
            <w:pPr>
              <w:jc w:val="both"/>
              <w:rPr>
                <w:rFonts w:eastAsia="宋体"/>
                <w:color w:val="000000"/>
                <w:lang w:eastAsia="zh-CN"/>
              </w:rPr>
            </w:pPr>
            <w:r w:rsidRPr="000572AE">
              <w:rPr>
                <w:rFonts w:eastAsia="宋体"/>
                <w:color w:val="000000"/>
                <w:lang w:eastAsia="zh-CN"/>
              </w:rPr>
              <w:lastRenderedPageBreak/>
              <w:t>Channel estimation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33A" w:rsidRDefault="00D74E65">
            <w:pPr>
              <w:jc w:val="both"/>
              <w:rPr>
                <w:rFonts w:eastAsia="宋体"/>
                <w:b/>
                <w:color w:val="000000"/>
                <w:sz w:val="34"/>
                <w:lang w:eastAsia="zh-CN"/>
              </w:rPr>
            </w:pPr>
            <w:r w:rsidRPr="000572AE">
              <w:rPr>
                <w:rFonts w:eastAsia="宋体"/>
                <w:color w:val="000000"/>
                <w:lang w:eastAsia="zh-CN"/>
              </w:rPr>
              <w:t>MMSE1D1D(Real estimation)</w:t>
            </w:r>
          </w:p>
        </w:tc>
      </w:tr>
      <w:tr w:rsidR="00D74E65" w:rsidRPr="0074412C" w:rsidTr="00566D11">
        <w:trPr>
          <w:trHeight w:val="2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E65" w:rsidRPr="000572AE" w:rsidRDefault="00D74E65" w:rsidP="00FE11D2">
            <w:pPr>
              <w:jc w:val="both"/>
              <w:rPr>
                <w:rFonts w:eastAsia="宋体"/>
                <w:color w:val="000000"/>
                <w:lang w:eastAsia="zh-CN"/>
              </w:rPr>
            </w:pPr>
            <w:r w:rsidRPr="000572AE">
              <w:rPr>
                <w:rFonts w:eastAsia="宋体"/>
                <w:color w:val="000000"/>
                <w:lang w:eastAsia="zh-CN"/>
              </w:rPr>
              <w:t>PDSCH detection method(Receiver)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33A" w:rsidRDefault="00D74E65">
            <w:pPr>
              <w:jc w:val="both"/>
              <w:rPr>
                <w:rFonts w:eastAsia="宋体"/>
                <w:b/>
                <w:color w:val="000000"/>
                <w:sz w:val="34"/>
                <w:lang w:eastAsia="zh-CN"/>
              </w:rPr>
            </w:pPr>
            <w:r w:rsidRPr="000572AE">
              <w:rPr>
                <w:rFonts w:eastAsia="宋体"/>
                <w:color w:val="000000"/>
                <w:lang w:eastAsia="zh-CN"/>
              </w:rPr>
              <w:t>MMSE</w:t>
            </w:r>
          </w:p>
        </w:tc>
      </w:tr>
      <w:tr w:rsidR="00D74E65" w:rsidRPr="0074412C" w:rsidTr="00566D11">
        <w:trPr>
          <w:trHeight w:val="2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E65" w:rsidRPr="000572AE" w:rsidRDefault="00D74E65" w:rsidP="00FE11D2">
            <w:pPr>
              <w:jc w:val="both"/>
              <w:rPr>
                <w:rFonts w:eastAsia="宋体"/>
                <w:color w:val="000000"/>
                <w:lang w:eastAsia="zh-CN"/>
              </w:rPr>
            </w:pPr>
            <w:r w:rsidRPr="000572AE">
              <w:rPr>
                <w:rFonts w:eastAsia="宋体"/>
                <w:color w:val="000000"/>
                <w:lang w:eastAsia="zh-CN"/>
              </w:rPr>
              <w:t>Channel coding scheme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33A" w:rsidRDefault="00D74E65">
            <w:pPr>
              <w:jc w:val="both"/>
              <w:rPr>
                <w:rFonts w:eastAsia="宋体"/>
                <w:b/>
                <w:color w:val="000000"/>
                <w:sz w:val="34"/>
                <w:lang w:eastAsia="zh-CN"/>
              </w:rPr>
            </w:pPr>
            <w:r w:rsidRPr="000572AE">
              <w:rPr>
                <w:rFonts w:eastAsia="宋体"/>
                <w:color w:val="000000"/>
                <w:lang w:eastAsia="zh-CN"/>
              </w:rPr>
              <w:t>LTE turbo coding</w:t>
            </w:r>
          </w:p>
        </w:tc>
      </w:tr>
      <w:tr w:rsidR="00D74E65" w:rsidRPr="0074412C" w:rsidTr="00566D11">
        <w:trPr>
          <w:trHeight w:val="2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E65" w:rsidRPr="000572AE" w:rsidRDefault="00D74E65" w:rsidP="00FE11D2">
            <w:pPr>
              <w:jc w:val="both"/>
              <w:rPr>
                <w:rFonts w:eastAsia="宋体"/>
                <w:color w:val="000000"/>
                <w:lang w:eastAsia="zh-CN"/>
              </w:rPr>
            </w:pPr>
            <w:r w:rsidRPr="000572AE">
              <w:rPr>
                <w:rFonts w:eastAsia="宋体"/>
                <w:color w:val="000000"/>
                <w:lang w:eastAsia="zh-CN"/>
              </w:rPr>
              <w:t>UE speed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33A" w:rsidRDefault="00D74E65">
            <w:pPr>
              <w:jc w:val="both"/>
              <w:rPr>
                <w:rFonts w:eastAsia="宋体"/>
                <w:b/>
                <w:sz w:val="34"/>
                <w:lang w:eastAsia="zh-CN"/>
              </w:rPr>
            </w:pPr>
            <w:r w:rsidRPr="00092230">
              <w:rPr>
                <w:rFonts w:eastAsia="宋体"/>
                <w:lang w:eastAsia="zh-CN"/>
              </w:rPr>
              <w:t>3km/h, 30km/h</w:t>
            </w:r>
            <w:r>
              <w:rPr>
                <w:rFonts w:eastAsia="宋体" w:hint="eastAsia"/>
                <w:lang w:eastAsia="zh-CN"/>
              </w:rPr>
              <w:t>,120km</w:t>
            </w:r>
          </w:p>
        </w:tc>
      </w:tr>
      <w:tr w:rsidR="00D74E65" w:rsidRPr="0074412C" w:rsidTr="00566D11">
        <w:trPr>
          <w:trHeight w:val="2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E65" w:rsidRPr="000572AE" w:rsidRDefault="00D74E65" w:rsidP="00FE11D2">
            <w:pPr>
              <w:jc w:val="both"/>
              <w:rPr>
                <w:rFonts w:eastAsia="宋体"/>
                <w:color w:val="000000"/>
                <w:lang w:eastAsia="zh-CN"/>
              </w:rPr>
            </w:pPr>
            <w:r w:rsidRPr="000572AE">
              <w:rPr>
                <w:rFonts w:eastAsia="宋体"/>
                <w:color w:val="000000"/>
                <w:lang w:eastAsia="zh-CN"/>
              </w:rPr>
              <w:t>Performance metric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33A" w:rsidRDefault="00D74E65">
            <w:pPr>
              <w:jc w:val="both"/>
              <w:rPr>
                <w:rFonts w:eastAsia="宋体"/>
                <w:b/>
                <w:color w:val="000000"/>
                <w:sz w:val="34"/>
                <w:lang w:eastAsia="zh-CN"/>
              </w:rPr>
            </w:pPr>
            <w:r w:rsidRPr="000572AE">
              <w:rPr>
                <w:rFonts w:eastAsia="宋体"/>
                <w:color w:val="000000"/>
                <w:lang w:eastAsia="zh-CN"/>
              </w:rPr>
              <w:t>BLER</w:t>
            </w:r>
          </w:p>
        </w:tc>
      </w:tr>
      <w:tr w:rsidR="00D74E65" w:rsidRPr="0074412C" w:rsidTr="00566D11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E65" w:rsidRPr="000572AE" w:rsidRDefault="00D74E65" w:rsidP="00FE11D2">
            <w:pPr>
              <w:jc w:val="both"/>
              <w:rPr>
                <w:rFonts w:eastAsia="宋体"/>
                <w:color w:val="000000"/>
                <w:lang w:eastAsia="zh-CN"/>
              </w:rPr>
            </w:pPr>
            <w:r w:rsidRPr="000572AE">
              <w:rPr>
                <w:rFonts w:eastAsia="宋体"/>
                <w:color w:val="000000"/>
                <w:lang w:eastAsia="zh-CN"/>
              </w:rPr>
              <w:t>DMRS pattern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33A" w:rsidRDefault="00D74E65">
            <w:pPr>
              <w:jc w:val="both"/>
              <w:rPr>
                <w:rFonts w:eastAsia="宋体"/>
                <w:b/>
                <w:color w:val="000000"/>
                <w:sz w:val="34"/>
                <w:lang w:eastAsia="zh-CN"/>
              </w:rPr>
            </w:pPr>
            <w:r w:rsidRPr="000572AE">
              <w:rPr>
                <w:rFonts w:eastAsia="宋体" w:hint="eastAsia"/>
                <w:color w:val="000000"/>
                <w:lang w:eastAsia="zh-CN"/>
              </w:rPr>
              <w:t>Pattern1</w:t>
            </w:r>
            <w:r>
              <w:rPr>
                <w:rFonts w:eastAsia="宋体" w:hint="eastAsia"/>
                <w:color w:val="000000"/>
                <w:lang w:eastAsia="zh-CN"/>
              </w:rPr>
              <w:t>,</w:t>
            </w:r>
            <w:r w:rsidRPr="000572AE">
              <w:rPr>
                <w:rFonts w:eastAsia="宋体" w:hint="eastAsia"/>
                <w:color w:val="000000"/>
                <w:lang w:eastAsia="zh-CN"/>
              </w:rPr>
              <w:t>Pattern2</w:t>
            </w:r>
            <w:r>
              <w:rPr>
                <w:rFonts w:eastAsia="宋体" w:hint="eastAsia"/>
                <w:color w:val="000000"/>
                <w:lang w:eastAsia="zh-CN"/>
              </w:rPr>
              <w:t>,</w:t>
            </w:r>
            <w:r w:rsidRPr="000572AE">
              <w:rPr>
                <w:rFonts w:eastAsia="宋体" w:hint="eastAsia"/>
                <w:color w:val="000000"/>
                <w:lang w:eastAsia="zh-CN"/>
              </w:rPr>
              <w:t>Pattern3</w:t>
            </w:r>
            <w:r>
              <w:rPr>
                <w:rFonts w:eastAsia="宋体" w:hint="eastAsia"/>
                <w:color w:val="000000"/>
                <w:lang w:eastAsia="zh-CN"/>
              </w:rPr>
              <w:t>,</w:t>
            </w:r>
            <w:r w:rsidRPr="000572AE">
              <w:rPr>
                <w:rFonts w:eastAsia="宋体" w:hint="eastAsia"/>
                <w:color w:val="000000"/>
                <w:lang w:eastAsia="zh-CN"/>
              </w:rPr>
              <w:t>Pattern4</w:t>
            </w:r>
            <w:r>
              <w:rPr>
                <w:rFonts w:eastAsia="宋体" w:hint="eastAsia"/>
                <w:color w:val="000000"/>
                <w:lang w:eastAsia="zh-CN"/>
              </w:rPr>
              <w:t>,</w:t>
            </w:r>
            <w:r w:rsidRPr="000572AE">
              <w:rPr>
                <w:rFonts w:eastAsia="宋体" w:hint="eastAsia"/>
                <w:color w:val="000000"/>
                <w:lang w:eastAsia="zh-CN"/>
              </w:rPr>
              <w:t>Pattern5</w:t>
            </w:r>
            <w:r>
              <w:rPr>
                <w:rFonts w:eastAsia="宋体" w:hint="eastAsia"/>
                <w:color w:val="000000"/>
                <w:lang w:eastAsia="zh-CN"/>
              </w:rPr>
              <w:t>,</w:t>
            </w:r>
            <w:r w:rsidRPr="000572AE">
              <w:rPr>
                <w:rFonts w:eastAsia="宋体" w:hint="eastAsia"/>
                <w:color w:val="000000"/>
                <w:lang w:eastAsia="zh-CN"/>
              </w:rPr>
              <w:t>Pattern6</w:t>
            </w:r>
          </w:p>
        </w:tc>
      </w:tr>
    </w:tbl>
    <w:p w:rsidR="000A733A" w:rsidRDefault="000A733A">
      <w:pPr>
        <w:jc w:val="both"/>
        <w:rPr>
          <w:rFonts w:eastAsiaTheme="minorEastAsia"/>
          <w:lang w:eastAsia="zh-CN"/>
        </w:rPr>
      </w:pPr>
    </w:p>
    <w:p w:rsidR="000A733A" w:rsidRDefault="000A733A">
      <w:pPr>
        <w:jc w:val="both"/>
        <w:rPr>
          <w:rFonts w:eastAsiaTheme="minorEastAsia"/>
          <w:lang w:eastAsia="zh-CN"/>
        </w:rPr>
      </w:pPr>
    </w:p>
    <w:p w:rsidR="00533517" w:rsidRDefault="00533517">
      <w:pPr>
        <w:jc w:val="both"/>
        <w:rPr>
          <w:rFonts w:eastAsiaTheme="minorEastAsia"/>
          <w:lang w:eastAsia="zh-CN"/>
        </w:rPr>
      </w:pPr>
    </w:p>
    <w:sectPr w:rsidR="00533517" w:rsidSect="00AE3AB0">
      <w:headerReference w:type="default" r:id="rId32"/>
      <w:footerReference w:type="even" r:id="rId33"/>
      <w:footerReference w:type="defaul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1329" w:rsidRDefault="00BC1329" w:rsidP="00086ACB">
      <w:r>
        <w:separator/>
      </w:r>
    </w:p>
  </w:endnote>
  <w:endnote w:type="continuationSeparator" w:id="0">
    <w:p w:rsidR="00BC1329" w:rsidRDefault="00BC1329" w:rsidP="00086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FCB" w:rsidRDefault="002644A7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A10FCB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A10FCB" w:rsidRDefault="00A10FCB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FCB" w:rsidRDefault="002644A7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A10FCB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5E5121">
      <w:rPr>
        <w:rStyle w:val="af6"/>
      </w:rPr>
      <w:t>10</w:t>
    </w:r>
    <w:r>
      <w:rPr>
        <w:rStyle w:val="af6"/>
      </w:rPr>
      <w:fldChar w:fldCharType="end"/>
    </w:r>
  </w:p>
  <w:p w:rsidR="00A10FCB" w:rsidRDefault="00A10FC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1329" w:rsidRDefault="00BC1329" w:rsidP="00086ACB">
      <w:r>
        <w:separator/>
      </w:r>
    </w:p>
  </w:footnote>
  <w:footnote w:type="continuationSeparator" w:id="0">
    <w:p w:rsidR="00BC1329" w:rsidRDefault="00BC1329" w:rsidP="00086A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FCB" w:rsidRDefault="00A10FCB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10F32"/>
    <w:multiLevelType w:val="hybridMultilevel"/>
    <w:tmpl w:val="5C7ED462"/>
    <w:lvl w:ilvl="0" w:tplc="A01E469E">
      <w:start w:val="1"/>
      <w:numFmt w:val="decimal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F95294"/>
    <w:multiLevelType w:val="hybridMultilevel"/>
    <w:tmpl w:val="358EE93C"/>
    <w:lvl w:ilvl="0" w:tplc="C05C3088">
      <w:start w:val="1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7212797E"/>
    <w:multiLevelType w:val="hybridMultilevel"/>
    <w:tmpl w:val="46F463B6"/>
    <w:lvl w:ilvl="0" w:tplc="4E5CA9E4">
      <w:numFmt w:val="bullet"/>
      <w:lvlText w:val="-"/>
      <w:lvlJc w:val="left"/>
      <w:pPr>
        <w:ind w:left="988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">
    <w:nsid w:val="7558758D"/>
    <w:multiLevelType w:val="multilevel"/>
    <w:tmpl w:val="C3120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7BFD5F67"/>
    <w:multiLevelType w:val="multilevel"/>
    <w:tmpl w:val="57CEE38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attachedTemplate r:id="rId1"/>
  <w:stylePaneFormatFilter w:val="3F01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179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74C61"/>
    <w:rsid w:val="00000699"/>
    <w:rsid w:val="0000116E"/>
    <w:rsid w:val="00001BF0"/>
    <w:rsid w:val="000020AE"/>
    <w:rsid w:val="00002480"/>
    <w:rsid w:val="00002993"/>
    <w:rsid w:val="00002BA4"/>
    <w:rsid w:val="00003B7F"/>
    <w:rsid w:val="00003CDA"/>
    <w:rsid w:val="00003DAD"/>
    <w:rsid w:val="00004694"/>
    <w:rsid w:val="00004D24"/>
    <w:rsid w:val="0000526E"/>
    <w:rsid w:val="0000585D"/>
    <w:rsid w:val="00006D48"/>
    <w:rsid w:val="0000746F"/>
    <w:rsid w:val="00010943"/>
    <w:rsid w:val="00010FCA"/>
    <w:rsid w:val="000121D8"/>
    <w:rsid w:val="00013589"/>
    <w:rsid w:val="000138B0"/>
    <w:rsid w:val="00013E09"/>
    <w:rsid w:val="00015333"/>
    <w:rsid w:val="00015391"/>
    <w:rsid w:val="000153BC"/>
    <w:rsid w:val="00015C84"/>
    <w:rsid w:val="000161E5"/>
    <w:rsid w:val="00016DCA"/>
    <w:rsid w:val="00017155"/>
    <w:rsid w:val="00017AD0"/>
    <w:rsid w:val="00017E3E"/>
    <w:rsid w:val="000202F8"/>
    <w:rsid w:val="000204CB"/>
    <w:rsid w:val="00020A67"/>
    <w:rsid w:val="00021B75"/>
    <w:rsid w:val="0002248D"/>
    <w:rsid w:val="0002295B"/>
    <w:rsid w:val="00023126"/>
    <w:rsid w:val="000233EB"/>
    <w:rsid w:val="0002541F"/>
    <w:rsid w:val="00025CA2"/>
    <w:rsid w:val="000263D5"/>
    <w:rsid w:val="0002668B"/>
    <w:rsid w:val="00026CD4"/>
    <w:rsid w:val="00026F1B"/>
    <w:rsid w:val="000303E4"/>
    <w:rsid w:val="000314F2"/>
    <w:rsid w:val="000347B8"/>
    <w:rsid w:val="00034F0A"/>
    <w:rsid w:val="00035328"/>
    <w:rsid w:val="00035AB3"/>
    <w:rsid w:val="00035C47"/>
    <w:rsid w:val="00036173"/>
    <w:rsid w:val="000362AC"/>
    <w:rsid w:val="000363F1"/>
    <w:rsid w:val="00037D1D"/>
    <w:rsid w:val="000403E1"/>
    <w:rsid w:val="000406F6"/>
    <w:rsid w:val="0004138B"/>
    <w:rsid w:val="00041532"/>
    <w:rsid w:val="00041B80"/>
    <w:rsid w:val="0004218F"/>
    <w:rsid w:val="00042389"/>
    <w:rsid w:val="00042571"/>
    <w:rsid w:val="00043099"/>
    <w:rsid w:val="00043A37"/>
    <w:rsid w:val="00043C51"/>
    <w:rsid w:val="000444FD"/>
    <w:rsid w:val="00044723"/>
    <w:rsid w:val="000453D0"/>
    <w:rsid w:val="0004555C"/>
    <w:rsid w:val="0004633C"/>
    <w:rsid w:val="0004657D"/>
    <w:rsid w:val="000468B2"/>
    <w:rsid w:val="000502DD"/>
    <w:rsid w:val="000514EA"/>
    <w:rsid w:val="0005263D"/>
    <w:rsid w:val="00052A63"/>
    <w:rsid w:val="00052B2C"/>
    <w:rsid w:val="00052C0F"/>
    <w:rsid w:val="00054C44"/>
    <w:rsid w:val="00054ED4"/>
    <w:rsid w:val="000555B2"/>
    <w:rsid w:val="000561F0"/>
    <w:rsid w:val="00056B76"/>
    <w:rsid w:val="00056CBF"/>
    <w:rsid w:val="000605EF"/>
    <w:rsid w:val="00061D2B"/>
    <w:rsid w:val="00061DA0"/>
    <w:rsid w:val="00062197"/>
    <w:rsid w:val="00063B2C"/>
    <w:rsid w:val="000648E4"/>
    <w:rsid w:val="00065827"/>
    <w:rsid w:val="00065D06"/>
    <w:rsid w:val="00066137"/>
    <w:rsid w:val="000704F5"/>
    <w:rsid w:val="000706D0"/>
    <w:rsid w:val="000706E4"/>
    <w:rsid w:val="00070CE4"/>
    <w:rsid w:val="00070FEF"/>
    <w:rsid w:val="000711D0"/>
    <w:rsid w:val="00071866"/>
    <w:rsid w:val="0007268F"/>
    <w:rsid w:val="00074417"/>
    <w:rsid w:val="00074B91"/>
    <w:rsid w:val="0007514C"/>
    <w:rsid w:val="000759E5"/>
    <w:rsid w:val="000768E7"/>
    <w:rsid w:val="00076C4C"/>
    <w:rsid w:val="000773C4"/>
    <w:rsid w:val="00077440"/>
    <w:rsid w:val="0008050D"/>
    <w:rsid w:val="00080E86"/>
    <w:rsid w:val="00081AFC"/>
    <w:rsid w:val="000831CF"/>
    <w:rsid w:val="0008389D"/>
    <w:rsid w:val="00084AA2"/>
    <w:rsid w:val="0008550B"/>
    <w:rsid w:val="000856C5"/>
    <w:rsid w:val="000859B2"/>
    <w:rsid w:val="00085C05"/>
    <w:rsid w:val="00086571"/>
    <w:rsid w:val="00086ACB"/>
    <w:rsid w:val="00086D94"/>
    <w:rsid w:val="000876C6"/>
    <w:rsid w:val="00087B64"/>
    <w:rsid w:val="00090E36"/>
    <w:rsid w:val="00091984"/>
    <w:rsid w:val="00091E5B"/>
    <w:rsid w:val="00092C85"/>
    <w:rsid w:val="00093257"/>
    <w:rsid w:val="000933B4"/>
    <w:rsid w:val="000935B4"/>
    <w:rsid w:val="0009375D"/>
    <w:rsid w:val="000945B8"/>
    <w:rsid w:val="00094A29"/>
    <w:rsid w:val="00094BBC"/>
    <w:rsid w:val="0009539E"/>
    <w:rsid w:val="00095583"/>
    <w:rsid w:val="000958BD"/>
    <w:rsid w:val="000965C6"/>
    <w:rsid w:val="000977C6"/>
    <w:rsid w:val="000978F2"/>
    <w:rsid w:val="00097C68"/>
    <w:rsid w:val="00097EAF"/>
    <w:rsid w:val="000A0B8B"/>
    <w:rsid w:val="000A0FFF"/>
    <w:rsid w:val="000A1209"/>
    <w:rsid w:val="000A211F"/>
    <w:rsid w:val="000A25C3"/>
    <w:rsid w:val="000A26A1"/>
    <w:rsid w:val="000A3483"/>
    <w:rsid w:val="000A3AAD"/>
    <w:rsid w:val="000A45F5"/>
    <w:rsid w:val="000A56CE"/>
    <w:rsid w:val="000A5C23"/>
    <w:rsid w:val="000A66F3"/>
    <w:rsid w:val="000A6D28"/>
    <w:rsid w:val="000A733A"/>
    <w:rsid w:val="000A7BD9"/>
    <w:rsid w:val="000B0254"/>
    <w:rsid w:val="000B0477"/>
    <w:rsid w:val="000B21A5"/>
    <w:rsid w:val="000B2459"/>
    <w:rsid w:val="000B26E0"/>
    <w:rsid w:val="000B3869"/>
    <w:rsid w:val="000B3B02"/>
    <w:rsid w:val="000B3B91"/>
    <w:rsid w:val="000B42AC"/>
    <w:rsid w:val="000B54AF"/>
    <w:rsid w:val="000B5CFA"/>
    <w:rsid w:val="000B5E78"/>
    <w:rsid w:val="000B60DF"/>
    <w:rsid w:val="000B639E"/>
    <w:rsid w:val="000B674C"/>
    <w:rsid w:val="000B6E66"/>
    <w:rsid w:val="000B735A"/>
    <w:rsid w:val="000B7540"/>
    <w:rsid w:val="000B7767"/>
    <w:rsid w:val="000B7828"/>
    <w:rsid w:val="000C02B1"/>
    <w:rsid w:val="000C1A48"/>
    <w:rsid w:val="000C3FA5"/>
    <w:rsid w:val="000C4057"/>
    <w:rsid w:val="000C4A06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3FE"/>
    <w:rsid w:val="000D15FD"/>
    <w:rsid w:val="000D21BE"/>
    <w:rsid w:val="000D2636"/>
    <w:rsid w:val="000D3D41"/>
    <w:rsid w:val="000D44E3"/>
    <w:rsid w:val="000D6276"/>
    <w:rsid w:val="000D72BE"/>
    <w:rsid w:val="000D73FA"/>
    <w:rsid w:val="000D7A65"/>
    <w:rsid w:val="000E13E2"/>
    <w:rsid w:val="000E1C50"/>
    <w:rsid w:val="000E25C9"/>
    <w:rsid w:val="000E3A74"/>
    <w:rsid w:val="000E4C97"/>
    <w:rsid w:val="000E5563"/>
    <w:rsid w:val="000E5767"/>
    <w:rsid w:val="000E67DD"/>
    <w:rsid w:val="000E7F75"/>
    <w:rsid w:val="000F0692"/>
    <w:rsid w:val="000F0C1A"/>
    <w:rsid w:val="000F10D7"/>
    <w:rsid w:val="000F27D0"/>
    <w:rsid w:val="000F379B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4C65"/>
    <w:rsid w:val="001051C6"/>
    <w:rsid w:val="00105431"/>
    <w:rsid w:val="00105C2D"/>
    <w:rsid w:val="00106E1F"/>
    <w:rsid w:val="00106E70"/>
    <w:rsid w:val="0010741C"/>
    <w:rsid w:val="00107CAD"/>
    <w:rsid w:val="00107D72"/>
    <w:rsid w:val="00107F58"/>
    <w:rsid w:val="001100A3"/>
    <w:rsid w:val="0011058C"/>
    <w:rsid w:val="00111CF7"/>
    <w:rsid w:val="00112A79"/>
    <w:rsid w:val="00112C1A"/>
    <w:rsid w:val="00112CD3"/>
    <w:rsid w:val="00113B55"/>
    <w:rsid w:val="00113CA2"/>
    <w:rsid w:val="00115046"/>
    <w:rsid w:val="0011512E"/>
    <w:rsid w:val="001167E2"/>
    <w:rsid w:val="0011747F"/>
    <w:rsid w:val="001206AA"/>
    <w:rsid w:val="0012119E"/>
    <w:rsid w:val="001211E1"/>
    <w:rsid w:val="001234A9"/>
    <w:rsid w:val="001239E6"/>
    <w:rsid w:val="001245DA"/>
    <w:rsid w:val="00125543"/>
    <w:rsid w:val="001257FC"/>
    <w:rsid w:val="00125E3D"/>
    <w:rsid w:val="00126A73"/>
    <w:rsid w:val="00126D72"/>
    <w:rsid w:val="00126F7F"/>
    <w:rsid w:val="00127BA7"/>
    <w:rsid w:val="00127C6B"/>
    <w:rsid w:val="0013006F"/>
    <w:rsid w:val="00130397"/>
    <w:rsid w:val="0013319A"/>
    <w:rsid w:val="001335CC"/>
    <w:rsid w:val="0013394B"/>
    <w:rsid w:val="00133A6E"/>
    <w:rsid w:val="00133C5F"/>
    <w:rsid w:val="0013441A"/>
    <w:rsid w:val="00134DA1"/>
    <w:rsid w:val="00137154"/>
    <w:rsid w:val="00137A2D"/>
    <w:rsid w:val="001401A0"/>
    <w:rsid w:val="001402CD"/>
    <w:rsid w:val="00140338"/>
    <w:rsid w:val="00140435"/>
    <w:rsid w:val="00140D03"/>
    <w:rsid w:val="00141104"/>
    <w:rsid w:val="00141A0C"/>
    <w:rsid w:val="0014212C"/>
    <w:rsid w:val="001424D2"/>
    <w:rsid w:val="001424F8"/>
    <w:rsid w:val="00142775"/>
    <w:rsid w:val="00142AE1"/>
    <w:rsid w:val="001444E2"/>
    <w:rsid w:val="00144A62"/>
    <w:rsid w:val="0014524C"/>
    <w:rsid w:val="00147408"/>
    <w:rsid w:val="00147B9C"/>
    <w:rsid w:val="00150792"/>
    <w:rsid w:val="00150DFA"/>
    <w:rsid w:val="00152220"/>
    <w:rsid w:val="0015328D"/>
    <w:rsid w:val="001532CE"/>
    <w:rsid w:val="0015353E"/>
    <w:rsid w:val="001535C4"/>
    <w:rsid w:val="00153DA3"/>
    <w:rsid w:val="00156AE9"/>
    <w:rsid w:val="00156F86"/>
    <w:rsid w:val="00160339"/>
    <w:rsid w:val="00160369"/>
    <w:rsid w:val="00160A32"/>
    <w:rsid w:val="001629A3"/>
    <w:rsid w:val="00162E04"/>
    <w:rsid w:val="00163293"/>
    <w:rsid w:val="00164253"/>
    <w:rsid w:val="0016499A"/>
    <w:rsid w:val="0016554C"/>
    <w:rsid w:val="00166484"/>
    <w:rsid w:val="00166743"/>
    <w:rsid w:val="001667D0"/>
    <w:rsid w:val="00167400"/>
    <w:rsid w:val="00167B14"/>
    <w:rsid w:val="00167C34"/>
    <w:rsid w:val="00171AE5"/>
    <w:rsid w:val="00171C01"/>
    <w:rsid w:val="001736D1"/>
    <w:rsid w:val="00173BC5"/>
    <w:rsid w:val="00174C61"/>
    <w:rsid w:val="001755B2"/>
    <w:rsid w:val="001776AA"/>
    <w:rsid w:val="00181806"/>
    <w:rsid w:val="001821BC"/>
    <w:rsid w:val="00182D24"/>
    <w:rsid w:val="00183696"/>
    <w:rsid w:val="00183846"/>
    <w:rsid w:val="00183D2C"/>
    <w:rsid w:val="00183D9A"/>
    <w:rsid w:val="00184730"/>
    <w:rsid w:val="00184B73"/>
    <w:rsid w:val="00185346"/>
    <w:rsid w:val="00186E75"/>
    <w:rsid w:val="00187C58"/>
    <w:rsid w:val="00187D7B"/>
    <w:rsid w:val="00190D82"/>
    <w:rsid w:val="00190DBD"/>
    <w:rsid w:val="00191719"/>
    <w:rsid w:val="001923AB"/>
    <w:rsid w:val="0019253B"/>
    <w:rsid w:val="00192649"/>
    <w:rsid w:val="00192B31"/>
    <w:rsid w:val="00194CB2"/>
    <w:rsid w:val="0019507E"/>
    <w:rsid w:val="00195682"/>
    <w:rsid w:val="001958E4"/>
    <w:rsid w:val="00195CF4"/>
    <w:rsid w:val="00196E2C"/>
    <w:rsid w:val="001971AE"/>
    <w:rsid w:val="001979F6"/>
    <w:rsid w:val="00197A2A"/>
    <w:rsid w:val="001A00F2"/>
    <w:rsid w:val="001A01A6"/>
    <w:rsid w:val="001A047A"/>
    <w:rsid w:val="001A14D4"/>
    <w:rsid w:val="001A198D"/>
    <w:rsid w:val="001A1F51"/>
    <w:rsid w:val="001A2372"/>
    <w:rsid w:val="001A2B3C"/>
    <w:rsid w:val="001A45B6"/>
    <w:rsid w:val="001A4E98"/>
    <w:rsid w:val="001A552F"/>
    <w:rsid w:val="001A6612"/>
    <w:rsid w:val="001A6F0F"/>
    <w:rsid w:val="001A72E2"/>
    <w:rsid w:val="001B0DB6"/>
    <w:rsid w:val="001B0F1B"/>
    <w:rsid w:val="001B1312"/>
    <w:rsid w:val="001B13E0"/>
    <w:rsid w:val="001B14A7"/>
    <w:rsid w:val="001B1799"/>
    <w:rsid w:val="001B19A2"/>
    <w:rsid w:val="001B1B72"/>
    <w:rsid w:val="001B29C8"/>
    <w:rsid w:val="001B4A39"/>
    <w:rsid w:val="001B4C54"/>
    <w:rsid w:val="001B5481"/>
    <w:rsid w:val="001B5925"/>
    <w:rsid w:val="001B6F4A"/>
    <w:rsid w:val="001B77FD"/>
    <w:rsid w:val="001B7A46"/>
    <w:rsid w:val="001B7A53"/>
    <w:rsid w:val="001C0127"/>
    <w:rsid w:val="001C13DD"/>
    <w:rsid w:val="001C18AC"/>
    <w:rsid w:val="001C3566"/>
    <w:rsid w:val="001C38E9"/>
    <w:rsid w:val="001C413E"/>
    <w:rsid w:val="001C4BA7"/>
    <w:rsid w:val="001C4C73"/>
    <w:rsid w:val="001C5893"/>
    <w:rsid w:val="001C630A"/>
    <w:rsid w:val="001C651A"/>
    <w:rsid w:val="001C691F"/>
    <w:rsid w:val="001C7173"/>
    <w:rsid w:val="001C7241"/>
    <w:rsid w:val="001C7473"/>
    <w:rsid w:val="001C7F2B"/>
    <w:rsid w:val="001D0C04"/>
    <w:rsid w:val="001D0DAD"/>
    <w:rsid w:val="001D1022"/>
    <w:rsid w:val="001D1E4E"/>
    <w:rsid w:val="001D1EC3"/>
    <w:rsid w:val="001D4223"/>
    <w:rsid w:val="001D5A4E"/>
    <w:rsid w:val="001D5CFE"/>
    <w:rsid w:val="001D603D"/>
    <w:rsid w:val="001D671D"/>
    <w:rsid w:val="001D79C0"/>
    <w:rsid w:val="001D7C54"/>
    <w:rsid w:val="001E03AD"/>
    <w:rsid w:val="001E06C5"/>
    <w:rsid w:val="001E1930"/>
    <w:rsid w:val="001E2231"/>
    <w:rsid w:val="001E27A8"/>
    <w:rsid w:val="001E301F"/>
    <w:rsid w:val="001E3B7F"/>
    <w:rsid w:val="001E40F3"/>
    <w:rsid w:val="001E45F3"/>
    <w:rsid w:val="001E4AC2"/>
    <w:rsid w:val="001E6555"/>
    <w:rsid w:val="001E7525"/>
    <w:rsid w:val="001E7EFC"/>
    <w:rsid w:val="001F0E99"/>
    <w:rsid w:val="001F1AD9"/>
    <w:rsid w:val="001F3820"/>
    <w:rsid w:val="001F4598"/>
    <w:rsid w:val="001F4FD5"/>
    <w:rsid w:val="001F5871"/>
    <w:rsid w:val="001F6DD2"/>
    <w:rsid w:val="00200A4B"/>
    <w:rsid w:val="00200DCD"/>
    <w:rsid w:val="00201568"/>
    <w:rsid w:val="00202106"/>
    <w:rsid w:val="00202226"/>
    <w:rsid w:val="00203216"/>
    <w:rsid w:val="002060FA"/>
    <w:rsid w:val="00206533"/>
    <w:rsid w:val="00207232"/>
    <w:rsid w:val="0020763C"/>
    <w:rsid w:val="0021036C"/>
    <w:rsid w:val="002103CB"/>
    <w:rsid w:val="002109D7"/>
    <w:rsid w:val="00210D1A"/>
    <w:rsid w:val="00212056"/>
    <w:rsid w:val="002122F0"/>
    <w:rsid w:val="002126D0"/>
    <w:rsid w:val="00212E9D"/>
    <w:rsid w:val="0021363F"/>
    <w:rsid w:val="002136C8"/>
    <w:rsid w:val="00213C41"/>
    <w:rsid w:val="00214676"/>
    <w:rsid w:val="002149B6"/>
    <w:rsid w:val="00214ABE"/>
    <w:rsid w:val="00215C13"/>
    <w:rsid w:val="00215FC8"/>
    <w:rsid w:val="0021633C"/>
    <w:rsid w:val="002163F6"/>
    <w:rsid w:val="00216E2F"/>
    <w:rsid w:val="00217D5C"/>
    <w:rsid w:val="0022100A"/>
    <w:rsid w:val="00221176"/>
    <w:rsid w:val="002214D3"/>
    <w:rsid w:val="00221EC3"/>
    <w:rsid w:val="002225D8"/>
    <w:rsid w:val="00222D33"/>
    <w:rsid w:val="00223E6F"/>
    <w:rsid w:val="00224AD8"/>
    <w:rsid w:val="00224B7A"/>
    <w:rsid w:val="002253D9"/>
    <w:rsid w:val="0022551F"/>
    <w:rsid w:val="00225803"/>
    <w:rsid w:val="00226322"/>
    <w:rsid w:val="00226F0A"/>
    <w:rsid w:val="00227558"/>
    <w:rsid w:val="00227CB5"/>
    <w:rsid w:val="00230943"/>
    <w:rsid w:val="002312E0"/>
    <w:rsid w:val="00232217"/>
    <w:rsid w:val="0023233B"/>
    <w:rsid w:val="00232381"/>
    <w:rsid w:val="00232814"/>
    <w:rsid w:val="00232A41"/>
    <w:rsid w:val="00232A9F"/>
    <w:rsid w:val="00233315"/>
    <w:rsid w:val="00233A95"/>
    <w:rsid w:val="002345FA"/>
    <w:rsid w:val="00234DC4"/>
    <w:rsid w:val="00234F38"/>
    <w:rsid w:val="002352E0"/>
    <w:rsid w:val="0023585A"/>
    <w:rsid w:val="002363E7"/>
    <w:rsid w:val="0023664F"/>
    <w:rsid w:val="00236838"/>
    <w:rsid w:val="00236BFD"/>
    <w:rsid w:val="00236F3D"/>
    <w:rsid w:val="00237240"/>
    <w:rsid w:val="00237CAF"/>
    <w:rsid w:val="00237E46"/>
    <w:rsid w:val="00240B84"/>
    <w:rsid w:val="00240CE1"/>
    <w:rsid w:val="00241098"/>
    <w:rsid w:val="00241931"/>
    <w:rsid w:val="00241C12"/>
    <w:rsid w:val="00241C4F"/>
    <w:rsid w:val="00242974"/>
    <w:rsid w:val="00242EEB"/>
    <w:rsid w:val="002435E6"/>
    <w:rsid w:val="00244455"/>
    <w:rsid w:val="00244A47"/>
    <w:rsid w:val="0024659E"/>
    <w:rsid w:val="002465B8"/>
    <w:rsid w:val="00250245"/>
    <w:rsid w:val="002509F5"/>
    <w:rsid w:val="002521A0"/>
    <w:rsid w:val="002525C9"/>
    <w:rsid w:val="00252E6B"/>
    <w:rsid w:val="0025309D"/>
    <w:rsid w:val="00254DB8"/>
    <w:rsid w:val="002553B3"/>
    <w:rsid w:val="00255424"/>
    <w:rsid w:val="00255698"/>
    <w:rsid w:val="00255AD8"/>
    <w:rsid w:val="00256928"/>
    <w:rsid w:val="00257083"/>
    <w:rsid w:val="002572A5"/>
    <w:rsid w:val="00257FAD"/>
    <w:rsid w:val="00261D11"/>
    <w:rsid w:val="00262018"/>
    <w:rsid w:val="00262C46"/>
    <w:rsid w:val="00262F12"/>
    <w:rsid w:val="002644A7"/>
    <w:rsid w:val="00264FC7"/>
    <w:rsid w:val="002660F8"/>
    <w:rsid w:val="002664C8"/>
    <w:rsid w:val="002668A1"/>
    <w:rsid w:val="00266C92"/>
    <w:rsid w:val="00270DAE"/>
    <w:rsid w:val="00271849"/>
    <w:rsid w:val="00272C1F"/>
    <w:rsid w:val="00273E95"/>
    <w:rsid w:val="00274832"/>
    <w:rsid w:val="00274A61"/>
    <w:rsid w:val="002753B8"/>
    <w:rsid w:val="00277900"/>
    <w:rsid w:val="00281169"/>
    <w:rsid w:val="002811A1"/>
    <w:rsid w:val="002816BC"/>
    <w:rsid w:val="00281941"/>
    <w:rsid w:val="0028207F"/>
    <w:rsid w:val="00282754"/>
    <w:rsid w:val="00283143"/>
    <w:rsid w:val="002831C8"/>
    <w:rsid w:val="00285DB9"/>
    <w:rsid w:val="002860E0"/>
    <w:rsid w:val="00286797"/>
    <w:rsid w:val="00286893"/>
    <w:rsid w:val="00287689"/>
    <w:rsid w:val="00290E5E"/>
    <w:rsid w:val="00291011"/>
    <w:rsid w:val="00291BFC"/>
    <w:rsid w:val="00291F3E"/>
    <w:rsid w:val="00292E4A"/>
    <w:rsid w:val="00297999"/>
    <w:rsid w:val="00297BA8"/>
    <w:rsid w:val="00297C57"/>
    <w:rsid w:val="002A013C"/>
    <w:rsid w:val="002A0A0F"/>
    <w:rsid w:val="002A229D"/>
    <w:rsid w:val="002A25E7"/>
    <w:rsid w:val="002A263F"/>
    <w:rsid w:val="002A2B70"/>
    <w:rsid w:val="002A303F"/>
    <w:rsid w:val="002A3367"/>
    <w:rsid w:val="002A34D0"/>
    <w:rsid w:val="002A3508"/>
    <w:rsid w:val="002A3818"/>
    <w:rsid w:val="002A423D"/>
    <w:rsid w:val="002A47F2"/>
    <w:rsid w:val="002A4D0A"/>
    <w:rsid w:val="002A506E"/>
    <w:rsid w:val="002A5B31"/>
    <w:rsid w:val="002A5E6E"/>
    <w:rsid w:val="002A5F67"/>
    <w:rsid w:val="002A6C72"/>
    <w:rsid w:val="002B0AC8"/>
    <w:rsid w:val="002B1734"/>
    <w:rsid w:val="002B1D49"/>
    <w:rsid w:val="002B2B9D"/>
    <w:rsid w:val="002B2C29"/>
    <w:rsid w:val="002B31FB"/>
    <w:rsid w:val="002B421B"/>
    <w:rsid w:val="002B501A"/>
    <w:rsid w:val="002B55C7"/>
    <w:rsid w:val="002B6249"/>
    <w:rsid w:val="002B63BC"/>
    <w:rsid w:val="002B697C"/>
    <w:rsid w:val="002B7AEE"/>
    <w:rsid w:val="002C017B"/>
    <w:rsid w:val="002C050A"/>
    <w:rsid w:val="002C05EB"/>
    <w:rsid w:val="002C1202"/>
    <w:rsid w:val="002C2731"/>
    <w:rsid w:val="002C2F93"/>
    <w:rsid w:val="002C3195"/>
    <w:rsid w:val="002C3FB4"/>
    <w:rsid w:val="002C3FD8"/>
    <w:rsid w:val="002C40FE"/>
    <w:rsid w:val="002C5102"/>
    <w:rsid w:val="002C5423"/>
    <w:rsid w:val="002C5733"/>
    <w:rsid w:val="002C7232"/>
    <w:rsid w:val="002D010D"/>
    <w:rsid w:val="002D0399"/>
    <w:rsid w:val="002D0934"/>
    <w:rsid w:val="002D0AE4"/>
    <w:rsid w:val="002D1C53"/>
    <w:rsid w:val="002D1F9F"/>
    <w:rsid w:val="002D4081"/>
    <w:rsid w:val="002D5122"/>
    <w:rsid w:val="002D51E6"/>
    <w:rsid w:val="002D543A"/>
    <w:rsid w:val="002D574B"/>
    <w:rsid w:val="002D5CB0"/>
    <w:rsid w:val="002D5EED"/>
    <w:rsid w:val="002D61A8"/>
    <w:rsid w:val="002D6E51"/>
    <w:rsid w:val="002D7364"/>
    <w:rsid w:val="002D773F"/>
    <w:rsid w:val="002D77E2"/>
    <w:rsid w:val="002E0B88"/>
    <w:rsid w:val="002E1073"/>
    <w:rsid w:val="002E14B4"/>
    <w:rsid w:val="002E1AC7"/>
    <w:rsid w:val="002E2276"/>
    <w:rsid w:val="002E3FB7"/>
    <w:rsid w:val="002E4EC4"/>
    <w:rsid w:val="002E4F4A"/>
    <w:rsid w:val="002E4FB8"/>
    <w:rsid w:val="002E5210"/>
    <w:rsid w:val="002E569E"/>
    <w:rsid w:val="002E6216"/>
    <w:rsid w:val="002E623B"/>
    <w:rsid w:val="002E6941"/>
    <w:rsid w:val="002E6C53"/>
    <w:rsid w:val="002E73B3"/>
    <w:rsid w:val="002F113A"/>
    <w:rsid w:val="002F216A"/>
    <w:rsid w:val="002F2A63"/>
    <w:rsid w:val="002F2B02"/>
    <w:rsid w:val="002F3262"/>
    <w:rsid w:val="002F3897"/>
    <w:rsid w:val="002F3E62"/>
    <w:rsid w:val="002F4563"/>
    <w:rsid w:val="002F4F9A"/>
    <w:rsid w:val="002F5722"/>
    <w:rsid w:val="002F6EE1"/>
    <w:rsid w:val="002F7854"/>
    <w:rsid w:val="002F7C74"/>
    <w:rsid w:val="003001FD"/>
    <w:rsid w:val="00300739"/>
    <w:rsid w:val="00304063"/>
    <w:rsid w:val="003058B2"/>
    <w:rsid w:val="00306AF0"/>
    <w:rsid w:val="003077A7"/>
    <w:rsid w:val="00311C13"/>
    <w:rsid w:val="00311FD1"/>
    <w:rsid w:val="003121BE"/>
    <w:rsid w:val="003129F8"/>
    <w:rsid w:val="00312CF5"/>
    <w:rsid w:val="00313ADB"/>
    <w:rsid w:val="00314B67"/>
    <w:rsid w:val="00315510"/>
    <w:rsid w:val="00317434"/>
    <w:rsid w:val="00317FC0"/>
    <w:rsid w:val="00320783"/>
    <w:rsid w:val="00320EFA"/>
    <w:rsid w:val="00321DB8"/>
    <w:rsid w:val="00322393"/>
    <w:rsid w:val="003237A3"/>
    <w:rsid w:val="003243C8"/>
    <w:rsid w:val="00325757"/>
    <w:rsid w:val="00325EAA"/>
    <w:rsid w:val="003268A1"/>
    <w:rsid w:val="00326D62"/>
    <w:rsid w:val="00327AA8"/>
    <w:rsid w:val="00327ADA"/>
    <w:rsid w:val="00327F13"/>
    <w:rsid w:val="00330DCC"/>
    <w:rsid w:val="00331C97"/>
    <w:rsid w:val="00331D74"/>
    <w:rsid w:val="00331DCA"/>
    <w:rsid w:val="0033236B"/>
    <w:rsid w:val="00332962"/>
    <w:rsid w:val="00332F57"/>
    <w:rsid w:val="00333811"/>
    <w:rsid w:val="00334D40"/>
    <w:rsid w:val="003357DA"/>
    <w:rsid w:val="003367F6"/>
    <w:rsid w:val="00336C5B"/>
    <w:rsid w:val="00341476"/>
    <w:rsid w:val="00341642"/>
    <w:rsid w:val="0034226F"/>
    <w:rsid w:val="00342659"/>
    <w:rsid w:val="0034329A"/>
    <w:rsid w:val="00343326"/>
    <w:rsid w:val="00345354"/>
    <w:rsid w:val="003453A6"/>
    <w:rsid w:val="003467BC"/>
    <w:rsid w:val="00346975"/>
    <w:rsid w:val="00346CC0"/>
    <w:rsid w:val="00346E5D"/>
    <w:rsid w:val="003503AE"/>
    <w:rsid w:val="00350952"/>
    <w:rsid w:val="00350BC9"/>
    <w:rsid w:val="003511E4"/>
    <w:rsid w:val="003518EA"/>
    <w:rsid w:val="00351AB1"/>
    <w:rsid w:val="00351BAD"/>
    <w:rsid w:val="00352258"/>
    <w:rsid w:val="00352E52"/>
    <w:rsid w:val="00354855"/>
    <w:rsid w:val="00354972"/>
    <w:rsid w:val="00354C43"/>
    <w:rsid w:val="003574E7"/>
    <w:rsid w:val="00360644"/>
    <w:rsid w:val="00360A98"/>
    <w:rsid w:val="00360AEF"/>
    <w:rsid w:val="00361803"/>
    <w:rsid w:val="00361ED8"/>
    <w:rsid w:val="00361FE9"/>
    <w:rsid w:val="003633AD"/>
    <w:rsid w:val="0036381C"/>
    <w:rsid w:val="00363C88"/>
    <w:rsid w:val="00363CDE"/>
    <w:rsid w:val="0036472C"/>
    <w:rsid w:val="00364BBC"/>
    <w:rsid w:val="00365854"/>
    <w:rsid w:val="00366AB7"/>
    <w:rsid w:val="003708C7"/>
    <w:rsid w:val="00372185"/>
    <w:rsid w:val="00372A13"/>
    <w:rsid w:val="00372C01"/>
    <w:rsid w:val="00373D3E"/>
    <w:rsid w:val="00373DB8"/>
    <w:rsid w:val="00374AF5"/>
    <w:rsid w:val="00376210"/>
    <w:rsid w:val="0037636D"/>
    <w:rsid w:val="00376731"/>
    <w:rsid w:val="00376BC4"/>
    <w:rsid w:val="00376E01"/>
    <w:rsid w:val="00376FF9"/>
    <w:rsid w:val="00377B67"/>
    <w:rsid w:val="00377DA3"/>
    <w:rsid w:val="00380740"/>
    <w:rsid w:val="00382DEA"/>
    <w:rsid w:val="00382F2A"/>
    <w:rsid w:val="00383A91"/>
    <w:rsid w:val="00383AFA"/>
    <w:rsid w:val="0038455D"/>
    <w:rsid w:val="003845B6"/>
    <w:rsid w:val="00384AFC"/>
    <w:rsid w:val="003857C4"/>
    <w:rsid w:val="003864C0"/>
    <w:rsid w:val="003866C5"/>
    <w:rsid w:val="00386D9C"/>
    <w:rsid w:val="00390EB1"/>
    <w:rsid w:val="003928DB"/>
    <w:rsid w:val="00392B49"/>
    <w:rsid w:val="00392EBA"/>
    <w:rsid w:val="00393320"/>
    <w:rsid w:val="00393840"/>
    <w:rsid w:val="00393BEC"/>
    <w:rsid w:val="00394D9E"/>
    <w:rsid w:val="00395F7F"/>
    <w:rsid w:val="00397864"/>
    <w:rsid w:val="003A0BAD"/>
    <w:rsid w:val="003A0CF1"/>
    <w:rsid w:val="003A22A4"/>
    <w:rsid w:val="003A32DE"/>
    <w:rsid w:val="003A3607"/>
    <w:rsid w:val="003A3F19"/>
    <w:rsid w:val="003A43B0"/>
    <w:rsid w:val="003A601E"/>
    <w:rsid w:val="003A6561"/>
    <w:rsid w:val="003A66FA"/>
    <w:rsid w:val="003A71B8"/>
    <w:rsid w:val="003A7272"/>
    <w:rsid w:val="003A7556"/>
    <w:rsid w:val="003A7FCF"/>
    <w:rsid w:val="003B0AD8"/>
    <w:rsid w:val="003B0EB6"/>
    <w:rsid w:val="003B1F5A"/>
    <w:rsid w:val="003B2359"/>
    <w:rsid w:val="003B2A8D"/>
    <w:rsid w:val="003B455E"/>
    <w:rsid w:val="003B4F14"/>
    <w:rsid w:val="003B5766"/>
    <w:rsid w:val="003B60D0"/>
    <w:rsid w:val="003B62BC"/>
    <w:rsid w:val="003B66D6"/>
    <w:rsid w:val="003B6918"/>
    <w:rsid w:val="003B6C53"/>
    <w:rsid w:val="003C0F8C"/>
    <w:rsid w:val="003C1159"/>
    <w:rsid w:val="003C1493"/>
    <w:rsid w:val="003C2726"/>
    <w:rsid w:val="003C285F"/>
    <w:rsid w:val="003C3D53"/>
    <w:rsid w:val="003C4C5E"/>
    <w:rsid w:val="003C55C1"/>
    <w:rsid w:val="003C71E0"/>
    <w:rsid w:val="003C72D2"/>
    <w:rsid w:val="003C78E1"/>
    <w:rsid w:val="003C7B69"/>
    <w:rsid w:val="003C7C68"/>
    <w:rsid w:val="003D0394"/>
    <w:rsid w:val="003D066F"/>
    <w:rsid w:val="003D0FB8"/>
    <w:rsid w:val="003D223A"/>
    <w:rsid w:val="003D247A"/>
    <w:rsid w:val="003D40F0"/>
    <w:rsid w:val="003D415B"/>
    <w:rsid w:val="003D53C9"/>
    <w:rsid w:val="003D5690"/>
    <w:rsid w:val="003D57C9"/>
    <w:rsid w:val="003D679E"/>
    <w:rsid w:val="003D7FD6"/>
    <w:rsid w:val="003E1000"/>
    <w:rsid w:val="003E1730"/>
    <w:rsid w:val="003E22BB"/>
    <w:rsid w:val="003E273E"/>
    <w:rsid w:val="003E3EC0"/>
    <w:rsid w:val="003E49DE"/>
    <w:rsid w:val="003E4D42"/>
    <w:rsid w:val="003E5186"/>
    <w:rsid w:val="003E6879"/>
    <w:rsid w:val="003E6F85"/>
    <w:rsid w:val="003E7874"/>
    <w:rsid w:val="003E7D91"/>
    <w:rsid w:val="003E7E7C"/>
    <w:rsid w:val="003F0C32"/>
    <w:rsid w:val="003F1B94"/>
    <w:rsid w:val="003F253B"/>
    <w:rsid w:val="003F254D"/>
    <w:rsid w:val="003F289F"/>
    <w:rsid w:val="00401190"/>
    <w:rsid w:val="004014E0"/>
    <w:rsid w:val="00401651"/>
    <w:rsid w:val="00402908"/>
    <w:rsid w:val="0040304B"/>
    <w:rsid w:val="00403996"/>
    <w:rsid w:val="00403FA5"/>
    <w:rsid w:val="00404B76"/>
    <w:rsid w:val="004051BB"/>
    <w:rsid w:val="004072DB"/>
    <w:rsid w:val="004105F8"/>
    <w:rsid w:val="00410A22"/>
    <w:rsid w:val="00410AC2"/>
    <w:rsid w:val="00410B6E"/>
    <w:rsid w:val="00410E5A"/>
    <w:rsid w:val="00412AAB"/>
    <w:rsid w:val="00412AE7"/>
    <w:rsid w:val="00413D1F"/>
    <w:rsid w:val="00414EDC"/>
    <w:rsid w:val="00415673"/>
    <w:rsid w:val="00416DBF"/>
    <w:rsid w:val="00417293"/>
    <w:rsid w:val="00420C86"/>
    <w:rsid w:val="00421247"/>
    <w:rsid w:val="0042143B"/>
    <w:rsid w:val="004224CF"/>
    <w:rsid w:val="0042270A"/>
    <w:rsid w:val="00422CBD"/>
    <w:rsid w:val="00423402"/>
    <w:rsid w:val="00424240"/>
    <w:rsid w:val="00424DB1"/>
    <w:rsid w:val="0042674B"/>
    <w:rsid w:val="00426764"/>
    <w:rsid w:val="00426906"/>
    <w:rsid w:val="0042787C"/>
    <w:rsid w:val="004318EB"/>
    <w:rsid w:val="00432160"/>
    <w:rsid w:val="00432D1E"/>
    <w:rsid w:val="0043487D"/>
    <w:rsid w:val="004349F2"/>
    <w:rsid w:val="00434FFC"/>
    <w:rsid w:val="00435176"/>
    <w:rsid w:val="00436E45"/>
    <w:rsid w:val="004403B9"/>
    <w:rsid w:val="004405A8"/>
    <w:rsid w:val="00440AE7"/>
    <w:rsid w:val="00441335"/>
    <w:rsid w:val="00441C17"/>
    <w:rsid w:val="004430BF"/>
    <w:rsid w:val="00444DEC"/>
    <w:rsid w:val="004452A2"/>
    <w:rsid w:val="00445B13"/>
    <w:rsid w:val="004503DF"/>
    <w:rsid w:val="0045099B"/>
    <w:rsid w:val="00450A6F"/>
    <w:rsid w:val="00452197"/>
    <w:rsid w:val="004525F4"/>
    <w:rsid w:val="004535F6"/>
    <w:rsid w:val="00453AA5"/>
    <w:rsid w:val="00453FAD"/>
    <w:rsid w:val="0045425F"/>
    <w:rsid w:val="00454947"/>
    <w:rsid w:val="0045569B"/>
    <w:rsid w:val="004568D5"/>
    <w:rsid w:val="00456BF9"/>
    <w:rsid w:val="00457503"/>
    <w:rsid w:val="0045795B"/>
    <w:rsid w:val="00457DE7"/>
    <w:rsid w:val="00461E31"/>
    <w:rsid w:val="00461EEF"/>
    <w:rsid w:val="00462788"/>
    <w:rsid w:val="00462D9D"/>
    <w:rsid w:val="00462FF8"/>
    <w:rsid w:val="0046357B"/>
    <w:rsid w:val="00464491"/>
    <w:rsid w:val="00465AC3"/>
    <w:rsid w:val="00465CCC"/>
    <w:rsid w:val="00465FC1"/>
    <w:rsid w:val="00470311"/>
    <w:rsid w:val="00470916"/>
    <w:rsid w:val="004716C2"/>
    <w:rsid w:val="00472027"/>
    <w:rsid w:val="004737C3"/>
    <w:rsid w:val="004750A0"/>
    <w:rsid w:val="004755B9"/>
    <w:rsid w:val="00475E97"/>
    <w:rsid w:val="0047757F"/>
    <w:rsid w:val="00477748"/>
    <w:rsid w:val="00480CC3"/>
    <w:rsid w:val="00481812"/>
    <w:rsid w:val="0048242A"/>
    <w:rsid w:val="004825BE"/>
    <w:rsid w:val="0048285B"/>
    <w:rsid w:val="0048302F"/>
    <w:rsid w:val="004830FC"/>
    <w:rsid w:val="00483704"/>
    <w:rsid w:val="004844EF"/>
    <w:rsid w:val="00484E0A"/>
    <w:rsid w:val="0048519B"/>
    <w:rsid w:val="00485D8A"/>
    <w:rsid w:val="00485FFC"/>
    <w:rsid w:val="00486309"/>
    <w:rsid w:val="00486925"/>
    <w:rsid w:val="0048764B"/>
    <w:rsid w:val="00487870"/>
    <w:rsid w:val="0048792F"/>
    <w:rsid w:val="00487B15"/>
    <w:rsid w:val="004902B0"/>
    <w:rsid w:val="00491505"/>
    <w:rsid w:val="00491CE9"/>
    <w:rsid w:val="004920DA"/>
    <w:rsid w:val="004935B1"/>
    <w:rsid w:val="004945D0"/>
    <w:rsid w:val="00496008"/>
    <w:rsid w:val="0049601C"/>
    <w:rsid w:val="00497F17"/>
    <w:rsid w:val="004A00F6"/>
    <w:rsid w:val="004A0F42"/>
    <w:rsid w:val="004A12FB"/>
    <w:rsid w:val="004A1E59"/>
    <w:rsid w:val="004A24D4"/>
    <w:rsid w:val="004B0718"/>
    <w:rsid w:val="004B10DB"/>
    <w:rsid w:val="004B1DB1"/>
    <w:rsid w:val="004B2387"/>
    <w:rsid w:val="004B3910"/>
    <w:rsid w:val="004B4592"/>
    <w:rsid w:val="004B4D45"/>
    <w:rsid w:val="004B4F42"/>
    <w:rsid w:val="004B5702"/>
    <w:rsid w:val="004B5F16"/>
    <w:rsid w:val="004B7742"/>
    <w:rsid w:val="004B7B38"/>
    <w:rsid w:val="004C063B"/>
    <w:rsid w:val="004C0685"/>
    <w:rsid w:val="004C1520"/>
    <w:rsid w:val="004C1F7D"/>
    <w:rsid w:val="004C25CB"/>
    <w:rsid w:val="004C3234"/>
    <w:rsid w:val="004C3D02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140A"/>
    <w:rsid w:val="004D240A"/>
    <w:rsid w:val="004D2628"/>
    <w:rsid w:val="004D3619"/>
    <w:rsid w:val="004D3A55"/>
    <w:rsid w:val="004D4122"/>
    <w:rsid w:val="004D4950"/>
    <w:rsid w:val="004D5452"/>
    <w:rsid w:val="004D55B4"/>
    <w:rsid w:val="004D680C"/>
    <w:rsid w:val="004D6C2E"/>
    <w:rsid w:val="004D6F6C"/>
    <w:rsid w:val="004D718D"/>
    <w:rsid w:val="004D7753"/>
    <w:rsid w:val="004E022E"/>
    <w:rsid w:val="004E1837"/>
    <w:rsid w:val="004E203F"/>
    <w:rsid w:val="004E28A5"/>
    <w:rsid w:val="004E297F"/>
    <w:rsid w:val="004E352E"/>
    <w:rsid w:val="004E3CFE"/>
    <w:rsid w:val="004E453A"/>
    <w:rsid w:val="004E4916"/>
    <w:rsid w:val="004E4D81"/>
    <w:rsid w:val="004E5241"/>
    <w:rsid w:val="004E578E"/>
    <w:rsid w:val="004E58D9"/>
    <w:rsid w:val="004E6126"/>
    <w:rsid w:val="004E688F"/>
    <w:rsid w:val="004E7310"/>
    <w:rsid w:val="004F02C8"/>
    <w:rsid w:val="004F0454"/>
    <w:rsid w:val="004F0473"/>
    <w:rsid w:val="004F1FAB"/>
    <w:rsid w:val="004F3865"/>
    <w:rsid w:val="004F545D"/>
    <w:rsid w:val="004F5786"/>
    <w:rsid w:val="004F657F"/>
    <w:rsid w:val="004F668B"/>
    <w:rsid w:val="004F7531"/>
    <w:rsid w:val="004F79D6"/>
    <w:rsid w:val="0050044C"/>
    <w:rsid w:val="00501B4F"/>
    <w:rsid w:val="00501FBC"/>
    <w:rsid w:val="005027DA"/>
    <w:rsid w:val="00502AC2"/>
    <w:rsid w:val="00503FD5"/>
    <w:rsid w:val="005047D3"/>
    <w:rsid w:val="00505C7E"/>
    <w:rsid w:val="005062D6"/>
    <w:rsid w:val="00506A42"/>
    <w:rsid w:val="005076CF"/>
    <w:rsid w:val="005077ED"/>
    <w:rsid w:val="00510175"/>
    <w:rsid w:val="005104C7"/>
    <w:rsid w:val="00511EB4"/>
    <w:rsid w:val="00511F3A"/>
    <w:rsid w:val="0051211F"/>
    <w:rsid w:val="00512DCC"/>
    <w:rsid w:val="00513B64"/>
    <w:rsid w:val="00514072"/>
    <w:rsid w:val="00514183"/>
    <w:rsid w:val="00515354"/>
    <w:rsid w:val="005158F8"/>
    <w:rsid w:val="00515D28"/>
    <w:rsid w:val="005160DD"/>
    <w:rsid w:val="00516661"/>
    <w:rsid w:val="0051752B"/>
    <w:rsid w:val="005175AA"/>
    <w:rsid w:val="00520109"/>
    <w:rsid w:val="00521C61"/>
    <w:rsid w:val="00521EE9"/>
    <w:rsid w:val="005227F7"/>
    <w:rsid w:val="00523EFB"/>
    <w:rsid w:val="00524261"/>
    <w:rsid w:val="005256EB"/>
    <w:rsid w:val="005263CD"/>
    <w:rsid w:val="00526706"/>
    <w:rsid w:val="005272E9"/>
    <w:rsid w:val="005306C1"/>
    <w:rsid w:val="0053086D"/>
    <w:rsid w:val="00531768"/>
    <w:rsid w:val="00531C2C"/>
    <w:rsid w:val="0053237F"/>
    <w:rsid w:val="00533517"/>
    <w:rsid w:val="00533D4F"/>
    <w:rsid w:val="00533FE0"/>
    <w:rsid w:val="00534938"/>
    <w:rsid w:val="00534AEC"/>
    <w:rsid w:val="00535133"/>
    <w:rsid w:val="00535E82"/>
    <w:rsid w:val="00536B5D"/>
    <w:rsid w:val="00537F2F"/>
    <w:rsid w:val="00540726"/>
    <w:rsid w:val="0054083E"/>
    <w:rsid w:val="00541720"/>
    <w:rsid w:val="00542344"/>
    <w:rsid w:val="00542E44"/>
    <w:rsid w:val="00543A8F"/>
    <w:rsid w:val="00544333"/>
    <w:rsid w:val="0054482B"/>
    <w:rsid w:val="00545336"/>
    <w:rsid w:val="00545912"/>
    <w:rsid w:val="00546399"/>
    <w:rsid w:val="005464D5"/>
    <w:rsid w:val="0054699E"/>
    <w:rsid w:val="00546D9C"/>
    <w:rsid w:val="00547F5C"/>
    <w:rsid w:val="00550607"/>
    <w:rsid w:val="00550B7B"/>
    <w:rsid w:val="00552214"/>
    <w:rsid w:val="00552B18"/>
    <w:rsid w:val="0055306D"/>
    <w:rsid w:val="00553592"/>
    <w:rsid w:val="00553594"/>
    <w:rsid w:val="00553D85"/>
    <w:rsid w:val="00555C96"/>
    <w:rsid w:val="0055629D"/>
    <w:rsid w:val="00557209"/>
    <w:rsid w:val="00557654"/>
    <w:rsid w:val="005609DC"/>
    <w:rsid w:val="00561D8F"/>
    <w:rsid w:val="00563B9D"/>
    <w:rsid w:val="00564407"/>
    <w:rsid w:val="00564486"/>
    <w:rsid w:val="0056514B"/>
    <w:rsid w:val="005651D5"/>
    <w:rsid w:val="005654A1"/>
    <w:rsid w:val="005658C9"/>
    <w:rsid w:val="00565BD6"/>
    <w:rsid w:val="0056773D"/>
    <w:rsid w:val="00567F24"/>
    <w:rsid w:val="00567FB8"/>
    <w:rsid w:val="00571445"/>
    <w:rsid w:val="005714D4"/>
    <w:rsid w:val="005714FE"/>
    <w:rsid w:val="00571815"/>
    <w:rsid w:val="005724A1"/>
    <w:rsid w:val="005727C9"/>
    <w:rsid w:val="005730A3"/>
    <w:rsid w:val="0057457C"/>
    <w:rsid w:val="005746B4"/>
    <w:rsid w:val="0057508B"/>
    <w:rsid w:val="00575E80"/>
    <w:rsid w:val="005760B5"/>
    <w:rsid w:val="005764E7"/>
    <w:rsid w:val="005772A3"/>
    <w:rsid w:val="00577889"/>
    <w:rsid w:val="00577FC7"/>
    <w:rsid w:val="00581127"/>
    <w:rsid w:val="00581137"/>
    <w:rsid w:val="00582166"/>
    <w:rsid w:val="0058244E"/>
    <w:rsid w:val="00582939"/>
    <w:rsid w:val="00582F0A"/>
    <w:rsid w:val="00582F0E"/>
    <w:rsid w:val="0058315E"/>
    <w:rsid w:val="005831C5"/>
    <w:rsid w:val="0058440E"/>
    <w:rsid w:val="005852CD"/>
    <w:rsid w:val="005857B8"/>
    <w:rsid w:val="00586C5D"/>
    <w:rsid w:val="00590BB8"/>
    <w:rsid w:val="005911BF"/>
    <w:rsid w:val="00592862"/>
    <w:rsid w:val="00593D8B"/>
    <w:rsid w:val="0059406C"/>
    <w:rsid w:val="0059442F"/>
    <w:rsid w:val="00594FF2"/>
    <w:rsid w:val="00595ED4"/>
    <w:rsid w:val="005961EB"/>
    <w:rsid w:val="005966F5"/>
    <w:rsid w:val="0059752F"/>
    <w:rsid w:val="0059777B"/>
    <w:rsid w:val="00597D79"/>
    <w:rsid w:val="005A0029"/>
    <w:rsid w:val="005A14D6"/>
    <w:rsid w:val="005A1BFC"/>
    <w:rsid w:val="005A1D0B"/>
    <w:rsid w:val="005A1DF7"/>
    <w:rsid w:val="005A21E7"/>
    <w:rsid w:val="005A21F5"/>
    <w:rsid w:val="005A25E4"/>
    <w:rsid w:val="005A2B49"/>
    <w:rsid w:val="005A3887"/>
    <w:rsid w:val="005A3B3F"/>
    <w:rsid w:val="005A3DAE"/>
    <w:rsid w:val="005A40D8"/>
    <w:rsid w:val="005A4687"/>
    <w:rsid w:val="005A5440"/>
    <w:rsid w:val="005A5A3D"/>
    <w:rsid w:val="005A5F61"/>
    <w:rsid w:val="005A6F5B"/>
    <w:rsid w:val="005A7261"/>
    <w:rsid w:val="005A7410"/>
    <w:rsid w:val="005A7764"/>
    <w:rsid w:val="005B00AD"/>
    <w:rsid w:val="005B0791"/>
    <w:rsid w:val="005B2475"/>
    <w:rsid w:val="005B2A5F"/>
    <w:rsid w:val="005B2B85"/>
    <w:rsid w:val="005B466A"/>
    <w:rsid w:val="005B47FB"/>
    <w:rsid w:val="005B49B3"/>
    <w:rsid w:val="005B4C7A"/>
    <w:rsid w:val="005B4CDC"/>
    <w:rsid w:val="005B516C"/>
    <w:rsid w:val="005B6034"/>
    <w:rsid w:val="005B61A8"/>
    <w:rsid w:val="005B65C6"/>
    <w:rsid w:val="005B65D8"/>
    <w:rsid w:val="005B714A"/>
    <w:rsid w:val="005B74B3"/>
    <w:rsid w:val="005C0990"/>
    <w:rsid w:val="005C0BA2"/>
    <w:rsid w:val="005C15D4"/>
    <w:rsid w:val="005C1C21"/>
    <w:rsid w:val="005C2573"/>
    <w:rsid w:val="005C288D"/>
    <w:rsid w:val="005C52C9"/>
    <w:rsid w:val="005C5E30"/>
    <w:rsid w:val="005C60FE"/>
    <w:rsid w:val="005C6B06"/>
    <w:rsid w:val="005C7126"/>
    <w:rsid w:val="005C7470"/>
    <w:rsid w:val="005C7C3C"/>
    <w:rsid w:val="005D0193"/>
    <w:rsid w:val="005D0279"/>
    <w:rsid w:val="005D0C91"/>
    <w:rsid w:val="005D3491"/>
    <w:rsid w:val="005D365A"/>
    <w:rsid w:val="005D3C83"/>
    <w:rsid w:val="005D4898"/>
    <w:rsid w:val="005D50B6"/>
    <w:rsid w:val="005D6185"/>
    <w:rsid w:val="005D61C1"/>
    <w:rsid w:val="005D6278"/>
    <w:rsid w:val="005D6549"/>
    <w:rsid w:val="005D7BE6"/>
    <w:rsid w:val="005D7D0B"/>
    <w:rsid w:val="005D7F29"/>
    <w:rsid w:val="005E072E"/>
    <w:rsid w:val="005E0861"/>
    <w:rsid w:val="005E0B28"/>
    <w:rsid w:val="005E1489"/>
    <w:rsid w:val="005E2DC6"/>
    <w:rsid w:val="005E3E37"/>
    <w:rsid w:val="005E47CE"/>
    <w:rsid w:val="005E5121"/>
    <w:rsid w:val="005E605A"/>
    <w:rsid w:val="005E6811"/>
    <w:rsid w:val="005E6EF9"/>
    <w:rsid w:val="005E76A7"/>
    <w:rsid w:val="005E77C1"/>
    <w:rsid w:val="005E7A57"/>
    <w:rsid w:val="005F0778"/>
    <w:rsid w:val="005F2765"/>
    <w:rsid w:val="005F48F8"/>
    <w:rsid w:val="005F4C91"/>
    <w:rsid w:val="005F5D64"/>
    <w:rsid w:val="005F5DAD"/>
    <w:rsid w:val="005F6185"/>
    <w:rsid w:val="005F6853"/>
    <w:rsid w:val="005F6C81"/>
    <w:rsid w:val="005F72BB"/>
    <w:rsid w:val="005F76FE"/>
    <w:rsid w:val="006006AF"/>
    <w:rsid w:val="00600D0D"/>
    <w:rsid w:val="00601827"/>
    <w:rsid w:val="00601A6A"/>
    <w:rsid w:val="00601F42"/>
    <w:rsid w:val="00602E91"/>
    <w:rsid w:val="00604F13"/>
    <w:rsid w:val="006050A3"/>
    <w:rsid w:val="00605E5D"/>
    <w:rsid w:val="006060C6"/>
    <w:rsid w:val="006064E5"/>
    <w:rsid w:val="00606BF8"/>
    <w:rsid w:val="006075D4"/>
    <w:rsid w:val="006078D8"/>
    <w:rsid w:val="00610E1D"/>
    <w:rsid w:val="00611A72"/>
    <w:rsid w:val="00611AF0"/>
    <w:rsid w:val="006132F4"/>
    <w:rsid w:val="00615316"/>
    <w:rsid w:val="00615950"/>
    <w:rsid w:val="00616DB6"/>
    <w:rsid w:val="00617EC8"/>
    <w:rsid w:val="006203F1"/>
    <w:rsid w:val="00620C29"/>
    <w:rsid w:val="00620E21"/>
    <w:rsid w:val="00621BA9"/>
    <w:rsid w:val="00622D2C"/>
    <w:rsid w:val="00623093"/>
    <w:rsid w:val="006235DC"/>
    <w:rsid w:val="00624B39"/>
    <w:rsid w:val="00624C4F"/>
    <w:rsid w:val="00625025"/>
    <w:rsid w:val="0062539B"/>
    <w:rsid w:val="00625557"/>
    <w:rsid w:val="00625E7B"/>
    <w:rsid w:val="0062698A"/>
    <w:rsid w:val="00627838"/>
    <w:rsid w:val="00627D37"/>
    <w:rsid w:val="0063028C"/>
    <w:rsid w:val="00630A24"/>
    <w:rsid w:val="006311C3"/>
    <w:rsid w:val="006320A0"/>
    <w:rsid w:val="00632836"/>
    <w:rsid w:val="00633CC3"/>
    <w:rsid w:val="00634B56"/>
    <w:rsid w:val="00634BF0"/>
    <w:rsid w:val="00634F65"/>
    <w:rsid w:val="006353FC"/>
    <w:rsid w:val="00635556"/>
    <w:rsid w:val="00636B20"/>
    <w:rsid w:val="0063700A"/>
    <w:rsid w:val="006374FE"/>
    <w:rsid w:val="00637A72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636B"/>
    <w:rsid w:val="006464A8"/>
    <w:rsid w:val="00646EAF"/>
    <w:rsid w:val="006509B1"/>
    <w:rsid w:val="00650A29"/>
    <w:rsid w:val="0065143B"/>
    <w:rsid w:val="00652B5F"/>
    <w:rsid w:val="00652C05"/>
    <w:rsid w:val="00652F79"/>
    <w:rsid w:val="006532CF"/>
    <w:rsid w:val="00653BE5"/>
    <w:rsid w:val="006542F6"/>
    <w:rsid w:val="0065435B"/>
    <w:rsid w:val="00655C05"/>
    <w:rsid w:val="006563F3"/>
    <w:rsid w:val="00657A14"/>
    <w:rsid w:val="006601E4"/>
    <w:rsid w:val="00661520"/>
    <w:rsid w:val="00661A5E"/>
    <w:rsid w:val="00663835"/>
    <w:rsid w:val="006639A2"/>
    <w:rsid w:val="00664333"/>
    <w:rsid w:val="00664410"/>
    <w:rsid w:val="006646CC"/>
    <w:rsid w:val="006647D6"/>
    <w:rsid w:val="00665200"/>
    <w:rsid w:val="00665406"/>
    <w:rsid w:val="006663B5"/>
    <w:rsid w:val="0066736A"/>
    <w:rsid w:val="006676FB"/>
    <w:rsid w:val="00667C57"/>
    <w:rsid w:val="00670033"/>
    <w:rsid w:val="00670678"/>
    <w:rsid w:val="00670B85"/>
    <w:rsid w:val="00670C68"/>
    <w:rsid w:val="00671413"/>
    <w:rsid w:val="00671C49"/>
    <w:rsid w:val="006726AC"/>
    <w:rsid w:val="006729D8"/>
    <w:rsid w:val="0067341A"/>
    <w:rsid w:val="00674584"/>
    <w:rsid w:val="0067467D"/>
    <w:rsid w:val="00675864"/>
    <w:rsid w:val="00676179"/>
    <w:rsid w:val="00676F5D"/>
    <w:rsid w:val="00680088"/>
    <w:rsid w:val="006800A5"/>
    <w:rsid w:val="00680D01"/>
    <w:rsid w:val="006813FB"/>
    <w:rsid w:val="00682396"/>
    <w:rsid w:val="00682E27"/>
    <w:rsid w:val="00682EEA"/>
    <w:rsid w:val="006834F7"/>
    <w:rsid w:val="006837B5"/>
    <w:rsid w:val="00683B81"/>
    <w:rsid w:val="00683E49"/>
    <w:rsid w:val="00684359"/>
    <w:rsid w:val="00685606"/>
    <w:rsid w:val="0068613E"/>
    <w:rsid w:val="00686864"/>
    <w:rsid w:val="00687D5F"/>
    <w:rsid w:val="006905BB"/>
    <w:rsid w:val="00690F0E"/>
    <w:rsid w:val="0069123E"/>
    <w:rsid w:val="006912B6"/>
    <w:rsid w:val="00691BA6"/>
    <w:rsid w:val="0069218F"/>
    <w:rsid w:val="00692C36"/>
    <w:rsid w:val="00693C74"/>
    <w:rsid w:val="006941E7"/>
    <w:rsid w:val="006948EA"/>
    <w:rsid w:val="00695426"/>
    <w:rsid w:val="006963D6"/>
    <w:rsid w:val="006963F5"/>
    <w:rsid w:val="006971F8"/>
    <w:rsid w:val="006974A0"/>
    <w:rsid w:val="00697B41"/>
    <w:rsid w:val="006A00CA"/>
    <w:rsid w:val="006A037D"/>
    <w:rsid w:val="006A16D7"/>
    <w:rsid w:val="006A3BF3"/>
    <w:rsid w:val="006A4560"/>
    <w:rsid w:val="006A4D02"/>
    <w:rsid w:val="006A6245"/>
    <w:rsid w:val="006A7BA6"/>
    <w:rsid w:val="006B0717"/>
    <w:rsid w:val="006B0737"/>
    <w:rsid w:val="006B0B2B"/>
    <w:rsid w:val="006B11A5"/>
    <w:rsid w:val="006B16F9"/>
    <w:rsid w:val="006B1CBA"/>
    <w:rsid w:val="006B1D2B"/>
    <w:rsid w:val="006B2DBE"/>
    <w:rsid w:val="006B458E"/>
    <w:rsid w:val="006B476A"/>
    <w:rsid w:val="006B4C70"/>
    <w:rsid w:val="006B55AD"/>
    <w:rsid w:val="006B5BFA"/>
    <w:rsid w:val="006B5D43"/>
    <w:rsid w:val="006B6528"/>
    <w:rsid w:val="006B6763"/>
    <w:rsid w:val="006C09A2"/>
    <w:rsid w:val="006C12EE"/>
    <w:rsid w:val="006C2990"/>
    <w:rsid w:val="006C3BBB"/>
    <w:rsid w:val="006C4145"/>
    <w:rsid w:val="006C47AE"/>
    <w:rsid w:val="006C54B3"/>
    <w:rsid w:val="006C5B7B"/>
    <w:rsid w:val="006C624D"/>
    <w:rsid w:val="006C70A4"/>
    <w:rsid w:val="006D0832"/>
    <w:rsid w:val="006D14BA"/>
    <w:rsid w:val="006D1679"/>
    <w:rsid w:val="006D2091"/>
    <w:rsid w:val="006D26D0"/>
    <w:rsid w:val="006D2EE5"/>
    <w:rsid w:val="006D3593"/>
    <w:rsid w:val="006D3A00"/>
    <w:rsid w:val="006D3E92"/>
    <w:rsid w:val="006D560B"/>
    <w:rsid w:val="006D5EC3"/>
    <w:rsid w:val="006D668F"/>
    <w:rsid w:val="006D7C6C"/>
    <w:rsid w:val="006D7C76"/>
    <w:rsid w:val="006D7EFD"/>
    <w:rsid w:val="006E016F"/>
    <w:rsid w:val="006E0BCE"/>
    <w:rsid w:val="006E2066"/>
    <w:rsid w:val="006E3EC1"/>
    <w:rsid w:val="006E42E7"/>
    <w:rsid w:val="006E484B"/>
    <w:rsid w:val="006E50F8"/>
    <w:rsid w:val="006E5D1C"/>
    <w:rsid w:val="006E61C2"/>
    <w:rsid w:val="006E6B6C"/>
    <w:rsid w:val="006E70B5"/>
    <w:rsid w:val="006F009A"/>
    <w:rsid w:val="006F055E"/>
    <w:rsid w:val="006F2AFB"/>
    <w:rsid w:val="006F30E0"/>
    <w:rsid w:val="006F49B1"/>
    <w:rsid w:val="006F4E76"/>
    <w:rsid w:val="006F4E92"/>
    <w:rsid w:val="006F781C"/>
    <w:rsid w:val="006F79ED"/>
    <w:rsid w:val="006F7F6B"/>
    <w:rsid w:val="007003EA"/>
    <w:rsid w:val="00700D94"/>
    <w:rsid w:val="00700ECA"/>
    <w:rsid w:val="007037A6"/>
    <w:rsid w:val="00703867"/>
    <w:rsid w:val="00704EE7"/>
    <w:rsid w:val="00706009"/>
    <w:rsid w:val="007072E5"/>
    <w:rsid w:val="00707C8A"/>
    <w:rsid w:val="00710ACB"/>
    <w:rsid w:val="00711B24"/>
    <w:rsid w:val="00711DF8"/>
    <w:rsid w:val="00712D93"/>
    <w:rsid w:val="00712DF7"/>
    <w:rsid w:val="007138BF"/>
    <w:rsid w:val="007143E6"/>
    <w:rsid w:val="00714ABE"/>
    <w:rsid w:val="00715511"/>
    <w:rsid w:val="0071628B"/>
    <w:rsid w:val="007162C0"/>
    <w:rsid w:val="00717D35"/>
    <w:rsid w:val="0072107C"/>
    <w:rsid w:val="00721E15"/>
    <w:rsid w:val="00722CED"/>
    <w:rsid w:val="0072359E"/>
    <w:rsid w:val="007240A8"/>
    <w:rsid w:val="00724138"/>
    <w:rsid w:val="00724321"/>
    <w:rsid w:val="00724965"/>
    <w:rsid w:val="00724EE9"/>
    <w:rsid w:val="0072530D"/>
    <w:rsid w:val="00725315"/>
    <w:rsid w:val="007258CD"/>
    <w:rsid w:val="0072752A"/>
    <w:rsid w:val="00727613"/>
    <w:rsid w:val="007277FF"/>
    <w:rsid w:val="00727F01"/>
    <w:rsid w:val="0073107F"/>
    <w:rsid w:val="00731FDA"/>
    <w:rsid w:val="00733D78"/>
    <w:rsid w:val="00733F0F"/>
    <w:rsid w:val="007342B3"/>
    <w:rsid w:val="007346B4"/>
    <w:rsid w:val="00735264"/>
    <w:rsid w:val="00735751"/>
    <w:rsid w:val="00736C41"/>
    <w:rsid w:val="0073701A"/>
    <w:rsid w:val="0073730B"/>
    <w:rsid w:val="0074048B"/>
    <w:rsid w:val="00740FE2"/>
    <w:rsid w:val="007413A0"/>
    <w:rsid w:val="007415C4"/>
    <w:rsid w:val="0074208C"/>
    <w:rsid w:val="00742181"/>
    <w:rsid w:val="00742A4B"/>
    <w:rsid w:val="00742A99"/>
    <w:rsid w:val="00743D97"/>
    <w:rsid w:val="00744569"/>
    <w:rsid w:val="00744924"/>
    <w:rsid w:val="00744A14"/>
    <w:rsid w:val="00744D3E"/>
    <w:rsid w:val="007452C4"/>
    <w:rsid w:val="007452FD"/>
    <w:rsid w:val="007458EF"/>
    <w:rsid w:val="00747190"/>
    <w:rsid w:val="00747901"/>
    <w:rsid w:val="00747F11"/>
    <w:rsid w:val="0075037F"/>
    <w:rsid w:val="007526EB"/>
    <w:rsid w:val="007538A7"/>
    <w:rsid w:val="0075430A"/>
    <w:rsid w:val="00755468"/>
    <w:rsid w:val="007567D3"/>
    <w:rsid w:val="00757446"/>
    <w:rsid w:val="0075759C"/>
    <w:rsid w:val="00757D47"/>
    <w:rsid w:val="0076011B"/>
    <w:rsid w:val="00760835"/>
    <w:rsid w:val="00760F5D"/>
    <w:rsid w:val="00761084"/>
    <w:rsid w:val="007614C9"/>
    <w:rsid w:val="00761B0E"/>
    <w:rsid w:val="00761F4B"/>
    <w:rsid w:val="007629A2"/>
    <w:rsid w:val="00766432"/>
    <w:rsid w:val="00767A5F"/>
    <w:rsid w:val="0077000F"/>
    <w:rsid w:val="00771EEF"/>
    <w:rsid w:val="00772BEB"/>
    <w:rsid w:val="00773097"/>
    <w:rsid w:val="0077344F"/>
    <w:rsid w:val="007741A9"/>
    <w:rsid w:val="0077433D"/>
    <w:rsid w:val="00774647"/>
    <w:rsid w:val="00776A28"/>
    <w:rsid w:val="0077770C"/>
    <w:rsid w:val="00777B45"/>
    <w:rsid w:val="00780FCD"/>
    <w:rsid w:val="00781EB9"/>
    <w:rsid w:val="007821E5"/>
    <w:rsid w:val="00782B01"/>
    <w:rsid w:val="00783210"/>
    <w:rsid w:val="00783B42"/>
    <w:rsid w:val="00783C90"/>
    <w:rsid w:val="00784041"/>
    <w:rsid w:val="007851DB"/>
    <w:rsid w:val="00785315"/>
    <w:rsid w:val="00786E02"/>
    <w:rsid w:val="007873D0"/>
    <w:rsid w:val="00787747"/>
    <w:rsid w:val="007900DD"/>
    <w:rsid w:val="00790501"/>
    <w:rsid w:val="00790BDF"/>
    <w:rsid w:val="00790F43"/>
    <w:rsid w:val="007915EE"/>
    <w:rsid w:val="00791DFA"/>
    <w:rsid w:val="00792686"/>
    <w:rsid w:val="007926BB"/>
    <w:rsid w:val="00792E35"/>
    <w:rsid w:val="007946CF"/>
    <w:rsid w:val="00794CDA"/>
    <w:rsid w:val="00794F2E"/>
    <w:rsid w:val="00794FAF"/>
    <w:rsid w:val="00795D16"/>
    <w:rsid w:val="00795FF1"/>
    <w:rsid w:val="00796479"/>
    <w:rsid w:val="007964BD"/>
    <w:rsid w:val="00796D2A"/>
    <w:rsid w:val="007970D4"/>
    <w:rsid w:val="007A14EE"/>
    <w:rsid w:val="007A1526"/>
    <w:rsid w:val="007A25E8"/>
    <w:rsid w:val="007A2CEB"/>
    <w:rsid w:val="007A2F92"/>
    <w:rsid w:val="007A38EB"/>
    <w:rsid w:val="007A4C66"/>
    <w:rsid w:val="007A55A4"/>
    <w:rsid w:val="007A5908"/>
    <w:rsid w:val="007A6061"/>
    <w:rsid w:val="007A745E"/>
    <w:rsid w:val="007B0FEF"/>
    <w:rsid w:val="007B11E6"/>
    <w:rsid w:val="007B18B4"/>
    <w:rsid w:val="007B26FD"/>
    <w:rsid w:val="007B28D4"/>
    <w:rsid w:val="007B2908"/>
    <w:rsid w:val="007B2B2C"/>
    <w:rsid w:val="007B306A"/>
    <w:rsid w:val="007B332F"/>
    <w:rsid w:val="007B3E3E"/>
    <w:rsid w:val="007B3F45"/>
    <w:rsid w:val="007B4109"/>
    <w:rsid w:val="007B4F35"/>
    <w:rsid w:val="007B54BF"/>
    <w:rsid w:val="007B5534"/>
    <w:rsid w:val="007B5A08"/>
    <w:rsid w:val="007B5A89"/>
    <w:rsid w:val="007B62F5"/>
    <w:rsid w:val="007B6FF1"/>
    <w:rsid w:val="007B736B"/>
    <w:rsid w:val="007B77C0"/>
    <w:rsid w:val="007B7817"/>
    <w:rsid w:val="007B7A28"/>
    <w:rsid w:val="007C0C4B"/>
    <w:rsid w:val="007C0EE2"/>
    <w:rsid w:val="007C170F"/>
    <w:rsid w:val="007C1764"/>
    <w:rsid w:val="007C1A72"/>
    <w:rsid w:val="007C26B3"/>
    <w:rsid w:val="007C3282"/>
    <w:rsid w:val="007C3B34"/>
    <w:rsid w:val="007C3FBD"/>
    <w:rsid w:val="007C400F"/>
    <w:rsid w:val="007C5B5C"/>
    <w:rsid w:val="007C5E9F"/>
    <w:rsid w:val="007C6260"/>
    <w:rsid w:val="007C779E"/>
    <w:rsid w:val="007C7866"/>
    <w:rsid w:val="007C7B25"/>
    <w:rsid w:val="007C7C34"/>
    <w:rsid w:val="007D13E9"/>
    <w:rsid w:val="007D1CC2"/>
    <w:rsid w:val="007D4098"/>
    <w:rsid w:val="007D491B"/>
    <w:rsid w:val="007D5123"/>
    <w:rsid w:val="007D53CC"/>
    <w:rsid w:val="007D567F"/>
    <w:rsid w:val="007D78A8"/>
    <w:rsid w:val="007E16F7"/>
    <w:rsid w:val="007E1752"/>
    <w:rsid w:val="007E2DFD"/>
    <w:rsid w:val="007E30CB"/>
    <w:rsid w:val="007E36FE"/>
    <w:rsid w:val="007E3ECD"/>
    <w:rsid w:val="007E4A00"/>
    <w:rsid w:val="007E4A4A"/>
    <w:rsid w:val="007E4C86"/>
    <w:rsid w:val="007E5079"/>
    <w:rsid w:val="007E5FA6"/>
    <w:rsid w:val="007E7627"/>
    <w:rsid w:val="007E7857"/>
    <w:rsid w:val="007F0395"/>
    <w:rsid w:val="007F0DC5"/>
    <w:rsid w:val="007F1345"/>
    <w:rsid w:val="007F15D5"/>
    <w:rsid w:val="007F1CA3"/>
    <w:rsid w:val="007F2669"/>
    <w:rsid w:val="007F2756"/>
    <w:rsid w:val="007F2C3F"/>
    <w:rsid w:val="007F3983"/>
    <w:rsid w:val="007F3AE1"/>
    <w:rsid w:val="007F45AA"/>
    <w:rsid w:val="007F4CBD"/>
    <w:rsid w:val="007F4D0E"/>
    <w:rsid w:val="007F73BB"/>
    <w:rsid w:val="007F7B29"/>
    <w:rsid w:val="00800148"/>
    <w:rsid w:val="00800B9C"/>
    <w:rsid w:val="00802784"/>
    <w:rsid w:val="00802818"/>
    <w:rsid w:val="00802B4E"/>
    <w:rsid w:val="00803F71"/>
    <w:rsid w:val="008042F5"/>
    <w:rsid w:val="008047DB"/>
    <w:rsid w:val="0080613C"/>
    <w:rsid w:val="0080622A"/>
    <w:rsid w:val="00807224"/>
    <w:rsid w:val="00807FEC"/>
    <w:rsid w:val="0081111D"/>
    <w:rsid w:val="00811CE8"/>
    <w:rsid w:val="00812091"/>
    <w:rsid w:val="0081316F"/>
    <w:rsid w:val="00813365"/>
    <w:rsid w:val="00813C4D"/>
    <w:rsid w:val="00813C7F"/>
    <w:rsid w:val="008148C8"/>
    <w:rsid w:val="0081650F"/>
    <w:rsid w:val="0081707A"/>
    <w:rsid w:val="008174D0"/>
    <w:rsid w:val="00821480"/>
    <w:rsid w:val="00821BA5"/>
    <w:rsid w:val="00821BE1"/>
    <w:rsid w:val="00822AB7"/>
    <w:rsid w:val="00823ED2"/>
    <w:rsid w:val="008249B8"/>
    <w:rsid w:val="00824F40"/>
    <w:rsid w:val="00826F19"/>
    <w:rsid w:val="00827131"/>
    <w:rsid w:val="0083097D"/>
    <w:rsid w:val="00831F5C"/>
    <w:rsid w:val="008324B7"/>
    <w:rsid w:val="008327C5"/>
    <w:rsid w:val="00833152"/>
    <w:rsid w:val="00833813"/>
    <w:rsid w:val="00833A82"/>
    <w:rsid w:val="00834D3F"/>
    <w:rsid w:val="00835AB2"/>
    <w:rsid w:val="00835D54"/>
    <w:rsid w:val="00836304"/>
    <w:rsid w:val="00836FA0"/>
    <w:rsid w:val="00841930"/>
    <w:rsid w:val="00842CB9"/>
    <w:rsid w:val="00842D89"/>
    <w:rsid w:val="0084350E"/>
    <w:rsid w:val="008447A1"/>
    <w:rsid w:val="00845249"/>
    <w:rsid w:val="00845BFA"/>
    <w:rsid w:val="008474C6"/>
    <w:rsid w:val="00847678"/>
    <w:rsid w:val="00847714"/>
    <w:rsid w:val="00847849"/>
    <w:rsid w:val="00850A43"/>
    <w:rsid w:val="00850D7F"/>
    <w:rsid w:val="00853C0B"/>
    <w:rsid w:val="00854774"/>
    <w:rsid w:val="008552CE"/>
    <w:rsid w:val="008556DF"/>
    <w:rsid w:val="00855C99"/>
    <w:rsid w:val="00855EBD"/>
    <w:rsid w:val="00856F59"/>
    <w:rsid w:val="008575E5"/>
    <w:rsid w:val="00860E4F"/>
    <w:rsid w:val="00861978"/>
    <w:rsid w:val="008627CC"/>
    <w:rsid w:val="00862959"/>
    <w:rsid w:val="00863065"/>
    <w:rsid w:val="00863C6E"/>
    <w:rsid w:val="00863D2B"/>
    <w:rsid w:val="00863E5F"/>
    <w:rsid w:val="00863F8E"/>
    <w:rsid w:val="008640E7"/>
    <w:rsid w:val="00864A96"/>
    <w:rsid w:val="00866038"/>
    <w:rsid w:val="00866304"/>
    <w:rsid w:val="0086694E"/>
    <w:rsid w:val="00866A03"/>
    <w:rsid w:val="00867464"/>
    <w:rsid w:val="008674E7"/>
    <w:rsid w:val="008711AA"/>
    <w:rsid w:val="008712D8"/>
    <w:rsid w:val="00871DAB"/>
    <w:rsid w:val="00872477"/>
    <w:rsid w:val="00872CC7"/>
    <w:rsid w:val="00872D99"/>
    <w:rsid w:val="0087449D"/>
    <w:rsid w:val="008745EA"/>
    <w:rsid w:val="00874C84"/>
    <w:rsid w:val="00876601"/>
    <w:rsid w:val="00876827"/>
    <w:rsid w:val="0087771A"/>
    <w:rsid w:val="00877C94"/>
    <w:rsid w:val="008805E8"/>
    <w:rsid w:val="00880AAD"/>
    <w:rsid w:val="0088292C"/>
    <w:rsid w:val="00882EEC"/>
    <w:rsid w:val="00883A6D"/>
    <w:rsid w:val="00883AA5"/>
    <w:rsid w:val="008845EF"/>
    <w:rsid w:val="00884857"/>
    <w:rsid w:val="008875E8"/>
    <w:rsid w:val="00890DF5"/>
    <w:rsid w:val="00891094"/>
    <w:rsid w:val="00891A24"/>
    <w:rsid w:val="00892803"/>
    <w:rsid w:val="00892D6A"/>
    <w:rsid w:val="00893601"/>
    <w:rsid w:val="008937BD"/>
    <w:rsid w:val="008938E6"/>
    <w:rsid w:val="00893901"/>
    <w:rsid w:val="00893A7E"/>
    <w:rsid w:val="008955DA"/>
    <w:rsid w:val="00895BF4"/>
    <w:rsid w:val="00896E63"/>
    <w:rsid w:val="008A064D"/>
    <w:rsid w:val="008A0B72"/>
    <w:rsid w:val="008A1A41"/>
    <w:rsid w:val="008A1C2D"/>
    <w:rsid w:val="008A1E81"/>
    <w:rsid w:val="008A3E45"/>
    <w:rsid w:val="008A5382"/>
    <w:rsid w:val="008A5816"/>
    <w:rsid w:val="008A5CBB"/>
    <w:rsid w:val="008A71F1"/>
    <w:rsid w:val="008B0487"/>
    <w:rsid w:val="008B04B7"/>
    <w:rsid w:val="008B04CB"/>
    <w:rsid w:val="008B1003"/>
    <w:rsid w:val="008B2CC7"/>
    <w:rsid w:val="008B2E3B"/>
    <w:rsid w:val="008B46A7"/>
    <w:rsid w:val="008B5579"/>
    <w:rsid w:val="008B563A"/>
    <w:rsid w:val="008B6355"/>
    <w:rsid w:val="008B720A"/>
    <w:rsid w:val="008B7B72"/>
    <w:rsid w:val="008C007E"/>
    <w:rsid w:val="008C0526"/>
    <w:rsid w:val="008C0FB0"/>
    <w:rsid w:val="008C18E9"/>
    <w:rsid w:val="008C2383"/>
    <w:rsid w:val="008C2A6A"/>
    <w:rsid w:val="008C32B7"/>
    <w:rsid w:val="008C3A95"/>
    <w:rsid w:val="008C435E"/>
    <w:rsid w:val="008C4A4D"/>
    <w:rsid w:val="008C4AFB"/>
    <w:rsid w:val="008C4DC4"/>
    <w:rsid w:val="008C5DF3"/>
    <w:rsid w:val="008C6467"/>
    <w:rsid w:val="008C6CE3"/>
    <w:rsid w:val="008C7320"/>
    <w:rsid w:val="008C740A"/>
    <w:rsid w:val="008C7E71"/>
    <w:rsid w:val="008C7E85"/>
    <w:rsid w:val="008D06F6"/>
    <w:rsid w:val="008D12CE"/>
    <w:rsid w:val="008D1719"/>
    <w:rsid w:val="008D1B20"/>
    <w:rsid w:val="008D2409"/>
    <w:rsid w:val="008D407B"/>
    <w:rsid w:val="008D43EE"/>
    <w:rsid w:val="008D50F9"/>
    <w:rsid w:val="008D5759"/>
    <w:rsid w:val="008D5839"/>
    <w:rsid w:val="008D5B46"/>
    <w:rsid w:val="008D5C62"/>
    <w:rsid w:val="008D647C"/>
    <w:rsid w:val="008D75AD"/>
    <w:rsid w:val="008D7834"/>
    <w:rsid w:val="008E0514"/>
    <w:rsid w:val="008E20DF"/>
    <w:rsid w:val="008E2389"/>
    <w:rsid w:val="008E282B"/>
    <w:rsid w:val="008E3F01"/>
    <w:rsid w:val="008E4816"/>
    <w:rsid w:val="008E5256"/>
    <w:rsid w:val="008E565E"/>
    <w:rsid w:val="008E5767"/>
    <w:rsid w:val="008E5E09"/>
    <w:rsid w:val="008E5E49"/>
    <w:rsid w:val="008E6BFF"/>
    <w:rsid w:val="008E75A5"/>
    <w:rsid w:val="008E75BD"/>
    <w:rsid w:val="008E79C8"/>
    <w:rsid w:val="008E7CF3"/>
    <w:rsid w:val="008F2109"/>
    <w:rsid w:val="008F30B9"/>
    <w:rsid w:val="008F31B4"/>
    <w:rsid w:val="008F366A"/>
    <w:rsid w:val="008F5571"/>
    <w:rsid w:val="008F615E"/>
    <w:rsid w:val="008F6BD4"/>
    <w:rsid w:val="008F6C9E"/>
    <w:rsid w:val="008F7731"/>
    <w:rsid w:val="009001B5"/>
    <w:rsid w:val="00901039"/>
    <w:rsid w:val="00901B51"/>
    <w:rsid w:val="00903A8E"/>
    <w:rsid w:val="00903BF0"/>
    <w:rsid w:val="00903D2A"/>
    <w:rsid w:val="00904080"/>
    <w:rsid w:val="00905292"/>
    <w:rsid w:val="0090552F"/>
    <w:rsid w:val="00905D62"/>
    <w:rsid w:val="0090610E"/>
    <w:rsid w:val="00906C55"/>
    <w:rsid w:val="0090706E"/>
    <w:rsid w:val="009077AA"/>
    <w:rsid w:val="00907C9E"/>
    <w:rsid w:val="00907E36"/>
    <w:rsid w:val="0091036D"/>
    <w:rsid w:val="0091043C"/>
    <w:rsid w:val="00910742"/>
    <w:rsid w:val="00911061"/>
    <w:rsid w:val="0091291A"/>
    <w:rsid w:val="00913ACD"/>
    <w:rsid w:val="00914AC0"/>
    <w:rsid w:val="00914C35"/>
    <w:rsid w:val="00914D2A"/>
    <w:rsid w:val="00914FFE"/>
    <w:rsid w:val="0091575C"/>
    <w:rsid w:val="0091604B"/>
    <w:rsid w:val="00917C91"/>
    <w:rsid w:val="00920D83"/>
    <w:rsid w:val="00921F60"/>
    <w:rsid w:val="0092276C"/>
    <w:rsid w:val="009231FD"/>
    <w:rsid w:val="0092395B"/>
    <w:rsid w:val="0092553E"/>
    <w:rsid w:val="009259DE"/>
    <w:rsid w:val="009262D5"/>
    <w:rsid w:val="00926543"/>
    <w:rsid w:val="00926D63"/>
    <w:rsid w:val="00930600"/>
    <w:rsid w:val="009316A1"/>
    <w:rsid w:val="00931A97"/>
    <w:rsid w:val="00931E5C"/>
    <w:rsid w:val="0093234C"/>
    <w:rsid w:val="00932808"/>
    <w:rsid w:val="00932969"/>
    <w:rsid w:val="00932B26"/>
    <w:rsid w:val="009344AA"/>
    <w:rsid w:val="00934635"/>
    <w:rsid w:val="009354C5"/>
    <w:rsid w:val="00935590"/>
    <w:rsid w:val="009355AF"/>
    <w:rsid w:val="00936012"/>
    <w:rsid w:val="00937D9E"/>
    <w:rsid w:val="00940A25"/>
    <w:rsid w:val="009413CA"/>
    <w:rsid w:val="009417A5"/>
    <w:rsid w:val="0094237C"/>
    <w:rsid w:val="00942546"/>
    <w:rsid w:val="0094261F"/>
    <w:rsid w:val="00942DB2"/>
    <w:rsid w:val="0094315F"/>
    <w:rsid w:val="00943424"/>
    <w:rsid w:val="00945B70"/>
    <w:rsid w:val="00946002"/>
    <w:rsid w:val="00946808"/>
    <w:rsid w:val="00947002"/>
    <w:rsid w:val="0094702D"/>
    <w:rsid w:val="00947941"/>
    <w:rsid w:val="009479FA"/>
    <w:rsid w:val="00950083"/>
    <w:rsid w:val="0095135D"/>
    <w:rsid w:val="00951FEE"/>
    <w:rsid w:val="0095249B"/>
    <w:rsid w:val="00953B3F"/>
    <w:rsid w:val="009544A7"/>
    <w:rsid w:val="0095493A"/>
    <w:rsid w:val="00954EC1"/>
    <w:rsid w:val="009561CC"/>
    <w:rsid w:val="0095646E"/>
    <w:rsid w:val="00956830"/>
    <w:rsid w:val="00956FBC"/>
    <w:rsid w:val="0095719D"/>
    <w:rsid w:val="0095765B"/>
    <w:rsid w:val="009578B5"/>
    <w:rsid w:val="00957DB2"/>
    <w:rsid w:val="009608C7"/>
    <w:rsid w:val="00960BAA"/>
    <w:rsid w:val="00961196"/>
    <w:rsid w:val="009612CF"/>
    <w:rsid w:val="00961F48"/>
    <w:rsid w:val="0096233A"/>
    <w:rsid w:val="00962668"/>
    <w:rsid w:val="009626DB"/>
    <w:rsid w:val="00962BFF"/>
    <w:rsid w:val="00963EE0"/>
    <w:rsid w:val="009640EB"/>
    <w:rsid w:val="00964FFC"/>
    <w:rsid w:val="00966184"/>
    <w:rsid w:val="00967F52"/>
    <w:rsid w:val="0097027A"/>
    <w:rsid w:val="00970851"/>
    <w:rsid w:val="009709EF"/>
    <w:rsid w:val="00970ECC"/>
    <w:rsid w:val="0097249F"/>
    <w:rsid w:val="009734AD"/>
    <w:rsid w:val="00973D3B"/>
    <w:rsid w:val="00973EEE"/>
    <w:rsid w:val="00974A99"/>
    <w:rsid w:val="00975096"/>
    <w:rsid w:val="009752EC"/>
    <w:rsid w:val="0097577C"/>
    <w:rsid w:val="00975EB8"/>
    <w:rsid w:val="00976A93"/>
    <w:rsid w:val="00976E9D"/>
    <w:rsid w:val="00977FA3"/>
    <w:rsid w:val="00980A6A"/>
    <w:rsid w:val="00980E36"/>
    <w:rsid w:val="00980F2B"/>
    <w:rsid w:val="00980FA9"/>
    <w:rsid w:val="00981807"/>
    <w:rsid w:val="00981EAD"/>
    <w:rsid w:val="009821B3"/>
    <w:rsid w:val="009824BF"/>
    <w:rsid w:val="009828F8"/>
    <w:rsid w:val="00982B35"/>
    <w:rsid w:val="009832FE"/>
    <w:rsid w:val="00983EB0"/>
    <w:rsid w:val="00983EFD"/>
    <w:rsid w:val="00984043"/>
    <w:rsid w:val="009842B7"/>
    <w:rsid w:val="00984EA0"/>
    <w:rsid w:val="00984F34"/>
    <w:rsid w:val="00985CD2"/>
    <w:rsid w:val="00985E35"/>
    <w:rsid w:val="009862F9"/>
    <w:rsid w:val="00986961"/>
    <w:rsid w:val="009875AA"/>
    <w:rsid w:val="0098761C"/>
    <w:rsid w:val="0099088C"/>
    <w:rsid w:val="00991128"/>
    <w:rsid w:val="00991325"/>
    <w:rsid w:val="0099160C"/>
    <w:rsid w:val="00991A54"/>
    <w:rsid w:val="00991B66"/>
    <w:rsid w:val="00991D5F"/>
    <w:rsid w:val="00991E3F"/>
    <w:rsid w:val="00992090"/>
    <w:rsid w:val="00992114"/>
    <w:rsid w:val="00993214"/>
    <w:rsid w:val="00993862"/>
    <w:rsid w:val="009942F5"/>
    <w:rsid w:val="00994BBC"/>
    <w:rsid w:val="00995592"/>
    <w:rsid w:val="00995604"/>
    <w:rsid w:val="00995CFA"/>
    <w:rsid w:val="009960FA"/>
    <w:rsid w:val="009964BF"/>
    <w:rsid w:val="00996EB2"/>
    <w:rsid w:val="00996EDE"/>
    <w:rsid w:val="00997296"/>
    <w:rsid w:val="0099790E"/>
    <w:rsid w:val="009A0380"/>
    <w:rsid w:val="009A056D"/>
    <w:rsid w:val="009A1B8A"/>
    <w:rsid w:val="009A21AE"/>
    <w:rsid w:val="009A3B8C"/>
    <w:rsid w:val="009A3DD5"/>
    <w:rsid w:val="009A452E"/>
    <w:rsid w:val="009A45D7"/>
    <w:rsid w:val="009A48A6"/>
    <w:rsid w:val="009A5C46"/>
    <w:rsid w:val="009A5D09"/>
    <w:rsid w:val="009A7AD3"/>
    <w:rsid w:val="009A7D38"/>
    <w:rsid w:val="009B11B8"/>
    <w:rsid w:val="009B1264"/>
    <w:rsid w:val="009B1FCB"/>
    <w:rsid w:val="009B2340"/>
    <w:rsid w:val="009B28C9"/>
    <w:rsid w:val="009B2AC2"/>
    <w:rsid w:val="009B37C1"/>
    <w:rsid w:val="009B434F"/>
    <w:rsid w:val="009B507E"/>
    <w:rsid w:val="009B6295"/>
    <w:rsid w:val="009B6485"/>
    <w:rsid w:val="009B6688"/>
    <w:rsid w:val="009B734B"/>
    <w:rsid w:val="009B7A8E"/>
    <w:rsid w:val="009C1723"/>
    <w:rsid w:val="009C2766"/>
    <w:rsid w:val="009C2C2A"/>
    <w:rsid w:val="009C3E33"/>
    <w:rsid w:val="009C41D8"/>
    <w:rsid w:val="009C45A9"/>
    <w:rsid w:val="009C4E95"/>
    <w:rsid w:val="009C5B71"/>
    <w:rsid w:val="009C5C5A"/>
    <w:rsid w:val="009C6644"/>
    <w:rsid w:val="009C7AD8"/>
    <w:rsid w:val="009D0CDA"/>
    <w:rsid w:val="009D0D71"/>
    <w:rsid w:val="009D1899"/>
    <w:rsid w:val="009D1912"/>
    <w:rsid w:val="009D1EF2"/>
    <w:rsid w:val="009D2166"/>
    <w:rsid w:val="009D275C"/>
    <w:rsid w:val="009D495E"/>
    <w:rsid w:val="009D4DB9"/>
    <w:rsid w:val="009D4DBF"/>
    <w:rsid w:val="009D6032"/>
    <w:rsid w:val="009D60A4"/>
    <w:rsid w:val="009D6319"/>
    <w:rsid w:val="009D69AD"/>
    <w:rsid w:val="009E049C"/>
    <w:rsid w:val="009E1BA7"/>
    <w:rsid w:val="009E2526"/>
    <w:rsid w:val="009E26AB"/>
    <w:rsid w:val="009E2BD6"/>
    <w:rsid w:val="009E44DB"/>
    <w:rsid w:val="009E4578"/>
    <w:rsid w:val="009E4C14"/>
    <w:rsid w:val="009E5733"/>
    <w:rsid w:val="009E57F5"/>
    <w:rsid w:val="009E70CB"/>
    <w:rsid w:val="009F0202"/>
    <w:rsid w:val="009F0AF5"/>
    <w:rsid w:val="009F13BC"/>
    <w:rsid w:val="009F1C34"/>
    <w:rsid w:val="009F2079"/>
    <w:rsid w:val="009F32C5"/>
    <w:rsid w:val="009F3358"/>
    <w:rsid w:val="009F3B53"/>
    <w:rsid w:val="009F46AD"/>
    <w:rsid w:val="009F5173"/>
    <w:rsid w:val="009F5317"/>
    <w:rsid w:val="009F65F3"/>
    <w:rsid w:val="009F676A"/>
    <w:rsid w:val="009F6E3C"/>
    <w:rsid w:val="00A007E8"/>
    <w:rsid w:val="00A00952"/>
    <w:rsid w:val="00A0632E"/>
    <w:rsid w:val="00A1002D"/>
    <w:rsid w:val="00A1089F"/>
    <w:rsid w:val="00A10FCB"/>
    <w:rsid w:val="00A11621"/>
    <w:rsid w:val="00A11922"/>
    <w:rsid w:val="00A120A6"/>
    <w:rsid w:val="00A136A1"/>
    <w:rsid w:val="00A149AF"/>
    <w:rsid w:val="00A16017"/>
    <w:rsid w:val="00A16575"/>
    <w:rsid w:val="00A16746"/>
    <w:rsid w:val="00A16BB2"/>
    <w:rsid w:val="00A17067"/>
    <w:rsid w:val="00A20E17"/>
    <w:rsid w:val="00A21B27"/>
    <w:rsid w:val="00A22DA1"/>
    <w:rsid w:val="00A23709"/>
    <w:rsid w:val="00A24642"/>
    <w:rsid w:val="00A24B1E"/>
    <w:rsid w:val="00A25630"/>
    <w:rsid w:val="00A2566D"/>
    <w:rsid w:val="00A26072"/>
    <w:rsid w:val="00A26E4F"/>
    <w:rsid w:val="00A30BD0"/>
    <w:rsid w:val="00A31EB3"/>
    <w:rsid w:val="00A32BC5"/>
    <w:rsid w:val="00A32CAD"/>
    <w:rsid w:val="00A339FF"/>
    <w:rsid w:val="00A34AB8"/>
    <w:rsid w:val="00A34BC2"/>
    <w:rsid w:val="00A34E1B"/>
    <w:rsid w:val="00A3562B"/>
    <w:rsid w:val="00A35A94"/>
    <w:rsid w:val="00A3668B"/>
    <w:rsid w:val="00A36D7F"/>
    <w:rsid w:val="00A3737E"/>
    <w:rsid w:val="00A37A6D"/>
    <w:rsid w:val="00A4102F"/>
    <w:rsid w:val="00A41132"/>
    <w:rsid w:val="00A41EAC"/>
    <w:rsid w:val="00A4228C"/>
    <w:rsid w:val="00A422A2"/>
    <w:rsid w:val="00A42643"/>
    <w:rsid w:val="00A42EFE"/>
    <w:rsid w:val="00A44A4E"/>
    <w:rsid w:val="00A46029"/>
    <w:rsid w:val="00A461BB"/>
    <w:rsid w:val="00A46670"/>
    <w:rsid w:val="00A47640"/>
    <w:rsid w:val="00A47974"/>
    <w:rsid w:val="00A503F6"/>
    <w:rsid w:val="00A505BF"/>
    <w:rsid w:val="00A5232A"/>
    <w:rsid w:val="00A52372"/>
    <w:rsid w:val="00A52655"/>
    <w:rsid w:val="00A52F6A"/>
    <w:rsid w:val="00A545DC"/>
    <w:rsid w:val="00A54AFE"/>
    <w:rsid w:val="00A559FC"/>
    <w:rsid w:val="00A55D97"/>
    <w:rsid w:val="00A57084"/>
    <w:rsid w:val="00A572EE"/>
    <w:rsid w:val="00A57CA3"/>
    <w:rsid w:val="00A607CC"/>
    <w:rsid w:val="00A60A6C"/>
    <w:rsid w:val="00A60BAD"/>
    <w:rsid w:val="00A61A8E"/>
    <w:rsid w:val="00A62F60"/>
    <w:rsid w:val="00A64084"/>
    <w:rsid w:val="00A645C3"/>
    <w:rsid w:val="00A64A13"/>
    <w:rsid w:val="00A6647D"/>
    <w:rsid w:val="00A66D93"/>
    <w:rsid w:val="00A66FC8"/>
    <w:rsid w:val="00A67958"/>
    <w:rsid w:val="00A70065"/>
    <w:rsid w:val="00A70319"/>
    <w:rsid w:val="00A7116E"/>
    <w:rsid w:val="00A73169"/>
    <w:rsid w:val="00A7343B"/>
    <w:rsid w:val="00A73AC8"/>
    <w:rsid w:val="00A743CD"/>
    <w:rsid w:val="00A74641"/>
    <w:rsid w:val="00A754AB"/>
    <w:rsid w:val="00A766FF"/>
    <w:rsid w:val="00A76A37"/>
    <w:rsid w:val="00A775E9"/>
    <w:rsid w:val="00A777D6"/>
    <w:rsid w:val="00A77B70"/>
    <w:rsid w:val="00A77BA4"/>
    <w:rsid w:val="00A77F20"/>
    <w:rsid w:val="00A8063E"/>
    <w:rsid w:val="00A81866"/>
    <w:rsid w:val="00A81B2B"/>
    <w:rsid w:val="00A81C90"/>
    <w:rsid w:val="00A831D5"/>
    <w:rsid w:val="00A83718"/>
    <w:rsid w:val="00A83DD0"/>
    <w:rsid w:val="00A84070"/>
    <w:rsid w:val="00A85860"/>
    <w:rsid w:val="00A85E74"/>
    <w:rsid w:val="00A86013"/>
    <w:rsid w:val="00A860E8"/>
    <w:rsid w:val="00A8694E"/>
    <w:rsid w:val="00A86C05"/>
    <w:rsid w:val="00A87B21"/>
    <w:rsid w:val="00A87D89"/>
    <w:rsid w:val="00A87F81"/>
    <w:rsid w:val="00A90087"/>
    <w:rsid w:val="00A902A0"/>
    <w:rsid w:val="00A9094C"/>
    <w:rsid w:val="00A90D3E"/>
    <w:rsid w:val="00A91149"/>
    <w:rsid w:val="00A91B9B"/>
    <w:rsid w:val="00A924D6"/>
    <w:rsid w:val="00A92BF4"/>
    <w:rsid w:val="00A92D5B"/>
    <w:rsid w:val="00A930CF"/>
    <w:rsid w:val="00A93E3C"/>
    <w:rsid w:val="00A93F8B"/>
    <w:rsid w:val="00A94443"/>
    <w:rsid w:val="00A94CD2"/>
    <w:rsid w:val="00A94E39"/>
    <w:rsid w:val="00A95D20"/>
    <w:rsid w:val="00A969BC"/>
    <w:rsid w:val="00A97F04"/>
    <w:rsid w:val="00A97FD2"/>
    <w:rsid w:val="00AA365D"/>
    <w:rsid w:val="00AA3AB6"/>
    <w:rsid w:val="00AA3DE4"/>
    <w:rsid w:val="00AA4AD0"/>
    <w:rsid w:val="00AA4E28"/>
    <w:rsid w:val="00AA5540"/>
    <w:rsid w:val="00AA576A"/>
    <w:rsid w:val="00AA58B0"/>
    <w:rsid w:val="00AA5A91"/>
    <w:rsid w:val="00AA5C06"/>
    <w:rsid w:val="00AA6298"/>
    <w:rsid w:val="00AA690A"/>
    <w:rsid w:val="00AA7E0D"/>
    <w:rsid w:val="00AB03EF"/>
    <w:rsid w:val="00AB087D"/>
    <w:rsid w:val="00AB08CB"/>
    <w:rsid w:val="00AB0A7B"/>
    <w:rsid w:val="00AB0B9E"/>
    <w:rsid w:val="00AB14B6"/>
    <w:rsid w:val="00AB163D"/>
    <w:rsid w:val="00AB1F3D"/>
    <w:rsid w:val="00AB1FF3"/>
    <w:rsid w:val="00AB2165"/>
    <w:rsid w:val="00AB2612"/>
    <w:rsid w:val="00AB2759"/>
    <w:rsid w:val="00AB2B65"/>
    <w:rsid w:val="00AB32D7"/>
    <w:rsid w:val="00AB3486"/>
    <w:rsid w:val="00AB3733"/>
    <w:rsid w:val="00AB3A7D"/>
    <w:rsid w:val="00AB4C19"/>
    <w:rsid w:val="00AB52B5"/>
    <w:rsid w:val="00AB52FB"/>
    <w:rsid w:val="00AB769D"/>
    <w:rsid w:val="00AB7B54"/>
    <w:rsid w:val="00AC18C4"/>
    <w:rsid w:val="00AC268F"/>
    <w:rsid w:val="00AC33CC"/>
    <w:rsid w:val="00AC3B8A"/>
    <w:rsid w:val="00AC4036"/>
    <w:rsid w:val="00AC43D7"/>
    <w:rsid w:val="00AC4A35"/>
    <w:rsid w:val="00AC584C"/>
    <w:rsid w:val="00AC594D"/>
    <w:rsid w:val="00AC6013"/>
    <w:rsid w:val="00AC66A8"/>
    <w:rsid w:val="00AC68DC"/>
    <w:rsid w:val="00AD1ABA"/>
    <w:rsid w:val="00AD21C7"/>
    <w:rsid w:val="00AD2418"/>
    <w:rsid w:val="00AD2858"/>
    <w:rsid w:val="00AD2CCC"/>
    <w:rsid w:val="00AD30C8"/>
    <w:rsid w:val="00AD3789"/>
    <w:rsid w:val="00AD3CF7"/>
    <w:rsid w:val="00AD4F86"/>
    <w:rsid w:val="00AE0372"/>
    <w:rsid w:val="00AE0B2F"/>
    <w:rsid w:val="00AE120D"/>
    <w:rsid w:val="00AE1FD4"/>
    <w:rsid w:val="00AE2674"/>
    <w:rsid w:val="00AE3AB0"/>
    <w:rsid w:val="00AE439E"/>
    <w:rsid w:val="00AE55D9"/>
    <w:rsid w:val="00AE5BB6"/>
    <w:rsid w:val="00AE5BC8"/>
    <w:rsid w:val="00AE5C1C"/>
    <w:rsid w:val="00AE624C"/>
    <w:rsid w:val="00AE698A"/>
    <w:rsid w:val="00AE7C99"/>
    <w:rsid w:val="00AF0065"/>
    <w:rsid w:val="00AF05DE"/>
    <w:rsid w:val="00AF0ED9"/>
    <w:rsid w:val="00AF1572"/>
    <w:rsid w:val="00AF1790"/>
    <w:rsid w:val="00AF1901"/>
    <w:rsid w:val="00AF22B0"/>
    <w:rsid w:val="00AF3AA9"/>
    <w:rsid w:val="00AF3B36"/>
    <w:rsid w:val="00AF424F"/>
    <w:rsid w:val="00AF465D"/>
    <w:rsid w:val="00AF4B60"/>
    <w:rsid w:val="00AF4BAB"/>
    <w:rsid w:val="00AF4D1B"/>
    <w:rsid w:val="00AF67D6"/>
    <w:rsid w:val="00AF7022"/>
    <w:rsid w:val="00AF74E5"/>
    <w:rsid w:val="00AF7794"/>
    <w:rsid w:val="00B003EE"/>
    <w:rsid w:val="00B00BE4"/>
    <w:rsid w:val="00B01039"/>
    <w:rsid w:val="00B01FA1"/>
    <w:rsid w:val="00B02A87"/>
    <w:rsid w:val="00B033A1"/>
    <w:rsid w:val="00B03581"/>
    <w:rsid w:val="00B03FEF"/>
    <w:rsid w:val="00B06292"/>
    <w:rsid w:val="00B076FE"/>
    <w:rsid w:val="00B079B1"/>
    <w:rsid w:val="00B10F80"/>
    <w:rsid w:val="00B1107B"/>
    <w:rsid w:val="00B12B46"/>
    <w:rsid w:val="00B12CFF"/>
    <w:rsid w:val="00B14552"/>
    <w:rsid w:val="00B14877"/>
    <w:rsid w:val="00B15D8F"/>
    <w:rsid w:val="00B15EE9"/>
    <w:rsid w:val="00B16099"/>
    <w:rsid w:val="00B1715A"/>
    <w:rsid w:val="00B17872"/>
    <w:rsid w:val="00B17DFB"/>
    <w:rsid w:val="00B21B7D"/>
    <w:rsid w:val="00B2258C"/>
    <w:rsid w:val="00B23EFC"/>
    <w:rsid w:val="00B269E7"/>
    <w:rsid w:val="00B26A0B"/>
    <w:rsid w:val="00B26B94"/>
    <w:rsid w:val="00B26D2C"/>
    <w:rsid w:val="00B278A4"/>
    <w:rsid w:val="00B27BDF"/>
    <w:rsid w:val="00B27C72"/>
    <w:rsid w:val="00B300CD"/>
    <w:rsid w:val="00B30665"/>
    <w:rsid w:val="00B3082F"/>
    <w:rsid w:val="00B308D9"/>
    <w:rsid w:val="00B309EA"/>
    <w:rsid w:val="00B318B1"/>
    <w:rsid w:val="00B32994"/>
    <w:rsid w:val="00B330D8"/>
    <w:rsid w:val="00B33D8B"/>
    <w:rsid w:val="00B34021"/>
    <w:rsid w:val="00B346DF"/>
    <w:rsid w:val="00B34D53"/>
    <w:rsid w:val="00B35586"/>
    <w:rsid w:val="00B35B32"/>
    <w:rsid w:val="00B35FE1"/>
    <w:rsid w:val="00B36878"/>
    <w:rsid w:val="00B36D52"/>
    <w:rsid w:val="00B3732C"/>
    <w:rsid w:val="00B3775B"/>
    <w:rsid w:val="00B37AF2"/>
    <w:rsid w:val="00B43287"/>
    <w:rsid w:val="00B4475F"/>
    <w:rsid w:val="00B45888"/>
    <w:rsid w:val="00B468AB"/>
    <w:rsid w:val="00B46D71"/>
    <w:rsid w:val="00B46F22"/>
    <w:rsid w:val="00B47228"/>
    <w:rsid w:val="00B47551"/>
    <w:rsid w:val="00B479ED"/>
    <w:rsid w:val="00B47C3F"/>
    <w:rsid w:val="00B5098C"/>
    <w:rsid w:val="00B50BBA"/>
    <w:rsid w:val="00B51181"/>
    <w:rsid w:val="00B512CA"/>
    <w:rsid w:val="00B5413C"/>
    <w:rsid w:val="00B545B0"/>
    <w:rsid w:val="00B54E92"/>
    <w:rsid w:val="00B54EA0"/>
    <w:rsid w:val="00B55162"/>
    <w:rsid w:val="00B55E96"/>
    <w:rsid w:val="00B56006"/>
    <w:rsid w:val="00B601CA"/>
    <w:rsid w:val="00B60E1C"/>
    <w:rsid w:val="00B6131D"/>
    <w:rsid w:val="00B6171A"/>
    <w:rsid w:val="00B61D4B"/>
    <w:rsid w:val="00B621A0"/>
    <w:rsid w:val="00B63305"/>
    <w:rsid w:val="00B638D0"/>
    <w:rsid w:val="00B64687"/>
    <w:rsid w:val="00B64EEE"/>
    <w:rsid w:val="00B65991"/>
    <w:rsid w:val="00B6697E"/>
    <w:rsid w:val="00B67BC4"/>
    <w:rsid w:val="00B67ED1"/>
    <w:rsid w:val="00B704CC"/>
    <w:rsid w:val="00B70D97"/>
    <w:rsid w:val="00B71401"/>
    <w:rsid w:val="00B71FED"/>
    <w:rsid w:val="00B720D2"/>
    <w:rsid w:val="00B72235"/>
    <w:rsid w:val="00B741FF"/>
    <w:rsid w:val="00B74BB4"/>
    <w:rsid w:val="00B74CBE"/>
    <w:rsid w:val="00B74DA8"/>
    <w:rsid w:val="00B757DE"/>
    <w:rsid w:val="00B7683E"/>
    <w:rsid w:val="00B776F7"/>
    <w:rsid w:val="00B77A29"/>
    <w:rsid w:val="00B804DB"/>
    <w:rsid w:val="00B8065D"/>
    <w:rsid w:val="00B80AB7"/>
    <w:rsid w:val="00B815C3"/>
    <w:rsid w:val="00B81BAE"/>
    <w:rsid w:val="00B826D3"/>
    <w:rsid w:val="00B82C8F"/>
    <w:rsid w:val="00B82D54"/>
    <w:rsid w:val="00B83B34"/>
    <w:rsid w:val="00B840DC"/>
    <w:rsid w:val="00B8446D"/>
    <w:rsid w:val="00B855DB"/>
    <w:rsid w:val="00B869BE"/>
    <w:rsid w:val="00B86C54"/>
    <w:rsid w:val="00B86CD1"/>
    <w:rsid w:val="00B86F8F"/>
    <w:rsid w:val="00B874A8"/>
    <w:rsid w:val="00B87F92"/>
    <w:rsid w:val="00B9078B"/>
    <w:rsid w:val="00B90BA7"/>
    <w:rsid w:val="00B92411"/>
    <w:rsid w:val="00B93111"/>
    <w:rsid w:val="00B9324D"/>
    <w:rsid w:val="00B93909"/>
    <w:rsid w:val="00B93923"/>
    <w:rsid w:val="00B942D6"/>
    <w:rsid w:val="00B97052"/>
    <w:rsid w:val="00BA0D93"/>
    <w:rsid w:val="00BA3653"/>
    <w:rsid w:val="00BA3703"/>
    <w:rsid w:val="00BA3964"/>
    <w:rsid w:val="00BA3A0B"/>
    <w:rsid w:val="00BA3B15"/>
    <w:rsid w:val="00BA4845"/>
    <w:rsid w:val="00BA4900"/>
    <w:rsid w:val="00BA524F"/>
    <w:rsid w:val="00BA5F8B"/>
    <w:rsid w:val="00BA674C"/>
    <w:rsid w:val="00BA710E"/>
    <w:rsid w:val="00BA7BD1"/>
    <w:rsid w:val="00BA7C9E"/>
    <w:rsid w:val="00BB0689"/>
    <w:rsid w:val="00BB0AC3"/>
    <w:rsid w:val="00BB13AC"/>
    <w:rsid w:val="00BB15F0"/>
    <w:rsid w:val="00BB2E23"/>
    <w:rsid w:val="00BB2FB6"/>
    <w:rsid w:val="00BB40BA"/>
    <w:rsid w:val="00BB4AA2"/>
    <w:rsid w:val="00BB5AC3"/>
    <w:rsid w:val="00BB6677"/>
    <w:rsid w:val="00BB6928"/>
    <w:rsid w:val="00BB6A6A"/>
    <w:rsid w:val="00BB7295"/>
    <w:rsid w:val="00BB7D10"/>
    <w:rsid w:val="00BC044E"/>
    <w:rsid w:val="00BC057D"/>
    <w:rsid w:val="00BC0D17"/>
    <w:rsid w:val="00BC1329"/>
    <w:rsid w:val="00BC1430"/>
    <w:rsid w:val="00BC1DE0"/>
    <w:rsid w:val="00BC2FCC"/>
    <w:rsid w:val="00BC3119"/>
    <w:rsid w:val="00BC3998"/>
    <w:rsid w:val="00BC39E0"/>
    <w:rsid w:val="00BC4360"/>
    <w:rsid w:val="00BC4520"/>
    <w:rsid w:val="00BC4867"/>
    <w:rsid w:val="00BC520B"/>
    <w:rsid w:val="00BC528B"/>
    <w:rsid w:val="00BC60EC"/>
    <w:rsid w:val="00BC6334"/>
    <w:rsid w:val="00BC792A"/>
    <w:rsid w:val="00BC7A2B"/>
    <w:rsid w:val="00BD04DC"/>
    <w:rsid w:val="00BD066C"/>
    <w:rsid w:val="00BD1DC7"/>
    <w:rsid w:val="00BD2D7E"/>
    <w:rsid w:val="00BD31AC"/>
    <w:rsid w:val="00BD322E"/>
    <w:rsid w:val="00BD342F"/>
    <w:rsid w:val="00BD3C2B"/>
    <w:rsid w:val="00BD42F2"/>
    <w:rsid w:val="00BD443E"/>
    <w:rsid w:val="00BD4CD4"/>
    <w:rsid w:val="00BD5EF2"/>
    <w:rsid w:val="00BD5FCD"/>
    <w:rsid w:val="00BD61A1"/>
    <w:rsid w:val="00BD6608"/>
    <w:rsid w:val="00BD6F39"/>
    <w:rsid w:val="00BD7117"/>
    <w:rsid w:val="00BD7E71"/>
    <w:rsid w:val="00BD7EED"/>
    <w:rsid w:val="00BE0696"/>
    <w:rsid w:val="00BE09D8"/>
    <w:rsid w:val="00BE112E"/>
    <w:rsid w:val="00BE13D7"/>
    <w:rsid w:val="00BE1698"/>
    <w:rsid w:val="00BE27CF"/>
    <w:rsid w:val="00BE2AF0"/>
    <w:rsid w:val="00BE2C61"/>
    <w:rsid w:val="00BE2E18"/>
    <w:rsid w:val="00BE3883"/>
    <w:rsid w:val="00BE3ADE"/>
    <w:rsid w:val="00BE6942"/>
    <w:rsid w:val="00BE7D3C"/>
    <w:rsid w:val="00BF009E"/>
    <w:rsid w:val="00BF0ECE"/>
    <w:rsid w:val="00BF2017"/>
    <w:rsid w:val="00BF21A4"/>
    <w:rsid w:val="00BF288B"/>
    <w:rsid w:val="00BF2AD7"/>
    <w:rsid w:val="00BF318D"/>
    <w:rsid w:val="00BF34AF"/>
    <w:rsid w:val="00BF499E"/>
    <w:rsid w:val="00BF4DE9"/>
    <w:rsid w:val="00BF5D4E"/>
    <w:rsid w:val="00BF5E24"/>
    <w:rsid w:val="00BF7175"/>
    <w:rsid w:val="00BF761B"/>
    <w:rsid w:val="00BF784A"/>
    <w:rsid w:val="00BF7CB2"/>
    <w:rsid w:val="00BF7EB2"/>
    <w:rsid w:val="00C00732"/>
    <w:rsid w:val="00C0211E"/>
    <w:rsid w:val="00C029D7"/>
    <w:rsid w:val="00C02A5C"/>
    <w:rsid w:val="00C02B59"/>
    <w:rsid w:val="00C03308"/>
    <w:rsid w:val="00C03C35"/>
    <w:rsid w:val="00C0460C"/>
    <w:rsid w:val="00C0664A"/>
    <w:rsid w:val="00C06EDE"/>
    <w:rsid w:val="00C074EA"/>
    <w:rsid w:val="00C07666"/>
    <w:rsid w:val="00C07B2C"/>
    <w:rsid w:val="00C1108D"/>
    <w:rsid w:val="00C1133C"/>
    <w:rsid w:val="00C11C27"/>
    <w:rsid w:val="00C11F1A"/>
    <w:rsid w:val="00C12024"/>
    <w:rsid w:val="00C12067"/>
    <w:rsid w:val="00C132FE"/>
    <w:rsid w:val="00C1365A"/>
    <w:rsid w:val="00C1457E"/>
    <w:rsid w:val="00C147B5"/>
    <w:rsid w:val="00C1505F"/>
    <w:rsid w:val="00C15371"/>
    <w:rsid w:val="00C1579A"/>
    <w:rsid w:val="00C15CB3"/>
    <w:rsid w:val="00C16041"/>
    <w:rsid w:val="00C160B5"/>
    <w:rsid w:val="00C16470"/>
    <w:rsid w:val="00C172AC"/>
    <w:rsid w:val="00C176F0"/>
    <w:rsid w:val="00C2046E"/>
    <w:rsid w:val="00C21844"/>
    <w:rsid w:val="00C21D5A"/>
    <w:rsid w:val="00C22BE3"/>
    <w:rsid w:val="00C22C3E"/>
    <w:rsid w:val="00C22E50"/>
    <w:rsid w:val="00C23435"/>
    <w:rsid w:val="00C2428A"/>
    <w:rsid w:val="00C2559C"/>
    <w:rsid w:val="00C263D4"/>
    <w:rsid w:val="00C269D3"/>
    <w:rsid w:val="00C27536"/>
    <w:rsid w:val="00C3000B"/>
    <w:rsid w:val="00C3282E"/>
    <w:rsid w:val="00C344D5"/>
    <w:rsid w:val="00C34773"/>
    <w:rsid w:val="00C357ED"/>
    <w:rsid w:val="00C35A57"/>
    <w:rsid w:val="00C35F4F"/>
    <w:rsid w:val="00C36B8F"/>
    <w:rsid w:val="00C36D5D"/>
    <w:rsid w:val="00C37419"/>
    <w:rsid w:val="00C37E9B"/>
    <w:rsid w:val="00C400E7"/>
    <w:rsid w:val="00C4056E"/>
    <w:rsid w:val="00C40A03"/>
    <w:rsid w:val="00C4100E"/>
    <w:rsid w:val="00C41131"/>
    <w:rsid w:val="00C414E3"/>
    <w:rsid w:val="00C435FC"/>
    <w:rsid w:val="00C43E62"/>
    <w:rsid w:val="00C44F8C"/>
    <w:rsid w:val="00C46013"/>
    <w:rsid w:val="00C4603E"/>
    <w:rsid w:val="00C47441"/>
    <w:rsid w:val="00C47BA2"/>
    <w:rsid w:val="00C50315"/>
    <w:rsid w:val="00C51098"/>
    <w:rsid w:val="00C515C9"/>
    <w:rsid w:val="00C529C9"/>
    <w:rsid w:val="00C52EC6"/>
    <w:rsid w:val="00C5308A"/>
    <w:rsid w:val="00C53655"/>
    <w:rsid w:val="00C53B87"/>
    <w:rsid w:val="00C54703"/>
    <w:rsid w:val="00C55474"/>
    <w:rsid w:val="00C555CA"/>
    <w:rsid w:val="00C5713E"/>
    <w:rsid w:val="00C571B2"/>
    <w:rsid w:val="00C57278"/>
    <w:rsid w:val="00C5774D"/>
    <w:rsid w:val="00C5779A"/>
    <w:rsid w:val="00C57BB4"/>
    <w:rsid w:val="00C57DFA"/>
    <w:rsid w:val="00C60124"/>
    <w:rsid w:val="00C60852"/>
    <w:rsid w:val="00C612BA"/>
    <w:rsid w:val="00C624C3"/>
    <w:rsid w:val="00C63F5B"/>
    <w:rsid w:val="00C64240"/>
    <w:rsid w:val="00C64574"/>
    <w:rsid w:val="00C65571"/>
    <w:rsid w:val="00C664A5"/>
    <w:rsid w:val="00C67D12"/>
    <w:rsid w:val="00C67F8D"/>
    <w:rsid w:val="00C702C0"/>
    <w:rsid w:val="00C704CC"/>
    <w:rsid w:val="00C70CF9"/>
    <w:rsid w:val="00C70F66"/>
    <w:rsid w:val="00C71568"/>
    <w:rsid w:val="00C72107"/>
    <w:rsid w:val="00C721B3"/>
    <w:rsid w:val="00C72688"/>
    <w:rsid w:val="00C73074"/>
    <w:rsid w:val="00C73616"/>
    <w:rsid w:val="00C73716"/>
    <w:rsid w:val="00C73F5F"/>
    <w:rsid w:val="00C7566A"/>
    <w:rsid w:val="00C758CE"/>
    <w:rsid w:val="00C76CA9"/>
    <w:rsid w:val="00C76D87"/>
    <w:rsid w:val="00C76EA7"/>
    <w:rsid w:val="00C77452"/>
    <w:rsid w:val="00C80EF0"/>
    <w:rsid w:val="00C811FB"/>
    <w:rsid w:val="00C81B69"/>
    <w:rsid w:val="00C82BB3"/>
    <w:rsid w:val="00C82F4D"/>
    <w:rsid w:val="00C834BE"/>
    <w:rsid w:val="00C83C04"/>
    <w:rsid w:val="00C83EB9"/>
    <w:rsid w:val="00C8453B"/>
    <w:rsid w:val="00C84749"/>
    <w:rsid w:val="00C848BB"/>
    <w:rsid w:val="00C84E5C"/>
    <w:rsid w:val="00C84FB9"/>
    <w:rsid w:val="00C85807"/>
    <w:rsid w:val="00C87416"/>
    <w:rsid w:val="00C87E97"/>
    <w:rsid w:val="00C87EC8"/>
    <w:rsid w:val="00C91CB1"/>
    <w:rsid w:val="00C92854"/>
    <w:rsid w:val="00C92FD0"/>
    <w:rsid w:val="00C93FA1"/>
    <w:rsid w:val="00C94363"/>
    <w:rsid w:val="00C94470"/>
    <w:rsid w:val="00C958AD"/>
    <w:rsid w:val="00C95C44"/>
    <w:rsid w:val="00C96643"/>
    <w:rsid w:val="00CA0F7A"/>
    <w:rsid w:val="00CA14F1"/>
    <w:rsid w:val="00CA2060"/>
    <w:rsid w:val="00CA2EDB"/>
    <w:rsid w:val="00CA3D92"/>
    <w:rsid w:val="00CA3E10"/>
    <w:rsid w:val="00CA5534"/>
    <w:rsid w:val="00CA5A7C"/>
    <w:rsid w:val="00CA6741"/>
    <w:rsid w:val="00CA76FC"/>
    <w:rsid w:val="00CA7EB7"/>
    <w:rsid w:val="00CB06EA"/>
    <w:rsid w:val="00CB0F89"/>
    <w:rsid w:val="00CB1585"/>
    <w:rsid w:val="00CB1AFE"/>
    <w:rsid w:val="00CB200D"/>
    <w:rsid w:val="00CB22FE"/>
    <w:rsid w:val="00CB267F"/>
    <w:rsid w:val="00CB5107"/>
    <w:rsid w:val="00CB590E"/>
    <w:rsid w:val="00CB605A"/>
    <w:rsid w:val="00CB6A3E"/>
    <w:rsid w:val="00CB6C1B"/>
    <w:rsid w:val="00CB743B"/>
    <w:rsid w:val="00CB7DD7"/>
    <w:rsid w:val="00CC0BFE"/>
    <w:rsid w:val="00CC2092"/>
    <w:rsid w:val="00CC2406"/>
    <w:rsid w:val="00CC2C60"/>
    <w:rsid w:val="00CC35C2"/>
    <w:rsid w:val="00CC5080"/>
    <w:rsid w:val="00CC5453"/>
    <w:rsid w:val="00CC5736"/>
    <w:rsid w:val="00CC5A57"/>
    <w:rsid w:val="00CC5B57"/>
    <w:rsid w:val="00CC6028"/>
    <w:rsid w:val="00CC6624"/>
    <w:rsid w:val="00CC6716"/>
    <w:rsid w:val="00CC7D9B"/>
    <w:rsid w:val="00CD01A0"/>
    <w:rsid w:val="00CD1D14"/>
    <w:rsid w:val="00CD317C"/>
    <w:rsid w:val="00CD3361"/>
    <w:rsid w:val="00CD3433"/>
    <w:rsid w:val="00CD41B7"/>
    <w:rsid w:val="00CD4D85"/>
    <w:rsid w:val="00CD5436"/>
    <w:rsid w:val="00CD57FB"/>
    <w:rsid w:val="00CD5F68"/>
    <w:rsid w:val="00CD6846"/>
    <w:rsid w:val="00CD6902"/>
    <w:rsid w:val="00CD6C4B"/>
    <w:rsid w:val="00CE017C"/>
    <w:rsid w:val="00CE0234"/>
    <w:rsid w:val="00CE11D6"/>
    <w:rsid w:val="00CE1CB0"/>
    <w:rsid w:val="00CE2A5D"/>
    <w:rsid w:val="00CE2B2D"/>
    <w:rsid w:val="00CE2EBD"/>
    <w:rsid w:val="00CE3E8E"/>
    <w:rsid w:val="00CE4E8F"/>
    <w:rsid w:val="00CE4F19"/>
    <w:rsid w:val="00CE5519"/>
    <w:rsid w:val="00CE556A"/>
    <w:rsid w:val="00CE5838"/>
    <w:rsid w:val="00CE62BF"/>
    <w:rsid w:val="00CE6BEB"/>
    <w:rsid w:val="00CE6D53"/>
    <w:rsid w:val="00CE7CEC"/>
    <w:rsid w:val="00CF13A3"/>
    <w:rsid w:val="00CF27E3"/>
    <w:rsid w:val="00CF365D"/>
    <w:rsid w:val="00CF42D3"/>
    <w:rsid w:val="00CF4827"/>
    <w:rsid w:val="00CF4CC6"/>
    <w:rsid w:val="00CF5230"/>
    <w:rsid w:val="00CF5991"/>
    <w:rsid w:val="00CF5D74"/>
    <w:rsid w:val="00CF5FA6"/>
    <w:rsid w:val="00CF614B"/>
    <w:rsid w:val="00CF6971"/>
    <w:rsid w:val="00D000AF"/>
    <w:rsid w:val="00D0098A"/>
    <w:rsid w:val="00D00A89"/>
    <w:rsid w:val="00D00C9F"/>
    <w:rsid w:val="00D01196"/>
    <w:rsid w:val="00D01688"/>
    <w:rsid w:val="00D01901"/>
    <w:rsid w:val="00D019B0"/>
    <w:rsid w:val="00D01DA2"/>
    <w:rsid w:val="00D02547"/>
    <w:rsid w:val="00D030CB"/>
    <w:rsid w:val="00D0550E"/>
    <w:rsid w:val="00D0573E"/>
    <w:rsid w:val="00D069A9"/>
    <w:rsid w:val="00D06A3E"/>
    <w:rsid w:val="00D07CC7"/>
    <w:rsid w:val="00D1038C"/>
    <w:rsid w:val="00D10887"/>
    <w:rsid w:val="00D10F80"/>
    <w:rsid w:val="00D11466"/>
    <w:rsid w:val="00D11640"/>
    <w:rsid w:val="00D11673"/>
    <w:rsid w:val="00D11AD9"/>
    <w:rsid w:val="00D11BA3"/>
    <w:rsid w:val="00D11EBB"/>
    <w:rsid w:val="00D1231F"/>
    <w:rsid w:val="00D1278C"/>
    <w:rsid w:val="00D12AFD"/>
    <w:rsid w:val="00D13280"/>
    <w:rsid w:val="00D1426D"/>
    <w:rsid w:val="00D149DB"/>
    <w:rsid w:val="00D14DB3"/>
    <w:rsid w:val="00D151D5"/>
    <w:rsid w:val="00D1578E"/>
    <w:rsid w:val="00D157CF"/>
    <w:rsid w:val="00D1598B"/>
    <w:rsid w:val="00D16081"/>
    <w:rsid w:val="00D162A1"/>
    <w:rsid w:val="00D16398"/>
    <w:rsid w:val="00D208F5"/>
    <w:rsid w:val="00D209C0"/>
    <w:rsid w:val="00D21537"/>
    <w:rsid w:val="00D22311"/>
    <w:rsid w:val="00D22389"/>
    <w:rsid w:val="00D22583"/>
    <w:rsid w:val="00D22B97"/>
    <w:rsid w:val="00D24640"/>
    <w:rsid w:val="00D24737"/>
    <w:rsid w:val="00D2491A"/>
    <w:rsid w:val="00D253CA"/>
    <w:rsid w:val="00D25C38"/>
    <w:rsid w:val="00D25FBF"/>
    <w:rsid w:val="00D26D67"/>
    <w:rsid w:val="00D27A10"/>
    <w:rsid w:val="00D27BEC"/>
    <w:rsid w:val="00D31BF6"/>
    <w:rsid w:val="00D31E88"/>
    <w:rsid w:val="00D32CED"/>
    <w:rsid w:val="00D334B6"/>
    <w:rsid w:val="00D339C4"/>
    <w:rsid w:val="00D339D9"/>
    <w:rsid w:val="00D33A4D"/>
    <w:rsid w:val="00D33B19"/>
    <w:rsid w:val="00D33CC4"/>
    <w:rsid w:val="00D34067"/>
    <w:rsid w:val="00D3449C"/>
    <w:rsid w:val="00D349F9"/>
    <w:rsid w:val="00D34F4E"/>
    <w:rsid w:val="00D34F88"/>
    <w:rsid w:val="00D35C50"/>
    <w:rsid w:val="00D361D3"/>
    <w:rsid w:val="00D36A82"/>
    <w:rsid w:val="00D36BE2"/>
    <w:rsid w:val="00D36F29"/>
    <w:rsid w:val="00D37207"/>
    <w:rsid w:val="00D37F25"/>
    <w:rsid w:val="00D40FAA"/>
    <w:rsid w:val="00D41495"/>
    <w:rsid w:val="00D417AD"/>
    <w:rsid w:val="00D41D21"/>
    <w:rsid w:val="00D41D98"/>
    <w:rsid w:val="00D41F7D"/>
    <w:rsid w:val="00D42029"/>
    <w:rsid w:val="00D420EE"/>
    <w:rsid w:val="00D42529"/>
    <w:rsid w:val="00D42746"/>
    <w:rsid w:val="00D42838"/>
    <w:rsid w:val="00D42F4F"/>
    <w:rsid w:val="00D439F2"/>
    <w:rsid w:val="00D43CD8"/>
    <w:rsid w:val="00D447E5"/>
    <w:rsid w:val="00D466E5"/>
    <w:rsid w:val="00D509FB"/>
    <w:rsid w:val="00D51F6E"/>
    <w:rsid w:val="00D533D2"/>
    <w:rsid w:val="00D54412"/>
    <w:rsid w:val="00D546BE"/>
    <w:rsid w:val="00D55C17"/>
    <w:rsid w:val="00D576BE"/>
    <w:rsid w:val="00D579F5"/>
    <w:rsid w:val="00D57B96"/>
    <w:rsid w:val="00D57EF6"/>
    <w:rsid w:val="00D60061"/>
    <w:rsid w:val="00D601D9"/>
    <w:rsid w:val="00D603FB"/>
    <w:rsid w:val="00D608C8"/>
    <w:rsid w:val="00D609A7"/>
    <w:rsid w:val="00D60D3C"/>
    <w:rsid w:val="00D61A37"/>
    <w:rsid w:val="00D62F06"/>
    <w:rsid w:val="00D63DBD"/>
    <w:rsid w:val="00D63FCD"/>
    <w:rsid w:val="00D6567B"/>
    <w:rsid w:val="00D657DF"/>
    <w:rsid w:val="00D6623A"/>
    <w:rsid w:val="00D669EF"/>
    <w:rsid w:val="00D66BAE"/>
    <w:rsid w:val="00D66CB9"/>
    <w:rsid w:val="00D67490"/>
    <w:rsid w:val="00D67620"/>
    <w:rsid w:val="00D71F87"/>
    <w:rsid w:val="00D7202D"/>
    <w:rsid w:val="00D726D0"/>
    <w:rsid w:val="00D729D4"/>
    <w:rsid w:val="00D738C3"/>
    <w:rsid w:val="00D73EEA"/>
    <w:rsid w:val="00D74A6B"/>
    <w:rsid w:val="00D74DA1"/>
    <w:rsid w:val="00D74E65"/>
    <w:rsid w:val="00D7563D"/>
    <w:rsid w:val="00D75FD2"/>
    <w:rsid w:val="00D772E9"/>
    <w:rsid w:val="00D8036B"/>
    <w:rsid w:val="00D808DF"/>
    <w:rsid w:val="00D809E1"/>
    <w:rsid w:val="00D8191C"/>
    <w:rsid w:val="00D81A15"/>
    <w:rsid w:val="00D81A35"/>
    <w:rsid w:val="00D81C7B"/>
    <w:rsid w:val="00D83417"/>
    <w:rsid w:val="00D8353A"/>
    <w:rsid w:val="00D83736"/>
    <w:rsid w:val="00D878FD"/>
    <w:rsid w:val="00D87D5C"/>
    <w:rsid w:val="00D90343"/>
    <w:rsid w:val="00D9164D"/>
    <w:rsid w:val="00D9229F"/>
    <w:rsid w:val="00D92433"/>
    <w:rsid w:val="00D927F0"/>
    <w:rsid w:val="00D937C4"/>
    <w:rsid w:val="00D93C52"/>
    <w:rsid w:val="00D9405D"/>
    <w:rsid w:val="00D940CE"/>
    <w:rsid w:val="00D9693C"/>
    <w:rsid w:val="00D96DF4"/>
    <w:rsid w:val="00D97AF6"/>
    <w:rsid w:val="00DA0F22"/>
    <w:rsid w:val="00DA0FC5"/>
    <w:rsid w:val="00DA4389"/>
    <w:rsid w:val="00DA43AC"/>
    <w:rsid w:val="00DA591D"/>
    <w:rsid w:val="00DA5CB7"/>
    <w:rsid w:val="00DA5DB0"/>
    <w:rsid w:val="00DB033A"/>
    <w:rsid w:val="00DB0664"/>
    <w:rsid w:val="00DB0758"/>
    <w:rsid w:val="00DB11D0"/>
    <w:rsid w:val="00DB19D3"/>
    <w:rsid w:val="00DB1E14"/>
    <w:rsid w:val="00DB30C4"/>
    <w:rsid w:val="00DB32DE"/>
    <w:rsid w:val="00DB333B"/>
    <w:rsid w:val="00DB3E99"/>
    <w:rsid w:val="00DB3E9B"/>
    <w:rsid w:val="00DB48BF"/>
    <w:rsid w:val="00DB5291"/>
    <w:rsid w:val="00DB6B9B"/>
    <w:rsid w:val="00DB701F"/>
    <w:rsid w:val="00DB7D65"/>
    <w:rsid w:val="00DC0051"/>
    <w:rsid w:val="00DC051C"/>
    <w:rsid w:val="00DC1AC8"/>
    <w:rsid w:val="00DC30CD"/>
    <w:rsid w:val="00DC34FA"/>
    <w:rsid w:val="00DC38C7"/>
    <w:rsid w:val="00DC3A5C"/>
    <w:rsid w:val="00DC4517"/>
    <w:rsid w:val="00DC4785"/>
    <w:rsid w:val="00DC5CC0"/>
    <w:rsid w:val="00DC5F0E"/>
    <w:rsid w:val="00DC794A"/>
    <w:rsid w:val="00DC7DB4"/>
    <w:rsid w:val="00DD036C"/>
    <w:rsid w:val="00DD0853"/>
    <w:rsid w:val="00DD1460"/>
    <w:rsid w:val="00DD1ACF"/>
    <w:rsid w:val="00DD200A"/>
    <w:rsid w:val="00DD2558"/>
    <w:rsid w:val="00DD25D6"/>
    <w:rsid w:val="00DD2B49"/>
    <w:rsid w:val="00DD3260"/>
    <w:rsid w:val="00DD3A57"/>
    <w:rsid w:val="00DD3F7D"/>
    <w:rsid w:val="00DD4B40"/>
    <w:rsid w:val="00DD4C9D"/>
    <w:rsid w:val="00DD4CAC"/>
    <w:rsid w:val="00DD53CB"/>
    <w:rsid w:val="00DD68F3"/>
    <w:rsid w:val="00DD73EC"/>
    <w:rsid w:val="00DE05B1"/>
    <w:rsid w:val="00DE0DD5"/>
    <w:rsid w:val="00DE0FDC"/>
    <w:rsid w:val="00DE115C"/>
    <w:rsid w:val="00DE1D27"/>
    <w:rsid w:val="00DE22F7"/>
    <w:rsid w:val="00DE2AD3"/>
    <w:rsid w:val="00DE2AEC"/>
    <w:rsid w:val="00DE2CC1"/>
    <w:rsid w:val="00DE2F72"/>
    <w:rsid w:val="00DE3CB4"/>
    <w:rsid w:val="00DE4028"/>
    <w:rsid w:val="00DE4121"/>
    <w:rsid w:val="00DE4182"/>
    <w:rsid w:val="00DE47AF"/>
    <w:rsid w:val="00DE5349"/>
    <w:rsid w:val="00DE5CE7"/>
    <w:rsid w:val="00DE5D8C"/>
    <w:rsid w:val="00DE615F"/>
    <w:rsid w:val="00DE6442"/>
    <w:rsid w:val="00DE6FB6"/>
    <w:rsid w:val="00DE7E32"/>
    <w:rsid w:val="00DF07DF"/>
    <w:rsid w:val="00DF14BF"/>
    <w:rsid w:val="00DF1CB7"/>
    <w:rsid w:val="00DF1DF0"/>
    <w:rsid w:val="00DF2522"/>
    <w:rsid w:val="00DF2634"/>
    <w:rsid w:val="00DF4609"/>
    <w:rsid w:val="00DF4684"/>
    <w:rsid w:val="00DF4756"/>
    <w:rsid w:val="00DF54A7"/>
    <w:rsid w:val="00DF5B1E"/>
    <w:rsid w:val="00E0012A"/>
    <w:rsid w:val="00E006B8"/>
    <w:rsid w:val="00E02DCE"/>
    <w:rsid w:val="00E03168"/>
    <w:rsid w:val="00E0361A"/>
    <w:rsid w:val="00E0384A"/>
    <w:rsid w:val="00E03B52"/>
    <w:rsid w:val="00E048FA"/>
    <w:rsid w:val="00E04ABE"/>
    <w:rsid w:val="00E05157"/>
    <w:rsid w:val="00E05900"/>
    <w:rsid w:val="00E05FD8"/>
    <w:rsid w:val="00E06059"/>
    <w:rsid w:val="00E060CB"/>
    <w:rsid w:val="00E062DF"/>
    <w:rsid w:val="00E06383"/>
    <w:rsid w:val="00E06862"/>
    <w:rsid w:val="00E06B06"/>
    <w:rsid w:val="00E06E37"/>
    <w:rsid w:val="00E07027"/>
    <w:rsid w:val="00E0737E"/>
    <w:rsid w:val="00E0741C"/>
    <w:rsid w:val="00E07B14"/>
    <w:rsid w:val="00E1035C"/>
    <w:rsid w:val="00E10870"/>
    <w:rsid w:val="00E109EE"/>
    <w:rsid w:val="00E112CD"/>
    <w:rsid w:val="00E11750"/>
    <w:rsid w:val="00E11AB4"/>
    <w:rsid w:val="00E11B9A"/>
    <w:rsid w:val="00E1279E"/>
    <w:rsid w:val="00E13E1D"/>
    <w:rsid w:val="00E13F6E"/>
    <w:rsid w:val="00E15141"/>
    <w:rsid w:val="00E156BF"/>
    <w:rsid w:val="00E15D5B"/>
    <w:rsid w:val="00E20A24"/>
    <w:rsid w:val="00E20F48"/>
    <w:rsid w:val="00E21828"/>
    <w:rsid w:val="00E22503"/>
    <w:rsid w:val="00E22CA3"/>
    <w:rsid w:val="00E231E4"/>
    <w:rsid w:val="00E250E1"/>
    <w:rsid w:val="00E259D3"/>
    <w:rsid w:val="00E25FBC"/>
    <w:rsid w:val="00E261D0"/>
    <w:rsid w:val="00E26E1E"/>
    <w:rsid w:val="00E2745B"/>
    <w:rsid w:val="00E27ACE"/>
    <w:rsid w:val="00E3061E"/>
    <w:rsid w:val="00E3066A"/>
    <w:rsid w:val="00E30A37"/>
    <w:rsid w:val="00E315E8"/>
    <w:rsid w:val="00E31E4A"/>
    <w:rsid w:val="00E32B1A"/>
    <w:rsid w:val="00E33688"/>
    <w:rsid w:val="00E34D3C"/>
    <w:rsid w:val="00E34E4A"/>
    <w:rsid w:val="00E354CA"/>
    <w:rsid w:val="00E35EFF"/>
    <w:rsid w:val="00E36115"/>
    <w:rsid w:val="00E36694"/>
    <w:rsid w:val="00E36BF8"/>
    <w:rsid w:val="00E36E3A"/>
    <w:rsid w:val="00E375AF"/>
    <w:rsid w:val="00E3778E"/>
    <w:rsid w:val="00E40CEC"/>
    <w:rsid w:val="00E415A3"/>
    <w:rsid w:val="00E4173E"/>
    <w:rsid w:val="00E422AC"/>
    <w:rsid w:val="00E42762"/>
    <w:rsid w:val="00E42E42"/>
    <w:rsid w:val="00E42F56"/>
    <w:rsid w:val="00E43289"/>
    <w:rsid w:val="00E43795"/>
    <w:rsid w:val="00E439B3"/>
    <w:rsid w:val="00E43A36"/>
    <w:rsid w:val="00E43BB8"/>
    <w:rsid w:val="00E43D8A"/>
    <w:rsid w:val="00E4489A"/>
    <w:rsid w:val="00E449FE"/>
    <w:rsid w:val="00E44CD7"/>
    <w:rsid w:val="00E45182"/>
    <w:rsid w:val="00E45717"/>
    <w:rsid w:val="00E46511"/>
    <w:rsid w:val="00E46632"/>
    <w:rsid w:val="00E4682B"/>
    <w:rsid w:val="00E469FB"/>
    <w:rsid w:val="00E46A33"/>
    <w:rsid w:val="00E46C5D"/>
    <w:rsid w:val="00E470F6"/>
    <w:rsid w:val="00E50692"/>
    <w:rsid w:val="00E51090"/>
    <w:rsid w:val="00E52974"/>
    <w:rsid w:val="00E53B25"/>
    <w:rsid w:val="00E5400C"/>
    <w:rsid w:val="00E56086"/>
    <w:rsid w:val="00E57063"/>
    <w:rsid w:val="00E57611"/>
    <w:rsid w:val="00E60FB7"/>
    <w:rsid w:val="00E6239E"/>
    <w:rsid w:val="00E62964"/>
    <w:rsid w:val="00E62B3D"/>
    <w:rsid w:val="00E63430"/>
    <w:rsid w:val="00E63742"/>
    <w:rsid w:val="00E637F4"/>
    <w:rsid w:val="00E63EBE"/>
    <w:rsid w:val="00E63F81"/>
    <w:rsid w:val="00E64816"/>
    <w:rsid w:val="00E64A3A"/>
    <w:rsid w:val="00E64D73"/>
    <w:rsid w:val="00E65920"/>
    <w:rsid w:val="00E65EF7"/>
    <w:rsid w:val="00E65FBB"/>
    <w:rsid w:val="00E6628C"/>
    <w:rsid w:val="00E67191"/>
    <w:rsid w:val="00E70EF5"/>
    <w:rsid w:val="00E713C6"/>
    <w:rsid w:val="00E72526"/>
    <w:rsid w:val="00E7318D"/>
    <w:rsid w:val="00E73A9E"/>
    <w:rsid w:val="00E7461F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0FDA"/>
    <w:rsid w:val="00E811DF"/>
    <w:rsid w:val="00E818EC"/>
    <w:rsid w:val="00E82D14"/>
    <w:rsid w:val="00E832B3"/>
    <w:rsid w:val="00E83FE6"/>
    <w:rsid w:val="00E84B51"/>
    <w:rsid w:val="00E84E88"/>
    <w:rsid w:val="00E859C9"/>
    <w:rsid w:val="00E86A05"/>
    <w:rsid w:val="00E87AE6"/>
    <w:rsid w:val="00E90785"/>
    <w:rsid w:val="00E90AEA"/>
    <w:rsid w:val="00E914E1"/>
    <w:rsid w:val="00E91ACE"/>
    <w:rsid w:val="00E9314D"/>
    <w:rsid w:val="00E93AED"/>
    <w:rsid w:val="00E95AC2"/>
    <w:rsid w:val="00E95B5F"/>
    <w:rsid w:val="00E963BE"/>
    <w:rsid w:val="00E96A91"/>
    <w:rsid w:val="00EA02B5"/>
    <w:rsid w:val="00EA1231"/>
    <w:rsid w:val="00EA292D"/>
    <w:rsid w:val="00EA304D"/>
    <w:rsid w:val="00EA345D"/>
    <w:rsid w:val="00EA4C84"/>
    <w:rsid w:val="00EA530C"/>
    <w:rsid w:val="00EA5BC0"/>
    <w:rsid w:val="00EA6BE2"/>
    <w:rsid w:val="00EA7ED8"/>
    <w:rsid w:val="00EA7F7A"/>
    <w:rsid w:val="00EB05E2"/>
    <w:rsid w:val="00EB20C7"/>
    <w:rsid w:val="00EB236A"/>
    <w:rsid w:val="00EB3E76"/>
    <w:rsid w:val="00EB3ED6"/>
    <w:rsid w:val="00EB4A7E"/>
    <w:rsid w:val="00EB4AA2"/>
    <w:rsid w:val="00EB7C2B"/>
    <w:rsid w:val="00EC0B02"/>
    <w:rsid w:val="00EC0C27"/>
    <w:rsid w:val="00EC127B"/>
    <w:rsid w:val="00EC1AA7"/>
    <w:rsid w:val="00EC1CA4"/>
    <w:rsid w:val="00EC1D5A"/>
    <w:rsid w:val="00EC2842"/>
    <w:rsid w:val="00EC28BB"/>
    <w:rsid w:val="00EC2AD1"/>
    <w:rsid w:val="00EC3157"/>
    <w:rsid w:val="00EC422A"/>
    <w:rsid w:val="00EC47B8"/>
    <w:rsid w:val="00EC4D5F"/>
    <w:rsid w:val="00EC4DFB"/>
    <w:rsid w:val="00EC4E50"/>
    <w:rsid w:val="00EC4F30"/>
    <w:rsid w:val="00EC548E"/>
    <w:rsid w:val="00EC5B01"/>
    <w:rsid w:val="00EC5F8A"/>
    <w:rsid w:val="00EC65E7"/>
    <w:rsid w:val="00EC665A"/>
    <w:rsid w:val="00EC6E8D"/>
    <w:rsid w:val="00ED0814"/>
    <w:rsid w:val="00ED1548"/>
    <w:rsid w:val="00ED163F"/>
    <w:rsid w:val="00ED1885"/>
    <w:rsid w:val="00ED1E0C"/>
    <w:rsid w:val="00ED2524"/>
    <w:rsid w:val="00ED304D"/>
    <w:rsid w:val="00ED418A"/>
    <w:rsid w:val="00ED46A6"/>
    <w:rsid w:val="00ED4D80"/>
    <w:rsid w:val="00ED5308"/>
    <w:rsid w:val="00ED5358"/>
    <w:rsid w:val="00ED53E0"/>
    <w:rsid w:val="00ED5508"/>
    <w:rsid w:val="00ED69C8"/>
    <w:rsid w:val="00ED7090"/>
    <w:rsid w:val="00ED731C"/>
    <w:rsid w:val="00EE00BA"/>
    <w:rsid w:val="00EE0DB8"/>
    <w:rsid w:val="00EE0E1C"/>
    <w:rsid w:val="00EE1EE4"/>
    <w:rsid w:val="00EE1F35"/>
    <w:rsid w:val="00EE26DE"/>
    <w:rsid w:val="00EE351D"/>
    <w:rsid w:val="00EE402E"/>
    <w:rsid w:val="00EE5197"/>
    <w:rsid w:val="00EE582B"/>
    <w:rsid w:val="00EE5A06"/>
    <w:rsid w:val="00EE5B59"/>
    <w:rsid w:val="00EE6CAC"/>
    <w:rsid w:val="00EE6E3B"/>
    <w:rsid w:val="00EE74DF"/>
    <w:rsid w:val="00EE7593"/>
    <w:rsid w:val="00EF1831"/>
    <w:rsid w:val="00EF185F"/>
    <w:rsid w:val="00EF1971"/>
    <w:rsid w:val="00EF3246"/>
    <w:rsid w:val="00EF44A4"/>
    <w:rsid w:val="00EF678F"/>
    <w:rsid w:val="00EF6A71"/>
    <w:rsid w:val="00F0000C"/>
    <w:rsid w:val="00F03C74"/>
    <w:rsid w:val="00F05050"/>
    <w:rsid w:val="00F0515F"/>
    <w:rsid w:val="00F06F6C"/>
    <w:rsid w:val="00F10684"/>
    <w:rsid w:val="00F10A04"/>
    <w:rsid w:val="00F114DC"/>
    <w:rsid w:val="00F115C8"/>
    <w:rsid w:val="00F11672"/>
    <w:rsid w:val="00F11995"/>
    <w:rsid w:val="00F11E14"/>
    <w:rsid w:val="00F11FA1"/>
    <w:rsid w:val="00F12157"/>
    <w:rsid w:val="00F12F11"/>
    <w:rsid w:val="00F13414"/>
    <w:rsid w:val="00F135C2"/>
    <w:rsid w:val="00F144BD"/>
    <w:rsid w:val="00F14F70"/>
    <w:rsid w:val="00F15081"/>
    <w:rsid w:val="00F1538C"/>
    <w:rsid w:val="00F15F3C"/>
    <w:rsid w:val="00F163F9"/>
    <w:rsid w:val="00F176E5"/>
    <w:rsid w:val="00F17759"/>
    <w:rsid w:val="00F20A0F"/>
    <w:rsid w:val="00F20DA7"/>
    <w:rsid w:val="00F216FD"/>
    <w:rsid w:val="00F219A1"/>
    <w:rsid w:val="00F21A07"/>
    <w:rsid w:val="00F227FB"/>
    <w:rsid w:val="00F23336"/>
    <w:rsid w:val="00F2413B"/>
    <w:rsid w:val="00F243C7"/>
    <w:rsid w:val="00F24763"/>
    <w:rsid w:val="00F25069"/>
    <w:rsid w:val="00F27096"/>
    <w:rsid w:val="00F27361"/>
    <w:rsid w:val="00F30DE3"/>
    <w:rsid w:val="00F3289A"/>
    <w:rsid w:val="00F32B46"/>
    <w:rsid w:val="00F32C16"/>
    <w:rsid w:val="00F33E7C"/>
    <w:rsid w:val="00F340FD"/>
    <w:rsid w:val="00F344A2"/>
    <w:rsid w:val="00F352B8"/>
    <w:rsid w:val="00F357C4"/>
    <w:rsid w:val="00F357CE"/>
    <w:rsid w:val="00F35AB8"/>
    <w:rsid w:val="00F3646B"/>
    <w:rsid w:val="00F3767F"/>
    <w:rsid w:val="00F37F14"/>
    <w:rsid w:val="00F40838"/>
    <w:rsid w:val="00F40B8B"/>
    <w:rsid w:val="00F40CBC"/>
    <w:rsid w:val="00F41B4C"/>
    <w:rsid w:val="00F41C7E"/>
    <w:rsid w:val="00F42B0B"/>
    <w:rsid w:val="00F44045"/>
    <w:rsid w:val="00F44669"/>
    <w:rsid w:val="00F44BDE"/>
    <w:rsid w:val="00F4530E"/>
    <w:rsid w:val="00F4570B"/>
    <w:rsid w:val="00F457B3"/>
    <w:rsid w:val="00F463DB"/>
    <w:rsid w:val="00F47583"/>
    <w:rsid w:val="00F475A3"/>
    <w:rsid w:val="00F47708"/>
    <w:rsid w:val="00F5162E"/>
    <w:rsid w:val="00F519F7"/>
    <w:rsid w:val="00F51AAC"/>
    <w:rsid w:val="00F5221C"/>
    <w:rsid w:val="00F528C3"/>
    <w:rsid w:val="00F52AF6"/>
    <w:rsid w:val="00F53DFB"/>
    <w:rsid w:val="00F53F26"/>
    <w:rsid w:val="00F5417D"/>
    <w:rsid w:val="00F54666"/>
    <w:rsid w:val="00F54F0F"/>
    <w:rsid w:val="00F55C67"/>
    <w:rsid w:val="00F5640C"/>
    <w:rsid w:val="00F564D5"/>
    <w:rsid w:val="00F565FC"/>
    <w:rsid w:val="00F6031F"/>
    <w:rsid w:val="00F606BB"/>
    <w:rsid w:val="00F6179A"/>
    <w:rsid w:val="00F62C03"/>
    <w:rsid w:val="00F62F9E"/>
    <w:rsid w:val="00F63955"/>
    <w:rsid w:val="00F6395C"/>
    <w:rsid w:val="00F63AC0"/>
    <w:rsid w:val="00F640E9"/>
    <w:rsid w:val="00F648DE"/>
    <w:rsid w:val="00F64EC5"/>
    <w:rsid w:val="00F65BAB"/>
    <w:rsid w:val="00F65EB3"/>
    <w:rsid w:val="00F66025"/>
    <w:rsid w:val="00F66508"/>
    <w:rsid w:val="00F67602"/>
    <w:rsid w:val="00F67F48"/>
    <w:rsid w:val="00F704FE"/>
    <w:rsid w:val="00F70F2B"/>
    <w:rsid w:val="00F71EA1"/>
    <w:rsid w:val="00F734F3"/>
    <w:rsid w:val="00F73C6B"/>
    <w:rsid w:val="00F742B6"/>
    <w:rsid w:val="00F74A60"/>
    <w:rsid w:val="00F75FBE"/>
    <w:rsid w:val="00F766A3"/>
    <w:rsid w:val="00F76A13"/>
    <w:rsid w:val="00F77FAB"/>
    <w:rsid w:val="00F80D60"/>
    <w:rsid w:val="00F80F57"/>
    <w:rsid w:val="00F81DF7"/>
    <w:rsid w:val="00F82559"/>
    <w:rsid w:val="00F82DF4"/>
    <w:rsid w:val="00F834F9"/>
    <w:rsid w:val="00F839D3"/>
    <w:rsid w:val="00F83C20"/>
    <w:rsid w:val="00F84060"/>
    <w:rsid w:val="00F842EA"/>
    <w:rsid w:val="00F87D29"/>
    <w:rsid w:val="00F914BE"/>
    <w:rsid w:val="00F925CB"/>
    <w:rsid w:val="00F93644"/>
    <w:rsid w:val="00F936F7"/>
    <w:rsid w:val="00F93EA3"/>
    <w:rsid w:val="00F954DC"/>
    <w:rsid w:val="00F95D8C"/>
    <w:rsid w:val="00F97D1E"/>
    <w:rsid w:val="00FA093B"/>
    <w:rsid w:val="00FA0BD3"/>
    <w:rsid w:val="00FA12BE"/>
    <w:rsid w:val="00FA177B"/>
    <w:rsid w:val="00FA202B"/>
    <w:rsid w:val="00FA27D0"/>
    <w:rsid w:val="00FA424B"/>
    <w:rsid w:val="00FA4BEF"/>
    <w:rsid w:val="00FA58C6"/>
    <w:rsid w:val="00FA5976"/>
    <w:rsid w:val="00FA7861"/>
    <w:rsid w:val="00FA7CF1"/>
    <w:rsid w:val="00FB097A"/>
    <w:rsid w:val="00FB0C14"/>
    <w:rsid w:val="00FB12C4"/>
    <w:rsid w:val="00FB194A"/>
    <w:rsid w:val="00FB2B62"/>
    <w:rsid w:val="00FB34A9"/>
    <w:rsid w:val="00FB34E7"/>
    <w:rsid w:val="00FB4032"/>
    <w:rsid w:val="00FB4334"/>
    <w:rsid w:val="00FB46CE"/>
    <w:rsid w:val="00FB5066"/>
    <w:rsid w:val="00FB58FC"/>
    <w:rsid w:val="00FB5DFA"/>
    <w:rsid w:val="00FB6E5D"/>
    <w:rsid w:val="00FB7570"/>
    <w:rsid w:val="00FB7A08"/>
    <w:rsid w:val="00FB7E2C"/>
    <w:rsid w:val="00FC0646"/>
    <w:rsid w:val="00FC07C4"/>
    <w:rsid w:val="00FC1DC7"/>
    <w:rsid w:val="00FC3DCF"/>
    <w:rsid w:val="00FC4213"/>
    <w:rsid w:val="00FC47B2"/>
    <w:rsid w:val="00FD06F4"/>
    <w:rsid w:val="00FD128E"/>
    <w:rsid w:val="00FD2168"/>
    <w:rsid w:val="00FD26B7"/>
    <w:rsid w:val="00FD2D5E"/>
    <w:rsid w:val="00FD35D9"/>
    <w:rsid w:val="00FD3981"/>
    <w:rsid w:val="00FD3A9F"/>
    <w:rsid w:val="00FD41B2"/>
    <w:rsid w:val="00FD456C"/>
    <w:rsid w:val="00FD5E7D"/>
    <w:rsid w:val="00FD741B"/>
    <w:rsid w:val="00FE11D2"/>
    <w:rsid w:val="00FE1320"/>
    <w:rsid w:val="00FE18C0"/>
    <w:rsid w:val="00FE1A29"/>
    <w:rsid w:val="00FE1B0C"/>
    <w:rsid w:val="00FE27B1"/>
    <w:rsid w:val="00FE29F0"/>
    <w:rsid w:val="00FE2AF2"/>
    <w:rsid w:val="00FE31C7"/>
    <w:rsid w:val="00FE4C2C"/>
    <w:rsid w:val="00FE50CF"/>
    <w:rsid w:val="00FE575B"/>
    <w:rsid w:val="00FE71D4"/>
    <w:rsid w:val="00FE71E2"/>
    <w:rsid w:val="00FE774A"/>
    <w:rsid w:val="00FF1004"/>
    <w:rsid w:val="00FF166E"/>
    <w:rsid w:val="00FF17DC"/>
    <w:rsid w:val="00FF17E7"/>
    <w:rsid w:val="00FF2F39"/>
    <w:rsid w:val="00FF30D9"/>
    <w:rsid w:val="00FF41FB"/>
    <w:rsid w:val="00FF54E8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179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6ACB"/>
    <w:pPr>
      <w:spacing w:after="180"/>
    </w:pPr>
    <w:rPr>
      <w:rFonts w:ascii="Times New Roman" w:hAnsi="Times New Roman"/>
      <w:lang w:val="en-GB" w:eastAsia="ja-JP"/>
    </w:rPr>
  </w:style>
  <w:style w:type="paragraph" w:styleId="1">
    <w:name w:val="heading 1"/>
    <w:aliases w:val="H1,h1"/>
    <w:next w:val="a"/>
    <w:link w:val="1Char"/>
    <w:qFormat/>
    <w:rsid w:val="00C57BB4"/>
    <w:pPr>
      <w:keepNext/>
      <w:keepLines/>
      <w:numPr>
        <w:numId w:val="2"/>
      </w:numP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C57BB4"/>
    <w:pPr>
      <w:numPr>
        <w:ilvl w:val="1"/>
      </w:numP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link w:val="3Char"/>
    <w:qFormat/>
    <w:rsid w:val="00AC584C"/>
    <w:pPr>
      <w:numPr>
        <w:ilvl w:val="2"/>
      </w:numPr>
      <w:spacing w:before="120"/>
      <w:outlineLvl w:val="2"/>
    </w:pPr>
    <w:rPr>
      <w:sz w:val="28"/>
      <w:lang w:eastAsia="ja-JP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2D51E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2D51E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1E6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2D51E6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2D51E6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2D51E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D51E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2D51E6"/>
    <w:pPr>
      <w:spacing w:before="180"/>
      <w:ind w:left="2693" w:hanging="2693"/>
    </w:pPr>
    <w:rPr>
      <w:b/>
    </w:rPr>
  </w:style>
  <w:style w:type="paragraph" w:styleId="10">
    <w:name w:val="toc 1"/>
    <w:semiHidden/>
    <w:rsid w:val="002D51E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D51E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D51E6"/>
    <w:pPr>
      <w:ind w:left="1701" w:hanging="1701"/>
    </w:pPr>
  </w:style>
  <w:style w:type="paragraph" w:styleId="40">
    <w:name w:val="toc 4"/>
    <w:basedOn w:val="30"/>
    <w:semiHidden/>
    <w:rsid w:val="002D51E6"/>
    <w:pPr>
      <w:ind w:left="1418" w:hanging="1418"/>
    </w:pPr>
  </w:style>
  <w:style w:type="paragraph" w:styleId="30">
    <w:name w:val="toc 3"/>
    <w:basedOn w:val="20"/>
    <w:semiHidden/>
    <w:rsid w:val="002D51E6"/>
    <w:pPr>
      <w:ind w:left="1134" w:hanging="1134"/>
    </w:pPr>
  </w:style>
  <w:style w:type="paragraph" w:styleId="20">
    <w:name w:val="toc 2"/>
    <w:basedOn w:val="10"/>
    <w:semiHidden/>
    <w:rsid w:val="002D51E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D51E6"/>
    <w:pPr>
      <w:ind w:left="284"/>
    </w:pPr>
  </w:style>
  <w:style w:type="paragraph" w:styleId="11">
    <w:name w:val="index 1"/>
    <w:basedOn w:val="a"/>
    <w:semiHidden/>
    <w:rsid w:val="002D51E6"/>
    <w:pPr>
      <w:keepLines/>
      <w:spacing w:after="0"/>
    </w:pPr>
  </w:style>
  <w:style w:type="paragraph" w:customStyle="1" w:styleId="ZH">
    <w:name w:val="ZH"/>
    <w:rsid w:val="002D51E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D51E6"/>
    <w:pPr>
      <w:outlineLvl w:val="9"/>
    </w:pPr>
  </w:style>
  <w:style w:type="paragraph" w:styleId="22">
    <w:name w:val="List Number 2"/>
    <w:basedOn w:val="a3"/>
    <w:rsid w:val="002D51E6"/>
    <w:pPr>
      <w:ind w:left="851"/>
    </w:pPr>
  </w:style>
  <w:style w:type="paragraph" w:styleId="a3">
    <w:name w:val="List Number"/>
    <w:basedOn w:val="a4"/>
    <w:rsid w:val="002D51E6"/>
  </w:style>
  <w:style w:type="paragraph" w:styleId="a4">
    <w:name w:val="List"/>
    <w:basedOn w:val="a"/>
    <w:link w:val="Char"/>
    <w:rsid w:val="002D51E6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2D51E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2D51E6"/>
    <w:rPr>
      <w:b/>
      <w:position w:val="6"/>
      <w:sz w:val="16"/>
    </w:rPr>
  </w:style>
  <w:style w:type="paragraph" w:styleId="a7">
    <w:name w:val="footnote text"/>
    <w:basedOn w:val="a"/>
    <w:semiHidden/>
    <w:rsid w:val="002D51E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D51E6"/>
    <w:rPr>
      <w:b/>
    </w:rPr>
  </w:style>
  <w:style w:type="paragraph" w:customStyle="1" w:styleId="TAC">
    <w:name w:val="TAC"/>
    <w:basedOn w:val="TAL"/>
    <w:rsid w:val="002D51E6"/>
    <w:pPr>
      <w:jc w:val="center"/>
    </w:pPr>
  </w:style>
  <w:style w:type="paragraph" w:customStyle="1" w:styleId="TAL">
    <w:name w:val="TAL"/>
    <w:basedOn w:val="a"/>
    <w:link w:val="TALCar"/>
    <w:rsid w:val="002D51E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D51E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D51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2D51E6"/>
    <w:pPr>
      <w:keepLines/>
      <w:ind w:left="1135" w:hanging="851"/>
    </w:pPr>
  </w:style>
  <w:style w:type="paragraph" w:styleId="90">
    <w:name w:val="toc 9"/>
    <w:basedOn w:val="80"/>
    <w:semiHidden/>
    <w:rsid w:val="002D51E6"/>
    <w:pPr>
      <w:ind w:left="1418" w:hanging="1418"/>
    </w:pPr>
  </w:style>
  <w:style w:type="paragraph" w:customStyle="1" w:styleId="EX">
    <w:name w:val="EX"/>
    <w:basedOn w:val="a"/>
    <w:rsid w:val="002D51E6"/>
    <w:pPr>
      <w:keepLines/>
      <w:ind w:left="1702" w:hanging="1418"/>
    </w:pPr>
  </w:style>
  <w:style w:type="paragraph" w:customStyle="1" w:styleId="FP">
    <w:name w:val="FP"/>
    <w:basedOn w:val="a"/>
    <w:rsid w:val="002D51E6"/>
    <w:pPr>
      <w:spacing w:after="0"/>
    </w:pPr>
  </w:style>
  <w:style w:type="paragraph" w:customStyle="1" w:styleId="LD">
    <w:name w:val="LD"/>
    <w:rsid w:val="002D51E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D51E6"/>
    <w:pPr>
      <w:spacing w:after="0"/>
    </w:pPr>
  </w:style>
  <w:style w:type="paragraph" w:customStyle="1" w:styleId="EW">
    <w:name w:val="EW"/>
    <w:basedOn w:val="EX"/>
    <w:rsid w:val="002D51E6"/>
    <w:pPr>
      <w:spacing w:after="0"/>
    </w:pPr>
  </w:style>
  <w:style w:type="paragraph" w:styleId="60">
    <w:name w:val="toc 6"/>
    <w:basedOn w:val="50"/>
    <w:next w:val="a"/>
    <w:semiHidden/>
    <w:rsid w:val="002D51E6"/>
    <w:pPr>
      <w:ind w:left="1985" w:hanging="1985"/>
    </w:pPr>
  </w:style>
  <w:style w:type="paragraph" w:styleId="70">
    <w:name w:val="toc 7"/>
    <w:basedOn w:val="60"/>
    <w:next w:val="a"/>
    <w:semiHidden/>
    <w:rsid w:val="002D51E6"/>
    <w:pPr>
      <w:ind w:left="2268" w:hanging="2268"/>
    </w:pPr>
  </w:style>
  <w:style w:type="paragraph" w:styleId="23">
    <w:name w:val="List Bullet 2"/>
    <w:basedOn w:val="a8"/>
    <w:rsid w:val="002D51E6"/>
    <w:pPr>
      <w:ind w:left="851"/>
    </w:pPr>
  </w:style>
  <w:style w:type="paragraph" w:styleId="a8">
    <w:name w:val="List Bullet"/>
    <w:basedOn w:val="a4"/>
    <w:rsid w:val="002D51E6"/>
  </w:style>
  <w:style w:type="paragraph" w:styleId="31">
    <w:name w:val="List Bullet 3"/>
    <w:basedOn w:val="23"/>
    <w:rsid w:val="002D51E6"/>
    <w:pPr>
      <w:ind w:left="1135"/>
    </w:pPr>
  </w:style>
  <w:style w:type="paragraph" w:customStyle="1" w:styleId="EQ">
    <w:name w:val="EQ"/>
    <w:basedOn w:val="a"/>
    <w:next w:val="a"/>
    <w:rsid w:val="002D51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D51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D51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D51E6"/>
    <w:pPr>
      <w:jc w:val="right"/>
    </w:pPr>
  </w:style>
  <w:style w:type="paragraph" w:customStyle="1" w:styleId="TAN">
    <w:name w:val="TAN"/>
    <w:basedOn w:val="TAL"/>
    <w:rsid w:val="002D51E6"/>
    <w:pPr>
      <w:ind w:left="851" w:hanging="851"/>
    </w:pPr>
  </w:style>
  <w:style w:type="paragraph" w:customStyle="1" w:styleId="ZA">
    <w:name w:val="ZA"/>
    <w:rsid w:val="002D51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D51E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D51E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D51E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D51E6"/>
    <w:pPr>
      <w:framePr w:wrap="notBeside" w:y="16161"/>
    </w:pPr>
  </w:style>
  <w:style w:type="character" w:customStyle="1" w:styleId="ZGSM">
    <w:name w:val="ZGSM"/>
    <w:rsid w:val="002D51E6"/>
  </w:style>
  <w:style w:type="paragraph" w:styleId="24">
    <w:name w:val="List 2"/>
    <w:basedOn w:val="a4"/>
    <w:link w:val="2Char0"/>
    <w:rsid w:val="002D51E6"/>
    <w:pPr>
      <w:ind w:left="851"/>
    </w:pPr>
  </w:style>
  <w:style w:type="paragraph" w:customStyle="1" w:styleId="ZG">
    <w:name w:val="ZG"/>
    <w:rsid w:val="002D51E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0"/>
    <w:rsid w:val="002D51E6"/>
    <w:pPr>
      <w:ind w:left="1135"/>
    </w:pPr>
  </w:style>
  <w:style w:type="paragraph" w:styleId="41">
    <w:name w:val="List 4"/>
    <w:basedOn w:val="32"/>
    <w:rsid w:val="002D51E6"/>
    <w:pPr>
      <w:ind w:left="1418"/>
    </w:pPr>
  </w:style>
  <w:style w:type="paragraph" w:styleId="51">
    <w:name w:val="List 5"/>
    <w:basedOn w:val="41"/>
    <w:rsid w:val="002D51E6"/>
    <w:pPr>
      <w:ind w:left="1702"/>
    </w:pPr>
  </w:style>
  <w:style w:type="paragraph" w:customStyle="1" w:styleId="EditorsNote">
    <w:name w:val="Editor's Note"/>
    <w:basedOn w:val="NO"/>
    <w:rsid w:val="002D51E6"/>
    <w:rPr>
      <w:color w:val="FF0000"/>
    </w:rPr>
  </w:style>
  <w:style w:type="paragraph" w:styleId="42">
    <w:name w:val="List Bullet 4"/>
    <w:basedOn w:val="31"/>
    <w:rsid w:val="002D51E6"/>
    <w:pPr>
      <w:ind w:left="1418"/>
    </w:pPr>
  </w:style>
  <w:style w:type="paragraph" w:styleId="52">
    <w:name w:val="List Bullet 5"/>
    <w:basedOn w:val="42"/>
    <w:rsid w:val="002D51E6"/>
    <w:pPr>
      <w:ind w:left="1702"/>
    </w:pPr>
  </w:style>
  <w:style w:type="paragraph" w:customStyle="1" w:styleId="B1">
    <w:name w:val="B1"/>
    <w:basedOn w:val="a4"/>
    <w:link w:val="B1Char1"/>
    <w:rsid w:val="002D51E6"/>
  </w:style>
  <w:style w:type="paragraph" w:customStyle="1" w:styleId="B2">
    <w:name w:val="B2"/>
    <w:basedOn w:val="24"/>
    <w:link w:val="B2Char"/>
    <w:rsid w:val="002D51E6"/>
  </w:style>
  <w:style w:type="paragraph" w:customStyle="1" w:styleId="B3">
    <w:name w:val="B3"/>
    <w:basedOn w:val="32"/>
    <w:link w:val="B3Char"/>
    <w:rsid w:val="002D51E6"/>
  </w:style>
  <w:style w:type="paragraph" w:customStyle="1" w:styleId="B4">
    <w:name w:val="B4"/>
    <w:basedOn w:val="41"/>
    <w:rsid w:val="002D51E6"/>
  </w:style>
  <w:style w:type="paragraph" w:customStyle="1" w:styleId="B5">
    <w:name w:val="B5"/>
    <w:basedOn w:val="51"/>
    <w:rsid w:val="002D51E6"/>
  </w:style>
  <w:style w:type="paragraph" w:styleId="a9">
    <w:name w:val="footer"/>
    <w:basedOn w:val="a5"/>
    <w:rsid w:val="002D51E6"/>
    <w:pPr>
      <w:jc w:val="center"/>
    </w:pPr>
    <w:rPr>
      <w:i/>
    </w:rPr>
  </w:style>
  <w:style w:type="paragraph" w:customStyle="1" w:styleId="ZTD">
    <w:name w:val="ZTD"/>
    <w:basedOn w:val="ZB"/>
    <w:rsid w:val="002D51E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D51E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D51E6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2D51E6"/>
    <w:rPr>
      <w:color w:val="0000FF"/>
      <w:u w:val="single"/>
    </w:rPr>
  </w:style>
  <w:style w:type="character" w:styleId="ab">
    <w:name w:val="annotation reference"/>
    <w:rsid w:val="002D51E6"/>
    <w:rPr>
      <w:sz w:val="16"/>
    </w:rPr>
  </w:style>
  <w:style w:type="paragraph" w:styleId="ac">
    <w:name w:val="annotation text"/>
    <w:basedOn w:val="a"/>
    <w:link w:val="Char1"/>
    <w:rsid w:val="002D51E6"/>
  </w:style>
  <w:style w:type="character" w:styleId="ad">
    <w:name w:val="FollowedHyperlink"/>
    <w:rsid w:val="002D51E6"/>
    <w:rPr>
      <w:color w:val="800080"/>
      <w:u w:val="single"/>
    </w:rPr>
  </w:style>
  <w:style w:type="paragraph" w:styleId="ae">
    <w:name w:val="Document Map"/>
    <w:basedOn w:val="a"/>
    <w:semiHidden/>
    <w:rsid w:val="002D51E6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2D51E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2D51E6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2D51E6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2D51E6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2D51E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2D51E6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2D51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2D51E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2D51E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2D51E6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录 91"/>
    <w:basedOn w:val="80"/>
    <w:rsid w:val="002D51E6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2D51E6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2D51E6"/>
    <w:pP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2D51E6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2D51E6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2D51E6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aliases w:val="bt"/>
    <w:basedOn w:val="a"/>
    <w:link w:val="Char2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2D51E6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2D51E6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2D51E6"/>
    <w:rPr>
      <w:i/>
      <w:iCs/>
    </w:rPr>
  </w:style>
  <w:style w:type="paragraph" w:styleId="af1">
    <w:name w:val="Body Text Indent"/>
    <w:basedOn w:val="a"/>
    <w:rsid w:val="002D51E6"/>
    <w:pPr>
      <w:ind w:leftChars="71" w:left="142"/>
    </w:pPr>
  </w:style>
  <w:style w:type="paragraph" w:styleId="25">
    <w:name w:val="Body Text Indent 2"/>
    <w:basedOn w:val="a"/>
    <w:rsid w:val="002D51E6"/>
    <w:pPr>
      <w:ind w:leftChars="100" w:left="200"/>
    </w:pPr>
  </w:style>
  <w:style w:type="paragraph" w:styleId="af2">
    <w:name w:val="Balloon Text"/>
    <w:basedOn w:val="a"/>
    <w:rsid w:val="002D51E6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2D51E6"/>
    <w:rPr>
      <w:i/>
      <w:iCs/>
    </w:rPr>
  </w:style>
  <w:style w:type="character" w:customStyle="1" w:styleId="Char">
    <w:name w:val="列表 Char"/>
    <w:link w:val="a4"/>
    <w:rsid w:val="00CE017C"/>
    <w:rPr>
      <w:rFonts w:eastAsia="MS Mincho"/>
      <w:lang w:val="en-GB" w:eastAsia="en-US" w:bidi="ar-SA"/>
    </w:rPr>
  </w:style>
  <w:style w:type="character" w:customStyle="1" w:styleId="2Char0">
    <w:name w:val="列表 2 Char"/>
    <w:basedOn w:val="Char"/>
    <w:link w:val="24"/>
    <w:rsid w:val="00CE017C"/>
  </w:style>
  <w:style w:type="character" w:customStyle="1" w:styleId="3Char0">
    <w:name w:val="列表 3 Char"/>
    <w:basedOn w:val="2Char0"/>
    <w:link w:val="32"/>
    <w:rsid w:val="00CE017C"/>
  </w:style>
  <w:style w:type="character" w:customStyle="1" w:styleId="B3Char">
    <w:name w:val="B3 Char"/>
    <w:basedOn w:val="3Char0"/>
    <w:link w:val="B3"/>
    <w:rsid w:val="00CE017C"/>
  </w:style>
  <w:style w:type="character" w:customStyle="1" w:styleId="B2Char">
    <w:name w:val="B2 Char"/>
    <w:basedOn w:val="2Char0"/>
    <w:link w:val="B2"/>
    <w:rsid w:val="00D33A4D"/>
  </w:style>
  <w:style w:type="table" w:styleId="af3">
    <w:name w:val="Table Grid"/>
    <w:basedOn w:val="a1"/>
    <w:rsid w:val="00C1206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link w:val="Char3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PLChar">
    <w:name w:val="PL Char"/>
    <w:link w:val="PL"/>
    <w:rsid w:val="00AB52B5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rsid w:val="00AB52B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B52B5"/>
    <w:rPr>
      <w:rFonts w:ascii="Arial" w:hAnsi="Arial"/>
      <w:sz w:val="18"/>
      <w:lang w:val="en-GB" w:eastAsia="en-US"/>
    </w:rPr>
  </w:style>
  <w:style w:type="paragraph" w:customStyle="1" w:styleId="assocaitedwith">
    <w:name w:val="assocaited with"/>
    <w:basedOn w:val="a"/>
    <w:rsid w:val="00444DEC"/>
    <w:pPr>
      <w:jc w:val="center"/>
    </w:pPr>
  </w:style>
  <w:style w:type="paragraph" w:customStyle="1" w:styleId="Nor">
    <w:name w:val="Nor'"/>
    <w:basedOn w:val="assocaitedwith"/>
    <w:rsid w:val="00444DEC"/>
    <w:rPr>
      <w:b/>
    </w:rPr>
  </w:style>
  <w:style w:type="character" w:customStyle="1" w:styleId="NOChar">
    <w:name w:val="NO Char"/>
    <w:link w:val="NO"/>
    <w:rsid w:val="0012119E"/>
    <w:rPr>
      <w:rFonts w:ascii="Times New Roman" w:hAnsi="Times New Roman"/>
      <w:lang w:val="en-GB"/>
    </w:rPr>
  </w:style>
  <w:style w:type="character" w:customStyle="1" w:styleId="Char2">
    <w:name w:val="正文文本 Char"/>
    <w:aliases w:val="bt Char"/>
    <w:link w:val="af"/>
    <w:rsid w:val="0012119E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AD2CCC"/>
    <w:rPr>
      <w:rFonts w:ascii="Times New Roman" w:hAnsi="Times New Roman"/>
      <w:lang w:val="en-GB" w:eastAsia="ja-JP"/>
    </w:rPr>
  </w:style>
  <w:style w:type="character" w:customStyle="1" w:styleId="3Char">
    <w:name w:val="标题 3 Char"/>
    <w:aliases w:val="h3 Char,H3 Char,Underrubrik2 Char,no break Char,3 Char"/>
    <w:link w:val="3"/>
    <w:rsid w:val="00AC584C"/>
    <w:rPr>
      <w:rFonts w:ascii="Arial" w:hAnsi="Arial"/>
      <w:sz w:val="28"/>
      <w:lang w:val="en-GB" w:eastAsia="ja-JP"/>
    </w:rPr>
  </w:style>
  <w:style w:type="paragraph" w:styleId="af9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1D1E4E"/>
    <w:pPr>
      <w:jc w:val="center"/>
    </w:pPr>
    <w:rPr>
      <w:b/>
      <w:bCs/>
      <w:noProof/>
    </w:rPr>
  </w:style>
  <w:style w:type="character" w:customStyle="1" w:styleId="2Char">
    <w:name w:val="标题 2 Char"/>
    <w:aliases w:val="Head2A Char,2 Char,H2 Char,h2 Char"/>
    <w:link w:val="2"/>
    <w:rsid w:val="00C57BB4"/>
    <w:rPr>
      <w:rFonts w:ascii="Arial" w:hAnsi="Arial"/>
      <w:sz w:val="32"/>
      <w:lang w:val="en-GB" w:eastAsia="en-US"/>
    </w:rPr>
  </w:style>
  <w:style w:type="paragraph" w:styleId="afa">
    <w:name w:val="List Paragraph"/>
    <w:basedOn w:val="a"/>
    <w:link w:val="Char5"/>
    <w:uiPriority w:val="34"/>
    <w:qFormat/>
    <w:rsid w:val="00D87D5C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table" w:styleId="29">
    <w:name w:val="Table Classic 2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Classic 1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1"/>
    <w:rsid w:val="009D0D71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b">
    <w:name w:val="Table Theme"/>
    <w:basedOn w:val="a1"/>
    <w:rsid w:val="009D0D7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b">
    <w:name w:val="Table Simple 2"/>
    <w:basedOn w:val="a1"/>
    <w:rsid w:val="009D0D71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13">
    <w:name w:val="浅色列表1"/>
    <w:basedOn w:val="a1"/>
    <w:uiPriority w:val="61"/>
    <w:rsid w:val="009D0D71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6">
    <w:name w:val="Light Shading Accent 6"/>
    <w:basedOn w:val="a1"/>
    <w:uiPriority w:val="60"/>
    <w:rsid w:val="009D0D71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3">
    <w:name w:val="Medium Shading 2 Accent 3"/>
    <w:basedOn w:val="a1"/>
    <w:uiPriority w:val="64"/>
    <w:rsid w:val="009D0D71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43">
    <w:name w:val="Table Grid 4"/>
    <w:basedOn w:val="a1"/>
    <w:rsid w:val="009D0D71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Grid 3"/>
    <w:basedOn w:val="a1"/>
    <w:rsid w:val="009D0D71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1"/>
    <w:rsid w:val="009D0D71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Elegant"/>
    <w:basedOn w:val="a1"/>
    <w:rsid w:val="009D0D71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Char">
    <w:name w:val="标题 1 Char"/>
    <w:aliases w:val="H1 Char,h1 Char"/>
    <w:link w:val="1"/>
    <w:rsid w:val="00C57BB4"/>
    <w:rPr>
      <w:rFonts w:ascii="Arial" w:hAnsi="Arial"/>
      <w:sz w:val="36"/>
      <w:lang w:val="en-GB" w:eastAsia="en-US"/>
    </w:rPr>
  </w:style>
  <w:style w:type="character" w:customStyle="1" w:styleId="Char5">
    <w:name w:val="列出段落 Char"/>
    <w:link w:val="afa"/>
    <w:uiPriority w:val="34"/>
    <w:rsid w:val="00910742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har3">
    <w:name w:val="标题 Char"/>
    <w:link w:val="af5"/>
    <w:rsid w:val="00CA3E10"/>
    <w:rPr>
      <w:rFonts w:ascii="Arial" w:hAnsi="Arial"/>
      <w:b/>
      <w:sz w:val="24"/>
      <w:lang w:val="de-DE" w:eastAsia="en-US"/>
    </w:rPr>
  </w:style>
  <w:style w:type="paragraph" w:customStyle="1" w:styleId="MTDisplayEquation">
    <w:name w:val="MTDisplayEquation"/>
    <w:basedOn w:val="a"/>
    <w:next w:val="a"/>
    <w:link w:val="MTDisplayEquationChar"/>
    <w:rsid w:val="00BC1430"/>
    <w:pPr>
      <w:widowControl w:val="0"/>
      <w:tabs>
        <w:tab w:val="center" w:pos="4160"/>
        <w:tab w:val="right" w:pos="8300"/>
      </w:tabs>
      <w:spacing w:after="0"/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MTDisplayEquationChar">
    <w:name w:val="MTDisplayEquation Char"/>
    <w:basedOn w:val="a0"/>
    <w:link w:val="MTDisplayEquation"/>
    <w:rsid w:val="00BC1430"/>
    <w:rPr>
      <w:rFonts w:ascii="Calibri" w:eastAsia="SimSun" w:hAnsi="Calibri"/>
      <w:kern w:val="2"/>
      <w:sz w:val="21"/>
      <w:szCs w:val="22"/>
    </w:rPr>
  </w:style>
  <w:style w:type="paragraph" w:styleId="afd">
    <w:name w:val="Revision"/>
    <w:hidden/>
    <w:uiPriority w:val="99"/>
    <w:semiHidden/>
    <w:rsid w:val="00511EB4"/>
    <w:rPr>
      <w:rFonts w:ascii="Times New Roman" w:hAnsi="Times New Roman"/>
      <w:lang w:val="en-GB" w:eastAsia="en-US"/>
    </w:rPr>
  </w:style>
  <w:style w:type="character" w:styleId="afe">
    <w:name w:val="Strong"/>
    <w:basedOn w:val="a0"/>
    <w:qFormat/>
    <w:rsid w:val="002E2276"/>
    <w:rPr>
      <w:b/>
      <w:bCs/>
    </w:rPr>
  </w:style>
  <w:style w:type="paragraph" w:customStyle="1" w:styleId="maintext">
    <w:name w:val="main text"/>
    <w:basedOn w:val="a"/>
    <w:link w:val="maintextChar"/>
    <w:qFormat/>
    <w:rsid w:val="00FD26B7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a0"/>
    <w:link w:val="maintext"/>
    <w:rsid w:val="00FD26B7"/>
    <w:rPr>
      <w:rFonts w:ascii="Times New Roman" w:eastAsia="Malgun Gothic" w:hAnsi="Times New Roman" w:cs="Batang"/>
      <w:lang w:val="en-GB" w:eastAsia="ko-KR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905D62"/>
    <w:rPr>
      <w:rFonts w:ascii="Arial" w:hAnsi="Arial"/>
      <w:b/>
      <w:noProof/>
      <w:sz w:val="18"/>
      <w:lang w:val="en-GB" w:eastAsia="en-US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"/>
    <w:link w:val="af9"/>
    <w:rsid w:val="00E90AEA"/>
    <w:rPr>
      <w:rFonts w:ascii="Times New Roman" w:hAnsi="Times New Roman"/>
      <w:b/>
      <w:bCs/>
      <w:noProof/>
      <w:lang w:val="en-GB" w:eastAsia="ja-JP"/>
    </w:rPr>
  </w:style>
  <w:style w:type="character" w:customStyle="1" w:styleId="Char1">
    <w:name w:val="批注文字 Char"/>
    <w:basedOn w:val="a0"/>
    <w:link w:val="ac"/>
    <w:rsid w:val="00241931"/>
    <w:rPr>
      <w:rFonts w:ascii="Times New Roman" w:hAnsi="Times New Roman"/>
      <w:lang w:val="en-GB" w:eastAsia="ja-JP"/>
    </w:rPr>
  </w:style>
  <w:style w:type="paragraph" w:styleId="aff">
    <w:name w:val="Plain Text"/>
    <w:basedOn w:val="a"/>
    <w:link w:val="Char6"/>
    <w:uiPriority w:val="99"/>
    <w:unhideWhenUsed/>
    <w:rsid w:val="002253D9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Char6">
    <w:name w:val="纯文本 Char"/>
    <w:basedOn w:val="a0"/>
    <w:link w:val="aff"/>
    <w:uiPriority w:val="99"/>
    <w:rsid w:val="002253D9"/>
    <w:rPr>
      <w:rFonts w:ascii="Calibri" w:eastAsia="SimSun" w:hAnsi="Calibri" w:cs="Calibri"/>
      <w:sz w:val="22"/>
      <w:szCs w:val="22"/>
    </w:rPr>
  </w:style>
  <w:style w:type="paragraph" w:customStyle="1" w:styleId="00BodyText">
    <w:name w:val="00 BodyText"/>
    <w:basedOn w:val="a"/>
    <w:rsid w:val="00BD342F"/>
    <w:pPr>
      <w:spacing w:after="220"/>
    </w:pPr>
    <w:rPr>
      <w:rFonts w:ascii="Arial" w:eastAsia="宋体" w:hAnsi="Arial"/>
      <w:sz w:val="22"/>
      <w:szCs w:val="24"/>
      <w:lang w:val="en-US" w:eastAsia="en-US"/>
    </w:rPr>
  </w:style>
  <w:style w:type="paragraph" w:customStyle="1" w:styleId="aff0">
    <w:name w:val="样式 正文"/>
    <w:basedOn w:val="a"/>
    <w:link w:val="Char7"/>
    <w:rsid w:val="001F4598"/>
    <w:pPr>
      <w:widowControl w:val="0"/>
      <w:spacing w:after="0"/>
      <w:ind w:firstLineChars="200" w:firstLine="420"/>
      <w:jc w:val="both"/>
    </w:pPr>
    <w:rPr>
      <w:rFonts w:eastAsia="宋体" w:cs="宋体"/>
      <w:kern w:val="2"/>
      <w:sz w:val="21"/>
      <w:lang w:val="en-US" w:eastAsia="zh-CN"/>
    </w:rPr>
  </w:style>
  <w:style w:type="character" w:customStyle="1" w:styleId="Char7">
    <w:name w:val="样式 正文 Char"/>
    <w:basedOn w:val="a0"/>
    <w:link w:val="aff0"/>
    <w:rsid w:val="001F4598"/>
    <w:rPr>
      <w:rFonts w:ascii="Times New Roman" w:eastAsia="宋体" w:hAnsi="Times New Roman" w:cs="宋体"/>
      <w:kern w:val="2"/>
      <w:sz w:val="21"/>
    </w:rPr>
  </w:style>
  <w:style w:type="paragraph" w:customStyle="1" w:styleId="aff1">
    <w:name w:val="公式"/>
    <w:basedOn w:val="a"/>
    <w:rsid w:val="001F4598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styleId="aff2">
    <w:name w:val="Placeholder Text"/>
    <w:basedOn w:val="a0"/>
    <w:uiPriority w:val="99"/>
    <w:semiHidden/>
    <w:rsid w:val="00D940C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536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73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39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7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590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35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06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9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3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655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4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7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19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708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001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690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92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6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530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3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5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0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4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87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2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259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41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19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1956">
          <w:marLeft w:val="46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5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304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44540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1278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3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8815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8249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46">
          <w:marLeft w:val="46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3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8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7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018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89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0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18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88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77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32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242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8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3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19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0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55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4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238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2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5098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35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4608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50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63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317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490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581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04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486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11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428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55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332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120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45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65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028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7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994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168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76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727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580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83880">
          <w:marLeft w:val="32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73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6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01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2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368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57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071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204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55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091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49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054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0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48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17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8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09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66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7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76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23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200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2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12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348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97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54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5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513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0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82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9931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52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817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8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5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83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72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947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58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80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9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07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77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73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09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94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6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01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50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4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57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02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73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00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18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15970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2029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93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392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905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70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05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42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8016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27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804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4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078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357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823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02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3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7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39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284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34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emf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36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emf"/><Relationship Id="rId31" Type="http://schemas.openxmlformats.org/officeDocument/2006/relationships/image" Target="media/image24.e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Placeholder1</b:Tag>
    <b:SourceType>Book</b:SourceType>
    <b:Guid>{680576F3-EF73-4371-A70A-62C7C0F985AB}</b:Guid>
    <b:RefOrder>1</b:RefOrder>
  </b:Source>
</b:Sources>
</file>

<file path=customXml/itemProps1.xml><?xml version="1.0" encoding="utf-8"?>
<ds:datastoreItem xmlns:ds="http://schemas.openxmlformats.org/officeDocument/2006/customXml" ds:itemID="{CB3A1F3D-764B-4059-A317-E706EED0F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10</Pages>
  <Words>1564</Words>
  <Characters>8917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CA Tdoc</vt:lpstr>
      <vt:lpstr>On ping-pong problem due to deprioritization</vt:lpstr>
    </vt:vector>
  </TitlesOfParts>
  <Company>Qualcomm Incorporated</Company>
  <LinksUpToDate>false</LinksUpToDate>
  <CharactersWithSpaces>10461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 Tdoc</dc:title>
  <dc:creator>Fang-Chen Cheng</dc:creator>
  <cp:lastModifiedBy>CATT</cp:lastModifiedBy>
  <cp:revision>8</cp:revision>
  <cp:lastPrinted>2006-02-09T13:55:00Z</cp:lastPrinted>
  <dcterms:created xsi:type="dcterms:W3CDTF">2017-03-24T07:57:00Z</dcterms:created>
  <dcterms:modified xsi:type="dcterms:W3CDTF">2017-03-24T08:49:00Z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