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1D" w:rsidRPr="00CF195E" w:rsidRDefault="00AC3383" w:rsidP="00BC3A1D">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fYkCQ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z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K3fYk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C3A1D" w:rsidRPr="00CF195E">
        <w:rPr>
          <w:b/>
          <w:kern w:val="2"/>
          <w:lang w:eastAsia="zh-CN"/>
        </w:rPr>
        <w:t>3GPP TSG RAN WG1 Meeting #</w:t>
      </w:r>
      <w:r w:rsidR="00BC3A1D">
        <w:rPr>
          <w:b/>
          <w:kern w:val="2"/>
          <w:lang w:eastAsia="zh-CN"/>
        </w:rPr>
        <w:t>8</w:t>
      </w:r>
      <w:r w:rsidR="00087272">
        <w:rPr>
          <w:rFonts w:hint="eastAsia"/>
          <w:b/>
          <w:kern w:val="2"/>
          <w:lang w:eastAsia="zh-CN"/>
        </w:rPr>
        <w:t>6</w:t>
      </w:r>
      <w:r w:rsidR="0085175C">
        <w:rPr>
          <w:rFonts w:hint="eastAsia"/>
          <w:b/>
          <w:kern w:val="2"/>
          <w:lang w:eastAsia="zh-CN"/>
        </w:rPr>
        <w:t>bis</w:t>
      </w:r>
      <w:r w:rsidR="00BC3A1D" w:rsidRPr="00CF195E">
        <w:rPr>
          <w:b/>
          <w:kern w:val="2"/>
          <w:lang w:eastAsia="zh-CN"/>
        </w:rPr>
        <w:tab/>
      </w:r>
      <w:r w:rsidR="0090794D" w:rsidRPr="00753FBC">
        <w:rPr>
          <w:b/>
          <w:kern w:val="2"/>
          <w:lang w:eastAsia="zh-CN"/>
        </w:rPr>
        <w:t>R1-1609424</w:t>
      </w:r>
    </w:p>
    <w:p w:rsidR="00223D47" w:rsidRPr="008518E9" w:rsidRDefault="006831A7" w:rsidP="00223D47">
      <w:pPr>
        <w:jc w:val="left"/>
        <w:rPr>
          <w:b/>
          <w:lang w:eastAsia="zh-CN"/>
        </w:rPr>
      </w:pPr>
      <w:r>
        <w:rPr>
          <w:b/>
          <w:kern w:val="2"/>
          <w:lang w:eastAsia="zh-CN"/>
        </w:rPr>
        <w:t>Lisbon</w:t>
      </w:r>
      <w:r w:rsidRPr="00CF195E">
        <w:rPr>
          <w:b/>
          <w:kern w:val="2"/>
          <w:lang w:eastAsia="zh-CN"/>
        </w:rPr>
        <w:t xml:space="preserve">, </w:t>
      </w:r>
      <w:r>
        <w:rPr>
          <w:b/>
          <w:kern w:val="2"/>
          <w:lang w:eastAsia="zh-CN"/>
        </w:rPr>
        <w:t>Portugal</w:t>
      </w:r>
      <w:r w:rsidR="00223D47" w:rsidRPr="008518E9">
        <w:rPr>
          <w:b/>
          <w:lang w:eastAsia="zh-CN"/>
        </w:rPr>
        <w:t xml:space="preserve">, </w:t>
      </w:r>
      <w:r w:rsidR="001604A2">
        <w:rPr>
          <w:rFonts w:eastAsia="宋体" w:hint="eastAsia"/>
          <w:b/>
          <w:kern w:val="2"/>
          <w:lang w:eastAsia="zh-CN"/>
        </w:rPr>
        <w:t>October</w:t>
      </w:r>
      <w:r w:rsidR="00223D47">
        <w:rPr>
          <w:rFonts w:hint="eastAsia"/>
          <w:b/>
          <w:lang w:eastAsia="zh-CN"/>
        </w:rPr>
        <w:t xml:space="preserve"> </w:t>
      </w:r>
      <w:r w:rsidR="0085175C">
        <w:rPr>
          <w:rFonts w:hint="eastAsia"/>
          <w:b/>
          <w:lang w:eastAsia="zh-CN"/>
        </w:rPr>
        <w:t>10</w:t>
      </w:r>
      <w:r w:rsidR="00223D47">
        <w:rPr>
          <w:b/>
          <w:lang w:eastAsia="zh-CN"/>
        </w:rPr>
        <w:t>-</w:t>
      </w:r>
      <w:r w:rsidR="0085175C">
        <w:rPr>
          <w:rFonts w:hint="eastAsia"/>
          <w:b/>
          <w:lang w:eastAsia="zh-CN"/>
        </w:rPr>
        <w:t>14</w:t>
      </w:r>
      <w:r w:rsidR="00223D47">
        <w:rPr>
          <w:rFonts w:hint="eastAsia"/>
          <w:b/>
          <w:lang w:eastAsia="zh-CN"/>
        </w:rPr>
        <w:t xml:space="preserve">, </w:t>
      </w:r>
      <w:r w:rsidR="00223D47" w:rsidRPr="008518E9">
        <w:rPr>
          <w:b/>
        </w:rPr>
        <w:t>20</w:t>
      </w:r>
      <w:r w:rsidR="00223D47" w:rsidRPr="008518E9">
        <w:rPr>
          <w:b/>
          <w:lang w:eastAsia="zh-CN"/>
        </w:rPr>
        <w:t>1</w:t>
      </w:r>
      <w:r w:rsidR="00223D47">
        <w:rPr>
          <w:rFonts w:hint="eastAsia"/>
          <w:b/>
          <w:lang w:eastAsia="zh-CN"/>
        </w:rPr>
        <w:t>6</w:t>
      </w:r>
    </w:p>
    <w:p w:rsidR="00BC3A1D" w:rsidRPr="00CF195E" w:rsidRDefault="00BC3A1D" w:rsidP="00BC3A1D">
      <w:pPr>
        <w:pBdr>
          <w:top w:val="single" w:sz="4" w:space="1" w:color="auto"/>
        </w:pBdr>
        <w:spacing w:after="0"/>
        <w:jc w:val="left"/>
        <w:rPr>
          <w:b/>
          <w:kern w:val="2"/>
          <w:sz w:val="16"/>
          <w:szCs w:val="16"/>
          <w:lang w:eastAsia="zh-CN"/>
        </w:rPr>
      </w:pPr>
    </w:p>
    <w:p w:rsidR="00BC3A1D" w:rsidRPr="002C6924" w:rsidRDefault="00BC3A1D" w:rsidP="00BC3A1D">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sidR="008A2BE6">
        <w:rPr>
          <w:rFonts w:hint="eastAsia"/>
          <w:b/>
          <w:kern w:val="2"/>
          <w:lang w:eastAsia="zh-CN"/>
        </w:rPr>
        <w:t>8</w:t>
      </w:r>
      <w:r w:rsidR="009B2371" w:rsidRPr="00695273">
        <w:rPr>
          <w:rFonts w:hint="eastAsia"/>
          <w:b/>
          <w:kern w:val="2"/>
          <w:lang w:eastAsia="zh-CN"/>
        </w:rPr>
        <w:t>.</w:t>
      </w:r>
      <w:r w:rsidR="008A2BE6">
        <w:rPr>
          <w:rFonts w:hint="eastAsia"/>
          <w:b/>
          <w:kern w:val="2"/>
          <w:lang w:eastAsia="zh-CN"/>
        </w:rPr>
        <w:t>1</w:t>
      </w:r>
      <w:r w:rsidR="009B2371" w:rsidRPr="00695273">
        <w:rPr>
          <w:rFonts w:hint="eastAsia"/>
          <w:b/>
          <w:kern w:val="2"/>
          <w:lang w:eastAsia="zh-CN"/>
        </w:rPr>
        <w:t>.</w:t>
      </w:r>
      <w:r w:rsidR="008A2BE6">
        <w:rPr>
          <w:rFonts w:hint="eastAsia"/>
          <w:b/>
          <w:kern w:val="2"/>
          <w:lang w:eastAsia="zh-CN"/>
        </w:rPr>
        <w:t>6</w:t>
      </w:r>
      <w:r w:rsidR="009B2371" w:rsidRPr="00695273">
        <w:rPr>
          <w:rFonts w:hint="eastAsia"/>
          <w:b/>
          <w:kern w:val="2"/>
          <w:lang w:eastAsia="zh-CN"/>
        </w:rPr>
        <w:t>.</w:t>
      </w:r>
      <w:r w:rsidR="008A2BE6">
        <w:rPr>
          <w:rFonts w:hint="eastAsia"/>
          <w:b/>
          <w:kern w:val="2"/>
          <w:lang w:eastAsia="zh-CN"/>
        </w:rPr>
        <w:t>2</w:t>
      </w:r>
      <w:r w:rsidR="00C20971" w:rsidRPr="00695273">
        <w:rPr>
          <w:b/>
          <w:kern w:val="2"/>
          <w:shd w:val="clear" w:color="auto" w:fill="FFFFFF"/>
          <w:lang w:eastAsia="zh-CN"/>
        </w:rPr>
        <w:t xml:space="preserve"> </w:t>
      </w:r>
    </w:p>
    <w:p w:rsidR="00BC3A1D" w:rsidRPr="00CF195E" w:rsidRDefault="00BC3A1D" w:rsidP="00BC3A1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BC3A1D" w:rsidRDefault="00BC3A1D" w:rsidP="00BC3A1D">
      <w:pPr>
        <w:spacing w:after="60"/>
        <w:ind w:left="1555" w:hanging="1555"/>
        <w:jc w:val="left"/>
        <w:rPr>
          <w:b/>
          <w:kern w:val="2"/>
          <w:lang w:eastAsia="zh-CN"/>
        </w:rPr>
      </w:pPr>
      <w:r w:rsidRPr="00CF195E">
        <w:rPr>
          <w:b/>
          <w:kern w:val="2"/>
          <w:lang w:eastAsia="zh-CN"/>
        </w:rPr>
        <w:t>Title:</w:t>
      </w:r>
      <w:r w:rsidRPr="00CF195E">
        <w:rPr>
          <w:b/>
          <w:kern w:val="2"/>
          <w:lang w:eastAsia="zh-CN"/>
        </w:rPr>
        <w:tab/>
      </w:r>
      <w:r w:rsidR="0085175C" w:rsidRPr="0085175C">
        <w:rPr>
          <w:b/>
          <w:kern w:val="2"/>
          <w:lang w:eastAsia="zh-CN"/>
        </w:rPr>
        <w:t xml:space="preserve">Evaluation of </w:t>
      </w:r>
      <w:r w:rsidR="00620FDA">
        <w:rPr>
          <w:b/>
          <w:kern w:val="2"/>
          <w:lang w:eastAsia="zh-CN"/>
        </w:rPr>
        <w:t>flexible duplex</w:t>
      </w:r>
      <w:r w:rsidR="0085175C" w:rsidRPr="0085175C">
        <w:rPr>
          <w:b/>
          <w:kern w:val="2"/>
          <w:lang w:eastAsia="zh-CN"/>
        </w:rPr>
        <w:t xml:space="preserve"> in urban macro scenario</w:t>
      </w:r>
    </w:p>
    <w:p w:rsidR="00BC3A1D" w:rsidRPr="00CF195E" w:rsidRDefault="00BC3A1D" w:rsidP="00BC3A1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w:t>
      </w:r>
    </w:p>
    <w:p w:rsidR="00BC3A1D" w:rsidRPr="00CF195E" w:rsidRDefault="00BC3A1D" w:rsidP="00BC3A1D">
      <w:pPr>
        <w:pBdr>
          <w:bottom w:val="single" w:sz="4" w:space="1" w:color="auto"/>
        </w:pBdr>
        <w:spacing w:after="0"/>
        <w:jc w:val="left"/>
        <w:rPr>
          <w:b/>
          <w:kern w:val="2"/>
          <w:sz w:val="16"/>
          <w:szCs w:val="16"/>
          <w:lang w:eastAsia="zh-CN"/>
        </w:rPr>
      </w:pPr>
    </w:p>
    <w:p w:rsidR="00CF0C0E" w:rsidRPr="00CF0C0E" w:rsidRDefault="00CF0C0E" w:rsidP="00443AAE">
      <w:pPr>
        <w:pStyle w:val="1"/>
        <w:rPr>
          <w:lang w:eastAsia="zh-CN"/>
        </w:rPr>
      </w:pPr>
      <w:r>
        <w:rPr>
          <w:lang w:eastAsia="zh-CN"/>
        </w:rPr>
        <w:t>I</w:t>
      </w:r>
      <w:r>
        <w:rPr>
          <w:rFonts w:hint="eastAsia"/>
          <w:lang w:eastAsia="zh-CN"/>
        </w:rPr>
        <w:t>ntroduction</w:t>
      </w:r>
    </w:p>
    <w:p w:rsidR="004F1F15" w:rsidRDefault="004F1F15" w:rsidP="003A052A">
      <w:pPr>
        <w:spacing w:before="120"/>
        <w:ind w:right="6"/>
        <w:rPr>
          <w:lang w:eastAsia="zh-CN"/>
        </w:rPr>
      </w:pPr>
      <w:r w:rsidRPr="00AB16F8">
        <w:rPr>
          <w:rFonts w:hint="eastAsia"/>
          <w:lang w:eastAsia="zh-CN"/>
        </w:rPr>
        <w:t xml:space="preserve">In </w:t>
      </w:r>
      <w:r w:rsidR="00753A45" w:rsidRPr="00AB16F8">
        <w:rPr>
          <w:rFonts w:hint="eastAsia"/>
          <w:lang w:eastAsia="zh-CN"/>
        </w:rPr>
        <w:t xml:space="preserve">RAN1 </w:t>
      </w:r>
      <w:r w:rsidR="00627640">
        <w:rPr>
          <w:lang w:eastAsia="zh-CN"/>
        </w:rPr>
        <w:t>#</w:t>
      </w:r>
      <w:r w:rsidR="003A6B78">
        <w:rPr>
          <w:rFonts w:hint="eastAsia"/>
          <w:lang w:eastAsia="zh-CN"/>
        </w:rPr>
        <w:t>86</w:t>
      </w:r>
      <w:r w:rsidR="00753A45" w:rsidRPr="00AB16F8">
        <w:rPr>
          <w:rFonts w:hint="eastAsia"/>
          <w:lang w:eastAsia="zh-CN"/>
        </w:rPr>
        <w:t xml:space="preserve"> </w:t>
      </w:r>
      <w:r w:rsidRPr="00AB16F8">
        <w:rPr>
          <w:lang w:eastAsia="zh-CN"/>
        </w:rPr>
        <w:t>meeting</w:t>
      </w:r>
      <w:r w:rsidRPr="00AB16F8">
        <w:rPr>
          <w:rFonts w:hint="eastAsia"/>
          <w:lang w:eastAsia="zh-CN"/>
        </w:rPr>
        <w:t>, it was agreed that</w:t>
      </w:r>
      <w:r w:rsidR="00C54940">
        <w:rPr>
          <w:rFonts w:hint="eastAsia"/>
          <w:lang w:eastAsia="zh-CN"/>
        </w:rPr>
        <w:t xml:space="preserve"> </w:t>
      </w:r>
      <w:r w:rsidR="00C54940" w:rsidRPr="00AB16F8">
        <w:rPr>
          <w:rFonts w:hint="eastAsia"/>
          <w:lang w:eastAsia="zh-CN"/>
        </w:rPr>
        <w:t>[1]</w:t>
      </w:r>
    </w:p>
    <w:tbl>
      <w:tblPr>
        <w:tblStyle w:val="ac"/>
        <w:tblW w:w="0" w:type="auto"/>
        <w:tblLook w:val="04A0"/>
      </w:tblPr>
      <w:tblGrid>
        <w:gridCol w:w="9533"/>
      </w:tblGrid>
      <w:tr w:rsidR="00D100B2" w:rsidTr="00D100B2">
        <w:tc>
          <w:tcPr>
            <w:tcW w:w="9533" w:type="dxa"/>
          </w:tcPr>
          <w:p w:rsidR="009E67DF" w:rsidRPr="00D41FB4" w:rsidRDefault="009E67DF" w:rsidP="009E67DF">
            <w:pPr>
              <w:numPr>
                <w:ilvl w:val="0"/>
                <w:numId w:val="8"/>
              </w:numPr>
              <w:tabs>
                <w:tab w:val="clear" w:pos="360"/>
                <w:tab w:val="num" w:pos="720"/>
              </w:tabs>
              <w:autoSpaceDE/>
              <w:autoSpaceDN/>
              <w:adjustRightInd/>
              <w:snapToGrid/>
              <w:spacing w:after="0"/>
              <w:ind w:left="720"/>
              <w:jc w:val="left"/>
              <w:rPr>
                <w:rFonts w:eastAsia="MS Mincho"/>
                <w:i/>
                <w:lang w:eastAsia="ja-JP"/>
              </w:rPr>
            </w:pPr>
            <w:r w:rsidRPr="00D41FB4">
              <w:rPr>
                <w:rFonts w:eastAsia="MS Mincho"/>
                <w:i/>
                <w:lang w:eastAsia="ja-JP"/>
              </w:rPr>
              <w:t xml:space="preserve">NR should </w:t>
            </w:r>
            <w:r w:rsidRPr="00D41FB4">
              <w:rPr>
                <w:rFonts w:eastAsia="MS Mincho" w:hint="eastAsia"/>
                <w:i/>
                <w:lang w:eastAsia="ja-JP"/>
              </w:rPr>
              <w:t>support</w:t>
            </w:r>
            <w:r w:rsidRPr="00D41FB4">
              <w:rPr>
                <w:rFonts w:eastAsia="MS Mincho"/>
                <w:i/>
                <w:lang w:eastAsia="ja-JP"/>
              </w:rPr>
              <w:t xml:space="preserve"> </w:t>
            </w:r>
            <w:r w:rsidRPr="00D41FB4">
              <w:rPr>
                <w:rFonts w:eastAsia="MS Mincho" w:hint="eastAsia"/>
                <w:i/>
                <w:lang w:eastAsia="ja-JP"/>
              </w:rPr>
              <w:t xml:space="preserve">at least </w:t>
            </w:r>
            <w:r w:rsidRPr="00D41FB4">
              <w:rPr>
                <w:rFonts w:eastAsia="MS Mincho"/>
                <w:i/>
                <w:lang w:eastAsia="ja-JP"/>
              </w:rPr>
              <w:t xml:space="preserve">following design targets: </w:t>
            </w:r>
          </w:p>
          <w:p w:rsidR="009E67DF" w:rsidRPr="00D41FB4" w:rsidRDefault="009E67DF" w:rsidP="009E67DF">
            <w:pPr>
              <w:numPr>
                <w:ilvl w:val="1"/>
                <w:numId w:val="8"/>
              </w:numPr>
              <w:tabs>
                <w:tab w:val="clear" w:pos="1080"/>
                <w:tab w:val="num" w:pos="1440"/>
              </w:tabs>
              <w:autoSpaceDE/>
              <w:autoSpaceDN/>
              <w:adjustRightInd/>
              <w:snapToGrid/>
              <w:spacing w:after="0"/>
              <w:ind w:left="1440"/>
              <w:jc w:val="left"/>
              <w:rPr>
                <w:rFonts w:eastAsia="MS Mincho"/>
                <w:i/>
                <w:lang w:eastAsia="ja-JP"/>
              </w:rPr>
            </w:pPr>
            <w:r w:rsidRPr="00D41FB4">
              <w:rPr>
                <w:rFonts w:eastAsia="MS Mincho"/>
                <w:i/>
                <w:lang w:eastAsia="ja-JP"/>
              </w:rPr>
              <w:t xml:space="preserve">It should allow FDD operation on a paired spectrum </w:t>
            </w:r>
          </w:p>
          <w:p w:rsidR="009E67DF" w:rsidRPr="00D41FB4" w:rsidRDefault="009E67DF" w:rsidP="009E67DF">
            <w:pPr>
              <w:numPr>
                <w:ilvl w:val="1"/>
                <w:numId w:val="8"/>
              </w:numPr>
              <w:tabs>
                <w:tab w:val="clear" w:pos="1080"/>
                <w:tab w:val="num" w:pos="1440"/>
              </w:tabs>
              <w:autoSpaceDE/>
              <w:autoSpaceDN/>
              <w:adjustRightInd/>
              <w:snapToGrid/>
              <w:spacing w:after="0"/>
              <w:ind w:left="1440"/>
              <w:jc w:val="left"/>
              <w:rPr>
                <w:rFonts w:eastAsia="MS Mincho"/>
                <w:i/>
                <w:lang w:eastAsia="ja-JP"/>
              </w:rPr>
            </w:pPr>
            <w:r w:rsidRPr="00D41FB4">
              <w:rPr>
                <w:rFonts w:eastAsia="MS Mincho"/>
                <w:i/>
                <w:lang w:eastAsia="ja-JP"/>
              </w:rPr>
              <w:t>It should allow different transmission directions in either part of a paired spectrum</w:t>
            </w:r>
          </w:p>
          <w:p w:rsidR="009E67DF" w:rsidRPr="00D41FB4" w:rsidRDefault="009E67DF" w:rsidP="009E67DF">
            <w:pPr>
              <w:numPr>
                <w:ilvl w:val="1"/>
                <w:numId w:val="8"/>
              </w:numPr>
              <w:tabs>
                <w:tab w:val="clear" w:pos="1080"/>
                <w:tab w:val="num" w:pos="1440"/>
              </w:tabs>
              <w:autoSpaceDE/>
              <w:autoSpaceDN/>
              <w:adjustRightInd/>
              <w:snapToGrid/>
              <w:spacing w:after="0"/>
              <w:ind w:left="1440"/>
              <w:jc w:val="left"/>
              <w:rPr>
                <w:rFonts w:eastAsia="MS Mincho"/>
                <w:i/>
                <w:lang w:eastAsia="ja-JP"/>
              </w:rPr>
            </w:pPr>
            <w:r w:rsidRPr="00D41FB4">
              <w:rPr>
                <w:rFonts w:eastAsia="MS Mincho"/>
                <w:i/>
                <w:lang w:eastAsia="ja-JP"/>
              </w:rPr>
              <w:t>It should allow TDD operation on an unpaired spectrum where the transmission direction of time resources is not dynamically changin</w:t>
            </w:r>
            <w:r w:rsidRPr="00D41FB4">
              <w:rPr>
                <w:rFonts w:eastAsia="MS Mincho" w:hint="eastAsia"/>
                <w:i/>
                <w:lang w:eastAsia="ja-JP"/>
              </w:rPr>
              <w:t>g</w:t>
            </w:r>
          </w:p>
          <w:p w:rsidR="009E67DF" w:rsidRPr="00D41FB4" w:rsidRDefault="009E67DF" w:rsidP="009E67DF">
            <w:pPr>
              <w:numPr>
                <w:ilvl w:val="1"/>
                <w:numId w:val="8"/>
              </w:numPr>
              <w:tabs>
                <w:tab w:val="clear" w:pos="1080"/>
                <w:tab w:val="num" w:pos="1440"/>
              </w:tabs>
              <w:autoSpaceDE/>
              <w:autoSpaceDN/>
              <w:adjustRightInd/>
              <w:snapToGrid/>
              <w:spacing w:after="0"/>
              <w:ind w:left="1440"/>
              <w:jc w:val="left"/>
              <w:rPr>
                <w:rFonts w:eastAsia="MS Mincho"/>
                <w:i/>
                <w:lang w:eastAsia="ja-JP"/>
              </w:rPr>
            </w:pPr>
            <w:r w:rsidRPr="00D41FB4">
              <w:rPr>
                <w:rFonts w:eastAsia="MS Mincho"/>
                <w:i/>
                <w:lang w:eastAsia="ja-JP"/>
              </w:rPr>
              <w:t>It should allow TDD operation on an unpaired spectrum where the transmission direction of most time resources can be dynamically changing</w:t>
            </w:r>
          </w:p>
          <w:p w:rsidR="009E67DF" w:rsidRPr="00D41FB4" w:rsidRDefault="009E67DF" w:rsidP="009E67DF">
            <w:pPr>
              <w:numPr>
                <w:ilvl w:val="1"/>
                <w:numId w:val="8"/>
              </w:numPr>
              <w:tabs>
                <w:tab w:val="clear" w:pos="1080"/>
                <w:tab w:val="num" w:pos="1440"/>
              </w:tabs>
              <w:autoSpaceDE/>
              <w:autoSpaceDN/>
              <w:adjustRightInd/>
              <w:snapToGrid/>
              <w:spacing w:after="0"/>
              <w:ind w:left="1440"/>
              <w:jc w:val="left"/>
              <w:rPr>
                <w:rFonts w:eastAsia="MS Mincho"/>
                <w:i/>
                <w:lang w:eastAsia="ja-JP"/>
              </w:rPr>
            </w:pPr>
            <w:r w:rsidRPr="00D41FB4">
              <w:rPr>
                <w:rFonts w:eastAsia="MS Mincho" w:hint="eastAsia"/>
                <w:i/>
                <w:lang w:eastAsia="ja-JP"/>
              </w:rPr>
              <w:t xml:space="preserve">FFS: </w:t>
            </w:r>
            <w:r w:rsidRPr="00D41FB4">
              <w:rPr>
                <w:rFonts w:eastAsia="MS Mincho"/>
                <w:i/>
                <w:lang w:eastAsia="ja-JP"/>
              </w:rPr>
              <w:t xml:space="preserve">It should allow support of full </w:t>
            </w:r>
            <w:r w:rsidRPr="00D41FB4">
              <w:rPr>
                <w:rFonts w:eastAsia="MS Mincho" w:hint="eastAsia"/>
                <w:i/>
                <w:lang w:eastAsia="ja-JP"/>
              </w:rPr>
              <w:t>duplex</w:t>
            </w:r>
            <w:r w:rsidRPr="00D41FB4">
              <w:rPr>
                <w:rFonts w:eastAsia="MS Mincho"/>
                <w:i/>
                <w:lang w:eastAsia="ja-JP"/>
              </w:rPr>
              <w:t xml:space="preserve"> in a forward compatible way</w:t>
            </w:r>
          </w:p>
          <w:p w:rsidR="009E67DF" w:rsidRPr="00D41FB4" w:rsidRDefault="009E67DF" w:rsidP="009E67DF">
            <w:pPr>
              <w:numPr>
                <w:ilvl w:val="1"/>
                <w:numId w:val="8"/>
              </w:numPr>
              <w:tabs>
                <w:tab w:val="clear" w:pos="1080"/>
                <w:tab w:val="num" w:pos="1440"/>
              </w:tabs>
              <w:autoSpaceDE/>
              <w:autoSpaceDN/>
              <w:adjustRightInd/>
              <w:snapToGrid/>
              <w:spacing w:after="0"/>
              <w:ind w:left="1440"/>
              <w:jc w:val="left"/>
              <w:rPr>
                <w:rFonts w:eastAsia="MS Mincho"/>
                <w:i/>
                <w:lang w:eastAsia="ja-JP"/>
              </w:rPr>
            </w:pPr>
            <w:r w:rsidRPr="00D41FB4">
              <w:rPr>
                <w:rFonts w:eastAsia="MS Mincho"/>
                <w:i/>
                <w:lang w:eastAsia="ja-JP"/>
              </w:rPr>
              <w:t xml:space="preserve">Note: transmission directions include all of downlink, uplink, sidelink, and backhaul link </w:t>
            </w:r>
          </w:p>
          <w:p w:rsidR="00E157F2" w:rsidRPr="00E157F2" w:rsidRDefault="009E67DF" w:rsidP="00E157F2">
            <w:pPr>
              <w:numPr>
                <w:ilvl w:val="1"/>
                <w:numId w:val="8"/>
              </w:numPr>
              <w:tabs>
                <w:tab w:val="clear" w:pos="1080"/>
                <w:tab w:val="num" w:pos="1440"/>
              </w:tabs>
              <w:autoSpaceDE/>
              <w:autoSpaceDN/>
              <w:adjustRightInd/>
              <w:snapToGrid/>
              <w:spacing w:after="0"/>
              <w:ind w:left="1440"/>
              <w:jc w:val="left"/>
              <w:rPr>
                <w:lang w:eastAsia="zh-CN"/>
              </w:rPr>
            </w:pPr>
            <w:r w:rsidRPr="00D41FB4">
              <w:rPr>
                <w:rFonts w:eastAsia="MS Mincho" w:hint="eastAsia"/>
                <w:i/>
                <w:lang w:eastAsia="ja-JP"/>
              </w:rPr>
              <w:t xml:space="preserve">Note that additional discussion is needed about the timing to support above targets, </w:t>
            </w:r>
            <w:r w:rsidR="00BB4195" w:rsidRPr="00D41FB4">
              <w:rPr>
                <w:rFonts w:eastAsia="MS Mincho" w:hint="eastAsia"/>
                <w:i/>
                <w:lang w:eastAsia="ja-JP"/>
              </w:rPr>
              <w:t xml:space="preserve">particulally </w:t>
            </w:r>
            <w:r w:rsidRPr="00D41FB4">
              <w:rPr>
                <w:rFonts w:eastAsia="MS Mincho" w:hint="eastAsia"/>
                <w:i/>
                <w:lang w:eastAsia="ja-JP"/>
              </w:rPr>
              <w:t>the second sub-bullet</w:t>
            </w:r>
          </w:p>
          <w:p w:rsidR="00D100B2" w:rsidRPr="00D100B2" w:rsidRDefault="009E67DF" w:rsidP="00E157F2">
            <w:pPr>
              <w:numPr>
                <w:ilvl w:val="1"/>
                <w:numId w:val="8"/>
              </w:numPr>
              <w:tabs>
                <w:tab w:val="clear" w:pos="1080"/>
                <w:tab w:val="num" w:pos="1440"/>
              </w:tabs>
              <w:autoSpaceDE/>
              <w:autoSpaceDN/>
              <w:adjustRightInd/>
              <w:snapToGrid/>
              <w:spacing w:after="0"/>
              <w:ind w:left="1440"/>
              <w:jc w:val="left"/>
              <w:rPr>
                <w:lang w:eastAsia="zh-CN"/>
              </w:rPr>
            </w:pPr>
            <w:r w:rsidRPr="00D41FB4">
              <w:rPr>
                <w:rFonts w:eastAsia="MS Mincho" w:hint="eastAsia"/>
                <w:i/>
                <w:lang w:eastAsia="ja-JP"/>
              </w:rPr>
              <w:t>Note that some design targets may or may not be transparent to UE</w:t>
            </w:r>
          </w:p>
        </w:tc>
      </w:tr>
    </w:tbl>
    <w:p w:rsidR="00C2283D" w:rsidRDefault="00661304" w:rsidP="003A052A">
      <w:pPr>
        <w:spacing w:before="120"/>
        <w:ind w:right="6"/>
        <w:rPr>
          <w:lang w:eastAsia="zh-CN"/>
        </w:rPr>
      </w:pPr>
      <w:r>
        <w:rPr>
          <w:rFonts w:hint="eastAsia"/>
          <w:lang w:eastAsia="zh-CN"/>
        </w:rPr>
        <w:t>To study the feasibility as well as to identify the challenge</w:t>
      </w:r>
      <w:r w:rsidR="0026628C">
        <w:rPr>
          <w:rFonts w:hint="eastAsia"/>
          <w:lang w:eastAsia="zh-CN"/>
        </w:rPr>
        <w:t>s</w:t>
      </w:r>
      <w:r>
        <w:rPr>
          <w:rFonts w:hint="eastAsia"/>
          <w:lang w:eastAsia="zh-CN"/>
        </w:rPr>
        <w:t xml:space="preserve"> of flexible duplex on paired and un-paired spectrum in </w:t>
      </w:r>
      <w:r>
        <w:rPr>
          <w:lang w:eastAsia="zh-CN"/>
        </w:rPr>
        <w:t>various</w:t>
      </w:r>
      <w:r>
        <w:rPr>
          <w:rFonts w:hint="eastAsia"/>
          <w:lang w:eastAsia="zh-CN"/>
        </w:rPr>
        <w:t xml:space="preserve"> deployment scenarios, </w:t>
      </w:r>
      <w:r>
        <w:rPr>
          <w:lang w:eastAsia="zh-CN"/>
        </w:rPr>
        <w:t>comprehensive</w:t>
      </w:r>
      <w:r>
        <w:rPr>
          <w:rFonts w:hint="eastAsia"/>
          <w:lang w:eastAsia="zh-CN"/>
        </w:rPr>
        <w:t xml:space="preserve"> evaluations are needed. In RAN1 #86 meeting, </w:t>
      </w:r>
      <w:r>
        <w:rPr>
          <w:lang w:eastAsia="zh-CN"/>
        </w:rPr>
        <w:t>s</w:t>
      </w:r>
      <w:r w:rsidR="00FE0BC8">
        <w:rPr>
          <w:rFonts w:hint="eastAsia"/>
          <w:lang w:eastAsia="zh-CN"/>
        </w:rPr>
        <w:t xml:space="preserve">ome evaluation assumptions for </w:t>
      </w:r>
      <w:r w:rsidR="00620FDA">
        <w:rPr>
          <w:rFonts w:hint="eastAsia"/>
          <w:lang w:eastAsia="zh-CN"/>
        </w:rPr>
        <w:t>flexible duplex</w:t>
      </w:r>
      <w:r w:rsidR="00FE0BC8">
        <w:rPr>
          <w:rFonts w:hint="eastAsia"/>
          <w:lang w:eastAsia="zh-CN"/>
        </w:rPr>
        <w:t xml:space="preserve"> were </w:t>
      </w:r>
      <w:r w:rsidR="000A37E9">
        <w:rPr>
          <w:lang w:eastAsia="zh-CN"/>
        </w:rPr>
        <w:t>agreed</w:t>
      </w:r>
      <w:r w:rsidR="000A37E9">
        <w:rPr>
          <w:rFonts w:hint="eastAsia"/>
          <w:lang w:eastAsia="zh-CN"/>
        </w:rPr>
        <w:t xml:space="preserve"> </w:t>
      </w:r>
      <w:r w:rsidR="00FE0BC8">
        <w:rPr>
          <w:lang w:eastAsia="zh-CN"/>
        </w:rPr>
        <w:t>[</w:t>
      </w:r>
      <w:r w:rsidR="00FE0BC8">
        <w:rPr>
          <w:rFonts w:hint="eastAsia"/>
          <w:lang w:eastAsia="zh-CN"/>
        </w:rPr>
        <w:t>2][3][4].</w:t>
      </w:r>
      <w:r w:rsidR="00FE0BC8" w:rsidRPr="00530FF2">
        <w:rPr>
          <w:rFonts w:hint="eastAsia"/>
          <w:lang w:eastAsia="zh-CN"/>
        </w:rPr>
        <w:t xml:space="preserve"> </w:t>
      </w:r>
      <w:r w:rsidR="00FE0BC8">
        <w:rPr>
          <w:lang w:eastAsia="zh-CN"/>
        </w:rPr>
        <w:t>Dense</w:t>
      </w:r>
      <w:r w:rsidR="00FE0BC8">
        <w:rPr>
          <w:rFonts w:hint="eastAsia"/>
          <w:lang w:eastAsia="zh-CN"/>
        </w:rPr>
        <w:t xml:space="preserve"> </w:t>
      </w:r>
      <w:r w:rsidR="00FE0BC8">
        <w:rPr>
          <w:lang w:eastAsia="zh-CN"/>
        </w:rPr>
        <w:t>urban, urban</w:t>
      </w:r>
      <w:r w:rsidR="00FE0BC8">
        <w:rPr>
          <w:rFonts w:hint="eastAsia"/>
          <w:lang w:eastAsia="zh-CN"/>
        </w:rPr>
        <w:t xml:space="preserve"> macro and indoor hotspot </w:t>
      </w:r>
      <w:r w:rsidR="009302B8">
        <w:rPr>
          <w:lang w:eastAsia="zh-CN"/>
        </w:rPr>
        <w:t>would</w:t>
      </w:r>
      <w:r w:rsidR="009302B8">
        <w:rPr>
          <w:rFonts w:hint="eastAsia"/>
          <w:lang w:eastAsia="zh-CN"/>
        </w:rPr>
        <w:t xml:space="preserve"> </w:t>
      </w:r>
      <w:r w:rsidR="00FE0BC8">
        <w:rPr>
          <w:rFonts w:hint="eastAsia"/>
          <w:lang w:eastAsia="zh-CN"/>
        </w:rPr>
        <w:t>be considered</w:t>
      </w:r>
      <w:r w:rsidR="00FE0BC8">
        <w:rPr>
          <w:lang w:eastAsia="zh-CN"/>
        </w:rPr>
        <w:t>.</w:t>
      </w:r>
      <w:r w:rsidR="00FE0BC8">
        <w:rPr>
          <w:rFonts w:hint="eastAsia"/>
          <w:lang w:eastAsia="zh-CN"/>
        </w:rPr>
        <w:t xml:space="preserve"> In this contribution, some preliminary</w:t>
      </w:r>
      <w:r w:rsidR="00FE0BC8">
        <w:rPr>
          <w:lang w:eastAsia="zh-CN"/>
        </w:rPr>
        <w:t xml:space="preserve"> </w:t>
      </w:r>
      <w:r w:rsidR="00FE0BC8">
        <w:rPr>
          <w:rFonts w:hint="eastAsia"/>
          <w:lang w:eastAsia="zh-CN"/>
        </w:rPr>
        <w:t xml:space="preserve">evaluation </w:t>
      </w:r>
      <w:r w:rsidR="00FE0BC8">
        <w:rPr>
          <w:lang w:eastAsia="zh-CN"/>
        </w:rPr>
        <w:t>results</w:t>
      </w:r>
      <w:r w:rsidR="00FE0BC8">
        <w:rPr>
          <w:rFonts w:hint="eastAsia"/>
          <w:lang w:eastAsia="zh-CN"/>
        </w:rPr>
        <w:t xml:space="preserve"> for </w:t>
      </w:r>
      <w:r w:rsidR="00FE0BC8">
        <w:rPr>
          <w:lang w:eastAsia="zh-CN"/>
        </w:rPr>
        <w:t>urban</w:t>
      </w:r>
      <w:r w:rsidR="00FE0BC8">
        <w:rPr>
          <w:rFonts w:hint="eastAsia"/>
          <w:lang w:eastAsia="zh-CN"/>
        </w:rPr>
        <w:t xml:space="preserve"> </w:t>
      </w:r>
      <w:r w:rsidR="00FE3F48">
        <w:rPr>
          <w:rFonts w:hint="eastAsia"/>
          <w:lang w:eastAsia="zh-CN"/>
        </w:rPr>
        <w:t xml:space="preserve">macro </w:t>
      </w:r>
      <w:r w:rsidR="00FE0BC8">
        <w:rPr>
          <w:lang w:eastAsia="zh-CN"/>
        </w:rPr>
        <w:t>are</w:t>
      </w:r>
      <w:r w:rsidR="00FE0BC8">
        <w:rPr>
          <w:rFonts w:hint="eastAsia"/>
          <w:lang w:eastAsia="zh-CN"/>
        </w:rPr>
        <w:t xml:space="preserve"> </w:t>
      </w:r>
      <w:r w:rsidR="00FE0BC8">
        <w:rPr>
          <w:lang w:eastAsia="zh-CN"/>
        </w:rPr>
        <w:t>provided</w:t>
      </w:r>
      <w:r w:rsidR="00FE0BC8">
        <w:rPr>
          <w:rFonts w:hint="eastAsia"/>
          <w:lang w:eastAsia="zh-CN"/>
        </w:rPr>
        <w:t xml:space="preserve"> </w:t>
      </w:r>
      <w:r w:rsidR="00CE65BE">
        <w:rPr>
          <w:rFonts w:hint="eastAsia"/>
          <w:lang w:eastAsia="zh-CN"/>
        </w:rPr>
        <w:t>and discussed</w:t>
      </w:r>
      <w:r w:rsidR="00FE0BC8">
        <w:rPr>
          <w:lang w:eastAsia="zh-CN"/>
        </w:rPr>
        <w:t>.</w:t>
      </w:r>
      <w:r w:rsidR="001463FA">
        <w:rPr>
          <w:lang w:eastAsia="zh-CN"/>
        </w:rPr>
        <w:t xml:space="preserve"> </w:t>
      </w:r>
    </w:p>
    <w:p w:rsidR="00C2283D" w:rsidRDefault="00FD26CD" w:rsidP="00E77C11">
      <w:pPr>
        <w:pStyle w:val="1"/>
        <w:rPr>
          <w:lang w:eastAsia="zh-CN"/>
        </w:rPr>
      </w:pPr>
      <w:r>
        <w:rPr>
          <w:rFonts w:hint="eastAsia"/>
          <w:lang w:eastAsia="zh-CN"/>
        </w:rPr>
        <w:t>Discussion</w:t>
      </w:r>
      <w:r w:rsidR="00C262CA">
        <w:rPr>
          <w:rFonts w:hint="eastAsia"/>
          <w:lang w:eastAsia="zh-CN"/>
        </w:rPr>
        <w:t xml:space="preserve"> on key simulation assumption</w:t>
      </w:r>
      <w:r w:rsidR="00022804">
        <w:rPr>
          <w:lang w:eastAsia="zh-CN"/>
        </w:rPr>
        <w:t>s</w:t>
      </w:r>
    </w:p>
    <w:p w:rsidR="00EA7E39" w:rsidRPr="00B6699B" w:rsidRDefault="00EA7E39" w:rsidP="0002593D">
      <w:pPr>
        <w:spacing w:before="120"/>
        <w:ind w:right="6"/>
        <w:rPr>
          <w:lang w:eastAsia="zh-CN"/>
        </w:rPr>
      </w:pPr>
      <w:r>
        <w:rPr>
          <w:lang w:val="en-GB" w:eastAsia="zh-CN"/>
        </w:rPr>
        <w:t>I</w:t>
      </w:r>
      <w:r>
        <w:rPr>
          <w:rFonts w:hint="eastAsia"/>
          <w:lang w:val="en-GB" w:eastAsia="zh-CN"/>
        </w:rPr>
        <w:t xml:space="preserve">n this </w:t>
      </w:r>
      <w:r w:rsidR="00AD02A6">
        <w:rPr>
          <w:rFonts w:hint="eastAsia"/>
          <w:lang w:val="en-GB" w:eastAsia="zh-CN"/>
        </w:rPr>
        <w:t>section</w:t>
      </w:r>
      <w:r>
        <w:rPr>
          <w:rFonts w:hint="eastAsia"/>
          <w:lang w:val="en-GB" w:eastAsia="zh-CN"/>
        </w:rPr>
        <w:t>, some simulation scenario</w:t>
      </w:r>
      <w:r w:rsidR="00022804">
        <w:rPr>
          <w:lang w:val="en-GB" w:eastAsia="zh-CN"/>
        </w:rPr>
        <w:t>s</w:t>
      </w:r>
      <w:r>
        <w:rPr>
          <w:rFonts w:hint="eastAsia"/>
          <w:lang w:val="en-GB" w:eastAsia="zh-CN"/>
        </w:rPr>
        <w:t xml:space="preserve"> and </w:t>
      </w:r>
      <w:r>
        <w:rPr>
          <w:lang w:val="en-GB" w:eastAsia="zh-CN"/>
        </w:rPr>
        <w:t>assumption</w:t>
      </w:r>
      <w:r w:rsidR="00022804">
        <w:rPr>
          <w:lang w:val="en-GB" w:eastAsia="zh-CN"/>
        </w:rPr>
        <w:t>s</w:t>
      </w:r>
      <w:r>
        <w:rPr>
          <w:rFonts w:hint="eastAsia"/>
          <w:lang w:val="en-GB" w:eastAsia="zh-CN"/>
        </w:rPr>
        <w:t xml:space="preserve"> are discussed</w:t>
      </w:r>
      <w:r w:rsidR="00121CA5">
        <w:rPr>
          <w:rFonts w:hint="eastAsia"/>
          <w:lang w:val="en-GB" w:eastAsia="zh-CN"/>
        </w:rPr>
        <w:t>.</w:t>
      </w:r>
      <w:r w:rsidR="00BF67C7" w:rsidRPr="00BF67C7">
        <w:rPr>
          <w:rFonts w:hint="eastAsia"/>
          <w:lang w:eastAsia="zh-CN"/>
        </w:rPr>
        <w:t xml:space="preserve"> </w:t>
      </w:r>
      <w:r w:rsidR="005831D1">
        <w:rPr>
          <w:rFonts w:hint="eastAsia"/>
          <w:lang w:eastAsia="zh-CN"/>
        </w:rPr>
        <w:t>These key assumptions are important for identifying the technical feasibility and challenges of flexible duplex</w:t>
      </w:r>
      <w:r w:rsidR="00FA5F35">
        <w:rPr>
          <w:lang w:eastAsia="zh-CN"/>
        </w:rPr>
        <w:t>.</w:t>
      </w:r>
      <w:r w:rsidR="005831D1" w:rsidRPr="003A052A">
        <w:rPr>
          <w:rFonts w:hint="eastAsia"/>
          <w:lang w:eastAsia="zh-CN"/>
        </w:rPr>
        <w:t xml:space="preserve"> </w:t>
      </w:r>
      <w:r w:rsidR="000A37E9" w:rsidRPr="0059746F">
        <w:rPr>
          <w:lang w:eastAsia="zh-CN"/>
        </w:rPr>
        <w:t xml:space="preserve">For </w:t>
      </w:r>
      <w:r w:rsidR="000A37E9">
        <w:rPr>
          <w:rFonts w:hint="eastAsia"/>
          <w:lang w:eastAsia="zh-CN"/>
        </w:rPr>
        <w:t>detailed</w:t>
      </w:r>
      <w:r w:rsidR="000A37E9" w:rsidRPr="0059746F">
        <w:rPr>
          <w:lang w:eastAsia="zh-CN"/>
        </w:rPr>
        <w:t xml:space="preserve"> system-level simulation</w:t>
      </w:r>
      <w:r w:rsidR="000A37E9">
        <w:rPr>
          <w:rFonts w:hint="eastAsia"/>
          <w:lang w:eastAsia="zh-CN"/>
        </w:rPr>
        <w:t xml:space="preserve"> parameters</w:t>
      </w:r>
      <w:r w:rsidR="000A37E9" w:rsidRPr="0059746F">
        <w:rPr>
          <w:lang w:eastAsia="zh-CN"/>
        </w:rPr>
        <w:t xml:space="preserve">, </w:t>
      </w:r>
      <w:r w:rsidR="000A37E9">
        <w:rPr>
          <w:rFonts w:hint="eastAsia"/>
          <w:lang w:eastAsia="zh-CN"/>
        </w:rPr>
        <w:t xml:space="preserve">the </w:t>
      </w:r>
      <w:r w:rsidR="000A37E9" w:rsidRPr="0059746F">
        <w:rPr>
          <w:lang w:eastAsia="zh-CN"/>
        </w:rPr>
        <w:t xml:space="preserve">parameters in Appendix A </w:t>
      </w:r>
      <w:r w:rsidR="000A37E9">
        <w:rPr>
          <w:rFonts w:hint="eastAsia"/>
          <w:lang w:eastAsia="zh-CN"/>
        </w:rPr>
        <w:t>are used, which are aligned with</w:t>
      </w:r>
      <w:r w:rsidR="000A37E9" w:rsidRPr="0059746F">
        <w:rPr>
          <w:lang w:eastAsia="zh-CN"/>
        </w:rPr>
        <w:t xml:space="preserve"> RAN1#86 </w:t>
      </w:r>
      <w:r w:rsidR="000A37E9">
        <w:rPr>
          <w:rFonts w:hint="eastAsia"/>
          <w:lang w:eastAsia="zh-CN"/>
        </w:rPr>
        <w:t>agreements</w:t>
      </w:r>
      <w:r w:rsidR="000A37E9" w:rsidRPr="0059746F">
        <w:rPr>
          <w:lang w:eastAsia="zh-CN"/>
        </w:rPr>
        <w:t xml:space="preserve"> [2][3][4].</w:t>
      </w:r>
    </w:p>
    <w:p w:rsidR="00AD22DA" w:rsidRDefault="000177C3" w:rsidP="00E77C11">
      <w:pPr>
        <w:pStyle w:val="2"/>
        <w:rPr>
          <w:lang w:eastAsia="zh-CN"/>
        </w:rPr>
      </w:pPr>
      <w:r>
        <w:rPr>
          <w:rFonts w:hint="eastAsia"/>
          <w:lang w:eastAsia="zh-CN"/>
        </w:rPr>
        <w:t>Network layout</w:t>
      </w:r>
    </w:p>
    <w:p w:rsidR="00125070" w:rsidRPr="003A052A" w:rsidRDefault="00125070" w:rsidP="003A052A">
      <w:pPr>
        <w:spacing w:before="120"/>
        <w:ind w:right="6"/>
        <w:rPr>
          <w:lang w:eastAsia="zh-CN"/>
        </w:rPr>
      </w:pPr>
      <w:r w:rsidRPr="003A052A">
        <w:rPr>
          <w:rFonts w:hint="eastAsia"/>
          <w:lang w:eastAsia="zh-CN"/>
        </w:rPr>
        <w:t xml:space="preserve">In this contribution, </w:t>
      </w:r>
      <w:r w:rsidR="006D0A3C">
        <w:rPr>
          <w:rFonts w:hint="eastAsia"/>
          <w:lang w:eastAsia="zh-CN"/>
        </w:rPr>
        <w:t xml:space="preserve">the </w:t>
      </w:r>
      <w:r w:rsidRPr="003A052A">
        <w:rPr>
          <w:lang w:eastAsia="zh-CN"/>
        </w:rPr>
        <w:t>focus</w:t>
      </w:r>
      <w:r w:rsidRPr="003A052A">
        <w:rPr>
          <w:rFonts w:hint="eastAsia"/>
          <w:lang w:eastAsia="zh-CN"/>
        </w:rPr>
        <w:t xml:space="preserve"> </w:t>
      </w:r>
      <w:r w:rsidR="006D0A3C">
        <w:rPr>
          <w:rFonts w:hint="eastAsia"/>
          <w:lang w:eastAsia="zh-CN"/>
        </w:rPr>
        <w:t xml:space="preserve">is </w:t>
      </w:r>
      <w:r w:rsidRPr="003A052A">
        <w:rPr>
          <w:rFonts w:hint="eastAsia"/>
          <w:lang w:eastAsia="zh-CN"/>
        </w:rPr>
        <w:t xml:space="preserve">on one </w:t>
      </w:r>
      <w:r w:rsidRPr="003A052A">
        <w:rPr>
          <w:lang w:eastAsia="zh-CN"/>
        </w:rPr>
        <w:t>operator</w:t>
      </w:r>
      <w:r w:rsidRPr="003A052A">
        <w:rPr>
          <w:rFonts w:hint="eastAsia"/>
          <w:lang w:eastAsia="zh-CN"/>
        </w:rPr>
        <w:t xml:space="preserve"> </w:t>
      </w:r>
      <w:r w:rsidR="00F57476">
        <w:rPr>
          <w:rFonts w:hint="eastAsia"/>
          <w:lang w:eastAsia="zh-CN"/>
        </w:rPr>
        <w:t>scenario</w:t>
      </w:r>
      <w:r w:rsidR="006D0A3C">
        <w:rPr>
          <w:rFonts w:hint="eastAsia"/>
          <w:lang w:eastAsia="zh-CN"/>
        </w:rPr>
        <w:t xml:space="preserve"> and the</w:t>
      </w:r>
      <w:r w:rsidR="002E3A37" w:rsidRPr="003A052A">
        <w:rPr>
          <w:rFonts w:hint="eastAsia"/>
          <w:lang w:eastAsia="zh-CN"/>
        </w:rPr>
        <w:t xml:space="preserve"> </w:t>
      </w:r>
      <w:r w:rsidR="00161815" w:rsidRPr="003A052A">
        <w:rPr>
          <w:rFonts w:hint="eastAsia"/>
          <w:lang w:eastAsia="zh-CN"/>
        </w:rPr>
        <w:t>single</w:t>
      </w:r>
      <w:r w:rsidR="00C13842">
        <w:rPr>
          <w:rFonts w:hint="eastAsia"/>
          <w:lang w:eastAsia="zh-CN"/>
        </w:rPr>
        <w:t>-layer</w:t>
      </w:r>
      <w:r w:rsidR="00161815" w:rsidRPr="003A052A">
        <w:rPr>
          <w:rFonts w:hint="eastAsia"/>
          <w:lang w:eastAsia="zh-CN"/>
        </w:rPr>
        <w:t xml:space="preserve"> layout</w:t>
      </w:r>
      <w:r w:rsidR="006D0A3C">
        <w:rPr>
          <w:rFonts w:hint="eastAsia"/>
          <w:lang w:eastAsia="zh-CN"/>
        </w:rPr>
        <w:t xml:space="preserve"> </w:t>
      </w:r>
      <w:r w:rsidR="00A853CA">
        <w:rPr>
          <w:rFonts w:hint="eastAsia"/>
          <w:lang w:eastAsia="zh-CN"/>
        </w:rPr>
        <w:t xml:space="preserve">for urban macro </w:t>
      </w:r>
      <w:r w:rsidR="006D0A3C">
        <w:rPr>
          <w:rFonts w:hint="eastAsia"/>
          <w:lang w:eastAsia="zh-CN"/>
        </w:rPr>
        <w:t>is</w:t>
      </w:r>
      <w:r w:rsidR="004416AD">
        <w:rPr>
          <w:lang w:eastAsia="zh-CN"/>
        </w:rPr>
        <w:t xml:space="preserve"> used. </w:t>
      </w:r>
      <w:r w:rsidR="004416AD" w:rsidRPr="0059746F">
        <w:rPr>
          <w:kern w:val="2"/>
          <w:lang w:val="en-GB" w:eastAsia="zh-CN"/>
        </w:rPr>
        <w:t xml:space="preserve">The </w:t>
      </w:r>
      <w:r w:rsidR="004416AD">
        <w:rPr>
          <w:rFonts w:hint="eastAsia"/>
          <w:kern w:val="2"/>
          <w:lang w:val="en-GB" w:eastAsia="zh-CN"/>
        </w:rPr>
        <w:t xml:space="preserve">detailed </w:t>
      </w:r>
      <w:r w:rsidR="004416AD" w:rsidRPr="0059746F">
        <w:rPr>
          <w:kern w:val="2"/>
          <w:lang w:val="en-GB" w:eastAsia="zh-CN"/>
        </w:rPr>
        <w:t>layout set is</w:t>
      </w:r>
      <w:r w:rsidR="004416AD">
        <w:rPr>
          <w:rFonts w:hint="eastAsia"/>
          <w:kern w:val="2"/>
          <w:lang w:val="en-GB" w:eastAsia="zh-CN"/>
        </w:rPr>
        <w:t xml:space="preserve"> as follows:</w:t>
      </w:r>
    </w:p>
    <w:p w:rsidR="00E56318" w:rsidRDefault="003F02D9" w:rsidP="00E56318">
      <w:pPr>
        <w:pStyle w:val="af4"/>
        <w:numPr>
          <w:ilvl w:val="0"/>
          <w:numId w:val="30"/>
        </w:numPr>
        <w:spacing w:before="120"/>
        <w:ind w:right="6" w:firstLineChars="0"/>
        <w:rPr>
          <w:lang w:eastAsia="zh-CN"/>
        </w:rPr>
      </w:pPr>
      <w:r w:rsidRPr="003A052A">
        <w:rPr>
          <w:lang w:eastAsia="zh-CN"/>
        </w:rPr>
        <w:t>Macro layer: Hex. Grid</w:t>
      </w:r>
    </w:p>
    <w:p w:rsidR="005D1024" w:rsidRDefault="00A834E5" w:rsidP="00822B98">
      <w:pPr>
        <w:spacing w:before="120"/>
        <w:ind w:right="6"/>
        <w:rPr>
          <w:kern w:val="2"/>
          <w:lang w:val="en-GB" w:eastAsia="zh-CN"/>
        </w:rPr>
      </w:pPr>
      <w:r>
        <w:rPr>
          <w:rFonts w:hint="eastAsia"/>
          <w:kern w:val="2"/>
          <w:lang w:val="en-GB" w:eastAsia="zh-CN"/>
        </w:rPr>
        <w:t>Further, for urban macro scenario where inter-site distance (ISD) is usually 500m or even larger, lower frequency band will be used.</w:t>
      </w:r>
      <w:r w:rsidR="00AE7A77">
        <w:rPr>
          <w:rFonts w:hint="eastAsia"/>
          <w:kern w:val="2"/>
          <w:lang w:val="en-GB" w:eastAsia="zh-CN"/>
        </w:rPr>
        <w:t xml:space="preserve"> For this consideration, 2GHz and 4GHz </w:t>
      </w:r>
      <w:r w:rsidR="00FB4B62">
        <w:rPr>
          <w:rFonts w:hint="eastAsia"/>
          <w:kern w:val="2"/>
          <w:lang w:val="en-GB" w:eastAsia="zh-CN"/>
        </w:rPr>
        <w:t>are</w:t>
      </w:r>
      <w:r w:rsidR="00AE7A77">
        <w:rPr>
          <w:rFonts w:hint="eastAsia"/>
          <w:kern w:val="2"/>
          <w:lang w:val="en-GB" w:eastAsia="zh-CN"/>
        </w:rPr>
        <w:t xml:space="preserve"> employed in the evaluation</w:t>
      </w:r>
      <w:r w:rsidR="00FB4B62">
        <w:rPr>
          <w:rFonts w:hint="eastAsia"/>
          <w:kern w:val="2"/>
          <w:lang w:val="en-GB" w:eastAsia="zh-CN"/>
        </w:rPr>
        <w:t xml:space="preserve">, </w:t>
      </w:r>
    </w:p>
    <w:p w:rsidR="005D1024" w:rsidRDefault="005D1024" w:rsidP="00822B98">
      <w:pPr>
        <w:spacing w:before="120"/>
        <w:ind w:right="6"/>
        <w:rPr>
          <w:kern w:val="2"/>
          <w:lang w:val="en-GB" w:eastAsia="zh-CN"/>
        </w:rPr>
      </w:pPr>
      <w:r>
        <w:rPr>
          <w:rFonts w:hint="eastAsia"/>
          <w:kern w:val="2"/>
          <w:lang w:val="en-GB" w:eastAsia="zh-CN"/>
        </w:rPr>
        <w:t>In addition, paired spectrum needs to be considered as well as unpaired spectrum</w:t>
      </w:r>
      <w:r w:rsidR="00AE7A77">
        <w:rPr>
          <w:rFonts w:hint="eastAsia"/>
          <w:kern w:val="2"/>
          <w:lang w:val="en-GB" w:eastAsia="zh-CN"/>
        </w:rPr>
        <w:t xml:space="preserve">. </w:t>
      </w:r>
      <w:r>
        <w:rPr>
          <w:rFonts w:hint="eastAsia"/>
          <w:kern w:val="2"/>
          <w:lang w:val="en-GB" w:eastAsia="zh-CN"/>
        </w:rPr>
        <w:t>2GHz would be a good candidate to evaluate paired spectrum case. T</w:t>
      </w:r>
      <w:r>
        <w:rPr>
          <w:kern w:val="2"/>
          <w:lang w:val="en-GB" w:eastAsia="zh-CN"/>
        </w:rPr>
        <w:t>h</w:t>
      </w:r>
      <w:r>
        <w:rPr>
          <w:rFonts w:hint="eastAsia"/>
          <w:kern w:val="2"/>
          <w:lang w:val="en-GB" w:eastAsia="zh-CN"/>
        </w:rPr>
        <w:t>erefore, two simulation cases are considered for urban macro single-layer deployment:</w:t>
      </w:r>
    </w:p>
    <w:p w:rsidR="005D1024" w:rsidRPr="00150999" w:rsidRDefault="00D53A00" w:rsidP="005D1024">
      <w:pPr>
        <w:numPr>
          <w:ilvl w:val="0"/>
          <w:numId w:val="28"/>
        </w:numPr>
        <w:rPr>
          <w:kern w:val="2"/>
          <w:lang w:eastAsia="zh-CN"/>
        </w:rPr>
      </w:pPr>
      <w:r>
        <w:rPr>
          <w:rFonts w:hint="eastAsia"/>
          <w:kern w:val="2"/>
          <w:lang w:eastAsia="zh-CN"/>
        </w:rPr>
        <w:t>2GHz</w:t>
      </w:r>
      <w:r w:rsidR="005D1024" w:rsidRPr="00150999">
        <w:rPr>
          <w:rFonts w:hint="eastAsia"/>
          <w:kern w:val="2"/>
          <w:lang w:eastAsia="zh-CN"/>
        </w:rPr>
        <w:t>: Macro layer</w:t>
      </w:r>
      <w:r>
        <w:rPr>
          <w:rFonts w:hint="eastAsia"/>
          <w:kern w:val="2"/>
          <w:lang w:eastAsia="zh-CN"/>
        </w:rPr>
        <w:t xml:space="preserve"> with paired spectrum</w:t>
      </w:r>
    </w:p>
    <w:p w:rsidR="0077514F" w:rsidRDefault="00D53A00">
      <w:pPr>
        <w:numPr>
          <w:ilvl w:val="0"/>
          <w:numId w:val="28"/>
        </w:numPr>
        <w:rPr>
          <w:lang w:eastAsia="zh-CN"/>
        </w:rPr>
      </w:pPr>
      <w:r>
        <w:rPr>
          <w:rFonts w:hint="eastAsia"/>
          <w:kern w:val="2"/>
          <w:lang w:eastAsia="zh-CN"/>
        </w:rPr>
        <w:t>4</w:t>
      </w:r>
      <w:r w:rsidR="005D1024" w:rsidRPr="00150999">
        <w:rPr>
          <w:rFonts w:hint="eastAsia"/>
          <w:kern w:val="2"/>
          <w:lang w:eastAsia="zh-CN"/>
        </w:rPr>
        <w:t>GHz: M</w:t>
      </w:r>
      <w:r>
        <w:rPr>
          <w:rFonts w:hint="eastAsia"/>
          <w:kern w:val="2"/>
          <w:lang w:eastAsia="zh-CN"/>
        </w:rPr>
        <w:t>a</w:t>
      </w:r>
      <w:r w:rsidR="005D1024" w:rsidRPr="00150999">
        <w:rPr>
          <w:rFonts w:hint="eastAsia"/>
          <w:kern w:val="2"/>
          <w:lang w:eastAsia="zh-CN"/>
        </w:rPr>
        <w:t>cro layer</w:t>
      </w:r>
      <w:r>
        <w:rPr>
          <w:rFonts w:hint="eastAsia"/>
          <w:kern w:val="2"/>
          <w:lang w:eastAsia="zh-CN"/>
        </w:rPr>
        <w:t xml:space="preserve"> with unpaired spectrum</w:t>
      </w:r>
    </w:p>
    <w:p w:rsidR="003C14E1" w:rsidRDefault="007D717E" w:rsidP="00B04F7E">
      <w:pPr>
        <w:pStyle w:val="2"/>
        <w:rPr>
          <w:lang w:eastAsia="zh-CN"/>
        </w:rPr>
      </w:pPr>
      <w:r>
        <w:rPr>
          <w:rFonts w:hint="eastAsia"/>
          <w:lang w:eastAsia="zh-CN"/>
        </w:rPr>
        <w:t>D</w:t>
      </w:r>
      <w:r w:rsidR="00621F22">
        <w:rPr>
          <w:rFonts w:hint="eastAsia"/>
          <w:lang w:eastAsia="zh-CN"/>
        </w:rPr>
        <w:t>ownlink</w:t>
      </w:r>
      <w:r w:rsidR="00035123">
        <w:rPr>
          <w:rFonts w:hint="eastAsia"/>
          <w:lang w:eastAsia="zh-CN"/>
        </w:rPr>
        <w:t xml:space="preserve"> and </w:t>
      </w:r>
      <w:r>
        <w:rPr>
          <w:rFonts w:hint="eastAsia"/>
          <w:lang w:eastAsia="zh-CN"/>
        </w:rPr>
        <w:t xml:space="preserve">uplink </w:t>
      </w:r>
      <w:r w:rsidR="00035123">
        <w:rPr>
          <w:rFonts w:hint="eastAsia"/>
          <w:lang w:eastAsia="zh-CN"/>
        </w:rPr>
        <w:t>resource allocation</w:t>
      </w:r>
    </w:p>
    <w:p w:rsidR="00B95C5D" w:rsidRDefault="00990131" w:rsidP="00B95C5D">
      <w:pPr>
        <w:spacing w:before="120"/>
        <w:ind w:right="6"/>
        <w:rPr>
          <w:kern w:val="2"/>
          <w:lang w:val="en-GB" w:eastAsia="zh-CN"/>
        </w:rPr>
      </w:pPr>
      <w:r>
        <w:rPr>
          <w:lang w:val="en-GB" w:eastAsia="zh-CN"/>
        </w:rPr>
        <w:t>For flexible duplex,</w:t>
      </w:r>
      <w:r>
        <w:rPr>
          <w:lang w:eastAsia="zh-CN"/>
        </w:rPr>
        <w:t xml:space="preserve"> t</w:t>
      </w:r>
      <w:r w:rsidR="00422D06">
        <w:rPr>
          <w:rFonts w:hint="eastAsia"/>
          <w:lang w:eastAsia="zh-CN"/>
        </w:rPr>
        <w:t>he downlink</w:t>
      </w:r>
      <w:r w:rsidR="00F85936">
        <w:rPr>
          <w:rFonts w:hint="eastAsia"/>
          <w:lang w:eastAsia="zh-CN"/>
        </w:rPr>
        <w:t>-uplink</w:t>
      </w:r>
      <w:r w:rsidR="00422D06">
        <w:rPr>
          <w:rFonts w:hint="eastAsia"/>
          <w:lang w:eastAsia="zh-CN"/>
        </w:rPr>
        <w:t xml:space="preserve"> </w:t>
      </w:r>
      <w:r w:rsidR="00035123">
        <w:rPr>
          <w:rFonts w:hint="eastAsia"/>
          <w:lang w:eastAsia="zh-CN"/>
        </w:rPr>
        <w:t xml:space="preserve">resource allocation </w:t>
      </w:r>
      <w:r w:rsidR="00422D06">
        <w:rPr>
          <w:rFonts w:hint="eastAsia"/>
          <w:lang w:eastAsia="zh-CN"/>
        </w:rPr>
        <w:t xml:space="preserve">on </w:t>
      </w:r>
      <w:r w:rsidR="00B52459">
        <w:rPr>
          <w:rFonts w:hint="eastAsia"/>
          <w:lang w:eastAsia="zh-CN"/>
        </w:rPr>
        <w:t xml:space="preserve">both paired spectrum and unpaired spectrum </w:t>
      </w:r>
      <w:r w:rsidR="00B95C5D" w:rsidRPr="00B95C5D">
        <w:rPr>
          <w:kern w:val="2"/>
          <w:lang w:val="en-GB" w:eastAsia="zh-CN"/>
        </w:rPr>
        <w:t xml:space="preserve">is summarized in </w:t>
      </w:r>
      <w:r w:rsidR="009A4D54">
        <w:t xml:space="preserve">Table </w:t>
      </w:r>
      <w:r w:rsidR="00AC3383">
        <w:fldChar w:fldCharType="begin"/>
      </w:r>
      <w:r w:rsidR="009A4D54">
        <w:instrText xml:space="preserve"> SEQ Table \* ARABIC </w:instrText>
      </w:r>
      <w:r w:rsidR="00AC3383">
        <w:fldChar w:fldCharType="separate"/>
      </w:r>
      <w:r w:rsidR="009A4D54">
        <w:rPr>
          <w:noProof/>
        </w:rPr>
        <w:t>1</w:t>
      </w:r>
      <w:r w:rsidR="00AC3383">
        <w:fldChar w:fldCharType="end"/>
      </w:r>
      <w:r w:rsidR="00B95C5D" w:rsidRPr="00B95C5D">
        <w:rPr>
          <w:kern w:val="2"/>
          <w:lang w:val="en-GB" w:eastAsia="zh-CN"/>
        </w:rPr>
        <w:t xml:space="preserve">. </w:t>
      </w:r>
    </w:p>
    <w:p w:rsidR="007E0491" w:rsidRPr="00F85B67" w:rsidRDefault="007E0491" w:rsidP="007E0491">
      <w:pPr>
        <w:rPr>
          <w:lang w:eastAsia="zh-CN"/>
        </w:rPr>
      </w:pPr>
      <w:r w:rsidRPr="00AB16F8">
        <w:rPr>
          <w:rFonts w:hint="eastAsia"/>
          <w:lang w:eastAsia="zh-CN"/>
        </w:rPr>
        <w:lastRenderedPageBreak/>
        <w:t xml:space="preserve">In RAN1 </w:t>
      </w:r>
      <w:r>
        <w:rPr>
          <w:lang w:eastAsia="zh-CN"/>
        </w:rPr>
        <w:t>#</w:t>
      </w:r>
      <w:r>
        <w:rPr>
          <w:rFonts w:hint="eastAsia"/>
          <w:lang w:eastAsia="zh-CN"/>
        </w:rPr>
        <w:t>86</w:t>
      </w:r>
      <w:r w:rsidRPr="00AB16F8">
        <w:rPr>
          <w:rFonts w:hint="eastAsia"/>
          <w:lang w:eastAsia="zh-CN"/>
        </w:rPr>
        <w:t xml:space="preserve"> </w:t>
      </w:r>
      <w:r w:rsidRPr="00AB16F8">
        <w:rPr>
          <w:lang w:eastAsia="zh-CN"/>
        </w:rPr>
        <w:t>meeting</w:t>
      </w:r>
      <w:r w:rsidRPr="00AB16F8">
        <w:rPr>
          <w:rFonts w:hint="eastAsia"/>
          <w:lang w:eastAsia="zh-CN"/>
        </w:rPr>
        <w:t>s</w:t>
      </w:r>
      <w:r>
        <w:rPr>
          <w:rFonts w:hint="eastAsia"/>
          <w:lang w:eastAsia="zh-CN"/>
        </w:rPr>
        <w:t xml:space="preserve"> [2</w:t>
      </w:r>
      <w:r w:rsidRPr="00AB16F8">
        <w:rPr>
          <w:rFonts w:hint="eastAsia"/>
          <w:lang w:eastAsia="zh-CN"/>
        </w:rPr>
        <w:t xml:space="preserve">], </w:t>
      </w:r>
      <w:r>
        <w:rPr>
          <w:rFonts w:hint="eastAsia"/>
          <w:lang w:eastAsia="zh-CN"/>
        </w:rPr>
        <w:t>i</w:t>
      </w:r>
      <w:r>
        <w:rPr>
          <w:lang w:eastAsia="zh-CN"/>
        </w:rPr>
        <w:t xml:space="preserve">t </w:t>
      </w:r>
      <w:r w:rsidRPr="00F85B67">
        <w:rPr>
          <w:rFonts w:hint="eastAsia"/>
          <w:lang w:eastAsia="zh-CN"/>
        </w:rPr>
        <w:t xml:space="preserve">was agreed that </w:t>
      </w:r>
      <w:r w:rsidRPr="00F85B67">
        <w:rPr>
          <w:lang w:eastAsia="zh-CN"/>
        </w:rPr>
        <w:t xml:space="preserve">FTP traffic model 3 with packet size </w:t>
      </w:r>
      <w:r w:rsidRPr="00F85B67">
        <w:rPr>
          <w:rFonts w:hint="eastAsia"/>
          <w:lang w:eastAsia="zh-CN"/>
        </w:rPr>
        <w:t>0.5</w:t>
      </w:r>
      <w:r w:rsidRPr="00F85B67">
        <w:rPr>
          <w:lang w:eastAsia="zh-CN"/>
        </w:rPr>
        <w:t xml:space="preserve">M bytes </w:t>
      </w:r>
      <w:r>
        <w:rPr>
          <w:lang w:eastAsia="zh-CN"/>
        </w:rPr>
        <w:t xml:space="preserve">can be used </w:t>
      </w:r>
      <w:r w:rsidRPr="00F85B67">
        <w:rPr>
          <w:rFonts w:hint="eastAsia"/>
          <w:lang w:eastAsia="zh-CN"/>
        </w:rPr>
        <w:t>and</w:t>
      </w:r>
      <w:r>
        <w:rPr>
          <w:rFonts w:hint="eastAsia"/>
          <w:lang w:eastAsia="zh-CN"/>
        </w:rPr>
        <w:t xml:space="preserve"> the</w:t>
      </w:r>
      <w:r w:rsidRPr="00F85B67">
        <w:rPr>
          <w:lang w:eastAsia="zh-CN"/>
        </w:rPr>
        <w:t xml:space="preserve"> </w:t>
      </w:r>
      <w:r>
        <w:rPr>
          <w:rFonts w:hint="eastAsia"/>
          <w:lang w:eastAsia="zh-CN"/>
        </w:rPr>
        <w:t>r</w:t>
      </w:r>
      <w:r w:rsidRPr="00F85B67">
        <w:rPr>
          <w:lang w:eastAsia="zh-CN"/>
        </w:rPr>
        <w:t>atio of DL/UL traffic</w:t>
      </w:r>
      <w:r>
        <w:rPr>
          <w:rFonts w:hint="eastAsia"/>
          <w:lang w:eastAsia="zh-CN"/>
        </w:rPr>
        <w:t xml:space="preserve"> load </w:t>
      </w:r>
      <w:r w:rsidR="00841943">
        <w:rPr>
          <w:rFonts w:hint="eastAsia"/>
          <w:lang w:eastAsia="zh-CN"/>
        </w:rPr>
        <w:t xml:space="preserve">is </w:t>
      </w:r>
      <w:r w:rsidRPr="00F85B67">
        <w:rPr>
          <w:lang w:eastAsia="zh-CN"/>
        </w:rPr>
        <w:t>{</w:t>
      </w:r>
      <w:r w:rsidRPr="00F85B67">
        <w:rPr>
          <w:rFonts w:hint="eastAsia"/>
          <w:lang w:eastAsia="zh-CN"/>
        </w:rPr>
        <w:t>4</w:t>
      </w:r>
      <w:r w:rsidRPr="00F85B67">
        <w:rPr>
          <w:lang w:eastAsia="zh-CN"/>
        </w:rPr>
        <w:t>:1}</w:t>
      </w:r>
      <w:r w:rsidRPr="00F85B67">
        <w:rPr>
          <w:rFonts w:hint="eastAsia"/>
          <w:lang w:eastAsia="zh-CN"/>
        </w:rPr>
        <w:t>.</w:t>
      </w:r>
    </w:p>
    <w:p w:rsidR="00B95C5D" w:rsidRDefault="00CA4772" w:rsidP="00B95C5D">
      <w:pPr>
        <w:rPr>
          <w:lang w:eastAsia="zh-CN"/>
        </w:rPr>
      </w:pPr>
      <w:r>
        <w:rPr>
          <w:lang w:eastAsia="zh-CN"/>
        </w:rPr>
        <w:t>F</w:t>
      </w:r>
      <w:r>
        <w:rPr>
          <w:rFonts w:hint="eastAsia"/>
          <w:lang w:eastAsia="zh-CN"/>
        </w:rPr>
        <w:t xml:space="preserve">or unpaired spectrum, </w:t>
      </w:r>
      <w:r w:rsidR="00BB1C63">
        <w:rPr>
          <w:rFonts w:hint="eastAsia"/>
          <w:lang w:eastAsia="zh-CN"/>
        </w:rPr>
        <w:t xml:space="preserve">the baseline resource allocation </w:t>
      </w:r>
      <w:r w:rsidR="009439E4">
        <w:rPr>
          <w:rFonts w:hint="eastAsia"/>
          <w:lang w:eastAsia="zh-CN"/>
        </w:rPr>
        <w:t>is</w:t>
      </w:r>
      <w:r w:rsidR="00BB1C63">
        <w:rPr>
          <w:rFonts w:hint="eastAsia"/>
          <w:lang w:eastAsia="zh-CN"/>
        </w:rPr>
        <w:t xml:space="preserve"> a static DL/UL subframe ratio for all TRPs. Specifically, </w:t>
      </w:r>
      <w:r>
        <w:rPr>
          <w:rFonts w:hint="eastAsia"/>
          <w:lang w:eastAsia="zh-CN"/>
        </w:rPr>
        <w:t>w</w:t>
      </w:r>
      <w:r w:rsidRPr="00F85B67">
        <w:rPr>
          <w:rFonts w:hint="eastAsia"/>
          <w:lang w:eastAsia="zh-CN"/>
        </w:rPr>
        <w:t xml:space="preserve">hen the traffic ratio of DL/UL is </w:t>
      </w:r>
      <w:r w:rsidR="00533B4C" w:rsidRPr="00F85B67">
        <w:rPr>
          <w:lang w:eastAsia="zh-CN"/>
        </w:rPr>
        <w:t>4:1</w:t>
      </w:r>
      <w:r w:rsidR="00533B4C">
        <w:rPr>
          <w:rFonts w:hint="eastAsia"/>
          <w:lang w:eastAsia="zh-CN"/>
        </w:rPr>
        <w:t>,</w:t>
      </w:r>
      <w:r w:rsidRPr="00F85B67">
        <w:rPr>
          <w:lang w:eastAsia="zh-CN"/>
        </w:rPr>
        <w:t xml:space="preserve"> the</w:t>
      </w:r>
      <w:r w:rsidRPr="00F85B67">
        <w:rPr>
          <w:rFonts w:hint="eastAsia"/>
          <w:lang w:eastAsia="zh-CN"/>
        </w:rPr>
        <w:t xml:space="preserve"> baseline d</w:t>
      </w:r>
      <w:r w:rsidRPr="00F85B67">
        <w:rPr>
          <w:lang w:eastAsia="zh-CN"/>
        </w:rPr>
        <w:t>ownlink</w:t>
      </w:r>
      <w:r w:rsidRPr="00F85B67">
        <w:rPr>
          <w:rFonts w:hint="eastAsia"/>
          <w:lang w:eastAsia="zh-CN"/>
        </w:rPr>
        <w:t>-uplink</w:t>
      </w:r>
      <w:r w:rsidRPr="00F85B67">
        <w:rPr>
          <w:lang w:eastAsia="zh-CN"/>
        </w:rPr>
        <w:t xml:space="preserve"> subframe</w:t>
      </w:r>
      <w:r w:rsidRPr="00F85B67">
        <w:rPr>
          <w:rFonts w:hint="eastAsia"/>
          <w:lang w:eastAsia="zh-CN"/>
        </w:rPr>
        <w:t xml:space="preserve"> </w:t>
      </w:r>
      <w:r w:rsidRPr="00F85B67">
        <w:rPr>
          <w:lang w:eastAsia="zh-CN"/>
        </w:rPr>
        <w:t>ratio is</w:t>
      </w:r>
      <w:r w:rsidRPr="00F85B67">
        <w:rPr>
          <w:rFonts w:hint="eastAsia"/>
          <w:lang w:eastAsia="zh-CN"/>
        </w:rPr>
        <w:t xml:space="preserve"> 4:1</w:t>
      </w:r>
      <w:r w:rsidR="001D25AD">
        <w:rPr>
          <w:rFonts w:hint="eastAsia"/>
          <w:kern w:val="2"/>
          <w:lang w:val="en-GB" w:eastAsia="zh-CN"/>
        </w:rPr>
        <w:t>[6]</w:t>
      </w:r>
      <w:r w:rsidRPr="00F85B67">
        <w:rPr>
          <w:rFonts w:hint="eastAsia"/>
          <w:lang w:eastAsia="zh-CN"/>
        </w:rPr>
        <w:t>.</w:t>
      </w:r>
      <w:r w:rsidR="00BB1C63">
        <w:rPr>
          <w:rFonts w:hint="eastAsia"/>
          <w:lang w:eastAsia="zh-CN"/>
        </w:rPr>
        <w:t xml:space="preserve"> For flexible duplex on unpaired spectrum, dynamic DL/UL subframe ratio allocation </w:t>
      </w:r>
      <w:r w:rsidR="009439E4">
        <w:rPr>
          <w:rFonts w:hint="eastAsia"/>
          <w:lang w:eastAsia="zh-CN"/>
        </w:rPr>
        <w:t xml:space="preserve">is </w:t>
      </w:r>
      <w:r w:rsidR="00BB1C63">
        <w:rPr>
          <w:rFonts w:hint="eastAsia"/>
          <w:lang w:eastAsia="zh-CN"/>
        </w:rPr>
        <w:t>used</w:t>
      </w:r>
      <w:r w:rsidR="009439E4">
        <w:rPr>
          <w:rFonts w:hint="eastAsia"/>
          <w:lang w:eastAsia="zh-CN"/>
        </w:rPr>
        <w:t xml:space="preserve"> and</w:t>
      </w:r>
      <w:r w:rsidR="00BB1C63">
        <w:rPr>
          <w:rFonts w:hint="eastAsia"/>
          <w:lang w:eastAsia="zh-CN"/>
        </w:rPr>
        <w:t xml:space="preserve"> adapt</w:t>
      </w:r>
      <w:r w:rsidR="009439E4">
        <w:rPr>
          <w:rFonts w:hint="eastAsia"/>
          <w:lang w:eastAsia="zh-CN"/>
        </w:rPr>
        <w:t>ed</w:t>
      </w:r>
      <w:r w:rsidR="00BB1C63">
        <w:rPr>
          <w:rFonts w:hint="eastAsia"/>
          <w:lang w:eastAsia="zh-CN"/>
        </w:rPr>
        <w:t xml:space="preserve"> to the </w:t>
      </w:r>
      <w:r w:rsidR="00B53490" w:rsidRPr="00A53B82">
        <w:rPr>
          <w:lang w:eastAsia="zh-CN"/>
        </w:rPr>
        <w:t>instantaneous</w:t>
      </w:r>
      <w:r w:rsidR="00B53490">
        <w:rPr>
          <w:rFonts w:hint="eastAsia"/>
          <w:lang w:eastAsia="zh-CN"/>
        </w:rPr>
        <w:t xml:space="preserve"> </w:t>
      </w:r>
      <w:r w:rsidR="00BB1C63">
        <w:rPr>
          <w:rFonts w:hint="eastAsia"/>
          <w:lang w:eastAsia="zh-CN"/>
        </w:rPr>
        <w:t>DL/UL traffic need.</w:t>
      </w:r>
    </w:p>
    <w:p w:rsidR="00F14685" w:rsidRDefault="00F14685" w:rsidP="00B95C5D">
      <w:pPr>
        <w:rPr>
          <w:lang w:eastAsia="zh-CN"/>
        </w:rPr>
      </w:pPr>
      <w:r>
        <w:rPr>
          <w:rFonts w:hint="eastAsia"/>
          <w:lang w:eastAsia="zh-CN"/>
        </w:rPr>
        <w:t xml:space="preserve">For paired spectrum, </w:t>
      </w:r>
      <w:r w:rsidR="00BB1C63">
        <w:rPr>
          <w:rFonts w:hint="eastAsia"/>
          <w:lang w:eastAsia="zh-CN"/>
        </w:rPr>
        <w:t xml:space="preserve">the baseline resource allocation is based on FDD, where a symmetric DL and UL bandwidth is allocated. </w:t>
      </w:r>
      <w:r w:rsidR="004F30FE">
        <w:rPr>
          <w:rFonts w:hint="eastAsia"/>
          <w:lang w:eastAsia="zh-CN"/>
        </w:rPr>
        <w:t xml:space="preserve">For flexible duplex on paired spectrum, </w:t>
      </w:r>
      <w:r w:rsidR="00F0295E">
        <w:rPr>
          <w:rFonts w:hint="eastAsia"/>
          <w:lang w:eastAsia="zh-CN"/>
        </w:rPr>
        <w:t xml:space="preserve">we consider </w:t>
      </w:r>
      <w:r w:rsidR="004F30FE">
        <w:rPr>
          <w:rFonts w:hint="eastAsia"/>
          <w:lang w:eastAsia="zh-CN"/>
        </w:rPr>
        <w:t xml:space="preserve">a flexible downlink and uplink transmission on UL carrier </w:t>
      </w:r>
      <w:r w:rsidR="00C86C5F">
        <w:rPr>
          <w:rFonts w:hint="eastAsia"/>
          <w:lang w:eastAsia="zh-CN"/>
        </w:rPr>
        <w:t>of the</w:t>
      </w:r>
      <w:r w:rsidR="004F30FE">
        <w:rPr>
          <w:rFonts w:hint="eastAsia"/>
          <w:lang w:eastAsia="zh-CN"/>
        </w:rPr>
        <w:t xml:space="preserve"> traditional FDD, and employ dynamic DL/UL subframe ratio allocation on that carrier. </w:t>
      </w:r>
    </w:p>
    <w:p w:rsidR="00B46100" w:rsidRPr="00B95C5D" w:rsidRDefault="00AC3383" w:rsidP="00B95C5D">
      <w:pPr>
        <w:rPr>
          <w:rFonts w:eastAsia="宋体"/>
          <w:lang w:eastAsia="zh-CN"/>
        </w:rPr>
      </w:pPr>
      <w:r>
        <w:rPr>
          <w:lang w:eastAsia="zh-CN"/>
        </w:rPr>
        <w:fldChar w:fldCharType="begin"/>
      </w:r>
      <w:r w:rsidR="00B46100">
        <w:rPr>
          <w:lang w:eastAsia="zh-CN"/>
        </w:rPr>
        <w:instrText xml:space="preserve"> REF _Ref462231473 \h </w:instrText>
      </w:r>
      <w:r>
        <w:rPr>
          <w:lang w:eastAsia="zh-CN"/>
        </w:rPr>
      </w:r>
      <w:r>
        <w:rPr>
          <w:lang w:eastAsia="zh-CN"/>
        </w:rPr>
        <w:fldChar w:fldCharType="separate"/>
      </w:r>
      <w:r w:rsidR="00B46100" w:rsidRPr="0059746F">
        <w:t xml:space="preserve">Table </w:t>
      </w:r>
      <w:r w:rsidR="00B46100" w:rsidRPr="0059746F">
        <w:rPr>
          <w:noProof/>
        </w:rPr>
        <w:t>1</w:t>
      </w:r>
      <w:r>
        <w:rPr>
          <w:lang w:eastAsia="zh-CN"/>
        </w:rPr>
        <w:fldChar w:fldCharType="end"/>
      </w:r>
      <w:r w:rsidR="00B46100">
        <w:rPr>
          <w:rFonts w:hint="eastAsia"/>
          <w:lang w:eastAsia="zh-CN"/>
        </w:rPr>
        <w:t xml:space="preserve"> provides the summary of the employed subframe allocation for baseline and flexible duplex</w:t>
      </w:r>
    </w:p>
    <w:p w:rsidR="00986EF5" w:rsidRPr="00754506" w:rsidRDefault="00986EF5" w:rsidP="00986EF5">
      <w:pPr>
        <w:pStyle w:val="a5"/>
        <w:keepNext/>
        <w:rPr>
          <w:kern w:val="0"/>
        </w:rPr>
      </w:pPr>
      <w:bookmarkStart w:id="2" w:name="_Ref462231473"/>
      <w:r w:rsidRPr="00754506">
        <w:t xml:space="preserve">Table </w:t>
      </w:r>
      <w:r w:rsidR="00AC3383" w:rsidRPr="00754506">
        <w:fldChar w:fldCharType="begin"/>
      </w:r>
      <w:r w:rsidR="001B7384">
        <w:instrText xml:space="preserve"> SEQ Table \* ARABIC </w:instrText>
      </w:r>
      <w:r w:rsidR="00AC3383" w:rsidRPr="00754506">
        <w:fldChar w:fldCharType="separate"/>
      </w:r>
      <w:r w:rsidR="009703D1" w:rsidRPr="00754506">
        <w:rPr>
          <w:noProof/>
        </w:rPr>
        <w:t>1</w:t>
      </w:r>
      <w:r w:rsidR="00AC3383" w:rsidRPr="00754506">
        <w:fldChar w:fldCharType="end"/>
      </w:r>
      <w:bookmarkEnd w:id="2"/>
      <w:r w:rsidRPr="00754506">
        <w:t xml:space="preserve"> </w:t>
      </w:r>
      <w:r w:rsidR="00CA4772" w:rsidRPr="00754506">
        <w:rPr>
          <w:kern w:val="0"/>
        </w:rPr>
        <w:t>simulation setup parameters and resource allocations</w:t>
      </w:r>
    </w:p>
    <w:p w:rsidR="00E56318" w:rsidRPr="00754506" w:rsidRDefault="001B7384" w:rsidP="00E56318">
      <w:pPr>
        <w:jc w:val="center"/>
      </w:pPr>
      <w:r>
        <w:rPr>
          <w:lang w:val="en-GB" w:eastAsia="zh-CN"/>
        </w:rPr>
        <w:t>(a) Paired spectrum</w:t>
      </w:r>
    </w:p>
    <w:tbl>
      <w:tblPr>
        <w:tblStyle w:val="ac"/>
        <w:tblW w:w="0" w:type="auto"/>
        <w:jc w:val="center"/>
        <w:tblLook w:val="04A0"/>
      </w:tblPr>
      <w:tblGrid>
        <w:gridCol w:w="1822"/>
        <w:gridCol w:w="1858"/>
        <w:gridCol w:w="2740"/>
        <w:gridCol w:w="3113"/>
      </w:tblGrid>
      <w:tr w:rsidR="007762ED" w:rsidRPr="00754506" w:rsidTr="007762ED">
        <w:trPr>
          <w:jc w:val="center"/>
        </w:trPr>
        <w:tc>
          <w:tcPr>
            <w:tcW w:w="1822" w:type="dxa"/>
          </w:tcPr>
          <w:p w:rsidR="007762ED" w:rsidRPr="00754506" w:rsidRDefault="007762ED" w:rsidP="004266CA">
            <w:pPr>
              <w:spacing w:after="0"/>
              <w:jc w:val="left"/>
              <w:rPr>
                <w:lang w:val="en-GB" w:eastAsia="zh-CN"/>
              </w:rPr>
            </w:pPr>
          </w:p>
        </w:tc>
        <w:tc>
          <w:tcPr>
            <w:tcW w:w="1858" w:type="dxa"/>
          </w:tcPr>
          <w:p w:rsidR="0077514F" w:rsidRDefault="00295D78" w:rsidP="004266CA">
            <w:pPr>
              <w:keepNext/>
              <w:widowControl/>
              <w:spacing w:after="0"/>
              <w:jc w:val="left"/>
              <w:outlineLvl w:val="0"/>
              <w:rPr>
                <w:sz w:val="20"/>
                <w:szCs w:val="20"/>
                <w:lang w:val="en-GB" w:eastAsia="zh-CN"/>
              </w:rPr>
            </w:pPr>
            <w:r w:rsidRPr="00295D78">
              <w:rPr>
                <w:sz w:val="20"/>
                <w:szCs w:val="20"/>
                <w:lang w:val="en-GB" w:eastAsia="zh-CN"/>
              </w:rPr>
              <w:t>DL/UL</w:t>
            </w:r>
          </w:p>
        </w:tc>
        <w:tc>
          <w:tcPr>
            <w:tcW w:w="2740" w:type="dxa"/>
          </w:tcPr>
          <w:p w:rsidR="0077514F" w:rsidRDefault="00295D78" w:rsidP="004266CA">
            <w:pPr>
              <w:keepNext/>
              <w:widowControl/>
              <w:spacing w:after="0"/>
              <w:jc w:val="left"/>
              <w:outlineLvl w:val="0"/>
              <w:rPr>
                <w:b/>
                <w:bCs/>
                <w:kern w:val="2"/>
                <w:sz w:val="20"/>
                <w:szCs w:val="20"/>
                <w:lang w:val="en-GB" w:eastAsia="zh-CN"/>
              </w:rPr>
            </w:pPr>
            <w:r w:rsidRPr="00295D78">
              <w:rPr>
                <w:sz w:val="20"/>
                <w:szCs w:val="20"/>
                <w:lang w:val="en-GB" w:eastAsia="zh-CN"/>
              </w:rPr>
              <w:t>Baseline (Traditional FDD)</w:t>
            </w:r>
          </w:p>
        </w:tc>
        <w:tc>
          <w:tcPr>
            <w:tcW w:w="3113" w:type="dxa"/>
          </w:tcPr>
          <w:p w:rsidR="0077514F" w:rsidRDefault="00295D78" w:rsidP="004266CA">
            <w:pPr>
              <w:keepNext/>
              <w:widowControl/>
              <w:spacing w:after="0"/>
              <w:jc w:val="left"/>
              <w:outlineLvl w:val="0"/>
              <w:rPr>
                <w:b/>
                <w:bCs/>
                <w:kern w:val="2"/>
                <w:sz w:val="20"/>
                <w:szCs w:val="20"/>
                <w:lang w:val="en-GB" w:eastAsia="zh-CN"/>
              </w:rPr>
            </w:pPr>
            <w:r w:rsidRPr="00295D78">
              <w:rPr>
                <w:sz w:val="20"/>
                <w:szCs w:val="20"/>
                <w:lang w:val="en-GB" w:eastAsia="zh-CN"/>
              </w:rPr>
              <w:t>Flexible duplex</w:t>
            </w:r>
          </w:p>
        </w:tc>
      </w:tr>
      <w:tr w:rsidR="007762ED" w:rsidRPr="00754506" w:rsidTr="007762ED">
        <w:trPr>
          <w:jc w:val="center"/>
        </w:trPr>
        <w:tc>
          <w:tcPr>
            <w:tcW w:w="1822" w:type="dxa"/>
            <w:vMerge w:val="restart"/>
          </w:tcPr>
          <w:p w:rsidR="007762ED" w:rsidRPr="00754506" w:rsidRDefault="00295D78" w:rsidP="004266CA">
            <w:pPr>
              <w:spacing w:after="0"/>
              <w:rPr>
                <w:lang w:val="en-GB" w:eastAsia="zh-CN"/>
              </w:rPr>
            </w:pPr>
            <w:r w:rsidRPr="00295D78">
              <w:rPr>
                <w:sz w:val="20"/>
                <w:szCs w:val="20"/>
                <w:lang w:eastAsia="zh-CN"/>
              </w:rPr>
              <w:t>DL/UL subframe ratio</w:t>
            </w:r>
          </w:p>
        </w:tc>
        <w:tc>
          <w:tcPr>
            <w:tcW w:w="1858" w:type="dxa"/>
            <w:vAlign w:val="center"/>
          </w:tcPr>
          <w:p w:rsidR="0077514F" w:rsidRDefault="00295D78" w:rsidP="004266CA">
            <w:pPr>
              <w:keepNext/>
              <w:widowControl/>
              <w:spacing w:after="0"/>
              <w:outlineLvl w:val="0"/>
              <w:rPr>
                <w:sz w:val="20"/>
                <w:szCs w:val="20"/>
                <w:lang w:val="en-GB" w:eastAsia="zh-CN"/>
              </w:rPr>
            </w:pPr>
            <w:r w:rsidRPr="00295D78">
              <w:rPr>
                <w:sz w:val="20"/>
                <w:szCs w:val="20"/>
                <w:lang w:val="en-GB" w:eastAsia="zh-CN"/>
              </w:rPr>
              <w:t>DL carrier</w:t>
            </w:r>
          </w:p>
        </w:tc>
        <w:tc>
          <w:tcPr>
            <w:tcW w:w="2740" w:type="dxa"/>
            <w:vAlign w:val="center"/>
          </w:tcPr>
          <w:p w:rsidR="0077514F" w:rsidRDefault="00295D78" w:rsidP="004266CA">
            <w:pPr>
              <w:keepNext/>
              <w:widowControl/>
              <w:spacing w:after="0"/>
              <w:outlineLvl w:val="0"/>
              <w:rPr>
                <w:sz w:val="20"/>
                <w:szCs w:val="20"/>
                <w:lang w:val="en-GB" w:eastAsia="zh-CN"/>
              </w:rPr>
            </w:pPr>
            <w:r w:rsidRPr="00295D78">
              <w:rPr>
                <w:sz w:val="20"/>
                <w:szCs w:val="20"/>
                <w:lang w:val="en-GB" w:eastAsia="zh-CN"/>
              </w:rPr>
              <w:t>DL only transmission</w:t>
            </w:r>
          </w:p>
        </w:tc>
        <w:tc>
          <w:tcPr>
            <w:tcW w:w="3113" w:type="dxa"/>
            <w:vAlign w:val="center"/>
          </w:tcPr>
          <w:p w:rsidR="0077514F" w:rsidRDefault="00295D78" w:rsidP="004266CA">
            <w:pPr>
              <w:keepNext/>
              <w:widowControl/>
              <w:spacing w:after="0"/>
              <w:jc w:val="left"/>
              <w:outlineLvl w:val="0"/>
              <w:rPr>
                <w:sz w:val="20"/>
                <w:szCs w:val="20"/>
                <w:lang w:val="en-GB" w:eastAsia="zh-CN"/>
              </w:rPr>
            </w:pPr>
            <w:r w:rsidRPr="00295D78">
              <w:rPr>
                <w:sz w:val="20"/>
                <w:szCs w:val="20"/>
                <w:lang w:val="en-GB" w:eastAsia="zh-CN"/>
              </w:rPr>
              <w:t>DL data transmission and UL SRS transmission (see below)</w:t>
            </w:r>
          </w:p>
        </w:tc>
      </w:tr>
      <w:tr w:rsidR="007762ED" w:rsidRPr="00754506" w:rsidTr="004266CA">
        <w:trPr>
          <w:trHeight w:val="359"/>
          <w:jc w:val="center"/>
        </w:trPr>
        <w:tc>
          <w:tcPr>
            <w:tcW w:w="1822" w:type="dxa"/>
            <w:vMerge/>
          </w:tcPr>
          <w:p w:rsidR="007762ED" w:rsidRPr="00754506" w:rsidRDefault="007762ED" w:rsidP="004266CA">
            <w:pPr>
              <w:widowControl/>
              <w:spacing w:after="0"/>
              <w:rPr>
                <w:lang w:val="en-GB" w:eastAsia="zh-CN"/>
              </w:rPr>
            </w:pPr>
          </w:p>
        </w:tc>
        <w:tc>
          <w:tcPr>
            <w:tcW w:w="1858" w:type="dxa"/>
            <w:vAlign w:val="center"/>
          </w:tcPr>
          <w:p w:rsidR="007762ED" w:rsidRPr="00754506" w:rsidRDefault="00295D78" w:rsidP="004266CA">
            <w:pPr>
              <w:keepNext/>
              <w:widowControl/>
              <w:spacing w:after="0"/>
              <w:outlineLvl w:val="0"/>
              <w:rPr>
                <w:sz w:val="20"/>
                <w:szCs w:val="20"/>
                <w:lang w:val="en-GB" w:eastAsia="zh-CN"/>
              </w:rPr>
            </w:pPr>
            <w:r w:rsidRPr="00295D78">
              <w:rPr>
                <w:sz w:val="20"/>
                <w:szCs w:val="20"/>
                <w:lang w:val="en-GB" w:eastAsia="zh-CN"/>
              </w:rPr>
              <w:t>UL carrier</w:t>
            </w:r>
          </w:p>
        </w:tc>
        <w:tc>
          <w:tcPr>
            <w:tcW w:w="2740" w:type="dxa"/>
            <w:vAlign w:val="center"/>
          </w:tcPr>
          <w:p w:rsidR="007762ED" w:rsidRPr="00754506" w:rsidRDefault="00295D78" w:rsidP="004266CA">
            <w:pPr>
              <w:keepNext/>
              <w:widowControl/>
              <w:spacing w:after="0"/>
              <w:outlineLvl w:val="0"/>
              <w:rPr>
                <w:sz w:val="20"/>
                <w:szCs w:val="20"/>
                <w:lang w:val="en-GB" w:eastAsia="zh-CN"/>
              </w:rPr>
            </w:pPr>
            <w:r w:rsidRPr="00295D78">
              <w:rPr>
                <w:sz w:val="20"/>
                <w:szCs w:val="20"/>
                <w:lang w:val="en-GB" w:eastAsia="zh-CN"/>
              </w:rPr>
              <w:t>UL only transmission</w:t>
            </w:r>
          </w:p>
        </w:tc>
        <w:tc>
          <w:tcPr>
            <w:tcW w:w="3113" w:type="dxa"/>
            <w:vAlign w:val="center"/>
          </w:tcPr>
          <w:p w:rsidR="007762ED" w:rsidRPr="00754506" w:rsidRDefault="00295D78" w:rsidP="004266CA">
            <w:pPr>
              <w:keepNext/>
              <w:widowControl/>
              <w:spacing w:after="0"/>
              <w:jc w:val="left"/>
              <w:outlineLvl w:val="0"/>
              <w:rPr>
                <w:sz w:val="20"/>
                <w:szCs w:val="20"/>
                <w:lang w:val="en-GB" w:eastAsia="zh-CN"/>
              </w:rPr>
            </w:pPr>
            <w:r w:rsidRPr="00295D78">
              <w:rPr>
                <w:sz w:val="20"/>
                <w:szCs w:val="20"/>
                <w:lang w:eastAsia="zh-CN"/>
              </w:rPr>
              <w:t xml:space="preserve">Flexible UL/DL </w:t>
            </w:r>
            <w:proofErr w:type="spellStart"/>
            <w:r w:rsidRPr="00295D78">
              <w:rPr>
                <w:sz w:val="20"/>
                <w:szCs w:val="20"/>
                <w:lang w:eastAsia="zh-CN"/>
              </w:rPr>
              <w:t>subframe</w:t>
            </w:r>
            <w:proofErr w:type="spellEnd"/>
            <w:r w:rsidRPr="00295D78">
              <w:rPr>
                <w:sz w:val="20"/>
                <w:szCs w:val="20"/>
                <w:lang w:eastAsia="zh-CN"/>
              </w:rPr>
              <w:t xml:space="preserve"> ratio allocation</w:t>
            </w:r>
          </w:p>
        </w:tc>
      </w:tr>
      <w:tr w:rsidR="001703A7" w:rsidRPr="00754506" w:rsidTr="00707E82">
        <w:trPr>
          <w:jc w:val="center"/>
        </w:trPr>
        <w:tc>
          <w:tcPr>
            <w:tcW w:w="1822" w:type="dxa"/>
            <w:vMerge w:val="restart"/>
          </w:tcPr>
          <w:p w:rsidR="001703A7" w:rsidRPr="00754506" w:rsidRDefault="00295D78" w:rsidP="004266CA">
            <w:pPr>
              <w:spacing w:after="0"/>
              <w:rPr>
                <w:lang w:val="en-GB" w:eastAsia="zh-CN"/>
              </w:rPr>
            </w:pPr>
            <w:r w:rsidRPr="00295D78">
              <w:rPr>
                <w:sz w:val="20"/>
                <w:szCs w:val="20"/>
                <w:lang w:eastAsia="zh-CN"/>
              </w:rPr>
              <w:t>DL/UL carrier bandwidth</w:t>
            </w:r>
          </w:p>
        </w:tc>
        <w:tc>
          <w:tcPr>
            <w:tcW w:w="1858" w:type="dxa"/>
            <w:vAlign w:val="center"/>
          </w:tcPr>
          <w:p w:rsidR="001703A7" w:rsidRPr="00754506" w:rsidRDefault="00295D78" w:rsidP="004266CA">
            <w:pPr>
              <w:keepNext/>
              <w:widowControl/>
              <w:spacing w:after="0"/>
              <w:outlineLvl w:val="0"/>
              <w:rPr>
                <w:sz w:val="20"/>
                <w:szCs w:val="20"/>
                <w:lang w:val="en-GB" w:eastAsia="zh-CN"/>
              </w:rPr>
            </w:pPr>
            <w:r w:rsidRPr="00295D78">
              <w:rPr>
                <w:sz w:val="20"/>
                <w:szCs w:val="20"/>
                <w:lang w:val="en-GB" w:eastAsia="zh-CN"/>
              </w:rPr>
              <w:t>DL carrier</w:t>
            </w:r>
          </w:p>
        </w:tc>
        <w:tc>
          <w:tcPr>
            <w:tcW w:w="5853" w:type="dxa"/>
            <w:gridSpan w:val="2"/>
            <w:vAlign w:val="center"/>
          </w:tcPr>
          <w:p w:rsidR="001703A7" w:rsidRPr="00754506" w:rsidRDefault="00295D78" w:rsidP="004266CA">
            <w:pPr>
              <w:keepNext/>
              <w:widowControl/>
              <w:spacing w:after="0"/>
              <w:jc w:val="left"/>
              <w:outlineLvl w:val="0"/>
              <w:rPr>
                <w:sz w:val="20"/>
                <w:szCs w:val="20"/>
                <w:lang w:val="en-GB" w:eastAsia="zh-CN"/>
              </w:rPr>
            </w:pPr>
            <w:r w:rsidRPr="00295D78">
              <w:rPr>
                <w:sz w:val="20"/>
                <w:szCs w:val="20"/>
                <w:lang w:val="en-GB" w:eastAsia="zh-CN"/>
              </w:rPr>
              <w:t>2GHz: 10MHz</w:t>
            </w:r>
          </w:p>
        </w:tc>
      </w:tr>
      <w:tr w:rsidR="001703A7" w:rsidRPr="00754506" w:rsidTr="00707E82">
        <w:trPr>
          <w:jc w:val="center"/>
        </w:trPr>
        <w:tc>
          <w:tcPr>
            <w:tcW w:w="1822" w:type="dxa"/>
            <w:vMerge/>
          </w:tcPr>
          <w:p w:rsidR="001703A7" w:rsidRPr="00754506" w:rsidRDefault="001703A7" w:rsidP="004266CA">
            <w:pPr>
              <w:widowControl/>
              <w:spacing w:after="0"/>
              <w:rPr>
                <w:sz w:val="20"/>
                <w:szCs w:val="20"/>
                <w:lang w:eastAsia="zh-CN"/>
              </w:rPr>
            </w:pPr>
          </w:p>
        </w:tc>
        <w:tc>
          <w:tcPr>
            <w:tcW w:w="1858" w:type="dxa"/>
            <w:vAlign w:val="center"/>
          </w:tcPr>
          <w:p w:rsidR="001703A7" w:rsidRPr="00754506" w:rsidRDefault="00295D78" w:rsidP="004266CA">
            <w:pPr>
              <w:widowControl/>
              <w:spacing w:after="0"/>
              <w:rPr>
                <w:sz w:val="20"/>
                <w:szCs w:val="20"/>
                <w:lang w:val="en-GB" w:eastAsia="zh-CN"/>
              </w:rPr>
            </w:pPr>
            <w:r w:rsidRPr="00295D78">
              <w:rPr>
                <w:sz w:val="20"/>
                <w:szCs w:val="20"/>
                <w:lang w:val="en-GB" w:eastAsia="zh-CN"/>
              </w:rPr>
              <w:t>UL carrier</w:t>
            </w:r>
          </w:p>
        </w:tc>
        <w:tc>
          <w:tcPr>
            <w:tcW w:w="5853" w:type="dxa"/>
            <w:gridSpan w:val="2"/>
            <w:vAlign w:val="center"/>
          </w:tcPr>
          <w:p w:rsidR="001703A7" w:rsidRPr="00754506" w:rsidRDefault="00295D78" w:rsidP="004266CA">
            <w:pPr>
              <w:widowControl/>
              <w:spacing w:after="0"/>
              <w:jc w:val="left"/>
              <w:rPr>
                <w:sz w:val="20"/>
                <w:szCs w:val="20"/>
                <w:lang w:val="en-GB" w:eastAsia="zh-CN"/>
              </w:rPr>
            </w:pPr>
            <w:r w:rsidRPr="00295D78">
              <w:rPr>
                <w:sz w:val="20"/>
                <w:szCs w:val="20"/>
                <w:lang w:val="en-GB" w:eastAsia="zh-CN"/>
              </w:rPr>
              <w:t>2GHz: 10MHz</w:t>
            </w:r>
          </w:p>
        </w:tc>
      </w:tr>
      <w:bookmarkEnd w:id="0"/>
      <w:bookmarkEnd w:id="1"/>
    </w:tbl>
    <w:p w:rsidR="00A5485F" w:rsidRPr="00754506" w:rsidRDefault="00A5485F" w:rsidP="00A5485F">
      <w:pPr>
        <w:jc w:val="center"/>
        <w:rPr>
          <w:lang w:val="en-GB" w:eastAsia="zh-CN"/>
        </w:rPr>
      </w:pPr>
    </w:p>
    <w:p w:rsidR="00A5485F" w:rsidRPr="00754506" w:rsidRDefault="001B7384" w:rsidP="00D92F97">
      <w:pPr>
        <w:jc w:val="center"/>
        <w:rPr>
          <w:lang w:val="en-GB" w:eastAsia="zh-CN"/>
        </w:rPr>
      </w:pPr>
      <w:r>
        <w:rPr>
          <w:lang w:val="en-GB" w:eastAsia="zh-CN"/>
        </w:rPr>
        <w:t>(b) Unpaired spectrum</w:t>
      </w:r>
    </w:p>
    <w:tbl>
      <w:tblPr>
        <w:tblW w:w="0" w:type="auto"/>
        <w:jc w:val="center"/>
        <w:tblInd w:w="-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3504"/>
        <w:gridCol w:w="3584"/>
      </w:tblGrid>
      <w:tr w:rsidR="00D92F97" w:rsidRPr="00754506" w:rsidTr="006E3DD0">
        <w:trPr>
          <w:jc w:val="center"/>
        </w:trPr>
        <w:tc>
          <w:tcPr>
            <w:tcW w:w="2065" w:type="dxa"/>
          </w:tcPr>
          <w:p w:rsidR="00D92F97" w:rsidRPr="00754506" w:rsidRDefault="00D92F97" w:rsidP="006E3DD0">
            <w:pPr>
              <w:widowControl w:val="0"/>
              <w:spacing w:after="0"/>
              <w:jc w:val="left"/>
              <w:rPr>
                <w:sz w:val="20"/>
                <w:szCs w:val="20"/>
                <w:lang w:val="en-GB" w:eastAsia="zh-CN"/>
              </w:rPr>
            </w:pPr>
          </w:p>
        </w:tc>
        <w:tc>
          <w:tcPr>
            <w:tcW w:w="3504" w:type="dxa"/>
          </w:tcPr>
          <w:p w:rsidR="00D92F97" w:rsidRPr="00754506" w:rsidRDefault="00295D78" w:rsidP="006E3DD0">
            <w:pPr>
              <w:widowControl w:val="0"/>
              <w:spacing w:after="0"/>
              <w:jc w:val="left"/>
              <w:rPr>
                <w:sz w:val="20"/>
                <w:szCs w:val="20"/>
                <w:lang w:val="en-GB" w:eastAsia="zh-CN"/>
              </w:rPr>
            </w:pPr>
            <w:r w:rsidRPr="00295D78">
              <w:rPr>
                <w:sz w:val="20"/>
                <w:szCs w:val="20"/>
                <w:lang w:val="en-GB" w:eastAsia="zh-CN"/>
              </w:rPr>
              <w:t>Baseline (Traditional TDD)</w:t>
            </w:r>
          </w:p>
        </w:tc>
        <w:tc>
          <w:tcPr>
            <w:tcW w:w="3584" w:type="dxa"/>
          </w:tcPr>
          <w:p w:rsidR="00D92F97" w:rsidRPr="00754506" w:rsidRDefault="00295D78" w:rsidP="006E3DD0">
            <w:pPr>
              <w:widowControl w:val="0"/>
              <w:spacing w:after="0"/>
              <w:jc w:val="left"/>
              <w:rPr>
                <w:sz w:val="20"/>
                <w:szCs w:val="20"/>
                <w:lang w:val="en-GB" w:eastAsia="zh-CN"/>
              </w:rPr>
            </w:pPr>
            <w:r w:rsidRPr="00295D78">
              <w:rPr>
                <w:sz w:val="20"/>
                <w:szCs w:val="20"/>
                <w:lang w:val="en-GB" w:eastAsia="zh-CN"/>
              </w:rPr>
              <w:t>Flexible duplex</w:t>
            </w:r>
          </w:p>
        </w:tc>
      </w:tr>
      <w:tr w:rsidR="00D92F97" w:rsidRPr="00754506" w:rsidTr="006E3DD0">
        <w:trPr>
          <w:jc w:val="center"/>
        </w:trPr>
        <w:tc>
          <w:tcPr>
            <w:tcW w:w="2065" w:type="dxa"/>
          </w:tcPr>
          <w:p w:rsidR="00D92F97" w:rsidRPr="00754506" w:rsidRDefault="00295D78" w:rsidP="006E3DD0">
            <w:pPr>
              <w:pStyle w:val="af4"/>
              <w:widowControl w:val="0"/>
              <w:spacing w:after="0"/>
              <w:ind w:right="6" w:firstLineChars="0" w:firstLine="0"/>
              <w:jc w:val="left"/>
              <w:rPr>
                <w:sz w:val="20"/>
                <w:szCs w:val="20"/>
                <w:lang w:val="en-GB" w:eastAsia="zh-CN"/>
              </w:rPr>
            </w:pPr>
            <w:r w:rsidRPr="00295D78">
              <w:rPr>
                <w:sz w:val="20"/>
                <w:szCs w:val="20"/>
                <w:lang w:eastAsia="zh-CN"/>
              </w:rPr>
              <w:t>DL/UL subframe ratio</w:t>
            </w:r>
          </w:p>
        </w:tc>
        <w:tc>
          <w:tcPr>
            <w:tcW w:w="3504" w:type="dxa"/>
          </w:tcPr>
          <w:p w:rsidR="00D92F97" w:rsidRPr="00754506" w:rsidRDefault="00295D78" w:rsidP="006E3DD0">
            <w:pPr>
              <w:widowControl w:val="0"/>
              <w:spacing w:after="0"/>
              <w:jc w:val="left"/>
              <w:rPr>
                <w:sz w:val="20"/>
                <w:szCs w:val="20"/>
                <w:lang w:eastAsia="zh-CN"/>
              </w:rPr>
            </w:pPr>
            <w:r w:rsidRPr="00295D78">
              <w:rPr>
                <w:sz w:val="20"/>
                <w:szCs w:val="20"/>
                <w:lang w:eastAsia="zh-CN"/>
              </w:rPr>
              <w:t xml:space="preserve">semi-static subframe allocation </w:t>
            </w:r>
          </w:p>
          <w:p w:rsidR="00D92F97" w:rsidRPr="00754506" w:rsidRDefault="00295D78" w:rsidP="00D92F97">
            <w:pPr>
              <w:widowControl w:val="0"/>
              <w:numPr>
                <w:ilvl w:val="0"/>
                <w:numId w:val="31"/>
              </w:numPr>
              <w:spacing w:after="0"/>
              <w:jc w:val="left"/>
              <w:rPr>
                <w:sz w:val="20"/>
                <w:szCs w:val="20"/>
                <w:lang w:val="en-GB" w:eastAsia="zh-CN"/>
              </w:rPr>
            </w:pPr>
            <w:r w:rsidRPr="00295D78">
              <w:rPr>
                <w:sz w:val="20"/>
                <w:szCs w:val="20"/>
                <w:lang w:eastAsia="zh-CN"/>
              </w:rPr>
              <w:t>For DL:UL traffic ratio = 4:1, DL/UL subframe = 4:1</w:t>
            </w:r>
          </w:p>
        </w:tc>
        <w:tc>
          <w:tcPr>
            <w:tcW w:w="3584" w:type="dxa"/>
          </w:tcPr>
          <w:p w:rsidR="00D92F97" w:rsidRPr="00754506" w:rsidRDefault="00295D78" w:rsidP="006E3DD0">
            <w:pPr>
              <w:widowControl w:val="0"/>
              <w:spacing w:after="0"/>
              <w:jc w:val="left"/>
              <w:rPr>
                <w:sz w:val="20"/>
                <w:szCs w:val="20"/>
                <w:lang w:val="en-GB" w:eastAsia="zh-CN"/>
              </w:rPr>
            </w:pPr>
            <w:r w:rsidRPr="00295D78">
              <w:rPr>
                <w:sz w:val="20"/>
                <w:szCs w:val="20"/>
                <w:lang w:eastAsia="zh-CN"/>
              </w:rPr>
              <w:t>Flexible UL/DL subframe ratio allocation</w:t>
            </w:r>
          </w:p>
        </w:tc>
      </w:tr>
      <w:tr w:rsidR="00D92F97" w:rsidRPr="00754506" w:rsidTr="006E3DD0">
        <w:trPr>
          <w:jc w:val="center"/>
        </w:trPr>
        <w:tc>
          <w:tcPr>
            <w:tcW w:w="2065" w:type="dxa"/>
          </w:tcPr>
          <w:p w:rsidR="00D92F97" w:rsidRPr="00754506" w:rsidRDefault="00295D78" w:rsidP="006E3DD0">
            <w:pPr>
              <w:pStyle w:val="af4"/>
              <w:widowControl w:val="0"/>
              <w:spacing w:after="0"/>
              <w:ind w:right="6" w:firstLineChars="0" w:firstLine="0"/>
              <w:jc w:val="left"/>
              <w:rPr>
                <w:sz w:val="20"/>
                <w:szCs w:val="20"/>
                <w:lang w:eastAsia="zh-CN"/>
              </w:rPr>
            </w:pPr>
            <w:r w:rsidRPr="00295D78">
              <w:rPr>
                <w:sz w:val="20"/>
                <w:szCs w:val="20"/>
                <w:lang w:eastAsia="zh-CN"/>
              </w:rPr>
              <w:t>DL/UL carrier bandwidth</w:t>
            </w:r>
          </w:p>
        </w:tc>
        <w:tc>
          <w:tcPr>
            <w:tcW w:w="7088" w:type="dxa"/>
            <w:gridSpan w:val="2"/>
          </w:tcPr>
          <w:p w:rsidR="00D92F97" w:rsidRPr="00754506" w:rsidRDefault="00295D78" w:rsidP="006E3DD0">
            <w:pPr>
              <w:widowControl w:val="0"/>
              <w:spacing w:after="0"/>
              <w:jc w:val="left"/>
              <w:rPr>
                <w:sz w:val="20"/>
                <w:szCs w:val="20"/>
                <w:lang w:eastAsia="zh-CN"/>
              </w:rPr>
            </w:pPr>
            <w:r w:rsidRPr="00295D78">
              <w:rPr>
                <w:sz w:val="20"/>
                <w:szCs w:val="20"/>
                <w:lang w:eastAsia="zh-CN"/>
              </w:rPr>
              <w:t>4GHz: 20MHz (DL+UL)</w:t>
            </w:r>
          </w:p>
        </w:tc>
      </w:tr>
    </w:tbl>
    <w:p w:rsidR="00E56318" w:rsidRDefault="006639DC" w:rsidP="00E56318">
      <w:pPr>
        <w:pStyle w:val="2"/>
        <w:rPr>
          <w:lang w:eastAsia="zh-CN"/>
        </w:rPr>
      </w:pPr>
      <w:r>
        <w:rPr>
          <w:rFonts w:hint="eastAsia"/>
          <w:lang w:eastAsia="zh-CN"/>
        </w:rPr>
        <w:t>SRS transmission on DL carrier</w:t>
      </w:r>
    </w:p>
    <w:p w:rsidR="00F0295E" w:rsidRDefault="00F0295E" w:rsidP="00F0295E">
      <w:pPr>
        <w:spacing w:before="120"/>
        <w:ind w:right="6"/>
        <w:rPr>
          <w:lang w:eastAsia="zh-CN"/>
        </w:rPr>
      </w:pPr>
      <w:r w:rsidRPr="003A052A">
        <w:rPr>
          <w:rFonts w:hint="eastAsia"/>
          <w:lang w:eastAsia="zh-CN"/>
        </w:rPr>
        <w:t>A</w:t>
      </w:r>
      <w:r w:rsidRPr="003A052A">
        <w:rPr>
          <w:lang w:eastAsia="zh-CN"/>
        </w:rPr>
        <w:t>ccurate</w:t>
      </w:r>
      <w:r w:rsidRPr="003A052A">
        <w:rPr>
          <w:rFonts w:hint="eastAsia"/>
          <w:lang w:eastAsia="zh-CN"/>
        </w:rPr>
        <w:t xml:space="preserve"> measurement of channel state can improve the system performance. </w:t>
      </w:r>
      <w:r>
        <w:rPr>
          <w:lang w:eastAsia="zh-CN"/>
        </w:rPr>
        <w:t>I</w:t>
      </w:r>
      <w:r>
        <w:rPr>
          <w:rFonts w:hint="eastAsia"/>
          <w:lang w:eastAsia="zh-CN"/>
        </w:rPr>
        <w:t>f s</w:t>
      </w:r>
      <w:r w:rsidRPr="003A052A">
        <w:rPr>
          <w:rFonts w:hint="eastAsia"/>
          <w:lang w:eastAsia="zh-CN"/>
        </w:rPr>
        <w:t xml:space="preserve">ounding reference signal </w:t>
      </w:r>
      <w:r w:rsidR="00737003">
        <w:rPr>
          <w:rFonts w:hint="eastAsia"/>
          <w:lang w:eastAsia="zh-CN"/>
        </w:rPr>
        <w:t xml:space="preserve">(SRS) </w:t>
      </w:r>
      <w:r>
        <w:rPr>
          <w:rFonts w:hint="eastAsia"/>
          <w:lang w:eastAsia="zh-CN"/>
        </w:rPr>
        <w:t xml:space="preserve">could </w:t>
      </w:r>
      <w:r w:rsidRPr="003A052A">
        <w:rPr>
          <w:rFonts w:hint="eastAsia"/>
          <w:lang w:eastAsia="zh-CN"/>
        </w:rPr>
        <w:t xml:space="preserve">be allowed in the part of the paired spectrum used </w:t>
      </w:r>
      <w:r w:rsidRPr="003A052A">
        <w:rPr>
          <w:lang w:eastAsia="zh-CN"/>
        </w:rPr>
        <w:t>dominantly</w:t>
      </w:r>
      <w:r w:rsidRPr="003A052A">
        <w:rPr>
          <w:rFonts w:hint="eastAsia"/>
          <w:lang w:eastAsia="zh-CN"/>
        </w:rPr>
        <w:t xml:space="preserve"> for DL</w:t>
      </w:r>
      <w:r>
        <w:rPr>
          <w:rFonts w:hint="eastAsia"/>
          <w:lang w:eastAsia="zh-CN"/>
        </w:rPr>
        <w:t xml:space="preserve"> data transmission</w:t>
      </w:r>
      <w:r w:rsidRPr="003A052A">
        <w:rPr>
          <w:rFonts w:hint="eastAsia"/>
          <w:lang w:eastAsia="zh-CN"/>
        </w:rPr>
        <w:t xml:space="preserve">, channel reciprocity can be exploited to improve </w:t>
      </w:r>
      <w:r>
        <w:rPr>
          <w:rFonts w:hint="eastAsia"/>
          <w:lang w:eastAsia="zh-CN"/>
        </w:rPr>
        <w:t xml:space="preserve">the </w:t>
      </w:r>
      <w:r w:rsidRPr="003A052A">
        <w:rPr>
          <w:rFonts w:hint="eastAsia"/>
          <w:lang w:eastAsia="zh-CN"/>
        </w:rPr>
        <w:t xml:space="preserve">DL </w:t>
      </w:r>
      <w:r>
        <w:rPr>
          <w:rFonts w:hint="eastAsia"/>
          <w:lang w:eastAsia="zh-CN"/>
        </w:rPr>
        <w:t xml:space="preserve">MIMO </w:t>
      </w:r>
      <w:r w:rsidRPr="003A052A">
        <w:rPr>
          <w:rFonts w:hint="eastAsia"/>
          <w:lang w:eastAsia="zh-CN"/>
        </w:rPr>
        <w:t>performance</w:t>
      </w:r>
      <w:r>
        <w:rPr>
          <w:rFonts w:hint="eastAsia"/>
          <w:lang w:eastAsia="zh-CN"/>
        </w:rPr>
        <w:t xml:space="preserve">. In the </w:t>
      </w:r>
      <w:r>
        <w:rPr>
          <w:lang w:eastAsia="zh-CN"/>
        </w:rPr>
        <w:t>preliminary</w:t>
      </w:r>
      <w:r>
        <w:rPr>
          <w:rFonts w:hint="eastAsia"/>
          <w:lang w:eastAsia="zh-CN"/>
        </w:rPr>
        <w:t xml:space="preserve"> simulation, we select 1 subframe out of 10 subframes to transmit SRS</w:t>
      </w:r>
      <w:r>
        <w:rPr>
          <w:lang w:eastAsia="zh-CN"/>
        </w:rPr>
        <w:t>, and</w:t>
      </w:r>
      <w:r>
        <w:rPr>
          <w:rFonts w:hint="eastAsia"/>
          <w:lang w:eastAsia="zh-CN"/>
        </w:rPr>
        <w:t xml:space="preserve"> 2 OFDM symbols are used for SRS transmission, which is </w:t>
      </w:r>
      <w:r>
        <w:rPr>
          <w:lang w:eastAsia="zh-CN"/>
        </w:rPr>
        <w:t>depicted</w:t>
      </w:r>
      <w:r>
        <w:rPr>
          <w:rFonts w:hint="eastAsia"/>
          <w:lang w:eastAsia="zh-CN"/>
        </w:rPr>
        <w:t xml:space="preserve"> as in </w:t>
      </w:r>
      <w:r w:rsidR="00AC3383">
        <w:rPr>
          <w:lang w:eastAsia="zh-CN"/>
        </w:rPr>
        <w:fldChar w:fldCharType="begin"/>
      </w:r>
      <w:r>
        <w:rPr>
          <w:lang w:eastAsia="zh-CN"/>
        </w:rPr>
        <w:instrText xml:space="preserve"> </w:instrText>
      </w:r>
      <w:r>
        <w:rPr>
          <w:rFonts w:hint="eastAsia"/>
          <w:lang w:eastAsia="zh-CN"/>
        </w:rPr>
        <w:instrText>REF _Ref462234719 \h</w:instrText>
      </w:r>
      <w:r>
        <w:rPr>
          <w:lang w:eastAsia="zh-CN"/>
        </w:rPr>
        <w:instrText xml:space="preserve"> </w:instrText>
      </w:r>
      <w:r w:rsidR="00AC3383">
        <w:rPr>
          <w:lang w:eastAsia="zh-CN"/>
        </w:rPr>
      </w:r>
      <w:r w:rsidR="00AC3383">
        <w:rPr>
          <w:lang w:eastAsia="zh-CN"/>
        </w:rPr>
        <w:fldChar w:fldCharType="separate"/>
      </w:r>
      <w:r>
        <w:t xml:space="preserve">Figure </w:t>
      </w:r>
      <w:r w:rsidR="00AC3383">
        <w:rPr>
          <w:lang w:eastAsia="zh-CN"/>
        </w:rPr>
        <w:fldChar w:fldCharType="end"/>
      </w:r>
      <w:r w:rsidR="00752498">
        <w:rPr>
          <w:rFonts w:hint="eastAsia"/>
          <w:lang w:eastAsia="zh-CN"/>
        </w:rPr>
        <w:t>1</w:t>
      </w:r>
      <w:r>
        <w:rPr>
          <w:rFonts w:hint="eastAsia"/>
          <w:lang w:eastAsia="zh-CN"/>
        </w:rPr>
        <w:t>.</w:t>
      </w:r>
      <w:r w:rsidR="007F0B9C">
        <w:rPr>
          <w:rFonts w:hint="eastAsia"/>
          <w:lang w:eastAsia="zh-CN"/>
        </w:rPr>
        <w:t xml:space="preserve"> T</w:t>
      </w:r>
      <w:r w:rsidR="007F0B9C">
        <w:rPr>
          <w:lang w:eastAsia="zh-CN"/>
        </w:rPr>
        <w:t>h</w:t>
      </w:r>
      <w:r w:rsidR="007F0B9C">
        <w:rPr>
          <w:rFonts w:hint="eastAsia"/>
          <w:lang w:eastAsia="zh-CN"/>
        </w:rPr>
        <w:t xml:space="preserve">e overhead induced by SRS is taken into account in </w:t>
      </w:r>
      <w:r w:rsidR="0026628C">
        <w:rPr>
          <w:rFonts w:hint="eastAsia"/>
          <w:lang w:eastAsia="zh-CN"/>
        </w:rPr>
        <w:t xml:space="preserve">the </w:t>
      </w:r>
      <w:r w:rsidR="007F0B9C">
        <w:rPr>
          <w:rFonts w:hint="eastAsia"/>
          <w:lang w:eastAsia="zh-CN"/>
        </w:rPr>
        <w:t>result</w:t>
      </w:r>
      <w:r w:rsidR="00752498">
        <w:rPr>
          <w:rFonts w:hint="eastAsia"/>
          <w:lang w:eastAsia="zh-CN"/>
        </w:rPr>
        <w:t>s</w:t>
      </w:r>
      <w:r w:rsidR="007F0B9C">
        <w:rPr>
          <w:rFonts w:hint="eastAsia"/>
          <w:lang w:eastAsia="zh-CN"/>
        </w:rPr>
        <w:t>.</w:t>
      </w:r>
    </w:p>
    <w:p w:rsidR="00F0295E" w:rsidRDefault="00F0295E" w:rsidP="00F0295E">
      <w:pPr>
        <w:keepNext/>
        <w:spacing w:before="120"/>
        <w:ind w:right="6"/>
        <w:jc w:val="center"/>
      </w:pPr>
      <w:r>
        <w:object w:dxaOrig="1150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5pt;height:65.9pt" o:ole="">
            <v:imagedata r:id="rId8" o:title=""/>
          </v:shape>
          <o:OLEObject Type="Embed" ProgID="Visio.Drawing.15" ShapeID="_x0000_i1025" DrawAspect="Content" ObjectID="_1536787285" r:id="rId9"/>
        </w:object>
      </w:r>
    </w:p>
    <w:p w:rsidR="00295D78" w:rsidRDefault="00F0295E" w:rsidP="00295D78">
      <w:pPr>
        <w:pStyle w:val="a5"/>
      </w:pPr>
      <w:r>
        <w:t xml:space="preserve">Figure </w:t>
      </w:r>
      <w:r w:rsidR="00752498">
        <w:rPr>
          <w:rFonts w:hint="eastAsia"/>
        </w:rPr>
        <w:t xml:space="preserve">1: </w:t>
      </w:r>
      <w:r>
        <w:rPr>
          <w:rFonts w:hint="eastAsia"/>
        </w:rPr>
        <w:t>Example of SRS @ DL dominant spectrum for flexible duplex</w:t>
      </w:r>
      <w:r w:rsidR="007F0B9C">
        <w:rPr>
          <w:rFonts w:hint="eastAsia"/>
        </w:rPr>
        <w:t xml:space="preserve"> </w:t>
      </w:r>
      <w:r w:rsidR="00327C53">
        <w:rPr>
          <w:rFonts w:hint="eastAsia"/>
        </w:rPr>
        <w:t xml:space="preserve">evaluation </w:t>
      </w:r>
      <w:r w:rsidR="007F0B9C">
        <w:rPr>
          <w:rFonts w:hint="eastAsia"/>
        </w:rPr>
        <w:t>on paired spectrum</w:t>
      </w:r>
    </w:p>
    <w:p w:rsidR="004062DB" w:rsidRPr="0034373E" w:rsidRDefault="00B57A31" w:rsidP="004062DB">
      <w:pPr>
        <w:pStyle w:val="2"/>
        <w:rPr>
          <w:lang w:eastAsia="zh-CN"/>
        </w:rPr>
      </w:pPr>
      <w:r>
        <w:rPr>
          <w:lang w:eastAsia="zh-CN"/>
        </w:rPr>
        <w:t>M</w:t>
      </w:r>
      <w:r>
        <w:rPr>
          <w:rFonts w:hint="eastAsia"/>
          <w:lang w:eastAsia="zh-CN"/>
        </w:rPr>
        <w:t>odel</w:t>
      </w:r>
      <w:r w:rsidR="00D80006">
        <w:rPr>
          <w:rFonts w:hint="eastAsia"/>
          <w:lang w:eastAsia="zh-CN"/>
        </w:rPr>
        <w:t>l</w:t>
      </w:r>
      <w:r>
        <w:rPr>
          <w:rFonts w:hint="eastAsia"/>
          <w:lang w:eastAsia="zh-CN"/>
        </w:rPr>
        <w:t>ing of c</w:t>
      </w:r>
      <w:r>
        <w:rPr>
          <w:lang w:eastAsia="zh-CN"/>
        </w:rPr>
        <w:t>ross-link interference mitigation</w:t>
      </w:r>
    </w:p>
    <w:p w:rsidR="00CC6168" w:rsidRDefault="00CC6168" w:rsidP="00CC6168">
      <w:pPr>
        <w:rPr>
          <w:lang w:eastAsia="zh-CN"/>
        </w:rPr>
      </w:pPr>
      <w:r>
        <w:rPr>
          <w:lang w:eastAsia="zh-CN"/>
        </w:rPr>
        <w:t xml:space="preserve">In </w:t>
      </w:r>
      <w:r>
        <w:rPr>
          <w:rFonts w:hint="eastAsia"/>
          <w:lang w:eastAsia="zh-CN"/>
        </w:rPr>
        <w:t>flexible duplex</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w:t>
      </w:r>
      <w:r w:rsidR="00752498">
        <w:rPr>
          <w:rFonts w:hint="eastAsia"/>
          <w:lang w:eastAsia="zh-CN"/>
        </w:rPr>
        <w:t>s</w:t>
      </w:r>
      <w:r>
        <w:rPr>
          <w:rFonts w:hint="eastAsia"/>
          <w:lang w:eastAsia="zh-CN"/>
        </w:rPr>
        <w:t xml:space="preserve"> on the same time-frequency resource</w:t>
      </w:r>
      <w:r w:rsidR="001225B6">
        <w:rPr>
          <w:rFonts w:hint="eastAsia"/>
          <w:lang w:eastAsia="zh-CN"/>
        </w:rPr>
        <w:t xml:space="preserve"> regardless paired or unpaired spectrum</w:t>
      </w:r>
      <w:r>
        <w:rPr>
          <w:rFonts w:hint="eastAsia"/>
          <w:lang w:eastAsia="zh-CN"/>
        </w:rPr>
        <w:t>.</w:t>
      </w:r>
      <w:r>
        <w:rPr>
          <w:lang w:eastAsia="zh-CN"/>
        </w:rPr>
        <w:t xml:space="preserve"> </w:t>
      </w:r>
      <w:r>
        <w:rPr>
          <w:rFonts w:hint="eastAsia"/>
          <w:lang w:eastAsia="zh-CN"/>
        </w:rPr>
        <w:t xml:space="preserve">An example is shown in Figure </w:t>
      </w:r>
      <w:r w:rsidR="00752498">
        <w:rPr>
          <w:rFonts w:hint="eastAsia"/>
          <w:lang w:eastAsia="zh-CN"/>
        </w:rPr>
        <w:t>2</w:t>
      </w:r>
      <w:r>
        <w:rPr>
          <w:rFonts w:hint="eastAsia"/>
          <w:lang w:eastAsia="zh-CN"/>
        </w:rPr>
        <w:t>.</w:t>
      </w:r>
      <w:r>
        <w:rPr>
          <w:lang w:eastAsia="zh-CN"/>
        </w:rPr>
        <w:t xml:space="preserve"> </w:t>
      </w:r>
    </w:p>
    <w:p w:rsidR="00CC6168" w:rsidRPr="0029557C" w:rsidRDefault="00CC6168" w:rsidP="00CC6168">
      <w:pPr>
        <w:jc w:val="center"/>
        <w:rPr>
          <w:lang w:eastAsia="zh-CN"/>
        </w:rPr>
      </w:pPr>
      <w:r>
        <w:rPr>
          <w:noProof/>
          <w:lang w:eastAsia="zh-CN"/>
        </w:rPr>
        <w:lastRenderedPageBreak/>
        <w:drawing>
          <wp:inline distT="0" distB="0" distL="0" distR="0">
            <wp:extent cx="4371975" cy="2105025"/>
            <wp:effectExtent l="19050" t="0" r="9525"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371975" cy="2105025"/>
                    </a:xfrm>
                    <a:prstGeom prst="rect">
                      <a:avLst/>
                    </a:prstGeom>
                    <a:noFill/>
                    <a:ln w="9525">
                      <a:noFill/>
                      <a:miter lim="800000"/>
                      <a:headEnd/>
                      <a:tailEnd/>
                    </a:ln>
                  </pic:spPr>
                </pic:pic>
              </a:graphicData>
            </a:graphic>
          </wp:inline>
        </w:drawing>
      </w:r>
    </w:p>
    <w:p w:rsidR="00CC6168" w:rsidRDefault="00CC6168" w:rsidP="001F0635">
      <w:pPr>
        <w:pStyle w:val="a5"/>
      </w:pPr>
      <w:r>
        <w:rPr>
          <w:rFonts w:hint="eastAsia"/>
        </w:rPr>
        <w:t xml:space="preserve">Figure </w:t>
      </w:r>
      <w:r w:rsidR="00752498">
        <w:rPr>
          <w:rFonts w:hint="eastAsia"/>
        </w:rPr>
        <w:t xml:space="preserve">2: </w:t>
      </w:r>
      <w:r>
        <w:rPr>
          <w:rFonts w:hint="eastAsia"/>
        </w:rPr>
        <w:t>Example of cross-link interference</w:t>
      </w:r>
    </w:p>
    <w:p w:rsidR="009D42BD" w:rsidRPr="003A052A" w:rsidRDefault="005F1412" w:rsidP="003A052A">
      <w:pPr>
        <w:spacing w:before="120"/>
        <w:ind w:right="6"/>
        <w:rPr>
          <w:lang w:eastAsia="zh-CN"/>
        </w:rPr>
      </w:pPr>
      <w:r>
        <w:rPr>
          <w:rFonts w:hint="eastAsia"/>
          <w:noProof/>
          <w:kern w:val="2"/>
          <w:lang w:eastAsia="zh-CN"/>
        </w:rPr>
        <w:t xml:space="preserve">In the simulation, the cross-link interference is modeled with appropriate propagation characteristics as given in [3] and [4]. </w:t>
      </w:r>
      <w:r w:rsidR="002E5499">
        <w:rPr>
          <w:rFonts w:hint="eastAsia"/>
          <w:noProof/>
          <w:kern w:val="2"/>
          <w:lang w:eastAsia="zh-CN"/>
        </w:rPr>
        <w:t xml:space="preserve">It is noted that </w:t>
      </w:r>
      <w:r w:rsidR="002E5499">
        <w:rPr>
          <w:noProof/>
          <w:kern w:val="2"/>
          <w:lang w:eastAsia="zh-CN"/>
        </w:rPr>
        <w:t>f</w:t>
      </w:r>
      <w:r w:rsidR="004B3F62">
        <w:rPr>
          <w:rFonts w:hint="eastAsia"/>
          <w:noProof/>
          <w:kern w:val="2"/>
          <w:lang w:eastAsia="zh-CN"/>
        </w:rPr>
        <w:t xml:space="preserve">or </w:t>
      </w:r>
      <w:r w:rsidR="006E3C95">
        <w:rPr>
          <w:rFonts w:hint="eastAsia"/>
          <w:noProof/>
          <w:kern w:val="2"/>
          <w:lang w:eastAsia="zh-CN"/>
        </w:rPr>
        <w:t>urban macro scenario, 80% UEs are indoor UE</w:t>
      </w:r>
      <w:r w:rsidR="00FE357E">
        <w:rPr>
          <w:rFonts w:hint="eastAsia"/>
          <w:noProof/>
          <w:kern w:val="2"/>
          <w:lang w:eastAsia="zh-CN"/>
        </w:rPr>
        <w:t>s</w:t>
      </w:r>
      <w:r w:rsidR="006E3C95">
        <w:rPr>
          <w:rFonts w:hint="eastAsia"/>
          <w:noProof/>
          <w:kern w:val="2"/>
          <w:lang w:eastAsia="zh-CN"/>
        </w:rPr>
        <w:t xml:space="preserve"> and 20% UE</w:t>
      </w:r>
      <w:r w:rsidR="00A324FF">
        <w:rPr>
          <w:rFonts w:hint="eastAsia"/>
          <w:noProof/>
          <w:kern w:val="2"/>
          <w:lang w:eastAsia="zh-CN"/>
        </w:rPr>
        <w:t>s</w:t>
      </w:r>
      <w:r w:rsidR="006E3C95">
        <w:rPr>
          <w:rFonts w:hint="eastAsia"/>
          <w:noProof/>
          <w:kern w:val="2"/>
          <w:lang w:eastAsia="zh-CN"/>
        </w:rPr>
        <w:t xml:space="preserve"> are </w:t>
      </w:r>
      <w:r w:rsidR="00FE357E">
        <w:rPr>
          <w:rFonts w:hint="eastAsia"/>
          <w:noProof/>
          <w:kern w:val="2"/>
          <w:lang w:eastAsia="zh-CN"/>
        </w:rPr>
        <w:t xml:space="preserve">outdoor </w:t>
      </w:r>
      <w:r w:rsidR="006E3C95">
        <w:rPr>
          <w:rFonts w:hint="eastAsia"/>
          <w:noProof/>
          <w:kern w:val="2"/>
          <w:lang w:eastAsia="zh-CN"/>
        </w:rPr>
        <w:t>UE</w:t>
      </w:r>
      <w:r w:rsidR="00FE357E">
        <w:rPr>
          <w:rFonts w:hint="eastAsia"/>
          <w:noProof/>
          <w:kern w:val="2"/>
          <w:lang w:eastAsia="zh-CN"/>
        </w:rPr>
        <w:t>s</w:t>
      </w:r>
      <w:r w:rsidR="006E3C95">
        <w:rPr>
          <w:rFonts w:hint="eastAsia"/>
          <w:noProof/>
          <w:kern w:val="2"/>
          <w:lang w:eastAsia="zh-CN"/>
        </w:rPr>
        <w:t xml:space="preserve">, </w:t>
      </w:r>
      <w:r w:rsidR="007E30A2">
        <w:rPr>
          <w:rFonts w:hint="eastAsia"/>
          <w:noProof/>
          <w:kern w:val="2"/>
          <w:lang w:eastAsia="zh-CN"/>
        </w:rPr>
        <w:t xml:space="preserve">and the UE-to-UE </w:t>
      </w:r>
      <w:r w:rsidR="0026628C">
        <w:rPr>
          <w:rFonts w:hint="eastAsia"/>
          <w:noProof/>
          <w:kern w:val="2"/>
          <w:lang w:eastAsia="zh-CN"/>
        </w:rPr>
        <w:t>cross-</w:t>
      </w:r>
      <w:r w:rsidR="00B504BB">
        <w:rPr>
          <w:rFonts w:hint="eastAsia"/>
          <w:noProof/>
          <w:kern w:val="2"/>
          <w:lang w:eastAsia="zh-CN"/>
        </w:rPr>
        <w:t>link</w:t>
      </w:r>
      <w:r w:rsidR="009F6A63">
        <w:rPr>
          <w:rFonts w:hint="eastAsia"/>
          <w:noProof/>
          <w:kern w:val="2"/>
          <w:lang w:eastAsia="zh-CN"/>
        </w:rPr>
        <w:t xml:space="preserve"> </w:t>
      </w:r>
      <w:r w:rsidR="00C87258">
        <w:rPr>
          <w:rFonts w:hint="eastAsia"/>
          <w:noProof/>
          <w:kern w:val="2"/>
          <w:lang w:eastAsia="zh-CN"/>
        </w:rPr>
        <w:t>refers to the link between UEs connected to different TRPs</w:t>
      </w:r>
      <w:r w:rsidR="00224D5F">
        <w:rPr>
          <w:rFonts w:hint="eastAsia"/>
          <w:noProof/>
          <w:kern w:val="2"/>
          <w:lang w:eastAsia="zh-CN"/>
        </w:rPr>
        <w:t>. In this cas</w:t>
      </w:r>
      <w:r w:rsidR="0026628C">
        <w:rPr>
          <w:rFonts w:hint="eastAsia"/>
          <w:noProof/>
          <w:kern w:val="2"/>
          <w:lang w:eastAsia="zh-CN"/>
        </w:rPr>
        <w:t>e, it is very likely such cross-</w:t>
      </w:r>
      <w:r w:rsidR="00224D5F">
        <w:rPr>
          <w:rFonts w:hint="eastAsia"/>
          <w:noProof/>
          <w:kern w:val="2"/>
          <w:lang w:eastAsia="zh-CN"/>
        </w:rPr>
        <w:t xml:space="preserve">link </w:t>
      </w:r>
      <w:r w:rsidR="0026628C">
        <w:rPr>
          <w:rFonts w:hint="eastAsia"/>
          <w:noProof/>
          <w:kern w:val="2"/>
          <w:lang w:eastAsia="zh-CN"/>
        </w:rPr>
        <w:t>is</w:t>
      </w:r>
      <w:r w:rsidR="00224D5F" w:rsidRPr="0059746F">
        <w:rPr>
          <w:noProof/>
          <w:kern w:val="2"/>
          <w:lang w:eastAsia="zh-CN"/>
        </w:rPr>
        <w:t xml:space="preserve"> </w:t>
      </w:r>
      <w:r w:rsidR="00224D5F">
        <w:rPr>
          <w:rFonts w:hint="eastAsia"/>
          <w:noProof/>
          <w:kern w:val="2"/>
          <w:lang w:eastAsia="zh-CN"/>
        </w:rPr>
        <w:t>between</w:t>
      </w:r>
      <w:r w:rsidR="00224D5F" w:rsidRPr="0059746F">
        <w:rPr>
          <w:noProof/>
          <w:kern w:val="2"/>
          <w:lang w:eastAsia="zh-CN"/>
        </w:rPr>
        <w:t xml:space="preserve"> UEs in different bulidings. </w:t>
      </w:r>
      <w:r w:rsidR="00224D5F">
        <w:rPr>
          <w:rFonts w:hint="eastAsia"/>
          <w:noProof/>
          <w:kern w:val="2"/>
          <w:lang w:eastAsia="zh-CN"/>
        </w:rPr>
        <w:t xml:space="preserve">In such cases, the </w:t>
      </w:r>
      <w:r w:rsidR="00224D5F" w:rsidRPr="0059746F">
        <w:rPr>
          <w:noProof/>
          <w:kern w:val="2"/>
          <w:lang w:eastAsia="zh-CN"/>
        </w:rPr>
        <w:t xml:space="preserve"> peneration loss</w:t>
      </w:r>
      <w:r w:rsidR="00224D5F">
        <w:rPr>
          <w:rFonts w:hint="eastAsia"/>
          <w:noProof/>
          <w:kern w:val="2"/>
          <w:lang w:eastAsia="zh-CN"/>
        </w:rPr>
        <w:t xml:space="preserve"> would be large. </w:t>
      </w:r>
      <w:r w:rsidR="0026628C">
        <w:rPr>
          <w:rFonts w:hint="eastAsia"/>
          <w:noProof/>
          <w:kern w:val="2"/>
          <w:lang w:eastAsia="zh-CN"/>
        </w:rPr>
        <w:t>T</w:t>
      </w:r>
      <w:r w:rsidR="00224D5F" w:rsidRPr="0059746F">
        <w:rPr>
          <w:noProof/>
          <w:kern w:val="2"/>
          <w:lang w:eastAsia="zh-CN"/>
        </w:rPr>
        <w:t xml:space="preserve">he UE-to-UE cross link interference in </w:t>
      </w:r>
      <w:r w:rsidR="00224D5F">
        <w:rPr>
          <w:rFonts w:hint="eastAsia"/>
          <w:noProof/>
          <w:kern w:val="2"/>
          <w:lang w:eastAsia="zh-CN"/>
        </w:rPr>
        <w:t xml:space="preserve"> </w:t>
      </w:r>
      <w:r w:rsidR="00224D5F" w:rsidRPr="0059746F">
        <w:rPr>
          <w:noProof/>
          <w:kern w:val="2"/>
          <w:lang w:eastAsia="zh-CN"/>
        </w:rPr>
        <w:t xml:space="preserve">urban </w:t>
      </w:r>
      <w:r w:rsidR="00577737">
        <w:rPr>
          <w:rFonts w:hint="eastAsia"/>
          <w:noProof/>
          <w:kern w:val="2"/>
          <w:lang w:eastAsia="zh-CN"/>
        </w:rPr>
        <w:t xml:space="preserve">macro </w:t>
      </w:r>
      <w:r w:rsidR="00224D5F" w:rsidRPr="0059746F">
        <w:rPr>
          <w:noProof/>
          <w:kern w:val="2"/>
          <w:lang w:eastAsia="zh-CN"/>
        </w:rPr>
        <w:t xml:space="preserve">scenario is </w:t>
      </w:r>
      <w:r w:rsidR="00224D5F">
        <w:rPr>
          <w:rFonts w:hint="eastAsia"/>
          <w:noProof/>
          <w:kern w:val="2"/>
          <w:lang w:eastAsia="zh-CN"/>
        </w:rPr>
        <w:t xml:space="preserve">therefore </w:t>
      </w:r>
      <w:r w:rsidR="00224D5F" w:rsidRPr="0059746F">
        <w:rPr>
          <w:noProof/>
          <w:kern w:val="2"/>
          <w:lang w:eastAsia="zh-CN"/>
        </w:rPr>
        <w:t xml:space="preserve">not </w:t>
      </w:r>
      <w:r w:rsidR="00224D5F">
        <w:rPr>
          <w:rFonts w:hint="eastAsia"/>
          <w:noProof/>
          <w:kern w:val="2"/>
          <w:lang w:eastAsia="zh-CN"/>
        </w:rPr>
        <w:t>very severe</w:t>
      </w:r>
      <w:r w:rsidR="00224D5F" w:rsidRPr="0059746F">
        <w:rPr>
          <w:noProof/>
          <w:kern w:val="2"/>
          <w:lang w:eastAsia="zh-CN"/>
        </w:rPr>
        <w:t xml:space="preserve">. </w:t>
      </w:r>
      <w:r w:rsidR="00224D5F">
        <w:rPr>
          <w:rFonts w:hint="eastAsia"/>
          <w:noProof/>
          <w:kern w:val="2"/>
          <w:lang w:eastAsia="zh-CN"/>
        </w:rPr>
        <w:t>On ther other hand,</w:t>
      </w:r>
      <w:r w:rsidR="00224D5F" w:rsidRPr="0059746F">
        <w:rPr>
          <w:noProof/>
          <w:kern w:val="2"/>
          <w:lang w:eastAsia="zh-CN"/>
        </w:rPr>
        <w:t xml:space="preserve"> </w:t>
      </w:r>
      <w:r w:rsidR="00224D5F">
        <w:rPr>
          <w:rFonts w:hint="eastAsia"/>
          <w:noProof/>
          <w:kern w:val="2"/>
          <w:lang w:eastAsia="zh-CN"/>
        </w:rPr>
        <w:t xml:space="preserve">all TRPs are outdoor, with large </w:t>
      </w:r>
      <w:r w:rsidR="00752498">
        <w:rPr>
          <w:rFonts w:hint="eastAsia"/>
          <w:noProof/>
          <w:kern w:val="2"/>
          <w:lang w:eastAsia="zh-CN"/>
        </w:rPr>
        <w:t xml:space="preserve">transmission </w:t>
      </w:r>
      <w:r w:rsidR="00224D5F">
        <w:rPr>
          <w:rFonts w:hint="eastAsia"/>
          <w:noProof/>
          <w:kern w:val="2"/>
          <w:lang w:eastAsia="zh-CN"/>
        </w:rPr>
        <w:t>powers. And the height of TRPs are higher than UE side, which results in higher probability of</w:t>
      </w:r>
      <w:r w:rsidR="00224D5F" w:rsidRPr="0059746F">
        <w:rPr>
          <w:noProof/>
          <w:kern w:val="2"/>
          <w:lang w:eastAsia="zh-CN"/>
        </w:rPr>
        <w:t xml:space="preserve"> LOS channel betewen TRPs. </w:t>
      </w:r>
      <w:r w:rsidR="00224D5F">
        <w:rPr>
          <w:rFonts w:hint="eastAsia"/>
          <w:noProof/>
          <w:kern w:val="2"/>
          <w:lang w:eastAsia="zh-CN"/>
        </w:rPr>
        <w:t xml:space="preserve">All these factors lead to severe interference between </w:t>
      </w:r>
      <w:r w:rsidR="0026628C">
        <w:rPr>
          <w:noProof/>
          <w:kern w:val="2"/>
          <w:lang w:eastAsia="zh-CN"/>
        </w:rPr>
        <w:t xml:space="preserve"> TRP-to-TRP cross</w:t>
      </w:r>
      <w:r w:rsidR="0026628C">
        <w:rPr>
          <w:rFonts w:hint="eastAsia"/>
          <w:noProof/>
          <w:kern w:val="2"/>
          <w:lang w:eastAsia="zh-CN"/>
        </w:rPr>
        <w:t>-</w:t>
      </w:r>
      <w:r w:rsidR="00224D5F" w:rsidRPr="0059746F">
        <w:rPr>
          <w:noProof/>
          <w:kern w:val="2"/>
          <w:lang w:eastAsia="zh-CN"/>
        </w:rPr>
        <w:t xml:space="preserve">link and </w:t>
      </w:r>
      <w:r w:rsidR="00224D5F">
        <w:rPr>
          <w:rFonts w:hint="eastAsia"/>
          <w:noProof/>
          <w:kern w:val="2"/>
          <w:lang w:eastAsia="zh-CN"/>
        </w:rPr>
        <w:t xml:space="preserve">therefore such interference </w:t>
      </w:r>
      <w:r w:rsidR="00224D5F" w:rsidRPr="0059746F">
        <w:rPr>
          <w:noProof/>
          <w:kern w:val="2"/>
          <w:lang w:eastAsia="zh-CN"/>
        </w:rPr>
        <w:t>need</w:t>
      </w:r>
      <w:r w:rsidR="00224D5F">
        <w:rPr>
          <w:rFonts w:hint="eastAsia"/>
          <w:noProof/>
          <w:kern w:val="2"/>
          <w:lang w:eastAsia="zh-CN"/>
        </w:rPr>
        <w:t>s</w:t>
      </w:r>
      <w:r w:rsidR="00224D5F" w:rsidRPr="0059746F">
        <w:rPr>
          <w:noProof/>
          <w:kern w:val="2"/>
          <w:lang w:eastAsia="zh-CN"/>
        </w:rPr>
        <w:t xml:space="preserve"> to be mitigated</w:t>
      </w:r>
      <w:r w:rsidR="00224D5F">
        <w:rPr>
          <w:rFonts w:hint="eastAsia"/>
          <w:noProof/>
          <w:kern w:val="2"/>
          <w:lang w:eastAsia="zh-CN"/>
        </w:rPr>
        <w:t xml:space="preserve"> </w:t>
      </w:r>
      <w:r w:rsidR="00752498">
        <w:rPr>
          <w:rFonts w:hint="eastAsia"/>
          <w:noProof/>
          <w:kern w:val="2"/>
          <w:lang w:eastAsia="zh-CN"/>
        </w:rPr>
        <w:t>[7]</w:t>
      </w:r>
      <w:r w:rsidR="00224D5F" w:rsidRPr="0059746F">
        <w:rPr>
          <w:lang w:eastAsia="zh-CN"/>
        </w:rPr>
        <w:t xml:space="preserve">. In this contribution, for the TRP-to-TRP interference mitigation, the semi-static </w:t>
      </w:r>
      <w:r w:rsidR="00224D5F">
        <w:rPr>
          <w:rFonts w:hint="eastAsia"/>
          <w:lang w:eastAsia="zh-CN"/>
        </w:rPr>
        <w:t xml:space="preserve">beam </w:t>
      </w:r>
      <w:r w:rsidR="00224D5F" w:rsidRPr="0059746F">
        <w:rPr>
          <w:lang w:eastAsia="zh-CN"/>
        </w:rPr>
        <w:t>coordinat</w:t>
      </w:r>
      <w:r w:rsidR="00224D5F">
        <w:rPr>
          <w:rFonts w:hint="eastAsia"/>
          <w:lang w:eastAsia="zh-CN"/>
        </w:rPr>
        <w:t>ion</w:t>
      </w:r>
      <w:r w:rsidR="00224D5F" w:rsidRPr="0059746F">
        <w:rPr>
          <w:lang w:eastAsia="zh-CN"/>
        </w:rPr>
        <w:t xml:space="preserve"> is used.</w:t>
      </w:r>
    </w:p>
    <w:p w:rsidR="000427AA" w:rsidRDefault="00A4161D" w:rsidP="005E3A0A">
      <w:pPr>
        <w:pStyle w:val="1"/>
        <w:rPr>
          <w:lang w:eastAsia="zh-CN"/>
        </w:rPr>
      </w:pPr>
      <w:r>
        <w:rPr>
          <w:rFonts w:hint="eastAsia"/>
          <w:lang w:eastAsia="zh-CN"/>
        </w:rPr>
        <w:t>Simulation</w:t>
      </w:r>
      <w:r w:rsidR="0034500A">
        <w:rPr>
          <w:rFonts w:hint="eastAsia"/>
          <w:lang w:eastAsia="zh-CN"/>
        </w:rPr>
        <w:t xml:space="preserve"> results</w:t>
      </w:r>
    </w:p>
    <w:p w:rsidR="00664280" w:rsidRDefault="00664280" w:rsidP="003A052A">
      <w:pPr>
        <w:spacing w:before="120"/>
        <w:ind w:right="6"/>
        <w:rPr>
          <w:lang w:eastAsia="zh-CN"/>
        </w:rPr>
      </w:pPr>
      <w:r>
        <w:rPr>
          <w:lang w:eastAsia="zh-CN"/>
        </w:rPr>
        <w:t>T</w:t>
      </w:r>
      <w:r>
        <w:rPr>
          <w:rFonts w:hint="eastAsia"/>
          <w:lang w:eastAsia="zh-CN"/>
        </w:rPr>
        <w:t xml:space="preserve">his section </w:t>
      </w:r>
      <w:r>
        <w:rPr>
          <w:lang w:eastAsia="zh-CN"/>
        </w:rPr>
        <w:t>show</w:t>
      </w:r>
      <w:r w:rsidR="00B63493">
        <w:rPr>
          <w:rFonts w:hint="eastAsia"/>
          <w:lang w:eastAsia="zh-CN"/>
        </w:rPr>
        <w:t>s</w:t>
      </w:r>
      <w:r>
        <w:rPr>
          <w:lang w:eastAsia="zh-CN"/>
        </w:rPr>
        <w:t xml:space="preserve"> the </w:t>
      </w:r>
      <w:r w:rsidR="00B63493">
        <w:rPr>
          <w:rFonts w:hint="eastAsia"/>
          <w:lang w:eastAsia="zh-CN"/>
        </w:rPr>
        <w:t>preliminary</w:t>
      </w:r>
      <w:r w:rsidR="00B63493">
        <w:rPr>
          <w:lang w:eastAsia="zh-CN"/>
        </w:rPr>
        <w:t xml:space="preserve"> </w:t>
      </w:r>
      <w:r>
        <w:rPr>
          <w:lang w:eastAsia="zh-CN"/>
        </w:rPr>
        <w:t xml:space="preserve">evaluation results for different </w:t>
      </w:r>
      <w:r>
        <w:rPr>
          <w:rFonts w:hint="eastAsia"/>
          <w:lang w:eastAsia="zh-CN"/>
        </w:rPr>
        <w:t>scenario</w:t>
      </w:r>
      <w:r w:rsidR="00A85171">
        <w:rPr>
          <w:rFonts w:hint="eastAsia"/>
          <w:lang w:eastAsia="zh-CN"/>
        </w:rPr>
        <w:t>s</w:t>
      </w:r>
      <w:r w:rsidR="002D6850">
        <w:rPr>
          <w:lang w:eastAsia="zh-CN"/>
        </w:rPr>
        <w:t xml:space="preserve"> </w:t>
      </w:r>
      <w:r w:rsidR="002D6850">
        <w:rPr>
          <w:rFonts w:hint="eastAsia"/>
          <w:lang w:eastAsia="zh-CN"/>
        </w:rPr>
        <w:t>based on the above simulation assumptions</w:t>
      </w:r>
      <w:r>
        <w:rPr>
          <w:lang w:eastAsia="zh-CN"/>
        </w:rPr>
        <w:t>.</w:t>
      </w:r>
    </w:p>
    <w:p w:rsidR="00C90661" w:rsidRDefault="00DE51F1" w:rsidP="001D2514">
      <w:pPr>
        <w:pStyle w:val="2"/>
        <w:rPr>
          <w:lang w:eastAsia="zh-CN"/>
        </w:rPr>
      </w:pPr>
      <w:r>
        <w:rPr>
          <w:lang w:eastAsia="zh-CN"/>
        </w:rPr>
        <w:t>F</w:t>
      </w:r>
      <w:r>
        <w:rPr>
          <w:rFonts w:hint="eastAsia"/>
          <w:lang w:eastAsia="zh-CN"/>
        </w:rPr>
        <w:t>lexible duplex on p</w:t>
      </w:r>
      <w:r w:rsidR="00C90661">
        <w:rPr>
          <w:rFonts w:hint="eastAsia"/>
          <w:lang w:eastAsia="zh-CN"/>
        </w:rPr>
        <w:t xml:space="preserve">aired </w:t>
      </w:r>
      <w:r>
        <w:rPr>
          <w:rFonts w:hint="eastAsia"/>
          <w:lang w:eastAsia="zh-CN"/>
        </w:rPr>
        <w:t>s</w:t>
      </w:r>
      <w:r w:rsidR="00C90661">
        <w:rPr>
          <w:lang w:eastAsia="zh-CN"/>
        </w:rPr>
        <w:t>pectrum</w:t>
      </w:r>
      <w:r w:rsidR="00F701EE">
        <w:rPr>
          <w:rFonts w:hint="eastAsia"/>
          <w:lang w:eastAsia="zh-CN"/>
        </w:rPr>
        <w:t xml:space="preserve"> @ 2GHz</w:t>
      </w:r>
    </w:p>
    <w:p w:rsidR="00E1215E" w:rsidRPr="003A052A" w:rsidRDefault="00701512" w:rsidP="001D2514">
      <w:pPr>
        <w:pStyle w:val="3"/>
        <w:rPr>
          <w:lang w:eastAsia="zh-CN"/>
        </w:rPr>
      </w:pPr>
      <w:r w:rsidRPr="003A052A">
        <w:rPr>
          <w:rFonts w:hint="eastAsia"/>
          <w:lang w:eastAsia="zh-CN"/>
        </w:rPr>
        <w:t xml:space="preserve">SRS @ DL </w:t>
      </w:r>
      <w:r w:rsidR="00195700">
        <w:rPr>
          <w:rFonts w:hint="eastAsia"/>
          <w:lang w:eastAsia="zh-CN"/>
        </w:rPr>
        <w:t>part</w:t>
      </w:r>
      <w:r w:rsidR="006E3C95">
        <w:rPr>
          <w:rFonts w:hint="eastAsia"/>
          <w:lang w:eastAsia="zh-CN"/>
        </w:rPr>
        <w:t xml:space="preserve"> </w:t>
      </w:r>
      <w:r w:rsidRPr="003A052A">
        <w:rPr>
          <w:lang w:eastAsia="zh-CN"/>
        </w:rPr>
        <w:t>carrier</w:t>
      </w:r>
    </w:p>
    <w:p w:rsidR="00E42E58" w:rsidRPr="003A052A" w:rsidRDefault="00694ECC" w:rsidP="00CF4F4A">
      <w:pPr>
        <w:rPr>
          <w:lang w:eastAsia="zh-CN"/>
        </w:rPr>
      </w:pPr>
      <w:r w:rsidRPr="0059746F">
        <w:rPr>
          <w:kern w:val="2"/>
          <w:lang w:val="en-GB" w:eastAsia="zh-CN"/>
        </w:rPr>
        <w:t xml:space="preserve">In this section, the </w:t>
      </w:r>
      <w:r w:rsidRPr="0059746F">
        <w:rPr>
          <w:bCs/>
          <w:lang w:eastAsia="zh-CN"/>
        </w:rPr>
        <w:t xml:space="preserve">evaluation results of </w:t>
      </w:r>
      <w:r w:rsidRPr="0059746F">
        <w:rPr>
          <w:kern w:val="2"/>
          <w:lang w:val="en-GB" w:eastAsia="zh-CN"/>
        </w:rPr>
        <w:t>flexible duplex</w:t>
      </w:r>
      <w:r>
        <w:rPr>
          <w:rFonts w:hint="eastAsia"/>
          <w:kern w:val="2"/>
          <w:lang w:val="en-GB" w:eastAsia="zh-CN"/>
        </w:rPr>
        <w:t xml:space="preserve"> for 2GHz paired spectrum case </w:t>
      </w:r>
      <w:r w:rsidR="0026628C">
        <w:rPr>
          <w:rFonts w:hint="eastAsia"/>
          <w:kern w:val="2"/>
          <w:lang w:eastAsia="zh-CN"/>
        </w:rPr>
        <w:t>with</w:t>
      </w:r>
      <w:r>
        <w:rPr>
          <w:kern w:val="2"/>
          <w:lang w:eastAsia="zh-CN"/>
        </w:rPr>
        <w:t xml:space="preserve"> </w:t>
      </w:r>
      <w:r>
        <w:rPr>
          <w:rFonts w:hint="eastAsia"/>
          <w:lang w:eastAsia="zh-CN"/>
        </w:rPr>
        <w:t>SRS on DL carrier</w:t>
      </w:r>
      <w:r>
        <w:rPr>
          <w:rFonts w:hint="eastAsia"/>
          <w:kern w:val="2"/>
          <w:lang w:val="en-GB" w:eastAsia="zh-CN"/>
        </w:rPr>
        <w:t xml:space="preserve"> are presented in</w:t>
      </w:r>
      <w:r w:rsidRPr="0059746F">
        <w:rPr>
          <w:kern w:val="2"/>
          <w:lang w:val="en-GB" w:eastAsia="zh-CN"/>
        </w:rPr>
        <w:t xml:space="preserve"> </w:t>
      </w:r>
      <w:r w:rsidR="00AC3383">
        <w:rPr>
          <w:kern w:val="2"/>
          <w:lang w:val="en-GB" w:eastAsia="zh-CN"/>
        </w:rPr>
        <w:fldChar w:fldCharType="begin"/>
      </w:r>
      <w:r>
        <w:rPr>
          <w:kern w:val="2"/>
          <w:lang w:val="en-GB" w:eastAsia="zh-CN"/>
        </w:rPr>
        <w:instrText xml:space="preserve"> REF _Ref462960337 \h </w:instrText>
      </w:r>
      <w:r w:rsidR="00AC3383">
        <w:rPr>
          <w:kern w:val="2"/>
          <w:lang w:val="en-GB" w:eastAsia="zh-CN"/>
        </w:rPr>
      </w:r>
      <w:r w:rsidR="00AC3383">
        <w:rPr>
          <w:kern w:val="2"/>
          <w:lang w:val="en-GB" w:eastAsia="zh-CN"/>
        </w:rPr>
        <w:fldChar w:fldCharType="separate"/>
      </w:r>
      <w:r>
        <w:t xml:space="preserve">Table </w:t>
      </w:r>
      <w:r>
        <w:rPr>
          <w:noProof/>
        </w:rPr>
        <w:t>2</w:t>
      </w:r>
      <w:r w:rsidR="00AC3383">
        <w:rPr>
          <w:kern w:val="2"/>
          <w:lang w:val="en-GB" w:eastAsia="zh-CN"/>
        </w:rPr>
        <w:fldChar w:fldCharType="end"/>
      </w:r>
      <w:r w:rsidRPr="0059746F">
        <w:rPr>
          <w:kern w:val="2"/>
          <w:lang w:val="en-GB" w:eastAsia="zh-CN"/>
        </w:rPr>
        <w:t xml:space="preserve">, </w:t>
      </w:r>
      <w:r>
        <w:rPr>
          <w:rFonts w:hint="eastAsia"/>
          <w:kern w:val="2"/>
          <w:lang w:val="en-GB" w:eastAsia="zh-CN"/>
        </w:rPr>
        <w:t>as discussed in section 2.</w:t>
      </w:r>
      <w:r>
        <w:rPr>
          <w:kern w:val="2"/>
          <w:lang w:val="en-GB" w:eastAsia="zh-CN"/>
        </w:rPr>
        <w:t>3</w:t>
      </w:r>
      <w:r w:rsidRPr="0059746F">
        <w:rPr>
          <w:kern w:val="2"/>
          <w:lang w:val="en-GB" w:eastAsia="zh-CN"/>
        </w:rPr>
        <w:t xml:space="preserve">. </w:t>
      </w:r>
    </w:p>
    <w:p w:rsidR="00615614" w:rsidRDefault="00615614" w:rsidP="00615614">
      <w:pPr>
        <w:pStyle w:val="a5"/>
        <w:keepNext/>
      </w:pPr>
      <w:bookmarkStart w:id="3" w:name="_Ref462231548"/>
      <w:r>
        <w:t xml:space="preserve">Table </w:t>
      </w:r>
      <w:fldSimple w:instr=" SEQ Table \* ARABIC ">
        <w:r w:rsidR="009703D1">
          <w:rPr>
            <w:noProof/>
          </w:rPr>
          <w:t>2</w:t>
        </w:r>
      </w:fldSimple>
      <w:bookmarkEnd w:id="3"/>
      <w:r>
        <w:rPr>
          <w:rFonts w:hint="eastAsia"/>
        </w:rPr>
        <w:t xml:space="preserve"> DL Performance evaluation </w:t>
      </w:r>
      <w:r w:rsidR="00143962">
        <w:rPr>
          <w:rFonts w:hint="eastAsia"/>
        </w:rPr>
        <w:t xml:space="preserve">with </w:t>
      </w:r>
      <w:r w:rsidR="007B1065" w:rsidRPr="003A052A">
        <w:rPr>
          <w:rFonts w:hint="eastAsia"/>
        </w:rPr>
        <w:t xml:space="preserve">SRS@ DL </w:t>
      </w:r>
      <w:r w:rsidR="00D51D4C">
        <w:rPr>
          <w:rFonts w:hint="eastAsia"/>
        </w:rPr>
        <w:t>dominant spectrum</w:t>
      </w:r>
    </w:p>
    <w:tbl>
      <w:tblPr>
        <w:tblStyle w:val="ac"/>
        <w:tblW w:w="8126" w:type="dxa"/>
        <w:jc w:val="center"/>
        <w:tblInd w:w="357" w:type="dxa"/>
        <w:tblLook w:val="04A0"/>
      </w:tblPr>
      <w:tblGrid>
        <w:gridCol w:w="1412"/>
        <w:gridCol w:w="1212"/>
        <w:gridCol w:w="1286"/>
        <w:gridCol w:w="1410"/>
        <w:gridCol w:w="1286"/>
        <w:gridCol w:w="1520"/>
      </w:tblGrid>
      <w:tr w:rsidR="00DB25ED" w:rsidTr="00DB25ED">
        <w:trPr>
          <w:jc w:val="center"/>
        </w:trPr>
        <w:tc>
          <w:tcPr>
            <w:tcW w:w="1412" w:type="dxa"/>
          </w:tcPr>
          <w:p w:rsidR="00DB25ED" w:rsidRDefault="00DB25ED" w:rsidP="00B95C5D">
            <w:pPr>
              <w:widowControl/>
              <w:spacing w:after="0"/>
              <w:ind w:right="6"/>
              <w:jc w:val="left"/>
              <w:rPr>
                <w:lang w:eastAsia="zh-CN"/>
              </w:rPr>
            </w:pPr>
            <w:r>
              <w:rPr>
                <w:lang w:eastAsia="zh-CN"/>
              </w:rPr>
              <w:t>Feature</w:t>
            </w:r>
          </w:p>
        </w:tc>
        <w:tc>
          <w:tcPr>
            <w:tcW w:w="1212" w:type="dxa"/>
          </w:tcPr>
          <w:p w:rsidR="00DB25ED" w:rsidRDefault="00DB25ED" w:rsidP="00B95C5D">
            <w:pPr>
              <w:spacing w:after="0"/>
              <w:ind w:right="6"/>
              <w:jc w:val="left"/>
              <w:rPr>
                <w:lang w:eastAsia="zh-CN"/>
              </w:rPr>
            </w:pPr>
            <w:r>
              <w:rPr>
                <w:rFonts w:hint="eastAsia"/>
                <w:lang w:eastAsia="zh-CN"/>
              </w:rPr>
              <w:t>DL RU (%)</w:t>
            </w:r>
          </w:p>
        </w:tc>
        <w:tc>
          <w:tcPr>
            <w:tcW w:w="1286" w:type="dxa"/>
          </w:tcPr>
          <w:p w:rsidR="00DB25ED" w:rsidRDefault="00DB25ED" w:rsidP="00B95C5D">
            <w:pPr>
              <w:widowControl/>
              <w:spacing w:after="0"/>
              <w:ind w:right="6"/>
              <w:jc w:val="left"/>
              <w:rPr>
                <w:lang w:eastAsia="zh-CN"/>
              </w:rPr>
            </w:pPr>
            <w:r>
              <w:rPr>
                <w:lang w:eastAsia="zh-CN"/>
              </w:rPr>
              <w:t xml:space="preserve">DL </w:t>
            </w:r>
            <w:r w:rsidRPr="003A052A">
              <w:rPr>
                <w:lang w:eastAsia="zh-CN"/>
              </w:rPr>
              <w:t>A</w:t>
            </w:r>
            <w:r w:rsidRPr="003A052A">
              <w:rPr>
                <w:rFonts w:hint="eastAsia"/>
                <w:lang w:eastAsia="zh-CN"/>
              </w:rPr>
              <w:t>verage UPT(Mbps)</w:t>
            </w:r>
          </w:p>
        </w:tc>
        <w:tc>
          <w:tcPr>
            <w:tcW w:w="1410" w:type="dxa"/>
          </w:tcPr>
          <w:p w:rsidR="00DB25ED" w:rsidRDefault="00DB25ED" w:rsidP="00B95C5D">
            <w:pPr>
              <w:widowControl/>
              <w:spacing w:after="0"/>
              <w:ind w:right="6"/>
              <w:jc w:val="left"/>
              <w:rPr>
                <w:lang w:eastAsia="zh-CN"/>
              </w:rPr>
            </w:pPr>
            <w:r>
              <w:rPr>
                <w:rFonts w:hint="eastAsia"/>
                <w:kern w:val="2"/>
                <w:lang w:val="en-GB" w:eastAsia="zh-CN"/>
              </w:rPr>
              <w:t xml:space="preserve">DL Average UPT </w:t>
            </w:r>
            <w:r w:rsidRPr="0059746F">
              <w:rPr>
                <w:kern w:val="2"/>
                <w:lang w:val="en-GB" w:eastAsia="zh-CN"/>
              </w:rPr>
              <w:t>Gain</w:t>
            </w:r>
          </w:p>
        </w:tc>
        <w:tc>
          <w:tcPr>
            <w:tcW w:w="1286" w:type="dxa"/>
          </w:tcPr>
          <w:p w:rsidR="00DB25ED" w:rsidRDefault="00DB25ED" w:rsidP="00B95C5D">
            <w:pPr>
              <w:spacing w:after="0"/>
              <w:ind w:right="6"/>
              <w:jc w:val="left"/>
              <w:rPr>
                <w:lang w:eastAsia="zh-CN"/>
              </w:rPr>
            </w:pPr>
            <w:r>
              <w:rPr>
                <w:lang w:eastAsia="zh-CN"/>
              </w:rPr>
              <w:t xml:space="preserve">DL </w:t>
            </w:r>
            <w:r>
              <w:rPr>
                <w:rFonts w:hint="eastAsia"/>
                <w:lang w:eastAsia="zh-CN"/>
              </w:rPr>
              <w:t>5%-tile UPT</w:t>
            </w:r>
            <w:r w:rsidRPr="003A052A">
              <w:rPr>
                <w:rFonts w:hint="eastAsia"/>
                <w:lang w:eastAsia="zh-CN"/>
              </w:rPr>
              <w:t>(Mbps)</w:t>
            </w:r>
          </w:p>
        </w:tc>
        <w:tc>
          <w:tcPr>
            <w:tcW w:w="1520" w:type="dxa"/>
          </w:tcPr>
          <w:p w:rsidR="00DB25ED" w:rsidRDefault="00DB25ED" w:rsidP="00B95C5D">
            <w:pPr>
              <w:spacing w:after="0"/>
              <w:ind w:right="6"/>
              <w:jc w:val="left"/>
              <w:rPr>
                <w:lang w:eastAsia="zh-CN"/>
              </w:rPr>
            </w:pPr>
            <w:r>
              <w:rPr>
                <w:lang w:eastAsia="zh-CN"/>
              </w:rPr>
              <w:t xml:space="preserve">DL </w:t>
            </w:r>
            <w:r>
              <w:rPr>
                <w:rFonts w:hint="eastAsia"/>
                <w:lang w:eastAsia="zh-CN"/>
              </w:rPr>
              <w:t>5%-tile UPT Gain</w:t>
            </w:r>
          </w:p>
        </w:tc>
      </w:tr>
      <w:tr w:rsidR="00DB25ED" w:rsidTr="00DB25ED">
        <w:trPr>
          <w:jc w:val="center"/>
        </w:trPr>
        <w:tc>
          <w:tcPr>
            <w:tcW w:w="1412" w:type="dxa"/>
          </w:tcPr>
          <w:p w:rsidR="00DB25ED" w:rsidRDefault="00DB25ED" w:rsidP="00B95C5D">
            <w:pPr>
              <w:widowControl/>
              <w:spacing w:after="0"/>
              <w:ind w:right="6"/>
              <w:jc w:val="left"/>
              <w:rPr>
                <w:lang w:eastAsia="zh-CN"/>
              </w:rPr>
            </w:pPr>
            <w:r w:rsidRPr="003A052A">
              <w:rPr>
                <w:lang w:eastAsia="zh-CN"/>
              </w:rPr>
              <w:t>Baseline</w:t>
            </w:r>
            <w:r>
              <w:rPr>
                <w:rFonts w:hint="eastAsia"/>
                <w:lang w:eastAsia="zh-CN"/>
              </w:rPr>
              <w:t xml:space="preserve"> (DL only)</w:t>
            </w:r>
          </w:p>
        </w:tc>
        <w:tc>
          <w:tcPr>
            <w:tcW w:w="1212" w:type="dxa"/>
            <w:vAlign w:val="center"/>
          </w:tcPr>
          <w:p w:rsidR="00DB25ED" w:rsidRDefault="00DB25ED" w:rsidP="00B95C5D">
            <w:pPr>
              <w:spacing w:after="0"/>
              <w:ind w:right="6"/>
              <w:jc w:val="left"/>
              <w:rPr>
                <w:lang w:eastAsia="zh-CN"/>
              </w:rPr>
            </w:pPr>
            <w:r>
              <w:rPr>
                <w:rFonts w:hint="eastAsia"/>
                <w:lang w:eastAsia="zh-CN"/>
              </w:rPr>
              <w:t>50.76</w:t>
            </w:r>
          </w:p>
        </w:tc>
        <w:tc>
          <w:tcPr>
            <w:tcW w:w="1286" w:type="dxa"/>
            <w:vAlign w:val="center"/>
          </w:tcPr>
          <w:p w:rsidR="00DB25ED" w:rsidRDefault="00DB25ED" w:rsidP="00123556">
            <w:pPr>
              <w:widowControl/>
              <w:spacing w:after="0"/>
              <w:ind w:right="6"/>
              <w:jc w:val="left"/>
              <w:rPr>
                <w:lang w:eastAsia="zh-CN"/>
              </w:rPr>
            </w:pPr>
            <w:r>
              <w:rPr>
                <w:rFonts w:hint="eastAsia"/>
                <w:lang w:eastAsia="zh-CN"/>
              </w:rPr>
              <w:t>23.08</w:t>
            </w:r>
          </w:p>
        </w:tc>
        <w:tc>
          <w:tcPr>
            <w:tcW w:w="1410" w:type="dxa"/>
            <w:vAlign w:val="center"/>
          </w:tcPr>
          <w:p w:rsidR="00DB25ED" w:rsidRDefault="00DB25ED" w:rsidP="00B95C5D">
            <w:pPr>
              <w:widowControl/>
              <w:spacing w:after="0"/>
              <w:ind w:right="6"/>
              <w:jc w:val="left"/>
              <w:rPr>
                <w:lang w:eastAsia="zh-CN"/>
              </w:rPr>
            </w:pPr>
            <w:r>
              <w:rPr>
                <w:rFonts w:hint="eastAsia"/>
                <w:lang w:eastAsia="zh-CN"/>
              </w:rPr>
              <w:t>-</w:t>
            </w:r>
          </w:p>
        </w:tc>
        <w:tc>
          <w:tcPr>
            <w:tcW w:w="1286" w:type="dxa"/>
            <w:vAlign w:val="center"/>
          </w:tcPr>
          <w:p w:rsidR="00DB25ED" w:rsidRDefault="00DB25ED" w:rsidP="00B00AB8">
            <w:pPr>
              <w:widowControl/>
              <w:spacing w:after="0"/>
              <w:ind w:right="6"/>
              <w:jc w:val="left"/>
              <w:rPr>
                <w:lang w:eastAsia="zh-CN"/>
              </w:rPr>
            </w:pPr>
            <w:r>
              <w:rPr>
                <w:rFonts w:hint="eastAsia"/>
                <w:lang w:eastAsia="zh-CN"/>
              </w:rPr>
              <w:t>2.65</w:t>
            </w:r>
            <w:r w:rsidRPr="003A052A">
              <w:rPr>
                <w:lang w:eastAsia="zh-CN"/>
              </w:rPr>
              <w:t xml:space="preserve"> </w:t>
            </w:r>
          </w:p>
        </w:tc>
        <w:tc>
          <w:tcPr>
            <w:tcW w:w="1520" w:type="dxa"/>
            <w:vAlign w:val="center"/>
          </w:tcPr>
          <w:p w:rsidR="00DB25ED" w:rsidRDefault="00DB25ED" w:rsidP="00B95C5D">
            <w:pPr>
              <w:spacing w:after="0"/>
              <w:ind w:right="6"/>
              <w:jc w:val="left"/>
              <w:rPr>
                <w:lang w:eastAsia="zh-CN"/>
              </w:rPr>
            </w:pPr>
            <w:r>
              <w:rPr>
                <w:rFonts w:hint="eastAsia"/>
                <w:lang w:eastAsia="zh-CN"/>
              </w:rPr>
              <w:t>-</w:t>
            </w:r>
          </w:p>
        </w:tc>
      </w:tr>
      <w:tr w:rsidR="00DB25ED" w:rsidTr="00DB25ED">
        <w:trPr>
          <w:jc w:val="center"/>
        </w:trPr>
        <w:tc>
          <w:tcPr>
            <w:tcW w:w="1412" w:type="dxa"/>
          </w:tcPr>
          <w:p w:rsidR="00DB25ED" w:rsidRDefault="00DB25ED" w:rsidP="00B95C5D">
            <w:pPr>
              <w:widowControl/>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p>
        </w:tc>
        <w:tc>
          <w:tcPr>
            <w:tcW w:w="1212" w:type="dxa"/>
            <w:vAlign w:val="center"/>
          </w:tcPr>
          <w:p w:rsidR="00DB25ED" w:rsidRDefault="00DB25ED" w:rsidP="00B95C5D">
            <w:pPr>
              <w:spacing w:after="0"/>
              <w:ind w:right="6"/>
              <w:jc w:val="left"/>
              <w:rPr>
                <w:lang w:eastAsia="zh-CN"/>
              </w:rPr>
            </w:pPr>
          </w:p>
        </w:tc>
        <w:tc>
          <w:tcPr>
            <w:tcW w:w="1286" w:type="dxa"/>
            <w:vAlign w:val="center"/>
          </w:tcPr>
          <w:p w:rsidR="00DB25ED" w:rsidRDefault="00DB25ED" w:rsidP="00123556">
            <w:pPr>
              <w:widowControl/>
              <w:spacing w:after="0"/>
              <w:ind w:right="6"/>
              <w:jc w:val="left"/>
              <w:rPr>
                <w:lang w:eastAsia="zh-CN"/>
              </w:rPr>
            </w:pPr>
            <w:r>
              <w:rPr>
                <w:rFonts w:hint="eastAsia"/>
                <w:lang w:eastAsia="zh-CN"/>
              </w:rPr>
              <w:t>25.87</w:t>
            </w:r>
            <w:r w:rsidRPr="003A052A">
              <w:rPr>
                <w:lang w:eastAsia="zh-CN"/>
              </w:rPr>
              <w:t xml:space="preserve"> </w:t>
            </w:r>
          </w:p>
        </w:tc>
        <w:tc>
          <w:tcPr>
            <w:tcW w:w="1410" w:type="dxa"/>
            <w:vAlign w:val="center"/>
          </w:tcPr>
          <w:p w:rsidR="00DB25ED" w:rsidRDefault="00DB25ED" w:rsidP="00B00AB8">
            <w:pPr>
              <w:widowControl/>
              <w:spacing w:after="0"/>
              <w:ind w:right="6"/>
              <w:jc w:val="left"/>
              <w:rPr>
                <w:lang w:eastAsia="zh-CN"/>
              </w:rPr>
            </w:pPr>
            <w:r>
              <w:rPr>
                <w:rFonts w:hint="eastAsia"/>
                <w:lang w:eastAsia="zh-CN"/>
              </w:rPr>
              <w:t>+12.09%</w:t>
            </w:r>
          </w:p>
        </w:tc>
        <w:tc>
          <w:tcPr>
            <w:tcW w:w="1286" w:type="dxa"/>
            <w:vAlign w:val="center"/>
          </w:tcPr>
          <w:p w:rsidR="00DB25ED" w:rsidRDefault="00DB25ED" w:rsidP="00123556">
            <w:pPr>
              <w:widowControl/>
              <w:spacing w:after="0"/>
              <w:ind w:right="6"/>
              <w:jc w:val="left"/>
              <w:rPr>
                <w:lang w:eastAsia="zh-CN"/>
              </w:rPr>
            </w:pPr>
            <w:r>
              <w:rPr>
                <w:rFonts w:hint="eastAsia"/>
                <w:lang w:eastAsia="zh-CN"/>
              </w:rPr>
              <w:t>3.58</w:t>
            </w:r>
          </w:p>
        </w:tc>
        <w:tc>
          <w:tcPr>
            <w:tcW w:w="1520" w:type="dxa"/>
            <w:vAlign w:val="center"/>
          </w:tcPr>
          <w:p w:rsidR="00DB25ED" w:rsidRDefault="00DB25ED" w:rsidP="00B00AB8">
            <w:pPr>
              <w:spacing w:after="0"/>
              <w:ind w:right="6"/>
              <w:jc w:val="left"/>
              <w:rPr>
                <w:lang w:eastAsia="zh-CN"/>
              </w:rPr>
            </w:pPr>
            <w:r>
              <w:rPr>
                <w:rFonts w:hint="eastAsia"/>
                <w:lang w:eastAsia="zh-CN"/>
              </w:rPr>
              <w:t>+35.09%</w:t>
            </w:r>
          </w:p>
        </w:tc>
      </w:tr>
    </w:tbl>
    <w:p w:rsidR="00B95C5D" w:rsidRDefault="00B95C5D" w:rsidP="00B95C5D">
      <w:pPr>
        <w:spacing w:after="0"/>
        <w:rPr>
          <w:rFonts w:eastAsia="宋体"/>
          <w:b/>
          <w:i/>
          <w:lang w:eastAsia="zh-CN"/>
        </w:rPr>
      </w:pPr>
    </w:p>
    <w:p w:rsidR="00E14929" w:rsidRPr="008B3B27" w:rsidRDefault="005C6F6B" w:rsidP="008B3B27">
      <w:pPr>
        <w:rPr>
          <w:lang w:eastAsia="zh-CN"/>
        </w:rPr>
      </w:pPr>
      <w:r>
        <w:rPr>
          <w:rFonts w:hint="eastAsia"/>
          <w:lang w:eastAsia="zh-CN"/>
        </w:rPr>
        <w:t>It is observed from the simulation that</w:t>
      </w:r>
      <w:r w:rsidR="00CF4F4A">
        <w:rPr>
          <w:lang w:eastAsia="zh-CN"/>
        </w:rPr>
        <w:t xml:space="preserve"> </w:t>
      </w:r>
      <w:r w:rsidR="00CF4F4A" w:rsidRPr="003A052A">
        <w:rPr>
          <w:rFonts w:hint="eastAsia"/>
          <w:lang w:eastAsia="zh-CN"/>
        </w:rPr>
        <w:t xml:space="preserve">DL </w:t>
      </w:r>
      <w:r w:rsidR="00CF4F4A" w:rsidRPr="003A052A">
        <w:rPr>
          <w:lang w:eastAsia="zh-CN"/>
        </w:rPr>
        <w:t>performance</w:t>
      </w:r>
      <w:r w:rsidR="00CF4F4A" w:rsidRPr="003A052A">
        <w:rPr>
          <w:rFonts w:hint="eastAsia"/>
          <w:lang w:eastAsia="zh-CN"/>
        </w:rPr>
        <w:t xml:space="preserve"> can be improved with the channel state m</w:t>
      </w:r>
      <w:r w:rsidR="00CF4F4A">
        <w:rPr>
          <w:rFonts w:hint="eastAsia"/>
          <w:lang w:eastAsia="zh-CN"/>
        </w:rPr>
        <w:t xml:space="preserve">easurement by SRS </w:t>
      </w:r>
      <w:r w:rsidR="00C161F6">
        <w:rPr>
          <w:rFonts w:hint="eastAsia"/>
          <w:lang w:eastAsia="zh-CN"/>
        </w:rPr>
        <w:t xml:space="preserve">on </w:t>
      </w:r>
      <w:r w:rsidR="00CF4F4A">
        <w:rPr>
          <w:rFonts w:hint="eastAsia"/>
          <w:lang w:eastAsia="zh-CN"/>
        </w:rPr>
        <w:t>DL dominant spectrum</w:t>
      </w:r>
      <w:r w:rsidR="00BF6C3D" w:rsidRPr="00BF6C3D">
        <w:rPr>
          <w:rFonts w:hint="eastAsia"/>
          <w:lang w:eastAsia="zh-CN"/>
        </w:rPr>
        <w:t xml:space="preserve"> </w:t>
      </w:r>
      <w:r w:rsidR="00E47573">
        <w:rPr>
          <w:rFonts w:hint="eastAsia"/>
          <w:lang w:eastAsia="zh-CN"/>
        </w:rPr>
        <w:t xml:space="preserve">due to the more </w:t>
      </w:r>
      <w:r w:rsidR="00611E23">
        <w:rPr>
          <w:rFonts w:hint="eastAsia"/>
          <w:lang w:eastAsia="zh-CN"/>
        </w:rPr>
        <w:t>a</w:t>
      </w:r>
      <w:r w:rsidR="00BF6C3D" w:rsidRPr="003A052A">
        <w:rPr>
          <w:lang w:eastAsia="zh-CN"/>
        </w:rPr>
        <w:t>ccurate</w:t>
      </w:r>
      <w:r w:rsidR="00BF6C3D" w:rsidRPr="003A052A">
        <w:rPr>
          <w:rFonts w:hint="eastAsia"/>
          <w:lang w:eastAsia="zh-CN"/>
        </w:rPr>
        <w:t xml:space="preserve"> measurement of channel state</w:t>
      </w:r>
      <w:r w:rsidR="00CF4F4A" w:rsidRPr="003A052A">
        <w:rPr>
          <w:rFonts w:hint="eastAsia"/>
          <w:lang w:eastAsia="zh-CN"/>
        </w:rPr>
        <w:t>.</w:t>
      </w:r>
    </w:p>
    <w:p w:rsidR="00CF4F4A" w:rsidRDefault="005C6F6B" w:rsidP="00433A81">
      <w:pPr>
        <w:rPr>
          <w:rFonts w:eastAsia="宋体"/>
          <w:b/>
          <w:i/>
          <w:lang w:eastAsia="zh-CN"/>
        </w:rPr>
      </w:pPr>
      <w:r>
        <w:rPr>
          <w:rFonts w:hint="eastAsia"/>
          <w:lang w:eastAsia="zh-CN"/>
        </w:rPr>
        <w:t>Based on the above simulation results, we have the following observation.</w:t>
      </w:r>
    </w:p>
    <w:p w:rsidR="00B72B79" w:rsidRPr="00D048F2" w:rsidRDefault="00B95C5D" w:rsidP="00C85BAC">
      <w:pPr>
        <w:rPr>
          <w:rFonts w:eastAsia="宋体"/>
          <w:b/>
          <w:i/>
          <w:lang w:eastAsia="zh-CN"/>
        </w:rPr>
      </w:pPr>
      <w:r w:rsidRPr="00B95C5D">
        <w:rPr>
          <w:b/>
          <w:i/>
          <w:color w:val="000000" w:themeColor="text1"/>
          <w:lang w:eastAsia="zh-CN"/>
        </w:rPr>
        <w:t>Observation</w:t>
      </w:r>
      <w:r w:rsidR="0026628C">
        <w:rPr>
          <w:rFonts w:hint="eastAsia"/>
          <w:b/>
          <w:i/>
          <w:color w:val="000000" w:themeColor="text1"/>
          <w:lang w:eastAsia="zh-CN"/>
        </w:rPr>
        <w:t xml:space="preserve"> </w:t>
      </w:r>
      <w:r w:rsidRPr="00B95C5D">
        <w:rPr>
          <w:b/>
          <w:i/>
          <w:color w:val="000000" w:themeColor="text1"/>
          <w:lang w:eastAsia="zh-CN"/>
        </w:rPr>
        <w:t>1:</w:t>
      </w:r>
      <w:r w:rsidR="00B73970">
        <w:rPr>
          <w:rFonts w:eastAsia="宋体"/>
          <w:b/>
          <w:i/>
        </w:rPr>
        <w:t xml:space="preserve"> </w:t>
      </w:r>
    </w:p>
    <w:p w:rsidR="00B72B79" w:rsidRPr="008B4A07" w:rsidRDefault="00BD77B4" w:rsidP="00C85BAC">
      <w:pPr>
        <w:rPr>
          <w:rFonts w:eastAsia="宋体"/>
          <w:b/>
          <w:i/>
          <w:lang w:val="en-GB" w:eastAsia="zh-CN"/>
        </w:rPr>
      </w:pPr>
      <w:r w:rsidRPr="0059746F">
        <w:rPr>
          <w:i/>
          <w:lang w:eastAsia="zh-CN"/>
        </w:rPr>
        <w:t xml:space="preserve">Flexible duplex </w:t>
      </w:r>
      <w:r>
        <w:rPr>
          <w:rFonts w:hint="eastAsia"/>
          <w:i/>
          <w:lang w:eastAsia="zh-CN"/>
        </w:rPr>
        <w:t xml:space="preserve">is feasible </w:t>
      </w:r>
      <w:r w:rsidRPr="0059746F">
        <w:rPr>
          <w:i/>
          <w:lang w:eastAsia="zh-CN"/>
        </w:rPr>
        <w:t xml:space="preserve">in urban </w:t>
      </w:r>
      <w:r>
        <w:rPr>
          <w:i/>
          <w:lang w:eastAsia="zh-CN"/>
        </w:rPr>
        <w:t xml:space="preserve">macro </w:t>
      </w:r>
      <w:r w:rsidRPr="0059746F">
        <w:rPr>
          <w:i/>
          <w:lang w:eastAsia="zh-CN"/>
        </w:rPr>
        <w:t>scenario for</w:t>
      </w:r>
      <w:r w:rsidR="00772AEB">
        <w:rPr>
          <w:i/>
          <w:lang w:eastAsia="zh-CN"/>
        </w:rPr>
        <w:t xml:space="preserve"> </w:t>
      </w:r>
      <w:r>
        <w:rPr>
          <w:i/>
          <w:lang w:eastAsia="zh-CN"/>
        </w:rPr>
        <w:t>2</w:t>
      </w:r>
      <w:r>
        <w:rPr>
          <w:rFonts w:hint="eastAsia"/>
          <w:i/>
          <w:lang w:eastAsia="zh-CN"/>
        </w:rPr>
        <w:t>GHz</w:t>
      </w:r>
      <w:r w:rsidRPr="0059746F">
        <w:rPr>
          <w:i/>
          <w:lang w:eastAsia="zh-CN"/>
        </w:rPr>
        <w:t xml:space="preserve"> paired spectrum</w:t>
      </w:r>
      <w:r w:rsidR="000F7CA8">
        <w:rPr>
          <w:rFonts w:eastAsia="宋体"/>
          <w:i/>
          <w:lang w:eastAsia="zh-CN"/>
        </w:rPr>
        <w:t>.</w:t>
      </w:r>
      <w:r w:rsidR="000F7CA8" w:rsidRPr="000F7CA8">
        <w:rPr>
          <w:rFonts w:hint="eastAsia"/>
          <w:i/>
          <w:lang w:eastAsia="zh-CN"/>
        </w:rPr>
        <w:t xml:space="preserve"> </w:t>
      </w:r>
      <w:r w:rsidR="000F7CA8">
        <w:rPr>
          <w:rFonts w:hint="eastAsia"/>
          <w:i/>
          <w:lang w:eastAsia="zh-CN"/>
        </w:rPr>
        <w:t xml:space="preserve">Preliminary evaluation results show that </w:t>
      </w:r>
      <w:r w:rsidR="001B1A8C">
        <w:rPr>
          <w:i/>
          <w:lang w:eastAsia="zh-CN"/>
        </w:rPr>
        <w:t>with t</w:t>
      </w:r>
      <w:r w:rsidR="001B1A8C" w:rsidRPr="00B95C5D">
        <w:rPr>
          <w:rFonts w:eastAsia="宋体"/>
          <w:i/>
        </w:rPr>
        <w:t xml:space="preserve">he measurement based on sounding reference signal </w:t>
      </w:r>
      <w:r w:rsidR="00293BB4">
        <w:rPr>
          <w:rFonts w:eastAsia="宋体" w:hint="eastAsia"/>
          <w:i/>
          <w:lang w:eastAsia="zh-CN"/>
        </w:rPr>
        <w:t>on</w:t>
      </w:r>
      <w:r w:rsidR="001B1A8C" w:rsidRPr="00B95C5D">
        <w:rPr>
          <w:rFonts w:eastAsia="宋体"/>
          <w:i/>
          <w:lang w:eastAsia="zh-CN"/>
        </w:rPr>
        <w:t xml:space="preserve"> DL dominant spectrum</w:t>
      </w:r>
      <w:r w:rsidR="0026628C">
        <w:rPr>
          <w:rFonts w:eastAsia="宋体" w:hint="eastAsia"/>
          <w:i/>
          <w:lang w:eastAsia="zh-CN"/>
        </w:rPr>
        <w:t>,</w:t>
      </w:r>
      <w:r w:rsidR="001B1A8C">
        <w:rPr>
          <w:rFonts w:hint="eastAsia"/>
          <w:i/>
          <w:lang w:eastAsia="zh-CN"/>
        </w:rPr>
        <w:t xml:space="preserve"> </w:t>
      </w:r>
      <w:r w:rsidR="000F7CA8">
        <w:rPr>
          <w:rFonts w:hint="eastAsia"/>
          <w:i/>
          <w:lang w:eastAsia="zh-CN"/>
        </w:rPr>
        <w:t>it</w:t>
      </w:r>
      <w:r w:rsidR="00B95C5D" w:rsidRPr="00B95C5D">
        <w:rPr>
          <w:rFonts w:eastAsia="宋体"/>
          <w:i/>
          <w:lang w:eastAsia="zh-CN"/>
        </w:rPr>
        <w:t xml:space="preserve"> </w:t>
      </w:r>
      <w:r w:rsidR="001B1A8C">
        <w:rPr>
          <w:rFonts w:hint="eastAsia"/>
          <w:i/>
          <w:lang w:eastAsia="zh-CN"/>
        </w:rPr>
        <w:t xml:space="preserve">achieves </w:t>
      </w:r>
      <w:r w:rsidR="000F7CA8">
        <w:rPr>
          <w:rFonts w:hint="eastAsia"/>
          <w:i/>
          <w:lang w:eastAsia="zh-CN"/>
        </w:rPr>
        <w:t xml:space="preserve">considerable </w:t>
      </w:r>
      <w:r w:rsidR="000206AF">
        <w:rPr>
          <w:rFonts w:hint="eastAsia"/>
          <w:i/>
          <w:lang w:eastAsia="zh-CN"/>
        </w:rPr>
        <w:t>significant throughput</w:t>
      </w:r>
      <w:r w:rsidR="00B95C5D" w:rsidRPr="00B95C5D">
        <w:rPr>
          <w:i/>
          <w:lang w:eastAsia="zh-CN"/>
        </w:rPr>
        <w:t xml:space="preserve"> gain </w:t>
      </w:r>
      <w:r w:rsidR="00B95C5D" w:rsidRPr="00B95C5D">
        <w:rPr>
          <w:rFonts w:eastAsia="宋体"/>
          <w:i/>
          <w:lang w:eastAsia="zh-CN"/>
        </w:rPr>
        <w:t>in downlink (</w:t>
      </w:r>
      <w:r w:rsidR="00B95C5D" w:rsidRPr="00B95C5D">
        <w:rPr>
          <w:i/>
          <w:lang w:eastAsia="zh-CN"/>
        </w:rPr>
        <w:t xml:space="preserve">e.g., average UPT up to 10%, 5%-tile UPT up to </w:t>
      </w:r>
      <w:r w:rsidR="00611E23">
        <w:rPr>
          <w:rFonts w:hint="eastAsia"/>
          <w:i/>
          <w:lang w:eastAsia="zh-CN"/>
        </w:rPr>
        <w:t>35</w:t>
      </w:r>
      <w:r w:rsidR="00B95C5D" w:rsidRPr="00B95C5D">
        <w:rPr>
          <w:i/>
          <w:lang w:eastAsia="zh-CN"/>
        </w:rPr>
        <w:t>%</w:t>
      </w:r>
      <w:r w:rsidR="00B95C5D" w:rsidRPr="00B95C5D">
        <w:rPr>
          <w:rFonts w:eastAsia="宋体"/>
          <w:i/>
          <w:lang w:eastAsia="zh-CN"/>
        </w:rPr>
        <w:t>) in</w:t>
      </w:r>
      <w:r w:rsidR="000F7CA8">
        <w:rPr>
          <w:rFonts w:eastAsia="宋体"/>
          <w:i/>
          <w:lang w:eastAsia="zh-CN"/>
        </w:rPr>
        <w:t xml:space="preserve"> </w:t>
      </w:r>
      <w:r w:rsidR="0026628C">
        <w:rPr>
          <w:rFonts w:eastAsia="宋体" w:hint="eastAsia"/>
          <w:i/>
          <w:lang w:eastAsia="zh-CN"/>
        </w:rPr>
        <w:t>urban macro scenario</w:t>
      </w:r>
      <w:r w:rsidR="00B95C5D" w:rsidRPr="00B95C5D">
        <w:rPr>
          <w:rFonts w:eastAsia="宋体"/>
          <w:i/>
        </w:rPr>
        <w:t>.</w:t>
      </w:r>
    </w:p>
    <w:p w:rsidR="00701512" w:rsidRPr="003A052A" w:rsidRDefault="002B6CE1" w:rsidP="002926B5">
      <w:pPr>
        <w:pStyle w:val="3"/>
        <w:rPr>
          <w:lang w:eastAsia="zh-CN"/>
        </w:rPr>
      </w:pPr>
      <w:r>
        <w:rPr>
          <w:lang w:eastAsia="zh-CN"/>
        </w:rPr>
        <w:lastRenderedPageBreak/>
        <w:t>F</w:t>
      </w:r>
      <w:r>
        <w:rPr>
          <w:rFonts w:hint="eastAsia"/>
          <w:lang w:eastAsia="zh-CN"/>
        </w:rPr>
        <w:t xml:space="preserve">lexible </w:t>
      </w:r>
      <w:r w:rsidR="00220B01">
        <w:rPr>
          <w:rFonts w:hint="eastAsia"/>
          <w:lang w:eastAsia="zh-CN"/>
        </w:rPr>
        <w:t>DL and UL transmission</w:t>
      </w:r>
      <w:r w:rsidR="00220B01">
        <w:rPr>
          <w:lang w:eastAsia="zh-CN"/>
        </w:rPr>
        <w:t xml:space="preserve"> @ UL part carrier</w:t>
      </w:r>
      <w:r w:rsidR="007E7319" w:rsidRPr="003A052A" w:rsidDel="002B0D53">
        <w:rPr>
          <w:rFonts w:hint="eastAsia"/>
          <w:lang w:eastAsia="zh-CN"/>
        </w:rPr>
        <w:t xml:space="preserve"> </w:t>
      </w:r>
    </w:p>
    <w:p w:rsidR="00295D78" w:rsidRDefault="00FB19E8" w:rsidP="00295D78">
      <w:pPr>
        <w:rPr>
          <w:lang w:eastAsia="zh-CN"/>
        </w:rPr>
      </w:pPr>
      <w:r w:rsidRPr="003A052A">
        <w:rPr>
          <w:rFonts w:hint="eastAsia"/>
          <w:lang w:eastAsia="zh-CN"/>
        </w:rPr>
        <w:t>In this section,</w:t>
      </w:r>
      <w:r w:rsidR="00654A41" w:rsidRPr="003A052A">
        <w:rPr>
          <w:rFonts w:hint="eastAsia"/>
          <w:lang w:eastAsia="zh-CN"/>
        </w:rPr>
        <w:t xml:space="preserve"> the </w:t>
      </w:r>
      <w:r w:rsidR="00654A41" w:rsidRPr="003A052A">
        <w:rPr>
          <w:lang w:eastAsia="zh-CN"/>
        </w:rPr>
        <w:t>evaluation r</w:t>
      </w:r>
      <w:r w:rsidR="00654A41" w:rsidRPr="003A052A">
        <w:rPr>
          <w:rFonts w:hint="eastAsia"/>
          <w:lang w:eastAsia="zh-CN"/>
        </w:rPr>
        <w:t>esults of flexible duplex</w:t>
      </w:r>
      <w:r w:rsidR="008F2CD4">
        <w:rPr>
          <w:rFonts w:hint="eastAsia"/>
          <w:lang w:eastAsia="zh-CN"/>
        </w:rPr>
        <w:t xml:space="preserve"> </w:t>
      </w:r>
      <w:r w:rsidR="002F65D2">
        <w:rPr>
          <w:lang w:eastAsia="zh-CN"/>
        </w:rPr>
        <w:t xml:space="preserve">for </w:t>
      </w:r>
      <w:r w:rsidR="008F2CD4">
        <w:rPr>
          <w:rFonts w:hint="eastAsia"/>
          <w:lang w:eastAsia="zh-CN"/>
        </w:rPr>
        <w:t>2GHz</w:t>
      </w:r>
      <w:r w:rsidR="00163F2E">
        <w:rPr>
          <w:rFonts w:hint="eastAsia"/>
          <w:lang w:eastAsia="zh-CN"/>
        </w:rPr>
        <w:t xml:space="preserve"> paired spectrum</w:t>
      </w:r>
      <w:r w:rsidR="002F65D2">
        <w:rPr>
          <w:lang w:eastAsia="zh-CN"/>
        </w:rPr>
        <w:t xml:space="preserve"> </w:t>
      </w:r>
      <w:r w:rsidR="0026628C">
        <w:rPr>
          <w:rFonts w:hint="eastAsia"/>
          <w:lang w:eastAsia="zh-CN"/>
        </w:rPr>
        <w:t>with</w:t>
      </w:r>
      <w:r w:rsidR="00A47F96">
        <w:rPr>
          <w:lang w:eastAsia="zh-CN"/>
        </w:rPr>
        <w:t xml:space="preserve"> f</w:t>
      </w:r>
      <w:r w:rsidR="00295D78" w:rsidRPr="00295D78">
        <w:rPr>
          <w:lang w:eastAsia="zh-CN"/>
        </w:rPr>
        <w:t xml:space="preserve">lexible UL/DL subframe ratio allocation in UL part carrier </w:t>
      </w:r>
      <w:r w:rsidR="002F65D2">
        <w:rPr>
          <w:lang w:eastAsia="zh-CN"/>
        </w:rPr>
        <w:t>are presented</w:t>
      </w:r>
      <w:r w:rsidR="004A5FA0">
        <w:rPr>
          <w:lang w:eastAsia="zh-CN"/>
        </w:rPr>
        <w:t xml:space="preserve"> in Table </w:t>
      </w:r>
      <w:r w:rsidR="00AC3383">
        <w:rPr>
          <w:lang w:eastAsia="zh-CN"/>
        </w:rPr>
        <w:fldChar w:fldCharType="begin"/>
      </w:r>
      <w:r w:rsidR="004A5FA0">
        <w:rPr>
          <w:lang w:eastAsia="zh-CN"/>
        </w:rPr>
        <w:instrText xml:space="preserve"> SEQ Table \* ARABIC </w:instrText>
      </w:r>
      <w:r w:rsidR="00AC3383">
        <w:rPr>
          <w:lang w:eastAsia="zh-CN"/>
        </w:rPr>
        <w:fldChar w:fldCharType="separate"/>
      </w:r>
      <w:r w:rsidR="004A5FA0">
        <w:rPr>
          <w:lang w:eastAsia="zh-CN"/>
        </w:rPr>
        <w:t>3</w:t>
      </w:r>
      <w:r w:rsidR="00AC3383">
        <w:rPr>
          <w:lang w:eastAsia="zh-CN"/>
        </w:rPr>
        <w:fldChar w:fldCharType="end"/>
      </w:r>
      <w:r w:rsidR="00CD20BA">
        <w:rPr>
          <w:lang w:eastAsia="zh-CN"/>
        </w:rPr>
        <w:t xml:space="preserve">, </w:t>
      </w:r>
      <w:r w:rsidR="00295D78" w:rsidRPr="00295D78">
        <w:rPr>
          <w:lang w:eastAsia="zh-CN"/>
        </w:rPr>
        <w:t>as discussed in section 2.2.</w:t>
      </w:r>
      <w:r w:rsidR="00DE4097" w:rsidRPr="003A052A">
        <w:rPr>
          <w:rFonts w:hint="eastAsia"/>
          <w:lang w:eastAsia="zh-CN"/>
        </w:rPr>
        <w:t xml:space="preserve"> </w:t>
      </w:r>
      <w:r w:rsidR="002B4001">
        <w:rPr>
          <w:lang w:eastAsia="zh-CN"/>
        </w:rPr>
        <w:t>For flexible duplex, i</w:t>
      </w:r>
      <w:r w:rsidR="00591072">
        <w:rPr>
          <w:rFonts w:hint="eastAsia"/>
          <w:lang w:eastAsia="zh-CN"/>
        </w:rPr>
        <w:t>n UL carrier</w:t>
      </w:r>
      <w:r w:rsidR="00591072">
        <w:rPr>
          <w:lang w:eastAsia="zh-CN"/>
        </w:rPr>
        <w:t xml:space="preserve"> </w:t>
      </w:r>
      <w:r w:rsidR="00B71D02">
        <w:rPr>
          <w:rFonts w:hint="eastAsia"/>
          <w:lang w:eastAsia="zh-CN"/>
        </w:rPr>
        <w:t xml:space="preserve">of the paired spectrum, </w:t>
      </w:r>
      <w:r w:rsidR="005F52F0">
        <w:rPr>
          <w:rFonts w:hint="eastAsia"/>
          <w:lang w:eastAsia="zh-CN"/>
        </w:rPr>
        <w:t>t</w:t>
      </w:r>
      <w:r w:rsidR="00A31A9A">
        <w:rPr>
          <w:rFonts w:hint="eastAsia"/>
          <w:lang w:eastAsia="zh-CN"/>
        </w:rPr>
        <w:t xml:space="preserve">he </w:t>
      </w:r>
      <w:r w:rsidR="002F4906">
        <w:rPr>
          <w:rFonts w:hint="eastAsia"/>
          <w:lang w:eastAsia="zh-CN"/>
        </w:rPr>
        <w:t>D</w:t>
      </w:r>
      <w:r w:rsidR="0082364E">
        <w:rPr>
          <w:rFonts w:hint="eastAsia"/>
          <w:lang w:eastAsia="zh-CN"/>
        </w:rPr>
        <w:t>L-</w:t>
      </w:r>
      <w:r w:rsidR="002F4906">
        <w:rPr>
          <w:rFonts w:hint="eastAsia"/>
          <w:lang w:eastAsia="zh-CN"/>
        </w:rPr>
        <w:t>U</w:t>
      </w:r>
      <w:r w:rsidR="0082364E">
        <w:rPr>
          <w:rFonts w:hint="eastAsia"/>
          <w:lang w:eastAsia="zh-CN"/>
        </w:rPr>
        <w:t xml:space="preserve">L subframe </w:t>
      </w:r>
      <w:r w:rsidR="00C33495">
        <w:rPr>
          <w:rFonts w:hint="eastAsia"/>
          <w:lang w:eastAsia="zh-CN"/>
        </w:rPr>
        <w:t xml:space="preserve">ratio </w:t>
      </w:r>
      <w:r w:rsidR="00BD02E9">
        <w:rPr>
          <w:rFonts w:hint="eastAsia"/>
          <w:lang w:eastAsia="zh-CN"/>
        </w:rPr>
        <w:t>is</w:t>
      </w:r>
      <w:r w:rsidR="002B4001">
        <w:rPr>
          <w:lang w:eastAsia="zh-CN"/>
        </w:rPr>
        <w:t xml:space="preserve"> dynamic</w:t>
      </w:r>
      <w:r w:rsidR="0026628C">
        <w:rPr>
          <w:rFonts w:hint="eastAsia"/>
          <w:lang w:eastAsia="zh-CN"/>
        </w:rPr>
        <w:t>ally</w:t>
      </w:r>
      <w:r w:rsidR="002B4001">
        <w:rPr>
          <w:lang w:eastAsia="zh-CN"/>
        </w:rPr>
        <w:t xml:space="preserve"> changed</w:t>
      </w:r>
      <w:r w:rsidR="00DC7B12">
        <w:rPr>
          <w:rFonts w:hint="eastAsia"/>
          <w:lang w:eastAsia="zh-CN"/>
        </w:rPr>
        <w:t xml:space="preserve"> </w:t>
      </w:r>
      <w:r w:rsidR="00551255">
        <w:rPr>
          <w:rFonts w:hint="eastAsia"/>
          <w:lang w:eastAsia="zh-CN"/>
        </w:rPr>
        <w:t xml:space="preserve">according </w:t>
      </w:r>
      <w:r w:rsidR="00DC7B12">
        <w:rPr>
          <w:rFonts w:hint="eastAsia"/>
          <w:lang w:eastAsia="zh-CN"/>
        </w:rPr>
        <w:t xml:space="preserve">to the DL and UL </w:t>
      </w:r>
      <w:r w:rsidR="00DC7B12">
        <w:rPr>
          <w:lang w:eastAsia="zh-CN"/>
        </w:rPr>
        <w:t>traffic</w:t>
      </w:r>
      <w:r w:rsidR="00DC7B12">
        <w:rPr>
          <w:rFonts w:hint="eastAsia"/>
          <w:lang w:eastAsia="zh-CN"/>
        </w:rPr>
        <w:t xml:space="preserve"> load</w:t>
      </w:r>
      <w:r w:rsidR="00551255">
        <w:rPr>
          <w:rFonts w:hint="eastAsia"/>
          <w:lang w:eastAsia="zh-CN"/>
        </w:rPr>
        <w:t xml:space="preserve"> ratio</w:t>
      </w:r>
      <w:r w:rsidR="00810560">
        <w:rPr>
          <w:rFonts w:hint="eastAsia"/>
          <w:lang w:eastAsia="zh-CN"/>
        </w:rPr>
        <w:t>.</w:t>
      </w:r>
      <w:r w:rsidR="005D3E29">
        <w:rPr>
          <w:rFonts w:hint="eastAsia"/>
          <w:lang w:eastAsia="zh-CN"/>
        </w:rPr>
        <w:t xml:space="preserve"> </w:t>
      </w:r>
      <w:r w:rsidR="00D34F65">
        <w:rPr>
          <w:lang w:eastAsia="zh-CN"/>
        </w:rPr>
        <w:t>F</w:t>
      </w:r>
      <w:r w:rsidR="001F5B91">
        <w:rPr>
          <w:rFonts w:hint="eastAsia"/>
          <w:lang w:eastAsia="zh-CN"/>
        </w:rPr>
        <w:t>or some frame</w:t>
      </w:r>
      <w:r w:rsidR="00551255">
        <w:rPr>
          <w:rFonts w:hint="eastAsia"/>
          <w:lang w:eastAsia="zh-CN"/>
        </w:rPr>
        <w:t>s</w:t>
      </w:r>
      <w:r w:rsidR="001F5B91">
        <w:rPr>
          <w:rFonts w:hint="eastAsia"/>
          <w:lang w:eastAsia="zh-CN"/>
        </w:rPr>
        <w:t>, if there is</w:t>
      </w:r>
      <w:r w:rsidR="00D34F65">
        <w:rPr>
          <w:rFonts w:hint="eastAsia"/>
          <w:lang w:eastAsia="zh-CN"/>
        </w:rPr>
        <w:t xml:space="preserve"> no UL traffic, the </w:t>
      </w:r>
      <w:r w:rsidR="00286876">
        <w:rPr>
          <w:rFonts w:hint="eastAsia"/>
          <w:lang w:eastAsia="zh-CN"/>
        </w:rPr>
        <w:t>D</w:t>
      </w:r>
      <w:r w:rsidR="003D11A7">
        <w:rPr>
          <w:rFonts w:hint="eastAsia"/>
          <w:lang w:eastAsia="zh-CN"/>
        </w:rPr>
        <w:t>L-</w:t>
      </w:r>
      <w:r w:rsidR="00286876">
        <w:rPr>
          <w:rFonts w:hint="eastAsia"/>
          <w:lang w:eastAsia="zh-CN"/>
        </w:rPr>
        <w:t>U</w:t>
      </w:r>
      <w:r w:rsidR="003D11A7">
        <w:rPr>
          <w:rFonts w:hint="eastAsia"/>
          <w:lang w:eastAsia="zh-CN"/>
        </w:rPr>
        <w:t xml:space="preserve">L </w:t>
      </w:r>
      <w:r w:rsidR="00551255">
        <w:rPr>
          <w:rFonts w:hint="eastAsia"/>
          <w:lang w:eastAsia="zh-CN"/>
        </w:rPr>
        <w:t xml:space="preserve">subframe allocation </w:t>
      </w:r>
      <w:r w:rsidR="003D11A7">
        <w:rPr>
          <w:rFonts w:hint="eastAsia"/>
          <w:lang w:eastAsia="zh-CN"/>
        </w:rPr>
        <w:t xml:space="preserve">ratio is set to </w:t>
      </w:r>
      <w:r w:rsidR="00990215">
        <w:rPr>
          <w:lang w:eastAsia="zh-CN"/>
        </w:rPr>
        <w:t xml:space="preserve">be </w:t>
      </w:r>
      <w:r w:rsidR="00A72C93">
        <w:rPr>
          <w:rFonts w:hint="eastAsia"/>
          <w:lang w:eastAsia="zh-CN"/>
        </w:rPr>
        <w:t>9</w:t>
      </w:r>
      <w:r w:rsidR="003D11A7">
        <w:rPr>
          <w:rFonts w:hint="eastAsia"/>
          <w:lang w:eastAsia="zh-CN"/>
        </w:rPr>
        <w:t>:</w:t>
      </w:r>
      <w:r w:rsidR="00A72C93">
        <w:rPr>
          <w:rFonts w:hint="eastAsia"/>
          <w:lang w:eastAsia="zh-CN"/>
        </w:rPr>
        <w:t>1</w:t>
      </w:r>
      <w:r w:rsidR="00CF2348">
        <w:rPr>
          <w:rFonts w:hint="eastAsia"/>
          <w:lang w:eastAsia="zh-CN"/>
        </w:rPr>
        <w:t xml:space="preserve"> </w:t>
      </w:r>
      <w:r w:rsidR="00EE3D60">
        <w:rPr>
          <w:rFonts w:hint="eastAsia"/>
          <w:lang w:eastAsia="zh-CN"/>
        </w:rPr>
        <w:t>at</w:t>
      </w:r>
      <w:r w:rsidR="00C4227D">
        <w:rPr>
          <w:rFonts w:hint="eastAsia"/>
          <w:lang w:eastAsia="zh-CN"/>
        </w:rPr>
        <w:t xml:space="preserve"> the UL carrier</w:t>
      </w:r>
      <w:r w:rsidR="003D11A7">
        <w:rPr>
          <w:rFonts w:hint="eastAsia"/>
          <w:lang w:eastAsia="zh-CN"/>
        </w:rPr>
        <w:t>.</w:t>
      </w:r>
      <w:r w:rsidR="00F55DF4">
        <w:rPr>
          <w:rFonts w:hint="eastAsia"/>
          <w:lang w:eastAsia="zh-CN"/>
        </w:rPr>
        <w:t xml:space="preserve"> </w:t>
      </w:r>
    </w:p>
    <w:p w:rsidR="00AF0F06" w:rsidRDefault="00E804D2" w:rsidP="00210C14">
      <w:pPr>
        <w:pStyle w:val="a5"/>
        <w:keepNext/>
      </w:pPr>
      <w:bookmarkStart w:id="4" w:name="_Ref462236520"/>
      <w:r>
        <w:t xml:space="preserve">Table </w:t>
      </w:r>
      <w:fldSimple w:instr=" SEQ Table \* ARABIC ">
        <w:r w:rsidR="009703D1">
          <w:rPr>
            <w:noProof/>
          </w:rPr>
          <w:t>3</w:t>
        </w:r>
      </w:fldSimple>
      <w:bookmarkEnd w:id="4"/>
      <w:r>
        <w:rPr>
          <w:rFonts w:hint="eastAsia"/>
        </w:rPr>
        <w:t xml:space="preserve"> Performance evaluation of </w:t>
      </w:r>
      <w:r w:rsidR="00720BFE">
        <w:rPr>
          <w:rFonts w:hint="eastAsia"/>
        </w:rPr>
        <w:t>flexible duplex</w:t>
      </w:r>
      <w:r w:rsidR="00CC33DD">
        <w:rPr>
          <w:rFonts w:hint="eastAsia"/>
        </w:rPr>
        <w:t xml:space="preserve"> at paired spectrum</w:t>
      </w:r>
      <w:r w:rsidR="009B42E5">
        <w:rPr>
          <w:rFonts w:hint="eastAsia"/>
        </w:rPr>
        <w:t xml:space="preserve"> @ 2GHz</w:t>
      </w:r>
    </w:p>
    <w:tbl>
      <w:tblPr>
        <w:tblStyle w:val="ac"/>
        <w:tblW w:w="9295" w:type="dxa"/>
        <w:jc w:val="center"/>
        <w:tblInd w:w="250" w:type="dxa"/>
        <w:tblLook w:val="04A0"/>
      </w:tblPr>
      <w:tblGrid>
        <w:gridCol w:w="1220"/>
        <w:gridCol w:w="1222"/>
        <w:gridCol w:w="891"/>
        <w:gridCol w:w="1470"/>
        <w:gridCol w:w="1135"/>
        <w:gridCol w:w="891"/>
        <w:gridCol w:w="1394"/>
        <w:gridCol w:w="1072"/>
      </w:tblGrid>
      <w:tr w:rsidR="004E1E39" w:rsidTr="00F452ED">
        <w:trPr>
          <w:jc w:val="center"/>
        </w:trPr>
        <w:tc>
          <w:tcPr>
            <w:tcW w:w="1221" w:type="dxa"/>
          </w:tcPr>
          <w:p w:rsidR="00E92881" w:rsidRDefault="00E92881" w:rsidP="00B95C5D">
            <w:pPr>
              <w:spacing w:after="0"/>
              <w:ind w:right="6"/>
              <w:jc w:val="left"/>
              <w:rPr>
                <w:lang w:eastAsia="zh-CN"/>
              </w:rPr>
            </w:pPr>
            <w:r w:rsidRPr="007B752C">
              <w:rPr>
                <w:kern w:val="2"/>
                <w:lang w:val="en-GB" w:eastAsia="zh-CN"/>
              </w:rPr>
              <w:t>Ratio of DL/UL traffic</w:t>
            </w:r>
          </w:p>
        </w:tc>
        <w:tc>
          <w:tcPr>
            <w:tcW w:w="1222" w:type="dxa"/>
          </w:tcPr>
          <w:p w:rsidR="00E92881" w:rsidRDefault="00E92881" w:rsidP="00B95C5D">
            <w:pPr>
              <w:spacing w:after="0"/>
              <w:ind w:right="6"/>
              <w:jc w:val="left"/>
              <w:rPr>
                <w:lang w:eastAsia="zh-CN"/>
              </w:rPr>
            </w:pPr>
            <w:r>
              <w:rPr>
                <w:rFonts w:hint="eastAsia"/>
                <w:lang w:eastAsia="zh-CN"/>
              </w:rPr>
              <w:t>Feature</w:t>
            </w:r>
          </w:p>
        </w:tc>
        <w:tc>
          <w:tcPr>
            <w:tcW w:w="0" w:type="auto"/>
          </w:tcPr>
          <w:p w:rsidR="00E92881" w:rsidRDefault="00E92881" w:rsidP="00B95C5D">
            <w:pPr>
              <w:spacing w:after="0"/>
              <w:ind w:right="6"/>
              <w:jc w:val="left"/>
              <w:rPr>
                <w:lang w:eastAsia="zh-CN"/>
              </w:rPr>
            </w:pPr>
            <w:r>
              <w:rPr>
                <w:rFonts w:hint="eastAsia"/>
                <w:lang w:eastAsia="zh-CN"/>
              </w:rPr>
              <w:t>DL RU(%)</w:t>
            </w:r>
          </w:p>
        </w:tc>
        <w:tc>
          <w:tcPr>
            <w:tcW w:w="1470" w:type="dxa"/>
          </w:tcPr>
          <w:p w:rsidR="00E92881" w:rsidRDefault="00E92881" w:rsidP="00B95C5D">
            <w:pPr>
              <w:spacing w:after="0"/>
              <w:ind w:right="6"/>
              <w:jc w:val="left"/>
              <w:rPr>
                <w:lang w:eastAsia="zh-CN"/>
              </w:rPr>
            </w:pPr>
            <w:r w:rsidRPr="003A052A">
              <w:rPr>
                <w:rFonts w:hint="eastAsia"/>
                <w:lang w:eastAsia="zh-CN"/>
              </w:rPr>
              <w:t xml:space="preserve">DL </w:t>
            </w:r>
            <w:r w:rsidRPr="003A052A">
              <w:rPr>
                <w:lang w:eastAsia="zh-CN"/>
              </w:rPr>
              <w:t>A</w:t>
            </w:r>
            <w:r w:rsidRPr="003A052A">
              <w:rPr>
                <w:rFonts w:hint="eastAsia"/>
                <w:lang w:eastAsia="zh-CN"/>
              </w:rPr>
              <w:t>verage UPT(Mbps)</w:t>
            </w:r>
          </w:p>
        </w:tc>
        <w:tc>
          <w:tcPr>
            <w:tcW w:w="1135" w:type="dxa"/>
          </w:tcPr>
          <w:p w:rsidR="00E92881" w:rsidRDefault="00E92881" w:rsidP="00B95C5D">
            <w:pPr>
              <w:spacing w:after="0"/>
              <w:ind w:right="6"/>
              <w:jc w:val="left"/>
              <w:rPr>
                <w:lang w:eastAsia="zh-CN"/>
              </w:rPr>
            </w:pPr>
            <w:r>
              <w:rPr>
                <w:rFonts w:hint="eastAsia"/>
                <w:kern w:val="2"/>
                <w:lang w:val="en-GB" w:eastAsia="zh-CN"/>
              </w:rPr>
              <w:t>DL Average UPT</w:t>
            </w:r>
            <w:r>
              <w:rPr>
                <w:rFonts w:hint="eastAsia"/>
                <w:lang w:eastAsia="zh-CN"/>
              </w:rPr>
              <w:t xml:space="preserve"> Gain</w:t>
            </w:r>
          </w:p>
        </w:tc>
        <w:tc>
          <w:tcPr>
            <w:tcW w:w="0" w:type="auto"/>
          </w:tcPr>
          <w:p w:rsidR="00E92881" w:rsidRDefault="00E92881" w:rsidP="00B95C5D">
            <w:pPr>
              <w:spacing w:after="0"/>
              <w:ind w:right="6"/>
              <w:jc w:val="left"/>
              <w:rPr>
                <w:lang w:eastAsia="zh-CN"/>
              </w:rPr>
            </w:pPr>
            <w:r>
              <w:rPr>
                <w:rFonts w:hint="eastAsia"/>
                <w:lang w:eastAsia="zh-CN"/>
              </w:rPr>
              <w:t>UL RU(%)</w:t>
            </w:r>
          </w:p>
        </w:tc>
        <w:tc>
          <w:tcPr>
            <w:tcW w:w="0" w:type="auto"/>
          </w:tcPr>
          <w:p w:rsidR="00E92881" w:rsidRDefault="00E92881" w:rsidP="00B95C5D">
            <w:pPr>
              <w:spacing w:after="0"/>
              <w:ind w:right="6"/>
              <w:jc w:val="left"/>
              <w:rPr>
                <w:lang w:eastAsia="zh-CN"/>
              </w:rPr>
            </w:pPr>
            <w:r>
              <w:rPr>
                <w:rFonts w:hint="eastAsia"/>
                <w:lang w:eastAsia="zh-CN"/>
              </w:rPr>
              <w:t>U</w:t>
            </w:r>
            <w:r w:rsidRPr="003A052A">
              <w:rPr>
                <w:rFonts w:hint="eastAsia"/>
                <w:lang w:eastAsia="zh-CN"/>
              </w:rPr>
              <w:t xml:space="preserve">L </w:t>
            </w:r>
            <w:r w:rsidRPr="003A052A">
              <w:rPr>
                <w:lang w:eastAsia="zh-CN"/>
              </w:rPr>
              <w:t>A</w:t>
            </w:r>
            <w:r w:rsidRPr="003A052A">
              <w:rPr>
                <w:rFonts w:hint="eastAsia"/>
                <w:lang w:eastAsia="zh-CN"/>
              </w:rPr>
              <w:t>verage UPT(Mbps)</w:t>
            </w:r>
          </w:p>
        </w:tc>
        <w:tc>
          <w:tcPr>
            <w:tcW w:w="0" w:type="auto"/>
          </w:tcPr>
          <w:p w:rsidR="00E92881" w:rsidRDefault="00E92881" w:rsidP="00B95C5D">
            <w:pPr>
              <w:spacing w:after="0"/>
              <w:ind w:right="6"/>
              <w:jc w:val="left"/>
              <w:rPr>
                <w:lang w:eastAsia="zh-CN"/>
              </w:rPr>
            </w:pPr>
            <w:r>
              <w:rPr>
                <w:kern w:val="2"/>
                <w:lang w:val="en-GB" w:eastAsia="zh-CN"/>
              </w:rPr>
              <w:t>U</w:t>
            </w:r>
            <w:r>
              <w:rPr>
                <w:rFonts w:hint="eastAsia"/>
                <w:kern w:val="2"/>
                <w:lang w:val="en-GB" w:eastAsia="zh-CN"/>
              </w:rPr>
              <w:t>L Average UPT</w:t>
            </w:r>
            <w:r>
              <w:rPr>
                <w:rFonts w:hint="eastAsia"/>
                <w:lang w:eastAsia="zh-CN"/>
              </w:rPr>
              <w:t xml:space="preserve"> Gain</w:t>
            </w:r>
          </w:p>
        </w:tc>
      </w:tr>
      <w:tr w:rsidR="00A54332" w:rsidTr="00F452ED">
        <w:trPr>
          <w:jc w:val="center"/>
        </w:trPr>
        <w:tc>
          <w:tcPr>
            <w:tcW w:w="1221" w:type="dxa"/>
            <w:vMerge w:val="restart"/>
          </w:tcPr>
          <w:p w:rsidR="00A54332" w:rsidRPr="003A052A" w:rsidRDefault="00A54332" w:rsidP="00295A09">
            <w:pPr>
              <w:spacing w:after="0"/>
              <w:ind w:right="6"/>
              <w:jc w:val="left"/>
              <w:rPr>
                <w:lang w:eastAsia="zh-CN"/>
              </w:rPr>
            </w:pPr>
            <w:r>
              <w:rPr>
                <w:rFonts w:hint="eastAsia"/>
                <w:lang w:eastAsia="zh-CN"/>
              </w:rPr>
              <w:t>4:1</w:t>
            </w:r>
          </w:p>
        </w:tc>
        <w:tc>
          <w:tcPr>
            <w:tcW w:w="1222" w:type="dxa"/>
          </w:tcPr>
          <w:p w:rsidR="00A54332" w:rsidRDefault="00A54332" w:rsidP="00295A09">
            <w:pPr>
              <w:spacing w:after="0"/>
              <w:ind w:right="6"/>
              <w:jc w:val="left"/>
              <w:rPr>
                <w:lang w:eastAsia="zh-CN"/>
              </w:rPr>
            </w:pPr>
            <w:r w:rsidRPr="003A052A">
              <w:rPr>
                <w:lang w:eastAsia="zh-CN"/>
              </w:rPr>
              <w:t>Baseline</w:t>
            </w:r>
          </w:p>
        </w:tc>
        <w:tc>
          <w:tcPr>
            <w:tcW w:w="0" w:type="auto"/>
          </w:tcPr>
          <w:p w:rsidR="00A54332" w:rsidRDefault="00A54332" w:rsidP="00E92881">
            <w:pPr>
              <w:spacing w:after="0"/>
              <w:ind w:right="6"/>
              <w:jc w:val="left"/>
              <w:rPr>
                <w:lang w:eastAsia="zh-CN"/>
              </w:rPr>
            </w:pPr>
            <w:r>
              <w:rPr>
                <w:rFonts w:hint="eastAsia"/>
                <w:lang w:eastAsia="zh-CN"/>
              </w:rPr>
              <w:t>2</w:t>
            </w:r>
            <w:r w:rsidR="004E1E39">
              <w:rPr>
                <w:lang w:eastAsia="zh-CN"/>
              </w:rPr>
              <w:t>2.97</w:t>
            </w:r>
          </w:p>
        </w:tc>
        <w:tc>
          <w:tcPr>
            <w:tcW w:w="1470" w:type="dxa"/>
          </w:tcPr>
          <w:p w:rsidR="00A54332" w:rsidRDefault="00862D40" w:rsidP="00862D40">
            <w:pPr>
              <w:spacing w:after="0"/>
              <w:ind w:right="6"/>
              <w:jc w:val="left"/>
              <w:rPr>
                <w:lang w:eastAsia="zh-CN"/>
              </w:rPr>
            </w:pPr>
            <w:r>
              <w:rPr>
                <w:lang w:eastAsia="zh-CN"/>
              </w:rPr>
              <w:t>30.01</w:t>
            </w:r>
          </w:p>
        </w:tc>
        <w:tc>
          <w:tcPr>
            <w:tcW w:w="1135" w:type="dxa"/>
          </w:tcPr>
          <w:p w:rsidR="00A54332" w:rsidRDefault="00A54332" w:rsidP="00295A09">
            <w:pPr>
              <w:spacing w:after="0"/>
              <w:ind w:right="6"/>
              <w:jc w:val="left"/>
              <w:rPr>
                <w:lang w:eastAsia="zh-CN"/>
              </w:rPr>
            </w:pPr>
            <w:r>
              <w:rPr>
                <w:rFonts w:hint="eastAsia"/>
                <w:lang w:eastAsia="zh-CN"/>
              </w:rPr>
              <w:t>-</w:t>
            </w:r>
          </w:p>
        </w:tc>
        <w:tc>
          <w:tcPr>
            <w:tcW w:w="0" w:type="auto"/>
          </w:tcPr>
          <w:p w:rsidR="00A54332" w:rsidRDefault="00862D40" w:rsidP="00295A09">
            <w:pPr>
              <w:spacing w:after="0"/>
              <w:ind w:right="6"/>
              <w:jc w:val="left"/>
              <w:rPr>
                <w:lang w:eastAsia="zh-CN"/>
              </w:rPr>
            </w:pPr>
            <w:r>
              <w:rPr>
                <w:lang w:eastAsia="zh-CN"/>
              </w:rPr>
              <w:t>7.55</w:t>
            </w:r>
          </w:p>
        </w:tc>
        <w:tc>
          <w:tcPr>
            <w:tcW w:w="0" w:type="auto"/>
          </w:tcPr>
          <w:p w:rsidR="00A54332" w:rsidRDefault="00862D40" w:rsidP="00862D40">
            <w:pPr>
              <w:spacing w:after="0"/>
              <w:ind w:right="6"/>
              <w:jc w:val="left"/>
              <w:rPr>
                <w:lang w:eastAsia="zh-CN"/>
              </w:rPr>
            </w:pPr>
            <w:r>
              <w:rPr>
                <w:lang w:eastAsia="zh-CN"/>
              </w:rPr>
              <w:t>14.33</w:t>
            </w:r>
          </w:p>
        </w:tc>
        <w:tc>
          <w:tcPr>
            <w:tcW w:w="0" w:type="auto"/>
          </w:tcPr>
          <w:p w:rsidR="00A54332" w:rsidRDefault="00A54332" w:rsidP="00295A09">
            <w:pPr>
              <w:spacing w:after="0"/>
              <w:ind w:right="6"/>
              <w:jc w:val="left"/>
              <w:rPr>
                <w:lang w:eastAsia="zh-CN"/>
              </w:rPr>
            </w:pPr>
            <w:r>
              <w:rPr>
                <w:rFonts w:hint="eastAsia"/>
                <w:lang w:eastAsia="zh-CN"/>
              </w:rPr>
              <w:t>-</w:t>
            </w:r>
          </w:p>
        </w:tc>
      </w:tr>
      <w:tr w:rsidR="00A54332" w:rsidTr="00F452ED">
        <w:trPr>
          <w:jc w:val="center"/>
        </w:trPr>
        <w:tc>
          <w:tcPr>
            <w:tcW w:w="1221" w:type="dxa"/>
            <w:vMerge/>
          </w:tcPr>
          <w:p w:rsidR="00A54332" w:rsidRDefault="00A54332" w:rsidP="00CE4A8B">
            <w:pPr>
              <w:spacing w:after="0"/>
              <w:ind w:right="6"/>
              <w:jc w:val="left"/>
              <w:rPr>
                <w:lang w:eastAsia="zh-CN"/>
              </w:rPr>
            </w:pPr>
          </w:p>
        </w:tc>
        <w:tc>
          <w:tcPr>
            <w:tcW w:w="1222" w:type="dxa"/>
          </w:tcPr>
          <w:p w:rsidR="00A54332" w:rsidRDefault="00A54332" w:rsidP="00CE4A8B">
            <w:pPr>
              <w:spacing w:after="0"/>
              <w:ind w:right="6"/>
              <w:jc w:val="left"/>
              <w:rPr>
                <w:lang w:eastAsia="zh-CN"/>
              </w:rPr>
            </w:pPr>
            <w:r>
              <w:rPr>
                <w:lang w:eastAsia="zh-CN"/>
              </w:rPr>
              <w:t>F</w:t>
            </w:r>
            <w:r>
              <w:rPr>
                <w:rFonts w:hint="eastAsia"/>
                <w:lang w:eastAsia="zh-CN"/>
              </w:rPr>
              <w:t>lexible duplex</w:t>
            </w:r>
          </w:p>
        </w:tc>
        <w:tc>
          <w:tcPr>
            <w:tcW w:w="0" w:type="auto"/>
          </w:tcPr>
          <w:p w:rsidR="00A54332" w:rsidRDefault="00A54332" w:rsidP="000351FA">
            <w:pPr>
              <w:spacing w:after="0"/>
              <w:ind w:right="6"/>
              <w:jc w:val="left"/>
              <w:rPr>
                <w:lang w:eastAsia="zh-CN"/>
              </w:rPr>
            </w:pPr>
          </w:p>
        </w:tc>
        <w:tc>
          <w:tcPr>
            <w:tcW w:w="1470" w:type="dxa"/>
          </w:tcPr>
          <w:p w:rsidR="00A54332" w:rsidRPr="002C7E11" w:rsidRDefault="00281846" w:rsidP="002C7E11">
            <w:pPr>
              <w:jc w:val="left"/>
              <w:rPr>
                <w:rFonts w:ascii="宋体" w:eastAsia="宋体" w:hAnsi="宋体" w:cs="宋体"/>
                <w:sz w:val="24"/>
                <w:szCs w:val="24"/>
              </w:rPr>
            </w:pPr>
            <w:r>
              <w:t>38.57</w:t>
            </w:r>
          </w:p>
        </w:tc>
        <w:tc>
          <w:tcPr>
            <w:tcW w:w="1135" w:type="dxa"/>
          </w:tcPr>
          <w:p w:rsidR="00A54332" w:rsidRDefault="00A54332" w:rsidP="00281846">
            <w:pPr>
              <w:spacing w:after="0"/>
              <w:ind w:right="6"/>
              <w:jc w:val="left"/>
              <w:rPr>
                <w:lang w:eastAsia="zh-CN"/>
              </w:rPr>
            </w:pPr>
            <w:r>
              <w:rPr>
                <w:rFonts w:hint="eastAsia"/>
                <w:lang w:eastAsia="zh-CN"/>
              </w:rPr>
              <w:t>+</w:t>
            </w:r>
            <w:r w:rsidR="00281846">
              <w:rPr>
                <w:lang w:eastAsia="zh-CN"/>
              </w:rPr>
              <w:t>28</w:t>
            </w:r>
            <w:r w:rsidR="002C7E11">
              <w:rPr>
                <w:lang w:eastAsia="zh-CN"/>
              </w:rPr>
              <w:t>.</w:t>
            </w:r>
            <w:r w:rsidR="00281846">
              <w:rPr>
                <w:lang w:eastAsia="zh-CN"/>
              </w:rPr>
              <w:t>52</w:t>
            </w:r>
            <w:r>
              <w:rPr>
                <w:rFonts w:hint="eastAsia"/>
                <w:lang w:eastAsia="zh-CN"/>
              </w:rPr>
              <w:t>%</w:t>
            </w:r>
          </w:p>
        </w:tc>
        <w:tc>
          <w:tcPr>
            <w:tcW w:w="0" w:type="auto"/>
          </w:tcPr>
          <w:p w:rsidR="00A54332" w:rsidRDefault="00A54332" w:rsidP="00A724CB">
            <w:pPr>
              <w:spacing w:after="0"/>
              <w:ind w:right="6"/>
              <w:jc w:val="left"/>
              <w:rPr>
                <w:lang w:eastAsia="zh-CN"/>
              </w:rPr>
            </w:pPr>
          </w:p>
        </w:tc>
        <w:tc>
          <w:tcPr>
            <w:tcW w:w="0" w:type="auto"/>
          </w:tcPr>
          <w:p w:rsidR="00A54332" w:rsidRDefault="00862D40" w:rsidP="001E03F5">
            <w:pPr>
              <w:jc w:val="left"/>
              <w:rPr>
                <w:lang w:eastAsia="zh-CN"/>
              </w:rPr>
            </w:pPr>
            <w:r>
              <w:t>13.59</w:t>
            </w:r>
          </w:p>
        </w:tc>
        <w:tc>
          <w:tcPr>
            <w:tcW w:w="0" w:type="auto"/>
          </w:tcPr>
          <w:p w:rsidR="00A54332" w:rsidRDefault="00A54332" w:rsidP="00862D40">
            <w:pPr>
              <w:spacing w:after="0"/>
              <w:ind w:right="6"/>
              <w:jc w:val="left"/>
              <w:rPr>
                <w:lang w:eastAsia="zh-CN"/>
              </w:rPr>
            </w:pPr>
            <w:r>
              <w:rPr>
                <w:rFonts w:hint="eastAsia"/>
                <w:lang w:eastAsia="zh-CN"/>
              </w:rPr>
              <w:t>-</w:t>
            </w:r>
            <w:r w:rsidR="00862D40">
              <w:rPr>
                <w:lang w:eastAsia="zh-CN"/>
              </w:rPr>
              <w:t>5.2</w:t>
            </w:r>
            <w:r>
              <w:rPr>
                <w:rFonts w:hint="eastAsia"/>
                <w:lang w:eastAsia="zh-CN"/>
              </w:rPr>
              <w:t>%</w:t>
            </w:r>
          </w:p>
        </w:tc>
      </w:tr>
    </w:tbl>
    <w:p w:rsidR="00B95C5D" w:rsidRDefault="00B95C5D" w:rsidP="00B95C5D">
      <w:pPr>
        <w:spacing w:after="0"/>
        <w:ind w:right="6"/>
        <w:rPr>
          <w:lang w:eastAsia="zh-CN"/>
        </w:rPr>
      </w:pPr>
    </w:p>
    <w:p w:rsidR="00B95C5D" w:rsidRDefault="002A7FFA" w:rsidP="00632CE4">
      <w:pPr>
        <w:rPr>
          <w:lang w:eastAsia="zh-CN"/>
        </w:rPr>
      </w:pPr>
      <w:r w:rsidRPr="003A052A">
        <w:rPr>
          <w:rFonts w:hint="eastAsia"/>
          <w:lang w:eastAsia="zh-CN"/>
        </w:rPr>
        <w:t xml:space="preserve">It </w:t>
      </w:r>
      <w:r w:rsidR="00273D59">
        <w:rPr>
          <w:lang w:eastAsia="zh-CN"/>
        </w:rPr>
        <w:t xml:space="preserve">is observed </w:t>
      </w:r>
      <w:r w:rsidR="00B71D02">
        <w:rPr>
          <w:rFonts w:hint="eastAsia"/>
          <w:lang w:eastAsia="zh-CN"/>
        </w:rPr>
        <w:t>from</w:t>
      </w:r>
      <w:r w:rsidR="00B71D02" w:rsidRPr="003A052A">
        <w:rPr>
          <w:rFonts w:hint="eastAsia"/>
          <w:lang w:eastAsia="zh-CN"/>
        </w:rPr>
        <w:t xml:space="preserve"> </w:t>
      </w:r>
      <w:r w:rsidR="00783E21">
        <w:rPr>
          <w:rFonts w:hint="eastAsia"/>
          <w:lang w:eastAsia="zh-CN"/>
        </w:rPr>
        <w:t xml:space="preserve">the </w:t>
      </w:r>
      <w:r w:rsidR="002B4001">
        <w:rPr>
          <w:lang w:eastAsia="zh-CN"/>
        </w:rPr>
        <w:t xml:space="preserve">simulation </w:t>
      </w:r>
      <w:r w:rsidR="00783E21">
        <w:rPr>
          <w:lang w:eastAsia="zh-CN"/>
        </w:rPr>
        <w:t>that</w:t>
      </w:r>
      <w:r w:rsidR="00783E21">
        <w:rPr>
          <w:rFonts w:hint="eastAsia"/>
          <w:lang w:eastAsia="zh-CN"/>
        </w:rPr>
        <w:t xml:space="preserve"> </w:t>
      </w:r>
      <w:r w:rsidRPr="003A052A">
        <w:rPr>
          <w:rFonts w:hint="eastAsia"/>
          <w:lang w:eastAsia="zh-CN"/>
        </w:rPr>
        <w:t xml:space="preserve">DL </w:t>
      </w:r>
      <w:r w:rsidRPr="003A052A">
        <w:rPr>
          <w:lang w:eastAsia="zh-CN"/>
        </w:rPr>
        <w:t>performance</w:t>
      </w:r>
      <w:r w:rsidRPr="003A052A">
        <w:rPr>
          <w:rFonts w:hint="eastAsia"/>
          <w:lang w:eastAsia="zh-CN"/>
        </w:rPr>
        <w:t xml:space="preserve"> can be improved </w:t>
      </w:r>
      <w:r w:rsidR="00783E21">
        <w:rPr>
          <w:rFonts w:hint="eastAsia"/>
          <w:lang w:eastAsia="zh-CN"/>
        </w:rPr>
        <w:t xml:space="preserve">due to </w:t>
      </w:r>
      <w:r w:rsidR="00783E21">
        <w:rPr>
          <w:lang w:eastAsia="zh-CN"/>
        </w:rPr>
        <w:t>the</w:t>
      </w:r>
      <w:r w:rsidR="00783E21">
        <w:rPr>
          <w:rFonts w:hint="eastAsia"/>
          <w:lang w:eastAsia="zh-CN"/>
        </w:rPr>
        <w:t xml:space="preserve"> </w:t>
      </w:r>
      <w:r w:rsidR="00783E21">
        <w:rPr>
          <w:lang w:eastAsia="zh-CN"/>
        </w:rPr>
        <w:t>increased</w:t>
      </w:r>
      <w:r w:rsidR="00783E21">
        <w:rPr>
          <w:rFonts w:hint="eastAsia"/>
          <w:lang w:eastAsia="zh-CN"/>
        </w:rPr>
        <w:t xml:space="preserve"> resource for the downlink transmission. For </w:t>
      </w:r>
      <w:r w:rsidR="00783E21">
        <w:rPr>
          <w:lang w:eastAsia="zh-CN"/>
        </w:rPr>
        <w:t xml:space="preserve">the UL </w:t>
      </w:r>
      <w:r w:rsidR="00B71D02">
        <w:rPr>
          <w:rFonts w:hint="eastAsia"/>
          <w:lang w:eastAsia="zh-CN"/>
        </w:rPr>
        <w:t>p</w:t>
      </w:r>
      <w:r w:rsidR="00B71D02">
        <w:rPr>
          <w:lang w:eastAsia="zh-CN"/>
        </w:rPr>
        <w:t>erformance</w:t>
      </w:r>
      <w:r w:rsidR="00783E21">
        <w:rPr>
          <w:lang w:eastAsia="zh-CN"/>
        </w:rPr>
        <w:t>,</w:t>
      </w:r>
      <w:r w:rsidR="004D561A">
        <w:rPr>
          <w:rFonts w:hint="eastAsia"/>
          <w:lang w:eastAsia="zh-CN"/>
        </w:rPr>
        <w:t xml:space="preserve"> </w:t>
      </w:r>
      <w:r w:rsidR="00B71D02">
        <w:rPr>
          <w:rFonts w:hint="eastAsia"/>
          <w:lang w:eastAsia="zh-CN"/>
        </w:rPr>
        <w:t>some performance degradation is observed due to the fact that less resource can be used for UL compared to the baseline. However, it is observed that the loss is not significant</w:t>
      </w:r>
      <w:r w:rsidRPr="003A052A">
        <w:rPr>
          <w:rFonts w:hint="eastAsia"/>
          <w:lang w:eastAsia="zh-CN"/>
        </w:rPr>
        <w:t>.</w:t>
      </w:r>
    </w:p>
    <w:p w:rsidR="00B63EC4" w:rsidRDefault="00B71D02" w:rsidP="00B63EC4">
      <w:pPr>
        <w:rPr>
          <w:lang w:eastAsia="zh-CN"/>
        </w:rPr>
      </w:pPr>
      <w:r>
        <w:rPr>
          <w:rFonts w:hint="eastAsia"/>
          <w:lang w:eastAsia="zh-CN"/>
        </w:rPr>
        <w:t xml:space="preserve">It shall be noted that a </w:t>
      </w:r>
      <w:r w:rsidR="0026628C">
        <w:rPr>
          <w:rFonts w:hint="eastAsia"/>
          <w:lang w:eastAsia="zh-CN"/>
        </w:rPr>
        <w:t>simplified</w:t>
      </w:r>
      <w:r>
        <w:rPr>
          <w:rFonts w:hint="eastAsia"/>
          <w:lang w:eastAsia="zh-CN"/>
        </w:rPr>
        <w:t xml:space="preserve"> interference mitigation scheme is used in the evaluations. It is expected that with better interference mitigation scheme, higher gains can be </w:t>
      </w:r>
      <w:r>
        <w:rPr>
          <w:lang w:eastAsia="zh-CN"/>
        </w:rPr>
        <w:t>achieved</w:t>
      </w:r>
      <w:r>
        <w:rPr>
          <w:rFonts w:hint="eastAsia"/>
          <w:lang w:eastAsia="zh-CN"/>
        </w:rPr>
        <w:t xml:space="preserve"> for flexible duplex on paired spectrum</w:t>
      </w:r>
      <w:r w:rsidR="00B63EC4">
        <w:rPr>
          <w:rFonts w:hint="eastAsia"/>
          <w:lang w:eastAsia="zh-CN"/>
        </w:rPr>
        <w:t>.</w:t>
      </w:r>
    </w:p>
    <w:p w:rsidR="00B63EC4" w:rsidRDefault="00B63EC4" w:rsidP="00B63EC4">
      <w:pPr>
        <w:spacing w:after="0"/>
        <w:ind w:right="6"/>
        <w:rPr>
          <w:lang w:eastAsia="zh-CN"/>
        </w:rPr>
      </w:pPr>
      <w:r>
        <w:rPr>
          <w:rFonts w:hint="eastAsia"/>
          <w:lang w:eastAsia="zh-CN"/>
        </w:rPr>
        <w:t>Based on the above simulation results, we have the following observation.</w:t>
      </w:r>
    </w:p>
    <w:p w:rsidR="00B95C5D" w:rsidRPr="0026628C" w:rsidRDefault="00B95C5D" w:rsidP="00B95C5D">
      <w:pPr>
        <w:spacing w:after="0"/>
        <w:ind w:right="6"/>
        <w:rPr>
          <w:lang w:eastAsia="zh-CN"/>
        </w:rPr>
      </w:pPr>
    </w:p>
    <w:p w:rsidR="00C9723A" w:rsidRDefault="000F2DE2" w:rsidP="000F2DE2">
      <w:pPr>
        <w:rPr>
          <w:b/>
          <w:i/>
          <w:lang w:eastAsia="zh-CN"/>
        </w:rPr>
      </w:pPr>
      <w:r>
        <w:rPr>
          <w:rFonts w:hint="eastAsia"/>
          <w:b/>
          <w:i/>
        </w:rPr>
        <w:t>O</w:t>
      </w:r>
      <w:r w:rsidRPr="004F4118">
        <w:rPr>
          <w:rFonts w:hint="eastAsia"/>
          <w:b/>
          <w:i/>
        </w:rPr>
        <w:t>bservation</w:t>
      </w:r>
      <w:r w:rsidR="0026628C">
        <w:rPr>
          <w:rFonts w:hint="eastAsia"/>
          <w:b/>
          <w:i/>
          <w:lang w:eastAsia="zh-CN"/>
        </w:rPr>
        <w:t xml:space="preserve"> </w:t>
      </w:r>
      <w:r>
        <w:rPr>
          <w:rFonts w:hint="eastAsia"/>
          <w:b/>
          <w:i/>
          <w:lang w:eastAsia="zh-CN"/>
        </w:rPr>
        <w:t>2:</w:t>
      </w:r>
      <w:r w:rsidR="00D96794">
        <w:rPr>
          <w:rFonts w:hint="eastAsia"/>
          <w:b/>
          <w:i/>
          <w:lang w:eastAsia="zh-CN"/>
        </w:rPr>
        <w:t xml:space="preserve"> </w:t>
      </w:r>
    </w:p>
    <w:p w:rsidR="00C9723A" w:rsidRPr="00C9723A" w:rsidRDefault="000C3AD5" w:rsidP="000F2DE2">
      <w:pPr>
        <w:rPr>
          <w:i/>
          <w:kern w:val="2"/>
          <w:lang w:val="en-GB" w:eastAsia="zh-CN"/>
        </w:rPr>
      </w:pPr>
      <w:r w:rsidRPr="0059746F">
        <w:rPr>
          <w:i/>
          <w:lang w:eastAsia="zh-CN"/>
        </w:rPr>
        <w:t xml:space="preserve">Flexible duplex </w:t>
      </w:r>
      <w:r>
        <w:rPr>
          <w:rFonts w:hint="eastAsia"/>
          <w:i/>
          <w:lang w:eastAsia="zh-CN"/>
        </w:rPr>
        <w:t xml:space="preserve">is feasible </w:t>
      </w:r>
      <w:r w:rsidRPr="0059746F">
        <w:rPr>
          <w:i/>
          <w:lang w:eastAsia="zh-CN"/>
        </w:rPr>
        <w:t xml:space="preserve">in urban </w:t>
      </w:r>
      <w:r>
        <w:rPr>
          <w:i/>
          <w:lang w:eastAsia="zh-CN"/>
        </w:rPr>
        <w:t xml:space="preserve">macro </w:t>
      </w:r>
      <w:r w:rsidRPr="0059746F">
        <w:rPr>
          <w:i/>
          <w:lang w:eastAsia="zh-CN"/>
        </w:rPr>
        <w:t>scenario for</w:t>
      </w:r>
      <w:r>
        <w:rPr>
          <w:rFonts w:hint="eastAsia"/>
          <w:i/>
          <w:lang w:eastAsia="zh-CN"/>
        </w:rPr>
        <w:t xml:space="preserve"> </w:t>
      </w:r>
      <w:r>
        <w:rPr>
          <w:i/>
          <w:lang w:eastAsia="zh-CN"/>
        </w:rPr>
        <w:t>2</w:t>
      </w:r>
      <w:r>
        <w:rPr>
          <w:rFonts w:hint="eastAsia"/>
          <w:i/>
          <w:lang w:eastAsia="zh-CN"/>
        </w:rPr>
        <w:t>GHz</w:t>
      </w:r>
      <w:r w:rsidRPr="0059746F">
        <w:rPr>
          <w:i/>
          <w:lang w:eastAsia="zh-CN"/>
        </w:rPr>
        <w:t xml:space="preserve"> paired spectrum</w:t>
      </w:r>
      <w:r w:rsidR="00AB0F41">
        <w:rPr>
          <w:i/>
          <w:lang w:eastAsia="zh-CN"/>
        </w:rPr>
        <w:t>.</w:t>
      </w:r>
      <w:r w:rsidR="00801F61">
        <w:rPr>
          <w:i/>
          <w:lang w:eastAsia="zh-CN"/>
        </w:rPr>
        <w:t xml:space="preserve"> </w:t>
      </w:r>
      <w:r w:rsidR="00AB0F41">
        <w:rPr>
          <w:i/>
          <w:lang w:eastAsia="zh-CN"/>
        </w:rPr>
        <w:t xml:space="preserve">Preliminary evaluation results shows that </w:t>
      </w:r>
      <w:r w:rsidR="003A2D55">
        <w:rPr>
          <w:i/>
          <w:lang w:eastAsia="zh-CN"/>
        </w:rPr>
        <w:t>with f</w:t>
      </w:r>
      <w:r w:rsidR="003A2D55" w:rsidRPr="003A2D55">
        <w:rPr>
          <w:i/>
          <w:lang w:eastAsia="zh-CN"/>
        </w:rPr>
        <w:t xml:space="preserve">lexible DL and UL transmission </w:t>
      </w:r>
      <w:r w:rsidR="001E0D8B">
        <w:rPr>
          <w:i/>
          <w:lang w:eastAsia="zh-CN"/>
        </w:rPr>
        <w:t>on</w:t>
      </w:r>
      <w:r w:rsidR="003A2D55" w:rsidRPr="003A2D55">
        <w:rPr>
          <w:i/>
          <w:lang w:eastAsia="zh-CN"/>
        </w:rPr>
        <w:t xml:space="preserve"> </w:t>
      </w:r>
      <w:r w:rsidR="001E0D8B">
        <w:rPr>
          <w:i/>
          <w:lang w:eastAsia="zh-CN"/>
        </w:rPr>
        <w:t>one</w:t>
      </w:r>
      <w:r w:rsidR="003A2D55" w:rsidRPr="003A2D55">
        <w:rPr>
          <w:i/>
          <w:lang w:eastAsia="zh-CN"/>
        </w:rPr>
        <w:t xml:space="preserve"> part carrier</w:t>
      </w:r>
      <w:r w:rsidR="001E0D8B">
        <w:rPr>
          <w:i/>
          <w:lang w:eastAsia="zh-CN"/>
        </w:rPr>
        <w:t xml:space="preserve">, </w:t>
      </w:r>
      <w:r w:rsidR="00AB0F41">
        <w:rPr>
          <w:i/>
          <w:lang w:eastAsia="zh-CN"/>
        </w:rPr>
        <w:t>it</w:t>
      </w:r>
      <w:r w:rsidR="00B95C5D" w:rsidRPr="00B95C5D">
        <w:rPr>
          <w:i/>
          <w:lang w:eastAsia="zh-CN"/>
        </w:rPr>
        <w:t xml:space="preserve"> achieves </w:t>
      </w:r>
      <w:r w:rsidR="00A7314A">
        <w:rPr>
          <w:rFonts w:hint="eastAsia"/>
          <w:i/>
          <w:lang w:eastAsia="zh-CN"/>
        </w:rPr>
        <w:t xml:space="preserve">considerable </w:t>
      </w:r>
      <w:r w:rsidR="00B95C5D" w:rsidRPr="00B95C5D">
        <w:rPr>
          <w:i/>
          <w:lang w:eastAsia="zh-CN"/>
        </w:rPr>
        <w:t>gain</w:t>
      </w:r>
      <w:r w:rsidR="00C41D3B">
        <w:rPr>
          <w:i/>
          <w:lang w:eastAsia="zh-CN"/>
        </w:rPr>
        <w:t xml:space="preserve"> over traditional FDD</w:t>
      </w:r>
      <w:r w:rsidR="00C40A1E">
        <w:rPr>
          <w:i/>
          <w:lang w:eastAsia="zh-CN"/>
        </w:rPr>
        <w:t xml:space="preserve"> with </w:t>
      </w:r>
      <w:r w:rsidR="007F6B0E" w:rsidRPr="007F6B0E">
        <w:rPr>
          <w:i/>
          <w:lang w:eastAsia="zh-CN"/>
        </w:rPr>
        <w:t>symmetric DL and UL bandwidth</w:t>
      </w:r>
      <w:r w:rsidR="00B95C5D" w:rsidRPr="00B95C5D">
        <w:rPr>
          <w:i/>
          <w:lang w:eastAsia="zh-CN"/>
        </w:rPr>
        <w:t xml:space="preserve"> in downlink (e.g., up to </w:t>
      </w:r>
      <w:r w:rsidR="0026082B">
        <w:rPr>
          <w:i/>
          <w:lang w:eastAsia="zh-CN"/>
        </w:rPr>
        <w:t>28</w:t>
      </w:r>
      <w:r w:rsidR="00B95C5D" w:rsidRPr="00B95C5D">
        <w:rPr>
          <w:i/>
          <w:lang w:eastAsia="zh-CN"/>
        </w:rPr>
        <w:t xml:space="preserve">%) and </w:t>
      </w:r>
      <w:r w:rsidR="0026628C">
        <w:rPr>
          <w:rFonts w:eastAsia="宋体" w:hint="eastAsia"/>
          <w:i/>
          <w:lang w:eastAsia="zh-CN"/>
        </w:rPr>
        <w:t>has a small</w:t>
      </w:r>
      <w:r w:rsidR="0026628C">
        <w:rPr>
          <w:i/>
          <w:lang w:eastAsia="zh-CN"/>
        </w:rPr>
        <w:t xml:space="preserve"> loss in uplink (e.g., </w:t>
      </w:r>
      <w:r w:rsidR="0026628C">
        <w:rPr>
          <w:rFonts w:hint="eastAsia"/>
          <w:i/>
          <w:lang w:eastAsia="zh-CN"/>
        </w:rPr>
        <w:t xml:space="preserve">approximately </w:t>
      </w:r>
      <w:r w:rsidR="00A43749">
        <w:rPr>
          <w:i/>
          <w:lang w:eastAsia="zh-CN"/>
        </w:rPr>
        <w:t>5</w:t>
      </w:r>
      <w:r w:rsidR="00B95C5D" w:rsidRPr="00B95C5D">
        <w:rPr>
          <w:i/>
          <w:lang w:eastAsia="zh-CN"/>
        </w:rPr>
        <w:t>%) in</w:t>
      </w:r>
      <w:r w:rsidR="00C41D3B">
        <w:rPr>
          <w:i/>
          <w:lang w:eastAsia="zh-CN"/>
        </w:rPr>
        <w:t xml:space="preserve"> </w:t>
      </w:r>
      <w:r w:rsidR="0026628C">
        <w:rPr>
          <w:rFonts w:hint="eastAsia"/>
          <w:i/>
          <w:lang w:eastAsia="zh-CN"/>
        </w:rPr>
        <w:t>urban macro scenario</w:t>
      </w:r>
      <w:r w:rsidR="00B95C5D" w:rsidRPr="00B95C5D">
        <w:rPr>
          <w:i/>
          <w:lang w:eastAsia="zh-CN"/>
        </w:rPr>
        <w:t>.</w:t>
      </w:r>
    </w:p>
    <w:p w:rsidR="000F5D6D" w:rsidRPr="00F701EE" w:rsidRDefault="00551255" w:rsidP="00A9368A">
      <w:pPr>
        <w:pStyle w:val="2"/>
        <w:rPr>
          <w:lang w:eastAsia="zh-CN"/>
        </w:rPr>
      </w:pPr>
      <w:r>
        <w:rPr>
          <w:lang w:eastAsia="zh-CN"/>
        </w:rPr>
        <w:t>F</w:t>
      </w:r>
      <w:r>
        <w:rPr>
          <w:rFonts w:hint="eastAsia"/>
          <w:lang w:eastAsia="zh-CN"/>
        </w:rPr>
        <w:t>lexible duplex on u</w:t>
      </w:r>
      <w:r w:rsidR="000F5D6D" w:rsidRPr="00F701EE">
        <w:rPr>
          <w:rFonts w:hint="eastAsia"/>
          <w:lang w:eastAsia="zh-CN"/>
        </w:rPr>
        <w:t>npaired</w:t>
      </w:r>
      <w:r w:rsidR="008A319D" w:rsidRPr="00F701EE">
        <w:rPr>
          <w:rFonts w:hint="eastAsia"/>
          <w:lang w:eastAsia="zh-CN"/>
        </w:rPr>
        <w:t xml:space="preserve"> </w:t>
      </w:r>
      <w:r>
        <w:rPr>
          <w:rFonts w:hint="eastAsia"/>
          <w:lang w:eastAsia="zh-CN"/>
        </w:rPr>
        <w:t>s</w:t>
      </w:r>
      <w:r w:rsidRPr="00F701EE">
        <w:rPr>
          <w:rFonts w:hint="eastAsia"/>
          <w:lang w:eastAsia="zh-CN"/>
        </w:rPr>
        <w:t>pectrum</w:t>
      </w:r>
      <w:r>
        <w:rPr>
          <w:rFonts w:hint="eastAsia"/>
          <w:lang w:eastAsia="zh-CN"/>
        </w:rPr>
        <w:t xml:space="preserve"> </w:t>
      </w:r>
      <w:r w:rsidR="0040515C">
        <w:rPr>
          <w:rFonts w:hint="eastAsia"/>
          <w:lang w:eastAsia="zh-CN"/>
        </w:rPr>
        <w:t>@ 4GHz</w:t>
      </w:r>
    </w:p>
    <w:p w:rsidR="002A1A0C" w:rsidRPr="002A1A0C" w:rsidRDefault="00EA3E41" w:rsidP="003A052A">
      <w:pPr>
        <w:spacing w:before="120"/>
        <w:ind w:right="6"/>
        <w:rPr>
          <w:lang w:val="en-GB" w:eastAsia="zh-CN"/>
        </w:rPr>
      </w:pPr>
      <w:r w:rsidRPr="003A052A">
        <w:rPr>
          <w:rFonts w:hint="eastAsia"/>
          <w:lang w:eastAsia="zh-CN"/>
        </w:rPr>
        <w:t xml:space="preserve">In this section, the </w:t>
      </w:r>
      <w:r w:rsidRPr="003A052A">
        <w:rPr>
          <w:lang w:eastAsia="zh-CN"/>
        </w:rPr>
        <w:t>evaluation r</w:t>
      </w:r>
      <w:r w:rsidRPr="003A052A">
        <w:rPr>
          <w:rFonts w:hint="eastAsia"/>
          <w:lang w:eastAsia="zh-CN"/>
        </w:rPr>
        <w:t xml:space="preserve">esults of </w:t>
      </w:r>
      <w:r w:rsidR="002E15D9">
        <w:rPr>
          <w:rFonts w:hint="eastAsia"/>
          <w:lang w:eastAsia="zh-CN"/>
        </w:rPr>
        <w:t xml:space="preserve">flexible duplex </w:t>
      </w:r>
      <w:r w:rsidR="00B67EB7">
        <w:rPr>
          <w:lang w:eastAsia="zh-CN"/>
        </w:rPr>
        <w:t>for</w:t>
      </w:r>
      <w:r w:rsidR="00B67EB7">
        <w:rPr>
          <w:rFonts w:hint="eastAsia"/>
          <w:lang w:eastAsia="zh-CN"/>
        </w:rPr>
        <w:t xml:space="preserve"> </w:t>
      </w:r>
      <w:r w:rsidR="002E15D9">
        <w:rPr>
          <w:rFonts w:hint="eastAsia"/>
          <w:lang w:eastAsia="zh-CN"/>
        </w:rPr>
        <w:t>4GHz unpaired spectrum</w:t>
      </w:r>
      <w:r w:rsidR="00FE200B">
        <w:rPr>
          <w:lang w:eastAsia="zh-CN"/>
        </w:rPr>
        <w:t xml:space="preserve"> </w:t>
      </w:r>
      <w:r w:rsidR="00FE200B">
        <w:rPr>
          <w:rFonts w:hint="eastAsia"/>
          <w:kern w:val="2"/>
          <w:lang w:val="en-GB" w:eastAsia="zh-CN"/>
        </w:rPr>
        <w:t>case are presented in</w:t>
      </w:r>
      <w:r w:rsidR="00FE200B">
        <w:rPr>
          <w:kern w:val="2"/>
          <w:lang w:val="en-GB" w:eastAsia="zh-CN"/>
        </w:rPr>
        <w:t xml:space="preserve"> </w:t>
      </w:r>
      <w:r w:rsidR="00FE200B">
        <w:t xml:space="preserve">Table </w:t>
      </w:r>
      <w:r w:rsidR="00AC3383">
        <w:fldChar w:fldCharType="begin"/>
      </w:r>
      <w:r w:rsidR="00FE200B">
        <w:instrText xml:space="preserve"> SEQ Table \* ARABIC </w:instrText>
      </w:r>
      <w:r w:rsidR="00AC3383">
        <w:fldChar w:fldCharType="separate"/>
      </w:r>
      <w:r w:rsidR="00FE200B">
        <w:rPr>
          <w:noProof/>
        </w:rPr>
        <w:t>4</w:t>
      </w:r>
      <w:r w:rsidR="00AC3383">
        <w:fldChar w:fldCharType="end"/>
      </w:r>
      <w:r>
        <w:rPr>
          <w:rFonts w:hint="eastAsia"/>
          <w:lang w:eastAsia="zh-CN"/>
        </w:rPr>
        <w:t>.</w:t>
      </w:r>
      <w:r w:rsidR="00840860">
        <w:rPr>
          <w:rFonts w:hint="eastAsia"/>
          <w:lang w:eastAsia="zh-CN"/>
        </w:rPr>
        <w:t xml:space="preserve"> </w:t>
      </w:r>
      <w:r w:rsidR="00191E19">
        <w:rPr>
          <w:rFonts w:hint="eastAsia"/>
          <w:lang w:eastAsia="zh-CN"/>
        </w:rPr>
        <w:t>T</w:t>
      </w:r>
      <w:r w:rsidR="00191E19" w:rsidRPr="0059746F">
        <w:rPr>
          <w:lang w:eastAsia="zh-CN"/>
        </w:rPr>
        <w:t xml:space="preserve">he DL-UL subframe ratio </w:t>
      </w:r>
      <w:r w:rsidR="00191E19">
        <w:rPr>
          <w:rFonts w:hint="eastAsia"/>
          <w:lang w:eastAsia="zh-CN"/>
        </w:rPr>
        <w:t xml:space="preserve">of </w:t>
      </w:r>
      <w:r w:rsidR="00191E19" w:rsidRPr="0059746F">
        <w:rPr>
          <w:lang w:eastAsia="zh-CN"/>
        </w:rPr>
        <w:t xml:space="preserve">6:4 and 4:1 </w:t>
      </w:r>
      <w:r w:rsidR="00191E19">
        <w:rPr>
          <w:rFonts w:hint="eastAsia"/>
          <w:lang w:eastAsia="zh-CN"/>
        </w:rPr>
        <w:t>are used in</w:t>
      </w:r>
      <w:r w:rsidR="00191E19" w:rsidRPr="0059746F">
        <w:rPr>
          <w:kern w:val="2"/>
          <w:lang w:val="en-GB" w:eastAsia="zh-CN"/>
        </w:rPr>
        <w:t xml:space="preserve"> baseline, </w:t>
      </w:r>
      <w:r w:rsidR="00191E19">
        <w:rPr>
          <w:rFonts w:hint="eastAsia"/>
          <w:kern w:val="2"/>
          <w:lang w:val="en-GB" w:eastAsia="zh-CN"/>
        </w:rPr>
        <w:t>as discussed in section 2.2</w:t>
      </w:r>
      <w:r w:rsidR="00191E19" w:rsidRPr="0059746F">
        <w:rPr>
          <w:kern w:val="2"/>
          <w:lang w:val="en-GB" w:eastAsia="zh-CN"/>
        </w:rPr>
        <w:t>.</w:t>
      </w:r>
      <w:r w:rsidR="0038624E" w:rsidRPr="0038624E">
        <w:rPr>
          <w:rFonts w:hint="eastAsia"/>
          <w:kern w:val="2"/>
          <w:lang w:val="en-GB" w:eastAsia="zh-CN"/>
        </w:rPr>
        <w:t xml:space="preserve"> </w:t>
      </w:r>
      <w:r w:rsidR="0038624E">
        <w:rPr>
          <w:rFonts w:hint="eastAsia"/>
          <w:kern w:val="2"/>
          <w:lang w:val="en-GB" w:eastAsia="zh-CN"/>
        </w:rPr>
        <w:t>The flexible duplex</w:t>
      </w:r>
      <w:r w:rsidR="00506F90">
        <w:rPr>
          <w:rFonts w:hint="eastAsia"/>
          <w:kern w:val="2"/>
          <w:lang w:val="en-GB" w:eastAsia="zh-CN"/>
        </w:rPr>
        <w:t xml:space="preserve"> </w:t>
      </w:r>
      <w:r w:rsidR="0038624E">
        <w:rPr>
          <w:rFonts w:hint="eastAsia"/>
          <w:kern w:val="2"/>
          <w:lang w:val="en-GB" w:eastAsia="zh-CN"/>
        </w:rPr>
        <w:t>use</w:t>
      </w:r>
      <w:r w:rsidR="0041003F">
        <w:rPr>
          <w:rFonts w:hint="eastAsia"/>
          <w:kern w:val="2"/>
          <w:lang w:val="en-GB" w:eastAsia="zh-CN"/>
        </w:rPr>
        <w:t>s</w:t>
      </w:r>
      <w:r w:rsidR="0038624E">
        <w:rPr>
          <w:rFonts w:hint="eastAsia"/>
          <w:kern w:val="2"/>
          <w:lang w:val="en-GB" w:eastAsia="zh-CN"/>
        </w:rPr>
        <w:t xml:space="preserve"> </w:t>
      </w:r>
      <w:r w:rsidR="0038624E">
        <w:rPr>
          <w:rFonts w:hint="eastAsia"/>
          <w:lang w:eastAsia="zh-CN"/>
        </w:rPr>
        <w:t xml:space="preserve">dynamic </w:t>
      </w:r>
      <w:r w:rsidR="0041003F">
        <w:rPr>
          <w:rFonts w:hint="eastAsia"/>
          <w:lang w:eastAsia="zh-CN"/>
        </w:rPr>
        <w:t xml:space="preserve">subframe </w:t>
      </w:r>
      <w:r w:rsidR="00A742C0">
        <w:rPr>
          <w:rFonts w:hint="eastAsia"/>
          <w:lang w:eastAsia="zh-CN"/>
        </w:rPr>
        <w:t xml:space="preserve">ratio </w:t>
      </w:r>
      <w:r w:rsidR="006D46D1">
        <w:rPr>
          <w:rFonts w:hint="eastAsia"/>
          <w:lang w:eastAsia="zh-CN"/>
        </w:rPr>
        <w:t>allocation</w:t>
      </w:r>
      <w:r w:rsidR="0038624E">
        <w:rPr>
          <w:lang w:eastAsia="zh-CN"/>
        </w:rPr>
        <w:t>, which</w:t>
      </w:r>
      <w:r w:rsidR="0038624E">
        <w:rPr>
          <w:rFonts w:hint="eastAsia"/>
          <w:lang w:eastAsia="zh-CN"/>
        </w:rPr>
        <w:t xml:space="preserve"> </w:t>
      </w:r>
      <w:r w:rsidR="00B71D02">
        <w:rPr>
          <w:rFonts w:hint="eastAsia"/>
          <w:lang w:eastAsia="zh-CN"/>
        </w:rPr>
        <w:t>is adapted</w:t>
      </w:r>
      <w:r w:rsidR="0038624E">
        <w:rPr>
          <w:rFonts w:hint="eastAsia"/>
          <w:lang w:eastAsia="zh-CN"/>
        </w:rPr>
        <w:t xml:space="preserve"> according to</w:t>
      </w:r>
      <w:r w:rsidR="0038624E" w:rsidRPr="001D6C1E">
        <w:rPr>
          <w:rFonts w:hint="eastAsia"/>
          <w:lang w:eastAsia="zh-CN"/>
        </w:rPr>
        <w:t xml:space="preserve"> the </w:t>
      </w:r>
      <w:r w:rsidR="00A742C0">
        <w:rPr>
          <w:lang w:eastAsia="zh-CN"/>
        </w:rPr>
        <w:t xml:space="preserve">downlink and uplink </w:t>
      </w:r>
      <w:r w:rsidR="0038624E" w:rsidRPr="001D6C1E">
        <w:rPr>
          <w:rFonts w:hint="eastAsia"/>
          <w:lang w:eastAsia="zh-CN"/>
        </w:rPr>
        <w:t xml:space="preserve">traffic </w:t>
      </w:r>
      <w:r w:rsidR="0038624E">
        <w:rPr>
          <w:rFonts w:hint="eastAsia"/>
          <w:lang w:eastAsia="zh-CN"/>
        </w:rPr>
        <w:t>load</w:t>
      </w:r>
      <w:r w:rsidR="00747AF5">
        <w:rPr>
          <w:lang w:eastAsia="zh-CN"/>
        </w:rPr>
        <w:t xml:space="preserve"> ratio</w:t>
      </w:r>
      <w:r w:rsidR="0038624E">
        <w:rPr>
          <w:rFonts w:hint="eastAsia"/>
          <w:lang w:eastAsia="zh-CN"/>
        </w:rPr>
        <w:t>.</w:t>
      </w:r>
      <w:r w:rsidR="00B44127">
        <w:rPr>
          <w:rFonts w:hint="eastAsia"/>
          <w:lang w:eastAsia="zh-CN"/>
        </w:rPr>
        <w:t xml:space="preserve"> </w:t>
      </w:r>
    </w:p>
    <w:p w:rsidR="009703D1" w:rsidRDefault="009703D1" w:rsidP="009703D1">
      <w:pPr>
        <w:pStyle w:val="a5"/>
        <w:keepNext/>
      </w:pPr>
      <w:r>
        <w:t xml:space="preserve">Table </w:t>
      </w:r>
      <w:fldSimple w:instr=" SEQ Table \* ARABIC ">
        <w:r>
          <w:rPr>
            <w:noProof/>
          </w:rPr>
          <w:t>4</w:t>
        </w:r>
      </w:fldSimple>
      <w:r>
        <w:rPr>
          <w:rFonts w:hint="eastAsia"/>
        </w:rPr>
        <w:t xml:space="preserve"> </w:t>
      </w:r>
      <w:r w:rsidR="009B42E5">
        <w:rPr>
          <w:rFonts w:hint="eastAsia"/>
        </w:rPr>
        <w:t>Performance evaluation of flexible duplex at unpaired spectrum @ 4GHz</w:t>
      </w:r>
    </w:p>
    <w:tbl>
      <w:tblPr>
        <w:tblStyle w:val="ac"/>
        <w:tblW w:w="9393" w:type="dxa"/>
        <w:jc w:val="center"/>
        <w:tblInd w:w="258" w:type="dxa"/>
        <w:tblLook w:val="04A0"/>
      </w:tblPr>
      <w:tblGrid>
        <w:gridCol w:w="994"/>
        <w:gridCol w:w="980"/>
        <w:gridCol w:w="1041"/>
        <w:gridCol w:w="899"/>
        <w:gridCol w:w="1286"/>
        <w:gridCol w:w="968"/>
        <w:gridCol w:w="899"/>
        <w:gridCol w:w="1286"/>
        <w:gridCol w:w="1040"/>
      </w:tblGrid>
      <w:tr w:rsidR="00A54332" w:rsidTr="00475B36">
        <w:trPr>
          <w:jc w:val="center"/>
        </w:trPr>
        <w:tc>
          <w:tcPr>
            <w:tcW w:w="994" w:type="dxa"/>
          </w:tcPr>
          <w:p w:rsidR="00A54332" w:rsidRDefault="00A54332" w:rsidP="00B95C5D">
            <w:pPr>
              <w:spacing w:after="0"/>
              <w:ind w:right="6"/>
              <w:jc w:val="left"/>
              <w:rPr>
                <w:lang w:eastAsia="zh-CN"/>
              </w:rPr>
            </w:pPr>
            <w:r w:rsidRPr="007B752C">
              <w:rPr>
                <w:kern w:val="2"/>
                <w:lang w:val="en-GB" w:eastAsia="zh-CN"/>
              </w:rPr>
              <w:t>Ratio of DL/UL traffic</w:t>
            </w:r>
          </w:p>
        </w:tc>
        <w:tc>
          <w:tcPr>
            <w:tcW w:w="980" w:type="dxa"/>
          </w:tcPr>
          <w:p w:rsidR="00A54332" w:rsidRDefault="00A54332" w:rsidP="00B95C5D">
            <w:pPr>
              <w:spacing w:after="0"/>
              <w:ind w:right="6"/>
              <w:jc w:val="left"/>
              <w:rPr>
                <w:lang w:eastAsia="zh-CN"/>
              </w:rPr>
            </w:pPr>
            <w:r>
              <w:rPr>
                <w:lang w:eastAsia="zh-CN"/>
              </w:rPr>
              <w:t>Feature</w:t>
            </w:r>
          </w:p>
        </w:tc>
        <w:tc>
          <w:tcPr>
            <w:tcW w:w="1041" w:type="dxa"/>
          </w:tcPr>
          <w:p w:rsidR="00A54332" w:rsidRDefault="00A54332" w:rsidP="00295A09">
            <w:pPr>
              <w:spacing w:after="0"/>
              <w:ind w:right="6"/>
              <w:jc w:val="left"/>
              <w:rPr>
                <w:lang w:eastAsia="zh-CN"/>
              </w:rPr>
            </w:pPr>
            <w:r>
              <w:rPr>
                <w:lang w:eastAsia="zh-CN"/>
              </w:rPr>
              <w:t>DL/UL subframe ratio</w:t>
            </w:r>
          </w:p>
        </w:tc>
        <w:tc>
          <w:tcPr>
            <w:tcW w:w="899" w:type="dxa"/>
          </w:tcPr>
          <w:p w:rsidR="00A54332" w:rsidRDefault="00A54332" w:rsidP="00B95C5D">
            <w:pPr>
              <w:spacing w:after="0"/>
              <w:ind w:right="6"/>
              <w:jc w:val="left"/>
              <w:rPr>
                <w:lang w:eastAsia="zh-CN"/>
              </w:rPr>
            </w:pPr>
            <w:r>
              <w:rPr>
                <w:rFonts w:hint="eastAsia"/>
                <w:lang w:eastAsia="zh-CN"/>
              </w:rPr>
              <w:t>DL RU</w:t>
            </w:r>
            <w:r w:rsidR="00722E1B">
              <w:rPr>
                <w:lang w:eastAsia="zh-CN"/>
              </w:rPr>
              <w:t>(%)</w:t>
            </w:r>
          </w:p>
        </w:tc>
        <w:tc>
          <w:tcPr>
            <w:tcW w:w="1286" w:type="dxa"/>
          </w:tcPr>
          <w:p w:rsidR="00A54332" w:rsidRDefault="00A54332" w:rsidP="00B95C5D">
            <w:pPr>
              <w:spacing w:after="0"/>
              <w:ind w:right="6"/>
              <w:jc w:val="left"/>
              <w:rPr>
                <w:lang w:eastAsia="zh-CN"/>
              </w:rPr>
            </w:pPr>
            <w:r w:rsidRPr="003A052A">
              <w:rPr>
                <w:rFonts w:hint="eastAsia"/>
                <w:lang w:eastAsia="zh-CN"/>
              </w:rPr>
              <w:t xml:space="preserve">DL </w:t>
            </w:r>
            <w:r w:rsidRPr="003A052A">
              <w:rPr>
                <w:lang w:eastAsia="zh-CN"/>
              </w:rPr>
              <w:t>A</w:t>
            </w:r>
            <w:r w:rsidRPr="003A052A">
              <w:rPr>
                <w:rFonts w:hint="eastAsia"/>
                <w:lang w:eastAsia="zh-CN"/>
              </w:rPr>
              <w:t>verage UPT(Mbps)</w:t>
            </w:r>
          </w:p>
        </w:tc>
        <w:tc>
          <w:tcPr>
            <w:tcW w:w="968" w:type="dxa"/>
          </w:tcPr>
          <w:p w:rsidR="00A54332" w:rsidRDefault="00722E1B" w:rsidP="00B95C5D">
            <w:pPr>
              <w:spacing w:after="0"/>
              <w:ind w:right="6"/>
              <w:jc w:val="left"/>
              <w:rPr>
                <w:lang w:eastAsia="zh-CN"/>
              </w:rPr>
            </w:pPr>
            <w:r w:rsidRPr="003A052A">
              <w:rPr>
                <w:rFonts w:hint="eastAsia"/>
                <w:lang w:eastAsia="zh-CN"/>
              </w:rPr>
              <w:t xml:space="preserve">DL </w:t>
            </w:r>
            <w:r w:rsidRPr="003A052A">
              <w:rPr>
                <w:lang w:eastAsia="zh-CN"/>
              </w:rPr>
              <w:t>A</w:t>
            </w:r>
            <w:r w:rsidRPr="003A052A">
              <w:rPr>
                <w:rFonts w:hint="eastAsia"/>
                <w:lang w:eastAsia="zh-CN"/>
              </w:rPr>
              <w:t>verage UPT</w:t>
            </w:r>
            <w:r>
              <w:rPr>
                <w:rFonts w:hint="eastAsia"/>
                <w:lang w:eastAsia="zh-CN"/>
              </w:rPr>
              <w:t xml:space="preserve"> </w:t>
            </w:r>
            <w:r w:rsidR="00A54332">
              <w:rPr>
                <w:rFonts w:hint="eastAsia"/>
                <w:lang w:eastAsia="zh-CN"/>
              </w:rPr>
              <w:t>Gain</w:t>
            </w:r>
          </w:p>
        </w:tc>
        <w:tc>
          <w:tcPr>
            <w:tcW w:w="899" w:type="dxa"/>
          </w:tcPr>
          <w:p w:rsidR="00A54332" w:rsidRDefault="00A54332" w:rsidP="00B95C5D">
            <w:pPr>
              <w:spacing w:after="0"/>
              <w:ind w:right="6"/>
              <w:jc w:val="left"/>
              <w:rPr>
                <w:lang w:eastAsia="zh-CN"/>
              </w:rPr>
            </w:pPr>
            <w:r>
              <w:rPr>
                <w:rFonts w:hint="eastAsia"/>
                <w:lang w:eastAsia="zh-CN"/>
              </w:rPr>
              <w:t>UL RU</w:t>
            </w:r>
            <w:r w:rsidR="00722E1B">
              <w:rPr>
                <w:lang w:eastAsia="zh-CN"/>
              </w:rPr>
              <w:t>(%)</w:t>
            </w:r>
          </w:p>
        </w:tc>
        <w:tc>
          <w:tcPr>
            <w:tcW w:w="1286" w:type="dxa"/>
          </w:tcPr>
          <w:p w:rsidR="00A54332" w:rsidRDefault="00A54332" w:rsidP="00B95C5D">
            <w:pPr>
              <w:spacing w:after="0"/>
              <w:ind w:right="6"/>
              <w:jc w:val="left"/>
              <w:rPr>
                <w:lang w:eastAsia="zh-CN"/>
              </w:rPr>
            </w:pPr>
            <w:r>
              <w:rPr>
                <w:rFonts w:hint="eastAsia"/>
                <w:lang w:eastAsia="zh-CN"/>
              </w:rPr>
              <w:t>U</w:t>
            </w:r>
            <w:r w:rsidRPr="003A052A">
              <w:rPr>
                <w:rFonts w:hint="eastAsia"/>
                <w:lang w:eastAsia="zh-CN"/>
              </w:rPr>
              <w:t>L</w:t>
            </w:r>
            <w:r>
              <w:rPr>
                <w:lang w:eastAsia="zh-CN"/>
              </w:rPr>
              <w:t xml:space="preserve"> </w:t>
            </w:r>
            <w:r w:rsidRPr="003A052A">
              <w:rPr>
                <w:lang w:eastAsia="zh-CN"/>
              </w:rPr>
              <w:t>A</w:t>
            </w:r>
            <w:r w:rsidRPr="003A052A">
              <w:rPr>
                <w:rFonts w:hint="eastAsia"/>
                <w:lang w:eastAsia="zh-CN"/>
              </w:rPr>
              <w:t>verage UPT(Mbps)</w:t>
            </w:r>
          </w:p>
        </w:tc>
        <w:tc>
          <w:tcPr>
            <w:tcW w:w="1040" w:type="dxa"/>
          </w:tcPr>
          <w:p w:rsidR="00A54332" w:rsidRDefault="00722E1B" w:rsidP="00B95C5D">
            <w:pPr>
              <w:spacing w:after="0"/>
              <w:ind w:right="6"/>
              <w:jc w:val="left"/>
              <w:rPr>
                <w:lang w:eastAsia="zh-CN"/>
              </w:rPr>
            </w:pPr>
            <w:r>
              <w:rPr>
                <w:lang w:eastAsia="zh-CN"/>
              </w:rPr>
              <w:t>U</w:t>
            </w:r>
            <w:r w:rsidRPr="003A052A">
              <w:rPr>
                <w:rFonts w:hint="eastAsia"/>
                <w:lang w:eastAsia="zh-CN"/>
              </w:rPr>
              <w:t xml:space="preserve">L </w:t>
            </w:r>
            <w:r w:rsidRPr="003A052A">
              <w:rPr>
                <w:lang w:eastAsia="zh-CN"/>
              </w:rPr>
              <w:t>A</w:t>
            </w:r>
            <w:r w:rsidRPr="003A052A">
              <w:rPr>
                <w:rFonts w:hint="eastAsia"/>
                <w:lang w:eastAsia="zh-CN"/>
              </w:rPr>
              <w:t>verage UPT</w:t>
            </w:r>
            <w:r>
              <w:rPr>
                <w:rFonts w:hint="eastAsia"/>
                <w:lang w:eastAsia="zh-CN"/>
              </w:rPr>
              <w:t xml:space="preserve"> </w:t>
            </w:r>
            <w:r w:rsidR="00A54332">
              <w:rPr>
                <w:rFonts w:hint="eastAsia"/>
                <w:lang w:eastAsia="zh-CN"/>
              </w:rPr>
              <w:t>Gain</w:t>
            </w:r>
          </w:p>
        </w:tc>
      </w:tr>
      <w:tr w:rsidR="00D45E68" w:rsidTr="00475B36">
        <w:trPr>
          <w:jc w:val="center"/>
        </w:trPr>
        <w:tc>
          <w:tcPr>
            <w:tcW w:w="994" w:type="dxa"/>
            <w:vMerge w:val="restart"/>
          </w:tcPr>
          <w:p w:rsidR="00D45E68" w:rsidRPr="003A052A" w:rsidRDefault="00D45E68" w:rsidP="00B95C5D">
            <w:pPr>
              <w:spacing w:after="0"/>
              <w:ind w:right="6"/>
              <w:jc w:val="left"/>
              <w:rPr>
                <w:lang w:eastAsia="zh-CN"/>
              </w:rPr>
            </w:pPr>
            <w:r>
              <w:rPr>
                <w:lang w:eastAsia="zh-CN"/>
              </w:rPr>
              <w:t>4:1</w:t>
            </w:r>
          </w:p>
        </w:tc>
        <w:tc>
          <w:tcPr>
            <w:tcW w:w="980" w:type="dxa"/>
          </w:tcPr>
          <w:p w:rsidR="00D45E68" w:rsidRDefault="00D45E68" w:rsidP="00B95C5D">
            <w:pPr>
              <w:spacing w:after="0"/>
              <w:ind w:right="6"/>
              <w:jc w:val="left"/>
              <w:rPr>
                <w:lang w:eastAsia="zh-CN"/>
              </w:rPr>
            </w:pPr>
            <w:r w:rsidRPr="003A052A">
              <w:rPr>
                <w:lang w:eastAsia="zh-CN"/>
              </w:rPr>
              <w:t>Baseline</w:t>
            </w:r>
            <w:r>
              <w:rPr>
                <w:rFonts w:hint="eastAsia"/>
                <w:lang w:eastAsia="zh-CN"/>
              </w:rPr>
              <w:t xml:space="preserve"> </w:t>
            </w:r>
          </w:p>
        </w:tc>
        <w:tc>
          <w:tcPr>
            <w:tcW w:w="1041" w:type="dxa"/>
          </w:tcPr>
          <w:p w:rsidR="00D45E68" w:rsidRDefault="00D45E68" w:rsidP="00B95C5D">
            <w:pPr>
              <w:spacing w:after="0"/>
              <w:ind w:right="6"/>
              <w:jc w:val="left"/>
              <w:rPr>
                <w:lang w:eastAsia="zh-CN"/>
              </w:rPr>
            </w:pPr>
            <w:r>
              <w:rPr>
                <w:lang w:eastAsia="zh-CN"/>
              </w:rPr>
              <w:t>4:1</w:t>
            </w:r>
          </w:p>
        </w:tc>
        <w:tc>
          <w:tcPr>
            <w:tcW w:w="899" w:type="dxa"/>
          </w:tcPr>
          <w:p w:rsidR="00D45E68" w:rsidRDefault="00D45E68" w:rsidP="00740CF3">
            <w:pPr>
              <w:spacing w:after="0"/>
              <w:ind w:right="6"/>
              <w:jc w:val="left"/>
              <w:rPr>
                <w:lang w:eastAsia="zh-CN"/>
              </w:rPr>
            </w:pPr>
            <w:r>
              <w:rPr>
                <w:lang w:eastAsia="zh-CN"/>
              </w:rPr>
              <w:t>26.17</w:t>
            </w:r>
          </w:p>
        </w:tc>
        <w:tc>
          <w:tcPr>
            <w:tcW w:w="1286" w:type="dxa"/>
          </w:tcPr>
          <w:p w:rsidR="00D45E68" w:rsidRPr="00B95C5D" w:rsidRDefault="00D45E68" w:rsidP="00123556">
            <w:pPr>
              <w:jc w:val="left"/>
              <w:rPr>
                <w:rFonts w:ascii="宋体" w:eastAsia="宋体" w:hAnsi="宋体" w:cs="宋体"/>
                <w:sz w:val="24"/>
                <w:szCs w:val="24"/>
              </w:rPr>
            </w:pPr>
            <w:r>
              <w:rPr>
                <w:rFonts w:hint="eastAsia"/>
              </w:rPr>
              <w:t>40.72</w:t>
            </w:r>
          </w:p>
        </w:tc>
        <w:tc>
          <w:tcPr>
            <w:tcW w:w="968" w:type="dxa"/>
          </w:tcPr>
          <w:p w:rsidR="00D45E68" w:rsidRDefault="00D45E68" w:rsidP="008A06E4">
            <w:pPr>
              <w:spacing w:after="0"/>
              <w:ind w:right="6"/>
              <w:jc w:val="left"/>
              <w:rPr>
                <w:lang w:eastAsia="zh-CN"/>
              </w:rPr>
            </w:pPr>
            <w:r>
              <w:rPr>
                <w:lang w:eastAsia="zh-CN"/>
              </w:rPr>
              <w:t>-</w:t>
            </w:r>
          </w:p>
        </w:tc>
        <w:tc>
          <w:tcPr>
            <w:tcW w:w="899" w:type="dxa"/>
          </w:tcPr>
          <w:p w:rsidR="00D45E68" w:rsidRDefault="00D45E68" w:rsidP="00740CF3">
            <w:pPr>
              <w:spacing w:after="0"/>
              <w:ind w:right="6"/>
              <w:jc w:val="left"/>
              <w:rPr>
                <w:lang w:eastAsia="zh-CN"/>
              </w:rPr>
            </w:pPr>
            <w:r>
              <w:rPr>
                <w:lang w:eastAsia="zh-CN"/>
              </w:rPr>
              <w:t>29.00</w:t>
            </w:r>
          </w:p>
        </w:tc>
        <w:tc>
          <w:tcPr>
            <w:tcW w:w="1286" w:type="dxa"/>
          </w:tcPr>
          <w:p w:rsidR="00D45E68" w:rsidRPr="00B95C5D" w:rsidRDefault="00D45E68" w:rsidP="00123556">
            <w:pPr>
              <w:jc w:val="left"/>
              <w:rPr>
                <w:rFonts w:ascii="宋体" w:eastAsia="宋体" w:hAnsi="宋体" w:cs="宋体"/>
                <w:sz w:val="24"/>
                <w:szCs w:val="24"/>
              </w:rPr>
            </w:pPr>
            <w:r>
              <w:rPr>
                <w:rFonts w:hint="eastAsia"/>
              </w:rPr>
              <w:t>3.7</w:t>
            </w:r>
            <w:r>
              <w:rPr>
                <w:rFonts w:hint="eastAsia"/>
                <w:lang w:eastAsia="zh-CN"/>
              </w:rPr>
              <w:t>9</w:t>
            </w:r>
          </w:p>
        </w:tc>
        <w:tc>
          <w:tcPr>
            <w:tcW w:w="1040" w:type="dxa"/>
          </w:tcPr>
          <w:p w:rsidR="00D45E68" w:rsidDel="004679CB" w:rsidRDefault="00D45E68" w:rsidP="00295A09">
            <w:pPr>
              <w:spacing w:after="0"/>
              <w:ind w:right="6"/>
              <w:jc w:val="left"/>
              <w:rPr>
                <w:lang w:eastAsia="zh-CN"/>
              </w:rPr>
            </w:pPr>
            <w:r>
              <w:rPr>
                <w:lang w:eastAsia="zh-CN"/>
              </w:rPr>
              <w:t>-</w:t>
            </w:r>
          </w:p>
        </w:tc>
      </w:tr>
      <w:tr w:rsidR="00D45E68" w:rsidTr="00475B36">
        <w:trPr>
          <w:jc w:val="center"/>
        </w:trPr>
        <w:tc>
          <w:tcPr>
            <w:tcW w:w="994" w:type="dxa"/>
            <w:vMerge/>
          </w:tcPr>
          <w:p w:rsidR="00D45E68" w:rsidRDefault="00D45E68" w:rsidP="00091012">
            <w:pPr>
              <w:spacing w:after="0"/>
              <w:ind w:right="6"/>
              <w:jc w:val="left"/>
              <w:rPr>
                <w:lang w:eastAsia="zh-CN"/>
              </w:rPr>
            </w:pPr>
          </w:p>
        </w:tc>
        <w:tc>
          <w:tcPr>
            <w:tcW w:w="980" w:type="dxa"/>
          </w:tcPr>
          <w:p w:rsidR="00D45E68" w:rsidRDefault="00D45E68" w:rsidP="00091012">
            <w:pPr>
              <w:spacing w:after="0"/>
              <w:ind w:right="6"/>
              <w:jc w:val="left"/>
              <w:rPr>
                <w:lang w:eastAsia="zh-CN"/>
              </w:rPr>
            </w:pPr>
            <w:r>
              <w:rPr>
                <w:lang w:eastAsia="zh-CN"/>
              </w:rPr>
              <w:t>F</w:t>
            </w:r>
            <w:r>
              <w:rPr>
                <w:rFonts w:hint="eastAsia"/>
                <w:lang w:eastAsia="zh-CN"/>
              </w:rPr>
              <w:t>lexible duplex</w:t>
            </w:r>
          </w:p>
        </w:tc>
        <w:tc>
          <w:tcPr>
            <w:tcW w:w="1041" w:type="dxa"/>
          </w:tcPr>
          <w:p w:rsidR="00D45E68" w:rsidRDefault="00D45E68" w:rsidP="008A06E4">
            <w:pPr>
              <w:spacing w:after="0"/>
              <w:ind w:right="6"/>
              <w:jc w:val="left"/>
              <w:rPr>
                <w:lang w:eastAsia="zh-CN"/>
              </w:rPr>
            </w:pPr>
            <w:r>
              <w:rPr>
                <w:lang w:eastAsia="zh-CN"/>
              </w:rPr>
              <w:t>Dynamic</w:t>
            </w:r>
          </w:p>
        </w:tc>
        <w:tc>
          <w:tcPr>
            <w:tcW w:w="899" w:type="dxa"/>
          </w:tcPr>
          <w:p w:rsidR="00D45E68" w:rsidRDefault="00D45E68" w:rsidP="008A06E4">
            <w:pPr>
              <w:spacing w:after="0"/>
              <w:ind w:right="6"/>
              <w:jc w:val="left"/>
              <w:rPr>
                <w:lang w:eastAsia="zh-CN"/>
              </w:rPr>
            </w:pPr>
          </w:p>
        </w:tc>
        <w:tc>
          <w:tcPr>
            <w:tcW w:w="1286" w:type="dxa"/>
          </w:tcPr>
          <w:p w:rsidR="00D45E68" w:rsidRPr="00B95C5D" w:rsidRDefault="00D45E68" w:rsidP="00123556">
            <w:pPr>
              <w:jc w:val="left"/>
              <w:rPr>
                <w:rFonts w:ascii="宋体" w:eastAsia="宋体" w:hAnsi="宋体" w:cs="宋体"/>
                <w:sz w:val="24"/>
                <w:szCs w:val="24"/>
              </w:rPr>
            </w:pPr>
            <w:r>
              <w:rPr>
                <w:rFonts w:hint="eastAsia"/>
              </w:rPr>
              <w:t>41.11</w:t>
            </w:r>
          </w:p>
        </w:tc>
        <w:tc>
          <w:tcPr>
            <w:tcW w:w="968" w:type="dxa"/>
          </w:tcPr>
          <w:p w:rsidR="00D45E68" w:rsidRDefault="00D45E68" w:rsidP="008A06E4">
            <w:pPr>
              <w:spacing w:after="0"/>
              <w:ind w:right="6"/>
              <w:jc w:val="left"/>
              <w:rPr>
                <w:lang w:eastAsia="zh-CN"/>
              </w:rPr>
            </w:pPr>
            <w:r>
              <w:rPr>
                <w:lang w:eastAsia="zh-CN"/>
              </w:rPr>
              <w:t>+0.96%</w:t>
            </w:r>
          </w:p>
        </w:tc>
        <w:tc>
          <w:tcPr>
            <w:tcW w:w="899" w:type="dxa"/>
          </w:tcPr>
          <w:p w:rsidR="00D45E68" w:rsidRDefault="00D45E68" w:rsidP="00B95C5D">
            <w:pPr>
              <w:spacing w:after="0"/>
              <w:ind w:right="6"/>
              <w:jc w:val="left"/>
              <w:rPr>
                <w:lang w:eastAsia="zh-CN"/>
              </w:rPr>
            </w:pPr>
          </w:p>
        </w:tc>
        <w:tc>
          <w:tcPr>
            <w:tcW w:w="1286" w:type="dxa"/>
          </w:tcPr>
          <w:p w:rsidR="00D45E68" w:rsidDel="004679CB" w:rsidRDefault="00D45E68" w:rsidP="00123556">
            <w:pPr>
              <w:spacing w:after="0"/>
              <w:ind w:right="6"/>
              <w:jc w:val="left"/>
              <w:rPr>
                <w:lang w:eastAsia="zh-CN"/>
              </w:rPr>
            </w:pPr>
            <w:r w:rsidRPr="003B3593">
              <w:rPr>
                <w:lang w:eastAsia="zh-CN"/>
              </w:rPr>
              <w:t>6.1</w:t>
            </w:r>
            <w:r>
              <w:rPr>
                <w:rFonts w:hint="eastAsia"/>
                <w:lang w:eastAsia="zh-CN"/>
              </w:rPr>
              <w:t>9</w:t>
            </w:r>
          </w:p>
        </w:tc>
        <w:tc>
          <w:tcPr>
            <w:tcW w:w="1040" w:type="dxa"/>
          </w:tcPr>
          <w:p w:rsidR="00D45E68" w:rsidDel="004679CB" w:rsidRDefault="00D45E68" w:rsidP="00295A09">
            <w:pPr>
              <w:spacing w:after="0"/>
              <w:ind w:right="6"/>
              <w:jc w:val="left"/>
              <w:rPr>
                <w:lang w:eastAsia="zh-CN"/>
              </w:rPr>
            </w:pPr>
            <w:r>
              <w:rPr>
                <w:lang w:eastAsia="zh-CN"/>
              </w:rPr>
              <w:t>+63.</w:t>
            </w:r>
            <w:r>
              <w:rPr>
                <w:rFonts w:hint="eastAsia"/>
                <w:lang w:eastAsia="zh-CN"/>
              </w:rPr>
              <w:t>32</w:t>
            </w:r>
            <w:r>
              <w:rPr>
                <w:lang w:eastAsia="zh-CN"/>
              </w:rPr>
              <w:t>%</w:t>
            </w:r>
          </w:p>
        </w:tc>
      </w:tr>
    </w:tbl>
    <w:p w:rsidR="00B95C5D" w:rsidRDefault="00B95C5D" w:rsidP="00B95C5D">
      <w:pPr>
        <w:spacing w:after="0"/>
        <w:ind w:right="6"/>
        <w:rPr>
          <w:lang w:eastAsia="zh-CN"/>
        </w:rPr>
      </w:pPr>
    </w:p>
    <w:p w:rsidR="003200F6" w:rsidRDefault="003200F6" w:rsidP="003200F6">
      <w:pPr>
        <w:rPr>
          <w:lang w:eastAsia="zh-CN"/>
        </w:rPr>
      </w:pPr>
      <w:r>
        <w:rPr>
          <w:rFonts w:hint="eastAsia"/>
          <w:lang w:eastAsia="zh-CN"/>
        </w:rPr>
        <w:t xml:space="preserve">It is observed from the simulation that there are </w:t>
      </w:r>
      <w:r>
        <w:rPr>
          <w:lang w:eastAsia="zh-CN"/>
        </w:rPr>
        <w:t>occasions</w:t>
      </w:r>
      <w:r>
        <w:rPr>
          <w:rFonts w:hint="eastAsia"/>
          <w:lang w:eastAsia="zh-CN"/>
        </w:rPr>
        <w:t xml:space="preserve"> when the network needs to serve DL packet only, or UL packet only. In this case, flexible duplex enjoys the flexibility of allocating DL/UL subframe ratio appropriately to match the </w:t>
      </w:r>
      <w:r w:rsidRPr="00A53B82">
        <w:rPr>
          <w:lang w:eastAsia="zh-CN"/>
        </w:rPr>
        <w:t>instantaneous</w:t>
      </w:r>
      <w:r>
        <w:rPr>
          <w:rFonts w:hint="eastAsia"/>
          <w:lang w:eastAsia="zh-CN"/>
        </w:rPr>
        <w:t xml:space="preserve"> need of DL and UL traffic, e.g., to allocate a high DL ratio when there is </w:t>
      </w:r>
      <w:r>
        <w:rPr>
          <w:lang w:eastAsia="zh-CN"/>
        </w:rPr>
        <w:t>dominant</w:t>
      </w:r>
      <w:r>
        <w:rPr>
          <w:rFonts w:hint="eastAsia"/>
          <w:lang w:eastAsia="zh-CN"/>
        </w:rPr>
        <w:t xml:space="preserve"> DL traffic. In this case, the DL radio resource is boosted compared to static DL/UL subframe ratio allocation, where the UL resource ratio is always reserved </w:t>
      </w:r>
      <w:r w:rsidR="00FE0D20">
        <w:rPr>
          <w:rFonts w:hint="eastAsia"/>
          <w:lang w:eastAsia="zh-CN"/>
        </w:rPr>
        <w:t xml:space="preserve">irrespective whether there is UL </w:t>
      </w:r>
      <w:r w:rsidR="00FE0D20">
        <w:rPr>
          <w:rFonts w:hint="eastAsia"/>
          <w:lang w:eastAsia="zh-CN"/>
        </w:rPr>
        <w:lastRenderedPageBreak/>
        <w:t>traffic or not</w:t>
      </w:r>
      <w:r>
        <w:rPr>
          <w:rFonts w:hint="eastAsia"/>
          <w:lang w:eastAsia="zh-CN"/>
        </w:rPr>
        <w:t xml:space="preserve">. Such resource increase benefits the user perceived throughput. </w:t>
      </w:r>
      <w:r w:rsidR="003C0E82">
        <w:rPr>
          <w:lang w:eastAsia="zh-CN"/>
        </w:rPr>
        <w:t xml:space="preserve">The </w:t>
      </w:r>
      <w:r w:rsidR="003C0E82">
        <w:rPr>
          <w:rFonts w:hint="eastAsia"/>
          <w:lang w:eastAsia="zh-CN"/>
        </w:rPr>
        <w:t>interference mitigation schemes</w:t>
      </w:r>
      <w:r w:rsidR="003C0E82">
        <w:rPr>
          <w:lang w:eastAsia="zh-CN"/>
        </w:rPr>
        <w:t xml:space="preserve"> </w:t>
      </w:r>
      <w:r w:rsidR="007074FC">
        <w:rPr>
          <w:lang w:eastAsia="zh-CN"/>
        </w:rPr>
        <w:t>are</w:t>
      </w:r>
      <w:r w:rsidR="003C0E82">
        <w:rPr>
          <w:lang w:eastAsia="zh-CN"/>
        </w:rPr>
        <w:t xml:space="preserve"> the same with section 3.1.2.</w:t>
      </w:r>
    </w:p>
    <w:p w:rsidR="00B95C5D" w:rsidRDefault="003200F6" w:rsidP="00F82CBB">
      <w:pPr>
        <w:rPr>
          <w:lang w:eastAsia="zh-CN"/>
        </w:rPr>
      </w:pPr>
      <w:r>
        <w:rPr>
          <w:rFonts w:hint="eastAsia"/>
          <w:lang w:eastAsia="zh-CN"/>
        </w:rPr>
        <w:t>Based on the above simulation results, we have the following observation.</w:t>
      </w:r>
    </w:p>
    <w:p w:rsidR="00A049A5" w:rsidRPr="00F82CBB" w:rsidRDefault="000F2DE2" w:rsidP="004A092B">
      <w:pPr>
        <w:rPr>
          <w:b/>
          <w:i/>
        </w:rPr>
      </w:pPr>
      <w:r w:rsidRPr="00F82CBB">
        <w:rPr>
          <w:rFonts w:hint="eastAsia"/>
          <w:b/>
          <w:i/>
        </w:rPr>
        <w:t>Observation</w:t>
      </w:r>
      <w:r w:rsidR="00FE0D20">
        <w:rPr>
          <w:rFonts w:hint="eastAsia"/>
          <w:b/>
          <w:i/>
          <w:lang w:eastAsia="zh-CN"/>
        </w:rPr>
        <w:t xml:space="preserve"> </w:t>
      </w:r>
      <w:r w:rsidR="00085102" w:rsidRPr="00F82CBB">
        <w:rPr>
          <w:rFonts w:hint="eastAsia"/>
          <w:b/>
          <w:i/>
        </w:rPr>
        <w:t xml:space="preserve">3: </w:t>
      </w:r>
    </w:p>
    <w:p w:rsidR="00A049A5" w:rsidRPr="00A049A5" w:rsidRDefault="0064305B" w:rsidP="004A092B">
      <w:pPr>
        <w:rPr>
          <w:lang w:val="en-GB" w:eastAsia="zh-CN"/>
        </w:rPr>
      </w:pPr>
      <w:r w:rsidRPr="0059746F">
        <w:rPr>
          <w:i/>
          <w:lang w:eastAsia="zh-CN"/>
        </w:rPr>
        <w:t xml:space="preserve">Flexible duplex </w:t>
      </w:r>
      <w:r>
        <w:rPr>
          <w:rFonts w:hint="eastAsia"/>
          <w:i/>
          <w:lang w:eastAsia="zh-CN"/>
        </w:rPr>
        <w:t xml:space="preserve">is feasible </w:t>
      </w:r>
      <w:r w:rsidRPr="0059746F">
        <w:rPr>
          <w:i/>
          <w:lang w:eastAsia="zh-CN"/>
        </w:rPr>
        <w:t xml:space="preserve">in urban </w:t>
      </w:r>
      <w:r>
        <w:rPr>
          <w:i/>
          <w:lang w:eastAsia="zh-CN"/>
        </w:rPr>
        <w:t xml:space="preserve">macro </w:t>
      </w:r>
      <w:r w:rsidRPr="0059746F">
        <w:rPr>
          <w:i/>
          <w:lang w:eastAsia="zh-CN"/>
        </w:rPr>
        <w:t>scenario for</w:t>
      </w:r>
      <w:r>
        <w:rPr>
          <w:rFonts w:hint="eastAsia"/>
          <w:i/>
          <w:lang w:eastAsia="zh-CN"/>
        </w:rPr>
        <w:t xml:space="preserve"> </w:t>
      </w:r>
      <w:r w:rsidR="00EE31B2">
        <w:rPr>
          <w:i/>
          <w:lang w:eastAsia="zh-CN"/>
        </w:rPr>
        <w:t>4</w:t>
      </w:r>
      <w:r>
        <w:rPr>
          <w:rFonts w:hint="eastAsia"/>
          <w:i/>
          <w:lang w:eastAsia="zh-CN"/>
        </w:rPr>
        <w:t>GHz</w:t>
      </w:r>
      <w:r w:rsidRPr="0059746F">
        <w:rPr>
          <w:i/>
          <w:lang w:eastAsia="zh-CN"/>
        </w:rPr>
        <w:t xml:space="preserve"> </w:t>
      </w:r>
      <w:r w:rsidR="00EE31B2">
        <w:rPr>
          <w:i/>
          <w:lang w:eastAsia="zh-CN"/>
        </w:rPr>
        <w:t>un</w:t>
      </w:r>
      <w:r w:rsidRPr="0059746F">
        <w:rPr>
          <w:i/>
          <w:lang w:eastAsia="zh-CN"/>
        </w:rPr>
        <w:t>paired spectrum</w:t>
      </w:r>
      <w:r>
        <w:rPr>
          <w:i/>
          <w:lang w:eastAsia="zh-CN"/>
        </w:rPr>
        <w:t>.</w:t>
      </w:r>
      <w:r w:rsidR="00650FE4">
        <w:rPr>
          <w:i/>
          <w:lang w:eastAsia="zh-CN"/>
        </w:rPr>
        <w:t xml:space="preserve"> </w:t>
      </w:r>
      <w:r w:rsidR="003E5865">
        <w:rPr>
          <w:rFonts w:hint="eastAsia"/>
          <w:i/>
          <w:lang w:eastAsia="zh-CN"/>
        </w:rPr>
        <w:t>Preliminary evaluation results show that</w:t>
      </w:r>
      <w:r w:rsidR="003E5865" w:rsidRPr="00B95C5D">
        <w:rPr>
          <w:i/>
          <w:lang w:eastAsia="zh-CN"/>
        </w:rPr>
        <w:t xml:space="preserve"> </w:t>
      </w:r>
      <w:r w:rsidR="003E5865">
        <w:rPr>
          <w:i/>
          <w:lang w:eastAsia="zh-CN"/>
        </w:rPr>
        <w:t>it</w:t>
      </w:r>
      <w:r w:rsidR="00B95C5D" w:rsidRPr="00B95C5D">
        <w:rPr>
          <w:i/>
          <w:lang w:eastAsia="zh-CN"/>
        </w:rPr>
        <w:t xml:space="preserve"> achieves </w:t>
      </w:r>
      <w:r w:rsidR="003E5865">
        <w:rPr>
          <w:rFonts w:hint="eastAsia"/>
          <w:i/>
          <w:lang w:eastAsia="zh-CN"/>
        </w:rPr>
        <w:t xml:space="preserve">considerable </w:t>
      </w:r>
      <w:r w:rsidR="00B95C5D" w:rsidRPr="00B95C5D">
        <w:rPr>
          <w:i/>
          <w:lang w:eastAsia="zh-CN"/>
        </w:rPr>
        <w:t>gain</w:t>
      </w:r>
      <w:r w:rsidR="00737B4F">
        <w:rPr>
          <w:i/>
          <w:lang w:eastAsia="zh-CN"/>
        </w:rPr>
        <w:t xml:space="preserve"> over TDD with static subframe ratio allocation</w:t>
      </w:r>
      <w:r w:rsidR="00B95C5D" w:rsidRPr="00B95C5D">
        <w:rPr>
          <w:i/>
          <w:lang w:eastAsia="zh-CN"/>
        </w:rPr>
        <w:t xml:space="preserve"> in uplink (e.g., up to </w:t>
      </w:r>
      <w:r w:rsidR="000C619F">
        <w:rPr>
          <w:i/>
          <w:lang w:eastAsia="zh-CN"/>
        </w:rPr>
        <w:t>63</w:t>
      </w:r>
      <w:r w:rsidR="00B95C5D" w:rsidRPr="00B95C5D">
        <w:rPr>
          <w:i/>
          <w:lang w:eastAsia="zh-CN"/>
        </w:rPr>
        <w:t xml:space="preserve">%) in </w:t>
      </w:r>
      <w:r w:rsidR="00243005">
        <w:rPr>
          <w:i/>
          <w:lang w:eastAsia="zh-CN"/>
        </w:rPr>
        <w:t>this case</w:t>
      </w:r>
      <w:r w:rsidR="00B95C5D" w:rsidRPr="00B95C5D">
        <w:rPr>
          <w:i/>
          <w:lang w:eastAsia="zh-CN"/>
        </w:rPr>
        <w:t>.</w:t>
      </w:r>
    </w:p>
    <w:p w:rsidR="00D210FF" w:rsidRPr="003A052A" w:rsidRDefault="00D210FF" w:rsidP="00AD18CA">
      <w:pPr>
        <w:pStyle w:val="1"/>
        <w:rPr>
          <w:lang w:eastAsia="zh-CN"/>
        </w:rPr>
      </w:pPr>
      <w:r w:rsidRPr="003A052A">
        <w:rPr>
          <w:lang w:eastAsia="zh-CN"/>
        </w:rPr>
        <w:t>Conclusion</w:t>
      </w:r>
      <w:r w:rsidRPr="003A052A">
        <w:rPr>
          <w:rFonts w:hint="eastAsia"/>
          <w:lang w:eastAsia="zh-CN"/>
        </w:rPr>
        <w:t>s:</w:t>
      </w:r>
    </w:p>
    <w:p w:rsidR="00CE4BDF" w:rsidRPr="003A052A" w:rsidRDefault="00D210FF" w:rsidP="003A052A">
      <w:pPr>
        <w:spacing w:before="120"/>
        <w:ind w:right="6"/>
        <w:rPr>
          <w:lang w:eastAsia="zh-CN"/>
        </w:rPr>
      </w:pPr>
      <w:r w:rsidRPr="003A052A">
        <w:rPr>
          <w:rFonts w:hint="eastAsia"/>
          <w:lang w:eastAsia="zh-CN"/>
        </w:rPr>
        <w:t xml:space="preserve">In this contribution, </w:t>
      </w:r>
      <w:r w:rsidR="0070589E" w:rsidRPr="003A052A">
        <w:rPr>
          <w:lang w:eastAsia="zh-CN"/>
        </w:rPr>
        <w:t xml:space="preserve">we provided some preliminary </w:t>
      </w:r>
      <w:r w:rsidR="003D7111" w:rsidRPr="003A052A">
        <w:rPr>
          <w:rFonts w:hint="eastAsia"/>
          <w:lang w:eastAsia="zh-CN"/>
        </w:rPr>
        <w:t>evaluation</w:t>
      </w:r>
      <w:r w:rsidR="00F14D50" w:rsidRPr="003A052A">
        <w:rPr>
          <w:rFonts w:hint="eastAsia"/>
          <w:lang w:eastAsia="zh-CN"/>
        </w:rPr>
        <w:t xml:space="preserve"> </w:t>
      </w:r>
      <w:r w:rsidR="000060BD" w:rsidRPr="003A052A">
        <w:rPr>
          <w:lang w:eastAsia="zh-CN"/>
        </w:rPr>
        <w:t xml:space="preserve">results </w:t>
      </w:r>
      <w:r w:rsidR="00F14D50" w:rsidRPr="003A052A">
        <w:rPr>
          <w:rFonts w:hint="eastAsia"/>
          <w:lang w:eastAsia="zh-CN"/>
        </w:rPr>
        <w:t>of</w:t>
      </w:r>
      <w:r w:rsidR="003D7111" w:rsidRPr="003A052A">
        <w:rPr>
          <w:rFonts w:hint="eastAsia"/>
          <w:lang w:eastAsia="zh-CN"/>
        </w:rPr>
        <w:t xml:space="preserve"> </w:t>
      </w:r>
      <w:r w:rsidR="00620FDA">
        <w:rPr>
          <w:rFonts w:hint="eastAsia"/>
          <w:lang w:eastAsia="zh-CN"/>
        </w:rPr>
        <w:t>flexible duplex</w:t>
      </w:r>
      <w:r w:rsidR="00FE0D20">
        <w:rPr>
          <w:rFonts w:hint="eastAsia"/>
          <w:lang w:eastAsia="zh-CN"/>
        </w:rPr>
        <w:t xml:space="preserve"> in</w:t>
      </w:r>
      <w:r w:rsidR="00911949" w:rsidRPr="003A052A">
        <w:rPr>
          <w:lang w:eastAsia="zh-CN"/>
        </w:rPr>
        <w:t xml:space="preserve"> </w:t>
      </w:r>
      <w:r w:rsidR="003D7111" w:rsidRPr="003A052A">
        <w:rPr>
          <w:rFonts w:hint="eastAsia"/>
          <w:lang w:eastAsia="zh-CN"/>
        </w:rPr>
        <w:t>urban macro</w:t>
      </w:r>
      <w:r w:rsidR="00911949" w:rsidRPr="003A052A">
        <w:rPr>
          <w:lang w:eastAsia="zh-CN"/>
        </w:rPr>
        <w:t xml:space="preserve"> scenarios. </w:t>
      </w:r>
      <w:r w:rsidR="004E73AE" w:rsidRPr="003A052A">
        <w:rPr>
          <w:rFonts w:hint="eastAsia"/>
          <w:lang w:eastAsia="zh-CN"/>
        </w:rPr>
        <w:t xml:space="preserve">The observations </w:t>
      </w:r>
      <w:r w:rsidR="004E73AE" w:rsidRPr="003A052A">
        <w:rPr>
          <w:lang w:eastAsia="zh-CN"/>
        </w:rPr>
        <w:t>are</w:t>
      </w:r>
      <w:r w:rsidR="004E73AE" w:rsidRPr="003A052A">
        <w:rPr>
          <w:rFonts w:hint="eastAsia"/>
          <w:lang w:eastAsia="zh-CN"/>
        </w:rPr>
        <w:t xml:space="preserve"> summarized as follows.</w:t>
      </w:r>
    </w:p>
    <w:p w:rsidR="00D04D1A" w:rsidRDefault="00936045" w:rsidP="00407839">
      <w:pPr>
        <w:rPr>
          <w:rFonts w:eastAsia="宋体"/>
          <w:b/>
          <w:i/>
          <w:lang w:eastAsia="zh-CN"/>
        </w:rPr>
      </w:pPr>
      <w:r w:rsidRPr="00C85BAC">
        <w:rPr>
          <w:rFonts w:eastAsia="宋体" w:hint="eastAsia"/>
          <w:b/>
          <w:i/>
        </w:rPr>
        <w:t>Observation</w:t>
      </w:r>
      <w:r w:rsidR="0026628C">
        <w:rPr>
          <w:rFonts w:eastAsia="宋体" w:hint="eastAsia"/>
          <w:b/>
          <w:i/>
          <w:lang w:eastAsia="zh-CN"/>
        </w:rPr>
        <w:t xml:space="preserve"> </w:t>
      </w:r>
      <w:r w:rsidRPr="00C85BAC">
        <w:rPr>
          <w:rFonts w:eastAsia="宋体" w:hint="eastAsia"/>
          <w:b/>
          <w:i/>
        </w:rPr>
        <w:t xml:space="preserve">1: </w:t>
      </w:r>
    </w:p>
    <w:p w:rsidR="00407839" w:rsidRPr="00D04D1A" w:rsidRDefault="0026628C" w:rsidP="00407839">
      <w:pPr>
        <w:rPr>
          <w:rFonts w:eastAsia="宋体"/>
          <w:i/>
        </w:rPr>
      </w:pPr>
      <w:r w:rsidRPr="0059746F">
        <w:rPr>
          <w:i/>
          <w:lang w:eastAsia="zh-CN"/>
        </w:rPr>
        <w:t xml:space="preserve">Flexible duplex </w:t>
      </w:r>
      <w:r>
        <w:rPr>
          <w:rFonts w:hint="eastAsia"/>
          <w:i/>
          <w:lang w:eastAsia="zh-CN"/>
        </w:rPr>
        <w:t xml:space="preserve">is feasible </w:t>
      </w:r>
      <w:r w:rsidRPr="0059746F">
        <w:rPr>
          <w:i/>
          <w:lang w:eastAsia="zh-CN"/>
        </w:rPr>
        <w:t xml:space="preserve">in urban </w:t>
      </w:r>
      <w:r>
        <w:rPr>
          <w:i/>
          <w:lang w:eastAsia="zh-CN"/>
        </w:rPr>
        <w:t xml:space="preserve">macro </w:t>
      </w:r>
      <w:r w:rsidRPr="0059746F">
        <w:rPr>
          <w:i/>
          <w:lang w:eastAsia="zh-CN"/>
        </w:rPr>
        <w:t>scenario for</w:t>
      </w:r>
      <w:r>
        <w:rPr>
          <w:i/>
          <w:lang w:eastAsia="zh-CN"/>
        </w:rPr>
        <w:t xml:space="preserve"> 2</w:t>
      </w:r>
      <w:r>
        <w:rPr>
          <w:rFonts w:hint="eastAsia"/>
          <w:i/>
          <w:lang w:eastAsia="zh-CN"/>
        </w:rPr>
        <w:t>GHz</w:t>
      </w:r>
      <w:r w:rsidRPr="0059746F">
        <w:rPr>
          <w:i/>
          <w:lang w:eastAsia="zh-CN"/>
        </w:rPr>
        <w:t xml:space="preserve"> paired spectrum</w:t>
      </w:r>
      <w:r>
        <w:rPr>
          <w:rFonts w:eastAsia="宋体"/>
          <w:i/>
          <w:lang w:eastAsia="zh-CN"/>
        </w:rPr>
        <w:t>.</w:t>
      </w:r>
      <w:r w:rsidRPr="000F7CA8">
        <w:rPr>
          <w:rFonts w:hint="eastAsia"/>
          <w:i/>
          <w:lang w:eastAsia="zh-CN"/>
        </w:rPr>
        <w:t xml:space="preserve"> </w:t>
      </w:r>
      <w:r>
        <w:rPr>
          <w:rFonts w:hint="eastAsia"/>
          <w:i/>
          <w:lang w:eastAsia="zh-CN"/>
        </w:rPr>
        <w:t xml:space="preserve">Preliminary evaluation results show that </w:t>
      </w:r>
      <w:r>
        <w:rPr>
          <w:i/>
          <w:lang w:eastAsia="zh-CN"/>
        </w:rPr>
        <w:t>with t</w:t>
      </w:r>
      <w:r w:rsidRPr="00B95C5D">
        <w:rPr>
          <w:rFonts w:eastAsia="宋体"/>
          <w:i/>
        </w:rPr>
        <w:t xml:space="preserve">he measurement based on sounding reference signal </w:t>
      </w:r>
      <w:r>
        <w:rPr>
          <w:rFonts w:eastAsia="宋体" w:hint="eastAsia"/>
          <w:i/>
          <w:lang w:eastAsia="zh-CN"/>
        </w:rPr>
        <w:t>on</w:t>
      </w:r>
      <w:r w:rsidRPr="00B95C5D">
        <w:rPr>
          <w:rFonts w:eastAsia="宋体"/>
          <w:i/>
          <w:lang w:eastAsia="zh-CN"/>
        </w:rPr>
        <w:t xml:space="preserve"> DL dominant spectrum</w:t>
      </w:r>
      <w:r>
        <w:rPr>
          <w:rFonts w:eastAsia="宋体" w:hint="eastAsia"/>
          <w:i/>
          <w:lang w:eastAsia="zh-CN"/>
        </w:rPr>
        <w:t>,</w:t>
      </w:r>
      <w:r>
        <w:rPr>
          <w:rFonts w:hint="eastAsia"/>
          <w:i/>
          <w:lang w:eastAsia="zh-CN"/>
        </w:rPr>
        <w:t xml:space="preserve"> it</w:t>
      </w:r>
      <w:r w:rsidRPr="00B95C5D">
        <w:rPr>
          <w:rFonts w:eastAsia="宋体"/>
          <w:i/>
          <w:lang w:eastAsia="zh-CN"/>
        </w:rPr>
        <w:t xml:space="preserve"> </w:t>
      </w:r>
      <w:r>
        <w:rPr>
          <w:rFonts w:hint="eastAsia"/>
          <w:i/>
          <w:lang w:eastAsia="zh-CN"/>
        </w:rPr>
        <w:t>achieves considerable significant throughput</w:t>
      </w:r>
      <w:r w:rsidRPr="00B95C5D">
        <w:rPr>
          <w:i/>
          <w:lang w:eastAsia="zh-CN"/>
        </w:rPr>
        <w:t xml:space="preserve"> gain </w:t>
      </w:r>
      <w:r w:rsidRPr="00B95C5D">
        <w:rPr>
          <w:rFonts w:eastAsia="宋体"/>
          <w:i/>
          <w:lang w:eastAsia="zh-CN"/>
        </w:rPr>
        <w:t>in downlink (</w:t>
      </w:r>
      <w:r w:rsidRPr="00B95C5D">
        <w:rPr>
          <w:i/>
          <w:lang w:eastAsia="zh-CN"/>
        </w:rPr>
        <w:t xml:space="preserve">e.g., average UPT up to 10%, 5%-tile UPT up to </w:t>
      </w:r>
      <w:r>
        <w:rPr>
          <w:rFonts w:hint="eastAsia"/>
          <w:i/>
          <w:lang w:eastAsia="zh-CN"/>
        </w:rPr>
        <w:t>35</w:t>
      </w:r>
      <w:r w:rsidRPr="00B95C5D">
        <w:rPr>
          <w:i/>
          <w:lang w:eastAsia="zh-CN"/>
        </w:rPr>
        <w:t>%</w:t>
      </w:r>
      <w:r w:rsidRPr="00B95C5D">
        <w:rPr>
          <w:rFonts w:eastAsia="宋体"/>
          <w:i/>
          <w:lang w:eastAsia="zh-CN"/>
        </w:rPr>
        <w:t>) in</w:t>
      </w:r>
      <w:r>
        <w:rPr>
          <w:rFonts w:eastAsia="宋体"/>
          <w:i/>
          <w:lang w:eastAsia="zh-CN"/>
        </w:rPr>
        <w:t xml:space="preserve"> </w:t>
      </w:r>
      <w:r>
        <w:rPr>
          <w:rFonts w:eastAsia="宋体" w:hint="eastAsia"/>
          <w:i/>
          <w:lang w:eastAsia="zh-CN"/>
        </w:rPr>
        <w:t>urban macro scenario</w:t>
      </w:r>
      <w:r w:rsidRPr="00B95C5D">
        <w:rPr>
          <w:rFonts w:eastAsia="宋体"/>
          <w:i/>
        </w:rPr>
        <w:t>.</w:t>
      </w:r>
    </w:p>
    <w:p w:rsidR="00D04D1A" w:rsidRDefault="000957F9" w:rsidP="00C85BAC">
      <w:pPr>
        <w:rPr>
          <w:b/>
          <w:i/>
          <w:lang w:eastAsia="zh-CN"/>
        </w:rPr>
      </w:pPr>
      <w:r>
        <w:rPr>
          <w:rFonts w:hint="eastAsia"/>
          <w:b/>
          <w:i/>
        </w:rPr>
        <w:t>O</w:t>
      </w:r>
      <w:r w:rsidRPr="004F4118">
        <w:rPr>
          <w:rFonts w:hint="eastAsia"/>
          <w:b/>
          <w:i/>
        </w:rPr>
        <w:t>bservation</w:t>
      </w:r>
      <w:r w:rsidR="0026628C">
        <w:rPr>
          <w:rFonts w:hint="eastAsia"/>
          <w:b/>
          <w:i/>
          <w:lang w:eastAsia="zh-CN"/>
        </w:rPr>
        <w:t xml:space="preserve"> </w:t>
      </w:r>
      <w:r>
        <w:rPr>
          <w:rFonts w:hint="eastAsia"/>
          <w:b/>
          <w:i/>
          <w:lang w:eastAsia="zh-CN"/>
        </w:rPr>
        <w:t xml:space="preserve">2: </w:t>
      </w:r>
    </w:p>
    <w:p w:rsidR="006D7145" w:rsidRPr="00C9723A" w:rsidRDefault="0026628C" w:rsidP="006D7145">
      <w:pPr>
        <w:rPr>
          <w:i/>
          <w:kern w:val="2"/>
          <w:lang w:val="en-GB" w:eastAsia="zh-CN"/>
        </w:rPr>
      </w:pPr>
      <w:r w:rsidRPr="0059746F">
        <w:rPr>
          <w:i/>
          <w:lang w:eastAsia="zh-CN"/>
        </w:rPr>
        <w:t xml:space="preserve">Flexible duplex </w:t>
      </w:r>
      <w:r>
        <w:rPr>
          <w:rFonts w:hint="eastAsia"/>
          <w:i/>
          <w:lang w:eastAsia="zh-CN"/>
        </w:rPr>
        <w:t xml:space="preserve">is feasible </w:t>
      </w:r>
      <w:r w:rsidRPr="0059746F">
        <w:rPr>
          <w:i/>
          <w:lang w:eastAsia="zh-CN"/>
        </w:rPr>
        <w:t xml:space="preserve">in urban </w:t>
      </w:r>
      <w:r>
        <w:rPr>
          <w:i/>
          <w:lang w:eastAsia="zh-CN"/>
        </w:rPr>
        <w:t xml:space="preserve">macro </w:t>
      </w:r>
      <w:r w:rsidRPr="0059746F">
        <w:rPr>
          <w:i/>
          <w:lang w:eastAsia="zh-CN"/>
        </w:rPr>
        <w:t>scenario for</w:t>
      </w:r>
      <w:r>
        <w:rPr>
          <w:rFonts w:hint="eastAsia"/>
          <w:i/>
          <w:lang w:eastAsia="zh-CN"/>
        </w:rPr>
        <w:t xml:space="preserve"> </w:t>
      </w:r>
      <w:r>
        <w:rPr>
          <w:i/>
          <w:lang w:eastAsia="zh-CN"/>
        </w:rPr>
        <w:t>2</w:t>
      </w:r>
      <w:r>
        <w:rPr>
          <w:rFonts w:hint="eastAsia"/>
          <w:i/>
          <w:lang w:eastAsia="zh-CN"/>
        </w:rPr>
        <w:t>GHz</w:t>
      </w:r>
      <w:r w:rsidRPr="0059746F">
        <w:rPr>
          <w:i/>
          <w:lang w:eastAsia="zh-CN"/>
        </w:rPr>
        <w:t xml:space="preserve"> paired spectrum</w:t>
      </w:r>
      <w:r>
        <w:rPr>
          <w:i/>
          <w:lang w:eastAsia="zh-CN"/>
        </w:rPr>
        <w:t>. Preliminary evaluation results shows that with f</w:t>
      </w:r>
      <w:r w:rsidRPr="003A2D55">
        <w:rPr>
          <w:i/>
          <w:lang w:eastAsia="zh-CN"/>
        </w:rPr>
        <w:t xml:space="preserve">lexible DL and UL transmission </w:t>
      </w:r>
      <w:r>
        <w:rPr>
          <w:i/>
          <w:lang w:eastAsia="zh-CN"/>
        </w:rPr>
        <w:t>on</w:t>
      </w:r>
      <w:r w:rsidRPr="003A2D55">
        <w:rPr>
          <w:i/>
          <w:lang w:eastAsia="zh-CN"/>
        </w:rPr>
        <w:t xml:space="preserve"> </w:t>
      </w:r>
      <w:r>
        <w:rPr>
          <w:i/>
          <w:lang w:eastAsia="zh-CN"/>
        </w:rPr>
        <w:t>one</w:t>
      </w:r>
      <w:r w:rsidRPr="003A2D55">
        <w:rPr>
          <w:i/>
          <w:lang w:eastAsia="zh-CN"/>
        </w:rPr>
        <w:t xml:space="preserve"> part carrier</w:t>
      </w:r>
      <w:r>
        <w:rPr>
          <w:i/>
          <w:lang w:eastAsia="zh-CN"/>
        </w:rPr>
        <w:t>,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traditional FDD with </w:t>
      </w:r>
      <w:r w:rsidRPr="007F6B0E">
        <w:rPr>
          <w:i/>
          <w:lang w:eastAsia="zh-CN"/>
        </w:rPr>
        <w:t>symmetric DL and UL bandwidth</w:t>
      </w:r>
      <w:r w:rsidRPr="00B95C5D">
        <w:rPr>
          <w:i/>
          <w:lang w:eastAsia="zh-CN"/>
        </w:rPr>
        <w:t xml:space="preserve"> in downlink (e.g., up to </w:t>
      </w:r>
      <w:r>
        <w:rPr>
          <w:i/>
          <w:lang w:eastAsia="zh-CN"/>
        </w:rPr>
        <w:t>28</w:t>
      </w:r>
      <w:r w:rsidRPr="00B95C5D">
        <w:rPr>
          <w:i/>
          <w:lang w:eastAsia="zh-CN"/>
        </w:rPr>
        <w:t xml:space="preserve">%) and </w:t>
      </w:r>
      <w:r>
        <w:rPr>
          <w:rFonts w:eastAsia="宋体" w:hint="eastAsia"/>
          <w:i/>
          <w:lang w:eastAsia="zh-CN"/>
        </w:rPr>
        <w:t>has a small</w:t>
      </w:r>
      <w:r>
        <w:rPr>
          <w:i/>
          <w:lang w:eastAsia="zh-CN"/>
        </w:rPr>
        <w:t xml:space="preserve"> loss in uplink (e.g., </w:t>
      </w:r>
      <w:r>
        <w:rPr>
          <w:rFonts w:hint="eastAsia"/>
          <w:i/>
          <w:lang w:eastAsia="zh-CN"/>
        </w:rPr>
        <w:t xml:space="preserve">approximately </w:t>
      </w:r>
      <w:r>
        <w:rPr>
          <w:i/>
          <w:lang w:eastAsia="zh-CN"/>
        </w:rPr>
        <w:t>5</w:t>
      </w:r>
      <w:r w:rsidRPr="00B95C5D">
        <w:rPr>
          <w:i/>
          <w:lang w:eastAsia="zh-CN"/>
        </w:rPr>
        <w:t>%) in</w:t>
      </w:r>
      <w:r>
        <w:rPr>
          <w:i/>
          <w:lang w:eastAsia="zh-CN"/>
        </w:rPr>
        <w:t xml:space="preserve"> </w:t>
      </w:r>
      <w:r>
        <w:rPr>
          <w:rFonts w:hint="eastAsia"/>
          <w:i/>
          <w:lang w:eastAsia="zh-CN"/>
        </w:rPr>
        <w:t>urban macro scenario</w:t>
      </w:r>
      <w:r w:rsidRPr="00B95C5D">
        <w:rPr>
          <w:i/>
          <w:lang w:eastAsia="zh-CN"/>
        </w:rPr>
        <w:t>.</w:t>
      </w:r>
    </w:p>
    <w:p w:rsidR="00D04D1A" w:rsidRDefault="005F187F" w:rsidP="005F187F">
      <w:pPr>
        <w:rPr>
          <w:b/>
          <w:i/>
          <w:lang w:eastAsia="zh-CN"/>
        </w:rPr>
      </w:pPr>
      <w:r>
        <w:rPr>
          <w:rFonts w:hint="eastAsia"/>
          <w:b/>
          <w:i/>
        </w:rPr>
        <w:t>O</w:t>
      </w:r>
      <w:r w:rsidRPr="004F4118">
        <w:rPr>
          <w:rFonts w:hint="eastAsia"/>
          <w:b/>
          <w:i/>
        </w:rPr>
        <w:t>bservation</w:t>
      </w:r>
      <w:r w:rsidR="0026628C">
        <w:rPr>
          <w:rFonts w:hint="eastAsia"/>
          <w:b/>
          <w:i/>
          <w:lang w:eastAsia="zh-CN"/>
        </w:rPr>
        <w:t xml:space="preserve"> </w:t>
      </w:r>
      <w:r>
        <w:rPr>
          <w:rFonts w:hint="eastAsia"/>
          <w:b/>
          <w:i/>
          <w:lang w:eastAsia="zh-CN"/>
        </w:rPr>
        <w:t xml:space="preserve">3: </w:t>
      </w:r>
    </w:p>
    <w:p w:rsidR="009D7948" w:rsidRPr="00A049A5" w:rsidRDefault="00FE0D20" w:rsidP="009D7948">
      <w:pPr>
        <w:rPr>
          <w:lang w:val="en-GB" w:eastAsia="zh-CN"/>
        </w:rPr>
      </w:pPr>
      <w:r w:rsidRPr="0059746F">
        <w:rPr>
          <w:i/>
          <w:lang w:eastAsia="zh-CN"/>
        </w:rPr>
        <w:t xml:space="preserve">Flexible duplex </w:t>
      </w:r>
      <w:r>
        <w:rPr>
          <w:rFonts w:hint="eastAsia"/>
          <w:i/>
          <w:lang w:eastAsia="zh-CN"/>
        </w:rPr>
        <w:t xml:space="preserve">is feasible </w:t>
      </w:r>
      <w:r w:rsidRPr="0059746F">
        <w:rPr>
          <w:i/>
          <w:lang w:eastAsia="zh-CN"/>
        </w:rPr>
        <w:t xml:space="preserve">in urban </w:t>
      </w:r>
      <w:r>
        <w:rPr>
          <w:i/>
          <w:lang w:eastAsia="zh-CN"/>
        </w:rPr>
        <w:t xml:space="preserve">macro </w:t>
      </w:r>
      <w:r w:rsidRPr="0059746F">
        <w:rPr>
          <w:i/>
          <w:lang w:eastAsia="zh-CN"/>
        </w:rPr>
        <w:t>scenario for</w:t>
      </w:r>
      <w:r>
        <w:rPr>
          <w:rFonts w:hint="eastAsia"/>
          <w:i/>
          <w:lang w:eastAsia="zh-CN"/>
        </w:rPr>
        <w:t xml:space="preserve"> </w:t>
      </w:r>
      <w:r>
        <w:rPr>
          <w:i/>
          <w:lang w:eastAsia="zh-CN"/>
        </w:rPr>
        <w:t>4</w:t>
      </w:r>
      <w:r>
        <w:rPr>
          <w:rFonts w:hint="eastAsia"/>
          <w:i/>
          <w:lang w:eastAsia="zh-CN"/>
        </w:rPr>
        <w:t>GHz</w:t>
      </w:r>
      <w:r w:rsidRPr="0059746F">
        <w:rPr>
          <w:i/>
          <w:lang w:eastAsia="zh-CN"/>
        </w:rPr>
        <w:t xml:space="preserve"> </w:t>
      </w:r>
      <w:r>
        <w:rPr>
          <w:i/>
          <w:lang w:eastAsia="zh-CN"/>
        </w:rPr>
        <w:t>un</w:t>
      </w:r>
      <w:r w:rsidRPr="0059746F">
        <w:rPr>
          <w:i/>
          <w:lang w:eastAsia="zh-CN"/>
        </w:rPr>
        <w:t>paired spectrum</w:t>
      </w:r>
      <w:r>
        <w:rPr>
          <w:i/>
          <w:lang w:eastAsia="zh-CN"/>
        </w:rPr>
        <w:t xml:space="preserve">. </w:t>
      </w:r>
      <w:r>
        <w:rPr>
          <w:rFonts w:hint="eastAsia"/>
          <w:i/>
          <w:lang w:eastAsia="zh-CN"/>
        </w:rPr>
        <w:t>Preliminary evaluation results show that</w:t>
      </w:r>
      <w:r w:rsidRPr="00B95C5D">
        <w:rPr>
          <w:i/>
          <w:lang w:eastAsia="zh-CN"/>
        </w:rPr>
        <w:t xml:space="preserve"> </w:t>
      </w:r>
      <w:r>
        <w:rPr>
          <w:i/>
          <w:lang w:eastAsia="zh-CN"/>
        </w:rPr>
        <w:t>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w:t>
      </w:r>
      <w:proofErr w:type="spellStart"/>
      <w:r>
        <w:rPr>
          <w:i/>
          <w:lang w:eastAsia="zh-CN"/>
        </w:rPr>
        <w:t>subframe</w:t>
      </w:r>
      <w:proofErr w:type="spellEnd"/>
      <w:r>
        <w:rPr>
          <w:i/>
          <w:lang w:eastAsia="zh-CN"/>
        </w:rPr>
        <w:t xml:space="preserve"> ratio allocation</w:t>
      </w:r>
      <w:r w:rsidRPr="00B95C5D">
        <w:rPr>
          <w:i/>
          <w:lang w:eastAsia="zh-CN"/>
        </w:rPr>
        <w:t xml:space="preserve"> in uplink (e.g., up to </w:t>
      </w:r>
      <w:r>
        <w:rPr>
          <w:i/>
          <w:lang w:eastAsia="zh-CN"/>
        </w:rPr>
        <w:t>63</w:t>
      </w:r>
      <w:r w:rsidRPr="00B95C5D">
        <w:rPr>
          <w:i/>
          <w:lang w:eastAsia="zh-CN"/>
        </w:rPr>
        <w:t xml:space="preserve">%) in </w:t>
      </w:r>
      <w:r>
        <w:rPr>
          <w:i/>
          <w:lang w:eastAsia="zh-CN"/>
        </w:rPr>
        <w:t>this case</w:t>
      </w:r>
      <w:r w:rsidR="009D7948" w:rsidRPr="00B95C5D">
        <w:rPr>
          <w:i/>
          <w:lang w:eastAsia="zh-CN"/>
        </w:rPr>
        <w:t>.</w:t>
      </w:r>
    </w:p>
    <w:p w:rsidR="00135AC8" w:rsidRPr="008E454B" w:rsidRDefault="000A4D11" w:rsidP="008E454B">
      <w:pPr>
        <w:pStyle w:val="1"/>
        <w:numPr>
          <w:ilvl w:val="0"/>
          <w:numId w:val="0"/>
        </w:numPr>
        <w:ind w:left="432" w:hanging="432"/>
        <w:rPr>
          <w:rFonts w:eastAsia="宋体"/>
          <w:kern w:val="0"/>
          <w:lang w:val="en-US"/>
        </w:rPr>
      </w:pPr>
      <w:r w:rsidRPr="008E454B">
        <w:rPr>
          <w:rFonts w:eastAsia="宋体"/>
          <w:kern w:val="0"/>
          <w:lang w:val="en-US"/>
        </w:rPr>
        <w:t>References</w:t>
      </w:r>
    </w:p>
    <w:p w:rsidR="00281F53" w:rsidRPr="003A052A" w:rsidRDefault="000A4D11" w:rsidP="003A052A">
      <w:pPr>
        <w:spacing w:before="120"/>
        <w:ind w:right="6"/>
        <w:rPr>
          <w:lang w:eastAsia="zh-CN"/>
        </w:rPr>
      </w:pPr>
      <w:r w:rsidRPr="003A052A">
        <w:rPr>
          <w:lang w:eastAsia="zh-CN"/>
        </w:rPr>
        <w:t>[1]</w:t>
      </w:r>
      <w:r w:rsidRPr="003A052A">
        <w:rPr>
          <w:lang w:eastAsia="zh-CN"/>
        </w:rPr>
        <w:tab/>
      </w:r>
      <w:r w:rsidR="00C5037D" w:rsidRPr="003A052A">
        <w:rPr>
          <w:lang w:eastAsia="zh-CN"/>
        </w:rPr>
        <w:t>3GPP</w:t>
      </w:r>
      <w:r w:rsidR="000F4FF7" w:rsidRPr="003A052A">
        <w:rPr>
          <w:lang w:eastAsia="zh-CN"/>
        </w:rPr>
        <w:t xml:space="preserve">, </w:t>
      </w:r>
      <w:r w:rsidR="00C5037D" w:rsidRPr="003A052A">
        <w:rPr>
          <w:lang w:eastAsia="zh-CN"/>
        </w:rPr>
        <w:t>Chairman's Notes</w:t>
      </w:r>
      <w:r w:rsidR="000F4FF7" w:rsidRPr="003A052A">
        <w:rPr>
          <w:lang w:eastAsia="zh-CN"/>
        </w:rPr>
        <w:t xml:space="preserve">, </w:t>
      </w:r>
      <w:r w:rsidR="007906E9" w:rsidRPr="003A052A">
        <w:rPr>
          <w:lang w:eastAsia="zh-CN"/>
        </w:rPr>
        <w:t>RAN1 #8</w:t>
      </w:r>
      <w:r w:rsidR="007906E9" w:rsidRPr="003A052A">
        <w:rPr>
          <w:rFonts w:hint="eastAsia"/>
          <w:lang w:eastAsia="zh-CN"/>
        </w:rPr>
        <w:t>6</w:t>
      </w:r>
      <w:r w:rsidR="000F4FF7" w:rsidRPr="003A052A">
        <w:rPr>
          <w:lang w:eastAsia="zh-CN"/>
        </w:rPr>
        <w:t xml:space="preserve">, </w:t>
      </w:r>
      <w:r w:rsidR="006F4253" w:rsidRPr="003A052A">
        <w:rPr>
          <w:rFonts w:hint="eastAsia"/>
          <w:lang w:eastAsia="zh-CN"/>
        </w:rPr>
        <w:t>Aug</w:t>
      </w:r>
      <w:r w:rsidRPr="003A052A">
        <w:rPr>
          <w:lang w:eastAsia="zh-CN"/>
        </w:rPr>
        <w:t xml:space="preserve"> 2016.</w:t>
      </w:r>
    </w:p>
    <w:p w:rsidR="00A16760" w:rsidRPr="003A052A" w:rsidRDefault="00A16760" w:rsidP="003A052A">
      <w:pPr>
        <w:spacing w:before="120"/>
        <w:ind w:right="6"/>
        <w:rPr>
          <w:lang w:eastAsia="zh-CN"/>
        </w:rPr>
      </w:pPr>
      <w:r w:rsidRPr="003A052A">
        <w:rPr>
          <w:rFonts w:hint="eastAsia"/>
          <w:lang w:eastAsia="zh-CN"/>
        </w:rPr>
        <w:t>[2]</w:t>
      </w:r>
      <w:r w:rsidR="004311DE" w:rsidRPr="003A052A">
        <w:rPr>
          <w:rFonts w:hint="eastAsia"/>
          <w:lang w:eastAsia="zh-CN"/>
        </w:rPr>
        <w:t xml:space="preserve"> </w:t>
      </w:r>
      <w:r w:rsidRPr="003A052A">
        <w:rPr>
          <w:lang w:eastAsia="zh-CN"/>
        </w:rPr>
        <w:t>R1-168053</w:t>
      </w:r>
      <w:r w:rsidRPr="003A052A">
        <w:rPr>
          <w:rFonts w:hint="eastAsia"/>
          <w:lang w:eastAsia="zh-CN"/>
        </w:rPr>
        <w:t xml:space="preserve">, </w:t>
      </w:r>
      <w:r w:rsidR="00FE0D20">
        <w:rPr>
          <w:lang w:eastAsia="zh-CN"/>
        </w:rPr>
        <w:t>“</w:t>
      </w:r>
      <w:r w:rsidR="00C54DF1" w:rsidRPr="003A052A">
        <w:rPr>
          <w:lang w:eastAsia="zh-CN"/>
        </w:rPr>
        <w:t>WF on scenarios and evaluation assumptions for flexible duplex</w:t>
      </w:r>
      <w:r w:rsidRPr="003A052A">
        <w:rPr>
          <w:lang w:eastAsia="zh-CN"/>
        </w:rPr>
        <w:t>,</w:t>
      </w:r>
      <w:r w:rsidR="00FE0D20">
        <w:rPr>
          <w:lang w:eastAsia="zh-CN"/>
        </w:rPr>
        <w:t>”</w:t>
      </w:r>
      <w:r w:rsidRPr="003A052A">
        <w:rPr>
          <w:lang w:eastAsia="zh-CN"/>
        </w:rPr>
        <w:t xml:space="preserve"> RAN1#8</w:t>
      </w:r>
      <w:r w:rsidR="00C54DF1" w:rsidRPr="003A052A">
        <w:rPr>
          <w:rFonts w:hint="eastAsia"/>
          <w:lang w:eastAsia="zh-CN"/>
        </w:rPr>
        <w:t>6</w:t>
      </w:r>
      <w:r w:rsidR="00B9582C" w:rsidRPr="003A052A">
        <w:rPr>
          <w:rFonts w:hint="eastAsia"/>
          <w:lang w:eastAsia="zh-CN"/>
        </w:rPr>
        <w:t xml:space="preserve">, </w:t>
      </w:r>
      <w:r w:rsidR="00B9582C" w:rsidRPr="00A923EE">
        <w:rPr>
          <w:lang w:eastAsia="zh-CN"/>
        </w:rPr>
        <w:t>LG Electronics, Huawei, HiSilicon</w:t>
      </w:r>
      <w:r w:rsidR="00B9582C">
        <w:rPr>
          <w:rFonts w:hint="eastAsia"/>
          <w:lang w:eastAsia="zh-CN"/>
        </w:rPr>
        <w:t>,</w:t>
      </w:r>
      <w:r w:rsidR="00B9582C" w:rsidRPr="003A052A">
        <w:rPr>
          <w:lang w:eastAsia="zh-CN"/>
        </w:rPr>
        <w:t xml:space="preserve"> </w:t>
      </w:r>
      <w:r w:rsidR="00C54DF1" w:rsidRPr="003A052A">
        <w:rPr>
          <w:lang w:eastAsia="zh-CN"/>
        </w:rPr>
        <w:t>Gothenburg, Sweden, Aug 22 - 26, 2016</w:t>
      </w:r>
      <w:r w:rsidR="00C54DF1" w:rsidRPr="003A052A">
        <w:rPr>
          <w:rFonts w:hint="eastAsia"/>
          <w:lang w:eastAsia="zh-CN"/>
        </w:rPr>
        <w:t>.</w:t>
      </w:r>
      <w:r w:rsidRPr="003A052A">
        <w:rPr>
          <w:lang w:eastAsia="zh-CN"/>
        </w:rPr>
        <w:t xml:space="preserve">  </w:t>
      </w:r>
    </w:p>
    <w:p w:rsidR="00761F4B" w:rsidRPr="003A052A" w:rsidRDefault="00761F4B" w:rsidP="003A052A">
      <w:pPr>
        <w:spacing w:before="120"/>
        <w:ind w:right="6"/>
        <w:rPr>
          <w:lang w:eastAsia="zh-CN"/>
        </w:rPr>
      </w:pPr>
      <w:r w:rsidRPr="003A052A">
        <w:rPr>
          <w:rFonts w:hint="eastAsia"/>
          <w:lang w:eastAsia="zh-CN"/>
        </w:rPr>
        <w:t xml:space="preserve">[3] </w:t>
      </w:r>
      <w:r w:rsidRPr="003A052A">
        <w:rPr>
          <w:lang w:eastAsia="zh-CN"/>
        </w:rPr>
        <w:t>R1-168</w:t>
      </w:r>
      <w:r w:rsidR="00FD0D47" w:rsidRPr="003A052A">
        <w:rPr>
          <w:rFonts w:hint="eastAsia"/>
          <w:lang w:eastAsia="zh-CN"/>
        </w:rPr>
        <w:t>372</w:t>
      </w:r>
      <w:r w:rsidRPr="003A052A">
        <w:rPr>
          <w:rFonts w:hint="eastAsia"/>
          <w:lang w:eastAsia="zh-CN"/>
        </w:rPr>
        <w:t xml:space="preserve">, </w:t>
      </w:r>
      <w:r w:rsidR="00FE0D20">
        <w:rPr>
          <w:lang w:eastAsia="zh-CN"/>
        </w:rPr>
        <w:t>“</w:t>
      </w:r>
      <w:r w:rsidRPr="00761F4B">
        <w:rPr>
          <w:lang w:eastAsia="zh-CN"/>
        </w:rPr>
        <w:t>WF on channel model issues for flexible duplex evaluation</w:t>
      </w:r>
      <w:r w:rsidRPr="003A052A">
        <w:rPr>
          <w:lang w:eastAsia="zh-CN"/>
        </w:rPr>
        <w:t>,</w:t>
      </w:r>
      <w:r w:rsidR="00FE0D20">
        <w:rPr>
          <w:lang w:eastAsia="zh-CN"/>
        </w:rPr>
        <w:t>”</w:t>
      </w:r>
      <w:r w:rsidRPr="003A052A">
        <w:rPr>
          <w:lang w:eastAsia="zh-CN"/>
        </w:rPr>
        <w:t xml:space="preserve"> RAN1#8</w:t>
      </w:r>
      <w:r w:rsidRPr="003A052A">
        <w:rPr>
          <w:rFonts w:hint="eastAsia"/>
          <w:lang w:eastAsia="zh-CN"/>
        </w:rPr>
        <w:t xml:space="preserve">6, </w:t>
      </w:r>
      <w:r w:rsidRPr="00761F4B">
        <w:rPr>
          <w:lang w:eastAsia="zh-CN"/>
        </w:rPr>
        <w:t>Huawei, HiSilicon, Intel</w:t>
      </w:r>
      <w:r>
        <w:rPr>
          <w:rFonts w:hint="eastAsia"/>
          <w:lang w:eastAsia="zh-CN"/>
        </w:rPr>
        <w:t>,</w:t>
      </w:r>
      <w:r w:rsidRPr="003A052A">
        <w:rPr>
          <w:lang w:eastAsia="zh-CN"/>
        </w:rPr>
        <w:t xml:space="preserve"> Gothenburg, Sweden, Aug 22 - 26, 2016</w:t>
      </w:r>
      <w:r w:rsidRPr="003A052A">
        <w:rPr>
          <w:rFonts w:hint="eastAsia"/>
          <w:lang w:eastAsia="zh-CN"/>
        </w:rPr>
        <w:t>.</w:t>
      </w:r>
    </w:p>
    <w:p w:rsidR="00761F4B" w:rsidRDefault="00761F4B" w:rsidP="003A052A">
      <w:pPr>
        <w:spacing w:before="120"/>
        <w:ind w:right="6"/>
        <w:rPr>
          <w:lang w:eastAsia="zh-CN"/>
        </w:rPr>
      </w:pPr>
      <w:r w:rsidRPr="003A052A">
        <w:rPr>
          <w:rFonts w:hint="eastAsia"/>
          <w:lang w:eastAsia="zh-CN"/>
        </w:rPr>
        <w:t xml:space="preserve">[4] </w:t>
      </w:r>
      <w:r w:rsidRPr="003A052A">
        <w:rPr>
          <w:lang w:eastAsia="zh-CN"/>
        </w:rPr>
        <w:t>R1-168</w:t>
      </w:r>
      <w:r w:rsidR="00FD0D47" w:rsidRPr="003A052A">
        <w:rPr>
          <w:rFonts w:hint="eastAsia"/>
          <w:lang w:eastAsia="zh-CN"/>
        </w:rPr>
        <w:t>373</w:t>
      </w:r>
      <w:r w:rsidRPr="003A052A">
        <w:rPr>
          <w:rFonts w:hint="eastAsia"/>
          <w:lang w:eastAsia="zh-CN"/>
        </w:rPr>
        <w:t xml:space="preserve">, </w:t>
      </w:r>
      <w:r w:rsidR="00FE0D20">
        <w:rPr>
          <w:lang w:eastAsia="zh-CN"/>
        </w:rPr>
        <w:t>“</w:t>
      </w:r>
      <w:r w:rsidR="00FD0D47" w:rsidRPr="003A052A">
        <w:rPr>
          <w:lang w:eastAsia="zh-CN"/>
        </w:rPr>
        <w:t>WF on penetration issues for flexible duplex evaluation</w:t>
      </w:r>
      <w:r w:rsidRPr="003A052A">
        <w:rPr>
          <w:lang w:eastAsia="zh-CN"/>
        </w:rPr>
        <w:t>,</w:t>
      </w:r>
      <w:r w:rsidR="00FE0D20">
        <w:rPr>
          <w:lang w:eastAsia="zh-CN"/>
        </w:rPr>
        <w:t>”</w:t>
      </w:r>
      <w:r w:rsidRPr="003A052A">
        <w:rPr>
          <w:lang w:eastAsia="zh-CN"/>
        </w:rPr>
        <w:t xml:space="preserve"> RAN1#8</w:t>
      </w:r>
      <w:r w:rsidRPr="003A052A">
        <w:rPr>
          <w:rFonts w:hint="eastAsia"/>
          <w:lang w:eastAsia="zh-CN"/>
        </w:rPr>
        <w:t xml:space="preserve">6, </w:t>
      </w:r>
      <w:r w:rsidR="00FD0D47" w:rsidRPr="00FD0D47">
        <w:rPr>
          <w:lang w:eastAsia="zh-CN"/>
        </w:rPr>
        <w:t>Huawei, HiSilicon, LG Electronics</w:t>
      </w:r>
      <w:r>
        <w:rPr>
          <w:rFonts w:hint="eastAsia"/>
          <w:lang w:eastAsia="zh-CN"/>
        </w:rPr>
        <w:t>,</w:t>
      </w:r>
      <w:r w:rsidRPr="003A052A">
        <w:rPr>
          <w:lang w:eastAsia="zh-CN"/>
        </w:rPr>
        <w:t xml:space="preserve"> Gothenburg, Sweden, Aug 22 - 26, 2016</w:t>
      </w:r>
      <w:r w:rsidRPr="003A052A">
        <w:rPr>
          <w:rFonts w:hint="eastAsia"/>
          <w:lang w:eastAsia="zh-CN"/>
        </w:rPr>
        <w:t>.</w:t>
      </w:r>
    </w:p>
    <w:p w:rsidR="007B5A22" w:rsidRDefault="00B95C5D" w:rsidP="003A052A">
      <w:pPr>
        <w:spacing w:before="120"/>
        <w:ind w:right="6"/>
        <w:rPr>
          <w:lang w:eastAsia="zh-CN"/>
        </w:rPr>
      </w:pPr>
      <w:r w:rsidRPr="00B95C5D">
        <w:rPr>
          <w:lang w:eastAsia="zh-CN"/>
        </w:rPr>
        <w:t xml:space="preserve">[5] R1-1609421, </w:t>
      </w:r>
      <w:r w:rsidR="00FE0D20">
        <w:rPr>
          <w:lang w:eastAsia="zh-CN"/>
        </w:rPr>
        <w:t>“</w:t>
      </w:r>
      <w:r w:rsidR="00FB6AF7" w:rsidRPr="00FB6AF7">
        <w:rPr>
          <w:lang w:eastAsia="zh-CN"/>
        </w:rPr>
        <w:t>General discussion on flexible duplex</w:t>
      </w:r>
      <w:r w:rsidR="00FB6AF7">
        <w:rPr>
          <w:lang w:eastAsia="zh-CN"/>
        </w:rPr>
        <w:t>,</w:t>
      </w:r>
      <w:r w:rsidR="00FE0D20">
        <w:rPr>
          <w:lang w:eastAsia="zh-CN"/>
        </w:rPr>
        <w:t>”</w:t>
      </w:r>
      <w:r w:rsidR="00FB6AF7">
        <w:rPr>
          <w:lang w:eastAsia="zh-CN"/>
        </w:rPr>
        <w:t xml:space="preserve"> </w:t>
      </w:r>
      <w:r w:rsidR="00FB6AF7" w:rsidRPr="003A052A">
        <w:rPr>
          <w:lang w:eastAsia="zh-CN"/>
        </w:rPr>
        <w:t>RAN1#8</w:t>
      </w:r>
      <w:r w:rsidR="00FB6AF7" w:rsidRPr="003A052A">
        <w:rPr>
          <w:rFonts w:hint="eastAsia"/>
          <w:lang w:eastAsia="zh-CN"/>
        </w:rPr>
        <w:t>6</w:t>
      </w:r>
      <w:r w:rsidR="00FB6AF7">
        <w:rPr>
          <w:rFonts w:hint="eastAsia"/>
          <w:lang w:eastAsia="zh-CN"/>
        </w:rPr>
        <w:t>bis</w:t>
      </w:r>
      <w:r w:rsidR="00FB6AF7" w:rsidRPr="003A052A">
        <w:rPr>
          <w:rFonts w:hint="eastAsia"/>
          <w:lang w:eastAsia="zh-CN"/>
        </w:rPr>
        <w:t xml:space="preserve">, </w:t>
      </w:r>
      <w:r w:rsidR="00FB6AF7">
        <w:rPr>
          <w:lang w:eastAsia="zh-CN"/>
        </w:rPr>
        <w:t>Huawei, HiSilicon</w:t>
      </w:r>
      <w:r w:rsidR="00FB6AF7">
        <w:rPr>
          <w:rFonts w:hint="eastAsia"/>
          <w:lang w:eastAsia="zh-CN"/>
        </w:rPr>
        <w:t>,</w:t>
      </w:r>
      <w:r w:rsidR="00FB6AF7" w:rsidRPr="003A052A">
        <w:rPr>
          <w:lang w:eastAsia="zh-CN"/>
        </w:rPr>
        <w:t xml:space="preserve"> </w:t>
      </w:r>
      <w:r w:rsidR="00FB6AF7" w:rsidRPr="002D3605">
        <w:rPr>
          <w:lang w:eastAsia="zh-CN"/>
        </w:rPr>
        <w:t>Lisbon, Portugal, Oct 10 - 14, 2016</w:t>
      </w:r>
      <w:r w:rsidR="00FB6AF7" w:rsidRPr="003A052A">
        <w:rPr>
          <w:rFonts w:hint="eastAsia"/>
          <w:lang w:eastAsia="zh-CN"/>
        </w:rPr>
        <w:t>.</w:t>
      </w:r>
    </w:p>
    <w:p w:rsidR="009F44CD" w:rsidRPr="009F44CD" w:rsidRDefault="009F44CD" w:rsidP="003A052A">
      <w:pPr>
        <w:spacing w:before="120"/>
        <w:ind w:right="6"/>
        <w:rPr>
          <w:color w:val="FF0000"/>
          <w:lang w:eastAsia="zh-CN"/>
        </w:rPr>
      </w:pPr>
      <w:r>
        <w:rPr>
          <w:lang w:eastAsia="zh-CN"/>
        </w:rPr>
        <w:t>[</w:t>
      </w:r>
      <w:r>
        <w:rPr>
          <w:rFonts w:hint="eastAsia"/>
          <w:lang w:eastAsia="zh-CN"/>
        </w:rPr>
        <w:t>6</w:t>
      </w:r>
      <w:r>
        <w:rPr>
          <w:lang w:eastAsia="zh-CN"/>
        </w:rPr>
        <w:t>]</w:t>
      </w:r>
      <w:r>
        <w:rPr>
          <w:rFonts w:hint="eastAsia"/>
          <w:lang w:eastAsia="zh-CN"/>
        </w:rPr>
        <w:t xml:space="preserve"> </w:t>
      </w:r>
      <w:r w:rsidRPr="00784602">
        <w:rPr>
          <w:lang w:eastAsia="zh-CN"/>
        </w:rPr>
        <w:t>3GPP TR 36.828 V2.0.0, “Further Enhancements to LTE TDD for DL-UL Interference Management and Traffic Adaptation</w:t>
      </w:r>
      <w:r w:rsidR="00FE0D20">
        <w:rPr>
          <w:rFonts w:hint="eastAsia"/>
          <w:lang w:eastAsia="zh-CN"/>
        </w:rPr>
        <w:t>,</w:t>
      </w:r>
      <w:r w:rsidRPr="00784602">
        <w:rPr>
          <w:lang w:eastAsia="zh-CN"/>
        </w:rPr>
        <w:t>” June 2012.</w:t>
      </w:r>
    </w:p>
    <w:p w:rsidR="00FB17C3" w:rsidRDefault="00613F5F" w:rsidP="008B3C2D">
      <w:pPr>
        <w:spacing w:before="120"/>
        <w:ind w:right="6"/>
        <w:rPr>
          <w:lang w:eastAsia="zh-CN"/>
        </w:rPr>
      </w:pPr>
      <w:r>
        <w:rPr>
          <w:rFonts w:hint="eastAsia"/>
          <w:lang w:eastAsia="zh-CN"/>
        </w:rPr>
        <w:t>[</w:t>
      </w:r>
      <w:r w:rsidR="009F44CD">
        <w:rPr>
          <w:lang w:eastAsia="zh-CN"/>
        </w:rPr>
        <w:t>7</w:t>
      </w:r>
      <w:r>
        <w:rPr>
          <w:rFonts w:hint="eastAsia"/>
          <w:lang w:eastAsia="zh-CN"/>
        </w:rPr>
        <w:t xml:space="preserve">] </w:t>
      </w:r>
      <w:r w:rsidRPr="004E4C03">
        <w:rPr>
          <w:lang w:eastAsia="zh-CN"/>
        </w:rPr>
        <w:t>R1-1608830</w:t>
      </w:r>
      <w:r>
        <w:rPr>
          <w:rFonts w:hint="eastAsia"/>
          <w:lang w:eastAsia="zh-CN"/>
        </w:rPr>
        <w:t>,</w:t>
      </w:r>
      <w:r w:rsidR="00FE0D20">
        <w:rPr>
          <w:rFonts w:hint="eastAsia"/>
          <w:lang w:eastAsia="zh-CN"/>
        </w:rPr>
        <w:t xml:space="preserve"> </w:t>
      </w:r>
      <w:r w:rsidR="00FE0D20">
        <w:rPr>
          <w:lang w:eastAsia="zh-CN"/>
        </w:rPr>
        <w:t>“</w:t>
      </w:r>
      <w:r w:rsidRPr="004E4C03">
        <w:rPr>
          <w:lang w:eastAsia="zh-CN"/>
        </w:rPr>
        <w:t xml:space="preserve">Discussion on </w:t>
      </w:r>
      <w:r w:rsidR="001F261C">
        <w:rPr>
          <w:lang w:eastAsia="zh-CN"/>
        </w:rPr>
        <w:t>TRP</w:t>
      </w:r>
      <w:r w:rsidRPr="004E4C03">
        <w:rPr>
          <w:lang w:eastAsia="zh-CN"/>
        </w:rPr>
        <w:t>-to-</w:t>
      </w:r>
      <w:r w:rsidR="001F261C">
        <w:rPr>
          <w:lang w:eastAsia="zh-CN"/>
        </w:rPr>
        <w:t>TRP</w:t>
      </w:r>
      <w:r w:rsidR="001F261C" w:rsidRPr="004E4C03">
        <w:rPr>
          <w:lang w:eastAsia="zh-CN"/>
        </w:rPr>
        <w:t xml:space="preserve"> </w:t>
      </w:r>
      <w:r w:rsidRPr="004E4C03">
        <w:rPr>
          <w:lang w:eastAsia="zh-CN"/>
        </w:rPr>
        <w:t>interference mitigation schemes</w:t>
      </w:r>
      <w:r w:rsidRPr="003A052A">
        <w:rPr>
          <w:lang w:eastAsia="zh-CN"/>
        </w:rPr>
        <w:t>,</w:t>
      </w:r>
      <w:r w:rsidR="00FE0D20">
        <w:rPr>
          <w:lang w:eastAsia="zh-CN"/>
        </w:rPr>
        <w:t>”</w:t>
      </w:r>
      <w:r w:rsidRPr="003A052A">
        <w:rPr>
          <w:lang w:eastAsia="zh-CN"/>
        </w:rPr>
        <w:t xml:space="preserve"> RAN1#8</w:t>
      </w:r>
      <w:r w:rsidRPr="003A052A">
        <w:rPr>
          <w:rFonts w:hint="eastAsia"/>
          <w:lang w:eastAsia="zh-CN"/>
        </w:rPr>
        <w:t>6</w:t>
      </w:r>
      <w:r>
        <w:rPr>
          <w:rFonts w:hint="eastAsia"/>
          <w:lang w:eastAsia="zh-CN"/>
        </w:rPr>
        <w:t>bis</w:t>
      </w:r>
      <w:r w:rsidRPr="003A052A">
        <w:rPr>
          <w:rFonts w:hint="eastAsia"/>
          <w:lang w:eastAsia="zh-CN"/>
        </w:rPr>
        <w:t xml:space="preserve">, </w:t>
      </w:r>
      <w:r>
        <w:rPr>
          <w:lang w:eastAsia="zh-CN"/>
        </w:rPr>
        <w:t>Huawei, HiSilicon</w:t>
      </w:r>
      <w:r>
        <w:rPr>
          <w:rFonts w:hint="eastAsia"/>
          <w:lang w:eastAsia="zh-CN"/>
        </w:rPr>
        <w:t>,</w:t>
      </w:r>
      <w:r w:rsidRPr="003A052A">
        <w:rPr>
          <w:lang w:eastAsia="zh-CN"/>
        </w:rPr>
        <w:t xml:space="preserve"> </w:t>
      </w:r>
      <w:r w:rsidRPr="002D3605">
        <w:rPr>
          <w:lang w:eastAsia="zh-CN"/>
        </w:rPr>
        <w:t>Lisbon, Portugal, Oct 10 - 14, 2016</w:t>
      </w:r>
      <w:r w:rsidRPr="003A052A">
        <w:rPr>
          <w:rFonts w:hint="eastAsia"/>
          <w:lang w:eastAsia="zh-CN"/>
        </w:rPr>
        <w:t>.</w:t>
      </w:r>
      <w:r w:rsidR="00FB17C3">
        <w:rPr>
          <w:lang w:eastAsia="zh-CN"/>
        </w:rPr>
        <w:br w:type="page"/>
      </w:r>
    </w:p>
    <w:p w:rsidR="006B7535" w:rsidRPr="00613F5F" w:rsidRDefault="006B7535" w:rsidP="003A052A">
      <w:pPr>
        <w:spacing w:before="120"/>
        <w:ind w:right="6"/>
        <w:rPr>
          <w:lang w:eastAsia="zh-CN"/>
        </w:rPr>
      </w:pPr>
    </w:p>
    <w:p w:rsidR="00836279" w:rsidRPr="00C17A2D" w:rsidRDefault="00F2441F" w:rsidP="00C17A2D">
      <w:pPr>
        <w:pStyle w:val="1"/>
        <w:numPr>
          <w:ilvl w:val="0"/>
          <w:numId w:val="0"/>
        </w:numPr>
        <w:ind w:left="432" w:hanging="432"/>
        <w:rPr>
          <w:rFonts w:eastAsia="宋体"/>
          <w:kern w:val="0"/>
          <w:lang w:val="en-US"/>
        </w:rPr>
      </w:pPr>
      <w:r w:rsidRPr="00C17A2D">
        <w:rPr>
          <w:rFonts w:eastAsia="宋体"/>
          <w:kern w:val="0"/>
          <w:lang w:val="en-US"/>
        </w:rPr>
        <w:t>Appendix</w:t>
      </w:r>
      <w:r w:rsidR="00046B48" w:rsidRPr="00C17A2D">
        <w:rPr>
          <w:rFonts w:eastAsia="宋体"/>
          <w:kern w:val="0"/>
          <w:lang w:val="en-US"/>
        </w:rPr>
        <w:t xml:space="preserve"> A</w:t>
      </w:r>
    </w:p>
    <w:tbl>
      <w:tblPr>
        <w:tblStyle w:val="ac"/>
        <w:tblW w:w="0" w:type="auto"/>
        <w:tblLook w:val="04A0"/>
      </w:tblPr>
      <w:tblGrid>
        <w:gridCol w:w="2235"/>
        <w:gridCol w:w="6362"/>
      </w:tblGrid>
      <w:tr w:rsidR="00560A51" w:rsidRPr="00667F8B" w:rsidTr="004A3D23">
        <w:tc>
          <w:tcPr>
            <w:tcW w:w="2235" w:type="dxa"/>
            <w:shd w:val="clear" w:color="auto" w:fill="FBD4B4" w:themeFill="accent6" w:themeFillTint="66"/>
          </w:tcPr>
          <w:p w:rsidR="00B95C5D" w:rsidRPr="00667F8B" w:rsidRDefault="00295A09" w:rsidP="00B95C5D">
            <w:pPr>
              <w:widowControl/>
              <w:spacing w:after="0"/>
              <w:ind w:right="6"/>
              <w:jc w:val="left"/>
              <w:rPr>
                <w:lang w:eastAsia="zh-CN"/>
              </w:rPr>
            </w:pPr>
            <w:r w:rsidRPr="00667F8B">
              <w:rPr>
                <w:lang w:eastAsia="zh-CN"/>
              </w:rPr>
              <w:t>Parameters</w:t>
            </w:r>
          </w:p>
        </w:tc>
        <w:tc>
          <w:tcPr>
            <w:tcW w:w="6362" w:type="dxa"/>
            <w:shd w:val="clear" w:color="auto" w:fill="FBD4B4" w:themeFill="accent6" w:themeFillTint="66"/>
          </w:tcPr>
          <w:p w:rsidR="00B95C5D" w:rsidRPr="00667F8B" w:rsidRDefault="00295A09" w:rsidP="00B95C5D">
            <w:pPr>
              <w:widowControl/>
              <w:spacing w:after="0"/>
              <w:ind w:right="6"/>
              <w:jc w:val="left"/>
              <w:rPr>
                <w:lang w:eastAsia="zh-CN"/>
              </w:rPr>
            </w:pPr>
            <w:r w:rsidRPr="00667F8B">
              <w:rPr>
                <w:lang w:eastAsia="zh-CN"/>
              </w:rPr>
              <w:t>Urban Macro</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Layout</w:t>
            </w:r>
          </w:p>
        </w:tc>
        <w:tc>
          <w:tcPr>
            <w:tcW w:w="6362" w:type="dxa"/>
          </w:tcPr>
          <w:p w:rsidR="00B95C5D" w:rsidRPr="00667F8B" w:rsidRDefault="001B7384" w:rsidP="00B95C5D">
            <w:pPr>
              <w:widowControl/>
              <w:spacing w:after="0"/>
              <w:ind w:right="6"/>
              <w:jc w:val="left"/>
              <w:rPr>
                <w:lang w:eastAsia="zh-CN"/>
              </w:rPr>
            </w:pPr>
            <w:r>
              <w:rPr>
                <w:lang w:eastAsia="zh-CN"/>
              </w:rPr>
              <w:t>Single layer:</w:t>
            </w:r>
          </w:p>
          <w:p w:rsidR="00B95C5D" w:rsidRPr="00667F8B" w:rsidRDefault="001B7384" w:rsidP="00B95C5D">
            <w:pPr>
              <w:widowControl/>
              <w:spacing w:after="0"/>
              <w:ind w:right="6"/>
              <w:jc w:val="left"/>
              <w:rPr>
                <w:lang w:eastAsia="zh-CN"/>
              </w:rPr>
            </w:pPr>
            <w:r>
              <w:rPr>
                <w:lang w:eastAsia="zh-CN"/>
              </w:rPr>
              <w:t xml:space="preserve"> -Macro layer: Hex. Grid </w:t>
            </w:r>
          </w:p>
          <w:p w:rsidR="00B95C5D" w:rsidRPr="00667F8B" w:rsidRDefault="001B7384" w:rsidP="00B95C5D">
            <w:pPr>
              <w:widowControl/>
              <w:spacing w:after="0"/>
              <w:ind w:right="6"/>
              <w:jc w:val="left"/>
              <w:rPr>
                <w:lang w:eastAsia="zh-CN"/>
              </w:rPr>
            </w:pPr>
            <w:r>
              <w:rPr>
                <w:lang w:eastAsia="zh-CN"/>
              </w:rPr>
              <w:t>19 site, 3sector per site</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Inter-BS distance</w:t>
            </w:r>
          </w:p>
        </w:tc>
        <w:tc>
          <w:tcPr>
            <w:tcW w:w="6362" w:type="dxa"/>
          </w:tcPr>
          <w:p w:rsidR="00B95C5D" w:rsidRPr="00667F8B" w:rsidRDefault="001B7384" w:rsidP="00B95C5D">
            <w:pPr>
              <w:widowControl/>
              <w:spacing w:after="0"/>
              <w:ind w:right="6"/>
              <w:jc w:val="left"/>
              <w:rPr>
                <w:lang w:eastAsia="zh-CN"/>
              </w:rPr>
            </w:pPr>
            <w:r>
              <w:rPr>
                <w:lang w:eastAsia="zh-CN"/>
              </w:rPr>
              <w:t>500m</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Minimum BS-UE (2D) distance </w:t>
            </w:r>
          </w:p>
        </w:tc>
        <w:tc>
          <w:tcPr>
            <w:tcW w:w="6362" w:type="dxa"/>
          </w:tcPr>
          <w:p w:rsidR="00B95C5D" w:rsidRPr="00667F8B" w:rsidRDefault="001B7384" w:rsidP="00B95C5D">
            <w:pPr>
              <w:widowControl/>
              <w:spacing w:after="0"/>
              <w:ind w:right="6"/>
              <w:jc w:val="left"/>
              <w:rPr>
                <w:lang w:eastAsia="zh-CN"/>
              </w:rPr>
            </w:pPr>
            <w:r>
              <w:rPr>
                <w:lang w:eastAsia="zh-CN"/>
              </w:rPr>
              <w:t>35m</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Minimum UE-UE (2D) distance </w:t>
            </w:r>
          </w:p>
        </w:tc>
        <w:tc>
          <w:tcPr>
            <w:tcW w:w="6362" w:type="dxa"/>
          </w:tcPr>
          <w:p w:rsidR="00B95C5D" w:rsidRPr="00667F8B" w:rsidRDefault="001B7384" w:rsidP="00B95C5D">
            <w:pPr>
              <w:widowControl/>
              <w:spacing w:after="0"/>
              <w:ind w:right="6"/>
              <w:jc w:val="left"/>
              <w:rPr>
                <w:lang w:eastAsia="zh-CN"/>
              </w:rPr>
            </w:pPr>
            <w:r>
              <w:rPr>
                <w:lang w:eastAsia="zh-CN"/>
              </w:rPr>
              <w:t>3m</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Carrier frequency </w:t>
            </w:r>
          </w:p>
        </w:tc>
        <w:tc>
          <w:tcPr>
            <w:tcW w:w="6362" w:type="dxa"/>
          </w:tcPr>
          <w:p w:rsidR="00B95C5D" w:rsidRPr="00667F8B" w:rsidRDefault="001B7384" w:rsidP="00B95C5D">
            <w:pPr>
              <w:widowControl/>
              <w:spacing w:after="0"/>
              <w:ind w:right="6"/>
              <w:jc w:val="left"/>
              <w:rPr>
                <w:lang w:eastAsia="zh-CN"/>
              </w:rPr>
            </w:pPr>
            <w:r>
              <w:rPr>
                <w:lang w:eastAsia="zh-CN"/>
              </w:rPr>
              <w:t>2GHz</w:t>
            </w:r>
            <w:r>
              <w:rPr>
                <w:rFonts w:hint="eastAsia"/>
                <w:lang w:eastAsia="zh-CN"/>
              </w:rPr>
              <w:t>，</w:t>
            </w:r>
            <w:r w:rsidR="00295A09" w:rsidRPr="00667F8B">
              <w:rPr>
                <w:lang w:eastAsia="zh-CN"/>
              </w:rPr>
              <w:t>4GHz</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Aggregated system </w:t>
            </w:r>
            <w:r>
              <w:rPr>
                <w:lang w:eastAsia="zh-CN"/>
              </w:rPr>
              <w:br/>
              <w:t xml:space="preserve">bandwidth </w:t>
            </w:r>
          </w:p>
        </w:tc>
        <w:tc>
          <w:tcPr>
            <w:tcW w:w="6362" w:type="dxa"/>
          </w:tcPr>
          <w:p w:rsidR="00B95C5D" w:rsidRPr="00667F8B" w:rsidRDefault="001B7384" w:rsidP="00B95C5D">
            <w:pPr>
              <w:widowControl/>
              <w:spacing w:after="0"/>
              <w:ind w:right="6"/>
              <w:jc w:val="left"/>
              <w:rPr>
                <w:lang w:eastAsia="zh-CN"/>
              </w:rPr>
            </w:pPr>
            <w:r>
              <w:rPr>
                <w:lang w:eastAsia="zh-CN"/>
              </w:rPr>
              <w:t>2GHz: Up to 40 MHz (DL+UL)</w:t>
            </w:r>
          </w:p>
          <w:p w:rsidR="00B95C5D" w:rsidRPr="00667F8B" w:rsidRDefault="001B7384" w:rsidP="00B95C5D">
            <w:pPr>
              <w:widowControl/>
              <w:spacing w:after="0"/>
              <w:ind w:right="6"/>
              <w:jc w:val="left"/>
              <w:rPr>
                <w:lang w:eastAsia="zh-CN"/>
              </w:rPr>
            </w:pPr>
            <w:r>
              <w:rPr>
                <w:lang w:eastAsia="zh-CN"/>
              </w:rPr>
              <w:t>4GHz: Up to 200 MHz (DL+UL)</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Simulation bandwidth </w:t>
            </w:r>
          </w:p>
        </w:tc>
        <w:tc>
          <w:tcPr>
            <w:tcW w:w="6362" w:type="dxa"/>
          </w:tcPr>
          <w:p w:rsidR="00B95C5D" w:rsidRPr="00667F8B" w:rsidRDefault="001B7384" w:rsidP="00B95C5D">
            <w:pPr>
              <w:widowControl/>
              <w:spacing w:after="0"/>
              <w:ind w:right="6"/>
              <w:jc w:val="left"/>
              <w:rPr>
                <w:lang w:eastAsia="zh-CN"/>
              </w:rPr>
            </w:pPr>
            <w:r>
              <w:rPr>
                <w:lang w:eastAsia="zh-CN"/>
              </w:rPr>
              <w:t>2GHz : 10MHz (DL)+ 10MHz(UL)  (FDD)</w:t>
            </w:r>
          </w:p>
          <w:p w:rsidR="00B95C5D" w:rsidRPr="00667F8B" w:rsidRDefault="001B7384" w:rsidP="00B95C5D">
            <w:pPr>
              <w:widowControl/>
              <w:spacing w:after="0"/>
              <w:ind w:right="6"/>
              <w:jc w:val="left"/>
              <w:rPr>
                <w:lang w:eastAsia="zh-CN"/>
              </w:rPr>
            </w:pPr>
            <w:r>
              <w:rPr>
                <w:lang w:eastAsia="zh-CN"/>
              </w:rPr>
              <w:t xml:space="preserve">4GHZ: 20MHz (TDD) </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Channel model </w:t>
            </w:r>
          </w:p>
        </w:tc>
        <w:tc>
          <w:tcPr>
            <w:tcW w:w="6362" w:type="dxa"/>
          </w:tcPr>
          <w:p w:rsidR="00B95C5D" w:rsidRPr="00667F8B" w:rsidRDefault="001B7384" w:rsidP="00B95C5D">
            <w:pPr>
              <w:widowControl/>
              <w:spacing w:after="0"/>
              <w:ind w:right="6"/>
              <w:jc w:val="left"/>
              <w:rPr>
                <w:lang w:eastAsia="zh-CN"/>
              </w:rPr>
            </w:pPr>
            <w:r>
              <w:rPr>
                <w:lang w:eastAsia="zh-CN"/>
              </w:rPr>
              <w:t>Below 6GHz:</w:t>
            </w:r>
          </w:p>
          <w:p w:rsidR="00B95C5D" w:rsidRPr="00667F8B" w:rsidRDefault="001B7384" w:rsidP="00B95C5D">
            <w:pPr>
              <w:widowControl/>
              <w:spacing w:after="0"/>
              <w:ind w:right="6"/>
              <w:jc w:val="left"/>
              <w:rPr>
                <w:lang w:eastAsia="zh-CN"/>
              </w:rPr>
            </w:pPr>
            <w:r>
              <w:rPr>
                <w:lang w:eastAsia="zh-CN"/>
              </w:rPr>
              <w:t xml:space="preserve"> Macro-to-UE: 3D UMa </w:t>
            </w:r>
          </w:p>
          <w:p w:rsidR="00B95C5D" w:rsidRPr="00667F8B" w:rsidRDefault="001B7384" w:rsidP="00B95C5D">
            <w:pPr>
              <w:widowControl/>
              <w:spacing w:after="0"/>
              <w:ind w:right="6"/>
              <w:jc w:val="left"/>
              <w:rPr>
                <w:lang w:eastAsia="zh-CN"/>
              </w:rPr>
            </w:pPr>
            <w:r>
              <w:rPr>
                <w:lang w:eastAsia="zh-CN"/>
              </w:rPr>
              <w:t xml:space="preserve"> Micro-to-UE: 3D UMi </w:t>
            </w:r>
          </w:p>
          <w:p w:rsidR="00B95C5D" w:rsidRPr="00667F8B" w:rsidRDefault="001B7384" w:rsidP="00B95C5D">
            <w:pPr>
              <w:widowControl/>
              <w:spacing w:after="0"/>
              <w:ind w:right="6"/>
              <w:jc w:val="left"/>
              <w:rPr>
                <w:lang w:eastAsia="zh-CN"/>
              </w:rPr>
            </w:pPr>
            <w:r>
              <w:rPr>
                <w:lang w:eastAsia="zh-CN"/>
              </w:rPr>
              <w:t xml:space="preserve"> Macro-to-Macro: 3D UMa (h_UE=25m)</w:t>
            </w:r>
          </w:p>
          <w:p w:rsidR="00B95C5D" w:rsidRPr="00667F8B" w:rsidRDefault="001B7384" w:rsidP="00B95C5D">
            <w:pPr>
              <w:widowControl/>
              <w:spacing w:after="0"/>
              <w:ind w:right="6"/>
              <w:jc w:val="left"/>
              <w:rPr>
                <w:lang w:eastAsia="zh-CN"/>
              </w:rPr>
            </w:pPr>
            <w:r>
              <w:rPr>
                <w:lang w:eastAsia="zh-CN"/>
              </w:rPr>
              <w:t xml:space="preserve"> Macro-to-Micro: 3D UMa (h_UE=10m)</w:t>
            </w:r>
          </w:p>
          <w:p w:rsidR="00B95C5D" w:rsidRPr="00667F8B" w:rsidRDefault="001B7384" w:rsidP="00B95C5D">
            <w:pPr>
              <w:widowControl/>
              <w:spacing w:after="0"/>
              <w:ind w:right="6"/>
              <w:jc w:val="left"/>
              <w:rPr>
                <w:lang w:eastAsia="zh-CN"/>
              </w:rPr>
            </w:pPr>
            <w:r>
              <w:rPr>
                <w:lang w:eastAsia="zh-CN"/>
              </w:rPr>
              <w:t xml:space="preserve"> Micro-to-Micro: 3D UMi (h_UE=10m)</w:t>
            </w:r>
          </w:p>
          <w:p w:rsidR="00B95C5D" w:rsidRPr="00667F8B" w:rsidRDefault="001B7384" w:rsidP="006669B2">
            <w:pPr>
              <w:widowControl/>
              <w:spacing w:after="0"/>
              <w:ind w:right="6"/>
              <w:jc w:val="left"/>
              <w:rPr>
                <w:lang w:eastAsia="zh-CN"/>
              </w:rPr>
            </w:pPr>
            <w:r>
              <w:rPr>
                <w:lang w:eastAsia="zh-CN"/>
              </w:rPr>
              <w:t xml:space="preserve"> UE-to-UE: A.2.1.2 in TR36.843 </w:t>
            </w:r>
          </w:p>
        </w:tc>
      </w:tr>
      <w:tr w:rsidR="00CA351C" w:rsidRPr="00667F8B" w:rsidTr="007E5C7E">
        <w:trPr>
          <w:trHeight w:val="506"/>
        </w:trPr>
        <w:tc>
          <w:tcPr>
            <w:tcW w:w="2235" w:type="dxa"/>
          </w:tcPr>
          <w:p w:rsidR="00CA351C" w:rsidRPr="00667F8B" w:rsidRDefault="001B7384" w:rsidP="00B95C5D">
            <w:pPr>
              <w:autoSpaceDE/>
              <w:autoSpaceDN/>
              <w:adjustRightInd/>
              <w:snapToGrid/>
              <w:spacing w:after="0"/>
              <w:jc w:val="left"/>
              <w:rPr>
                <w:rFonts w:eastAsia="Arial Unicode MS"/>
                <w:bCs/>
                <w:lang w:eastAsia="zh-CN"/>
              </w:rPr>
            </w:pPr>
            <w:r>
              <w:rPr>
                <w:lang w:eastAsia="zh-CN"/>
              </w:rPr>
              <w:t>Penetration loss</w:t>
            </w:r>
          </w:p>
        </w:tc>
        <w:tc>
          <w:tcPr>
            <w:tcW w:w="6362" w:type="dxa"/>
          </w:tcPr>
          <w:p w:rsidR="00CA351C" w:rsidRPr="00667F8B" w:rsidRDefault="001B7384" w:rsidP="00CA351C">
            <w:pPr>
              <w:autoSpaceDE/>
              <w:autoSpaceDN/>
              <w:adjustRightInd/>
              <w:snapToGrid/>
              <w:spacing w:after="0"/>
              <w:jc w:val="left"/>
              <w:rPr>
                <w:sz w:val="20"/>
                <w:szCs w:val="20"/>
                <w:lang w:eastAsia="zh-CN"/>
              </w:rPr>
            </w:pPr>
            <w:r>
              <w:rPr>
                <w:lang w:eastAsia="zh-CN"/>
              </w:rPr>
              <w:t>Follow [4]</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BS Tx power </w:t>
            </w:r>
          </w:p>
        </w:tc>
        <w:tc>
          <w:tcPr>
            <w:tcW w:w="6362" w:type="dxa"/>
          </w:tcPr>
          <w:p w:rsidR="00B95C5D" w:rsidRPr="00667F8B" w:rsidRDefault="001B7384" w:rsidP="00B95C5D">
            <w:pPr>
              <w:widowControl/>
              <w:spacing w:after="0"/>
              <w:ind w:right="6"/>
              <w:jc w:val="left"/>
              <w:rPr>
                <w:lang w:eastAsia="zh-CN"/>
              </w:rPr>
            </w:pPr>
            <w:r>
              <w:rPr>
                <w:lang w:eastAsia="zh-CN"/>
              </w:rPr>
              <w:t xml:space="preserve">Below 6GHz: 49 dBm PA scaled with simulation BW when system BW is higher than simulation BW. Otherwise, 49 dBm </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UE Tx power </w:t>
            </w:r>
          </w:p>
        </w:tc>
        <w:tc>
          <w:tcPr>
            <w:tcW w:w="6362" w:type="dxa"/>
          </w:tcPr>
          <w:p w:rsidR="00B95C5D" w:rsidRPr="00667F8B" w:rsidRDefault="001B7384" w:rsidP="00B95C5D">
            <w:pPr>
              <w:widowControl/>
              <w:spacing w:after="0"/>
              <w:ind w:right="6"/>
              <w:jc w:val="left"/>
              <w:rPr>
                <w:lang w:eastAsia="zh-CN"/>
              </w:rPr>
            </w:pPr>
            <w:r>
              <w:rPr>
                <w:lang w:eastAsia="zh-CN"/>
              </w:rPr>
              <w:t xml:space="preserve">Maximum 23 dBm </w:t>
            </w:r>
          </w:p>
        </w:tc>
      </w:tr>
      <w:tr w:rsidR="00560A51"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BS antenna configuration </w:t>
            </w:r>
          </w:p>
        </w:tc>
        <w:tc>
          <w:tcPr>
            <w:tcW w:w="6362" w:type="dxa"/>
          </w:tcPr>
          <w:p w:rsidR="00A66C81" w:rsidRPr="00667F8B" w:rsidRDefault="001B7384" w:rsidP="00A66C81">
            <w:pPr>
              <w:widowControl/>
              <w:autoSpaceDE/>
              <w:autoSpaceDN/>
              <w:adjustRightInd/>
              <w:snapToGrid/>
              <w:spacing w:after="0"/>
              <w:jc w:val="left"/>
              <w:rPr>
                <w:lang w:eastAsia="zh-CN"/>
              </w:rPr>
            </w:pPr>
            <w:r>
              <w:rPr>
                <w:lang w:eastAsia="zh-CN"/>
              </w:rPr>
              <w:t xml:space="preserve">Below 6GHz: </w:t>
            </w:r>
          </w:p>
          <w:p w:rsidR="00A66C81" w:rsidRPr="00667F8B" w:rsidRDefault="001B7384" w:rsidP="00A66C81">
            <w:pPr>
              <w:widowControl/>
              <w:autoSpaceDE/>
              <w:autoSpaceDN/>
              <w:adjustRightInd/>
              <w:snapToGrid/>
              <w:spacing w:after="0"/>
              <w:jc w:val="left"/>
              <w:rPr>
                <w:lang w:eastAsia="zh-CN"/>
              </w:rPr>
            </w:pPr>
            <w:r>
              <w:rPr>
                <w:lang w:eastAsia="zh-CN"/>
              </w:rPr>
              <w:t xml:space="preserve"> Baseline:</w:t>
            </w:r>
          </w:p>
          <w:p w:rsidR="00A66C81" w:rsidRPr="00667F8B" w:rsidRDefault="001B7384" w:rsidP="00A66C81">
            <w:pPr>
              <w:widowControl/>
              <w:autoSpaceDE/>
              <w:autoSpaceDN/>
              <w:adjustRightInd/>
              <w:snapToGrid/>
              <w:spacing w:after="0"/>
              <w:jc w:val="left"/>
              <w:rPr>
                <w:lang w:eastAsia="zh-CN"/>
              </w:rPr>
            </w:pPr>
            <w:r>
              <w:rPr>
                <w:lang w:eastAsia="zh-CN"/>
              </w:rPr>
              <w:t xml:space="preserve"> (M,N,P,Mg,Ng)=(8,8,2,1,1)</w:t>
            </w:r>
          </w:p>
          <w:p w:rsidR="00B95C5D" w:rsidRPr="00667F8B" w:rsidRDefault="001B7384" w:rsidP="00B95C5D">
            <w:pPr>
              <w:widowControl/>
              <w:spacing w:after="0"/>
              <w:ind w:right="6"/>
              <w:jc w:val="left"/>
              <w:rPr>
                <w:lang w:eastAsia="zh-CN"/>
              </w:rPr>
            </w:pPr>
            <w:r>
              <w:rPr>
                <w:lang w:eastAsia="zh-CN"/>
              </w:rPr>
              <w:t xml:space="preserve"> (dH,dV)=(0.5,0.8)λ  </w:t>
            </w:r>
          </w:p>
        </w:tc>
      </w:tr>
      <w:tr w:rsidR="00FA56EB" w:rsidRPr="00667F8B" w:rsidTr="004A3D23">
        <w:tc>
          <w:tcPr>
            <w:tcW w:w="2235" w:type="dxa"/>
          </w:tcPr>
          <w:p w:rsidR="00B95C5D" w:rsidRPr="00667F8B" w:rsidRDefault="001B7384" w:rsidP="00B95C5D">
            <w:pPr>
              <w:widowControl/>
              <w:spacing w:after="0"/>
              <w:ind w:right="6"/>
              <w:jc w:val="left"/>
              <w:rPr>
                <w:lang w:eastAsia="zh-CN"/>
              </w:rPr>
            </w:pPr>
            <w:r>
              <w:rPr>
                <w:lang w:eastAsia="zh-CN"/>
              </w:rPr>
              <w:t>BS antenna configuration</w:t>
            </w:r>
          </w:p>
        </w:tc>
        <w:tc>
          <w:tcPr>
            <w:tcW w:w="6362" w:type="dxa"/>
          </w:tcPr>
          <w:p w:rsidR="00B95C5D" w:rsidRPr="00667F8B" w:rsidRDefault="001F1C23" w:rsidP="00B95C5D">
            <w:pPr>
              <w:widowControl/>
              <w:spacing w:after="0"/>
              <w:ind w:right="6"/>
              <w:jc w:val="left"/>
              <w:rPr>
                <w:lang w:eastAsia="zh-CN"/>
              </w:rPr>
            </w:pPr>
            <w:r w:rsidRPr="00667F8B">
              <w:rPr>
                <w:lang w:eastAsia="zh-CN"/>
              </w:rPr>
              <w:object w:dxaOrig="6140" w:dyaOrig="2260">
                <v:shape id="_x0000_i1026" type="#_x0000_t75" style="width:306.7pt;height:113.15pt" o:ole="" o:allowoverlap="f">
                  <v:imagedata r:id="rId11" o:title=""/>
                </v:shape>
                <o:OLEObject Type="Embed" ProgID="Equation.DSMT4" ShapeID="_x0000_i1026" DrawAspect="Content" ObjectID="_1536787286" r:id="rId12"/>
              </w:object>
            </w:r>
          </w:p>
        </w:tc>
      </w:tr>
      <w:tr w:rsidR="00560A51" w:rsidRPr="00667F8B" w:rsidTr="004A3D23">
        <w:tc>
          <w:tcPr>
            <w:tcW w:w="2235" w:type="dxa"/>
          </w:tcPr>
          <w:p w:rsidR="0077514F" w:rsidRDefault="001B7384">
            <w:pPr>
              <w:rPr>
                <w:lang w:eastAsia="zh-CN"/>
              </w:rPr>
            </w:pPr>
            <w:r>
              <w:rPr>
                <w:lang w:eastAsia="zh-CN"/>
              </w:rPr>
              <w:t xml:space="preserve">BS antenna height </w:t>
            </w:r>
          </w:p>
        </w:tc>
        <w:tc>
          <w:tcPr>
            <w:tcW w:w="6362" w:type="dxa"/>
          </w:tcPr>
          <w:p w:rsidR="0077514F" w:rsidRDefault="001B7384">
            <w:pPr>
              <w:keepNext/>
              <w:widowControl/>
              <w:spacing w:before="120" w:after="0"/>
              <w:ind w:right="6"/>
              <w:jc w:val="left"/>
              <w:outlineLvl w:val="0"/>
              <w:rPr>
                <w:lang w:eastAsia="zh-CN"/>
              </w:rPr>
            </w:pPr>
            <w:r>
              <w:rPr>
                <w:lang w:eastAsia="zh-CN"/>
              </w:rPr>
              <w:t>25m</w:t>
            </w:r>
          </w:p>
        </w:tc>
      </w:tr>
      <w:tr w:rsidR="00560A51" w:rsidRPr="00667F8B" w:rsidTr="004A3D23">
        <w:tc>
          <w:tcPr>
            <w:tcW w:w="2235" w:type="dxa"/>
          </w:tcPr>
          <w:p w:rsidR="0077514F" w:rsidRDefault="001B7384">
            <w:pPr>
              <w:rPr>
                <w:lang w:eastAsia="zh-CN"/>
              </w:rPr>
            </w:pPr>
            <w:r>
              <w:rPr>
                <w:lang w:eastAsia="zh-CN"/>
              </w:rPr>
              <w:t>BS antenna element gain + connector loss</w:t>
            </w:r>
          </w:p>
        </w:tc>
        <w:tc>
          <w:tcPr>
            <w:tcW w:w="6362" w:type="dxa"/>
          </w:tcPr>
          <w:p w:rsidR="0077514F" w:rsidRDefault="001B7384">
            <w:pPr>
              <w:keepNext/>
              <w:widowControl/>
              <w:spacing w:before="120" w:after="0"/>
              <w:ind w:right="6"/>
              <w:jc w:val="left"/>
              <w:outlineLvl w:val="0"/>
              <w:rPr>
                <w:lang w:eastAsia="zh-CN"/>
              </w:rPr>
            </w:pPr>
            <w:r>
              <w:rPr>
                <w:lang w:eastAsia="zh-CN"/>
              </w:rPr>
              <w:t>8dBi</w:t>
            </w:r>
          </w:p>
        </w:tc>
      </w:tr>
      <w:tr w:rsidR="0074538B" w:rsidRPr="00667F8B" w:rsidTr="004A3D23">
        <w:tc>
          <w:tcPr>
            <w:tcW w:w="2235" w:type="dxa"/>
          </w:tcPr>
          <w:p w:rsidR="00B95C5D" w:rsidRPr="00667F8B" w:rsidRDefault="001B7384" w:rsidP="00B95C5D">
            <w:pPr>
              <w:widowControl/>
              <w:spacing w:after="0"/>
              <w:ind w:right="6"/>
              <w:jc w:val="left"/>
              <w:rPr>
                <w:lang w:eastAsia="zh-CN"/>
              </w:rPr>
            </w:pPr>
            <w:r>
              <w:rPr>
                <w:lang w:eastAsia="zh-CN"/>
              </w:rPr>
              <w:t>BS antenna tilt</w:t>
            </w:r>
          </w:p>
        </w:tc>
        <w:tc>
          <w:tcPr>
            <w:tcW w:w="6362" w:type="dxa"/>
          </w:tcPr>
          <w:p w:rsidR="00B95C5D" w:rsidRPr="00667F8B" w:rsidRDefault="001B7384" w:rsidP="00B95C5D">
            <w:pPr>
              <w:widowControl/>
              <w:spacing w:after="0"/>
              <w:ind w:right="6"/>
              <w:jc w:val="left"/>
              <w:rPr>
                <w:lang w:eastAsia="zh-CN"/>
              </w:rPr>
            </w:pPr>
            <w:r>
              <w:rPr>
                <w:lang w:eastAsia="zh-CN"/>
              </w:rPr>
              <w:t>99deg</w:t>
            </w:r>
          </w:p>
        </w:tc>
      </w:tr>
      <w:tr w:rsidR="0074538B"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BS receiver noise figure </w:t>
            </w:r>
          </w:p>
        </w:tc>
        <w:tc>
          <w:tcPr>
            <w:tcW w:w="6362" w:type="dxa"/>
          </w:tcPr>
          <w:p w:rsidR="00B95C5D" w:rsidRPr="00667F8B" w:rsidRDefault="001B7384" w:rsidP="00B95C5D">
            <w:pPr>
              <w:widowControl/>
              <w:spacing w:after="0"/>
              <w:ind w:right="6"/>
              <w:jc w:val="left"/>
              <w:rPr>
                <w:lang w:eastAsia="zh-CN"/>
              </w:rPr>
            </w:pPr>
            <w:r>
              <w:rPr>
                <w:lang w:eastAsia="zh-CN"/>
              </w:rPr>
              <w:t>Below 6GHz: 5 dB</w:t>
            </w:r>
          </w:p>
        </w:tc>
      </w:tr>
      <w:tr w:rsidR="0074538B" w:rsidRPr="00667F8B" w:rsidTr="004A3D23">
        <w:tc>
          <w:tcPr>
            <w:tcW w:w="2235" w:type="dxa"/>
          </w:tcPr>
          <w:p w:rsidR="00B95C5D" w:rsidRPr="00667F8B" w:rsidRDefault="001B7384" w:rsidP="00B95C5D">
            <w:pPr>
              <w:widowControl/>
              <w:spacing w:after="0"/>
              <w:ind w:right="6"/>
              <w:jc w:val="left"/>
              <w:rPr>
                <w:lang w:eastAsia="zh-CN"/>
              </w:rPr>
            </w:pPr>
            <w:r>
              <w:rPr>
                <w:lang w:eastAsia="zh-CN"/>
              </w:rPr>
              <w:lastRenderedPageBreak/>
              <w:t xml:space="preserve">UE antenna configuration </w:t>
            </w:r>
          </w:p>
        </w:tc>
        <w:tc>
          <w:tcPr>
            <w:tcW w:w="6362" w:type="dxa"/>
          </w:tcPr>
          <w:p w:rsidR="00B95C5D" w:rsidRPr="00667F8B" w:rsidRDefault="0074538B" w:rsidP="00B95C5D">
            <w:pPr>
              <w:widowControl/>
              <w:spacing w:after="0"/>
              <w:ind w:right="6"/>
              <w:jc w:val="left"/>
              <w:rPr>
                <w:lang w:eastAsia="zh-CN"/>
              </w:rPr>
            </w:pPr>
            <w:r w:rsidRPr="00667F8B">
              <w:rPr>
                <w:lang w:eastAsia="zh-CN"/>
              </w:rPr>
              <w:object w:dxaOrig="6140" w:dyaOrig="2260">
                <v:shape id="_x0000_i1027" type="#_x0000_t75" style="width:306.7pt;height:113.15pt" o:ole="" o:allowoverlap="f">
                  <v:imagedata r:id="rId13" o:title=""/>
                </v:shape>
                <o:OLEObject Type="Embed" ProgID="Equation.DSMT4" ShapeID="_x0000_i1027" DrawAspect="Content" ObjectID="_1536787287" r:id="rId14"/>
              </w:object>
            </w:r>
          </w:p>
        </w:tc>
      </w:tr>
      <w:tr w:rsidR="0074538B" w:rsidRPr="00667F8B" w:rsidTr="004A3D23">
        <w:tc>
          <w:tcPr>
            <w:tcW w:w="2235" w:type="dxa"/>
          </w:tcPr>
          <w:p w:rsidR="0077514F" w:rsidRDefault="001B7384">
            <w:pPr>
              <w:rPr>
                <w:lang w:eastAsia="zh-CN"/>
              </w:rPr>
            </w:pPr>
            <w:r>
              <w:rPr>
                <w:lang w:eastAsia="zh-CN"/>
              </w:rPr>
              <w:t>UE antenna elements</w:t>
            </w:r>
          </w:p>
        </w:tc>
        <w:tc>
          <w:tcPr>
            <w:tcW w:w="6362" w:type="dxa"/>
          </w:tcPr>
          <w:p w:rsidR="0077514F" w:rsidRDefault="001B7384">
            <w:pPr>
              <w:rPr>
                <w:lang w:eastAsia="zh-CN"/>
              </w:rPr>
            </w:pPr>
            <w:r>
              <w:rPr>
                <w:lang w:eastAsia="zh-CN"/>
              </w:rPr>
              <w:t>Below 6GHz: 2Tx and 2Rx</w:t>
            </w:r>
          </w:p>
        </w:tc>
      </w:tr>
      <w:tr w:rsidR="0074538B" w:rsidRPr="00667F8B" w:rsidTr="004A3D23">
        <w:tc>
          <w:tcPr>
            <w:tcW w:w="2235" w:type="dxa"/>
          </w:tcPr>
          <w:p w:rsidR="0077514F" w:rsidRDefault="001B7384">
            <w:pPr>
              <w:rPr>
                <w:lang w:eastAsia="zh-CN"/>
              </w:rPr>
            </w:pPr>
            <w:r>
              <w:rPr>
                <w:lang w:eastAsia="zh-CN"/>
              </w:rPr>
              <w:t>UE antenna</w:t>
            </w:r>
          </w:p>
        </w:tc>
        <w:tc>
          <w:tcPr>
            <w:tcW w:w="6362" w:type="dxa"/>
          </w:tcPr>
          <w:p w:rsidR="00B95C5D" w:rsidRPr="00667F8B" w:rsidRDefault="00EB744A" w:rsidP="00B95C5D">
            <w:pPr>
              <w:widowControl/>
              <w:spacing w:after="0"/>
              <w:ind w:right="6"/>
              <w:jc w:val="left"/>
              <w:rPr>
                <w:rFonts w:eastAsia="Arial Unicode MS"/>
                <w:noProof/>
                <w:sz w:val="16"/>
                <w:szCs w:val="16"/>
                <w:lang w:eastAsia="zh-CN"/>
              </w:rPr>
            </w:pPr>
            <w:r w:rsidRPr="00667F8B">
              <w:rPr>
                <w:rFonts w:eastAsia="Arial Unicode MS"/>
                <w:noProof/>
                <w:sz w:val="16"/>
                <w:szCs w:val="16"/>
                <w:lang w:eastAsia="zh-CN"/>
              </w:rPr>
              <w:object w:dxaOrig="1960" w:dyaOrig="380">
                <v:shape id="_x0000_i1028" type="#_x0000_t75" style="width:98.65pt;height:19.15pt" o:ole="">
                  <v:imagedata r:id="rId15" o:title=""/>
                </v:shape>
                <o:OLEObject Type="Embed" ProgID="Equation.DSMT4" ShapeID="_x0000_i1028" DrawAspect="Content" ObjectID="_1536787288" r:id="rId16"/>
              </w:object>
            </w:r>
            <w:r w:rsidR="00B95C5D" w:rsidRPr="00667F8B">
              <w:rPr>
                <w:rFonts w:eastAsia="Arial Unicode MS"/>
                <w:noProof/>
                <w:sz w:val="16"/>
                <w:szCs w:val="16"/>
                <w:lang w:eastAsia="zh-CN"/>
              </w:rPr>
              <w:t xml:space="preserve"> </w:t>
            </w:r>
            <w:r w:rsidR="00B95C5D" w:rsidRPr="00667F8B">
              <w:rPr>
                <w:rFonts w:eastAsia="Arial Unicode MS"/>
                <w:noProof/>
                <w:sz w:val="16"/>
                <w:szCs w:val="16"/>
                <w:lang w:eastAsia="zh-CN"/>
              </w:rPr>
              <w:br/>
            </w:r>
            <w:r w:rsidRPr="00667F8B">
              <w:rPr>
                <w:rFonts w:eastAsia="Arial Unicode MS"/>
                <w:noProof/>
                <w:position w:val="-14"/>
                <w:sz w:val="16"/>
                <w:szCs w:val="16"/>
                <w:lang w:eastAsia="zh-CN"/>
              </w:rPr>
              <w:object w:dxaOrig="300" w:dyaOrig="380">
                <v:shape id="_x0000_i1029" type="#_x0000_t75" style="width:14.95pt;height:19.15pt" o:ole="">
                  <v:imagedata r:id="rId17" o:title=""/>
                </v:shape>
                <o:OLEObject Type="Embed" ProgID="Equation.DSMT4" ShapeID="_x0000_i1029" DrawAspect="Content" ObjectID="_1536787289" r:id="rId18"/>
              </w:object>
            </w:r>
            <w:r w:rsidR="00B95C5D" w:rsidRPr="00667F8B">
              <w:rPr>
                <w:rFonts w:eastAsia="Arial Unicode MS"/>
                <w:noProof/>
                <w:sz w:val="16"/>
                <w:szCs w:val="16"/>
                <w:lang w:eastAsia="zh-CN"/>
              </w:rPr>
              <w:t xml:space="preserve">  for outdoor UEs: 1</w:t>
            </w:r>
          </w:p>
          <w:p w:rsidR="00B95C5D" w:rsidRPr="00667F8B" w:rsidRDefault="00EB744A" w:rsidP="00B95C5D">
            <w:pPr>
              <w:widowControl/>
              <w:spacing w:after="0"/>
              <w:ind w:right="6"/>
              <w:jc w:val="left"/>
              <w:rPr>
                <w:lang w:eastAsia="zh-CN"/>
              </w:rPr>
            </w:pPr>
            <w:r w:rsidRPr="00667F8B">
              <w:rPr>
                <w:rFonts w:eastAsia="Arial Unicode MS"/>
                <w:noProof/>
                <w:sz w:val="16"/>
                <w:szCs w:val="16"/>
                <w:lang w:eastAsia="zh-CN"/>
              </w:rPr>
              <w:object w:dxaOrig="300" w:dyaOrig="380">
                <v:shape id="_x0000_i1030" type="#_x0000_t75" style="width:14.95pt;height:19.15pt" o:ole="">
                  <v:imagedata r:id="rId19" o:title=""/>
                </v:shape>
                <o:OLEObject Type="Embed" ProgID="Equation.DSMT4" ShapeID="_x0000_i1030" DrawAspect="Content" ObjectID="_1536787290" r:id="rId20"/>
              </w:object>
            </w:r>
            <w:r w:rsidR="00B95C5D" w:rsidRPr="00667F8B">
              <w:rPr>
                <w:rFonts w:eastAsia="Arial Unicode MS"/>
                <w:noProof/>
                <w:sz w:val="16"/>
                <w:szCs w:val="16"/>
                <w:lang w:eastAsia="zh-CN"/>
              </w:rPr>
              <w:t xml:space="preserve"> for indoor UEs: </w:t>
            </w:r>
            <w:r w:rsidRPr="00667F8B">
              <w:rPr>
                <w:rFonts w:eastAsia="Arial Unicode MS"/>
                <w:noProof/>
                <w:position w:val="-14"/>
                <w:sz w:val="16"/>
                <w:szCs w:val="16"/>
                <w:lang w:eastAsia="zh-CN"/>
              </w:rPr>
              <w:object w:dxaOrig="300" w:dyaOrig="380">
                <v:shape id="_x0000_i1031" type="#_x0000_t75" style="width:14.95pt;height:19.15pt" o:ole="">
                  <v:imagedata r:id="rId17" o:title=""/>
                </v:shape>
                <o:OLEObject Type="Embed" ProgID="Equation.DSMT4" ShapeID="_x0000_i1031" DrawAspect="Content" ObjectID="_1536787291" r:id="rId21"/>
              </w:object>
            </w:r>
            <w:r w:rsidR="00B95C5D" w:rsidRPr="00667F8B">
              <w:rPr>
                <w:rFonts w:eastAsia="Arial Unicode MS"/>
                <w:noProof/>
                <w:sz w:val="16"/>
                <w:szCs w:val="16"/>
                <w:lang w:eastAsia="zh-CN"/>
              </w:rPr>
              <w:t xml:space="preserve">~uniform(1, </w:t>
            </w:r>
            <w:r w:rsidRPr="00667F8B">
              <w:rPr>
                <w:rFonts w:eastAsia="Arial Unicode MS"/>
                <w:noProof/>
                <w:position w:val="-14"/>
                <w:sz w:val="16"/>
                <w:szCs w:val="16"/>
                <w:lang w:eastAsia="zh-CN"/>
              </w:rPr>
              <w:object w:dxaOrig="300" w:dyaOrig="380">
                <v:shape id="_x0000_i1032" type="#_x0000_t75" style="width:14.95pt;height:19.15pt" o:ole="">
                  <v:imagedata r:id="rId17" o:title=""/>
                </v:shape>
                <o:OLEObject Type="Embed" ProgID="Equation.DSMT4" ShapeID="_x0000_i1032" DrawAspect="Content" ObjectID="_1536787292" r:id="rId22"/>
              </w:object>
            </w:r>
            <w:r w:rsidR="00B95C5D" w:rsidRPr="00667F8B">
              <w:rPr>
                <w:rFonts w:eastAsia="Arial Unicode MS"/>
                <w:noProof/>
                <w:sz w:val="16"/>
                <w:szCs w:val="16"/>
                <w:lang w:eastAsia="zh-CN"/>
              </w:rPr>
              <w:t xml:space="preserve">) where </w:t>
            </w:r>
            <w:r w:rsidRPr="00667F8B">
              <w:rPr>
                <w:rFonts w:eastAsia="Arial Unicode MS"/>
                <w:noProof/>
                <w:position w:val="-14"/>
                <w:sz w:val="16"/>
                <w:szCs w:val="16"/>
                <w:lang w:eastAsia="zh-CN"/>
              </w:rPr>
              <w:object w:dxaOrig="300" w:dyaOrig="380">
                <v:shape id="_x0000_i1033" type="#_x0000_t75" style="width:14.95pt;height:19.15pt" o:ole="">
                  <v:imagedata r:id="rId17" o:title=""/>
                </v:shape>
                <o:OLEObject Type="Embed" ProgID="Equation.DSMT4" ShapeID="_x0000_i1033" DrawAspect="Content" ObjectID="_1536787293" r:id="rId23"/>
              </w:object>
            </w:r>
            <w:r w:rsidR="00B95C5D" w:rsidRPr="00667F8B">
              <w:rPr>
                <w:rFonts w:eastAsia="Arial Unicode MS"/>
                <w:noProof/>
                <w:sz w:val="16"/>
                <w:szCs w:val="16"/>
                <w:lang w:eastAsia="zh-CN"/>
              </w:rPr>
              <w:t>~uniform(4,8)</w:t>
            </w:r>
          </w:p>
        </w:tc>
      </w:tr>
      <w:tr w:rsidR="0074538B" w:rsidRPr="00667F8B" w:rsidTr="004A3D23">
        <w:tc>
          <w:tcPr>
            <w:tcW w:w="2235" w:type="dxa"/>
          </w:tcPr>
          <w:p w:rsidR="0077514F" w:rsidRDefault="001B7384">
            <w:pPr>
              <w:rPr>
                <w:lang w:eastAsia="zh-CN"/>
              </w:rPr>
            </w:pPr>
            <w:r>
              <w:rPr>
                <w:lang w:eastAsia="zh-CN"/>
              </w:rPr>
              <w:t>UE antenna gain</w:t>
            </w:r>
          </w:p>
        </w:tc>
        <w:tc>
          <w:tcPr>
            <w:tcW w:w="6362" w:type="dxa"/>
          </w:tcPr>
          <w:p w:rsidR="0077514F" w:rsidRDefault="001B7384">
            <w:pPr>
              <w:rPr>
                <w:lang w:eastAsia="zh-CN"/>
              </w:rPr>
            </w:pPr>
            <w:r>
              <w:rPr>
                <w:lang w:eastAsia="zh-CN"/>
              </w:rPr>
              <w:t>For below 6GHz: Follow the modeling of TR36.873</w:t>
            </w:r>
          </w:p>
        </w:tc>
      </w:tr>
      <w:tr w:rsidR="00374E8B" w:rsidRPr="00667F8B" w:rsidTr="004A3D23">
        <w:tc>
          <w:tcPr>
            <w:tcW w:w="2235" w:type="dxa"/>
          </w:tcPr>
          <w:p w:rsidR="0077514F" w:rsidRDefault="001B7384">
            <w:pPr>
              <w:rPr>
                <w:lang w:eastAsia="zh-CN"/>
              </w:rPr>
            </w:pPr>
            <w:r>
              <w:rPr>
                <w:lang w:eastAsia="zh-CN"/>
              </w:rPr>
              <w:t>UE receiver noise figure</w:t>
            </w:r>
          </w:p>
        </w:tc>
        <w:tc>
          <w:tcPr>
            <w:tcW w:w="6362" w:type="dxa"/>
          </w:tcPr>
          <w:p w:rsidR="0077514F" w:rsidRDefault="001B7384">
            <w:pPr>
              <w:rPr>
                <w:lang w:eastAsia="zh-CN"/>
              </w:rPr>
            </w:pPr>
            <w:r>
              <w:rPr>
                <w:lang w:eastAsia="zh-CN"/>
              </w:rPr>
              <w:t>Below 6GHz: 9 dB</w:t>
            </w:r>
          </w:p>
        </w:tc>
      </w:tr>
      <w:tr w:rsidR="00374E8B" w:rsidRPr="00667F8B" w:rsidTr="004A3D23">
        <w:tc>
          <w:tcPr>
            <w:tcW w:w="2235" w:type="dxa"/>
          </w:tcPr>
          <w:p w:rsidR="0077514F" w:rsidRDefault="001B7384">
            <w:pPr>
              <w:rPr>
                <w:lang w:eastAsia="zh-CN"/>
              </w:rPr>
            </w:pPr>
            <w:r>
              <w:rPr>
                <w:lang w:eastAsia="zh-CN"/>
              </w:rPr>
              <w:t>Traffic model</w:t>
            </w:r>
          </w:p>
        </w:tc>
        <w:tc>
          <w:tcPr>
            <w:tcW w:w="6362" w:type="dxa"/>
          </w:tcPr>
          <w:p w:rsidR="00B95C5D" w:rsidRPr="00667F8B" w:rsidRDefault="001B7384" w:rsidP="00B95C5D">
            <w:pPr>
              <w:widowControl/>
              <w:spacing w:after="0"/>
              <w:ind w:right="6"/>
              <w:jc w:val="left"/>
              <w:rPr>
                <w:lang w:eastAsia="zh-CN"/>
              </w:rPr>
            </w:pPr>
            <w:r>
              <w:rPr>
                <w:lang w:eastAsia="zh-CN"/>
              </w:rPr>
              <w:t xml:space="preserve">FTP traffic model 3 with packet size 0.5Mbytes </w:t>
            </w:r>
          </w:p>
          <w:p w:rsidR="0077514F" w:rsidRDefault="001B7384" w:rsidP="004C403B">
            <w:pPr>
              <w:widowControl/>
              <w:spacing w:after="0"/>
              <w:ind w:right="6"/>
              <w:jc w:val="left"/>
              <w:rPr>
                <w:lang w:eastAsia="zh-CN"/>
              </w:rPr>
            </w:pPr>
            <w:r>
              <w:rPr>
                <w:lang w:eastAsia="zh-CN"/>
              </w:rPr>
              <w:t xml:space="preserve">Ratio of DL/UL traffic = {4:1} </w:t>
            </w:r>
            <w:r w:rsidR="00F171DE">
              <w:rPr>
                <w:rFonts w:hint="eastAsia"/>
                <w:lang w:eastAsia="zh-CN"/>
              </w:rPr>
              <w:t xml:space="preserve">, the </w:t>
            </w:r>
            <w:r w:rsidR="003F2F15" w:rsidRPr="003F2F15">
              <w:rPr>
                <w:rFonts w:hint="eastAsia"/>
                <w:lang w:eastAsia="zh-CN"/>
              </w:rPr>
              <w:t xml:space="preserve">DL </w:t>
            </w:r>
            <w:r w:rsidR="004C403B">
              <w:rPr>
                <w:rFonts w:hint="eastAsia"/>
                <w:lang w:eastAsia="zh-CN"/>
              </w:rPr>
              <w:t>u</w:t>
            </w:r>
            <w:r w:rsidR="004C403B" w:rsidRPr="003F2F15">
              <w:rPr>
                <w:rFonts w:hint="eastAsia"/>
                <w:lang w:eastAsia="zh-CN"/>
              </w:rPr>
              <w:t xml:space="preserve">ser </w:t>
            </w:r>
            <w:r w:rsidR="003F2F15" w:rsidRPr="003F2F15">
              <w:rPr>
                <w:rFonts w:hint="eastAsia"/>
                <w:lang w:eastAsia="zh-CN"/>
              </w:rPr>
              <w:t xml:space="preserve">arrival rate </w:t>
            </w:r>
            <w:r w:rsidR="003F2F15" w:rsidRPr="003F2F15">
              <w:rPr>
                <w:rFonts w:hint="eastAsia"/>
                <w:lang w:eastAsia="zh-CN"/>
              </w:rPr>
              <w:t>λ</w:t>
            </w:r>
            <w:r w:rsidR="003F2F15" w:rsidRPr="003F2F15">
              <w:rPr>
                <w:rFonts w:hint="eastAsia"/>
                <w:lang w:eastAsia="zh-CN"/>
              </w:rPr>
              <w:t xml:space="preserve"> is 0.1</w:t>
            </w:r>
            <w:r w:rsidR="00B851F7">
              <w:rPr>
                <w:rFonts w:hint="eastAsia"/>
                <w:lang w:eastAsia="zh-CN"/>
              </w:rPr>
              <w:t xml:space="preserve"> </w:t>
            </w:r>
            <w:r w:rsidR="00F171DE">
              <w:rPr>
                <w:rFonts w:hint="eastAsia"/>
                <w:lang w:eastAsia="zh-CN"/>
              </w:rPr>
              <w:t>and 0.15</w:t>
            </w:r>
            <w:r w:rsidR="00F4286D">
              <w:rPr>
                <w:rFonts w:hint="eastAsia"/>
                <w:lang w:eastAsia="zh-CN"/>
              </w:rPr>
              <w:t xml:space="preserve"> for different RU.</w:t>
            </w:r>
          </w:p>
        </w:tc>
      </w:tr>
      <w:tr w:rsidR="00374E8B" w:rsidRPr="00667F8B" w:rsidTr="004A3D23">
        <w:tc>
          <w:tcPr>
            <w:tcW w:w="2235" w:type="dxa"/>
          </w:tcPr>
          <w:p w:rsidR="00B95C5D" w:rsidRPr="00667F8B" w:rsidRDefault="001B7384" w:rsidP="00B95C5D">
            <w:pPr>
              <w:widowControl/>
              <w:spacing w:after="0"/>
              <w:ind w:right="6"/>
              <w:jc w:val="left"/>
              <w:rPr>
                <w:lang w:eastAsia="zh-CN"/>
              </w:rPr>
            </w:pPr>
            <w:r>
              <w:rPr>
                <w:lang w:eastAsia="zh-CN"/>
              </w:rPr>
              <w:t>UE distribution</w:t>
            </w:r>
          </w:p>
        </w:tc>
        <w:tc>
          <w:tcPr>
            <w:tcW w:w="6362" w:type="dxa"/>
          </w:tcPr>
          <w:p w:rsidR="00B95C5D" w:rsidRPr="00667F8B" w:rsidRDefault="001B7384" w:rsidP="00B95C5D">
            <w:pPr>
              <w:widowControl/>
              <w:spacing w:after="0"/>
              <w:ind w:right="6"/>
              <w:jc w:val="left"/>
              <w:rPr>
                <w:lang w:eastAsia="zh-CN"/>
              </w:rPr>
            </w:pPr>
            <w:r>
              <w:rPr>
                <w:lang w:eastAsia="zh-CN"/>
              </w:rPr>
              <w:t xml:space="preserve">For FTP traffic model 3: 10 users per macro TRP </w:t>
            </w:r>
          </w:p>
          <w:p w:rsidR="00B95C5D" w:rsidRPr="00667F8B" w:rsidRDefault="001B7384" w:rsidP="00B95C5D">
            <w:pPr>
              <w:widowControl/>
              <w:spacing w:after="0"/>
              <w:ind w:right="6"/>
              <w:jc w:val="left"/>
              <w:rPr>
                <w:lang w:eastAsia="zh-CN"/>
              </w:rPr>
            </w:pPr>
            <w:r>
              <w:rPr>
                <w:lang w:eastAsia="zh-CN"/>
              </w:rPr>
              <w:t>80% indoor (3km/h) and 20% outdoor (30km/h)</w:t>
            </w:r>
          </w:p>
        </w:tc>
      </w:tr>
      <w:tr w:rsidR="00374E8B" w:rsidRPr="00667F8B" w:rsidTr="004A3D23">
        <w:tc>
          <w:tcPr>
            <w:tcW w:w="2235" w:type="dxa"/>
          </w:tcPr>
          <w:p w:rsidR="00B95C5D" w:rsidRPr="00667F8B" w:rsidRDefault="001B7384" w:rsidP="00B95C5D">
            <w:pPr>
              <w:widowControl/>
              <w:spacing w:after="0"/>
              <w:ind w:right="6"/>
              <w:jc w:val="left"/>
              <w:rPr>
                <w:lang w:eastAsia="zh-CN"/>
              </w:rPr>
            </w:pPr>
            <w:r>
              <w:rPr>
                <w:lang w:eastAsia="zh-CN"/>
              </w:rPr>
              <w:t>UE receiver</w:t>
            </w:r>
          </w:p>
        </w:tc>
        <w:tc>
          <w:tcPr>
            <w:tcW w:w="6362" w:type="dxa"/>
          </w:tcPr>
          <w:p w:rsidR="00B95C5D" w:rsidRPr="00667F8B" w:rsidRDefault="001B7384" w:rsidP="006669B2">
            <w:pPr>
              <w:widowControl/>
              <w:spacing w:after="0"/>
              <w:ind w:right="6"/>
              <w:jc w:val="left"/>
              <w:rPr>
                <w:lang w:eastAsia="zh-CN"/>
              </w:rPr>
            </w:pPr>
            <w:r>
              <w:rPr>
                <w:lang w:eastAsia="zh-CN"/>
              </w:rPr>
              <w:t>MMSE-IRC</w:t>
            </w:r>
          </w:p>
        </w:tc>
      </w:tr>
      <w:tr w:rsidR="00374E8B" w:rsidRPr="00667F8B" w:rsidTr="004A3D23">
        <w:tc>
          <w:tcPr>
            <w:tcW w:w="2235" w:type="dxa"/>
          </w:tcPr>
          <w:p w:rsidR="00B95C5D" w:rsidRPr="00667F8B" w:rsidRDefault="001B7384" w:rsidP="00B95C5D">
            <w:pPr>
              <w:widowControl/>
              <w:spacing w:after="0"/>
              <w:ind w:right="6"/>
              <w:jc w:val="left"/>
              <w:rPr>
                <w:lang w:eastAsia="zh-CN"/>
              </w:rPr>
            </w:pPr>
            <w:r>
              <w:rPr>
                <w:lang w:eastAsia="zh-CN"/>
              </w:rPr>
              <w:t xml:space="preserve">BS receiver </w:t>
            </w:r>
          </w:p>
        </w:tc>
        <w:tc>
          <w:tcPr>
            <w:tcW w:w="6362" w:type="dxa"/>
          </w:tcPr>
          <w:p w:rsidR="00B95C5D" w:rsidRPr="00667F8B" w:rsidRDefault="001B7384" w:rsidP="006669B2">
            <w:pPr>
              <w:widowControl/>
              <w:spacing w:after="0"/>
              <w:ind w:right="6"/>
              <w:jc w:val="left"/>
              <w:rPr>
                <w:lang w:eastAsia="zh-CN"/>
              </w:rPr>
            </w:pPr>
            <w:r>
              <w:rPr>
                <w:lang w:eastAsia="zh-CN"/>
              </w:rPr>
              <w:t>MMSE-IRC</w:t>
            </w:r>
          </w:p>
        </w:tc>
      </w:tr>
      <w:tr w:rsidR="00374E8B" w:rsidRPr="00667F8B" w:rsidTr="004A3D23">
        <w:tc>
          <w:tcPr>
            <w:tcW w:w="2235" w:type="dxa"/>
          </w:tcPr>
          <w:p w:rsidR="00B95C5D" w:rsidRPr="00667F8B" w:rsidRDefault="001B7384" w:rsidP="006669B2">
            <w:pPr>
              <w:widowControl/>
              <w:spacing w:after="0"/>
              <w:ind w:right="6"/>
              <w:jc w:val="left"/>
              <w:rPr>
                <w:lang w:eastAsia="zh-CN"/>
              </w:rPr>
            </w:pPr>
            <w:r>
              <w:rPr>
                <w:lang w:eastAsia="zh-CN"/>
              </w:rPr>
              <w:t>UE association</w:t>
            </w:r>
          </w:p>
        </w:tc>
        <w:tc>
          <w:tcPr>
            <w:tcW w:w="6362" w:type="dxa"/>
          </w:tcPr>
          <w:p w:rsidR="00B95C5D" w:rsidRPr="00667F8B" w:rsidRDefault="001B7384" w:rsidP="00B95C5D">
            <w:pPr>
              <w:widowControl/>
              <w:spacing w:after="0"/>
              <w:ind w:right="6"/>
              <w:jc w:val="left"/>
              <w:rPr>
                <w:lang w:eastAsia="zh-CN"/>
              </w:rPr>
            </w:pPr>
            <w:r>
              <w:rPr>
                <w:lang w:eastAsia="zh-CN"/>
              </w:rPr>
              <w:t>based on RSRP measurement</w:t>
            </w:r>
          </w:p>
        </w:tc>
      </w:tr>
      <w:tr w:rsidR="00120A30" w:rsidRPr="00667F8B" w:rsidTr="004A3D23">
        <w:tc>
          <w:tcPr>
            <w:tcW w:w="2235" w:type="dxa"/>
          </w:tcPr>
          <w:p w:rsidR="00120A30" w:rsidRPr="00667F8B" w:rsidRDefault="001B7384" w:rsidP="006669B2">
            <w:pPr>
              <w:widowControl/>
              <w:spacing w:after="0"/>
              <w:ind w:right="6"/>
              <w:jc w:val="left"/>
              <w:rPr>
                <w:lang w:eastAsia="zh-CN"/>
              </w:rPr>
            </w:pPr>
            <w:r>
              <w:rPr>
                <w:lang w:eastAsia="zh-CN"/>
              </w:rPr>
              <w:t>Transmission mode</w:t>
            </w:r>
          </w:p>
        </w:tc>
        <w:tc>
          <w:tcPr>
            <w:tcW w:w="6362" w:type="dxa"/>
          </w:tcPr>
          <w:p w:rsidR="00120A30" w:rsidRPr="00667F8B" w:rsidRDefault="00E56318" w:rsidP="000769B8">
            <w:pPr>
              <w:spacing w:after="0"/>
              <w:ind w:right="6"/>
              <w:jc w:val="left"/>
              <w:rPr>
                <w:lang w:eastAsia="zh-CN"/>
              </w:rPr>
            </w:pPr>
            <w:r w:rsidRPr="00667F8B">
              <w:rPr>
                <w:lang w:eastAsia="zh-CN"/>
              </w:rPr>
              <w:t xml:space="preserve">SU-MIMO with </w:t>
            </w:r>
            <w:r w:rsidR="00FF2B04" w:rsidRPr="00667F8B">
              <w:rPr>
                <w:lang w:eastAsia="zh-CN"/>
              </w:rPr>
              <w:t>ran</w:t>
            </w:r>
            <w:r w:rsidR="001B7384">
              <w:rPr>
                <w:lang w:eastAsia="zh-CN"/>
              </w:rPr>
              <w:t>k</w:t>
            </w:r>
            <w:r w:rsidR="00FF2B04" w:rsidRPr="00667F8B">
              <w:rPr>
                <w:lang w:eastAsia="zh-CN"/>
              </w:rPr>
              <w:t xml:space="preserve"> </w:t>
            </w:r>
            <w:r w:rsidRPr="00667F8B">
              <w:rPr>
                <w:lang w:eastAsia="zh-CN"/>
              </w:rPr>
              <w:t>adaptation</w:t>
            </w:r>
          </w:p>
        </w:tc>
      </w:tr>
    </w:tbl>
    <w:p w:rsidR="00CA28C3" w:rsidRDefault="00CA28C3">
      <w:pPr>
        <w:spacing w:after="0"/>
        <w:ind w:right="6"/>
        <w:rPr>
          <w:lang w:eastAsia="zh-CN"/>
        </w:rPr>
      </w:pPr>
    </w:p>
    <w:sectPr w:rsidR="00CA28C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91E" w:rsidRDefault="0001391E">
      <w:r>
        <w:separator/>
      </w:r>
    </w:p>
  </w:endnote>
  <w:endnote w:type="continuationSeparator" w:id="0">
    <w:p w:rsidR="0001391E" w:rsidRDefault="0001391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91E" w:rsidRDefault="0001391E">
      <w:r>
        <w:separator/>
      </w:r>
    </w:p>
  </w:footnote>
  <w:footnote w:type="continuationSeparator" w:id="0">
    <w:p w:rsidR="0001391E" w:rsidRDefault="000139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FF4"/>
    <w:multiLevelType w:val="hybridMultilevel"/>
    <w:tmpl w:val="6F06A97C"/>
    <w:lvl w:ilvl="0" w:tplc="9FEEFED4">
      <w:start w:val="2799"/>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9FEEFED4">
      <w:start w:val="2799"/>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6AF0F5C"/>
    <w:multiLevelType w:val="hybridMultilevel"/>
    <w:tmpl w:val="75300C70"/>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65692B"/>
    <w:multiLevelType w:val="hybridMultilevel"/>
    <w:tmpl w:val="1254A4EA"/>
    <w:lvl w:ilvl="0" w:tplc="A80C457A">
      <w:start w:val="1"/>
      <w:numFmt w:val="bullet"/>
      <w:lvlText w:val="•"/>
      <w:lvlJc w:val="left"/>
      <w:pPr>
        <w:ind w:left="420" w:hanging="420"/>
      </w:pPr>
      <w:rPr>
        <w:rFonts w:ascii="Arial" w:hAnsi="Arial" w:hint="default"/>
      </w:rPr>
    </w:lvl>
    <w:lvl w:ilvl="1" w:tplc="85F2F744">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C5C5F"/>
    <w:multiLevelType w:val="hybridMultilevel"/>
    <w:tmpl w:val="CF80060A"/>
    <w:lvl w:ilvl="0" w:tplc="27765682">
      <w:start w:val="1"/>
      <w:numFmt w:val="bullet"/>
      <w:lvlText w:val="•"/>
      <w:lvlJc w:val="left"/>
      <w:pPr>
        <w:tabs>
          <w:tab w:val="num" w:pos="720"/>
        </w:tabs>
        <w:ind w:left="720" w:hanging="360"/>
      </w:pPr>
      <w:rPr>
        <w:rFonts w:ascii="Arial" w:hAnsi="Arial" w:hint="default"/>
      </w:rPr>
    </w:lvl>
    <w:lvl w:ilvl="1" w:tplc="158058A0" w:tentative="1">
      <w:start w:val="1"/>
      <w:numFmt w:val="bullet"/>
      <w:lvlText w:val="•"/>
      <w:lvlJc w:val="left"/>
      <w:pPr>
        <w:tabs>
          <w:tab w:val="num" w:pos="1440"/>
        </w:tabs>
        <w:ind w:left="1440" w:hanging="360"/>
      </w:pPr>
      <w:rPr>
        <w:rFonts w:ascii="Arial" w:hAnsi="Arial" w:hint="default"/>
      </w:rPr>
    </w:lvl>
    <w:lvl w:ilvl="2" w:tplc="7766F7E0" w:tentative="1">
      <w:start w:val="1"/>
      <w:numFmt w:val="bullet"/>
      <w:lvlText w:val="•"/>
      <w:lvlJc w:val="left"/>
      <w:pPr>
        <w:tabs>
          <w:tab w:val="num" w:pos="2160"/>
        </w:tabs>
        <w:ind w:left="2160" w:hanging="360"/>
      </w:pPr>
      <w:rPr>
        <w:rFonts w:ascii="Arial" w:hAnsi="Arial" w:hint="default"/>
      </w:rPr>
    </w:lvl>
    <w:lvl w:ilvl="3" w:tplc="E17007A2" w:tentative="1">
      <w:start w:val="1"/>
      <w:numFmt w:val="bullet"/>
      <w:lvlText w:val="•"/>
      <w:lvlJc w:val="left"/>
      <w:pPr>
        <w:tabs>
          <w:tab w:val="num" w:pos="2880"/>
        </w:tabs>
        <w:ind w:left="2880" w:hanging="360"/>
      </w:pPr>
      <w:rPr>
        <w:rFonts w:ascii="Arial" w:hAnsi="Arial" w:hint="default"/>
      </w:rPr>
    </w:lvl>
    <w:lvl w:ilvl="4" w:tplc="293E8470" w:tentative="1">
      <w:start w:val="1"/>
      <w:numFmt w:val="bullet"/>
      <w:lvlText w:val="•"/>
      <w:lvlJc w:val="left"/>
      <w:pPr>
        <w:tabs>
          <w:tab w:val="num" w:pos="3600"/>
        </w:tabs>
        <w:ind w:left="3600" w:hanging="360"/>
      </w:pPr>
      <w:rPr>
        <w:rFonts w:ascii="Arial" w:hAnsi="Arial" w:hint="default"/>
      </w:rPr>
    </w:lvl>
    <w:lvl w:ilvl="5" w:tplc="624E9F68" w:tentative="1">
      <w:start w:val="1"/>
      <w:numFmt w:val="bullet"/>
      <w:lvlText w:val="•"/>
      <w:lvlJc w:val="left"/>
      <w:pPr>
        <w:tabs>
          <w:tab w:val="num" w:pos="4320"/>
        </w:tabs>
        <w:ind w:left="4320" w:hanging="360"/>
      </w:pPr>
      <w:rPr>
        <w:rFonts w:ascii="Arial" w:hAnsi="Arial" w:hint="default"/>
      </w:rPr>
    </w:lvl>
    <w:lvl w:ilvl="6" w:tplc="CCF0CF42" w:tentative="1">
      <w:start w:val="1"/>
      <w:numFmt w:val="bullet"/>
      <w:lvlText w:val="•"/>
      <w:lvlJc w:val="left"/>
      <w:pPr>
        <w:tabs>
          <w:tab w:val="num" w:pos="5040"/>
        </w:tabs>
        <w:ind w:left="5040" w:hanging="360"/>
      </w:pPr>
      <w:rPr>
        <w:rFonts w:ascii="Arial" w:hAnsi="Arial" w:hint="default"/>
      </w:rPr>
    </w:lvl>
    <w:lvl w:ilvl="7" w:tplc="C18CD436" w:tentative="1">
      <w:start w:val="1"/>
      <w:numFmt w:val="bullet"/>
      <w:lvlText w:val="•"/>
      <w:lvlJc w:val="left"/>
      <w:pPr>
        <w:tabs>
          <w:tab w:val="num" w:pos="5760"/>
        </w:tabs>
        <w:ind w:left="5760" w:hanging="360"/>
      </w:pPr>
      <w:rPr>
        <w:rFonts w:ascii="Arial" w:hAnsi="Arial" w:hint="default"/>
      </w:rPr>
    </w:lvl>
    <w:lvl w:ilvl="8" w:tplc="D47C1F22" w:tentative="1">
      <w:start w:val="1"/>
      <w:numFmt w:val="bullet"/>
      <w:lvlText w:val="•"/>
      <w:lvlJc w:val="left"/>
      <w:pPr>
        <w:tabs>
          <w:tab w:val="num" w:pos="6480"/>
        </w:tabs>
        <w:ind w:left="6480" w:hanging="360"/>
      </w:pPr>
      <w:rPr>
        <w:rFonts w:ascii="Arial" w:hAnsi="Arial" w:hint="default"/>
      </w:rPr>
    </w:lvl>
  </w:abstractNum>
  <w:abstractNum w:abstractNumId="6">
    <w:nsid w:val="170A0667"/>
    <w:multiLevelType w:val="hybridMultilevel"/>
    <w:tmpl w:val="D93C6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4C0B1C"/>
    <w:multiLevelType w:val="hybridMultilevel"/>
    <w:tmpl w:val="B3E28938"/>
    <w:lvl w:ilvl="0" w:tplc="9E26ACBE">
      <w:start w:val="1"/>
      <w:numFmt w:val="bullet"/>
      <w:lvlText w:val="‒"/>
      <w:lvlJc w:val="left"/>
      <w:pPr>
        <w:tabs>
          <w:tab w:val="num" w:pos="720"/>
        </w:tabs>
        <w:ind w:left="720" w:hanging="360"/>
      </w:pPr>
      <w:rPr>
        <w:rFonts w:ascii="Calibri" w:hAnsi="Calibri" w:hint="default"/>
      </w:rPr>
    </w:lvl>
    <w:lvl w:ilvl="1" w:tplc="65E44662" w:tentative="1">
      <w:start w:val="1"/>
      <w:numFmt w:val="bullet"/>
      <w:lvlText w:val="‒"/>
      <w:lvlJc w:val="left"/>
      <w:pPr>
        <w:tabs>
          <w:tab w:val="num" w:pos="1440"/>
        </w:tabs>
        <w:ind w:left="1440" w:hanging="360"/>
      </w:pPr>
      <w:rPr>
        <w:rFonts w:ascii="Calibri" w:hAnsi="Calibri" w:hint="default"/>
      </w:rPr>
    </w:lvl>
    <w:lvl w:ilvl="2" w:tplc="702CAF2A" w:tentative="1">
      <w:start w:val="1"/>
      <w:numFmt w:val="bullet"/>
      <w:lvlText w:val="‒"/>
      <w:lvlJc w:val="left"/>
      <w:pPr>
        <w:tabs>
          <w:tab w:val="num" w:pos="2160"/>
        </w:tabs>
        <w:ind w:left="2160" w:hanging="360"/>
      </w:pPr>
      <w:rPr>
        <w:rFonts w:ascii="Calibri" w:hAnsi="Calibri" w:hint="default"/>
      </w:rPr>
    </w:lvl>
    <w:lvl w:ilvl="3" w:tplc="8FA0674C" w:tentative="1">
      <w:start w:val="1"/>
      <w:numFmt w:val="bullet"/>
      <w:lvlText w:val="‒"/>
      <w:lvlJc w:val="left"/>
      <w:pPr>
        <w:tabs>
          <w:tab w:val="num" w:pos="2880"/>
        </w:tabs>
        <w:ind w:left="2880" w:hanging="360"/>
      </w:pPr>
      <w:rPr>
        <w:rFonts w:ascii="Calibri" w:hAnsi="Calibri" w:hint="default"/>
      </w:rPr>
    </w:lvl>
    <w:lvl w:ilvl="4" w:tplc="3A9A7350" w:tentative="1">
      <w:start w:val="1"/>
      <w:numFmt w:val="bullet"/>
      <w:lvlText w:val="‒"/>
      <w:lvlJc w:val="left"/>
      <w:pPr>
        <w:tabs>
          <w:tab w:val="num" w:pos="3600"/>
        </w:tabs>
        <w:ind w:left="3600" w:hanging="360"/>
      </w:pPr>
      <w:rPr>
        <w:rFonts w:ascii="Calibri" w:hAnsi="Calibri" w:hint="default"/>
      </w:rPr>
    </w:lvl>
    <w:lvl w:ilvl="5" w:tplc="5DCCBFD0" w:tentative="1">
      <w:start w:val="1"/>
      <w:numFmt w:val="bullet"/>
      <w:lvlText w:val="‒"/>
      <w:lvlJc w:val="left"/>
      <w:pPr>
        <w:tabs>
          <w:tab w:val="num" w:pos="4320"/>
        </w:tabs>
        <w:ind w:left="4320" w:hanging="360"/>
      </w:pPr>
      <w:rPr>
        <w:rFonts w:ascii="Calibri" w:hAnsi="Calibri" w:hint="default"/>
      </w:rPr>
    </w:lvl>
    <w:lvl w:ilvl="6" w:tplc="03AAF774" w:tentative="1">
      <w:start w:val="1"/>
      <w:numFmt w:val="bullet"/>
      <w:lvlText w:val="‒"/>
      <w:lvlJc w:val="left"/>
      <w:pPr>
        <w:tabs>
          <w:tab w:val="num" w:pos="5040"/>
        </w:tabs>
        <w:ind w:left="5040" w:hanging="360"/>
      </w:pPr>
      <w:rPr>
        <w:rFonts w:ascii="Calibri" w:hAnsi="Calibri" w:hint="default"/>
      </w:rPr>
    </w:lvl>
    <w:lvl w:ilvl="7" w:tplc="D71039D6" w:tentative="1">
      <w:start w:val="1"/>
      <w:numFmt w:val="bullet"/>
      <w:lvlText w:val="‒"/>
      <w:lvlJc w:val="left"/>
      <w:pPr>
        <w:tabs>
          <w:tab w:val="num" w:pos="5760"/>
        </w:tabs>
        <w:ind w:left="5760" w:hanging="360"/>
      </w:pPr>
      <w:rPr>
        <w:rFonts w:ascii="Calibri" w:hAnsi="Calibri" w:hint="default"/>
      </w:rPr>
    </w:lvl>
    <w:lvl w:ilvl="8" w:tplc="1C985CAC" w:tentative="1">
      <w:start w:val="1"/>
      <w:numFmt w:val="bullet"/>
      <w:lvlText w:val="‒"/>
      <w:lvlJc w:val="left"/>
      <w:pPr>
        <w:tabs>
          <w:tab w:val="num" w:pos="6480"/>
        </w:tabs>
        <w:ind w:left="6480" w:hanging="360"/>
      </w:pPr>
      <w:rPr>
        <w:rFonts w:ascii="Calibri" w:hAnsi="Calibri" w:hint="default"/>
      </w:rPr>
    </w:lvl>
  </w:abstractNum>
  <w:abstractNum w:abstractNumId="8">
    <w:nsid w:val="2D3E5C1A"/>
    <w:multiLevelType w:val="hybridMultilevel"/>
    <w:tmpl w:val="35C0617E"/>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D95D5E"/>
    <w:multiLevelType w:val="hybridMultilevel"/>
    <w:tmpl w:val="2FE48EBC"/>
    <w:lvl w:ilvl="0" w:tplc="52F6FEE2">
      <w:start w:val="1"/>
      <w:numFmt w:val="bullet"/>
      <w:lvlText w:val="‒"/>
      <w:lvlJc w:val="left"/>
      <w:pPr>
        <w:tabs>
          <w:tab w:val="num" w:pos="720"/>
        </w:tabs>
        <w:ind w:left="720" w:hanging="360"/>
      </w:pPr>
      <w:rPr>
        <w:rFonts w:ascii="Calibri" w:hAnsi="Calibri" w:hint="default"/>
      </w:rPr>
    </w:lvl>
    <w:lvl w:ilvl="1" w:tplc="CD26CFC2" w:tentative="1">
      <w:start w:val="1"/>
      <w:numFmt w:val="bullet"/>
      <w:lvlText w:val="‒"/>
      <w:lvlJc w:val="left"/>
      <w:pPr>
        <w:tabs>
          <w:tab w:val="num" w:pos="1440"/>
        </w:tabs>
        <w:ind w:left="1440" w:hanging="360"/>
      </w:pPr>
      <w:rPr>
        <w:rFonts w:ascii="Calibri" w:hAnsi="Calibri" w:hint="default"/>
      </w:rPr>
    </w:lvl>
    <w:lvl w:ilvl="2" w:tplc="FC1EB9B8" w:tentative="1">
      <w:start w:val="1"/>
      <w:numFmt w:val="bullet"/>
      <w:lvlText w:val="‒"/>
      <w:lvlJc w:val="left"/>
      <w:pPr>
        <w:tabs>
          <w:tab w:val="num" w:pos="2160"/>
        </w:tabs>
        <w:ind w:left="2160" w:hanging="360"/>
      </w:pPr>
      <w:rPr>
        <w:rFonts w:ascii="Calibri" w:hAnsi="Calibri" w:hint="default"/>
      </w:rPr>
    </w:lvl>
    <w:lvl w:ilvl="3" w:tplc="81FC3B64" w:tentative="1">
      <w:start w:val="1"/>
      <w:numFmt w:val="bullet"/>
      <w:lvlText w:val="‒"/>
      <w:lvlJc w:val="left"/>
      <w:pPr>
        <w:tabs>
          <w:tab w:val="num" w:pos="2880"/>
        </w:tabs>
        <w:ind w:left="2880" w:hanging="360"/>
      </w:pPr>
      <w:rPr>
        <w:rFonts w:ascii="Calibri" w:hAnsi="Calibri" w:hint="default"/>
      </w:rPr>
    </w:lvl>
    <w:lvl w:ilvl="4" w:tplc="CB9A48AE" w:tentative="1">
      <w:start w:val="1"/>
      <w:numFmt w:val="bullet"/>
      <w:lvlText w:val="‒"/>
      <w:lvlJc w:val="left"/>
      <w:pPr>
        <w:tabs>
          <w:tab w:val="num" w:pos="3600"/>
        </w:tabs>
        <w:ind w:left="3600" w:hanging="360"/>
      </w:pPr>
      <w:rPr>
        <w:rFonts w:ascii="Calibri" w:hAnsi="Calibri" w:hint="default"/>
      </w:rPr>
    </w:lvl>
    <w:lvl w:ilvl="5" w:tplc="D1DEA7B8" w:tentative="1">
      <w:start w:val="1"/>
      <w:numFmt w:val="bullet"/>
      <w:lvlText w:val="‒"/>
      <w:lvlJc w:val="left"/>
      <w:pPr>
        <w:tabs>
          <w:tab w:val="num" w:pos="4320"/>
        </w:tabs>
        <w:ind w:left="4320" w:hanging="360"/>
      </w:pPr>
      <w:rPr>
        <w:rFonts w:ascii="Calibri" w:hAnsi="Calibri" w:hint="default"/>
      </w:rPr>
    </w:lvl>
    <w:lvl w:ilvl="6" w:tplc="DB54B8A2" w:tentative="1">
      <w:start w:val="1"/>
      <w:numFmt w:val="bullet"/>
      <w:lvlText w:val="‒"/>
      <w:lvlJc w:val="left"/>
      <w:pPr>
        <w:tabs>
          <w:tab w:val="num" w:pos="5040"/>
        </w:tabs>
        <w:ind w:left="5040" w:hanging="360"/>
      </w:pPr>
      <w:rPr>
        <w:rFonts w:ascii="Calibri" w:hAnsi="Calibri" w:hint="default"/>
      </w:rPr>
    </w:lvl>
    <w:lvl w:ilvl="7" w:tplc="9BDCEBBA" w:tentative="1">
      <w:start w:val="1"/>
      <w:numFmt w:val="bullet"/>
      <w:lvlText w:val="‒"/>
      <w:lvlJc w:val="left"/>
      <w:pPr>
        <w:tabs>
          <w:tab w:val="num" w:pos="5760"/>
        </w:tabs>
        <w:ind w:left="5760" w:hanging="360"/>
      </w:pPr>
      <w:rPr>
        <w:rFonts w:ascii="Calibri" w:hAnsi="Calibri" w:hint="default"/>
      </w:rPr>
    </w:lvl>
    <w:lvl w:ilvl="8" w:tplc="C08AFE90" w:tentative="1">
      <w:start w:val="1"/>
      <w:numFmt w:val="bullet"/>
      <w:lvlText w:val="‒"/>
      <w:lvlJc w:val="left"/>
      <w:pPr>
        <w:tabs>
          <w:tab w:val="num" w:pos="6480"/>
        </w:tabs>
        <w:ind w:left="6480" w:hanging="360"/>
      </w:pPr>
      <w:rPr>
        <w:rFonts w:ascii="Calibri" w:hAnsi="Calibri" w:hint="default"/>
      </w:rPr>
    </w:lvl>
  </w:abstractNum>
  <w:abstractNum w:abstractNumId="10">
    <w:nsid w:val="31287CC0"/>
    <w:multiLevelType w:val="hybridMultilevel"/>
    <w:tmpl w:val="2214C620"/>
    <w:lvl w:ilvl="0" w:tplc="7D6655F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D2410F"/>
    <w:multiLevelType w:val="hybridMultilevel"/>
    <w:tmpl w:val="187A48C6"/>
    <w:lvl w:ilvl="0" w:tplc="85F2F74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E20676"/>
    <w:multiLevelType w:val="hybridMultilevel"/>
    <w:tmpl w:val="3E4C4208"/>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357E6945"/>
    <w:multiLevelType w:val="hybridMultilevel"/>
    <w:tmpl w:val="77E05D7C"/>
    <w:lvl w:ilvl="0" w:tplc="CA829B26">
      <w:start w:val="1"/>
      <w:numFmt w:val="bullet"/>
      <w:lvlText w:val="‒"/>
      <w:lvlJc w:val="left"/>
      <w:pPr>
        <w:tabs>
          <w:tab w:val="num" w:pos="720"/>
        </w:tabs>
        <w:ind w:left="720" w:hanging="360"/>
      </w:pPr>
      <w:rPr>
        <w:rFonts w:ascii="Calibri" w:hAnsi="Calibri" w:hint="default"/>
      </w:rPr>
    </w:lvl>
    <w:lvl w:ilvl="1" w:tplc="93803344" w:tentative="1">
      <w:start w:val="1"/>
      <w:numFmt w:val="bullet"/>
      <w:lvlText w:val="‒"/>
      <w:lvlJc w:val="left"/>
      <w:pPr>
        <w:tabs>
          <w:tab w:val="num" w:pos="1440"/>
        </w:tabs>
        <w:ind w:left="1440" w:hanging="360"/>
      </w:pPr>
      <w:rPr>
        <w:rFonts w:ascii="Calibri" w:hAnsi="Calibri" w:hint="default"/>
      </w:rPr>
    </w:lvl>
    <w:lvl w:ilvl="2" w:tplc="2064E512" w:tentative="1">
      <w:start w:val="1"/>
      <w:numFmt w:val="bullet"/>
      <w:lvlText w:val="‒"/>
      <w:lvlJc w:val="left"/>
      <w:pPr>
        <w:tabs>
          <w:tab w:val="num" w:pos="2160"/>
        </w:tabs>
        <w:ind w:left="2160" w:hanging="360"/>
      </w:pPr>
      <w:rPr>
        <w:rFonts w:ascii="Calibri" w:hAnsi="Calibri" w:hint="default"/>
      </w:rPr>
    </w:lvl>
    <w:lvl w:ilvl="3" w:tplc="66449496" w:tentative="1">
      <w:start w:val="1"/>
      <w:numFmt w:val="bullet"/>
      <w:lvlText w:val="‒"/>
      <w:lvlJc w:val="left"/>
      <w:pPr>
        <w:tabs>
          <w:tab w:val="num" w:pos="2880"/>
        </w:tabs>
        <w:ind w:left="2880" w:hanging="360"/>
      </w:pPr>
      <w:rPr>
        <w:rFonts w:ascii="Calibri" w:hAnsi="Calibri" w:hint="default"/>
      </w:rPr>
    </w:lvl>
    <w:lvl w:ilvl="4" w:tplc="AB1E49F0" w:tentative="1">
      <w:start w:val="1"/>
      <w:numFmt w:val="bullet"/>
      <w:lvlText w:val="‒"/>
      <w:lvlJc w:val="left"/>
      <w:pPr>
        <w:tabs>
          <w:tab w:val="num" w:pos="3600"/>
        </w:tabs>
        <w:ind w:left="3600" w:hanging="360"/>
      </w:pPr>
      <w:rPr>
        <w:rFonts w:ascii="Calibri" w:hAnsi="Calibri" w:hint="default"/>
      </w:rPr>
    </w:lvl>
    <w:lvl w:ilvl="5" w:tplc="CE2AD2E6" w:tentative="1">
      <w:start w:val="1"/>
      <w:numFmt w:val="bullet"/>
      <w:lvlText w:val="‒"/>
      <w:lvlJc w:val="left"/>
      <w:pPr>
        <w:tabs>
          <w:tab w:val="num" w:pos="4320"/>
        </w:tabs>
        <w:ind w:left="4320" w:hanging="360"/>
      </w:pPr>
      <w:rPr>
        <w:rFonts w:ascii="Calibri" w:hAnsi="Calibri" w:hint="default"/>
      </w:rPr>
    </w:lvl>
    <w:lvl w:ilvl="6" w:tplc="5FCA535C" w:tentative="1">
      <w:start w:val="1"/>
      <w:numFmt w:val="bullet"/>
      <w:lvlText w:val="‒"/>
      <w:lvlJc w:val="left"/>
      <w:pPr>
        <w:tabs>
          <w:tab w:val="num" w:pos="5040"/>
        </w:tabs>
        <w:ind w:left="5040" w:hanging="360"/>
      </w:pPr>
      <w:rPr>
        <w:rFonts w:ascii="Calibri" w:hAnsi="Calibri" w:hint="default"/>
      </w:rPr>
    </w:lvl>
    <w:lvl w:ilvl="7" w:tplc="4FB68D0C" w:tentative="1">
      <w:start w:val="1"/>
      <w:numFmt w:val="bullet"/>
      <w:lvlText w:val="‒"/>
      <w:lvlJc w:val="left"/>
      <w:pPr>
        <w:tabs>
          <w:tab w:val="num" w:pos="5760"/>
        </w:tabs>
        <w:ind w:left="5760" w:hanging="360"/>
      </w:pPr>
      <w:rPr>
        <w:rFonts w:ascii="Calibri" w:hAnsi="Calibri" w:hint="default"/>
      </w:rPr>
    </w:lvl>
    <w:lvl w:ilvl="8" w:tplc="A9246EC8" w:tentative="1">
      <w:start w:val="1"/>
      <w:numFmt w:val="bullet"/>
      <w:lvlText w:val="‒"/>
      <w:lvlJc w:val="left"/>
      <w:pPr>
        <w:tabs>
          <w:tab w:val="num" w:pos="6480"/>
        </w:tabs>
        <w:ind w:left="6480" w:hanging="360"/>
      </w:pPr>
      <w:rPr>
        <w:rFonts w:ascii="Calibri" w:hAnsi="Calibri" w:hint="default"/>
      </w:rPr>
    </w:lvl>
  </w:abstractNum>
  <w:abstractNum w:abstractNumId="15">
    <w:nsid w:val="359711D6"/>
    <w:multiLevelType w:val="hybridMultilevel"/>
    <w:tmpl w:val="D2E2ACE6"/>
    <w:lvl w:ilvl="0" w:tplc="EE48E3E0">
      <w:start w:val="3516"/>
      <w:numFmt w:val="bullet"/>
      <w:lvlText w:val="–"/>
      <w:lvlJc w:val="left"/>
      <w:pPr>
        <w:ind w:left="420" w:hanging="420"/>
      </w:pPr>
      <w:rPr>
        <w:rFonts w:ascii="Arial" w:hAnsi="Arial" w:cs="Times New Roman" w:hint="default"/>
      </w:rPr>
    </w:lvl>
    <w:lvl w:ilvl="1" w:tplc="85F2F74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A175CC"/>
    <w:multiLevelType w:val="hybridMultilevel"/>
    <w:tmpl w:val="4184BA9C"/>
    <w:lvl w:ilvl="0" w:tplc="04090001">
      <w:start w:val="1"/>
      <w:numFmt w:val="bullet"/>
      <w:lvlText w:val=""/>
      <w:lvlJc w:val="left"/>
      <w:pPr>
        <w:ind w:left="720" w:hanging="360"/>
      </w:pPr>
      <w:rPr>
        <w:rFonts w:ascii="Symbol" w:hAnsi="Symbol" w:hint="default"/>
      </w:rPr>
    </w:lvl>
    <w:lvl w:ilvl="1" w:tplc="F9B687B8">
      <w:start w:val="2137"/>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D7B6AF8"/>
    <w:multiLevelType w:val="hybridMultilevel"/>
    <w:tmpl w:val="79A04FEC"/>
    <w:lvl w:ilvl="0" w:tplc="BD7CC984">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A8543C96">
      <w:numFmt w:val="bullet"/>
      <w:lvlText w:val="-"/>
      <w:lvlJc w:val="left"/>
      <w:pPr>
        <w:ind w:left="2520" w:hanging="360"/>
      </w:pPr>
      <w:rPr>
        <w:rFonts w:ascii="Times New Roman" w:eastAsiaTheme="minorEastAsia" w:hAnsi="Times New Roman" w:cs="Times New Roman"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19">
    <w:nsid w:val="3FFB2FF2"/>
    <w:multiLevelType w:val="hybridMultilevel"/>
    <w:tmpl w:val="41B2BB52"/>
    <w:lvl w:ilvl="0" w:tplc="EE48E3E0">
      <w:start w:val="3516"/>
      <w:numFmt w:val="bullet"/>
      <w:lvlText w:val="–"/>
      <w:lvlJc w:val="left"/>
      <w:pPr>
        <w:ind w:left="420" w:hanging="420"/>
      </w:pPr>
      <w:rPr>
        <w:rFonts w:ascii="Arial" w:hAnsi="Arial" w:cs="Times New Roman" w:hint="default"/>
      </w:rPr>
    </w:lvl>
    <w:lvl w:ilvl="1" w:tplc="A80C457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2E77D2"/>
    <w:multiLevelType w:val="hybridMultilevel"/>
    <w:tmpl w:val="05C018D6"/>
    <w:lvl w:ilvl="0" w:tplc="EE48E3E0">
      <w:start w:val="3516"/>
      <w:numFmt w:val="bullet"/>
      <w:lvlText w:val="–"/>
      <w:lvlJc w:val="left"/>
      <w:pPr>
        <w:ind w:left="420" w:hanging="420"/>
      </w:pPr>
      <w:rPr>
        <w:rFonts w:ascii="Arial" w:hAnsi="Arial" w:cs="Times New Roman" w:hint="default"/>
      </w:rPr>
    </w:lvl>
    <w:lvl w:ilvl="1" w:tplc="85F2F74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104640"/>
    <w:multiLevelType w:val="hybridMultilevel"/>
    <w:tmpl w:val="F0A2030E"/>
    <w:lvl w:ilvl="0" w:tplc="84424DAA">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66252B0"/>
    <w:multiLevelType w:val="hybridMultilevel"/>
    <w:tmpl w:val="F0D48484"/>
    <w:lvl w:ilvl="0" w:tplc="21E22BDC">
      <w:start w:val="1"/>
      <w:numFmt w:val="bullet"/>
      <w:lvlText w:val="‒"/>
      <w:lvlJc w:val="left"/>
      <w:pPr>
        <w:tabs>
          <w:tab w:val="num" w:pos="720"/>
        </w:tabs>
        <w:ind w:left="720" w:hanging="360"/>
      </w:pPr>
      <w:rPr>
        <w:rFonts w:ascii="Calibri" w:hAnsi="Calibri" w:hint="default"/>
      </w:rPr>
    </w:lvl>
    <w:lvl w:ilvl="1" w:tplc="176C0A9C" w:tentative="1">
      <w:start w:val="1"/>
      <w:numFmt w:val="bullet"/>
      <w:lvlText w:val="‒"/>
      <w:lvlJc w:val="left"/>
      <w:pPr>
        <w:tabs>
          <w:tab w:val="num" w:pos="1440"/>
        </w:tabs>
        <w:ind w:left="1440" w:hanging="360"/>
      </w:pPr>
      <w:rPr>
        <w:rFonts w:ascii="Calibri" w:hAnsi="Calibri" w:hint="default"/>
      </w:rPr>
    </w:lvl>
    <w:lvl w:ilvl="2" w:tplc="621890C6" w:tentative="1">
      <w:start w:val="1"/>
      <w:numFmt w:val="bullet"/>
      <w:lvlText w:val="‒"/>
      <w:lvlJc w:val="left"/>
      <w:pPr>
        <w:tabs>
          <w:tab w:val="num" w:pos="2160"/>
        </w:tabs>
        <w:ind w:left="2160" w:hanging="360"/>
      </w:pPr>
      <w:rPr>
        <w:rFonts w:ascii="Calibri" w:hAnsi="Calibri" w:hint="default"/>
      </w:rPr>
    </w:lvl>
    <w:lvl w:ilvl="3" w:tplc="78FA8A1A" w:tentative="1">
      <w:start w:val="1"/>
      <w:numFmt w:val="bullet"/>
      <w:lvlText w:val="‒"/>
      <w:lvlJc w:val="left"/>
      <w:pPr>
        <w:tabs>
          <w:tab w:val="num" w:pos="2880"/>
        </w:tabs>
        <w:ind w:left="2880" w:hanging="360"/>
      </w:pPr>
      <w:rPr>
        <w:rFonts w:ascii="Calibri" w:hAnsi="Calibri" w:hint="default"/>
      </w:rPr>
    </w:lvl>
    <w:lvl w:ilvl="4" w:tplc="8D90766E" w:tentative="1">
      <w:start w:val="1"/>
      <w:numFmt w:val="bullet"/>
      <w:lvlText w:val="‒"/>
      <w:lvlJc w:val="left"/>
      <w:pPr>
        <w:tabs>
          <w:tab w:val="num" w:pos="3600"/>
        </w:tabs>
        <w:ind w:left="3600" w:hanging="360"/>
      </w:pPr>
      <w:rPr>
        <w:rFonts w:ascii="Calibri" w:hAnsi="Calibri" w:hint="default"/>
      </w:rPr>
    </w:lvl>
    <w:lvl w:ilvl="5" w:tplc="D3AE45C0" w:tentative="1">
      <w:start w:val="1"/>
      <w:numFmt w:val="bullet"/>
      <w:lvlText w:val="‒"/>
      <w:lvlJc w:val="left"/>
      <w:pPr>
        <w:tabs>
          <w:tab w:val="num" w:pos="4320"/>
        </w:tabs>
        <w:ind w:left="4320" w:hanging="360"/>
      </w:pPr>
      <w:rPr>
        <w:rFonts w:ascii="Calibri" w:hAnsi="Calibri" w:hint="default"/>
      </w:rPr>
    </w:lvl>
    <w:lvl w:ilvl="6" w:tplc="2F7CEF52" w:tentative="1">
      <w:start w:val="1"/>
      <w:numFmt w:val="bullet"/>
      <w:lvlText w:val="‒"/>
      <w:lvlJc w:val="left"/>
      <w:pPr>
        <w:tabs>
          <w:tab w:val="num" w:pos="5040"/>
        </w:tabs>
        <w:ind w:left="5040" w:hanging="360"/>
      </w:pPr>
      <w:rPr>
        <w:rFonts w:ascii="Calibri" w:hAnsi="Calibri" w:hint="default"/>
      </w:rPr>
    </w:lvl>
    <w:lvl w:ilvl="7" w:tplc="E3D28480" w:tentative="1">
      <w:start w:val="1"/>
      <w:numFmt w:val="bullet"/>
      <w:lvlText w:val="‒"/>
      <w:lvlJc w:val="left"/>
      <w:pPr>
        <w:tabs>
          <w:tab w:val="num" w:pos="5760"/>
        </w:tabs>
        <w:ind w:left="5760" w:hanging="360"/>
      </w:pPr>
      <w:rPr>
        <w:rFonts w:ascii="Calibri" w:hAnsi="Calibri" w:hint="default"/>
      </w:rPr>
    </w:lvl>
    <w:lvl w:ilvl="8" w:tplc="BB22A74A" w:tentative="1">
      <w:start w:val="1"/>
      <w:numFmt w:val="bullet"/>
      <w:lvlText w:val="‒"/>
      <w:lvlJc w:val="left"/>
      <w:pPr>
        <w:tabs>
          <w:tab w:val="num" w:pos="6480"/>
        </w:tabs>
        <w:ind w:left="6480" w:hanging="360"/>
      </w:pPr>
      <w:rPr>
        <w:rFonts w:ascii="Calibri" w:hAnsi="Calibri" w:hint="default"/>
      </w:rPr>
    </w:lvl>
  </w:abstractNum>
  <w:abstractNum w:abstractNumId="23">
    <w:nsid w:val="67741DF2"/>
    <w:multiLevelType w:val="hybridMultilevel"/>
    <w:tmpl w:val="14846A3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687B0791"/>
    <w:multiLevelType w:val="hybridMultilevel"/>
    <w:tmpl w:val="E2DEE4E4"/>
    <w:lvl w:ilvl="0" w:tplc="EE48E3E0">
      <w:start w:val="3516"/>
      <w:numFmt w:val="bullet"/>
      <w:lvlText w:val="–"/>
      <w:lvlJc w:val="left"/>
      <w:pPr>
        <w:ind w:left="420" w:hanging="420"/>
      </w:pPr>
      <w:rPr>
        <w:rFonts w:ascii="Arial" w:hAnsi="Arial" w:cs="Times New Roman" w:hint="default"/>
      </w:rPr>
    </w:lvl>
    <w:lvl w:ilvl="1" w:tplc="A80C457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3750A6"/>
    <w:multiLevelType w:val="hybridMultilevel"/>
    <w:tmpl w:val="4894B280"/>
    <w:lvl w:ilvl="0" w:tplc="58AE7CBA">
      <w:start w:val="1"/>
      <w:numFmt w:val="bullet"/>
      <w:lvlText w:val="‒"/>
      <w:lvlJc w:val="left"/>
      <w:pPr>
        <w:tabs>
          <w:tab w:val="num" w:pos="720"/>
        </w:tabs>
        <w:ind w:left="720" w:hanging="360"/>
      </w:pPr>
      <w:rPr>
        <w:rFonts w:ascii="Calibri" w:hAnsi="Calibri" w:hint="default"/>
      </w:rPr>
    </w:lvl>
    <w:lvl w:ilvl="1" w:tplc="8C340EA0" w:tentative="1">
      <w:start w:val="1"/>
      <w:numFmt w:val="bullet"/>
      <w:lvlText w:val="‒"/>
      <w:lvlJc w:val="left"/>
      <w:pPr>
        <w:tabs>
          <w:tab w:val="num" w:pos="1440"/>
        </w:tabs>
        <w:ind w:left="1440" w:hanging="360"/>
      </w:pPr>
      <w:rPr>
        <w:rFonts w:ascii="Calibri" w:hAnsi="Calibri" w:hint="default"/>
      </w:rPr>
    </w:lvl>
    <w:lvl w:ilvl="2" w:tplc="724656F8" w:tentative="1">
      <w:start w:val="1"/>
      <w:numFmt w:val="bullet"/>
      <w:lvlText w:val="‒"/>
      <w:lvlJc w:val="left"/>
      <w:pPr>
        <w:tabs>
          <w:tab w:val="num" w:pos="2160"/>
        </w:tabs>
        <w:ind w:left="2160" w:hanging="360"/>
      </w:pPr>
      <w:rPr>
        <w:rFonts w:ascii="Calibri" w:hAnsi="Calibri" w:hint="default"/>
      </w:rPr>
    </w:lvl>
    <w:lvl w:ilvl="3" w:tplc="D0C22BA6" w:tentative="1">
      <w:start w:val="1"/>
      <w:numFmt w:val="bullet"/>
      <w:lvlText w:val="‒"/>
      <w:lvlJc w:val="left"/>
      <w:pPr>
        <w:tabs>
          <w:tab w:val="num" w:pos="2880"/>
        </w:tabs>
        <w:ind w:left="2880" w:hanging="360"/>
      </w:pPr>
      <w:rPr>
        <w:rFonts w:ascii="Calibri" w:hAnsi="Calibri" w:hint="default"/>
      </w:rPr>
    </w:lvl>
    <w:lvl w:ilvl="4" w:tplc="D070F800" w:tentative="1">
      <w:start w:val="1"/>
      <w:numFmt w:val="bullet"/>
      <w:lvlText w:val="‒"/>
      <w:lvlJc w:val="left"/>
      <w:pPr>
        <w:tabs>
          <w:tab w:val="num" w:pos="3600"/>
        </w:tabs>
        <w:ind w:left="3600" w:hanging="360"/>
      </w:pPr>
      <w:rPr>
        <w:rFonts w:ascii="Calibri" w:hAnsi="Calibri" w:hint="default"/>
      </w:rPr>
    </w:lvl>
    <w:lvl w:ilvl="5" w:tplc="B2002DB6" w:tentative="1">
      <w:start w:val="1"/>
      <w:numFmt w:val="bullet"/>
      <w:lvlText w:val="‒"/>
      <w:lvlJc w:val="left"/>
      <w:pPr>
        <w:tabs>
          <w:tab w:val="num" w:pos="4320"/>
        </w:tabs>
        <w:ind w:left="4320" w:hanging="360"/>
      </w:pPr>
      <w:rPr>
        <w:rFonts w:ascii="Calibri" w:hAnsi="Calibri" w:hint="default"/>
      </w:rPr>
    </w:lvl>
    <w:lvl w:ilvl="6" w:tplc="ED64ADBE" w:tentative="1">
      <w:start w:val="1"/>
      <w:numFmt w:val="bullet"/>
      <w:lvlText w:val="‒"/>
      <w:lvlJc w:val="left"/>
      <w:pPr>
        <w:tabs>
          <w:tab w:val="num" w:pos="5040"/>
        </w:tabs>
        <w:ind w:left="5040" w:hanging="360"/>
      </w:pPr>
      <w:rPr>
        <w:rFonts w:ascii="Calibri" w:hAnsi="Calibri" w:hint="default"/>
      </w:rPr>
    </w:lvl>
    <w:lvl w:ilvl="7" w:tplc="D86C20FA" w:tentative="1">
      <w:start w:val="1"/>
      <w:numFmt w:val="bullet"/>
      <w:lvlText w:val="‒"/>
      <w:lvlJc w:val="left"/>
      <w:pPr>
        <w:tabs>
          <w:tab w:val="num" w:pos="5760"/>
        </w:tabs>
        <w:ind w:left="5760" w:hanging="360"/>
      </w:pPr>
      <w:rPr>
        <w:rFonts w:ascii="Calibri" w:hAnsi="Calibri" w:hint="default"/>
      </w:rPr>
    </w:lvl>
    <w:lvl w:ilvl="8" w:tplc="8B2A33D2" w:tentative="1">
      <w:start w:val="1"/>
      <w:numFmt w:val="bullet"/>
      <w:lvlText w:val="‒"/>
      <w:lvlJc w:val="left"/>
      <w:pPr>
        <w:tabs>
          <w:tab w:val="num" w:pos="6480"/>
        </w:tabs>
        <w:ind w:left="6480" w:hanging="360"/>
      </w:pPr>
      <w:rPr>
        <w:rFonts w:ascii="Calibri" w:hAnsi="Calibri" w:hint="default"/>
      </w:rPr>
    </w:lvl>
  </w:abstractNum>
  <w:num w:numId="1">
    <w:abstractNumId w:val="17"/>
  </w:num>
  <w:num w:numId="2">
    <w:abstractNumId w:val="11"/>
  </w:num>
  <w:num w:numId="3">
    <w:abstractNumId w:val="6"/>
  </w:num>
  <w:num w:numId="4">
    <w:abstractNumId w:val="16"/>
  </w:num>
  <w:num w:numId="5">
    <w:abstractNumId w:val="23"/>
  </w:num>
  <w:num w:numId="6">
    <w:abstractNumId w:val="10"/>
  </w:num>
  <w:num w:numId="7">
    <w:abstractNumId w:val="17"/>
    <w:lvlOverride w:ilvl="0">
      <w:startOverride w:val="1"/>
    </w:lvlOverride>
  </w:num>
  <w:num w:numId="8">
    <w:abstractNumId w:val="18"/>
  </w:num>
  <w:num w:numId="9">
    <w:abstractNumId w:val="5"/>
  </w:num>
  <w:num w:numId="10">
    <w:abstractNumId w:val="21"/>
  </w:num>
  <w:num w:numId="11">
    <w:abstractNumId w:val="12"/>
  </w:num>
  <w:num w:numId="12">
    <w:abstractNumId w:val="2"/>
  </w:num>
  <w:num w:numId="13">
    <w:abstractNumId w:val="24"/>
  </w:num>
  <w:num w:numId="14">
    <w:abstractNumId w:val="19"/>
  </w:num>
  <w:num w:numId="15">
    <w:abstractNumId w:val="8"/>
  </w:num>
  <w:num w:numId="16">
    <w:abstractNumId w:val="15"/>
  </w:num>
  <w:num w:numId="17">
    <w:abstractNumId w:val="20"/>
  </w:num>
  <w:num w:numId="18">
    <w:abstractNumId w:val="22"/>
  </w:num>
  <w:num w:numId="19">
    <w:abstractNumId w:val="9"/>
  </w:num>
  <w:num w:numId="20">
    <w:abstractNumId w:val="7"/>
  </w:num>
  <w:num w:numId="21">
    <w:abstractNumId w:val="14"/>
  </w:num>
  <w:num w:numId="22">
    <w:abstractNumId w:val="26"/>
  </w:num>
  <w:num w:numId="23">
    <w:abstractNumId w:val="3"/>
  </w:num>
  <w:num w:numId="24">
    <w:abstractNumId w:val="4"/>
  </w:num>
  <w:num w:numId="25">
    <w:abstractNumId w:val="11"/>
  </w:num>
  <w:num w:numId="26">
    <w:abstractNumId w:val="11"/>
  </w:num>
  <w:num w:numId="27">
    <w:abstractNumId w:val="11"/>
  </w:num>
  <w:num w:numId="28">
    <w:abstractNumId w:val="1"/>
  </w:num>
  <w:num w:numId="29">
    <w:abstractNumId w:val="13"/>
  </w:num>
  <w:num w:numId="30">
    <w:abstractNumId w:val="0"/>
  </w:num>
  <w:num w:numId="31">
    <w:abstractNumId w:val="25"/>
  </w:num>
  <w:num w:numId="32">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6434" style="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
  <w:rsids>
    <w:rsidRoot w:val="00032B8A"/>
    <w:rsid w:val="000002E3"/>
    <w:rsid w:val="00000949"/>
    <w:rsid w:val="000009B3"/>
    <w:rsid w:val="00000D04"/>
    <w:rsid w:val="00000DB2"/>
    <w:rsid w:val="00002893"/>
    <w:rsid w:val="000033A3"/>
    <w:rsid w:val="00003605"/>
    <w:rsid w:val="00003862"/>
    <w:rsid w:val="00003C56"/>
    <w:rsid w:val="00003EB7"/>
    <w:rsid w:val="00003EC2"/>
    <w:rsid w:val="000040A9"/>
    <w:rsid w:val="00004326"/>
    <w:rsid w:val="0000458E"/>
    <w:rsid w:val="00004E70"/>
    <w:rsid w:val="00005E6E"/>
    <w:rsid w:val="000060BD"/>
    <w:rsid w:val="00006524"/>
    <w:rsid w:val="00006A84"/>
    <w:rsid w:val="00006EFD"/>
    <w:rsid w:val="000072B6"/>
    <w:rsid w:val="00007813"/>
    <w:rsid w:val="000109A5"/>
    <w:rsid w:val="000109E6"/>
    <w:rsid w:val="00011F3A"/>
    <w:rsid w:val="00011F67"/>
    <w:rsid w:val="00012758"/>
    <w:rsid w:val="00012862"/>
    <w:rsid w:val="000128E6"/>
    <w:rsid w:val="000136EA"/>
    <w:rsid w:val="0001391E"/>
    <w:rsid w:val="00013B0E"/>
    <w:rsid w:val="00014744"/>
    <w:rsid w:val="00014746"/>
    <w:rsid w:val="00014A64"/>
    <w:rsid w:val="00014A9F"/>
    <w:rsid w:val="00015C97"/>
    <w:rsid w:val="00015EFB"/>
    <w:rsid w:val="000165E2"/>
    <w:rsid w:val="00016FBC"/>
    <w:rsid w:val="000172BE"/>
    <w:rsid w:val="000177C3"/>
    <w:rsid w:val="00017D8A"/>
    <w:rsid w:val="000206AF"/>
    <w:rsid w:val="00021B21"/>
    <w:rsid w:val="000224F4"/>
    <w:rsid w:val="000225B5"/>
    <w:rsid w:val="000226AE"/>
    <w:rsid w:val="00022804"/>
    <w:rsid w:val="00023016"/>
    <w:rsid w:val="00023388"/>
    <w:rsid w:val="00023425"/>
    <w:rsid w:val="00023E9D"/>
    <w:rsid w:val="000241BE"/>
    <w:rsid w:val="000242F2"/>
    <w:rsid w:val="0002593D"/>
    <w:rsid w:val="00025D61"/>
    <w:rsid w:val="00025F84"/>
    <w:rsid w:val="00025FF1"/>
    <w:rsid w:val="000261CA"/>
    <w:rsid w:val="00026538"/>
    <w:rsid w:val="00026CFB"/>
    <w:rsid w:val="00026D4B"/>
    <w:rsid w:val="00026DAD"/>
    <w:rsid w:val="00026F89"/>
    <w:rsid w:val="00027002"/>
    <w:rsid w:val="000270A1"/>
    <w:rsid w:val="000275C6"/>
    <w:rsid w:val="000276F1"/>
    <w:rsid w:val="00027AD6"/>
    <w:rsid w:val="00027DCE"/>
    <w:rsid w:val="0003002C"/>
    <w:rsid w:val="0003024C"/>
    <w:rsid w:val="0003044F"/>
    <w:rsid w:val="00030F05"/>
    <w:rsid w:val="00031496"/>
    <w:rsid w:val="00031ADB"/>
    <w:rsid w:val="00032056"/>
    <w:rsid w:val="000328CA"/>
    <w:rsid w:val="00032A34"/>
    <w:rsid w:val="00032B8A"/>
    <w:rsid w:val="00032C91"/>
    <w:rsid w:val="00032E40"/>
    <w:rsid w:val="0003376B"/>
    <w:rsid w:val="00033B33"/>
    <w:rsid w:val="00034676"/>
    <w:rsid w:val="000346E6"/>
    <w:rsid w:val="00034DB2"/>
    <w:rsid w:val="00035123"/>
    <w:rsid w:val="000351FA"/>
    <w:rsid w:val="000352B3"/>
    <w:rsid w:val="00035776"/>
    <w:rsid w:val="000357AE"/>
    <w:rsid w:val="0004014E"/>
    <w:rsid w:val="0004023E"/>
    <w:rsid w:val="0004024B"/>
    <w:rsid w:val="000406EE"/>
    <w:rsid w:val="00041A21"/>
    <w:rsid w:val="00041C57"/>
    <w:rsid w:val="00041C9D"/>
    <w:rsid w:val="00042253"/>
    <w:rsid w:val="000427AA"/>
    <w:rsid w:val="000434B7"/>
    <w:rsid w:val="000435E4"/>
    <w:rsid w:val="00044604"/>
    <w:rsid w:val="00044942"/>
    <w:rsid w:val="0004592D"/>
    <w:rsid w:val="0004592E"/>
    <w:rsid w:val="0004606F"/>
    <w:rsid w:val="00046071"/>
    <w:rsid w:val="00046796"/>
    <w:rsid w:val="000467FD"/>
    <w:rsid w:val="00046AAF"/>
    <w:rsid w:val="00046B48"/>
    <w:rsid w:val="00046DE1"/>
    <w:rsid w:val="00047225"/>
    <w:rsid w:val="000473D0"/>
    <w:rsid w:val="00047E60"/>
    <w:rsid w:val="00047EF9"/>
    <w:rsid w:val="0005212F"/>
    <w:rsid w:val="00052A79"/>
    <w:rsid w:val="00052AD2"/>
    <w:rsid w:val="000530DF"/>
    <w:rsid w:val="000532DD"/>
    <w:rsid w:val="000534FC"/>
    <w:rsid w:val="00053619"/>
    <w:rsid w:val="0005379D"/>
    <w:rsid w:val="00053AC5"/>
    <w:rsid w:val="00054D02"/>
    <w:rsid w:val="00054E0C"/>
    <w:rsid w:val="00054FB5"/>
    <w:rsid w:val="0005541D"/>
    <w:rsid w:val="000559E5"/>
    <w:rsid w:val="00055B4C"/>
    <w:rsid w:val="000565C8"/>
    <w:rsid w:val="00057988"/>
    <w:rsid w:val="00057DC8"/>
    <w:rsid w:val="00057E56"/>
    <w:rsid w:val="00060B0B"/>
    <w:rsid w:val="000612E1"/>
    <w:rsid w:val="000614FE"/>
    <w:rsid w:val="00062068"/>
    <w:rsid w:val="000621B1"/>
    <w:rsid w:val="00063FB8"/>
    <w:rsid w:val="00065019"/>
    <w:rsid w:val="00065D38"/>
    <w:rsid w:val="000663AC"/>
    <w:rsid w:val="00066B4E"/>
    <w:rsid w:val="00067DD1"/>
    <w:rsid w:val="00070029"/>
    <w:rsid w:val="00070447"/>
    <w:rsid w:val="000706E7"/>
    <w:rsid w:val="00070EF8"/>
    <w:rsid w:val="00071192"/>
    <w:rsid w:val="000713A7"/>
    <w:rsid w:val="00071E0D"/>
    <w:rsid w:val="00072A80"/>
    <w:rsid w:val="000731A0"/>
    <w:rsid w:val="0007365B"/>
    <w:rsid w:val="000736C1"/>
    <w:rsid w:val="00073797"/>
    <w:rsid w:val="00073DEC"/>
    <w:rsid w:val="000745AA"/>
    <w:rsid w:val="00074E86"/>
    <w:rsid w:val="00076097"/>
    <w:rsid w:val="00076541"/>
    <w:rsid w:val="000765E8"/>
    <w:rsid w:val="000769B8"/>
    <w:rsid w:val="00076B44"/>
    <w:rsid w:val="000772F4"/>
    <w:rsid w:val="000774F1"/>
    <w:rsid w:val="0007768D"/>
    <w:rsid w:val="000776EB"/>
    <w:rsid w:val="00077E99"/>
    <w:rsid w:val="00080CAD"/>
    <w:rsid w:val="000823B0"/>
    <w:rsid w:val="000828A9"/>
    <w:rsid w:val="0008335B"/>
    <w:rsid w:val="00083379"/>
    <w:rsid w:val="00083587"/>
    <w:rsid w:val="00083838"/>
    <w:rsid w:val="00083AA0"/>
    <w:rsid w:val="00083B6A"/>
    <w:rsid w:val="00085102"/>
    <w:rsid w:val="0008588C"/>
    <w:rsid w:val="00085DBE"/>
    <w:rsid w:val="00085E04"/>
    <w:rsid w:val="00086800"/>
    <w:rsid w:val="00086BA5"/>
    <w:rsid w:val="00086CF8"/>
    <w:rsid w:val="00087272"/>
    <w:rsid w:val="00087913"/>
    <w:rsid w:val="000902DC"/>
    <w:rsid w:val="00091012"/>
    <w:rsid w:val="000910E9"/>
    <w:rsid w:val="000911AE"/>
    <w:rsid w:val="0009289E"/>
    <w:rsid w:val="00092BBC"/>
    <w:rsid w:val="00093697"/>
    <w:rsid w:val="000939D2"/>
    <w:rsid w:val="00093D42"/>
    <w:rsid w:val="00093DD0"/>
    <w:rsid w:val="00094A16"/>
    <w:rsid w:val="00094BB2"/>
    <w:rsid w:val="00094DE6"/>
    <w:rsid w:val="00094F84"/>
    <w:rsid w:val="00095560"/>
    <w:rsid w:val="000957F9"/>
    <w:rsid w:val="00096356"/>
    <w:rsid w:val="00097C99"/>
    <w:rsid w:val="00097F33"/>
    <w:rsid w:val="000A0C80"/>
    <w:rsid w:val="000A0D46"/>
    <w:rsid w:val="000A0F14"/>
    <w:rsid w:val="000A11F3"/>
    <w:rsid w:val="000A1441"/>
    <w:rsid w:val="000A1788"/>
    <w:rsid w:val="000A1A06"/>
    <w:rsid w:val="000A1B60"/>
    <w:rsid w:val="000A1D7F"/>
    <w:rsid w:val="000A2081"/>
    <w:rsid w:val="000A21B4"/>
    <w:rsid w:val="000A221D"/>
    <w:rsid w:val="000A2CC7"/>
    <w:rsid w:val="000A2ED6"/>
    <w:rsid w:val="000A307C"/>
    <w:rsid w:val="000A37E9"/>
    <w:rsid w:val="000A3E83"/>
    <w:rsid w:val="000A4205"/>
    <w:rsid w:val="000A431E"/>
    <w:rsid w:val="000A4953"/>
    <w:rsid w:val="000A4A19"/>
    <w:rsid w:val="000A4D11"/>
    <w:rsid w:val="000A6351"/>
    <w:rsid w:val="000A63D6"/>
    <w:rsid w:val="000A65D0"/>
    <w:rsid w:val="000A6BAF"/>
    <w:rsid w:val="000A7144"/>
    <w:rsid w:val="000A79E1"/>
    <w:rsid w:val="000A7B38"/>
    <w:rsid w:val="000A7D27"/>
    <w:rsid w:val="000B0343"/>
    <w:rsid w:val="000B09D7"/>
    <w:rsid w:val="000B133E"/>
    <w:rsid w:val="000B2985"/>
    <w:rsid w:val="000B2C88"/>
    <w:rsid w:val="000B3342"/>
    <w:rsid w:val="000B36AC"/>
    <w:rsid w:val="000B51FA"/>
    <w:rsid w:val="000B57C3"/>
    <w:rsid w:val="000B5905"/>
    <w:rsid w:val="000B5975"/>
    <w:rsid w:val="000B6E2C"/>
    <w:rsid w:val="000B76C5"/>
    <w:rsid w:val="000B7A10"/>
    <w:rsid w:val="000C115D"/>
    <w:rsid w:val="000C1535"/>
    <w:rsid w:val="000C252B"/>
    <w:rsid w:val="000C2FBD"/>
    <w:rsid w:val="000C3AD5"/>
    <w:rsid w:val="000C3B0C"/>
    <w:rsid w:val="000C403E"/>
    <w:rsid w:val="000C422D"/>
    <w:rsid w:val="000C517B"/>
    <w:rsid w:val="000C5C09"/>
    <w:rsid w:val="000C5F91"/>
    <w:rsid w:val="000C6025"/>
    <w:rsid w:val="000C619F"/>
    <w:rsid w:val="000C65E3"/>
    <w:rsid w:val="000C662B"/>
    <w:rsid w:val="000C7BB0"/>
    <w:rsid w:val="000C7DB9"/>
    <w:rsid w:val="000D0565"/>
    <w:rsid w:val="000D088D"/>
    <w:rsid w:val="000D0A88"/>
    <w:rsid w:val="000D0E4E"/>
    <w:rsid w:val="000D103D"/>
    <w:rsid w:val="000D113C"/>
    <w:rsid w:val="000D12D1"/>
    <w:rsid w:val="000D159A"/>
    <w:rsid w:val="000D1796"/>
    <w:rsid w:val="000D1C78"/>
    <w:rsid w:val="000D22CC"/>
    <w:rsid w:val="000D298F"/>
    <w:rsid w:val="000D3639"/>
    <w:rsid w:val="000D3680"/>
    <w:rsid w:val="000D36AE"/>
    <w:rsid w:val="000D38A1"/>
    <w:rsid w:val="000D4845"/>
    <w:rsid w:val="000D4B07"/>
    <w:rsid w:val="000D4C4E"/>
    <w:rsid w:val="000D5077"/>
    <w:rsid w:val="000D5362"/>
    <w:rsid w:val="000D549F"/>
    <w:rsid w:val="000D55FE"/>
    <w:rsid w:val="000D57F8"/>
    <w:rsid w:val="000D5851"/>
    <w:rsid w:val="000D5C60"/>
    <w:rsid w:val="000D5CE4"/>
    <w:rsid w:val="000D67AA"/>
    <w:rsid w:val="000D71E2"/>
    <w:rsid w:val="000D73A5"/>
    <w:rsid w:val="000E07D6"/>
    <w:rsid w:val="000E0845"/>
    <w:rsid w:val="000E10AA"/>
    <w:rsid w:val="000E1380"/>
    <w:rsid w:val="000E18DF"/>
    <w:rsid w:val="000E3846"/>
    <w:rsid w:val="000E41FA"/>
    <w:rsid w:val="000E4339"/>
    <w:rsid w:val="000E580B"/>
    <w:rsid w:val="000E59A0"/>
    <w:rsid w:val="000E5F3D"/>
    <w:rsid w:val="000E6602"/>
    <w:rsid w:val="000E6B67"/>
    <w:rsid w:val="000E7A84"/>
    <w:rsid w:val="000F156C"/>
    <w:rsid w:val="000F15BC"/>
    <w:rsid w:val="000F180A"/>
    <w:rsid w:val="000F1C92"/>
    <w:rsid w:val="000F2865"/>
    <w:rsid w:val="000F2931"/>
    <w:rsid w:val="000F2DE2"/>
    <w:rsid w:val="000F2EEE"/>
    <w:rsid w:val="000F32DD"/>
    <w:rsid w:val="000F3697"/>
    <w:rsid w:val="000F4014"/>
    <w:rsid w:val="000F42B6"/>
    <w:rsid w:val="000F43E8"/>
    <w:rsid w:val="000F4417"/>
    <w:rsid w:val="000F4D7F"/>
    <w:rsid w:val="000F4FF7"/>
    <w:rsid w:val="000F5D6D"/>
    <w:rsid w:val="000F74F6"/>
    <w:rsid w:val="000F7CA8"/>
    <w:rsid w:val="000F7CD6"/>
    <w:rsid w:val="000F7F58"/>
    <w:rsid w:val="00100072"/>
    <w:rsid w:val="00100128"/>
    <w:rsid w:val="001009A1"/>
    <w:rsid w:val="00100C01"/>
    <w:rsid w:val="00100E58"/>
    <w:rsid w:val="00100FF3"/>
    <w:rsid w:val="001010D4"/>
    <w:rsid w:val="0010118F"/>
    <w:rsid w:val="001026CA"/>
    <w:rsid w:val="00102F88"/>
    <w:rsid w:val="001032AF"/>
    <w:rsid w:val="00103AEC"/>
    <w:rsid w:val="001043C2"/>
    <w:rsid w:val="001043E1"/>
    <w:rsid w:val="0010505A"/>
    <w:rsid w:val="001057B6"/>
    <w:rsid w:val="0010593C"/>
    <w:rsid w:val="00105CC7"/>
    <w:rsid w:val="00107779"/>
    <w:rsid w:val="001078C2"/>
    <w:rsid w:val="00107E1C"/>
    <w:rsid w:val="00110243"/>
    <w:rsid w:val="00110764"/>
    <w:rsid w:val="00110D69"/>
    <w:rsid w:val="001112C4"/>
    <w:rsid w:val="00111444"/>
    <w:rsid w:val="00111723"/>
    <w:rsid w:val="001129B5"/>
    <w:rsid w:val="001132C1"/>
    <w:rsid w:val="00113310"/>
    <w:rsid w:val="001135D0"/>
    <w:rsid w:val="001141E3"/>
    <w:rsid w:val="001144DF"/>
    <w:rsid w:val="0011480B"/>
    <w:rsid w:val="0011484E"/>
    <w:rsid w:val="001153B3"/>
    <w:rsid w:val="0011557B"/>
    <w:rsid w:val="001156F3"/>
    <w:rsid w:val="00116CA8"/>
    <w:rsid w:val="00117AD4"/>
    <w:rsid w:val="00117C85"/>
    <w:rsid w:val="00117FC1"/>
    <w:rsid w:val="00120A30"/>
    <w:rsid w:val="00120AF2"/>
    <w:rsid w:val="00120B13"/>
    <w:rsid w:val="00120DBF"/>
    <w:rsid w:val="0012181B"/>
    <w:rsid w:val="00121CA5"/>
    <w:rsid w:val="00121E95"/>
    <w:rsid w:val="001223A9"/>
    <w:rsid w:val="001225B6"/>
    <w:rsid w:val="001225F7"/>
    <w:rsid w:val="00123417"/>
    <w:rsid w:val="00123556"/>
    <w:rsid w:val="00123863"/>
    <w:rsid w:val="00123F23"/>
    <w:rsid w:val="00124D84"/>
    <w:rsid w:val="00125070"/>
    <w:rsid w:val="001250DD"/>
    <w:rsid w:val="00125619"/>
    <w:rsid w:val="00125733"/>
    <w:rsid w:val="00125AD9"/>
    <w:rsid w:val="001262BD"/>
    <w:rsid w:val="001263AA"/>
    <w:rsid w:val="001268E3"/>
    <w:rsid w:val="00130289"/>
    <w:rsid w:val="001302D0"/>
    <w:rsid w:val="001306C3"/>
    <w:rsid w:val="00130779"/>
    <w:rsid w:val="001307A1"/>
    <w:rsid w:val="00130918"/>
    <w:rsid w:val="00130C7E"/>
    <w:rsid w:val="00131C5D"/>
    <w:rsid w:val="00131CE7"/>
    <w:rsid w:val="00131F48"/>
    <w:rsid w:val="001321D3"/>
    <w:rsid w:val="001328E1"/>
    <w:rsid w:val="00133599"/>
    <w:rsid w:val="00133977"/>
    <w:rsid w:val="00133BF7"/>
    <w:rsid w:val="0013412D"/>
    <w:rsid w:val="00134B88"/>
    <w:rsid w:val="00135436"/>
    <w:rsid w:val="00135AC8"/>
    <w:rsid w:val="00136077"/>
    <w:rsid w:val="00136A23"/>
    <w:rsid w:val="00136B99"/>
    <w:rsid w:val="001377F6"/>
    <w:rsid w:val="00140052"/>
    <w:rsid w:val="0014063E"/>
    <w:rsid w:val="001406F4"/>
    <w:rsid w:val="0014087D"/>
    <w:rsid w:val="00140F74"/>
    <w:rsid w:val="00141191"/>
    <w:rsid w:val="0014159C"/>
    <w:rsid w:val="001418B3"/>
    <w:rsid w:val="001419C3"/>
    <w:rsid w:val="001421FB"/>
    <w:rsid w:val="001422DF"/>
    <w:rsid w:val="00142665"/>
    <w:rsid w:val="00142672"/>
    <w:rsid w:val="0014384A"/>
    <w:rsid w:val="00143962"/>
    <w:rsid w:val="0014450F"/>
    <w:rsid w:val="00144815"/>
    <w:rsid w:val="00144886"/>
    <w:rsid w:val="00144D8F"/>
    <w:rsid w:val="00144FFF"/>
    <w:rsid w:val="00145234"/>
    <w:rsid w:val="001457D3"/>
    <w:rsid w:val="00145C74"/>
    <w:rsid w:val="00146199"/>
    <w:rsid w:val="001462E9"/>
    <w:rsid w:val="001463FA"/>
    <w:rsid w:val="00146E32"/>
    <w:rsid w:val="00150530"/>
    <w:rsid w:val="00150E70"/>
    <w:rsid w:val="00150FB1"/>
    <w:rsid w:val="00151263"/>
    <w:rsid w:val="0015143F"/>
    <w:rsid w:val="00151619"/>
    <w:rsid w:val="00152835"/>
    <w:rsid w:val="00153BF5"/>
    <w:rsid w:val="00155457"/>
    <w:rsid w:val="001559FA"/>
    <w:rsid w:val="00155D0B"/>
    <w:rsid w:val="00155E7D"/>
    <w:rsid w:val="00156374"/>
    <w:rsid w:val="00156568"/>
    <w:rsid w:val="0015667F"/>
    <w:rsid w:val="00156894"/>
    <w:rsid w:val="00156CD6"/>
    <w:rsid w:val="001577D8"/>
    <w:rsid w:val="00157FC3"/>
    <w:rsid w:val="001603D4"/>
    <w:rsid w:val="00160403"/>
    <w:rsid w:val="00160430"/>
    <w:rsid w:val="001604A2"/>
    <w:rsid w:val="00160649"/>
    <w:rsid w:val="00160739"/>
    <w:rsid w:val="0016087A"/>
    <w:rsid w:val="00160AB7"/>
    <w:rsid w:val="00160CCA"/>
    <w:rsid w:val="00161068"/>
    <w:rsid w:val="00161815"/>
    <w:rsid w:val="00162219"/>
    <w:rsid w:val="00162550"/>
    <w:rsid w:val="0016271E"/>
    <w:rsid w:val="00162D7A"/>
    <w:rsid w:val="0016309B"/>
    <w:rsid w:val="00163F2E"/>
    <w:rsid w:val="00164377"/>
    <w:rsid w:val="00164DAB"/>
    <w:rsid w:val="00165BBB"/>
    <w:rsid w:val="0016613F"/>
    <w:rsid w:val="00166215"/>
    <w:rsid w:val="00166591"/>
    <w:rsid w:val="00166B1C"/>
    <w:rsid w:val="001703A7"/>
    <w:rsid w:val="001707E1"/>
    <w:rsid w:val="00170EB9"/>
    <w:rsid w:val="00171143"/>
    <w:rsid w:val="00171147"/>
    <w:rsid w:val="0017223E"/>
    <w:rsid w:val="00172864"/>
    <w:rsid w:val="00172A65"/>
    <w:rsid w:val="00172B82"/>
    <w:rsid w:val="00172EFA"/>
    <w:rsid w:val="0017300B"/>
    <w:rsid w:val="00173035"/>
    <w:rsid w:val="001731BE"/>
    <w:rsid w:val="00173608"/>
    <w:rsid w:val="00173650"/>
    <w:rsid w:val="001745EC"/>
    <w:rsid w:val="001747B7"/>
    <w:rsid w:val="00175C30"/>
    <w:rsid w:val="00177033"/>
    <w:rsid w:val="00177069"/>
    <w:rsid w:val="00177DDD"/>
    <w:rsid w:val="00177FC1"/>
    <w:rsid w:val="0018037D"/>
    <w:rsid w:val="00180590"/>
    <w:rsid w:val="001815A2"/>
    <w:rsid w:val="00181612"/>
    <w:rsid w:val="00181FC1"/>
    <w:rsid w:val="0018229E"/>
    <w:rsid w:val="00183034"/>
    <w:rsid w:val="001830F7"/>
    <w:rsid w:val="001838F6"/>
    <w:rsid w:val="00183A75"/>
    <w:rsid w:val="00183EE6"/>
    <w:rsid w:val="0018588A"/>
    <w:rsid w:val="0018661E"/>
    <w:rsid w:val="00186769"/>
    <w:rsid w:val="001871B3"/>
    <w:rsid w:val="00187252"/>
    <w:rsid w:val="001900AF"/>
    <w:rsid w:val="0019021E"/>
    <w:rsid w:val="0019122E"/>
    <w:rsid w:val="00191C91"/>
    <w:rsid w:val="00191E19"/>
    <w:rsid w:val="00192DD9"/>
    <w:rsid w:val="00193453"/>
    <w:rsid w:val="00193C80"/>
    <w:rsid w:val="00193CE3"/>
    <w:rsid w:val="00194339"/>
    <w:rsid w:val="0019458D"/>
    <w:rsid w:val="00194848"/>
    <w:rsid w:val="00194B71"/>
    <w:rsid w:val="001954DE"/>
    <w:rsid w:val="00195700"/>
    <w:rsid w:val="001958EA"/>
    <w:rsid w:val="00195E0E"/>
    <w:rsid w:val="00195F67"/>
    <w:rsid w:val="00196237"/>
    <w:rsid w:val="00197CBC"/>
    <w:rsid w:val="001A0C7F"/>
    <w:rsid w:val="001A180D"/>
    <w:rsid w:val="001A1BAC"/>
    <w:rsid w:val="001A23CE"/>
    <w:rsid w:val="001A2914"/>
    <w:rsid w:val="001A2B88"/>
    <w:rsid w:val="001A2C89"/>
    <w:rsid w:val="001A3875"/>
    <w:rsid w:val="001A3BE0"/>
    <w:rsid w:val="001A4B13"/>
    <w:rsid w:val="001A673E"/>
    <w:rsid w:val="001A7763"/>
    <w:rsid w:val="001A7E4D"/>
    <w:rsid w:val="001B013A"/>
    <w:rsid w:val="001B0364"/>
    <w:rsid w:val="001B0571"/>
    <w:rsid w:val="001B05F9"/>
    <w:rsid w:val="001B08B7"/>
    <w:rsid w:val="001B167B"/>
    <w:rsid w:val="001B1A8C"/>
    <w:rsid w:val="001B26DE"/>
    <w:rsid w:val="001B270F"/>
    <w:rsid w:val="001B32A9"/>
    <w:rsid w:val="001B33CA"/>
    <w:rsid w:val="001B3964"/>
    <w:rsid w:val="001B3ACE"/>
    <w:rsid w:val="001B4452"/>
    <w:rsid w:val="001B466C"/>
    <w:rsid w:val="001B4F34"/>
    <w:rsid w:val="001B5138"/>
    <w:rsid w:val="001B52EC"/>
    <w:rsid w:val="001B554A"/>
    <w:rsid w:val="001B5E0F"/>
    <w:rsid w:val="001B64A7"/>
    <w:rsid w:val="001B6564"/>
    <w:rsid w:val="001B691A"/>
    <w:rsid w:val="001B7384"/>
    <w:rsid w:val="001C02D8"/>
    <w:rsid w:val="001C04E3"/>
    <w:rsid w:val="001C05A5"/>
    <w:rsid w:val="001C09E4"/>
    <w:rsid w:val="001C0D27"/>
    <w:rsid w:val="001C11F5"/>
    <w:rsid w:val="001C14FD"/>
    <w:rsid w:val="001C2378"/>
    <w:rsid w:val="001C2925"/>
    <w:rsid w:val="001C2AD2"/>
    <w:rsid w:val="001C3EAB"/>
    <w:rsid w:val="001C3EE9"/>
    <w:rsid w:val="001C3FA4"/>
    <w:rsid w:val="001C40F9"/>
    <w:rsid w:val="001C41FA"/>
    <w:rsid w:val="001C458B"/>
    <w:rsid w:val="001C4719"/>
    <w:rsid w:val="001C4BA6"/>
    <w:rsid w:val="001C4C8D"/>
    <w:rsid w:val="001C4D45"/>
    <w:rsid w:val="001C5D4F"/>
    <w:rsid w:val="001C6108"/>
    <w:rsid w:val="001C64C0"/>
    <w:rsid w:val="001C672A"/>
    <w:rsid w:val="001C69DA"/>
    <w:rsid w:val="001C6F06"/>
    <w:rsid w:val="001C6F13"/>
    <w:rsid w:val="001D029D"/>
    <w:rsid w:val="001D1A35"/>
    <w:rsid w:val="001D2360"/>
    <w:rsid w:val="001D2447"/>
    <w:rsid w:val="001D2514"/>
    <w:rsid w:val="001D25AD"/>
    <w:rsid w:val="001D2B53"/>
    <w:rsid w:val="001D3109"/>
    <w:rsid w:val="001D332E"/>
    <w:rsid w:val="001D387E"/>
    <w:rsid w:val="001D3AC7"/>
    <w:rsid w:val="001D4460"/>
    <w:rsid w:val="001D4A66"/>
    <w:rsid w:val="001D5033"/>
    <w:rsid w:val="001D5386"/>
    <w:rsid w:val="001D5C88"/>
    <w:rsid w:val="001D6567"/>
    <w:rsid w:val="001D695C"/>
    <w:rsid w:val="001D6FD9"/>
    <w:rsid w:val="001D780E"/>
    <w:rsid w:val="001E03F5"/>
    <w:rsid w:val="001E05C3"/>
    <w:rsid w:val="001E0AD3"/>
    <w:rsid w:val="001E0C02"/>
    <w:rsid w:val="001E0D8B"/>
    <w:rsid w:val="001E14FC"/>
    <w:rsid w:val="001E1DC8"/>
    <w:rsid w:val="001E221F"/>
    <w:rsid w:val="001E2FBD"/>
    <w:rsid w:val="001E305F"/>
    <w:rsid w:val="001E3247"/>
    <w:rsid w:val="001E36E4"/>
    <w:rsid w:val="001E36F6"/>
    <w:rsid w:val="001E379D"/>
    <w:rsid w:val="001E3A3C"/>
    <w:rsid w:val="001E3FB5"/>
    <w:rsid w:val="001E40C4"/>
    <w:rsid w:val="001E4E68"/>
    <w:rsid w:val="001E5C23"/>
    <w:rsid w:val="001E5E0F"/>
    <w:rsid w:val="001E61A5"/>
    <w:rsid w:val="001E6566"/>
    <w:rsid w:val="001E6D4E"/>
    <w:rsid w:val="001E6D63"/>
    <w:rsid w:val="001E7504"/>
    <w:rsid w:val="001E76DF"/>
    <w:rsid w:val="001E78F1"/>
    <w:rsid w:val="001F0635"/>
    <w:rsid w:val="001F08BC"/>
    <w:rsid w:val="001F0F91"/>
    <w:rsid w:val="001F1308"/>
    <w:rsid w:val="001F1525"/>
    <w:rsid w:val="001F1C23"/>
    <w:rsid w:val="001F1E87"/>
    <w:rsid w:val="001F1EB6"/>
    <w:rsid w:val="001F261C"/>
    <w:rsid w:val="001F2E23"/>
    <w:rsid w:val="001F341F"/>
    <w:rsid w:val="001F3911"/>
    <w:rsid w:val="001F3A92"/>
    <w:rsid w:val="001F3EB4"/>
    <w:rsid w:val="001F3F1A"/>
    <w:rsid w:val="001F4CBD"/>
    <w:rsid w:val="001F5545"/>
    <w:rsid w:val="001F5777"/>
    <w:rsid w:val="001F5937"/>
    <w:rsid w:val="001F59E3"/>
    <w:rsid w:val="001F59ED"/>
    <w:rsid w:val="001F5B91"/>
    <w:rsid w:val="001F5F52"/>
    <w:rsid w:val="001F70CB"/>
    <w:rsid w:val="001F7121"/>
    <w:rsid w:val="002003CA"/>
    <w:rsid w:val="00200A1A"/>
    <w:rsid w:val="00200C3F"/>
    <w:rsid w:val="00200D2C"/>
    <w:rsid w:val="002019D8"/>
    <w:rsid w:val="00201EC7"/>
    <w:rsid w:val="0020202F"/>
    <w:rsid w:val="0020267F"/>
    <w:rsid w:val="002026AD"/>
    <w:rsid w:val="0020349A"/>
    <w:rsid w:val="002034B4"/>
    <w:rsid w:val="00203E7B"/>
    <w:rsid w:val="00204032"/>
    <w:rsid w:val="00204BAD"/>
    <w:rsid w:val="00204D60"/>
    <w:rsid w:val="00205347"/>
    <w:rsid w:val="00205627"/>
    <w:rsid w:val="002056D0"/>
    <w:rsid w:val="00205981"/>
    <w:rsid w:val="00205F95"/>
    <w:rsid w:val="002061C6"/>
    <w:rsid w:val="00206945"/>
    <w:rsid w:val="002079E1"/>
    <w:rsid w:val="00210860"/>
    <w:rsid w:val="00210B6A"/>
    <w:rsid w:val="00210C12"/>
    <w:rsid w:val="00210C14"/>
    <w:rsid w:val="00210C1B"/>
    <w:rsid w:val="002116F2"/>
    <w:rsid w:val="00211BB2"/>
    <w:rsid w:val="00211DF6"/>
    <w:rsid w:val="00212CB6"/>
    <w:rsid w:val="00212E37"/>
    <w:rsid w:val="00212E46"/>
    <w:rsid w:val="00212F75"/>
    <w:rsid w:val="002140FF"/>
    <w:rsid w:val="00215144"/>
    <w:rsid w:val="00215501"/>
    <w:rsid w:val="0021745D"/>
    <w:rsid w:val="002178F4"/>
    <w:rsid w:val="00217959"/>
    <w:rsid w:val="00217D54"/>
    <w:rsid w:val="002203D1"/>
    <w:rsid w:val="002203E8"/>
    <w:rsid w:val="0022041B"/>
    <w:rsid w:val="00220894"/>
    <w:rsid w:val="00220933"/>
    <w:rsid w:val="00220B01"/>
    <w:rsid w:val="00220BAF"/>
    <w:rsid w:val="00221397"/>
    <w:rsid w:val="00222948"/>
    <w:rsid w:val="00222AD3"/>
    <w:rsid w:val="00223D47"/>
    <w:rsid w:val="002241FE"/>
    <w:rsid w:val="00224952"/>
    <w:rsid w:val="00224D5F"/>
    <w:rsid w:val="00224DD2"/>
    <w:rsid w:val="00224E06"/>
    <w:rsid w:val="00225A6A"/>
    <w:rsid w:val="00225AC7"/>
    <w:rsid w:val="00225ACC"/>
    <w:rsid w:val="00226C4C"/>
    <w:rsid w:val="00227A1F"/>
    <w:rsid w:val="00230881"/>
    <w:rsid w:val="00231522"/>
    <w:rsid w:val="00231C25"/>
    <w:rsid w:val="00231C6F"/>
    <w:rsid w:val="0023269A"/>
    <w:rsid w:val="00232A90"/>
    <w:rsid w:val="0023377A"/>
    <w:rsid w:val="00234151"/>
    <w:rsid w:val="0023443A"/>
    <w:rsid w:val="0023445A"/>
    <w:rsid w:val="002345DE"/>
    <w:rsid w:val="00234F8C"/>
    <w:rsid w:val="00235542"/>
    <w:rsid w:val="002362FC"/>
    <w:rsid w:val="002369B0"/>
    <w:rsid w:val="00236AD8"/>
    <w:rsid w:val="002378B8"/>
    <w:rsid w:val="0023794D"/>
    <w:rsid w:val="002401F5"/>
    <w:rsid w:val="00240E54"/>
    <w:rsid w:val="00243005"/>
    <w:rsid w:val="002430CF"/>
    <w:rsid w:val="00243810"/>
    <w:rsid w:val="002451C5"/>
    <w:rsid w:val="00245542"/>
    <w:rsid w:val="00245EB4"/>
    <w:rsid w:val="00245F1F"/>
    <w:rsid w:val="0024663B"/>
    <w:rsid w:val="00246ED1"/>
    <w:rsid w:val="00247103"/>
    <w:rsid w:val="00247776"/>
    <w:rsid w:val="00250067"/>
    <w:rsid w:val="002507A3"/>
    <w:rsid w:val="002508EC"/>
    <w:rsid w:val="002516DE"/>
    <w:rsid w:val="00251F81"/>
    <w:rsid w:val="0025238F"/>
    <w:rsid w:val="00252BE0"/>
    <w:rsid w:val="00253239"/>
    <w:rsid w:val="00253588"/>
    <w:rsid w:val="0025395D"/>
    <w:rsid w:val="00253E8A"/>
    <w:rsid w:val="0025429B"/>
    <w:rsid w:val="002546F4"/>
    <w:rsid w:val="00254ECC"/>
    <w:rsid w:val="002551D0"/>
    <w:rsid w:val="00255374"/>
    <w:rsid w:val="002553A8"/>
    <w:rsid w:val="0025735F"/>
    <w:rsid w:val="00257746"/>
    <w:rsid w:val="00257874"/>
    <w:rsid w:val="0025791F"/>
    <w:rsid w:val="00257B15"/>
    <w:rsid w:val="00257BF4"/>
    <w:rsid w:val="00260003"/>
    <w:rsid w:val="0026035D"/>
    <w:rsid w:val="0026042F"/>
    <w:rsid w:val="0026055D"/>
    <w:rsid w:val="002606D6"/>
    <w:rsid w:val="0026082B"/>
    <w:rsid w:val="00260F64"/>
    <w:rsid w:val="00261C98"/>
    <w:rsid w:val="0026248E"/>
    <w:rsid w:val="00262914"/>
    <w:rsid w:val="00262F47"/>
    <w:rsid w:val="002635B5"/>
    <w:rsid w:val="00263815"/>
    <w:rsid w:val="0026384C"/>
    <w:rsid w:val="002647BF"/>
    <w:rsid w:val="002647D5"/>
    <w:rsid w:val="00264B39"/>
    <w:rsid w:val="00264C17"/>
    <w:rsid w:val="00265032"/>
    <w:rsid w:val="002651FB"/>
    <w:rsid w:val="0026538C"/>
    <w:rsid w:val="00265781"/>
    <w:rsid w:val="00265CEE"/>
    <w:rsid w:val="0026618B"/>
    <w:rsid w:val="0026628C"/>
    <w:rsid w:val="0026641C"/>
    <w:rsid w:val="00266B13"/>
    <w:rsid w:val="002705BC"/>
    <w:rsid w:val="00270728"/>
    <w:rsid w:val="0027092B"/>
    <w:rsid w:val="00270D42"/>
    <w:rsid w:val="0027195D"/>
    <w:rsid w:val="00272308"/>
    <w:rsid w:val="0027252F"/>
    <w:rsid w:val="00272B03"/>
    <w:rsid w:val="00272DF6"/>
    <w:rsid w:val="002733E2"/>
    <w:rsid w:val="00273D59"/>
    <w:rsid w:val="00273E95"/>
    <w:rsid w:val="002750B1"/>
    <w:rsid w:val="002767E1"/>
    <w:rsid w:val="002767F1"/>
    <w:rsid w:val="00276A35"/>
    <w:rsid w:val="00276F08"/>
    <w:rsid w:val="00276F5D"/>
    <w:rsid w:val="002773C2"/>
    <w:rsid w:val="002776C7"/>
    <w:rsid w:val="00277835"/>
    <w:rsid w:val="00280282"/>
    <w:rsid w:val="00280787"/>
    <w:rsid w:val="0028095C"/>
    <w:rsid w:val="00280AB1"/>
    <w:rsid w:val="00280D5D"/>
    <w:rsid w:val="00281846"/>
    <w:rsid w:val="00281F53"/>
    <w:rsid w:val="00282C5C"/>
    <w:rsid w:val="0028393B"/>
    <w:rsid w:val="00283CC7"/>
    <w:rsid w:val="00284956"/>
    <w:rsid w:val="00284A20"/>
    <w:rsid w:val="00284BAE"/>
    <w:rsid w:val="0028553C"/>
    <w:rsid w:val="0028585E"/>
    <w:rsid w:val="0028587D"/>
    <w:rsid w:val="002858A1"/>
    <w:rsid w:val="00285988"/>
    <w:rsid w:val="002859AF"/>
    <w:rsid w:val="00285C2D"/>
    <w:rsid w:val="0028615D"/>
    <w:rsid w:val="002861E8"/>
    <w:rsid w:val="00286876"/>
    <w:rsid w:val="00286AE7"/>
    <w:rsid w:val="00287243"/>
    <w:rsid w:val="00287981"/>
    <w:rsid w:val="00290647"/>
    <w:rsid w:val="00291385"/>
    <w:rsid w:val="00291422"/>
    <w:rsid w:val="002917DC"/>
    <w:rsid w:val="00291AE4"/>
    <w:rsid w:val="0029237F"/>
    <w:rsid w:val="0029266B"/>
    <w:rsid w:val="002926B5"/>
    <w:rsid w:val="00292715"/>
    <w:rsid w:val="00293528"/>
    <w:rsid w:val="00293B12"/>
    <w:rsid w:val="00293BB4"/>
    <w:rsid w:val="00293E57"/>
    <w:rsid w:val="002947D1"/>
    <w:rsid w:val="002948DF"/>
    <w:rsid w:val="00294D90"/>
    <w:rsid w:val="00295A09"/>
    <w:rsid w:val="00295D78"/>
    <w:rsid w:val="002969CD"/>
    <w:rsid w:val="00296D31"/>
    <w:rsid w:val="002A1157"/>
    <w:rsid w:val="002A1448"/>
    <w:rsid w:val="002A1A0C"/>
    <w:rsid w:val="002A1AC3"/>
    <w:rsid w:val="002A1B34"/>
    <w:rsid w:val="002A1E92"/>
    <w:rsid w:val="002A204D"/>
    <w:rsid w:val="002A2616"/>
    <w:rsid w:val="002A26E1"/>
    <w:rsid w:val="002A298C"/>
    <w:rsid w:val="002A29DC"/>
    <w:rsid w:val="002A2ED2"/>
    <w:rsid w:val="002A2FDD"/>
    <w:rsid w:val="002A368A"/>
    <w:rsid w:val="002A39B9"/>
    <w:rsid w:val="002A3F0E"/>
    <w:rsid w:val="002A4065"/>
    <w:rsid w:val="002A4B18"/>
    <w:rsid w:val="002A4DD6"/>
    <w:rsid w:val="002A59F0"/>
    <w:rsid w:val="002A6432"/>
    <w:rsid w:val="002A6474"/>
    <w:rsid w:val="002A6BCF"/>
    <w:rsid w:val="002A6F25"/>
    <w:rsid w:val="002A6FD3"/>
    <w:rsid w:val="002A7089"/>
    <w:rsid w:val="002A7416"/>
    <w:rsid w:val="002A7D08"/>
    <w:rsid w:val="002A7F80"/>
    <w:rsid w:val="002A7FFA"/>
    <w:rsid w:val="002B046D"/>
    <w:rsid w:val="002B0480"/>
    <w:rsid w:val="002B08D3"/>
    <w:rsid w:val="002B0A7D"/>
    <w:rsid w:val="002B0D53"/>
    <w:rsid w:val="002B1389"/>
    <w:rsid w:val="002B1A69"/>
    <w:rsid w:val="002B2232"/>
    <w:rsid w:val="002B2723"/>
    <w:rsid w:val="002B303A"/>
    <w:rsid w:val="002B39A1"/>
    <w:rsid w:val="002B4001"/>
    <w:rsid w:val="002B46A7"/>
    <w:rsid w:val="002B49C8"/>
    <w:rsid w:val="002B538E"/>
    <w:rsid w:val="002B5452"/>
    <w:rsid w:val="002B5DCA"/>
    <w:rsid w:val="002B6BDC"/>
    <w:rsid w:val="002B6CE1"/>
    <w:rsid w:val="002B75B0"/>
    <w:rsid w:val="002B78D6"/>
    <w:rsid w:val="002B7EAF"/>
    <w:rsid w:val="002C0675"/>
    <w:rsid w:val="002C099C"/>
    <w:rsid w:val="002C0ABC"/>
    <w:rsid w:val="002C0B74"/>
    <w:rsid w:val="002C0C8B"/>
    <w:rsid w:val="002C0CBB"/>
    <w:rsid w:val="002C0E64"/>
    <w:rsid w:val="002C1201"/>
    <w:rsid w:val="002C1299"/>
    <w:rsid w:val="002C1460"/>
    <w:rsid w:val="002C17B6"/>
    <w:rsid w:val="002C185E"/>
    <w:rsid w:val="002C194F"/>
    <w:rsid w:val="002C2036"/>
    <w:rsid w:val="002C20F2"/>
    <w:rsid w:val="002C30E9"/>
    <w:rsid w:val="002C38B2"/>
    <w:rsid w:val="002C3F9C"/>
    <w:rsid w:val="002C42A1"/>
    <w:rsid w:val="002C471F"/>
    <w:rsid w:val="002C4DC8"/>
    <w:rsid w:val="002C5AFA"/>
    <w:rsid w:val="002C6924"/>
    <w:rsid w:val="002C7315"/>
    <w:rsid w:val="002C7E11"/>
    <w:rsid w:val="002D0439"/>
    <w:rsid w:val="002D0A5F"/>
    <w:rsid w:val="002D11B7"/>
    <w:rsid w:val="002D1A34"/>
    <w:rsid w:val="002D1F33"/>
    <w:rsid w:val="002D2496"/>
    <w:rsid w:val="002D2669"/>
    <w:rsid w:val="002D3BBC"/>
    <w:rsid w:val="002D438A"/>
    <w:rsid w:val="002D5738"/>
    <w:rsid w:val="002D58DD"/>
    <w:rsid w:val="002D5E4E"/>
    <w:rsid w:val="002D5E53"/>
    <w:rsid w:val="002D6850"/>
    <w:rsid w:val="002D7534"/>
    <w:rsid w:val="002D783A"/>
    <w:rsid w:val="002D7E89"/>
    <w:rsid w:val="002E0319"/>
    <w:rsid w:val="002E15D9"/>
    <w:rsid w:val="002E179B"/>
    <w:rsid w:val="002E1C9E"/>
    <w:rsid w:val="002E257B"/>
    <w:rsid w:val="002E279C"/>
    <w:rsid w:val="002E3A37"/>
    <w:rsid w:val="002E3C65"/>
    <w:rsid w:val="002E3F5B"/>
    <w:rsid w:val="002E4362"/>
    <w:rsid w:val="002E4B59"/>
    <w:rsid w:val="002E5499"/>
    <w:rsid w:val="002E5700"/>
    <w:rsid w:val="002E5C3E"/>
    <w:rsid w:val="002E5DB3"/>
    <w:rsid w:val="002E5F43"/>
    <w:rsid w:val="002E63D9"/>
    <w:rsid w:val="002E640E"/>
    <w:rsid w:val="002E6F48"/>
    <w:rsid w:val="002E7DB9"/>
    <w:rsid w:val="002F0222"/>
    <w:rsid w:val="002F0650"/>
    <w:rsid w:val="002F07FC"/>
    <w:rsid w:val="002F0BC5"/>
    <w:rsid w:val="002F0C28"/>
    <w:rsid w:val="002F106B"/>
    <w:rsid w:val="002F138E"/>
    <w:rsid w:val="002F23A0"/>
    <w:rsid w:val="002F3176"/>
    <w:rsid w:val="002F3CDE"/>
    <w:rsid w:val="002F3DEA"/>
    <w:rsid w:val="002F4580"/>
    <w:rsid w:val="002F4906"/>
    <w:rsid w:val="002F4EA3"/>
    <w:rsid w:val="002F5DD6"/>
    <w:rsid w:val="002F5FEA"/>
    <w:rsid w:val="002F63E7"/>
    <w:rsid w:val="002F65D2"/>
    <w:rsid w:val="002F72C3"/>
    <w:rsid w:val="002F7BE3"/>
    <w:rsid w:val="002F7E6A"/>
    <w:rsid w:val="00300165"/>
    <w:rsid w:val="00300634"/>
    <w:rsid w:val="003010CF"/>
    <w:rsid w:val="0030116B"/>
    <w:rsid w:val="00301DC9"/>
    <w:rsid w:val="00301DD3"/>
    <w:rsid w:val="00302187"/>
    <w:rsid w:val="0030241F"/>
    <w:rsid w:val="00303440"/>
    <w:rsid w:val="00303C23"/>
    <w:rsid w:val="00304796"/>
    <w:rsid w:val="003047CA"/>
    <w:rsid w:val="00304D9B"/>
    <w:rsid w:val="003051B9"/>
    <w:rsid w:val="00305B6F"/>
    <w:rsid w:val="00305BF5"/>
    <w:rsid w:val="00305FF9"/>
    <w:rsid w:val="00306400"/>
    <w:rsid w:val="00306E6B"/>
    <w:rsid w:val="003100C8"/>
    <w:rsid w:val="0031085B"/>
    <w:rsid w:val="00311161"/>
    <w:rsid w:val="00311FF0"/>
    <w:rsid w:val="00312400"/>
    <w:rsid w:val="00312739"/>
    <w:rsid w:val="00312D10"/>
    <w:rsid w:val="00312D90"/>
    <w:rsid w:val="0031345E"/>
    <w:rsid w:val="00314661"/>
    <w:rsid w:val="00315EC4"/>
    <w:rsid w:val="003178DA"/>
    <w:rsid w:val="00317DB8"/>
    <w:rsid w:val="003200F6"/>
    <w:rsid w:val="00320618"/>
    <w:rsid w:val="0032100B"/>
    <w:rsid w:val="00321B4E"/>
    <w:rsid w:val="00321BD7"/>
    <w:rsid w:val="0032260F"/>
    <w:rsid w:val="0032279C"/>
    <w:rsid w:val="003228DA"/>
    <w:rsid w:val="0032291D"/>
    <w:rsid w:val="00322E41"/>
    <w:rsid w:val="003233E3"/>
    <w:rsid w:val="00323D6B"/>
    <w:rsid w:val="003241D6"/>
    <w:rsid w:val="00325948"/>
    <w:rsid w:val="00326957"/>
    <w:rsid w:val="00326AE2"/>
    <w:rsid w:val="00327C53"/>
    <w:rsid w:val="0033110C"/>
    <w:rsid w:val="00331426"/>
    <w:rsid w:val="0033171D"/>
    <w:rsid w:val="00331FC3"/>
    <w:rsid w:val="00332727"/>
    <w:rsid w:val="00332FC1"/>
    <w:rsid w:val="003331AB"/>
    <w:rsid w:val="003333A4"/>
    <w:rsid w:val="003336B3"/>
    <w:rsid w:val="003338B5"/>
    <w:rsid w:val="00335031"/>
    <w:rsid w:val="00335B75"/>
    <w:rsid w:val="00335D8C"/>
    <w:rsid w:val="00336072"/>
    <w:rsid w:val="003363A1"/>
    <w:rsid w:val="00336F2B"/>
    <w:rsid w:val="0033767F"/>
    <w:rsid w:val="00337F0F"/>
    <w:rsid w:val="00340857"/>
    <w:rsid w:val="0034097D"/>
    <w:rsid w:val="00341693"/>
    <w:rsid w:val="0034226D"/>
    <w:rsid w:val="003423CA"/>
    <w:rsid w:val="00342575"/>
    <w:rsid w:val="003427FA"/>
    <w:rsid w:val="00342972"/>
    <w:rsid w:val="00342FDD"/>
    <w:rsid w:val="00343157"/>
    <w:rsid w:val="0034318D"/>
    <w:rsid w:val="0034373E"/>
    <w:rsid w:val="003440FF"/>
    <w:rsid w:val="0034429B"/>
    <w:rsid w:val="00344363"/>
    <w:rsid w:val="00344866"/>
    <w:rsid w:val="00344883"/>
    <w:rsid w:val="0034488F"/>
    <w:rsid w:val="0034500A"/>
    <w:rsid w:val="003452BC"/>
    <w:rsid w:val="00345464"/>
    <w:rsid w:val="0034638C"/>
    <w:rsid w:val="00346F7F"/>
    <w:rsid w:val="0034722A"/>
    <w:rsid w:val="003472AD"/>
    <w:rsid w:val="00347507"/>
    <w:rsid w:val="00350108"/>
    <w:rsid w:val="00350762"/>
    <w:rsid w:val="003507C4"/>
    <w:rsid w:val="0035197D"/>
    <w:rsid w:val="003519A1"/>
    <w:rsid w:val="00352480"/>
    <w:rsid w:val="00352DDB"/>
    <w:rsid w:val="003530D2"/>
    <w:rsid w:val="0035331A"/>
    <w:rsid w:val="003534E1"/>
    <w:rsid w:val="00353FA3"/>
    <w:rsid w:val="0035425B"/>
    <w:rsid w:val="00354559"/>
    <w:rsid w:val="003548D8"/>
    <w:rsid w:val="003554CA"/>
    <w:rsid w:val="00355627"/>
    <w:rsid w:val="003559F7"/>
    <w:rsid w:val="00356409"/>
    <w:rsid w:val="00357CAC"/>
    <w:rsid w:val="00360232"/>
    <w:rsid w:val="003602C5"/>
    <w:rsid w:val="003602E0"/>
    <w:rsid w:val="00360901"/>
    <w:rsid w:val="00360D01"/>
    <w:rsid w:val="00360FAC"/>
    <w:rsid w:val="0036161F"/>
    <w:rsid w:val="00361B92"/>
    <w:rsid w:val="00362222"/>
    <w:rsid w:val="00362569"/>
    <w:rsid w:val="003625CE"/>
    <w:rsid w:val="003636CD"/>
    <w:rsid w:val="0036420D"/>
    <w:rsid w:val="00364832"/>
    <w:rsid w:val="0036487C"/>
    <w:rsid w:val="003652AE"/>
    <w:rsid w:val="00365411"/>
    <w:rsid w:val="00365450"/>
    <w:rsid w:val="00365FA2"/>
    <w:rsid w:val="00366C69"/>
    <w:rsid w:val="00366E28"/>
    <w:rsid w:val="003670C7"/>
    <w:rsid w:val="00367441"/>
    <w:rsid w:val="00367B1D"/>
    <w:rsid w:val="00370E4F"/>
    <w:rsid w:val="00370EB9"/>
    <w:rsid w:val="00371215"/>
    <w:rsid w:val="00371B71"/>
    <w:rsid w:val="0037221D"/>
    <w:rsid w:val="00372437"/>
    <w:rsid w:val="003727DC"/>
    <w:rsid w:val="003729F5"/>
    <w:rsid w:val="00372F0D"/>
    <w:rsid w:val="00373D33"/>
    <w:rsid w:val="00374059"/>
    <w:rsid w:val="003748AA"/>
    <w:rsid w:val="00374E8B"/>
    <w:rsid w:val="00375069"/>
    <w:rsid w:val="00375349"/>
    <w:rsid w:val="0037535B"/>
    <w:rsid w:val="0037552D"/>
    <w:rsid w:val="003756DB"/>
    <w:rsid w:val="00375986"/>
    <w:rsid w:val="003765C4"/>
    <w:rsid w:val="003766CA"/>
    <w:rsid w:val="00376789"/>
    <w:rsid w:val="0037678B"/>
    <w:rsid w:val="00376A25"/>
    <w:rsid w:val="003770BB"/>
    <w:rsid w:val="003772AE"/>
    <w:rsid w:val="003774F4"/>
    <w:rsid w:val="0037771A"/>
    <w:rsid w:val="00377B5A"/>
    <w:rsid w:val="003802DC"/>
    <w:rsid w:val="003803D3"/>
    <w:rsid w:val="00380E4E"/>
    <w:rsid w:val="00380FBF"/>
    <w:rsid w:val="00382A43"/>
    <w:rsid w:val="00382AE1"/>
    <w:rsid w:val="00382D60"/>
    <w:rsid w:val="00382F29"/>
    <w:rsid w:val="0038307D"/>
    <w:rsid w:val="00383220"/>
    <w:rsid w:val="00383536"/>
    <w:rsid w:val="00383AA9"/>
    <w:rsid w:val="00383C8D"/>
    <w:rsid w:val="003846DF"/>
    <w:rsid w:val="00384BC3"/>
    <w:rsid w:val="003852FB"/>
    <w:rsid w:val="00385429"/>
    <w:rsid w:val="00385A64"/>
    <w:rsid w:val="00385B05"/>
    <w:rsid w:val="0038624E"/>
    <w:rsid w:val="00386382"/>
    <w:rsid w:val="003865EF"/>
    <w:rsid w:val="00386BA9"/>
    <w:rsid w:val="00387818"/>
    <w:rsid w:val="0038785D"/>
    <w:rsid w:val="00390017"/>
    <w:rsid w:val="003901A3"/>
    <w:rsid w:val="0039072F"/>
    <w:rsid w:val="00390CCB"/>
    <w:rsid w:val="00390FB5"/>
    <w:rsid w:val="003913DA"/>
    <w:rsid w:val="0039244D"/>
    <w:rsid w:val="00393881"/>
    <w:rsid w:val="003940CE"/>
    <w:rsid w:val="0039450B"/>
    <w:rsid w:val="00394D2B"/>
    <w:rsid w:val="00395B15"/>
    <w:rsid w:val="00395FB8"/>
    <w:rsid w:val="003966B8"/>
    <w:rsid w:val="00396DA9"/>
    <w:rsid w:val="00396ED9"/>
    <w:rsid w:val="0039798F"/>
    <w:rsid w:val="00397C1D"/>
    <w:rsid w:val="003A052A"/>
    <w:rsid w:val="003A119C"/>
    <w:rsid w:val="003A13C9"/>
    <w:rsid w:val="003A180F"/>
    <w:rsid w:val="003A18DD"/>
    <w:rsid w:val="003A1A63"/>
    <w:rsid w:val="003A20C8"/>
    <w:rsid w:val="003A2C29"/>
    <w:rsid w:val="003A2D55"/>
    <w:rsid w:val="003A2EC3"/>
    <w:rsid w:val="003A36F2"/>
    <w:rsid w:val="003A3D39"/>
    <w:rsid w:val="003A3EC7"/>
    <w:rsid w:val="003A40B4"/>
    <w:rsid w:val="003A45A4"/>
    <w:rsid w:val="003A5539"/>
    <w:rsid w:val="003A6AFD"/>
    <w:rsid w:val="003A6B78"/>
    <w:rsid w:val="003A7784"/>
    <w:rsid w:val="003A77E2"/>
    <w:rsid w:val="003A7834"/>
    <w:rsid w:val="003A7BFD"/>
    <w:rsid w:val="003A7E46"/>
    <w:rsid w:val="003B065D"/>
    <w:rsid w:val="003B0B5B"/>
    <w:rsid w:val="003B0E79"/>
    <w:rsid w:val="003B0FEA"/>
    <w:rsid w:val="003B28AB"/>
    <w:rsid w:val="003B2FC6"/>
    <w:rsid w:val="003B3575"/>
    <w:rsid w:val="003B3593"/>
    <w:rsid w:val="003B50BC"/>
    <w:rsid w:val="003B56FC"/>
    <w:rsid w:val="003B5D97"/>
    <w:rsid w:val="003B63A4"/>
    <w:rsid w:val="003B68FE"/>
    <w:rsid w:val="003B6D34"/>
    <w:rsid w:val="003B6D7D"/>
    <w:rsid w:val="003B7D7E"/>
    <w:rsid w:val="003B7E80"/>
    <w:rsid w:val="003B7F04"/>
    <w:rsid w:val="003C0541"/>
    <w:rsid w:val="003C0E82"/>
    <w:rsid w:val="003C0F89"/>
    <w:rsid w:val="003C0FE7"/>
    <w:rsid w:val="003C1012"/>
    <w:rsid w:val="003C116A"/>
    <w:rsid w:val="003C11C9"/>
    <w:rsid w:val="003C1229"/>
    <w:rsid w:val="003C14E1"/>
    <w:rsid w:val="003C15A5"/>
    <w:rsid w:val="003C19F4"/>
    <w:rsid w:val="003C1D4E"/>
    <w:rsid w:val="003C1FD4"/>
    <w:rsid w:val="003C213D"/>
    <w:rsid w:val="003C25AD"/>
    <w:rsid w:val="003C2926"/>
    <w:rsid w:val="003C2C53"/>
    <w:rsid w:val="003C2D21"/>
    <w:rsid w:val="003C40A4"/>
    <w:rsid w:val="003C425E"/>
    <w:rsid w:val="003C5686"/>
    <w:rsid w:val="003C5E6B"/>
    <w:rsid w:val="003C6486"/>
    <w:rsid w:val="003C7448"/>
    <w:rsid w:val="003C7AD7"/>
    <w:rsid w:val="003C7C3A"/>
    <w:rsid w:val="003D04F2"/>
    <w:rsid w:val="003D0FC3"/>
    <w:rsid w:val="003D11A7"/>
    <w:rsid w:val="003D19B9"/>
    <w:rsid w:val="003D1E9B"/>
    <w:rsid w:val="003D2C1D"/>
    <w:rsid w:val="003D2C34"/>
    <w:rsid w:val="003D379A"/>
    <w:rsid w:val="003D3D1D"/>
    <w:rsid w:val="003D3DDD"/>
    <w:rsid w:val="003D4834"/>
    <w:rsid w:val="003D4A95"/>
    <w:rsid w:val="003D52E9"/>
    <w:rsid w:val="003D5737"/>
    <w:rsid w:val="003D5CBF"/>
    <w:rsid w:val="003D66D2"/>
    <w:rsid w:val="003D67CF"/>
    <w:rsid w:val="003D69EB"/>
    <w:rsid w:val="003D7111"/>
    <w:rsid w:val="003E0243"/>
    <w:rsid w:val="003E07AE"/>
    <w:rsid w:val="003E14FC"/>
    <w:rsid w:val="003E1CF6"/>
    <w:rsid w:val="003E2653"/>
    <w:rsid w:val="003E2976"/>
    <w:rsid w:val="003E4858"/>
    <w:rsid w:val="003E537C"/>
    <w:rsid w:val="003E57C7"/>
    <w:rsid w:val="003E5865"/>
    <w:rsid w:val="003E60B6"/>
    <w:rsid w:val="003E6316"/>
    <w:rsid w:val="003E654C"/>
    <w:rsid w:val="003E6884"/>
    <w:rsid w:val="003E6AC5"/>
    <w:rsid w:val="003F0096"/>
    <w:rsid w:val="003F02D9"/>
    <w:rsid w:val="003F0850"/>
    <w:rsid w:val="003F0D12"/>
    <w:rsid w:val="003F0D3D"/>
    <w:rsid w:val="003F14D5"/>
    <w:rsid w:val="003F160C"/>
    <w:rsid w:val="003F2AED"/>
    <w:rsid w:val="003F2F15"/>
    <w:rsid w:val="003F305A"/>
    <w:rsid w:val="003F324F"/>
    <w:rsid w:val="003F33BC"/>
    <w:rsid w:val="003F38B9"/>
    <w:rsid w:val="003F3D4E"/>
    <w:rsid w:val="003F477E"/>
    <w:rsid w:val="003F6194"/>
    <w:rsid w:val="003F64B9"/>
    <w:rsid w:val="003F6BB4"/>
    <w:rsid w:val="003F6CD2"/>
    <w:rsid w:val="003F6EF4"/>
    <w:rsid w:val="003F788D"/>
    <w:rsid w:val="003F7A00"/>
    <w:rsid w:val="00400D2C"/>
    <w:rsid w:val="00401085"/>
    <w:rsid w:val="0040126E"/>
    <w:rsid w:val="00401668"/>
    <w:rsid w:val="004020D4"/>
    <w:rsid w:val="004021B6"/>
    <w:rsid w:val="00402F1B"/>
    <w:rsid w:val="00402F5D"/>
    <w:rsid w:val="0040415A"/>
    <w:rsid w:val="00404278"/>
    <w:rsid w:val="004047C4"/>
    <w:rsid w:val="0040515C"/>
    <w:rsid w:val="0040570B"/>
    <w:rsid w:val="00405AD4"/>
    <w:rsid w:val="00405EDB"/>
    <w:rsid w:val="00405FB1"/>
    <w:rsid w:val="004062DB"/>
    <w:rsid w:val="00406460"/>
    <w:rsid w:val="00406908"/>
    <w:rsid w:val="004071F9"/>
    <w:rsid w:val="00407839"/>
    <w:rsid w:val="0041003F"/>
    <w:rsid w:val="004101A8"/>
    <w:rsid w:val="00412461"/>
    <w:rsid w:val="00412546"/>
    <w:rsid w:val="00413053"/>
    <w:rsid w:val="0041319C"/>
    <w:rsid w:val="004137B6"/>
    <w:rsid w:val="004138FE"/>
    <w:rsid w:val="00413A54"/>
    <w:rsid w:val="00413C10"/>
    <w:rsid w:val="00413CD9"/>
    <w:rsid w:val="00413F9A"/>
    <w:rsid w:val="004140CA"/>
    <w:rsid w:val="004146AD"/>
    <w:rsid w:val="00414C65"/>
    <w:rsid w:val="00415943"/>
    <w:rsid w:val="00415D76"/>
    <w:rsid w:val="00416665"/>
    <w:rsid w:val="00416A67"/>
    <w:rsid w:val="00416ACB"/>
    <w:rsid w:val="00416D72"/>
    <w:rsid w:val="00417FE6"/>
    <w:rsid w:val="00420DF2"/>
    <w:rsid w:val="00421C73"/>
    <w:rsid w:val="00421DCF"/>
    <w:rsid w:val="00422341"/>
    <w:rsid w:val="00422D06"/>
    <w:rsid w:val="00423641"/>
    <w:rsid w:val="0042525B"/>
    <w:rsid w:val="00425EC6"/>
    <w:rsid w:val="00426266"/>
    <w:rsid w:val="00426299"/>
    <w:rsid w:val="004266CA"/>
    <w:rsid w:val="00427C3F"/>
    <w:rsid w:val="00427FD4"/>
    <w:rsid w:val="00430A2D"/>
    <w:rsid w:val="00430B38"/>
    <w:rsid w:val="004311DE"/>
    <w:rsid w:val="00431505"/>
    <w:rsid w:val="00431797"/>
    <w:rsid w:val="00431AF0"/>
    <w:rsid w:val="00431F48"/>
    <w:rsid w:val="0043213A"/>
    <w:rsid w:val="00432291"/>
    <w:rsid w:val="004330F4"/>
    <w:rsid w:val="00433590"/>
    <w:rsid w:val="0043393D"/>
    <w:rsid w:val="00433A81"/>
    <w:rsid w:val="00433BFB"/>
    <w:rsid w:val="004344C7"/>
    <w:rsid w:val="004344FB"/>
    <w:rsid w:val="00434678"/>
    <w:rsid w:val="00435274"/>
    <w:rsid w:val="004352AD"/>
    <w:rsid w:val="0043545D"/>
    <w:rsid w:val="00435FE2"/>
    <w:rsid w:val="00436B21"/>
    <w:rsid w:val="00436CD6"/>
    <w:rsid w:val="00436E2F"/>
    <w:rsid w:val="00436EAB"/>
    <w:rsid w:val="00437630"/>
    <w:rsid w:val="004379B5"/>
    <w:rsid w:val="00437EE9"/>
    <w:rsid w:val="00437F73"/>
    <w:rsid w:val="004407D3"/>
    <w:rsid w:val="004416AD"/>
    <w:rsid w:val="0044190B"/>
    <w:rsid w:val="00441977"/>
    <w:rsid w:val="00442A1A"/>
    <w:rsid w:val="0044347E"/>
    <w:rsid w:val="00443AAE"/>
    <w:rsid w:val="004445DB"/>
    <w:rsid w:val="004461D9"/>
    <w:rsid w:val="00446AC6"/>
    <w:rsid w:val="00446D2C"/>
    <w:rsid w:val="0044759B"/>
    <w:rsid w:val="00447939"/>
    <w:rsid w:val="00447F54"/>
    <w:rsid w:val="00450605"/>
    <w:rsid w:val="00450B7E"/>
    <w:rsid w:val="0045136B"/>
    <w:rsid w:val="00451C7E"/>
    <w:rsid w:val="00451D58"/>
    <w:rsid w:val="00453BB6"/>
    <w:rsid w:val="00453C37"/>
    <w:rsid w:val="00453CAA"/>
    <w:rsid w:val="00454D15"/>
    <w:rsid w:val="00455113"/>
    <w:rsid w:val="0045521E"/>
    <w:rsid w:val="00455648"/>
    <w:rsid w:val="00456421"/>
    <w:rsid w:val="00456D05"/>
    <w:rsid w:val="00456DAB"/>
    <w:rsid w:val="004577A5"/>
    <w:rsid w:val="004578C8"/>
    <w:rsid w:val="00457C10"/>
    <w:rsid w:val="00460CC3"/>
    <w:rsid w:val="00460E86"/>
    <w:rsid w:val="00461779"/>
    <w:rsid w:val="00461C9F"/>
    <w:rsid w:val="00462085"/>
    <w:rsid w:val="004627C9"/>
    <w:rsid w:val="00463016"/>
    <w:rsid w:val="004646B4"/>
    <w:rsid w:val="00464A88"/>
    <w:rsid w:val="004651A0"/>
    <w:rsid w:val="004660A2"/>
    <w:rsid w:val="00466532"/>
    <w:rsid w:val="004666D0"/>
    <w:rsid w:val="00467488"/>
    <w:rsid w:val="004679CB"/>
    <w:rsid w:val="0047083E"/>
    <w:rsid w:val="00470EB5"/>
    <w:rsid w:val="00471A26"/>
    <w:rsid w:val="00471F8F"/>
    <w:rsid w:val="00472829"/>
    <w:rsid w:val="0047286B"/>
    <w:rsid w:val="00472E27"/>
    <w:rsid w:val="0047319F"/>
    <w:rsid w:val="004737A5"/>
    <w:rsid w:val="00473A4B"/>
    <w:rsid w:val="00474220"/>
    <w:rsid w:val="00474A54"/>
    <w:rsid w:val="00474CE5"/>
    <w:rsid w:val="004752D3"/>
    <w:rsid w:val="004754E1"/>
    <w:rsid w:val="00475B36"/>
    <w:rsid w:val="00475CE0"/>
    <w:rsid w:val="00476827"/>
    <w:rsid w:val="00476BD4"/>
    <w:rsid w:val="00476FDF"/>
    <w:rsid w:val="004772BB"/>
    <w:rsid w:val="004778D2"/>
    <w:rsid w:val="00477C35"/>
    <w:rsid w:val="004807FB"/>
    <w:rsid w:val="00480988"/>
    <w:rsid w:val="00480E05"/>
    <w:rsid w:val="00481B80"/>
    <w:rsid w:val="00481FD1"/>
    <w:rsid w:val="0048202A"/>
    <w:rsid w:val="004820DC"/>
    <w:rsid w:val="00482BBE"/>
    <w:rsid w:val="00482D01"/>
    <w:rsid w:val="0048354D"/>
    <w:rsid w:val="0048361B"/>
    <w:rsid w:val="00483A12"/>
    <w:rsid w:val="004843F0"/>
    <w:rsid w:val="00484A77"/>
    <w:rsid w:val="00484B49"/>
    <w:rsid w:val="0048540F"/>
    <w:rsid w:val="004854A2"/>
    <w:rsid w:val="00485970"/>
    <w:rsid w:val="00485C0D"/>
    <w:rsid w:val="00485DD6"/>
    <w:rsid w:val="00486575"/>
    <w:rsid w:val="004866D0"/>
    <w:rsid w:val="004876A6"/>
    <w:rsid w:val="00487BA3"/>
    <w:rsid w:val="00487D0D"/>
    <w:rsid w:val="0049078A"/>
    <w:rsid w:val="00490901"/>
    <w:rsid w:val="00491338"/>
    <w:rsid w:val="0049311E"/>
    <w:rsid w:val="00493A5B"/>
    <w:rsid w:val="00493C67"/>
    <w:rsid w:val="00493ED5"/>
    <w:rsid w:val="00494242"/>
    <w:rsid w:val="00494691"/>
    <w:rsid w:val="00494E8E"/>
    <w:rsid w:val="004955BC"/>
    <w:rsid w:val="00495D63"/>
    <w:rsid w:val="00495D9C"/>
    <w:rsid w:val="0049648F"/>
    <w:rsid w:val="00496606"/>
    <w:rsid w:val="00496808"/>
    <w:rsid w:val="00496F05"/>
    <w:rsid w:val="00497051"/>
    <w:rsid w:val="00497370"/>
    <w:rsid w:val="004979A6"/>
    <w:rsid w:val="004A0251"/>
    <w:rsid w:val="004A04B1"/>
    <w:rsid w:val="004A092B"/>
    <w:rsid w:val="004A0F39"/>
    <w:rsid w:val="004A11D7"/>
    <w:rsid w:val="004A1234"/>
    <w:rsid w:val="004A13A4"/>
    <w:rsid w:val="004A194D"/>
    <w:rsid w:val="004A251F"/>
    <w:rsid w:val="004A33F1"/>
    <w:rsid w:val="004A3407"/>
    <w:rsid w:val="004A3BF1"/>
    <w:rsid w:val="004A3D23"/>
    <w:rsid w:val="004A3E42"/>
    <w:rsid w:val="004A3FBC"/>
    <w:rsid w:val="004A4715"/>
    <w:rsid w:val="004A5046"/>
    <w:rsid w:val="004A565E"/>
    <w:rsid w:val="004A573E"/>
    <w:rsid w:val="004A58A6"/>
    <w:rsid w:val="004A5DF3"/>
    <w:rsid w:val="004A5FA0"/>
    <w:rsid w:val="004A6134"/>
    <w:rsid w:val="004A6AF6"/>
    <w:rsid w:val="004A6F5B"/>
    <w:rsid w:val="004A7092"/>
    <w:rsid w:val="004A7521"/>
    <w:rsid w:val="004A7886"/>
    <w:rsid w:val="004B000D"/>
    <w:rsid w:val="004B008C"/>
    <w:rsid w:val="004B0BE1"/>
    <w:rsid w:val="004B0D12"/>
    <w:rsid w:val="004B1777"/>
    <w:rsid w:val="004B1BD2"/>
    <w:rsid w:val="004B1D37"/>
    <w:rsid w:val="004B24E0"/>
    <w:rsid w:val="004B27E0"/>
    <w:rsid w:val="004B2CA0"/>
    <w:rsid w:val="004B3532"/>
    <w:rsid w:val="004B396A"/>
    <w:rsid w:val="004B3F62"/>
    <w:rsid w:val="004B478D"/>
    <w:rsid w:val="004B49E6"/>
    <w:rsid w:val="004B4D69"/>
    <w:rsid w:val="004B5B0F"/>
    <w:rsid w:val="004B62F3"/>
    <w:rsid w:val="004B6D1E"/>
    <w:rsid w:val="004B6F05"/>
    <w:rsid w:val="004B7331"/>
    <w:rsid w:val="004B73B1"/>
    <w:rsid w:val="004B7A26"/>
    <w:rsid w:val="004B7FC2"/>
    <w:rsid w:val="004C01A8"/>
    <w:rsid w:val="004C0526"/>
    <w:rsid w:val="004C08BC"/>
    <w:rsid w:val="004C0989"/>
    <w:rsid w:val="004C0C01"/>
    <w:rsid w:val="004C0CBB"/>
    <w:rsid w:val="004C1840"/>
    <w:rsid w:val="004C1C37"/>
    <w:rsid w:val="004C24C9"/>
    <w:rsid w:val="004C31B6"/>
    <w:rsid w:val="004C3EDD"/>
    <w:rsid w:val="004C403B"/>
    <w:rsid w:val="004C523A"/>
    <w:rsid w:val="004C5319"/>
    <w:rsid w:val="004C559D"/>
    <w:rsid w:val="004C621F"/>
    <w:rsid w:val="004C6661"/>
    <w:rsid w:val="004C68F3"/>
    <w:rsid w:val="004C6A91"/>
    <w:rsid w:val="004C7948"/>
    <w:rsid w:val="004C7BB8"/>
    <w:rsid w:val="004C7C60"/>
    <w:rsid w:val="004C7F4D"/>
    <w:rsid w:val="004D0DFE"/>
    <w:rsid w:val="004D1458"/>
    <w:rsid w:val="004D1714"/>
    <w:rsid w:val="004D1D91"/>
    <w:rsid w:val="004D22C3"/>
    <w:rsid w:val="004D3D8E"/>
    <w:rsid w:val="004D3EE0"/>
    <w:rsid w:val="004D456F"/>
    <w:rsid w:val="004D48AD"/>
    <w:rsid w:val="004D548C"/>
    <w:rsid w:val="004D561A"/>
    <w:rsid w:val="004D5DF3"/>
    <w:rsid w:val="004D6F4D"/>
    <w:rsid w:val="004D6F95"/>
    <w:rsid w:val="004D7016"/>
    <w:rsid w:val="004D72FE"/>
    <w:rsid w:val="004D7E91"/>
    <w:rsid w:val="004E003A"/>
    <w:rsid w:val="004E0768"/>
    <w:rsid w:val="004E0C45"/>
    <w:rsid w:val="004E14EC"/>
    <w:rsid w:val="004E15DA"/>
    <w:rsid w:val="004E1A31"/>
    <w:rsid w:val="004E1E39"/>
    <w:rsid w:val="004E2DE0"/>
    <w:rsid w:val="004E34C0"/>
    <w:rsid w:val="004E4060"/>
    <w:rsid w:val="004E409A"/>
    <w:rsid w:val="004E48C3"/>
    <w:rsid w:val="004E4D3D"/>
    <w:rsid w:val="004E5BC2"/>
    <w:rsid w:val="004E73AE"/>
    <w:rsid w:val="004E76A1"/>
    <w:rsid w:val="004E79DD"/>
    <w:rsid w:val="004F007E"/>
    <w:rsid w:val="004F0580"/>
    <w:rsid w:val="004F0FB9"/>
    <w:rsid w:val="004F0FFC"/>
    <w:rsid w:val="004F1F15"/>
    <w:rsid w:val="004F2C0B"/>
    <w:rsid w:val="004F2F7E"/>
    <w:rsid w:val="004F30FE"/>
    <w:rsid w:val="004F32B5"/>
    <w:rsid w:val="004F3784"/>
    <w:rsid w:val="004F407E"/>
    <w:rsid w:val="004F40C0"/>
    <w:rsid w:val="004F53F9"/>
    <w:rsid w:val="004F5479"/>
    <w:rsid w:val="004F5DBE"/>
    <w:rsid w:val="004F6829"/>
    <w:rsid w:val="004F6EC2"/>
    <w:rsid w:val="004F7528"/>
    <w:rsid w:val="004F7BCA"/>
    <w:rsid w:val="004F7D89"/>
    <w:rsid w:val="005007D3"/>
    <w:rsid w:val="00501981"/>
    <w:rsid w:val="00501A85"/>
    <w:rsid w:val="00501BB3"/>
    <w:rsid w:val="00501FBC"/>
    <w:rsid w:val="005021DD"/>
    <w:rsid w:val="005022FF"/>
    <w:rsid w:val="005026CA"/>
    <w:rsid w:val="00502B72"/>
    <w:rsid w:val="00504A8A"/>
    <w:rsid w:val="00504BC1"/>
    <w:rsid w:val="00505134"/>
    <w:rsid w:val="00505C04"/>
    <w:rsid w:val="00506544"/>
    <w:rsid w:val="00506C51"/>
    <w:rsid w:val="00506F90"/>
    <w:rsid w:val="00507EE6"/>
    <w:rsid w:val="00510442"/>
    <w:rsid w:val="0051044C"/>
    <w:rsid w:val="00510C9D"/>
    <w:rsid w:val="00511903"/>
    <w:rsid w:val="00511A01"/>
    <w:rsid w:val="00511F15"/>
    <w:rsid w:val="00512388"/>
    <w:rsid w:val="0051318C"/>
    <w:rsid w:val="005138BD"/>
    <w:rsid w:val="005142CD"/>
    <w:rsid w:val="005143C9"/>
    <w:rsid w:val="005144B3"/>
    <w:rsid w:val="005154C7"/>
    <w:rsid w:val="005157A9"/>
    <w:rsid w:val="00515C90"/>
    <w:rsid w:val="005173A7"/>
    <w:rsid w:val="005177E1"/>
    <w:rsid w:val="00520C0A"/>
    <w:rsid w:val="005211FB"/>
    <w:rsid w:val="005218B6"/>
    <w:rsid w:val="00522589"/>
    <w:rsid w:val="00522D3F"/>
    <w:rsid w:val="00522F28"/>
    <w:rsid w:val="00524545"/>
    <w:rsid w:val="00525027"/>
    <w:rsid w:val="00525205"/>
    <w:rsid w:val="00525264"/>
    <w:rsid w:val="005255BF"/>
    <w:rsid w:val="005257DE"/>
    <w:rsid w:val="00525A68"/>
    <w:rsid w:val="00526102"/>
    <w:rsid w:val="00527200"/>
    <w:rsid w:val="0052748D"/>
    <w:rsid w:val="00527A4C"/>
    <w:rsid w:val="00527BA1"/>
    <w:rsid w:val="00530157"/>
    <w:rsid w:val="0053018A"/>
    <w:rsid w:val="00531494"/>
    <w:rsid w:val="00531C59"/>
    <w:rsid w:val="00531EBE"/>
    <w:rsid w:val="005329EE"/>
    <w:rsid w:val="00532F8B"/>
    <w:rsid w:val="00532FA2"/>
    <w:rsid w:val="00533737"/>
    <w:rsid w:val="00533B4C"/>
    <w:rsid w:val="00533DBC"/>
    <w:rsid w:val="00534C9D"/>
    <w:rsid w:val="00535B79"/>
    <w:rsid w:val="00535D7C"/>
    <w:rsid w:val="00535E24"/>
    <w:rsid w:val="005360B5"/>
    <w:rsid w:val="00536579"/>
    <w:rsid w:val="005368F5"/>
    <w:rsid w:val="00536911"/>
    <w:rsid w:val="00536AC9"/>
    <w:rsid w:val="00536C1E"/>
    <w:rsid w:val="00537BF6"/>
    <w:rsid w:val="0054020E"/>
    <w:rsid w:val="0054052A"/>
    <w:rsid w:val="00540658"/>
    <w:rsid w:val="00541B16"/>
    <w:rsid w:val="00541C51"/>
    <w:rsid w:val="00542325"/>
    <w:rsid w:val="0054343A"/>
    <w:rsid w:val="00543974"/>
    <w:rsid w:val="00543A11"/>
    <w:rsid w:val="00543EBF"/>
    <w:rsid w:val="0054461C"/>
    <w:rsid w:val="00544ABA"/>
    <w:rsid w:val="00544E18"/>
    <w:rsid w:val="0054593A"/>
    <w:rsid w:val="005467FB"/>
    <w:rsid w:val="00546AE9"/>
    <w:rsid w:val="00547989"/>
    <w:rsid w:val="00547AF2"/>
    <w:rsid w:val="005505EB"/>
    <w:rsid w:val="00550E93"/>
    <w:rsid w:val="00551224"/>
    <w:rsid w:val="00551255"/>
    <w:rsid w:val="00551320"/>
    <w:rsid w:val="005518A4"/>
    <w:rsid w:val="00551F1D"/>
    <w:rsid w:val="00552768"/>
    <w:rsid w:val="00552935"/>
    <w:rsid w:val="00552BFC"/>
    <w:rsid w:val="00553127"/>
    <w:rsid w:val="005537D5"/>
    <w:rsid w:val="0055400E"/>
    <w:rsid w:val="0055431B"/>
    <w:rsid w:val="005545C2"/>
    <w:rsid w:val="00554BE7"/>
    <w:rsid w:val="00555B0C"/>
    <w:rsid w:val="00555B23"/>
    <w:rsid w:val="00555E61"/>
    <w:rsid w:val="00556D68"/>
    <w:rsid w:val="00557173"/>
    <w:rsid w:val="005576A1"/>
    <w:rsid w:val="00557A64"/>
    <w:rsid w:val="00557F8C"/>
    <w:rsid w:val="005605C0"/>
    <w:rsid w:val="0056073F"/>
    <w:rsid w:val="00560A51"/>
    <w:rsid w:val="00560D23"/>
    <w:rsid w:val="00560E73"/>
    <w:rsid w:val="00561056"/>
    <w:rsid w:val="005611A3"/>
    <w:rsid w:val="005615D8"/>
    <w:rsid w:val="00562054"/>
    <w:rsid w:val="005622FF"/>
    <w:rsid w:val="005626D6"/>
    <w:rsid w:val="00562795"/>
    <w:rsid w:val="00562CC8"/>
    <w:rsid w:val="005631B5"/>
    <w:rsid w:val="00563393"/>
    <w:rsid w:val="005637A6"/>
    <w:rsid w:val="005638D4"/>
    <w:rsid w:val="00564B87"/>
    <w:rsid w:val="005656ED"/>
    <w:rsid w:val="005663FB"/>
    <w:rsid w:val="00566544"/>
    <w:rsid w:val="00566608"/>
    <w:rsid w:val="00566C83"/>
    <w:rsid w:val="00566DDA"/>
    <w:rsid w:val="00566E4A"/>
    <w:rsid w:val="00567A0E"/>
    <w:rsid w:val="005700FE"/>
    <w:rsid w:val="005706D1"/>
    <w:rsid w:val="00570AE7"/>
    <w:rsid w:val="00570E24"/>
    <w:rsid w:val="00570F11"/>
    <w:rsid w:val="00570F84"/>
    <w:rsid w:val="0057158A"/>
    <w:rsid w:val="00571B6E"/>
    <w:rsid w:val="00572760"/>
    <w:rsid w:val="00572DA7"/>
    <w:rsid w:val="0057352D"/>
    <w:rsid w:val="005743DE"/>
    <w:rsid w:val="00574AEC"/>
    <w:rsid w:val="00574F3F"/>
    <w:rsid w:val="00574F6D"/>
    <w:rsid w:val="0057562C"/>
    <w:rsid w:val="005759F6"/>
    <w:rsid w:val="00575DD1"/>
    <w:rsid w:val="00575E3E"/>
    <w:rsid w:val="0057631C"/>
    <w:rsid w:val="005765F5"/>
    <w:rsid w:val="00576905"/>
    <w:rsid w:val="00576C57"/>
    <w:rsid w:val="00576D32"/>
    <w:rsid w:val="00576D6C"/>
    <w:rsid w:val="00577737"/>
    <w:rsid w:val="00577892"/>
    <w:rsid w:val="00577A2E"/>
    <w:rsid w:val="00577E78"/>
    <w:rsid w:val="00580088"/>
    <w:rsid w:val="00580C20"/>
    <w:rsid w:val="00580E48"/>
    <w:rsid w:val="00580F0A"/>
    <w:rsid w:val="00581246"/>
    <w:rsid w:val="00582C3A"/>
    <w:rsid w:val="00582E1A"/>
    <w:rsid w:val="00583147"/>
    <w:rsid w:val="005831D1"/>
    <w:rsid w:val="005841E0"/>
    <w:rsid w:val="00584416"/>
    <w:rsid w:val="0058497D"/>
    <w:rsid w:val="00584B39"/>
    <w:rsid w:val="00584B94"/>
    <w:rsid w:val="00585028"/>
    <w:rsid w:val="005854D1"/>
    <w:rsid w:val="00585CEE"/>
    <w:rsid w:val="00585D63"/>
    <w:rsid w:val="00585F5B"/>
    <w:rsid w:val="00585FD2"/>
    <w:rsid w:val="0058620A"/>
    <w:rsid w:val="005875D1"/>
    <w:rsid w:val="00587FC0"/>
    <w:rsid w:val="005906AD"/>
    <w:rsid w:val="00590A38"/>
    <w:rsid w:val="00590DA6"/>
    <w:rsid w:val="00591072"/>
    <w:rsid w:val="005914BB"/>
    <w:rsid w:val="00591C7D"/>
    <w:rsid w:val="00591E0B"/>
    <w:rsid w:val="005924A4"/>
    <w:rsid w:val="005928A8"/>
    <w:rsid w:val="00592B03"/>
    <w:rsid w:val="00593AB9"/>
    <w:rsid w:val="00593FBA"/>
    <w:rsid w:val="00594ABB"/>
    <w:rsid w:val="00594D1C"/>
    <w:rsid w:val="00594E36"/>
    <w:rsid w:val="00594F0A"/>
    <w:rsid w:val="005951E0"/>
    <w:rsid w:val="0059525E"/>
    <w:rsid w:val="00595887"/>
    <w:rsid w:val="005961F7"/>
    <w:rsid w:val="00596407"/>
    <w:rsid w:val="00596B9C"/>
    <w:rsid w:val="00596C55"/>
    <w:rsid w:val="005978FA"/>
    <w:rsid w:val="0059791B"/>
    <w:rsid w:val="005A0332"/>
    <w:rsid w:val="005A054D"/>
    <w:rsid w:val="005A05FD"/>
    <w:rsid w:val="005A0A46"/>
    <w:rsid w:val="005A0BA4"/>
    <w:rsid w:val="005A10B9"/>
    <w:rsid w:val="005A11EA"/>
    <w:rsid w:val="005A172B"/>
    <w:rsid w:val="005A1CD0"/>
    <w:rsid w:val="005A269F"/>
    <w:rsid w:val="005A2F1A"/>
    <w:rsid w:val="005A305E"/>
    <w:rsid w:val="005A30BB"/>
    <w:rsid w:val="005A3887"/>
    <w:rsid w:val="005A396F"/>
    <w:rsid w:val="005A3CCD"/>
    <w:rsid w:val="005A3FBA"/>
    <w:rsid w:val="005A445D"/>
    <w:rsid w:val="005A4677"/>
    <w:rsid w:val="005A64E8"/>
    <w:rsid w:val="005A75A8"/>
    <w:rsid w:val="005A7A89"/>
    <w:rsid w:val="005B0542"/>
    <w:rsid w:val="005B0CB1"/>
    <w:rsid w:val="005B2225"/>
    <w:rsid w:val="005B2799"/>
    <w:rsid w:val="005B2B77"/>
    <w:rsid w:val="005B2FAC"/>
    <w:rsid w:val="005B326F"/>
    <w:rsid w:val="005B339A"/>
    <w:rsid w:val="005B354E"/>
    <w:rsid w:val="005B391D"/>
    <w:rsid w:val="005B3D4A"/>
    <w:rsid w:val="005B3F62"/>
    <w:rsid w:val="005B4D87"/>
    <w:rsid w:val="005B508E"/>
    <w:rsid w:val="005B5385"/>
    <w:rsid w:val="005B5B79"/>
    <w:rsid w:val="005B6935"/>
    <w:rsid w:val="005B7DD1"/>
    <w:rsid w:val="005C00A0"/>
    <w:rsid w:val="005C191B"/>
    <w:rsid w:val="005C2576"/>
    <w:rsid w:val="005C28FA"/>
    <w:rsid w:val="005C3006"/>
    <w:rsid w:val="005C32F1"/>
    <w:rsid w:val="005C3726"/>
    <w:rsid w:val="005C3A29"/>
    <w:rsid w:val="005C40F4"/>
    <w:rsid w:val="005C43BE"/>
    <w:rsid w:val="005C44F3"/>
    <w:rsid w:val="005C478E"/>
    <w:rsid w:val="005C4CB5"/>
    <w:rsid w:val="005C5B19"/>
    <w:rsid w:val="005C5CE6"/>
    <w:rsid w:val="005C5E3F"/>
    <w:rsid w:val="005C661C"/>
    <w:rsid w:val="005C6F6B"/>
    <w:rsid w:val="005C712D"/>
    <w:rsid w:val="005C7854"/>
    <w:rsid w:val="005C7C75"/>
    <w:rsid w:val="005D0747"/>
    <w:rsid w:val="005D0E4F"/>
    <w:rsid w:val="005D1024"/>
    <w:rsid w:val="005D1B45"/>
    <w:rsid w:val="005D1E32"/>
    <w:rsid w:val="005D206B"/>
    <w:rsid w:val="005D22B7"/>
    <w:rsid w:val="005D2BDE"/>
    <w:rsid w:val="005D2C30"/>
    <w:rsid w:val="005D30F9"/>
    <w:rsid w:val="005D31F9"/>
    <w:rsid w:val="005D3491"/>
    <w:rsid w:val="005D3494"/>
    <w:rsid w:val="005D3591"/>
    <w:rsid w:val="005D3D76"/>
    <w:rsid w:val="005D3E29"/>
    <w:rsid w:val="005D4578"/>
    <w:rsid w:val="005D4E05"/>
    <w:rsid w:val="005D4ECD"/>
    <w:rsid w:val="005D4EFA"/>
    <w:rsid w:val="005D55BA"/>
    <w:rsid w:val="005D58B3"/>
    <w:rsid w:val="005D58FD"/>
    <w:rsid w:val="005D5ADB"/>
    <w:rsid w:val="005D5ED9"/>
    <w:rsid w:val="005D648A"/>
    <w:rsid w:val="005D700C"/>
    <w:rsid w:val="005D7AAB"/>
    <w:rsid w:val="005D7DE7"/>
    <w:rsid w:val="005D7E0D"/>
    <w:rsid w:val="005D7F27"/>
    <w:rsid w:val="005E0920"/>
    <w:rsid w:val="005E185A"/>
    <w:rsid w:val="005E234A"/>
    <w:rsid w:val="005E2D6D"/>
    <w:rsid w:val="005E3363"/>
    <w:rsid w:val="005E35CC"/>
    <w:rsid w:val="005E371E"/>
    <w:rsid w:val="005E3A0A"/>
    <w:rsid w:val="005E53F9"/>
    <w:rsid w:val="005E606F"/>
    <w:rsid w:val="005E6852"/>
    <w:rsid w:val="005E775D"/>
    <w:rsid w:val="005E7E0E"/>
    <w:rsid w:val="005F0A43"/>
    <w:rsid w:val="005F12BA"/>
    <w:rsid w:val="005F13C1"/>
    <w:rsid w:val="005F1412"/>
    <w:rsid w:val="005F187F"/>
    <w:rsid w:val="005F2543"/>
    <w:rsid w:val="005F2573"/>
    <w:rsid w:val="005F27BF"/>
    <w:rsid w:val="005F2884"/>
    <w:rsid w:val="005F4171"/>
    <w:rsid w:val="005F46D6"/>
    <w:rsid w:val="005F4DD6"/>
    <w:rsid w:val="005F50D8"/>
    <w:rsid w:val="005F52F0"/>
    <w:rsid w:val="005F53A1"/>
    <w:rsid w:val="005F5F6C"/>
    <w:rsid w:val="005F6B77"/>
    <w:rsid w:val="005F6E5A"/>
    <w:rsid w:val="005F70BE"/>
    <w:rsid w:val="005F7487"/>
    <w:rsid w:val="005F768F"/>
    <w:rsid w:val="005F7D04"/>
    <w:rsid w:val="006002C7"/>
    <w:rsid w:val="00600F95"/>
    <w:rsid w:val="00601839"/>
    <w:rsid w:val="00601942"/>
    <w:rsid w:val="00601A81"/>
    <w:rsid w:val="00602759"/>
    <w:rsid w:val="0060277A"/>
    <w:rsid w:val="006027AF"/>
    <w:rsid w:val="00602B7C"/>
    <w:rsid w:val="00603312"/>
    <w:rsid w:val="00604C1A"/>
    <w:rsid w:val="00604DC7"/>
    <w:rsid w:val="00604E47"/>
    <w:rsid w:val="00605441"/>
    <w:rsid w:val="00605796"/>
    <w:rsid w:val="00605F1D"/>
    <w:rsid w:val="0060667B"/>
    <w:rsid w:val="00606970"/>
    <w:rsid w:val="00606A20"/>
    <w:rsid w:val="006072C6"/>
    <w:rsid w:val="00607A2E"/>
    <w:rsid w:val="00607BF6"/>
    <w:rsid w:val="00611245"/>
    <w:rsid w:val="00611DAA"/>
    <w:rsid w:val="00611E23"/>
    <w:rsid w:val="006124E8"/>
    <w:rsid w:val="006125EE"/>
    <w:rsid w:val="00612805"/>
    <w:rsid w:val="006130F7"/>
    <w:rsid w:val="00613AF8"/>
    <w:rsid w:val="00613D8E"/>
    <w:rsid w:val="00613F5F"/>
    <w:rsid w:val="00613F7D"/>
    <w:rsid w:val="006142E0"/>
    <w:rsid w:val="0061433A"/>
    <w:rsid w:val="006147BF"/>
    <w:rsid w:val="006152C7"/>
    <w:rsid w:val="00615614"/>
    <w:rsid w:val="00615B03"/>
    <w:rsid w:val="00615C39"/>
    <w:rsid w:val="00616112"/>
    <w:rsid w:val="006161CD"/>
    <w:rsid w:val="00616D90"/>
    <w:rsid w:val="00617458"/>
    <w:rsid w:val="006174B2"/>
    <w:rsid w:val="00617DDE"/>
    <w:rsid w:val="006205CA"/>
    <w:rsid w:val="00620DF9"/>
    <w:rsid w:val="00620FDA"/>
    <w:rsid w:val="00621657"/>
    <w:rsid w:val="00621B3A"/>
    <w:rsid w:val="00621F22"/>
    <w:rsid w:val="00621F53"/>
    <w:rsid w:val="00622055"/>
    <w:rsid w:val="00622785"/>
    <w:rsid w:val="00622C6D"/>
    <w:rsid w:val="00622E2A"/>
    <w:rsid w:val="00622E3F"/>
    <w:rsid w:val="00623089"/>
    <w:rsid w:val="0062308E"/>
    <w:rsid w:val="006234C4"/>
    <w:rsid w:val="006238E2"/>
    <w:rsid w:val="006244C9"/>
    <w:rsid w:val="006245F6"/>
    <w:rsid w:val="0062475D"/>
    <w:rsid w:val="0062480D"/>
    <w:rsid w:val="006248A8"/>
    <w:rsid w:val="0062495F"/>
    <w:rsid w:val="0062634D"/>
    <w:rsid w:val="0062660B"/>
    <w:rsid w:val="00626AD1"/>
    <w:rsid w:val="00627640"/>
    <w:rsid w:val="00627A6E"/>
    <w:rsid w:val="006304BC"/>
    <w:rsid w:val="00630D51"/>
    <w:rsid w:val="00630DCE"/>
    <w:rsid w:val="0063120A"/>
    <w:rsid w:val="0063150B"/>
    <w:rsid w:val="00631585"/>
    <w:rsid w:val="00631B43"/>
    <w:rsid w:val="00631ED4"/>
    <w:rsid w:val="006329BA"/>
    <w:rsid w:val="00632B56"/>
    <w:rsid w:val="00632CE4"/>
    <w:rsid w:val="006333F6"/>
    <w:rsid w:val="006342D0"/>
    <w:rsid w:val="00634ACF"/>
    <w:rsid w:val="00635035"/>
    <w:rsid w:val="0063580D"/>
    <w:rsid w:val="00635CAE"/>
    <w:rsid w:val="00636CE0"/>
    <w:rsid w:val="006370FE"/>
    <w:rsid w:val="00637240"/>
    <w:rsid w:val="006375ED"/>
    <w:rsid w:val="006408B0"/>
    <w:rsid w:val="006425BC"/>
    <w:rsid w:val="0064305B"/>
    <w:rsid w:val="00643210"/>
    <w:rsid w:val="0064340D"/>
    <w:rsid w:val="006435AA"/>
    <w:rsid w:val="00643660"/>
    <w:rsid w:val="00643AD6"/>
    <w:rsid w:val="00643B96"/>
    <w:rsid w:val="00644468"/>
    <w:rsid w:val="00644482"/>
    <w:rsid w:val="00644927"/>
    <w:rsid w:val="0064497A"/>
    <w:rsid w:val="00644B42"/>
    <w:rsid w:val="0064525F"/>
    <w:rsid w:val="00645CDF"/>
    <w:rsid w:val="00645E49"/>
    <w:rsid w:val="006461C1"/>
    <w:rsid w:val="00646244"/>
    <w:rsid w:val="0064655F"/>
    <w:rsid w:val="0064684B"/>
    <w:rsid w:val="00646D4E"/>
    <w:rsid w:val="00647C2E"/>
    <w:rsid w:val="00647F3F"/>
    <w:rsid w:val="00650139"/>
    <w:rsid w:val="00650FB2"/>
    <w:rsid w:val="00650FE4"/>
    <w:rsid w:val="00652756"/>
    <w:rsid w:val="00652AD8"/>
    <w:rsid w:val="00652B79"/>
    <w:rsid w:val="006533C3"/>
    <w:rsid w:val="00654068"/>
    <w:rsid w:val="00654097"/>
    <w:rsid w:val="00654893"/>
    <w:rsid w:val="006549D9"/>
    <w:rsid w:val="00654A41"/>
    <w:rsid w:val="00654B38"/>
    <w:rsid w:val="00654B83"/>
    <w:rsid w:val="00655061"/>
    <w:rsid w:val="0065510C"/>
    <w:rsid w:val="00655B63"/>
    <w:rsid w:val="00655EFC"/>
    <w:rsid w:val="006571F6"/>
    <w:rsid w:val="00657B5B"/>
    <w:rsid w:val="00660900"/>
    <w:rsid w:val="00661011"/>
    <w:rsid w:val="00661304"/>
    <w:rsid w:val="006618CC"/>
    <w:rsid w:val="0066191E"/>
    <w:rsid w:val="00661D67"/>
    <w:rsid w:val="00662111"/>
    <w:rsid w:val="00662118"/>
    <w:rsid w:val="00662AFF"/>
    <w:rsid w:val="006633DE"/>
    <w:rsid w:val="006638AD"/>
    <w:rsid w:val="006639DC"/>
    <w:rsid w:val="00664280"/>
    <w:rsid w:val="006647C0"/>
    <w:rsid w:val="00665E87"/>
    <w:rsid w:val="00665F7E"/>
    <w:rsid w:val="006669B2"/>
    <w:rsid w:val="0066732C"/>
    <w:rsid w:val="006679F5"/>
    <w:rsid w:val="00667B77"/>
    <w:rsid w:val="00667E0C"/>
    <w:rsid w:val="00667F8B"/>
    <w:rsid w:val="00670A2D"/>
    <w:rsid w:val="006716DA"/>
    <w:rsid w:val="006722DD"/>
    <w:rsid w:val="0067240B"/>
    <w:rsid w:val="006728ED"/>
    <w:rsid w:val="00672BA7"/>
    <w:rsid w:val="006732B1"/>
    <w:rsid w:val="006734BD"/>
    <w:rsid w:val="0067446F"/>
    <w:rsid w:val="006746A4"/>
    <w:rsid w:val="00674835"/>
    <w:rsid w:val="00675558"/>
    <w:rsid w:val="00675611"/>
    <w:rsid w:val="00675703"/>
    <w:rsid w:val="00675A60"/>
    <w:rsid w:val="0067697E"/>
    <w:rsid w:val="00677443"/>
    <w:rsid w:val="0067769A"/>
    <w:rsid w:val="00677D16"/>
    <w:rsid w:val="006806A3"/>
    <w:rsid w:val="006806A6"/>
    <w:rsid w:val="00680A20"/>
    <w:rsid w:val="00680D43"/>
    <w:rsid w:val="00680E66"/>
    <w:rsid w:val="00681211"/>
    <w:rsid w:val="0068144C"/>
    <w:rsid w:val="00681B36"/>
    <w:rsid w:val="00681F5A"/>
    <w:rsid w:val="00682013"/>
    <w:rsid w:val="00682E14"/>
    <w:rsid w:val="006831A7"/>
    <w:rsid w:val="00683566"/>
    <w:rsid w:val="006837BA"/>
    <w:rsid w:val="00683CA5"/>
    <w:rsid w:val="00684273"/>
    <w:rsid w:val="0068436C"/>
    <w:rsid w:val="00684386"/>
    <w:rsid w:val="00684A2D"/>
    <w:rsid w:val="0068545E"/>
    <w:rsid w:val="00685FD4"/>
    <w:rsid w:val="00686612"/>
    <w:rsid w:val="0068661E"/>
    <w:rsid w:val="006873CA"/>
    <w:rsid w:val="00687557"/>
    <w:rsid w:val="00687DD3"/>
    <w:rsid w:val="00690A49"/>
    <w:rsid w:val="00690BB6"/>
    <w:rsid w:val="00691B30"/>
    <w:rsid w:val="00692A5D"/>
    <w:rsid w:val="00692D61"/>
    <w:rsid w:val="00693402"/>
    <w:rsid w:val="00693944"/>
    <w:rsid w:val="0069397B"/>
    <w:rsid w:val="00693E1F"/>
    <w:rsid w:val="00693ECB"/>
    <w:rsid w:val="00694797"/>
    <w:rsid w:val="0069495C"/>
    <w:rsid w:val="00694D36"/>
    <w:rsid w:val="00694ECC"/>
    <w:rsid w:val="00695273"/>
    <w:rsid w:val="00695887"/>
    <w:rsid w:val="006959D7"/>
    <w:rsid w:val="00697733"/>
    <w:rsid w:val="006A01FF"/>
    <w:rsid w:val="006A023C"/>
    <w:rsid w:val="006A0375"/>
    <w:rsid w:val="006A0961"/>
    <w:rsid w:val="006A104C"/>
    <w:rsid w:val="006A1D6A"/>
    <w:rsid w:val="006A254E"/>
    <w:rsid w:val="006A25E9"/>
    <w:rsid w:val="006A2BF6"/>
    <w:rsid w:val="006A2C30"/>
    <w:rsid w:val="006A301C"/>
    <w:rsid w:val="006A3671"/>
    <w:rsid w:val="006A3E2B"/>
    <w:rsid w:val="006A5315"/>
    <w:rsid w:val="006A6E17"/>
    <w:rsid w:val="006A70F4"/>
    <w:rsid w:val="006A77D0"/>
    <w:rsid w:val="006B089E"/>
    <w:rsid w:val="006B0A54"/>
    <w:rsid w:val="006B120D"/>
    <w:rsid w:val="006B133A"/>
    <w:rsid w:val="006B17E7"/>
    <w:rsid w:val="006B19E8"/>
    <w:rsid w:val="006B1A37"/>
    <w:rsid w:val="006B1A8A"/>
    <w:rsid w:val="006B1FD5"/>
    <w:rsid w:val="006B2C33"/>
    <w:rsid w:val="006B2DBA"/>
    <w:rsid w:val="006B45B9"/>
    <w:rsid w:val="006B555A"/>
    <w:rsid w:val="006B600A"/>
    <w:rsid w:val="006B6635"/>
    <w:rsid w:val="006B6BA9"/>
    <w:rsid w:val="006B714F"/>
    <w:rsid w:val="006B7535"/>
    <w:rsid w:val="006B7D22"/>
    <w:rsid w:val="006B7D2C"/>
    <w:rsid w:val="006C069F"/>
    <w:rsid w:val="006C07F8"/>
    <w:rsid w:val="006C0F59"/>
    <w:rsid w:val="006C1019"/>
    <w:rsid w:val="006C1703"/>
    <w:rsid w:val="006C2261"/>
    <w:rsid w:val="006C26E5"/>
    <w:rsid w:val="006C2B55"/>
    <w:rsid w:val="006C2BB5"/>
    <w:rsid w:val="006C2BEE"/>
    <w:rsid w:val="006C2D43"/>
    <w:rsid w:val="006C368B"/>
    <w:rsid w:val="006C3AD8"/>
    <w:rsid w:val="006C3E04"/>
    <w:rsid w:val="006C3FB7"/>
    <w:rsid w:val="006C41A8"/>
    <w:rsid w:val="006C4516"/>
    <w:rsid w:val="006C455E"/>
    <w:rsid w:val="006C4ADC"/>
    <w:rsid w:val="006C4CC9"/>
    <w:rsid w:val="006C4DE7"/>
    <w:rsid w:val="006C51FA"/>
    <w:rsid w:val="006C5246"/>
    <w:rsid w:val="006C5958"/>
    <w:rsid w:val="006C5B4F"/>
    <w:rsid w:val="006C643C"/>
    <w:rsid w:val="006C6E3A"/>
    <w:rsid w:val="006C6FD7"/>
    <w:rsid w:val="006C70D8"/>
    <w:rsid w:val="006C7961"/>
    <w:rsid w:val="006C7B1B"/>
    <w:rsid w:val="006D00DB"/>
    <w:rsid w:val="006D0361"/>
    <w:rsid w:val="006D0A3C"/>
    <w:rsid w:val="006D0FFF"/>
    <w:rsid w:val="006D16B0"/>
    <w:rsid w:val="006D1E39"/>
    <w:rsid w:val="006D2182"/>
    <w:rsid w:val="006D237E"/>
    <w:rsid w:val="006D2444"/>
    <w:rsid w:val="006D254B"/>
    <w:rsid w:val="006D289B"/>
    <w:rsid w:val="006D2CE3"/>
    <w:rsid w:val="006D3885"/>
    <w:rsid w:val="006D3BE1"/>
    <w:rsid w:val="006D42E4"/>
    <w:rsid w:val="006D46D1"/>
    <w:rsid w:val="006D48FC"/>
    <w:rsid w:val="006D5105"/>
    <w:rsid w:val="006D554F"/>
    <w:rsid w:val="006D5729"/>
    <w:rsid w:val="006D62BC"/>
    <w:rsid w:val="006D62D9"/>
    <w:rsid w:val="006D6450"/>
    <w:rsid w:val="006D6939"/>
    <w:rsid w:val="006D7145"/>
    <w:rsid w:val="006D7EB0"/>
    <w:rsid w:val="006E0138"/>
    <w:rsid w:val="006E0593"/>
    <w:rsid w:val="006E0AB6"/>
    <w:rsid w:val="006E0BB0"/>
    <w:rsid w:val="006E1088"/>
    <w:rsid w:val="006E12C3"/>
    <w:rsid w:val="006E1685"/>
    <w:rsid w:val="006E17E4"/>
    <w:rsid w:val="006E1B5E"/>
    <w:rsid w:val="006E2529"/>
    <w:rsid w:val="006E2FB0"/>
    <w:rsid w:val="006E3C95"/>
    <w:rsid w:val="006E429A"/>
    <w:rsid w:val="006E45F3"/>
    <w:rsid w:val="006E4A2F"/>
    <w:rsid w:val="006E4C6F"/>
    <w:rsid w:val="006E4D0F"/>
    <w:rsid w:val="006E4E4F"/>
    <w:rsid w:val="006E4ED4"/>
    <w:rsid w:val="006E54B7"/>
    <w:rsid w:val="006E570D"/>
    <w:rsid w:val="006E5E19"/>
    <w:rsid w:val="006E61C3"/>
    <w:rsid w:val="006E62D9"/>
    <w:rsid w:val="006E750E"/>
    <w:rsid w:val="006E7562"/>
    <w:rsid w:val="006E790B"/>
    <w:rsid w:val="006E799D"/>
    <w:rsid w:val="006E7A8F"/>
    <w:rsid w:val="006F0593"/>
    <w:rsid w:val="006F090C"/>
    <w:rsid w:val="006F0DB9"/>
    <w:rsid w:val="006F0E59"/>
    <w:rsid w:val="006F1064"/>
    <w:rsid w:val="006F11C1"/>
    <w:rsid w:val="006F1624"/>
    <w:rsid w:val="006F1DCB"/>
    <w:rsid w:val="006F1EB7"/>
    <w:rsid w:val="006F2085"/>
    <w:rsid w:val="006F2215"/>
    <w:rsid w:val="006F3220"/>
    <w:rsid w:val="006F344A"/>
    <w:rsid w:val="006F4253"/>
    <w:rsid w:val="006F52E5"/>
    <w:rsid w:val="006F5585"/>
    <w:rsid w:val="006F6066"/>
    <w:rsid w:val="006F6850"/>
    <w:rsid w:val="006F707E"/>
    <w:rsid w:val="006F72DC"/>
    <w:rsid w:val="00700022"/>
    <w:rsid w:val="007001DC"/>
    <w:rsid w:val="007013FF"/>
    <w:rsid w:val="00701512"/>
    <w:rsid w:val="007015C9"/>
    <w:rsid w:val="007025CB"/>
    <w:rsid w:val="007034AA"/>
    <w:rsid w:val="00703C9D"/>
    <w:rsid w:val="00703F68"/>
    <w:rsid w:val="0070469F"/>
    <w:rsid w:val="0070490C"/>
    <w:rsid w:val="0070589E"/>
    <w:rsid w:val="007059C2"/>
    <w:rsid w:val="00705C38"/>
    <w:rsid w:val="00705CDE"/>
    <w:rsid w:val="00706465"/>
    <w:rsid w:val="0070695A"/>
    <w:rsid w:val="0070698C"/>
    <w:rsid w:val="007074FC"/>
    <w:rsid w:val="0070782D"/>
    <w:rsid w:val="00710518"/>
    <w:rsid w:val="007105A8"/>
    <w:rsid w:val="007109C2"/>
    <w:rsid w:val="00711340"/>
    <w:rsid w:val="00711C6C"/>
    <w:rsid w:val="00712C42"/>
    <w:rsid w:val="00713DE4"/>
    <w:rsid w:val="007143F6"/>
    <w:rsid w:val="007145DC"/>
    <w:rsid w:val="00714966"/>
    <w:rsid w:val="00714C47"/>
    <w:rsid w:val="00716462"/>
    <w:rsid w:val="00717AA9"/>
    <w:rsid w:val="00720BFE"/>
    <w:rsid w:val="00721084"/>
    <w:rsid w:val="0072113E"/>
    <w:rsid w:val="00721262"/>
    <w:rsid w:val="007217A4"/>
    <w:rsid w:val="00721D9B"/>
    <w:rsid w:val="00722121"/>
    <w:rsid w:val="007224B9"/>
    <w:rsid w:val="00722E1B"/>
    <w:rsid w:val="00722F94"/>
    <w:rsid w:val="00723AA7"/>
    <w:rsid w:val="00723C0A"/>
    <w:rsid w:val="0072432E"/>
    <w:rsid w:val="00724D2E"/>
    <w:rsid w:val="00724E0E"/>
    <w:rsid w:val="00725CD2"/>
    <w:rsid w:val="00726036"/>
    <w:rsid w:val="00726279"/>
    <w:rsid w:val="007267F0"/>
    <w:rsid w:val="007267F4"/>
    <w:rsid w:val="007268B3"/>
    <w:rsid w:val="00726A9B"/>
    <w:rsid w:val="00726F05"/>
    <w:rsid w:val="00727530"/>
    <w:rsid w:val="007277C7"/>
    <w:rsid w:val="0073051F"/>
    <w:rsid w:val="007308AE"/>
    <w:rsid w:val="00730EC5"/>
    <w:rsid w:val="00731E7C"/>
    <w:rsid w:val="007329EF"/>
    <w:rsid w:val="0073327A"/>
    <w:rsid w:val="00733914"/>
    <w:rsid w:val="00734E0A"/>
    <w:rsid w:val="00734EBE"/>
    <w:rsid w:val="007364EA"/>
    <w:rsid w:val="00736B59"/>
    <w:rsid w:val="00736DD8"/>
    <w:rsid w:val="00737003"/>
    <w:rsid w:val="007376A4"/>
    <w:rsid w:val="00737B4F"/>
    <w:rsid w:val="00737B8B"/>
    <w:rsid w:val="0074076A"/>
    <w:rsid w:val="00740CF3"/>
    <w:rsid w:val="00740FD7"/>
    <w:rsid w:val="00741AF4"/>
    <w:rsid w:val="00741DCC"/>
    <w:rsid w:val="00741E1A"/>
    <w:rsid w:val="0074203A"/>
    <w:rsid w:val="0074233B"/>
    <w:rsid w:val="007427B5"/>
    <w:rsid w:val="00742865"/>
    <w:rsid w:val="0074296C"/>
    <w:rsid w:val="00742C83"/>
    <w:rsid w:val="0074334F"/>
    <w:rsid w:val="0074360F"/>
    <w:rsid w:val="00744A64"/>
    <w:rsid w:val="00744D47"/>
    <w:rsid w:val="00744EA0"/>
    <w:rsid w:val="0074538B"/>
    <w:rsid w:val="00745858"/>
    <w:rsid w:val="007459DD"/>
    <w:rsid w:val="00745BDA"/>
    <w:rsid w:val="00746326"/>
    <w:rsid w:val="0074638D"/>
    <w:rsid w:val="00746484"/>
    <w:rsid w:val="007464DD"/>
    <w:rsid w:val="00746D6A"/>
    <w:rsid w:val="0074704F"/>
    <w:rsid w:val="00747284"/>
    <w:rsid w:val="0074728C"/>
    <w:rsid w:val="007475BD"/>
    <w:rsid w:val="00747AF5"/>
    <w:rsid w:val="00747AFB"/>
    <w:rsid w:val="00747F48"/>
    <w:rsid w:val="00747F4C"/>
    <w:rsid w:val="007503FD"/>
    <w:rsid w:val="007504D9"/>
    <w:rsid w:val="0075096E"/>
    <w:rsid w:val="00750B2C"/>
    <w:rsid w:val="00751091"/>
    <w:rsid w:val="007515CD"/>
    <w:rsid w:val="00751B83"/>
    <w:rsid w:val="00751F7C"/>
    <w:rsid w:val="00752498"/>
    <w:rsid w:val="00752EF5"/>
    <w:rsid w:val="00753245"/>
    <w:rsid w:val="00753888"/>
    <w:rsid w:val="00753A45"/>
    <w:rsid w:val="00753EFC"/>
    <w:rsid w:val="00753FBC"/>
    <w:rsid w:val="00754359"/>
    <w:rsid w:val="00754411"/>
    <w:rsid w:val="00754506"/>
    <w:rsid w:val="00754BD9"/>
    <w:rsid w:val="00754E7A"/>
    <w:rsid w:val="0075540C"/>
    <w:rsid w:val="00755DB1"/>
    <w:rsid w:val="0075668E"/>
    <w:rsid w:val="00756711"/>
    <w:rsid w:val="007573DD"/>
    <w:rsid w:val="007574FC"/>
    <w:rsid w:val="00760975"/>
    <w:rsid w:val="00760F1F"/>
    <w:rsid w:val="00761F4B"/>
    <w:rsid w:val="00761FDA"/>
    <w:rsid w:val="007621FF"/>
    <w:rsid w:val="007634E3"/>
    <w:rsid w:val="00763676"/>
    <w:rsid w:val="00764194"/>
    <w:rsid w:val="00765CAB"/>
    <w:rsid w:val="00765ED3"/>
    <w:rsid w:val="0076681D"/>
    <w:rsid w:val="00766A65"/>
    <w:rsid w:val="00766D2E"/>
    <w:rsid w:val="007671F5"/>
    <w:rsid w:val="0076727A"/>
    <w:rsid w:val="0076748A"/>
    <w:rsid w:val="007676B8"/>
    <w:rsid w:val="00767D3F"/>
    <w:rsid w:val="00770D57"/>
    <w:rsid w:val="0077175C"/>
    <w:rsid w:val="00771870"/>
    <w:rsid w:val="00771A11"/>
    <w:rsid w:val="00771BF9"/>
    <w:rsid w:val="00771E89"/>
    <w:rsid w:val="007724D5"/>
    <w:rsid w:val="007727F2"/>
    <w:rsid w:val="00772A93"/>
    <w:rsid w:val="00772AEB"/>
    <w:rsid w:val="00772F8A"/>
    <w:rsid w:val="007739C6"/>
    <w:rsid w:val="007742DF"/>
    <w:rsid w:val="007746B5"/>
    <w:rsid w:val="00774889"/>
    <w:rsid w:val="00774FF5"/>
    <w:rsid w:val="007750B3"/>
    <w:rsid w:val="0077514F"/>
    <w:rsid w:val="007754EF"/>
    <w:rsid w:val="00775F76"/>
    <w:rsid w:val="007762ED"/>
    <w:rsid w:val="00776380"/>
    <w:rsid w:val="00776AEA"/>
    <w:rsid w:val="00776B7E"/>
    <w:rsid w:val="007772E5"/>
    <w:rsid w:val="0077731A"/>
    <w:rsid w:val="00777BA0"/>
    <w:rsid w:val="007803BD"/>
    <w:rsid w:val="00780C62"/>
    <w:rsid w:val="00780D90"/>
    <w:rsid w:val="007811DC"/>
    <w:rsid w:val="007811DF"/>
    <w:rsid w:val="00781ABC"/>
    <w:rsid w:val="007820FA"/>
    <w:rsid w:val="007821DE"/>
    <w:rsid w:val="007823B0"/>
    <w:rsid w:val="0078285F"/>
    <w:rsid w:val="00783207"/>
    <w:rsid w:val="00783DCC"/>
    <w:rsid w:val="00783E1D"/>
    <w:rsid w:val="00783E21"/>
    <w:rsid w:val="007841B3"/>
    <w:rsid w:val="0078482C"/>
    <w:rsid w:val="0078483B"/>
    <w:rsid w:val="00784EED"/>
    <w:rsid w:val="00784F0A"/>
    <w:rsid w:val="007851CF"/>
    <w:rsid w:val="00785900"/>
    <w:rsid w:val="00786958"/>
    <w:rsid w:val="00786E71"/>
    <w:rsid w:val="007906E9"/>
    <w:rsid w:val="0079162F"/>
    <w:rsid w:val="00791C7D"/>
    <w:rsid w:val="00792268"/>
    <w:rsid w:val="007925F1"/>
    <w:rsid w:val="00792F52"/>
    <w:rsid w:val="007935D2"/>
    <w:rsid w:val="00794924"/>
    <w:rsid w:val="00795537"/>
    <w:rsid w:val="00796ABC"/>
    <w:rsid w:val="007A08CA"/>
    <w:rsid w:val="007A0BC2"/>
    <w:rsid w:val="007A1F08"/>
    <w:rsid w:val="007A1F44"/>
    <w:rsid w:val="007A23FF"/>
    <w:rsid w:val="007A2847"/>
    <w:rsid w:val="007A295B"/>
    <w:rsid w:val="007A30C1"/>
    <w:rsid w:val="007A32D9"/>
    <w:rsid w:val="007A3424"/>
    <w:rsid w:val="007A35EF"/>
    <w:rsid w:val="007A3700"/>
    <w:rsid w:val="007A38C8"/>
    <w:rsid w:val="007A3FF6"/>
    <w:rsid w:val="007A405F"/>
    <w:rsid w:val="007A43A2"/>
    <w:rsid w:val="007A49DA"/>
    <w:rsid w:val="007A4D04"/>
    <w:rsid w:val="007A6411"/>
    <w:rsid w:val="007A66F1"/>
    <w:rsid w:val="007A698E"/>
    <w:rsid w:val="007A7A96"/>
    <w:rsid w:val="007A7DEB"/>
    <w:rsid w:val="007B03AF"/>
    <w:rsid w:val="007B0766"/>
    <w:rsid w:val="007B1065"/>
    <w:rsid w:val="007B146D"/>
    <w:rsid w:val="007B1543"/>
    <w:rsid w:val="007B1AC0"/>
    <w:rsid w:val="007B270A"/>
    <w:rsid w:val="007B2A7A"/>
    <w:rsid w:val="007B2D3B"/>
    <w:rsid w:val="007B3E18"/>
    <w:rsid w:val="007B52CD"/>
    <w:rsid w:val="007B5A22"/>
    <w:rsid w:val="007B69E6"/>
    <w:rsid w:val="007B70CA"/>
    <w:rsid w:val="007B7DC1"/>
    <w:rsid w:val="007B7EDB"/>
    <w:rsid w:val="007C105E"/>
    <w:rsid w:val="007C19AD"/>
    <w:rsid w:val="007C1E06"/>
    <w:rsid w:val="007C28F7"/>
    <w:rsid w:val="007C2D9D"/>
    <w:rsid w:val="007C3598"/>
    <w:rsid w:val="007C3FA8"/>
    <w:rsid w:val="007C4006"/>
    <w:rsid w:val="007C420D"/>
    <w:rsid w:val="007C6055"/>
    <w:rsid w:val="007C6230"/>
    <w:rsid w:val="007C68DA"/>
    <w:rsid w:val="007C6CB9"/>
    <w:rsid w:val="007C712D"/>
    <w:rsid w:val="007C7F3F"/>
    <w:rsid w:val="007D229A"/>
    <w:rsid w:val="007D2A1C"/>
    <w:rsid w:val="007D2F44"/>
    <w:rsid w:val="007D2F4D"/>
    <w:rsid w:val="007D3A51"/>
    <w:rsid w:val="007D4178"/>
    <w:rsid w:val="007D429F"/>
    <w:rsid w:val="007D4D33"/>
    <w:rsid w:val="007D62FE"/>
    <w:rsid w:val="007D7175"/>
    <w:rsid w:val="007D717E"/>
    <w:rsid w:val="007E0349"/>
    <w:rsid w:val="007E0491"/>
    <w:rsid w:val="007E1369"/>
    <w:rsid w:val="007E1756"/>
    <w:rsid w:val="007E1828"/>
    <w:rsid w:val="007E1A1B"/>
    <w:rsid w:val="007E1A88"/>
    <w:rsid w:val="007E1BA8"/>
    <w:rsid w:val="007E1CCE"/>
    <w:rsid w:val="007E21F7"/>
    <w:rsid w:val="007E2B86"/>
    <w:rsid w:val="007E2BFA"/>
    <w:rsid w:val="007E30A2"/>
    <w:rsid w:val="007E4C88"/>
    <w:rsid w:val="007E5043"/>
    <w:rsid w:val="007E585E"/>
    <w:rsid w:val="007E63E0"/>
    <w:rsid w:val="007E6567"/>
    <w:rsid w:val="007E6848"/>
    <w:rsid w:val="007E7319"/>
    <w:rsid w:val="007E7606"/>
    <w:rsid w:val="007E7DDF"/>
    <w:rsid w:val="007E7FED"/>
    <w:rsid w:val="007F065A"/>
    <w:rsid w:val="007F0B9C"/>
    <w:rsid w:val="007F11C8"/>
    <w:rsid w:val="007F1CFB"/>
    <w:rsid w:val="007F1F17"/>
    <w:rsid w:val="007F220B"/>
    <w:rsid w:val="007F27DD"/>
    <w:rsid w:val="007F2CF5"/>
    <w:rsid w:val="007F32E6"/>
    <w:rsid w:val="007F3E40"/>
    <w:rsid w:val="007F450E"/>
    <w:rsid w:val="007F604D"/>
    <w:rsid w:val="007F610F"/>
    <w:rsid w:val="007F6880"/>
    <w:rsid w:val="007F6B0E"/>
    <w:rsid w:val="007F6DC4"/>
    <w:rsid w:val="007F76B4"/>
    <w:rsid w:val="007F76F9"/>
    <w:rsid w:val="007F7943"/>
    <w:rsid w:val="00800013"/>
    <w:rsid w:val="0080009D"/>
    <w:rsid w:val="008001B4"/>
    <w:rsid w:val="00800769"/>
    <w:rsid w:val="00800ED2"/>
    <w:rsid w:val="00801F61"/>
    <w:rsid w:val="00802E74"/>
    <w:rsid w:val="0080307C"/>
    <w:rsid w:val="00803B40"/>
    <w:rsid w:val="00803C05"/>
    <w:rsid w:val="00804285"/>
    <w:rsid w:val="00804B6F"/>
    <w:rsid w:val="00804B92"/>
    <w:rsid w:val="00804D97"/>
    <w:rsid w:val="00804E21"/>
    <w:rsid w:val="00805092"/>
    <w:rsid w:val="0080516C"/>
    <w:rsid w:val="00805AC4"/>
    <w:rsid w:val="00805B1F"/>
    <w:rsid w:val="00805FEB"/>
    <w:rsid w:val="008065CD"/>
    <w:rsid w:val="00806AAF"/>
    <w:rsid w:val="008070AC"/>
    <w:rsid w:val="008076A0"/>
    <w:rsid w:val="008101FD"/>
    <w:rsid w:val="00810560"/>
    <w:rsid w:val="00810ABA"/>
    <w:rsid w:val="00810D8D"/>
    <w:rsid w:val="00810D95"/>
    <w:rsid w:val="00811835"/>
    <w:rsid w:val="00813C3A"/>
    <w:rsid w:val="00814371"/>
    <w:rsid w:val="008157FE"/>
    <w:rsid w:val="0081581D"/>
    <w:rsid w:val="008168F9"/>
    <w:rsid w:val="00816B65"/>
    <w:rsid w:val="00816FAE"/>
    <w:rsid w:val="008172BE"/>
    <w:rsid w:val="0081761F"/>
    <w:rsid w:val="008176DE"/>
    <w:rsid w:val="00817B71"/>
    <w:rsid w:val="00820244"/>
    <w:rsid w:val="008207B6"/>
    <w:rsid w:val="00820D6F"/>
    <w:rsid w:val="008213E8"/>
    <w:rsid w:val="00821FCF"/>
    <w:rsid w:val="008221B3"/>
    <w:rsid w:val="0082248E"/>
    <w:rsid w:val="00822B98"/>
    <w:rsid w:val="0082364E"/>
    <w:rsid w:val="00823EFD"/>
    <w:rsid w:val="008241D5"/>
    <w:rsid w:val="00824FDF"/>
    <w:rsid w:val="00825125"/>
    <w:rsid w:val="008257CC"/>
    <w:rsid w:val="00825B18"/>
    <w:rsid w:val="0082636F"/>
    <w:rsid w:val="00826AB9"/>
    <w:rsid w:val="00826D34"/>
    <w:rsid w:val="00827482"/>
    <w:rsid w:val="008274BF"/>
    <w:rsid w:val="00827511"/>
    <w:rsid w:val="00827993"/>
    <w:rsid w:val="00827DEF"/>
    <w:rsid w:val="00830A4B"/>
    <w:rsid w:val="00830DC3"/>
    <w:rsid w:val="008312AE"/>
    <w:rsid w:val="00831555"/>
    <w:rsid w:val="00831F52"/>
    <w:rsid w:val="00832154"/>
    <w:rsid w:val="0083283B"/>
    <w:rsid w:val="00832C64"/>
    <w:rsid w:val="00832F5C"/>
    <w:rsid w:val="00833A8F"/>
    <w:rsid w:val="00834E61"/>
    <w:rsid w:val="0083502E"/>
    <w:rsid w:val="008359E0"/>
    <w:rsid w:val="00835EC2"/>
    <w:rsid w:val="00836279"/>
    <w:rsid w:val="0083634C"/>
    <w:rsid w:val="008367F5"/>
    <w:rsid w:val="00836E72"/>
    <w:rsid w:val="008376F6"/>
    <w:rsid w:val="00837A87"/>
    <w:rsid w:val="00837D5B"/>
    <w:rsid w:val="00840607"/>
    <w:rsid w:val="00840860"/>
    <w:rsid w:val="00840B3B"/>
    <w:rsid w:val="00841314"/>
    <w:rsid w:val="008414DB"/>
    <w:rsid w:val="00841943"/>
    <w:rsid w:val="00841BD0"/>
    <w:rsid w:val="00841CD2"/>
    <w:rsid w:val="00841DD1"/>
    <w:rsid w:val="00842078"/>
    <w:rsid w:val="00842B77"/>
    <w:rsid w:val="0084309F"/>
    <w:rsid w:val="00843318"/>
    <w:rsid w:val="00843D88"/>
    <w:rsid w:val="00844E99"/>
    <w:rsid w:val="0084598C"/>
    <w:rsid w:val="00845C12"/>
    <w:rsid w:val="00845DEB"/>
    <w:rsid w:val="008469D9"/>
    <w:rsid w:val="00846DC0"/>
    <w:rsid w:val="008474A7"/>
    <w:rsid w:val="008506B6"/>
    <w:rsid w:val="008506C3"/>
    <w:rsid w:val="0085086E"/>
    <w:rsid w:val="008508FD"/>
    <w:rsid w:val="00850AE0"/>
    <w:rsid w:val="00851598"/>
    <w:rsid w:val="0085171C"/>
    <w:rsid w:val="0085175C"/>
    <w:rsid w:val="00851FFC"/>
    <w:rsid w:val="008524D2"/>
    <w:rsid w:val="00852E19"/>
    <w:rsid w:val="00853B5F"/>
    <w:rsid w:val="00853B9C"/>
    <w:rsid w:val="008549C1"/>
    <w:rsid w:val="00855261"/>
    <w:rsid w:val="0085551F"/>
    <w:rsid w:val="00856833"/>
    <w:rsid w:val="00856840"/>
    <w:rsid w:val="00857885"/>
    <w:rsid w:val="0086087C"/>
    <w:rsid w:val="00860D8E"/>
    <w:rsid w:val="00860EDF"/>
    <w:rsid w:val="008611E2"/>
    <w:rsid w:val="0086275E"/>
    <w:rsid w:val="008627D1"/>
    <w:rsid w:val="008629DD"/>
    <w:rsid w:val="00862D40"/>
    <w:rsid w:val="0086322F"/>
    <w:rsid w:val="00863FB2"/>
    <w:rsid w:val="00864440"/>
    <w:rsid w:val="00864D76"/>
    <w:rsid w:val="008650FC"/>
    <w:rsid w:val="00865D83"/>
    <w:rsid w:val="00866C7E"/>
    <w:rsid w:val="00866EB3"/>
    <w:rsid w:val="00867013"/>
    <w:rsid w:val="0086701A"/>
    <w:rsid w:val="00867BD2"/>
    <w:rsid w:val="008709A3"/>
    <w:rsid w:val="008712FD"/>
    <w:rsid w:val="008716A1"/>
    <w:rsid w:val="008716CA"/>
    <w:rsid w:val="008726D4"/>
    <w:rsid w:val="00872D3F"/>
    <w:rsid w:val="008733E4"/>
    <w:rsid w:val="00873B6F"/>
    <w:rsid w:val="00873C46"/>
    <w:rsid w:val="00873CDB"/>
    <w:rsid w:val="00873E80"/>
    <w:rsid w:val="00873F15"/>
    <w:rsid w:val="00874096"/>
    <w:rsid w:val="008748AC"/>
    <w:rsid w:val="008752B0"/>
    <w:rsid w:val="008753D8"/>
    <w:rsid w:val="008756A4"/>
    <w:rsid w:val="00875F73"/>
    <w:rsid w:val="0087735C"/>
    <w:rsid w:val="008778A6"/>
    <w:rsid w:val="0088066F"/>
    <w:rsid w:val="00880F30"/>
    <w:rsid w:val="008812B0"/>
    <w:rsid w:val="0088253A"/>
    <w:rsid w:val="008833E8"/>
    <w:rsid w:val="008857D9"/>
    <w:rsid w:val="00885D36"/>
    <w:rsid w:val="008870A9"/>
    <w:rsid w:val="00887778"/>
    <w:rsid w:val="00887B48"/>
    <w:rsid w:val="00887BF6"/>
    <w:rsid w:val="00887FE2"/>
    <w:rsid w:val="00890751"/>
    <w:rsid w:val="00890C21"/>
    <w:rsid w:val="00890DDF"/>
    <w:rsid w:val="00891022"/>
    <w:rsid w:val="0089176E"/>
    <w:rsid w:val="008917E0"/>
    <w:rsid w:val="00892365"/>
    <w:rsid w:val="008927F9"/>
    <w:rsid w:val="00892BE5"/>
    <w:rsid w:val="00893488"/>
    <w:rsid w:val="0089387C"/>
    <w:rsid w:val="0089444E"/>
    <w:rsid w:val="008949DF"/>
    <w:rsid w:val="008951DB"/>
    <w:rsid w:val="00895AD4"/>
    <w:rsid w:val="00895E3D"/>
    <w:rsid w:val="00896C81"/>
    <w:rsid w:val="00896CE7"/>
    <w:rsid w:val="00896D83"/>
    <w:rsid w:val="00896E39"/>
    <w:rsid w:val="00897C25"/>
    <w:rsid w:val="008A0134"/>
    <w:rsid w:val="008A06E4"/>
    <w:rsid w:val="008A07C0"/>
    <w:rsid w:val="008A0AB2"/>
    <w:rsid w:val="008A0CFC"/>
    <w:rsid w:val="008A12FE"/>
    <w:rsid w:val="008A130A"/>
    <w:rsid w:val="008A1406"/>
    <w:rsid w:val="008A28B6"/>
    <w:rsid w:val="008A2BB1"/>
    <w:rsid w:val="008A2BE6"/>
    <w:rsid w:val="008A2CA9"/>
    <w:rsid w:val="008A2CEA"/>
    <w:rsid w:val="008A319D"/>
    <w:rsid w:val="008A3466"/>
    <w:rsid w:val="008A389F"/>
    <w:rsid w:val="008A3D02"/>
    <w:rsid w:val="008A43EE"/>
    <w:rsid w:val="008A5065"/>
    <w:rsid w:val="008A5940"/>
    <w:rsid w:val="008A620A"/>
    <w:rsid w:val="008A69D5"/>
    <w:rsid w:val="008A6EAB"/>
    <w:rsid w:val="008A7176"/>
    <w:rsid w:val="008A73B2"/>
    <w:rsid w:val="008A7D17"/>
    <w:rsid w:val="008B043F"/>
    <w:rsid w:val="008B0808"/>
    <w:rsid w:val="008B0ABB"/>
    <w:rsid w:val="008B0AEC"/>
    <w:rsid w:val="008B1048"/>
    <w:rsid w:val="008B1E53"/>
    <w:rsid w:val="008B1E5B"/>
    <w:rsid w:val="008B2087"/>
    <w:rsid w:val="008B2859"/>
    <w:rsid w:val="008B28AC"/>
    <w:rsid w:val="008B33B4"/>
    <w:rsid w:val="008B389D"/>
    <w:rsid w:val="008B3AB1"/>
    <w:rsid w:val="008B3B27"/>
    <w:rsid w:val="008B3C2D"/>
    <w:rsid w:val="008B3C5C"/>
    <w:rsid w:val="008B3ECF"/>
    <w:rsid w:val="008B476E"/>
    <w:rsid w:val="008B47B8"/>
    <w:rsid w:val="008B4A07"/>
    <w:rsid w:val="008B5299"/>
    <w:rsid w:val="008B5A5F"/>
    <w:rsid w:val="008B5AB0"/>
    <w:rsid w:val="008B5E5F"/>
    <w:rsid w:val="008B6054"/>
    <w:rsid w:val="008B61FB"/>
    <w:rsid w:val="008B78D4"/>
    <w:rsid w:val="008B7B08"/>
    <w:rsid w:val="008C024C"/>
    <w:rsid w:val="008C0562"/>
    <w:rsid w:val="008C13F0"/>
    <w:rsid w:val="008C1F26"/>
    <w:rsid w:val="008C2A3A"/>
    <w:rsid w:val="008C43B8"/>
    <w:rsid w:val="008C4B99"/>
    <w:rsid w:val="008C4C7E"/>
    <w:rsid w:val="008C4F79"/>
    <w:rsid w:val="008C51B3"/>
    <w:rsid w:val="008C5C46"/>
    <w:rsid w:val="008C6184"/>
    <w:rsid w:val="008C66C6"/>
    <w:rsid w:val="008C6FEF"/>
    <w:rsid w:val="008C70B7"/>
    <w:rsid w:val="008C785E"/>
    <w:rsid w:val="008D044B"/>
    <w:rsid w:val="008D04D4"/>
    <w:rsid w:val="008D0AFB"/>
    <w:rsid w:val="008D1511"/>
    <w:rsid w:val="008D1C01"/>
    <w:rsid w:val="008D21B2"/>
    <w:rsid w:val="008D2498"/>
    <w:rsid w:val="008D2A2C"/>
    <w:rsid w:val="008D2F09"/>
    <w:rsid w:val="008D32DF"/>
    <w:rsid w:val="008D35E9"/>
    <w:rsid w:val="008D38CB"/>
    <w:rsid w:val="008D3959"/>
    <w:rsid w:val="008D3966"/>
    <w:rsid w:val="008D4352"/>
    <w:rsid w:val="008D4EF4"/>
    <w:rsid w:val="008D56D3"/>
    <w:rsid w:val="008D60BC"/>
    <w:rsid w:val="008D6D7B"/>
    <w:rsid w:val="008D7AB0"/>
    <w:rsid w:val="008D7CC5"/>
    <w:rsid w:val="008D7EB7"/>
    <w:rsid w:val="008E09A3"/>
    <w:rsid w:val="008E0B44"/>
    <w:rsid w:val="008E0EB8"/>
    <w:rsid w:val="008E10A6"/>
    <w:rsid w:val="008E11BB"/>
    <w:rsid w:val="008E1271"/>
    <w:rsid w:val="008E21D5"/>
    <w:rsid w:val="008E2251"/>
    <w:rsid w:val="008E237A"/>
    <w:rsid w:val="008E24B3"/>
    <w:rsid w:val="008E24CA"/>
    <w:rsid w:val="008E2F6E"/>
    <w:rsid w:val="008E3083"/>
    <w:rsid w:val="008E38AD"/>
    <w:rsid w:val="008E3EEC"/>
    <w:rsid w:val="008E454B"/>
    <w:rsid w:val="008E484D"/>
    <w:rsid w:val="008E4EC4"/>
    <w:rsid w:val="008E50ED"/>
    <w:rsid w:val="008E5BF2"/>
    <w:rsid w:val="008E5C1F"/>
    <w:rsid w:val="008E5C81"/>
    <w:rsid w:val="008F00E3"/>
    <w:rsid w:val="008F0A38"/>
    <w:rsid w:val="008F0DBC"/>
    <w:rsid w:val="008F0F84"/>
    <w:rsid w:val="008F1014"/>
    <w:rsid w:val="008F11C9"/>
    <w:rsid w:val="008F23D8"/>
    <w:rsid w:val="008F2CD4"/>
    <w:rsid w:val="008F2FD5"/>
    <w:rsid w:val="008F37E5"/>
    <w:rsid w:val="008F464A"/>
    <w:rsid w:val="008F48C2"/>
    <w:rsid w:val="008F5840"/>
    <w:rsid w:val="008F5EEF"/>
    <w:rsid w:val="008F6152"/>
    <w:rsid w:val="008F6501"/>
    <w:rsid w:val="008F655F"/>
    <w:rsid w:val="008F66FE"/>
    <w:rsid w:val="008F72CC"/>
    <w:rsid w:val="008F72CD"/>
    <w:rsid w:val="00900233"/>
    <w:rsid w:val="00901C8E"/>
    <w:rsid w:val="00902F76"/>
    <w:rsid w:val="00903802"/>
    <w:rsid w:val="009040E7"/>
    <w:rsid w:val="0090414E"/>
    <w:rsid w:val="009045A8"/>
    <w:rsid w:val="00904782"/>
    <w:rsid w:val="00905B05"/>
    <w:rsid w:val="00905B94"/>
    <w:rsid w:val="00905CB7"/>
    <w:rsid w:val="0090696D"/>
    <w:rsid w:val="00906CD6"/>
    <w:rsid w:val="00906E4D"/>
    <w:rsid w:val="00906F31"/>
    <w:rsid w:val="0090716A"/>
    <w:rsid w:val="009078B3"/>
    <w:rsid w:val="0090794D"/>
    <w:rsid w:val="00907A09"/>
    <w:rsid w:val="00907A77"/>
    <w:rsid w:val="00907E00"/>
    <w:rsid w:val="009103A1"/>
    <w:rsid w:val="009104AD"/>
    <w:rsid w:val="0091088D"/>
    <w:rsid w:val="00910C11"/>
    <w:rsid w:val="00910FC9"/>
    <w:rsid w:val="009110D3"/>
    <w:rsid w:val="00911949"/>
    <w:rsid w:val="00912171"/>
    <w:rsid w:val="009124CD"/>
    <w:rsid w:val="0091291A"/>
    <w:rsid w:val="00913612"/>
    <w:rsid w:val="0091366A"/>
    <w:rsid w:val="00913824"/>
    <w:rsid w:val="00913857"/>
    <w:rsid w:val="009147E7"/>
    <w:rsid w:val="0091510E"/>
    <w:rsid w:val="00915757"/>
    <w:rsid w:val="009159B3"/>
    <w:rsid w:val="009159DF"/>
    <w:rsid w:val="00915E09"/>
    <w:rsid w:val="00916181"/>
    <w:rsid w:val="00916F81"/>
    <w:rsid w:val="00916FBE"/>
    <w:rsid w:val="009170E0"/>
    <w:rsid w:val="00917484"/>
    <w:rsid w:val="009200E2"/>
    <w:rsid w:val="009204C5"/>
    <w:rsid w:val="009204C8"/>
    <w:rsid w:val="00920916"/>
    <w:rsid w:val="0092180D"/>
    <w:rsid w:val="00921BEE"/>
    <w:rsid w:val="00921C5C"/>
    <w:rsid w:val="009230A2"/>
    <w:rsid w:val="009232C9"/>
    <w:rsid w:val="00923608"/>
    <w:rsid w:val="009238E5"/>
    <w:rsid w:val="00923F12"/>
    <w:rsid w:val="00924220"/>
    <w:rsid w:val="009242D7"/>
    <w:rsid w:val="00924E41"/>
    <w:rsid w:val="00924FF8"/>
    <w:rsid w:val="009251FE"/>
    <w:rsid w:val="00925923"/>
    <w:rsid w:val="00925BA8"/>
    <w:rsid w:val="00926472"/>
    <w:rsid w:val="00926968"/>
    <w:rsid w:val="00926B30"/>
    <w:rsid w:val="00926DA7"/>
    <w:rsid w:val="009274AB"/>
    <w:rsid w:val="0092771F"/>
    <w:rsid w:val="00927F8B"/>
    <w:rsid w:val="009302B8"/>
    <w:rsid w:val="0093094D"/>
    <w:rsid w:val="00931423"/>
    <w:rsid w:val="00931A29"/>
    <w:rsid w:val="00931E33"/>
    <w:rsid w:val="009328C7"/>
    <w:rsid w:val="0093291B"/>
    <w:rsid w:val="00932D93"/>
    <w:rsid w:val="009336EC"/>
    <w:rsid w:val="00933F56"/>
    <w:rsid w:val="0093403D"/>
    <w:rsid w:val="00934C13"/>
    <w:rsid w:val="00934F90"/>
    <w:rsid w:val="00935228"/>
    <w:rsid w:val="009355A2"/>
    <w:rsid w:val="00935A77"/>
    <w:rsid w:val="00935D5F"/>
    <w:rsid w:val="00935F9E"/>
    <w:rsid w:val="00936045"/>
    <w:rsid w:val="00936D98"/>
    <w:rsid w:val="009370B4"/>
    <w:rsid w:val="00940176"/>
    <w:rsid w:val="00940377"/>
    <w:rsid w:val="00940E80"/>
    <w:rsid w:val="0094154F"/>
    <w:rsid w:val="00941919"/>
    <w:rsid w:val="00942C80"/>
    <w:rsid w:val="00943197"/>
    <w:rsid w:val="009435F2"/>
    <w:rsid w:val="009439E4"/>
    <w:rsid w:val="009445C4"/>
    <w:rsid w:val="0094468B"/>
    <w:rsid w:val="00945180"/>
    <w:rsid w:val="0094590C"/>
    <w:rsid w:val="00946355"/>
    <w:rsid w:val="0094655C"/>
    <w:rsid w:val="009468B7"/>
    <w:rsid w:val="00946A61"/>
    <w:rsid w:val="0094724E"/>
    <w:rsid w:val="00947327"/>
    <w:rsid w:val="0094776B"/>
    <w:rsid w:val="00947BE6"/>
    <w:rsid w:val="00950405"/>
    <w:rsid w:val="0095048D"/>
    <w:rsid w:val="00951ADB"/>
    <w:rsid w:val="009527B0"/>
    <w:rsid w:val="00952EA6"/>
    <w:rsid w:val="00952EF4"/>
    <w:rsid w:val="0095380C"/>
    <w:rsid w:val="00953DA3"/>
    <w:rsid w:val="00954353"/>
    <w:rsid w:val="00955C0A"/>
    <w:rsid w:val="00955C4F"/>
    <w:rsid w:val="009602D7"/>
    <w:rsid w:val="009607C2"/>
    <w:rsid w:val="00961B48"/>
    <w:rsid w:val="00961B79"/>
    <w:rsid w:val="00963102"/>
    <w:rsid w:val="009644C1"/>
    <w:rsid w:val="00964C8C"/>
    <w:rsid w:val="009657F1"/>
    <w:rsid w:val="009659DF"/>
    <w:rsid w:val="0096625D"/>
    <w:rsid w:val="00966E90"/>
    <w:rsid w:val="00967782"/>
    <w:rsid w:val="00970151"/>
    <w:rsid w:val="009703D1"/>
    <w:rsid w:val="009709F8"/>
    <w:rsid w:val="00970B61"/>
    <w:rsid w:val="009712B0"/>
    <w:rsid w:val="00972372"/>
    <w:rsid w:val="009725F4"/>
    <w:rsid w:val="009725FF"/>
    <w:rsid w:val="00972929"/>
    <w:rsid w:val="00972F91"/>
    <w:rsid w:val="009735FE"/>
    <w:rsid w:val="00973827"/>
    <w:rsid w:val="0097418D"/>
    <w:rsid w:val="009742D3"/>
    <w:rsid w:val="00975288"/>
    <w:rsid w:val="00975356"/>
    <w:rsid w:val="00975B04"/>
    <w:rsid w:val="00975BDD"/>
    <w:rsid w:val="00975F1B"/>
    <w:rsid w:val="00976119"/>
    <w:rsid w:val="00976327"/>
    <w:rsid w:val="00977BA7"/>
    <w:rsid w:val="00977F11"/>
    <w:rsid w:val="009806D0"/>
    <w:rsid w:val="0098194F"/>
    <w:rsid w:val="00981D72"/>
    <w:rsid w:val="009826C8"/>
    <w:rsid w:val="00982DAE"/>
    <w:rsid w:val="00982E33"/>
    <w:rsid w:val="009830E4"/>
    <w:rsid w:val="0098350D"/>
    <w:rsid w:val="009836E4"/>
    <w:rsid w:val="0098412F"/>
    <w:rsid w:val="0098458E"/>
    <w:rsid w:val="0098476A"/>
    <w:rsid w:val="009852E1"/>
    <w:rsid w:val="0098538F"/>
    <w:rsid w:val="00985978"/>
    <w:rsid w:val="00985BB2"/>
    <w:rsid w:val="00985C42"/>
    <w:rsid w:val="00985F28"/>
    <w:rsid w:val="00986149"/>
    <w:rsid w:val="00986176"/>
    <w:rsid w:val="00986D88"/>
    <w:rsid w:val="00986E7F"/>
    <w:rsid w:val="00986EF5"/>
    <w:rsid w:val="00987003"/>
    <w:rsid w:val="00987536"/>
    <w:rsid w:val="009879F9"/>
    <w:rsid w:val="00987A10"/>
    <w:rsid w:val="00987B88"/>
    <w:rsid w:val="00990131"/>
    <w:rsid w:val="00990215"/>
    <w:rsid w:val="00990BD5"/>
    <w:rsid w:val="0099196F"/>
    <w:rsid w:val="00992861"/>
    <w:rsid w:val="00992B98"/>
    <w:rsid w:val="0099359F"/>
    <w:rsid w:val="00993DB6"/>
    <w:rsid w:val="00994611"/>
    <w:rsid w:val="00994871"/>
    <w:rsid w:val="00994E08"/>
    <w:rsid w:val="00995052"/>
    <w:rsid w:val="009951F9"/>
    <w:rsid w:val="0099549F"/>
    <w:rsid w:val="00995C95"/>
    <w:rsid w:val="00995CCB"/>
    <w:rsid w:val="00995E85"/>
    <w:rsid w:val="00996468"/>
    <w:rsid w:val="00996876"/>
    <w:rsid w:val="00996B67"/>
    <w:rsid w:val="00996FFA"/>
    <w:rsid w:val="009973F1"/>
    <w:rsid w:val="009973F3"/>
    <w:rsid w:val="00997A18"/>
    <w:rsid w:val="009A0025"/>
    <w:rsid w:val="009A010D"/>
    <w:rsid w:val="009A04F1"/>
    <w:rsid w:val="009A0C20"/>
    <w:rsid w:val="009A0C6F"/>
    <w:rsid w:val="009A14EF"/>
    <w:rsid w:val="009A20FA"/>
    <w:rsid w:val="009A2DF9"/>
    <w:rsid w:val="009A3539"/>
    <w:rsid w:val="009A353D"/>
    <w:rsid w:val="009A3A86"/>
    <w:rsid w:val="009A4869"/>
    <w:rsid w:val="009A4D54"/>
    <w:rsid w:val="009A572A"/>
    <w:rsid w:val="009A6A6B"/>
    <w:rsid w:val="009A769B"/>
    <w:rsid w:val="009B1596"/>
    <w:rsid w:val="009B15BC"/>
    <w:rsid w:val="009B1D85"/>
    <w:rsid w:val="009B1EF9"/>
    <w:rsid w:val="009B2371"/>
    <w:rsid w:val="009B26AC"/>
    <w:rsid w:val="009B2830"/>
    <w:rsid w:val="009B348E"/>
    <w:rsid w:val="009B37E2"/>
    <w:rsid w:val="009B42E5"/>
    <w:rsid w:val="009B4345"/>
    <w:rsid w:val="009B4519"/>
    <w:rsid w:val="009B49BD"/>
    <w:rsid w:val="009B49CF"/>
    <w:rsid w:val="009B506B"/>
    <w:rsid w:val="009B57EF"/>
    <w:rsid w:val="009B5B85"/>
    <w:rsid w:val="009B6249"/>
    <w:rsid w:val="009B6581"/>
    <w:rsid w:val="009B6AAF"/>
    <w:rsid w:val="009B70AA"/>
    <w:rsid w:val="009B7204"/>
    <w:rsid w:val="009B7909"/>
    <w:rsid w:val="009C0074"/>
    <w:rsid w:val="009C0564"/>
    <w:rsid w:val="009C14B1"/>
    <w:rsid w:val="009C20D5"/>
    <w:rsid w:val="009C2685"/>
    <w:rsid w:val="009C29F2"/>
    <w:rsid w:val="009C2BC8"/>
    <w:rsid w:val="009C3203"/>
    <w:rsid w:val="009C32CC"/>
    <w:rsid w:val="009C39BC"/>
    <w:rsid w:val="009C449B"/>
    <w:rsid w:val="009C44E2"/>
    <w:rsid w:val="009C4BC2"/>
    <w:rsid w:val="009C4BF0"/>
    <w:rsid w:val="009C4D22"/>
    <w:rsid w:val="009C512C"/>
    <w:rsid w:val="009C657F"/>
    <w:rsid w:val="009C6F5D"/>
    <w:rsid w:val="009C7320"/>
    <w:rsid w:val="009C7A5C"/>
    <w:rsid w:val="009D0729"/>
    <w:rsid w:val="009D072B"/>
    <w:rsid w:val="009D0F66"/>
    <w:rsid w:val="009D0F82"/>
    <w:rsid w:val="009D1A06"/>
    <w:rsid w:val="009D1BA4"/>
    <w:rsid w:val="009D22E4"/>
    <w:rsid w:val="009D22F7"/>
    <w:rsid w:val="009D248D"/>
    <w:rsid w:val="009D319C"/>
    <w:rsid w:val="009D3FCD"/>
    <w:rsid w:val="009D4277"/>
    <w:rsid w:val="009D42BD"/>
    <w:rsid w:val="009D470D"/>
    <w:rsid w:val="009D4AA9"/>
    <w:rsid w:val="009D5BAB"/>
    <w:rsid w:val="009D6A0A"/>
    <w:rsid w:val="009D7808"/>
    <w:rsid w:val="009D7948"/>
    <w:rsid w:val="009E0531"/>
    <w:rsid w:val="009E058F"/>
    <w:rsid w:val="009E0A9E"/>
    <w:rsid w:val="009E0B19"/>
    <w:rsid w:val="009E0BF1"/>
    <w:rsid w:val="009E19A2"/>
    <w:rsid w:val="009E2D7E"/>
    <w:rsid w:val="009E3AFD"/>
    <w:rsid w:val="009E3CDD"/>
    <w:rsid w:val="009E41F3"/>
    <w:rsid w:val="009E4B16"/>
    <w:rsid w:val="009E56F1"/>
    <w:rsid w:val="009E5C60"/>
    <w:rsid w:val="009E5EFA"/>
    <w:rsid w:val="009E6006"/>
    <w:rsid w:val="009E64DB"/>
    <w:rsid w:val="009E661D"/>
    <w:rsid w:val="009E6794"/>
    <w:rsid w:val="009E67DF"/>
    <w:rsid w:val="009E7189"/>
    <w:rsid w:val="009E7E46"/>
    <w:rsid w:val="009E7FC1"/>
    <w:rsid w:val="009F01E1"/>
    <w:rsid w:val="009F0A74"/>
    <w:rsid w:val="009F0B4D"/>
    <w:rsid w:val="009F0C39"/>
    <w:rsid w:val="009F1096"/>
    <w:rsid w:val="009F11D3"/>
    <w:rsid w:val="009F1281"/>
    <w:rsid w:val="009F150E"/>
    <w:rsid w:val="009F20B8"/>
    <w:rsid w:val="009F27AD"/>
    <w:rsid w:val="009F2916"/>
    <w:rsid w:val="009F3673"/>
    <w:rsid w:val="009F3D24"/>
    <w:rsid w:val="009F3FB5"/>
    <w:rsid w:val="009F409F"/>
    <w:rsid w:val="009F42A4"/>
    <w:rsid w:val="009F44CD"/>
    <w:rsid w:val="009F521F"/>
    <w:rsid w:val="009F553C"/>
    <w:rsid w:val="009F59F8"/>
    <w:rsid w:val="009F69CB"/>
    <w:rsid w:val="009F6A63"/>
    <w:rsid w:val="00A005B0"/>
    <w:rsid w:val="00A0093A"/>
    <w:rsid w:val="00A00A30"/>
    <w:rsid w:val="00A00CE9"/>
    <w:rsid w:val="00A014C6"/>
    <w:rsid w:val="00A01F17"/>
    <w:rsid w:val="00A02213"/>
    <w:rsid w:val="00A022A5"/>
    <w:rsid w:val="00A0254E"/>
    <w:rsid w:val="00A02FA7"/>
    <w:rsid w:val="00A033DC"/>
    <w:rsid w:val="00A03A22"/>
    <w:rsid w:val="00A04634"/>
    <w:rsid w:val="00A049A5"/>
    <w:rsid w:val="00A06119"/>
    <w:rsid w:val="00A06EA0"/>
    <w:rsid w:val="00A07162"/>
    <w:rsid w:val="00A0723A"/>
    <w:rsid w:val="00A077EE"/>
    <w:rsid w:val="00A07A48"/>
    <w:rsid w:val="00A108EE"/>
    <w:rsid w:val="00A10BB8"/>
    <w:rsid w:val="00A119EF"/>
    <w:rsid w:val="00A1200D"/>
    <w:rsid w:val="00A1346D"/>
    <w:rsid w:val="00A137E4"/>
    <w:rsid w:val="00A14813"/>
    <w:rsid w:val="00A149D0"/>
    <w:rsid w:val="00A1566A"/>
    <w:rsid w:val="00A163A5"/>
    <w:rsid w:val="00A165BF"/>
    <w:rsid w:val="00A16760"/>
    <w:rsid w:val="00A16F2E"/>
    <w:rsid w:val="00A172E8"/>
    <w:rsid w:val="00A17739"/>
    <w:rsid w:val="00A179FF"/>
    <w:rsid w:val="00A17ABC"/>
    <w:rsid w:val="00A17CDD"/>
    <w:rsid w:val="00A17CE2"/>
    <w:rsid w:val="00A20409"/>
    <w:rsid w:val="00A2134A"/>
    <w:rsid w:val="00A21A36"/>
    <w:rsid w:val="00A223DF"/>
    <w:rsid w:val="00A227A4"/>
    <w:rsid w:val="00A22A62"/>
    <w:rsid w:val="00A23254"/>
    <w:rsid w:val="00A234AC"/>
    <w:rsid w:val="00A243C3"/>
    <w:rsid w:val="00A24A84"/>
    <w:rsid w:val="00A25294"/>
    <w:rsid w:val="00A252E3"/>
    <w:rsid w:val="00A254EE"/>
    <w:rsid w:val="00A25BE7"/>
    <w:rsid w:val="00A25D9F"/>
    <w:rsid w:val="00A25DC2"/>
    <w:rsid w:val="00A26672"/>
    <w:rsid w:val="00A26E24"/>
    <w:rsid w:val="00A26EE9"/>
    <w:rsid w:val="00A27008"/>
    <w:rsid w:val="00A27CDF"/>
    <w:rsid w:val="00A27DA3"/>
    <w:rsid w:val="00A309C6"/>
    <w:rsid w:val="00A30D13"/>
    <w:rsid w:val="00A310ED"/>
    <w:rsid w:val="00A314F9"/>
    <w:rsid w:val="00A3157B"/>
    <w:rsid w:val="00A319D0"/>
    <w:rsid w:val="00A31A9A"/>
    <w:rsid w:val="00A321B1"/>
    <w:rsid w:val="00A32316"/>
    <w:rsid w:val="00A324FF"/>
    <w:rsid w:val="00A33172"/>
    <w:rsid w:val="00A33279"/>
    <w:rsid w:val="00A3432B"/>
    <w:rsid w:val="00A346BA"/>
    <w:rsid w:val="00A348D3"/>
    <w:rsid w:val="00A34C67"/>
    <w:rsid w:val="00A34D62"/>
    <w:rsid w:val="00A35BCD"/>
    <w:rsid w:val="00A35DF0"/>
    <w:rsid w:val="00A3611D"/>
    <w:rsid w:val="00A36339"/>
    <w:rsid w:val="00A366E4"/>
    <w:rsid w:val="00A37751"/>
    <w:rsid w:val="00A37DF9"/>
    <w:rsid w:val="00A4161D"/>
    <w:rsid w:val="00A41679"/>
    <w:rsid w:val="00A41B3E"/>
    <w:rsid w:val="00A41DE8"/>
    <w:rsid w:val="00A4205A"/>
    <w:rsid w:val="00A43243"/>
    <w:rsid w:val="00A43749"/>
    <w:rsid w:val="00A4376F"/>
    <w:rsid w:val="00A44412"/>
    <w:rsid w:val="00A448E4"/>
    <w:rsid w:val="00A4549F"/>
    <w:rsid w:val="00A45B9B"/>
    <w:rsid w:val="00A45D8A"/>
    <w:rsid w:val="00A462FE"/>
    <w:rsid w:val="00A4698C"/>
    <w:rsid w:val="00A47AD3"/>
    <w:rsid w:val="00A47F96"/>
    <w:rsid w:val="00A501C9"/>
    <w:rsid w:val="00A504D1"/>
    <w:rsid w:val="00A50506"/>
    <w:rsid w:val="00A5162D"/>
    <w:rsid w:val="00A51B98"/>
    <w:rsid w:val="00A51E3F"/>
    <w:rsid w:val="00A52B99"/>
    <w:rsid w:val="00A52CF7"/>
    <w:rsid w:val="00A53738"/>
    <w:rsid w:val="00A53F55"/>
    <w:rsid w:val="00A5417B"/>
    <w:rsid w:val="00A54332"/>
    <w:rsid w:val="00A54599"/>
    <w:rsid w:val="00A5485F"/>
    <w:rsid w:val="00A54B1F"/>
    <w:rsid w:val="00A54B82"/>
    <w:rsid w:val="00A54CA3"/>
    <w:rsid w:val="00A56591"/>
    <w:rsid w:val="00A569D4"/>
    <w:rsid w:val="00A56CD5"/>
    <w:rsid w:val="00A57F1A"/>
    <w:rsid w:val="00A60163"/>
    <w:rsid w:val="00A6038D"/>
    <w:rsid w:val="00A60728"/>
    <w:rsid w:val="00A60CC9"/>
    <w:rsid w:val="00A60CF0"/>
    <w:rsid w:val="00A60DE0"/>
    <w:rsid w:val="00A60E45"/>
    <w:rsid w:val="00A6118E"/>
    <w:rsid w:val="00A61227"/>
    <w:rsid w:val="00A61429"/>
    <w:rsid w:val="00A61514"/>
    <w:rsid w:val="00A61645"/>
    <w:rsid w:val="00A6167C"/>
    <w:rsid w:val="00A62080"/>
    <w:rsid w:val="00A627C4"/>
    <w:rsid w:val="00A62AD3"/>
    <w:rsid w:val="00A62C04"/>
    <w:rsid w:val="00A630A2"/>
    <w:rsid w:val="00A632B8"/>
    <w:rsid w:val="00A6376D"/>
    <w:rsid w:val="00A63BF3"/>
    <w:rsid w:val="00A64343"/>
    <w:rsid w:val="00A64942"/>
    <w:rsid w:val="00A64E62"/>
    <w:rsid w:val="00A65911"/>
    <w:rsid w:val="00A65D86"/>
    <w:rsid w:val="00A6643C"/>
    <w:rsid w:val="00A669F7"/>
    <w:rsid w:val="00A66C81"/>
    <w:rsid w:val="00A66CC2"/>
    <w:rsid w:val="00A66FAC"/>
    <w:rsid w:val="00A66FED"/>
    <w:rsid w:val="00A67544"/>
    <w:rsid w:val="00A67656"/>
    <w:rsid w:val="00A7061E"/>
    <w:rsid w:val="00A7075B"/>
    <w:rsid w:val="00A709E4"/>
    <w:rsid w:val="00A7103B"/>
    <w:rsid w:val="00A71278"/>
    <w:rsid w:val="00A7166C"/>
    <w:rsid w:val="00A71AFE"/>
    <w:rsid w:val="00A71CE6"/>
    <w:rsid w:val="00A71D23"/>
    <w:rsid w:val="00A724CB"/>
    <w:rsid w:val="00A72AEB"/>
    <w:rsid w:val="00A72C93"/>
    <w:rsid w:val="00A7314A"/>
    <w:rsid w:val="00A7333A"/>
    <w:rsid w:val="00A73D0D"/>
    <w:rsid w:val="00A73EC2"/>
    <w:rsid w:val="00A742C0"/>
    <w:rsid w:val="00A74A92"/>
    <w:rsid w:val="00A74E99"/>
    <w:rsid w:val="00A75CC1"/>
    <w:rsid w:val="00A75E88"/>
    <w:rsid w:val="00A763E0"/>
    <w:rsid w:val="00A7794F"/>
    <w:rsid w:val="00A77CAC"/>
    <w:rsid w:val="00A77F0F"/>
    <w:rsid w:val="00A801D6"/>
    <w:rsid w:val="00A803DA"/>
    <w:rsid w:val="00A8056A"/>
    <w:rsid w:val="00A8056E"/>
    <w:rsid w:val="00A82D58"/>
    <w:rsid w:val="00A834E5"/>
    <w:rsid w:val="00A8399D"/>
    <w:rsid w:val="00A83E3D"/>
    <w:rsid w:val="00A840AC"/>
    <w:rsid w:val="00A843B3"/>
    <w:rsid w:val="00A8443A"/>
    <w:rsid w:val="00A845EA"/>
    <w:rsid w:val="00A84717"/>
    <w:rsid w:val="00A8479C"/>
    <w:rsid w:val="00A84E63"/>
    <w:rsid w:val="00A85171"/>
    <w:rsid w:val="00A853CA"/>
    <w:rsid w:val="00A8557B"/>
    <w:rsid w:val="00A85A05"/>
    <w:rsid w:val="00A85F4A"/>
    <w:rsid w:val="00A86D63"/>
    <w:rsid w:val="00A87797"/>
    <w:rsid w:val="00A87F9C"/>
    <w:rsid w:val="00A90E72"/>
    <w:rsid w:val="00A922A2"/>
    <w:rsid w:val="00A9327B"/>
    <w:rsid w:val="00A933CE"/>
    <w:rsid w:val="00A9349B"/>
    <w:rsid w:val="00A9368A"/>
    <w:rsid w:val="00A93B69"/>
    <w:rsid w:val="00A9449F"/>
    <w:rsid w:val="00A94BD7"/>
    <w:rsid w:val="00A950B3"/>
    <w:rsid w:val="00A95ADE"/>
    <w:rsid w:val="00A963C7"/>
    <w:rsid w:val="00A97204"/>
    <w:rsid w:val="00A9729A"/>
    <w:rsid w:val="00A9766A"/>
    <w:rsid w:val="00A97C4B"/>
    <w:rsid w:val="00A97C58"/>
    <w:rsid w:val="00A97CE5"/>
    <w:rsid w:val="00AA0844"/>
    <w:rsid w:val="00AA09C5"/>
    <w:rsid w:val="00AA1626"/>
    <w:rsid w:val="00AA1C25"/>
    <w:rsid w:val="00AA2308"/>
    <w:rsid w:val="00AA2C3F"/>
    <w:rsid w:val="00AA31DD"/>
    <w:rsid w:val="00AA3C52"/>
    <w:rsid w:val="00AA3DB7"/>
    <w:rsid w:val="00AA41AA"/>
    <w:rsid w:val="00AA444E"/>
    <w:rsid w:val="00AA4C7B"/>
    <w:rsid w:val="00AA519A"/>
    <w:rsid w:val="00AA51F5"/>
    <w:rsid w:val="00AA5245"/>
    <w:rsid w:val="00AA5E3B"/>
    <w:rsid w:val="00AA612B"/>
    <w:rsid w:val="00AA658A"/>
    <w:rsid w:val="00AA6871"/>
    <w:rsid w:val="00AA68B4"/>
    <w:rsid w:val="00AA6CE2"/>
    <w:rsid w:val="00AA7818"/>
    <w:rsid w:val="00AA7FE6"/>
    <w:rsid w:val="00AB0005"/>
    <w:rsid w:val="00AB0543"/>
    <w:rsid w:val="00AB0AC9"/>
    <w:rsid w:val="00AB0F41"/>
    <w:rsid w:val="00AB1578"/>
    <w:rsid w:val="00AB16F8"/>
    <w:rsid w:val="00AB185A"/>
    <w:rsid w:val="00AB1BA7"/>
    <w:rsid w:val="00AB1E04"/>
    <w:rsid w:val="00AB29CF"/>
    <w:rsid w:val="00AB3113"/>
    <w:rsid w:val="00AB348A"/>
    <w:rsid w:val="00AB3F38"/>
    <w:rsid w:val="00AB43B6"/>
    <w:rsid w:val="00AB43EC"/>
    <w:rsid w:val="00AB4640"/>
    <w:rsid w:val="00AB4BF4"/>
    <w:rsid w:val="00AB52AA"/>
    <w:rsid w:val="00AB5ADF"/>
    <w:rsid w:val="00AB5E57"/>
    <w:rsid w:val="00AB5EC8"/>
    <w:rsid w:val="00AB725F"/>
    <w:rsid w:val="00AC02B6"/>
    <w:rsid w:val="00AC0532"/>
    <w:rsid w:val="00AC0690"/>
    <w:rsid w:val="00AC0705"/>
    <w:rsid w:val="00AC0D67"/>
    <w:rsid w:val="00AC109B"/>
    <w:rsid w:val="00AC26A2"/>
    <w:rsid w:val="00AC3383"/>
    <w:rsid w:val="00AC3741"/>
    <w:rsid w:val="00AC3D9B"/>
    <w:rsid w:val="00AC5639"/>
    <w:rsid w:val="00AC56E5"/>
    <w:rsid w:val="00AC57D3"/>
    <w:rsid w:val="00AC611A"/>
    <w:rsid w:val="00AC74DA"/>
    <w:rsid w:val="00AC773C"/>
    <w:rsid w:val="00AC7A2B"/>
    <w:rsid w:val="00AC7C25"/>
    <w:rsid w:val="00AD02A6"/>
    <w:rsid w:val="00AD08CF"/>
    <w:rsid w:val="00AD0A51"/>
    <w:rsid w:val="00AD0B37"/>
    <w:rsid w:val="00AD11F7"/>
    <w:rsid w:val="00AD1207"/>
    <w:rsid w:val="00AD18CA"/>
    <w:rsid w:val="00AD1DB7"/>
    <w:rsid w:val="00AD22DA"/>
    <w:rsid w:val="00AD255A"/>
    <w:rsid w:val="00AD2852"/>
    <w:rsid w:val="00AD2AE1"/>
    <w:rsid w:val="00AD2FE3"/>
    <w:rsid w:val="00AD3173"/>
    <w:rsid w:val="00AD3976"/>
    <w:rsid w:val="00AD4151"/>
    <w:rsid w:val="00AD4636"/>
    <w:rsid w:val="00AD494F"/>
    <w:rsid w:val="00AD4D2A"/>
    <w:rsid w:val="00AD4EEE"/>
    <w:rsid w:val="00AD542F"/>
    <w:rsid w:val="00AD5C46"/>
    <w:rsid w:val="00AD5D41"/>
    <w:rsid w:val="00AD6FD4"/>
    <w:rsid w:val="00AD7305"/>
    <w:rsid w:val="00AD77ED"/>
    <w:rsid w:val="00AD7D4D"/>
    <w:rsid w:val="00AD7E64"/>
    <w:rsid w:val="00AE0A1E"/>
    <w:rsid w:val="00AE0B40"/>
    <w:rsid w:val="00AE0C56"/>
    <w:rsid w:val="00AE149E"/>
    <w:rsid w:val="00AE22F2"/>
    <w:rsid w:val="00AE28A4"/>
    <w:rsid w:val="00AE29FC"/>
    <w:rsid w:val="00AE2A3D"/>
    <w:rsid w:val="00AE2C64"/>
    <w:rsid w:val="00AE2F3F"/>
    <w:rsid w:val="00AE301F"/>
    <w:rsid w:val="00AE311A"/>
    <w:rsid w:val="00AE332B"/>
    <w:rsid w:val="00AE3B4E"/>
    <w:rsid w:val="00AE41CD"/>
    <w:rsid w:val="00AE48F8"/>
    <w:rsid w:val="00AE4D84"/>
    <w:rsid w:val="00AE59EC"/>
    <w:rsid w:val="00AE6046"/>
    <w:rsid w:val="00AE67B3"/>
    <w:rsid w:val="00AE6807"/>
    <w:rsid w:val="00AE7140"/>
    <w:rsid w:val="00AE7864"/>
    <w:rsid w:val="00AE7949"/>
    <w:rsid w:val="00AE7A77"/>
    <w:rsid w:val="00AF01F2"/>
    <w:rsid w:val="00AF02CC"/>
    <w:rsid w:val="00AF0C8D"/>
    <w:rsid w:val="00AF0D18"/>
    <w:rsid w:val="00AF0F06"/>
    <w:rsid w:val="00AF218B"/>
    <w:rsid w:val="00AF23AB"/>
    <w:rsid w:val="00AF25D5"/>
    <w:rsid w:val="00AF2A5A"/>
    <w:rsid w:val="00AF328C"/>
    <w:rsid w:val="00AF355F"/>
    <w:rsid w:val="00AF3749"/>
    <w:rsid w:val="00AF3DBB"/>
    <w:rsid w:val="00AF3FE5"/>
    <w:rsid w:val="00AF5188"/>
    <w:rsid w:val="00AF5194"/>
    <w:rsid w:val="00AF53EF"/>
    <w:rsid w:val="00AF73C3"/>
    <w:rsid w:val="00AF77A3"/>
    <w:rsid w:val="00AF77B6"/>
    <w:rsid w:val="00AF795C"/>
    <w:rsid w:val="00AF7BE2"/>
    <w:rsid w:val="00AF7E4F"/>
    <w:rsid w:val="00B00752"/>
    <w:rsid w:val="00B00AB8"/>
    <w:rsid w:val="00B01D50"/>
    <w:rsid w:val="00B01DA7"/>
    <w:rsid w:val="00B026C1"/>
    <w:rsid w:val="00B02B9C"/>
    <w:rsid w:val="00B03045"/>
    <w:rsid w:val="00B0335E"/>
    <w:rsid w:val="00B0353B"/>
    <w:rsid w:val="00B03B7C"/>
    <w:rsid w:val="00B040B2"/>
    <w:rsid w:val="00B04F7E"/>
    <w:rsid w:val="00B05AC1"/>
    <w:rsid w:val="00B10558"/>
    <w:rsid w:val="00B10FB1"/>
    <w:rsid w:val="00B112F7"/>
    <w:rsid w:val="00B11581"/>
    <w:rsid w:val="00B11936"/>
    <w:rsid w:val="00B11D31"/>
    <w:rsid w:val="00B1224A"/>
    <w:rsid w:val="00B15137"/>
    <w:rsid w:val="00B1536F"/>
    <w:rsid w:val="00B156A9"/>
    <w:rsid w:val="00B15CCA"/>
    <w:rsid w:val="00B15E4B"/>
    <w:rsid w:val="00B15F83"/>
    <w:rsid w:val="00B160FF"/>
    <w:rsid w:val="00B16322"/>
    <w:rsid w:val="00B1662E"/>
    <w:rsid w:val="00B16A6F"/>
    <w:rsid w:val="00B175B7"/>
    <w:rsid w:val="00B201FA"/>
    <w:rsid w:val="00B20792"/>
    <w:rsid w:val="00B22C0D"/>
    <w:rsid w:val="00B2374C"/>
    <w:rsid w:val="00B23AF4"/>
    <w:rsid w:val="00B23C15"/>
    <w:rsid w:val="00B24514"/>
    <w:rsid w:val="00B25410"/>
    <w:rsid w:val="00B25762"/>
    <w:rsid w:val="00B25B40"/>
    <w:rsid w:val="00B25FDE"/>
    <w:rsid w:val="00B2620A"/>
    <w:rsid w:val="00B26AB0"/>
    <w:rsid w:val="00B26AD2"/>
    <w:rsid w:val="00B26AE8"/>
    <w:rsid w:val="00B26CA2"/>
    <w:rsid w:val="00B27004"/>
    <w:rsid w:val="00B279F7"/>
    <w:rsid w:val="00B30667"/>
    <w:rsid w:val="00B30B4E"/>
    <w:rsid w:val="00B31147"/>
    <w:rsid w:val="00B31246"/>
    <w:rsid w:val="00B31314"/>
    <w:rsid w:val="00B315F6"/>
    <w:rsid w:val="00B326FF"/>
    <w:rsid w:val="00B3387A"/>
    <w:rsid w:val="00B33E97"/>
    <w:rsid w:val="00B340AA"/>
    <w:rsid w:val="00B34462"/>
    <w:rsid w:val="00B34A9F"/>
    <w:rsid w:val="00B34B80"/>
    <w:rsid w:val="00B35CDA"/>
    <w:rsid w:val="00B35DE8"/>
    <w:rsid w:val="00B35FC7"/>
    <w:rsid w:val="00B362DD"/>
    <w:rsid w:val="00B36542"/>
    <w:rsid w:val="00B368D9"/>
    <w:rsid w:val="00B36E75"/>
    <w:rsid w:val="00B37997"/>
    <w:rsid w:val="00B37D97"/>
    <w:rsid w:val="00B40805"/>
    <w:rsid w:val="00B411BD"/>
    <w:rsid w:val="00B41559"/>
    <w:rsid w:val="00B415EA"/>
    <w:rsid w:val="00B41806"/>
    <w:rsid w:val="00B418E8"/>
    <w:rsid w:val="00B42285"/>
    <w:rsid w:val="00B4274B"/>
    <w:rsid w:val="00B42A9A"/>
    <w:rsid w:val="00B435B1"/>
    <w:rsid w:val="00B4367F"/>
    <w:rsid w:val="00B438BA"/>
    <w:rsid w:val="00B44127"/>
    <w:rsid w:val="00B44F99"/>
    <w:rsid w:val="00B457EC"/>
    <w:rsid w:val="00B45876"/>
    <w:rsid w:val="00B45F4D"/>
    <w:rsid w:val="00B46100"/>
    <w:rsid w:val="00B46B86"/>
    <w:rsid w:val="00B46F5F"/>
    <w:rsid w:val="00B47292"/>
    <w:rsid w:val="00B47477"/>
    <w:rsid w:val="00B47BB2"/>
    <w:rsid w:val="00B504BB"/>
    <w:rsid w:val="00B50FCD"/>
    <w:rsid w:val="00B51542"/>
    <w:rsid w:val="00B5181B"/>
    <w:rsid w:val="00B51D1D"/>
    <w:rsid w:val="00B52459"/>
    <w:rsid w:val="00B5310E"/>
    <w:rsid w:val="00B53490"/>
    <w:rsid w:val="00B53B7D"/>
    <w:rsid w:val="00B54007"/>
    <w:rsid w:val="00B5417C"/>
    <w:rsid w:val="00B54AC0"/>
    <w:rsid w:val="00B54ACC"/>
    <w:rsid w:val="00B54DCB"/>
    <w:rsid w:val="00B55AC2"/>
    <w:rsid w:val="00B560C9"/>
    <w:rsid w:val="00B5614C"/>
    <w:rsid w:val="00B5641A"/>
    <w:rsid w:val="00B56533"/>
    <w:rsid w:val="00B5679B"/>
    <w:rsid w:val="00B56CFC"/>
    <w:rsid w:val="00B57777"/>
    <w:rsid w:val="00B57A17"/>
    <w:rsid w:val="00B57A31"/>
    <w:rsid w:val="00B57B09"/>
    <w:rsid w:val="00B57E09"/>
    <w:rsid w:val="00B61241"/>
    <w:rsid w:val="00B6189F"/>
    <w:rsid w:val="00B61B40"/>
    <w:rsid w:val="00B61BE2"/>
    <w:rsid w:val="00B6266F"/>
    <w:rsid w:val="00B62E0B"/>
    <w:rsid w:val="00B63493"/>
    <w:rsid w:val="00B63B01"/>
    <w:rsid w:val="00B63C32"/>
    <w:rsid w:val="00B63EC4"/>
    <w:rsid w:val="00B64434"/>
    <w:rsid w:val="00B64C06"/>
    <w:rsid w:val="00B64EA3"/>
    <w:rsid w:val="00B663F4"/>
    <w:rsid w:val="00B6699B"/>
    <w:rsid w:val="00B67334"/>
    <w:rsid w:val="00B67EB7"/>
    <w:rsid w:val="00B711CE"/>
    <w:rsid w:val="00B711E4"/>
    <w:rsid w:val="00B71D02"/>
    <w:rsid w:val="00B71DC8"/>
    <w:rsid w:val="00B72B79"/>
    <w:rsid w:val="00B73970"/>
    <w:rsid w:val="00B73A86"/>
    <w:rsid w:val="00B73B1A"/>
    <w:rsid w:val="00B746C6"/>
    <w:rsid w:val="00B749F5"/>
    <w:rsid w:val="00B74A86"/>
    <w:rsid w:val="00B75629"/>
    <w:rsid w:val="00B7604C"/>
    <w:rsid w:val="00B7652C"/>
    <w:rsid w:val="00B766BF"/>
    <w:rsid w:val="00B76F27"/>
    <w:rsid w:val="00B76FA6"/>
    <w:rsid w:val="00B7722B"/>
    <w:rsid w:val="00B77BF0"/>
    <w:rsid w:val="00B804F4"/>
    <w:rsid w:val="00B80910"/>
    <w:rsid w:val="00B80B2C"/>
    <w:rsid w:val="00B81012"/>
    <w:rsid w:val="00B811D1"/>
    <w:rsid w:val="00B8174E"/>
    <w:rsid w:val="00B818F4"/>
    <w:rsid w:val="00B81BC9"/>
    <w:rsid w:val="00B8222F"/>
    <w:rsid w:val="00B82232"/>
    <w:rsid w:val="00B82615"/>
    <w:rsid w:val="00B829A1"/>
    <w:rsid w:val="00B82AC5"/>
    <w:rsid w:val="00B83259"/>
    <w:rsid w:val="00B83444"/>
    <w:rsid w:val="00B836ED"/>
    <w:rsid w:val="00B83737"/>
    <w:rsid w:val="00B851F7"/>
    <w:rsid w:val="00B853BE"/>
    <w:rsid w:val="00B85B7F"/>
    <w:rsid w:val="00B86413"/>
    <w:rsid w:val="00B86476"/>
    <w:rsid w:val="00B86687"/>
    <w:rsid w:val="00B86886"/>
    <w:rsid w:val="00B86A3D"/>
    <w:rsid w:val="00B875C7"/>
    <w:rsid w:val="00B8775F"/>
    <w:rsid w:val="00B879C4"/>
    <w:rsid w:val="00B90D10"/>
    <w:rsid w:val="00B90FE5"/>
    <w:rsid w:val="00B919AD"/>
    <w:rsid w:val="00B91A2B"/>
    <w:rsid w:val="00B91C13"/>
    <w:rsid w:val="00B9265B"/>
    <w:rsid w:val="00B928A0"/>
    <w:rsid w:val="00B93204"/>
    <w:rsid w:val="00B93A84"/>
    <w:rsid w:val="00B93FE1"/>
    <w:rsid w:val="00B9483D"/>
    <w:rsid w:val="00B94C8F"/>
    <w:rsid w:val="00B94E17"/>
    <w:rsid w:val="00B957FE"/>
    <w:rsid w:val="00B9582C"/>
    <w:rsid w:val="00B95C5D"/>
    <w:rsid w:val="00B95F02"/>
    <w:rsid w:val="00B960A0"/>
    <w:rsid w:val="00B9616E"/>
    <w:rsid w:val="00B9624A"/>
    <w:rsid w:val="00B96BEF"/>
    <w:rsid w:val="00B96FC0"/>
    <w:rsid w:val="00B97260"/>
    <w:rsid w:val="00B97646"/>
    <w:rsid w:val="00B97A69"/>
    <w:rsid w:val="00BA0632"/>
    <w:rsid w:val="00BA0A27"/>
    <w:rsid w:val="00BA0AAA"/>
    <w:rsid w:val="00BA0DFB"/>
    <w:rsid w:val="00BA149A"/>
    <w:rsid w:val="00BA2FEF"/>
    <w:rsid w:val="00BA4B44"/>
    <w:rsid w:val="00BA4BEB"/>
    <w:rsid w:val="00BA580E"/>
    <w:rsid w:val="00BA5C09"/>
    <w:rsid w:val="00BA5CCC"/>
    <w:rsid w:val="00BA60AB"/>
    <w:rsid w:val="00BA671A"/>
    <w:rsid w:val="00BA753D"/>
    <w:rsid w:val="00BB0CD3"/>
    <w:rsid w:val="00BB1117"/>
    <w:rsid w:val="00BB1548"/>
    <w:rsid w:val="00BB1C63"/>
    <w:rsid w:val="00BB1CE7"/>
    <w:rsid w:val="00BB2FD3"/>
    <w:rsid w:val="00BB2FDF"/>
    <w:rsid w:val="00BB2FFF"/>
    <w:rsid w:val="00BB3121"/>
    <w:rsid w:val="00BB378A"/>
    <w:rsid w:val="00BB4195"/>
    <w:rsid w:val="00BB5FCB"/>
    <w:rsid w:val="00BB604B"/>
    <w:rsid w:val="00BB6078"/>
    <w:rsid w:val="00BB724B"/>
    <w:rsid w:val="00BB786E"/>
    <w:rsid w:val="00BC00EC"/>
    <w:rsid w:val="00BC08C5"/>
    <w:rsid w:val="00BC0C89"/>
    <w:rsid w:val="00BC0D10"/>
    <w:rsid w:val="00BC103C"/>
    <w:rsid w:val="00BC12FB"/>
    <w:rsid w:val="00BC1638"/>
    <w:rsid w:val="00BC1B31"/>
    <w:rsid w:val="00BC1C3C"/>
    <w:rsid w:val="00BC307F"/>
    <w:rsid w:val="00BC3159"/>
    <w:rsid w:val="00BC3257"/>
    <w:rsid w:val="00BC39DB"/>
    <w:rsid w:val="00BC3A1D"/>
    <w:rsid w:val="00BC3A32"/>
    <w:rsid w:val="00BC41A4"/>
    <w:rsid w:val="00BC46EF"/>
    <w:rsid w:val="00BC4959"/>
    <w:rsid w:val="00BC4988"/>
    <w:rsid w:val="00BC549B"/>
    <w:rsid w:val="00BC67A5"/>
    <w:rsid w:val="00BC6FD6"/>
    <w:rsid w:val="00BC788E"/>
    <w:rsid w:val="00BC7D8B"/>
    <w:rsid w:val="00BD008E"/>
    <w:rsid w:val="00BD02E9"/>
    <w:rsid w:val="00BD05B6"/>
    <w:rsid w:val="00BD22C6"/>
    <w:rsid w:val="00BD2401"/>
    <w:rsid w:val="00BD2690"/>
    <w:rsid w:val="00BD2D78"/>
    <w:rsid w:val="00BD2F3B"/>
    <w:rsid w:val="00BD3372"/>
    <w:rsid w:val="00BD3839"/>
    <w:rsid w:val="00BD3B8E"/>
    <w:rsid w:val="00BD44C7"/>
    <w:rsid w:val="00BD4579"/>
    <w:rsid w:val="00BD50AA"/>
    <w:rsid w:val="00BD5135"/>
    <w:rsid w:val="00BD5764"/>
    <w:rsid w:val="00BD7024"/>
    <w:rsid w:val="00BD7291"/>
    <w:rsid w:val="00BD7296"/>
    <w:rsid w:val="00BD77B4"/>
    <w:rsid w:val="00BD7909"/>
    <w:rsid w:val="00BD7EA3"/>
    <w:rsid w:val="00BD7FE2"/>
    <w:rsid w:val="00BE05CE"/>
    <w:rsid w:val="00BE0B19"/>
    <w:rsid w:val="00BE0DD8"/>
    <w:rsid w:val="00BE1C5A"/>
    <w:rsid w:val="00BE1D82"/>
    <w:rsid w:val="00BE1EE4"/>
    <w:rsid w:val="00BE1F8B"/>
    <w:rsid w:val="00BE2B4F"/>
    <w:rsid w:val="00BE2F39"/>
    <w:rsid w:val="00BE332D"/>
    <w:rsid w:val="00BE3CF1"/>
    <w:rsid w:val="00BE4B20"/>
    <w:rsid w:val="00BE5FC4"/>
    <w:rsid w:val="00BE609E"/>
    <w:rsid w:val="00BE6F4C"/>
    <w:rsid w:val="00BE72B8"/>
    <w:rsid w:val="00BE7C4D"/>
    <w:rsid w:val="00BE7F6A"/>
    <w:rsid w:val="00BF0274"/>
    <w:rsid w:val="00BF08C4"/>
    <w:rsid w:val="00BF0939"/>
    <w:rsid w:val="00BF0970"/>
    <w:rsid w:val="00BF0BAF"/>
    <w:rsid w:val="00BF1139"/>
    <w:rsid w:val="00BF1193"/>
    <w:rsid w:val="00BF197A"/>
    <w:rsid w:val="00BF19CE"/>
    <w:rsid w:val="00BF2B6F"/>
    <w:rsid w:val="00BF3502"/>
    <w:rsid w:val="00BF351A"/>
    <w:rsid w:val="00BF3914"/>
    <w:rsid w:val="00BF43A0"/>
    <w:rsid w:val="00BF4882"/>
    <w:rsid w:val="00BF49B1"/>
    <w:rsid w:val="00BF5552"/>
    <w:rsid w:val="00BF5920"/>
    <w:rsid w:val="00BF67C7"/>
    <w:rsid w:val="00BF6C3D"/>
    <w:rsid w:val="00BF70FB"/>
    <w:rsid w:val="00BF73F2"/>
    <w:rsid w:val="00BF7CEC"/>
    <w:rsid w:val="00C004AB"/>
    <w:rsid w:val="00C0080E"/>
    <w:rsid w:val="00C01671"/>
    <w:rsid w:val="00C02419"/>
    <w:rsid w:val="00C02766"/>
    <w:rsid w:val="00C03007"/>
    <w:rsid w:val="00C03166"/>
    <w:rsid w:val="00C031C1"/>
    <w:rsid w:val="00C038A1"/>
    <w:rsid w:val="00C03EE8"/>
    <w:rsid w:val="00C05A8E"/>
    <w:rsid w:val="00C05BEC"/>
    <w:rsid w:val="00C06E7D"/>
    <w:rsid w:val="00C07EF6"/>
    <w:rsid w:val="00C10E69"/>
    <w:rsid w:val="00C1112B"/>
    <w:rsid w:val="00C1139C"/>
    <w:rsid w:val="00C119D1"/>
    <w:rsid w:val="00C11A88"/>
    <w:rsid w:val="00C12012"/>
    <w:rsid w:val="00C12874"/>
    <w:rsid w:val="00C129D7"/>
    <w:rsid w:val="00C12BC1"/>
    <w:rsid w:val="00C1381B"/>
    <w:rsid w:val="00C13842"/>
    <w:rsid w:val="00C13BDA"/>
    <w:rsid w:val="00C13EE2"/>
    <w:rsid w:val="00C13FFD"/>
    <w:rsid w:val="00C142E8"/>
    <w:rsid w:val="00C14632"/>
    <w:rsid w:val="00C15891"/>
    <w:rsid w:val="00C161F6"/>
    <w:rsid w:val="00C16511"/>
    <w:rsid w:val="00C16C30"/>
    <w:rsid w:val="00C177A5"/>
    <w:rsid w:val="00C1787B"/>
    <w:rsid w:val="00C17A2D"/>
    <w:rsid w:val="00C17C0C"/>
    <w:rsid w:val="00C20971"/>
    <w:rsid w:val="00C209D0"/>
    <w:rsid w:val="00C20A00"/>
    <w:rsid w:val="00C21673"/>
    <w:rsid w:val="00C21C7A"/>
    <w:rsid w:val="00C21E68"/>
    <w:rsid w:val="00C2202A"/>
    <w:rsid w:val="00C2283D"/>
    <w:rsid w:val="00C23130"/>
    <w:rsid w:val="00C24CD2"/>
    <w:rsid w:val="00C255A5"/>
    <w:rsid w:val="00C2584B"/>
    <w:rsid w:val="00C25942"/>
    <w:rsid w:val="00C25DD9"/>
    <w:rsid w:val="00C262CA"/>
    <w:rsid w:val="00C2663F"/>
    <w:rsid w:val="00C26DB8"/>
    <w:rsid w:val="00C27647"/>
    <w:rsid w:val="00C27A10"/>
    <w:rsid w:val="00C305A3"/>
    <w:rsid w:val="00C309E0"/>
    <w:rsid w:val="00C31578"/>
    <w:rsid w:val="00C3201B"/>
    <w:rsid w:val="00C332E5"/>
    <w:rsid w:val="00C33495"/>
    <w:rsid w:val="00C3400F"/>
    <w:rsid w:val="00C34AF4"/>
    <w:rsid w:val="00C34B64"/>
    <w:rsid w:val="00C34C36"/>
    <w:rsid w:val="00C352B3"/>
    <w:rsid w:val="00C3654C"/>
    <w:rsid w:val="00C36BF5"/>
    <w:rsid w:val="00C36DBC"/>
    <w:rsid w:val="00C376BA"/>
    <w:rsid w:val="00C37C3A"/>
    <w:rsid w:val="00C37DE2"/>
    <w:rsid w:val="00C37FA5"/>
    <w:rsid w:val="00C40373"/>
    <w:rsid w:val="00C40729"/>
    <w:rsid w:val="00C4082D"/>
    <w:rsid w:val="00C40A1E"/>
    <w:rsid w:val="00C40AE6"/>
    <w:rsid w:val="00C411AF"/>
    <w:rsid w:val="00C4138D"/>
    <w:rsid w:val="00C41D3B"/>
    <w:rsid w:val="00C41E3A"/>
    <w:rsid w:val="00C4216C"/>
    <w:rsid w:val="00C4227D"/>
    <w:rsid w:val="00C4251E"/>
    <w:rsid w:val="00C4304C"/>
    <w:rsid w:val="00C43315"/>
    <w:rsid w:val="00C452F5"/>
    <w:rsid w:val="00C46458"/>
    <w:rsid w:val="00C46555"/>
    <w:rsid w:val="00C465C9"/>
    <w:rsid w:val="00C46B15"/>
    <w:rsid w:val="00C46F7D"/>
    <w:rsid w:val="00C47347"/>
    <w:rsid w:val="00C473CE"/>
    <w:rsid w:val="00C479B5"/>
    <w:rsid w:val="00C50242"/>
    <w:rsid w:val="00C5034D"/>
    <w:rsid w:val="00C5037D"/>
    <w:rsid w:val="00C5050E"/>
    <w:rsid w:val="00C50CB0"/>
    <w:rsid w:val="00C50E99"/>
    <w:rsid w:val="00C52744"/>
    <w:rsid w:val="00C52755"/>
    <w:rsid w:val="00C52891"/>
    <w:rsid w:val="00C53019"/>
    <w:rsid w:val="00C53233"/>
    <w:rsid w:val="00C53B54"/>
    <w:rsid w:val="00C53EB3"/>
    <w:rsid w:val="00C541F7"/>
    <w:rsid w:val="00C542D4"/>
    <w:rsid w:val="00C54940"/>
    <w:rsid w:val="00C549B2"/>
    <w:rsid w:val="00C54D71"/>
    <w:rsid w:val="00C54DF1"/>
    <w:rsid w:val="00C54F6B"/>
    <w:rsid w:val="00C554D5"/>
    <w:rsid w:val="00C554F8"/>
    <w:rsid w:val="00C55AA7"/>
    <w:rsid w:val="00C55E7B"/>
    <w:rsid w:val="00C563F5"/>
    <w:rsid w:val="00C570F7"/>
    <w:rsid w:val="00C579B0"/>
    <w:rsid w:val="00C57F75"/>
    <w:rsid w:val="00C606CF"/>
    <w:rsid w:val="00C6073A"/>
    <w:rsid w:val="00C60F08"/>
    <w:rsid w:val="00C610CE"/>
    <w:rsid w:val="00C617E2"/>
    <w:rsid w:val="00C6286D"/>
    <w:rsid w:val="00C62CD5"/>
    <w:rsid w:val="00C63432"/>
    <w:rsid w:val="00C636E6"/>
    <w:rsid w:val="00C639D6"/>
    <w:rsid w:val="00C63F8E"/>
    <w:rsid w:val="00C64062"/>
    <w:rsid w:val="00C647FB"/>
    <w:rsid w:val="00C654E0"/>
    <w:rsid w:val="00C66648"/>
    <w:rsid w:val="00C672AA"/>
    <w:rsid w:val="00C6788A"/>
    <w:rsid w:val="00C67DD3"/>
    <w:rsid w:val="00C67EAB"/>
    <w:rsid w:val="00C70168"/>
    <w:rsid w:val="00C7094A"/>
    <w:rsid w:val="00C70DFF"/>
    <w:rsid w:val="00C71234"/>
    <w:rsid w:val="00C71CD9"/>
    <w:rsid w:val="00C7278D"/>
    <w:rsid w:val="00C74DE9"/>
    <w:rsid w:val="00C75A6B"/>
    <w:rsid w:val="00C75AD6"/>
    <w:rsid w:val="00C763B6"/>
    <w:rsid w:val="00C763C7"/>
    <w:rsid w:val="00C7644F"/>
    <w:rsid w:val="00C768F6"/>
    <w:rsid w:val="00C76D51"/>
    <w:rsid w:val="00C77244"/>
    <w:rsid w:val="00C80073"/>
    <w:rsid w:val="00C80DEA"/>
    <w:rsid w:val="00C81744"/>
    <w:rsid w:val="00C818A9"/>
    <w:rsid w:val="00C8191D"/>
    <w:rsid w:val="00C828D7"/>
    <w:rsid w:val="00C82D92"/>
    <w:rsid w:val="00C83195"/>
    <w:rsid w:val="00C832DC"/>
    <w:rsid w:val="00C8377F"/>
    <w:rsid w:val="00C83867"/>
    <w:rsid w:val="00C8418E"/>
    <w:rsid w:val="00C84E2A"/>
    <w:rsid w:val="00C85BAC"/>
    <w:rsid w:val="00C8646D"/>
    <w:rsid w:val="00C867CE"/>
    <w:rsid w:val="00C86C14"/>
    <w:rsid w:val="00C86C5F"/>
    <w:rsid w:val="00C86E1A"/>
    <w:rsid w:val="00C86F1A"/>
    <w:rsid w:val="00C87108"/>
    <w:rsid w:val="00C87258"/>
    <w:rsid w:val="00C8761C"/>
    <w:rsid w:val="00C90661"/>
    <w:rsid w:val="00C90A6D"/>
    <w:rsid w:val="00C91674"/>
    <w:rsid w:val="00C91B24"/>
    <w:rsid w:val="00C91DE3"/>
    <w:rsid w:val="00C9274D"/>
    <w:rsid w:val="00C92C7F"/>
    <w:rsid w:val="00C9369D"/>
    <w:rsid w:val="00C93C53"/>
    <w:rsid w:val="00C93CD2"/>
    <w:rsid w:val="00C944FA"/>
    <w:rsid w:val="00C9473D"/>
    <w:rsid w:val="00C94D4A"/>
    <w:rsid w:val="00C951C3"/>
    <w:rsid w:val="00C95854"/>
    <w:rsid w:val="00C95EFF"/>
    <w:rsid w:val="00C960A3"/>
    <w:rsid w:val="00C960C1"/>
    <w:rsid w:val="00C96B56"/>
    <w:rsid w:val="00C96E6F"/>
    <w:rsid w:val="00C96F3C"/>
    <w:rsid w:val="00C9723A"/>
    <w:rsid w:val="00C97872"/>
    <w:rsid w:val="00C97C4B"/>
    <w:rsid w:val="00CA00B9"/>
    <w:rsid w:val="00CA0532"/>
    <w:rsid w:val="00CA0560"/>
    <w:rsid w:val="00CA0A88"/>
    <w:rsid w:val="00CA2241"/>
    <w:rsid w:val="00CA28C3"/>
    <w:rsid w:val="00CA2A74"/>
    <w:rsid w:val="00CA2D2A"/>
    <w:rsid w:val="00CA3071"/>
    <w:rsid w:val="00CA321A"/>
    <w:rsid w:val="00CA351C"/>
    <w:rsid w:val="00CA3B90"/>
    <w:rsid w:val="00CA3CDD"/>
    <w:rsid w:val="00CA3F3C"/>
    <w:rsid w:val="00CA403B"/>
    <w:rsid w:val="00CA4461"/>
    <w:rsid w:val="00CA457B"/>
    <w:rsid w:val="00CA46A9"/>
    <w:rsid w:val="00CA4772"/>
    <w:rsid w:val="00CA505A"/>
    <w:rsid w:val="00CA51B5"/>
    <w:rsid w:val="00CA59DD"/>
    <w:rsid w:val="00CA5D63"/>
    <w:rsid w:val="00CA5DE4"/>
    <w:rsid w:val="00CA64FC"/>
    <w:rsid w:val="00CA6834"/>
    <w:rsid w:val="00CA6CB5"/>
    <w:rsid w:val="00CA6F37"/>
    <w:rsid w:val="00CA7605"/>
    <w:rsid w:val="00CB008E"/>
    <w:rsid w:val="00CB01FA"/>
    <w:rsid w:val="00CB0737"/>
    <w:rsid w:val="00CB097A"/>
    <w:rsid w:val="00CB0CD3"/>
    <w:rsid w:val="00CB1800"/>
    <w:rsid w:val="00CB26EC"/>
    <w:rsid w:val="00CB29B8"/>
    <w:rsid w:val="00CB2D2A"/>
    <w:rsid w:val="00CB2D85"/>
    <w:rsid w:val="00CB3632"/>
    <w:rsid w:val="00CB3C47"/>
    <w:rsid w:val="00CB3D3B"/>
    <w:rsid w:val="00CB45F6"/>
    <w:rsid w:val="00CB465F"/>
    <w:rsid w:val="00CB47AC"/>
    <w:rsid w:val="00CB4FFC"/>
    <w:rsid w:val="00CB5B1E"/>
    <w:rsid w:val="00CB5C75"/>
    <w:rsid w:val="00CB5D3F"/>
    <w:rsid w:val="00CB6D6B"/>
    <w:rsid w:val="00CB6E0C"/>
    <w:rsid w:val="00CB760E"/>
    <w:rsid w:val="00CB787A"/>
    <w:rsid w:val="00CB7F92"/>
    <w:rsid w:val="00CC012E"/>
    <w:rsid w:val="00CC0C4A"/>
    <w:rsid w:val="00CC17F0"/>
    <w:rsid w:val="00CC1853"/>
    <w:rsid w:val="00CC1FAE"/>
    <w:rsid w:val="00CC218F"/>
    <w:rsid w:val="00CC231A"/>
    <w:rsid w:val="00CC33DD"/>
    <w:rsid w:val="00CC3A23"/>
    <w:rsid w:val="00CC4019"/>
    <w:rsid w:val="00CC468F"/>
    <w:rsid w:val="00CC48D0"/>
    <w:rsid w:val="00CC516E"/>
    <w:rsid w:val="00CC55D7"/>
    <w:rsid w:val="00CC5A47"/>
    <w:rsid w:val="00CC5C43"/>
    <w:rsid w:val="00CC6168"/>
    <w:rsid w:val="00CC7159"/>
    <w:rsid w:val="00CC737C"/>
    <w:rsid w:val="00CC7B6A"/>
    <w:rsid w:val="00CD0836"/>
    <w:rsid w:val="00CD087D"/>
    <w:rsid w:val="00CD0C0C"/>
    <w:rsid w:val="00CD0F5D"/>
    <w:rsid w:val="00CD137D"/>
    <w:rsid w:val="00CD1C0B"/>
    <w:rsid w:val="00CD20BA"/>
    <w:rsid w:val="00CD239A"/>
    <w:rsid w:val="00CD3437"/>
    <w:rsid w:val="00CD3F0D"/>
    <w:rsid w:val="00CD4671"/>
    <w:rsid w:val="00CD46CA"/>
    <w:rsid w:val="00CD4AF6"/>
    <w:rsid w:val="00CD53A5"/>
    <w:rsid w:val="00CD5512"/>
    <w:rsid w:val="00CD590F"/>
    <w:rsid w:val="00CD6E3D"/>
    <w:rsid w:val="00CD71AB"/>
    <w:rsid w:val="00CE0109"/>
    <w:rsid w:val="00CE1113"/>
    <w:rsid w:val="00CE1FC5"/>
    <w:rsid w:val="00CE2F8D"/>
    <w:rsid w:val="00CE3845"/>
    <w:rsid w:val="00CE3875"/>
    <w:rsid w:val="00CE46E5"/>
    <w:rsid w:val="00CE485A"/>
    <w:rsid w:val="00CE4A8B"/>
    <w:rsid w:val="00CE4BDF"/>
    <w:rsid w:val="00CE5279"/>
    <w:rsid w:val="00CE5A78"/>
    <w:rsid w:val="00CE65BE"/>
    <w:rsid w:val="00CE70C0"/>
    <w:rsid w:val="00CE78AE"/>
    <w:rsid w:val="00CE7E62"/>
    <w:rsid w:val="00CF0084"/>
    <w:rsid w:val="00CF05FE"/>
    <w:rsid w:val="00CF0C0E"/>
    <w:rsid w:val="00CF0CF3"/>
    <w:rsid w:val="00CF1332"/>
    <w:rsid w:val="00CF1534"/>
    <w:rsid w:val="00CF195E"/>
    <w:rsid w:val="00CF19DA"/>
    <w:rsid w:val="00CF1C7F"/>
    <w:rsid w:val="00CF1CC0"/>
    <w:rsid w:val="00CF1D49"/>
    <w:rsid w:val="00CF2348"/>
    <w:rsid w:val="00CF24F8"/>
    <w:rsid w:val="00CF2653"/>
    <w:rsid w:val="00CF2F75"/>
    <w:rsid w:val="00CF3052"/>
    <w:rsid w:val="00CF3441"/>
    <w:rsid w:val="00CF36EF"/>
    <w:rsid w:val="00CF4247"/>
    <w:rsid w:val="00CF4AB1"/>
    <w:rsid w:val="00CF4F4A"/>
    <w:rsid w:val="00CF5263"/>
    <w:rsid w:val="00CF551D"/>
    <w:rsid w:val="00CF5634"/>
    <w:rsid w:val="00CF5EB2"/>
    <w:rsid w:val="00CF60B5"/>
    <w:rsid w:val="00CF6125"/>
    <w:rsid w:val="00CF6F64"/>
    <w:rsid w:val="00CF76F2"/>
    <w:rsid w:val="00CF7E47"/>
    <w:rsid w:val="00CF7EB4"/>
    <w:rsid w:val="00D00473"/>
    <w:rsid w:val="00D004FA"/>
    <w:rsid w:val="00D01AA3"/>
    <w:rsid w:val="00D01B21"/>
    <w:rsid w:val="00D01E2F"/>
    <w:rsid w:val="00D01EF2"/>
    <w:rsid w:val="00D027BC"/>
    <w:rsid w:val="00D0288F"/>
    <w:rsid w:val="00D029A3"/>
    <w:rsid w:val="00D02E81"/>
    <w:rsid w:val="00D02EB5"/>
    <w:rsid w:val="00D03102"/>
    <w:rsid w:val="00D03727"/>
    <w:rsid w:val="00D0378A"/>
    <w:rsid w:val="00D03ADD"/>
    <w:rsid w:val="00D048F2"/>
    <w:rsid w:val="00D04D1A"/>
    <w:rsid w:val="00D05132"/>
    <w:rsid w:val="00D0552A"/>
    <w:rsid w:val="00D056B9"/>
    <w:rsid w:val="00D05EA9"/>
    <w:rsid w:val="00D071F8"/>
    <w:rsid w:val="00D07252"/>
    <w:rsid w:val="00D074F4"/>
    <w:rsid w:val="00D07CE1"/>
    <w:rsid w:val="00D100B2"/>
    <w:rsid w:val="00D1026A"/>
    <w:rsid w:val="00D1028A"/>
    <w:rsid w:val="00D102A8"/>
    <w:rsid w:val="00D107CF"/>
    <w:rsid w:val="00D11B0B"/>
    <w:rsid w:val="00D11C8C"/>
    <w:rsid w:val="00D12293"/>
    <w:rsid w:val="00D1252E"/>
    <w:rsid w:val="00D12E29"/>
    <w:rsid w:val="00D12F16"/>
    <w:rsid w:val="00D13CCC"/>
    <w:rsid w:val="00D14236"/>
    <w:rsid w:val="00D14553"/>
    <w:rsid w:val="00D148A5"/>
    <w:rsid w:val="00D14DB1"/>
    <w:rsid w:val="00D14E82"/>
    <w:rsid w:val="00D15F43"/>
    <w:rsid w:val="00D167BA"/>
    <w:rsid w:val="00D16A00"/>
    <w:rsid w:val="00D16C50"/>
    <w:rsid w:val="00D16E87"/>
    <w:rsid w:val="00D17FFE"/>
    <w:rsid w:val="00D20B8B"/>
    <w:rsid w:val="00D210FF"/>
    <w:rsid w:val="00D214C8"/>
    <w:rsid w:val="00D2162C"/>
    <w:rsid w:val="00D21A3C"/>
    <w:rsid w:val="00D22099"/>
    <w:rsid w:val="00D22464"/>
    <w:rsid w:val="00D22B03"/>
    <w:rsid w:val="00D22F35"/>
    <w:rsid w:val="00D231FA"/>
    <w:rsid w:val="00D233F1"/>
    <w:rsid w:val="00D234A4"/>
    <w:rsid w:val="00D249FF"/>
    <w:rsid w:val="00D24AA0"/>
    <w:rsid w:val="00D25507"/>
    <w:rsid w:val="00D25515"/>
    <w:rsid w:val="00D2561D"/>
    <w:rsid w:val="00D256AA"/>
    <w:rsid w:val="00D256F8"/>
    <w:rsid w:val="00D25B27"/>
    <w:rsid w:val="00D262ED"/>
    <w:rsid w:val="00D2685C"/>
    <w:rsid w:val="00D269A9"/>
    <w:rsid w:val="00D26A3B"/>
    <w:rsid w:val="00D27124"/>
    <w:rsid w:val="00D272C7"/>
    <w:rsid w:val="00D277C0"/>
    <w:rsid w:val="00D27F15"/>
    <w:rsid w:val="00D302FD"/>
    <w:rsid w:val="00D3038A"/>
    <w:rsid w:val="00D3098D"/>
    <w:rsid w:val="00D31638"/>
    <w:rsid w:val="00D318CC"/>
    <w:rsid w:val="00D31A02"/>
    <w:rsid w:val="00D31EC8"/>
    <w:rsid w:val="00D31FAD"/>
    <w:rsid w:val="00D3323C"/>
    <w:rsid w:val="00D33456"/>
    <w:rsid w:val="00D3396F"/>
    <w:rsid w:val="00D33C4D"/>
    <w:rsid w:val="00D33D4D"/>
    <w:rsid w:val="00D34150"/>
    <w:rsid w:val="00D34A0B"/>
    <w:rsid w:val="00D34C69"/>
    <w:rsid w:val="00D34F65"/>
    <w:rsid w:val="00D35CEC"/>
    <w:rsid w:val="00D36234"/>
    <w:rsid w:val="00D36371"/>
    <w:rsid w:val="00D37174"/>
    <w:rsid w:val="00D406F5"/>
    <w:rsid w:val="00D4226E"/>
    <w:rsid w:val="00D424C1"/>
    <w:rsid w:val="00D425EE"/>
    <w:rsid w:val="00D43492"/>
    <w:rsid w:val="00D437D8"/>
    <w:rsid w:val="00D440CB"/>
    <w:rsid w:val="00D448D9"/>
    <w:rsid w:val="00D44994"/>
    <w:rsid w:val="00D44B88"/>
    <w:rsid w:val="00D44F8C"/>
    <w:rsid w:val="00D45972"/>
    <w:rsid w:val="00D45DF3"/>
    <w:rsid w:val="00D45E68"/>
    <w:rsid w:val="00D46174"/>
    <w:rsid w:val="00D4757C"/>
    <w:rsid w:val="00D47DD0"/>
    <w:rsid w:val="00D50183"/>
    <w:rsid w:val="00D51D12"/>
    <w:rsid w:val="00D51D4C"/>
    <w:rsid w:val="00D520B6"/>
    <w:rsid w:val="00D52912"/>
    <w:rsid w:val="00D53120"/>
    <w:rsid w:val="00D5362B"/>
    <w:rsid w:val="00D53A00"/>
    <w:rsid w:val="00D54A31"/>
    <w:rsid w:val="00D55072"/>
    <w:rsid w:val="00D551B5"/>
    <w:rsid w:val="00D554EC"/>
    <w:rsid w:val="00D55821"/>
    <w:rsid w:val="00D558C7"/>
    <w:rsid w:val="00D55D73"/>
    <w:rsid w:val="00D55FC3"/>
    <w:rsid w:val="00D564D2"/>
    <w:rsid w:val="00D56DB2"/>
    <w:rsid w:val="00D5747F"/>
    <w:rsid w:val="00D57495"/>
    <w:rsid w:val="00D574FA"/>
    <w:rsid w:val="00D60079"/>
    <w:rsid w:val="00D60080"/>
    <w:rsid w:val="00D60800"/>
    <w:rsid w:val="00D60C4B"/>
    <w:rsid w:val="00D60C8D"/>
    <w:rsid w:val="00D61374"/>
    <w:rsid w:val="00D6168A"/>
    <w:rsid w:val="00D616A5"/>
    <w:rsid w:val="00D61C9F"/>
    <w:rsid w:val="00D61FF0"/>
    <w:rsid w:val="00D6211D"/>
    <w:rsid w:val="00D62C97"/>
    <w:rsid w:val="00D63517"/>
    <w:rsid w:val="00D63B75"/>
    <w:rsid w:val="00D63F47"/>
    <w:rsid w:val="00D644F5"/>
    <w:rsid w:val="00D64DD2"/>
    <w:rsid w:val="00D6555F"/>
    <w:rsid w:val="00D659B1"/>
    <w:rsid w:val="00D6600A"/>
    <w:rsid w:val="00D66E18"/>
    <w:rsid w:val="00D6734D"/>
    <w:rsid w:val="00D6785A"/>
    <w:rsid w:val="00D67875"/>
    <w:rsid w:val="00D679CF"/>
    <w:rsid w:val="00D679D3"/>
    <w:rsid w:val="00D7356F"/>
    <w:rsid w:val="00D73587"/>
    <w:rsid w:val="00D73EBB"/>
    <w:rsid w:val="00D751FB"/>
    <w:rsid w:val="00D754D6"/>
    <w:rsid w:val="00D75C5E"/>
    <w:rsid w:val="00D761AA"/>
    <w:rsid w:val="00D76FAE"/>
    <w:rsid w:val="00D777D7"/>
    <w:rsid w:val="00D77B68"/>
    <w:rsid w:val="00D77D9D"/>
    <w:rsid w:val="00D77DE2"/>
    <w:rsid w:val="00D80006"/>
    <w:rsid w:val="00D80083"/>
    <w:rsid w:val="00D80AB8"/>
    <w:rsid w:val="00D81055"/>
    <w:rsid w:val="00D81792"/>
    <w:rsid w:val="00D819B1"/>
    <w:rsid w:val="00D82494"/>
    <w:rsid w:val="00D83AE9"/>
    <w:rsid w:val="00D84C86"/>
    <w:rsid w:val="00D84D5D"/>
    <w:rsid w:val="00D8577D"/>
    <w:rsid w:val="00D857B8"/>
    <w:rsid w:val="00D868F3"/>
    <w:rsid w:val="00D86E03"/>
    <w:rsid w:val="00D87175"/>
    <w:rsid w:val="00D87ABF"/>
    <w:rsid w:val="00D90854"/>
    <w:rsid w:val="00D90CD3"/>
    <w:rsid w:val="00D919E6"/>
    <w:rsid w:val="00D91BE1"/>
    <w:rsid w:val="00D92998"/>
    <w:rsid w:val="00D92C29"/>
    <w:rsid w:val="00D92F97"/>
    <w:rsid w:val="00D936E2"/>
    <w:rsid w:val="00D94163"/>
    <w:rsid w:val="00D95104"/>
    <w:rsid w:val="00D95178"/>
    <w:rsid w:val="00D95600"/>
    <w:rsid w:val="00D961ED"/>
    <w:rsid w:val="00D96760"/>
    <w:rsid w:val="00D96794"/>
    <w:rsid w:val="00D9683C"/>
    <w:rsid w:val="00D97148"/>
    <w:rsid w:val="00D97884"/>
    <w:rsid w:val="00DA042F"/>
    <w:rsid w:val="00DA075D"/>
    <w:rsid w:val="00DA0A7F"/>
    <w:rsid w:val="00DA12BA"/>
    <w:rsid w:val="00DA1B08"/>
    <w:rsid w:val="00DA1C31"/>
    <w:rsid w:val="00DA20BC"/>
    <w:rsid w:val="00DA2477"/>
    <w:rsid w:val="00DA24E0"/>
    <w:rsid w:val="00DA2652"/>
    <w:rsid w:val="00DA2BC1"/>
    <w:rsid w:val="00DA2ED7"/>
    <w:rsid w:val="00DA3262"/>
    <w:rsid w:val="00DA37F7"/>
    <w:rsid w:val="00DA38DB"/>
    <w:rsid w:val="00DA3BD8"/>
    <w:rsid w:val="00DA3E7A"/>
    <w:rsid w:val="00DA3FCA"/>
    <w:rsid w:val="00DA430C"/>
    <w:rsid w:val="00DA464D"/>
    <w:rsid w:val="00DA491C"/>
    <w:rsid w:val="00DA5AFD"/>
    <w:rsid w:val="00DA5CFA"/>
    <w:rsid w:val="00DA615D"/>
    <w:rsid w:val="00DA633A"/>
    <w:rsid w:val="00DA6598"/>
    <w:rsid w:val="00DA6792"/>
    <w:rsid w:val="00DA6C0F"/>
    <w:rsid w:val="00DA702F"/>
    <w:rsid w:val="00DA7261"/>
    <w:rsid w:val="00DA7F8A"/>
    <w:rsid w:val="00DB0176"/>
    <w:rsid w:val="00DB0404"/>
    <w:rsid w:val="00DB0803"/>
    <w:rsid w:val="00DB11F8"/>
    <w:rsid w:val="00DB12F4"/>
    <w:rsid w:val="00DB1316"/>
    <w:rsid w:val="00DB1423"/>
    <w:rsid w:val="00DB18F8"/>
    <w:rsid w:val="00DB1D79"/>
    <w:rsid w:val="00DB1F2A"/>
    <w:rsid w:val="00DB25ED"/>
    <w:rsid w:val="00DB297F"/>
    <w:rsid w:val="00DB3153"/>
    <w:rsid w:val="00DB317A"/>
    <w:rsid w:val="00DB3B82"/>
    <w:rsid w:val="00DB485D"/>
    <w:rsid w:val="00DB4B72"/>
    <w:rsid w:val="00DB6E18"/>
    <w:rsid w:val="00DC0052"/>
    <w:rsid w:val="00DC0158"/>
    <w:rsid w:val="00DC08A7"/>
    <w:rsid w:val="00DC1327"/>
    <w:rsid w:val="00DC1350"/>
    <w:rsid w:val="00DC1705"/>
    <w:rsid w:val="00DC26E3"/>
    <w:rsid w:val="00DC3237"/>
    <w:rsid w:val="00DC34F4"/>
    <w:rsid w:val="00DC41A4"/>
    <w:rsid w:val="00DC468B"/>
    <w:rsid w:val="00DC4E71"/>
    <w:rsid w:val="00DC5672"/>
    <w:rsid w:val="00DC599A"/>
    <w:rsid w:val="00DC5E55"/>
    <w:rsid w:val="00DC60A2"/>
    <w:rsid w:val="00DC63F1"/>
    <w:rsid w:val="00DC6600"/>
    <w:rsid w:val="00DC67BD"/>
    <w:rsid w:val="00DC6924"/>
    <w:rsid w:val="00DC71F2"/>
    <w:rsid w:val="00DC767E"/>
    <w:rsid w:val="00DC7B12"/>
    <w:rsid w:val="00DD1CB5"/>
    <w:rsid w:val="00DD2025"/>
    <w:rsid w:val="00DD2073"/>
    <w:rsid w:val="00DD22EA"/>
    <w:rsid w:val="00DD23A0"/>
    <w:rsid w:val="00DD2407"/>
    <w:rsid w:val="00DD25B0"/>
    <w:rsid w:val="00DD25BE"/>
    <w:rsid w:val="00DD2B79"/>
    <w:rsid w:val="00DD2C0D"/>
    <w:rsid w:val="00DD34B1"/>
    <w:rsid w:val="00DD3667"/>
    <w:rsid w:val="00DD3E80"/>
    <w:rsid w:val="00DD3EF5"/>
    <w:rsid w:val="00DD4E8C"/>
    <w:rsid w:val="00DD538E"/>
    <w:rsid w:val="00DD53FA"/>
    <w:rsid w:val="00DD5F42"/>
    <w:rsid w:val="00DD617B"/>
    <w:rsid w:val="00DD635F"/>
    <w:rsid w:val="00DD6E11"/>
    <w:rsid w:val="00DD7D67"/>
    <w:rsid w:val="00DD7DE2"/>
    <w:rsid w:val="00DE087F"/>
    <w:rsid w:val="00DE0C1B"/>
    <w:rsid w:val="00DE0E59"/>
    <w:rsid w:val="00DE0E5F"/>
    <w:rsid w:val="00DE0F6C"/>
    <w:rsid w:val="00DE106B"/>
    <w:rsid w:val="00DE1724"/>
    <w:rsid w:val="00DE1C3C"/>
    <w:rsid w:val="00DE219B"/>
    <w:rsid w:val="00DE38E7"/>
    <w:rsid w:val="00DE3934"/>
    <w:rsid w:val="00DE398F"/>
    <w:rsid w:val="00DE4097"/>
    <w:rsid w:val="00DE41E2"/>
    <w:rsid w:val="00DE51F1"/>
    <w:rsid w:val="00DE52E3"/>
    <w:rsid w:val="00DE5511"/>
    <w:rsid w:val="00DE5F4F"/>
    <w:rsid w:val="00DE7C00"/>
    <w:rsid w:val="00DF03E9"/>
    <w:rsid w:val="00DF03ED"/>
    <w:rsid w:val="00DF04EE"/>
    <w:rsid w:val="00DF0BF4"/>
    <w:rsid w:val="00DF11CE"/>
    <w:rsid w:val="00DF155A"/>
    <w:rsid w:val="00DF179D"/>
    <w:rsid w:val="00DF1E9C"/>
    <w:rsid w:val="00DF2FB2"/>
    <w:rsid w:val="00DF4572"/>
    <w:rsid w:val="00DF4578"/>
    <w:rsid w:val="00DF4658"/>
    <w:rsid w:val="00DF574F"/>
    <w:rsid w:val="00DF6C8B"/>
    <w:rsid w:val="00DF6F17"/>
    <w:rsid w:val="00DF7399"/>
    <w:rsid w:val="00DF77D0"/>
    <w:rsid w:val="00DF78FA"/>
    <w:rsid w:val="00E002F1"/>
    <w:rsid w:val="00E0065B"/>
    <w:rsid w:val="00E00748"/>
    <w:rsid w:val="00E0082C"/>
    <w:rsid w:val="00E00967"/>
    <w:rsid w:val="00E00EDD"/>
    <w:rsid w:val="00E011A0"/>
    <w:rsid w:val="00E01DAA"/>
    <w:rsid w:val="00E023E5"/>
    <w:rsid w:val="00E02432"/>
    <w:rsid w:val="00E03406"/>
    <w:rsid w:val="00E04022"/>
    <w:rsid w:val="00E0659B"/>
    <w:rsid w:val="00E0670B"/>
    <w:rsid w:val="00E067AF"/>
    <w:rsid w:val="00E0728F"/>
    <w:rsid w:val="00E0755C"/>
    <w:rsid w:val="00E07DB8"/>
    <w:rsid w:val="00E102A0"/>
    <w:rsid w:val="00E10ABA"/>
    <w:rsid w:val="00E11934"/>
    <w:rsid w:val="00E1215E"/>
    <w:rsid w:val="00E12844"/>
    <w:rsid w:val="00E12C2F"/>
    <w:rsid w:val="00E1441D"/>
    <w:rsid w:val="00E14929"/>
    <w:rsid w:val="00E14A7E"/>
    <w:rsid w:val="00E14B71"/>
    <w:rsid w:val="00E151E1"/>
    <w:rsid w:val="00E157F2"/>
    <w:rsid w:val="00E15DBC"/>
    <w:rsid w:val="00E16E30"/>
    <w:rsid w:val="00E16E6E"/>
    <w:rsid w:val="00E17619"/>
    <w:rsid w:val="00E17805"/>
    <w:rsid w:val="00E178C9"/>
    <w:rsid w:val="00E20368"/>
    <w:rsid w:val="00E20F79"/>
    <w:rsid w:val="00E21278"/>
    <w:rsid w:val="00E21E5B"/>
    <w:rsid w:val="00E2251C"/>
    <w:rsid w:val="00E2253F"/>
    <w:rsid w:val="00E22CCD"/>
    <w:rsid w:val="00E23A11"/>
    <w:rsid w:val="00E23FB7"/>
    <w:rsid w:val="00E24145"/>
    <w:rsid w:val="00E24A27"/>
    <w:rsid w:val="00E25F89"/>
    <w:rsid w:val="00E25FD8"/>
    <w:rsid w:val="00E26AD9"/>
    <w:rsid w:val="00E27074"/>
    <w:rsid w:val="00E27CA2"/>
    <w:rsid w:val="00E27CB9"/>
    <w:rsid w:val="00E30486"/>
    <w:rsid w:val="00E308C4"/>
    <w:rsid w:val="00E32751"/>
    <w:rsid w:val="00E32D62"/>
    <w:rsid w:val="00E333F9"/>
    <w:rsid w:val="00E339BD"/>
    <w:rsid w:val="00E339DC"/>
    <w:rsid w:val="00E33E15"/>
    <w:rsid w:val="00E3433B"/>
    <w:rsid w:val="00E356F4"/>
    <w:rsid w:val="00E35BFA"/>
    <w:rsid w:val="00E361B8"/>
    <w:rsid w:val="00E367E3"/>
    <w:rsid w:val="00E36A1B"/>
    <w:rsid w:val="00E40D16"/>
    <w:rsid w:val="00E41FA8"/>
    <w:rsid w:val="00E427BB"/>
    <w:rsid w:val="00E429ED"/>
    <w:rsid w:val="00E42E58"/>
    <w:rsid w:val="00E43D31"/>
    <w:rsid w:val="00E43F37"/>
    <w:rsid w:val="00E44754"/>
    <w:rsid w:val="00E44A5B"/>
    <w:rsid w:val="00E450ED"/>
    <w:rsid w:val="00E45128"/>
    <w:rsid w:val="00E4522C"/>
    <w:rsid w:val="00E459C2"/>
    <w:rsid w:val="00E461AD"/>
    <w:rsid w:val="00E46A2E"/>
    <w:rsid w:val="00E46DC4"/>
    <w:rsid w:val="00E47573"/>
    <w:rsid w:val="00E4791B"/>
    <w:rsid w:val="00E47E31"/>
    <w:rsid w:val="00E50AC6"/>
    <w:rsid w:val="00E51DDD"/>
    <w:rsid w:val="00E51FDD"/>
    <w:rsid w:val="00E5200F"/>
    <w:rsid w:val="00E52270"/>
    <w:rsid w:val="00E52435"/>
    <w:rsid w:val="00E52A50"/>
    <w:rsid w:val="00E53122"/>
    <w:rsid w:val="00E5351B"/>
    <w:rsid w:val="00E537B7"/>
    <w:rsid w:val="00E53CC8"/>
    <w:rsid w:val="00E53FA9"/>
    <w:rsid w:val="00E5414C"/>
    <w:rsid w:val="00E547B3"/>
    <w:rsid w:val="00E55944"/>
    <w:rsid w:val="00E56008"/>
    <w:rsid w:val="00E56318"/>
    <w:rsid w:val="00E56CFC"/>
    <w:rsid w:val="00E570E8"/>
    <w:rsid w:val="00E5733D"/>
    <w:rsid w:val="00E60A94"/>
    <w:rsid w:val="00E60E88"/>
    <w:rsid w:val="00E61430"/>
    <w:rsid w:val="00E61CC0"/>
    <w:rsid w:val="00E6277B"/>
    <w:rsid w:val="00E62B5A"/>
    <w:rsid w:val="00E6302C"/>
    <w:rsid w:val="00E63C82"/>
    <w:rsid w:val="00E642A5"/>
    <w:rsid w:val="00E64424"/>
    <w:rsid w:val="00E64C99"/>
    <w:rsid w:val="00E64CD3"/>
    <w:rsid w:val="00E6562D"/>
    <w:rsid w:val="00E65BB3"/>
    <w:rsid w:val="00E662E9"/>
    <w:rsid w:val="00E668EE"/>
    <w:rsid w:val="00E6715F"/>
    <w:rsid w:val="00E671C9"/>
    <w:rsid w:val="00E67376"/>
    <w:rsid w:val="00E6743F"/>
    <w:rsid w:val="00E67548"/>
    <w:rsid w:val="00E6758E"/>
    <w:rsid w:val="00E67832"/>
    <w:rsid w:val="00E67961"/>
    <w:rsid w:val="00E67AED"/>
    <w:rsid w:val="00E67E23"/>
    <w:rsid w:val="00E70016"/>
    <w:rsid w:val="00E70BC7"/>
    <w:rsid w:val="00E70FBC"/>
    <w:rsid w:val="00E71B48"/>
    <w:rsid w:val="00E71E1B"/>
    <w:rsid w:val="00E72763"/>
    <w:rsid w:val="00E72C01"/>
    <w:rsid w:val="00E72C83"/>
    <w:rsid w:val="00E741AC"/>
    <w:rsid w:val="00E74CA7"/>
    <w:rsid w:val="00E75174"/>
    <w:rsid w:val="00E75EBA"/>
    <w:rsid w:val="00E763B4"/>
    <w:rsid w:val="00E76F66"/>
    <w:rsid w:val="00E773D3"/>
    <w:rsid w:val="00E77761"/>
    <w:rsid w:val="00E77848"/>
    <w:rsid w:val="00E77B22"/>
    <w:rsid w:val="00E77C11"/>
    <w:rsid w:val="00E804D2"/>
    <w:rsid w:val="00E80514"/>
    <w:rsid w:val="00E80527"/>
    <w:rsid w:val="00E80E5B"/>
    <w:rsid w:val="00E816C5"/>
    <w:rsid w:val="00E81BF3"/>
    <w:rsid w:val="00E81CE0"/>
    <w:rsid w:val="00E81E7C"/>
    <w:rsid w:val="00E8224D"/>
    <w:rsid w:val="00E827F6"/>
    <w:rsid w:val="00E82AAF"/>
    <w:rsid w:val="00E82D29"/>
    <w:rsid w:val="00E83E1F"/>
    <w:rsid w:val="00E8519F"/>
    <w:rsid w:val="00E85CC3"/>
    <w:rsid w:val="00E863E4"/>
    <w:rsid w:val="00E8644A"/>
    <w:rsid w:val="00E86BD5"/>
    <w:rsid w:val="00E86C34"/>
    <w:rsid w:val="00E87CD4"/>
    <w:rsid w:val="00E90244"/>
    <w:rsid w:val="00E90279"/>
    <w:rsid w:val="00E90390"/>
    <w:rsid w:val="00E9046D"/>
    <w:rsid w:val="00E9057E"/>
    <w:rsid w:val="00E90635"/>
    <w:rsid w:val="00E909A1"/>
    <w:rsid w:val="00E90BFF"/>
    <w:rsid w:val="00E90C8C"/>
    <w:rsid w:val="00E91768"/>
    <w:rsid w:val="00E91EB5"/>
    <w:rsid w:val="00E91F04"/>
    <w:rsid w:val="00E91F35"/>
    <w:rsid w:val="00E92066"/>
    <w:rsid w:val="00E920BC"/>
    <w:rsid w:val="00E927D6"/>
    <w:rsid w:val="00E92881"/>
    <w:rsid w:val="00E93652"/>
    <w:rsid w:val="00E94B22"/>
    <w:rsid w:val="00E94C70"/>
    <w:rsid w:val="00E95677"/>
    <w:rsid w:val="00E95BA6"/>
    <w:rsid w:val="00E95F0B"/>
    <w:rsid w:val="00E9637B"/>
    <w:rsid w:val="00E968A7"/>
    <w:rsid w:val="00E97648"/>
    <w:rsid w:val="00E97663"/>
    <w:rsid w:val="00E97C68"/>
    <w:rsid w:val="00EA0E4A"/>
    <w:rsid w:val="00EA1A54"/>
    <w:rsid w:val="00EA2226"/>
    <w:rsid w:val="00EA26FC"/>
    <w:rsid w:val="00EA2B0A"/>
    <w:rsid w:val="00EA334B"/>
    <w:rsid w:val="00EA3B5A"/>
    <w:rsid w:val="00EA3E41"/>
    <w:rsid w:val="00EA410E"/>
    <w:rsid w:val="00EA4FD1"/>
    <w:rsid w:val="00EA4FD4"/>
    <w:rsid w:val="00EA53C2"/>
    <w:rsid w:val="00EA5695"/>
    <w:rsid w:val="00EA5B0A"/>
    <w:rsid w:val="00EA65AD"/>
    <w:rsid w:val="00EA7E39"/>
    <w:rsid w:val="00EA7FCF"/>
    <w:rsid w:val="00EB0CA3"/>
    <w:rsid w:val="00EB0DBE"/>
    <w:rsid w:val="00EB104F"/>
    <w:rsid w:val="00EB14B9"/>
    <w:rsid w:val="00EB1B27"/>
    <w:rsid w:val="00EB1DA8"/>
    <w:rsid w:val="00EB334F"/>
    <w:rsid w:val="00EB336E"/>
    <w:rsid w:val="00EB38D2"/>
    <w:rsid w:val="00EB4AE6"/>
    <w:rsid w:val="00EB4BB4"/>
    <w:rsid w:val="00EB4CFF"/>
    <w:rsid w:val="00EB4FA2"/>
    <w:rsid w:val="00EB5222"/>
    <w:rsid w:val="00EB5476"/>
    <w:rsid w:val="00EB5488"/>
    <w:rsid w:val="00EB618B"/>
    <w:rsid w:val="00EB65B2"/>
    <w:rsid w:val="00EB685A"/>
    <w:rsid w:val="00EB70B0"/>
    <w:rsid w:val="00EB744A"/>
    <w:rsid w:val="00EB7633"/>
    <w:rsid w:val="00EB7736"/>
    <w:rsid w:val="00EB794F"/>
    <w:rsid w:val="00EB7A7A"/>
    <w:rsid w:val="00EB7ED1"/>
    <w:rsid w:val="00EC161D"/>
    <w:rsid w:val="00EC2E2D"/>
    <w:rsid w:val="00EC2F9B"/>
    <w:rsid w:val="00EC3E17"/>
    <w:rsid w:val="00EC42F9"/>
    <w:rsid w:val="00EC462B"/>
    <w:rsid w:val="00EC4723"/>
    <w:rsid w:val="00EC4868"/>
    <w:rsid w:val="00EC5026"/>
    <w:rsid w:val="00EC56E0"/>
    <w:rsid w:val="00EC5DA8"/>
    <w:rsid w:val="00EC5F28"/>
    <w:rsid w:val="00EC6057"/>
    <w:rsid w:val="00EC6847"/>
    <w:rsid w:val="00EC7804"/>
    <w:rsid w:val="00EC78CD"/>
    <w:rsid w:val="00EC7A47"/>
    <w:rsid w:val="00EC7DB6"/>
    <w:rsid w:val="00ED162F"/>
    <w:rsid w:val="00ED23C5"/>
    <w:rsid w:val="00ED2E52"/>
    <w:rsid w:val="00ED3024"/>
    <w:rsid w:val="00ED338D"/>
    <w:rsid w:val="00ED3EF3"/>
    <w:rsid w:val="00ED4845"/>
    <w:rsid w:val="00ED5FE4"/>
    <w:rsid w:val="00ED68F2"/>
    <w:rsid w:val="00ED6D76"/>
    <w:rsid w:val="00ED6FB4"/>
    <w:rsid w:val="00ED71C5"/>
    <w:rsid w:val="00ED7300"/>
    <w:rsid w:val="00EE0091"/>
    <w:rsid w:val="00EE0267"/>
    <w:rsid w:val="00EE06E7"/>
    <w:rsid w:val="00EE16FA"/>
    <w:rsid w:val="00EE1D3B"/>
    <w:rsid w:val="00EE248F"/>
    <w:rsid w:val="00EE31AD"/>
    <w:rsid w:val="00EE31B2"/>
    <w:rsid w:val="00EE3C42"/>
    <w:rsid w:val="00EE3D4C"/>
    <w:rsid w:val="00EE3D4F"/>
    <w:rsid w:val="00EE3D60"/>
    <w:rsid w:val="00EE4018"/>
    <w:rsid w:val="00EE489E"/>
    <w:rsid w:val="00EE4A77"/>
    <w:rsid w:val="00EE4D2A"/>
    <w:rsid w:val="00EE50D9"/>
    <w:rsid w:val="00EE534D"/>
    <w:rsid w:val="00EE5560"/>
    <w:rsid w:val="00EE67B8"/>
    <w:rsid w:val="00EE6B42"/>
    <w:rsid w:val="00EE6CC4"/>
    <w:rsid w:val="00EE6F01"/>
    <w:rsid w:val="00EE6F1E"/>
    <w:rsid w:val="00EE6F6C"/>
    <w:rsid w:val="00EE7372"/>
    <w:rsid w:val="00EE73C3"/>
    <w:rsid w:val="00EE7CEC"/>
    <w:rsid w:val="00EF0348"/>
    <w:rsid w:val="00EF0763"/>
    <w:rsid w:val="00EF07C6"/>
    <w:rsid w:val="00EF0CA0"/>
    <w:rsid w:val="00EF1758"/>
    <w:rsid w:val="00EF1F9C"/>
    <w:rsid w:val="00EF2497"/>
    <w:rsid w:val="00EF2C42"/>
    <w:rsid w:val="00EF2F91"/>
    <w:rsid w:val="00EF3228"/>
    <w:rsid w:val="00EF33D7"/>
    <w:rsid w:val="00EF340B"/>
    <w:rsid w:val="00EF4366"/>
    <w:rsid w:val="00EF4CD6"/>
    <w:rsid w:val="00EF55A0"/>
    <w:rsid w:val="00EF63D1"/>
    <w:rsid w:val="00EF650F"/>
    <w:rsid w:val="00EF6513"/>
    <w:rsid w:val="00EF6683"/>
    <w:rsid w:val="00EF67AA"/>
    <w:rsid w:val="00EF6C7F"/>
    <w:rsid w:val="00EF6CDD"/>
    <w:rsid w:val="00EF6EA0"/>
    <w:rsid w:val="00EF7002"/>
    <w:rsid w:val="00EF7607"/>
    <w:rsid w:val="00EF769B"/>
    <w:rsid w:val="00F00345"/>
    <w:rsid w:val="00F00908"/>
    <w:rsid w:val="00F02269"/>
    <w:rsid w:val="00F022B0"/>
    <w:rsid w:val="00F027BA"/>
    <w:rsid w:val="00F0295E"/>
    <w:rsid w:val="00F02AAB"/>
    <w:rsid w:val="00F02E2C"/>
    <w:rsid w:val="00F02F63"/>
    <w:rsid w:val="00F03938"/>
    <w:rsid w:val="00F03E79"/>
    <w:rsid w:val="00F04D10"/>
    <w:rsid w:val="00F050F3"/>
    <w:rsid w:val="00F0628D"/>
    <w:rsid w:val="00F06651"/>
    <w:rsid w:val="00F070C9"/>
    <w:rsid w:val="00F07DE6"/>
    <w:rsid w:val="00F07EAF"/>
    <w:rsid w:val="00F1056C"/>
    <w:rsid w:val="00F106C4"/>
    <w:rsid w:val="00F107F1"/>
    <w:rsid w:val="00F10FC1"/>
    <w:rsid w:val="00F112FD"/>
    <w:rsid w:val="00F11978"/>
    <w:rsid w:val="00F11EC7"/>
    <w:rsid w:val="00F1202C"/>
    <w:rsid w:val="00F129CE"/>
    <w:rsid w:val="00F12EAB"/>
    <w:rsid w:val="00F133A1"/>
    <w:rsid w:val="00F13803"/>
    <w:rsid w:val="00F13DE1"/>
    <w:rsid w:val="00F13EA6"/>
    <w:rsid w:val="00F13ECD"/>
    <w:rsid w:val="00F14685"/>
    <w:rsid w:val="00F14D50"/>
    <w:rsid w:val="00F15295"/>
    <w:rsid w:val="00F153B1"/>
    <w:rsid w:val="00F155CE"/>
    <w:rsid w:val="00F156BE"/>
    <w:rsid w:val="00F16E6C"/>
    <w:rsid w:val="00F171DE"/>
    <w:rsid w:val="00F1794A"/>
    <w:rsid w:val="00F17EAE"/>
    <w:rsid w:val="00F20EE2"/>
    <w:rsid w:val="00F21892"/>
    <w:rsid w:val="00F218D4"/>
    <w:rsid w:val="00F21A69"/>
    <w:rsid w:val="00F2250A"/>
    <w:rsid w:val="00F2441F"/>
    <w:rsid w:val="00F24554"/>
    <w:rsid w:val="00F24788"/>
    <w:rsid w:val="00F25E97"/>
    <w:rsid w:val="00F2640F"/>
    <w:rsid w:val="00F26DDC"/>
    <w:rsid w:val="00F27933"/>
    <w:rsid w:val="00F27C34"/>
    <w:rsid w:val="00F27E46"/>
    <w:rsid w:val="00F301C2"/>
    <w:rsid w:val="00F302E1"/>
    <w:rsid w:val="00F30483"/>
    <w:rsid w:val="00F30D18"/>
    <w:rsid w:val="00F31B22"/>
    <w:rsid w:val="00F31B49"/>
    <w:rsid w:val="00F32BEB"/>
    <w:rsid w:val="00F32F56"/>
    <w:rsid w:val="00F33D4F"/>
    <w:rsid w:val="00F33F0E"/>
    <w:rsid w:val="00F34BF2"/>
    <w:rsid w:val="00F34CD6"/>
    <w:rsid w:val="00F35479"/>
    <w:rsid w:val="00F35873"/>
    <w:rsid w:val="00F35920"/>
    <w:rsid w:val="00F3660E"/>
    <w:rsid w:val="00F366A5"/>
    <w:rsid w:val="00F36C5F"/>
    <w:rsid w:val="00F37259"/>
    <w:rsid w:val="00F405A4"/>
    <w:rsid w:val="00F40827"/>
    <w:rsid w:val="00F41216"/>
    <w:rsid w:val="00F41AD9"/>
    <w:rsid w:val="00F41F05"/>
    <w:rsid w:val="00F4256E"/>
    <w:rsid w:val="00F4286D"/>
    <w:rsid w:val="00F42ADA"/>
    <w:rsid w:val="00F433BD"/>
    <w:rsid w:val="00F437FB"/>
    <w:rsid w:val="00F43CAD"/>
    <w:rsid w:val="00F43EC8"/>
    <w:rsid w:val="00F448E0"/>
    <w:rsid w:val="00F44EC5"/>
    <w:rsid w:val="00F45098"/>
    <w:rsid w:val="00F45247"/>
    <w:rsid w:val="00F452ED"/>
    <w:rsid w:val="00F45864"/>
    <w:rsid w:val="00F46B27"/>
    <w:rsid w:val="00F47498"/>
    <w:rsid w:val="00F47C80"/>
    <w:rsid w:val="00F47E89"/>
    <w:rsid w:val="00F512B2"/>
    <w:rsid w:val="00F52182"/>
    <w:rsid w:val="00F5283D"/>
    <w:rsid w:val="00F52ABA"/>
    <w:rsid w:val="00F52BC7"/>
    <w:rsid w:val="00F52EC9"/>
    <w:rsid w:val="00F53BF4"/>
    <w:rsid w:val="00F540C6"/>
    <w:rsid w:val="00F54266"/>
    <w:rsid w:val="00F55043"/>
    <w:rsid w:val="00F55DC7"/>
    <w:rsid w:val="00F55DF4"/>
    <w:rsid w:val="00F5686F"/>
    <w:rsid w:val="00F56D97"/>
    <w:rsid w:val="00F56DCF"/>
    <w:rsid w:val="00F57034"/>
    <w:rsid w:val="00F571B0"/>
    <w:rsid w:val="00F57476"/>
    <w:rsid w:val="00F60BE9"/>
    <w:rsid w:val="00F61509"/>
    <w:rsid w:val="00F6180C"/>
    <w:rsid w:val="00F61FD8"/>
    <w:rsid w:val="00F62169"/>
    <w:rsid w:val="00F62A41"/>
    <w:rsid w:val="00F62B3B"/>
    <w:rsid w:val="00F62DBF"/>
    <w:rsid w:val="00F62EDF"/>
    <w:rsid w:val="00F63017"/>
    <w:rsid w:val="00F63601"/>
    <w:rsid w:val="00F63890"/>
    <w:rsid w:val="00F63D16"/>
    <w:rsid w:val="00F641FC"/>
    <w:rsid w:val="00F647F7"/>
    <w:rsid w:val="00F64867"/>
    <w:rsid w:val="00F65773"/>
    <w:rsid w:val="00F6583C"/>
    <w:rsid w:val="00F6589A"/>
    <w:rsid w:val="00F658F2"/>
    <w:rsid w:val="00F6675E"/>
    <w:rsid w:val="00F6717A"/>
    <w:rsid w:val="00F6783E"/>
    <w:rsid w:val="00F70016"/>
    <w:rsid w:val="00F701EE"/>
    <w:rsid w:val="00F70DBE"/>
    <w:rsid w:val="00F71124"/>
    <w:rsid w:val="00F71172"/>
    <w:rsid w:val="00F71888"/>
    <w:rsid w:val="00F719CD"/>
    <w:rsid w:val="00F71BB8"/>
    <w:rsid w:val="00F71EC0"/>
    <w:rsid w:val="00F72051"/>
    <w:rsid w:val="00F72584"/>
    <w:rsid w:val="00F7290D"/>
    <w:rsid w:val="00F72DF0"/>
    <w:rsid w:val="00F7302F"/>
    <w:rsid w:val="00F7322A"/>
    <w:rsid w:val="00F732EC"/>
    <w:rsid w:val="00F73D08"/>
    <w:rsid w:val="00F74DDA"/>
    <w:rsid w:val="00F75249"/>
    <w:rsid w:val="00F75314"/>
    <w:rsid w:val="00F7586B"/>
    <w:rsid w:val="00F75F2F"/>
    <w:rsid w:val="00F76445"/>
    <w:rsid w:val="00F76455"/>
    <w:rsid w:val="00F769E4"/>
    <w:rsid w:val="00F76ECC"/>
    <w:rsid w:val="00F77F05"/>
    <w:rsid w:val="00F80399"/>
    <w:rsid w:val="00F80ACB"/>
    <w:rsid w:val="00F80EDB"/>
    <w:rsid w:val="00F812C8"/>
    <w:rsid w:val="00F8132D"/>
    <w:rsid w:val="00F818AE"/>
    <w:rsid w:val="00F81B40"/>
    <w:rsid w:val="00F820C1"/>
    <w:rsid w:val="00F820C4"/>
    <w:rsid w:val="00F820FC"/>
    <w:rsid w:val="00F82CBB"/>
    <w:rsid w:val="00F83059"/>
    <w:rsid w:val="00F83170"/>
    <w:rsid w:val="00F835E5"/>
    <w:rsid w:val="00F83829"/>
    <w:rsid w:val="00F83FF8"/>
    <w:rsid w:val="00F84069"/>
    <w:rsid w:val="00F843D7"/>
    <w:rsid w:val="00F85536"/>
    <w:rsid w:val="00F85865"/>
    <w:rsid w:val="00F85936"/>
    <w:rsid w:val="00F85B67"/>
    <w:rsid w:val="00F8657A"/>
    <w:rsid w:val="00F86619"/>
    <w:rsid w:val="00F8679A"/>
    <w:rsid w:val="00F8697A"/>
    <w:rsid w:val="00F87117"/>
    <w:rsid w:val="00F8736C"/>
    <w:rsid w:val="00F876E7"/>
    <w:rsid w:val="00F9030E"/>
    <w:rsid w:val="00F90ADB"/>
    <w:rsid w:val="00F90E78"/>
    <w:rsid w:val="00F91209"/>
    <w:rsid w:val="00F91E35"/>
    <w:rsid w:val="00F9221F"/>
    <w:rsid w:val="00F927CF"/>
    <w:rsid w:val="00F92B23"/>
    <w:rsid w:val="00F92EE5"/>
    <w:rsid w:val="00F931C7"/>
    <w:rsid w:val="00F93559"/>
    <w:rsid w:val="00F93D72"/>
    <w:rsid w:val="00F93E65"/>
    <w:rsid w:val="00F94070"/>
    <w:rsid w:val="00F94DE2"/>
    <w:rsid w:val="00F950B5"/>
    <w:rsid w:val="00F9513F"/>
    <w:rsid w:val="00F96889"/>
    <w:rsid w:val="00F97467"/>
    <w:rsid w:val="00F9751E"/>
    <w:rsid w:val="00F97908"/>
    <w:rsid w:val="00F97A0A"/>
    <w:rsid w:val="00F97B43"/>
    <w:rsid w:val="00F97DC9"/>
    <w:rsid w:val="00FA0692"/>
    <w:rsid w:val="00FA07F8"/>
    <w:rsid w:val="00FA105C"/>
    <w:rsid w:val="00FA133D"/>
    <w:rsid w:val="00FA143E"/>
    <w:rsid w:val="00FA1475"/>
    <w:rsid w:val="00FA148A"/>
    <w:rsid w:val="00FA149D"/>
    <w:rsid w:val="00FA14D3"/>
    <w:rsid w:val="00FA27C8"/>
    <w:rsid w:val="00FA33B7"/>
    <w:rsid w:val="00FA396E"/>
    <w:rsid w:val="00FA3B76"/>
    <w:rsid w:val="00FA4642"/>
    <w:rsid w:val="00FA4D66"/>
    <w:rsid w:val="00FA56EB"/>
    <w:rsid w:val="00FA5A4E"/>
    <w:rsid w:val="00FA5F35"/>
    <w:rsid w:val="00FA6323"/>
    <w:rsid w:val="00FA73F5"/>
    <w:rsid w:val="00FA7EB4"/>
    <w:rsid w:val="00FB0082"/>
    <w:rsid w:val="00FB0243"/>
    <w:rsid w:val="00FB0D70"/>
    <w:rsid w:val="00FB1527"/>
    <w:rsid w:val="00FB15E8"/>
    <w:rsid w:val="00FB17C3"/>
    <w:rsid w:val="00FB18E2"/>
    <w:rsid w:val="00FB19E8"/>
    <w:rsid w:val="00FB1A93"/>
    <w:rsid w:val="00FB1FEA"/>
    <w:rsid w:val="00FB2537"/>
    <w:rsid w:val="00FB25DB"/>
    <w:rsid w:val="00FB299D"/>
    <w:rsid w:val="00FB29F4"/>
    <w:rsid w:val="00FB31D1"/>
    <w:rsid w:val="00FB33CD"/>
    <w:rsid w:val="00FB33DC"/>
    <w:rsid w:val="00FB3923"/>
    <w:rsid w:val="00FB3C1D"/>
    <w:rsid w:val="00FB4338"/>
    <w:rsid w:val="00FB477E"/>
    <w:rsid w:val="00FB485F"/>
    <w:rsid w:val="00FB4B19"/>
    <w:rsid w:val="00FB4B62"/>
    <w:rsid w:val="00FB4BCB"/>
    <w:rsid w:val="00FB4C9C"/>
    <w:rsid w:val="00FB5040"/>
    <w:rsid w:val="00FB58E1"/>
    <w:rsid w:val="00FB5ECF"/>
    <w:rsid w:val="00FB6165"/>
    <w:rsid w:val="00FB6AF7"/>
    <w:rsid w:val="00FB70C4"/>
    <w:rsid w:val="00FC0150"/>
    <w:rsid w:val="00FC03AB"/>
    <w:rsid w:val="00FC15C9"/>
    <w:rsid w:val="00FC1AE0"/>
    <w:rsid w:val="00FC2EAA"/>
    <w:rsid w:val="00FC32A0"/>
    <w:rsid w:val="00FC36F1"/>
    <w:rsid w:val="00FC4729"/>
    <w:rsid w:val="00FC4A8C"/>
    <w:rsid w:val="00FC53DB"/>
    <w:rsid w:val="00FC5718"/>
    <w:rsid w:val="00FC5D64"/>
    <w:rsid w:val="00FC5FC2"/>
    <w:rsid w:val="00FC6177"/>
    <w:rsid w:val="00FC63D1"/>
    <w:rsid w:val="00FC6B62"/>
    <w:rsid w:val="00FC7528"/>
    <w:rsid w:val="00FD00AE"/>
    <w:rsid w:val="00FD025F"/>
    <w:rsid w:val="00FD03CC"/>
    <w:rsid w:val="00FD0572"/>
    <w:rsid w:val="00FD0D47"/>
    <w:rsid w:val="00FD1A97"/>
    <w:rsid w:val="00FD225B"/>
    <w:rsid w:val="00FD227F"/>
    <w:rsid w:val="00FD26CD"/>
    <w:rsid w:val="00FD2D7B"/>
    <w:rsid w:val="00FD34BD"/>
    <w:rsid w:val="00FD37F6"/>
    <w:rsid w:val="00FD3B5D"/>
    <w:rsid w:val="00FD4589"/>
    <w:rsid w:val="00FD473E"/>
    <w:rsid w:val="00FD4757"/>
    <w:rsid w:val="00FD4A98"/>
    <w:rsid w:val="00FD5086"/>
    <w:rsid w:val="00FD6F7B"/>
    <w:rsid w:val="00FD7101"/>
    <w:rsid w:val="00FD7142"/>
    <w:rsid w:val="00FD79BA"/>
    <w:rsid w:val="00FD7DF9"/>
    <w:rsid w:val="00FE0B51"/>
    <w:rsid w:val="00FE0B78"/>
    <w:rsid w:val="00FE0BC8"/>
    <w:rsid w:val="00FE0D20"/>
    <w:rsid w:val="00FE0ED4"/>
    <w:rsid w:val="00FE1294"/>
    <w:rsid w:val="00FE1EAB"/>
    <w:rsid w:val="00FE1EE3"/>
    <w:rsid w:val="00FE200B"/>
    <w:rsid w:val="00FE2465"/>
    <w:rsid w:val="00FE2EB7"/>
    <w:rsid w:val="00FE33FD"/>
    <w:rsid w:val="00FE3465"/>
    <w:rsid w:val="00FE357E"/>
    <w:rsid w:val="00FE3F48"/>
    <w:rsid w:val="00FE484F"/>
    <w:rsid w:val="00FE58B4"/>
    <w:rsid w:val="00FE5A7E"/>
    <w:rsid w:val="00FE67CF"/>
    <w:rsid w:val="00FE6BFA"/>
    <w:rsid w:val="00FE6D20"/>
    <w:rsid w:val="00FE6E4A"/>
    <w:rsid w:val="00FE6FB9"/>
    <w:rsid w:val="00FE7549"/>
    <w:rsid w:val="00FE78F0"/>
    <w:rsid w:val="00FE7BCC"/>
    <w:rsid w:val="00FF0E81"/>
    <w:rsid w:val="00FF126D"/>
    <w:rsid w:val="00FF2310"/>
    <w:rsid w:val="00FF2B04"/>
    <w:rsid w:val="00FF2E73"/>
    <w:rsid w:val="00FF4AE2"/>
    <w:rsid w:val="00FF50A8"/>
    <w:rsid w:val="00FF571E"/>
    <w:rsid w:val="00FF5D76"/>
    <w:rsid w:val="00FF5FE1"/>
    <w:rsid w:val="00FF6BD1"/>
    <w:rsid w:val="00FF6CC0"/>
    <w:rsid w:val="00FF7512"/>
    <w:rsid w:val="00FF7563"/>
    <w:rsid w:val="00FF76B3"/>
    <w:rsid w:val="00FF7A35"/>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style="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A92"/>
    <w:pPr>
      <w:autoSpaceDE w:val="0"/>
      <w:autoSpaceDN w:val="0"/>
      <w:adjustRightInd w:val="0"/>
      <w:snapToGrid w:val="0"/>
      <w:spacing w:after="120"/>
      <w:jc w:val="both"/>
    </w:pPr>
    <w:rPr>
      <w:sz w:val="22"/>
      <w:szCs w:val="22"/>
    </w:rPr>
  </w:style>
  <w:style w:type="paragraph" w:styleId="1">
    <w:name w:val="heading 1"/>
    <w:basedOn w:val="a"/>
    <w:next w:val="a"/>
    <w:link w:val="1Char"/>
    <w:qFormat/>
    <w:rsid w:val="00AE0B40"/>
    <w:pPr>
      <w:keepNext/>
      <w:numPr>
        <w:numId w:val="2"/>
      </w:numPr>
      <w:spacing w:before="120"/>
      <w:outlineLvl w:val="0"/>
    </w:pPr>
    <w:rPr>
      <w:b/>
      <w:bCs/>
      <w:kern w:val="2"/>
      <w:sz w:val="28"/>
      <w:szCs w:val="28"/>
      <w:lang w:val="en-GB"/>
    </w:rPr>
  </w:style>
  <w:style w:type="paragraph" w:styleId="2">
    <w:name w:val="heading 2"/>
    <w:basedOn w:val="a"/>
    <w:next w:val="a"/>
    <w:link w:val="2Char"/>
    <w:qFormat/>
    <w:rsid w:val="00AE0B40"/>
    <w:pPr>
      <w:keepNext/>
      <w:numPr>
        <w:ilvl w:val="1"/>
        <w:numId w:val="2"/>
      </w:numPr>
      <w:spacing w:before="120"/>
      <w:outlineLvl w:val="1"/>
    </w:pPr>
    <w:rPr>
      <w:b/>
      <w:bCs/>
      <w:kern w:val="2"/>
      <w:sz w:val="24"/>
      <w:lang w:val="en-GB"/>
    </w:rPr>
  </w:style>
  <w:style w:type="paragraph" w:styleId="3">
    <w:name w:val="heading 3"/>
    <w:basedOn w:val="a"/>
    <w:next w:val="a"/>
    <w:qFormat/>
    <w:rsid w:val="00AE0B40"/>
    <w:pPr>
      <w:keepNext/>
      <w:numPr>
        <w:ilvl w:val="2"/>
        <w:numId w:val="2"/>
      </w:numPr>
      <w:spacing w:before="120"/>
      <w:outlineLvl w:val="2"/>
    </w:pPr>
    <w:rPr>
      <w:b/>
    </w:rPr>
  </w:style>
  <w:style w:type="paragraph" w:styleId="4">
    <w:name w:val="heading 4"/>
    <w:basedOn w:val="a"/>
    <w:next w:val="a"/>
    <w:qFormat/>
    <w:rsid w:val="00AE0B40"/>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AE0B40"/>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AE0B40"/>
    <w:pPr>
      <w:numPr>
        <w:ilvl w:val="5"/>
        <w:numId w:val="2"/>
      </w:numPr>
      <w:spacing w:before="240" w:after="60"/>
      <w:outlineLvl w:val="5"/>
    </w:pPr>
    <w:rPr>
      <w:b/>
      <w:bCs/>
    </w:rPr>
  </w:style>
  <w:style w:type="paragraph" w:styleId="7">
    <w:name w:val="heading 7"/>
    <w:basedOn w:val="a"/>
    <w:next w:val="a"/>
    <w:qFormat/>
    <w:rsid w:val="00AE0B40"/>
    <w:pPr>
      <w:numPr>
        <w:ilvl w:val="6"/>
        <w:numId w:val="2"/>
      </w:numPr>
      <w:spacing w:before="240" w:after="60"/>
      <w:outlineLvl w:val="6"/>
    </w:pPr>
    <w:rPr>
      <w:sz w:val="24"/>
      <w:szCs w:val="24"/>
    </w:rPr>
  </w:style>
  <w:style w:type="paragraph" w:styleId="8">
    <w:name w:val="heading 8"/>
    <w:basedOn w:val="a"/>
    <w:next w:val="a"/>
    <w:qFormat/>
    <w:rsid w:val="00AE0B40"/>
    <w:pPr>
      <w:numPr>
        <w:ilvl w:val="7"/>
        <w:numId w:val="2"/>
      </w:numPr>
      <w:spacing w:before="240" w:after="60"/>
      <w:outlineLvl w:val="7"/>
    </w:pPr>
    <w:rPr>
      <w:i/>
      <w:iCs/>
      <w:sz w:val="24"/>
      <w:szCs w:val="24"/>
    </w:rPr>
  </w:style>
  <w:style w:type="paragraph" w:styleId="9">
    <w:name w:val="heading 9"/>
    <w:aliases w:val="Figure Heading,FH"/>
    <w:basedOn w:val="a"/>
    <w:next w:val="a"/>
    <w:qFormat/>
    <w:rsid w:val="00AE0B4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E0B40"/>
    <w:rPr>
      <w:sz w:val="20"/>
      <w:szCs w:val="20"/>
    </w:rPr>
  </w:style>
  <w:style w:type="character" w:customStyle="1" w:styleId="Char">
    <w:name w:val="正文文本 Char"/>
    <w:basedOn w:val="a0"/>
    <w:link w:val="a3"/>
    <w:rsid w:val="00CF195E"/>
  </w:style>
  <w:style w:type="character" w:styleId="a4">
    <w:name w:val="Hyperlink"/>
    <w:rsid w:val="00AE0B40"/>
    <w:rPr>
      <w:color w:val="0000FF"/>
      <w:kern w:val="2"/>
      <w:u w:val="single"/>
      <w:lang w:val="en-GB" w:eastAsia="zh-CN" w:bidi="ar-SA"/>
    </w:rPr>
  </w:style>
  <w:style w:type="paragraph" w:styleId="a5">
    <w:name w:val="caption"/>
    <w:aliases w:val="cap"/>
    <w:basedOn w:val="a"/>
    <w:next w:val="a"/>
    <w:link w:val="Char0"/>
    <w:qFormat/>
    <w:rsid w:val="00AE0B40"/>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AE0B40"/>
    <w:pPr>
      <w:autoSpaceDE/>
      <w:autoSpaceDN/>
      <w:adjustRightInd/>
      <w:spacing w:after="180"/>
      <w:ind w:left="568" w:hanging="284"/>
      <w:jc w:val="left"/>
    </w:pPr>
    <w:rPr>
      <w:sz w:val="20"/>
      <w:szCs w:val="20"/>
      <w:lang w:val="en-GB"/>
    </w:rPr>
  </w:style>
  <w:style w:type="paragraph" w:styleId="a7">
    <w:name w:val="List"/>
    <w:basedOn w:val="a"/>
    <w:rsid w:val="00AE0B40"/>
    <w:pPr>
      <w:ind w:left="360" w:hanging="360"/>
    </w:pPr>
  </w:style>
  <w:style w:type="paragraph" w:styleId="20">
    <w:name w:val="Body Text 2"/>
    <w:basedOn w:val="a"/>
    <w:rsid w:val="00AE0B40"/>
    <w:pPr>
      <w:spacing w:after="0"/>
      <w:jc w:val="left"/>
    </w:pPr>
    <w:rPr>
      <w:szCs w:val="20"/>
    </w:rPr>
  </w:style>
  <w:style w:type="paragraph" w:styleId="a8">
    <w:name w:val="Balloon Text"/>
    <w:basedOn w:val="a"/>
    <w:semiHidden/>
    <w:rsid w:val="00AE0B40"/>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AE0B40"/>
    <w:rPr>
      <w:color w:val="800080"/>
      <w:kern w:val="2"/>
      <w:u w:val="single"/>
      <w:lang w:val="en-GB" w:eastAsia="zh-CN" w:bidi="ar-SA"/>
    </w:rPr>
  </w:style>
  <w:style w:type="paragraph" w:styleId="aa">
    <w:name w:val="footnote text"/>
    <w:basedOn w:val="a"/>
    <w:semiHidden/>
    <w:rsid w:val="00AE0B40"/>
    <w:rPr>
      <w:sz w:val="20"/>
      <w:szCs w:val="20"/>
    </w:rPr>
  </w:style>
  <w:style w:type="character" w:styleId="ab">
    <w:name w:val="footnote reference"/>
    <w:rsid w:val="00AE0B4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SimSun"/>
      <w:kern w:val="2"/>
      <w:sz w:val="18"/>
      <w:szCs w:val="18"/>
      <w:lang w:val="en-GB"/>
    </w:rPr>
  </w:style>
  <w:style w:type="character" w:customStyle="1" w:styleId="Char3">
    <w:name w:val="文档结构图 Char"/>
    <w:link w:val="af"/>
    <w:rsid w:val="00FA149D"/>
    <w:rPr>
      <w:rFonts w:ascii="SimSun"/>
      <w:kern w:val="2"/>
      <w:sz w:val="18"/>
      <w:szCs w:val="18"/>
      <w:lang w:val="en-GB" w:eastAsia="en-US" w:bidi="ar-SA"/>
    </w:rPr>
  </w:style>
  <w:style w:type="character" w:customStyle="1" w:styleId="1Char">
    <w:name w:val="标题 1 Char"/>
    <w:link w:val="1"/>
    <w:rsid w:val="00B0335E"/>
    <w:rPr>
      <w:b/>
      <w:bCs/>
      <w:kern w:val="2"/>
      <w:sz w:val="28"/>
      <w:szCs w:val="28"/>
      <w:lang w:val="en-GB"/>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rsid w:val="00FF7F50"/>
    <w:pPr>
      <w:jc w:val="left"/>
    </w:pPr>
    <w:rPr>
      <w:kern w:val="2"/>
      <w:lang w:val="en-GB"/>
    </w:rPr>
  </w:style>
  <w:style w:type="character" w:customStyle="1" w:styleId="Char4">
    <w:name w:val="批注文字 Char"/>
    <w:link w:val="af1"/>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rPr>
  </w:style>
  <w:style w:type="character" w:customStyle="1" w:styleId="2Char">
    <w:name w:val="标题 2 Char"/>
    <w:link w:val="2"/>
    <w:rsid w:val="00462085"/>
    <w:rPr>
      <w:b/>
      <w:bCs/>
      <w:kern w:val="2"/>
      <w:sz w:val="24"/>
      <w:szCs w:val="22"/>
      <w:lang w:val="en-GB"/>
    </w:rPr>
  </w:style>
  <w:style w:type="paragraph" w:customStyle="1" w:styleId="TAH">
    <w:name w:val="TAH"/>
    <w:basedOn w:val="TAC"/>
    <w:link w:val="TAHCar"/>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Char"/>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uiPriority w:val="34"/>
    <w:qFormat/>
    <w:rsid w:val="0088066F"/>
    <w:pPr>
      <w:ind w:firstLineChars="200" w:firstLine="420"/>
    </w:pPr>
  </w:style>
  <w:style w:type="character" w:customStyle="1" w:styleId="B1Char">
    <w:name w:val="B1 Char"/>
    <w:link w:val="B1"/>
    <w:locked/>
    <w:rsid w:val="00DE0E5F"/>
    <w:rPr>
      <w:lang w:val="en-GB" w:eastAsia="en-US"/>
    </w:rPr>
  </w:style>
  <w:style w:type="paragraph" w:customStyle="1" w:styleId="af5">
    <w:name w:val="正文（首行不缩进）"/>
    <w:basedOn w:val="a"/>
    <w:rsid w:val="00CA321A"/>
  </w:style>
  <w:style w:type="paragraph" w:customStyle="1" w:styleId="TAL">
    <w:name w:val="TAL"/>
    <w:basedOn w:val="a"/>
    <w:link w:val="TALChar"/>
    <w:rsid w:val="00816B65"/>
    <w:pPr>
      <w:keepNext/>
      <w:keepLines/>
      <w:overflowPunct w:val="0"/>
      <w:snapToGrid/>
      <w:spacing w:after="0"/>
      <w:jc w:val="left"/>
      <w:textAlignment w:val="baseline"/>
    </w:pPr>
    <w:rPr>
      <w:rFonts w:ascii="Arial" w:eastAsia="Times New Roman" w:hAnsi="Arial"/>
      <w:sz w:val="18"/>
      <w:szCs w:val="20"/>
      <w:lang w:val="en-GB"/>
    </w:rPr>
  </w:style>
  <w:style w:type="character" w:styleId="af6">
    <w:name w:val="Placeholder Text"/>
    <w:basedOn w:val="a0"/>
    <w:uiPriority w:val="99"/>
    <w:semiHidden/>
    <w:rsid w:val="00F156BE"/>
    <w:rPr>
      <w:color w:val="808080"/>
    </w:rPr>
  </w:style>
  <w:style w:type="table" w:customStyle="1" w:styleId="-11">
    <w:name w:val="浅色网格 - 强调文字颜色 11"/>
    <w:basedOn w:val="a1"/>
    <w:uiPriority w:val="62"/>
    <w:rsid w:val="00547AF2"/>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1">
    <w:name w:val="浅色网格 - 强调文字颜色 111"/>
    <w:basedOn w:val="a1"/>
    <w:uiPriority w:val="62"/>
    <w:rsid w:val="00CF1332"/>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2">
    <w:name w:val="浅色网格 - 强调文字颜色 112"/>
    <w:basedOn w:val="a1"/>
    <w:uiPriority w:val="62"/>
    <w:rsid w:val="0059791B"/>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Normal (Web)"/>
    <w:basedOn w:val="a"/>
    <w:uiPriority w:val="99"/>
    <w:unhideWhenUsed/>
    <w:rsid w:val="006C4DE7"/>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TAN">
    <w:name w:val="TAN"/>
    <w:basedOn w:val="TAL"/>
    <w:rsid w:val="006A104C"/>
    <w:pPr>
      <w:ind w:left="851" w:hanging="851"/>
    </w:pPr>
  </w:style>
  <w:style w:type="character" w:customStyle="1" w:styleId="TAHCar">
    <w:name w:val="TAH Car"/>
    <w:link w:val="TAH"/>
    <w:rsid w:val="00995052"/>
    <w:rPr>
      <w:rFonts w:ascii="Arial" w:hAnsi="Arial"/>
      <w:b/>
      <w:sz w:val="18"/>
      <w:lang w:val="en-GB"/>
    </w:rPr>
  </w:style>
  <w:style w:type="character" w:customStyle="1" w:styleId="TALChar">
    <w:name w:val="TAL Char"/>
    <w:link w:val="TAL"/>
    <w:locked/>
    <w:rsid w:val="00995052"/>
    <w:rPr>
      <w:rFonts w:ascii="Arial" w:eastAsia="Times New Roman" w:hAnsi="Arial"/>
      <w:sz w:val="18"/>
      <w:lang w:val="en-GB"/>
    </w:rPr>
  </w:style>
  <w:style w:type="paragraph" w:styleId="af8">
    <w:name w:val="Title"/>
    <w:basedOn w:val="a"/>
    <w:next w:val="a"/>
    <w:link w:val="Char6"/>
    <w:qFormat/>
    <w:rsid w:val="008E454B"/>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8"/>
    <w:rsid w:val="008E454B"/>
    <w:rPr>
      <w:rFonts w:asciiTheme="majorHAnsi" w:eastAsia="宋体" w:hAnsiTheme="majorHAnsi" w:cstheme="majorBidi"/>
      <w:b/>
      <w:bCs/>
      <w:sz w:val="32"/>
      <w:szCs w:val="32"/>
    </w:rPr>
  </w:style>
  <w:style w:type="paragraph" w:customStyle="1" w:styleId="TH">
    <w:name w:val="TH"/>
    <w:basedOn w:val="a"/>
    <w:rsid w:val="003A1A63"/>
    <w:pPr>
      <w:keepNext/>
      <w:keepLines/>
      <w:autoSpaceDE/>
      <w:autoSpaceDN/>
      <w:adjustRightInd/>
      <w:snapToGrid/>
      <w:spacing w:before="60" w:after="180"/>
      <w:jc w:val="center"/>
    </w:pPr>
    <w:rPr>
      <w:rFonts w:ascii="Arial" w:eastAsia="宋体" w:hAnsi="Arial"/>
      <w:b/>
      <w:sz w:val="20"/>
      <w:szCs w:val="20"/>
      <w:lang w:val="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369091">
      <w:bodyDiv w:val="1"/>
      <w:marLeft w:val="0"/>
      <w:marRight w:val="0"/>
      <w:marTop w:val="0"/>
      <w:marBottom w:val="0"/>
      <w:divBdr>
        <w:top w:val="none" w:sz="0" w:space="0" w:color="auto"/>
        <w:left w:val="none" w:sz="0" w:space="0" w:color="auto"/>
        <w:bottom w:val="none" w:sz="0" w:space="0" w:color="auto"/>
        <w:right w:val="none" w:sz="0" w:space="0" w:color="auto"/>
      </w:divBdr>
    </w:div>
    <w:div w:id="68891443">
      <w:bodyDiv w:val="1"/>
      <w:marLeft w:val="0"/>
      <w:marRight w:val="0"/>
      <w:marTop w:val="0"/>
      <w:marBottom w:val="0"/>
      <w:divBdr>
        <w:top w:val="none" w:sz="0" w:space="0" w:color="auto"/>
        <w:left w:val="none" w:sz="0" w:space="0" w:color="auto"/>
        <w:bottom w:val="none" w:sz="0" w:space="0" w:color="auto"/>
        <w:right w:val="none" w:sz="0" w:space="0" w:color="auto"/>
      </w:divBdr>
    </w:div>
    <w:div w:id="92168100">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67409417">
      <w:bodyDiv w:val="1"/>
      <w:marLeft w:val="0"/>
      <w:marRight w:val="0"/>
      <w:marTop w:val="0"/>
      <w:marBottom w:val="0"/>
      <w:divBdr>
        <w:top w:val="none" w:sz="0" w:space="0" w:color="auto"/>
        <w:left w:val="none" w:sz="0" w:space="0" w:color="auto"/>
        <w:bottom w:val="none" w:sz="0" w:space="0" w:color="auto"/>
        <w:right w:val="none" w:sz="0" w:space="0" w:color="auto"/>
      </w:divBdr>
    </w:div>
    <w:div w:id="176501117">
      <w:bodyDiv w:val="1"/>
      <w:marLeft w:val="0"/>
      <w:marRight w:val="0"/>
      <w:marTop w:val="0"/>
      <w:marBottom w:val="0"/>
      <w:divBdr>
        <w:top w:val="none" w:sz="0" w:space="0" w:color="auto"/>
        <w:left w:val="none" w:sz="0" w:space="0" w:color="auto"/>
        <w:bottom w:val="none" w:sz="0" w:space="0" w:color="auto"/>
        <w:right w:val="none" w:sz="0" w:space="0" w:color="auto"/>
      </w:divBdr>
    </w:div>
    <w:div w:id="215433702">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55357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23682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735148">
      <w:bodyDiv w:val="1"/>
      <w:marLeft w:val="0"/>
      <w:marRight w:val="0"/>
      <w:marTop w:val="0"/>
      <w:marBottom w:val="0"/>
      <w:divBdr>
        <w:top w:val="none" w:sz="0" w:space="0" w:color="auto"/>
        <w:left w:val="none" w:sz="0" w:space="0" w:color="auto"/>
        <w:bottom w:val="none" w:sz="0" w:space="0" w:color="auto"/>
        <w:right w:val="none" w:sz="0" w:space="0" w:color="auto"/>
      </w:divBdr>
      <w:divsChild>
        <w:div w:id="1461803612">
          <w:marLeft w:val="1800"/>
          <w:marRight w:val="0"/>
          <w:marTop w:val="0"/>
          <w:marBottom w:val="0"/>
          <w:divBdr>
            <w:top w:val="none" w:sz="0" w:space="0" w:color="auto"/>
            <w:left w:val="none" w:sz="0" w:space="0" w:color="auto"/>
            <w:bottom w:val="none" w:sz="0" w:space="0" w:color="auto"/>
            <w:right w:val="none" w:sz="0" w:space="0" w:color="auto"/>
          </w:divBdr>
        </w:div>
      </w:divsChild>
    </w:div>
    <w:div w:id="5437137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050745">
      <w:bodyDiv w:val="1"/>
      <w:marLeft w:val="0"/>
      <w:marRight w:val="0"/>
      <w:marTop w:val="0"/>
      <w:marBottom w:val="0"/>
      <w:divBdr>
        <w:top w:val="none" w:sz="0" w:space="0" w:color="auto"/>
        <w:left w:val="none" w:sz="0" w:space="0" w:color="auto"/>
        <w:bottom w:val="none" w:sz="0" w:space="0" w:color="auto"/>
        <w:right w:val="none" w:sz="0" w:space="0" w:color="auto"/>
      </w:divBdr>
    </w:div>
    <w:div w:id="599219336">
      <w:bodyDiv w:val="1"/>
      <w:marLeft w:val="0"/>
      <w:marRight w:val="0"/>
      <w:marTop w:val="0"/>
      <w:marBottom w:val="0"/>
      <w:divBdr>
        <w:top w:val="none" w:sz="0" w:space="0" w:color="auto"/>
        <w:left w:val="none" w:sz="0" w:space="0" w:color="auto"/>
        <w:bottom w:val="none" w:sz="0" w:space="0" w:color="auto"/>
        <w:right w:val="none" w:sz="0" w:space="0" w:color="auto"/>
      </w:divBdr>
    </w:div>
    <w:div w:id="600533318">
      <w:bodyDiv w:val="1"/>
      <w:marLeft w:val="0"/>
      <w:marRight w:val="0"/>
      <w:marTop w:val="0"/>
      <w:marBottom w:val="0"/>
      <w:divBdr>
        <w:top w:val="none" w:sz="0" w:space="0" w:color="auto"/>
        <w:left w:val="none" w:sz="0" w:space="0" w:color="auto"/>
        <w:bottom w:val="none" w:sz="0" w:space="0" w:color="auto"/>
        <w:right w:val="none" w:sz="0" w:space="0" w:color="auto"/>
      </w:divBdr>
    </w:div>
    <w:div w:id="633953330">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61804233">
      <w:bodyDiv w:val="1"/>
      <w:marLeft w:val="0"/>
      <w:marRight w:val="0"/>
      <w:marTop w:val="0"/>
      <w:marBottom w:val="0"/>
      <w:divBdr>
        <w:top w:val="none" w:sz="0" w:space="0" w:color="auto"/>
        <w:left w:val="none" w:sz="0" w:space="0" w:color="auto"/>
        <w:bottom w:val="none" w:sz="0" w:space="0" w:color="auto"/>
        <w:right w:val="none" w:sz="0" w:space="0" w:color="auto"/>
      </w:divBdr>
    </w:div>
    <w:div w:id="808941274">
      <w:bodyDiv w:val="1"/>
      <w:marLeft w:val="0"/>
      <w:marRight w:val="0"/>
      <w:marTop w:val="0"/>
      <w:marBottom w:val="0"/>
      <w:divBdr>
        <w:top w:val="none" w:sz="0" w:space="0" w:color="auto"/>
        <w:left w:val="none" w:sz="0" w:space="0" w:color="auto"/>
        <w:bottom w:val="none" w:sz="0" w:space="0" w:color="auto"/>
        <w:right w:val="none" w:sz="0" w:space="0" w:color="auto"/>
      </w:divBdr>
    </w:div>
    <w:div w:id="812328458">
      <w:bodyDiv w:val="1"/>
      <w:marLeft w:val="0"/>
      <w:marRight w:val="0"/>
      <w:marTop w:val="0"/>
      <w:marBottom w:val="0"/>
      <w:divBdr>
        <w:top w:val="none" w:sz="0" w:space="0" w:color="auto"/>
        <w:left w:val="none" w:sz="0" w:space="0" w:color="auto"/>
        <w:bottom w:val="none" w:sz="0" w:space="0" w:color="auto"/>
        <w:right w:val="none" w:sz="0" w:space="0" w:color="auto"/>
      </w:divBdr>
      <w:divsChild>
        <w:div w:id="401950413">
          <w:marLeft w:val="173"/>
          <w:marRight w:val="0"/>
          <w:marTop w:val="0"/>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50023609">
      <w:bodyDiv w:val="1"/>
      <w:marLeft w:val="0"/>
      <w:marRight w:val="0"/>
      <w:marTop w:val="0"/>
      <w:marBottom w:val="0"/>
      <w:divBdr>
        <w:top w:val="none" w:sz="0" w:space="0" w:color="auto"/>
        <w:left w:val="none" w:sz="0" w:space="0" w:color="auto"/>
        <w:bottom w:val="none" w:sz="0" w:space="0" w:color="auto"/>
        <w:right w:val="none" w:sz="0" w:space="0" w:color="auto"/>
      </w:divBdr>
    </w:div>
    <w:div w:id="863523183">
      <w:bodyDiv w:val="1"/>
      <w:marLeft w:val="0"/>
      <w:marRight w:val="0"/>
      <w:marTop w:val="0"/>
      <w:marBottom w:val="0"/>
      <w:divBdr>
        <w:top w:val="none" w:sz="0" w:space="0" w:color="auto"/>
        <w:left w:val="none" w:sz="0" w:space="0" w:color="auto"/>
        <w:bottom w:val="none" w:sz="0" w:space="0" w:color="auto"/>
        <w:right w:val="none" w:sz="0" w:space="0" w:color="auto"/>
      </w:divBdr>
    </w:div>
    <w:div w:id="863783652">
      <w:bodyDiv w:val="1"/>
      <w:marLeft w:val="0"/>
      <w:marRight w:val="0"/>
      <w:marTop w:val="0"/>
      <w:marBottom w:val="0"/>
      <w:divBdr>
        <w:top w:val="none" w:sz="0" w:space="0" w:color="auto"/>
        <w:left w:val="none" w:sz="0" w:space="0" w:color="auto"/>
        <w:bottom w:val="none" w:sz="0" w:space="0" w:color="auto"/>
        <w:right w:val="none" w:sz="0" w:space="0" w:color="auto"/>
      </w:divBdr>
    </w:div>
    <w:div w:id="881283037">
      <w:bodyDiv w:val="1"/>
      <w:marLeft w:val="0"/>
      <w:marRight w:val="0"/>
      <w:marTop w:val="0"/>
      <w:marBottom w:val="0"/>
      <w:divBdr>
        <w:top w:val="none" w:sz="0" w:space="0" w:color="auto"/>
        <w:left w:val="none" w:sz="0" w:space="0" w:color="auto"/>
        <w:bottom w:val="none" w:sz="0" w:space="0" w:color="auto"/>
        <w:right w:val="none" w:sz="0" w:space="0" w:color="auto"/>
      </w:divBdr>
    </w:div>
    <w:div w:id="895821124">
      <w:bodyDiv w:val="1"/>
      <w:marLeft w:val="0"/>
      <w:marRight w:val="0"/>
      <w:marTop w:val="0"/>
      <w:marBottom w:val="0"/>
      <w:divBdr>
        <w:top w:val="none" w:sz="0" w:space="0" w:color="auto"/>
        <w:left w:val="none" w:sz="0" w:space="0" w:color="auto"/>
        <w:bottom w:val="none" w:sz="0" w:space="0" w:color="auto"/>
        <w:right w:val="none" w:sz="0" w:space="0" w:color="auto"/>
      </w:divBdr>
    </w:div>
    <w:div w:id="896672289">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5529464">
      <w:bodyDiv w:val="1"/>
      <w:marLeft w:val="0"/>
      <w:marRight w:val="0"/>
      <w:marTop w:val="0"/>
      <w:marBottom w:val="0"/>
      <w:divBdr>
        <w:top w:val="none" w:sz="0" w:space="0" w:color="auto"/>
        <w:left w:val="none" w:sz="0" w:space="0" w:color="auto"/>
        <w:bottom w:val="none" w:sz="0" w:space="0" w:color="auto"/>
        <w:right w:val="none" w:sz="0" w:space="0" w:color="auto"/>
      </w:divBdr>
    </w:div>
    <w:div w:id="978607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775579">
      <w:bodyDiv w:val="1"/>
      <w:marLeft w:val="0"/>
      <w:marRight w:val="0"/>
      <w:marTop w:val="0"/>
      <w:marBottom w:val="0"/>
      <w:divBdr>
        <w:top w:val="none" w:sz="0" w:space="0" w:color="auto"/>
        <w:left w:val="none" w:sz="0" w:space="0" w:color="auto"/>
        <w:bottom w:val="none" w:sz="0" w:space="0" w:color="auto"/>
        <w:right w:val="none" w:sz="0" w:space="0" w:color="auto"/>
      </w:divBdr>
      <w:divsChild>
        <w:div w:id="77945857">
          <w:marLeft w:val="0"/>
          <w:marRight w:val="0"/>
          <w:marTop w:val="0"/>
          <w:marBottom w:val="120"/>
          <w:divBdr>
            <w:top w:val="none" w:sz="0" w:space="0" w:color="auto"/>
            <w:left w:val="none" w:sz="0" w:space="0" w:color="auto"/>
            <w:bottom w:val="none" w:sz="0" w:space="0" w:color="auto"/>
            <w:right w:val="none" w:sz="0" w:space="0" w:color="auto"/>
          </w:divBdr>
        </w:div>
        <w:div w:id="89355535">
          <w:marLeft w:val="0"/>
          <w:marRight w:val="0"/>
          <w:marTop w:val="0"/>
          <w:marBottom w:val="120"/>
          <w:divBdr>
            <w:top w:val="none" w:sz="0" w:space="0" w:color="auto"/>
            <w:left w:val="none" w:sz="0" w:space="0" w:color="auto"/>
            <w:bottom w:val="none" w:sz="0" w:space="0" w:color="auto"/>
            <w:right w:val="none" w:sz="0" w:space="0" w:color="auto"/>
          </w:divBdr>
        </w:div>
        <w:div w:id="161626159">
          <w:marLeft w:val="0"/>
          <w:marRight w:val="0"/>
          <w:marTop w:val="0"/>
          <w:marBottom w:val="120"/>
          <w:divBdr>
            <w:top w:val="none" w:sz="0" w:space="0" w:color="auto"/>
            <w:left w:val="none" w:sz="0" w:space="0" w:color="auto"/>
            <w:bottom w:val="none" w:sz="0" w:space="0" w:color="auto"/>
            <w:right w:val="none" w:sz="0" w:space="0" w:color="auto"/>
          </w:divBdr>
        </w:div>
        <w:div w:id="210465733">
          <w:marLeft w:val="0"/>
          <w:marRight w:val="0"/>
          <w:marTop w:val="0"/>
          <w:marBottom w:val="120"/>
          <w:divBdr>
            <w:top w:val="none" w:sz="0" w:space="0" w:color="auto"/>
            <w:left w:val="none" w:sz="0" w:space="0" w:color="auto"/>
            <w:bottom w:val="none" w:sz="0" w:space="0" w:color="auto"/>
            <w:right w:val="none" w:sz="0" w:space="0" w:color="auto"/>
          </w:divBdr>
        </w:div>
        <w:div w:id="222764177">
          <w:marLeft w:val="0"/>
          <w:marRight w:val="0"/>
          <w:marTop w:val="0"/>
          <w:marBottom w:val="120"/>
          <w:divBdr>
            <w:top w:val="none" w:sz="0" w:space="0" w:color="auto"/>
            <w:left w:val="none" w:sz="0" w:space="0" w:color="auto"/>
            <w:bottom w:val="none" w:sz="0" w:space="0" w:color="auto"/>
            <w:right w:val="none" w:sz="0" w:space="0" w:color="auto"/>
          </w:divBdr>
        </w:div>
        <w:div w:id="302659158">
          <w:marLeft w:val="0"/>
          <w:marRight w:val="0"/>
          <w:marTop w:val="0"/>
          <w:marBottom w:val="120"/>
          <w:divBdr>
            <w:top w:val="none" w:sz="0" w:space="0" w:color="auto"/>
            <w:left w:val="none" w:sz="0" w:space="0" w:color="auto"/>
            <w:bottom w:val="none" w:sz="0" w:space="0" w:color="auto"/>
            <w:right w:val="none" w:sz="0" w:space="0" w:color="auto"/>
          </w:divBdr>
        </w:div>
        <w:div w:id="417943903">
          <w:marLeft w:val="0"/>
          <w:marRight w:val="0"/>
          <w:marTop w:val="0"/>
          <w:marBottom w:val="120"/>
          <w:divBdr>
            <w:top w:val="none" w:sz="0" w:space="0" w:color="auto"/>
            <w:left w:val="none" w:sz="0" w:space="0" w:color="auto"/>
            <w:bottom w:val="none" w:sz="0" w:space="0" w:color="auto"/>
            <w:right w:val="none" w:sz="0" w:space="0" w:color="auto"/>
          </w:divBdr>
        </w:div>
        <w:div w:id="426578786">
          <w:marLeft w:val="0"/>
          <w:marRight w:val="0"/>
          <w:marTop w:val="0"/>
          <w:marBottom w:val="120"/>
          <w:divBdr>
            <w:top w:val="none" w:sz="0" w:space="0" w:color="auto"/>
            <w:left w:val="none" w:sz="0" w:space="0" w:color="auto"/>
            <w:bottom w:val="none" w:sz="0" w:space="0" w:color="auto"/>
            <w:right w:val="none" w:sz="0" w:space="0" w:color="auto"/>
          </w:divBdr>
        </w:div>
        <w:div w:id="539635762">
          <w:marLeft w:val="0"/>
          <w:marRight w:val="0"/>
          <w:marTop w:val="0"/>
          <w:marBottom w:val="120"/>
          <w:divBdr>
            <w:top w:val="none" w:sz="0" w:space="0" w:color="auto"/>
            <w:left w:val="none" w:sz="0" w:space="0" w:color="auto"/>
            <w:bottom w:val="none" w:sz="0" w:space="0" w:color="auto"/>
            <w:right w:val="none" w:sz="0" w:space="0" w:color="auto"/>
          </w:divBdr>
        </w:div>
        <w:div w:id="604002486">
          <w:marLeft w:val="0"/>
          <w:marRight w:val="0"/>
          <w:marTop w:val="0"/>
          <w:marBottom w:val="120"/>
          <w:divBdr>
            <w:top w:val="none" w:sz="0" w:space="0" w:color="auto"/>
            <w:left w:val="none" w:sz="0" w:space="0" w:color="auto"/>
            <w:bottom w:val="none" w:sz="0" w:space="0" w:color="auto"/>
            <w:right w:val="none" w:sz="0" w:space="0" w:color="auto"/>
          </w:divBdr>
        </w:div>
        <w:div w:id="704911989">
          <w:marLeft w:val="0"/>
          <w:marRight w:val="0"/>
          <w:marTop w:val="0"/>
          <w:marBottom w:val="120"/>
          <w:divBdr>
            <w:top w:val="none" w:sz="0" w:space="0" w:color="auto"/>
            <w:left w:val="none" w:sz="0" w:space="0" w:color="auto"/>
            <w:bottom w:val="none" w:sz="0" w:space="0" w:color="auto"/>
            <w:right w:val="none" w:sz="0" w:space="0" w:color="auto"/>
          </w:divBdr>
        </w:div>
        <w:div w:id="722800280">
          <w:marLeft w:val="0"/>
          <w:marRight w:val="0"/>
          <w:marTop w:val="0"/>
          <w:marBottom w:val="120"/>
          <w:divBdr>
            <w:top w:val="none" w:sz="0" w:space="0" w:color="auto"/>
            <w:left w:val="none" w:sz="0" w:space="0" w:color="auto"/>
            <w:bottom w:val="none" w:sz="0" w:space="0" w:color="auto"/>
            <w:right w:val="none" w:sz="0" w:space="0" w:color="auto"/>
          </w:divBdr>
        </w:div>
        <w:div w:id="738209180">
          <w:marLeft w:val="0"/>
          <w:marRight w:val="0"/>
          <w:marTop w:val="0"/>
          <w:marBottom w:val="120"/>
          <w:divBdr>
            <w:top w:val="none" w:sz="0" w:space="0" w:color="auto"/>
            <w:left w:val="none" w:sz="0" w:space="0" w:color="auto"/>
            <w:bottom w:val="none" w:sz="0" w:space="0" w:color="auto"/>
            <w:right w:val="none" w:sz="0" w:space="0" w:color="auto"/>
          </w:divBdr>
        </w:div>
        <w:div w:id="851992021">
          <w:marLeft w:val="0"/>
          <w:marRight w:val="0"/>
          <w:marTop w:val="0"/>
          <w:marBottom w:val="120"/>
          <w:divBdr>
            <w:top w:val="none" w:sz="0" w:space="0" w:color="auto"/>
            <w:left w:val="none" w:sz="0" w:space="0" w:color="auto"/>
            <w:bottom w:val="none" w:sz="0" w:space="0" w:color="auto"/>
            <w:right w:val="none" w:sz="0" w:space="0" w:color="auto"/>
          </w:divBdr>
        </w:div>
        <w:div w:id="885027919">
          <w:marLeft w:val="0"/>
          <w:marRight w:val="0"/>
          <w:marTop w:val="0"/>
          <w:marBottom w:val="120"/>
          <w:divBdr>
            <w:top w:val="none" w:sz="0" w:space="0" w:color="auto"/>
            <w:left w:val="none" w:sz="0" w:space="0" w:color="auto"/>
            <w:bottom w:val="none" w:sz="0" w:space="0" w:color="auto"/>
            <w:right w:val="none" w:sz="0" w:space="0" w:color="auto"/>
          </w:divBdr>
        </w:div>
        <w:div w:id="980041053">
          <w:marLeft w:val="0"/>
          <w:marRight w:val="0"/>
          <w:marTop w:val="0"/>
          <w:marBottom w:val="120"/>
          <w:divBdr>
            <w:top w:val="none" w:sz="0" w:space="0" w:color="auto"/>
            <w:left w:val="none" w:sz="0" w:space="0" w:color="auto"/>
            <w:bottom w:val="none" w:sz="0" w:space="0" w:color="auto"/>
            <w:right w:val="none" w:sz="0" w:space="0" w:color="auto"/>
          </w:divBdr>
        </w:div>
        <w:div w:id="1274899667">
          <w:marLeft w:val="0"/>
          <w:marRight w:val="0"/>
          <w:marTop w:val="0"/>
          <w:marBottom w:val="120"/>
          <w:divBdr>
            <w:top w:val="none" w:sz="0" w:space="0" w:color="auto"/>
            <w:left w:val="none" w:sz="0" w:space="0" w:color="auto"/>
            <w:bottom w:val="none" w:sz="0" w:space="0" w:color="auto"/>
            <w:right w:val="none" w:sz="0" w:space="0" w:color="auto"/>
          </w:divBdr>
        </w:div>
        <w:div w:id="1369842051">
          <w:marLeft w:val="0"/>
          <w:marRight w:val="0"/>
          <w:marTop w:val="0"/>
          <w:marBottom w:val="120"/>
          <w:divBdr>
            <w:top w:val="none" w:sz="0" w:space="0" w:color="auto"/>
            <w:left w:val="none" w:sz="0" w:space="0" w:color="auto"/>
            <w:bottom w:val="none" w:sz="0" w:space="0" w:color="auto"/>
            <w:right w:val="none" w:sz="0" w:space="0" w:color="auto"/>
          </w:divBdr>
        </w:div>
        <w:div w:id="1436554700">
          <w:marLeft w:val="0"/>
          <w:marRight w:val="0"/>
          <w:marTop w:val="0"/>
          <w:marBottom w:val="120"/>
          <w:divBdr>
            <w:top w:val="none" w:sz="0" w:space="0" w:color="auto"/>
            <w:left w:val="none" w:sz="0" w:space="0" w:color="auto"/>
            <w:bottom w:val="none" w:sz="0" w:space="0" w:color="auto"/>
            <w:right w:val="none" w:sz="0" w:space="0" w:color="auto"/>
          </w:divBdr>
        </w:div>
        <w:div w:id="1546214063">
          <w:marLeft w:val="0"/>
          <w:marRight w:val="0"/>
          <w:marTop w:val="0"/>
          <w:marBottom w:val="120"/>
          <w:divBdr>
            <w:top w:val="none" w:sz="0" w:space="0" w:color="auto"/>
            <w:left w:val="none" w:sz="0" w:space="0" w:color="auto"/>
            <w:bottom w:val="none" w:sz="0" w:space="0" w:color="auto"/>
            <w:right w:val="none" w:sz="0" w:space="0" w:color="auto"/>
          </w:divBdr>
        </w:div>
        <w:div w:id="1560939413">
          <w:marLeft w:val="0"/>
          <w:marRight w:val="0"/>
          <w:marTop w:val="0"/>
          <w:marBottom w:val="120"/>
          <w:divBdr>
            <w:top w:val="none" w:sz="0" w:space="0" w:color="auto"/>
            <w:left w:val="none" w:sz="0" w:space="0" w:color="auto"/>
            <w:bottom w:val="none" w:sz="0" w:space="0" w:color="auto"/>
            <w:right w:val="none" w:sz="0" w:space="0" w:color="auto"/>
          </w:divBdr>
        </w:div>
        <w:div w:id="1612321479">
          <w:marLeft w:val="0"/>
          <w:marRight w:val="0"/>
          <w:marTop w:val="0"/>
          <w:marBottom w:val="120"/>
          <w:divBdr>
            <w:top w:val="none" w:sz="0" w:space="0" w:color="auto"/>
            <w:left w:val="none" w:sz="0" w:space="0" w:color="auto"/>
            <w:bottom w:val="none" w:sz="0" w:space="0" w:color="auto"/>
            <w:right w:val="none" w:sz="0" w:space="0" w:color="auto"/>
          </w:divBdr>
        </w:div>
        <w:div w:id="1829320043">
          <w:marLeft w:val="0"/>
          <w:marRight w:val="0"/>
          <w:marTop w:val="0"/>
          <w:marBottom w:val="120"/>
          <w:divBdr>
            <w:top w:val="none" w:sz="0" w:space="0" w:color="auto"/>
            <w:left w:val="none" w:sz="0" w:space="0" w:color="auto"/>
            <w:bottom w:val="none" w:sz="0" w:space="0" w:color="auto"/>
            <w:right w:val="none" w:sz="0" w:space="0" w:color="auto"/>
          </w:divBdr>
        </w:div>
        <w:div w:id="2010787820">
          <w:marLeft w:val="0"/>
          <w:marRight w:val="0"/>
          <w:marTop w:val="0"/>
          <w:marBottom w:val="120"/>
          <w:divBdr>
            <w:top w:val="none" w:sz="0" w:space="0" w:color="auto"/>
            <w:left w:val="none" w:sz="0" w:space="0" w:color="auto"/>
            <w:bottom w:val="none" w:sz="0" w:space="0" w:color="auto"/>
            <w:right w:val="none" w:sz="0" w:space="0" w:color="auto"/>
          </w:divBdr>
        </w:div>
        <w:div w:id="2056201740">
          <w:marLeft w:val="0"/>
          <w:marRight w:val="0"/>
          <w:marTop w:val="0"/>
          <w:marBottom w:val="120"/>
          <w:divBdr>
            <w:top w:val="none" w:sz="0" w:space="0" w:color="auto"/>
            <w:left w:val="none" w:sz="0" w:space="0" w:color="auto"/>
            <w:bottom w:val="none" w:sz="0" w:space="0" w:color="auto"/>
            <w:right w:val="none" w:sz="0" w:space="0" w:color="auto"/>
          </w:divBdr>
        </w:div>
        <w:div w:id="2076967561">
          <w:marLeft w:val="0"/>
          <w:marRight w:val="0"/>
          <w:marTop w:val="0"/>
          <w:marBottom w:val="12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53737">
      <w:bodyDiv w:val="1"/>
      <w:marLeft w:val="0"/>
      <w:marRight w:val="0"/>
      <w:marTop w:val="0"/>
      <w:marBottom w:val="0"/>
      <w:divBdr>
        <w:top w:val="none" w:sz="0" w:space="0" w:color="auto"/>
        <w:left w:val="none" w:sz="0" w:space="0" w:color="auto"/>
        <w:bottom w:val="none" w:sz="0" w:space="0" w:color="auto"/>
        <w:right w:val="none" w:sz="0" w:space="0" w:color="auto"/>
      </w:divBdr>
      <w:divsChild>
        <w:div w:id="661003720">
          <w:marLeft w:val="547"/>
          <w:marRight w:val="0"/>
          <w:marTop w:val="0"/>
          <w:marBottom w:val="0"/>
          <w:divBdr>
            <w:top w:val="none" w:sz="0" w:space="0" w:color="auto"/>
            <w:left w:val="none" w:sz="0" w:space="0" w:color="auto"/>
            <w:bottom w:val="none" w:sz="0" w:space="0" w:color="auto"/>
            <w:right w:val="none" w:sz="0" w:space="0" w:color="auto"/>
          </w:divBdr>
        </w:div>
        <w:div w:id="554511231">
          <w:marLeft w:val="1166"/>
          <w:marRight w:val="0"/>
          <w:marTop w:val="0"/>
          <w:marBottom w:val="0"/>
          <w:divBdr>
            <w:top w:val="none" w:sz="0" w:space="0" w:color="auto"/>
            <w:left w:val="none" w:sz="0" w:space="0" w:color="auto"/>
            <w:bottom w:val="none" w:sz="0" w:space="0" w:color="auto"/>
            <w:right w:val="none" w:sz="0" w:space="0" w:color="auto"/>
          </w:divBdr>
        </w:div>
        <w:div w:id="762185813">
          <w:marLeft w:val="1166"/>
          <w:marRight w:val="0"/>
          <w:marTop w:val="0"/>
          <w:marBottom w:val="0"/>
          <w:divBdr>
            <w:top w:val="none" w:sz="0" w:space="0" w:color="auto"/>
            <w:left w:val="none" w:sz="0" w:space="0" w:color="auto"/>
            <w:bottom w:val="none" w:sz="0" w:space="0" w:color="auto"/>
            <w:right w:val="none" w:sz="0" w:space="0" w:color="auto"/>
          </w:divBdr>
        </w:div>
        <w:div w:id="964896155">
          <w:marLeft w:val="547"/>
          <w:marRight w:val="0"/>
          <w:marTop w:val="0"/>
          <w:marBottom w:val="0"/>
          <w:divBdr>
            <w:top w:val="none" w:sz="0" w:space="0" w:color="auto"/>
            <w:left w:val="none" w:sz="0" w:space="0" w:color="auto"/>
            <w:bottom w:val="none" w:sz="0" w:space="0" w:color="auto"/>
            <w:right w:val="none" w:sz="0" w:space="0" w:color="auto"/>
          </w:divBdr>
        </w:div>
        <w:div w:id="1315649204">
          <w:marLeft w:val="1166"/>
          <w:marRight w:val="0"/>
          <w:marTop w:val="0"/>
          <w:marBottom w:val="0"/>
          <w:divBdr>
            <w:top w:val="none" w:sz="0" w:space="0" w:color="auto"/>
            <w:left w:val="none" w:sz="0" w:space="0" w:color="auto"/>
            <w:bottom w:val="none" w:sz="0" w:space="0" w:color="auto"/>
            <w:right w:val="none" w:sz="0" w:space="0" w:color="auto"/>
          </w:divBdr>
        </w:div>
        <w:div w:id="862285383">
          <w:marLeft w:val="1800"/>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2482210">
      <w:bodyDiv w:val="1"/>
      <w:marLeft w:val="0"/>
      <w:marRight w:val="0"/>
      <w:marTop w:val="0"/>
      <w:marBottom w:val="0"/>
      <w:divBdr>
        <w:top w:val="none" w:sz="0" w:space="0" w:color="auto"/>
        <w:left w:val="none" w:sz="0" w:space="0" w:color="auto"/>
        <w:bottom w:val="none" w:sz="0" w:space="0" w:color="auto"/>
        <w:right w:val="none" w:sz="0" w:space="0" w:color="auto"/>
      </w:divBdr>
      <w:divsChild>
        <w:div w:id="1930505044">
          <w:marLeft w:val="547"/>
          <w:marRight w:val="0"/>
          <w:marTop w:val="115"/>
          <w:marBottom w:val="0"/>
          <w:divBdr>
            <w:top w:val="none" w:sz="0" w:space="0" w:color="auto"/>
            <w:left w:val="none" w:sz="0" w:space="0" w:color="auto"/>
            <w:bottom w:val="none" w:sz="0" w:space="0" w:color="auto"/>
            <w:right w:val="none" w:sz="0" w:space="0" w:color="auto"/>
          </w:divBdr>
        </w:div>
      </w:divsChild>
    </w:div>
    <w:div w:id="1079787592">
      <w:bodyDiv w:val="1"/>
      <w:marLeft w:val="0"/>
      <w:marRight w:val="0"/>
      <w:marTop w:val="0"/>
      <w:marBottom w:val="0"/>
      <w:divBdr>
        <w:top w:val="none" w:sz="0" w:space="0" w:color="auto"/>
        <w:left w:val="none" w:sz="0" w:space="0" w:color="auto"/>
        <w:bottom w:val="none" w:sz="0" w:space="0" w:color="auto"/>
        <w:right w:val="none" w:sz="0" w:space="0" w:color="auto"/>
      </w:divBdr>
      <w:divsChild>
        <w:div w:id="36593619">
          <w:marLeft w:val="0"/>
          <w:marRight w:val="0"/>
          <w:marTop w:val="0"/>
          <w:marBottom w:val="0"/>
          <w:divBdr>
            <w:top w:val="none" w:sz="0" w:space="0" w:color="auto"/>
            <w:left w:val="none" w:sz="0" w:space="0" w:color="auto"/>
            <w:bottom w:val="none" w:sz="0" w:space="0" w:color="auto"/>
            <w:right w:val="none" w:sz="0" w:space="0" w:color="auto"/>
          </w:divBdr>
          <w:divsChild>
            <w:div w:id="168763281">
              <w:marLeft w:val="0"/>
              <w:marRight w:val="0"/>
              <w:marTop w:val="0"/>
              <w:marBottom w:val="37"/>
              <w:divBdr>
                <w:top w:val="none" w:sz="0" w:space="0" w:color="auto"/>
                <w:left w:val="none" w:sz="0" w:space="0" w:color="auto"/>
                <w:bottom w:val="none" w:sz="0" w:space="0" w:color="auto"/>
                <w:right w:val="none" w:sz="0" w:space="0" w:color="auto"/>
              </w:divBdr>
              <w:divsChild>
                <w:div w:id="194723070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098139166">
      <w:bodyDiv w:val="1"/>
      <w:marLeft w:val="0"/>
      <w:marRight w:val="0"/>
      <w:marTop w:val="0"/>
      <w:marBottom w:val="0"/>
      <w:divBdr>
        <w:top w:val="none" w:sz="0" w:space="0" w:color="auto"/>
        <w:left w:val="none" w:sz="0" w:space="0" w:color="auto"/>
        <w:bottom w:val="none" w:sz="0" w:space="0" w:color="auto"/>
        <w:right w:val="none" w:sz="0" w:space="0" w:color="auto"/>
      </w:divBdr>
      <w:divsChild>
        <w:div w:id="375468327">
          <w:marLeft w:val="173"/>
          <w:marRight w:val="0"/>
          <w:marTop w:val="0"/>
          <w:marBottom w:val="0"/>
          <w:divBdr>
            <w:top w:val="none" w:sz="0" w:space="0" w:color="auto"/>
            <w:left w:val="none" w:sz="0" w:space="0" w:color="auto"/>
            <w:bottom w:val="none" w:sz="0" w:space="0" w:color="auto"/>
            <w:right w:val="none" w:sz="0" w:space="0" w:color="auto"/>
          </w:divBdr>
        </w:div>
      </w:divsChild>
    </w:div>
    <w:div w:id="1111048730">
      <w:bodyDiv w:val="1"/>
      <w:marLeft w:val="0"/>
      <w:marRight w:val="0"/>
      <w:marTop w:val="0"/>
      <w:marBottom w:val="0"/>
      <w:divBdr>
        <w:top w:val="none" w:sz="0" w:space="0" w:color="auto"/>
        <w:left w:val="none" w:sz="0" w:space="0" w:color="auto"/>
        <w:bottom w:val="none" w:sz="0" w:space="0" w:color="auto"/>
        <w:right w:val="none" w:sz="0" w:space="0" w:color="auto"/>
      </w:divBdr>
    </w:div>
    <w:div w:id="1122580752">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298468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195915">
      <w:bodyDiv w:val="1"/>
      <w:marLeft w:val="0"/>
      <w:marRight w:val="0"/>
      <w:marTop w:val="0"/>
      <w:marBottom w:val="0"/>
      <w:divBdr>
        <w:top w:val="none" w:sz="0" w:space="0" w:color="auto"/>
        <w:left w:val="none" w:sz="0" w:space="0" w:color="auto"/>
        <w:bottom w:val="none" w:sz="0" w:space="0" w:color="auto"/>
        <w:right w:val="none" w:sz="0" w:space="0" w:color="auto"/>
      </w:divBdr>
    </w:div>
    <w:div w:id="1238981347">
      <w:bodyDiv w:val="1"/>
      <w:marLeft w:val="0"/>
      <w:marRight w:val="0"/>
      <w:marTop w:val="0"/>
      <w:marBottom w:val="0"/>
      <w:divBdr>
        <w:top w:val="none" w:sz="0" w:space="0" w:color="auto"/>
        <w:left w:val="none" w:sz="0" w:space="0" w:color="auto"/>
        <w:bottom w:val="none" w:sz="0" w:space="0" w:color="auto"/>
        <w:right w:val="none" w:sz="0" w:space="0" w:color="auto"/>
      </w:divBdr>
    </w:div>
    <w:div w:id="1273704331">
      <w:bodyDiv w:val="1"/>
      <w:marLeft w:val="0"/>
      <w:marRight w:val="0"/>
      <w:marTop w:val="0"/>
      <w:marBottom w:val="0"/>
      <w:divBdr>
        <w:top w:val="none" w:sz="0" w:space="0" w:color="auto"/>
        <w:left w:val="none" w:sz="0" w:space="0" w:color="auto"/>
        <w:bottom w:val="none" w:sz="0" w:space="0" w:color="auto"/>
        <w:right w:val="none" w:sz="0" w:space="0" w:color="auto"/>
      </w:divBdr>
      <w:divsChild>
        <w:div w:id="1470125978">
          <w:marLeft w:val="173"/>
          <w:marRight w:val="0"/>
          <w:marTop w:val="0"/>
          <w:marBottom w:val="0"/>
          <w:divBdr>
            <w:top w:val="none" w:sz="0" w:space="0" w:color="auto"/>
            <w:left w:val="none" w:sz="0" w:space="0" w:color="auto"/>
            <w:bottom w:val="none" w:sz="0" w:space="0" w:color="auto"/>
            <w:right w:val="none" w:sz="0" w:space="0" w:color="auto"/>
          </w:divBdr>
        </w:div>
        <w:div w:id="1108500356">
          <w:marLeft w:val="173"/>
          <w:marRight w:val="0"/>
          <w:marTop w:val="0"/>
          <w:marBottom w:val="0"/>
          <w:divBdr>
            <w:top w:val="none" w:sz="0" w:space="0" w:color="auto"/>
            <w:left w:val="none" w:sz="0" w:space="0" w:color="auto"/>
            <w:bottom w:val="none" w:sz="0" w:space="0" w:color="auto"/>
            <w:right w:val="none" w:sz="0" w:space="0" w:color="auto"/>
          </w:divBdr>
        </w:div>
        <w:div w:id="1602490011">
          <w:marLeft w:val="346"/>
          <w:marRight w:val="0"/>
          <w:marTop w:val="0"/>
          <w:marBottom w:val="0"/>
          <w:divBdr>
            <w:top w:val="none" w:sz="0" w:space="0" w:color="auto"/>
            <w:left w:val="none" w:sz="0" w:space="0" w:color="auto"/>
            <w:bottom w:val="none" w:sz="0" w:space="0" w:color="auto"/>
            <w:right w:val="none" w:sz="0" w:space="0" w:color="auto"/>
          </w:divBdr>
        </w:div>
        <w:div w:id="404257663">
          <w:marLeft w:val="173"/>
          <w:marRight w:val="0"/>
          <w:marTop w:val="0"/>
          <w:marBottom w:val="0"/>
          <w:divBdr>
            <w:top w:val="none" w:sz="0" w:space="0" w:color="auto"/>
            <w:left w:val="none" w:sz="0" w:space="0" w:color="auto"/>
            <w:bottom w:val="none" w:sz="0" w:space="0" w:color="auto"/>
            <w:right w:val="none" w:sz="0" w:space="0" w:color="auto"/>
          </w:divBdr>
        </w:div>
        <w:div w:id="1189372737">
          <w:marLeft w:val="173"/>
          <w:marRight w:val="0"/>
          <w:marTop w:val="0"/>
          <w:marBottom w:val="0"/>
          <w:divBdr>
            <w:top w:val="none" w:sz="0" w:space="0" w:color="auto"/>
            <w:left w:val="none" w:sz="0" w:space="0" w:color="auto"/>
            <w:bottom w:val="none" w:sz="0" w:space="0" w:color="auto"/>
            <w:right w:val="none" w:sz="0" w:space="0" w:color="auto"/>
          </w:divBdr>
        </w:div>
      </w:divsChild>
    </w:div>
    <w:div w:id="1287004605">
      <w:bodyDiv w:val="1"/>
      <w:marLeft w:val="0"/>
      <w:marRight w:val="0"/>
      <w:marTop w:val="0"/>
      <w:marBottom w:val="0"/>
      <w:divBdr>
        <w:top w:val="none" w:sz="0" w:space="0" w:color="auto"/>
        <w:left w:val="none" w:sz="0" w:space="0" w:color="auto"/>
        <w:bottom w:val="none" w:sz="0" w:space="0" w:color="auto"/>
        <w:right w:val="none" w:sz="0" w:space="0" w:color="auto"/>
      </w:divBdr>
      <w:divsChild>
        <w:div w:id="903876108">
          <w:marLeft w:val="173"/>
          <w:marRight w:val="0"/>
          <w:marTop w:val="0"/>
          <w:marBottom w:val="0"/>
          <w:divBdr>
            <w:top w:val="none" w:sz="0" w:space="0" w:color="auto"/>
            <w:left w:val="none" w:sz="0" w:space="0" w:color="auto"/>
            <w:bottom w:val="none" w:sz="0" w:space="0" w:color="auto"/>
            <w:right w:val="none" w:sz="0" w:space="0" w:color="auto"/>
          </w:divBdr>
        </w:div>
        <w:div w:id="1723669546">
          <w:marLeft w:val="173"/>
          <w:marRight w:val="0"/>
          <w:marTop w:val="0"/>
          <w:marBottom w:val="0"/>
          <w:divBdr>
            <w:top w:val="none" w:sz="0" w:space="0" w:color="auto"/>
            <w:left w:val="none" w:sz="0" w:space="0" w:color="auto"/>
            <w:bottom w:val="none" w:sz="0" w:space="0" w:color="auto"/>
            <w:right w:val="none" w:sz="0" w:space="0" w:color="auto"/>
          </w:divBdr>
        </w:div>
        <w:div w:id="2103604790">
          <w:marLeft w:val="173"/>
          <w:marRight w:val="0"/>
          <w:marTop w:val="0"/>
          <w:marBottom w:val="0"/>
          <w:divBdr>
            <w:top w:val="none" w:sz="0" w:space="0" w:color="auto"/>
            <w:left w:val="none" w:sz="0" w:space="0" w:color="auto"/>
            <w:bottom w:val="none" w:sz="0" w:space="0" w:color="auto"/>
            <w:right w:val="none" w:sz="0" w:space="0" w:color="auto"/>
          </w:divBdr>
        </w:div>
        <w:div w:id="376319177">
          <w:marLeft w:val="173"/>
          <w:marRight w:val="0"/>
          <w:marTop w:val="0"/>
          <w:marBottom w:val="0"/>
          <w:divBdr>
            <w:top w:val="none" w:sz="0" w:space="0" w:color="auto"/>
            <w:left w:val="none" w:sz="0" w:space="0" w:color="auto"/>
            <w:bottom w:val="none" w:sz="0" w:space="0" w:color="auto"/>
            <w:right w:val="none" w:sz="0" w:space="0" w:color="auto"/>
          </w:divBdr>
        </w:div>
        <w:div w:id="714357173">
          <w:marLeft w:val="173"/>
          <w:marRight w:val="0"/>
          <w:marTop w:val="0"/>
          <w:marBottom w:val="0"/>
          <w:divBdr>
            <w:top w:val="none" w:sz="0" w:space="0" w:color="auto"/>
            <w:left w:val="none" w:sz="0" w:space="0" w:color="auto"/>
            <w:bottom w:val="none" w:sz="0" w:space="0" w:color="auto"/>
            <w:right w:val="none" w:sz="0" w:space="0" w:color="auto"/>
          </w:divBdr>
        </w:div>
        <w:div w:id="1558123345">
          <w:marLeft w:val="173"/>
          <w:marRight w:val="0"/>
          <w:marTop w:val="0"/>
          <w:marBottom w:val="0"/>
          <w:divBdr>
            <w:top w:val="none" w:sz="0" w:space="0" w:color="auto"/>
            <w:left w:val="none" w:sz="0" w:space="0" w:color="auto"/>
            <w:bottom w:val="none" w:sz="0" w:space="0" w:color="auto"/>
            <w:right w:val="none" w:sz="0" w:space="0" w:color="auto"/>
          </w:divBdr>
        </w:div>
        <w:div w:id="1207254794">
          <w:marLeft w:val="173"/>
          <w:marRight w:val="0"/>
          <w:marTop w:val="0"/>
          <w:marBottom w:val="0"/>
          <w:divBdr>
            <w:top w:val="none" w:sz="0" w:space="0" w:color="auto"/>
            <w:left w:val="none" w:sz="0" w:space="0" w:color="auto"/>
            <w:bottom w:val="none" w:sz="0" w:space="0" w:color="auto"/>
            <w:right w:val="none" w:sz="0" w:space="0" w:color="auto"/>
          </w:divBdr>
        </w:div>
        <w:div w:id="1898465486">
          <w:marLeft w:val="173"/>
          <w:marRight w:val="0"/>
          <w:marTop w:val="0"/>
          <w:marBottom w:val="0"/>
          <w:divBdr>
            <w:top w:val="none" w:sz="0" w:space="0" w:color="auto"/>
            <w:left w:val="none" w:sz="0" w:space="0" w:color="auto"/>
            <w:bottom w:val="none" w:sz="0" w:space="0" w:color="auto"/>
            <w:right w:val="none" w:sz="0" w:space="0" w:color="auto"/>
          </w:divBdr>
        </w:div>
        <w:div w:id="787360204">
          <w:marLeft w:val="173"/>
          <w:marRight w:val="0"/>
          <w:marTop w:val="0"/>
          <w:marBottom w:val="0"/>
          <w:divBdr>
            <w:top w:val="none" w:sz="0" w:space="0" w:color="auto"/>
            <w:left w:val="none" w:sz="0" w:space="0" w:color="auto"/>
            <w:bottom w:val="none" w:sz="0" w:space="0" w:color="auto"/>
            <w:right w:val="none" w:sz="0" w:space="0" w:color="auto"/>
          </w:divBdr>
        </w:div>
        <w:div w:id="260991544">
          <w:marLeft w:val="173"/>
          <w:marRight w:val="0"/>
          <w:marTop w:val="0"/>
          <w:marBottom w:val="0"/>
          <w:divBdr>
            <w:top w:val="none" w:sz="0" w:space="0" w:color="auto"/>
            <w:left w:val="none" w:sz="0" w:space="0" w:color="auto"/>
            <w:bottom w:val="none" w:sz="0" w:space="0" w:color="auto"/>
            <w:right w:val="none" w:sz="0" w:space="0" w:color="auto"/>
          </w:divBdr>
        </w:div>
        <w:div w:id="136461956">
          <w:marLeft w:val="173"/>
          <w:marRight w:val="0"/>
          <w:marTop w:val="0"/>
          <w:marBottom w:val="0"/>
          <w:divBdr>
            <w:top w:val="none" w:sz="0" w:space="0" w:color="auto"/>
            <w:left w:val="none" w:sz="0" w:space="0" w:color="auto"/>
            <w:bottom w:val="none" w:sz="0" w:space="0" w:color="auto"/>
            <w:right w:val="none" w:sz="0" w:space="0" w:color="auto"/>
          </w:divBdr>
        </w:div>
        <w:div w:id="1562902843">
          <w:marLeft w:val="173"/>
          <w:marRight w:val="0"/>
          <w:marTop w:val="0"/>
          <w:marBottom w:val="0"/>
          <w:divBdr>
            <w:top w:val="none" w:sz="0" w:space="0" w:color="auto"/>
            <w:left w:val="none" w:sz="0" w:space="0" w:color="auto"/>
            <w:bottom w:val="none" w:sz="0" w:space="0" w:color="auto"/>
            <w:right w:val="none" w:sz="0" w:space="0" w:color="auto"/>
          </w:divBdr>
        </w:div>
      </w:divsChild>
    </w:div>
    <w:div w:id="1291671627">
      <w:bodyDiv w:val="1"/>
      <w:marLeft w:val="0"/>
      <w:marRight w:val="0"/>
      <w:marTop w:val="0"/>
      <w:marBottom w:val="0"/>
      <w:divBdr>
        <w:top w:val="none" w:sz="0" w:space="0" w:color="auto"/>
        <w:left w:val="none" w:sz="0" w:space="0" w:color="auto"/>
        <w:bottom w:val="none" w:sz="0" w:space="0" w:color="auto"/>
        <w:right w:val="none" w:sz="0" w:space="0" w:color="auto"/>
      </w:divBdr>
    </w:div>
    <w:div w:id="1335305956">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13046934">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7189436">
      <w:bodyDiv w:val="1"/>
      <w:marLeft w:val="0"/>
      <w:marRight w:val="0"/>
      <w:marTop w:val="0"/>
      <w:marBottom w:val="0"/>
      <w:divBdr>
        <w:top w:val="none" w:sz="0" w:space="0" w:color="auto"/>
        <w:left w:val="none" w:sz="0" w:space="0" w:color="auto"/>
        <w:bottom w:val="none" w:sz="0" w:space="0" w:color="auto"/>
        <w:right w:val="none" w:sz="0" w:space="0" w:color="auto"/>
      </w:divBdr>
    </w:div>
    <w:div w:id="1496191189">
      <w:bodyDiv w:val="1"/>
      <w:marLeft w:val="0"/>
      <w:marRight w:val="0"/>
      <w:marTop w:val="0"/>
      <w:marBottom w:val="0"/>
      <w:divBdr>
        <w:top w:val="none" w:sz="0" w:space="0" w:color="auto"/>
        <w:left w:val="none" w:sz="0" w:space="0" w:color="auto"/>
        <w:bottom w:val="none" w:sz="0" w:space="0" w:color="auto"/>
        <w:right w:val="none" w:sz="0" w:space="0" w:color="auto"/>
      </w:divBdr>
    </w:div>
    <w:div w:id="1503472255">
      <w:bodyDiv w:val="1"/>
      <w:marLeft w:val="0"/>
      <w:marRight w:val="0"/>
      <w:marTop w:val="0"/>
      <w:marBottom w:val="0"/>
      <w:divBdr>
        <w:top w:val="none" w:sz="0" w:space="0" w:color="auto"/>
        <w:left w:val="none" w:sz="0" w:space="0" w:color="auto"/>
        <w:bottom w:val="none" w:sz="0" w:space="0" w:color="auto"/>
        <w:right w:val="none" w:sz="0" w:space="0" w:color="auto"/>
      </w:divBdr>
    </w:div>
    <w:div w:id="1518540601">
      <w:bodyDiv w:val="1"/>
      <w:marLeft w:val="0"/>
      <w:marRight w:val="0"/>
      <w:marTop w:val="0"/>
      <w:marBottom w:val="0"/>
      <w:divBdr>
        <w:top w:val="none" w:sz="0" w:space="0" w:color="auto"/>
        <w:left w:val="none" w:sz="0" w:space="0" w:color="auto"/>
        <w:bottom w:val="none" w:sz="0" w:space="0" w:color="auto"/>
        <w:right w:val="none" w:sz="0" w:space="0" w:color="auto"/>
      </w:divBdr>
    </w:div>
    <w:div w:id="1524854516">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0387339">
      <w:bodyDiv w:val="1"/>
      <w:marLeft w:val="0"/>
      <w:marRight w:val="0"/>
      <w:marTop w:val="0"/>
      <w:marBottom w:val="0"/>
      <w:divBdr>
        <w:top w:val="none" w:sz="0" w:space="0" w:color="auto"/>
        <w:left w:val="none" w:sz="0" w:space="0" w:color="auto"/>
        <w:bottom w:val="none" w:sz="0" w:space="0" w:color="auto"/>
        <w:right w:val="none" w:sz="0" w:space="0" w:color="auto"/>
      </w:divBdr>
      <w:divsChild>
        <w:div w:id="340740470">
          <w:marLeft w:val="0"/>
          <w:marRight w:val="0"/>
          <w:marTop w:val="0"/>
          <w:marBottom w:val="0"/>
          <w:divBdr>
            <w:top w:val="none" w:sz="0" w:space="0" w:color="auto"/>
            <w:left w:val="none" w:sz="0" w:space="0" w:color="auto"/>
            <w:bottom w:val="none" w:sz="0" w:space="0" w:color="auto"/>
            <w:right w:val="none" w:sz="0" w:space="0" w:color="auto"/>
          </w:divBdr>
          <w:divsChild>
            <w:div w:id="944849018">
              <w:marLeft w:val="0"/>
              <w:marRight w:val="0"/>
              <w:marTop w:val="0"/>
              <w:marBottom w:val="37"/>
              <w:divBdr>
                <w:top w:val="none" w:sz="0" w:space="0" w:color="auto"/>
                <w:left w:val="none" w:sz="0" w:space="0" w:color="auto"/>
                <w:bottom w:val="none" w:sz="0" w:space="0" w:color="auto"/>
                <w:right w:val="none" w:sz="0" w:space="0" w:color="auto"/>
              </w:divBdr>
              <w:divsChild>
                <w:div w:id="133656767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06423810">
      <w:bodyDiv w:val="1"/>
      <w:marLeft w:val="0"/>
      <w:marRight w:val="0"/>
      <w:marTop w:val="0"/>
      <w:marBottom w:val="0"/>
      <w:divBdr>
        <w:top w:val="none" w:sz="0" w:space="0" w:color="auto"/>
        <w:left w:val="none" w:sz="0" w:space="0" w:color="auto"/>
        <w:bottom w:val="none" w:sz="0" w:space="0" w:color="auto"/>
        <w:right w:val="none" w:sz="0" w:space="0" w:color="auto"/>
      </w:divBdr>
    </w:div>
    <w:div w:id="1643851458">
      <w:bodyDiv w:val="1"/>
      <w:marLeft w:val="0"/>
      <w:marRight w:val="0"/>
      <w:marTop w:val="0"/>
      <w:marBottom w:val="0"/>
      <w:divBdr>
        <w:top w:val="none" w:sz="0" w:space="0" w:color="auto"/>
        <w:left w:val="none" w:sz="0" w:space="0" w:color="auto"/>
        <w:bottom w:val="none" w:sz="0" w:space="0" w:color="auto"/>
        <w:right w:val="none" w:sz="0" w:space="0" w:color="auto"/>
      </w:divBdr>
    </w:div>
    <w:div w:id="1657414700">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91182356">
      <w:bodyDiv w:val="1"/>
      <w:marLeft w:val="0"/>
      <w:marRight w:val="0"/>
      <w:marTop w:val="0"/>
      <w:marBottom w:val="0"/>
      <w:divBdr>
        <w:top w:val="none" w:sz="0" w:space="0" w:color="auto"/>
        <w:left w:val="none" w:sz="0" w:space="0" w:color="auto"/>
        <w:bottom w:val="none" w:sz="0" w:space="0" w:color="auto"/>
        <w:right w:val="none" w:sz="0" w:space="0" w:color="auto"/>
      </w:divBdr>
    </w:div>
    <w:div w:id="1693337529">
      <w:bodyDiv w:val="1"/>
      <w:marLeft w:val="0"/>
      <w:marRight w:val="0"/>
      <w:marTop w:val="0"/>
      <w:marBottom w:val="0"/>
      <w:divBdr>
        <w:top w:val="none" w:sz="0" w:space="0" w:color="auto"/>
        <w:left w:val="none" w:sz="0" w:space="0" w:color="auto"/>
        <w:bottom w:val="none" w:sz="0" w:space="0" w:color="auto"/>
        <w:right w:val="none" w:sz="0" w:space="0" w:color="auto"/>
      </w:divBdr>
    </w:div>
    <w:div w:id="1716391334">
      <w:bodyDiv w:val="1"/>
      <w:marLeft w:val="0"/>
      <w:marRight w:val="0"/>
      <w:marTop w:val="0"/>
      <w:marBottom w:val="0"/>
      <w:divBdr>
        <w:top w:val="none" w:sz="0" w:space="0" w:color="auto"/>
        <w:left w:val="none" w:sz="0" w:space="0" w:color="auto"/>
        <w:bottom w:val="none" w:sz="0" w:space="0" w:color="auto"/>
        <w:right w:val="none" w:sz="0" w:space="0" w:color="auto"/>
      </w:divBdr>
      <w:divsChild>
        <w:div w:id="1110125247">
          <w:marLeft w:val="1166"/>
          <w:marRight w:val="0"/>
          <w:marTop w:val="0"/>
          <w:marBottom w:val="0"/>
          <w:divBdr>
            <w:top w:val="none" w:sz="0" w:space="0" w:color="auto"/>
            <w:left w:val="none" w:sz="0" w:space="0" w:color="auto"/>
            <w:bottom w:val="none" w:sz="0" w:space="0" w:color="auto"/>
            <w:right w:val="none" w:sz="0" w:space="0" w:color="auto"/>
          </w:divBdr>
        </w:div>
        <w:div w:id="2098793391">
          <w:marLeft w:val="1800"/>
          <w:marRight w:val="0"/>
          <w:marTop w:val="0"/>
          <w:marBottom w:val="0"/>
          <w:divBdr>
            <w:top w:val="none" w:sz="0" w:space="0" w:color="auto"/>
            <w:left w:val="none" w:sz="0" w:space="0" w:color="auto"/>
            <w:bottom w:val="none" w:sz="0" w:space="0" w:color="auto"/>
            <w:right w:val="none" w:sz="0" w:space="0" w:color="auto"/>
          </w:divBdr>
        </w:div>
        <w:div w:id="1181313167">
          <w:marLeft w:val="1800"/>
          <w:marRight w:val="0"/>
          <w:marTop w:val="0"/>
          <w:marBottom w:val="0"/>
          <w:divBdr>
            <w:top w:val="none" w:sz="0" w:space="0" w:color="auto"/>
            <w:left w:val="none" w:sz="0" w:space="0" w:color="auto"/>
            <w:bottom w:val="none" w:sz="0" w:space="0" w:color="auto"/>
            <w:right w:val="none" w:sz="0" w:space="0" w:color="auto"/>
          </w:divBdr>
        </w:div>
        <w:div w:id="1721859205">
          <w:marLeft w:val="1166"/>
          <w:marRight w:val="0"/>
          <w:marTop w:val="0"/>
          <w:marBottom w:val="0"/>
          <w:divBdr>
            <w:top w:val="none" w:sz="0" w:space="0" w:color="auto"/>
            <w:left w:val="none" w:sz="0" w:space="0" w:color="auto"/>
            <w:bottom w:val="none" w:sz="0" w:space="0" w:color="auto"/>
            <w:right w:val="none" w:sz="0" w:space="0" w:color="auto"/>
          </w:divBdr>
        </w:div>
        <w:div w:id="830221658">
          <w:marLeft w:val="180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8405254">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3641552">
      <w:bodyDiv w:val="1"/>
      <w:marLeft w:val="0"/>
      <w:marRight w:val="0"/>
      <w:marTop w:val="0"/>
      <w:marBottom w:val="0"/>
      <w:divBdr>
        <w:top w:val="none" w:sz="0" w:space="0" w:color="auto"/>
        <w:left w:val="none" w:sz="0" w:space="0" w:color="auto"/>
        <w:bottom w:val="none" w:sz="0" w:space="0" w:color="auto"/>
        <w:right w:val="none" w:sz="0" w:space="0" w:color="auto"/>
      </w:divBdr>
    </w:div>
    <w:div w:id="1797334242">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209762">
      <w:bodyDiv w:val="1"/>
      <w:marLeft w:val="0"/>
      <w:marRight w:val="0"/>
      <w:marTop w:val="0"/>
      <w:marBottom w:val="0"/>
      <w:divBdr>
        <w:top w:val="none" w:sz="0" w:space="0" w:color="auto"/>
        <w:left w:val="none" w:sz="0" w:space="0" w:color="auto"/>
        <w:bottom w:val="none" w:sz="0" w:space="0" w:color="auto"/>
        <w:right w:val="none" w:sz="0" w:space="0" w:color="auto"/>
      </w:divBdr>
      <w:divsChild>
        <w:div w:id="952831373">
          <w:marLeft w:val="173"/>
          <w:marRight w:val="0"/>
          <w:marTop w:val="0"/>
          <w:marBottom w:val="0"/>
          <w:divBdr>
            <w:top w:val="none" w:sz="0" w:space="0" w:color="auto"/>
            <w:left w:val="none" w:sz="0" w:space="0" w:color="auto"/>
            <w:bottom w:val="none" w:sz="0" w:space="0" w:color="auto"/>
            <w:right w:val="none" w:sz="0" w:space="0" w:color="auto"/>
          </w:divBdr>
        </w:div>
        <w:div w:id="737754496">
          <w:marLeft w:val="173"/>
          <w:marRight w:val="0"/>
          <w:marTop w:val="0"/>
          <w:marBottom w:val="0"/>
          <w:divBdr>
            <w:top w:val="none" w:sz="0" w:space="0" w:color="auto"/>
            <w:left w:val="none" w:sz="0" w:space="0" w:color="auto"/>
            <w:bottom w:val="none" w:sz="0" w:space="0" w:color="auto"/>
            <w:right w:val="none" w:sz="0" w:space="0" w:color="auto"/>
          </w:divBdr>
        </w:div>
      </w:divsChild>
    </w:div>
    <w:div w:id="1950618547">
      <w:bodyDiv w:val="1"/>
      <w:marLeft w:val="0"/>
      <w:marRight w:val="0"/>
      <w:marTop w:val="0"/>
      <w:marBottom w:val="0"/>
      <w:divBdr>
        <w:top w:val="none" w:sz="0" w:space="0" w:color="auto"/>
        <w:left w:val="none" w:sz="0" w:space="0" w:color="auto"/>
        <w:bottom w:val="none" w:sz="0" w:space="0" w:color="auto"/>
        <w:right w:val="none" w:sz="0" w:space="0" w:color="auto"/>
      </w:divBdr>
    </w:div>
    <w:div w:id="1968969660">
      <w:bodyDiv w:val="1"/>
      <w:marLeft w:val="0"/>
      <w:marRight w:val="0"/>
      <w:marTop w:val="0"/>
      <w:marBottom w:val="0"/>
      <w:divBdr>
        <w:top w:val="none" w:sz="0" w:space="0" w:color="auto"/>
        <w:left w:val="none" w:sz="0" w:space="0" w:color="auto"/>
        <w:bottom w:val="none" w:sz="0" w:space="0" w:color="auto"/>
        <w:right w:val="none" w:sz="0" w:space="0" w:color="auto"/>
      </w:divBdr>
    </w:div>
    <w:div w:id="1978604353">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31641955">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4594949">
      <w:bodyDiv w:val="1"/>
      <w:marLeft w:val="0"/>
      <w:marRight w:val="0"/>
      <w:marTop w:val="0"/>
      <w:marBottom w:val="0"/>
      <w:divBdr>
        <w:top w:val="none" w:sz="0" w:space="0" w:color="auto"/>
        <w:left w:val="none" w:sz="0" w:space="0" w:color="auto"/>
        <w:bottom w:val="none" w:sz="0" w:space="0" w:color="auto"/>
        <w:right w:val="none" w:sz="0" w:space="0" w:color="auto"/>
      </w:divBdr>
      <w:divsChild>
        <w:div w:id="1141271723">
          <w:marLeft w:val="0"/>
          <w:marRight w:val="0"/>
          <w:marTop w:val="0"/>
          <w:marBottom w:val="0"/>
          <w:divBdr>
            <w:top w:val="none" w:sz="0" w:space="0" w:color="auto"/>
            <w:left w:val="none" w:sz="0" w:space="0" w:color="auto"/>
            <w:bottom w:val="none" w:sz="0" w:space="0" w:color="auto"/>
            <w:right w:val="none" w:sz="0" w:space="0" w:color="auto"/>
          </w:divBdr>
          <w:divsChild>
            <w:div w:id="385884841">
              <w:marLeft w:val="0"/>
              <w:marRight w:val="0"/>
              <w:marTop w:val="0"/>
              <w:marBottom w:val="35"/>
              <w:divBdr>
                <w:top w:val="none" w:sz="0" w:space="0" w:color="auto"/>
                <w:left w:val="none" w:sz="0" w:space="0" w:color="auto"/>
                <w:bottom w:val="none" w:sz="0" w:space="0" w:color="auto"/>
                <w:right w:val="none" w:sz="0" w:space="0" w:color="auto"/>
              </w:divBdr>
              <w:divsChild>
                <w:div w:id="2077587568">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1272542">
      <w:bodyDiv w:val="1"/>
      <w:marLeft w:val="0"/>
      <w:marRight w:val="0"/>
      <w:marTop w:val="0"/>
      <w:marBottom w:val="0"/>
      <w:divBdr>
        <w:top w:val="none" w:sz="0" w:space="0" w:color="auto"/>
        <w:left w:val="none" w:sz="0" w:space="0" w:color="auto"/>
        <w:bottom w:val="none" w:sz="0" w:space="0" w:color="auto"/>
        <w:right w:val="none" w:sz="0" w:space="0" w:color="auto"/>
      </w:divBdr>
    </w:div>
    <w:div w:id="2096200571">
      <w:bodyDiv w:val="1"/>
      <w:marLeft w:val="0"/>
      <w:marRight w:val="0"/>
      <w:marTop w:val="0"/>
      <w:marBottom w:val="0"/>
      <w:divBdr>
        <w:top w:val="none" w:sz="0" w:space="0" w:color="auto"/>
        <w:left w:val="none" w:sz="0" w:space="0" w:color="auto"/>
        <w:bottom w:val="none" w:sz="0" w:space="0" w:color="auto"/>
        <w:right w:val="none" w:sz="0" w:space="0" w:color="auto"/>
      </w:divBdr>
    </w:div>
    <w:div w:id="2125423419">
      <w:bodyDiv w:val="1"/>
      <w:marLeft w:val="0"/>
      <w:marRight w:val="0"/>
      <w:marTop w:val="0"/>
      <w:marBottom w:val="0"/>
      <w:divBdr>
        <w:top w:val="none" w:sz="0" w:space="0" w:color="auto"/>
        <w:left w:val="none" w:sz="0" w:space="0" w:color="auto"/>
        <w:bottom w:val="none" w:sz="0" w:space="0" w:color="auto"/>
        <w:right w:val="none" w:sz="0" w:space="0" w:color="auto"/>
      </w:divBdr>
    </w:div>
    <w:div w:id="214619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E:\file2\New%20air%20interface\research\5G%20HW%20contribution%20plan\R1-xxxxxx_scenarios_and_design_of_num_v02%20com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8A01F-B3E2-4C69-AF3C-FF024D3C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R1-xxxxxx_scenarios_and_design_of_num_v02 comments</Template>
  <TotalTime>13</TotalTime>
  <Pages>7</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Zhongfeng Li</dc:creator>
  <cp:lastModifiedBy>Huawei</cp:lastModifiedBy>
  <cp:revision>13</cp:revision>
  <cp:lastPrinted>2016-08-05T22:08:00Z</cp:lastPrinted>
  <dcterms:created xsi:type="dcterms:W3CDTF">2016-09-30T14:01:00Z</dcterms:created>
  <dcterms:modified xsi:type="dcterms:W3CDTF">2016-09-30T16:35:00Z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(3)/PiDZ8B7R8gPKIkqUsEpCUfkJIRxy+LdvLn6I1XO70p8gyhLGN28O3+MTlevHk685HrWKjHv
JYM7o8R+cA2LWeZ3xQXxCNzHSksluHh+ROkLMPrR1h/zkCv/mB+siMpcQsCPQA7O2MZLxrkh
pDJmXyKyKP8V5Ni84yrF71DswljIpKg3xK5J9jNIFp0ozXqjAzgQrZ90IwpNxuvERNBQVjrK
3J4Z3QPqVab3iVGRAj</vt:lpwstr>
  </property>
  <property fmtid="{D5CDD505-2E9C-101B-9397-08002B2CF9AE}" pid="13" name="_2015_ms_pID_725343_00">
    <vt:lpwstr>_2015_ms_pID_725343</vt:lpwstr>
  </property>
  <property fmtid="{D5CDD505-2E9C-101B-9397-08002B2CF9AE}" pid="14" name="_2015_ms_pID_7253431">
    <vt:lpwstr>1O7ZIxwAQ6sssy9aiiSEbqd53/JnoioAjSLlS3ZXG+5x55yKU+oeqM
PhMdocW+UKDym/DFUskI5JSZqYCVd07iktwNJe8EnXuMiWG3UZIPH4SFy9OdkNbVbH43P0Nn
viL2GewhgfhhGmSZYxc+opOF3QvagOpC5T7R6qsF73J8jfWQ7e5KPsvEw+G5XYuxMoslrFAh
VWxcGLnbaIS1poCIQg2BWUgpzOCQiZLJoYnn</vt:lpwstr>
  </property>
  <property fmtid="{D5CDD505-2E9C-101B-9397-08002B2CF9AE}" pid="15" name="_2015_ms_pID_7253431_00">
    <vt:lpwstr>_2015_ms_pID_7253431</vt:lpwstr>
  </property>
  <property fmtid="{D5CDD505-2E9C-101B-9397-08002B2CF9AE}" pid="16" name="_2015_ms_pID_7253432">
    <vt:lpwstr>Z4lJAx8ctKdP46BV32U9i/++dBmMsKvXwOXu
/bCoNv1vBKjQG2xbLLEOLQPLtUFWvQ==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1475252523</vt:lpwstr>
  </property>
</Properties>
</file>