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42B9E" w14:textId="138B9780" w:rsidR="002243CD" w:rsidRPr="002243CD" w:rsidRDefault="002243CD" w:rsidP="002243CD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bookmarkStart w:id="1" w:name="_Hlk145670493"/>
      <w:r w:rsidRPr="002243CD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2243C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243C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243C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2243CD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30</w:t>
      </w:r>
    </w:p>
    <w:p w14:paraId="177A03B3" w14:textId="77777777" w:rsidR="002243CD" w:rsidRPr="002243CD" w:rsidRDefault="002243CD" w:rsidP="002243C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243C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2243CD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2243CD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2243CD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2243C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2243CD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2243CD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2243C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3EEC9F74" w14:textId="77777777" w:rsidR="002243CD" w:rsidRPr="002243CD" w:rsidRDefault="002243CD" w:rsidP="002243C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14BBB2E0" w14:textId="479F24FC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C780D">
        <w:rPr>
          <w:b/>
          <w:i/>
          <w:noProof/>
          <w:sz w:val="28"/>
        </w:rPr>
        <w:t>7336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DBC4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48419698" w14:textId="2E40FA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09" w:rsidRPr="00D01209">
        <w:rPr>
          <w:rFonts w:ascii="Arial" w:hAnsi="Arial" w:cs="Arial"/>
          <w:b/>
          <w:bCs/>
          <w:sz w:val="24"/>
          <w:szCs w:val="24"/>
        </w:rPr>
        <w:t>R2-2411114</w:t>
      </w:r>
      <w:r w:rsidR="00C51F26">
        <w:rPr>
          <w:rFonts w:ascii="Arial" w:hAnsi="Arial" w:cs="Arial"/>
          <w:b/>
          <w:bCs/>
          <w:sz w:val="24"/>
          <w:szCs w:val="24"/>
        </w:rPr>
        <w:t>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173B2E7F" w14:textId="78503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5473797B" w14:textId="6895EC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A9EB31" w:rsidR="00B97703" w:rsidRPr="002243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243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2243CD">
        <w:rPr>
          <w:rFonts w:ascii="Arial" w:hAnsi="Arial" w:cs="Arial"/>
          <w:b/>
          <w:sz w:val="22"/>
          <w:szCs w:val="22"/>
          <w:lang w:val="fr-FR"/>
        </w:rPr>
        <w:tab/>
      </w:r>
      <w:bookmarkStart w:id="7" w:name="OLE_LINK12"/>
      <w:bookmarkStart w:id="8" w:name="OLE_LINK13"/>
      <w:bookmarkStart w:id="9" w:name="OLE_LINK14"/>
      <w:r w:rsidR="00181255" w:rsidRPr="002243CD">
        <w:rPr>
          <w:rFonts w:ascii="Arial" w:hAnsi="Arial" w:cs="Arial"/>
          <w:b/>
          <w:sz w:val="22"/>
          <w:szCs w:val="22"/>
          <w:lang w:val="fr-FR"/>
        </w:rPr>
        <w:t>SA5</w:t>
      </w:r>
      <w:bookmarkEnd w:id="7"/>
      <w:bookmarkEnd w:id="8"/>
      <w:bookmarkEnd w:id="9"/>
    </w:p>
    <w:p w14:paraId="07E5011C" w14:textId="5AAFC645" w:rsidR="00B97703" w:rsidRPr="002243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243CD">
        <w:rPr>
          <w:rFonts w:ascii="Arial" w:hAnsi="Arial" w:cs="Arial"/>
          <w:b/>
          <w:sz w:val="22"/>
          <w:szCs w:val="22"/>
          <w:lang w:val="fr-FR"/>
        </w:rPr>
        <w:t>To:</w:t>
      </w:r>
      <w:r w:rsidRPr="002243CD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0" w:name="OLE_LINK42"/>
      <w:bookmarkStart w:id="11" w:name="OLE_LINK43"/>
      <w:bookmarkStart w:id="12" w:name="OLE_LINK44"/>
      <w:r w:rsidR="00181255" w:rsidRPr="002243CD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bookmarkEnd w:id="10"/>
      <w:bookmarkEnd w:id="11"/>
      <w:bookmarkEnd w:id="12"/>
      <w:r w:rsidR="00410BD9" w:rsidRPr="002243CD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7768506E" w14:textId="25FBC666" w:rsidR="00B97703" w:rsidRPr="002243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OLE_LINK45"/>
      <w:bookmarkStart w:id="14" w:name="OLE_LINK46"/>
      <w:r w:rsidRPr="002243CD">
        <w:rPr>
          <w:rFonts w:ascii="Arial" w:hAnsi="Arial" w:cs="Arial"/>
          <w:b/>
          <w:sz w:val="22"/>
          <w:szCs w:val="22"/>
          <w:lang w:val="fr-FR"/>
        </w:rPr>
        <w:t>Cc:</w:t>
      </w:r>
      <w:r w:rsidRPr="002243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81255" w:rsidRPr="002243CD">
        <w:rPr>
          <w:rFonts w:ascii="Arial" w:hAnsi="Arial" w:cs="Arial"/>
          <w:b/>
          <w:bCs/>
          <w:sz w:val="22"/>
          <w:szCs w:val="22"/>
          <w:lang w:val="fr-FR"/>
        </w:rPr>
        <w:t xml:space="preserve">TSG SA, SA2, SA3, </w:t>
      </w:r>
      <w:r w:rsidR="00410BD9" w:rsidRPr="002243CD">
        <w:rPr>
          <w:rFonts w:ascii="Arial" w:hAnsi="Arial" w:cs="Arial"/>
          <w:b/>
          <w:bCs/>
          <w:sz w:val="22"/>
          <w:szCs w:val="22"/>
          <w:lang w:val="fr-FR"/>
        </w:rPr>
        <w:t>RAN1, RAN</w:t>
      </w:r>
      <w:r w:rsidR="00181255" w:rsidRPr="002243CD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13"/>
    <w:bookmarkEnd w:id="14"/>
    <w:p w14:paraId="77E2942D" w14:textId="77777777" w:rsidR="00B97703" w:rsidRPr="002243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5A97CAA" w14:textId="038C7F5B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72E01C4" w14:textId="68B85EB6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98F8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084DAC" w14:textId="3FC7B12B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 xml:space="preserve">. </w:t>
      </w:r>
    </w:p>
    <w:p w14:paraId="0D3B6D4B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3BDC7C03" w14:textId="6EA14DA2" w:rsidR="00B4490E" w:rsidRDefault="001C7C14" w:rsidP="00B4490E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32D0BEFB" w14:textId="77777777" w:rsidR="00B4490E" w:rsidRPr="00B4490E" w:rsidRDefault="00B4490E" w:rsidP="000F6242">
      <w:pPr>
        <w:rPr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BBD0A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 w:rsidR="00D012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DFC64E8" w14:textId="0C6D7555" w:rsidR="00B97703" w:rsidRPr="00017F23" w:rsidRDefault="00B97703" w:rsidP="00405CF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>SA5 asked RAN2 to take into account of the information and inform SA5 of the related RAN2 working progress</w:t>
      </w:r>
      <w:r w:rsidR="000C41A4">
        <w:rPr>
          <w:lang w:val="en-US"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21FBDC" w14:textId="77777777" w:rsidR="00782B02" w:rsidRDefault="00782B02">
      <w:pPr>
        <w:spacing w:after="0"/>
      </w:pPr>
      <w:r>
        <w:separator/>
      </w:r>
    </w:p>
  </w:endnote>
  <w:endnote w:type="continuationSeparator" w:id="0">
    <w:p w14:paraId="59CC7647" w14:textId="77777777" w:rsidR="00782B02" w:rsidRDefault="00782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2B9C2" w14:textId="77777777" w:rsidR="00782B02" w:rsidRDefault="00782B02">
      <w:pPr>
        <w:spacing w:after="0"/>
      </w:pPr>
      <w:r>
        <w:separator/>
      </w:r>
    </w:p>
  </w:footnote>
  <w:footnote w:type="continuationSeparator" w:id="0">
    <w:p w14:paraId="306522AB" w14:textId="77777777" w:rsidR="00782B02" w:rsidRDefault="00782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19345910">
    <w:abstractNumId w:val="8"/>
  </w:num>
  <w:num w:numId="2" w16cid:durableId="520709470">
    <w:abstractNumId w:val="6"/>
  </w:num>
  <w:num w:numId="3" w16cid:durableId="1110977496">
    <w:abstractNumId w:val="4"/>
  </w:num>
  <w:num w:numId="4" w16cid:durableId="1663660790">
    <w:abstractNumId w:val="3"/>
  </w:num>
  <w:num w:numId="5" w16cid:durableId="1677616316">
    <w:abstractNumId w:val="2"/>
  </w:num>
  <w:num w:numId="6" w16cid:durableId="842403038">
    <w:abstractNumId w:val="1"/>
  </w:num>
  <w:num w:numId="7" w16cid:durableId="877013462">
    <w:abstractNumId w:val="0"/>
  </w:num>
  <w:num w:numId="8" w16cid:durableId="955796228">
    <w:abstractNumId w:val="7"/>
  </w:num>
  <w:num w:numId="9" w16cid:durableId="499319117">
    <w:abstractNumId w:val="5"/>
  </w:num>
  <w:num w:numId="10" w16cid:durableId="15087006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67BB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B14F2"/>
    <w:rsid w:val="001C7C14"/>
    <w:rsid w:val="00207862"/>
    <w:rsid w:val="002243CD"/>
    <w:rsid w:val="00226381"/>
    <w:rsid w:val="0024702B"/>
    <w:rsid w:val="00264862"/>
    <w:rsid w:val="002869FE"/>
    <w:rsid w:val="0029690D"/>
    <w:rsid w:val="002F1940"/>
    <w:rsid w:val="00304054"/>
    <w:rsid w:val="00320434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D146E"/>
    <w:rsid w:val="005D76CE"/>
    <w:rsid w:val="006052AD"/>
    <w:rsid w:val="00620FC6"/>
    <w:rsid w:val="00642E8A"/>
    <w:rsid w:val="006C5F4A"/>
    <w:rsid w:val="006C780D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80E6D"/>
    <w:rsid w:val="00782B02"/>
    <w:rsid w:val="007B5F6A"/>
    <w:rsid w:val="007C5CA2"/>
    <w:rsid w:val="007E45DA"/>
    <w:rsid w:val="007F4F92"/>
    <w:rsid w:val="00807803"/>
    <w:rsid w:val="00810857"/>
    <w:rsid w:val="00817B54"/>
    <w:rsid w:val="0083466C"/>
    <w:rsid w:val="00847D10"/>
    <w:rsid w:val="00865DE2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E1B3E"/>
    <w:rsid w:val="00B07B55"/>
    <w:rsid w:val="00B4490E"/>
    <w:rsid w:val="00B51E7D"/>
    <w:rsid w:val="00B726DA"/>
    <w:rsid w:val="00B9052B"/>
    <w:rsid w:val="00B97703"/>
    <w:rsid w:val="00B9796D"/>
    <w:rsid w:val="00BB0A72"/>
    <w:rsid w:val="00BB1EFC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C7B6C"/>
    <w:rsid w:val="00CF40AE"/>
    <w:rsid w:val="00CF6087"/>
    <w:rsid w:val="00D01209"/>
    <w:rsid w:val="00D0487D"/>
    <w:rsid w:val="00D72161"/>
    <w:rsid w:val="00D8590E"/>
    <w:rsid w:val="00D87FEA"/>
    <w:rsid w:val="00D9593C"/>
    <w:rsid w:val="00DB24E2"/>
    <w:rsid w:val="00DD2537"/>
    <w:rsid w:val="00DE4BEA"/>
    <w:rsid w:val="00E21BBA"/>
    <w:rsid w:val="00E4765A"/>
    <w:rsid w:val="00E73497"/>
    <w:rsid w:val="00E86C14"/>
    <w:rsid w:val="00EF524E"/>
    <w:rsid w:val="00F0517C"/>
    <w:rsid w:val="00F133D0"/>
    <w:rsid w:val="00F25496"/>
    <w:rsid w:val="00F55F48"/>
    <w:rsid w:val="00F667CF"/>
    <w:rsid w:val="00F803BE"/>
    <w:rsid w:val="00F91E64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219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CR3397</cp:lastModifiedBy>
  <cp:revision>5</cp:revision>
  <cp:lastPrinted>2002-04-23T07:10:00Z</cp:lastPrinted>
  <dcterms:created xsi:type="dcterms:W3CDTF">2024-11-22T14:06:00Z</dcterms:created>
  <dcterms:modified xsi:type="dcterms:W3CDTF">2025-01-13T15:35:00Z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