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6DDA2" w14:textId="33B24C55" w:rsidR="005046B5" w:rsidRPr="005046B5" w:rsidRDefault="005046B5" w:rsidP="00B9143B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Pr="00DF61C3">
        <w:rPr>
          <w:rFonts w:ascii="Arial" w:eastAsia="DengXian" w:hAnsi="Arial" w:cs="Arial" w:hint="eastAsia"/>
          <w:b/>
          <w:sz w:val="28"/>
          <w:szCs w:val="28"/>
        </w:rPr>
        <w:t>1</w:t>
      </w:r>
      <w:r w:rsidRPr="00DF61C3">
        <w:rPr>
          <w:rFonts w:ascii="Arial" w:eastAsia="DengXian" w:hAnsi="Arial" w:cs="Arial"/>
          <w:b/>
          <w:sz w:val="28"/>
          <w:szCs w:val="28"/>
        </w:rPr>
        <w:t>8</w:t>
      </w:r>
      <w:r w:rsidR="00B9143B">
        <w:rPr>
          <w:rFonts w:ascii="Arial" w:eastAsia="DengXian" w:hAnsi="Arial" w:cs="Arial"/>
          <w:b/>
          <w:sz w:val="28"/>
          <w:szCs w:val="28"/>
        </w:rPr>
        <w:t>b</w:t>
      </w:r>
      <w:r w:rsidR="00B9143B">
        <w:rPr>
          <w:rFonts w:ascii="Arial" w:eastAsia="DengXian" w:hAnsi="Arial" w:cs="Arial"/>
          <w:b/>
          <w:sz w:val="28"/>
          <w:szCs w:val="28"/>
        </w:rPr>
        <w:tab/>
        <w:t xml:space="preserve">        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FA6ECE" w:rsidRPr="00FA6ECE">
        <w:rPr>
          <w:rFonts w:ascii="Arial" w:eastAsia="DengXian" w:hAnsi="Arial" w:cs="Arial"/>
          <w:b/>
          <w:bCs/>
          <w:sz w:val="28"/>
          <w:szCs w:val="28"/>
        </w:rPr>
        <w:t>240891</w:t>
      </w:r>
      <w:r w:rsidR="00FA6ECE">
        <w:rPr>
          <w:rFonts w:ascii="Arial" w:eastAsia="DengXian" w:hAnsi="Arial" w:cs="Arial"/>
          <w:b/>
          <w:bCs/>
          <w:sz w:val="28"/>
          <w:szCs w:val="28"/>
        </w:rPr>
        <w:t>4</w:t>
      </w:r>
    </w:p>
    <w:p w14:paraId="322F5738" w14:textId="2EE35DB6" w:rsidR="003612A6" w:rsidRPr="00FB31F9" w:rsidRDefault="009B244D" w:rsidP="00DD7B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9B244D">
        <w:rPr>
          <w:rFonts w:cs="Arial"/>
          <w:noProof w:val="0"/>
          <w:sz w:val="28"/>
          <w:szCs w:val="28"/>
        </w:rPr>
        <w:t>Hefei, China, October 14th – 18th, 2024</w:t>
      </w: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39DC608F" w14:textId="44C090AB" w:rsidR="00701C41" w:rsidRDefault="004E3939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="00701C41">
        <w:rPr>
          <w:rFonts w:ascii="Arial" w:hAnsi="Arial" w:cs="Arial"/>
          <w:b/>
          <w:sz w:val="22"/>
          <w:szCs w:val="22"/>
        </w:rPr>
        <w:t xml:space="preserve"> </w:t>
      </w:r>
      <w:r w:rsidR="00701C41">
        <w:rPr>
          <w:rFonts w:ascii="Arial" w:hAnsi="Arial" w:cs="Arial"/>
          <w:b/>
          <w:sz w:val="22"/>
          <w:szCs w:val="22"/>
        </w:rPr>
        <w:tab/>
      </w:r>
      <w:r w:rsidR="00C52852" w:rsidRPr="00F014BE">
        <w:rPr>
          <w:rFonts w:ascii="Arial" w:hAnsi="Arial" w:cs="Arial"/>
          <w:bCs/>
          <w:sz w:val="22"/>
          <w:szCs w:val="22"/>
        </w:rPr>
        <w:t xml:space="preserve">[DRAFT] </w:t>
      </w:r>
      <w:r w:rsidR="00701C41" w:rsidRPr="00E414E9">
        <w:rPr>
          <w:rFonts w:ascii="Arial" w:hAnsi="Arial" w:cs="Arial"/>
          <w:bCs/>
          <w:sz w:val="22"/>
          <w:szCs w:val="22"/>
        </w:rPr>
        <w:t xml:space="preserve">Reply LS </w:t>
      </w:r>
      <w:r w:rsidR="00D91A52" w:rsidRPr="00D91A52">
        <w:rPr>
          <w:rFonts w:ascii="Arial" w:hAnsi="Arial" w:cs="Arial"/>
          <w:bCs/>
          <w:sz w:val="21"/>
        </w:rPr>
        <w:t>on IUC Scheme-2 and Random Selection</w:t>
      </w:r>
    </w:p>
    <w:p w14:paraId="176FEEDD" w14:textId="77777777" w:rsidR="00701C41" w:rsidRPr="003B26D6" w:rsidRDefault="00701C41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</w:p>
    <w:p w14:paraId="2AAE4818" w14:textId="11DEDE4C" w:rsidR="00B97703" w:rsidRPr="00E414E9" w:rsidRDefault="00545A16" w:rsidP="00BA4586">
      <w:pPr>
        <w:spacing w:after="60"/>
        <w:ind w:left="1985" w:hanging="1985"/>
        <w:jc w:val="both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545A16">
        <w:rPr>
          <w:rFonts w:ascii="Arial" w:hAnsi="Arial" w:cs="Arial"/>
          <w:b/>
          <w:bCs/>
          <w:sz w:val="22"/>
          <w:szCs w:val="22"/>
          <w:lang w:val="en-GB"/>
        </w:rPr>
        <w:t>Response to:</w:t>
      </w:r>
      <w:r w:rsidR="00701C41">
        <w:rPr>
          <w:rFonts w:ascii="Arial" w:hAnsi="Arial" w:cs="Arial"/>
          <w:b/>
          <w:sz w:val="22"/>
          <w:szCs w:val="22"/>
          <w:lang w:val="en-GB"/>
        </w:rPr>
        <w:tab/>
      </w:r>
      <w:r w:rsidRPr="00E414E9">
        <w:rPr>
          <w:rFonts w:ascii="Arial" w:hAnsi="Arial" w:cs="Arial"/>
          <w:bCs/>
          <w:sz w:val="22"/>
          <w:szCs w:val="22"/>
          <w:lang w:val="en-GB"/>
        </w:rPr>
        <w:t>R1-</w:t>
      </w:r>
      <w:r w:rsidR="00684A27" w:rsidRPr="00684A27">
        <w:rPr>
          <w:rFonts w:ascii="Arial" w:hAnsi="Arial" w:cs="Arial"/>
          <w:bCs/>
          <w:sz w:val="22"/>
          <w:szCs w:val="22"/>
          <w:lang w:val="en-GB"/>
        </w:rPr>
        <w:t>2407589</w:t>
      </w:r>
      <w:r w:rsidR="00684A27" w:rsidRPr="00684A27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E414E9">
        <w:rPr>
          <w:rFonts w:ascii="Arial" w:hAnsi="Arial" w:cs="Arial"/>
          <w:bCs/>
          <w:sz w:val="22"/>
          <w:szCs w:val="22"/>
          <w:lang w:val="en-GB"/>
        </w:rPr>
        <w:t>(R</w:t>
      </w:r>
      <w:r w:rsidR="002E2FAB">
        <w:rPr>
          <w:rFonts w:ascii="Arial" w:hAnsi="Arial" w:cs="Arial"/>
          <w:bCs/>
          <w:sz w:val="22"/>
          <w:szCs w:val="22"/>
          <w:lang w:val="en-GB"/>
        </w:rPr>
        <w:t>2</w:t>
      </w:r>
      <w:r w:rsidRPr="00E414E9">
        <w:rPr>
          <w:rFonts w:ascii="Arial" w:hAnsi="Arial" w:cs="Arial"/>
          <w:bCs/>
          <w:sz w:val="22"/>
          <w:szCs w:val="22"/>
          <w:lang w:val="en-GB"/>
        </w:rPr>
        <w:t>-</w:t>
      </w:r>
      <w:r w:rsidR="000534D4" w:rsidRPr="000534D4">
        <w:rPr>
          <w:rFonts w:ascii="Arial" w:hAnsi="Arial" w:cs="Arial"/>
          <w:bCs/>
          <w:sz w:val="22"/>
          <w:szCs w:val="22"/>
          <w:lang w:val="en-GB"/>
        </w:rPr>
        <w:t>2407591</w:t>
      </w:r>
      <w:r w:rsidRPr="00E414E9">
        <w:rPr>
          <w:rFonts w:ascii="Arial" w:hAnsi="Arial" w:cs="Arial"/>
          <w:bCs/>
          <w:sz w:val="22"/>
          <w:szCs w:val="22"/>
          <w:lang w:val="en-GB"/>
        </w:rPr>
        <w:t>)</w:t>
      </w:r>
    </w:p>
    <w:p w14:paraId="7B107C0F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E414E9">
        <w:rPr>
          <w:rFonts w:ascii="Arial" w:hAnsi="Arial" w:cs="Arial"/>
          <w:sz w:val="22"/>
          <w:szCs w:val="22"/>
        </w:rPr>
        <w:t>Rel-1</w:t>
      </w:r>
      <w:r w:rsidR="0009727C" w:rsidRPr="00E414E9">
        <w:rPr>
          <w:rFonts w:ascii="Arial" w:hAnsi="Arial" w:cs="Arial"/>
          <w:sz w:val="22"/>
          <w:szCs w:val="22"/>
        </w:rPr>
        <w:t>8</w:t>
      </w:r>
    </w:p>
    <w:bookmarkEnd w:id="2"/>
    <w:bookmarkEnd w:id="3"/>
    <w:bookmarkEnd w:id="4"/>
    <w:p w14:paraId="42744642" w14:textId="5CA44EA6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6880" w:rsidRPr="00B16880">
        <w:rPr>
          <w:rFonts w:ascii="Arial" w:hAnsi="Arial" w:cs="Arial"/>
          <w:sz w:val="22"/>
          <w:szCs w:val="22"/>
        </w:rPr>
        <w:t>NR_SL_enh</w:t>
      </w:r>
      <w:proofErr w:type="spellEnd"/>
      <w:r w:rsidR="00B16880" w:rsidRPr="00B16880">
        <w:rPr>
          <w:rFonts w:ascii="Arial" w:hAnsi="Arial" w:cs="Arial"/>
          <w:sz w:val="22"/>
          <w:szCs w:val="22"/>
        </w:rPr>
        <w:t>-Core</w:t>
      </w:r>
    </w:p>
    <w:p w14:paraId="0FCC55BE" w14:textId="77777777" w:rsidR="00B97703" w:rsidRPr="00C2338D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7BA67015" w:rsidR="00B97703" w:rsidRPr="00E414E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Source: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057766">
        <w:rPr>
          <w:rFonts w:ascii="Arial" w:hAnsi="Arial" w:cs="Arial"/>
          <w:bCs/>
          <w:sz w:val="22"/>
          <w:szCs w:val="22"/>
        </w:rPr>
        <w:t xml:space="preserve"> </w:t>
      </w:r>
      <w:proofErr w:type="gramStart"/>
      <w:r w:rsidR="0047794A">
        <w:rPr>
          <w:rFonts w:ascii="Arial" w:hAnsi="Arial" w:cs="Arial"/>
          <w:bCs/>
          <w:sz w:val="22"/>
          <w:szCs w:val="22"/>
        </w:rPr>
        <w:t>Ericsson[</w:t>
      </w:r>
      <w:proofErr w:type="gramEnd"/>
      <w:r w:rsidR="00496FA7" w:rsidRPr="00E414E9">
        <w:rPr>
          <w:rFonts w:ascii="Arial" w:hAnsi="Arial" w:cs="Arial"/>
          <w:bCs/>
          <w:sz w:val="22"/>
          <w:szCs w:val="22"/>
        </w:rPr>
        <w:t>RAN1</w:t>
      </w:r>
      <w:r w:rsidR="0047794A">
        <w:rPr>
          <w:rFonts w:ascii="Arial" w:hAnsi="Arial" w:cs="Arial"/>
          <w:bCs/>
          <w:sz w:val="22"/>
          <w:szCs w:val="22"/>
        </w:rPr>
        <w:t>]</w:t>
      </w:r>
    </w:p>
    <w:p w14:paraId="422617AD" w14:textId="2A49E283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To: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3B26D6" w:rsidRPr="00E414E9">
        <w:rPr>
          <w:rFonts w:ascii="Arial" w:hAnsi="Arial" w:cs="Arial" w:hint="eastAsia"/>
          <w:bCs/>
          <w:sz w:val="22"/>
          <w:szCs w:val="22"/>
        </w:rPr>
        <w:t>RAN</w:t>
      </w:r>
      <w:r w:rsidR="0047794A">
        <w:rPr>
          <w:rFonts w:ascii="Arial" w:hAnsi="Arial" w:cs="Arial"/>
          <w:bCs/>
          <w:sz w:val="22"/>
          <w:szCs w:val="22"/>
        </w:rPr>
        <w:t>2</w:t>
      </w:r>
    </w:p>
    <w:p w14:paraId="4A672103" w14:textId="5C113C1C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47794A">
        <w:rPr>
          <w:rFonts w:ascii="Arial" w:hAnsi="Arial" w:cs="Arial"/>
          <w:bCs/>
          <w:sz w:val="22"/>
          <w:szCs w:val="22"/>
        </w:rPr>
        <w:t xml:space="preserve"> 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77777777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207F90B2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E65A56" w:rsidRPr="00501150">
        <w:rPr>
          <w:rFonts w:ascii="Arial" w:hAnsi="Arial" w:cs="Arial"/>
          <w:sz w:val="22"/>
          <w:szCs w:val="22"/>
        </w:rPr>
        <w:t>Florent Munier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28E5F1F5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proofErr w:type="spellStart"/>
      <w:proofErr w:type="gramStart"/>
      <w:r w:rsidR="00E65A56" w:rsidRPr="00501150">
        <w:rPr>
          <w:rFonts w:ascii="Arial" w:hAnsi="Arial" w:cs="Arial"/>
          <w:bCs/>
          <w:sz w:val="22"/>
          <w:szCs w:val="22"/>
        </w:rPr>
        <w:t>florent.munier</w:t>
      </w:r>
      <w:proofErr w:type="spellEnd"/>
      <w:proofErr w:type="gramEnd"/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@</w:t>
      </w:r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258B03" w14:textId="7F3FF53F" w:rsidR="00CB03AF" w:rsidRPr="00FE01F4" w:rsidRDefault="009A5D47" w:rsidP="00A66E74">
      <w:pPr>
        <w:spacing w:after="120" w:line="260" w:lineRule="exact"/>
        <w:jc w:val="both"/>
        <w:rPr>
          <w:rFonts w:ascii="Arial" w:eastAsia="DengXian" w:hAnsi="Arial" w:cs="Arial"/>
          <w:bCs/>
          <w:iCs/>
        </w:rPr>
      </w:pPr>
      <w:r w:rsidRPr="001C398A">
        <w:t xml:space="preserve">RAN1 thanks </w:t>
      </w:r>
      <w:r w:rsidR="003B26D6">
        <w:t>R</w:t>
      </w:r>
      <w:r w:rsidR="0009727C">
        <w:t>A</w:t>
      </w:r>
      <w:r w:rsidR="003B26D6">
        <w:t>N</w:t>
      </w:r>
      <w:r w:rsidR="00045E38">
        <w:t xml:space="preserve">2 </w:t>
      </w:r>
      <w:r w:rsidRPr="001C398A">
        <w:t>for the</w:t>
      </w:r>
      <w:r w:rsidR="008A4170">
        <w:t xml:space="preserve"> </w:t>
      </w:r>
      <w:r w:rsidRPr="001C398A">
        <w:t xml:space="preserve">LS </w:t>
      </w:r>
      <w:r w:rsidR="004F4C99">
        <w:t>on</w:t>
      </w:r>
      <w:r w:rsidR="00611469" w:rsidRPr="00321C6A">
        <w:t xml:space="preserve"> </w:t>
      </w:r>
      <w:r w:rsidR="00B16880" w:rsidRPr="00D91A52">
        <w:rPr>
          <w:rFonts w:ascii="Arial" w:hAnsi="Arial" w:cs="Arial"/>
          <w:bCs/>
          <w:sz w:val="21"/>
        </w:rPr>
        <w:t>Scheme-2 and Random Selection</w:t>
      </w:r>
      <w:r w:rsidR="00F14144" w:rsidRPr="00611469">
        <w:t>.</w:t>
      </w:r>
      <w:r w:rsidR="00A66E74">
        <w:t xml:space="preserve">  RAN1 has discussed the issue and has the following reply:</w:t>
      </w:r>
      <w:r w:rsidR="00FE01F4">
        <w:t xml:space="preserve"> </w:t>
      </w:r>
    </w:p>
    <w:p w14:paraId="08B2D617" w14:textId="71EBADAB" w:rsidR="00591A25" w:rsidRPr="001C5917" w:rsidRDefault="006F1253" w:rsidP="00B16880">
      <w:pPr>
        <w:pStyle w:val="ListParagraph"/>
        <w:numPr>
          <w:ilvl w:val="0"/>
          <w:numId w:val="43"/>
        </w:numPr>
        <w:spacing w:beforeLines="50" w:before="120"/>
        <w:contextualSpacing w:val="0"/>
        <w:jc w:val="both"/>
        <w:rPr>
          <w:bCs/>
          <w:lang w:bidi="ar"/>
        </w:rPr>
      </w:pPr>
      <w:r>
        <w:rPr>
          <w:b/>
          <w:lang w:bidi="ar"/>
        </w:rPr>
        <w:t xml:space="preserve">For </w:t>
      </w:r>
      <w:r w:rsidR="00591A25" w:rsidRPr="006F1253">
        <w:rPr>
          <w:b/>
          <w:lang w:bidi="ar"/>
        </w:rPr>
        <w:t xml:space="preserve">Q1: </w:t>
      </w:r>
      <w:r w:rsidR="00B16880">
        <w:rPr>
          <w:bCs/>
          <w:lang w:bidi="ar"/>
        </w:rPr>
        <w:t xml:space="preserve"> </w:t>
      </w:r>
      <w:r w:rsidR="00CB03AF">
        <w:rPr>
          <w:rFonts w:ascii="Arial" w:eastAsia="DengXian" w:hAnsi="Arial" w:cs="Arial" w:hint="eastAsia"/>
          <w:bCs/>
          <w:iCs/>
        </w:rPr>
        <w:t xml:space="preserve">configuration of both </w:t>
      </w:r>
      <w:r w:rsidR="00CB03AF">
        <w:rPr>
          <w:rFonts w:ascii="Arial" w:eastAsia="DengXian" w:hAnsi="Arial" w:cs="Arial"/>
          <w:bCs/>
          <w:iCs/>
        </w:rPr>
        <w:t xml:space="preserve">Inter-UE coordination scheme-2 </w:t>
      </w:r>
      <w:r w:rsidR="00CB03AF">
        <w:rPr>
          <w:rFonts w:ascii="Arial" w:eastAsia="DengXian" w:hAnsi="Arial" w:cs="Arial" w:hint="eastAsia"/>
          <w:bCs/>
          <w:iCs/>
        </w:rPr>
        <w:t>and</w:t>
      </w:r>
      <w:r w:rsidR="00CB03AF">
        <w:rPr>
          <w:rFonts w:ascii="Arial" w:eastAsia="DengXian" w:hAnsi="Arial" w:cs="Arial"/>
          <w:bCs/>
          <w:iCs/>
        </w:rPr>
        <w:t xml:space="preserve"> random-selection</w:t>
      </w:r>
      <w:r w:rsidR="00FE01F4">
        <w:rPr>
          <w:rFonts w:ascii="Arial" w:eastAsia="DengXian" w:hAnsi="Arial" w:cs="Arial"/>
          <w:bCs/>
          <w:iCs/>
        </w:rPr>
        <w:t xml:space="preserve"> in the same resource pool</w:t>
      </w:r>
      <w:r w:rsidR="00CB03AF">
        <w:rPr>
          <w:rFonts w:ascii="Arial" w:eastAsia="DengXian" w:hAnsi="Arial" w:cs="Arial"/>
          <w:bCs/>
          <w:iCs/>
        </w:rPr>
        <w:t>,</w:t>
      </w:r>
      <w:r w:rsidR="00CB03AF">
        <w:rPr>
          <w:rFonts w:ascii="Arial" w:eastAsia="DengXian" w:hAnsi="Arial" w:cs="Arial" w:hint="eastAsia"/>
          <w:bCs/>
          <w:iCs/>
        </w:rPr>
        <w:t xml:space="preserve"> for </w:t>
      </w:r>
      <w:r w:rsidR="00CB03AF">
        <w:rPr>
          <w:rFonts w:ascii="Arial" w:eastAsia="DengXian" w:hAnsi="Arial" w:cs="Arial"/>
          <w:bCs/>
          <w:iCs/>
        </w:rPr>
        <w:t xml:space="preserve">both </w:t>
      </w:r>
      <w:r w:rsidR="00CB03AF">
        <w:rPr>
          <w:rFonts w:ascii="Arial" w:eastAsia="DengXian" w:hAnsi="Arial" w:cs="Arial" w:hint="eastAsia"/>
          <w:bCs/>
          <w:iCs/>
        </w:rPr>
        <w:t>normal resource pool and for exceptional resource pool</w:t>
      </w:r>
      <w:r w:rsidR="00CB03AF">
        <w:rPr>
          <w:rFonts w:ascii="Arial" w:eastAsia="DengXian" w:hAnsi="Arial" w:cs="Arial"/>
          <w:bCs/>
          <w:iCs/>
        </w:rPr>
        <w:t xml:space="preserve">, is not supported. </w:t>
      </w:r>
    </w:p>
    <w:p w14:paraId="7F439325" w14:textId="77777777" w:rsidR="00A66E74" w:rsidRDefault="00A66E74" w:rsidP="00495EE1">
      <w:pPr>
        <w:spacing w:after="120" w:line="260" w:lineRule="exact"/>
        <w:jc w:val="both"/>
      </w:pPr>
    </w:p>
    <w:p w14:paraId="5B9D1952" w14:textId="52CB7E1B" w:rsidR="00A66E74" w:rsidRDefault="001C5917" w:rsidP="001C5917">
      <w:pPr>
        <w:spacing w:after="120" w:line="260" w:lineRule="exact"/>
        <w:jc w:val="both"/>
      </w:pPr>
      <w:r>
        <w:t xml:space="preserve">  </w:t>
      </w: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2C4E3A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04AC">
        <w:rPr>
          <w:rFonts w:ascii="Arial" w:hAnsi="Arial" w:cs="Arial"/>
          <w:b/>
        </w:rPr>
        <w:t>RAN</w:t>
      </w:r>
      <w:r w:rsidR="00E35013">
        <w:rPr>
          <w:rFonts w:ascii="Arial" w:hAnsi="Arial" w:cs="Arial"/>
          <w:b/>
        </w:rPr>
        <w:t>2</w:t>
      </w:r>
      <w:r w:rsidR="005E04AC">
        <w:rPr>
          <w:rFonts w:ascii="Arial" w:hAnsi="Arial" w:cs="Arial"/>
          <w:b/>
        </w:rPr>
        <w:t xml:space="preserve"> </w:t>
      </w:r>
    </w:p>
    <w:p w14:paraId="49E8E915" w14:textId="210B8BD0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1C5917">
        <w:rPr>
          <w:color w:val="000000"/>
        </w:rPr>
        <w:t>2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 xml:space="preserve">to take the above </w:t>
      </w:r>
      <w:r w:rsidR="007E6613">
        <w:rPr>
          <w:color w:val="000000"/>
        </w:rPr>
        <w:t>answer</w:t>
      </w:r>
      <w:r w:rsidR="00E35013">
        <w:rPr>
          <w:color w:val="000000"/>
        </w:rPr>
        <w:t>s</w:t>
      </w:r>
      <w:r w:rsidR="00380B70" w:rsidRPr="005378D0">
        <w:rPr>
          <w:color w:val="000000"/>
        </w:rPr>
        <w:t xml:space="preserve"> into consideration in their future work</w:t>
      </w:r>
      <w:r w:rsidR="00707D00">
        <w:rPr>
          <w:color w:val="000000"/>
        </w:rPr>
        <w:t>.</w:t>
      </w:r>
      <w:r w:rsidR="007E6613">
        <w:rPr>
          <w:color w:val="000000"/>
        </w:rPr>
        <w:t xml:space="preserve"> </w:t>
      </w: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47A35D" w14:textId="473C65AC" w:rsidR="00EF2219" w:rsidRPr="00EF2219" w:rsidRDefault="00EF2219" w:rsidP="00EF2219">
      <w:pPr>
        <w:tabs>
          <w:tab w:val="left" w:pos="402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Pr="002346DE">
        <w:rPr>
          <w:rFonts w:ascii="Arial" w:hAnsi="Arial" w:cs="Arial"/>
          <w:bCs/>
        </w:rPr>
        <w:t xml:space="preserve"> </w:t>
      </w:r>
      <w:r w:rsidRPr="00E95D48">
        <w:rPr>
          <w:rFonts w:ascii="Arial" w:hAnsi="Arial" w:cs="Arial"/>
          <w:bCs/>
        </w:rPr>
        <w:t>WG1 Meeting #11</w:t>
      </w:r>
      <w:r>
        <w:rPr>
          <w:rFonts w:ascii="Arial" w:hAnsi="Arial" w:cs="Arial" w:hint="eastAsia"/>
          <w:bCs/>
        </w:rPr>
        <w:t xml:space="preserve">9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 xml:space="preserve">November 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>8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 w:hint="eastAsia"/>
        </w:rPr>
        <w:t>22,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 w:hint="eastAsia"/>
        </w:rPr>
        <w:t xml:space="preserve">              </w:t>
      </w:r>
      <w:r>
        <w:rPr>
          <w:rFonts w:ascii="Arial" w:hAnsi="Arial" w:cs="Arial"/>
        </w:rPr>
        <w:tab/>
      </w:r>
      <w:hyperlink r:id="rId10" w:tgtFrame="_blank" w:history="1">
        <w:r w:rsidRPr="00EF2219">
          <w:rPr>
            <w:rFonts w:ascii="Arial" w:hAnsi="Arial" w:cs="Arial"/>
          </w:rPr>
          <w:t>Orlando</w:t>
        </w:r>
      </w:hyperlink>
      <w:r w:rsidR="00BE54AB">
        <w:rPr>
          <w:rFonts w:ascii="Arial" w:hAnsi="Arial" w:cs="Arial"/>
        </w:rPr>
        <w:t>, USA</w:t>
      </w: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61B575" w14:textId="77777777" w:rsidR="003E18A5" w:rsidRDefault="003E18A5">
      <w:r>
        <w:separator/>
      </w:r>
    </w:p>
  </w:endnote>
  <w:endnote w:type="continuationSeparator" w:id="0">
    <w:p w14:paraId="31FA89DC" w14:textId="77777777" w:rsidR="003E18A5" w:rsidRDefault="003E1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6339D" w14:textId="77777777" w:rsidR="003E18A5" w:rsidRDefault="003E18A5">
      <w:r>
        <w:separator/>
      </w:r>
    </w:p>
  </w:footnote>
  <w:footnote w:type="continuationSeparator" w:id="0">
    <w:p w14:paraId="0991CF8C" w14:textId="77777777" w:rsidR="003E18A5" w:rsidRDefault="003E1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65AB5"/>
    <w:multiLevelType w:val="multilevel"/>
    <w:tmpl w:val="5238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0419E8"/>
    <w:multiLevelType w:val="multilevel"/>
    <w:tmpl w:val="16BEC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8B73482"/>
    <w:multiLevelType w:val="multilevel"/>
    <w:tmpl w:val="80E8EA22"/>
    <w:lvl w:ilvl="0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5604D5D"/>
    <w:multiLevelType w:val="multilevel"/>
    <w:tmpl w:val="65604D5D"/>
    <w:lvl w:ilvl="0">
      <w:numFmt w:val="bullet"/>
      <w:lvlText w:val="-"/>
      <w:lvlJc w:val="left"/>
      <w:pPr>
        <w:ind w:left="1266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33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690707">
    <w:abstractNumId w:val="31"/>
  </w:num>
  <w:num w:numId="2" w16cid:durableId="1008025849">
    <w:abstractNumId w:val="26"/>
  </w:num>
  <w:num w:numId="3" w16cid:durableId="1912083128">
    <w:abstractNumId w:val="20"/>
  </w:num>
  <w:num w:numId="4" w16cid:durableId="1569341119">
    <w:abstractNumId w:val="8"/>
  </w:num>
  <w:num w:numId="5" w16cid:durableId="853230366">
    <w:abstractNumId w:val="25"/>
  </w:num>
  <w:num w:numId="6" w16cid:durableId="2040233653">
    <w:abstractNumId w:val="2"/>
  </w:num>
  <w:num w:numId="7" w16cid:durableId="1884099301">
    <w:abstractNumId w:val="41"/>
  </w:num>
  <w:num w:numId="8" w16cid:durableId="697120294">
    <w:abstractNumId w:val="10"/>
  </w:num>
  <w:num w:numId="9" w16cid:durableId="1715230622">
    <w:abstractNumId w:val="22"/>
  </w:num>
  <w:num w:numId="10" w16cid:durableId="953751426">
    <w:abstractNumId w:val="43"/>
  </w:num>
  <w:num w:numId="11" w16cid:durableId="953291991">
    <w:abstractNumId w:val="7"/>
  </w:num>
  <w:num w:numId="12" w16cid:durableId="238908521">
    <w:abstractNumId w:val="3"/>
  </w:num>
  <w:num w:numId="13" w16cid:durableId="1698382594">
    <w:abstractNumId w:val="12"/>
  </w:num>
  <w:num w:numId="14" w16cid:durableId="148789712">
    <w:abstractNumId w:val="4"/>
  </w:num>
  <w:num w:numId="15" w16cid:durableId="967474205">
    <w:abstractNumId w:val="9"/>
  </w:num>
  <w:num w:numId="16" w16cid:durableId="1958558050">
    <w:abstractNumId w:val="29"/>
  </w:num>
  <w:num w:numId="17" w16cid:durableId="1305085900">
    <w:abstractNumId w:val="37"/>
  </w:num>
  <w:num w:numId="18" w16cid:durableId="925307102">
    <w:abstractNumId w:val="17"/>
  </w:num>
  <w:num w:numId="19" w16cid:durableId="661278338">
    <w:abstractNumId w:val="30"/>
  </w:num>
  <w:num w:numId="20" w16cid:durableId="1149784107">
    <w:abstractNumId w:val="24"/>
  </w:num>
  <w:num w:numId="21" w16cid:durableId="1716812621">
    <w:abstractNumId w:val="0"/>
  </w:num>
  <w:num w:numId="22" w16cid:durableId="970935431">
    <w:abstractNumId w:val="34"/>
  </w:num>
  <w:num w:numId="23" w16cid:durableId="1447431402">
    <w:abstractNumId w:val="19"/>
  </w:num>
  <w:num w:numId="24" w16cid:durableId="1772966060">
    <w:abstractNumId w:val="5"/>
  </w:num>
  <w:num w:numId="25" w16cid:durableId="42872869">
    <w:abstractNumId w:val="6"/>
  </w:num>
  <w:num w:numId="26" w16cid:durableId="1480221811">
    <w:abstractNumId w:val="42"/>
  </w:num>
  <w:num w:numId="27" w16cid:durableId="801070849">
    <w:abstractNumId w:val="11"/>
  </w:num>
  <w:num w:numId="28" w16cid:durableId="475073000">
    <w:abstractNumId w:val="16"/>
  </w:num>
  <w:num w:numId="29" w16cid:durableId="1038748175">
    <w:abstractNumId w:val="33"/>
  </w:num>
  <w:num w:numId="30" w16cid:durableId="1061827824">
    <w:abstractNumId w:val="40"/>
  </w:num>
  <w:num w:numId="31" w16cid:durableId="90517126">
    <w:abstractNumId w:val="21"/>
  </w:num>
  <w:num w:numId="32" w16cid:durableId="1830176302">
    <w:abstractNumId w:val="39"/>
  </w:num>
  <w:num w:numId="33" w16cid:durableId="488909877">
    <w:abstractNumId w:val="36"/>
  </w:num>
  <w:num w:numId="34" w16cid:durableId="1250505936">
    <w:abstractNumId w:val="14"/>
  </w:num>
  <w:num w:numId="35" w16cid:durableId="699861561">
    <w:abstractNumId w:val="1"/>
  </w:num>
  <w:num w:numId="36" w16cid:durableId="1834566896">
    <w:abstractNumId w:val="15"/>
  </w:num>
  <w:num w:numId="37" w16cid:durableId="908342431">
    <w:abstractNumId w:val="35"/>
  </w:num>
  <w:num w:numId="38" w16cid:durableId="1634208620">
    <w:abstractNumId w:val="38"/>
  </w:num>
  <w:num w:numId="39" w16cid:durableId="845824399">
    <w:abstractNumId w:val="27"/>
  </w:num>
  <w:num w:numId="40" w16cid:durableId="2044482124">
    <w:abstractNumId w:val="13"/>
  </w:num>
  <w:num w:numId="41" w16cid:durableId="742333866">
    <w:abstractNumId w:val="28"/>
  </w:num>
  <w:num w:numId="42" w16cid:durableId="1935093921">
    <w:abstractNumId w:val="23"/>
  </w:num>
  <w:num w:numId="43" w16cid:durableId="1319070024">
    <w:abstractNumId w:val="18"/>
  </w:num>
  <w:num w:numId="44" w16cid:durableId="1203595692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B85"/>
    <w:rsid w:val="00070165"/>
    <w:rsid w:val="000739CF"/>
    <w:rsid w:val="00091A17"/>
    <w:rsid w:val="0009446F"/>
    <w:rsid w:val="00094E50"/>
    <w:rsid w:val="0009727C"/>
    <w:rsid w:val="0009795D"/>
    <w:rsid w:val="000A0D88"/>
    <w:rsid w:val="000B5C68"/>
    <w:rsid w:val="000B7A57"/>
    <w:rsid w:val="000C0663"/>
    <w:rsid w:val="000D434D"/>
    <w:rsid w:val="000E2F6B"/>
    <w:rsid w:val="000E68D0"/>
    <w:rsid w:val="000F3984"/>
    <w:rsid w:val="000F55C1"/>
    <w:rsid w:val="000F5E74"/>
    <w:rsid w:val="000F6242"/>
    <w:rsid w:val="00110E88"/>
    <w:rsid w:val="00111D3E"/>
    <w:rsid w:val="001216F1"/>
    <w:rsid w:val="00122A0E"/>
    <w:rsid w:val="00146E55"/>
    <w:rsid w:val="00147886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409FA"/>
    <w:rsid w:val="00245A14"/>
    <w:rsid w:val="00252EFA"/>
    <w:rsid w:val="002575B3"/>
    <w:rsid w:val="00265502"/>
    <w:rsid w:val="00271827"/>
    <w:rsid w:val="002722FD"/>
    <w:rsid w:val="002775C9"/>
    <w:rsid w:val="002953FE"/>
    <w:rsid w:val="002A0039"/>
    <w:rsid w:val="002A4858"/>
    <w:rsid w:val="002B1B25"/>
    <w:rsid w:val="002B62D8"/>
    <w:rsid w:val="002B7768"/>
    <w:rsid w:val="002C11D4"/>
    <w:rsid w:val="002D0BEA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115BA"/>
    <w:rsid w:val="004122A7"/>
    <w:rsid w:val="004136D6"/>
    <w:rsid w:val="00422F60"/>
    <w:rsid w:val="00430BF6"/>
    <w:rsid w:val="00433500"/>
    <w:rsid w:val="00433F71"/>
    <w:rsid w:val="00440D43"/>
    <w:rsid w:val="00441CA8"/>
    <w:rsid w:val="00445DCA"/>
    <w:rsid w:val="00455153"/>
    <w:rsid w:val="004619BB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5EE1"/>
    <w:rsid w:val="00496FA7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20823"/>
    <w:rsid w:val="00532F79"/>
    <w:rsid w:val="00537231"/>
    <w:rsid w:val="005378D0"/>
    <w:rsid w:val="005406D5"/>
    <w:rsid w:val="00545443"/>
    <w:rsid w:val="005455B0"/>
    <w:rsid w:val="00545A16"/>
    <w:rsid w:val="0055772A"/>
    <w:rsid w:val="005611A4"/>
    <w:rsid w:val="0056474B"/>
    <w:rsid w:val="005650A6"/>
    <w:rsid w:val="0057375B"/>
    <w:rsid w:val="00576E55"/>
    <w:rsid w:val="00591A25"/>
    <w:rsid w:val="00595236"/>
    <w:rsid w:val="00596A43"/>
    <w:rsid w:val="005A0AE4"/>
    <w:rsid w:val="005A6756"/>
    <w:rsid w:val="005C258D"/>
    <w:rsid w:val="005C6F6D"/>
    <w:rsid w:val="005D1199"/>
    <w:rsid w:val="005E04AC"/>
    <w:rsid w:val="005E1902"/>
    <w:rsid w:val="005E67B1"/>
    <w:rsid w:val="005F2BD0"/>
    <w:rsid w:val="005F6B24"/>
    <w:rsid w:val="005F7459"/>
    <w:rsid w:val="005F7F79"/>
    <w:rsid w:val="00602726"/>
    <w:rsid w:val="00603661"/>
    <w:rsid w:val="00611469"/>
    <w:rsid w:val="00630528"/>
    <w:rsid w:val="00632846"/>
    <w:rsid w:val="00645452"/>
    <w:rsid w:val="00651453"/>
    <w:rsid w:val="00652888"/>
    <w:rsid w:val="0065540A"/>
    <w:rsid w:val="00666CA2"/>
    <w:rsid w:val="00675444"/>
    <w:rsid w:val="00682F16"/>
    <w:rsid w:val="00684A27"/>
    <w:rsid w:val="00687721"/>
    <w:rsid w:val="00691AD8"/>
    <w:rsid w:val="00692BF3"/>
    <w:rsid w:val="006966BB"/>
    <w:rsid w:val="006A3842"/>
    <w:rsid w:val="006A6D82"/>
    <w:rsid w:val="006B0901"/>
    <w:rsid w:val="006B2F93"/>
    <w:rsid w:val="006B3576"/>
    <w:rsid w:val="006B35F0"/>
    <w:rsid w:val="006C0243"/>
    <w:rsid w:val="006C0E15"/>
    <w:rsid w:val="006C49CE"/>
    <w:rsid w:val="006C5C1E"/>
    <w:rsid w:val="006D6606"/>
    <w:rsid w:val="006D6953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7704F"/>
    <w:rsid w:val="00780D9D"/>
    <w:rsid w:val="00784085"/>
    <w:rsid w:val="00786996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40395"/>
    <w:rsid w:val="008443C5"/>
    <w:rsid w:val="008646B8"/>
    <w:rsid w:val="00866343"/>
    <w:rsid w:val="008710F4"/>
    <w:rsid w:val="0087131F"/>
    <w:rsid w:val="008727EC"/>
    <w:rsid w:val="00872B73"/>
    <w:rsid w:val="00880B50"/>
    <w:rsid w:val="00887A83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C22"/>
    <w:rsid w:val="0097783B"/>
    <w:rsid w:val="009816A5"/>
    <w:rsid w:val="0098481F"/>
    <w:rsid w:val="00997412"/>
    <w:rsid w:val="0099764C"/>
    <w:rsid w:val="009A5D47"/>
    <w:rsid w:val="009B1A6E"/>
    <w:rsid w:val="009B244D"/>
    <w:rsid w:val="009B39C8"/>
    <w:rsid w:val="009B4326"/>
    <w:rsid w:val="009C288C"/>
    <w:rsid w:val="009C2C75"/>
    <w:rsid w:val="009C5697"/>
    <w:rsid w:val="009E00CA"/>
    <w:rsid w:val="009E5A41"/>
    <w:rsid w:val="009F2214"/>
    <w:rsid w:val="00A13A57"/>
    <w:rsid w:val="00A15FF8"/>
    <w:rsid w:val="00A162C8"/>
    <w:rsid w:val="00A24F32"/>
    <w:rsid w:val="00A27A78"/>
    <w:rsid w:val="00A52C43"/>
    <w:rsid w:val="00A55697"/>
    <w:rsid w:val="00A567F0"/>
    <w:rsid w:val="00A62658"/>
    <w:rsid w:val="00A66E74"/>
    <w:rsid w:val="00A70D64"/>
    <w:rsid w:val="00A826F0"/>
    <w:rsid w:val="00A82A46"/>
    <w:rsid w:val="00A83C7E"/>
    <w:rsid w:val="00A91EC0"/>
    <w:rsid w:val="00AA4546"/>
    <w:rsid w:val="00AB0394"/>
    <w:rsid w:val="00AB1EE2"/>
    <w:rsid w:val="00AB7E2E"/>
    <w:rsid w:val="00AC42C5"/>
    <w:rsid w:val="00AC566F"/>
    <w:rsid w:val="00AE6F3D"/>
    <w:rsid w:val="00AF0813"/>
    <w:rsid w:val="00AF1DEA"/>
    <w:rsid w:val="00AF47CC"/>
    <w:rsid w:val="00AF7F6A"/>
    <w:rsid w:val="00B04F13"/>
    <w:rsid w:val="00B16880"/>
    <w:rsid w:val="00B256E2"/>
    <w:rsid w:val="00B26B24"/>
    <w:rsid w:val="00B34B61"/>
    <w:rsid w:val="00B3754A"/>
    <w:rsid w:val="00B4343C"/>
    <w:rsid w:val="00B46A32"/>
    <w:rsid w:val="00B47443"/>
    <w:rsid w:val="00B57DD9"/>
    <w:rsid w:val="00B77BD8"/>
    <w:rsid w:val="00B80376"/>
    <w:rsid w:val="00B83ABD"/>
    <w:rsid w:val="00B86267"/>
    <w:rsid w:val="00B87998"/>
    <w:rsid w:val="00B90C8D"/>
    <w:rsid w:val="00B9143B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52852"/>
    <w:rsid w:val="00C52A72"/>
    <w:rsid w:val="00C642AC"/>
    <w:rsid w:val="00C65F2F"/>
    <w:rsid w:val="00C76F53"/>
    <w:rsid w:val="00C8016C"/>
    <w:rsid w:val="00C817DA"/>
    <w:rsid w:val="00C82023"/>
    <w:rsid w:val="00C92951"/>
    <w:rsid w:val="00C94071"/>
    <w:rsid w:val="00CA0163"/>
    <w:rsid w:val="00CA35A4"/>
    <w:rsid w:val="00CA5613"/>
    <w:rsid w:val="00CB03AF"/>
    <w:rsid w:val="00CB20C5"/>
    <w:rsid w:val="00CB23C4"/>
    <w:rsid w:val="00CB6EDC"/>
    <w:rsid w:val="00CC2C56"/>
    <w:rsid w:val="00CC6AFD"/>
    <w:rsid w:val="00CD3B45"/>
    <w:rsid w:val="00CD634E"/>
    <w:rsid w:val="00CF0B0A"/>
    <w:rsid w:val="00CF6087"/>
    <w:rsid w:val="00D065E2"/>
    <w:rsid w:val="00D10BA2"/>
    <w:rsid w:val="00D23B5F"/>
    <w:rsid w:val="00D248E5"/>
    <w:rsid w:val="00D31716"/>
    <w:rsid w:val="00D41574"/>
    <w:rsid w:val="00D55B2E"/>
    <w:rsid w:val="00D70CE9"/>
    <w:rsid w:val="00D74AEC"/>
    <w:rsid w:val="00D840A0"/>
    <w:rsid w:val="00D912AB"/>
    <w:rsid w:val="00D91A52"/>
    <w:rsid w:val="00D974C6"/>
    <w:rsid w:val="00DA2DFA"/>
    <w:rsid w:val="00DA311F"/>
    <w:rsid w:val="00DC046A"/>
    <w:rsid w:val="00DC09FD"/>
    <w:rsid w:val="00DC0BA8"/>
    <w:rsid w:val="00DC1470"/>
    <w:rsid w:val="00DC3BD6"/>
    <w:rsid w:val="00DD5B7E"/>
    <w:rsid w:val="00DD64DD"/>
    <w:rsid w:val="00DD7B5D"/>
    <w:rsid w:val="00DF16DE"/>
    <w:rsid w:val="00DF3532"/>
    <w:rsid w:val="00DF7CDE"/>
    <w:rsid w:val="00E00F60"/>
    <w:rsid w:val="00E11179"/>
    <w:rsid w:val="00E208DE"/>
    <w:rsid w:val="00E272D9"/>
    <w:rsid w:val="00E35013"/>
    <w:rsid w:val="00E414E9"/>
    <w:rsid w:val="00E422C3"/>
    <w:rsid w:val="00E422E0"/>
    <w:rsid w:val="00E54B0F"/>
    <w:rsid w:val="00E55BC0"/>
    <w:rsid w:val="00E623DE"/>
    <w:rsid w:val="00E63650"/>
    <w:rsid w:val="00E64BED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446"/>
    <w:rsid w:val="00E92518"/>
    <w:rsid w:val="00E95D48"/>
    <w:rsid w:val="00EA094F"/>
    <w:rsid w:val="00EA2C37"/>
    <w:rsid w:val="00EA5F4A"/>
    <w:rsid w:val="00EB2E28"/>
    <w:rsid w:val="00EB4BE3"/>
    <w:rsid w:val="00EB7AC5"/>
    <w:rsid w:val="00EC3E2C"/>
    <w:rsid w:val="00ED1E4B"/>
    <w:rsid w:val="00EE0255"/>
    <w:rsid w:val="00EE23AC"/>
    <w:rsid w:val="00EE27B0"/>
    <w:rsid w:val="00EE2AA2"/>
    <w:rsid w:val="00EE6006"/>
    <w:rsid w:val="00EE6D47"/>
    <w:rsid w:val="00EF2219"/>
    <w:rsid w:val="00F014BE"/>
    <w:rsid w:val="00F01F5C"/>
    <w:rsid w:val="00F030BC"/>
    <w:rsid w:val="00F07126"/>
    <w:rsid w:val="00F14144"/>
    <w:rsid w:val="00F236A5"/>
    <w:rsid w:val="00F24C84"/>
    <w:rsid w:val="00F43315"/>
    <w:rsid w:val="00F52F8D"/>
    <w:rsid w:val="00F54733"/>
    <w:rsid w:val="00F61B46"/>
    <w:rsid w:val="00F6462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806"/>
    <w:rsid w:val="00FB6194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Specification-Group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C:\Users\aiming\AppData\Roaming\Microsoft\Templates\3gpp_70.dot</Template>
  <TotalTime>20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Florent Munier</cp:lastModifiedBy>
  <cp:revision>42</cp:revision>
  <cp:lastPrinted>2002-04-23T07:10:00Z</cp:lastPrinted>
  <dcterms:created xsi:type="dcterms:W3CDTF">2024-08-21T10:04:00Z</dcterms:created>
  <dcterms:modified xsi:type="dcterms:W3CDTF">2024-10-04T19:58:00Z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