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A151" w14:textId="6EE64801" w:rsidR="0071516F" w:rsidRPr="00253C75" w:rsidRDefault="0071516F" w:rsidP="0071516F">
      <w:pPr>
        <w:pStyle w:val="3GPPHeader"/>
        <w:spacing w:after="60"/>
        <w:rPr>
          <w:szCs w:val="24"/>
          <w:lang w:val="en-US"/>
        </w:rPr>
      </w:pPr>
      <w:r w:rsidRPr="00253C75">
        <w:rPr>
          <w:szCs w:val="24"/>
          <w:lang w:val="en-US"/>
        </w:rPr>
        <w:t>3GPP TSG-RAN WG1 Meeting #</w:t>
      </w:r>
      <w:r w:rsidR="00FF4BE9">
        <w:rPr>
          <w:szCs w:val="24"/>
          <w:lang w:val="en-US"/>
        </w:rPr>
        <w:t>114</w:t>
      </w:r>
      <w:r w:rsidR="00A20BA3">
        <w:rPr>
          <w:szCs w:val="24"/>
          <w:lang w:val="en-US"/>
        </w:rPr>
        <w:t>-bis</w:t>
      </w:r>
      <w:r w:rsidRPr="00253C75">
        <w:rPr>
          <w:szCs w:val="24"/>
          <w:lang w:val="en-US"/>
        </w:rPr>
        <w:tab/>
        <w:t>R1-</w:t>
      </w:r>
      <w:r w:rsidR="008110BF" w:rsidRPr="00253C75">
        <w:rPr>
          <w:szCs w:val="24"/>
          <w:lang w:val="en-US"/>
        </w:rPr>
        <w:t>23</w:t>
      </w:r>
      <w:r w:rsidR="00253C75" w:rsidRPr="00253C75">
        <w:rPr>
          <w:szCs w:val="24"/>
          <w:lang w:val="en-US"/>
        </w:rPr>
        <w:t>0</w:t>
      </w:r>
      <w:r w:rsidR="00A20BA3">
        <w:rPr>
          <w:szCs w:val="24"/>
          <w:lang w:val="en-US"/>
        </w:rPr>
        <w:t>9985</w:t>
      </w:r>
    </w:p>
    <w:p w14:paraId="0E137F34" w14:textId="6BB1FC86" w:rsidR="00787226" w:rsidRPr="00253C75" w:rsidRDefault="00FF765F" w:rsidP="0071516F">
      <w:pPr>
        <w:pStyle w:val="3GPPHeader"/>
      </w:pPr>
      <w:r>
        <w:t>Xiamen, China</w:t>
      </w:r>
      <w:r w:rsidR="00787226" w:rsidRPr="00253C75">
        <w:t xml:space="preserve">, </w:t>
      </w:r>
      <w:r w:rsidR="00A20BA3">
        <w:t>9</w:t>
      </w:r>
      <w:r w:rsidR="00A20BA3" w:rsidRPr="00A20BA3">
        <w:rPr>
          <w:vertAlign w:val="superscript"/>
        </w:rPr>
        <w:t>th</w:t>
      </w:r>
      <w:r w:rsidR="00FF4BE9">
        <w:t xml:space="preserve"> – </w:t>
      </w:r>
      <w:r w:rsidR="00A20BA3">
        <w:t>13</w:t>
      </w:r>
      <w:r w:rsidR="00FF4BE9" w:rsidRPr="00FF4BE9">
        <w:rPr>
          <w:vertAlign w:val="superscript"/>
        </w:rPr>
        <w:t>th</w:t>
      </w:r>
      <w:r w:rsidR="00FF4BE9">
        <w:t xml:space="preserve"> </w:t>
      </w:r>
      <w:r w:rsidR="00A20BA3">
        <w:t>October</w:t>
      </w:r>
      <w:r w:rsidR="00787226" w:rsidRPr="00253C75">
        <w:t xml:space="preserve"> 2023</w:t>
      </w:r>
    </w:p>
    <w:p w14:paraId="3C6869D1" w14:textId="0ED85052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253C75">
        <w:rPr>
          <w:sz w:val="22"/>
          <w:szCs w:val="22"/>
          <w:lang w:val="en-US"/>
        </w:rPr>
        <w:t>Agenda Item:</w:t>
      </w:r>
      <w:r w:rsidRPr="00253C75">
        <w:rPr>
          <w:sz w:val="22"/>
          <w:szCs w:val="22"/>
          <w:lang w:val="en-US"/>
        </w:rPr>
        <w:tab/>
      </w:r>
      <w:r w:rsidR="00A20BA3">
        <w:rPr>
          <w:sz w:val="22"/>
          <w:szCs w:val="22"/>
          <w:lang w:val="en-US"/>
        </w:rPr>
        <w:t>8.15.2</w:t>
      </w:r>
    </w:p>
    <w:p w14:paraId="0CB055DD" w14:textId="1314848B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BE4E92">
        <w:rPr>
          <w:sz w:val="22"/>
          <w:szCs w:val="22"/>
        </w:rPr>
        <w:t>MediaTek</w:t>
      </w:r>
      <w:r w:rsidR="00885A26">
        <w:rPr>
          <w:sz w:val="22"/>
          <w:szCs w:val="22"/>
        </w:rPr>
        <w:t xml:space="preserve"> Inc.</w:t>
      </w:r>
    </w:p>
    <w:p w14:paraId="63DAB814" w14:textId="40D0756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20BA3">
        <w:rPr>
          <w:sz w:val="22"/>
          <w:szCs w:val="22"/>
        </w:rPr>
        <w:t>Evaluation</w:t>
      </w:r>
      <w:r w:rsidR="00FF4BE9">
        <w:rPr>
          <w:sz w:val="22"/>
          <w:szCs w:val="22"/>
        </w:rPr>
        <w:t xml:space="preserve"> results for IoT NTN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09FE4FCF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D9D446C" w14:textId="60459EBC" w:rsidR="00F36667" w:rsidRPr="006623C4" w:rsidRDefault="006623C4" w:rsidP="007C2DF3">
      <w:pPr>
        <w:pStyle w:val="3GPPNormalText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 xml:space="preserve">In this contribution we provide </w:t>
      </w:r>
      <w:r w:rsidR="00A20BA3">
        <w:rPr>
          <w:rFonts w:asciiTheme="minorHAnsi" w:hAnsiTheme="minorHAnsi" w:cstheme="minorHAnsi"/>
          <w:sz w:val="22"/>
          <w:szCs w:val="22"/>
          <w:lang w:val="en-GB"/>
        </w:rPr>
        <w:t>updated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evaluation results for IoT NTN (NB-IoT) fulfilment of the Connection Density requirement for IMT-2020 satellite RIT</w:t>
      </w:r>
      <w:r w:rsidR="00DB6247">
        <w:rPr>
          <w:rFonts w:asciiTheme="minorHAnsi" w:hAnsiTheme="minorHAnsi" w:cstheme="minorHAnsi"/>
          <w:sz w:val="22"/>
          <w:szCs w:val="22"/>
          <w:lang w:val="en-GB"/>
        </w:rPr>
        <w:t>.</w:t>
      </w:r>
    </w:p>
    <w:p w14:paraId="19FDA894" w14:textId="328D15AC" w:rsidR="002D2773" w:rsidRDefault="00BE4E92" w:rsidP="002D2773">
      <w:pPr>
        <w:pStyle w:val="Heading1"/>
      </w:pPr>
      <w:r>
        <w:t>2</w:t>
      </w:r>
      <w:r w:rsidR="002D2773">
        <w:tab/>
      </w:r>
      <w:r>
        <w:t>Discussion</w:t>
      </w:r>
    </w:p>
    <w:p w14:paraId="6B202A67" w14:textId="5E24D6BA" w:rsidR="00B85492" w:rsidRPr="00D21D24" w:rsidRDefault="004574C9" w:rsidP="00D21D24">
      <w:pPr>
        <w:pStyle w:val="Heading2"/>
        <w:spacing w:before="0"/>
        <w:rPr>
          <w:lang w:eastAsia="ko-KR"/>
        </w:rPr>
      </w:pPr>
      <w:r>
        <w:rPr>
          <w:lang w:eastAsia="ko-KR"/>
        </w:rPr>
        <w:t>2</w:t>
      </w:r>
      <w:r w:rsidR="00BE4E92">
        <w:rPr>
          <w:lang w:eastAsia="ko-KR"/>
        </w:rPr>
        <w:t>.1</w:t>
      </w:r>
      <w:r w:rsidR="00BE4E92">
        <w:rPr>
          <w:lang w:eastAsia="ko-KR"/>
        </w:rPr>
        <w:tab/>
      </w:r>
      <w:r w:rsidR="00A157A6">
        <w:rPr>
          <w:lang w:eastAsia="ko-KR"/>
        </w:rPr>
        <w:t>ITU-R requirement for Connection Density</w:t>
      </w:r>
    </w:p>
    <w:p w14:paraId="534107F5" w14:textId="4777208D" w:rsidR="008863F9" w:rsidRDefault="00BE4E92" w:rsidP="002D2773">
      <w:pPr>
        <w:rPr>
          <w:rFonts w:asciiTheme="minorHAnsi" w:eastAsia="Malgun Gothic" w:hAnsiTheme="minorHAnsi" w:cstheme="minorHAnsi"/>
          <w:sz w:val="22"/>
          <w:szCs w:val="22"/>
          <w:lang w:eastAsia="ko-KR"/>
        </w:rPr>
      </w:pPr>
      <w:r>
        <w:rPr>
          <w:rFonts w:asciiTheme="minorHAnsi" w:eastAsia="Malgun Gothic" w:hAnsiTheme="minorHAnsi" w:cstheme="minorHAnsi"/>
          <w:sz w:val="22"/>
          <w:szCs w:val="22"/>
          <w:lang w:eastAsia="ko-KR"/>
        </w:rPr>
        <w:t>The Connection Density requirement is defined as the following</w:t>
      </w:r>
      <w:r w:rsidR="001E5BE4">
        <w:rPr>
          <w:rFonts w:asciiTheme="minorHAnsi" w:eastAsia="Malgun Gothic" w:hAnsiTheme="minorHAnsi" w:cstheme="minorHAnsi"/>
          <w:sz w:val="22"/>
          <w:szCs w:val="22"/>
          <w:lang w:eastAsia="ko-KR"/>
        </w:rPr>
        <w:t xml:space="preserve"> in [1]</w:t>
      </w:r>
      <w:r>
        <w:rPr>
          <w:rFonts w:asciiTheme="minorHAnsi" w:eastAsia="Malgun Gothic" w:hAnsiTheme="minorHAnsi" w:cstheme="minorHAnsi"/>
          <w:sz w:val="22"/>
          <w:szCs w:val="22"/>
          <w:lang w:eastAsia="ko-KR"/>
        </w:rPr>
        <w:t xml:space="preserve">:  </w:t>
      </w:r>
    </w:p>
    <w:p w14:paraId="50ECE946" w14:textId="77777777" w:rsidR="00BE4E92" w:rsidRPr="00FD5B8F" w:rsidRDefault="00BE4E92" w:rsidP="00BE4E92">
      <w:pPr>
        <w:ind w:left="567"/>
        <w:rPr>
          <w:rFonts w:eastAsia="Malgun Gothic"/>
          <w:i/>
          <w:iCs/>
          <w:szCs w:val="24"/>
          <w:lang w:eastAsia="ko-KR"/>
        </w:rPr>
      </w:pPr>
      <w:r w:rsidRPr="00FD5B8F">
        <w:rPr>
          <w:rFonts w:eastAsia="Malgun Gothic"/>
          <w:i/>
          <w:iCs/>
          <w:szCs w:val="24"/>
          <w:lang w:eastAsia="ko-KR"/>
        </w:rPr>
        <w:t>Connection density is the total number of devices fulfilling a specific quality of service (QoS) per unit area (per km</w:t>
      </w:r>
      <w:r w:rsidRPr="00FD5B8F">
        <w:rPr>
          <w:rFonts w:eastAsia="Malgun Gothic"/>
          <w:i/>
          <w:iCs/>
          <w:szCs w:val="24"/>
          <w:vertAlign w:val="superscript"/>
          <w:lang w:eastAsia="ko-KR"/>
        </w:rPr>
        <w:t>2</w:t>
      </w:r>
      <w:r w:rsidRPr="00FD5B8F">
        <w:rPr>
          <w:rFonts w:eastAsia="Malgun Gothic"/>
          <w:i/>
          <w:iCs/>
          <w:szCs w:val="24"/>
          <w:lang w:eastAsia="ko-KR"/>
        </w:rPr>
        <w:t>). A connection density of at least 500 devices per km</w:t>
      </w:r>
      <w:r w:rsidRPr="00FD5B8F">
        <w:rPr>
          <w:rFonts w:eastAsia="Malgun Gothic"/>
          <w:i/>
          <w:iCs/>
          <w:szCs w:val="24"/>
          <w:vertAlign w:val="superscript"/>
          <w:lang w:eastAsia="ko-KR"/>
        </w:rPr>
        <w:t>2</w:t>
      </w:r>
      <w:r w:rsidRPr="00FD5B8F">
        <w:rPr>
          <w:rFonts w:eastAsia="Malgun Gothic"/>
          <w:i/>
          <w:iCs/>
          <w:szCs w:val="24"/>
          <w:lang w:eastAsia="ko-KR"/>
        </w:rPr>
        <w:t xml:space="preserve"> should be supported. The requirement was derived assuming up to and including a 30 MHz bandwidth.</w:t>
      </w:r>
    </w:p>
    <w:p w14:paraId="2BBDF11B" w14:textId="77777777" w:rsidR="00BE4E92" w:rsidRPr="00FD5B8F" w:rsidRDefault="00BE4E92" w:rsidP="00BE4E92">
      <w:pPr>
        <w:ind w:left="567"/>
        <w:rPr>
          <w:i/>
          <w:iCs/>
        </w:rPr>
      </w:pPr>
      <w:r w:rsidRPr="00FD5B8F">
        <w:rPr>
          <w:i/>
          <w:iCs/>
        </w:rPr>
        <w:t>The proponent should report the connection density</w:t>
      </w:r>
      <w:r w:rsidRPr="00FD5B8F">
        <w:rPr>
          <w:rFonts w:eastAsia="Malgun Gothic"/>
          <w:i/>
          <w:iCs/>
          <w:lang w:eastAsia="ko-KR"/>
        </w:rPr>
        <w:t xml:space="preserve"> </w:t>
      </w:r>
      <w:r w:rsidRPr="00FD5B8F">
        <w:rPr>
          <w:i/>
          <w:iCs/>
        </w:rPr>
        <w:t>achievable by the candidate RITs/SRITs, and identify the assumed frequency band(s) of operation and the channel bandwidths in that(those) band(s).</w:t>
      </w:r>
    </w:p>
    <w:p w14:paraId="30D76802" w14:textId="77777777" w:rsidR="00BE4E92" w:rsidRPr="00FD5B8F" w:rsidRDefault="00BE4E92" w:rsidP="00BE4E92">
      <w:pPr>
        <w:tabs>
          <w:tab w:val="center" w:pos="4820"/>
          <w:tab w:val="right" w:pos="9639"/>
        </w:tabs>
        <w:ind w:left="567"/>
        <w:rPr>
          <w:i/>
          <w:iCs/>
        </w:rPr>
      </w:pPr>
      <w:r w:rsidRPr="00FD5B8F">
        <w:rPr>
          <w:i/>
          <w:iCs/>
        </w:rPr>
        <w:t xml:space="preserve">The evaluation methodology for the systems simulations for determining the connection density should follow the principles outlined in § 7.1.3 of Report ITU-R </w:t>
      </w:r>
      <w:hyperlink r:id="rId11" w:history="1">
        <w:r w:rsidRPr="00FD5B8F">
          <w:rPr>
            <w:rStyle w:val="Hyperlink"/>
            <w:i/>
            <w:iCs/>
            <w:lang w:eastAsia="ko-KR"/>
          </w:rPr>
          <w:t>M.2412</w:t>
        </w:r>
      </w:hyperlink>
      <w:r w:rsidRPr="00FD5B8F">
        <w:rPr>
          <w:i/>
          <w:iCs/>
        </w:rPr>
        <w:t xml:space="preserve"> with needed adaptations.</w:t>
      </w:r>
    </w:p>
    <w:p w14:paraId="52BDEE57" w14:textId="77777777" w:rsidR="00BE4E92" w:rsidRPr="00FD5B8F" w:rsidRDefault="00BE4E92" w:rsidP="00BE4E92">
      <w:pPr>
        <w:tabs>
          <w:tab w:val="center" w:pos="4820"/>
          <w:tab w:val="right" w:pos="9639"/>
        </w:tabs>
        <w:ind w:left="567"/>
        <w:rPr>
          <w:i/>
          <w:iCs/>
        </w:rPr>
      </w:pPr>
      <w:r w:rsidRPr="00FD5B8F">
        <w:rPr>
          <w:i/>
          <w:iCs/>
        </w:rPr>
        <w:t>The evaluation is conducted in the Rural-mMTC-s test environment (see § 8.2), applicable to handheld devices or, optionally, MTD. Suitable evaluation configuration parameters according to § 8.2 for this test environment should be used and declared by the proponent of the evaluation.</w:t>
      </w:r>
    </w:p>
    <w:p w14:paraId="59BC4D8C" w14:textId="0F6E96C1" w:rsidR="008863F9" w:rsidRDefault="004574C9" w:rsidP="00BE4E92">
      <w:pPr>
        <w:pStyle w:val="Heading2"/>
        <w:rPr>
          <w:lang w:eastAsia="ko-KR"/>
        </w:rPr>
      </w:pPr>
      <w:r>
        <w:rPr>
          <w:lang w:eastAsia="ko-KR"/>
        </w:rPr>
        <w:t>2</w:t>
      </w:r>
      <w:r w:rsidR="008863F9">
        <w:rPr>
          <w:lang w:eastAsia="ko-KR"/>
        </w:rPr>
        <w:t>.</w:t>
      </w:r>
      <w:r>
        <w:rPr>
          <w:lang w:eastAsia="ko-KR"/>
        </w:rPr>
        <w:t>2</w:t>
      </w:r>
      <w:r w:rsidR="008863F9">
        <w:rPr>
          <w:lang w:eastAsia="ko-KR"/>
        </w:rPr>
        <w:tab/>
      </w:r>
      <w:r w:rsidR="00D21D24">
        <w:rPr>
          <w:lang w:eastAsia="ko-KR"/>
        </w:rPr>
        <w:t>Modelling assumptions</w:t>
      </w:r>
      <w:r w:rsidR="00FD5B8F">
        <w:rPr>
          <w:lang w:eastAsia="ko-KR"/>
        </w:rPr>
        <w:t xml:space="preserve"> </w:t>
      </w:r>
    </w:p>
    <w:p w14:paraId="3C661148" w14:textId="0DCECC9A" w:rsidR="002D2773" w:rsidRPr="0091596E" w:rsidRDefault="00A157A6" w:rsidP="002D2773">
      <w:pPr>
        <w:rPr>
          <w:rFonts w:asciiTheme="minorHAnsi" w:hAnsiTheme="minorHAnsi" w:cstheme="minorHAnsi"/>
          <w:sz w:val="22"/>
          <w:szCs w:val="22"/>
        </w:rPr>
      </w:pPr>
      <w:r w:rsidRPr="0091596E">
        <w:rPr>
          <w:rFonts w:asciiTheme="minorHAnsi" w:hAnsiTheme="minorHAnsi" w:cstheme="minorHAnsi"/>
          <w:sz w:val="22"/>
          <w:szCs w:val="22"/>
        </w:rPr>
        <w:t>The Full Buffer method was used for the evaluation, following the evaluation method</w:t>
      </w:r>
      <w:r w:rsidR="0091596E" w:rsidRPr="0091596E">
        <w:rPr>
          <w:rFonts w:asciiTheme="minorHAnsi" w:hAnsiTheme="minorHAnsi" w:cstheme="minorHAnsi"/>
          <w:sz w:val="22"/>
          <w:szCs w:val="22"/>
        </w:rPr>
        <w:t>ology</w:t>
      </w:r>
      <w:r w:rsidRPr="0091596E">
        <w:rPr>
          <w:rFonts w:asciiTheme="minorHAnsi" w:hAnsiTheme="minorHAnsi" w:cstheme="minorHAnsi"/>
          <w:sz w:val="22"/>
          <w:szCs w:val="22"/>
        </w:rPr>
        <w:t xml:space="preserve"> described in section 7.1.3 of </w:t>
      </w:r>
      <w:r w:rsidR="00DB6247" w:rsidRPr="0091596E">
        <w:rPr>
          <w:rFonts w:asciiTheme="minorHAnsi" w:hAnsiTheme="minorHAnsi" w:cstheme="minorHAnsi"/>
          <w:sz w:val="22"/>
          <w:szCs w:val="22"/>
        </w:rPr>
        <w:t xml:space="preserve">[2] adapted for the NTN scenario. </w:t>
      </w:r>
      <w:r w:rsidR="00A20BA3">
        <w:rPr>
          <w:rFonts w:asciiTheme="minorHAnsi" w:hAnsiTheme="minorHAnsi" w:cstheme="minorHAnsi"/>
          <w:sz w:val="22"/>
          <w:szCs w:val="22"/>
        </w:rPr>
        <w:t>Other assumptions are according to those agreed in previous RAN1 meetings.</w:t>
      </w:r>
    </w:p>
    <w:p w14:paraId="0069C327" w14:textId="1E966C75" w:rsidR="00DB6247" w:rsidRPr="0091596E" w:rsidRDefault="00DB6247" w:rsidP="002D2773">
      <w:pPr>
        <w:rPr>
          <w:rFonts w:asciiTheme="minorHAnsi" w:hAnsiTheme="minorHAnsi" w:cstheme="minorHAnsi"/>
          <w:sz w:val="22"/>
          <w:szCs w:val="22"/>
        </w:rPr>
      </w:pPr>
      <w:r w:rsidRPr="00B634B2">
        <w:rPr>
          <w:rFonts w:asciiTheme="minorHAnsi" w:hAnsiTheme="minorHAnsi" w:cstheme="minorHAnsi"/>
          <w:sz w:val="22"/>
          <w:szCs w:val="22"/>
        </w:rPr>
        <w:t>Uplink power control was not modelled.</w:t>
      </w:r>
      <w:r w:rsidR="00A20BA3">
        <w:rPr>
          <w:rFonts w:asciiTheme="minorHAnsi" w:hAnsiTheme="minorHAnsi" w:cstheme="minorHAnsi"/>
          <w:sz w:val="22"/>
          <w:szCs w:val="22"/>
        </w:rPr>
        <w:t xml:space="preserve"> A 10% reduction in throughput compared to throughput at 10% BLER, to cater for any HARQ retransmission.</w:t>
      </w:r>
    </w:p>
    <w:p w14:paraId="4A54D672" w14:textId="35215CF4" w:rsidR="00FD5B8F" w:rsidRDefault="004574C9" w:rsidP="00D21D24">
      <w:pPr>
        <w:pStyle w:val="Heading2"/>
      </w:pPr>
      <w:r>
        <w:t>2.3</w:t>
      </w:r>
      <w:r>
        <w:tab/>
      </w:r>
      <w:r w:rsidR="001E5BE4">
        <w:t>R</w:t>
      </w:r>
      <w:r w:rsidR="00D21D24">
        <w:t>esults</w:t>
      </w:r>
    </w:p>
    <w:p w14:paraId="103B0038" w14:textId="6B3F32A9" w:rsidR="002D2773" w:rsidRDefault="00B634B2" w:rsidP="00A20BA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Figure 1</w:t>
      </w:r>
      <w:r w:rsidR="00A700C3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20BA3">
        <w:rPr>
          <w:rFonts w:asciiTheme="minorHAnsi" w:hAnsiTheme="minorHAnsi" w:cstheme="minorHAnsi"/>
          <w:sz w:val="22"/>
          <w:szCs w:val="22"/>
        </w:rPr>
        <w:t>provides</w:t>
      </w:r>
      <w:r>
        <w:rPr>
          <w:rFonts w:asciiTheme="minorHAnsi" w:hAnsiTheme="minorHAnsi" w:cstheme="minorHAnsi"/>
          <w:sz w:val="22"/>
          <w:szCs w:val="22"/>
        </w:rPr>
        <w:t xml:space="preserve"> th</w:t>
      </w:r>
      <w:r w:rsidR="00D21D24">
        <w:rPr>
          <w:rFonts w:asciiTheme="minorHAnsi" w:hAnsiTheme="minorHAnsi" w:cstheme="minorHAnsi"/>
          <w:sz w:val="22"/>
          <w:szCs w:val="22"/>
        </w:rPr>
        <w:t xml:space="preserve">e </w:t>
      </w:r>
      <w:r w:rsidR="00A20BA3">
        <w:rPr>
          <w:rFonts w:asciiTheme="minorHAnsi" w:hAnsiTheme="minorHAnsi" w:cstheme="minorHAnsi"/>
          <w:sz w:val="22"/>
          <w:szCs w:val="22"/>
        </w:rPr>
        <w:t xml:space="preserve">Pre-processing </w:t>
      </w:r>
      <w:r w:rsidR="00D21D24">
        <w:rPr>
          <w:rFonts w:asciiTheme="minorHAnsi" w:hAnsiTheme="minorHAnsi" w:cstheme="minorHAnsi"/>
          <w:sz w:val="22"/>
          <w:szCs w:val="22"/>
        </w:rPr>
        <w:t>SINR CDF for FRF=1</w:t>
      </w:r>
      <w:r w:rsidR="00CC627B">
        <w:rPr>
          <w:rFonts w:asciiTheme="minorHAnsi" w:hAnsiTheme="minorHAnsi" w:cstheme="minorHAnsi"/>
          <w:sz w:val="22"/>
          <w:szCs w:val="22"/>
        </w:rPr>
        <w:t xml:space="preserve">. </w:t>
      </w:r>
      <w:r w:rsidR="00A20BA3">
        <w:rPr>
          <w:rFonts w:asciiTheme="minorHAnsi" w:hAnsiTheme="minorHAnsi" w:cstheme="minorHAnsi"/>
          <w:sz w:val="22"/>
          <w:szCs w:val="22"/>
        </w:rPr>
        <w:t>Figure 1b shows the SINR – Spectral Efficiency (SE) mapping for BLER ≤10%.</w:t>
      </w:r>
    </w:p>
    <w:p w14:paraId="3B1DE8A8" w14:textId="77777777" w:rsidR="00CC627B" w:rsidRDefault="00CC627B" w:rsidP="006313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135CEC0" w14:textId="77777777" w:rsidR="00CC627B" w:rsidRDefault="00CC627B" w:rsidP="006313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E373DDE" w14:textId="05733E9D" w:rsidR="00D21D24" w:rsidRDefault="00631323" w:rsidP="006313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31323">
        <w:rPr>
          <w:rFonts w:asciiTheme="minorHAnsi" w:hAnsiTheme="minorHAnsi" w:cstheme="minorHAnsi"/>
          <w:b/>
          <w:bCs/>
          <w:sz w:val="22"/>
          <w:szCs w:val="22"/>
        </w:rPr>
        <w:lastRenderedPageBreak/>
        <w:t>Figure 1</w:t>
      </w:r>
      <w:r w:rsidR="00A700C3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631323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A20BA3">
        <w:rPr>
          <w:rFonts w:asciiTheme="minorHAnsi" w:hAnsiTheme="minorHAnsi" w:cstheme="minorHAnsi"/>
          <w:b/>
          <w:bCs/>
          <w:sz w:val="22"/>
          <w:szCs w:val="22"/>
        </w:rPr>
        <w:t>Pre-processing SINR cdf for FRF=1</w:t>
      </w:r>
    </w:p>
    <w:p w14:paraId="3EBAA72E" w14:textId="1BC487E6" w:rsidR="00631323" w:rsidRPr="00631323" w:rsidRDefault="00631323" w:rsidP="006313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inline distT="0" distB="0" distL="0" distR="0" wp14:anchorId="741B54FB" wp14:editId="31CFF5DE">
            <wp:extent cx="3831723" cy="2544793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429" cy="2602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D5D2C" w14:textId="77777777" w:rsidR="00C77796" w:rsidRDefault="00C77796" w:rsidP="00D21D2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9C1C0CD" w14:textId="100658E7" w:rsidR="00D21D24" w:rsidRPr="00D21D24" w:rsidRDefault="00D21D24" w:rsidP="001E5BE4">
      <w:pPr>
        <w:spacing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21D24">
        <w:rPr>
          <w:rFonts w:asciiTheme="minorHAnsi" w:hAnsiTheme="minorHAnsi" w:cstheme="minorHAnsi"/>
          <w:b/>
          <w:bCs/>
          <w:sz w:val="22"/>
          <w:szCs w:val="22"/>
        </w:rPr>
        <w:t xml:space="preserve">Figure </w:t>
      </w:r>
      <w:r w:rsidR="00A700C3">
        <w:rPr>
          <w:rFonts w:asciiTheme="minorHAnsi" w:hAnsiTheme="minorHAnsi" w:cstheme="minorHAnsi"/>
          <w:b/>
          <w:bCs/>
          <w:sz w:val="22"/>
          <w:szCs w:val="22"/>
        </w:rPr>
        <w:t>1b</w:t>
      </w:r>
      <w:r w:rsidRPr="00D21D2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A20BA3">
        <w:rPr>
          <w:rFonts w:asciiTheme="minorHAnsi" w:hAnsiTheme="minorHAnsi" w:cstheme="minorHAnsi"/>
          <w:b/>
          <w:bCs/>
          <w:sz w:val="22"/>
          <w:szCs w:val="22"/>
        </w:rPr>
        <w:t xml:space="preserve">SINR – SE mapping </w:t>
      </w:r>
      <w:r w:rsidR="00A20BA3" w:rsidRPr="00A20BA3">
        <w:rPr>
          <w:rFonts w:asciiTheme="minorHAnsi" w:hAnsiTheme="minorHAnsi" w:cstheme="minorHAnsi"/>
          <w:b/>
          <w:bCs/>
          <w:sz w:val="22"/>
          <w:szCs w:val="22"/>
        </w:rPr>
        <w:t>(BLER ≤10%)</w:t>
      </w:r>
      <w:r w:rsidR="00A20BA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B1CD8E6" w14:textId="32B2DEA2" w:rsidR="00D21D24" w:rsidRDefault="000E6E02" w:rsidP="00674D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761C0CE" wp14:editId="403063F7">
            <wp:extent cx="4206240" cy="2293142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430" cy="2310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D6078" w14:textId="00663D3C" w:rsidR="00A700C3" w:rsidRDefault="00A700C3" w:rsidP="00A700C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Corresponding o</w:t>
      </w:r>
      <w:r w:rsidRPr="00A700C3">
        <w:rPr>
          <w:rFonts w:asciiTheme="minorHAnsi" w:hAnsiTheme="minorHAnsi" w:cstheme="minorHAnsi"/>
          <w:sz w:val="22"/>
          <w:szCs w:val="22"/>
        </w:rPr>
        <w:t xml:space="preserve">verall results for </w:t>
      </w:r>
      <w:r w:rsidR="00611164">
        <w:rPr>
          <w:rFonts w:asciiTheme="minorHAnsi" w:hAnsiTheme="minorHAnsi" w:cstheme="minorHAnsi"/>
          <w:sz w:val="22"/>
          <w:szCs w:val="22"/>
        </w:rPr>
        <w:t>“</w:t>
      </w:r>
      <w:r w:rsidRPr="00A700C3">
        <w:rPr>
          <w:rFonts w:asciiTheme="minorHAnsi" w:hAnsiTheme="minorHAnsi" w:cstheme="minorHAnsi"/>
          <w:sz w:val="22"/>
          <w:szCs w:val="22"/>
        </w:rPr>
        <w:t>Connection Density</w:t>
      </w:r>
      <w:r w:rsidR="00611164">
        <w:rPr>
          <w:rFonts w:asciiTheme="minorHAnsi" w:hAnsiTheme="minorHAnsi" w:cstheme="minorHAnsi"/>
          <w:sz w:val="22"/>
          <w:szCs w:val="22"/>
        </w:rPr>
        <w:t>”</w:t>
      </w:r>
      <w:r w:rsidRPr="00A700C3">
        <w:rPr>
          <w:rFonts w:asciiTheme="minorHAnsi" w:hAnsiTheme="minorHAnsi" w:cstheme="minorHAnsi"/>
          <w:sz w:val="22"/>
          <w:szCs w:val="22"/>
        </w:rPr>
        <w:t xml:space="preserve"> and </w:t>
      </w:r>
      <w:r w:rsidR="00611164">
        <w:rPr>
          <w:rFonts w:asciiTheme="minorHAnsi" w:hAnsiTheme="minorHAnsi" w:cstheme="minorHAnsi"/>
          <w:sz w:val="22"/>
          <w:szCs w:val="22"/>
        </w:rPr>
        <w:t>“</w:t>
      </w:r>
      <w:r>
        <w:rPr>
          <w:rFonts w:asciiTheme="minorHAnsi" w:hAnsiTheme="minorHAnsi" w:cstheme="minorHAnsi"/>
          <w:sz w:val="22"/>
          <w:szCs w:val="22"/>
        </w:rPr>
        <w:t>99</w:t>
      </w:r>
      <w:r w:rsidRPr="00A700C3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sz w:val="22"/>
          <w:szCs w:val="22"/>
        </w:rPr>
        <w:t xml:space="preserve"> percentile </w:t>
      </w:r>
      <w:r w:rsidRPr="00A700C3">
        <w:rPr>
          <w:rFonts w:asciiTheme="minorHAnsi" w:hAnsiTheme="minorHAnsi" w:cstheme="minorHAnsi"/>
          <w:sz w:val="22"/>
          <w:szCs w:val="22"/>
        </w:rPr>
        <w:t xml:space="preserve">packet delay </w:t>
      </w:r>
      <w:r>
        <w:rPr>
          <w:rFonts w:asciiTheme="minorHAnsi" w:hAnsiTheme="minorHAnsi" w:cstheme="minorHAnsi"/>
          <w:sz w:val="22"/>
          <w:szCs w:val="22"/>
        </w:rPr>
        <w:t>per user</w:t>
      </w:r>
      <w:r w:rsidR="00611164">
        <w:rPr>
          <w:rFonts w:asciiTheme="minorHAnsi" w:hAnsiTheme="minorHAnsi" w:cstheme="minorHAnsi"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 xml:space="preserve"> are </w:t>
      </w:r>
      <w:r w:rsidRPr="00A700C3">
        <w:rPr>
          <w:rFonts w:asciiTheme="minorHAnsi" w:hAnsiTheme="minorHAnsi" w:cstheme="minorHAnsi"/>
          <w:sz w:val="22"/>
          <w:szCs w:val="22"/>
        </w:rPr>
        <w:t>provided in Table 1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Pr="00E36B7F">
        <w:rPr>
          <w:rFonts w:asciiTheme="minorHAnsi" w:hAnsiTheme="minorHAnsi" w:cstheme="minorHAnsi"/>
          <w:sz w:val="22"/>
          <w:szCs w:val="22"/>
        </w:rPr>
        <w:t>It can be observed from these preliminary results that NB-IoT NTN exceeds the ITU-R Connection Density requirement by some margin for both FRF=1</w:t>
      </w:r>
      <w:r>
        <w:rPr>
          <w:rFonts w:asciiTheme="minorHAnsi" w:hAnsiTheme="minorHAnsi" w:cstheme="minorHAnsi"/>
          <w:sz w:val="22"/>
          <w:szCs w:val="22"/>
        </w:rPr>
        <w:t>, and that the corresponding packet delay requirement is also able to be fulfilled by a large margin</w:t>
      </w:r>
      <w:r w:rsidRPr="00E36B7F">
        <w:rPr>
          <w:rFonts w:asciiTheme="minorHAnsi" w:hAnsiTheme="minorHAnsi" w:cstheme="minorHAnsi"/>
          <w:sz w:val="22"/>
          <w:szCs w:val="22"/>
        </w:rPr>
        <w:t>.</w:t>
      </w:r>
      <w:r w:rsidR="001E5BE4">
        <w:rPr>
          <w:rFonts w:asciiTheme="minorHAnsi" w:hAnsiTheme="minorHAnsi" w:cstheme="minorHAnsi"/>
          <w:sz w:val="22"/>
          <w:szCs w:val="22"/>
        </w:rPr>
        <w:t xml:space="preserve"> FRF=3 results are still to be provided.</w:t>
      </w:r>
    </w:p>
    <w:p w14:paraId="2A13CBFA" w14:textId="7465978E" w:rsidR="00D21D24" w:rsidRPr="00D21D24" w:rsidRDefault="00D21D24" w:rsidP="00D21D2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21D24">
        <w:rPr>
          <w:rFonts w:asciiTheme="minorHAnsi" w:hAnsiTheme="minorHAnsi" w:cstheme="minorHAnsi"/>
          <w:b/>
          <w:bCs/>
          <w:sz w:val="22"/>
          <w:szCs w:val="22"/>
        </w:rPr>
        <w:t xml:space="preserve">Table 1: </w:t>
      </w:r>
      <w:r w:rsidR="00E36B7F">
        <w:rPr>
          <w:rFonts w:asciiTheme="minorHAnsi" w:hAnsiTheme="minorHAnsi" w:cstheme="minorHAnsi"/>
          <w:b/>
          <w:bCs/>
          <w:sz w:val="22"/>
          <w:szCs w:val="22"/>
        </w:rPr>
        <w:t>Preliminary evaluation</w:t>
      </w:r>
      <w:r w:rsidRPr="00D21D24">
        <w:rPr>
          <w:rFonts w:asciiTheme="minorHAnsi" w:hAnsiTheme="minorHAnsi" w:cstheme="minorHAnsi"/>
          <w:b/>
          <w:bCs/>
          <w:sz w:val="22"/>
          <w:szCs w:val="22"/>
        </w:rPr>
        <w:t xml:space="preserve">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2268"/>
        <w:gridCol w:w="3113"/>
      </w:tblGrid>
      <w:tr w:rsidR="00E36B7F" w14:paraId="5E28E0D1" w14:textId="77777777" w:rsidTr="004D3534">
        <w:tc>
          <w:tcPr>
            <w:tcW w:w="4248" w:type="dxa"/>
          </w:tcPr>
          <w:p w14:paraId="56B6C72E" w14:textId="14D4B144" w:rsidR="00E36B7F" w:rsidRPr="00E36B7F" w:rsidRDefault="00E36B7F" w:rsidP="002D2773">
            <w:pPr>
              <w:rPr>
                <w:rFonts w:asciiTheme="minorHAnsi" w:hAnsiTheme="minorHAnsi" w:cstheme="minorHAnsi"/>
                <w:b/>
                <w:bCs/>
              </w:rPr>
            </w:pPr>
            <w:r w:rsidRPr="00E36B7F">
              <w:rPr>
                <w:rFonts w:asciiTheme="minorHAnsi" w:hAnsiTheme="minorHAnsi" w:cstheme="minorHAnsi"/>
                <w:b/>
                <w:bCs/>
              </w:rPr>
              <w:t>Metric</w:t>
            </w:r>
          </w:p>
        </w:tc>
        <w:tc>
          <w:tcPr>
            <w:tcW w:w="2268" w:type="dxa"/>
          </w:tcPr>
          <w:p w14:paraId="61D66952" w14:textId="30F89E1E" w:rsidR="00E36B7F" w:rsidRPr="00E36B7F" w:rsidRDefault="00685978" w:rsidP="002D2773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FRF=1</w:t>
            </w:r>
          </w:p>
        </w:tc>
        <w:tc>
          <w:tcPr>
            <w:tcW w:w="3113" w:type="dxa"/>
          </w:tcPr>
          <w:p w14:paraId="3D040461" w14:textId="74597F45" w:rsidR="00E36B7F" w:rsidRPr="00E36B7F" w:rsidRDefault="00E36B7F" w:rsidP="002D2773">
            <w:pPr>
              <w:rPr>
                <w:rFonts w:asciiTheme="minorHAnsi" w:hAnsiTheme="minorHAnsi" w:cstheme="minorHAnsi"/>
                <w:b/>
                <w:bCs/>
              </w:rPr>
            </w:pPr>
            <w:r w:rsidRPr="00E36B7F">
              <w:rPr>
                <w:rFonts w:asciiTheme="minorHAnsi" w:hAnsiTheme="minorHAnsi" w:cstheme="minorHAnsi"/>
                <w:b/>
                <w:bCs/>
              </w:rPr>
              <w:t>FRF=3</w:t>
            </w:r>
          </w:p>
        </w:tc>
      </w:tr>
      <w:tr w:rsidR="00E36B7F" w14:paraId="773DC959" w14:textId="77777777" w:rsidTr="004D3534">
        <w:tc>
          <w:tcPr>
            <w:tcW w:w="4248" w:type="dxa"/>
          </w:tcPr>
          <w:p w14:paraId="77747E35" w14:textId="15BDFBBB" w:rsidR="00E36B7F" w:rsidRPr="0055788E" w:rsidRDefault="00E36B7F" w:rsidP="002D2773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Connection Density / km</w:t>
            </w:r>
            <w:r w:rsidRPr="0055788E">
              <w:rPr>
                <w:rFonts w:asciiTheme="minorHAnsi" w:hAnsiTheme="minorHAnsi" w:cstheme="minorHAnsi"/>
                <w:vertAlign w:val="superscript"/>
              </w:rPr>
              <w:t>2</w:t>
            </w:r>
            <w:r w:rsidRPr="0055788E">
              <w:rPr>
                <w:rFonts w:asciiTheme="minorHAnsi" w:hAnsiTheme="minorHAnsi" w:cstheme="minorHAnsi"/>
              </w:rPr>
              <w:t xml:space="preserve"> </w:t>
            </w:r>
            <w:r w:rsidR="00685978" w:rsidRPr="0055788E">
              <w:rPr>
                <w:rFonts w:asciiTheme="minorHAnsi" w:hAnsiTheme="minorHAnsi" w:cstheme="minorHAnsi"/>
              </w:rPr>
              <w:t>(target</w:t>
            </w:r>
            <w:r w:rsidR="00674D9A" w:rsidRPr="0055788E">
              <w:rPr>
                <w:rFonts w:asciiTheme="minorHAnsi" w:hAnsiTheme="minorHAnsi" w:cstheme="minorHAnsi"/>
              </w:rPr>
              <w:t>: 500</w:t>
            </w:r>
            <w:r w:rsidR="00A700C3" w:rsidRPr="0055788E">
              <w:rPr>
                <w:rFonts w:asciiTheme="minorHAnsi" w:hAnsiTheme="minorHAnsi" w:cstheme="minorHAnsi"/>
              </w:rPr>
              <w:t xml:space="preserve"> users</w:t>
            </w:r>
            <w:r w:rsidR="00685978" w:rsidRPr="0055788E">
              <w:rPr>
                <w:rFonts w:asciiTheme="minorHAnsi" w:hAnsiTheme="minorHAnsi" w:cstheme="minorHAnsi"/>
              </w:rPr>
              <w:t>)</w:t>
            </w:r>
          </w:p>
          <w:p w14:paraId="61459B20" w14:textId="08505B00" w:rsidR="00685978" w:rsidRPr="0055788E" w:rsidRDefault="00685978" w:rsidP="002D2773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1 message</w:t>
            </w:r>
            <w:r w:rsidR="00145442" w:rsidRPr="0055788E">
              <w:rPr>
                <w:rFonts w:asciiTheme="minorHAnsi" w:hAnsiTheme="minorHAnsi" w:cstheme="minorHAnsi"/>
              </w:rPr>
              <w:t>/24 hours</w:t>
            </w:r>
            <w:r w:rsidRPr="0055788E">
              <w:rPr>
                <w:rFonts w:asciiTheme="minorHAnsi" w:hAnsiTheme="minorHAnsi" w:cstheme="minorHAnsi"/>
              </w:rPr>
              <w:t xml:space="preserve"> per device</w:t>
            </w:r>
            <w:r w:rsidR="00611164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68" w:type="dxa"/>
          </w:tcPr>
          <w:p w14:paraId="5B9110E3" w14:textId="0BB74894" w:rsidR="00E36B7F" w:rsidRPr="0055788E" w:rsidRDefault="00C77796" w:rsidP="002D277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30,525</w:t>
            </w:r>
            <w:r w:rsidR="00E36B7F" w:rsidRPr="0055788E">
              <w:rPr>
                <w:rFonts w:asciiTheme="minorHAnsi" w:hAnsiTheme="minorHAnsi" w:cstheme="minorHAnsi"/>
              </w:rPr>
              <w:t xml:space="preserve"> </w:t>
            </w:r>
            <w:r w:rsidR="000B4F80" w:rsidRPr="0055788E">
              <w:rPr>
                <w:rFonts w:asciiTheme="minorHAnsi" w:hAnsiTheme="minorHAnsi" w:cstheme="minorHAnsi"/>
              </w:rPr>
              <w:t>users</w:t>
            </w:r>
            <w:r w:rsidR="00E36B7F" w:rsidRPr="0055788E">
              <w:rPr>
                <w:rFonts w:asciiTheme="minorHAnsi" w:hAnsiTheme="minorHAnsi" w:cstheme="minorHAnsi"/>
              </w:rPr>
              <w:t xml:space="preserve"> / 180kHz</w:t>
            </w:r>
          </w:p>
        </w:tc>
        <w:tc>
          <w:tcPr>
            <w:tcW w:w="3113" w:type="dxa"/>
          </w:tcPr>
          <w:p w14:paraId="465CF55D" w14:textId="29F6E1D4" w:rsidR="00E36B7F" w:rsidRPr="0055788E" w:rsidRDefault="000E6E02" w:rsidP="002D277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TBD</w:t>
            </w:r>
          </w:p>
        </w:tc>
      </w:tr>
      <w:tr w:rsidR="00685978" w14:paraId="18F1AEFA" w14:textId="77777777" w:rsidTr="004D3534">
        <w:tc>
          <w:tcPr>
            <w:tcW w:w="4248" w:type="dxa"/>
          </w:tcPr>
          <w:p w14:paraId="132E59AC" w14:textId="6DE00C37" w:rsidR="00685978" w:rsidRPr="0055788E" w:rsidRDefault="00685978" w:rsidP="00685978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Connection Density / km</w:t>
            </w:r>
            <w:r w:rsidRPr="0055788E">
              <w:rPr>
                <w:rFonts w:asciiTheme="minorHAnsi" w:hAnsiTheme="minorHAnsi" w:cstheme="minorHAnsi"/>
                <w:vertAlign w:val="superscript"/>
              </w:rPr>
              <w:t>2</w:t>
            </w:r>
            <w:r w:rsidRPr="0055788E">
              <w:rPr>
                <w:rFonts w:asciiTheme="minorHAnsi" w:hAnsiTheme="minorHAnsi" w:cstheme="minorHAnsi"/>
              </w:rPr>
              <w:t xml:space="preserve"> (</w:t>
            </w:r>
            <w:r w:rsidR="00674D9A" w:rsidRPr="0055788E">
              <w:rPr>
                <w:rFonts w:asciiTheme="minorHAnsi" w:hAnsiTheme="minorHAnsi" w:cstheme="minorHAnsi"/>
              </w:rPr>
              <w:t>target: 500</w:t>
            </w:r>
            <w:r w:rsidR="00A700C3" w:rsidRPr="0055788E">
              <w:rPr>
                <w:rFonts w:asciiTheme="minorHAnsi" w:hAnsiTheme="minorHAnsi" w:cstheme="minorHAnsi"/>
              </w:rPr>
              <w:t xml:space="preserve"> users</w:t>
            </w:r>
            <w:r w:rsidRPr="0055788E">
              <w:rPr>
                <w:rFonts w:asciiTheme="minorHAnsi" w:hAnsiTheme="minorHAnsi" w:cstheme="minorHAnsi"/>
              </w:rPr>
              <w:t>)</w:t>
            </w:r>
          </w:p>
          <w:p w14:paraId="4DC80391" w14:textId="0F2E6F62" w:rsidR="00685978" w:rsidRPr="0055788E" w:rsidRDefault="00685978" w:rsidP="00685978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1 message</w:t>
            </w:r>
            <w:r w:rsidR="00145442" w:rsidRPr="0055788E">
              <w:rPr>
                <w:rFonts w:asciiTheme="minorHAnsi" w:hAnsiTheme="minorHAnsi" w:cstheme="minorHAnsi"/>
              </w:rPr>
              <w:t>/</w:t>
            </w:r>
            <w:r w:rsidRPr="0055788E">
              <w:rPr>
                <w:rFonts w:asciiTheme="minorHAnsi" w:hAnsiTheme="minorHAnsi" w:cstheme="minorHAnsi"/>
              </w:rPr>
              <w:t>2 hours</w:t>
            </w:r>
            <w:r w:rsidR="00145442" w:rsidRPr="0055788E">
              <w:rPr>
                <w:rFonts w:asciiTheme="minorHAnsi" w:hAnsiTheme="minorHAnsi" w:cstheme="minorHAnsi"/>
              </w:rPr>
              <w:t xml:space="preserve"> per </w:t>
            </w:r>
            <w:r w:rsidRPr="0055788E">
              <w:rPr>
                <w:rFonts w:asciiTheme="minorHAnsi" w:hAnsiTheme="minorHAnsi" w:cstheme="minorHAnsi"/>
              </w:rPr>
              <w:t>device</w:t>
            </w:r>
          </w:p>
        </w:tc>
        <w:tc>
          <w:tcPr>
            <w:tcW w:w="2268" w:type="dxa"/>
          </w:tcPr>
          <w:p w14:paraId="0D3DB57C" w14:textId="21D0F2B6" w:rsidR="00685978" w:rsidRPr="0055788E" w:rsidRDefault="00C77796" w:rsidP="0068597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254</w:t>
            </w:r>
            <w:r w:rsidR="000B4F80" w:rsidRPr="0055788E">
              <w:rPr>
                <w:rFonts w:asciiTheme="minorHAnsi" w:hAnsiTheme="minorHAnsi" w:cstheme="minorHAnsi"/>
              </w:rPr>
              <w:t>3</w:t>
            </w:r>
            <w:r w:rsidR="00685978" w:rsidRPr="0055788E">
              <w:rPr>
                <w:rFonts w:asciiTheme="minorHAnsi" w:hAnsiTheme="minorHAnsi" w:cstheme="minorHAnsi"/>
              </w:rPr>
              <w:t xml:space="preserve"> </w:t>
            </w:r>
            <w:r w:rsidR="000B4F80" w:rsidRPr="0055788E">
              <w:rPr>
                <w:rFonts w:asciiTheme="minorHAnsi" w:hAnsiTheme="minorHAnsi" w:cstheme="minorHAnsi"/>
              </w:rPr>
              <w:t>users</w:t>
            </w:r>
            <w:r w:rsidR="00685978" w:rsidRPr="0055788E">
              <w:rPr>
                <w:rFonts w:asciiTheme="minorHAnsi" w:hAnsiTheme="minorHAnsi" w:cstheme="minorHAnsi"/>
              </w:rPr>
              <w:t xml:space="preserve"> / 180kHz</w:t>
            </w:r>
          </w:p>
        </w:tc>
        <w:tc>
          <w:tcPr>
            <w:tcW w:w="3113" w:type="dxa"/>
          </w:tcPr>
          <w:p w14:paraId="1368076D" w14:textId="077CD568" w:rsidR="00685978" w:rsidRPr="0055788E" w:rsidRDefault="000E6E02" w:rsidP="0068597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TBD</w:t>
            </w:r>
          </w:p>
        </w:tc>
      </w:tr>
      <w:tr w:rsidR="00E36B7F" w14:paraId="24DDE6C4" w14:textId="77777777" w:rsidTr="004D3534">
        <w:tc>
          <w:tcPr>
            <w:tcW w:w="4248" w:type="dxa"/>
          </w:tcPr>
          <w:p w14:paraId="77E537F0" w14:textId="55BB7A41" w:rsidR="00E36B7F" w:rsidRPr="0055788E" w:rsidRDefault="00E36B7F" w:rsidP="002D2773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 xml:space="preserve">99th percentile packet delay </w:t>
            </w:r>
            <w:r w:rsidR="00A700C3" w:rsidRPr="0055788E">
              <w:rPr>
                <w:rFonts w:asciiTheme="minorHAnsi" w:hAnsiTheme="minorHAnsi" w:cstheme="minorHAnsi"/>
              </w:rPr>
              <w:t xml:space="preserve">per user </w:t>
            </w:r>
            <w:r w:rsidR="00685978" w:rsidRPr="0055788E">
              <w:rPr>
                <w:rFonts w:asciiTheme="minorHAnsi" w:hAnsiTheme="minorHAnsi" w:cstheme="minorHAnsi"/>
              </w:rPr>
              <w:t>(target</w:t>
            </w:r>
            <w:r w:rsidR="00674D9A" w:rsidRPr="0055788E">
              <w:rPr>
                <w:rFonts w:asciiTheme="minorHAnsi" w:hAnsiTheme="minorHAnsi" w:cstheme="minorHAnsi"/>
              </w:rPr>
              <w:t xml:space="preserve">: </w:t>
            </w:r>
            <w:r w:rsidR="00A700C3" w:rsidRPr="0055788E">
              <w:rPr>
                <w:rFonts w:asciiTheme="minorHAnsi" w:hAnsiTheme="minorHAnsi" w:cstheme="minorHAnsi"/>
              </w:rPr>
              <w:t>&lt;</w:t>
            </w:r>
            <w:r w:rsidR="00674D9A" w:rsidRPr="0055788E">
              <w:rPr>
                <w:rFonts w:asciiTheme="minorHAnsi" w:hAnsiTheme="minorHAnsi" w:cstheme="minorHAnsi"/>
              </w:rPr>
              <w:t>10s</w:t>
            </w:r>
            <w:r w:rsidR="00685978" w:rsidRPr="0055788E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68" w:type="dxa"/>
          </w:tcPr>
          <w:p w14:paraId="70B6E4C4" w14:textId="36D641DD" w:rsidR="00E36B7F" w:rsidRPr="0055788E" w:rsidRDefault="00A957D6" w:rsidP="002D2773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0.0</w:t>
            </w:r>
            <w:r w:rsidR="00C77796">
              <w:rPr>
                <w:rFonts w:asciiTheme="minorHAnsi" w:hAnsiTheme="minorHAnsi" w:cstheme="minorHAnsi"/>
              </w:rPr>
              <w:t>63</w:t>
            </w:r>
            <w:r w:rsidR="000B4F80" w:rsidRPr="0055788E">
              <w:rPr>
                <w:rFonts w:asciiTheme="minorHAnsi" w:hAnsiTheme="minorHAnsi" w:cstheme="minorHAnsi"/>
              </w:rPr>
              <w:t xml:space="preserve"> seconds</w:t>
            </w:r>
          </w:p>
        </w:tc>
        <w:tc>
          <w:tcPr>
            <w:tcW w:w="3113" w:type="dxa"/>
          </w:tcPr>
          <w:p w14:paraId="2F9FE9ED" w14:textId="66F91EE3" w:rsidR="00E36B7F" w:rsidRPr="0055788E" w:rsidRDefault="000E6E02" w:rsidP="002D277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TBD</w:t>
            </w:r>
          </w:p>
        </w:tc>
      </w:tr>
    </w:tbl>
    <w:p w14:paraId="443C472D" w14:textId="5D7C3C15" w:rsidR="00ED5ECD" w:rsidRDefault="00F31BAB">
      <w:pPr>
        <w:pStyle w:val="Heading1"/>
      </w:pPr>
      <w:r>
        <w:lastRenderedPageBreak/>
        <w:t>3</w:t>
      </w:r>
      <w:r w:rsidR="00ED5ECD">
        <w:tab/>
      </w:r>
      <w:r w:rsidR="007A3D1F">
        <w:t>Conclusion</w:t>
      </w:r>
    </w:p>
    <w:p w14:paraId="12591AC7" w14:textId="75F3ECE1" w:rsidR="00E200DC" w:rsidRDefault="00145442" w:rsidP="00F31BA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It is proposed to </w:t>
      </w:r>
      <w:r w:rsidR="00611164">
        <w:rPr>
          <w:rFonts w:asciiTheme="minorHAnsi" w:hAnsiTheme="minorHAnsi" w:cstheme="minorHAnsi"/>
          <w:sz w:val="22"/>
          <w:szCs w:val="22"/>
        </w:rPr>
        <w:t>consider the</w:t>
      </w:r>
      <w:r>
        <w:rPr>
          <w:rFonts w:asciiTheme="minorHAnsi" w:hAnsiTheme="minorHAnsi" w:cstheme="minorHAnsi"/>
          <w:sz w:val="22"/>
          <w:szCs w:val="22"/>
        </w:rPr>
        <w:t xml:space="preserve"> preliminary </w:t>
      </w:r>
      <w:r w:rsidR="00611164">
        <w:rPr>
          <w:rFonts w:asciiTheme="minorHAnsi" w:hAnsiTheme="minorHAnsi" w:cstheme="minorHAnsi"/>
          <w:sz w:val="22"/>
          <w:szCs w:val="22"/>
        </w:rPr>
        <w:t xml:space="preserve">evaluation </w:t>
      </w:r>
      <w:r>
        <w:rPr>
          <w:rFonts w:asciiTheme="minorHAnsi" w:hAnsiTheme="minorHAnsi" w:cstheme="minorHAnsi"/>
          <w:sz w:val="22"/>
          <w:szCs w:val="22"/>
        </w:rPr>
        <w:t>results provided for further discussion</w:t>
      </w:r>
      <w:r w:rsidR="00611164">
        <w:rPr>
          <w:rFonts w:asciiTheme="minorHAnsi" w:hAnsiTheme="minorHAnsi" w:cstheme="minorHAnsi"/>
          <w:sz w:val="22"/>
          <w:szCs w:val="22"/>
        </w:rPr>
        <w:t>/alignment</w:t>
      </w:r>
      <w:r w:rsidR="009C6F0F">
        <w:rPr>
          <w:rFonts w:asciiTheme="minorHAnsi" w:hAnsiTheme="minorHAnsi" w:cstheme="minorHAnsi"/>
          <w:sz w:val="22"/>
          <w:szCs w:val="22"/>
        </w:rPr>
        <w:t xml:space="preserve"> between companies</w:t>
      </w:r>
      <w:r w:rsidR="00685978">
        <w:rPr>
          <w:rFonts w:asciiTheme="minorHAnsi" w:hAnsiTheme="minorHAnsi" w:cstheme="minorHAnsi"/>
          <w:sz w:val="22"/>
          <w:szCs w:val="22"/>
        </w:rPr>
        <w:t>.</w:t>
      </w:r>
    </w:p>
    <w:p w14:paraId="7203AEF7" w14:textId="349695A2" w:rsidR="00F507D1" w:rsidRPr="00CE0424" w:rsidRDefault="00F31BAB" w:rsidP="00CE0424">
      <w:pPr>
        <w:pStyle w:val="Heading1"/>
      </w:pPr>
      <w:r>
        <w:t>4</w:t>
      </w:r>
      <w:r w:rsidR="00B1104C">
        <w:tab/>
      </w:r>
      <w:r w:rsidR="00F507D1" w:rsidRPr="00CE0424">
        <w:t>References</w:t>
      </w:r>
    </w:p>
    <w:p w14:paraId="239CE58A" w14:textId="77777777" w:rsidR="001E5BE4" w:rsidRPr="006623C4" w:rsidRDefault="001E5BE4" w:rsidP="001E5BE4">
      <w:pPr>
        <w:pStyle w:val="Reference"/>
        <w:rPr>
          <w:rFonts w:asciiTheme="minorHAnsi" w:hAnsiTheme="minorHAnsi" w:cstheme="minorHAnsi"/>
          <w:sz w:val="22"/>
          <w:szCs w:val="22"/>
        </w:rPr>
      </w:pPr>
      <w:bookmarkStart w:id="0" w:name="_Ref127142616"/>
      <w:bookmarkStart w:id="1" w:name="_Ref108803014"/>
      <w:r w:rsidRPr="006623C4">
        <w:rPr>
          <w:rFonts w:asciiTheme="minorHAnsi" w:hAnsiTheme="minorHAnsi" w:cstheme="minorHAnsi"/>
          <w:sz w:val="22"/>
          <w:szCs w:val="22"/>
        </w:rPr>
        <w:t>Report ITU-R M.2514: “Vision, requirements and evaluation guidelines for satellite radio interface(s) of IMT-2020”</w:t>
      </w:r>
    </w:p>
    <w:p w14:paraId="1CD78148" w14:textId="77777777" w:rsidR="00DB6247" w:rsidRPr="00DB6247" w:rsidRDefault="00DB6247" w:rsidP="00DB6247">
      <w:pPr>
        <w:pStyle w:val="Referenc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Report </w:t>
      </w:r>
      <w:r w:rsidRPr="00DB6247">
        <w:rPr>
          <w:rFonts w:asciiTheme="minorHAnsi" w:hAnsiTheme="minorHAnsi" w:cstheme="minorHAnsi"/>
          <w:sz w:val="22"/>
          <w:szCs w:val="22"/>
        </w:rPr>
        <w:t>ITU-R M.2412-0, Guidelines for evaluation of radio interface technologies for IMT-2020</w:t>
      </w:r>
    </w:p>
    <w:bookmarkEnd w:id="0"/>
    <w:bookmarkEnd w:id="1"/>
    <w:p w14:paraId="402891EC" w14:textId="77777777" w:rsidR="001E5BE4" w:rsidRPr="006623C4" w:rsidRDefault="001E5BE4" w:rsidP="001E5BE4">
      <w:pPr>
        <w:pStyle w:val="Reference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sectPr w:rsidR="001E5BE4" w:rsidRPr="006623C4" w:rsidSect="007F4FA6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BAB940" w14:textId="77777777" w:rsidR="005F65DF" w:rsidRDefault="005F65DF">
      <w:r>
        <w:separator/>
      </w:r>
    </w:p>
  </w:endnote>
  <w:endnote w:type="continuationSeparator" w:id="0">
    <w:p w14:paraId="52223E0E" w14:textId="77777777" w:rsidR="005F65DF" w:rsidRDefault="005F65DF">
      <w:r>
        <w:continuationSeparator/>
      </w:r>
    </w:p>
  </w:endnote>
  <w:endnote w:type="continuationNotice" w:id="1">
    <w:p w14:paraId="2E134F32" w14:textId="77777777" w:rsidR="005F65DF" w:rsidRDefault="005F65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Ericsson Hilda Light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ŸàƒSƒVƒbƒN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A7E6FA" w14:textId="77777777" w:rsidR="005F65DF" w:rsidRDefault="005F65DF">
      <w:r>
        <w:separator/>
      </w:r>
    </w:p>
  </w:footnote>
  <w:footnote w:type="continuationSeparator" w:id="0">
    <w:p w14:paraId="67D4EC3A" w14:textId="77777777" w:rsidR="005F65DF" w:rsidRDefault="005F65DF">
      <w:r>
        <w:continuationSeparator/>
      </w:r>
    </w:p>
  </w:footnote>
  <w:footnote w:type="continuationNotice" w:id="1">
    <w:p w14:paraId="7665CB13" w14:textId="77777777" w:rsidR="005F65DF" w:rsidRDefault="005F65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2813B74"/>
    <w:multiLevelType w:val="hybridMultilevel"/>
    <w:tmpl w:val="21365E52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FF41D4"/>
    <w:multiLevelType w:val="hybridMultilevel"/>
    <w:tmpl w:val="329A9E10"/>
    <w:lvl w:ilvl="0" w:tplc="4802067C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71"/>
        </w:tabs>
        <w:ind w:left="-3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151"/>
        </w:tabs>
        <w:ind w:left="-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431"/>
        </w:tabs>
        <w:ind w:left="-2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11"/>
        </w:tabs>
        <w:ind w:left="-1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991"/>
        </w:tabs>
        <w:ind w:left="-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</w:abstractNum>
  <w:abstractNum w:abstractNumId="3" w15:restartNumberingAfterBreak="0">
    <w:nsid w:val="0A2D13FE"/>
    <w:multiLevelType w:val="hybridMultilevel"/>
    <w:tmpl w:val="7040CD90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20F6B3B"/>
    <w:multiLevelType w:val="hybridMultilevel"/>
    <w:tmpl w:val="3BA6C42C"/>
    <w:lvl w:ilvl="0" w:tplc="4A7AA2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CF6D00"/>
    <w:multiLevelType w:val="hybridMultilevel"/>
    <w:tmpl w:val="484AACC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F243C"/>
    <w:multiLevelType w:val="hybridMultilevel"/>
    <w:tmpl w:val="AE8CC912"/>
    <w:lvl w:ilvl="0" w:tplc="6060D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6AC6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B492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30AA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52E6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0CCC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C208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CAD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F0A5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C72937"/>
    <w:multiLevelType w:val="hybridMultilevel"/>
    <w:tmpl w:val="8E582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94D5B"/>
    <w:multiLevelType w:val="hybridMultilevel"/>
    <w:tmpl w:val="B43E28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121C50"/>
    <w:multiLevelType w:val="hybridMultilevel"/>
    <w:tmpl w:val="AE2EC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1257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1677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9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7" w:hanging="42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816B1F"/>
    <w:multiLevelType w:val="multilevel"/>
    <w:tmpl w:val="9F02B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6981289"/>
    <w:multiLevelType w:val="hybridMultilevel"/>
    <w:tmpl w:val="C468683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21134"/>
    <w:multiLevelType w:val="hybridMultilevel"/>
    <w:tmpl w:val="79D67AFC"/>
    <w:lvl w:ilvl="0" w:tplc="7EFE33F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8E871E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18EE55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0D8711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162B1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2DE9B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1FAB6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BB4256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A00D9B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18"/>
  </w:num>
  <w:num w:numId="2">
    <w:abstractNumId w:val="13"/>
  </w:num>
  <w:num w:numId="3">
    <w:abstractNumId w:val="0"/>
  </w:num>
  <w:num w:numId="4">
    <w:abstractNumId w:val="19"/>
  </w:num>
  <w:num w:numId="5">
    <w:abstractNumId w:val="20"/>
  </w:num>
  <w:num w:numId="6">
    <w:abstractNumId w:val="22"/>
  </w:num>
  <w:num w:numId="7">
    <w:abstractNumId w:val="7"/>
  </w:num>
  <w:num w:numId="8">
    <w:abstractNumId w:val="10"/>
  </w:num>
  <w:num w:numId="9">
    <w:abstractNumId w:val="4"/>
  </w:num>
  <w:num w:numId="10">
    <w:abstractNumId w:val="27"/>
  </w:num>
  <w:num w:numId="11">
    <w:abstractNumId w:val="12"/>
  </w:num>
  <w:num w:numId="12">
    <w:abstractNumId w:val="25"/>
  </w:num>
  <w:num w:numId="13">
    <w:abstractNumId w:val="11"/>
  </w:num>
  <w:num w:numId="14">
    <w:abstractNumId w:val="28"/>
  </w:num>
  <w:num w:numId="15">
    <w:abstractNumId w:val="26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5"/>
  </w:num>
  <w:num w:numId="21">
    <w:abstractNumId w:val="15"/>
  </w:num>
  <w:num w:numId="22">
    <w:abstractNumId w:val="29"/>
  </w:num>
  <w:num w:numId="23">
    <w:abstractNumId w:val="9"/>
  </w:num>
  <w:num w:numId="24">
    <w:abstractNumId w:val="6"/>
  </w:num>
  <w:num w:numId="25">
    <w:abstractNumId w:val="21"/>
  </w:num>
  <w:num w:numId="26">
    <w:abstractNumId w:val="24"/>
  </w:num>
  <w:num w:numId="27">
    <w:abstractNumId w:val="3"/>
  </w:num>
  <w:num w:numId="28">
    <w:abstractNumId w:val="1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70C"/>
    <w:rsid w:val="00020A32"/>
    <w:rsid w:val="00021072"/>
    <w:rsid w:val="00021756"/>
    <w:rsid w:val="00021AC6"/>
    <w:rsid w:val="000220CD"/>
    <w:rsid w:val="00022259"/>
    <w:rsid w:val="000227F6"/>
    <w:rsid w:val="00022D7D"/>
    <w:rsid w:val="00022F63"/>
    <w:rsid w:val="00024030"/>
    <w:rsid w:val="00024674"/>
    <w:rsid w:val="000249EC"/>
    <w:rsid w:val="00024BFD"/>
    <w:rsid w:val="0002564D"/>
    <w:rsid w:val="000257DB"/>
    <w:rsid w:val="00025BAD"/>
    <w:rsid w:val="00025ECA"/>
    <w:rsid w:val="00025F8C"/>
    <w:rsid w:val="000262AC"/>
    <w:rsid w:val="0002669C"/>
    <w:rsid w:val="000266EC"/>
    <w:rsid w:val="00026921"/>
    <w:rsid w:val="00026E20"/>
    <w:rsid w:val="00026F42"/>
    <w:rsid w:val="0002724F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A25"/>
    <w:rsid w:val="00034C15"/>
    <w:rsid w:val="00034F95"/>
    <w:rsid w:val="000358D3"/>
    <w:rsid w:val="00035AA3"/>
    <w:rsid w:val="00036442"/>
    <w:rsid w:val="0003649D"/>
    <w:rsid w:val="00036668"/>
    <w:rsid w:val="0003673B"/>
    <w:rsid w:val="00036BA1"/>
    <w:rsid w:val="00037C46"/>
    <w:rsid w:val="0004014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B3C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E46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50A8"/>
    <w:rsid w:val="000757A0"/>
    <w:rsid w:val="00075B86"/>
    <w:rsid w:val="00076502"/>
    <w:rsid w:val="0007673F"/>
    <w:rsid w:val="00076887"/>
    <w:rsid w:val="00077165"/>
    <w:rsid w:val="00077D1D"/>
    <w:rsid w:val="00077E5F"/>
    <w:rsid w:val="0008036A"/>
    <w:rsid w:val="00080A34"/>
    <w:rsid w:val="00080BB7"/>
    <w:rsid w:val="00081177"/>
    <w:rsid w:val="00081293"/>
    <w:rsid w:val="0008197D"/>
    <w:rsid w:val="00081AE6"/>
    <w:rsid w:val="0008294A"/>
    <w:rsid w:val="00082E2C"/>
    <w:rsid w:val="000830B9"/>
    <w:rsid w:val="00083180"/>
    <w:rsid w:val="00083425"/>
    <w:rsid w:val="0008359E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F09"/>
    <w:rsid w:val="000A56F2"/>
    <w:rsid w:val="000A59F8"/>
    <w:rsid w:val="000A5C3D"/>
    <w:rsid w:val="000A5C47"/>
    <w:rsid w:val="000A6554"/>
    <w:rsid w:val="000A7325"/>
    <w:rsid w:val="000A737D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A68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4F80"/>
    <w:rsid w:val="000B5609"/>
    <w:rsid w:val="000B58C3"/>
    <w:rsid w:val="000B5C85"/>
    <w:rsid w:val="000B619F"/>
    <w:rsid w:val="000B61E9"/>
    <w:rsid w:val="000B62DD"/>
    <w:rsid w:val="000B6308"/>
    <w:rsid w:val="000B67D0"/>
    <w:rsid w:val="000B71E5"/>
    <w:rsid w:val="000B7585"/>
    <w:rsid w:val="000B7609"/>
    <w:rsid w:val="000B777B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B63"/>
    <w:rsid w:val="000C5CCB"/>
    <w:rsid w:val="000C5E92"/>
    <w:rsid w:val="000C6090"/>
    <w:rsid w:val="000C6122"/>
    <w:rsid w:val="000C654D"/>
    <w:rsid w:val="000C7C27"/>
    <w:rsid w:val="000C7E56"/>
    <w:rsid w:val="000D003E"/>
    <w:rsid w:val="000D0BBF"/>
    <w:rsid w:val="000D0D07"/>
    <w:rsid w:val="000D0ED1"/>
    <w:rsid w:val="000D2186"/>
    <w:rsid w:val="000D2291"/>
    <w:rsid w:val="000D2570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56CD"/>
    <w:rsid w:val="000E6E02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442"/>
    <w:rsid w:val="00145507"/>
    <w:rsid w:val="001457B1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FE8"/>
    <w:rsid w:val="001645D4"/>
    <w:rsid w:val="001652C6"/>
    <w:rsid w:val="00165795"/>
    <w:rsid w:val="001659C1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0F31"/>
    <w:rsid w:val="001B1CB1"/>
    <w:rsid w:val="001B2506"/>
    <w:rsid w:val="001B2608"/>
    <w:rsid w:val="001B2831"/>
    <w:rsid w:val="001B34B9"/>
    <w:rsid w:val="001B3D39"/>
    <w:rsid w:val="001B40EC"/>
    <w:rsid w:val="001B40F5"/>
    <w:rsid w:val="001B43F4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15A9"/>
    <w:rsid w:val="001D15CB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51BA"/>
    <w:rsid w:val="001D53E7"/>
    <w:rsid w:val="001D596D"/>
    <w:rsid w:val="001D5999"/>
    <w:rsid w:val="001D6342"/>
    <w:rsid w:val="001D6D53"/>
    <w:rsid w:val="001D6F1C"/>
    <w:rsid w:val="001D7165"/>
    <w:rsid w:val="001D7246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8E2"/>
    <w:rsid w:val="001E5BE4"/>
    <w:rsid w:val="001E5F9A"/>
    <w:rsid w:val="001E642B"/>
    <w:rsid w:val="001E6738"/>
    <w:rsid w:val="001E727B"/>
    <w:rsid w:val="001E76C4"/>
    <w:rsid w:val="001E7703"/>
    <w:rsid w:val="001E7AED"/>
    <w:rsid w:val="001E7FC6"/>
    <w:rsid w:val="001F036F"/>
    <w:rsid w:val="001F15E1"/>
    <w:rsid w:val="001F1D0D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9B2"/>
    <w:rsid w:val="002069B6"/>
    <w:rsid w:val="00206CE9"/>
    <w:rsid w:val="0020724C"/>
    <w:rsid w:val="002072DA"/>
    <w:rsid w:val="002073F8"/>
    <w:rsid w:val="00207B36"/>
    <w:rsid w:val="00207C66"/>
    <w:rsid w:val="00207C8E"/>
    <w:rsid w:val="00207CE6"/>
    <w:rsid w:val="00207FA3"/>
    <w:rsid w:val="00207FD7"/>
    <w:rsid w:val="0021040E"/>
    <w:rsid w:val="00210649"/>
    <w:rsid w:val="0021121F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DA8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E1B"/>
    <w:rsid w:val="002200E7"/>
    <w:rsid w:val="00220184"/>
    <w:rsid w:val="00220600"/>
    <w:rsid w:val="0022061F"/>
    <w:rsid w:val="00220837"/>
    <w:rsid w:val="00220EBC"/>
    <w:rsid w:val="00221678"/>
    <w:rsid w:val="00221BDD"/>
    <w:rsid w:val="00221D68"/>
    <w:rsid w:val="00222204"/>
    <w:rsid w:val="002224DB"/>
    <w:rsid w:val="002228E4"/>
    <w:rsid w:val="00222EC9"/>
    <w:rsid w:val="00223955"/>
    <w:rsid w:val="00223BEF"/>
    <w:rsid w:val="00223CD0"/>
    <w:rsid w:val="00223FCB"/>
    <w:rsid w:val="002249CE"/>
    <w:rsid w:val="00224C8A"/>
    <w:rsid w:val="00224D07"/>
    <w:rsid w:val="002252C3"/>
    <w:rsid w:val="0022540E"/>
    <w:rsid w:val="0022543F"/>
    <w:rsid w:val="0022548F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A0B"/>
    <w:rsid w:val="00233BDD"/>
    <w:rsid w:val="00233E3B"/>
    <w:rsid w:val="002347AA"/>
    <w:rsid w:val="002347C4"/>
    <w:rsid w:val="002350F5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8AE"/>
    <w:rsid w:val="00253241"/>
    <w:rsid w:val="002534E0"/>
    <w:rsid w:val="00253C75"/>
    <w:rsid w:val="00253D56"/>
    <w:rsid w:val="00253EAF"/>
    <w:rsid w:val="00253EB4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7E7"/>
    <w:rsid w:val="002618B1"/>
    <w:rsid w:val="00262295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6214"/>
    <w:rsid w:val="00266404"/>
    <w:rsid w:val="00266AF0"/>
    <w:rsid w:val="00266DA1"/>
    <w:rsid w:val="00266E25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F9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280A"/>
    <w:rsid w:val="00282852"/>
    <w:rsid w:val="00283454"/>
    <w:rsid w:val="002835A1"/>
    <w:rsid w:val="002835B1"/>
    <w:rsid w:val="00283750"/>
    <w:rsid w:val="0028379D"/>
    <w:rsid w:val="00283A25"/>
    <w:rsid w:val="002841E2"/>
    <w:rsid w:val="002848AD"/>
    <w:rsid w:val="00285139"/>
    <w:rsid w:val="00285147"/>
    <w:rsid w:val="002854F2"/>
    <w:rsid w:val="00286ACD"/>
    <w:rsid w:val="00286BEB"/>
    <w:rsid w:val="00287838"/>
    <w:rsid w:val="002878A1"/>
    <w:rsid w:val="00287B3E"/>
    <w:rsid w:val="00287BE2"/>
    <w:rsid w:val="00287FD6"/>
    <w:rsid w:val="002907B5"/>
    <w:rsid w:val="00290897"/>
    <w:rsid w:val="002908BC"/>
    <w:rsid w:val="00290DF0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100"/>
    <w:rsid w:val="002A2517"/>
    <w:rsid w:val="002A2869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61D4"/>
    <w:rsid w:val="002A636C"/>
    <w:rsid w:val="002A644A"/>
    <w:rsid w:val="002A64F2"/>
    <w:rsid w:val="002A68DA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921"/>
    <w:rsid w:val="002B3087"/>
    <w:rsid w:val="002B3C3D"/>
    <w:rsid w:val="002B4523"/>
    <w:rsid w:val="002B4954"/>
    <w:rsid w:val="002B49E1"/>
    <w:rsid w:val="002B4A0E"/>
    <w:rsid w:val="002B519B"/>
    <w:rsid w:val="002B5E2A"/>
    <w:rsid w:val="002B612E"/>
    <w:rsid w:val="002B64AA"/>
    <w:rsid w:val="002B707D"/>
    <w:rsid w:val="002B7360"/>
    <w:rsid w:val="002B747E"/>
    <w:rsid w:val="002B7C0D"/>
    <w:rsid w:val="002B7C12"/>
    <w:rsid w:val="002C0346"/>
    <w:rsid w:val="002C0463"/>
    <w:rsid w:val="002C0EA8"/>
    <w:rsid w:val="002C12C3"/>
    <w:rsid w:val="002C165B"/>
    <w:rsid w:val="002C1890"/>
    <w:rsid w:val="002C1A85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8B0"/>
    <w:rsid w:val="002D4C44"/>
    <w:rsid w:val="002D4D2C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4DDD"/>
    <w:rsid w:val="002E5168"/>
    <w:rsid w:val="002E5405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043"/>
    <w:rsid w:val="002F13D6"/>
    <w:rsid w:val="002F215A"/>
    <w:rsid w:val="002F2771"/>
    <w:rsid w:val="002F2B1E"/>
    <w:rsid w:val="002F2B6A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7849"/>
    <w:rsid w:val="002F7B7E"/>
    <w:rsid w:val="002F7CCB"/>
    <w:rsid w:val="002F7DCD"/>
    <w:rsid w:val="00300077"/>
    <w:rsid w:val="0030088F"/>
    <w:rsid w:val="0030099F"/>
    <w:rsid w:val="003009B0"/>
    <w:rsid w:val="00300AEA"/>
    <w:rsid w:val="00300CCE"/>
    <w:rsid w:val="0030134F"/>
    <w:rsid w:val="003016D7"/>
    <w:rsid w:val="00301B53"/>
    <w:rsid w:val="00301C18"/>
    <w:rsid w:val="00301CE6"/>
    <w:rsid w:val="00301D5F"/>
    <w:rsid w:val="0030256B"/>
    <w:rsid w:val="003025A7"/>
    <w:rsid w:val="00302920"/>
    <w:rsid w:val="00302976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363"/>
    <w:rsid w:val="003155A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F5E"/>
    <w:rsid w:val="003461D1"/>
    <w:rsid w:val="0034689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25C"/>
    <w:rsid w:val="00356C6D"/>
    <w:rsid w:val="00357380"/>
    <w:rsid w:val="003579B7"/>
    <w:rsid w:val="00357BB7"/>
    <w:rsid w:val="00357C09"/>
    <w:rsid w:val="00357EB4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3FA7"/>
    <w:rsid w:val="00363FD5"/>
    <w:rsid w:val="003643D5"/>
    <w:rsid w:val="0036466A"/>
    <w:rsid w:val="0036507F"/>
    <w:rsid w:val="00365287"/>
    <w:rsid w:val="003652E7"/>
    <w:rsid w:val="00365A0D"/>
    <w:rsid w:val="00365A34"/>
    <w:rsid w:val="0036606B"/>
    <w:rsid w:val="00366C63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B5F"/>
    <w:rsid w:val="003757A0"/>
    <w:rsid w:val="00375856"/>
    <w:rsid w:val="00375B6A"/>
    <w:rsid w:val="0037607A"/>
    <w:rsid w:val="00376D38"/>
    <w:rsid w:val="00376F7C"/>
    <w:rsid w:val="00377CE1"/>
    <w:rsid w:val="00377F41"/>
    <w:rsid w:val="003809A1"/>
    <w:rsid w:val="00380A35"/>
    <w:rsid w:val="00381044"/>
    <w:rsid w:val="00381703"/>
    <w:rsid w:val="00381A54"/>
    <w:rsid w:val="00382574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6FB8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369F"/>
    <w:rsid w:val="003B36A3"/>
    <w:rsid w:val="003B3DA7"/>
    <w:rsid w:val="003B3ECB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C45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A47"/>
    <w:rsid w:val="003E1D0F"/>
    <w:rsid w:val="003E230A"/>
    <w:rsid w:val="003E2335"/>
    <w:rsid w:val="003E23F2"/>
    <w:rsid w:val="003E312F"/>
    <w:rsid w:val="003E315E"/>
    <w:rsid w:val="003E31E8"/>
    <w:rsid w:val="003E37FE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9BA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99E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ED2"/>
    <w:rsid w:val="0042249A"/>
    <w:rsid w:val="00422AA4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EB7"/>
    <w:rsid w:val="00442631"/>
    <w:rsid w:val="00442DEB"/>
    <w:rsid w:val="00442F76"/>
    <w:rsid w:val="004431DC"/>
    <w:rsid w:val="00443557"/>
    <w:rsid w:val="0044358B"/>
    <w:rsid w:val="00444071"/>
    <w:rsid w:val="00444251"/>
    <w:rsid w:val="00444664"/>
    <w:rsid w:val="00444D8A"/>
    <w:rsid w:val="00444E0A"/>
    <w:rsid w:val="00444F56"/>
    <w:rsid w:val="00445423"/>
    <w:rsid w:val="00445811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9E2"/>
    <w:rsid w:val="00466ECE"/>
    <w:rsid w:val="00467478"/>
    <w:rsid w:val="00467CCA"/>
    <w:rsid w:val="00467D75"/>
    <w:rsid w:val="004704CE"/>
    <w:rsid w:val="00470638"/>
    <w:rsid w:val="00470C31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632F"/>
    <w:rsid w:val="00476569"/>
    <w:rsid w:val="00476961"/>
    <w:rsid w:val="00477451"/>
    <w:rsid w:val="00477753"/>
    <w:rsid w:val="00477768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05F2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4F1A"/>
    <w:rsid w:val="004A6058"/>
    <w:rsid w:val="004A624C"/>
    <w:rsid w:val="004A65D1"/>
    <w:rsid w:val="004A6782"/>
    <w:rsid w:val="004A69DE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7D1"/>
    <w:rsid w:val="004B17FF"/>
    <w:rsid w:val="004B1C8B"/>
    <w:rsid w:val="004B1CC5"/>
    <w:rsid w:val="004B1D99"/>
    <w:rsid w:val="004B1E28"/>
    <w:rsid w:val="004B1ED8"/>
    <w:rsid w:val="004B2683"/>
    <w:rsid w:val="004B2FB1"/>
    <w:rsid w:val="004B3A59"/>
    <w:rsid w:val="004B4854"/>
    <w:rsid w:val="004B49FB"/>
    <w:rsid w:val="004B553B"/>
    <w:rsid w:val="004B5AE8"/>
    <w:rsid w:val="004B5E80"/>
    <w:rsid w:val="004B603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A74"/>
    <w:rsid w:val="004C27D7"/>
    <w:rsid w:val="004C28E9"/>
    <w:rsid w:val="004C2CB9"/>
    <w:rsid w:val="004C2D86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3DA"/>
    <w:rsid w:val="004D2954"/>
    <w:rsid w:val="004D3534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EB3"/>
    <w:rsid w:val="0050417E"/>
    <w:rsid w:val="00505227"/>
    <w:rsid w:val="00505B05"/>
    <w:rsid w:val="00506557"/>
    <w:rsid w:val="0050677A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F96"/>
    <w:rsid w:val="00512FDE"/>
    <w:rsid w:val="00513C16"/>
    <w:rsid w:val="005141FF"/>
    <w:rsid w:val="005142C8"/>
    <w:rsid w:val="005143A5"/>
    <w:rsid w:val="005144A9"/>
    <w:rsid w:val="00515337"/>
    <w:rsid w:val="005153A7"/>
    <w:rsid w:val="00515574"/>
    <w:rsid w:val="0051559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9CF"/>
    <w:rsid w:val="00522906"/>
    <w:rsid w:val="00522B82"/>
    <w:rsid w:val="00522DD1"/>
    <w:rsid w:val="00523F57"/>
    <w:rsid w:val="0052463B"/>
    <w:rsid w:val="0052469A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E1D"/>
    <w:rsid w:val="00542B7F"/>
    <w:rsid w:val="00542D1F"/>
    <w:rsid w:val="00542D9C"/>
    <w:rsid w:val="00543190"/>
    <w:rsid w:val="00543192"/>
    <w:rsid w:val="00543701"/>
    <w:rsid w:val="00544104"/>
    <w:rsid w:val="0054416F"/>
    <w:rsid w:val="005448F2"/>
    <w:rsid w:val="00544FF1"/>
    <w:rsid w:val="00545238"/>
    <w:rsid w:val="00545905"/>
    <w:rsid w:val="005464C1"/>
    <w:rsid w:val="005468EF"/>
    <w:rsid w:val="00546970"/>
    <w:rsid w:val="00546D2F"/>
    <w:rsid w:val="005470FE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5788E"/>
    <w:rsid w:val="0056026C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67E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F4D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809"/>
    <w:rsid w:val="00582A15"/>
    <w:rsid w:val="00582CC8"/>
    <w:rsid w:val="0058328B"/>
    <w:rsid w:val="00583455"/>
    <w:rsid w:val="0058349F"/>
    <w:rsid w:val="005835FE"/>
    <w:rsid w:val="00584139"/>
    <w:rsid w:val="0058465A"/>
    <w:rsid w:val="00584871"/>
    <w:rsid w:val="00584BE2"/>
    <w:rsid w:val="00584EBD"/>
    <w:rsid w:val="00584EC7"/>
    <w:rsid w:val="005850B5"/>
    <w:rsid w:val="005867AB"/>
    <w:rsid w:val="00586C12"/>
    <w:rsid w:val="00586CF6"/>
    <w:rsid w:val="00586F43"/>
    <w:rsid w:val="00586FF6"/>
    <w:rsid w:val="005876CB"/>
    <w:rsid w:val="00587915"/>
    <w:rsid w:val="0058798C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481A"/>
    <w:rsid w:val="005D48FF"/>
    <w:rsid w:val="005D4A81"/>
    <w:rsid w:val="005D5239"/>
    <w:rsid w:val="005D527E"/>
    <w:rsid w:val="005D60BF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CAE"/>
    <w:rsid w:val="005E17C9"/>
    <w:rsid w:val="005E2306"/>
    <w:rsid w:val="005E382A"/>
    <w:rsid w:val="005E385F"/>
    <w:rsid w:val="005E3D84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51C1"/>
    <w:rsid w:val="005F52B2"/>
    <w:rsid w:val="005F5B70"/>
    <w:rsid w:val="005F5D80"/>
    <w:rsid w:val="005F5F56"/>
    <w:rsid w:val="005F618C"/>
    <w:rsid w:val="005F64A6"/>
    <w:rsid w:val="005F65DF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1D98"/>
    <w:rsid w:val="0060224B"/>
    <w:rsid w:val="0060283C"/>
    <w:rsid w:val="006028B7"/>
    <w:rsid w:val="0060294D"/>
    <w:rsid w:val="00602D23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E20"/>
    <w:rsid w:val="00611164"/>
    <w:rsid w:val="00611434"/>
    <w:rsid w:val="006116A6"/>
    <w:rsid w:val="00611B83"/>
    <w:rsid w:val="00611CF3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7B1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94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23"/>
    <w:rsid w:val="0063135F"/>
    <w:rsid w:val="00631565"/>
    <w:rsid w:val="00632110"/>
    <w:rsid w:val="006325D4"/>
    <w:rsid w:val="0063284C"/>
    <w:rsid w:val="00632A14"/>
    <w:rsid w:val="00632B5B"/>
    <w:rsid w:val="00633271"/>
    <w:rsid w:val="0063338A"/>
    <w:rsid w:val="0063366A"/>
    <w:rsid w:val="00633B74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5EC"/>
    <w:rsid w:val="00653DCB"/>
    <w:rsid w:val="00653F4E"/>
    <w:rsid w:val="0065430D"/>
    <w:rsid w:val="00654A95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11D"/>
    <w:rsid w:val="006607C0"/>
    <w:rsid w:val="006613A6"/>
    <w:rsid w:val="00661E84"/>
    <w:rsid w:val="00661F56"/>
    <w:rsid w:val="006623C4"/>
    <w:rsid w:val="006627A2"/>
    <w:rsid w:val="0066294D"/>
    <w:rsid w:val="00662F65"/>
    <w:rsid w:val="006634E6"/>
    <w:rsid w:val="00663DC5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832"/>
    <w:rsid w:val="00670922"/>
    <w:rsid w:val="00670A08"/>
    <w:rsid w:val="00670BD0"/>
    <w:rsid w:val="00670BE1"/>
    <w:rsid w:val="0067218F"/>
    <w:rsid w:val="00672549"/>
    <w:rsid w:val="00672779"/>
    <w:rsid w:val="00672F8B"/>
    <w:rsid w:val="006741F2"/>
    <w:rsid w:val="006743E5"/>
    <w:rsid w:val="0067468F"/>
    <w:rsid w:val="00674CC3"/>
    <w:rsid w:val="00674D9A"/>
    <w:rsid w:val="0067528F"/>
    <w:rsid w:val="00675993"/>
    <w:rsid w:val="00675B4B"/>
    <w:rsid w:val="00675C43"/>
    <w:rsid w:val="00675C72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978"/>
    <w:rsid w:val="00685A6A"/>
    <w:rsid w:val="00685DDA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B8A"/>
    <w:rsid w:val="00694EA1"/>
    <w:rsid w:val="00695050"/>
    <w:rsid w:val="006954D9"/>
    <w:rsid w:val="00695CAA"/>
    <w:rsid w:val="00695FC2"/>
    <w:rsid w:val="00695FF2"/>
    <w:rsid w:val="00696949"/>
    <w:rsid w:val="00696B14"/>
    <w:rsid w:val="00696FD7"/>
    <w:rsid w:val="00697052"/>
    <w:rsid w:val="00697409"/>
    <w:rsid w:val="006974FC"/>
    <w:rsid w:val="006979D6"/>
    <w:rsid w:val="006A0004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4A1F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34DD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34AF"/>
    <w:rsid w:val="006C48F7"/>
    <w:rsid w:val="006C5085"/>
    <w:rsid w:val="006C51C8"/>
    <w:rsid w:val="006C52A2"/>
    <w:rsid w:val="006C5B78"/>
    <w:rsid w:val="006C5E4E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48A"/>
    <w:rsid w:val="006E280E"/>
    <w:rsid w:val="006E2853"/>
    <w:rsid w:val="006E28B7"/>
    <w:rsid w:val="006E2A9B"/>
    <w:rsid w:val="006E3310"/>
    <w:rsid w:val="006E3314"/>
    <w:rsid w:val="006E3432"/>
    <w:rsid w:val="006E3770"/>
    <w:rsid w:val="006E3C29"/>
    <w:rsid w:val="006E3CAC"/>
    <w:rsid w:val="006E3DC1"/>
    <w:rsid w:val="006E3F3A"/>
    <w:rsid w:val="006E454C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F3D"/>
    <w:rsid w:val="006F5467"/>
    <w:rsid w:val="006F5880"/>
    <w:rsid w:val="006F58D4"/>
    <w:rsid w:val="006F5993"/>
    <w:rsid w:val="006F60D8"/>
    <w:rsid w:val="006F6489"/>
    <w:rsid w:val="006F6523"/>
    <w:rsid w:val="006F6579"/>
    <w:rsid w:val="006F6582"/>
    <w:rsid w:val="006F68BE"/>
    <w:rsid w:val="006F7C7B"/>
    <w:rsid w:val="0070051C"/>
    <w:rsid w:val="0070108D"/>
    <w:rsid w:val="007010A1"/>
    <w:rsid w:val="007010E2"/>
    <w:rsid w:val="007013B0"/>
    <w:rsid w:val="00701708"/>
    <w:rsid w:val="0070219D"/>
    <w:rsid w:val="007021C8"/>
    <w:rsid w:val="00702869"/>
    <w:rsid w:val="00702F36"/>
    <w:rsid w:val="007031FE"/>
    <w:rsid w:val="0070321F"/>
    <w:rsid w:val="0070346E"/>
    <w:rsid w:val="00703E7E"/>
    <w:rsid w:val="0070422F"/>
    <w:rsid w:val="00704EDB"/>
    <w:rsid w:val="00705068"/>
    <w:rsid w:val="007050FB"/>
    <w:rsid w:val="00705442"/>
    <w:rsid w:val="0070557E"/>
    <w:rsid w:val="007055C3"/>
    <w:rsid w:val="00705A1D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573"/>
    <w:rsid w:val="007229C9"/>
    <w:rsid w:val="007229F9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EA6"/>
    <w:rsid w:val="00726FFA"/>
    <w:rsid w:val="00727208"/>
    <w:rsid w:val="00727218"/>
    <w:rsid w:val="00727529"/>
    <w:rsid w:val="007275BD"/>
    <w:rsid w:val="00727680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A61"/>
    <w:rsid w:val="00732BE8"/>
    <w:rsid w:val="00732DC0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D7D"/>
    <w:rsid w:val="0073715D"/>
    <w:rsid w:val="007374CD"/>
    <w:rsid w:val="00737C03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3629"/>
    <w:rsid w:val="00763E47"/>
    <w:rsid w:val="00763E86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514"/>
    <w:rsid w:val="00783673"/>
    <w:rsid w:val="007841D8"/>
    <w:rsid w:val="00784600"/>
    <w:rsid w:val="0078531E"/>
    <w:rsid w:val="00785490"/>
    <w:rsid w:val="00785B7E"/>
    <w:rsid w:val="00785C0E"/>
    <w:rsid w:val="007860F3"/>
    <w:rsid w:val="007865A4"/>
    <w:rsid w:val="007866BB"/>
    <w:rsid w:val="00787165"/>
    <w:rsid w:val="00787226"/>
    <w:rsid w:val="00787C04"/>
    <w:rsid w:val="007901B4"/>
    <w:rsid w:val="00790F6D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D1F"/>
    <w:rsid w:val="007A43A6"/>
    <w:rsid w:val="007A43FC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B02CB"/>
    <w:rsid w:val="007B05D6"/>
    <w:rsid w:val="007B1179"/>
    <w:rsid w:val="007B1DF4"/>
    <w:rsid w:val="007B2577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E"/>
    <w:rsid w:val="007C3D18"/>
    <w:rsid w:val="007C4040"/>
    <w:rsid w:val="007C5959"/>
    <w:rsid w:val="007C5FEA"/>
    <w:rsid w:val="007C60BF"/>
    <w:rsid w:val="007C6177"/>
    <w:rsid w:val="007C62DF"/>
    <w:rsid w:val="007C6558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408"/>
    <w:rsid w:val="007D1449"/>
    <w:rsid w:val="007D1A03"/>
    <w:rsid w:val="007D2798"/>
    <w:rsid w:val="007D2E4D"/>
    <w:rsid w:val="007D31CB"/>
    <w:rsid w:val="007D388F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352A"/>
    <w:rsid w:val="007E3C4B"/>
    <w:rsid w:val="007E3F7C"/>
    <w:rsid w:val="007E4610"/>
    <w:rsid w:val="007E4715"/>
    <w:rsid w:val="007E4945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6F2"/>
    <w:rsid w:val="007E7981"/>
    <w:rsid w:val="007E7CBC"/>
    <w:rsid w:val="007E7EDF"/>
    <w:rsid w:val="007F08CF"/>
    <w:rsid w:val="007F0D79"/>
    <w:rsid w:val="007F1D10"/>
    <w:rsid w:val="007F2C31"/>
    <w:rsid w:val="007F2E95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551D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1050A"/>
    <w:rsid w:val="00810A0E"/>
    <w:rsid w:val="00810EBA"/>
    <w:rsid w:val="008110BF"/>
    <w:rsid w:val="008112D6"/>
    <w:rsid w:val="008113E8"/>
    <w:rsid w:val="00811809"/>
    <w:rsid w:val="00811AF5"/>
    <w:rsid w:val="00811BC9"/>
    <w:rsid w:val="00811CD7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DA2"/>
    <w:rsid w:val="0081527F"/>
    <w:rsid w:val="008158D6"/>
    <w:rsid w:val="00815B5D"/>
    <w:rsid w:val="00815CA7"/>
    <w:rsid w:val="0081642D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6356"/>
    <w:rsid w:val="008263A0"/>
    <w:rsid w:val="00826A67"/>
    <w:rsid w:val="00826AA9"/>
    <w:rsid w:val="00827142"/>
    <w:rsid w:val="00827325"/>
    <w:rsid w:val="00827804"/>
    <w:rsid w:val="0082787A"/>
    <w:rsid w:val="00827B8B"/>
    <w:rsid w:val="00827D6F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1093"/>
    <w:rsid w:val="0084118D"/>
    <w:rsid w:val="00841541"/>
    <w:rsid w:val="008421A8"/>
    <w:rsid w:val="00842A42"/>
    <w:rsid w:val="00842BCA"/>
    <w:rsid w:val="00842FFC"/>
    <w:rsid w:val="00843099"/>
    <w:rsid w:val="008433CD"/>
    <w:rsid w:val="008434E1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503F0"/>
    <w:rsid w:val="0085099B"/>
    <w:rsid w:val="00850C82"/>
    <w:rsid w:val="00850CD3"/>
    <w:rsid w:val="008510D0"/>
    <w:rsid w:val="00851DCF"/>
    <w:rsid w:val="00852317"/>
    <w:rsid w:val="00852862"/>
    <w:rsid w:val="0085384C"/>
    <w:rsid w:val="00853E4D"/>
    <w:rsid w:val="00853EA3"/>
    <w:rsid w:val="008540F7"/>
    <w:rsid w:val="008554D4"/>
    <w:rsid w:val="00855B50"/>
    <w:rsid w:val="00856877"/>
    <w:rsid w:val="00856911"/>
    <w:rsid w:val="00856973"/>
    <w:rsid w:val="00856BED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5CA"/>
    <w:rsid w:val="008627B2"/>
    <w:rsid w:val="00862B31"/>
    <w:rsid w:val="00863330"/>
    <w:rsid w:val="0086336C"/>
    <w:rsid w:val="0086361B"/>
    <w:rsid w:val="008638FC"/>
    <w:rsid w:val="008641BE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6FD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7FE"/>
    <w:rsid w:val="008719A0"/>
    <w:rsid w:val="008719A4"/>
    <w:rsid w:val="00871D23"/>
    <w:rsid w:val="00872726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AD1"/>
    <w:rsid w:val="00880C09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52B9"/>
    <w:rsid w:val="00885500"/>
    <w:rsid w:val="00885A22"/>
    <w:rsid w:val="00885A26"/>
    <w:rsid w:val="00885B79"/>
    <w:rsid w:val="008861C3"/>
    <w:rsid w:val="008861FA"/>
    <w:rsid w:val="00886213"/>
    <w:rsid w:val="008863F9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970"/>
    <w:rsid w:val="008A0E38"/>
    <w:rsid w:val="008A0ED2"/>
    <w:rsid w:val="008A0F9E"/>
    <w:rsid w:val="008A21FF"/>
    <w:rsid w:val="008A27A4"/>
    <w:rsid w:val="008A2CE2"/>
    <w:rsid w:val="008A2F14"/>
    <w:rsid w:val="008A2F20"/>
    <w:rsid w:val="008A30AC"/>
    <w:rsid w:val="008A38AC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B7FDE"/>
    <w:rsid w:val="008C046E"/>
    <w:rsid w:val="008C0C99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E4B"/>
    <w:rsid w:val="008E04AB"/>
    <w:rsid w:val="008E065E"/>
    <w:rsid w:val="008E06E5"/>
    <w:rsid w:val="008E0927"/>
    <w:rsid w:val="008E1909"/>
    <w:rsid w:val="008E1CED"/>
    <w:rsid w:val="008E1D1A"/>
    <w:rsid w:val="008E2168"/>
    <w:rsid w:val="008E2E1C"/>
    <w:rsid w:val="008E35A3"/>
    <w:rsid w:val="008E35AC"/>
    <w:rsid w:val="008E3F73"/>
    <w:rsid w:val="008E426C"/>
    <w:rsid w:val="008E481A"/>
    <w:rsid w:val="008E4B90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40E2"/>
    <w:rsid w:val="008F41C8"/>
    <w:rsid w:val="008F4340"/>
    <w:rsid w:val="008F44BA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EC5"/>
    <w:rsid w:val="00901261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4FC1"/>
    <w:rsid w:val="0090514E"/>
    <w:rsid w:val="009053AA"/>
    <w:rsid w:val="00905A74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6E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5006"/>
    <w:rsid w:val="00925429"/>
    <w:rsid w:val="0092578C"/>
    <w:rsid w:val="00925CE7"/>
    <w:rsid w:val="00925D3B"/>
    <w:rsid w:val="00925F68"/>
    <w:rsid w:val="0092679B"/>
    <w:rsid w:val="00926BB7"/>
    <w:rsid w:val="00926F07"/>
    <w:rsid w:val="00926F8A"/>
    <w:rsid w:val="00927974"/>
    <w:rsid w:val="00927AA6"/>
    <w:rsid w:val="00927C18"/>
    <w:rsid w:val="00927C4C"/>
    <w:rsid w:val="00927E84"/>
    <w:rsid w:val="00930221"/>
    <w:rsid w:val="00930340"/>
    <w:rsid w:val="0093062E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2F0"/>
    <w:rsid w:val="00933A29"/>
    <w:rsid w:val="00933A57"/>
    <w:rsid w:val="00934334"/>
    <w:rsid w:val="00934365"/>
    <w:rsid w:val="009343F2"/>
    <w:rsid w:val="00934839"/>
    <w:rsid w:val="0093502C"/>
    <w:rsid w:val="00935133"/>
    <w:rsid w:val="00935577"/>
    <w:rsid w:val="009355C2"/>
    <w:rsid w:val="009357AB"/>
    <w:rsid w:val="00936759"/>
    <w:rsid w:val="009368F3"/>
    <w:rsid w:val="00936DDF"/>
    <w:rsid w:val="00937160"/>
    <w:rsid w:val="00940587"/>
    <w:rsid w:val="00940B94"/>
    <w:rsid w:val="00940BFB"/>
    <w:rsid w:val="00940D0A"/>
    <w:rsid w:val="00940F1E"/>
    <w:rsid w:val="00940F4F"/>
    <w:rsid w:val="009415DE"/>
    <w:rsid w:val="00941636"/>
    <w:rsid w:val="00941CFE"/>
    <w:rsid w:val="00941D2F"/>
    <w:rsid w:val="00942066"/>
    <w:rsid w:val="009420ED"/>
    <w:rsid w:val="00942512"/>
    <w:rsid w:val="009429C0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2D4"/>
    <w:rsid w:val="00957C4E"/>
    <w:rsid w:val="00957C99"/>
    <w:rsid w:val="00957CC0"/>
    <w:rsid w:val="00957F39"/>
    <w:rsid w:val="00960A1F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6FCD"/>
    <w:rsid w:val="00977069"/>
    <w:rsid w:val="009779C2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43ED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F2F"/>
    <w:rsid w:val="009A6FC9"/>
    <w:rsid w:val="009A74A0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BBB"/>
    <w:rsid w:val="009C403E"/>
    <w:rsid w:val="009C4C95"/>
    <w:rsid w:val="009C521D"/>
    <w:rsid w:val="009C5E79"/>
    <w:rsid w:val="009C605A"/>
    <w:rsid w:val="009C6D3C"/>
    <w:rsid w:val="009C6DEA"/>
    <w:rsid w:val="009C6F0F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D12"/>
    <w:rsid w:val="009D5FBA"/>
    <w:rsid w:val="009D6A63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688"/>
    <w:rsid w:val="009F179B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EC6"/>
    <w:rsid w:val="00A01385"/>
    <w:rsid w:val="00A014B0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15C8"/>
    <w:rsid w:val="00A1171D"/>
    <w:rsid w:val="00A11E80"/>
    <w:rsid w:val="00A12390"/>
    <w:rsid w:val="00A130AA"/>
    <w:rsid w:val="00A1352A"/>
    <w:rsid w:val="00A136D1"/>
    <w:rsid w:val="00A13C01"/>
    <w:rsid w:val="00A13D71"/>
    <w:rsid w:val="00A13E54"/>
    <w:rsid w:val="00A13F97"/>
    <w:rsid w:val="00A14031"/>
    <w:rsid w:val="00A141EA"/>
    <w:rsid w:val="00A142A0"/>
    <w:rsid w:val="00A143FF"/>
    <w:rsid w:val="00A14499"/>
    <w:rsid w:val="00A1527C"/>
    <w:rsid w:val="00A157A6"/>
    <w:rsid w:val="00A167D8"/>
    <w:rsid w:val="00A168A2"/>
    <w:rsid w:val="00A16C07"/>
    <w:rsid w:val="00A16C46"/>
    <w:rsid w:val="00A177F5"/>
    <w:rsid w:val="00A17C8B"/>
    <w:rsid w:val="00A17F63"/>
    <w:rsid w:val="00A20044"/>
    <w:rsid w:val="00A2057B"/>
    <w:rsid w:val="00A205DD"/>
    <w:rsid w:val="00A20AFE"/>
    <w:rsid w:val="00A20BA3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87"/>
    <w:rsid w:val="00A304D7"/>
    <w:rsid w:val="00A30538"/>
    <w:rsid w:val="00A30A03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09CE"/>
    <w:rsid w:val="00A41515"/>
    <w:rsid w:val="00A419BD"/>
    <w:rsid w:val="00A41E2B"/>
    <w:rsid w:val="00A42066"/>
    <w:rsid w:val="00A42170"/>
    <w:rsid w:val="00A42D33"/>
    <w:rsid w:val="00A42EEB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D8C"/>
    <w:rsid w:val="00A51DCF"/>
    <w:rsid w:val="00A52094"/>
    <w:rsid w:val="00A520E7"/>
    <w:rsid w:val="00A525B2"/>
    <w:rsid w:val="00A529F4"/>
    <w:rsid w:val="00A52E1D"/>
    <w:rsid w:val="00A52E5C"/>
    <w:rsid w:val="00A5301A"/>
    <w:rsid w:val="00A53B84"/>
    <w:rsid w:val="00A54415"/>
    <w:rsid w:val="00A54A85"/>
    <w:rsid w:val="00A54C09"/>
    <w:rsid w:val="00A55873"/>
    <w:rsid w:val="00A55DBF"/>
    <w:rsid w:val="00A5761F"/>
    <w:rsid w:val="00A579CE"/>
    <w:rsid w:val="00A579E0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0C3"/>
    <w:rsid w:val="00A706AD"/>
    <w:rsid w:val="00A708A2"/>
    <w:rsid w:val="00A711E9"/>
    <w:rsid w:val="00A71995"/>
    <w:rsid w:val="00A71B16"/>
    <w:rsid w:val="00A71B99"/>
    <w:rsid w:val="00A71F43"/>
    <w:rsid w:val="00A721C7"/>
    <w:rsid w:val="00A723C1"/>
    <w:rsid w:val="00A731CB"/>
    <w:rsid w:val="00A73654"/>
    <w:rsid w:val="00A739D0"/>
    <w:rsid w:val="00A73D47"/>
    <w:rsid w:val="00A7419B"/>
    <w:rsid w:val="00A74359"/>
    <w:rsid w:val="00A74C38"/>
    <w:rsid w:val="00A74D4E"/>
    <w:rsid w:val="00A75048"/>
    <w:rsid w:val="00A754C5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CF6"/>
    <w:rsid w:val="00A83E90"/>
    <w:rsid w:val="00A840C5"/>
    <w:rsid w:val="00A845EE"/>
    <w:rsid w:val="00A84630"/>
    <w:rsid w:val="00A8556B"/>
    <w:rsid w:val="00A8578A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411"/>
    <w:rsid w:val="00A9564B"/>
    <w:rsid w:val="00A957D6"/>
    <w:rsid w:val="00A96354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EBB"/>
    <w:rsid w:val="00AB00F2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260"/>
    <w:rsid w:val="00AC18CD"/>
    <w:rsid w:val="00AC18EB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848"/>
    <w:rsid w:val="00AD5BC6"/>
    <w:rsid w:val="00AD6050"/>
    <w:rsid w:val="00AD64D7"/>
    <w:rsid w:val="00AD660D"/>
    <w:rsid w:val="00AD782E"/>
    <w:rsid w:val="00AD7888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B1"/>
    <w:rsid w:val="00AE18A4"/>
    <w:rsid w:val="00AE1C77"/>
    <w:rsid w:val="00AE240D"/>
    <w:rsid w:val="00AE27AC"/>
    <w:rsid w:val="00AE29DE"/>
    <w:rsid w:val="00AE2C1C"/>
    <w:rsid w:val="00AE32C4"/>
    <w:rsid w:val="00AE3CFC"/>
    <w:rsid w:val="00AE3D0A"/>
    <w:rsid w:val="00AE3E27"/>
    <w:rsid w:val="00AE3E8C"/>
    <w:rsid w:val="00AE3F19"/>
    <w:rsid w:val="00AE40E0"/>
    <w:rsid w:val="00AE4275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A6E"/>
    <w:rsid w:val="00AE7E89"/>
    <w:rsid w:val="00AE7FBF"/>
    <w:rsid w:val="00AF02E0"/>
    <w:rsid w:val="00AF0645"/>
    <w:rsid w:val="00AF0A67"/>
    <w:rsid w:val="00AF0FFF"/>
    <w:rsid w:val="00AF1440"/>
    <w:rsid w:val="00AF1AE8"/>
    <w:rsid w:val="00AF1C5D"/>
    <w:rsid w:val="00AF1FF2"/>
    <w:rsid w:val="00AF31AF"/>
    <w:rsid w:val="00AF3660"/>
    <w:rsid w:val="00AF388F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61"/>
    <w:rsid w:val="00AF6BF9"/>
    <w:rsid w:val="00AF6C40"/>
    <w:rsid w:val="00AF6FA0"/>
    <w:rsid w:val="00AF7F61"/>
    <w:rsid w:val="00B006FE"/>
    <w:rsid w:val="00B007CB"/>
    <w:rsid w:val="00B008F8"/>
    <w:rsid w:val="00B0122F"/>
    <w:rsid w:val="00B01310"/>
    <w:rsid w:val="00B02864"/>
    <w:rsid w:val="00B02AA9"/>
    <w:rsid w:val="00B02FA3"/>
    <w:rsid w:val="00B03093"/>
    <w:rsid w:val="00B0348E"/>
    <w:rsid w:val="00B037D1"/>
    <w:rsid w:val="00B03993"/>
    <w:rsid w:val="00B03C21"/>
    <w:rsid w:val="00B03D47"/>
    <w:rsid w:val="00B04158"/>
    <w:rsid w:val="00B04A86"/>
    <w:rsid w:val="00B04EBA"/>
    <w:rsid w:val="00B05084"/>
    <w:rsid w:val="00B05B62"/>
    <w:rsid w:val="00B05CE6"/>
    <w:rsid w:val="00B05F7B"/>
    <w:rsid w:val="00B0691C"/>
    <w:rsid w:val="00B06DC5"/>
    <w:rsid w:val="00B07499"/>
    <w:rsid w:val="00B078E4"/>
    <w:rsid w:val="00B10644"/>
    <w:rsid w:val="00B107A9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7C6"/>
    <w:rsid w:val="00B17809"/>
    <w:rsid w:val="00B17CCC"/>
    <w:rsid w:val="00B17D6C"/>
    <w:rsid w:val="00B20155"/>
    <w:rsid w:val="00B20256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5298"/>
    <w:rsid w:val="00B25443"/>
    <w:rsid w:val="00B25CD4"/>
    <w:rsid w:val="00B25D91"/>
    <w:rsid w:val="00B25F0A"/>
    <w:rsid w:val="00B2629E"/>
    <w:rsid w:val="00B26927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1179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E40"/>
    <w:rsid w:val="00B372AA"/>
    <w:rsid w:val="00B3730E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DAE"/>
    <w:rsid w:val="00B4111E"/>
    <w:rsid w:val="00B411C8"/>
    <w:rsid w:val="00B413A2"/>
    <w:rsid w:val="00B41845"/>
    <w:rsid w:val="00B41888"/>
    <w:rsid w:val="00B41949"/>
    <w:rsid w:val="00B41CD7"/>
    <w:rsid w:val="00B423F0"/>
    <w:rsid w:val="00B431EC"/>
    <w:rsid w:val="00B43C95"/>
    <w:rsid w:val="00B44822"/>
    <w:rsid w:val="00B44834"/>
    <w:rsid w:val="00B44DED"/>
    <w:rsid w:val="00B45050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50454"/>
    <w:rsid w:val="00B50A4C"/>
    <w:rsid w:val="00B5171D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C50"/>
    <w:rsid w:val="00B55186"/>
    <w:rsid w:val="00B553EF"/>
    <w:rsid w:val="00B55DD5"/>
    <w:rsid w:val="00B55FC9"/>
    <w:rsid w:val="00B568FD"/>
    <w:rsid w:val="00B56AC2"/>
    <w:rsid w:val="00B56E23"/>
    <w:rsid w:val="00B573BE"/>
    <w:rsid w:val="00B57A70"/>
    <w:rsid w:val="00B60184"/>
    <w:rsid w:val="00B603C0"/>
    <w:rsid w:val="00B605CF"/>
    <w:rsid w:val="00B6073A"/>
    <w:rsid w:val="00B607CD"/>
    <w:rsid w:val="00B609B2"/>
    <w:rsid w:val="00B60E34"/>
    <w:rsid w:val="00B61867"/>
    <w:rsid w:val="00B62448"/>
    <w:rsid w:val="00B62875"/>
    <w:rsid w:val="00B629C5"/>
    <w:rsid w:val="00B62F73"/>
    <w:rsid w:val="00B6340F"/>
    <w:rsid w:val="00B634B2"/>
    <w:rsid w:val="00B6385F"/>
    <w:rsid w:val="00B640BE"/>
    <w:rsid w:val="00B640C4"/>
    <w:rsid w:val="00B64AC0"/>
    <w:rsid w:val="00B6599F"/>
    <w:rsid w:val="00B65FEB"/>
    <w:rsid w:val="00B6602F"/>
    <w:rsid w:val="00B661C9"/>
    <w:rsid w:val="00B664C7"/>
    <w:rsid w:val="00B666EA"/>
    <w:rsid w:val="00B66799"/>
    <w:rsid w:val="00B66BB8"/>
    <w:rsid w:val="00B67A24"/>
    <w:rsid w:val="00B7060C"/>
    <w:rsid w:val="00B7080E"/>
    <w:rsid w:val="00B70D53"/>
    <w:rsid w:val="00B71827"/>
    <w:rsid w:val="00B71D39"/>
    <w:rsid w:val="00B72B31"/>
    <w:rsid w:val="00B72C97"/>
    <w:rsid w:val="00B73085"/>
    <w:rsid w:val="00B735C0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A02"/>
    <w:rsid w:val="00B75BB0"/>
    <w:rsid w:val="00B768FC"/>
    <w:rsid w:val="00B76937"/>
    <w:rsid w:val="00B77C10"/>
    <w:rsid w:val="00B803E3"/>
    <w:rsid w:val="00B8065D"/>
    <w:rsid w:val="00B811FC"/>
    <w:rsid w:val="00B81225"/>
    <w:rsid w:val="00B8163D"/>
    <w:rsid w:val="00B81874"/>
    <w:rsid w:val="00B81A32"/>
    <w:rsid w:val="00B81A6C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21A0"/>
    <w:rsid w:val="00BA2280"/>
    <w:rsid w:val="00BA2323"/>
    <w:rsid w:val="00BA2A08"/>
    <w:rsid w:val="00BA2D58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F1"/>
    <w:rsid w:val="00BB3D94"/>
    <w:rsid w:val="00BB42D8"/>
    <w:rsid w:val="00BB4CEF"/>
    <w:rsid w:val="00BB4F63"/>
    <w:rsid w:val="00BB51E9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AF2"/>
    <w:rsid w:val="00BC2353"/>
    <w:rsid w:val="00BC251D"/>
    <w:rsid w:val="00BC28E3"/>
    <w:rsid w:val="00BC29EB"/>
    <w:rsid w:val="00BC2AF5"/>
    <w:rsid w:val="00BC2C99"/>
    <w:rsid w:val="00BC2E2B"/>
    <w:rsid w:val="00BC3053"/>
    <w:rsid w:val="00BC3640"/>
    <w:rsid w:val="00BC37AB"/>
    <w:rsid w:val="00BC3C85"/>
    <w:rsid w:val="00BC3E87"/>
    <w:rsid w:val="00BC3F78"/>
    <w:rsid w:val="00BC4230"/>
    <w:rsid w:val="00BC45C2"/>
    <w:rsid w:val="00BC4A2A"/>
    <w:rsid w:val="00BC4B40"/>
    <w:rsid w:val="00BC4D2E"/>
    <w:rsid w:val="00BC4E25"/>
    <w:rsid w:val="00BC4F0C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A13"/>
    <w:rsid w:val="00BD79F6"/>
    <w:rsid w:val="00BE0204"/>
    <w:rsid w:val="00BE0346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413D"/>
    <w:rsid w:val="00BE456B"/>
    <w:rsid w:val="00BE4835"/>
    <w:rsid w:val="00BE4BAC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DED"/>
    <w:rsid w:val="00C11E11"/>
    <w:rsid w:val="00C11E4F"/>
    <w:rsid w:val="00C1204D"/>
    <w:rsid w:val="00C12107"/>
    <w:rsid w:val="00C12744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65C4"/>
    <w:rsid w:val="00C169D8"/>
    <w:rsid w:val="00C16D89"/>
    <w:rsid w:val="00C16E7F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7C8"/>
    <w:rsid w:val="00C279B5"/>
    <w:rsid w:val="00C27B65"/>
    <w:rsid w:val="00C27BC7"/>
    <w:rsid w:val="00C27C45"/>
    <w:rsid w:val="00C30C78"/>
    <w:rsid w:val="00C31D88"/>
    <w:rsid w:val="00C31DAF"/>
    <w:rsid w:val="00C31F4E"/>
    <w:rsid w:val="00C320BC"/>
    <w:rsid w:val="00C32368"/>
    <w:rsid w:val="00C324B1"/>
    <w:rsid w:val="00C32DDD"/>
    <w:rsid w:val="00C33514"/>
    <w:rsid w:val="00C33CAA"/>
    <w:rsid w:val="00C34189"/>
    <w:rsid w:val="00C342E2"/>
    <w:rsid w:val="00C343BB"/>
    <w:rsid w:val="00C34425"/>
    <w:rsid w:val="00C347DD"/>
    <w:rsid w:val="00C34955"/>
    <w:rsid w:val="00C34C78"/>
    <w:rsid w:val="00C35226"/>
    <w:rsid w:val="00C356E8"/>
    <w:rsid w:val="00C35754"/>
    <w:rsid w:val="00C358E5"/>
    <w:rsid w:val="00C35E40"/>
    <w:rsid w:val="00C369BE"/>
    <w:rsid w:val="00C36BB9"/>
    <w:rsid w:val="00C3719D"/>
    <w:rsid w:val="00C37A36"/>
    <w:rsid w:val="00C37A69"/>
    <w:rsid w:val="00C37CB2"/>
    <w:rsid w:val="00C40280"/>
    <w:rsid w:val="00C4074D"/>
    <w:rsid w:val="00C40FE4"/>
    <w:rsid w:val="00C412B4"/>
    <w:rsid w:val="00C4172C"/>
    <w:rsid w:val="00C41741"/>
    <w:rsid w:val="00C42189"/>
    <w:rsid w:val="00C42665"/>
    <w:rsid w:val="00C42695"/>
    <w:rsid w:val="00C42862"/>
    <w:rsid w:val="00C42971"/>
    <w:rsid w:val="00C429A0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50B58"/>
    <w:rsid w:val="00C50DF6"/>
    <w:rsid w:val="00C51376"/>
    <w:rsid w:val="00C5156E"/>
    <w:rsid w:val="00C519F5"/>
    <w:rsid w:val="00C51C5E"/>
    <w:rsid w:val="00C52186"/>
    <w:rsid w:val="00C52261"/>
    <w:rsid w:val="00C522E2"/>
    <w:rsid w:val="00C5248C"/>
    <w:rsid w:val="00C5255C"/>
    <w:rsid w:val="00C52F0E"/>
    <w:rsid w:val="00C5310C"/>
    <w:rsid w:val="00C53251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5CAD"/>
    <w:rsid w:val="00C6641A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796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8E4"/>
    <w:rsid w:val="00C900BE"/>
    <w:rsid w:val="00C9027A"/>
    <w:rsid w:val="00C9068E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883"/>
    <w:rsid w:val="00CA1ED8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620D"/>
    <w:rsid w:val="00CA623D"/>
    <w:rsid w:val="00CA6CAA"/>
    <w:rsid w:val="00CA7018"/>
    <w:rsid w:val="00CA7045"/>
    <w:rsid w:val="00CA780A"/>
    <w:rsid w:val="00CA7D6D"/>
    <w:rsid w:val="00CB05F8"/>
    <w:rsid w:val="00CB13E3"/>
    <w:rsid w:val="00CB1556"/>
    <w:rsid w:val="00CB1593"/>
    <w:rsid w:val="00CB17C5"/>
    <w:rsid w:val="00CB1E48"/>
    <w:rsid w:val="00CB1F63"/>
    <w:rsid w:val="00CB2206"/>
    <w:rsid w:val="00CB2804"/>
    <w:rsid w:val="00CB2C83"/>
    <w:rsid w:val="00CB30E5"/>
    <w:rsid w:val="00CB312D"/>
    <w:rsid w:val="00CB3486"/>
    <w:rsid w:val="00CB3583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6714"/>
    <w:rsid w:val="00CB6B3C"/>
    <w:rsid w:val="00CB6B53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D37"/>
    <w:rsid w:val="00CC627B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4300"/>
    <w:rsid w:val="00CD447B"/>
    <w:rsid w:val="00CD466E"/>
    <w:rsid w:val="00CD59B0"/>
    <w:rsid w:val="00CD6817"/>
    <w:rsid w:val="00CD70A0"/>
    <w:rsid w:val="00CD7887"/>
    <w:rsid w:val="00CE0206"/>
    <w:rsid w:val="00CE0424"/>
    <w:rsid w:val="00CE05CF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FC9"/>
    <w:rsid w:val="00CE3516"/>
    <w:rsid w:val="00CE365C"/>
    <w:rsid w:val="00CE46CA"/>
    <w:rsid w:val="00CE47DE"/>
    <w:rsid w:val="00CE484B"/>
    <w:rsid w:val="00CE4BE3"/>
    <w:rsid w:val="00CE502A"/>
    <w:rsid w:val="00CE5431"/>
    <w:rsid w:val="00CE595F"/>
    <w:rsid w:val="00CE5EBB"/>
    <w:rsid w:val="00CE5FE4"/>
    <w:rsid w:val="00CE646E"/>
    <w:rsid w:val="00CE6497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D004EF"/>
    <w:rsid w:val="00D00F9E"/>
    <w:rsid w:val="00D01720"/>
    <w:rsid w:val="00D0244E"/>
    <w:rsid w:val="00D02775"/>
    <w:rsid w:val="00D02DAD"/>
    <w:rsid w:val="00D030F7"/>
    <w:rsid w:val="00D0349B"/>
    <w:rsid w:val="00D03E26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20128"/>
    <w:rsid w:val="00D208EA"/>
    <w:rsid w:val="00D20CD3"/>
    <w:rsid w:val="00D21306"/>
    <w:rsid w:val="00D2143B"/>
    <w:rsid w:val="00D2195D"/>
    <w:rsid w:val="00D21D24"/>
    <w:rsid w:val="00D21F98"/>
    <w:rsid w:val="00D21FED"/>
    <w:rsid w:val="00D22263"/>
    <w:rsid w:val="00D22485"/>
    <w:rsid w:val="00D2254F"/>
    <w:rsid w:val="00D227E3"/>
    <w:rsid w:val="00D239A7"/>
    <w:rsid w:val="00D23DC8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CBA"/>
    <w:rsid w:val="00D504EF"/>
    <w:rsid w:val="00D50829"/>
    <w:rsid w:val="00D50C91"/>
    <w:rsid w:val="00D51613"/>
    <w:rsid w:val="00D52362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8AA"/>
    <w:rsid w:val="00D57156"/>
    <w:rsid w:val="00D571A6"/>
    <w:rsid w:val="00D57213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A7F"/>
    <w:rsid w:val="00D64B38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0F52"/>
    <w:rsid w:val="00D7136D"/>
    <w:rsid w:val="00D714DC"/>
    <w:rsid w:val="00D7179A"/>
    <w:rsid w:val="00D71BCD"/>
    <w:rsid w:val="00D71F0D"/>
    <w:rsid w:val="00D7359F"/>
    <w:rsid w:val="00D739ED"/>
    <w:rsid w:val="00D73E92"/>
    <w:rsid w:val="00D73F2B"/>
    <w:rsid w:val="00D7409C"/>
    <w:rsid w:val="00D74369"/>
    <w:rsid w:val="00D749D9"/>
    <w:rsid w:val="00D74A61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9DC"/>
    <w:rsid w:val="00D829E4"/>
    <w:rsid w:val="00D82B48"/>
    <w:rsid w:val="00D82F12"/>
    <w:rsid w:val="00D82F15"/>
    <w:rsid w:val="00D8327F"/>
    <w:rsid w:val="00D83E61"/>
    <w:rsid w:val="00D84250"/>
    <w:rsid w:val="00D84B09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EA7"/>
    <w:rsid w:val="00DA5FF6"/>
    <w:rsid w:val="00DA66D3"/>
    <w:rsid w:val="00DA6D53"/>
    <w:rsid w:val="00DA6F74"/>
    <w:rsid w:val="00DA74F8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9EE"/>
    <w:rsid w:val="00DB25BB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247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325"/>
    <w:rsid w:val="00DD495C"/>
    <w:rsid w:val="00DD4E59"/>
    <w:rsid w:val="00DD4FD3"/>
    <w:rsid w:val="00DD5898"/>
    <w:rsid w:val="00DD5BE6"/>
    <w:rsid w:val="00DD5C1F"/>
    <w:rsid w:val="00DD5C62"/>
    <w:rsid w:val="00DD5E07"/>
    <w:rsid w:val="00DD6103"/>
    <w:rsid w:val="00DD7B50"/>
    <w:rsid w:val="00DD7F37"/>
    <w:rsid w:val="00DD7F53"/>
    <w:rsid w:val="00DD7F97"/>
    <w:rsid w:val="00DD7FB5"/>
    <w:rsid w:val="00DE03E6"/>
    <w:rsid w:val="00DE0439"/>
    <w:rsid w:val="00DE064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C13"/>
    <w:rsid w:val="00DE76BB"/>
    <w:rsid w:val="00DE7B99"/>
    <w:rsid w:val="00DE7C4C"/>
    <w:rsid w:val="00DF002D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8B6"/>
    <w:rsid w:val="00DF18BA"/>
    <w:rsid w:val="00DF1CAC"/>
    <w:rsid w:val="00DF207F"/>
    <w:rsid w:val="00DF2209"/>
    <w:rsid w:val="00DF2211"/>
    <w:rsid w:val="00DF2C6B"/>
    <w:rsid w:val="00DF323C"/>
    <w:rsid w:val="00DF3761"/>
    <w:rsid w:val="00DF37A0"/>
    <w:rsid w:val="00DF40A4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1C7"/>
    <w:rsid w:val="00E0492F"/>
    <w:rsid w:val="00E04F6C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4BFF"/>
    <w:rsid w:val="00E156FB"/>
    <w:rsid w:val="00E15AAD"/>
    <w:rsid w:val="00E1600D"/>
    <w:rsid w:val="00E16570"/>
    <w:rsid w:val="00E1691A"/>
    <w:rsid w:val="00E16C1E"/>
    <w:rsid w:val="00E17DD8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EDA"/>
    <w:rsid w:val="00E2316D"/>
    <w:rsid w:val="00E241EE"/>
    <w:rsid w:val="00E245EE"/>
    <w:rsid w:val="00E247E9"/>
    <w:rsid w:val="00E25CCF"/>
    <w:rsid w:val="00E2600E"/>
    <w:rsid w:val="00E26015"/>
    <w:rsid w:val="00E26167"/>
    <w:rsid w:val="00E262F2"/>
    <w:rsid w:val="00E26943"/>
    <w:rsid w:val="00E26CB7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B7F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80C"/>
    <w:rsid w:val="00E62863"/>
    <w:rsid w:val="00E628A1"/>
    <w:rsid w:val="00E62C11"/>
    <w:rsid w:val="00E63838"/>
    <w:rsid w:val="00E63C1B"/>
    <w:rsid w:val="00E64017"/>
    <w:rsid w:val="00E642D8"/>
    <w:rsid w:val="00E64313"/>
    <w:rsid w:val="00E64434"/>
    <w:rsid w:val="00E6470C"/>
    <w:rsid w:val="00E64997"/>
    <w:rsid w:val="00E651E2"/>
    <w:rsid w:val="00E653F5"/>
    <w:rsid w:val="00E65474"/>
    <w:rsid w:val="00E659A6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EA1"/>
    <w:rsid w:val="00E873CC"/>
    <w:rsid w:val="00E87822"/>
    <w:rsid w:val="00E87906"/>
    <w:rsid w:val="00E87C9C"/>
    <w:rsid w:val="00E90395"/>
    <w:rsid w:val="00E90E49"/>
    <w:rsid w:val="00E917F9"/>
    <w:rsid w:val="00E91886"/>
    <w:rsid w:val="00E919A6"/>
    <w:rsid w:val="00E91B88"/>
    <w:rsid w:val="00E9291C"/>
    <w:rsid w:val="00E92F62"/>
    <w:rsid w:val="00E93DA5"/>
    <w:rsid w:val="00E93E98"/>
    <w:rsid w:val="00E93FFE"/>
    <w:rsid w:val="00E9412B"/>
    <w:rsid w:val="00E94B57"/>
    <w:rsid w:val="00E94F8A"/>
    <w:rsid w:val="00E951D6"/>
    <w:rsid w:val="00E953E4"/>
    <w:rsid w:val="00E954A3"/>
    <w:rsid w:val="00E95654"/>
    <w:rsid w:val="00E958F9"/>
    <w:rsid w:val="00E959B0"/>
    <w:rsid w:val="00E96ABC"/>
    <w:rsid w:val="00E96C23"/>
    <w:rsid w:val="00E97097"/>
    <w:rsid w:val="00E97127"/>
    <w:rsid w:val="00E97223"/>
    <w:rsid w:val="00E97C14"/>
    <w:rsid w:val="00E97E40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EE5"/>
    <w:rsid w:val="00EB6F9E"/>
    <w:rsid w:val="00EB6FDB"/>
    <w:rsid w:val="00EB76CB"/>
    <w:rsid w:val="00EB776A"/>
    <w:rsid w:val="00EB7AD7"/>
    <w:rsid w:val="00EB7E04"/>
    <w:rsid w:val="00EC052D"/>
    <w:rsid w:val="00EC0A9A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769"/>
    <w:rsid w:val="00ED29EA"/>
    <w:rsid w:val="00ED314F"/>
    <w:rsid w:val="00ED31F8"/>
    <w:rsid w:val="00ED3253"/>
    <w:rsid w:val="00ED34FD"/>
    <w:rsid w:val="00ED3915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4087"/>
    <w:rsid w:val="00F047EB"/>
    <w:rsid w:val="00F04B02"/>
    <w:rsid w:val="00F04D6B"/>
    <w:rsid w:val="00F0528D"/>
    <w:rsid w:val="00F05431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A5C"/>
    <w:rsid w:val="00F30C26"/>
    <w:rsid w:val="00F30EB0"/>
    <w:rsid w:val="00F312BC"/>
    <w:rsid w:val="00F313D6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4009B"/>
    <w:rsid w:val="00F400E3"/>
    <w:rsid w:val="00F402DE"/>
    <w:rsid w:val="00F40506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557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386D"/>
    <w:rsid w:val="00F55297"/>
    <w:rsid w:val="00F5594B"/>
    <w:rsid w:val="00F55B8E"/>
    <w:rsid w:val="00F55BDD"/>
    <w:rsid w:val="00F562D0"/>
    <w:rsid w:val="00F56388"/>
    <w:rsid w:val="00F56E25"/>
    <w:rsid w:val="00F57451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116"/>
    <w:rsid w:val="00F7143F"/>
    <w:rsid w:val="00F71F69"/>
    <w:rsid w:val="00F72128"/>
    <w:rsid w:val="00F725E2"/>
    <w:rsid w:val="00F72A4C"/>
    <w:rsid w:val="00F72B72"/>
    <w:rsid w:val="00F73300"/>
    <w:rsid w:val="00F73610"/>
    <w:rsid w:val="00F738F6"/>
    <w:rsid w:val="00F739CF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582"/>
    <w:rsid w:val="00F756AE"/>
    <w:rsid w:val="00F757B9"/>
    <w:rsid w:val="00F75AAC"/>
    <w:rsid w:val="00F76090"/>
    <w:rsid w:val="00F765EE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8E6"/>
    <w:rsid w:val="00F960B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9E6"/>
    <w:rsid w:val="00FA2A0F"/>
    <w:rsid w:val="00FA2B09"/>
    <w:rsid w:val="00FA2BB3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302A"/>
    <w:rsid w:val="00FB3199"/>
    <w:rsid w:val="00FB320F"/>
    <w:rsid w:val="00FB4036"/>
    <w:rsid w:val="00FB406A"/>
    <w:rsid w:val="00FB40EF"/>
    <w:rsid w:val="00FB434D"/>
    <w:rsid w:val="00FB47C1"/>
    <w:rsid w:val="00FB4A6C"/>
    <w:rsid w:val="00FB4C08"/>
    <w:rsid w:val="00FB4C80"/>
    <w:rsid w:val="00FB5320"/>
    <w:rsid w:val="00FB673B"/>
    <w:rsid w:val="00FB6A6A"/>
    <w:rsid w:val="00FB7014"/>
    <w:rsid w:val="00FB702D"/>
    <w:rsid w:val="00FC011C"/>
    <w:rsid w:val="00FC0148"/>
    <w:rsid w:val="00FC07D0"/>
    <w:rsid w:val="00FC0981"/>
    <w:rsid w:val="00FC1A49"/>
    <w:rsid w:val="00FC2C40"/>
    <w:rsid w:val="00FC31AE"/>
    <w:rsid w:val="00FC35BF"/>
    <w:rsid w:val="00FC415D"/>
    <w:rsid w:val="00FC43C3"/>
    <w:rsid w:val="00FC4925"/>
    <w:rsid w:val="00FC4C31"/>
    <w:rsid w:val="00FC4CA0"/>
    <w:rsid w:val="00FC5CFE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A8F"/>
    <w:rsid w:val="00FE1C54"/>
    <w:rsid w:val="00FE1DB6"/>
    <w:rsid w:val="00FE1E1B"/>
    <w:rsid w:val="00FE202A"/>
    <w:rsid w:val="00FE2258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E6"/>
    <w:rsid w:val="00FE60AD"/>
    <w:rsid w:val="00FE6780"/>
    <w:rsid w:val="00FE67D8"/>
    <w:rsid w:val="00FE7336"/>
    <w:rsid w:val="00FE7603"/>
    <w:rsid w:val="00FE787C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BE9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0FF765F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B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tu.int/pub/R-REP-M.241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37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3225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MediaTek Inc1.</cp:lastModifiedBy>
  <cp:revision>5</cp:revision>
  <cp:lastPrinted>2008-01-30T22:09:00Z</cp:lastPrinted>
  <dcterms:created xsi:type="dcterms:W3CDTF">2023-09-29T11:18:00Z</dcterms:created>
  <dcterms:modified xsi:type="dcterms:W3CDTF">2023-09-29T14:23:00Z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