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C7E3A" w14:textId="22899249" w:rsidR="00F64CA0" w:rsidRPr="00F64CA0" w:rsidRDefault="00F64CA0" w:rsidP="00F64CA0">
      <w:pPr>
        <w:pStyle w:val="3gpptdocheadfirst"/>
        <w:rPr>
          <w:rFonts w:eastAsiaTheme="minorEastAsia" w:cs="Arial"/>
          <w:szCs w:val="22"/>
          <w:lang w:val="en-US" w:eastAsia="zh-CN"/>
        </w:rPr>
      </w:pPr>
      <w:bookmarkStart w:id="0" w:name="_Hlk131173287"/>
      <w:bookmarkStart w:id="1" w:name="_Hlk131172920"/>
      <w:r w:rsidRPr="00F64CA0">
        <w:rPr>
          <w:rFonts w:eastAsiaTheme="minorEastAsia" w:cs="Arial"/>
          <w:szCs w:val="22"/>
          <w:lang w:val="en-US" w:eastAsia="zh-CN"/>
        </w:rPr>
        <w:t>3GPP TSG RAN WG1 Meeting #114bis</w:t>
      </w:r>
      <w:r w:rsidRPr="00F64CA0">
        <w:rPr>
          <w:rFonts w:eastAsiaTheme="minorEastAsia" w:cs="Arial"/>
          <w:szCs w:val="22"/>
          <w:lang w:val="en-US" w:eastAsia="zh-CN"/>
        </w:rPr>
        <w:tab/>
      </w:r>
      <w:r w:rsidR="008F78A0" w:rsidRPr="008F78A0">
        <w:rPr>
          <w:rFonts w:eastAsiaTheme="minorEastAsia" w:cs="Arial"/>
          <w:szCs w:val="22"/>
          <w:lang w:val="en-US" w:eastAsia="zh-CN"/>
        </w:rPr>
        <w:t>R1-2309278</w:t>
      </w:r>
      <w:bookmarkStart w:id="2" w:name="_GoBack"/>
      <w:bookmarkEnd w:id="2"/>
    </w:p>
    <w:p w14:paraId="2B4E36D5" w14:textId="2C7DACF0" w:rsidR="00D42642" w:rsidRDefault="00F64CA0" w:rsidP="00F64CA0">
      <w:pPr>
        <w:pStyle w:val="3gpptdocheadfirst"/>
        <w:rPr>
          <w:rFonts w:eastAsiaTheme="minorEastAsia" w:cs="Arial"/>
          <w:szCs w:val="22"/>
          <w:lang w:val="en-US" w:eastAsia="zh-CN"/>
        </w:rPr>
      </w:pPr>
      <w:r w:rsidRPr="00F64CA0">
        <w:rPr>
          <w:rFonts w:eastAsiaTheme="minorEastAsia" w:cs="Arial"/>
          <w:szCs w:val="22"/>
          <w:lang w:val="en-US" w:eastAsia="zh-CN"/>
        </w:rPr>
        <w:t>Xiamen, China, October 9th - 13th, 2023</w:t>
      </w:r>
    </w:p>
    <w:p w14:paraId="1411D675" w14:textId="77777777" w:rsidR="00F64CA0" w:rsidRPr="00261CFC" w:rsidRDefault="00F64CA0" w:rsidP="00F64CA0">
      <w:pPr>
        <w:pStyle w:val="3gpptdocheadfirst"/>
        <w:rPr>
          <w:lang w:val="en-US"/>
        </w:rPr>
      </w:pPr>
    </w:p>
    <w:p w14:paraId="3AA4BEA9" w14:textId="7B41049F" w:rsidR="00E445A8" w:rsidRPr="00D71966" w:rsidRDefault="00E445A8" w:rsidP="00D71966">
      <w:pPr>
        <w:pStyle w:val="3gpptdochead"/>
      </w:pPr>
      <w:r w:rsidRPr="00D71966">
        <w:t>Agenda Item:</w:t>
      </w:r>
      <w:r w:rsidRPr="00D71966">
        <w:tab/>
      </w:r>
      <w:r w:rsidR="005D0E50">
        <w:t>8.8</w:t>
      </w:r>
      <w:r w:rsidRPr="00D71966">
        <w:t>.1</w:t>
      </w:r>
    </w:p>
    <w:p w14:paraId="5D33345B" w14:textId="77777777" w:rsidR="00E445A8" w:rsidRPr="00D71966" w:rsidRDefault="00E445A8" w:rsidP="00D71966">
      <w:pPr>
        <w:pStyle w:val="3gpptdochead"/>
      </w:pPr>
      <w:r w:rsidRPr="00D71966">
        <w:t>Source:</w:t>
      </w:r>
      <w:r w:rsidRPr="00D71966">
        <w:tab/>
        <w:t>NEC</w:t>
      </w:r>
    </w:p>
    <w:p w14:paraId="6420CED0" w14:textId="14D7EA8F" w:rsidR="00E445A8" w:rsidRPr="00D71966" w:rsidRDefault="00E445A8" w:rsidP="00D71966">
      <w:pPr>
        <w:pStyle w:val="3gpptdochead"/>
      </w:pPr>
      <w:r w:rsidRPr="00D71966">
        <w:t>Title:</w:t>
      </w:r>
      <w:r w:rsidRPr="00D71966">
        <w:tab/>
      </w:r>
      <w:r w:rsidR="005D0E50" w:rsidRPr="005D0E50">
        <w:t xml:space="preserve">Maintenance </w:t>
      </w:r>
      <w:r w:rsidRPr="00D71966">
        <w:t>on PRACH coverage enhancement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15829B9B" w14:textId="2AC45BA5" w:rsidR="00554C6A" w:rsidRDefault="00011F39" w:rsidP="00D71966">
      <w:pPr>
        <w:pStyle w:val="3gpptxt"/>
        <w:rPr>
          <w:rFonts w:eastAsiaTheme="minorEastAsia"/>
        </w:rPr>
      </w:pPr>
      <w:r>
        <w:rPr>
          <w:rFonts w:eastAsiaTheme="minorEastAsia"/>
        </w:rPr>
        <w:t>In RAN1#114</w:t>
      </w:r>
      <w:r w:rsidR="00554C6A" w:rsidRPr="00D71966">
        <w:rPr>
          <w:rFonts w:eastAsiaTheme="minorEastAsia"/>
        </w:rPr>
        <w:t xml:space="preserve"> discussion [1] of PRACH coverage enhancement, following agreements are achieved.</w:t>
      </w:r>
    </w:p>
    <w:bookmarkEnd w:id="0"/>
    <w:p w14:paraId="64D74FB7" w14:textId="77777777" w:rsidR="00A35C51" w:rsidRPr="00A613D2" w:rsidRDefault="00A35C51" w:rsidP="00A35C51">
      <w:pPr>
        <w:pStyle w:val="3gpptxt"/>
        <w:rPr>
          <w:rFonts w:eastAsia="等线"/>
          <w:highlight w:val="green"/>
        </w:rPr>
      </w:pPr>
      <w:r w:rsidRPr="00A613D2">
        <w:rPr>
          <w:rFonts w:eastAsia="等线"/>
          <w:highlight w:val="green"/>
        </w:rPr>
        <w:t>Agreement</w:t>
      </w:r>
    </w:p>
    <w:p w14:paraId="3319FA85" w14:textId="77777777" w:rsidR="00A35C51" w:rsidRPr="00A613D2" w:rsidRDefault="00A35C51" w:rsidP="00A35C51">
      <w:pPr>
        <w:pStyle w:val="3gpptxt"/>
        <w:rPr>
          <w:lang w:eastAsia="x-none"/>
        </w:rPr>
      </w:pPr>
      <w:r w:rsidRPr="00A613D2">
        <w:rPr>
          <w:lang w:eastAsia="x-none"/>
        </w:rPr>
        <w:t xml:space="preserve">For the number of SSB-to-RO association pattern periods </w:t>
      </w:r>
      <w:r w:rsidRPr="00A613D2">
        <w:rPr>
          <w:i/>
          <w:iCs/>
          <w:lang w:eastAsia="x-none"/>
        </w:rPr>
        <w:t>K</w:t>
      </w:r>
      <w:r w:rsidRPr="00A613D2">
        <w:rPr>
          <w:lang w:eastAsia="x-none"/>
        </w:rPr>
        <w:t xml:space="preserve"> within the time period X,</w:t>
      </w:r>
    </w:p>
    <w:p w14:paraId="24DF7682" w14:textId="39D40A4B" w:rsidR="00A35C51" w:rsidRPr="00A613D2" w:rsidRDefault="00A35C51" w:rsidP="00A35C51">
      <w:pPr>
        <w:pStyle w:val="3gpptxt"/>
        <w:numPr>
          <w:ilvl w:val="0"/>
          <w:numId w:val="17"/>
        </w:numPr>
      </w:pPr>
      <w:r w:rsidRPr="00A613D2">
        <w:t xml:space="preserve">For multiple PRACH transmissions with different numbers, support </w:t>
      </w:r>
      <w:r>
        <w:t>o</w:t>
      </w:r>
      <w:r w:rsidRPr="00A613D2">
        <w:t>ne common</w:t>
      </w:r>
      <w:r w:rsidRPr="00A613D2">
        <w:rPr>
          <w:b/>
        </w:rPr>
        <w:t xml:space="preserve"> </w:t>
      </w:r>
      <w:r w:rsidRPr="00A613D2">
        <w:rPr>
          <w:i/>
          <w:iCs/>
        </w:rPr>
        <w:t>K</w:t>
      </w:r>
      <w:r w:rsidRPr="00A613D2">
        <w:t xml:space="preserve"> is implicitly determined as a minimum integer for all the configured number of multiple PRACH transmissions such that for each of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A613D2">
        <w:t xml:space="preserve"> SSBs, there is at least one RO group per each configured number of multiple PRACH transmissions consisting of ROs associated with the SSB.</w:t>
      </w:r>
    </w:p>
    <w:p w14:paraId="61E37088" w14:textId="77777777" w:rsidR="00A35C51" w:rsidRDefault="00A35C51" w:rsidP="00A35C51">
      <w:pPr>
        <w:pStyle w:val="3gpptxt"/>
        <w:rPr>
          <w:rFonts w:eastAsia="等线"/>
          <w:bCs/>
          <w:highlight w:val="green"/>
        </w:rPr>
      </w:pPr>
    </w:p>
    <w:p w14:paraId="2BD22D73" w14:textId="39C8A80B" w:rsidR="00A35C51" w:rsidRPr="00A613D2" w:rsidRDefault="00A35C51" w:rsidP="00A35C51">
      <w:pPr>
        <w:pStyle w:val="3gpptxt"/>
        <w:rPr>
          <w:rFonts w:eastAsia="等线"/>
          <w:bCs/>
          <w:highlight w:val="green"/>
        </w:rPr>
      </w:pPr>
      <w:r w:rsidRPr="00A613D2">
        <w:rPr>
          <w:rFonts w:eastAsia="等线"/>
          <w:bCs/>
          <w:highlight w:val="green"/>
        </w:rPr>
        <w:t>Agreement</w:t>
      </w:r>
    </w:p>
    <w:p w14:paraId="39264E8C" w14:textId="77777777" w:rsidR="00A35C51" w:rsidRPr="00A613D2" w:rsidRDefault="00A35C51" w:rsidP="00A35C51">
      <w:pPr>
        <w:pStyle w:val="3gpptxt"/>
      </w:pPr>
      <w:r w:rsidRPr="00A613D2">
        <w:t xml:space="preserve">For a given number of </w:t>
      </w:r>
      <w:r w:rsidRPr="00A613D2">
        <w:rPr>
          <w:i/>
          <w:iCs/>
        </w:rPr>
        <w:t>N</w:t>
      </w:r>
      <w:r w:rsidRPr="00A613D2">
        <w:t xml:space="preserve"> multiple PRACH transmissions, the remaining </w:t>
      </w:r>
      <w:r w:rsidRPr="00A613D2">
        <w:rPr>
          <w:i/>
          <w:iCs/>
        </w:rPr>
        <w:t>N-1</w:t>
      </w:r>
      <w:r w:rsidRPr="00A613D2">
        <w:t xml:space="preserve"> ROs are the next </w:t>
      </w:r>
      <w:r w:rsidRPr="00A613D2">
        <w:rPr>
          <w:i/>
          <w:iCs/>
        </w:rPr>
        <w:t>N-1</w:t>
      </w:r>
      <w:r w:rsidRPr="00A613D2">
        <w:t xml:space="preserve"> ROs after the starting RO with increasing order of time resource indexes and associated with the same SSB(s) as the starting RO, to determine the remaining</w:t>
      </w:r>
      <w:r w:rsidRPr="00A613D2">
        <w:rPr>
          <w:i/>
          <w:iCs/>
        </w:rPr>
        <w:t xml:space="preserve"> N-1 </w:t>
      </w:r>
      <w:r w:rsidRPr="00A613D2">
        <w:t>ROs:</w:t>
      </w:r>
    </w:p>
    <w:p w14:paraId="0DA02C6D" w14:textId="77777777" w:rsidR="00A35C51" w:rsidRPr="00A613D2" w:rsidRDefault="00A35C51" w:rsidP="00A35C51">
      <w:pPr>
        <w:pStyle w:val="3gpptxt"/>
        <w:numPr>
          <w:ilvl w:val="0"/>
          <w:numId w:val="16"/>
        </w:numPr>
      </w:pPr>
      <w:proofErr w:type="gramStart"/>
      <w:r w:rsidRPr="00A613D2">
        <w:t>the</w:t>
      </w:r>
      <w:proofErr w:type="gramEnd"/>
      <w:r w:rsidRPr="00FA2447">
        <w:rPr>
          <w:i/>
          <w:iCs/>
        </w:rPr>
        <w:t xml:space="preserve"> N-1</w:t>
      </w:r>
      <w:r w:rsidRPr="00A613D2">
        <w:t xml:space="preserve"> ROs are with the same starting RB as the starting RO.</w:t>
      </w:r>
    </w:p>
    <w:p w14:paraId="58C4D125" w14:textId="77777777" w:rsidR="00A35C51" w:rsidRDefault="00A35C51" w:rsidP="00D71966">
      <w:pPr>
        <w:pStyle w:val="3gpptxt"/>
        <w:rPr>
          <w:rFonts w:eastAsiaTheme="minorEastAsia"/>
        </w:rPr>
      </w:pPr>
    </w:p>
    <w:p w14:paraId="24B607A1" w14:textId="1EDE53D5" w:rsidR="00554C6A"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remaining issues of </w:t>
      </w:r>
      <w:r w:rsidRPr="00D71966">
        <w:rPr>
          <w:rFonts w:eastAsiaTheme="minorEastAsia"/>
        </w:rPr>
        <w:t>PRACH coverage enhancement.</w:t>
      </w:r>
    </w:p>
    <w:p w14:paraId="4B5DE02C" w14:textId="77777777" w:rsidR="001F410D" w:rsidRDefault="001F410D" w:rsidP="00D71966">
      <w:pPr>
        <w:pStyle w:val="3gpptxt"/>
        <w:rPr>
          <w:rFonts w:eastAsiaTheme="minorEastAsia"/>
        </w:rPr>
      </w:pPr>
    </w:p>
    <w:p w14:paraId="764F6508" w14:textId="64E3E6C5"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1618F354" w14:textId="7B06D2C7" w:rsidR="0026256D" w:rsidRDefault="0026256D" w:rsidP="0026256D">
      <w:pPr>
        <w:pStyle w:val="3gpptitlelv3"/>
        <w:rPr>
          <w:rFonts w:eastAsiaTheme="minorEastAsia"/>
        </w:rPr>
      </w:pPr>
      <w:r>
        <w:rPr>
          <w:rFonts w:eastAsiaTheme="minorEastAsia"/>
        </w:rPr>
        <w:t>2.1</w:t>
      </w:r>
      <w:r>
        <w:rPr>
          <w:rFonts w:eastAsiaTheme="minorEastAsia"/>
        </w:rPr>
        <w:tab/>
        <w:t>RO group</w:t>
      </w:r>
      <w:r w:rsidR="00844AC1">
        <w:rPr>
          <w:rFonts w:eastAsiaTheme="minorEastAsia"/>
        </w:rPr>
        <w:t xml:space="preserve"> selection</w:t>
      </w:r>
    </w:p>
    <w:p w14:paraId="656507FD" w14:textId="52F1696C" w:rsidR="003564BB" w:rsidRDefault="00011F39" w:rsidP="003564BB">
      <w:pPr>
        <w:pStyle w:val="3gpptxt"/>
        <w:rPr>
          <w:lang w:val="en-US" w:eastAsia="zh-CN"/>
        </w:rPr>
      </w:pPr>
      <w:r>
        <w:rPr>
          <w:lang w:val="en-US" w:eastAsia="zh-CN"/>
        </w:rPr>
        <w:t>For CBRA</w:t>
      </w:r>
      <w:r w:rsidR="007B75CF">
        <w:rPr>
          <w:lang w:val="en-US" w:eastAsia="zh-CN"/>
        </w:rPr>
        <w:t>, when there are multiple RO groups available for UE when msg1 transmission was prepared, t</w:t>
      </w:r>
      <w:r w:rsidR="003564BB">
        <w:rPr>
          <w:lang w:val="en-US" w:eastAsia="zh-CN"/>
        </w:rPr>
        <w:t>he next issue is how to select RO group by a UE.</w:t>
      </w:r>
      <w:r w:rsidR="00346570" w:rsidRPr="00346570">
        <w:rPr>
          <w:rFonts w:eastAsiaTheme="minorEastAsia" w:cstheme="minorBidi"/>
          <w:szCs w:val="22"/>
          <w:lang w:val="en-US" w:eastAsia="zh-CN"/>
        </w:rPr>
        <w:t xml:space="preserve"> </w:t>
      </w:r>
      <w:r w:rsidR="00346570">
        <w:rPr>
          <w:rFonts w:eastAsiaTheme="minorEastAsia" w:cstheme="minorBidi"/>
          <w:szCs w:val="22"/>
          <w:lang w:val="en-US" w:eastAsia="zh-CN"/>
        </w:rPr>
        <w:t xml:space="preserve">For legacy RO, </w:t>
      </w:r>
      <w:r w:rsidR="00346570" w:rsidRPr="00346570">
        <w:rPr>
          <w:lang w:val="en-US" w:eastAsia="zh-CN"/>
        </w:rPr>
        <w:t>UE selects the next available PRACH occasion after UE can prepare Msg1 transmission.</w:t>
      </w:r>
      <w:r w:rsidR="00346570">
        <w:rPr>
          <w:lang w:val="en-US" w:eastAsia="zh-CN"/>
        </w:rPr>
        <w:t xml:space="preserve"> If RO indexing are consecutive, UE selects them randomly. The motivation to select RO is to finish PRACH transmission as early as possible. So </w:t>
      </w:r>
      <w:r w:rsidR="003564BB" w:rsidRPr="003564BB">
        <w:rPr>
          <w:lang w:eastAsia="zh-CN"/>
        </w:rPr>
        <w:t xml:space="preserve">UE </w:t>
      </w:r>
      <w:r w:rsidR="00346570">
        <w:rPr>
          <w:lang w:eastAsia="zh-CN"/>
        </w:rPr>
        <w:t>should select</w:t>
      </w:r>
      <w:r w:rsidR="003564BB" w:rsidRPr="003564BB">
        <w:rPr>
          <w:lang w:eastAsia="zh-CN"/>
        </w:rPr>
        <w:t xml:space="preserve"> the next available RO group which has the earliest ending RO (index) after UE can prepare Msg1 transmission.</w:t>
      </w:r>
      <w:r w:rsidR="00346570">
        <w:rPr>
          <w:lang w:eastAsia="zh-CN"/>
        </w:rPr>
        <w:t xml:space="preserve"> </w:t>
      </w:r>
      <w:r w:rsidR="003564BB" w:rsidRPr="003564BB">
        <w:rPr>
          <w:lang w:val="en-US" w:eastAsia="zh-CN"/>
        </w:rPr>
        <w:t>The MAC entity shall select a PRACH occasion randomly with equal probability amongst the RO groups which have the same time of the ending RO in the RO groups or have consecutive RO index of the ending RO in the RO groups.</w:t>
      </w:r>
    </w:p>
    <w:p w14:paraId="673154BE" w14:textId="026722A6" w:rsidR="003564BB" w:rsidRPr="00346570" w:rsidRDefault="00346570" w:rsidP="003564BB">
      <w:pPr>
        <w:pStyle w:val="3gpptxt"/>
        <w:rPr>
          <w:b/>
        </w:rPr>
      </w:pPr>
      <w:r w:rsidRPr="0026256D">
        <w:rPr>
          <w:b/>
        </w:rPr>
        <w:t xml:space="preserve">Proposal </w:t>
      </w:r>
      <w:r w:rsidR="007B75CF">
        <w:rPr>
          <w:b/>
        </w:rPr>
        <w:t>1</w:t>
      </w:r>
      <w:r w:rsidRPr="0026256D">
        <w:rPr>
          <w:b/>
        </w:rPr>
        <w:t>:</w:t>
      </w:r>
      <w:r w:rsidRPr="00346570">
        <w:rPr>
          <w:lang w:eastAsia="zh-CN"/>
        </w:rPr>
        <w:t xml:space="preserve"> </w:t>
      </w:r>
      <w:r w:rsidRPr="00346570">
        <w:rPr>
          <w:b/>
          <w:lang w:eastAsia="zh-CN"/>
        </w:rPr>
        <w:t>UE select</w:t>
      </w:r>
      <w:r w:rsidR="007B75CF">
        <w:rPr>
          <w:b/>
          <w:lang w:eastAsia="zh-CN"/>
        </w:rPr>
        <w:t>s</w:t>
      </w:r>
      <w:r w:rsidRPr="00346570">
        <w:rPr>
          <w:b/>
          <w:lang w:eastAsia="zh-CN"/>
        </w:rPr>
        <w:t xml:space="preserve"> the next available RO group which has the earliest ending RO (index) after UE can prepare Msg1 transmission.</w:t>
      </w:r>
    </w:p>
    <w:p w14:paraId="5ABA9966" w14:textId="3850C58E" w:rsidR="00346570" w:rsidRDefault="00346570" w:rsidP="003564BB">
      <w:pPr>
        <w:pStyle w:val="3gpptxt"/>
        <w:rPr>
          <w:lang w:val="en-US" w:eastAsia="zh-CN"/>
        </w:rPr>
      </w:pPr>
      <w:r>
        <w:rPr>
          <w:lang w:val="en-US" w:eastAsia="zh-CN"/>
        </w:rPr>
        <w:t>Another issue is about PRACH mask information if CFRA msg1 repetition is supported. Since mask information is defined per RO but the unit of multiple PRACH transmission</w:t>
      </w:r>
      <w:r w:rsidR="000F365E">
        <w:rPr>
          <w:lang w:val="en-US" w:eastAsia="zh-CN"/>
        </w:rPr>
        <w:t>s</w:t>
      </w:r>
      <w:r>
        <w:rPr>
          <w:lang w:val="en-US" w:eastAsia="zh-CN"/>
        </w:rPr>
        <w:t xml:space="preserve"> is RO group, regarding the mask information, there are three options:</w:t>
      </w:r>
    </w:p>
    <w:p w14:paraId="00334AE4" w14:textId="253CA43A" w:rsidR="00346570" w:rsidRPr="003564BB" w:rsidRDefault="00346570" w:rsidP="00346570">
      <w:pPr>
        <w:pStyle w:val="3gpptxt"/>
        <w:numPr>
          <w:ilvl w:val="0"/>
          <w:numId w:val="14"/>
        </w:numPr>
        <w:rPr>
          <w:lang w:eastAsia="zh-CN"/>
        </w:rPr>
      </w:pPr>
      <w:r>
        <w:rPr>
          <w:lang w:eastAsia="zh-CN"/>
        </w:rPr>
        <w:lastRenderedPageBreak/>
        <w:t>Option 1:</w:t>
      </w:r>
      <w:r w:rsidRPr="003564BB">
        <w:rPr>
          <w:lang w:eastAsia="zh-CN"/>
        </w:rPr>
        <w:t xml:space="preserve"> UE ignore the mask/restriction information to select RO group</w:t>
      </w:r>
      <w:r w:rsidR="000F365E">
        <w:rPr>
          <w:lang w:eastAsia="zh-CN"/>
        </w:rPr>
        <w:t>.</w:t>
      </w:r>
    </w:p>
    <w:p w14:paraId="4ACCC27A" w14:textId="45A27130" w:rsidR="00346570" w:rsidRPr="003564BB" w:rsidRDefault="00346570" w:rsidP="00346570">
      <w:pPr>
        <w:pStyle w:val="3gpptxt"/>
        <w:numPr>
          <w:ilvl w:val="0"/>
          <w:numId w:val="14"/>
        </w:numPr>
        <w:rPr>
          <w:lang w:eastAsia="zh-CN"/>
        </w:rPr>
      </w:pPr>
      <w:r>
        <w:rPr>
          <w:lang w:eastAsia="zh-CN"/>
        </w:rPr>
        <w:t>Option 2:</w:t>
      </w:r>
      <w:r w:rsidRPr="003564BB">
        <w:rPr>
          <w:lang w:eastAsia="zh-CN"/>
        </w:rPr>
        <w:t xml:space="preserve"> UE applies the mask/restriction information to select RO group by selecting one of (e.g. the first) RO in the RO group based on the mask/restriction information.</w:t>
      </w:r>
    </w:p>
    <w:p w14:paraId="2C4D9E43" w14:textId="55AAE823" w:rsidR="00346570" w:rsidRPr="003564BB" w:rsidRDefault="00346570" w:rsidP="00346570">
      <w:pPr>
        <w:pStyle w:val="3gpptxt"/>
        <w:numPr>
          <w:ilvl w:val="0"/>
          <w:numId w:val="14"/>
        </w:numPr>
        <w:rPr>
          <w:lang w:eastAsia="zh-CN"/>
        </w:rPr>
      </w:pPr>
      <w:r>
        <w:rPr>
          <w:lang w:eastAsia="zh-CN"/>
        </w:rPr>
        <w:t>Option 3:</w:t>
      </w:r>
      <w:r w:rsidRPr="003564BB">
        <w:rPr>
          <w:lang w:eastAsia="zh-CN"/>
        </w:rPr>
        <w:t xml:space="preserve"> </w:t>
      </w:r>
      <w:r w:rsidRPr="003564BB">
        <w:rPr>
          <w:lang w:val="en-US" w:eastAsia="zh-CN"/>
        </w:rPr>
        <w:t>UE applies the mask/restriction information to select RO group based on the RO group index and the mask/restriction information is indicated per RO group.</w:t>
      </w:r>
    </w:p>
    <w:p w14:paraId="7A31B59C" w14:textId="77777777" w:rsidR="00346570" w:rsidRPr="00346570" w:rsidRDefault="00346570" w:rsidP="003564BB">
      <w:pPr>
        <w:pStyle w:val="3gpptxt"/>
        <w:rPr>
          <w:lang w:eastAsia="zh-CN"/>
        </w:rPr>
      </w:pPr>
    </w:p>
    <w:p w14:paraId="514BC02E" w14:textId="5B802CE0" w:rsidR="003564BB" w:rsidRPr="00346570" w:rsidRDefault="00346570" w:rsidP="003564BB">
      <w:pPr>
        <w:pStyle w:val="3gpptxt"/>
        <w:rPr>
          <w:b/>
          <w:lang w:eastAsia="zh-CN"/>
        </w:rPr>
      </w:pPr>
      <w:r w:rsidRPr="0026256D">
        <w:rPr>
          <w:b/>
        </w:rPr>
        <w:t xml:space="preserve">Proposal </w:t>
      </w:r>
      <w:r w:rsidR="007B75CF">
        <w:rPr>
          <w:b/>
        </w:rPr>
        <w:t>2</w:t>
      </w:r>
      <w:r w:rsidRPr="0026256D">
        <w:rPr>
          <w:b/>
        </w:rPr>
        <w:t>:</w:t>
      </w:r>
      <w:r w:rsidRPr="00346570">
        <w:rPr>
          <w:lang w:eastAsia="zh-CN"/>
        </w:rPr>
        <w:t xml:space="preserve"> </w:t>
      </w:r>
      <w:r w:rsidRPr="00346570">
        <w:rPr>
          <w:b/>
        </w:rPr>
        <w:t xml:space="preserve">For multiple PRACH transmissions for CFRA, regarding </w:t>
      </w:r>
      <w:r w:rsidRPr="00346570">
        <w:rPr>
          <w:b/>
          <w:lang w:eastAsia="zh-CN"/>
        </w:rPr>
        <w:t>mask/restriction information, select one of the options:</w:t>
      </w:r>
    </w:p>
    <w:p w14:paraId="6E666D0C" w14:textId="13076FE6" w:rsidR="00346570" w:rsidRPr="00346570" w:rsidRDefault="00346570" w:rsidP="00346570">
      <w:pPr>
        <w:pStyle w:val="3gpptxt"/>
        <w:numPr>
          <w:ilvl w:val="0"/>
          <w:numId w:val="14"/>
        </w:numPr>
        <w:rPr>
          <w:b/>
          <w:lang w:eastAsia="zh-CN"/>
        </w:rPr>
      </w:pPr>
      <w:r w:rsidRPr="00346570">
        <w:rPr>
          <w:b/>
          <w:lang w:eastAsia="zh-CN"/>
        </w:rPr>
        <w:t>Option 1: UE ignore the mask/restriction information to select RO group</w:t>
      </w:r>
      <w:r w:rsidR="000F365E">
        <w:rPr>
          <w:b/>
          <w:lang w:eastAsia="zh-CN"/>
        </w:rPr>
        <w:t>.</w:t>
      </w:r>
    </w:p>
    <w:p w14:paraId="6A72597F" w14:textId="77777777" w:rsidR="00346570" w:rsidRPr="00346570" w:rsidRDefault="00346570" w:rsidP="00346570">
      <w:pPr>
        <w:pStyle w:val="3gpptxt"/>
        <w:numPr>
          <w:ilvl w:val="0"/>
          <w:numId w:val="14"/>
        </w:numPr>
        <w:rPr>
          <w:b/>
          <w:lang w:eastAsia="zh-CN"/>
        </w:rPr>
      </w:pPr>
      <w:r w:rsidRPr="00346570">
        <w:rPr>
          <w:b/>
          <w:lang w:eastAsia="zh-CN"/>
        </w:rPr>
        <w:t>Option 2: UE applies the mask/restriction information to select RO group by selecting one of (e.g. the first) RO in the RO group based on the mask/restriction information.</w:t>
      </w:r>
    </w:p>
    <w:p w14:paraId="3FE04BF5" w14:textId="77777777" w:rsidR="00346570" w:rsidRPr="00346570" w:rsidRDefault="00346570" w:rsidP="00346570">
      <w:pPr>
        <w:pStyle w:val="3gpptxt"/>
        <w:numPr>
          <w:ilvl w:val="0"/>
          <w:numId w:val="14"/>
        </w:numPr>
        <w:rPr>
          <w:b/>
          <w:lang w:eastAsia="zh-CN"/>
        </w:rPr>
      </w:pPr>
      <w:r w:rsidRPr="00346570">
        <w:rPr>
          <w:b/>
          <w:lang w:eastAsia="zh-CN"/>
        </w:rPr>
        <w:t xml:space="preserve">Option 3: </w:t>
      </w:r>
      <w:r w:rsidRPr="00346570">
        <w:rPr>
          <w:b/>
          <w:lang w:val="en-US" w:eastAsia="zh-CN"/>
        </w:rPr>
        <w:t>UE applies the mask/restriction information to select RO group based on the RO group index and the mask/restriction information is indicated per RO group.</w:t>
      </w:r>
    </w:p>
    <w:p w14:paraId="6E42662C" w14:textId="77777777" w:rsidR="00F818DA" w:rsidRPr="00D6769C" w:rsidRDefault="00F818DA" w:rsidP="00476452">
      <w:pPr>
        <w:pStyle w:val="3gpptxt"/>
      </w:pPr>
    </w:p>
    <w:p w14:paraId="3755C1C1" w14:textId="5BC528CE" w:rsidR="00554C6A" w:rsidRPr="00D71966" w:rsidRDefault="00554C6A" w:rsidP="001F410D">
      <w:pPr>
        <w:pStyle w:val="3gpptitlelv3"/>
        <w:rPr>
          <w:rFonts w:eastAsiaTheme="minorEastAsia"/>
        </w:rPr>
      </w:pPr>
      <w:r w:rsidRPr="00D71966">
        <w:rPr>
          <w:rFonts w:eastAsiaTheme="minorEastAsia"/>
        </w:rPr>
        <w:t>2.</w:t>
      </w:r>
      <w:r w:rsidR="00844AC1">
        <w:rPr>
          <w:rFonts w:eastAsiaTheme="minorEastAsia"/>
        </w:rPr>
        <w:t>2</w:t>
      </w:r>
      <w:r w:rsidRPr="00D71966">
        <w:rPr>
          <w:rFonts w:eastAsiaTheme="minorEastAsia"/>
        </w:rPr>
        <w:tab/>
        <w:t>PRACH repetition power control parameter</w:t>
      </w:r>
    </w:p>
    <w:p w14:paraId="6FF6DF5A" w14:textId="752CDEEF" w:rsidR="00554C6A" w:rsidRPr="00D71966" w:rsidRDefault="00554C6A" w:rsidP="00D71966">
      <w:pPr>
        <w:pStyle w:val="3gpptxt"/>
        <w:rPr>
          <w:rFonts w:eastAsiaTheme="minorEastAsia"/>
        </w:rPr>
      </w:pPr>
      <w:r w:rsidRPr="00D71966">
        <w:rPr>
          <w:rFonts w:eastAsiaTheme="minorEastAsia"/>
        </w:rPr>
        <w:t xml:space="preserve">Since PRACH repetition request higher resources than no repetition, it’s better to reduce the number of </w:t>
      </w:r>
      <w:r w:rsidR="00D6769C" w:rsidRPr="00D71966">
        <w:rPr>
          <w:rFonts w:eastAsiaTheme="minorEastAsia"/>
        </w:rPr>
        <w:t>retransmissions</w:t>
      </w:r>
      <w:r w:rsidRPr="00D71966">
        <w:rPr>
          <w:rFonts w:eastAsiaTheme="minorEastAsia"/>
        </w:rPr>
        <w:t xml:space="preserve">, </w:t>
      </w:r>
      <w:r w:rsidR="00D6769C" w:rsidRPr="00D71966">
        <w:rPr>
          <w:rFonts w:eastAsiaTheme="minorEastAsia"/>
        </w:rPr>
        <w:t>i.e.,</w:t>
      </w:r>
      <w:r w:rsidRPr="00D71966">
        <w:rPr>
          <w:rFonts w:eastAsiaTheme="minorEastAsia"/>
        </w:rPr>
        <w:t xml:space="preserve"> to be detected by network as soon as possible to reduce the resources’ load. In such way, a lower number of maximum </w:t>
      </w:r>
      <w:r w:rsidR="00D6769C" w:rsidRPr="00D71966">
        <w:rPr>
          <w:rFonts w:eastAsiaTheme="minorEastAsia"/>
        </w:rPr>
        <w:t>transmission/retransmissions</w:t>
      </w:r>
      <w:r w:rsidRPr="00D71966">
        <w:rPr>
          <w:rFonts w:eastAsiaTheme="minorEastAsia"/>
        </w:rPr>
        <w:t xml:space="preserve"> of PRACH repetition and a higher power ramping step of PRACH repetition than the corresponding configurations of no repetition is benefit to achieve the motivation. For shared PRACH occasion between PRACH repetition and PRACH non-repetition, the same target power should be configured and separate/different ramping step and/or maximum transmission could be configured. Because in shared occasion, power difference between repetition and non-repetition would cause higher interference (higher power preamble will cause higher interference to lower power preamble).</w:t>
      </w:r>
    </w:p>
    <w:p w14:paraId="295E3429" w14:textId="168E4F96" w:rsidR="001F410D" w:rsidRDefault="001F410D" w:rsidP="001F410D">
      <w:pPr>
        <w:pStyle w:val="3gpptxt"/>
        <w:rPr>
          <w:rFonts w:eastAsiaTheme="minorEastAsia"/>
        </w:rPr>
      </w:pPr>
      <w:r>
        <w:rPr>
          <w:rFonts w:eastAsiaTheme="minorEastAsia"/>
        </w:rPr>
        <w:t>In NR TS38.213, i</w:t>
      </w:r>
      <w:r>
        <w:t>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14:paraId="1113720A" w14:textId="1C40286D" w:rsidR="001F410D" w:rsidRDefault="00E711A2" w:rsidP="00476452">
      <w:pPr>
        <w:pStyle w:val="3gpptxt"/>
        <w:rPr>
          <w:rFonts w:eastAsiaTheme="minorEastAsia"/>
        </w:rPr>
      </w:pPr>
      <w:r>
        <w:rPr>
          <w:rFonts w:eastAsiaTheme="minorEastAsia"/>
        </w:rPr>
        <w:t xml:space="preserve">For PRACH repetition, the same behaviour should be adopted. </w:t>
      </w:r>
      <w:r w:rsidRPr="00D6769C">
        <w:rPr>
          <w:rFonts w:eastAsia="MS Gothic"/>
        </w:rPr>
        <w:t xml:space="preserve">If part of PRACH attempts is not transmitted, the result is that lower energy is received by the network which is similar to reduced PRACH power transmission. So, whether to notify suspend the power ramping counter should be determined by UE, e.g., based on the ratio of reduced power. However, if all repetition attempts are not transmitted, there is no need to ramp the power in the next time, thus should notify the suspending of the </w:t>
      </w:r>
      <w:r w:rsidRPr="00D6769C">
        <w:rPr>
          <w:rFonts w:eastAsiaTheme="minorEastAsia"/>
        </w:rPr>
        <w:t>corresponding power ramping counter</w:t>
      </w:r>
      <w:r w:rsidRPr="00D6769C">
        <w:rPr>
          <w:rFonts w:eastAsia="MS Gothic"/>
        </w:rPr>
        <w:t>.</w:t>
      </w:r>
    </w:p>
    <w:p w14:paraId="083EA111" w14:textId="44809C4C" w:rsidR="00B72DDB" w:rsidRPr="00E711A2" w:rsidRDefault="00B72DDB" w:rsidP="00B72DDB">
      <w:pPr>
        <w:pStyle w:val="3gpptxt"/>
        <w:rPr>
          <w:b/>
          <w:bCs/>
        </w:rPr>
      </w:pPr>
      <w:r w:rsidRPr="00E711A2">
        <w:rPr>
          <w:rFonts w:eastAsiaTheme="minorEastAsia"/>
          <w:b/>
          <w:bCs/>
        </w:rPr>
        <w:t xml:space="preserve">Proposal </w:t>
      </w:r>
      <w:r w:rsidR="007B75CF">
        <w:rPr>
          <w:rFonts w:eastAsiaTheme="minorEastAsia"/>
          <w:b/>
          <w:bCs/>
        </w:rPr>
        <w:t>3</w:t>
      </w:r>
      <w:r w:rsidRPr="00E711A2">
        <w:rPr>
          <w:rFonts w:eastAsiaTheme="minorEastAsia"/>
          <w:b/>
          <w:bCs/>
        </w:rPr>
        <w:t xml:space="preserve">: If UE does not transmit PRACH </w:t>
      </w:r>
      <w:r w:rsidRPr="00B72DDB">
        <w:rPr>
          <w:b/>
          <w:bCs/>
        </w:rPr>
        <w:t xml:space="preserve">transmissions or </w:t>
      </w:r>
      <w:r w:rsidRPr="00B72DDB">
        <w:rPr>
          <w:rFonts w:eastAsiaTheme="minorEastAsia"/>
          <w:b/>
          <w:bCs/>
        </w:rPr>
        <w:t>transmits</w:t>
      </w:r>
      <w:r w:rsidRPr="00E711A2">
        <w:rPr>
          <w:rFonts w:eastAsiaTheme="minorEastAsia"/>
          <w:b/>
          <w:bCs/>
        </w:rPr>
        <w:t xml:space="preserve"> PRACH </w:t>
      </w:r>
      <w:r w:rsidRPr="00902A86">
        <w:rPr>
          <w:b/>
          <w:bCs/>
        </w:rPr>
        <w:t>transmissions</w:t>
      </w:r>
      <w:r w:rsidRPr="003E10F9">
        <w:rPr>
          <w:bCs/>
        </w:rPr>
        <w:t xml:space="preserve"> </w:t>
      </w:r>
      <w:r w:rsidRPr="00E711A2">
        <w:rPr>
          <w:rFonts w:eastAsiaTheme="minorEastAsia"/>
          <w:b/>
          <w:bCs/>
        </w:rPr>
        <w:t>with reduced power</w:t>
      </w:r>
      <w:r>
        <w:rPr>
          <w:rFonts w:eastAsiaTheme="minorEastAsia"/>
          <w:b/>
          <w:bCs/>
        </w:rPr>
        <w:t xml:space="preserve"> on any RO in a RO group,</w:t>
      </w:r>
      <w:r w:rsidRPr="00E711A2">
        <w:rPr>
          <w:rFonts w:eastAsiaTheme="minorEastAsia"/>
          <w:b/>
          <w:bCs/>
        </w:rPr>
        <w:t xml:space="preserve"> Layer 1 may notify higher layers to suspend the corresponding power ramping counter. </w:t>
      </w:r>
    </w:p>
    <w:p w14:paraId="48210073" w14:textId="3FDC3AC8" w:rsidR="00554C6A" w:rsidRPr="00D71966" w:rsidRDefault="00554C6A"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7777777" w:rsidR="00554C6A" w:rsidRPr="00D71966" w:rsidRDefault="00554C6A" w:rsidP="00D71966">
      <w:pPr>
        <w:pStyle w:val="3gpptxt"/>
        <w:rPr>
          <w:rFonts w:eastAsiaTheme="minorEastAsia"/>
        </w:rPr>
      </w:pPr>
      <w:r w:rsidRPr="00D71966">
        <w:rPr>
          <w:rFonts w:eastAsiaTheme="minorEastAsia"/>
        </w:rPr>
        <w:t>In this contribution, we give our views on PRACH coverage enhancement, and propose that:</w:t>
      </w:r>
    </w:p>
    <w:p w14:paraId="1AFC5E28" w14:textId="77777777" w:rsidR="007B75CF" w:rsidRPr="00346570" w:rsidRDefault="007B75CF" w:rsidP="007B75CF">
      <w:pPr>
        <w:pStyle w:val="3gpptxt"/>
        <w:rPr>
          <w:b/>
        </w:rPr>
      </w:pPr>
      <w:bookmarkStart w:id="3" w:name="OLE_LINK5"/>
      <w:r w:rsidRPr="0026256D">
        <w:rPr>
          <w:b/>
        </w:rPr>
        <w:t xml:space="preserve">Proposal </w:t>
      </w:r>
      <w:r>
        <w:rPr>
          <w:b/>
        </w:rPr>
        <w:t>1</w:t>
      </w:r>
      <w:r w:rsidRPr="0026256D">
        <w:rPr>
          <w:b/>
        </w:rPr>
        <w:t>:</w:t>
      </w:r>
      <w:r w:rsidRPr="00346570">
        <w:rPr>
          <w:lang w:eastAsia="zh-CN"/>
        </w:rPr>
        <w:t xml:space="preserve"> </w:t>
      </w:r>
      <w:r w:rsidRPr="00346570">
        <w:rPr>
          <w:b/>
          <w:lang w:eastAsia="zh-CN"/>
        </w:rPr>
        <w:t>UE select</w:t>
      </w:r>
      <w:r>
        <w:rPr>
          <w:b/>
          <w:lang w:eastAsia="zh-CN"/>
        </w:rPr>
        <w:t>s</w:t>
      </w:r>
      <w:r w:rsidRPr="00346570">
        <w:rPr>
          <w:b/>
          <w:lang w:eastAsia="zh-CN"/>
        </w:rPr>
        <w:t xml:space="preserve"> the next available RO group which has the earliest ending RO (index) after UE can prepare Msg1 transmission.</w:t>
      </w:r>
    </w:p>
    <w:p w14:paraId="5F7C7AE2" w14:textId="31BE00C0" w:rsidR="00346570" w:rsidRPr="00346570" w:rsidRDefault="00346570" w:rsidP="00346570">
      <w:pPr>
        <w:pStyle w:val="3gpptxt"/>
        <w:rPr>
          <w:b/>
          <w:lang w:eastAsia="zh-CN"/>
        </w:rPr>
      </w:pPr>
      <w:r w:rsidRPr="0026256D">
        <w:rPr>
          <w:b/>
        </w:rPr>
        <w:t xml:space="preserve">Proposal </w:t>
      </w:r>
      <w:r w:rsidR="007B75CF">
        <w:rPr>
          <w:b/>
        </w:rPr>
        <w:t>2</w:t>
      </w:r>
      <w:r w:rsidRPr="0026256D">
        <w:rPr>
          <w:b/>
        </w:rPr>
        <w:t>:</w:t>
      </w:r>
      <w:r w:rsidRPr="00346570">
        <w:rPr>
          <w:lang w:eastAsia="zh-CN"/>
        </w:rPr>
        <w:t xml:space="preserve"> </w:t>
      </w:r>
      <w:r w:rsidRPr="00346570">
        <w:rPr>
          <w:b/>
        </w:rPr>
        <w:t xml:space="preserve">For multiple PRACH transmissions for CFRA, regarding </w:t>
      </w:r>
      <w:r w:rsidRPr="00346570">
        <w:rPr>
          <w:b/>
          <w:lang w:eastAsia="zh-CN"/>
        </w:rPr>
        <w:t>mask/restriction information, select one of the options:</w:t>
      </w:r>
    </w:p>
    <w:p w14:paraId="4583175A" w14:textId="55D500A5" w:rsidR="00346570" w:rsidRPr="00346570" w:rsidRDefault="00346570" w:rsidP="00346570">
      <w:pPr>
        <w:pStyle w:val="3gpptxt"/>
        <w:numPr>
          <w:ilvl w:val="0"/>
          <w:numId w:val="14"/>
        </w:numPr>
        <w:rPr>
          <w:b/>
          <w:lang w:eastAsia="zh-CN"/>
        </w:rPr>
      </w:pPr>
      <w:r w:rsidRPr="00346570">
        <w:rPr>
          <w:b/>
          <w:lang w:eastAsia="zh-CN"/>
        </w:rPr>
        <w:lastRenderedPageBreak/>
        <w:t>Option 1: UE ignore the mask/restriction information to select RO group</w:t>
      </w:r>
      <w:r w:rsidR="000F365E">
        <w:rPr>
          <w:b/>
          <w:lang w:eastAsia="zh-CN"/>
        </w:rPr>
        <w:t>.</w:t>
      </w:r>
    </w:p>
    <w:p w14:paraId="5123BD13" w14:textId="77777777" w:rsidR="00346570" w:rsidRPr="00346570" w:rsidRDefault="00346570" w:rsidP="00346570">
      <w:pPr>
        <w:pStyle w:val="3gpptxt"/>
        <w:numPr>
          <w:ilvl w:val="0"/>
          <w:numId w:val="14"/>
        </w:numPr>
        <w:rPr>
          <w:b/>
          <w:lang w:eastAsia="zh-CN"/>
        </w:rPr>
      </w:pPr>
      <w:r w:rsidRPr="00346570">
        <w:rPr>
          <w:b/>
          <w:lang w:eastAsia="zh-CN"/>
        </w:rPr>
        <w:t>Option 2: UE applies the mask/restriction information to select RO group by selecting one of (e.g. the first) RO in the RO group based on the mask/restriction information.</w:t>
      </w:r>
    </w:p>
    <w:p w14:paraId="63195286" w14:textId="77777777" w:rsidR="00346570" w:rsidRPr="00346570" w:rsidRDefault="00346570" w:rsidP="00346570">
      <w:pPr>
        <w:pStyle w:val="3gpptxt"/>
        <w:numPr>
          <w:ilvl w:val="0"/>
          <w:numId w:val="14"/>
        </w:numPr>
        <w:rPr>
          <w:b/>
          <w:lang w:eastAsia="zh-CN"/>
        </w:rPr>
      </w:pPr>
      <w:r w:rsidRPr="00346570">
        <w:rPr>
          <w:b/>
          <w:lang w:eastAsia="zh-CN"/>
        </w:rPr>
        <w:t xml:space="preserve">Option 3: </w:t>
      </w:r>
      <w:r w:rsidRPr="00346570">
        <w:rPr>
          <w:b/>
          <w:lang w:val="en-US" w:eastAsia="zh-CN"/>
        </w:rPr>
        <w:t>UE applies the mask/restriction information to select RO group based on the RO group index and the mask/restriction information is indicated per RO group.</w:t>
      </w:r>
    </w:p>
    <w:bookmarkEnd w:id="3"/>
    <w:p w14:paraId="6F8642D5" w14:textId="4824C22A" w:rsidR="00902A86" w:rsidRPr="00E711A2" w:rsidRDefault="00902A86" w:rsidP="00B72DDB">
      <w:pPr>
        <w:pStyle w:val="3gpptxt"/>
        <w:rPr>
          <w:b/>
          <w:bCs/>
        </w:rPr>
      </w:pPr>
      <w:r w:rsidRPr="00E711A2">
        <w:rPr>
          <w:rFonts w:eastAsiaTheme="minorEastAsia"/>
          <w:b/>
          <w:bCs/>
        </w:rPr>
        <w:t xml:space="preserve">Proposal </w:t>
      </w:r>
      <w:r w:rsidR="007B75CF">
        <w:rPr>
          <w:rFonts w:eastAsiaTheme="minorEastAsia"/>
          <w:b/>
          <w:bCs/>
        </w:rPr>
        <w:t>3</w:t>
      </w:r>
      <w:r w:rsidRPr="00E711A2">
        <w:rPr>
          <w:rFonts w:eastAsiaTheme="minorEastAsia"/>
          <w:b/>
          <w:bCs/>
        </w:rPr>
        <w:t xml:space="preserve">: If UE does not transmit PRACH </w:t>
      </w:r>
      <w:r w:rsidRPr="00B72DDB">
        <w:rPr>
          <w:b/>
          <w:bCs/>
        </w:rPr>
        <w:t xml:space="preserve">transmissions </w:t>
      </w:r>
      <w:r w:rsidR="00B72DDB" w:rsidRPr="00B72DDB">
        <w:rPr>
          <w:b/>
          <w:bCs/>
        </w:rPr>
        <w:t xml:space="preserve">or </w:t>
      </w:r>
      <w:r w:rsidR="00B72DDB" w:rsidRPr="00B72DDB">
        <w:rPr>
          <w:rFonts w:eastAsiaTheme="minorEastAsia"/>
          <w:b/>
          <w:bCs/>
        </w:rPr>
        <w:t>transmits</w:t>
      </w:r>
      <w:r w:rsidR="00B72DDB" w:rsidRPr="00E711A2">
        <w:rPr>
          <w:rFonts w:eastAsiaTheme="minorEastAsia"/>
          <w:b/>
          <w:bCs/>
        </w:rPr>
        <w:t xml:space="preserve"> PRACH </w:t>
      </w:r>
      <w:r w:rsidR="00B72DDB" w:rsidRPr="00902A86">
        <w:rPr>
          <w:b/>
          <w:bCs/>
        </w:rPr>
        <w:t>transmissions</w:t>
      </w:r>
      <w:r w:rsidR="00B72DDB" w:rsidRPr="003E10F9">
        <w:rPr>
          <w:bCs/>
        </w:rPr>
        <w:t xml:space="preserve"> </w:t>
      </w:r>
      <w:r w:rsidR="00B72DDB" w:rsidRPr="00E711A2">
        <w:rPr>
          <w:rFonts w:eastAsiaTheme="minorEastAsia"/>
          <w:b/>
          <w:bCs/>
        </w:rPr>
        <w:t>with reduced power</w:t>
      </w:r>
      <w:r w:rsidR="00B72DDB">
        <w:rPr>
          <w:rFonts w:eastAsiaTheme="minorEastAsia"/>
          <w:b/>
          <w:bCs/>
        </w:rPr>
        <w:t xml:space="preserve"> on any RO in a RO group,</w:t>
      </w:r>
      <w:r w:rsidRPr="00E711A2">
        <w:rPr>
          <w:rFonts w:eastAsiaTheme="minorEastAsia"/>
          <w:b/>
          <w:bCs/>
        </w:rPr>
        <w:t xml:space="preserve"> Layer 1 may notify higher layers to suspend the corresponding power ramping counter. </w:t>
      </w:r>
    </w:p>
    <w:p w14:paraId="5E043F63" w14:textId="77777777" w:rsidR="00554C6A" w:rsidRPr="00D71966" w:rsidRDefault="00554C6A" w:rsidP="00D71966">
      <w:pPr>
        <w:pStyle w:val="3gpptxt"/>
        <w:rPr>
          <w:rFonts w:eastAsiaTheme="minorEastAsia"/>
        </w:rPr>
      </w:pPr>
    </w:p>
    <w:p w14:paraId="640090A1" w14:textId="77777777" w:rsidR="00554C6A" w:rsidRPr="00D71966" w:rsidRDefault="00554C6A" w:rsidP="00D71966">
      <w:pPr>
        <w:pStyle w:val="3gpptitlelv2"/>
        <w:rPr>
          <w:rFonts w:eastAsiaTheme="minorEastAsia"/>
        </w:rPr>
      </w:pPr>
      <w:r w:rsidRPr="00D71966">
        <w:rPr>
          <w:rFonts w:eastAsiaTheme="minorEastAsia"/>
        </w:rPr>
        <w:t>References</w:t>
      </w:r>
    </w:p>
    <w:p w14:paraId="04B95E43" w14:textId="7D8CFF09" w:rsidR="00554C6A" w:rsidRPr="00D71966" w:rsidRDefault="00554C6A" w:rsidP="00D71966">
      <w:pPr>
        <w:pStyle w:val="3gpptxt"/>
      </w:pPr>
      <w:r w:rsidRPr="00D71966">
        <w:t>[1]</w:t>
      </w:r>
      <w:r w:rsidRPr="00D71966">
        <w:tab/>
      </w:r>
      <w:r w:rsidR="005D0E50" w:rsidRPr="005D0E50">
        <w:t>Draft_Minutes_report_RAN1#114_v020</w:t>
      </w:r>
    </w:p>
    <w:bookmarkEnd w:id="1"/>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B4152" w14:textId="77777777" w:rsidR="00562A5A" w:rsidRDefault="00562A5A" w:rsidP="005D10D5">
      <w:pPr>
        <w:spacing w:after="0"/>
      </w:pPr>
      <w:r>
        <w:separator/>
      </w:r>
    </w:p>
  </w:endnote>
  <w:endnote w:type="continuationSeparator" w:id="0">
    <w:p w14:paraId="6BCC8A4D" w14:textId="77777777" w:rsidR="00562A5A" w:rsidRDefault="00562A5A"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3636EA15"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8F78A0">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8F78A0">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07FD5" w14:textId="77777777" w:rsidR="00562A5A" w:rsidRDefault="00562A5A" w:rsidP="005D10D5">
      <w:pPr>
        <w:spacing w:after="0"/>
      </w:pPr>
      <w:r>
        <w:separator/>
      </w:r>
    </w:p>
  </w:footnote>
  <w:footnote w:type="continuationSeparator" w:id="0">
    <w:p w14:paraId="0059E79B" w14:textId="77777777" w:rsidR="00562A5A" w:rsidRDefault="00562A5A"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5"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
  </w:num>
  <w:num w:numId="4">
    <w:abstractNumId w:val="8"/>
  </w:num>
  <w:num w:numId="5">
    <w:abstractNumId w:val="13"/>
  </w:num>
  <w:num w:numId="6">
    <w:abstractNumId w:val="9"/>
  </w:num>
  <w:num w:numId="7">
    <w:abstractNumId w:val="3"/>
  </w:num>
  <w:num w:numId="8">
    <w:abstractNumId w:val="10"/>
  </w:num>
  <w:num w:numId="9">
    <w:abstractNumId w:val="7"/>
  </w:num>
  <w:num w:numId="10">
    <w:abstractNumId w:val="1"/>
  </w:num>
  <w:num w:numId="11">
    <w:abstractNumId w:val="5"/>
  </w:num>
  <w:num w:numId="12">
    <w:abstractNumId w:val="11"/>
  </w:num>
  <w:num w:numId="13">
    <w:abstractNumId w:val="16"/>
  </w:num>
  <w:num w:numId="14">
    <w:abstractNumId w:val="6"/>
  </w:num>
  <w:num w:numId="15">
    <w:abstractNumId w:val="4"/>
  </w:num>
  <w:num w:numId="16">
    <w:abstractNumId w:val="12"/>
  </w:num>
  <w:num w:numId="1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017EB"/>
    <w:rsid w:val="00011F39"/>
    <w:rsid w:val="000857AC"/>
    <w:rsid w:val="000916F4"/>
    <w:rsid w:val="00095AC0"/>
    <w:rsid w:val="000F0C00"/>
    <w:rsid w:val="000F365E"/>
    <w:rsid w:val="000F7877"/>
    <w:rsid w:val="001160D0"/>
    <w:rsid w:val="001214B7"/>
    <w:rsid w:val="00163759"/>
    <w:rsid w:val="0016766A"/>
    <w:rsid w:val="001F410D"/>
    <w:rsid w:val="0024502B"/>
    <w:rsid w:val="00261CFC"/>
    <w:rsid w:val="0026256D"/>
    <w:rsid w:val="002C4687"/>
    <w:rsid w:val="00336B64"/>
    <w:rsid w:val="00337FDB"/>
    <w:rsid w:val="00346570"/>
    <w:rsid w:val="00350C10"/>
    <w:rsid w:val="003562F3"/>
    <w:rsid w:val="003564BB"/>
    <w:rsid w:val="00360AA2"/>
    <w:rsid w:val="003949EA"/>
    <w:rsid w:val="003B26FC"/>
    <w:rsid w:val="003E10F9"/>
    <w:rsid w:val="0043048C"/>
    <w:rsid w:val="0046694F"/>
    <w:rsid w:val="00476452"/>
    <w:rsid w:val="004A59A7"/>
    <w:rsid w:val="004D6B85"/>
    <w:rsid w:val="00506419"/>
    <w:rsid w:val="00554C6A"/>
    <w:rsid w:val="00562A5A"/>
    <w:rsid w:val="0057786D"/>
    <w:rsid w:val="005B6DD6"/>
    <w:rsid w:val="005D0E50"/>
    <w:rsid w:val="005D10D5"/>
    <w:rsid w:val="006D190A"/>
    <w:rsid w:val="006E77BB"/>
    <w:rsid w:val="006F2E69"/>
    <w:rsid w:val="00702431"/>
    <w:rsid w:val="00731F2C"/>
    <w:rsid w:val="0079585B"/>
    <w:rsid w:val="007B75CF"/>
    <w:rsid w:val="007E39EA"/>
    <w:rsid w:val="007F5D09"/>
    <w:rsid w:val="00844AC1"/>
    <w:rsid w:val="00892F43"/>
    <w:rsid w:val="008B7C3E"/>
    <w:rsid w:val="008E479F"/>
    <w:rsid w:val="008F78A0"/>
    <w:rsid w:val="00902A86"/>
    <w:rsid w:val="009306CA"/>
    <w:rsid w:val="0093408C"/>
    <w:rsid w:val="00953A7B"/>
    <w:rsid w:val="009B7247"/>
    <w:rsid w:val="00A07679"/>
    <w:rsid w:val="00A35C51"/>
    <w:rsid w:val="00AA5CCF"/>
    <w:rsid w:val="00B32D63"/>
    <w:rsid w:val="00B35F9F"/>
    <w:rsid w:val="00B72DDB"/>
    <w:rsid w:val="00B775BB"/>
    <w:rsid w:val="00B9691B"/>
    <w:rsid w:val="00C34D18"/>
    <w:rsid w:val="00C4580D"/>
    <w:rsid w:val="00C77DE1"/>
    <w:rsid w:val="00D033CA"/>
    <w:rsid w:val="00D42642"/>
    <w:rsid w:val="00D6769C"/>
    <w:rsid w:val="00D71966"/>
    <w:rsid w:val="00E0092E"/>
    <w:rsid w:val="00E14881"/>
    <w:rsid w:val="00E445A8"/>
    <w:rsid w:val="00E60BDF"/>
    <w:rsid w:val="00E711A2"/>
    <w:rsid w:val="00E745DE"/>
    <w:rsid w:val="00E81397"/>
    <w:rsid w:val="00F05541"/>
    <w:rsid w:val="00F475CB"/>
    <w:rsid w:val="00F64CA0"/>
    <w:rsid w:val="00F818DA"/>
    <w:rsid w:val="00F84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BBC72-DCF0-4E82-895E-4DFFF1DA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556</TotalTime>
  <Pages>3</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Lin Liang</cp:lastModifiedBy>
  <cp:revision>32</cp:revision>
  <dcterms:created xsi:type="dcterms:W3CDTF">2023-03-31T05:26:00Z</dcterms:created>
  <dcterms:modified xsi:type="dcterms:W3CDTF">2023-09-27T02:53:00Z</dcterms:modified>
</cp:coreProperties>
</file>