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19D4FD9F" w:rsidR="004B5A6D" w:rsidRPr="000E14E1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0E14E1">
        <w:rPr>
          <w:rFonts w:ascii="Arial" w:hAnsi="Arial" w:cs="Arial"/>
          <w:b/>
          <w:bCs/>
          <w:sz w:val="24"/>
          <w:szCs w:val="18"/>
        </w:rPr>
        <w:t>3GPP TSG RAN WG1 #1</w:t>
      </w:r>
      <w:r w:rsidR="000021EB" w:rsidRPr="000E14E1">
        <w:rPr>
          <w:rFonts w:ascii="Arial" w:hAnsi="Arial" w:cs="Arial"/>
          <w:b/>
          <w:bCs/>
          <w:sz w:val="24"/>
          <w:szCs w:val="18"/>
        </w:rPr>
        <w:t>1</w:t>
      </w:r>
      <w:r w:rsidR="009B1E40">
        <w:rPr>
          <w:rFonts w:ascii="Arial" w:hAnsi="Arial" w:cs="Arial"/>
          <w:b/>
          <w:bCs/>
          <w:sz w:val="24"/>
          <w:szCs w:val="18"/>
        </w:rPr>
        <w:t>4</w:t>
      </w:r>
      <w:r w:rsidR="00A2225F">
        <w:rPr>
          <w:rFonts w:ascii="Arial" w:hAnsi="Arial" w:cs="Arial"/>
          <w:b/>
          <w:bCs/>
          <w:sz w:val="24"/>
          <w:szCs w:val="18"/>
        </w:rPr>
        <w:t>bis</w:t>
      </w:r>
      <w:r w:rsidRPr="000E14E1">
        <w:rPr>
          <w:rFonts w:ascii="Arial" w:hAnsi="Arial" w:cs="Arial"/>
          <w:b/>
          <w:bCs/>
          <w:sz w:val="24"/>
          <w:szCs w:val="18"/>
        </w:rPr>
        <w:tab/>
        <w:t xml:space="preserve">                                                   </w:t>
      </w:r>
      <w:r w:rsidRPr="000E14E1">
        <w:rPr>
          <w:rFonts w:ascii="Arial" w:hAnsi="Arial" w:cs="Arial"/>
          <w:b/>
          <w:bCs/>
          <w:sz w:val="24"/>
          <w:szCs w:val="18"/>
        </w:rPr>
        <w:tab/>
      </w:r>
      <w:r w:rsidR="000E14E1">
        <w:rPr>
          <w:rFonts w:ascii="Arial" w:hAnsi="Arial" w:cs="Arial"/>
          <w:b/>
          <w:bCs/>
          <w:sz w:val="24"/>
          <w:szCs w:val="18"/>
        </w:rPr>
        <w:t xml:space="preserve">            </w:t>
      </w:r>
      <w:r w:rsidR="00DA58AF" w:rsidRPr="00DA58AF">
        <w:rPr>
          <w:rFonts w:ascii="Arial" w:hAnsi="Arial" w:cs="Arial"/>
          <w:b/>
          <w:bCs/>
          <w:sz w:val="24"/>
          <w:szCs w:val="18"/>
        </w:rPr>
        <w:t>R1-2309202</w:t>
      </w:r>
    </w:p>
    <w:p w14:paraId="6D520B03" w14:textId="48C1DECA" w:rsidR="0024235B" w:rsidRPr="00A44DC8" w:rsidRDefault="007A7051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  <w:r w:rsidRPr="007A705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9th – October 13th, 2023</w:t>
      </w: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149B269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83C03" w:rsidRPr="00483C03">
        <w:rPr>
          <w:rFonts w:ascii="Arial" w:eastAsia="Malgun Gothic" w:hAnsi="Arial" w:cs="Arial"/>
          <w:b/>
          <w:sz w:val="24"/>
          <w:lang w:val="en-US" w:eastAsia="ko-KR"/>
        </w:rPr>
        <w:t>On two TAs for multi-DCI</w:t>
      </w:r>
    </w:p>
    <w:p w14:paraId="442797E2" w14:textId="5EA43FC7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641FF0">
        <w:rPr>
          <w:rFonts w:ascii="Arial" w:hAnsi="Arial" w:cs="Arial"/>
          <w:b/>
          <w:sz w:val="24"/>
          <w:lang w:val="en-US"/>
        </w:rPr>
        <w:t>8</w:t>
      </w:r>
      <w:r w:rsidR="004856B4">
        <w:rPr>
          <w:rFonts w:ascii="Arial" w:hAnsi="Arial" w:cs="Arial"/>
          <w:b/>
          <w:sz w:val="24"/>
          <w:lang w:val="en-US"/>
        </w:rPr>
        <w:t>.1.</w:t>
      </w:r>
      <w:r w:rsidR="00B90813">
        <w:rPr>
          <w:rFonts w:ascii="Arial" w:hAnsi="Arial" w:cs="Arial"/>
          <w:b/>
          <w:sz w:val="24"/>
          <w:lang w:val="en-US"/>
        </w:rPr>
        <w:t>1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0DD3056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E603B">
        <w:rPr>
          <w:rFonts w:eastAsiaTheme="minorHAnsi"/>
          <w:lang w:eastAsia="zh-CN"/>
        </w:rPr>
        <w:t>2-TA</w:t>
      </w:r>
      <w:r w:rsidR="00425DFD">
        <w:rPr>
          <w:rFonts w:eastAsiaTheme="minorHAnsi"/>
          <w:lang w:eastAsia="zh-CN"/>
        </w:rPr>
        <w:t xml:space="preserve"> enhancement for Rel-18 NR MIMO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14E84F" w14:textId="62DF6C1F" w:rsidR="00D60D1C" w:rsidRPr="00D60D1C" w:rsidRDefault="00D60D1C" w:rsidP="00A24E0B">
            <w:pPr>
              <w:pStyle w:val="ListParagraph"/>
              <w:numPr>
                <w:ilvl w:val="0"/>
                <w:numId w:val="17"/>
              </w:numPr>
              <w:snapToGrid w:val="0"/>
              <w:spacing w:before="0" w:line="240" w:lineRule="auto"/>
              <w:rPr>
                <w:bCs/>
                <w:i w:val="0"/>
                <w:iCs w:val="0"/>
              </w:rPr>
            </w:pPr>
            <w:r w:rsidRPr="00D60D1C">
              <w:rPr>
                <w:bCs/>
                <w:i w:val="0"/>
                <w:iCs w:val="0"/>
              </w:rPr>
              <w:t xml:space="preserve">Study, and if justified, specify the </w:t>
            </w:r>
            <w:proofErr w:type="gramStart"/>
            <w:r w:rsidRPr="00D60D1C">
              <w:rPr>
                <w:bCs/>
                <w:i w:val="0"/>
                <w:iCs w:val="0"/>
              </w:rPr>
              <w:t>following</w:t>
            </w:r>
            <w:proofErr w:type="gramEnd"/>
            <w:r w:rsidRPr="00D60D1C">
              <w:rPr>
                <w:bCs/>
                <w:i w:val="0"/>
                <w:iCs w:val="0"/>
              </w:rPr>
              <w:t xml:space="preserve"> </w:t>
            </w:r>
          </w:p>
          <w:p w14:paraId="56211B27" w14:textId="77777777" w:rsidR="00D60D1C" w:rsidRPr="00F9630A" w:rsidRDefault="00D60D1C" w:rsidP="00A24E0B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</w:t>
            </w:r>
            <w:r w:rsidRPr="00F9630A">
              <w:rPr>
                <w:bCs/>
                <w:lang w:val="en-US"/>
              </w:rPr>
              <w:t xml:space="preserve">wo TAs for UL multi-DCI for multi-TRP operation </w:t>
            </w:r>
          </w:p>
          <w:p w14:paraId="12AEE1A9" w14:textId="312ED9D3" w:rsidR="00173CF4" w:rsidRPr="00D60D1C" w:rsidRDefault="00D60D1C" w:rsidP="00A24E0B">
            <w:pPr>
              <w:numPr>
                <w:ilvl w:val="1"/>
                <w:numId w:val="16"/>
              </w:numPr>
              <w:snapToGrid w:val="0"/>
              <w:spacing w:before="0" w:after="0" w:line="240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</w:t>
            </w:r>
            <w:r w:rsidRPr="00F9630A">
              <w:rPr>
                <w:bCs/>
                <w:lang w:val="en-US"/>
              </w:rPr>
              <w:t>ower control for UL single DCI for multi-TRP operation where unified TCI framework extension in objective 2 is assumed.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45D4B2E9" w14:textId="63620D39" w:rsidR="008D5140" w:rsidRDefault="007104F5" w:rsidP="008D5140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QCL of </w:t>
      </w:r>
      <w:r w:rsidR="00026648">
        <w:rPr>
          <w:rFonts w:cs="Arial"/>
          <w:sz w:val="32"/>
          <w:szCs w:val="18"/>
          <w:lang w:val="en-US"/>
        </w:rPr>
        <w:t>PDCCH/</w:t>
      </w:r>
      <w:r>
        <w:rPr>
          <w:rFonts w:cs="Arial"/>
          <w:sz w:val="32"/>
          <w:szCs w:val="18"/>
          <w:lang w:val="en-US"/>
        </w:rPr>
        <w:t>PDSCH</w:t>
      </w:r>
      <w:r w:rsidR="00026648">
        <w:rPr>
          <w:rFonts w:cs="Arial"/>
          <w:sz w:val="32"/>
          <w:szCs w:val="18"/>
          <w:lang w:val="en-US"/>
        </w:rPr>
        <w:t xml:space="preserve"> RAR for intra-cell</w:t>
      </w:r>
    </w:p>
    <w:p w14:paraId="0650A09E" w14:textId="77777777" w:rsidR="004259F9" w:rsidRDefault="004259F9" w:rsidP="00F545D3">
      <w:pPr>
        <w:rPr>
          <w:lang w:val="en-US"/>
        </w:rPr>
      </w:pPr>
    </w:p>
    <w:p w14:paraId="5D7DD7E2" w14:textId="2FF6C5F7" w:rsidR="00DC6C59" w:rsidRDefault="003C150A" w:rsidP="00F545D3">
      <w:pPr>
        <w:rPr>
          <w:lang w:val="en-US"/>
        </w:rPr>
      </w:pPr>
      <w:r>
        <w:rPr>
          <w:lang w:val="en-US"/>
        </w:rPr>
        <w:t>We reached the following agreements in the p</w:t>
      </w:r>
      <w:r w:rsidR="007D00CB">
        <w:rPr>
          <w:lang w:val="en-US"/>
        </w:rPr>
        <w:t>revious</w:t>
      </w:r>
      <w:r>
        <w:rPr>
          <w:lang w:val="en-US"/>
        </w:rPr>
        <w:t xml:space="preserve"> RAN1 </w:t>
      </w:r>
      <w:proofErr w:type="gramStart"/>
      <w:r>
        <w:rPr>
          <w:lang w:val="en-US"/>
        </w:rPr>
        <w:t>meetings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A414B" w14:paraId="588214F0" w14:textId="77777777" w:rsidTr="00DA414B">
        <w:tc>
          <w:tcPr>
            <w:tcW w:w="10160" w:type="dxa"/>
          </w:tcPr>
          <w:p w14:paraId="62C069A7" w14:textId="2725F56E" w:rsidR="00E11FB4" w:rsidRPr="000573D0" w:rsidRDefault="00E11FB4" w:rsidP="00E11FB4">
            <w:pPr>
              <w:rPr>
                <w:rFonts w:cs="Times"/>
                <w:b/>
                <w:bCs/>
                <w:highlight w:val="darkYellow"/>
                <w:lang w:eastAsia="x-none"/>
              </w:rPr>
            </w:pPr>
            <w:r w:rsidRPr="000573D0">
              <w:rPr>
                <w:rFonts w:cs="Times"/>
                <w:b/>
                <w:bCs/>
                <w:highlight w:val="darkYellow"/>
                <w:lang w:eastAsia="x-none"/>
              </w:rPr>
              <w:t>Working Assumption</w:t>
            </w:r>
            <w:r w:rsidR="003C150A">
              <w:rPr>
                <w:rFonts w:cs="Times"/>
                <w:b/>
                <w:bCs/>
                <w:highlight w:val="darkYellow"/>
                <w:lang w:eastAsia="x-none"/>
              </w:rPr>
              <w:t xml:space="preserve"> </w:t>
            </w:r>
            <w:r w:rsidR="003C150A">
              <w:rPr>
                <w:b/>
                <w:bCs/>
                <w:highlight w:val="darkYellow"/>
                <w:lang w:eastAsia="x-none"/>
              </w:rPr>
              <w:t>(RAN1#112bis-e)</w:t>
            </w:r>
          </w:p>
          <w:p w14:paraId="0AA2109A" w14:textId="77777777" w:rsidR="00E11FB4" w:rsidRPr="000573D0" w:rsidRDefault="00E11FB4" w:rsidP="00E11FB4">
            <w:pPr>
              <w:rPr>
                <w:rStyle w:val="Emphasis"/>
                <w:rFonts w:cs="Times"/>
                <w:i w:val="0"/>
                <w:iCs w:val="0"/>
              </w:rPr>
            </w:pP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For intra-cell multi-DCI based </w:t>
            </w:r>
            <w:proofErr w:type="gramStart"/>
            <w:r w:rsidRPr="000573D0">
              <w:rPr>
                <w:rStyle w:val="Emphasis"/>
                <w:rFonts w:cs="Times"/>
                <w:i w:val="0"/>
                <w:iCs w:val="0"/>
              </w:rPr>
              <w:t>Multi-TRP</w:t>
            </w:r>
            <w:proofErr w:type="gramEnd"/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operation with two TA enhancement, support the case where a PDCCH order sent by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triggers RACH procedure towards either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X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 or TRP</w:t>
            </w:r>
            <w:r w:rsidRPr="000573D0">
              <w:rPr>
                <w:rStyle w:val="Emphasis"/>
                <w:rFonts w:cs="Times"/>
                <w:i w:val="0"/>
                <w:iCs w:val="0"/>
                <w:vertAlign w:val="subscript"/>
              </w:rPr>
              <w:t>Y</w:t>
            </w:r>
            <w:r w:rsidRPr="000573D0">
              <w:rPr>
                <w:rStyle w:val="Emphasis"/>
                <w:rFonts w:cs="Times"/>
                <w:i w:val="0"/>
                <w:iCs w:val="0"/>
              </w:rPr>
              <w:t xml:space="preserve">. </w:t>
            </w:r>
          </w:p>
          <w:p w14:paraId="7B6E2AF9" w14:textId="77777777" w:rsidR="00E11FB4" w:rsidRDefault="00E11FB4" w:rsidP="006461EA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rFonts w:cs="Times"/>
                <w:i w:val="0"/>
              </w:rPr>
            </w:pPr>
            <w:r w:rsidRPr="000573D0">
              <w:rPr>
                <w:rStyle w:val="Emphasis"/>
                <w:rFonts w:cs="Times"/>
                <w:i w:val="0"/>
              </w:rPr>
              <w:t>FFS: details of PRACH power control</w:t>
            </w:r>
          </w:p>
          <w:p w14:paraId="0A18C059" w14:textId="77777777" w:rsidR="003C150A" w:rsidRDefault="003C150A" w:rsidP="003C15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iCs/>
              </w:rPr>
            </w:pPr>
          </w:p>
          <w:p w14:paraId="7297C9BB" w14:textId="55C02AB9" w:rsidR="003C150A" w:rsidRPr="0026102D" w:rsidRDefault="003C150A" w:rsidP="003C150A">
            <w:pPr>
              <w:rPr>
                <w:rFonts w:cs="Times"/>
                <w:b/>
                <w:bCs/>
                <w:iCs/>
                <w:highlight w:val="green"/>
              </w:rPr>
            </w:pPr>
            <w:r w:rsidRPr="0026102D">
              <w:rPr>
                <w:rFonts w:cs="Times"/>
                <w:b/>
                <w:bCs/>
                <w:iCs/>
                <w:highlight w:val="green"/>
              </w:rPr>
              <w:t>Agreement</w:t>
            </w:r>
            <w:r>
              <w:rPr>
                <w:rFonts w:cs="Times"/>
                <w:b/>
                <w:bCs/>
                <w:iCs/>
                <w:highlight w:val="green"/>
              </w:rPr>
              <w:t xml:space="preserve"> </w:t>
            </w:r>
            <w:r>
              <w:rPr>
                <w:b/>
                <w:bCs/>
                <w:highlight w:val="green"/>
              </w:rPr>
              <w:t>(RAN1#114)</w:t>
            </w:r>
          </w:p>
          <w:p w14:paraId="47B07B96" w14:textId="3E633A68" w:rsidR="003C150A" w:rsidRPr="0033632E" w:rsidRDefault="003C150A" w:rsidP="0033632E">
            <w:pPr>
              <w:rPr>
                <w:lang w:val="en-US"/>
              </w:rPr>
            </w:pPr>
            <w:r w:rsidRPr="0026102D">
              <w:rPr>
                <w:rStyle w:val="Emphasis"/>
                <w:rFonts w:cs="Times"/>
                <w:i w:val="0"/>
                <w:iCs w:val="0"/>
              </w:rPr>
              <w:t xml:space="preserve">For inter-cell multi-DCI based multi-TRP operation with two TAGs configured in </w:t>
            </w:r>
            <w:proofErr w:type="spellStart"/>
            <w:r w:rsidRPr="0026102D">
              <w:rPr>
                <w:rStyle w:val="Emphasis"/>
                <w:rFonts w:cs="Times"/>
                <w:i w:val="0"/>
                <w:iCs w:val="0"/>
              </w:rPr>
              <w:t>Spcell</w:t>
            </w:r>
            <w:proofErr w:type="spellEnd"/>
            <w:r w:rsidRPr="0026102D">
              <w:rPr>
                <w:rStyle w:val="Emphasis"/>
                <w:rFonts w:cs="Times"/>
                <w:i w:val="0"/>
                <w:iCs w:val="0"/>
              </w:rPr>
              <w:t xml:space="preserve">, when the PDCCH order is transmitted from a TRP associated with </w:t>
            </w:r>
            <w:proofErr w:type="spellStart"/>
            <w:r w:rsidRPr="0026102D">
              <w:rPr>
                <w:rStyle w:val="Emphasis"/>
                <w:rFonts w:cs="Times"/>
                <w:i w:val="0"/>
                <w:iCs w:val="0"/>
              </w:rPr>
              <w:t>additionalPCI</w:t>
            </w:r>
            <w:proofErr w:type="spellEnd"/>
            <w:r w:rsidRPr="0026102D">
              <w:rPr>
                <w:rStyle w:val="Emphasis"/>
                <w:rFonts w:cs="Times"/>
                <w:i w:val="0"/>
                <w:iCs w:val="0"/>
              </w:rPr>
              <w:t xml:space="preserve">, PDCCH RAR and PDSCH RAR of a CFRA are both </w:t>
            </w:r>
            <w:proofErr w:type="spellStart"/>
            <w:r w:rsidRPr="0026102D">
              <w:rPr>
                <w:rStyle w:val="Emphasis"/>
                <w:rFonts w:cs="Times"/>
                <w:i w:val="0"/>
                <w:iCs w:val="0"/>
              </w:rPr>
              <w:t>QCLed</w:t>
            </w:r>
            <w:proofErr w:type="spellEnd"/>
            <w:r w:rsidRPr="0026102D">
              <w:rPr>
                <w:rStyle w:val="Emphasis"/>
                <w:rFonts w:cs="Times"/>
                <w:i w:val="0"/>
                <w:iCs w:val="0"/>
              </w:rPr>
              <w:t xml:space="preserve"> with the CORESET associated with the Type I CSS set</w:t>
            </w:r>
          </w:p>
        </w:tc>
      </w:tr>
    </w:tbl>
    <w:p w14:paraId="3B670329" w14:textId="4EC95A08" w:rsidR="003777BC" w:rsidRPr="003777BC" w:rsidRDefault="003777BC" w:rsidP="00F545D3">
      <w:pPr>
        <w:rPr>
          <w:b/>
          <w:bCs/>
          <w:i/>
          <w:iCs/>
          <w:lang w:val="en-US"/>
        </w:rPr>
      </w:pPr>
    </w:p>
    <w:p w14:paraId="14AA30FF" w14:textId="04A15845" w:rsidR="00874041" w:rsidRDefault="00AD70D6" w:rsidP="00CC1458">
      <w:pPr>
        <w:jc w:val="both"/>
        <w:rPr>
          <w:lang w:val="en-US"/>
        </w:rPr>
      </w:pPr>
      <w:r>
        <w:rPr>
          <w:lang w:val="en-US"/>
        </w:rPr>
        <w:t xml:space="preserve">In the case of inter-cell multi-DCI based multi-TRP, it is agreed that the </w:t>
      </w:r>
      <w:r w:rsidR="00341AF6">
        <w:rPr>
          <w:lang w:val="en-US"/>
        </w:rPr>
        <w:t xml:space="preserve">RAR </w:t>
      </w:r>
      <w:r>
        <w:rPr>
          <w:lang w:val="en-US"/>
        </w:rPr>
        <w:t>PDCCH</w:t>
      </w:r>
      <w:r w:rsidR="00341AF6">
        <w:rPr>
          <w:lang w:val="en-US"/>
        </w:rPr>
        <w:t xml:space="preserve">/PDSCH is QCL-ed with the </w:t>
      </w:r>
      <w:r w:rsidR="008E4855">
        <w:rPr>
          <w:lang w:val="en-US"/>
        </w:rPr>
        <w:t xml:space="preserve">CORESET </w:t>
      </w:r>
      <w:r w:rsidR="00BF4BC0">
        <w:rPr>
          <w:lang w:val="en-US"/>
        </w:rPr>
        <w:t xml:space="preserve">associated with </w:t>
      </w:r>
      <w:r w:rsidR="00E27DEB">
        <w:rPr>
          <w:lang w:val="en-US"/>
        </w:rPr>
        <w:t xml:space="preserve">the Type </w:t>
      </w:r>
      <w:r w:rsidR="00DD08E5">
        <w:rPr>
          <w:lang w:val="en-US"/>
        </w:rPr>
        <w:t xml:space="preserve">I CSS set. The same issue, however, that Type I CSS set is associated with one of the CORESETs also exists for </w:t>
      </w:r>
      <w:r w:rsidR="00874041">
        <w:rPr>
          <w:lang w:val="en-US"/>
        </w:rPr>
        <w:t xml:space="preserve">the case of intra-cell. </w:t>
      </w:r>
      <w:proofErr w:type="gramStart"/>
      <w:r w:rsidR="00874041">
        <w:rPr>
          <w:lang w:val="en-US"/>
        </w:rPr>
        <w:t>Therefore</w:t>
      </w:r>
      <w:proofErr w:type="gramEnd"/>
      <w:r w:rsidR="00874041">
        <w:rPr>
          <w:lang w:val="en-US"/>
        </w:rPr>
        <w:t xml:space="preserve"> </w:t>
      </w:r>
      <w:r w:rsidR="004E7259">
        <w:rPr>
          <w:lang w:val="en-US"/>
        </w:rPr>
        <w:t>we propose</w:t>
      </w:r>
      <w:r w:rsidR="00874041">
        <w:rPr>
          <w:lang w:val="en-US"/>
        </w:rPr>
        <w:t xml:space="preserve"> to </w:t>
      </w:r>
      <w:r w:rsidR="00AF6D6D">
        <w:rPr>
          <w:lang w:val="en-US"/>
        </w:rPr>
        <w:t xml:space="preserve">apply the same inter-cell solution to the intra-cell case. </w:t>
      </w:r>
      <w:proofErr w:type="gramStart"/>
      <w:r w:rsidR="00AF6D6D">
        <w:rPr>
          <w:lang w:val="en-US"/>
        </w:rPr>
        <w:t>Therefore</w:t>
      </w:r>
      <w:proofErr w:type="gramEnd"/>
      <w:r w:rsidR="00AF6D6D">
        <w:rPr>
          <w:lang w:val="en-US"/>
        </w:rPr>
        <w:t xml:space="preserve"> we have the following proposals:</w:t>
      </w:r>
    </w:p>
    <w:p w14:paraId="1C362CB9" w14:textId="419D3471" w:rsidR="00AF6D6D" w:rsidRPr="00412981" w:rsidRDefault="00AF6D6D" w:rsidP="00CC1458">
      <w:pPr>
        <w:jc w:val="both"/>
        <w:rPr>
          <w:b/>
          <w:bCs/>
          <w:i/>
          <w:iCs/>
          <w:lang w:val="en-US"/>
        </w:rPr>
      </w:pPr>
      <w:r w:rsidRPr="00412981">
        <w:rPr>
          <w:b/>
          <w:bCs/>
          <w:i/>
          <w:iCs/>
          <w:lang w:val="en-US"/>
        </w:rPr>
        <w:t>Proposal-</w:t>
      </w:r>
      <w:r w:rsidR="00E673F2">
        <w:rPr>
          <w:b/>
          <w:bCs/>
          <w:i/>
          <w:iCs/>
          <w:lang w:val="en-US"/>
        </w:rPr>
        <w:t>1</w:t>
      </w:r>
      <w:r w:rsidRPr="00412981">
        <w:rPr>
          <w:b/>
          <w:bCs/>
          <w:i/>
          <w:iCs/>
          <w:lang w:val="en-US"/>
        </w:rPr>
        <w:t xml:space="preserve">: </w:t>
      </w:r>
      <w:r w:rsidR="00185757" w:rsidRPr="00412981">
        <w:rPr>
          <w:b/>
          <w:bCs/>
          <w:i/>
          <w:iCs/>
          <w:lang w:val="en-US"/>
        </w:rPr>
        <w:t xml:space="preserve">Confirm the working assumption from RAN1#112bis-e </w:t>
      </w:r>
      <w:r w:rsidR="003316F1" w:rsidRPr="00412981">
        <w:rPr>
          <w:b/>
          <w:bCs/>
          <w:i/>
          <w:iCs/>
          <w:lang w:val="en-US"/>
        </w:rPr>
        <w:t xml:space="preserve">supporting cross-TRP PRACH triggering for intra-cell multi-TRP. </w:t>
      </w:r>
      <w:r w:rsidR="00877906" w:rsidRPr="00412981">
        <w:rPr>
          <w:b/>
          <w:bCs/>
          <w:i/>
          <w:iCs/>
          <w:lang w:val="en-US"/>
        </w:rPr>
        <w:t>We propose that PDCCH</w:t>
      </w:r>
      <w:r w:rsidR="009B74CC" w:rsidRPr="00412981">
        <w:rPr>
          <w:b/>
          <w:bCs/>
          <w:i/>
          <w:iCs/>
          <w:lang w:val="en-US"/>
        </w:rPr>
        <w:t>/PDSCH</w:t>
      </w:r>
      <w:r w:rsidR="00877906" w:rsidRPr="00412981">
        <w:rPr>
          <w:b/>
          <w:bCs/>
          <w:i/>
          <w:iCs/>
          <w:lang w:val="en-US"/>
        </w:rPr>
        <w:t xml:space="preserve"> RAR of a CFRA are both QCL</w:t>
      </w:r>
      <w:r w:rsidR="009B74CC" w:rsidRPr="00412981">
        <w:rPr>
          <w:b/>
          <w:bCs/>
          <w:i/>
          <w:iCs/>
          <w:lang w:val="en-US"/>
        </w:rPr>
        <w:t>-</w:t>
      </w:r>
      <w:r w:rsidR="00877906" w:rsidRPr="00412981">
        <w:rPr>
          <w:b/>
          <w:bCs/>
          <w:i/>
          <w:iCs/>
          <w:lang w:val="en-US"/>
        </w:rPr>
        <w:t xml:space="preserve">ed with the CORESET associated with the Type I CSS </w:t>
      </w:r>
      <w:proofErr w:type="gramStart"/>
      <w:r w:rsidR="00877906" w:rsidRPr="00412981">
        <w:rPr>
          <w:b/>
          <w:bCs/>
          <w:i/>
          <w:iCs/>
          <w:lang w:val="en-US"/>
        </w:rPr>
        <w:t>set</w:t>
      </w:r>
      <w:proofErr w:type="gramEnd"/>
    </w:p>
    <w:p w14:paraId="12FFF965" w14:textId="67632333" w:rsidR="00AB2C34" w:rsidRPr="00901572" w:rsidRDefault="00E233EE" w:rsidP="00AB2C34"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support cross-TRP PRACH triggering i</w:t>
      </w:r>
      <w:r w:rsidR="00AB2C34">
        <w:rPr>
          <w:lang w:val="en-US"/>
        </w:rPr>
        <w:t>n the case of intra-cell</w:t>
      </w:r>
      <w:r>
        <w:rPr>
          <w:lang w:val="en-US"/>
        </w:rPr>
        <w:t xml:space="preserve"> multi-TRP</w:t>
      </w:r>
      <w:r w:rsidR="008063E7">
        <w:rPr>
          <w:lang w:val="en-US"/>
        </w:rPr>
        <w:t>,</w:t>
      </w:r>
      <w:r w:rsidR="00CA7D46">
        <w:rPr>
          <w:lang w:val="en-US"/>
        </w:rPr>
        <w:t xml:space="preserve"> </w:t>
      </w:r>
      <w:r w:rsidR="00A10F13">
        <w:rPr>
          <w:lang w:val="en-US"/>
        </w:rPr>
        <w:t>a</w:t>
      </w:r>
      <w:r w:rsidR="004263E8">
        <w:rPr>
          <w:lang w:val="en-US"/>
        </w:rPr>
        <w:t xml:space="preserve"> way to</w:t>
      </w:r>
      <w:r w:rsidR="00A10F13">
        <w:rPr>
          <w:lang w:val="en-US"/>
        </w:rPr>
        <w:t xml:space="preserve"> </w:t>
      </w:r>
      <w:r w:rsidR="00187CB3">
        <w:rPr>
          <w:lang w:val="en-US"/>
        </w:rPr>
        <w:t xml:space="preserve">differentiate from legacy PDCCH order is needed. </w:t>
      </w:r>
      <w:r w:rsidR="000C7EC7">
        <w:rPr>
          <w:lang w:val="en-US"/>
        </w:rPr>
        <w:t xml:space="preserve">We think </w:t>
      </w:r>
      <w:r w:rsidR="00161AE6">
        <w:rPr>
          <w:lang w:val="en-US"/>
        </w:rPr>
        <w:t xml:space="preserve">that </w:t>
      </w:r>
      <w:r w:rsidR="00031519">
        <w:rPr>
          <w:lang w:val="en-US"/>
        </w:rPr>
        <w:t xml:space="preserve">a DCI indication </w:t>
      </w:r>
      <w:r w:rsidR="00B42217">
        <w:rPr>
          <w:lang w:val="en-US"/>
        </w:rPr>
        <w:t xml:space="preserve">accompanying the </w:t>
      </w:r>
      <w:r w:rsidR="008063E7">
        <w:rPr>
          <w:lang w:val="en-US"/>
        </w:rPr>
        <w:t xml:space="preserve">PDCCH order </w:t>
      </w:r>
      <w:r w:rsidR="00B42217">
        <w:rPr>
          <w:lang w:val="en-US"/>
        </w:rPr>
        <w:t xml:space="preserve">can be used to signal to the UE </w:t>
      </w:r>
      <w:r w:rsidR="008063E7">
        <w:rPr>
          <w:lang w:val="en-US"/>
        </w:rPr>
        <w:t xml:space="preserve">this new </w:t>
      </w:r>
      <w:r w:rsidR="00F04038">
        <w:rPr>
          <w:lang w:val="en-US"/>
        </w:rPr>
        <w:t xml:space="preserve">QCL </w:t>
      </w:r>
      <w:r w:rsidR="008063E7">
        <w:rPr>
          <w:lang w:val="en-US"/>
        </w:rPr>
        <w:t xml:space="preserve">behavior </w:t>
      </w:r>
      <w:r w:rsidR="00AB2C34" w:rsidRPr="0095302D">
        <w:rPr>
          <w:lang w:val="en-US"/>
        </w:rPr>
        <w:t>of PDCCH/PDSCH RAR</w:t>
      </w:r>
      <w:r w:rsidR="00C870C8">
        <w:rPr>
          <w:lang w:val="en-US"/>
        </w:rPr>
        <w:t xml:space="preserve">. The bit indicating </w:t>
      </w:r>
      <w:proofErr w:type="spellStart"/>
      <w:r w:rsidR="00C870C8">
        <w:rPr>
          <w:b/>
          <w:bCs/>
          <w:i/>
          <w:iCs/>
          <w:lang w:val="en-US"/>
        </w:rPr>
        <w:t>additionalPCI</w:t>
      </w:r>
      <w:proofErr w:type="spellEnd"/>
      <w:r w:rsidR="00C870C8">
        <w:rPr>
          <w:b/>
          <w:bCs/>
          <w:lang w:val="en-US"/>
        </w:rPr>
        <w:t xml:space="preserve"> </w:t>
      </w:r>
      <w:r w:rsidR="00C870C8">
        <w:rPr>
          <w:lang w:val="en-US"/>
        </w:rPr>
        <w:t>can be reused for this purpose.</w:t>
      </w:r>
      <w:r w:rsidR="000F7782">
        <w:rPr>
          <w:lang w:val="en-US"/>
        </w:rPr>
        <w:t xml:space="preserve">  </w:t>
      </w:r>
      <w:r w:rsidR="00C870C8">
        <w:rPr>
          <w:lang w:val="en-US"/>
        </w:rPr>
        <w:t xml:space="preserve"> </w:t>
      </w:r>
    </w:p>
    <w:p w14:paraId="63176163" w14:textId="3E43925E" w:rsidR="00AB2C34" w:rsidRDefault="00AB2C34" w:rsidP="00AB2C34">
      <w:pPr>
        <w:jc w:val="both"/>
        <w:rPr>
          <w:b/>
          <w:bCs/>
          <w:i/>
          <w:iCs/>
          <w:lang w:val="en-US"/>
        </w:rPr>
      </w:pPr>
      <w:r w:rsidRPr="003777BC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</w:t>
      </w:r>
      <w:r w:rsidR="00E673F2">
        <w:rPr>
          <w:b/>
          <w:bCs/>
          <w:i/>
          <w:iCs/>
          <w:lang w:val="en-US"/>
        </w:rPr>
        <w:t>2</w:t>
      </w:r>
      <w:r w:rsidRPr="003777BC">
        <w:rPr>
          <w:b/>
          <w:bCs/>
          <w:i/>
          <w:iCs/>
          <w:lang w:val="en-US"/>
        </w:rPr>
        <w:t xml:space="preserve">: </w:t>
      </w:r>
      <w:r w:rsidR="00F04038">
        <w:rPr>
          <w:b/>
          <w:bCs/>
          <w:i/>
          <w:iCs/>
          <w:lang w:val="en-US"/>
        </w:rPr>
        <w:t xml:space="preserve">In the case of intra-cell </w:t>
      </w:r>
      <w:r w:rsidR="007D2EF1">
        <w:rPr>
          <w:b/>
          <w:bCs/>
          <w:i/>
          <w:iCs/>
          <w:lang w:val="en-US"/>
        </w:rPr>
        <w:t xml:space="preserve">multi-TRP, </w:t>
      </w:r>
      <w:r w:rsidR="00F04038">
        <w:rPr>
          <w:b/>
          <w:bCs/>
          <w:i/>
          <w:iCs/>
          <w:lang w:val="en-US"/>
        </w:rPr>
        <w:t>i</w:t>
      </w:r>
      <w:r>
        <w:rPr>
          <w:b/>
          <w:bCs/>
          <w:i/>
          <w:iCs/>
          <w:lang w:val="en-US"/>
        </w:rPr>
        <w:t xml:space="preserve">ndication of cross-TRP PRACH </w:t>
      </w:r>
      <w:r w:rsidR="007D2EF1">
        <w:rPr>
          <w:b/>
          <w:bCs/>
          <w:i/>
          <w:iCs/>
          <w:lang w:val="en-US"/>
        </w:rPr>
        <w:t xml:space="preserve">is conveyed </w:t>
      </w:r>
      <w:r>
        <w:rPr>
          <w:b/>
          <w:bCs/>
          <w:i/>
          <w:iCs/>
          <w:lang w:val="en-US"/>
        </w:rPr>
        <w:t xml:space="preserve">to the UE </w:t>
      </w:r>
      <w:r w:rsidRPr="00282B71">
        <w:rPr>
          <w:b/>
          <w:bCs/>
          <w:i/>
          <w:iCs/>
          <w:lang w:val="en-US"/>
        </w:rPr>
        <w:t>by a 1-bit</w:t>
      </w:r>
      <w:r>
        <w:rPr>
          <w:b/>
          <w:bCs/>
          <w:i/>
          <w:iCs/>
          <w:lang w:val="en-US"/>
        </w:rPr>
        <w:t xml:space="preserve"> </w:t>
      </w:r>
      <w:r w:rsidRPr="00282B71">
        <w:rPr>
          <w:b/>
          <w:bCs/>
          <w:i/>
          <w:iCs/>
          <w:lang w:val="en-US"/>
        </w:rPr>
        <w:t xml:space="preserve">indicator in the </w:t>
      </w:r>
      <w:proofErr w:type="gramStart"/>
      <w:r w:rsidR="007D2EF1">
        <w:rPr>
          <w:b/>
          <w:bCs/>
          <w:i/>
          <w:iCs/>
          <w:lang w:val="en-US"/>
        </w:rPr>
        <w:t>DCI</w:t>
      </w:r>
      <w:proofErr w:type="gramEnd"/>
    </w:p>
    <w:p w14:paraId="47C613A0" w14:textId="4708DC3E" w:rsidR="007A4474" w:rsidRDefault="007A4474" w:rsidP="007A4474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PRACH power control</w:t>
      </w:r>
    </w:p>
    <w:p w14:paraId="260C6DB1" w14:textId="77777777" w:rsidR="00AB2C34" w:rsidRDefault="00AB2C34" w:rsidP="00AB2C34">
      <w:pPr>
        <w:jc w:val="both"/>
        <w:rPr>
          <w:lang w:val="en-US"/>
        </w:rPr>
      </w:pPr>
    </w:p>
    <w:p w14:paraId="57A97CAD" w14:textId="490A54D4" w:rsidR="00310DBA" w:rsidRDefault="00310DBA" w:rsidP="00AB2C34">
      <w:pPr>
        <w:jc w:val="both"/>
        <w:rPr>
          <w:lang w:val="en-US"/>
        </w:rPr>
      </w:pPr>
      <w:r>
        <w:rPr>
          <w:lang w:val="en-US"/>
        </w:rPr>
        <w:t xml:space="preserve">The following agreement was made in </w:t>
      </w:r>
      <w:r w:rsidR="00920AFF">
        <w:rPr>
          <w:lang w:val="en-US"/>
        </w:rPr>
        <w:t>RAN1#112bis-</w:t>
      </w:r>
      <w:proofErr w:type="gramStart"/>
      <w:r w:rsidR="00920AFF">
        <w:rPr>
          <w:lang w:val="en-US"/>
        </w:rPr>
        <w:t>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24C58" w14:paraId="7F887A0A" w14:textId="77777777" w:rsidTr="00A24C58">
        <w:tc>
          <w:tcPr>
            <w:tcW w:w="10160" w:type="dxa"/>
          </w:tcPr>
          <w:p w14:paraId="29855887" w14:textId="77777777" w:rsidR="00310DBA" w:rsidRDefault="00310DBA" w:rsidP="00310DBA">
            <w:pPr>
              <w:rPr>
                <w:b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 w14:paraId="1DF29D47" w14:textId="223579E7" w:rsidR="00A24C58" w:rsidRPr="00310DBA" w:rsidRDefault="00310DBA" w:rsidP="00310DBA">
            <w:pPr>
              <w:pStyle w:val="NormalWeb"/>
              <w:spacing w:before="0" w:beforeAutospacing="0" w:after="0" w:afterAutospacing="0"/>
              <w:rPr>
                <w:i/>
                <w:sz w:val="20"/>
              </w:rPr>
            </w:pPr>
            <w:r>
              <w:rPr>
                <w:rStyle w:val="Emphasis"/>
                <w:rFonts w:ascii="Times" w:hAnsi="Times" w:cs="Times"/>
                <w:sz w:val="20"/>
              </w:rPr>
              <w:t>For multi-DCI based inter-cell multi-TRP and intra-cell multi-TRP operation with two TAGs configured in a CC, for a CFRA based PDCCH order from one TRP triggering PRACH towards another TRP, study whether and, if needed, how to determine the transmit power of the triggered PRACH preamble</w:t>
            </w:r>
          </w:p>
        </w:tc>
      </w:tr>
    </w:tbl>
    <w:p w14:paraId="7540C0ED" w14:textId="77777777" w:rsidR="00FD4051" w:rsidRDefault="00DD08E5" w:rsidP="00CC1458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14:paraId="22E610AB" w14:textId="63BD6E63" w:rsidR="00B656F4" w:rsidRDefault="007E2280" w:rsidP="00CC1458">
      <w:pPr>
        <w:jc w:val="both"/>
        <w:rPr>
          <w:lang w:val="en-US"/>
        </w:rPr>
      </w:pPr>
      <w:r>
        <w:rPr>
          <w:lang w:val="en-US"/>
        </w:rPr>
        <w:t>According to current specification</w:t>
      </w:r>
      <w:r w:rsidR="007D0748">
        <w:rPr>
          <w:lang w:val="en-US"/>
        </w:rPr>
        <w:t xml:space="preserve"> the </w:t>
      </w:r>
      <w:r w:rsidR="000A13FD">
        <w:rPr>
          <w:lang w:val="en-US"/>
        </w:rPr>
        <w:t>SSB</w:t>
      </w:r>
      <w:r w:rsidR="003F4662">
        <w:rPr>
          <w:lang w:val="en-US"/>
        </w:rPr>
        <w:t xml:space="preserve"> that is QCL with the DMRS of the PDCCH order is used as a</w:t>
      </w:r>
      <w:r w:rsidR="00012C2F">
        <w:rPr>
          <w:lang w:val="en-US"/>
        </w:rPr>
        <w:t xml:space="preserve"> </w:t>
      </w:r>
      <w:r w:rsidR="00B76001">
        <w:rPr>
          <w:lang w:val="en-US"/>
        </w:rPr>
        <w:t xml:space="preserve">reference for </w:t>
      </w:r>
      <w:r w:rsidR="00725336">
        <w:rPr>
          <w:lang w:val="en-US"/>
        </w:rPr>
        <w:t>Tx</w:t>
      </w:r>
      <w:r w:rsidR="00B76001">
        <w:rPr>
          <w:lang w:val="en-US"/>
        </w:rPr>
        <w:t xml:space="preserve"> power determination for PRACH</w:t>
      </w:r>
      <w:r w:rsidR="006C1750">
        <w:rPr>
          <w:lang w:val="en-US"/>
        </w:rPr>
        <w:t xml:space="preserve">. In the case of cross TRP PRACH </w:t>
      </w:r>
      <w:r w:rsidR="00B02388">
        <w:rPr>
          <w:lang w:val="en-US"/>
        </w:rPr>
        <w:t xml:space="preserve">transmission </w:t>
      </w:r>
      <w:r w:rsidR="006C1750">
        <w:rPr>
          <w:lang w:val="en-US"/>
        </w:rPr>
        <w:t xml:space="preserve">it is desirable to </w:t>
      </w:r>
      <w:r w:rsidR="00B02388">
        <w:rPr>
          <w:lang w:val="en-US"/>
        </w:rPr>
        <w:t xml:space="preserve">switch </w:t>
      </w:r>
      <w:r w:rsidR="006C1750">
        <w:rPr>
          <w:lang w:val="en-US"/>
        </w:rPr>
        <w:t xml:space="preserve">this </w:t>
      </w:r>
      <w:r w:rsidR="00D4474A">
        <w:rPr>
          <w:lang w:val="en-US"/>
        </w:rPr>
        <w:t xml:space="preserve">Tx power reference to the </w:t>
      </w:r>
      <w:r w:rsidR="00ED40A8">
        <w:rPr>
          <w:lang w:val="en-US"/>
        </w:rPr>
        <w:t>SSB</w:t>
      </w:r>
      <w:r w:rsidR="0080238A">
        <w:rPr>
          <w:lang w:val="en-US"/>
        </w:rPr>
        <w:t xml:space="preserve"> used for PRACH association</w:t>
      </w:r>
      <w:r w:rsidR="0094760A">
        <w:rPr>
          <w:lang w:val="en-US"/>
        </w:rPr>
        <w:t>.</w:t>
      </w:r>
    </w:p>
    <w:p w14:paraId="42694004" w14:textId="24451381" w:rsidR="000A09BF" w:rsidRPr="007B0900" w:rsidRDefault="00EF0EC6" w:rsidP="00E9056D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="00E55F5A">
        <w:rPr>
          <w:b/>
          <w:bCs/>
          <w:i/>
          <w:iCs/>
          <w:lang w:val="en-US"/>
        </w:rPr>
        <w:t>-</w:t>
      </w:r>
      <w:r w:rsidR="00E673F2">
        <w:rPr>
          <w:b/>
          <w:bCs/>
          <w:i/>
          <w:iCs/>
          <w:lang w:val="en-US"/>
        </w:rPr>
        <w:t>3</w:t>
      </w:r>
      <w:r>
        <w:rPr>
          <w:b/>
          <w:bCs/>
          <w:i/>
          <w:iCs/>
          <w:lang w:val="en-US"/>
        </w:rPr>
        <w:t xml:space="preserve">: </w:t>
      </w:r>
      <w:r w:rsidR="00E9056D" w:rsidRPr="00EF0EC6">
        <w:rPr>
          <w:b/>
          <w:bCs/>
          <w:i/>
          <w:iCs/>
          <w:lang w:val="en-US"/>
        </w:rPr>
        <w:t xml:space="preserve">For multi-DCI based </w:t>
      </w:r>
      <w:r w:rsidR="005663CF">
        <w:rPr>
          <w:b/>
          <w:bCs/>
          <w:i/>
          <w:iCs/>
          <w:lang w:val="en-US"/>
        </w:rPr>
        <w:t xml:space="preserve">intra-cell and </w:t>
      </w:r>
      <w:r w:rsidR="00E9056D" w:rsidRPr="00EF0EC6">
        <w:rPr>
          <w:b/>
          <w:bCs/>
          <w:i/>
          <w:iCs/>
          <w:lang w:val="en-US"/>
        </w:rPr>
        <w:t xml:space="preserve">inter-cell multi-TRP operation with two TAGs configured in a CC, when a PDCCH order sent by TRPX triggers RACH procedure towards TRPY, the SSB indicated in the PDCCH order is used as the PL-RS for determining the transmit power of the triggered PRACH </w:t>
      </w:r>
      <w:proofErr w:type="gramStart"/>
      <w:r w:rsidR="00E9056D" w:rsidRPr="00EF0EC6">
        <w:rPr>
          <w:b/>
          <w:bCs/>
          <w:i/>
          <w:iCs/>
          <w:lang w:val="en-US"/>
        </w:rPr>
        <w:t>transmission</w:t>
      </w:r>
      <w:proofErr w:type="gramEnd"/>
    </w:p>
    <w:p w14:paraId="79C0A1CE" w14:textId="25CBEBFE" w:rsidR="007B0900" w:rsidRDefault="007B0900" w:rsidP="007B0900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DL reference timing</w:t>
      </w:r>
    </w:p>
    <w:p w14:paraId="3FF9237D" w14:textId="77777777" w:rsidR="00E448A6" w:rsidRDefault="00E448A6" w:rsidP="00E448A6">
      <w:pPr>
        <w:rPr>
          <w:lang w:val="en-US"/>
        </w:rPr>
      </w:pPr>
    </w:p>
    <w:p w14:paraId="167BBDEC" w14:textId="3EC34B5F" w:rsidR="004F121C" w:rsidRDefault="00E15F1F" w:rsidP="00E448A6">
      <w:pPr>
        <w:rPr>
          <w:lang w:val="en-US"/>
        </w:rPr>
      </w:pPr>
      <w:r>
        <w:rPr>
          <w:lang w:val="en-US"/>
        </w:rPr>
        <w:t>We reached the following agreement</w:t>
      </w:r>
      <w:r w:rsidR="008C62F1">
        <w:rPr>
          <w:lang w:val="en-US"/>
        </w:rPr>
        <w:t>s in previous RAN1 meetings: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F121C" w14:paraId="72A16F30" w14:textId="77777777" w:rsidTr="004F121C">
        <w:tc>
          <w:tcPr>
            <w:tcW w:w="10160" w:type="dxa"/>
          </w:tcPr>
          <w:p w14:paraId="36336938" w14:textId="3AC670E7" w:rsidR="004F121C" w:rsidRPr="00C80AEF" w:rsidRDefault="004F121C" w:rsidP="006E1D56">
            <w:pPr>
              <w:spacing w:before="0" w:line="240" w:lineRule="auto"/>
              <w:rPr>
                <w:rFonts w:cs="Times"/>
                <w:b/>
                <w:bCs/>
                <w:iCs/>
                <w:highlight w:val="green"/>
              </w:rPr>
            </w:pPr>
            <w:r>
              <w:rPr>
                <w:rFonts w:cs="Times"/>
                <w:b/>
                <w:bCs/>
                <w:iCs/>
                <w:highlight w:val="green"/>
              </w:rPr>
              <w:t>Agreement</w:t>
            </w:r>
            <w:r w:rsidR="008C62F1">
              <w:rPr>
                <w:rFonts w:cs="Times"/>
                <w:b/>
                <w:bCs/>
                <w:iCs/>
                <w:highlight w:val="green"/>
              </w:rPr>
              <w:t xml:space="preserve"> </w:t>
            </w:r>
            <w:r w:rsidR="008C62F1">
              <w:rPr>
                <w:b/>
                <w:bCs/>
                <w:iCs/>
                <w:highlight w:val="green"/>
              </w:rPr>
              <w:t>(RAN1#110bis-e)</w:t>
            </w:r>
          </w:p>
          <w:p w14:paraId="6D5848A8" w14:textId="77777777" w:rsidR="004F121C" w:rsidRPr="00C80AEF" w:rsidRDefault="004F121C" w:rsidP="006E1D56">
            <w:pPr>
              <w:spacing w:before="0" w:line="240" w:lineRule="auto"/>
              <w:rPr>
                <w:rFonts w:cs="Times"/>
                <w:iCs/>
              </w:rPr>
            </w:pPr>
            <w:r w:rsidRPr="00C80AEF">
              <w:rPr>
                <w:rFonts w:cs="Times"/>
                <w:iCs/>
              </w:rPr>
              <w:t xml:space="preserve">For multi-DCI multi-TRP operation with two TAs in a CC, two DL reference timings are supported where each DL reference timing is associated with one </w:t>
            </w:r>
            <w:proofErr w:type="gramStart"/>
            <w:r w:rsidRPr="00C80AEF">
              <w:rPr>
                <w:rFonts w:cs="Times"/>
                <w:iCs/>
              </w:rPr>
              <w:t>TAG</w:t>
            </w:r>
            <w:proofErr w:type="gramEnd"/>
          </w:p>
          <w:p w14:paraId="6EE84186" w14:textId="77777777" w:rsidR="004F121C" w:rsidRPr="00C80AEF" w:rsidRDefault="004F121C" w:rsidP="006E1D56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 xml:space="preserve">baseline assumption is that the Rx timing difference between the two DL reference timings is no larger than CP </w:t>
            </w:r>
            <w:proofErr w:type="gramStart"/>
            <w:r w:rsidRPr="00C80AEF">
              <w:rPr>
                <w:rFonts w:cs="Times"/>
                <w:iCs w:val="0"/>
              </w:rPr>
              <w:t>length</w:t>
            </w:r>
            <w:proofErr w:type="gramEnd"/>
            <w:r w:rsidRPr="00C80AEF">
              <w:rPr>
                <w:rFonts w:cs="Times"/>
                <w:iCs w:val="0"/>
              </w:rPr>
              <w:t xml:space="preserve"> </w:t>
            </w:r>
          </w:p>
          <w:p w14:paraId="5F26B27B" w14:textId="77777777" w:rsidR="004F121C" w:rsidRPr="00C80AEF" w:rsidRDefault="004F121C" w:rsidP="006E1D56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 xml:space="preserve">as an optional UE capability, Rx timing difference between the two DL reference timings can be assumed to be larger than CP </w:t>
            </w:r>
            <w:proofErr w:type="gramStart"/>
            <w:r w:rsidRPr="00C80AEF">
              <w:rPr>
                <w:rFonts w:cs="Times"/>
                <w:iCs w:val="0"/>
              </w:rPr>
              <w:t>length</w:t>
            </w:r>
            <w:proofErr w:type="gramEnd"/>
          </w:p>
          <w:p w14:paraId="6A99FBD0" w14:textId="77777777" w:rsidR="004F121C" w:rsidRPr="00C80AEF" w:rsidRDefault="004F121C" w:rsidP="006E1D56">
            <w:pPr>
              <w:pStyle w:val="ListParagraph"/>
              <w:numPr>
                <w:ilvl w:val="1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>FFS: the maximum Rx timing difference (could be up to RAN4)</w:t>
            </w:r>
          </w:p>
          <w:p w14:paraId="5D1BC63B" w14:textId="77777777" w:rsidR="004F121C" w:rsidRDefault="004F121C" w:rsidP="006E1D56">
            <w:pPr>
              <w:pStyle w:val="ListParagraph"/>
              <w:numPr>
                <w:ilvl w:val="1"/>
                <w:numId w:val="20"/>
              </w:numPr>
              <w:spacing w:before="0" w:line="240" w:lineRule="auto"/>
              <w:rPr>
                <w:rFonts w:cs="Times"/>
                <w:iCs w:val="0"/>
              </w:rPr>
            </w:pPr>
            <w:r w:rsidRPr="00C80AEF">
              <w:rPr>
                <w:rFonts w:cs="Times"/>
                <w:iCs w:val="0"/>
              </w:rPr>
              <w:t xml:space="preserve">Other than UE capability details and relevant configuration, no additional RAN1 specification enhancement specific for this case is </w:t>
            </w:r>
            <w:proofErr w:type="gramStart"/>
            <w:r w:rsidRPr="00C80AEF">
              <w:rPr>
                <w:rFonts w:cs="Times"/>
                <w:iCs w:val="0"/>
              </w:rPr>
              <w:t>expected</w:t>
            </w:r>
            <w:proofErr w:type="gramEnd"/>
          </w:p>
          <w:p w14:paraId="62401569" w14:textId="77777777" w:rsidR="006E1D56" w:rsidRDefault="006E1D56" w:rsidP="006E1D56">
            <w:pPr>
              <w:pStyle w:val="ListParagraph"/>
              <w:numPr>
                <w:ilvl w:val="0"/>
                <w:numId w:val="0"/>
              </w:numPr>
              <w:spacing w:before="0" w:line="240" w:lineRule="auto"/>
              <w:ind w:left="1440"/>
              <w:rPr>
                <w:rFonts w:cs="Times"/>
                <w:iCs w:val="0"/>
              </w:rPr>
            </w:pPr>
          </w:p>
          <w:p w14:paraId="3FD6580F" w14:textId="09875DBC" w:rsidR="008933FD" w:rsidRPr="00B40B9B" w:rsidRDefault="008933FD" w:rsidP="006E1D56">
            <w:pPr>
              <w:spacing w:before="0" w:line="240" w:lineRule="auto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B40B9B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cs="Times"/>
                <w:b/>
                <w:bCs/>
                <w:highlight w:val="green"/>
                <w:lang w:eastAsia="x-none"/>
              </w:rPr>
              <w:t xml:space="preserve"> </w:t>
            </w:r>
            <w:r>
              <w:rPr>
                <w:b/>
                <w:bCs/>
                <w:highlight w:val="green"/>
                <w:lang w:eastAsia="x-none"/>
              </w:rPr>
              <w:t>(RAN1#113)</w:t>
            </w:r>
          </w:p>
          <w:p w14:paraId="1CFD1590" w14:textId="77777777" w:rsidR="008933FD" w:rsidRPr="00B40B9B" w:rsidRDefault="008933FD" w:rsidP="006E1D56">
            <w:pPr>
              <w:spacing w:before="0" w:line="240" w:lineRule="auto"/>
              <w:rPr>
                <w:rFonts w:eastAsia="Calibri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For associating TAGs to target UL channels/signals for multi-DCI based multi-TRP operation, the baseline feature is revised as follows:</w:t>
            </w:r>
          </w:p>
          <w:p w14:paraId="3430EE2F" w14:textId="77777777" w:rsidR="008933FD" w:rsidRPr="00B40B9B" w:rsidRDefault="008933FD" w:rsidP="006E1D5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UE expects that the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[activated]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UL/joint TCI states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of UL signals/channels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associated to one CORESET Pool Index correspond to one </w:t>
            </w:r>
            <w:proofErr w:type="gram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TAG</w:t>
            </w:r>
            <w:proofErr w:type="gramEnd"/>
            <w:r w:rsidRPr="00B40B9B">
              <w:rPr>
                <w:rStyle w:val="Emphasis"/>
                <w:rFonts w:eastAsia="Times New Roman" w:cs="Times"/>
                <w:i w:val="0"/>
                <w:iCs w:val="0"/>
                <w:lang w:eastAsia="zh-CN"/>
              </w:rPr>
              <w:t> 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</w:t>
            </w:r>
          </w:p>
          <w:p w14:paraId="542E55BE" w14:textId="77777777" w:rsidR="008933FD" w:rsidRPr="00B40B9B" w:rsidRDefault="008933FD" w:rsidP="006E1D5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Association of TAG ID with UL/joint TCI state is via RRC </w:t>
            </w:r>
            <w:proofErr w:type="gram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configuration</w:t>
            </w:r>
            <w:proofErr w:type="gramEnd"/>
            <w:r w:rsidRPr="00B40B9B">
              <w:rPr>
                <w:rFonts w:eastAsia="Times New Roman" w:cs="Times"/>
                <w:i/>
                <w:iCs/>
                <w:lang w:eastAsia="zh-CN"/>
              </w:rPr>
              <w:t xml:space="preserve"> </w:t>
            </w:r>
          </w:p>
          <w:p w14:paraId="3B20C139" w14:textId="319FE3DF" w:rsidR="008933FD" w:rsidRPr="008933FD" w:rsidRDefault="008933FD" w:rsidP="006E1D56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</w:rPr>
            </w:pPr>
            <w:r w:rsidRPr="00B40B9B">
              <w:rPr>
                <w:rStyle w:val="Emphasis"/>
                <w:rFonts w:eastAsia="Times New Roman" w:cs="Times"/>
                <w:i w:val="0"/>
                <w:iCs w:val="0"/>
              </w:rPr>
              <w:t xml:space="preserve">Above does not impact the association of the indicated TCI states and </w:t>
            </w:r>
            <w:proofErr w:type="spell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coresetPoolIndex</w:t>
            </w:r>
            <w:proofErr w:type="spellEnd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values as agreed in previous meetings in 9.1.1.1.</w:t>
            </w:r>
          </w:p>
        </w:tc>
      </w:tr>
    </w:tbl>
    <w:p w14:paraId="00C01A95" w14:textId="1E2C49AF" w:rsidR="00DA6185" w:rsidRDefault="00DA6185" w:rsidP="00E448A6">
      <w:pPr>
        <w:rPr>
          <w:lang w:val="en-US"/>
        </w:rPr>
      </w:pPr>
    </w:p>
    <w:p w14:paraId="39845B30" w14:textId="5888196E" w:rsidR="003430B7" w:rsidRDefault="00DE156E" w:rsidP="00E448A6">
      <w:pPr>
        <w:rPr>
          <w:lang w:val="en-US"/>
        </w:rPr>
      </w:pPr>
      <w:r>
        <w:rPr>
          <w:lang w:val="en-US"/>
        </w:rPr>
        <w:t xml:space="preserve">It can be observed that each DL reference timing is associated with </w:t>
      </w:r>
      <w:r w:rsidR="00F91AAC">
        <w:rPr>
          <w:lang w:val="en-US"/>
        </w:rPr>
        <w:t>a</w:t>
      </w:r>
      <w:r>
        <w:rPr>
          <w:lang w:val="en-US"/>
        </w:rPr>
        <w:t xml:space="preserve"> TAG, and </w:t>
      </w:r>
      <w:r w:rsidR="0045020D">
        <w:rPr>
          <w:lang w:val="en-US"/>
        </w:rPr>
        <w:t>a TAG ID is associated with UL/joint TCI</w:t>
      </w:r>
      <w:r w:rsidR="002D7F1E">
        <w:rPr>
          <w:lang w:val="en-US"/>
        </w:rPr>
        <w:t xml:space="preserve"> state</w:t>
      </w:r>
      <w:r w:rsidR="001408D2">
        <w:rPr>
          <w:lang w:val="en-US"/>
        </w:rPr>
        <w:t>s</w:t>
      </w:r>
      <w:r w:rsidR="002D7F1E">
        <w:rPr>
          <w:lang w:val="en-US"/>
        </w:rPr>
        <w:t xml:space="preserve"> via RRC configuration. </w:t>
      </w:r>
      <w:r w:rsidR="000107C5">
        <w:rPr>
          <w:lang w:val="en-US"/>
        </w:rPr>
        <w:t>In practice</w:t>
      </w:r>
      <w:r w:rsidR="000537CE">
        <w:rPr>
          <w:lang w:val="en-US"/>
        </w:rPr>
        <w:t xml:space="preserve"> </w:t>
      </w:r>
      <w:r w:rsidR="000107C5">
        <w:rPr>
          <w:lang w:val="en-US"/>
        </w:rPr>
        <w:t xml:space="preserve">a </w:t>
      </w:r>
      <w:r w:rsidR="000537CE">
        <w:rPr>
          <w:lang w:val="en-US"/>
        </w:rPr>
        <w:t xml:space="preserve">UE </w:t>
      </w:r>
      <w:r w:rsidR="003430B7">
        <w:rPr>
          <w:lang w:val="en-US"/>
        </w:rPr>
        <w:t>would track</w:t>
      </w:r>
      <w:r w:rsidR="000537CE">
        <w:rPr>
          <w:lang w:val="en-US"/>
        </w:rPr>
        <w:t xml:space="preserve"> a DL reference signal (TRS</w:t>
      </w:r>
      <w:r w:rsidR="0082048C">
        <w:rPr>
          <w:lang w:val="en-US"/>
        </w:rPr>
        <w:t>) for determining DL reference timing.</w:t>
      </w:r>
    </w:p>
    <w:p w14:paraId="6AC53491" w14:textId="5D242ECB" w:rsidR="00E448A6" w:rsidRPr="002B1AF6" w:rsidRDefault="003430B7" w:rsidP="00E448A6">
      <w:pPr>
        <w:rPr>
          <w:b/>
          <w:bCs/>
          <w:i/>
          <w:iCs/>
          <w:lang w:val="en-US"/>
        </w:rPr>
      </w:pPr>
      <w:r w:rsidRPr="002B1AF6">
        <w:rPr>
          <w:b/>
          <w:bCs/>
          <w:i/>
          <w:iCs/>
          <w:lang w:val="en-US"/>
        </w:rPr>
        <w:t>Proposal</w:t>
      </w:r>
      <w:r w:rsidR="00E673F2">
        <w:rPr>
          <w:b/>
          <w:bCs/>
          <w:i/>
          <w:iCs/>
          <w:lang w:val="en-US"/>
        </w:rPr>
        <w:t>-4</w:t>
      </w:r>
      <w:r w:rsidRPr="002B1AF6">
        <w:rPr>
          <w:b/>
          <w:bCs/>
          <w:i/>
          <w:iCs/>
          <w:lang w:val="en-US"/>
        </w:rPr>
        <w:t xml:space="preserve">: </w:t>
      </w:r>
      <w:r w:rsidR="00F43BDB" w:rsidRPr="002B1AF6">
        <w:rPr>
          <w:b/>
          <w:bCs/>
          <w:i/>
          <w:iCs/>
          <w:lang w:val="en-US"/>
        </w:rPr>
        <w:t>A DL reference timing associated with a TAG</w:t>
      </w:r>
      <w:r w:rsidR="00B341D2">
        <w:rPr>
          <w:b/>
          <w:bCs/>
          <w:i/>
          <w:iCs/>
          <w:lang w:val="en-US"/>
        </w:rPr>
        <w:t xml:space="preserve"> </w:t>
      </w:r>
      <w:r w:rsidR="00F43BDB" w:rsidRPr="002B1AF6">
        <w:rPr>
          <w:b/>
          <w:bCs/>
          <w:i/>
          <w:iCs/>
          <w:lang w:val="en-US"/>
        </w:rPr>
        <w:t xml:space="preserve">ID </w:t>
      </w:r>
      <w:r w:rsidR="000379D5" w:rsidRPr="002B1AF6">
        <w:rPr>
          <w:b/>
          <w:bCs/>
          <w:i/>
          <w:iCs/>
          <w:lang w:val="en-US"/>
        </w:rPr>
        <w:t xml:space="preserve">is derived from a downlink reference signal </w:t>
      </w:r>
      <w:r w:rsidR="00F67F5F" w:rsidRPr="002B1AF6">
        <w:rPr>
          <w:b/>
          <w:bCs/>
          <w:i/>
          <w:iCs/>
          <w:lang w:val="en-US"/>
        </w:rPr>
        <w:t>configured as part of a</w:t>
      </w:r>
      <w:r w:rsidR="0082048C" w:rsidRPr="002B1AF6">
        <w:rPr>
          <w:b/>
          <w:bCs/>
          <w:i/>
          <w:iCs/>
          <w:lang w:val="en-US"/>
        </w:rPr>
        <w:t xml:space="preserve"> </w:t>
      </w:r>
      <w:r w:rsidR="000379D5" w:rsidRPr="002B1AF6">
        <w:rPr>
          <w:b/>
          <w:bCs/>
          <w:i/>
          <w:iCs/>
          <w:lang w:val="en-US"/>
        </w:rPr>
        <w:t>UL/joint TCI state</w:t>
      </w:r>
      <w:r w:rsidR="00F67F5F" w:rsidRPr="002B1AF6">
        <w:rPr>
          <w:b/>
          <w:bCs/>
          <w:i/>
          <w:iCs/>
          <w:lang w:val="en-US"/>
        </w:rPr>
        <w:t xml:space="preserve"> associated with the same TAG ID</w:t>
      </w:r>
    </w:p>
    <w:p w14:paraId="283E5B0C" w14:textId="77777777" w:rsidR="007B0900" w:rsidRDefault="007B0900" w:rsidP="00E9056D">
      <w:pPr>
        <w:rPr>
          <w:lang w:val="en-US"/>
        </w:rPr>
      </w:pPr>
    </w:p>
    <w:p w14:paraId="3BC2AB7B" w14:textId="7A4EB5E8" w:rsidR="007B0900" w:rsidRDefault="00E448A6" w:rsidP="007B0900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TAG determination after BFR</w:t>
      </w:r>
    </w:p>
    <w:p w14:paraId="11754918" w14:textId="77777777" w:rsidR="007B0900" w:rsidRDefault="007B0900" w:rsidP="00E9056D">
      <w:pPr>
        <w:rPr>
          <w:lang w:val="en-US"/>
        </w:rPr>
      </w:pPr>
    </w:p>
    <w:p w14:paraId="64712535" w14:textId="79A69410" w:rsidR="00302EB0" w:rsidRPr="00302EB0" w:rsidRDefault="00302EB0" w:rsidP="00E9056D">
      <w:pPr>
        <w:rPr>
          <w:u w:val="single"/>
          <w:lang w:val="en-US"/>
        </w:rPr>
      </w:pPr>
      <w:r w:rsidRPr="00302EB0">
        <w:rPr>
          <w:u w:val="single"/>
          <w:lang w:val="en-US"/>
        </w:rPr>
        <w:t>Cell-specific BFR</w:t>
      </w:r>
    </w:p>
    <w:p w14:paraId="266AB9D6" w14:textId="33F66A5C" w:rsidR="00E20530" w:rsidRDefault="00957108" w:rsidP="00E9056D">
      <w:r>
        <w:rPr>
          <w:lang w:val="en-US"/>
        </w:rPr>
        <w:t>In t</w:t>
      </w:r>
      <w:r w:rsidR="00302EB0">
        <w:rPr>
          <w:lang w:val="en-US"/>
        </w:rPr>
        <w:t>he case of cell-specific BFR</w:t>
      </w:r>
      <w:r w:rsidR="008423B6">
        <w:rPr>
          <w:lang w:val="en-US"/>
        </w:rPr>
        <w:t xml:space="preserve"> if a </w:t>
      </w:r>
      <w:r w:rsidR="002263D1">
        <w:rPr>
          <w:lang w:val="en-US"/>
        </w:rPr>
        <w:t>PRACH resource for BFR is configured and a new beam has been identified within a configured time window</w:t>
      </w:r>
      <w:r w:rsidR="00D82B82">
        <w:rPr>
          <w:lang w:val="en-US"/>
        </w:rPr>
        <w:t xml:space="preserve">, CF-PRACH is used to </w:t>
      </w:r>
      <w:r w:rsidR="004D4066">
        <w:rPr>
          <w:lang w:val="en-US"/>
        </w:rPr>
        <w:t>carry BFRQ</w:t>
      </w:r>
      <w:r w:rsidR="00DA57B1">
        <w:rPr>
          <w:lang w:val="en-US"/>
        </w:rPr>
        <w:t xml:space="preserve">, otherwise CB-RACH can be used to carry BFRQ. </w:t>
      </w:r>
      <w:r w:rsidR="00B3041E">
        <w:rPr>
          <w:lang w:val="en-US"/>
        </w:rPr>
        <w:t>In the case of CF-PRACH</w:t>
      </w:r>
      <w:r w:rsidR="00F06F1B">
        <w:rPr>
          <w:lang w:val="en-US"/>
        </w:rPr>
        <w:t>,</w:t>
      </w:r>
      <w:r w:rsidR="00B3041E">
        <w:rPr>
          <w:lang w:val="en-US"/>
        </w:rPr>
        <w:t xml:space="preserve"> </w:t>
      </w:r>
      <w:r w:rsidR="00F06F1B">
        <w:rPr>
          <w:lang w:val="en-US"/>
        </w:rPr>
        <w:t xml:space="preserve">a </w:t>
      </w:r>
      <w:r w:rsidR="00B3041E">
        <w:rPr>
          <w:lang w:val="en-US"/>
        </w:rPr>
        <w:t xml:space="preserve">UE starts to monitor </w:t>
      </w:r>
      <w:proofErr w:type="spellStart"/>
      <w:r w:rsidR="00ED131F" w:rsidRPr="00013435">
        <w:rPr>
          <w:i/>
          <w:iCs/>
          <w:lang w:val="en-US"/>
        </w:rPr>
        <w:t>recoverySearchSpaceId</w:t>
      </w:r>
      <w:proofErr w:type="spellEnd"/>
      <w:r w:rsidR="00ED131F">
        <w:rPr>
          <w:lang w:val="en-US"/>
        </w:rPr>
        <w:t xml:space="preserve"> and </w:t>
      </w:r>
      <w:r w:rsidR="00013435" w:rsidRPr="00013435">
        <w:t>28 symbols after receiving BFR response UE updates the PUCCH beam to be the same as PRACH beam</w:t>
      </w:r>
      <w:r w:rsidR="00FF5F93">
        <w:t xml:space="preserve">. In this case </w:t>
      </w:r>
      <w:r w:rsidR="009334E3">
        <w:t>it is reasonable to</w:t>
      </w:r>
      <w:r w:rsidR="00B71C48">
        <w:t xml:space="preserve"> designate one of the two TAGs as the appropriate TAG to apply for </w:t>
      </w:r>
      <w:r w:rsidR="003E365E">
        <w:t>the U</w:t>
      </w:r>
      <w:r w:rsidR="00F54FDD">
        <w:t xml:space="preserve">E until </w:t>
      </w:r>
      <w:r w:rsidR="008A34B0">
        <w:t>the UE receives activation for a TCI state.</w:t>
      </w:r>
      <w:r w:rsidR="007B37A6">
        <w:t xml:space="preserve"> In the case of CB-PRACH where RAR is received</w:t>
      </w:r>
    </w:p>
    <w:p w14:paraId="2BD8E65B" w14:textId="11DE9F7E" w:rsidR="002B1AF6" w:rsidRPr="002B6593" w:rsidRDefault="00E20530" w:rsidP="00E9056D">
      <w:pPr>
        <w:rPr>
          <w:b/>
          <w:bCs/>
          <w:i/>
          <w:iCs/>
          <w:lang w:val="en-US"/>
        </w:rPr>
      </w:pPr>
      <w:r w:rsidRPr="002B6593">
        <w:rPr>
          <w:b/>
          <w:bCs/>
          <w:i/>
          <w:iCs/>
        </w:rPr>
        <w:t>Proposal</w:t>
      </w:r>
      <w:r w:rsidR="00E673F2">
        <w:rPr>
          <w:b/>
          <w:bCs/>
          <w:i/>
          <w:iCs/>
        </w:rPr>
        <w:t>-5</w:t>
      </w:r>
      <w:r w:rsidRPr="002B6593">
        <w:rPr>
          <w:b/>
          <w:bCs/>
          <w:i/>
          <w:iCs/>
        </w:rPr>
        <w:t xml:space="preserve">: In the case of cell-specific BFR when </w:t>
      </w:r>
      <w:r w:rsidR="00091E2E" w:rsidRPr="002B6593">
        <w:rPr>
          <w:b/>
          <w:bCs/>
          <w:i/>
          <w:iCs/>
        </w:rPr>
        <w:t xml:space="preserve">a </w:t>
      </w:r>
      <w:r w:rsidR="008F033E" w:rsidRPr="002B6593">
        <w:rPr>
          <w:b/>
          <w:bCs/>
          <w:i/>
          <w:iCs/>
        </w:rPr>
        <w:t xml:space="preserve">UE monitors </w:t>
      </w:r>
      <w:proofErr w:type="spellStart"/>
      <w:r w:rsidR="008F033E" w:rsidRPr="002B6593">
        <w:rPr>
          <w:b/>
          <w:bCs/>
          <w:i/>
          <w:iCs/>
          <w:lang w:val="en-US"/>
        </w:rPr>
        <w:t>recoverySearchSpaceId</w:t>
      </w:r>
      <w:proofErr w:type="spellEnd"/>
      <w:r w:rsidR="008A34B0" w:rsidRPr="002B6593">
        <w:rPr>
          <w:b/>
          <w:bCs/>
          <w:i/>
          <w:iCs/>
        </w:rPr>
        <w:t xml:space="preserve"> </w:t>
      </w:r>
      <w:r w:rsidR="00BE17B8" w:rsidRPr="002B6593">
        <w:rPr>
          <w:b/>
          <w:bCs/>
          <w:i/>
          <w:iCs/>
        </w:rPr>
        <w:t xml:space="preserve">for a BFRQ response, </w:t>
      </w:r>
      <w:r w:rsidR="00B67CD1" w:rsidRPr="002B6593">
        <w:rPr>
          <w:b/>
          <w:bCs/>
          <w:i/>
          <w:iCs/>
        </w:rPr>
        <w:t xml:space="preserve">TAG </w:t>
      </w:r>
      <w:r w:rsidR="002474EB" w:rsidRPr="002B6593">
        <w:rPr>
          <w:b/>
          <w:bCs/>
          <w:i/>
          <w:iCs/>
        </w:rPr>
        <w:t xml:space="preserve">ID 0 </w:t>
      </w:r>
      <w:r w:rsidR="00B67CD1" w:rsidRPr="002B6593">
        <w:rPr>
          <w:b/>
          <w:bCs/>
          <w:i/>
          <w:iCs/>
        </w:rPr>
        <w:t>is used by the UE until it receives activation for a TCI state</w:t>
      </w:r>
      <w:r w:rsidR="002E26C3" w:rsidRPr="002B6593">
        <w:rPr>
          <w:b/>
          <w:bCs/>
          <w:i/>
          <w:iCs/>
        </w:rPr>
        <w:t xml:space="preserve"> with an associated TAG ID</w:t>
      </w:r>
    </w:p>
    <w:p w14:paraId="1A155A01" w14:textId="63B8E06A" w:rsidR="002B1AF6" w:rsidRPr="002B6593" w:rsidRDefault="002B6593" w:rsidP="00E9056D">
      <w:pPr>
        <w:rPr>
          <w:u w:val="single"/>
          <w:lang w:val="en-US"/>
        </w:rPr>
      </w:pPr>
      <w:r w:rsidRPr="002B6593">
        <w:rPr>
          <w:u w:val="single"/>
          <w:lang w:val="en-US"/>
        </w:rPr>
        <w:t>TRP-specific BFR</w:t>
      </w:r>
    </w:p>
    <w:p w14:paraId="556F7213" w14:textId="607F1BA8" w:rsidR="002B6593" w:rsidRDefault="00EE0D29" w:rsidP="00E9056D">
      <w:pPr>
        <w:rPr>
          <w:rFonts w:ascii="TimesNewRomanPSMT" w:hAnsi="TimesNewRomanPSMT" w:hint="eastAsia"/>
          <w:color w:val="000000"/>
        </w:rPr>
      </w:pPr>
      <w:r>
        <w:rPr>
          <w:lang w:val="en-US"/>
        </w:rPr>
        <w:t>In the case of TRP-specific BFR</w:t>
      </w:r>
      <w:r w:rsidR="00681099">
        <w:rPr>
          <w:lang w:val="en-US"/>
        </w:rPr>
        <w:t xml:space="preserve">, a BFRQ MAC-CE is used to convey </w:t>
      </w:r>
      <w:r w:rsidR="001435BA">
        <w:rPr>
          <w:lang w:val="en-US"/>
        </w:rPr>
        <w:t xml:space="preserve">information </w:t>
      </w:r>
      <w:r w:rsidR="001435BA" w:rsidRPr="001435BA">
        <w:rPr>
          <w:lang w:val="en-US"/>
        </w:rPr>
        <w:t xml:space="preserve">of </w:t>
      </w:r>
      <w:r w:rsidR="001435BA">
        <w:rPr>
          <w:lang w:val="en-US"/>
        </w:rPr>
        <w:t xml:space="preserve">the </w:t>
      </w:r>
      <w:r w:rsidR="001435BA" w:rsidRPr="001435BA">
        <w:rPr>
          <w:lang w:val="en-US"/>
        </w:rPr>
        <w:t>failed CC indices, one new candidate beam for the failed TRP/CC (if found), and whether new candidate beam is found</w:t>
      </w:r>
      <w:r w:rsidR="00046505">
        <w:rPr>
          <w:lang w:val="en-US"/>
        </w:rPr>
        <w:t xml:space="preserve">. </w:t>
      </w:r>
      <w:r w:rsidR="002564F9" w:rsidRPr="002564F9">
        <w:rPr>
          <w:rFonts w:ascii="TimesNewRomanPSMT" w:hAnsi="TimesNewRomanPSMT"/>
          <w:color w:val="000000"/>
        </w:rPr>
        <w:t xml:space="preserve">After 28 symbols from a last symbol of a </w:t>
      </w:r>
      <w:r w:rsidR="007268F2">
        <w:rPr>
          <w:rFonts w:ascii="TimesNewRomanPSMT" w:hAnsi="TimesNewRomanPSMT"/>
          <w:color w:val="000000"/>
        </w:rPr>
        <w:t>BFRR (BFR response) a UE can apply the new beam for uplin</w:t>
      </w:r>
      <w:r w:rsidR="003148D3">
        <w:rPr>
          <w:rFonts w:ascii="TimesNewRomanPSMT" w:hAnsi="TimesNewRomanPSMT"/>
          <w:color w:val="000000"/>
        </w:rPr>
        <w:t xml:space="preserve">k transmission. In this case, </w:t>
      </w:r>
      <w:r w:rsidR="00FC66F3">
        <w:rPr>
          <w:rFonts w:ascii="TimesNewRomanPSMT" w:hAnsi="TimesNewRomanPSMT"/>
          <w:color w:val="000000"/>
        </w:rPr>
        <w:t xml:space="preserve">we propose to associate TAG-ID with a BFD-RS set, </w:t>
      </w:r>
      <w:proofErr w:type="gramStart"/>
      <w:r w:rsidR="00FC66F3">
        <w:rPr>
          <w:rFonts w:ascii="TimesNewRomanPSMT" w:hAnsi="TimesNewRomanPSMT"/>
          <w:color w:val="000000"/>
        </w:rPr>
        <w:t>similar to</w:t>
      </w:r>
      <w:proofErr w:type="gramEnd"/>
      <w:r w:rsidR="00FC66F3">
        <w:rPr>
          <w:rFonts w:ascii="TimesNewRomanPSMT" w:hAnsi="TimesNewRomanPSMT"/>
          <w:color w:val="000000"/>
        </w:rPr>
        <w:t xml:space="preserve"> the association of </w:t>
      </w:r>
      <w:r w:rsidR="003360A6" w:rsidRPr="00BA600C">
        <w:rPr>
          <w:rFonts w:cs="Times"/>
          <w:bCs/>
        </w:rPr>
        <w:t>PUCCH-SR resource/SR configuration</w:t>
      </w:r>
      <w:r w:rsidR="00FC66F3">
        <w:rPr>
          <w:rFonts w:cs="Times"/>
          <w:bCs/>
        </w:rPr>
        <w:t xml:space="preserve"> with a BFD-RS set.</w:t>
      </w:r>
    </w:p>
    <w:p w14:paraId="62AC53D0" w14:textId="29DB60EC" w:rsidR="00ED70A5" w:rsidRPr="008D45A0" w:rsidRDefault="00B37361" w:rsidP="00E9056D">
      <w:pPr>
        <w:rPr>
          <w:b/>
          <w:bCs/>
          <w:i/>
          <w:iCs/>
        </w:rPr>
      </w:pPr>
      <w:r w:rsidRPr="00EF0B72">
        <w:rPr>
          <w:rFonts w:ascii="TimesNewRomanPSMT" w:hAnsi="TimesNewRomanPSMT"/>
          <w:b/>
          <w:bCs/>
          <w:i/>
          <w:iCs/>
          <w:color w:val="000000"/>
        </w:rPr>
        <w:t>Proposal</w:t>
      </w:r>
      <w:r w:rsidR="00E673F2">
        <w:rPr>
          <w:rFonts w:ascii="TimesNewRomanPSMT" w:hAnsi="TimesNewRomanPSMT"/>
          <w:b/>
          <w:bCs/>
          <w:i/>
          <w:iCs/>
          <w:color w:val="000000"/>
        </w:rPr>
        <w:t>-6</w:t>
      </w:r>
      <w:r w:rsidRPr="00EF0B72">
        <w:rPr>
          <w:rFonts w:ascii="TimesNewRomanPSMT" w:hAnsi="TimesNewRomanPSMT"/>
          <w:b/>
          <w:bCs/>
          <w:i/>
          <w:iCs/>
          <w:color w:val="000000"/>
        </w:rPr>
        <w:t xml:space="preserve">: </w:t>
      </w:r>
      <w:r w:rsidR="006F1F50" w:rsidRPr="00EF0B72">
        <w:rPr>
          <w:rFonts w:ascii="TimesNewRomanPSMT" w:hAnsi="TimesNewRomanPSMT"/>
          <w:b/>
          <w:bCs/>
          <w:i/>
          <w:iCs/>
          <w:color w:val="000000"/>
        </w:rPr>
        <w:t xml:space="preserve">In the case of TRP-specific BFR, </w:t>
      </w:r>
      <w:r w:rsidR="0098647D" w:rsidRPr="00EF0B72">
        <w:rPr>
          <w:rFonts w:ascii="TimesNewRomanPSMT" w:hAnsi="TimesNewRomanPSMT"/>
          <w:b/>
          <w:bCs/>
          <w:i/>
          <w:iCs/>
          <w:color w:val="000000"/>
        </w:rPr>
        <w:t xml:space="preserve">associate a TAG-ID with a BFD-RS set. A UE uses </w:t>
      </w:r>
      <w:r w:rsidR="00B527D9" w:rsidRPr="00EF0B72">
        <w:rPr>
          <w:rFonts w:ascii="TimesNewRomanPSMT" w:hAnsi="TimesNewRomanPSMT"/>
          <w:b/>
          <w:bCs/>
          <w:i/>
          <w:iCs/>
          <w:color w:val="000000"/>
        </w:rPr>
        <w:t xml:space="preserve">a TAG-ID associated with the failed BFD-RS set </w:t>
      </w:r>
      <w:r w:rsidR="00EF0B72" w:rsidRPr="00EF0B72">
        <w:rPr>
          <w:rFonts w:ascii="TimesNewRomanPSMT" w:hAnsi="TimesNewRomanPSMT"/>
          <w:b/>
          <w:bCs/>
          <w:i/>
          <w:iCs/>
          <w:color w:val="000000"/>
        </w:rPr>
        <w:t xml:space="preserve">to determine uplink timing after successful BFR until it receives </w:t>
      </w:r>
      <w:r w:rsidR="00EF0B72" w:rsidRPr="00EF0B72">
        <w:rPr>
          <w:b/>
          <w:bCs/>
          <w:i/>
          <w:iCs/>
        </w:rPr>
        <w:t>activation for a TCI state with an associated TAG ID</w:t>
      </w:r>
      <w:r w:rsidR="008D45A0">
        <w:rPr>
          <w:b/>
          <w:bCs/>
          <w:i/>
          <w:iCs/>
        </w:rPr>
        <w:t xml:space="preserve">. </w:t>
      </w:r>
      <w:r w:rsidR="00000F9C" w:rsidRPr="008A0BA6">
        <w:rPr>
          <w:b/>
          <w:bCs/>
          <w:i/>
          <w:iCs/>
        </w:rPr>
        <w:t>If a TAG ID is not configured for a BFD-RS set</w:t>
      </w:r>
      <w:r w:rsidR="00E41F06" w:rsidRPr="008A0BA6">
        <w:rPr>
          <w:b/>
          <w:bCs/>
          <w:i/>
          <w:iCs/>
        </w:rPr>
        <w:t>,</w:t>
      </w:r>
      <w:r w:rsidR="00000F9C" w:rsidRPr="008A0BA6">
        <w:rPr>
          <w:b/>
          <w:bCs/>
          <w:i/>
          <w:iCs/>
        </w:rPr>
        <w:t xml:space="preserve"> </w:t>
      </w:r>
      <w:r w:rsidR="00E37025" w:rsidRPr="008A0BA6">
        <w:rPr>
          <w:b/>
          <w:bCs/>
          <w:i/>
          <w:iCs/>
        </w:rPr>
        <w:t xml:space="preserve">TAG ID 0 can be used by the UE after successful BFR </w:t>
      </w:r>
      <w:r w:rsidR="00E37025" w:rsidRPr="008A0BA6">
        <w:rPr>
          <w:rFonts w:ascii="TimesNewRomanPSMT" w:hAnsi="TimesNewRomanPSMT"/>
          <w:b/>
          <w:bCs/>
          <w:i/>
          <w:iCs/>
          <w:color w:val="000000"/>
        </w:rPr>
        <w:t xml:space="preserve">until it receives </w:t>
      </w:r>
      <w:r w:rsidR="00E37025" w:rsidRPr="008A0BA6">
        <w:rPr>
          <w:b/>
          <w:bCs/>
          <w:i/>
          <w:iCs/>
        </w:rPr>
        <w:t>activation for a TCI state with an associated TAG ID</w:t>
      </w:r>
    </w:p>
    <w:p w14:paraId="03836447" w14:textId="77777777" w:rsidR="002B1AF6" w:rsidRDefault="002B1AF6" w:rsidP="00E9056D">
      <w:pPr>
        <w:rPr>
          <w:lang w:val="en-US"/>
        </w:rPr>
      </w:pPr>
    </w:p>
    <w:bookmarkEnd w:id="0"/>
    <w:p w14:paraId="534E8EB7" w14:textId="77777777" w:rsidR="00E673F2" w:rsidRPr="00804A9A" w:rsidRDefault="00E673F2" w:rsidP="00E673F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Additional capability for TAG association</w:t>
      </w:r>
    </w:p>
    <w:p w14:paraId="07C5E1DE" w14:textId="77777777" w:rsidR="00E673F2" w:rsidRPr="00CE6613" w:rsidRDefault="00E673F2" w:rsidP="00E673F2">
      <w:pPr>
        <w:rPr>
          <w:lang w:val="en-US"/>
        </w:rPr>
      </w:pPr>
    </w:p>
    <w:p w14:paraId="4D76BDE4" w14:textId="77777777" w:rsidR="00E673F2" w:rsidRDefault="00E673F2" w:rsidP="00E673F2">
      <w:pPr>
        <w:rPr>
          <w:lang w:val="en-US"/>
        </w:rPr>
      </w:pPr>
      <w:r>
        <w:rPr>
          <w:lang w:val="en-US"/>
        </w:rPr>
        <w:t>We reached the following agreement in RAN1#110bis-e: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673F2" w14:paraId="312BDCF3" w14:textId="77777777" w:rsidTr="000F04EF">
        <w:tc>
          <w:tcPr>
            <w:tcW w:w="10160" w:type="dxa"/>
          </w:tcPr>
          <w:p w14:paraId="5F5FAF2A" w14:textId="77777777" w:rsidR="00E673F2" w:rsidRPr="004D3636" w:rsidRDefault="00E673F2" w:rsidP="000F04EF">
            <w:pPr>
              <w:spacing w:before="0" w:line="240" w:lineRule="auto"/>
              <w:rPr>
                <w:b/>
                <w:bCs/>
                <w:highlight w:val="green"/>
                <w:lang w:eastAsia="x-none"/>
              </w:rPr>
            </w:pPr>
            <w:r w:rsidRPr="004D363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4CFC834" w14:textId="77777777" w:rsidR="00E673F2" w:rsidRPr="00F976C4" w:rsidRDefault="00E673F2" w:rsidP="000F04EF">
            <w:pPr>
              <w:spacing w:before="0" w:line="240" w:lineRule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For associating TAGs to target UL channels/signals for multi-DCI based multi-TRP operation, support the following:</w:t>
            </w:r>
          </w:p>
          <w:p w14:paraId="62406CF2" w14:textId="77777777" w:rsidR="00E673F2" w:rsidRPr="00F976C4" w:rsidRDefault="00E673F2" w:rsidP="000F04EF">
            <w:pPr>
              <w:spacing w:before="0" w:line="240" w:lineRule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Associate TAG to TCI-state</w:t>
            </w:r>
          </w:p>
          <w:p w14:paraId="5CA07C12" w14:textId="77777777" w:rsidR="00E673F2" w:rsidRPr="00F976C4" w:rsidRDefault="00E673F2" w:rsidP="000F04E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 xml:space="preserve">Associate TAG ID with UL/joint TCI state </w:t>
            </w:r>
          </w:p>
          <w:p w14:paraId="13C4978F" w14:textId="77777777" w:rsidR="00E673F2" w:rsidRPr="00F976C4" w:rsidRDefault="00E673F2" w:rsidP="000F04E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i/>
                <w:iCs/>
                <w:lang w:val="en-US" w:eastAsia="zh-CN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 xml:space="preserve">For UL transmission, the TAG ID associated with the UL/joint TCI state is </w:t>
            </w:r>
            <w:proofErr w:type="gramStart"/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utilized</w:t>
            </w:r>
            <w:proofErr w:type="gramEnd"/>
          </w:p>
          <w:p w14:paraId="77F6F454" w14:textId="77777777" w:rsidR="00E673F2" w:rsidRPr="00F976C4" w:rsidRDefault="00E673F2" w:rsidP="000F04E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</w:rPr>
            </w:pPr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A baseline is UE expects that the [activated] UL/joint TCI states [of UL signals/channels] associated to one CORESET Pool Index correspond to one </w:t>
            </w:r>
            <w:proofErr w:type="gramStart"/>
            <w:r w:rsidRPr="00F976C4">
              <w:rPr>
                <w:rStyle w:val="Emphasis"/>
                <w:rFonts w:cs="Times"/>
                <w:i w:val="0"/>
                <w:iCs w:val="0"/>
              </w:rPr>
              <w:t>TAG</w:t>
            </w:r>
            <w:proofErr w:type="gramEnd"/>
          </w:p>
          <w:p w14:paraId="5808413C" w14:textId="77777777" w:rsidR="00E673F2" w:rsidRPr="00F976C4" w:rsidRDefault="00E673F2" w:rsidP="000F04E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</w:rPr>
            </w:pPr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Working Assumption: A UE may report that it supports that the [activated] UL/joint TCI states [of UL signals/channels] associated to one </w:t>
            </w:r>
            <w:proofErr w:type="spellStart"/>
            <w:r w:rsidRPr="00F976C4">
              <w:rPr>
                <w:rStyle w:val="Emphasis"/>
                <w:rFonts w:cs="Times"/>
                <w:i w:val="0"/>
                <w:iCs w:val="0"/>
              </w:rPr>
              <w:t>CORESETPoolIndex</w:t>
            </w:r>
            <w:proofErr w:type="spellEnd"/>
            <w:r w:rsidRPr="00F976C4">
              <w:rPr>
                <w:rStyle w:val="Emphasis"/>
                <w:rFonts w:cs="Times"/>
                <w:i w:val="0"/>
                <w:iCs w:val="0"/>
              </w:rPr>
              <w:t xml:space="preserve"> correspond to both </w:t>
            </w:r>
            <w:proofErr w:type="gramStart"/>
            <w:r w:rsidRPr="00F976C4">
              <w:rPr>
                <w:rStyle w:val="Emphasis"/>
                <w:rFonts w:cs="Times"/>
                <w:i w:val="0"/>
                <w:iCs w:val="0"/>
              </w:rPr>
              <w:t>TAGs</w:t>
            </w:r>
            <w:proofErr w:type="gramEnd"/>
          </w:p>
          <w:p w14:paraId="4FBB8B6A" w14:textId="77777777" w:rsidR="00E673F2" w:rsidRPr="00F976C4" w:rsidRDefault="00E673F2" w:rsidP="000F04EF">
            <w:pPr>
              <w:spacing w:before="0" w:line="240" w:lineRule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FFS: on how to handle association when Rel-15/16 spatial relation framework is used for</w:t>
            </w:r>
          </w:p>
          <w:p w14:paraId="68E03B92" w14:textId="77777777" w:rsidR="00E673F2" w:rsidRPr="00F976C4" w:rsidRDefault="00E673F2" w:rsidP="000F04E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PUCCH</w:t>
            </w:r>
          </w:p>
          <w:p w14:paraId="7D5A369D" w14:textId="77777777" w:rsidR="00E673F2" w:rsidRPr="00F976C4" w:rsidRDefault="00E673F2" w:rsidP="000F04E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Style w:val="Emphasis"/>
                <w:rFonts w:cs="Times"/>
                <w:i w:val="0"/>
                <w:iCs w:val="0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DG/CG Type 1/Type 2 PUSCH</w:t>
            </w:r>
          </w:p>
          <w:p w14:paraId="08EE186E" w14:textId="77777777" w:rsidR="00E673F2" w:rsidRPr="00A24E0B" w:rsidRDefault="00E673F2" w:rsidP="000F04EF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cs="Times"/>
                <w:lang w:eastAsia="en-CA"/>
              </w:rPr>
            </w:pPr>
            <w:r w:rsidRPr="00F976C4">
              <w:rPr>
                <w:rStyle w:val="Emphasis"/>
                <w:rFonts w:cs="Times"/>
                <w:i w:val="0"/>
                <w:iCs w:val="0"/>
                <w:lang w:val="en-US" w:eastAsia="zh-CN"/>
              </w:rPr>
              <w:t>AP/SP/P SRS</w:t>
            </w:r>
          </w:p>
        </w:tc>
      </w:tr>
    </w:tbl>
    <w:p w14:paraId="7AC81776" w14:textId="77777777" w:rsidR="00E673F2" w:rsidRDefault="00E673F2" w:rsidP="00E673F2">
      <w:pPr>
        <w:rPr>
          <w:lang w:val="en-US"/>
        </w:rPr>
      </w:pPr>
    </w:p>
    <w:p w14:paraId="69390B1E" w14:textId="77777777" w:rsidR="00E673F2" w:rsidRDefault="00E673F2" w:rsidP="00E673F2">
      <w:pPr>
        <w:rPr>
          <w:lang w:val="en-US"/>
        </w:rPr>
      </w:pPr>
      <w:r>
        <w:rPr>
          <w:lang w:val="en-US"/>
        </w:rPr>
        <w:t>Further the following agreement was reached in RAN1#113: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673F2" w14:paraId="420146D3" w14:textId="77777777" w:rsidTr="000F04EF">
        <w:tc>
          <w:tcPr>
            <w:tcW w:w="10160" w:type="dxa"/>
          </w:tcPr>
          <w:p w14:paraId="4C6C647A" w14:textId="77777777" w:rsidR="00E673F2" w:rsidRPr="00B40B9B" w:rsidRDefault="00E673F2" w:rsidP="000F04EF">
            <w:pPr>
              <w:spacing w:before="0" w:line="240" w:lineRule="auto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B40B9B">
              <w:rPr>
                <w:rFonts w:cs="Times"/>
                <w:b/>
                <w:bCs/>
                <w:highlight w:val="green"/>
                <w:lang w:eastAsia="x-none"/>
              </w:rPr>
              <w:lastRenderedPageBreak/>
              <w:t>Agreement</w:t>
            </w:r>
          </w:p>
          <w:p w14:paraId="75576958" w14:textId="77777777" w:rsidR="00E673F2" w:rsidRPr="00B40B9B" w:rsidRDefault="00E673F2" w:rsidP="000F04EF">
            <w:pPr>
              <w:spacing w:before="0" w:line="240" w:lineRule="auto"/>
              <w:rPr>
                <w:rFonts w:eastAsia="Calibri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For associating TAGs to target UL channels/signals for multi-DCI based multi-TRP operation, the baseline feature is revised as follows:</w:t>
            </w:r>
          </w:p>
          <w:p w14:paraId="35714AAF" w14:textId="77777777" w:rsidR="00E673F2" w:rsidRPr="00B40B9B" w:rsidRDefault="00E673F2" w:rsidP="000F04EF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UE expects that the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[activated]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UL/joint TCI states 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[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of UL signals/channels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strike/>
                <w:color w:val="FF0000"/>
                <w:lang w:eastAsia="zh-CN"/>
              </w:rPr>
              <w:t>]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associated to one CORESET Pool Index correspond to one </w:t>
            </w:r>
            <w:proofErr w:type="gram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TAG</w:t>
            </w:r>
            <w:proofErr w:type="gramEnd"/>
            <w:r w:rsidRPr="00B40B9B">
              <w:rPr>
                <w:rStyle w:val="Emphasis"/>
                <w:rFonts w:eastAsia="Times New Roman" w:cs="Times"/>
                <w:i w:val="0"/>
                <w:iCs w:val="0"/>
                <w:lang w:eastAsia="zh-CN"/>
              </w:rPr>
              <w:t> </w:t>
            </w: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</w:t>
            </w:r>
          </w:p>
          <w:p w14:paraId="564ADCD6" w14:textId="77777777" w:rsidR="00E673F2" w:rsidRPr="00B40B9B" w:rsidRDefault="00E673F2" w:rsidP="000F04EF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  <w:i/>
                <w:iCs/>
              </w:rPr>
            </w:pPr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Association of TAG ID with UL/joint TCI state is via RRC </w:t>
            </w:r>
            <w:proofErr w:type="gram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configuration</w:t>
            </w:r>
            <w:proofErr w:type="gramEnd"/>
            <w:r w:rsidRPr="00B40B9B">
              <w:rPr>
                <w:rFonts w:eastAsia="Times New Roman" w:cs="Times"/>
                <w:i/>
                <w:iCs/>
                <w:lang w:eastAsia="zh-CN"/>
              </w:rPr>
              <w:t xml:space="preserve"> </w:t>
            </w:r>
          </w:p>
          <w:p w14:paraId="1106DF9A" w14:textId="77777777" w:rsidR="00E673F2" w:rsidRPr="00C23898" w:rsidRDefault="00E673F2" w:rsidP="000F04EF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Times New Roman" w:cs="Times"/>
              </w:rPr>
            </w:pPr>
            <w:r w:rsidRPr="00B40B9B">
              <w:rPr>
                <w:rStyle w:val="Emphasis"/>
                <w:rFonts w:eastAsia="Times New Roman" w:cs="Times"/>
                <w:i w:val="0"/>
                <w:iCs w:val="0"/>
              </w:rPr>
              <w:t xml:space="preserve">Above does not impact the association of the indicated TCI states and </w:t>
            </w:r>
            <w:proofErr w:type="spellStart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>coresetPoolIndex</w:t>
            </w:r>
            <w:proofErr w:type="spellEnd"/>
            <w:r w:rsidRPr="00B40B9B">
              <w:rPr>
                <w:rStyle w:val="Emphasis"/>
                <w:rFonts w:eastAsia="DengXian" w:cs="Times"/>
                <w:i w:val="0"/>
                <w:iCs w:val="0"/>
                <w:lang w:eastAsia="zh-CN"/>
              </w:rPr>
              <w:t xml:space="preserve"> values as agreed in previous meetings in 9.1.1.1.</w:t>
            </w:r>
          </w:p>
          <w:p w14:paraId="4FBCD2F6" w14:textId="77777777" w:rsidR="00E673F2" w:rsidRPr="00B57D71" w:rsidRDefault="00E673F2" w:rsidP="000F04EF">
            <w:pPr>
              <w:spacing w:before="0" w:line="240" w:lineRule="auto"/>
              <w:rPr>
                <w:b/>
                <w:bCs/>
              </w:rPr>
            </w:pPr>
            <w:r w:rsidRPr="00B57D71">
              <w:rPr>
                <w:b/>
                <w:bCs/>
              </w:rPr>
              <w:t>Conclusion</w:t>
            </w:r>
          </w:p>
          <w:p w14:paraId="19F6142A" w14:textId="77777777" w:rsidR="00E673F2" w:rsidRDefault="00E673F2" w:rsidP="000F04EF">
            <w:pPr>
              <w:spacing w:before="0" w:line="240" w:lineRule="auto"/>
              <w:rPr>
                <w:rStyle w:val="Emphasis"/>
              </w:rPr>
            </w:pPr>
            <w:r>
              <w:rPr>
                <w:rStyle w:val="Emphasis"/>
              </w:rPr>
              <w:t xml:space="preserve">There is no consensus on how to support multi-DCI based </w:t>
            </w:r>
            <w:proofErr w:type="gramStart"/>
            <w:r>
              <w:rPr>
                <w:rStyle w:val="Emphasis"/>
              </w:rPr>
              <w:t>Multi-TRP</w:t>
            </w:r>
            <w:proofErr w:type="gramEnd"/>
            <w:r>
              <w:rPr>
                <w:rStyle w:val="Emphasis"/>
              </w:rPr>
              <w:t xml:space="preserve"> operation with two TA enhancement when Rel-15/16 spatial relation framework is used.</w:t>
            </w:r>
          </w:p>
          <w:p w14:paraId="10705F36" w14:textId="77777777" w:rsidR="00E673F2" w:rsidRPr="00C23898" w:rsidRDefault="00E673F2" w:rsidP="000F04EF">
            <w:pPr>
              <w:spacing w:before="0" w:line="240" w:lineRule="auto"/>
              <w:rPr>
                <w:i/>
                <w:iCs/>
              </w:rPr>
            </w:pPr>
            <w:r>
              <w:rPr>
                <w:rStyle w:val="Emphasis"/>
              </w:rPr>
              <w:t xml:space="preserve">Note: the previous agreement on supporting multi-DCI based </w:t>
            </w:r>
            <w:proofErr w:type="gramStart"/>
            <w:r>
              <w:rPr>
                <w:rStyle w:val="Emphasis"/>
              </w:rPr>
              <w:t>Multi-TRP</w:t>
            </w:r>
            <w:proofErr w:type="gramEnd"/>
            <w:r>
              <w:rPr>
                <w:rStyle w:val="Emphasis"/>
              </w:rPr>
              <w:t xml:space="preserve"> operation with two TA enhancement for Rel-15/16 spatial relation framework is reverted.</w:t>
            </w:r>
          </w:p>
        </w:tc>
      </w:tr>
    </w:tbl>
    <w:p w14:paraId="4606ECEF" w14:textId="77777777" w:rsidR="00E673F2" w:rsidRDefault="00E673F2" w:rsidP="00E673F2">
      <w:pPr>
        <w:rPr>
          <w:lang w:val="en-US"/>
        </w:rPr>
      </w:pPr>
    </w:p>
    <w:p w14:paraId="12BC7654" w14:textId="77777777" w:rsidR="00E673F2" w:rsidRDefault="00E673F2" w:rsidP="00E673F2">
      <w:pPr>
        <w:jc w:val="both"/>
        <w:rPr>
          <w:lang w:val="en-US"/>
        </w:rPr>
      </w:pPr>
      <w:r>
        <w:rPr>
          <w:lang w:val="en-US"/>
        </w:rPr>
        <w:t xml:space="preserve">We note that the use-case for allowing multiple TAGs corresponding to a </w:t>
      </w:r>
      <w:proofErr w:type="spellStart"/>
      <w:r w:rsidRPr="00625C52">
        <w:rPr>
          <w:i/>
          <w:iCs/>
          <w:lang w:val="en-US"/>
        </w:rPr>
        <w:t>CORESETPoolIndex</w:t>
      </w:r>
      <w:proofErr w:type="spellEnd"/>
      <w:r>
        <w:rPr>
          <w:lang w:val="en-US"/>
        </w:rPr>
        <w:t xml:space="preserve"> is the usage of multi-DCI multi-TRP operation in intra-DU scenarios where backhaul delay is close to ideal. Compared to single-DCI multi-TRP, multi-DCI multi-TRP is more practical as it allows separate scheduling and better usage of PDCCH search space and BD capabilities across the two TRPs. In RAN1#113 the use-case of cross-TRP SRS was discussed. </w:t>
      </w:r>
      <w:proofErr w:type="gramStart"/>
      <w:r>
        <w:rPr>
          <w:lang w:val="en-US"/>
        </w:rPr>
        <w:t>Therefore</w:t>
      </w:r>
      <w:proofErr w:type="gramEnd"/>
      <w:r>
        <w:rPr>
          <w:lang w:val="en-US"/>
        </w:rPr>
        <w:t xml:space="preserve"> we have the following proposal: </w:t>
      </w:r>
    </w:p>
    <w:p w14:paraId="15DF1D80" w14:textId="7AE6F95E" w:rsidR="00E673F2" w:rsidRPr="00676C9E" w:rsidRDefault="00E673F2" w:rsidP="00E673F2">
      <w:pPr>
        <w:rPr>
          <w:b/>
          <w:bCs/>
          <w:lang w:val="en-US"/>
        </w:rPr>
      </w:pPr>
      <w:r w:rsidRPr="006D05E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-7</w:t>
      </w:r>
      <w:r w:rsidRPr="006D05EA">
        <w:rPr>
          <w:b/>
          <w:bCs/>
          <w:i/>
          <w:iCs/>
          <w:lang w:val="en-US"/>
        </w:rPr>
        <w:t xml:space="preserve">: Confirm the working assumption </w:t>
      </w:r>
      <w:r>
        <w:rPr>
          <w:b/>
          <w:bCs/>
          <w:i/>
          <w:iCs/>
          <w:lang w:val="en-US"/>
        </w:rPr>
        <w:t xml:space="preserve">from RAN1#112 </w:t>
      </w:r>
      <w:r w:rsidRPr="006D05EA">
        <w:rPr>
          <w:b/>
          <w:bCs/>
          <w:i/>
          <w:iCs/>
          <w:lang w:val="en-US"/>
        </w:rPr>
        <w:t>- a</w:t>
      </w:r>
      <w:r w:rsidRPr="006D05EA">
        <w:rPr>
          <w:rStyle w:val="Emphasis"/>
          <w:rFonts w:cs="Times"/>
          <w:b/>
          <w:bCs/>
        </w:rPr>
        <w:t xml:space="preserve"> UE may report that it supports that the UL/joint TCI states of UL signals/channels associated to one </w:t>
      </w:r>
      <w:proofErr w:type="spellStart"/>
      <w:r w:rsidRPr="006D05EA">
        <w:rPr>
          <w:rStyle w:val="Emphasis"/>
          <w:rFonts w:cs="Times"/>
          <w:b/>
          <w:bCs/>
        </w:rPr>
        <w:t>CORESETPoolIndex</w:t>
      </w:r>
      <w:proofErr w:type="spellEnd"/>
      <w:r w:rsidRPr="006D05EA">
        <w:rPr>
          <w:rStyle w:val="Emphasis"/>
          <w:rFonts w:cs="Times"/>
          <w:b/>
          <w:bCs/>
        </w:rPr>
        <w:t xml:space="preserve"> to correspond to both </w:t>
      </w:r>
      <w:proofErr w:type="gramStart"/>
      <w:r w:rsidRPr="006D05EA">
        <w:rPr>
          <w:rStyle w:val="Emphasis"/>
          <w:rFonts w:cs="Times"/>
          <w:b/>
          <w:bCs/>
        </w:rPr>
        <w:t>TAGs</w:t>
      </w:r>
      <w:proofErr w:type="gramEnd"/>
    </w:p>
    <w:p w14:paraId="79F4FCB6" w14:textId="0C49B9FE" w:rsidR="00C24399" w:rsidRPr="009C2192" w:rsidRDefault="00217F1F" w:rsidP="00B90813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38DB86F" w14:textId="2D0D6B7F" w:rsidR="0012018E" w:rsidRPr="00F95288" w:rsidRDefault="00217F1F" w:rsidP="00837927">
      <w:pPr>
        <w:rPr>
          <w:rFonts w:eastAsia="DengXian"/>
          <w:b/>
          <w:color w:val="000000"/>
          <w:lang w:eastAsia="zh-CN"/>
        </w:rPr>
      </w:pPr>
      <w:r>
        <w:rPr>
          <w:lang w:val="en-US"/>
        </w:rPr>
        <w:t xml:space="preserve">In this paper, </w:t>
      </w:r>
      <w:r w:rsidR="00155DF4">
        <w:rPr>
          <w:lang w:val="en-US"/>
        </w:rPr>
        <w:t xml:space="preserve">we discuss our view for </w:t>
      </w:r>
      <w:r w:rsidR="00F95288">
        <w:rPr>
          <w:lang w:val="en-US"/>
        </w:rPr>
        <w:t>two TAs for multi-DCI and summarize our proposals below:</w:t>
      </w:r>
    </w:p>
    <w:p w14:paraId="7EB3F72B" w14:textId="6A74CAF6" w:rsidR="00E963DE" w:rsidRDefault="00420793" w:rsidP="00E963DE">
      <w:pPr>
        <w:rPr>
          <w:b/>
          <w:bCs/>
          <w:i/>
          <w:iCs/>
          <w:lang w:val="en-US"/>
        </w:rPr>
      </w:pPr>
      <w:r w:rsidRPr="00412981">
        <w:rPr>
          <w:b/>
          <w:bCs/>
          <w:i/>
          <w:iCs/>
          <w:lang w:val="en-US"/>
        </w:rPr>
        <w:t>Proposal-</w:t>
      </w:r>
      <w:r>
        <w:rPr>
          <w:b/>
          <w:bCs/>
          <w:i/>
          <w:iCs/>
          <w:lang w:val="en-US"/>
        </w:rPr>
        <w:t>1</w:t>
      </w:r>
      <w:r w:rsidRPr="00412981">
        <w:rPr>
          <w:b/>
          <w:bCs/>
          <w:i/>
          <w:iCs/>
          <w:lang w:val="en-US"/>
        </w:rPr>
        <w:t xml:space="preserve">: Confirm the working assumption from RAN1#112bis-e supporting cross-TRP PRACH triggering for intra-cell multi-TRP. We propose that PDCCH/PDSCH RAR of a CFRA are both QCL-ed with the CORESET associated with the Type I CSS </w:t>
      </w:r>
      <w:proofErr w:type="gramStart"/>
      <w:r w:rsidRPr="00412981">
        <w:rPr>
          <w:b/>
          <w:bCs/>
          <w:i/>
          <w:iCs/>
          <w:lang w:val="en-US"/>
        </w:rPr>
        <w:t>set</w:t>
      </w:r>
      <w:proofErr w:type="gramEnd"/>
    </w:p>
    <w:p w14:paraId="67DFB5D7" w14:textId="27461B87" w:rsidR="00420793" w:rsidRDefault="00420793" w:rsidP="00E963DE">
      <w:pPr>
        <w:rPr>
          <w:b/>
          <w:bCs/>
          <w:i/>
          <w:iCs/>
          <w:lang w:val="en-US"/>
        </w:rPr>
      </w:pPr>
      <w:r w:rsidRPr="003777BC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-2</w:t>
      </w:r>
      <w:r w:rsidRPr="003777BC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In the case of intra-cell multi-TRP, indication of cross-TRP PRACH is conveyed to the UE </w:t>
      </w:r>
      <w:r w:rsidRPr="00282B71">
        <w:rPr>
          <w:b/>
          <w:bCs/>
          <w:i/>
          <w:iCs/>
          <w:lang w:val="en-US"/>
        </w:rPr>
        <w:t>by a 1-bit</w:t>
      </w:r>
      <w:r>
        <w:rPr>
          <w:b/>
          <w:bCs/>
          <w:i/>
          <w:iCs/>
          <w:lang w:val="en-US"/>
        </w:rPr>
        <w:t xml:space="preserve"> </w:t>
      </w:r>
      <w:r w:rsidRPr="00282B71">
        <w:rPr>
          <w:b/>
          <w:bCs/>
          <w:i/>
          <w:iCs/>
          <w:lang w:val="en-US"/>
        </w:rPr>
        <w:t xml:space="preserve">indicator in the </w:t>
      </w:r>
      <w:proofErr w:type="gramStart"/>
      <w:r>
        <w:rPr>
          <w:b/>
          <w:bCs/>
          <w:i/>
          <w:iCs/>
          <w:lang w:val="en-US"/>
        </w:rPr>
        <w:t>DCI</w:t>
      </w:r>
      <w:proofErr w:type="gramEnd"/>
    </w:p>
    <w:p w14:paraId="176DDD18" w14:textId="45E3C278" w:rsidR="00420793" w:rsidRDefault="00420793" w:rsidP="00E963DE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Proposal-3: </w:t>
      </w:r>
      <w:r w:rsidRPr="00EF0EC6">
        <w:rPr>
          <w:b/>
          <w:bCs/>
          <w:i/>
          <w:iCs/>
          <w:lang w:val="en-US"/>
        </w:rPr>
        <w:t xml:space="preserve">For multi-DCI based </w:t>
      </w:r>
      <w:r>
        <w:rPr>
          <w:b/>
          <w:bCs/>
          <w:i/>
          <w:iCs/>
          <w:lang w:val="en-US"/>
        </w:rPr>
        <w:t xml:space="preserve">intra-cell and </w:t>
      </w:r>
      <w:r w:rsidRPr="00EF0EC6">
        <w:rPr>
          <w:b/>
          <w:bCs/>
          <w:i/>
          <w:iCs/>
          <w:lang w:val="en-US"/>
        </w:rPr>
        <w:t xml:space="preserve">inter-cell multi-TRP operation with two TAGs configured in a CC, when a PDCCH order sent by TRPX triggers RACH procedure towards TRPY, the SSB indicated in the PDCCH order is used as the PL-RS for determining the transmit power of the triggered PRACH </w:t>
      </w:r>
      <w:proofErr w:type="gramStart"/>
      <w:r w:rsidRPr="00EF0EC6">
        <w:rPr>
          <w:b/>
          <w:bCs/>
          <w:i/>
          <w:iCs/>
          <w:lang w:val="en-US"/>
        </w:rPr>
        <w:t>transmission</w:t>
      </w:r>
      <w:proofErr w:type="gramEnd"/>
    </w:p>
    <w:p w14:paraId="4317CEF6" w14:textId="3107B9EF" w:rsidR="00420793" w:rsidRDefault="00420793" w:rsidP="00E963DE">
      <w:pPr>
        <w:rPr>
          <w:b/>
          <w:bCs/>
          <w:i/>
          <w:iCs/>
          <w:lang w:val="en-US"/>
        </w:rPr>
      </w:pPr>
      <w:r w:rsidRPr="002B1AF6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-4</w:t>
      </w:r>
      <w:r w:rsidRPr="002B1AF6">
        <w:rPr>
          <w:b/>
          <w:bCs/>
          <w:i/>
          <w:iCs/>
          <w:lang w:val="en-US"/>
        </w:rPr>
        <w:t>: A DL reference timing associated with a TAG</w:t>
      </w:r>
      <w:r>
        <w:rPr>
          <w:b/>
          <w:bCs/>
          <w:i/>
          <w:iCs/>
          <w:lang w:val="en-US"/>
        </w:rPr>
        <w:t xml:space="preserve"> </w:t>
      </w:r>
      <w:r w:rsidRPr="002B1AF6">
        <w:rPr>
          <w:b/>
          <w:bCs/>
          <w:i/>
          <w:iCs/>
          <w:lang w:val="en-US"/>
        </w:rPr>
        <w:t>ID is derived from a downlink reference signal configured as part of a UL/joint TCI state associated with the same TAG ID</w:t>
      </w:r>
    </w:p>
    <w:p w14:paraId="6A5FC059" w14:textId="51779234" w:rsidR="00420793" w:rsidRDefault="00420793" w:rsidP="00E963DE">
      <w:pPr>
        <w:rPr>
          <w:b/>
          <w:bCs/>
          <w:i/>
          <w:iCs/>
        </w:rPr>
      </w:pPr>
      <w:r w:rsidRPr="002B6593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</w:t>
      </w:r>
      <w:r w:rsidRPr="002B6593">
        <w:rPr>
          <w:b/>
          <w:bCs/>
          <w:i/>
          <w:iCs/>
        </w:rPr>
        <w:t xml:space="preserve">: In the case of cell-specific BFR when a UE monitors </w:t>
      </w:r>
      <w:proofErr w:type="spellStart"/>
      <w:r w:rsidRPr="002B6593">
        <w:rPr>
          <w:b/>
          <w:bCs/>
          <w:i/>
          <w:iCs/>
          <w:lang w:val="en-US"/>
        </w:rPr>
        <w:t>recoverySearchSpaceId</w:t>
      </w:r>
      <w:proofErr w:type="spellEnd"/>
      <w:r w:rsidRPr="002B6593">
        <w:rPr>
          <w:b/>
          <w:bCs/>
          <w:i/>
          <w:iCs/>
        </w:rPr>
        <w:t xml:space="preserve"> for a BFRQ response, TAG ID 0 is used by the UE until it receives activation for a TCI state with an associated TAG ID</w:t>
      </w:r>
    </w:p>
    <w:p w14:paraId="2F8C1802" w14:textId="62FA48CF" w:rsidR="00420793" w:rsidRDefault="00420793" w:rsidP="00E963DE">
      <w:pPr>
        <w:rPr>
          <w:b/>
          <w:bCs/>
          <w:i/>
          <w:iCs/>
        </w:rPr>
      </w:pPr>
      <w:r w:rsidRPr="00EF0B72">
        <w:rPr>
          <w:rFonts w:ascii="TimesNewRomanPSMT" w:hAnsi="TimesNewRomanPSMT"/>
          <w:b/>
          <w:bCs/>
          <w:i/>
          <w:iCs/>
          <w:color w:val="000000"/>
        </w:rPr>
        <w:t>Proposal</w:t>
      </w:r>
      <w:r>
        <w:rPr>
          <w:rFonts w:ascii="TimesNewRomanPSMT" w:hAnsi="TimesNewRomanPSMT"/>
          <w:b/>
          <w:bCs/>
          <w:i/>
          <w:iCs/>
          <w:color w:val="000000"/>
        </w:rPr>
        <w:t>-6</w:t>
      </w:r>
      <w:r w:rsidRPr="00EF0B72">
        <w:rPr>
          <w:rFonts w:ascii="TimesNewRomanPSMT" w:hAnsi="TimesNewRomanPSMT"/>
          <w:b/>
          <w:bCs/>
          <w:i/>
          <w:iCs/>
          <w:color w:val="000000"/>
        </w:rPr>
        <w:t xml:space="preserve">: In the case of TRP-specific BFR, associate a TAG-ID with a BFD-RS set. A UE uses a TAG-ID associated with the failed BFD-RS set to determine uplink timing after successful BFR until it receives </w:t>
      </w:r>
      <w:r w:rsidRPr="00EF0B72">
        <w:rPr>
          <w:b/>
          <w:bCs/>
          <w:i/>
          <w:iCs/>
        </w:rPr>
        <w:t>activation for a TCI state with an associated TAG ID</w:t>
      </w:r>
      <w:r>
        <w:rPr>
          <w:b/>
          <w:bCs/>
          <w:i/>
          <w:iCs/>
        </w:rPr>
        <w:t xml:space="preserve">. </w:t>
      </w:r>
      <w:r w:rsidRPr="008A0BA6">
        <w:rPr>
          <w:b/>
          <w:bCs/>
          <w:i/>
          <w:iCs/>
        </w:rPr>
        <w:t xml:space="preserve">If a TAG ID is not configured for a BFD-RS set, TAG ID 0 can be used by the UE after successful BFR </w:t>
      </w:r>
      <w:r w:rsidRPr="008A0BA6">
        <w:rPr>
          <w:rFonts w:ascii="TimesNewRomanPSMT" w:hAnsi="TimesNewRomanPSMT"/>
          <w:b/>
          <w:bCs/>
          <w:i/>
          <w:iCs/>
          <w:color w:val="000000"/>
        </w:rPr>
        <w:t xml:space="preserve">until it receives </w:t>
      </w:r>
      <w:r w:rsidRPr="008A0BA6">
        <w:rPr>
          <w:b/>
          <w:bCs/>
          <w:i/>
          <w:iCs/>
        </w:rPr>
        <w:t>activation for a TCI state with an associated TAG ID</w:t>
      </w:r>
    </w:p>
    <w:p w14:paraId="67BE3303" w14:textId="06B7DA3A" w:rsidR="00420793" w:rsidRDefault="00420793" w:rsidP="00E963DE">
      <w:pPr>
        <w:rPr>
          <w:rFonts w:cs="Times"/>
          <w:b/>
          <w:bCs/>
          <w:i/>
        </w:rPr>
      </w:pPr>
      <w:r w:rsidRPr="006D05E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-7</w:t>
      </w:r>
      <w:r w:rsidRPr="006D05EA">
        <w:rPr>
          <w:b/>
          <w:bCs/>
          <w:i/>
          <w:iCs/>
          <w:lang w:val="en-US"/>
        </w:rPr>
        <w:t xml:space="preserve">: Confirm the working assumption </w:t>
      </w:r>
      <w:r>
        <w:rPr>
          <w:b/>
          <w:bCs/>
          <w:i/>
          <w:iCs/>
          <w:lang w:val="en-US"/>
        </w:rPr>
        <w:t xml:space="preserve">from RAN1#112 </w:t>
      </w:r>
      <w:r w:rsidRPr="006D05EA">
        <w:rPr>
          <w:b/>
          <w:bCs/>
          <w:i/>
          <w:iCs/>
          <w:lang w:val="en-US"/>
        </w:rPr>
        <w:t>- a</w:t>
      </w:r>
      <w:r w:rsidRPr="006D05EA">
        <w:rPr>
          <w:rStyle w:val="Emphasis"/>
          <w:rFonts w:cs="Times"/>
          <w:b/>
          <w:bCs/>
        </w:rPr>
        <w:t xml:space="preserve"> UE may report that it supports that the UL/joint TCI states of UL signals/channels associated to one </w:t>
      </w:r>
      <w:proofErr w:type="spellStart"/>
      <w:r w:rsidRPr="006D05EA">
        <w:rPr>
          <w:rStyle w:val="Emphasis"/>
          <w:rFonts w:cs="Times"/>
          <w:b/>
          <w:bCs/>
        </w:rPr>
        <w:t>CORESETPoolIndex</w:t>
      </w:r>
      <w:proofErr w:type="spellEnd"/>
      <w:r w:rsidRPr="006D05EA">
        <w:rPr>
          <w:rStyle w:val="Emphasis"/>
          <w:rFonts w:cs="Times"/>
          <w:b/>
          <w:bCs/>
        </w:rPr>
        <w:t xml:space="preserve"> to correspond to both </w:t>
      </w:r>
      <w:proofErr w:type="gramStart"/>
      <w:r w:rsidRPr="006D05EA">
        <w:rPr>
          <w:rStyle w:val="Emphasis"/>
          <w:rFonts w:cs="Times"/>
          <w:b/>
          <w:bCs/>
        </w:rPr>
        <w:t>TAGs</w:t>
      </w:r>
      <w:proofErr w:type="gramEnd"/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lastRenderedPageBreak/>
        <w:t>References</w:t>
      </w:r>
    </w:p>
    <w:p w14:paraId="5691FCB4" w14:textId="53BC478B" w:rsidR="00ED1975" w:rsidRDefault="00F02C73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Ref102134626"/>
      <w:bookmarkStart w:id="3" w:name="_Hlk47700964"/>
      <w:bookmarkStart w:id="4" w:name="_Ref47692869"/>
      <w:r w:rsidRPr="00F02C73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RP-213598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5104F8" w:rsidRPr="005104F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Samsung,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1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2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3"/>
    <w:bookmarkEnd w:id="4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44027" w14:textId="77777777" w:rsidR="001A65FE" w:rsidRDefault="001A65FE">
      <w:r>
        <w:separator/>
      </w:r>
    </w:p>
  </w:endnote>
  <w:endnote w:type="continuationSeparator" w:id="0">
    <w:p w14:paraId="14C9B348" w14:textId="77777777" w:rsidR="001A65FE" w:rsidRDefault="001A65FE">
      <w:r>
        <w:continuationSeparator/>
      </w:r>
    </w:p>
  </w:endnote>
  <w:endnote w:type="continuationNotice" w:id="1">
    <w:p w14:paraId="38D4001C" w14:textId="77777777" w:rsidR="001A65FE" w:rsidRDefault="001A6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F1118" w14:textId="77777777" w:rsidR="001A65FE" w:rsidRDefault="001A65FE">
      <w:r>
        <w:separator/>
      </w:r>
    </w:p>
  </w:footnote>
  <w:footnote w:type="continuationSeparator" w:id="0">
    <w:p w14:paraId="1D975DBA" w14:textId="77777777" w:rsidR="001A65FE" w:rsidRDefault="001A65FE">
      <w:r>
        <w:continuationSeparator/>
      </w:r>
    </w:p>
  </w:footnote>
  <w:footnote w:type="continuationNotice" w:id="1">
    <w:p w14:paraId="5D94E4BA" w14:textId="77777777" w:rsidR="001A65FE" w:rsidRDefault="001A65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8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6" w15:restartNumberingAfterBreak="0">
    <w:nsid w:val="40BB000D"/>
    <w:multiLevelType w:val="hybridMultilevel"/>
    <w:tmpl w:val="3D68426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2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43797">
    <w:abstractNumId w:val="18"/>
  </w:num>
  <w:num w:numId="2" w16cid:durableId="927275188">
    <w:abstractNumId w:val="43"/>
  </w:num>
  <w:num w:numId="3" w16cid:durableId="16480452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7151837">
    <w:abstractNumId w:val="13"/>
  </w:num>
  <w:num w:numId="5" w16cid:durableId="146895322">
    <w:abstractNumId w:val="2"/>
  </w:num>
  <w:num w:numId="6" w16cid:durableId="157229407">
    <w:abstractNumId w:val="36"/>
  </w:num>
  <w:num w:numId="7" w16cid:durableId="1609190896">
    <w:abstractNumId w:val="3"/>
  </w:num>
  <w:num w:numId="8" w16cid:durableId="1981808771">
    <w:abstractNumId w:val="24"/>
  </w:num>
  <w:num w:numId="9" w16cid:durableId="958874337">
    <w:abstractNumId w:val="1"/>
  </w:num>
  <w:num w:numId="10" w16cid:durableId="276760629">
    <w:abstractNumId w:val="34"/>
  </w:num>
  <w:num w:numId="11" w16cid:durableId="524945179">
    <w:abstractNumId w:val="38"/>
  </w:num>
  <w:num w:numId="12" w16cid:durableId="1054886697">
    <w:abstractNumId w:val="9"/>
  </w:num>
  <w:num w:numId="13" w16cid:durableId="966741028">
    <w:abstractNumId w:val="17"/>
  </w:num>
  <w:num w:numId="14" w16cid:durableId="1769541941">
    <w:abstractNumId w:val="6"/>
  </w:num>
  <w:num w:numId="15" w16cid:durableId="1362511300">
    <w:abstractNumId w:val="14"/>
  </w:num>
  <w:num w:numId="16" w16cid:durableId="1422067931">
    <w:abstractNumId w:val="30"/>
  </w:num>
  <w:num w:numId="17" w16cid:durableId="320626468">
    <w:abstractNumId w:val="19"/>
  </w:num>
  <w:num w:numId="18" w16cid:durableId="2054191452">
    <w:abstractNumId w:val="8"/>
  </w:num>
  <w:num w:numId="19" w16cid:durableId="2078896489">
    <w:abstractNumId w:val="31"/>
  </w:num>
  <w:num w:numId="20" w16cid:durableId="1807816049">
    <w:abstractNumId w:val="10"/>
  </w:num>
  <w:num w:numId="21" w16cid:durableId="1740441100">
    <w:abstractNumId w:val="5"/>
  </w:num>
  <w:num w:numId="22" w16cid:durableId="1893300180">
    <w:abstractNumId w:val="7"/>
  </w:num>
  <w:num w:numId="23" w16cid:durableId="1282690377">
    <w:abstractNumId w:val="41"/>
  </w:num>
  <w:num w:numId="24" w16cid:durableId="1379745174">
    <w:abstractNumId w:val="4"/>
  </w:num>
  <w:num w:numId="25" w16cid:durableId="1625846561">
    <w:abstractNumId w:val="11"/>
  </w:num>
  <w:num w:numId="26" w16cid:durableId="1032153628">
    <w:abstractNumId w:val="25"/>
  </w:num>
  <w:num w:numId="27" w16cid:durableId="1034235153">
    <w:abstractNumId w:val="39"/>
  </w:num>
  <w:num w:numId="28" w16cid:durableId="1132869383">
    <w:abstractNumId w:val="40"/>
  </w:num>
  <w:num w:numId="29" w16cid:durableId="2100515164">
    <w:abstractNumId w:val="15"/>
  </w:num>
  <w:num w:numId="30" w16cid:durableId="1392968360">
    <w:abstractNumId w:val="42"/>
  </w:num>
  <w:num w:numId="31" w16cid:durableId="1654021258">
    <w:abstractNumId w:val="33"/>
  </w:num>
  <w:num w:numId="32" w16cid:durableId="1416170381">
    <w:abstractNumId w:val="21"/>
  </w:num>
  <w:num w:numId="33" w16cid:durableId="1018970042">
    <w:abstractNumId w:val="37"/>
  </w:num>
  <w:num w:numId="34" w16cid:durableId="1947999808">
    <w:abstractNumId w:val="23"/>
  </w:num>
  <w:num w:numId="35" w16cid:durableId="575021506">
    <w:abstractNumId w:val="20"/>
  </w:num>
  <w:num w:numId="36" w16cid:durableId="1275553817">
    <w:abstractNumId w:val="22"/>
  </w:num>
  <w:num w:numId="37" w16cid:durableId="752622782">
    <w:abstractNumId w:val="32"/>
  </w:num>
  <w:num w:numId="38" w16cid:durableId="2069107755">
    <w:abstractNumId w:val="16"/>
  </w:num>
  <w:num w:numId="39" w16cid:durableId="794756397">
    <w:abstractNumId w:val="12"/>
  </w:num>
  <w:num w:numId="40" w16cid:durableId="1894121782">
    <w:abstractNumId w:val="28"/>
  </w:num>
  <w:num w:numId="41" w16cid:durableId="1520703317">
    <w:abstractNumId w:val="35"/>
  </w:num>
  <w:num w:numId="42" w16cid:durableId="881944562">
    <w:abstractNumId w:val="29"/>
  </w:num>
  <w:num w:numId="43" w16cid:durableId="1481773306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7ED"/>
    <w:rsid w:val="00000ECA"/>
    <w:rsid w:val="00000F2A"/>
    <w:rsid w:val="00000F53"/>
    <w:rsid w:val="00000F9C"/>
    <w:rsid w:val="000011FC"/>
    <w:rsid w:val="00001431"/>
    <w:rsid w:val="00001D14"/>
    <w:rsid w:val="00001FC3"/>
    <w:rsid w:val="00001FE3"/>
    <w:rsid w:val="000021EB"/>
    <w:rsid w:val="00002375"/>
    <w:rsid w:val="00002459"/>
    <w:rsid w:val="0000275A"/>
    <w:rsid w:val="000029A6"/>
    <w:rsid w:val="00003131"/>
    <w:rsid w:val="00003167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87D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7C5"/>
    <w:rsid w:val="00010CD5"/>
    <w:rsid w:val="00010CF1"/>
    <w:rsid w:val="00010E97"/>
    <w:rsid w:val="00010FD1"/>
    <w:rsid w:val="0001166A"/>
    <w:rsid w:val="00011703"/>
    <w:rsid w:val="00011918"/>
    <w:rsid w:val="000124D1"/>
    <w:rsid w:val="00012C2F"/>
    <w:rsid w:val="00012D90"/>
    <w:rsid w:val="00013158"/>
    <w:rsid w:val="0001321B"/>
    <w:rsid w:val="00013435"/>
    <w:rsid w:val="00013633"/>
    <w:rsid w:val="000137FF"/>
    <w:rsid w:val="00013B63"/>
    <w:rsid w:val="00013CE1"/>
    <w:rsid w:val="00013D7E"/>
    <w:rsid w:val="000141F0"/>
    <w:rsid w:val="000147DD"/>
    <w:rsid w:val="00014A2C"/>
    <w:rsid w:val="00014D13"/>
    <w:rsid w:val="00014EEE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48"/>
    <w:rsid w:val="000266AE"/>
    <w:rsid w:val="00026770"/>
    <w:rsid w:val="00026905"/>
    <w:rsid w:val="00026977"/>
    <w:rsid w:val="00026AF7"/>
    <w:rsid w:val="00026E78"/>
    <w:rsid w:val="00026EF9"/>
    <w:rsid w:val="00027333"/>
    <w:rsid w:val="00027413"/>
    <w:rsid w:val="0002753F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519"/>
    <w:rsid w:val="00031BDE"/>
    <w:rsid w:val="00031EDD"/>
    <w:rsid w:val="00032043"/>
    <w:rsid w:val="000321DC"/>
    <w:rsid w:val="00032682"/>
    <w:rsid w:val="0003293A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9D5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1BA1"/>
    <w:rsid w:val="000426B1"/>
    <w:rsid w:val="00042843"/>
    <w:rsid w:val="0004286F"/>
    <w:rsid w:val="00042A8D"/>
    <w:rsid w:val="00042BFC"/>
    <w:rsid w:val="00042D3D"/>
    <w:rsid w:val="000430CF"/>
    <w:rsid w:val="00043703"/>
    <w:rsid w:val="00043850"/>
    <w:rsid w:val="00043C15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5B5B"/>
    <w:rsid w:val="00046505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6AA"/>
    <w:rsid w:val="0005291A"/>
    <w:rsid w:val="00052AE3"/>
    <w:rsid w:val="00052C9B"/>
    <w:rsid w:val="000531A8"/>
    <w:rsid w:val="000532F8"/>
    <w:rsid w:val="000534D5"/>
    <w:rsid w:val="000537CE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AA5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83C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E3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B8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F0D"/>
    <w:rsid w:val="0007747E"/>
    <w:rsid w:val="00077579"/>
    <w:rsid w:val="000776D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190F"/>
    <w:rsid w:val="00082152"/>
    <w:rsid w:val="000825BC"/>
    <w:rsid w:val="000826FF"/>
    <w:rsid w:val="00082794"/>
    <w:rsid w:val="00082A49"/>
    <w:rsid w:val="00082CDB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5861"/>
    <w:rsid w:val="000861D7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421"/>
    <w:rsid w:val="00090573"/>
    <w:rsid w:val="00090586"/>
    <w:rsid w:val="000906BE"/>
    <w:rsid w:val="000908EE"/>
    <w:rsid w:val="00090AAF"/>
    <w:rsid w:val="00090AEC"/>
    <w:rsid w:val="00090E2A"/>
    <w:rsid w:val="00091714"/>
    <w:rsid w:val="00091768"/>
    <w:rsid w:val="00091C08"/>
    <w:rsid w:val="00091E2E"/>
    <w:rsid w:val="000921E3"/>
    <w:rsid w:val="000922A1"/>
    <w:rsid w:val="00092334"/>
    <w:rsid w:val="0009243E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89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EC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9BF"/>
    <w:rsid w:val="000A0CA1"/>
    <w:rsid w:val="000A0E99"/>
    <w:rsid w:val="000A10D0"/>
    <w:rsid w:val="000A13FD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2F80"/>
    <w:rsid w:val="000A310F"/>
    <w:rsid w:val="000A336F"/>
    <w:rsid w:val="000A34D8"/>
    <w:rsid w:val="000A3A3A"/>
    <w:rsid w:val="000A3ACB"/>
    <w:rsid w:val="000A41C8"/>
    <w:rsid w:val="000A4492"/>
    <w:rsid w:val="000A47AC"/>
    <w:rsid w:val="000A48A3"/>
    <w:rsid w:val="000A49DE"/>
    <w:rsid w:val="000A4B74"/>
    <w:rsid w:val="000A52B9"/>
    <w:rsid w:val="000A54DF"/>
    <w:rsid w:val="000A560C"/>
    <w:rsid w:val="000A5618"/>
    <w:rsid w:val="000A5AE2"/>
    <w:rsid w:val="000A5B07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083"/>
    <w:rsid w:val="000B71B6"/>
    <w:rsid w:val="000B7312"/>
    <w:rsid w:val="000B7387"/>
    <w:rsid w:val="000B754B"/>
    <w:rsid w:val="000B76BB"/>
    <w:rsid w:val="000B7934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9ED"/>
    <w:rsid w:val="000C2DE1"/>
    <w:rsid w:val="000C393F"/>
    <w:rsid w:val="000C3987"/>
    <w:rsid w:val="000C3EB8"/>
    <w:rsid w:val="000C3F16"/>
    <w:rsid w:val="000C4035"/>
    <w:rsid w:val="000C44B7"/>
    <w:rsid w:val="000C4962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41C"/>
    <w:rsid w:val="000C673C"/>
    <w:rsid w:val="000C689A"/>
    <w:rsid w:val="000C69F8"/>
    <w:rsid w:val="000C6C96"/>
    <w:rsid w:val="000C6F65"/>
    <w:rsid w:val="000C71D9"/>
    <w:rsid w:val="000C71E8"/>
    <w:rsid w:val="000C7315"/>
    <w:rsid w:val="000C75D2"/>
    <w:rsid w:val="000C7A42"/>
    <w:rsid w:val="000C7C3E"/>
    <w:rsid w:val="000C7EC7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464"/>
    <w:rsid w:val="000D46EE"/>
    <w:rsid w:val="000D4942"/>
    <w:rsid w:val="000D4ABD"/>
    <w:rsid w:val="000D4DE6"/>
    <w:rsid w:val="000D4DFF"/>
    <w:rsid w:val="000D4FD7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4E1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7D4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D9D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45"/>
    <w:rsid w:val="000F21E3"/>
    <w:rsid w:val="000F25AE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7A8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82"/>
    <w:rsid w:val="000F77C9"/>
    <w:rsid w:val="00100097"/>
    <w:rsid w:val="001000E9"/>
    <w:rsid w:val="00100169"/>
    <w:rsid w:val="001001C4"/>
    <w:rsid w:val="0010067A"/>
    <w:rsid w:val="00100756"/>
    <w:rsid w:val="00100880"/>
    <w:rsid w:val="00100CA1"/>
    <w:rsid w:val="00100D29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1D7A"/>
    <w:rsid w:val="00102147"/>
    <w:rsid w:val="001021B6"/>
    <w:rsid w:val="00102354"/>
    <w:rsid w:val="001025A2"/>
    <w:rsid w:val="00102D2E"/>
    <w:rsid w:val="0010341A"/>
    <w:rsid w:val="00103658"/>
    <w:rsid w:val="0010366C"/>
    <w:rsid w:val="00104007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9B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2B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D3F"/>
    <w:rsid w:val="00114E61"/>
    <w:rsid w:val="00114EA7"/>
    <w:rsid w:val="001151B4"/>
    <w:rsid w:val="0011536C"/>
    <w:rsid w:val="001153A7"/>
    <w:rsid w:val="00115716"/>
    <w:rsid w:val="0011584C"/>
    <w:rsid w:val="00115D19"/>
    <w:rsid w:val="0011658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A6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0F7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6A6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700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8D2"/>
    <w:rsid w:val="00140912"/>
    <w:rsid w:val="00140E5E"/>
    <w:rsid w:val="001410F1"/>
    <w:rsid w:val="001411F6"/>
    <w:rsid w:val="00141323"/>
    <w:rsid w:val="001414D7"/>
    <w:rsid w:val="00141708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5BA"/>
    <w:rsid w:val="0014371C"/>
    <w:rsid w:val="00143932"/>
    <w:rsid w:val="00143BC5"/>
    <w:rsid w:val="00143E78"/>
    <w:rsid w:val="00143F70"/>
    <w:rsid w:val="00143FFE"/>
    <w:rsid w:val="001445AA"/>
    <w:rsid w:val="0014471E"/>
    <w:rsid w:val="0014491B"/>
    <w:rsid w:val="00144B17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8D0"/>
    <w:rsid w:val="00147D65"/>
    <w:rsid w:val="00147D91"/>
    <w:rsid w:val="001502A3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7A"/>
    <w:rsid w:val="00156260"/>
    <w:rsid w:val="0015674F"/>
    <w:rsid w:val="00157654"/>
    <w:rsid w:val="0016019C"/>
    <w:rsid w:val="00160674"/>
    <w:rsid w:val="00160786"/>
    <w:rsid w:val="00160E93"/>
    <w:rsid w:val="001610E1"/>
    <w:rsid w:val="001613DF"/>
    <w:rsid w:val="00161455"/>
    <w:rsid w:val="001618A3"/>
    <w:rsid w:val="00161AE6"/>
    <w:rsid w:val="0016207A"/>
    <w:rsid w:val="00162181"/>
    <w:rsid w:val="00162262"/>
    <w:rsid w:val="001627AD"/>
    <w:rsid w:val="00162BD5"/>
    <w:rsid w:val="00162CF1"/>
    <w:rsid w:val="00162F82"/>
    <w:rsid w:val="00162FCB"/>
    <w:rsid w:val="001630E4"/>
    <w:rsid w:val="001630E8"/>
    <w:rsid w:val="001631A9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4E8F"/>
    <w:rsid w:val="00165137"/>
    <w:rsid w:val="0016634F"/>
    <w:rsid w:val="00166938"/>
    <w:rsid w:val="001669F9"/>
    <w:rsid w:val="0016700E"/>
    <w:rsid w:val="0016711A"/>
    <w:rsid w:val="00167531"/>
    <w:rsid w:val="0016764C"/>
    <w:rsid w:val="00167709"/>
    <w:rsid w:val="00167713"/>
    <w:rsid w:val="00170397"/>
    <w:rsid w:val="001703CA"/>
    <w:rsid w:val="0017050B"/>
    <w:rsid w:val="001706E4"/>
    <w:rsid w:val="001708D0"/>
    <w:rsid w:val="00170D14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31F6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5E9"/>
    <w:rsid w:val="001836DF"/>
    <w:rsid w:val="00183CC6"/>
    <w:rsid w:val="00183D8A"/>
    <w:rsid w:val="00183E58"/>
    <w:rsid w:val="00183E8B"/>
    <w:rsid w:val="00183F11"/>
    <w:rsid w:val="001840F5"/>
    <w:rsid w:val="001845F6"/>
    <w:rsid w:val="001847C4"/>
    <w:rsid w:val="001847D0"/>
    <w:rsid w:val="00184BE0"/>
    <w:rsid w:val="00184DAB"/>
    <w:rsid w:val="00184F51"/>
    <w:rsid w:val="00185257"/>
    <w:rsid w:val="00185757"/>
    <w:rsid w:val="00185CD4"/>
    <w:rsid w:val="00185E59"/>
    <w:rsid w:val="00185E97"/>
    <w:rsid w:val="00185F10"/>
    <w:rsid w:val="00186046"/>
    <w:rsid w:val="00186395"/>
    <w:rsid w:val="00186658"/>
    <w:rsid w:val="0018691B"/>
    <w:rsid w:val="00186B4D"/>
    <w:rsid w:val="0018767B"/>
    <w:rsid w:val="00187877"/>
    <w:rsid w:val="001879CB"/>
    <w:rsid w:val="00187CB3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70E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300"/>
    <w:rsid w:val="001A1B6A"/>
    <w:rsid w:val="001A258A"/>
    <w:rsid w:val="001A27F6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5FE"/>
    <w:rsid w:val="001A6756"/>
    <w:rsid w:val="001A690D"/>
    <w:rsid w:val="001A6AFE"/>
    <w:rsid w:val="001A6B75"/>
    <w:rsid w:val="001A6D3B"/>
    <w:rsid w:val="001A6ECF"/>
    <w:rsid w:val="001A6F38"/>
    <w:rsid w:val="001A706D"/>
    <w:rsid w:val="001A71C8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A37"/>
    <w:rsid w:val="001B6B46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9C7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08"/>
    <w:rsid w:val="001D2B3C"/>
    <w:rsid w:val="001D2BB2"/>
    <w:rsid w:val="001D2D1D"/>
    <w:rsid w:val="001D2E6C"/>
    <w:rsid w:val="001D2ECD"/>
    <w:rsid w:val="001D329E"/>
    <w:rsid w:val="001D32E8"/>
    <w:rsid w:val="001D34EC"/>
    <w:rsid w:val="001D37AD"/>
    <w:rsid w:val="001D37B4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CB8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14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CA6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ADC"/>
    <w:rsid w:val="001E6C1B"/>
    <w:rsid w:val="001E6DE6"/>
    <w:rsid w:val="001E6F14"/>
    <w:rsid w:val="001E6FB8"/>
    <w:rsid w:val="001E701A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0F42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3E77"/>
    <w:rsid w:val="001F45E8"/>
    <w:rsid w:val="001F45EF"/>
    <w:rsid w:val="001F4AE1"/>
    <w:rsid w:val="001F4CB5"/>
    <w:rsid w:val="001F4E57"/>
    <w:rsid w:val="001F53A2"/>
    <w:rsid w:val="001F5686"/>
    <w:rsid w:val="001F5AF6"/>
    <w:rsid w:val="001F5C95"/>
    <w:rsid w:val="001F5C9E"/>
    <w:rsid w:val="001F5D0D"/>
    <w:rsid w:val="001F5D30"/>
    <w:rsid w:val="001F5E73"/>
    <w:rsid w:val="001F5ED8"/>
    <w:rsid w:val="001F5F10"/>
    <w:rsid w:val="001F5FB3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99A"/>
    <w:rsid w:val="00200A92"/>
    <w:rsid w:val="00200BF9"/>
    <w:rsid w:val="00200D17"/>
    <w:rsid w:val="002018D7"/>
    <w:rsid w:val="00201C7E"/>
    <w:rsid w:val="00201D85"/>
    <w:rsid w:val="00201DBE"/>
    <w:rsid w:val="0020204C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AC8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7E5"/>
    <w:rsid w:val="0021084D"/>
    <w:rsid w:val="002109D5"/>
    <w:rsid w:val="00210A2E"/>
    <w:rsid w:val="00210C84"/>
    <w:rsid w:val="00210C91"/>
    <w:rsid w:val="00210C94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3FE5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871"/>
    <w:rsid w:val="00216B17"/>
    <w:rsid w:val="00216BBF"/>
    <w:rsid w:val="00216DC4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322"/>
    <w:rsid w:val="00224A9B"/>
    <w:rsid w:val="00224B0A"/>
    <w:rsid w:val="00224C25"/>
    <w:rsid w:val="00224FF9"/>
    <w:rsid w:val="00225398"/>
    <w:rsid w:val="00225F07"/>
    <w:rsid w:val="00225FAF"/>
    <w:rsid w:val="002263D1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DBE"/>
    <w:rsid w:val="00240F76"/>
    <w:rsid w:val="0024103F"/>
    <w:rsid w:val="002413A3"/>
    <w:rsid w:val="002414E8"/>
    <w:rsid w:val="002417EC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3E0A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342"/>
    <w:rsid w:val="00246C52"/>
    <w:rsid w:val="00246EB6"/>
    <w:rsid w:val="00246F09"/>
    <w:rsid w:val="00246F3C"/>
    <w:rsid w:val="00246F99"/>
    <w:rsid w:val="002471AB"/>
    <w:rsid w:val="002472FF"/>
    <w:rsid w:val="002474EB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3B"/>
    <w:rsid w:val="0025587F"/>
    <w:rsid w:val="00255A05"/>
    <w:rsid w:val="00255C71"/>
    <w:rsid w:val="00255EF0"/>
    <w:rsid w:val="00256363"/>
    <w:rsid w:val="0025648C"/>
    <w:rsid w:val="002564F9"/>
    <w:rsid w:val="00256679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B10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82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2D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8FC"/>
    <w:rsid w:val="00280960"/>
    <w:rsid w:val="00280ACC"/>
    <w:rsid w:val="002817B4"/>
    <w:rsid w:val="00281DE9"/>
    <w:rsid w:val="002825CE"/>
    <w:rsid w:val="002826D0"/>
    <w:rsid w:val="002829D3"/>
    <w:rsid w:val="002829E8"/>
    <w:rsid w:val="00282B71"/>
    <w:rsid w:val="00283181"/>
    <w:rsid w:val="002835A5"/>
    <w:rsid w:val="002836DC"/>
    <w:rsid w:val="00283B90"/>
    <w:rsid w:val="00283CC3"/>
    <w:rsid w:val="00283D6B"/>
    <w:rsid w:val="0028423A"/>
    <w:rsid w:val="0028424E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21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5B8"/>
    <w:rsid w:val="00293A4A"/>
    <w:rsid w:val="002943A4"/>
    <w:rsid w:val="002944CA"/>
    <w:rsid w:val="002945A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E5A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A7E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6E0F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1AF6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5D37"/>
    <w:rsid w:val="002B6397"/>
    <w:rsid w:val="002B64FE"/>
    <w:rsid w:val="002B651D"/>
    <w:rsid w:val="002B6593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39C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7F1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C2E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B7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0B0"/>
    <w:rsid w:val="002D745A"/>
    <w:rsid w:val="002D772F"/>
    <w:rsid w:val="002D773A"/>
    <w:rsid w:val="002D7959"/>
    <w:rsid w:val="002D7F1E"/>
    <w:rsid w:val="002E018E"/>
    <w:rsid w:val="002E04F0"/>
    <w:rsid w:val="002E0864"/>
    <w:rsid w:val="002E091E"/>
    <w:rsid w:val="002E0A48"/>
    <w:rsid w:val="002E0CA6"/>
    <w:rsid w:val="002E0D02"/>
    <w:rsid w:val="002E0E94"/>
    <w:rsid w:val="002E0ECF"/>
    <w:rsid w:val="002E169E"/>
    <w:rsid w:val="002E16BC"/>
    <w:rsid w:val="002E1852"/>
    <w:rsid w:val="002E1941"/>
    <w:rsid w:val="002E1A90"/>
    <w:rsid w:val="002E1D0D"/>
    <w:rsid w:val="002E21D5"/>
    <w:rsid w:val="002E251B"/>
    <w:rsid w:val="002E26C3"/>
    <w:rsid w:val="002E2923"/>
    <w:rsid w:val="002E2A27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A06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ADA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20C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633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2EB0"/>
    <w:rsid w:val="0030327E"/>
    <w:rsid w:val="0030361B"/>
    <w:rsid w:val="00303634"/>
    <w:rsid w:val="00303ED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0DBA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48D3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36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4AD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0E2E"/>
    <w:rsid w:val="00331029"/>
    <w:rsid w:val="003316F1"/>
    <w:rsid w:val="00331BCC"/>
    <w:rsid w:val="00331CD3"/>
    <w:rsid w:val="00332158"/>
    <w:rsid w:val="003321C3"/>
    <w:rsid w:val="00332202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0A6"/>
    <w:rsid w:val="00336225"/>
    <w:rsid w:val="00336268"/>
    <w:rsid w:val="0033632E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CDC"/>
    <w:rsid w:val="00340E16"/>
    <w:rsid w:val="00340E58"/>
    <w:rsid w:val="00341087"/>
    <w:rsid w:val="0034119A"/>
    <w:rsid w:val="00341AF6"/>
    <w:rsid w:val="00341CDF"/>
    <w:rsid w:val="00342317"/>
    <w:rsid w:val="0034243C"/>
    <w:rsid w:val="0034246D"/>
    <w:rsid w:val="003426DE"/>
    <w:rsid w:val="00342925"/>
    <w:rsid w:val="0034305B"/>
    <w:rsid w:val="003430B7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2B2"/>
    <w:rsid w:val="00345A35"/>
    <w:rsid w:val="00345C58"/>
    <w:rsid w:val="00345E76"/>
    <w:rsid w:val="003467DC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0BAE"/>
    <w:rsid w:val="0035141D"/>
    <w:rsid w:val="0035180B"/>
    <w:rsid w:val="00351B9A"/>
    <w:rsid w:val="00351C98"/>
    <w:rsid w:val="0035216E"/>
    <w:rsid w:val="00352431"/>
    <w:rsid w:val="0035254F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88"/>
    <w:rsid w:val="00353F9F"/>
    <w:rsid w:val="00354024"/>
    <w:rsid w:val="0035414B"/>
    <w:rsid w:val="003542B7"/>
    <w:rsid w:val="0035488F"/>
    <w:rsid w:val="00354DDE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868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6309"/>
    <w:rsid w:val="00366727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D08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7BC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1A"/>
    <w:rsid w:val="00382238"/>
    <w:rsid w:val="0038232C"/>
    <w:rsid w:val="0038242A"/>
    <w:rsid w:val="00382903"/>
    <w:rsid w:val="00382920"/>
    <w:rsid w:val="00382CE5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14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5B12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D39"/>
    <w:rsid w:val="003A2FE7"/>
    <w:rsid w:val="003A36CA"/>
    <w:rsid w:val="003A3C23"/>
    <w:rsid w:val="003A425A"/>
    <w:rsid w:val="003A42BB"/>
    <w:rsid w:val="003A435A"/>
    <w:rsid w:val="003A45FB"/>
    <w:rsid w:val="003A48FC"/>
    <w:rsid w:val="003A4D2D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A78AB"/>
    <w:rsid w:val="003B028F"/>
    <w:rsid w:val="003B0299"/>
    <w:rsid w:val="003B058F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002"/>
    <w:rsid w:val="003B21B1"/>
    <w:rsid w:val="003B2295"/>
    <w:rsid w:val="003B2B79"/>
    <w:rsid w:val="003B2B7D"/>
    <w:rsid w:val="003B3141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5E9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DED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3"/>
    <w:rsid w:val="003C009A"/>
    <w:rsid w:val="003C0242"/>
    <w:rsid w:val="003C03D5"/>
    <w:rsid w:val="003C04E2"/>
    <w:rsid w:val="003C07D7"/>
    <w:rsid w:val="003C0985"/>
    <w:rsid w:val="003C0B22"/>
    <w:rsid w:val="003C0D37"/>
    <w:rsid w:val="003C150A"/>
    <w:rsid w:val="003C167D"/>
    <w:rsid w:val="003C1EC9"/>
    <w:rsid w:val="003C226A"/>
    <w:rsid w:val="003C270B"/>
    <w:rsid w:val="003C2C9D"/>
    <w:rsid w:val="003C2EF6"/>
    <w:rsid w:val="003C30C6"/>
    <w:rsid w:val="003C3B73"/>
    <w:rsid w:val="003C3DB9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BD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445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A9E"/>
    <w:rsid w:val="003E0AD0"/>
    <w:rsid w:val="003E0ADB"/>
    <w:rsid w:val="003E0B03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91"/>
    <w:rsid w:val="003E2CCC"/>
    <w:rsid w:val="003E2EB5"/>
    <w:rsid w:val="003E2F9A"/>
    <w:rsid w:val="003E34E1"/>
    <w:rsid w:val="003E3524"/>
    <w:rsid w:val="003E365E"/>
    <w:rsid w:val="003E3C5B"/>
    <w:rsid w:val="003E3D11"/>
    <w:rsid w:val="003E40C9"/>
    <w:rsid w:val="003E4155"/>
    <w:rsid w:val="003E43E9"/>
    <w:rsid w:val="003E4CDB"/>
    <w:rsid w:val="003E52EB"/>
    <w:rsid w:val="003E61AF"/>
    <w:rsid w:val="003E6271"/>
    <w:rsid w:val="003E6592"/>
    <w:rsid w:val="003E6928"/>
    <w:rsid w:val="003E6D14"/>
    <w:rsid w:val="003E703E"/>
    <w:rsid w:val="003E70AF"/>
    <w:rsid w:val="003E72EB"/>
    <w:rsid w:val="003E73BC"/>
    <w:rsid w:val="003E7A07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93F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662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84D"/>
    <w:rsid w:val="00402F2C"/>
    <w:rsid w:val="00402FEC"/>
    <w:rsid w:val="0040303D"/>
    <w:rsid w:val="0040322B"/>
    <w:rsid w:val="004032B9"/>
    <w:rsid w:val="0040379F"/>
    <w:rsid w:val="00403805"/>
    <w:rsid w:val="00403824"/>
    <w:rsid w:val="00403F25"/>
    <w:rsid w:val="004048B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1C9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981"/>
    <w:rsid w:val="00412B1D"/>
    <w:rsid w:val="00412DBE"/>
    <w:rsid w:val="00412F8D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5FD9"/>
    <w:rsid w:val="0041616C"/>
    <w:rsid w:val="004163E6"/>
    <w:rsid w:val="00416468"/>
    <w:rsid w:val="00416583"/>
    <w:rsid w:val="00416A66"/>
    <w:rsid w:val="00416DCB"/>
    <w:rsid w:val="00417372"/>
    <w:rsid w:val="00417399"/>
    <w:rsid w:val="00417435"/>
    <w:rsid w:val="004175BF"/>
    <w:rsid w:val="00417678"/>
    <w:rsid w:val="00420126"/>
    <w:rsid w:val="004203CF"/>
    <w:rsid w:val="00420755"/>
    <w:rsid w:val="00420793"/>
    <w:rsid w:val="00420908"/>
    <w:rsid w:val="00420CB7"/>
    <w:rsid w:val="00420F26"/>
    <w:rsid w:val="00421078"/>
    <w:rsid w:val="0042110F"/>
    <w:rsid w:val="004213E8"/>
    <w:rsid w:val="0042156E"/>
    <w:rsid w:val="0042180D"/>
    <w:rsid w:val="00421EC5"/>
    <w:rsid w:val="004222BF"/>
    <w:rsid w:val="004222DD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9F9"/>
    <w:rsid w:val="00425BAC"/>
    <w:rsid w:val="00425C97"/>
    <w:rsid w:val="00425DFD"/>
    <w:rsid w:val="00425FFD"/>
    <w:rsid w:val="004262F8"/>
    <w:rsid w:val="004263E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CF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473"/>
    <w:rsid w:val="004425C2"/>
    <w:rsid w:val="00442824"/>
    <w:rsid w:val="00442FFB"/>
    <w:rsid w:val="004430FD"/>
    <w:rsid w:val="00443AAC"/>
    <w:rsid w:val="00443CDE"/>
    <w:rsid w:val="00443EB0"/>
    <w:rsid w:val="00443F64"/>
    <w:rsid w:val="004442A7"/>
    <w:rsid w:val="00444901"/>
    <w:rsid w:val="00444934"/>
    <w:rsid w:val="00444EFC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20D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70A"/>
    <w:rsid w:val="004548E5"/>
    <w:rsid w:val="00454AA7"/>
    <w:rsid w:val="00454F08"/>
    <w:rsid w:val="00454F57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09B"/>
    <w:rsid w:val="00467245"/>
    <w:rsid w:val="00467716"/>
    <w:rsid w:val="004677AA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438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971"/>
    <w:rsid w:val="00476D8B"/>
    <w:rsid w:val="00476EAE"/>
    <w:rsid w:val="00476FC4"/>
    <w:rsid w:val="0047727F"/>
    <w:rsid w:val="004772CB"/>
    <w:rsid w:val="004774C5"/>
    <w:rsid w:val="004775ED"/>
    <w:rsid w:val="004777C7"/>
    <w:rsid w:val="0047796E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5B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A57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8E3"/>
    <w:rsid w:val="00493D08"/>
    <w:rsid w:val="00494722"/>
    <w:rsid w:val="00494743"/>
    <w:rsid w:val="004949AB"/>
    <w:rsid w:val="00494D25"/>
    <w:rsid w:val="00494D43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6C0A"/>
    <w:rsid w:val="0049792C"/>
    <w:rsid w:val="00497A67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1A9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476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BCA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C63"/>
    <w:rsid w:val="004D0D8C"/>
    <w:rsid w:val="004D0E42"/>
    <w:rsid w:val="004D16B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066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567"/>
    <w:rsid w:val="004E06EA"/>
    <w:rsid w:val="004E07E7"/>
    <w:rsid w:val="004E0C71"/>
    <w:rsid w:val="004E0CD0"/>
    <w:rsid w:val="004E1159"/>
    <w:rsid w:val="004E1260"/>
    <w:rsid w:val="004E1CBB"/>
    <w:rsid w:val="004E1D07"/>
    <w:rsid w:val="004E1F73"/>
    <w:rsid w:val="004E209D"/>
    <w:rsid w:val="004E21D3"/>
    <w:rsid w:val="004E2520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B7"/>
    <w:rsid w:val="004E6CEA"/>
    <w:rsid w:val="004E70CB"/>
    <w:rsid w:val="004E7259"/>
    <w:rsid w:val="004E7339"/>
    <w:rsid w:val="004E73DC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21C"/>
    <w:rsid w:val="004F133C"/>
    <w:rsid w:val="004F13D2"/>
    <w:rsid w:val="004F1A00"/>
    <w:rsid w:val="004F1CA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0F10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BCA"/>
    <w:rsid w:val="00502FCA"/>
    <w:rsid w:val="00503104"/>
    <w:rsid w:val="005033B7"/>
    <w:rsid w:val="005035E7"/>
    <w:rsid w:val="005038A7"/>
    <w:rsid w:val="00503B71"/>
    <w:rsid w:val="00503B91"/>
    <w:rsid w:val="00503C88"/>
    <w:rsid w:val="00503E69"/>
    <w:rsid w:val="00503EC2"/>
    <w:rsid w:val="00503FAD"/>
    <w:rsid w:val="00504639"/>
    <w:rsid w:val="005050F8"/>
    <w:rsid w:val="00505190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72B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366"/>
    <w:rsid w:val="0052392C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CA1"/>
    <w:rsid w:val="00525EFB"/>
    <w:rsid w:val="00525F16"/>
    <w:rsid w:val="00525F71"/>
    <w:rsid w:val="00525F83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3DC0"/>
    <w:rsid w:val="00544220"/>
    <w:rsid w:val="00544267"/>
    <w:rsid w:val="00544274"/>
    <w:rsid w:val="00544284"/>
    <w:rsid w:val="005444D2"/>
    <w:rsid w:val="005449D5"/>
    <w:rsid w:val="00544C33"/>
    <w:rsid w:val="0054509A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47C22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3CF"/>
    <w:rsid w:val="005664B5"/>
    <w:rsid w:val="005666AD"/>
    <w:rsid w:val="00566A42"/>
    <w:rsid w:val="00566E05"/>
    <w:rsid w:val="0056719E"/>
    <w:rsid w:val="005676E3"/>
    <w:rsid w:val="00570164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994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47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439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496"/>
    <w:rsid w:val="00584BC5"/>
    <w:rsid w:val="00584E2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337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98A"/>
    <w:rsid w:val="00593D6C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98C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610"/>
    <w:rsid w:val="005A0753"/>
    <w:rsid w:val="005A0CB6"/>
    <w:rsid w:val="005A129E"/>
    <w:rsid w:val="005A1D03"/>
    <w:rsid w:val="005A2174"/>
    <w:rsid w:val="005A2229"/>
    <w:rsid w:val="005A2BB3"/>
    <w:rsid w:val="005A2E7A"/>
    <w:rsid w:val="005A3195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A"/>
    <w:rsid w:val="005A6F14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712"/>
    <w:rsid w:val="005C0904"/>
    <w:rsid w:val="005C09BF"/>
    <w:rsid w:val="005C0D61"/>
    <w:rsid w:val="005C0DDE"/>
    <w:rsid w:val="005C11DA"/>
    <w:rsid w:val="005C1225"/>
    <w:rsid w:val="005C132F"/>
    <w:rsid w:val="005C165D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879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5C10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1E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536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2DE4"/>
    <w:rsid w:val="005F327D"/>
    <w:rsid w:val="005F3357"/>
    <w:rsid w:val="005F369B"/>
    <w:rsid w:val="005F3C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718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04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75"/>
    <w:rsid w:val="006101AC"/>
    <w:rsid w:val="006102C1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905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0F"/>
    <w:rsid w:val="006250F7"/>
    <w:rsid w:val="00625160"/>
    <w:rsid w:val="006253DA"/>
    <w:rsid w:val="00625B24"/>
    <w:rsid w:val="00625C52"/>
    <w:rsid w:val="0062629E"/>
    <w:rsid w:val="0062657C"/>
    <w:rsid w:val="00626C25"/>
    <w:rsid w:val="00626E64"/>
    <w:rsid w:val="00626EFA"/>
    <w:rsid w:val="00627613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1FF0"/>
    <w:rsid w:val="00642499"/>
    <w:rsid w:val="00642602"/>
    <w:rsid w:val="006428FC"/>
    <w:rsid w:val="00642A78"/>
    <w:rsid w:val="00642D10"/>
    <w:rsid w:val="00643769"/>
    <w:rsid w:val="006437A9"/>
    <w:rsid w:val="006438DA"/>
    <w:rsid w:val="00643973"/>
    <w:rsid w:val="0064418E"/>
    <w:rsid w:val="00644200"/>
    <w:rsid w:val="0064428B"/>
    <w:rsid w:val="00644511"/>
    <w:rsid w:val="0064486C"/>
    <w:rsid w:val="00644E60"/>
    <w:rsid w:val="00644FA6"/>
    <w:rsid w:val="0064552C"/>
    <w:rsid w:val="006457B7"/>
    <w:rsid w:val="00645C7B"/>
    <w:rsid w:val="006461EA"/>
    <w:rsid w:val="00646556"/>
    <w:rsid w:val="00646C49"/>
    <w:rsid w:val="00647065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50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34C1"/>
    <w:rsid w:val="0065403E"/>
    <w:rsid w:val="00654346"/>
    <w:rsid w:val="006544F6"/>
    <w:rsid w:val="0065481A"/>
    <w:rsid w:val="00654883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0E4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67E67"/>
    <w:rsid w:val="006704BF"/>
    <w:rsid w:val="00670AAB"/>
    <w:rsid w:val="00670AD6"/>
    <w:rsid w:val="00670ECD"/>
    <w:rsid w:val="00671681"/>
    <w:rsid w:val="00671C8F"/>
    <w:rsid w:val="0067222A"/>
    <w:rsid w:val="00672575"/>
    <w:rsid w:val="0067285E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6C9E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099"/>
    <w:rsid w:val="006819C2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B76"/>
    <w:rsid w:val="00697C2C"/>
    <w:rsid w:val="006A01FA"/>
    <w:rsid w:val="006A0558"/>
    <w:rsid w:val="006A05EF"/>
    <w:rsid w:val="006A0942"/>
    <w:rsid w:val="006A0A34"/>
    <w:rsid w:val="006A18CF"/>
    <w:rsid w:val="006A18DD"/>
    <w:rsid w:val="006A1993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4D65"/>
    <w:rsid w:val="006A5185"/>
    <w:rsid w:val="006A5A45"/>
    <w:rsid w:val="006A5CA3"/>
    <w:rsid w:val="006A5E26"/>
    <w:rsid w:val="006A6426"/>
    <w:rsid w:val="006A6700"/>
    <w:rsid w:val="006A6725"/>
    <w:rsid w:val="006A6A03"/>
    <w:rsid w:val="006A6AFA"/>
    <w:rsid w:val="006A6B69"/>
    <w:rsid w:val="006A6CBB"/>
    <w:rsid w:val="006A752B"/>
    <w:rsid w:val="006A7574"/>
    <w:rsid w:val="006A7604"/>
    <w:rsid w:val="006A7864"/>
    <w:rsid w:val="006A7B14"/>
    <w:rsid w:val="006A7BF2"/>
    <w:rsid w:val="006A7C40"/>
    <w:rsid w:val="006A7FDD"/>
    <w:rsid w:val="006B018A"/>
    <w:rsid w:val="006B0489"/>
    <w:rsid w:val="006B04F2"/>
    <w:rsid w:val="006B05F8"/>
    <w:rsid w:val="006B0920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1F7"/>
    <w:rsid w:val="006B5764"/>
    <w:rsid w:val="006B5B43"/>
    <w:rsid w:val="006B5CDC"/>
    <w:rsid w:val="006B6AD0"/>
    <w:rsid w:val="006B6BA3"/>
    <w:rsid w:val="006B6BF0"/>
    <w:rsid w:val="006B6C95"/>
    <w:rsid w:val="006B6E5B"/>
    <w:rsid w:val="006B725C"/>
    <w:rsid w:val="006B7360"/>
    <w:rsid w:val="006B7473"/>
    <w:rsid w:val="006B7864"/>
    <w:rsid w:val="006B789D"/>
    <w:rsid w:val="006C03B2"/>
    <w:rsid w:val="006C083D"/>
    <w:rsid w:val="006C09DD"/>
    <w:rsid w:val="006C0A1A"/>
    <w:rsid w:val="006C1750"/>
    <w:rsid w:val="006C1B3F"/>
    <w:rsid w:val="006C20C0"/>
    <w:rsid w:val="006C2AD8"/>
    <w:rsid w:val="006C2F89"/>
    <w:rsid w:val="006C32C3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2F1"/>
    <w:rsid w:val="006C5303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5EA"/>
    <w:rsid w:val="006D0A70"/>
    <w:rsid w:val="006D0AD9"/>
    <w:rsid w:val="006D0C15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3B"/>
    <w:rsid w:val="006D2440"/>
    <w:rsid w:val="006D2627"/>
    <w:rsid w:val="006D3042"/>
    <w:rsid w:val="006D312A"/>
    <w:rsid w:val="006D31AF"/>
    <w:rsid w:val="006D31DD"/>
    <w:rsid w:val="006D325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D56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1F50"/>
    <w:rsid w:val="006F2217"/>
    <w:rsid w:val="006F22CB"/>
    <w:rsid w:val="006F251E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2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68F"/>
    <w:rsid w:val="00700F2D"/>
    <w:rsid w:val="007013D0"/>
    <w:rsid w:val="00701493"/>
    <w:rsid w:val="0070177C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5FC"/>
    <w:rsid w:val="007068C4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4F5"/>
    <w:rsid w:val="00710738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3C8"/>
    <w:rsid w:val="0071779B"/>
    <w:rsid w:val="00717839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336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8F2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D5F"/>
    <w:rsid w:val="00733EC2"/>
    <w:rsid w:val="00733F4E"/>
    <w:rsid w:val="0073405A"/>
    <w:rsid w:val="0073497A"/>
    <w:rsid w:val="00734C03"/>
    <w:rsid w:val="007356D0"/>
    <w:rsid w:val="00735A6A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BF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4FD0"/>
    <w:rsid w:val="0075509A"/>
    <w:rsid w:val="00755407"/>
    <w:rsid w:val="00755692"/>
    <w:rsid w:val="007556A5"/>
    <w:rsid w:val="00755B06"/>
    <w:rsid w:val="00755E06"/>
    <w:rsid w:val="0075639D"/>
    <w:rsid w:val="0075646E"/>
    <w:rsid w:val="00756487"/>
    <w:rsid w:val="007564B4"/>
    <w:rsid w:val="007564C6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4E7"/>
    <w:rsid w:val="00761520"/>
    <w:rsid w:val="007619FB"/>
    <w:rsid w:val="00761F2B"/>
    <w:rsid w:val="0076200C"/>
    <w:rsid w:val="007624B0"/>
    <w:rsid w:val="007624B9"/>
    <w:rsid w:val="007625FB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A3"/>
    <w:rsid w:val="007706CC"/>
    <w:rsid w:val="00770BF6"/>
    <w:rsid w:val="00770CEE"/>
    <w:rsid w:val="00771284"/>
    <w:rsid w:val="00771482"/>
    <w:rsid w:val="007718CC"/>
    <w:rsid w:val="007719DC"/>
    <w:rsid w:val="00771B7B"/>
    <w:rsid w:val="007721AD"/>
    <w:rsid w:val="00772ABA"/>
    <w:rsid w:val="00772C63"/>
    <w:rsid w:val="00772C97"/>
    <w:rsid w:val="00772D15"/>
    <w:rsid w:val="00772DC3"/>
    <w:rsid w:val="007733C4"/>
    <w:rsid w:val="007735AE"/>
    <w:rsid w:val="00773EB4"/>
    <w:rsid w:val="007743A1"/>
    <w:rsid w:val="007744EF"/>
    <w:rsid w:val="00774836"/>
    <w:rsid w:val="00774950"/>
    <w:rsid w:val="00774B37"/>
    <w:rsid w:val="00774D9B"/>
    <w:rsid w:val="00774FC3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95"/>
    <w:rsid w:val="007779FC"/>
    <w:rsid w:val="00777CD9"/>
    <w:rsid w:val="00777EE9"/>
    <w:rsid w:val="007800FA"/>
    <w:rsid w:val="00780657"/>
    <w:rsid w:val="007806DC"/>
    <w:rsid w:val="00780980"/>
    <w:rsid w:val="007809E1"/>
    <w:rsid w:val="00780B71"/>
    <w:rsid w:val="00780F0B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8FA"/>
    <w:rsid w:val="00782B9C"/>
    <w:rsid w:val="00782D8A"/>
    <w:rsid w:val="00783171"/>
    <w:rsid w:val="00783315"/>
    <w:rsid w:val="007833C3"/>
    <w:rsid w:val="0078343F"/>
    <w:rsid w:val="00783470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5681"/>
    <w:rsid w:val="007860A0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C8"/>
    <w:rsid w:val="00791ADE"/>
    <w:rsid w:val="00791BEA"/>
    <w:rsid w:val="007926B7"/>
    <w:rsid w:val="00792D54"/>
    <w:rsid w:val="00792DB2"/>
    <w:rsid w:val="00792ECC"/>
    <w:rsid w:val="00792F7F"/>
    <w:rsid w:val="00792FCC"/>
    <w:rsid w:val="00793755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474"/>
    <w:rsid w:val="007A4A07"/>
    <w:rsid w:val="007A4AF1"/>
    <w:rsid w:val="007A4B1D"/>
    <w:rsid w:val="007A4CE5"/>
    <w:rsid w:val="007A5288"/>
    <w:rsid w:val="007A618D"/>
    <w:rsid w:val="007A6333"/>
    <w:rsid w:val="007A6477"/>
    <w:rsid w:val="007A6909"/>
    <w:rsid w:val="007A6DE7"/>
    <w:rsid w:val="007A7051"/>
    <w:rsid w:val="007A75A3"/>
    <w:rsid w:val="007A7A14"/>
    <w:rsid w:val="007B0253"/>
    <w:rsid w:val="007B02DD"/>
    <w:rsid w:val="007B073B"/>
    <w:rsid w:val="007B0865"/>
    <w:rsid w:val="007B0900"/>
    <w:rsid w:val="007B09ED"/>
    <w:rsid w:val="007B0AAA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7A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410"/>
    <w:rsid w:val="007C05DD"/>
    <w:rsid w:val="007C0880"/>
    <w:rsid w:val="007C092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0CB"/>
    <w:rsid w:val="007D020B"/>
    <w:rsid w:val="007D05A6"/>
    <w:rsid w:val="007D0677"/>
    <w:rsid w:val="007D0748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2EF1"/>
    <w:rsid w:val="007D357E"/>
    <w:rsid w:val="007D3889"/>
    <w:rsid w:val="007D39A2"/>
    <w:rsid w:val="007D39D7"/>
    <w:rsid w:val="007D3B0D"/>
    <w:rsid w:val="007D3F34"/>
    <w:rsid w:val="007D425D"/>
    <w:rsid w:val="007D4422"/>
    <w:rsid w:val="007D4569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82B"/>
    <w:rsid w:val="007E0981"/>
    <w:rsid w:val="007E0986"/>
    <w:rsid w:val="007E0C8C"/>
    <w:rsid w:val="007E11F2"/>
    <w:rsid w:val="007E1479"/>
    <w:rsid w:val="007E14E5"/>
    <w:rsid w:val="007E152B"/>
    <w:rsid w:val="007E191F"/>
    <w:rsid w:val="007E1A55"/>
    <w:rsid w:val="007E1CB1"/>
    <w:rsid w:val="007E1D58"/>
    <w:rsid w:val="007E201B"/>
    <w:rsid w:val="007E2052"/>
    <w:rsid w:val="007E2146"/>
    <w:rsid w:val="007E2280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9F3"/>
    <w:rsid w:val="007E5A14"/>
    <w:rsid w:val="007E5B22"/>
    <w:rsid w:val="007E5B27"/>
    <w:rsid w:val="007E5FFD"/>
    <w:rsid w:val="007E666B"/>
    <w:rsid w:val="007E6735"/>
    <w:rsid w:val="007E67F4"/>
    <w:rsid w:val="007E69CC"/>
    <w:rsid w:val="007E6EF1"/>
    <w:rsid w:val="007E70BE"/>
    <w:rsid w:val="007E7473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5E0B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17F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38A"/>
    <w:rsid w:val="00802410"/>
    <w:rsid w:val="00802841"/>
    <w:rsid w:val="00803A19"/>
    <w:rsid w:val="00803E2E"/>
    <w:rsid w:val="00803FAA"/>
    <w:rsid w:val="008041E1"/>
    <w:rsid w:val="00804404"/>
    <w:rsid w:val="00804867"/>
    <w:rsid w:val="00804869"/>
    <w:rsid w:val="0080487F"/>
    <w:rsid w:val="00804A9A"/>
    <w:rsid w:val="00804B2F"/>
    <w:rsid w:val="00804FDF"/>
    <w:rsid w:val="00805018"/>
    <w:rsid w:val="0080536A"/>
    <w:rsid w:val="008054A1"/>
    <w:rsid w:val="0080573D"/>
    <w:rsid w:val="0080623D"/>
    <w:rsid w:val="0080626E"/>
    <w:rsid w:val="0080638C"/>
    <w:rsid w:val="008063E7"/>
    <w:rsid w:val="008068E9"/>
    <w:rsid w:val="00806979"/>
    <w:rsid w:val="0080699F"/>
    <w:rsid w:val="00806BBA"/>
    <w:rsid w:val="00806D29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D6E"/>
    <w:rsid w:val="00811EF6"/>
    <w:rsid w:val="00812204"/>
    <w:rsid w:val="008123D5"/>
    <w:rsid w:val="008124FE"/>
    <w:rsid w:val="008127B0"/>
    <w:rsid w:val="00812C81"/>
    <w:rsid w:val="00813863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AF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255"/>
    <w:rsid w:val="008173A7"/>
    <w:rsid w:val="00817508"/>
    <w:rsid w:val="00817636"/>
    <w:rsid w:val="0081787C"/>
    <w:rsid w:val="00817B8F"/>
    <w:rsid w:val="00817C96"/>
    <w:rsid w:val="00817D2A"/>
    <w:rsid w:val="00817F27"/>
    <w:rsid w:val="0082024C"/>
    <w:rsid w:val="0082048C"/>
    <w:rsid w:val="00820DF1"/>
    <w:rsid w:val="008210DA"/>
    <w:rsid w:val="0082172C"/>
    <w:rsid w:val="00821C95"/>
    <w:rsid w:val="00822541"/>
    <w:rsid w:val="008225A2"/>
    <w:rsid w:val="00823076"/>
    <w:rsid w:val="00823335"/>
    <w:rsid w:val="008234D6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7F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1F8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3B6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9C2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EAB"/>
    <w:rsid w:val="00852F3B"/>
    <w:rsid w:val="0085302A"/>
    <w:rsid w:val="008531B1"/>
    <w:rsid w:val="00853506"/>
    <w:rsid w:val="00853657"/>
    <w:rsid w:val="00853B2A"/>
    <w:rsid w:val="00853B84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655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194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041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906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A57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7B5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1F2"/>
    <w:rsid w:val="00887771"/>
    <w:rsid w:val="00887A19"/>
    <w:rsid w:val="00887A92"/>
    <w:rsid w:val="00887D1B"/>
    <w:rsid w:val="00887DAB"/>
    <w:rsid w:val="0089035C"/>
    <w:rsid w:val="00890447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365"/>
    <w:rsid w:val="008933FD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60CC"/>
    <w:rsid w:val="00896141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793"/>
    <w:rsid w:val="008A0BA6"/>
    <w:rsid w:val="008A0CEF"/>
    <w:rsid w:val="008A0D4A"/>
    <w:rsid w:val="008A111D"/>
    <w:rsid w:val="008A1706"/>
    <w:rsid w:val="008A183C"/>
    <w:rsid w:val="008A18A4"/>
    <w:rsid w:val="008A197B"/>
    <w:rsid w:val="008A1AC3"/>
    <w:rsid w:val="008A1C65"/>
    <w:rsid w:val="008A1C6C"/>
    <w:rsid w:val="008A1C7D"/>
    <w:rsid w:val="008A1D38"/>
    <w:rsid w:val="008A1EA1"/>
    <w:rsid w:val="008A20F7"/>
    <w:rsid w:val="008A24B3"/>
    <w:rsid w:val="008A24BD"/>
    <w:rsid w:val="008A24C2"/>
    <w:rsid w:val="008A2AAE"/>
    <w:rsid w:val="008A2F26"/>
    <w:rsid w:val="008A2F9B"/>
    <w:rsid w:val="008A34B0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021"/>
    <w:rsid w:val="008B535C"/>
    <w:rsid w:val="008B5462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B7DB2"/>
    <w:rsid w:val="008C0192"/>
    <w:rsid w:val="008C0781"/>
    <w:rsid w:val="008C0B9C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2F1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4D2"/>
    <w:rsid w:val="008D189E"/>
    <w:rsid w:val="008D1E23"/>
    <w:rsid w:val="008D2461"/>
    <w:rsid w:val="008D24B4"/>
    <w:rsid w:val="008D27B6"/>
    <w:rsid w:val="008D2D9F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5A0"/>
    <w:rsid w:val="008D469A"/>
    <w:rsid w:val="008D508F"/>
    <w:rsid w:val="008D5140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0E6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086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855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6E64"/>
    <w:rsid w:val="008E7284"/>
    <w:rsid w:val="008E7305"/>
    <w:rsid w:val="008E7DB3"/>
    <w:rsid w:val="008F01AB"/>
    <w:rsid w:val="008F033E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E4C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9A9"/>
    <w:rsid w:val="008F5AA2"/>
    <w:rsid w:val="008F5CC7"/>
    <w:rsid w:val="008F6030"/>
    <w:rsid w:val="008F607A"/>
    <w:rsid w:val="008F6188"/>
    <w:rsid w:val="008F6649"/>
    <w:rsid w:val="008F68E9"/>
    <w:rsid w:val="008F69C4"/>
    <w:rsid w:val="008F6CD0"/>
    <w:rsid w:val="008F6CD1"/>
    <w:rsid w:val="008F7067"/>
    <w:rsid w:val="008F77C3"/>
    <w:rsid w:val="008F7B78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572"/>
    <w:rsid w:val="0090173C"/>
    <w:rsid w:val="009017E2"/>
    <w:rsid w:val="00901845"/>
    <w:rsid w:val="00901926"/>
    <w:rsid w:val="009021BE"/>
    <w:rsid w:val="009022BC"/>
    <w:rsid w:val="009023CF"/>
    <w:rsid w:val="0090252B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1E6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6CF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AFF"/>
    <w:rsid w:val="00920E93"/>
    <w:rsid w:val="00920FE4"/>
    <w:rsid w:val="00921140"/>
    <w:rsid w:val="00921619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90D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2E44"/>
    <w:rsid w:val="0093311E"/>
    <w:rsid w:val="009334E3"/>
    <w:rsid w:val="009335B5"/>
    <w:rsid w:val="0093396F"/>
    <w:rsid w:val="0093398A"/>
    <w:rsid w:val="00933C28"/>
    <w:rsid w:val="00933D61"/>
    <w:rsid w:val="00933DE4"/>
    <w:rsid w:val="00934460"/>
    <w:rsid w:val="0093457F"/>
    <w:rsid w:val="00934D61"/>
    <w:rsid w:val="009355F0"/>
    <w:rsid w:val="009356BA"/>
    <w:rsid w:val="00935B52"/>
    <w:rsid w:val="00935BA8"/>
    <w:rsid w:val="00935E52"/>
    <w:rsid w:val="00935F0D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0FF6"/>
    <w:rsid w:val="0094148B"/>
    <w:rsid w:val="009419E8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75A"/>
    <w:rsid w:val="00944AF4"/>
    <w:rsid w:val="00944B7D"/>
    <w:rsid w:val="00944D49"/>
    <w:rsid w:val="00944D54"/>
    <w:rsid w:val="00944EC4"/>
    <w:rsid w:val="00945070"/>
    <w:rsid w:val="00945337"/>
    <w:rsid w:val="0094567F"/>
    <w:rsid w:val="009457F4"/>
    <w:rsid w:val="00945D81"/>
    <w:rsid w:val="00945E49"/>
    <w:rsid w:val="009462D8"/>
    <w:rsid w:val="00946388"/>
    <w:rsid w:val="009469FE"/>
    <w:rsid w:val="0094760A"/>
    <w:rsid w:val="009477BE"/>
    <w:rsid w:val="00947DB9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02D"/>
    <w:rsid w:val="00953397"/>
    <w:rsid w:val="009534C9"/>
    <w:rsid w:val="00953513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34"/>
    <w:rsid w:val="009555E2"/>
    <w:rsid w:val="009557DF"/>
    <w:rsid w:val="00955A2E"/>
    <w:rsid w:val="00955BF1"/>
    <w:rsid w:val="00955EFB"/>
    <w:rsid w:val="00956101"/>
    <w:rsid w:val="00956383"/>
    <w:rsid w:val="00956526"/>
    <w:rsid w:val="00956555"/>
    <w:rsid w:val="0095682A"/>
    <w:rsid w:val="009569E2"/>
    <w:rsid w:val="00957060"/>
    <w:rsid w:val="00957108"/>
    <w:rsid w:val="009571E6"/>
    <w:rsid w:val="00957487"/>
    <w:rsid w:val="0095771D"/>
    <w:rsid w:val="009579E2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0B9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4E3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14E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B0E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1CB0"/>
    <w:rsid w:val="009822AF"/>
    <w:rsid w:val="009823A3"/>
    <w:rsid w:val="0098253D"/>
    <w:rsid w:val="009827A3"/>
    <w:rsid w:val="009829C5"/>
    <w:rsid w:val="00982AB4"/>
    <w:rsid w:val="00982B3A"/>
    <w:rsid w:val="00982CC6"/>
    <w:rsid w:val="00982E67"/>
    <w:rsid w:val="00983061"/>
    <w:rsid w:val="00983223"/>
    <w:rsid w:val="009835DB"/>
    <w:rsid w:val="0098374B"/>
    <w:rsid w:val="00983756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47D"/>
    <w:rsid w:val="00986956"/>
    <w:rsid w:val="009876A0"/>
    <w:rsid w:val="009879B5"/>
    <w:rsid w:val="009879F4"/>
    <w:rsid w:val="0099050E"/>
    <w:rsid w:val="009907DB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69C"/>
    <w:rsid w:val="0099573B"/>
    <w:rsid w:val="00995DCD"/>
    <w:rsid w:val="00996097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ACA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0EFA"/>
    <w:rsid w:val="009B1B81"/>
    <w:rsid w:val="009B1E40"/>
    <w:rsid w:val="009B2013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2EE"/>
    <w:rsid w:val="009B5821"/>
    <w:rsid w:val="009B591E"/>
    <w:rsid w:val="009B59B0"/>
    <w:rsid w:val="009B5A07"/>
    <w:rsid w:val="009B5A7E"/>
    <w:rsid w:val="009B603D"/>
    <w:rsid w:val="009B616B"/>
    <w:rsid w:val="009B61D3"/>
    <w:rsid w:val="009B68AD"/>
    <w:rsid w:val="009B6C13"/>
    <w:rsid w:val="009B7186"/>
    <w:rsid w:val="009B74CC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82F"/>
    <w:rsid w:val="009C1A35"/>
    <w:rsid w:val="009C1AA6"/>
    <w:rsid w:val="009C1B3C"/>
    <w:rsid w:val="009C1D4B"/>
    <w:rsid w:val="009C1DCD"/>
    <w:rsid w:val="009C1E0C"/>
    <w:rsid w:val="009C20CE"/>
    <w:rsid w:val="009C210C"/>
    <w:rsid w:val="009C2192"/>
    <w:rsid w:val="009C281C"/>
    <w:rsid w:val="009C29E0"/>
    <w:rsid w:val="009C2BB6"/>
    <w:rsid w:val="009C31B7"/>
    <w:rsid w:val="009C36C1"/>
    <w:rsid w:val="009C3A87"/>
    <w:rsid w:val="009C3D88"/>
    <w:rsid w:val="009C3EDC"/>
    <w:rsid w:val="009C3EEC"/>
    <w:rsid w:val="009C4074"/>
    <w:rsid w:val="009C44B9"/>
    <w:rsid w:val="009C4683"/>
    <w:rsid w:val="009C4E08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97B"/>
    <w:rsid w:val="009C7DDE"/>
    <w:rsid w:val="009C7F47"/>
    <w:rsid w:val="009D0222"/>
    <w:rsid w:val="009D0361"/>
    <w:rsid w:val="009D05FD"/>
    <w:rsid w:val="009D0720"/>
    <w:rsid w:val="009D079F"/>
    <w:rsid w:val="009D07D7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364"/>
    <w:rsid w:val="009D5944"/>
    <w:rsid w:val="009D60A4"/>
    <w:rsid w:val="009D610C"/>
    <w:rsid w:val="009D62E7"/>
    <w:rsid w:val="009D697F"/>
    <w:rsid w:val="009D69E5"/>
    <w:rsid w:val="009D6B8A"/>
    <w:rsid w:val="009D71D3"/>
    <w:rsid w:val="009D75A4"/>
    <w:rsid w:val="009D783E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46"/>
    <w:rsid w:val="009E1F70"/>
    <w:rsid w:val="009E1FFC"/>
    <w:rsid w:val="009E244C"/>
    <w:rsid w:val="009E258F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E7D31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888"/>
    <w:rsid w:val="009F4C23"/>
    <w:rsid w:val="009F4F05"/>
    <w:rsid w:val="009F5234"/>
    <w:rsid w:val="009F5457"/>
    <w:rsid w:val="009F55B0"/>
    <w:rsid w:val="009F5606"/>
    <w:rsid w:val="009F57FE"/>
    <w:rsid w:val="009F5CA4"/>
    <w:rsid w:val="009F5DC0"/>
    <w:rsid w:val="009F5E10"/>
    <w:rsid w:val="009F639D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CBD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431"/>
    <w:rsid w:val="00A105DB"/>
    <w:rsid w:val="00A106FE"/>
    <w:rsid w:val="00A10764"/>
    <w:rsid w:val="00A10B48"/>
    <w:rsid w:val="00A10CB4"/>
    <w:rsid w:val="00A10F13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25F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58"/>
    <w:rsid w:val="00A24CCF"/>
    <w:rsid w:val="00A24E0B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848"/>
    <w:rsid w:val="00A33BC8"/>
    <w:rsid w:val="00A33C3D"/>
    <w:rsid w:val="00A33C9E"/>
    <w:rsid w:val="00A344F1"/>
    <w:rsid w:val="00A34D39"/>
    <w:rsid w:val="00A353B8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2BFA"/>
    <w:rsid w:val="00A4339C"/>
    <w:rsid w:val="00A4355D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391"/>
    <w:rsid w:val="00A47430"/>
    <w:rsid w:val="00A4761F"/>
    <w:rsid w:val="00A47728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466"/>
    <w:rsid w:val="00A53552"/>
    <w:rsid w:val="00A53DDA"/>
    <w:rsid w:val="00A544BF"/>
    <w:rsid w:val="00A5461A"/>
    <w:rsid w:val="00A547F9"/>
    <w:rsid w:val="00A54A90"/>
    <w:rsid w:val="00A54D16"/>
    <w:rsid w:val="00A54FBC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14A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8F0"/>
    <w:rsid w:val="00A67A8E"/>
    <w:rsid w:val="00A67AC6"/>
    <w:rsid w:val="00A67DDE"/>
    <w:rsid w:val="00A7028F"/>
    <w:rsid w:val="00A70A35"/>
    <w:rsid w:val="00A7120A"/>
    <w:rsid w:val="00A7141F"/>
    <w:rsid w:val="00A71B0A"/>
    <w:rsid w:val="00A71D6B"/>
    <w:rsid w:val="00A7229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1FBA"/>
    <w:rsid w:val="00A8221B"/>
    <w:rsid w:val="00A82340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6D9"/>
    <w:rsid w:val="00A87C98"/>
    <w:rsid w:val="00A87F0A"/>
    <w:rsid w:val="00A905F1"/>
    <w:rsid w:val="00A90840"/>
    <w:rsid w:val="00A90E27"/>
    <w:rsid w:val="00A90E93"/>
    <w:rsid w:val="00A90F21"/>
    <w:rsid w:val="00A91218"/>
    <w:rsid w:val="00A91469"/>
    <w:rsid w:val="00A9164F"/>
    <w:rsid w:val="00A91F3E"/>
    <w:rsid w:val="00A926B8"/>
    <w:rsid w:val="00A9287D"/>
    <w:rsid w:val="00A92D44"/>
    <w:rsid w:val="00A92F38"/>
    <w:rsid w:val="00A930F9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491"/>
    <w:rsid w:val="00A9571D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114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4B0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021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C34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08A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949"/>
    <w:rsid w:val="00AD0406"/>
    <w:rsid w:val="00AD06C1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61D"/>
    <w:rsid w:val="00AD3BEC"/>
    <w:rsid w:val="00AD3EC6"/>
    <w:rsid w:val="00AD466D"/>
    <w:rsid w:val="00AD48F9"/>
    <w:rsid w:val="00AD514B"/>
    <w:rsid w:val="00AD5352"/>
    <w:rsid w:val="00AD58E2"/>
    <w:rsid w:val="00AD5B9B"/>
    <w:rsid w:val="00AD604F"/>
    <w:rsid w:val="00AD6A52"/>
    <w:rsid w:val="00AD6C38"/>
    <w:rsid w:val="00AD6C7F"/>
    <w:rsid w:val="00AD70C9"/>
    <w:rsid w:val="00AD70D6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CD1"/>
    <w:rsid w:val="00AE2E18"/>
    <w:rsid w:val="00AE3004"/>
    <w:rsid w:val="00AE31B1"/>
    <w:rsid w:val="00AE3211"/>
    <w:rsid w:val="00AE339A"/>
    <w:rsid w:val="00AE3528"/>
    <w:rsid w:val="00AE37C2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155F"/>
    <w:rsid w:val="00AF28B0"/>
    <w:rsid w:val="00AF2C91"/>
    <w:rsid w:val="00AF2DED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061"/>
    <w:rsid w:val="00AF638D"/>
    <w:rsid w:val="00AF63A9"/>
    <w:rsid w:val="00AF6591"/>
    <w:rsid w:val="00AF66F1"/>
    <w:rsid w:val="00AF6AE3"/>
    <w:rsid w:val="00AF6B1B"/>
    <w:rsid w:val="00AF6D6D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88"/>
    <w:rsid w:val="00B023FC"/>
    <w:rsid w:val="00B02599"/>
    <w:rsid w:val="00B02A4C"/>
    <w:rsid w:val="00B03101"/>
    <w:rsid w:val="00B039CE"/>
    <w:rsid w:val="00B03B92"/>
    <w:rsid w:val="00B03D26"/>
    <w:rsid w:val="00B03D38"/>
    <w:rsid w:val="00B03DF5"/>
    <w:rsid w:val="00B04AA4"/>
    <w:rsid w:val="00B04D36"/>
    <w:rsid w:val="00B04E7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E86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35C"/>
    <w:rsid w:val="00B16562"/>
    <w:rsid w:val="00B167A6"/>
    <w:rsid w:val="00B169F8"/>
    <w:rsid w:val="00B16AE9"/>
    <w:rsid w:val="00B16B5F"/>
    <w:rsid w:val="00B16CC3"/>
    <w:rsid w:val="00B16E40"/>
    <w:rsid w:val="00B17268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1F6A"/>
    <w:rsid w:val="00B2251A"/>
    <w:rsid w:val="00B22803"/>
    <w:rsid w:val="00B22BB7"/>
    <w:rsid w:val="00B233A9"/>
    <w:rsid w:val="00B23440"/>
    <w:rsid w:val="00B239CC"/>
    <w:rsid w:val="00B23CC4"/>
    <w:rsid w:val="00B24784"/>
    <w:rsid w:val="00B24C3C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41E"/>
    <w:rsid w:val="00B305C0"/>
    <w:rsid w:val="00B305F9"/>
    <w:rsid w:val="00B307F7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1D2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5FC"/>
    <w:rsid w:val="00B3686D"/>
    <w:rsid w:val="00B36A46"/>
    <w:rsid w:val="00B37121"/>
    <w:rsid w:val="00B37235"/>
    <w:rsid w:val="00B3729C"/>
    <w:rsid w:val="00B37361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217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9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0F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996"/>
    <w:rsid w:val="00B47CEF"/>
    <w:rsid w:val="00B47E6A"/>
    <w:rsid w:val="00B502AF"/>
    <w:rsid w:val="00B502D9"/>
    <w:rsid w:val="00B502E8"/>
    <w:rsid w:val="00B50445"/>
    <w:rsid w:val="00B504F7"/>
    <w:rsid w:val="00B50A64"/>
    <w:rsid w:val="00B50B9F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7D9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7A2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6F4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CD1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8A4"/>
    <w:rsid w:val="00B71A24"/>
    <w:rsid w:val="00B71A5D"/>
    <w:rsid w:val="00B71C48"/>
    <w:rsid w:val="00B72184"/>
    <w:rsid w:val="00B7273B"/>
    <w:rsid w:val="00B727B8"/>
    <w:rsid w:val="00B73209"/>
    <w:rsid w:val="00B73259"/>
    <w:rsid w:val="00B73453"/>
    <w:rsid w:val="00B737C7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001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0B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DA8"/>
    <w:rsid w:val="00B82ED6"/>
    <w:rsid w:val="00B830F7"/>
    <w:rsid w:val="00B8321E"/>
    <w:rsid w:val="00B8326A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176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0E8"/>
    <w:rsid w:val="00B96228"/>
    <w:rsid w:val="00B96313"/>
    <w:rsid w:val="00B963A0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ABF"/>
    <w:rsid w:val="00BA1C20"/>
    <w:rsid w:val="00BA1E0C"/>
    <w:rsid w:val="00BA2620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7E4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768"/>
    <w:rsid w:val="00BB1874"/>
    <w:rsid w:val="00BB1966"/>
    <w:rsid w:val="00BB1B24"/>
    <w:rsid w:val="00BB1C4F"/>
    <w:rsid w:val="00BB1D50"/>
    <w:rsid w:val="00BB1EF7"/>
    <w:rsid w:val="00BB225D"/>
    <w:rsid w:val="00BB238E"/>
    <w:rsid w:val="00BB24F1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0BF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0DFE"/>
    <w:rsid w:val="00BC16BF"/>
    <w:rsid w:val="00BC16C5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C36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75A"/>
    <w:rsid w:val="00BC499E"/>
    <w:rsid w:val="00BC4ADC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BA4"/>
    <w:rsid w:val="00BD3C69"/>
    <w:rsid w:val="00BD3D7A"/>
    <w:rsid w:val="00BD4092"/>
    <w:rsid w:val="00BD4235"/>
    <w:rsid w:val="00BD45AD"/>
    <w:rsid w:val="00BD4A66"/>
    <w:rsid w:val="00BD4F5F"/>
    <w:rsid w:val="00BD5A26"/>
    <w:rsid w:val="00BD5AD5"/>
    <w:rsid w:val="00BD5CD4"/>
    <w:rsid w:val="00BD5D58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7B8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351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BC2"/>
    <w:rsid w:val="00BF0CEB"/>
    <w:rsid w:val="00BF0F15"/>
    <w:rsid w:val="00BF10D2"/>
    <w:rsid w:val="00BF120B"/>
    <w:rsid w:val="00BF1290"/>
    <w:rsid w:val="00BF12B0"/>
    <w:rsid w:val="00BF1309"/>
    <w:rsid w:val="00BF16B1"/>
    <w:rsid w:val="00BF1A29"/>
    <w:rsid w:val="00BF1DF1"/>
    <w:rsid w:val="00BF204A"/>
    <w:rsid w:val="00BF21AD"/>
    <w:rsid w:val="00BF220D"/>
    <w:rsid w:val="00BF2372"/>
    <w:rsid w:val="00BF239F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4BC0"/>
    <w:rsid w:val="00BF56A8"/>
    <w:rsid w:val="00BF60E3"/>
    <w:rsid w:val="00BF61AC"/>
    <w:rsid w:val="00BF6518"/>
    <w:rsid w:val="00BF6C19"/>
    <w:rsid w:val="00BF6E7B"/>
    <w:rsid w:val="00BF6FBF"/>
    <w:rsid w:val="00BF6FFA"/>
    <w:rsid w:val="00BF70A1"/>
    <w:rsid w:val="00BF70F8"/>
    <w:rsid w:val="00BF7300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4E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87A"/>
    <w:rsid w:val="00C11C33"/>
    <w:rsid w:val="00C11C73"/>
    <w:rsid w:val="00C11FE5"/>
    <w:rsid w:val="00C11FF6"/>
    <w:rsid w:val="00C120E0"/>
    <w:rsid w:val="00C1286D"/>
    <w:rsid w:val="00C12E3C"/>
    <w:rsid w:val="00C12EB5"/>
    <w:rsid w:val="00C1311E"/>
    <w:rsid w:val="00C134A1"/>
    <w:rsid w:val="00C13504"/>
    <w:rsid w:val="00C1399B"/>
    <w:rsid w:val="00C13C8A"/>
    <w:rsid w:val="00C13C9C"/>
    <w:rsid w:val="00C13F22"/>
    <w:rsid w:val="00C13F33"/>
    <w:rsid w:val="00C140FE"/>
    <w:rsid w:val="00C1446A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3898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2F04"/>
    <w:rsid w:val="00C33373"/>
    <w:rsid w:val="00C334D8"/>
    <w:rsid w:val="00C338F8"/>
    <w:rsid w:val="00C339DE"/>
    <w:rsid w:val="00C33AA7"/>
    <w:rsid w:val="00C33DCE"/>
    <w:rsid w:val="00C34238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17F"/>
    <w:rsid w:val="00C4740A"/>
    <w:rsid w:val="00C47838"/>
    <w:rsid w:val="00C47AB2"/>
    <w:rsid w:val="00C47AE8"/>
    <w:rsid w:val="00C508B7"/>
    <w:rsid w:val="00C51957"/>
    <w:rsid w:val="00C51A7B"/>
    <w:rsid w:val="00C51D11"/>
    <w:rsid w:val="00C5257E"/>
    <w:rsid w:val="00C5291D"/>
    <w:rsid w:val="00C52A41"/>
    <w:rsid w:val="00C52A73"/>
    <w:rsid w:val="00C531B4"/>
    <w:rsid w:val="00C532F9"/>
    <w:rsid w:val="00C53D13"/>
    <w:rsid w:val="00C53E22"/>
    <w:rsid w:val="00C5430E"/>
    <w:rsid w:val="00C54802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60002"/>
    <w:rsid w:val="00C601EB"/>
    <w:rsid w:val="00C603F8"/>
    <w:rsid w:val="00C60C89"/>
    <w:rsid w:val="00C60EC1"/>
    <w:rsid w:val="00C60FFC"/>
    <w:rsid w:val="00C610F6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E53"/>
    <w:rsid w:val="00C62FB5"/>
    <w:rsid w:val="00C633AB"/>
    <w:rsid w:val="00C6343A"/>
    <w:rsid w:val="00C6396A"/>
    <w:rsid w:val="00C64008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67A9F"/>
    <w:rsid w:val="00C7040D"/>
    <w:rsid w:val="00C70535"/>
    <w:rsid w:val="00C70A15"/>
    <w:rsid w:val="00C70A55"/>
    <w:rsid w:val="00C70B8C"/>
    <w:rsid w:val="00C71468"/>
    <w:rsid w:val="00C719E5"/>
    <w:rsid w:val="00C7238B"/>
    <w:rsid w:val="00C723AF"/>
    <w:rsid w:val="00C723F3"/>
    <w:rsid w:val="00C7251D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8B9"/>
    <w:rsid w:val="00C75970"/>
    <w:rsid w:val="00C75AC4"/>
    <w:rsid w:val="00C75B22"/>
    <w:rsid w:val="00C75C9D"/>
    <w:rsid w:val="00C75ED0"/>
    <w:rsid w:val="00C76485"/>
    <w:rsid w:val="00C769C4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2F61"/>
    <w:rsid w:val="00C8329E"/>
    <w:rsid w:val="00C834A3"/>
    <w:rsid w:val="00C836F2"/>
    <w:rsid w:val="00C838C2"/>
    <w:rsid w:val="00C84332"/>
    <w:rsid w:val="00C85173"/>
    <w:rsid w:val="00C8534D"/>
    <w:rsid w:val="00C8591F"/>
    <w:rsid w:val="00C85FA0"/>
    <w:rsid w:val="00C8624E"/>
    <w:rsid w:val="00C86379"/>
    <w:rsid w:val="00C864DB"/>
    <w:rsid w:val="00C86817"/>
    <w:rsid w:val="00C869B7"/>
    <w:rsid w:val="00C870C8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1B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1A9A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A64"/>
    <w:rsid w:val="00CA3CF5"/>
    <w:rsid w:val="00CA409C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46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4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274"/>
    <w:rsid w:val="00CC4365"/>
    <w:rsid w:val="00CC488C"/>
    <w:rsid w:val="00CC4C5E"/>
    <w:rsid w:val="00CC4C92"/>
    <w:rsid w:val="00CC4CCF"/>
    <w:rsid w:val="00CC4F58"/>
    <w:rsid w:val="00CC4FF9"/>
    <w:rsid w:val="00CC57AE"/>
    <w:rsid w:val="00CC5867"/>
    <w:rsid w:val="00CC5A3D"/>
    <w:rsid w:val="00CC5CA0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608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C29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1AA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37EE"/>
    <w:rsid w:val="00CE436D"/>
    <w:rsid w:val="00CE43D3"/>
    <w:rsid w:val="00CE5086"/>
    <w:rsid w:val="00CE5112"/>
    <w:rsid w:val="00CE5A5B"/>
    <w:rsid w:val="00CE5A7F"/>
    <w:rsid w:val="00CE5D82"/>
    <w:rsid w:val="00CE5E50"/>
    <w:rsid w:val="00CE6613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5CC"/>
    <w:rsid w:val="00CF46E1"/>
    <w:rsid w:val="00CF50A9"/>
    <w:rsid w:val="00CF5445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415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0DC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080D"/>
    <w:rsid w:val="00D1110D"/>
    <w:rsid w:val="00D11152"/>
    <w:rsid w:val="00D1127D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3F1F"/>
    <w:rsid w:val="00D14204"/>
    <w:rsid w:val="00D14E26"/>
    <w:rsid w:val="00D158BE"/>
    <w:rsid w:val="00D15CFC"/>
    <w:rsid w:val="00D15D9D"/>
    <w:rsid w:val="00D15F30"/>
    <w:rsid w:val="00D1624D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9D1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93B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5E1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AFD"/>
    <w:rsid w:val="00D32B6E"/>
    <w:rsid w:val="00D330D2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C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74A"/>
    <w:rsid w:val="00D448BD"/>
    <w:rsid w:val="00D44A5C"/>
    <w:rsid w:val="00D44F94"/>
    <w:rsid w:val="00D453F7"/>
    <w:rsid w:val="00D45489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9F7"/>
    <w:rsid w:val="00D53C63"/>
    <w:rsid w:val="00D54ADA"/>
    <w:rsid w:val="00D54AF7"/>
    <w:rsid w:val="00D54C00"/>
    <w:rsid w:val="00D54C59"/>
    <w:rsid w:val="00D54D88"/>
    <w:rsid w:val="00D55071"/>
    <w:rsid w:val="00D55115"/>
    <w:rsid w:val="00D5521C"/>
    <w:rsid w:val="00D552BA"/>
    <w:rsid w:val="00D553EA"/>
    <w:rsid w:val="00D5547E"/>
    <w:rsid w:val="00D554E6"/>
    <w:rsid w:val="00D55723"/>
    <w:rsid w:val="00D558BC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408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B1F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A48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9A1"/>
    <w:rsid w:val="00D75CD8"/>
    <w:rsid w:val="00D75E85"/>
    <w:rsid w:val="00D761CB"/>
    <w:rsid w:val="00D7641E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98"/>
    <w:rsid w:val="00D820A7"/>
    <w:rsid w:val="00D820F3"/>
    <w:rsid w:val="00D829AC"/>
    <w:rsid w:val="00D82B82"/>
    <w:rsid w:val="00D83401"/>
    <w:rsid w:val="00D83A89"/>
    <w:rsid w:val="00D83DAF"/>
    <w:rsid w:val="00D83F49"/>
    <w:rsid w:val="00D84268"/>
    <w:rsid w:val="00D846C5"/>
    <w:rsid w:val="00D84D27"/>
    <w:rsid w:val="00D84E3E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7AF"/>
    <w:rsid w:val="00DA1C03"/>
    <w:rsid w:val="00DA1CAD"/>
    <w:rsid w:val="00DA1D80"/>
    <w:rsid w:val="00DA2046"/>
    <w:rsid w:val="00DA2129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14B"/>
    <w:rsid w:val="00DA43CA"/>
    <w:rsid w:val="00DA4406"/>
    <w:rsid w:val="00DA46AB"/>
    <w:rsid w:val="00DA4735"/>
    <w:rsid w:val="00DA492A"/>
    <w:rsid w:val="00DA4931"/>
    <w:rsid w:val="00DA4990"/>
    <w:rsid w:val="00DA4B10"/>
    <w:rsid w:val="00DA4C6E"/>
    <w:rsid w:val="00DA4D11"/>
    <w:rsid w:val="00DA50C0"/>
    <w:rsid w:val="00DA57B1"/>
    <w:rsid w:val="00DA58AF"/>
    <w:rsid w:val="00DA5A53"/>
    <w:rsid w:val="00DA5CA9"/>
    <w:rsid w:val="00DA5E7E"/>
    <w:rsid w:val="00DA6185"/>
    <w:rsid w:val="00DA6759"/>
    <w:rsid w:val="00DA6A59"/>
    <w:rsid w:val="00DA6D6B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0791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7B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6C59"/>
    <w:rsid w:val="00DC6C6E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767"/>
    <w:rsid w:val="00DD08E5"/>
    <w:rsid w:val="00DD0C93"/>
    <w:rsid w:val="00DD128A"/>
    <w:rsid w:val="00DD12B1"/>
    <w:rsid w:val="00DD12B5"/>
    <w:rsid w:val="00DD1422"/>
    <w:rsid w:val="00DD15C8"/>
    <w:rsid w:val="00DD1947"/>
    <w:rsid w:val="00DD1A59"/>
    <w:rsid w:val="00DD1ED7"/>
    <w:rsid w:val="00DD20E1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56E"/>
    <w:rsid w:val="00DE183E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940"/>
    <w:rsid w:val="00DE5C25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A86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0F2A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328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1FB4"/>
    <w:rsid w:val="00E125EE"/>
    <w:rsid w:val="00E12775"/>
    <w:rsid w:val="00E127E6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358"/>
    <w:rsid w:val="00E15468"/>
    <w:rsid w:val="00E154A1"/>
    <w:rsid w:val="00E1554C"/>
    <w:rsid w:val="00E15722"/>
    <w:rsid w:val="00E15A4C"/>
    <w:rsid w:val="00E15F08"/>
    <w:rsid w:val="00E15F1F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6FE"/>
    <w:rsid w:val="00E17A78"/>
    <w:rsid w:val="00E17C3F"/>
    <w:rsid w:val="00E17CFB"/>
    <w:rsid w:val="00E17F26"/>
    <w:rsid w:val="00E200ED"/>
    <w:rsid w:val="00E201F4"/>
    <w:rsid w:val="00E202F9"/>
    <w:rsid w:val="00E20530"/>
    <w:rsid w:val="00E205A9"/>
    <w:rsid w:val="00E20661"/>
    <w:rsid w:val="00E206FB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3EE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250"/>
    <w:rsid w:val="00E25347"/>
    <w:rsid w:val="00E257DB"/>
    <w:rsid w:val="00E25B08"/>
    <w:rsid w:val="00E25F49"/>
    <w:rsid w:val="00E2617B"/>
    <w:rsid w:val="00E2690E"/>
    <w:rsid w:val="00E26A24"/>
    <w:rsid w:val="00E26A6A"/>
    <w:rsid w:val="00E272A9"/>
    <w:rsid w:val="00E272C2"/>
    <w:rsid w:val="00E272FE"/>
    <w:rsid w:val="00E27DEB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168"/>
    <w:rsid w:val="00E3445D"/>
    <w:rsid w:val="00E3457A"/>
    <w:rsid w:val="00E34F08"/>
    <w:rsid w:val="00E3506A"/>
    <w:rsid w:val="00E3590F"/>
    <w:rsid w:val="00E35F47"/>
    <w:rsid w:val="00E362BC"/>
    <w:rsid w:val="00E37025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1F06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A6"/>
    <w:rsid w:val="00E448F3"/>
    <w:rsid w:val="00E44C1F"/>
    <w:rsid w:val="00E44E3B"/>
    <w:rsid w:val="00E44F6A"/>
    <w:rsid w:val="00E452D0"/>
    <w:rsid w:val="00E45421"/>
    <w:rsid w:val="00E4577C"/>
    <w:rsid w:val="00E45A07"/>
    <w:rsid w:val="00E45A6F"/>
    <w:rsid w:val="00E45A9D"/>
    <w:rsid w:val="00E45E71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17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5F5A"/>
    <w:rsid w:val="00E566A9"/>
    <w:rsid w:val="00E56897"/>
    <w:rsid w:val="00E5711F"/>
    <w:rsid w:val="00E5719D"/>
    <w:rsid w:val="00E571FE"/>
    <w:rsid w:val="00E5765B"/>
    <w:rsid w:val="00E57A8F"/>
    <w:rsid w:val="00E6000E"/>
    <w:rsid w:val="00E6018D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6ED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3F2"/>
    <w:rsid w:val="00E67551"/>
    <w:rsid w:val="00E676A6"/>
    <w:rsid w:val="00E677D0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864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59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830"/>
    <w:rsid w:val="00E80974"/>
    <w:rsid w:val="00E80B75"/>
    <w:rsid w:val="00E810EC"/>
    <w:rsid w:val="00E81161"/>
    <w:rsid w:val="00E8117B"/>
    <w:rsid w:val="00E81490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AB6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7E8"/>
    <w:rsid w:val="00E86BA9"/>
    <w:rsid w:val="00E86DBF"/>
    <w:rsid w:val="00E86FAF"/>
    <w:rsid w:val="00E87274"/>
    <w:rsid w:val="00E87565"/>
    <w:rsid w:val="00E879F0"/>
    <w:rsid w:val="00E87A83"/>
    <w:rsid w:val="00E87AE6"/>
    <w:rsid w:val="00E87AF8"/>
    <w:rsid w:val="00E87D8E"/>
    <w:rsid w:val="00E87DCE"/>
    <w:rsid w:val="00E900A2"/>
    <w:rsid w:val="00E90199"/>
    <w:rsid w:val="00E9056D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50"/>
    <w:rsid w:val="00E9346A"/>
    <w:rsid w:val="00E93A7A"/>
    <w:rsid w:val="00E93B3D"/>
    <w:rsid w:val="00E93D80"/>
    <w:rsid w:val="00E94038"/>
    <w:rsid w:val="00E942A2"/>
    <w:rsid w:val="00E94307"/>
    <w:rsid w:val="00E9432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3D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458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1C1"/>
    <w:rsid w:val="00EA3A0E"/>
    <w:rsid w:val="00EA3D67"/>
    <w:rsid w:val="00EA3DB9"/>
    <w:rsid w:val="00EA4147"/>
    <w:rsid w:val="00EA4256"/>
    <w:rsid w:val="00EA4581"/>
    <w:rsid w:val="00EA475F"/>
    <w:rsid w:val="00EA4877"/>
    <w:rsid w:val="00EA4A7A"/>
    <w:rsid w:val="00EA4AC2"/>
    <w:rsid w:val="00EA5029"/>
    <w:rsid w:val="00EA5335"/>
    <w:rsid w:val="00EA5E0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657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7C2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AA1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E9B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3C8"/>
    <w:rsid w:val="00EC555C"/>
    <w:rsid w:val="00EC5630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31F"/>
    <w:rsid w:val="00ED1447"/>
    <w:rsid w:val="00ED16A0"/>
    <w:rsid w:val="00ED1757"/>
    <w:rsid w:val="00ED17CE"/>
    <w:rsid w:val="00ED1971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0A8"/>
    <w:rsid w:val="00ED4BEA"/>
    <w:rsid w:val="00ED4FE6"/>
    <w:rsid w:val="00ED5122"/>
    <w:rsid w:val="00ED54F7"/>
    <w:rsid w:val="00ED58F2"/>
    <w:rsid w:val="00ED68A6"/>
    <w:rsid w:val="00ED70A5"/>
    <w:rsid w:val="00ED7140"/>
    <w:rsid w:val="00ED75C2"/>
    <w:rsid w:val="00EE03F1"/>
    <w:rsid w:val="00EE08BC"/>
    <w:rsid w:val="00EE09C8"/>
    <w:rsid w:val="00EE09EA"/>
    <w:rsid w:val="00EE0A49"/>
    <w:rsid w:val="00EE0D29"/>
    <w:rsid w:val="00EE0E09"/>
    <w:rsid w:val="00EE11EC"/>
    <w:rsid w:val="00EE12DA"/>
    <w:rsid w:val="00EE15CA"/>
    <w:rsid w:val="00EE1813"/>
    <w:rsid w:val="00EE18BB"/>
    <w:rsid w:val="00EE19F0"/>
    <w:rsid w:val="00EE1CDA"/>
    <w:rsid w:val="00EE24B7"/>
    <w:rsid w:val="00EE2AAB"/>
    <w:rsid w:val="00EE2B75"/>
    <w:rsid w:val="00EE2C45"/>
    <w:rsid w:val="00EE2CC3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B72"/>
    <w:rsid w:val="00EF0D8F"/>
    <w:rsid w:val="00EF0E50"/>
    <w:rsid w:val="00EF0EC6"/>
    <w:rsid w:val="00EF118F"/>
    <w:rsid w:val="00EF11CB"/>
    <w:rsid w:val="00EF1A4F"/>
    <w:rsid w:val="00EF20FD"/>
    <w:rsid w:val="00EF24B5"/>
    <w:rsid w:val="00EF2786"/>
    <w:rsid w:val="00EF2970"/>
    <w:rsid w:val="00EF2C3D"/>
    <w:rsid w:val="00EF314C"/>
    <w:rsid w:val="00EF32A3"/>
    <w:rsid w:val="00EF34CD"/>
    <w:rsid w:val="00EF39A6"/>
    <w:rsid w:val="00EF3A28"/>
    <w:rsid w:val="00EF3A3D"/>
    <w:rsid w:val="00EF3A4A"/>
    <w:rsid w:val="00EF3D43"/>
    <w:rsid w:val="00EF3DFF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40C"/>
    <w:rsid w:val="00EF68E7"/>
    <w:rsid w:val="00EF6EF5"/>
    <w:rsid w:val="00EF6F55"/>
    <w:rsid w:val="00EF7194"/>
    <w:rsid w:val="00EF73AB"/>
    <w:rsid w:val="00EF744E"/>
    <w:rsid w:val="00EF74AB"/>
    <w:rsid w:val="00EF7614"/>
    <w:rsid w:val="00EF7878"/>
    <w:rsid w:val="00EF7DD6"/>
    <w:rsid w:val="00EF7E34"/>
    <w:rsid w:val="00F000F0"/>
    <w:rsid w:val="00F00180"/>
    <w:rsid w:val="00F005B5"/>
    <w:rsid w:val="00F00608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038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91"/>
    <w:rsid w:val="00F057AA"/>
    <w:rsid w:val="00F05BD9"/>
    <w:rsid w:val="00F05EED"/>
    <w:rsid w:val="00F0650D"/>
    <w:rsid w:val="00F06692"/>
    <w:rsid w:val="00F068C1"/>
    <w:rsid w:val="00F06D91"/>
    <w:rsid w:val="00F06F02"/>
    <w:rsid w:val="00F06F1B"/>
    <w:rsid w:val="00F06FBB"/>
    <w:rsid w:val="00F071B3"/>
    <w:rsid w:val="00F07869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575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4EFC"/>
    <w:rsid w:val="00F35181"/>
    <w:rsid w:val="00F3521B"/>
    <w:rsid w:val="00F3524E"/>
    <w:rsid w:val="00F35561"/>
    <w:rsid w:val="00F355F3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112"/>
    <w:rsid w:val="00F4125D"/>
    <w:rsid w:val="00F42373"/>
    <w:rsid w:val="00F42400"/>
    <w:rsid w:val="00F42822"/>
    <w:rsid w:val="00F42910"/>
    <w:rsid w:val="00F42C2B"/>
    <w:rsid w:val="00F43944"/>
    <w:rsid w:val="00F439C5"/>
    <w:rsid w:val="00F43A9A"/>
    <w:rsid w:val="00F43AD1"/>
    <w:rsid w:val="00F43BDB"/>
    <w:rsid w:val="00F44833"/>
    <w:rsid w:val="00F4559E"/>
    <w:rsid w:val="00F465C1"/>
    <w:rsid w:val="00F4678D"/>
    <w:rsid w:val="00F467B0"/>
    <w:rsid w:val="00F46E40"/>
    <w:rsid w:val="00F46EC4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5D3"/>
    <w:rsid w:val="00F548C8"/>
    <w:rsid w:val="00F54FDD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01F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3D38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67F5F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1C5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4E49"/>
    <w:rsid w:val="00F75549"/>
    <w:rsid w:val="00F75554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87"/>
    <w:rsid w:val="00F81F94"/>
    <w:rsid w:val="00F82CD8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AAC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591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288"/>
    <w:rsid w:val="00F95B32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203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18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BB7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1FF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4C08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B7ECD"/>
    <w:rsid w:val="00FC013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4A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176"/>
    <w:rsid w:val="00FC545C"/>
    <w:rsid w:val="00FC553E"/>
    <w:rsid w:val="00FC6143"/>
    <w:rsid w:val="00FC65A0"/>
    <w:rsid w:val="00FC66F3"/>
    <w:rsid w:val="00FC67C8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31EC"/>
    <w:rsid w:val="00FD3905"/>
    <w:rsid w:val="00FD3B8A"/>
    <w:rsid w:val="00FD4051"/>
    <w:rsid w:val="00FD42EA"/>
    <w:rsid w:val="00FD43D6"/>
    <w:rsid w:val="00FD4620"/>
    <w:rsid w:val="00FD48FE"/>
    <w:rsid w:val="00FD4C9D"/>
    <w:rsid w:val="00FD4CC0"/>
    <w:rsid w:val="00FD51C6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3F0"/>
    <w:rsid w:val="00FE26CB"/>
    <w:rsid w:val="00FE2B7B"/>
    <w:rsid w:val="00FE2D32"/>
    <w:rsid w:val="00FE306A"/>
    <w:rsid w:val="00FE3100"/>
    <w:rsid w:val="00FE3439"/>
    <w:rsid w:val="00FE3768"/>
    <w:rsid w:val="00FE37C6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8D7"/>
    <w:rsid w:val="00FE5977"/>
    <w:rsid w:val="00FE59D6"/>
    <w:rsid w:val="00FE5BA0"/>
    <w:rsid w:val="00FE5BDB"/>
    <w:rsid w:val="00FE627C"/>
    <w:rsid w:val="00FE6DA0"/>
    <w:rsid w:val="00FE6DEC"/>
    <w:rsid w:val="00FE6EE9"/>
    <w:rsid w:val="00FE74E2"/>
    <w:rsid w:val="00FE74FC"/>
    <w:rsid w:val="00FE753A"/>
    <w:rsid w:val="00FE761D"/>
    <w:rsid w:val="00FE76FA"/>
    <w:rsid w:val="00FE7C3E"/>
    <w:rsid w:val="00FE7F00"/>
    <w:rsid w:val="00FF0002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D08"/>
    <w:rsid w:val="00FF3F68"/>
    <w:rsid w:val="00FF437C"/>
    <w:rsid w:val="00FF43AF"/>
    <w:rsid w:val="00FF44A2"/>
    <w:rsid w:val="00FF48E0"/>
    <w:rsid w:val="00FF48ED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5F93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table" w:styleId="GridTable4-Accent6">
    <w:name w:val="Grid Table 4 Accent 6"/>
    <w:basedOn w:val="TableNormal"/>
    <w:uiPriority w:val="49"/>
    <w:rsid w:val="007828F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fontstyle21">
    <w:name w:val="fontstyle21"/>
    <w:basedOn w:val="DefaultParagraphFont"/>
    <w:rsid w:val="003B6DE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205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a7bc6c04-a6f3-4b85-abcc-278c78dc556b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55203b47-d1d7-4393-ae6d-8c2601aa5758"/>
    <ds:schemaRef ds:uri="49ad96b0-caf3-4f73-a41a-1bfb2e5a4f18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561EA-BE40-47BA-93B6-E0A7CD78A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1803</Words>
  <Characters>9262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5</cp:revision>
  <cp:lastPrinted>2011-11-09T07:49:00Z</cp:lastPrinted>
  <dcterms:created xsi:type="dcterms:W3CDTF">2023-09-29T21:28:00Z</dcterms:created>
  <dcterms:modified xsi:type="dcterms:W3CDTF">2023-09-29T21:43:00Z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</Properties>
</file>