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1706" w14:textId="27A668E4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6F4284">
        <w:rPr>
          <w:rFonts w:ascii="Arial" w:eastAsia="Batang" w:hAnsi="Arial" w:cs="Arial"/>
          <w:b/>
          <w:bCs/>
          <w:sz w:val="24"/>
          <w:szCs w:val="24"/>
          <w:lang w:eastAsia="en-US"/>
        </w:rPr>
        <w:t>bis-e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1412AE" w:rsidRPr="001412AE">
        <w:rPr>
          <w:rFonts w:ascii="Arial" w:eastAsia="Batang" w:hAnsi="Arial" w:cs="Arial"/>
          <w:b/>
          <w:bCs/>
          <w:sz w:val="24"/>
          <w:szCs w:val="24"/>
          <w:lang w:eastAsia="en-US"/>
        </w:rPr>
        <w:t>R1-2304257</w:t>
      </w:r>
    </w:p>
    <w:p w14:paraId="54B41553" w14:textId="544BE7BC" w:rsidR="00713A3A" w:rsidRPr="00772890" w:rsidRDefault="006F4284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April 17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26</w:t>
      </w:r>
      <w:r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="0098558E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563A3F7D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 xml:space="preserve">LS </w:t>
      </w:r>
      <w:r w:rsidR="006F4284">
        <w:rPr>
          <w:rFonts w:ascii="Arial" w:hAnsi="Arial" w:cs="Arial"/>
          <w:b/>
          <w:sz w:val="22"/>
          <w:szCs w:val="22"/>
        </w:rPr>
        <w:t xml:space="preserve">on </w:t>
      </w:r>
      <w:r w:rsidR="00AB6A31">
        <w:rPr>
          <w:rFonts w:ascii="Arial" w:hAnsi="Arial" w:cs="Arial"/>
          <w:b/>
          <w:sz w:val="22"/>
          <w:szCs w:val="22"/>
        </w:rPr>
        <w:t>MCSt resource (re-)selection</w:t>
      </w:r>
    </w:p>
    <w:p w14:paraId="1ED7B41C" w14:textId="061A05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>
        <w:rPr>
          <w:rFonts w:ascii="Arial" w:hAnsi="Arial" w:cs="Arial"/>
          <w:b/>
          <w:bCs/>
          <w:sz w:val="22"/>
          <w:szCs w:val="22"/>
        </w:rPr>
        <w:t>-</w:t>
      </w:r>
    </w:p>
    <w:p w14:paraId="54256166" w14:textId="4AA0F4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</w:t>
      </w:r>
      <w:r w:rsidR="006F4284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9166DFB" w14:textId="636F52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4284"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44567D2C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AB6A31">
        <w:rPr>
          <w:rFonts w:ascii="Arial" w:hAnsi="Arial" w:cs="Arial"/>
          <w:b/>
          <w:sz w:val="22"/>
          <w:szCs w:val="22"/>
        </w:rPr>
        <w:t>RAN</w:t>
      </w:r>
      <w:r w:rsidR="002D140F" w:rsidRPr="00AB6A31">
        <w:rPr>
          <w:rFonts w:ascii="Arial" w:hAnsi="Arial" w:cs="Arial"/>
          <w:b/>
          <w:sz w:val="22"/>
          <w:szCs w:val="22"/>
        </w:rPr>
        <w:t>1</w:t>
      </w:r>
    </w:p>
    <w:p w14:paraId="2051E932" w14:textId="4A7B1D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AB6A31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7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27504DFB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sz w:val="22"/>
          <w:szCs w:val="22"/>
        </w:rPr>
        <w:t>RAN1 has discussed the following approaches to implement/achieve MCSt for SL-U communication. RAN1 would like to seek RAN2’s opinion on the following questions.</w:t>
      </w:r>
    </w:p>
    <w:p w14:paraId="4ECC5A98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10BC4CD8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sz w:val="22"/>
          <w:szCs w:val="22"/>
        </w:rPr>
        <w:t>Approach 1: “best effort for multiple TBs”</w:t>
      </w:r>
    </w:p>
    <w:p w14:paraId="22DCA2DB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13DA0">
        <w:rPr>
          <w:rFonts w:asciiTheme="minorHAnsi" w:hAnsiTheme="minorHAnsi" w:cstheme="minorHAnsi"/>
          <w:color w:val="000000"/>
          <w:sz w:val="22"/>
          <w:szCs w:val="22"/>
        </w:rPr>
        <w:t>Step 1: Higher layer triggers L1 resource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selection for one TB with one set of parameters (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pri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remaining PDB,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subCH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rsvp_TX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- R16/17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56081BB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2: L1 report a set of candidate 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single-slot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resource (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bscript"/>
        </w:rPr>
        <w:t>A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according to existing L1 resource allocation procedure - R16/17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25D9210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3: Higher layer selects a set of resources either randomly (R16/17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or according to a consecutive-slots criterion (new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 to achieve MCSt.</w:t>
      </w:r>
    </w:p>
    <w:p w14:paraId="3AB95351" w14:textId="7F25DCA2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4: Repeat Step 1-3 for different TB if required. </w:t>
      </w:r>
    </w:p>
    <w:p w14:paraId="72BE2CA7" w14:textId="77777777" w:rsidR="00AB6A31" w:rsidRPr="00AB6A31" w:rsidRDefault="00AB6A31" w:rsidP="00AB6A31">
      <w:pPr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4C407E5" w14:textId="77777777" w:rsidR="00AB6A31" w:rsidRPr="00AB6A31" w:rsidRDefault="00AB6A31" w:rsidP="00AB6A31">
      <w:pPr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Approach 2: “guarantee MCSt for single TB and best effort for multiple TBs”</w:t>
      </w:r>
    </w:p>
    <w:p w14:paraId="6F6F8E2A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Step 1: Higher layer triggers L1 resource selection for one TB with one set of parameters (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pri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remaining PDB,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s</m:t>
            </m:r>
            <w:proofErr w:type="spellStart"/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ubCH</m:t>
            </m:r>
            <w:proofErr w:type="spellEnd"/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rsvp_TX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 + “number of slots for MCSt” which could be derived based on CAPC of the logical channel/TB or other means.</w:t>
      </w:r>
    </w:p>
    <w:p w14:paraId="25ADE762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2: L1 report a set of candidate 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multi-slot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resource (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bscript"/>
        </w:rPr>
        <w:t>A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 according to most of the existing L1 resource allocation procedure (FFS: RSRP calculation / threshold may need to change)</w:t>
      </w:r>
    </w:p>
    <w:p w14:paraId="1B92537A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3: Higher layer selects a candidate multi-slot resource either randomly (R16/17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or according to a consecutive-slots criterion (new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behavior</w:t>
      </w:r>
      <w:proofErr w:type="spellEnd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57991DA0" w14:textId="6A8E1C59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Step 4: Repeat Step 1-3 for different TB if required. </w:t>
      </w:r>
    </w:p>
    <w:p w14:paraId="281266B5" w14:textId="77777777" w:rsidR="00AB6A31" w:rsidRPr="00AB6A31" w:rsidRDefault="00AB6A31" w:rsidP="00AB6A31">
      <w:pPr>
        <w:spacing w:after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4FAF097" w14:textId="77777777" w:rsidR="00AB6A31" w:rsidRPr="00AB6A31" w:rsidRDefault="00AB6A31" w:rsidP="00AB6A31">
      <w:pPr>
        <w:spacing w:after="0" w:line="252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Approach 3: “guarantee MCSt for multiple TBs”</w:t>
      </w:r>
    </w:p>
    <w:p w14:paraId="09ECAB99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Step 1: Higher layer triggers L1 resource (re-)selection one time for one or multiple TBs with one set of parameters (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pri</m:t>
        </m:r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o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remaining PDB,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L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subCH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m:t>rsvp_TX</m:t>
            </m:r>
          </m:sub>
        </m:sSub>
      </m:oMath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 + “number of slots for MCSt” which could be derived based on CAPC of the multiple </w:t>
      </w:r>
      <w:proofErr w:type="spellStart"/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TBs.</w:t>
      </w:r>
      <w:proofErr w:type="spellEnd"/>
    </w:p>
    <w:p w14:paraId="577FBEC8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Step 2: L1 report a set of candidate multi-slot resource (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bscript"/>
        </w:rPr>
        <w:t>A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 according to most of the existing L1 resource allocation procedure (FFS: RSRP calculation / threshold may need to change)</w:t>
      </w:r>
    </w:p>
    <w:p w14:paraId="5AC6F351" w14:textId="77777777" w:rsidR="00AB6A31" w:rsidRPr="00AB6A31" w:rsidRDefault="00AB6A31" w:rsidP="00AB6A31">
      <w:pPr>
        <w:pStyle w:val="ListParagraph"/>
        <w:numPr>
          <w:ilvl w:val="0"/>
          <w:numId w:val="9"/>
        </w:numPr>
        <w:overflowPunct/>
        <w:adjustRightInd/>
        <w:spacing w:after="0" w:line="252" w:lineRule="auto"/>
        <w:contextualSpacing w:val="0"/>
        <w:jc w:val="both"/>
        <w:textAlignment w:val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Step 3: Higher layer selects transmission resource for the one or multiple TB(s) from the reported set of candidate multi-slot resource (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S</w:t>
      </w:r>
      <w:r w:rsidRPr="00AB6A31">
        <w:rPr>
          <w:rFonts w:asciiTheme="minorHAnsi" w:hAnsiTheme="minorHAnsi" w:cstheme="minorHAnsi"/>
          <w:i/>
          <w:iCs/>
          <w:color w:val="000000" w:themeColor="text1"/>
          <w:sz w:val="22"/>
          <w:szCs w:val="22"/>
          <w:vertAlign w:val="subscript"/>
        </w:rPr>
        <w:t>A</w:t>
      </w:r>
      <w:r w:rsidRPr="00AB6A31">
        <w:rPr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1D716383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22036073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>Question 1 (for Approach 1/ Approach 2):</w:t>
      </w:r>
      <w:r w:rsidRPr="00F13DA0">
        <w:rPr>
          <w:rFonts w:asciiTheme="minorHAnsi" w:hAnsiTheme="minorHAnsi" w:cstheme="minorHAnsi"/>
          <w:sz w:val="22"/>
          <w:szCs w:val="22"/>
        </w:rPr>
        <w:t xml:space="preserve"> feasibility of selecting the resource for a single TB in MAC layer (single-slot under Approach 1, multi-slot under Approach 2) with the principle of “concatenating” across separate resource selection triggers (across TBs)</w:t>
      </w:r>
    </w:p>
    <w:p w14:paraId="7697D6AB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3A13557C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 xml:space="preserve">Question 2 (for Approach 3): </w:t>
      </w:r>
      <w:r w:rsidRPr="00F13DA0">
        <w:rPr>
          <w:rFonts w:asciiTheme="minorHAnsi" w:hAnsiTheme="minorHAnsi" w:cstheme="minorHAnsi"/>
          <w:sz w:val="22"/>
          <w:szCs w:val="22"/>
        </w:rPr>
        <w:t>feasibility of triggering the resource selection procedures for multiple SL processes at the same time</w:t>
      </w:r>
    </w:p>
    <w:p w14:paraId="12C3372A" w14:textId="77777777" w:rsidR="00AB6A31" w:rsidRPr="00F13DA0" w:rsidRDefault="00AB6A31" w:rsidP="00AB6A31">
      <w:pPr>
        <w:spacing w:after="0"/>
        <w:rPr>
          <w:rFonts w:asciiTheme="minorHAnsi" w:hAnsiTheme="minorHAnsi" w:cstheme="minorHAnsi"/>
          <w:sz w:val="22"/>
          <w:szCs w:val="22"/>
        </w:rPr>
      </w:pPr>
    </w:p>
    <w:p w14:paraId="0ED4A6BE" w14:textId="6627F3D0" w:rsidR="00843390" w:rsidRDefault="00AB6A31" w:rsidP="00AB6A31">
      <w:pPr>
        <w:spacing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13DA0">
        <w:rPr>
          <w:rFonts w:asciiTheme="minorHAnsi" w:hAnsiTheme="minorHAnsi" w:cstheme="minorHAnsi"/>
          <w:b/>
          <w:bCs/>
          <w:sz w:val="22"/>
          <w:szCs w:val="22"/>
        </w:rPr>
        <w:t>Question 3 (Approach 2/ Approach 3):</w:t>
      </w:r>
      <w:r w:rsidRPr="00F13DA0">
        <w:rPr>
          <w:rFonts w:asciiTheme="minorHAnsi" w:hAnsiTheme="minorHAnsi" w:cstheme="minorHAnsi"/>
          <w:sz w:val="22"/>
          <w:szCs w:val="22"/>
        </w:rPr>
        <w:t xml:space="preserve"> feasibility of providing a new parameter “number of slots for MCSt” to L1 when triggering resource (re-)selection for MCSt</w:t>
      </w:r>
    </w:p>
    <w:p w14:paraId="38F5DD75" w14:textId="77777777" w:rsidR="00AB6A31" w:rsidRDefault="00AB6A31" w:rsidP="00AB6A31">
      <w:pPr>
        <w:spacing w:after="12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89D924" w14:textId="77777777" w:rsidR="00AB6A31" w:rsidRPr="00AB6A31" w:rsidRDefault="00AB6A31" w:rsidP="00AB6A31">
      <w:pPr>
        <w:spacing w:after="120" w:line="259" w:lineRule="auto"/>
        <w:jc w:val="both"/>
        <w:rPr>
          <w:rFonts w:ascii="Arial" w:eastAsia="SimSun" w:hAnsi="Arial" w:cs="Arial"/>
          <w:color w:val="000000" w:themeColor="text1"/>
          <w:lang w:val="en-US" w:eastAsia="zh-CN"/>
        </w:rPr>
      </w:pPr>
    </w:p>
    <w:p w14:paraId="6C86753F" w14:textId="77777777" w:rsidR="002D140F" w:rsidRPr="00AB6A31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color w:val="000000" w:themeColor="text1"/>
          <w:lang w:eastAsia="zh-CN"/>
        </w:rPr>
      </w:pPr>
      <w:r w:rsidRPr="00AB6A31">
        <w:rPr>
          <w:rFonts w:ascii="Arial" w:eastAsia="SimSun" w:hAnsi="Arial" w:cs="Arial"/>
          <w:b/>
          <w:color w:val="000000" w:themeColor="text1"/>
          <w:lang w:eastAsia="zh-CN"/>
        </w:rPr>
        <w:t>2. Actions:</w:t>
      </w:r>
    </w:p>
    <w:p w14:paraId="7D4CE51F" w14:textId="05B0D6DE" w:rsidR="002D140F" w:rsidRPr="00AB6A31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color w:val="000000" w:themeColor="text1"/>
          <w:lang w:eastAsia="zh-CN"/>
        </w:rPr>
      </w:pPr>
      <w:r w:rsidRPr="00AB6A31">
        <w:rPr>
          <w:rFonts w:ascii="Arial" w:eastAsia="SimSun" w:hAnsi="Arial" w:cs="Arial"/>
          <w:b/>
          <w:bCs/>
          <w:color w:val="000000" w:themeColor="text1"/>
          <w:lang w:eastAsia="zh-CN"/>
        </w:rPr>
        <w:t xml:space="preserve">To </w:t>
      </w:r>
      <w:r w:rsidRPr="00AB6A31">
        <w:rPr>
          <w:rFonts w:ascii="Arial" w:eastAsia="SimSun" w:hAnsi="Arial" w:cs="Arial" w:hint="eastAsia"/>
          <w:b/>
          <w:bCs/>
          <w:color w:val="000000" w:themeColor="text1"/>
          <w:lang w:eastAsia="zh-CN"/>
        </w:rPr>
        <w:t>RAN</w:t>
      </w:r>
      <w:r w:rsidR="00AB6A31" w:rsidRPr="00AB6A31">
        <w:rPr>
          <w:rFonts w:ascii="Arial" w:eastAsia="SimSun" w:hAnsi="Arial" w:cs="Arial"/>
          <w:b/>
          <w:bCs/>
          <w:color w:val="000000" w:themeColor="text1"/>
          <w:lang w:eastAsia="zh-CN"/>
        </w:rPr>
        <w:t>2</w:t>
      </w:r>
      <w:r w:rsidRPr="00AB6A31">
        <w:rPr>
          <w:rFonts w:ascii="Arial" w:eastAsia="SimSun" w:hAnsi="Arial" w:cs="Arial" w:hint="eastAsia"/>
          <w:bCs/>
          <w:color w:val="000000" w:themeColor="text1"/>
          <w:lang w:eastAsia="zh-CN"/>
        </w:rPr>
        <w:t>:</w:t>
      </w:r>
      <w:r w:rsidRPr="00AB6A31">
        <w:rPr>
          <w:rFonts w:ascii="Arial" w:eastAsia="SimSun" w:hAnsi="Arial" w:cs="Arial"/>
          <w:bCs/>
          <w:color w:val="000000" w:themeColor="text1"/>
          <w:lang w:eastAsia="zh-CN"/>
        </w:rPr>
        <w:t xml:space="preserve"> </w:t>
      </w:r>
      <w:r w:rsidR="00271AEF" w:rsidRPr="00271AEF">
        <w:rPr>
          <w:rFonts w:ascii="Arial" w:eastAsia="SimSun" w:hAnsi="Arial" w:cs="Arial"/>
          <w:bCs/>
          <w:color w:val="000000" w:themeColor="text1"/>
          <w:lang w:eastAsia="zh-CN"/>
        </w:rPr>
        <w:t>RAN1 respectfully asks RAN2 to provide an answer to the questions above</w:t>
      </w:r>
      <w:r w:rsidRPr="00AB6A31">
        <w:rPr>
          <w:rFonts w:ascii="Arial" w:eastAsia="SimSun" w:hAnsi="Arial" w:cs="Arial" w:hint="eastAsia"/>
          <w:bCs/>
          <w:color w:val="000000" w:themeColor="text1"/>
          <w:lang w:eastAsia="zh-CN"/>
        </w:rPr>
        <w:t>.</w:t>
      </w:r>
    </w:p>
    <w:bookmarkEnd w:id="7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7C5F83CA" w14:textId="0E13773B" w:rsidR="0098558E" w:rsidRDefault="005344CC" w:rsidP="0098558E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98558E">
        <w:rPr>
          <w:rFonts w:ascii="Arial" w:eastAsia="SimSun" w:hAnsi="Arial" w:cs="Arial"/>
          <w:bCs/>
          <w:lang w:val="en-US" w:eastAsia="zh-CN"/>
        </w:rPr>
        <w:t>3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val="en-US" w:eastAsia="zh-CN"/>
        </w:rPr>
        <w:t>May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98558E">
        <w:rPr>
          <w:rFonts w:ascii="Arial" w:eastAsia="SimSun" w:hAnsi="Arial" w:cs="Arial"/>
          <w:bCs/>
          <w:lang w:val="en-US" w:eastAsia="zh-CN"/>
        </w:rPr>
        <w:t>22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98558E">
        <w:rPr>
          <w:rFonts w:ascii="Arial" w:eastAsia="SimSun" w:hAnsi="Arial" w:cs="Arial"/>
          <w:bCs/>
          <w:lang w:val="en-US" w:eastAsia="zh-CN"/>
        </w:rPr>
        <w:t>26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 w:rsidR="002D140F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eastAsia="zh-CN"/>
        </w:rPr>
        <w:t>Incheon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98558E">
        <w:rPr>
          <w:rFonts w:ascii="Arial" w:eastAsia="SimSun" w:hAnsi="Arial" w:cs="Arial"/>
          <w:bCs/>
          <w:lang w:eastAsia="zh-CN"/>
        </w:rPr>
        <w:t>KR</w:t>
      </w:r>
    </w:p>
    <w:p w14:paraId="5377A551" w14:textId="7D4E3762" w:rsidR="006F4284" w:rsidRPr="002D140F" w:rsidRDefault="006F4284" w:rsidP="006F4284">
      <w:pPr>
        <w:tabs>
          <w:tab w:val="left" w:pos="3119"/>
        </w:tabs>
        <w:spacing w:after="120" w:line="259" w:lineRule="auto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Pr="002D140F">
        <w:rPr>
          <w:rFonts w:ascii="Arial" w:eastAsia="SimSun" w:hAnsi="Arial" w:cs="Arial"/>
          <w:bCs/>
          <w:lang w:eastAsia="zh-CN"/>
        </w:rPr>
        <w:t>#1</w:t>
      </w:r>
      <w:r w:rsidRPr="002D140F">
        <w:rPr>
          <w:rFonts w:ascii="Arial" w:eastAsia="SimSun" w:hAnsi="Arial" w:cs="Arial" w:hint="eastAsia"/>
          <w:bCs/>
          <w:lang w:val="en-US" w:eastAsia="zh-CN"/>
        </w:rPr>
        <w:t>1</w:t>
      </w:r>
      <w:r>
        <w:rPr>
          <w:rFonts w:ascii="Arial" w:eastAsia="SimSun" w:hAnsi="Arial" w:cs="Arial"/>
          <w:bCs/>
          <w:lang w:val="en-US" w:eastAsia="zh-CN"/>
        </w:rPr>
        <w:t>4</w:t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 w:rsidRPr="002D140F"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August 21-25,</w:t>
      </w:r>
      <w:r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ab/>
        <w:t>Toulouse, FR</w:t>
      </w:r>
    </w:p>
    <w:sectPr w:rsidR="006F4284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C9DB3" w14:textId="77777777" w:rsidR="007E3B68" w:rsidRDefault="007E3B68">
      <w:pPr>
        <w:spacing w:after="0"/>
      </w:pPr>
      <w:r>
        <w:separator/>
      </w:r>
    </w:p>
  </w:endnote>
  <w:endnote w:type="continuationSeparator" w:id="0">
    <w:p w14:paraId="49EC8BA0" w14:textId="77777777" w:rsidR="007E3B68" w:rsidRDefault="007E3B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44D70" w14:textId="77777777" w:rsidR="007E3B68" w:rsidRDefault="007E3B68">
      <w:pPr>
        <w:spacing w:after="0"/>
      </w:pPr>
      <w:r>
        <w:separator/>
      </w:r>
    </w:p>
  </w:footnote>
  <w:footnote w:type="continuationSeparator" w:id="0">
    <w:p w14:paraId="64695CCE" w14:textId="77777777" w:rsidR="007E3B68" w:rsidRDefault="007E3B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93848">
    <w:abstractNumId w:val="8"/>
  </w:num>
  <w:num w:numId="2" w16cid:durableId="1276669170">
    <w:abstractNumId w:val="7"/>
  </w:num>
  <w:num w:numId="3" w16cid:durableId="1311398207">
    <w:abstractNumId w:val="5"/>
  </w:num>
  <w:num w:numId="4" w16cid:durableId="1636595127">
    <w:abstractNumId w:val="4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6"/>
  </w:num>
  <w:num w:numId="9" w16cid:durableId="59979770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050"/>
    <w:rsid w:val="00036AF0"/>
    <w:rsid w:val="00053480"/>
    <w:rsid w:val="000535F8"/>
    <w:rsid w:val="0008204C"/>
    <w:rsid w:val="0008661E"/>
    <w:rsid w:val="000967EB"/>
    <w:rsid w:val="000C66E2"/>
    <w:rsid w:val="000F3B74"/>
    <w:rsid w:val="000F6242"/>
    <w:rsid w:val="00106510"/>
    <w:rsid w:val="001412AE"/>
    <w:rsid w:val="001418EE"/>
    <w:rsid w:val="001F4B86"/>
    <w:rsid w:val="00214E3A"/>
    <w:rsid w:val="00271AEF"/>
    <w:rsid w:val="002D140F"/>
    <w:rsid w:val="002D5193"/>
    <w:rsid w:val="002F1940"/>
    <w:rsid w:val="00383545"/>
    <w:rsid w:val="003E053D"/>
    <w:rsid w:val="0040456D"/>
    <w:rsid w:val="00433500"/>
    <w:rsid w:val="00433511"/>
    <w:rsid w:val="00433F71"/>
    <w:rsid w:val="00440D43"/>
    <w:rsid w:val="004800D3"/>
    <w:rsid w:val="004A6F3E"/>
    <w:rsid w:val="004E3939"/>
    <w:rsid w:val="004F595F"/>
    <w:rsid w:val="00533949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6F4284"/>
    <w:rsid w:val="00713A3A"/>
    <w:rsid w:val="0074601A"/>
    <w:rsid w:val="00772890"/>
    <w:rsid w:val="007A6AB6"/>
    <w:rsid w:val="007E3B68"/>
    <w:rsid w:val="007F4F92"/>
    <w:rsid w:val="00801761"/>
    <w:rsid w:val="00803502"/>
    <w:rsid w:val="00843390"/>
    <w:rsid w:val="00882E67"/>
    <w:rsid w:val="00886BE0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B578D"/>
    <w:rsid w:val="00AB6A31"/>
    <w:rsid w:val="00AC3BCE"/>
    <w:rsid w:val="00AF0562"/>
    <w:rsid w:val="00AF1DFF"/>
    <w:rsid w:val="00B13898"/>
    <w:rsid w:val="00B97703"/>
    <w:rsid w:val="00BB511C"/>
    <w:rsid w:val="00BC2103"/>
    <w:rsid w:val="00C35703"/>
    <w:rsid w:val="00C77765"/>
    <w:rsid w:val="00C81FE4"/>
    <w:rsid w:val="00CF07D6"/>
    <w:rsid w:val="00CF6087"/>
    <w:rsid w:val="00D072D1"/>
    <w:rsid w:val="00D312B1"/>
    <w:rsid w:val="00D403FF"/>
    <w:rsid w:val="00D96A04"/>
    <w:rsid w:val="00E310FC"/>
    <w:rsid w:val="00E40A81"/>
    <w:rsid w:val="00E4450A"/>
    <w:rsid w:val="00F261B2"/>
    <w:rsid w:val="00F35E37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Kevin Lin</cp:lastModifiedBy>
  <cp:revision>5</cp:revision>
  <cp:lastPrinted>2002-04-23T07:10:00Z</cp:lastPrinted>
  <dcterms:created xsi:type="dcterms:W3CDTF">2023-04-25T03:11:00Z</dcterms:created>
  <dcterms:modified xsi:type="dcterms:W3CDTF">2023-04-27T00:44:00Z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