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7A446CB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42BCA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842BCA">
        <w:rPr>
          <w:rFonts w:cs="Arial"/>
          <w:lang w:eastAsia="ja-JP"/>
        </w:rPr>
        <w:t>112</w:t>
      </w:r>
      <w:r w:rsidR="00BD07BE">
        <w:rPr>
          <w:rFonts w:cs="Arial"/>
          <w:lang w:eastAsia="ja-JP"/>
        </w:rPr>
        <w:t>bis</w:t>
      </w:r>
      <w:r w:rsidR="003727A7">
        <w:rPr>
          <w:rFonts w:cs="Arial"/>
          <w:lang w:eastAsia="ja-JP"/>
        </w:rPr>
        <w:t>-</w:t>
      </w:r>
      <w:r w:rsidR="007E7E50">
        <w:rPr>
          <w:rFonts w:cs="Arial"/>
          <w:lang w:eastAsia="ja-JP"/>
        </w:rPr>
        <w:t>e</w:t>
      </w:r>
      <w:r w:rsidRPr="00863065">
        <w:rPr>
          <w:rFonts w:cs="Arial"/>
        </w:rPr>
        <w:tab/>
      </w:r>
      <w:r w:rsidR="000312B6" w:rsidRPr="000312B6">
        <w:rPr>
          <w:rFonts w:cs="Arial"/>
        </w:rPr>
        <w:t>R1-23</w:t>
      </w:r>
      <w:r w:rsidR="00AC4DEC">
        <w:rPr>
          <w:rFonts w:cs="Arial" w:hint="eastAsia"/>
          <w:lang w:eastAsia="ja-JP"/>
        </w:rPr>
        <w:t>0</w:t>
      </w:r>
      <w:r w:rsidR="00AC4DEC">
        <w:rPr>
          <w:rFonts w:cs="Arial"/>
          <w:lang w:eastAsia="ja-JP"/>
        </w:rPr>
        <w:t>3827</w:t>
      </w:r>
    </w:p>
    <w:p w14:paraId="099E59F1" w14:textId="35067C00" w:rsidR="00DB7D65" w:rsidRDefault="004E502E" w:rsidP="000D559F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842BCA">
        <w:rPr>
          <w:rFonts w:cs="Arial"/>
          <w:lang w:val="en-US" w:eastAsia="ja-JP"/>
        </w:rPr>
        <w:t>7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 w:rsidR="005A299C">
        <w:rPr>
          <w:rFonts w:cs="Arial"/>
          <w:lang w:val="en-US" w:eastAsia="ja-JP"/>
        </w:rPr>
        <w:t>26</w:t>
      </w:r>
      <w:r w:rsidR="005A299C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 w:rsidR="005A299C">
        <w:rPr>
          <w:rFonts w:cs="Arial"/>
          <w:lang w:val="en-US" w:eastAsia="ja-JP"/>
        </w:rPr>
        <w:t>A</w:t>
      </w:r>
      <w:r w:rsidR="007412DF">
        <w:rPr>
          <w:rFonts w:cs="Arial"/>
          <w:lang w:val="en-US" w:eastAsia="ja-JP"/>
        </w:rPr>
        <w:t>pr</w:t>
      </w:r>
      <w:r w:rsidR="00842BCA">
        <w:rPr>
          <w:rFonts w:cs="Arial"/>
          <w:lang w:val="en-US" w:eastAsia="ja-JP"/>
        </w:rPr>
        <w:t xml:space="preserve"> </w:t>
      </w:r>
      <w:r w:rsidR="00C80B82" w:rsidRPr="00802E96">
        <w:rPr>
          <w:rFonts w:cs="Arial"/>
          <w:lang w:val="en-US" w:eastAsia="ja-JP"/>
        </w:rPr>
        <w:t>20</w:t>
      </w:r>
      <w:r w:rsidR="00C80B82">
        <w:rPr>
          <w:rFonts w:cs="Arial" w:hint="eastAsia"/>
          <w:lang w:val="en-US" w:eastAsia="ja-JP"/>
        </w:rPr>
        <w:t>2</w:t>
      </w:r>
      <w:r w:rsidR="00842BCA">
        <w:rPr>
          <w:rFonts w:cs="Arial"/>
          <w:lang w:val="en-US" w:eastAsia="ja-JP"/>
        </w:rPr>
        <w:t>3</w:t>
      </w:r>
    </w:p>
    <w:p w14:paraId="1543624D" w14:textId="0A4C9017" w:rsidR="004E502E" w:rsidRPr="00863065" w:rsidRDefault="004E502E" w:rsidP="000D559F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</w:t>
      </w:r>
      <w:r>
        <w:rPr>
          <w:rFonts w:cs="Arial"/>
          <w:lang w:val="en-US" w:eastAsia="ja-JP"/>
        </w:rPr>
        <w:t>nline</w:t>
      </w:r>
    </w:p>
    <w:p w14:paraId="1AED183E" w14:textId="77777777" w:rsidR="00DB7D65" w:rsidRPr="00842BCA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9241FA6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90FED" w:rsidRPr="00390FED">
        <w:rPr>
          <w:rFonts w:ascii="Arial" w:hAnsi="Arial" w:cs="Arial"/>
          <w:b/>
          <w:sz w:val="24"/>
        </w:rPr>
        <w:t>Discussio</w:t>
      </w:r>
      <w:r w:rsidR="00100EE2">
        <w:rPr>
          <w:rFonts w:ascii="Arial" w:hAnsi="Arial" w:cs="Arial"/>
          <w:b/>
          <w:sz w:val="24"/>
        </w:rPr>
        <w:t>n on XR-specific capacity enhancements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2981ECFD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D2693">
        <w:rPr>
          <w:rFonts w:ascii="Arial" w:hAnsi="Arial" w:cs="Arial"/>
          <w:b/>
          <w:sz w:val="24"/>
          <w:lang w:eastAsia="ja-JP"/>
        </w:rPr>
        <w:t>9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422BC6">
        <w:rPr>
          <w:rFonts w:ascii="Arial" w:hAnsi="Arial" w:cs="Arial"/>
          <w:b/>
          <w:sz w:val="24"/>
          <w:lang w:eastAsia="ja-JP"/>
        </w:rPr>
        <w:t>8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D2693">
        <w:rPr>
          <w:rFonts w:ascii="Arial" w:hAnsi="Arial" w:cs="Arial"/>
          <w:b/>
          <w:sz w:val="24"/>
          <w:lang w:eastAsia="ja-JP"/>
        </w:rPr>
        <w:t>1</w:t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7648E4">
        <w:rPr>
          <w:rFonts w:ascii="Arial" w:hAnsi="Arial" w:cs="Arial"/>
          <w:b/>
          <w:sz w:val="24"/>
          <w:lang w:eastAsia="ja-JP"/>
        </w:rPr>
        <w:tab/>
      </w:r>
      <w:r w:rsidR="009D2693" w:rsidRPr="009D2693">
        <w:rPr>
          <w:rFonts w:ascii="Arial" w:hAnsi="Arial" w:cs="Arial"/>
          <w:b/>
          <w:sz w:val="24"/>
          <w:lang w:eastAsia="ja-JP"/>
        </w:rPr>
        <w:t>XR-specific capacity enhancements</w:t>
      </w:r>
    </w:p>
    <w:p w14:paraId="091736C7" w14:textId="77777777" w:rsidR="009F1C34" w:rsidRDefault="009479FA" w:rsidP="00334C6A">
      <w:pPr>
        <w:pStyle w:val="2"/>
        <w:numPr>
          <w:ilvl w:val="0"/>
          <w:numId w:val="1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D439B30" w14:textId="4A7362F9" w:rsidR="00514625" w:rsidRPr="007A59E8" w:rsidRDefault="00514625" w:rsidP="00334C6A">
      <w:pPr>
        <w:jc w:val="both"/>
        <w:rPr>
          <w:rFonts w:eastAsia="Malgun Gothic"/>
          <w:lang w:eastAsia="ko-KR"/>
        </w:rPr>
      </w:pPr>
      <w:r>
        <w:t>In RAN#9</w:t>
      </w:r>
      <w:r w:rsidR="00EB2848">
        <w:t>9</w:t>
      </w:r>
      <w:r>
        <w:t xml:space="preserve">, </w:t>
      </w:r>
      <w:r w:rsidR="00EB2848">
        <w:t>updated</w:t>
      </w:r>
      <w:r>
        <w:t xml:space="preserve"> </w:t>
      </w:r>
      <w:r w:rsidR="00392949">
        <w:t>WID on</w:t>
      </w:r>
      <w:r>
        <w:t xml:space="preserve"> XR enhancements was approved [1]</w:t>
      </w:r>
      <w:r w:rsidR="00AB69C4">
        <w:t xml:space="preserve">. From RAN1 </w:t>
      </w:r>
      <w:r w:rsidR="00AB69C4" w:rsidRPr="00AB69C4">
        <w:t>perspective</w:t>
      </w:r>
      <w:r w:rsidR="00AB69C4">
        <w:t>,</w:t>
      </w:r>
      <w:r>
        <w:t xml:space="preserve"> </w:t>
      </w:r>
      <w:r>
        <w:rPr>
          <w:lang w:eastAsia="ko-KR"/>
        </w:rPr>
        <w:t>the following ob</w:t>
      </w:r>
      <w:r w:rsidR="00753C15">
        <w:rPr>
          <w:lang w:eastAsia="ko-KR"/>
        </w:rPr>
        <w:t xml:space="preserve">jectives </w:t>
      </w:r>
      <w:r w:rsidR="00CB65B7">
        <w:rPr>
          <w:lang w:eastAsia="ko-KR"/>
        </w:rPr>
        <w:t>we</w:t>
      </w:r>
      <w:r w:rsidR="00753C15">
        <w:rPr>
          <w:lang w:eastAsia="ko-KR"/>
        </w:rPr>
        <w:t>re specified for</w:t>
      </w:r>
      <w:r>
        <w:rPr>
          <w:lang w:eastAsia="ko-KR"/>
        </w:rPr>
        <w:t xml:space="preserve">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2949" w14:paraId="6AD855C1" w14:textId="77777777" w:rsidTr="00325CAA">
        <w:tc>
          <w:tcPr>
            <w:tcW w:w="9629" w:type="dxa"/>
          </w:tcPr>
          <w:p w14:paraId="11610B79" w14:textId="77777777" w:rsidR="00392949" w:rsidRDefault="00392949" w:rsidP="00334C6A">
            <w:pPr>
              <w:jc w:val="both"/>
            </w:pPr>
            <w:r>
              <w:t>Specify the enhancements related to capacity:</w:t>
            </w:r>
          </w:p>
          <w:p w14:paraId="3A12F4BD" w14:textId="77777777" w:rsidR="004C3F1E" w:rsidRPr="007250C6" w:rsidRDefault="004C3F1E" w:rsidP="004C3F1E">
            <w:pPr>
              <w:pStyle w:val="B1"/>
            </w:pPr>
            <w:r w:rsidRPr="007250C6">
              <w:t>-</w:t>
            </w:r>
            <w:r w:rsidRPr="007250C6">
              <w:tab/>
              <w:t>Multiple Configured Grant (CG) PUSCH transmission occasions in a period of a single CG PUSCH configuration (RAN1, RAN2</w:t>
            </w:r>
            <w:proofErr w:type="gramStart"/>
            <w:r w:rsidRPr="007250C6">
              <w:t>);</w:t>
            </w:r>
            <w:proofErr w:type="gramEnd"/>
            <w:r w:rsidRPr="007250C6">
              <w:t xml:space="preserve">  </w:t>
            </w:r>
          </w:p>
          <w:p w14:paraId="1B641DCF" w14:textId="5F2B7C1A" w:rsidR="00392949" w:rsidRDefault="004C3F1E" w:rsidP="00DB6BC8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</w:tc>
      </w:tr>
    </w:tbl>
    <w:p w14:paraId="6D46C798" w14:textId="2A4DD376" w:rsidR="00E3452B" w:rsidRDefault="00287722" w:rsidP="00334C6A">
      <w:pPr>
        <w:spacing w:beforeLines="50" w:before="120"/>
        <w:jc w:val="both"/>
      </w:pPr>
      <w:r>
        <w:t xml:space="preserve">In this contribution, we </w:t>
      </w:r>
      <w:r w:rsidR="002F5620">
        <w:t>provide the discussion</w:t>
      </w:r>
      <w:r>
        <w:t xml:space="preserve"> </w:t>
      </w:r>
      <w:r w:rsidR="00514625" w:rsidRPr="006C5576">
        <w:t xml:space="preserve">on </w:t>
      </w:r>
      <w:r w:rsidR="00390FED">
        <w:t>the potential capacity enhancements for XR</w:t>
      </w:r>
      <w:r w:rsidR="00514625">
        <w:t>.</w:t>
      </w:r>
    </w:p>
    <w:p w14:paraId="5BA29505" w14:textId="77777777" w:rsidR="005852CD" w:rsidRDefault="00C30470" w:rsidP="00334C6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FD0A349" w14:textId="69057141" w:rsidR="00C230B1" w:rsidRDefault="00405468" w:rsidP="00E3452B">
      <w:pPr>
        <w:jc w:val="both"/>
        <w:rPr>
          <w:lang w:eastAsia="ja-JP"/>
        </w:rPr>
      </w:pPr>
      <w:r w:rsidRPr="00334C6A">
        <w:rPr>
          <w:lang w:eastAsia="ja-JP"/>
        </w:rPr>
        <w:t>Compared to dynamic grant (DG), configured grant (CG)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>is</w:t>
      </w:r>
      <w:r w:rsidRPr="00334C6A">
        <w:rPr>
          <w:rFonts w:hint="eastAsia"/>
          <w:lang w:eastAsia="ja-JP"/>
        </w:rPr>
        <w:t xml:space="preserve"> </w:t>
      </w:r>
      <w:r w:rsidRPr="00334C6A">
        <w:rPr>
          <w:lang w:eastAsia="ja-JP"/>
        </w:rPr>
        <w:t xml:space="preserve">effective in reducing </w:t>
      </w:r>
      <w:r w:rsidR="00F94CD1" w:rsidRPr="00334C6A">
        <w:rPr>
          <w:lang w:eastAsia="ja-JP"/>
        </w:rPr>
        <w:t>the delay</w:t>
      </w:r>
      <w:r w:rsidR="00BF1997" w:rsidRPr="00334C6A">
        <w:rPr>
          <w:lang w:eastAsia="ja-JP"/>
        </w:rPr>
        <w:t>. CG provides a</w:t>
      </w:r>
      <w:r w:rsidR="00B442B6" w:rsidRPr="00334C6A">
        <w:rPr>
          <w:lang w:eastAsia="ja-JP"/>
        </w:rPr>
        <w:t xml:space="preserve"> UE with periodic resource allocations without having to </w:t>
      </w:r>
      <w:r w:rsidR="008549FE">
        <w:rPr>
          <w:lang w:eastAsia="ja-JP"/>
        </w:rPr>
        <w:t>send</w:t>
      </w:r>
      <w:r w:rsidR="00B442B6" w:rsidRPr="00334C6A">
        <w:rPr>
          <w:lang w:eastAsia="ja-JP"/>
        </w:rPr>
        <w:t xml:space="preserve"> scheduling request (SR) and wait for scheduling DCI.</w:t>
      </w:r>
      <w:r w:rsidR="00F94CD1" w:rsidRPr="00334C6A">
        <w:rPr>
          <w:lang w:eastAsia="ja-JP"/>
        </w:rPr>
        <w:t xml:space="preserve"> CG is useful for minimizing the transmission delay to meet the packet delay budget (PDB) of XR service</w:t>
      </w:r>
      <w:r w:rsidR="00AC1C7F">
        <w:rPr>
          <w:lang w:eastAsia="ja-JP"/>
        </w:rPr>
        <w:t>s</w:t>
      </w:r>
      <w:r w:rsidR="00F94CD1" w:rsidRPr="00334C6A">
        <w:rPr>
          <w:lang w:eastAsia="ja-JP"/>
        </w:rPr>
        <w:t xml:space="preserve">. CG has another characteristic that it is suitable for transmitting small and fixed size </w:t>
      </w:r>
      <w:r w:rsidR="006D42F5" w:rsidRPr="00334C6A">
        <w:rPr>
          <w:lang w:eastAsia="ja-JP"/>
        </w:rPr>
        <w:t>packets</w:t>
      </w:r>
      <w:r w:rsidR="00F94CD1" w:rsidRPr="00334C6A">
        <w:rPr>
          <w:lang w:eastAsia="ja-JP"/>
        </w:rPr>
        <w:t>.</w:t>
      </w:r>
      <w:r w:rsidR="00403182" w:rsidRPr="00334C6A">
        <w:rPr>
          <w:lang w:eastAsia="ja-JP"/>
        </w:rPr>
        <w:t xml:space="preserve"> Therefore</w:t>
      </w:r>
      <w:r w:rsidR="00B442B6" w:rsidRPr="00334C6A">
        <w:rPr>
          <w:lang w:eastAsia="ja-JP"/>
        </w:rPr>
        <w:t xml:space="preserve">, </w:t>
      </w:r>
      <w:r w:rsidR="007B60C2" w:rsidRPr="00334C6A">
        <w:rPr>
          <w:lang w:eastAsia="ja-JP"/>
        </w:rPr>
        <w:t>for UL scene/video traffic with large packets, one PUSCH</w:t>
      </w:r>
      <w:r w:rsidR="0010359C" w:rsidRPr="00334C6A">
        <w:rPr>
          <w:lang w:eastAsia="ja-JP"/>
        </w:rPr>
        <w:t xml:space="preserve"> transmission</w:t>
      </w:r>
      <w:r w:rsidR="007B60C2" w:rsidRPr="00334C6A">
        <w:rPr>
          <w:lang w:eastAsia="ja-JP"/>
        </w:rPr>
        <w:t xml:space="preserve"> occasion within </w:t>
      </w:r>
      <w:r w:rsidR="00D727D2" w:rsidRPr="00334C6A">
        <w:rPr>
          <w:lang w:eastAsia="ja-JP"/>
        </w:rPr>
        <w:t>one</w:t>
      </w:r>
      <w:r w:rsidR="007B60C2" w:rsidRPr="00334C6A">
        <w:rPr>
          <w:lang w:eastAsia="ja-JP"/>
        </w:rPr>
        <w:t xml:space="preserve"> CG period may not be enough.</w:t>
      </w:r>
      <w:r w:rsidR="00645C1B">
        <w:rPr>
          <w:lang w:eastAsia="ja-JP"/>
        </w:rPr>
        <w:t xml:space="preserve"> A</w:t>
      </w:r>
      <w:r w:rsidR="00CF48BB" w:rsidRPr="00334C6A">
        <w:rPr>
          <w:lang w:eastAsia="ja-JP"/>
        </w:rPr>
        <w:t xml:space="preserve">dditional dynamic scheduling is </w:t>
      </w:r>
      <w:r w:rsidR="00D727D2" w:rsidRPr="00334C6A">
        <w:rPr>
          <w:lang w:eastAsia="ja-JP"/>
        </w:rPr>
        <w:t xml:space="preserve">required, which causes additional delay. </w:t>
      </w:r>
      <w:proofErr w:type="gramStart"/>
      <w:r w:rsidR="00D727D2" w:rsidRPr="00334C6A">
        <w:rPr>
          <w:lang w:eastAsia="ja-JP"/>
        </w:rPr>
        <w:t>In order to</w:t>
      </w:r>
      <w:proofErr w:type="gramEnd"/>
      <w:r w:rsidR="00D727D2" w:rsidRPr="00334C6A">
        <w:rPr>
          <w:lang w:eastAsia="ja-JP"/>
        </w:rPr>
        <w:t xml:space="preserve"> solve this problem, it was agreed to support multiple PUSCH</w:t>
      </w:r>
      <w:r w:rsidR="0010359C" w:rsidRPr="00334C6A">
        <w:rPr>
          <w:lang w:eastAsia="ja-JP"/>
        </w:rPr>
        <w:t xml:space="preserve"> transmission</w:t>
      </w:r>
      <w:r w:rsidR="00D727D2" w:rsidRPr="00334C6A">
        <w:rPr>
          <w:lang w:eastAsia="ja-JP"/>
        </w:rPr>
        <w:t xml:space="preserve"> occasions within one CG period</w:t>
      </w:r>
      <w:r w:rsidR="00DD0F46">
        <w:rPr>
          <w:lang w:eastAsia="ja-JP"/>
        </w:rPr>
        <w:t xml:space="preserve">, </w:t>
      </w:r>
      <w:r w:rsidR="00EB2EA8">
        <w:rPr>
          <w:lang w:eastAsia="ja-JP"/>
        </w:rPr>
        <w:t>which is called</w:t>
      </w:r>
      <w:r w:rsidR="0074443C">
        <w:rPr>
          <w:lang w:eastAsia="ja-JP"/>
        </w:rPr>
        <w:t xml:space="preserve"> multi-PUSCHs CG.</w:t>
      </w:r>
      <w:r w:rsidR="00AD45B6">
        <w:rPr>
          <w:lang w:eastAsia="ja-JP"/>
        </w:rPr>
        <w:t xml:space="preserve"> </w:t>
      </w:r>
      <w:r w:rsidR="006D42F5" w:rsidRPr="00334C6A">
        <w:rPr>
          <w:lang w:eastAsia="ja-JP"/>
        </w:rPr>
        <w:t>In addition, it was also agreed that the UE can dynamically indicate the unused C</w:t>
      </w:r>
      <w:r w:rsidR="00E3452B">
        <w:rPr>
          <w:lang w:eastAsia="ja-JP"/>
        </w:rPr>
        <w:t>G PUSCH occasion(s) to adapt to scene/</w:t>
      </w:r>
      <w:r w:rsidR="006D42F5" w:rsidRPr="00334C6A">
        <w:rPr>
          <w:lang w:eastAsia="ja-JP"/>
        </w:rPr>
        <w:t>video traffic whose packet size varies significantly.</w:t>
      </w:r>
      <w:r w:rsidR="009E7CCD" w:rsidRPr="00334C6A">
        <w:rPr>
          <w:lang w:eastAsia="ja-JP"/>
        </w:rPr>
        <w:t xml:space="preserve"> The indication by the UE allows the gNB to re</w:t>
      </w:r>
      <w:r w:rsidR="006757E1" w:rsidRPr="00334C6A">
        <w:rPr>
          <w:lang w:eastAsia="ja-JP"/>
        </w:rPr>
        <w:t>allocate</w:t>
      </w:r>
      <w:r w:rsidR="009E7CCD" w:rsidRPr="00334C6A">
        <w:rPr>
          <w:lang w:eastAsia="ja-JP"/>
        </w:rPr>
        <w:t xml:space="preserve"> unused occasion(s) for other transmissions.</w:t>
      </w:r>
      <w:r w:rsidR="00151010" w:rsidRPr="00334C6A">
        <w:rPr>
          <w:lang w:eastAsia="ja-JP"/>
        </w:rPr>
        <w:t xml:space="preserve"> This enhancement could help</w:t>
      </w:r>
      <w:r w:rsidR="00A60B59" w:rsidRPr="00334C6A">
        <w:rPr>
          <w:lang w:eastAsia="ja-JP"/>
        </w:rPr>
        <w:t xml:space="preserve"> to</w:t>
      </w:r>
      <w:r w:rsidR="00151010" w:rsidRPr="00334C6A">
        <w:rPr>
          <w:lang w:eastAsia="ja-JP"/>
        </w:rPr>
        <w:t xml:space="preserve"> avoid wasting resources when the UE is allocat</w:t>
      </w:r>
      <w:r w:rsidR="00E3452B">
        <w:rPr>
          <w:lang w:eastAsia="ja-JP"/>
        </w:rPr>
        <w:t xml:space="preserve">ed more CG PUSCH occasions than </w:t>
      </w:r>
      <w:r w:rsidR="00151010" w:rsidRPr="00334C6A">
        <w:rPr>
          <w:lang w:eastAsia="ja-JP"/>
        </w:rPr>
        <w:t>it needs.</w:t>
      </w:r>
      <w:r w:rsidR="00B60ACB">
        <w:rPr>
          <w:lang w:eastAsia="ja-JP"/>
        </w:rPr>
        <w:t xml:space="preserve"> </w:t>
      </w:r>
    </w:p>
    <w:p w14:paraId="78A30A28" w14:textId="507B37BF" w:rsidR="00AD45B6" w:rsidRPr="00C40E1F" w:rsidRDefault="00C40E1F" w:rsidP="006F6D31">
      <w:pPr>
        <w:pStyle w:val="3"/>
        <w:numPr>
          <w:ilvl w:val="1"/>
          <w:numId w:val="32"/>
        </w:numPr>
        <w:jc w:val="both"/>
        <w:rPr>
          <w:lang w:val="en-US" w:eastAsia="ja-JP"/>
        </w:rPr>
      </w:pPr>
      <w:r w:rsidRPr="00C40E1F">
        <w:rPr>
          <w:lang w:val="en-US"/>
        </w:rPr>
        <w:t>Multi-PUSCHs CG</w:t>
      </w:r>
    </w:p>
    <w:p w14:paraId="778F928E" w14:textId="598E6730" w:rsidR="00F54B41" w:rsidRDefault="0014277B" w:rsidP="00F54B41">
      <w:pPr>
        <w:jc w:val="both"/>
        <w:rPr>
          <w:lang w:eastAsia="ja-JP"/>
        </w:rPr>
      </w:pPr>
      <w:r w:rsidRPr="0014277B">
        <w:rPr>
          <w:lang w:eastAsia="ja-JP"/>
        </w:rPr>
        <w:t>For determination of the time domain resource allocation</w:t>
      </w:r>
      <w:r w:rsidR="00A51C80">
        <w:rPr>
          <w:lang w:eastAsia="ja-JP"/>
        </w:rPr>
        <w:t xml:space="preserve"> </w:t>
      </w:r>
      <w:r w:rsidR="00426B36">
        <w:rPr>
          <w:lang w:eastAsia="ja-JP"/>
        </w:rPr>
        <w:t>(TDRA)</w:t>
      </w:r>
      <w:r w:rsidRPr="0014277B">
        <w:rPr>
          <w:lang w:eastAsia="ja-JP"/>
        </w:rPr>
        <w:t xml:space="preserve"> of CG PUSCHs associated to a multi-PUSCHs CG,</w:t>
      </w:r>
      <w:r>
        <w:rPr>
          <w:lang w:eastAsia="ja-JP"/>
        </w:rPr>
        <w:t xml:space="preserve"> </w:t>
      </w:r>
      <w:r w:rsidR="00A51C80" w:rsidRPr="00334C6A">
        <w:rPr>
          <w:lang w:eastAsia="ja-JP"/>
        </w:rPr>
        <w:t xml:space="preserve">it can be considered to reuse the framework for scheduling multiple PUSCHs by a single DCI. In the current specification, for DG, multiple PUSCH occasions can be scheduled by DCI indicating the row index containing multiple SLIV entries in the TDRA table. </w:t>
      </w:r>
      <w:r w:rsidR="00D81F89">
        <w:rPr>
          <w:lang w:eastAsia="ja-JP"/>
        </w:rPr>
        <w:t>F</w:t>
      </w:r>
      <w:r w:rsidR="00D81F89" w:rsidRPr="00334C6A">
        <w:rPr>
          <w:lang w:eastAsia="ja-JP"/>
        </w:rPr>
        <w:t>or simplicity of specification</w:t>
      </w:r>
      <w:r w:rsidR="00D81F89">
        <w:rPr>
          <w:lang w:eastAsia="ja-JP"/>
        </w:rPr>
        <w:t>,</w:t>
      </w:r>
      <w:r w:rsidR="00D81F89" w:rsidRPr="00334C6A">
        <w:rPr>
          <w:lang w:eastAsia="ja-JP"/>
        </w:rPr>
        <w:t xml:space="preserve"> </w:t>
      </w:r>
      <w:r w:rsidR="00D81F89">
        <w:rPr>
          <w:lang w:eastAsia="ja-JP"/>
        </w:rPr>
        <w:t>a</w:t>
      </w:r>
      <w:r w:rsidR="00A51C80" w:rsidRPr="00334C6A">
        <w:rPr>
          <w:lang w:eastAsia="ja-JP"/>
        </w:rPr>
        <w:t xml:space="preserve"> similar mechanism can be </w:t>
      </w:r>
      <w:r w:rsidR="00D81F89">
        <w:rPr>
          <w:lang w:eastAsia="ja-JP"/>
        </w:rPr>
        <w:t>applied to multi-PUSCHs CG</w:t>
      </w:r>
      <w:r w:rsidR="00A51C80" w:rsidRPr="00334C6A">
        <w:rPr>
          <w:lang w:eastAsia="ja-JP"/>
        </w:rPr>
        <w:t xml:space="preserve">. </w:t>
      </w:r>
      <w:r w:rsidR="00584FCB">
        <w:rPr>
          <w:lang w:eastAsia="ja-JP"/>
        </w:rPr>
        <w:t xml:space="preserve">In other words, </w:t>
      </w:r>
      <w:r w:rsidR="00F54B41">
        <w:rPr>
          <w:lang w:eastAsia="ja-JP"/>
        </w:rPr>
        <w:t>schedu</w:t>
      </w:r>
      <w:r w:rsidR="00D4331E">
        <w:rPr>
          <w:lang w:eastAsia="ja-JP"/>
        </w:rPr>
        <w:t>ling</w:t>
      </w:r>
      <w:r w:rsidR="00F54B41">
        <w:rPr>
          <w:lang w:eastAsia="ja-JP"/>
        </w:rPr>
        <w:t xml:space="preserve"> </w:t>
      </w:r>
      <w:r w:rsidR="00F54B41" w:rsidRPr="00334C6A">
        <w:rPr>
          <w:lang w:eastAsia="ja-JP"/>
        </w:rPr>
        <w:t>one or more PUSCH occasions within one CG period</w:t>
      </w:r>
      <w:r w:rsidR="00F54B41">
        <w:rPr>
          <w:lang w:eastAsia="ja-JP"/>
        </w:rPr>
        <w:t xml:space="preserve"> can be indicated </w:t>
      </w:r>
      <w:r w:rsidR="00F54B41" w:rsidRPr="00334C6A">
        <w:rPr>
          <w:lang w:eastAsia="ja-JP"/>
        </w:rPr>
        <w:t xml:space="preserve">by the TDRA field included in higher layer configurations for CG </w:t>
      </w:r>
      <w:r w:rsidR="00BD5BBD">
        <w:rPr>
          <w:lang w:eastAsia="ja-JP"/>
        </w:rPr>
        <w:t>T</w:t>
      </w:r>
      <w:r w:rsidR="00F54B41" w:rsidRPr="00334C6A">
        <w:rPr>
          <w:lang w:eastAsia="ja-JP"/>
        </w:rPr>
        <w:t>ype 1 or</w:t>
      </w:r>
      <w:r w:rsidR="00F54B41">
        <w:rPr>
          <w:lang w:eastAsia="ja-JP"/>
        </w:rPr>
        <w:t xml:space="preserve"> in</w:t>
      </w:r>
      <w:r w:rsidR="00F54B41" w:rsidRPr="00334C6A">
        <w:rPr>
          <w:lang w:eastAsia="ja-JP"/>
        </w:rPr>
        <w:t xml:space="preserve"> activation DCI</w:t>
      </w:r>
      <w:r w:rsidR="00F54B41">
        <w:rPr>
          <w:lang w:eastAsia="ja-JP"/>
        </w:rPr>
        <w:t>s</w:t>
      </w:r>
      <w:r w:rsidR="00F54B41" w:rsidRPr="00334C6A">
        <w:rPr>
          <w:lang w:eastAsia="ja-JP"/>
        </w:rPr>
        <w:t xml:space="preserve"> for CG </w:t>
      </w:r>
      <w:r w:rsidR="00BD5BBD">
        <w:rPr>
          <w:lang w:eastAsia="ja-JP"/>
        </w:rPr>
        <w:t>T</w:t>
      </w:r>
      <w:r w:rsidR="00F54B41" w:rsidRPr="00334C6A">
        <w:rPr>
          <w:lang w:eastAsia="ja-JP"/>
        </w:rPr>
        <w:t>ype 2.</w:t>
      </w:r>
      <w:r w:rsidR="006F1E04">
        <w:rPr>
          <w:rFonts w:hint="eastAsia"/>
          <w:lang w:eastAsia="ja-JP"/>
        </w:rPr>
        <w:t xml:space="preserve"> </w:t>
      </w:r>
      <w:r w:rsidR="00AE7E9F">
        <w:rPr>
          <w:lang w:eastAsia="ja-JP"/>
        </w:rPr>
        <w:t>It</w:t>
      </w:r>
      <w:r w:rsidR="00914162">
        <w:rPr>
          <w:lang w:eastAsia="ja-JP"/>
        </w:rPr>
        <w:t xml:space="preserve"> is also</w:t>
      </w:r>
      <w:r w:rsidR="00393A56">
        <w:rPr>
          <w:lang w:eastAsia="ja-JP"/>
        </w:rPr>
        <w:t xml:space="preserve"> considered to determine</w:t>
      </w:r>
      <w:r w:rsidR="00DE54C2">
        <w:rPr>
          <w:lang w:eastAsia="ja-JP"/>
        </w:rPr>
        <w:t xml:space="preserve"> the TDRA based </w:t>
      </w:r>
      <w:r w:rsidR="006A0CEE">
        <w:rPr>
          <w:rFonts w:hint="eastAsia"/>
          <w:lang w:eastAsia="ja-JP"/>
        </w:rPr>
        <w:t>o</w:t>
      </w:r>
      <w:r w:rsidR="006A0CEE">
        <w:rPr>
          <w:lang w:eastAsia="ja-JP"/>
        </w:rPr>
        <w:t xml:space="preserve">n </w:t>
      </w:r>
      <w:r w:rsidR="007929B3">
        <w:rPr>
          <w:lang w:eastAsia="ja-JP"/>
        </w:rPr>
        <w:t>NR-U</w:t>
      </w:r>
      <w:r w:rsidR="00966F8A">
        <w:rPr>
          <w:lang w:eastAsia="ja-JP"/>
        </w:rPr>
        <w:t xml:space="preserve"> CG</w:t>
      </w:r>
      <w:r w:rsidR="007929B3">
        <w:rPr>
          <w:lang w:eastAsia="ja-JP"/>
        </w:rPr>
        <w:t xml:space="preserve"> framework.</w:t>
      </w:r>
      <w:r w:rsidR="00B35CE8">
        <w:rPr>
          <w:lang w:eastAsia="ja-JP"/>
        </w:rPr>
        <w:t xml:space="preserve"> </w:t>
      </w:r>
      <w:r w:rsidR="007607BE" w:rsidRPr="007607BE">
        <w:rPr>
          <w:lang w:eastAsia="ja-JP"/>
        </w:rPr>
        <w:t>This is a</w:t>
      </w:r>
      <w:r w:rsidR="00E82E20">
        <w:rPr>
          <w:lang w:eastAsia="ja-JP"/>
        </w:rPr>
        <w:t xml:space="preserve"> </w:t>
      </w:r>
      <w:r w:rsidR="007C7A87">
        <w:rPr>
          <w:lang w:eastAsia="ja-JP"/>
        </w:rPr>
        <w:t>method</w:t>
      </w:r>
      <w:r w:rsidR="007607BE" w:rsidRPr="007607BE">
        <w:rPr>
          <w:lang w:eastAsia="ja-JP"/>
        </w:rPr>
        <w:t xml:space="preserve"> </w:t>
      </w:r>
      <w:r w:rsidR="007C7A87">
        <w:rPr>
          <w:lang w:eastAsia="ja-JP"/>
        </w:rPr>
        <w:t>of</w:t>
      </w:r>
      <w:r w:rsidR="007607BE" w:rsidRPr="007607BE">
        <w:rPr>
          <w:lang w:eastAsia="ja-JP"/>
        </w:rPr>
        <w:t xml:space="preserve"> allocat</w:t>
      </w:r>
      <w:r w:rsidR="007C7A87">
        <w:rPr>
          <w:lang w:eastAsia="ja-JP"/>
        </w:rPr>
        <w:t>ing</w:t>
      </w:r>
      <w:r w:rsidR="007607BE" w:rsidRPr="007607BE">
        <w:rPr>
          <w:lang w:eastAsia="ja-JP"/>
        </w:rPr>
        <w:t xml:space="preserve"> consecutive PUSCH occasions </w:t>
      </w:r>
      <w:r w:rsidR="00412562">
        <w:rPr>
          <w:lang w:eastAsia="ja-JP"/>
        </w:rPr>
        <w:t xml:space="preserve">by </w:t>
      </w:r>
      <w:r w:rsidR="007607BE" w:rsidRPr="007607BE">
        <w:rPr>
          <w:lang w:eastAsia="ja-JP"/>
        </w:rPr>
        <w:t xml:space="preserve">using parameters </w:t>
      </w:r>
      <w:proofErr w:type="gramStart"/>
      <w:r w:rsidR="007607BE" w:rsidRPr="007607BE">
        <w:rPr>
          <w:lang w:eastAsia="ja-JP"/>
        </w:rPr>
        <w:t>similar to</w:t>
      </w:r>
      <w:proofErr w:type="gramEnd"/>
      <w:r w:rsidR="007607BE" w:rsidRPr="007607BE">
        <w:rPr>
          <w:lang w:eastAsia="ja-JP"/>
        </w:rPr>
        <w:t xml:space="preserve"> cg-nrofSlots-r16 and cg-nrofPUSCH-InSlot-r16.</w:t>
      </w:r>
      <w:r w:rsidR="004A325D">
        <w:rPr>
          <w:lang w:eastAsia="ja-JP"/>
        </w:rPr>
        <w:t xml:space="preserve"> It</w:t>
      </w:r>
      <w:r w:rsidR="003F6618">
        <w:rPr>
          <w:lang w:eastAsia="ja-JP"/>
        </w:rPr>
        <w:t xml:space="preserve"> is also</w:t>
      </w:r>
      <w:r w:rsidR="00ED7297">
        <w:rPr>
          <w:lang w:eastAsia="ja-JP"/>
        </w:rPr>
        <w:t xml:space="preserve"> acceptable in that</w:t>
      </w:r>
      <w:r w:rsidR="009C560C">
        <w:rPr>
          <w:lang w:eastAsia="ja-JP"/>
        </w:rPr>
        <w:t xml:space="preserve"> most of the existing mechanism</w:t>
      </w:r>
      <w:r w:rsidR="005802A3">
        <w:rPr>
          <w:lang w:eastAsia="ja-JP"/>
        </w:rPr>
        <w:t>s can be reused.</w:t>
      </w:r>
    </w:p>
    <w:p w14:paraId="2694A11F" w14:textId="3D56D6F3" w:rsidR="008E36EB" w:rsidRDefault="00515AAD" w:rsidP="00B00401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 w:rsidRPr="00334C6A">
        <w:rPr>
          <w:b/>
        </w:rPr>
        <w:t>1:</w:t>
      </w:r>
      <w:r>
        <w:rPr>
          <w:b/>
        </w:rPr>
        <w:tab/>
      </w:r>
      <w:r w:rsidR="008E36EB" w:rsidRPr="001B38E6">
        <w:rPr>
          <w:b/>
        </w:rPr>
        <w:t xml:space="preserve">For determination of </w:t>
      </w:r>
      <w:r w:rsidR="008E36EB">
        <w:rPr>
          <w:b/>
        </w:rPr>
        <w:t xml:space="preserve">TDRA of </w:t>
      </w:r>
      <w:r w:rsidR="008E36EB" w:rsidRPr="001B38E6">
        <w:rPr>
          <w:b/>
        </w:rPr>
        <w:t>CG PUSCHs associated to a multi-PUSCHs CG,</w:t>
      </w:r>
      <w:r w:rsidR="008E36EB">
        <w:rPr>
          <w:b/>
        </w:rPr>
        <w:t xml:space="preserve"> the following options can be considered.</w:t>
      </w:r>
    </w:p>
    <w:p w14:paraId="5D67C90E" w14:textId="14EE3BC1" w:rsidR="005D1D79" w:rsidRPr="001A3E9F" w:rsidRDefault="001A3E9F" w:rsidP="00966F8A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</w:t>
      </w:r>
      <w:r w:rsidR="00360C54" w:rsidRPr="00360C54">
        <w:rPr>
          <w:b/>
        </w:rPr>
        <w:t xml:space="preserve">Reusing the framework for </w:t>
      </w:r>
      <w:r w:rsidR="00C00159" w:rsidRPr="00C00159">
        <w:rPr>
          <w:b/>
        </w:rPr>
        <w:t>scheduling multiple PUSCHs by a single DCI</w:t>
      </w:r>
    </w:p>
    <w:p w14:paraId="32218B23" w14:textId="5C93A17C" w:rsidR="001A3E9F" w:rsidRPr="001A3E9F" w:rsidRDefault="00543FDD" w:rsidP="001A3E9F">
      <w:pPr>
        <w:pStyle w:val="B1"/>
        <w:numPr>
          <w:ilvl w:val="0"/>
          <w:numId w:val="31"/>
        </w:numPr>
        <w:spacing w:after="120"/>
        <w:jc w:val="both"/>
        <w:rPr>
          <w:b/>
        </w:rPr>
      </w:pPr>
      <w:r>
        <w:rPr>
          <w:b/>
        </w:rPr>
        <w:t xml:space="preserve">Option.2: </w:t>
      </w:r>
      <w:r w:rsidR="001A3E9F">
        <w:rPr>
          <w:b/>
        </w:rPr>
        <w:t>Reusing the framework for NR-U CG</w:t>
      </w:r>
    </w:p>
    <w:p w14:paraId="3C3CD0B2" w14:textId="3044FE78" w:rsidR="002D2710" w:rsidRDefault="00424032" w:rsidP="00E3452B">
      <w:pPr>
        <w:jc w:val="both"/>
        <w:rPr>
          <w:lang w:eastAsia="ja-JP"/>
        </w:rPr>
      </w:pPr>
      <w:r w:rsidRPr="00424032">
        <w:rPr>
          <w:lang w:eastAsia="ja-JP"/>
        </w:rPr>
        <w:lastRenderedPageBreak/>
        <w:t xml:space="preserve">Comparing the two options, </w:t>
      </w:r>
      <w:r w:rsidR="00C600CD">
        <w:rPr>
          <w:lang w:eastAsia="ja-JP"/>
        </w:rPr>
        <w:t>O</w:t>
      </w:r>
      <w:r w:rsidRPr="00424032">
        <w:rPr>
          <w:lang w:eastAsia="ja-JP"/>
        </w:rPr>
        <w:t>ption</w:t>
      </w:r>
      <w:r w:rsidR="00EF1178">
        <w:rPr>
          <w:lang w:eastAsia="ja-JP"/>
        </w:rPr>
        <w:t>.</w:t>
      </w:r>
      <w:r w:rsidRPr="00424032">
        <w:rPr>
          <w:lang w:eastAsia="ja-JP"/>
        </w:rPr>
        <w:t xml:space="preserve">1 </w:t>
      </w:r>
      <w:r w:rsidR="00E11665" w:rsidRPr="00A81A11">
        <w:rPr>
          <w:lang w:eastAsia="ja-JP"/>
        </w:rPr>
        <w:t>can provide</w:t>
      </w:r>
      <w:r w:rsidR="00E11665">
        <w:rPr>
          <w:lang w:eastAsia="ja-JP"/>
        </w:rPr>
        <w:t xml:space="preserve"> more</w:t>
      </w:r>
      <w:r w:rsidR="00E11665" w:rsidRPr="00A81A11">
        <w:rPr>
          <w:lang w:eastAsia="ja-JP"/>
        </w:rPr>
        <w:t xml:space="preserve"> flexibility</w:t>
      </w:r>
      <w:r w:rsidR="00E11665">
        <w:rPr>
          <w:lang w:eastAsia="ja-JP"/>
        </w:rPr>
        <w:t xml:space="preserve"> as it can configure different K2 or SLIV per each CG PUSCH occasion.</w:t>
      </w:r>
      <w:r w:rsidR="001629D1">
        <w:rPr>
          <w:lang w:eastAsia="ja-JP"/>
        </w:rPr>
        <w:t xml:space="preserve"> For example, </w:t>
      </w:r>
      <w:r w:rsidR="00C63F3C">
        <w:rPr>
          <w:lang w:eastAsia="ja-JP"/>
        </w:rPr>
        <w:t>O</w:t>
      </w:r>
      <w:r w:rsidR="00C63F3C" w:rsidRPr="00424032">
        <w:rPr>
          <w:lang w:eastAsia="ja-JP"/>
        </w:rPr>
        <w:t>ption</w:t>
      </w:r>
      <w:r w:rsidR="00C63F3C">
        <w:rPr>
          <w:lang w:eastAsia="ja-JP"/>
        </w:rPr>
        <w:t>.</w:t>
      </w:r>
      <w:r w:rsidR="00C63F3C" w:rsidRPr="00424032">
        <w:rPr>
          <w:lang w:eastAsia="ja-JP"/>
        </w:rPr>
        <w:t>1</w:t>
      </w:r>
      <w:r w:rsidR="00C63F3C">
        <w:rPr>
          <w:lang w:eastAsia="ja-JP"/>
        </w:rPr>
        <w:t xml:space="preserve"> can support scheduling multiple PUSCHs in non-consecutive</w:t>
      </w:r>
      <w:r w:rsidR="003A701C">
        <w:rPr>
          <w:lang w:eastAsia="ja-JP"/>
        </w:rPr>
        <w:t xml:space="preserve"> slots by configuring different K2</w:t>
      </w:r>
      <w:r w:rsidR="00CD11E2">
        <w:rPr>
          <w:lang w:eastAsia="ja-JP"/>
        </w:rPr>
        <w:t xml:space="preserve"> in the TDRA table</w:t>
      </w:r>
      <w:r w:rsidR="003A701C">
        <w:rPr>
          <w:lang w:eastAsia="ja-JP"/>
        </w:rPr>
        <w:t>.</w:t>
      </w:r>
    </w:p>
    <w:p w14:paraId="242D3268" w14:textId="08868EE1" w:rsidR="00BA7938" w:rsidRPr="00BA7938" w:rsidRDefault="00C600CD" w:rsidP="00F8445C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 w:rsidR="00BA7938">
        <w:rPr>
          <w:rFonts w:hint="eastAsia"/>
          <w:b/>
        </w:rPr>
        <w:t xml:space="preserve"> </w:t>
      </w:r>
      <w:r w:rsidR="00515AAD">
        <w:rPr>
          <w:b/>
        </w:rPr>
        <w:t>2</w:t>
      </w:r>
      <w:r w:rsidRPr="00334C6A">
        <w:rPr>
          <w:b/>
        </w:rPr>
        <w:t>:</w:t>
      </w:r>
      <w:r w:rsidR="00BA7938">
        <w:rPr>
          <w:b/>
        </w:rPr>
        <w:tab/>
      </w:r>
      <w:r w:rsidR="00F3456E">
        <w:rPr>
          <w:b/>
        </w:rPr>
        <w:t xml:space="preserve">TDRA determination </w:t>
      </w:r>
      <w:r w:rsidR="00110A1D">
        <w:rPr>
          <w:b/>
        </w:rPr>
        <w:t xml:space="preserve">based on </w:t>
      </w:r>
      <w:r w:rsidR="00303C72" w:rsidRPr="00303C72">
        <w:rPr>
          <w:b/>
        </w:rPr>
        <w:t>single DCI scheduling multiple PUSCHs</w:t>
      </w:r>
      <w:r w:rsidR="00303C72">
        <w:rPr>
          <w:b/>
        </w:rPr>
        <w:t xml:space="preserve"> can provide more flexibility</w:t>
      </w:r>
      <w:r w:rsidR="00D65052">
        <w:rPr>
          <w:b/>
        </w:rPr>
        <w:t xml:space="preserve"> </w:t>
      </w:r>
      <w:r w:rsidR="00D65052" w:rsidRPr="00D65052">
        <w:rPr>
          <w:b/>
        </w:rPr>
        <w:t>as it can configure different K2 or SLIV per each CG PUSCH occasion</w:t>
      </w:r>
      <w:r w:rsidR="00303C72">
        <w:rPr>
          <w:b/>
        </w:rPr>
        <w:t>.</w:t>
      </w:r>
    </w:p>
    <w:p w14:paraId="19A57DFF" w14:textId="52793107" w:rsidR="00CB0C78" w:rsidRDefault="0048671F" w:rsidP="00E3452B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>F</w:t>
      </w:r>
      <w:r>
        <w:rPr>
          <w:rFonts w:cs="Arial"/>
          <w:lang w:eastAsia="ja-JP"/>
        </w:rPr>
        <w:t>or</w:t>
      </w:r>
      <w:r w:rsidR="005F5E8D">
        <w:rPr>
          <w:rFonts w:cs="Arial"/>
          <w:lang w:eastAsia="ja-JP"/>
        </w:rPr>
        <w:t xml:space="preserve"> </w:t>
      </w:r>
      <w:r w:rsidR="001F3D69">
        <w:rPr>
          <w:rFonts w:cs="Arial"/>
          <w:lang w:eastAsia="ja-JP"/>
        </w:rPr>
        <w:t>legacy</w:t>
      </w:r>
      <w:r>
        <w:rPr>
          <w:rFonts w:cs="Arial"/>
          <w:lang w:eastAsia="ja-JP"/>
        </w:rPr>
        <w:t xml:space="preserve"> CG that supports only one PUSCH occasion </w:t>
      </w:r>
      <w:r w:rsidR="00663588">
        <w:rPr>
          <w:rFonts w:cs="Arial"/>
          <w:lang w:eastAsia="ja-JP"/>
        </w:rPr>
        <w:t>within</w:t>
      </w:r>
      <w:r>
        <w:rPr>
          <w:rFonts w:cs="Arial"/>
          <w:lang w:eastAsia="ja-JP"/>
        </w:rPr>
        <w:t xml:space="preserve"> </w:t>
      </w:r>
      <w:r w:rsidR="00E2194B">
        <w:rPr>
          <w:rFonts w:cs="Arial"/>
          <w:lang w:eastAsia="ja-JP"/>
        </w:rPr>
        <w:t>a period</w:t>
      </w:r>
      <w:r w:rsidR="001F3D69">
        <w:rPr>
          <w:rFonts w:cs="Arial"/>
          <w:lang w:eastAsia="ja-JP"/>
        </w:rPr>
        <w:t xml:space="preserve">, </w:t>
      </w:r>
      <w:r w:rsidR="00CB0C78" w:rsidRPr="00CB0C78">
        <w:rPr>
          <w:rFonts w:cs="Arial"/>
          <w:lang w:eastAsia="ja-JP"/>
        </w:rPr>
        <w:t>the HARQ Process ID associated with the first symbol of a UL transmission is derived from the following equation</w:t>
      </w:r>
      <w:r w:rsidR="00AB26E1">
        <w:rPr>
          <w:rFonts w:cs="Arial"/>
          <w:lang w:eastAsia="ja-JP"/>
        </w:rPr>
        <w:t>.</w:t>
      </w:r>
    </w:p>
    <w:p w14:paraId="0C39857D" w14:textId="253EA878" w:rsidR="004F7BEC" w:rsidRPr="005F354D" w:rsidRDefault="005F354D" w:rsidP="00E3452B">
      <w:pPr>
        <w:jc w:val="both"/>
        <w:rPr>
          <w:lang w:eastAsia="ja-JP"/>
        </w:rPr>
      </w:pPr>
      <w:r w:rsidRPr="005F354D">
        <w:rPr>
          <w:lang w:eastAsia="ja-JP"/>
        </w:rPr>
        <w:tab/>
        <w:t>HARQ Process ID = [</w:t>
      </w:r>
      <w:proofErr w:type="gramStart"/>
      <w:r w:rsidRPr="005F354D">
        <w:rPr>
          <w:lang w:eastAsia="ja-JP"/>
        </w:rPr>
        <w:t>floor(</w:t>
      </w:r>
      <w:proofErr w:type="spellStart"/>
      <w:proofErr w:type="gramEnd"/>
      <w:r w:rsidRPr="005F354D">
        <w:rPr>
          <w:lang w:eastAsia="ja-JP"/>
        </w:rPr>
        <w:t>CURRENT_symbol</w:t>
      </w:r>
      <w:proofErr w:type="spellEnd"/>
      <w:r w:rsidRPr="005F354D">
        <w:rPr>
          <w:lang w:eastAsia="ja-JP"/>
        </w:rPr>
        <w:t>/</w:t>
      </w:r>
      <w:r w:rsidRPr="009A49FD">
        <w:rPr>
          <w:i/>
          <w:iCs/>
          <w:lang w:eastAsia="ja-JP"/>
        </w:rPr>
        <w:t>periodicity</w:t>
      </w:r>
      <w:r w:rsidRPr="005F354D">
        <w:rPr>
          <w:lang w:eastAsia="ja-JP"/>
        </w:rPr>
        <w:t xml:space="preserve">)] modulo </w:t>
      </w:r>
      <w:proofErr w:type="spellStart"/>
      <w:r w:rsidRPr="009A49FD">
        <w:rPr>
          <w:i/>
          <w:iCs/>
          <w:lang w:eastAsia="ja-JP"/>
        </w:rPr>
        <w:t>nrofHARQ</w:t>
      </w:r>
      <w:proofErr w:type="spellEnd"/>
      <w:r w:rsidRPr="009A49FD">
        <w:rPr>
          <w:i/>
          <w:iCs/>
          <w:lang w:eastAsia="ja-JP"/>
        </w:rPr>
        <w:t>-Processes</w:t>
      </w:r>
    </w:p>
    <w:p w14:paraId="4AA1BB35" w14:textId="5B384F39" w:rsidR="00FD6AF5" w:rsidRDefault="00164010" w:rsidP="000C4785">
      <w:pPr>
        <w:jc w:val="both"/>
        <w:rPr>
          <w:lang w:eastAsia="ja-JP"/>
        </w:rPr>
      </w:pPr>
      <w:r w:rsidRPr="00164010">
        <w:rPr>
          <w:lang w:eastAsia="ja-JP"/>
        </w:rPr>
        <w:t xml:space="preserve">If this </w:t>
      </w:r>
      <w:r w:rsidR="00E40BB9">
        <w:rPr>
          <w:lang w:eastAsia="ja-JP"/>
        </w:rPr>
        <w:t>equation</w:t>
      </w:r>
      <w:r w:rsidRPr="00164010">
        <w:rPr>
          <w:lang w:eastAsia="ja-JP"/>
        </w:rPr>
        <w:t xml:space="preserve"> is applied </w:t>
      </w:r>
      <w:r w:rsidR="00C96840">
        <w:rPr>
          <w:lang w:eastAsia="ja-JP"/>
        </w:rPr>
        <w:t xml:space="preserve">directly </w:t>
      </w:r>
      <w:r w:rsidRPr="00164010">
        <w:rPr>
          <w:lang w:eastAsia="ja-JP"/>
        </w:rPr>
        <w:t xml:space="preserve">to </w:t>
      </w:r>
      <w:r w:rsidR="0051080D">
        <w:rPr>
          <w:lang w:eastAsia="ja-JP"/>
        </w:rPr>
        <w:t>m</w:t>
      </w:r>
      <w:r w:rsidRPr="00164010">
        <w:rPr>
          <w:lang w:eastAsia="ja-JP"/>
        </w:rPr>
        <w:t>ulti-PUSCH</w:t>
      </w:r>
      <w:r w:rsidR="0051080D">
        <w:rPr>
          <w:lang w:eastAsia="ja-JP"/>
        </w:rPr>
        <w:t>s</w:t>
      </w:r>
      <w:r w:rsidRPr="00164010">
        <w:rPr>
          <w:lang w:eastAsia="ja-JP"/>
        </w:rPr>
        <w:t xml:space="preserve"> CG,</w:t>
      </w:r>
      <w:r w:rsidR="008F7BD8">
        <w:rPr>
          <w:lang w:eastAsia="ja-JP"/>
        </w:rPr>
        <w:t xml:space="preserve"> </w:t>
      </w:r>
      <w:r w:rsidR="00554D62">
        <w:rPr>
          <w:lang w:eastAsia="ja-JP"/>
        </w:rPr>
        <w:t xml:space="preserve">the same HARQ process ID is calculated for all </w:t>
      </w:r>
      <w:r w:rsidR="008F7BD8">
        <w:rPr>
          <w:lang w:eastAsia="ja-JP"/>
        </w:rPr>
        <w:t>PUSCH</w:t>
      </w:r>
      <w:r w:rsidR="00AF1B14">
        <w:rPr>
          <w:lang w:eastAsia="ja-JP"/>
        </w:rPr>
        <w:t xml:space="preserve"> occasions in a same period</w:t>
      </w:r>
      <w:r w:rsidR="008E4553">
        <w:rPr>
          <w:lang w:eastAsia="ja-JP"/>
        </w:rPr>
        <w:t>.</w:t>
      </w:r>
      <w:r w:rsidR="0006639A">
        <w:rPr>
          <w:rFonts w:hint="eastAsia"/>
          <w:lang w:eastAsia="ja-JP"/>
        </w:rPr>
        <w:t xml:space="preserve"> </w:t>
      </w:r>
      <w:r w:rsidR="009E167B">
        <w:rPr>
          <w:lang w:eastAsia="ja-JP"/>
        </w:rPr>
        <w:t xml:space="preserve">In this case, </w:t>
      </w:r>
      <w:r w:rsidR="00D61587">
        <w:rPr>
          <w:lang w:eastAsia="ja-JP"/>
        </w:rPr>
        <w:t xml:space="preserve">the </w:t>
      </w:r>
      <w:r w:rsidR="009E167B">
        <w:rPr>
          <w:lang w:eastAsia="ja-JP"/>
        </w:rPr>
        <w:t>HARQ retra</w:t>
      </w:r>
      <w:r w:rsidR="009F6A21">
        <w:rPr>
          <w:lang w:eastAsia="ja-JP"/>
        </w:rPr>
        <w:t>nsmission process may not work well.</w:t>
      </w:r>
      <w:r w:rsidR="009E167B">
        <w:rPr>
          <w:lang w:eastAsia="ja-JP"/>
        </w:rPr>
        <w:t xml:space="preserve"> </w:t>
      </w:r>
      <w:r w:rsidR="002B7613">
        <w:rPr>
          <w:lang w:eastAsia="ja-JP"/>
        </w:rPr>
        <w:t xml:space="preserve">Therefore, it would be </w:t>
      </w:r>
      <w:r w:rsidR="002B7613" w:rsidRPr="00334C6A">
        <w:rPr>
          <w:lang w:eastAsia="ja-JP"/>
        </w:rPr>
        <w:t xml:space="preserve">necessary to </w:t>
      </w:r>
      <w:r w:rsidR="002B7613">
        <w:rPr>
          <w:lang w:eastAsia="ja-JP"/>
        </w:rPr>
        <w:t xml:space="preserve">study how </w:t>
      </w:r>
      <w:r w:rsidR="00953A89">
        <w:rPr>
          <w:lang w:eastAsia="ja-JP"/>
        </w:rPr>
        <w:t xml:space="preserve">to assign </w:t>
      </w:r>
      <w:r w:rsidR="009D271E">
        <w:rPr>
          <w:lang w:eastAsia="ja-JP"/>
        </w:rPr>
        <w:t xml:space="preserve">a different </w:t>
      </w:r>
      <w:r w:rsidR="00072CC8" w:rsidRPr="00334C6A">
        <w:rPr>
          <w:lang w:eastAsia="ja-JP"/>
        </w:rPr>
        <w:t>HARQ process ID</w:t>
      </w:r>
      <w:r w:rsidR="009D271E">
        <w:rPr>
          <w:rFonts w:hint="eastAsia"/>
          <w:lang w:eastAsia="ja-JP"/>
        </w:rPr>
        <w:t xml:space="preserve"> </w:t>
      </w:r>
      <w:r w:rsidR="00072CC8" w:rsidRPr="00334C6A">
        <w:rPr>
          <w:lang w:eastAsia="ja-JP"/>
        </w:rPr>
        <w:t>for each PUSCH occasion</w:t>
      </w:r>
      <w:r w:rsidR="00F15AD5">
        <w:rPr>
          <w:lang w:eastAsia="ja-JP"/>
        </w:rPr>
        <w:t xml:space="preserve"> of m</w:t>
      </w:r>
      <w:r w:rsidR="00F15AD5" w:rsidRPr="00164010">
        <w:rPr>
          <w:lang w:eastAsia="ja-JP"/>
        </w:rPr>
        <w:t>ulti-PUSCH</w:t>
      </w:r>
      <w:r w:rsidR="00F15AD5">
        <w:rPr>
          <w:lang w:eastAsia="ja-JP"/>
        </w:rPr>
        <w:t>s</w:t>
      </w:r>
      <w:r w:rsidR="00F15AD5" w:rsidRPr="00164010">
        <w:rPr>
          <w:lang w:eastAsia="ja-JP"/>
        </w:rPr>
        <w:t xml:space="preserve"> CG</w:t>
      </w:r>
      <w:r w:rsidR="00F15AD5">
        <w:rPr>
          <w:lang w:eastAsia="ja-JP"/>
        </w:rPr>
        <w:t>.</w:t>
      </w:r>
      <w:r w:rsidR="00B375BC">
        <w:rPr>
          <w:lang w:eastAsia="ja-JP"/>
        </w:rPr>
        <w:t xml:space="preserve"> </w:t>
      </w:r>
      <w:r w:rsidR="00B375BC" w:rsidRPr="00B375BC">
        <w:rPr>
          <w:lang w:eastAsia="ja-JP"/>
        </w:rPr>
        <w:t xml:space="preserve">This can be achieved simply by introducing the same </w:t>
      </w:r>
      <w:r w:rsidR="00EE136A">
        <w:rPr>
          <w:lang w:eastAsia="ja-JP"/>
        </w:rPr>
        <w:t>approach</w:t>
      </w:r>
      <w:r w:rsidR="00B375BC" w:rsidRPr="00B375BC">
        <w:rPr>
          <w:lang w:eastAsia="ja-JP"/>
        </w:rPr>
        <w:t xml:space="preserve"> as </w:t>
      </w:r>
      <w:r w:rsidR="007D2A04">
        <w:rPr>
          <w:lang w:eastAsia="ja-JP"/>
        </w:rPr>
        <w:t>DG scheduling mult</w:t>
      </w:r>
      <w:r w:rsidR="006A39EF">
        <w:rPr>
          <w:lang w:eastAsia="ja-JP"/>
        </w:rPr>
        <w:t>i</w:t>
      </w:r>
      <w:r w:rsidR="007D2A04">
        <w:rPr>
          <w:lang w:eastAsia="ja-JP"/>
        </w:rPr>
        <w:t>-PUSCHs</w:t>
      </w:r>
      <w:r w:rsidR="00B375BC" w:rsidRPr="00B375BC">
        <w:rPr>
          <w:lang w:eastAsia="ja-JP"/>
        </w:rPr>
        <w:t>.</w:t>
      </w:r>
      <w:r w:rsidR="00446D48">
        <w:rPr>
          <w:lang w:eastAsia="ja-JP"/>
        </w:rPr>
        <w:t xml:space="preserve"> </w:t>
      </w:r>
      <w:r w:rsidR="00F37BBC">
        <w:rPr>
          <w:lang w:eastAsia="ja-JP"/>
        </w:rPr>
        <w:t xml:space="preserve">In other words, </w:t>
      </w:r>
      <w:r w:rsidR="006D3D52">
        <w:rPr>
          <w:lang w:eastAsia="ja-JP"/>
        </w:rPr>
        <w:t>the HARQ process ID is determined by</w:t>
      </w:r>
      <w:r w:rsidR="00E4053D" w:rsidRPr="007A6201">
        <w:rPr>
          <w:rFonts w:cs="Times"/>
        </w:rPr>
        <w:t xml:space="preserve"> incrementing the HARQ process ID of the preceding PUSCH in the </w:t>
      </w:r>
      <w:r w:rsidR="00C05A6E">
        <w:rPr>
          <w:rFonts w:cs="Times"/>
        </w:rPr>
        <w:t xml:space="preserve">CG </w:t>
      </w:r>
      <w:r w:rsidR="00E4053D" w:rsidRPr="007A6201">
        <w:rPr>
          <w:rFonts w:cs="Times"/>
        </w:rPr>
        <w:t>period</w:t>
      </w:r>
      <w:r w:rsidR="00E4053D">
        <w:rPr>
          <w:rFonts w:cs="Times"/>
        </w:rPr>
        <w:t>.</w:t>
      </w:r>
      <w:r w:rsidR="00213ECC">
        <w:rPr>
          <w:rFonts w:cs="Times"/>
        </w:rPr>
        <w:t xml:space="preserve"> However, this approach </w:t>
      </w:r>
      <w:r w:rsidR="00003A24">
        <w:rPr>
          <w:rFonts w:cs="Times"/>
        </w:rPr>
        <w:t xml:space="preserve">has the </w:t>
      </w:r>
      <w:r w:rsidR="00B93805">
        <w:rPr>
          <w:rFonts w:cs="Times"/>
        </w:rPr>
        <w:t>dra</w:t>
      </w:r>
      <w:r w:rsidR="005C2B16">
        <w:rPr>
          <w:rFonts w:cs="Times"/>
        </w:rPr>
        <w:t>wback</w:t>
      </w:r>
      <w:r w:rsidR="00003A24">
        <w:rPr>
          <w:rFonts w:cs="Times"/>
        </w:rPr>
        <w:t xml:space="preserve"> that </w:t>
      </w:r>
      <w:r w:rsidR="00450246">
        <w:rPr>
          <w:rFonts w:cs="Times"/>
        </w:rPr>
        <w:t>a large number</w:t>
      </w:r>
      <w:r w:rsidR="00003A24">
        <w:rPr>
          <w:rFonts w:cs="Times"/>
        </w:rPr>
        <w:t xml:space="preserve"> </w:t>
      </w:r>
      <w:r w:rsidR="00003A24" w:rsidRPr="007A6201">
        <w:rPr>
          <w:rFonts w:cs="Times"/>
        </w:rPr>
        <w:t>HARQ process ID</w:t>
      </w:r>
      <w:r w:rsidR="004C6FC5">
        <w:rPr>
          <w:rFonts w:cs="Times"/>
        </w:rPr>
        <w:t>s are reserved.</w:t>
      </w:r>
      <w:r w:rsidR="00BE2C93">
        <w:rPr>
          <w:lang w:eastAsia="ja-JP"/>
        </w:rPr>
        <w:t xml:space="preserve"> </w:t>
      </w:r>
      <w:bookmarkStart w:id="0" w:name="_Hlk131062110"/>
      <w:r w:rsidR="0060794D" w:rsidRPr="0060794D">
        <w:rPr>
          <w:lang w:eastAsia="ja-JP"/>
        </w:rPr>
        <w:t>Given that multi</w:t>
      </w:r>
      <w:r w:rsidR="0060794D">
        <w:rPr>
          <w:lang w:eastAsia="ja-JP"/>
        </w:rPr>
        <w:t>-</w:t>
      </w:r>
      <w:r w:rsidR="0060794D" w:rsidRPr="0060794D">
        <w:rPr>
          <w:lang w:eastAsia="ja-JP"/>
        </w:rPr>
        <w:t>PUSCH</w:t>
      </w:r>
      <w:r w:rsidR="00115C61">
        <w:rPr>
          <w:lang w:eastAsia="ja-JP"/>
        </w:rPr>
        <w:t>s</w:t>
      </w:r>
      <w:r w:rsidR="0060794D" w:rsidRPr="0060794D">
        <w:rPr>
          <w:lang w:eastAsia="ja-JP"/>
        </w:rPr>
        <w:t xml:space="preserve"> CG</w:t>
      </w:r>
      <w:r w:rsidR="008574D6">
        <w:rPr>
          <w:lang w:eastAsia="ja-JP"/>
        </w:rPr>
        <w:t xml:space="preserve"> </w:t>
      </w:r>
      <w:r w:rsidR="0060794D" w:rsidRPr="0060794D">
        <w:rPr>
          <w:lang w:eastAsia="ja-JP"/>
        </w:rPr>
        <w:t>may have some unused o</w:t>
      </w:r>
      <w:r w:rsidR="00D070F2">
        <w:rPr>
          <w:lang w:eastAsia="ja-JP"/>
        </w:rPr>
        <w:t>ccasion</w:t>
      </w:r>
      <w:r w:rsidR="008574D6">
        <w:rPr>
          <w:lang w:eastAsia="ja-JP"/>
        </w:rPr>
        <w:t>s</w:t>
      </w:r>
      <w:r w:rsidR="0060794D" w:rsidRPr="0060794D">
        <w:rPr>
          <w:lang w:eastAsia="ja-JP"/>
        </w:rPr>
        <w:t xml:space="preserve"> due to</w:t>
      </w:r>
      <w:r w:rsidR="008574D6">
        <w:rPr>
          <w:lang w:eastAsia="ja-JP"/>
        </w:rPr>
        <w:t xml:space="preserve"> the</w:t>
      </w:r>
      <w:r w:rsidR="0060794D" w:rsidRPr="0060794D">
        <w:rPr>
          <w:lang w:eastAsia="ja-JP"/>
        </w:rPr>
        <w:t xml:space="preserve"> </w:t>
      </w:r>
      <w:r w:rsidR="0049274B">
        <w:rPr>
          <w:lang w:eastAsia="ja-JP"/>
        </w:rPr>
        <w:t xml:space="preserve">random </w:t>
      </w:r>
      <w:r w:rsidR="0060794D" w:rsidRPr="0060794D">
        <w:rPr>
          <w:lang w:eastAsia="ja-JP"/>
        </w:rPr>
        <w:t xml:space="preserve">jitter </w:t>
      </w:r>
      <w:r w:rsidR="00961140">
        <w:rPr>
          <w:lang w:eastAsia="ja-JP"/>
        </w:rPr>
        <w:t>and</w:t>
      </w:r>
      <w:r w:rsidR="0060794D" w:rsidRPr="0060794D">
        <w:rPr>
          <w:lang w:eastAsia="ja-JP"/>
        </w:rPr>
        <w:t xml:space="preserve"> </w:t>
      </w:r>
      <w:r w:rsidR="008574D6">
        <w:rPr>
          <w:lang w:eastAsia="ja-JP"/>
        </w:rPr>
        <w:t>vari</w:t>
      </w:r>
      <w:r w:rsidR="00D15837">
        <w:rPr>
          <w:lang w:eastAsia="ja-JP"/>
        </w:rPr>
        <w:t>ous</w:t>
      </w:r>
      <w:r w:rsidR="0060794D" w:rsidRPr="0060794D">
        <w:rPr>
          <w:lang w:eastAsia="ja-JP"/>
        </w:rPr>
        <w:t xml:space="preserve"> </w:t>
      </w:r>
      <w:r w:rsidR="00BE11BE">
        <w:rPr>
          <w:lang w:eastAsia="ja-JP"/>
        </w:rPr>
        <w:t>packet</w:t>
      </w:r>
      <w:r w:rsidR="0060794D" w:rsidRPr="0060794D">
        <w:rPr>
          <w:lang w:eastAsia="ja-JP"/>
        </w:rPr>
        <w:t xml:space="preserve"> size</w:t>
      </w:r>
      <w:r w:rsidR="00961140">
        <w:rPr>
          <w:lang w:eastAsia="ja-JP"/>
        </w:rPr>
        <w:t xml:space="preserve"> of the XR service</w:t>
      </w:r>
      <w:r w:rsidR="0060794D" w:rsidRPr="0060794D">
        <w:rPr>
          <w:lang w:eastAsia="ja-JP"/>
        </w:rPr>
        <w:t>,</w:t>
      </w:r>
      <w:bookmarkEnd w:id="0"/>
      <w:r w:rsidR="00D40B0C">
        <w:rPr>
          <w:lang w:eastAsia="ja-JP"/>
        </w:rPr>
        <w:t xml:space="preserve"> </w:t>
      </w:r>
      <w:r w:rsidR="00EA2C43">
        <w:rPr>
          <w:lang w:eastAsia="ja-JP"/>
        </w:rPr>
        <w:t xml:space="preserve">some of the </w:t>
      </w:r>
      <w:r w:rsidR="00D40B0C" w:rsidRPr="00D40B0C">
        <w:rPr>
          <w:lang w:eastAsia="ja-JP"/>
        </w:rPr>
        <w:t xml:space="preserve">reserved HARQ process IDs </w:t>
      </w:r>
      <w:r w:rsidR="00531AEA">
        <w:rPr>
          <w:rFonts w:hint="eastAsia"/>
          <w:lang w:eastAsia="ja-JP"/>
        </w:rPr>
        <w:t>c</w:t>
      </w:r>
      <w:r w:rsidR="00531AEA">
        <w:rPr>
          <w:lang w:eastAsia="ja-JP"/>
        </w:rPr>
        <w:t>ould</w:t>
      </w:r>
      <w:r w:rsidR="00D40B0C" w:rsidRPr="00D40B0C">
        <w:rPr>
          <w:lang w:eastAsia="ja-JP"/>
        </w:rPr>
        <w:t xml:space="preserve"> be wasted.</w:t>
      </w:r>
      <w:r w:rsidR="00DC5FAA">
        <w:rPr>
          <w:lang w:eastAsia="ja-JP"/>
        </w:rPr>
        <w:t xml:space="preserve"> </w:t>
      </w:r>
      <w:r w:rsidR="00FD6AF5">
        <w:rPr>
          <w:lang w:eastAsia="ja-JP"/>
        </w:rPr>
        <w:t xml:space="preserve">Therefore, </w:t>
      </w:r>
      <w:r w:rsidR="007D1F43">
        <w:rPr>
          <w:lang w:eastAsia="ja-JP"/>
        </w:rPr>
        <w:t xml:space="preserve">it </w:t>
      </w:r>
      <w:r w:rsidR="00F20F9A">
        <w:rPr>
          <w:lang w:eastAsia="ja-JP"/>
        </w:rPr>
        <w:t>seems</w:t>
      </w:r>
      <w:r w:rsidR="007D1F43">
        <w:rPr>
          <w:lang w:eastAsia="ja-JP"/>
        </w:rPr>
        <w:t xml:space="preserve"> effective to allow the UE to select the HARQ process ID</w:t>
      </w:r>
      <w:r w:rsidR="007F5702">
        <w:rPr>
          <w:lang w:eastAsia="ja-JP"/>
        </w:rPr>
        <w:t>s</w:t>
      </w:r>
      <w:r w:rsidR="007D1F43">
        <w:rPr>
          <w:lang w:eastAsia="ja-JP"/>
        </w:rPr>
        <w:t xml:space="preserve"> </w:t>
      </w:r>
      <w:r w:rsidR="00D95F6B">
        <w:rPr>
          <w:lang w:eastAsia="ja-JP"/>
        </w:rPr>
        <w:t xml:space="preserve">for </w:t>
      </w:r>
      <w:r w:rsidR="000E5FDB">
        <w:rPr>
          <w:lang w:eastAsia="ja-JP"/>
        </w:rPr>
        <w:t>multiple</w:t>
      </w:r>
      <w:r w:rsidR="00D95F6B">
        <w:rPr>
          <w:lang w:eastAsia="ja-JP"/>
        </w:rPr>
        <w:t xml:space="preserve"> </w:t>
      </w:r>
      <w:r w:rsidR="00E02C42">
        <w:rPr>
          <w:lang w:eastAsia="ja-JP"/>
        </w:rPr>
        <w:t>CG</w:t>
      </w:r>
      <w:r w:rsidR="00262315">
        <w:rPr>
          <w:lang w:eastAsia="ja-JP"/>
        </w:rPr>
        <w:t xml:space="preserve"> PUSCH</w:t>
      </w:r>
      <w:r w:rsidR="00E02C42">
        <w:rPr>
          <w:lang w:eastAsia="ja-JP"/>
        </w:rPr>
        <w:t xml:space="preserve"> occasion</w:t>
      </w:r>
      <w:r w:rsidR="000E5FDB">
        <w:rPr>
          <w:lang w:eastAsia="ja-JP"/>
        </w:rPr>
        <w:t>s</w:t>
      </w:r>
      <w:r w:rsidR="00E02C42">
        <w:rPr>
          <w:lang w:eastAsia="ja-JP"/>
        </w:rPr>
        <w:t xml:space="preserve"> </w:t>
      </w:r>
      <w:r w:rsidR="008B22E3">
        <w:rPr>
          <w:lang w:eastAsia="ja-JP"/>
        </w:rPr>
        <w:t>and</w:t>
      </w:r>
      <w:r w:rsidR="000E5FDB">
        <w:rPr>
          <w:lang w:eastAsia="ja-JP"/>
        </w:rPr>
        <w:t xml:space="preserve"> </w:t>
      </w:r>
      <w:r w:rsidR="004A6939">
        <w:rPr>
          <w:lang w:eastAsia="ja-JP"/>
        </w:rPr>
        <w:t>to</w:t>
      </w:r>
      <w:r w:rsidR="008B22E3">
        <w:rPr>
          <w:lang w:eastAsia="ja-JP"/>
        </w:rPr>
        <w:t xml:space="preserve"> </w:t>
      </w:r>
      <w:r w:rsidR="007F5702">
        <w:rPr>
          <w:lang w:eastAsia="ja-JP"/>
        </w:rPr>
        <w:t>transmit them on UCI</w:t>
      </w:r>
      <w:r w:rsidR="00F31572">
        <w:rPr>
          <w:lang w:eastAsia="ja-JP"/>
        </w:rPr>
        <w:t>, as in NR-U CG</w:t>
      </w:r>
      <w:r w:rsidR="007F5702">
        <w:rPr>
          <w:lang w:eastAsia="ja-JP"/>
        </w:rPr>
        <w:t>.</w:t>
      </w:r>
      <w:r w:rsidR="001833DB">
        <w:rPr>
          <w:lang w:eastAsia="ja-JP"/>
        </w:rPr>
        <w:t xml:space="preserve"> </w:t>
      </w:r>
      <w:r w:rsidR="00B12D6F" w:rsidRPr="00B12D6F">
        <w:rPr>
          <w:lang w:eastAsia="ja-JP"/>
        </w:rPr>
        <w:t xml:space="preserve">This approach increases </w:t>
      </w:r>
      <w:r w:rsidR="00B12D6F">
        <w:rPr>
          <w:lang w:eastAsia="ja-JP"/>
        </w:rPr>
        <w:t xml:space="preserve">the </w:t>
      </w:r>
      <w:r w:rsidR="00B12D6F" w:rsidRPr="00B12D6F">
        <w:rPr>
          <w:lang w:eastAsia="ja-JP"/>
        </w:rPr>
        <w:t xml:space="preserve">UCI </w:t>
      </w:r>
      <w:proofErr w:type="gramStart"/>
      <w:r w:rsidR="00B12D6F" w:rsidRPr="00B12D6F">
        <w:rPr>
          <w:lang w:eastAsia="ja-JP"/>
        </w:rPr>
        <w:t>overhead</w:t>
      </w:r>
      <w:r w:rsidR="00426746">
        <w:rPr>
          <w:lang w:eastAsia="ja-JP"/>
        </w:rPr>
        <w:t>,</w:t>
      </w:r>
      <w:r w:rsidR="001833DB">
        <w:rPr>
          <w:lang w:eastAsia="ja-JP"/>
        </w:rPr>
        <w:t xml:space="preserve"> </w:t>
      </w:r>
      <w:r w:rsidR="00B12D6F" w:rsidRPr="00B12D6F">
        <w:rPr>
          <w:lang w:eastAsia="ja-JP"/>
        </w:rPr>
        <w:t>but</w:t>
      </w:r>
      <w:proofErr w:type="gramEnd"/>
      <w:r w:rsidR="00B12D6F" w:rsidRPr="00B12D6F">
        <w:rPr>
          <w:lang w:eastAsia="ja-JP"/>
        </w:rPr>
        <w:t xml:space="preserve"> can be considered depending on the design</w:t>
      </w:r>
      <w:r w:rsidR="00B12D6F">
        <w:rPr>
          <w:lang w:eastAsia="ja-JP"/>
        </w:rPr>
        <w:t xml:space="preserve"> of </w:t>
      </w:r>
      <w:r w:rsidR="006A2677">
        <w:rPr>
          <w:rFonts w:hint="eastAsia"/>
          <w:lang w:eastAsia="ja-JP"/>
        </w:rPr>
        <w:t>the</w:t>
      </w:r>
      <w:r w:rsidR="001833DB">
        <w:rPr>
          <w:lang w:eastAsia="ja-JP"/>
        </w:rPr>
        <w:t xml:space="preserve"> </w:t>
      </w:r>
      <w:r w:rsidR="00B12D6F">
        <w:rPr>
          <w:lang w:eastAsia="ja-JP"/>
        </w:rPr>
        <w:t>UCI</w:t>
      </w:r>
      <w:r w:rsidR="00B12D6F" w:rsidRPr="00B12D6F">
        <w:rPr>
          <w:lang w:eastAsia="ja-JP"/>
        </w:rPr>
        <w:t>.</w:t>
      </w:r>
    </w:p>
    <w:p w14:paraId="023BB91B" w14:textId="51A94A98" w:rsidR="00220CAE" w:rsidRDefault="006A2677" w:rsidP="000C4785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b/>
        </w:rPr>
        <w:t xml:space="preserve"> </w:t>
      </w:r>
      <w:r w:rsidR="00515AAD">
        <w:rPr>
          <w:b/>
        </w:rPr>
        <w:t>3</w:t>
      </w:r>
      <w:r w:rsidRPr="00334C6A">
        <w:rPr>
          <w:b/>
        </w:rPr>
        <w:t>:</w:t>
      </w:r>
      <w:r>
        <w:rPr>
          <w:b/>
        </w:rPr>
        <w:tab/>
      </w:r>
      <w:r w:rsidR="00220CAE" w:rsidRPr="001B38E6">
        <w:rPr>
          <w:b/>
        </w:rPr>
        <w:t xml:space="preserve">For determination of </w:t>
      </w:r>
      <w:r w:rsidR="00220CAE">
        <w:rPr>
          <w:b/>
        </w:rPr>
        <w:t xml:space="preserve">HARQ process ID of </w:t>
      </w:r>
      <w:r w:rsidR="00220CAE" w:rsidRPr="001B38E6">
        <w:rPr>
          <w:b/>
        </w:rPr>
        <w:t>CG PUSCHs associated to a multi-PUSCHs CG,</w:t>
      </w:r>
      <w:r w:rsidR="00515AAD">
        <w:rPr>
          <w:b/>
        </w:rPr>
        <w:t xml:space="preserve"> </w:t>
      </w:r>
      <w:r w:rsidR="00220CAE">
        <w:rPr>
          <w:b/>
        </w:rPr>
        <w:t>the following options can be considered</w:t>
      </w:r>
      <w:r w:rsidR="00006ECE">
        <w:rPr>
          <w:rFonts w:hint="eastAsia"/>
          <w:b/>
        </w:rPr>
        <w:t>.</w:t>
      </w:r>
    </w:p>
    <w:p w14:paraId="4838E18D" w14:textId="75C67011" w:rsidR="00220CAE" w:rsidRPr="001A3E9F" w:rsidRDefault="00220CAE" w:rsidP="000C4785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</w:t>
      </w:r>
      <w:r w:rsidR="000C4785">
        <w:rPr>
          <w:b/>
        </w:rPr>
        <w:t xml:space="preserve">As in DG </w:t>
      </w:r>
      <w:r w:rsidR="000C4785" w:rsidRPr="000C4785">
        <w:rPr>
          <w:b/>
        </w:rPr>
        <w:t>scheduling multi-PUSCHs</w:t>
      </w:r>
      <w:r w:rsidR="000C4785">
        <w:rPr>
          <w:b/>
        </w:rPr>
        <w:t xml:space="preserve">, </w:t>
      </w:r>
      <w:r w:rsidR="000C4785" w:rsidRPr="000C4785">
        <w:rPr>
          <w:b/>
        </w:rPr>
        <w:t>the HARQ process ID is determined by incrementing the HARQ process ID of the preceding PUSCH in the CG period</w:t>
      </w:r>
      <w:r w:rsidR="00C30D68">
        <w:rPr>
          <w:b/>
        </w:rPr>
        <w:t>.</w:t>
      </w:r>
    </w:p>
    <w:p w14:paraId="7FFDCF29" w14:textId="4813E7A7" w:rsidR="00220CAE" w:rsidRPr="000C4785" w:rsidRDefault="00220CAE" w:rsidP="000C4785">
      <w:pPr>
        <w:pStyle w:val="B1"/>
        <w:numPr>
          <w:ilvl w:val="0"/>
          <w:numId w:val="31"/>
        </w:numPr>
        <w:jc w:val="both"/>
        <w:rPr>
          <w:b/>
        </w:rPr>
      </w:pPr>
      <w:r>
        <w:rPr>
          <w:b/>
        </w:rPr>
        <w:t xml:space="preserve">Option.2: </w:t>
      </w:r>
      <w:r w:rsidR="000C4785">
        <w:rPr>
          <w:b/>
        </w:rPr>
        <w:t xml:space="preserve">As in NR-U CG, </w:t>
      </w:r>
      <w:r w:rsidR="000C4785" w:rsidRPr="000C4785">
        <w:rPr>
          <w:b/>
        </w:rPr>
        <w:t xml:space="preserve">the UE </w:t>
      </w:r>
      <w:r w:rsidR="000C4785">
        <w:rPr>
          <w:b/>
        </w:rPr>
        <w:t>can</w:t>
      </w:r>
      <w:r w:rsidR="000C4785" w:rsidRPr="000C4785">
        <w:rPr>
          <w:b/>
        </w:rPr>
        <w:t xml:space="preserve"> select the HARQ process IDs for multiple CG PUSCH occasions and transmit them on UCI</w:t>
      </w:r>
      <w:r w:rsidR="00C30D68">
        <w:rPr>
          <w:b/>
        </w:rPr>
        <w:t>.</w:t>
      </w:r>
    </w:p>
    <w:p w14:paraId="2619A860" w14:textId="6E9A8B1C" w:rsidR="006A2677" w:rsidRPr="006A2677" w:rsidRDefault="006A2677" w:rsidP="000C4785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 w:rsidR="00CF14C3">
        <w:rPr>
          <w:b/>
        </w:rPr>
        <w:t>4</w:t>
      </w:r>
      <w:r w:rsidRPr="00334C6A">
        <w:rPr>
          <w:b/>
        </w:rPr>
        <w:t>:</w:t>
      </w:r>
      <w:r>
        <w:rPr>
          <w:b/>
        </w:rPr>
        <w:tab/>
      </w:r>
      <w:r w:rsidR="00B93CA4" w:rsidRPr="00B93CA4">
        <w:rPr>
          <w:b/>
        </w:rPr>
        <w:t>Given that multi-PUSCHs CG may have some unused occasions due to the random jitter and various packet size of the XR service,</w:t>
      </w:r>
      <w:r w:rsidR="0032149E">
        <w:rPr>
          <w:b/>
        </w:rPr>
        <w:t xml:space="preserve"> </w:t>
      </w:r>
      <w:r w:rsidR="0032149E" w:rsidRPr="0032149E">
        <w:rPr>
          <w:b/>
        </w:rPr>
        <w:t>it seems effective to allow the UE to select the HARQ process IDs, as in NR-U CG</w:t>
      </w:r>
      <w:r w:rsidR="008528D5">
        <w:rPr>
          <w:b/>
        </w:rPr>
        <w:t xml:space="preserve">, so as not to reserve too many </w:t>
      </w:r>
      <w:r w:rsidR="00724C6E" w:rsidRPr="00724C6E">
        <w:rPr>
          <w:b/>
        </w:rPr>
        <w:t>HARQ process IDs.</w:t>
      </w:r>
    </w:p>
    <w:p w14:paraId="6C6056A6" w14:textId="66EAD727" w:rsidR="00243485" w:rsidRPr="00C40E1F" w:rsidRDefault="00243485" w:rsidP="00243485">
      <w:pPr>
        <w:pStyle w:val="3"/>
        <w:numPr>
          <w:ilvl w:val="1"/>
          <w:numId w:val="32"/>
        </w:numPr>
        <w:jc w:val="both"/>
        <w:rPr>
          <w:lang w:val="en-US" w:eastAsia="ja-JP"/>
        </w:rPr>
      </w:pPr>
      <w:r>
        <w:rPr>
          <w:lang w:val="en-US"/>
        </w:rPr>
        <w:t>Indication of unused CG PUSCH occasion(s)</w:t>
      </w:r>
      <w:r w:rsidR="00B965E1">
        <w:rPr>
          <w:lang w:val="en-US"/>
        </w:rPr>
        <w:t xml:space="preserve"> based on UCI</w:t>
      </w:r>
    </w:p>
    <w:p w14:paraId="2FBB6D97" w14:textId="7DB8A642" w:rsidR="00571302" w:rsidRPr="00AF2FE7" w:rsidRDefault="00AF2FE7" w:rsidP="00E3452B">
      <w:pPr>
        <w:jc w:val="both"/>
        <w:rPr>
          <w:lang w:eastAsia="ja-JP"/>
        </w:rPr>
      </w:pPr>
      <w:r>
        <w:rPr>
          <w:noProof/>
          <w:lang w:val="en-US" w:eastAsia="ja-JP"/>
        </w:rPr>
        <w:drawing>
          <wp:anchor distT="0" distB="0" distL="114300" distR="114300" simplePos="0" relativeHeight="251658240" behindDoc="0" locked="0" layoutInCell="1" allowOverlap="1" wp14:anchorId="774AD406" wp14:editId="602E43B6">
            <wp:simplePos x="0" y="0"/>
            <wp:positionH relativeFrom="margin">
              <wp:align>center</wp:align>
            </wp:positionH>
            <wp:positionV relativeFrom="paragraph">
              <wp:posOffset>1118616</wp:posOffset>
            </wp:positionV>
            <wp:extent cx="5499735" cy="1696720"/>
            <wp:effectExtent l="0" t="0" r="0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5A2">
        <w:rPr>
          <w:lang w:val="en-US" w:eastAsia="ja-JP"/>
        </w:rPr>
        <w:t xml:space="preserve">With respect to </w:t>
      </w:r>
      <w:r w:rsidR="00CA05A2">
        <w:rPr>
          <w:lang w:eastAsia="ja-JP"/>
        </w:rPr>
        <w:t xml:space="preserve">how </w:t>
      </w:r>
      <w:r w:rsidR="00CA05A2" w:rsidRPr="00334C6A">
        <w:rPr>
          <w:lang w:eastAsia="ja-JP"/>
        </w:rPr>
        <w:t>UCI indicates unused occasion(s)</w:t>
      </w:r>
      <w:r w:rsidR="00CA05A2">
        <w:rPr>
          <w:lang w:eastAsia="ja-JP"/>
        </w:rPr>
        <w:t>, one</w:t>
      </w:r>
      <w:r w:rsidR="00CA05A2" w:rsidRPr="00CA05A2">
        <w:t xml:space="preserve"> </w:t>
      </w:r>
      <w:r w:rsidR="00CA05A2" w:rsidRPr="00CA05A2">
        <w:rPr>
          <w:lang w:eastAsia="ja-JP"/>
        </w:rPr>
        <w:t xml:space="preserve">possible way is to introduce a bitmap where each bit </w:t>
      </w:r>
      <w:r w:rsidR="002C067B">
        <w:rPr>
          <w:lang w:eastAsia="ja-JP"/>
        </w:rPr>
        <w:t xml:space="preserve">can </w:t>
      </w:r>
      <w:r w:rsidR="00CA05A2" w:rsidRPr="00CA05A2">
        <w:rPr>
          <w:lang w:eastAsia="ja-JP"/>
        </w:rPr>
        <w:t>indicate whether the corresponding PUSCH occasion is unused or not.</w:t>
      </w:r>
      <w:r w:rsidR="00CA05A2">
        <w:rPr>
          <w:lang w:eastAsia="ja-JP"/>
        </w:rPr>
        <w:t xml:space="preserve"> </w:t>
      </w:r>
      <w:r w:rsidR="00CA05A2" w:rsidRPr="00334C6A">
        <w:rPr>
          <w:lang w:eastAsia="ja-JP"/>
        </w:rPr>
        <w:t>For example, UCI can include the indication for all</w:t>
      </w:r>
      <w:r w:rsidR="00CA05A2">
        <w:rPr>
          <w:lang w:eastAsia="ja-JP"/>
        </w:rPr>
        <w:t xml:space="preserve"> </w:t>
      </w:r>
      <w:r w:rsidR="00CA05A2" w:rsidRPr="00334C6A">
        <w:rPr>
          <w:lang w:eastAsia="ja-JP"/>
        </w:rPr>
        <w:t xml:space="preserve">PUSCH occasions within </w:t>
      </w:r>
      <w:r w:rsidR="00CA05A2">
        <w:rPr>
          <w:lang w:eastAsia="ja-JP"/>
        </w:rPr>
        <w:t>a single</w:t>
      </w:r>
      <w:r w:rsidR="00CA05A2" w:rsidRPr="00334C6A">
        <w:rPr>
          <w:lang w:eastAsia="ja-JP"/>
        </w:rPr>
        <w:t xml:space="preserve"> CG period.</w:t>
      </w:r>
      <w:r w:rsidR="00BD0075">
        <w:rPr>
          <w:lang w:eastAsia="ja-JP"/>
        </w:rPr>
        <w:t xml:space="preserve"> </w:t>
      </w:r>
      <w:r w:rsidR="00BD0075" w:rsidRPr="00BD0075">
        <w:rPr>
          <w:lang w:val="en-US" w:eastAsia="ja-JP"/>
        </w:rPr>
        <w:t xml:space="preserve">In this case, the required bitmap size </w:t>
      </w:r>
      <w:r w:rsidR="00EF747C">
        <w:rPr>
          <w:lang w:val="en-US" w:eastAsia="ja-JP"/>
        </w:rPr>
        <w:t>can</w:t>
      </w:r>
      <w:r w:rsidR="00417439">
        <w:rPr>
          <w:lang w:val="en-US" w:eastAsia="ja-JP"/>
        </w:rPr>
        <w:t xml:space="preserve"> be</w:t>
      </w:r>
      <w:r w:rsidR="00BD0075" w:rsidRPr="00BD0075">
        <w:rPr>
          <w:lang w:val="en-US" w:eastAsia="ja-JP"/>
        </w:rPr>
        <w:t xml:space="preserve"> equal to the number of configured PUSCH </w:t>
      </w:r>
      <w:r w:rsidR="00BD0075" w:rsidRPr="00CA05A2">
        <w:rPr>
          <w:lang w:eastAsia="ja-JP"/>
        </w:rPr>
        <w:t>occasion</w:t>
      </w:r>
      <w:r w:rsidR="00BD0075" w:rsidRPr="00BD0075">
        <w:rPr>
          <w:lang w:val="en-US" w:eastAsia="ja-JP"/>
        </w:rPr>
        <w:t>s, regardless of whether they are valid</w:t>
      </w:r>
      <w:r w:rsidR="009D2BC5">
        <w:rPr>
          <w:rFonts w:hint="eastAsia"/>
          <w:lang w:val="en-US" w:eastAsia="ja-JP"/>
        </w:rPr>
        <w:t>.</w:t>
      </w:r>
      <w:r w:rsidR="009D2BC5">
        <w:rPr>
          <w:lang w:val="en-US" w:eastAsia="ja-JP"/>
        </w:rPr>
        <w:t xml:space="preserve"> </w:t>
      </w:r>
      <w:r w:rsidR="003E4C53" w:rsidRPr="00334C6A">
        <w:rPr>
          <w:lang w:eastAsia="ja-JP"/>
        </w:rPr>
        <w:t xml:space="preserve">Another way is to indicate the number of PUSCH occasions that the UE will use. </w:t>
      </w:r>
      <w:r w:rsidR="003E4C53" w:rsidRPr="00041040">
        <w:rPr>
          <w:lang w:eastAsia="ja-JP"/>
        </w:rPr>
        <w:t>For example, after receiving UCI, the</w:t>
      </w:r>
      <w:r w:rsidR="003E4C53">
        <w:rPr>
          <w:lang w:eastAsia="ja-JP"/>
        </w:rPr>
        <w:t xml:space="preserve"> </w:t>
      </w:r>
      <w:r w:rsidR="003E4C53" w:rsidRPr="009320EB">
        <w:rPr>
          <w:lang w:eastAsia="ja-JP"/>
        </w:rPr>
        <w:t>gNB can implicitly assume that the indicated number of consecutive PUSCH occasions are used and the remaining ones are unused.</w:t>
      </w:r>
      <w:r w:rsidR="006A3E17">
        <w:rPr>
          <w:lang w:eastAsia="ja-JP"/>
        </w:rPr>
        <w:t xml:space="preserve"> </w:t>
      </w:r>
      <w:r w:rsidR="00975A0B" w:rsidRPr="00975A0B">
        <w:rPr>
          <w:lang w:eastAsia="ja-JP"/>
        </w:rPr>
        <w:t xml:space="preserve">While this </w:t>
      </w:r>
      <w:r w:rsidR="004E1575">
        <w:rPr>
          <w:lang w:eastAsia="ja-JP"/>
        </w:rPr>
        <w:t>way</w:t>
      </w:r>
      <w:r w:rsidR="00975A0B" w:rsidRPr="00975A0B">
        <w:rPr>
          <w:lang w:eastAsia="ja-JP"/>
        </w:rPr>
        <w:t xml:space="preserve"> can </w:t>
      </w:r>
      <w:r w:rsidR="00770C4A">
        <w:rPr>
          <w:lang w:eastAsia="ja-JP"/>
        </w:rPr>
        <w:t xml:space="preserve">slightly </w:t>
      </w:r>
      <w:r w:rsidR="00975A0B" w:rsidRPr="00975A0B">
        <w:rPr>
          <w:lang w:eastAsia="ja-JP"/>
        </w:rPr>
        <w:t>reduce the</w:t>
      </w:r>
      <w:r w:rsidR="00EB6B84">
        <w:rPr>
          <w:lang w:eastAsia="ja-JP"/>
        </w:rPr>
        <w:t xml:space="preserve"> UCI</w:t>
      </w:r>
      <w:r w:rsidR="00975A0B" w:rsidRPr="00975A0B">
        <w:rPr>
          <w:lang w:eastAsia="ja-JP"/>
        </w:rPr>
        <w:t xml:space="preserve"> size, it may not provide as much flexibility as </w:t>
      </w:r>
      <w:r w:rsidR="00EB6B84">
        <w:rPr>
          <w:lang w:eastAsia="ja-JP"/>
        </w:rPr>
        <w:t>the</w:t>
      </w:r>
      <w:r w:rsidR="00975A0B" w:rsidRPr="00975A0B">
        <w:rPr>
          <w:lang w:eastAsia="ja-JP"/>
        </w:rPr>
        <w:t xml:space="preserve"> indication using a bitmap</w:t>
      </w:r>
      <w:r w:rsidR="00686272">
        <w:rPr>
          <w:lang w:eastAsia="ja-JP"/>
        </w:rPr>
        <w:t>.</w:t>
      </w:r>
    </w:p>
    <w:p w14:paraId="0624F5F7" w14:textId="1A94DF12" w:rsidR="00686272" w:rsidRPr="00686272" w:rsidRDefault="00153434" w:rsidP="00686272">
      <w:pPr>
        <w:jc w:val="center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igure 1: Example of how UCI indicates unused occasion(s)</w:t>
      </w:r>
    </w:p>
    <w:p w14:paraId="07301C22" w14:textId="7FCD0F79" w:rsidR="00432153" w:rsidRDefault="00153434" w:rsidP="00153434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1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0D4133">
        <w:rPr>
          <w:b/>
        </w:rPr>
        <w:t>RAN1 to study</w:t>
      </w:r>
      <w:r w:rsidR="00B70F4E">
        <w:rPr>
          <w:b/>
        </w:rPr>
        <w:t xml:space="preserve"> i</w:t>
      </w:r>
      <w:r w:rsidR="008459BB" w:rsidRPr="008459BB">
        <w:rPr>
          <w:b/>
        </w:rPr>
        <w:t>ntroducing a bitmap in</w:t>
      </w:r>
      <w:r w:rsidR="008459BB">
        <w:rPr>
          <w:b/>
        </w:rPr>
        <w:t>to</w:t>
      </w:r>
      <w:r w:rsidR="008459BB" w:rsidRPr="008459BB">
        <w:rPr>
          <w:b/>
        </w:rPr>
        <w:t xml:space="preserve"> </w:t>
      </w:r>
      <w:r w:rsidR="008459BB">
        <w:rPr>
          <w:b/>
        </w:rPr>
        <w:t xml:space="preserve">the </w:t>
      </w:r>
      <w:r w:rsidR="008459BB" w:rsidRPr="008459BB">
        <w:rPr>
          <w:b/>
        </w:rPr>
        <w:t xml:space="preserve">UCI, where each bit </w:t>
      </w:r>
      <w:r w:rsidR="00B70F4E">
        <w:rPr>
          <w:b/>
        </w:rPr>
        <w:t xml:space="preserve">can </w:t>
      </w:r>
      <w:r w:rsidR="008459BB" w:rsidRPr="008459BB">
        <w:rPr>
          <w:b/>
        </w:rPr>
        <w:t>indicate whether the corresponding PUSCH occasion is unused</w:t>
      </w:r>
      <w:r w:rsidR="00B70F4E">
        <w:rPr>
          <w:b/>
        </w:rPr>
        <w:t xml:space="preserve"> or not.</w:t>
      </w:r>
    </w:p>
    <w:p w14:paraId="022FEE98" w14:textId="50BF84DE" w:rsidR="00F17222" w:rsidRDefault="00F17222" w:rsidP="00F17222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2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 w:rsidR="00782688">
        <w:rPr>
          <w:b/>
        </w:rPr>
        <w:t>T</w:t>
      </w:r>
      <w:r w:rsidR="0099660E">
        <w:rPr>
          <w:b/>
        </w:rPr>
        <w:t>he bitmap size for the indication</w:t>
      </w:r>
      <w:r w:rsidR="00782688">
        <w:rPr>
          <w:b/>
        </w:rPr>
        <w:t xml:space="preserve"> of unused occasion(s)</w:t>
      </w:r>
      <w:r w:rsidR="0099660E">
        <w:rPr>
          <w:b/>
        </w:rPr>
        <w:t xml:space="preserve"> can be equal to</w:t>
      </w:r>
      <w:r w:rsidR="0099660E" w:rsidRPr="00FD208A">
        <w:rPr>
          <w:b/>
        </w:rPr>
        <w:t xml:space="preserve"> the number of configured PUSCH occasions, regardless of whether they are valid.</w:t>
      </w:r>
    </w:p>
    <w:p w14:paraId="734DE559" w14:textId="66A3282E" w:rsidR="00D66ACE" w:rsidRPr="005B7477" w:rsidRDefault="00AB5BA4" w:rsidP="00E3452B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>he enhancement of the UCI indication</w:t>
      </w:r>
      <w:r w:rsidR="004C49BC">
        <w:rPr>
          <w:lang w:eastAsia="ja-JP"/>
        </w:rPr>
        <w:t xml:space="preserve"> is intended to allow </w:t>
      </w:r>
      <w:r w:rsidR="00A954F3">
        <w:rPr>
          <w:lang w:eastAsia="ja-JP"/>
        </w:rPr>
        <w:t xml:space="preserve">the </w:t>
      </w:r>
      <w:r w:rsidR="004C49BC">
        <w:rPr>
          <w:lang w:eastAsia="ja-JP"/>
        </w:rPr>
        <w:t xml:space="preserve">gNB to reallocate </w:t>
      </w:r>
      <w:r w:rsidR="004C49BC" w:rsidRPr="00334C6A">
        <w:rPr>
          <w:lang w:eastAsia="ja-JP"/>
        </w:rPr>
        <w:t>unused occasion(s) for other transmissions.</w:t>
      </w:r>
      <w:r w:rsidR="003F230A">
        <w:rPr>
          <w:lang w:eastAsia="ja-JP"/>
        </w:rPr>
        <w:t xml:space="preserve"> Therefore, </w:t>
      </w:r>
      <w:r w:rsidR="00A23746">
        <w:rPr>
          <w:lang w:eastAsia="ja-JP"/>
        </w:rPr>
        <w:t xml:space="preserve">the UE </w:t>
      </w:r>
      <w:r w:rsidR="006D2C13">
        <w:rPr>
          <w:lang w:eastAsia="ja-JP"/>
        </w:rPr>
        <w:t xml:space="preserve">is required to </w:t>
      </w:r>
      <w:r w:rsidR="006C494B">
        <w:rPr>
          <w:lang w:eastAsia="ja-JP"/>
        </w:rPr>
        <w:t>send</w:t>
      </w:r>
      <w:r w:rsidR="005F2AF6" w:rsidRPr="005F2AF6">
        <w:rPr>
          <w:lang w:eastAsia="ja-JP"/>
        </w:rPr>
        <w:t xml:space="preserve"> the UCI</w:t>
      </w:r>
      <w:r w:rsidR="004023AC">
        <w:rPr>
          <w:lang w:eastAsia="ja-JP"/>
        </w:rPr>
        <w:t xml:space="preserve"> </w:t>
      </w:r>
      <w:r w:rsidR="005F2AF6" w:rsidRPr="005F2AF6">
        <w:rPr>
          <w:lang w:eastAsia="ja-JP"/>
        </w:rPr>
        <w:t xml:space="preserve">as early as possible to allow </w:t>
      </w:r>
      <w:r w:rsidR="003D5215">
        <w:rPr>
          <w:lang w:eastAsia="ja-JP"/>
        </w:rPr>
        <w:t>enough</w:t>
      </w:r>
      <w:r w:rsidR="005F2AF6" w:rsidRPr="005F2AF6">
        <w:rPr>
          <w:lang w:eastAsia="ja-JP"/>
        </w:rPr>
        <w:t xml:space="preserve"> time </w:t>
      </w:r>
      <w:r w:rsidR="00A23746">
        <w:rPr>
          <w:lang w:eastAsia="ja-JP"/>
        </w:rPr>
        <w:t xml:space="preserve">for </w:t>
      </w:r>
      <w:r w:rsidR="00D22BA2">
        <w:rPr>
          <w:lang w:eastAsia="ja-JP"/>
        </w:rPr>
        <w:t xml:space="preserve">the </w:t>
      </w:r>
      <w:r w:rsidR="00A23746">
        <w:rPr>
          <w:lang w:eastAsia="ja-JP"/>
        </w:rPr>
        <w:t>gNB processing.</w:t>
      </w:r>
      <w:r w:rsidR="000173E3">
        <w:rPr>
          <w:lang w:eastAsia="ja-JP"/>
        </w:rPr>
        <w:t xml:space="preserve"> For example, </w:t>
      </w:r>
      <w:r w:rsidR="000173E3">
        <w:rPr>
          <w:lang w:val="en-US" w:eastAsia="ja-JP"/>
        </w:rPr>
        <w:t xml:space="preserve">the UCI </w:t>
      </w:r>
      <w:r w:rsidR="004023AC">
        <w:rPr>
          <w:lang w:eastAsia="ja-JP"/>
        </w:rPr>
        <w:t>indication</w:t>
      </w:r>
      <w:r w:rsidR="004023AC">
        <w:rPr>
          <w:lang w:val="en-US" w:eastAsia="ja-JP"/>
        </w:rPr>
        <w:t xml:space="preserve"> </w:t>
      </w:r>
      <w:r w:rsidR="000173E3">
        <w:rPr>
          <w:lang w:val="en-US" w:eastAsia="ja-JP"/>
        </w:rPr>
        <w:t>can be included in the first configured PUSCH occasion within a CG period.</w:t>
      </w:r>
      <w:r w:rsidR="00BC1447">
        <w:rPr>
          <w:lang w:val="en-US" w:eastAsia="ja-JP"/>
        </w:rPr>
        <w:t xml:space="preserve"> However, </w:t>
      </w:r>
      <w:r w:rsidR="00C0168A">
        <w:rPr>
          <w:lang w:val="en-US" w:eastAsia="ja-JP"/>
        </w:rPr>
        <w:t xml:space="preserve">considering UL jitter and the </w:t>
      </w:r>
      <w:r w:rsidR="008E11BF">
        <w:rPr>
          <w:lang w:val="en-US" w:eastAsia="ja-JP"/>
        </w:rPr>
        <w:t xml:space="preserve">mismatch between CG periodicity and XR frame rate, </w:t>
      </w:r>
      <w:r w:rsidR="00155B03">
        <w:rPr>
          <w:lang w:val="en-US" w:eastAsia="ja-JP"/>
        </w:rPr>
        <w:t>UL data may</w:t>
      </w:r>
      <w:r w:rsidR="00BD3C98">
        <w:rPr>
          <w:lang w:val="en-US" w:eastAsia="ja-JP"/>
        </w:rPr>
        <w:t xml:space="preserve"> not always arrive at the UE before the first configured PUSCH occasion.</w:t>
      </w:r>
      <w:r w:rsidR="00293C01">
        <w:rPr>
          <w:lang w:val="en-US" w:eastAsia="ja-JP"/>
        </w:rPr>
        <w:t xml:space="preserve"> </w:t>
      </w:r>
      <w:r w:rsidR="005C467F">
        <w:rPr>
          <w:lang w:val="en-US" w:eastAsia="ja-JP"/>
        </w:rPr>
        <w:t xml:space="preserve">In </w:t>
      </w:r>
      <w:r w:rsidR="00EF32BD">
        <w:rPr>
          <w:lang w:eastAsia="ja-JP"/>
        </w:rPr>
        <w:t xml:space="preserve">this case, </w:t>
      </w:r>
      <w:r w:rsidR="00134622">
        <w:rPr>
          <w:lang w:eastAsia="ja-JP"/>
        </w:rPr>
        <w:t xml:space="preserve">the UE </w:t>
      </w:r>
      <w:r w:rsidR="00A00945">
        <w:rPr>
          <w:lang w:eastAsia="ja-JP"/>
        </w:rPr>
        <w:t xml:space="preserve">may not </w:t>
      </w:r>
      <w:r w:rsidR="00E5275F">
        <w:rPr>
          <w:lang w:eastAsia="ja-JP"/>
        </w:rPr>
        <w:t>know</w:t>
      </w:r>
      <w:r w:rsidR="00D17709">
        <w:rPr>
          <w:lang w:eastAsia="ja-JP"/>
        </w:rPr>
        <w:t xml:space="preserve"> </w:t>
      </w:r>
      <w:r w:rsidR="001474C9">
        <w:rPr>
          <w:lang w:eastAsia="ja-JP"/>
        </w:rPr>
        <w:t xml:space="preserve">if </w:t>
      </w:r>
      <w:r w:rsidR="00287C05">
        <w:rPr>
          <w:lang w:eastAsia="ja-JP"/>
        </w:rPr>
        <w:t xml:space="preserve">the remaining </w:t>
      </w:r>
      <w:r w:rsidR="001474C9">
        <w:rPr>
          <w:lang w:eastAsia="ja-JP"/>
        </w:rPr>
        <w:t xml:space="preserve">PUSCH </w:t>
      </w:r>
      <w:r w:rsidR="005254EC">
        <w:rPr>
          <w:lang w:eastAsia="ja-JP"/>
        </w:rPr>
        <w:t>occasions</w:t>
      </w:r>
      <w:r w:rsidR="00287C05">
        <w:rPr>
          <w:lang w:eastAsia="ja-JP"/>
        </w:rPr>
        <w:t xml:space="preserve"> are unused</w:t>
      </w:r>
      <w:r w:rsidR="00365293">
        <w:rPr>
          <w:lang w:eastAsia="ja-JP"/>
        </w:rPr>
        <w:t xml:space="preserve"> due to the lack of</w:t>
      </w:r>
      <w:r w:rsidR="00293C01">
        <w:rPr>
          <w:lang w:eastAsia="ja-JP"/>
        </w:rPr>
        <w:t xml:space="preserve"> the information on</w:t>
      </w:r>
      <w:r w:rsidR="00365293">
        <w:rPr>
          <w:lang w:eastAsia="ja-JP"/>
        </w:rPr>
        <w:t xml:space="preserve"> </w:t>
      </w:r>
      <w:r w:rsidR="00293C01">
        <w:rPr>
          <w:lang w:eastAsia="ja-JP"/>
        </w:rPr>
        <w:t xml:space="preserve">the </w:t>
      </w:r>
      <w:r w:rsidR="007E03B3">
        <w:rPr>
          <w:lang w:eastAsia="ja-JP"/>
        </w:rPr>
        <w:t xml:space="preserve">amount of </w:t>
      </w:r>
      <w:r w:rsidR="00365293">
        <w:rPr>
          <w:lang w:eastAsia="ja-JP"/>
        </w:rPr>
        <w:t>UL data.</w:t>
      </w:r>
      <w:r w:rsidR="00AD1541">
        <w:rPr>
          <w:lang w:eastAsia="ja-JP"/>
        </w:rPr>
        <w:t xml:space="preserve"> </w:t>
      </w:r>
      <w:r w:rsidR="005B5494">
        <w:rPr>
          <w:lang w:eastAsia="ja-JP"/>
        </w:rPr>
        <w:t xml:space="preserve">Moreover, </w:t>
      </w:r>
      <w:r w:rsidR="00A255F0">
        <w:rPr>
          <w:lang w:eastAsia="ja-JP"/>
        </w:rPr>
        <w:t>the first configured PUSCH occasion</w:t>
      </w:r>
      <w:r w:rsidR="007161F8">
        <w:rPr>
          <w:lang w:eastAsia="ja-JP"/>
        </w:rPr>
        <w:t xml:space="preserve"> may not </w:t>
      </w:r>
      <w:r w:rsidR="00C56E3F">
        <w:rPr>
          <w:lang w:eastAsia="ja-JP"/>
        </w:rPr>
        <w:t xml:space="preserve">be </w:t>
      </w:r>
      <w:r w:rsidR="00753A6C">
        <w:rPr>
          <w:lang w:eastAsia="ja-JP"/>
        </w:rPr>
        <w:t>use</w:t>
      </w:r>
      <w:r w:rsidR="00C56E3F">
        <w:rPr>
          <w:lang w:eastAsia="ja-JP"/>
        </w:rPr>
        <w:t>d</w:t>
      </w:r>
      <w:r w:rsidR="00AC438E">
        <w:rPr>
          <w:lang w:eastAsia="ja-JP"/>
        </w:rPr>
        <w:t xml:space="preserve"> because there is no data</w:t>
      </w:r>
      <w:r w:rsidR="00AE2DC2">
        <w:rPr>
          <w:lang w:eastAsia="ja-JP"/>
        </w:rPr>
        <w:t xml:space="preserve"> to</w:t>
      </w:r>
      <w:r w:rsidR="00781599">
        <w:rPr>
          <w:lang w:eastAsia="ja-JP"/>
        </w:rPr>
        <w:t xml:space="preserve"> be</w:t>
      </w:r>
      <w:r w:rsidR="00AE2DC2">
        <w:rPr>
          <w:lang w:eastAsia="ja-JP"/>
        </w:rPr>
        <w:t xml:space="preserve"> transmit</w:t>
      </w:r>
      <w:r w:rsidR="00781599">
        <w:rPr>
          <w:lang w:eastAsia="ja-JP"/>
        </w:rPr>
        <w:t>ted</w:t>
      </w:r>
      <w:r w:rsidR="00DC00FF">
        <w:rPr>
          <w:lang w:eastAsia="ja-JP"/>
        </w:rPr>
        <w:t xml:space="preserve"> other than the UCI</w:t>
      </w:r>
      <w:r w:rsidR="00AC438E">
        <w:rPr>
          <w:lang w:eastAsia="ja-JP"/>
        </w:rPr>
        <w:t>.</w:t>
      </w:r>
      <w:r w:rsidR="003F1B36">
        <w:rPr>
          <w:lang w:eastAsia="ja-JP"/>
        </w:rPr>
        <w:t xml:space="preserve"> </w:t>
      </w:r>
      <w:r w:rsidR="00352F6F">
        <w:rPr>
          <w:lang w:eastAsia="ja-JP"/>
        </w:rPr>
        <w:t>From th</w:t>
      </w:r>
      <w:r w:rsidR="00172578">
        <w:rPr>
          <w:lang w:eastAsia="ja-JP"/>
        </w:rPr>
        <w:t>ese</w:t>
      </w:r>
      <w:r w:rsidR="00352F6F">
        <w:rPr>
          <w:lang w:eastAsia="ja-JP"/>
        </w:rPr>
        <w:t xml:space="preserve"> perspective</w:t>
      </w:r>
      <w:r w:rsidR="00172578">
        <w:rPr>
          <w:lang w:eastAsia="ja-JP"/>
        </w:rPr>
        <w:t>s</w:t>
      </w:r>
      <w:r w:rsidR="00352F6F">
        <w:rPr>
          <w:lang w:eastAsia="ja-JP"/>
        </w:rPr>
        <w:t xml:space="preserve">, </w:t>
      </w:r>
      <w:r w:rsidR="00D4161D">
        <w:rPr>
          <w:lang w:eastAsia="ja-JP"/>
        </w:rPr>
        <w:t xml:space="preserve">the UCI can be multiplexed </w:t>
      </w:r>
      <w:r w:rsidR="00A13499">
        <w:rPr>
          <w:lang w:eastAsia="ja-JP"/>
        </w:rPr>
        <w:t>i</w:t>
      </w:r>
      <w:r w:rsidR="00D4161D">
        <w:rPr>
          <w:lang w:eastAsia="ja-JP"/>
        </w:rPr>
        <w:t>n</w:t>
      </w:r>
      <w:r w:rsidR="00A13499">
        <w:rPr>
          <w:lang w:eastAsia="ja-JP"/>
        </w:rPr>
        <w:t xml:space="preserve"> </w:t>
      </w:r>
      <w:r w:rsidR="00096457">
        <w:rPr>
          <w:lang w:eastAsia="ja-JP"/>
        </w:rPr>
        <w:t xml:space="preserve">the first </w:t>
      </w:r>
      <w:r w:rsidR="00A13499">
        <w:rPr>
          <w:lang w:eastAsia="ja-JP"/>
        </w:rPr>
        <w:t>transmitted</w:t>
      </w:r>
      <w:r w:rsidR="008C0B4E">
        <w:rPr>
          <w:lang w:eastAsia="ja-JP"/>
        </w:rPr>
        <w:t xml:space="preserve"> CG</w:t>
      </w:r>
      <w:r w:rsidR="00A13499">
        <w:rPr>
          <w:lang w:eastAsia="ja-JP"/>
        </w:rPr>
        <w:t xml:space="preserve"> </w:t>
      </w:r>
      <w:r w:rsidR="00096457">
        <w:rPr>
          <w:lang w:eastAsia="ja-JP"/>
        </w:rPr>
        <w:t xml:space="preserve">PUSCH within a </w:t>
      </w:r>
      <w:r w:rsidR="00BE0993">
        <w:rPr>
          <w:lang w:eastAsia="ja-JP"/>
        </w:rPr>
        <w:t>CG period.</w:t>
      </w:r>
      <w:r w:rsidR="005A1B2C">
        <w:rPr>
          <w:lang w:eastAsia="ja-JP"/>
        </w:rPr>
        <w:t xml:space="preserve"> </w:t>
      </w:r>
      <w:r w:rsidR="005B7477" w:rsidRPr="005B7477">
        <w:rPr>
          <w:lang w:eastAsia="ja-JP"/>
        </w:rPr>
        <w:t xml:space="preserve">Alternatively, it </w:t>
      </w:r>
      <w:r w:rsidR="005A1B2C">
        <w:rPr>
          <w:lang w:eastAsia="ja-JP"/>
        </w:rPr>
        <w:t>seems to be</w:t>
      </w:r>
      <w:r w:rsidR="005B7477" w:rsidRPr="005B7477">
        <w:rPr>
          <w:lang w:eastAsia="ja-JP"/>
        </w:rPr>
        <w:t xml:space="preserve"> </w:t>
      </w:r>
      <w:r w:rsidR="005A1B2C">
        <w:rPr>
          <w:lang w:eastAsia="ja-JP"/>
        </w:rPr>
        <w:t>beneficial</w:t>
      </w:r>
      <w:r w:rsidR="005B7477" w:rsidRPr="005B7477">
        <w:rPr>
          <w:lang w:eastAsia="ja-JP"/>
        </w:rPr>
        <w:t xml:space="preserve"> to include the UCI</w:t>
      </w:r>
      <w:r w:rsidR="005A1B2C">
        <w:rPr>
          <w:lang w:eastAsia="ja-JP"/>
        </w:rPr>
        <w:t xml:space="preserve"> indication</w:t>
      </w:r>
      <w:r w:rsidR="005B7477" w:rsidRPr="005B7477">
        <w:rPr>
          <w:lang w:eastAsia="ja-JP"/>
        </w:rPr>
        <w:t xml:space="preserve"> in all transmitted </w:t>
      </w:r>
      <w:r w:rsidR="005B7477">
        <w:rPr>
          <w:lang w:eastAsia="ja-JP"/>
        </w:rPr>
        <w:t xml:space="preserve">CG </w:t>
      </w:r>
      <w:r w:rsidR="005B7477" w:rsidRPr="005B7477">
        <w:rPr>
          <w:lang w:eastAsia="ja-JP"/>
        </w:rPr>
        <w:t>PUSCHs to improve reliability</w:t>
      </w:r>
      <w:r w:rsidR="005B7477">
        <w:rPr>
          <w:lang w:eastAsia="ja-JP"/>
        </w:rPr>
        <w:t>.</w:t>
      </w:r>
    </w:p>
    <w:p w14:paraId="4EC31387" w14:textId="6841B21A" w:rsidR="00EF32BD" w:rsidRPr="00473B8E" w:rsidRDefault="00040457" w:rsidP="00473B8E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5</w:t>
      </w:r>
      <w:r w:rsidRPr="00334C6A">
        <w:rPr>
          <w:b/>
        </w:rPr>
        <w:t>:</w:t>
      </w:r>
      <w:r>
        <w:rPr>
          <w:b/>
        </w:rPr>
        <w:tab/>
      </w:r>
      <w:r w:rsidR="00E640E3">
        <w:rPr>
          <w:b/>
        </w:rPr>
        <w:t>C</w:t>
      </w:r>
      <w:r w:rsidRPr="00040457">
        <w:rPr>
          <w:b/>
        </w:rPr>
        <w:t>onsidering UL jitter and the mismatch between CG periodicity and XR frame rate,</w:t>
      </w:r>
      <w:r>
        <w:rPr>
          <w:b/>
        </w:rPr>
        <w:t xml:space="preserve"> </w:t>
      </w:r>
      <w:r w:rsidR="00B159D5">
        <w:rPr>
          <w:b/>
        </w:rPr>
        <w:t>t</w:t>
      </w:r>
      <w:r w:rsidR="00B159D5" w:rsidRPr="00B159D5">
        <w:rPr>
          <w:b/>
        </w:rPr>
        <w:t>he UE may not know the amount of UL data to indicate unused o</w:t>
      </w:r>
      <w:r w:rsidR="00B159D5">
        <w:rPr>
          <w:b/>
        </w:rPr>
        <w:t>ccasion(s)</w:t>
      </w:r>
      <w:r w:rsidR="00B159D5" w:rsidRPr="00B159D5">
        <w:rPr>
          <w:b/>
        </w:rPr>
        <w:t xml:space="preserve"> </w:t>
      </w:r>
      <w:r w:rsidR="00B159D5">
        <w:rPr>
          <w:b/>
        </w:rPr>
        <w:t>in</w:t>
      </w:r>
      <w:r w:rsidR="00B159D5" w:rsidRPr="00B159D5">
        <w:rPr>
          <w:b/>
        </w:rPr>
        <w:t xml:space="preserve"> the first configured PUSCH </w:t>
      </w:r>
      <w:r w:rsidR="001B44A1">
        <w:rPr>
          <w:b/>
        </w:rPr>
        <w:t>occasion within a CG period</w:t>
      </w:r>
      <w:r w:rsidRPr="00724C6E">
        <w:rPr>
          <w:b/>
        </w:rPr>
        <w:t>.</w:t>
      </w:r>
    </w:p>
    <w:p w14:paraId="7F11921C" w14:textId="1B135B76" w:rsidR="00B74FCF" w:rsidRPr="00334C6A" w:rsidRDefault="00B74FCF" w:rsidP="00845773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3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 xml:space="preserve">RAN1 to study the following options </w:t>
      </w:r>
      <w:r w:rsidR="004C3764">
        <w:rPr>
          <w:b/>
        </w:rPr>
        <w:t>regarding</w:t>
      </w:r>
      <w:r w:rsidR="006B5323">
        <w:rPr>
          <w:b/>
        </w:rPr>
        <w:t xml:space="preserve"> when the UCI </w:t>
      </w:r>
      <w:r w:rsidR="007C610F">
        <w:rPr>
          <w:b/>
        </w:rPr>
        <w:t>is</w:t>
      </w:r>
      <w:r w:rsidR="006B5323">
        <w:rPr>
          <w:b/>
        </w:rPr>
        <w:t xml:space="preserve"> </w:t>
      </w:r>
      <w:r w:rsidR="00107F9D">
        <w:rPr>
          <w:b/>
        </w:rPr>
        <w:t>sent</w:t>
      </w:r>
      <w:r w:rsidR="006B5323">
        <w:rPr>
          <w:b/>
        </w:rPr>
        <w:t>.</w:t>
      </w:r>
    </w:p>
    <w:p w14:paraId="6904C41B" w14:textId="1DA73870" w:rsidR="00845773" w:rsidRPr="00845773" w:rsidRDefault="00845773" w:rsidP="00845773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</w:t>
      </w:r>
      <w:r w:rsidR="00AF4B5A">
        <w:rPr>
          <w:b/>
        </w:rPr>
        <w:t xml:space="preserve">The UCI </w:t>
      </w:r>
      <w:r w:rsidR="00EF747C">
        <w:rPr>
          <w:b/>
        </w:rPr>
        <w:t>can be</w:t>
      </w:r>
      <w:r w:rsidR="00AF4B5A">
        <w:rPr>
          <w:b/>
        </w:rPr>
        <w:t xml:space="preserve"> multiplexed in the first transmitted CG PUSCH within a CG period</w:t>
      </w:r>
      <w:r w:rsidR="005C6A65">
        <w:rPr>
          <w:b/>
        </w:rPr>
        <w:t>.</w:t>
      </w:r>
      <w:r w:rsidR="00C4604B">
        <w:rPr>
          <w:b/>
        </w:rPr>
        <w:t xml:space="preserve"> </w:t>
      </w:r>
    </w:p>
    <w:p w14:paraId="15CFFE1A" w14:textId="7147CA5C" w:rsidR="0061559D" w:rsidRDefault="00845773" w:rsidP="00845773">
      <w:pPr>
        <w:pStyle w:val="B1"/>
        <w:numPr>
          <w:ilvl w:val="0"/>
          <w:numId w:val="31"/>
        </w:numPr>
        <w:jc w:val="both"/>
      </w:pPr>
      <w:r w:rsidRPr="00845773">
        <w:rPr>
          <w:b/>
        </w:rPr>
        <w:t>Option.2:</w:t>
      </w:r>
      <w:r w:rsidR="004965F9">
        <w:rPr>
          <w:b/>
        </w:rPr>
        <w:t xml:space="preserve"> </w:t>
      </w:r>
      <w:r w:rsidR="00C4604B">
        <w:rPr>
          <w:b/>
        </w:rPr>
        <w:t xml:space="preserve">The UCI </w:t>
      </w:r>
      <w:r w:rsidR="00EF747C">
        <w:rPr>
          <w:b/>
        </w:rPr>
        <w:t>can be</w:t>
      </w:r>
      <w:r w:rsidR="00C4604B">
        <w:rPr>
          <w:b/>
        </w:rPr>
        <w:t xml:space="preserve"> multipl</w:t>
      </w:r>
      <w:r w:rsidR="00B44D6F">
        <w:rPr>
          <w:b/>
        </w:rPr>
        <w:t xml:space="preserve">exed in </w:t>
      </w:r>
      <w:r w:rsidR="005C6A65">
        <w:rPr>
          <w:b/>
        </w:rPr>
        <w:t>all</w:t>
      </w:r>
      <w:r w:rsidR="00B44D6F">
        <w:rPr>
          <w:b/>
        </w:rPr>
        <w:t xml:space="preserve"> transmitted </w:t>
      </w:r>
      <w:r w:rsidR="00AF4B5A">
        <w:rPr>
          <w:b/>
        </w:rPr>
        <w:t>CG PUSCH</w:t>
      </w:r>
      <w:r w:rsidR="005C6A65">
        <w:rPr>
          <w:b/>
        </w:rPr>
        <w:t>s</w:t>
      </w:r>
      <w:r w:rsidR="00AF4B5A">
        <w:rPr>
          <w:b/>
        </w:rPr>
        <w:t>.</w:t>
      </w:r>
    </w:p>
    <w:p w14:paraId="4318ABE6" w14:textId="77777777" w:rsidR="00136DE2" w:rsidRDefault="00136DE2" w:rsidP="00136DE2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248768E7" w14:textId="77777777" w:rsidR="00136DE2" w:rsidRDefault="00136DE2" w:rsidP="00136DE2">
      <w:pPr>
        <w:jc w:val="both"/>
        <w:rPr>
          <w:lang w:eastAsia="ja-JP"/>
        </w:rPr>
      </w:pPr>
      <w:r w:rsidRPr="00EA5D58">
        <w:rPr>
          <w:lang w:eastAsia="ja-JP"/>
        </w:rPr>
        <w:t xml:space="preserve">In this contribution, </w:t>
      </w:r>
      <w:r>
        <w:rPr>
          <w:lang w:eastAsia="ja-JP"/>
        </w:rPr>
        <w:t xml:space="preserve">we </w:t>
      </w:r>
      <w:r w:rsidRPr="00EA5D58">
        <w:rPr>
          <w:lang w:eastAsia="ja-JP"/>
        </w:rPr>
        <w:t>provided the following observation and proposals.</w:t>
      </w:r>
    </w:p>
    <w:p w14:paraId="12BE4642" w14:textId="77777777" w:rsidR="00D1542F" w:rsidRDefault="00D1542F" w:rsidP="00A37C69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 w:rsidRPr="00334C6A">
        <w:rPr>
          <w:b/>
        </w:rPr>
        <w:t>1:</w:t>
      </w:r>
      <w:r>
        <w:rPr>
          <w:b/>
        </w:rPr>
        <w:tab/>
      </w:r>
      <w:r w:rsidRPr="001B38E6">
        <w:rPr>
          <w:b/>
        </w:rPr>
        <w:t xml:space="preserve">For determination of </w:t>
      </w:r>
      <w:r>
        <w:rPr>
          <w:b/>
        </w:rPr>
        <w:t xml:space="preserve">TDRA of </w:t>
      </w:r>
      <w:r w:rsidRPr="001B38E6">
        <w:rPr>
          <w:b/>
        </w:rPr>
        <w:t>CG PUSCHs associated to a multi-PUSCHs CG,</w:t>
      </w:r>
      <w:r>
        <w:rPr>
          <w:b/>
        </w:rPr>
        <w:t xml:space="preserve"> the following options can be considered.</w:t>
      </w:r>
    </w:p>
    <w:p w14:paraId="289A0AEC" w14:textId="77777777" w:rsidR="00D1542F" w:rsidRPr="001A3E9F" w:rsidRDefault="00D1542F" w:rsidP="00A37C69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</w:t>
      </w:r>
      <w:r w:rsidRPr="00360C54">
        <w:rPr>
          <w:b/>
        </w:rPr>
        <w:t xml:space="preserve">Reusing the framework for </w:t>
      </w:r>
      <w:r w:rsidRPr="00C00159">
        <w:rPr>
          <w:b/>
        </w:rPr>
        <w:t>scheduling multiple PUSCHs by a single DCI</w:t>
      </w:r>
    </w:p>
    <w:p w14:paraId="4B76365B" w14:textId="0FB3FD76" w:rsidR="00D1542F" w:rsidRPr="00D1542F" w:rsidRDefault="00D1542F" w:rsidP="00A37C69">
      <w:pPr>
        <w:pStyle w:val="B1"/>
        <w:numPr>
          <w:ilvl w:val="0"/>
          <w:numId w:val="31"/>
        </w:numPr>
        <w:jc w:val="both"/>
        <w:rPr>
          <w:b/>
        </w:rPr>
      </w:pPr>
      <w:r>
        <w:rPr>
          <w:b/>
        </w:rPr>
        <w:t>Option.2: Reusing the framework for NR-U CG</w:t>
      </w:r>
    </w:p>
    <w:p w14:paraId="044DCDBC" w14:textId="77777777" w:rsidR="00D1542F" w:rsidRPr="00BA7938" w:rsidRDefault="00D1542F" w:rsidP="00A37C69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 w:rsidRPr="00334C6A">
        <w:rPr>
          <w:b/>
        </w:rPr>
        <w:t>:</w:t>
      </w:r>
      <w:r>
        <w:rPr>
          <w:b/>
        </w:rPr>
        <w:tab/>
        <w:t xml:space="preserve">TDRA determination based on </w:t>
      </w:r>
      <w:r w:rsidRPr="00303C72">
        <w:rPr>
          <w:b/>
        </w:rPr>
        <w:t>single DCI scheduling multiple PUSCHs</w:t>
      </w:r>
      <w:r>
        <w:rPr>
          <w:b/>
        </w:rPr>
        <w:t xml:space="preserve"> can provide more flexibility </w:t>
      </w:r>
      <w:r w:rsidRPr="00D65052">
        <w:rPr>
          <w:b/>
        </w:rPr>
        <w:t>as it can configure different K2 or SLIV per each CG PUSCH occasion</w:t>
      </w:r>
      <w:r>
        <w:rPr>
          <w:b/>
        </w:rPr>
        <w:t>.</w:t>
      </w:r>
    </w:p>
    <w:p w14:paraId="35D6A490" w14:textId="689C33A5" w:rsidR="00D1542F" w:rsidRDefault="00D1542F" w:rsidP="00A37C69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b/>
        </w:rPr>
        <w:t xml:space="preserve"> 3</w:t>
      </w:r>
      <w:r w:rsidRPr="00334C6A">
        <w:rPr>
          <w:b/>
        </w:rPr>
        <w:t>:</w:t>
      </w:r>
      <w:r>
        <w:rPr>
          <w:b/>
        </w:rPr>
        <w:tab/>
      </w:r>
      <w:r w:rsidRPr="001B38E6">
        <w:rPr>
          <w:b/>
        </w:rPr>
        <w:t xml:space="preserve">For determination of </w:t>
      </w:r>
      <w:r>
        <w:rPr>
          <w:b/>
        </w:rPr>
        <w:t xml:space="preserve">HARQ process ID of </w:t>
      </w:r>
      <w:r w:rsidRPr="001B38E6">
        <w:rPr>
          <w:b/>
        </w:rPr>
        <w:t>CG PUSCHs associated to a multi-PUSCHs CG,</w:t>
      </w:r>
      <w:r>
        <w:rPr>
          <w:b/>
        </w:rPr>
        <w:t xml:space="preserve"> the following options can be considered</w:t>
      </w:r>
      <w:r>
        <w:rPr>
          <w:rFonts w:hint="eastAsia"/>
          <w:b/>
        </w:rPr>
        <w:t>.</w:t>
      </w:r>
    </w:p>
    <w:p w14:paraId="06740095" w14:textId="77777777" w:rsidR="00D1542F" w:rsidRPr="001A3E9F" w:rsidRDefault="00D1542F" w:rsidP="00A37C69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As in DG </w:t>
      </w:r>
      <w:r w:rsidRPr="000C4785">
        <w:rPr>
          <w:b/>
        </w:rPr>
        <w:t>scheduling multi-PUSCHs</w:t>
      </w:r>
      <w:r>
        <w:rPr>
          <w:b/>
        </w:rPr>
        <w:t xml:space="preserve">, </w:t>
      </w:r>
      <w:r w:rsidRPr="000C4785">
        <w:rPr>
          <w:b/>
        </w:rPr>
        <w:t>the HARQ process ID is determined by incrementing the HARQ process ID of the preceding PUSCH in the CG period.</w:t>
      </w:r>
    </w:p>
    <w:p w14:paraId="2B47068F" w14:textId="77A2C220" w:rsidR="00D1542F" w:rsidRPr="000C4785" w:rsidRDefault="00D1542F" w:rsidP="00A37C69">
      <w:pPr>
        <w:pStyle w:val="B1"/>
        <w:numPr>
          <w:ilvl w:val="0"/>
          <w:numId w:val="31"/>
        </w:numPr>
        <w:jc w:val="both"/>
        <w:rPr>
          <w:b/>
        </w:rPr>
      </w:pPr>
      <w:r>
        <w:rPr>
          <w:b/>
        </w:rPr>
        <w:t xml:space="preserve">Option.2: As in NR-U CG, </w:t>
      </w:r>
      <w:r w:rsidRPr="000C4785">
        <w:rPr>
          <w:b/>
        </w:rPr>
        <w:t xml:space="preserve">the UE </w:t>
      </w:r>
      <w:r>
        <w:rPr>
          <w:b/>
        </w:rPr>
        <w:t>can</w:t>
      </w:r>
      <w:r w:rsidRPr="000C4785">
        <w:rPr>
          <w:b/>
        </w:rPr>
        <w:t xml:space="preserve"> select the HARQ process IDs for multiple CG PUSCH occasions and transmit them on the UCI</w:t>
      </w:r>
      <w:r w:rsidR="00FE6EF5">
        <w:rPr>
          <w:b/>
        </w:rPr>
        <w:t>.</w:t>
      </w:r>
    </w:p>
    <w:p w14:paraId="35AFD6F7" w14:textId="5E78F787" w:rsidR="00D1542F" w:rsidRDefault="00D1542F" w:rsidP="00A37C69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4</w:t>
      </w:r>
      <w:r w:rsidRPr="00334C6A">
        <w:rPr>
          <w:b/>
        </w:rPr>
        <w:t>:</w:t>
      </w:r>
      <w:r>
        <w:rPr>
          <w:b/>
        </w:rPr>
        <w:tab/>
      </w:r>
      <w:r w:rsidRPr="00B93CA4">
        <w:rPr>
          <w:b/>
        </w:rPr>
        <w:t>Given that multi-PUSCHs CG may have some unused occasions due to the random jitter and various packet size of the XR service,</w:t>
      </w:r>
      <w:r>
        <w:rPr>
          <w:b/>
        </w:rPr>
        <w:t xml:space="preserve"> </w:t>
      </w:r>
      <w:r w:rsidRPr="0032149E">
        <w:rPr>
          <w:b/>
        </w:rPr>
        <w:t>it seems effective to allow the UE to select the HARQ process IDs, as in NR-U CG</w:t>
      </w:r>
      <w:r>
        <w:rPr>
          <w:b/>
        </w:rPr>
        <w:t xml:space="preserve">, so as not to reserve too many </w:t>
      </w:r>
      <w:r w:rsidRPr="00724C6E">
        <w:rPr>
          <w:b/>
        </w:rPr>
        <w:t>HARQ process IDs.</w:t>
      </w:r>
    </w:p>
    <w:p w14:paraId="192F00C0" w14:textId="77777777" w:rsidR="00DB3500" w:rsidRDefault="00DB3500" w:rsidP="00DB3500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1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>RAN1 to study i</w:t>
      </w:r>
      <w:r w:rsidRPr="008459BB">
        <w:rPr>
          <w:b/>
        </w:rPr>
        <w:t>ntroducing a bitmap in</w:t>
      </w:r>
      <w:r>
        <w:rPr>
          <w:b/>
        </w:rPr>
        <w:t>to</w:t>
      </w:r>
      <w:r w:rsidRPr="008459BB">
        <w:rPr>
          <w:b/>
        </w:rPr>
        <w:t xml:space="preserve"> </w:t>
      </w:r>
      <w:r>
        <w:rPr>
          <w:b/>
        </w:rPr>
        <w:t xml:space="preserve">the </w:t>
      </w:r>
      <w:r w:rsidRPr="008459BB">
        <w:rPr>
          <w:b/>
        </w:rPr>
        <w:t xml:space="preserve">UCI, where each bit </w:t>
      </w:r>
      <w:r>
        <w:rPr>
          <w:b/>
        </w:rPr>
        <w:t xml:space="preserve">can </w:t>
      </w:r>
      <w:r w:rsidRPr="008459BB">
        <w:rPr>
          <w:b/>
        </w:rPr>
        <w:t>indicate whether the corresponding PUSCH occasion is unused</w:t>
      </w:r>
      <w:r>
        <w:rPr>
          <w:b/>
        </w:rPr>
        <w:t xml:space="preserve"> or not.</w:t>
      </w:r>
    </w:p>
    <w:p w14:paraId="3D9F0927" w14:textId="2554E5D3" w:rsidR="00DB3500" w:rsidRDefault="00DB3500" w:rsidP="00DB3500">
      <w:pPr>
        <w:pStyle w:val="B1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2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>The bitmap size for the indication of unused occasion(s) can be equal to</w:t>
      </w:r>
      <w:r w:rsidRPr="00FD208A">
        <w:rPr>
          <w:b/>
        </w:rPr>
        <w:t xml:space="preserve"> the number of configured PUSCH occasions, regardless of whether they are valid.</w:t>
      </w:r>
    </w:p>
    <w:p w14:paraId="5F3A8FC3" w14:textId="30BF5538" w:rsidR="00D92870" w:rsidRDefault="00D92870" w:rsidP="00D92870">
      <w:pPr>
        <w:pStyle w:val="B1"/>
        <w:ind w:left="1418" w:hanging="1134"/>
        <w:jc w:val="both"/>
        <w:rPr>
          <w:b/>
        </w:rPr>
      </w:pPr>
      <w:r w:rsidRPr="00334C6A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5</w:t>
      </w:r>
      <w:r w:rsidRPr="00334C6A">
        <w:rPr>
          <w:b/>
        </w:rPr>
        <w:t>:</w:t>
      </w:r>
      <w:r>
        <w:rPr>
          <w:b/>
        </w:rPr>
        <w:tab/>
        <w:t>C</w:t>
      </w:r>
      <w:r w:rsidRPr="00040457">
        <w:rPr>
          <w:b/>
        </w:rPr>
        <w:t>onsidering UL jitter and the mismatch between CG periodicity and XR frame rate,</w:t>
      </w:r>
      <w:r>
        <w:rPr>
          <w:b/>
        </w:rPr>
        <w:t xml:space="preserve"> t</w:t>
      </w:r>
      <w:r w:rsidRPr="00B159D5">
        <w:rPr>
          <w:b/>
        </w:rPr>
        <w:t>he UE may not know the amount of UL data to indicate unused o</w:t>
      </w:r>
      <w:r>
        <w:rPr>
          <w:b/>
        </w:rPr>
        <w:t>ccasion(s)</w:t>
      </w:r>
      <w:r w:rsidRPr="00B159D5">
        <w:rPr>
          <w:b/>
        </w:rPr>
        <w:t xml:space="preserve"> </w:t>
      </w:r>
      <w:r>
        <w:rPr>
          <w:b/>
        </w:rPr>
        <w:t>in</w:t>
      </w:r>
      <w:r w:rsidRPr="00B159D5">
        <w:rPr>
          <w:b/>
        </w:rPr>
        <w:t xml:space="preserve"> the first configured PUSCH </w:t>
      </w:r>
      <w:r>
        <w:rPr>
          <w:b/>
        </w:rPr>
        <w:t>occasion within a CG period</w:t>
      </w:r>
      <w:r w:rsidRPr="00724C6E">
        <w:rPr>
          <w:b/>
        </w:rPr>
        <w:t>.</w:t>
      </w:r>
    </w:p>
    <w:p w14:paraId="4400C539" w14:textId="77777777" w:rsidR="000B6C65" w:rsidRPr="00334C6A" w:rsidRDefault="000B6C65" w:rsidP="000B6C65">
      <w:pPr>
        <w:pStyle w:val="B1"/>
        <w:spacing w:after="120"/>
        <w:ind w:left="1418" w:hanging="1134"/>
        <w:jc w:val="both"/>
        <w:rPr>
          <w:b/>
        </w:rPr>
      </w:pPr>
      <w:r w:rsidRPr="00334C6A">
        <w:rPr>
          <w:rFonts w:hint="eastAsia"/>
          <w:b/>
        </w:rPr>
        <w:t xml:space="preserve">Proposal </w:t>
      </w:r>
      <w:r>
        <w:rPr>
          <w:b/>
        </w:rPr>
        <w:t>3</w:t>
      </w:r>
      <w:r w:rsidRPr="00334C6A">
        <w:rPr>
          <w:rFonts w:hint="eastAsia"/>
          <w:b/>
        </w:rPr>
        <w:t>:</w:t>
      </w:r>
      <w:r w:rsidRPr="00334C6A">
        <w:rPr>
          <w:b/>
        </w:rPr>
        <w:tab/>
      </w:r>
      <w:r>
        <w:rPr>
          <w:b/>
        </w:rPr>
        <w:t>RAN1 to study the following options regarding when the UCI is sent.</w:t>
      </w:r>
    </w:p>
    <w:p w14:paraId="6C9AEF8D" w14:textId="77777777" w:rsidR="000B6C65" w:rsidRPr="00845773" w:rsidRDefault="000B6C65" w:rsidP="000B6C65">
      <w:pPr>
        <w:pStyle w:val="B1"/>
        <w:numPr>
          <w:ilvl w:val="0"/>
          <w:numId w:val="31"/>
        </w:numPr>
        <w:spacing w:after="120"/>
        <w:jc w:val="both"/>
      </w:pPr>
      <w:r>
        <w:rPr>
          <w:b/>
        </w:rPr>
        <w:t xml:space="preserve">Option.1: The UCI is multiplexed in the first transmitted CG PUSCH within a CG period. </w:t>
      </w:r>
    </w:p>
    <w:p w14:paraId="668629DC" w14:textId="161601EC" w:rsidR="000B6C65" w:rsidRPr="000B6C65" w:rsidRDefault="000B6C65" w:rsidP="000B6C65">
      <w:pPr>
        <w:pStyle w:val="B1"/>
        <w:numPr>
          <w:ilvl w:val="0"/>
          <w:numId w:val="31"/>
        </w:numPr>
        <w:jc w:val="both"/>
      </w:pPr>
      <w:r w:rsidRPr="00845773">
        <w:rPr>
          <w:b/>
        </w:rPr>
        <w:t>Option.2:</w:t>
      </w:r>
      <w:r>
        <w:rPr>
          <w:b/>
        </w:rPr>
        <w:t xml:space="preserve"> The UCI is multiplexed in all transmitted CG PUSCHs.</w:t>
      </w:r>
    </w:p>
    <w:p w14:paraId="13696306" w14:textId="77777777" w:rsidR="00136DE2" w:rsidRDefault="00136DE2" w:rsidP="00136DE2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6D48C56E" w14:textId="652946E9" w:rsidR="009D7BA4" w:rsidRPr="00B52720" w:rsidRDefault="00136DE2" w:rsidP="00B52720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sectPr w:rsidR="009D7BA4" w:rsidRPr="00B52720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46C5" w14:textId="77777777" w:rsidR="00EC06DC" w:rsidRDefault="00EC06DC">
      <w:r>
        <w:separator/>
      </w:r>
    </w:p>
  </w:endnote>
  <w:endnote w:type="continuationSeparator" w:id="0">
    <w:p w14:paraId="710B322F" w14:textId="77777777" w:rsidR="00EC06DC" w:rsidRDefault="00EC0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33105" w:rsidRDefault="0013310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01AEEA61" w:rsidR="00133105" w:rsidRDefault="00133105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15C9D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133105" w:rsidRDefault="0013310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C087" w14:textId="77777777" w:rsidR="00EC06DC" w:rsidRDefault="00EC06DC">
      <w:r>
        <w:separator/>
      </w:r>
    </w:p>
  </w:footnote>
  <w:footnote w:type="continuationSeparator" w:id="0">
    <w:p w14:paraId="1A3163EF" w14:textId="77777777" w:rsidR="00EC06DC" w:rsidRDefault="00EC0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133105" w:rsidRDefault="00133105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9425B76"/>
    <w:lvl w:ilvl="0">
      <w:start w:val="1"/>
      <w:numFmt w:val="decimal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24236"/>
    <w:multiLevelType w:val="hybridMultilevel"/>
    <w:tmpl w:val="8F10E5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63317A"/>
    <w:multiLevelType w:val="hybridMultilevel"/>
    <w:tmpl w:val="C622B1AE"/>
    <w:lvl w:ilvl="0" w:tplc="04090001">
      <w:start w:val="1"/>
      <w:numFmt w:val="bullet"/>
      <w:lvlText w:val="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2946864"/>
    <w:multiLevelType w:val="hybridMultilevel"/>
    <w:tmpl w:val="1B6E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6E54945"/>
    <w:multiLevelType w:val="hybridMultilevel"/>
    <w:tmpl w:val="1A9069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4AD815EF"/>
    <w:multiLevelType w:val="hybridMultilevel"/>
    <w:tmpl w:val="6AF265AC"/>
    <w:lvl w:ilvl="0" w:tplc="B8041224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70667"/>
    <w:multiLevelType w:val="hybridMultilevel"/>
    <w:tmpl w:val="B76EAEF0"/>
    <w:lvl w:ilvl="0" w:tplc="13A063F2">
      <w:numFmt w:val="bullet"/>
      <w:lvlText w:val="•"/>
      <w:lvlJc w:val="left"/>
      <w:pPr>
        <w:ind w:left="720" w:hanging="360"/>
      </w:pPr>
      <w:rPr>
        <w:rFonts w:ascii="游明朝" w:eastAsia="游明朝" w:hAnsi="游明朝" w:cstheme="minorBid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F7015"/>
    <w:multiLevelType w:val="hybridMultilevel"/>
    <w:tmpl w:val="3A80A02E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5E7619F0"/>
    <w:multiLevelType w:val="hybridMultilevel"/>
    <w:tmpl w:val="9BBC1872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5F545E7A"/>
    <w:multiLevelType w:val="hybridMultilevel"/>
    <w:tmpl w:val="65EEC466"/>
    <w:lvl w:ilvl="0" w:tplc="35B60374">
      <w:start w:val="5"/>
      <w:numFmt w:val="bullet"/>
      <w:lvlText w:val="-"/>
      <w:lvlJc w:val="left"/>
      <w:pPr>
        <w:ind w:left="704" w:hanging="420"/>
      </w:pPr>
      <w:rPr>
        <w:rFonts w:ascii="Times New Roman" w:eastAsia="Calibri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646779">
    <w:abstractNumId w:val="28"/>
  </w:num>
  <w:num w:numId="2" w16cid:durableId="1315722547">
    <w:abstractNumId w:val="25"/>
  </w:num>
  <w:num w:numId="3" w16cid:durableId="1513031938">
    <w:abstractNumId w:val="15"/>
  </w:num>
  <w:num w:numId="4" w16cid:durableId="1017150809">
    <w:abstractNumId w:val="10"/>
  </w:num>
  <w:num w:numId="5" w16cid:durableId="1786191356">
    <w:abstractNumId w:val="4"/>
  </w:num>
  <w:num w:numId="6" w16cid:durableId="223028104">
    <w:abstractNumId w:val="13"/>
  </w:num>
  <w:num w:numId="7" w16cid:durableId="1472821055">
    <w:abstractNumId w:val="29"/>
  </w:num>
  <w:num w:numId="8" w16cid:durableId="333456614">
    <w:abstractNumId w:val="16"/>
  </w:num>
  <w:num w:numId="9" w16cid:durableId="274948795">
    <w:abstractNumId w:val="11"/>
  </w:num>
  <w:num w:numId="10" w16cid:durableId="1058938601">
    <w:abstractNumId w:val="31"/>
  </w:num>
  <w:num w:numId="11" w16cid:durableId="194999698">
    <w:abstractNumId w:val="3"/>
  </w:num>
  <w:num w:numId="12" w16cid:durableId="1470398136">
    <w:abstractNumId w:val="8"/>
  </w:num>
  <w:num w:numId="13" w16cid:durableId="1463306720">
    <w:abstractNumId w:val="14"/>
  </w:num>
  <w:num w:numId="14" w16cid:durableId="1397627511">
    <w:abstractNumId w:val="24"/>
  </w:num>
  <w:num w:numId="15" w16cid:durableId="1735617612">
    <w:abstractNumId w:val="23"/>
  </w:num>
  <w:num w:numId="16" w16cid:durableId="721176184">
    <w:abstractNumId w:val="9"/>
  </w:num>
  <w:num w:numId="17" w16cid:durableId="1629699938">
    <w:abstractNumId w:val="27"/>
  </w:num>
  <w:num w:numId="18" w16cid:durableId="1581913195">
    <w:abstractNumId w:val="7"/>
  </w:num>
  <w:num w:numId="19" w16cid:durableId="2477400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5894340">
    <w:abstractNumId w:val="0"/>
  </w:num>
  <w:num w:numId="21" w16cid:durableId="1980261379">
    <w:abstractNumId w:val="26"/>
  </w:num>
  <w:num w:numId="22" w16cid:durableId="513879055">
    <w:abstractNumId w:val="18"/>
  </w:num>
  <w:num w:numId="23" w16cid:durableId="184903430">
    <w:abstractNumId w:val="19"/>
  </w:num>
  <w:num w:numId="24" w16cid:durableId="657613536">
    <w:abstractNumId w:val="6"/>
  </w:num>
  <w:num w:numId="25" w16cid:durableId="34158244">
    <w:abstractNumId w:val="2"/>
  </w:num>
  <w:num w:numId="26" w16cid:durableId="1909414715">
    <w:abstractNumId w:val="1"/>
  </w:num>
  <w:num w:numId="27" w16cid:durableId="1665625736">
    <w:abstractNumId w:val="12"/>
  </w:num>
  <w:num w:numId="28" w16cid:durableId="1427649760">
    <w:abstractNumId w:val="20"/>
  </w:num>
  <w:num w:numId="29" w16cid:durableId="631596712">
    <w:abstractNumId w:val="21"/>
  </w:num>
  <w:num w:numId="30" w16cid:durableId="1914467147">
    <w:abstractNumId w:val="17"/>
  </w:num>
  <w:num w:numId="31" w16cid:durableId="1433546380">
    <w:abstractNumId w:val="22"/>
  </w:num>
  <w:num w:numId="32" w16cid:durableId="1028875118">
    <w:abstractNumId w:val="5"/>
  </w:num>
  <w:num w:numId="33" w16cid:durableId="27382750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A24"/>
    <w:rsid w:val="00003DAD"/>
    <w:rsid w:val="00003DBB"/>
    <w:rsid w:val="0000526E"/>
    <w:rsid w:val="0000585D"/>
    <w:rsid w:val="00006D48"/>
    <w:rsid w:val="00006ECE"/>
    <w:rsid w:val="0000746F"/>
    <w:rsid w:val="0001086F"/>
    <w:rsid w:val="00010D69"/>
    <w:rsid w:val="000121D8"/>
    <w:rsid w:val="00013589"/>
    <w:rsid w:val="00013E09"/>
    <w:rsid w:val="00015391"/>
    <w:rsid w:val="000153BC"/>
    <w:rsid w:val="00015C84"/>
    <w:rsid w:val="000173E3"/>
    <w:rsid w:val="00017AD0"/>
    <w:rsid w:val="000202F8"/>
    <w:rsid w:val="00020A67"/>
    <w:rsid w:val="00021016"/>
    <w:rsid w:val="00021B75"/>
    <w:rsid w:val="000221C3"/>
    <w:rsid w:val="0002248D"/>
    <w:rsid w:val="0002295B"/>
    <w:rsid w:val="000233EB"/>
    <w:rsid w:val="00024187"/>
    <w:rsid w:val="00024FFA"/>
    <w:rsid w:val="0002541F"/>
    <w:rsid w:val="00025C79"/>
    <w:rsid w:val="00026690"/>
    <w:rsid w:val="00026CD4"/>
    <w:rsid w:val="00027383"/>
    <w:rsid w:val="00030203"/>
    <w:rsid w:val="000303E4"/>
    <w:rsid w:val="000312B6"/>
    <w:rsid w:val="00031480"/>
    <w:rsid w:val="000314F2"/>
    <w:rsid w:val="0003317A"/>
    <w:rsid w:val="000347B8"/>
    <w:rsid w:val="00034F0A"/>
    <w:rsid w:val="00035AB3"/>
    <w:rsid w:val="00035BF2"/>
    <w:rsid w:val="00035C47"/>
    <w:rsid w:val="00036173"/>
    <w:rsid w:val="000361B4"/>
    <w:rsid w:val="000362AC"/>
    <w:rsid w:val="000363F1"/>
    <w:rsid w:val="00037282"/>
    <w:rsid w:val="00037D1D"/>
    <w:rsid w:val="000403E1"/>
    <w:rsid w:val="00040457"/>
    <w:rsid w:val="000405BC"/>
    <w:rsid w:val="0004068B"/>
    <w:rsid w:val="00041040"/>
    <w:rsid w:val="0004138B"/>
    <w:rsid w:val="00041B80"/>
    <w:rsid w:val="00042389"/>
    <w:rsid w:val="00042571"/>
    <w:rsid w:val="00043099"/>
    <w:rsid w:val="00043A37"/>
    <w:rsid w:val="00043C51"/>
    <w:rsid w:val="000442E2"/>
    <w:rsid w:val="000444FD"/>
    <w:rsid w:val="000453D0"/>
    <w:rsid w:val="0004555C"/>
    <w:rsid w:val="0004633C"/>
    <w:rsid w:val="000502DD"/>
    <w:rsid w:val="00051B4F"/>
    <w:rsid w:val="000521B8"/>
    <w:rsid w:val="000528F5"/>
    <w:rsid w:val="00052B2C"/>
    <w:rsid w:val="00053A5A"/>
    <w:rsid w:val="00054C70"/>
    <w:rsid w:val="000555B2"/>
    <w:rsid w:val="00056CBF"/>
    <w:rsid w:val="00061019"/>
    <w:rsid w:val="00061D2B"/>
    <w:rsid w:val="00061FC0"/>
    <w:rsid w:val="00062779"/>
    <w:rsid w:val="000634F2"/>
    <w:rsid w:val="00063B2C"/>
    <w:rsid w:val="000648E4"/>
    <w:rsid w:val="00065827"/>
    <w:rsid w:val="00066137"/>
    <w:rsid w:val="0006639A"/>
    <w:rsid w:val="000704F5"/>
    <w:rsid w:val="000706D0"/>
    <w:rsid w:val="00070FEF"/>
    <w:rsid w:val="00071073"/>
    <w:rsid w:val="000711D0"/>
    <w:rsid w:val="00071866"/>
    <w:rsid w:val="00071915"/>
    <w:rsid w:val="00072CC8"/>
    <w:rsid w:val="00076C4C"/>
    <w:rsid w:val="00077440"/>
    <w:rsid w:val="0008050D"/>
    <w:rsid w:val="00080516"/>
    <w:rsid w:val="00080D70"/>
    <w:rsid w:val="00080E86"/>
    <w:rsid w:val="00081AFC"/>
    <w:rsid w:val="0008208A"/>
    <w:rsid w:val="0008362D"/>
    <w:rsid w:val="0008389D"/>
    <w:rsid w:val="00083DDB"/>
    <w:rsid w:val="0008545F"/>
    <w:rsid w:val="000856C5"/>
    <w:rsid w:val="0008583C"/>
    <w:rsid w:val="00085C05"/>
    <w:rsid w:val="00086571"/>
    <w:rsid w:val="000865FE"/>
    <w:rsid w:val="00086D94"/>
    <w:rsid w:val="00087B64"/>
    <w:rsid w:val="0009091F"/>
    <w:rsid w:val="00091984"/>
    <w:rsid w:val="000919CE"/>
    <w:rsid w:val="00091E5B"/>
    <w:rsid w:val="00093257"/>
    <w:rsid w:val="0009375D"/>
    <w:rsid w:val="00094329"/>
    <w:rsid w:val="000945B8"/>
    <w:rsid w:val="0009539E"/>
    <w:rsid w:val="000958BD"/>
    <w:rsid w:val="00096457"/>
    <w:rsid w:val="000A1209"/>
    <w:rsid w:val="000A211F"/>
    <w:rsid w:val="000A239E"/>
    <w:rsid w:val="000A25C3"/>
    <w:rsid w:val="000A26A1"/>
    <w:rsid w:val="000A3483"/>
    <w:rsid w:val="000A3D1B"/>
    <w:rsid w:val="000A45F5"/>
    <w:rsid w:val="000A56CE"/>
    <w:rsid w:val="000A5C23"/>
    <w:rsid w:val="000A66F3"/>
    <w:rsid w:val="000A7178"/>
    <w:rsid w:val="000B0254"/>
    <w:rsid w:val="000B0477"/>
    <w:rsid w:val="000B0A97"/>
    <w:rsid w:val="000B21A5"/>
    <w:rsid w:val="000B4B92"/>
    <w:rsid w:val="000B5425"/>
    <w:rsid w:val="000B54AF"/>
    <w:rsid w:val="000B5CFA"/>
    <w:rsid w:val="000B5E78"/>
    <w:rsid w:val="000B6C65"/>
    <w:rsid w:val="000B6E07"/>
    <w:rsid w:val="000B72DC"/>
    <w:rsid w:val="000B735A"/>
    <w:rsid w:val="000B7361"/>
    <w:rsid w:val="000B7540"/>
    <w:rsid w:val="000B7767"/>
    <w:rsid w:val="000B7828"/>
    <w:rsid w:val="000B7D22"/>
    <w:rsid w:val="000C02B1"/>
    <w:rsid w:val="000C0519"/>
    <w:rsid w:val="000C1A48"/>
    <w:rsid w:val="000C2C22"/>
    <w:rsid w:val="000C2D43"/>
    <w:rsid w:val="000C3ED6"/>
    <w:rsid w:val="000C4057"/>
    <w:rsid w:val="000C410C"/>
    <w:rsid w:val="000C4785"/>
    <w:rsid w:val="000C5074"/>
    <w:rsid w:val="000C5131"/>
    <w:rsid w:val="000C513F"/>
    <w:rsid w:val="000C61AB"/>
    <w:rsid w:val="000C68B0"/>
    <w:rsid w:val="000C68D7"/>
    <w:rsid w:val="000C6B94"/>
    <w:rsid w:val="000C6FCE"/>
    <w:rsid w:val="000C737B"/>
    <w:rsid w:val="000C7ACE"/>
    <w:rsid w:val="000C7B03"/>
    <w:rsid w:val="000C7BEA"/>
    <w:rsid w:val="000D0696"/>
    <w:rsid w:val="000D0D66"/>
    <w:rsid w:val="000D0F96"/>
    <w:rsid w:val="000D1485"/>
    <w:rsid w:val="000D15FD"/>
    <w:rsid w:val="000D21BE"/>
    <w:rsid w:val="000D2636"/>
    <w:rsid w:val="000D3D41"/>
    <w:rsid w:val="000D4133"/>
    <w:rsid w:val="000D559F"/>
    <w:rsid w:val="000D65A3"/>
    <w:rsid w:val="000D72BE"/>
    <w:rsid w:val="000D73FA"/>
    <w:rsid w:val="000E1780"/>
    <w:rsid w:val="000E1C50"/>
    <w:rsid w:val="000E1FF5"/>
    <w:rsid w:val="000E25C9"/>
    <w:rsid w:val="000E370E"/>
    <w:rsid w:val="000E3A74"/>
    <w:rsid w:val="000E4C97"/>
    <w:rsid w:val="000E5563"/>
    <w:rsid w:val="000E5767"/>
    <w:rsid w:val="000E5FDB"/>
    <w:rsid w:val="000E67DD"/>
    <w:rsid w:val="000E7915"/>
    <w:rsid w:val="000F27D0"/>
    <w:rsid w:val="000F34F5"/>
    <w:rsid w:val="000F5285"/>
    <w:rsid w:val="000F6A2E"/>
    <w:rsid w:val="000F6FE6"/>
    <w:rsid w:val="000F79D1"/>
    <w:rsid w:val="0010053C"/>
    <w:rsid w:val="0010085A"/>
    <w:rsid w:val="00100EE2"/>
    <w:rsid w:val="00100F3B"/>
    <w:rsid w:val="0010184E"/>
    <w:rsid w:val="0010272B"/>
    <w:rsid w:val="00102A51"/>
    <w:rsid w:val="0010359C"/>
    <w:rsid w:val="001042A0"/>
    <w:rsid w:val="00104AFC"/>
    <w:rsid w:val="0010591C"/>
    <w:rsid w:val="00106E70"/>
    <w:rsid w:val="0010741C"/>
    <w:rsid w:val="00107CAD"/>
    <w:rsid w:val="00107D72"/>
    <w:rsid w:val="00107F58"/>
    <w:rsid w:val="00107F9D"/>
    <w:rsid w:val="001100A3"/>
    <w:rsid w:val="0011032C"/>
    <w:rsid w:val="00110A1D"/>
    <w:rsid w:val="00111CF7"/>
    <w:rsid w:val="00112A79"/>
    <w:rsid w:val="00112C1A"/>
    <w:rsid w:val="00113841"/>
    <w:rsid w:val="00113B55"/>
    <w:rsid w:val="00113CA2"/>
    <w:rsid w:val="00115C61"/>
    <w:rsid w:val="001167E2"/>
    <w:rsid w:val="0011747F"/>
    <w:rsid w:val="00117572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1109"/>
    <w:rsid w:val="00133105"/>
    <w:rsid w:val="001335CC"/>
    <w:rsid w:val="00133A6E"/>
    <w:rsid w:val="00133C5F"/>
    <w:rsid w:val="00133E7E"/>
    <w:rsid w:val="00134622"/>
    <w:rsid w:val="00136A6C"/>
    <w:rsid w:val="00136DE2"/>
    <w:rsid w:val="00137660"/>
    <w:rsid w:val="00137A2D"/>
    <w:rsid w:val="001401A0"/>
    <w:rsid w:val="00140338"/>
    <w:rsid w:val="001406E7"/>
    <w:rsid w:val="00141A0C"/>
    <w:rsid w:val="001424D2"/>
    <w:rsid w:val="001424F8"/>
    <w:rsid w:val="00142775"/>
    <w:rsid w:val="0014277B"/>
    <w:rsid w:val="00142994"/>
    <w:rsid w:val="00142AE1"/>
    <w:rsid w:val="001444E2"/>
    <w:rsid w:val="0014524C"/>
    <w:rsid w:val="00147408"/>
    <w:rsid w:val="001474C9"/>
    <w:rsid w:val="00147B9C"/>
    <w:rsid w:val="00147D7B"/>
    <w:rsid w:val="00150792"/>
    <w:rsid w:val="0015087C"/>
    <w:rsid w:val="00151010"/>
    <w:rsid w:val="00152220"/>
    <w:rsid w:val="001532CE"/>
    <w:rsid w:val="00153434"/>
    <w:rsid w:val="00153DA3"/>
    <w:rsid w:val="001542AA"/>
    <w:rsid w:val="00155B03"/>
    <w:rsid w:val="001561B0"/>
    <w:rsid w:val="00156AE9"/>
    <w:rsid w:val="00156F86"/>
    <w:rsid w:val="0016036E"/>
    <w:rsid w:val="001621A4"/>
    <w:rsid w:val="001629A3"/>
    <w:rsid w:val="001629D1"/>
    <w:rsid w:val="00162C36"/>
    <w:rsid w:val="00162F46"/>
    <w:rsid w:val="00163293"/>
    <w:rsid w:val="00164010"/>
    <w:rsid w:val="00164253"/>
    <w:rsid w:val="0016554C"/>
    <w:rsid w:val="00166484"/>
    <w:rsid w:val="001667D0"/>
    <w:rsid w:val="00167B14"/>
    <w:rsid w:val="00167C34"/>
    <w:rsid w:val="00167D08"/>
    <w:rsid w:val="00171AE5"/>
    <w:rsid w:val="00172578"/>
    <w:rsid w:val="001736D1"/>
    <w:rsid w:val="00174C61"/>
    <w:rsid w:val="001755B2"/>
    <w:rsid w:val="001763E9"/>
    <w:rsid w:val="00176A50"/>
    <w:rsid w:val="00181806"/>
    <w:rsid w:val="001821BC"/>
    <w:rsid w:val="00182D24"/>
    <w:rsid w:val="001833DB"/>
    <w:rsid w:val="00183D2C"/>
    <w:rsid w:val="00184730"/>
    <w:rsid w:val="00184B73"/>
    <w:rsid w:val="00187C58"/>
    <w:rsid w:val="00187D7B"/>
    <w:rsid w:val="00190D82"/>
    <w:rsid w:val="00192074"/>
    <w:rsid w:val="001923AB"/>
    <w:rsid w:val="0019507E"/>
    <w:rsid w:val="001958E4"/>
    <w:rsid w:val="00195CF4"/>
    <w:rsid w:val="001960F9"/>
    <w:rsid w:val="001971AE"/>
    <w:rsid w:val="00197317"/>
    <w:rsid w:val="001979F6"/>
    <w:rsid w:val="001A01A6"/>
    <w:rsid w:val="001A047A"/>
    <w:rsid w:val="001A1954"/>
    <w:rsid w:val="001A198D"/>
    <w:rsid w:val="001A2198"/>
    <w:rsid w:val="001A2372"/>
    <w:rsid w:val="001A2E23"/>
    <w:rsid w:val="001A3E9F"/>
    <w:rsid w:val="001A4E98"/>
    <w:rsid w:val="001A552F"/>
    <w:rsid w:val="001A6612"/>
    <w:rsid w:val="001A6F0F"/>
    <w:rsid w:val="001A7911"/>
    <w:rsid w:val="001B0F1B"/>
    <w:rsid w:val="001B1312"/>
    <w:rsid w:val="001B13E0"/>
    <w:rsid w:val="001B19A2"/>
    <w:rsid w:val="001B1DBA"/>
    <w:rsid w:val="001B29C8"/>
    <w:rsid w:val="001B38E6"/>
    <w:rsid w:val="001B4161"/>
    <w:rsid w:val="001B44A1"/>
    <w:rsid w:val="001B4588"/>
    <w:rsid w:val="001B4C54"/>
    <w:rsid w:val="001B5481"/>
    <w:rsid w:val="001B5925"/>
    <w:rsid w:val="001B5E52"/>
    <w:rsid w:val="001B6B3E"/>
    <w:rsid w:val="001C03C0"/>
    <w:rsid w:val="001C13DD"/>
    <w:rsid w:val="001C18AC"/>
    <w:rsid w:val="001C1F22"/>
    <w:rsid w:val="001C3566"/>
    <w:rsid w:val="001C38E9"/>
    <w:rsid w:val="001C38FC"/>
    <w:rsid w:val="001C413E"/>
    <w:rsid w:val="001C45B8"/>
    <w:rsid w:val="001C4BA7"/>
    <w:rsid w:val="001C4C73"/>
    <w:rsid w:val="001C5893"/>
    <w:rsid w:val="001C630A"/>
    <w:rsid w:val="001C651A"/>
    <w:rsid w:val="001C65A0"/>
    <w:rsid w:val="001C6A80"/>
    <w:rsid w:val="001C7241"/>
    <w:rsid w:val="001C7473"/>
    <w:rsid w:val="001D1022"/>
    <w:rsid w:val="001D12D0"/>
    <w:rsid w:val="001D1605"/>
    <w:rsid w:val="001D1784"/>
    <w:rsid w:val="001D4223"/>
    <w:rsid w:val="001D4701"/>
    <w:rsid w:val="001D5CFE"/>
    <w:rsid w:val="001D5DF5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4C8"/>
    <w:rsid w:val="001E45F3"/>
    <w:rsid w:val="001E4AC2"/>
    <w:rsid w:val="001E5C06"/>
    <w:rsid w:val="001E6555"/>
    <w:rsid w:val="001F1AD9"/>
    <w:rsid w:val="001F3820"/>
    <w:rsid w:val="001F3D69"/>
    <w:rsid w:val="001F4807"/>
    <w:rsid w:val="001F4FD5"/>
    <w:rsid w:val="001F5A30"/>
    <w:rsid w:val="001F60AD"/>
    <w:rsid w:val="001F6DD2"/>
    <w:rsid w:val="00202106"/>
    <w:rsid w:val="00202188"/>
    <w:rsid w:val="00202226"/>
    <w:rsid w:val="00202FE4"/>
    <w:rsid w:val="00203216"/>
    <w:rsid w:val="002045D7"/>
    <w:rsid w:val="0020559D"/>
    <w:rsid w:val="002060FA"/>
    <w:rsid w:val="00206533"/>
    <w:rsid w:val="00206BEC"/>
    <w:rsid w:val="00207A5E"/>
    <w:rsid w:val="0021152C"/>
    <w:rsid w:val="00212056"/>
    <w:rsid w:val="002122F0"/>
    <w:rsid w:val="00212E9D"/>
    <w:rsid w:val="0021363F"/>
    <w:rsid w:val="002136C8"/>
    <w:rsid w:val="00213C41"/>
    <w:rsid w:val="00213CBA"/>
    <w:rsid w:val="00213ECC"/>
    <w:rsid w:val="00214676"/>
    <w:rsid w:val="002149B6"/>
    <w:rsid w:val="00215B87"/>
    <w:rsid w:val="00215FC8"/>
    <w:rsid w:val="00216E2F"/>
    <w:rsid w:val="00217CEB"/>
    <w:rsid w:val="00217D5C"/>
    <w:rsid w:val="00220CAE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2A"/>
    <w:rsid w:val="00227558"/>
    <w:rsid w:val="00227CB5"/>
    <w:rsid w:val="00230943"/>
    <w:rsid w:val="00231238"/>
    <w:rsid w:val="002312E0"/>
    <w:rsid w:val="00232A41"/>
    <w:rsid w:val="00232B67"/>
    <w:rsid w:val="00233315"/>
    <w:rsid w:val="00233A95"/>
    <w:rsid w:val="00233D17"/>
    <w:rsid w:val="00233F93"/>
    <w:rsid w:val="00234DC4"/>
    <w:rsid w:val="00234F38"/>
    <w:rsid w:val="002350CB"/>
    <w:rsid w:val="0023664F"/>
    <w:rsid w:val="00236838"/>
    <w:rsid w:val="00236BFC"/>
    <w:rsid w:val="00236F3D"/>
    <w:rsid w:val="00237240"/>
    <w:rsid w:val="00237C49"/>
    <w:rsid w:val="00237CAF"/>
    <w:rsid w:val="00237E46"/>
    <w:rsid w:val="00237F79"/>
    <w:rsid w:val="002409A2"/>
    <w:rsid w:val="00240B84"/>
    <w:rsid w:val="00240CE1"/>
    <w:rsid w:val="00240EE7"/>
    <w:rsid w:val="00241098"/>
    <w:rsid w:val="00241C12"/>
    <w:rsid w:val="00241C4F"/>
    <w:rsid w:val="00242974"/>
    <w:rsid w:val="00243485"/>
    <w:rsid w:val="00244455"/>
    <w:rsid w:val="00244553"/>
    <w:rsid w:val="00244A47"/>
    <w:rsid w:val="002509F5"/>
    <w:rsid w:val="002525C9"/>
    <w:rsid w:val="00252780"/>
    <w:rsid w:val="0025309D"/>
    <w:rsid w:val="0025353C"/>
    <w:rsid w:val="002543D9"/>
    <w:rsid w:val="00254401"/>
    <w:rsid w:val="0025444A"/>
    <w:rsid w:val="00254DB8"/>
    <w:rsid w:val="002553B3"/>
    <w:rsid w:val="00255424"/>
    <w:rsid w:val="00256928"/>
    <w:rsid w:val="002576DE"/>
    <w:rsid w:val="00262018"/>
    <w:rsid w:val="00262315"/>
    <w:rsid w:val="00262C46"/>
    <w:rsid w:val="00262F12"/>
    <w:rsid w:val="00264FC7"/>
    <w:rsid w:val="00265298"/>
    <w:rsid w:val="00265CB7"/>
    <w:rsid w:val="002660F8"/>
    <w:rsid w:val="002664C8"/>
    <w:rsid w:val="002668A1"/>
    <w:rsid w:val="00270DAE"/>
    <w:rsid w:val="00271BD9"/>
    <w:rsid w:val="00272C1F"/>
    <w:rsid w:val="00272CEA"/>
    <w:rsid w:val="00273E95"/>
    <w:rsid w:val="002749E0"/>
    <w:rsid w:val="002756CF"/>
    <w:rsid w:val="00277900"/>
    <w:rsid w:val="00277B74"/>
    <w:rsid w:val="0028066E"/>
    <w:rsid w:val="00281169"/>
    <w:rsid w:val="002811A1"/>
    <w:rsid w:val="002816BC"/>
    <w:rsid w:val="00282754"/>
    <w:rsid w:val="00283143"/>
    <w:rsid w:val="002831C8"/>
    <w:rsid w:val="0028402C"/>
    <w:rsid w:val="002849C0"/>
    <w:rsid w:val="00284D02"/>
    <w:rsid w:val="00285DB9"/>
    <w:rsid w:val="00286797"/>
    <w:rsid w:val="0028707A"/>
    <w:rsid w:val="0028728E"/>
    <w:rsid w:val="00287689"/>
    <w:rsid w:val="00287722"/>
    <w:rsid w:val="00287C05"/>
    <w:rsid w:val="00291F3E"/>
    <w:rsid w:val="00292F55"/>
    <w:rsid w:val="00293C01"/>
    <w:rsid w:val="002943C6"/>
    <w:rsid w:val="002960D3"/>
    <w:rsid w:val="0029625C"/>
    <w:rsid w:val="002968B6"/>
    <w:rsid w:val="00297999"/>
    <w:rsid w:val="00297BA8"/>
    <w:rsid w:val="002A0804"/>
    <w:rsid w:val="002A2079"/>
    <w:rsid w:val="002A25E7"/>
    <w:rsid w:val="002A263F"/>
    <w:rsid w:val="002A2AEE"/>
    <w:rsid w:val="002A3367"/>
    <w:rsid w:val="002A34D0"/>
    <w:rsid w:val="002A3508"/>
    <w:rsid w:val="002A47F2"/>
    <w:rsid w:val="002A4F8A"/>
    <w:rsid w:val="002A5E6E"/>
    <w:rsid w:val="002A5F67"/>
    <w:rsid w:val="002A6C72"/>
    <w:rsid w:val="002B059F"/>
    <w:rsid w:val="002B0AC8"/>
    <w:rsid w:val="002B0FF9"/>
    <w:rsid w:val="002B2B9D"/>
    <w:rsid w:val="002B2C29"/>
    <w:rsid w:val="002B2ED8"/>
    <w:rsid w:val="002B32EE"/>
    <w:rsid w:val="002B34E7"/>
    <w:rsid w:val="002B42AF"/>
    <w:rsid w:val="002B55C7"/>
    <w:rsid w:val="002B5718"/>
    <w:rsid w:val="002B5D79"/>
    <w:rsid w:val="002B63BC"/>
    <w:rsid w:val="002B69EF"/>
    <w:rsid w:val="002B6F80"/>
    <w:rsid w:val="002B7613"/>
    <w:rsid w:val="002B7819"/>
    <w:rsid w:val="002C017B"/>
    <w:rsid w:val="002C050A"/>
    <w:rsid w:val="002C05EB"/>
    <w:rsid w:val="002C067B"/>
    <w:rsid w:val="002C1852"/>
    <w:rsid w:val="002C261D"/>
    <w:rsid w:val="002C2AE5"/>
    <w:rsid w:val="002C3195"/>
    <w:rsid w:val="002C3B40"/>
    <w:rsid w:val="002C3FB4"/>
    <w:rsid w:val="002C40FE"/>
    <w:rsid w:val="002C4324"/>
    <w:rsid w:val="002C4D9A"/>
    <w:rsid w:val="002C5245"/>
    <w:rsid w:val="002C604A"/>
    <w:rsid w:val="002C7FEC"/>
    <w:rsid w:val="002D0934"/>
    <w:rsid w:val="002D0AE4"/>
    <w:rsid w:val="002D1F9F"/>
    <w:rsid w:val="002D2710"/>
    <w:rsid w:val="002D4081"/>
    <w:rsid w:val="002D5122"/>
    <w:rsid w:val="002D5CB0"/>
    <w:rsid w:val="002D61A8"/>
    <w:rsid w:val="002D6405"/>
    <w:rsid w:val="002D6E51"/>
    <w:rsid w:val="002D773F"/>
    <w:rsid w:val="002D77E2"/>
    <w:rsid w:val="002E0B88"/>
    <w:rsid w:val="002E14B4"/>
    <w:rsid w:val="002E218A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5DC"/>
    <w:rsid w:val="002F4F9A"/>
    <w:rsid w:val="002F5620"/>
    <w:rsid w:val="002F620A"/>
    <w:rsid w:val="002F6A36"/>
    <w:rsid w:val="002F6BC6"/>
    <w:rsid w:val="002F6EE1"/>
    <w:rsid w:val="002F72F1"/>
    <w:rsid w:val="002F7854"/>
    <w:rsid w:val="002F79AF"/>
    <w:rsid w:val="003001FD"/>
    <w:rsid w:val="00301522"/>
    <w:rsid w:val="00303C72"/>
    <w:rsid w:val="003058B2"/>
    <w:rsid w:val="003063E5"/>
    <w:rsid w:val="00306591"/>
    <w:rsid w:val="00306AF0"/>
    <w:rsid w:val="003070CC"/>
    <w:rsid w:val="003077A7"/>
    <w:rsid w:val="00310009"/>
    <w:rsid w:val="00311C13"/>
    <w:rsid w:val="003121BE"/>
    <w:rsid w:val="00312CF5"/>
    <w:rsid w:val="00313ADB"/>
    <w:rsid w:val="00315510"/>
    <w:rsid w:val="00316519"/>
    <w:rsid w:val="0032076F"/>
    <w:rsid w:val="00320783"/>
    <w:rsid w:val="00320EFA"/>
    <w:rsid w:val="0032149E"/>
    <w:rsid w:val="00321DB8"/>
    <w:rsid w:val="00321F41"/>
    <w:rsid w:val="0032420D"/>
    <w:rsid w:val="003243C8"/>
    <w:rsid w:val="00324A43"/>
    <w:rsid w:val="003259F6"/>
    <w:rsid w:val="00325CAA"/>
    <w:rsid w:val="003268A1"/>
    <w:rsid w:val="00326D62"/>
    <w:rsid w:val="00327ADA"/>
    <w:rsid w:val="00327F13"/>
    <w:rsid w:val="00330DCC"/>
    <w:rsid w:val="00331C97"/>
    <w:rsid w:val="00331DCA"/>
    <w:rsid w:val="003323CF"/>
    <w:rsid w:val="00332962"/>
    <w:rsid w:val="00332F57"/>
    <w:rsid w:val="003334FA"/>
    <w:rsid w:val="003349C9"/>
    <w:rsid w:val="00334A4F"/>
    <w:rsid w:val="00334C6A"/>
    <w:rsid w:val="00334D40"/>
    <w:rsid w:val="003367F6"/>
    <w:rsid w:val="00336C5B"/>
    <w:rsid w:val="0033772E"/>
    <w:rsid w:val="00337C6F"/>
    <w:rsid w:val="00340CB0"/>
    <w:rsid w:val="0034226F"/>
    <w:rsid w:val="00342659"/>
    <w:rsid w:val="0034329A"/>
    <w:rsid w:val="00343326"/>
    <w:rsid w:val="00345354"/>
    <w:rsid w:val="003453A6"/>
    <w:rsid w:val="003467BC"/>
    <w:rsid w:val="00346E5D"/>
    <w:rsid w:val="00347923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2F6F"/>
    <w:rsid w:val="003532DC"/>
    <w:rsid w:val="00354855"/>
    <w:rsid w:val="00354C43"/>
    <w:rsid w:val="003566D7"/>
    <w:rsid w:val="0035699C"/>
    <w:rsid w:val="003569F9"/>
    <w:rsid w:val="00360644"/>
    <w:rsid w:val="00360A98"/>
    <w:rsid w:val="00360C54"/>
    <w:rsid w:val="00361803"/>
    <w:rsid w:val="00361FE9"/>
    <w:rsid w:val="00362E94"/>
    <w:rsid w:val="003633AD"/>
    <w:rsid w:val="00363CDE"/>
    <w:rsid w:val="00363EE5"/>
    <w:rsid w:val="003646CB"/>
    <w:rsid w:val="0036472C"/>
    <w:rsid w:val="00365293"/>
    <w:rsid w:val="00366AB7"/>
    <w:rsid w:val="003708C7"/>
    <w:rsid w:val="00370FCA"/>
    <w:rsid w:val="003727A7"/>
    <w:rsid w:val="00372A13"/>
    <w:rsid w:val="00372C01"/>
    <w:rsid w:val="00373D3E"/>
    <w:rsid w:val="00373DB8"/>
    <w:rsid w:val="00376210"/>
    <w:rsid w:val="00376342"/>
    <w:rsid w:val="0037636D"/>
    <w:rsid w:val="00376731"/>
    <w:rsid w:val="00376BC4"/>
    <w:rsid w:val="00377B67"/>
    <w:rsid w:val="00377B80"/>
    <w:rsid w:val="00377E05"/>
    <w:rsid w:val="00382F2A"/>
    <w:rsid w:val="00383A91"/>
    <w:rsid w:val="00383AAA"/>
    <w:rsid w:val="00383AFA"/>
    <w:rsid w:val="0038455D"/>
    <w:rsid w:val="003845B6"/>
    <w:rsid w:val="00384AFC"/>
    <w:rsid w:val="003857C4"/>
    <w:rsid w:val="00386434"/>
    <w:rsid w:val="003864C0"/>
    <w:rsid w:val="00386AC6"/>
    <w:rsid w:val="00386D9C"/>
    <w:rsid w:val="00390EB1"/>
    <w:rsid w:val="00390FED"/>
    <w:rsid w:val="00392949"/>
    <w:rsid w:val="00393320"/>
    <w:rsid w:val="0039365E"/>
    <w:rsid w:val="00393840"/>
    <w:rsid w:val="00393A56"/>
    <w:rsid w:val="00393BEC"/>
    <w:rsid w:val="003A0BAD"/>
    <w:rsid w:val="003A0CF1"/>
    <w:rsid w:val="003A1EAB"/>
    <w:rsid w:val="003A32DE"/>
    <w:rsid w:val="003A3607"/>
    <w:rsid w:val="003A3F19"/>
    <w:rsid w:val="003A52A5"/>
    <w:rsid w:val="003A601E"/>
    <w:rsid w:val="003A6561"/>
    <w:rsid w:val="003A66FA"/>
    <w:rsid w:val="003A686F"/>
    <w:rsid w:val="003A701C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1C4C"/>
    <w:rsid w:val="003C2726"/>
    <w:rsid w:val="003C285F"/>
    <w:rsid w:val="003C3D53"/>
    <w:rsid w:val="003C55C1"/>
    <w:rsid w:val="003C651D"/>
    <w:rsid w:val="003C6B2B"/>
    <w:rsid w:val="003C71E0"/>
    <w:rsid w:val="003C7ECB"/>
    <w:rsid w:val="003D066F"/>
    <w:rsid w:val="003D223A"/>
    <w:rsid w:val="003D456D"/>
    <w:rsid w:val="003D4B8C"/>
    <w:rsid w:val="003D4FF5"/>
    <w:rsid w:val="003D5215"/>
    <w:rsid w:val="003D53C9"/>
    <w:rsid w:val="003D57C9"/>
    <w:rsid w:val="003D61FC"/>
    <w:rsid w:val="003D679E"/>
    <w:rsid w:val="003D757C"/>
    <w:rsid w:val="003E1000"/>
    <w:rsid w:val="003E1730"/>
    <w:rsid w:val="003E273E"/>
    <w:rsid w:val="003E2E69"/>
    <w:rsid w:val="003E3EC0"/>
    <w:rsid w:val="003E4C53"/>
    <w:rsid w:val="003E4D42"/>
    <w:rsid w:val="003E4E2F"/>
    <w:rsid w:val="003E5186"/>
    <w:rsid w:val="003E6F85"/>
    <w:rsid w:val="003E7874"/>
    <w:rsid w:val="003E7D91"/>
    <w:rsid w:val="003F0550"/>
    <w:rsid w:val="003F1B36"/>
    <w:rsid w:val="003F1B94"/>
    <w:rsid w:val="003F230A"/>
    <w:rsid w:val="003F253B"/>
    <w:rsid w:val="003F254D"/>
    <w:rsid w:val="003F25DA"/>
    <w:rsid w:val="003F289F"/>
    <w:rsid w:val="003F2BE0"/>
    <w:rsid w:val="003F6618"/>
    <w:rsid w:val="004014E0"/>
    <w:rsid w:val="00401651"/>
    <w:rsid w:val="00402252"/>
    <w:rsid w:val="004023AC"/>
    <w:rsid w:val="004028B4"/>
    <w:rsid w:val="00402908"/>
    <w:rsid w:val="00402B8A"/>
    <w:rsid w:val="0040304B"/>
    <w:rsid w:val="00403182"/>
    <w:rsid w:val="00403996"/>
    <w:rsid w:val="00403FA5"/>
    <w:rsid w:val="00404CB1"/>
    <w:rsid w:val="00405055"/>
    <w:rsid w:val="004051BB"/>
    <w:rsid w:val="00405468"/>
    <w:rsid w:val="004072DB"/>
    <w:rsid w:val="004105F8"/>
    <w:rsid w:val="00410B6E"/>
    <w:rsid w:val="00410E5A"/>
    <w:rsid w:val="00412562"/>
    <w:rsid w:val="00413929"/>
    <w:rsid w:val="00413D1F"/>
    <w:rsid w:val="00414EDC"/>
    <w:rsid w:val="00416DBF"/>
    <w:rsid w:val="00417439"/>
    <w:rsid w:val="004178C3"/>
    <w:rsid w:val="004206F7"/>
    <w:rsid w:val="00420C86"/>
    <w:rsid w:val="00421B24"/>
    <w:rsid w:val="004224CF"/>
    <w:rsid w:val="0042270A"/>
    <w:rsid w:val="00422AB7"/>
    <w:rsid w:val="00422BC6"/>
    <w:rsid w:val="00422CBD"/>
    <w:rsid w:val="00424032"/>
    <w:rsid w:val="00424DB1"/>
    <w:rsid w:val="00425D36"/>
    <w:rsid w:val="004264E6"/>
    <w:rsid w:val="00426746"/>
    <w:rsid w:val="0042674B"/>
    <w:rsid w:val="00426906"/>
    <w:rsid w:val="00426B36"/>
    <w:rsid w:val="004306CF"/>
    <w:rsid w:val="00430895"/>
    <w:rsid w:val="00430AA3"/>
    <w:rsid w:val="004318EB"/>
    <w:rsid w:val="00432141"/>
    <w:rsid w:val="00432153"/>
    <w:rsid w:val="00433259"/>
    <w:rsid w:val="00433F81"/>
    <w:rsid w:val="0043487D"/>
    <w:rsid w:val="004349F2"/>
    <w:rsid w:val="00435176"/>
    <w:rsid w:val="00435258"/>
    <w:rsid w:val="00435C8E"/>
    <w:rsid w:val="004405A8"/>
    <w:rsid w:val="00440697"/>
    <w:rsid w:val="00440AE7"/>
    <w:rsid w:val="004430BF"/>
    <w:rsid w:val="00446D48"/>
    <w:rsid w:val="004472AE"/>
    <w:rsid w:val="00450246"/>
    <w:rsid w:val="004503DF"/>
    <w:rsid w:val="0045099B"/>
    <w:rsid w:val="00452197"/>
    <w:rsid w:val="004535F6"/>
    <w:rsid w:val="00453AA5"/>
    <w:rsid w:val="0045638C"/>
    <w:rsid w:val="004568D5"/>
    <w:rsid w:val="00457503"/>
    <w:rsid w:val="00460C36"/>
    <w:rsid w:val="00460C54"/>
    <w:rsid w:val="0046167D"/>
    <w:rsid w:val="00461E31"/>
    <w:rsid w:val="00461EEF"/>
    <w:rsid w:val="00461F5C"/>
    <w:rsid w:val="00462788"/>
    <w:rsid w:val="00462FF8"/>
    <w:rsid w:val="0046357B"/>
    <w:rsid w:val="00464491"/>
    <w:rsid w:val="0046450F"/>
    <w:rsid w:val="00465AC3"/>
    <w:rsid w:val="00465FC1"/>
    <w:rsid w:val="004701E7"/>
    <w:rsid w:val="00470311"/>
    <w:rsid w:val="00470916"/>
    <w:rsid w:val="004716C2"/>
    <w:rsid w:val="00472027"/>
    <w:rsid w:val="004737C3"/>
    <w:rsid w:val="00473B8E"/>
    <w:rsid w:val="004750A0"/>
    <w:rsid w:val="00475E97"/>
    <w:rsid w:val="00477120"/>
    <w:rsid w:val="00477748"/>
    <w:rsid w:val="004804D0"/>
    <w:rsid w:val="00480DCD"/>
    <w:rsid w:val="00481812"/>
    <w:rsid w:val="004821BB"/>
    <w:rsid w:val="004830FC"/>
    <w:rsid w:val="00483704"/>
    <w:rsid w:val="004844EF"/>
    <w:rsid w:val="00484E0A"/>
    <w:rsid w:val="00485C5C"/>
    <w:rsid w:val="00485D8A"/>
    <w:rsid w:val="00485FFC"/>
    <w:rsid w:val="00486309"/>
    <w:rsid w:val="0048671F"/>
    <w:rsid w:val="0048764B"/>
    <w:rsid w:val="004877A4"/>
    <w:rsid w:val="00487870"/>
    <w:rsid w:val="0048792F"/>
    <w:rsid w:val="00487B15"/>
    <w:rsid w:val="00491505"/>
    <w:rsid w:val="0049274B"/>
    <w:rsid w:val="004935B1"/>
    <w:rsid w:val="004945D0"/>
    <w:rsid w:val="0049601C"/>
    <w:rsid w:val="004965F9"/>
    <w:rsid w:val="00497F17"/>
    <w:rsid w:val="004A1E59"/>
    <w:rsid w:val="004A325D"/>
    <w:rsid w:val="004A6939"/>
    <w:rsid w:val="004B05BC"/>
    <w:rsid w:val="004B10DB"/>
    <w:rsid w:val="004B1D02"/>
    <w:rsid w:val="004B1DB1"/>
    <w:rsid w:val="004B2387"/>
    <w:rsid w:val="004B3910"/>
    <w:rsid w:val="004B4F42"/>
    <w:rsid w:val="004B5F16"/>
    <w:rsid w:val="004B5FFC"/>
    <w:rsid w:val="004B7524"/>
    <w:rsid w:val="004B7B38"/>
    <w:rsid w:val="004C063B"/>
    <w:rsid w:val="004C065E"/>
    <w:rsid w:val="004C0685"/>
    <w:rsid w:val="004C1520"/>
    <w:rsid w:val="004C1C63"/>
    <w:rsid w:val="004C2468"/>
    <w:rsid w:val="004C25CB"/>
    <w:rsid w:val="004C3764"/>
    <w:rsid w:val="004C3D02"/>
    <w:rsid w:val="004C3F1E"/>
    <w:rsid w:val="004C49BC"/>
    <w:rsid w:val="004C51AA"/>
    <w:rsid w:val="004C5B01"/>
    <w:rsid w:val="004C5D8C"/>
    <w:rsid w:val="004C61A7"/>
    <w:rsid w:val="004C6418"/>
    <w:rsid w:val="004C6FC5"/>
    <w:rsid w:val="004C76C5"/>
    <w:rsid w:val="004D014A"/>
    <w:rsid w:val="004D021F"/>
    <w:rsid w:val="004D0565"/>
    <w:rsid w:val="004D0971"/>
    <w:rsid w:val="004D0ECC"/>
    <w:rsid w:val="004D0FD3"/>
    <w:rsid w:val="004D140A"/>
    <w:rsid w:val="004D240A"/>
    <w:rsid w:val="004D2628"/>
    <w:rsid w:val="004D2CEF"/>
    <w:rsid w:val="004D3619"/>
    <w:rsid w:val="004D41BC"/>
    <w:rsid w:val="004D5242"/>
    <w:rsid w:val="004D5452"/>
    <w:rsid w:val="004D6889"/>
    <w:rsid w:val="004D6C2E"/>
    <w:rsid w:val="004D6F6C"/>
    <w:rsid w:val="004D718D"/>
    <w:rsid w:val="004D7753"/>
    <w:rsid w:val="004E1575"/>
    <w:rsid w:val="004E1837"/>
    <w:rsid w:val="004E203F"/>
    <w:rsid w:val="004E20BD"/>
    <w:rsid w:val="004E28A5"/>
    <w:rsid w:val="004E352E"/>
    <w:rsid w:val="004E3CFE"/>
    <w:rsid w:val="004E4916"/>
    <w:rsid w:val="004E4D81"/>
    <w:rsid w:val="004E502E"/>
    <w:rsid w:val="004E578E"/>
    <w:rsid w:val="004E688F"/>
    <w:rsid w:val="004E6A73"/>
    <w:rsid w:val="004E7310"/>
    <w:rsid w:val="004F02C8"/>
    <w:rsid w:val="004F0454"/>
    <w:rsid w:val="004F1CF1"/>
    <w:rsid w:val="004F3865"/>
    <w:rsid w:val="004F3A02"/>
    <w:rsid w:val="004F545D"/>
    <w:rsid w:val="004F5786"/>
    <w:rsid w:val="004F649A"/>
    <w:rsid w:val="004F668B"/>
    <w:rsid w:val="004F7531"/>
    <w:rsid w:val="004F76B1"/>
    <w:rsid w:val="004F7BEC"/>
    <w:rsid w:val="00501B4F"/>
    <w:rsid w:val="00501FBC"/>
    <w:rsid w:val="00503D7A"/>
    <w:rsid w:val="005047D3"/>
    <w:rsid w:val="005077ED"/>
    <w:rsid w:val="0051080D"/>
    <w:rsid w:val="0051114B"/>
    <w:rsid w:val="00511F3A"/>
    <w:rsid w:val="00513B64"/>
    <w:rsid w:val="00514072"/>
    <w:rsid w:val="00514183"/>
    <w:rsid w:val="00514625"/>
    <w:rsid w:val="00515354"/>
    <w:rsid w:val="005158F8"/>
    <w:rsid w:val="00515AAD"/>
    <w:rsid w:val="005160DD"/>
    <w:rsid w:val="0051752B"/>
    <w:rsid w:val="005175AA"/>
    <w:rsid w:val="00520024"/>
    <w:rsid w:val="00520109"/>
    <w:rsid w:val="00521EE9"/>
    <w:rsid w:val="005227F7"/>
    <w:rsid w:val="0052484A"/>
    <w:rsid w:val="005254EC"/>
    <w:rsid w:val="00525EB5"/>
    <w:rsid w:val="005263CD"/>
    <w:rsid w:val="00526706"/>
    <w:rsid w:val="005272E9"/>
    <w:rsid w:val="005311DC"/>
    <w:rsid w:val="00531768"/>
    <w:rsid w:val="00531AEA"/>
    <w:rsid w:val="00531C2C"/>
    <w:rsid w:val="0053334E"/>
    <w:rsid w:val="00533D4F"/>
    <w:rsid w:val="00533FE0"/>
    <w:rsid w:val="00535133"/>
    <w:rsid w:val="00535E82"/>
    <w:rsid w:val="00537637"/>
    <w:rsid w:val="00537F2F"/>
    <w:rsid w:val="00537FF8"/>
    <w:rsid w:val="00540026"/>
    <w:rsid w:val="0054033F"/>
    <w:rsid w:val="00540726"/>
    <w:rsid w:val="00541720"/>
    <w:rsid w:val="00542002"/>
    <w:rsid w:val="00542344"/>
    <w:rsid w:val="00542445"/>
    <w:rsid w:val="00542E44"/>
    <w:rsid w:val="00543A8F"/>
    <w:rsid w:val="00543C71"/>
    <w:rsid w:val="00543FDD"/>
    <w:rsid w:val="00544333"/>
    <w:rsid w:val="0054482B"/>
    <w:rsid w:val="00545336"/>
    <w:rsid w:val="00545F3F"/>
    <w:rsid w:val="00546399"/>
    <w:rsid w:val="005464D5"/>
    <w:rsid w:val="0054699E"/>
    <w:rsid w:val="0054768B"/>
    <w:rsid w:val="005478D3"/>
    <w:rsid w:val="00547F5C"/>
    <w:rsid w:val="00550607"/>
    <w:rsid w:val="00550B7B"/>
    <w:rsid w:val="00551387"/>
    <w:rsid w:val="00552E19"/>
    <w:rsid w:val="00553592"/>
    <w:rsid w:val="00553594"/>
    <w:rsid w:val="00554D62"/>
    <w:rsid w:val="00555C96"/>
    <w:rsid w:val="0055629D"/>
    <w:rsid w:val="00557802"/>
    <w:rsid w:val="00557BFC"/>
    <w:rsid w:val="00561618"/>
    <w:rsid w:val="00563B9D"/>
    <w:rsid w:val="00564407"/>
    <w:rsid w:val="00564486"/>
    <w:rsid w:val="0056514B"/>
    <w:rsid w:val="005651D5"/>
    <w:rsid w:val="005657C9"/>
    <w:rsid w:val="00565BD6"/>
    <w:rsid w:val="005668E5"/>
    <w:rsid w:val="0056773D"/>
    <w:rsid w:val="00567FB8"/>
    <w:rsid w:val="00571302"/>
    <w:rsid w:val="00571445"/>
    <w:rsid w:val="005714D4"/>
    <w:rsid w:val="005714FE"/>
    <w:rsid w:val="00572E96"/>
    <w:rsid w:val="00573061"/>
    <w:rsid w:val="00573C1B"/>
    <w:rsid w:val="00573CBF"/>
    <w:rsid w:val="0057457C"/>
    <w:rsid w:val="005746B4"/>
    <w:rsid w:val="005749F8"/>
    <w:rsid w:val="0057508B"/>
    <w:rsid w:val="00575E80"/>
    <w:rsid w:val="00577889"/>
    <w:rsid w:val="00577DA7"/>
    <w:rsid w:val="00577FC7"/>
    <w:rsid w:val="005802A3"/>
    <w:rsid w:val="00581127"/>
    <w:rsid w:val="00581AC2"/>
    <w:rsid w:val="00582166"/>
    <w:rsid w:val="0058244E"/>
    <w:rsid w:val="00582939"/>
    <w:rsid w:val="00582F0E"/>
    <w:rsid w:val="00583DED"/>
    <w:rsid w:val="0058440E"/>
    <w:rsid w:val="00584FCB"/>
    <w:rsid w:val="005852CD"/>
    <w:rsid w:val="005857B8"/>
    <w:rsid w:val="00586C5D"/>
    <w:rsid w:val="00586E67"/>
    <w:rsid w:val="005911BF"/>
    <w:rsid w:val="0059185A"/>
    <w:rsid w:val="0059406C"/>
    <w:rsid w:val="0059442F"/>
    <w:rsid w:val="00595ED4"/>
    <w:rsid w:val="005966F5"/>
    <w:rsid w:val="0059752F"/>
    <w:rsid w:val="0059777B"/>
    <w:rsid w:val="005A0496"/>
    <w:rsid w:val="005A0C26"/>
    <w:rsid w:val="005A1B2C"/>
    <w:rsid w:val="005A1BFC"/>
    <w:rsid w:val="005A21E7"/>
    <w:rsid w:val="005A21F5"/>
    <w:rsid w:val="005A25E4"/>
    <w:rsid w:val="005A299C"/>
    <w:rsid w:val="005A2C5F"/>
    <w:rsid w:val="005A3B3F"/>
    <w:rsid w:val="005A4687"/>
    <w:rsid w:val="005A5440"/>
    <w:rsid w:val="005A5A3D"/>
    <w:rsid w:val="005A6F5B"/>
    <w:rsid w:val="005A7261"/>
    <w:rsid w:val="005B0170"/>
    <w:rsid w:val="005B0791"/>
    <w:rsid w:val="005B0D58"/>
    <w:rsid w:val="005B2475"/>
    <w:rsid w:val="005B466A"/>
    <w:rsid w:val="005B49B3"/>
    <w:rsid w:val="005B4CDC"/>
    <w:rsid w:val="005B5494"/>
    <w:rsid w:val="005B5C45"/>
    <w:rsid w:val="005B6034"/>
    <w:rsid w:val="005B61A8"/>
    <w:rsid w:val="005B6492"/>
    <w:rsid w:val="005B7477"/>
    <w:rsid w:val="005C0BA2"/>
    <w:rsid w:val="005C0FF5"/>
    <w:rsid w:val="005C288D"/>
    <w:rsid w:val="005C2B16"/>
    <w:rsid w:val="005C467F"/>
    <w:rsid w:val="005C499B"/>
    <w:rsid w:val="005C52C9"/>
    <w:rsid w:val="005C589C"/>
    <w:rsid w:val="005C6A65"/>
    <w:rsid w:val="005C6B06"/>
    <w:rsid w:val="005C7470"/>
    <w:rsid w:val="005C7C3C"/>
    <w:rsid w:val="005D0193"/>
    <w:rsid w:val="005D02ED"/>
    <w:rsid w:val="005D05CF"/>
    <w:rsid w:val="005D0C91"/>
    <w:rsid w:val="005D1D79"/>
    <w:rsid w:val="005D31B9"/>
    <w:rsid w:val="005D3714"/>
    <w:rsid w:val="005D4008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2AF6"/>
    <w:rsid w:val="005F33F1"/>
    <w:rsid w:val="005F354D"/>
    <w:rsid w:val="005F48F8"/>
    <w:rsid w:val="005F5792"/>
    <w:rsid w:val="005F5D64"/>
    <w:rsid w:val="005F5DAD"/>
    <w:rsid w:val="005F5E8D"/>
    <w:rsid w:val="005F5FF9"/>
    <w:rsid w:val="005F6853"/>
    <w:rsid w:val="005F76FE"/>
    <w:rsid w:val="00600A57"/>
    <w:rsid w:val="006013BB"/>
    <w:rsid w:val="00601A6A"/>
    <w:rsid w:val="00601F42"/>
    <w:rsid w:val="00603DBC"/>
    <w:rsid w:val="00604F13"/>
    <w:rsid w:val="00605E5D"/>
    <w:rsid w:val="006060C6"/>
    <w:rsid w:val="006064E5"/>
    <w:rsid w:val="00606BF8"/>
    <w:rsid w:val="0060794D"/>
    <w:rsid w:val="006079E9"/>
    <w:rsid w:val="00610E1D"/>
    <w:rsid w:val="006114C0"/>
    <w:rsid w:val="006132F4"/>
    <w:rsid w:val="00615316"/>
    <w:rsid w:val="0061559D"/>
    <w:rsid w:val="00615950"/>
    <w:rsid w:val="00615E80"/>
    <w:rsid w:val="00617EC8"/>
    <w:rsid w:val="00620323"/>
    <w:rsid w:val="006203F1"/>
    <w:rsid w:val="00620C29"/>
    <w:rsid w:val="00620E21"/>
    <w:rsid w:val="00621BA9"/>
    <w:rsid w:val="00622D2C"/>
    <w:rsid w:val="00624C4F"/>
    <w:rsid w:val="0062539B"/>
    <w:rsid w:val="00625557"/>
    <w:rsid w:val="00625B04"/>
    <w:rsid w:val="00625E7B"/>
    <w:rsid w:val="0062602E"/>
    <w:rsid w:val="0062698A"/>
    <w:rsid w:val="00627D37"/>
    <w:rsid w:val="0063028C"/>
    <w:rsid w:val="00630A24"/>
    <w:rsid w:val="00631F35"/>
    <w:rsid w:val="0063417A"/>
    <w:rsid w:val="00634B56"/>
    <w:rsid w:val="00634BF0"/>
    <w:rsid w:val="00634C49"/>
    <w:rsid w:val="00635556"/>
    <w:rsid w:val="0063700A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464C"/>
    <w:rsid w:val="0064468F"/>
    <w:rsid w:val="00645C1B"/>
    <w:rsid w:val="0064636B"/>
    <w:rsid w:val="006464A8"/>
    <w:rsid w:val="00650336"/>
    <w:rsid w:val="00650E58"/>
    <w:rsid w:val="006518A2"/>
    <w:rsid w:val="00652F79"/>
    <w:rsid w:val="00653BE5"/>
    <w:rsid w:val="00654CE4"/>
    <w:rsid w:val="00655C05"/>
    <w:rsid w:val="00655D53"/>
    <w:rsid w:val="00656FEF"/>
    <w:rsid w:val="00657181"/>
    <w:rsid w:val="006579B1"/>
    <w:rsid w:val="00657A14"/>
    <w:rsid w:val="00661A5E"/>
    <w:rsid w:val="00662E30"/>
    <w:rsid w:val="00663588"/>
    <w:rsid w:val="00663835"/>
    <w:rsid w:val="00664333"/>
    <w:rsid w:val="006646CC"/>
    <w:rsid w:val="006647D6"/>
    <w:rsid w:val="006647F7"/>
    <w:rsid w:val="00664E66"/>
    <w:rsid w:val="00665200"/>
    <w:rsid w:val="00665406"/>
    <w:rsid w:val="006663B5"/>
    <w:rsid w:val="00667148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297"/>
    <w:rsid w:val="0067341A"/>
    <w:rsid w:val="00673EF9"/>
    <w:rsid w:val="0067467D"/>
    <w:rsid w:val="006755C8"/>
    <w:rsid w:val="006757E1"/>
    <w:rsid w:val="00676179"/>
    <w:rsid w:val="00676F5D"/>
    <w:rsid w:val="00677679"/>
    <w:rsid w:val="00677877"/>
    <w:rsid w:val="006800A5"/>
    <w:rsid w:val="00680609"/>
    <w:rsid w:val="00680D01"/>
    <w:rsid w:val="00681F92"/>
    <w:rsid w:val="00682396"/>
    <w:rsid w:val="00682E27"/>
    <w:rsid w:val="00682EEA"/>
    <w:rsid w:val="006837B5"/>
    <w:rsid w:val="00683B81"/>
    <w:rsid w:val="00683E49"/>
    <w:rsid w:val="00685606"/>
    <w:rsid w:val="006857C9"/>
    <w:rsid w:val="00685A25"/>
    <w:rsid w:val="00686272"/>
    <w:rsid w:val="006905BB"/>
    <w:rsid w:val="006912B6"/>
    <w:rsid w:val="00691BA6"/>
    <w:rsid w:val="0069218F"/>
    <w:rsid w:val="006948EA"/>
    <w:rsid w:val="006950B7"/>
    <w:rsid w:val="00695426"/>
    <w:rsid w:val="006963D6"/>
    <w:rsid w:val="006963F5"/>
    <w:rsid w:val="006974A0"/>
    <w:rsid w:val="00697B41"/>
    <w:rsid w:val="00697DFE"/>
    <w:rsid w:val="006A00CA"/>
    <w:rsid w:val="006A04B0"/>
    <w:rsid w:val="006A0CEE"/>
    <w:rsid w:val="006A24B7"/>
    <w:rsid w:val="006A2677"/>
    <w:rsid w:val="006A26F8"/>
    <w:rsid w:val="006A39EF"/>
    <w:rsid w:val="006A3D76"/>
    <w:rsid w:val="006A3E17"/>
    <w:rsid w:val="006A4BFA"/>
    <w:rsid w:val="006A4D02"/>
    <w:rsid w:val="006A6433"/>
    <w:rsid w:val="006A7722"/>
    <w:rsid w:val="006A7D4A"/>
    <w:rsid w:val="006B0717"/>
    <w:rsid w:val="006B0737"/>
    <w:rsid w:val="006B0B2B"/>
    <w:rsid w:val="006B2DBE"/>
    <w:rsid w:val="006B4C70"/>
    <w:rsid w:val="006B5323"/>
    <w:rsid w:val="006B55AD"/>
    <w:rsid w:val="006B6528"/>
    <w:rsid w:val="006B6763"/>
    <w:rsid w:val="006C0DDC"/>
    <w:rsid w:val="006C25A2"/>
    <w:rsid w:val="006C2990"/>
    <w:rsid w:val="006C3BBB"/>
    <w:rsid w:val="006C4145"/>
    <w:rsid w:val="006C47AE"/>
    <w:rsid w:val="006C494B"/>
    <w:rsid w:val="006C5B7B"/>
    <w:rsid w:val="006C624D"/>
    <w:rsid w:val="006C6DDB"/>
    <w:rsid w:val="006C70A4"/>
    <w:rsid w:val="006C777E"/>
    <w:rsid w:val="006C7ABE"/>
    <w:rsid w:val="006D0832"/>
    <w:rsid w:val="006D14BA"/>
    <w:rsid w:val="006D1679"/>
    <w:rsid w:val="006D22C5"/>
    <w:rsid w:val="006D26D0"/>
    <w:rsid w:val="006D2C13"/>
    <w:rsid w:val="006D3540"/>
    <w:rsid w:val="006D3A00"/>
    <w:rsid w:val="006D3D52"/>
    <w:rsid w:val="006D42F5"/>
    <w:rsid w:val="006D560B"/>
    <w:rsid w:val="006D7C6C"/>
    <w:rsid w:val="006D7EFD"/>
    <w:rsid w:val="006E016F"/>
    <w:rsid w:val="006E0BCE"/>
    <w:rsid w:val="006E2066"/>
    <w:rsid w:val="006E2324"/>
    <w:rsid w:val="006E24CE"/>
    <w:rsid w:val="006E28C6"/>
    <w:rsid w:val="006E3AE0"/>
    <w:rsid w:val="006E3EE5"/>
    <w:rsid w:val="006E42E7"/>
    <w:rsid w:val="006E50F8"/>
    <w:rsid w:val="006E5187"/>
    <w:rsid w:val="006E5D1C"/>
    <w:rsid w:val="006E60C8"/>
    <w:rsid w:val="006E61C2"/>
    <w:rsid w:val="006E6B6C"/>
    <w:rsid w:val="006E70B5"/>
    <w:rsid w:val="006F1A0D"/>
    <w:rsid w:val="006F1E04"/>
    <w:rsid w:val="006F2AFB"/>
    <w:rsid w:val="006F30E0"/>
    <w:rsid w:val="006F4B6C"/>
    <w:rsid w:val="006F6D31"/>
    <w:rsid w:val="006F6E21"/>
    <w:rsid w:val="006F781C"/>
    <w:rsid w:val="006F79ED"/>
    <w:rsid w:val="00700D94"/>
    <w:rsid w:val="00702080"/>
    <w:rsid w:val="00702531"/>
    <w:rsid w:val="007037A6"/>
    <w:rsid w:val="00704805"/>
    <w:rsid w:val="00704EE7"/>
    <w:rsid w:val="00706009"/>
    <w:rsid w:val="007072E5"/>
    <w:rsid w:val="007074D5"/>
    <w:rsid w:val="00710788"/>
    <w:rsid w:val="00711B24"/>
    <w:rsid w:val="00712D93"/>
    <w:rsid w:val="0071420B"/>
    <w:rsid w:val="007142ED"/>
    <w:rsid w:val="0071432B"/>
    <w:rsid w:val="007143E6"/>
    <w:rsid w:val="00715511"/>
    <w:rsid w:val="007161F8"/>
    <w:rsid w:val="0071628B"/>
    <w:rsid w:val="00716ED9"/>
    <w:rsid w:val="0071770D"/>
    <w:rsid w:val="00717D35"/>
    <w:rsid w:val="00721E15"/>
    <w:rsid w:val="00722D66"/>
    <w:rsid w:val="0072332D"/>
    <w:rsid w:val="00724138"/>
    <w:rsid w:val="00724321"/>
    <w:rsid w:val="00724965"/>
    <w:rsid w:val="00724C6E"/>
    <w:rsid w:val="00724EE9"/>
    <w:rsid w:val="0072530D"/>
    <w:rsid w:val="0072752A"/>
    <w:rsid w:val="00727613"/>
    <w:rsid w:val="007276E1"/>
    <w:rsid w:val="007277FF"/>
    <w:rsid w:val="00730D32"/>
    <w:rsid w:val="00731E3F"/>
    <w:rsid w:val="00731FDA"/>
    <w:rsid w:val="0073318A"/>
    <w:rsid w:val="007342B3"/>
    <w:rsid w:val="007346B4"/>
    <w:rsid w:val="0073499B"/>
    <w:rsid w:val="007362A6"/>
    <w:rsid w:val="0073727E"/>
    <w:rsid w:val="00737400"/>
    <w:rsid w:val="0074048B"/>
    <w:rsid w:val="00740CB5"/>
    <w:rsid w:val="00740FE2"/>
    <w:rsid w:val="007412DF"/>
    <w:rsid w:val="007413A0"/>
    <w:rsid w:val="00742880"/>
    <w:rsid w:val="0074373F"/>
    <w:rsid w:val="00743D97"/>
    <w:rsid w:val="0074443C"/>
    <w:rsid w:val="00744569"/>
    <w:rsid w:val="00744924"/>
    <w:rsid w:val="007452FD"/>
    <w:rsid w:val="007458EF"/>
    <w:rsid w:val="00747190"/>
    <w:rsid w:val="00747B02"/>
    <w:rsid w:val="00747F11"/>
    <w:rsid w:val="0075037F"/>
    <w:rsid w:val="007526EB"/>
    <w:rsid w:val="007532FA"/>
    <w:rsid w:val="007538A7"/>
    <w:rsid w:val="00753A6C"/>
    <w:rsid w:val="00753C15"/>
    <w:rsid w:val="00753D7D"/>
    <w:rsid w:val="00754EB6"/>
    <w:rsid w:val="007567D3"/>
    <w:rsid w:val="00756A97"/>
    <w:rsid w:val="0075714E"/>
    <w:rsid w:val="007607BE"/>
    <w:rsid w:val="00761B0E"/>
    <w:rsid w:val="00761CC0"/>
    <w:rsid w:val="00761F4B"/>
    <w:rsid w:val="007623DC"/>
    <w:rsid w:val="00763CE3"/>
    <w:rsid w:val="007648E4"/>
    <w:rsid w:val="00766079"/>
    <w:rsid w:val="0076648C"/>
    <w:rsid w:val="00766ABE"/>
    <w:rsid w:val="00770C4A"/>
    <w:rsid w:val="00772B78"/>
    <w:rsid w:val="0077344F"/>
    <w:rsid w:val="0077433D"/>
    <w:rsid w:val="0077621B"/>
    <w:rsid w:val="00776F01"/>
    <w:rsid w:val="0077770C"/>
    <w:rsid w:val="00777B45"/>
    <w:rsid w:val="00781599"/>
    <w:rsid w:val="00781712"/>
    <w:rsid w:val="00781EB9"/>
    <w:rsid w:val="007821E5"/>
    <w:rsid w:val="00782688"/>
    <w:rsid w:val="00783B42"/>
    <w:rsid w:val="00783C90"/>
    <w:rsid w:val="00784338"/>
    <w:rsid w:val="00785315"/>
    <w:rsid w:val="00787696"/>
    <w:rsid w:val="00790239"/>
    <w:rsid w:val="0079077B"/>
    <w:rsid w:val="007915EE"/>
    <w:rsid w:val="007926BB"/>
    <w:rsid w:val="007929B3"/>
    <w:rsid w:val="00792E35"/>
    <w:rsid w:val="00794907"/>
    <w:rsid w:val="00794CDA"/>
    <w:rsid w:val="00794ED2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9BA"/>
    <w:rsid w:val="007A2CEB"/>
    <w:rsid w:val="007A2F92"/>
    <w:rsid w:val="007A38EB"/>
    <w:rsid w:val="007A55A4"/>
    <w:rsid w:val="007A5908"/>
    <w:rsid w:val="007A59E8"/>
    <w:rsid w:val="007A6CB9"/>
    <w:rsid w:val="007B0FEF"/>
    <w:rsid w:val="007B11E6"/>
    <w:rsid w:val="007B18B4"/>
    <w:rsid w:val="007B2B2C"/>
    <w:rsid w:val="007B3F45"/>
    <w:rsid w:val="007B4109"/>
    <w:rsid w:val="007B4F35"/>
    <w:rsid w:val="007B54BF"/>
    <w:rsid w:val="007B580B"/>
    <w:rsid w:val="007B5A08"/>
    <w:rsid w:val="007B5A89"/>
    <w:rsid w:val="007B60C2"/>
    <w:rsid w:val="007B62F5"/>
    <w:rsid w:val="007B736B"/>
    <w:rsid w:val="007B7817"/>
    <w:rsid w:val="007B7A28"/>
    <w:rsid w:val="007C0A83"/>
    <w:rsid w:val="007C0C4B"/>
    <w:rsid w:val="007C0EE2"/>
    <w:rsid w:val="007C1A72"/>
    <w:rsid w:val="007C3FBD"/>
    <w:rsid w:val="007C58BE"/>
    <w:rsid w:val="007C610F"/>
    <w:rsid w:val="007C779E"/>
    <w:rsid w:val="007C7A87"/>
    <w:rsid w:val="007C7B25"/>
    <w:rsid w:val="007D1396"/>
    <w:rsid w:val="007D1CC2"/>
    <w:rsid w:val="007D1F43"/>
    <w:rsid w:val="007D2A04"/>
    <w:rsid w:val="007D2B64"/>
    <w:rsid w:val="007D4098"/>
    <w:rsid w:val="007D5123"/>
    <w:rsid w:val="007D53CC"/>
    <w:rsid w:val="007D5C92"/>
    <w:rsid w:val="007D6F3E"/>
    <w:rsid w:val="007D78A8"/>
    <w:rsid w:val="007E03B3"/>
    <w:rsid w:val="007E16F7"/>
    <w:rsid w:val="007E30CB"/>
    <w:rsid w:val="007E3ECD"/>
    <w:rsid w:val="007E42F7"/>
    <w:rsid w:val="007E4710"/>
    <w:rsid w:val="007E4A00"/>
    <w:rsid w:val="007E4A4A"/>
    <w:rsid w:val="007E4C86"/>
    <w:rsid w:val="007E5079"/>
    <w:rsid w:val="007E59CE"/>
    <w:rsid w:val="007E7E50"/>
    <w:rsid w:val="007F0B95"/>
    <w:rsid w:val="007F0DC5"/>
    <w:rsid w:val="007F1345"/>
    <w:rsid w:val="007F15D5"/>
    <w:rsid w:val="007F1CA3"/>
    <w:rsid w:val="007F317D"/>
    <w:rsid w:val="007F3983"/>
    <w:rsid w:val="007F45AA"/>
    <w:rsid w:val="007F4749"/>
    <w:rsid w:val="007F4D0E"/>
    <w:rsid w:val="007F5702"/>
    <w:rsid w:val="00800148"/>
    <w:rsid w:val="00800B9C"/>
    <w:rsid w:val="00802B4E"/>
    <w:rsid w:val="00803F71"/>
    <w:rsid w:val="008042F5"/>
    <w:rsid w:val="008047DB"/>
    <w:rsid w:val="00805ECF"/>
    <w:rsid w:val="0080613C"/>
    <w:rsid w:val="00807224"/>
    <w:rsid w:val="008076B1"/>
    <w:rsid w:val="00807FEC"/>
    <w:rsid w:val="0081111D"/>
    <w:rsid w:val="00811CE8"/>
    <w:rsid w:val="00812555"/>
    <w:rsid w:val="00813365"/>
    <w:rsid w:val="00813C4D"/>
    <w:rsid w:val="00813C7F"/>
    <w:rsid w:val="008148C8"/>
    <w:rsid w:val="00816A07"/>
    <w:rsid w:val="00816ADF"/>
    <w:rsid w:val="0081707A"/>
    <w:rsid w:val="00821BE1"/>
    <w:rsid w:val="00821FCE"/>
    <w:rsid w:val="0082210E"/>
    <w:rsid w:val="00822AB7"/>
    <w:rsid w:val="00823ED2"/>
    <w:rsid w:val="008244DA"/>
    <w:rsid w:val="008249B8"/>
    <w:rsid w:val="008266C1"/>
    <w:rsid w:val="0083097D"/>
    <w:rsid w:val="00831633"/>
    <w:rsid w:val="0083272F"/>
    <w:rsid w:val="008327C5"/>
    <w:rsid w:val="00833152"/>
    <w:rsid w:val="00833813"/>
    <w:rsid w:val="00834D3F"/>
    <w:rsid w:val="00835D54"/>
    <w:rsid w:val="00835EEA"/>
    <w:rsid w:val="00836377"/>
    <w:rsid w:val="00841930"/>
    <w:rsid w:val="00842BCA"/>
    <w:rsid w:val="00842CB9"/>
    <w:rsid w:val="0084350E"/>
    <w:rsid w:val="008435AB"/>
    <w:rsid w:val="008447A1"/>
    <w:rsid w:val="00845249"/>
    <w:rsid w:val="00845773"/>
    <w:rsid w:val="008459BB"/>
    <w:rsid w:val="00846556"/>
    <w:rsid w:val="008474C6"/>
    <w:rsid w:val="00847678"/>
    <w:rsid w:val="00847714"/>
    <w:rsid w:val="00850A43"/>
    <w:rsid w:val="00851E34"/>
    <w:rsid w:val="008526D4"/>
    <w:rsid w:val="008528D5"/>
    <w:rsid w:val="00853C0B"/>
    <w:rsid w:val="008549C8"/>
    <w:rsid w:val="008549FE"/>
    <w:rsid w:val="00854C45"/>
    <w:rsid w:val="008552CE"/>
    <w:rsid w:val="008556DF"/>
    <w:rsid w:val="00856D3A"/>
    <w:rsid w:val="00856F59"/>
    <w:rsid w:val="008574D6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3AD"/>
    <w:rsid w:val="0086746B"/>
    <w:rsid w:val="008674E7"/>
    <w:rsid w:val="00871A8F"/>
    <w:rsid w:val="00872CC7"/>
    <w:rsid w:val="00872D99"/>
    <w:rsid w:val="00872FB2"/>
    <w:rsid w:val="008731EB"/>
    <w:rsid w:val="00873AE6"/>
    <w:rsid w:val="008743A1"/>
    <w:rsid w:val="008745EA"/>
    <w:rsid w:val="00874C84"/>
    <w:rsid w:val="00876228"/>
    <w:rsid w:val="00876601"/>
    <w:rsid w:val="00877C94"/>
    <w:rsid w:val="00880AAD"/>
    <w:rsid w:val="00882EEC"/>
    <w:rsid w:val="00883A6D"/>
    <w:rsid w:val="00883AA5"/>
    <w:rsid w:val="008845EF"/>
    <w:rsid w:val="008848A2"/>
    <w:rsid w:val="00884B3B"/>
    <w:rsid w:val="0088586D"/>
    <w:rsid w:val="00886AF6"/>
    <w:rsid w:val="00887B9C"/>
    <w:rsid w:val="00890907"/>
    <w:rsid w:val="00891094"/>
    <w:rsid w:val="00892803"/>
    <w:rsid w:val="00892961"/>
    <w:rsid w:val="00892AB6"/>
    <w:rsid w:val="008935A1"/>
    <w:rsid w:val="00893601"/>
    <w:rsid w:val="008939EA"/>
    <w:rsid w:val="00893A7E"/>
    <w:rsid w:val="008951CE"/>
    <w:rsid w:val="008955DA"/>
    <w:rsid w:val="00895BF4"/>
    <w:rsid w:val="008A064D"/>
    <w:rsid w:val="008A1A41"/>
    <w:rsid w:val="008A346F"/>
    <w:rsid w:val="008A46E5"/>
    <w:rsid w:val="008A5382"/>
    <w:rsid w:val="008A5816"/>
    <w:rsid w:val="008A78A6"/>
    <w:rsid w:val="008A7BAD"/>
    <w:rsid w:val="008B0487"/>
    <w:rsid w:val="008B04B7"/>
    <w:rsid w:val="008B1003"/>
    <w:rsid w:val="008B22E3"/>
    <w:rsid w:val="008B3529"/>
    <w:rsid w:val="008B3FC8"/>
    <w:rsid w:val="008B5579"/>
    <w:rsid w:val="008B55E3"/>
    <w:rsid w:val="008B5871"/>
    <w:rsid w:val="008B6355"/>
    <w:rsid w:val="008B72F6"/>
    <w:rsid w:val="008C0B4E"/>
    <w:rsid w:val="008C0FB0"/>
    <w:rsid w:val="008C18E9"/>
    <w:rsid w:val="008C2A6A"/>
    <w:rsid w:val="008C3A95"/>
    <w:rsid w:val="008C45A1"/>
    <w:rsid w:val="008C4723"/>
    <w:rsid w:val="008C4A4D"/>
    <w:rsid w:val="008C4DC4"/>
    <w:rsid w:val="008C6467"/>
    <w:rsid w:val="008C6D95"/>
    <w:rsid w:val="008C7202"/>
    <w:rsid w:val="008C7E71"/>
    <w:rsid w:val="008C7E85"/>
    <w:rsid w:val="008D12CE"/>
    <w:rsid w:val="008D156E"/>
    <w:rsid w:val="008D407B"/>
    <w:rsid w:val="008D41AE"/>
    <w:rsid w:val="008D4310"/>
    <w:rsid w:val="008D50F9"/>
    <w:rsid w:val="008D5240"/>
    <w:rsid w:val="008D5B46"/>
    <w:rsid w:val="008D5C62"/>
    <w:rsid w:val="008D647C"/>
    <w:rsid w:val="008E104C"/>
    <w:rsid w:val="008E11BF"/>
    <w:rsid w:val="008E20DF"/>
    <w:rsid w:val="008E22AA"/>
    <w:rsid w:val="008E2389"/>
    <w:rsid w:val="008E2974"/>
    <w:rsid w:val="008E35CF"/>
    <w:rsid w:val="008E36EB"/>
    <w:rsid w:val="008E3F01"/>
    <w:rsid w:val="008E4553"/>
    <w:rsid w:val="008E4816"/>
    <w:rsid w:val="008E4D6E"/>
    <w:rsid w:val="008E5767"/>
    <w:rsid w:val="008E5E09"/>
    <w:rsid w:val="008E6BFF"/>
    <w:rsid w:val="008E72F7"/>
    <w:rsid w:val="008E79C8"/>
    <w:rsid w:val="008E7CF3"/>
    <w:rsid w:val="008F2109"/>
    <w:rsid w:val="008F30B9"/>
    <w:rsid w:val="008F31B4"/>
    <w:rsid w:val="008F5571"/>
    <w:rsid w:val="008F6C9E"/>
    <w:rsid w:val="008F7BD8"/>
    <w:rsid w:val="00900960"/>
    <w:rsid w:val="00900DD5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1E"/>
    <w:rsid w:val="00907C9E"/>
    <w:rsid w:val="00910757"/>
    <w:rsid w:val="00911061"/>
    <w:rsid w:val="0091291A"/>
    <w:rsid w:val="00914162"/>
    <w:rsid w:val="00914C35"/>
    <w:rsid w:val="00914FFE"/>
    <w:rsid w:val="0091575C"/>
    <w:rsid w:val="0091600D"/>
    <w:rsid w:val="0091604B"/>
    <w:rsid w:val="00917C91"/>
    <w:rsid w:val="00920D83"/>
    <w:rsid w:val="0092276C"/>
    <w:rsid w:val="00924959"/>
    <w:rsid w:val="009259DE"/>
    <w:rsid w:val="00926310"/>
    <w:rsid w:val="00926543"/>
    <w:rsid w:val="00926BE3"/>
    <w:rsid w:val="00926D63"/>
    <w:rsid w:val="00930600"/>
    <w:rsid w:val="00931E5C"/>
    <w:rsid w:val="009320EB"/>
    <w:rsid w:val="0093234C"/>
    <w:rsid w:val="00932B26"/>
    <w:rsid w:val="00933A83"/>
    <w:rsid w:val="00934137"/>
    <w:rsid w:val="009344AA"/>
    <w:rsid w:val="00934635"/>
    <w:rsid w:val="009354C5"/>
    <w:rsid w:val="009355AF"/>
    <w:rsid w:val="00936012"/>
    <w:rsid w:val="009360F8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5F59"/>
    <w:rsid w:val="00946002"/>
    <w:rsid w:val="0094702D"/>
    <w:rsid w:val="00947941"/>
    <w:rsid w:val="009479FA"/>
    <w:rsid w:val="00947DDF"/>
    <w:rsid w:val="009508E0"/>
    <w:rsid w:val="00951985"/>
    <w:rsid w:val="0095249B"/>
    <w:rsid w:val="00953A89"/>
    <w:rsid w:val="009540F6"/>
    <w:rsid w:val="009544A7"/>
    <w:rsid w:val="00954A7B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140"/>
    <w:rsid w:val="009612CF"/>
    <w:rsid w:val="009614DD"/>
    <w:rsid w:val="00961F48"/>
    <w:rsid w:val="0096233A"/>
    <w:rsid w:val="00963D20"/>
    <w:rsid w:val="00966F8A"/>
    <w:rsid w:val="00967F52"/>
    <w:rsid w:val="0097027A"/>
    <w:rsid w:val="00970851"/>
    <w:rsid w:val="009709EF"/>
    <w:rsid w:val="00970ECC"/>
    <w:rsid w:val="00972F00"/>
    <w:rsid w:val="00973D3B"/>
    <w:rsid w:val="00975096"/>
    <w:rsid w:val="00975A0B"/>
    <w:rsid w:val="00975EB8"/>
    <w:rsid w:val="009762E9"/>
    <w:rsid w:val="00976A20"/>
    <w:rsid w:val="00976A93"/>
    <w:rsid w:val="009775F5"/>
    <w:rsid w:val="009779A1"/>
    <w:rsid w:val="00980A6A"/>
    <w:rsid w:val="00981287"/>
    <w:rsid w:val="00981D89"/>
    <w:rsid w:val="009825E7"/>
    <w:rsid w:val="00982B35"/>
    <w:rsid w:val="009832FE"/>
    <w:rsid w:val="00984043"/>
    <w:rsid w:val="009842B7"/>
    <w:rsid w:val="009847E7"/>
    <w:rsid w:val="00984F34"/>
    <w:rsid w:val="00985E35"/>
    <w:rsid w:val="00986961"/>
    <w:rsid w:val="00986F11"/>
    <w:rsid w:val="0099088C"/>
    <w:rsid w:val="00991128"/>
    <w:rsid w:val="00991325"/>
    <w:rsid w:val="00991584"/>
    <w:rsid w:val="0099160C"/>
    <w:rsid w:val="00991A54"/>
    <w:rsid w:val="00991B66"/>
    <w:rsid w:val="00991DD9"/>
    <w:rsid w:val="00991E3F"/>
    <w:rsid w:val="00991F3C"/>
    <w:rsid w:val="00992114"/>
    <w:rsid w:val="00993862"/>
    <w:rsid w:val="0099434B"/>
    <w:rsid w:val="0099483B"/>
    <w:rsid w:val="00994BBC"/>
    <w:rsid w:val="009950B7"/>
    <w:rsid w:val="00995592"/>
    <w:rsid w:val="00995604"/>
    <w:rsid w:val="00995CFA"/>
    <w:rsid w:val="009960FA"/>
    <w:rsid w:val="009964BF"/>
    <w:rsid w:val="0099660E"/>
    <w:rsid w:val="009967B4"/>
    <w:rsid w:val="00996EDE"/>
    <w:rsid w:val="00997296"/>
    <w:rsid w:val="0099790E"/>
    <w:rsid w:val="009A0380"/>
    <w:rsid w:val="009A056D"/>
    <w:rsid w:val="009A1B8A"/>
    <w:rsid w:val="009A2706"/>
    <w:rsid w:val="009A3B8C"/>
    <w:rsid w:val="009A3DE1"/>
    <w:rsid w:val="009A452E"/>
    <w:rsid w:val="009A48A6"/>
    <w:rsid w:val="009A49FD"/>
    <w:rsid w:val="009A5C46"/>
    <w:rsid w:val="009A688C"/>
    <w:rsid w:val="009A7C6D"/>
    <w:rsid w:val="009A7D38"/>
    <w:rsid w:val="009B0018"/>
    <w:rsid w:val="009B0B80"/>
    <w:rsid w:val="009B0E1E"/>
    <w:rsid w:val="009B1330"/>
    <w:rsid w:val="009B1A8C"/>
    <w:rsid w:val="009B1EB9"/>
    <w:rsid w:val="009B2340"/>
    <w:rsid w:val="009B28C9"/>
    <w:rsid w:val="009B2AC2"/>
    <w:rsid w:val="009B37C1"/>
    <w:rsid w:val="009B498A"/>
    <w:rsid w:val="009B507E"/>
    <w:rsid w:val="009B6295"/>
    <w:rsid w:val="009B6485"/>
    <w:rsid w:val="009B734B"/>
    <w:rsid w:val="009B7396"/>
    <w:rsid w:val="009C1723"/>
    <w:rsid w:val="009C2C2A"/>
    <w:rsid w:val="009C300C"/>
    <w:rsid w:val="009C45A9"/>
    <w:rsid w:val="009C560C"/>
    <w:rsid w:val="009C5B71"/>
    <w:rsid w:val="009C6644"/>
    <w:rsid w:val="009C6C60"/>
    <w:rsid w:val="009C6C75"/>
    <w:rsid w:val="009C79B8"/>
    <w:rsid w:val="009D02B2"/>
    <w:rsid w:val="009D1899"/>
    <w:rsid w:val="009D1912"/>
    <w:rsid w:val="009D1EF2"/>
    <w:rsid w:val="009D2166"/>
    <w:rsid w:val="009D2693"/>
    <w:rsid w:val="009D271E"/>
    <w:rsid w:val="009D2AD8"/>
    <w:rsid w:val="009D2BC5"/>
    <w:rsid w:val="009D3499"/>
    <w:rsid w:val="009D44E3"/>
    <w:rsid w:val="009D459D"/>
    <w:rsid w:val="009D4DB9"/>
    <w:rsid w:val="009D4DBF"/>
    <w:rsid w:val="009D50FC"/>
    <w:rsid w:val="009D6032"/>
    <w:rsid w:val="009D60A4"/>
    <w:rsid w:val="009D69AD"/>
    <w:rsid w:val="009D6E20"/>
    <w:rsid w:val="009D78CE"/>
    <w:rsid w:val="009D7BA4"/>
    <w:rsid w:val="009E167B"/>
    <w:rsid w:val="009E1BA7"/>
    <w:rsid w:val="009E2526"/>
    <w:rsid w:val="009E26AB"/>
    <w:rsid w:val="009E2BD6"/>
    <w:rsid w:val="009E3186"/>
    <w:rsid w:val="009E329E"/>
    <w:rsid w:val="009E44DB"/>
    <w:rsid w:val="009E64C8"/>
    <w:rsid w:val="009E64F1"/>
    <w:rsid w:val="009E6B96"/>
    <w:rsid w:val="009E70CB"/>
    <w:rsid w:val="009E7CCD"/>
    <w:rsid w:val="009F1C34"/>
    <w:rsid w:val="009F3358"/>
    <w:rsid w:val="009F3B53"/>
    <w:rsid w:val="009F3E60"/>
    <w:rsid w:val="009F46AD"/>
    <w:rsid w:val="009F4AEF"/>
    <w:rsid w:val="009F676A"/>
    <w:rsid w:val="009F6A21"/>
    <w:rsid w:val="009F6B51"/>
    <w:rsid w:val="009F6E3C"/>
    <w:rsid w:val="009F7638"/>
    <w:rsid w:val="00A00945"/>
    <w:rsid w:val="00A03EDE"/>
    <w:rsid w:val="00A0478E"/>
    <w:rsid w:val="00A04AC7"/>
    <w:rsid w:val="00A0632E"/>
    <w:rsid w:val="00A1002D"/>
    <w:rsid w:val="00A10E71"/>
    <w:rsid w:val="00A11621"/>
    <w:rsid w:val="00A11922"/>
    <w:rsid w:val="00A11C5C"/>
    <w:rsid w:val="00A128B4"/>
    <w:rsid w:val="00A13499"/>
    <w:rsid w:val="00A136A1"/>
    <w:rsid w:val="00A154A9"/>
    <w:rsid w:val="00A16017"/>
    <w:rsid w:val="00A16575"/>
    <w:rsid w:val="00A16746"/>
    <w:rsid w:val="00A16BB2"/>
    <w:rsid w:val="00A2051A"/>
    <w:rsid w:val="00A20D40"/>
    <w:rsid w:val="00A2190F"/>
    <w:rsid w:val="00A21B27"/>
    <w:rsid w:val="00A22DA1"/>
    <w:rsid w:val="00A23709"/>
    <w:rsid w:val="00A23746"/>
    <w:rsid w:val="00A24642"/>
    <w:rsid w:val="00A255F0"/>
    <w:rsid w:val="00A2566D"/>
    <w:rsid w:val="00A26072"/>
    <w:rsid w:val="00A26E4F"/>
    <w:rsid w:val="00A31EB3"/>
    <w:rsid w:val="00A32BC5"/>
    <w:rsid w:val="00A34BC2"/>
    <w:rsid w:val="00A34E1B"/>
    <w:rsid w:val="00A34F30"/>
    <w:rsid w:val="00A361B4"/>
    <w:rsid w:val="00A3668B"/>
    <w:rsid w:val="00A369E8"/>
    <w:rsid w:val="00A36AEB"/>
    <w:rsid w:val="00A3737E"/>
    <w:rsid w:val="00A3784F"/>
    <w:rsid w:val="00A37A6D"/>
    <w:rsid w:val="00A37BB5"/>
    <w:rsid w:val="00A37C69"/>
    <w:rsid w:val="00A41646"/>
    <w:rsid w:val="00A41EAC"/>
    <w:rsid w:val="00A422A2"/>
    <w:rsid w:val="00A42643"/>
    <w:rsid w:val="00A42EFE"/>
    <w:rsid w:val="00A43E2A"/>
    <w:rsid w:val="00A44A4E"/>
    <w:rsid w:val="00A44DF9"/>
    <w:rsid w:val="00A46670"/>
    <w:rsid w:val="00A4696F"/>
    <w:rsid w:val="00A47640"/>
    <w:rsid w:val="00A50150"/>
    <w:rsid w:val="00A51B0D"/>
    <w:rsid w:val="00A51C80"/>
    <w:rsid w:val="00A52245"/>
    <w:rsid w:val="00A5232A"/>
    <w:rsid w:val="00A52372"/>
    <w:rsid w:val="00A5243A"/>
    <w:rsid w:val="00A52655"/>
    <w:rsid w:val="00A529A8"/>
    <w:rsid w:val="00A52F6A"/>
    <w:rsid w:val="00A54AFE"/>
    <w:rsid w:val="00A559FC"/>
    <w:rsid w:val="00A55D97"/>
    <w:rsid w:val="00A567D8"/>
    <w:rsid w:val="00A57084"/>
    <w:rsid w:val="00A5716C"/>
    <w:rsid w:val="00A607CC"/>
    <w:rsid w:val="00A60B59"/>
    <w:rsid w:val="00A60B7B"/>
    <w:rsid w:val="00A61A8E"/>
    <w:rsid w:val="00A6215E"/>
    <w:rsid w:val="00A62C85"/>
    <w:rsid w:val="00A62F60"/>
    <w:rsid w:val="00A63221"/>
    <w:rsid w:val="00A63F1F"/>
    <w:rsid w:val="00A64A13"/>
    <w:rsid w:val="00A65453"/>
    <w:rsid w:val="00A65832"/>
    <w:rsid w:val="00A66D93"/>
    <w:rsid w:val="00A66FC8"/>
    <w:rsid w:val="00A7116E"/>
    <w:rsid w:val="00A73AC8"/>
    <w:rsid w:val="00A74128"/>
    <w:rsid w:val="00A75359"/>
    <w:rsid w:val="00A754AB"/>
    <w:rsid w:val="00A766FF"/>
    <w:rsid w:val="00A77413"/>
    <w:rsid w:val="00A77F20"/>
    <w:rsid w:val="00A81866"/>
    <w:rsid w:val="00A81A11"/>
    <w:rsid w:val="00A81B2B"/>
    <w:rsid w:val="00A81C90"/>
    <w:rsid w:val="00A857E3"/>
    <w:rsid w:val="00A860E8"/>
    <w:rsid w:val="00A86C05"/>
    <w:rsid w:val="00A86F6F"/>
    <w:rsid w:val="00A87AB6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4F3"/>
    <w:rsid w:val="00A9596E"/>
    <w:rsid w:val="00A95D20"/>
    <w:rsid w:val="00A95F23"/>
    <w:rsid w:val="00A97FD2"/>
    <w:rsid w:val="00AA3892"/>
    <w:rsid w:val="00AA3AB6"/>
    <w:rsid w:val="00AA3DE4"/>
    <w:rsid w:val="00AA4E28"/>
    <w:rsid w:val="00AA5540"/>
    <w:rsid w:val="00AA576A"/>
    <w:rsid w:val="00AA58B0"/>
    <w:rsid w:val="00AA5A91"/>
    <w:rsid w:val="00AA690A"/>
    <w:rsid w:val="00AA7578"/>
    <w:rsid w:val="00AA7E0D"/>
    <w:rsid w:val="00AB041A"/>
    <w:rsid w:val="00AB087D"/>
    <w:rsid w:val="00AB14B6"/>
    <w:rsid w:val="00AB163D"/>
    <w:rsid w:val="00AB1F3D"/>
    <w:rsid w:val="00AB1FF3"/>
    <w:rsid w:val="00AB26E1"/>
    <w:rsid w:val="00AB2759"/>
    <w:rsid w:val="00AB32D7"/>
    <w:rsid w:val="00AB3733"/>
    <w:rsid w:val="00AB3A7D"/>
    <w:rsid w:val="00AB41DD"/>
    <w:rsid w:val="00AB4C19"/>
    <w:rsid w:val="00AB4FB0"/>
    <w:rsid w:val="00AB52FB"/>
    <w:rsid w:val="00AB5BA4"/>
    <w:rsid w:val="00AB69C4"/>
    <w:rsid w:val="00AB769D"/>
    <w:rsid w:val="00AB772B"/>
    <w:rsid w:val="00AB7782"/>
    <w:rsid w:val="00AB7B54"/>
    <w:rsid w:val="00AC1C7F"/>
    <w:rsid w:val="00AC33CC"/>
    <w:rsid w:val="00AC376A"/>
    <w:rsid w:val="00AC3B8A"/>
    <w:rsid w:val="00AC421D"/>
    <w:rsid w:val="00AC438E"/>
    <w:rsid w:val="00AC43D7"/>
    <w:rsid w:val="00AC4DEC"/>
    <w:rsid w:val="00AC594D"/>
    <w:rsid w:val="00AC68DC"/>
    <w:rsid w:val="00AC6FA1"/>
    <w:rsid w:val="00AD1541"/>
    <w:rsid w:val="00AD2858"/>
    <w:rsid w:val="00AD45B6"/>
    <w:rsid w:val="00AD4F86"/>
    <w:rsid w:val="00AE0372"/>
    <w:rsid w:val="00AE120D"/>
    <w:rsid w:val="00AE20E8"/>
    <w:rsid w:val="00AE2DC2"/>
    <w:rsid w:val="00AE439E"/>
    <w:rsid w:val="00AE4D70"/>
    <w:rsid w:val="00AE55D9"/>
    <w:rsid w:val="00AE5BC8"/>
    <w:rsid w:val="00AE5C1C"/>
    <w:rsid w:val="00AE698A"/>
    <w:rsid w:val="00AE7C4A"/>
    <w:rsid w:val="00AE7C99"/>
    <w:rsid w:val="00AE7E9F"/>
    <w:rsid w:val="00AF0065"/>
    <w:rsid w:val="00AF0ED9"/>
    <w:rsid w:val="00AF1572"/>
    <w:rsid w:val="00AF1B14"/>
    <w:rsid w:val="00AF1D71"/>
    <w:rsid w:val="00AF2DB4"/>
    <w:rsid w:val="00AF2FE7"/>
    <w:rsid w:val="00AF3560"/>
    <w:rsid w:val="00AF3B36"/>
    <w:rsid w:val="00AF424F"/>
    <w:rsid w:val="00AF465D"/>
    <w:rsid w:val="00AF49D6"/>
    <w:rsid w:val="00AF4B5A"/>
    <w:rsid w:val="00AF4D1B"/>
    <w:rsid w:val="00AF655F"/>
    <w:rsid w:val="00AF7022"/>
    <w:rsid w:val="00B003EE"/>
    <w:rsid w:val="00B00401"/>
    <w:rsid w:val="00B02179"/>
    <w:rsid w:val="00B02A87"/>
    <w:rsid w:val="00B02F19"/>
    <w:rsid w:val="00B033A1"/>
    <w:rsid w:val="00B04367"/>
    <w:rsid w:val="00B0549B"/>
    <w:rsid w:val="00B05C94"/>
    <w:rsid w:val="00B067E7"/>
    <w:rsid w:val="00B076FE"/>
    <w:rsid w:val="00B079B1"/>
    <w:rsid w:val="00B07E87"/>
    <w:rsid w:val="00B10F80"/>
    <w:rsid w:val="00B1107B"/>
    <w:rsid w:val="00B12D6F"/>
    <w:rsid w:val="00B12E2E"/>
    <w:rsid w:val="00B14552"/>
    <w:rsid w:val="00B14877"/>
    <w:rsid w:val="00B159D5"/>
    <w:rsid w:val="00B15D72"/>
    <w:rsid w:val="00B15D8F"/>
    <w:rsid w:val="00B16099"/>
    <w:rsid w:val="00B16DF4"/>
    <w:rsid w:val="00B175CB"/>
    <w:rsid w:val="00B17DFB"/>
    <w:rsid w:val="00B21B7D"/>
    <w:rsid w:val="00B2344D"/>
    <w:rsid w:val="00B24D40"/>
    <w:rsid w:val="00B26A0B"/>
    <w:rsid w:val="00B26D2C"/>
    <w:rsid w:val="00B300CD"/>
    <w:rsid w:val="00B3044C"/>
    <w:rsid w:val="00B30665"/>
    <w:rsid w:val="00B3082F"/>
    <w:rsid w:val="00B309EA"/>
    <w:rsid w:val="00B30AC7"/>
    <w:rsid w:val="00B318B1"/>
    <w:rsid w:val="00B31D43"/>
    <w:rsid w:val="00B330D8"/>
    <w:rsid w:val="00B34D53"/>
    <w:rsid w:val="00B35B32"/>
    <w:rsid w:val="00B35CE8"/>
    <w:rsid w:val="00B35EFE"/>
    <w:rsid w:val="00B36878"/>
    <w:rsid w:val="00B36AC2"/>
    <w:rsid w:val="00B36D52"/>
    <w:rsid w:val="00B375BC"/>
    <w:rsid w:val="00B3775B"/>
    <w:rsid w:val="00B37E6E"/>
    <w:rsid w:val="00B42C86"/>
    <w:rsid w:val="00B43159"/>
    <w:rsid w:val="00B43287"/>
    <w:rsid w:val="00B442B6"/>
    <w:rsid w:val="00B44D6F"/>
    <w:rsid w:val="00B45888"/>
    <w:rsid w:val="00B46852"/>
    <w:rsid w:val="00B468AB"/>
    <w:rsid w:val="00B46F22"/>
    <w:rsid w:val="00B47228"/>
    <w:rsid w:val="00B47551"/>
    <w:rsid w:val="00B479ED"/>
    <w:rsid w:val="00B50BBA"/>
    <w:rsid w:val="00B511FF"/>
    <w:rsid w:val="00B52720"/>
    <w:rsid w:val="00B5413C"/>
    <w:rsid w:val="00B545B0"/>
    <w:rsid w:val="00B54E85"/>
    <w:rsid w:val="00B54E92"/>
    <w:rsid w:val="00B55162"/>
    <w:rsid w:val="00B55E96"/>
    <w:rsid w:val="00B56006"/>
    <w:rsid w:val="00B57337"/>
    <w:rsid w:val="00B601CA"/>
    <w:rsid w:val="00B60ACB"/>
    <w:rsid w:val="00B6131D"/>
    <w:rsid w:val="00B6171A"/>
    <w:rsid w:val="00B620A6"/>
    <w:rsid w:val="00B63A4D"/>
    <w:rsid w:val="00B64687"/>
    <w:rsid w:val="00B64EEE"/>
    <w:rsid w:val="00B65991"/>
    <w:rsid w:val="00B6697E"/>
    <w:rsid w:val="00B67BC4"/>
    <w:rsid w:val="00B67ED1"/>
    <w:rsid w:val="00B704CC"/>
    <w:rsid w:val="00B70F4E"/>
    <w:rsid w:val="00B71401"/>
    <w:rsid w:val="00B720D2"/>
    <w:rsid w:val="00B72235"/>
    <w:rsid w:val="00B741FF"/>
    <w:rsid w:val="00B74FCF"/>
    <w:rsid w:val="00B76480"/>
    <w:rsid w:val="00B776F7"/>
    <w:rsid w:val="00B80AB7"/>
    <w:rsid w:val="00B81BAE"/>
    <w:rsid w:val="00B8223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619"/>
    <w:rsid w:val="00B87F92"/>
    <w:rsid w:val="00B9078B"/>
    <w:rsid w:val="00B90BA7"/>
    <w:rsid w:val="00B92411"/>
    <w:rsid w:val="00B93111"/>
    <w:rsid w:val="00B93805"/>
    <w:rsid w:val="00B93909"/>
    <w:rsid w:val="00B93CA4"/>
    <w:rsid w:val="00B965E1"/>
    <w:rsid w:val="00B97052"/>
    <w:rsid w:val="00B97091"/>
    <w:rsid w:val="00BA0C9B"/>
    <w:rsid w:val="00BA0D7B"/>
    <w:rsid w:val="00BA0D93"/>
    <w:rsid w:val="00BA2F35"/>
    <w:rsid w:val="00BA3653"/>
    <w:rsid w:val="00BA3703"/>
    <w:rsid w:val="00BA3B15"/>
    <w:rsid w:val="00BA4845"/>
    <w:rsid w:val="00BA5F8B"/>
    <w:rsid w:val="00BA622A"/>
    <w:rsid w:val="00BA674C"/>
    <w:rsid w:val="00BA710E"/>
    <w:rsid w:val="00BA72AE"/>
    <w:rsid w:val="00BA7938"/>
    <w:rsid w:val="00BA7BD1"/>
    <w:rsid w:val="00BB0AC3"/>
    <w:rsid w:val="00BB0FF9"/>
    <w:rsid w:val="00BB13AC"/>
    <w:rsid w:val="00BB15F0"/>
    <w:rsid w:val="00BB23E7"/>
    <w:rsid w:val="00BB2863"/>
    <w:rsid w:val="00BB2E23"/>
    <w:rsid w:val="00BB2FB6"/>
    <w:rsid w:val="00BB3DE8"/>
    <w:rsid w:val="00BB4BAC"/>
    <w:rsid w:val="00BB56E1"/>
    <w:rsid w:val="00BB5AC3"/>
    <w:rsid w:val="00BB6677"/>
    <w:rsid w:val="00BB671E"/>
    <w:rsid w:val="00BB7295"/>
    <w:rsid w:val="00BC057D"/>
    <w:rsid w:val="00BC0B26"/>
    <w:rsid w:val="00BC0D17"/>
    <w:rsid w:val="00BC12E6"/>
    <w:rsid w:val="00BC13E8"/>
    <w:rsid w:val="00BC1447"/>
    <w:rsid w:val="00BC1DE0"/>
    <w:rsid w:val="00BC3119"/>
    <w:rsid w:val="00BC3998"/>
    <w:rsid w:val="00BC39E0"/>
    <w:rsid w:val="00BC3F7D"/>
    <w:rsid w:val="00BC792A"/>
    <w:rsid w:val="00BD0075"/>
    <w:rsid w:val="00BD066C"/>
    <w:rsid w:val="00BD07BE"/>
    <w:rsid w:val="00BD1F1C"/>
    <w:rsid w:val="00BD2807"/>
    <w:rsid w:val="00BD2C04"/>
    <w:rsid w:val="00BD2D7E"/>
    <w:rsid w:val="00BD31AC"/>
    <w:rsid w:val="00BD322E"/>
    <w:rsid w:val="00BD32E9"/>
    <w:rsid w:val="00BD3C98"/>
    <w:rsid w:val="00BD4CD4"/>
    <w:rsid w:val="00BD5BBD"/>
    <w:rsid w:val="00BD5EF2"/>
    <w:rsid w:val="00BD61A1"/>
    <w:rsid w:val="00BD6F39"/>
    <w:rsid w:val="00BD7117"/>
    <w:rsid w:val="00BD7EED"/>
    <w:rsid w:val="00BE0145"/>
    <w:rsid w:val="00BE0696"/>
    <w:rsid w:val="00BE0993"/>
    <w:rsid w:val="00BE09D8"/>
    <w:rsid w:val="00BE112E"/>
    <w:rsid w:val="00BE11BE"/>
    <w:rsid w:val="00BE13D7"/>
    <w:rsid w:val="00BE1698"/>
    <w:rsid w:val="00BE27CF"/>
    <w:rsid w:val="00BE2C61"/>
    <w:rsid w:val="00BE2C93"/>
    <w:rsid w:val="00BE2E68"/>
    <w:rsid w:val="00BE3540"/>
    <w:rsid w:val="00BE3883"/>
    <w:rsid w:val="00BE3ADE"/>
    <w:rsid w:val="00BE5B36"/>
    <w:rsid w:val="00BE7D3C"/>
    <w:rsid w:val="00BF0ECE"/>
    <w:rsid w:val="00BF1997"/>
    <w:rsid w:val="00BF21A4"/>
    <w:rsid w:val="00BF318D"/>
    <w:rsid w:val="00BF34AF"/>
    <w:rsid w:val="00BF4A18"/>
    <w:rsid w:val="00BF4DE9"/>
    <w:rsid w:val="00BF5E24"/>
    <w:rsid w:val="00BF784A"/>
    <w:rsid w:val="00BF7EB2"/>
    <w:rsid w:val="00C00159"/>
    <w:rsid w:val="00C00732"/>
    <w:rsid w:val="00C0168A"/>
    <w:rsid w:val="00C0211E"/>
    <w:rsid w:val="00C022F6"/>
    <w:rsid w:val="00C029D7"/>
    <w:rsid w:val="00C02A5C"/>
    <w:rsid w:val="00C02B59"/>
    <w:rsid w:val="00C03308"/>
    <w:rsid w:val="00C05A6E"/>
    <w:rsid w:val="00C05CB5"/>
    <w:rsid w:val="00C07666"/>
    <w:rsid w:val="00C07B2C"/>
    <w:rsid w:val="00C1133C"/>
    <w:rsid w:val="00C12067"/>
    <w:rsid w:val="00C123F4"/>
    <w:rsid w:val="00C12E28"/>
    <w:rsid w:val="00C132FE"/>
    <w:rsid w:val="00C1365A"/>
    <w:rsid w:val="00C1457E"/>
    <w:rsid w:val="00C147B5"/>
    <w:rsid w:val="00C1579A"/>
    <w:rsid w:val="00C16041"/>
    <w:rsid w:val="00C16079"/>
    <w:rsid w:val="00C160B5"/>
    <w:rsid w:val="00C172AC"/>
    <w:rsid w:val="00C209D6"/>
    <w:rsid w:val="00C21D5A"/>
    <w:rsid w:val="00C22BE3"/>
    <w:rsid w:val="00C230B1"/>
    <w:rsid w:val="00C2559C"/>
    <w:rsid w:val="00C269D3"/>
    <w:rsid w:val="00C30470"/>
    <w:rsid w:val="00C30D68"/>
    <w:rsid w:val="00C312C5"/>
    <w:rsid w:val="00C3377D"/>
    <w:rsid w:val="00C344D5"/>
    <w:rsid w:val="00C34773"/>
    <w:rsid w:val="00C35939"/>
    <w:rsid w:val="00C36B46"/>
    <w:rsid w:val="00C36D5D"/>
    <w:rsid w:val="00C37E9B"/>
    <w:rsid w:val="00C400E7"/>
    <w:rsid w:val="00C40A03"/>
    <w:rsid w:val="00C40E1F"/>
    <w:rsid w:val="00C4100E"/>
    <w:rsid w:val="00C41131"/>
    <w:rsid w:val="00C42111"/>
    <w:rsid w:val="00C435FC"/>
    <w:rsid w:val="00C447F1"/>
    <w:rsid w:val="00C44FA8"/>
    <w:rsid w:val="00C454FD"/>
    <w:rsid w:val="00C46013"/>
    <w:rsid w:val="00C4604B"/>
    <w:rsid w:val="00C47441"/>
    <w:rsid w:val="00C47F84"/>
    <w:rsid w:val="00C50EFC"/>
    <w:rsid w:val="00C51098"/>
    <w:rsid w:val="00C529C9"/>
    <w:rsid w:val="00C5308A"/>
    <w:rsid w:val="00C53655"/>
    <w:rsid w:val="00C53674"/>
    <w:rsid w:val="00C53B87"/>
    <w:rsid w:val="00C543F6"/>
    <w:rsid w:val="00C54B54"/>
    <w:rsid w:val="00C555CA"/>
    <w:rsid w:val="00C56365"/>
    <w:rsid w:val="00C56E3F"/>
    <w:rsid w:val="00C5713E"/>
    <w:rsid w:val="00C5779A"/>
    <w:rsid w:val="00C57DFA"/>
    <w:rsid w:val="00C600CD"/>
    <w:rsid w:val="00C60852"/>
    <w:rsid w:val="00C612BA"/>
    <w:rsid w:val="00C617A2"/>
    <w:rsid w:val="00C624C3"/>
    <w:rsid w:val="00C63F3C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802"/>
    <w:rsid w:val="00C73F5F"/>
    <w:rsid w:val="00C7505F"/>
    <w:rsid w:val="00C75199"/>
    <w:rsid w:val="00C7566A"/>
    <w:rsid w:val="00C758CE"/>
    <w:rsid w:val="00C76CA9"/>
    <w:rsid w:val="00C76D87"/>
    <w:rsid w:val="00C76EA7"/>
    <w:rsid w:val="00C77452"/>
    <w:rsid w:val="00C77D35"/>
    <w:rsid w:val="00C77E32"/>
    <w:rsid w:val="00C80747"/>
    <w:rsid w:val="00C80ADF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96840"/>
    <w:rsid w:val="00CA0249"/>
    <w:rsid w:val="00CA05A2"/>
    <w:rsid w:val="00CA14F1"/>
    <w:rsid w:val="00CA2060"/>
    <w:rsid w:val="00CA2EDB"/>
    <w:rsid w:val="00CA44A4"/>
    <w:rsid w:val="00CA5534"/>
    <w:rsid w:val="00CA5A7C"/>
    <w:rsid w:val="00CA5E69"/>
    <w:rsid w:val="00CA6741"/>
    <w:rsid w:val="00CA76FC"/>
    <w:rsid w:val="00CB06EA"/>
    <w:rsid w:val="00CB0C78"/>
    <w:rsid w:val="00CB0F89"/>
    <w:rsid w:val="00CB267F"/>
    <w:rsid w:val="00CB2CBC"/>
    <w:rsid w:val="00CB44D1"/>
    <w:rsid w:val="00CB4566"/>
    <w:rsid w:val="00CB65B7"/>
    <w:rsid w:val="00CB6A3E"/>
    <w:rsid w:val="00CB6C5B"/>
    <w:rsid w:val="00CB743B"/>
    <w:rsid w:val="00CC0434"/>
    <w:rsid w:val="00CC0BFE"/>
    <w:rsid w:val="00CC1D9B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C6D1B"/>
    <w:rsid w:val="00CC7578"/>
    <w:rsid w:val="00CD01A0"/>
    <w:rsid w:val="00CD11E2"/>
    <w:rsid w:val="00CD14DD"/>
    <w:rsid w:val="00CD1D14"/>
    <w:rsid w:val="00CD317C"/>
    <w:rsid w:val="00CD3433"/>
    <w:rsid w:val="00CD41B7"/>
    <w:rsid w:val="00CD4D85"/>
    <w:rsid w:val="00CD57FB"/>
    <w:rsid w:val="00CD6B0B"/>
    <w:rsid w:val="00CD6C4B"/>
    <w:rsid w:val="00CE017C"/>
    <w:rsid w:val="00CE0234"/>
    <w:rsid w:val="00CE0B47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7BE"/>
    <w:rsid w:val="00CE7CEC"/>
    <w:rsid w:val="00CF14C3"/>
    <w:rsid w:val="00CF42D3"/>
    <w:rsid w:val="00CF4827"/>
    <w:rsid w:val="00CF48BB"/>
    <w:rsid w:val="00CF4E69"/>
    <w:rsid w:val="00CF5991"/>
    <w:rsid w:val="00CF5D74"/>
    <w:rsid w:val="00CF5FA6"/>
    <w:rsid w:val="00CF614B"/>
    <w:rsid w:val="00CF6A33"/>
    <w:rsid w:val="00D0098A"/>
    <w:rsid w:val="00D01688"/>
    <w:rsid w:val="00D01901"/>
    <w:rsid w:val="00D01D3C"/>
    <w:rsid w:val="00D01DA2"/>
    <w:rsid w:val="00D02547"/>
    <w:rsid w:val="00D04DF3"/>
    <w:rsid w:val="00D0550E"/>
    <w:rsid w:val="00D0573E"/>
    <w:rsid w:val="00D05D72"/>
    <w:rsid w:val="00D05E8F"/>
    <w:rsid w:val="00D05F6A"/>
    <w:rsid w:val="00D070F2"/>
    <w:rsid w:val="00D07CD2"/>
    <w:rsid w:val="00D1038C"/>
    <w:rsid w:val="00D10623"/>
    <w:rsid w:val="00D110C9"/>
    <w:rsid w:val="00D11640"/>
    <w:rsid w:val="00D11981"/>
    <w:rsid w:val="00D11AD9"/>
    <w:rsid w:val="00D1278C"/>
    <w:rsid w:val="00D12AFD"/>
    <w:rsid w:val="00D130FB"/>
    <w:rsid w:val="00D13280"/>
    <w:rsid w:val="00D1426D"/>
    <w:rsid w:val="00D149DB"/>
    <w:rsid w:val="00D1542F"/>
    <w:rsid w:val="00D1578E"/>
    <w:rsid w:val="00D15837"/>
    <w:rsid w:val="00D16C30"/>
    <w:rsid w:val="00D17709"/>
    <w:rsid w:val="00D20068"/>
    <w:rsid w:val="00D208F5"/>
    <w:rsid w:val="00D209C0"/>
    <w:rsid w:val="00D2105B"/>
    <w:rsid w:val="00D2153C"/>
    <w:rsid w:val="00D22311"/>
    <w:rsid w:val="00D22583"/>
    <w:rsid w:val="00D225DD"/>
    <w:rsid w:val="00D22BA2"/>
    <w:rsid w:val="00D24737"/>
    <w:rsid w:val="00D253CA"/>
    <w:rsid w:val="00D25FBF"/>
    <w:rsid w:val="00D26FCB"/>
    <w:rsid w:val="00D27DC2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30F"/>
    <w:rsid w:val="00D37AAB"/>
    <w:rsid w:val="00D37F25"/>
    <w:rsid w:val="00D40AB0"/>
    <w:rsid w:val="00D40B0C"/>
    <w:rsid w:val="00D41376"/>
    <w:rsid w:val="00D41495"/>
    <w:rsid w:val="00D4161D"/>
    <w:rsid w:val="00D417AD"/>
    <w:rsid w:val="00D41D98"/>
    <w:rsid w:val="00D41F7D"/>
    <w:rsid w:val="00D420B7"/>
    <w:rsid w:val="00D420EE"/>
    <w:rsid w:val="00D42746"/>
    <w:rsid w:val="00D42838"/>
    <w:rsid w:val="00D42F4F"/>
    <w:rsid w:val="00D4331E"/>
    <w:rsid w:val="00D509FB"/>
    <w:rsid w:val="00D51F6E"/>
    <w:rsid w:val="00D53165"/>
    <w:rsid w:val="00D54B5D"/>
    <w:rsid w:val="00D55C17"/>
    <w:rsid w:val="00D56047"/>
    <w:rsid w:val="00D579D3"/>
    <w:rsid w:val="00D579F5"/>
    <w:rsid w:val="00D57EF6"/>
    <w:rsid w:val="00D60061"/>
    <w:rsid w:val="00D601D9"/>
    <w:rsid w:val="00D603FB"/>
    <w:rsid w:val="00D60946"/>
    <w:rsid w:val="00D609A7"/>
    <w:rsid w:val="00D60D3C"/>
    <w:rsid w:val="00D61587"/>
    <w:rsid w:val="00D61A37"/>
    <w:rsid w:val="00D632CD"/>
    <w:rsid w:val="00D63DBD"/>
    <w:rsid w:val="00D63FCD"/>
    <w:rsid w:val="00D65052"/>
    <w:rsid w:val="00D66317"/>
    <w:rsid w:val="00D66ACE"/>
    <w:rsid w:val="00D66CB9"/>
    <w:rsid w:val="00D67620"/>
    <w:rsid w:val="00D70A1C"/>
    <w:rsid w:val="00D71797"/>
    <w:rsid w:val="00D71F87"/>
    <w:rsid w:val="00D7201B"/>
    <w:rsid w:val="00D727D2"/>
    <w:rsid w:val="00D729D4"/>
    <w:rsid w:val="00D72D8E"/>
    <w:rsid w:val="00D7301C"/>
    <w:rsid w:val="00D738C3"/>
    <w:rsid w:val="00D73EEA"/>
    <w:rsid w:val="00D74A6B"/>
    <w:rsid w:val="00D74DA1"/>
    <w:rsid w:val="00D75251"/>
    <w:rsid w:val="00D7563D"/>
    <w:rsid w:val="00D75FD2"/>
    <w:rsid w:val="00D7635C"/>
    <w:rsid w:val="00D77EA1"/>
    <w:rsid w:val="00D808DF"/>
    <w:rsid w:val="00D809E1"/>
    <w:rsid w:val="00D81A15"/>
    <w:rsid w:val="00D81A35"/>
    <w:rsid w:val="00D81F89"/>
    <w:rsid w:val="00D83417"/>
    <w:rsid w:val="00D83736"/>
    <w:rsid w:val="00D844B2"/>
    <w:rsid w:val="00D85ABF"/>
    <w:rsid w:val="00D8795C"/>
    <w:rsid w:val="00D9164D"/>
    <w:rsid w:val="00D9229F"/>
    <w:rsid w:val="00D9281D"/>
    <w:rsid w:val="00D92870"/>
    <w:rsid w:val="00D929F4"/>
    <w:rsid w:val="00D92E34"/>
    <w:rsid w:val="00D937C4"/>
    <w:rsid w:val="00D93CDC"/>
    <w:rsid w:val="00D9545A"/>
    <w:rsid w:val="00D957D3"/>
    <w:rsid w:val="00D95F6B"/>
    <w:rsid w:val="00D9693C"/>
    <w:rsid w:val="00D97AF6"/>
    <w:rsid w:val="00DA0505"/>
    <w:rsid w:val="00DA0E8A"/>
    <w:rsid w:val="00DA0F22"/>
    <w:rsid w:val="00DA3C6D"/>
    <w:rsid w:val="00DA43AC"/>
    <w:rsid w:val="00DA5158"/>
    <w:rsid w:val="00DA591D"/>
    <w:rsid w:val="00DA5DB0"/>
    <w:rsid w:val="00DB033A"/>
    <w:rsid w:val="00DB0664"/>
    <w:rsid w:val="00DB0758"/>
    <w:rsid w:val="00DB11D0"/>
    <w:rsid w:val="00DB29BB"/>
    <w:rsid w:val="00DB30C4"/>
    <w:rsid w:val="00DB333B"/>
    <w:rsid w:val="00DB3500"/>
    <w:rsid w:val="00DB3E8B"/>
    <w:rsid w:val="00DB3E99"/>
    <w:rsid w:val="00DB48BF"/>
    <w:rsid w:val="00DB4F31"/>
    <w:rsid w:val="00DB5291"/>
    <w:rsid w:val="00DB5E98"/>
    <w:rsid w:val="00DB6B9B"/>
    <w:rsid w:val="00DB6BC8"/>
    <w:rsid w:val="00DB6F6B"/>
    <w:rsid w:val="00DB701F"/>
    <w:rsid w:val="00DB7C17"/>
    <w:rsid w:val="00DB7D65"/>
    <w:rsid w:val="00DC00FF"/>
    <w:rsid w:val="00DC1490"/>
    <w:rsid w:val="00DC1AC8"/>
    <w:rsid w:val="00DC2903"/>
    <w:rsid w:val="00DC30CD"/>
    <w:rsid w:val="00DC4517"/>
    <w:rsid w:val="00DC4785"/>
    <w:rsid w:val="00DC4BA1"/>
    <w:rsid w:val="00DC4F57"/>
    <w:rsid w:val="00DC5CC0"/>
    <w:rsid w:val="00DC5F0E"/>
    <w:rsid w:val="00DC5FAA"/>
    <w:rsid w:val="00DC71AC"/>
    <w:rsid w:val="00DC7DB4"/>
    <w:rsid w:val="00DC7DEB"/>
    <w:rsid w:val="00DD0853"/>
    <w:rsid w:val="00DD08BE"/>
    <w:rsid w:val="00DD0F46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315"/>
    <w:rsid w:val="00DE0DD5"/>
    <w:rsid w:val="00DE0FDC"/>
    <w:rsid w:val="00DE2858"/>
    <w:rsid w:val="00DE2AD3"/>
    <w:rsid w:val="00DE2F72"/>
    <w:rsid w:val="00DE3CB4"/>
    <w:rsid w:val="00DE4182"/>
    <w:rsid w:val="00DE51C2"/>
    <w:rsid w:val="00DE54C2"/>
    <w:rsid w:val="00DE5CE7"/>
    <w:rsid w:val="00DE5D8C"/>
    <w:rsid w:val="00DF14BF"/>
    <w:rsid w:val="00DF15B8"/>
    <w:rsid w:val="00DF29CB"/>
    <w:rsid w:val="00DF4684"/>
    <w:rsid w:val="00DF496E"/>
    <w:rsid w:val="00DF51B7"/>
    <w:rsid w:val="00DF54A7"/>
    <w:rsid w:val="00E01D59"/>
    <w:rsid w:val="00E02C42"/>
    <w:rsid w:val="00E03168"/>
    <w:rsid w:val="00E0384A"/>
    <w:rsid w:val="00E03B52"/>
    <w:rsid w:val="00E048FA"/>
    <w:rsid w:val="00E04B00"/>
    <w:rsid w:val="00E06059"/>
    <w:rsid w:val="00E06862"/>
    <w:rsid w:val="00E06B06"/>
    <w:rsid w:val="00E0737E"/>
    <w:rsid w:val="00E0741C"/>
    <w:rsid w:val="00E07B14"/>
    <w:rsid w:val="00E11665"/>
    <w:rsid w:val="00E12B09"/>
    <w:rsid w:val="00E13F6E"/>
    <w:rsid w:val="00E14E9B"/>
    <w:rsid w:val="00E15141"/>
    <w:rsid w:val="00E156BF"/>
    <w:rsid w:val="00E15D5B"/>
    <w:rsid w:val="00E16D1B"/>
    <w:rsid w:val="00E16F42"/>
    <w:rsid w:val="00E17D0D"/>
    <w:rsid w:val="00E20412"/>
    <w:rsid w:val="00E20F48"/>
    <w:rsid w:val="00E21828"/>
    <w:rsid w:val="00E2194B"/>
    <w:rsid w:val="00E21A65"/>
    <w:rsid w:val="00E231E4"/>
    <w:rsid w:val="00E2646D"/>
    <w:rsid w:val="00E26CA9"/>
    <w:rsid w:val="00E27ACE"/>
    <w:rsid w:val="00E3061E"/>
    <w:rsid w:val="00E30A37"/>
    <w:rsid w:val="00E315E8"/>
    <w:rsid w:val="00E31699"/>
    <w:rsid w:val="00E31E4A"/>
    <w:rsid w:val="00E320D5"/>
    <w:rsid w:val="00E33688"/>
    <w:rsid w:val="00E3452B"/>
    <w:rsid w:val="00E34D3C"/>
    <w:rsid w:val="00E354CA"/>
    <w:rsid w:val="00E3654E"/>
    <w:rsid w:val="00E368E8"/>
    <w:rsid w:val="00E36E3A"/>
    <w:rsid w:val="00E3778E"/>
    <w:rsid w:val="00E4053D"/>
    <w:rsid w:val="00E40BB9"/>
    <w:rsid w:val="00E40CEC"/>
    <w:rsid w:val="00E415A3"/>
    <w:rsid w:val="00E4173E"/>
    <w:rsid w:val="00E41B0A"/>
    <w:rsid w:val="00E41FA8"/>
    <w:rsid w:val="00E42F56"/>
    <w:rsid w:val="00E439B3"/>
    <w:rsid w:val="00E43BB8"/>
    <w:rsid w:val="00E43C1F"/>
    <w:rsid w:val="00E43D8A"/>
    <w:rsid w:val="00E44AD2"/>
    <w:rsid w:val="00E44CD7"/>
    <w:rsid w:val="00E45182"/>
    <w:rsid w:val="00E45717"/>
    <w:rsid w:val="00E46632"/>
    <w:rsid w:val="00E4682B"/>
    <w:rsid w:val="00E47A78"/>
    <w:rsid w:val="00E51090"/>
    <w:rsid w:val="00E5275F"/>
    <w:rsid w:val="00E52974"/>
    <w:rsid w:val="00E53B25"/>
    <w:rsid w:val="00E54289"/>
    <w:rsid w:val="00E54672"/>
    <w:rsid w:val="00E54F6C"/>
    <w:rsid w:val="00E56086"/>
    <w:rsid w:val="00E57063"/>
    <w:rsid w:val="00E57E0E"/>
    <w:rsid w:val="00E60FB7"/>
    <w:rsid w:val="00E6102D"/>
    <w:rsid w:val="00E6110F"/>
    <w:rsid w:val="00E61E35"/>
    <w:rsid w:val="00E6239E"/>
    <w:rsid w:val="00E62964"/>
    <w:rsid w:val="00E62B3D"/>
    <w:rsid w:val="00E63039"/>
    <w:rsid w:val="00E63430"/>
    <w:rsid w:val="00E63742"/>
    <w:rsid w:val="00E63EBE"/>
    <w:rsid w:val="00E63F81"/>
    <w:rsid w:val="00E640E3"/>
    <w:rsid w:val="00E64816"/>
    <w:rsid w:val="00E65920"/>
    <w:rsid w:val="00E65EF7"/>
    <w:rsid w:val="00E65FBB"/>
    <w:rsid w:val="00E70EF5"/>
    <w:rsid w:val="00E713C6"/>
    <w:rsid w:val="00E71631"/>
    <w:rsid w:val="00E72F16"/>
    <w:rsid w:val="00E7461F"/>
    <w:rsid w:val="00E75D19"/>
    <w:rsid w:val="00E7601F"/>
    <w:rsid w:val="00E761E7"/>
    <w:rsid w:val="00E77069"/>
    <w:rsid w:val="00E77326"/>
    <w:rsid w:val="00E774DE"/>
    <w:rsid w:val="00E777CB"/>
    <w:rsid w:val="00E77D0F"/>
    <w:rsid w:val="00E77E61"/>
    <w:rsid w:val="00E80849"/>
    <w:rsid w:val="00E80869"/>
    <w:rsid w:val="00E80D79"/>
    <w:rsid w:val="00E81012"/>
    <w:rsid w:val="00E818EC"/>
    <w:rsid w:val="00E82CB4"/>
    <w:rsid w:val="00E82D14"/>
    <w:rsid w:val="00E82E20"/>
    <w:rsid w:val="00E83CA9"/>
    <w:rsid w:val="00E84D72"/>
    <w:rsid w:val="00E850D9"/>
    <w:rsid w:val="00E859C9"/>
    <w:rsid w:val="00E862A0"/>
    <w:rsid w:val="00E86A05"/>
    <w:rsid w:val="00E87AE6"/>
    <w:rsid w:val="00E903E8"/>
    <w:rsid w:val="00E90785"/>
    <w:rsid w:val="00E90933"/>
    <w:rsid w:val="00E914E1"/>
    <w:rsid w:val="00E91ACE"/>
    <w:rsid w:val="00E926F7"/>
    <w:rsid w:val="00E9314D"/>
    <w:rsid w:val="00E93AED"/>
    <w:rsid w:val="00E93FCB"/>
    <w:rsid w:val="00E95AC2"/>
    <w:rsid w:val="00E95B5F"/>
    <w:rsid w:val="00EA02B5"/>
    <w:rsid w:val="00EA0459"/>
    <w:rsid w:val="00EA1231"/>
    <w:rsid w:val="00EA2C43"/>
    <w:rsid w:val="00EA4C84"/>
    <w:rsid w:val="00EA530C"/>
    <w:rsid w:val="00EA5D58"/>
    <w:rsid w:val="00EA7ED8"/>
    <w:rsid w:val="00EA7F7A"/>
    <w:rsid w:val="00EB05E2"/>
    <w:rsid w:val="00EB05FE"/>
    <w:rsid w:val="00EB20C7"/>
    <w:rsid w:val="00EB225E"/>
    <w:rsid w:val="00EB236A"/>
    <w:rsid w:val="00EB27AC"/>
    <w:rsid w:val="00EB2848"/>
    <w:rsid w:val="00EB2EA8"/>
    <w:rsid w:val="00EB3248"/>
    <w:rsid w:val="00EB3E76"/>
    <w:rsid w:val="00EB4AA2"/>
    <w:rsid w:val="00EB6B84"/>
    <w:rsid w:val="00EB7088"/>
    <w:rsid w:val="00EB718C"/>
    <w:rsid w:val="00EC06DC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0AED"/>
    <w:rsid w:val="00ED1548"/>
    <w:rsid w:val="00ED163F"/>
    <w:rsid w:val="00ED2524"/>
    <w:rsid w:val="00ED4D80"/>
    <w:rsid w:val="00ED53E0"/>
    <w:rsid w:val="00ED7090"/>
    <w:rsid w:val="00ED7297"/>
    <w:rsid w:val="00EE00BA"/>
    <w:rsid w:val="00EE0DB8"/>
    <w:rsid w:val="00EE0E1C"/>
    <w:rsid w:val="00EE136A"/>
    <w:rsid w:val="00EE26DE"/>
    <w:rsid w:val="00EE351D"/>
    <w:rsid w:val="00EE4E56"/>
    <w:rsid w:val="00EE582B"/>
    <w:rsid w:val="00EE5B59"/>
    <w:rsid w:val="00EE6CAC"/>
    <w:rsid w:val="00EE74DF"/>
    <w:rsid w:val="00EF1178"/>
    <w:rsid w:val="00EF185F"/>
    <w:rsid w:val="00EF1B15"/>
    <w:rsid w:val="00EF1D17"/>
    <w:rsid w:val="00EF32BD"/>
    <w:rsid w:val="00EF5433"/>
    <w:rsid w:val="00EF678F"/>
    <w:rsid w:val="00EF6A71"/>
    <w:rsid w:val="00EF747C"/>
    <w:rsid w:val="00F0000C"/>
    <w:rsid w:val="00F005A3"/>
    <w:rsid w:val="00F00FDF"/>
    <w:rsid w:val="00F03C74"/>
    <w:rsid w:val="00F0437A"/>
    <w:rsid w:val="00F05050"/>
    <w:rsid w:val="00F07228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233"/>
    <w:rsid w:val="00F15913"/>
    <w:rsid w:val="00F15AD5"/>
    <w:rsid w:val="00F15C9D"/>
    <w:rsid w:val="00F15DC7"/>
    <w:rsid w:val="00F16226"/>
    <w:rsid w:val="00F17222"/>
    <w:rsid w:val="00F17759"/>
    <w:rsid w:val="00F17D1D"/>
    <w:rsid w:val="00F20A0F"/>
    <w:rsid w:val="00F20DA7"/>
    <w:rsid w:val="00F20F9A"/>
    <w:rsid w:val="00F216FD"/>
    <w:rsid w:val="00F21A07"/>
    <w:rsid w:val="00F227FB"/>
    <w:rsid w:val="00F2413B"/>
    <w:rsid w:val="00F24763"/>
    <w:rsid w:val="00F27096"/>
    <w:rsid w:val="00F27361"/>
    <w:rsid w:val="00F3074A"/>
    <w:rsid w:val="00F30DE3"/>
    <w:rsid w:val="00F31390"/>
    <w:rsid w:val="00F31572"/>
    <w:rsid w:val="00F31631"/>
    <w:rsid w:val="00F32B46"/>
    <w:rsid w:val="00F33656"/>
    <w:rsid w:val="00F33E7C"/>
    <w:rsid w:val="00F340FD"/>
    <w:rsid w:val="00F344A2"/>
    <w:rsid w:val="00F3456E"/>
    <w:rsid w:val="00F357C4"/>
    <w:rsid w:val="00F357CE"/>
    <w:rsid w:val="00F3646B"/>
    <w:rsid w:val="00F366E1"/>
    <w:rsid w:val="00F36A6C"/>
    <w:rsid w:val="00F3767F"/>
    <w:rsid w:val="00F37BBC"/>
    <w:rsid w:val="00F37D64"/>
    <w:rsid w:val="00F40838"/>
    <w:rsid w:val="00F40CBC"/>
    <w:rsid w:val="00F42AEF"/>
    <w:rsid w:val="00F4300C"/>
    <w:rsid w:val="00F4357D"/>
    <w:rsid w:val="00F44669"/>
    <w:rsid w:val="00F44BDE"/>
    <w:rsid w:val="00F4530E"/>
    <w:rsid w:val="00F46D95"/>
    <w:rsid w:val="00F46FF7"/>
    <w:rsid w:val="00F47583"/>
    <w:rsid w:val="00F475A3"/>
    <w:rsid w:val="00F47708"/>
    <w:rsid w:val="00F50534"/>
    <w:rsid w:val="00F5082F"/>
    <w:rsid w:val="00F51522"/>
    <w:rsid w:val="00F519F7"/>
    <w:rsid w:val="00F51AAC"/>
    <w:rsid w:val="00F528C3"/>
    <w:rsid w:val="00F52AF6"/>
    <w:rsid w:val="00F539D8"/>
    <w:rsid w:val="00F53F26"/>
    <w:rsid w:val="00F5443F"/>
    <w:rsid w:val="00F54B41"/>
    <w:rsid w:val="00F54F0F"/>
    <w:rsid w:val="00F553EB"/>
    <w:rsid w:val="00F565FC"/>
    <w:rsid w:val="00F56ADB"/>
    <w:rsid w:val="00F6031F"/>
    <w:rsid w:val="00F614E3"/>
    <w:rsid w:val="00F62C03"/>
    <w:rsid w:val="00F62F9E"/>
    <w:rsid w:val="00F63955"/>
    <w:rsid w:val="00F648DE"/>
    <w:rsid w:val="00F649C1"/>
    <w:rsid w:val="00F65EB3"/>
    <w:rsid w:val="00F66025"/>
    <w:rsid w:val="00F67F48"/>
    <w:rsid w:val="00F67F4E"/>
    <w:rsid w:val="00F70789"/>
    <w:rsid w:val="00F71B43"/>
    <w:rsid w:val="00F71EA1"/>
    <w:rsid w:val="00F73A65"/>
    <w:rsid w:val="00F740A1"/>
    <w:rsid w:val="00F74A60"/>
    <w:rsid w:val="00F75FBE"/>
    <w:rsid w:val="00F764D7"/>
    <w:rsid w:val="00F76F9E"/>
    <w:rsid w:val="00F80D60"/>
    <w:rsid w:val="00F80F57"/>
    <w:rsid w:val="00F82512"/>
    <w:rsid w:val="00F84060"/>
    <w:rsid w:val="00F8445C"/>
    <w:rsid w:val="00F86B2F"/>
    <w:rsid w:val="00F914BE"/>
    <w:rsid w:val="00F9289B"/>
    <w:rsid w:val="00F93644"/>
    <w:rsid w:val="00F936F7"/>
    <w:rsid w:val="00F93EA3"/>
    <w:rsid w:val="00F94CC3"/>
    <w:rsid w:val="00F94CD1"/>
    <w:rsid w:val="00F954DC"/>
    <w:rsid w:val="00F95D8C"/>
    <w:rsid w:val="00F9623F"/>
    <w:rsid w:val="00F96F36"/>
    <w:rsid w:val="00F97D1E"/>
    <w:rsid w:val="00FA0BD3"/>
    <w:rsid w:val="00FA0F16"/>
    <w:rsid w:val="00FA12BE"/>
    <w:rsid w:val="00FA1F93"/>
    <w:rsid w:val="00FA202B"/>
    <w:rsid w:val="00FA424B"/>
    <w:rsid w:val="00FA48E5"/>
    <w:rsid w:val="00FA4A45"/>
    <w:rsid w:val="00FA4BEF"/>
    <w:rsid w:val="00FA7861"/>
    <w:rsid w:val="00FA7CF1"/>
    <w:rsid w:val="00FB05DA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A2"/>
    <w:rsid w:val="00FB7E2C"/>
    <w:rsid w:val="00FC0646"/>
    <w:rsid w:val="00FC07C4"/>
    <w:rsid w:val="00FC1DC7"/>
    <w:rsid w:val="00FC3630"/>
    <w:rsid w:val="00FC3DCF"/>
    <w:rsid w:val="00FC4213"/>
    <w:rsid w:val="00FC49DE"/>
    <w:rsid w:val="00FD0D54"/>
    <w:rsid w:val="00FD151F"/>
    <w:rsid w:val="00FD1752"/>
    <w:rsid w:val="00FD208A"/>
    <w:rsid w:val="00FD3981"/>
    <w:rsid w:val="00FD456C"/>
    <w:rsid w:val="00FD4DB6"/>
    <w:rsid w:val="00FD5E7D"/>
    <w:rsid w:val="00FD6AF5"/>
    <w:rsid w:val="00FD6BD3"/>
    <w:rsid w:val="00FD741B"/>
    <w:rsid w:val="00FE18C0"/>
    <w:rsid w:val="00FE29F0"/>
    <w:rsid w:val="00FE2AF2"/>
    <w:rsid w:val="00FE31C7"/>
    <w:rsid w:val="00FE4505"/>
    <w:rsid w:val="00FE4C2C"/>
    <w:rsid w:val="00FE575B"/>
    <w:rsid w:val="00FE6176"/>
    <w:rsid w:val="00FE682C"/>
    <w:rsid w:val="00FE6EF5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D77EA1"/>
    <w:pPr>
      <w:numPr>
        <w:numId w:val="21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C3F1E"/>
  </w:style>
  <w:style w:type="paragraph" w:styleId="afb">
    <w:name w:val="Revision"/>
    <w:hidden/>
    <w:uiPriority w:val="99"/>
    <w:semiHidden/>
    <w:rsid w:val="004C3F1E"/>
    <w:rPr>
      <w:rFonts w:ascii="Times New Roman" w:hAnsi="Times New Roman"/>
      <w:lang w:val="en-GB" w:eastAsia="en-US"/>
    </w:rPr>
  </w:style>
  <w:style w:type="character" w:customStyle="1" w:styleId="afa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9"/>
    <w:uiPriority w:val="34"/>
    <w:qFormat/>
    <w:rsid w:val="009360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20296</TotalTime>
  <Pages>3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889</cp:revision>
  <cp:lastPrinted>2006-02-09T00:55:00Z</cp:lastPrinted>
  <dcterms:created xsi:type="dcterms:W3CDTF">2022-02-14T02:17:00Z</dcterms:created>
  <dcterms:modified xsi:type="dcterms:W3CDTF">2023-04-07T09:30:00Z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