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56F31997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7A1B68" w:rsidRPr="007A1B68">
        <w:rPr>
          <w:b/>
          <w:bCs/>
          <w:i/>
          <w:noProof/>
          <w:sz w:val="28"/>
        </w:rPr>
        <w:t>R1-2207535</w:t>
      </w:r>
    </w:p>
    <w:p w14:paraId="06EFB710" w14:textId="44793BFA" w:rsidR="00324A06" w:rsidRPr="001C568A" w:rsidRDefault="00A13B91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</w:t>
      </w:r>
      <w:r w:rsidR="003A4F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550226"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70A236DB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D48E3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C676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F136CA5" w:rsidR="001E41F3" w:rsidRPr="00A13B91" w:rsidRDefault="00F11CD4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D713B">
              <w:rPr>
                <w:b/>
                <w:noProof/>
                <w:sz w:val="28"/>
                <w:highlight w:val="red"/>
              </w:rPr>
              <w:t>1</w:t>
            </w:r>
            <w:r w:rsidR="009D48E3">
              <w:rPr>
                <w:b/>
                <w:noProof/>
                <w:sz w:val="28"/>
                <w:highlight w:val="red"/>
              </w:rPr>
              <w:t>7</w:t>
            </w:r>
            <w:r w:rsidRPr="001D713B">
              <w:rPr>
                <w:b/>
                <w:noProof/>
                <w:sz w:val="28"/>
                <w:highlight w:val="red"/>
              </w:rPr>
              <w:t>.</w:t>
            </w:r>
            <w:r w:rsidR="009D48E3">
              <w:rPr>
                <w:b/>
                <w:noProof/>
                <w:sz w:val="28"/>
                <w:highlight w:val="red"/>
              </w:rPr>
              <w:t>2</w:t>
            </w:r>
            <w:r w:rsidRPr="001D713B">
              <w:rPr>
                <w:b/>
                <w:noProof/>
                <w:sz w:val="28"/>
                <w:highlight w:val="red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D977F76" w:rsidR="001E41F3" w:rsidRDefault="00D9574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D9574E">
              <w:rPr>
                <w:rFonts w:cs="Arial"/>
                <w:bCs/>
              </w:rPr>
              <w:t>Draft CR 38.213 Rel-17 CORESET Configured with CSS and Follow Unified TCI State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7A18BF2" w:rsidR="001E41F3" w:rsidRDefault="001B03F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atedWis  \* MERGEFORMAT ">
              <w:r w:rsidR="009D48E3">
                <w:rPr>
                  <w:noProof/>
                </w:rPr>
                <w:t>NR_feMIMO-Core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76FE5E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893354">
              <w:t>8</w:t>
            </w:r>
            <w:r w:rsidR="003A4F38">
              <w:t>-</w:t>
            </w:r>
            <w:r w:rsidR="00893354">
              <w:t>12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FC8035A" w:rsidR="001E41F3" w:rsidRDefault="00CC4AE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1D713B">
              <w:rPr>
                <w:highlight w:val="red"/>
              </w:rPr>
              <w:fldChar w:fldCharType="begin"/>
            </w:r>
            <w:r w:rsidRPr="001D713B">
              <w:rPr>
                <w:highlight w:val="red"/>
              </w:rPr>
              <w:instrText xml:space="preserve"> DOCPROPERTY  Release  \* MERGEFORMAT </w:instrText>
            </w:r>
            <w:r w:rsidRPr="001D713B">
              <w:rPr>
                <w:highlight w:val="red"/>
              </w:rPr>
              <w:fldChar w:fldCharType="separate"/>
            </w:r>
            <w:r w:rsidR="00D24991" w:rsidRPr="001D713B">
              <w:rPr>
                <w:noProof/>
                <w:highlight w:val="red"/>
              </w:rPr>
              <w:t>Rel</w:t>
            </w:r>
            <w:r w:rsidR="00A27479" w:rsidRPr="001D713B">
              <w:rPr>
                <w:noProof/>
                <w:highlight w:val="red"/>
              </w:rPr>
              <w:t>-</w:t>
            </w:r>
            <w:r w:rsidRPr="001D713B">
              <w:rPr>
                <w:noProof/>
                <w:highlight w:val="red"/>
              </w:rPr>
              <w:fldChar w:fldCharType="end"/>
            </w:r>
            <w:r w:rsidR="003A4F38" w:rsidRPr="001D713B">
              <w:rPr>
                <w:noProof/>
                <w:highlight w:val="red"/>
              </w:rPr>
              <w:t>1</w:t>
            </w:r>
            <w:r w:rsidR="009D48E3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0B238C76" w:rsidR="008B03B4" w:rsidRPr="009D48E3" w:rsidRDefault="009D48E3" w:rsidP="001D713B">
            <w:pPr>
              <w:pStyle w:val="CRCoverPage"/>
              <w:spacing w:after="180"/>
              <w:ind w:left="102"/>
              <w:rPr>
                <w:rFonts w:cs="Arial"/>
                <w:iCs/>
                <w:noProof/>
              </w:rPr>
            </w:pPr>
            <w:r w:rsidRPr="009D48E3">
              <w:rPr>
                <w:rFonts w:cs="Arial"/>
                <w:iCs/>
              </w:rPr>
              <w:t>The current specification is not clear on the TCI state for CORESET B</w:t>
            </w:r>
            <w:r w:rsidR="002B1133">
              <w:rPr>
                <w:rFonts w:cs="Arial"/>
                <w:iCs/>
              </w:rPr>
              <w:t xml:space="preserve"> (CSS only)</w:t>
            </w:r>
            <w:r w:rsidRPr="009D48E3">
              <w:rPr>
                <w:rFonts w:cs="Arial"/>
                <w:iCs/>
              </w:rPr>
              <w:t xml:space="preserve"> when DCI indicates </w:t>
            </w:r>
            <w:proofErr w:type="spellStart"/>
            <w:r w:rsidRPr="009D48E3">
              <w:rPr>
                <w:rFonts w:cs="Arial"/>
                <w:iCs/>
              </w:rPr>
              <w:t>unifiedTCIstate</w:t>
            </w:r>
            <w:proofErr w:type="spellEnd"/>
            <w:r w:rsidRPr="009D48E3">
              <w:rPr>
                <w:rFonts w:cs="Arial"/>
                <w:iCs/>
              </w:rPr>
              <w:t xml:space="preserve"> associated with cell with different PCI than serving cell and CORESET is configured with CSS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782EFCA2" w:rsidR="00CC3190" w:rsidRPr="008D0F04" w:rsidRDefault="009D48E3" w:rsidP="001D713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 w:rsidRPr="009D48E3">
              <w:rPr>
                <w:noProof/>
              </w:rPr>
              <w:t xml:space="preserve">Dot not apply the followUnifiedTCIstate for a CSS part of the CORESET </w:t>
            </w:r>
            <w:r w:rsidR="002B1133">
              <w:rPr>
                <w:noProof/>
              </w:rPr>
              <w:t xml:space="preserve">or CORESET with CSS only </w:t>
            </w:r>
            <w:r w:rsidRPr="009D48E3">
              <w:rPr>
                <w:noProof/>
              </w:rPr>
              <w:t>when indicated unifiedTCIstate indicates RS associated with the PCI different that of a serving cell PCI.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A94FE13" w:rsidR="00F11CD4" w:rsidRDefault="009D48E3" w:rsidP="00F11CD4">
            <w:pPr>
              <w:pStyle w:val="CRCoverPage"/>
              <w:spacing w:after="0"/>
              <w:ind w:left="100"/>
              <w:rPr>
                <w:noProof/>
              </w:rPr>
            </w:pPr>
            <w:r w:rsidRPr="009D48E3">
              <w:rPr>
                <w:noProof/>
              </w:rPr>
              <w:t>unclear TCI state for CSS reception in the serving cell/the TCI state cannot be updated for the CSS portion of the CORESET in the serving cell.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D3FEF37" w:rsidR="00324A06" w:rsidRDefault="002B113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2B1133">
              <w:rPr>
                <w:noProof/>
              </w:rPr>
              <w:t>10.1</w:t>
            </w:r>
            <w:r w:rsidRPr="002B1133">
              <w:rPr>
                <w:noProof/>
              </w:rPr>
              <w:tab/>
              <w:t>UE procedure for determining physical downlink control channel assignment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8F3C5D" w14:textId="77777777" w:rsidR="009D48E3" w:rsidRDefault="009D48E3" w:rsidP="009D48E3">
      <w:pPr>
        <w:rPr>
          <w:i/>
          <w:iCs/>
        </w:rPr>
      </w:pPr>
      <w:r>
        <w:rPr>
          <w:i/>
          <w:iCs/>
        </w:rPr>
        <w:lastRenderedPageBreak/>
        <w:t>==================== Start of Text proposal ============================</w:t>
      </w:r>
    </w:p>
    <w:p w14:paraId="3D0B77E1" w14:textId="77777777" w:rsidR="009D48E3" w:rsidRDefault="009D48E3" w:rsidP="009D48E3">
      <w:pPr>
        <w:pStyle w:val="Heading2"/>
        <w:ind w:left="850" w:hanging="850"/>
      </w:pPr>
      <w:bookmarkStart w:id="1" w:name="_Toc12021486"/>
      <w:bookmarkStart w:id="2" w:name="_Toc20311598"/>
      <w:bookmarkStart w:id="3" w:name="_Toc26719423"/>
      <w:bookmarkStart w:id="4" w:name="_Toc29894858"/>
      <w:bookmarkStart w:id="5" w:name="_Toc29899157"/>
      <w:bookmarkStart w:id="6" w:name="_Toc29899575"/>
      <w:bookmarkStart w:id="7" w:name="_Toc29917312"/>
      <w:bookmarkStart w:id="8" w:name="_Toc36498186"/>
      <w:bookmarkStart w:id="9" w:name="_Toc45699213"/>
      <w:bookmarkStart w:id="10" w:name="_Toc99993834"/>
      <w:bookmarkStart w:id="11" w:name="_Ref491451763"/>
      <w:bookmarkStart w:id="12" w:name="_Ref491466492"/>
      <w:r>
        <w:t>10.1</w:t>
      </w:r>
      <w:r>
        <w:tab/>
        <w:t>UE procedure for determining physical downlink control channel assignment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  <w:bookmarkEnd w:id="11"/>
      <w:bookmarkEnd w:id="12"/>
    </w:p>
    <w:p w14:paraId="230FBC78" w14:textId="77777777" w:rsidR="001B03F0" w:rsidRPr="000B09D8" w:rsidRDefault="001B03F0" w:rsidP="001B03F0">
      <w:pPr>
        <w:ind w:left="284" w:hanging="284"/>
        <w:jc w:val="center"/>
        <w:rPr>
          <w:rFonts w:eastAsia="SimSun"/>
          <w:color w:val="0070C0"/>
        </w:rPr>
      </w:pPr>
      <w:r w:rsidRPr="000B09D8">
        <w:rPr>
          <w:rStyle w:val="normaltextrun"/>
          <w:color w:val="0070C0"/>
          <w:shd w:val="clear" w:color="auto" w:fill="FFFFFF"/>
        </w:rPr>
        <w:t>&lt;Unchanged text is omitted&gt;</w:t>
      </w:r>
    </w:p>
    <w:p w14:paraId="14046935" w14:textId="77777777" w:rsidR="009D48E3" w:rsidRPr="00FD6404" w:rsidRDefault="009D48E3" w:rsidP="009D48E3">
      <w:pPr>
        <w:rPr>
          <w:rFonts w:eastAsia="SimSun"/>
          <w:color w:val="FF0000"/>
        </w:rPr>
      </w:pPr>
      <w:r w:rsidRPr="00FD6404">
        <w:rPr>
          <w:color w:val="FF0000"/>
        </w:rPr>
        <w:t xml:space="preserve">If a UE is provided </w:t>
      </w:r>
      <w:proofErr w:type="spellStart"/>
      <w:r w:rsidRPr="00FD6404">
        <w:rPr>
          <w:i/>
          <w:color w:val="FF0000"/>
        </w:rPr>
        <w:t>followUnifiedTCIstate</w:t>
      </w:r>
      <w:proofErr w:type="spellEnd"/>
      <w:r w:rsidRPr="00FD6404">
        <w:rPr>
          <w:color w:val="FF0000"/>
        </w:rPr>
        <w:t xml:space="preserve"> for a CORESET, other than a CORESET with index 0, associated at least with CSS sets other than Type3-PDCCH CSS sets</w:t>
      </w:r>
      <w:r w:rsidRPr="00FD6404">
        <w:rPr>
          <w:color w:val="FF0000"/>
          <w:lang w:val="en-US"/>
        </w:rPr>
        <w:t>,</w:t>
      </w:r>
      <w:r w:rsidRPr="00FD6404">
        <w:rPr>
          <w:color w:val="FF0000"/>
        </w:rPr>
        <w:t xml:space="preserve"> and if the RS </w:t>
      </w:r>
      <w:r w:rsidRPr="00FD6404">
        <w:rPr>
          <w:color w:val="FF0000"/>
          <w:lang w:val="en-US"/>
        </w:rPr>
        <w:t xml:space="preserve">indicated by the indicated </w:t>
      </w:r>
      <w:proofErr w:type="spellStart"/>
      <w:r w:rsidRPr="00FD6404">
        <w:rPr>
          <w:i/>
          <w:iCs/>
          <w:color w:val="FF0000"/>
          <w:szCs w:val="18"/>
          <w:lang w:eastAsia="zh-CN"/>
        </w:rPr>
        <w:t>DLorJoint-TCIState</w:t>
      </w:r>
      <w:proofErr w:type="spellEnd"/>
      <w:r w:rsidRPr="00FD6404">
        <w:rPr>
          <w:i/>
          <w:iCs/>
          <w:color w:val="FF0000"/>
          <w:lang w:eastAsia="zh-CN"/>
        </w:rPr>
        <w:t xml:space="preserve"> is </w:t>
      </w:r>
      <w:r w:rsidRPr="00FD6404">
        <w:rPr>
          <w:color w:val="FF0000"/>
          <w:lang w:eastAsia="zh-CN"/>
        </w:rPr>
        <w:t>associated</w:t>
      </w:r>
      <w:r w:rsidRPr="00FD6404">
        <w:rPr>
          <w:color w:val="FF0000"/>
          <w:lang w:val="en-US" w:eastAsia="zh-CN"/>
        </w:rPr>
        <w:t xml:space="preserve"> </w:t>
      </w:r>
      <w:r w:rsidRPr="00FD6404">
        <w:rPr>
          <w:color w:val="FF0000"/>
          <w:lang w:eastAsia="zh-CN"/>
        </w:rPr>
        <w:t>with</w:t>
      </w:r>
      <w:r w:rsidRPr="00FD6404">
        <w:rPr>
          <w:color w:val="FF0000"/>
          <w:lang w:val="en-US" w:eastAsia="zh-CN"/>
        </w:rPr>
        <w:t xml:space="preserve"> a physical cell identity other than the one provided by </w:t>
      </w:r>
      <w:proofErr w:type="spellStart"/>
      <w:r w:rsidRPr="00FD6404">
        <w:rPr>
          <w:i/>
          <w:iCs/>
          <w:color w:val="FF0000"/>
          <w:lang w:eastAsia="zh-CN"/>
        </w:rPr>
        <w:t>physCellId</w:t>
      </w:r>
      <w:proofErr w:type="spellEnd"/>
      <w:r w:rsidRPr="00FD6404">
        <w:rPr>
          <w:color w:val="FF0000"/>
          <w:lang w:eastAsia="zh-CN"/>
        </w:rPr>
        <w:t xml:space="preserve"> in </w:t>
      </w:r>
      <w:proofErr w:type="spellStart"/>
      <w:r w:rsidRPr="00FD6404">
        <w:rPr>
          <w:i/>
          <w:iCs/>
          <w:color w:val="FF0000"/>
          <w:lang w:eastAsia="zh-CN"/>
        </w:rPr>
        <w:t>ServingCellConfigCommon</w:t>
      </w:r>
      <w:proofErr w:type="spellEnd"/>
      <w:r w:rsidRPr="00FD6404">
        <w:rPr>
          <w:i/>
          <w:iCs/>
          <w:color w:val="FF0000"/>
          <w:lang w:eastAsia="zh-CN"/>
        </w:rPr>
        <w:t xml:space="preserve">, the CORESET, </w:t>
      </w:r>
      <w:r w:rsidRPr="00FD6404">
        <w:rPr>
          <w:color w:val="FF0000"/>
          <w:lang w:eastAsia="zh-CN"/>
        </w:rPr>
        <w:t>the assumes</w:t>
      </w:r>
      <w:r w:rsidRPr="00FD6404">
        <w:rPr>
          <w:i/>
          <w:iCs/>
          <w:color w:val="FF0000"/>
          <w:lang w:eastAsia="zh-CN"/>
        </w:rPr>
        <w:t xml:space="preserve"> </w:t>
      </w:r>
      <w:r w:rsidRPr="00FD6404">
        <w:rPr>
          <w:color w:val="FF0000"/>
          <w:lang w:eastAsia="zh-CN"/>
        </w:rPr>
        <w:t xml:space="preserve">that the </w:t>
      </w:r>
      <w:proofErr w:type="spellStart"/>
      <w:r w:rsidRPr="00FD6404">
        <w:rPr>
          <w:color w:val="FF0000"/>
        </w:rPr>
        <w:t>followUnifiedTCIstate</w:t>
      </w:r>
      <w:proofErr w:type="spellEnd"/>
      <w:r w:rsidRPr="00FD6404">
        <w:rPr>
          <w:color w:val="FF0000"/>
        </w:rPr>
        <w:t xml:space="preserve"> does not apply for the PDCCH monitoring on the CSS sets</w:t>
      </w:r>
      <w:r>
        <w:rPr>
          <w:color w:val="FF0000"/>
        </w:rPr>
        <w:t>.</w:t>
      </w:r>
    </w:p>
    <w:p w14:paraId="4B26F87F" w14:textId="77777777" w:rsidR="001B03F0" w:rsidRPr="000B09D8" w:rsidRDefault="001B03F0" w:rsidP="001B03F0">
      <w:pPr>
        <w:ind w:left="284" w:hanging="284"/>
        <w:jc w:val="center"/>
        <w:rPr>
          <w:rFonts w:eastAsia="SimSun"/>
          <w:color w:val="0070C0"/>
        </w:rPr>
      </w:pPr>
      <w:r w:rsidRPr="000B09D8">
        <w:rPr>
          <w:rStyle w:val="normaltextrun"/>
          <w:color w:val="0070C0"/>
          <w:shd w:val="clear" w:color="auto" w:fill="FFFFFF"/>
        </w:rPr>
        <w:t>&lt;Unchanged text is omitted&gt;</w:t>
      </w:r>
    </w:p>
    <w:p w14:paraId="5115E6F3" w14:textId="77777777" w:rsidR="009D48E3" w:rsidRDefault="009D48E3" w:rsidP="009D48E3">
      <w:pPr>
        <w:rPr>
          <w:i/>
          <w:iCs/>
        </w:rPr>
      </w:pPr>
      <w:r>
        <w:rPr>
          <w:i/>
          <w:iCs/>
        </w:rPr>
        <w:t>=================== End of Text proposal ============================</w:t>
      </w:r>
    </w:p>
    <w:p w14:paraId="7342D0D0" w14:textId="7BCEEA22" w:rsidR="00893354" w:rsidRPr="001D713B" w:rsidRDefault="00893354" w:rsidP="001D713B">
      <w:pPr>
        <w:rPr>
          <w:rFonts w:eastAsia="SimSun"/>
          <w:iCs/>
          <w:lang w:eastAsia="zh-CN"/>
        </w:rPr>
      </w:pPr>
    </w:p>
    <w:sectPr w:rsidR="00893354" w:rsidRPr="001D71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2602F" w14:textId="77777777" w:rsidR="00C6763E" w:rsidRDefault="00C6763E">
      <w:r>
        <w:separator/>
      </w:r>
    </w:p>
  </w:endnote>
  <w:endnote w:type="continuationSeparator" w:id="0">
    <w:p w14:paraId="2AAE1DEC" w14:textId="77777777" w:rsidR="00C6763E" w:rsidRDefault="00C67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EEAB0" w14:textId="77777777" w:rsidR="00C6763E" w:rsidRDefault="00C6763E">
      <w:r>
        <w:separator/>
      </w:r>
    </w:p>
  </w:footnote>
  <w:footnote w:type="continuationSeparator" w:id="0">
    <w:p w14:paraId="4E4B6910" w14:textId="77777777" w:rsidR="00C6763E" w:rsidRDefault="00C67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92C46"/>
    <w:rsid w:val="00193130"/>
    <w:rsid w:val="001A08B3"/>
    <w:rsid w:val="001A7B60"/>
    <w:rsid w:val="001B03F0"/>
    <w:rsid w:val="001B52F0"/>
    <w:rsid w:val="001B7A65"/>
    <w:rsid w:val="001C568A"/>
    <w:rsid w:val="001C6FD8"/>
    <w:rsid w:val="001D713B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1133"/>
    <w:rsid w:val="002B5741"/>
    <w:rsid w:val="002B76EC"/>
    <w:rsid w:val="00305409"/>
    <w:rsid w:val="00324A06"/>
    <w:rsid w:val="003324B6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46FB"/>
    <w:rsid w:val="006B6E00"/>
    <w:rsid w:val="006E21FB"/>
    <w:rsid w:val="006E486B"/>
    <w:rsid w:val="007066A2"/>
    <w:rsid w:val="00752CC9"/>
    <w:rsid w:val="0075520A"/>
    <w:rsid w:val="00792342"/>
    <w:rsid w:val="007977A8"/>
    <w:rsid w:val="007A1B68"/>
    <w:rsid w:val="007B512A"/>
    <w:rsid w:val="007C2097"/>
    <w:rsid w:val="007D6A07"/>
    <w:rsid w:val="007F3681"/>
    <w:rsid w:val="007F7259"/>
    <w:rsid w:val="008040A8"/>
    <w:rsid w:val="00826800"/>
    <w:rsid w:val="008279FA"/>
    <w:rsid w:val="0084528B"/>
    <w:rsid w:val="008626E7"/>
    <w:rsid w:val="00870EE7"/>
    <w:rsid w:val="008863B9"/>
    <w:rsid w:val="00893354"/>
    <w:rsid w:val="008A45A6"/>
    <w:rsid w:val="008A78C1"/>
    <w:rsid w:val="008B03B4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91B88"/>
    <w:rsid w:val="00991E36"/>
    <w:rsid w:val="009A48E5"/>
    <w:rsid w:val="009A5753"/>
    <w:rsid w:val="009A579D"/>
    <w:rsid w:val="009D48E3"/>
    <w:rsid w:val="009E3297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6763E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9574E"/>
    <w:rsid w:val="00DB3349"/>
    <w:rsid w:val="00DE34CF"/>
    <w:rsid w:val="00E13F3D"/>
    <w:rsid w:val="00E16066"/>
    <w:rsid w:val="00E34898"/>
    <w:rsid w:val="00EB09B7"/>
    <w:rsid w:val="00ED02C1"/>
    <w:rsid w:val="00EE7D7C"/>
    <w:rsid w:val="00F11CD4"/>
    <w:rsid w:val="00F25D98"/>
    <w:rsid w:val="00F300FB"/>
    <w:rsid w:val="00F314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normaltextrun">
    <w:name w:val="normaltextrun"/>
    <w:basedOn w:val="DefaultParagraphFont"/>
    <w:rsid w:val="001B0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5AIRPNAIUNRU-1830940522-16525</_dlc_DocId>
    <_dlc_DocIdUrl xmlns="71c5aaf6-e6ce-465b-b873-5148d2a4c105">
      <Url>https://nokia.sharepoint.com/sites/c5g/5gradio/_layouts/15/DocIdRedir.aspx?ID=5AIRPNAIUNRU-1830940522-16525</Url>
      <Description>5AIRPNAIUNRU-1830940522-16525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3129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Mihai Enescu - after RAN1#109-e</cp:lastModifiedBy>
  <cp:revision>8</cp:revision>
  <cp:lastPrinted>1899-12-31T23:00:00Z</cp:lastPrinted>
  <dcterms:created xsi:type="dcterms:W3CDTF">2022-07-08T09:53:00Z</dcterms:created>
  <dcterms:modified xsi:type="dcterms:W3CDTF">2022-08-12T18:26:00Z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8a331ddc-4330-4916-b534-b7538badabf4</vt:lpwstr>
  </property>
</Properties>
</file>