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954388" w14:textId="57377E86" w:rsidR="00091F2B" w:rsidRPr="009778A3" w:rsidRDefault="00091F2B" w:rsidP="009778A3">
      <w:pPr>
        <w:tabs>
          <w:tab w:val="center" w:pos="4536"/>
          <w:tab w:val="right" w:pos="7938"/>
          <w:tab w:val="right" w:pos="9639"/>
        </w:tabs>
        <w:spacing w:after="0"/>
        <w:ind w:right="2"/>
        <w:rPr>
          <w:rFonts w:ascii="Arial" w:eastAsia="Times New Roman" w:hAnsi="Arial" w:cs="Arial"/>
          <w:b/>
          <w:bCs/>
          <w:sz w:val="22"/>
          <w:szCs w:val="22"/>
          <w:lang w:val="en-US"/>
        </w:rPr>
      </w:pPr>
      <w:r w:rsidRPr="009778A3">
        <w:rPr>
          <w:rFonts w:ascii="Arial" w:eastAsia="Times New Roman" w:hAnsi="Arial" w:cs="Arial"/>
          <w:b/>
          <w:bCs/>
          <w:sz w:val="22"/>
          <w:szCs w:val="22"/>
          <w:lang w:val="en-US"/>
        </w:rPr>
        <w:t>3GPP TSG RAN WG1 #</w:t>
      </w:r>
      <w:proofErr w:type="gramStart"/>
      <w:r w:rsidRPr="009778A3">
        <w:rPr>
          <w:rFonts w:ascii="Arial" w:eastAsia="Times New Roman" w:hAnsi="Arial" w:cs="Arial"/>
          <w:b/>
          <w:bCs/>
          <w:sz w:val="22"/>
          <w:szCs w:val="22"/>
          <w:lang w:val="en-US"/>
        </w:rPr>
        <w:t>110</w:t>
      </w:r>
      <w:r w:rsidR="008C2BD9" w:rsidRPr="009778A3">
        <w:rPr>
          <w:rFonts w:ascii="Arial" w:eastAsia="Times New Roman" w:hAnsi="Arial" w:cs="Arial" w:hint="eastAsia"/>
          <w:b/>
          <w:bCs/>
          <w:sz w:val="22"/>
          <w:szCs w:val="22"/>
          <w:lang w:val="en-US"/>
        </w:rPr>
        <w:tab/>
        <w:t xml:space="preserve">                                                                                        </w:t>
      </w:r>
      <w:r w:rsidR="009778A3" w:rsidRPr="009778A3">
        <w:rPr>
          <w:rFonts w:ascii="Arial" w:eastAsiaTheme="minorEastAsia" w:hAnsi="Arial" w:cs="Arial" w:hint="eastAsia"/>
          <w:b/>
          <w:bCs/>
          <w:sz w:val="22"/>
          <w:szCs w:val="22"/>
          <w:lang w:val="en-US" w:eastAsia="zh-CN"/>
        </w:rPr>
        <w:t xml:space="preserve">    </w:t>
      </w:r>
      <w:r w:rsidR="008C2BD9" w:rsidRPr="009778A3">
        <w:rPr>
          <w:rFonts w:ascii="Arial" w:eastAsia="Times New Roman" w:hAnsi="Arial" w:cs="Arial" w:hint="eastAsia"/>
          <w:b/>
          <w:bCs/>
          <w:sz w:val="22"/>
          <w:szCs w:val="22"/>
          <w:lang w:val="en-US"/>
        </w:rPr>
        <w:t>R1-2206358</w:t>
      </w:r>
      <w:proofErr w:type="gramEnd"/>
      <w:r w:rsidRPr="009778A3">
        <w:rPr>
          <w:rFonts w:ascii="Arial" w:eastAsia="Times New Roman" w:hAnsi="Arial" w:cs="Arial" w:hint="eastAsia"/>
          <w:b/>
          <w:bCs/>
          <w:sz w:val="22"/>
          <w:szCs w:val="22"/>
          <w:lang w:val="en-US"/>
        </w:rPr>
        <w:t xml:space="preserve"> </w:t>
      </w:r>
    </w:p>
    <w:p w14:paraId="2E408382" w14:textId="370F9B3B" w:rsidR="00091F2B" w:rsidRDefault="00091F2B" w:rsidP="009778A3">
      <w:pPr>
        <w:tabs>
          <w:tab w:val="center" w:pos="4536"/>
          <w:tab w:val="right" w:pos="7938"/>
          <w:tab w:val="right" w:pos="9639"/>
        </w:tabs>
        <w:spacing w:after="0"/>
        <w:ind w:right="2"/>
        <w:rPr>
          <w:rFonts w:ascii="Arial" w:eastAsiaTheme="minorEastAsia" w:hAnsi="Arial"/>
          <w:b/>
          <w:bCs/>
          <w:sz w:val="22"/>
          <w:lang w:eastAsia="zh-CN"/>
        </w:rPr>
      </w:pPr>
      <w:r w:rsidRPr="009778A3">
        <w:rPr>
          <w:rFonts w:ascii="Arial" w:eastAsia="Times New Roman" w:hAnsi="Arial" w:cs="Arial" w:hint="eastAsia"/>
          <w:b/>
          <w:bCs/>
          <w:sz w:val="22"/>
          <w:szCs w:val="22"/>
          <w:lang w:val="en-US"/>
        </w:rPr>
        <w:t xml:space="preserve">Toulouse, France, August 22nd </w:t>
      </w:r>
      <w:r w:rsidRPr="009778A3">
        <w:rPr>
          <w:rFonts w:ascii="Arial" w:eastAsia="Times New Roman" w:hAnsi="Arial" w:cs="Arial"/>
          <w:b/>
          <w:bCs/>
          <w:sz w:val="22"/>
          <w:szCs w:val="22"/>
          <w:lang w:val="en-US"/>
        </w:rPr>
        <w:t>–</w:t>
      </w:r>
      <w:r w:rsidRPr="009778A3">
        <w:rPr>
          <w:rFonts w:ascii="Arial" w:eastAsia="Times New Roman" w:hAnsi="Arial" w:cs="Arial" w:hint="eastAsia"/>
          <w:b/>
          <w:bCs/>
          <w:sz w:val="22"/>
          <w:szCs w:val="22"/>
          <w:lang w:val="en-US"/>
        </w:rPr>
        <w:t xml:space="preserve"> 26th, 2022</w:t>
      </w:r>
      <w:r>
        <w:rPr>
          <w:rFonts w:ascii="Arial" w:eastAsia="MS Mincho" w:hAnsi="Arial"/>
          <w:b/>
          <w:sz w:val="22"/>
        </w:rPr>
        <w:tab/>
      </w:r>
      <w:r>
        <w:rPr>
          <w:rFonts w:ascii="Arial" w:eastAsia="MS Mincho" w:hAnsi="Arial"/>
          <w:b/>
          <w:sz w:val="22"/>
        </w:rPr>
        <w:tab/>
        <w:t xml:space="preserve">                                                           </w:t>
      </w:r>
    </w:p>
    <w:p w14:paraId="7C01EF10" w14:textId="16288820" w:rsidR="00091F2B" w:rsidRPr="008C2BD9" w:rsidRDefault="00091F2B" w:rsidP="00091F2B">
      <w:pPr>
        <w:tabs>
          <w:tab w:val="center" w:pos="4536"/>
          <w:tab w:val="right" w:pos="9072"/>
        </w:tabs>
        <w:rPr>
          <w:rFonts w:ascii="Arial" w:eastAsia="MS Mincho" w:hAnsi="Arial"/>
          <w:b/>
          <w:sz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E0E09" w:rsidR="001E41F3" w:rsidRPr="00410371" w:rsidRDefault="004E4C34" w:rsidP="00E13F3D">
            <w:pPr>
              <w:pStyle w:val="CRCoverPage"/>
              <w:spacing w:after="0"/>
              <w:jc w:val="right"/>
              <w:rPr>
                <w:b/>
                <w:noProof/>
                <w:sz w:val="28"/>
                <w:lang w:eastAsia="zh-CN"/>
              </w:rPr>
            </w:pPr>
            <w:r>
              <w:rPr>
                <w:b/>
                <w:noProof/>
                <w:sz w:val="28"/>
              </w:rPr>
              <w:t>38.21</w:t>
            </w:r>
            <w:r w:rsidR="0029396F">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4B8A0" w:rsidR="001E41F3" w:rsidRPr="00410371" w:rsidRDefault="004E4C34" w:rsidP="00F35F8C">
            <w:pPr>
              <w:pStyle w:val="CRCoverPage"/>
              <w:spacing w:after="0"/>
              <w:jc w:val="center"/>
              <w:rPr>
                <w:noProof/>
                <w:sz w:val="28"/>
              </w:rPr>
            </w:pPr>
            <w:r>
              <w:rPr>
                <w:b/>
                <w:noProof/>
                <w:sz w:val="28"/>
              </w:rPr>
              <w:t>1</w:t>
            </w:r>
            <w:r w:rsidR="00DC4BCB">
              <w:rPr>
                <w:rFonts w:hint="eastAsia"/>
                <w:b/>
                <w:noProof/>
                <w:sz w:val="28"/>
                <w:lang w:eastAsia="zh-CN"/>
              </w:rPr>
              <w:t>7</w:t>
            </w:r>
            <w:r>
              <w:rPr>
                <w:b/>
                <w:noProof/>
                <w:sz w:val="28"/>
              </w:rPr>
              <w:t>.</w:t>
            </w:r>
            <w:r w:rsidR="00DC4BCB">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AA96C" w:rsidR="001E41F3" w:rsidRDefault="00A14424" w:rsidP="0014374C">
            <w:pPr>
              <w:pStyle w:val="CRCoverPage"/>
              <w:spacing w:after="0"/>
              <w:ind w:firstLineChars="50" w:firstLine="100"/>
              <w:rPr>
                <w:noProof/>
                <w:lang w:eastAsia="zh-CN"/>
              </w:rPr>
            </w:pPr>
            <w:r w:rsidRPr="00A14424">
              <w:rPr>
                <w:lang w:eastAsia="zh-CN"/>
              </w:rPr>
              <w:t>Editorial corrections on beam reporting in uplink panel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15043" w:rsidR="001E41F3" w:rsidRDefault="00AD3C58" w:rsidP="00AD3C58">
            <w:pPr>
              <w:pStyle w:val="CRCoverPage"/>
              <w:spacing w:after="0"/>
              <w:ind w:left="100"/>
              <w:rPr>
                <w:noProof/>
                <w:lang w:eastAsia="zh-CN"/>
              </w:rPr>
            </w:pPr>
            <w:proofErr w:type="spellStart"/>
            <w:r w:rsidRPr="006A1CF3">
              <w:t>NR_</w:t>
            </w:r>
            <w:r>
              <w:rPr>
                <w:rFonts w:hint="eastAsia"/>
                <w:lang w:eastAsia="zh-CN"/>
              </w:rPr>
              <w:t>FeMIMO</w:t>
            </w:r>
            <w:proofErr w:type="spellEnd"/>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D9340" w:rsidR="001E41F3" w:rsidRDefault="004E4C34" w:rsidP="00CA3CC8">
            <w:pPr>
              <w:pStyle w:val="CRCoverPage"/>
              <w:spacing w:after="0"/>
              <w:ind w:left="100"/>
              <w:rPr>
                <w:noProof/>
                <w:lang w:eastAsia="zh-CN"/>
              </w:rPr>
            </w:pPr>
            <w:r>
              <w:rPr>
                <w:noProof/>
              </w:rPr>
              <w:t>202</w:t>
            </w:r>
            <w:r w:rsidR="00717627">
              <w:rPr>
                <w:rFonts w:hint="eastAsia"/>
                <w:noProof/>
                <w:lang w:eastAsia="zh-CN"/>
              </w:rPr>
              <w:t>2</w:t>
            </w:r>
            <w:r>
              <w:rPr>
                <w:noProof/>
              </w:rPr>
              <w:t>-</w:t>
            </w:r>
            <w:r w:rsidR="00717627">
              <w:rPr>
                <w:rFonts w:hint="eastAsia"/>
                <w:noProof/>
                <w:lang w:eastAsia="zh-CN"/>
              </w:rPr>
              <w:t>07</w:t>
            </w:r>
            <w:r>
              <w:rPr>
                <w:noProof/>
              </w:rPr>
              <w:t>-</w:t>
            </w:r>
            <w:r w:rsidR="00550B57">
              <w:rPr>
                <w:rFonts w:hint="eastAsia"/>
                <w:noProof/>
                <w:lang w:eastAsia="zh-CN"/>
              </w:rPr>
              <w:t>2</w:t>
            </w:r>
            <w:r w:rsidR="00717627">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29FBD" w:rsidR="001E41F3" w:rsidRDefault="004E4C34">
            <w:pPr>
              <w:pStyle w:val="CRCoverPage"/>
              <w:spacing w:after="0"/>
              <w:ind w:left="100"/>
              <w:rPr>
                <w:noProof/>
                <w:lang w:eastAsia="zh-CN"/>
              </w:rPr>
            </w:pPr>
            <w:r w:rsidRPr="002A4CB5">
              <w:rPr>
                <w:noProof/>
              </w:rPr>
              <w:t>Rel-1</w:t>
            </w:r>
            <w:r w:rsidR="00A51ED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EE64D" w:rsidR="0057328F" w:rsidRPr="001D4888" w:rsidRDefault="00AA5651" w:rsidP="00E075FF">
            <w:pPr>
              <w:rPr>
                <w:rFonts w:cs="Batang"/>
                <w:lang w:eastAsia="zh-CN"/>
              </w:rPr>
            </w:pPr>
            <w:r w:rsidRPr="00A53D8E">
              <w:rPr>
                <w:rFonts w:hint="eastAsia"/>
                <w:szCs w:val="24"/>
              </w:rPr>
              <w:t xml:space="preserve">In current spec, the higher layer parameter </w:t>
            </w:r>
            <w:r w:rsidR="00854412" w:rsidRPr="00A53D8E">
              <w:rPr>
                <w:i/>
                <w:szCs w:val="24"/>
              </w:rPr>
              <w:t>cri-RSRP-</w:t>
            </w:r>
            <w:proofErr w:type="gramStart"/>
            <w:r w:rsidR="00854412" w:rsidRPr="00A53D8E">
              <w:rPr>
                <w:i/>
                <w:szCs w:val="24"/>
              </w:rPr>
              <w:t>Capability</w:t>
            </w:r>
            <w:r w:rsidR="00854412">
              <w:rPr>
                <w:rFonts w:hint="eastAsia"/>
                <w:i/>
                <w:szCs w:val="24"/>
                <w:lang w:eastAsia="zh-CN"/>
              </w:rPr>
              <w:t>[</w:t>
            </w:r>
            <w:proofErr w:type="gramEnd"/>
            <w:r w:rsidR="00854412">
              <w:rPr>
                <w:rFonts w:hint="eastAsia"/>
                <w:i/>
                <w:szCs w:val="24"/>
                <w:lang w:eastAsia="zh-CN"/>
              </w:rPr>
              <w:t>set]Index</w:t>
            </w:r>
            <w:r w:rsidR="00854412" w:rsidRPr="00A53D8E">
              <w:rPr>
                <w:rFonts w:hint="eastAsia"/>
                <w:szCs w:val="24"/>
              </w:rPr>
              <w:t xml:space="preserve"> </w:t>
            </w:r>
            <w:r w:rsidR="00854412">
              <w:rPr>
                <w:rFonts w:hint="eastAsia"/>
                <w:szCs w:val="24"/>
                <w:lang w:eastAsia="zh-CN"/>
              </w:rPr>
              <w:t xml:space="preserve"> in TS38.214 </w:t>
            </w:r>
            <w:r w:rsidRPr="00A53D8E">
              <w:rPr>
                <w:rFonts w:hint="eastAsia"/>
                <w:szCs w:val="24"/>
              </w:rPr>
              <w:t xml:space="preserve"> </w:t>
            </w:r>
            <w:r>
              <w:rPr>
                <w:rFonts w:hint="eastAsia"/>
                <w:szCs w:val="24"/>
              </w:rPr>
              <w:t>does not align</w:t>
            </w:r>
            <w:r w:rsidRPr="00A53D8E">
              <w:rPr>
                <w:rFonts w:hint="eastAsia"/>
                <w:szCs w:val="24"/>
              </w:rPr>
              <w:t xml:space="preserve"> with those in TS38.</w:t>
            </w:r>
            <w:r w:rsidR="00854412">
              <w:rPr>
                <w:rFonts w:hint="eastAsia"/>
                <w:szCs w:val="24"/>
                <w:lang w:eastAsia="zh-CN"/>
              </w:rPr>
              <w:t>331</w:t>
            </w:r>
            <w:r w:rsidRPr="00A53D8E">
              <w:rPr>
                <w:rFonts w:hint="eastAsia"/>
                <w:szCs w:val="24"/>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51CA10" w:rsidR="005178F9" w:rsidRPr="00747C4F" w:rsidRDefault="0069144F" w:rsidP="009E5DC6">
            <w:pPr>
              <w:pStyle w:val="CRCoverPage"/>
              <w:spacing w:after="0"/>
              <w:rPr>
                <w:noProof/>
                <w:lang w:eastAsia="zh-CN"/>
              </w:rPr>
            </w:pPr>
            <w:r w:rsidRPr="00A53D8E">
              <w:rPr>
                <w:rFonts w:ascii="Times New Roman" w:hAnsi="Times New Roman" w:hint="eastAsia"/>
                <w:szCs w:val="24"/>
              </w:rPr>
              <w:t>In section 5.</w:t>
            </w:r>
            <w:r w:rsidR="00B20442">
              <w:rPr>
                <w:rFonts w:ascii="Times New Roman" w:hAnsi="Times New Roman" w:hint="eastAsia"/>
                <w:szCs w:val="24"/>
                <w:lang w:eastAsia="zh-CN"/>
              </w:rPr>
              <w:t>4</w:t>
            </w:r>
            <w:r w:rsidRPr="00A53D8E">
              <w:rPr>
                <w:rFonts w:ascii="Times New Roman" w:hAnsi="Times New Roman" w:hint="eastAsia"/>
                <w:szCs w:val="24"/>
              </w:rPr>
              <w:t xml:space="preserve"> of TS 38.214, update the parameter</w:t>
            </w:r>
            <w:r w:rsidRPr="00A53D8E">
              <w:rPr>
                <w:rFonts w:ascii="Times New Roman" w:hAnsi="Times New Roman" w:hint="eastAsia"/>
                <w:i/>
                <w:szCs w:val="24"/>
              </w:rPr>
              <w:t xml:space="preserve"> </w:t>
            </w:r>
            <w:r w:rsidRPr="00A53D8E">
              <w:rPr>
                <w:rFonts w:ascii="Times New Roman" w:hAnsi="Times New Roman"/>
                <w:i/>
                <w:szCs w:val="24"/>
              </w:rPr>
              <w:t>cri-RSRP-</w:t>
            </w:r>
            <w:proofErr w:type="gramStart"/>
            <w:r w:rsidRPr="00A53D8E">
              <w:rPr>
                <w:rFonts w:ascii="Times New Roman" w:hAnsi="Times New Roman"/>
                <w:i/>
                <w:szCs w:val="24"/>
              </w:rPr>
              <w:t>Capability[</w:t>
            </w:r>
            <w:proofErr w:type="gramEnd"/>
            <w:r w:rsidRPr="00A53D8E">
              <w:rPr>
                <w:rFonts w:ascii="Times New Roman" w:hAnsi="Times New Roman"/>
                <w:i/>
                <w:szCs w:val="24"/>
              </w:rPr>
              <w:t>Set]Index</w:t>
            </w:r>
            <w:r w:rsidR="009E5DC6">
              <w:rPr>
                <w:rFonts w:hint="eastAsia"/>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0AFE" w:rsidR="005178F9" w:rsidRPr="0069144F" w:rsidRDefault="0069144F" w:rsidP="009E5DC6">
            <w:pPr>
              <w:rPr>
                <w:rFonts w:cs="Batang"/>
                <w:lang w:eastAsia="zh-CN"/>
              </w:rPr>
            </w:pPr>
            <w:r>
              <w:rPr>
                <w:rFonts w:cs="Batang"/>
              </w:rPr>
              <w:t xml:space="preserve">Higher-layer parameter misalignment between 38.214 and 38.331.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9523" w:rsidR="001E41F3" w:rsidRDefault="005F52AD" w:rsidP="00F35F8C">
            <w:pPr>
              <w:pStyle w:val="CRCoverPage"/>
              <w:spacing w:after="0"/>
              <w:ind w:left="100"/>
              <w:rPr>
                <w:noProof/>
              </w:rPr>
            </w:pPr>
            <w:r>
              <w:rPr>
                <w:rFonts w:hint="eastAsia"/>
                <w:noProof/>
                <w:lang w:eastAsia="zh-CN"/>
              </w:rPr>
              <w:t>5.4/5.2.3/5.2.1.6/5.2.2.5/5.2.1.4.1/5.2.1.4.2/5.2.1.4.4/5.2.2.3.1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00BBE3D2" w14:textId="77777777" w:rsidR="00491EBF" w:rsidRDefault="00491EBF">
      <w:pPr>
        <w:pStyle w:val="CRCoverPage"/>
        <w:spacing w:after="0"/>
        <w:rPr>
          <w:noProof/>
          <w:sz w:val="8"/>
          <w:szCs w:val="8"/>
          <w:lang w:eastAsia="zh-CN"/>
        </w:rPr>
      </w:pPr>
    </w:p>
    <w:p w14:paraId="5AC914F1" w14:textId="07603665" w:rsidR="00176C78" w:rsidRDefault="00176C78" w:rsidP="00A52CD0">
      <w:pPr>
        <w:pStyle w:val="21"/>
        <w:ind w:left="0" w:firstLine="0"/>
        <w:rPr>
          <w:lang w:eastAsia="zh-CN"/>
        </w:rPr>
      </w:pPr>
    </w:p>
    <w:p w14:paraId="5522651A" w14:textId="5110D659" w:rsidR="00176C78" w:rsidRPr="003D6935" w:rsidRDefault="00176C78" w:rsidP="009F3852">
      <w:pPr>
        <w:pStyle w:val="4"/>
        <w:rPr>
          <w:lang w:eastAsia="zh-CN"/>
        </w:rPr>
      </w:pPr>
      <w:r w:rsidRPr="00A52CD0">
        <w:rPr>
          <w:rFonts w:hint="eastAsia"/>
          <w:color w:val="000000"/>
          <w:lang w:eastAsia="zh-CN"/>
        </w:rPr>
        <w:t>5.4   UE CSI computation time</w:t>
      </w:r>
    </w:p>
    <w:p w14:paraId="238D8AE3" w14:textId="77777777" w:rsidR="00176C78" w:rsidRPr="0057328F" w:rsidRDefault="00176C78" w:rsidP="00176C78">
      <w:pPr>
        <w:jc w:val="center"/>
      </w:pPr>
      <w:r>
        <w:rPr>
          <w:color w:val="FF0000"/>
        </w:rPr>
        <w:t>===================== Unchanged parts =====================</w:t>
      </w:r>
    </w:p>
    <w:p w14:paraId="494DDF31" w14:textId="77777777" w:rsidR="00A52CD0" w:rsidRPr="005B0C38" w:rsidRDefault="00A52CD0" w:rsidP="00A52CD0">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4B78481F" w14:textId="77777777" w:rsidR="00A52CD0" w:rsidRDefault="00A52CD0" w:rsidP="00A52CD0">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073A7A0" w14:textId="77777777" w:rsidR="00A52CD0" w:rsidRDefault="00A52CD0" w:rsidP="00A52CD0">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w:t>
      </w:r>
      <w:proofErr w:type="gramStart"/>
      <w:r>
        <w:t xml:space="preserve">and </w:t>
      </w:r>
      <w:proofErr w:type="gramEnd"/>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4FF28136" w14:textId="77777777" w:rsidR="00A52CD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2553D786" w14:textId="77777777" w:rsidR="00A52CD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1C800088" w14:textId="1F27C7A8" w:rsidR="00A52CD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proofErr w:type="spellStart"/>
      <w:r w:rsidRPr="00D44281">
        <w:rPr>
          <w:rFonts w:cs="Times"/>
          <w:iCs/>
          <w:color w:val="000000"/>
        </w:rPr>
        <w:t>ssb</w:t>
      </w:r>
      <w:proofErr w:type="spellEnd"/>
      <w:r w:rsidRPr="00D44281">
        <w:rPr>
          <w:rFonts w:cs="Times"/>
          <w:iCs/>
          <w:color w:val="000000"/>
        </w:rPr>
        <w:t>-Index-SINR</w:t>
      </w:r>
      <w:r>
        <w:t>-</w:t>
      </w:r>
      <w:r w:rsidRPr="00580691">
        <w:rPr>
          <w:strike/>
          <w:color w:val="FF0000"/>
        </w:rPr>
        <w:t>Capability</w:t>
      </w:r>
      <w:r w:rsidRPr="009F3852">
        <w:rPr>
          <w:strike/>
          <w:color w:val="FF0000"/>
        </w:rPr>
        <w:t>[Set]</w:t>
      </w:r>
      <w:r>
        <w:t>Index</w:t>
      </w:r>
      <w:r w:rsidRPr="006823C7">
        <w:rPr>
          <w:rFonts w:hint="eastAsia"/>
          <w:color w:val="FF0000"/>
          <w:lang w:eastAsia="zh-CN"/>
        </w:rPr>
        <w:t>-r17</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w:t>
      </w:r>
      <w:r w:rsidRPr="00580691">
        <w:rPr>
          <w:strike/>
          <w:color w:val="FF0000"/>
        </w:rPr>
        <w:t>Capability</w:t>
      </w:r>
      <w:r w:rsidRPr="009F3852">
        <w:rPr>
          <w:strike/>
          <w:color w:val="FF0000"/>
        </w:rPr>
        <w:t>[Set]</w:t>
      </w:r>
      <w:r>
        <w:t>Index</w:t>
      </w:r>
      <w:r w:rsidRPr="006823C7">
        <w:rPr>
          <w:rFonts w:hint="eastAsia"/>
          <w:color w:val="FF0000"/>
          <w:lang w:eastAsia="zh-CN"/>
        </w:rPr>
        <w:t>-r17</w:t>
      </w:r>
      <w:r>
        <w:rPr>
          <w:rFonts w:cs="Times"/>
          <w:iCs/>
          <w:color w:val="000000"/>
          <w:lang w:val="en-US"/>
        </w:rPr>
        <w:t xml:space="preserve"> ',</w:t>
      </w:r>
      <w:r>
        <w:rPr>
          <w:rFonts w:cs="Times"/>
          <w:iCs/>
          <w:color w:val="000000"/>
        </w:rPr>
        <w:t xml:space="preserve"> </w:t>
      </w:r>
      <w:r>
        <w:t>or</w:t>
      </w:r>
    </w:p>
    <w:p w14:paraId="75A11481" w14:textId="3DA1F428" w:rsidR="00A52CD0" w:rsidRDefault="00A52CD0" w:rsidP="00A52CD0">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w:t>
      </w:r>
      <w:proofErr w:type="spellStart"/>
      <w:r>
        <w:t>ssb</w:t>
      </w:r>
      <w:proofErr w:type="spellEnd"/>
      <w:r>
        <w:t>-Index-RSRP', 'cri-RSRP-</w:t>
      </w:r>
      <w:r w:rsidRPr="00580691">
        <w:rPr>
          <w:strike/>
          <w:color w:val="FF0000"/>
        </w:rPr>
        <w:t>Capability</w:t>
      </w:r>
      <w:r w:rsidRPr="006823C7">
        <w:rPr>
          <w:strike/>
          <w:color w:val="FF0000"/>
        </w:rPr>
        <w:t>[Set]</w:t>
      </w:r>
      <w:r>
        <w:t>Index</w:t>
      </w:r>
      <w:r w:rsidR="00BB31A0" w:rsidRPr="006823C7">
        <w:rPr>
          <w:rFonts w:hint="eastAsia"/>
          <w:color w:val="FF0000"/>
          <w:lang w:eastAsia="zh-CN"/>
        </w:rPr>
        <w:t>-r17</w:t>
      </w:r>
      <w:r>
        <w:t>' or '</w:t>
      </w:r>
      <w:proofErr w:type="spellStart"/>
      <w:r>
        <w:t>ssb</w:t>
      </w:r>
      <w:proofErr w:type="spellEnd"/>
      <w:r>
        <w:t>-Index-RSRP-</w:t>
      </w:r>
      <w:r w:rsidRPr="00580691">
        <w:rPr>
          <w:strike/>
          <w:color w:val="FF0000"/>
        </w:rPr>
        <w:t>Capability</w:t>
      </w:r>
      <w:r w:rsidRPr="006823C7">
        <w:rPr>
          <w:strike/>
          <w:color w:val="FF0000"/>
        </w:rPr>
        <w:t>[Set]</w:t>
      </w:r>
      <w:r>
        <w:t>Index</w:t>
      </w:r>
      <w:r w:rsidR="00BB31A0" w:rsidRPr="006823C7">
        <w:rPr>
          <w:rFonts w:hint="eastAsia"/>
          <w:color w:val="FF0000"/>
          <w:lang w:eastAsia="zh-CN"/>
        </w:rPr>
        <w:t>-r17</w:t>
      </w:r>
      <w:r>
        <w:t xml:space="preserve">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3F9C946C" w14:textId="77777777" w:rsidR="00A52CD0" w:rsidRPr="00C9653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proofErr w:type="gramStart"/>
      <w:r>
        <w:t>of</w:t>
      </w:r>
      <w:proofErr w:type="gramEnd"/>
      <w:r>
        <w:t xml:space="preserve"> table 5.4-2</w:t>
      </w:r>
      <w:r w:rsidRPr="00C96530">
        <w:t xml:space="preserve"> otherwise.</w:t>
      </w:r>
    </w:p>
    <w:p w14:paraId="4AE37260" w14:textId="77777777" w:rsidR="00176C78" w:rsidRPr="008E79A6" w:rsidRDefault="00176C78" w:rsidP="00176C78">
      <w:pPr>
        <w:pStyle w:val="CRCoverPage"/>
        <w:spacing w:after="0"/>
        <w:rPr>
          <w:rFonts w:ascii="Times New Roman" w:hAnsi="Times New Roman"/>
          <w:noProof/>
          <w:sz w:val="8"/>
          <w:szCs w:val="8"/>
          <w:lang w:eastAsia="zh-CN"/>
        </w:rPr>
      </w:pPr>
    </w:p>
    <w:p w14:paraId="78A902BA" w14:textId="0D24BA9C" w:rsidR="005B1CAE" w:rsidRPr="002069A1" w:rsidRDefault="00176C78" w:rsidP="002069A1">
      <w:pPr>
        <w:ind w:left="1420" w:firstLine="284"/>
        <w:rPr>
          <w:color w:val="FF0000"/>
          <w:lang w:eastAsia="zh-CN"/>
        </w:rPr>
      </w:pPr>
      <w:r>
        <w:rPr>
          <w:color w:val="FF0000"/>
        </w:rPr>
        <w:t>===================== Unchanged parts =====================</w:t>
      </w:r>
    </w:p>
    <w:p w14:paraId="2B9C2F49" w14:textId="77777777" w:rsidR="005B1CAE" w:rsidRPr="003D6935" w:rsidRDefault="005B1CAE" w:rsidP="005B1CAE">
      <w:pPr>
        <w:pStyle w:val="4"/>
        <w:rPr>
          <w:lang w:eastAsia="zh-CN"/>
        </w:rPr>
      </w:pPr>
      <w:r w:rsidRPr="006823C7">
        <w:rPr>
          <w:rFonts w:hint="eastAsia"/>
          <w:color w:val="000000"/>
          <w:lang w:eastAsia="zh-CN"/>
        </w:rPr>
        <w:t>5.2.3</w:t>
      </w:r>
      <w:r w:rsidRPr="006823C7">
        <w:rPr>
          <w:color w:val="000000"/>
          <w:lang w:eastAsia="zh-CN"/>
        </w:rPr>
        <w:tab/>
        <w:t>C</w:t>
      </w:r>
      <w:r w:rsidRPr="006823C7">
        <w:rPr>
          <w:rFonts w:hint="eastAsia"/>
          <w:color w:val="000000"/>
          <w:lang w:eastAsia="zh-CN"/>
        </w:rPr>
        <w:t>SI reporting using PUSCH</w:t>
      </w:r>
    </w:p>
    <w:p w14:paraId="21CEC0AA" w14:textId="77777777" w:rsidR="005B1CAE" w:rsidRPr="0057328F" w:rsidRDefault="005B1CAE" w:rsidP="005B1CAE">
      <w:pPr>
        <w:jc w:val="center"/>
      </w:pPr>
      <w:r>
        <w:rPr>
          <w:color w:val="FF0000"/>
        </w:rPr>
        <w:t>===================== Unchanged parts =====================</w:t>
      </w:r>
    </w:p>
    <w:p w14:paraId="13C20CA2" w14:textId="77777777" w:rsidR="005B1CAE" w:rsidRDefault="005B1CAE" w:rsidP="005B1CAE">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xml:space="preserve">, </w:t>
      </w:r>
      <w:r>
        <w:rPr>
          <w:color w:val="000000"/>
        </w:rPr>
        <w:t>or '</w:t>
      </w:r>
      <w:r w:rsidRPr="00432AE7">
        <w:rPr>
          <w:color w:val="000000"/>
        </w:rPr>
        <w:t>cri-RSRP</w:t>
      </w:r>
      <w:r>
        <w:rPr>
          <w:color w:val="000000"/>
        </w:rPr>
        <w:t>-</w:t>
      </w:r>
      <w:r w:rsidRPr="00580691">
        <w:rPr>
          <w:strike/>
          <w:color w:val="FF0000"/>
        </w:rPr>
        <w:t>Capability</w:t>
      </w:r>
      <w:r w:rsidRPr="006823C7">
        <w:rPr>
          <w:strike/>
          <w:color w:val="FF0000"/>
        </w:rPr>
        <w:t>[Set]</w:t>
      </w:r>
      <w:r>
        <w:rPr>
          <w:color w:val="000000"/>
        </w:rPr>
        <w:t>Index</w:t>
      </w:r>
      <w:r w:rsidRPr="006823C7">
        <w:rPr>
          <w:rFonts w:hint="eastAsia"/>
          <w:color w:val="FF0000"/>
          <w:lang w:eastAsia="zh-CN"/>
        </w:rPr>
        <w:t>-r17</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w:t>
      </w:r>
      <w:r w:rsidRPr="00580691">
        <w:rPr>
          <w:strike/>
          <w:color w:val="FF0000"/>
        </w:rPr>
        <w:t>Capability</w:t>
      </w:r>
      <w:r w:rsidRPr="006823C7">
        <w:rPr>
          <w:strike/>
          <w:color w:val="FF0000"/>
        </w:rPr>
        <w:t>[Set]</w:t>
      </w:r>
      <w:r>
        <w:rPr>
          <w:color w:val="000000"/>
        </w:rPr>
        <w:t>Index</w:t>
      </w:r>
      <w:r w:rsidRPr="006823C7">
        <w:rPr>
          <w:rFonts w:hint="eastAsia"/>
          <w:color w:val="FF0000"/>
          <w:lang w:eastAsia="zh-CN"/>
        </w:rPr>
        <w:t>-r17</w:t>
      </w:r>
      <w:r>
        <w:rPr>
          <w:color w:val="000000"/>
        </w:rPr>
        <w:t xml:space="preserve"> ', '</w:t>
      </w:r>
      <w:r w:rsidRPr="00432AE7">
        <w:rPr>
          <w:color w:val="000000"/>
        </w:rPr>
        <w:t>cri-</w:t>
      </w:r>
      <w:r>
        <w:rPr>
          <w:color w:val="000000"/>
        </w:rPr>
        <w:t>SINR-</w:t>
      </w:r>
      <w:r w:rsidRPr="00580691">
        <w:rPr>
          <w:strike/>
          <w:color w:val="FF0000"/>
        </w:rPr>
        <w:t>Capability</w:t>
      </w:r>
      <w:r w:rsidRPr="006823C7">
        <w:rPr>
          <w:strike/>
          <w:color w:val="FF0000"/>
        </w:rPr>
        <w:t>[Set]</w:t>
      </w:r>
      <w:r>
        <w:rPr>
          <w:color w:val="000000"/>
        </w:rPr>
        <w:t>Index</w:t>
      </w:r>
      <w:r>
        <w:rPr>
          <w:rFonts w:hint="eastAsia"/>
          <w:color w:val="000000"/>
          <w:lang w:eastAsia="zh-CN"/>
        </w:rPr>
        <w:t>-</w:t>
      </w:r>
      <w:r w:rsidRPr="006823C7">
        <w:rPr>
          <w:rFonts w:hint="eastAsia"/>
          <w:color w:val="FF0000"/>
          <w:lang w:eastAsia="zh-CN"/>
        </w:rPr>
        <w:t>r17</w:t>
      </w:r>
      <w:r w:rsidRPr="00432AE7">
        <w:rPr>
          <w:color w:val="000000"/>
        </w:rPr>
        <w:t xml:space="preserve"> '</w:t>
      </w:r>
      <w:r>
        <w:rPr>
          <w:color w:val="000000"/>
        </w:rPr>
        <w:t>, '</w:t>
      </w:r>
      <w:proofErr w:type="spellStart"/>
      <w:r w:rsidRPr="00432AE7">
        <w:rPr>
          <w:color w:val="000000"/>
        </w:rPr>
        <w:t>ssb</w:t>
      </w:r>
      <w:proofErr w:type="spellEnd"/>
      <w:r w:rsidRPr="00432AE7">
        <w:rPr>
          <w:color w:val="000000"/>
        </w:rPr>
        <w:t>-Index-</w:t>
      </w:r>
      <w:r>
        <w:rPr>
          <w:color w:val="000000"/>
        </w:rPr>
        <w:t>SINR-</w:t>
      </w:r>
      <w:r w:rsidRPr="00580691">
        <w:rPr>
          <w:strike/>
          <w:color w:val="FF0000"/>
        </w:rPr>
        <w:t>Capability</w:t>
      </w:r>
      <w:r w:rsidRPr="006823C7">
        <w:rPr>
          <w:strike/>
          <w:color w:val="FF0000"/>
        </w:rPr>
        <w:t>[Set]</w:t>
      </w:r>
      <w:r>
        <w:rPr>
          <w:color w:val="000000"/>
        </w:rPr>
        <w:t>Index</w:t>
      </w:r>
      <w:r w:rsidRPr="006823C7">
        <w:rPr>
          <w:rFonts w:hint="eastAsia"/>
          <w:color w:val="FF0000"/>
          <w:lang w:eastAsia="zh-CN"/>
        </w:rPr>
        <w:t>-r17</w:t>
      </w:r>
      <w:r>
        <w:rPr>
          <w:color w:val="000000"/>
        </w:rPr>
        <w:t xml:space="preserve"> '</w:t>
      </w:r>
      <w:r w:rsidRPr="0048482F">
        <w:rPr>
          <w:color w:val="000000"/>
        </w:rPr>
        <w:t>,the CSI feedback consists of a single part.</w:t>
      </w:r>
    </w:p>
    <w:p w14:paraId="166B5249" w14:textId="77777777" w:rsidR="005B1CAE" w:rsidRPr="008E79A6" w:rsidRDefault="005B1CAE" w:rsidP="005B1CAE">
      <w:pPr>
        <w:pStyle w:val="CRCoverPage"/>
        <w:spacing w:after="0"/>
        <w:rPr>
          <w:rFonts w:ascii="Times New Roman" w:hAnsi="Times New Roman"/>
          <w:noProof/>
          <w:sz w:val="8"/>
          <w:szCs w:val="8"/>
          <w:lang w:eastAsia="zh-CN"/>
        </w:rPr>
      </w:pPr>
    </w:p>
    <w:p w14:paraId="00730A95" w14:textId="71252D7F" w:rsidR="0033667A" w:rsidRDefault="005B1CAE" w:rsidP="008C2BD9">
      <w:pPr>
        <w:jc w:val="center"/>
        <w:rPr>
          <w:lang w:eastAsia="zh-CN"/>
        </w:rPr>
      </w:pPr>
      <w:r>
        <w:rPr>
          <w:color w:val="FF0000"/>
        </w:rPr>
        <w:t>===================== Unchanged parts =====================</w:t>
      </w:r>
    </w:p>
    <w:p w14:paraId="3A30338E" w14:textId="6A78375B" w:rsidR="00AB1D08" w:rsidRPr="00F622B3" w:rsidRDefault="00AB1D08" w:rsidP="00AB1D08">
      <w:pPr>
        <w:pStyle w:val="4"/>
        <w:rPr>
          <w:lang w:eastAsia="zh-CN"/>
        </w:rPr>
      </w:pPr>
      <w:r w:rsidRPr="0048482F">
        <w:rPr>
          <w:color w:val="000000"/>
          <w:lang w:eastAsia="zh-CN"/>
        </w:rPr>
        <w:t>5.2.</w:t>
      </w:r>
      <w:r>
        <w:rPr>
          <w:rFonts w:hint="eastAsia"/>
          <w:color w:val="000000"/>
          <w:lang w:eastAsia="zh-CN"/>
        </w:rPr>
        <w:t>1.6</w:t>
      </w:r>
      <w:r w:rsidRPr="0048482F">
        <w:rPr>
          <w:color w:val="000000"/>
          <w:lang w:eastAsia="zh-CN"/>
        </w:rPr>
        <w:tab/>
      </w:r>
      <w:r>
        <w:rPr>
          <w:color w:val="000000"/>
          <w:lang w:val="en-US"/>
        </w:rPr>
        <w:t>CSI processing criteria</w:t>
      </w:r>
      <w:r w:rsidDel="00AB1D08">
        <w:rPr>
          <w:color w:val="000000"/>
          <w:lang w:eastAsia="zh-CN"/>
        </w:rPr>
        <w:t xml:space="preserve"> </w:t>
      </w:r>
    </w:p>
    <w:p w14:paraId="66369996" w14:textId="77777777" w:rsidR="00AB1D08" w:rsidRPr="0057328F" w:rsidRDefault="00AB1D08" w:rsidP="00AB1D08">
      <w:pPr>
        <w:jc w:val="center"/>
      </w:pPr>
      <w:r>
        <w:rPr>
          <w:color w:val="FF0000"/>
        </w:rPr>
        <w:t>===================== Unchanged parts =====================</w:t>
      </w:r>
    </w:p>
    <w:p w14:paraId="3629BC5F" w14:textId="77777777" w:rsidR="0033791A" w:rsidRDefault="0033791A" w:rsidP="0033791A">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A2C6100" w14:textId="77777777" w:rsidR="0033791A" w:rsidRDefault="0033791A" w:rsidP="0033791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proofErr w:type="gramStart"/>
      <w:r w:rsidRPr="003856F6">
        <w:rPr>
          <w:color w:val="000000" w:themeColor="text1"/>
        </w:rPr>
        <w:t>for</w:t>
      </w:r>
      <w:proofErr w:type="gramEnd"/>
      <w:r w:rsidRPr="003856F6">
        <w:rPr>
          <w:color w:val="000000" w:themeColor="text1"/>
        </w:rPr>
        <w:t xml:space="preserve"> a CSI report with CSI-</w:t>
      </w:r>
      <w:proofErr w:type="spellStart"/>
      <w:r w:rsidRPr="003856F6">
        <w:rPr>
          <w:color w:val="000000" w:themeColor="text1"/>
        </w:rPr>
        <w:t>ReportConfig</w:t>
      </w:r>
      <w:proofErr w:type="spellEnd"/>
      <w:r w:rsidRPr="003856F6">
        <w:rPr>
          <w:color w:val="000000" w:themeColor="text1"/>
        </w:rPr>
        <w:t xml:space="preserve">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13922AB3" w14:textId="5D3E9B28" w:rsidR="0033791A" w:rsidRPr="003856F6" w:rsidRDefault="0033791A" w:rsidP="0033791A">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w:t>
      </w:r>
      <w:r w:rsidRPr="00880538">
        <w:rPr>
          <w:strike/>
          <w:color w:val="FF0000"/>
        </w:rPr>
        <w:t>Capability</w:t>
      </w:r>
      <w:r w:rsidRPr="006823C7">
        <w:rPr>
          <w:strike/>
          <w:color w:val="FF0000"/>
        </w:rPr>
        <w:t>[Set]</w:t>
      </w:r>
      <w:r>
        <w:t>Index</w:t>
      </w:r>
      <w:r w:rsidR="00217DBF" w:rsidRPr="006823C7">
        <w:rPr>
          <w:rFonts w:hint="eastAsia"/>
          <w:color w:val="FF0000"/>
          <w:lang w:eastAsia="zh-CN"/>
        </w:rPr>
        <w:t>-r17</w:t>
      </w:r>
      <w:r>
        <w:t>'</w:t>
      </w:r>
      <w:r w:rsidRPr="00BC2261">
        <w:t xml:space="preserve">, </w:t>
      </w:r>
      <w:r>
        <w:t>'</w:t>
      </w:r>
      <w:proofErr w:type="spellStart"/>
      <w:r w:rsidRPr="00BC2261">
        <w:t>ssb</w:t>
      </w:r>
      <w:proofErr w:type="spellEnd"/>
      <w:r w:rsidRPr="00BC2261">
        <w:t>-Index-RSRP</w:t>
      </w:r>
      <w:r>
        <w:t>-</w:t>
      </w:r>
      <w:r w:rsidRPr="00880538">
        <w:rPr>
          <w:strike/>
          <w:color w:val="FF0000"/>
        </w:rPr>
        <w:t>Capability</w:t>
      </w:r>
      <w:r w:rsidRPr="006823C7">
        <w:rPr>
          <w:strike/>
          <w:color w:val="FF0000"/>
        </w:rPr>
        <w:t>[Set]</w:t>
      </w:r>
      <w:r>
        <w:t>Index</w:t>
      </w:r>
      <w:r w:rsidR="00217DBF" w:rsidRPr="006823C7">
        <w:rPr>
          <w:rFonts w:hint="eastAsia"/>
          <w:color w:val="FF0000"/>
          <w:lang w:eastAsia="zh-CN"/>
        </w:rPr>
        <w:t>-r17</w:t>
      </w:r>
      <w:r>
        <w:t>', 'cri-SINR-</w:t>
      </w:r>
      <w:r w:rsidRPr="00880538">
        <w:rPr>
          <w:strike/>
          <w:color w:val="FF0000"/>
        </w:rPr>
        <w:t>Capability</w:t>
      </w:r>
      <w:r w:rsidRPr="006823C7">
        <w:rPr>
          <w:strike/>
          <w:color w:val="FF0000"/>
        </w:rPr>
        <w:t>[Set]</w:t>
      </w:r>
      <w:r>
        <w:t>Index</w:t>
      </w:r>
      <w:r w:rsidR="00217DBF" w:rsidRPr="006823C7">
        <w:rPr>
          <w:rFonts w:hint="eastAsia"/>
          <w:color w:val="FF0000"/>
          <w:lang w:eastAsia="zh-CN"/>
        </w:rPr>
        <w:t>-r17</w:t>
      </w:r>
      <w:r>
        <w:t>', '</w:t>
      </w:r>
      <w:proofErr w:type="spellStart"/>
      <w:r w:rsidRPr="00BC2261">
        <w:t>ssb</w:t>
      </w:r>
      <w:proofErr w:type="spellEnd"/>
      <w:r w:rsidRPr="00BC2261">
        <w:t>-Index-</w:t>
      </w:r>
      <w:r>
        <w:t>SINR-</w:t>
      </w:r>
      <w:r w:rsidRPr="00880538">
        <w:rPr>
          <w:strike/>
          <w:color w:val="FF0000"/>
        </w:rPr>
        <w:t>Capability[</w:t>
      </w:r>
      <w:r w:rsidRPr="006823C7">
        <w:rPr>
          <w:strike/>
          <w:color w:val="FF0000"/>
        </w:rPr>
        <w:t>Set]</w:t>
      </w:r>
      <w:r>
        <w:t>Index</w:t>
      </w:r>
      <w:r w:rsidR="00217DBF" w:rsidRPr="006823C7">
        <w:rPr>
          <w:rFonts w:hint="eastAsia"/>
          <w:color w:val="FF0000"/>
          <w:lang w:eastAsia="zh-CN"/>
        </w:rPr>
        <w:t>-r17</w:t>
      </w:r>
      <w:r>
        <w:t xml:space="preserve">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7534EAFC" w14:textId="04C793C4" w:rsidR="003236B5" w:rsidRDefault="00AB1D08" w:rsidP="00AF2B45">
      <w:pPr>
        <w:ind w:left="1420" w:firstLine="284"/>
        <w:rPr>
          <w:color w:val="FF0000"/>
          <w:lang w:eastAsia="zh-CN"/>
        </w:rPr>
      </w:pPr>
      <w:r>
        <w:rPr>
          <w:color w:val="FF0000"/>
        </w:rPr>
        <w:t>===================== Unchanged parts =====================</w:t>
      </w:r>
    </w:p>
    <w:p w14:paraId="7CEE4E11" w14:textId="77777777" w:rsidR="0073157B" w:rsidRDefault="0073157B" w:rsidP="00AF2B45">
      <w:pPr>
        <w:ind w:left="1420" w:firstLine="284"/>
        <w:rPr>
          <w:lang w:eastAsia="zh-CN"/>
        </w:rPr>
      </w:pPr>
    </w:p>
    <w:p w14:paraId="61539447" w14:textId="77777777" w:rsidR="0073157B" w:rsidRPr="006823C7" w:rsidRDefault="0073157B" w:rsidP="0073157B">
      <w:pPr>
        <w:pStyle w:val="4"/>
        <w:rPr>
          <w:color w:val="000000"/>
          <w:lang w:eastAsia="zh-CN"/>
        </w:rPr>
      </w:pPr>
      <w:proofErr w:type="gramStart"/>
      <w:r w:rsidRPr="006823C7">
        <w:rPr>
          <w:color w:val="000000"/>
          <w:lang w:eastAsia="zh-CN"/>
        </w:rPr>
        <w:t>5.2.2.5</w:t>
      </w:r>
      <w:r>
        <w:rPr>
          <w:rFonts w:hint="eastAsia"/>
          <w:color w:val="000000"/>
          <w:lang w:eastAsia="zh-CN"/>
        </w:rPr>
        <w:t xml:space="preserve">  </w:t>
      </w:r>
      <w:r w:rsidRPr="006823C7">
        <w:rPr>
          <w:color w:val="000000"/>
          <w:lang w:eastAsia="zh-CN"/>
        </w:rPr>
        <w:t>CSI</w:t>
      </w:r>
      <w:proofErr w:type="gramEnd"/>
      <w:r w:rsidRPr="006823C7">
        <w:rPr>
          <w:color w:val="000000"/>
          <w:lang w:eastAsia="zh-CN"/>
        </w:rPr>
        <w:t xml:space="preserve"> reference resource definition</w:t>
      </w:r>
    </w:p>
    <w:p w14:paraId="5E6C4647" w14:textId="77777777" w:rsidR="0073157B" w:rsidRPr="00F622B3" w:rsidRDefault="0073157B" w:rsidP="0073157B">
      <w:pPr>
        <w:rPr>
          <w:lang w:eastAsia="zh-CN"/>
        </w:rPr>
      </w:pPr>
    </w:p>
    <w:p w14:paraId="7AD0ED80" w14:textId="77777777" w:rsidR="0073157B" w:rsidRPr="0057328F" w:rsidRDefault="0073157B" w:rsidP="0073157B">
      <w:pPr>
        <w:jc w:val="center"/>
      </w:pPr>
      <w:r>
        <w:rPr>
          <w:color w:val="FF0000"/>
        </w:rPr>
        <w:t>===================== Unchanged parts =====================</w:t>
      </w:r>
    </w:p>
    <w:p w14:paraId="3C34544A" w14:textId="2E12637A" w:rsidR="0073157B" w:rsidRDefault="0073157B" w:rsidP="0073157B">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w:t>
      </w:r>
      <w:r w:rsidRPr="00F60429">
        <w:rPr>
          <w:color w:val="000000"/>
        </w:rPr>
        <w:lastRenderedPageBreak/>
        <w:t xml:space="preserve">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w:t>
      </w:r>
      <w:r w:rsidRPr="00880538">
        <w:rPr>
          <w:strike/>
          <w:color w:val="FF0000"/>
        </w:rPr>
        <w:t>Capability</w:t>
      </w:r>
      <w:r w:rsidRPr="006823C7">
        <w:rPr>
          <w:strike/>
          <w:color w:val="FF0000"/>
        </w:rPr>
        <w:t>[Set]</w:t>
      </w:r>
      <w:r>
        <w:t>Index</w:t>
      </w:r>
      <w:r w:rsidRPr="006823C7">
        <w:rPr>
          <w:rFonts w:hint="eastAsia"/>
          <w:color w:val="FF0000"/>
          <w:lang w:eastAsia="zh-CN"/>
        </w:rPr>
        <w:t>-r17</w:t>
      </w:r>
      <w:r>
        <w:t>',</w:t>
      </w:r>
      <w:r w:rsidRPr="004150D8">
        <w:t xml:space="preserve"> and </w:t>
      </w:r>
      <w:r>
        <w:t>'</w:t>
      </w:r>
      <w:proofErr w:type="spellStart"/>
      <w:r w:rsidRPr="004150D8">
        <w:t>ssb</w:t>
      </w:r>
      <w:proofErr w:type="spellEnd"/>
      <w:r w:rsidRPr="004150D8">
        <w:t>-Index-RSRP</w:t>
      </w:r>
      <w:r>
        <w:t>-</w:t>
      </w:r>
      <w:r w:rsidRPr="00880538">
        <w:rPr>
          <w:strike/>
          <w:color w:val="FF0000"/>
        </w:rPr>
        <w:t>Capability</w:t>
      </w:r>
      <w:r w:rsidRPr="006823C7">
        <w:rPr>
          <w:strike/>
          <w:color w:val="FF0000"/>
        </w:rPr>
        <w:t>[Set]</w:t>
      </w:r>
      <w:r>
        <w:t>Index</w:t>
      </w:r>
      <w:r w:rsidRPr="006823C7">
        <w:rPr>
          <w:rFonts w:hint="eastAsia"/>
          <w:color w:val="FF0000"/>
          <w:lang w:eastAsia="zh-CN"/>
        </w:rPr>
        <w:t>-r17</w:t>
      </w:r>
      <w:r>
        <w:t xml:space="preserve">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af4"/>
          <w:color w:val="000000" w:themeColor="text1"/>
        </w:rPr>
        <w:t>drx-onDurationTimer</w:t>
      </w:r>
      <w:proofErr w:type="spellEnd"/>
      <w:r w:rsidRPr="00262194">
        <w:rPr>
          <w:rStyle w:val="af4"/>
          <w:color w:val="000000" w:themeColor="text1"/>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w:t>
      </w:r>
      <w:r w:rsidRPr="00880538">
        <w:rPr>
          <w:strike/>
          <w:color w:val="FF0000"/>
        </w:rPr>
        <w:t>Capability</w:t>
      </w:r>
      <w:r w:rsidRPr="0009127B">
        <w:rPr>
          <w:strike/>
          <w:color w:val="FF0000"/>
        </w:rPr>
        <w:t>[Set]</w:t>
      </w:r>
      <w:r>
        <w:t>Index</w:t>
      </w:r>
      <w:r w:rsidR="008E323B" w:rsidRPr="0009127B">
        <w:rPr>
          <w:rFonts w:hint="eastAsia"/>
          <w:color w:val="FF0000"/>
          <w:lang w:eastAsia="zh-CN"/>
        </w:rPr>
        <w:t>-r17</w:t>
      </w:r>
      <w:r>
        <w:t>',</w:t>
      </w:r>
      <w:r w:rsidRPr="004150D8">
        <w:t xml:space="preserve"> </w:t>
      </w:r>
      <w:r>
        <w:t>or</w:t>
      </w:r>
      <w:r w:rsidRPr="004150D8">
        <w:t xml:space="preserve"> </w:t>
      </w:r>
      <w:r>
        <w:t>'</w:t>
      </w:r>
      <w:proofErr w:type="spellStart"/>
      <w:r w:rsidRPr="004150D8">
        <w:t>ssb</w:t>
      </w:r>
      <w:proofErr w:type="spellEnd"/>
      <w:r w:rsidRPr="004150D8">
        <w:t>-Index-RSRP</w:t>
      </w:r>
      <w:r>
        <w:t>-</w:t>
      </w:r>
      <w:r w:rsidRPr="00880538">
        <w:rPr>
          <w:strike/>
          <w:color w:val="FF0000"/>
        </w:rPr>
        <w:t>Capability</w:t>
      </w:r>
      <w:r w:rsidRPr="0009127B">
        <w:rPr>
          <w:strike/>
          <w:color w:val="FF0000"/>
        </w:rPr>
        <w:t>[Set]</w:t>
      </w:r>
      <w:r>
        <w:t>Index</w:t>
      </w:r>
      <w:r w:rsidR="0059484D" w:rsidRPr="0009127B">
        <w:rPr>
          <w:rFonts w:hint="eastAsia"/>
          <w:color w:val="FF0000"/>
          <w:lang w:eastAsia="zh-CN"/>
        </w:rPr>
        <w:t>-r17</w:t>
      </w:r>
      <w:r>
        <w:t>'</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af4"/>
          <w:color w:val="000000" w:themeColor="text1"/>
        </w:rPr>
        <w:t>reportQuantity</w:t>
      </w:r>
      <w:proofErr w:type="spellEnd"/>
      <w:r w:rsidRPr="00262194">
        <w:rPr>
          <w:color w:val="000000" w:themeColor="text1"/>
        </w:rPr>
        <w:t xml:space="preserve"> set to </w:t>
      </w:r>
      <w:r>
        <w:rPr>
          <w:color w:val="000000" w:themeColor="text1"/>
        </w:rPr>
        <w:t>'</w:t>
      </w:r>
      <w:r w:rsidRPr="00262194">
        <w:rPr>
          <w:rStyle w:val="af4"/>
          <w:color w:val="000000" w:themeColor="text1"/>
        </w:rPr>
        <w:t>cri-RSRP</w:t>
      </w:r>
      <w:r>
        <w:rPr>
          <w:rStyle w:val="af4"/>
          <w:color w:val="000000" w:themeColor="text1"/>
        </w:rPr>
        <w:t>'</w:t>
      </w:r>
      <w:r w:rsidRPr="00C41C2B">
        <w:rPr>
          <w:rStyle w:val="af4"/>
          <w:color w:val="000000" w:themeColor="text1"/>
        </w:rPr>
        <w:t xml:space="preserve"> </w:t>
      </w:r>
      <w:r w:rsidRPr="00C41C2B">
        <w:rPr>
          <w:rStyle w:val="af4"/>
          <w:rFonts w:eastAsia="MS Mincho"/>
          <w:color w:val="000000" w:themeColor="text1"/>
        </w:rPr>
        <w:t xml:space="preserve">or </w:t>
      </w:r>
      <w:r w:rsidRPr="00C41C2B">
        <w:rPr>
          <w:i/>
          <w:iCs/>
          <w:color w:val="000000" w:themeColor="text1"/>
        </w:rPr>
        <w:t>'</w:t>
      </w:r>
      <w:r w:rsidRPr="00262194">
        <w:rPr>
          <w:rStyle w:val="af4"/>
          <w:rFonts w:eastAsia="MS Mincho"/>
          <w:color w:val="000000" w:themeColor="text1"/>
        </w:rPr>
        <w:t>cri-RSRP</w:t>
      </w:r>
      <w:r>
        <w:t>-</w:t>
      </w:r>
      <w:r w:rsidRPr="00880538">
        <w:rPr>
          <w:strike/>
          <w:color w:val="FF0000"/>
        </w:rPr>
        <w:t>Capability</w:t>
      </w:r>
      <w:r w:rsidRPr="0009127B">
        <w:rPr>
          <w:strike/>
          <w:color w:val="FF0000"/>
        </w:rPr>
        <w:t>[Set]</w:t>
      </w:r>
      <w:r>
        <w:t>Index</w:t>
      </w:r>
      <w:r w:rsidR="00D92245" w:rsidRPr="0009127B">
        <w:rPr>
          <w:rFonts w:hint="eastAsia"/>
          <w:color w:val="FF0000"/>
          <w:lang w:eastAsia="zh-CN"/>
        </w:rPr>
        <w:t>-r17</w:t>
      </w:r>
      <w:r>
        <w:rPr>
          <w:rStyle w:val="af4"/>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af4"/>
          <w:color w:val="000000" w:themeColor="text1"/>
        </w:rPr>
        <w:t>drx-onDurationTimer</w:t>
      </w:r>
      <w:proofErr w:type="spellEnd"/>
      <w:r w:rsidRPr="00262194">
        <w:rPr>
          <w:rStyle w:val="af4"/>
          <w:color w:val="000000" w:themeColor="text1"/>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3E928069" w14:textId="77777777" w:rsidR="0073157B" w:rsidRPr="008E79A6" w:rsidRDefault="0073157B" w:rsidP="0073157B">
      <w:pPr>
        <w:pStyle w:val="CRCoverPage"/>
        <w:spacing w:after="0"/>
        <w:rPr>
          <w:rFonts w:ascii="Times New Roman" w:hAnsi="Times New Roman"/>
          <w:noProof/>
          <w:sz w:val="8"/>
          <w:szCs w:val="8"/>
          <w:lang w:eastAsia="zh-CN"/>
        </w:rPr>
      </w:pPr>
    </w:p>
    <w:p w14:paraId="15551AB5" w14:textId="77777777" w:rsidR="0073157B" w:rsidRDefault="0073157B" w:rsidP="0073157B">
      <w:pPr>
        <w:ind w:left="1420" w:firstLine="284"/>
        <w:rPr>
          <w:lang w:eastAsia="zh-CN"/>
        </w:rPr>
      </w:pPr>
      <w:r>
        <w:rPr>
          <w:color w:val="FF0000"/>
        </w:rPr>
        <w:t>===================== Unchanged parts =====================</w:t>
      </w:r>
    </w:p>
    <w:p w14:paraId="248179E5" w14:textId="77777777" w:rsidR="00552D5B" w:rsidRDefault="00552D5B" w:rsidP="00A41A23">
      <w:pPr>
        <w:rPr>
          <w:lang w:eastAsia="zh-CN"/>
        </w:rPr>
      </w:pPr>
    </w:p>
    <w:p w14:paraId="7F98C6B7" w14:textId="77777777" w:rsidR="00552D5B" w:rsidRDefault="00552D5B" w:rsidP="00552D5B">
      <w:pPr>
        <w:pStyle w:val="5"/>
        <w:rPr>
          <w:color w:val="000000"/>
          <w:lang w:eastAsia="zh-CN"/>
        </w:rPr>
      </w:pPr>
      <w:bookmarkStart w:id="2" w:name="_Toc11352114"/>
      <w:bookmarkStart w:id="3" w:name="_Toc20318004"/>
      <w:bookmarkStart w:id="4" w:name="_Toc27299902"/>
      <w:bookmarkStart w:id="5" w:name="_Toc29673169"/>
      <w:bookmarkStart w:id="6" w:name="_Toc29673310"/>
      <w:bookmarkStart w:id="7" w:name="_Toc29674303"/>
      <w:bookmarkStart w:id="8" w:name="_Toc36645533"/>
      <w:bookmarkStart w:id="9" w:name="_Toc45810578"/>
      <w:bookmarkStart w:id="10" w:name="_Toc106695621"/>
      <w:r w:rsidRPr="0048482F">
        <w:rPr>
          <w:color w:val="000000"/>
          <w:lang w:eastAsia="zh-CN"/>
        </w:rPr>
        <w:t>5.2.1.4.2</w:t>
      </w:r>
      <w:r w:rsidRPr="0048482F">
        <w:rPr>
          <w:color w:val="000000"/>
          <w:lang w:eastAsia="zh-CN"/>
        </w:rPr>
        <w:tab/>
      </w:r>
      <w:r>
        <w:rPr>
          <w:color w:val="000000"/>
          <w:lang w:eastAsia="zh-CN"/>
        </w:rPr>
        <w:t>Report Quantity Configurations</w:t>
      </w:r>
      <w:bookmarkEnd w:id="2"/>
      <w:bookmarkEnd w:id="3"/>
      <w:bookmarkEnd w:id="4"/>
      <w:bookmarkEnd w:id="5"/>
      <w:bookmarkEnd w:id="6"/>
      <w:bookmarkEnd w:id="7"/>
      <w:bookmarkEnd w:id="8"/>
      <w:bookmarkEnd w:id="9"/>
      <w:bookmarkEnd w:id="10"/>
    </w:p>
    <w:p w14:paraId="64587DF2" w14:textId="77777777" w:rsidR="00552D5B" w:rsidRDefault="00552D5B" w:rsidP="00552D5B">
      <w:pPr>
        <w:jc w:val="center"/>
        <w:rPr>
          <w:color w:val="FF0000"/>
          <w:lang w:eastAsia="zh-CN"/>
        </w:rPr>
      </w:pPr>
      <w:r>
        <w:rPr>
          <w:color w:val="FF0000"/>
        </w:rPr>
        <w:t>===================== Unchanged parts =====================</w:t>
      </w:r>
    </w:p>
    <w:p w14:paraId="59463A26" w14:textId="058ADA90" w:rsidR="00552D5B" w:rsidRPr="00552D5B" w:rsidRDefault="00552D5B" w:rsidP="00A71A48">
      <w:pPr>
        <w:rPr>
          <w:lang w:eastAsia="zh-CN"/>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RPr="00880538">
        <w:rPr>
          <w:iCs/>
          <w:strike/>
          <w:color w:val="FF0000"/>
        </w:rPr>
        <w:t>Capability</w:t>
      </w:r>
      <w:r w:rsidRPr="006823C7">
        <w:rPr>
          <w:iCs/>
          <w:strike/>
          <w:color w:val="FF0000"/>
        </w:rPr>
        <w:t>[Set]</w:t>
      </w:r>
      <w:r>
        <w:rPr>
          <w:iCs/>
        </w:rPr>
        <w:t>Index</w:t>
      </w:r>
      <w:r w:rsidR="00EC637C" w:rsidRPr="006823C7">
        <w:rPr>
          <w:rFonts w:hint="eastAsia"/>
          <w:iCs/>
          <w:color w:val="FF0000"/>
          <w:lang w:eastAsia="zh-CN"/>
        </w:rPr>
        <w:t>-r17</w:t>
      </w:r>
      <w:r>
        <w:rPr>
          <w:iCs/>
        </w:rPr>
        <w:t>', '</w:t>
      </w:r>
      <w:proofErr w:type="spellStart"/>
      <w:r>
        <w:rPr>
          <w:iCs/>
        </w:rPr>
        <w:t>ssb</w:t>
      </w:r>
      <w:proofErr w:type="spellEnd"/>
      <w:r>
        <w:rPr>
          <w:iCs/>
        </w:rPr>
        <w:t>-Index-RSRP-</w:t>
      </w:r>
      <w:r w:rsidRPr="00880538">
        <w:rPr>
          <w:iCs/>
          <w:strike/>
          <w:color w:val="FF0000"/>
        </w:rPr>
        <w:t>Capability[</w:t>
      </w:r>
      <w:r w:rsidRPr="00EC637C">
        <w:rPr>
          <w:iCs/>
          <w:strike/>
          <w:color w:val="FF0000"/>
        </w:rPr>
        <w:t>Set]</w:t>
      </w:r>
      <w:r>
        <w:rPr>
          <w:iCs/>
        </w:rPr>
        <w:t>Index</w:t>
      </w:r>
      <w:r w:rsidR="00EC637C" w:rsidRPr="006823C7">
        <w:rPr>
          <w:rFonts w:hint="eastAsia"/>
          <w:iCs/>
          <w:color w:val="FF0000"/>
          <w:lang w:eastAsia="zh-CN"/>
        </w:rPr>
        <w:t>-r17</w:t>
      </w:r>
      <w:r>
        <w:rPr>
          <w:iCs/>
        </w:rPr>
        <w:t>', 'cri-SINR-</w:t>
      </w:r>
      <w:r w:rsidRPr="00880538">
        <w:rPr>
          <w:iCs/>
          <w:strike/>
          <w:color w:val="FF0000"/>
        </w:rPr>
        <w:t>Capability</w:t>
      </w:r>
      <w:r w:rsidRPr="006823C7">
        <w:rPr>
          <w:iCs/>
          <w:strike/>
          <w:color w:val="FF0000"/>
        </w:rPr>
        <w:t>[Set]</w:t>
      </w:r>
      <w:r>
        <w:rPr>
          <w:iCs/>
        </w:rPr>
        <w:t>Index</w:t>
      </w:r>
      <w:r w:rsidR="00EC637C" w:rsidRPr="006823C7">
        <w:rPr>
          <w:rFonts w:hint="eastAsia"/>
          <w:iCs/>
          <w:color w:val="FF0000"/>
          <w:lang w:eastAsia="zh-CN"/>
        </w:rPr>
        <w:t>-r17</w:t>
      </w:r>
      <w:r>
        <w:rPr>
          <w:iCs/>
        </w:rPr>
        <w:t>'</w:t>
      </w:r>
      <w:r w:rsidRPr="00383880">
        <w:rPr>
          <w:iCs/>
        </w:rPr>
        <w:t xml:space="preserve"> or </w:t>
      </w:r>
      <w:r>
        <w:rPr>
          <w:iCs/>
        </w:rPr>
        <w:t>'</w:t>
      </w:r>
      <w:proofErr w:type="spellStart"/>
      <w:r>
        <w:rPr>
          <w:iCs/>
        </w:rPr>
        <w:t>ssb</w:t>
      </w:r>
      <w:proofErr w:type="spellEnd"/>
      <w:r>
        <w:rPr>
          <w:iCs/>
        </w:rPr>
        <w:t>-Index-SINR-</w:t>
      </w:r>
      <w:r w:rsidRPr="00880538">
        <w:rPr>
          <w:iCs/>
          <w:strike/>
          <w:color w:val="FF0000"/>
        </w:rPr>
        <w:t>Capability[</w:t>
      </w:r>
      <w:r w:rsidRPr="006823C7">
        <w:rPr>
          <w:iCs/>
          <w:strike/>
          <w:color w:val="FF0000"/>
        </w:rPr>
        <w:t>Set]</w:t>
      </w:r>
      <w:r>
        <w:rPr>
          <w:iCs/>
        </w:rPr>
        <w:t>Index</w:t>
      </w:r>
      <w:r w:rsidR="00EC637C" w:rsidRPr="006823C7">
        <w:rPr>
          <w:rFonts w:hint="eastAsia"/>
          <w:iCs/>
          <w:color w:val="FF0000"/>
          <w:lang w:eastAsia="zh-CN"/>
        </w:rPr>
        <w:t>-r17</w:t>
      </w:r>
      <w:r>
        <w:rPr>
          <w:iCs/>
        </w:rPr>
        <w:t>'</w:t>
      </w:r>
      <w:r>
        <w:rPr>
          <w:rFonts w:eastAsia="MS Mincho"/>
          <w:color w:val="000000"/>
        </w:rPr>
        <w:t>.</w:t>
      </w:r>
    </w:p>
    <w:p w14:paraId="274EC912" w14:textId="77777777" w:rsidR="00552D5B" w:rsidRPr="00176C78" w:rsidRDefault="00552D5B" w:rsidP="00552D5B">
      <w:pPr>
        <w:ind w:left="1420" w:firstLine="284"/>
        <w:rPr>
          <w:lang w:eastAsia="zh-CN"/>
        </w:rPr>
      </w:pPr>
      <w:r>
        <w:rPr>
          <w:color w:val="FF0000"/>
        </w:rPr>
        <w:t>===================== Unchanged parts =====================</w:t>
      </w:r>
    </w:p>
    <w:p w14:paraId="26C57367" w14:textId="77777777" w:rsidR="00691E39" w:rsidRPr="00691E39" w:rsidRDefault="00691E39" w:rsidP="006823C7">
      <w:pPr>
        <w:rPr>
          <w:lang w:eastAsia="zh-CN"/>
        </w:rPr>
      </w:pPr>
    </w:p>
    <w:p w14:paraId="269DF9A4" w14:textId="77777777" w:rsidR="00691E39" w:rsidRDefault="00691E39" w:rsidP="006823C7">
      <w:pPr>
        <w:rPr>
          <w:lang w:eastAsia="zh-CN"/>
        </w:rPr>
      </w:pPr>
    </w:p>
    <w:p w14:paraId="3449AAB9" w14:textId="77777777" w:rsidR="00AF3C84" w:rsidRPr="0048482F" w:rsidRDefault="00AF3C84" w:rsidP="00AF3C84">
      <w:pPr>
        <w:pStyle w:val="5"/>
        <w:rPr>
          <w:color w:val="000000"/>
          <w:lang w:eastAsia="zh-CN"/>
        </w:rPr>
      </w:pPr>
      <w:bookmarkStart w:id="11" w:name="_Toc11352113"/>
      <w:bookmarkStart w:id="12" w:name="_Toc20318003"/>
      <w:bookmarkStart w:id="13" w:name="_Toc27299901"/>
      <w:bookmarkStart w:id="14" w:name="_Toc29673168"/>
      <w:bookmarkStart w:id="15" w:name="_Toc29673309"/>
      <w:bookmarkStart w:id="16" w:name="_Toc29674302"/>
      <w:bookmarkStart w:id="17" w:name="_Toc36645532"/>
      <w:bookmarkStart w:id="18" w:name="_Toc45810577"/>
      <w:bookmarkStart w:id="19" w:name="_Toc106695620"/>
      <w:r w:rsidRPr="0048482F">
        <w:rPr>
          <w:color w:val="000000"/>
          <w:lang w:eastAsia="zh-CN"/>
        </w:rPr>
        <w:t>5.2.1.4.1</w:t>
      </w:r>
      <w:r w:rsidRPr="0048482F">
        <w:rPr>
          <w:color w:val="000000"/>
          <w:lang w:eastAsia="zh-CN"/>
        </w:rPr>
        <w:tab/>
        <w:t>Resource Setting configuration</w:t>
      </w:r>
      <w:bookmarkEnd w:id="11"/>
      <w:bookmarkEnd w:id="12"/>
      <w:bookmarkEnd w:id="13"/>
      <w:bookmarkEnd w:id="14"/>
      <w:bookmarkEnd w:id="15"/>
      <w:bookmarkEnd w:id="16"/>
      <w:bookmarkEnd w:id="17"/>
      <w:bookmarkEnd w:id="18"/>
      <w:bookmarkEnd w:id="19"/>
    </w:p>
    <w:p w14:paraId="5C41EAA1" w14:textId="77777777" w:rsidR="00AF3C84" w:rsidRPr="0057328F" w:rsidRDefault="00AF3C84" w:rsidP="00AF3C84">
      <w:pPr>
        <w:jc w:val="center"/>
      </w:pPr>
      <w:r>
        <w:rPr>
          <w:color w:val="FF0000"/>
        </w:rPr>
        <w:t>===================== Unchanged parts =====================</w:t>
      </w:r>
    </w:p>
    <w:p w14:paraId="39BC6CFB" w14:textId="241B9A23" w:rsidR="00AF3C84" w:rsidRPr="00D8255E" w:rsidRDefault="00AF3C84" w:rsidP="00AF3C8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20"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RPr="00880538">
        <w:rPr>
          <w:iCs/>
          <w:strike/>
          <w:color w:val="FF0000"/>
        </w:rPr>
        <w:t>Capability[S</w:t>
      </w:r>
      <w:r w:rsidRPr="006823C7">
        <w:rPr>
          <w:iCs/>
          <w:strike/>
          <w:color w:val="FF0000"/>
        </w:rPr>
        <w:t>et]</w:t>
      </w:r>
      <w:r>
        <w:rPr>
          <w:iCs/>
        </w:rPr>
        <w:t>Index</w:t>
      </w:r>
      <w:r w:rsidR="0055257B" w:rsidRPr="006823C7">
        <w:rPr>
          <w:rFonts w:hint="eastAsia"/>
          <w:iCs/>
          <w:color w:val="FF0000"/>
          <w:lang w:eastAsia="zh-CN"/>
        </w:rPr>
        <w:t>-r17</w:t>
      </w:r>
      <w:r>
        <w:rPr>
          <w:iCs/>
        </w:rPr>
        <w:t>', '</w:t>
      </w:r>
      <w:proofErr w:type="spellStart"/>
      <w:r>
        <w:rPr>
          <w:iCs/>
        </w:rPr>
        <w:t>ssb</w:t>
      </w:r>
      <w:proofErr w:type="spellEnd"/>
      <w:r>
        <w:rPr>
          <w:iCs/>
        </w:rPr>
        <w:t>-Index-RSRP-</w:t>
      </w:r>
      <w:r w:rsidRPr="00880538">
        <w:rPr>
          <w:iCs/>
          <w:strike/>
          <w:color w:val="FF0000"/>
        </w:rPr>
        <w:t>Capability[</w:t>
      </w:r>
      <w:r w:rsidRPr="006823C7">
        <w:rPr>
          <w:iCs/>
          <w:strike/>
          <w:color w:val="FF0000"/>
        </w:rPr>
        <w:t>Set]</w:t>
      </w:r>
      <w:r>
        <w:rPr>
          <w:iCs/>
        </w:rPr>
        <w:t>Index</w:t>
      </w:r>
      <w:r w:rsidR="0055257B" w:rsidRPr="006823C7">
        <w:rPr>
          <w:rFonts w:hint="eastAsia"/>
          <w:iCs/>
          <w:color w:val="FF0000"/>
          <w:lang w:eastAsia="zh-CN"/>
        </w:rPr>
        <w:t>-r17</w:t>
      </w:r>
      <w:r>
        <w:rPr>
          <w:iCs/>
        </w:rPr>
        <w:t>', 'cri-SINR-</w:t>
      </w:r>
      <w:r w:rsidRPr="00880538">
        <w:rPr>
          <w:iCs/>
          <w:strike/>
          <w:color w:val="FF0000"/>
        </w:rPr>
        <w:t>Capability</w:t>
      </w:r>
      <w:r w:rsidRPr="006823C7">
        <w:rPr>
          <w:iCs/>
          <w:strike/>
          <w:color w:val="FF0000"/>
        </w:rPr>
        <w:t>[Set]</w:t>
      </w:r>
      <w:r>
        <w:rPr>
          <w:iCs/>
        </w:rPr>
        <w:t>Index</w:t>
      </w:r>
      <w:r w:rsidR="0055257B" w:rsidRPr="006823C7">
        <w:rPr>
          <w:rFonts w:hint="eastAsia"/>
          <w:iCs/>
          <w:color w:val="FF0000"/>
          <w:lang w:eastAsia="zh-CN"/>
        </w:rPr>
        <w:t>-r17</w:t>
      </w:r>
      <w:r>
        <w:rPr>
          <w:iCs/>
        </w:rPr>
        <w:t>'</w:t>
      </w:r>
      <w:r w:rsidRPr="00383880">
        <w:rPr>
          <w:iCs/>
        </w:rPr>
        <w:t xml:space="preserve"> or </w:t>
      </w:r>
      <w:r>
        <w:rPr>
          <w:iCs/>
        </w:rPr>
        <w:t>'</w:t>
      </w:r>
      <w:proofErr w:type="spellStart"/>
      <w:r>
        <w:rPr>
          <w:iCs/>
        </w:rPr>
        <w:t>ssb</w:t>
      </w:r>
      <w:proofErr w:type="spellEnd"/>
      <w:r>
        <w:rPr>
          <w:iCs/>
        </w:rPr>
        <w:t>-Index-SINR-</w:t>
      </w:r>
      <w:r w:rsidRPr="00880538">
        <w:rPr>
          <w:iCs/>
          <w:strike/>
          <w:color w:val="FF0000"/>
        </w:rPr>
        <w:t>Capability[</w:t>
      </w:r>
      <w:r w:rsidRPr="006823C7">
        <w:rPr>
          <w:iCs/>
          <w:strike/>
          <w:color w:val="FF0000"/>
        </w:rPr>
        <w:t>Set]</w:t>
      </w:r>
      <w:r>
        <w:rPr>
          <w:iCs/>
        </w:rPr>
        <w:t>Index</w:t>
      </w:r>
      <w:r w:rsidR="0055257B" w:rsidRPr="006823C7">
        <w:rPr>
          <w:rFonts w:hint="eastAsia"/>
          <w:iCs/>
          <w:color w:val="FF0000"/>
          <w:lang w:eastAsia="zh-CN"/>
        </w:rPr>
        <w:t>-r17</w:t>
      </w:r>
      <w:r>
        <w:rPr>
          <w:iCs/>
        </w:rPr>
        <w:t>'</w:t>
      </w:r>
      <w:r>
        <w:rPr>
          <w:color w:val="000000"/>
          <w:lang w:eastAsia="zh-CN"/>
        </w:rPr>
        <w:t xml:space="preserve">. </w:t>
      </w:r>
      <w:bookmarkEnd w:id="20"/>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746103D" w14:textId="77777777" w:rsidR="00AF3C84" w:rsidRPr="00176C78" w:rsidRDefault="00AF3C84" w:rsidP="00AF3C84">
      <w:pPr>
        <w:ind w:left="1420" w:firstLine="284"/>
        <w:rPr>
          <w:lang w:eastAsia="zh-CN"/>
        </w:rPr>
      </w:pPr>
      <w:r>
        <w:rPr>
          <w:color w:val="FF0000"/>
        </w:rPr>
        <w:t>===================== Unchanged parts =====================</w:t>
      </w:r>
    </w:p>
    <w:p w14:paraId="3BADC020" w14:textId="77777777" w:rsidR="00351BF2" w:rsidRPr="00633DB2" w:rsidRDefault="00351BF2" w:rsidP="008E323B">
      <w:pPr>
        <w:pStyle w:val="5"/>
        <w:ind w:left="0" w:firstLine="0"/>
        <w:rPr>
          <w:color w:val="000000"/>
          <w:lang w:eastAsia="zh-CN"/>
        </w:rPr>
      </w:pPr>
    </w:p>
    <w:p w14:paraId="1DA54C54" w14:textId="77777777" w:rsidR="00351BF2" w:rsidRPr="0048482F" w:rsidRDefault="00351BF2" w:rsidP="00351BF2">
      <w:pPr>
        <w:pStyle w:val="5"/>
        <w:rPr>
          <w:color w:val="000000"/>
          <w:lang w:eastAsia="zh-CN"/>
        </w:rPr>
      </w:pPr>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p>
    <w:p w14:paraId="696DF199" w14:textId="77777777" w:rsidR="00351BF2" w:rsidRPr="0057328F" w:rsidRDefault="00351BF2" w:rsidP="00351BF2">
      <w:pPr>
        <w:jc w:val="center"/>
      </w:pPr>
      <w:r>
        <w:rPr>
          <w:color w:val="FF0000"/>
        </w:rPr>
        <w:t>===================== Unchanged parts =====================</w:t>
      </w:r>
    </w:p>
    <w:p w14:paraId="39DA70E5" w14:textId="77777777" w:rsidR="00351BF2" w:rsidRPr="003028C8" w:rsidRDefault="00351BF2" w:rsidP="00351BF2">
      <w:r>
        <w:rPr>
          <w:rFonts w:eastAsia="MS Mincho"/>
          <w:bCs/>
          <w:lang w:eastAsia="ja-JP"/>
        </w:rPr>
        <w:lastRenderedPageBreak/>
        <w:t>When the UE is con</w:t>
      </w:r>
      <w:r w:rsidRPr="004A195B">
        <w:rPr>
          <w:rFonts w:eastAsia="MS Mincho"/>
          <w:bCs/>
          <w:color w:val="000000" w:themeColor="text1"/>
          <w:lang w:eastAsia="ja-JP"/>
        </w:rPr>
        <w:t xml:space="preserve">figured </w:t>
      </w:r>
      <w:r w:rsidRPr="004A195B">
        <w:rPr>
          <w:color w:val="000000" w:themeColor="text1"/>
          <w:lang w:val="en-US"/>
        </w:rPr>
        <w:t xml:space="preserve">a </w:t>
      </w:r>
      <w:r w:rsidRPr="004A195B">
        <w:rPr>
          <w:i/>
          <w:iCs/>
          <w:color w:val="000000" w:themeColor="text1"/>
          <w:lang w:val="en-US"/>
        </w:rPr>
        <w:t>CSI-</w:t>
      </w:r>
      <w:proofErr w:type="spellStart"/>
      <w:r w:rsidRPr="004A195B">
        <w:rPr>
          <w:i/>
          <w:iCs/>
          <w:color w:val="000000" w:themeColor="text1"/>
          <w:lang w:val="en-US"/>
        </w:rPr>
        <w:t>ReportConfig</w:t>
      </w:r>
      <w:proofErr w:type="spellEnd"/>
      <w:r w:rsidRPr="004A195B">
        <w:rPr>
          <w:color w:val="000000" w:themeColor="text1"/>
          <w:lang w:val="en-US"/>
        </w:rPr>
        <w:t xml:space="preserve"> with the higher layer parameter </w:t>
      </w:r>
      <w:proofErr w:type="spellStart"/>
      <w:r w:rsidRPr="004A195B">
        <w:rPr>
          <w:i/>
          <w:iCs/>
          <w:color w:val="000000" w:themeColor="text1"/>
          <w:lang w:val="en-US"/>
        </w:rPr>
        <w:t>reportQuantity</w:t>
      </w:r>
      <w:proofErr w:type="spellEnd"/>
      <w:r w:rsidRPr="004A195B">
        <w:rPr>
          <w:color w:val="000000" w:themeColor="text1"/>
          <w:lang w:val="en-US"/>
        </w:rPr>
        <w:t xml:space="preserve"> set to ' cri-</w:t>
      </w:r>
      <w:r>
        <w:rPr>
          <w:color w:val="000000" w:themeColor="text1"/>
        </w:rPr>
        <w:t>SINR</w:t>
      </w:r>
      <w:r w:rsidRPr="004A195B">
        <w:rPr>
          <w:color w:val="000000" w:themeColor="text1"/>
          <w:lang w:val="en-US"/>
        </w:rPr>
        <w:t>-</w:t>
      </w:r>
      <w:r w:rsidRPr="00880538">
        <w:rPr>
          <w:strike/>
          <w:color w:val="FF0000"/>
          <w:lang w:val="en-US"/>
        </w:rPr>
        <w:t>Capability</w:t>
      </w:r>
      <w:r w:rsidRPr="006823C7">
        <w:rPr>
          <w:strike/>
          <w:color w:val="FF0000"/>
          <w:lang w:val="en-US"/>
        </w:rPr>
        <w:t>[Set]</w:t>
      </w:r>
      <w:r w:rsidRPr="004A195B">
        <w:rPr>
          <w:color w:val="000000" w:themeColor="text1"/>
          <w:lang w:val="en-US"/>
        </w:rPr>
        <w:t>Index</w:t>
      </w:r>
      <w:r w:rsidRPr="006823C7">
        <w:rPr>
          <w:rFonts w:hint="eastAsia"/>
          <w:color w:val="FF0000"/>
          <w:lang w:val="en-US" w:eastAsia="zh-CN"/>
        </w:rPr>
        <w:t>-r17</w:t>
      </w:r>
      <w:r w:rsidRPr="004A195B">
        <w:rPr>
          <w:color w:val="000000" w:themeColor="text1"/>
          <w:lang w:val="en-US"/>
        </w:rPr>
        <w:t>' or '</w:t>
      </w:r>
      <w:proofErr w:type="spellStart"/>
      <w:r w:rsidRPr="004A195B">
        <w:rPr>
          <w:color w:val="000000" w:themeColor="text1"/>
          <w:lang w:val="en-US"/>
        </w:rPr>
        <w:t>ssb</w:t>
      </w:r>
      <w:proofErr w:type="spellEnd"/>
      <w:r w:rsidRPr="004A195B">
        <w:rPr>
          <w:color w:val="000000" w:themeColor="text1"/>
          <w:lang w:val="en-US"/>
        </w:rPr>
        <w:t>-Index-</w:t>
      </w:r>
      <w:r>
        <w:rPr>
          <w:color w:val="000000" w:themeColor="text1"/>
        </w:rPr>
        <w:t>SINR</w:t>
      </w:r>
      <w:r w:rsidRPr="004A195B">
        <w:rPr>
          <w:color w:val="000000" w:themeColor="text1"/>
          <w:lang w:val="en-US"/>
        </w:rPr>
        <w:t>-</w:t>
      </w:r>
      <w:r w:rsidRPr="00880538">
        <w:rPr>
          <w:strike/>
          <w:color w:val="FF0000"/>
          <w:lang w:val="en-US"/>
        </w:rPr>
        <w:t>Capability[</w:t>
      </w:r>
      <w:r w:rsidRPr="006823C7">
        <w:rPr>
          <w:strike/>
          <w:color w:val="FF0000"/>
          <w:lang w:val="en-US"/>
        </w:rPr>
        <w:t>Set]</w:t>
      </w:r>
      <w:r w:rsidRPr="004A195B">
        <w:rPr>
          <w:color w:val="000000" w:themeColor="text1"/>
          <w:lang w:val="en-US"/>
        </w:rPr>
        <w:t>Index</w:t>
      </w:r>
      <w:r w:rsidRPr="006823C7">
        <w:rPr>
          <w:rFonts w:hint="eastAsia"/>
          <w:color w:val="FF0000"/>
          <w:lang w:val="en-US" w:eastAsia="zh-CN"/>
        </w:rPr>
        <w:t>-r17</w:t>
      </w:r>
      <w:r w:rsidRPr="004A195B">
        <w:rPr>
          <w:color w:val="000000" w:themeColor="text1"/>
          <w:lang w:val="en-US"/>
        </w:rPr>
        <w:t>'</w:t>
      </w:r>
      <w:r w:rsidRPr="004A195B">
        <w:rPr>
          <w:rFonts w:eastAsia="MS Mincho"/>
          <w:bCs/>
          <w:color w:val="000000" w:themeColor="text1"/>
          <w:lang w:eastAsia="ja-JP"/>
        </w:rPr>
        <w:t xml:space="preserve"> </w:t>
      </w:r>
      <w:r w:rsidRPr="004A195B">
        <w:rPr>
          <w:rFonts w:cs="Times"/>
          <w:color w:val="000000" w:themeColor="text1"/>
          <w:szCs w:val="22"/>
        </w:rPr>
        <w:t>an index of UE capability value, indicating t</w:t>
      </w:r>
      <w:r>
        <w:rPr>
          <w:rFonts w:cs="Times"/>
          <w:szCs w:val="22"/>
        </w:rPr>
        <w:t>he maximum supported number of SRS antenna ports, is reported along with the pair of SSBRI/CRI and L1-SINR.</w:t>
      </w:r>
    </w:p>
    <w:p w14:paraId="0C29D3C4" w14:textId="77777777" w:rsidR="00351BF2" w:rsidRPr="00176C78" w:rsidRDefault="00351BF2" w:rsidP="00351BF2">
      <w:pPr>
        <w:ind w:left="1420" w:firstLine="284"/>
        <w:rPr>
          <w:lang w:eastAsia="zh-CN"/>
        </w:rPr>
      </w:pPr>
      <w:r>
        <w:rPr>
          <w:color w:val="FF0000"/>
        </w:rPr>
        <w:t>===================== Unchanged parts =====================</w:t>
      </w:r>
    </w:p>
    <w:p w14:paraId="7F309AF0" w14:textId="77777777" w:rsidR="00136B35" w:rsidRDefault="00136B35" w:rsidP="00136B35">
      <w:pPr>
        <w:pStyle w:val="4"/>
        <w:rPr>
          <w:color w:val="000000"/>
          <w:lang w:eastAsia="zh-CN"/>
        </w:rPr>
      </w:pPr>
    </w:p>
    <w:p w14:paraId="041160FE" w14:textId="77777777" w:rsidR="00136B35" w:rsidRPr="00F622B3" w:rsidRDefault="00136B35" w:rsidP="00136B35">
      <w:pPr>
        <w:pStyle w:val="4"/>
        <w:rPr>
          <w:lang w:eastAsia="zh-CN"/>
        </w:rPr>
      </w:pPr>
      <w:r w:rsidRPr="0048482F">
        <w:rPr>
          <w:color w:val="000000"/>
          <w:lang w:eastAsia="zh-CN"/>
        </w:rPr>
        <w:t>5.2.2.3.1</w:t>
      </w:r>
      <w:r w:rsidRPr="0048482F">
        <w:rPr>
          <w:color w:val="000000"/>
          <w:lang w:eastAsia="zh-CN"/>
        </w:rPr>
        <w:tab/>
      </w:r>
      <w:r>
        <w:rPr>
          <w:color w:val="000000"/>
          <w:lang w:eastAsia="zh-CN"/>
        </w:rPr>
        <w:t>NZP</w:t>
      </w:r>
      <w:r w:rsidRPr="0048482F">
        <w:rPr>
          <w:color w:val="000000"/>
          <w:lang w:eastAsia="zh-CN"/>
        </w:rPr>
        <w:t xml:space="preserve"> CSI-RS</w:t>
      </w:r>
    </w:p>
    <w:p w14:paraId="29C2AE51" w14:textId="77777777" w:rsidR="00136B35" w:rsidRPr="0057328F" w:rsidRDefault="00136B35" w:rsidP="00136B35">
      <w:pPr>
        <w:jc w:val="center"/>
      </w:pPr>
      <w:r>
        <w:rPr>
          <w:color w:val="FF0000"/>
        </w:rPr>
        <w:t>===================== Unchanged parts =====================</w:t>
      </w:r>
    </w:p>
    <w:p w14:paraId="2CA61C30" w14:textId="77777777" w:rsidR="00136B35" w:rsidRPr="008E79A6" w:rsidRDefault="00136B35" w:rsidP="00136B35">
      <w:pPr>
        <w:pStyle w:val="B1"/>
        <w:rPr>
          <w:noProof/>
          <w:sz w:val="8"/>
          <w:szCs w:val="8"/>
          <w:lang w:eastAsia="zh-CN"/>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w:t>
      </w:r>
      <w:r w:rsidRPr="00880538">
        <w:rPr>
          <w:iCs/>
          <w:strike/>
          <w:color w:val="FF0000"/>
        </w:rPr>
        <w:t>Capability</w:t>
      </w:r>
      <w:r w:rsidRPr="006823C7">
        <w:rPr>
          <w:iCs/>
          <w:strike/>
          <w:color w:val="FF0000"/>
        </w:rPr>
        <w:t>[Set]</w:t>
      </w:r>
      <w:r>
        <w:rPr>
          <w:iCs/>
        </w:rPr>
        <w:t>Index</w:t>
      </w:r>
      <w:r w:rsidRPr="006823C7">
        <w:rPr>
          <w:rFonts w:hint="eastAsia"/>
          <w:iCs/>
          <w:color w:val="FF0000"/>
          <w:lang w:eastAsia="zh-CN"/>
        </w:rPr>
        <w:t>-r17</w:t>
      </w:r>
      <w:r>
        <w:rPr>
          <w:iCs/>
        </w:rPr>
        <w:t>', 'cri-SINR-</w:t>
      </w:r>
      <w:r w:rsidRPr="00880538">
        <w:rPr>
          <w:iCs/>
          <w:strike/>
          <w:color w:val="FF0000"/>
        </w:rPr>
        <w:t>Capability</w:t>
      </w:r>
      <w:r w:rsidRPr="006823C7">
        <w:rPr>
          <w:iCs/>
          <w:strike/>
          <w:color w:val="FF0000"/>
        </w:rPr>
        <w:t>[Set]</w:t>
      </w:r>
      <w:r>
        <w:rPr>
          <w:iCs/>
        </w:rPr>
        <w:t>Index</w:t>
      </w:r>
      <w:r w:rsidRPr="006823C7">
        <w:rPr>
          <w:rFonts w:hint="eastAsia"/>
          <w:iCs/>
          <w:color w:val="FF0000"/>
          <w:lang w:eastAsia="zh-CN"/>
        </w:rPr>
        <w:t>-r17</w:t>
      </w:r>
      <w:r>
        <w:rPr>
          <w:iCs/>
        </w:rPr>
        <w:t>'</w:t>
      </w:r>
      <w:r w:rsidRPr="00B634A5">
        <w:rPr>
          <w:rFonts w:eastAsia="MS Mincho"/>
          <w:lang w:val="en-US" w:eastAsia="ja-JP"/>
        </w:rPr>
        <w:t xml:space="preserve"> </w:t>
      </w:r>
      <w:r>
        <w:rPr>
          <w:rFonts w:eastAsia="MS Mincho"/>
          <w:lang w:val="en-US" w:eastAsia="ja-JP"/>
        </w:rPr>
        <w:t>or 'none'.</w:t>
      </w:r>
    </w:p>
    <w:p w14:paraId="7DFA6134" w14:textId="52CBC1CE" w:rsidR="00AB1D08" w:rsidRDefault="00136B35" w:rsidP="00236D21">
      <w:pPr>
        <w:ind w:left="1420" w:firstLine="284"/>
        <w:rPr>
          <w:lang w:eastAsia="zh-CN"/>
        </w:rPr>
      </w:pPr>
      <w:r>
        <w:rPr>
          <w:color w:val="FF0000"/>
        </w:rPr>
        <w:t>===================== Unchanged parts =====================</w:t>
      </w:r>
    </w:p>
    <w:p w14:paraId="2A0D313A" w14:textId="77777777" w:rsidR="00AB1D08" w:rsidRPr="0057328F" w:rsidRDefault="00AB1D08" w:rsidP="006823C7">
      <w:pPr>
        <w:rPr>
          <w:lang w:eastAsia="zh-CN"/>
        </w:rPr>
      </w:pPr>
    </w:p>
    <w:sectPr w:rsidR="00AB1D08" w:rsidRPr="0057328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59D35" w14:textId="77777777" w:rsidR="00DB6C1B" w:rsidRDefault="00DB6C1B">
      <w:r>
        <w:separator/>
      </w:r>
    </w:p>
  </w:endnote>
  <w:endnote w:type="continuationSeparator" w:id="0">
    <w:p w14:paraId="41F9661D" w14:textId="77777777" w:rsidR="00DB6C1B" w:rsidRDefault="00DB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B45DF" w14:textId="77777777" w:rsidR="00DB6C1B" w:rsidRDefault="00DB6C1B">
      <w:r>
        <w:separator/>
      </w:r>
    </w:p>
  </w:footnote>
  <w:footnote w:type="continuationSeparator" w:id="0">
    <w:p w14:paraId="5B3B1852" w14:textId="77777777" w:rsidR="00DB6C1B" w:rsidRDefault="00DB6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5C"/>
    <w:rsid w:val="000042B2"/>
    <w:rsid w:val="00014A49"/>
    <w:rsid w:val="00020181"/>
    <w:rsid w:val="00022E4A"/>
    <w:rsid w:val="00022FD9"/>
    <w:rsid w:val="0002420E"/>
    <w:rsid w:val="00026897"/>
    <w:rsid w:val="00032D83"/>
    <w:rsid w:val="00034826"/>
    <w:rsid w:val="00055E32"/>
    <w:rsid w:val="000677FA"/>
    <w:rsid w:val="00081593"/>
    <w:rsid w:val="0008395F"/>
    <w:rsid w:val="0009127B"/>
    <w:rsid w:val="00091F2B"/>
    <w:rsid w:val="000A6394"/>
    <w:rsid w:val="000A78D4"/>
    <w:rsid w:val="000B0230"/>
    <w:rsid w:val="000B7FED"/>
    <w:rsid w:val="000C038A"/>
    <w:rsid w:val="000C54B9"/>
    <w:rsid w:val="000C6598"/>
    <w:rsid w:val="000D44B3"/>
    <w:rsid w:val="000E30A7"/>
    <w:rsid w:val="000E61E9"/>
    <w:rsid w:val="000F062B"/>
    <w:rsid w:val="00106E1E"/>
    <w:rsid w:val="001170E6"/>
    <w:rsid w:val="00136B35"/>
    <w:rsid w:val="0014374C"/>
    <w:rsid w:val="00145D43"/>
    <w:rsid w:val="00155B81"/>
    <w:rsid w:val="001647E9"/>
    <w:rsid w:val="00176C78"/>
    <w:rsid w:val="001802AC"/>
    <w:rsid w:val="00180FF2"/>
    <w:rsid w:val="001840E9"/>
    <w:rsid w:val="00192C46"/>
    <w:rsid w:val="00195EE1"/>
    <w:rsid w:val="001A08B3"/>
    <w:rsid w:val="001A4C83"/>
    <w:rsid w:val="001A609A"/>
    <w:rsid w:val="001A6678"/>
    <w:rsid w:val="001A68D7"/>
    <w:rsid w:val="001A7B60"/>
    <w:rsid w:val="001B52F0"/>
    <w:rsid w:val="001B76F8"/>
    <w:rsid w:val="001B7A65"/>
    <w:rsid w:val="001D0777"/>
    <w:rsid w:val="001D1EBD"/>
    <w:rsid w:val="001D4888"/>
    <w:rsid w:val="001E0473"/>
    <w:rsid w:val="001E41F3"/>
    <w:rsid w:val="002020E6"/>
    <w:rsid w:val="002056C6"/>
    <w:rsid w:val="002069A1"/>
    <w:rsid w:val="0021625F"/>
    <w:rsid w:val="00217DBF"/>
    <w:rsid w:val="00236D21"/>
    <w:rsid w:val="00237C5D"/>
    <w:rsid w:val="00245012"/>
    <w:rsid w:val="00257D42"/>
    <w:rsid w:val="0026004D"/>
    <w:rsid w:val="002640DD"/>
    <w:rsid w:val="00267C29"/>
    <w:rsid w:val="00270AB3"/>
    <w:rsid w:val="00275D12"/>
    <w:rsid w:val="00284FEB"/>
    <w:rsid w:val="002860C4"/>
    <w:rsid w:val="002867C9"/>
    <w:rsid w:val="0029396F"/>
    <w:rsid w:val="00295A1B"/>
    <w:rsid w:val="002A3E25"/>
    <w:rsid w:val="002B3ECA"/>
    <w:rsid w:val="002B5741"/>
    <w:rsid w:val="002B7F6B"/>
    <w:rsid w:val="002C1670"/>
    <w:rsid w:val="002C6BAB"/>
    <w:rsid w:val="002D0D4E"/>
    <w:rsid w:val="002D166F"/>
    <w:rsid w:val="002E472E"/>
    <w:rsid w:val="002F38FC"/>
    <w:rsid w:val="002F63AA"/>
    <w:rsid w:val="002F6C59"/>
    <w:rsid w:val="003048B1"/>
    <w:rsid w:val="00305409"/>
    <w:rsid w:val="0031546D"/>
    <w:rsid w:val="003236B5"/>
    <w:rsid w:val="00324BD9"/>
    <w:rsid w:val="003278A3"/>
    <w:rsid w:val="0033667A"/>
    <w:rsid w:val="0033791A"/>
    <w:rsid w:val="00340CB9"/>
    <w:rsid w:val="00350355"/>
    <w:rsid w:val="0035192B"/>
    <w:rsid w:val="00351BF2"/>
    <w:rsid w:val="00354E7C"/>
    <w:rsid w:val="003609EF"/>
    <w:rsid w:val="0036231A"/>
    <w:rsid w:val="00365EFA"/>
    <w:rsid w:val="00374DD4"/>
    <w:rsid w:val="003C0E21"/>
    <w:rsid w:val="003C5415"/>
    <w:rsid w:val="003C5498"/>
    <w:rsid w:val="003C750F"/>
    <w:rsid w:val="003D6859"/>
    <w:rsid w:val="003D6935"/>
    <w:rsid w:val="003E1A36"/>
    <w:rsid w:val="003F2C6A"/>
    <w:rsid w:val="003F4349"/>
    <w:rsid w:val="003F696B"/>
    <w:rsid w:val="004009FB"/>
    <w:rsid w:val="0040463A"/>
    <w:rsid w:val="00410371"/>
    <w:rsid w:val="00414B26"/>
    <w:rsid w:val="004242F1"/>
    <w:rsid w:val="004252A8"/>
    <w:rsid w:val="004315EB"/>
    <w:rsid w:val="00433D0F"/>
    <w:rsid w:val="00440B44"/>
    <w:rsid w:val="00444741"/>
    <w:rsid w:val="00463FCF"/>
    <w:rsid w:val="004704C0"/>
    <w:rsid w:val="00491EBF"/>
    <w:rsid w:val="00492144"/>
    <w:rsid w:val="004924F5"/>
    <w:rsid w:val="004B75B7"/>
    <w:rsid w:val="004C6E36"/>
    <w:rsid w:val="004C76DB"/>
    <w:rsid w:val="004D5BD8"/>
    <w:rsid w:val="004D772A"/>
    <w:rsid w:val="004E1CED"/>
    <w:rsid w:val="004E4C34"/>
    <w:rsid w:val="00503B0A"/>
    <w:rsid w:val="0051580D"/>
    <w:rsid w:val="005178F9"/>
    <w:rsid w:val="00517DF1"/>
    <w:rsid w:val="0053386D"/>
    <w:rsid w:val="00547111"/>
    <w:rsid w:val="00550B57"/>
    <w:rsid w:val="0055257B"/>
    <w:rsid w:val="00552D5B"/>
    <w:rsid w:val="0056518C"/>
    <w:rsid w:val="0057328F"/>
    <w:rsid w:val="00580691"/>
    <w:rsid w:val="00585D42"/>
    <w:rsid w:val="00592D74"/>
    <w:rsid w:val="0059484D"/>
    <w:rsid w:val="005B1B28"/>
    <w:rsid w:val="005B1CAE"/>
    <w:rsid w:val="005B21A8"/>
    <w:rsid w:val="005C5842"/>
    <w:rsid w:val="005D1F93"/>
    <w:rsid w:val="005D5380"/>
    <w:rsid w:val="005D5D76"/>
    <w:rsid w:val="005E2C44"/>
    <w:rsid w:val="005E7380"/>
    <w:rsid w:val="005E7AA5"/>
    <w:rsid w:val="005F52AD"/>
    <w:rsid w:val="00621188"/>
    <w:rsid w:val="006257ED"/>
    <w:rsid w:val="00625E4E"/>
    <w:rsid w:val="00633DB2"/>
    <w:rsid w:val="00641AB9"/>
    <w:rsid w:val="00665C47"/>
    <w:rsid w:val="00667C47"/>
    <w:rsid w:val="00667F0D"/>
    <w:rsid w:val="00674441"/>
    <w:rsid w:val="0067499C"/>
    <w:rsid w:val="006823C7"/>
    <w:rsid w:val="00687366"/>
    <w:rsid w:val="0069144F"/>
    <w:rsid w:val="00691E39"/>
    <w:rsid w:val="00695808"/>
    <w:rsid w:val="006A2CE7"/>
    <w:rsid w:val="006B245B"/>
    <w:rsid w:val="006B46FB"/>
    <w:rsid w:val="006E21FB"/>
    <w:rsid w:val="006F66B5"/>
    <w:rsid w:val="007001FD"/>
    <w:rsid w:val="00717627"/>
    <w:rsid w:val="00721E97"/>
    <w:rsid w:val="00725130"/>
    <w:rsid w:val="007313A2"/>
    <w:rsid w:val="0073157B"/>
    <w:rsid w:val="00731F22"/>
    <w:rsid w:val="007411FB"/>
    <w:rsid w:val="00747C4F"/>
    <w:rsid w:val="00764C1E"/>
    <w:rsid w:val="00767C59"/>
    <w:rsid w:val="007857DB"/>
    <w:rsid w:val="00792342"/>
    <w:rsid w:val="007977A8"/>
    <w:rsid w:val="007A26FE"/>
    <w:rsid w:val="007A64E5"/>
    <w:rsid w:val="007B512A"/>
    <w:rsid w:val="007C2097"/>
    <w:rsid w:val="007D4877"/>
    <w:rsid w:val="007D6A07"/>
    <w:rsid w:val="007E23E7"/>
    <w:rsid w:val="007F5360"/>
    <w:rsid w:val="007F7259"/>
    <w:rsid w:val="008040A8"/>
    <w:rsid w:val="00807F06"/>
    <w:rsid w:val="0081503A"/>
    <w:rsid w:val="008205C0"/>
    <w:rsid w:val="00824630"/>
    <w:rsid w:val="00824EC5"/>
    <w:rsid w:val="008279FA"/>
    <w:rsid w:val="00835F2D"/>
    <w:rsid w:val="00847362"/>
    <w:rsid w:val="00854412"/>
    <w:rsid w:val="008626E7"/>
    <w:rsid w:val="00870EE7"/>
    <w:rsid w:val="00880538"/>
    <w:rsid w:val="008817F8"/>
    <w:rsid w:val="00882EBF"/>
    <w:rsid w:val="008863B9"/>
    <w:rsid w:val="00890ABA"/>
    <w:rsid w:val="008A45A6"/>
    <w:rsid w:val="008B3D88"/>
    <w:rsid w:val="008C0E44"/>
    <w:rsid w:val="008C2BD9"/>
    <w:rsid w:val="008D612D"/>
    <w:rsid w:val="008E323B"/>
    <w:rsid w:val="008E74B8"/>
    <w:rsid w:val="008E79A6"/>
    <w:rsid w:val="008F3789"/>
    <w:rsid w:val="008F5886"/>
    <w:rsid w:val="008F686C"/>
    <w:rsid w:val="009000A5"/>
    <w:rsid w:val="00913EA1"/>
    <w:rsid w:val="00913EFD"/>
    <w:rsid w:val="009148DE"/>
    <w:rsid w:val="00914982"/>
    <w:rsid w:val="009172C9"/>
    <w:rsid w:val="00927D40"/>
    <w:rsid w:val="00927E90"/>
    <w:rsid w:val="00941E30"/>
    <w:rsid w:val="009440EB"/>
    <w:rsid w:val="00953543"/>
    <w:rsid w:val="009536A8"/>
    <w:rsid w:val="0096159B"/>
    <w:rsid w:val="009633AE"/>
    <w:rsid w:val="009777D9"/>
    <w:rsid w:val="009778A3"/>
    <w:rsid w:val="00985F31"/>
    <w:rsid w:val="00991B88"/>
    <w:rsid w:val="00997A3B"/>
    <w:rsid w:val="009A5008"/>
    <w:rsid w:val="009A5753"/>
    <w:rsid w:val="009A579D"/>
    <w:rsid w:val="009A6E4C"/>
    <w:rsid w:val="009D0030"/>
    <w:rsid w:val="009E3297"/>
    <w:rsid w:val="009E52C6"/>
    <w:rsid w:val="009E5DC6"/>
    <w:rsid w:val="009F3852"/>
    <w:rsid w:val="009F734F"/>
    <w:rsid w:val="00A01BFA"/>
    <w:rsid w:val="00A14424"/>
    <w:rsid w:val="00A177E8"/>
    <w:rsid w:val="00A2192E"/>
    <w:rsid w:val="00A246B6"/>
    <w:rsid w:val="00A36081"/>
    <w:rsid w:val="00A41403"/>
    <w:rsid w:val="00A41A23"/>
    <w:rsid w:val="00A47E70"/>
    <w:rsid w:val="00A50CF0"/>
    <w:rsid w:val="00A51ED4"/>
    <w:rsid w:val="00A52CD0"/>
    <w:rsid w:val="00A560F8"/>
    <w:rsid w:val="00A56895"/>
    <w:rsid w:val="00A57B5B"/>
    <w:rsid w:val="00A71A48"/>
    <w:rsid w:val="00A74ABD"/>
    <w:rsid w:val="00A7671C"/>
    <w:rsid w:val="00A80687"/>
    <w:rsid w:val="00A917E2"/>
    <w:rsid w:val="00AA0A86"/>
    <w:rsid w:val="00AA2CBC"/>
    <w:rsid w:val="00AA5102"/>
    <w:rsid w:val="00AA5651"/>
    <w:rsid w:val="00AB1D08"/>
    <w:rsid w:val="00AC5820"/>
    <w:rsid w:val="00AD1CD8"/>
    <w:rsid w:val="00AD3C58"/>
    <w:rsid w:val="00AF2B45"/>
    <w:rsid w:val="00AF3C84"/>
    <w:rsid w:val="00B068B9"/>
    <w:rsid w:val="00B16524"/>
    <w:rsid w:val="00B20442"/>
    <w:rsid w:val="00B258BB"/>
    <w:rsid w:val="00B638AF"/>
    <w:rsid w:val="00B67B97"/>
    <w:rsid w:val="00B70DFF"/>
    <w:rsid w:val="00B968C8"/>
    <w:rsid w:val="00BA1207"/>
    <w:rsid w:val="00BA3EC5"/>
    <w:rsid w:val="00BA51D9"/>
    <w:rsid w:val="00BB31A0"/>
    <w:rsid w:val="00BB5DFC"/>
    <w:rsid w:val="00BC09C1"/>
    <w:rsid w:val="00BD279D"/>
    <w:rsid w:val="00BD6BB8"/>
    <w:rsid w:val="00BE10DB"/>
    <w:rsid w:val="00BE51F5"/>
    <w:rsid w:val="00BE5A2B"/>
    <w:rsid w:val="00C04FBF"/>
    <w:rsid w:val="00C116E1"/>
    <w:rsid w:val="00C15C81"/>
    <w:rsid w:val="00C20D8A"/>
    <w:rsid w:val="00C463C8"/>
    <w:rsid w:val="00C66BA2"/>
    <w:rsid w:val="00C67811"/>
    <w:rsid w:val="00C82CC7"/>
    <w:rsid w:val="00C92581"/>
    <w:rsid w:val="00C95985"/>
    <w:rsid w:val="00CA2B41"/>
    <w:rsid w:val="00CA3CC8"/>
    <w:rsid w:val="00CA7974"/>
    <w:rsid w:val="00CB43F2"/>
    <w:rsid w:val="00CC5026"/>
    <w:rsid w:val="00CC51D3"/>
    <w:rsid w:val="00CC68D0"/>
    <w:rsid w:val="00CD5A53"/>
    <w:rsid w:val="00CE111A"/>
    <w:rsid w:val="00CF30AE"/>
    <w:rsid w:val="00D03F9A"/>
    <w:rsid w:val="00D06A88"/>
    <w:rsid w:val="00D06D51"/>
    <w:rsid w:val="00D24991"/>
    <w:rsid w:val="00D42491"/>
    <w:rsid w:val="00D47CE3"/>
    <w:rsid w:val="00D50255"/>
    <w:rsid w:val="00D5249C"/>
    <w:rsid w:val="00D549F3"/>
    <w:rsid w:val="00D66520"/>
    <w:rsid w:val="00D92245"/>
    <w:rsid w:val="00DB5C3F"/>
    <w:rsid w:val="00DB6C1B"/>
    <w:rsid w:val="00DB72E5"/>
    <w:rsid w:val="00DC3087"/>
    <w:rsid w:val="00DC386A"/>
    <w:rsid w:val="00DC3C41"/>
    <w:rsid w:val="00DC4BCB"/>
    <w:rsid w:val="00DC69CA"/>
    <w:rsid w:val="00DE0C6A"/>
    <w:rsid w:val="00DE0E30"/>
    <w:rsid w:val="00DE34CF"/>
    <w:rsid w:val="00DF581E"/>
    <w:rsid w:val="00E050C3"/>
    <w:rsid w:val="00E075FF"/>
    <w:rsid w:val="00E13F3D"/>
    <w:rsid w:val="00E34898"/>
    <w:rsid w:val="00E36984"/>
    <w:rsid w:val="00E411B8"/>
    <w:rsid w:val="00E41E74"/>
    <w:rsid w:val="00E54367"/>
    <w:rsid w:val="00E75A45"/>
    <w:rsid w:val="00EA50F0"/>
    <w:rsid w:val="00EB09B7"/>
    <w:rsid w:val="00EB156F"/>
    <w:rsid w:val="00EC207B"/>
    <w:rsid w:val="00EC637C"/>
    <w:rsid w:val="00EE0A8A"/>
    <w:rsid w:val="00EE7D7C"/>
    <w:rsid w:val="00F12A2F"/>
    <w:rsid w:val="00F25D98"/>
    <w:rsid w:val="00F276BF"/>
    <w:rsid w:val="00F300FB"/>
    <w:rsid w:val="00F35F8C"/>
    <w:rsid w:val="00F3778A"/>
    <w:rsid w:val="00F409BA"/>
    <w:rsid w:val="00F51292"/>
    <w:rsid w:val="00F51797"/>
    <w:rsid w:val="00F579B4"/>
    <w:rsid w:val="00F60668"/>
    <w:rsid w:val="00F622B3"/>
    <w:rsid w:val="00F66338"/>
    <w:rsid w:val="00F67B14"/>
    <w:rsid w:val="00F80D9B"/>
    <w:rsid w:val="00F85A47"/>
    <w:rsid w:val="00F865C6"/>
    <w:rsid w:val="00F907CE"/>
    <w:rsid w:val="00F93214"/>
    <w:rsid w:val="00FA0399"/>
    <w:rsid w:val="00FB1D2E"/>
    <w:rsid w:val="00FB6386"/>
    <w:rsid w:val="00FB71F3"/>
    <w:rsid w:val="00FC3AEB"/>
    <w:rsid w:val="00FD240A"/>
    <w:rsid w:val="00FD3C5A"/>
    <w:rsid w:val="00FD41F6"/>
    <w:rsid w:val="00FE27C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47876755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BEAA-10CD-4F50-B62C-F98574F1D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41</cp:revision>
  <cp:lastPrinted>1900-12-31T16:00:00Z</cp:lastPrinted>
  <dcterms:created xsi:type="dcterms:W3CDTF">2022-08-09T09:04:00Z</dcterms:created>
  <dcterms:modified xsi:type="dcterms:W3CDTF">2022-08-12T09:03:00Z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