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5EB60" w14:textId="0B5C6C7A" w:rsidR="00217888" w:rsidRPr="00217888" w:rsidRDefault="00217888" w:rsidP="0021788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217888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217888">
        <w:rPr>
          <w:rFonts w:ascii="Arial" w:eastAsia="Batang" w:hAnsi="Arial" w:cs="Arial"/>
          <w:b/>
          <w:bCs/>
          <w:sz w:val="28"/>
          <w:szCs w:val="24"/>
        </w:rPr>
        <w:tab/>
      </w:r>
      <w:r w:rsidRPr="00217888">
        <w:rPr>
          <w:rFonts w:ascii="Arial" w:eastAsia="Batang" w:hAnsi="Arial" w:cs="Arial"/>
          <w:b/>
          <w:bCs/>
          <w:sz w:val="28"/>
          <w:szCs w:val="24"/>
        </w:rPr>
        <w:tab/>
      </w:r>
      <w:r w:rsidRPr="00217888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5720</w:t>
      </w:r>
    </w:p>
    <w:p w14:paraId="17E3BEEF" w14:textId="77777777" w:rsidR="00217888" w:rsidRPr="00217888" w:rsidRDefault="00217888" w:rsidP="0021788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17888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21788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21788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21788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1788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5A787787" w14:textId="77777777" w:rsidR="00217888" w:rsidRDefault="00217888" w:rsidP="002977E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706F209" w14:textId="19367D7A" w:rsidR="002977E5" w:rsidRDefault="002977E5" w:rsidP="002977E5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>
        <w:rPr>
          <w:rFonts w:cs="Arial"/>
          <w:bCs/>
          <w:sz w:val="22"/>
          <w:szCs w:val="22"/>
        </w:rPr>
        <w:t>-</w:t>
      </w:r>
      <w:r>
        <w:rPr>
          <w:rFonts w:cs="Arial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#103-e                                                                </w:t>
      </w:r>
      <w:r w:rsidR="00615655">
        <w:rPr>
          <w:rFonts w:cs="Arial"/>
          <w:bCs/>
          <w:sz w:val="22"/>
          <w:szCs w:val="22"/>
        </w:rPr>
        <w:t xml:space="preserve">          </w:t>
      </w:r>
      <w:r w:rsidR="001D0B2D" w:rsidRPr="001D0B2D">
        <w:rPr>
          <w:rFonts w:cs="Arial"/>
          <w:sz w:val="22"/>
          <w:szCs w:val="22"/>
          <w:lang w:val="en-US"/>
        </w:rPr>
        <w:t>R4-2210589</w:t>
      </w:r>
    </w:p>
    <w:p w14:paraId="70801E9B" w14:textId="77777777" w:rsidR="002977E5" w:rsidRPr="00DA53A0" w:rsidRDefault="002977E5" w:rsidP="002977E5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</w:t>
      </w:r>
      <w:r w:rsidRPr="001821A7">
        <w:rPr>
          <w:sz w:val="22"/>
          <w:szCs w:val="22"/>
        </w:rPr>
        <w:t xml:space="preserve">Meeting, </w:t>
      </w:r>
      <w:r>
        <w:rPr>
          <w:sz w:val="22"/>
          <w:szCs w:val="22"/>
        </w:rPr>
        <w:t>9</w:t>
      </w:r>
      <w:r w:rsidRPr="001821A7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</w:t>
      </w:r>
      <w:r w:rsidRPr="001821A7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1821A7">
        <w:rPr>
          <w:sz w:val="22"/>
          <w:szCs w:val="22"/>
        </w:rPr>
        <w:t xml:space="preserve"> </w:t>
      </w:r>
      <w:r>
        <w:rPr>
          <w:sz w:val="22"/>
          <w:szCs w:val="22"/>
        </w:rPr>
        <w:t>20</w:t>
      </w:r>
      <w:r w:rsidRPr="001821A7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Pr="001821A7">
        <w:rPr>
          <w:sz w:val="22"/>
          <w:szCs w:val="22"/>
        </w:rPr>
        <w:t>Ma</w:t>
      </w:r>
      <w:r>
        <w:rPr>
          <w:sz w:val="22"/>
          <w:szCs w:val="22"/>
        </w:rPr>
        <w:t>y</w:t>
      </w:r>
      <w:r w:rsidRPr="001821A7">
        <w:rPr>
          <w:sz w:val="22"/>
          <w:szCs w:val="22"/>
        </w:rPr>
        <w:t>, 2022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7C307779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 xml:space="preserve">LS on </w:t>
      </w:r>
      <w:r w:rsidR="009E2DD4">
        <w:rPr>
          <w:rFonts w:ascii="Arial" w:hAnsi="Arial" w:cs="Arial"/>
          <w:sz w:val="22"/>
          <w:szCs w:val="22"/>
          <w:lang w:eastAsia="zh-CN"/>
        </w:rPr>
        <w:t xml:space="preserve">R17 MG enhancement - </w:t>
      </w:r>
      <w:r w:rsidR="00290008" w:rsidRPr="00290008">
        <w:rPr>
          <w:rFonts w:ascii="Arial" w:hAnsi="Arial" w:cs="Arial"/>
          <w:sz w:val="22"/>
          <w:szCs w:val="22"/>
          <w:lang w:eastAsia="zh-CN"/>
        </w:rPr>
        <w:t>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83061"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="00383061" w:rsidRPr="00383061">
        <w:rPr>
          <w:rFonts w:ascii="Arial" w:hAnsi="Arial" w:cs="Arial"/>
          <w:sz w:val="22"/>
          <w:szCs w:val="22"/>
        </w:rPr>
        <w:t>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4"/>
    <w:bookmarkEnd w:id="15"/>
    <w:p w14:paraId="4C40761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77777777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="00256AF5">
        <w:rPr>
          <w:rFonts w:eastAsiaTheme="minorEastAsia" w:cs="Arial"/>
          <w:sz w:val="20"/>
          <w:lang w:eastAsia="zh-CN"/>
        </w:rPr>
        <w:t>Qiming</w:t>
      </w:r>
      <w:proofErr w:type="spellEnd"/>
      <w:r w:rsidR="00256AF5">
        <w:rPr>
          <w:rFonts w:eastAsiaTheme="minorEastAsia" w:cs="Arial"/>
          <w:sz w:val="20"/>
          <w:lang w:eastAsia="zh-CN"/>
        </w:rPr>
        <w:t xml:space="preserve"> Li</w:t>
      </w:r>
    </w:p>
    <w:p w14:paraId="6069D119" w14:textId="3689FCF1" w:rsidR="00523785" w:rsidRPr="00217888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fr-FR"/>
        </w:rPr>
      </w:pPr>
      <w:r w:rsidRPr="00217888">
        <w:rPr>
          <w:rFonts w:eastAsia="Times New Roman" w:cs="Arial"/>
          <w:b/>
          <w:sz w:val="20"/>
          <w:lang w:val="fr-FR"/>
        </w:rPr>
        <w:t xml:space="preserve">E-mail </w:t>
      </w:r>
      <w:proofErr w:type="spellStart"/>
      <w:r w:rsidRPr="00217888">
        <w:rPr>
          <w:rFonts w:eastAsia="Times New Roman" w:cs="Arial"/>
          <w:b/>
          <w:sz w:val="20"/>
          <w:lang w:val="fr-FR"/>
        </w:rPr>
        <w:t>Address</w:t>
      </w:r>
      <w:proofErr w:type="spellEnd"/>
      <w:r w:rsidRPr="00217888">
        <w:rPr>
          <w:rFonts w:eastAsia="Times New Roman" w:cs="Arial"/>
          <w:b/>
          <w:sz w:val="20"/>
          <w:lang w:val="fr-FR"/>
        </w:rPr>
        <w:t>:</w:t>
      </w:r>
      <w:r w:rsidR="00256AF5" w:rsidRPr="00217888">
        <w:rPr>
          <w:rFonts w:eastAsia="Times New Roman" w:cs="Arial"/>
          <w:b/>
          <w:sz w:val="20"/>
          <w:lang w:val="fr-FR"/>
        </w:rPr>
        <w:tab/>
      </w:r>
      <w:r w:rsidR="00256AF5" w:rsidRPr="00217888">
        <w:rPr>
          <w:rFonts w:eastAsia="Times New Roman" w:cs="Arial"/>
          <w:bCs/>
          <w:sz w:val="20"/>
          <w:lang w:val="fr-FR"/>
        </w:rPr>
        <w:t>li_qiming@apple.com</w:t>
      </w:r>
    </w:p>
    <w:p w14:paraId="29F28BD8" w14:textId="77777777" w:rsidR="00DE3B79" w:rsidRPr="00217888" w:rsidRDefault="00DE3B79" w:rsidP="00DE3B79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8EBB3C9" w14:textId="77777777" w:rsidR="00DE3B79" w:rsidRPr="00060218" w:rsidRDefault="00DE3B79" w:rsidP="00DE3B7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2EEF29E6" w:rsidR="00DE3B79" w:rsidRDefault="0072601D" w:rsidP="00DE3B79">
      <w:pPr>
        <w:rPr>
          <w:lang w:val="en-US" w:eastAsia="zh-CN"/>
        </w:rPr>
      </w:pPr>
      <w:r>
        <w:rPr>
          <w:lang w:val="en-US" w:eastAsia="zh-CN"/>
        </w:rPr>
        <w:t>RAN4 further discussed NCSG design in RAN4#</w:t>
      </w:r>
      <w:r w:rsidR="008B0A90">
        <w:rPr>
          <w:lang w:val="en-US" w:eastAsia="zh-CN"/>
        </w:rPr>
        <w:t>10</w:t>
      </w:r>
      <w:r w:rsidR="00FC561B">
        <w:rPr>
          <w:lang w:val="en-US" w:eastAsia="zh-CN"/>
        </w:rPr>
        <w:t>3</w:t>
      </w:r>
      <w:r>
        <w:rPr>
          <w:lang w:val="en-US" w:eastAsia="zh-CN"/>
        </w:rPr>
        <w:t>-e and reached the following agreement</w:t>
      </w:r>
      <w:r w:rsidR="004D7DA0">
        <w:rPr>
          <w:lang w:val="en-US" w:eastAsia="zh-CN"/>
        </w:rPr>
        <w:t>s which may have RAN2 impact</w:t>
      </w:r>
      <w:r>
        <w:rPr>
          <w:lang w:val="en-US" w:eastAsia="zh-CN"/>
        </w:rPr>
        <w:t>:</w:t>
      </w:r>
      <w:r w:rsidR="00A60834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C7F9FD6" w14:textId="143CED4F" w:rsidR="001E02F5" w:rsidRPr="00895A4C" w:rsidRDefault="002B0883" w:rsidP="00E56558">
            <w:pPr>
              <w:pStyle w:val="BodyText"/>
              <w:numPr>
                <w:ilvl w:val="0"/>
                <w:numId w:val="3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4C9B6EA4" w14:textId="77777777" w:rsidR="00FA2A84" w:rsidRDefault="00DB4485" w:rsidP="00E56558">
            <w:pPr>
              <w:pStyle w:val="BodyText"/>
              <w:numPr>
                <w:ilvl w:val="0"/>
                <w:numId w:val="5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RAN4#102e meeting, RAN4 agreed that NCSG pattern #0, #1, #13 and #14 are mandatory for UE supporting NCSG. In RAN4#103e meeting, RAN4 further discussed mandatory NCSG pattern and reached the following agreement.</w:t>
            </w:r>
          </w:p>
          <w:p w14:paraId="769CC7F1" w14:textId="01DD0BB2" w:rsidR="003419ED" w:rsidRPr="008C6E9B" w:rsidRDefault="00FA2A84" w:rsidP="00E56558">
            <w:pPr>
              <w:pStyle w:val="BodyText"/>
              <w:numPr>
                <w:ilvl w:val="0"/>
                <w:numId w:val="4"/>
              </w:numPr>
              <w:spacing w:beforeLines="50" w:before="120" w:afterLines="50" w:after="120"/>
              <w:rPr>
                <w:lang w:eastAsia="zh-CN"/>
              </w:rPr>
            </w:pPr>
            <w:r w:rsidRPr="00FA2A84">
              <w:rPr>
                <w:bCs/>
                <w:iCs/>
                <w:lang w:eastAsia="zh-CN"/>
              </w:rPr>
              <w:t xml:space="preserve">NCSG pattern </w:t>
            </w:r>
            <w:r w:rsidR="004B71BC" w:rsidRPr="00FA2A84">
              <w:rPr>
                <w:bCs/>
                <w:iCs/>
                <w:lang w:eastAsia="zh-CN"/>
              </w:rPr>
              <w:t xml:space="preserve">#13 and #14 are mandatory for UE supports per-FR MG or UE </w:t>
            </w:r>
            <w:r>
              <w:rPr>
                <w:bCs/>
                <w:iCs/>
                <w:lang w:eastAsia="zh-CN"/>
              </w:rPr>
              <w:t xml:space="preserve">capable of </w:t>
            </w:r>
            <w:r w:rsidR="004B71BC" w:rsidRPr="00FA2A84">
              <w:rPr>
                <w:bCs/>
                <w:iCs/>
                <w:lang w:eastAsia="zh-CN"/>
              </w:rPr>
              <w:t>FR2 standalone mode.</w:t>
            </w:r>
          </w:p>
        </w:tc>
      </w:tr>
    </w:tbl>
    <w:p w14:paraId="60D2F10B" w14:textId="77777777" w:rsidR="003A7F06" w:rsidRPr="003A7F06" w:rsidRDefault="003A7F06" w:rsidP="003A7F06">
      <w:pPr>
        <w:spacing w:beforeLines="100" w:before="240"/>
        <w:rPr>
          <w:szCs w:val="22"/>
          <w:lang w:val="en-US"/>
        </w:rPr>
      </w:pPr>
    </w:p>
    <w:p w14:paraId="27B34402" w14:textId="77777777" w:rsidR="00DE3B79" w:rsidRDefault="00DE3B79" w:rsidP="00DE3B79">
      <w:pPr>
        <w:pStyle w:val="Heading1"/>
      </w:pPr>
      <w:r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79EFF1E3" w:rsidR="00DE3B79" w:rsidRPr="007F024A" w:rsidRDefault="00DE3B79" w:rsidP="007F024A">
      <w:pPr>
        <w:spacing w:after="120"/>
        <w:ind w:left="993" w:hanging="993"/>
        <w:rPr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4CDB" w:rsidRPr="00882B7F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9B52E1">
        <w:rPr>
          <w:szCs w:val="22"/>
        </w:rPr>
        <w:t>.</w:t>
      </w:r>
    </w:p>
    <w:p w14:paraId="712084E6" w14:textId="77777777" w:rsidR="00DE3B79" w:rsidRPr="002322D3" w:rsidRDefault="00DE3B79" w:rsidP="00DE3B7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568F21E" w14:textId="77777777" w:rsidR="00971E20" w:rsidRDefault="00971E20" w:rsidP="00971E20">
      <w:bookmarkStart w:id="16" w:name="OLE_LINK55"/>
      <w:bookmarkStart w:id="17" w:name="OLE_LINK56"/>
      <w:bookmarkStart w:id="18" w:name="OLE_LINK53"/>
      <w:bookmarkStart w:id="19" w:name="OLE_LINK54"/>
      <w:r>
        <w:t>RAN4#104-e, E-meetings</w:t>
      </w:r>
      <w:bookmarkEnd w:id="16"/>
      <w:bookmarkEnd w:id="17"/>
      <w:r>
        <w:t>, TBD</w:t>
      </w:r>
    </w:p>
    <w:p w14:paraId="7F7B6113" w14:textId="73BA46C7" w:rsidR="00DE3B79" w:rsidRPr="00DE3B79" w:rsidRDefault="00971E20" w:rsidP="00DE3B79">
      <w:pPr>
        <w:rPr>
          <w:lang w:eastAsia="zh-CN"/>
        </w:rPr>
      </w:pPr>
      <w:r>
        <w:t>RAN4#104-bis-e, E-meetings, Oct 10</w:t>
      </w:r>
      <w:r w:rsidRPr="00D9714F">
        <w:rPr>
          <w:vertAlign w:val="superscript"/>
        </w:rPr>
        <w:t>th</w:t>
      </w:r>
      <w:r>
        <w:t>-19</w:t>
      </w:r>
      <w:r w:rsidRPr="00D9714F">
        <w:rPr>
          <w:vertAlign w:val="superscript"/>
        </w:rPr>
        <w:t>th</w:t>
      </w:r>
      <w:r>
        <w:t xml:space="preserve"> </w:t>
      </w:r>
      <w:bookmarkEnd w:id="18"/>
      <w:bookmarkEnd w:id="19"/>
    </w:p>
    <w:sectPr w:rsidR="00DE3B79" w:rsidRPr="00DE3B7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A81D3" w14:textId="77777777" w:rsidR="00E56558" w:rsidRDefault="00E56558">
      <w:r>
        <w:separator/>
      </w:r>
    </w:p>
  </w:endnote>
  <w:endnote w:type="continuationSeparator" w:id="0">
    <w:p w14:paraId="6A22238F" w14:textId="77777777" w:rsidR="00E56558" w:rsidRDefault="00E5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2F3FB" w14:textId="77777777" w:rsidR="00E56558" w:rsidRDefault="00E56558">
      <w:r>
        <w:separator/>
      </w:r>
    </w:p>
  </w:footnote>
  <w:footnote w:type="continuationSeparator" w:id="0">
    <w:p w14:paraId="16945207" w14:textId="77777777" w:rsidR="00E56558" w:rsidRDefault="00E56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A2D1F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409E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72FD4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BCD1CB1"/>
    <w:multiLevelType w:val="hybridMultilevel"/>
    <w:tmpl w:val="F64455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077DCF"/>
    <w:multiLevelType w:val="hybridMultilevel"/>
    <w:tmpl w:val="AB1271FE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5FB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37FE9"/>
    <w:rsid w:val="000403AB"/>
    <w:rsid w:val="00040E82"/>
    <w:rsid w:val="0004165F"/>
    <w:rsid w:val="00041BC4"/>
    <w:rsid w:val="00041D8D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4F79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15BF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2C85"/>
    <w:rsid w:val="000E48C6"/>
    <w:rsid w:val="000E4CEF"/>
    <w:rsid w:val="000E55D4"/>
    <w:rsid w:val="000E63B4"/>
    <w:rsid w:val="000E67F4"/>
    <w:rsid w:val="000F0D2C"/>
    <w:rsid w:val="000F0DC1"/>
    <w:rsid w:val="000F0F34"/>
    <w:rsid w:val="000F0FE7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0DDB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1580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2C3C"/>
    <w:rsid w:val="00134493"/>
    <w:rsid w:val="001346AD"/>
    <w:rsid w:val="00134EE4"/>
    <w:rsid w:val="00135844"/>
    <w:rsid w:val="00135ADE"/>
    <w:rsid w:val="00136013"/>
    <w:rsid w:val="00136B22"/>
    <w:rsid w:val="00136B40"/>
    <w:rsid w:val="001371DC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5D40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1EAD"/>
    <w:rsid w:val="001A2BCB"/>
    <w:rsid w:val="001A3425"/>
    <w:rsid w:val="001A39EC"/>
    <w:rsid w:val="001A3E41"/>
    <w:rsid w:val="001A41D7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455"/>
    <w:rsid w:val="001C1C99"/>
    <w:rsid w:val="001C1CF5"/>
    <w:rsid w:val="001C29B4"/>
    <w:rsid w:val="001C29E5"/>
    <w:rsid w:val="001C3AB0"/>
    <w:rsid w:val="001C41B8"/>
    <w:rsid w:val="001C4306"/>
    <w:rsid w:val="001C4F1D"/>
    <w:rsid w:val="001C53A3"/>
    <w:rsid w:val="001C548B"/>
    <w:rsid w:val="001C7720"/>
    <w:rsid w:val="001D018C"/>
    <w:rsid w:val="001D0B2D"/>
    <w:rsid w:val="001D0EF4"/>
    <w:rsid w:val="001D0FF3"/>
    <w:rsid w:val="001D10BD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2F5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56D"/>
    <w:rsid w:val="00214B73"/>
    <w:rsid w:val="00214DB0"/>
    <w:rsid w:val="0021500C"/>
    <w:rsid w:val="00215829"/>
    <w:rsid w:val="0021593B"/>
    <w:rsid w:val="00215A5B"/>
    <w:rsid w:val="00216301"/>
    <w:rsid w:val="00216C00"/>
    <w:rsid w:val="00217888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6CA6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4CF4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7E5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5CDC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2B7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40E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291"/>
    <w:rsid w:val="002F04D1"/>
    <w:rsid w:val="002F04EB"/>
    <w:rsid w:val="002F3231"/>
    <w:rsid w:val="002F36DC"/>
    <w:rsid w:val="002F3DD8"/>
    <w:rsid w:val="002F4597"/>
    <w:rsid w:val="002F4791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1B04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9ED"/>
    <w:rsid w:val="00341D4F"/>
    <w:rsid w:val="003424A4"/>
    <w:rsid w:val="003430AA"/>
    <w:rsid w:val="00343BDC"/>
    <w:rsid w:val="00344B5D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411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9A8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3C3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4E2"/>
    <w:rsid w:val="003A7B6D"/>
    <w:rsid w:val="003A7F06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30EE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07B03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37F1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3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5A9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34D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2DFD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734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3652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1BC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D7DA0"/>
    <w:rsid w:val="004E08CB"/>
    <w:rsid w:val="004E0B03"/>
    <w:rsid w:val="004E1037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0E8A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17E10"/>
    <w:rsid w:val="005202E0"/>
    <w:rsid w:val="005207E3"/>
    <w:rsid w:val="00522200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2BA1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6BC"/>
    <w:rsid w:val="00553860"/>
    <w:rsid w:val="00554C6A"/>
    <w:rsid w:val="00556051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6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0DF3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5E4A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23A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A1C"/>
    <w:rsid w:val="00601D38"/>
    <w:rsid w:val="00601DC2"/>
    <w:rsid w:val="006023C0"/>
    <w:rsid w:val="00604C71"/>
    <w:rsid w:val="00605354"/>
    <w:rsid w:val="00605E1E"/>
    <w:rsid w:val="00606E09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655"/>
    <w:rsid w:val="00615773"/>
    <w:rsid w:val="00615AE3"/>
    <w:rsid w:val="00616029"/>
    <w:rsid w:val="00616220"/>
    <w:rsid w:val="006168AB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4EE3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57604"/>
    <w:rsid w:val="00660849"/>
    <w:rsid w:val="00660CF0"/>
    <w:rsid w:val="00660F50"/>
    <w:rsid w:val="00661076"/>
    <w:rsid w:val="00661EBD"/>
    <w:rsid w:val="00661FDA"/>
    <w:rsid w:val="00664B4F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061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562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32FF"/>
    <w:rsid w:val="00704365"/>
    <w:rsid w:val="007053C2"/>
    <w:rsid w:val="007054BC"/>
    <w:rsid w:val="00705BB1"/>
    <w:rsid w:val="007062F1"/>
    <w:rsid w:val="00706919"/>
    <w:rsid w:val="00707603"/>
    <w:rsid w:val="00707679"/>
    <w:rsid w:val="00707EF6"/>
    <w:rsid w:val="0071014E"/>
    <w:rsid w:val="007103FD"/>
    <w:rsid w:val="00710F58"/>
    <w:rsid w:val="00711B71"/>
    <w:rsid w:val="00712356"/>
    <w:rsid w:val="00712D54"/>
    <w:rsid w:val="007138D7"/>
    <w:rsid w:val="00715396"/>
    <w:rsid w:val="00715836"/>
    <w:rsid w:val="00715D5E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01D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570E"/>
    <w:rsid w:val="00756416"/>
    <w:rsid w:val="007564FE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27FE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B6B9F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F01"/>
    <w:rsid w:val="007D698E"/>
    <w:rsid w:val="007D6CBF"/>
    <w:rsid w:val="007D6CF6"/>
    <w:rsid w:val="007D760A"/>
    <w:rsid w:val="007D78E3"/>
    <w:rsid w:val="007E02A2"/>
    <w:rsid w:val="007E06C0"/>
    <w:rsid w:val="007E0877"/>
    <w:rsid w:val="007E269E"/>
    <w:rsid w:val="007E30BC"/>
    <w:rsid w:val="007E586E"/>
    <w:rsid w:val="007E59A3"/>
    <w:rsid w:val="007E612D"/>
    <w:rsid w:val="007E67AF"/>
    <w:rsid w:val="007E6BAA"/>
    <w:rsid w:val="007F024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067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0CB8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5EBF"/>
    <w:rsid w:val="00866B16"/>
    <w:rsid w:val="00866C45"/>
    <w:rsid w:val="00866D76"/>
    <w:rsid w:val="00867F4C"/>
    <w:rsid w:val="00871DC8"/>
    <w:rsid w:val="00871F50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9DD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A4C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0A90"/>
    <w:rsid w:val="008B1523"/>
    <w:rsid w:val="008B2688"/>
    <w:rsid w:val="008B2B43"/>
    <w:rsid w:val="008B3E6B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6E9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5AC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2F6B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56D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17AD"/>
    <w:rsid w:val="00971E20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5EF4"/>
    <w:rsid w:val="009D61F5"/>
    <w:rsid w:val="009D6E5F"/>
    <w:rsid w:val="009D7E2E"/>
    <w:rsid w:val="009E0D94"/>
    <w:rsid w:val="009E0FF9"/>
    <w:rsid w:val="009E10DB"/>
    <w:rsid w:val="009E2201"/>
    <w:rsid w:val="009E289D"/>
    <w:rsid w:val="009E2DD4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2C18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7F8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582F"/>
    <w:rsid w:val="00A26368"/>
    <w:rsid w:val="00A30211"/>
    <w:rsid w:val="00A31672"/>
    <w:rsid w:val="00A31DFE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DAE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4DA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07D60"/>
    <w:rsid w:val="00B10312"/>
    <w:rsid w:val="00B1084F"/>
    <w:rsid w:val="00B1115F"/>
    <w:rsid w:val="00B1183A"/>
    <w:rsid w:val="00B1194A"/>
    <w:rsid w:val="00B11B6C"/>
    <w:rsid w:val="00B11CD1"/>
    <w:rsid w:val="00B123FE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78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57ED8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A97"/>
    <w:rsid w:val="00B75C40"/>
    <w:rsid w:val="00B75E16"/>
    <w:rsid w:val="00B802AA"/>
    <w:rsid w:val="00B802F6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AD2"/>
    <w:rsid w:val="00BB3E3B"/>
    <w:rsid w:val="00BB3EB7"/>
    <w:rsid w:val="00BB426D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3A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B11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EE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3BE8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26D1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7C"/>
    <w:rsid w:val="00C8786B"/>
    <w:rsid w:val="00C87A9A"/>
    <w:rsid w:val="00C87E29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3D58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63F5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388B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2A85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363"/>
    <w:rsid w:val="00D979DD"/>
    <w:rsid w:val="00D97EC6"/>
    <w:rsid w:val="00DA0F88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485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4F42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37DC"/>
    <w:rsid w:val="00E14A07"/>
    <w:rsid w:val="00E151CF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23A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58"/>
    <w:rsid w:val="00E565CF"/>
    <w:rsid w:val="00E572B1"/>
    <w:rsid w:val="00E579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792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57B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37D9"/>
    <w:rsid w:val="00EF42EF"/>
    <w:rsid w:val="00EF4B55"/>
    <w:rsid w:val="00EF4E9A"/>
    <w:rsid w:val="00EF55DE"/>
    <w:rsid w:val="00EF594E"/>
    <w:rsid w:val="00EF61F9"/>
    <w:rsid w:val="00EF6746"/>
    <w:rsid w:val="00F0079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5FAA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3669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54F"/>
    <w:rsid w:val="00F47B7F"/>
    <w:rsid w:val="00F47BEE"/>
    <w:rsid w:val="00F501DF"/>
    <w:rsid w:val="00F502CF"/>
    <w:rsid w:val="00F5051E"/>
    <w:rsid w:val="00F51989"/>
    <w:rsid w:val="00F52041"/>
    <w:rsid w:val="00F52A5D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31B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049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561"/>
    <w:rsid w:val="00F95EF7"/>
    <w:rsid w:val="00F9668F"/>
    <w:rsid w:val="00F97C08"/>
    <w:rsid w:val="00FA0599"/>
    <w:rsid w:val="00FA0A26"/>
    <w:rsid w:val="00FA0F57"/>
    <w:rsid w:val="00FA1AAA"/>
    <w:rsid w:val="00FA2439"/>
    <w:rsid w:val="00FA2A84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61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E2D52"/>
    <w:rPr>
      <w:lang w:val="en-GB" w:eastAsia="en-US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  <w:rPr>
      <w:lang w:val="en-GB"/>
    </w:rPr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55D4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B802F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17888"/>
  </w:style>
  <w:style w:type="paragraph" w:styleId="BlockText">
    <w:name w:val="Block Text"/>
    <w:basedOn w:val="Normal"/>
    <w:semiHidden/>
    <w:unhideWhenUsed/>
    <w:rsid w:val="002178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21788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217888"/>
    <w:rPr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1788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17888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217888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217888"/>
    <w:rPr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178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217888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1788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17888"/>
    <w:rPr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1788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217888"/>
    <w:rPr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1788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17888"/>
    <w:rPr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1788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217888"/>
    <w:rPr>
      <w:lang w:val="en-GB"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217888"/>
  </w:style>
  <w:style w:type="character" w:customStyle="1" w:styleId="DateChar">
    <w:name w:val="Date Char"/>
    <w:basedOn w:val="DefaultParagraphFont"/>
    <w:link w:val="Date"/>
    <w:semiHidden/>
    <w:rsid w:val="00217888"/>
    <w:rPr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1788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217888"/>
    <w:rPr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217888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217888"/>
    <w:rPr>
      <w:lang w:val="en-GB" w:eastAsia="en-US"/>
    </w:rPr>
  </w:style>
  <w:style w:type="paragraph" w:styleId="EnvelopeAddress">
    <w:name w:val="envelope address"/>
    <w:basedOn w:val="Normal"/>
    <w:semiHidden/>
    <w:unhideWhenUsed/>
    <w:rsid w:val="0021788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21788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21788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17888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1788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1788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21788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21788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21788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21788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21788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21788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21788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88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888"/>
    <w:rPr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21788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1788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1788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1788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17888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217888"/>
    <w:pPr>
      <w:numPr>
        <w:numId w:val="6"/>
      </w:numPr>
      <w:contextualSpacing/>
    </w:pPr>
  </w:style>
  <w:style w:type="paragraph" w:styleId="ListNumber4">
    <w:name w:val="List Number 4"/>
    <w:basedOn w:val="Normal"/>
    <w:semiHidden/>
    <w:unhideWhenUsed/>
    <w:rsid w:val="00217888"/>
    <w:pPr>
      <w:numPr>
        <w:numId w:val="7"/>
      </w:numPr>
      <w:contextualSpacing/>
    </w:pPr>
  </w:style>
  <w:style w:type="paragraph" w:styleId="ListNumber5">
    <w:name w:val="List Number 5"/>
    <w:basedOn w:val="Normal"/>
    <w:semiHidden/>
    <w:unhideWhenUsed/>
    <w:rsid w:val="00217888"/>
    <w:pPr>
      <w:numPr>
        <w:numId w:val="8"/>
      </w:numPr>
      <w:contextualSpacing/>
    </w:pPr>
  </w:style>
  <w:style w:type="paragraph" w:styleId="MacroText">
    <w:name w:val="macro"/>
    <w:link w:val="MacroTextChar"/>
    <w:semiHidden/>
    <w:unhideWhenUsed/>
    <w:rsid w:val="002178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1788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2178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178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17888"/>
    <w:rPr>
      <w:lang w:val="en-GB" w:eastAsia="en-US"/>
    </w:rPr>
  </w:style>
  <w:style w:type="paragraph" w:styleId="NormalIndent">
    <w:name w:val="Normal Indent"/>
    <w:basedOn w:val="Normal"/>
    <w:semiHidden/>
    <w:unhideWhenUsed/>
    <w:rsid w:val="0021788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21788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217888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788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888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217888"/>
  </w:style>
  <w:style w:type="character" w:customStyle="1" w:styleId="SalutationChar">
    <w:name w:val="Salutation Char"/>
    <w:basedOn w:val="DefaultParagraphFont"/>
    <w:link w:val="Salutation"/>
    <w:semiHidden/>
    <w:rsid w:val="00217888"/>
    <w:rPr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1788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217888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1788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78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1788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21788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1788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178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1788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788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 3496</cp:lastModifiedBy>
  <cp:revision>14</cp:revision>
  <cp:lastPrinted>2009-01-30T04:53:00Z</cp:lastPrinted>
  <dcterms:created xsi:type="dcterms:W3CDTF">2022-03-02T03:34:00Z</dcterms:created>
  <dcterms:modified xsi:type="dcterms:W3CDTF">2022-06-30T13:40:00Z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(2)eo7yT0OdYva8HtBK84eynQcyvTLSvamZDRzYsuXvuFDdJCj1/mOrbZkMAJLjSODaVGbVoAJn
Koe4UW0rgDpcdNdUTxCAK3voBA6/wX048wePtOMT7MXRRybXfqKMgR1Chc2D2lV8UgF1FzHr
BiaIem/9e/RfhNzpEoNWZlJZx2N9RI8QXnGz25k6gh6KJruMqmrGv6SWDdWGV9BvaOOtYyT8
lZ/48tGdnDHLFFDm88</vt:lpwstr>
  </property>
  <property fmtid="{D5CDD505-2E9C-101B-9397-08002B2CF9AE}" pid="3" name="_2015_ms_pID_7253431">
    <vt:lpwstr>eG/edFTdUGg4t+Tw5Mf0HbrEtaDxYdp7qyeZ2RTgmoSWT//R2A4bAe
2ZI0sbTETyyeq/gECFaYvdFIRoDqqe0pYAZUpUgH7MyJuiCpXQAlNeH/WXI1jccxc7aMyGCG
lcUxJx7ifi6pUNPhqTq7fO2xYNJI/D+idlvnEr14WWNtCBd/3qq3FO/Se5rVi4f5TX3R59B4
rMGt8ZZ7/ZjpvT6t</vt:lpwstr>
  </property>
</Properties>
</file>