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historyclause"/>
    <w:bookmarkStart w:id="1" w:name="_Toc383764588"/>
    <w:p w14:paraId="3BA49837" w14:textId="3A53894C" w:rsidR="006F1C7C" w:rsidRPr="000E284C" w:rsidRDefault="005B3C2C" w:rsidP="00AC4C4B">
      <w:pPr>
        <w:pStyle w:val="Header"/>
        <w:tabs>
          <w:tab w:val="center" w:pos="4536"/>
          <w:tab w:val="right" w:pos="9356"/>
          <w:tab w:val="right" w:pos="9781"/>
        </w:tabs>
        <w:ind w:right="-58"/>
        <w:rPr>
          <w:rFonts w:cs="Arial"/>
          <w:bCs/>
          <w:sz w:val="28"/>
          <w:szCs w:val="24"/>
          <w:lang w:val="en-US" w:eastAsia="zh-TW"/>
        </w:rPr>
      </w:pPr>
      <w:r w:rsidRPr="006517D0">
        <w:rPr>
          <w:rFonts w:eastAsia="MS Mincho" w:cs="Arial"/>
          <w:bCs/>
          <w:sz w:val="28"/>
          <w:szCs w:val="24"/>
          <w:lang w:val="en-US" w:eastAsia="zh-TW"/>
        </w:rPr>
        <mc:AlternateContent>
          <mc:Choice Requires="wps">
            <w:drawing>
              <wp:anchor distT="0" distB="0" distL="114300" distR="114300" simplePos="0" relativeHeight="251657728" behindDoc="0" locked="1" layoutInCell="0" allowOverlap="1" wp14:anchorId="3B1640B0" wp14:editId="5FBC719C">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1F7A8B"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F1C7C"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8F013C">
        <w:rPr>
          <w:rFonts w:cs="Arial" w:hint="eastAsia"/>
          <w:bCs/>
          <w:sz w:val="28"/>
          <w:szCs w:val="24"/>
          <w:lang w:val="en-US" w:eastAsia="zh-TW"/>
        </w:rPr>
        <w:t>#</w:t>
      </w:r>
      <w:r w:rsidR="00FD034C">
        <w:rPr>
          <w:rFonts w:cs="Arial" w:hint="eastAsia"/>
          <w:bCs/>
          <w:sz w:val="28"/>
          <w:szCs w:val="24"/>
          <w:lang w:val="en-US" w:eastAsia="zh-TW"/>
        </w:rPr>
        <w:t>10</w:t>
      </w:r>
      <w:r w:rsidR="00DB6ED7">
        <w:rPr>
          <w:rFonts w:cs="Arial"/>
          <w:bCs/>
          <w:sz w:val="28"/>
          <w:szCs w:val="24"/>
          <w:lang w:val="en-US" w:eastAsia="zh-TW"/>
        </w:rPr>
        <w:t>9</w:t>
      </w:r>
      <w:r w:rsidR="00A84BB6">
        <w:rPr>
          <w:rFonts w:cs="Arial"/>
          <w:bCs/>
          <w:sz w:val="28"/>
          <w:szCs w:val="24"/>
          <w:lang w:val="en-US" w:eastAsia="zh-TW"/>
        </w:rPr>
        <w:t>-e</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184045" w:rsidRPr="00184045">
        <w:rPr>
          <w:rFonts w:eastAsia="MS Mincho" w:cs="Arial"/>
          <w:bCs/>
          <w:sz w:val="28"/>
          <w:szCs w:val="24"/>
          <w:lang w:val="en-US"/>
        </w:rPr>
        <w:t>R1-220</w:t>
      </w:r>
      <w:r w:rsidR="00DB6ED7">
        <w:rPr>
          <w:rFonts w:eastAsia="MS Mincho" w:cs="Arial"/>
          <w:bCs/>
          <w:sz w:val="28"/>
          <w:szCs w:val="24"/>
          <w:lang w:val="en-US"/>
        </w:rPr>
        <w:t>4708</w:t>
      </w:r>
    </w:p>
    <w:p w14:paraId="34703CB7" w14:textId="19CC1EFC" w:rsidR="006F1C7C" w:rsidRPr="000E284C" w:rsidRDefault="008F013C" w:rsidP="006F1C7C">
      <w:pPr>
        <w:pStyle w:val="Header"/>
        <w:tabs>
          <w:tab w:val="center" w:pos="4536"/>
          <w:tab w:val="right" w:pos="8280"/>
          <w:tab w:val="right" w:pos="9781"/>
        </w:tabs>
        <w:spacing w:after="240"/>
        <w:ind w:right="-58"/>
        <w:rPr>
          <w:rFonts w:cs="Arial"/>
          <w:bCs/>
          <w:sz w:val="28"/>
          <w:szCs w:val="24"/>
          <w:lang w:val="en-US" w:eastAsia="zh-TW"/>
        </w:rPr>
      </w:pPr>
      <w:r>
        <w:rPr>
          <w:rFonts w:cs="Arial"/>
          <w:bCs/>
          <w:sz w:val="28"/>
          <w:szCs w:val="24"/>
          <w:lang w:val="en-US" w:eastAsia="zh-TW"/>
        </w:rPr>
        <w:t>e-Meeting</w:t>
      </w:r>
      <w:r w:rsidR="00191C94">
        <w:rPr>
          <w:rFonts w:eastAsia="MS Mincho" w:cs="Arial"/>
          <w:bCs/>
          <w:sz w:val="28"/>
          <w:szCs w:val="24"/>
          <w:lang w:val="en-US"/>
        </w:rPr>
        <w:t xml:space="preserve">, </w:t>
      </w:r>
      <w:r w:rsidR="00DB6ED7" w:rsidRPr="00DB6ED7">
        <w:rPr>
          <w:rFonts w:eastAsia="MS Mincho" w:cs="Arial"/>
          <w:bCs/>
          <w:sz w:val="28"/>
          <w:szCs w:val="24"/>
          <w:lang w:val="en-US"/>
        </w:rPr>
        <w:t>May 9th – 20th, 2022</w:t>
      </w:r>
    </w:p>
    <w:p w14:paraId="50D5FDF0" w14:textId="507B2498" w:rsidR="006F1C7C" w:rsidRPr="006517D0" w:rsidRDefault="006F1C7C" w:rsidP="006F1C7C">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84BB6">
        <w:rPr>
          <w:rFonts w:cs="Arial"/>
          <w:bCs/>
          <w:sz w:val="28"/>
          <w:szCs w:val="24"/>
          <w:lang w:val="en-US" w:eastAsia="zh-TW"/>
        </w:rPr>
        <w:t>8.1</w:t>
      </w:r>
      <w:r w:rsidR="00FD034C">
        <w:rPr>
          <w:rFonts w:cs="Arial"/>
          <w:bCs/>
          <w:sz w:val="28"/>
          <w:szCs w:val="24"/>
          <w:lang w:val="en-US" w:eastAsia="zh-TW"/>
        </w:rPr>
        <w:t>6</w:t>
      </w:r>
      <w:r w:rsidR="00A84BB6">
        <w:rPr>
          <w:rFonts w:cs="Arial"/>
          <w:bCs/>
          <w:sz w:val="28"/>
          <w:szCs w:val="24"/>
          <w:lang w:val="en-US" w:eastAsia="zh-TW"/>
        </w:rPr>
        <w:t>.</w:t>
      </w:r>
      <w:r w:rsidR="00C529C8">
        <w:rPr>
          <w:rFonts w:cs="Arial"/>
          <w:bCs/>
          <w:sz w:val="28"/>
          <w:szCs w:val="24"/>
          <w:lang w:val="en-US" w:eastAsia="zh-TW"/>
        </w:rPr>
        <w:t>2</w:t>
      </w:r>
    </w:p>
    <w:p w14:paraId="3C7BC8A3" w14:textId="77777777" w:rsidR="006F1C7C" w:rsidRPr="006517D0" w:rsidRDefault="006F1C7C" w:rsidP="006F1C7C">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3CCF6FE" w14:textId="77777777" w:rsidR="006F1C7C" w:rsidRPr="00791352" w:rsidRDefault="006F1C7C" w:rsidP="006F1C7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D161B3" w:rsidRPr="00D161B3">
        <w:rPr>
          <w:rFonts w:cs="Arial"/>
          <w:bCs/>
          <w:sz w:val="28"/>
          <w:szCs w:val="24"/>
          <w:lang w:val="en-US" w:eastAsia="zh-TW"/>
        </w:rPr>
        <w:t>Views on UE features for supporting NR from 52.6 GHz to 71 GHz</w:t>
      </w:r>
    </w:p>
    <w:p w14:paraId="192C700D" w14:textId="77777777"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p>
    <w:p w14:paraId="58D36D46" w14:textId="77777777" w:rsidR="00ED76D1" w:rsidRDefault="0015243D" w:rsidP="00ED76D1">
      <w:pPr>
        <w:pStyle w:val="Heading1"/>
        <w:rPr>
          <w:lang w:eastAsia="zh-TW"/>
        </w:rPr>
      </w:pPr>
      <w:r>
        <w:rPr>
          <w:lang w:eastAsia="zh-TW"/>
        </w:rPr>
        <w:t>Introduction</w:t>
      </w:r>
    </w:p>
    <w:p w14:paraId="42140C5E" w14:textId="77777777" w:rsidR="0073153E" w:rsidRDefault="0015243D" w:rsidP="00AD7ADE">
      <w:pPr>
        <w:rPr>
          <w:lang w:eastAsia="zh-TW"/>
        </w:rPr>
      </w:pPr>
      <w:r>
        <w:rPr>
          <w:lang w:eastAsia="zh-TW"/>
        </w:rPr>
        <w:t>This pap</w:t>
      </w:r>
      <w:r w:rsidR="00AD7ADE">
        <w:rPr>
          <w:lang w:eastAsia="zh-TW"/>
        </w:rPr>
        <w:t>er provides our views on Rel-1</w:t>
      </w:r>
      <w:r w:rsidR="00A84BB6">
        <w:rPr>
          <w:lang w:eastAsia="zh-TW"/>
        </w:rPr>
        <w:t>7</w:t>
      </w:r>
      <w:r w:rsidR="00AD7ADE">
        <w:rPr>
          <w:lang w:eastAsia="zh-TW"/>
        </w:rPr>
        <w:t xml:space="preserve"> </w:t>
      </w:r>
      <w:r>
        <w:rPr>
          <w:lang w:eastAsia="zh-TW"/>
        </w:rPr>
        <w:t>UE featur</w:t>
      </w:r>
      <w:r w:rsidR="00AD7ADE">
        <w:rPr>
          <w:lang w:eastAsia="zh-TW"/>
        </w:rPr>
        <w:t xml:space="preserve">es </w:t>
      </w:r>
      <w:r w:rsidR="00D41129">
        <w:rPr>
          <w:lang w:eastAsia="zh-TW"/>
        </w:rPr>
        <w:t xml:space="preserve">for </w:t>
      </w:r>
      <w:r w:rsidR="00C529C8" w:rsidRPr="002D4D40">
        <w:rPr>
          <w:lang w:val="en-US"/>
        </w:rPr>
        <w:t>supporting NR from 52.6 GHz to 71 GHz</w:t>
      </w:r>
      <w:r>
        <w:rPr>
          <w:lang w:eastAsia="zh-TW"/>
        </w:rPr>
        <w:t>.</w:t>
      </w:r>
      <w:r w:rsidR="00AD7ADE">
        <w:rPr>
          <w:lang w:eastAsia="zh-TW"/>
        </w:rPr>
        <w:t xml:space="preserve"> </w:t>
      </w:r>
      <w:r>
        <w:rPr>
          <w:lang w:eastAsia="zh-TW"/>
        </w:rPr>
        <w:t>Detailed proposals are described in the following sections</w:t>
      </w:r>
      <w:r w:rsidR="00ED3D10">
        <w:rPr>
          <w:lang w:eastAsia="zh-TW"/>
        </w:rPr>
        <w:t xml:space="preserve"> and summarized in feature list table </w:t>
      </w:r>
      <w:r w:rsidR="0038003D">
        <w:rPr>
          <w:lang w:eastAsia="zh-TW"/>
        </w:rPr>
        <w:t>based on our proposals are p</w:t>
      </w:r>
      <w:r w:rsidR="00ED3D10">
        <w:rPr>
          <w:lang w:eastAsia="zh-TW"/>
        </w:rPr>
        <w:t>resented in Section 3.</w:t>
      </w:r>
    </w:p>
    <w:p w14:paraId="162B483E" w14:textId="77777777" w:rsidR="007E3886" w:rsidRDefault="00AD7ADE" w:rsidP="00BC0FCA">
      <w:pPr>
        <w:pStyle w:val="Heading1"/>
      </w:pPr>
      <w:r>
        <w:t xml:space="preserve">Views on UE features for </w:t>
      </w:r>
      <w:r w:rsidR="00BC0FCA" w:rsidRPr="00BC0FCA">
        <w:t>supporting NR from 52.6 GHz to 71 GHz</w:t>
      </w:r>
    </w:p>
    <w:p w14:paraId="74704197" w14:textId="53E865C9" w:rsidR="003B2FF8" w:rsidRDefault="003B2FF8" w:rsidP="00304CE1">
      <w:pPr>
        <w:rPr>
          <w:sz w:val="24"/>
          <w:szCs w:val="24"/>
          <w:u w:val="single"/>
        </w:rPr>
      </w:pPr>
    </w:p>
    <w:p w14:paraId="2A1E8240" w14:textId="77777777" w:rsidR="008B51B4" w:rsidRDefault="008B51B4" w:rsidP="00304CE1"/>
    <w:p w14:paraId="6F77AADD" w14:textId="77777777" w:rsidR="00A67BCB" w:rsidRPr="00A67BCB" w:rsidRDefault="00A67BCB" w:rsidP="00304CE1"/>
    <w:p w14:paraId="5CE2C36A" w14:textId="77777777" w:rsidR="00CC0440" w:rsidRPr="00CC0440" w:rsidRDefault="00CC0440" w:rsidP="00B97862">
      <w:pPr>
        <w:pStyle w:val="ListParagraph"/>
        <w:keepNext/>
        <w:keepLines/>
        <w:numPr>
          <w:ilvl w:val="0"/>
          <w:numId w:val="9"/>
        </w:numPr>
        <w:spacing w:before="180"/>
        <w:outlineLvl w:val="1"/>
        <w:rPr>
          <w:rFonts w:ascii="Arial" w:hAnsi="Arial"/>
          <w:vanish/>
          <w:sz w:val="28"/>
        </w:rPr>
      </w:pPr>
      <w:bookmarkStart w:id="2" w:name="_Ref36545193"/>
      <w:bookmarkEnd w:id="0"/>
      <w:bookmarkEnd w:id="1"/>
    </w:p>
    <w:p w14:paraId="026F9F57" w14:textId="77777777" w:rsidR="00CC0440" w:rsidRPr="00CC0440" w:rsidRDefault="00CC0440" w:rsidP="00B97862">
      <w:pPr>
        <w:pStyle w:val="ListParagraph"/>
        <w:keepNext/>
        <w:keepLines/>
        <w:numPr>
          <w:ilvl w:val="0"/>
          <w:numId w:val="9"/>
        </w:numPr>
        <w:spacing w:before="180"/>
        <w:outlineLvl w:val="1"/>
        <w:rPr>
          <w:rFonts w:ascii="Arial" w:hAnsi="Arial"/>
          <w:vanish/>
          <w:sz w:val="28"/>
        </w:rPr>
      </w:pPr>
    </w:p>
    <w:p w14:paraId="0F407A51" w14:textId="77777777" w:rsidR="00CC0440" w:rsidRPr="00CC0440" w:rsidRDefault="00CC0440" w:rsidP="00B97862">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bookmarkEnd w:id="2"/>
      <w:r w:rsidR="001E5670">
        <w:rPr>
          <w:rFonts w:ascii="Arial" w:hAnsi="Arial"/>
          <w:sz w:val="28"/>
        </w:rPr>
        <w:t>initial access aspects</w:t>
      </w:r>
    </w:p>
    <w:p w14:paraId="37A12143" w14:textId="1EA99B62" w:rsidR="004954DD" w:rsidRDefault="004954DD" w:rsidP="004954DD">
      <w:pPr>
        <w:rPr>
          <w:sz w:val="24"/>
          <w:szCs w:val="24"/>
          <w:u w:val="single"/>
        </w:rPr>
      </w:pPr>
      <w:r w:rsidRPr="00304CE1">
        <w:rPr>
          <w:sz w:val="24"/>
          <w:szCs w:val="24"/>
          <w:u w:val="single"/>
        </w:rPr>
        <w:t>FG 24-1</w:t>
      </w:r>
      <w:r>
        <w:rPr>
          <w:sz w:val="24"/>
          <w:szCs w:val="24"/>
          <w:u w:val="single"/>
        </w:rPr>
        <w:t>b Wideband PRACH</w:t>
      </w:r>
    </w:p>
    <w:p w14:paraId="3B85DBC9" w14:textId="6BBABDC4" w:rsidR="004954DD" w:rsidRDefault="004954DD" w:rsidP="004954DD">
      <w:r>
        <w:t>Whether the FG 24-1b should be included as basic FR2-2 UL FG</w:t>
      </w:r>
      <w:r w:rsidR="005C10DA">
        <w:t>s</w:t>
      </w:r>
      <w:r>
        <w:t xml:space="preserve"> was discussed in RAN1 #107-e meeting. Some company mentioned that PRACH is a fundamental channel in initial access and supporting such feature as basic functionality is necessary. However, the motivation of introducing such FG is to comply with regulation, which varies based on different regions. Therefore, we prefer to allow UE to have the option on whether to support the FG based on different regulations.</w:t>
      </w:r>
    </w:p>
    <w:p w14:paraId="45BE14AF" w14:textId="34B7A9AC" w:rsidR="004954DD" w:rsidRDefault="00E82B1A" w:rsidP="00184045">
      <w:pPr>
        <w:pStyle w:val="Caption"/>
      </w:pPr>
      <w:bookmarkStart w:id="3" w:name="_Ref92731037"/>
      <w:r>
        <w:t xml:space="preserve">Proposal </w:t>
      </w:r>
      <w:r w:rsidR="00723F2B">
        <w:fldChar w:fldCharType="begin"/>
      </w:r>
      <w:r w:rsidR="00723F2B">
        <w:instrText xml:space="preserve"> SEQ Proposal \* ARABIC </w:instrText>
      </w:r>
      <w:r w:rsidR="00723F2B">
        <w:fldChar w:fldCharType="separate"/>
      </w:r>
      <w:r w:rsidR="00B514E5">
        <w:rPr>
          <w:noProof/>
        </w:rPr>
        <w:t>1</w:t>
      </w:r>
      <w:r w:rsidR="00723F2B">
        <w:fldChar w:fldCharType="end"/>
      </w:r>
      <w:r>
        <w:t>:</w:t>
      </w:r>
      <w:r w:rsidRPr="00E82B1A">
        <w:t xml:space="preserve"> </w:t>
      </w:r>
      <w:r>
        <w:t>M</w:t>
      </w:r>
      <w:r w:rsidRPr="00A67BCB">
        <w:t>odify FG 24-1</w:t>
      </w:r>
      <w:r>
        <w:t xml:space="preserve">b </w:t>
      </w:r>
      <w:r w:rsidRPr="00A67BCB">
        <w:t>as follows</w:t>
      </w:r>
      <w:bookmarkEnd w:id="3"/>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4954DD" w:rsidRPr="00CD300F" w14:paraId="6E37CA75" w14:textId="77777777" w:rsidTr="00723F2B">
        <w:trPr>
          <w:trHeight w:val="638"/>
        </w:trPr>
        <w:tc>
          <w:tcPr>
            <w:tcW w:w="1130" w:type="dxa"/>
            <w:tcBorders>
              <w:top w:val="single" w:sz="4" w:space="0" w:color="auto"/>
              <w:left w:val="single" w:sz="4" w:space="0" w:color="auto"/>
              <w:bottom w:val="single" w:sz="4" w:space="0" w:color="auto"/>
              <w:right w:val="single" w:sz="4" w:space="0" w:color="auto"/>
            </w:tcBorders>
            <w:hideMark/>
          </w:tcPr>
          <w:p w14:paraId="282C6367" w14:textId="77777777" w:rsidR="004954DD" w:rsidRPr="00CD300F" w:rsidRDefault="004954DD" w:rsidP="00723F2B">
            <w:pPr>
              <w:pStyle w:val="TAH"/>
              <w:rPr>
                <w:rFonts w:cs="Arial"/>
                <w:sz w:val="20"/>
              </w:rPr>
            </w:pPr>
            <w:bookmarkStart w:id="4" w:name="_Hlk95479432"/>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49EE3A7D" w14:textId="77777777" w:rsidR="004954DD" w:rsidRPr="00CD300F" w:rsidRDefault="004954DD" w:rsidP="00723F2B">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53469F9B" w14:textId="77777777" w:rsidR="004954DD" w:rsidRPr="00CD300F" w:rsidRDefault="004954DD" w:rsidP="00723F2B">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5765E11D" w14:textId="77777777" w:rsidR="004954DD" w:rsidRPr="00CD300F" w:rsidRDefault="004954DD" w:rsidP="00723F2B">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7A79ED46" w14:textId="77777777" w:rsidR="004954DD" w:rsidRPr="00CD300F" w:rsidRDefault="004954DD" w:rsidP="00723F2B">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32908B2B" w14:textId="77777777" w:rsidR="004954DD" w:rsidRPr="00CD300F" w:rsidRDefault="004954DD" w:rsidP="00723F2B">
            <w:pPr>
              <w:pStyle w:val="TAH"/>
              <w:rPr>
                <w:rFonts w:cs="Arial"/>
                <w:sz w:val="20"/>
              </w:rPr>
            </w:pPr>
            <w:r w:rsidRPr="00CD300F">
              <w:rPr>
                <w:rFonts w:cs="Arial"/>
                <w:sz w:val="20"/>
              </w:rPr>
              <w:t>Mandatory/Optional</w:t>
            </w:r>
          </w:p>
        </w:tc>
      </w:tr>
      <w:tr w:rsidR="004954DD" w:rsidRPr="00AD683C" w14:paraId="444E3CB5" w14:textId="77777777" w:rsidTr="00AD68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5EE289" w14:textId="77777777" w:rsidR="004954DD" w:rsidRPr="00AD683C" w:rsidRDefault="004954DD" w:rsidP="00723F2B">
            <w:pPr>
              <w:pStyle w:val="TAL"/>
              <w:rPr>
                <w:rFonts w:cs="Arial"/>
                <w:strike/>
                <w:szCs w:val="18"/>
              </w:rPr>
            </w:pPr>
            <w:r w:rsidRPr="00AD683C">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25A1AB" w14:textId="77777777" w:rsidR="004954DD" w:rsidRPr="00AD683C" w:rsidRDefault="004954DD" w:rsidP="00723F2B">
            <w:pPr>
              <w:pStyle w:val="TAL"/>
              <w:rPr>
                <w:rFonts w:cs="Arial"/>
                <w:strike/>
                <w:szCs w:val="18"/>
              </w:rPr>
            </w:pPr>
            <w:r w:rsidRPr="00AD683C">
              <w:rPr>
                <w:rFonts w:cs="Arial"/>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B81FB8" w14:textId="602FB23B" w:rsidR="004954DD" w:rsidRPr="00AD683C" w:rsidRDefault="00966FA5" w:rsidP="00723F2B">
            <w:pPr>
              <w:pStyle w:val="TAL"/>
              <w:rPr>
                <w:rFonts w:eastAsia="SimSun" w:cs="Arial"/>
                <w:strike/>
                <w:color w:val="000000" w:themeColor="text1"/>
                <w:szCs w:val="18"/>
                <w:lang w:eastAsia="zh-CN"/>
              </w:rPr>
            </w:pPr>
            <w:r w:rsidRPr="00AD683C">
              <w:rPr>
                <w:rFonts w:cs="Arial"/>
                <w:color w:val="000000" w:themeColor="text1"/>
                <w:szCs w:val="18"/>
                <w:lang w:eastAsia="zh-CN"/>
              </w:rPr>
              <w:t xml:space="preserve">Wideband PRACH for 120 kHz in </w:t>
            </w:r>
            <w:r w:rsidRPr="00AD683C">
              <w:rPr>
                <w:rFonts w:eastAsia="SimSun" w:cs="Arial"/>
                <w:color w:val="000000" w:themeColor="text1"/>
                <w:szCs w:val="18"/>
                <w:lang w:eastAsia="zh-CN"/>
              </w:rPr>
              <w:t>FR2-2</w:t>
            </w:r>
            <w:r w:rsidRPr="00AD683C">
              <w:rPr>
                <w:rFonts w:cs="Arial"/>
                <w:strike/>
                <w:color w:val="000000" w:themeColor="text1"/>
                <w:szCs w:val="18"/>
              </w:rPr>
              <w:t xml:space="preserve"> </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07661D6D" w14:textId="77777777" w:rsidR="00966FA5" w:rsidRDefault="00966FA5" w:rsidP="00966FA5">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66C6F67D" w14:textId="77777777" w:rsidR="004954DD" w:rsidRPr="00AD683C" w:rsidRDefault="004954DD" w:rsidP="00723F2B">
            <w:pPr>
              <w:autoSpaceDE w:val="0"/>
              <w:autoSpaceDN w:val="0"/>
              <w:adjustRightInd w:val="0"/>
              <w:snapToGrid w:val="0"/>
              <w:contextualSpacing/>
              <w:rPr>
                <w:rFonts w:cs="Arial"/>
                <w:strike/>
                <w:color w:val="FF0000"/>
                <w:sz w:val="18"/>
                <w:szCs w:val="18"/>
              </w:rPr>
            </w:pPr>
            <w:r w:rsidRPr="00AD683C">
              <w:rPr>
                <w:rFonts w:cs="Arial"/>
                <w:color w:val="FF0000"/>
                <w:sz w:val="18"/>
                <w:szCs w:val="18"/>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EAF678" w14:textId="77777777" w:rsidR="004954DD" w:rsidRPr="00AD683C" w:rsidRDefault="004954DD" w:rsidP="00723F2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689F833" w14:textId="77777777" w:rsidR="00966FA5" w:rsidRDefault="00966FA5" w:rsidP="00966FA5">
            <w:pPr>
              <w:pStyle w:val="TAL"/>
              <w:rPr>
                <w:rFonts w:cs="Arial"/>
                <w:color w:val="000000"/>
                <w:szCs w:val="18"/>
              </w:rPr>
            </w:pPr>
            <w:r>
              <w:rPr>
                <w:rFonts w:cs="Arial"/>
                <w:color w:val="000000"/>
                <w:szCs w:val="18"/>
              </w:rPr>
              <w:t xml:space="preserve">Optional </w:t>
            </w:r>
            <w:r w:rsidRPr="00AD683C">
              <w:rPr>
                <w:rFonts w:cs="Arial"/>
                <w:strike/>
                <w:color w:val="000000" w:themeColor="text1"/>
                <w:szCs w:val="18"/>
              </w:rPr>
              <w:t>[</w:t>
            </w:r>
            <w:r w:rsidRPr="00AD683C">
              <w:rPr>
                <w:rFonts w:cs="Arial"/>
                <w:color w:val="000000" w:themeColor="text1"/>
                <w:szCs w:val="18"/>
              </w:rPr>
              <w:t>with</w:t>
            </w:r>
            <w:r w:rsidRPr="00AD683C">
              <w:rPr>
                <w:rFonts w:cs="Arial"/>
                <w:strike/>
                <w:color w:val="000000" w:themeColor="text1"/>
                <w:szCs w:val="18"/>
              </w:rPr>
              <w:t>/</w:t>
            </w:r>
            <w:proofErr w:type="gramStart"/>
            <w:r w:rsidRPr="00AD683C">
              <w:rPr>
                <w:rFonts w:cs="Arial"/>
                <w:strike/>
                <w:color w:val="000000" w:themeColor="text1"/>
                <w:szCs w:val="18"/>
              </w:rPr>
              <w:t>without]</w:t>
            </w:r>
            <w:r>
              <w:rPr>
                <w:rFonts w:cs="Arial"/>
                <w:color w:val="000000"/>
                <w:szCs w:val="18"/>
              </w:rPr>
              <w:t>capability</w:t>
            </w:r>
            <w:proofErr w:type="gramEnd"/>
            <w:r>
              <w:rPr>
                <w:rFonts w:cs="Arial"/>
                <w:color w:val="000000"/>
                <w:szCs w:val="18"/>
              </w:rPr>
              <w:t xml:space="preserve"> signalling</w:t>
            </w:r>
          </w:p>
          <w:p w14:paraId="66038581" w14:textId="77777777" w:rsidR="00966FA5" w:rsidRDefault="00966FA5" w:rsidP="00966FA5">
            <w:pPr>
              <w:pStyle w:val="TAL"/>
              <w:rPr>
                <w:rFonts w:cs="Arial"/>
                <w:color w:val="000000"/>
                <w:szCs w:val="18"/>
              </w:rPr>
            </w:pPr>
          </w:p>
          <w:p w14:paraId="2EE7F148" w14:textId="020154C1" w:rsidR="00966FA5" w:rsidRDefault="00D11C9C" w:rsidP="00966FA5">
            <w:pPr>
              <w:pStyle w:val="TAL"/>
              <w:rPr>
                <w:rFonts w:cs="Arial"/>
                <w:color w:val="000000" w:themeColor="text1"/>
                <w:szCs w:val="18"/>
              </w:rPr>
            </w:pPr>
            <w:r w:rsidRPr="00D11C9C">
              <w:rPr>
                <w:rFonts w:cs="Arial"/>
                <w:color w:val="000000" w:themeColor="text1"/>
                <w:szCs w:val="18"/>
              </w:rPr>
              <w:t>This FG is only applicable when PSD limitation applies within FR2-2 based on the regional regulations</w:t>
            </w:r>
          </w:p>
          <w:p w14:paraId="081D295D" w14:textId="77777777" w:rsidR="00D11C9C" w:rsidRDefault="00D11C9C" w:rsidP="00966FA5">
            <w:pPr>
              <w:pStyle w:val="TAL"/>
              <w:rPr>
                <w:rFonts w:cs="Arial"/>
                <w:color w:val="000000"/>
                <w:szCs w:val="18"/>
              </w:rPr>
            </w:pPr>
          </w:p>
          <w:p w14:paraId="51625470" w14:textId="21B7463A" w:rsidR="004954DD" w:rsidRPr="00AD683C" w:rsidRDefault="00966FA5" w:rsidP="00723F2B">
            <w:pPr>
              <w:pStyle w:val="TAL"/>
              <w:rPr>
                <w:rFonts w:cs="Arial"/>
                <w:strike/>
                <w:szCs w:val="18"/>
              </w:rPr>
            </w:pPr>
            <w:r w:rsidRPr="00AD683C">
              <w:rPr>
                <w:rFonts w:cs="Arial"/>
                <w:strike/>
                <w:color w:val="FF0000"/>
                <w:szCs w:val="18"/>
                <w:highlight w:val="yellow"/>
              </w:rPr>
              <w:t>[A UE that supports 24-2 must indicate this FG is supported]</w:t>
            </w:r>
          </w:p>
        </w:tc>
      </w:tr>
      <w:bookmarkEnd w:id="4"/>
    </w:tbl>
    <w:p w14:paraId="0158B952" w14:textId="77777777" w:rsidR="00723F2B" w:rsidRPr="00A30ED2" w:rsidRDefault="00723F2B" w:rsidP="00A30ED2">
      <w:pPr>
        <w:rPr>
          <w:sz w:val="24"/>
          <w:szCs w:val="24"/>
          <w:u w:val="single"/>
        </w:rPr>
      </w:pPr>
    </w:p>
    <w:p w14:paraId="43CA2707" w14:textId="77777777" w:rsidR="00AA1288" w:rsidRDefault="00AA1288" w:rsidP="0015243D">
      <w:pPr>
        <w:rPr>
          <w:b/>
        </w:rPr>
      </w:pPr>
    </w:p>
    <w:p w14:paraId="3D47FFC7" w14:textId="77777777" w:rsidR="00AA1288" w:rsidRDefault="00AA1288" w:rsidP="00B97862">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r w:rsidR="001E5670">
        <w:rPr>
          <w:rFonts w:ascii="Arial" w:hAnsi="Arial"/>
          <w:sz w:val="28"/>
        </w:rPr>
        <w:t>PDCCH monitoring enhancements</w:t>
      </w:r>
    </w:p>
    <w:p w14:paraId="421B5F32" w14:textId="77777777" w:rsidR="00F864AE" w:rsidRDefault="00F864AE" w:rsidP="00AA1288"/>
    <w:p w14:paraId="2F1FDFE0" w14:textId="77777777" w:rsidR="00AA1288" w:rsidRDefault="00AA1288" w:rsidP="00B97862">
      <w:pPr>
        <w:keepNext/>
        <w:keepLines/>
        <w:numPr>
          <w:ilvl w:val="1"/>
          <w:numId w:val="9"/>
        </w:numPr>
        <w:spacing w:before="180"/>
        <w:outlineLvl w:val="1"/>
        <w:rPr>
          <w:rFonts w:ascii="Arial" w:hAnsi="Arial"/>
          <w:sz w:val="28"/>
        </w:rPr>
      </w:pPr>
      <w:r w:rsidRPr="00CC0440">
        <w:rPr>
          <w:rFonts w:ascii="Arial" w:hAnsi="Arial"/>
          <w:sz w:val="28"/>
        </w:rPr>
        <w:lastRenderedPageBreak/>
        <w:t xml:space="preserve">Views on UE features for </w:t>
      </w:r>
      <w:r w:rsidR="001E5670">
        <w:rPr>
          <w:rFonts w:ascii="Arial" w:hAnsi="Arial"/>
          <w:sz w:val="28"/>
        </w:rPr>
        <w:t>Enhancements for PUCCH formats 0/1/4</w:t>
      </w:r>
    </w:p>
    <w:p w14:paraId="74DC5EA0" w14:textId="77777777" w:rsidR="00AA1288" w:rsidRDefault="00AA1288" w:rsidP="00AA1288"/>
    <w:p w14:paraId="4527208D" w14:textId="77777777" w:rsidR="007B2A5C" w:rsidRPr="00A30ED2" w:rsidRDefault="007B2A5C" w:rsidP="007B2A5C">
      <w:pPr>
        <w:rPr>
          <w:sz w:val="24"/>
          <w:szCs w:val="24"/>
          <w:u w:val="single"/>
        </w:rPr>
      </w:pPr>
      <w:r w:rsidRPr="00A30ED2">
        <w:rPr>
          <w:sz w:val="24"/>
          <w:szCs w:val="24"/>
          <w:u w:val="single"/>
        </w:rPr>
        <w:t>FG</w:t>
      </w:r>
      <w:r w:rsidR="005C10DA">
        <w:rPr>
          <w:sz w:val="24"/>
          <w:szCs w:val="24"/>
          <w:u w:val="single"/>
        </w:rPr>
        <w:t>s</w:t>
      </w:r>
      <w:r w:rsidRPr="00A30ED2">
        <w:rPr>
          <w:sz w:val="24"/>
          <w:szCs w:val="24"/>
          <w:u w:val="single"/>
        </w:rPr>
        <w:t xml:space="preserve"> </w:t>
      </w:r>
      <w:r w:rsidR="002D1771">
        <w:rPr>
          <w:sz w:val="24"/>
          <w:szCs w:val="24"/>
          <w:u w:val="single"/>
        </w:rPr>
        <w:t>for</w:t>
      </w:r>
      <w:r w:rsidRPr="002604D4">
        <w:rPr>
          <w:sz w:val="24"/>
          <w:szCs w:val="24"/>
          <w:u w:val="single"/>
        </w:rPr>
        <w:t xml:space="preserve"> </w:t>
      </w:r>
      <w:r w:rsidRPr="007B2A5C">
        <w:rPr>
          <w:sz w:val="24"/>
          <w:szCs w:val="24"/>
          <w:u w:val="single"/>
        </w:rPr>
        <w:t>multi-RB PUCCH format 0/1/4</w:t>
      </w:r>
    </w:p>
    <w:p w14:paraId="0918A7F4" w14:textId="77777777" w:rsidR="005C10DA" w:rsidRDefault="005C10DA" w:rsidP="00AA1288">
      <w:proofErr w:type="gramStart"/>
      <w:r>
        <w:t>Similar to</w:t>
      </w:r>
      <w:proofErr w:type="gramEnd"/>
      <w:r>
        <w:t xml:space="preserve"> our comments on wideband PRACH, the multi-RB PUCCH FGs should be considered as optional FGs due to the different regulation requirements in different areas. </w:t>
      </w:r>
    </w:p>
    <w:p w14:paraId="11EFF03E" w14:textId="16B6E16B" w:rsidR="000A222D" w:rsidRDefault="000A222D" w:rsidP="000A222D">
      <w:pPr>
        <w:pStyle w:val="Caption"/>
      </w:pPr>
      <w:bookmarkStart w:id="5" w:name="_Ref83982012"/>
      <w:r>
        <w:t xml:space="preserve">Proposal </w:t>
      </w:r>
      <w:r>
        <w:fldChar w:fldCharType="begin"/>
      </w:r>
      <w:r>
        <w:instrText xml:space="preserve"> SEQ Proposal \* ARABIC </w:instrText>
      </w:r>
      <w:r>
        <w:fldChar w:fldCharType="separate"/>
      </w:r>
      <w:r w:rsidR="00B514E5">
        <w:rPr>
          <w:noProof/>
        </w:rPr>
        <w:t>2</w:t>
      </w:r>
      <w:r>
        <w:fldChar w:fldCharType="end"/>
      </w:r>
      <w:r w:rsidRPr="00285105">
        <w:rPr>
          <w:b w:val="0"/>
        </w:rPr>
        <w:t xml:space="preserve">: </w:t>
      </w:r>
      <w:r w:rsidR="005C10DA">
        <w:t>Update FG 24-1c</w:t>
      </w:r>
      <w:r>
        <w:t xml:space="preserve"> as follows:</w:t>
      </w:r>
      <w:bookmarkEnd w:id="5"/>
    </w:p>
    <w:p w14:paraId="3CE041A2" w14:textId="77777777" w:rsidR="000A222D" w:rsidRPr="00A67BCB" w:rsidRDefault="000A222D" w:rsidP="000A222D">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0A222D" w:rsidRPr="00CD300F" w14:paraId="4D151B82" w14:textId="77777777"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14:paraId="0242A5CB" w14:textId="77777777" w:rsidR="000A222D" w:rsidRPr="00CD300F" w:rsidRDefault="000A222D" w:rsidP="00B20F7C">
            <w:pPr>
              <w:pStyle w:val="TAH"/>
              <w:rPr>
                <w:rFonts w:cs="Arial"/>
                <w:sz w:val="20"/>
              </w:rPr>
            </w:pPr>
            <w:bookmarkStart w:id="6" w:name="_Hlk95479680"/>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51DF0A3A" w14:textId="77777777" w:rsidR="000A222D" w:rsidRPr="00CD300F" w:rsidRDefault="000A222D"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749836B9" w14:textId="77777777" w:rsidR="000A222D" w:rsidRPr="00CD300F" w:rsidRDefault="000A222D"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0E785E62" w14:textId="77777777" w:rsidR="000A222D" w:rsidRPr="00CD300F" w:rsidRDefault="000A222D"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3AC97CCA" w14:textId="77777777" w:rsidR="000A222D" w:rsidRPr="00CD300F" w:rsidRDefault="000A222D"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5EC52B25" w14:textId="77777777" w:rsidR="000A222D" w:rsidRPr="00CD300F" w:rsidRDefault="000A222D" w:rsidP="00B20F7C">
            <w:pPr>
              <w:pStyle w:val="TAH"/>
              <w:rPr>
                <w:rFonts w:cs="Arial"/>
                <w:sz w:val="20"/>
              </w:rPr>
            </w:pPr>
            <w:r w:rsidRPr="00CD300F">
              <w:rPr>
                <w:rFonts w:cs="Arial"/>
                <w:sz w:val="20"/>
              </w:rPr>
              <w:t>Mandatory/Optional</w:t>
            </w:r>
          </w:p>
        </w:tc>
      </w:tr>
      <w:tr w:rsidR="005C10DA" w:rsidRPr="00CD300F" w14:paraId="05372BD9" w14:textId="77777777" w:rsidTr="00B20F7C">
        <w:trPr>
          <w:trHeight w:val="20"/>
        </w:trPr>
        <w:tc>
          <w:tcPr>
            <w:tcW w:w="1130" w:type="dxa"/>
            <w:tcBorders>
              <w:top w:val="single" w:sz="4" w:space="0" w:color="auto"/>
              <w:left w:val="single" w:sz="4" w:space="0" w:color="auto"/>
              <w:bottom w:val="single" w:sz="4" w:space="0" w:color="auto"/>
              <w:right w:val="single" w:sz="4" w:space="0" w:color="auto"/>
            </w:tcBorders>
          </w:tcPr>
          <w:p w14:paraId="3DCD27BD" w14:textId="77777777" w:rsidR="005C10DA" w:rsidRPr="00AD3539" w:rsidRDefault="005C10DA" w:rsidP="005C10DA">
            <w:pPr>
              <w:pStyle w:val="TAL"/>
              <w:rPr>
                <w:rFonts w:ascii="Calibri Light" w:hAnsi="Calibri Light" w:cs="Calibri Light"/>
                <w:color w:val="000000" w:themeColor="text1"/>
                <w:szCs w:val="18"/>
                <w:lang w:eastAsia="ja-JP"/>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027A4B84" w14:textId="77777777" w:rsidR="005C10DA" w:rsidRPr="00AD3539" w:rsidRDefault="005C10DA" w:rsidP="005C10DA">
            <w:pPr>
              <w:pStyle w:val="TAL"/>
              <w:rPr>
                <w:rFonts w:ascii="Calibri Light" w:hAnsi="Calibri Light" w:cs="Calibri Light"/>
                <w:color w:val="000000" w:themeColor="text1"/>
                <w:szCs w:val="18"/>
                <w:lang w:eastAsia="ja-JP"/>
              </w:rPr>
            </w:pPr>
            <w:r w:rsidRPr="00AD3539">
              <w:rPr>
                <w:rFonts w:cs="Arial"/>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tcPr>
          <w:p w14:paraId="28AFAFDE" w14:textId="77777777" w:rsidR="005C10DA" w:rsidRPr="00AD683C" w:rsidRDefault="005C10DA" w:rsidP="005C10DA">
            <w:pPr>
              <w:pStyle w:val="TAL"/>
              <w:rPr>
                <w:rFonts w:cs="Arial"/>
                <w:color w:val="000000" w:themeColor="text1"/>
                <w:szCs w:val="18"/>
                <w:lang w:eastAsia="zh-CN"/>
              </w:rPr>
            </w:pPr>
            <w:r w:rsidRPr="00CC7938">
              <w:rPr>
                <w:rFonts w:cs="Arial"/>
                <w:color w:val="000000" w:themeColor="text1"/>
                <w:szCs w:val="18"/>
                <w:lang w:eastAsia="zh-CN"/>
              </w:rPr>
              <w:t>Multi-RB support</w:t>
            </w:r>
          </w:p>
          <w:p w14:paraId="76FA91DE" w14:textId="14A5C59B" w:rsidR="005C10DA" w:rsidRPr="00CC7938" w:rsidRDefault="005C10DA" w:rsidP="005C10DA">
            <w:pPr>
              <w:pStyle w:val="TAL"/>
              <w:rPr>
                <w:rFonts w:ascii="Calibri Light" w:eastAsia="SimSun" w:hAnsi="Calibri Light" w:cs="Calibri Light"/>
                <w:color w:val="000000" w:themeColor="text1"/>
                <w:szCs w:val="18"/>
                <w:lang w:eastAsia="zh-CN"/>
              </w:rPr>
            </w:pPr>
            <w:r w:rsidRPr="00AD683C">
              <w:rPr>
                <w:rFonts w:cs="Arial"/>
                <w:color w:val="000000" w:themeColor="text1"/>
                <w:szCs w:val="18"/>
                <w:lang w:eastAsia="zh-CN"/>
              </w:rPr>
              <w:t xml:space="preserve">PUCCH format 0/1/4 for 120 kHz </w:t>
            </w:r>
            <w:r w:rsidR="009D7AD5" w:rsidRPr="00AD683C">
              <w:rPr>
                <w:rFonts w:cs="Arial"/>
                <w:color w:val="000000" w:themeColor="text1"/>
                <w:szCs w:val="18"/>
                <w:lang w:eastAsia="zh-CN"/>
              </w:rPr>
              <w:t>in FR2-2</w:t>
            </w:r>
          </w:p>
        </w:tc>
        <w:tc>
          <w:tcPr>
            <w:tcW w:w="3549" w:type="dxa"/>
            <w:tcBorders>
              <w:top w:val="single" w:sz="4" w:space="0" w:color="auto"/>
              <w:left w:val="single" w:sz="4" w:space="0" w:color="auto"/>
              <w:bottom w:val="single" w:sz="4" w:space="0" w:color="auto"/>
              <w:right w:val="single" w:sz="4" w:space="0" w:color="auto"/>
            </w:tcBorders>
          </w:tcPr>
          <w:p w14:paraId="05BAE7AA" w14:textId="77777777" w:rsidR="005C10DA" w:rsidRPr="00AD3539" w:rsidRDefault="005C10DA" w:rsidP="005C10DA">
            <w:pPr>
              <w:pStyle w:val="TAL"/>
              <w:tabs>
                <w:tab w:val="left" w:pos="360"/>
              </w:tabs>
              <w:spacing w:line="256" w:lineRule="auto"/>
              <w:rPr>
                <w:rFonts w:cs="Arial"/>
                <w:color w:val="000000" w:themeColor="text1"/>
                <w:szCs w:val="18"/>
                <w:lang w:eastAsia="zh-CN"/>
              </w:rPr>
            </w:pPr>
            <w:r w:rsidRPr="00AD3539">
              <w:rPr>
                <w:rFonts w:cs="Arial"/>
                <w:color w:val="000000" w:themeColor="text1"/>
                <w:szCs w:val="18"/>
                <w:lang w:eastAsia="zh-CN"/>
              </w:rPr>
              <w:t xml:space="preserve">1. Support multi-RB PUCCH format 4 for 120 kHz </w:t>
            </w:r>
          </w:p>
          <w:p w14:paraId="6E561B87" w14:textId="77777777" w:rsidR="005C10DA" w:rsidRPr="00AD3539" w:rsidRDefault="005C10DA" w:rsidP="005C10DA">
            <w:pPr>
              <w:autoSpaceDE w:val="0"/>
              <w:autoSpaceDN w:val="0"/>
              <w:adjustRightInd w:val="0"/>
              <w:snapToGrid w:val="0"/>
              <w:contextualSpacing/>
              <w:rPr>
                <w:rFonts w:cs="Arial"/>
                <w:color w:val="000000" w:themeColor="text1"/>
                <w:sz w:val="18"/>
                <w:szCs w:val="18"/>
                <w:lang w:eastAsia="zh-CN"/>
              </w:rPr>
            </w:pPr>
            <w:r w:rsidRPr="00AD3539">
              <w:rPr>
                <w:rFonts w:cs="Arial"/>
                <w:color w:val="000000" w:themeColor="text1"/>
                <w:sz w:val="18"/>
                <w:szCs w:val="18"/>
                <w:lang w:eastAsia="zh-CN"/>
              </w:rPr>
              <w:t>2. Support multi-RB PUCCH format 0/1 for 120 kHz</w:t>
            </w:r>
          </w:p>
          <w:p w14:paraId="786B01C6" w14:textId="77777777" w:rsidR="005C10DA" w:rsidRPr="00AD3539" w:rsidRDefault="005C10DA" w:rsidP="005C10DA">
            <w:pPr>
              <w:autoSpaceDE w:val="0"/>
              <w:autoSpaceDN w:val="0"/>
              <w:adjustRightInd w:val="0"/>
              <w:snapToGrid w:val="0"/>
              <w:ind w:left="720"/>
              <w:contextualSpacing/>
              <w:jc w:val="both"/>
              <w:rPr>
                <w:rFonts w:ascii="Calibri Light" w:hAnsi="Calibri Light" w:cs="Calibri Light"/>
                <w:color w:val="000000" w:themeColor="text1"/>
                <w:sz w:val="18"/>
                <w:szCs w:val="18"/>
              </w:rPr>
            </w:pPr>
          </w:p>
        </w:tc>
        <w:tc>
          <w:tcPr>
            <w:tcW w:w="810" w:type="dxa"/>
            <w:tcBorders>
              <w:top w:val="single" w:sz="4" w:space="0" w:color="auto"/>
              <w:left w:val="single" w:sz="4" w:space="0" w:color="auto"/>
              <w:bottom w:val="single" w:sz="4" w:space="0" w:color="auto"/>
              <w:right w:val="single" w:sz="4" w:space="0" w:color="auto"/>
            </w:tcBorders>
          </w:tcPr>
          <w:p w14:paraId="3C301353" w14:textId="77777777" w:rsidR="005C10DA" w:rsidRPr="00C85FB7" w:rsidRDefault="005C10DA" w:rsidP="005C10DA">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1B621D83" w14:textId="77777777" w:rsidR="005C10DA" w:rsidRPr="00AD683C" w:rsidRDefault="005C10DA" w:rsidP="005C10DA">
            <w:pPr>
              <w:pStyle w:val="TAL"/>
              <w:rPr>
                <w:rFonts w:cs="Arial"/>
                <w:color w:val="000000" w:themeColor="text1"/>
                <w:szCs w:val="18"/>
              </w:rPr>
            </w:pPr>
            <w:r w:rsidRPr="00AD683C">
              <w:rPr>
                <w:rFonts w:cs="Arial"/>
                <w:color w:val="000000" w:themeColor="text1"/>
                <w:szCs w:val="18"/>
              </w:rPr>
              <w:t>Optional with capability signalling</w:t>
            </w:r>
          </w:p>
          <w:p w14:paraId="1E12F393" w14:textId="77777777" w:rsidR="005C10DA" w:rsidRDefault="005C10DA" w:rsidP="005C10DA">
            <w:pPr>
              <w:pStyle w:val="TAL"/>
              <w:rPr>
                <w:rFonts w:cs="Arial"/>
                <w:color w:val="FF0000"/>
                <w:szCs w:val="18"/>
              </w:rPr>
            </w:pPr>
          </w:p>
          <w:p w14:paraId="69745ED9" w14:textId="77777777" w:rsidR="00A87C83" w:rsidRPr="00AD683C" w:rsidRDefault="00A87C83" w:rsidP="00A87C83">
            <w:pPr>
              <w:pStyle w:val="TAL"/>
              <w:rPr>
                <w:rFonts w:cs="Arial"/>
                <w:strike/>
                <w:color w:val="FF0000"/>
                <w:szCs w:val="18"/>
              </w:rPr>
            </w:pPr>
            <w:r w:rsidRPr="00AD683C">
              <w:rPr>
                <w:rFonts w:cs="Arial"/>
                <w:strike/>
                <w:color w:val="FF0000"/>
                <w:szCs w:val="18"/>
                <w:highlight w:val="yellow"/>
              </w:rPr>
              <w:t>[A UE that supports [24-1a/24-2/FR2-2] must indicate this FG is supported]</w:t>
            </w:r>
          </w:p>
          <w:p w14:paraId="3067893E" w14:textId="77777777" w:rsidR="00A87C83" w:rsidRDefault="00A87C83" w:rsidP="00A87C83">
            <w:pPr>
              <w:pStyle w:val="TAL"/>
              <w:rPr>
                <w:rFonts w:cs="Arial"/>
                <w:strike/>
                <w:color w:val="000000" w:themeColor="text1"/>
                <w:szCs w:val="18"/>
              </w:rPr>
            </w:pPr>
          </w:p>
          <w:p w14:paraId="7E81ABDA" w14:textId="77777777" w:rsidR="00D11C9C" w:rsidRDefault="00D11C9C" w:rsidP="00D11C9C">
            <w:pPr>
              <w:pStyle w:val="TAL"/>
              <w:rPr>
                <w:rFonts w:cs="Arial"/>
                <w:color w:val="000000" w:themeColor="text1"/>
                <w:szCs w:val="18"/>
              </w:rPr>
            </w:pPr>
            <w:r w:rsidRPr="00D11C9C">
              <w:rPr>
                <w:rFonts w:cs="Arial"/>
                <w:color w:val="000000" w:themeColor="text1"/>
                <w:szCs w:val="18"/>
              </w:rPr>
              <w:t>This FG is only applicable when PSD limitation applies within FR2-2 based on the regional regulations</w:t>
            </w:r>
          </w:p>
          <w:p w14:paraId="5816FEBB" w14:textId="4F0B45CD" w:rsidR="005C10DA" w:rsidRPr="00AD3539" w:rsidRDefault="005C10DA" w:rsidP="00A87C83">
            <w:pPr>
              <w:pStyle w:val="TAL"/>
              <w:rPr>
                <w:rFonts w:ascii="Calibri Light" w:hAnsi="Calibri Light" w:cs="Calibri Light"/>
                <w:strike/>
                <w:color w:val="FF0000"/>
                <w:szCs w:val="18"/>
                <w:lang w:eastAsia="ja-JP"/>
              </w:rPr>
            </w:pPr>
          </w:p>
        </w:tc>
      </w:tr>
      <w:bookmarkEnd w:id="6"/>
    </w:tbl>
    <w:p w14:paraId="165E347D" w14:textId="77777777" w:rsidR="00AA1288" w:rsidRDefault="00AA1288" w:rsidP="00AA1288"/>
    <w:p w14:paraId="37104A7F" w14:textId="77777777" w:rsidR="001F3AFD" w:rsidRDefault="001F3AFD" w:rsidP="001F3AFD">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r>
        <w:rPr>
          <w:rFonts w:ascii="Arial" w:hAnsi="Arial"/>
          <w:sz w:val="28"/>
        </w:rPr>
        <w:t>beam management for new SCSs</w:t>
      </w:r>
    </w:p>
    <w:p w14:paraId="0706BA20" w14:textId="57F05810" w:rsidR="00AA1288" w:rsidRDefault="001F3AFD" w:rsidP="00AA1288">
      <w:r>
        <w:t>In RAN1 #106bis e meeting, the following agreement regarding m-TRP multi-PDSCH scheduling reception is achieved.</w:t>
      </w:r>
    </w:p>
    <w:p w14:paraId="281F2076" w14:textId="77777777" w:rsidR="001F3AFD" w:rsidRPr="006C3C50" w:rsidRDefault="001F3AFD" w:rsidP="001F3AFD">
      <w:pPr>
        <w:rPr>
          <w:rFonts w:ascii="Calibri" w:eastAsia="Calibri" w:hAnsi="Calibri" w:cs="Calibri"/>
        </w:rPr>
      </w:pPr>
    </w:p>
    <w:p w14:paraId="4D2D299B" w14:textId="77777777" w:rsidR="001F3AFD" w:rsidRDefault="001F3AFD" w:rsidP="001F3AFD">
      <w:pPr>
        <w:rPr>
          <w:rFonts w:cs="Times"/>
          <w:iCs/>
        </w:rPr>
      </w:pPr>
      <w:r w:rsidRPr="006C3C50">
        <w:rPr>
          <w:rFonts w:cs="Times"/>
          <w:iCs/>
          <w:highlight w:val="green"/>
        </w:rPr>
        <w:t>Agreement:</w:t>
      </w:r>
    </w:p>
    <w:p w14:paraId="58A1F7DF" w14:textId="77777777" w:rsidR="001F3AFD" w:rsidRPr="006C3C50" w:rsidRDefault="001F3AFD" w:rsidP="001F3AFD">
      <w:pPr>
        <w:spacing w:line="252" w:lineRule="auto"/>
        <w:rPr>
          <w:rFonts w:eastAsia="Calibri"/>
          <w:sz w:val="22"/>
          <w:szCs w:val="22"/>
        </w:rPr>
      </w:pPr>
      <w:r>
        <w:t>The working assumption in RAN1#106-e is confirmed with the following update:</w:t>
      </w:r>
    </w:p>
    <w:p w14:paraId="58AF1AAD" w14:textId="77777777" w:rsidR="001F3AFD" w:rsidRDefault="001F3AFD" w:rsidP="001F3AFD">
      <w:pPr>
        <w:spacing w:line="252" w:lineRule="auto"/>
      </w:pPr>
      <w:r>
        <w:t>For multi-PDSCH scheduling for multi-TRPs, support a single DCI field ‘Transmission Configuration Indication’ as in Rel-16 TCI state indication mechanism for multi-TRPs</w:t>
      </w:r>
    </w:p>
    <w:p w14:paraId="509F3191" w14:textId="77777777" w:rsidR="001F3AFD" w:rsidRDefault="001F3AFD" w:rsidP="001F2D71">
      <w:pPr>
        <w:numPr>
          <w:ilvl w:val="0"/>
          <w:numId w:val="18"/>
        </w:numPr>
        <w:spacing w:after="0" w:line="252" w:lineRule="auto"/>
        <w:rPr>
          <w:rFonts w:eastAsia="Times New Roman"/>
        </w:rPr>
      </w:pPr>
      <w:r>
        <w:rPr>
          <w:rFonts w:eastAsia="Times New Roman"/>
        </w:rPr>
        <w:t>The single DCI field ‘Transmission Configuration Indication’ indicates one or two TCI states associated with a code point for single DCI based multi-TRP mechanism</w:t>
      </w:r>
    </w:p>
    <w:p w14:paraId="063D75E6" w14:textId="77777777" w:rsidR="001F3AFD" w:rsidRDefault="001F3AFD" w:rsidP="001F2D71">
      <w:pPr>
        <w:numPr>
          <w:ilvl w:val="1"/>
          <w:numId w:val="18"/>
        </w:numPr>
        <w:spacing w:after="0" w:line="252" w:lineRule="auto"/>
        <w:rPr>
          <w:rFonts w:eastAsia="Times New Roman"/>
          <w:color w:val="FF0000"/>
        </w:rPr>
      </w:pPr>
      <w:r>
        <w:rPr>
          <w:rFonts w:eastAsia="Times New Roman"/>
          <w:color w:val="FF0000"/>
        </w:rPr>
        <w:t>When two TCI states are indicated, reuse Rel-16 association rules to apply the two TCI states for each PDSCH scheduled by a multi-PDSCH scheduling DCI</w:t>
      </w:r>
    </w:p>
    <w:p w14:paraId="7EE0B372" w14:textId="77777777" w:rsidR="001F3AFD" w:rsidRDefault="001F3AFD" w:rsidP="001F2D71">
      <w:pPr>
        <w:numPr>
          <w:ilvl w:val="0"/>
          <w:numId w:val="18"/>
        </w:numPr>
        <w:spacing w:after="0" w:line="252" w:lineRule="auto"/>
        <w:rPr>
          <w:rFonts w:eastAsia="Times New Roman"/>
        </w:rPr>
      </w:pPr>
      <w:r>
        <w:rPr>
          <w:rFonts w:eastAsia="Times New Roman"/>
        </w:rPr>
        <w:t>The single DCI field ‘Transmission Configuration Indication’ indicates only one TCI state associated with a code point for multi-DCI based multi-TRP mechanism</w:t>
      </w:r>
    </w:p>
    <w:p w14:paraId="0D5113C7" w14:textId="77777777" w:rsidR="001F3AFD" w:rsidRDefault="001F3AFD" w:rsidP="001F2D71">
      <w:pPr>
        <w:numPr>
          <w:ilvl w:val="0"/>
          <w:numId w:val="18"/>
        </w:numPr>
        <w:spacing w:after="0" w:line="252" w:lineRule="auto"/>
        <w:rPr>
          <w:rFonts w:eastAsia="Times New Roman"/>
        </w:rPr>
      </w:pPr>
      <w:r>
        <w:rPr>
          <w:rFonts w:eastAsia="Times New Roman"/>
        </w:rPr>
        <w:t>Reuse Rel-16 RRC configuration and MAC CE activation/deactivation methods for the one or two TCI states</w:t>
      </w:r>
    </w:p>
    <w:p w14:paraId="7A707A67" w14:textId="77777777" w:rsidR="001F3AFD" w:rsidRDefault="001F3AFD" w:rsidP="001F2D71">
      <w:pPr>
        <w:numPr>
          <w:ilvl w:val="0"/>
          <w:numId w:val="18"/>
        </w:numPr>
        <w:spacing w:after="0" w:line="252" w:lineRule="auto"/>
        <w:rPr>
          <w:rFonts w:ascii="Calibri" w:eastAsia="Times New Roman" w:hAnsi="Calibri" w:cs="Calibri"/>
          <w:strike/>
          <w:color w:val="FF0000"/>
        </w:rPr>
      </w:pPr>
      <w:r>
        <w:rPr>
          <w:rFonts w:eastAsia="Times New Roman"/>
          <w:strike/>
          <w:color w:val="FF0000"/>
        </w:rPr>
        <w:t>FFS: Details of multiple TCI state association with multiple PDSCHs</w:t>
      </w:r>
    </w:p>
    <w:p w14:paraId="4814BBB3" w14:textId="77777777" w:rsidR="001F3AFD" w:rsidRDefault="001F3AFD" w:rsidP="001F2D71">
      <w:pPr>
        <w:numPr>
          <w:ilvl w:val="0"/>
          <w:numId w:val="18"/>
        </w:numPr>
        <w:spacing w:after="0" w:line="252" w:lineRule="auto"/>
        <w:rPr>
          <w:rFonts w:eastAsia="Times New Roman"/>
          <w:strike/>
          <w:color w:val="FF0000"/>
        </w:rPr>
      </w:pPr>
      <w:r>
        <w:rPr>
          <w:rFonts w:eastAsia="Times New Roman"/>
          <w:color w:val="FF0000"/>
        </w:rPr>
        <w:t xml:space="preserve">Within the TDRA table for multi-PDSCH scheduling, the UE does not expect to be configured with the higher layer parameter </w:t>
      </w:r>
      <w:proofErr w:type="spellStart"/>
      <w:r>
        <w:rPr>
          <w:rFonts w:eastAsia="Times New Roman"/>
          <w:color w:val="FF0000"/>
        </w:rPr>
        <w:t>repetitionNumber</w:t>
      </w:r>
      <w:proofErr w:type="spellEnd"/>
    </w:p>
    <w:p w14:paraId="5E71ACA6" w14:textId="77777777" w:rsidR="00C03160" w:rsidRDefault="00C03160" w:rsidP="00AA1288"/>
    <w:p w14:paraId="49F9485A" w14:textId="77777777" w:rsidR="00F864AE" w:rsidRDefault="00C03160" w:rsidP="00AA1288">
      <w:r>
        <w:t xml:space="preserve">To allow UE to support m-TRP single-PDSCH scheduling and only s-TRP multi-PDSCH scheduling, we suggest </w:t>
      </w:r>
      <w:proofErr w:type="gramStart"/>
      <w:r>
        <w:t>to introduce</w:t>
      </w:r>
      <w:proofErr w:type="gramEnd"/>
      <w:r>
        <w:t xml:space="preserve"> additional FGs for m-TRP multi-PDSCH scheduling.</w:t>
      </w:r>
    </w:p>
    <w:p w14:paraId="7B597BAF" w14:textId="6FF2F830" w:rsidR="00C03160" w:rsidRDefault="00C03160" w:rsidP="00C03160">
      <w:pPr>
        <w:pStyle w:val="Caption"/>
      </w:pPr>
      <w:bookmarkStart w:id="7" w:name="_Ref87010034"/>
      <w:r>
        <w:t xml:space="preserve">Proposal </w:t>
      </w:r>
      <w:r>
        <w:fldChar w:fldCharType="begin"/>
      </w:r>
      <w:r>
        <w:instrText xml:space="preserve"> SEQ Proposal \* ARABIC </w:instrText>
      </w:r>
      <w:r>
        <w:fldChar w:fldCharType="separate"/>
      </w:r>
      <w:r w:rsidR="00B514E5">
        <w:rPr>
          <w:noProof/>
        </w:rPr>
        <w:t>3</w:t>
      </w:r>
      <w:r>
        <w:fldChar w:fldCharType="end"/>
      </w:r>
      <w:r w:rsidRPr="00285105">
        <w:rPr>
          <w:b w:val="0"/>
        </w:rPr>
        <w:t xml:space="preserve">: </w:t>
      </w:r>
      <w:r>
        <w:t>Add</w:t>
      </w:r>
      <w:r w:rsidRPr="00A67BCB">
        <w:t xml:space="preserve"> FG</w:t>
      </w:r>
      <w:r>
        <w:t>s</w:t>
      </w:r>
      <w:r w:rsidRPr="00A67BCB">
        <w:t xml:space="preserve"> </w:t>
      </w:r>
      <w:r>
        <w:t>for m-TRP multi-PDSCH scheduling as follows:</w:t>
      </w:r>
      <w:bookmarkEnd w:id="7"/>
    </w:p>
    <w:p w14:paraId="32EAE45B" w14:textId="77777777" w:rsidR="00C03160" w:rsidRPr="00A67BCB" w:rsidRDefault="00C03160" w:rsidP="00C03160">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03160" w:rsidRPr="00CD300F" w14:paraId="082F8302" w14:textId="77777777" w:rsidTr="00C539DE">
        <w:trPr>
          <w:trHeight w:val="638"/>
        </w:trPr>
        <w:tc>
          <w:tcPr>
            <w:tcW w:w="1130" w:type="dxa"/>
            <w:tcBorders>
              <w:top w:val="single" w:sz="4" w:space="0" w:color="auto"/>
              <w:left w:val="single" w:sz="4" w:space="0" w:color="auto"/>
              <w:bottom w:val="single" w:sz="4" w:space="0" w:color="auto"/>
              <w:right w:val="single" w:sz="4" w:space="0" w:color="auto"/>
            </w:tcBorders>
            <w:hideMark/>
          </w:tcPr>
          <w:p w14:paraId="78475398" w14:textId="77777777" w:rsidR="00C03160" w:rsidRPr="00CD300F" w:rsidRDefault="00C03160" w:rsidP="00C539DE">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35ED492" w14:textId="77777777" w:rsidR="00C03160" w:rsidRPr="00CD300F" w:rsidRDefault="00C03160" w:rsidP="00C539DE">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480DC3AC" w14:textId="77777777" w:rsidR="00C03160" w:rsidRPr="00CD300F" w:rsidRDefault="00C03160" w:rsidP="00C539DE">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53188722" w14:textId="77777777" w:rsidR="00C03160" w:rsidRPr="00CD300F" w:rsidRDefault="00C03160" w:rsidP="00C539DE">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6F050189" w14:textId="77777777" w:rsidR="00C03160" w:rsidRPr="00CD300F" w:rsidRDefault="00C03160" w:rsidP="00C539DE">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2E18CAF9" w14:textId="77777777" w:rsidR="00C03160" w:rsidRPr="00CD300F" w:rsidRDefault="00C03160" w:rsidP="00C539DE">
            <w:pPr>
              <w:pStyle w:val="TAH"/>
              <w:rPr>
                <w:rFonts w:cs="Arial"/>
                <w:sz w:val="20"/>
              </w:rPr>
            </w:pPr>
            <w:r w:rsidRPr="00CD300F">
              <w:rPr>
                <w:rFonts w:cs="Arial"/>
                <w:sz w:val="20"/>
              </w:rPr>
              <w:t>Mandatory/Optional</w:t>
            </w:r>
          </w:p>
        </w:tc>
      </w:tr>
      <w:tr w:rsidR="00C03160" w:rsidRPr="00CD300F" w14:paraId="5FC1B13C"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21C1A152" w14:textId="77777777" w:rsidR="00C03160" w:rsidRPr="0075473A" w:rsidRDefault="00C03160" w:rsidP="00C539D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1C56861B" w14:textId="77777777" w:rsidR="00C03160" w:rsidRPr="0075473A" w:rsidRDefault="00C03160"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1g</w:t>
            </w:r>
          </w:p>
        </w:tc>
        <w:tc>
          <w:tcPr>
            <w:tcW w:w="1559" w:type="dxa"/>
            <w:tcBorders>
              <w:top w:val="single" w:sz="4" w:space="0" w:color="auto"/>
              <w:left w:val="single" w:sz="4" w:space="0" w:color="auto"/>
              <w:bottom w:val="single" w:sz="4" w:space="0" w:color="auto"/>
              <w:right w:val="single" w:sz="4" w:space="0" w:color="auto"/>
            </w:tcBorders>
          </w:tcPr>
          <w:p w14:paraId="3E637FF1" w14:textId="77777777" w:rsidR="00C03160" w:rsidRPr="0075473A" w:rsidRDefault="00C03160" w:rsidP="00C539DE">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14:paraId="0A301AFE" w14:textId="77777777" w:rsidR="00C03160" w:rsidRPr="00972AE8" w:rsidRDefault="00C03160" w:rsidP="001F2D71">
            <w:pPr>
              <w:pStyle w:val="ListParagraph"/>
              <w:numPr>
                <w:ilvl w:val="0"/>
                <w:numId w:val="12"/>
              </w:numPr>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14:paraId="72883EF6" w14:textId="77777777" w:rsidR="00C03160" w:rsidRPr="00C85FB7" w:rsidRDefault="00C03160" w:rsidP="00C539D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6FE46883" w14:textId="77777777" w:rsidR="00C03160" w:rsidRPr="00776476" w:rsidRDefault="00C03160" w:rsidP="00C539D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14:paraId="288A6141" w14:textId="77777777" w:rsidR="00C03160" w:rsidRPr="00776476" w:rsidRDefault="00C03160" w:rsidP="00C539DE">
            <w:pPr>
              <w:pStyle w:val="TAL"/>
              <w:rPr>
                <w:rFonts w:ascii="Calibri Light" w:hAnsi="Calibri Light" w:cs="Calibri Light"/>
                <w:color w:val="FF0000"/>
                <w:szCs w:val="18"/>
                <w:lang w:eastAsia="ja-JP"/>
              </w:rPr>
            </w:pPr>
          </w:p>
        </w:tc>
      </w:tr>
      <w:tr w:rsidR="00C03160" w:rsidRPr="00CD300F" w14:paraId="0B378D79"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24B93499" w14:textId="77777777" w:rsidR="00C03160" w:rsidRPr="0075473A" w:rsidRDefault="00C03160" w:rsidP="00C539D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70239756" w14:textId="77777777" w:rsidR="00C03160" w:rsidRPr="0075473A" w:rsidRDefault="00C03160"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4g</w:t>
            </w:r>
          </w:p>
        </w:tc>
        <w:tc>
          <w:tcPr>
            <w:tcW w:w="1559" w:type="dxa"/>
            <w:tcBorders>
              <w:top w:val="single" w:sz="4" w:space="0" w:color="auto"/>
              <w:left w:val="single" w:sz="4" w:space="0" w:color="auto"/>
              <w:bottom w:val="single" w:sz="4" w:space="0" w:color="auto"/>
              <w:right w:val="single" w:sz="4" w:space="0" w:color="auto"/>
            </w:tcBorders>
          </w:tcPr>
          <w:p w14:paraId="2071C291" w14:textId="77777777" w:rsidR="00C03160" w:rsidRPr="000A222D" w:rsidRDefault="00C03160" w:rsidP="00C539DE">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14:paraId="4742061F" w14:textId="77777777" w:rsidR="00C03160" w:rsidRPr="00972AE8" w:rsidRDefault="00C03160" w:rsidP="001F2D71">
            <w:pPr>
              <w:pStyle w:val="ListParagraph"/>
              <w:numPr>
                <w:ilvl w:val="0"/>
                <w:numId w:val="13"/>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4AF1BE1C" w14:textId="77777777" w:rsidR="00C03160" w:rsidRPr="00C85FB7" w:rsidRDefault="00C03160" w:rsidP="00C539D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371712C3" w14:textId="77777777" w:rsidR="00C03160" w:rsidRPr="00776476" w:rsidRDefault="00C03160" w:rsidP="00C539D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03160" w:rsidRPr="00CD300F" w14:paraId="2BAD4907"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6D3B0B22" w14:textId="77777777" w:rsidR="00C03160" w:rsidRPr="0075473A" w:rsidRDefault="00C03160" w:rsidP="00C539D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0D270FB1" w14:textId="77777777" w:rsidR="00C03160" w:rsidRPr="0075473A" w:rsidRDefault="00C03160"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5g</w:t>
            </w:r>
          </w:p>
        </w:tc>
        <w:tc>
          <w:tcPr>
            <w:tcW w:w="1559" w:type="dxa"/>
            <w:tcBorders>
              <w:top w:val="single" w:sz="4" w:space="0" w:color="auto"/>
              <w:left w:val="single" w:sz="4" w:space="0" w:color="auto"/>
              <w:bottom w:val="single" w:sz="4" w:space="0" w:color="auto"/>
              <w:right w:val="single" w:sz="4" w:space="0" w:color="auto"/>
            </w:tcBorders>
          </w:tcPr>
          <w:p w14:paraId="2E91A1FD" w14:textId="77777777" w:rsidR="00C03160" w:rsidRPr="000A222D" w:rsidRDefault="00C03160" w:rsidP="00C539DE">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14:paraId="24003297" w14:textId="77777777" w:rsidR="00C03160" w:rsidRPr="00972AE8" w:rsidRDefault="00C03160" w:rsidP="001F2D71">
            <w:pPr>
              <w:pStyle w:val="ListParagraph"/>
              <w:numPr>
                <w:ilvl w:val="0"/>
                <w:numId w:val="14"/>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36A18FDE" w14:textId="77777777" w:rsidR="00C03160" w:rsidRPr="00C85FB7" w:rsidRDefault="00C03160" w:rsidP="00C539D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6F18F649" w14:textId="77777777" w:rsidR="00C03160" w:rsidRPr="00776476" w:rsidRDefault="00C03160" w:rsidP="00C539D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14:paraId="7541D30F"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31D76AC9"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3028614F"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1h</w:t>
            </w:r>
          </w:p>
        </w:tc>
        <w:tc>
          <w:tcPr>
            <w:tcW w:w="1559" w:type="dxa"/>
            <w:tcBorders>
              <w:top w:val="single" w:sz="4" w:space="0" w:color="auto"/>
              <w:left w:val="single" w:sz="4" w:space="0" w:color="auto"/>
              <w:bottom w:val="single" w:sz="4" w:space="0" w:color="auto"/>
              <w:right w:val="single" w:sz="4" w:space="0" w:color="auto"/>
            </w:tcBorders>
          </w:tcPr>
          <w:p w14:paraId="1829E7B2"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14:paraId="1AAA62E5" w14:textId="77777777" w:rsidR="00327F6B" w:rsidRPr="00972AE8" w:rsidRDefault="00327F6B" w:rsidP="001F2D71">
            <w:pPr>
              <w:pStyle w:val="ListParagraph"/>
              <w:numPr>
                <w:ilvl w:val="0"/>
                <w:numId w:val="19"/>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14:paraId="15A0ACC2"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50103F7B"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14:paraId="1A602395" w14:textId="77777777" w:rsidR="00327F6B" w:rsidRPr="00776476" w:rsidRDefault="00327F6B" w:rsidP="00327F6B">
            <w:pPr>
              <w:pStyle w:val="TAL"/>
              <w:rPr>
                <w:rFonts w:ascii="Calibri Light" w:hAnsi="Calibri Light" w:cs="Calibri Light"/>
                <w:color w:val="FF0000"/>
                <w:szCs w:val="18"/>
                <w:lang w:eastAsia="ja-JP"/>
              </w:rPr>
            </w:pPr>
          </w:p>
        </w:tc>
      </w:tr>
      <w:tr w:rsidR="00327F6B" w:rsidRPr="00CD300F" w14:paraId="3D680746"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794ACEAC"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45E78FCD"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4h</w:t>
            </w:r>
          </w:p>
        </w:tc>
        <w:tc>
          <w:tcPr>
            <w:tcW w:w="1559" w:type="dxa"/>
            <w:tcBorders>
              <w:top w:val="single" w:sz="4" w:space="0" w:color="auto"/>
              <w:left w:val="single" w:sz="4" w:space="0" w:color="auto"/>
              <w:bottom w:val="single" w:sz="4" w:space="0" w:color="auto"/>
              <w:right w:val="single" w:sz="4" w:space="0" w:color="auto"/>
            </w:tcBorders>
          </w:tcPr>
          <w:p w14:paraId="5F8473ED"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14:paraId="77603DBC" w14:textId="77777777" w:rsidR="00327F6B" w:rsidRPr="00972AE8" w:rsidRDefault="00327F6B" w:rsidP="001F2D71">
            <w:pPr>
              <w:pStyle w:val="ListParagraph"/>
              <w:numPr>
                <w:ilvl w:val="0"/>
                <w:numId w:val="20"/>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422D520D"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5FB1A732"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14:paraId="5C633C1B"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5AEBE7AA"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2723396E"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5h</w:t>
            </w:r>
          </w:p>
        </w:tc>
        <w:tc>
          <w:tcPr>
            <w:tcW w:w="1559" w:type="dxa"/>
            <w:tcBorders>
              <w:top w:val="single" w:sz="4" w:space="0" w:color="auto"/>
              <w:left w:val="single" w:sz="4" w:space="0" w:color="auto"/>
              <w:bottom w:val="single" w:sz="4" w:space="0" w:color="auto"/>
              <w:right w:val="single" w:sz="4" w:space="0" w:color="auto"/>
            </w:tcBorders>
          </w:tcPr>
          <w:p w14:paraId="0D5EEE2E"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14:paraId="0DE41D8D" w14:textId="77777777" w:rsidR="00327F6B" w:rsidRPr="00972AE8" w:rsidRDefault="00327F6B" w:rsidP="001F2D71">
            <w:pPr>
              <w:pStyle w:val="ListParagraph"/>
              <w:numPr>
                <w:ilvl w:val="0"/>
                <w:numId w:val="21"/>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034E5E9A"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708FEC25"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14:paraId="0C352DB9"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6605C188"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05DE6390"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1i</w:t>
            </w:r>
          </w:p>
        </w:tc>
        <w:tc>
          <w:tcPr>
            <w:tcW w:w="1559" w:type="dxa"/>
            <w:tcBorders>
              <w:top w:val="single" w:sz="4" w:space="0" w:color="auto"/>
              <w:left w:val="single" w:sz="4" w:space="0" w:color="auto"/>
              <w:bottom w:val="single" w:sz="4" w:space="0" w:color="auto"/>
              <w:right w:val="single" w:sz="4" w:space="0" w:color="auto"/>
            </w:tcBorders>
          </w:tcPr>
          <w:p w14:paraId="3F9E4708"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14:paraId="3617CED4" w14:textId="77777777" w:rsidR="00327F6B" w:rsidRPr="00972AE8" w:rsidRDefault="00327F6B" w:rsidP="001F2D71">
            <w:pPr>
              <w:pStyle w:val="ListParagraph"/>
              <w:numPr>
                <w:ilvl w:val="0"/>
                <w:numId w:val="22"/>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14:paraId="4A667B73"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589ABBD9"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14:paraId="43256234" w14:textId="77777777" w:rsidR="00327F6B" w:rsidRPr="00776476" w:rsidRDefault="00327F6B" w:rsidP="00327F6B">
            <w:pPr>
              <w:pStyle w:val="TAL"/>
              <w:rPr>
                <w:rFonts w:ascii="Calibri Light" w:hAnsi="Calibri Light" w:cs="Calibri Light"/>
                <w:color w:val="FF0000"/>
                <w:szCs w:val="18"/>
                <w:lang w:eastAsia="ja-JP"/>
              </w:rPr>
            </w:pPr>
          </w:p>
        </w:tc>
      </w:tr>
      <w:tr w:rsidR="00327F6B" w:rsidRPr="00CD300F" w14:paraId="178560F1"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6F27DAF6"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6707F784"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4i</w:t>
            </w:r>
          </w:p>
        </w:tc>
        <w:tc>
          <w:tcPr>
            <w:tcW w:w="1559" w:type="dxa"/>
            <w:tcBorders>
              <w:top w:val="single" w:sz="4" w:space="0" w:color="auto"/>
              <w:left w:val="single" w:sz="4" w:space="0" w:color="auto"/>
              <w:bottom w:val="single" w:sz="4" w:space="0" w:color="auto"/>
              <w:right w:val="single" w:sz="4" w:space="0" w:color="auto"/>
            </w:tcBorders>
          </w:tcPr>
          <w:p w14:paraId="37AF6F60"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14:paraId="60508958" w14:textId="77777777" w:rsidR="00327F6B" w:rsidRPr="00972AE8" w:rsidRDefault="00327F6B" w:rsidP="001F2D71">
            <w:pPr>
              <w:pStyle w:val="ListParagraph"/>
              <w:numPr>
                <w:ilvl w:val="0"/>
                <w:numId w:val="23"/>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0CB1DC26"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1E5755DA"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14:paraId="7E553BE3"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72E4C1BC"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4CE92E60"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5i</w:t>
            </w:r>
          </w:p>
        </w:tc>
        <w:tc>
          <w:tcPr>
            <w:tcW w:w="1559" w:type="dxa"/>
            <w:tcBorders>
              <w:top w:val="single" w:sz="4" w:space="0" w:color="auto"/>
              <w:left w:val="single" w:sz="4" w:space="0" w:color="auto"/>
              <w:bottom w:val="single" w:sz="4" w:space="0" w:color="auto"/>
              <w:right w:val="single" w:sz="4" w:space="0" w:color="auto"/>
            </w:tcBorders>
          </w:tcPr>
          <w:p w14:paraId="28A4F411"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14:paraId="5B33E5D3" w14:textId="77777777" w:rsidR="00327F6B" w:rsidRPr="00972AE8" w:rsidRDefault="00327F6B" w:rsidP="001F2D71">
            <w:pPr>
              <w:pStyle w:val="ListParagraph"/>
              <w:numPr>
                <w:ilvl w:val="0"/>
                <w:numId w:val="24"/>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7104AB96"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5B3794D3"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14:paraId="49C07198"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26E7807B"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1A38C2D5"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w:t>
            </w:r>
            <w:r w:rsidR="00C97DBE">
              <w:rPr>
                <w:rFonts w:ascii="Calibri Light" w:hAnsi="Calibri Light" w:cs="Calibri Light"/>
                <w:color w:val="FF0000"/>
                <w:szCs w:val="18"/>
                <w:lang w:eastAsia="ja-JP"/>
              </w:rPr>
              <w:t>j</w:t>
            </w:r>
          </w:p>
        </w:tc>
        <w:tc>
          <w:tcPr>
            <w:tcW w:w="1559" w:type="dxa"/>
            <w:tcBorders>
              <w:top w:val="single" w:sz="4" w:space="0" w:color="auto"/>
              <w:left w:val="single" w:sz="4" w:space="0" w:color="auto"/>
              <w:bottom w:val="single" w:sz="4" w:space="0" w:color="auto"/>
              <w:right w:val="single" w:sz="4" w:space="0" w:color="auto"/>
            </w:tcBorders>
          </w:tcPr>
          <w:p w14:paraId="0E97182F"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14:paraId="55877C65" w14:textId="77777777" w:rsidR="00327F6B" w:rsidRPr="00C03160" w:rsidRDefault="00327F6B" w:rsidP="001F2D71">
            <w:pPr>
              <w:pStyle w:val="ListParagraph"/>
              <w:numPr>
                <w:ilvl w:val="0"/>
                <w:numId w:val="25"/>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14:paraId="49BC06CF"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4D5DFE0D"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14:paraId="29E8242C" w14:textId="77777777" w:rsidR="00327F6B" w:rsidRPr="00776476" w:rsidRDefault="00327F6B" w:rsidP="00327F6B">
            <w:pPr>
              <w:pStyle w:val="TAL"/>
              <w:rPr>
                <w:rFonts w:ascii="Calibri Light" w:hAnsi="Calibri Light" w:cs="Calibri Light"/>
                <w:color w:val="FF0000"/>
                <w:szCs w:val="18"/>
                <w:lang w:eastAsia="ja-JP"/>
              </w:rPr>
            </w:pPr>
          </w:p>
        </w:tc>
      </w:tr>
      <w:tr w:rsidR="00327F6B" w:rsidRPr="00CD300F" w14:paraId="609FBAD8"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76D2A43D"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09F3B811"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4j</w:t>
            </w:r>
          </w:p>
        </w:tc>
        <w:tc>
          <w:tcPr>
            <w:tcW w:w="1559" w:type="dxa"/>
            <w:tcBorders>
              <w:top w:val="single" w:sz="4" w:space="0" w:color="auto"/>
              <w:left w:val="single" w:sz="4" w:space="0" w:color="auto"/>
              <w:bottom w:val="single" w:sz="4" w:space="0" w:color="auto"/>
              <w:right w:val="single" w:sz="4" w:space="0" w:color="auto"/>
            </w:tcBorders>
          </w:tcPr>
          <w:p w14:paraId="65E91A0C"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14:paraId="3A992F34" w14:textId="77777777" w:rsidR="00327F6B" w:rsidRPr="00C03160" w:rsidRDefault="00327F6B" w:rsidP="001F2D71">
            <w:pPr>
              <w:pStyle w:val="ListParagraph"/>
              <w:numPr>
                <w:ilvl w:val="0"/>
                <w:numId w:val="26"/>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21B4A680"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2A64305A"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14:paraId="13E33503" w14:textId="77777777" w:rsidTr="00C539DE">
        <w:trPr>
          <w:trHeight w:val="20"/>
        </w:trPr>
        <w:tc>
          <w:tcPr>
            <w:tcW w:w="1130" w:type="dxa"/>
            <w:tcBorders>
              <w:top w:val="single" w:sz="4" w:space="0" w:color="auto"/>
              <w:left w:val="single" w:sz="4" w:space="0" w:color="auto"/>
              <w:bottom w:val="single" w:sz="4" w:space="0" w:color="auto"/>
              <w:right w:val="single" w:sz="4" w:space="0" w:color="auto"/>
            </w:tcBorders>
          </w:tcPr>
          <w:p w14:paraId="6ACFDB9D" w14:textId="77777777"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43290C7F" w14:textId="77777777" w:rsidR="00327F6B" w:rsidRPr="0075473A" w:rsidRDefault="00327F6B" w:rsidP="00184045">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C97DBE">
              <w:rPr>
                <w:rFonts w:ascii="Calibri Light" w:hAnsi="Calibri Light" w:cs="Calibri Light"/>
                <w:color w:val="FF0000"/>
                <w:szCs w:val="18"/>
                <w:lang w:eastAsia="ja-JP"/>
              </w:rPr>
              <w:t>5j</w:t>
            </w:r>
          </w:p>
        </w:tc>
        <w:tc>
          <w:tcPr>
            <w:tcW w:w="1559" w:type="dxa"/>
            <w:tcBorders>
              <w:top w:val="single" w:sz="4" w:space="0" w:color="auto"/>
              <w:left w:val="single" w:sz="4" w:space="0" w:color="auto"/>
              <w:bottom w:val="single" w:sz="4" w:space="0" w:color="auto"/>
              <w:right w:val="single" w:sz="4" w:space="0" w:color="auto"/>
            </w:tcBorders>
          </w:tcPr>
          <w:p w14:paraId="18D144B9" w14:textId="77777777"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14:paraId="2F4625DB" w14:textId="77777777" w:rsidR="00327F6B" w:rsidRPr="00C03160" w:rsidRDefault="00327F6B" w:rsidP="001F2D71">
            <w:pPr>
              <w:pStyle w:val="ListParagraph"/>
              <w:numPr>
                <w:ilvl w:val="0"/>
                <w:numId w:val="27"/>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31270253" w14:textId="77777777"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4090F3BB" w14:textId="77777777"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14:paraId="0E757308" w14:textId="77777777" w:rsidR="001F3AFD" w:rsidRDefault="001F3AFD" w:rsidP="00AA1288"/>
    <w:p w14:paraId="4ACAC38F" w14:textId="77777777" w:rsidR="00AA1288" w:rsidRDefault="00AA1288" w:rsidP="00B97862">
      <w:pPr>
        <w:keepNext/>
        <w:keepLines/>
        <w:numPr>
          <w:ilvl w:val="1"/>
          <w:numId w:val="9"/>
        </w:numPr>
        <w:spacing w:before="180"/>
        <w:outlineLvl w:val="1"/>
        <w:rPr>
          <w:rFonts w:ascii="Arial" w:hAnsi="Arial"/>
          <w:sz w:val="28"/>
        </w:rPr>
      </w:pPr>
      <w:r w:rsidRPr="00CC0440">
        <w:rPr>
          <w:rFonts w:ascii="Arial" w:hAnsi="Arial"/>
          <w:sz w:val="28"/>
        </w:rPr>
        <w:lastRenderedPageBreak/>
        <w:t xml:space="preserve">Views on UE features for </w:t>
      </w:r>
      <w:r w:rsidR="001E5670">
        <w:rPr>
          <w:rFonts w:ascii="Arial" w:hAnsi="Arial"/>
          <w:sz w:val="28"/>
        </w:rPr>
        <w:t>PDSCH/PUSCH enhancements</w:t>
      </w:r>
    </w:p>
    <w:p w14:paraId="5FBD33FE" w14:textId="30B12D56" w:rsidR="00AA1288" w:rsidRDefault="007B2A5C" w:rsidP="00AA1288">
      <w:pPr>
        <w:rPr>
          <w:sz w:val="24"/>
          <w:szCs w:val="24"/>
          <w:u w:val="single"/>
        </w:rPr>
      </w:pPr>
      <w:r w:rsidRPr="00A30ED2">
        <w:rPr>
          <w:sz w:val="24"/>
          <w:szCs w:val="24"/>
          <w:u w:val="single"/>
        </w:rPr>
        <w:t>FG</w:t>
      </w:r>
      <w:r w:rsidR="00B514E5">
        <w:rPr>
          <w:sz w:val="24"/>
          <w:szCs w:val="24"/>
          <w:u w:val="single"/>
        </w:rPr>
        <w:t>s</w:t>
      </w:r>
      <w:r w:rsidRPr="00A30ED2">
        <w:rPr>
          <w:sz w:val="24"/>
          <w:szCs w:val="24"/>
          <w:u w:val="single"/>
        </w:rPr>
        <w:t xml:space="preserve"> </w:t>
      </w:r>
      <w:r w:rsidR="002D1771">
        <w:rPr>
          <w:sz w:val="24"/>
          <w:szCs w:val="24"/>
          <w:u w:val="single"/>
        </w:rPr>
        <w:t>for</w:t>
      </w:r>
      <w:r>
        <w:rPr>
          <w:sz w:val="24"/>
          <w:szCs w:val="24"/>
          <w:u w:val="single"/>
        </w:rPr>
        <w:t xml:space="preserve"> </w:t>
      </w:r>
      <w:r w:rsidR="00D27F8C">
        <w:rPr>
          <w:sz w:val="24"/>
          <w:szCs w:val="24"/>
          <w:u w:val="single"/>
        </w:rPr>
        <w:t>32HARQ ID enhancements</w:t>
      </w:r>
    </w:p>
    <w:p w14:paraId="3AAB874B" w14:textId="2DE33A38" w:rsidR="00B514E5" w:rsidRDefault="00B514E5" w:rsidP="00AA1288">
      <w:r>
        <w:t xml:space="preserve">In RAN1 #108-e meeting, the </w:t>
      </w:r>
      <w:proofErr w:type="spellStart"/>
      <w:r>
        <w:t>signaling</w:t>
      </w:r>
      <w:proofErr w:type="spellEnd"/>
      <w:r>
        <w:t xml:space="preserve"> of 32 DL/UL HARQ processes for FR2-2 was discussed. </w:t>
      </w:r>
      <w:proofErr w:type="gramStart"/>
      <w:r>
        <w:t>In particular, per</w:t>
      </w:r>
      <w:proofErr w:type="gramEnd"/>
      <w:r>
        <w:t xml:space="preserve"> band and per FSPC are under consideration. If the </w:t>
      </w:r>
      <w:proofErr w:type="spellStart"/>
      <w:r>
        <w:t>signaling</w:t>
      </w:r>
      <w:proofErr w:type="spellEnd"/>
      <w:r>
        <w:t xml:space="preserve"> is restricted to per band, it may force UE to be conservative on reporting the CA capability. Therefore, to allow UE to have flexible HARQ buffer management in CA operation and utilize the 32 HARQ buffer efficiently, per FSPC is more desirable. </w:t>
      </w:r>
    </w:p>
    <w:p w14:paraId="730C208E" w14:textId="77777777" w:rsidR="006B3857" w:rsidRDefault="006B3857" w:rsidP="00AA1288"/>
    <w:p w14:paraId="3349CF5D" w14:textId="18A422F8" w:rsidR="00972AE8" w:rsidRDefault="00972AE8" w:rsidP="00972AE8">
      <w:pPr>
        <w:pStyle w:val="Caption"/>
      </w:pPr>
      <w:bookmarkStart w:id="8" w:name="_Ref83982057"/>
      <w:r>
        <w:t xml:space="preserve">Proposal </w:t>
      </w:r>
      <w:r>
        <w:fldChar w:fldCharType="begin"/>
      </w:r>
      <w:r>
        <w:instrText xml:space="preserve"> SEQ Proposal \* ARABIC </w:instrText>
      </w:r>
      <w:r>
        <w:fldChar w:fldCharType="separate"/>
      </w:r>
      <w:r w:rsidR="00B514E5">
        <w:rPr>
          <w:noProof/>
        </w:rPr>
        <w:t>4</w:t>
      </w:r>
      <w:r>
        <w:fldChar w:fldCharType="end"/>
      </w:r>
      <w:r w:rsidRPr="00285105">
        <w:rPr>
          <w:b w:val="0"/>
        </w:rPr>
        <w:t xml:space="preserve">: </w:t>
      </w:r>
      <w:r w:rsidR="00B514E5">
        <w:t>adopt the following changes in FG 24-8 and FG 24-9</w:t>
      </w:r>
      <w:r>
        <w:t>:</w:t>
      </w:r>
      <w:bookmarkEnd w:id="8"/>
    </w:p>
    <w:p w14:paraId="31A4EC4A" w14:textId="77777777" w:rsidR="0051296E" w:rsidRDefault="00972AE8" w:rsidP="00972AE8">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967"/>
        <w:gridCol w:w="2003"/>
      </w:tblGrid>
      <w:tr w:rsidR="0051296E" w:rsidRPr="00CD300F" w14:paraId="5B15054B" w14:textId="77777777" w:rsidTr="00DB6ED7">
        <w:trPr>
          <w:trHeight w:val="638"/>
        </w:trPr>
        <w:tc>
          <w:tcPr>
            <w:tcW w:w="1130" w:type="dxa"/>
            <w:tcBorders>
              <w:top w:val="single" w:sz="4" w:space="0" w:color="auto"/>
              <w:left w:val="single" w:sz="4" w:space="0" w:color="auto"/>
              <w:bottom w:val="single" w:sz="4" w:space="0" w:color="auto"/>
              <w:right w:val="single" w:sz="4" w:space="0" w:color="auto"/>
            </w:tcBorders>
            <w:hideMark/>
          </w:tcPr>
          <w:p w14:paraId="1F09B3FE" w14:textId="77777777" w:rsidR="0051296E" w:rsidRPr="00CD300F" w:rsidRDefault="0051296E" w:rsidP="00723F2B">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524ADA55" w14:textId="77777777" w:rsidR="0051296E" w:rsidRPr="00CD300F" w:rsidRDefault="0051296E" w:rsidP="00723F2B">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CA6DE86" w14:textId="77777777" w:rsidR="0051296E" w:rsidRPr="00CD300F" w:rsidRDefault="0051296E" w:rsidP="00723F2B">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48B386E2" w14:textId="77777777" w:rsidR="0051296E" w:rsidRPr="00CD300F" w:rsidRDefault="0051296E" w:rsidP="00723F2B">
            <w:pPr>
              <w:pStyle w:val="TAH"/>
              <w:rPr>
                <w:rFonts w:cs="Arial"/>
                <w:sz w:val="20"/>
              </w:rPr>
            </w:pPr>
            <w:r w:rsidRPr="00CD300F">
              <w:rPr>
                <w:rFonts w:cs="Arial"/>
                <w:sz w:val="20"/>
              </w:rPr>
              <w:t>Components</w:t>
            </w:r>
          </w:p>
        </w:tc>
        <w:tc>
          <w:tcPr>
            <w:tcW w:w="967" w:type="dxa"/>
            <w:tcBorders>
              <w:top w:val="single" w:sz="4" w:space="0" w:color="auto"/>
              <w:left w:val="single" w:sz="4" w:space="0" w:color="auto"/>
              <w:bottom w:val="single" w:sz="4" w:space="0" w:color="auto"/>
              <w:right w:val="single" w:sz="4" w:space="0" w:color="auto"/>
            </w:tcBorders>
            <w:hideMark/>
          </w:tcPr>
          <w:p w14:paraId="2A4A5B87" w14:textId="7E10608F" w:rsidR="0051296E" w:rsidRPr="00CD300F" w:rsidRDefault="0051296E" w:rsidP="00723F2B">
            <w:pPr>
              <w:pStyle w:val="TAH"/>
              <w:rPr>
                <w:rFonts w:cs="Arial"/>
                <w:sz w:val="20"/>
              </w:rPr>
            </w:pPr>
          </w:p>
        </w:tc>
        <w:tc>
          <w:tcPr>
            <w:tcW w:w="2003" w:type="dxa"/>
            <w:tcBorders>
              <w:top w:val="single" w:sz="4" w:space="0" w:color="auto"/>
              <w:left w:val="single" w:sz="4" w:space="0" w:color="auto"/>
              <w:bottom w:val="single" w:sz="4" w:space="0" w:color="auto"/>
              <w:right w:val="single" w:sz="4" w:space="0" w:color="auto"/>
            </w:tcBorders>
            <w:hideMark/>
          </w:tcPr>
          <w:p w14:paraId="01A61234" w14:textId="77777777" w:rsidR="0051296E" w:rsidRPr="00CD300F" w:rsidRDefault="0051296E" w:rsidP="00723F2B">
            <w:pPr>
              <w:pStyle w:val="TAH"/>
              <w:rPr>
                <w:rFonts w:cs="Arial"/>
                <w:sz w:val="20"/>
              </w:rPr>
            </w:pPr>
            <w:r w:rsidRPr="00CD300F">
              <w:rPr>
                <w:rFonts w:cs="Arial"/>
                <w:sz w:val="20"/>
              </w:rPr>
              <w:t>Mandatory/Optional</w:t>
            </w:r>
          </w:p>
        </w:tc>
      </w:tr>
      <w:tr w:rsidR="00B514E5" w:rsidRPr="00CD300F" w14:paraId="68886176" w14:textId="77777777" w:rsidTr="00DB6ED7">
        <w:trPr>
          <w:trHeight w:val="20"/>
        </w:trPr>
        <w:tc>
          <w:tcPr>
            <w:tcW w:w="1130" w:type="dxa"/>
            <w:tcBorders>
              <w:top w:val="single" w:sz="4" w:space="0" w:color="auto"/>
              <w:left w:val="single" w:sz="4" w:space="0" w:color="auto"/>
              <w:bottom w:val="single" w:sz="4" w:space="0" w:color="auto"/>
              <w:right w:val="single" w:sz="4" w:space="0" w:color="auto"/>
            </w:tcBorders>
          </w:tcPr>
          <w:p w14:paraId="5078F520" w14:textId="77777777" w:rsidR="00B514E5" w:rsidRPr="00DB6ED7" w:rsidRDefault="00B514E5" w:rsidP="00B514E5">
            <w:pPr>
              <w:pStyle w:val="TAL"/>
              <w:rPr>
                <w:rFonts w:ascii="Calibri Light" w:hAnsi="Calibri Light" w:cs="Calibri Light"/>
                <w:szCs w:val="18"/>
                <w:lang w:eastAsia="ja-JP"/>
              </w:rPr>
            </w:pPr>
            <w:r w:rsidRPr="00DB6ED7">
              <w:rPr>
                <w:rFonts w:ascii="Calibri Light" w:hAnsi="Calibri Light" w:cs="Calibri Light"/>
                <w:szCs w:val="18"/>
                <w:lang w:eastAsia="ja-JP"/>
              </w:rPr>
              <w:t>24.</w:t>
            </w:r>
            <w:r w:rsidRPr="00DB6ED7">
              <w:rPr>
                <w:szCs w:val="18"/>
              </w:rPr>
              <w:t xml:space="preserve"> </w:t>
            </w:r>
            <w:r w:rsidRPr="00DB6ED7">
              <w:rPr>
                <w:rFonts w:ascii="Calibri Light" w:hAnsi="Calibri Light" w:cs="Calibri Light"/>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4B609AA0" w14:textId="4250FA9C" w:rsidR="00B514E5" w:rsidRPr="00DB6ED7" w:rsidRDefault="00B514E5" w:rsidP="00B514E5">
            <w:pPr>
              <w:pStyle w:val="TAL"/>
              <w:rPr>
                <w:rFonts w:ascii="Calibri Light" w:hAnsi="Calibri Light" w:cs="Calibri Light"/>
                <w:szCs w:val="18"/>
                <w:lang w:eastAsia="ja-JP"/>
              </w:rPr>
            </w:pPr>
            <w:r w:rsidRPr="00DB6ED7">
              <w:rPr>
                <w:rFonts w:cs="Arial"/>
                <w:szCs w:val="18"/>
              </w:rPr>
              <w:t>24-8</w:t>
            </w:r>
          </w:p>
        </w:tc>
        <w:tc>
          <w:tcPr>
            <w:tcW w:w="1559" w:type="dxa"/>
            <w:tcBorders>
              <w:top w:val="single" w:sz="4" w:space="0" w:color="auto"/>
              <w:left w:val="single" w:sz="4" w:space="0" w:color="auto"/>
              <w:bottom w:val="single" w:sz="4" w:space="0" w:color="auto"/>
              <w:right w:val="single" w:sz="4" w:space="0" w:color="auto"/>
            </w:tcBorders>
          </w:tcPr>
          <w:p w14:paraId="5418C956" w14:textId="4418C29E" w:rsidR="00B514E5" w:rsidRPr="00DB6ED7" w:rsidRDefault="00B514E5" w:rsidP="00B514E5">
            <w:pPr>
              <w:pStyle w:val="TAL"/>
              <w:rPr>
                <w:rFonts w:ascii="Calibri Light" w:eastAsia="SimSun" w:hAnsi="Calibri Light" w:cs="Calibri Light"/>
                <w:szCs w:val="18"/>
                <w:lang w:eastAsia="zh-CN"/>
              </w:rPr>
            </w:pPr>
            <w:r w:rsidRPr="00DB6ED7">
              <w:rPr>
                <w:rFonts w:cs="Arial"/>
                <w:szCs w:val="18"/>
              </w:rPr>
              <w:t>32 DL HARQ processes for FR 2-2</w:t>
            </w:r>
          </w:p>
        </w:tc>
        <w:tc>
          <w:tcPr>
            <w:tcW w:w="3549" w:type="dxa"/>
            <w:tcBorders>
              <w:top w:val="single" w:sz="4" w:space="0" w:color="auto"/>
              <w:left w:val="single" w:sz="4" w:space="0" w:color="auto"/>
              <w:bottom w:val="single" w:sz="4" w:space="0" w:color="auto"/>
              <w:right w:val="single" w:sz="4" w:space="0" w:color="auto"/>
            </w:tcBorders>
          </w:tcPr>
          <w:p w14:paraId="1018F3E4" w14:textId="678735FC" w:rsidR="00B514E5" w:rsidRPr="00DB6ED7" w:rsidRDefault="00B514E5" w:rsidP="00B514E5">
            <w:pPr>
              <w:pStyle w:val="ListParagraph"/>
              <w:numPr>
                <w:ilvl w:val="0"/>
                <w:numId w:val="31"/>
              </w:numPr>
              <w:autoSpaceDE w:val="0"/>
              <w:autoSpaceDN w:val="0"/>
              <w:adjustRightInd w:val="0"/>
              <w:snapToGrid w:val="0"/>
              <w:contextualSpacing/>
              <w:jc w:val="both"/>
              <w:rPr>
                <w:rFonts w:ascii="Calibri Light" w:hAnsi="Calibri Light" w:cs="Calibri Light"/>
                <w:sz w:val="18"/>
                <w:szCs w:val="18"/>
              </w:rPr>
            </w:pPr>
            <w:r w:rsidRPr="00DB6ED7">
              <w:rPr>
                <w:rFonts w:ascii="Arial" w:hAnsi="Arial" w:cs="Arial"/>
                <w:sz w:val="18"/>
                <w:szCs w:val="18"/>
              </w:rPr>
              <w:t>Support 32 HARQ processes in DL for 120/480/960 kHz</w:t>
            </w:r>
          </w:p>
        </w:tc>
        <w:tc>
          <w:tcPr>
            <w:tcW w:w="967" w:type="dxa"/>
            <w:tcBorders>
              <w:top w:val="single" w:sz="4" w:space="0" w:color="auto"/>
              <w:left w:val="single" w:sz="4" w:space="0" w:color="auto"/>
              <w:bottom w:val="single" w:sz="4" w:space="0" w:color="auto"/>
              <w:right w:val="single" w:sz="4" w:space="0" w:color="auto"/>
            </w:tcBorders>
          </w:tcPr>
          <w:p w14:paraId="28512A8D" w14:textId="5B842662" w:rsidR="00B514E5" w:rsidRPr="00DB6ED7" w:rsidRDefault="00B514E5" w:rsidP="00B514E5">
            <w:pPr>
              <w:pStyle w:val="TAL"/>
              <w:rPr>
                <w:rFonts w:ascii="Calibri Light" w:hAnsi="Calibri Light" w:cs="Calibri Light"/>
                <w:color w:val="FF0000"/>
                <w:szCs w:val="18"/>
              </w:rPr>
            </w:pPr>
            <w:r w:rsidRPr="00DB6ED7">
              <w:rPr>
                <w:rFonts w:ascii="Calibri Light" w:hAnsi="Calibri Light" w:cs="Calibri Light"/>
                <w:color w:val="FF0000"/>
                <w:szCs w:val="18"/>
              </w:rPr>
              <w:t>Per FSPC</w:t>
            </w:r>
          </w:p>
        </w:tc>
        <w:tc>
          <w:tcPr>
            <w:tcW w:w="2003" w:type="dxa"/>
            <w:tcBorders>
              <w:top w:val="single" w:sz="4" w:space="0" w:color="auto"/>
              <w:left w:val="single" w:sz="4" w:space="0" w:color="auto"/>
              <w:bottom w:val="single" w:sz="4" w:space="0" w:color="auto"/>
              <w:right w:val="single" w:sz="4" w:space="0" w:color="auto"/>
            </w:tcBorders>
          </w:tcPr>
          <w:p w14:paraId="4CDA29F4" w14:textId="77777777" w:rsidR="00B514E5" w:rsidRPr="00DB6ED7" w:rsidRDefault="00B514E5" w:rsidP="00B514E5">
            <w:pPr>
              <w:pStyle w:val="TAL"/>
              <w:rPr>
                <w:rFonts w:ascii="Calibri Light" w:hAnsi="Calibri Light" w:cs="Calibri Light"/>
                <w:szCs w:val="18"/>
                <w:lang w:eastAsia="ja-JP"/>
              </w:rPr>
            </w:pPr>
            <w:r w:rsidRPr="00DB6ED7">
              <w:rPr>
                <w:rFonts w:ascii="Calibri Light" w:hAnsi="Calibri Light" w:cs="Calibri Light"/>
                <w:szCs w:val="18"/>
                <w:lang w:eastAsia="ja-JP"/>
              </w:rPr>
              <w:t>Optional</w:t>
            </w:r>
          </w:p>
        </w:tc>
      </w:tr>
      <w:tr w:rsidR="00B514E5" w:rsidRPr="00CD300F" w14:paraId="0CAEF843" w14:textId="77777777" w:rsidTr="00DB6ED7">
        <w:trPr>
          <w:trHeight w:val="20"/>
        </w:trPr>
        <w:tc>
          <w:tcPr>
            <w:tcW w:w="1130" w:type="dxa"/>
            <w:tcBorders>
              <w:top w:val="single" w:sz="4" w:space="0" w:color="auto"/>
              <w:left w:val="single" w:sz="4" w:space="0" w:color="auto"/>
              <w:bottom w:val="single" w:sz="4" w:space="0" w:color="auto"/>
              <w:right w:val="single" w:sz="4" w:space="0" w:color="auto"/>
            </w:tcBorders>
          </w:tcPr>
          <w:p w14:paraId="530FD451" w14:textId="77777777" w:rsidR="00B514E5" w:rsidRPr="00DB6ED7" w:rsidRDefault="00B514E5" w:rsidP="00B514E5">
            <w:pPr>
              <w:pStyle w:val="TAL"/>
              <w:rPr>
                <w:rFonts w:ascii="Calibri Light" w:hAnsi="Calibri Light" w:cs="Calibri Light"/>
                <w:szCs w:val="18"/>
                <w:lang w:eastAsia="ja-JP"/>
              </w:rPr>
            </w:pPr>
            <w:r w:rsidRPr="00DB6ED7">
              <w:rPr>
                <w:rFonts w:ascii="Calibri Light" w:hAnsi="Calibri Light" w:cs="Calibri Light"/>
                <w:szCs w:val="18"/>
                <w:lang w:eastAsia="ja-JP"/>
              </w:rPr>
              <w:t>24.</w:t>
            </w:r>
            <w:r w:rsidRPr="00DB6ED7">
              <w:rPr>
                <w:szCs w:val="18"/>
              </w:rPr>
              <w:t xml:space="preserve"> </w:t>
            </w:r>
            <w:r w:rsidRPr="00DB6ED7">
              <w:rPr>
                <w:rFonts w:ascii="Calibri Light" w:hAnsi="Calibri Light" w:cs="Calibri Light"/>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21510936" w14:textId="27B9FAC2" w:rsidR="00B514E5" w:rsidRPr="00DB6ED7" w:rsidRDefault="00B514E5" w:rsidP="00B514E5">
            <w:pPr>
              <w:pStyle w:val="TAL"/>
              <w:rPr>
                <w:rFonts w:ascii="Calibri Light" w:hAnsi="Calibri Light" w:cs="Calibri Light"/>
                <w:szCs w:val="18"/>
                <w:lang w:eastAsia="ja-JP"/>
              </w:rPr>
            </w:pPr>
            <w:r w:rsidRPr="00DB6ED7">
              <w:rPr>
                <w:rFonts w:cs="Arial"/>
                <w:szCs w:val="18"/>
              </w:rPr>
              <w:t>24-9</w:t>
            </w:r>
          </w:p>
        </w:tc>
        <w:tc>
          <w:tcPr>
            <w:tcW w:w="1559" w:type="dxa"/>
            <w:tcBorders>
              <w:top w:val="single" w:sz="4" w:space="0" w:color="auto"/>
              <w:left w:val="single" w:sz="4" w:space="0" w:color="auto"/>
              <w:bottom w:val="single" w:sz="4" w:space="0" w:color="auto"/>
              <w:right w:val="single" w:sz="4" w:space="0" w:color="auto"/>
            </w:tcBorders>
          </w:tcPr>
          <w:p w14:paraId="3CDB11AB" w14:textId="14E7506E" w:rsidR="00B514E5" w:rsidRPr="00DB6ED7" w:rsidRDefault="00B514E5" w:rsidP="00B514E5">
            <w:pPr>
              <w:pStyle w:val="TAL"/>
              <w:rPr>
                <w:rFonts w:ascii="Calibri Light" w:eastAsia="SimSun" w:hAnsi="Calibri Light" w:cs="Calibri Light"/>
                <w:szCs w:val="18"/>
                <w:lang w:eastAsia="zh-CN"/>
              </w:rPr>
            </w:pPr>
            <w:r w:rsidRPr="00DB6ED7">
              <w:rPr>
                <w:rFonts w:cs="Arial"/>
                <w:szCs w:val="18"/>
              </w:rPr>
              <w:t>32 UL HARQ processes for FR 2-2</w:t>
            </w:r>
          </w:p>
        </w:tc>
        <w:tc>
          <w:tcPr>
            <w:tcW w:w="3549" w:type="dxa"/>
            <w:tcBorders>
              <w:top w:val="single" w:sz="4" w:space="0" w:color="auto"/>
              <w:left w:val="single" w:sz="4" w:space="0" w:color="auto"/>
              <w:bottom w:val="single" w:sz="4" w:space="0" w:color="auto"/>
              <w:right w:val="single" w:sz="4" w:space="0" w:color="auto"/>
            </w:tcBorders>
          </w:tcPr>
          <w:p w14:paraId="5E64976C" w14:textId="0FCC35DD" w:rsidR="00B514E5" w:rsidRPr="00DB6ED7" w:rsidRDefault="00B514E5" w:rsidP="00B514E5">
            <w:pPr>
              <w:pStyle w:val="ListParagraph"/>
              <w:numPr>
                <w:ilvl w:val="0"/>
                <w:numId w:val="32"/>
              </w:numPr>
              <w:autoSpaceDE w:val="0"/>
              <w:autoSpaceDN w:val="0"/>
              <w:adjustRightInd w:val="0"/>
              <w:snapToGrid w:val="0"/>
              <w:contextualSpacing/>
              <w:jc w:val="both"/>
              <w:rPr>
                <w:rFonts w:ascii="Calibri Light" w:hAnsi="Calibri Light" w:cs="Calibri Light"/>
                <w:sz w:val="18"/>
                <w:szCs w:val="18"/>
              </w:rPr>
            </w:pPr>
            <w:r w:rsidRPr="00DB6ED7">
              <w:rPr>
                <w:rFonts w:ascii="Arial" w:hAnsi="Arial" w:cs="Arial"/>
                <w:sz w:val="18"/>
                <w:szCs w:val="18"/>
              </w:rPr>
              <w:t>Support 32 HARQ processes in UL for 120/480/960 kHz</w:t>
            </w:r>
          </w:p>
        </w:tc>
        <w:tc>
          <w:tcPr>
            <w:tcW w:w="967" w:type="dxa"/>
            <w:tcBorders>
              <w:top w:val="single" w:sz="4" w:space="0" w:color="auto"/>
              <w:left w:val="single" w:sz="4" w:space="0" w:color="auto"/>
              <w:bottom w:val="single" w:sz="4" w:space="0" w:color="auto"/>
              <w:right w:val="single" w:sz="4" w:space="0" w:color="auto"/>
            </w:tcBorders>
          </w:tcPr>
          <w:p w14:paraId="5411E053" w14:textId="6F7961C7" w:rsidR="00B514E5" w:rsidRPr="00DB6ED7" w:rsidRDefault="00B514E5" w:rsidP="00B514E5">
            <w:pPr>
              <w:pStyle w:val="TAL"/>
              <w:rPr>
                <w:rFonts w:ascii="Calibri Light" w:hAnsi="Calibri Light" w:cs="Calibri Light"/>
                <w:color w:val="FF0000"/>
                <w:szCs w:val="18"/>
              </w:rPr>
            </w:pPr>
            <w:r w:rsidRPr="00DB6ED7">
              <w:rPr>
                <w:rFonts w:ascii="Calibri Light" w:hAnsi="Calibri Light" w:cs="Calibri Light"/>
                <w:color w:val="FF0000"/>
                <w:szCs w:val="18"/>
              </w:rPr>
              <w:t>Per FSPC</w:t>
            </w:r>
          </w:p>
        </w:tc>
        <w:tc>
          <w:tcPr>
            <w:tcW w:w="2003" w:type="dxa"/>
            <w:tcBorders>
              <w:top w:val="single" w:sz="4" w:space="0" w:color="auto"/>
              <w:left w:val="single" w:sz="4" w:space="0" w:color="auto"/>
              <w:bottom w:val="single" w:sz="4" w:space="0" w:color="auto"/>
              <w:right w:val="single" w:sz="4" w:space="0" w:color="auto"/>
            </w:tcBorders>
          </w:tcPr>
          <w:p w14:paraId="4CD7C50A" w14:textId="77777777" w:rsidR="00B514E5" w:rsidRPr="00DB6ED7" w:rsidRDefault="00B514E5" w:rsidP="00B514E5">
            <w:pPr>
              <w:pStyle w:val="TAL"/>
              <w:rPr>
                <w:rFonts w:ascii="Calibri Light" w:hAnsi="Calibri Light" w:cs="Calibri Light"/>
                <w:szCs w:val="18"/>
                <w:lang w:eastAsia="ja-JP"/>
              </w:rPr>
            </w:pPr>
            <w:r w:rsidRPr="00DB6ED7">
              <w:rPr>
                <w:rFonts w:ascii="Calibri Light" w:hAnsi="Calibri Light" w:cs="Calibri Light"/>
                <w:szCs w:val="18"/>
                <w:lang w:eastAsia="ja-JP"/>
              </w:rPr>
              <w:t>Optional</w:t>
            </w:r>
          </w:p>
        </w:tc>
      </w:tr>
    </w:tbl>
    <w:p w14:paraId="2F76DDD6" w14:textId="77777777" w:rsidR="00972AE8" w:rsidRDefault="00972AE8" w:rsidP="00972AE8"/>
    <w:p w14:paraId="7E2916C2" w14:textId="77777777" w:rsidR="00E9298A" w:rsidRPr="00A67BCB" w:rsidRDefault="00E9298A" w:rsidP="00972AE8"/>
    <w:p w14:paraId="095AFD47" w14:textId="77777777" w:rsidR="00630C2E" w:rsidRPr="00A67BCB" w:rsidRDefault="006B2404" w:rsidP="00AD3539">
      <w:pPr>
        <w:pStyle w:val="Caption"/>
      </w:pPr>
      <w:r>
        <w:t xml:space="preserve">  </w:t>
      </w:r>
    </w:p>
    <w:p w14:paraId="02B33662" w14:textId="77777777" w:rsidR="006E6301" w:rsidRDefault="006E6301" w:rsidP="0015243D">
      <w:pPr>
        <w:sectPr w:rsidR="006E6301" w:rsidSect="00E8427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pPr>
    </w:p>
    <w:p w14:paraId="3039F9D0" w14:textId="77777777" w:rsidR="006E6301" w:rsidRDefault="001C5EA4" w:rsidP="006E6301">
      <w:pPr>
        <w:pStyle w:val="Heading1"/>
      </w:pPr>
      <w:r>
        <w:lastRenderedPageBreak/>
        <w:t xml:space="preserve">Conclusion </w:t>
      </w:r>
    </w:p>
    <w:p w14:paraId="3B315A7C" w14:textId="580018FF" w:rsidR="00E84277" w:rsidRDefault="00806230" w:rsidP="0015243D">
      <w:pPr>
        <w:rPr>
          <w:lang w:val="en-US"/>
        </w:rPr>
      </w:pPr>
      <w:r>
        <w:t>In summary, we have the following proposals for revising RAN1 UE feature list</w:t>
      </w:r>
      <w:r>
        <w:rPr>
          <w:lang w:val="en-US"/>
        </w:rPr>
        <w:t xml:space="preserve"> and </w:t>
      </w:r>
      <w:r w:rsidR="006E6301">
        <w:rPr>
          <w:lang w:val="en-US"/>
        </w:rPr>
        <w:t xml:space="preserve">the </w:t>
      </w:r>
      <w:r w:rsidR="005802E6">
        <w:rPr>
          <w:lang w:val="en-US"/>
        </w:rPr>
        <w:t xml:space="preserve">updated </w:t>
      </w:r>
      <w:r w:rsidR="006E6301">
        <w:rPr>
          <w:lang w:val="en-US"/>
        </w:rPr>
        <w:t xml:space="preserve">UE feature list </w:t>
      </w:r>
      <w:r>
        <w:rPr>
          <w:lang w:val="en-US"/>
        </w:rPr>
        <w:t>table is provided accordingly</w:t>
      </w:r>
      <w:r w:rsidR="006E6301">
        <w:rPr>
          <w:lang w:val="en-US"/>
        </w:rPr>
        <w:t>.</w:t>
      </w:r>
      <w:r w:rsidR="003F4FDB">
        <w:rPr>
          <w:lang w:val="en-US"/>
        </w:rPr>
        <w:t xml:space="preserve"> Revised parts are written in red.</w:t>
      </w:r>
    </w:p>
    <w:p w14:paraId="16CBE0E8" w14:textId="77777777" w:rsidR="00B514E5" w:rsidRDefault="00B514E5" w:rsidP="0015243D">
      <w:pPr>
        <w:rPr>
          <w:lang w:val="en-US"/>
        </w:rPr>
      </w:pPr>
    </w:p>
    <w:p w14:paraId="346E7EBA" w14:textId="70A52965" w:rsidR="00C3295B" w:rsidRPr="00F5449D" w:rsidRDefault="00B514E5" w:rsidP="0015243D">
      <w:pPr>
        <w:rPr>
          <w:b/>
        </w:rPr>
      </w:pPr>
      <w:r>
        <w:rPr>
          <w:b/>
          <w:lang w:val="en-US"/>
        </w:rPr>
        <w:fldChar w:fldCharType="begin"/>
      </w:r>
      <w:r>
        <w:rPr>
          <w:b/>
          <w:lang w:val="en-US"/>
        </w:rPr>
        <w:instrText xml:space="preserve"> REF _Ref92731037 \h </w:instrText>
      </w:r>
      <w:r>
        <w:rPr>
          <w:b/>
          <w:lang w:val="en-US"/>
        </w:rPr>
      </w:r>
      <w:r>
        <w:rPr>
          <w:b/>
          <w:lang w:val="en-US"/>
        </w:rPr>
        <w:fldChar w:fldCharType="separate"/>
      </w:r>
      <w:r>
        <w:t xml:space="preserve">Proposal </w:t>
      </w:r>
      <w:r>
        <w:rPr>
          <w:noProof/>
        </w:rPr>
        <w:t>1</w:t>
      </w:r>
      <w:r>
        <w:t>:</w:t>
      </w:r>
      <w:r w:rsidRPr="00E82B1A">
        <w:t xml:space="preserve"> </w:t>
      </w:r>
      <w:r>
        <w:t>M</w:t>
      </w:r>
      <w:r w:rsidRPr="00A67BCB">
        <w:t>odify FG 24-1</w:t>
      </w:r>
      <w:r>
        <w:t xml:space="preserve">b </w:t>
      </w:r>
      <w:r w:rsidRPr="00A67BCB">
        <w:t>as follows</w:t>
      </w:r>
      <w:r>
        <w:rPr>
          <w:b/>
          <w:lang w:val="en-US"/>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B514E5" w:rsidRPr="00CD300F" w14:paraId="754DBCF0" w14:textId="77777777" w:rsidTr="00B514E5">
        <w:trPr>
          <w:trHeight w:val="638"/>
        </w:trPr>
        <w:tc>
          <w:tcPr>
            <w:tcW w:w="1130" w:type="dxa"/>
            <w:tcBorders>
              <w:top w:val="single" w:sz="4" w:space="0" w:color="auto"/>
              <w:left w:val="single" w:sz="4" w:space="0" w:color="auto"/>
              <w:bottom w:val="single" w:sz="4" w:space="0" w:color="auto"/>
              <w:right w:val="single" w:sz="4" w:space="0" w:color="auto"/>
            </w:tcBorders>
            <w:hideMark/>
          </w:tcPr>
          <w:p w14:paraId="44392E0F" w14:textId="77777777" w:rsidR="00B514E5" w:rsidRPr="00CD300F" w:rsidRDefault="00B514E5" w:rsidP="00B514E5">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60A8D7C1" w14:textId="77777777" w:rsidR="00B514E5" w:rsidRPr="00CD300F" w:rsidRDefault="00B514E5" w:rsidP="00B514E5">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4869ECF1" w14:textId="77777777" w:rsidR="00B514E5" w:rsidRPr="00CD300F" w:rsidRDefault="00B514E5" w:rsidP="00B514E5">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22B3AD9F" w14:textId="77777777" w:rsidR="00B514E5" w:rsidRPr="00CD300F" w:rsidRDefault="00B514E5" w:rsidP="00B514E5">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62187EF5" w14:textId="77777777" w:rsidR="00B514E5" w:rsidRPr="00CD300F" w:rsidRDefault="00B514E5" w:rsidP="00B514E5">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60CB60CF" w14:textId="77777777" w:rsidR="00B514E5" w:rsidRPr="00CD300F" w:rsidRDefault="00B514E5" w:rsidP="00B514E5">
            <w:pPr>
              <w:pStyle w:val="TAH"/>
              <w:rPr>
                <w:rFonts w:cs="Arial"/>
                <w:sz w:val="20"/>
              </w:rPr>
            </w:pPr>
            <w:r w:rsidRPr="00CD300F">
              <w:rPr>
                <w:rFonts w:cs="Arial"/>
                <w:sz w:val="20"/>
              </w:rPr>
              <w:t>Mandatory/Optional</w:t>
            </w:r>
          </w:p>
        </w:tc>
      </w:tr>
      <w:tr w:rsidR="00B514E5" w:rsidRPr="00AD683C" w14:paraId="0CBD5F5D" w14:textId="77777777" w:rsidTr="00B514E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637ED" w14:textId="77777777" w:rsidR="00B514E5" w:rsidRPr="00AD683C" w:rsidRDefault="00B514E5" w:rsidP="00B514E5">
            <w:pPr>
              <w:pStyle w:val="TAL"/>
              <w:rPr>
                <w:rFonts w:cs="Arial"/>
                <w:strike/>
                <w:szCs w:val="18"/>
              </w:rPr>
            </w:pPr>
            <w:r w:rsidRPr="00AD683C">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AC58F1" w14:textId="77777777" w:rsidR="00B514E5" w:rsidRPr="00AD683C" w:rsidRDefault="00B514E5" w:rsidP="00B514E5">
            <w:pPr>
              <w:pStyle w:val="TAL"/>
              <w:rPr>
                <w:rFonts w:cs="Arial"/>
                <w:strike/>
                <w:szCs w:val="18"/>
              </w:rPr>
            </w:pPr>
            <w:r w:rsidRPr="00AD683C">
              <w:rPr>
                <w:rFonts w:cs="Arial"/>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DCC0DB" w14:textId="77777777" w:rsidR="00B514E5" w:rsidRPr="00AD683C" w:rsidRDefault="00B514E5" w:rsidP="00B514E5">
            <w:pPr>
              <w:pStyle w:val="TAL"/>
              <w:rPr>
                <w:rFonts w:eastAsia="SimSun" w:cs="Arial"/>
                <w:strike/>
                <w:color w:val="000000" w:themeColor="text1"/>
                <w:szCs w:val="18"/>
                <w:lang w:eastAsia="zh-CN"/>
              </w:rPr>
            </w:pPr>
            <w:r w:rsidRPr="00AD683C">
              <w:rPr>
                <w:rFonts w:cs="Arial"/>
                <w:color w:val="000000" w:themeColor="text1"/>
                <w:szCs w:val="18"/>
                <w:lang w:eastAsia="zh-CN"/>
              </w:rPr>
              <w:t xml:space="preserve">Wideband PRACH for 120 kHz in </w:t>
            </w:r>
            <w:r w:rsidRPr="00AD683C">
              <w:rPr>
                <w:rFonts w:eastAsia="SimSun" w:cs="Arial"/>
                <w:color w:val="000000" w:themeColor="text1"/>
                <w:szCs w:val="18"/>
                <w:lang w:eastAsia="zh-CN"/>
              </w:rPr>
              <w:t>FR2-2</w:t>
            </w:r>
            <w:r w:rsidRPr="00AD683C">
              <w:rPr>
                <w:rFonts w:cs="Arial"/>
                <w:strike/>
                <w:color w:val="000000" w:themeColor="text1"/>
                <w:szCs w:val="18"/>
              </w:rPr>
              <w:t xml:space="preserve"> </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25DF9150" w14:textId="77777777" w:rsidR="00B514E5" w:rsidRDefault="00B514E5" w:rsidP="00B514E5">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0CD683E8" w14:textId="77777777" w:rsidR="00B514E5" w:rsidRPr="00AD683C" w:rsidRDefault="00B514E5" w:rsidP="00B514E5">
            <w:pPr>
              <w:autoSpaceDE w:val="0"/>
              <w:autoSpaceDN w:val="0"/>
              <w:adjustRightInd w:val="0"/>
              <w:snapToGrid w:val="0"/>
              <w:contextualSpacing/>
              <w:rPr>
                <w:rFonts w:cs="Arial"/>
                <w:strike/>
                <w:color w:val="FF0000"/>
                <w:sz w:val="18"/>
                <w:szCs w:val="18"/>
              </w:rPr>
            </w:pPr>
            <w:r w:rsidRPr="00AD683C">
              <w:rPr>
                <w:rFonts w:cs="Arial"/>
                <w:color w:val="FF0000"/>
                <w:sz w:val="18"/>
                <w:szCs w:val="18"/>
              </w:rPr>
              <w:t xml:space="preserve"> </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8F0698" w14:textId="77777777" w:rsidR="00B514E5" w:rsidRPr="00AD683C" w:rsidRDefault="00B514E5" w:rsidP="00B514E5">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5FCA83F" w14:textId="77777777" w:rsidR="00B514E5" w:rsidRDefault="00B514E5" w:rsidP="00B514E5">
            <w:pPr>
              <w:pStyle w:val="TAL"/>
              <w:rPr>
                <w:rFonts w:cs="Arial"/>
                <w:color w:val="000000"/>
                <w:szCs w:val="18"/>
              </w:rPr>
            </w:pPr>
            <w:r>
              <w:rPr>
                <w:rFonts w:cs="Arial"/>
                <w:color w:val="000000"/>
                <w:szCs w:val="18"/>
              </w:rPr>
              <w:t xml:space="preserve">Optional </w:t>
            </w:r>
            <w:r w:rsidRPr="00AD683C">
              <w:rPr>
                <w:rFonts w:cs="Arial"/>
                <w:strike/>
                <w:color w:val="000000" w:themeColor="text1"/>
                <w:szCs w:val="18"/>
              </w:rPr>
              <w:t>[</w:t>
            </w:r>
            <w:r w:rsidRPr="00AD683C">
              <w:rPr>
                <w:rFonts w:cs="Arial"/>
                <w:color w:val="000000" w:themeColor="text1"/>
                <w:szCs w:val="18"/>
              </w:rPr>
              <w:t>with</w:t>
            </w:r>
            <w:r w:rsidRPr="00AD683C">
              <w:rPr>
                <w:rFonts w:cs="Arial"/>
                <w:strike/>
                <w:color w:val="000000" w:themeColor="text1"/>
                <w:szCs w:val="18"/>
              </w:rPr>
              <w:t>/</w:t>
            </w:r>
            <w:proofErr w:type="gramStart"/>
            <w:r w:rsidRPr="00AD683C">
              <w:rPr>
                <w:rFonts w:cs="Arial"/>
                <w:strike/>
                <w:color w:val="000000" w:themeColor="text1"/>
                <w:szCs w:val="18"/>
              </w:rPr>
              <w:t>without]</w:t>
            </w:r>
            <w:r>
              <w:rPr>
                <w:rFonts w:cs="Arial"/>
                <w:color w:val="000000"/>
                <w:szCs w:val="18"/>
              </w:rPr>
              <w:t>capability</w:t>
            </w:r>
            <w:proofErr w:type="gramEnd"/>
            <w:r>
              <w:rPr>
                <w:rFonts w:cs="Arial"/>
                <w:color w:val="000000"/>
                <w:szCs w:val="18"/>
              </w:rPr>
              <w:t xml:space="preserve"> signalling</w:t>
            </w:r>
          </w:p>
          <w:p w14:paraId="38CF471D" w14:textId="77777777" w:rsidR="00B514E5" w:rsidRDefault="00B514E5" w:rsidP="00B514E5">
            <w:pPr>
              <w:pStyle w:val="TAL"/>
              <w:rPr>
                <w:rFonts w:cs="Arial"/>
                <w:color w:val="000000"/>
                <w:szCs w:val="18"/>
              </w:rPr>
            </w:pPr>
          </w:p>
          <w:p w14:paraId="02E7EF4B" w14:textId="77777777" w:rsidR="00B514E5" w:rsidRDefault="00B514E5" w:rsidP="00B514E5">
            <w:pPr>
              <w:pStyle w:val="TAL"/>
              <w:rPr>
                <w:rFonts w:cs="Arial"/>
                <w:color w:val="000000" w:themeColor="text1"/>
                <w:szCs w:val="18"/>
              </w:rPr>
            </w:pPr>
            <w:r w:rsidRPr="00D11C9C">
              <w:rPr>
                <w:rFonts w:cs="Arial"/>
                <w:color w:val="000000" w:themeColor="text1"/>
                <w:szCs w:val="18"/>
              </w:rPr>
              <w:t>This FG is only applicable when PSD limitation applies within FR2-2 based on the regional regulations</w:t>
            </w:r>
          </w:p>
          <w:p w14:paraId="16D3B5DD" w14:textId="77777777" w:rsidR="00B514E5" w:rsidRDefault="00B514E5" w:rsidP="00B514E5">
            <w:pPr>
              <w:pStyle w:val="TAL"/>
              <w:rPr>
                <w:rFonts w:cs="Arial"/>
                <w:color w:val="000000"/>
                <w:szCs w:val="18"/>
              </w:rPr>
            </w:pPr>
          </w:p>
          <w:p w14:paraId="52F499CE" w14:textId="77777777" w:rsidR="00B514E5" w:rsidRPr="00AD683C" w:rsidRDefault="00B514E5" w:rsidP="00B514E5">
            <w:pPr>
              <w:pStyle w:val="TAL"/>
              <w:rPr>
                <w:rFonts w:cs="Arial"/>
                <w:strike/>
                <w:szCs w:val="18"/>
              </w:rPr>
            </w:pPr>
            <w:r w:rsidRPr="00AD683C">
              <w:rPr>
                <w:rFonts w:cs="Arial"/>
                <w:strike/>
                <w:color w:val="FF0000"/>
                <w:szCs w:val="18"/>
                <w:highlight w:val="yellow"/>
              </w:rPr>
              <w:t>[A UE that supports 24-2 must indicate this FG is supported]</w:t>
            </w:r>
          </w:p>
        </w:tc>
      </w:tr>
    </w:tbl>
    <w:p w14:paraId="0E006E41" w14:textId="0B31F038" w:rsidR="00C3295B" w:rsidRPr="00AD3539" w:rsidRDefault="00C3295B" w:rsidP="0015243D">
      <w:pPr>
        <w:rPr>
          <w:rFonts w:ascii="Arial" w:hAnsi="Arial" w:cs="Arial"/>
          <w:b/>
        </w:rPr>
      </w:pPr>
    </w:p>
    <w:p w14:paraId="6B1FFEF7" w14:textId="213C5B42" w:rsidR="00C97DBE" w:rsidRDefault="00C97DBE" w:rsidP="00DB6ED7"/>
    <w:p w14:paraId="12F944D9" w14:textId="6EDFA70F" w:rsidR="00C3295B" w:rsidRDefault="00C3295B" w:rsidP="0015243D">
      <w:pPr>
        <w:rPr>
          <w:b/>
        </w:rPr>
      </w:pPr>
      <w:r w:rsidRPr="00F5449D">
        <w:rPr>
          <w:b/>
        </w:rPr>
        <w:fldChar w:fldCharType="begin"/>
      </w:r>
      <w:r w:rsidRPr="00F5449D">
        <w:rPr>
          <w:b/>
        </w:rPr>
        <w:instrText xml:space="preserve"> REF _Ref83982012 \h </w:instrText>
      </w:r>
      <w:r w:rsidR="00F5449D">
        <w:rPr>
          <w:b/>
        </w:rPr>
        <w:instrText xml:space="preserve"> \* MERGEFORMAT </w:instrText>
      </w:r>
      <w:r w:rsidRPr="00F5449D">
        <w:rPr>
          <w:b/>
        </w:rPr>
      </w:r>
      <w:r w:rsidRPr="00F5449D">
        <w:rPr>
          <w:b/>
        </w:rPr>
        <w:fldChar w:fldCharType="separate"/>
      </w:r>
      <w:r w:rsidR="00B514E5" w:rsidRPr="00DB6ED7">
        <w:rPr>
          <w:b/>
        </w:rPr>
        <w:t xml:space="preserve">Proposal </w:t>
      </w:r>
      <w:r w:rsidR="00B514E5" w:rsidRPr="00DB6ED7">
        <w:rPr>
          <w:b/>
          <w:noProof/>
        </w:rPr>
        <w:t>2</w:t>
      </w:r>
      <w:r w:rsidR="00B514E5" w:rsidRPr="00DB6ED7">
        <w:rPr>
          <w:b/>
        </w:rPr>
        <w:t>: Update FG 24-1c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B06E46" w:rsidRPr="00CD300F" w14:paraId="0C2FC487" w14:textId="77777777" w:rsidTr="00B514E5">
        <w:trPr>
          <w:trHeight w:val="638"/>
        </w:trPr>
        <w:tc>
          <w:tcPr>
            <w:tcW w:w="1130" w:type="dxa"/>
            <w:tcBorders>
              <w:top w:val="single" w:sz="4" w:space="0" w:color="auto"/>
              <w:left w:val="single" w:sz="4" w:space="0" w:color="auto"/>
              <w:bottom w:val="single" w:sz="4" w:space="0" w:color="auto"/>
              <w:right w:val="single" w:sz="4" w:space="0" w:color="auto"/>
            </w:tcBorders>
            <w:hideMark/>
          </w:tcPr>
          <w:p w14:paraId="6B6B6A98" w14:textId="77777777" w:rsidR="00B06E46" w:rsidRPr="00CD300F" w:rsidRDefault="00B06E46" w:rsidP="00B514E5">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12E52A2E" w14:textId="77777777" w:rsidR="00B06E46" w:rsidRPr="00CD300F" w:rsidRDefault="00B06E46" w:rsidP="00B514E5">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7C8FDBFB" w14:textId="77777777" w:rsidR="00B06E46" w:rsidRPr="00CD300F" w:rsidRDefault="00B06E46" w:rsidP="00B514E5">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35F73202" w14:textId="77777777" w:rsidR="00B06E46" w:rsidRPr="00CD300F" w:rsidRDefault="00B06E46" w:rsidP="00B514E5">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67463A16" w14:textId="77777777" w:rsidR="00B06E46" w:rsidRPr="00CD300F" w:rsidRDefault="00B06E46" w:rsidP="00B514E5">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0C2F4326" w14:textId="77777777" w:rsidR="00B06E46" w:rsidRPr="00CD300F" w:rsidRDefault="00B06E46" w:rsidP="00B514E5">
            <w:pPr>
              <w:pStyle w:val="TAH"/>
              <w:rPr>
                <w:rFonts w:cs="Arial"/>
                <w:sz w:val="20"/>
              </w:rPr>
            </w:pPr>
            <w:r w:rsidRPr="00CD300F">
              <w:rPr>
                <w:rFonts w:cs="Arial"/>
                <w:sz w:val="20"/>
              </w:rPr>
              <w:t>Mandatory/Optional</w:t>
            </w:r>
          </w:p>
        </w:tc>
      </w:tr>
      <w:tr w:rsidR="00B06E46" w:rsidRPr="00CD300F" w14:paraId="4D6F7D68" w14:textId="77777777" w:rsidTr="00B514E5">
        <w:trPr>
          <w:trHeight w:val="20"/>
        </w:trPr>
        <w:tc>
          <w:tcPr>
            <w:tcW w:w="1130" w:type="dxa"/>
            <w:tcBorders>
              <w:top w:val="single" w:sz="4" w:space="0" w:color="auto"/>
              <w:left w:val="single" w:sz="4" w:space="0" w:color="auto"/>
              <w:bottom w:val="single" w:sz="4" w:space="0" w:color="auto"/>
              <w:right w:val="single" w:sz="4" w:space="0" w:color="auto"/>
            </w:tcBorders>
          </w:tcPr>
          <w:p w14:paraId="1F93199B" w14:textId="77777777" w:rsidR="00B06E46" w:rsidRPr="00AD3539" w:rsidRDefault="00B06E46" w:rsidP="00B514E5">
            <w:pPr>
              <w:pStyle w:val="TAL"/>
              <w:rPr>
                <w:rFonts w:ascii="Calibri Light" w:hAnsi="Calibri Light" w:cs="Calibri Light"/>
                <w:color w:val="000000" w:themeColor="text1"/>
                <w:szCs w:val="18"/>
                <w:lang w:eastAsia="ja-JP"/>
              </w:rPr>
            </w:pPr>
            <w:r w:rsidRPr="00AD353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94A0960" w14:textId="77777777" w:rsidR="00B06E46" w:rsidRPr="00AD3539" w:rsidRDefault="00B06E46" w:rsidP="00B514E5">
            <w:pPr>
              <w:pStyle w:val="TAL"/>
              <w:rPr>
                <w:rFonts w:ascii="Calibri Light" w:hAnsi="Calibri Light" w:cs="Calibri Light"/>
                <w:color w:val="000000" w:themeColor="text1"/>
                <w:szCs w:val="18"/>
                <w:lang w:eastAsia="ja-JP"/>
              </w:rPr>
            </w:pPr>
            <w:r w:rsidRPr="00AD3539">
              <w:rPr>
                <w:rFonts w:cs="Arial"/>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tcPr>
          <w:p w14:paraId="58569F4F" w14:textId="77777777" w:rsidR="00B06E46" w:rsidRPr="00D93B12" w:rsidRDefault="00B06E46" w:rsidP="00B514E5">
            <w:pPr>
              <w:pStyle w:val="TAL"/>
              <w:rPr>
                <w:rFonts w:cs="Arial"/>
                <w:color w:val="000000" w:themeColor="text1"/>
                <w:szCs w:val="18"/>
                <w:lang w:eastAsia="zh-CN"/>
              </w:rPr>
            </w:pPr>
            <w:r w:rsidRPr="00D93B12">
              <w:rPr>
                <w:rFonts w:cs="Arial"/>
                <w:color w:val="000000" w:themeColor="text1"/>
                <w:szCs w:val="18"/>
                <w:lang w:eastAsia="zh-CN"/>
              </w:rPr>
              <w:t>Multi-RB support</w:t>
            </w:r>
          </w:p>
          <w:p w14:paraId="0E2A8812" w14:textId="57409263" w:rsidR="00B06E46" w:rsidRPr="00D93B12" w:rsidRDefault="00B06E46" w:rsidP="00B514E5">
            <w:pPr>
              <w:pStyle w:val="TAL"/>
              <w:rPr>
                <w:rFonts w:ascii="Calibri Light" w:eastAsia="SimSun" w:hAnsi="Calibri Light" w:cs="Calibri Light"/>
                <w:color w:val="000000" w:themeColor="text1"/>
                <w:szCs w:val="18"/>
                <w:lang w:eastAsia="zh-CN"/>
              </w:rPr>
            </w:pPr>
            <w:r w:rsidRPr="00D93B12">
              <w:rPr>
                <w:rFonts w:cs="Arial"/>
                <w:color w:val="000000" w:themeColor="text1"/>
                <w:szCs w:val="18"/>
                <w:lang w:eastAsia="zh-CN"/>
              </w:rPr>
              <w:t>PUCCH format 0/1/4 for 120 kHz in FR2-2</w:t>
            </w:r>
          </w:p>
        </w:tc>
        <w:tc>
          <w:tcPr>
            <w:tcW w:w="3549" w:type="dxa"/>
            <w:tcBorders>
              <w:top w:val="single" w:sz="4" w:space="0" w:color="auto"/>
              <w:left w:val="single" w:sz="4" w:space="0" w:color="auto"/>
              <w:bottom w:val="single" w:sz="4" w:space="0" w:color="auto"/>
              <w:right w:val="single" w:sz="4" w:space="0" w:color="auto"/>
            </w:tcBorders>
          </w:tcPr>
          <w:p w14:paraId="10B2E35F" w14:textId="77777777" w:rsidR="00B06E46" w:rsidRPr="00AD3539" w:rsidRDefault="00B06E46" w:rsidP="00B514E5">
            <w:pPr>
              <w:pStyle w:val="TAL"/>
              <w:tabs>
                <w:tab w:val="left" w:pos="360"/>
              </w:tabs>
              <w:spacing w:line="256" w:lineRule="auto"/>
              <w:rPr>
                <w:rFonts w:cs="Arial"/>
                <w:color w:val="000000" w:themeColor="text1"/>
                <w:szCs w:val="18"/>
                <w:lang w:eastAsia="zh-CN"/>
              </w:rPr>
            </w:pPr>
            <w:r w:rsidRPr="00AD3539">
              <w:rPr>
                <w:rFonts w:cs="Arial"/>
                <w:color w:val="000000" w:themeColor="text1"/>
                <w:szCs w:val="18"/>
                <w:lang w:eastAsia="zh-CN"/>
              </w:rPr>
              <w:t xml:space="preserve">1. Support multi-RB PUCCH format 4 for 120 kHz </w:t>
            </w:r>
          </w:p>
          <w:p w14:paraId="39C97C45" w14:textId="77777777" w:rsidR="00B06E46" w:rsidRPr="00AD3539" w:rsidRDefault="00B06E46" w:rsidP="00B514E5">
            <w:pPr>
              <w:autoSpaceDE w:val="0"/>
              <w:autoSpaceDN w:val="0"/>
              <w:adjustRightInd w:val="0"/>
              <w:snapToGrid w:val="0"/>
              <w:contextualSpacing/>
              <w:rPr>
                <w:rFonts w:cs="Arial"/>
                <w:color w:val="000000" w:themeColor="text1"/>
                <w:sz w:val="18"/>
                <w:szCs w:val="18"/>
                <w:lang w:eastAsia="zh-CN"/>
              </w:rPr>
            </w:pPr>
            <w:r w:rsidRPr="00AD3539">
              <w:rPr>
                <w:rFonts w:cs="Arial"/>
                <w:color w:val="000000" w:themeColor="text1"/>
                <w:sz w:val="18"/>
                <w:szCs w:val="18"/>
                <w:lang w:eastAsia="zh-CN"/>
              </w:rPr>
              <w:t>2. Support multi-RB PUCCH format 0/1 for 120 kHz</w:t>
            </w:r>
          </w:p>
          <w:p w14:paraId="01B124DC" w14:textId="77777777" w:rsidR="00B06E46" w:rsidRPr="00AD3539" w:rsidRDefault="00B06E46" w:rsidP="00B514E5">
            <w:pPr>
              <w:autoSpaceDE w:val="0"/>
              <w:autoSpaceDN w:val="0"/>
              <w:adjustRightInd w:val="0"/>
              <w:snapToGrid w:val="0"/>
              <w:ind w:left="720"/>
              <w:contextualSpacing/>
              <w:jc w:val="both"/>
              <w:rPr>
                <w:rFonts w:ascii="Calibri Light" w:hAnsi="Calibri Light" w:cs="Calibri Light"/>
                <w:color w:val="000000" w:themeColor="text1"/>
                <w:sz w:val="18"/>
                <w:szCs w:val="18"/>
              </w:rPr>
            </w:pPr>
          </w:p>
        </w:tc>
        <w:tc>
          <w:tcPr>
            <w:tcW w:w="810" w:type="dxa"/>
            <w:tcBorders>
              <w:top w:val="single" w:sz="4" w:space="0" w:color="auto"/>
              <w:left w:val="single" w:sz="4" w:space="0" w:color="auto"/>
              <w:bottom w:val="single" w:sz="4" w:space="0" w:color="auto"/>
              <w:right w:val="single" w:sz="4" w:space="0" w:color="auto"/>
            </w:tcBorders>
          </w:tcPr>
          <w:p w14:paraId="03DFAB78" w14:textId="77777777" w:rsidR="00B06E46" w:rsidRPr="00C85FB7" w:rsidRDefault="00B06E46" w:rsidP="00B514E5">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36C1E021" w14:textId="77777777" w:rsidR="00B06E46" w:rsidRPr="00D93B12" w:rsidRDefault="00B06E46" w:rsidP="00B514E5">
            <w:pPr>
              <w:pStyle w:val="TAL"/>
              <w:rPr>
                <w:rFonts w:cs="Arial"/>
                <w:color w:val="000000" w:themeColor="text1"/>
                <w:szCs w:val="18"/>
              </w:rPr>
            </w:pPr>
            <w:r w:rsidRPr="00D93B12">
              <w:rPr>
                <w:rFonts w:cs="Arial"/>
                <w:color w:val="000000" w:themeColor="text1"/>
                <w:szCs w:val="18"/>
              </w:rPr>
              <w:t>Optional with capability signalling</w:t>
            </w:r>
          </w:p>
          <w:p w14:paraId="46C03209" w14:textId="77777777" w:rsidR="00B06E46" w:rsidRDefault="00B06E46" w:rsidP="00B514E5">
            <w:pPr>
              <w:pStyle w:val="TAL"/>
              <w:rPr>
                <w:rFonts w:cs="Arial"/>
                <w:color w:val="FF0000"/>
                <w:szCs w:val="18"/>
              </w:rPr>
            </w:pPr>
          </w:p>
          <w:p w14:paraId="564C6EF1" w14:textId="77777777" w:rsidR="00B06E46" w:rsidRPr="00D93B12" w:rsidRDefault="00B06E46" w:rsidP="00B514E5">
            <w:pPr>
              <w:pStyle w:val="TAL"/>
              <w:rPr>
                <w:rFonts w:cs="Arial"/>
                <w:strike/>
                <w:color w:val="FF0000"/>
                <w:szCs w:val="18"/>
              </w:rPr>
            </w:pPr>
            <w:r w:rsidRPr="00D93B12">
              <w:rPr>
                <w:rFonts w:cs="Arial"/>
                <w:strike/>
                <w:color w:val="FF0000"/>
                <w:szCs w:val="18"/>
                <w:highlight w:val="yellow"/>
              </w:rPr>
              <w:t>[A UE that supports [24-1a/24-2/FR2-2] must indicate this FG is supported]</w:t>
            </w:r>
          </w:p>
          <w:p w14:paraId="4D48EE10" w14:textId="77777777" w:rsidR="00B06E46" w:rsidRDefault="00B06E46" w:rsidP="00B514E5">
            <w:pPr>
              <w:pStyle w:val="TAL"/>
              <w:rPr>
                <w:rFonts w:cs="Arial"/>
                <w:strike/>
                <w:color w:val="000000" w:themeColor="text1"/>
                <w:szCs w:val="18"/>
              </w:rPr>
            </w:pPr>
          </w:p>
          <w:p w14:paraId="01E1C5D7" w14:textId="77777777" w:rsidR="00B06E46" w:rsidRPr="00AD3539" w:rsidRDefault="00B06E46" w:rsidP="00B514E5">
            <w:pPr>
              <w:pStyle w:val="TAL"/>
              <w:rPr>
                <w:rFonts w:ascii="Calibri Light" w:hAnsi="Calibri Light" w:cs="Calibri Light"/>
                <w:strike/>
                <w:color w:val="FF0000"/>
                <w:szCs w:val="18"/>
                <w:lang w:eastAsia="ja-JP"/>
              </w:rPr>
            </w:pPr>
            <w:r w:rsidRPr="00D93B12">
              <w:rPr>
                <w:rFonts w:cs="Arial"/>
                <w:color w:val="000000" w:themeColor="text1"/>
                <w:szCs w:val="18"/>
              </w:rPr>
              <w:t>This FG is only supported in bands under PSD limitation in shared spectrum operation</w:t>
            </w:r>
          </w:p>
        </w:tc>
      </w:tr>
    </w:tbl>
    <w:p w14:paraId="73E0B8AF" w14:textId="5603AE05" w:rsidR="00C3295B" w:rsidRDefault="00327F6B" w:rsidP="0015243D">
      <w:pPr>
        <w:rPr>
          <w:b/>
        </w:rPr>
      </w:pPr>
      <w:r w:rsidRPr="007F2048">
        <w:rPr>
          <w:b/>
        </w:rPr>
        <w:fldChar w:fldCharType="begin"/>
      </w:r>
      <w:r w:rsidRPr="00B23657">
        <w:rPr>
          <w:b/>
        </w:rPr>
        <w:instrText xml:space="preserve"> REF _Ref87010034 \h  \* MERGEFORMAT </w:instrText>
      </w:r>
      <w:r w:rsidRPr="007F2048">
        <w:rPr>
          <w:b/>
        </w:rPr>
      </w:r>
      <w:r w:rsidRPr="007F2048">
        <w:rPr>
          <w:b/>
        </w:rPr>
        <w:fldChar w:fldCharType="separate"/>
      </w:r>
      <w:r w:rsidR="00B514E5" w:rsidRPr="00DB6ED7">
        <w:rPr>
          <w:b/>
        </w:rPr>
        <w:t xml:space="preserve">Proposal </w:t>
      </w:r>
      <w:r w:rsidR="00B514E5" w:rsidRPr="00DB6ED7">
        <w:rPr>
          <w:b/>
          <w:noProof/>
        </w:rPr>
        <w:t>3</w:t>
      </w:r>
      <w:r w:rsidR="00B514E5" w:rsidRPr="00DB6ED7">
        <w:rPr>
          <w:b/>
        </w:rPr>
        <w:t>: Add FGs for m-TRP multi-PDSCH scheduling as follows:</w:t>
      </w:r>
      <w:r w:rsidRPr="007F2048">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97DBE" w:rsidRPr="00CD300F" w14:paraId="72FB4FF5" w14:textId="77777777" w:rsidTr="001E6B63">
        <w:trPr>
          <w:trHeight w:val="638"/>
        </w:trPr>
        <w:tc>
          <w:tcPr>
            <w:tcW w:w="1130" w:type="dxa"/>
            <w:tcBorders>
              <w:top w:val="single" w:sz="4" w:space="0" w:color="auto"/>
              <w:left w:val="single" w:sz="4" w:space="0" w:color="auto"/>
              <w:bottom w:val="single" w:sz="4" w:space="0" w:color="auto"/>
              <w:right w:val="single" w:sz="4" w:space="0" w:color="auto"/>
            </w:tcBorders>
            <w:hideMark/>
          </w:tcPr>
          <w:p w14:paraId="0F1A0DE2" w14:textId="77777777" w:rsidR="00C97DBE" w:rsidRPr="00CD300F" w:rsidRDefault="00C97DBE" w:rsidP="001E6B63">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59357C3" w14:textId="77777777" w:rsidR="00C97DBE" w:rsidRPr="00CD300F" w:rsidRDefault="00C97DBE" w:rsidP="001E6B63">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309ACAAD" w14:textId="77777777" w:rsidR="00C97DBE" w:rsidRPr="00CD300F" w:rsidRDefault="00C97DBE" w:rsidP="001E6B63">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3D5E2BFC" w14:textId="77777777" w:rsidR="00C97DBE" w:rsidRPr="00CD300F" w:rsidRDefault="00C97DBE" w:rsidP="001E6B63">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60CA33EB" w14:textId="77777777" w:rsidR="00C97DBE" w:rsidRPr="00CD300F" w:rsidRDefault="00C97DBE" w:rsidP="001E6B63">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4836A240" w14:textId="77777777" w:rsidR="00C97DBE" w:rsidRPr="00CD300F" w:rsidRDefault="00C97DBE" w:rsidP="001E6B63">
            <w:pPr>
              <w:pStyle w:val="TAH"/>
              <w:rPr>
                <w:rFonts w:cs="Arial"/>
                <w:sz w:val="20"/>
              </w:rPr>
            </w:pPr>
            <w:r w:rsidRPr="00CD300F">
              <w:rPr>
                <w:rFonts w:cs="Arial"/>
                <w:sz w:val="20"/>
              </w:rPr>
              <w:t>Mandatory/Optional</w:t>
            </w:r>
          </w:p>
        </w:tc>
      </w:tr>
      <w:tr w:rsidR="00C97DBE" w:rsidRPr="00CD300F" w14:paraId="541A7EE7"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2E375A9F"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1C9C5FE7"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1g</w:t>
            </w:r>
          </w:p>
        </w:tc>
        <w:tc>
          <w:tcPr>
            <w:tcW w:w="1559" w:type="dxa"/>
            <w:tcBorders>
              <w:top w:val="single" w:sz="4" w:space="0" w:color="auto"/>
              <w:left w:val="single" w:sz="4" w:space="0" w:color="auto"/>
              <w:bottom w:val="single" w:sz="4" w:space="0" w:color="auto"/>
              <w:right w:val="single" w:sz="4" w:space="0" w:color="auto"/>
            </w:tcBorders>
          </w:tcPr>
          <w:p w14:paraId="3617E81A" w14:textId="77777777" w:rsidR="00C97DBE" w:rsidRPr="0075473A"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14:paraId="4E2FF65A" w14:textId="77777777" w:rsidR="00C97DBE" w:rsidRPr="00972AE8" w:rsidRDefault="00C97DBE" w:rsidP="001F2D71">
            <w:pPr>
              <w:pStyle w:val="ListParagraph"/>
              <w:numPr>
                <w:ilvl w:val="0"/>
                <w:numId w:val="33"/>
              </w:numPr>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14:paraId="210AAA6C"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3138AEE7"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14:paraId="669A9A33" w14:textId="77777777" w:rsidR="00C97DBE" w:rsidRPr="00776476" w:rsidRDefault="00C97DBE" w:rsidP="001E6B63">
            <w:pPr>
              <w:pStyle w:val="TAL"/>
              <w:rPr>
                <w:rFonts w:ascii="Calibri Light" w:hAnsi="Calibri Light" w:cs="Calibri Light"/>
                <w:color w:val="FF0000"/>
                <w:szCs w:val="18"/>
                <w:lang w:eastAsia="ja-JP"/>
              </w:rPr>
            </w:pPr>
          </w:p>
        </w:tc>
      </w:tr>
      <w:tr w:rsidR="00C97DBE" w:rsidRPr="00CD300F" w14:paraId="07A97234"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17833EBC"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210A6B78"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4g</w:t>
            </w:r>
          </w:p>
        </w:tc>
        <w:tc>
          <w:tcPr>
            <w:tcW w:w="1559" w:type="dxa"/>
            <w:tcBorders>
              <w:top w:val="single" w:sz="4" w:space="0" w:color="auto"/>
              <w:left w:val="single" w:sz="4" w:space="0" w:color="auto"/>
              <w:bottom w:val="single" w:sz="4" w:space="0" w:color="auto"/>
              <w:right w:val="single" w:sz="4" w:space="0" w:color="auto"/>
            </w:tcBorders>
          </w:tcPr>
          <w:p w14:paraId="27C9A4C6" w14:textId="77777777" w:rsidR="00C97DBE" w:rsidRPr="000A222D"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14:paraId="7DC31306" w14:textId="77777777" w:rsidR="00C97DBE" w:rsidRPr="00972AE8" w:rsidRDefault="00C97DBE" w:rsidP="001F2D71">
            <w:pPr>
              <w:pStyle w:val="ListParagraph"/>
              <w:numPr>
                <w:ilvl w:val="0"/>
                <w:numId w:val="34"/>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3FBDB7E1"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6C43FF63"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14:paraId="7135F156"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0A8EE479"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26DFB68C"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5g</w:t>
            </w:r>
          </w:p>
        </w:tc>
        <w:tc>
          <w:tcPr>
            <w:tcW w:w="1559" w:type="dxa"/>
            <w:tcBorders>
              <w:top w:val="single" w:sz="4" w:space="0" w:color="auto"/>
              <w:left w:val="single" w:sz="4" w:space="0" w:color="auto"/>
              <w:bottom w:val="single" w:sz="4" w:space="0" w:color="auto"/>
              <w:right w:val="single" w:sz="4" w:space="0" w:color="auto"/>
            </w:tcBorders>
          </w:tcPr>
          <w:p w14:paraId="6F6AE25D" w14:textId="77777777" w:rsidR="00C97DBE" w:rsidRPr="000A222D"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14:paraId="727AEAE4" w14:textId="77777777" w:rsidR="00C97DBE" w:rsidRPr="00972AE8" w:rsidRDefault="00C97DBE" w:rsidP="001F2D71">
            <w:pPr>
              <w:pStyle w:val="ListParagraph"/>
              <w:numPr>
                <w:ilvl w:val="0"/>
                <w:numId w:val="35"/>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70921640"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2F6C84F8"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14:paraId="637EDBD5"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3D7868E1"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4F5C444C"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1h</w:t>
            </w:r>
          </w:p>
        </w:tc>
        <w:tc>
          <w:tcPr>
            <w:tcW w:w="1559" w:type="dxa"/>
            <w:tcBorders>
              <w:top w:val="single" w:sz="4" w:space="0" w:color="auto"/>
              <w:left w:val="single" w:sz="4" w:space="0" w:color="auto"/>
              <w:bottom w:val="single" w:sz="4" w:space="0" w:color="auto"/>
              <w:right w:val="single" w:sz="4" w:space="0" w:color="auto"/>
            </w:tcBorders>
          </w:tcPr>
          <w:p w14:paraId="21B4F92B"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14:paraId="36C7AD21" w14:textId="77777777" w:rsidR="00C97DBE" w:rsidRPr="00972AE8" w:rsidRDefault="00C97DBE" w:rsidP="001F2D71">
            <w:pPr>
              <w:pStyle w:val="ListParagraph"/>
              <w:numPr>
                <w:ilvl w:val="0"/>
                <w:numId w:val="36"/>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14:paraId="2549A1E8"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14D50FBC"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14:paraId="4CC95997" w14:textId="77777777" w:rsidR="00C97DBE" w:rsidRPr="00776476" w:rsidRDefault="00C97DBE" w:rsidP="001E6B63">
            <w:pPr>
              <w:pStyle w:val="TAL"/>
              <w:rPr>
                <w:rFonts w:ascii="Calibri Light" w:hAnsi="Calibri Light" w:cs="Calibri Light"/>
                <w:color w:val="FF0000"/>
                <w:szCs w:val="18"/>
                <w:lang w:eastAsia="ja-JP"/>
              </w:rPr>
            </w:pPr>
          </w:p>
        </w:tc>
      </w:tr>
      <w:tr w:rsidR="00C97DBE" w:rsidRPr="00CD300F" w14:paraId="6EA0FC70"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14C45C63"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4C190BEB"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4h</w:t>
            </w:r>
          </w:p>
        </w:tc>
        <w:tc>
          <w:tcPr>
            <w:tcW w:w="1559" w:type="dxa"/>
            <w:tcBorders>
              <w:top w:val="single" w:sz="4" w:space="0" w:color="auto"/>
              <w:left w:val="single" w:sz="4" w:space="0" w:color="auto"/>
              <w:bottom w:val="single" w:sz="4" w:space="0" w:color="auto"/>
              <w:right w:val="single" w:sz="4" w:space="0" w:color="auto"/>
            </w:tcBorders>
          </w:tcPr>
          <w:p w14:paraId="77EB1AEC"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14:paraId="1174C6CC" w14:textId="77777777" w:rsidR="00C97DBE" w:rsidRPr="00972AE8" w:rsidRDefault="00C97DBE" w:rsidP="001F2D71">
            <w:pPr>
              <w:pStyle w:val="ListParagraph"/>
              <w:numPr>
                <w:ilvl w:val="0"/>
                <w:numId w:val="37"/>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47FB4BB6"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0E946986"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14:paraId="739D4BCF"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31014ED2"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1A39AB21"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5h</w:t>
            </w:r>
          </w:p>
        </w:tc>
        <w:tc>
          <w:tcPr>
            <w:tcW w:w="1559" w:type="dxa"/>
            <w:tcBorders>
              <w:top w:val="single" w:sz="4" w:space="0" w:color="auto"/>
              <w:left w:val="single" w:sz="4" w:space="0" w:color="auto"/>
              <w:bottom w:val="single" w:sz="4" w:space="0" w:color="auto"/>
              <w:right w:val="single" w:sz="4" w:space="0" w:color="auto"/>
            </w:tcBorders>
          </w:tcPr>
          <w:p w14:paraId="3166C67D"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14:paraId="4ED97769" w14:textId="77777777" w:rsidR="00C97DBE" w:rsidRPr="00972AE8" w:rsidRDefault="00C97DBE" w:rsidP="001F2D71">
            <w:pPr>
              <w:pStyle w:val="ListParagraph"/>
              <w:numPr>
                <w:ilvl w:val="0"/>
                <w:numId w:val="38"/>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07C6D45C"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71CD7F65"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14:paraId="2B15A246"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747249CB"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5F85EBDA"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1i</w:t>
            </w:r>
          </w:p>
        </w:tc>
        <w:tc>
          <w:tcPr>
            <w:tcW w:w="1559" w:type="dxa"/>
            <w:tcBorders>
              <w:top w:val="single" w:sz="4" w:space="0" w:color="auto"/>
              <w:left w:val="single" w:sz="4" w:space="0" w:color="auto"/>
              <w:bottom w:val="single" w:sz="4" w:space="0" w:color="auto"/>
              <w:right w:val="single" w:sz="4" w:space="0" w:color="auto"/>
            </w:tcBorders>
          </w:tcPr>
          <w:p w14:paraId="2FB5F4D2"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14:paraId="727DE1F8" w14:textId="77777777" w:rsidR="00C97DBE" w:rsidRPr="00972AE8" w:rsidRDefault="00C97DBE" w:rsidP="001F2D71">
            <w:pPr>
              <w:pStyle w:val="ListParagraph"/>
              <w:numPr>
                <w:ilvl w:val="0"/>
                <w:numId w:val="39"/>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14:paraId="6252E472"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2112E546"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14:paraId="6CF26B92" w14:textId="77777777" w:rsidR="00C97DBE" w:rsidRPr="00776476" w:rsidRDefault="00C97DBE" w:rsidP="001E6B63">
            <w:pPr>
              <w:pStyle w:val="TAL"/>
              <w:rPr>
                <w:rFonts w:ascii="Calibri Light" w:hAnsi="Calibri Light" w:cs="Calibri Light"/>
                <w:color w:val="FF0000"/>
                <w:szCs w:val="18"/>
                <w:lang w:eastAsia="ja-JP"/>
              </w:rPr>
            </w:pPr>
          </w:p>
        </w:tc>
      </w:tr>
      <w:tr w:rsidR="00C97DBE" w:rsidRPr="00CD300F" w14:paraId="65E45224"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77FF0FFF"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0F15AF2A"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4i</w:t>
            </w:r>
          </w:p>
        </w:tc>
        <w:tc>
          <w:tcPr>
            <w:tcW w:w="1559" w:type="dxa"/>
            <w:tcBorders>
              <w:top w:val="single" w:sz="4" w:space="0" w:color="auto"/>
              <w:left w:val="single" w:sz="4" w:space="0" w:color="auto"/>
              <w:bottom w:val="single" w:sz="4" w:space="0" w:color="auto"/>
              <w:right w:val="single" w:sz="4" w:space="0" w:color="auto"/>
            </w:tcBorders>
          </w:tcPr>
          <w:p w14:paraId="4DED85BF"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14:paraId="2C30BFAA" w14:textId="77777777" w:rsidR="00C97DBE" w:rsidRPr="00972AE8" w:rsidRDefault="00C97DBE" w:rsidP="001F2D71">
            <w:pPr>
              <w:pStyle w:val="ListParagraph"/>
              <w:numPr>
                <w:ilvl w:val="0"/>
                <w:numId w:val="40"/>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653596FA"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53EDD3D4"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14:paraId="32477303"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03301F06"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6822EAE4"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5i</w:t>
            </w:r>
          </w:p>
        </w:tc>
        <w:tc>
          <w:tcPr>
            <w:tcW w:w="1559" w:type="dxa"/>
            <w:tcBorders>
              <w:top w:val="single" w:sz="4" w:space="0" w:color="auto"/>
              <w:left w:val="single" w:sz="4" w:space="0" w:color="auto"/>
              <w:bottom w:val="single" w:sz="4" w:space="0" w:color="auto"/>
              <w:right w:val="single" w:sz="4" w:space="0" w:color="auto"/>
            </w:tcBorders>
          </w:tcPr>
          <w:p w14:paraId="1E9A1223"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14:paraId="17B68303" w14:textId="77777777" w:rsidR="00C97DBE" w:rsidRPr="00972AE8" w:rsidRDefault="00C97DBE" w:rsidP="001F2D71">
            <w:pPr>
              <w:pStyle w:val="ListParagraph"/>
              <w:numPr>
                <w:ilvl w:val="0"/>
                <w:numId w:val="41"/>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4FCCC9B4"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7E62E065"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14:paraId="3DBC147F"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7A13F85A"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6B2B92B9"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1j</w:t>
            </w:r>
          </w:p>
        </w:tc>
        <w:tc>
          <w:tcPr>
            <w:tcW w:w="1559" w:type="dxa"/>
            <w:tcBorders>
              <w:top w:val="single" w:sz="4" w:space="0" w:color="auto"/>
              <w:left w:val="single" w:sz="4" w:space="0" w:color="auto"/>
              <w:bottom w:val="single" w:sz="4" w:space="0" w:color="auto"/>
              <w:right w:val="single" w:sz="4" w:space="0" w:color="auto"/>
            </w:tcBorders>
          </w:tcPr>
          <w:p w14:paraId="01A8B122"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14:paraId="3FA00472" w14:textId="77777777" w:rsidR="00C97DBE" w:rsidRPr="00C03160" w:rsidRDefault="00C97DBE" w:rsidP="001F2D71">
            <w:pPr>
              <w:pStyle w:val="ListParagraph"/>
              <w:numPr>
                <w:ilvl w:val="0"/>
                <w:numId w:val="42"/>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14:paraId="78D771DD"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7C381887"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14:paraId="0F11ECF4" w14:textId="77777777" w:rsidR="00C97DBE" w:rsidRPr="00776476" w:rsidRDefault="00C97DBE" w:rsidP="001E6B63">
            <w:pPr>
              <w:pStyle w:val="TAL"/>
              <w:rPr>
                <w:rFonts w:ascii="Calibri Light" w:hAnsi="Calibri Light" w:cs="Calibri Light"/>
                <w:color w:val="FF0000"/>
                <w:szCs w:val="18"/>
                <w:lang w:eastAsia="ja-JP"/>
              </w:rPr>
            </w:pPr>
          </w:p>
        </w:tc>
      </w:tr>
      <w:tr w:rsidR="00C97DBE" w:rsidRPr="00CD300F" w14:paraId="0440BE6B"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736B2D64"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71B94CB0"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4j</w:t>
            </w:r>
          </w:p>
        </w:tc>
        <w:tc>
          <w:tcPr>
            <w:tcW w:w="1559" w:type="dxa"/>
            <w:tcBorders>
              <w:top w:val="single" w:sz="4" w:space="0" w:color="auto"/>
              <w:left w:val="single" w:sz="4" w:space="0" w:color="auto"/>
              <w:bottom w:val="single" w:sz="4" w:space="0" w:color="auto"/>
              <w:right w:val="single" w:sz="4" w:space="0" w:color="auto"/>
            </w:tcBorders>
          </w:tcPr>
          <w:p w14:paraId="6CBFE369"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14:paraId="18842D81" w14:textId="77777777" w:rsidR="00C97DBE" w:rsidRPr="00C03160" w:rsidRDefault="00C97DBE" w:rsidP="001F2D71">
            <w:pPr>
              <w:pStyle w:val="ListParagraph"/>
              <w:numPr>
                <w:ilvl w:val="0"/>
                <w:numId w:val="43"/>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21D2792B"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227F2F27"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97DBE" w:rsidRPr="00CD300F" w14:paraId="35A88356"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42D5BAC7"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1C6B4F11" w14:textId="77777777" w:rsidR="00C97DBE" w:rsidRPr="0075473A" w:rsidRDefault="00C97DBE"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5j</w:t>
            </w:r>
          </w:p>
        </w:tc>
        <w:tc>
          <w:tcPr>
            <w:tcW w:w="1559" w:type="dxa"/>
            <w:tcBorders>
              <w:top w:val="single" w:sz="4" w:space="0" w:color="auto"/>
              <w:left w:val="single" w:sz="4" w:space="0" w:color="auto"/>
              <w:bottom w:val="single" w:sz="4" w:space="0" w:color="auto"/>
              <w:right w:val="single" w:sz="4" w:space="0" w:color="auto"/>
            </w:tcBorders>
          </w:tcPr>
          <w:p w14:paraId="5BC512CB" w14:textId="77777777" w:rsidR="00C97DBE" w:rsidRPr="00C03160" w:rsidRDefault="00C97DBE" w:rsidP="001E6B63">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14:paraId="326EEADC" w14:textId="77777777" w:rsidR="00C97DBE" w:rsidRPr="00C03160" w:rsidRDefault="00C97DBE" w:rsidP="001F2D71">
            <w:pPr>
              <w:pStyle w:val="ListParagraph"/>
              <w:numPr>
                <w:ilvl w:val="0"/>
                <w:numId w:val="44"/>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14:paraId="6434D016" w14:textId="77777777" w:rsidR="00C97DBE" w:rsidRPr="00C85FB7" w:rsidRDefault="00C97DBE"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591FD7D9" w14:textId="77777777" w:rsidR="00C97DBE" w:rsidRPr="00776476" w:rsidRDefault="00C97DBE"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14:paraId="1CC35C7A" w14:textId="77777777" w:rsidR="00327F6B" w:rsidRPr="007F2048" w:rsidRDefault="00327F6B" w:rsidP="0015243D">
      <w:pPr>
        <w:rPr>
          <w:b/>
        </w:rPr>
      </w:pPr>
    </w:p>
    <w:p w14:paraId="0DBF6CD2" w14:textId="0400C41C" w:rsidR="00C3295B" w:rsidRDefault="00C3295B" w:rsidP="0015243D">
      <w:pPr>
        <w:rPr>
          <w:b/>
        </w:rPr>
      </w:pPr>
      <w:r w:rsidRPr="00F5449D">
        <w:rPr>
          <w:b/>
        </w:rPr>
        <w:lastRenderedPageBreak/>
        <w:fldChar w:fldCharType="begin"/>
      </w:r>
      <w:r w:rsidRPr="00F5449D">
        <w:rPr>
          <w:b/>
        </w:rPr>
        <w:instrText xml:space="preserve"> REF _Ref83982049 \h </w:instrText>
      </w:r>
      <w:r w:rsidR="00F5449D">
        <w:rPr>
          <w:b/>
        </w:rPr>
        <w:instrText xml:space="preserve"> \* MERGEFORMAT </w:instrText>
      </w:r>
      <w:r w:rsidRPr="00F5449D">
        <w:rPr>
          <w:b/>
        </w:rPr>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4F79DB" w:rsidRPr="00CD300F" w14:paraId="42C5E6FD" w14:textId="77777777" w:rsidTr="001E6B63">
        <w:trPr>
          <w:trHeight w:val="638"/>
        </w:trPr>
        <w:tc>
          <w:tcPr>
            <w:tcW w:w="1130" w:type="dxa"/>
            <w:tcBorders>
              <w:top w:val="single" w:sz="4" w:space="0" w:color="auto"/>
              <w:left w:val="single" w:sz="4" w:space="0" w:color="auto"/>
              <w:bottom w:val="single" w:sz="4" w:space="0" w:color="auto"/>
              <w:right w:val="single" w:sz="4" w:space="0" w:color="auto"/>
            </w:tcBorders>
            <w:hideMark/>
          </w:tcPr>
          <w:p w14:paraId="03BE661F" w14:textId="77777777" w:rsidR="004F79DB" w:rsidRPr="00CD300F" w:rsidRDefault="004F79DB" w:rsidP="001E6B63">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3A605EB9" w14:textId="77777777" w:rsidR="004F79DB" w:rsidRPr="00CD300F" w:rsidRDefault="004F79DB" w:rsidP="001E6B63">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E1EA02C" w14:textId="77777777" w:rsidR="004F79DB" w:rsidRPr="00CD300F" w:rsidRDefault="004F79DB" w:rsidP="001E6B63">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17F37DF8" w14:textId="77777777" w:rsidR="004F79DB" w:rsidRPr="00CD300F" w:rsidRDefault="004F79DB" w:rsidP="001E6B63">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14:paraId="73345F98" w14:textId="77777777" w:rsidR="004F79DB" w:rsidRPr="00CD300F" w:rsidRDefault="004F79DB" w:rsidP="001E6B63">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14:paraId="3B443584" w14:textId="77777777" w:rsidR="004F79DB" w:rsidRPr="00CD300F" w:rsidRDefault="004F79DB" w:rsidP="001E6B63">
            <w:pPr>
              <w:pStyle w:val="TAH"/>
              <w:rPr>
                <w:rFonts w:cs="Arial"/>
                <w:sz w:val="20"/>
              </w:rPr>
            </w:pPr>
            <w:r w:rsidRPr="00CD300F">
              <w:rPr>
                <w:rFonts w:cs="Arial"/>
                <w:sz w:val="20"/>
              </w:rPr>
              <w:t>Mandatory/Optional</w:t>
            </w:r>
          </w:p>
        </w:tc>
      </w:tr>
      <w:tr w:rsidR="004F79DB" w:rsidRPr="00CD300F" w14:paraId="024BC6B5"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3D3B502D" w14:textId="77777777"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277FA724" w14:textId="77777777"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4d</w:t>
            </w:r>
          </w:p>
        </w:tc>
        <w:tc>
          <w:tcPr>
            <w:tcW w:w="1559" w:type="dxa"/>
            <w:tcBorders>
              <w:top w:val="single" w:sz="4" w:space="0" w:color="auto"/>
              <w:left w:val="single" w:sz="4" w:space="0" w:color="auto"/>
              <w:bottom w:val="single" w:sz="4" w:space="0" w:color="auto"/>
              <w:right w:val="single" w:sz="4" w:space="0" w:color="auto"/>
            </w:tcBorders>
          </w:tcPr>
          <w:p w14:paraId="673BCCEB" w14:textId="77777777" w:rsidR="004F79DB" w:rsidRPr="000A222D" w:rsidRDefault="004F79DB" w:rsidP="001E6B63">
            <w:pPr>
              <w:pStyle w:val="TAL"/>
              <w:rPr>
                <w:rFonts w:ascii="Calibri Light" w:eastAsia="SimSun" w:hAnsi="Calibri Light" w:cs="Calibri Light"/>
                <w:color w:val="FF0000"/>
                <w:szCs w:val="18"/>
                <w:lang w:eastAsia="zh-CN"/>
              </w:rPr>
            </w:pPr>
            <w:r w:rsidRPr="00754537">
              <w:rPr>
                <w:rFonts w:asciiTheme="majorHAnsi" w:eastAsia="SimSun" w:hAnsiTheme="majorHAnsi" w:cstheme="majorHAnsi"/>
                <w:color w:val="FF0000"/>
                <w:szCs w:val="18"/>
                <w:lang w:eastAsia="zh-CN"/>
              </w:rPr>
              <w:t>Multiple PDSCH scheduling by single DCI for 480 kHz</w:t>
            </w:r>
            <w:r w:rsidRPr="000A222D" w:rsidDel="0051296E">
              <w:rPr>
                <w:rFonts w:ascii="Calibri Light" w:eastAsia="SimSun" w:hAnsi="Calibri Light" w:cs="Calibri Light"/>
                <w:color w:val="FF0000"/>
                <w:szCs w:val="18"/>
                <w:lang w:eastAsia="zh-CN"/>
              </w:rPr>
              <w:t xml:space="preserve"> </w:t>
            </w:r>
            <w:r w:rsidRPr="00754537">
              <w:rPr>
                <w:rFonts w:asciiTheme="majorHAnsi" w:eastAsia="SimSun" w:hAnsiTheme="majorHAnsi" w:cstheme="majorHAnsi"/>
                <w:color w:val="FF0000"/>
                <w:szCs w:val="18"/>
                <w:lang w:eastAsia="zh-CN"/>
              </w:rPr>
              <w:t>in</w:t>
            </w:r>
            <w:r>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14:paraId="7C314017" w14:textId="77777777" w:rsidR="004F79DB" w:rsidRPr="0051296E" w:rsidRDefault="004F79DB" w:rsidP="001F2D71">
            <w:pPr>
              <w:pStyle w:val="ListParagraph"/>
              <w:numPr>
                <w:ilvl w:val="0"/>
                <w:numId w:val="45"/>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 xml:space="preserve"> Multi- PDSCH scheduling by single DCI for the operation with 480 kHz SCS </w:t>
            </w:r>
          </w:p>
          <w:p w14:paraId="0874A1B4" w14:textId="77777777" w:rsidR="004F79DB" w:rsidRPr="00972AE8" w:rsidRDefault="004F79DB" w:rsidP="001F2D71">
            <w:pPr>
              <w:pStyle w:val="ListParagraph"/>
              <w:numPr>
                <w:ilvl w:val="0"/>
                <w:numId w:val="45"/>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14:paraId="7D6C26DE" w14:textId="77777777" w:rsidR="004F79DB" w:rsidRPr="00C85FB7" w:rsidRDefault="004F79DB"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391C007E" w14:textId="77777777" w:rsidR="004F79DB" w:rsidRPr="00776476" w:rsidRDefault="004F79DB"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4F79DB" w:rsidRPr="00CD300F" w14:paraId="717CF0EC"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3012B491" w14:textId="77777777"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58A5FBF6" w14:textId="77777777" w:rsidR="004F79DB" w:rsidRPr="0075473A" w:rsidRDefault="004F79DB" w:rsidP="001E6B6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5d</w:t>
            </w:r>
          </w:p>
        </w:tc>
        <w:tc>
          <w:tcPr>
            <w:tcW w:w="1559" w:type="dxa"/>
            <w:tcBorders>
              <w:top w:val="single" w:sz="4" w:space="0" w:color="auto"/>
              <w:left w:val="single" w:sz="4" w:space="0" w:color="auto"/>
              <w:bottom w:val="single" w:sz="4" w:space="0" w:color="auto"/>
              <w:right w:val="single" w:sz="4" w:space="0" w:color="auto"/>
            </w:tcBorders>
          </w:tcPr>
          <w:p w14:paraId="72C002AD" w14:textId="77777777" w:rsidR="004F79DB" w:rsidRPr="000A222D" w:rsidRDefault="004F79DB" w:rsidP="001E6B63">
            <w:pPr>
              <w:pStyle w:val="TAL"/>
              <w:rPr>
                <w:rFonts w:ascii="Calibri Light" w:eastAsia="SimSun" w:hAnsi="Calibri Light" w:cs="Calibri Light"/>
                <w:color w:val="FF0000"/>
                <w:szCs w:val="18"/>
                <w:lang w:eastAsia="zh-CN"/>
              </w:rPr>
            </w:pPr>
            <w:r w:rsidRPr="00754537">
              <w:rPr>
                <w:rFonts w:asciiTheme="majorHAnsi" w:eastAsia="SimSun" w:hAnsiTheme="majorHAnsi" w:cstheme="majorHAnsi"/>
                <w:color w:val="FF0000"/>
                <w:szCs w:val="18"/>
                <w:lang w:eastAsia="zh-CN"/>
              </w:rPr>
              <w:t xml:space="preserve">Multiple PDSCH scheduling by single DCI for </w:t>
            </w:r>
            <w:r>
              <w:rPr>
                <w:rFonts w:asciiTheme="majorHAnsi" w:eastAsia="SimSun" w:hAnsiTheme="majorHAnsi" w:cstheme="majorHAnsi"/>
                <w:color w:val="FF0000"/>
                <w:szCs w:val="18"/>
                <w:lang w:eastAsia="zh-CN"/>
              </w:rPr>
              <w:t>96</w:t>
            </w:r>
            <w:r w:rsidRPr="00754537">
              <w:rPr>
                <w:rFonts w:asciiTheme="majorHAnsi" w:eastAsia="SimSun" w:hAnsiTheme="majorHAnsi" w:cstheme="majorHAnsi"/>
                <w:color w:val="FF0000"/>
                <w:szCs w:val="18"/>
                <w:lang w:eastAsia="zh-CN"/>
              </w:rPr>
              <w:t>0 kHz</w:t>
            </w:r>
            <w:r w:rsidRPr="000A222D" w:rsidDel="0051296E">
              <w:rPr>
                <w:rFonts w:ascii="Calibri Light" w:eastAsia="SimSun" w:hAnsi="Calibri Light" w:cs="Calibri Light"/>
                <w:color w:val="FF0000"/>
                <w:szCs w:val="18"/>
                <w:lang w:eastAsia="zh-CN"/>
              </w:rPr>
              <w:t xml:space="preserve"> </w:t>
            </w:r>
            <w:r w:rsidRPr="00754537">
              <w:rPr>
                <w:rFonts w:asciiTheme="majorHAnsi" w:eastAsia="SimSun" w:hAnsiTheme="majorHAnsi" w:cstheme="majorHAnsi"/>
                <w:color w:val="FF0000"/>
                <w:szCs w:val="18"/>
                <w:lang w:eastAsia="zh-CN"/>
              </w:rPr>
              <w:t>in</w:t>
            </w:r>
            <w:r>
              <w:rPr>
                <w:rFonts w:asciiTheme="majorHAnsi" w:eastAsia="SimSun" w:hAnsiTheme="majorHAnsi" w:cstheme="majorHAnsi"/>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14:paraId="4B339FC8" w14:textId="77777777" w:rsidR="004F79DB" w:rsidRPr="0051296E" w:rsidRDefault="004F79DB" w:rsidP="001F2D71">
            <w:pPr>
              <w:pStyle w:val="ListParagraph"/>
              <w:numPr>
                <w:ilvl w:val="0"/>
                <w:numId w:val="46"/>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 xml:space="preserve">Multi- PDSCH scheduling by single DCI for the operation with </w:t>
            </w:r>
            <w:r>
              <w:rPr>
                <w:rFonts w:ascii="Calibri Light" w:hAnsi="Calibri Light" w:cs="Calibri Light"/>
                <w:color w:val="FF0000"/>
                <w:sz w:val="18"/>
                <w:szCs w:val="18"/>
              </w:rPr>
              <w:t>96</w:t>
            </w:r>
            <w:r w:rsidRPr="0051296E">
              <w:rPr>
                <w:rFonts w:ascii="Calibri Light" w:hAnsi="Calibri Light" w:cs="Calibri Light"/>
                <w:color w:val="FF0000"/>
                <w:sz w:val="18"/>
                <w:szCs w:val="18"/>
              </w:rPr>
              <w:t xml:space="preserve">0 kHz SCS </w:t>
            </w:r>
          </w:p>
          <w:p w14:paraId="16859C18" w14:textId="77777777" w:rsidR="004F79DB" w:rsidRPr="00972AE8" w:rsidRDefault="004F79DB" w:rsidP="001F2D71">
            <w:pPr>
              <w:pStyle w:val="ListParagraph"/>
              <w:numPr>
                <w:ilvl w:val="0"/>
                <w:numId w:val="46"/>
              </w:numPr>
              <w:autoSpaceDE w:val="0"/>
              <w:autoSpaceDN w:val="0"/>
              <w:adjustRightInd w:val="0"/>
              <w:snapToGrid w:val="0"/>
              <w:contextualSpacing/>
              <w:jc w:val="both"/>
              <w:rPr>
                <w:rFonts w:ascii="Calibri Light" w:hAnsi="Calibri Light" w:cs="Calibri Light"/>
                <w:color w:val="FF0000"/>
                <w:sz w:val="18"/>
                <w:szCs w:val="18"/>
              </w:rPr>
            </w:pPr>
            <w:r w:rsidRPr="0051296E">
              <w:rPr>
                <w:rFonts w:ascii="Calibri Light" w:hAnsi="Calibri Light" w:cs="Calibri Light"/>
                <w:color w:val="FF0000"/>
                <w:sz w:val="18"/>
                <w:szCs w:val="18"/>
              </w:rPr>
              <w:t>HARQ enhancements</w:t>
            </w:r>
          </w:p>
        </w:tc>
        <w:tc>
          <w:tcPr>
            <w:tcW w:w="810" w:type="dxa"/>
            <w:tcBorders>
              <w:top w:val="single" w:sz="4" w:space="0" w:color="auto"/>
              <w:left w:val="single" w:sz="4" w:space="0" w:color="auto"/>
              <w:bottom w:val="single" w:sz="4" w:space="0" w:color="auto"/>
              <w:right w:val="single" w:sz="4" w:space="0" w:color="auto"/>
            </w:tcBorders>
          </w:tcPr>
          <w:p w14:paraId="1EC1EF6E" w14:textId="77777777" w:rsidR="004F79DB" w:rsidRPr="00C85FB7" w:rsidRDefault="004F79DB" w:rsidP="001E6B6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14:paraId="110B16F8" w14:textId="77777777" w:rsidR="004F79DB" w:rsidRPr="00776476" w:rsidRDefault="004F79DB" w:rsidP="001E6B63">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14:paraId="317C3AF0" w14:textId="77777777" w:rsidR="00B20085" w:rsidRPr="00DB6ED7" w:rsidRDefault="00B20085" w:rsidP="00AD683C">
      <w:pPr>
        <w:rPr>
          <w:bCs/>
        </w:rPr>
      </w:pPr>
    </w:p>
    <w:p w14:paraId="05EDE44E" w14:textId="76017E22" w:rsidR="00B20085" w:rsidRPr="00DB6ED7" w:rsidRDefault="00043A77" w:rsidP="0015243D">
      <w:pPr>
        <w:rPr>
          <w:b/>
        </w:rPr>
      </w:pPr>
      <w:r w:rsidRPr="00DB6ED7">
        <w:rPr>
          <w:b/>
        </w:rPr>
        <w:fldChar w:fldCharType="begin"/>
      </w:r>
      <w:r w:rsidRPr="00DB6ED7">
        <w:rPr>
          <w:b/>
        </w:rPr>
        <w:instrText xml:space="preserve"> REF _Ref83982057 \h </w:instrText>
      </w:r>
      <w:r w:rsidRPr="00DB6ED7">
        <w:rPr>
          <w:b/>
        </w:rPr>
      </w:r>
      <w:r w:rsidRPr="00DB6ED7">
        <w:rPr>
          <w:b/>
        </w:rPr>
        <w:instrText xml:space="preserve"> \* MERGEFORMAT </w:instrText>
      </w:r>
      <w:r w:rsidRPr="00DB6ED7">
        <w:rPr>
          <w:b/>
        </w:rPr>
        <w:fldChar w:fldCharType="separate"/>
      </w:r>
      <w:r w:rsidRPr="00DB6ED7">
        <w:rPr>
          <w:b/>
        </w:rPr>
        <w:t xml:space="preserve">Proposal </w:t>
      </w:r>
      <w:r w:rsidRPr="00DB6ED7">
        <w:rPr>
          <w:b/>
          <w:noProof/>
        </w:rPr>
        <w:t>4</w:t>
      </w:r>
      <w:r w:rsidRPr="00DB6ED7">
        <w:rPr>
          <w:b/>
        </w:rPr>
        <w:t>: adopt the following changes in FG 24-8 and FG 24-9:</w:t>
      </w:r>
      <w:r w:rsidRPr="00DB6ED7">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967"/>
        <w:gridCol w:w="2003"/>
      </w:tblGrid>
      <w:tr w:rsidR="00043A77" w:rsidRPr="00CD300F" w14:paraId="7A8844E5" w14:textId="77777777" w:rsidTr="00774F43">
        <w:trPr>
          <w:trHeight w:val="638"/>
        </w:trPr>
        <w:tc>
          <w:tcPr>
            <w:tcW w:w="1130" w:type="dxa"/>
            <w:tcBorders>
              <w:top w:val="single" w:sz="4" w:space="0" w:color="auto"/>
              <w:left w:val="single" w:sz="4" w:space="0" w:color="auto"/>
              <w:bottom w:val="single" w:sz="4" w:space="0" w:color="auto"/>
              <w:right w:val="single" w:sz="4" w:space="0" w:color="auto"/>
            </w:tcBorders>
            <w:hideMark/>
          </w:tcPr>
          <w:p w14:paraId="42A1BFB3" w14:textId="77777777" w:rsidR="00043A77" w:rsidRPr="00CD300F" w:rsidRDefault="00043A77" w:rsidP="00774F43">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52440D2B" w14:textId="77777777" w:rsidR="00043A77" w:rsidRPr="00CD300F" w:rsidRDefault="00043A77" w:rsidP="00774F43">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7BA0DFB" w14:textId="77777777" w:rsidR="00043A77" w:rsidRPr="00CD300F" w:rsidRDefault="00043A77" w:rsidP="00774F43">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57B7041D" w14:textId="77777777" w:rsidR="00043A77" w:rsidRPr="00CD300F" w:rsidRDefault="00043A77" w:rsidP="00774F43">
            <w:pPr>
              <w:pStyle w:val="TAH"/>
              <w:rPr>
                <w:rFonts w:cs="Arial"/>
                <w:sz w:val="20"/>
              </w:rPr>
            </w:pPr>
            <w:r w:rsidRPr="00CD300F">
              <w:rPr>
                <w:rFonts w:cs="Arial"/>
                <w:sz w:val="20"/>
              </w:rPr>
              <w:t>Components</w:t>
            </w:r>
          </w:p>
        </w:tc>
        <w:tc>
          <w:tcPr>
            <w:tcW w:w="967" w:type="dxa"/>
            <w:tcBorders>
              <w:top w:val="single" w:sz="4" w:space="0" w:color="auto"/>
              <w:left w:val="single" w:sz="4" w:space="0" w:color="auto"/>
              <w:bottom w:val="single" w:sz="4" w:space="0" w:color="auto"/>
              <w:right w:val="single" w:sz="4" w:space="0" w:color="auto"/>
            </w:tcBorders>
            <w:hideMark/>
          </w:tcPr>
          <w:p w14:paraId="2325B3A3" w14:textId="77777777" w:rsidR="00043A77" w:rsidRPr="00CD300F" w:rsidRDefault="00043A77" w:rsidP="00774F43">
            <w:pPr>
              <w:pStyle w:val="TAH"/>
              <w:rPr>
                <w:rFonts w:cs="Arial"/>
                <w:sz w:val="20"/>
              </w:rPr>
            </w:pPr>
          </w:p>
        </w:tc>
        <w:tc>
          <w:tcPr>
            <w:tcW w:w="2003" w:type="dxa"/>
            <w:tcBorders>
              <w:top w:val="single" w:sz="4" w:space="0" w:color="auto"/>
              <w:left w:val="single" w:sz="4" w:space="0" w:color="auto"/>
              <w:bottom w:val="single" w:sz="4" w:space="0" w:color="auto"/>
              <w:right w:val="single" w:sz="4" w:space="0" w:color="auto"/>
            </w:tcBorders>
            <w:hideMark/>
          </w:tcPr>
          <w:p w14:paraId="78694BA7" w14:textId="77777777" w:rsidR="00043A77" w:rsidRPr="00CD300F" w:rsidRDefault="00043A77" w:rsidP="00774F43">
            <w:pPr>
              <w:pStyle w:val="TAH"/>
              <w:rPr>
                <w:rFonts w:cs="Arial"/>
                <w:sz w:val="20"/>
              </w:rPr>
            </w:pPr>
            <w:r w:rsidRPr="00CD300F">
              <w:rPr>
                <w:rFonts w:cs="Arial"/>
                <w:sz w:val="20"/>
              </w:rPr>
              <w:t>Mandatory/Optional</w:t>
            </w:r>
          </w:p>
        </w:tc>
      </w:tr>
      <w:tr w:rsidR="00043A77" w:rsidRPr="00CD300F" w14:paraId="78381ECD" w14:textId="77777777" w:rsidTr="00774F43">
        <w:trPr>
          <w:trHeight w:val="20"/>
        </w:trPr>
        <w:tc>
          <w:tcPr>
            <w:tcW w:w="1130" w:type="dxa"/>
            <w:tcBorders>
              <w:top w:val="single" w:sz="4" w:space="0" w:color="auto"/>
              <w:left w:val="single" w:sz="4" w:space="0" w:color="auto"/>
              <w:bottom w:val="single" w:sz="4" w:space="0" w:color="auto"/>
              <w:right w:val="single" w:sz="4" w:space="0" w:color="auto"/>
            </w:tcBorders>
          </w:tcPr>
          <w:p w14:paraId="58C7EF83" w14:textId="77777777" w:rsidR="00043A77" w:rsidRPr="00774F43" w:rsidRDefault="00043A77" w:rsidP="00774F43">
            <w:pPr>
              <w:pStyle w:val="TAL"/>
              <w:rPr>
                <w:rFonts w:ascii="Calibri Light" w:hAnsi="Calibri Light" w:cs="Calibri Light"/>
                <w:szCs w:val="18"/>
                <w:lang w:eastAsia="ja-JP"/>
              </w:rPr>
            </w:pPr>
            <w:r w:rsidRPr="00774F43">
              <w:rPr>
                <w:rFonts w:ascii="Calibri Light" w:hAnsi="Calibri Light" w:cs="Calibri Light"/>
                <w:szCs w:val="18"/>
                <w:lang w:eastAsia="ja-JP"/>
              </w:rPr>
              <w:t>24.</w:t>
            </w:r>
            <w:r w:rsidRPr="00774F43">
              <w:rPr>
                <w:szCs w:val="18"/>
              </w:rPr>
              <w:t xml:space="preserve"> </w:t>
            </w:r>
            <w:r w:rsidRPr="00774F43">
              <w:rPr>
                <w:rFonts w:ascii="Calibri Light" w:hAnsi="Calibri Light" w:cs="Calibri Light"/>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093C6B34" w14:textId="77777777" w:rsidR="00043A77" w:rsidRPr="00774F43" w:rsidRDefault="00043A77" w:rsidP="00774F43">
            <w:pPr>
              <w:pStyle w:val="TAL"/>
              <w:rPr>
                <w:rFonts w:ascii="Calibri Light" w:hAnsi="Calibri Light" w:cs="Calibri Light"/>
                <w:szCs w:val="18"/>
                <w:lang w:eastAsia="ja-JP"/>
              </w:rPr>
            </w:pPr>
            <w:r w:rsidRPr="00774F43">
              <w:rPr>
                <w:rFonts w:cs="Arial"/>
                <w:szCs w:val="18"/>
              </w:rPr>
              <w:t>24-8</w:t>
            </w:r>
          </w:p>
        </w:tc>
        <w:tc>
          <w:tcPr>
            <w:tcW w:w="1559" w:type="dxa"/>
            <w:tcBorders>
              <w:top w:val="single" w:sz="4" w:space="0" w:color="auto"/>
              <w:left w:val="single" w:sz="4" w:space="0" w:color="auto"/>
              <w:bottom w:val="single" w:sz="4" w:space="0" w:color="auto"/>
              <w:right w:val="single" w:sz="4" w:space="0" w:color="auto"/>
            </w:tcBorders>
          </w:tcPr>
          <w:p w14:paraId="6DE971F8" w14:textId="77777777" w:rsidR="00043A77" w:rsidRPr="00774F43" w:rsidRDefault="00043A77" w:rsidP="00774F43">
            <w:pPr>
              <w:pStyle w:val="TAL"/>
              <w:rPr>
                <w:rFonts w:ascii="Calibri Light" w:eastAsia="SimSun" w:hAnsi="Calibri Light" w:cs="Calibri Light"/>
                <w:szCs w:val="18"/>
                <w:lang w:eastAsia="zh-CN"/>
              </w:rPr>
            </w:pPr>
            <w:r w:rsidRPr="00774F43">
              <w:rPr>
                <w:rFonts w:cs="Arial"/>
                <w:szCs w:val="18"/>
              </w:rPr>
              <w:t>32 DL HARQ processes for FR 2-2</w:t>
            </w:r>
          </w:p>
        </w:tc>
        <w:tc>
          <w:tcPr>
            <w:tcW w:w="3549" w:type="dxa"/>
            <w:tcBorders>
              <w:top w:val="single" w:sz="4" w:space="0" w:color="auto"/>
              <w:left w:val="single" w:sz="4" w:space="0" w:color="auto"/>
              <w:bottom w:val="single" w:sz="4" w:space="0" w:color="auto"/>
              <w:right w:val="single" w:sz="4" w:space="0" w:color="auto"/>
            </w:tcBorders>
          </w:tcPr>
          <w:p w14:paraId="2FC62D42" w14:textId="77777777" w:rsidR="00043A77" w:rsidRPr="00774F43" w:rsidRDefault="00043A77" w:rsidP="00774F43">
            <w:pPr>
              <w:pStyle w:val="ListParagraph"/>
              <w:numPr>
                <w:ilvl w:val="0"/>
                <w:numId w:val="31"/>
              </w:numPr>
              <w:autoSpaceDE w:val="0"/>
              <w:autoSpaceDN w:val="0"/>
              <w:adjustRightInd w:val="0"/>
              <w:snapToGrid w:val="0"/>
              <w:contextualSpacing/>
              <w:jc w:val="both"/>
              <w:rPr>
                <w:rFonts w:ascii="Calibri Light" w:hAnsi="Calibri Light" w:cs="Calibri Light"/>
                <w:sz w:val="18"/>
                <w:szCs w:val="18"/>
              </w:rPr>
            </w:pPr>
            <w:r w:rsidRPr="00774F43">
              <w:rPr>
                <w:rFonts w:ascii="Arial" w:hAnsi="Arial" w:cs="Arial"/>
                <w:sz w:val="18"/>
                <w:szCs w:val="18"/>
              </w:rPr>
              <w:t>Support 32 HARQ processes in DL for 120/480/960 kHz</w:t>
            </w:r>
          </w:p>
        </w:tc>
        <w:tc>
          <w:tcPr>
            <w:tcW w:w="967" w:type="dxa"/>
            <w:tcBorders>
              <w:top w:val="single" w:sz="4" w:space="0" w:color="auto"/>
              <w:left w:val="single" w:sz="4" w:space="0" w:color="auto"/>
              <w:bottom w:val="single" w:sz="4" w:space="0" w:color="auto"/>
              <w:right w:val="single" w:sz="4" w:space="0" w:color="auto"/>
            </w:tcBorders>
          </w:tcPr>
          <w:p w14:paraId="60C301AF" w14:textId="77777777" w:rsidR="00043A77" w:rsidRPr="00774F43" w:rsidRDefault="00043A77" w:rsidP="00774F43">
            <w:pPr>
              <w:pStyle w:val="TAL"/>
              <w:rPr>
                <w:rFonts w:ascii="Calibri Light" w:hAnsi="Calibri Light" w:cs="Calibri Light"/>
                <w:color w:val="FF0000"/>
                <w:szCs w:val="18"/>
              </w:rPr>
            </w:pPr>
            <w:r w:rsidRPr="00774F43">
              <w:rPr>
                <w:rFonts w:ascii="Calibri Light" w:hAnsi="Calibri Light" w:cs="Calibri Light"/>
                <w:color w:val="FF0000"/>
                <w:szCs w:val="18"/>
              </w:rPr>
              <w:t>Per FSPC</w:t>
            </w:r>
          </w:p>
        </w:tc>
        <w:tc>
          <w:tcPr>
            <w:tcW w:w="2003" w:type="dxa"/>
            <w:tcBorders>
              <w:top w:val="single" w:sz="4" w:space="0" w:color="auto"/>
              <w:left w:val="single" w:sz="4" w:space="0" w:color="auto"/>
              <w:bottom w:val="single" w:sz="4" w:space="0" w:color="auto"/>
              <w:right w:val="single" w:sz="4" w:space="0" w:color="auto"/>
            </w:tcBorders>
          </w:tcPr>
          <w:p w14:paraId="34248612" w14:textId="77777777" w:rsidR="00043A77" w:rsidRPr="00774F43" w:rsidRDefault="00043A77" w:rsidP="00774F43">
            <w:pPr>
              <w:pStyle w:val="TAL"/>
              <w:rPr>
                <w:rFonts w:ascii="Calibri Light" w:hAnsi="Calibri Light" w:cs="Calibri Light"/>
                <w:szCs w:val="18"/>
                <w:lang w:eastAsia="ja-JP"/>
              </w:rPr>
            </w:pPr>
            <w:r w:rsidRPr="00774F43">
              <w:rPr>
                <w:rFonts w:ascii="Calibri Light" w:hAnsi="Calibri Light" w:cs="Calibri Light"/>
                <w:szCs w:val="18"/>
                <w:lang w:eastAsia="ja-JP"/>
              </w:rPr>
              <w:t>Optional</w:t>
            </w:r>
          </w:p>
        </w:tc>
      </w:tr>
      <w:tr w:rsidR="00043A77" w:rsidRPr="00CD300F" w14:paraId="7454D879" w14:textId="77777777" w:rsidTr="00774F43">
        <w:trPr>
          <w:trHeight w:val="20"/>
        </w:trPr>
        <w:tc>
          <w:tcPr>
            <w:tcW w:w="1130" w:type="dxa"/>
            <w:tcBorders>
              <w:top w:val="single" w:sz="4" w:space="0" w:color="auto"/>
              <w:left w:val="single" w:sz="4" w:space="0" w:color="auto"/>
              <w:bottom w:val="single" w:sz="4" w:space="0" w:color="auto"/>
              <w:right w:val="single" w:sz="4" w:space="0" w:color="auto"/>
            </w:tcBorders>
          </w:tcPr>
          <w:p w14:paraId="1C029C81" w14:textId="77777777" w:rsidR="00043A77" w:rsidRPr="00774F43" w:rsidRDefault="00043A77" w:rsidP="00774F43">
            <w:pPr>
              <w:pStyle w:val="TAL"/>
              <w:rPr>
                <w:rFonts w:ascii="Calibri Light" w:hAnsi="Calibri Light" w:cs="Calibri Light"/>
                <w:szCs w:val="18"/>
                <w:lang w:eastAsia="ja-JP"/>
              </w:rPr>
            </w:pPr>
            <w:r w:rsidRPr="00774F43">
              <w:rPr>
                <w:rFonts w:ascii="Calibri Light" w:hAnsi="Calibri Light" w:cs="Calibri Light"/>
                <w:szCs w:val="18"/>
                <w:lang w:eastAsia="ja-JP"/>
              </w:rPr>
              <w:t>24.</w:t>
            </w:r>
            <w:r w:rsidRPr="00774F43">
              <w:rPr>
                <w:szCs w:val="18"/>
              </w:rPr>
              <w:t xml:space="preserve"> </w:t>
            </w:r>
            <w:r w:rsidRPr="00774F43">
              <w:rPr>
                <w:rFonts w:ascii="Calibri Light" w:hAnsi="Calibri Light" w:cs="Calibri Light"/>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2B3AC86C" w14:textId="77777777" w:rsidR="00043A77" w:rsidRPr="00774F43" w:rsidRDefault="00043A77" w:rsidP="00774F43">
            <w:pPr>
              <w:pStyle w:val="TAL"/>
              <w:rPr>
                <w:rFonts w:ascii="Calibri Light" w:hAnsi="Calibri Light" w:cs="Calibri Light"/>
                <w:szCs w:val="18"/>
                <w:lang w:eastAsia="ja-JP"/>
              </w:rPr>
            </w:pPr>
            <w:r w:rsidRPr="00774F43">
              <w:rPr>
                <w:rFonts w:cs="Arial"/>
                <w:szCs w:val="18"/>
              </w:rPr>
              <w:t>24-9</w:t>
            </w:r>
          </w:p>
        </w:tc>
        <w:tc>
          <w:tcPr>
            <w:tcW w:w="1559" w:type="dxa"/>
            <w:tcBorders>
              <w:top w:val="single" w:sz="4" w:space="0" w:color="auto"/>
              <w:left w:val="single" w:sz="4" w:space="0" w:color="auto"/>
              <w:bottom w:val="single" w:sz="4" w:space="0" w:color="auto"/>
              <w:right w:val="single" w:sz="4" w:space="0" w:color="auto"/>
            </w:tcBorders>
          </w:tcPr>
          <w:p w14:paraId="09279C9F" w14:textId="77777777" w:rsidR="00043A77" w:rsidRPr="00774F43" w:rsidRDefault="00043A77" w:rsidP="00774F43">
            <w:pPr>
              <w:pStyle w:val="TAL"/>
              <w:rPr>
                <w:rFonts w:ascii="Calibri Light" w:eastAsia="SimSun" w:hAnsi="Calibri Light" w:cs="Calibri Light"/>
                <w:szCs w:val="18"/>
                <w:lang w:eastAsia="zh-CN"/>
              </w:rPr>
            </w:pPr>
            <w:r w:rsidRPr="00774F43">
              <w:rPr>
                <w:rFonts w:cs="Arial"/>
                <w:szCs w:val="18"/>
              </w:rPr>
              <w:t>32 UL HARQ processes for FR 2-2</w:t>
            </w:r>
          </w:p>
        </w:tc>
        <w:tc>
          <w:tcPr>
            <w:tcW w:w="3549" w:type="dxa"/>
            <w:tcBorders>
              <w:top w:val="single" w:sz="4" w:space="0" w:color="auto"/>
              <w:left w:val="single" w:sz="4" w:space="0" w:color="auto"/>
              <w:bottom w:val="single" w:sz="4" w:space="0" w:color="auto"/>
              <w:right w:val="single" w:sz="4" w:space="0" w:color="auto"/>
            </w:tcBorders>
          </w:tcPr>
          <w:p w14:paraId="4FB03AE1" w14:textId="77777777" w:rsidR="00043A77" w:rsidRPr="00774F43" w:rsidRDefault="00043A77" w:rsidP="00774F43">
            <w:pPr>
              <w:pStyle w:val="ListParagraph"/>
              <w:numPr>
                <w:ilvl w:val="0"/>
                <w:numId w:val="32"/>
              </w:numPr>
              <w:autoSpaceDE w:val="0"/>
              <w:autoSpaceDN w:val="0"/>
              <w:adjustRightInd w:val="0"/>
              <w:snapToGrid w:val="0"/>
              <w:contextualSpacing/>
              <w:jc w:val="both"/>
              <w:rPr>
                <w:rFonts w:ascii="Calibri Light" w:hAnsi="Calibri Light" w:cs="Calibri Light"/>
                <w:sz w:val="18"/>
                <w:szCs w:val="18"/>
              </w:rPr>
            </w:pPr>
            <w:r w:rsidRPr="00774F43">
              <w:rPr>
                <w:rFonts w:ascii="Arial" w:hAnsi="Arial" w:cs="Arial"/>
                <w:sz w:val="18"/>
                <w:szCs w:val="18"/>
              </w:rPr>
              <w:t>Support 32 HARQ processes in UL for 120/480/960 kHz</w:t>
            </w:r>
          </w:p>
        </w:tc>
        <w:tc>
          <w:tcPr>
            <w:tcW w:w="967" w:type="dxa"/>
            <w:tcBorders>
              <w:top w:val="single" w:sz="4" w:space="0" w:color="auto"/>
              <w:left w:val="single" w:sz="4" w:space="0" w:color="auto"/>
              <w:bottom w:val="single" w:sz="4" w:space="0" w:color="auto"/>
              <w:right w:val="single" w:sz="4" w:space="0" w:color="auto"/>
            </w:tcBorders>
          </w:tcPr>
          <w:p w14:paraId="36CFAFA4" w14:textId="77777777" w:rsidR="00043A77" w:rsidRPr="00774F43" w:rsidRDefault="00043A77" w:rsidP="00774F43">
            <w:pPr>
              <w:pStyle w:val="TAL"/>
              <w:rPr>
                <w:rFonts w:ascii="Calibri Light" w:hAnsi="Calibri Light" w:cs="Calibri Light"/>
                <w:color w:val="FF0000"/>
                <w:szCs w:val="18"/>
              </w:rPr>
            </w:pPr>
            <w:r w:rsidRPr="00774F43">
              <w:rPr>
                <w:rFonts w:ascii="Calibri Light" w:hAnsi="Calibri Light" w:cs="Calibri Light"/>
                <w:color w:val="FF0000"/>
                <w:szCs w:val="18"/>
              </w:rPr>
              <w:t>Per FSPC</w:t>
            </w:r>
          </w:p>
        </w:tc>
        <w:tc>
          <w:tcPr>
            <w:tcW w:w="2003" w:type="dxa"/>
            <w:tcBorders>
              <w:top w:val="single" w:sz="4" w:space="0" w:color="auto"/>
              <w:left w:val="single" w:sz="4" w:space="0" w:color="auto"/>
              <w:bottom w:val="single" w:sz="4" w:space="0" w:color="auto"/>
              <w:right w:val="single" w:sz="4" w:space="0" w:color="auto"/>
            </w:tcBorders>
          </w:tcPr>
          <w:p w14:paraId="5892019D" w14:textId="77777777" w:rsidR="00043A77" w:rsidRPr="00774F43" w:rsidRDefault="00043A77" w:rsidP="00774F43">
            <w:pPr>
              <w:pStyle w:val="TAL"/>
              <w:rPr>
                <w:rFonts w:ascii="Calibri Light" w:hAnsi="Calibri Light" w:cs="Calibri Light"/>
                <w:szCs w:val="18"/>
                <w:lang w:eastAsia="ja-JP"/>
              </w:rPr>
            </w:pPr>
            <w:r w:rsidRPr="00774F43">
              <w:rPr>
                <w:rFonts w:ascii="Calibri Light" w:hAnsi="Calibri Light" w:cs="Calibri Light"/>
                <w:szCs w:val="18"/>
                <w:lang w:eastAsia="ja-JP"/>
              </w:rPr>
              <w:t>Optional</w:t>
            </w:r>
          </w:p>
        </w:tc>
      </w:tr>
    </w:tbl>
    <w:p w14:paraId="4D409BB1" w14:textId="77777777" w:rsidR="00043A77" w:rsidRDefault="00043A77" w:rsidP="0015243D"/>
    <w:p w14:paraId="125C3305" w14:textId="77777777" w:rsidR="00B20085" w:rsidRDefault="00B20085" w:rsidP="0015243D">
      <w:r>
        <w:t xml:space="preserve">The proposed FG table is </w:t>
      </w:r>
      <w:r w:rsidR="00161732">
        <w:t xml:space="preserve">summarized </w:t>
      </w:r>
      <w:r>
        <w:t>as follows:</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20085" w14:paraId="206839BA"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761E0082" w14:textId="77777777" w:rsidR="00B20085" w:rsidRDefault="00B20085" w:rsidP="00B20085">
            <w:pPr>
              <w:pStyle w:val="TAL"/>
              <w:rPr>
                <w:rFonts w:cs="Arial"/>
                <w:szCs w:val="18"/>
              </w:rPr>
            </w:pPr>
            <w:r w:rsidRPr="007B6DB3">
              <w:rPr>
                <w:rFonts w:cs="Arial"/>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tcPr>
          <w:p w14:paraId="7806762E" w14:textId="77777777" w:rsidR="00B20085" w:rsidRDefault="00B20085" w:rsidP="00B20085">
            <w:pPr>
              <w:pStyle w:val="TAL"/>
              <w:rPr>
                <w:rFonts w:cs="Arial"/>
                <w:szCs w:val="18"/>
              </w:rPr>
            </w:pPr>
            <w:r w:rsidRPr="007B6DB3">
              <w:rPr>
                <w:rFonts w:cs="Arial"/>
                <w:szCs w:val="18"/>
              </w:rPr>
              <w:t>24-1</w:t>
            </w:r>
          </w:p>
        </w:tc>
        <w:tc>
          <w:tcPr>
            <w:tcW w:w="1559" w:type="dxa"/>
            <w:tcBorders>
              <w:top w:val="single" w:sz="4" w:space="0" w:color="auto"/>
              <w:left w:val="single" w:sz="4" w:space="0" w:color="auto"/>
              <w:bottom w:val="single" w:sz="4" w:space="0" w:color="auto"/>
              <w:right w:val="single" w:sz="4" w:space="0" w:color="auto"/>
            </w:tcBorders>
          </w:tcPr>
          <w:p w14:paraId="2AF0C5C3" w14:textId="77777777" w:rsidR="00B20085" w:rsidRDefault="00B20085" w:rsidP="00B20085">
            <w:pPr>
              <w:pStyle w:val="TAL"/>
              <w:rPr>
                <w:rFonts w:eastAsia="SimSun" w:cs="Arial"/>
                <w:szCs w:val="18"/>
                <w:lang w:eastAsia="zh-CN"/>
              </w:rPr>
            </w:pPr>
            <w:r w:rsidRPr="007B6DB3">
              <w:rPr>
                <w:rFonts w:cs="Arial"/>
                <w:szCs w:val="18"/>
              </w:rPr>
              <w:t>Basic FR2-2 DL support</w:t>
            </w:r>
          </w:p>
        </w:tc>
        <w:tc>
          <w:tcPr>
            <w:tcW w:w="6371" w:type="dxa"/>
            <w:tcBorders>
              <w:top w:val="single" w:sz="4" w:space="0" w:color="auto"/>
              <w:left w:val="single" w:sz="4" w:space="0" w:color="auto"/>
              <w:bottom w:val="single" w:sz="4" w:space="0" w:color="auto"/>
              <w:right w:val="single" w:sz="4" w:space="0" w:color="auto"/>
            </w:tcBorders>
          </w:tcPr>
          <w:p w14:paraId="71DF97D6" w14:textId="77777777" w:rsidR="00B20085" w:rsidRDefault="00B20085" w:rsidP="00B20085">
            <w:pPr>
              <w:autoSpaceDE w:val="0"/>
              <w:autoSpaceDN w:val="0"/>
              <w:adjustRightInd w:val="0"/>
              <w:snapToGrid w:val="0"/>
              <w:contextualSpacing/>
              <w:rPr>
                <w:rFonts w:cs="Arial"/>
                <w:sz w:val="18"/>
                <w:szCs w:val="18"/>
              </w:rPr>
            </w:pPr>
            <w:r w:rsidRPr="007B6DB3">
              <w:rPr>
                <w:rFonts w:cs="Arial"/>
                <w:sz w:val="18"/>
                <w:szCs w:val="18"/>
              </w:rPr>
              <w:t>1. Support reception of 120kHz subcarrier spacing for DL data and control channels, SSB, and reference signals in FR2-2 for non-initial access</w:t>
            </w:r>
          </w:p>
        </w:tc>
        <w:tc>
          <w:tcPr>
            <w:tcW w:w="1277" w:type="dxa"/>
            <w:tcBorders>
              <w:top w:val="single" w:sz="4" w:space="0" w:color="auto"/>
              <w:left w:val="single" w:sz="4" w:space="0" w:color="auto"/>
              <w:bottom w:val="single" w:sz="4" w:space="0" w:color="auto"/>
              <w:right w:val="single" w:sz="4" w:space="0" w:color="auto"/>
            </w:tcBorders>
          </w:tcPr>
          <w:p w14:paraId="29D0F051" w14:textId="77777777" w:rsidR="00B20085" w:rsidRDefault="00B20085" w:rsidP="00B20085">
            <w:pPr>
              <w:pStyle w:val="TAL"/>
              <w:rPr>
                <w:rFonts w:eastAsia="MS Mincho" w:cs="Arial"/>
                <w:szCs w:val="18"/>
              </w:rPr>
            </w:pPr>
          </w:p>
        </w:tc>
        <w:tc>
          <w:tcPr>
            <w:tcW w:w="858" w:type="dxa"/>
            <w:tcBorders>
              <w:top w:val="single" w:sz="4" w:space="0" w:color="auto"/>
              <w:left w:val="single" w:sz="4" w:space="0" w:color="auto"/>
              <w:bottom w:val="single" w:sz="4" w:space="0" w:color="auto"/>
              <w:right w:val="single" w:sz="4" w:space="0" w:color="auto"/>
            </w:tcBorders>
          </w:tcPr>
          <w:p w14:paraId="4FA02BC4" w14:textId="77777777" w:rsidR="00B20085" w:rsidRDefault="00B20085" w:rsidP="00B20085">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EBBDDF6" w14:textId="77777777" w:rsidR="00B20085" w:rsidRDefault="00B20085" w:rsidP="00B20085">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83F0574" w14:textId="77777777" w:rsidR="00B20085" w:rsidRDefault="00B20085" w:rsidP="00B20085">
            <w:pPr>
              <w:pStyle w:val="TAL"/>
              <w:rPr>
                <w:rFonts w:cs="Arial"/>
                <w:color w:val="000000"/>
                <w:szCs w:val="18"/>
              </w:rPr>
            </w:pPr>
            <w:r>
              <w:rPr>
                <w:rFonts w:cs="Arial"/>
                <w:color w:val="00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44C0F9DF" w14:textId="6D64DB1C" w:rsidR="00B20085" w:rsidRDefault="00BC1F04" w:rsidP="00B20085">
            <w:pPr>
              <w:pStyle w:val="TAL"/>
              <w:rPr>
                <w:rFonts w:eastAsia="SimSun" w:cs="Arial"/>
                <w:color w:val="000000"/>
                <w:szCs w:val="18"/>
                <w:lang w:eastAsia="zh-CN"/>
              </w:rPr>
            </w:pPr>
            <w:r>
              <w:rPr>
                <w:rFonts w:cs="Arial"/>
                <w:color w:val="000000"/>
                <w:szCs w:val="18"/>
              </w:rPr>
              <w:t>per band</w:t>
            </w:r>
          </w:p>
        </w:tc>
        <w:tc>
          <w:tcPr>
            <w:tcW w:w="992" w:type="dxa"/>
            <w:tcBorders>
              <w:top w:val="single" w:sz="4" w:space="0" w:color="auto"/>
              <w:left w:val="single" w:sz="4" w:space="0" w:color="auto"/>
              <w:bottom w:val="single" w:sz="4" w:space="0" w:color="auto"/>
              <w:right w:val="single" w:sz="4" w:space="0" w:color="auto"/>
            </w:tcBorders>
          </w:tcPr>
          <w:p w14:paraId="3A3ECBD6" w14:textId="77777777" w:rsidR="00B20085" w:rsidRDefault="00B20085" w:rsidP="00B20085">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161E92D5" w14:textId="77777777" w:rsidR="00B20085" w:rsidRDefault="00B20085" w:rsidP="00B20085">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2DF3B0CC" w14:textId="77777777" w:rsidR="00B20085" w:rsidRDefault="00B20085" w:rsidP="00B20085">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78D25D85" w14:textId="77777777" w:rsidR="00B20085" w:rsidRDefault="00B20085" w:rsidP="00B20085">
            <w:pPr>
              <w:pStyle w:val="TAL"/>
              <w:rPr>
                <w:rFonts w:cs="Arial"/>
                <w:color w:val="0070C0"/>
                <w:szCs w:val="18"/>
              </w:rPr>
            </w:pPr>
          </w:p>
        </w:tc>
        <w:tc>
          <w:tcPr>
            <w:tcW w:w="1276" w:type="dxa"/>
            <w:tcBorders>
              <w:top w:val="single" w:sz="4" w:space="0" w:color="auto"/>
              <w:left w:val="single" w:sz="4" w:space="0" w:color="auto"/>
              <w:bottom w:val="single" w:sz="4" w:space="0" w:color="auto"/>
              <w:right w:val="single" w:sz="4" w:space="0" w:color="auto"/>
            </w:tcBorders>
          </w:tcPr>
          <w:p w14:paraId="395AA83C" w14:textId="77777777" w:rsidR="00B20085" w:rsidRDefault="00B20085" w:rsidP="00B20085">
            <w:pPr>
              <w:pStyle w:val="TAL"/>
              <w:rPr>
                <w:rFonts w:cs="Arial"/>
                <w:color w:val="000000"/>
                <w:szCs w:val="18"/>
              </w:rPr>
            </w:pPr>
            <w:r>
              <w:rPr>
                <w:rFonts w:cs="Arial"/>
                <w:color w:val="000000"/>
                <w:szCs w:val="18"/>
              </w:rPr>
              <w:t>Optional with capability signalling</w:t>
            </w:r>
          </w:p>
          <w:p w14:paraId="65F4D572" w14:textId="77777777" w:rsidR="00B20085" w:rsidRDefault="00B20085" w:rsidP="00B20085">
            <w:pPr>
              <w:pStyle w:val="TAL"/>
              <w:rPr>
                <w:rFonts w:cs="Arial"/>
                <w:color w:val="000000"/>
                <w:szCs w:val="18"/>
              </w:rPr>
            </w:pPr>
          </w:p>
          <w:p w14:paraId="7CAD5379" w14:textId="77777777" w:rsidR="00B20085" w:rsidRDefault="00B20085" w:rsidP="00B20085">
            <w:pPr>
              <w:pStyle w:val="TAL"/>
              <w:rPr>
                <w:rFonts w:cs="Arial"/>
                <w:color w:val="000000"/>
                <w:szCs w:val="18"/>
              </w:rPr>
            </w:pPr>
            <w:r>
              <w:rPr>
                <w:rFonts w:cs="Arial"/>
                <w:color w:val="000000"/>
                <w:szCs w:val="18"/>
              </w:rPr>
              <w:t>[A UE that supports FR2-2 must indicate this FG is supported]</w:t>
            </w:r>
          </w:p>
        </w:tc>
      </w:tr>
      <w:tr w:rsidR="00B20085" w14:paraId="1ABF4751"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597B5648" w14:textId="77777777" w:rsidR="00B20085" w:rsidRDefault="00B20085" w:rsidP="00B20085">
            <w:pPr>
              <w:pStyle w:val="TAL"/>
              <w:rPr>
                <w:rFonts w:cs="Arial"/>
                <w:color w:val="FF0000"/>
                <w:szCs w:val="18"/>
              </w:rPr>
            </w:pPr>
            <w:r w:rsidRPr="00E975D2">
              <w:rPr>
                <w:rFonts w:cs="Arial"/>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BA9ED75" w14:textId="77777777" w:rsidR="00B20085" w:rsidRDefault="00B20085" w:rsidP="00B20085">
            <w:pPr>
              <w:pStyle w:val="TAL"/>
              <w:rPr>
                <w:rFonts w:cs="Arial"/>
                <w:color w:val="FF0000"/>
                <w:szCs w:val="18"/>
              </w:rPr>
            </w:pPr>
            <w:r w:rsidRPr="00E975D2">
              <w:rPr>
                <w:rFonts w:cs="Arial"/>
              </w:rPr>
              <w:t>24-1a</w:t>
            </w:r>
          </w:p>
        </w:tc>
        <w:tc>
          <w:tcPr>
            <w:tcW w:w="1559" w:type="dxa"/>
            <w:tcBorders>
              <w:top w:val="single" w:sz="4" w:space="0" w:color="auto"/>
              <w:left w:val="single" w:sz="4" w:space="0" w:color="auto"/>
              <w:bottom w:val="single" w:sz="4" w:space="0" w:color="auto"/>
              <w:right w:val="single" w:sz="4" w:space="0" w:color="auto"/>
            </w:tcBorders>
          </w:tcPr>
          <w:p w14:paraId="71079185" w14:textId="77777777" w:rsidR="00B20085" w:rsidRDefault="00B20085" w:rsidP="00B20085">
            <w:pPr>
              <w:pStyle w:val="TAL"/>
              <w:rPr>
                <w:rFonts w:eastAsia="SimSun" w:cs="Arial"/>
                <w:color w:val="FF0000"/>
                <w:szCs w:val="18"/>
                <w:lang w:eastAsia="zh-CN"/>
              </w:rPr>
            </w:pPr>
            <w:r w:rsidRPr="00E975D2">
              <w:rPr>
                <w:rFonts w:cs="Arial"/>
              </w:rPr>
              <w:t>Basic FR2-2 UL support</w:t>
            </w:r>
          </w:p>
        </w:tc>
        <w:tc>
          <w:tcPr>
            <w:tcW w:w="6371" w:type="dxa"/>
            <w:tcBorders>
              <w:top w:val="single" w:sz="4" w:space="0" w:color="auto"/>
              <w:left w:val="single" w:sz="4" w:space="0" w:color="auto"/>
              <w:bottom w:val="single" w:sz="4" w:space="0" w:color="auto"/>
              <w:right w:val="single" w:sz="4" w:space="0" w:color="auto"/>
            </w:tcBorders>
          </w:tcPr>
          <w:p w14:paraId="4A668A6F" w14:textId="77777777" w:rsidR="00B20085" w:rsidRPr="00E975D2" w:rsidRDefault="00B20085" w:rsidP="00B20085">
            <w:pPr>
              <w:rPr>
                <w:rFonts w:cs="Arial"/>
              </w:rPr>
            </w:pPr>
            <w:r w:rsidRPr="00E975D2">
              <w:rPr>
                <w:rFonts w:cs="Arial"/>
              </w:rPr>
              <w:t>1. Support 120KHz SCS reception for non-initial access</w:t>
            </w:r>
          </w:p>
          <w:p w14:paraId="5AD9AC8C" w14:textId="77777777" w:rsidR="00B20085" w:rsidRPr="00E975D2" w:rsidRDefault="00B20085" w:rsidP="00B20085">
            <w:pPr>
              <w:rPr>
                <w:rFonts w:cs="Arial"/>
              </w:rPr>
            </w:pPr>
            <w:r w:rsidRPr="00E975D2">
              <w:rPr>
                <w:rFonts w:cs="Arial"/>
              </w:rPr>
              <w:t>2. Support multi-RB PUCCH format 0/1 for 120 kHz</w:t>
            </w:r>
          </w:p>
          <w:p w14:paraId="6BBD6A19" w14:textId="77777777" w:rsidR="00B20085" w:rsidRPr="00E975D2" w:rsidRDefault="00B20085" w:rsidP="00B20085">
            <w:pPr>
              <w:rPr>
                <w:rFonts w:cs="Arial"/>
              </w:rPr>
            </w:pPr>
            <w:r w:rsidRPr="00E975D2">
              <w:rPr>
                <w:rFonts w:cs="Arial"/>
              </w:rPr>
              <w:t>3. PRACH with 120KHz SCS and length 139</w:t>
            </w:r>
          </w:p>
          <w:p w14:paraId="5C9C28DB" w14:textId="77777777" w:rsidR="00B20085" w:rsidRDefault="00B20085" w:rsidP="00B20085">
            <w:pPr>
              <w:autoSpaceDE w:val="0"/>
              <w:autoSpaceDN w:val="0"/>
              <w:adjustRightInd w:val="0"/>
              <w:snapToGrid w:val="0"/>
              <w:contextualSpacing/>
              <w:rPr>
                <w:rFonts w:cs="Arial"/>
                <w:sz w:val="18"/>
                <w:szCs w:val="18"/>
              </w:rPr>
            </w:pPr>
            <w:r w:rsidRPr="00E975D2">
              <w:rPr>
                <w:rFonts w:cs="Arial"/>
              </w:rPr>
              <w:t>4. Support transmission of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tcPr>
          <w:p w14:paraId="6DD8496D" w14:textId="3974F65A" w:rsidR="00B20085" w:rsidRPr="00CC7938" w:rsidRDefault="00B20085" w:rsidP="00B20085">
            <w:pPr>
              <w:pStyle w:val="TAL"/>
              <w:rPr>
                <w:rFonts w:eastAsia="MS Mincho" w:cs="Arial"/>
                <w:szCs w:val="18"/>
                <w:highlight w:val="yellow"/>
              </w:rPr>
            </w:pPr>
            <w:r w:rsidRPr="00AD683C">
              <w:rPr>
                <w:rFonts w:eastAsia="MS Mincho"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1D85BBB5" w14:textId="77777777" w:rsidR="00B20085" w:rsidRDefault="00B20085" w:rsidP="00B20085">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E7ED1D1" w14:textId="77777777" w:rsidR="00B20085" w:rsidRDefault="00B20085" w:rsidP="00B20085">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2440834" w14:textId="77777777" w:rsidR="00B20085" w:rsidRDefault="00B20085" w:rsidP="00B20085">
            <w:pPr>
              <w:rPr>
                <w:rFonts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6FBA575" w14:textId="77777777" w:rsidR="00B20085" w:rsidRDefault="00B20085" w:rsidP="00B20085">
            <w:pPr>
              <w:pStyle w:val="TAL"/>
              <w:rPr>
                <w:rFonts w:eastAsia="SimSun" w:cs="Arial"/>
                <w:color w:val="00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F0748ED" w14:textId="77777777" w:rsidR="00B20085" w:rsidRDefault="00B20085" w:rsidP="00B20085">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65859A9D" w14:textId="77777777" w:rsidR="00B20085" w:rsidRDefault="00B20085" w:rsidP="00B20085">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5189762A" w14:textId="77777777" w:rsidR="00B20085" w:rsidRDefault="00B20085" w:rsidP="00B20085">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21871023" w14:textId="77777777" w:rsidR="00B20085" w:rsidRDefault="00B20085" w:rsidP="00B20085">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tcPr>
          <w:p w14:paraId="5582D140" w14:textId="77777777" w:rsidR="00B20085" w:rsidRPr="00AD683C" w:rsidRDefault="00B20085" w:rsidP="00B20085">
            <w:pPr>
              <w:pStyle w:val="TAL"/>
              <w:rPr>
                <w:rFonts w:cs="Arial"/>
                <w:color w:val="000000" w:themeColor="text1"/>
                <w:szCs w:val="18"/>
              </w:rPr>
            </w:pPr>
            <w:r w:rsidRPr="00AD683C">
              <w:rPr>
                <w:rFonts w:cs="Arial"/>
                <w:color w:val="000000" w:themeColor="text1"/>
                <w:szCs w:val="18"/>
              </w:rPr>
              <w:t>Optional with capability signalling</w:t>
            </w:r>
          </w:p>
          <w:p w14:paraId="16A2697B" w14:textId="77777777" w:rsidR="00B20085" w:rsidRPr="00AD683C" w:rsidRDefault="00B20085" w:rsidP="00B20085">
            <w:pPr>
              <w:pStyle w:val="TAL"/>
              <w:rPr>
                <w:rFonts w:cs="Arial"/>
                <w:color w:val="000000" w:themeColor="text1"/>
                <w:szCs w:val="18"/>
              </w:rPr>
            </w:pPr>
          </w:p>
          <w:p w14:paraId="6FB5565E" w14:textId="77777777" w:rsidR="00B20085" w:rsidRDefault="00B20085" w:rsidP="00B20085">
            <w:pPr>
              <w:pStyle w:val="TAL"/>
              <w:rPr>
                <w:rFonts w:cs="Arial"/>
                <w:color w:val="FF0000"/>
                <w:szCs w:val="18"/>
              </w:rPr>
            </w:pPr>
            <w:r w:rsidRPr="00AD683C">
              <w:rPr>
                <w:rFonts w:cs="Arial"/>
                <w:strike/>
                <w:color w:val="000000" w:themeColor="text1"/>
                <w:szCs w:val="18"/>
              </w:rPr>
              <w:t>[A UE that supports FR2-2 must indicate this FG is supported]</w:t>
            </w:r>
          </w:p>
        </w:tc>
      </w:tr>
      <w:tr w:rsidR="00B06E46" w14:paraId="4F027E8F" w14:textId="77777777" w:rsidTr="00AD68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1FA8F2" w14:textId="571BA82C" w:rsidR="00B06E46" w:rsidRDefault="00B06E46" w:rsidP="00B06E46">
            <w:pPr>
              <w:pStyle w:val="TAL"/>
              <w:rPr>
                <w:rFonts w:cs="Arial"/>
                <w:color w:val="FF0000"/>
                <w:szCs w:val="18"/>
              </w:rPr>
            </w:pPr>
            <w:r w:rsidRPr="00D93B12">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A1206F" w14:textId="5B0F72C7" w:rsidR="00B06E46" w:rsidRDefault="00B06E46" w:rsidP="00B06E46">
            <w:pPr>
              <w:pStyle w:val="TAL"/>
              <w:rPr>
                <w:rFonts w:cs="Arial"/>
                <w:color w:val="FF0000"/>
                <w:szCs w:val="18"/>
              </w:rPr>
            </w:pPr>
            <w:r w:rsidRPr="00D93B12">
              <w:rPr>
                <w:rFonts w:cs="Arial"/>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6617F8" w14:textId="414A8A08" w:rsidR="00B06E46" w:rsidRDefault="00B06E46" w:rsidP="00B06E46">
            <w:pPr>
              <w:pStyle w:val="TAL"/>
              <w:rPr>
                <w:rFonts w:eastAsia="SimSun" w:cs="Arial"/>
                <w:color w:val="FF0000"/>
                <w:szCs w:val="18"/>
                <w:lang w:eastAsia="zh-CN"/>
              </w:rPr>
            </w:pPr>
            <w:r w:rsidRPr="00D93B12">
              <w:rPr>
                <w:rFonts w:cs="Arial"/>
                <w:color w:val="000000" w:themeColor="text1"/>
                <w:szCs w:val="18"/>
                <w:lang w:eastAsia="zh-CN"/>
              </w:rPr>
              <w:t xml:space="preserve">Wideband PRACH for 120 kHz in </w:t>
            </w:r>
            <w:r w:rsidRPr="00D93B12">
              <w:rPr>
                <w:rFonts w:eastAsia="SimSun" w:cs="Arial"/>
                <w:color w:val="000000" w:themeColor="text1"/>
                <w:szCs w:val="18"/>
                <w:lang w:eastAsia="zh-CN"/>
              </w:rPr>
              <w:t>FR2-2</w:t>
            </w:r>
            <w:r w:rsidRPr="00D93B12">
              <w:rPr>
                <w:rFonts w:cs="Arial"/>
                <w:strike/>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39E1E0" w14:textId="77777777" w:rsidR="00B06E46" w:rsidRDefault="00B06E46" w:rsidP="00B06E46">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22BA81FA" w14:textId="2254F0F5" w:rsidR="00B06E46" w:rsidRDefault="00B06E46" w:rsidP="00B06E46">
            <w:pPr>
              <w:autoSpaceDE w:val="0"/>
              <w:autoSpaceDN w:val="0"/>
              <w:adjustRightInd w:val="0"/>
              <w:snapToGrid w:val="0"/>
              <w:contextualSpacing/>
              <w:rPr>
                <w:rFonts w:cs="Arial"/>
                <w:color w:val="FF0000"/>
                <w:sz w:val="18"/>
                <w:szCs w:val="18"/>
              </w:rPr>
            </w:pPr>
            <w:r w:rsidRPr="00D93B12">
              <w:rPr>
                <w:rFonts w:cs="Arial"/>
                <w:color w:val="FF0000"/>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190D10" w14:textId="0EA8F016" w:rsidR="00B06E46" w:rsidRDefault="00B06E46" w:rsidP="00B06E46">
            <w:pPr>
              <w:pStyle w:val="TAL"/>
              <w:rPr>
                <w:rFonts w:eastAsia="MS Mincho" w:cs="Arial"/>
                <w:color w:val="FF0000"/>
                <w:szCs w:val="18"/>
                <w:highlight w:val="yellow"/>
              </w:rPr>
            </w:pPr>
            <w:r w:rsidRPr="00AD683C">
              <w:rPr>
                <w:rFonts w:eastAsia="MS Mincho" w:cs="Arial"/>
                <w:szCs w:val="18"/>
              </w:rPr>
              <w:t>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171653" w14:textId="77777777" w:rsidR="00B06E46" w:rsidRDefault="00B06E46" w:rsidP="00B06E46">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C03D21" w14:textId="77777777" w:rsidR="00B06E46" w:rsidRDefault="00B06E46" w:rsidP="00B06E46">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F5DFB2" w14:textId="77777777" w:rsidR="00B06E46" w:rsidRDefault="00B06E46" w:rsidP="00B06E46">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939F28" w14:textId="77777777" w:rsidR="00B06E46" w:rsidRDefault="00B06E46" w:rsidP="00B06E46">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DA629" w14:textId="77777777" w:rsidR="00B06E46" w:rsidRDefault="00B06E46" w:rsidP="00B06E46">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EC4A90" w14:textId="77777777" w:rsidR="00B06E46" w:rsidRDefault="00B06E46" w:rsidP="00B06E46">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F53DB9" w14:textId="77777777" w:rsidR="00B06E46" w:rsidRDefault="00B06E46" w:rsidP="00B06E46">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E2A2FC" w14:textId="61EB5A1D" w:rsidR="00043A77" w:rsidRDefault="00043A77" w:rsidP="00043A77">
            <w:pPr>
              <w:pStyle w:val="TAL"/>
              <w:rPr>
                <w:rFonts w:cs="Arial"/>
                <w:color w:val="000000" w:themeColor="text1"/>
                <w:szCs w:val="18"/>
              </w:rPr>
            </w:pPr>
            <w:r w:rsidRPr="00D11C9C">
              <w:rPr>
                <w:rFonts w:cs="Arial"/>
                <w:color w:val="000000" w:themeColor="text1"/>
                <w:szCs w:val="18"/>
              </w:rPr>
              <w:t>This FG is only applicable when PSD limitation applies within FR2-2 based on the regional regulations</w:t>
            </w:r>
          </w:p>
          <w:p w14:paraId="5F935D89" w14:textId="77777777" w:rsidR="00043A77" w:rsidRDefault="00043A77" w:rsidP="00043A77">
            <w:pPr>
              <w:pStyle w:val="TAL"/>
              <w:rPr>
                <w:rFonts w:cs="Arial"/>
                <w:color w:val="000000"/>
                <w:szCs w:val="18"/>
              </w:rPr>
            </w:pPr>
          </w:p>
          <w:p w14:paraId="154D99A8" w14:textId="0ADB529A" w:rsidR="00B06E46" w:rsidRDefault="00043A77" w:rsidP="00BC1F04">
            <w:pPr>
              <w:pStyle w:val="TAL"/>
              <w:rPr>
                <w:rFonts w:cs="Arial"/>
                <w:color w:val="FF0000"/>
                <w:szCs w:val="18"/>
              </w:rPr>
            </w:pPr>
            <w:r w:rsidRPr="00AD683C">
              <w:rPr>
                <w:rFonts w:cs="Arial"/>
                <w:strike/>
                <w:color w:val="FF0000"/>
                <w:szCs w:val="18"/>
                <w:highlight w:val="yellow"/>
              </w:rPr>
              <w:t>[A UE that supports 24-2 must indicate this FG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190DC" w14:textId="77777777" w:rsidR="00B06E46" w:rsidRDefault="00B06E46" w:rsidP="00B06E46">
            <w:pPr>
              <w:pStyle w:val="TAL"/>
              <w:rPr>
                <w:rFonts w:cs="Arial"/>
                <w:color w:val="000000"/>
                <w:szCs w:val="18"/>
              </w:rPr>
            </w:pPr>
            <w:r>
              <w:rPr>
                <w:rFonts w:cs="Arial"/>
                <w:color w:val="000000"/>
                <w:szCs w:val="18"/>
              </w:rPr>
              <w:t xml:space="preserve">Optional </w:t>
            </w:r>
            <w:r w:rsidRPr="00D93B12">
              <w:rPr>
                <w:rFonts w:cs="Arial"/>
                <w:strike/>
                <w:color w:val="000000" w:themeColor="text1"/>
                <w:szCs w:val="18"/>
              </w:rPr>
              <w:t>[</w:t>
            </w:r>
            <w:r w:rsidRPr="00D93B12">
              <w:rPr>
                <w:rFonts w:cs="Arial"/>
                <w:color w:val="000000" w:themeColor="text1"/>
                <w:szCs w:val="18"/>
              </w:rPr>
              <w:t>with</w:t>
            </w:r>
            <w:r w:rsidRPr="00D93B12">
              <w:rPr>
                <w:rFonts w:cs="Arial"/>
                <w:strike/>
                <w:color w:val="000000" w:themeColor="text1"/>
                <w:szCs w:val="18"/>
              </w:rPr>
              <w:t>/</w:t>
            </w:r>
            <w:proofErr w:type="gramStart"/>
            <w:r w:rsidRPr="00D93B12">
              <w:rPr>
                <w:rFonts w:cs="Arial"/>
                <w:strike/>
                <w:color w:val="000000" w:themeColor="text1"/>
                <w:szCs w:val="18"/>
              </w:rPr>
              <w:t>without]</w:t>
            </w:r>
            <w:r>
              <w:rPr>
                <w:rFonts w:cs="Arial"/>
                <w:color w:val="000000"/>
                <w:szCs w:val="18"/>
              </w:rPr>
              <w:t>capability</w:t>
            </w:r>
            <w:proofErr w:type="gramEnd"/>
            <w:r>
              <w:rPr>
                <w:rFonts w:cs="Arial"/>
                <w:color w:val="000000"/>
                <w:szCs w:val="18"/>
              </w:rPr>
              <w:t xml:space="preserve"> signalling</w:t>
            </w:r>
          </w:p>
          <w:p w14:paraId="748F40EE" w14:textId="77777777" w:rsidR="00B06E46" w:rsidRDefault="00B06E46" w:rsidP="00B06E46">
            <w:pPr>
              <w:pStyle w:val="TAL"/>
              <w:rPr>
                <w:rFonts w:cs="Arial"/>
                <w:color w:val="000000"/>
                <w:szCs w:val="18"/>
              </w:rPr>
            </w:pPr>
          </w:p>
          <w:p w14:paraId="231DF310" w14:textId="2EF0761B" w:rsidR="00B06E46" w:rsidRDefault="00B06E46" w:rsidP="00B06E46">
            <w:pPr>
              <w:pStyle w:val="TAL"/>
              <w:rPr>
                <w:rFonts w:cs="Arial"/>
                <w:color w:val="FF0000"/>
                <w:szCs w:val="18"/>
              </w:rPr>
            </w:pPr>
          </w:p>
        </w:tc>
      </w:tr>
      <w:tr w:rsidR="00B06E46" w14:paraId="69CF1EB5"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2DBE144F" w14:textId="77777777" w:rsidR="00B06E46" w:rsidRDefault="00B06E46" w:rsidP="00B06E46">
            <w:pPr>
              <w:pStyle w:val="TAL"/>
              <w:rPr>
                <w:rFonts w:cs="Arial"/>
                <w:color w:val="FF0000"/>
                <w:szCs w:val="18"/>
              </w:rPr>
            </w:pPr>
            <w:r w:rsidRPr="00754537">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701DE4CD" w14:textId="77777777" w:rsidR="00B06E46" w:rsidRDefault="00B06E46" w:rsidP="00B06E46">
            <w:pPr>
              <w:pStyle w:val="TAL"/>
              <w:rPr>
                <w:rFonts w:cs="Arial"/>
                <w:color w:val="FF0000"/>
                <w:szCs w:val="18"/>
              </w:rPr>
            </w:pPr>
            <w:r w:rsidRPr="00754537">
              <w:rPr>
                <w:rFonts w:cs="Arial"/>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tcPr>
          <w:p w14:paraId="45DF7EF7" w14:textId="77777777" w:rsidR="00B06E46" w:rsidRPr="00754537" w:rsidRDefault="00B06E46" w:rsidP="00B06E46">
            <w:pPr>
              <w:pStyle w:val="TAL"/>
              <w:rPr>
                <w:rFonts w:cs="Arial"/>
                <w:color w:val="000000" w:themeColor="text1"/>
                <w:szCs w:val="18"/>
                <w:lang w:eastAsia="zh-CN"/>
              </w:rPr>
            </w:pPr>
            <w:r w:rsidRPr="00754537">
              <w:rPr>
                <w:rFonts w:cs="Arial"/>
                <w:color w:val="000000" w:themeColor="text1"/>
                <w:szCs w:val="18"/>
                <w:lang w:eastAsia="zh-CN"/>
              </w:rPr>
              <w:t>Multi-RB support</w:t>
            </w:r>
          </w:p>
          <w:p w14:paraId="2A169230" w14:textId="59EFC54B" w:rsidR="00B06E46" w:rsidRDefault="00B06E46" w:rsidP="00B06E46">
            <w:pPr>
              <w:pStyle w:val="TAL"/>
              <w:rPr>
                <w:rFonts w:cs="Arial"/>
                <w:color w:val="FF0000"/>
                <w:szCs w:val="18"/>
                <w:lang w:eastAsia="zh-CN"/>
              </w:rPr>
            </w:pPr>
            <w:r w:rsidRPr="00754537">
              <w:rPr>
                <w:rFonts w:cs="Arial"/>
                <w:color w:val="000000" w:themeColor="text1"/>
                <w:szCs w:val="18"/>
                <w:lang w:eastAsia="zh-CN"/>
              </w:rPr>
              <w:t xml:space="preserve">PUCCH format 0/1/4 for 120 kHz </w:t>
            </w:r>
            <w:r w:rsidRPr="00AD683C">
              <w:rPr>
                <w:rFonts w:cs="Arial"/>
                <w:szCs w:val="18"/>
                <w:lang w:eastAsia="zh-CN"/>
              </w:rPr>
              <w:t>in FR2-2</w:t>
            </w:r>
          </w:p>
        </w:tc>
        <w:tc>
          <w:tcPr>
            <w:tcW w:w="6371" w:type="dxa"/>
            <w:tcBorders>
              <w:top w:val="single" w:sz="4" w:space="0" w:color="auto"/>
              <w:left w:val="single" w:sz="4" w:space="0" w:color="auto"/>
              <w:bottom w:val="single" w:sz="4" w:space="0" w:color="auto"/>
              <w:right w:val="single" w:sz="4" w:space="0" w:color="auto"/>
            </w:tcBorders>
          </w:tcPr>
          <w:p w14:paraId="3EF307B7" w14:textId="77777777" w:rsidR="00B06E46" w:rsidRPr="00754537" w:rsidRDefault="00B06E46" w:rsidP="00B06E46">
            <w:pPr>
              <w:pStyle w:val="TAL"/>
              <w:tabs>
                <w:tab w:val="left" w:pos="360"/>
              </w:tabs>
              <w:spacing w:line="256" w:lineRule="auto"/>
              <w:rPr>
                <w:rFonts w:cs="Arial"/>
                <w:color w:val="000000" w:themeColor="text1"/>
                <w:szCs w:val="18"/>
                <w:lang w:eastAsia="zh-CN"/>
              </w:rPr>
            </w:pPr>
            <w:r w:rsidRPr="00754537">
              <w:rPr>
                <w:rFonts w:cs="Arial"/>
                <w:color w:val="000000" w:themeColor="text1"/>
                <w:szCs w:val="18"/>
                <w:lang w:eastAsia="zh-CN"/>
              </w:rPr>
              <w:t xml:space="preserve">1. Support multi-RB PUCCH format 4 for 120 kHz </w:t>
            </w:r>
          </w:p>
          <w:p w14:paraId="0C7BCDE0" w14:textId="77777777" w:rsidR="00B06E46" w:rsidRPr="00754537" w:rsidRDefault="00B06E46" w:rsidP="00B06E46">
            <w:pPr>
              <w:autoSpaceDE w:val="0"/>
              <w:autoSpaceDN w:val="0"/>
              <w:adjustRightInd w:val="0"/>
              <w:snapToGrid w:val="0"/>
              <w:contextualSpacing/>
              <w:rPr>
                <w:rFonts w:cs="Arial"/>
                <w:color w:val="000000" w:themeColor="text1"/>
                <w:sz w:val="18"/>
                <w:szCs w:val="18"/>
                <w:lang w:eastAsia="zh-CN"/>
              </w:rPr>
            </w:pPr>
            <w:r w:rsidRPr="00754537">
              <w:rPr>
                <w:rFonts w:cs="Arial"/>
                <w:color w:val="000000" w:themeColor="text1"/>
                <w:sz w:val="18"/>
                <w:szCs w:val="18"/>
                <w:lang w:eastAsia="zh-CN"/>
              </w:rPr>
              <w:t>2. Support multi-RB PUCCH format 0/1 for 120 kHz</w:t>
            </w:r>
          </w:p>
          <w:p w14:paraId="0495CE6A" w14:textId="77777777" w:rsidR="00B06E46" w:rsidRDefault="00B06E46" w:rsidP="00B06E46">
            <w:pPr>
              <w:pStyle w:val="TAL"/>
              <w:tabs>
                <w:tab w:val="left" w:pos="360"/>
              </w:tabs>
              <w:spacing w:line="256" w:lineRule="auto"/>
              <w:rPr>
                <w:rFonts w:cs="Arial"/>
                <w:color w:val="FF0000"/>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21C694A" w14:textId="276DD1CE" w:rsidR="00B06E46" w:rsidRDefault="00B06E46" w:rsidP="00B06E46">
            <w:pPr>
              <w:pStyle w:val="TAL"/>
              <w:rPr>
                <w:rFonts w:cs="Arial"/>
                <w:color w:val="0070C0"/>
                <w:szCs w:val="18"/>
                <w:highlight w:val="yellow"/>
              </w:rPr>
            </w:pPr>
            <w:r w:rsidRPr="00AD683C">
              <w:rPr>
                <w:rFonts w:eastAsia="MS Mincho" w:cs="Arial"/>
                <w:szCs w:val="18"/>
              </w:rPr>
              <w:t>24-1a</w:t>
            </w:r>
          </w:p>
        </w:tc>
        <w:tc>
          <w:tcPr>
            <w:tcW w:w="858" w:type="dxa"/>
            <w:tcBorders>
              <w:top w:val="single" w:sz="4" w:space="0" w:color="auto"/>
              <w:left w:val="single" w:sz="4" w:space="0" w:color="auto"/>
              <w:bottom w:val="single" w:sz="4" w:space="0" w:color="auto"/>
              <w:right w:val="single" w:sz="4" w:space="0" w:color="auto"/>
            </w:tcBorders>
          </w:tcPr>
          <w:p w14:paraId="16FFF8E1" w14:textId="77777777" w:rsidR="00B06E46" w:rsidRDefault="00B06E46" w:rsidP="00B06E46">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4FB7DAB" w14:textId="77777777" w:rsidR="00B06E46" w:rsidRDefault="00B06E46" w:rsidP="00B06E46">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6F110739" w14:textId="77777777" w:rsidR="00B06E46" w:rsidRDefault="00B06E46" w:rsidP="00B06E46">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B4F0A84" w14:textId="77777777" w:rsidR="00B06E46" w:rsidRDefault="00B06E46" w:rsidP="00B06E46">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253710D" w14:textId="77777777" w:rsidR="00B06E46" w:rsidRDefault="00B06E46" w:rsidP="00B06E46">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7624C661" w14:textId="77777777" w:rsidR="00B06E46" w:rsidRDefault="00B06E46" w:rsidP="00B06E46">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7BDB5C17" w14:textId="77777777" w:rsidR="00B06E46" w:rsidRDefault="00B06E46" w:rsidP="00B06E46">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0F7D9A14" w14:textId="77777777" w:rsidR="00BC1F04" w:rsidRDefault="00BC1F04" w:rsidP="00BC1F04">
            <w:pPr>
              <w:pStyle w:val="TAL"/>
              <w:rPr>
                <w:rFonts w:cs="Arial"/>
                <w:color w:val="FF0000"/>
                <w:szCs w:val="18"/>
              </w:rPr>
            </w:pPr>
          </w:p>
          <w:p w14:paraId="608CA291" w14:textId="77777777" w:rsidR="00BC1F04" w:rsidRPr="00D93B12" w:rsidRDefault="00BC1F04" w:rsidP="00BC1F04">
            <w:pPr>
              <w:pStyle w:val="TAL"/>
              <w:rPr>
                <w:rFonts w:cs="Arial"/>
                <w:strike/>
                <w:color w:val="FF0000"/>
                <w:szCs w:val="18"/>
              </w:rPr>
            </w:pPr>
            <w:r w:rsidRPr="00D93B12">
              <w:rPr>
                <w:rFonts w:cs="Arial"/>
                <w:strike/>
                <w:color w:val="FF0000"/>
                <w:szCs w:val="18"/>
                <w:highlight w:val="yellow"/>
              </w:rPr>
              <w:t>[A UE that supports [24-1a/24-2/FR2-2] must indicate this FG is supported]</w:t>
            </w:r>
          </w:p>
          <w:p w14:paraId="0E458273" w14:textId="77777777" w:rsidR="00BC1F04" w:rsidRDefault="00BC1F04" w:rsidP="00BC1F04">
            <w:pPr>
              <w:pStyle w:val="TAL"/>
              <w:rPr>
                <w:rFonts w:cs="Arial"/>
                <w:strike/>
                <w:color w:val="000000" w:themeColor="text1"/>
                <w:szCs w:val="18"/>
              </w:rPr>
            </w:pPr>
          </w:p>
          <w:p w14:paraId="5E2EADDE" w14:textId="77777777" w:rsidR="00043A77" w:rsidRDefault="00043A77" w:rsidP="00043A77">
            <w:pPr>
              <w:pStyle w:val="TAL"/>
              <w:rPr>
                <w:rFonts w:cs="Arial"/>
                <w:color w:val="000000" w:themeColor="text1"/>
                <w:szCs w:val="18"/>
              </w:rPr>
            </w:pPr>
            <w:r w:rsidRPr="00D11C9C">
              <w:rPr>
                <w:rFonts w:cs="Arial"/>
                <w:color w:val="000000" w:themeColor="text1"/>
                <w:szCs w:val="18"/>
              </w:rPr>
              <w:t>This FG is only applicable when PSD limitation applies within FR2-2 based on the regional regulations</w:t>
            </w:r>
          </w:p>
          <w:p w14:paraId="2968CB14" w14:textId="01A53460" w:rsidR="00B06E46" w:rsidRDefault="00B06E46" w:rsidP="00BC1F04">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3322F5D2" w14:textId="77777777" w:rsidR="00BC1F04" w:rsidRPr="00D93B12" w:rsidRDefault="00BC1F04" w:rsidP="00BC1F04">
            <w:pPr>
              <w:pStyle w:val="TAL"/>
              <w:rPr>
                <w:rFonts w:cs="Arial"/>
                <w:color w:val="000000" w:themeColor="text1"/>
                <w:szCs w:val="18"/>
              </w:rPr>
            </w:pPr>
            <w:r w:rsidRPr="00D93B12">
              <w:rPr>
                <w:rFonts w:cs="Arial"/>
                <w:color w:val="000000" w:themeColor="text1"/>
                <w:szCs w:val="18"/>
              </w:rPr>
              <w:t>Optional with capability signalling</w:t>
            </w:r>
          </w:p>
          <w:p w14:paraId="4BBB4190" w14:textId="0D9FBDA1" w:rsidR="00B06E46" w:rsidRDefault="00B06E46" w:rsidP="00B06E46">
            <w:pPr>
              <w:pStyle w:val="TAL"/>
              <w:rPr>
                <w:rFonts w:cs="Arial"/>
                <w:color w:val="FF0000"/>
                <w:szCs w:val="18"/>
              </w:rPr>
            </w:pPr>
          </w:p>
        </w:tc>
      </w:tr>
      <w:tr w:rsidR="00B06E46" w14:paraId="1508A37A"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63CDC879" w14:textId="77777777" w:rsidR="00B06E46" w:rsidRDefault="00B06E46" w:rsidP="00B06E46">
            <w:pPr>
              <w:pStyle w:val="TAL"/>
              <w:rPr>
                <w:rFonts w:cs="Arial"/>
                <w:color w:val="FF0000"/>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6890A9A3" w14:textId="77777777" w:rsidR="00B06E46" w:rsidRDefault="00B06E46" w:rsidP="00B06E46">
            <w:pPr>
              <w:pStyle w:val="TAL"/>
              <w:rPr>
                <w:rFonts w:cs="Arial"/>
                <w:color w:val="FF0000"/>
                <w:szCs w:val="18"/>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1g</w:t>
            </w:r>
          </w:p>
        </w:tc>
        <w:tc>
          <w:tcPr>
            <w:tcW w:w="1559" w:type="dxa"/>
            <w:tcBorders>
              <w:top w:val="single" w:sz="4" w:space="0" w:color="auto"/>
              <w:left w:val="single" w:sz="4" w:space="0" w:color="auto"/>
              <w:bottom w:val="single" w:sz="4" w:space="0" w:color="auto"/>
              <w:right w:val="single" w:sz="4" w:space="0" w:color="auto"/>
            </w:tcBorders>
          </w:tcPr>
          <w:p w14:paraId="10C8D0B2" w14:textId="77777777" w:rsidR="00B06E46" w:rsidRDefault="00B06E46" w:rsidP="00B06E46">
            <w:pPr>
              <w:pStyle w:val="TAL"/>
              <w:rPr>
                <w:rFonts w:cs="Arial"/>
                <w:color w:val="FF0000"/>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tcPr>
          <w:p w14:paraId="02FB0785" w14:textId="77777777" w:rsidR="00B06E46" w:rsidRDefault="00B06E46" w:rsidP="00B06E46">
            <w:pPr>
              <w:autoSpaceDE w:val="0"/>
              <w:autoSpaceDN w:val="0"/>
              <w:adjustRightInd w:val="0"/>
              <w:snapToGrid w:val="0"/>
              <w:contextualSpacing/>
              <w:rPr>
                <w:rFonts w:cs="Arial"/>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14:paraId="735C3E66" w14:textId="77777777" w:rsidR="00B06E46" w:rsidRDefault="00B06E46" w:rsidP="00B06E46">
            <w:pPr>
              <w:pStyle w:val="TAL"/>
              <w:rPr>
                <w:rFonts w:eastAsia="MS Mincho" w:cs="Arial"/>
                <w:color w:val="0070C0"/>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34D2BB08" w14:textId="77777777" w:rsidR="00B06E46" w:rsidRDefault="00B06E46" w:rsidP="00B06E46">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35DE293" w14:textId="77777777" w:rsidR="00B06E46" w:rsidRDefault="00B06E46" w:rsidP="00B06E46">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13C9CB84" w14:textId="77777777" w:rsidR="00B06E46" w:rsidRDefault="00B06E46" w:rsidP="00B06E46">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F913D94" w14:textId="77777777" w:rsidR="00B06E46" w:rsidRDefault="00B06E46" w:rsidP="00B06E46">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1F41A34" w14:textId="77777777" w:rsidR="00B06E46" w:rsidRDefault="00B06E46" w:rsidP="00B06E46">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4C9E02A6" w14:textId="77777777" w:rsidR="00B06E46" w:rsidRDefault="00B06E46" w:rsidP="00B06E46">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64D87843" w14:textId="77777777" w:rsidR="00B06E46" w:rsidRDefault="00B06E46" w:rsidP="00B06E46">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5F8A9A00" w14:textId="77777777" w:rsidR="00B06E46" w:rsidRDefault="00B06E46" w:rsidP="00B06E46">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6342CEE9" w14:textId="77777777" w:rsidR="00B06E46" w:rsidRDefault="00B06E46" w:rsidP="00B06E46">
            <w:pPr>
              <w:pStyle w:val="TAL"/>
              <w:rPr>
                <w:rFonts w:cs="Arial"/>
                <w:color w:val="FF0000"/>
                <w:szCs w:val="18"/>
              </w:rPr>
            </w:pPr>
          </w:p>
        </w:tc>
      </w:tr>
      <w:tr w:rsidR="00B06E46" w14:paraId="74526B47"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07744934" w14:textId="77777777" w:rsidR="00B06E46" w:rsidRPr="0075473A" w:rsidRDefault="00B06E46" w:rsidP="00B06E4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1329071E" w14:textId="77777777" w:rsidR="00B06E46" w:rsidRPr="0075473A" w:rsidRDefault="00B06E46" w:rsidP="00B06E4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1h</w:t>
            </w:r>
          </w:p>
        </w:tc>
        <w:tc>
          <w:tcPr>
            <w:tcW w:w="1559" w:type="dxa"/>
            <w:tcBorders>
              <w:top w:val="single" w:sz="4" w:space="0" w:color="auto"/>
              <w:left w:val="single" w:sz="4" w:space="0" w:color="auto"/>
              <w:bottom w:val="single" w:sz="4" w:space="0" w:color="auto"/>
              <w:right w:val="single" w:sz="4" w:space="0" w:color="auto"/>
            </w:tcBorders>
          </w:tcPr>
          <w:p w14:paraId="2802B85B" w14:textId="77777777" w:rsidR="00B06E46" w:rsidRPr="00C03160" w:rsidRDefault="00B06E46" w:rsidP="00B06E46">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tcPr>
          <w:p w14:paraId="0B674637" w14:textId="77777777" w:rsidR="00B06E46" w:rsidRPr="00C03160" w:rsidRDefault="00B06E46" w:rsidP="00B06E46">
            <w:pPr>
              <w:autoSpaceDE w:val="0"/>
              <w:autoSpaceDN w:val="0"/>
              <w:adjustRightInd w:val="0"/>
              <w:snapToGrid w:val="0"/>
              <w:contextualSpacing/>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14:paraId="13FD6694" w14:textId="77777777" w:rsidR="00B06E46" w:rsidRDefault="00B06E46" w:rsidP="00B06E46">
            <w:pPr>
              <w:pStyle w:val="TAL"/>
              <w:rPr>
                <w:rFonts w:eastAsia="MS Mincho" w:cs="Arial"/>
                <w:color w:val="0070C0"/>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7B54F0E3" w14:textId="77777777" w:rsidR="00B06E46" w:rsidRDefault="00B06E46" w:rsidP="00B06E46">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4AA2C5B" w14:textId="77777777" w:rsidR="00B06E46" w:rsidRDefault="00B06E46" w:rsidP="00B06E46">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0F744427" w14:textId="77777777" w:rsidR="00B06E46" w:rsidRDefault="00B06E46" w:rsidP="00B06E46">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A673C45" w14:textId="77777777" w:rsidR="00B06E46" w:rsidRDefault="00B06E46" w:rsidP="00B06E46">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580146E" w14:textId="77777777" w:rsidR="00B06E46" w:rsidRDefault="00B06E46" w:rsidP="00B06E46">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7D9CB96B" w14:textId="77777777" w:rsidR="00B06E46" w:rsidRDefault="00B06E46" w:rsidP="00B06E46">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00822893" w14:textId="77777777" w:rsidR="00B06E46" w:rsidRDefault="00B06E46" w:rsidP="00B06E46">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1C5B35B1" w14:textId="77777777" w:rsidR="00B06E46" w:rsidRDefault="00B06E46" w:rsidP="00B06E46">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72279A2B" w14:textId="77777777" w:rsidR="00B06E46" w:rsidRDefault="00B06E46" w:rsidP="00B06E46">
            <w:pPr>
              <w:pStyle w:val="TAL"/>
              <w:rPr>
                <w:rFonts w:cs="Arial"/>
                <w:color w:val="FF0000"/>
                <w:szCs w:val="18"/>
              </w:rPr>
            </w:pPr>
          </w:p>
        </w:tc>
      </w:tr>
      <w:tr w:rsidR="00B06E46" w14:paraId="450CC274"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18EA6A92" w14:textId="77777777" w:rsidR="00B06E46" w:rsidRPr="0075473A" w:rsidRDefault="00B06E46" w:rsidP="00B06E4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74072C8A" w14:textId="77777777" w:rsidR="00B06E46" w:rsidRPr="0075473A" w:rsidRDefault="00B06E46" w:rsidP="00B06E4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1i</w:t>
            </w:r>
          </w:p>
        </w:tc>
        <w:tc>
          <w:tcPr>
            <w:tcW w:w="1559" w:type="dxa"/>
            <w:tcBorders>
              <w:top w:val="single" w:sz="4" w:space="0" w:color="auto"/>
              <w:left w:val="single" w:sz="4" w:space="0" w:color="auto"/>
              <w:bottom w:val="single" w:sz="4" w:space="0" w:color="auto"/>
              <w:right w:val="single" w:sz="4" w:space="0" w:color="auto"/>
            </w:tcBorders>
          </w:tcPr>
          <w:p w14:paraId="5244B19A" w14:textId="77777777" w:rsidR="00B06E46" w:rsidRPr="00C03160" w:rsidRDefault="00B06E46" w:rsidP="00B06E46">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tcPr>
          <w:p w14:paraId="305E4A5F" w14:textId="77777777" w:rsidR="00B06E46" w:rsidRPr="00C03160" w:rsidRDefault="00B06E46" w:rsidP="00B06E46">
            <w:pPr>
              <w:autoSpaceDE w:val="0"/>
              <w:autoSpaceDN w:val="0"/>
              <w:adjustRightInd w:val="0"/>
              <w:snapToGrid w:val="0"/>
              <w:contextualSpacing/>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14:paraId="2C57E7CB" w14:textId="77777777" w:rsidR="00B06E46" w:rsidRDefault="00B06E46" w:rsidP="00B06E46">
            <w:pPr>
              <w:pStyle w:val="TAL"/>
              <w:rPr>
                <w:rFonts w:eastAsia="MS Mincho" w:cs="Arial"/>
                <w:color w:val="0070C0"/>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436422F3" w14:textId="77777777" w:rsidR="00B06E46" w:rsidRDefault="00B06E46" w:rsidP="00B06E46">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39D93B3" w14:textId="77777777" w:rsidR="00B06E46" w:rsidRDefault="00B06E46" w:rsidP="00B06E46">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7F38288B" w14:textId="77777777" w:rsidR="00B06E46" w:rsidRDefault="00B06E46" w:rsidP="00B06E46">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87859B4" w14:textId="77777777" w:rsidR="00B06E46" w:rsidRDefault="00B06E46" w:rsidP="00B06E46">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C1615F3" w14:textId="77777777" w:rsidR="00B06E46" w:rsidRDefault="00B06E46" w:rsidP="00B06E46">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6654D0A9" w14:textId="77777777" w:rsidR="00B06E46" w:rsidRDefault="00B06E46" w:rsidP="00B06E46">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5ED5C4E0" w14:textId="77777777" w:rsidR="00B06E46" w:rsidRDefault="00B06E46" w:rsidP="00B06E46">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49EEAB47" w14:textId="77777777" w:rsidR="00B06E46" w:rsidRDefault="00B06E46" w:rsidP="00B06E46">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642D9DD4" w14:textId="77777777" w:rsidR="00B06E46" w:rsidRDefault="00B06E46" w:rsidP="00B06E46">
            <w:pPr>
              <w:pStyle w:val="TAL"/>
              <w:rPr>
                <w:rFonts w:cs="Arial"/>
                <w:color w:val="FF0000"/>
                <w:szCs w:val="18"/>
              </w:rPr>
            </w:pPr>
          </w:p>
        </w:tc>
      </w:tr>
      <w:tr w:rsidR="00B06E46" w14:paraId="3ABF5922"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158CC053" w14:textId="77777777" w:rsidR="00B06E46" w:rsidRPr="0075473A" w:rsidRDefault="00B06E46" w:rsidP="00B06E4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14:paraId="53BADE02" w14:textId="77777777" w:rsidR="00B06E46" w:rsidRPr="0075473A" w:rsidRDefault="00B06E46" w:rsidP="00B06E4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1j</w:t>
            </w:r>
          </w:p>
        </w:tc>
        <w:tc>
          <w:tcPr>
            <w:tcW w:w="1559" w:type="dxa"/>
            <w:tcBorders>
              <w:top w:val="single" w:sz="4" w:space="0" w:color="auto"/>
              <w:left w:val="single" w:sz="4" w:space="0" w:color="auto"/>
              <w:bottom w:val="single" w:sz="4" w:space="0" w:color="auto"/>
              <w:right w:val="single" w:sz="4" w:space="0" w:color="auto"/>
            </w:tcBorders>
          </w:tcPr>
          <w:p w14:paraId="42E3D2DC" w14:textId="77777777" w:rsidR="00B06E46" w:rsidRPr="00C03160" w:rsidRDefault="00B06E46" w:rsidP="00B06E46">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tcPr>
          <w:p w14:paraId="391D1D7C" w14:textId="77777777" w:rsidR="00B06E46" w:rsidRPr="00C03160" w:rsidRDefault="00B06E46" w:rsidP="00B06E46">
            <w:pPr>
              <w:autoSpaceDE w:val="0"/>
              <w:autoSpaceDN w:val="0"/>
              <w:adjustRightInd w:val="0"/>
              <w:snapToGrid w:val="0"/>
              <w:contextualSpacing/>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14:paraId="2D00F68A" w14:textId="77777777" w:rsidR="00B06E46" w:rsidRDefault="00B06E46" w:rsidP="00B06E46">
            <w:pPr>
              <w:pStyle w:val="TAL"/>
              <w:rPr>
                <w:rFonts w:eastAsia="MS Mincho" w:cs="Arial"/>
                <w:color w:val="0070C0"/>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18FED378" w14:textId="77777777" w:rsidR="00B06E46" w:rsidRDefault="00B06E46" w:rsidP="00B06E46">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3035314" w14:textId="77777777" w:rsidR="00B06E46" w:rsidRDefault="00B06E46" w:rsidP="00B06E46">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3196C763" w14:textId="77777777" w:rsidR="00B06E46" w:rsidRDefault="00B06E46" w:rsidP="00B06E46">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06BDF63" w14:textId="77777777" w:rsidR="00B06E46" w:rsidRDefault="00B06E46" w:rsidP="00B06E46">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56588D8" w14:textId="77777777" w:rsidR="00B06E46" w:rsidRDefault="00B06E46" w:rsidP="00B06E46">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633FA2EE" w14:textId="77777777" w:rsidR="00B06E46" w:rsidRDefault="00B06E46" w:rsidP="00B06E46">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1B5A6F50" w14:textId="77777777" w:rsidR="00B06E46" w:rsidRDefault="00B06E46" w:rsidP="00B06E46">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776D0449" w14:textId="77777777" w:rsidR="00B06E46" w:rsidRDefault="00B06E46" w:rsidP="00B06E46">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2C4A5583" w14:textId="77777777" w:rsidR="00B06E46" w:rsidRDefault="00B06E46" w:rsidP="00B06E46">
            <w:pPr>
              <w:pStyle w:val="TAL"/>
              <w:rPr>
                <w:rFonts w:cs="Arial"/>
                <w:color w:val="FF0000"/>
                <w:szCs w:val="18"/>
              </w:rPr>
            </w:pPr>
          </w:p>
        </w:tc>
      </w:tr>
      <w:tr w:rsidR="00844441" w14:paraId="7AC4FCDB" w14:textId="77777777" w:rsidTr="001E6B63">
        <w:trPr>
          <w:trHeight w:val="20"/>
        </w:trPr>
        <w:tc>
          <w:tcPr>
            <w:tcW w:w="1130" w:type="dxa"/>
            <w:tcBorders>
              <w:top w:val="single" w:sz="4" w:space="0" w:color="auto"/>
              <w:left w:val="single" w:sz="4" w:space="0" w:color="auto"/>
              <w:bottom w:val="single" w:sz="4" w:space="0" w:color="auto"/>
              <w:right w:val="single" w:sz="4" w:space="0" w:color="auto"/>
            </w:tcBorders>
          </w:tcPr>
          <w:p w14:paraId="59CB3F52" w14:textId="77777777" w:rsidR="00844441" w:rsidRDefault="00844441" w:rsidP="00844441">
            <w:pPr>
              <w:pStyle w:val="TAL"/>
              <w:rPr>
                <w:rFonts w:cs="Arial"/>
                <w:color w:val="FF0000"/>
                <w:szCs w:val="18"/>
              </w:rPr>
            </w:pPr>
            <w:r>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549220D" w14:textId="77777777" w:rsidR="00844441" w:rsidRDefault="00844441" w:rsidP="00844441">
            <w:pPr>
              <w:pStyle w:val="TAL"/>
              <w:rPr>
                <w:rFonts w:cs="Arial"/>
                <w:color w:val="FF0000"/>
                <w:szCs w:val="18"/>
              </w:rPr>
            </w:pPr>
            <w:r>
              <w:rPr>
                <w:rFonts w:cs="Arial"/>
                <w:szCs w:val="18"/>
              </w:rPr>
              <w:t>24-2</w:t>
            </w:r>
          </w:p>
        </w:tc>
        <w:tc>
          <w:tcPr>
            <w:tcW w:w="1559" w:type="dxa"/>
            <w:tcBorders>
              <w:top w:val="single" w:sz="4" w:space="0" w:color="auto"/>
              <w:left w:val="single" w:sz="4" w:space="0" w:color="auto"/>
              <w:bottom w:val="single" w:sz="4" w:space="0" w:color="auto"/>
              <w:right w:val="single" w:sz="4" w:space="0" w:color="auto"/>
            </w:tcBorders>
          </w:tcPr>
          <w:p w14:paraId="41AC30D4" w14:textId="124530B2" w:rsidR="00844441" w:rsidRPr="00AD3539" w:rsidRDefault="00844441" w:rsidP="00844441">
            <w:pPr>
              <w:pStyle w:val="TAL"/>
              <w:rPr>
                <w:rFonts w:cs="Arial"/>
                <w:color w:val="000000" w:themeColor="text1"/>
                <w:szCs w:val="18"/>
                <w:lang w:eastAsia="zh-CN"/>
              </w:rPr>
            </w:pPr>
            <w:r w:rsidRPr="00844441">
              <w:rPr>
                <w:rFonts w:eastAsia="SimSun" w:cs="Arial"/>
                <w:color w:val="000000" w:themeColor="text1"/>
                <w:szCs w:val="18"/>
                <w:lang w:eastAsia="zh-CN"/>
              </w:rPr>
              <w:t>120KHz SSB support for SA/</w:t>
            </w:r>
            <w:proofErr w:type="spellStart"/>
            <w:r w:rsidRPr="00844441">
              <w:rPr>
                <w:rFonts w:eastAsia="SimSun" w:cs="Arial"/>
                <w:color w:val="000000" w:themeColor="text1"/>
                <w:szCs w:val="18"/>
                <w:lang w:eastAsia="zh-CN"/>
              </w:rPr>
              <w:t>DCinitial</w:t>
            </w:r>
            <w:proofErr w:type="spellEnd"/>
            <w:r w:rsidRPr="00844441">
              <w:rPr>
                <w:rFonts w:eastAsia="SimSun" w:cs="Arial"/>
                <w:color w:val="000000" w:themeColor="text1"/>
                <w:szCs w:val="18"/>
                <w:lang w:eastAsia="zh-CN"/>
              </w:rPr>
              <w:t xml:space="preserve"> access in FR2-2</w:t>
            </w:r>
          </w:p>
        </w:tc>
        <w:tc>
          <w:tcPr>
            <w:tcW w:w="6371" w:type="dxa"/>
            <w:tcBorders>
              <w:top w:val="single" w:sz="4" w:space="0" w:color="auto"/>
              <w:left w:val="single" w:sz="4" w:space="0" w:color="auto"/>
              <w:bottom w:val="single" w:sz="4" w:space="0" w:color="auto"/>
              <w:right w:val="single" w:sz="4" w:space="0" w:color="auto"/>
            </w:tcBorders>
          </w:tcPr>
          <w:p w14:paraId="69316830" w14:textId="4A54513C" w:rsidR="00844441" w:rsidRPr="00AD3539" w:rsidRDefault="00844441" w:rsidP="00844441">
            <w:pPr>
              <w:autoSpaceDE w:val="0"/>
              <w:autoSpaceDN w:val="0"/>
              <w:adjustRightInd w:val="0"/>
              <w:snapToGrid w:val="0"/>
              <w:contextualSpacing/>
              <w:rPr>
                <w:rFonts w:cs="Arial"/>
                <w:color w:val="000000" w:themeColor="text1"/>
                <w:sz w:val="18"/>
                <w:szCs w:val="18"/>
              </w:rPr>
            </w:pPr>
            <w:r w:rsidRPr="00BC1F04">
              <w:rPr>
                <w:rFonts w:cs="Arial"/>
                <w:color w:val="000000" w:themeColor="text1"/>
                <w:sz w:val="18"/>
                <w:szCs w:val="18"/>
              </w:rPr>
              <w:t>Support 120KHz SSB for SA/</w:t>
            </w:r>
            <w:proofErr w:type="spellStart"/>
            <w:r w:rsidRPr="00BC1F04">
              <w:rPr>
                <w:rFonts w:cs="Arial"/>
                <w:color w:val="000000" w:themeColor="text1"/>
                <w:sz w:val="18"/>
                <w:szCs w:val="18"/>
              </w:rPr>
              <w:t>DCinitial</w:t>
            </w:r>
            <w:proofErr w:type="spellEnd"/>
            <w:r w:rsidRPr="00BC1F04">
              <w:rPr>
                <w:rFonts w:cs="Arial"/>
                <w:color w:val="000000" w:themeColor="text1"/>
                <w:sz w:val="18"/>
                <w:szCs w:val="18"/>
              </w:rPr>
              <w:t xml:space="preserve"> access in FR2-2</w:t>
            </w:r>
          </w:p>
          <w:p w14:paraId="2776FBD1" w14:textId="77777777" w:rsidR="00844441" w:rsidRPr="00AD3539" w:rsidRDefault="00844441" w:rsidP="00844441">
            <w:pPr>
              <w:autoSpaceDE w:val="0"/>
              <w:autoSpaceDN w:val="0"/>
              <w:adjustRightInd w:val="0"/>
              <w:snapToGrid w:val="0"/>
              <w:contextualSpacing/>
              <w:rPr>
                <w:rFonts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AA73681" w14:textId="1FBD55CC" w:rsidR="00844441" w:rsidRDefault="00844441" w:rsidP="00844441">
            <w:pPr>
              <w:pStyle w:val="TAL"/>
              <w:rPr>
                <w:rFonts w:eastAsia="MS Mincho" w:cs="Arial"/>
                <w:color w:val="FF0000"/>
                <w:szCs w:val="18"/>
                <w:highlight w:val="yellow"/>
              </w:rPr>
            </w:pPr>
            <w:r w:rsidRPr="00E1381B">
              <w:t>24-1, 24-1a</w:t>
            </w:r>
          </w:p>
        </w:tc>
        <w:tc>
          <w:tcPr>
            <w:tcW w:w="858" w:type="dxa"/>
            <w:tcBorders>
              <w:top w:val="single" w:sz="4" w:space="0" w:color="auto"/>
              <w:left w:val="single" w:sz="4" w:space="0" w:color="auto"/>
              <w:bottom w:val="single" w:sz="4" w:space="0" w:color="auto"/>
              <w:right w:val="single" w:sz="4" w:space="0" w:color="auto"/>
            </w:tcBorders>
          </w:tcPr>
          <w:p w14:paraId="1BE2A179" w14:textId="3D913546" w:rsidR="00844441" w:rsidRDefault="00844441" w:rsidP="00844441">
            <w:pPr>
              <w:pStyle w:val="TAL"/>
              <w:rPr>
                <w:rFonts w:eastAsia="SimSun" w:cs="Arial"/>
                <w:color w:val="FF0000"/>
                <w:szCs w:val="18"/>
                <w:lang w:eastAsia="zh-CN"/>
              </w:rPr>
            </w:pPr>
            <w:r w:rsidRPr="00E1381B">
              <w:t>N/A</w:t>
            </w:r>
          </w:p>
        </w:tc>
        <w:tc>
          <w:tcPr>
            <w:tcW w:w="851" w:type="dxa"/>
            <w:tcBorders>
              <w:top w:val="single" w:sz="4" w:space="0" w:color="auto"/>
              <w:left w:val="single" w:sz="4" w:space="0" w:color="auto"/>
              <w:bottom w:val="single" w:sz="4" w:space="0" w:color="auto"/>
              <w:right w:val="single" w:sz="4" w:space="0" w:color="auto"/>
            </w:tcBorders>
          </w:tcPr>
          <w:p w14:paraId="605951AF" w14:textId="06B580D2" w:rsidR="00844441" w:rsidRDefault="00844441" w:rsidP="00844441">
            <w:pPr>
              <w:pStyle w:val="TAL"/>
              <w:rPr>
                <w:rFonts w:cs="Arial"/>
                <w:color w:val="FF0000"/>
                <w:szCs w:val="18"/>
              </w:rPr>
            </w:pPr>
            <w:r w:rsidRPr="00E1381B">
              <w:t>N/A</w:t>
            </w:r>
          </w:p>
        </w:tc>
        <w:tc>
          <w:tcPr>
            <w:tcW w:w="1417" w:type="dxa"/>
            <w:tcBorders>
              <w:top w:val="single" w:sz="4" w:space="0" w:color="auto"/>
              <w:left w:val="single" w:sz="4" w:space="0" w:color="auto"/>
              <w:bottom w:val="single" w:sz="4" w:space="0" w:color="auto"/>
              <w:right w:val="single" w:sz="4" w:space="0" w:color="auto"/>
            </w:tcBorders>
          </w:tcPr>
          <w:p w14:paraId="5D9F7F4A" w14:textId="7C1BA937" w:rsidR="00844441" w:rsidRDefault="00844441" w:rsidP="00844441">
            <w:pPr>
              <w:pStyle w:val="TAL"/>
              <w:rPr>
                <w:rFonts w:eastAsia="SimSun" w:cs="Arial"/>
                <w:color w:val="FF0000"/>
                <w:szCs w:val="18"/>
                <w:lang w:val="en-US" w:eastAsia="zh-CN"/>
              </w:rPr>
            </w:pPr>
            <w:r w:rsidRPr="00E1381B">
              <w:t>120KHz SSB based initial access in FR2-2 is not supported</w:t>
            </w:r>
          </w:p>
        </w:tc>
        <w:tc>
          <w:tcPr>
            <w:tcW w:w="1276" w:type="dxa"/>
            <w:tcBorders>
              <w:top w:val="single" w:sz="4" w:space="0" w:color="auto"/>
              <w:left w:val="single" w:sz="4" w:space="0" w:color="auto"/>
              <w:bottom w:val="single" w:sz="4" w:space="0" w:color="auto"/>
              <w:right w:val="single" w:sz="4" w:space="0" w:color="auto"/>
            </w:tcBorders>
          </w:tcPr>
          <w:p w14:paraId="4AE3161F" w14:textId="4C379446" w:rsidR="00844441" w:rsidRDefault="00844441" w:rsidP="00844441">
            <w:pPr>
              <w:pStyle w:val="TAL"/>
              <w:rPr>
                <w:rFonts w:eastAsia="SimSun" w:cs="Arial"/>
                <w:color w:val="FF0000"/>
                <w:szCs w:val="18"/>
                <w:lang w:eastAsia="zh-CN"/>
              </w:rPr>
            </w:pPr>
            <w:r w:rsidRPr="00E1381B">
              <w:t>per band</w:t>
            </w:r>
          </w:p>
        </w:tc>
        <w:tc>
          <w:tcPr>
            <w:tcW w:w="992" w:type="dxa"/>
            <w:tcBorders>
              <w:top w:val="single" w:sz="4" w:space="0" w:color="auto"/>
              <w:left w:val="single" w:sz="4" w:space="0" w:color="auto"/>
              <w:bottom w:val="single" w:sz="4" w:space="0" w:color="auto"/>
              <w:right w:val="single" w:sz="4" w:space="0" w:color="auto"/>
            </w:tcBorders>
          </w:tcPr>
          <w:p w14:paraId="04D46DBF" w14:textId="0B400D7C" w:rsidR="00844441" w:rsidRDefault="00844441" w:rsidP="00844441">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6482DAA1" w14:textId="33520F89" w:rsidR="00844441" w:rsidRDefault="00844441" w:rsidP="00844441">
            <w:pPr>
              <w:pStyle w:val="TAL"/>
              <w:rPr>
                <w:rFonts w:cs="Arial"/>
                <w:color w:val="FF0000"/>
                <w:szCs w:val="18"/>
              </w:rPr>
            </w:pPr>
            <w:r w:rsidRPr="00E1381B">
              <w:t>24-1, 24-1a</w:t>
            </w:r>
          </w:p>
        </w:tc>
        <w:tc>
          <w:tcPr>
            <w:tcW w:w="989" w:type="dxa"/>
            <w:tcBorders>
              <w:top w:val="single" w:sz="4" w:space="0" w:color="auto"/>
              <w:left w:val="single" w:sz="4" w:space="0" w:color="auto"/>
              <w:bottom w:val="single" w:sz="4" w:space="0" w:color="auto"/>
              <w:right w:val="single" w:sz="4" w:space="0" w:color="auto"/>
            </w:tcBorders>
          </w:tcPr>
          <w:p w14:paraId="0B0A2CB5" w14:textId="6E2ACB2A" w:rsidR="00844441" w:rsidRDefault="00844441" w:rsidP="00844441">
            <w:pPr>
              <w:pStyle w:val="TAL"/>
              <w:rPr>
                <w:rFonts w:cs="Arial"/>
                <w:color w:val="FF0000"/>
                <w:szCs w:val="18"/>
              </w:rPr>
            </w:pPr>
            <w:r w:rsidRPr="00E1381B">
              <w:t>N/A</w:t>
            </w:r>
          </w:p>
        </w:tc>
        <w:tc>
          <w:tcPr>
            <w:tcW w:w="2696" w:type="dxa"/>
            <w:tcBorders>
              <w:top w:val="single" w:sz="4" w:space="0" w:color="auto"/>
              <w:left w:val="single" w:sz="4" w:space="0" w:color="auto"/>
              <w:bottom w:val="single" w:sz="4" w:space="0" w:color="auto"/>
              <w:right w:val="single" w:sz="4" w:space="0" w:color="auto"/>
            </w:tcBorders>
          </w:tcPr>
          <w:p w14:paraId="09BB4A42" w14:textId="391ED51B" w:rsidR="00844441" w:rsidRDefault="00844441" w:rsidP="00844441">
            <w:pPr>
              <w:pStyle w:val="TAL"/>
              <w:rPr>
                <w:rFonts w:cs="Arial"/>
                <w:color w:val="FF0000"/>
                <w:szCs w:val="18"/>
              </w:rPr>
            </w:pPr>
            <w:r w:rsidRPr="00E1381B">
              <w:t>N/A</w:t>
            </w:r>
          </w:p>
        </w:tc>
        <w:tc>
          <w:tcPr>
            <w:tcW w:w="1276" w:type="dxa"/>
            <w:tcBorders>
              <w:top w:val="single" w:sz="4" w:space="0" w:color="auto"/>
              <w:left w:val="single" w:sz="4" w:space="0" w:color="auto"/>
              <w:bottom w:val="single" w:sz="4" w:space="0" w:color="auto"/>
              <w:right w:val="single" w:sz="4" w:space="0" w:color="auto"/>
            </w:tcBorders>
          </w:tcPr>
          <w:p w14:paraId="62E15D4B" w14:textId="66782329" w:rsidR="00844441" w:rsidRDefault="00844441" w:rsidP="00844441">
            <w:pPr>
              <w:pStyle w:val="TAL"/>
              <w:rPr>
                <w:rFonts w:cs="Arial"/>
                <w:color w:val="FF0000"/>
                <w:szCs w:val="18"/>
              </w:rPr>
            </w:pPr>
            <w:r w:rsidRPr="00E1381B">
              <w:t>120KHz SSB based initial access in FR2-2 is not supported</w:t>
            </w:r>
          </w:p>
        </w:tc>
      </w:tr>
    </w:tbl>
    <w:p w14:paraId="72254C00" w14:textId="77777777" w:rsidR="00B20085" w:rsidRDefault="00B20085" w:rsidP="0015243D"/>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491"/>
        <w:gridCol w:w="2175"/>
        <w:gridCol w:w="7394"/>
        <w:gridCol w:w="673"/>
        <w:gridCol w:w="527"/>
        <w:gridCol w:w="517"/>
        <w:gridCol w:w="1965"/>
        <w:gridCol w:w="849"/>
        <w:gridCol w:w="517"/>
        <w:gridCol w:w="517"/>
        <w:gridCol w:w="517"/>
        <w:gridCol w:w="3552"/>
        <w:gridCol w:w="1253"/>
      </w:tblGrid>
      <w:tr w:rsidR="00AD683C" w14:paraId="4A31ADC4"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1BE19250" w14:textId="29E9CCE3"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37B6D9B6" w14:textId="0965F703"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24-3</w:t>
            </w:r>
          </w:p>
        </w:tc>
        <w:tc>
          <w:tcPr>
            <w:tcW w:w="0" w:type="auto"/>
            <w:tcBorders>
              <w:top w:val="single" w:sz="4" w:space="0" w:color="auto"/>
              <w:left w:val="single" w:sz="4" w:space="0" w:color="auto"/>
              <w:bottom w:val="single" w:sz="4" w:space="0" w:color="auto"/>
              <w:right w:val="single" w:sz="4" w:space="0" w:color="auto"/>
            </w:tcBorders>
          </w:tcPr>
          <w:p w14:paraId="7CCADC00" w14:textId="15E44634" w:rsidR="00844441" w:rsidRPr="00AD3539" w:rsidRDefault="00844441" w:rsidP="00844441">
            <w:pPr>
              <w:pStyle w:val="TAL"/>
              <w:rPr>
                <w:rFonts w:eastAsia="SimSun" w:cs="Arial"/>
                <w:color w:val="000000" w:themeColor="text1"/>
                <w:szCs w:val="18"/>
                <w:lang w:eastAsia="zh-CN"/>
              </w:rPr>
            </w:pPr>
            <w:r w:rsidRPr="00C54F3B">
              <w:rPr>
                <w:rFonts w:asciiTheme="majorHAnsi" w:eastAsia="SimSun" w:hAnsiTheme="majorHAnsi" w:cstheme="majorHAnsi"/>
                <w:color w:val="000000" w:themeColor="text1"/>
                <w:szCs w:val="18"/>
                <w:lang w:eastAsia="zh-CN"/>
              </w:rPr>
              <w:t>480KHz SSB support for initial access in FR2-2</w:t>
            </w:r>
          </w:p>
        </w:tc>
        <w:tc>
          <w:tcPr>
            <w:tcW w:w="0" w:type="auto"/>
            <w:tcBorders>
              <w:top w:val="single" w:sz="4" w:space="0" w:color="auto"/>
              <w:left w:val="single" w:sz="4" w:space="0" w:color="auto"/>
              <w:bottom w:val="single" w:sz="4" w:space="0" w:color="auto"/>
              <w:right w:val="single" w:sz="4" w:space="0" w:color="auto"/>
            </w:tcBorders>
          </w:tcPr>
          <w:p w14:paraId="0D66F7BF" w14:textId="7D1CD337" w:rsidR="00844441" w:rsidRPr="00AD3539" w:rsidRDefault="00844441" w:rsidP="00844441">
            <w:pPr>
              <w:autoSpaceDE w:val="0"/>
              <w:autoSpaceDN w:val="0"/>
              <w:adjustRightInd w:val="0"/>
              <w:snapToGrid w:val="0"/>
              <w:rPr>
                <w:rFonts w:cs="Arial"/>
                <w:color w:val="000000" w:themeColor="text1"/>
                <w:sz w:val="18"/>
                <w:szCs w:val="18"/>
              </w:rPr>
            </w:pPr>
            <w:r w:rsidRPr="00C54F3B">
              <w:rPr>
                <w:rFonts w:asciiTheme="majorHAnsi" w:eastAsia="SimSun" w:hAnsiTheme="majorHAnsi" w:cstheme="majorHAnsi"/>
                <w:color w:val="000000" w:themeColor="text1"/>
                <w:szCs w:val="18"/>
                <w:lang w:eastAsia="zh-CN"/>
              </w:rPr>
              <w:t>1. Support 480KHz SSB for initial in FR2-2</w:t>
            </w:r>
          </w:p>
        </w:tc>
        <w:tc>
          <w:tcPr>
            <w:tcW w:w="0" w:type="auto"/>
            <w:tcBorders>
              <w:top w:val="single" w:sz="4" w:space="0" w:color="auto"/>
              <w:left w:val="single" w:sz="4" w:space="0" w:color="auto"/>
              <w:bottom w:val="single" w:sz="4" w:space="0" w:color="auto"/>
              <w:right w:val="single" w:sz="4" w:space="0" w:color="auto"/>
            </w:tcBorders>
          </w:tcPr>
          <w:p w14:paraId="423B04B9" w14:textId="0615341B"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24-2, 24-4, 24-4a</w:t>
            </w:r>
          </w:p>
        </w:tc>
        <w:tc>
          <w:tcPr>
            <w:tcW w:w="0" w:type="auto"/>
            <w:tcBorders>
              <w:top w:val="single" w:sz="4" w:space="0" w:color="auto"/>
              <w:left w:val="single" w:sz="4" w:space="0" w:color="auto"/>
              <w:bottom w:val="single" w:sz="4" w:space="0" w:color="auto"/>
              <w:right w:val="single" w:sz="4" w:space="0" w:color="auto"/>
            </w:tcBorders>
          </w:tcPr>
          <w:p w14:paraId="6D30F8BB" w14:textId="767CA202" w:rsidR="00844441" w:rsidRDefault="00844441" w:rsidP="00844441">
            <w:pPr>
              <w:pStyle w:val="TAL"/>
              <w:rPr>
                <w:rFonts w:eastAsia="SimSun" w:cs="Arial"/>
                <w:szCs w:val="18"/>
                <w:lang w:eastAsia="zh-CN"/>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AC321BC" w14:textId="6A6F5AEC"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F1F040" w14:textId="4CFFF975" w:rsidR="00844441" w:rsidRDefault="00844441" w:rsidP="00844441">
            <w:pPr>
              <w:autoSpaceDE w:val="0"/>
              <w:autoSpaceDN w:val="0"/>
              <w:adjustRightInd w:val="0"/>
              <w:snapToGrid w:val="0"/>
              <w:rPr>
                <w:rFonts w:cs="Arial"/>
                <w:color w:val="0070C0"/>
                <w:sz w:val="18"/>
                <w:szCs w:val="18"/>
              </w:rPr>
            </w:pPr>
            <w:r w:rsidRPr="00C54F3B">
              <w:rPr>
                <w:rFonts w:asciiTheme="majorHAnsi" w:eastAsia="SimSun" w:hAnsiTheme="majorHAnsi" w:cstheme="majorHAnsi"/>
                <w:color w:val="000000" w:themeColor="text1"/>
                <w:szCs w:val="18"/>
                <w:lang w:eastAsia="zh-CN"/>
              </w:rPr>
              <w:t>480KHz SSB for initial access in FR2-2 is not supported</w:t>
            </w:r>
          </w:p>
        </w:tc>
        <w:tc>
          <w:tcPr>
            <w:tcW w:w="0" w:type="auto"/>
            <w:tcBorders>
              <w:top w:val="single" w:sz="4" w:space="0" w:color="auto"/>
              <w:left w:val="single" w:sz="4" w:space="0" w:color="auto"/>
              <w:bottom w:val="single" w:sz="4" w:space="0" w:color="auto"/>
              <w:right w:val="single" w:sz="4" w:space="0" w:color="auto"/>
            </w:tcBorders>
          </w:tcPr>
          <w:p w14:paraId="2E9AC7FA" w14:textId="26601B64"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2F69E10" w14:textId="69030E75"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1A6FED" w14:textId="354E7EF0"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44C611" w14:textId="1F688E43"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1A0EE3" w14:textId="2F47802A" w:rsidR="00844441" w:rsidRDefault="00844441" w:rsidP="00844441">
            <w:pPr>
              <w:pStyle w:val="B1"/>
              <w:spacing w:after="0"/>
              <w:ind w:left="0" w:firstLine="0"/>
              <w:rPr>
                <w:rFonts w:ascii="Arial" w:hAnsi="Arial" w:cs="Arial"/>
                <w:color w:val="0070C0"/>
                <w:sz w:val="18"/>
                <w:szCs w:val="18"/>
              </w:rPr>
            </w:pPr>
          </w:p>
        </w:tc>
        <w:tc>
          <w:tcPr>
            <w:tcW w:w="0" w:type="auto"/>
            <w:tcBorders>
              <w:top w:val="single" w:sz="4" w:space="0" w:color="auto"/>
              <w:left w:val="single" w:sz="4" w:space="0" w:color="auto"/>
              <w:bottom w:val="single" w:sz="4" w:space="0" w:color="auto"/>
              <w:right w:val="single" w:sz="4" w:space="0" w:color="auto"/>
            </w:tcBorders>
          </w:tcPr>
          <w:p w14:paraId="7C4CC009" w14:textId="77777777" w:rsidR="00844441" w:rsidRPr="00C54F3B" w:rsidRDefault="00844441" w:rsidP="00844441">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Optional with capability signalling</w:t>
            </w:r>
          </w:p>
          <w:p w14:paraId="7AB9EFCE" w14:textId="62D46EE9" w:rsidR="00844441" w:rsidRDefault="00844441" w:rsidP="00844441">
            <w:pPr>
              <w:pStyle w:val="TAL"/>
              <w:rPr>
                <w:rFonts w:cs="Arial"/>
                <w:color w:val="000000"/>
                <w:szCs w:val="18"/>
              </w:rPr>
            </w:pPr>
          </w:p>
        </w:tc>
      </w:tr>
      <w:tr w:rsidR="00AD683C" w14:paraId="130B7EC6"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6EE422D3" w14:textId="1477C2DE" w:rsidR="00844441" w:rsidRDefault="00844441" w:rsidP="00844441">
            <w:pPr>
              <w:pStyle w:val="TAL"/>
              <w:rPr>
                <w:rFonts w:cs="Arial"/>
                <w:szCs w:val="18"/>
              </w:rPr>
            </w:pPr>
            <w:r w:rsidRPr="005D0E21">
              <w:rPr>
                <w:rFonts w:asciiTheme="majorHAnsi" w:hAnsiTheme="majorHAnsi" w:cstheme="majorHAnsi"/>
                <w:color w:val="000000" w:themeColor="text1"/>
                <w:szCs w:val="18"/>
                <w:lang w:eastAsia="ja-JP"/>
              </w:rPr>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tcPr>
          <w:p w14:paraId="4118E4B3" w14:textId="517B6BC1" w:rsidR="00844441" w:rsidRDefault="00844441" w:rsidP="00844441">
            <w:pPr>
              <w:pStyle w:val="TAL"/>
              <w:rPr>
                <w:rFonts w:cs="Arial"/>
                <w:szCs w:val="18"/>
              </w:rPr>
            </w:pPr>
            <w:r w:rsidRPr="005D0E21">
              <w:rPr>
                <w:rFonts w:asciiTheme="majorHAnsi" w:hAnsiTheme="majorHAnsi" w:cstheme="majorHAnsi"/>
                <w:color w:val="000000" w:themeColor="text1"/>
                <w:szCs w:val="18"/>
                <w:lang w:eastAsia="ja-JP"/>
              </w:rPr>
              <w:t>24-4</w:t>
            </w:r>
          </w:p>
        </w:tc>
        <w:tc>
          <w:tcPr>
            <w:tcW w:w="0" w:type="auto"/>
            <w:tcBorders>
              <w:top w:val="single" w:sz="4" w:space="0" w:color="auto"/>
              <w:left w:val="single" w:sz="4" w:space="0" w:color="auto"/>
              <w:bottom w:val="single" w:sz="4" w:space="0" w:color="auto"/>
              <w:right w:val="single" w:sz="4" w:space="0" w:color="auto"/>
            </w:tcBorders>
          </w:tcPr>
          <w:p w14:paraId="730A7E2B" w14:textId="06E1B24B" w:rsidR="00844441" w:rsidRDefault="00844441" w:rsidP="00844441">
            <w:pPr>
              <w:pStyle w:val="TAL"/>
              <w:jc w:val="both"/>
              <w:rPr>
                <w:rFonts w:eastAsia="SimSun" w:cs="Arial"/>
                <w:color w:val="0070C0"/>
                <w:szCs w:val="18"/>
                <w:lang w:eastAsia="zh-CN"/>
              </w:rPr>
            </w:pPr>
            <w:r w:rsidRPr="005D0E21">
              <w:rPr>
                <w:rFonts w:asciiTheme="majorHAnsi" w:eastAsia="SimSun" w:hAnsiTheme="majorHAnsi" w:cstheme="majorHAnsi"/>
                <w:color w:val="000000" w:themeColor="text1"/>
                <w:szCs w:val="18"/>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tcPr>
          <w:p w14:paraId="6C8E3FA5" w14:textId="77777777" w:rsidR="00043A77" w:rsidRPr="00DB6ED7" w:rsidRDefault="00043A77" w:rsidP="00043A77">
            <w:pPr>
              <w:autoSpaceDE w:val="0"/>
              <w:autoSpaceDN w:val="0"/>
              <w:adjustRightInd w:val="0"/>
              <w:snapToGrid w:val="0"/>
              <w:contextualSpacing/>
              <w:rPr>
                <w:rFonts w:cs="Arial"/>
                <w:sz w:val="18"/>
                <w:szCs w:val="18"/>
              </w:rPr>
            </w:pPr>
            <w:r w:rsidRPr="00DB6ED7">
              <w:rPr>
                <w:rFonts w:cs="Arial"/>
                <w:sz w:val="18"/>
                <w:szCs w:val="18"/>
              </w:rPr>
              <w:t>1. 480KHz SCS for DL data and control channels, SSB, and reference signal reception in FR2-2 for non-initial access</w:t>
            </w:r>
          </w:p>
          <w:p w14:paraId="282CA098" w14:textId="77777777" w:rsidR="00043A77" w:rsidRPr="00DB6ED7" w:rsidRDefault="00043A77" w:rsidP="00043A77">
            <w:pPr>
              <w:autoSpaceDE w:val="0"/>
              <w:autoSpaceDN w:val="0"/>
              <w:adjustRightInd w:val="0"/>
              <w:snapToGrid w:val="0"/>
              <w:contextualSpacing/>
              <w:rPr>
                <w:rFonts w:cs="Arial"/>
                <w:sz w:val="18"/>
                <w:szCs w:val="18"/>
              </w:rPr>
            </w:pPr>
            <w:r w:rsidRPr="00DB6ED7">
              <w:rPr>
                <w:rFonts w:cs="Arial"/>
                <w:sz w:val="18"/>
                <w:szCs w:val="18"/>
              </w:rPr>
              <w:t>2. Multiple-slot PDCCH monitoring for 480KHz with (</w:t>
            </w:r>
            <w:proofErr w:type="spellStart"/>
            <w:proofErr w:type="gramStart"/>
            <w:r w:rsidRPr="00DB6ED7">
              <w:rPr>
                <w:rFonts w:cs="Arial"/>
                <w:sz w:val="18"/>
                <w:szCs w:val="18"/>
              </w:rPr>
              <w:t>Xs,Ys</w:t>
            </w:r>
            <w:proofErr w:type="spellEnd"/>
            <w:proofErr w:type="gramEnd"/>
            <w:r w:rsidRPr="00DB6ED7">
              <w:rPr>
                <w:rFonts w:cs="Arial"/>
                <w:sz w:val="18"/>
                <w:szCs w:val="18"/>
              </w:rPr>
              <w:t>) = (4,1)</w:t>
            </w:r>
          </w:p>
          <w:p w14:paraId="5319A03D" w14:textId="77777777" w:rsidR="00043A77" w:rsidRPr="00DB6ED7" w:rsidRDefault="00043A77" w:rsidP="00043A77">
            <w:pPr>
              <w:autoSpaceDE w:val="0"/>
              <w:autoSpaceDN w:val="0"/>
              <w:adjustRightInd w:val="0"/>
              <w:snapToGrid w:val="0"/>
              <w:contextualSpacing/>
              <w:rPr>
                <w:rFonts w:cs="Arial"/>
                <w:sz w:val="18"/>
                <w:szCs w:val="18"/>
              </w:rPr>
            </w:pPr>
            <w:r w:rsidRPr="00DB6ED7">
              <w:rPr>
                <w:rFonts w:cs="Arial"/>
                <w:strike/>
                <w:sz w:val="18"/>
                <w:szCs w:val="18"/>
              </w:rPr>
              <w:t>FFS:</w:t>
            </w:r>
            <w:r w:rsidRPr="00DB6ED7">
              <w:rPr>
                <w:rFonts w:cs="Arial"/>
                <w:sz w:val="18"/>
                <w:szCs w:val="18"/>
              </w:rPr>
              <w:t xml:space="preserve"> 3. Multi-PDSCH scheduling by single DCI for the operation with 480 kHz SCS and corresponding HARQ enhancements</w:t>
            </w:r>
          </w:p>
          <w:p w14:paraId="192526C5" w14:textId="77777777" w:rsidR="00043A77" w:rsidRPr="00DB6ED7" w:rsidRDefault="00043A77" w:rsidP="00043A77">
            <w:pPr>
              <w:autoSpaceDE w:val="0"/>
              <w:autoSpaceDN w:val="0"/>
              <w:adjustRightInd w:val="0"/>
              <w:snapToGrid w:val="0"/>
              <w:contextualSpacing/>
              <w:rPr>
                <w:rFonts w:cs="Arial"/>
                <w:sz w:val="18"/>
                <w:szCs w:val="18"/>
              </w:rPr>
            </w:pPr>
            <w:r w:rsidRPr="00DB6ED7">
              <w:rPr>
                <w:rFonts w:cs="Arial"/>
                <w:sz w:val="18"/>
                <w:szCs w:val="18"/>
              </w:rPr>
              <w:t xml:space="preserve">4. Within the Ys = 1 slot (with </w:t>
            </w:r>
            <w:proofErr w:type="spellStart"/>
            <w:r w:rsidRPr="00DB6ED7">
              <w:rPr>
                <w:rFonts w:cs="Arial"/>
                <w:sz w:val="18"/>
                <w:szCs w:val="18"/>
              </w:rPr>
              <w:t>Xs</w:t>
            </w:r>
            <w:proofErr w:type="spellEnd"/>
            <w:r w:rsidRPr="00DB6ED7">
              <w:rPr>
                <w:rFonts w:cs="Arial"/>
                <w:sz w:val="18"/>
                <w:szCs w:val="18"/>
              </w:rPr>
              <w:t xml:space="preserve">=4), monitoring of type 1 CSS with dedicated RRC configuration, type 3 CSS, and UE-SS with a maximum of two monitoring spans per slot with a span duration of Y symbols and a minimum gap of X symbols between the start of two spans, where </w:t>
            </w:r>
            <w:r w:rsidRPr="00DB6ED7">
              <w:rPr>
                <w:rFonts w:cs="Arial"/>
                <w:strike/>
                <w:sz w:val="18"/>
                <w:szCs w:val="18"/>
              </w:rPr>
              <w:t>set2</w:t>
            </w:r>
            <w:r w:rsidRPr="00DB6ED7">
              <w:rPr>
                <w:rFonts w:cs="Arial"/>
                <w:sz w:val="18"/>
                <w:szCs w:val="18"/>
              </w:rPr>
              <w:t xml:space="preserve"> (X,Y) = (4, 3) and (7, 3) are supported </w:t>
            </w:r>
            <w:r w:rsidRPr="00DB6ED7">
              <w:rPr>
                <w:rFonts w:cs="Arial"/>
                <w:strike/>
                <w:sz w:val="18"/>
                <w:szCs w:val="18"/>
              </w:rPr>
              <w:t>symbols where set2 is defined in FG3-5b (FFS: Monitoring capability within slots of type 1 CSS without dedicated RRC configuration and type0, 0A, and 2 CSS)</w:t>
            </w:r>
            <w:r w:rsidRPr="00DB6ED7">
              <w:rPr>
                <w:rFonts w:cs="Arial"/>
                <w:sz w:val="18"/>
                <w:szCs w:val="18"/>
              </w:rPr>
              <w:t xml:space="preserve"> </w:t>
            </w:r>
          </w:p>
          <w:p w14:paraId="414D088A" w14:textId="77777777" w:rsidR="00043A77" w:rsidRPr="00DB6ED7" w:rsidRDefault="00043A77" w:rsidP="00043A77">
            <w:pPr>
              <w:autoSpaceDE w:val="0"/>
              <w:autoSpaceDN w:val="0"/>
              <w:adjustRightInd w:val="0"/>
              <w:snapToGrid w:val="0"/>
              <w:contextualSpacing/>
              <w:rPr>
                <w:rFonts w:cs="Arial"/>
                <w:sz w:val="18"/>
                <w:szCs w:val="18"/>
              </w:rPr>
            </w:pPr>
            <w:r w:rsidRPr="00DB6ED7">
              <w:rPr>
                <w:rFonts w:cs="Arial"/>
                <w:sz w:val="18"/>
                <w:szCs w:val="18"/>
              </w:rPr>
              <w:t xml:space="preserve">5. Processing one unicast DCI scheduling DL and one unicast DCI scheduling UL per slot group of </w:t>
            </w:r>
            <w:proofErr w:type="spellStart"/>
            <w:r w:rsidRPr="00DB6ED7">
              <w:rPr>
                <w:rFonts w:cs="Arial"/>
                <w:sz w:val="18"/>
                <w:szCs w:val="18"/>
              </w:rPr>
              <w:t>Xs</w:t>
            </w:r>
            <w:proofErr w:type="spellEnd"/>
            <w:r w:rsidRPr="00DB6ED7">
              <w:rPr>
                <w:rFonts w:cs="Arial"/>
                <w:sz w:val="18"/>
                <w:szCs w:val="18"/>
              </w:rPr>
              <w:t xml:space="preserve"> slots per scheduled CC for FDD </w:t>
            </w:r>
            <w:r w:rsidRPr="00DB6ED7">
              <w:rPr>
                <w:rFonts w:cs="Arial"/>
                <w:strike/>
                <w:sz w:val="18"/>
                <w:szCs w:val="18"/>
              </w:rPr>
              <w:t>(This supersedes corresponding component of FG 3-5b)</w:t>
            </w:r>
          </w:p>
          <w:p w14:paraId="434D8015" w14:textId="77777777" w:rsidR="00043A77" w:rsidRPr="00DB6ED7" w:rsidRDefault="00043A77" w:rsidP="00043A77">
            <w:pPr>
              <w:autoSpaceDE w:val="0"/>
              <w:autoSpaceDN w:val="0"/>
              <w:adjustRightInd w:val="0"/>
              <w:snapToGrid w:val="0"/>
              <w:contextualSpacing/>
              <w:rPr>
                <w:rFonts w:cs="Arial"/>
                <w:sz w:val="18"/>
                <w:szCs w:val="18"/>
              </w:rPr>
            </w:pPr>
            <w:r w:rsidRPr="00DB6ED7">
              <w:rPr>
                <w:rFonts w:cs="Arial"/>
                <w:sz w:val="18"/>
                <w:szCs w:val="18"/>
              </w:rPr>
              <w:t xml:space="preserve">6. Processing one unicast DCI scheduling DL and 2 unicast DCI scheduling UL per slot group of </w:t>
            </w:r>
            <w:proofErr w:type="spellStart"/>
            <w:r w:rsidRPr="00DB6ED7">
              <w:rPr>
                <w:rFonts w:cs="Arial"/>
                <w:sz w:val="18"/>
                <w:szCs w:val="18"/>
              </w:rPr>
              <w:t>Xs</w:t>
            </w:r>
            <w:proofErr w:type="spellEnd"/>
            <w:r w:rsidRPr="00DB6ED7">
              <w:rPr>
                <w:rFonts w:cs="Arial"/>
                <w:sz w:val="18"/>
                <w:szCs w:val="18"/>
              </w:rPr>
              <w:t xml:space="preserve"> slots per scheduled CC for TDD </w:t>
            </w:r>
            <w:r w:rsidRPr="00DB6ED7">
              <w:rPr>
                <w:rFonts w:cs="Arial"/>
                <w:strike/>
                <w:sz w:val="18"/>
                <w:szCs w:val="18"/>
              </w:rPr>
              <w:t>(This supersedes corresponding component of FG 3-5b)</w:t>
            </w:r>
            <w:r w:rsidRPr="00DB6ED7">
              <w:rPr>
                <w:rFonts w:cs="Arial"/>
                <w:sz w:val="18"/>
                <w:szCs w:val="18"/>
              </w:rPr>
              <w:t xml:space="preserve">   </w:t>
            </w:r>
          </w:p>
          <w:p w14:paraId="2BA732F1" w14:textId="6D66E54A" w:rsidR="00844441" w:rsidRPr="00AD3539" w:rsidRDefault="00043A77" w:rsidP="00844441">
            <w:pPr>
              <w:autoSpaceDE w:val="0"/>
              <w:autoSpaceDN w:val="0"/>
              <w:adjustRightInd w:val="0"/>
              <w:snapToGrid w:val="0"/>
              <w:rPr>
                <w:rFonts w:cs="Arial"/>
                <w:strike/>
                <w:color w:val="FF0000"/>
                <w:sz w:val="18"/>
                <w:szCs w:val="18"/>
                <w:highlight w:val="yellow"/>
              </w:rPr>
            </w:pPr>
            <w:r w:rsidRPr="00DB6ED7">
              <w:rPr>
                <w:rFonts w:ascii="Arial" w:hAnsi="Arial" w:cs="Arial"/>
                <w:sz w:val="18"/>
                <w:szCs w:val="18"/>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0" w:type="auto"/>
            <w:tcBorders>
              <w:top w:val="single" w:sz="4" w:space="0" w:color="auto"/>
              <w:left w:val="single" w:sz="4" w:space="0" w:color="auto"/>
              <w:bottom w:val="single" w:sz="4" w:space="0" w:color="auto"/>
              <w:right w:val="single" w:sz="4" w:space="0" w:color="auto"/>
            </w:tcBorders>
          </w:tcPr>
          <w:p w14:paraId="485A18B3" w14:textId="1A766FE3" w:rsidR="00844441" w:rsidRDefault="00844441" w:rsidP="00844441">
            <w:pPr>
              <w:pStyle w:val="TAL"/>
              <w:rPr>
                <w:rFonts w:cs="Arial"/>
                <w:color w:val="000000"/>
                <w:szCs w:val="18"/>
              </w:rPr>
            </w:pPr>
            <w:r w:rsidRPr="005D0E21">
              <w:rPr>
                <w:rFonts w:asciiTheme="majorHAnsi" w:hAnsiTheme="majorHAnsi" w:cstheme="majorHAnsi"/>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tcPr>
          <w:p w14:paraId="43725A00" w14:textId="4CAF0D6A" w:rsidR="00844441" w:rsidRDefault="00844441" w:rsidP="00844441">
            <w:pPr>
              <w:pStyle w:val="TAL"/>
              <w:rPr>
                <w:rFonts w:eastAsia="SimSun" w:cs="Arial"/>
                <w:color w:val="000000"/>
                <w:szCs w:val="18"/>
                <w:lang w:eastAsia="zh-CN"/>
              </w:rPr>
            </w:pPr>
            <w:r w:rsidRPr="005D0E2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4F39D13" w14:textId="22C615AB" w:rsidR="00844441" w:rsidRDefault="00844441" w:rsidP="00844441">
            <w:pPr>
              <w:pStyle w:val="TAL"/>
              <w:rPr>
                <w:rFonts w:cs="Arial"/>
                <w:color w:val="00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DDAB08" w14:textId="2439FFFD" w:rsidR="00844441" w:rsidRDefault="00844441" w:rsidP="00844441">
            <w:pPr>
              <w:pStyle w:val="TAL"/>
              <w:rPr>
                <w:rFonts w:eastAsia="SimSun" w:cs="Arial"/>
                <w:color w:val="000000"/>
                <w:szCs w:val="18"/>
                <w:lang w:eastAsia="zh-CN"/>
              </w:rPr>
            </w:pPr>
            <w:r w:rsidRPr="005D0E21">
              <w:rPr>
                <w:rFonts w:asciiTheme="majorHAnsi" w:hAnsiTheme="majorHAnsi" w:cstheme="majorHAnsi"/>
                <w:color w:val="000000" w:themeColor="text1"/>
                <w:szCs w:val="18"/>
              </w:rPr>
              <w:t>480KHz SCS for DL is not supported</w:t>
            </w:r>
          </w:p>
        </w:tc>
        <w:tc>
          <w:tcPr>
            <w:tcW w:w="0" w:type="auto"/>
            <w:tcBorders>
              <w:top w:val="single" w:sz="4" w:space="0" w:color="auto"/>
              <w:left w:val="single" w:sz="4" w:space="0" w:color="auto"/>
              <w:bottom w:val="single" w:sz="4" w:space="0" w:color="auto"/>
              <w:right w:val="single" w:sz="4" w:space="0" w:color="auto"/>
            </w:tcBorders>
          </w:tcPr>
          <w:p w14:paraId="32F73689" w14:textId="72A26CF4" w:rsidR="00844441" w:rsidRDefault="00844441" w:rsidP="00844441">
            <w:pPr>
              <w:pStyle w:val="TAL"/>
              <w:rPr>
                <w:rFonts w:cs="Arial"/>
                <w:color w:val="000000"/>
                <w:szCs w:val="18"/>
              </w:rPr>
            </w:pPr>
            <w:proofErr w:type="spellStart"/>
            <w:r w:rsidRPr="005D0E21">
              <w:rPr>
                <w:rFonts w:asciiTheme="majorHAnsi" w:hAnsiTheme="majorHAnsi" w:cstheme="majorHAnsi"/>
                <w:color w:val="000000" w:themeColor="text1"/>
                <w:szCs w:val="18"/>
              </w:rPr>
              <w:t>Perband</w:t>
            </w:r>
            <w:proofErr w:type="spellEnd"/>
          </w:p>
        </w:tc>
        <w:tc>
          <w:tcPr>
            <w:tcW w:w="0" w:type="auto"/>
            <w:tcBorders>
              <w:top w:val="single" w:sz="4" w:space="0" w:color="auto"/>
              <w:left w:val="single" w:sz="4" w:space="0" w:color="auto"/>
              <w:bottom w:val="single" w:sz="4" w:space="0" w:color="auto"/>
              <w:right w:val="single" w:sz="4" w:space="0" w:color="auto"/>
            </w:tcBorders>
          </w:tcPr>
          <w:p w14:paraId="50F3FD6F" w14:textId="0DD1296A" w:rsidR="00844441" w:rsidRDefault="00844441" w:rsidP="00844441">
            <w:pPr>
              <w:pStyle w:val="TAL"/>
              <w:rPr>
                <w:rFonts w:cs="Arial"/>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4E7918" w14:textId="2C2E6EB2" w:rsidR="00844441" w:rsidRDefault="00844441" w:rsidP="00844441">
            <w:pPr>
              <w:pStyle w:val="TAL"/>
              <w:rPr>
                <w:rFonts w:cs="Arial"/>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886B87" w14:textId="0C597C6E" w:rsidR="00844441" w:rsidRDefault="00844441" w:rsidP="00844441">
            <w:pPr>
              <w:pStyle w:val="TAL"/>
              <w:rPr>
                <w:rFonts w:cs="Arial"/>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651A94" w14:textId="2E641582" w:rsidR="00844441" w:rsidRDefault="00844441" w:rsidP="00844441">
            <w:pPr>
              <w:pStyle w:val="TAL"/>
              <w:rPr>
                <w:rFonts w:cs="Arial"/>
                <w:szCs w:val="18"/>
              </w:rPr>
            </w:pPr>
            <w:r w:rsidRPr="005D0E21">
              <w:rPr>
                <w:rFonts w:asciiTheme="majorHAnsi" w:hAnsiTheme="majorHAnsi" w:cstheme="majorHAnsi"/>
                <w:color w:val="000000" w:themeColor="text1"/>
                <w:szCs w:val="18"/>
                <w:highlight w:val="yellow"/>
              </w:rPr>
              <w:t>FFS: component description without a reference to other R15 FGs</w:t>
            </w:r>
          </w:p>
        </w:tc>
        <w:tc>
          <w:tcPr>
            <w:tcW w:w="0" w:type="auto"/>
            <w:tcBorders>
              <w:top w:val="single" w:sz="4" w:space="0" w:color="auto"/>
              <w:left w:val="single" w:sz="4" w:space="0" w:color="auto"/>
              <w:bottom w:val="single" w:sz="4" w:space="0" w:color="auto"/>
              <w:right w:val="single" w:sz="4" w:space="0" w:color="auto"/>
            </w:tcBorders>
          </w:tcPr>
          <w:p w14:paraId="6BF89C04" w14:textId="77777777" w:rsidR="00844441" w:rsidRPr="005D0E21" w:rsidRDefault="00844441" w:rsidP="0084444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35337B3C" w14:textId="77777777" w:rsidR="00844441" w:rsidRDefault="00844441" w:rsidP="00844441">
            <w:pPr>
              <w:pStyle w:val="TAL"/>
              <w:rPr>
                <w:rFonts w:cs="Arial"/>
                <w:szCs w:val="18"/>
              </w:rPr>
            </w:pPr>
          </w:p>
        </w:tc>
      </w:tr>
      <w:tr w:rsidR="00AD683C" w14:paraId="36CFC0F4"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3B0B1A77" w14:textId="3C8A86F8" w:rsidR="00844441" w:rsidRPr="00AD3539" w:rsidRDefault="00844441" w:rsidP="00844441">
            <w:pPr>
              <w:pStyle w:val="TAL"/>
              <w:rPr>
                <w:rFonts w:cs="Arial"/>
                <w:color w:val="000000" w:themeColor="text1"/>
                <w:szCs w:val="18"/>
              </w:rPr>
            </w:pPr>
            <w:r w:rsidRPr="00C54F3B">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34032B56" w14:textId="2968BAA0" w:rsidR="00844441" w:rsidRPr="00AD3539" w:rsidRDefault="00844441" w:rsidP="00844441">
            <w:pPr>
              <w:pStyle w:val="TAL"/>
              <w:rPr>
                <w:rFonts w:cs="Arial"/>
                <w:color w:val="000000" w:themeColor="text1"/>
                <w:szCs w:val="18"/>
              </w:rPr>
            </w:pPr>
            <w:r w:rsidRPr="00C54F3B">
              <w:rPr>
                <w:rFonts w:asciiTheme="majorHAnsi" w:hAnsiTheme="majorHAnsi" w:cstheme="majorHAnsi"/>
                <w:color w:val="000000" w:themeColor="text1"/>
                <w:szCs w:val="18"/>
              </w:rPr>
              <w:t>24-4a</w:t>
            </w:r>
          </w:p>
        </w:tc>
        <w:tc>
          <w:tcPr>
            <w:tcW w:w="0" w:type="auto"/>
            <w:tcBorders>
              <w:top w:val="single" w:sz="4" w:space="0" w:color="auto"/>
              <w:left w:val="single" w:sz="4" w:space="0" w:color="auto"/>
              <w:bottom w:val="single" w:sz="4" w:space="0" w:color="auto"/>
              <w:right w:val="single" w:sz="4" w:space="0" w:color="auto"/>
            </w:tcBorders>
          </w:tcPr>
          <w:p w14:paraId="78A24F7D" w14:textId="31CC607F" w:rsidR="00844441" w:rsidRPr="00AD3539" w:rsidRDefault="00844441" w:rsidP="00844441">
            <w:pPr>
              <w:pStyle w:val="TAL"/>
              <w:rPr>
                <w:rFonts w:eastAsia="SimSun" w:cs="Arial"/>
                <w:color w:val="000000" w:themeColor="text1"/>
                <w:szCs w:val="18"/>
                <w:lang w:eastAsia="zh-CN"/>
              </w:rPr>
            </w:pPr>
            <w:r w:rsidRPr="00C54F3B">
              <w:rPr>
                <w:rFonts w:asciiTheme="majorHAnsi" w:hAnsiTheme="majorHAnsi" w:cstheme="majorHAnsi"/>
                <w:color w:val="000000" w:themeColor="text1"/>
                <w:szCs w:val="18"/>
              </w:rPr>
              <w:t>480KHz SCS support for UL</w:t>
            </w:r>
          </w:p>
        </w:tc>
        <w:tc>
          <w:tcPr>
            <w:tcW w:w="0" w:type="auto"/>
            <w:tcBorders>
              <w:top w:val="single" w:sz="4" w:space="0" w:color="auto"/>
              <w:left w:val="single" w:sz="4" w:space="0" w:color="auto"/>
              <w:bottom w:val="single" w:sz="4" w:space="0" w:color="auto"/>
              <w:right w:val="single" w:sz="4" w:space="0" w:color="auto"/>
            </w:tcBorders>
          </w:tcPr>
          <w:p w14:paraId="111E0207" w14:textId="77777777" w:rsidR="00844441" w:rsidRPr="005D0E21" w:rsidRDefault="00844441" w:rsidP="00844441">
            <w:pPr>
              <w:autoSpaceDE w:val="0"/>
              <w:autoSpaceDN w:val="0"/>
              <w:adjustRightInd w:val="0"/>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PRACH with 480KHz and length 139</w:t>
            </w:r>
          </w:p>
          <w:p w14:paraId="47407A8B" w14:textId="77777777" w:rsidR="00844441" w:rsidRPr="005D0E21" w:rsidRDefault="00844441" w:rsidP="00844441">
            <w:pPr>
              <w:autoSpaceDE w:val="0"/>
              <w:autoSpaceDN w:val="0"/>
              <w:adjustRightInd w:val="0"/>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480KHz SCS for UL data and control channels and reference signal transmission in FR2-2</w:t>
            </w:r>
          </w:p>
          <w:p w14:paraId="40898DB0" w14:textId="3B0768EB" w:rsidR="00844441" w:rsidRPr="00AD3539" w:rsidRDefault="00844441" w:rsidP="00844441">
            <w:pPr>
              <w:autoSpaceDE w:val="0"/>
              <w:autoSpaceDN w:val="0"/>
              <w:adjustRightInd w:val="0"/>
              <w:snapToGrid w:val="0"/>
              <w:rPr>
                <w:rFonts w:cs="Arial"/>
                <w:strike/>
                <w:color w:val="0070C0"/>
                <w:sz w:val="18"/>
                <w:szCs w:val="18"/>
              </w:rPr>
            </w:pPr>
          </w:p>
        </w:tc>
        <w:tc>
          <w:tcPr>
            <w:tcW w:w="0" w:type="auto"/>
            <w:tcBorders>
              <w:top w:val="single" w:sz="4" w:space="0" w:color="auto"/>
              <w:left w:val="single" w:sz="4" w:space="0" w:color="auto"/>
              <w:bottom w:val="single" w:sz="4" w:space="0" w:color="auto"/>
              <w:right w:val="single" w:sz="4" w:space="0" w:color="auto"/>
            </w:tcBorders>
          </w:tcPr>
          <w:p w14:paraId="780D6CA1" w14:textId="0831F10A" w:rsidR="00844441" w:rsidRDefault="00844441" w:rsidP="00844441">
            <w:pPr>
              <w:pStyle w:val="TAL"/>
              <w:rPr>
                <w:rFonts w:cs="Arial"/>
                <w:color w:val="0070C0"/>
                <w:szCs w:val="18"/>
              </w:rPr>
            </w:pPr>
            <w:r w:rsidRPr="00C54F3B">
              <w:rPr>
                <w:rFonts w:asciiTheme="majorHAnsi" w:hAnsiTheme="majorHAnsi" w:cstheme="majorHAnsi"/>
                <w:color w:val="000000" w:themeColor="text1"/>
                <w:szCs w:val="18"/>
              </w:rPr>
              <w:t>24-1a, 24-4</w:t>
            </w:r>
          </w:p>
        </w:tc>
        <w:tc>
          <w:tcPr>
            <w:tcW w:w="0" w:type="auto"/>
            <w:tcBorders>
              <w:top w:val="single" w:sz="4" w:space="0" w:color="auto"/>
              <w:left w:val="single" w:sz="4" w:space="0" w:color="auto"/>
              <w:bottom w:val="single" w:sz="4" w:space="0" w:color="auto"/>
              <w:right w:val="single" w:sz="4" w:space="0" w:color="auto"/>
            </w:tcBorders>
          </w:tcPr>
          <w:p w14:paraId="360D5892" w14:textId="7EF8B71D" w:rsidR="00844441" w:rsidRDefault="00844441" w:rsidP="00844441">
            <w:pPr>
              <w:pStyle w:val="TAL"/>
              <w:rPr>
                <w:rFonts w:cs="Arial"/>
                <w:color w:val="0070C0"/>
                <w:szCs w:val="18"/>
              </w:rPr>
            </w:pPr>
            <w:r w:rsidRPr="00C54F3B">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90BAB16" w14:textId="2695D35D" w:rsidR="00844441" w:rsidRDefault="00844441" w:rsidP="00844441">
            <w:pPr>
              <w:pStyle w:val="TAL"/>
              <w:rPr>
                <w:rFonts w:cs="Arial"/>
                <w:color w:val="0070C0"/>
                <w:szCs w:val="18"/>
              </w:rPr>
            </w:pPr>
            <w:r w:rsidRPr="00C54F3B">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AF40DD" w14:textId="5CDA6C21" w:rsidR="00844441" w:rsidRDefault="00844441" w:rsidP="00844441">
            <w:pPr>
              <w:pStyle w:val="TAL"/>
              <w:rPr>
                <w:rFonts w:eastAsia="SimSun" w:cs="Arial"/>
                <w:color w:val="0070C0"/>
                <w:szCs w:val="18"/>
                <w:lang w:eastAsia="zh-CN"/>
              </w:rPr>
            </w:pPr>
            <w:r w:rsidRPr="00C54F3B">
              <w:rPr>
                <w:rFonts w:asciiTheme="majorHAnsi" w:hAnsiTheme="majorHAnsi" w:cstheme="majorHAnsi"/>
                <w:color w:val="000000" w:themeColor="text1"/>
                <w:szCs w:val="18"/>
              </w:rPr>
              <w:t>480KHz SCS support for UL is not supported</w:t>
            </w:r>
          </w:p>
        </w:tc>
        <w:tc>
          <w:tcPr>
            <w:tcW w:w="0" w:type="auto"/>
            <w:tcBorders>
              <w:top w:val="single" w:sz="4" w:space="0" w:color="auto"/>
              <w:left w:val="single" w:sz="4" w:space="0" w:color="auto"/>
              <w:bottom w:val="single" w:sz="4" w:space="0" w:color="auto"/>
              <w:right w:val="single" w:sz="4" w:space="0" w:color="auto"/>
            </w:tcBorders>
          </w:tcPr>
          <w:p w14:paraId="515817E7" w14:textId="4273038E" w:rsidR="00844441" w:rsidRDefault="00844441" w:rsidP="00844441">
            <w:pPr>
              <w:pStyle w:val="TAL"/>
              <w:rPr>
                <w:rFonts w:cs="Arial"/>
                <w:color w:val="0070C0"/>
                <w:szCs w:val="18"/>
                <w:highlight w:val="yellow"/>
              </w:rPr>
            </w:pPr>
            <w:r w:rsidRPr="00C54F3B">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B99ECE8" w14:textId="515C490F" w:rsidR="00844441" w:rsidRDefault="00844441" w:rsidP="00844441">
            <w:pPr>
              <w:pStyle w:val="TAL"/>
              <w:rPr>
                <w:rFonts w:cs="Arial"/>
                <w:color w:val="0070C0"/>
                <w:szCs w:val="18"/>
              </w:rPr>
            </w:pPr>
            <w:r w:rsidRPr="00C54F3B">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B226104" w14:textId="5C6BA28F" w:rsidR="00844441" w:rsidRDefault="00844441" w:rsidP="00844441">
            <w:pPr>
              <w:pStyle w:val="TAL"/>
              <w:rPr>
                <w:rFonts w:cs="Arial"/>
                <w:color w:val="0070C0"/>
                <w:szCs w:val="18"/>
              </w:rPr>
            </w:pPr>
            <w:r w:rsidRPr="00C54F3B">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F09D0A" w14:textId="2848272F" w:rsidR="00844441" w:rsidRDefault="00844441" w:rsidP="00844441">
            <w:pPr>
              <w:pStyle w:val="TAL"/>
              <w:rPr>
                <w:rFonts w:cs="Arial"/>
                <w:color w:val="0070C0"/>
                <w:szCs w:val="18"/>
              </w:rPr>
            </w:pPr>
            <w:r w:rsidRPr="00C54F3B">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C54027" w14:textId="77777777" w:rsidR="00844441" w:rsidRDefault="00844441" w:rsidP="00844441">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1F3B08DD" w14:textId="1F00C586" w:rsidR="00844441" w:rsidRDefault="00844441" w:rsidP="00844441">
            <w:pPr>
              <w:autoSpaceDE w:val="0"/>
              <w:autoSpaceDN w:val="0"/>
              <w:adjustRightInd w:val="0"/>
              <w:snapToGrid w:val="0"/>
              <w:rPr>
                <w:rFonts w:cs="Arial"/>
                <w:color w:val="0070C0"/>
                <w:sz w:val="18"/>
                <w:szCs w:val="18"/>
              </w:rPr>
            </w:pPr>
            <w:r w:rsidRPr="00C54F3B">
              <w:rPr>
                <w:rFonts w:asciiTheme="majorHAnsi" w:hAnsiTheme="majorHAnsi" w:cstheme="majorHAnsi"/>
                <w:color w:val="000000" w:themeColor="text1"/>
                <w:sz w:val="18"/>
                <w:szCs w:val="18"/>
              </w:rPr>
              <w:t>Optional with capability signalling</w:t>
            </w:r>
          </w:p>
        </w:tc>
      </w:tr>
      <w:tr w:rsidR="00AD683C" w14:paraId="025BAD3C"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A3318" w14:textId="7BA67793" w:rsidR="00844441" w:rsidRPr="00AD3539" w:rsidRDefault="00844441" w:rsidP="00844441">
            <w:pPr>
              <w:pStyle w:val="TAL"/>
              <w:rPr>
                <w:rFonts w:cs="Arial"/>
                <w:color w:val="000000" w:themeColor="text1"/>
                <w:szCs w:val="18"/>
              </w:rPr>
            </w:pPr>
            <w:r w:rsidRPr="005D0E2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7137B" w14:textId="6BC704E3" w:rsidR="00844441" w:rsidRPr="00AD3539" w:rsidRDefault="00844441" w:rsidP="00844441">
            <w:pPr>
              <w:pStyle w:val="TAL"/>
              <w:rPr>
                <w:rFonts w:cs="Arial"/>
                <w:color w:val="000000" w:themeColor="text1"/>
                <w:szCs w:val="18"/>
              </w:rPr>
            </w:pPr>
            <w:r w:rsidRPr="005D0E21">
              <w:rPr>
                <w:rFonts w:asciiTheme="majorHAnsi" w:hAnsiTheme="majorHAnsi" w:cstheme="majorHAnsi"/>
                <w:color w:val="000000" w:themeColor="text1"/>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347E0" w14:textId="28BFCFCB" w:rsidR="00844441" w:rsidRDefault="00844441" w:rsidP="00844441">
            <w:pPr>
              <w:pStyle w:val="TAL"/>
              <w:rPr>
                <w:rFonts w:eastAsia="SimSun" w:cs="Arial"/>
                <w:color w:val="0070C0"/>
                <w:szCs w:val="18"/>
                <w:lang w:eastAsia="zh-CN"/>
              </w:rPr>
            </w:pPr>
            <w:r w:rsidRPr="005D0E21">
              <w:rPr>
                <w:rFonts w:asciiTheme="majorHAnsi" w:hAnsiTheme="majorHAnsi" w:cstheme="majorHAnsi"/>
                <w:color w:val="000000" w:themeColor="text1"/>
                <w:szCs w:val="18"/>
                <w:lang w:eastAsia="zh-CN"/>
              </w:rPr>
              <w:t xml:space="preserve">Wideband </w:t>
            </w:r>
            <w:proofErr w:type="gramStart"/>
            <w:r w:rsidRPr="005D0E21">
              <w:rPr>
                <w:rFonts w:asciiTheme="majorHAnsi" w:hAnsiTheme="majorHAnsi" w:cstheme="majorHAnsi"/>
                <w:color w:val="000000" w:themeColor="text1"/>
                <w:szCs w:val="18"/>
                <w:lang w:eastAsia="zh-CN"/>
              </w:rPr>
              <w:t>PRACH  for</w:t>
            </w:r>
            <w:proofErr w:type="gramEnd"/>
            <w:r w:rsidRPr="005D0E21">
              <w:rPr>
                <w:rFonts w:asciiTheme="majorHAnsi" w:hAnsiTheme="majorHAnsi" w:cstheme="majorHAnsi"/>
                <w:color w:val="000000" w:themeColor="text1"/>
                <w:szCs w:val="18"/>
                <w:lang w:eastAsia="zh-CN"/>
              </w:rPr>
              <w:t xml:space="preserve">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91AE" w14:textId="77777777" w:rsidR="00844441" w:rsidRPr="005D0E21" w:rsidRDefault="00844441" w:rsidP="00844441">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PRACH with 480KHz and length 571</w:t>
            </w:r>
          </w:p>
          <w:p w14:paraId="13F9398E" w14:textId="31192BC9" w:rsidR="00844441" w:rsidRDefault="00844441" w:rsidP="00844441">
            <w:pPr>
              <w:autoSpaceDE w:val="0"/>
              <w:autoSpaceDN w:val="0"/>
              <w:adjustRightInd w:val="0"/>
              <w:snapToGrid w:val="0"/>
              <w:rPr>
                <w:rFonts w:cs="Arial"/>
                <w:color w:val="0070C0"/>
                <w:sz w:val="18"/>
                <w:szCs w:val="18"/>
              </w:rPr>
            </w:pPr>
            <w:r w:rsidRPr="005D0E21">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1AB1D" w14:textId="706BB962" w:rsidR="00844441" w:rsidRDefault="00844441" w:rsidP="00844441">
            <w:pPr>
              <w:pStyle w:val="TAL"/>
              <w:rPr>
                <w:rFonts w:cs="Arial"/>
                <w:color w:val="0070C0"/>
                <w:szCs w:val="18"/>
              </w:rPr>
            </w:pPr>
            <w:r w:rsidRPr="005D0E21">
              <w:rPr>
                <w:rFonts w:asciiTheme="majorHAnsi" w:eastAsia="MS Gothic" w:hAnsiTheme="majorHAnsi" w:cstheme="majorHAnsi"/>
                <w:color w:val="000000" w:themeColor="text1"/>
                <w:szCs w:val="18"/>
                <w:lang w:eastAsia="ja-JP"/>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E7005" w14:textId="6FB3D6B7" w:rsidR="00844441" w:rsidRDefault="00844441" w:rsidP="00844441">
            <w:pPr>
              <w:pStyle w:val="TAL"/>
              <w:rPr>
                <w:rFonts w:cs="Arial"/>
                <w:color w:val="0070C0"/>
                <w:szCs w:val="18"/>
              </w:rPr>
            </w:pPr>
            <w:r w:rsidRPr="005D0E21">
              <w:rPr>
                <w:rFonts w:asciiTheme="majorHAnsi" w:eastAsia="MS Gothic"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4CA8" w14:textId="61411CE5" w:rsidR="00844441" w:rsidRDefault="00844441" w:rsidP="00844441">
            <w:pPr>
              <w:pStyle w:val="TAL"/>
              <w:rPr>
                <w:rFonts w:cs="Arial"/>
                <w:color w:val="0070C0"/>
                <w:szCs w:val="18"/>
              </w:rPr>
            </w:pPr>
            <w:r w:rsidRPr="005D0E2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57E87" w14:textId="19FE651F" w:rsidR="00844441" w:rsidRDefault="00844441" w:rsidP="00844441">
            <w:pPr>
              <w:pStyle w:val="TAL"/>
              <w:rPr>
                <w:rFonts w:eastAsia="SimSun" w:cs="Arial"/>
                <w:color w:val="0070C0"/>
                <w:szCs w:val="18"/>
                <w:lang w:eastAsia="zh-CN"/>
              </w:rPr>
            </w:pPr>
            <w:r w:rsidRPr="005D0E21">
              <w:rPr>
                <w:rFonts w:asciiTheme="majorHAnsi" w:eastAsia="MS Gothic" w:hAnsiTheme="majorHAnsi" w:cstheme="majorHAnsi"/>
                <w:color w:val="000000" w:themeColor="text1"/>
                <w:szCs w:val="18"/>
                <w:lang w:eastAsia="ja-JP"/>
              </w:rPr>
              <w:t xml:space="preserve">Wideband </w:t>
            </w:r>
            <w:proofErr w:type="gramStart"/>
            <w:r w:rsidRPr="005D0E21">
              <w:rPr>
                <w:rFonts w:asciiTheme="majorHAnsi" w:eastAsia="MS Gothic" w:hAnsiTheme="majorHAnsi" w:cstheme="majorHAnsi"/>
                <w:color w:val="000000" w:themeColor="text1"/>
                <w:szCs w:val="18"/>
                <w:lang w:eastAsia="ja-JP"/>
              </w:rPr>
              <w:t>PRACH  for</w:t>
            </w:r>
            <w:proofErr w:type="gramEnd"/>
            <w:r w:rsidRPr="005D0E21">
              <w:rPr>
                <w:rFonts w:asciiTheme="majorHAnsi" w:eastAsia="MS Gothic" w:hAnsiTheme="majorHAnsi" w:cstheme="majorHAnsi"/>
                <w:color w:val="000000" w:themeColor="text1"/>
                <w:szCs w:val="18"/>
                <w:lang w:eastAsia="ja-JP"/>
              </w:rPr>
              <w:t xml:space="preserve"> 480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3F568" w14:textId="4F7A0744" w:rsidR="00844441" w:rsidRDefault="00844441" w:rsidP="00844441">
            <w:pPr>
              <w:pStyle w:val="TAL"/>
              <w:rPr>
                <w:rFonts w:cs="Arial"/>
                <w:color w:val="0070C0"/>
                <w:szCs w:val="18"/>
                <w:highlight w:val="yellow"/>
              </w:rPr>
            </w:pPr>
            <w:r w:rsidRPr="005D0E21">
              <w:rPr>
                <w:rFonts w:asciiTheme="majorHAnsi" w:eastAsia="MS Gothic"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A81B5" w14:textId="17758D9A" w:rsidR="00844441" w:rsidRDefault="00844441" w:rsidP="00844441">
            <w:pPr>
              <w:pStyle w:val="TAL"/>
              <w:rPr>
                <w:rFonts w:cs="Arial"/>
                <w:color w:val="0070C0"/>
                <w:szCs w:val="18"/>
              </w:rPr>
            </w:pPr>
            <w:r w:rsidRPr="005D0E2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EB7F2" w14:textId="13C614E1" w:rsidR="00844441" w:rsidRDefault="00844441" w:rsidP="00844441">
            <w:pPr>
              <w:pStyle w:val="TAL"/>
              <w:rPr>
                <w:rFonts w:cs="Arial"/>
                <w:color w:val="0070C0"/>
                <w:szCs w:val="18"/>
              </w:rPr>
            </w:pPr>
            <w:r w:rsidRPr="005D0E2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3ABC9" w14:textId="311BBD9A" w:rsidR="00844441" w:rsidRDefault="00844441" w:rsidP="00844441">
            <w:pPr>
              <w:pStyle w:val="TAL"/>
              <w:rPr>
                <w:rFonts w:cs="Arial"/>
                <w:color w:val="0070C0"/>
                <w:szCs w:val="18"/>
              </w:rPr>
            </w:pPr>
            <w:r w:rsidRPr="005D0E2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BAB31" w14:textId="1304B50A" w:rsidR="00844441" w:rsidRDefault="00844441" w:rsidP="00844441">
            <w:pPr>
              <w:pStyle w:val="TAL"/>
              <w:rPr>
                <w:rFonts w:cs="Arial"/>
                <w:color w:val="0070C0"/>
                <w:szCs w:val="18"/>
              </w:rPr>
            </w:pPr>
            <w:r w:rsidRPr="005D0E21">
              <w:rPr>
                <w:rFonts w:asciiTheme="majorHAnsi" w:hAnsiTheme="majorHAnsi" w:cstheme="majorHAnsi"/>
                <w:color w:val="000000" w:themeColor="text1"/>
                <w:szCs w:val="18"/>
                <w:highlight w:val="yellow"/>
              </w:rPr>
              <w:t>[Note: This FG is only supported in bands for shared spectrum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35549" w14:textId="36A1ED37" w:rsidR="00844441" w:rsidRDefault="00844441" w:rsidP="00844441">
            <w:pPr>
              <w:pStyle w:val="TAL"/>
              <w:rPr>
                <w:rFonts w:cs="Arial"/>
                <w:color w:val="0070C0"/>
                <w:szCs w:val="18"/>
              </w:rPr>
            </w:pPr>
            <w:r w:rsidRPr="005D0E21">
              <w:rPr>
                <w:rFonts w:asciiTheme="majorHAnsi" w:hAnsiTheme="majorHAnsi" w:cstheme="majorHAnsi"/>
                <w:color w:val="000000" w:themeColor="text1"/>
                <w:szCs w:val="18"/>
              </w:rPr>
              <w:t>Optional with capability signalling</w:t>
            </w:r>
          </w:p>
        </w:tc>
      </w:tr>
      <w:tr w:rsidR="00AD683C" w14:paraId="2AFA12C4"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121196DD" w14:textId="7D1633BD" w:rsidR="00844441" w:rsidRDefault="00844441" w:rsidP="00844441">
            <w:pPr>
              <w:pStyle w:val="TAL"/>
              <w:rPr>
                <w:rFonts w:cs="Arial"/>
                <w:color w:val="0070C0"/>
                <w:szCs w:val="18"/>
              </w:rPr>
            </w:pPr>
            <w:r w:rsidRPr="005D0E2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47D55B61" w14:textId="57CBD4EB" w:rsidR="00844441" w:rsidRDefault="00844441" w:rsidP="00844441">
            <w:pPr>
              <w:pStyle w:val="TAL"/>
              <w:rPr>
                <w:rFonts w:cs="Arial"/>
                <w:color w:val="0070C0"/>
                <w:szCs w:val="18"/>
              </w:rPr>
            </w:pPr>
            <w:r w:rsidRPr="005D0E21">
              <w:rPr>
                <w:rFonts w:asciiTheme="majorHAnsi" w:hAnsiTheme="majorHAnsi" w:cstheme="majorHAnsi"/>
                <w:color w:val="000000" w:themeColor="text1"/>
                <w:szCs w:val="18"/>
              </w:rPr>
              <w:t>24-4c</w:t>
            </w:r>
          </w:p>
        </w:tc>
        <w:tc>
          <w:tcPr>
            <w:tcW w:w="0" w:type="auto"/>
            <w:tcBorders>
              <w:top w:val="single" w:sz="4" w:space="0" w:color="auto"/>
              <w:left w:val="single" w:sz="4" w:space="0" w:color="auto"/>
              <w:bottom w:val="single" w:sz="4" w:space="0" w:color="auto"/>
              <w:right w:val="single" w:sz="4" w:space="0" w:color="auto"/>
            </w:tcBorders>
          </w:tcPr>
          <w:p w14:paraId="5F1F6078" w14:textId="025DE0FA" w:rsidR="00844441" w:rsidRDefault="00844441" w:rsidP="00844441">
            <w:pPr>
              <w:pStyle w:val="TAL"/>
              <w:rPr>
                <w:rFonts w:cs="Arial"/>
                <w:color w:val="0070C0"/>
                <w:szCs w:val="18"/>
                <w:lang w:eastAsia="zh-CN"/>
              </w:rPr>
            </w:pPr>
            <w:r w:rsidRPr="005D0E21">
              <w:rPr>
                <w:rFonts w:asciiTheme="majorHAnsi" w:hAnsiTheme="majorHAnsi" w:cstheme="majorHAnsi"/>
                <w:color w:val="000000" w:themeColor="text1"/>
                <w:szCs w:val="18"/>
                <w:lang w:eastAsia="zh-CN"/>
              </w:rPr>
              <w:t>Multi-RB PUCCH format 0/1/4 for 480 kHz in FR2-2</w:t>
            </w:r>
          </w:p>
        </w:tc>
        <w:tc>
          <w:tcPr>
            <w:tcW w:w="0" w:type="auto"/>
            <w:tcBorders>
              <w:top w:val="single" w:sz="4" w:space="0" w:color="auto"/>
              <w:left w:val="single" w:sz="4" w:space="0" w:color="auto"/>
              <w:bottom w:val="single" w:sz="4" w:space="0" w:color="auto"/>
              <w:right w:val="single" w:sz="4" w:space="0" w:color="auto"/>
            </w:tcBorders>
          </w:tcPr>
          <w:p w14:paraId="44BD86CB" w14:textId="77777777" w:rsidR="00844441" w:rsidRPr="005D0E21" w:rsidRDefault="00844441" w:rsidP="00844441">
            <w:pPr>
              <w:autoSpaceDE w:val="0"/>
              <w:autoSpaceDN w:val="0"/>
              <w:adjustRightInd w:val="0"/>
              <w:snapToGrid w:val="0"/>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multi-RB PUCCH format 0/1/4 for 480 kHz</w:t>
            </w:r>
          </w:p>
          <w:p w14:paraId="0306AE46" w14:textId="77777777" w:rsidR="00844441" w:rsidRDefault="00844441" w:rsidP="00844441">
            <w:pPr>
              <w:pStyle w:val="TAL"/>
              <w:tabs>
                <w:tab w:val="left" w:pos="360"/>
              </w:tabs>
              <w:spacing w:line="254" w:lineRule="auto"/>
              <w:rPr>
                <w:rFonts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587658" w14:textId="35E8F1CA" w:rsidR="00844441" w:rsidRDefault="00844441" w:rsidP="00844441">
            <w:pPr>
              <w:pStyle w:val="TAL"/>
              <w:rPr>
                <w:rFonts w:cs="Arial"/>
                <w:color w:val="0070C0"/>
                <w:szCs w:val="18"/>
              </w:rPr>
            </w:pPr>
            <w:r w:rsidRPr="005D0E21">
              <w:rPr>
                <w:rFonts w:cs="Arial"/>
                <w:color w:val="000000" w:themeColor="text1"/>
                <w:szCs w:val="18"/>
                <w:lang w:eastAsia="zh-CN"/>
              </w:rPr>
              <w:t>24-4a</w:t>
            </w:r>
          </w:p>
        </w:tc>
        <w:tc>
          <w:tcPr>
            <w:tcW w:w="0" w:type="auto"/>
            <w:tcBorders>
              <w:top w:val="single" w:sz="4" w:space="0" w:color="auto"/>
              <w:left w:val="single" w:sz="4" w:space="0" w:color="auto"/>
              <w:bottom w:val="single" w:sz="4" w:space="0" w:color="auto"/>
              <w:right w:val="single" w:sz="4" w:space="0" w:color="auto"/>
            </w:tcBorders>
          </w:tcPr>
          <w:p w14:paraId="06C0C951" w14:textId="44909645" w:rsidR="00844441" w:rsidRDefault="00844441" w:rsidP="00844441">
            <w:pPr>
              <w:pStyle w:val="TAL"/>
              <w:rPr>
                <w:rFonts w:cs="Arial"/>
                <w:color w:val="0070C0"/>
                <w:szCs w:val="18"/>
              </w:rPr>
            </w:pPr>
            <w:r w:rsidRPr="005D0E2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CF7ED83" w14:textId="79E19E45" w:rsidR="00844441" w:rsidRDefault="00844441" w:rsidP="00844441">
            <w:pPr>
              <w:pStyle w:val="TAL"/>
              <w:rPr>
                <w:rFonts w:cs="Arial"/>
                <w:color w:val="0070C0"/>
                <w:szCs w:val="18"/>
              </w:rPr>
            </w:pPr>
            <w:r w:rsidRPr="005D0E2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5F8033" w14:textId="5F81A8A9" w:rsidR="00844441" w:rsidRDefault="00844441" w:rsidP="00844441">
            <w:pPr>
              <w:pStyle w:val="TAL"/>
              <w:rPr>
                <w:rFonts w:eastAsia="SimSun" w:cs="Arial"/>
                <w:color w:val="0070C0"/>
                <w:szCs w:val="18"/>
                <w:lang w:eastAsia="zh-CN"/>
              </w:rPr>
            </w:pPr>
            <w:r w:rsidRPr="005D0E21">
              <w:rPr>
                <w:rFonts w:eastAsia="Times New Roman" w:cs="Arial"/>
                <w:color w:val="000000" w:themeColor="text1"/>
                <w:szCs w:val="18"/>
                <w:lang w:eastAsia="zh-CN"/>
              </w:rPr>
              <w:t xml:space="preserve">Multi-RB PUCCH format 0/1/4 for 480 kHz </w:t>
            </w:r>
            <w:r w:rsidRPr="005D0E21">
              <w:rPr>
                <w:rFonts w:cs="Arial"/>
                <w:color w:val="000000" w:themeColor="text1"/>
                <w:szCs w:val="18"/>
                <w:lang w:eastAsia="zh-CN"/>
              </w:rPr>
              <w:t xml:space="preserve">in FR2-2 </w:t>
            </w:r>
            <w:r w:rsidRPr="005D0E21">
              <w:rPr>
                <w:rFonts w:eastAsia="Times New Roma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70C5F48C" w14:textId="0C30554E" w:rsidR="00844441" w:rsidRDefault="00844441" w:rsidP="00844441">
            <w:pPr>
              <w:pStyle w:val="TAL"/>
              <w:rPr>
                <w:rFonts w:cs="Arial"/>
                <w:color w:val="0070C0"/>
                <w:szCs w:val="18"/>
                <w:highlight w:val="yellow"/>
              </w:rPr>
            </w:pPr>
            <w:r w:rsidRPr="005D0E21">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5439EC2" w14:textId="3545591E" w:rsidR="00844441" w:rsidRDefault="00844441" w:rsidP="00844441">
            <w:pPr>
              <w:pStyle w:val="TAL"/>
              <w:rPr>
                <w:rFonts w:cs="Arial"/>
                <w:color w:val="0070C0"/>
                <w:szCs w:val="18"/>
              </w:rPr>
            </w:pPr>
            <w:r w:rsidRPr="005D0E2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2E7B14" w14:textId="4078AE30" w:rsidR="00844441" w:rsidRDefault="00844441" w:rsidP="00844441">
            <w:pPr>
              <w:pStyle w:val="TAL"/>
              <w:rPr>
                <w:rFonts w:cs="Arial"/>
                <w:color w:val="0070C0"/>
                <w:szCs w:val="18"/>
              </w:rPr>
            </w:pPr>
            <w:r w:rsidRPr="005D0E2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3478D2" w14:textId="70BF3C8E" w:rsidR="00844441" w:rsidRDefault="00844441" w:rsidP="00844441">
            <w:pPr>
              <w:pStyle w:val="TAL"/>
              <w:rPr>
                <w:rFonts w:cs="Arial"/>
                <w:color w:val="0070C0"/>
                <w:szCs w:val="18"/>
              </w:rPr>
            </w:pPr>
            <w:r w:rsidRPr="005D0E2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00BDFDD" w14:textId="7382FA9C" w:rsidR="00844441" w:rsidRDefault="00844441" w:rsidP="00844441">
            <w:pPr>
              <w:pStyle w:val="TAL"/>
              <w:rPr>
                <w:rFonts w:cs="Arial"/>
                <w:color w:val="0070C0"/>
                <w:szCs w:val="18"/>
              </w:rPr>
            </w:pPr>
            <w:r w:rsidRPr="005D0E21">
              <w:rPr>
                <w:rFonts w:asciiTheme="majorHAnsi" w:hAnsiTheme="majorHAnsi" w:cstheme="majorHAnsi"/>
                <w:color w:val="000000" w:themeColor="text1"/>
                <w:szCs w:val="18"/>
              </w:rPr>
              <w:t>This FG is only supported in bands under PSD limitation in shared spectrum operation</w:t>
            </w:r>
          </w:p>
        </w:tc>
        <w:tc>
          <w:tcPr>
            <w:tcW w:w="0" w:type="auto"/>
            <w:tcBorders>
              <w:top w:val="single" w:sz="4" w:space="0" w:color="auto"/>
              <w:left w:val="single" w:sz="4" w:space="0" w:color="auto"/>
              <w:bottom w:val="single" w:sz="4" w:space="0" w:color="auto"/>
              <w:right w:val="single" w:sz="4" w:space="0" w:color="auto"/>
            </w:tcBorders>
          </w:tcPr>
          <w:p w14:paraId="5297F761" w14:textId="6A6E81C4" w:rsidR="00844441" w:rsidRDefault="00844441" w:rsidP="00844441">
            <w:pPr>
              <w:pStyle w:val="TAL"/>
              <w:rPr>
                <w:rFonts w:cs="Arial"/>
                <w:color w:val="0070C0"/>
                <w:szCs w:val="18"/>
              </w:rPr>
            </w:pPr>
            <w:r w:rsidRPr="005D0E21">
              <w:rPr>
                <w:rFonts w:asciiTheme="majorHAnsi" w:hAnsiTheme="majorHAnsi" w:cstheme="majorHAnsi"/>
                <w:color w:val="000000" w:themeColor="text1"/>
                <w:szCs w:val="18"/>
              </w:rPr>
              <w:t>Optional with capability signalling</w:t>
            </w:r>
          </w:p>
        </w:tc>
      </w:tr>
      <w:tr w:rsidR="00844441" w14:paraId="57374679" w14:textId="77777777" w:rsidTr="008444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AE7064" w14:textId="2C7526FA"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7455" w14:textId="25651871"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24-4f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DD013" w14:textId="461F0FA4" w:rsidR="00844441" w:rsidRDefault="00844441" w:rsidP="00844441">
            <w:pPr>
              <w:pStyle w:val="TAL"/>
              <w:rPr>
                <w:rFonts w:cs="Arial"/>
                <w:color w:val="FF0000"/>
                <w:szCs w:val="18"/>
                <w:lang w:eastAsia="zh-CN"/>
              </w:rPr>
            </w:pPr>
            <w:r w:rsidRPr="005D0E21">
              <w:rPr>
                <w:rFonts w:asciiTheme="majorHAnsi" w:hAnsiTheme="majorHAnsi" w:cstheme="majorHAnsi"/>
                <w:color w:val="000000" w:themeColor="text1"/>
                <w:szCs w:val="18"/>
                <w:lang w:eastAsia="zh-CN"/>
              </w:rPr>
              <w:t xml:space="preserve">Enhanced </w:t>
            </w:r>
            <w:r w:rsidRPr="005D0E21">
              <w:rPr>
                <w:rFonts w:asciiTheme="majorHAnsi" w:hAnsiTheme="majorHAnsi" w:cstheme="majorHAnsi"/>
                <w:color w:val="000000" w:themeColor="text1"/>
                <w:szCs w:val="18"/>
              </w:rPr>
              <w:t>PDCCH monitoring for 480KHz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4DCE6" w14:textId="77777777" w:rsidR="00043A77" w:rsidRPr="00043A77" w:rsidRDefault="00043A77" w:rsidP="00043A77">
            <w:pPr>
              <w:autoSpaceDE w:val="0"/>
              <w:autoSpaceDN w:val="0"/>
              <w:adjustRightInd w:val="0"/>
              <w:snapToGrid w:val="0"/>
              <w:contextualSpacing/>
              <w:jc w:val="both"/>
              <w:rPr>
                <w:rFonts w:asciiTheme="majorHAnsi" w:hAnsiTheme="majorHAnsi" w:cstheme="majorHAnsi"/>
                <w:color w:val="000000" w:themeColor="text1"/>
                <w:sz w:val="18"/>
                <w:szCs w:val="18"/>
              </w:rPr>
            </w:pPr>
            <w:r w:rsidRPr="00043A77">
              <w:rPr>
                <w:rFonts w:asciiTheme="majorHAnsi" w:hAnsiTheme="majorHAnsi" w:cstheme="majorHAnsi"/>
                <w:color w:val="000000" w:themeColor="text1"/>
                <w:sz w:val="18"/>
                <w:szCs w:val="18"/>
              </w:rPr>
              <w:t>1. Multiple-slot PDCCH monitoring for 480KHz with (</w:t>
            </w:r>
            <w:proofErr w:type="spellStart"/>
            <w:proofErr w:type="gramStart"/>
            <w:r w:rsidRPr="00043A77">
              <w:rPr>
                <w:rFonts w:asciiTheme="majorHAnsi" w:hAnsiTheme="majorHAnsi" w:cstheme="majorHAnsi"/>
                <w:color w:val="000000" w:themeColor="text1"/>
                <w:sz w:val="18"/>
                <w:szCs w:val="18"/>
              </w:rPr>
              <w:t>Xs,Ys</w:t>
            </w:r>
            <w:proofErr w:type="spellEnd"/>
            <w:proofErr w:type="gramEnd"/>
            <w:r w:rsidRPr="00043A77">
              <w:rPr>
                <w:rFonts w:asciiTheme="majorHAnsi" w:hAnsiTheme="majorHAnsi" w:cstheme="majorHAnsi"/>
                <w:color w:val="000000" w:themeColor="text1"/>
                <w:sz w:val="18"/>
                <w:szCs w:val="18"/>
              </w:rPr>
              <w:t>)=(4,2)</w:t>
            </w:r>
          </w:p>
          <w:p w14:paraId="485431A8" w14:textId="3D542A9C" w:rsidR="00844441" w:rsidRDefault="00043A77" w:rsidP="00844441">
            <w:pPr>
              <w:autoSpaceDE w:val="0"/>
              <w:autoSpaceDN w:val="0"/>
              <w:adjustRightInd w:val="0"/>
              <w:snapToGrid w:val="0"/>
              <w:rPr>
                <w:rFonts w:cs="Arial"/>
                <w:color w:val="FF0000"/>
                <w:sz w:val="18"/>
                <w:szCs w:val="18"/>
              </w:rPr>
            </w:pPr>
            <w:r w:rsidRPr="00043A77">
              <w:rPr>
                <w:rFonts w:asciiTheme="majorHAnsi" w:hAnsiTheme="majorHAnsi" w:cstheme="majorHAnsi"/>
                <w:color w:val="000000" w:themeColor="text1"/>
                <w:sz w:val="18"/>
                <w:szCs w:val="18"/>
              </w:rPr>
              <w:t xml:space="preserve">2.) Within each of the Ys = 2 slots (with </w:t>
            </w:r>
            <w:proofErr w:type="spellStart"/>
            <w:r w:rsidRPr="00043A77">
              <w:rPr>
                <w:rFonts w:asciiTheme="majorHAnsi" w:hAnsiTheme="majorHAnsi" w:cstheme="majorHAnsi"/>
                <w:color w:val="000000" w:themeColor="text1"/>
                <w:sz w:val="18"/>
                <w:szCs w:val="18"/>
              </w:rPr>
              <w:t>Xs</w:t>
            </w:r>
            <w:proofErr w:type="spellEnd"/>
            <w:r w:rsidRPr="00043A77">
              <w:rPr>
                <w:rFonts w:asciiTheme="majorHAnsi" w:hAnsiTheme="majorHAnsi" w:cstheme="majorHAnsi"/>
                <w:color w:val="000000" w:themeColor="text1"/>
                <w:sz w:val="18"/>
                <w:szCs w:val="18"/>
              </w:rPr>
              <w:t xml:space="preserve">=4), monitoring of type 1 CSS with dedicated RRC configuration, type 3 CSS, and UE-SS in the first 3 OFDM symbols of each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E22E" w14:textId="272A155E"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EEAFC" w14:textId="14828FB7"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98B15" w14:textId="6FD02DC7"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96DAF" w14:textId="20792461" w:rsidR="00844441" w:rsidRDefault="00844441" w:rsidP="00844441">
            <w:pPr>
              <w:pStyle w:val="TAL"/>
              <w:rPr>
                <w:rFonts w:eastAsia="SimSun" w:cs="Arial"/>
                <w:color w:val="FF0000"/>
                <w:szCs w:val="18"/>
                <w:lang w:eastAsia="zh-CN"/>
              </w:rPr>
            </w:pPr>
            <w:r w:rsidRPr="005D0E21">
              <w:rPr>
                <w:rFonts w:asciiTheme="majorHAnsi" w:hAnsiTheme="majorHAnsi" w:cstheme="majorHAnsi"/>
                <w:color w:val="000000" w:themeColor="text1"/>
                <w:szCs w:val="18"/>
              </w:rPr>
              <w:t>Enhanced PDCCH monitoring for 480KHz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1B03C" w14:textId="62756518" w:rsidR="00844441" w:rsidRDefault="00844441" w:rsidP="00844441">
            <w:pPr>
              <w:pStyle w:val="TAL"/>
              <w:rPr>
                <w:rFonts w:cs="Arial"/>
                <w:color w:val="FF0000"/>
                <w:szCs w:val="18"/>
                <w:highlight w:val="yellow"/>
              </w:rPr>
            </w:pPr>
            <w:r w:rsidRPr="005D0E2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2C996" w14:textId="4CB42AFA"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C4686" w14:textId="36E189D2"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A6404" w14:textId="0570FE55"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A977" w14:textId="77777777" w:rsidR="00844441" w:rsidRPr="005D0E21" w:rsidRDefault="00844441" w:rsidP="0084444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Component 1 candidate values: </w:t>
            </w:r>
            <w:r w:rsidRPr="005D0E21">
              <w:rPr>
                <w:rFonts w:asciiTheme="majorHAnsi" w:hAnsiTheme="majorHAnsi" w:cstheme="majorHAnsi"/>
                <w:color w:val="000000" w:themeColor="text1"/>
                <w:szCs w:val="18"/>
                <w:highlight w:val="yellow"/>
              </w:rPr>
              <w:t>[one or more of]</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highlight w:val="yellow"/>
              </w:rPr>
              <w:t>[(2,1),]</w:t>
            </w:r>
            <w:r w:rsidRPr="005D0E21">
              <w:rPr>
                <w:rFonts w:asciiTheme="majorHAnsi" w:hAnsiTheme="majorHAnsi" w:cstheme="majorHAnsi"/>
                <w:color w:val="000000" w:themeColor="text1"/>
                <w:szCs w:val="18"/>
              </w:rPr>
              <w:t xml:space="preserve"> (4,2</w:t>
            </w:r>
            <w:proofErr w:type="gramStart"/>
            <w:r w:rsidRPr="005D0E21">
              <w:rPr>
                <w:rFonts w:asciiTheme="majorHAnsi" w:hAnsiTheme="majorHAnsi" w:cstheme="majorHAnsi"/>
                <w:color w:val="000000" w:themeColor="text1"/>
                <w:szCs w:val="18"/>
              </w:rPr>
              <w:t>) }</w:t>
            </w:r>
            <w:proofErr w:type="gramEnd"/>
          </w:p>
          <w:p w14:paraId="6B4728F9" w14:textId="77777777" w:rsidR="00844441" w:rsidRPr="005D0E21" w:rsidRDefault="00844441" w:rsidP="00844441">
            <w:pPr>
              <w:pStyle w:val="TAL"/>
              <w:rPr>
                <w:rFonts w:asciiTheme="majorHAnsi" w:hAnsiTheme="majorHAnsi" w:cstheme="majorHAnsi"/>
                <w:color w:val="000000" w:themeColor="text1"/>
                <w:szCs w:val="18"/>
              </w:rPr>
            </w:pPr>
          </w:p>
          <w:p w14:paraId="51CB9F0E" w14:textId="23FBC422"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highlight w:val="yellow"/>
              </w:rPr>
              <w:t>Note: If (2,1) is not agreed, this FG will have no component candidate values and the component 1 description will be updated from (</w:t>
            </w:r>
            <w:proofErr w:type="spellStart"/>
            <w:proofErr w:type="gramStart"/>
            <w:r w:rsidRPr="005D0E21">
              <w:rPr>
                <w:rFonts w:asciiTheme="majorHAnsi" w:hAnsiTheme="majorHAnsi" w:cstheme="majorHAnsi"/>
                <w:color w:val="000000" w:themeColor="text1"/>
                <w:szCs w:val="18"/>
                <w:highlight w:val="yellow"/>
              </w:rPr>
              <w:t>Xs,Ys</w:t>
            </w:r>
            <w:proofErr w:type="spellEnd"/>
            <w:proofErr w:type="gramEnd"/>
            <w:r w:rsidRPr="005D0E21">
              <w:rPr>
                <w:rFonts w:asciiTheme="majorHAnsi" w:hAnsiTheme="majorHAnsi" w:cstheme="majorHAnsi"/>
                <w:color w:val="000000" w:themeColor="text1"/>
                <w:szCs w:val="18"/>
                <w:highlight w:val="yellow"/>
              </w:rPr>
              <w:t>) to (</w:t>
            </w:r>
            <w:proofErr w:type="spellStart"/>
            <w:r w:rsidRPr="005D0E21">
              <w:rPr>
                <w:rFonts w:asciiTheme="majorHAnsi" w:hAnsiTheme="majorHAnsi" w:cstheme="majorHAnsi"/>
                <w:color w:val="000000" w:themeColor="text1"/>
                <w:szCs w:val="18"/>
                <w:highlight w:val="yellow"/>
              </w:rPr>
              <w:t>Xs,Ys</w:t>
            </w:r>
            <w:proofErr w:type="spellEnd"/>
            <w:r w:rsidRPr="005D0E21">
              <w:rPr>
                <w:rFonts w:asciiTheme="majorHAnsi" w:hAnsiTheme="majorHAnsi" w:cstheme="majorHAnsi"/>
                <w:color w:val="000000" w:themeColor="text1"/>
                <w:szCs w:val="18"/>
                <w:highlight w:val="yellow"/>
              </w:rPr>
              <w:t>)=(4,2) similar to FG 24-4 and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1BF5F" w14:textId="4B7259BC" w:rsidR="00844441" w:rsidRDefault="00844441" w:rsidP="00844441">
            <w:pPr>
              <w:pStyle w:val="TAL"/>
              <w:rPr>
                <w:rFonts w:cs="Arial"/>
                <w:color w:val="FF0000"/>
                <w:szCs w:val="18"/>
              </w:rPr>
            </w:pPr>
            <w:r w:rsidRPr="005D0E21">
              <w:rPr>
                <w:rFonts w:asciiTheme="majorHAnsi" w:hAnsiTheme="majorHAnsi" w:cstheme="majorHAnsi"/>
                <w:color w:val="000000" w:themeColor="text1"/>
                <w:szCs w:val="18"/>
              </w:rPr>
              <w:t>Optional with capability signalling</w:t>
            </w:r>
          </w:p>
        </w:tc>
      </w:tr>
      <w:tr w:rsidR="00AD683C" w14:paraId="0851B562" w14:textId="77777777" w:rsidTr="00AD353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977B2D" w14:textId="77777777" w:rsidR="001E6B63" w:rsidRPr="00754537" w:rsidRDefault="001E6B63" w:rsidP="001E6B63">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5D6AC8" w14:textId="77777777" w:rsidR="001E6B63" w:rsidRPr="00754537" w:rsidRDefault="001E6B63" w:rsidP="00184045">
            <w:pPr>
              <w:pStyle w:val="TAL"/>
              <w:rPr>
                <w:rFonts w:cs="Arial"/>
                <w:color w:val="000000" w:themeColor="text1"/>
                <w:szCs w:val="18"/>
              </w:rPr>
            </w:pPr>
            <w:r w:rsidRPr="0075473A">
              <w:rPr>
                <w:rFonts w:ascii="Calibri Light" w:hAnsi="Calibri Light" w:cs="Calibri Light"/>
                <w:color w:val="FF0000"/>
                <w:szCs w:val="18"/>
                <w:lang w:eastAsia="ja-JP"/>
              </w:rPr>
              <w:t>24-</w:t>
            </w:r>
            <w:r w:rsidR="00AE36B5">
              <w:rPr>
                <w:rFonts w:ascii="Calibri Light" w:hAnsi="Calibri Light" w:cs="Calibri Light"/>
                <w:color w:val="FF0000"/>
                <w:szCs w:val="18"/>
                <w:lang w:eastAsia="ja-JP"/>
              </w:rPr>
              <w:t>4</w:t>
            </w:r>
            <w:r>
              <w:rPr>
                <w:rFonts w:ascii="Calibri Light" w:hAnsi="Calibri Light" w:cs="Calibri Light"/>
                <w:color w:val="FF0000"/>
                <w:szCs w:val="18"/>
                <w:lang w:eastAsia="ja-JP"/>
              </w:rPr>
              <w:t>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ED630D4" w14:textId="77777777" w:rsidR="001E6B63" w:rsidRPr="00754537" w:rsidRDefault="001E6B63" w:rsidP="00AD3539">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sidR="00AE36B5">
              <w:rPr>
                <w:rFonts w:asciiTheme="majorHAnsi" w:eastAsia="SimSun" w:hAnsiTheme="majorHAnsi" w:cstheme="majorHAnsi"/>
                <w:color w:val="FF0000"/>
                <w:szCs w:val="18"/>
                <w:lang w:eastAsia="zh-CN"/>
              </w:rPr>
              <w:t>48</w:t>
            </w:r>
            <w:r>
              <w:rPr>
                <w:rFonts w:asciiTheme="majorHAnsi" w:eastAsia="SimSun" w:hAnsiTheme="majorHAnsi" w:cstheme="majorHAnsi"/>
                <w:color w:val="FF0000"/>
                <w:szCs w:val="18"/>
                <w:lang w:eastAsia="zh-CN"/>
              </w:rPr>
              <w:t>0 kHz SCS in FR2-2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1C1B5E" w14:textId="77777777" w:rsidR="001E6B63" w:rsidRPr="00754537" w:rsidRDefault="001E6B63" w:rsidP="001E6B63">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sidR="00AE36B5">
              <w:rPr>
                <w:rFonts w:asciiTheme="majorHAnsi" w:eastAsia="SimSun" w:hAnsiTheme="majorHAnsi" w:cstheme="majorHAnsi"/>
                <w:color w:val="FF0000"/>
                <w:szCs w:val="18"/>
                <w:lang w:eastAsia="zh-CN"/>
              </w:rPr>
              <w:t>for 48</w:t>
            </w:r>
            <w:r>
              <w:rPr>
                <w:rFonts w:asciiTheme="majorHAnsi" w:eastAsia="SimSun" w:hAnsiTheme="majorHAnsi" w:cstheme="majorHAnsi"/>
                <w:color w:val="FF0000"/>
                <w:szCs w:val="18"/>
                <w:lang w:eastAsia="zh-CN"/>
              </w:rPr>
              <w:t>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52C3A3"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927F991"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9DEFBE"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F03221E" w14:textId="77777777" w:rsidR="001E6B63" w:rsidRDefault="001E6B63" w:rsidP="001E6B63">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40A76C" w14:textId="77777777" w:rsidR="001E6B63" w:rsidRDefault="001E6B63" w:rsidP="001E6B63">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63C1DD"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310F6C7"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CD812AC"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513D48"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FA8C31A" w14:textId="77777777" w:rsidR="001E6B63" w:rsidRDefault="001E6B63" w:rsidP="001E6B63">
            <w:pPr>
              <w:pStyle w:val="TAL"/>
              <w:rPr>
                <w:rFonts w:cs="Arial"/>
                <w:color w:val="FF0000"/>
                <w:szCs w:val="18"/>
              </w:rPr>
            </w:pPr>
          </w:p>
        </w:tc>
      </w:tr>
      <w:tr w:rsidR="00AD683C" w14:paraId="26BA0B46"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1A82AAC" w14:textId="77777777" w:rsidR="001E6B63" w:rsidRPr="00754537" w:rsidRDefault="001E6B63" w:rsidP="001E6B63">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79D98E" w14:textId="77777777" w:rsidR="001E6B63" w:rsidRPr="00754537" w:rsidRDefault="001E6B63" w:rsidP="00184045">
            <w:pPr>
              <w:pStyle w:val="TAL"/>
              <w:rPr>
                <w:rFonts w:cs="Arial"/>
                <w:color w:val="000000" w:themeColor="text1"/>
                <w:szCs w:val="18"/>
              </w:rPr>
            </w:pPr>
            <w:r w:rsidRPr="0075473A">
              <w:rPr>
                <w:rFonts w:ascii="Calibri Light" w:hAnsi="Calibri Light" w:cs="Calibri Light"/>
                <w:color w:val="FF0000"/>
                <w:szCs w:val="18"/>
                <w:lang w:eastAsia="ja-JP"/>
              </w:rPr>
              <w:t>24-</w:t>
            </w:r>
            <w:r w:rsidR="00AE36B5">
              <w:rPr>
                <w:rFonts w:ascii="Calibri Light" w:hAnsi="Calibri Light" w:cs="Calibri Light"/>
                <w:color w:val="FF0000"/>
                <w:szCs w:val="18"/>
                <w:lang w:eastAsia="ja-JP"/>
              </w:rPr>
              <w:t>4</w:t>
            </w:r>
            <w:r>
              <w:rPr>
                <w:rFonts w:ascii="Calibri Light" w:hAnsi="Calibri Light" w:cs="Calibri Light"/>
                <w:color w:val="FF0000"/>
                <w:szCs w:val="18"/>
                <w:lang w:eastAsia="ja-JP"/>
              </w:rPr>
              <w:t>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9C0AF5" w14:textId="77777777" w:rsidR="001E6B63" w:rsidRPr="00754537" w:rsidRDefault="001E6B63" w:rsidP="001E6B63">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sidR="00AE36B5">
              <w:rPr>
                <w:rFonts w:asciiTheme="majorHAnsi" w:eastAsia="SimSun" w:hAnsiTheme="majorHAnsi" w:cstheme="majorHAnsi"/>
                <w:color w:val="FF0000"/>
                <w:szCs w:val="18"/>
                <w:lang w:eastAsia="zh-CN"/>
              </w:rPr>
              <w:t>48</w:t>
            </w:r>
            <w:r>
              <w:rPr>
                <w:rFonts w:asciiTheme="majorHAnsi" w:eastAsia="SimSun" w:hAnsiTheme="majorHAnsi" w:cstheme="majorHAnsi"/>
                <w:color w:val="FF0000"/>
                <w:szCs w:val="18"/>
                <w:lang w:eastAsia="zh-CN"/>
              </w:rPr>
              <w:t>0 kHz SCS in FR2-2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95D21E9" w14:textId="77777777" w:rsidR="001E6B63" w:rsidRPr="00754537" w:rsidRDefault="001E6B63" w:rsidP="001E6B63">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sidR="00AE36B5">
              <w:rPr>
                <w:rFonts w:asciiTheme="majorHAnsi" w:eastAsia="SimSun" w:hAnsiTheme="majorHAnsi" w:cstheme="majorHAnsi"/>
                <w:color w:val="FF0000"/>
                <w:szCs w:val="18"/>
                <w:lang w:eastAsia="zh-CN"/>
              </w:rPr>
              <w:t>for 48</w:t>
            </w:r>
            <w:r>
              <w:rPr>
                <w:rFonts w:asciiTheme="majorHAnsi" w:eastAsia="SimSun" w:hAnsiTheme="majorHAnsi" w:cstheme="majorHAnsi"/>
                <w:color w:val="FF0000"/>
                <w:szCs w:val="18"/>
                <w:lang w:eastAsia="zh-CN"/>
              </w:rPr>
              <w:t>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EAB75F"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B89752E"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3612BFF"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1E197A6" w14:textId="77777777" w:rsidR="001E6B63" w:rsidRDefault="001E6B63" w:rsidP="001E6B63">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83961E" w14:textId="77777777" w:rsidR="001E6B63" w:rsidRDefault="001E6B63" w:rsidP="001E6B63">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122DC6E"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16F5880"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A3201D"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13A472"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986DD3" w14:textId="77777777" w:rsidR="001E6B63" w:rsidRDefault="001E6B63" w:rsidP="001E6B63">
            <w:pPr>
              <w:pStyle w:val="TAL"/>
              <w:rPr>
                <w:rFonts w:cs="Arial"/>
                <w:color w:val="FF0000"/>
                <w:szCs w:val="18"/>
              </w:rPr>
            </w:pPr>
          </w:p>
        </w:tc>
      </w:tr>
      <w:tr w:rsidR="00AD683C" w14:paraId="66814057"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4F4B2E" w14:textId="77777777" w:rsidR="001E6B63" w:rsidRPr="00754537" w:rsidRDefault="001E6B63" w:rsidP="001E6B63">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03F9E0" w14:textId="77777777" w:rsidR="001E6B63" w:rsidRPr="00754537" w:rsidRDefault="001E6B63" w:rsidP="00184045">
            <w:pPr>
              <w:pStyle w:val="TAL"/>
              <w:rPr>
                <w:rFonts w:cs="Arial"/>
                <w:color w:val="000000" w:themeColor="text1"/>
                <w:szCs w:val="18"/>
              </w:rPr>
            </w:pPr>
            <w:r w:rsidRPr="0075473A">
              <w:rPr>
                <w:rFonts w:ascii="Calibri Light" w:hAnsi="Calibri Light" w:cs="Calibri Light"/>
                <w:color w:val="FF0000"/>
                <w:szCs w:val="18"/>
                <w:lang w:eastAsia="ja-JP"/>
              </w:rPr>
              <w:t>24-</w:t>
            </w:r>
            <w:r w:rsidR="00AE36B5">
              <w:rPr>
                <w:rFonts w:ascii="Calibri Light" w:hAnsi="Calibri Light" w:cs="Calibri Light"/>
                <w:color w:val="FF0000"/>
                <w:szCs w:val="18"/>
                <w:lang w:eastAsia="ja-JP"/>
              </w:rPr>
              <w:t>4</w:t>
            </w:r>
            <w:r>
              <w:rPr>
                <w:rFonts w:ascii="Calibri Light" w:hAnsi="Calibri Light" w:cs="Calibri Light"/>
                <w:color w:val="FF0000"/>
                <w:szCs w:val="18"/>
                <w:lang w:eastAsia="ja-JP"/>
              </w:rPr>
              <w:t>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96023B" w14:textId="77777777" w:rsidR="001E6B63" w:rsidRPr="00754537" w:rsidRDefault="001E6B63" w:rsidP="001E6B63">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sidR="00AE36B5">
              <w:rPr>
                <w:rFonts w:asciiTheme="majorHAnsi" w:eastAsia="SimSun" w:hAnsiTheme="majorHAnsi" w:cstheme="majorHAnsi"/>
                <w:color w:val="FF0000"/>
                <w:szCs w:val="18"/>
                <w:lang w:eastAsia="zh-CN"/>
              </w:rPr>
              <w:t>48</w:t>
            </w:r>
            <w:r>
              <w:rPr>
                <w:rFonts w:asciiTheme="majorHAnsi" w:eastAsia="SimSun" w:hAnsiTheme="majorHAnsi" w:cstheme="majorHAnsi"/>
                <w:color w:val="FF0000"/>
                <w:szCs w:val="18"/>
                <w:lang w:eastAsia="zh-CN"/>
              </w:rPr>
              <w:t>0 kHz SCS in FR2-2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3E074F0" w14:textId="77777777" w:rsidR="001E6B63" w:rsidRPr="00754537" w:rsidRDefault="001E6B63" w:rsidP="001E6B63">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sidR="00AE36B5">
              <w:rPr>
                <w:rFonts w:asciiTheme="majorHAnsi" w:eastAsia="SimSun" w:hAnsiTheme="majorHAnsi" w:cstheme="majorHAnsi"/>
                <w:color w:val="FF0000"/>
                <w:szCs w:val="18"/>
                <w:lang w:eastAsia="zh-CN"/>
              </w:rPr>
              <w:t>for 48</w:t>
            </w:r>
            <w:r>
              <w:rPr>
                <w:rFonts w:asciiTheme="majorHAnsi" w:eastAsia="SimSun" w:hAnsiTheme="majorHAnsi" w:cstheme="majorHAnsi"/>
                <w:color w:val="FF0000"/>
                <w:szCs w:val="18"/>
                <w:lang w:eastAsia="zh-CN"/>
              </w:rPr>
              <w:t>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F2FD6B"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8F0D0BB"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846E21"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8819373" w14:textId="77777777" w:rsidR="001E6B63" w:rsidRDefault="001E6B63" w:rsidP="001E6B63">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E0263BD" w14:textId="77777777" w:rsidR="001E6B63" w:rsidRDefault="001E6B63" w:rsidP="001E6B63">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CB93602"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859B73B"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4D7175D"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A84F2E"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5F2966B" w14:textId="77777777" w:rsidR="001E6B63" w:rsidRDefault="001E6B63" w:rsidP="001E6B63">
            <w:pPr>
              <w:pStyle w:val="TAL"/>
              <w:rPr>
                <w:rFonts w:cs="Arial"/>
                <w:color w:val="FF0000"/>
                <w:szCs w:val="18"/>
              </w:rPr>
            </w:pPr>
          </w:p>
        </w:tc>
      </w:tr>
      <w:tr w:rsidR="00AD683C" w14:paraId="294F5B3F"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8E2FA9" w14:textId="77777777" w:rsidR="001E6B63" w:rsidRPr="00754537" w:rsidRDefault="001E6B63" w:rsidP="001E6B63">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4C72901" w14:textId="77777777" w:rsidR="001E6B63" w:rsidRPr="00754537" w:rsidRDefault="001E6B63" w:rsidP="00184045">
            <w:pPr>
              <w:pStyle w:val="TAL"/>
              <w:rPr>
                <w:rFonts w:cs="Arial"/>
                <w:color w:val="000000" w:themeColor="text1"/>
                <w:szCs w:val="18"/>
              </w:rPr>
            </w:pPr>
            <w:r w:rsidRPr="0075473A">
              <w:rPr>
                <w:rFonts w:ascii="Calibri Light" w:hAnsi="Calibri Light" w:cs="Calibri Light"/>
                <w:color w:val="FF0000"/>
                <w:szCs w:val="18"/>
                <w:lang w:eastAsia="ja-JP"/>
              </w:rPr>
              <w:t>24-</w:t>
            </w:r>
            <w:r w:rsidR="00AE36B5">
              <w:rPr>
                <w:rFonts w:ascii="Calibri Light" w:hAnsi="Calibri Light" w:cs="Calibri Light"/>
                <w:color w:val="FF0000"/>
                <w:szCs w:val="18"/>
                <w:lang w:eastAsia="ja-JP"/>
              </w:rPr>
              <w:t>4</w:t>
            </w:r>
            <w:r>
              <w:rPr>
                <w:rFonts w:ascii="Calibri Light" w:hAnsi="Calibri Light" w:cs="Calibri Light"/>
                <w:color w:val="FF0000"/>
                <w:szCs w:val="18"/>
                <w:lang w:eastAsia="ja-JP"/>
              </w:rPr>
              <w:t>j</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7CF790" w14:textId="77777777" w:rsidR="001E6B63" w:rsidRPr="00754537" w:rsidRDefault="001E6B63" w:rsidP="001E6B63">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sidR="00AE36B5">
              <w:rPr>
                <w:rFonts w:asciiTheme="majorHAnsi" w:eastAsia="SimSun" w:hAnsiTheme="majorHAnsi" w:cstheme="majorHAnsi"/>
                <w:color w:val="FF0000"/>
                <w:szCs w:val="18"/>
                <w:lang w:eastAsia="zh-CN"/>
              </w:rPr>
              <w:t>48</w:t>
            </w:r>
            <w:r>
              <w:rPr>
                <w:rFonts w:asciiTheme="majorHAnsi" w:eastAsia="SimSun" w:hAnsiTheme="majorHAnsi" w:cstheme="majorHAnsi"/>
                <w:color w:val="FF0000"/>
                <w:szCs w:val="18"/>
                <w:lang w:eastAsia="zh-CN"/>
              </w:rPr>
              <w:t>0 kHz SCS in FR2-2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0320DE1" w14:textId="77777777" w:rsidR="001E6B63" w:rsidRPr="00754537" w:rsidRDefault="001E6B63" w:rsidP="001E6B63">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sidR="00AE36B5">
              <w:rPr>
                <w:rFonts w:asciiTheme="majorHAnsi" w:eastAsia="SimSun" w:hAnsiTheme="majorHAnsi" w:cstheme="majorHAnsi"/>
                <w:color w:val="FF0000"/>
                <w:szCs w:val="18"/>
                <w:lang w:eastAsia="zh-CN"/>
              </w:rPr>
              <w:t>for 48</w:t>
            </w:r>
            <w:r>
              <w:rPr>
                <w:rFonts w:asciiTheme="majorHAnsi" w:eastAsia="SimSun" w:hAnsiTheme="majorHAnsi" w:cstheme="majorHAnsi"/>
                <w:color w:val="FF0000"/>
                <w:szCs w:val="18"/>
                <w:lang w:eastAsia="zh-CN"/>
              </w:rPr>
              <w:t>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B4B3DEB"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93174B"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5F1778F"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B845E3A" w14:textId="77777777" w:rsidR="001E6B63" w:rsidRDefault="001E6B63" w:rsidP="001E6B63">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01F902A" w14:textId="77777777" w:rsidR="001E6B63" w:rsidRDefault="001E6B63" w:rsidP="001E6B63">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EA84D6"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F6B698"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3C7CF8A"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371D7AB" w14:textId="77777777" w:rsidR="001E6B63" w:rsidRDefault="001E6B63" w:rsidP="001E6B6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6BA2BF" w14:textId="77777777" w:rsidR="001E6B63" w:rsidRDefault="001E6B63" w:rsidP="001E6B63">
            <w:pPr>
              <w:pStyle w:val="TAL"/>
              <w:rPr>
                <w:rFonts w:cs="Arial"/>
                <w:color w:val="FF0000"/>
                <w:szCs w:val="18"/>
              </w:rPr>
            </w:pPr>
          </w:p>
        </w:tc>
      </w:tr>
    </w:tbl>
    <w:p w14:paraId="646C3BE7" w14:textId="77777777" w:rsidR="00B20085" w:rsidRDefault="00B20085" w:rsidP="0015243D"/>
    <w:p w14:paraId="2742F9B7" w14:textId="77777777" w:rsidR="00B20085" w:rsidRDefault="00B20085" w:rsidP="0015243D"/>
    <w:p w14:paraId="4F72B16E" w14:textId="77777777" w:rsidR="00B20085" w:rsidRDefault="00B20085" w:rsidP="0015243D"/>
    <w:p w14:paraId="7E0D9B87" w14:textId="77777777" w:rsidR="00B20085" w:rsidRDefault="00B20085" w:rsidP="0015243D"/>
    <w:p w14:paraId="6B1490B0" w14:textId="77777777" w:rsidR="00B20085" w:rsidRDefault="00B20085" w:rsidP="0015243D"/>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511"/>
        <w:gridCol w:w="2046"/>
        <w:gridCol w:w="6560"/>
        <w:gridCol w:w="575"/>
        <w:gridCol w:w="527"/>
        <w:gridCol w:w="517"/>
        <w:gridCol w:w="2069"/>
        <w:gridCol w:w="859"/>
        <w:gridCol w:w="517"/>
        <w:gridCol w:w="517"/>
        <w:gridCol w:w="517"/>
        <w:gridCol w:w="3642"/>
        <w:gridCol w:w="1922"/>
      </w:tblGrid>
      <w:tr w:rsidR="00D65C51" w14:paraId="697116E5"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0EFF9984" w14:textId="7CE96DB7" w:rsidR="00844441" w:rsidRDefault="00844441" w:rsidP="00844441">
            <w:pPr>
              <w:pStyle w:val="TAL"/>
              <w:rPr>
                <w:rFonts w:cs="Arial"/>
                <w:szCs w:val="18"/>
              </w:rPr>
            </w:pPr>
            <w:r w:rsidRPr="005D0E21">
              <w:rPr>
                <w:rFonts w:asciiTheme="majorHAnsi" w:hAnsiTheme="majorHAnsi" w:cstheme="majorHAnsi"/>
                <w:color w:val="000000" w:themeColor="text1"/>
                <w:szCs w:val="18"/>
                <w:lang w:eastAsia="ja-JP"/>
              </w:rPr>
              <w:lastRenderedPageBreak/>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tcPr>
          <w:p w14:paraId="7EB10DE1" w14:textId="2222FF51" w:rsidR="00844441" w:rsidRDefault="00844441" w:rsidP="00844441">
            <w:pPr>
              <w:pStyle w:val="TAL"/>
              <w:rPr>
                <w:rFonts w:cs="Arial"/>
                <w:szCs w:val="18"/>
              </w:rPr>
            </w:pPr>
            <w:r w:rsidRPr="005D0E21">
              <w:rPr>
                <w:rFonts w:asciiTheme="majorHAnsi" w:hAnsiTheme="majorHAnsi" w:cstheme="majorHAnsi"/>
                <w:color w:val="000000" w:themeColor="text1"/>
                <w:szCs w:val="18"/>
                <w:lang w:eastAsia="ja-JP"/>
              </w:rPr>
              <w:t>24-5</w:t>
            </w:r>
          </w:p>
        </w:tc>
        <w:tc>
          <w:tcPr>
            <w:tcW w:w="0" w:type="auto"/>
            <w:tcBorders>
              <w:top w:val="single" w:sz="4" w:space="0" w:color="auto"/>
              <w:left w:val="single" w:sz="4" w:space="0" w:color="auto"/>
              <w:bottom w:val="single" w:sz="4" w:space="0" w:color="auto"/>
              <w:right w:val="single" w:sz="4" w:space="0" w:color="auto"/>
            </w:tcBorders>
          </w:tcPr>
          <w:p w14:paraId="696E6207" w14:textId="09BBCD51" w:rsidR="00844441" w:rsidRDefault="00844441" w:rsidP="00844441">
            <w:pPr>
              <w:pStyle w:val="TAL"/>
              <w:rPr>
                <w:rFonts w:eastAsia="SimSun" w:cs="Arial"/>
                <w:color w:val="0070C0"/>
                <w:szCs w:val="18"/>
                <w:lang w:eastAsia="zh-CN"/>
              </w:rPr>
            </w:pPr>
            <w:r w:rsidRPr="005D0E21">
              <w:rPr>
                <w:rFonts w:asciiTheme="majorHAnsi" w:eastAsia="SimSun" w:hAnsiTheme="majorHAnsi" w:cstheme="majorHAnsi"/>
                <w:color w:val="000000" w:themeColor="text1"/>
                <w:szCs w:val="18"/>
                <w:lang w:eastAsia="zh-CN"/>
              </w:rPr>
              <w:t>960KHz SCS support for DL</w:t>
            </w:r>
          </w:p>
        </w:tc>
        <w:tc>
          <w:tcPr>
            <w:tcW w:w="0" w:type="auto"/>
            <w:tcBorders>
              <w:top w:val="single" w:sz="4" w:space="0" w:color="auto"/>
              <w:left w:val="single" w:sz="4" w:space="0" w:color="auto"/>
              <w:bottom w:val="single" w:sz="4" w:space="0" w:color="auto"/>
              <w:right w:val="single" w:sz="4" w:space="0" w:color="auto"/>
            </w:tcBorders>
          </w:tcPr>
          <w:p w14:paraId="000F00AE" w14:textId="77777777" w:rsidR="00043A77" w:rsidRPr="00DB6ED7" w:rsidRDefault="00043A77" w:rsidP="00043A77">
            <w:pPr>
              <w:autoSpaceDE w:val="0"/>
              <w:autoSpaceDN w:val="0"/>
              <w:adjustRightInd w:val="0"/>
              <w:snapToGrid w:val="0"/>
              <w:contextualSpacing/>
              <w:rPr>
                <w:rFonts w:cs="Arial"/>
                <w:sz w:val="18"/>
                <w:szCs w:val="18"/>
              </w:rPr>
            </w:pPr>
            <w:r w:rsidRPr="00DB6ED7">
              <w:rPr>
                <w:rFonts w:cs="Arial"/>
                <w:sz w:val="18"/>
                <w:szCs w:val="18"/>
              </w:rPr>
              <w:t>1. 960KHz SCS for DL data and control channels, SSB, and reference signal reception in FR2-2 for non-initial access</w:t>
            </w:r>
          </w:p>
          <w:p w14:paraId="5A99C9D5" w14:textId="77777777" w:rsidR="00043A77" w:rsidRPr="00DB6ED7" w:rsidRDefault="00043A77" w:rsidP="00043A77">
            <w:pPr>
              <w:autoSpaceDE w:val="0"/>
              <w:autoSpaceDN w:val="0"/>
              <w:adjustRightInd w:val="0"/>
              <w:snapToGrid w:val="0"/>
              <w:contextualSpacing/>
              <w:rPr>
                <w:rFonts w:cs="Arial"/>
                <w:sz w:val="18"/>
                <w:szCs w:val="18"/>
              </w:rPr>
            </w:pPr>
            <w:r w:rsidRPr="00DB6ED7">
              <w:rPr>
                <w:rFonts w:cs="Arial"/>
                <w:sz w:val="18"/>
                <w:szCs w:val="18"/>
              </w:rPr>
              <w:t>2. Multiple-slot PDCCH monitoring for 960KHz with (</w:t>
            </w:r>
            <w:proofErr w:type="spellStart"/>
            <w:proofErr w:type="gramStart"/>
            <w:r w:rsidRPr="00DB6ED7">
              <w:rPr>
                <w:rFonts w:cs="Arial"/>
                <w:sz w:val="18"/>
                <w:szCs w:val="18"/>
              </w:rPr>
              <w:t>Xs,Ys</w:t>
            </w:r>
            <w:proofErr w:type="spellEnd"/>
            <w:proofErr w:type="gramEnd"/>
            <w:r w:rsidRPr="00DB6ED7">
              <w:rPr>
                <w:rFonts w:cs="Arial"/>
                <w:sz w:val="18"/>
                <w:szCs w:val="18"/>
              </w:rPr>
              <w:t>)=(8,1)</w:t>
            </w:r>
          </w:p>
          <w:p w14:paraId="58E0DA2E" w14:textId="77777777" w:rsidR="00043A77" w:rsidRPr="00DB6ED7" w:rsidRDefault="00043A77" w:rsidP="00043A77">
            <w:pPr>
              <w:autoSpaceDE w:val="0"/>
              <w:autoSpaceDN w:val="0"/>
              <w:adjustRightInd w:val="0"/>
              <w:snapToGrid w:val="0"/>
              <w:contextualSpacing/>
              <w:rPr>
                <w:rFonts w:cs="Arial"/>
                <w:sz w:val="18"/>
                <w:szCs w:val="18"/>
              </w:rPr>
            </w:pPr>
            <w:r w:rsidRPr="00DB6ED7">
              <w:rPr>
                <w:rFonts w:cs="Arial"/>
                <w:strike/>
                <w:sz w:val="18"/>
                <w:szCs w:val="18"/>
              </w:rPr>
              <w:t>FFS:</w:t>
            </w:r>
            <w:r w:rsidRPr="00DB6ED7">
              <w:rPr>
                <w:rFonts w:cs="Arial"/>
                <w:sz w:val="18"/>
                <w:szCs w:val="18"/>
              </w:rPr>
              <w:t xml:space="preserve"> 3. Multi-PDSCH scheduling by single DCI for the operation with 960 kHz SCS and corresponding HARQ enhancements</w:t>
            </w:r>
          </w:p>
          <w:p w14:paraId="451EEA1B" w14:textId="77777777" w:rsidR="00043A77" w:rsidRPr="00DB6ED7" w:rsidRDefault="00043A77" w:rsidP="00043A77">
            <w:pPr>
              <w:autoSpaceDE w:val="0"/>
              <w:autoSpaceDN w:val="0"/>
              <w:adjustRightInd w:val="0"/>
              <w:snapToGrid w:val="0"/>
              <w:contextualSpacing/>
              <w:rPr>
                <w:rFonts w:cs="Arial"/>
                <w:sz w:val="18"/>
                <w:szCs w:val="18"/>
              </w:rPr>
            </w:pPr>
            <w:r w:rsidRPr="00DB6ED7">
              <w:rPr>
                <w:rFonts w:cs="Arial"/>
                <w:sz w:val="18"/>
                <w:szCs w:val="18"/>
              </w:rPr>
              <w:t>4</w:t>
            </w:r>
            <w:r w:rsidRPr="00DB6ED7">
              <w:rPr>
                <w:rFonts w:cs="Arial"/>
                <w:strike/>
                <w:sz w:val="18"/>
                <w:szCs w:val="18"/>
              </w:rPr>
              <w:t>3</w:t>
            </w:r>
            <w:r w:rsidRPr="00DB6ED7">
              <w:rPr>
                <w:rFonts w:cs="Arial"/>
                <w:sz w:val="18"/>
                <w:szCs w:val="18"/>
              </w:rPr>
              <w:t xml:space="preserve">. Within the Ys = 1 slot (with </w:t>
            </w:r>
            <w:proofErr w:type="spellStart"/>
            <w:r w:rsidRPr="00DB6ED7">
              <w:rPr>
                <w:rFonts w:cs="Arial"/>
                <w:sz w:val="18"/>
                <w:szCs w:val="18"/>
              </w:rPr>
              <w:t>Xs</w:t>
            </w:r>
            <w:proofErr w:type="spellEnd"/>
            <w:r w:rsidRPr="00DB6ED7">
              <w:rPr>
                <w:rFonts w:cs="Arial"/>
                <w:sz w:val="18"/>
                <w:szCs w:val="18"/>
              </w:rPr>
              <w:t>=8), monitoring of type 1 CSS with dedicated RRC configuration, type 3 CSS, and UE-SS with a span duration of Y symbols and a minimum gap of X symbols between the start of two spans, where (</w:t>
            </w:r>
            <w:proofErr w:type="gramStart"/>
            <w:r w:rsidRPr="00DB6ED7">
              <w:rPr>
                <w:rFonts w:cs="Arial"/>
                <w:sz w:val="18"/>
                <w:szCs w:val="18"/>
              </w:rPr>
              <w:t>X,Y</w:t>
            </w:r>
            <w:proofErr w:type="gramEnd"/>
            <w:r w:rsidRPr="00DB6ED7">
              <w:rPr>
                <w:rFonts w:cs="Arial"/>
                <w:sz w:val="18"/>
                <w:szCs w:val="18"/>
              </w:rPr>
              <w:t xml:space="preserve">) </w:t>
            </w:r>
            <w:r w:rsidRPr="00DB6ED7">
              <w:rPr>
                <w:rFonts w:cs="Arial"/>
                <w:strike/>
                <w:sz w:val="18"/>
                <w:szCs w:val="18"/>
              </w:rPr>
              <w:t>set1</w:t>
            </w:r>
            <w:r w:rsidRPr="00DB6ED7">
              <w:rPr>
                <w:rFonts w:cs="Arial"/>
                <w:sz w:val="18"/>
                <w:szCs w:val="18"/>
              </w:rPr>
              <w:t xml:space="preserve"> = (7, 3) is supported </w:t>
            </w:r>
            <w:r w:rsidRPr="00DB6ED7">
              <w:rPr>
                <w:rFonts w:cs="Arial"/>
                <w:strike/>
                <w:sz w:val="18"/>
                <w:szCs w:val="18"/>
              </w:rPr>
              <w:t>symbols where set1 is defined in FG3-5b (FFS: Monitoring capability within slots of type 1 CSS without dedicated RRC configuration and type0, 0A, and 2 CSS)</w:t>
            </w:r>
            <w:r w:rsidRPr="00DB6ED7">
              <w:rPr>
                <w:rFonts w:cs="Arial"/>
                <w:sz w:val="18"/>
                <w:szCs w:val="18"/>
              </w:rPr>
              <w:t xml:space="preserve"> </w:t>
            </w:r>
          </w:p>
          <w:p w14:paraId="4E07EE04" w14:textId="77777777" w:rsidR="00043A77" w:rsidRPr="00DB6ED7" w:rsidRDefault="00043A77" w:rsidP="00043A77">
            <w:pPr>
              <w:autoSpaceDE w:val="0"/>
              <w:autoSpaceDN w:val="0"/>
              <w:adjustRightInd w:val="0"/>
              <w:snapToGrid w:val="0"/>
              <w:contextualSpacing/>
              <w:rPr>
                <w:rFonts w:cs="Arial"/>
                <w:sz w:val="18"/>
                <w:szCs w:val="18"/>
              </w:rPr>
            </w:pPr>
            <w:r w:rsidRPr="00DB6ED7">
              <w:rPr>
                <w:rFonts w:cs="Arial"/>
                <w:sz w:val="18"/>
                <w:szCs w:val="18"/>
              </w:rPr>
              <w:t>5</w:t>
            </w:r>
            <w:r w:rsidRPr="00DB6ED7">
              <w:rPr>
                <w:rFonts w:cs="Arial"/>
                <w:strike/>
                <w:sz w:val="18"/>
                <w:szCs w:val="18"/>
              </w:rPr>
              <w:t>4</w:t>
            </w:r>
            <w:r w:rsidRPr="00DB6ED7">
              <w:rPr>
                <w:rFonts w:cs="Arial"/>
                <w:sz w:val="18"/>
                <w:szCs w:val="18"/>
              </w:rPr>
              <w:t xml:space="preserve">. Processing one unicast DCI scheduling DL and one unicast DCI scheduling UL per slot group of </w:t>
            </w:r>
            <w:proofErr w:type="spellStart"/>
            <w:r w:rsidRPr="00DB6ED7">
              <w:rPr>
                <w:rFonts w:cs="Arial"/>
                <w:sz w:val="18"/>
                <w:szCs w:val="18"/>
              </w:rPr>
              <w:t>Xs</w:t>
            </w:r>
            <w:proofErr w:type="spellEnd"/>
            <w:r w:rsidRPr="00DB6ED7">
              <w:rPr>
                <w:rFonts w:cs="Arial"/>
                <w:sz w:val="18"/>
                <w:szCs w:val="18"/>
              </w:rPr>
              <w:t xml:space="preserve"> slots per scheduled CC for FDD </w:t>
            </w:r>
            <w:r w:rsidRPr="00DB6ED7">
              <w:rPr>
                <w:rFonts w:cs="Arial"/>
                <w:strike/>
                <w:sz w:val="18"/>
                <w:szCs w:val="18"/>
              </w:rPr>
              <w:t>(This supersedes corresponding component of FG 3-5b)</w:t>
            </w:r>
          </w:p>
          <w:p w14:paraId="2142F1FC" w14:textId="77777777" w:rsidR="00043A77" w:rsidRPr="00DB6ED7" w:rsidRDefault="00043A77" w:rsidP="00043A77">
            <w:pPr>
              <w:autoSpaceDE w:val="0"/>
              <w:autoSpaceDN w:val="0"/>
              <w:adjustRightInd w:val="0"/>
              <w:snapToGrid w:val="0"/>
              <w:contextualSpacing/>
              <w:rPr>
                <w:rFonts w:cs="Arial"/>
                <w:sz w:val="18"/>
                <w:szCs w:val="18"/>
              </w:rPr>
            </w:pPr>
            <w:r w:rsidRPr="00DB6ED7">
              <w:rPr>
                <w:rFonts w:cs="Arial"/>
                <w:sz w:val="18"/>
                <w:szCs w:val="18"/>
              </w:rPr>
              <w:t>6</w:t>
            </w:r>
            <w:r w:rsidRPr="00DB6ED7">
              <w:rPr>
                <w:rFonts w:cs="Arial"/>
                <w:strike/>
                <w:sz w:val="18"/>
                <w:szCs w:val="18"/>
              </w:rPr>
              <w:t>5</w:t>
            </w:r>
            <w:r w:rsidRPr="00DB6ED7">
              <w:rPr>
                <w:rFonts w:cs="Arial"/>
                <w:sz w:val="18"/>
                <w:szCs w:val="18"/>
              </w:rPr>
              <w:t xml:space="preserve">. Processing one unicast DCI scheduling DL and 2 unicast DCI scheduling UL per slot group of </w:t>
            </w:r>
            <w:proofErr w:type="spellStart"/>
            <w:r w:rsidRPr="00DB6ED7">
              <w:rPr>
                <w:rFonts w:cs="Arial"/>
                <w:sz w:val="18"/>
                <w:szCs w:val="18"/>
              </w:rPr>
              <w:t>Xs</w:t>
            </w:r>
            <w:proofErr w:type="spellEnd"/>
            <w:r w:rsidRPr="00DB6ED7">
              <w:rPr>
                <w:rFonts w:cs="Arial"/>
                <w:sz w:val="18"/>
                <w:szCs w:val="18"/>
              </w:rPr>
              <w:t xml:space="preserve"> slots per scheduled CC for TDD </w:t>
            </w:r>
            <w:r w:rsidRPr="00DB6ED7">
              <w:rPr>
                <w:rFonts w:cs="Arial"/>
                <w:strike/>
                <w:sz w:val="18"/>
                <w:szCs w:val="18"/>
              </w:rPr>
              <w:t>(This supersedes corresponding component of FG 3-5b)</w:t>
            </w:r>
          </w:p>
          <w:p w14:paraId="6E5D8238" w14:textId="2A3516E7" w:rsidR="00844441" w:rsidRPr="00DB6ED7" w:rsidRDefault="00043A77" w:rsidP="00844441">
            <w:pPr>
              <w:autoSpaceDE w:val="0"/>
              <w:autoSpaceDN w:val="0"/>
              <w:adjustRightInd w:val="0"/>
              <w:snapToGrid w:val="0"/>
              <w:rPr>
                <w:rFonts w:cs="Arial"/>
                <w:strike/>
                <w:sz w:val="18"/>
                <w:szCs w:val="18"/>
              </w:rPr>
            </w:pPr>
            <w:r w:rsidRPr="00DB6ED7">
              <w:rPr>
                <w:rFonts w:ascii="Arial" w:hAnsi="Arial" w:cs="Arial"/>
                <w:sz w:val="18"/>
                <w:szCs w:val="18"/>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0" w:type="auto"/>
            <w:tcBorders>
              <w:top w:val="single" w:sz="4" w:space="0" w:color="auto"/>
              <w:left w:val="single" w:sz="4" w:space="0" w:color="auto"/>
              <w:bottom w:val="single" w:sz="4" w:space="0" w:color="auto"/>
              <w:right w:val="single" w:sz="4" w:space="0" w:color="auto"/>
            </w:tcBorders>
          </w:tcPr>
          <w:p w14:paraId="14599FBF" w14:textId="744C21E0" w:rsidR="00844441" w:rsidRDefault="00844441" w:rsidP="00844441">
            <w:pPr>
              <w:pStyle w:val="TAL"/>
              <w:rPr>
                <w:rFonts w:cs="Arial"/>
                <w:color w:val="000000"/>
                <w:szCs w:val="18"/>
              </w:rPr>
            </w:pPr>
            <w:r w:rsidRPr="005D0E21">
              <w:rPr>
                <w:rFonts w:asciiTheme="majorHAnsi" w:eastAsia="SimSun" w:hAnsiTheme="majorHAnsi" w:cstheme="majorHAnsi"/>
                <w:color w:val="000000" w:themeColor="text1"/>
                <w:szCs w:val="18"/>
                <w:lang w:eastAsia="zh-CN"/>
              </w:rPr>
              <w:t>24-1</w:t>
            </w:r>
          </w:p>
        </w:tc>
        <w:tc>
          <w:tcPr>
            <w:tcW w:w="0" w:type="auto"/>
            <w:tcBorders>
              <w:top w:val="single" w:sz="4" w:space="0" w:color="auto"/>
              <w:left w:val="single" w:sz="4" w:space="0" w:color="auto"/>
              <w:bottom w:val="single" w:sz="4" w:space="0" w:color="auto"/>
              <w:right w:val="single" w:sz="4" w:space="0" w:color="auto"/>
            </w:tcBorders>
          </w:tcPr>
          <w:p w14:paraId="4D523089" w14:textId="27BC867D" w:rsidR="00844441" w:rsidRDefault="00844441" w:rsidP="00844441">
            <w:pPr>
              <w:pStyle w:val="TAL"/>
              <w:rPr>
                <w:rFonts w:eastAsia="SimSun" w:cs="Arial"/>
                <w:color w:val="000000"/>
                <w:szCs w:val="18"/>
                <w:lang w:eastAsia="zh-CN"/>
              </w:rPr>
            </w:pPr>
            <w:r w:rsidRPr="005D0E2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51CE2EA" w14:textId="55FCF560" w:rsidR="00844441" w:rsidRDefault="00844441" w:rsidP="00844441">
            <w:pPr>
              <w:pStyle w:val="TAL"/>
              <w:rPr>
                <w:rFonts w:cs="Arial"/>
                <w:color w:val="000000"/>
                <w:szCs w:val="18"/>
              </w:rPr>
            </w:pPr>
            <w:r w:rsidRPr="005D0E2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3A2179" w14:textId="645E42E2" w:rsidR="00844441" w:rsidRDefault="00844441" w:rsidP="00844441">
            <w:pPr>
              <w:pStyle w:val="TAL"/>
              <w:rPr>
                <w:rFonts w:eastAsia="SimSun" w:cs="Arial"/>
                <w:color w:val="000000"/>
                <w:szCs w:val="18"/>
                <w:lang w:eastAsia="zh-CN"/>
              </w:rPr>
            </w:pPr>
            <w:r w:rsidRPr="005D0E21">
              <w:rPr>
                <w:rFonts w:asciiTheme="majorHAnsi" w:eastAsia="SimSun" w:hAnsiTheme="majorHAnsi" w:cstheme="majorHAnsi"/>
                <w:color w:val="000000" w:themeColor="text1"/>
                <w:szCs w:val="18"/>
                <w:lang w:eastAsia="zh-CN"/>
              </w:rPr>
              <w:t>960KHz SCS support for DL is not supported</w:t>
            </w:r>
          </w:p>
        </w:tc>
        <w:tc>
          <w:tcPr>
            <w:tcW w:w="0" w:type="auto"/>
            <w:tcBorders>
              <w:top w:val="single" w:sz="4" w:space="0" w:color="auto"/>
              <w:left w:val="single" w:sz="4" w:space="0" w:color="auto"/>
              <w:bottom w:val="single" w:sz="4" w:space="0" w:color="auto"/>
              <w:right w:val="single" w:sz="4" w:space="0" w:color="auto"/>
            </w:tcBorders>
          </w:tcPr>
          <w:p w14:paraId="7122D919" w14:textId="0680237C" w:rsidR="00844441" w:rsidRDefault="00844441" w:rsidP="00844441">
            <w:pPr>
              <w:pStyle w:val="TAL"/>
              <w:rPr>
                <w:rFonts w:cs="Arial"/>
                <w:color w:val="000000"/>
                <w:szCs w:val="18"/>
              </w:rPr>
            </w:pPr>
            <w:proofErr w:type="spellStart"/>
            <w:r w:rsidRPr="005D0E21">
              <w:rPr>
                <w:rFonts w:asciiTheme="majorHAnsi" w:eastAsia="SimSun" w:hAnsiTheme="majorHAnsi" w:cstheme="majorHAnsi"/>
                <w:color w:val="000000" w:themeColor="text1"/>
                <w:szCs w:val="18"/>
                <w:lang w:eastAsia="zh-CN"/>
              </w:rPr>
              <w:t>Perband</w:t>
            </w:r>
            <w:proofErr w:type="spellEnd"/>
          </w:p>
        </w:tc>
        <w:tc>
          <w:tcPr>
            <w:tcW w:w="0" w:type="auto"/>
            <w:tcBorders>
              <w:top w:val="single" w:sz="4" w:space="0" w:color="auto"/>
              <w:left w:val="single" w:sz="4" w:space="0" w:color="auto"/>
              <w:bottom w:val="single" w:sz="4" w:space="0" w:color="auto"/>
              <w:right w:val="single" w:sz="4" w:space="0" w:color="auto"/>
            </w:tcBorders>
          </w:tcPr>
          <w:p w14:paraId="60EF927C" w14:textId="41A2062A" w:rsidR="00844441" w:rsidRDefault="00844441" w:rsidP="00844441">
            <w:pPr>
              <w:pStyle w:val="TAL"/>
              <w:rPr>
                <w:rFonts w:cs="Arial"/>
                <w:szCs w:val="18"/>
              </w:rPr>
            </w:pPr>
            <w:r w:rsidRPr="005D0E2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D3895E" w14:textId="7FD35E8F" w:rsidR="00844441" w:rsidRDefault="00844441" w:rsidP="00844441">
            <w:pPr>
              <w:pStyle w:val="TAL"/>
              <w:rPr>
                <w:rFonts w:cs="Arial"/>
                <w:szCs w:val="18"/>
              </w:rPr>
            </w:pPr>
            <w:r w:rsidRPr="005D0E2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49D1B0" w14:textId="6ADF83F7" w:rsidR="00844441" w:rsidRDefault="00844441" w:rsidP="00844441">
            <w:pPr>
              <w:pStyle w:val="TAL"/>
              <w:rPr>
                <w:rFonts w:cs="Arial"/>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F3ABB6" w14:textId="27461C46" w:rsidR="00844441" w:rsidRDefault="00844441" w:rsidP="00844441">
            <w:pPr>
              <w:pStyle w:val="TAL"/>
              <w:rPr>
                <w:rFonts w:cs="Arial"/>
                <w:color w:val="000000"/>
                <w:szCs w:val="18"/>
              </w:rPr>
            </w:pPr>
            <w:r w:rsidRPr="005D0E21">
              <w:rPr>
                <w:rFonts w:asciiTheme="majorHAnsi" w:hAnsiTheme="majorHAnsi" w:cstheme="majorHAnsi"/>
                <w:color w:val="000000" w:themeColor="text1"/>
                <w:szCs w:val="18"/>
                <w:highlight w:val="yellow"/>
              </w:rPr>
              <w:t>FFS: component description without a reference to other R15 FGs</w:t>
            </w:r>
          </w:p>
        </w:tc>
        <w:tc>
          <w:tcPr>
            <w:tcW w:w="0" w:type="auto"/>
            <w:tcBorders>
              <w:top w:val="single" w:sz="4" w:space="0" w:color="auto"/>
              <w:left w:val="single" w:sz="4" w:space="0" w:color="auto"/>
              <w:bottom w:val="single" w:sz="4" w:space="0" w:color="auto"/>
              <w:right w:val="single" w:sz="4" w:space="0" w:color="auto"/>
            </w:tcBorders>
          </w:tcPr>
          <w:p w14:paraId="0BE7A7DD" w14:textId="77777777" w:rsidR="00844441" w:rsidRPr="005D0E21" w:rsidRDefault="00844441" w:rsidP="0084444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1D0F27A8" w14:textId="47B78165" w:rsidR="00844441" w:rsidRDefault="00844441" w:rsidP="00844441">
            <w:pPr>
              <w:pStyle w:val="TAL"/>
              <w:rPr>
                <w:rFonts w:cs="Arial"/>
                <w:color w:val="000000"/>
                <w:szCs w:val="18"/>
              </w:rPr>
            </w:pPr>
          </w:p>
        </w:tc>
      </w:tr>
      <w:tr w:rsidR="00D65C51" w14:paraId="6BFAAE83"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3288383E" w14:textId="65EBE2F8" w:rsidR="00844441" w:rsidRPr="00AD3539" w:rsidRDefault="00844441" w:rsidP="00844441">
            <w:pPr>
              <w:pStyle w:val="TAL"/>
              <w:rPr>
                <w:rFonts w:cs="Arial"/>
                <w:color w:val="000000" w:themeColor="text1"/>
                <w:szCs w:val="18"/>
              </w:rPr>
            </w:pPr>
            <w:r w:rsidRPr="00C54F3B">
              <w:rPr>
                <w:rFonts w:asciiTheme="majorHAnsi" w:eastAsia="SimSun" w:hAnsiTheme="majorHAnsi" w:cstheme="majorHAnsi"/>
                <w:color w:val="000000" w:themeColor="text1"/>
                <w:szCs w:val="18"/>
                <w:lang w:eastAsia="zh-CN"/>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2EE26F54" w14:textId="256F37C9" w:rsidR="00844441" w:rsidRPr="00AD3539" w:rsidRDefault="00844441" w:rsidP="00844441">
            <w:pPr>
              <w:pStyle w:val="TAL"/>
              <w:rPr>
                <w:rFonts w:cs="Arial"/>
                <w:color w:val="000000" w:themeColor="text1"/>
                <w:szCs w:val="18"/>
              </w:rPr>
            </w:pPr>
            <w:r w:rsidRPr="00C54F3B">
              <w:rPr>
                <w:rFonts w:asciiTheme="majorHAnsi" w:eastAsia="SimSun" w:hAnsiTheme="majorHAnsi" w:cstheme="majorHAnsi"/>
                <w:color w:val="000000" w:themeColor="text1"/>
                <w:szCs w:val="18"/>
                <w:lang w:eastAsia="zh-CN"/>
              </w:rPr>
              <w:t>24-5a</w:t>
            </w:r>
          </w:p>
        </w:tc>
        <w:tc>
          <w:tcPr>
            <w:tcW w:w="0" w:type="auto"/>
            <w:tcBorders>
              <w:top w:val="single" w:sz="4" w:space="0" w:color="auto"/>
              <w:left w:val="single" w:sz="4" w:space="0" w:color="auto"/>
              <w:bottom w:val="single" w:sz="4" w:space="0" w:color="auto"/>
              <w:right w:val="single" w:sz="4" w:space="0" w:color="auto"/>
            </w:tcBorders>
          </w:tcPr>
          <w:p w14:paraId="3FD5A3F6" w14:textId="36BBDEE1" w:rsidR="00844441" w:rsidRPr="00AD3539" w:rsidRDefault="00844441" w:rsidP="00844441">
            <w:pPr>
              <w:pStyle w:val="TAL"/>
              <w:rPr>
                <w:rFonts w:eastAsia="SimSun" w:cs="Arial"/>
                <w:color w:val="000000" w:themeColor="text1"/>
                <w:szCs w:val="18"/>
                <w:lang w:eastAsia="zh-CN"/>
              </w:rPr>
            </w:pPr>
            <w:r w:rsidRPr="005D0E21">
              <w:rPr>
                <w:rFonts w:asciiTheme="majorHAnsi" w:eastAsia="SimSun" w:hAnsiTheme="majorHAnsi" w:cstheme="majorHAnsi"/>
                <w:color w:val="000000" w:themeColor="text1"/>
                <w:szCs w:val="18"/>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tcPr>
          <w:p w14:paraId="763DD4B1" w14:textId="77777777" w:rsidR="00844441" w:rsidRPr="00C54F3B" w:rsidRDefault="00844441" w:rsidP="00844441">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1. PRACH with 960KHz and length 139</w:t>
            </w:r>
          </w:p>
          <w:p w14:paraId="3D157F30" w14:textId="77777777" w:rsidR="00844441" w:rsidRPr="00C54F3B" w:rsidRDefault="00844441" w:rsidP="00844441">
            <w:pPr>
              <w:pStyle w:val="TAL"/>
              <w:rPr>
                <w:rFonts w:asciiTheme="majorHAnsi" w:eastAsia="SimSun" w:hAnsiTheme="majorHAnsi" w:cstheme="majorHAnsi"/>
                <w:color w:val="000000" w:themeColor="text1"/>
                <w:szCs w:val="18"/>
                <w:lang w:eastAsia="zh-CN"/>
              </w:rPr>
            </w:pPr>
            <w:r w:rsidRPr="00C54F3B">
              <w:rPr>
                <w:rFonts w:asciiTheme="majorHAnsi" w:eastAsia="SimSun" w:hAnsiTheme="majorHAnsi" w:cstheme="majorHAnsi"/>
                <w:color w:val="000000" w:themeColor="text1"/>
                <w:szCs w:val="18"/>
                <w:lang w:eastAsia="zh-CN"/>
              </w:rPr>
              <w:t>2. 960KHz SCS for UL data and control channels and reference signal transmission in FR2-2</w:t>
            </w:r>
          </w:p>
          <w:p w14:paraId="7812DF6B" w14:textId="43DF1D97" w:rsidR="00844441" w:rsidRPr="00AD3539" w:rsidRDefault="00844441" w:rsidP="00844441">
            <w:pPr>
              <w:autoSpaceDE w:val="0"/>
              <w:autoSpaceDN w:val="0"/>
              <w:adjustRightInd w:val="0"/>
              <w:snapToGrid w:val="0"/>
              <w:rPr>
                <w:rFonts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7120063" w14:textId="02B613AC" w:rsidR="00844441" w:rsidRDefault="00844441" w:rsidP="00844441">
            <w:pPr>
              <w:pStyle w:val="TAL"/>
              <w:rPr>
                <w:rFonts w:cs="Arial"/>
                <w:color w:val="000000"/>
                <w:szCs w:val="18"/>
              </w:rPr>
            </w:pPr>
            <w:r w:rsidRPr="00C54F3B">
              <w:rPr>
                <w:rFonts w:asciiTheme="majorHAnsi" w:eastAsia="SimSun" w:hAnsiTheme="majorHAnsi" w:cstheme="majorHAnsi"/>
                <w:color w:val="000000" w:themeColor="text1"/>
                <w:szCs w:val="18"/>
                <w:lang w:eastAsia="zh-CN"/>
              </w:rPr>
              <w:t>24-1a, 24-5</w:t>
            </w:r>
          </w:p>
        </w:tc>
        <w:tc>
          <w:tcPr>
            <w:tcW w:w="0" w:type="auto"/>
            <w:tcBorders>
              <w:top w:val="single" w:sz="4" w:space="0" w:color="auto"/>
              <w:left w:val="single" w:sz="4" w:space="0" w:color="auto"/>
              <w:bottom w:val="single" w:sz="4" w:space="0" w:color="auto"/>
              <w:right w:val="single" w:sz="4" w:space="0" w:color="auto"/>
            </w:tcBorders>
          </w:tcPr>
          <w:p w14:paraId="58A59AD3" w14:textId="1E1D69A7" w:rsidR="00844441" w:rsidRDefault="00844441" w:rsidP="00844441">
            <w:pPr>
              <w:pStyle w:val="TAL"/>
              <w:rPr>
                <w:rFonts w:cs="Arial"/>
                <w:color w:val="000000"/>
                <w:szCs w:val="18"/>
              </w:rPr>
            </w:pPr>
            <w:r w:rsidRPr="00C54F3B">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43167B8" w14:textId="696B000A" w:rsidR="00844441" w:rsidRDefault="00844441" w:rsidP="00844441">
            <w:pPr>
              <w:pStyle w:val="TAL"/>
              <w:rPr>
                <w:rFonts w:cs="Arial"/>
                <w:color w:val="000000"/>
                <w:szCs w:val="18"/>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64DA3B" w14:textId="48ED5E58" w:rsidR="00844441" w:rsidRDefault="00844441" w:rsidP="00844441">
            <w:pPr>
              <w:pStyle w:val="TAL"/>
              <w:rPr>
                <w:rFonts w:eastAsia="SimSun" w:cs="Arial"/>
                <w:color w:val="000000"/>
                <w:szCs w:val="18"/>
                <w:lang w:eastAsia="zh-CN"/>
              </w:rPr>
            </w:pPr>
            <w:r w:rsidRPr="00C54F3B">
              <w:rPr>
                <w:rFonts w:asciiTheme="majorHAnsi" w:eastAsia="SimSun" w:hAnsiTheme="majorHAnsi" w:cstheme="majorHAnsi"/>
                <w:color w:val="000000" w:themeColor="text1"/>
                <w:szCs w:val="18"/>
                <w:lang w:eastAsia="zh-CN"/>
              </w:rPr>
              <w:t>960KHz SCS support for UL is not supported</w:t>
            </w:r>
          </w:p>
        </w:tc>
        <w:tc>
          <w:tcPr>
            <w:tcW w:w="0" w:type="auto"/>
            <w:tcBorders>
              <w:top w:val="single" w:sz="4" w:space="0" w:color="auto"/>
              <w:left w:val="single" w:sz="4" w:space="0" w:color="auto"/>
              <w:bottom w:val="single" w:sz="4" w:space="0" w:color="auto"/>
              <w:right w:val="single" w:sz="4" w:space="0" w:color="auto"/>
            </w:tcBorders>
          </w:tcPr>
          <w:p w14:paraId="7614E1D9" w14:textId="55492039" w:rsidR="00844441" w:rsidRDefault="00844441" w:rsidP="00844441">
            <w:pPr>
              <w:pStyle w:val="TAL"/>
              <w:rPr>
                <w:rFonts w:cs="Arial"/>
                <w:color w:val="000000"/>
                <w:szCs w:val="18"/>
                <w:highlight w:val="yellow"/>
              </w:rPr>
            </w:pPr>
            <w:r w:rsidRPr="00C54F3B">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A292890" w14:textId="716604C5"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05D0FD" w14:textId="71D1E024"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2F47FC" w14:textId="1B90B88C" w:rsidR="00844441" w:rsidRDefault="00844441" w:rsidP="00844441">
            <w:pPr>
              <w:pStyle w:val="TAL"/>
              <w:rPr>
                <w:rFonts w:cs="Arial"/>
                <w:szCs w:val="18"/>
              </w:rPr>
            </w:pPr>
            <w:r w:rsidRPr="00C54F3B">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E972B9" w14:textId="77777777" w:rsidR="00844441" w:rsidRDefault="00844441" w:rsidP="00844441">
            <w:pPr>
              <w:pStyle w:val="B1"/>
              <w:spacing w:after="0"/>
              <w:ind w:left="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8E31DCA" w14:textId="39337A56" w:rsidR="00844441" w:rsidRDefault="00844441" w:rsidP="00844441">
            <w:pPr>
              <w:pStyle w:val="TAL"/>
              <w:rPr>
                <w:rFonts w:cs="Arial"/>
                <w:color w:val="000000"/>
                <w:szCs w:val="18"/>
              </w:rPr>
            </w:pPr>
            <w:r w:rsidRPr="00C54F3B">
              <w:rPr>
                <w:rFonts w:asciiTheme="majorHAnsi" w:eastAsia="SimSun" w:hAnsiTheme="majorHAnsi" w:cstheme="majorHAnsi"/>
                <w:color w:val="000000" w:themeColor="text1"/>
                <w:szCs w:val="18"/>
                <w:lang w:eastAsia="zh-CN"/>
              </w:rPr>
              <w:t>Optional with capability signalling</w:t>
            </w:r>
          </w:p>
        </w:tc>
      </w:tr>
      <w:tr w:rsidR="00D65C51" w14:paraId="1DF0825E"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0B05D985" w14:textId="06E90D23" w:rsidR="00844441" w:rsidRDefault="00844441" w:rsidP="00844441">
            <w:pPr>
              <w:pStyle w:val="TAL"/>
              <w:rPr>
                <w:rFonts w:cs="Arial"/>
                <w:color w:val="0070C0"/>
                <w:szCs w:val="18"/>
              </w:rPr>
            </w:pPr>
            <w:r w:rsidRPr="005D0E2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7A767597" w14:textId="35A9ADAA" w:rsidR="00844441" w:rsidRDefault="00844441" w:rsidP="00844441">
            <w:pPr>
              <w:pStyle w:val="TAL"/>
              <w:rPr>
                <w:rFonts w:cs="Arial"/>
                <w:color w:val="0070C0"/>
                <w:szCs w:val="18"/>
              </w:rPr>
            </w:pPr>
            <w:r w:rsidRPr="005D0E21">
              <w:rPr>
                <w:rFonts w:asciiTheme="majorHAnsi" w:hAnsiTheme="majorHAnsi" w:cstheme="majorHAnsi"/>
                <w:color w:val="000000" w:themeColor="text1"/>
                <w:szCs w:val="18"/>
              </w:rPr>
              <w:t>24-5c</w:t>
            </w:r>
          </w:p>
        </w:tc>
        <w:tc>
          <w:tcPr>
            <w:tcW w:w="0" w:type="auto"/>
            <w:tcBorders>
              <w:top w:val="single" w:sz="4" w:space="0" w:color="auto"/>
              <w:left w:val="single" w:sz="4" w:space="0" w:color="auto"/>
              <w:bottom w:val="single" w:sz="4" w:space="0" w:color="auto"/>
              <w:right w:val="single" w:sz="4" w:space="0" w:color="auto"/>
            </w:tcBorders>
          </w:tcPr>
          <w:p w14:paraId="2D8A1D7D" w14:textId="46A40D48" w:rsidR="00844441" w:rsidRDefault="00844441" w:rsidP="00844441">
            <w:pPr>
              <w:pStyle w:val="TAL"/>
              <w:rPr>
                <w:rFonts w:cs="Arial"/>
                <w:color w:val="0070C0"/>
                <w:szCs w:val="18"/>
                <w:lang w:eastAsia="zh-CN"/>
              </w:rPr>
            </w:pPr>
            <w:r w:rsidRPr="005D0E21">
              <w:rPr>
                <w:rFonts w:asciiTheme="majorHAnsi" w:hAnsiTheme="majorHAnsi" w:cstheme="majorHAnsi"/>
                <w:color w:val="000000" w:themeColor="text1"/>
                <w:szCs w:val="18"/>
                <w:lang w:eastAsia="zh-CN"/>
              </w:rPr>
              <w:t>Multi-RB PUCCH format 0/1/4 for 960 kHz in FR2-2</w:t>
            </w:r>
          </w:p>
        </w:tc>
        <w:tc>
          <w:tcPr>
            <w:tcW w:w="0" w:type="auto"/>
            <w:tcBorders>
              <w:top w:val="single" w:sz="4" w:space="0" w:color="auto"/>
              <w:left w:val="single" w:sz="4" w:space="0" w:color="auto"/>
              <w:bottom w:val="single" w:sz="4" w:space="0" w:color="auto"/>
              <w:right w:val="single" w:sz="4" w:space="0" w:color="auto"/>
            </w:tcBorders>
          </w:tcPr>
          <w:p w14:paraId="269A1329" w14:textId="3B34A1E3" w:rsidR="00844441" w:rsidRDefault="00844441" w:rsidP="00844441">
            <w:pPr>
              <w:autoSpaceDE w:val="0"/>
              <w:autoSpaceDN w:val="0"/>
              <w:adjustRightInd w:val="0"/>
              <w:snapToGrid w:val="0"/>
              <w:rPr>
                <w:rFonts w:cs="Arial"/>
                <w:color w:val="0070C0"/>
                <w:sz w:val="18"/>
                <w:szCs w:val="18"/>
              </w:rPr>
            </w:pPr>
            <w:r w:rsidRPr="005D0E21">
              <w:rPr>
                <w:rFonts w:asciiTheme="majorHAnsi" w:hAnsiTheme="majorHAnsi" w:cstheme="majorHAnsi"/>
                <w:color w:val="000000" w:themeColor="text1"/>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tcPr>
          <w:p w14:paraId="7FDDE20F" w14:textId="55C6BB0C" w:rsidR="00844441" w:rsidRDefault="00844441" w:rsidP="00844441">
            <w:pPr>
              <w:pStyle w:val="TAL"/>
              <w:rPr>
                <w:rFonts w:cs="Arial"/>
                <w:color w:val="000000"/>
                <w:szCs w:val="18"/>
              </w:rPr>
            </w:pPr>
            <w:r w:rsidRPr="005D0E21">
              <w:rPr>
                <w:rFonts w:asciiTheme="majorHAnsi" w:hAnsiTheme="majorHAnsi" w:cstheme="majorHAnsi"/>
                <w:color w:val="000000" w:themeColor="text1"/>
                <w:szCs w:val="18"/>
              </w:rPr>
              <w:t>24-5a</w:t>
            </w:r>
          </w:p>
        </w:tc>
        <w:tc>
          <w:tcPr>
            <w:tcW w:w="0" w:type="auto"/>
            <w:tcBorders>
              <w:top w:val="single" w:sz="4" w:space="0" w:color="auto"/>
              <w:left w:val="single" w:sz="4" w:space="0" w:color="auto"/>
              <w:bottom w:val="single" w:sz="4" w:space="0" w:color="auto"/>
              <w:right w:val="single" w:sz="4" w:space="0" w:color="auto"/>
            </w:tcBorders>
          </w:tcPr>
          <w:p w14:paraId="7E36554D" w14:textId="4402A96E" w:rsidR="00844441" w:rsidRDefault="00844441" w:rsidP="00844441">
            <w:pPr>
              <w:pStyle w:val="TAL"/>
              <w:rPr>
                <w:rFonts w:cs="Arial"/>
                <w:color w:val="000000"/>
                <w:szCs w:val="18"/>
              </w:rPr>
            </w:pPr>
            <w:r w:rsidRPr="005D0E2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57374EB" w14:textId="352AB448" w:rsidR="00844441" w:rsidRDefault="00844441" w:rsidP="00844441">
            <w:pPr>
              <w:pStyle w:val="TAL"/>
              <w:rPr>
                <w:rFonts w:cs="Arial"/>
                <w:color w:val="00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591E48" w14:textId="42530765" w:rsidR="00844441" w:rsidRDefault="00844441" w:rsidP="00844441">
            <w:pPr>
              <w:pStyle w:val="TAL"/>
              <w:rPr>
                <w:rFonts w:eastAsia="SimSun" w:cs="Arial"/>
                <w:color w:val="000000"/>
                <w:szCs w:val="18"/>
                <w:lang w:eastAsia="zh-CN"/>
              </w:rPr>
            </w:pPr>
            <w:r w:rsidRPr="005D0E21">
              <w:rPr>
                <w:rFonts w:asciiTheme="majorHAnsi" w:hAnsiTheme="majorHAnsi" w:cstheme="majorHAnsi"/>
                <w:color w:val="000000" w:themeColor="text1"/>
                <w:szCs w:val="18"/>
              </w:rPr>
              <w:t>Multi-RB PUCCH format 0/1/4 for 960 kHz in FR2-2 is not supported</w:t>
            </w:r>
          </w:p>
        </w:tc>
        <w:tc>
          <w:tcPr>
            <w:tcW w:w="0" w:type="auto"/>
            <w:tcBorders>
              <w:top w:val="single" w:sz="4" w:space="0" w:color="auto"/>
              <w:left w:val="single" w:sz="4" w:space="0" w:color="auto"/>
              <w:bottom w:val="single" w:sz="4" w:space="0" w:color="auto"/>
              <w:right w:val="single" w:sz="4" w:space="0" w:color="auto"/>
            </w:tcBorders>
          </w:tcPr>
          <w:p w14:paraId="2AEB91DD" w14:textId="064F9459" w:rsidR="00844441" w:rsidRDefault="00844441" w:rsidP="00844441">
            <w:pPr>
              <w:pStyle w:val="TAL"/>
              <w:rPr>
                <w:rFonts w:cs="Arial"/>
                <w:color w:val="000000"/>
                <w:szCs w:val="18"/>
                <w:highlight w:val="yellow"/>
              </w:rPr>
            </w:pPr>
            <w:r w:rsidRPr="005D0E2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A479FBB" w14:textId="35FAC7F7" w:rsidR="00844441" w:rsidRDefault="00844441" w:rsidP="00844441">
            <w:pPr>
              <w:pStyle w:val="TAL"/>
              <w:rPr>
                <w:rFonts w:cs="Arial"/>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C7979C" w14:textId="70D619F5" w:rsidR="00844441" w:rsidRDefault="00844441" w:rsidP="00844441">
            <w:pPr>
              <w:pStyle w:val="TAL"/>
              <w:rPr>
                <w:rFonts w:cs="Arial"/>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100ADF" w14:textId="60AEB3EE" w:rsidR="00844441" w:rsidRDefault="00844441" w:rsidP="00844441">
            <w:pPr>
              <w:pStyle w:val="TAL"/>
              <w:rPr>
                <w:rFonts w:cs="Arial"/>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7DE6A0" w14:textId="293988E7" w:rsidR="00844441" w:rsidRDefault="00844441" w:rsidP="00844441">
            <w:pPr>
              <w:pStyle w:val="B1"/>
              <w:spacing w:after="0"/>
              <w:ind w:left="0" w:firstLine="0"/>
              <w:rPr>
                <w:rFonts w:ascii="Arial" w:hAnsi="Arial" w:cs="Arial"/>
                <w:color w:val="000000"/>
                <w:sz w:val="18"/>
                <w:szCs w:val="18"/>
              </w:rPr>
            </w:pPr>
            <w:r w:rsidRPr="005D0E21">
              <w:rPr>
                <w:rFonts w:asciiTheme="majorHAnsi" w:hAnsiTheme="majorHAnsi" w:cstheme="majorHAnsi"/>
                <w:color w:val="000000" w:themeColor="text1"/>
                <w:sz w:val="18"/>
                <w:szCs w:val="18"/>
              </w:rPr>
              <w:t>This FG is only supported in bands under PSD limitation in shared spectrum operation</w:t>
            </w:r>
          </w:p>
        </w:tc>
        <w:tc>
          <w:tcPr>
            <w:tcW w:w="0" w:type="auto"/>
            <w:tcBorders>
              <w:top w:val="single" w:sz="4" w:space="0" w:color="auto"/>
              <w:left w:val="single" w:sz="4" w:space="0" w:color="auto"/>
              <w:bottom w:val="single" w:sz="4" w:space="0" w:color="auto"/>
              <w:right w:val="single" w:sz="4" w:space="0" w:color="auto"/>
            </w:tcBorders>
          </w:tcPr>
          <w:p w14:paraId="4F056B41" w14:textId="6D336591" w:rsidR="00844441" w:rsidRDefault="00844441" w:rsidP="00844441">
            <w:pPr>
              <w:pStyle w:val="TAL"/>
              <w:rPr>
                <w:rFonts w:cs="Arial"/>
                <w:color w:val="000000"/>
                <w:szCs w:val="18"/>
              </w:rPr>
            </w:pPr>
            <w:r w:rsidRPr="005D0E21">
              <w:rPr>
                <w:rFonts w:asciiTheme="majorHAnsi" w:hAnsiTheme="majorHAnsi" w:cstheme="majorHAnsi"/>
                <w:color w:val="000000" w:themeColor="text1"/>
                <w:szCs w:val="18"/>
              </w:rPr>
              <w:t>Optional with capability signalling</w:t>
            </w:r>
          </w:p>
        </w:tc>
      </w:tr>
      <w:tr w:rsidR="00D65C51" w14:paraId="2840C72D"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318C8484" w14:textId="4BFEE29A" w:rsidR="00043A77" w:rsidRDefault="00043A77" w:rsidP="00043A77">
            <w:pPr>
              <w:pStyle w:val="TAL"/>
              <w:rPr>
                <w:rFonts w:cs="Arial"/>
                <w:color w:val="FF0000"/>
                <w:szCs w:val="18"/>
              </w:rPr>
            </w:pPr>
            <w:r w:rsidRPr="005D0E2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76C483BB" w14:textId="0C47FF65" w:rsidR="00043A77" w:rsidRDefault="00043A77" w:rsidP="00043A77">
            <w:pPr>
              <w:pStyle w:val="TAL"/>
              <w:rPr>
                <w:rFonts w:cs="Arial"/>
                <w:color w:val="FF0000"/>
                <w:szCs w:val="18"/>
              </w:rPr>
            </w:pPr>
            <w:r w:rsidRPr="005D0E21">
              <w:rPr>
                <w:rFonts w:asciiTheme="majorHAnsi" w:hAnsiTheme="majorHAnsi" w:cstheme="majorHAnsi"/>
                <w:color w:val="000000" w:themeColor="text1"/>
                <w:szCs w:val="18"/>
              </w:rPr>
              <w:t>24-5f</w:t>
            </w:r>
          </w:p>
        </w:tc>
        <w:tc>
          <w:tcPr>
            <w:tcW w:w="0" w:type="auto"/>
            <w:tcBorders>
              <w:top w:val="single" w:sz="4" w:space="0" w:color="auto"/>
              <w:left w:val="single" w:sz="4" w:space="0" w:color="auto"/>
              <w:bottom w:val="single" w:sz="4" w:space="0" w:color="auto"/>
              <w:right w:val="single" w:sz="4" w:space="0" w:color="auto"/>
            </w:tcBorders>
          </w:tcPr>
          <w:p w14:paraId="6BFE9D95" w14:textId="13127F58" w:rsidR="00043A77" w:rsidRPr="00DB6ED7" w:rsidRDefault="00043A77" w:rsidP="00043A77">
            <w:pPr>
              <w:pStyle w:val="TAL"/>
              <w:rPr>
                <w:rFonts w:cs="Arial"/>
                <w:szCs w:val="18"/>
                <w:lang w:eastAsia="zh-CN"/>
              </w:rPr>
            </w:pPr>
            <w:r w:rsidRPr="00DB6ED7">
              <w:rPr>
                <w:rFonts w:cs="Arial"/>
                <w:szCs w:val="18"/>
                <w:lang w:eastAsia="zh-CN"/>
              </w:rPr>
              <w:t xml:space="preserve">Enhanced </w:t>
            </w:r>
            <w:r w:rsidRPr="00DB6ED7">
              <w:rPr>
                <w:rFonts w:cs="Arial"/>
                <w:szCs w:val="18"/>
              </w:rPr>
              <w:t>PDCCH monitoring for 960KHz in FR2-2</w:t>
            </w:r>
          </w:p>
        </w:tc>
        <w:tc>
          <w:tcPr>
            <w:tcW w:w="0" w:type="auto"/>
            <w:tcBorders>
              <w:top w:val="single" w:sz="4" w:space="0" w:color="auto"/>
              <w:left w:val="single" w:sz="4" w:space="0" w:color="auto"/>
              <w:bottom w:val="single" w:sz="4" w:space="0" w:color="auto"/>
              <w:right w:val="single" w:sz="4" w:space="0" w:color="auto"/>
            </w:tcBorders>
          </w:tcPr>
          <w:p w14:paraId="41F7C756" w14:textId="77777777" w:rsidR="00043A77" w:rsidRPr="00DB6ED7" w:rsidRDefault="00043A77" w:rsidP="00043A77">
            <w:pPr>
              <w:autoSpaceDE w:val="0"/>
              <w:autoSpaceDN w:val="0"/>
              <w:snapToGrid w:val="0"/>
              <w:rPr>
                <w:rFonts w:cs="Arial"/>
                <w:sz w:val="18"/>
                <w:szCs w:val="18"/>
              </w:rPr>
            </w:pPr>
            <w:r w:rsidRPr="00DB6ED7">
              <w:rPr>
                <w:rFonts w:cs="Arial"/>
                <w:sz w:val="18"/>
                <w:szCs w:val="18"/>
              </w:rPr>
              <w:t>1. Multiple-slot PDCCH monitoring for 960KHz with (</w:t>
            </w:r>
            <w:proofErr w:type="spellStart"/>
            <w:proofErr w:type="gramStart"/>
            <w:r w:rsidRPr="00DB6ED7">
              <w:rPr>
                <w:rFonts w:cs="Arial"/>
                <w:sz w:val="18"/>
                <w:szCs w:val="18"/>
              </w:rPr>
              <w:t>Xs,Ys</w:t>
            </w:r>
            <w:proofErr w:type="spellEnd"/>
            <w:proofErr w:type="gramEnd"/>
            <w:r w:rsidRPr="00DB6ED7">
              <w:rPr>
                <w:rFonts w:cs="Arial"/>
                <w:sz w:val="18"/>
                <w:szCs w:val="18"/>
              </w:rPr>
              <w:t>)</w:t>
            </w:r>
          </w:p>
          <w:p w14:paraId="21F058B0" w14:textId="6EFE073E" w:rsidR="00043A77" w:rsidRPr="00DB6ED7" w:rsidRDefault="00043A77" w:rsidP="00043A77">
            <w:pPr>
              <w:autoSpaceDE w:val="0"/>
              <w:autoSpaceDN w:val="0"/>
              <w:adjustRightInd w:val="0"/>
              <w:snapToGrid w:val="0"/>
              <w:rPr>
                <w:rFonts w:cs="Arial"/>
                <w:sz w:val="18"/>
                <w:szCs w:val="18"/>
              </w:rPr>
            </w:pPr>
            <w:r w:rsidRPr="00DB6ED7">
              <w:rPr>
                <w:rFonts w:cs="Arial"/>
                <w:sz w:val="18"/>
                <w:szCs w:val="18"/>
              </w:rPr>
              <w:t xml:space="preserve">2.) Within each of the Ys = 2 (with X=4) or Ys = 4  (with </w:t>
            </w:r>
            <w:proofErr w:type="spellStart"/>
            <w:r w:rsidRPr="00DB6ED7">
              <w:rPr>
                <w:rFonts w:cs="Arial"/>
                <w:sz w:val="18"/>
                <w:szCs w:val="18"/>
              </w:rPr>
              <w:t>Xs</w:t>
            </w:r>
            <w:proofErr w:type="spellEnd"/>
            <w:r w:rsidRPr="00DB6ED7">
              <w:rPr>
                <w:rFonts w:cs="Arial"/>
                <w:sz w:val="18"/>
                <w:szCs w:val="18"/>
              </w:rPr>
              <w:t xml:space="preserve">=8) slots, monitoring of type 1 CSS with dedicated RRC configuration, type 3 CSS, and UE-SS in the first 3 OFDM symbols of each slot or within the Ys = 1 (with </w:t>
            </w:r>
            <w:proofErr w:type="spellStart"/>
            <w:r w:rsidRPr="00DB6ED7">
              <w:rPr>
                <w:rFonts w:cs="Arial"/>
                <w:sz w:val="18"/>
                <w:szCs w:val="18"/>
              </w:rPr>
              <w:t>Xs</w:t>
            </w:r>
            <w:proofErr w:type="spellEnd"/>
            <w:r w:rsidRPr="00DB6ED7">
              <w:rPr>
                <w:rFonts w:cs="Arial"/>
                <w:sz w:val="18"/>
                <w:szCs w:val="18"/>
              </w:rPr>
              <w:t xml:space="preserve">=4) slot, monitoring of type 1 CSS with dedicated RRC configuration, type 3 CSS, and UE-SS with a span duration of Y symbols and a minimum gap of X symbols between the start of two spans, where (X,Y) = (7, 3) </w:t>
            </w:r>
          </w:p>
        </w:tc>
        <w:tc>
          <w:tcPr>
            <w:tcW w:w="0" w:type="auto"/>
            <w:tcBorders>
              <w:top w:val="single" w:sz="4" w:space="0" w:color="auto"/>
              <w:left w:val="single" w:sz="4" w:space="0" w:color="auto"/>
              <w:bottom w:val="single" w:sz="4" w:space="0" w:color="auto"/>
              <w:right w:val="single" w:sz="4" w:space="0" w:color="auto"/>
            </w:tcBorders>
          </w:tcPr>
          <w:p w14:paraId="1C871FA5" w14:textId="65D74AB7" w:rsidR="00043A77" w:rsidRDefault="00043A77" w:rsidP="00043A77">
            <w:pPr>
              <w:pStyle w:val="TAL"/>
              <w:rPr>
                <w:rFonts w:cs="Arial"/>
                <w:color w:val="FF0000"/>
                <w:szCs w:val="18"/>
              </w:rPr>
            </w:pPr>
            <w:r w:rsidRPr="005D0E21">
              <w:rPr>
                <w:rFonts w:asciiTheme="majorHAnsi" w:hAnsiTheme="majorHAnsi" w:cstheme="majorHAnsi"/>
                <w:color w:val="000000" w:themeColor="text1"/>
                <w:szCs w:val="18"/>
              </w:rPr>
              <w:t>24-5</w:t>
            </w:r>
          </w:p>
        </w:tc>
        <w:tc>
          <w:tcPr>
            <w:tcW w:w="0" w:type="auto"/>
            <w:tcBorders>
              <w:top w:val="single" w:sz="4" w:space="0" w:color="auto"/>
              <w:left w:val="single" w:sz="4" w:space="0" w:color="auto"/>
              <w:bottom w:val="single" w:sz="4" w:space="0" w:color="auto"/>
              <w:right w:val="single" w:sz="4" w:space="0" w:color="auto"/>
            </w:tcBorders>
          </w:tcPr>
          <w:p w14:paraId="06D5D044" w14:textId="0F5A3E34" w:rsidR="00043A77" w:rsidRDefault="00043A77" w:rsidP="00043A77">
            <w:pPr>
              <w:pStyle w:val="TAL"/>
              <w:rPr>
                <w:rFonts w:cs="Arial"/>
                <w:color w:val="FF0000"/>
                <w:szCs w:val="18"/>
              </w:rPr>
            </w:pPr>
            <w:r w:rsidRPr="005D0E2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3A37394" w14:textId="1410FDB3" w:rsidR="00043A77" w:rsidRDefault="00043A77" w:rsidP="00043A77">
            <w:pPr>
              <w:pStyle w:val="TAL"/>
              <w:rPr>
                <w:rFonts w:cs="Arial"/>
                <w:color w:val="FF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95DB6B" w14:textId="6AE18754" w:rsidR="00043A77" w:rsidRDefault="00043A77" w:rsidP="00043A77">
            <w:pPr>
              <w:pStyle w:val="TAL"/>
              <w:rPr>
                <w:rFonts w:eastAsia="SimSun" w:cs="Arial"/>
                <w:color w:val="FF0000"/>
                <w:szCs w:val="18"/>
                <w:lang w:eastAsia="zh-CN"/>
              </w:rPr>
            </w:pPr>
            <w:r w:rsidRPr="005D0E21">
              <w:rPr>
                <w:rFonts w:asciiTheme="majorHAnsi" w:hAnsiTheme="majorHAnsi" w:cstheme="majorHAnsi"/>
                <w:color w:val="000000" w:themeColor="text1"/>
                <w:szCs w:val="18"/>
              </w:rPr>
              <w:t>Enhanced PDCCH monitoring for 960KHz is not supported</w:t>
            </w:r>
          </w:p>
        </w:tc>
        <w:tc>
          <w:tcPr>
            <w:tcW w:w="0" w:type="auto"/>
            <w:tcBorders>
              <w:top w:val="single" w:sz="4" w:space="0" w:color="auto"/>
              <w:left w:val="single" w:sz="4" w:space="0" w:color="auto"/>
              <w:bottom w:val="single" w:sz="4" w:space="0" w:color="auto"/>
              <w:right w:val="single" w:sz="4" w:space="0" w:color="auto"/>
            </w:tcBorders>
          </w:tcPr>
          <w:p w14:paraId="500F6BDD" w14:textId="69119068" w:rsidR="00043A77" w:rsidRDefault="00043A77" w:rsidP="00043A77">
            <w:pPr>
              <w:pStyle w:val="TAL"/>
              <w:rPr>
                <w:rFonts w:cs="Arial"/>
                <w:color w:val="FF0000"/>
                <w:szCs w:val="18"/>
                <w:highlight w:val="yellow"/>
              </w:rPr>
            </w:pPr>
            <w:r w:rsidRPr="005D0E2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AA9EEE0" w14:textId="61DDDF63" w:rsidR="00043A77" w:rsidRDefault="00043A77" w:rsidP="00043A77">
            <w:pPr>
              <w:pStyle w:val="TAL"/>
              <w:rPr>
                <w:rFonts w:cs="Arial"/>
                <w:color w:val="FF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3DEF4C" w14:textId="17CFD19A" w:rsidR="00043A77" w:rsidRDefault="00043A77" w:rsidP="00043A77">
            <w:pPr>
              <w:pStyle w:val="TAL"/>
              <w:rPr>
                <w:rFonts w:cs="Arial"/>
                <w:color w:val="FF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12346A" w14:textId="1AA8C55C" w:rsidR="00043A77" w:rsidRDefault="00043A77" w:rsidP="00043A77">
            <w:pPr>
              <w:pStyle w:val="TAL"/>
              <w:rPr>
                <w:rFonts w:cs="Arial"/>
                <w:color w:val="FF0000"/>
                <w:szCs w:val="18"/>
              </w:rPr>
            </w:pPr>
            <w:r w:rsidRPr="005D0E2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719F5F" w14:textId="57A807AD" w:rsidR="00043A77" w:rsidRDefault="00043A77" w:rsidP="00043A77">
            <w:pPr>
              <w:pStyle w:val="B1"/>
              <w:spacing w:after="0"/>
              <w:ind w:left="0" w:firstLine="0"/>
              <w:rPr>
                <w:rFonts w:ascii="Arial" w:hAnsi="Arial" w:cs="Arial"/>
                <w:color w:val="FF0000"/>
                <w:sz w:val="18"/>
                <w:szCs w:val="18"/>
              </w:rPr>
            </w:pPr>
            <w:r w:rsidRPr="005D0E21">
              <w:rPr>
                <w:rFonts w:asciiTheme="majorHAnsi" w:eastAsiaTheme="minorEastAsia" w:hAnsiTheme="majorHAnsi" w:cstheme="majorHAnsi"/>
                <w:color w:val="000000" w:themeColor="text1"/>
                <w:sz w:val="18"/>
                <w:szCs w:val="18"/>
              </w:rPr>
              <w:t>Component 1 candidate values: one or more of {(4,1), (4,2), (8,4)}</w:t>
            </w:r>
          </w:p>
        </w:tc>
        <w:tc>
          <w:tcPr>
            <w:tcW w:w="0" w:type="auto"/>
            <w:tcBorders>
              <w:top w:val="single" w:sz="4" w:space="0" w:color="auto"/>
              <w:left w:val="single" w:sz="4" w:space="0" w:color="auto"/>
              <w:bottom w:val="single" w:sz="4" w:space="0" w:color="auto"/>
              <w:right w:val="single" w:sz="4" w:space="0" w:color="auto"/>
            </w:tcBorders>
          </w:tcPr>
          <w:p w14:paraId="31FBE9B0" w14:textId="438809BA" w:rsidR="00043A77" w:rsidRDefault="00043A77" w:rsidP="00043A77">
            <w:pPr>
              <w:pStyle w:val="TAL"/>
              <w:rPr>
                <w:rFonts w:cs="Arial"/>
                <w:color w:val="FF0000"/>
                <w:szCs w:val="18"/>
              </w:rPr>
            </w:pPr>
            <w:r w:rsidRPr="005D0E21">
              <w:rPr>
                <w:rFonts w:asciiTheme="majorHAnsi" w:hAnsiTheme="majorHAnsi" w:cstheme="majorHAnsi"/>
                <w:color w:val="000000" w:themeColor="text1"/>
                <w:szCs w:val="18"/>
              </w:rPr>
              <w:t>Optional with capability signalling</w:t>
            </w:r>
          </w:p>
        </w:tc>
      </w:tr>
      <w:tr w:rsidR="00D65C51" w14:paraId="0344E2C1"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5825D2B4" w14:textId="77777777" w:rsidR="00AE36B5" w:rsidRPr="00754537" w:rsidRDefault="00AE36B5" w:rsidP="00AE36B5">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tcPr>
          <w:p w14:paraId="3E111690" w14:textId="77777777" w:rsidR="00AE36B5" w:rsidRPr="00754537" w:rsidRDefault="00AE36B5" w:rsidP="00184045">
            <w:pPr>
              <w:pStyle w:val="TAL"/>
              <w:rPr>
                <w:rFonts w:cs="Arial"/>
                <w:color w:val="000000" w:themeColor="text1"/>
                <w:szCs w:val="18"/>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5g</w:t>
            </w:r>
          </w:p>
        </w:tc>
        <w:tc>
          <w:tcPr>
            <w:tcW w:w="0" w:type="auto"/>
            <w:tcBorders>
              <w:top w:val="single" w:sz="4" w:space="0" w:color="auto"/>
              <w:left w:val="single" w:sz="4" w:space="0" w:color="auto"/>
              <w:bottom w:val="single" w:sz="4" w:space="0" w:color="auto"/>
              <w:right w:val="single" w:sz="4" w:space="0" w:color="auto"/>
            </w:tcBorders>
          </w:tcPr>
          <w:p w14:paraId="309B5D9E" w14:textId="77777777" w:rsidR="00AE36B5" w:rsidRPr="00754537" w:rsidRDefault="00AE36B5" w:rsidP="00AD3539">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SDM </w:t>
            </w:r>
            <w:proofErr w:type="gramStart"/>
            <w:r w:rsidRPr="00C03160">
              <w:rPr>
                <w:rFonts w:ascii="Calibri Light" w:eastAsia="SimSun" w:hAnsi="Calibri Light" w:cs="Calibri Light"/>
                <w:color w:val="FF0000"/>
                <w:szCs w:val="18"/>
                <w:lang w:eastAsia="zh-CN"/>
              </w:rPr>
              <w:t xml:space="preserve">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960 kHz SCS in FR2-2</w:t>
            </w:r>
          </w:p>
        </w:tc>
        <w:tc>
          <w:tcPr>
            <w:tcW w:w="0" w:type="auto"/>
            <w:tcBorders>
              <w:top w:val="single" w:sz="4" w:space="0" w:color="auto"/>
              <w:left w:val="single" w:sz="4" w:space="0" w:color="auto"/>
              <w:bottom w:val="single" w:sz="4" w:space="0" w:color="auto"/>
              <w:right w:val="single" w:sz="4" w:space="0" w:color="auto"/>
            </w:tcBorders>
          </w:tcPr>
          <w:p w14:paraId="53633EEE" w14:textId="77777777" w:rsidR="00AE36B5" w:rsidRPr="00754537" w:rsidRDefault="00AE36B5" w:rsidP="00AE36B5">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217203B5"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E050907"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23815F5"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CAF0544" w14:textId="77777777" w:rsidR="00AE36B5" w:rsidRDefault="00AE36B5" w:rsidP="00AE36B5">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69AA17" w14:textId="77777777" w:rsidR="00AE36B5" w:rsidRDefault="00AE36B5" w:rsidP="00AE36B5">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DAF0A86"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F338C2B"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795577C"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74A38A4" w14:textId="77777777" w:rsidR="00AE36B5" w:rsidRDefault="00AE36B5" w:rsidP="00AE36B5">
            <w:pPr>
              <w:pStyle w:val="B1"/>
              <w:spacing w:after="0"/>
              <w:ind w:left="0" w:firstLine="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56BCA83" w14:textId="77777777" w:rsidR="00AE36B5" w:rsidRDefault="00AE36B5" w:rsidP="00AE36B5">
            <w:pPr>
              <w:pStyle w:val="TAL"/>
              <w:rPr>
                <w:rFonts w:cs="Arial"/>
                <w:color w:val="FF0000"/>
                <w:szCs w:val="18"/>
              </w:rPr>
            </w:pPr>
          </w:p>
        </w:tc>
      </w:tr>
      <w:tr w:rsidR="00D65C51" w14:paraId="2895E3F8"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04BBAD74" w14:textId="77777777" w:rsidR="00AE36B5" w:rsidRPr="00754537" w:rsidRDefault="00AE36B5" w:rsidP="00AE36B5">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tcPr>
          <w:p w14:paraId="2EF9FC7B" w14:textId="77777777" w:rsidR="00AE36B5" w:rsidRPr="00754537" w:rsidRDefault="00AE36B5" w:rsidP="00184045">
            <w:pPr>
              <w:pStyle w:val="TAL"/>
              <w:rPr>
                <w:rFonts w:cs="Arial"/>
                <w:color w:val="000000" w:themeColor="text1"/>
                <w:szCs w:val="18"/>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5h</w:t>
            </w:r>
          </w:p>
        </w:tc>
        <w:tc>
          <w:tcPr>
            <w:tcW w:w="0" w:type="auto"/>
            <w:tcBorders>
              <w:top w:val="single" w:sz="4" w:space="0" w:color="auto"/>
              <w:left w:val="single" w:sz="4" w:space="0" w:color="auto"/>
              <w:bottom w:val="single" w:sz="4" w:space="0" w:color="auto"/>
              <w:right w:val="single" w:sz="4" w:space="0" w:color="auto"/>
            </w:tcBorders>
          </w:tcPr>
          <w:p w14:paraId="4757D423" w14:textId="77777777" w:rsidR="00AE36B5" w:rsidRPr="00754537" w:rsidRDefault="00AE36B5" w:rsidP="00AD3539">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w:t>
            </w:r>
            <w:proofErr w:type="spellStart"/>
            <w:r w:rsidRPr="00C03160">
              <w:rPr>
                <w:rFonts w:ascii="Calibri Light" w:eastAsia="SimSun" w:hAnsi="Calibri Light" w:cs="Calibri Light"/>
                <w:color w:val="FF0000"/>
                <w:szCs w:val="18"/>
                <w:lang w:eastAsia="zh-CN"/>
              </w:rPr>
              <w:t>FDMSchemeA</w:t>
            </w:r>
            <w:proofErr w:type="spellEnd"/>
            <w:r w:rsidRPr="00C03160">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960 kHz SCS in FR2-2</w:t>
            </w:r>
          </w:p>
        </w:tc>
        <w:tc>
          <w:tcPr>
            <w:tcW w:w="0" w:type="auto"/>
            <w:tcBorders>
              <w:top w:val="single" w:sz="4" w:space="0" w:color="auto"/>
              <w:left w:val="single" w:sz="4" w:space="0" w:color="auto"/>
              <w:bottom w:val="single" w:sz="4" w:space="0" w:color="auto"/>
              <w:right w:val="single" w:sz="4" w:space="0" w:color="auto"/>
            </w:tcBorders>
          </w:tcPr>
          <w:p w14:paraId="0F722F07" w14:textId="77777777" w:rsidR="00AE36B5" w:rsidRPr="00754537" w:rsidRDefault="00AE36B5" w:rsidP="00AD3539">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2A82D558"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83F547A"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098BF69"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EF3F8FB" w14:textId="77777777" w:rsidR="00AE36B5" w:rsidRDefault="00AE36B5" w:rsidP="00AE36B5">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A3AD39" w14:textId="77777777" w:rsidR="00AE36B5" w:rsidRDefault="00AE36B5" w:rsidP="00AE36B5">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23916E2"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32FB844"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8BCCC36"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DF326B4" w14:textId="77777777" w:rsidR="00AE36B5" w:rsidRDefault="00AE36B5" w:rsidP="00AE36B5">
            <w:pPr>
              <w:pStyle w:val="B1"/>
              <w:spacing w:after="0"/>
              <w:ind w:left="0" w:firstLine="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420C797" w14:textId="77777777" w:rsidR="00AE36B5" w:rsidRDefault="00AE36B5" w:rsidP="00AE36B5">
            <w:pPr>
              <w:pStyle w:val="TAL"/>
              <w:rPr>
                <w:rFonts w:cs="Arial"/>
                <w:color w:val="FF0000"/>
                <w:szCs w:val="18"/>
              </w:rPr>
            </w:pPr>
          </w:p>
        </w:tc>
      </w:tr>
      <w:tr w:rsidR="00D65C51" w14:paraId="74D1A4DA"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19575B2A" w14:textId="77777777" w:rsidR="00AE36B5" w:rsidRPr="00754537" w:rsidRDefault="00AE36B5" w:rsidP="00AE36B5">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tcPr>
          <w:p w14:paraId="47512B55" w14:textId="77777777" w:rsidR="00AE36B5" w:rsidRPr="00754537" w:rsidRDefault="00AE36B5" w:rsidP="00184045">
            <w:pPr>
              <w:pStyle w:val="TAL"/>
              <w:rPr>
                <w:rFonts w:cs="Arial"/>
                <w:color w:val="000000" w:themeColor="text1"/>
                <w:szCs w:val="18"/>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5i</w:t>
            </w:r>
          </w:p>
        </w:tc>
        <w:tc>
          <w:tcPr>
            <w:tcW w:w="0" w:type="auto"/>
            <w:tcBorders>
              <w:top w:val="single" w:sz="4" w:space="0" w:color="auto"/>
              <w:left w:val="single" w:sz="4" w:space="0" w:color="auto"/>
              <w:bottom w:val="single" w:sz="4" w:space="0" w:color="auto"/>
              <w:right w:val="single" w:sz="4" w:space="0" w:color="auto"/>
            </w:tcBorders>
          </w:tcPr>
          <w:p w14:paraId="0FF823E3" w14:textId="77777777" w:rsidR="00AE36B5" w:rsidRPr="00754537" w:rsidRDefault="00AE36B5" w:rsidP="00AD3539">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FDMSchemeB</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960 kHz SCS in FR2-2</w:t>
            </w:r>
          </w:p>
        </w:tc>
        <w:tc>
          <w:tcPr>
            <w:tcW w:w="0" w:type="auto"/>
            <w:tcBorders>
              <w:top w:val="single" w:sz="4" w:space="0" w:color="auto"/>
              <w:left w:val="single" w:sz="4" w:space="0" w:color="auto"/>
              <w:bottom w:val="single" w:sz="4" w:space="0" w:color="auto"/>
              <w:right w:val="single" w:sz="4" w:space="0" w:color="auto"/>
            </w:tcBorders>
          </w:tcPr>
          <w:p w14:paraId="3D85844C" w14:textId="77777777" w:rsidR="00AE36B5" w:rsidRPr="00754537" w:rsidRDefault="00AE36B5" w:rsidP="00AD3539">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FDMSchemeB</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4631205D"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5B377EF"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10CF819"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9969C9D" w14:textId="77777777" w:rsidR="00AE36B5" w:rsidRDefault="00AE36B5" w:rsidP="00AE36B5">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032275" w14:textId="77777777" w:rsidR="00AE36B5" w:rsidRDefault="00AE36B5" w:rsidP="00AE36B5">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D4D99CD"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5122943"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4C5CD61"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364B425" w14:textId="77777777" w:rsidR="00AE36B5" w:rsidRDefault="00AE36B5" w:rsidP="00AE36B5">
            <w:pPr>
              <w:pStyle w:val="B1"/>
              <w:spacing w:after="0"/>
              <w:ind w:left="0" w:firstLine="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95FA1DE" w14:textId="77777777" w:rsidR="00AE36B5" w:rsidRDefault="00AE36B5" w:rsidP="00AE36B5">
            <w:pPr>
              <w:pStyle w:val="TAL"/>
              <w:rPr>
                <w:rFonts w:cs="Arial"/>
                <w:color w:val="FF0000"/>
                <w:szCs w:val="18"/>
              </w:rPr>
            </w:pPr>
          </w:p>
        </w:tc>
      </w:tr>
      <w:tr w:rsidR="00D65C51" w14:paraId="25A843B4"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29AE2BEB" w14:textId="77777777" w:rsidR="00AE36B5" w:rsidRPr="00754537" w:rsidRDefault="00AE36B5" w:rsidP="00AE36B5">
            <w:pPr>
              <w:pStyle w:val="TAL"/>
              <w:rPr>
                <w:rFonts w:cs="Arial"/>
                <w:color w:val="000000" w:themeColor="text1"/>
                <w:szCs w:val="18"/>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tcPr>
          <w:p w14:paraId="19D79F6E" w14:textId="77777777" w:rsidR="00AE36B5" w:rsidRPr="00754537" w:rsidRDefault="00AE36B5" w:rsidP="00184045">
            <w:pPr>
              <w:pStyle w:val="TAL"/>
              <w:rPr>
                <w:rFonts w:cs="Arial"/>
                <w:color w:val="000000" w:themeColor="text1"/>
                <w:szCs w:val="18"/>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5j</w:t>
            </w:r>
          </w:p>
        </w:tc>
        <w:tc>
          <w:tcPr>
            <w:tcW w:w="0" w:type="auto"/>
            <w:tcBorders>
              <w:top w:val="single" w:sz="4" w:space="0" w:color="auto"/>
              <w:left w:val="single" w:sz="4" w:space="0" w:color="auto"/>
              <w:bottom w:val="single" w:sz="4" w:space="0" w:color="auto"/>
              <w:right w:val="single" w:sz="4" w:space="0" w:color="auto"/>
            </w:tcBorders>
          </w:tcPr>
          <w:p w14:paraId="000BF643" w14:textId="77777777" w:rsidR="00AE36B5" w:rsidRPr="00754537" w:rsidRDefault="00AE36B5" w:rsidP="00AD3539">
            <w:pPr>
              <w:pStyle w:val="TAL"/>
              <w:rPr>
                <w:rFonts w:cs="Arial"/>
                <w:color w:val="000000" w:themeColor="text1"/>
                <w:szCs w:val="18"/>
                <w:lang w:eastAsia="zh-CN"/>
              </w:rPr>
            </w:pPr>
            <w:r w:rsidRPr="00C03160">
              <w:rPr>
                <w:rFonts w:ascii="Calibri Light" w:eastAsia="SimSun" w:hAnsi="Calibri Light" w:cs="Calibri Light"/>
                <w:color w:val="FF0000"/>
                <w:szCs w:val="18"/>
                <w:lang w:eastAsia="zh-CN"/>
              </w:rPr>
              <w:t xml:space="preserve">Single-DCI based </w:t>
            </w:r>
            <w:proofErr w:type="spellStart"/>
            <w:proofErr w:type="gramStart"/>
            <w:r w:rsidRPr="00C03160">
              <w:rPr>
                <w:rFonts w:ascii="Calibri Light" w:eastAsia="SimSun" w:hAnsi="Calibri Light" w:cs="Calibri Light"/>
                <w:color w:val="FF0000"/>
                <w:szCs w:val="18"/>
                <w:lang w:eastAsia="zh-CN"/>
              </w:rPr>
              <w:t>TDMSchemeA</w:t>
            </w:r>
            <w:proofErr w:type="spellEnd"/>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proofErr w:type="gramEnd"/>
            <w:r w:rsidRPr="000A222D">
              <w:rPr>
                <w:rFonts w:ascii="Calibri Light" w:eastAsia="SimSun" w:hAnsi="Calibri Light" w:cs="Calibri Light"/>
                <w:color w:val="FF0000"/>
                <w:szCs w:val="18"/>
                <w:lang w:eastAsia="zh-CN"/>
              </w:rPr>
              <w:t>-</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960 kHz SCS in FR2-2</w:t>
            </w:r>
          </w:p>
        </w:tc>
        <w:tc>
          <w:tcPr>
            <w:tcW w:w="0" w:type="auto"/>
            <w:tcBorders>
              <w:top w:val="single" w:sz="4" w:space="0" w:color="auto"/>
              <w:left w:val="single" w:sz="4" w:space="0" w:color="auto"/>
              <w:bottom w:val="single" w:sz="4" w:space="0" w:color="auto"/>
              <w:right w:val="single" w:sz="4" w:space="0" w:color="auto"/>
            </w:tcBorders>
          </w:tcPr>
          <w:p w14:paraId="65F31DC3" w14:textId="77777777" w:rsidR="00AE36B5" w:rsidRPr="00754537" w:rsidRDefault="00AE36B5" w:rsidP="00AD3539">
            <w:pPr>
              <w:autoSpaceDE w:val="0"/>
              <w:autoSpaceDN w:val="0"/>
              <w:adjustRightInd w:val="0"/>
              <w:snapToGrid w:val="0"/>
              <w:rPr>
                <w:rFonts w:cs="Arial"/>
                <w:color w:val="000000" w:themeColor="text1"/>
                <w:sz w:val="18"/>
                <w:szCs w:val="18"/>
              </w:rPr>
            </w:pPr>
            <w:r w:rsidRPr="00C03160">
              <w:rPr>
                <w:rFonts w:ascii="Calibri Light" w:hAnsi="Calibri Light" w:cs="Calibri Light"/>
                <w:color w:val="FF0000"/>
                <w:sz w:val="18"/>
                <w:szCs w:val="18"/>
              </w:rPr>
              <w:t xml:space="preserve">Support of single-DCI based </w:t>
            </w:r>
            <w:proofErr w:type="spellStart"/>
            <w:r w:rsidRPr="00C03160">
              <w:rPr>
                <w:rFonts w:ascii="Calibri Light" w:hAnsi="Calibri Light" w:cs="Calibri Light"/>
                <w:color w:val="FF0000"/>
                <w:sz w:val="18"/>
                <w:szCs w:val="18"/>
              </w:rPr>
              <w:t>TDMSchemeA</w:t>
            </w:r>
            <w:proofErr w:type="spellEnd"/>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3AC9AF3D"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6547FC3"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2B65C6A"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9044306" w14:textId="77777777" w:rsidR="00AE36B5" w:rsidRDefault="00AE36B5" w:rsidP="00AE36B5">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8C01F6" w14:textId="77777777" w:rsidR="00AE36B5" w:rsidRDefault="00AE36B5" w:rsidP="00AE36B5">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D3430D4"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6421599"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0436D98" w14:textId="77777777" w:rsidR="00AE36B5" w:rsidRDefault="00AE36B5" w:rsidP="00AE36B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5D01FFB" w14:textId="77777777" w:rsidR="00AE36B5" w:rsidRDefault="00AE36B5" w:rsidP="00AE36B5">
            <w:pPr>
              <w:pStyle w:val="B1"/>
              <w:spacing w:after="0"/>
              <w:ind w:left="0" w:firstLine="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C67D021" w14:textId="77777777" w:rsidR="00AE36B5" w:rsidRDefault="00AE36B5" w:rsidP="00AE36B5">
            <w:pPr>
              <w:pStyle w:val="TAL"/>
              <w:rPr>
                <w:rFonts w:cs="Arial"/>
                <w:color w:val="FF0000"/>
                <w:szCs w:val="18"/>
              </w:rPr>
            </w:pPr>
          </w:p>
        </w:tc>
      </w:tr>
      <w:tr w:rsidR="006932BA" w14:paraId="15CFA843"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2D54EED2" w14:textId="442B9387" w:rsidR="006932BA" w:rsidRPr="00DB6ED7" w:rsidRDefault="006932BA" w:rsidP="006932BA">
            <w:pPr>
              <w:pStyle w:val="TAL"/>
              <w:rPr>
                <w:rFonts w:ascii="Calibri Light" w:hAnsi="Calibri Light" w:cs="Calibri Light"/>
                <w:szCs w:val="18"/>
                <w:lang w:eastAsia="ja-JP"/>
              </w:rPr>
            </w:pPr>
            <w:r w:rsidRPr="00DB6ED7">
              <w:rPr>
                <w:rFonts w:cs="Arial"/>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2E5ABA45" w14:textId="56C773CA" w:rsidR="006932BA" w:rsidRPr="00DB6ED7" w:rsidRDefault="006932BA" w:rsidP="006932BA">
            <w:pPr>
              <w:pStyle w:val="TAL"/>
              <w:rPr>
                <w:rFonts w:ascii="Calibri Light" w:hAnsi="Calibri Light" w:cs="Calibri Light"/>
                <w:szCs w:val="18"/>
                <w:lang w:eastAsia="ja-JP"/>
              </w:rPr>
            </w:pPr>
            <w:r w:rsidRPr="00DB6ED7">
              <w:rPr>
                <w:rFonts w:cs="Arial"/>
                <w:szCs w:val="18"/>
              </w:rPr>
              <w:t>24-8</w:t>
            </w:r>
          </w:p>
        </w:tc>
        <w:tc>
          <w:tcPr>
            <w:tcW w:w="0" w:type="auto"/>
            <w:tcBorders>
              <w:top w:val="single" w:sz="4" w:space="0" w:color="auto"/>
              <w:left w:val="single" w:sz="4" w:space="0" w:color="auto"/>
              <w:bottom w:val="single" w:sz="4" w:space="0" w:color="auto"/>
              <w:right w:val="single" w:sz="4" w:space="0" w:color="auto"/>
            </w:tcBorders>
          </w:tcPr>
          <w:p w14:paraId="69A8A395" w14:textId="3CB1ECBE" w:rsidR="006932BA" w:rsidRPr="00DB6ED7" w:rsidRDefault="006932BA" w:rsidP="006932BA">
            <w:pPr>
              <w:pStyle w:val="TAL"/>
              <w:rPr>
                <w:rFonts w:ascii="Calibri Light" w:eastAsia="SimSun" w:hAnsi="Calibri Light" w:cs="Calibri Light"/>
                <w:szCs w:val="18"/>
                <w:lang w:eastAsia="zh-CN"/>
              </w:rPr>
            </w:pPr>
            <w:r w:rsidRPr="00DB6ED7">
              <w:rPr>
                <w:rFonts w:cs="Arial"/>
                <w:szCs w:val="18"/>
              </w:rPr>
              <w:t>32 DL HARQ processes for FR 2-2</w:t>
            </w:r>
          </w:p>
        </w:tc>
        <w:tc>
          <w:tcPr>
            <w:tcW w:w="0" w:type="auto"/>
            <w:tcBorders>
              <w:top w:val="single" w:sz="4" w:space="0" w:color="auto"/>
              <w:left w:val="single" w:sz="4" w:space="0" w:color="auto"/>
              <w:bottom w:val="single" w:sz="4" w:space="0" w:color="auto"/>
              <w:right w:val="single" w:sz="4" w:space="0" w:color="auto"/>
            </w:tcBorders>
          </w:tcPr>
          <w:p w14:paraId="05988604" w14:textId="10D3FF21" w:rsidR="006932BA" w:rsidRPr="00DB6ED7" w:rsidRDefault="006932BA" w:rsidP="006932BA">
            <w:pPr>
              <w:autoSpaceDE w:val="0"/>
              <w:autoSpaceDN w:val="0"/>
              <w:adjustRightInd w:val="0"/>
              <w:snapToGrid w:val="0"/>
              <w:rPr>
                <w:rFonts w:ascii="Calibri Light" w:hAnsi="Calibri Light" w:cs="Calibri Light"/>
                <w:sz w:val="18"/>
                <w:szCs w:val="18"/>
              </w:rPr>
            </w:pPr>
            <w:r w:rsidRPr="00DB6ED7">
              <w:rPr>
                <w:rFonts w:ascii="Arial" w:hAnsi="Arial" w:cs="Arial"/>
                <w:sz w:val="18"/>
                <w:szCs w:val="18"/>
              </w:rPr>
              <w:t>Support 32 HARQ processes in DL for 120/480/960 kHz</w:t>
            </w:r>
          </w:p>
        </w:tc>
        <w:tc>
          <w:tcPr>
            <w:tcW w:w="0" w:type="auto"/>
            <w:tcBorders>
              <w:top w:val="single" w:sz="4" w:space="0" w:color="auto"/>
              <w:left w:val="single" w:sz="4" w:space="0" w:color="auto"/>
              <w:bottom w:val="single" w:sz="4" w:space="0" w:color="auto"/>
              <w:right w:val="single" w:sz="4" w:space="0" w:color="auto"/>
            </w:tcBorders>
          </w:tcPr>
          <w:p w14:paraId="4759F6BC" w14:textId="2FEF611E" w:rsidR="006932BA" w:rsidRPr="00DB6ED7" w:rsidRDefault="006932BA" w:rsidP="006932BA">
            <w:pPr>
              <w:pStyle w:val="TAL"/>
              <w:rPr>
                <w:rFonts w:cs="Arial"/>
                <w:szCs w:val="18"/>
              </w:rPr>
            </w:pPr>
            <w:r w:rsidRPr="00DB6ED7">
              <w:rPr>
                <w:rFonts w:cs="Arial"/>
                <w:szCs w:val="18"/>
              </w:rPr>
              <w:t>24-1</w:t>
            </w:r>
          </w:p>
        </w:tc>
        <w:tc>
          <w:tcPr>
            <w:tcW w:w="0" w:type="auto"/>
            <w:tcBorders>
              <w:top w:val="single" w:sz="4" w:space="0" w:color="auto"/>
              <w:left w:val="single" w:sz="4" w:space="0" w:color="auto"/>
              <w:bottom w:val="single" w:sz="4" w:space="0" w:color="auto"/>
              <w:right w:val="single" w:sz="4" w:space="0" w:color="auto"/>
            </w:tcBorders>
          </w:tcPr>
          <w:p w14:paraId="615B5560" w14:textId="0D6D845C" w:rsidR="006932BA" w:rsidRPr="00DB6ED7" w:rsidRDefault="006932BA" w:rsidP="006932BA">
            <w:pPr>
              <w:pStyle w:val="TAL"/>
              <w:rPr>
                <w:rFonts w:cs="Arial"/>
                <w:szCs w:val="18"/>
              </w:rPr>
            </w:pPr>
            <w:r w:rsidRPr="00DB6ED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7E71DDE" w14:textId="3D7B6356" w:rsidR="006932BA" w:rsidRPr="00DB6ED7" w:rsidRDefault="006932BA" w:rsidP="006932BA">
            <w:pPr>
              <w:pStyle w:val="TAL"/>
              <w:rPr>
                <w:rFonts w:cs="Arial"/>
                <w:szCs w:val="18"/>
              </w:rPr>
            </w:pPr>
            <w:r w:rsidRPr="00DB6ED7">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7186E5" w14:textId="419EB0A2" w:rsidR="006932BA" w:rsidRPr="00DB6ED7" w:rsidRDefault="006932BA" w:rsidP="006932BA">
            <w:pPr>
              <w:pStyle w:val="TAL"/>
              <w:rPr>
                <w:rFonts w:eastAsia="SimSun" w:cs="Arial"/>
                <w:szCs w:val="18"/>
                <w:lang w:eastAsia="zh-CN"/>
              </w:rPr>
            </w:pPr>
            <w:r w:rsidRPr="00DB6ED7">
              <w:rPr>
                <w:rFonts w:eastAsia="SimSun" w:cs="Arial"/>
                <w:szCs w:val="18"/>
                <w:lang w:eastAsia="zh-CN"/>
              </w:rPr>
              <w:t>32 DL HARQ processes for FR 2-2 is not supported</w:t>
            </w:r>
          </w:p>
        </w:tc>
        <w:tc>
          <w:tcPr>
            <w:tcW w:w="0" w:type="auto"/>
            <w:tcBorders>
              <w:top w:val="single" w:sz="4" w:space="0" w:color="auto"/>
              <w:left w:val="single" w:sz="4" w:space="0" w:color="auto"/>
              <w:bottom w:val="single" w:sz="4" w:space="0" w:color="auto"/>
              <w:right w:val="single" w:sz="4" w:space="0" w:color="auto"/>
            </w:tcBorders>
          </w:tcPr>
          <w:p w14:paraId="4650D057" w14:textId="7A12F5B0" w:rsidR="006932BA" w:rsidRPr="00DB6ED7" w:rsidRDefault="006932BA" w:rsidP="006932BA">
            <w:pPr>
              <w:pStyle w:val="TAL"/>
              <w:rPr>
                <w:rFonts w:cs="Arial"/>
                <w:szCs w:val="18"/>
                <w:highlight w:val="yellow"/>
              </w:rPr>
            </w:pPr>
            <w:r w:rsidRPr="00DB6ED7">
              <w:rPr>
                <w:rFonts w:cs="Arial"/>
                <w:color w:val="FF0000"/>
                <w:szCs w:val="18"/>
                <w:lang w:val="it-IT"/>
              </w:rPr>
              <w:t>Per FSPC</w:t>
            </w:r>
          </w:p>
        </w:tc>
        <w:tc>
          <w:tcPr>
            <w:tcW w:w="0" w:type="auto"/>
            <w:tcBorders>
              <w:top w:val="single" w:sz="4" w:space="0" w:color="auto"/>
              <w:left w:val="single" w:sz="4" w:space="0" w:color="auto"/>
              <w:bottom w:val="single" w:sz="4" w:space="0" w:color="auto"/>
              <w:right w:val="single" w:sz="4" w:space="0" w:color="auto"/>
            </w:tcBorders>
          </w:tcPr>
          <w:p w14:paraId="25556895" w14:textId="7A676B63" w:rsidR="006932BA" w:rsidRPr="00DB6ED7" w:rsidRDefault="006932BA" w:rsidP="006932BA">
            <w:pPr>
              <w:pStyle w:val="TAL"/>
              <w:rPr>
                <w:rFonts w:cs="Arial"/>
                <w:szCs w:val="18"/>
              </w:rPr>
            </w:pPr>
            <w:r w:rsidRPr="00DB6ED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899E0D6" w14:textId="6C8FBEC1" w:rsidR="006932BA" w:rsidRPr="00DB6ED7" w:rsidRDefault="006932BA" w:rsidP="006932BA">
            <w:pPr>
              <w:pStyle w:val="TAL"/>
              <w:rPr>
                <w:rFonts w:cs="Arial"/>
                <w:szCs w:val="18"/>
              </w:rPr>
            </w:pPr>
            <w:r w:rsidRPr="00DB6ED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253613D" w14:textId="6195F3D0" w:rsidR="006932BA" w:rsidRPr="00DB6ED7" w:rsidRDefault="006932BA" w:rsidP="006932BA">
            <w:pPr>
              <w:pStyle w:val="TAL"/>
              <w:rPr>
                <w:rFonts w:cs="Arial"/>
                <w:szCs w:val="18"/>
              </w:rPr>
            </w:pPr>
            <w:r w:rsidRPr="00DB6ED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3C61F6C" w14:textId="50B75C96" w:rsidR="006932BA" w:rsidRPr="00DB6ED7" w:rsidRDefault="006932BA" w:rsidP="006932BA">
            <w:pPr>
              <w:pStyle w:val="B1"/>
              <w:spacing w:after="0"/>
              <w:ind w:left="0" w:firstLine="0"/>
              <w:rPr>
                <w:rFonts w:ascii="Arial" w:hAnsi="Arial" w:cs="Arial"/>
                <w:sz w:val="18"/>
                <w:szCs w:val="18"/>
              </w:rPr>
            </w:pPr>
            <w:r w:rsidRPr="00DB6ED7">
              <w:rPr>
                <w:rFonts w:ascii="Arial" w:hAnsi="Arial" w:cs="Arial"/>
                <w:strike/>
                <w:sz w:val="18"/>
                <w:szCs w:val="18"/>
              </w:rPr>
              <w:t>FFS: 120 kHz</w:t>
            </w:r>
            <w:r w:rsidRPr="00DB6ED7">
              <w:rPr>
                <w:rFonts w:ascii="Arial" w:hAnsi="Arial" w:cs="Arial"/>
                <w:sz w:val="18"/>
                <w:szCs w:val="18"/>
              </w:rPr>
              <w:t xml:space="preserve"> A UE supporting 32 maximum number of HARQ processes for 480/960 kHz SCS for DL shall support 32 as the maximum number of HARQ processes for 120 kHz SCS for DL in FR2-2</w:t>
            </w:r>
          </w:p>
        </w:tc>
        <w:tc>
          <w:tcPr>
            <w:tcW w:w="0" w:type="auto"/>
            <w:tcBorders>
              <w:top w:val="single" w:sz="4" w:space="0" w:color="auto"/>
              <w:left w:val="single" w:sz="4" w:space="0" w:color="auto"/>
              <w:bottom w:val="single" w:sz="4" w:space="0" w:color="auto"/>
              <w:right w:val="single" w:sz="4" w:space="0" w:color="auto"/>
            </w:tcBorders>
          </w:tcPr>
          <w:p w14:paraId="12B07044" w14:textId="2567C128" w:rsidR="006932BA" w:rsidRPr="00DB6ED7" w:rsidRDefault="006932BA" w:rsidP="006932BA">
            <w:pPr>
              <w:pStyle w:val="TAL"/>
              <w:rPr>
                <w:rFonts w:cs="Arial"/>
                <w:szCs w:val="18"/>
              </w:rPr>
            </w:pPr>
            <w:r w:rsidRPr="00DB6ED7">
              <w:rPr>
                <w:rFonts w:cs="Arial"/>
                <w:szCs w:val="18"/>
              </w:rPr>
              <w:t>24. NR_ext_to_71GHz</w:t>
            </w:r>
          </w:p>
        </w:tc>
      </w:tr>
      <w:tr w:rsidR="006932BA" w14:paraId="6CE0B077"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78A2BC24" w14:textId="164591E6" w:rsidR="006932BA" w:rsidRPr="00DB6ED7" w:rsidRDefault="006932BA" w:rsidP="006932BA">
            <w:pPr>
              <w:pStyle w:val="TAL"/>
              <w:rPr>
                <w:rFonts w:ascii="Calibri Light" w:hAnsi="Calibri Light" w:cs="Calibri Light"/>
                <w:szCs w:val="18"/>
                <w:lang w:eastAsia="ja-JP"/>
              </w:rPr>
            </w:pPr>
            <w:r w:rsidRPr="00DB6ED7">
              <w:rPr>
                <w:rFonts w:cs="Arial"/>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1618B4E1" w14:textId="05FAD70F" w:rsidR="006932BA" w:rsidRPr="00DB6ED7" w:rsidRDefault="006932BA" w:rsidP="006932BA">
            <w:pPr>
              <w:pStyle w:val="TAL"/>
              <w:rPr>
                <w:rFonts w:ascii="Calibri Light" w:hAnsi="Calibri Light" w:cs="Calibri Light"/>
                <w:szCs w:val="18"/>
                <w:lang w:eastAsia="ja-JP"/>
              </w:rPr>
            </w:pPr>
            <w:r w:rsidRPr="00DB6ED7">
              <w:rPr>
                <w:rFonts w:cs="Arial"/>
                <w:szCs w:val="18"/>
              </w:rPr>
              <w:t>24-9</w:t>
            </w:r>
          </w:p>
        </w:tc>
        <w:tc>
          <w:tcPr>
            <w:tcW w:w="0" w:type="auto"/>
            <w:tcBorders>
              <w:top w:val="single" w:sz="4" w:space="0" w:color="auto"/>
              <w:left w:val="single" w:sz="4" w:space="0" w:color="auto"/>
              <w:bottom w:val="single" w:sz="4" w:space="0" w:color="auto"/>
              <w:right w:val="single" w:sz="4" w:space="0" w:color="auto"/>
            </w:tcBorders>
          </w:tcPr>
          <w:p w14:paraId="4CDFE2B2" w14:textId="03191E43" w:rsidR="006932BA" w:rsidRPr="00DB6ED7" w:rsidRDefault="006932BA" w:rsidP="006932BA">
            <w:pPr>
              <w:pStyle w:val="TAL"/>
              <w:rPr>
                <w:rFonts w:ascii="Calibri Light" w:eastAsia="SimSun" w:hAnsi="Calibri Light" w:cs="Calibri Light"/>
                <w:szCs w:val="18"/>
                <w:lang w:eastAsia="zh-CN"/>
              </w:rPr>
            </w:pPr>
            <w:r w:rsidRPr="00DB6ED7">
              <w:rPr>
                <w:rFonts w:cs="Arial"/>
                <w:szCs w:val="18"/>
              </w:rPr>
              <w:t>32 UL HARQ processes for FR 2-2</w:t>
            </w:r>
          </w:p>
        </w:tc>
        <w:tc>
          <w:tcPr>
            <w:tcW w:w="0" w:type="auto"/>
            <w:tcBorders>
              <w:top w:val="single" w:sz="4" w:space="0" w:color="auto"/>
              <w:left w:val="single" w:sz="4" w:space="0" w:color="auto"/>
              <w:bottom w:val="single" w:sz="4" w:space="0" w:color="auto"/>
              <w:right w:val="single" w:sz="4" w:space="0" w:color="auto"/>
            </w:tcBorders>
          </w:tcPr>
          <w:p w14:paraId="4408A107" w14:textId="75AAB293" w:rsidR="006932BA" w:rsidRPr="00DB6ED7" w:rsidRDefault="006932BA" w:rsidP="006932BA">
            <w:pPr>
              <w:autoSpaceDE w:val="0"/>
              <w:autoSpaceDN w:val="0"/>
              <w:adjustRightInd w:val="0"/>
              <w:snapToGrid w:val="0"/>
              <w:rPr>
                <w:rFonts w:ascii="Calibri Light" w:hAnsi="Calibri Light" w:cs="Calibri Light"/>
                <w:sz w:val="18"/>
                <w:szCs w:val="18"/>
              </w:rPr>
            </w:pPr>
            <w:r w:rsidRPr="00DB6ED7">
              <w:rPr>
                <w:rFonts w:ascii="Arial" w:hAnsi="Arial" w:cs="Arial"/>
                <w:sz w:val="18"/>
                <w:szCs w:val="18"/>
              </w:rPr>
              <w:t>Support 32 HARQ processes in UL for 120/480/960 kHz</w:t>
            </w:r>
          </w:p>
        </w:tc>
        <w:tc>
          <w:tcPr>
            <w:tcW w:w="0" w:type="auto"/>
            <w:tcBorders>
              <w:top w:val="single" w:sz="4" w:space="0" w:color="auto"/>
              <w:left w:val="single" w:sz="4" w:space="0" w:color="auto"/>
              <w:bottom w:val="single" w:sz="4" w:space="0" w:color="auto"/>
              <w:right w:val="single" w:sz="4" w:space="0" w:color="auto"/>
            </w:tcBorders>
          </w:tcPr>
          <w:p w14:paraId="1A1665A2" w14:textId="3091A120" w:rsidR="006932BA" w:rsidRPr="00DB6ED7" w:rsidRDefault="006932BA" w:rsidP="006932BA">
            <w:pPr>
              <w:pStyle w:val="TAL"/>
              <w:rPr>
                <w:rFonts w:cs="Arial"/>
                <w:szCs w:val="18"/>
              </w:rPr>
            </w:pPr>
            <w:r w:rsidRPr="00DB6ED7">
              <w:rPr>
                <w:rFonts w:cs="Arial"/>
                <w:szCs w:val="18"/>
              </w:rPr>
              <w:t>24-1a</w:t>
            </w:r>
          </w:p>
        </w:tc>
        <w:tc>
          <w:tcPr>
            <w:tcW w:w="0" w:type="auto"/>
            <w:tcBorders>
              <w:top w:val="single" w:sz="4" w:space="0" w:color="auto"/>
              <w:left w:val="single" w:sz="4" w:space="0" w:color="auto"/>
              <w:bottom w:val="single" w:sz="4" w:space="0" w:color="auto"/>
              <w:right w:val="single" w:sz="4" w:space="0" w:color="auto"/>
            </w:tcBorders>
          </w:tcPr>
          <w:p w14:paraId="6845B464" w14:textId="5DDF0C6F" w:rsidR="006932BA" w:rsidRPr="00DB6ED7" w:rsidRDefault="006932BA" w:rsidP="006932BA">
            <w:pPr>
              <w:pStyle w:val="TAL"/>
              <w:rPr>
                <w:rFonts w:cs="Arial"/>
                <w:szCs w:val="18"/>
              </w:rPr>
            </w:pPr>
            <w:r w:rsidRPr="00DB6ED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26578A" w14:textId="50ECE6EC" w:rsidR="006932BA" w:rsidRPr="00DB6ED7" w:rsidRDefault="006932BA" w:rsidP="006932BA">
            <w:pPr>
              <w:pStyle w:val="TAL"/>
              <w:rPr>
                <w:rFonts w:cs="Arial"/>
                <w:szCs w:val="18"/>
              </w:rPr>
            </w:pPr>
            <w:r w:rsidRPr="00DB6ED7">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F92299" w14:textId="2B63DB74" w:rsidR="006932BA" w:rsidRPr="00DB6ED7" w:rsidRDefault="006932BA" w:rsidP="006932BA">
            <w:pPr>
              <w:pStyle w:val="TAL"/>
              <w:rPr>
                <w:rFonts w:eastAsia="SimSun" w:cs="Arial"/>
                <w:szCs w:val="18"/>
                <w:lang w:eastAsia="zh-CN"/>
              </w:rPr>
            </w:pPr>
            <w:r w:rsidRPr="00DB6ED7">
              <w:rPr>
                <w:rFonts w:eastAsia="SimSun" w:cs="Arial"/>
                <w:szCs w:val="18"/>
                <w:lang w:eastAsia="zh-CN"/>
              </w:rPr>
              <w:t>32 UL HARQ processes for FR 2-2 is not supported</w:t>
            </w:r>
          </w:p>
        </w:tc>
        <w:tc>
          <w:tcPr>
            <w:tcW w:w="0" w:type="auto"/>
            <w:tcBorders>
              <w:top w:val="single" w:sz="4" w:space="0" w:color="auto"/>
              <w:left w:val="single" w:sz="4" w:space="0" w:color="auto"/>
              <w:bottom w:val="single" w:sz="4" w:space="0" w:color="auto"/>
              <w:right w:val="single" w:sz="4" w:space="0" w:color="auto"/>
            </w:tcBorders>
          </w:tcPr>
          <w:p w14:paraId="02B11CC8" w14:textId="20A3AFF8" w:rsidR="006932BA" w:rsidRPr="00DB6ED7" w:rsidRDefault="006932BA" w:rsidP="006932BA">
            <w:pPr>
              <w:pStyle w:val="TAL"/>
              <w:rPr>
                <w:rFonts w:cs="Arial"/>
                <w:szCs w:val="18"/>
                <w:highlight w:val="yellow"/>
              </w:rPr>
            </w:pPr>
            <w:r w:rsidRPr="00774F43">
              <w:rPr>
                <w:rFonts w:cs="Arial"/>
                <w:color w:val="FF0000"/>
                <w:szCs w:val="18"/>
                <w:lang w:val="it-IT"/>
              </w:rPr>
              <w:t>Per FSPC</w:t>
            </w:r>
          </w:p>
        </w:tc>
        <w:tc>
          <w:tcPr>
            <w:tcW w:w="0" w:type="auto"/>
            <w:tcBorders>
              <w:top w:val="single" w:sz="4" w:space="0" w:color="auto"/>
              <w:left w:val="single" w:sz="4" w:space="0" w:color="auto"/>
              <w:bottom w:val="single" w:sz="4" w:space="0" w:color="auto"/>
              <w:right w:val="single" w:sz="4" w:space="0" w:color="auto"/>
            </w:tcBorders>
          </w:tcPr>
          <w:p w14:paraId="5FA9C5EC" w14:textId="2005FC5E" w:rsidR="006932BA" w:rsidRPr="00DB6ED7" w:rsidRDefault="006932BA" w:rsidP="006932BA">
            <w:pPr>
              <w:pStyle w:val="TAL"/>
              <w:rPr>
                <w:rFonts w:cs="Arial"/>
                <w:szCs w:val="18"/>
              </w:rPr>
            </w:pPr>
            <w:r w:rsidRPr="00DB6ED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F1AE175" w14:textId="20AF6AAE" w:rsidR="006932BA" w:rsidRPr="00DB6ED7" w:rsidRDefault="006932BA" w:rsidP="006932BA">
            <w:pPr>
              <w:pStyle w:val="TAL"/>
              <w:rPr>
                <w:rFonts w:cs="Arial"/>
                <w:szCs w:val="18"/>
              </w:rPr>
            </w:pPr>
            <w:r w:rsidRPr="00DB6ED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547ED25" w14:textId="049C6876" w:rsidR="006932BA" w:rsidRPr="00DB6ED7" w:rsidRDefault="006932BA" w:rsidP="006932BA">
            <w:pPr>
              <w:pStyle w:val="TAL"/>
              <w:rPr>
                <w:rFonts w:cs="Arial"/>
                <w:szCs w:val="18"/>
              </w:rPr>
            </w:pPr>
            <w:r w:rsidRPr="00DB6ED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3615B4B" w14:textId="7F6022C6" w:rsidR="006932BA" w:rsidRPr="00DB6ED7" w:rsidRDefault="006932BA" w:rsidP="006932BA">
            <w:pPr>
              <w:pStyle w:val="B1"/>
              <w:spacing w:after="0"/>
              <w:ind w:left="0" w:firstLine="0"/>
              <w:rPr>
                <w:rFonts w:ascii="Arial" w:hAnsi="Arial" w:cs="Arial"/>
                <w:sz w:val="18"/>
                <w:szCs w:val="18"/>
              </w:rPr>
            </w:pPr>
            <w:r w:rsidRPr="00DB6ED7">
              <w:rPr>
                <w:rFonts w:ascii="Arial" w:hAnsi="Arial" w:cs="Arial"/>
                <w:strike/>
                <w:sz w:val="18"/>
                <w:szCs w:val="18"/>
              </w:rPr>
              <w:t>FFS: 120 kHz</w:t>
            </w:r>
            <w:r w:rsidRPr="00DB6ED7">
              <w:rPr>
                <w:rFonts w:ascii="Arial" w:hAnsi="Arial" w:cs="Arial"/>
                <w:sz w:val="18"/>
                <w:szCs w:val="18"/>
              </w:rPr>
              <w:t xml:space="preserve"> A UE supporting 32 maximum number of HARQ processes for 480/960 kHz SCS for UL shall support 32 as the maximum number of HARQ processes for 120 kHz SCS for UL in FR2-2</w:t>
            </w:r>
          </w:p>
        </w:tc>
        <w:tc>
          <w:tcPr>
            <w:tcW w:w="0" w:type="auto"/>
            <w:tcBorders>
              <w:top w:val="single" w:sz="4" w:space="0" w:color="auto"/>
              <w:left w:val="single" w:sz="4" w:space="0" w:color="auto"/>
              <w:bottom w:val="single" w:sz="4" w:space="0" w:color="auto"/>
              <w:right w:val="single" w:sz="4" w:space="0" w:color="auto"/>
            </w:tcBorders>
          </w:tcPr>
          <w:p w14:paraId="48F7FE39" w14:textId="2622F0B4" w:rsidR="006932BA" w:rsidRPr="00DB6ED7" w:rsidRDefault="006932BA" w:rsidP="006932BA">
            <w:pPr>
              <w:pStyle w:val="TAL"/>
              <w:rPr>
                <w:rFonts w:cs="Arial"/>
                <w:szCs w:val="18"/>
              </w:rPr>
            </w:pPr>
            <w:r w:rsidRPr="00DB6ED7">
              <w:rPr>
                <w:rFonts w:cs="Arial"/>
                <w:szCs w:val="18"/>
              </w:rPr>
              <w:t>Optional with capability signalling</w:t>
            </w:r>
          </w:p>
        </w:tc>
      </w:tr>
      <w:tr w:rsidR="00D65C51" w14:paraId="32220172" w14:textId="77777777" w:rsidTr="001E6B63">
        <w:trPr>
          <w:trHeight w:val="20"/>
        </w:trPr>
        <w:tc>
          <w:tcPr>
            <w:tcW w:w="0" w:type="auto"/>
            <w:tcBorders>
              <w:top w:val="single" w:sz="4" w:space="0" w:color="auto"/>
              <w:left w:val="single" w:sz="4" w:space="0" w:color="auto"/>
              <w:bottom w:val="single" w:sz="4" w:space="0" w:color="auto"/>
              <w:right w:val="single" w:sz="4" w:space="0" w:color="auto"/>
            </w:tcBorders>
          </w:tcPr>
          <w:p w14:paraId="21459CA0" w14:textId="4CC19555" w:rsidR="001D07B1" w:rsidRPr="0075473A" w:rsidRDefault="001D07B1" w:rsidP="001D07B1">
            <w:pPr>
              <w:pStyle w:val="TAL"/>
              <w:rPr>
                <w:rFonts w:ascii="Calibri Light" w:hAnsi="Calibri Light" w:cs="Calibri Light"/>
                <w:color w:val="FF0000"/>
                <w:szCs w:val="18"/>
                <w:lang w:eastAsia="ja-JP"/>
              </w:rPr>
            </w:pPr>
            <w:r w:rsidRPr="009955C5">
              <w:lastRenderedPageBreak/>
              <w:t>24. NR_ext_to_71GHz</w:t>
            </w:r>
          </w:p>
        </w:tc>
        <w:tc>
          <w:tcPr>
            <w:tcW w:w="0" w:type="auto"/>
            <w:tcBorders>
              <w:top w:val="single" w:sz="4" w:space="0" w:color="auto"/>
              <w:left w:val="single" w:sz="4" w:space="0" w:color="auto"/>
              <w:bottom w:val="single" w:sz="4" w:space="0" w:color="auto"/>
              <w:right w:val="single" w:sz="4" w:space="0" w:color="auto"/>
            </w:tcBorders>
          </w:tcPr>
          <w:p w14:paraId="06966FA2" w14:textId="398AC967" w:rsidR="001D07B1" w:rsidRPr="0075473A" w:rsidRDefault="001D07B1" w:rsidP="001D07B1">
            <w:pPr>
              <w:pStyle w:val="TAL"/>
              <w:rPr>
                <w:rFonts w:ascii="Calibri Light" w:hAnsi="Calibri Light" w:cs="Calibri Light"/>
                <w:color w:val="FF0000"/>
                <w:szCs w:val="18"/>
                <w:lang w:eastAsia="ja-JP"/>
              </w:rPr>
            </w:pPr>
            <w:r w:rsidRPr="009955C5">
              <w:t>24-10</w:t>
            </w:r>
          </w:p>
        </w:tc>
        <w:tc>
          <w:tcPr>
            <w:tcW w:w="0" w:type="auto"/>
            <w:tcBorders>
              <w:top w:val="single" w:sz="4" w:space="0" w:color="auto"/>
              <w:left w:val="single" w:sz="4" w:space="0" w:color="auto"/>
              <w:bottom w:val="single" w:sz="4" w:space="0" w:color="auto"/>
              <w:right w:val="single" w:sz="4" w:space="0" w:color="auto"/>
            </w:tcBorders>
          </w:tcPr>
          <w:p w14:paraId="54455498" w14:textId="2AD092D6" w:rsidR="001D07B1" w:rsidRPr="00C03160" w:rsidRDefault="00043A77" w:rsidP="001D07B1">
            <w:pPr>
              <w:pStyle w:val="TAL"/>
              <w:rPr>
                <w:rFonts w:ascii="Calibri Light" w:eastAsia="SimSun" w:hAnsi="Calibri Light" w:cs="Calibri Light"/>
                <w:color w:val="FF0000"/>
                <w:szCs w:val="18"/>
                <w:lang w:eastAsia="zh-CN"/>
              </w:rPr>
            </w:pPr>
            <w:r w:rsidRPr="00043A77">
              <w:t>Reduced beam switching time delay</w:t>
            </w:r>
          </w:p>
        </w:tc>
        <w:tc>
          <w:tcPr>
            <w:tcW w:w="0" w:type="auto"/>
            <w:tcBorders>
              <w:top w:val="single" w:sz="4" w:space="0" w:color="auto"/>
              <w:left w:val="single" w:sz="4" w:space="0" w:color="auto"/>
              <w:bottom w:val="single" w:sz="4" w:space="0" w:color="auto"/>
              <w:right w:val="single" w:sz="4" w:space="0" w:color="auto"/>
            </w:tcBorders>
          </w:tcPr>
          <w:p w14:paraId="02CB34A6" w14:textId="52F19446" w:rsidR="001D07B1" w:rsidRPr="00C03160" w:rsidRDefault="00043A77" w:rsidP="001D07B1">
            <w:pPr>
              <w:autoSpaceDE w:val="0"/>
              <w:autoSpaceDN w:val="0"/>
              <w:adjustRightInd w:val="0"/>
              <w:snapToGrid w:val="0"/>
              <w:rPr>
                <w:rFonts w:ascii="Calibri Light" w:hAnsi="Calibri Light" w:cs="Calibri Light"/>
                <w:color w:val="FF0000"/>
                <w:sz w:val="18"/>
                <w:szCs w:val="18"/>
              </w:rPr>
            </w:pPr>
            <w:r w:rsidRPr="00043A77">
              <w:t>Support of reduced beam switching time delay d = 56 symbols for 480 kHz SCS</w:t>
            </w:r>
          </w:p>
        </w:tc>
        <w:tc>
          <w:tcPr>
            <w:tcW w:w="0" w:type="auto"/>
            <w:tcBorders>
              <w:top w:val="single" w:sz="4" w:space="0" w:color="auto"/>
              <w:left w:val="single" w:sz="4" w:space="0" w:color="auto"/>
              <w:bottom w:val="single" w:sz="4" w:space="0" w:color="auto"/>
              <w:right w:val="single" w:sz="4" w:space="0" w:color="auto"/>
            </w:tcBorders>
          </w:tcPr>
          <w:p w14:paraId="48AF6739" w14:textId="77777777" w:rsidR="001D07B1" w:rsidRDefault="001D07B1" w:rsidP="001D07B1">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C17C1EA" w14:textId="6C6C820B" w:rsidR="001D07B1" w:rsidRDefault="001D07B1" w:rsidP="001D07B1">
            <w:pPr>
              <w:pStyle w:val="TAL"/>
              <w:rPr>
                <w:rFonts w:cs="Arial"/>
                <w:color w:val="FF0000"/>
                <w:szCs w:val="18"/>
              </w:rPr>
            </w:pPr>
            <w:r w:rsidRPr="009955C5">
              <w:t>Yes</w:t>
            </w:r>
          </w:p>
        </w:tc>
        <w:tc>
          <w:tcPr>
            <w:tcW w:w="0" w:type="auto"/>
            <w:tcBorders>
              <w:top w:val="single" w:sz="4" w:space="0" w:color="auto"/>
              <w:left w:val="single" w:sz="4" w:space="0" w:color="auto"/>
              <w:bottom w:val="single" w:sz="4" w:space="0" w:color="auto"/>
              <w:right w:val="single" w:sz="4" w:space="0" w:color="auto"/>
            </w:tcBorders>
          </w:tcPr>
          <w:p w14:paraId="0676EE13" w14:textId="19C5DF01" w:rsidR="001D07B1" w:rsidRDefault="001D07B1" w:rsidP="001D07B1">
            <w:pPr>
              <w:pStyle w:val="TAL"/>
              <w:rPr>
                <w:rFonts w:cs="Arial"/>
                <w:color w:val="FF0000"/>
                <w:szCs w:val="18"/>
              </w:rPr>
            </w:pPr>
            <w:r w:rsidRPr="009955C5">
              <w:t>N/A</w:t>
            </w:r>
          </w:p>
        </w:tc>
        <w:tc>
          <w:tcPr>
            <w:tcW w:w="0" w:type="auto"/>
            <w:tcBorders>
              <w:top w:val="single" w:sz="4" w:space="0" w:color="auto"/>
              <w:left w:val="single" w:sz="4" w:space="0" w:color="auto"/>
              <w:bottom w:val="single" w:sz="4" w:space="0" w:color="auto"/>
              <w:right w:val="single" w:sz="4" w:space="0" w:color="auto"/>
            </w:tcBorders>
          </w:tcPr>
          <w:p w14:paraId="1B980DFF" w14:textId="18D235F2" w:rsidR="001D07B1" w:rsidRDefault="00D65C51" w:rsidP="001D07B1">
            <w:pPr>
              <w:pStyle w:val="TAL"/>
              <w:rPr>
                <w:rFonts w:eastAsia="SimSun" w:cs="Arial"/>
                <w:color w:val="FF0000"/>
                <w:szCs w:val="18"/>
                <w:lang w:eastAsia="zh-CN"/>
              </w:rPr>
            </w:pPr>
            <w:r w:rsidRPr="00DB6ED7">
              <w:t>Reduced beam switching time delay d = 56 symbols is not supported for 480kHz SCS</w:t>
            </w:r>
          </w:p>
        </w:tc>
        <w:tc>
          <w:tcPr>
            <w:tcW w:w="0" w:type="auto"/>
            <w:tcBorders>
              <w:top w:val="single" w:sz="4" w:space="0" w:color="auto"/>
              <w:left w:val="single" w:sz="4" w:space="0" w:color="auto"/>
              <w:bottom w:val="single" w:sz="4" w:space="0" w:color="auto"/>
              <w:right w:val="single" w:sz="4" w:space="0" w:color="auto"/>
            </w:tcBorders>
          </w:tcPr>
          <w:p w14:paraId="335DA0DE" w14:textId="09607D8A" w:rsidR="001D07B1" w:rsidRDefault="001D07B1" w:rsidP="001D07B1">
            <w:pPr>
              <w:pStyle w:val="TAL"/>
              <w:rPr>
                <w:rFonts w:cs="Arial"/>
                <w:color w:val="FF0000"/>
                <w:szCs w:val="18"/>
                <w:highlight w:val="yellow"/>
              </w:rPr>
            </w:pPr>
            <w:r w:rsidRPr="009955C5">
              <w:t>Per UE</w:t>
            </w:r>
          </w:p>
        </w:tc>
        <w:tc>
          <w:tcPr>
            <w:tcW w:w="0" w:type="auto"/>
            <w:tcBorders>
              <w:top w:val="single" w:sz="4" w:space="0" w:color="auto"/>
              <w:left w:val="single" w:sz="4" w:space="0" w:color="auto"/>
              <w:bottom w:val="single" w:sz="4" w:space="0" w:color="auto"/>
              <w:right w:val="single" w:sz="4" w:space="0" w:color="auto"/>
            </w:tcBorders>
          </w:tcPr>
          <w:p w14:paraId="29F12517" w14:textId="55BCDB3E" w:rsidR="001D07B1" w:rsidRDefault="001D07B1" w:rsidP="001D07B1">
            <w:pPr>
              <w:pStyle w:val="TAL"/>
              <w:rPr>
                <w:rFonts w:cs="Arial"/>
                <w:color w:val="FF0000"/>
                <w:szCs w:val="18"/>
              </w:rPr>
            </w:pPr>
            <w:r w:rsidRPr="009955C5">
              <w:t>N/A</w:t>
            </w:r>
          </w:p>
        </w:tc>
        <w:tc>
          <w:tcPr>
            <w:tcW w:w="0" w:type="auto"/>
            <w:tcBorders>
              <w:top w:val="single" w:sz="4" w:space="0" w:color="auto"/>
              <w:left w:val="single" w:sz="4" w:space="0" w:color="auto"/>
              <w:bottom w:val="single" w:sz="4" w:space="0" w:color="auto"/>
              <w:right w:val="single" w:sz="4" w:space="0" w:color="auto"/>
            </w:tcBorders>
          </w:tcPr>
          <w:p w14:paraId="23289EED" w14:textId="4933B7A2" w:rsidR="001D07B1" w:rsidRDefault="001D07B1" w:rsidP="001D07B1">
            <w:pPr>
              <w:pStyle w:val="TAL"/>
              <w:rPr>
                <w:rFonts w:cs="Arial"/>
                <w:color w:val="FF0000"/>
                <w:szCs w:val="18"/>
              </w:rPr>
            </w:pPr>
            <w:r w:rsidRPr="009955C5">
              <w:t>N/A</w:t>
            </w:r>
          </w:p>
        </w:tc>
        <w:tc>
          <w:tcPr>
            <w:tcW w:w="0" w:type="auto"/>
            <w:tcBorders>
              <w:top w:val="single" w:sz="4" w:space="0" w:color="auto"/>
              <w:left w:val="single" w:sz="4" w:space="0" w:color="auto"/>
              <w:bottom w:val="single" w:sz="4" w:space="0" w:color="auto"/>
              <w:right w:val="single" w:sz="4" w:space="0" w:color="auto"/>
            </w:tcBorders>
          </w:tcPr>
          <w:p w14:paraId="6865AD15" w14:textId="6018A115" w:rsidR="001D07B1" w:rsidRDefault="001D07B1" w:rsidP="001D07B1">
            <w:pPr>
              <w:pStyle w:val="TAL"/>
              <w:rPr>
                <w:rFonts w:cs="Arial"/>
                <w:color w:val="FF0000"/>
                <w:szCs w:val="18"/>
              </w:rPr>
            </w:pPr>
            <w:r w:rsidRPr="009955C5">
              <w:t>N/A</w:t>
            </w:r>
          </w:p>
        </w:tc>
        <w:tc>
          <w:tcPr>
            <w:tcW w:w="0" w:type="auto"/>
            <w:tcBorders>
              <w:top w:val="single" w:sz="4" w:space="0" w:color="auto"/>
              <w:left w:val="single" w:sz="4" w:space="0" w:color="auto"/>
              <w:bottom w:val="single" w:sz="4" w:space="0" w:color="auto"/>
              <w:right w:val="single" w:sz="4" w:space="0" w:color="auto"/>
            </w:tcBorders>
          </w:tcPr>
          <w:p w14:paraId="1FADE74E" w14:textId="536C49B3" w:rsidR="001D07B1" w:rsidRDefault="00D65C51" w:rsidP="001D07B1">
            <w:pPr>
              <w:pStyle w:val="B1"/>
              <w:spacing w:after="0"/>
              <w:ind w:left="0" w:firstLine="0"/>
              <w:rPr>
                <w:rFonts w:ascii="Arial" w:hAnsi="Arial" w:cs="Arial"/>
                <w:color w:val="FF0000"/>
                <w:sz w:val="18"/>
                <w:szCs w:val="18"/>
              </w:rPr>
            </w:pPr>
            <w:r w:rsidRPr="00D65C51">
              <w:t>If this capability is not reported and the UE supports both FG 24-4 and 24-5, the default value of 112 symbols is assumed</w:t>
            </w:r>
          </w:p>
        </w:tc>
        <w:tc>
          <w:tcPr>
            <w:tcW w:w="0" w:type="auto"/>
            <w:tcBorders>
              <w:top w:val="single" w:sz="4" w:space="0" w:color="auto"/>
              <w:left w:val="single" w:sz="4" w:space="0" w:color="auto"/>
              <w:bottom w:val="single" w:sz="4" w:space="0" w:color="auto"/>
              <w:right w:val="single" w:sz="4" w:space="0" w:color="auto"/>
            </w:tcBorders>
          </w:tcPr>
          <w:p w14:paraId="6D8F6BA8" w14:textId="15F53FFA" w:rsidR="001D07B1" w:rsidRDefault="001D07B1" w:rsidP="001D07B1">
            <w:pPr>
              <w:pStyle w:val="TAL"/>
              <w:rPr>
                <w:rFonts w:cs="Arial"/>
                <w:color w:val="FF0000"/>
                <w:szCs w:val="18"/>
              </w:rPr>
            </w:pPr>
            <w:r w:rsidRPr="009955C5">
              <w:t>Optional with capability signalling</w:t>
            </w:r>
          </w:p>
        </w:tc>
      </w:tr>
    </w:tbl>
    <w:p w14:paraId="433A0F55" w14:textId="77777777" w:rsidR="00B20085" w:rsidRDefault="00B20085" w:rsidP="0015243D"/>
    <w:p w14:paraId="42CD39BC" w14:textId="77777777" w:rsidR="00B20085" w:rsidRDefault="00B20085" w:rsidP="0015243D"/>
    <w:p w14:paraId="562CCA45" w14:textId="77777777" w:rsidR="00B20085" w:rsidRDefault="00B20085" w:rsidP="0015243D"/>
    <w:p w14:paraId="0F58A544" w14:textId="77777777" w:rsidR="00B20085" w:rsidRDefault="00B20085" w:rsidP="0015243D"/>
    <w:p w14:paraId="56C8E044" w14:textId="77777777" w:rsidR="00B20085" w:rsidRDefault="00B20085" w:rsidP="0015243D"/>
    <w:p w14:paraId="7350843D" w14:textId="77777777" w:rsidR="00B20085" w:rsidRPr="00C3295B" w:rsidRDefault="00B20085" w:rsidP="0015243D"/>
    <w:p w14:paraId="72EE1BCE" w14:textId="77777777" w:rsidR="00C31371" w:rsidRDefault="00C31371" w:rsidP="0015243D">
      <w:pPr>
        <w:rPr>
          <w:lang w:val="en-US"/>
        </w:rPr>
      </w:pPr>
    </w:p>
    <w:p w14:paraId="33ADB396" w14:textId="77777777" w:rsidR="00C31371" w:rsidRDefault="00C31371" w:rsidP="0015243D">
      <w:pPr>
        <w:rPr>
          <w:lang w:val="en-US"/>
        </w:rPr>
      </w:pPr>
    </w:p>
    <w:p w14:paraId="29CF3DD0" w14:textId="77777777" w:rsidR="00C31371" w:rsidRDefault="00C31371" w:rsidP="0015243D">
      <w:pPr>
        <w:rPr>
          <w:lang w:val="en-US"/>
        </w:rPr>
      </w:pPr>
    </w:p>
    <w:p w14:paraId="0E831082" w14:textId="77777777" w:rsidR="00C31371" w:rsidRDefault="00C31371" w:rsidP="0015243D">
      <w:pPr>
        <w:rPr>
          <w:lang w:val="en-US"/>
        </w:rPr>
      </w:pPr>
    </w:p>
    <w:p w14:paraId="551D0AB1" w14:textId="77777777" w:rsidR="00C31371" w:rsidRDefault="00C31371" w:rsidP="0015243D">
      <w:pPr>
        <w:rPr>
          <w:lang w:val="en-US"/>
        </w:rPr>
      </w:pPr>
    </w:p>
    <w:p w14:paraId="562FFC5F" w14:textId="77777777" w:rsidR="00C31371" w:rsidRDefault="00C31371" w:rsidP="0015243D">
      <w:pPr>
        <w:rPr>
          <w:lang w:val="en-US"/>
        </w:rPr>
      </w:pPr>
    </w:p>
    <w:p w14:paraId="09F19AB6" w14:textId="77777777" w:rsidR="00C31371" w:rsidRDefault="00C31371" w:rsidP="0015243D">
      <w:pPr>
        <w:rPr>
          <w:lang w:val="en-US"/>
        </w:rPr>
      </w:pPr>
    </w:p>
    <w:p w14:paraId="14C8F590" w14:textId="77777777" w:rsidR="00C31371" w:rsidRDefault="00C31371" w:rsidP="0015243D">
      <w:pPr>
        <w:rPr>
          <w:lang w:val="en-US"/>
        </w:rPr>
      </w:pPr>
    </w:p>
    <w:p w14:paraId="7C8146B0" w14:textId="77777777" w:rsidR="00C31371" w:rsidRDefault="00C31371" w:rsidP="0015243D">
      <w:pPr>
        <w:rPr>
          <w:lang w:val="en-US"/>
        </w:rPr>
      </w:pPr>
    </w:p>
    <w:p w14:paraId="0681C2AE" w14:textId="77777777" w:rsidR="006E6301" w:rsidRDefault="006E6301" w:rsidP="0015243D">
      <w:pPr>
        <w:rPr>
          <w:lang w:val="en-US"/>
        </w:rPr>
      </w:pPr>
    </w:p>
    <w:sectPr w:rsidR="006E6301" w:rsidSect="00D41129">
      <w:footnotePr>
        <w:numRestart w:val="eachSect"/>
      </w:footnotePr>
      <w:pgSz w:w="23814" w:h="16840" w:orient="landscape" w:code="8"/>
      <w:pgMar w:top="1134" w:right="567" w:bottom="1134" w:left="567"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78C74" w14:textId="77777777" w:rsidR="00B514E5" w:rsidRDefault="00B514E5">
      <w:r>
        <w:separator/>
      </w:r>
    </w:p>
  </w:endnote>
  <w:endnote w:type="continuationSeparator" w:id="0">
    <w:p w14:paraId="60988FB1" w14:textId="77777777" w:rsidR="00B514E5" w:rsidRDefault="00B5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1253F" w14:textId="77777777" w:rsidR="00B514E5" w:rsidRDefault="00B514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63FFA" w14:textId="77777777" w:rsidR="00B514E5" w:rsidRDefault="00B514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B6171" w14:textId="77777777" w:rsidR="00B514E5" w:rsidRDefault="00B51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81626" w14:textId="77777777" w:rsidR="00B514E5" w:rsidRDefault="00B514E5">
      <w:r>
        <w:separator/>
      </w:r>
    </w:p>
  </w:footnote>
  <w:footnote w:type="continuationSeparator" w:id="0">
    <w:p w14:paraId="36777E23" w14:textId="77777777" w:rsidR="00B514E5" w:rsidRDefault="00B51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63B1D" w14:textId="77777777" w:rsidR="00B514E5" w:rsidRDefault="00B514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7237F" w14:textId="77777777" w:rsidR="00B514E5" w:rsidRDefault="00B514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86EEA" w14:textId="77777777" w:rsidR="00B514E5" w:rsidRDefault="00B514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135BF5"/>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AF55DD"/>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97F9B"/>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C66D1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BFD1459"/>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E260BE5"/>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944DAC"/>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AF2F05"/>
    <w:multiLevelType w:val="multilevel"/>
    <w:tmpl w:val="18AF2F05"/>
    <w:lvl w:ilvl="0">
      <w:start w:val="1"/>
      <w:numFmt w:val="decimal"/>
      <w:lvlText w:val="%1."/>
      <w:lvlJc w:val="left"/>
      <w:pPr>
        <w:ind w:left="420" w:hanging="4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8E70E5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D118A4"/>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131D41"/>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52B25C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5DB7B7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8FF05F4"/>
    <w:multiLevelType w:val="hybridMultilevel"/>
    <w:tmpl w:val="CDD2AC64"/>
    <w:lvl w:ilvl="0" w:tplc="72082E6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C0661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854242"/>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5540AB0"/>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2D1C2A"/>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70F6DE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7F74AF4"/>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8461C78"/>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15:restartNumberingAfterBreak="0">
    <w:nsid w:val="3AC01A75"/>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4A77EA"/>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F3216D4"/>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6A1BC7"/>
    <w:multiLevelType w:val="multilevel"/>
    <w:tmpl w:val="92765CE6"/>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47873DB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84E22DA"/>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ECF0F0D"/>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250B4E"/>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6C86F52"/>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591F4220"/>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08802CC"/>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8246861"/>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93B55B5"/>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65D2E6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4"/>
  </w:num>
  <w:num w:numId="4">
    <w:abstractNumId w:val="26"/>
  </w:num>
  <w:num w:numId="5">
    <w:abstractNumId w:val="19"/>
  </w:num>
  <w:num w:numId="6">
    <w:abstractNumId w:val="3"/>
  </w:num>
  <w:num w:numId="7">
    <w:abstractNumId w:val="31"/>
  </w:num>
  <w:num w:numId="8">
    <w:abstractNumId w:val="30"/>
  </w:num>
  <w:num w:numId="9">
    <w:abstractNumId w:val="47"/>
  </w:num>
  <w:num w:numId="10">
    <w:abstractNumId w:val="42"/>
  </w:num>
  <w:num w:numId="11">
    <w:abstractNumId w:val="39"/>
  </w:num>
  <w:num w:numId="12">
    <w:abstractNumId w:val="38"/>
  </w:num>
  <w:num w:numId="13">
    <w:abstractNumId w:val="24"/>
  </w:num>
  <w:num w:numId="14">
    <w:abstractNumId w:val="18"/>
  </w:num>
  <w:num w:numId="15">
    <w:abstractNumId w:val="46"/>
  </w:num>
  <w:num w:numId="16">
    <w:abstractNumId w:val="9"/>
  </w:num>
  <w:num w:numId="17">
    <w:abstractNumId w:val="17"/>
  </w:num>
  <w:num w:numId="18">
    <w:abstractNumId w:val="48"/>
  </w:num>
  <w:num w:numId="19">
    <w:abstractNumId w:val="34"/>
  </w:num>
  <w:num w:numId="20">
    <w:abstractNumId w:val="44"/>
  </w:num>
  <w:num w:numId="21">
    <w:abstractNumId w:val="37"/>
  </w:num>
  <w:num w:numId="22">
    <w:abstractNumId w:val="36"/>
  </w:num>
  <w:num w:numId="23">
    <w:abstractNumId w:val="14"/>
  </w:num>
  <w:num w:numId="24">
    <w:abstractNumId w:val="2"/>
  </w:num>
  <w:num w:numId="25">
    <w:abstractNumId w:val="23"/>
  </w:num>
  <w:num w:numId="26">
    <w:abstractNumId w:val="16"/>
  </w:num>
  <w:num w:numId="27">
    <w:abstractNumId w:val="13"/>
  </w:num>
  <w:num w:numId="28">
    <w:abstractNumId w:val="10"/>
  </w:num>
  <w:num w:numId="29">
    <w:abstractNumId w:val="43"/>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5"/>
  </w:num>
  <w:num w:numId="33">
    <w:abstractNumId w:val="27"/>
  </w:num>
  <w:num w:numId="34">
    <w:abstractNumId w:val="21"/>
  </w:num>
  <w:num w:numId="35">
    <w:abstractNumId w:val="22"/>
  </w:num>
  <w:num w:numId="36">
    <w:abstractNumId w:val="20"/>
  </w:num>
  <w:num w:numId="37">
    <w:abstractNumId w:val="12"/>
  </w:num>
  <w:num w:numId="38">
    <w:abstractNumId w:val="7"/>
  </w:num>
  <w:num w:numId="39">
    <w:abstractNumId w:val="33"/>
  </w:num>
  <w:num w:numId="40">
    <w:abstractNumId w:val="25"/>
  </w:num>
  <w:num w:numId="41">
    <w:abstractNumId w:val="40"/>
  </w:num>
  <w:num w:numId="42">
    <w:abstractNumId w:val="1"/>
  </w:num>
  <w:num w:numId="43">
    <w:abstractNumId w:val="6"/>
  </w:num>
  <w:num w:numId="44">
    <w:abstractNumId w:val="15"/>
  </w:num>
  <w:num w:numId="45">
    <w:abstractNumId w:val="29"/>
  </w:num>
  <w:num w:numId="46">
    <w:abstractNumId w:val="45"/>
  </w:num>
  <w:num w:numId="47">
    <w:abstractNumId w:val="28"/>
  </w:num>
  <w:num w:numId="48">
    <w:abstractNumId w:val="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9A"/>
    <w:rsid w:val="00000856"/>
    <w:rsid w:val="00000BDA"/>
    <w:rsid w:val="00000C3D"/>
    <w:rsid w:val="00000C91"/>
    <w:rsid w:val="00000EAD"/>
    <w:rsid w:val="000012E4"/>
    <w:rsid w:val="0000148A"/>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E9"/>
    <w:rsid w:val="0000672E"/>
    <w:rsid w:val="00006902"/>
    <w:rsid w:val="00006B64"/>
    <w:rsid w:val="00006C12"/>
    <w:rsid w:val="00006C75"/>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7B3"/>
    <w:rsid w:val="00030DBB"/>
    <w:rsid w:val="00031569"/>
    <w:rsid w:val="0003161A"/>
    <w:rsid w:val="00031A84"/>
    <w:rsid w:val="00031ACB"/>
    <w:rsid w:val="00031C1D"/>
    <w:rsid w:val="00031C20"/>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F94"/>
    <w:rsid w:val="00036296"/>
    <w:rsid w:val="000366CA"/>
    <w:rsid w:val="00036802"/>
    <w:rsid w:val="00036996"/>
    <w:rsid w:val="00036A59"/>
    <w:rsid w:val="00036B32"/>
    <w:rsid w:val="00036BA4"/>
    <w:rsid w:val="00037289"/>
    <w:rsid w:val="000372C3"/>
    <w:rsid w:val="000378BF"/>
    <w:rsid w:val="00037D83"/>
    <w:rsid w:val="00037F16"/>
    <w:rsid w:val="000402C1"/>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3A77"/>
    <w:rsid w:val="000443CC"/>
    <w:rsid w:val="0004450D"/>
    <w:rsid w:val="00044E2A"/>
    <w:rsid w:val="00044F7D"/>
    <w:rsid w:val="00045072"/>
    <w:rsid w:val="0004558B"/>
    <w:rsid w:val="00045705"/>
    <w:rsid w:val="00045745"/>
    <w:rsid w:val="0004592A"/>
    <w:rsid w:val="00045A60"/>
    <w:rsid w:val="00045A92"/>
    <w:rsid w:val="00045C59"/>
    <w:rsid w:val="0004612B"/>
    <w:rsid w:val="00046378"/>
    <w:rsid w:val="000466E4"/>
    <w:rsid w:val="000468E8"/>
    <w:rsid w:val="00046916"/>
    <w:rsid w:val="00046A1C"/>
    <w:rsid w:val="00046EF9"/>
    <w:rsid w:val="000472CD"/>
    <w:rsid w:val="000472D9"/>
    <w:rsid w:val="00047466"/>
    <w:rsid w:val="0004777B"/>
    <w:rsid w:val="00047B5D"/>
    <w:rsid w:val="00047DB7"/>
    <w:rsid w:val="00050A44"/>
    <w:rsid w:val="00051D4E"/>
    <w:rsid w:val="00051D6A"/>
    <w:rsid w:val="00051F90"/>
    <w:rsid w:val="0005255F"/>
    <w:rsid w:val="0005267D"/>
    <w:rsid w:val="000529A1"/>
    <w:rsid w:val="00052B19"/>
    <w:rsid w:val="0005305A"/>
    <w:rsid w:val="000534BF"/>
    <w:rsid w:val="0005388C"/>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082"/>
    <w:rsid w:val="00061597"/>
    <w:rsid w:val="000617D9"/>
    <w:rsid w:val="00061BAF"/>
    <w:rsid w:val="00061BD8"/>
    <w:rsid w:val="00062346"/>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929"/>
    <w:rsid w:val="00071AFB"/>
    <w:rsid w:val="00071B99"/>
    <w:rsid w:val="00071D28"/>
    <w:rsid w:val="00071D69"/>
    <w:rsid w:val="00071DFB"/>
    <w:rsid w:val="00071EE2"/>
    <w:rsid w:val="00072900"/>
    <w:rsid w:val="00072F37"/>
    <w:rsid w:val="0007338D"/>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40DF"/>
    <w:rsid w:val="0008418A"/>
    <w:rsid w:val="00084474"/>
    <w:rsid w:val="000849A5"/>
    <w:rsid w:val="00084A37"/>
    <w:rsid w:val="00084BA4"/>
    <w:rsid w:val="00084ED0"/>
    <w:rsid w:val="00085045"/>
    <w:rsid w:val="00085B69"/>
    <w:rsid w:val="00085D62"/>
    <w:rsid w:val="00085E3F"/>
    <w:rsid w:val="0008693B"/>
    <w:rsid w:val="00086B7B"/>
    <w:rsid w:val="00087048"/>
    <w:rsid w:val="00087287"/>
    <w:rsid w:val="0008738E"/>
    <w:rsid w:val="000873D3"/>
    <w:rsid w:val="00087548"/>
    <w:rsid w:val="000876AB"/>
    <w:rsid w:val="00087A4F"/>
    <w:rsid w:val="00087D2B"/>
    <w:rsid w:val="00087E93"/>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C4C"/>
    <w:rsid w:val="00095F92"/>
    <w:rsid w:val="00096108"/>
    <w:rsid w:val="0009657C"/>
    <w:rsid w:val="00096625"/>
    <w:rsid w:val="00096640"/>
    <w:rsid w:val="000966CF"/>
    <w:rsid w:val="0009680D"/>
    <w:rsid w:val="00096983"/>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2067"/>
    <w:rsid w:val="000A222D"/>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78B"/>
    <w:rsid w:val="000A4838"/>
    <w:rsid w:val="000A4A71"/>
    <w:rsid w:val="000A4B8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6127"/>
    <w:rsid w:val="000B6178"/>
    <w:rsid w:val="000B65A6"/>
    <w:rsid w:val="000B6CC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6CC"/>
    <w:rsid w:val="000C387B"/>
    <w:rsid w:val="000C397B"/>
    <w:rsid w:val="000C3B3E"/>
    <w:rsid w:val="000C3CC7"/>
    <w:rsid w:val="000C3D34"/>
    <w:rsid w:val="000C3E52"/>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C81"/>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CD1"/>
    <w:rsid w:val="000D2DB0"/>
    <w:rsid w:val="000D2E35"/>
    <w:rsid w:val="000D3032"/>
    <w:rsid w:val="000D30D6"/>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801"/>
    <w:rsid w:val="000F1D43"/>
    <w:rsid w:val="000F2814"/>
    <w:rsid w:val="000F38AC"/>
    <w:rsid w:val="000F38C9"/>
    <w:rsid w:val="000F42B7"/>
    <w:rsid w:val="000F48A2"/>
    <w:rsid w:val="000F48FC"/>
    <w:rsid w:val="000F492D"/>
    <w:rsid w:val="000F4F03"/>
    <w:rsid w:val="000F5024"/>
    <w:rsid w:val="000F5254"/>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B3"/>
    <w:rsid w:val="00101E87"/>
    <w:rsid w:val="0010208E"/>
    <w:rsid w:val="001020FF"/>
    <w:rsid w:val="001023D5"/>
    <w:rsid w:val="001024A9"/>
    <w:rsid w:val="00102535"/>
    <w:rsid w:val="0010271F"/>
    <w:rsid w:val="0010281A"/>
    <w:rsid w:val="00102971"/>
    <w:rsid w:val="00102AF3"/>
    <w:rsid w:val="001033DD"/>
    <w:rsid w:val="001034A8"/>
    <w:rsid w:val="0010368E"/>
    <w:rsid w:val="0010399B"/>
    <w:rsid w:val="001039F3"/>
    <w:rsid w:val="00103AE5"/>
    <w:rsid w:val="00104119"/>
    <w:rsid w:val="001046EE"/>
    <w:rsid w:val="00104745"/>
    <w:rsid w:val="001048DD"/>
    <w:rsid w:val="001049B1"/>
    <w:rsid w:val="00104B5B"/>
    <w:rsid w:val="001051DE"/>
    <w:rsid w:val="00105310"/>
    <w:rsid w:val="001055BA"/>
    <w:rsid w:val="00105645"/>
    <w:rsid w:val="001056EA"/>
    <w:rsid w:val="001058C5"/>
    <w:rsid w:val="0010629F"/>
    <w:rsid w:val="001065E9"/>
    <w:rsid w:val="001067F2"/>
    <w:rsid w:val="001074C9"/>
    <w:rsid w:val="00107C35"/>
    <w:rsid w:val="00107D35"/>
    <w:rsid w:val="00107D55"/>
    <w:rsid w:val="00107D70"/>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17900"/>
    <w:rsid w:val="00120108"/>
    <w:rsid w:val="0012015D"/>
    <w:rsid w:val="00120416"/>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6CD"/>
    <w:rsid w:val="00123CE3"/>
    <w:rsid w:val="00124490"/>
    <w:rsid w:val="00124A98"/>
    <w:rsid w:val="0012509D"/>
    <w:rsid w:val="0012514B"/>
    <w:rsid w:val="001253C5"/>
    <w:rsid w:val="00125472"/>
    <w:rsid w:val="001255B4"/>
    <w:rsid w:val="0012596E"/>
    <w:rsid w:val="00125988"/>
    <w:rsid w:val="00125D12"/>
    <w:rsid w:val="00125D24"/>
    <w:rsid w:val="00125F5E"/>
    <w:rsid w:val="00126320"/>
    <w:rsid w:val="0012637B"/>
    <w:rsid w:val="001263FF"/>
    <w:rsid w:val="001266AE"/>
    <w:rsid w:val="00126E09"/>
    <w:rsid w:val="00126E1E"/>
    <w:rsid w:val="00127147"/>
    <w:rsid w:val="00127552"/>
    <w:rsid w:val="00127783"/>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29BE"/>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FD"/>
    <w:rsid w:val="001454AC"/>
    <w:rsid w:val="001455B4"/>
    <w:rsid w:val="0014582E"/>
    <w:rsid w:val="00145D49"/>
    <w:rsid w:val="00146355"/>
    <w:rsid w:val="00146368"/>
    <w:rsid w:val="001465D8"/>
    <w:rsid w:val="001467F5"/>
    <w:rsid w:val="00146CF2"/>
    <w:rsid w:val="001472C0"/>
    <w:rsid w:val="00147485"/>
    <w:rsid w:val="00147492"/>
    <w:rsid w:val="0014760C"/>
    <w:rsid w:val="00147C78"/>
    <w:rsid w:val="00147CC3"/>
    <w:rsid w:val="00147D5D"/>
    <w:rsid w:val="00150486"/>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D64"/>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F8B"/>
    <w:rsid w:val="001561BC"/>
    <w:rsid w:val="001561DB"/>
    <w:rsid w:val="0015621E"/>
    <w:rsid w:val="001563DB"/>
    <w:rsid w:val="00156ADC"/>
    <w:rsid w:val="0015718A"/>
    <w:rsid w:val="00157494"/>
    <w:rsid w:val="00157C5C"/>
    <w:rsid w:val="001601DA"/>
    <w:rsid w:val="0016090F"/>
    <w:rsid w:val="00160A90"/>
    <w:rsid w:val="00160B00"/>
    <w:rsid w:val="00161258"/>
    <w:rsid w:val="00161732"/>
    <w:rsid w:val="001617B6"/>
    <w:rsid w:val="0016185D"/>
    <w:rsid w:val="00161B03"/>
    <w:rsid w:val="00161C3C"/>
    <w:rsid w:val="00161C65"/>
    <w:rsid w:val="00161C89"/>
    <w:rsid w:val="00161D0F"/>
    <w:rsid w:val="00161E2A"/>
    <w:rsid w:val="001627D6"/>
    <w:rsid w:val="001637BD"/>
    <w:rsid w:val="00163A7D"/>
    <w:rsid w:val="00163C35"/>
    <w:rsid w:val="00163CF1"/>
    <w:rsid w:val="00164070"/>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1C2"/>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216F"/>
    <w:rsid w:val="001823DE"/>
    <w:rsid w:val="00182660"/>
    <w:rsid w:val="00182B95"/>
    <w:rsid w:val="00182F70"/>
    <w:rsid w:val="0018308F"/>
    <w:rsid w:val="001832B6"/>
    <w:rsid w:val="00183568"/>
    <w:rsid w:val="00183A6B"/>
    <w:rsid w:val="00184045"/>
    <w:rsid w:val="0018415D"/>
    <w:rsid w:val="001842CE"/>
    <w:rsid w:val="001848FA"/>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41"/>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A7"/>
    <w:rsid w:val="00194FCC"/>
    <w:rsid w:val="00194FD9"/>
    <w:rsid w:val="0019508B"/>
    <w:rsid w:val="00195399"/>
    <w:rsid w:val="001956C1"/>
    <w:rsid w:val="00195A8B"/>
    <w:rsid w:val="001960E4"/>
    <w:rsid w:val="00196349"/>
    <w:rsid w:val="00196408"/>
    <w:rsid w:val="001964D5"/>
    <w:rsid w:val="00196690"/>
    <w:rsid w:val="001968B4"/>
    <w:rsid w:val="0019691E"/>
    <w:rsid w:val="00196B0A"/>
    <w:rsid w:val="001973F8"/>
    <w:rsid w:val="0019768C"/>
    <w:rsid w:val="00197710"/>
    <w:rsid w:val="0019781D"/>
    <w:rsid w:val="001A035A"/>
    <w:rsid w:val="001A0481"/>
    <w:rsid w:val="001A0871"/>
    <w:rsid w:val="001A08AA"/>
    <w:rsid w:val="001A0E2A"/>
    <w:rsid w:val="001A0FA8"/>
    <w:rsid w:val="001A124D"/>
    <w:rsid w:val="001A13D5"/>
    <w:rsid w:val="001A21CB"/>
    <w:rsid w:val="001A2425"/>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5F9B"/>
    <w:rsid w:val="001A612E"/>
    <w:rsid w:val="001A6207"/>
    <w:rsid w:val="001A633E"/>
    <w:rsid w:val="001A6797"/>
    <w:rsid w:val="001A6C11"/>
    <w:rsid w:val="001A6E16"/>
    <w:rsid w:val="001A6E90"/>
    <w:rsid w:val="001A727F"/>
    <w:rsid w:val="001A73B9"/>
    <w:rsid w:val="001A764F"/>
    <w:rsid w:val="001A7B40"/>
    <w:rsid w:val="001B0121"/>
    <w:rsid w:val="001B0463"/>
    <w:rsid w:val="001B0748"/>
    <w:rsid w:val="001B0A38"/>
    <w:rsid w:val="001B0A84"/>
    <w:rsid w:val="001B0D2D"/>
    <w:rsid w:val="001B0E09"/>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2A1"/>
    <w:rsid w:val="001B540F"/>
    <w:rsid w:val="001B5767"/>
    <w:rsid w:val="001B5BEC"/>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A9C"/>
    <w:rsid w:val="001C2EA0"/>
    <w:rsid w:val="001C32E6"/>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EA4"/>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7B1"/>
    <w:rsid w:val="001D0E48"/>
    <w:rsid w:val="001D0FFE"/>
    <w:rsid w:val="001D126D"/>
    <w:rsid w:val="001D131B"/>
    <w:rsid w:val="001D1512"/>
    <w:rsid w:val="001D1585"/>
    <w:rsid w:val="001D19C3"/>
    <w:rsid w:val="001D2276"/>
    <w:rsid w:val="001D2296"/>
    <w:rsid w:val="001D2F3C"/>
    <w:rsid w:val="001D3D9C"/>
    <w:rsid w:val="001D3DAD"/>
    <w:rsid w:val="001D41C6"/>
    <w:rsid w:val="001D43F9"/>
    <w:rsid w:val="001D4640"/>
    <w:rsid w:val="001D4641"/>
    <w:rsid w:val="001D4BD0"/>
    <w:rsid w:val="001D4C6F"/>
    <w:rsid w:val="001D4D9E"/>
    <w:rsid w:val="001D4E60"/>
    <w:rsid w:val="001D50EA"/>
    <w:rsid w:val="001D57E4"/>
    <w:rsid w:val="001D5ADF"/>
    <w:rsid w:val="001D616E"/>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99"/>
    <w:rsid w:val="001E4DA4"/>
    <w:rsid w:val="001E4E6A"/>
    <w:rsid w:val="001E55BE"/>
    <w:rsid w:val="001E5670"/>
    <w:rsid w:val="001E5776"/>
    <w:rsid w:val="001E602E"/>
    <w:rsid w:val="001E6163"/>
    <w:rsid w:val="001E6231"/>
    <w:rsid w:val="001E62FB"/>
    <w:rsid w:val="001E63A1"/>
    <w:rsid w:val="001E65F9"/>
    <w:rsid w:val="001E6B63"/>
    <w:rsid w:val="001E6B75"/>
    <w:rsid w:val="001E6D23"/>
    <w:rsid w:val="001E754B"/>
    <w:rsid w:val="001E794D"/>
    <w:rsid w:val="001E7D26"/>
    <w:rsid w:val="001F0C1B"/>
    <w:rsid w:val="001F0EBA"/>
    <w:rsid w:val="001F1091"/>
    <w:rsid w:val="001F11FF"/>
    <w:rsid w:val="001F125B"/>
    <w:rsid w:val="001F13C6"/>
    <w:rsid w:val="001F1723"/>
    <w:rsid w:val="001F186E"/>
    <w:rsid w:val="001F1C52"/>
    <w:rsid w:val="001F1E32"/>
    <w:rsid w:val="001F1E8C"/>
    <w:rsid w:val="001F1FE8"/>
    <w:rsid w:val="001F22A7"/>
    <w:rsid w:val="001F23CA"/>
    <w:rsid w:val="001F2594"/>
    <w:rsid w:val="001F279B"/>
    <w:rsid w:val="001F289B"/>
    <w:rsid w:val="001F2D71"/>
    <w:rsid w:val="001F2E1C"/>
    <w:rsid w:val="001F32D0"/>
    <w:rsid w:val="001F344F"/>
    <w:rsid w:val="001F379F"/>
    <w:rsid w:val="001F38C5"/>
    <w:rsid w:val="001F3AFD"/>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3E61"/>
    <w:rsid w:val="00204506"/>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3B4"/>
    <w:rsid w:val="00214C9B"/>
    <w:rsid w:val="00214FBD"/>
    <w:rsid w:val="00215038"/>
    <w:rsid w:val="002150C3"/>
    <w:rsid w:val="00215120"/>
    <w:rsid w:val="00215E23"/>
    <w:rsid w:val="00216034"/>
    <w:rsid w:val="0021603A"/>
    <w:rsid w:val="0021678F"/>
    <w:rsid w:val="002168BA"/>
    <w:rsid w:val="002168CE"/>
    <w:rsid w:val="0021696D"/>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881"/>
    <w:rsid w:val="00220D13"/>
    <w:rsid w:val="00220D87"/>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E87"/>
    <w:rsid w:val="0022500E"/>
    <w:rsid w:val="0022536E"/>
    <w:rsid w:val="002254A0"/>
    <w:rsid w:val="00225AB1"/>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18B"/>
    <w:rsid w:val="0023371F"/>
    <w:rsid w:val="002338AC"/>
    <w:rsid w:val="00233EA9"/>
    <w:rsid w:val="002341A1"/>
    <w:rsid w:val="0023422F"/>
    <w:rsid w:val="0023437B"/>
    <w:rsid w:val="00234B58"/>
    <w:rsid w:val="00234F1C"/>
    <w:rsid w:val="00235208"/>
    <w:rsid w:val="00235394"/>
    <w:rsid w:val="0023567A"/>
    <w:rsid w:val="00235811"/>
    <w:rsid w:val="00235A00"/>
    <w:rsid w:val="00235A9B"/>
    <w:rsid w:val="00235E05"/>
    <w:rsid w:val="00236127"/>
    <w:rsid w:val="002361C4"/>
    <w:rsid w:val="002368A9"/>
    <w:rsid w:val="00236B8B"/>
    <w:rsid w:val="00236C99"/>
    <w:rsid w:val="002374F2"/>
    <w:rsid w:val="002376C1"/>
    <w:rsid w:val="00237D21"/>
    <w:rsid w:val="00240381"/>
    <w:rsid w:val="002403C3"/>
    <w:rsid w:val="00241003"/>
    <w:rsid w:val="002416EB"/>
    <w:rsid w:val="00241874"/>
    <w:rsid w:val="00241D4B"/>
    <w:rsid w:val="00241EE9"/>
    <w:rsid w:val="00241F67"/>
    <w:rsid w:val="00241FBD"/>
    <w:rsid w:val="002421B2"/>
    <w:rsid w:val="00242543"/>
    <w:rsid w:val="002425C9"/>
    <w:rsid w:val="00242649"/>
    <w:rsid w:val="0024276D"/>
    <w:rsid w:val="00243254"/>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66"/>
    <w:rsid w:val="002451FF"/>
    <w:rsid w:val="0024528A"/>
    <w:rsid w:val="00245B82"/>
    <w:rsid w:val="0024611D"/>
    <w:rsid w:val="002461D2"/>
    <w:rsid w:val="00246231"/>
    <w:rsid w:val="0024657D"/>
    <w:rsid w:val="00246774"/>
    <w:rsid w:val="00246A81"/>
    <w:rsid w:val="00246CB5"/>
    <w:rsid w:val="00246D98"/>
    <w:rsid w:val="002475F4"/>
    <w:rsid w:val="002476AE"/>
    <w:rsid w:val="00247A0B"/>
    <w:rsid w:val="00247DDD"/>
    <w:rsid w:val="00247F18"/>
    <w:rsid w:val="00250253"/>
    <w:rsid w:val="00250261"/>
    <w:rsid w:val="0025028C"/>
    <w:rsid w:val="0025033E"/>
    <w:rsid w:val="002506F0"/>
    <w:rsid w:val="00250827"/>
    <w:rsid w:val="0025092D"/>
    <w:rsid w:val="00250DFA"/>
    <w:rsid w:val="002513EB"/>
    <w:rsid w:val="002518A8"/>
    <w:rsid w:val="002518B6"/>
    <w:rsid w:val="00252052"/>
    <w:rsid w:val="002520B3"/>
    <w:rsid w:val="002521EC"/>
    <w:rsid w:val="002522DB"/>
    <w:rsid w:val="002523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4D4"/>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7014B"/>
    <w:rsid w:val="00270151"/>
    <w:rsid w:val="00270245"/>
    <w:rsid w:val="00270516"/>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525"/>
    <w:rsid w:val="00277605"/>
    <w:rsid w:val="00277C31"/>
    <w:rsid w:val="00277C96"/>
    <w:rsid w:val="00277DC3"/>
    <w:rsid w:val="00277DDA"/>
    <w:rsid w:val="002805CF"/>
    <w:rsid w:val="002808EC"/>
    <w:rsid w:val="00280BA0"/>
    <w:rsid w:val="00280CE6"/>
    <w:rsid w:val="00280D19"/>
    <w:rsid w:val="002810D6"/>
    <w:rsid w:val="00281205"/>
    <w:rsid w:val="00281B5F"/>
    <w:rsid w:val="00281C9D"/>
    <w:rsid w:val="00281CE2"/>
    <w:rsid w:val="00281DF6"/>
    <w:rsid w:val="00282103"/>
    <w:rsid w:val="00282213"/>
    <w:rsid w:val="002822C4"/>
    <w:rsid w:val="0028242D"/>
    <w:rsid w:val="0028249F"/>
    <w:rsid w:val="002829CB"/>
    <w:rsid w:val="00282C6E"/>
    <w:rsid w:val="00283257"/>
    <w:rsid w:val="00283534"/>
    <w:rsid w:val="002839C0"/>
    <w:rsid w:val="00284328"/>
    <w:rsid w:val="0028434C"/>
    <w:rsid w:val="00284470"/>
    <w:rsid w:val="00284630"/>
    <w:rsid w:val="00284B89"/>
    <w:rsid w:val="00284CCA"/>
    <w:rsid w:val="00284D5B"/>
    <w:rsid w:val="00284D6F"/>
    <w:rsid w:val="00285C11"/>
    <w:rsid w:val="002865DA"/>
    <w:rsid w:val="00286D9C"/>
    <w:rsid w:val="00287230"/>
    <w:rsid w:val="00287992"/>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7D8"/>
    <w:rsid w:val="00294BAD"/>
    <w:rsid w:val="00294D0A"/>
    <w:rsid w:val="00294FB7"/>
    <w:rsid w:val="002958AA"/>
    <w:rsid w:val="00295C67"/>
    <w:rsid w:val="00295DFF"/>
    <w:rsid w:val="00296608"/>
    <w:rsid w:val="0029697B"/>
    <w:rsid w:val="00296F1A"/>
    <w:rsid w:val="0029702C"/>
    <w:rsid w:val="002974F2"/>
    <w:rsid w:val="00297AAB"/>
    <w:rsid w:val="00297B9B"/>
    <w:rsid w:val="002A0154"/>
    <w:rsid w:val="002A01EA"/>
    <w:rsid w:val="002A0583"/>
    <w:rsid w:val="002A087F"/>
    <w:rsid w:val="002A0B16"/>
    <w:rsid w:val="002A0E26"/>
    <w:rsid w:val="002A0FC5"/>
    <w:rsid w:val="002A10E0"/>
    <w:rsid w:val="002A1210"/>
    <w:rsid w:val="002A15AD"/>
    <w:rsid w:val="002A184A"/>
    <w:rsid w:val="002A1EAD"/>
    <w:rsid w:val="002A2061"/>
    <w:rsid w:val="002A2090"/>
    <w:rsid w:val="002A235C"/>
    <w:rsid w:val="002A25E8"/>
    <w:rsid w:val="002A2862"/>
    <w:rsid w:val="002A29CC"/>
    <w:rsid w:val="002A2C3D"/>
    <w:rsid w:val="002A2DA6"/>
    <w:rsid w:val="002A2DC8"/>
    <w:rsid w:val="002A347F"/>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771"/>
    <w:rsid w:val="002D1A56"/>
    <w:rsid w:val="002D1BF6"/>
    <w:rsid w:val="002D1E41"/>
    <w:rsid w:val="002D20CA"/>
    <w:rsid w:val="002D20F1"/>
    <w:rsid w:val="002D2208"/>
    <w:rsid w:val="002D2CA6"/>
    <w:rsid w:val="002D2FE0"/>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1AC4"/>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4CE1"/>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4015"/>
    <w:rsid w:val="00314125"/>
    <w:rsid w:val="0031420F"/>
    <w:rsid w:val="003142D3"/>
    <w:rsid w:val="00314472"/>
    <w:rsid w:val="00314AF7"/>
    <w:rsid w:val="00314BF4"/>
    <w:rsid w:val="00315516"/>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1CB6"/>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27F6B"/>
    <w:rsid w:val="00330388"/>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133"/>
    <w:rsid w:val="00337259"/>
    <w:rsid w:val="003373C6"/>
    <w:rsid w:val="00337635"/>
    <w:rsid w:val="003379C2"/>
    <w:rsid w:val="003379C8"/>
    <w:rsid w:val="00337DE2"/>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A49"/>
    <w:rsid w:val="00366305"/>
    <w:rsid w:val="003668EE"/>
    <w:rsid w:val="00366B3B"/>
    <w:rsid w:val="00366C78"/>
    <w:rsid w:val="00366CFE"/>
    <w:rsid w:val="00367724"/>
    <w:rsid w:val="00367DE9"/>
    <w:rsid w:val="00367ED4"/>
    <w:rsid w:val="003703A4"/>
    <w:rsid w:val="0037051E"/>
    <w:rsid w:val="003705A9"/>
    <w:rsid w:val="003708B4"/>
    <w:rsid w:val="0037097E"/>
    <w:rsid w:val="00370D2B"/>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B71"/>
    <w:rsid w:val="00374D83"/>
    <w:rsid w:val="00374E65"/>
    <w:rsid w:val="00374E6A"/>
    <w:rsid w:val="003752F9"/>
    <w:rsid w:val="003753D5"/>
    <w:rsid w:val="00375669"/>
    <w:rsid w:val="003760C6"/>
    <w:rsid w:val="003765AC"/>
    <w:rsid w:val="003765C0"/>
    <w:rsid w:val="0037662B"/>
    <w:rsid w:val="003768E2"/>
    <w:rsid w:val="003769A6"/>
    <w:rsid w:val="00376BB9"/>
    <w:rsid w:val="00376BCD"/>
    <w:rsid w:val="00376BF0"/>
    <w:rsid w:val="0037730D"/>
    <w:rsid w:val="00377B02"/>
    <w:rsid w:val="00377DE3"/>
    <w:rsid w:val="0038003D"/>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3F4"/>
    <w:rsid w:val="003A4542"/>
    <w:rsid w:val="003A461D"/>
    <w:rsid w:val="003A46E5"/>
    <w:rsid w:val="003A5168"/>
    <w:rsid w:val="003A5284"/>
    <w:rsid w:val="003A54AB"/>
    <w:rsid w:val="003A56EC"/>
    <w:rsid w:val="003A5FA4"/>
    <w:rsid w:val="003A633E"/>
    <w:rsid w:val="003A649A"/>
    <w:rsid w:val="003A6535"/>
    <w:rsid w:val="003A6650"/>
    <w:rsid w:val="003A6702"/>
    <w:rsid w:val="003A68FE"/>
    <w:rsid w:val="003A699A"/>
    <w:rsid w:val="003A72F4"/>
    <w:rsid w:val="003A7301"/>
    <w:rsid w:val="003A7332"/>
    <w:rsid w:val="003A7CD9"/>
    <w:rsid w:val="003A7F87"/>
    <w:rsid w:val="003B0569"/>
    <w:rsid w:val="003B0CF3"/>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2FF8"/>
    <w:rsid w:val="003B31E3"/>
    <w:rsid w:val="003B3A8A"/>
    <w:rsid w:val="003B4C5E"/>
    <w:rsid w:val="003B4E44"/>
    <w:rsid w:val="003B542B"/>
    <w:rsid w:val="003B5FC3"/>
    <w:rsid w:val="003B62F3"/>
    <w:rsid w:val="003B6329"/>
    <w:rsid w:val="003B63FF"/>
    <w:rsid w:val="003B65BD"/>
    <w:rsid w:val="003B66E6"/>
    <w:rsid w:val="003B6FE1"/>
    <w:rsid w:val="003B7690"/>
    <w:rsid w:val="003B7B5D"/>
    <w:rsid w:val="003B7EC9"/>
    <w:rsid w:val="003B7F5E"/>
    <w:rsid w:val="003C0186"/>
    <w:rsid w:val="003C03D7"/>
    <w:rsid w:val="003C07B8"/>
    <w:rsid w:val="003C0D52"/>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B85"/>
    <w:rsid w:val="003C4DF7"/>
    <w:rsid w:val="003C4F8E"/>
    <w:rsid w:val="003C5421"/>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E90"/>
    <w:rsid w:val="003D3EC5"/>
    <w:rsid w:val="003D4262"/>
    <w:rsid w:val="003D4940"/>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CD"/>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4FDB"/>
    <w:rsid w:val="003F53F8"/>
    <w:rsid w:val="003F555F"/>
    <w:rsid w:val="003F565E"/>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A67"/>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FBC"/>
    <w:rsid w:val="00402FDF"/>
    <w:rsid w:val="004036F3"/>
    <w:rsid w:val="004039D1"/>
    <w:rsid w:val="00403AD2"/>
    <w:rsid w:val="00403BC6"/>
    <w:rsid w:val="004040FC"/>
    <w:rsid w:val="0040446C"/>
    <w:rsid w:val="00404575"/>
    <w:rsid w:val="00404651"/>
    <w:rsid w:val="004047C7"/>
    <w:rsid w:val="004048A8"/>
    <w:rsid w:val="004049AA"/>
    <w:rsid w:val="00404D0E"/>
    <w:rsid w:val="00404FE5"/>
    <w:rsid w:val="004051CE"/>
    <w:rsid w:val="00405271"/>
    <w:rsid w:val="004052EE"/>
    <w:rsid w:val="00405657"/>
    <w:rsid w:val="004056EB"/>
    <w:rsid w:val="00405922"/>
    <w:rsid w:val="00405AA6"/>
    <w:rsid w:val="0040604C"/>
    <w:rsid w:val="0040653B"/>
    <w:rsid w:val="0040662C"/>
    <w:rsid w:val="004066B0"/>
    <w:rsid w:val="004066F7"/>
    <w:rsid w:val="00406A86"/>
    <w:rsid w:val="00406C2D"/>
    <w:rsid w:val="00406ED3"/>
    <w:rsid w:val="004071C5"/>
    <w:rsid w:val="00407780"/>
    <w:rsid w:val="00410388"/>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646"/>
    <w:rsid w:val="0041573B"/>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895"/>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30"/>
    <w:rsid w:val="00423C66"/>
    <w:rsid w:val="00423DF6"/>
    <w:rsid w:val="00423F17"/>
    <w:rsid w:val="00424198"/>
    <w:rsid w:val="00424360"/>
    <w:rsid w:val="0042464C"/>
    <w:rsid w:val="0042483E"/>
    <w:rsid w:val="0042492C"/>
    <w:rsid w:val="00424CCD"/>
    <w:rsid w:val="004258F1"/>
    <w:rsid w:val="004259EB"/>
    <w:rsid w:val="0042632B"/>
    <w:rsid w:val="004263B2"/>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CB0"/>
    <w:rsid w:val="004340D4"/>
    <w:rsid w:val="00434404"/>
    <w:rsid w:val="00434841"/>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8DF"/>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20B"/>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2275"/>
    <w:rsid w:val="004624FB"/>
    <w:rsid w:val="00462862"/>
    <w:rsid w:val="00462C61"/>
    <w:rsid w:val="00463257"/>
    <w:rsid w:val="00463382"/>
    <w:rsid w:val="00463612"/>
    <w:rsid w:val="00463732"/>
    <w:rsid w:val="00463CF5"/>
    <w:rsid w:val="004643D0"/>
    <w:rsid w:val="004643E2"/>
    <w:rsid w:val="00464991"/>
    <w:rsid w:val="00464C1D"/>
    <w:rsid w:val="00464D39"/>
    <w:rsid w:val="00464E73"/>
    <w:rsid w:val="00464FC3"/>
    <w:rsid w:val="004652DB"/>
    <w:rsid w:val="00465437"/>
    <w:rsid w:val="00465443"/>
    <w:rsid w:val="00465690"/>
    <w:rsid w:val="004658ED"/>
    <w:rsid w:val="00465D3C"/>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0DD"/>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29"/>
    <w:rsid w:val="00494D6A"/>
    <w:rsid w:val="00494EE1"/>
    <w:rsid w:val="00495232"/>
    <w:rsid w:val="00495397"/>
    <w:rsid w:val="004954DD"/>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1CA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5208"/>
    <w:rsid w:val="004B5426"/>
    <w:rsid w:val="004B5713"/>
    <w:rsid w:val="004B5978"/>
    <w:rsid w:val="004B5A97"/>
    <w:rsid w:val="004B5DE4"/>
    <w:rsid w:val="004B5F83"/>
    <w:rsid w:val="004B60D1"/>
    <w:rsid w:val="004B62B1"/>
    <w:rsid w:val="004B62ED"/>
    <w:rsid w:val="004B62F1"/>
    <w:rsid w:val="004B6546"/>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165C"/>
    <w:rsid w:val="004D1E62"/>
    <w:rsid w:val="004D1FD1"/>
    <w:rsid w:val="004D2448"/>
    <w:rsid w:val="004D2527"/>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64C"/>
    <w:rsid w:val="004E3BAE"/>
    <w:rsid w:val="004E3DD0"/>
    <w:rsid w:val="004E4003"/>
    <w:rsid w:val="004E401A"/>
    <w:rsid w:val="004E407E"/>
    <w:rsid w:val="004E4201"/>
    <w:rsid w:val="004E4433"/>
    <w:rsid w:val="004E48DA"/>
    <w:rsid w:val="004E4BA6"/>
    <w:rsid w:val="004E4F00"/>
    <w:rsid w:val="004E5190"/>
    <w:rsid w:val="004E524D"/>
    <w:rsid w:val="004E5CDC"/>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1192"/>
    <w:rsid w:val="004F11D5"/>
    <w:rsid w:val="004F14A3"/>
    <w:rsid w:val="004F1776"/>
    <w:rsid w:val="004F1A17"/>
    <w:rsid w:val="004F1B58"/>
    <w:rsid w:val="004F1B62"/>
    <w:rsid w:val="004F23CF"/>
    <w:rsid w:val="004F2713"/>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E23"/>
    <w:rsid w:val="004F6E75"/>
    <w:rsid w:val="004F77B2"/>
    <w:rsid w:val="004F78E1"/>
    <w:rsid w:val="004F79DB"/>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690"/>
    <w:rsid w:val="005038CA"/>
    <w:rsid w:val="00503C68"/>
    <w:rsid w:val="00503D6C"/>
    <w:rsid w:val="00503DAE"/>
    <w:rsid w:val="00503E07"/>
    <w:rsid w:val="00504035"/>
    <w:rsid w:val="00504699"/>
    <w:rsid w:val="00504C1D"/>
    <w:rsid w:val="00504FB8"/>
    <w:rsid w:val="005055D8"/>
    <w:rsid w:val="005055E3"/>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96E"/>
    <w:rsid w:val="00512D1F"/>
    <w:rsid w:val="00512F58"/>
    <w:rsid w:val="0051345E"/>
    <w:rsid w:val="00513716"/>
    <w:rsid w:val="00513739"/>
    <w:rsid w:val="005137F9"/>
    <w:rsid w:val="00513CE6"/>
    <w:rsid w:val="00513F17"/>
    <w:rsid w:val="005145F2"/>
    <w:rsid w:val="005149BB"/>
    <w:rsid w:val="0051555F"/>
    <w:rsid w:val="00515C7A"/>
    <w:rsid w:val="0051618E"/>
    <w:rsid w:val="0051660B"/>
    <w:rsid w:val="00516E0E"/>
    <w:rsid w:val="0051721F"/>
    <w:rsid w:val="00517349"/>
    <w:rsid w:val="00517877"/>
    <w:rsid w:val="00517D58"/>
    <w:rsid w:val="00517FA9"/>
    <w:rsid w:val="00520147"/>
    <w:rsid w:val="005203DE"/>
    <w:rsid w:val="005208C2"/>
    <w:rsid w:val="0052090E"/>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12AC"/>
    <w:rsid w:val="00541722"/>
    <w:rsid w:val="00541D56"/>
    <w:rsid w:val="00541E56"/>
    <w:rsid w:val="00542377"/>
    <w:rsid w:val="00542412"/>
    <w:rsid w:val="005432B0"/>
    <w:rsid w:val="005434BE"/>
    <w:rsid w:val="00543B2E"/>
    <w:rsid w:val="00543C1B"/>
    <w:rsid w:val="00543EC3"/>
    <w:rsid w:val="005441A2"/>
    <w:rsid w:val="005442DD"/>
    <w:rsid w:val="00544332"/>
    <w:rsid w:val="00544524"/>
    <w:rsid w:val="005447FC"/>
    <w:rsid w:val="00544875"/>
    <w:rsid w:val="00544A72"/>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51C"/>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F5"/>
    <w:rsid w:val="0056164F"/>
    <w:rsid w:val="00561966"/>
    <w:rsid w:val="00561993"/>
    <w:rsid w:val="005619B1"/>
    <w:rsid w:val="00561AF2"/>
    <w:rsid w:val="00561BEB"/>
    <w:rsid w:val="00561CD2"/>
    <w:rsid w:val="00561DE9"/>
    <w:rsid w:val="00563007"/>
    <w:rsid w:val="00563111"/>
    <w:rsid w:val="00563481"/>
    <w:rsid w:val="005636C3"/>
    <w:rsid w:val="00563BE8"/>
    <w:rsid w:val="00563EEE"/>
    <w:rsid w:val="00563F0F"/>
    <w:rsid w:val="00564046"/>
    <w:rsid w:val="00564194"/>
    <w:rsid w:val="005644EB"/>
    <w:rsid w:val="00564539"/>
    <w:rsid w:val="005645B4"/>
    <w:rsid w:val="0056472C"/>
    <w:rsid w:val="00564F1E"/>
    <w:rsid w:val="00565067"/>
    <w:rsid w:val="005659E0"/>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153"/>
    <w:rsid w:val="00580287"/>
    <w:rsid w:val="005802E6"/>
    <w:rsid w:val="00580522"/>
    <w:rsid w:val="00580D11"/>
    <w:rsid w:val="00580E2F"/>
    <w:rsid w:val="00580EF2"/>
    <w:rsid w:val="005810D6"/>
    <w:rsid w:val="005811F1"/>
    <w:rsid w:val="005815FA"/>
    <w:rsid w:val="00582222"/>
    <w:rsid w:val="005824AC"/>
    <w:rsid w:val="005824F1"/>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097"/>
    <w:rsid w:val="00594177"/>
    <w:rsid w:val="00594197"/>
    <w:rsid w:val="00594834"/>
    <w:rsid w:val="00594DE5"/>
    <w:rsid w:val="005952CF"/>
    <w:rsid w:val="00595B59"/>
    <w:rsid w:val="00595D0F"/>
    <w:rsid w:val="0059606E"/>
    <w:rsid w:val="0059609C"/>
    <w:rsid w:val="0059618B"/>
    <w:rsid w:val="00596839"/>
    <w:rsid w:val="005968ED"/>
    <w:rsid w:val="005978D0"/>
    <w:rsid w:val="00597DD0"/>
    <w:rsid w:val="00597E21"/>
    <w:rsid w:val="005A00D5"/>
    <w:rsid w:val="005A022B"/>
    <w:rsid w:val="005A094F"/>
    <w:rsid w:val="005A0B2D"/>
    <w:rsid w:val="005A0F58"/>
    <w:rsid w:val="005A1248"/>
    <w:rsid w:val="005A12E6"/>
    <w:rsid w:val="005A14A7"/>
    <w:rsid w:val="005A150F"/>
    <w:rsid w:val="005A1AF4"/>
    <w:rsid w:val="005A1B60"/>
    <w:rsid w:val="005A2217"/>
    <w:rsid w:val="005A227C"/>
    <w:rsid w:val="005A2ADE"/>
    <w:rsid w:val="005A2E1B"/>
    <w:rsid w:val="005A304C"/>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69A"/>
    <w:rsid w:val="005B2715"/>
    <w:rsid w:val="005B2853"/>
    <w:rsid w:val="005B2B73"/>
    <w:rsid w:val="005B2FEA"/>
    <w:rsid w:val="005B3C2C"/>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0DA"/>
    <w:rsid w:val="005C1BFA"/>
    <w:rsid w:val="005C210D"/>
    <w:rsid w:val="005C223B"/>
    <w:rsid w:val="005C23FF"/>
    <w:rsid w:val="005C2401"/>
    <w:rsid w:val="005C2E2F"/>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48"/>
    <w:rsid w:val="005C7FE9"/>
    <w:rsid w:val="005D0042"/>
    <w:rsid w:val="005D0782"/>
    <w:rsid w:val="005D0F4D"/>
    <w:rsid w:val="005D11A4"/>
    <w:rsid w:val="005D1244"/>
    <w:rsid w:val="005D12CB"/>
    <w:rsid w:val="005D188D"/>
    <w:rsid w:val="005D1D06"/>
    <w:rsid w:val="005D2498"/>
    <w:rsid w:val="005D24AF"/>
    <w:rsid w:val="005D2673"/>
    <w:rsid w:val="005D270E"/>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5F74"/>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A18"/>
    <w:rsid w:val="005E519B"/>
    <w:rsid w:val="005E52AC"/>
    <w:rsid w:val="005E5455"/>
    <w:rsid w:val="005E594E"/>
    <w:rsid w:val="005E5957"/>
    <w:rsid w:val="005E5985"/>
    <w:rsid w:val="005E60A4"/>
    <w:rsid w:val="005E67EC"/>
    <w:rsid w:val="005E68C6"/>
    <w:rsid w:val="005E6A20"/>
    <w:rsid w:val="005E6C81"/>
    <w:rsid w:val="005E6DDB"/>
    <w:rsid w:val="005E74FE"/>
    <w:rsid w:val="005E7765"/>
    <w:rsid w:val="005E7768"/>
    <w:rsid w:val="005E7B50"/>
    <w:rsid w:val="005E7BC3"/>
    <w:rsid w:val="005E7E39"/>
    <w:rsid w:val="005F04FE"/>
    <w:rsid w:val="005F0725"/>
    <w:rsid w:val="005F0B28"/>
    <w:rsid w:val="005F0EBC"/>
    <w:rsid w:val="005F11D1"/>
    <w:rsid w:val="005F130E"/>
    <w:rsid w:val="005F1464"/>
    <w:rsid w:val="005F14B7"/>
    <w:rsid w:val="005F153E"/>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DBB"/>
    <w:rsid w:val="0060123C"/>
    <w:rsid w:val="00601791"/>
    <w:rsid w:val="00601A5C"/>
    <w:rsid w:val="00601BCD"/>
    <w:rsid w:val="00601DB0"/>
    <w:rsid w:val="00602C04"/>
    <w:rsid w:val="00602F6F"/>
    <w:rsid w:val="0060312F"/>
    <w:rsid w:val="00603390"/>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6D86"/>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6F03"/>
    <w:rsid w:val="00617645"/>
    <w:rsid w:val="00617873"/>
    <w:rsid w:val="00617A5D"/>
    <w:rsid w:val="00617AD3"/>
    <w:rsid w:val="00617DA8"/>
    <w:rsid w:val="006208E1"/>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46E"/>
    <w:rsid w:val="00630819"/>
    <w:rsid w:val="00630C2E"/>
    <w:rsid w:val="00630D1E"/>
    <w:rsid w:val="00630DFB"/>
    <w:rsid w:val="00630F44"/>
    <w:rsid w:val="006311FE"/>
    <w:rsid w:val="00631309"/>
    <w:rsid w:val="0063142D"/>
    <w:rsid w:val="00631B6A"/>
    <w:rsid w:val="00631EE2"/>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1471"/>
    <w:rsid w:val="00641826"/>
    <w:rsid w:val="00641F49"/>
    <w:rsid w:val="00641FAC"/>
    <w:rsid w:val="006424A4"/>
    <w:rsid w:val="006428A0"/>
    <w:rsid w:val="00642A5A"/>
    <w:rsid w:val="00643490"/>
    <w:rsid w:val="00643E42"/>
    <w:rsid w:val="006440B8"/>
    <w:rsid w:val="006440E7"/>
    <w:rsid w:val="00644130"/>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58D"/>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664"/>
    <w:rsid w:val="00666690"/>
    <w:rsid w:val="00666A4F"/>
    <w:rsid w:val="00666C68"/>
    <w:rsid w:val="00666F53"/>
    <w:rsid w:val="00667074"/>
    <w:rsid w:val="0066707C"/>
    <w:rsid w:val="006671B2"/>
    <w:rsid w:val="00667212"/>
    <w:rsid w:val="00667261"/>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1C0E"/>
    <w:rsid w:val="00692002"/>
    <w:rsid w:val="00692087"/>
    <w:rsid w:val="006928BA"/>
    <w:rsid w:val="006928BD"/>
    <w:rsid w:val="00692B2A"/>
    <w:rsid w:val="00693044"/>
    <w:rsid w:val="006932BA"/>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3F39"/>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404"/>
    <w:rsid w:val="006B27D9"/>
    <w:rsid w:val="006B2A0F"/>
    <w:rsid w:val="006B2C87"/>
    <w:rsid w:val="006B2EE4"/>
    <w:rsid w:val="006B2F94"/>
    <w:rsid w:val="006B3246"/>
    <w:rsid w:val="006B3667"/>
    <w:rsid w:val="006B385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44"/>
    <w:rsid w:val="006C2B5E"/>
    <w:rsid w:val="006C2DB1"/>
    <w:rsid w:val="006C2DBB"/>
    <w:rsid w:val="006C3444"/>
    <w:rsid w:val="006C34AC"/>
    <w:rsid w:val="006C3850"/>
    <w:rsid w:val="006C3A29"/>
    <w:rsid w:val="006C3C40"/>
    <w:rsid w:val="006C3E68"/>
    <w:rsid w:val="006C4AEB"/>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58D6"/>
    <w:rsid w:val="006D5AEB"/>
    <w:rsid w:val="006D5F61"/>
    <w:rsid w:val="006D61DA"/>
    <w:rsid w:val="006D6369"/>
    <w:rsid w:val="006D642F"/>
    <w:rsid w:val="006D6685"/>
    <w:rsid w:val="006D6769"/>
    <w:rsid w:val="006D72D9"/>
    <w:rsid w:val="006D7C21"/>
    <w:rsid w:val="006E03D7"/>
    <w:rsid w:val="006E042B"/>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0B0"/>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301"/>
    <w:rsid w:val="006E6A33"/>
    <w:rsid w:val="006E6FB6"/>
    <w:rsid w:val="006E7526"/>
    <w:rsid w:val="006E7B14"/>
    <w:rsid w:val="006E7E01"/>
    <w:rsid w:val="006E7F3E"/>
    <w:rsid w:val="006F06ED"/>
    <w:rsid w:val="006F1195"/>
    <w:rsid w:val="006F11AC"/>
    <w:rsid w:val="006F14BF"/>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903"/>
    <w:rsid w:val="006F6A22"/>
    <w:rsid w:val="006F6D7F"/>
    <w:rsid w:val="006F7066"/>
    <w:rsid w:val="006F7AAA"/>
    <w:rsid w:val="0070025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431"/>
    <w:rsid w:val="007047EC"/>
    <w:rsid w:val="007048F5"/>
    <w:rsid w:val="0070493A"/>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5135"/>
    <w:rsid w:val="00715D3D"/>
    <w:rsid w:val="00716474"/>
    <w:rsid w:val="007169AE"/>
    <w:rsid w:val="00716A39"/>
    <w:rsid w:val="00716C21"/>
    <w:rsid w:val="00717380"/>
    <w:rsid w:val="00717EBF"/>
    <w:rsid w:val="007203E6"/>
    <w:rsid w:val="00720C36"/>
    <w:rsid w:val="00720FD3"/>
    <w:rsid w:val="00721C44"/>
    <w:rsid w:val="00721C96"/>
    <w:rsid w:val="0072227B"/>
    <w:rsid w:val="007222E4"/>
    <w:rsid w:val="00722365"/>
    <w:rsid w:val="00722569"/>
    <w:rsid w:val="00722727"/>
    <w:rsid w:val="00722DC2"/>
    <w:rsid w:val="00723177"/>
    <w:rsid w:val="00723494"/>
    <w:rsid w:val="007234AF"/>
    <w:rsid w:val="0072368B"/>
    <w:rsid w:val="00723D48"/>
    <w:rsid w:val="00723F2B"/>
    <w:rsid w:val="00724766"/>
    <w:rsid w:val="00724C1F"/>
    <w:rsid w:val="00724EF3"/>
    <w:rsid w:val="0072514B"/>
    <w:rsid w:val="00725181"/>
    <w:rsid w:val="00725507"/>
    <w:rsid w:val="00725D1F"/>
    <w:rsid w:val="00725F80"/>
    <w:rsid w:val="00726220"/>
    <w:rsid w:val="00726362"/>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128A"/>
    <w:rsid w:val="007314A7"/>
    <w:rsid w:val="0073153E"/>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7A6"/>
    <w:rsid w:val="00753891"/>
    <w:rsid w:val="00754028"/>
    <w:rsid w:val="00754252"/>
    <w:rsid w:val="007542FB"/>
    <w:rsid w:val="0075439B"/>
    <w:rsid w:val="007545C2"/>
    <w:rsid w:val="007546EC"/>
    <w:rsid w:val="0075473A"/>
    <w:rsid w:val="00754DA2"/>
    <w:rsid w:val="00754E47"/>
    <w:rsid w:val="00754F34"/>
    <w:rsid w:val="00754FB8"/>
    <w:rsid w:val="007550D9"/>
    <w:rsid w:val="007551FE"/>
    <w:rsid w:val="007553DD"/>
    <w:rsid w:val="00755538"/>
    <w:rsid w:val="00755573"/>
    <w:rsid w:val="007556E5"/>
    <w:rsid w:val="00755751"/>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14A3"/>
    <w:rsid w:val="00761709"/>
    <w:rsid w:val="00761F18"/>
    <w:rsid w:val="00761FFC"/>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633"/>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A40"/>
    <w:rsid w:val="007740D7"/>
    <w:rsid w:val="0077436F"/>
    <w:rsid w:val="00774A18"/>
    <w:rsid w:val="00774DDC"/>
    <w:rsid w:val="00774FB5"/>
    <w:rsid w:val="00775300"/>
    <w:rsid w:val="0077549D"/>
    <w:rsid w:val="00775C7B"/>
    <w:rsid w:val="00776463"/>
    <w:rsid w:val="00776476"/>
    <w:rsid w:val="007767CB"/>
    <w:rsid w:val="00776AC6"/>
    <w:rsid w:val="00777518"/>
    <w:rsid w:val="007778CE"/>
    <w:rsid w:val="00777A9B"/>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9C7"/>
    <w:rsid w:val="00784D3E"/>
    <w:rsid w:val="00784F48"/>
    <w:rsid w:val="0078517D"/>
    <w:rsid w:val="0078522A"/>
    <w:rsid w:val="00785B0F"/>
    <w:rsid w:val="00785C34"/>
    <w:rsid w:val="007860F9"/>
    <w:rsid w:val="007867BC"/>
    <w:rsid w:val="0078686C"/>
    <w:rsid w:val="00786CE1"/>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40D"/>
    <w:rsid w:val="0079351A"/>
    <w:rsid w:val="0079379C"/>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35E"/>
    <w:rsid w:val="007A36C0"/>
    <w:rsid w:val="007A3A05"/>
    <w:rsid w:val="007A3B03"/>
    <w:rsid w:val="007A4012"/>
    <w:rsid w:val="007A4062"/>
    <w:rsid w:val="007A4079"/>
    <w:rsid w:val="007A43CC"/>
    <w:rsid w:val="007A43E3"/>
    <w:rsid w:val="007A4739"/>
    <w:rsid w:val="007A48A1"/>
    <w:rsid w:val="007A4AEE"/>
    <w:rsid w:val="007A4E3D"/>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D18"/>
    <w:rsid w:val="007B1D9E"/>
    <w:rsid w:val="007B1F39"/>
    <w:rsid w:val="007B2070"/>
    <w:rsid w:val="007B2132"/>
    <w:rsid w:val="007B23D1"/>
    <w:rsid w:val="007B2A5C"/>
    <w:rsid w:val="007B2D72"/>
    <w:rsid w:val="007B2E21"/>
    <w:rsid w:val="007B2E34"/>
    <w:rsid w:val="007B3441"/>
    <w:rsid w:val="007B3652"/>
    <w:rsid w:val="007B3B76"/>
    <w:rsid w:val="007B40A9"/>
    <w:rsid w:val="007B40FE"/>
    <w:rsid w:val="007B495B"/>
    <w:rsid w:val="007B5017"/>
    <w:rsid w:val="007B53A3"/>
    <w:rsid w:val="007B54D9"/>
    <w:rsid w:val="007B55E9"/>
    <w:rsid w:val="007B5B31"/>
    <w:rsid w:val="007B5C33"/>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C0A"/>
    <w:rsid w:val="007C6FA9"/>
    <w:rsid w:val="007C71F8"/>
    <w:rsid w:val="007C74D4"/>
    <w:rsid w:val="007C7606"/>
    <w:rsid w:val="007D02A3"/>
    <w:rsid w:val="007D069C"/>
    <w:rsid w:val="007D0A2B"/>
    <w:rsid w:val="007D0F9C"/>
    <w:rsid w:val="007D1037"/>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D06"/>
    <w:rsid w:val="007D4EA4"/>
    <w:rsid w:val="007D51CF"/>
    <w:rsid w:val="007D5704"/>
    <w:rsid w:val="007D5710"/>
    <w:rsid w:val="007D5986"/>
    <w:rsid w:val="007D59BB"/>
    <w:rsid w:val="007D5A92"/>
    <w:rsid w:val="007D5E54"/>
    <w:rsid w:val="007D60BF"/>
    <w:rsid w:val="007D6283"/>
    <w:rsid w:val="007D6831"/>
    <w:rsid w:val="007D6871"/>
    <w:rsid w:val="007D6D87"/>
    <w:rsid w:val="007D6DBA"/>
    <w:rsid w:val="007D6E4D"/>
    <w:rsid w:val="007D6F5F"/>
    <w:rsid w:val="007D7418"/>
    <w:rsid w:val="007D759F"/>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5F"/>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2C6"/>
    <w:rsid w:val="007F1890"/>
    <w:rsid w:val="007F1C7D"/>
    <w:rsid w:val="007F1CE0"/>
    <w:rsid w:val="007F1FE6"/>
    <w:rsid w:val="007F2048"/>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6C1"/>
    <w:rsid w:val="00803723"/>
    <w:rsid w:val="0080379E"/>
    <w:rsid w:val="00803972"/>
    <w:rsid w:val="008039EC"/>
    <w:rsid w:val="0080455A"/>
    <w:rsid w:val="008048A7"/>
    <w:rsid w:val="00804FE9"/>
    <w:rsid w:val="0080518A"/>
    <w:rsid w:val="00805430"/>
    <w:rsid w:val="00805A48"/>
    <w:rsid w:val="00805CA4"/>
    <w:rsid w:val="00805E6E"/>
    <w:rsid w:val="00806230"/>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53"/>
    <w:rsid w:val="008121C4"/>
    <w:rsid w:val="008126DD"/>
    <w:rsid w:val="0081274C"/>
    <w:rsid w:val="00812980"/>
    <w:rsid w:val="008129D2"/>
    <w:rsid w:val="00812F23"/>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AD9"/>
    <w:rsid w:val="00817B78"/>
    <w:rsid w:val="00817E34"/>
    <w:rsid w:val="00817EE9"/>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41AD"/>
    <w:rsid w:val="0082453B"/>
    <w:rsid w:val="00824C34"/>
    <w:rsid w:val="0082505D"/>
    <w:rsid w:val="0082598F"/>
    <w:rsid w:val="00825A2A"/>
    <w:rsid w:val="00825A5F"/>
    <w:rsid w:val="0082657F"/>
    <w:rsid w:val="0082678F"/>
    <w:rsid w:val="008269CB"/>
    <w:rsid w:val="00826AD5"/>
    <w:rsid w:val="00826B2F"/>
    <w:rsid w:val="008277AC"/>
    <w:rsid w:val="008278F3"/>
    <w:rsid w:val="0082795C"/>
    <w:rsid w:val="00827972"/>
    <w:rsid w:val="00827BF1"/>
    <w:rsid w:val="00827C3A"/>
    <w:rsid w:val="00827E94"/>
    <w:rsid w:val="00827FDA"/>
    <w:rsid w:val="008303C0"/>
    <w:rsid w:val="00830C5C"/>
    <w:rsid w:val="00830F5B"/>
    <w:rsid w:val="0083144C"/>
    <w:rsid w:val="00831AEB"/>
    <w:rsid w:val="00831C40"/>
    <w:rsid w:val="00831D81"/>
    <w:rsid w:val="008321D4"/>
    <w:rsid w:val="0083238D"/>
    <w:rsid w:val="00832575"/>
    <w:rsid w:val="0083292F"/>
    <w:rsid w:val="008332A1"/>
    <w:rsid w:val="00833423"/>
    <w:rsid w:val="0083347F"/>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441"/>
    <w:rsid w:val="0084468A"/>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2EF"/>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D34"/>
    <w:rsid w:val="00864E84"/>
    <w:rsid w:val="00865003"/>
    <w:rsid w:val="008656AB"/>
    <w:rsid w:val="008658EF"/>
    <w:rsid w:val="00865937"/>
    <w:rsid w:val="00865FB3"/>
    <w:rsid w:val="00866180"/>
    <w:rsid w:val="008662E0"/>
    <w:rsid w:val="008663B5"/>
    <w:rsid w:val="00866525"/>
    <w:rsid w:val="008666B7"/>
    <w:rsid w:val="00866A2B"/>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8D0"/>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1D8"/>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E4F"/>
    <w:rsid w:val="00896BDE"/>
    <w:rsid w:val="008972EF"/>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20DC"/>
    <w:rsid w:val="008A2170"/>
    <w:rsid w:val="008A224C"/>
    <w:rsid w:val="008A227B"/>
    <w:rsid w:val="008A2536"/>
    <w:rsid w:val="008A2670"/>
    <w:rsid w:val="008A2778"/>
    <w:rsid w:val="008A2C3D"/>
    <w:rsid w:val="008A2F44"/>
    <w:rsid w:val="008A3076"/>
    <w:rsid w:val="008A354E"/>
    <w:rsid w:val="008A37C2"/>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1B4"/>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D34"/>
    <w:rsid w:val="008C1F8B"/>
    <w:rsid w:val="008C2077"/>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5E0"/>
    <w:rsid w:val="008C7855"/>
    <w:rsid w:val="008C7A9E"/>
    <w:rsid w:val="008C7AED"/>
    <w:rsid w:val="008C7CCD"/>
    <w:rsid w:val="008C7F3E"/>
    <w:rsid w:val="008C7FBC"/>
    <w:rsid w:val="008D0137"/>
    <w:rsid w:val="008D0A27"/>
    <w:rsid w:val="008D0BEE"/>
    <w:rsid w:val="008D0D0B"/>
    <w:rsid w:val="008D0D7E"/>
    <w:rsid w:val="008D0EA5"/>
    <w:rsid w:val="008D16D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177D"/>
    <w:rsid w:val="008E1A7E"/>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EA2"/>
    <w:rsid w:val="008F0084"/>
    <w:rsid w:val="008F013C"/>
    <w:rsid w:val="008F0607"/>
    <w:rsid w:val="008F0662"/>
    <w:rsid w:val="008F0C83"/>
    <w:rsid w:val="008F1274"/>
    <w:rsid w:val="008F15B0"/>
    <w:rsid w:val="008F162B"/>
    <w:rsid w:val="008F16FA"/>
    <w:rsid w:val="008F201E"/>
    <w:rsid w:val="008F2364"/>
    <w:rsid w:val="008F2760"/>
    <w:rsid w:val="008F27FC"/>
    <w:rsid w:val="008F29AD"/>
    <w:rsid w:val="008F2BB5"/>
    <w:rsid w:val="008F2CA6"/>
    <w:rsid w:val="008F3129"/>
    <w:rsid w:val="008F3200"/>
    <w:rsid w:val="008F33E9"/>
    <w:rsid w:val="008F3E17"/>
    <w:rsid w:val="008F43FF"/>
    <w:rsid w:val="008F4410"/>
    <w:rsid w:val="008F4676"/>
    <w:rsid w:val="008F47B8"/>
    <w:rsid w:val="008F4B77"/>
    <w:rsid w:val="008F4CAB"/>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DD6"/>
    <w:rsid w:val="00906FC6"/>
    <w:rsid w:val="00907067"/>
    <w:rsid w:val="00907144"/>
    <w:rsid w:val="009074BE"/>
    <w:rsid w:val="00907678"/>
    <w:rsid w:val="00907853"/>
    <w:rsid w:val="00907B03"/>
    <w:rsid w:val="009105CB"/>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279"/>
    <w:rsid w:val="00917949"/>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C23"/>
    <w:rsid w:val="00925DB0"/>
    <w:rsid w:val="009261FD"/>
    <w:rsid w:val="00926278"/>
    <w:rsid w:val="0092639A"/>
    <w:rsid w:val="00926EF4"/>
    <w:rsid w:val="00927519"/>
    <w:rsid w:val="0092780E"/>
    <w:rsid w:val="00927C4F"/>
    <w:rsid w:val="00927E24"/>
    <w:rsid w:val="0093002D"/>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03"/>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9D5"/>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A93"/>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6FA5"/>
    <w:rsid w:val="00967007"/>
    <w:rsid w:val="00967200"/>
    <w:rsid w:val="00967874"/>
    <w:rsid w:val="009678AF"/>
    <w:rsid w:val="00967C39"/>
    <w:rsid w:val="00967CDC"/>
    <w:rsid w:val="00967D3D"/>
    <w:rsid w:val="00967F22"/>
    <w:rsid w:val="00967F25"/>
    <w:rsid w:val="00970310"/>
    <w:rsid w:val="009705C2"/>
    <w:rsid w:val="0097063D"/>
    <w:rsid w:val="00970718"/>
    <w:rsid w:val="00971042"/>
    <w:rsid w:val="00971298"/>
    <w:rsid w:val="00971B09"/>
    <w:rsid w:val="00971CCC"/>
    <w:rsid w:val="00971F3D"/>
    <w:rsid w:val="009721F1"/>
    <w:rsid w:val="0097229A"/>
    <w:rsid w:val="009725D3"/>
    <w:rsid w:val="009728D6"/>
    <w:rsid w:val="00972952"/>
    <w:rsid w:val="00972AE8"/>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5D0F"/>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93"/>
    <w:rsid w:val="00981FBE"/>
    <w:rsid w:val="00981FF0"/>
    <w:rsid w:val="00982002"/>
    <w:rsid w:val="009822B4"/>
    <w:rsid w:val="0098243E"/>
    <w:rsid w:val="009827BF"/>
    <w:rsid w:val="00982EEB"/>
    <w:rsid w:val="00983026"/>
    <w:rsid w:val="009832B4"/>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A019A"/>
    <w:rsid w:val="009A0284"/>
    <w:rsid w:val="009A10C2"/>
    <w:rsid w:val="009A14B7"/>
    <w:rsid w:val="009A1620"/>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28A5"/>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B71"/>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333"/>
    <w:rsid w:val="009C7626"/>
    <w:rsid w:val="009C78D8"/>
    <w:rsid w:val="009C7DAB"/>
    <w:rsid w:val="009D1205"/>
    <w:rsid w:val="009D14BC"/>
    <w:rsid w:val="009D1F4A"/>
    <w:rsid w:val="009D1FDD"/>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B0E"/>
    <w:rsid w:val="009D5B86"/>
    <w:rsid w:val="009D5CDB"/>
    <w:rsid w:val="009D62DD"/>
    <w:rsid w:val="009D66BA"/>
    <w:rsid w:val="009D6A07"/>
    <w:rsid w:val="009D6E87"/>
    <w:rsid w:val="009D70D7"/>
    <w:rsid w:val="009D7598"/>
    <w:rsid w:val="009D7640"/>
    <w:rsid w:val="009D78E2"/>
    <w:rsid w:val="009D78EE"/>
    <w:rsid w:val="009D7969"/>
    <w:rsid w:val="009D7ABB"/>
    <w:rsid w:val="009D7AD5"/>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263"/>
    <w:rsid w:val="009F2327"/>
    <w:rsid w:val="009F24B9"/>
    <w:rsid w:val="009F2AFD"/>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1042"/>
    <w:rsid w:val="00A11229"/>
    <w:rsid w:val="00A112C4"/>
    <w:rsid w:val="00A1153C"/>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8B"/>
    <w:rsid w:val="00A179D9"/>
    <w:rsid w:val="00A17A5D"/>
    <w:rsid w:val="00A2070C"/>
    <w:rsid w:val="00A20BC1"/>
    <w:rsid w:val="00A214BC"/>
    <w:rsid w:val="00A2155D"/>
    <w:rsid w:val="00A219D4"/>
    <w:rsid w:val="00A21AD2"/>
    <w:rsid w:val="00A22832"/>
    <w:rsid w:val="00A2299F"/>
    <w:rsid w:val="00A22EC0"/>
    <w:rsid w:val="00A23464"/>
    <w:rsid w:val="00A23783"/>
    <w:rsid w:val="00A23A1C"/>
    <w:rsid w:val="00A23BB3"/>
    <w:rsid w:val="00A23CC0"/>
    <w:rsid w:val="00A23D57"/>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0ED2"/>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6005"/>
    <w:rsid w:val="00A36141"/>
    <w:rsid w:val="00A365EC"/>
    <w:rsid w:val="00A3673A"/>
    <w:rsid w:val="00A36BC7"/>
    <w:rsid w:val="00A36E2D"/>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CD7"/>
    <w:rsid w:val="00A44D3F"/>
    <w:rsid w:val="00A44D8E"/>
    <w:rsid w:val="00A44E93"/>
    <w:rsid w:val="00A44EE0"/>
    <w:rsid w:val="00A45D37"/>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B4C"/>
    <w:rsid w:val="00A52D4E"/>
    <w:rsid w:val="00A52D73"/>
    <w:rsid w:val="00A52DFD"/>
    <w:rsid w:val="00A52ED9"/>
    <w:rsid w:val="00A53697"/>
    <w:rsid w:val="00A539C4"/>
    <w:rsid w:val="00A53A79"/>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CFE"/>
    <w:rsid w:val="00A60F37"/>
    <w:rsid w:val="00A6112B"/>
    <w:rsid w:val="00A6143B"/>
    <w:rsid w:val="00A61440"/>
    <w:rsid w:val="00A619A5"/>
    <w:rsid w:val="00A61A77"/>
    <w:rsid w:val="00A625A2"/>
    <w:rsid w:val="00A6280E"/>
    <w:rsid w:val="00A62E98"/>
    <w:rsid w:val="00A63023"/>
    <w:rsid w:val="00A63205"/>
    <w:rsid w:val="00A638B1"/>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7B8"/>
    <w:rsid w:val="00A66CB6"/>
    <w:rsid w:val="00A66D62"/>
    <w:rsid w:val="00A67741"/>
    <w:rsid w:val="00A67762"/>
    <w:rsid w:val="00A67BA2"/>
    <w:rsid w:val="00A67BCB"/>
    <w:rsid w:val="00A67C6D"/>
    <w:rsid w:val="00A7008F"/>
    <w:rsid w:val="00A7010E"/>
    <w:rsid w:val="00A701AF"/>
    <w:rsid w:val="00A701CF"/>
    <w:rsid w:val="00A70460"/>
    <w:rsid w:val="00A70562"/>
    <w:rsid w:val="00A70A6E"/>
    <w:rsid w:val="00A70D46"/>
    <w:rsid w:val="00A70F47"/>
    <w:rsid w:val="00A7116F"/>
    <w:rsid w:val="00A7181B"/>
    <w:rsid w:val="00A71926"/>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789"/>
    <w:rsid w:val="00A74C22"/>
    <w:rsid w:val="00A74E3F"/>
    <w:rsid w:val="00A74F9E"/>
    <w:rsid w:val="00A75599"/>
    <w:rsid w:val="00A7593C"/>
    <w:rsid w:val="00A76898"/>
    <w:rsid w:val="00A76B1B"/>
    <w:rsid w:val="00A76CC6"/>
    <w:rsid w:val="00A76D67"/>
    <w:rsid w:val="00A77154"/>
    <w:rsid w:val="00A77174"/>
    <w:rsid w:val="00A77323"/>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0F8"/>
    <w:rsid w:val="00A82476"/>
    <w:rsid w:val="00A82658"/>
    <w:rsid w:val="00A829DD"/>
    <w:rsid w:val="00A82DDF"/>
    <w:rsid w:val="00A8327D"/>
    <w:rsid w:val="00A83684"/>
    <w:rsid w:val="00A83866"/>
    <w:rsid w:val="00A83A8A"/>
    <w:rsid w:val="00A8425E"/>
    <w:rsid w:val="00A842B4"/>
    <w:rsid w:val="00A84365"/>
    <w:rsid w:val="00A84453"/>
    <w:rsid w:val="00A84733"/>
    <w:rsid w:val="00A849A1"/>
    <w:rsid w:val="00A84AF9"/>
    <w:rsid w:val="00A84BB6"/>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83"/>
    <w:rsid w:val="00A87C95"/>
    <w:rsid w:val="00A87E54"/>
    <w:rsid w:val="00A87EF3"/>
    <w:rsid w:val="00A90623"/>
    <w:rsid w:val="00A90A21"/>
    <w:rsid w:val="00A90C23"/>
    <w:rsid w:val="00A90D2C"/>
    <w:rsid w:val="00A90F90"/>
    <w:rsid w:val="00A91BCB"/>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249"/>
    <w:rsid w:val="00A9778C"/>
    <w:rsid w:val="00A97898"/>
    <w:rsid w:val="00AA00DA"/>
    <w:rsid w:val="00AA0445"/>
    <w:rsid w:val="00AA07B2"/>
    <w:rsid w:val="00AA0A00"/>
    <w:rsid w:val="00AA0A78"/>
    <w:rsid w:val="00AA0C7B"/>
    <w:rsid w:val="00AA127E"/>
    <w:rsid w:val="00AA1288"/>
    <w:rsid w:val="00AA15B1"/>
    <w:rsid w:val="00AA169D"/>
    <w:rsid w:val="00AA1798"/>
    <w:rsid w:val="00AA1B6E"/>
    <w:rsid w:val="00AA1B80"/>
    <w:rsid w:val="00AA2158"/>
    <w:rsid w:val="00AA2325"/>
    <w:rsid w:val="00AA2A82"/>
    <w:rsid w:val="00AA2C9B"/>
    <w:rsid w:val="00AA3410"/>
    <w:rsid w:val="00AA35BB"/>
    <w:rsid w:val="00AA35BC"/>
    <w:rsid w:val="00AA35DC"/>
    <w:rsid w:val="00AA3968"/>
    <w:rsid w:val="00AA3B9D"/>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30BF"/>
    <w:rsid w:val="00AB30DA"/>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1F61"/>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845"/>
    <w:rsid w:val="00AC49A3"/>
    <w:rsid w:val="00AC4C4B"/>
    <w:rsid w:val="00AC4CB0"/>
    <w:rsid w:val="00AC5975"/>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4CC"/>
    <w:rsid w:val="00AD1EBC"/>
    <w:rsid w:val="00AD1F9B"/>
    <w:rsid w:val="00AD22DB"/>
    <w:rsid w:val="00AD24FE"/>
    <w:rsid w:val="00AD2765"/>
    <w:rsid w:val="00AD28CC"/>
    <w:rsid w:val="00AD3134"/>
    <w:rsid w:val="00AD3539"/>
    <w:rsid w:val="00AD45DD"/>
    <w:rsid w:val="00AD472B"/>
    <w:rsid w:val="00AD4D29"/>
    <w:rsid w:val="00AD5203"/>
    <w:rsid w:val="00AD5328"/>
    <w:rsid w:val="00AD534D"/>
    <w:rsid w:val="00AD5820"/>
    <w:rsid w:val="00AD58B9"/>
    <w:rsid w:val="00AD5B42"/>
    <w:rsid w:val="00AD6101"/>
    <w:rsid w:val="00AD62F4"/>
    <w:rsid w:val="00AD6743"/>
    <w:rsid w:val="00AD683C"/>
    <w:rsid w:val="00AD6920"/>
    <w:rsid w:val="00AD6BBB"/>
    <w:rsid w:val="00AD6F25"/>
    <w:rsid w:val="00AD725F"/>
    <w:rsid w:val="00AD735E"/>
    <w:rsid w:val="00AD74B2"/>
    <w:rsid w:val="00AD7ADE"/>
    <w:rsid w:val="00AE0244"/>
    <w:rsid w:val="00AE02D9"/>
    <w:rsid w:val="00AE0D0B"/>
    <w:rsid w:val="00AE0E37"/>
    <w:rsid w:val="00AE1242"/>
    <w:rsid w:val="00AE1331"/>
    <w:rsid w:val="00AE150D"/>
    <w:rsid w:val="00AE15D2"/>
    <w:rsid w:val="00AE1BBD"/>
    <w:rsid w:val="00AE22A8"/>
    <w:rsid w:val="00AE22C6"/>
    <w:rsid w:val="00AE2799"/>
    <w:rsid w:val="00AE28FC"/>
    <w:rsid w:val="00AE2987"/>
    <w:rsid w:val="00AE30E3"/>
    <w:rsid w:val="00AE36B5"/>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4C"/>
    <w:rsid w:val="00AF2EAD"/>
    <w:rsid w:val="00AF3830"/>
    <w:rsid w:val="00AF387A"/>
    <w:rsid w:val="00AF4171"/>
    <w:rsid w:val="00AF4178"/>
    <w:rsid w:val="00AF49A9"/>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22"/>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6E46"/>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87E"/>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2C4"/>
    <w:rsid w:val="00B1538F"/>
    <w:rsid w:val="00B15A83"/>
    <w:rsid w:val="00B15C9A"/>
    <w:rsid w:val="00B15D20"/>
    <w:rsid w:val="00B15D82"/>
    <w:rsid w:val="00B1629D"/>
    <w:rsid w:val="00B16697"/>
    <w:rsid w:val="00B1675B"/>
    <w:rsid w:val="00B1691B"/>
    <w:rsid w:val="00B16A91"/>
    <w:rsid w:val="00B16D54"/>
    <w:rsid w:val="00B171AF"/>
    <w:rsid w:val="00B1773B"/>
    <w:rsid w:val="00B177AB"/>
    <w:rsid w:val="00B177E5"/>
    <w:rsid w:val="00B17A85"/>
    <w:rsid w:val="00B17A9B"/>
    <w:rsid w:val="00B17BCD"/>
    <w:rsid w:val="00B17DAA"/>
    <w:rsid w:val="00B20085"/>
    <w:rsid w:val="00B200BC"/>
    <w:rsid w:val="00B20167"/>
    <w:rsid w:val="00B202D7"/>
    <w:rsid w:val="00B20319"/>
    <w:rsid w:val="00B20347"/>
    <w:rsid w:val="00B20662"/>
    <w:rsid w:val="00B206D4"/>
    <w:rsid w:val="00B20923"/>
    <w:rsid w:val="00B209C9"/>
    <w:rsid w:val="00B20D9A"/>
    <w:rsid w:val="00B20E7E"/>
    <w:rsid w:val="00B20F0A"/>
    <w:rsid w:val="00B20F7C"/>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657"/>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71F"/>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284"/>
    <w:rsid w:val="00B37551"/>
    <w:rsid w:val="00B3758C"/>
    <w:rsid w:val="00B3758E"/>
    <w:rsid w:val="00B3783A"/>
    <w:rsid w:val="00B37996"/>
    <w:rsid w:val="00B379D8"/>
    <w:rsid w:val="00B40089"/>
    <w:rsid w:val="00B4010D"/>
    <w:rsid w:val="00B40380"/>
    <w:rsid w:val="00B40548"/>
    <w:rsid w:val="00B406F2"/>
    <w:rsid w:val="00B4075D"/>
    <w:rsid w:val="00B40B7D"/>
    <w:rsid w:val="00B40F98"/>
    <w:rsid w:val="00B410C7"/>
    <w:rsid w:val="00B41620"/>
    <w:rsid w:val="00B41E26"/>
    <w:rsid w:val="00B42413"/>
    <w:rsid w:val="00B42C8A"/>
    <w:rsid w:val="00B42D61"/>
    <w:rsid w:val="00B4319B"/>
    <w:rsid w:val="00B431AF"/>
    <w:rsid w:val="00B4329A"/>
    <w:rsid w:val="00B4337D"/>
    <w:rsid w:val="00B433C9"/>
    <w:rsid w:val="00B4379A"/>
    <w:rsid w:val="00B43A77"/>
    <w:rsid w:val="00B45040"/>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4E5"/>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50"/>
    <w:rsid w:val="00B609D8"/>
    <w:rsid w:val="00B60E84"/>
    <w:rsid w:val="00B6149F"/>
    <w:rsid w:val="00B61544"/>
    <w:rsid w:val="00B615C9"/>
    <w:rsid w:val="00B61855"/>
    <w:rsid w:val="00B61A96"/>
    <w:rsid w:val="00B620B2"/>
    <w:rsid w:val="00B620DE"/>
    <w:rsid w:val="00B62323"/>
    <w:rsid w:val="00B62543"/>
    <w:rsid w:val="00B62CA4"/>
    <w:rsid w:val="00B62CD7"/>
    <w:rsid w:val="00B62D8A"/>
    <w:rsid w:val="00B63086"/>
    <w:rsid w:val="00B630B9"/>
    <w:rsid w:val="00B6344F"/>
    <w:rsid w:val="00B63491"/>
    <w:rsid w:val="00B63690"/>
    <w:rsid w:val="00B63BE7"/>
    <w:rsid w:val="00B63D68"/>
    <w:rsid w:val="00B641E0"/>
    <w:rsid w:val="00B649EE"/>
    <w:rsid w:val="00B64C39"/>
    <w:rsid w:val="00B64EC2"/>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375"/>
    <w:rsid w:val="00B7353C"/>
    <w:rsid w:val="00B73708"/>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52F"/>
    <w:rsid w:val="00B86862"/>
    <w:rsid w:val="00B868F1"/>
    <w:rsid w:val="00B86B87"/>
    <w:rsid w:val="00B86E2C"/>
    <w:rsid w:val="00B87385"/>
    <w:rsid w:val="00B87569"/>
    <w:rsid w:val="00B87903"/>
    <w:rsid w:val="00B87B6C"/>
    <w:rsid w:val="00B87CFE"/>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862"/>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8EB"/>
    <w:rsid w:val="00BA2E23"/>
    <w:rsid w:val="00BA2EA3"/>
    <w:rsid w:val="00BA3103"/>
    <w:rsid w:val="00BA3221"/>
    <w:rsid w:val="00BA34DB"/>
    <w:rsid w:val="00BA39EF"/>
    <w:rsid w:val="00BA3A02"/>
    <w:rsid w:val="00BA3CCE"/>
    <w:rsid w:val="00BA3DA4"/>
    <w:rsid w:val="00BA3FA8"/>
    <w:rsid w:val="00BA4877"/>
    <w:rsid w:val="00BA59E6"/>
    <w:rsid w:val="00BA5C6D"/>
    <w:rsid w:val="00BA5F16"/>
    <w:rsid w:val="00BA65F6"/>
    <w:rsid w:val="00BA66E0"/>
    <w:rsid w:val="00BA694A"/>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2FF"/>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42"/>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0FCA"/>
    <w:rsid w:val="00BC13EE"/>
    <w:rsid w:val="00BC14FA"/>
    <w:rsid w:val="00BC15DD"/>
    <w:rsid w:val="00BC177F"/>
    <w:rsid w:val="00BC1894"/>
    <w:rsid w:val="00BC1926"/>
    <w:rsid w:val="00BC1A1E"/>
    <w:rsid w:val="00BC1D24"/>
    <w:rsid w:val="00BC1F04"/>
    <w:rsid w:val="00BC1F89"/>
    <w:rsid w:val="00BC2161"/>
    <w:rsid w:val="00BC288C"/>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A4"/>
    <w:rsid w:val="00BC7C30"/>
    <w:rsid w:val="00BC7C82"/>
    <w:rsid w:val="00BC7D3D"/>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C8"/>
    <w:rsid w:val="00BF03F4"/>
    <w:rsid w:val="00BF0547"/>
    <w:rsid w:val="00BF07FC"/>
    <w:rsid w:val="00BF094B"/>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AFB"/>
    <w:rsid w:val="00C02B4C"/>
    <w:rsid w:val="00C02B9E"/>
    <w:rsid w:val="00C02D01"/>
    <w:rsid w:val="00C02E5C"/>
    <w:rsid w:val="00C03160"/>
    <w:rsid w:val="00C034F0"/>
    <w:rsid w:val="00C03A2A"/>
    <w:rsid w:val="00C0509A"/>
    <w:rsid w:val="00C051FC"/>
    <w:rsid w:val="00C05496"/>
    <w:rsid w:val="00C05EE2"/>
    <w:rsid w:val="00C05EE9"/>
    <w:rsid w:val="00C06093"/>
    <w:rsid w:val="00C06324"/>
    <w:rsid w:val="00C06493"/>
    <w:rsid w:val="00C068ED"/>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658"/>
    <w:rsid w:val="00C16CEC"/>
    <w:rsid w:val="00C16FB3"/>
    <w:rsid w:val="00C171AB"/>
    <w:rsid w:val="00C1737C"/>
    <w:rsid w:val="00C174E2"/>
    <w:rsid w:val="00C17A43"/>
    <w:rsid w:val="00C17D63"/>
    <w:rsid w:val="00C17DDF"/>
    <w:rsid w:val="00C17EE3"/>
    <w:rsid w:val="00C20031"/>
    <w:rsid w:val="00C2027C"/>
    <w:rsid w:val="00C20CF9"/>
    <w:rsid w:val="00C20FE8"/>
    <w:rsid w:val="00C2118C"/>
    <w:rsid w:val="00C21554"/>
    <w:rsid w:val="00C2177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371"/>
    <w:rsid w:val="00C315DD"/>
    <w:rsid w:val="00C31730"/>
    <w:rsid w:val="00C31A0F"/>
    <w:rsid w:val="00C31B5D"/>
    <w:rsid w:val="00C31D4B"/>
    <w:rsid w:val="00C31E7D"/>
    <w:rsid w:val="00C324AA"/>
    <w:rsid w:val="00C3252D"/>
    <w:rsid w:val="00C32736"/>
    <w:rsid w:val="00C32948"/>
    <w:rsid w:val="00C3295B"/>
    <w:rsid w:val="00C32CE1"/>
    <w:rsid w:val="00C32F76"/>
    <w:rsid w:val="00C33184"/>
    <w:rsid w:val="00C3332E"/>
    <w:rsid w:val="00C33526"/>
    <w:rsid w:val="00C3364A"/>
    <w:rsid w:val="00C33A81"/>
    <w:rsid w:val="00C33AF9"/>
    <w:rsid w:val="00C33B43"/>
    <w:rsid w:val="00C33BE6"/>
    <w:rsid w:val="00C34328"/>
    <w:rsid w:val="00C34359"/>
    <w:rsid w:val="00C346D7"/>
    <w:rsid w:val="00C34A86"/>
    <w:rsid w:val="00C3564C"/>
    <w:rsid w:val="00C35813"/>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F44"/>
    <w:rsid w:val="00C46FDE"/>
    <w:rsid w:val="00C474CA"/>
    <w:rsid w:val="00C47ABD"/>
    <w:rsid w:val="00C47FB1"/>
    <w:rsid w:val="00C509FC"/>
    <w:rsid w:val="00C5118D"/>
    <w:rsid w:val="00C51624"/>
    <w:rsid w:val="00C51973"/>
    <w:rsid w:val="00C51B63"/>
    <w:rsid w:val="00C51D70"/>
    <w:rsid w:val="00C51EF2"/>
    <w:rsid w:val="00C52163"/>
    <w:rsid w:val="00C525AD"/>
    <w:rsid w:val="00C527B0"/>
    <w:rsid w:val="00C527BB"/>
    <w:rsid w:val="00C52814"/>
    <w:rsid w:val="00C5297A"/>
    <w:rsid w:val="00C529C8"/>
    <w:rsid w:val="00C529E2"/>
    <w:rsid w:val="00C52A49"/>
    <w:rsid w:val="00C52ADE"/>
    <w:rsid w:val="00C52B06"/>
    <w:rsid w:val="00C52BDA"/>
    <w:rsid w:val="00C52C05"/>
    <w:rsid w:val="00C52DFD"/>
    <w:rsid w:val="00C5319E"/>
    <w:rsid w:val="00C537D5"/>
    <w:rsid w:val="00C53842"/>
    <w:rsid w:val="00C539DE"/>
    <w:rsid w:val="00C539E3"/>
    <w:rsid w:val="00C53CF2"/>
    <w:rsid w:val="00C54A74"/>
    <w:rsid w:val="00C54C21"/>
    <w:rsid w:val="00C54E32"/>
    <w:rsid w:val="00C5597F"/>
    <w:rsid w:val="00C55A94"/>
    <w:rsid w:val="00C55E73"/>
    <w:rsid w:val="00C56319"/>
    <w:rsid w:val="00C56521"/>
    <w:rsid w:val="00C5689F"/>
    <w:rsid w:val="00C56AAD"/>
    <w:rsid w:val="00C57440"/>
    <w:rsid w:val="00C57A23"/>
    <w:rsid w:val="00C57ED9"/>
    <w:rsid w:val="00C57F08"/>
    <w:rsid w:val="00C60082"/>
    <w:rsid w:val="00C603AF"/>
    <w:rsid w:val="00C607D8"/>
    <w:rsid w:val="00C60991"/>
    <w:rsid w:val="00C60E6C"/>
    <w:rsid w:val="00C6149A"/>
    <w:rsid w:val="00C61F91"/>
    <w:rsid w:val="00C62107"/>
    <w:rsid w:val="00C62449"/>
    <w:rsid w:val="00C626DD"/>
    <w:rsid w:val="00C629E6"/>
    <w:rsid w:val="00C62A07"/>
    <w:rsid w:val="00C62D85"/>
    <w:rsid w:val="00C63EA6"/>
    <w:rsid w:val="00C63EE5"/>
    <w:rsid w:val="00C6401A"/>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B7"/>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97DBE"/>
    <w:rsid w:val="00CA0268"/>
    <w:rsid w:val="00CA07A5"/>
    <w:rsid w:val="00CA08B3"/>
    <w:rsid w:val="00CA0E70"/>
    <w:rsid w:val="00CA16F7"/>
    <w:rsid w:val="00CA18B9"/>
    <w:rsid w:val="00CA1A8D"/>
    <w:rsid w:val="00CA1E25"/>
    <w:rsid w:val="00CA1EA7"/>
    <w:rsid w:val="00CA223F"/>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1A1"/>
    <w:rsid w:val="00CB32AB"/>
    <w:rsid w:val="00CB32B1"/>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16A"/>
    <w:rsid w:val="00CC0440"/>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5C6"/>
    <w:rsid w:val="00CC467B"/>
    <w:rsid w:val="00CC4943"/>
    <w:rsid w:val="00CC5E99"/>
    <w:rsid w:val="00CC60D3"/>
    <w:rsid w:val="00CC6210"/>
    <w:rsid w:val="00CC6484"/>
    <w:rsid w:val="00CC6965"/>
    <w:rsid w:val="00CC6BE2"/>
    <w:rsid w:val="00CC6C56"/>
    <w:rsid w:val="00CC6DC2"/>
    <w:rsid w:val="00CC6F9C"/>
    <w:rsid w:val="00CC7194"/>
    <w:rsid w:val="00CC7319"/>
    <w:rsid w:val="00CC7539"/>
    <w:rsid w:val="00CC7819"/>
    <w:rsid w:val="00CC784E"/>
    <w:rsid w:val="00CC7938"/>
    <w:rsid w:val="00CD0314"/>
    <w:rsid w:val="00CD0378"/>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A59"/>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727"/>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605F"/>
    <w:rsid w:val="00CF65CF"/>
    <w:rsid w:val="00CF675E"/>
    <w:rsid w:val="00CF69C4"/>
    <w:rsid w:val="00CF72CB"/>
    <w:rsid w:val="00CF74C7"/>
    <w:rsid w:val="00CF773B"/>
    <w:rsid w:val="00CF7835"/>
    <w:rsid w:val="00CF7B0B"/>
    <w:rsid w:val="00D00358"/>
    <w:rsid w:val="00D00374"/>
    <w:rsid w:val="00D0059D"/>
    <w:rsid w:val="00D00917"/>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41A"/>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9F"/>
    <w:rsid w:val="00D11A7D"/>
    <w:rsid w:val="00D11C9C"/>
    <w:rsid w:val="00D1238E"/>
    <w:rsid w:val="00D12554"/>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1B3"/>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27F8C"/>
    <w:rsid w:val="00D30842"/>
    <w:rsid w:val="00D30982"/>
    <w:rsid w:val="00D30B22"/>
    <w:rsid w:val="00D30CC3"/>
    <w:rsid w:val="00D30FB8"/>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8A1"/>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AC7"/>
    <w:rsid w:val="00D51019"/>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E05"/>
    <w:rsid w:val="00D53F1A"/>
    <w:rsid w:val="00D54B63"/>
    <w:rsid w:val="00D54BB9"/>
    <w:rsid w:val="00D54E26"/>
    <w:rsid w:val="00D54F16"/>
    <w:rsid w:val="00D55347"/>
    <w:rsid w:val="00D55715"/>
    <w:rsid w:val="00D55B6B"/>
    <w:rsid w:val="00D55DAA"/>
    <w:rsid w:val="00D55E22"/>
    <w:rsid w:val="00D561B9"/>
    <w:rsid w:val="00D56306"/>
    <w:rsid w:val="00D563B3"/>
    <w:rsid w:val="00D565C0"/>
    <w:rsid w:val="00D5677E"/>
    <w:rsid w:val="00D567C6"/>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C51"/>
    <w:rsid w:val="00D65DAB"/>
    <w:rsid w:val="00D663DA"/>
    <w:rsid w:val="00D6653E"/>
    <w:rsid w:val="00D66B01"/>
    <w:rsid w:val="00D67054"/>
    <w:rsid w:val="00D67214"/>
    <w:rsid w:val="00D67741"/>
    <w:rsid w:val="00D67C88"/>
    <w:rsid w:val="00D67D7A"/>
    <w:rsid w:val="00D67E49"/>
    <w:rsid w:val="00D70039"/>
    <w:rsid w:val="00D70566"/>
    <w:rsid w:val="00D7096A"/>
    <w:rsid w:val="00D70B0A"/>
    <w:rsid w:val="00D70E97"/>
    <w:rsid w:val="00D71207"/>
    <w:rsid w:val="00D7121B"/>
    <w:rsid w:val="00D7138F"/>
    <w:rsid w:val="00D715D8"/>
    <w:rsid w:val="00D717D0"/>
    <w:rsid w:val="00D71C66"/>
    <w:rsid w:val="00D71F23"/>
    <w:rsid w:val="00D7200D"/>
    <w:rsid w:val="00D72292"/>
    <w:rsid w:val="00D7235E"/>
    <w:rsid w:val="00D72380"/>
    <w:rsid w:val="00D72624"/>
    <w:rsid w:val="00D729E9"/>
    <w:rsid w:val="00D72A2D"/>
    <w:rsid w:val="00D72D21"/>
    <w:rsid w:val="00D72DE6"/>
    <w:rsid w:val="00D72E57"/>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87A"/>
    <w:rsid w:val="00D759FA"/>
    <w:rsid w:val="00D75C90"/>
    <w:rsid w:val="00D75E09"/>
    <w:rsid w:val="00D75EA9"/>
    <w:rsid w:val="00D7638C"/>
    <w:rsid w:val="00D76432"/>
    <w:rsid w:val="00D764B7"/>
    <w:rsid w:val="00D76BDA"/>
    <w:rsid w:val="00D76EDE"/>
    <w:rsid w:val="00D7735B"/>
    <w:rsid w:val="00D775DC"/>
    <w:rsid w:val="00D776F8"/>
    <w:rsid w:val="00D779FC"/>
    <w:rsid w:val="00D77F82"/>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B5"/>
    <w:rsid w:val="00D9559C"/>
    <w:rsid w:val="00D95924"/>
    <w:rsid w:val="00D95D40"/>
    <w:rsid w:val="00D9636E"/>
    <w:rsid w:val="00D964E2"/>
    <w:rsid w:val="00D96963"/>
    <w:rsid w:val="00D96994"/>
    <w:rsid w:val="00D97357"/>
    <w:rsid w:val="00D977B3"/>
    <w:rsid w:val="00D977C3"/>
    <w:rsid w:val="00D97A63"/>
    <w:rsid w:val="00D97DA3"/>
    <w:rsid w:val="00D97DD4"/>
    <w:rsid w:val="00D97E20"/>
    <w:rsid w:val="00DA0122"/>
    <w:rsid w:val="00DA0177"/>
    <w:rsid w:val="00DA047E"/>
    <w:rsid w:val="00DA049D"/>
    <w:rsid w:val="00DA05E4"/>
    <w:rsid w:val="00DA0A6E"/>
    <w:rsid w:val="00DA0C74"/>
    <w:rsid w:val="00DA0DEA"/>
    <w:rsid w:val="00DA0FA5"/>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271"/>
    <w:rsid w:val="00DA4881"/>
    <w:rsid w:val="00DA48A9"/>
    <w:rsid w:val="00DA4A24"/>
    <w:rsid w:val="00DA4C83"/>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30C"/>
    <w:rsid w:val="00DB24A2"/>
    <w:rsid w:val="00DB2526"/>
    <w:rsid w:val="00DB2715"/>
    <w:rsid w:val="00DB36F5"/>
    <w:rsid w:val="00DB38E6"/>
    <w:rsid w:val="00DB396C"/>
    <w:rsid w:val="00DB3B60"/>
    <w:rsid w:val="00DB3C59"/>
    <w:rsid w:val="00DB4215"/>
    <w:rsid w:val="00DB49EE"/>
    <w:rsid w:val="00DB4AF4"/>
    <w:rsid w:val="00DB4B6A"/>
    <w:rsid w:val="00DB5117"/>
    <w:rsid w:val="00DB581F"/>
    <w:rsid w:val="00DB58B0"/>
    <w:rsid w:val="00DB5C8E"/>
    <w:rsid w:val="00DB5F0E"/>
    <w:rsid w:val="00DB662D"/>
    <w:rsid w:val="00DB6686"/>
    <w:rsid w:val="00DB6A93"/>
    <w:rsid w:val="00DB6B0B"/>
    <w:rsid w:val="00DB6E66"/>
    <w:rsid w:val="00DB6ED7"/>
    <w:rsid w:val="00DB703B"/>
    <w:rsid w:val="00DB714D"/>
    <w:rsid w:val="00DB7701"/>
    <w:rsid w:val="00DB7A9B"/>
    <w:rsid w:val="00DB7B2B"/>
    <w:rsid w:val="00DC0088"/>
    <w:rsid w:val="00DC0292"/>
    <w:rsid w:val="00DC05FE"/>
    <w:rsid w:val="00DC065A"/>
    <w:rsid w:val="00DC09E0"/>
    <w:rsid w:val="00DC0A09"/>
    <w:rsid w:val="00DC0E65"/>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D64"/>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571"/>
    <w:rsid w:val="00DD36A8"/>
    <w:rsid w:val="00DD3E46"/>
    <w:rsid w:val="00DD40BA"/>
    <w:rsid w:val="00DD434B"/>
    <w:rsid w:val="00DD4495"/>
    <w:rsid w:val="00DD4A3C"/>
    <w:rsid w:val="00DD4B0E"/>
    <w:rsid w:val="00DD4BC3"/>
    <w:rsid w:val="00DD4C11"/>
    <w:rsid w:val="00DD4E23"/>
    <w:rsid w:val="00DD5AD2"/>
    <w:rsid w:val="00DD5DC5"/>
    <w:rsid w:val="00DD644C"/>
    <w:rsid w:val="00DD65B2"/>
    <w:rsid w:val="00DD68CA"/>
    <w:rsid w:val="00DD69DC"/>
    <w:rsid w:val="00DD6C37"/>
    <w:rsid w:val="00DD6DA7"/>
    <w:rsid w:val="00DD72D7"/>
    <w:rsid w:val="00DD78A4"/>
    <w:rsid w:val="00DD7C29"/>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691"/>
    <w:rsid w:val="00DE3B94"/>
    <w:rsid w:val="00DE403B"/>
    <w:rsid w:val="00DE4763"/>
    <w:rsid w:val="00DE49EA"/>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875"/>
    <w:rsid w:val="00DF08AD"/>
    <w:rsid w:val="00DF0B02"/>
    <w:rsid w:val="00DF0C02"/>
    <w:rsid w:val="00DF0D1D"/>
    <w:rsid w:val="00DF0DAA"/>
    <w:rsid w:val="00DF0EB2"/>
    <w:rsid w:val="00DF13A6"/>
    <w:rsid w:val="00DF1585"/>
    <w:rsid w:val="00DF195E"/>
    <w:rsid w:val="00DF1B9A"/>
    <w:rsid w:val="00DF1E82"/>
    <w:rsid w:val="00DF213B"/>
    <w:rsid w:val="00DF22A7"/>
    <w:rsid w:val="00DF22D6"/>
    <w:rsid w:val="00DF22DC"/>
    <w:rsid w:val="00DF2B34"/>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7211"/>
    <w:rsid w:val="00DF7443"/>
    <w:rsid w:val="00DF75BF"/>
    <w:rsid w:val="00DF77D0"/>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401"/>
    <w:rsid w:val="00E03622"/>
    <w:rsid w:val="00E03789"/>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9C6"/>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9B3"/>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EE"/>
    <w:rsid w:val="00E4069F"/>
    <w:rsid w:val="00E407A8"/>
    <w:rsid w:val="00E40FCE"/>
    <w:rsid w:val="00E41388"/>
    <w:rsid w:val="00E41636"/>
    <w:rsid w:val="00E41B0F"/>
    <w:rsid w:val="00E41BAC"/>
    <w:rsid w:val="00E41D8D"/>
    <w:rsid w:val="00E4211C"/>
    <w:rsid w:val="00E422E3"/>
    <w:rsid w:val="00E428BD"/>
    <w:rsid w:val="00E42A27"/>
    <w:rsid w:val="00E42A60"/>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47"/>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5E0"/>
    <w:rsid w:val="00E62894"/>
    <w:rsid w:val="00E62895"/>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71DC"/>
    <w:rsid w:val="00E672F3"/>
    <w:rsid w:val="00E67493"/>
    <w:rsid w:val="00E67A36"/>
    <w:rsid w:val="00E67BDD"/>
    <w:rsid w:val="00E67D1B"/>
    <w:rsid w:val="00E67EB2"/>
    <w:rsid w:val="00E706BF"/>
    <w:rsid w:val="00E70B3C"/>
    <w:rsid w:val="00E70C93"/>
    <w:rsid w:val="00E70FE8"/>
    <w:rsid w:val="00E71047"/>
    <w:rsid w:val="00E71508"/>
    <w:rsid w:val="00E717A5"/>
    <w:rsid w:val="00E717CC"/>
    <w:rsid w:val="00E71868"/>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B1A"/>
    <w:rsid w:val="00E82F61"/>
    <w:rsid w:val="00E83225"/>
    <w:rsid w:val="00E83583"/>
    <w:rsid w:val="00E83ADB"/>
    <w:rsid w:val="00E83B6C"/>
    <w:rsid w:val="00E83B7E"/>
    <w:rsid w:val="00E841A6"/>
    <w:rsid w:val="00E84277"/>
    <w:rsid w:val="00E843B8"/>
    <w:rsid w:val="00E8461D"/>
    <w:rsid w:val="00E84755"/>
    <w:rsid w:val="00E849DA"/>
    <w:rsid w:val="00E84A7B"/>
    <w:rsid w:val="00E84B6C"/>
    <w:rsid w:val="00E84BF0"/>
    <w:rsid w:val="00E84F84"/>
    <w:rsid w:val="00E854CF"/>
    <w:rsid w:val="00E858AC"/>
    <w:rsid w:val="00E8595B"/>
    <w:rsid w:val="00E85A67"/>
    <w:rsid w:val="00E85C5A"/>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98A"/>
    <w:rsid w:val="00E92F4F"/>
    <w:rsid w:val="00E93089"/>
    <w:rsid w:val="00E93486"/>
    <w:rsid w:val="00E93697"/>
    <w:rsid w:val="00E936E6"/>
    <w:rsid w:val="00E938B7"/>
    <w:rsid w:val="00E93987"/>
    <w:rsid w:val="00E93D11"/>
    <w:rsid w:val="00E9432D"/>
    <w:rsid w:val="00E9471C"/>
    <w:rsid w:val="00E9473A"/>
    <w:rsid w:val="00E947C2"/>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5D2"/>
    <w:rsid w:val="00E97674"/>
    <w:rsid w:val="00E9769F"/>
    <w:rsid w:val="00EA06A6"/>
    <w:rsid w:val="00EA082D"/>
    <w:rsid w:val="00EA09D3"/>
    <w:rsid w:val="00EA0A2A"/>
    <w:rsid w:val="00EA0A8D"/>
    <w:rsid w:val="00EA0C19"/>
    <w:rsid w:val="00EA0E43"/>
    <w:rsid w:val="00EA1626"/>
    <w:rsid w:val="00EA1666"/>
    <w:rsid w:val="00EA1D8F"/>
    <w:rsid w:val="00EA1E1D"/>
    <w:rsid w:val="00EA1E67"/>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04"/>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48C"/>
    <w:rsid w:val="00EB44E3"/>
    <w:rsid w:val="00EB49D4"/>
    <w:rsid w:val="00EB4AD2"/>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ABE"/>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2268"/>
    <w:rsid w:val="00ED2F27"/>
    <w:rsid w:val="00ED2FF0"/>
    <w:rsid w:val="00ED31C6"/>
    <w:rsid w:val="00ED33E7"/>
    <w:rsid w:val="00ED3774"/>
    <w:rsid w:val="00ED3BF2"/>
    <w:rsid w:val="00ED3D10"/>
    <w:rsid w:val="00ED3D80"/>
    <w:rsid w:val="00ED3DDB"/>
    <w:rsid w:val="00ED3ECC"/>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2D8"/>
    <w:rsid w:val="00EE75EE"/>
    <w:rsid w:val="00EE7746"/>
    <w:rsid w:val="00EE78ED"/>
    <w:rsid w:val="00EE7953"/>
    <w:rsid w:val="00EE7A59"/>
    <w:rsid w:val="00EE7B21"/>
    <w:rsid w:val="00EE7CD0"/>
    <w:rsid w:val="00EF0041"/>
    <w:rsid w:val="00EF0755"/>
    <w:rsid w:val="00EF07A7"/>
    <w:rsid w:val="00EF0979"/>
    <w:rsid w:val="00EF0A11"/>
    <w:rsid w:val="00EF0AAE"/>
    <w:rsid w:val="00EF0E82"/>
    <w:rsid w:val="00EF103A"/>
    <w:rsid w:val="00EF1247"/>
    <w:rsid w:val="00EF14FA"/>
    <w:rsid w:val="00EF15B7"/>
    <w:rsid w:val="00EF18B9"/>
    <w:rsid w:val="00EF1AAD"/>
    <w:rsid w:val="00EF1D83"/>
    <w:rsid w:val="00EF21A2"/>
    <w:rsid w:val="00EF27ED"/>
    <w:rsid w:val="00EF2AAA"/>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932"/>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123"/>
    <w:rsid w:val="00F35339"/>
    <w:rsid w:val="00F354DD"/>
    <w:rsid w:val="00F35B54"/>
    <w:rsid w:val="00F35CAC"/>
    <w:rsid w:val="00F35D77"/>
    <w:rsid w:val="00F35D81"/>
    <w:rsid w:val="00F3609E"/>
    <w:rsid w:val="00F36132"/>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D41"/>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49D"/>
    <w:rsid w:val="00F548B0"/>
    <w:rsid w:val="00F548D6"/>
    <w:rsid w:val="00F552DF"/>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26"/>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182"/>
    <w:rsid w:val="00F67282"/>
    <w:rsid w:val="00F673BD"/>
    <w:rsid w:val="00F67A31"/>
    <w:rsid w:val="00F67B61"/>
    <w:rsid w:val="00F67CB2"/>
    <w:rsid w:val="00F67E8D"/>
    <w:rsid w:val="00F67EAA"/>
    <w:rsid w:val="00F70140"/>
    <w:rsid w:val="00F70232"/>
    <w:rsid w:val="00F702A5"/>
    <w:rsid w:val="00F70ABF"/>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B9A"/>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C"/>
    <w:rsid w:val="00F8240C"/>
    <w:rsid w:val="00F82434"/>
    <w:rsid w:val="00F8299C"/>
    <w:rsid w:val="00F82BEC"/>
    <w:rsid w:val="00F82D16"/>
    <w:rsid w:val="00F83280"/>
    <w:rsid w:val="00F832C1"/>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4AE"/>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1F2"/>
    <w:rsid w:val="00F9532E"/>
    <w:rsid w:val="00F9556B"/>
    <w:rsid w:val="00F95631"/>
    <w:rsid w:val="00F95876"/>
    <w:rsid w:val="00F959A2"/>
    <w:rsid w:val="00F95BC3"/>
    <w:rsid w:val="00F95D16"/>
    <w:rsid w:val="00F95F88"/>
    <w:rsid w:val="00F961A1"/>
    <w:rsid w:val="00F96846"/>
    <w:rsid w:val="00F96A06"/>
    <w:rsid w:val="00F96BFD"/>
    <w:rsid w:val="00F96FD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7A"/>
    <w:rsid w:val="00FA2DD0"/>
    <w:rsid w:val="00FA2E4F"/>
    <w:rsid w:val="00FA2F8C"/>
    <w:rsid w:val="00FA3174"/>
    <w:rsid w:val="00FA33B2"/>
    <w:rsid w:val="00FA3617"/>
    <w:rsid w:val="00FA3636"/>
    <w:rsid w:val="00FA3A7F"/>
    <w:rsid w:val="00FA4345"/>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171B"/>
    <w:rsid w:val="00FB17CE"/>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5CE"/>
    <w:rsid w:val="00FC6613"/>
    <w:rsid w:val="00FC666D"/>
    <w:rsid w:val="00FC6711"/>
    <w:rsid w:val="00FC69B9"/>
    <w:rsid w:val="00FC69F5"/>
    <w:rsid w:val="00FC7340"/>
    <w:rsid w:val="00FC73E8"/>
    <w:rsid w:val="00FC7572"/>
    <w:rsid w:val="00FC76A2"/>
    <w:rsid w:val="00FC785C"/>
    <w:rsid w:val="00FC7B45"/>
    <w:rsid w:val="00FD034C"/>
    <w:rsid w:val="00FD063A"/>
    <w:rsid w:val="00FD0A18"/>
    <w:rsid w:val="00FD0A1F"/>
    <w:rsid w:val="00FD0ED5"/>
    <w:rsid w:val="00FD1494"/>
    <w:rsid w:val="00FD15C5"/>
    <w:rsid w:val="00FD1934"/>
    <w:rsid w:val="00FD1BA1"/>
    <w:rsid w:val="00FD1BEA"/>
    <w:rsid w:val="00FD1BEE"/>
    <w:rsid w:val="00FD1CC0"/>
    <w:rsid w:val="00FD1F3F"/>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18"/>
    <w:rsid w:val="00FE04B6"/>
    <w:rsid w:val="00FE060F"/>
    <w:rsid w:val="00FE067C"/>
    <w:rsid w:val="00FE07F4"/>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A3C"/>
    <w:rsid w:val="00FE3C4C"/>
    <w:rsid w:val="00FE415F"/>
    <w:rsid w:val="00FE4402"/>
    <w:rsid w:val="00FE442F"/>
    <w:rsid w:val="00FE4882"/>
    <w:rsid w:val="00FE4A19"/>
    <w:rsid w:val="00FE4E33"/>
    <w:rsid w:val="00FE4EAF"/>
    <w:rsid w:val="00FE526C"/>
    <w:rsid w:val="00FE527F"/>
    <w:rsid w:val="00FE5C64"/>
    <w:rsid w:val="00FE5DD8"/>
    <w:rsid w:val="00FE5F80"/>
    <w:rsid w:val="00FE6633"/>
    <w:rsid w:val="00FE6874"/>
    <w:rsid w:val="00FE69EB"/>
    <w:rsid w:val="00FE6B4A"/>
    <w:rsid w:val="00FE709C"/>
    <w:rsid w:val="00FE71C0"/>
    <w:rsid w:val="00FE72B2"/>
    <w:rsid w:val="00FE73AE"/>
    <w:rsid w:val="00FE7617"/>
    <w:rsid w:val="00FE76DD"/>
    <w:rsid w:val="00FE78B7"/>
    <w:rsid w:val="00FE7909"/>
    <w:rsid w:val="00FE7ADC"/>
    <w:rsid w:val="00FE7CA7"/>
    <w:rsid w:val="00FF0370"/>
    <w:rsid w:val="00FF086C"/>
    <w:rsid w:val="00FF08CB"/>
    <w:rsid w:val="00FF0C15"/>
    <w:rsid w:val="00FF104B"/>
    <w:rsid w:val="00FF10F1"/>
    <w:rsid w:val="00FF1212"/>
    <w:rsid w:val="00FF14D4"/>
    <w:rsid w:val="00FF16F6"/>
    <w:rsid w:val="00FF1EFD"/>
    <w:rsid w:val="00FF203A"/>
    <w:rsid w:val="00FF2073"/>
    <w:rsid w:val="00FF2339"/>
    <w:rsid w:val="00FF2460"/>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6E78"/>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3C8F74"/>
  <w15:chartTrackingRefBased/>
  <w15:docId w15:val="{BD30B639-50A5-4377-9E0E-9B695E014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List Bullet 2"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2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fighead22"/>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uiPriority w:val="99"/>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3A54AB"/>
    <w:rPr>
      <w:lang w:val="en-GB" w:eastAsia="en-US"/>
    </w:rPr>
  </w:style>
  <w:style w:type="table" w:styleId="GridTable4-Accent1">
    <w:name w:val="Grid Table 4 Accent 1"/>
    <w:basedOn w:val="TableNormal"/>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5">
    <w:name w:val="Grid Table 4 Accent 5"/>
    <w:basedOn w:val="TableNormal"/>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5">
    <w:name w:val="List Table 3 Accent 5"/>
    <w:basedOn w:val="TableNormal"/>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Normal"/>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ommentTextChar">
    <w:name w:val="Comment Text Char"/>
    <w:link w:val="CommentText"/>
    <w:uiPriority w:val="99"/>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BodyText"/>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Normal"/>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Normal"/>
    <w:next w:val="Normal"/>
    <w:rsid w:val="002D4E87"/>
    <w:pPr>
      <w:numPr>
        <w:numId w:val="4"/>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ListParagraph"/>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Normal"/>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Normal"/>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qFormat/>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Normal"/>
    <w:next w:val="Normal"/>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qFormat/>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sid w:val="007867BC"/>
    <w:rPr>
      <w:rFonts w:ascii="Arial" w:hAnsi="Arial"/>
      <w:sz w:val="18"/>
      <w:lang w:val="en-GB" w:eastAsia="en-US"/>
    </w:rPr>
  </w:style>
  <w:style w:type="character" w:customStyle="1" w:styleId="normaltextrun">
    <w:name w:val="normaltextrun"/>
    <w:rsid w:val="002E7E6F"/>
  </w:style>
  <w:style w:type="paragraph" w:customStyle="1" w:styleId="DECISION">
    <w:name w:val="DECISION"/>
    <w:basedOn w:val="Normal"/>
    <w:rsid w:val="00A30ED2"/>
    <w:pPr>
      <w:widowControl w:val="0"/>
      <w:numPr>
        <w:numId w:val="10"/>
      </w:numPr>
      <w:spacing w:before="120" w:after="120"/>
      <w:jc w:val="both"/>
    </w:pPr>
    <w:rPr>
      <w:rFonts w:ascii="Arial" w:hAnsi="Arial"/>
      <w:b/>
      <w:color w:val="0000FF"/>
      <w:u w:val="single"/>
      <w:lang w:val="en-US"/>
    </w:rPr>
  </w:style>
  <w:style w:type="paragraph" w:styleId="CommentSubject">
    <w:name w:val="annotation subject"/>
    <w:basedOn w:val="CommentText"/>
    <w:next w:val="CommentText"/>
    <w:link w:val="CommentSubjectChar"/>
    <w:rsid w:val="003E07CD"/>
    <w:rPr>
      <w:b/>
      <w:bCs/>
    </w:rPr>
  </w:style>
  <w:style w:type="character" w:customStyle="1" w:styleId="CommentSubjectChar">
    <w:name w:val="Comment Subject Char"/>
    <w:link w:val="CommentSubject"/>
    <w:rsid w:val="003E07CD"/>
    <w:rPr>
      <w:b/>
      <w:bCs/>
      <w:lang w:val="en-GB" w:eastAsia="en-US"/>
    </w:rPr>
  </w:style>
  <w:style w:type="character" w:customStyle="1" w:styleId="0MaintextChar">
    <w:name w:val="0 Main text Char"/>
    <w:link w:val="0Maintext"/>
    <w:qFormat/>
    <w:rsid w:val="00B00922"/>
    <w:rPr>
      <w:rFonts w:eastAsia="Malgun Gothic" w:cs="Batang"/>
      <w:lang w:val="en-GB"/>
    </w:rPr>
  </w:style>
  <w:style w:type="paragraph" w:customStyle="1" w:styleId="0Maintext">
    <w:name w:val="0 Main text"/>
    <w:basedOn w:val="Normal"/>
    <w:link w:val="0MaintextChar"/>
    <w:qFormat/>
    <w:rsid w:val="00B00922"/>
    <w:pPr>
      <w:spacing w:after="100" w:afterAutospacing="1" w:line="288" w:lineRule="auto"/>
      <w:ind w:firstLine="360"/>
      <w:jc w:val="both"/>
    </w:pPr>
    <w:rPr>
      <w:rFonts w:eastAsia="Malgun Gothic" w:cs="Batang"/>
      <w:lang w:eastAsia="zh-TW"/>
    </w:rPr>
  </w:style>
  <w:style w:type="character" w:customStyle="1" w:styleId="Heading9Char">
    <w:name w:val="Heading 9 Char"/>
    <w:link w:val="Heading9"/>
    <w:qFormat/>
    <w:rsid w:val="00966FA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68143792">
      <w:bodyDiv w:val="1"/>
      <w:marLeft w:val="0"/>
      <w:marRight w:val="0"/>
      <w:marTop w:val="0"/>
      <w:marBottom w:val="0"/>
      <w:divBdr>
        <w:top w:val="none" w:sz="0" w:space="0" w:color="auto"/>
        <w:left w:val="none" w:sz="0" w:space="0" w:color="auto"/>
        <w:bottom w:val="none" w:sz="0" w:space="0" w:color="auto"/>
        <w:right w:val="none" w:sz="0" w:space="0" w:color="auto"/>
      </w:divBdr>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5826653">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71520746">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CFECC9-C0A5-4501-B0E1-AA25510391E6}">
  <ds:schemaRefs>
    <ds:schemaRef ds:uri="http://schemas.microsoft.com/office/2006/metadata/longProperties"/>
  </ds:schemaRefs>
</ds:datastoreItem>
</file>

<file path=customXml/itemProps2.xml><?xml version="1.0" encoding="utf-8"?>
<ds:datastoreItem xmlns:ds="http://schemas.openxmlformats.org/officeDocument/2006/customXml" ds:itemID="{DEF049C4-CF4D-427C-8046-A2D07A557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AA729-CCEF-4961-A51A-69B12758D142}">
  <ds:schemaRefs>
    <ds:schemaRef ds:uri="http://schemas.openxmlformats.org/officeDocument/2006/bibliography"/>
  </ds:schemaRefs>
</ds:datastoreItem>
</file>

<file path=customXml/itemProps4.xml><?xml version="1.0" encoding="utf-8"?>
<ds:datastoreItem xmlns:ds="http://schemas.openxmlformats.org/officeDocument/2006/customXml" ds:itemID="{6B07DD81-AB5B-49B0-A83D-875F8AEFD23B}">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5.xml><?xml version="1.0" encoding="utf-8"?>
<ds:datastoreItem xmlns:ds="http://schemas.openxmlformats.org/officeDocument/2006/customXml" ds:itemID="{8CDFD3FB-D328-43BF-9033-E5E6B56592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3871</Words>
  <Characters>20874</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dc:description/>
  <cp:lastModifiedBy>Hsien-Ping</cp:lastModifiedBy>
  <cp:revision>2</cp:revision>
  <cp:lastPrinted>2018-01-17T01:39:00Z</cp:lastPrinted>
  <dcterms:created xsi:type="dcterms:W3CDTF">2022-04-22T21:12:00Z</dcterms:created>
  <dcterms:modified xsi:type="dcterms:W3CDTF">2022-04-22T21:12:00Z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ies>
</file>