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29FBE" w14:textId="51E478B9" w:rsidR="00B97703" w:rsidRDefault="00840764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840764">
        <w:rPr>
          <w:rFonts w:cs="Arial"/>
          <w:bCs/>
          <w:sz w:val="22"/>
          <w:szCs w:val="22"/>
        </w:rPr>
        <w:t>3GPP TSG RAN WG1 #10</w:t>
      </w:r>
      <w:r w:rsidR="00E9243D">
        <w:rPr>
          <w:rFonts w:cs="Arial"/>
          <w:bCs/>
          <w:sz w:val="22"/>
          <w:szCs w:val="22"/>
        </w:rPr>
        <w:t>8</w:t>
      </w:r>
      <w:r w:rsidRPr="00840764">
        <w:rPr>
          <w:rFonts w:cs="Arial"/>
          <w:bCs/>
          <w:sz w:val="22"/>
          <w:szCs w:val="22"/>
        </w:rPr>
        <w:t>-e</w:t>
      </w:r>
      <w:r w:rsidR="00957DC4">
        <w:rPr>
          <w:rFonts w:cs="Arial"/>
          <w:noProof w:val="0"/>
          <w:sz w:val="22"/>
          <w:szCs w:val="22"/>
        </w:rPr>
        <w:tab/>
      </w:r>
      <w:r w:rsidR="00957DC4">
        <w:rPr>
          <w:rFonts w:cs="Arial"/>
          <w:noProof w:val="0"/>
          <w:sz w:val="22"/>
          <w:szCs w:val="22"/>
        </w:rPr>
        <w:tab/>
      </w:r>
      <w:r w:rsidR="008D6046" w:rsidRPr="008D6046">
        <w:rPr>
          <w:rFonts w:cs="Arial"/>
          <w:noProof w:val="0"/>
          <w:sz w:val="22"/>
          <w:szCs w:val="22"/>
        </w:rPr>
        <w:t>R1-2202591</w:t>
      </w:r>
    </w:p>
    <w:p w14:paraId="15E6FF89" w14:textId="2D1E0D81" w:rsidR="004E3939" w:rsidRPr="00DA53A0" w:rsidRDefault="00E9243D" w:rsidP="004E3939">
      <w:pPr>
        <w:pStyle w:val="Header"/>
        <w:rPr>
          <w:sz w:val="22"/>
          <w:szCs w:val="22"/>
        </w:rPr>
      </w:pPr>
      <w:r w:rsidRPr="00E9243D">
        <w:rPr>
          <w:sz w:val="22"/>
          <w:szCs w:val="22"/>
        </w:rPr>
        <w:t>e-Meeting, February 21st – March 3rd, 2022</w:t>
      </w:r>
    </w:p>
    <w:p w14:paraId="59E5F77F" w14:textId="77777777" w:rsidR="00B97703" w:rsidRDefault="00B97703">
      <w:pPr>
        <w:rPr>
          <w:rFonts w:ascii="Arial" w:hAnsi="Arial" w:cs="Arial"/>
        </w:rPr>
      </w:pPr>
    </w:p>
    <w:p w14:paraId="66549CF9" w14:textId="62BC068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B760D" w:rsidRPr="001B760D">
        <w:rPr>
          <w:rFonts w:ascii="Arial" w:hAnsi="Arial" w:cs="Arial"/>
          <w:b/>
          <w:sz w:val="22"/>
          <w:szCs w:val="22"/>
        </w:rPr>
        <w:t>Reply LS on MBS SPS</w:t>
      </w:r>
    </w:p>
    <w:p w14:paraId="5716F47E" w14:textId="3CC4F39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_Hlk96432613"/>
      <w:r w:rsidR="004A3476" w:rsidRPr="004A3476">
        <w:rPr>
          <w:rFonts w:ascii="Arial" w:hAnsi="Arial" w:cs="Arial"/>
          <w:b/>
          <w:bCs/>
          <w:sz w:val="22"/>
          <w:szCs w:val="22"/>
        </w:rPr>
        <w:t>R1-2200888 (R2-2202016)</w:t>
      </w:r>
      <w:bookmarkEnd w:id="2"/>
      <w:r w:rsidR="004A3476" w:rsidRPr="004A3476">
        <w:rPr>
          <w:rFonts w:ascii="Arial" w:hAnsi="Arial" w:cs="Arial"/>
          <w:b/>
          <w:bCs/>
          <w:sz w:val="22"/>
          <w:szCs w:val="22"/>
        </w:rPr>
        <w:t xml:space="preserve"> LS on MBS SPS</w:t>
      </w:r>
    </w:p>
    <w:p w14:paraId="26AE5F2A" w14:textId="1EC46AB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5E00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0A859C7D" w14:textId="499CFF5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5E00" w:rsidRPr="00EA5E00">
        <w:rPr>
          <w:rFonts w:ascii="Arial" w:hAnsi="Arial" w:cs="Arial"/>
          <w:b/>
          <w:bCs/>
          <w:sz w:val="22"/>
          <w:szCs w:val="22"/>
        </w:rPr>
        <w:t>NR_MBS</w:t>
      </w:r>
    </w:p>
    <w:p w14:paraId="42D10CC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8E4E073" w14:textId="39F27884" w:rsidR="00B97703" w:rsidRPr="00773FF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2835BD">
        <w:rPr>
          <w:rFonts w:ascii="Arial" w:hAnsi="Arial" w:cs="Arial"/>
          <w:b/>
          <w:sz w:val="22"/>
          <w:szCs w:val="22"/>
        </w:rPr>
        <w:t>RAN1</w:t>
      </w:r>
      <w:bookmarkEnd w:id="6"/>
      <w:bookmarkEnd w:id="7"/>
      <w:bookmarkEnd w:id="8"/>
    </w:p>
    <w:p w14:paraId="2F837CA9" w14:textId="0BE61D7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2835BD">
        <w:rPr>
          <w:rFonts w:ascii="Arial" w:hAnsi="Arial" w:cs="Arial"/>
          <w:b/>
          <w:bCs/>
          <w:sz w:val="22"/>
          <w:szCs w:val="22"/>
        </w:rPr>
        <w:t>RAN2</w:t>
      </w:r>
      <w:bookmarkEnd w:id="9"/>
      <w:bookmarkEnd w:id="10"/>
      <w:bookmarkEnd w:id="11"/>
    </w:p>
    <w:p w14:paraId="625233E9" w14:textId="675416C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2"/>
    <w:bookmarkEnd w:id="13"/>
    <w:p w14:paraId="069E6DA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6E16AC0" w14:textId="15E4612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2A2D">
        <w:rPr>
          <w:rFonts w:ascii="Arial" w:hAnsi="Arial" w:cs="Arial"/>
          <w:b/>
          <w:bCs/>
          <w:sz w:val="22"/>
          <w:szCs w:val="22"/>
        </w:rPr>
        <w:t>Fei Wang</w:t>
      </w:r>
    </w:p>
    <w:p w14:paraId="0960717D" w14:textId="7CE0BC4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A465A5" w:rsidRPr="00C6012D">
          <w:rPr>
            <w:rStyle w:val="Hyperlink"/>
            <w:rFonts w:ascii="Arial" w:hAnsi="Arial" w:cs="Arial"/>
            <w:b/>
            <w:bCs/>
            <w:sz w:val="22"/>
            <w:szCs w:val="22"/>
          </w:rPr>
          <w:t>wangfei@chinamobile.com</w:t>
        </w:r>
      </w:hyperlink>
      <w:r w:rsidR="00292A2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6A03685" w14:textId="77777777" w:rsidR="00691320" w:rsidRDefault="0069132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EE7331" w14:textId="7374E5C9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23A797" w14:textId="77777777" w:rsidR="00B97703" w:rsidRDefault="00B97703">
      <w:pPr>
        <w:rPr>
          <w:rFonts w:ascii="Arial" w:hAnsi="Arial" w:cs="Arial"/>
        </w:rPr>
      </w:pPr>
    </w:p>
    <w:p w14:paraId="4EE1111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D4EF22" w14:textId="11E66F74" w:rsidR="00DC25E7" w:rsidRDefault="00F23A62" w:rsidP="00DC25E7">
      <w:r w:rsidRPr="00F23A62">
        <w:t xml:space="preserve">RAN1 would like to thank RAN2 for the </w:t>
      </w:r>
      <w:r>
        <w:t xml:space="preserve">LS </w:t>
      </w:r>
      <w:r w:rsidR="004A214F" w:rsidRPr="004A214F">
        <w:t>R1-2200888 (R2-2202016)</w:t>
      </w:r>
      <w:r>
        <w:t xml:space="preserve"> on </w:t>
      </w:r>
      <w:r w:rsidR="004A214F">
        <w:rPr>
          <w:lang w:eastAsia="x-none"/>
        </w:rPr>
        <w:t>LS on MBS SPS</w:t>
      </w:r>
      <w:r w:rsidRPr="00F23A62">
        <w:t xml:space="preserve">. </w:t>
      </w:r>
      <w:r w:rsidR="00CD0653">
        <w:t>The f</w:t>
      </w:r>
      <w:r w:rsidRPr="00F23A62">
        <w:t>ollowing is the RAN1 response for the question</w:t>
      </w:r>
      <w:r w:rsidR="004A214F">
        <w:t>s</w:t>
      </w:r>
      <w:r w:rsidRPr="00F23A62">
        <w:t xml:space="preserve"> listed in </w:t>
      </w:r>
      <w:r w:rsidR="004A214F" w:rsidRPr="004A214F">
        <w:t>R1-2200888 (R2-2202016)</w:t>
      </w:r>
      <w:r w:rsidRPr="00F23A62">
        <w:t>.</w:t>
      </w:r>
    </w:p>
    <w:p w14:paraId="664C1778" w14:textId="374459C6" w:rsidR="00134B43" w:rsidRDefault="00134B43" w:rsidP="00963700">
      <w:pPr>
        <w:rPr>
          <w:b/>
          <w:lang w:val="en-US"/>
        </w:rPr>
      </w:pPr>
      <w:r w:rsidRPr="00134B43">
        <w:rPr>
          <w:b/>
          <w:lang w:val="en-US"/>
        </w:rPr>
        <w:t xml:space="preserve">Q1:RAN2 respectfully asks RAN1 to confirm RAN2’s understanding and the maximal number of G-CS-RNTI configured for UE? Can multiple G-CS-RNTIs be mapped to same MBS SPS-config and if </w:t>
      </w:r>
      <w:proofErr w:type="gramStart"/>
      <w:r w:rsidRPr="00134B43">
        <w:rPr>
          <w:b/>
          <w:lang w:val="en-US"/>
        </w:rPr>
        <w:t>so</w:t>
      </w:r>
      <w:proofErr w:type="gramEnd"/>
      <w:r w:rsidRPr="00134B43">
        <w:rPr>
          <w:b/>
          <w:lang w:val="en-US"/>
        </w:rPr>
        <w:t xml:space="preserve"> how that would work?</w:t>
      </w:r>
    </w:p>
    <w:p w14:paraId="1A52F883" w14:textId="44774CA5" w:rsidR="009B2F5F" w:rsidRDefault="009B2F5F" w:rsidP="009B2F5F">
      <w:pPr>
        <w:rPr>
          <w:b/>
          <w:lang w:val="en-US"/>
        </w:rPr>
      </w:pPr>
      <w:r>
        <w:rPr>
          <w:b/>
          <w:lang w:val="en-US"/>
        </w:rPr>
        <w:t>RAN1 answer</w:t>
      </w:r>
      <w:r w:rsidRPr="00963700">
        <w:rPr>
          <w:b/>
          <w:lang w:val="en-US"/>
        </w:rPr>
        <w:t xml:space="preserve">: </w:t>
      </w:r>
      <w:r w:rsidR="00C02CEA">
        <w:rPr>
          <w:bCs/>
          <w:lang w:val="en-US"/>
        </w:rPr>
        <w:t>RAN1 made the following agreements</w:t>
      </w:r>
      <w:r w:rsidR="006B2082">
        <w:rPr>
          <w:bCs/>
          <w:lang w:val="en-US"/>
        </w:rPr>
        <w:t xml:space="preserve"> for Q1</w:t>
      </w:r>
      <w:r w:rsidR="00C02CEA">
        <w:rPr>
          <w:bCs/>
          <w:lang w:val="en-US"/>
        </w:rPr>
        <w:t>:</w:t>
      </w:r>
    </w:p>
    <w:p w14:paraId="46AB19B3" w14:textId="77777777" w:rsidR="00775B4E" w:rsidRPr="001820A8" w:rsidRDefault="00775B4E" w:rsidP="00775B4E">
      <w:pPr>
        <w:rPr>
          <w:b/>
          <w:bCs/>
          <w:lang w:eastAsia="zh-CN"/>
        </w:rPr>
      </w:pPr>
      <w:r w:rsidRPr="000347DC">
        <w:rPr>
          <w:b/>
          <w:bCs/>
          <w:highlight w:val="green"/>
          <w:lang w:eastAsia="zh-CN"/>
        </w:rPr>
        <w:t>Agreement</w:t>
      </w:r>
    </w:p>
    <w:p w14:paraId="2D05B9A0" w14:textId="77777777" w:rsidR="00775B4E" w:rsidRPr="001820A8" w:rsidRDefault="00775B4E" w:rsidP="00775B4E">
      <w:pPr>
        <w:jc w:val="both"/>
        <w:rPr>
          <w:lang w:eastAsia="zh-CN"/>
        </w:rPr>
      </w:pPr>
      <w:r w:rsidRPr="001820A8">
        <w:rPr>
          <w:lang w:eastAsia="zh-CN"/>
        </w:rPr>
        <w:t>In the reply LS on MBS SPS to RAN2, capture the following</w:t>
      </w:r>
      <w:r>
        <w:rPr>
          <w:lang w:eastAsia="zh-CN"/>
        </w:rPr>
        <w:t xml:space="preserve"> for Q1</w:t>
      </w:r>
      <w:r w:rsidRPr="001820A8">
        <w:rPr>
          <w:lang w:eastAsia="zh-CN"/>
        </w:rPr>
        <w:t>:</w:t>
      </w:r>
    </w:p>
    <w:p w14:paraId="4FAF018C" w14:textId="77777777" w:rsidR="00775B4E" w:rsidRPr="008A035E" w:rsidRDefault="00775B4E" w:rsidP="00775B4E">
      <w:pPr>
        <w:numPr>
          <w:ilvl w:val="0"/>
          <w:numId w:val="17"/>
        </w:numPr>
        <w:adjustRightInd/>
        <w:spacing w:after="0" w:line="252" w:lineRule="auto"/>
        <w:ind w:left="773" w:hanging="360"/>
        <w:jc w:val="both"/>
        <w:textAlignment w:val="auto"/>
        <w:rPr>
          <w:rFonts w:eastAsia="Times New Roman"/>
        </w:rPr>
      </w:pPr>
      <w:r w:rsidRPr="008A035E">
        <w:rPr>
          <w:rFonts w:eastAsia="Times New Roman"/>
        </w:rPr>
        <w:t xml:space="preserve">RAN1 confirms that RAN2’s understanding is correct. </w:t>
      </w:r>
    </w:p>
    <w:p w14:paraId="07DB2A36" w14:textId="77777777" w:rsidR="00775B4E" w:rsidRPr="008A035E" w:rsidRDefault="00775B4E" w:rsidP="00775B4E">
      <w:pPr>
        <w:numPr>
          <w:ilvl w:val="0"/>
          <w:numId w:val="17"/>
        </w:numPr>
        <w:adjustRightInd/>
        <w:spacing w:after="0" w:line="252" w:lineRule="auto"/>
        <w:ind w:left="773" w:hanging="360"/>
        <w:jc w:val="both"/>
        <w:textAlignment w:val="auto"/>
        <w:rPr>
          <w:rFonts w:eastAsia="Times New Roman"/>
        </w:rPr>
      </w:pPr>
      <w:r w:rsidRPr="008A035E">
        <w:rPr>
          <w:rFonts w:eastAsia="Times New Roman"/>
        </w:rPr>
        <w:t>RAN1 thinks that the maximum number of G-CS-RNTI configured for UE should be subject to UE capability.</w:t>
      </w:r>
    </w:p>
    <w:p w14:paraId="228A67E9" w14:textId="33572388" w:rsidR="00ED5E37" w:rsidRDefault="00ED5E37" w:rsidP="00134B43">
      <w:pPr>
        <w:rPr>
          <w:bCs/>
          <w:lang w:val="en-US"/>
        </w:rPr>
      </w:pPr>
    </w:p>
    <w:p w14:paraId="241E243A" w14:textId="77777777" w:rsidR="009D527E" w:rsidRPr="001820A8" w:rsidRDefault="009D527E" w:rsidP="009D527E">
      <w:pPr>
        <w:rPr>
          <w:b/>
          <w:bCs/>
          <w:lang w:eastAsia="zh-CN"/>
        </w:rPr>
      </w:pPr>
      <w:r w:rsidRPr="000347DC">
        <w:rPr>
          <w:b/>
          <w:bCs/>
          <w:highlight w:val="green"/>
          <w:lang w:eastAsia="zh-CN"/>
        </w:rPr>
        <w:t>Agreement</w:t>
      </w:r>
    </w:p>
    <w:p w14:paraId="13E8AC98" w14:textId="48541164" w:rsidR="00735537" w:rsidRDefault="009D527E" w:rsidP="00134B43">
      <w:pPr>
        <w:rPr>
          <w:bCs/>
          <w:lang w:val="en-US"/>
        </w:rPr>
      </w:pPr>
      <w:r w:rsidRPr="009D527E">
        <w:rPr>
          <w:bCs/>
          <w:lang w:val="en-US"/>
        </w:rPr>
        <w:t>RAN1 thinks that multiple G-CS-RNTIs cannot be mapped to same MBS SPS-config at the same time for a UE.</w:t>
      </w:r>
    </w:p>
    <w:p w14:paraId="7A6F9E33" w14:textId="77777777" w:rsidR="00735537" w:rsidRDefault="00735537" w:rsidP="00134B43">
      <w:pPr>
        <w:rPr>
          <w:bCs/>
          <w:lang w:val="en-US"/>
        </w:rPr>
      </w:pPr>
    </w:p>
    <w:p w14:paraId="3393FEB5" w14:textId="124B4797" w:rsidR="0041641C" w:rsidRPr="00ED5E37" w:rsidRDefault="00ED5E37" w:rsidP="00713C47">
      <w:pPr>
        <w:rPr>
          <w:b/>
          <w:lang w:val="en-US"/>
        </w:rPr>
      </w:pPr>
      <w:r w:rsidRPr="00ED5E37">
        <w:rPr>
          <w:b/>
          <w:lang w:val="en-US"/>
        </w:rPr>
        <w:t>Q2: Clarify the handling of PTM retransmissions.</w:t>
      </w:r>
    </w:p>
    <w:p w14:paraId="376F4DED" w14:textId="18507C45" w:rsidR="009B2F5F" w:rsidRDefault="009B2F5F" w:rsidP="009B2F5F">
      <w:pPr>
        <w:rPr>
          <w:b/>
          <w:lang w:val="en-US"/>
        </w:rPr>
      </w:pPr>
      <w:r>
        <w:rPr>
          <w:b/>
          <w:lang w:val="en-US"/>
        </w:rPr>
        <w:t>RAN1 answer</w:t>
      </w:r>
      <w:r w:rsidRPr="00963700">
        <w:rPr>
          <w:b/>
          <w:lang w:val="en-US"/>
        </w:rPr>
        <w:t xml:space="preserve">: </w:t>
      </w:r>
      <w:r w:rsidR="00D772EB">
        <w:rPr>
          <w:bCs/>
          <w:lang w:val="en-US"/>
        </w:rPr>
        <w:t>RAN1 made the following agreements for Q</w:t>
      </w:r>
      <w:r w:rsidR="00B971B8">
        <w:rPr>
          <w:bCs/>
          <w:lang w:val="en-US"/>
        </w:rPr>
        <w:t>2</w:t>
      </w:r>
      <w:r w:rsidR="00D772EB">
        <w:rPr>
          <w:bCs/>
          <w:lang w:val="en-US"/>
        </w:rPr>
        <w:t>:</w:t>
      </w:r>
    </w:p>
    <w:p w14:paraId="59605AB8" w14:textId="77777777" w:rsidR="00597416" w:rsidRPr="001820A8" w:rsidRDefault="00597416" w:rsidP="00597416">
      <w:pPr>
        <w:rPr>
          <w:b/>
          <w:bCs/>
          <w:lang w:eastAsia="zh-CN"/>
        </w:rPr>
      </w:pPr>
      <w:r w:rsidRPr="005F2807">
        <w:rPr>
          <w:b/>
          <w:bCs/>
          <w:highlight w:val="green"/>
          <w:lang w:eastAsia="zh-CN"/>
        </w:rPr>
        <w:t>Agreement</w:t>
      </w:r>
    </w:p>
    <w:p w14:paraId="60852AD2" w14:textId="77777777" w:rsidR="00597416" w:rsidRPr="001820A8" w:rsidRDefault="00597416" w:rsidP="00597416">
      <w:pPr>
        <w:jc w:val="both"/>
        <w:rPr>
          <w:lang w:eastAsia="zh-CN"/>
        </w:rPr>
      </w:pPr>
      <w:r w:rsidRPr="001820A8">
        <w:rPr>
          <w:lang w:eastAsia="zh-CN"/>
        </w:rPr>
        <w:t>In the reply LS on MBS SPS to RAN2, capture the following for Q2:</w:t>
      </w:r>
    </w:p>
    <w:p w14:paraId="6FC89C4B" w14:textId="77777777" w:rsidR="00597416" w:rsidRPr="000347DC" w:rsidRDefault="00597416" w:rsidP="00597416">
      <w:pPr>
        <w:numPr>
          <w:ilvl w:val="0"/>
          <w:numId w:val="17"/>
        </w:numPr>
        <w:adjustRightInd/>
        <w:spacing w:after="0" w:line="252" w:lineRule="auto"/>
        <w:ind w:left="773" w:hanging="360"/>
        <w:jc w:val="both"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>From RAN1 perspective, r</w:t>
      </w:r>
      <w:r w:rsidRPr="000347DC">
        <w:rPr>
          <w:rFonts w:eastAsia="宋体"/>
          <w:lang w:eastAsia="zh-CN"/>
        </w:rPr>
        <w:t>etransmission scheme (</w:t>
      </w:r>
      <w:proofErr w:type="gramStart"/>
      <w:r w:rsidRPr="000347DC">
        <w:rPr>
          <w:rFonts w:eastAsia="宋体"/>
          <w:lang w:eastAsia="zh-CN"/>
        </w:rPr>
        <w:t>i.e.</w:t>
      </w:r>
      <w:proofErr w:type="gramEnd"/>
      <w:r w:rsidRPr="000347DC">
        <w:rPr>
          <w:rFonts w:eastAsia="宋体"/>
          <w:lang w:eastAsia="zh-CN"/>
        </w:rPr>
        <w:t xml:space="preserve"> via PTM or PTP) can be changed per TB per transmission.</w:t>
      </w:r>
    </w:p>
    <w:p w14:paraId="7E20D98F" w14:textId="77777777" w:rsidR="00597416" w:rsidRPr="008A035E" w:rsidRDefault="00597416" w:rsidP="00597416">
      <w:pPr>
        <w:numPr>
          <w:ilvl w:val="1"/>
          <w:numId w:val="17"/>
        </w:numPr>
        <w:adjustRightInd/>
        <w:spacing w:after="0" w:line="252" w:lineRule="auto"/>
        <w:ind w:left="1493" w:hanging="360"/>
        <w:jc w:val="both"/>
        <w:textAlignment w:val="auto"/>
        <w:rPr>
          <w:rFonts w:eastAsia="Times New Roman"/>
        </w:rPr>
      </w:pPr>
      <w:r w:rsidRPr="008A035E">
        <w:rPr>
          <w:rFonts w:eastAsia="Times New Roman"/>
        </w:rPr>
        <w:t>UE is not expected to receive PTM retransmission after PTP retransmission for the same multicast TB</w:t>
      </w:r>
    </w:p>
    <w:p w14:paraId="4D474DF1" w14:textId="77777777" w:rsidR="00597416" w:rsidRPr="008A035E" w:rsidRDefault="00597416" w:rsidP="00597416">
      <w:pPr>
        <w:numPr>
          <w:ilvl w:val="1"/>
          <w:numId w:val="17"/>
        </w:numPr>
        <w:adjustRightInd/>
        <w:spacing w:after="0" w:line="252" w:lineRule="auto"/>
        <w:ind w:left="1493" w:hanging="360"/>
        <w:jc w:val="both"/>
        <w:textAlignment w:val="auto"/>
        <w:rPr>
          <w:rFonts w:eastAsia="Times New Roman"/>
        </w:rPr>
      </w:pPr>
      <w:r w:rsidRPr="008A035E">
        <w:rPr>
          <w:rFonts w:eastAsia="Times New Roman"/>
        </w:rPr>
        <w:t>There is no consensus in RAN1 to support PTM retransmission and PTP retransmission simultaneously for different UEs in the same MBS group</w:t>
      </w:r>
    </w:p>
    <w:p w14:paraId="4385EE4B" w14:textId="77777777" w:rsidR="00597416" w:rsidRPr="000347DC" w:rsidRDefault="00597416" w:rsidP="00597416">
      <w:pPr>
        <w:numPr>
          <w:ilvl w:val="0"/>
          <w:numId w:val="17"/>
        </w:numPr>
        <w:adjustRightInd/>
        <w:spacing w:after="0" w:line="252" w:lineRule="auto"/>
        <w:ind w:left="773" w:hanging="360"/>
        <w:jc w:val="both"/>
        <w:textAlignment w:val="auto"/>
        <w:rPr>
          <w:rFonts w:eastAsia="宋体"/>
          <w:lang w:eastAsia="zh-CN"/>
        </w:rPr>
      </w:pPr>
      <w:r w:rsidRPr="000347DC">
        <w:rPr>
          <w:rFonts w:eastAsia="宋体"/>
          <w:lang w:eastAsia="zh-CN"/>
        </w:rPr>
        <w:t>A single CS-RNTI is used for PTP retransmissions of all G-CS-RNTIs.</w:t>
      </w:r>
    </w:p>
    <w:p w14:paraId="0BAAA613" w14:textId="77777777" w:rsidR="00ED5E37" w:rsidRPr="003B15BD" w:rsidRDefault="00ED5E37" w:rsidP="00713C47">
      <w:pPr>
        <w:rPr>
          <w:bCs/>
          <w:lang w:val="en-US"/>
        </w:rPr>
      </w:pPr>
    </w:p>
    <w:p w14:paraId="3CC7588B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469CB386" w14:textId="2BC03BD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EE4CE1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49528C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06337128" w14:textId="05F0F417" w:rsidR="00B97703" w:rsidRPr="00627B60" w:rsidRDefault="00B97703" w:rsidP="0049528C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27B60" w:rsidRPr="00627B60">
        <w:t>RAN1 respectfully asks RAN2 to take the above information into account.</w:t>
      </w:r>
    </w:p>
    <w:p w14:paraId="7E88CE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178C5DA" w14:textId="5DE8C4D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95DAB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F95DAB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F3B20A" w14:textId="7D1F1D3F" w:rsidR="00A13275" w:rsidRDefault="00A13275" w:rsidP="00A13275">
      <w:bookmarkStart w:id="14" w:name="OLE_LINK55"/>
      <w:bookmarkStart w:id="15" w:name="OLE_LINK56"/>
      <w:bookmarkStart w:id="16" w:name="OLE_LINK53"/>
      <w:bookmarkStart w:id="17" w:name="OLE_LINK54"/>
      <w:r w:rsidRPr="00E00076">
        <w:t>TSG RAN WG1 Meeting #10</w:t>
      </w:r>
      <w:r w:rsidR="005F6934">
        <w:t>9</w:t>
      </w:r>
      <w:r w:rsidR="002508EF">
        <w:t>-e</w:t>
      </w:r>
      <w:r w:rsidRPr="00E00076">
        <w:t xml:space="preserve">                       </w:t>
      </w:r>
      <w:r w:rsidR="002508EF">
        <w:tab/>
      </w:r>
      <w:r>
        <w:t>1</w:t>
      </w:r>
      <w:r w:rsidR="005F6934">
        <w:t>6</w:t>
      </w:r>
      <w:r w:rsidRPr="00E00076">
        <w:t xml:space="preserve">th </w:t>
      </w:r>
      <w:r w:rsidR="005F6934">
        <w:t>May</w:t>
      </w:r>
      <w:r w:rsidRPr="00E00076">
        <w:t xml:space="preserve"> – </w:t>
      </w:r>
      <w:r>
        <w:t>2</w:t>
      </w:r>
      <w:r w:rsidR="005F6934">
        <w:t>7</w:t>
      </w:r>
      <w:r w:rsidRPr="00E00076">
        <w:t xml:space="preserve">th </w:t>
      </w:r>
      <w:r w:rsidR="005F6934">
        <w:t>May</w:t>
      </w:r>
      <w:r w:rsidR="00E16075">
        <w:t>,</w:t>
      </w:r>
      <w:r w:rsidRPr="00E00076">
        <w:t xml:space="preserve"> 202</w:t>
      </w:r>
      <w:r w:rsidR="00067C56">
        <w:t>2</w:t>
      </w:r>
      <w:r w:rsidRPr="00E00076">
        <w:tab/>
      </w:r>
      <w:r w:rsidRPr="00E00076">
        <w:tab/>
      </w:r>
      <w:r w:rsidR="002508EF">
        <w:tab/>
      </w:r>
      <w:r w:rsidRPr="00E00076">
        <w:t>E-meeting</w:t>
      </w:r>
    </w:p>
    <w:bookmarkEnd w:id="14"/>
    <w:bookmarkEnd w:id="15"/>
    <w:bookmarkEnd w:id="16"/>
    <w:bookmarkEnd w:id="17"/>
    <w:p w14:paraId="54172F8E" w14:textId="64ED076E" w:rsidR="00930BDC" w:rsidRDefault="00930BDC" w:rsidP="00930BDC">
      <w:r w:rsidRPr="00E00076">
        <w:t>TSG RAN WG1 Meeting #1</w:t>
      </w:r>
      <w:r w:rsidR="001D6400">
        <w:t>10</w:t>
      </w:r>
      <w:r>
        <w:t>-e</w:t>
      </w:r>
      <w:r w:rsidRPr="00E00076">
        <w:t xml:space="preserve">                       </w:t>
      </w:r>
      <w:r>
        <w:tab/>
      </w:r>
      <w:r w:rsidR="00201691">
        <w:t>2</w:t>
      </w:r>
      <w:r w:rsidR="005F6934">
        <w:t>2nd</w:t>
      </w:r>
      <w:r w:rsidR="00201691">
        <w:t xml:space="preserve"> </w:t>
      </w:r>
      <w:r w:rsidR="005F6934">
        <w:t>Aug</w:t>
      </w:r>
      <w:r w:rsidRPr="00E00076">
        <w:t xml:space="preserve"> – </w:t>
      </w:r>
      <w:r w:rsidR="005F6934">
        <w:t>26th</w:t>
      </w:r>
      <w:r w:rsidR="00201691">
        <w:t xml:space="preserve"> </w:t>
      </w:r>
      <w:r w:rsidR="005F6934">
        <w:t>Aug</w:t>
      </w:r>
      <w:r>
        <w:t>,</w:t>
      </w:r>
      <w:r w:rsidRPr="00E00076">
        <w:t xml:space="preserve"> 202</w:t>
      </w:r>
      <w:r>
        <w:t>2</w:t>
      </w:r>
      <w:r w:rsidRPr="00E00076">
        <w:tab/>
      </w:r>
      <w:r w:rsidRPr="00E00076">
        <w:tab/>
      </w:r>
      <w:r>
        <w:tab/>
      </w:r>
      <w:r w:rsidRPr="00E00076">
        <w:t>E-meeting</w:t>
      </w:r>
    </w:p>
    <w:p w14:paraId="1A5E8C41" w14:textId="77777777" w:rsidR="00A13275" w:rsidRDefault="00A13275" w:rsidP="002F1940"/>
    <w:sectPr w:rsidR="00A13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CD835" w14:textId="77777777" w:rsidR="001F3F3C" w:rsidRDefault="001F3F3C">
      <w:pPr>
        <w:spacing w:after="0"/>
      </w:pPr>
      <w:r>
        <w:separator/>
      </w:r>
    </w:p>
  </w:endnote>
  <w:endnote w:type="continuationSeparator" w:id="0">
    <w:p w14:paraId="1D1AF83A" w14:textId="77777777" w:rsidR="001F3F3C" w:rsidRDefault="001F3F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1677C" w14:textId="77777777" w:rsidR="001F3F3C" w:rsidRDefault="001F3F3C">
      <w:pPr>
        <w:spacing w:after="0"/>
      </w:pPr>
      <w:r>
        <w:separator/>
      </w:r>
    </w:p>
  </w:footnote>
  <w:footnote w:type="continuationSeparator" w:id="0">
    <w:p w14:paraId="4AA451EF" w14:textId="77777777" w:rsidR="001F3F3C" w:rsidRDefault="001F3F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85DC4"/>
    <w:multiLevelType w:val="hybridMultilevel"/>
    <w:tmpl w:val="34B45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126DAA"/>
    <w:multiLevelType w:val="hybridMultilevel"/>
    <w:tmpl w:val="504CC332"/>
    <w:lvl w:ilvl="0" w:tplc="8190F2AA">
      <w:numFmt w:val="bullet"/>
      <w:lvlText w:val="•"/>
      <w:lvlJc w:val="left"/>
      <w:pPr>
        <w:ind w:left="704" w:hanging="42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81AAB69E">
      <w:start w:val="1"/>
      <w:numFmt w:val="bullet"/>
      <w:lvlText w:val="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362D96"/>
    <w:multiLevelType w:val="hybridMultilevel"/>
    <w:tmpl w:val="F13E5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B050D"/>
    <w:multiLevelType w:val="hybridMultilevel"/>
    <w:tmpl w:val="1E7B050D"/>
    <w:lvl w:ilvl="0" w:tplc="ADD2D5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7CB8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24E1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A67E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9ABC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6686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E80E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F81B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C000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E01EC9"/>
    <w:multiLevelType w:val="hybridMultilevel"/>
    <w:tmpl w:val="77743AF8"/>
    <w:lvl w:ilvl="0" w:tplc="04090001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7" w15:restartNumberingAfterBreak="0">
    <w:nsid w:val="3AD8226E"/>
    <w:multiLevelType w:val="hybridMultilevel"/>
    <w:tmpl w:val="3AD8226E"/>
    <w:lvl w:ilvl="0" w:tplc="0FC203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6C04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B065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9083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B6B8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1081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24CC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4A48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228C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924808"/>
    <w:multiLevelType w:val="hybridMultilevel"/>
    <w:tmpl w:val="EA962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6B0BD9"/>
    <w:multiLevelType w:val="hybridMultilevel"/>
    <w:tmpl w:val="8550C5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68A54AB"/>
    <w:multiLevelType w:val="hybridMultilevel"/>
    <w:tmpl w:val="E55A2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FA76572"/>
    <w:multiLevelType w:val="hybridMultilevel"/>
    <w:tmpl w:val="4B206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4006C77"/>
    <w:multiLevelType w:val="hybridMultilevel"/>
    <w:tmpl w:val="F7F2A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9"/>
  </w:num>
  <w:num w:numId="4">
    <w:abstractNumId w:val="3"/>
  </w:num>
  <w:num w:numId="5">
    <w:abstractNumId w:val="15"/>
  </w:num>
  <w:num w:numId="6">
    <w:abstractNumId w:val="13"/>
  </w:num>
  <w:num w:numId="7">
    <w:abstractNumId w:val="6"/>
  </w:num>
  <w:num w:numId="8">
    <w:abstractNumId w:val="7"/>
  </w:num>
  <w:num w:numId="9">
    <w:abstractNumId w:val="5"/>
  </w:num>
  <w:num w:numId="10">
    <w:abstractNumId w:val="1"/>
  </w:num>
  <w:num w:numId="11">
    <w:abstractNumId w:val="4"/>
  </w:num>
  <w:num w:numId="12">
    <w:abstractNumId w:val="10"/>
  </w:num>
  <w:num w:numId="13">
    <w:abstractNumId w:val="11"/>
  </w:num>
  <w:num w:numId="14">
    <w:abstractNumId w:val="0"/>
  </w:num>
  <w:num w:numId="15">
    <w:abstractNumId w:val="8"/>
  </w:num>
  <w:num w:numId="16">
    <w:abstractNumId w:val="8"/>
  </w:num>
  <w:num w:numId="1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2E43"/>
    <w:rsid w:val="0002757A"/>
    <w:rsid w:val="000366AC"/>
    <w:rsid w:val="00044540"/>
    <w:rsid w:val="00046551"/>
    <w:rsid w:val="00062299"/>
    <w:rsid w:val="0006250C"/>
    <w:rsid w:val="00067C56"/>
    <w:rsid w:val="00082B81"/>
    <w:rsid w:val="0008735C"/>
    <w:rsid w:val="00091D21"/>
    <w:rsid w:val="000A2C07"/>
    <w:rsid w:val="000A394C"/>
    <w:rsid w:val="000C2768"/>
    <w:rsid w:val="000F6242"/>
    <w:rsid w:val="0011644B"/>
    <w:rsid w:val="00134B43"/>
    <w:rsid w:val="00141F0E"/>
    <w:rsid w:val="00147FB6"/>
    <w:rsid w:val="00166073"/>
    <w:rsid w:val="00191A3B"/>
    <w:rsid w:val="001B47B5"/>
    <w:rsid w:val="001B760D"/>
    <w:rsid w:val="001C5D87"/>
    <w:rsid w:val="001D6400"/>
    <w:rsid w:val="001F0E50"/>
    <w:rsid w:val="001F3F3C"/>
    <w:rsid w:val="00201691"/>
    <w:rsid w:val="0023282E"/>
    <w:rsid w:val="00235632"/>
    <w:rsid w:val="002508EF"/>
    <w:rsid w:val="002729AC"/>
    <w:rsid w:val="002835BD"/>
    <w:rsid w:val="00292A2D"/>
    <w:rsid w:val="002B370C"/>
    <w:rsid w:val="002F1940"/>
    <w:rsid w:val="00302C7A"/>
    <w:rsid w:val="00326AB8"/>
    <w:rsid w:val="00370718"/>
    <w:rsid w:val="00383545"/>
    <w:rsid w:val="003B15BD"/>
    <w:rsid w:val="003E4B5D"/>
    <w:rsid w:val="003E72B0"/>
    <w:rsid w:val="003F7AEF"/>
    <w:rsid w:val="0041641C"/>
    <w:rsid w:val="00433500"/>
    <w:rsid w:val="00433F71"/>
    <w:rsid w:val="00440D43"/>
    <w:rsid w:val="0045131E"/>
    <w:rsid w:val="00452D20"/>
    <w:rsid w:val="004554E5"/>
    <w:rsid w:val="00464954"/>
    <w:rsid w:val="0049528C"/>
    <w:rsid w:val="004A214F"/>
    <w:rsid w:val="004A3476"/>
    <w:rsid w:val="004E1D63"/>
    <w:rsid w:val="004E3939"/>
    <w:rsid w:val="00501C0A"/>
    <w:rsid w:val="00504F5E"/>
    <w:rsid w:val="00505A6C"/>
    <w:rsid w:val="00522065"/>
    <w:rsid w:val="005235AC"/>
    <w:rsid w:val="00550118"/>
    <w:rsid w:val="00573A2F"/>
    <w:rsid w:val="00597416"/>
    <w:rsid w:val="005D37B8"/>
    <w:rsid w:val="005D6188"/>
    <w:rsid w:val="005F6934"/>
    <w:rsid w:val="00613478"/>
    <w:rsid w:val="00620CD6"/>
    <w:rsid w:val="0062156B"/>
    <w:rsid w:val="00627B60"/>
    <w:rsid w:val="006311EB"/>
    <w:rsid w:val="0065139D"/>
    <w:rsid w:val="00691320"/>
    <w:rsid w:val="006955EB"/>
    <w:rsid w:val="00696175"/>
    <w:rsid w:val="006A5499"/>
    <w:rsid w:val="006B2082"/>
    <w:rsid w:val="006D6AD6"/>
    <w:rsid w:val="006E57DC"/>
    <w:rsid w:val="006F3A76"/>
    <w:rsid w:val="006F63D2"/>
    <w:rsid w:val="00703BBB"/>
    <w:rsid w:val="00713C47"/>
    <w:rsid w:val="00720038"/>
    <w:rsid w:val="00735537"/>
    <w:rsid w:val="00743936"/>
    <w:rsid w:val="007474A5"/>
    <w:rsid w:val="00757EA3"/>
    <w:rsid w:val="00773FFF"/>
    <w:rsid w:val="00775B4E"/>
    <w:rsid w:val="00783A81"/>
    <w:rsid w:val="007D0571"/>
    <w:rsid w:val="007F4F92"/>
    <w:rsid w:val="008163D9"/>
    <w:rsid w:val="00821E29"/>
    <w:rsid w:val="0082761C"/>
    <w:rsid w:val="00840764"/>
    <w:rsid w:val="008408E3"/>
    <w:rsid w:val="0084395F"/>
    <w:rsid w:val="0087068C"/>
    <w:rsid w:val="00884CB7"/>
    <w:rsid w:val="008C7552"/>
    <w:rsid w:val="008D6046"/>
    <w:rsid w:val="008D772F"/>
    <w:rsid w:val="00910385"/>
    <w:rsid w:val="00917FB4"/>
    <w:rsid w:val="00927D2E"/>
    <w:rsid w:val="00930BDC"/>
    <w:rsid w:val="009454FD"/>
    <w:rsid w:val="00950F0F"/>
    <w:rsid w:val="00957DC4"/>
    <w:rsid w:val="00960DB9"/>
    <w:rsid w:val="00963700"/>
    <w:rsid w:val="00967D22"/>
    <w:rsid w:val="00972AA2"/>
    <w:rsid w:val="00977032"/>
    <w:rsid w:val="0099764C"/>
    <w:rsid w:val="009B2F5F"/>
    <w:rsid w:val="009B3E0C"/>
    <w:rsid w:val="009C3C67"/>
    <w:rsid w:val="009D527E"/>
    <w:rsid w:val="009F116C"/>
    <w:rsid w:val="009F5386"/>
    <w:rsid w:val="00A13275"/>
    <w:rsid w:val="00A16A51"/>
    <w:rsid w:val="00A348C9"/>
    <w:rsid w:val="00A465A5"/>
    <w:rsid w:val="00A57C8D"/>
    <w:rsid w:val="00A816D1"/>
    <w:rsid w:val="00AC6253"/>
    <w:rsid w:val="00B04C22"/>
    <w:rsid w:val="00B15ACE"/>
    <w:rsid w:val="00B219F9"/>
    <w:rsid w:val="00B42264"/>
    <w:rsid w:val="00B623FD"/>
    <w:rsid w:val="00B77AEF"/>
    <w:rsid w:val="00B971B8"/>
    <w:rsid w:val="00B97703"/>
    <w:rsid w:val="00BC1870"/>
    <w:rsid w:val="00BD67F1"/>
    <w:rsid w:val="00BD7099"/>
    <w:rsid w:val="00BE6ED8"/>
    <w:rsid w:val="00C02CEA"/>
    <w:rsid w:val="00C238DF"/>
    <w:rsid w:val="00C30C35"/>
    <w:rsid w:val="00C30D1F"/>
    <w:rsid w:val="00C80CDB"/>
    <w:rsid w:val="00CA092E"/>
    <w:rsid w:val="00CA2CCF"/>
    <w:rsid w:val="00CA563A"/>
    <w:rsid w:val="00CA5E2C"/>
    <w:rsid w:val="00CB4F6C"/>
    <w:rsid w:val="00CD0653"/>
    <w:rsid w:val="00CD32C9"/>
    <w:rsid w:val="00CD5BB9"/>
    <w:rsid w:val="00CF6087"/>
    <w:rsid w:val="00D040FE"/>
    <w:rsid w:val="00D4561A"/>
    <w:rsid w:val="00D507B2"/>
    <w:rsid w:val="00D74E60"/>
    <w:rsid w:val="00D772EB"/>
    <w:rsid w:val="00D85EAA"/>
    <w:rsid w:val="00D9765C"/>
    <w:rsid w:val="00DA7DEA"/>
    <w:rsid w:val="00DC25E7"/>
    <w:rsid w:val="00DC754C"/>
    <w:rsid w:val="00DD3FE5"/>
    <w:rsid w:val="00E00076"/>
    <w:rsid w:val="00E16075"/>
    <w:rsid w:val="00E34FA2"/>
    <w:rsid w:val="00E60136"/>
    <w:rsid w:val="00E67CD1"/>
    <w:rsid w:val="00E86056"/>
    <w:rsid w:val="00E9243D"/>
    <w:rsid w:val="00EA5E00"/>
    <w:rsid w:val="00ED5E37"/>
    <w:rsid w:val="00ED6ECC"/>
    <w:rsid w:val="00EE2660"/>
    <w:rsid w:val="00EE4CE1"/>
    <w:rsid w:val="00EE5D23"/>
    <w:rsid w:val="00F23A62"/>
    <w:rsid w:val="00F32DB0"/>
    <w:rsid w:val="00F5325F"/>
    <w:rsid w:val="00F557E2"/>
    <w:rsid w:val="00F731D0"/>
    <w:rsid w:val="00F73B7C"/>
    <w:rsid w:val="00F95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78C39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501C0A"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リスト段落"/>
    <w:basedOn w:val="Normal"/>
    <w:link w:val="ListParagraphChar"/>
    <w:uiPriority w:val="34"/>
    <w:qFormat/>
    <w:rsid w:val="00773FFF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  <w:lang w:val="en-US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73FFF"/>
    <w:rPr>
      <w:rFonts w:eastAsia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8408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B760D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2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angfei@chinamobi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328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Wang Fei</cp:lastModifiedBy>
  <cp:revision>34</cp:revision>
  <cp:lastPrinted>2002-04-23T07:10:00Z</cp:lastPrinted>
  <dcterms:created xsi:type="dcterms:W3CDTF">2021-11-18T12:05:00Z</dcterms:created>
  <dcterms:modified xsi:type="dcterms:W3CDTF">2022-02-24T04:38:00Z</dcterms:modified>
</cp:coreProperties>
</file>