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DEC3AD" w14:textId="77777777" w:rsidR="000C06D9" w:rsidRPr="00DE5B89" w:rsidRDefault="000C06D9" w:rsidP="000C06D9">
      <w:pPr>
        <w:pStyle w:val="Header"/>
        <w:rPr>
          <w:bCs/>
          <w:noProof w:val="0"/>
          <w:sz w:val="24"/>
          <w:lang w:eastAsia="ja-JP"/>
        </w:rPr>
      </w:pPr>
      <w:bookmarkStart w:id="0" w:name="_Hlk4135959"/>
    </w:p>
    <w:p w14:paraId="5B57D277" w14:textId="04609FB9" w:rsidR="00835267" w:rsidRPr="00DE5B89" w:rsidRDefault="00835267" w:rsidP="00835267">
      <w:pPr>
        <w:pStyle w:val="Header"/>
        <w:tabs>
          <w:tab w:val="left" w:pos="8222"/>
        </w:tabs>
        <w:rPr>
          <w:bCs/>
          <w:sz w:val="24"/>
        </w:rPr>
      </w:pPr>
      <w:bookmarkStart w:id="1" w:name="_Hlk772559"/>
      <w:r w:rsidRPr="00DE5B89">
        <w:rPr>
          <w:bCs/>
          <w:sz w:val="24"/>
        </w:rPr>
        <w:t>3GPP TSG RAN WG1 Meeting #</w:t>
      </w:r>
      <w:r>
        <w:rPr>
          <w:bCs/>
          <w:sz w:val="24"/>
        </w:rPr>
        <w:t>108-e</w:t>
      </w:r>
      <w:r w:rsidRPr="00DE5B89">
        <w:rPr>
          <w:bCs/>
          <w:sz w:val="24"/>
        </w:rPr>
        <w:tab/>
      </w:r>
      <w:r w:rsidRPr="00657AE4">
        <w:rPr>
          <w:bCs/>
          <w:sz w:val="24"/>
        </w:rPr>
        <w:t>R1-2</w:t>
      </w:r>
      <w:r>
        <w:rPr>
          <w:bCs/>
          <w:sz w:val="24"/>
        </w:rPr>
        <w:t>2</w:t>
      </w:r>
      <w:r w:rsidR="0009250E">
        <w:rPr>
          <w:bCs/>
          <w:sz w:val="24"/>
        </w:rPr>
        <w:t>01405</w:t>
      </w:r>
    </w:p>
    <w:bookmarkEnd w:id="1"/>
    <w:p w14:paraId="2204CD6B" w14:textId="350F0802" w:rsidR="00EF0853" w:rsidRDefault="00835267" w:rsidP="00835267">
      <w:pPr>
        <w:pStyle w:val="Header"/>
        <w:rPr>
          <w:bCs/>
          <w:sz w:val="24"/>
        </w:rPr>
      </w:pPr>
      <w:r w:rsidRPr="00A31EF1">
        <w:rPr>
          <w:bCs/>
          <w:sz w:val="24"/>
        </w:rPr>
        <w:t xml:space="preserve">e-Meeting, </w:t>
      </w:r>
      <w:r>
        <w:rPr>
          <w:bCs/>
          <w:sz w:val="24"/>
        </w:rPr>
        <w:t>February 21</w:t>
      </w:r>
      <w:r w:rsidRPr="00621D04">
        <w:rPr>
          <w:bCs/>
          <w:sz w:val="24"/>
          <w:vertAlign w:val="superscript"/>
        </w:rPr>
        <w:t>th</w:t>
      </w:r>
      <w:r w:rsidRPr="00621D04">
        <w:rPr>
          <w:bCs/>
          <w:sz w:val="24"/>
        </w:rPr>
        <w:t xml:space="preserve"> – </w:t>
      </w:r>
      <w:r>
        <w:rPr>
          <w:bCs/>
          <w:sz w:val="24"/>
        </w:rPr>
        <w:t>March 3</w:t>
      </w:r>
      <w:r>
        <w:rPr>
          <w:bCs/>
          <w:sz w:val="24"/>
          <w:vertAlign w:val="superscript"/>
        </w:rPr>
        <w:t>rd</w:t>
      </w:r>
      <w:r w:rsidRPr="00621D04">
        <w:rPr>
          <w:bCs/>
          <w:sz w:val="24"/>
        </w:rPr>
        <w:t>, 202</w:t>
      </w:r>
      <w:r>
        <w:rPr>
          <w:bCs/>
          <w:sz w:val="24"/>
        </w:rPr>
        <w:t>2</w:t>
      </w:r>
    </w:p>
    <w:p w14:paraId="33F69917" w14:textId="77777777" w:rsidR="00A96D37" w:rsidRDefault="00A96D37" w:rsidP="00C7199C">
      <w:pPr>
        <w:pStyle w:val="CRCoverPage"/>
        <w:rPr>
          <w:rFonts w:cs="Arial"/>
          <w:b/>
          <w:bCs/>
          <w:sz w:val="24"/>
          <w:lang w:val="en-US"/>
        </w:rPr>
      </w:pPr>
    </w:p>
    <w:p w14:paraId="2B544DEF" w14:textId="28F757F8"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7A5C94">
        <w:rPr>
          <w:rFonts w:cs="Arial"/>
          <w:b/>
          <w:bCs/>
          <w:sz w:val="24"/>
          <w:lang w:val="en-US"/>
        </w:rPr>
        <w:t>8.</w:t>
      </w:r>
      <w:r w:rsidR="00407A1D" w:rsidRPr="007A5C94">
        <w:rPr>
          <w:rFonts w:cs="Arial"/>
          <w:b/>
          <w:bCs/>
          <w:sz w:val="24"/>
          <w:lang w:val="en-US"/>
        </w:rPr>
        <w:t>6</w:t>
      </w:r>
      <w:r w:rsidR="00E02820" w:rsidRPr="007A5C94">
        <w:rPr>
          <w:rFonts w:cs="Arial"/>
          <w:b/>
          <w:bCs/>
          <w:sz w:val="24"/>
          <w:lang w:val="en-US"/>
        </w:rPr>
        <w:t>.1</w:t>
      </w:r>
      <w:r w:rsidR="0065632C" w:rsidRPr="007A5C94">
        <w:rPr>
          <w:rFonts w:cs="Arial"/>
          <w:b/>
          <w:bCs/>
          <w:sz w:val="24"/>
          <w:lang w:val="en-US"/>
        </w:rPr>
        <w:t>.</w:t>
      </w:r>
      <w:r w:rsidR="00987014">
        <w:rPr>
          <w:rFonts w:cs="Arial"/>
          <w:b/>
          <w:bCs/>
          <w:sz w:val="24"/>
          <w:lang w:val="en-US"/>
        </w:rPr>
        <w:t>2</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2" w:name="OLE_LINK1"/>
      <w:bookmarkStart w:id="3" w:name="OLE_LINK2"/>
      <w:r w:rsidR="008F23B9" w:rsidRPr="00DE5B89">
        <w:rPr>
          <w:rFonts w:ascii="Arial" w:hAnsi="Arial" w:cs="Arial"/>
          <w:b/>
          <w:bCs/>
          <w:sz w:val="24"/>
          <w:lang w:val="en-US"/>
        </w:rPr>
        <w:t>Nokia</w:t>
      </w:r>
      <w:bookmarkEnd w:id="2"/>
      <w:bookmarkEnd w:id="3"/>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76F2CBDD"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bookmarkStart w:id="4" w:name="_Hlk68529604"/>
      <w:r w:rsidR="00546B64">
        <w:rPr>
          <w:rFonts w:ascii="Arial" w:hAnsi="Arial" w:cs="Arial"/>
          <w:b/>
          <w:bCs/>
          <w:sz w:val="24"/>
          <w:lang w:val="en-US"/>
        </w:rPr>
        <w:t xml:space="preserve">Other </w:t>
      </w:r>
      <w:r w:rsidR="00407A1D">
        <w:rPr>
          <w:rFonts w:ascii="Arial" w:hAnsi="Arial" w:cs="Arial"/>
          <w:b/>
          <w:bCs/>
          <w:sz w:val="24"/>
          <w:lang w:val="en-US"/>
        </w:rPr>
        <w:t>UE Complexity Reduction</w:t>
      </w:r>
      <w:r w:rsidR="0065632C">
        <w:rPr>
          <w:rFonts w:ascii="Arial" w:hAnsi="Arial" w:cs="Arial"/>
          <w:b/>
          <w:bCs/>
          <w:sz w:val="24"/>
          <w:lang w:val="en-US"/>
        </w:rPr>
        <w:t xml:space="preserve"> </w:t>
      </w:r>
      <w:r w:rsidR="00976E0B">
        <w:rPr>
          <w:rFonts w:ascii="Arial" w:hAnsi="Arial" w:cs="Arial"/>
          <w:b/>
          <w:bCs/>
          <w:sz w:val="24"/>
          <w:lang w:val="en-US"/>
        </w:rPr>
        <w:t xml:space="preserve">Aspects </w:t>
      </w:r>
      <w:bookmarkEnd w:id="4"/>
    </w:p>
    <w:p w14:paraId="1F3637D3"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0"/>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707FACA3" w:rsidR="00626FC7" w:rsidRDefault="00626FC7" w:rsidP="00626FC7">
      <w:pPr>
        <w:pStyle w:val="ListParagraph"/>
        <w:spacing w:before="120" w:after="120"/>
        <w:ind w:left="0"/>
        <w:contextualSpacing w:val="0"/>
        <w:jc w:val="both"/>
        <w:rPr>
          <w:lang w:val="en-US"/>
        </w:rPr>
      </w:pPr>
      <w:bookmarkStart w:id="5" w:name="_Hlk525462591"/>
      <w:r>
        <w:rPr>
          <w:lang w:val="en-US"/>
        </w:rPr>
        <w:t xml:space="preserve">In </w:t>
      </w:r>
      <w:r w:rsidR="00200CBF">
        <w:rPr>
          <w:lang w:val="en-US"/>
        </w:rPr>
        <w:t>Rel-17 WI</w:t>
      </w:r>
      <w:r w:rsidR="00BD2657">
        <w:rPr>
          <w:lang w:val="en-US"/>
        </w:rPr>
        <w:t xml:space="preserve"> for </w:t>
      </w:r>
      <w:r w:rsidR="00EC4F1E">
        <w:rPr>
          <w:lang w:val="en-US"/>
        </w:rPr>
        <w:t>reduced capability devices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E036AE">
        <w:rPr>
          <w:lang w:val="en-US"/>
        </w:rPr>
        <w:t>[1]</w:t>
      </w:r>
      <w:r w:rsidR="007C4DBA">
        <w:rPr>
          <w:lang w:val="en-US"/>
        </w:rPr>
        <w:fldChar w:fldCharType="end"/>
      </w:r>
      <w:r>
        <w:rPr>
          <w:lang w:val="en-US"/>
        </w:rPr>
        <w:t xml:space="preserve">, </w:t>
      </w:r>
      <w:r w:rsidR="00EC4F1E">
        <w:rPr>
          <w:lang w:val="en-US"/>
        </w:rPr>
        <w:t>UE complexity reduction features are to be specified</w:t>
      </w:r>
      <w:r w:rsidR="00422FD7">
        <w:rPr>
          <w:lang w:val="en-US"/>
        </w:rPr>
        <w:t xml:space="preserve">. </w:t>
      </w:r>
      <w:r w:rsidR="00EF4F5E">
        <w:rPr>
          <w:lang w:val="en-US"/>
        </w:rPr>
        <w:t>Four</w:t>
      </w:r>
      <w:r w:rsidR="00A4203B">
        <w:rPr>
          <w:lang w:val="en-US"/>
        </w:rPr>
        <w:t xml:space="preserve"> aspects are considered in this agenda item</w:t>
      </w:r>
      <w:r>
        <w:rPr>
          <w:lang w:val="en-US"/>
        </w:rPr>
        <w:t xml:space="preserve"> –</w:t>
      </w:r>
      <w:r w:rsidR="00615848">
        <w:rPr>
          <w:lang w:val="en-US"/>
        </w:rPr>
        <w:t xml:space="preserve"> HD-FDD operation, reduced number of Rx branches, minimum number of DL MIMO layers, and relaxed maximum modulation order.</w:t>
      </w:r>
    </w:p>
    <w:p w14:paraId="64BDDE84" w14:textId="47DA9E26" w:rsidR="00615848" w:rsidRDefault="00615848" w:rsidP="00626FC7">
      <w:pPr>
        <w:pStyle w:val="ListParagraph"/>
        <w:spacing w:before="120" w:after="120"/>
        <w:ind w:left="0"/>
        <w:contextualSpacing w:val="0"/>
        <w:jc w:val="both"/>
        <w:rPr>
          <w:lang w:val="en-US"/>
        </w:rPr>
      </w:pPr>
      <w:r>
        <w:rPr>
          <w:lang w:val="en-US"/>
        </w:rPr>
        <w:t>In RAN1#10</w:t>
      </w:r>
      <w:r w:rsidR="004D4A14">
        <w:rPr>
          <w:lang w:val="en-US"/>
        </w:rPr>
        <w:t>7</w:t>
      </w:r>
      <w:r>
        <w:rPr>
          <w:lang w:val="en-US"/>
        </w:rPr>
        <w:t>-e, the following agreements were made –</w:t>
      </w:r>
    </w:p>
    <w:p w14:paraId="2F3F3871" w14:textId="77777777" w:rsidR="00B036B7" w:rsidRPr="00B036B7" w:rsidRDefault="00B036B7" w:rsidP="00B036B7">
      <w:pPr>
        <w:overflowPunct/>
        <w:autoSpaceDE/>
        <w:autoSpaceDN/>
        <w:adjustRightInd/>
        <w:spacing w:after="0" w:line="252" w:lineRule="atLeast"/>
        <w:textAlignment w:val="auto"/>
        <w:rPr>
          <w:rFonts w:eastAsia="MS PGothic"/>
          <w:b/>
          <w:bCs/>
          <w:color w:val="000000"/>
          <w:highlight w:val="green"/>
          <w:lang w:val="en-US" w:eastAsia="zh-CN"/>
        </w:rPr>
      </w:pPr>
      <w:r w:rsidRPr="00B036B7">
        <w:rPr>
          <w:rFonts w:eastAsia="MS PGothic"/>
          <w:b/>
          <w:bCs/>
          <w:color w:val="000000"/>
          <w:highlight w:val="green"/>
          <w:lang w:val="en-US" w:eastAsia="zh-CN"/>
        </w:rPr>
        <w:t>Agreement</w:t>
      </w:r>
    </w:p>
    <w:p w14:paraId="276507B7" w14:textId="77777777" w:rsidR="00B036B7" w:rsidRPr="00B036B7" w:rsidRDefault="00B036B7" w:rsidP="00B036B7">
      <w:pPr>
        <w:numPr>
          <w:ilvl w:val="0"/>
          <w:numId w:val="27"/>
        </w:numPr>
        <w:overflowPunct/>
        <w:autoSpaceDE/>
        <w:autoSpaceDN/>
        <w:adjustRightInd/>
        <w:spacing w:after="0" w:line="252" w:lineRule="atLeast"/>
        <w:textAlignment w:val="auto"/>
        <w:rPr>
          <w:rFonts w:eastAsia="MS PGothic"/>
          <w:color w:val="000000"/>
          <w:lang w:val="en-US" w:eastAsia="zh-CN"/>
        </w:rPr>
      </w:pPr>
      <w:r w:rsidRPr="00B036B7">
        <w:rPr>
          <w:rFonts w:eastAsia="MS PGothic"/>
          <w:color w:val="000000"/>
          <w:lang w:val="en-US" w:eastAsia="zh-CN"/>
        </w:rPr>
        <w:t>For Case 5 of dynamically scheduled UL transmission vs. SSB, support Option 2 at least for dynamically scheduled UL transmission other than Msg3 (re)transmission and PUCCH for Msg4</w:t>
      </w:r>
    </w:p>
    <w:p w14:paraId="69E5C7F4" w14:textId="77777777" w:rsidR="00B036B7" w:rsidRPr="00B036B7" w:rsidRDefault="00B036B7" w:rsidP="00B036B7">
      <w:pPr>
        <w:numPr>
          <w:ilvl w:val="1"/>
          <w:numId w:val="27"/>
        </w:numPr>
        <w:overflowPunct/>
        <w:autoSpaceDE/>
        <w:autoSpaceDN/>
        <w:adjustRightInd/>
        <w:spacing w:after="0" w:line="252" w:lineRule="atLeast"/>
        <w:ind w:left="1134" w:hanging="425"/>
        <w:textAlignment w:val="auto"/>
        <w:rPr>
          <w:rFonts w:eastAsia="MS PGothic"/>
          <w:color w:val="000000"/>
          <w:lang w:val="en-US" w:eastAsia="zh-CN"/>
        </w:rPr>
      </w:pPr>
      <w:r w:rsidRPr="00B036B7">
        <w:rPr>
          <w:rFonts w:eastAsia="MS PGothic"/>
          <w:color w:val="000000"/>
          <w:lang w:val="en-US" w:eastAsia="zh-CN"/>
        </w:rPr>
        <w:t>Option 2: Reuse the existing collision handling principles of Rel-15/16 for NR TDD that SSB is prioritized over dynamically scheduled UL transmission</w:t>
      </w:r>
    </w:p>
    <w:p w14:paraId="2F34B8A1" w14:textId="77777777" w:rsidR="00B036B7" w:rsidRPr="00B036B7" w:rsidRDefault="00B036B7" w:rsidP="00B036B7">
      <w:pPr>
        <w:overflowPunct/>
        <w:autoSpaceDE/>
        <w:autoSpaceDN/>
        <w:adjustRightInd/>
        <w:spacing w:after="0" w:line="252" w:lineRule="atLeast"/>
        <w:textAlignment w:val="auto"/>
        <w:rPr>
          <w:rFonts w:eastAsia="MS PGothic"/>
          <w:b/>
          <w:bCs/>
          <w:color w:val="000000"/>
          <w:highlight w:val="green"/>
          <w:lang w:val="en-US" w:eastAsia="zh-CN"/>
        </w:rPr>
      </w:pPr>
    </w:p>
    <w:p w14:paraId="149BBBED" w14:textId="77777777" w:rsidR="00B036B7" w:rsidRPr="00B036B7" w:rsidRDefault="00B036B7" w:rsidP="00B036B7">
      <w:pPr>
        <w:overflowPunct/>
        <w:autoSpaceDE/>
        <w:autoSpaceDN/>
        <w:adjustRightInd/>
        <w:spacing w:after="0" w:line="252" w:lineRule="atLeast"/>
        <w:textAlignment w:val="auto"/>
        <w:rPr>
          <w:rFonts w:eastAsia="MS PGothic"/>
          <w:b/>
          <w:bCs/>
          <w:color w:val="000000"/>
          <w:highlight w:val="green"/>
          <w:lang w:val="en-US" w:eastAsia="zh-CN"/>
        </w:rPr>
      </w:pPr>
      <w:r w:rsidRPr="00B036B7">
        <w:rPr>
          <w:rFonts w:eastAsia="MS PGothic"/>
          <w:b/>
          <w:bCs/>
          <w:color w:val="000000"/>
          <w:highlight w:val="green"/>
          <w:lang w:val="en-US" w:eastAsia="zh-CN"/>
        </w:rPr>
        <w:t>Agreement</w:t>
      </w:r>
    </w:p>
    <w:p w14:paraId="358538DB" w14:textId="77777777" w:rsidR="00B036B7" w:rsidRPr="00B036B7" w:rsidRDefault="00B036B7" w:rsidP="00B036B7">
      <w:pPr>
        <w:numPr>
          <w:ilvl w:val="0"/>
          <w:numId w:val="27"/>
        </w:numPr>
        <w:overflowPunct/>
        <w:autoSpaceDE/>
        <w:autoSpaceDN/>
        <w:adjustRightInd/>
        <w:spacing w:after="0" w:line="252" w:lineRule="atLeast"/>
        <w:textAlignment w:val="auto"/>
        <w:rPr>
          <w:rFonts w:eastAsia="MS PGothic"/>
          <w:color w:val="000000"/>
          <w:lang w:val="en-US" w:eastAsia="zh-CN"/>
        </w:rPr>
      </w:pPr>
      <w:r w:rsidRPr="00B036B7">
        <w:rPr>
          <w:rFonts w:eastAsia="MS PGothic"/>
          <w:color w:val="000000"/>
          <w:lang w:val="en-US" w:eastAsia="zh-CN"/>
        </w:rPr>
        <w:t>For MsgA PUSCH occasion overlapping with dynamic or semi-static DL reception, leave it to UE implementation to prioritize the DL reception or MsgA PUSCH transmission</w:t>
      </w:r>
    </w:p>
    <w:p w14:paraId="52E30785" w14:textId="77777777" w:rsidR="00B036B7" w:rsidRPr="00B036B7" w:rsidRDefault="00B036B7" w:rsidP="00B036B7">
      <w:pPr>
        <w:overflowPunct/>
        <w:autoSpaceDE/>
        <w:autoSpaceDN/>
        <w:adjustRightInd/>
        <w:spacing w:after="0" w:line="252" w:lineRule="atLeast"/>
        <w:textAlignment w:val="auto"/>
        <w:rPr>
          <w:rFonts w:eastAsia="MS PGothic"/>
          <w:b/>
          <w:bCs/>
          <w:color w:val="000000"/>
          <w:highlight w:val="green"/>
          <w:lang w:val="en-US" w:eastAsia="zh-CN"/>
        </w:rPr>
      </w:pPr>
    </w:p>
    <w:p w14:paraId="6AA44A9C" w14:textId="77777777" w:rsidR="00B036B7" w:rsidRPr="00B036B7" w:rsidRDefault="00B036B7" w:rsidP="00B036B7">
      <w:pPr>
        <w:overflowPunct/>
        <w:autoSpaceDE/>
        <w:autoSpaceDN/>
        <w:adjustRightInd/>
        <w:spacing w:after="0" w:line="252" w:lineRule="atLeast"/>
        <w:textAlignment w:val="auto"/>
        <w:rPr>
          <w:rFonts w:eastAsia="MS PGothic"/>
          <w:b/>
          <w:bCs/>
          <w:color w:val="000000"/>
          <w:highlight w:val="green"/>
          <w:lang w:val="en-US" w:eastAsia="zh-CN"/>
        </w:rPr>
      </w:pPr>
      <w:r w:rsidRPr="00B036B7">
        <w:rPr>
          <w:rFonts w:eastAsia="MS PGothic"/>
          <w:b/>
          <w:bCs/>
          <w:color w:val="000000"/>
          <w:highlight w:val="green"/>
          <w:lang w:val="en-US" w:eastAsia="zh-CN"/>
        </w:rPr>
        <w:t>Agreement</w:t>
      </w:r>
    </w:p>
    <w:p w14:paraId="3BCF45F2" w14:textId="77777777" w:rsidR="00B036B7" w:rsidRPr="00B036B7" w:rsidRDefault="00B036B7" w:rsidP="00B036B7">
      <w:pPr>
        <w:numPr>
          <w:ilvl w:val="0"/>
          <w:numId w:val="27"/>
        </w:numPr>
        <w:overflowPunct/>
        <w:autoSpaceDE/>
        <w:autoSpaceDN/>
        <w:adjustRightInd/>
        <w:spacing w:after="0" w:line="252" w:lineRule="atLeast"/>
        <w:textAlignment w:val="auto"/>
        <w:rPr>
          <w:rFonts w:eastAsia="MS PGothic"/>
          <w:color w:val="000000"/>
          <w:lang w:val="en-US" w:eastAsia="zh-CN"/>
        </w:rPr>
      </w:pPr>
      <w:r w:rsidRPr="00B036B7">
        <w:rPr>
          <w:rFonts w:eastAsia="MS PGothic"/>
          <w:color w:val="000000"/>
          <w:lang w:val="en-US" w:eastAsia="zh-CN"/>
        </w:rPr>
        <w:t>For the case of the “back-to-back” non-overlapping UL/DL without sufficient gap between cell specific configured DL and cell-specific configured UL, e.g., SSB or PDCCH in CSS vs. valid RO, it is up to UE implementation to ensure that the switching time is satisfied</w:t>
      </w:r>
    </w:p>
    <w:p w14:paraId="19BB37BF" w14:textId="77777777" w:rsidR="00B036B7" w:rsidRPr="00B036B7" w:rsidRDefault="00B036B7" w:rsidP="00B036B7">
      <w:pPr>
        <w:overflowPunct/>
        <w:autoSpaceDE/>
        <w:autoSpaceDN/>
        <w:adjustRightInd/>
        <w:spacing w:after="0"/>
        <w:textAlignment w:val="auto"/>
        <w:rPr>
          <w:rFonts w:ascii="Arial" w:eastAsia="MS Gothic" w:hAnsi="Arial"/>
          <w:i/>
          <w:iCs/>
          <w:color w:val="000000"/>
          <w:lang w:val="en-US" w:eastAsia="x-none"/>
        </w:rPr>
      </w:pPr>
    </w:p>
    <w:p w14:paraId="3E566444" w14:textId="77777777" w:rsidR="00B036B7" w:rsidRPr="00B036B7" w:rsidRDefault="00B036B7" w:rsidP="00B036B7">
      <w:pPr>
        <w:overflowPunct/>
        <w:autoSpaceDE/>
        <w:autoSpaceDN/>
        <w:adjustRightInd/>
        <w:spacing w:after="0" w:line="252" w:lineRule="atLeast"/>
        <w:textAlignment w:val="auto"/>
        <w:rPr>
          <w:rFonts w:eastAsia="MS PGothic"/>
          <w:b/>
          <w:bCs/>
          <w:color w:val="000000"/>
          <w:highlight w:val="green"/>
          <w:lang w:val="en-US" w:eastAsia="zh-CN"/>
        </w:rPr>
      </w:pPr>
      <w:bookmarkStart w:id="6" w:name="_Hlk88171850"/>
      <w:r w:rsidRPr="00B036B7">
        <w:rPr>
          <w:rFonts w:eastAsia="MS PGothic"/>
          <w:b/>
          <w:bCs/>
          <w:color w:val="000000"/>
          <w:highlight w:val="green"/>
          <w:lang w:val="en-US" w:eastAsia="zh-CN"/>
        </w:rPr>
        <w:t>Agreement</w:t>
      </w:r>
    </w:p>
    <w:p w14:paraId="1351624B" w14:textId="77777777" w:rsidR="00B036B7" w:rsidRPr="00B036B7" w:rsidRDefault="00B036B7" w:rsidP="00B036B7">
      <w:pPr>
        <w:shd w:val="clear" w:color="auto" w:fill="FFFFFF"/>
        <w:overflowPunct/>
        <w:autoSpaceDE/>
        <w:autoSpaceDN/>
        <w:adjustRightInd/>
        <w:spacing w:after="0" w:line="231" w:lineRule="atLeast"/>
        <w:ind w:left="720" w:hanging="360"/>
        <w:jc w:val="both"/>
        <w:textAlignment w:val="auto"/>
        <w:rPr>
          <w:rFonts w:eastAsia="MS PGothic"/>
          <w:color w:val="000000"/>
          <w:lang w:val="en-US" w:eastAsia="zh-CN"/>
        </w:rPr>
      </w:pPr>
      <w:r w:rsidRPr="00B036B7">
        <w:rPr>
          <w:rFonts w:ascii="Symbol" w:eastAsia="Microsoft YaHei UI" w:hAnsi="Symbol" w:cs="Calibri"/>
          <w:color w:val="000000"/>
          <w:lang w:val="en-US" w:eastAsia="zh-CN"/>
        </w:rPr>
        <w:t></w:t>
      </w:r>
      <w:r w:rsidRPr="00B036B7">
        <w:rPr>
          <w:rFonts w:eastAsia="Microsoft YaHei UI"/>
          <w:color w:val="000000"/>
          <w:sz w:val="14"/>
          <w:szCs w:val="14"/>
          <w:lang w:val="en-US" w:eastAsia="zh-CN"/>
        </w:rPr>
        <w:t>  </w:t>
      </w:r>
      <w:r w:rsidRPr="00B036B7">
        <w:rPr>
          <w:rFonts w:eastAsia="MS PGothic"/>
          <w:color w:val="000000"/>
          <w:lang w:val="en-US" w:eastAsia="zh-CN"/>
        </w:rPr>
        <w:t>    The “back-to-back” non-overlapping UL/DL without sufficient gap between cell-specific configured DL and dedicated configured UL may happen, i.e., allowed for HD-FDD UEs</w:t>
      </w:r>
    </w:p>
    <w:p w14:paraId="343485B4" w14:textId="77777777" w:rsidR="00B036B7" w:rsidRPr="00B036B7" w:rsidRDefault="00B036B7" w:rsidP="00B036B7">
      <w:pPr>
        <w:numPr>
          <w:ilvl w:val="1"/>
          <w:numId w:val="28"/>
        </w:numPr>
        <w:shd w:val="clear" w:color="auto" w:fill="FFFFFF"/>
        <w:overflowPunct/>
        <w:autoSpaceDE/>
        <w:autoSpaceDN/>
        <w:adjustRightInd/>
        <w:spacing w:after="0" w:line="231" w:lineRule="atLeast"/>
        <w:jc w:val="both"/>
        <w:textAlignment w:val="auto"/>
        <w:rPr>
          <w:rFonts w:eastAsia="MS PGothic"/>
          <w:color w:val="000000"/>
          <w:lang w:val="en-US" w:eastAsia="zh-CN"/>
        </w:rPr>
      </w:pPr>
      <w:r w:rsidRPr="00B036B7">
        <w:rPr>
          <w:rFonts w:eastAsia="MS PGothic"/>
          <w:color w:val="000000"/>
          <w:lang w:val="en-US" w:eastAsia="zh-CN"/>
        </w:rPr>
        <w:t>E.g., SSB vs. CG PUSCH, PUCCH or SRS</w:t>
      </w:r>
    </w:p>
    <w:p w14:paraId="5DFA158B" w14:textId="77777777" w:rsidR="00B036B7" w:rsidRPr="00B036B7" w:rsidRDefault="00B036B7" w:rsidP="00B036B7">
      <w:pPr>
        <w:numPr>
          <w:ilvl w:val="1"/>
          <w:numId w:val="28"/>
        </w:numPr>
        <w:shd w:val="clear" w:color="auto" w:fill="FFFFFF"/>
        <w:overflowPunct/>
        <w:autoSpaceDE/>
        <w:autoSpaceDN/>
        <w:adjustRightInd/>
        <w:spacing w:after="0" w:line="231" w:lineRule="atLeast"/>
        <w:jc w:val="both"/>
        <w:textAlignment w:val="auto"/>
        <w:rPr>
          <w:rFonts w:eastAsia="MS PGothic"/>
          <w:color w:val="000000"/>
          <w:lang w:val="en-US" w:eastAsia="zh-CN"/>
        </w:rPr>
      </w:pPr>
      <w:r w:rsidRPr="00B036B7">
        <w:rPr>
          <w:rFonts w:eastAsia="MS PGothic"/>
          <w:color w:val="000000"/>
          <w:lang w:val="en-US" w:eastAsia="zh-CN"/>
        </w:rPr>
        <w:t>Configured UL transmission is cancelled (as in the overlapping case)</w:t>
      </w:r>
    </w:p>
    <w:p w14:paraId="5E195674" w14:textId="77777777" w:rsidR="00B036B7" w:rsidRPr="00B036B7" w:rsidRDefault="00B036B7" w:rsidP="00B036B7">
      <w:pPr>
        <w:numPr>
          <w:ilvl w:val="0"/>
          <w:numId w:val="29"/>
        </w:numPr>
        <w:shd w:val="clear" w:color="auto" w:fill="FFFFFF"/>
        <w:overflowPunct/>
        <w:autoSpaceDE/>
        <w:autoSpaceDN/>
        <w:adjustRightInd/>
        <w:spacing w:after="0" w:line="231" w:lineRule="atLeast"/>
        <w:jc w:val="both"/>
        <w:textAlignment w:val="auto"/>
        <w:rPr>
          <w:rFonts w:eastAsia="MS PGothic"/>
          <w:color w:val="000000"/>
          <w:lang w:val="en-US" w:eastAsia="zh-CN"/>
        </w:rPr>
      </w:pPr>
      <w:r w:rsidRPr="00B036B7">
        <w:rPr>
          <w:rFonts w:eastAsia="MS PGothic"/>
          <w:color w:val="000000"/>
          <w:lang w:val="en-US" w:eastAsia="zh-CN"/>
        </w:rPr>
        <w:t>The “back-to-back” non-overlapping UL/DL without sufficient gap between dedicated configured DL and cell-specific configured UL may happen, i.e., allowed for HD-FDD UEs</w:t>
      </w:r>
    </w:p>
    <w:p w14:paraId="0D167BA2" w14:textId="77777777" w:rsidR="00B036B7" w:rsidRPr="00B036B7" w:rsidRDefault="00B036B7" w:rsidP="00B036B7">
      <w:pPr>
        <w:numPr>
          <w:ilvl w:val="1"/>
          <w:numId w:val="28"/>
        </w:numPr>
        <w:shd w:val="clear" w:color="auto" w:fill="FFFFFF"/>
        <w:overflowPunct/>
        <w:autoSpaceDE/>
        <w:autoSpaceDN/>
        <w:adjustRightInd/>
        <w:spacing w:after="0" w:line="231" w:lineRule="atLeast"/>
        <w:jc w:val="both"/>
        <w:textAlignment w:val="auto"/>
        <w:rPr>
          <w:rFonts w:eastAsia="MS PGothic"/>
          <w:color w:val="000000"/>
          <w:lang w:val="en-US" w:eastAsia="zh-CN"/>
        </w:rPr>
      </w:pPr>
      <w:r w:rsidRPr="00B036B7">
        <w:rPr>
          <w:rFonts w:eastAsia="MS PGothic"/>
          <w:color w:val="000000"/>
          <w:lang w:val="en-US" w:eastAsia="zh-CN"/>
        </w:rPr>
        <w:t>E.g., PDCCH in USS, SPS PDSCH, CSI-RS or DL PRS vs. valid RO</w:t>
      </w:r>
    </w:p>
    <w:p w14:paraId="3291A103" w14:textId="77777777" w:rsidR="00B036B7" w:rsidRPr="00B036B7" w:rsidRDefault="00B036B7" w:rsidP="00B036B7">
      <w:pPr>
        <w:numPr>
          <w:ilvl w:val="1"/>
          <w:numId w:val="28"/>
        </w:numPr>
        <w:shd w:val="clear" w:color="auto" w:fill="FFFFFF"/>
        <w:overflowPunct/>
        <w:autoSpaceDE/>
        <w:autoSpaceDN/>
        <w:adjustRightInd/>
        <w:spacing w:after="0" w:line="231" w:lineRule="atLeast"/>
        <w:jc w:val="both"/>
        <w:textAlignment w:val="auto"/>
        <w:rPr>
          <w:rFonts w:eastAsia="MS PGothic"/>
          <w:color w:val="000000"/>
          <w:lang w:val="en-US" w:eastAsia="zh-CN"/>
        </w:rPr>
      </w:pPr>
      <w:r w:rsidRPr="00B036B7">
        <w:rPr>
          <w:rFonts w:eastAsia="MS PGothic"/>
          <w:color w:val="000000"/>
          <w:lang w:val="en-US" w:eastAsia="zh-CN"/>
        </w:rPr>
        <w:t>Leave it to UE implementation to cancel either DL reception or UL transmission to ensure sufficient switching time</w:t>
      </w:r>
    </w:p>
    <w:bookmarkEnd w:id="6"/>
    <w:p w14:paraId="1C0F199E" w14:textId="7E80A0B3" w:rsidR="004772C9" w:rsidRDefault="00422FD7" w:rsidP="00BA1CB7">
      <w:pPr>
        <w:pStyle w:val="ListParagraph"/>
        <w:spacing w:before="120" w:after="120"/>
        <w:ind w:left="0"/>
        <w:contextualSpacing w:val="0"/>
        <w:jc w:val="both"/>
        <w:rPr>
          <w:lang w:val="en-US"/>
        </w:rPr>
      </w:pPr>
      <w:r>
        <w:rPr>
          <w:rFonts w:ascii="Times" w:eastAsia="MS Mincho" w:hAnsi="Times" w:cs="Times"/>
          <w:lang w:val="en-US"/>
        </w:rPr>
        <w:t xml:space="preserve">In this contribution, we address </w:t>
      </w:r>
      <w:r w:rsidR="00D92C77">
        <w:rPr>
          <w:rFonts w:ascii="Times" w:eastAsia="MS Mincho" w:hAnsi="Times" w:cs="Times"/>
          <w:lang w:val="en-US"/>
        </w:rPr>
        <w:t xml:space="preserve">remaining </w:t>
      </w:r>
      <w:r>
        <w:rPr>
          <w:rFonts w:ascii="Times" w:eastAsia="MS Mincho" w:hAnsi="Times" w:cs="Times"/>
          <w:lang w:val="en-US"/>
        </w:rPr>
        <w:t xml:space="preserve">issues </w:t>
      </w:r>
      <w:r w:rsidR="00FF478E">
        <w:rPr>
          <w:rFonts w:ascii="Times" w:eastAsia="MS Mincho" w:hAnsi="Times" w:cs="Times"/>
          <w:lang w:val="en-US"/>
        </w:rPr>
        <w:t>related to</w:t>
      </w:r>
      <w:r w:rsidR="00D267C2">
        <w:rPr>
          <w:rFonts w:ascii="Times" w:eastAsia="MS Mincho" w:hAnsi="Times" w:cs="Times"/>
          <w:lang w:val="en-US"/>
        </w:rPr>
        <w:t xml:space="preserve"> </w:t>
      </w:r>
      <w:r w:rsidR="00FF478E">
        <w:rPr>
          <w:rFonts w:ascii="Times" w:eastAsia="MS Mincho" w:hAnsi="Times" w:cs="Times"/>
          <w:lang w:val="en-US"/>
        </w:rPr>
        <w:t>complexity reduction</w:t>
      </w:r>
      <w:r>
        <w:rPr>
          <w:lang w:val="en-US"/>
        </w:rPr>
        <w:t>.</w:t>
      </w:r>
      <w:bookmarkEnd w:id="5"/>
    </w:p>
    <w:p w14:paraId="52CBD18D" w14:textId="7BD2F686" w:rsidR="00112069" w:rsidRDefault="00112069" w:rsidP="00112069">
      <w:pPr>
        <w:pStyle w:val="Heading1"/>
        <w:tabs>
          <w:tab w:val="clear" w:pos="1134"/>
          <w:tab w:val="num" w:pos="709"/>
        </w:tabs>
        <w:ind w:left="709" w:hanging="709"/>
        <w:rPr>
          <w:lang w:val="en-US"/>
        </w:rPr>
      </w:pPr>
      <w:r>
        <w:rPr>
          <w:lang w:val="en-US"/>
        </w:rPr>
        <w:t>HD-FDD</w:t>
      </w:r>
    </w:p>
    <w:p w14:paraId="674865B1" w14:textId="09793148" w:rsidR="007754F2" w:rsidRDefault="00A1622A" w:rsidP="007754F2">
      <w:pPr>
        <w:rPr>
          <w:lang w:val="en-US"/>
        </w:rPr>
      </w:pPr>
      <w:r>
        <w:rPr>
          <w:lang w:val="en-US"/>
        </w:rPr>
        <w:t>For HD-FDD, there is only one remaining issue</w:t>
      </w:r>
      <w:r w:rsidR="00723748">
        <w:rPr>
          <w:lang w:val="en-US"/>
        </w:rPr>
        <w:t xml:space="preserve"> –</w:t>
      </w:r>
    </w:p>
    <w:p w14:paraId="71EBBF76" w14:textId="77777777" w:rsidR="00F43FC3" w:rsidRDefault="00F43FC3" w:rsidP="003848BC">
      <w:pPr>
        <w:numPr>
          <w:ilvl w:val="0"/>
          <w:numId w:val="24"/>
        </w:numPr>
        <w:shd w:val="clear" w:color="auto" w:fill="FFFFFF"/>
        <w:overflowPunct/>
        <w:autoSpaceDE/>
        <w:autoSpaceDN/>
        <w:adjustRightInd/>
        <w:spacing w:after="0"/>
        <w:textAlignment w:val="auto"/>
        <w:rPr>
          <w:rFonts w:eastAsia="Microsoft YaHei UI"/>
          <w:color w:val="000000"/>
          <w:lang w:val="en-US" w:eastAsia="zh-CN"/>
        </w:rPr>
      </w:pPr>
      <w:r w:rsidRPr="00F43FC3">
        <w:rPr>
          <w:rFonts w:eastAsia="Microsoft YaHei UI"/>
          <w:color w:val="000000"/>
          <w:lang w:val="en-US" w:eastAsia="zh-CN"/>
        </w:rPr>
        <w:t xml:space="preserve">Collision handling between SSB and Msg3 or PUCCH in response to Msg4/MsgB for HD-FDD UE </w:t>
      </w:r>
    </w:p>
    <w:p w14:paraId="3F30BBB3" w14:textId="77777777" w:rsidR="003848BC" w:rsidRDefault="003848BC" w:rsidP="003848BC">
      <w:pPr>
        <w:overflowPunct/>
        <w:autoSpaceDE/>
        <w:autoSpaceDN/>
        <w:adjustRightInd/>
        <w:spacing w:after="0" w:line="252" w:lineRule="auto"/>
        <w:contextualSpacing/>
        <w:textAlignment w:val="auto"/>
      </w:pPr>
    </w:p>
    <w:p w14:paraId="41DA5CF1" w14:textId="2252D352" w:rsidR="00F43FC3" w:rsidRDefault="00F43FC3" w:rsidP="003848BC">
      <w:pPr>
        <w:jc w:val="both"/>
        <w:rPr>
          <w:noProof/>
          <w:lang w:val="en-US" w:eastAsia="en-GB"/>
        </w:rPr>
      </w:pPr>
      <w:r>
        <w:rPr>
          <w:noProof/>
          <w:lang w:val="en-US" w:eastAsia="en-GB"/>
        </w:rPr>
        <w:lastRenderedPageBreak/>
        <w:t>In previous meetings, it has been agreed that –</w:t>
      </w:r>
    </w:p>
    <w:p w14:paraId="5A3BBCBA" w14:textId="77777777" w:rsidR="008A3A79" w:rsidRDefault="008A3A79" w:rsidP="00E006A9">
      <w:pPr>
        <w:numPr>
          <w:ilvl w:val="0"/>
          <w:numId w:val="27"/>
        </w:numPr>
        <w:overflowPunct/>
        <w:autoSpaceDE/>
        <w:autoSpaceDN/>
        <w:adjustRightInd/>
        <w:spacing w:after="0"/>
        <w:textAlignment w:val="auto"/>
        <w:rPr>
          <w:rFonts w:eastAsia="MS PGothic"/>
          <w:color w:val="000000"/>
          <w:lang w:val="en-US" w:eastAsia="zh-CN"/>
        </w:rPr>
      </w:pPr>
      <w:r>
        <w:rPr>
          <w:rFonts w:eastAsia="MS PGothic"/>
          <w:color w:val="000000"/>
          <w:lang w:val="en-US" w:eastAsia="zh-CN"/>
        </w:rPr>
        <w:t>RAN1#106-e</w:t>
      </w:r>
    </w:p>
    <w:p w14:paraId="0F69C37F" w14:textId="27C5618A" w:rsidR="00B520B4" w:rsidRPr="00B520B4" w:rsidRDefault="00B520B4" w:rsidP="00E006A9">
      <w:pPr>
        <w:numPr>
          <w:ilvl w:val="1"/>
          <w:numId w:val="27"/>
        </w:numPr>
        <w:overflowPunct/>
        <w:autoSpaceDE/>
        <w:autoSpaceDN/>
        <w:adjustRightInd/>
        <w:spacing w:after="0"/>
        <w:textAlignment w:val="auto"/>
        <w:rPr>
          <w:rFonts w:eastAsia="MS PGothic"/>
          <w:color w:val="000000"/>
          <w:lang w:val="en-US" w:eastAsia="zh-CN"/>
        </w:rPr>
      </w:pPr>
      <w:r w:rsidRPr="00B520B4">
        <w:rPr>
          <w:rFonts w:eastAsia="MS PGothic"/>
          <w:color w:val="000000"/>
          <w:lang w:val="en-US" w:eastAsia="zh-CN"/>
        </w:rPr>
        <w:t>For Case 5 of SSB overlaps with configured UL transmission, the configured UL transmission includes PUCCH transmission configured by higher layers</w:t>
      </w:r>
    </w:p>
    <w:p w14:paraId="677D9083" w14:textId="04F9D768" w:rsidR="00B520B4" w:rsidRPr="00B520B4" w:rsidRDefault="00B520B4" w:rsidP="00E006A9">
      <w:pPr>
        <w:numPr>
          <w:ilvl w:val="2"/>
          <w:numId w:val="27"/>
        </w:numPr>
        <w:overflowPunct/>
        <w:autoSpaceDE/>
        <w:autoSpaceDN/>
        <w:adjustRightInd/>
        <w:spacing w:after="0"/>
        <w:textAlignment w:val="auto"/>
        <w:rPr>
          <w:rFonts w:eastAsia="MS PGothic"/>
          <w:color w:val="000000"/>
          <w:lang w:val="en-US" w:eastAsia="zh-CN"/>
        </w:rPr>
      </w:pPr>
      <w:r w:rsidRPr="00B520B4">
        <w:rPr>
          <w:rFonts w:eastAsia="MS PGothic"/>
          <w:color w:val="000000"/>
          <w:lang w:val="en-US" w:eastAsia="zh-CN"/>
        </w:rPr>
        <w:t>Note:</w:t>
      </w:r>
      <w:r w:rsidR="000D4DB1">
        <w:rPr>
          <w:rFonts w:eastAsia="MS PGothic"/>
          <w:color w:val="000000"/>
          <w:lang w:val="en-US" w:eastAsia="zh-CN"/>
        </w:rPr>
        <w:t xml:space="preserve"> </w:t>
      </w:r>
      <w:r w:rsidRPr="00B520B4">
        <w:rPr>
          <w:rFonts w:eastAsia="MS PGothic"/>
          <w:color w:val="000000"/>
          <w:lang w:val="en-US" w:eastAsia="zh-CN"/>
        </w:rPr>
        <w:t>The UL transmission indicated by DCI is supposed to be dynamic UL transmission.</w:t>
      </w:r>
    </w:p>
    <w:p w14:paraId="2D2F4C60" w14:textId="3FB690CC" w:rsidR="00D40B18" w:rsidRDefault="008A3A79" w:rsidP="00E006A9">
      <w:pPr>
        <w:numPr>
          <w:ilvl w:val="0"/>
          <w:numId w:val="27"/>
        </w:numPr>
        <w:overflowPunct/>
        <w:autoSpaceDE/>
        <w:autoSpaceDN/>
        <w:adjustRightInd/>
        <w:spacing w:after="0"/>
        <w:textAlignment w:val="auto"/>
        <w:rPr>
          <w:rFonts w:eastAsia="MS PGothic"/>
          <w:color w:val="000000"/>
          <w:lang w:val="en-US" w:eastAsia="zh-CN"/>
        </w:rPr>
      </w:pPr>
      <w:r>
        <w:rPr>
          <w:rFonts w:eastAsia="MS PGothic"/>
          <w:color w:val="000000"/>
          <w:lang w:val="en-US" w:eastAsia="zh-CN"/>
        </w:rPr>
        <w:t>RAN1#107-e</w:t>
      </w:r>
    </w:p>
    <w:p w14:paraId="62F70FED" w14:textId="505377FF" w:rsidR="00431747" w:rsidRPr="00B036B7" w:rsidRDefault="00431747" w:rsidP="00E006A9">
      <w:pPr>
        <w:numPr>
          <w:ilvl w:val="1"/>
          <w:numId w:val="27"/>
        </w:numPr>
        <w:overflowPunct/>
        <w:autoSpaceDE/>
        <w:autoSpaceDN/>
        <w:adjustRightInd/>
        <w:spacing w:after="0"/>
        <w:textAlignment w:val="auto"/>
        <w:rPr>
          <w:rFonts w:eastAsia="MS PGothic"/>
          <w:color w:val="000000"/>
          <w:lang w:val="en-US" w:eastAsia="zh-CN"/>
        </w:rPr>
      </w:pPr>
      <w:r w:rsidRPr="00B036B7">
        <w:rPr>
          <w:rFonts w:eastAsia="MS PGothic"/>
          <w:color w:val="000000"/>
          <w:lang w:val="en-US" w:eastAsia="zh-CN"/>
        </w:rPr>
        <w:t>For Case 5 of dynamically scheduled UL transmission vs. SSB, support Option 2 at least for dynamically scheduled UL transmission other than Msg3 (re)transmission and PUCCH for Msg4</w:t>
      </w:r>
    </w:p>
    <w:p w14:paraId="3B2AE1B9" w14:textId="77777777" w:rsidR="00431747" w:rsidRPr="00B036B7" w:rsidRDefault="00431747" w:rsidP="00E006A9">
      <w:pPr>
        <w:numPr>
          <w:ilvl w:val="2"/>
          <w:numId w:val="27"/>
        </w:numPr>
        <w:overflowPunct/>
        <w:autoSpaceDE/>
        <w:autoSpaceDN/>
        <w:adjustRightInd/>
        <w:spacing w:after="120"/>
        <w:ind w:left="2154" w:hanging="357"/>
        <w:textAlignment w:val="auto"/>
        <w:rPr>
          <w:rFonts w:eastAsia="MS PGothic"/>
          <w:color w:val="000000"/>
          <w:lang w:val="en-US" w:eastAsia="zh-CN"/>
        </w:rPr>
      </w:pPr>
      <w:r w:rsidRPr="00B036B7">
        <w:rPr>
          <w:rFonts w:eastAsia="MS PGothic"/>
          <w:color w:val="000000"/>
          <w:lang w:val="en-US" w:eastAsia="zh-CN"/>
        </w:rPr>
        <w:t>Option 2: Reuse the existing collision handling principles of Rel-15/16 for NR TDD that SSB is prioritized over dynamically scheduled UL transmission</w:t>
      </w:r>
    </w:p>
    <w:p w14:paraId="59E44B16" w14:textId="7724CE83" w:rsidR="00A53850" w:rsidRDefault="00E006A9" w:rsidP="003848BC">
      <w:pPr>
        <w:jc w:val="both"/>
        <w:rPr>
          <w:noProof/>
          <w:lang w:val="en-US" w:eastAsia="en-GB"/>
        </w:rPr>
      </w:pPr>
      <w:r>
        <w:rPr>
          <w:noProof/>
          <w:lang w:val="en-US" w:eastAsia="en-GB"/>
        </w:rPr>
        <w:t>In the case of collision</w:t>
      </w:r>
      <w:r w:rsidRPr="00E006A9">
        <w:rPr>
          <w:noProof/>
          <w:lang w:val="en-US" w:eastAsia="en-GB"/>
        </w:rPr>
        <w:t xml:space="preserve"> handling between SSB and Msg3 or PUCCH in response to Msg4/MsgB</w:t>
      </w:r>
      <w:r>
        <w:rPr>
          <w:noProof/>
          <w:lang w:val="en-US" w:eastAsia="en-GB"/>
        </w:rPr>
        <w:t xml:space="preserve">, our preference is to use the same behavior </w:t>
      </w:r>
      <w:r w:rsidR="00A53850">
        <w:rPr>
          <w:noProof/>
          <w:lang w:val="en-US" w:eastAsia="en-GB"/>
        </w:rPr>
        <w:t>defined for other UL transmission</w:t>
      </w:r>
      <w:r w:rsidR="001A25F1">
        <w:rPr>
          <w:noProof/>
          <w:lang w:val="en-US" w:eastAsia="en-GB"/>
        </w:rPr>
        <w:t>s</w:t>
      </w:r>
      <w:r w:rsidR="00A53850">
        <w:rPr>
          <w:noProof/>
          <w:lang w:val="en-US" w:eastAsia="en-GB"/>
        </w:rPr>
        <w:t xml:space="preserve"> and prioritize the SSB.</w:t>
      </w:r>
      <w:r w:rsidR="00312A0E">
        <w:rPr>
          <w:noProof/>
          <w:lang w:val="en-US" w:eastAsia="en-GB"/>
        </w:rPr>
        <w:t xml:space="preserve"> </w:t>
      </w:r>
      <w:r w:rsidR="000C5E3D">
        <w:rPr>
          <w:noProof/>
          <w:lang w:val="en-US" w:eastAsia="en-GB"/>
        </w:rPr>
        <w:t xml:space="preserve">It is true that the gNB </w:t>
      </w:r>
      <w:r w:rsidR="00E12A1D">
        <w:rPr>
          <w:noProof/>
          <w:lang w:val="en-US" w:eastAsia="en-GB"/>
        </w:rPr>
        <w:t xml:space="preserve">does not yet know </w:t>
      </w:r>
      <w:r w:rsidR="000C5E3D">
        <w:rPr>
          <w:noProof/>
          <w:lang w:val="en-US" w:eastAsia="en-GB"/>
        </w:rPr>
        <w:t>during random access whether the UE is a HDD RedCap UE.</w:t>
      </w:r>
      <w:r w:rsidR="00E12A1D">
        <w:rPr>
          <w:noProof/>
          <w:lang w:val="en-US" w:eastAsia="en-GB"/>
        </w:rPr>
        <w:t xml:space="preserve"> Therefore, for cells that support HDD RedCap UE, the gNB would have to </w:t>
      </w:r>
      <w:r w:rsidR="002E6B38">
        <w:rPr>
          <w:noProof/>
          <w:lang w:val="en-US" w:eastAsia="en-GB"/>
        </w:rPr>
        <w:t>try to avoid Msg3/PUCCH transmission</w:t>
      </w:r>
      <w:r w:rsidR="004F307C">
        <w:rPr>
          <w:noProof/>
          <w:lang w:val="en-US" w:eastAsia="en-GB"/>
        </w:rPr>
        <w:t xml:space="preserve"> during SSB. While this introduces scheduling restriction, our view is that this can be managed in a straightforward manner by the gNB</w:t>
      </w:r>
      <w:r w:rsidR="00E72A10">
        <w:rPr>
          <w:noProof/>
          <w:lang w:val="en-US" w:eastAsia="en-GB"/>
        </w:rPr>
        <w:t xml:space="preserve"> (i.e. </w:t>
      </w:r>
      <w:r w:rsidR="0051045C">
        <w:rPr>
          <w:noProof/>
          <w:lang w:val="en-US" w:eastAsia="en-GB"/>
        </w:rPr>
        <w:t>similar to</w:t>
      </w:r>
      <w:r w:rsidR="00E72A10">
        <w:rPr>
          <w:noProof/>
          <w:lang w:val="en-US" w:eastAsia="en-GB"/>
        </w:rPr>
        <w:t xml:space="preserve"> avoiding </w:t>
      </w:r>
      <w:r w:rsidR="0068759E">
        <w:rPr>
          <w:noProof/>
          <w:lang w:val="en-US" w:eastAsia="en-GB"/>
        </w:rPr>
        <w:t xml:space="preserve">other </w:t>
      </w:r>
      <w:r w:rsidR="00E72A10">
        <w:rPr>
          <w:noProof/>
          <w:lang w:val="en-US" w:eastAsia="en-GB"/>
        </w:rPr>
        <w:t>UL transmission</w:t>
      </w:r>
      <w:r w:rsidR="0068759E">
        <w:rPr>
          <w:noProof/>
          <w:lang w:val="en-US" w:eastAsia="en-GB"/>
        </w:rPr>
        <w:t>s</w:t>
      </w:r>
      <w:r w:rsidR="00E72A10">
        <w:rPr>
          <w:noProof/>
          <w:lang w:val="en-US" w:eastAsia="en-GB"/>
        </w:rPr>
        <w:t xml:space="preserve"> overlapping with SSB for HDD UE)</w:t>
      </w:r>
      <w:r w:rsidR="001F4BD4">
        <w:rPr>
          <w:noProof/>
          <w:lang w:val="en-US" w:eastAsia="en-GB"/>
        </w:rPr>
        <w:t xml:space="preserve">. </w:t>
      </w:r>
      <w:r w:rsidR="007C173B">
        <w:rPr>
          <w:noProof/>
          <w:lang w:val="en-US" w:eastAsia="en-GB"/>
        </w:rPr>
        <w:t xml:space="preserve">Alternately, the gNB can </w:t>
      </w:r>
      <w:r w:rsidR="00E1599A">
        <w:rPr>
          <w:noProof/>
          <w:lang w:val="en-US" w:eastAsia="en-GB"/>
        </w:rPr>
        <w:t xml:space="preserve">still </w:t>
      </w:r>
      <w:r w:rsidR="00385D1E">
        <w:rPr>
          <w:noProof/>
          <w:lang w:val="en-US" w:eastAsia="en-GB"/>
        </w:rPr>
        <w:t xml:space="preserve">schedule Msg3/PUCCH without regard to SSB </w:t>
      </w:r>
      <w:r w:rsidR="00E1599A">
        <w:rPr>
          <w:noProof/>
          <w:lang w:val="en-US" w:eastAsia="en-GB"/>
        </w:rPr>
        <w:t>(i.e. no scheduling restriction). This may result in some missing Msg3/PUCCH transmission</w:t>
      </w:r>
      <w:r w:rsidR="00492648">
        <w:rPr>
          <w:noProof/>
          <w:lang w:val="en-US" w:eastAsia="en-GB"/>
        </w:rPr>
        <w:t>s</w:t>
      </w:r>
      <w:r w:rsidR="00E1599A">
        <w:rPr>
          <w:noProof/>
          <w:lang w:val="en-US" w:eastAsia="en-GB"/>
        </w:rPr>
        <w:t xml:space="preserve"> from HDD RedCap UE</w:t>
      </w:r>
      <w:r w:rsidR="009D6FFD">
        <w:rPr>
          <w:noProof/>
          <w:lang w:val="en-US" w:eastAsia="en-GB"/>
        </w:rPr>
        <w:t>. While this is not preferred, the gNB is already equiped to handle these potential missing UL transmissions (</w:t>
      </w:r>
      <w:r w:rsidR="00194DDB">
        <w:rPr>
          <w:noProof/>
          <w:lang w:val="en-US" w:eastAsia="en-GB"/>
        </w:rPr>
        <w:t>i.e</w:t>
      </w:r>
      <w:r w:rsidR="009D6FFD">
        <w:rPr>
          <w:noProof/>
          <w:lang w:val="en-US" w:eastAsia="en-GB"/>
        </w:rPr>
        <w:t xml:space="preserve">. due to UE not </w:t>
      </w:r>
      <w:r w:rsidR="00957119">
        <w:rPr>
          <w:noProof/>
          <w:lang w:val="en-US" w:eastAsia="en-GB"/>
        </w:rPr>
        <w:t>being able to decode the PDCCH</w:t>
      </w:r>
      <w:r w:rsidR="00E17840">
        <w:rPr>
          <w:noProof/>
          <w:lang w:val="en-US" w:eastAsia="en-GB"/>
        </w:rPr>
        <w:t xml:space="preserve"> or PUCCH mis-detection</w:t>
      </w:r>
      <w:r w:rsidR="00957119">
        <w:rPr>
          <w:noProof/>
          <w:lang w:val="en-US" w:eastAsia="en-GB"/>
        </w:rPr>
        <w:t>)</w:t>
      </w:r>
      <w:r w:rsidR="009D6FFD">
        <w:rPr>
          <w:noProof/>
          <w:lang w:val="en-US" w:eastAsia="en-GB"/>
        </w:rPr>
        <w:t xml:space="preserve">. </w:t>
      </w:r>
      <w:r w:rsidR="000F5FED">
        <w:rPr>
          <w:noProof/>
          <w:lang w:val="en-US" w:eastAsia="en-GB"/>
        </w:rPr>
        <w:t>Therefore</w:t>
      </w:r>
      <w:r w:rsidR="00385D1E">
        <w:rPr>
          <w:noProof/>
          <w:lang w:val="en-US" w:eastAsia="en-GB"/>
        </w:rPr>
        <w:t xml:space="preserve"> we prefer to </w:t>
      </w:r>
      <w:r w:rsidR="00652BF6">
        <w:rPr>
          <w:noProof/>
          <w:lang w:val="en-US" w:eastAsia="en-GB"/>
        </w:rPr>
        <w:t>prior</w:t>
      </w:r>
      <w:r w:rsidR="00132D1E">
        <w:rPr>
          <w:noProof/>
          <w:lang w:val="en-US" w:eastAsia="en-GB"/>
        </w:rPr>
        <w:t>i</w:t>
      </w:r>
      <w:r w:rsidR="00652BF6">
        <w:rPr>
          <w:noProof/>
          <w:lang w:val="en-US" w:eastAsia="en-GB"/>
        </w:rPr>
        <w:t xml:space="preserve">tize the SSB to </w:t>
      </w:r>
      <w:r w:rsidR="00385D1E">
        <w:rPr>
          <w:noProof/>
          <w:lang w:val="en-US" w:eastAsia="en-GB"/>
        </w:rPr>
        <w:t>have the same behavior for all scenarios where the SSB collides with UL transmission.</w:t>
      </w:r>
    </w:p>
    <w:p w14:paraId="75DC4310" w14:textId="1544719A" w:rsidR="003848BC" w:rsidRDefault="003848BC" w:rsidP="003848BC">
      <w:pPr>
        <w:jc w:val="both"/>
        <w:rPr>
          <w:b/>
          <w:bCs/>
          <w:noProof/>
          <w:lang w:val="en-US" w:eastAsia="en-GB"/>
        </w:rPr>
      </w:pPr>
      <w:r>
        <w:rPr>
          <w:b/>
          <w:bCs/>
          <w:noProof/>
          <w:lang w:val="en-US" w:eastAsia="en-GB"/>
        </w:rPr>
        <w:t xml:space="preserve">Proposal </w:t>
      </w:r>
      <w:r w:rsidR="006B51FE">
        <w:rPr>
          <w:b/>
          <w:bCs/>
          <w:noProof/>
          <w:lang w:val="en-US" w:eastAsia="en-GB"/>
        </w:rPr>
        <w:t>1</w:t>
      </w:r>
      <w:r w:rsidR="00674319">
        <w:rPr>
          <w:b/>
          <w:bCs/>
          <w:noProof/>
          <w:lang w:val="en-US" w:eastAsia="en-GB"/>
        </w:rPr>
        <w:t>:</w:t>
      </w:r>
      <w:r w:rsidR="00A53850" w:rsidRPr="00A53850">
        <w:t xml:space="preserve"> </w:t>
      </w:r>
      <w:r w:rsidR="00A53850" w:rsidRPr="00A53850">
        <w:rPr>
          <w:b/>
          <w:bCs/>
          <w:noProof/>
          <w:lang w:val="en-US" w:eastAsia="en-GB"/>
        </w:rPr>
        <w:t>In the case of collision between SSB and Msg3 or PUCCH in response to Msg4/MsgB</w:t>
      </w:r>
      <w:r w:rsidR="00A53850">
        <w:rPr>
          <w:b/>
          <w:bCs/>
          <w:noProof/>
          <w:lang w:val="en-US" w:eastAsia="en-GB"/>
        </w:rPr>
        <w:t xml:space="preserve">, </w:t>
      </w:r>
      <w:r w:rsidRPr="009D54A2">
        <w:rPr>
          <w:b/>
          <w:bCs/>
          <w:noProof/>
          <w:lang w:val="en-US" w:eastAsia="en-GB"/>
        </w:rPr>
        <w:t>SSB</w:t>
      </w:r>
      <w:r w:rsidR="00A53850">
        <w:rPr>
          <w:b/>
          <w:bCs/>
          <w:noProof/>
          <w:lang w:val="en-US" w:eastAsia="en-GB"/>
        </w:rPr>
        <w:t xml:space="preserve"> is prioritized</w:t>
      </w:r>
      <w:r w:rsidR="007B47D1">
        <w:rPr>
          <w:b/>
          <w:bCs/>
          <w:noProof/>
          <w:lang w:val="en-US" w:eastAsia="en-GB"/>
        </w:rPr>
        <w:t>.</w:t>
      </w:r>
    </w:p>
    <w:p w14:paraId="234B8D9C" w14:textId="77777777" w:rsidR="001F56C9" w:rsidRPr="00DE5B89" w:rsidRDefault="001F56C9" w:rsidP="001F56C9">
      <w:pPr>
        <w:pStyle w:val="Heading1"/>
        <w:tabs>
          <w:tab w:val="clear" w:pos="1134"/>
          <w:tab w:val="num" w:pos="709"/>
        </w:tabs>
        <w:ind w:left="709" w:hanging="709"/>
        <w:rPr>
          <w:lang w:val="en-US"/>
        </w:rPr>
      </w:pPr>
      <w:r>
        <w:rPr>
          <w:lang w:val="en-US"/>
        </w:rPr>
        <w:t>Reduced minimum number of Rx branches</w:t>
      </w:r>
    </w:p>
    <w:p w14:paraId="24846414" w14:textId="72492C98" w:rsidR="001F56C9" w:rsidRDefault="001F56C9" w:rsidP="001F56C9">
      <w:pPr>
        <w:jc w:val="both"/>
      </w:pPr>
      <w:r>
        <w:t xml:space="preserve">Two open issues with respect to reduced number of Rx branches as discussed in RAN1#105-e </w:t>
      </w:r>
      <w:r>
        <w:rPr>
          <w:lang w:val="en-US"/>
        </w:rPr>
        <w:fldChar w:fldCharType="begin"/>
      </w:r>
      <w:r>
        <w:rPr>
          <w:lang w:val="en-US"/>
        </w:rPr>
        <w:instrText xml:space="preserve"> REF _Ref60822310 \n \h </w:instrText>
      </w:r>
      <w:r>
        <w:rPr>
          <w:lang w:val="en-US"/>
        </w:rPr>
      </w:r>
      <w:r>
        <w:rPr>
          <w:lang w:val="en-US"/>
        </w:rPr>
        <w:fldChar w:fldCharType="separate"/>
      </w:r>
      <w:r w:rsidR="00E036AE">
        <w:rPr>
          <w:lang w:val="en-US"/>
        </w:rPr>
        <w:t>[3]</w:t>
      </w:r>
      <w:r>
        <w:rPr>
          <w:lang w:val="en-US"/>
        </w:rPr>
        <w:fldChar w:fldCharType="end"/>
      </w:r>
      <w:r>
        <w:rPr>
          <w:lang w:val="en-US"/>
        </w:rPr>
        <w:t xml:space="preserve"> </w:t>
      </w:r>
      <w:r>
        <w:t>are PDCCH blocking and DCI optimization. Key points include (1) whether new solutions are required to address potential PDCCH blocking and (2) whether the DCI can be optimized (due to reduced capability and also to address potential PDCCH blocking).</w:t>
      </w:r>
    </w:p>
    <w:p w14:paraId="060014E8" w14:textId="77777777" w:rsidR="001F56C9" w:rsidRPr="00C26172" w:rsidRDefault="001F56C9" w:rsidP="001F56C9">
      <w:pPr>
        <w:jc w:val="both"/>
        <w:rPr>
          <w:u w:val="single"/>
        </w:rPr>
      </w:pPr>
      <w:r w:rsidRPr="00540C90">
        <w:rPr>
          <w:u w:val="single"/>
        </w:rPr>
        <w:t>PDCCH Blocking</w:t>
      </w:r>
    </w:p>
    <w:p w14:paraId="7552F68D" w14:textId="595F9188" w:rsidR="00F75E90" w:rsidRDefault="001F56C9" w:rsidP="001F56C9">
      <w:pPr>
        <w:jc w:val="both"/>
        <w:rPr>
          <w:noProof/>
          <w:lang w:val="en-US" w:eastAsia="en-GB"/>
        </w:rPr>
      </w:pPr>
      <w:r>
        <w:rPr>
          <w:noProof/>
          <w:lang w:val="en-US" w:eastAsia="en-GB"/>
        </w:rPr>
        <w:t>A key reason cited for increased PDCCH blocking is due to the need to use higher aggregation level for RedCap PDCCH. The extent of this increase, however, depends on cell deployment scneario and the underlying link budget. If, for example, the cell is deployed such that the PDCCH performance is significantly better than the bottleneck channel, then most RedCap UEs will still use AL of 1 or 2 and the PDCCH blocking is not expected to increase significantly beyond the natural increase due to having to support more UEs in the cell.</w:t>
      </w:r>
      <w:r w:rsidR="00E4159F">
        <w:rPr>
          <w:noProof/>
          <w:lang w:val="en-US" w:eastAsia="en-GB"/>
        </w:rPr>
        <w:t xml:space="preserve"> In </w:t>
      </w:r>
      <w:r w:rsidR="009E27A6">
        <w:rPr>
          <w:noProof/>
          <w:lang w:val="en-US" w:eastAsia="en-GB"/>
        </w:rPr>
        <w:fldChar w:fldCharType="begin"/>
      </w:r>
      <w:r w:rsidR="009E27A6">
        <w:rPr>
          <w:noProof/>
          <w:lang w:val="en-US" w:eastAsia="en-GB"/>
        </w:rPr>
        <w:instrText xml:space="preserve"> REF _Ref95310129 \n \h </w:instrText>
      </w:r>
      <w:r w:rsidR="009E27A6">
        <w:rPr>
          <w:noProof/>
          <w:lang w:val="en-US" w:eastAsia="en-GB"/>
        </w:rPr>
      </w:r>
      <w:r w:rsidR="009E27A6">
        <w:rPr>
          <w:noProof/>
          <w:lang w:val="en-US" w:eastAsia="en-GB"/>
        </w:rPr>
        <w:fldChar w:fldCharType="separate"/>
      </w:r>
      <w:r w:rsidR="00E036AE">
        <w:rPr>
          <w:noProof/>
          <w:lang w:val="en-US" w:eastAsia="en-GB"/>
        </w:rPr>
        <w:t>[4]</w:t>
      </w:r>
      <w:r w:rsidR="009E27A6">
        <w:rPr>
          <w:noProof/>
          <w:lang w:val="en-US" w:eastAsia="en-GB"/>
        </w:rPr>
        <w:fldChar w:fldCharType="end"/>
      </w:r>
      <w:r w:rsidR="00E4159F">
        <w:rPr>
          <w:noProof/>
          <w:lang w:val="en-US" w:eastAsia="en-GB"/>
        </w:rPr>
        <w:t>, the issue of PDCCH blocking was analyzed and it was observed that –</w:t>
      </w:r>
    </w:p>
    <w:p w14:paraId="06AB4B1D" w14:textId="2A1C74B2" w:rsidR="00E4159F" w:rsidRDefault="00E4159F" w:rsidP="00112069">
      <w:pPr>
        <w:pStyle w:val="ListParagraph"/>
        <w:numPr>
          <w:ilvl w:val="0"/>
          <w:numId w:val="13"/>
        </w:numPr>
        <w:jc w:val="both"/>
        <w:rPr>
          <w:noProof/>
          <w:lang w:val="en-US" w:eastAsia="en-GB"/>
        </w:rPr>
      </w:pPr>
      <w:r w:rsidRPr="00E4159F">
        <w:rPr>
          <w:noProof/>
          <w:lang w:val="en-US" w:eastAsia="en-GB"/>
        </w:rPr>
        <w:t>Link budget analysis shows that, in most deployment scenarios, UEs will not require high PDCCH aggregation levels even with reduced Rx braches and reduced antenna efficiency.</w:t>
      </w:r>
    </w:p>
    <w:p w14:paraId="20B5A915" w14:textId="4AC8F61E" w:rsidR="00E4159F" w:rsidRPr="00E4159F" w:rsidRDefault="00E4159F" w:rsidP="00112069">
      <w:pPr>
        <w:pStyle w:val="ListParagraph"/>
        <w:numPr>
          <w:ilvl w:val="0"/>
          <w:numId w:val="13"/>
        </w:numPr>
        <w:jc w:val="both"/>
        <w:rPr>
          <w:noProof/>
          <w:lang w:val="en-US" w:eastAsia="en-GB"/>
        </w:rPr>
      </w:pPr>
      <w:r w:rsidRPr="00E4159F">
        <w:rPr>
          <w:noProof/>
          <w:lang w:val="en-US" w:eastAsia="en-GB"/>
        </w:rPr>
        <w:t xml:space="preserve">Based on our analysis, PDCCH blocking is not expected to be an issue </w:t>
      </w:r>
      <w:r w:rsidR="00D51DA4">
        <w:rPr>
          <w:noProof/>
          <w:lang w:val="en-US" w:eastAsia="en-GB"/>
        </w:rPr>
        <w:t xml:space="preserve">because of </w:t>
      </w:r>
      <w:r w:rsidRPr="00E4159F">
        <w:rPr>
          <w:noProof/>
          <w:lang w:val="en-US" w:eastAsia="en-GB"/>
        </w:rPr>
        <w:t>RedCap UE. In addition, if necessary, existing methods can be used to significantly reduce PDCCH blocking.</w:t>
      </w:r>
    </w:p>
    <w:p w14:paraId="6EB74F84" w14:textId="4D64BB3A" w:rsidR="00F75E90" w:rsidRDefault="00F75E90" w:rsidP="001F56C9">
      <w:pPr>
        <w:jc w:val="both"/>
        <w:rPr>
          <w:noProof/>
          <w:lang w:val="en-US" w:eastAsia="en-GB"/>
        </w:rPr>
      </w:pPr>
      <w:r>
        <w:rPr>
          <w:noProof/>
          <w:lang w:val="en-US" w:eastAsia="en-GB"/>
        </w:rPr>
        <w:t>In RAN1#106-e,</w:t>
      </w:r>
      <w:r w:rsidR="00E4159F">
        <w:rPr>
          <w:noProof/>
          <w:lang w:val="en-US" w:eastAsia="en-GB"/>
        </w:rPr>
        <w:t xml:space="preserve"> the following </w:t>
      </w:r>
      <w:r w:rsidR="005B47AB">
        <w:rPr>
          <w:noProof/>
          <w:lang w:val="en-US" w:eastAsia="en-GB"/>
        </w:rPr>
        <w:t>options were considered for PDCCH blocking –</w:t>
      </w:r>
    </w:p>
    <w:p w14:paraId="7E28F4E3" w14:textId="54E73960" w:rsidR="005B47AB" w:rsidRPr="00325645" w:rsidRDefault="00325645" w:rsidP="00112069">
      <w:pPr>
        <w:pStyle w:val="ListParagraph"/>
        <w:numPr>
          <w:ilvl w:val="0"/>
          <w:numId w:val="14"/>
        </w:numPr>
        <w:jc w:val="both"/>
        <w:rPr>
          <w:noProof/>
          <w:lang w:val="en-US" w:eastAsia="en-GB"/>
        </w:rPr>
      </w:pPr>
      <w:r>
        <w:t>Alt.1: No new solutions</w:t>
      </w:r>
      <w:r w:rsidR="004467B7">
        <w:t>.</w:t>
      </w:r>
    </w:p>
    <w:p w14:paraId="67CE4245" w14:textId="2C475C78" w:rsidR="00325645" w:rsidRDefault="00DF3D5C" w:rsidP="00112069">
      <w:pPr>
        <w:pStyle w:val="ListParagraph"/>
        <w:numPr>
          <w:ilvl w:val="0"/>
          <w:numId w:val="14"/>
        </w:numPr>
        <w:jc w:val="both"/>
        <w:rPr>
          <w:noProof/>
          <w:lang w:val="en-US" w:eastAsia="en-GB"/>
        </w:rPr>
      </w:pPr>
      <w:r w:rsidRPr="00DF3D5C">
        <w:rPr>
          <w:noProof/>
          <w:lang w:val="en-US" w:eastAsia="en-GB"/>
        </w:rPr>
        <w:t>Alt.2: Additional CORESET in separate initial DL BWP can be configured for Redcap UE to reduce PDCCH blocking rate during initial access</w:t>
      </w:r>
      <w:r w:rsidR="004467B7">
        <w:rPr>
          <w:noProof/>
          <w:lang w:val="en-US" w:eastAsia="en-GB"/>
        </w:rPr>
        <w:t xml:space="preserve">. Note that some further optimization may be possible by introducing </w:t>
      </w:r>
      <w:r w:rsidR="00A4202B">
        <w:rPr>
          <w:noProof/>
          <w:lang w:val="en-US" w:eastAsia="en-GB"/>
        </w:rPr>
        <w:t>CORESET</w:t>
      </w:r>
      <w:r w:rsidR="001E0E81">
        <w:rPr>
          <w:noProof/>
          <w:lang w:val="en-US" w:eastAsia="en-GB"/>
        </w:rPr>
        <w:t xml:space="preserve"> </w:t>
      </w:r>
      <w:r w:rsidR="00A4202B">
        <w:rPr>
          <w:noProof/>
          <w:lang w:val="en-US" w:eastAsia="en-GB"/>
        </w:rPr>
        <w:t>configuration and adaptation as a function of the DRX and onDuration (e.g. by progressively reducing the search space size in the onDuration to reduce overhead)</w:t>
      </w:r>
      <w:r w:rsidR="004467B7">
        <w:rPr>
          <w:noProof/>
          <w:lang w:val="en-US" w:eastAsia="en-GB"/>
        </w:rPr>
        <w:t>.</w:t>
      </w:r>
    </w:p>
    <w:p w14:paraId="40112ADF" w14:textId="7E2E650A" w:rsidR="00DF3D5C" w:rsidRPr="008F3D6A" w:rsidRDefault="008F3D6A" w:rsidP="00112069">
      <w:pPr>
        <w:pStyle w:val="ListParagraph"/>
        <w:numPr>
          <w:ilvl w:val="0"/>
          <w:numId w:val="14"/>
        </w:numPr>
        <w:jc w:val="both"/>
        <w:rPr>
          <w:noProof/>
          <w:lang w:val="en-US" w:eastAsia="en-GB"/>
        </w:rPr>
      </w:pPr>
      <w:r>
        <w:t>Alt.3: Support link adaptation on PDCCH</w:t>
      </w:r>
      <w:r w:rsidR="004467B7">
        <w:t>.</w:t>
      </w:r>
    </w:p>
    <w:p w14:paraId="0E34AAE1" w14:textId="48B59863" w:rsidR="008F3D6A" w:rsidRPr="00E11172" w:rsidRDefault="00E11172" w:rsidP="00112069">
      <w:pPr>
        <w:pStyle w:val="ListParagraph"/>
        <w:numPr>
          <w:ilvl w:val="0"/>
          <w:numId w:val="14"/>
        </w:numPr>
        <w:jc w:val="both"/>
        <w:rPr>
          <w:noProof/>
          <w:lang w:val="en-US" w:eastAsia="en-GB"/>
        </w:rPr>
      </w:pPr>
      <w:r>
        <w:rPr>
          <w:rFonts w:ascii="Times" w:hAnsi="Times"/>
          <w:szCs w:val="24"/>
        </w:rPr>
        <w:t xml:space="preserve">Alt.4: </w:t>
      </w:r>
      <w:r>
        <w:t>Support RACH-based or CG-based SDT for RedCap UE in initial BWP.</w:t>
      </w:r>
    </w:p>
    <w:p w14:paraId="6B0A2F92" w14:textId="77777777" w:rsidR="003D7D0C" w:rsidRPr="003D7D0C" w:rsidRDefault="003D7D0C" w:rsidP="00112069">
      <w:pPr>
        <w:pStyle w:val="ListParagraph"/>
        <w:numPr>
          <w:ilvl w:val="0"/>
          <w:numId w:val="14"/>
        </w:numPr>
        <w:jc w:val="both"/>
        <w:rPr>
          <w:noProof/>
          <w:lang w:val="en-US" w:eastAsia="en-GB"/>
        </w:rPr>
      </w:pPr>
      <w:r w:rsidRPr="003D7D0C">
        <w:rPr>
          <w:noProof/>
          <w:lang w:val="en-US" w:eastAsia="en-GB"/>
        </w:rPr>
        <w:t>Alt.5: For initial access, dedicated search space for RedCap UEs could be defined to reduce PDCCH blocking in case of shared initial DL BWP.</w:t>
      </w:r>
    </w:p>
    <w:p w14:paraId="00CFD766" w14:textId="459104BF" w:rsidR="003D7D0C" w:rsidRPr="003D7D0C" w:rsidRDefault="003D7D0C" w:rsidP="00112069">
      <w:pPr>
        <w:pStyle w:val="ListParagraph"/>
        <w:numPr>
          <w:ilvl w:val="0"/>
          <w:numId w:val="14"/>
        </w:numPr>
        <w:jc w:val="both"/>
        <w:rPr>
          <w:noProof/>
          <w:lang w:val="en-US" w:eastAsia="en-GB"/>
        </w:rPr>
      </w:pPr>
      <w:r w:rsidRPr="003D7D0C">
        <w:rPr>
          <w:noProof/>
          <w:lang w:val="en-US" w:eastAsia="en-GB"/>
        </w:rPr>
        <w:t>Alt.6: Multi-TB scheduling</w:t>
      </w:r>
      <w:r w:rsidR="004467B7">
        <w:rPr>
          <w:noProof/>
          <w:lang w:val="en-US" w:eastAsia="en-GB"/>
        </w:rPr>
        <w:t>.</w:t>
      </w:r>
    </w:p>
    <w:p w14:paraId="79A3E40E" w14:textId="676FEA4D" w:rsidR="00E11172" w:rsidRDefault="003D7D0C" w:rsidP="00112069">
      <w:pPr>
        <w:pStyle w:val="ListParagraph"/>
        <w:numPr>
          <w:ilvl w:val="0"/>
          <w:numId w:val="14"/>
        </w:numPr>
        <w:jc w:val="both"/>
        <w:rPr>
          <w:noProof/>
          <w:lang w:val="en-US" w:eastAsia="en-GB"/>
        </w:rPr>
      </w:pPr>
      <w:r w:rsidRPr="003D7D0C">
        <w:rPr>
          <w:noProof/>
          <w:lang w:val="en-US" w:eastAsia="en-GB"/>
        </w:rPr>
        <w:t>Alt.7: Multi-UE activation of SPS or UL grant Type 2 configuration</w:t>
      </w:r>
      <w:r w:rsidR="004467B7">
        <w:rPr>
          <w:noProof/>
          <w:lang w:val="en-US" w:eastAsia="en-GB"/>
        </w:rPr>
        <w:t>.</w:t>
      </w:r>
    </w:p>
    <w:p w14:paraId="6EEFB1FD" w14:textId="50F7686A" w:rsidR="003D7D0C" w:rsidRPr="003D7D0C" w:rsidRDefault="003D7D0C" w:rsidP="003D7D0C">
      <w:pPr>
        <w:jc w:val="both"/>
        <w:rPr>
          <w:noProof/>
          <w:lang w:val="en-US" w:eastAsia="en-GB"/>
        </w:rPr>
      </w:pPr>
      <w:r>
        <w:rPr>
          <w:noProof/>
          <w:lang w:val="en-US" w:eastAsia="en-GB"/>
        </w:rPr>
        <w:lastRenderedPageBreak/>
        <w:t xml:space="preserve">Based on the analysis presented in </w:t>
      </w:r>
      <w:r w:rsidR="00701180">
        <w:rPr>
          <w:noProof/>
          <w:lang w:val="en-US" w:eastAsia="en-GB"/>
        </w:rPr>
        <w:fldChar w:fldCharType="begin"/>
      </w:r>
      <w:r w:rsidR="00701180">
        <w:rPr>
          <w:noProof/>
          <w:lang w:val="en-US" w:eastAsia="en-GB"/>
        </w:rPr>
        <w:instrText xml:space="preserve"> REF _Ref95310129 \n \h </w:instrText>
      </w:r>
      <w:r w:rsidR="00701180">
        <w:rPr>
          <w:noProof/>
          <w:lang w:val="en-US" w:eastAsia="en-GB"/>
        </w:rPr>
      </w:r>
      <w:r w:rsidR="00701180">
        <w:rPr>
          <w:noProof/>
          <w:lang w:val="en-US" w:eastAsia="en-GB"/>
        </w:rPr>
        <w:fldChar w:fldCharType="separate"/>
      </w:r>
      <w:r w:rsidR="00E036AE">
        <w:rPr>
          <w:noProof/>
          <w:lang w:val="en-US" w:eastAsia="en-GB"/>
        </w:rPr>
        <w:t>[4]</w:t>
      </w:r>
      <w:r w:rsidR="00701180">
        <w:rPr>
          <w:noProof/>
          <w:lang w:val="en-US" w:eastAsia="en-GB"/>
        </w:rPr>
        <w:fldChar w:fldCharType="end"/>
      </w:r>
      <w:r w:rsidR="006A1B25">
        <w:rPr>
          <w:noProof/>
          <w:lang w:val="en-US" w:eastAsia="en-GB"/>
        </w:rPr>
        <w:t>, we</w:t>
      </w:r>
      <w:r w:rsidR="006A1B25" w:rsidRPr="00C04FAF">
        <w:rPr>
          <w:noProof/>
          <w:lang w:val="en-US" w:eastAsia="en-GB"/>
        </w:rPr>
        <w:t xml:space="preserve"> therefore note that PDCCH blocking is not expected to be an issue with the introduction of RedCap UE</w:t>
      </w:r>
      <w:r w:rsidR="006A1B25">
        <w:rPr>
          <w:noProof/>
          <w:lang w:val="en-US" w:eastAsia="en-GB"/>
        </w:rPr>
        <w:t>. In addition, existing solutions can be used to mitigate PDCCH blocking if needed</w:t>
      </w:r>
      <w:r w:rsidR="006A1B25" w:rsidRPr="00C04FAF">
        <w:rPr>
          <w:noProof/>
          <w:lang w:val="en-US" w:eastAsia="en-GB"/>
        </w:rPr>
        <w:t xml:space="preserve"> and therefore </w:t>
      </w:r>
      <w:r w:rsidR="006A1B25">
        <w:rPr>
          <w:noProof/>
          <w:lang w:val="en-US" w:eastAsia="en-GB"/>
        </w:rPr>
        <w:t>no new solution is needed specifically for PDCCH blocking</w:t>
      </w:r>
      <w:r w:rsidR="006A1B25" w:rsidRPr="00C04FAF">
        <w:rPr>
          <w:noProof/>
          <w:lang w:val="en-US" w:eastAsia="en-GB"/>
        </w:rPr>
        <w:t>.</w:t>
      </w:r>
    </w:p>
    <w:p w14:paraId="3F197A6F" w14:textId="57ECED54" w:rsidR="001F56C9" w:rsidRDefault="001F56C9" w:rsidP="001F56C9">
      <w:pPr>
        <w:jc w:val="both"/>
        <w:rPr>
          <w:noProof/>
          <w:lang w:val="en-US" w:eastAsia="en-GB"/>
        </w:rPr>
      </w:pPr>
      <w:r>
        <w:rPr>
          <w:noProof/>
          <w:lang w:val="en-US" w:eastAsia="en-GB"/>
        </w:rPr>
        <w:t>Note that in RAN1#10</w:t>
      </w:r>
      <w:r w:rsidR="00E32473">
        <w:rPr>
          <w:noProof/>
          <w:lang w:val="en-US" w:eastAsia="en-GB"/>
        </w:rPr>
        <w:t>6bis</w:t>
      </w:r>
      <w:r>
        <w:rPr>
          <w:noProof/>
          <w:lang w:val="en-US" w:eastAsia="en-GB"/>
        </w:rPr>
        <w:t>-e, it has been agreed as a working assumption that</w:t>
      </w:r>
      <w:r w:rsidR="00E32473">
        <w:rPr>
          <w:noProof/>
          <w:lang w:val="en-US" w:eastAsia="en-GB"/>
        </w:rPr>
        <w:t xml:space="preserve"> a separate</w:t>
      </w:r>
      <w:r>
        <w:rPr>
          <w:noProof/>
          <w:lang w:val="en-US" w:eastAsia="en-GB"/>
        </w:rPr>
        <w:t xml:space="preserve"> initial DL BWP can be configured for RedCap UE. </w:t>
      </w:r>
      <w:r w:rsidR="00E33B23">
        <w:rPr>
          <w:noProof/>
          <w:lang w:val="en-US" w:eastAsia="en-GB"/>
        </w:rPr>
        <w:t>These means that a separate CORESET</w:t>
      </w:r>
      <w:r w:rsidR="00302136">
        <w:rPr>
          <w:noProof/>
          <w:lang w:val="en-US" w:eastAsia="en-GB"/>
        </w:rPr>
        <w:t xml:space="preserve"> can be configured RedCap</w:t>
      </w:r>
      <w:r>
        <w:rPr>
          <w:noProof/>
          <w:lang w:val="en-US" w:eastAsia="en-GB"/>
        </w:rPr>
        <w:t xml:space="preserve">. </w:t>
      </w:r>
      <w:r w:rsidR="00302136">
        <w:rPr>
          <w:noProof/>
          <w:lang w:val="en-US" w:eastAsia="en-GB"/>
        </w:rPr>
        <w:t>Thus, any potential PDCCH blocking can be minimized</w:t>
      </w:r>
      <w:r>
        <w:rPr>
          <w:noProof/>
          <w:lang w:val="en-US" w:eastAsia="en-GB"/>
        </w:rPr>
        <w:t>.</w:t>
      </w:r>
    </w:p>
    <w:p w14:paraId="17814CDD" w14:textId="77777777" w:rsidR="001438F2" w:rsidRDefault="00A742F5" w:rsidP="001F56C9">
      <w:pPr>
        <w:jc w:val="both"/>
        <w:rPr>
          <w:b/>
          <w:bCs/>
          <w:noProof/>
          <w:lang w:val="en-US" w:eastAsia="en-GB"/>
        </w:rPr>
      </w:pPr>
      <w:r>
        <w:rPr>
          <w:b/>
          <w:bCs/>
          <w:noProof/>
          <w:lang w:val="en-US" w:eastAsia="en-GB"/>
        </w:rPr>
        <w:t>Observation 1:</w:t>
      </w:r>
      <w:r w:rsidRPr="00A53850">
        <w:t xml:space="preserve"> </w:t>
      </w:r>
      <w:r w:rsidR="00105B9E" w:rsidRPr="00105B9E">
        <w:rPr>
          <w:b/>
          <w:bCs/>
          <w:noProof/>
          <w:lang w:val="en-US" w:eastAsia="en-GB"/>
        </w:rPr>
        <w:t>Existing solutions can be used to mitigate PDCCH blocking if needed and no new solution is needed to address PDCCH blocking</w:t>
      </w:r>
      <w:r>
        <w:rPr>
          <w:b/>
          <w:bCs/>
          <w:noProof/>
          <w:lang w:val="en-US" w:eastAsia="en-GB"/>
        </w:rPr>
        <w:t>.</w:t>
      </w:r>
    </w:p>
    <w:p w14:paraId="5DB6B034" w14:textId="4D783475" w:rsidR="001F56C9" w:rsidRPr="00540C90" w:rsidRDefault="001F56C9" w:rsidP="001F56C9">
      <w:pPr>
        <w:jc w:val="both"/>
        <w:rPr>
          <w:u w:val="single"/>
        </w:rPr>
      </w:pPr>
      <w:r>
        <w:rPr>
          <w:u w:val="single"/>
        </w:rPr>
        <w:t>DCI optimization</w:t>
      </w:r>
    </w:p>
    <w:p w14:paraId="4492AB82" w14:textId="11494151" w:rsidR="001F56C9" w:rsidRDefault="001F56C9" w:rsidP="001F56C9">
      <w:pPr>
        <w:jc w:val="both"/>
        <w:rPr>
          <w:noProof/>
          <w:lang w:val="en-US" w:eastAsia="en-GB"/>
        </w:rPr>
      </w:pPr>
      <w:r>
        <w:rPr>
          <w:noProof/>
          <w:lang w:val="en-US" w:eastAsia="en-GB"/>
        </w:rPr>
        <w:t xml:space="preserve">DCI optimization was also considered in RAN1#105-e </w:t>
      </w:r>
      <w:r w:rsidR="007160B5">
        <w:rPr>
          <w:noProof/>
          <w:lang w:val="en-US" w:eastAsia="en-GB"/>
        </w:rPr>
        <w:t xml:space="preserve"> and RAN1#106-e </w:t>
      </w:r>
      <w:r>
        <w:rPr>
          <w:noProof/>
          <w:lang w:val="en-US" w:eastAsia="en-GB"/>
        </w:rPr>
        <w:t>with the assertion that this may improve performance and reduce PDCCH blocking. Several techniques were proposed, namely –</w:t>
      </w:r>
    </w:p>
    <w:p w14:paraId="49CA744A" w14:textId="77777777" w:rsidR="001F56C9" w:rsidRDefault="001F56C9" w:rsidP="00112069">
      <w:pPr>
        <w:pStyle w:val="ListParagraph"/>
        <w:numPr>
          <w:ilvl w:val="0"/>
          <w:numId w:val="12"/>
        </w:numPr>
        <w:jc w:val="both"/>
        <w:rPr>
          <w:noProof/>
          <w:lang w:val="en-US" w:eastAsia="en-GB"/>
        </w:rPr>
      </w:pPr>
      <w:r>
        <w:rPr>
          <w:noProof/>
          <w:lang w:val="en-US" w:eastAsia="en-GB"/>
        </w:rPr>
        <w:t>F</w:t>
      </w:r>
      <w:r w:rsidRPr="003C1A73">
        <w:rPr>
          <w:noProof/>
          <w:lang w:val="en-US" w:eastAsia="en-GB"/>
        </w:rPr>
        <w:t xml:space="preserve">or non-fallback </w:t>
      </w:r>
      <w:r>
        <w:rPr>
          <w:noProof/>
          <w:lang w:val="en-US" w:eastAsia="en-GB"/>
        </w:rPr>
        <w:t>D</w:t>
      </w:r>
      <w:r w:rsidRPr="003C1A73">
        <w:rPr>
          <w:noProof/>
          <w:lang w:val="en-US" w:eastAsia="en-GB"/>
        </w:rPr>
        <w:t xml:space="preserve">CI format, </w:t>
      </w:r>
      <w:r>
        <w:rPr>
          <w:noProof/>
          <w:lang w:val="en-US" w:eastAsia="en-GB"/>
        </w:rPr>
        <w:t>remove the following fields –</w:t>
      </w:r>
    </w:p>
    <w:p w14:paraId="76DC2175" w14:textId="77777777" w:rsidR="001F56C9" w:rsidRPr="003C1A73" w:rsidRDefault="001F56C9" w:rsidP="00112069">
      <w:pPr>
        <w:pStyle w:val="ListParagraph"/>
        <w:numPr>
          <w:ilvl w:val="1"/>
          <w:numId w:val="12"/>
        </w:numPr>
        <w:jc w:val="both"/>
        <w:rPr>
          <w:noProof/>
          <w:lang w:val="en-US" w:eastAsia="en-GB"/>
        </w:rPr>
      </w:pPr>
      <w:r>
        <w:rPr>
          <w:noProof/>
          <w:lang w:val="en-US" w:eastAsia="en-GB"/>
        </w:rPr>
        <w:t xml:space="preserve">UL: </w:t>
      </w:r>
      <w:r w:rsidRPr="003C1A73">
        <w:rPr>
          <w:noProof/>
          <w:lang w:val="en-US" w:eastAsia="en-GB"/>
        </w:rPr>
        <w:t>Carrier indicator, UL/SUL indicator, Precoding information and number of layers, CBG transmission</w:t>
      </w:r>
    </w:p>
    <w:p w14:paraId="75FC78E4" w14:textId="77777777" w:rsidR="001F56C9" w:rsidRPr="003C1A73" w:rsidRDefault="001F56C9" w:rsidP="00112069">
      <w:pPr>
        <w:pStyle w:val="ListParagraph"/>
        <w:numPr>
          <w:ilvl w:val="1"/>
          <w:numId w:val="12"/>
        </w:numPr>
        <w:jc w:val="both"/>
        <w:rPr>
          <w:noProof/>
          <w:lang w:val="en-US" w:eastAsia="en-GB"/>
        </w:rPr>
      </w:pPr>
      <w:r w:rsidRPr="003C1A73">
        <w:rPr>
          <w:noProof/>
          <w:lang w:val="en-US" w:eastAsia="en-GB"/>
        </w:rPr>
        <w:t>information (CBGTI), 2nd downlink assignment index, PTRS-DMRS association, SCell dormancy indication</w:t>
      </w:r>
      <w:r>
        <w:rPr>
          <w:noProof/>
          <w:lang w:val="en-US" w:eastAsia="en-GB"/>
        </w:rPr>
        <w:t>.</w:t>
      </w:r>
    </w:p>
    <w:p w14:paraId="71B6B88A" w14:textId="77777777" w:rsidR="001F56C9" w:rsidRPr="00447229" w:rsidRDefault="001F56C9" w:rsidP="00112069">
      <w:pPr>
        <w:pStyle w:val="ListParagraph"/>
        <w:numPr>
          <w:ilvl w:val="1"/>
          <w:numId w:val="12"/>
        </w:numPr>
        <w:jc w:val="both"/>
        <w:rPr>
          <w:noProof/>
          <w:lang w:val="en-US" w:eastAsia="en-GB"/>
        </w:rPr>
      </w:pPr>
      <w:r w:rsidRPr="00447229">
        <w:rPr>
          <w:noProof/>
          <w:lang w:val="en-US" w:eastAsia="en-GB"/>
        </w:rPr>
        <w:t>DL: Carrier indicator, UL/SUL indicator, Modulation and coding scheme for TB1, New data indicator for TB1, Redundancy version for TB1, SCell dormancy indication, CBG transmission information (CBGTI), CBG flushing out information (CBGFI).</w:t>
      </w:r>
    </w:p>
    <w:p w14:paraId="09D26DC3" w14:textId="77777777" w:rsidR="001F56C9" w:rsidRPr="00287485" w:rsidRDefault="001F56C9" w:rsidP="00112069">
      <w:pPr>
        <w:pStyle w:val="ListParagraph"/>
        <w:numPr>
          <w:ilvl w:val="0"/>
          <w:numId w:val="12"/>
        </w:numPr>
        <w:jc w:val="both"/>
        <w:rPr>
          <w:noProof/>
          <w:lang w:val="en-US" w:eastAsia="en-GB"/>
        </w:rPr>
      </w:pPr>
      <w:r w:rsidRPr="00287485">
        <w:rPr>
          <w:noProof/>
          <w:lang w:val="en-US" w:eastAsia="en-GB"/>
        </w:rPr>
        <w:t>Introduce new RRC parameters to indicate the RV sequence used for PDSCH/PUSCH transmission in compact DCI formats applicable to RedCap UE.</w:t>
      </w:r>
    </w:p>
    <w:p w14:paraId="68C98D68" w14:textId="77777777" w:rsidR="001F56C9" w:rsidRPr="00287485" w:rsidRDefault="001F56C9" w:rsidP="00112069">
      <w:pPr>
        <w:pStyle w:val="ListParagraph"/>
        <w:numPr>
          <w:ilvl w:val="0"/>
          <w:numId w:val="12"/>
        </w:numPr>
        <w:jc w:val="both"/>
        <w:rPr>
          <w:noProof/>
          <w:lang w:val="en-US" w:eastAsia="en-GB"/>
        </w:rPr>
      </w:pPr>
      <w:r w:rsidRPr="00287485">
        <w:rPr>
          <w:noProof/>
          <w:lang w:val="en-US" w:eastAsia="en-GB"/>
        </w:rPr>
        <w:t>Redcap UE always assume MCS/NDI/RV of TB2 is not presence to avoid the need of RRC signaling.</w:t>
      </w:r>
    </w:p>
    <w:p w14:paraId="1742B822" w14:textId="77777777" w:rsidR="001F56C9" w:rsidRPr="00287485" w:rsidRDefault="001F56C9" w:rsidP="00112069">
      <w:pPr>
        <w:pStyle w:val="ListParagraph"/>
        <w:numPr>
          <w:ilvl w:val="0"/>
          <w:numId w:val="12"/>
        </w:numPr>
        <w:jc w:val="both"/>
        <w:rPr>
          <w:noProof/>
          <w:lang w:val="en-US" w:eastAsia="en-GB"/>
        </w:rPr>
      </w:pPr>
      <w:r w:rsidRPr="00287485">
        <w:rPr>
          <w:noProof/>
          <w:lang w:val="en-US" w:eastAsia="en-GB"/>
        </w:rPr>
        <w:t>Reduce MCS field by 1-2 bits for DCI format x_2 for RedCap UEs due to small TB size. This is similar as eMTC.</w:t>
      </w:r>
    </w:p>
    <w:p w14:paraId="759EB2A9" w14:textId="77777777" w:rsidR="001F56C9" w:rsidRDefault="001F56C9" w:rsidP="001F56C9">
      <w:pPr>
        <w:jc w:val="both"/>
        <w:rPr>
          <w:noProof/>
          <w:lang w:val="en-US" w:eastAsia="en-GB"/>
        </w:rPr>
      </w:pPr>
      <w:r>
        <w:rPr>
          <w:noProof/>
          <w:lang w:val="en-US" w:eastAsia="en-GB"/>
        </w:rPr>
        <w:t>In our understanding, DCI fields that are not necessary for RedCap UE can already be reduced to 0 bit by configuration. Therefore, there is no need to further consider removing these fields as proposed above</w:t>
      </w:r>
      <w:r w:rsidRPr="00965CB3">
        <w:rPr>
          <w:noProof/>
          <w:lang w:val="en-US" w:eastAsia="en-GB"/>
        </w:rPr>
        <w:t>. With respect</w:t>
      </w:r>
      <w:r>
        <w:rPr>
          <w:noProof/>
          <w:lang w:val="en-US" w:eastAsia="en-GB"/>
        </w:rPr>
        <w:t xml:space="preserve"> to the introduction of new RRC parameters to </w:t>
      </w:r>
      <w:r w:rsidRPr="00287485">
        <w:rPr>
          <w:noProof/>
          <w:lang w:val="en-US" w:eastAsia="en-GB"/>
        </w:rPr>
        <w:t>indicate the RV sequence used for PDSCH/PUSCH transmission in compact DCI formats applicable to RedCap UE</w:t>
      </w:r>
      <w:r>
        <w:rPr>
          <w:noProof/>
          <w:lang w:val="en-US" w:eastAsia="en-GB"/>
        </w:rPr>
        <w:t>, we do not think it is necessary to further optimize the compact DCI for RedCap, given that it is optionally supported.</w:t>
      </w:r>
    </w:p>
    <w:p w14:paraId="6438F414" w14:textId="36ED3B89" w:rsidR="001F56C9" w:rsidRPr="00965CB3" w:rsidRDefault="001F56C9" w:rsidP="001F56C9">
      <w:pPr>
        <w:jc w:val="both"/>
        <w:rPr>
          <w:noProof/>
          <w:lang w:val="en-US" w:eastAsia="en-GB"/>
        </w:rPr>
      </w:pPr>
      <w:r>
        <w:rPr>
          <w:noProof/>
          <w:lang w:val="en-US" w:eastAsia="en-GB"/>
        </w:rPr>
        <w:t>We therefore propose that DCI optimization is not considered at least for reduced number of Rx branches and PDCCH blocking.</w:t>
      </w:r>
    </w:p>
    <w:p w14:paraId="41537564"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39CB5DD6" w14:textId="7DD6CBD6" w:rsidR="00931B76" w:rsidRDefault="00931B76" w:rsidP="00931B76">
      <w:pPr>
        <w:spacing w:before="120" w:after="120"/>
        <w:jc w:val="both"/>
        <w:rPr>
          <w:lang w:val="en-US"/>
        </w:rPr>
      </w:pPr>
      <w:r w:rsidRPr="002651FD">
        <w:rPr>
          <w:rFonts w:ascii="Times" w:eastAsia="MS Mincho" w:hAnsi="Times" w:cs="Times"/>
          <w:lang w:val="en-US"/>
        </w:rPr>
        <w:t xml:space="preserve">In this contribution, we </w:t>
      </w:r>
      <w:r w:rsidR="009D62E8">
        <w:rPr>
          <w:rFonts w:ascii="Times" w:eastAsia="MS Mincho" w:hAnsi="Times" w:cs="Times"/>
          <w:lang w:val="en-US"/>
        </w:rPr>
        <w:t xml:space="preserve">consider </w:t>
      </w:r>
      <w:r w:rsidR="00E75C81">
        <w:rPr>
          <w:rFonts w:ascii="Times" w:eastAsia="MS Mincho" w:hAnsi="Times" w:cs="Times"/>
          <w:lang w:val="en-US"/>
        </w:rPr>
        <w:t xml:space="preserve">other </w:t>
      </w:r>
      <w:r w:rsidR="00C83DDC">
        <w:rPr>
          <w:rFonts w:ascii="Times" w:eastAsia="MS Mincho" w:hAnsi="Times" w:cs="Times"/>
          <w:lang w:val="en-US"/>
        </w:rPr>
        <w:t>remaining aspects of UE complexity reduction</w:t>
      </w:r>
      <w:r w:rsidR="0058133D">
        <w:rPr>
          <w:lang w:val="en-US"/>
        </w:rPr>
        <w:t xml:space="preserve"> </w:t>
      </w:r>
      <w:r w:rsidR="009D62E8">
        <w:rPr>
          <w:lang w:val="en-US"/>
        </w:rPr>
        <w:t xml:space="preserve">and </w:t>
      </w:r>
      <w:r w:rsidR="0058133D">
        <w:rPr>
          <w:lang w:val="en-US"/>
        </w:rPr>
        <w:t>make the following</w:t>
      </w:r>
      <w:r w:rsidR="00A47F99">
        <w:rPr>
          <w:lang w:val="en-US"/>
        </w:rPr>
        <w:t xml:space="preserve"> </w:t>
      </w:r>
      <w:r w:rsidR="00270463">
        <w:rPr>
          <w:lang w:val="en-US"/>
        </w:rPr>
        <w:t>proposal</w:t>
      </w:r>
      <w:r w:rsidR="003F43D8">
        <w:rPr>
          <w:lang w:val="en-US"/>
        </w:rPr>
        <w:t xml:space="preserve"> </w:t>
      </w:r>
      <w:r w:rsidR="00FA3E09">
        <w:rPr>
          <w:lang w:val="en-US"/>
        </w:rPr>
        <w:t xml:space="preserve">and observation </w:t>
      </w:r>
      <w:r w:rsidRPr="002651FD">
        <w:rPr>
          <w:lang w:val="en-US"/>
        </w:rPr>
        <w:t>–</w:t>
      </w:r>
    </w:p>
    <w:p w14:paraId="27D68468" w14:textId="6624C180" w:rsidR="00674319" w:rsidRDefault="00674319" w:rsidP="00674319">
      <w:pPr>
        <w:jc w:val="both"/>
        <w:rPr>
          <w:b/>
          <w:bCs/>
          <w:noProof/>
          <w:lang w:val="en-US" w:eastAsia="en-GB"/>
        </w:rPr>
      </w:pPr>
      <w:r>
        <w:rPr>
          <w:b/>
          <w:bCs/>
          <w:noProof/>
          <w:lang w:val="en-US" w:eastAsia="en-GB"/>
        </w:rPr>
        <w:t>Proposal 1:</w:t>
      </w:r>
      <w:r w:rsidRPr="00A53850">
        <w:t xml:space="preserve"> </w:t>
      </w:r>
      <w:r w:rsidRPr="00A53850">
        <w:rPr>
          <w:b/>
          <w:bCs/>
          <w:noProof/>
          <w:lang w:val="en-US" w:eastAsia="en-GB"/>
        </w:rPr>
        <w:t>In the case of collision between SSB and Msg3 or PUCCH in response to Msg4/MsgB</w:t>
      </w:r>
      <w:r>
        <w:rPr>
          <w:b/>
          <w:bCs/>
          <w:noProof/>
          <w:lang w:val="en-US" w:eastAsia="en-GB"/>
        </w:rPr>
        <w:t xml:space="preserve">, </w:t>
      </w:r>
      <w:r w:rsidRPr="009D54A2">
        <w:rPr>
          <w:b/>
          <w:bCs/>
          <w:noProof/>
          <w:lang w:val="en-US" w:eastAsia="en-GB"/>
        </w:rPr>
        <w:t>SSB</w:t>
      </w:r>
      <w:r>
        <w:rPr>
          <w:b/>
          <w:bCs/>
          <w:noProof/>
          <w:lang w:val="en-US" w:eastAsia="en-GB"/>
        </w:rPr>
        <w:t xml:space="preserve"> is prioritized.</w:t>
      </w:r>
    </w:p>
    <w:p w14:paraId="2B202830" w14:textId="0BB2875E" w:rsidR="00FA3E09" w:rsidRDefault="00FA3E09" w:rsidP="00674319">
      <w:pPr>
        <w:jc w:val="both"/>
        <w:rPr>
          <w:b/>
          <w:bCs/>
          <w:noProof/>
          <w:lang w:val="en-US" w:eastAsia="en-GB"/>
        </w:rPr>
      </w:pPr>
      <w:r>
        <w:rPr>
          <w:b/>
          <w:bCs/>
          <w:noProof/>
          <w:lang w:val="en-US" w:eastAsia="en-GB"/>
        </w:rPr>
        <w:t>Observation 1:</w:t>
      </w:r>
      <w:r w:rsidRPr="00A53850">
        <w:t xml:space="preserve"> </w:t>
      </w:r>
      <w:r w:rsidRPr="00105B9E">
        <w:rPr>
          <w:b/>
          <w:bCs/>
          <w:noProof/>
          <w:lang w:val="en-US" w:eastAsia="en-GB"/>
        </w:rPr>
        <w:t>Existing solutions can be used to mitigate PDCCH blocking if needed and no new solution is needed to address PDCCH blocking</w:t>
      </w:r>
      <w:r>
        <w:rPr>
          <w:b/>
          <w:bCs/>
          <w:noProof/>
          <w:lang w:val="en-US" w:eastAsia="en-GB"/>
        </w:rPr>
        <w:t>.</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0C668CE8" w14:textId="459E1623" w:rsidR="00CF667F" w:rsidRDefault="00435E75" w:rsidP="00CF667F">
      <w:pPr>
        <w:numPr>
          <w:ilvl w:val="0"/>
          <w:numId w:val="1"/>
        </w:numPr>
        <w:tabs>
          <w:tab w:val="left" w:pos="360"/>
        </w:tabs>
        <w:spacing w:after="120"/>
        <w:jc w:val="both"/>
        <w:rPr>
          <w:rFonts w:eastAsia="MS Mincho"/>
          <w:lang w:val="en-US" w:eastAsia="ja-JP"/>
        </w:rPr>
      </w:pPr>
      <w:bookmarkStart w:id="7" w:name="_Ref3999986"/>
      <w:r>
        <w:rPr>
          <w:rFonts w:eastAsia="MS Mincho"/>
          <w:lang w:val="en-US" w:eastAsia="ja-JP"/>
        </w:rPr>
        <w:t>RP-</w:t>
      </w:r>
      <w:r w:rsidR="00D8247E">
        <w:rPr>
          <w:rFonts w:eastAsia="MS Mincho"/>
          <w:lang w:val="en-US" w:eastAsia="ja-JP"/>
        </w:rPr>
        <w:t>210918</w:t>
      </w:r>
      <w:r w:rsidR="00626FC7">
        <w:rPr>
          <w:rFonts w:eastAsia="MS Mincho"/>
          <w:lang w:val="en-US" w:eastAsia="ja-JP"/>
        </w:rPr>
        <w:t>,</w:t>
      </w:r>
      <w:r w:rsidR="00CF667F" w:rsidRPr="00CB3152">
        <w:rPr>
          <w:rFonts w:eastAsia="MS Mincho"/>
          <w:lang w:val="en-US" w:eastAsia="ja-JP"/>
        </w:rPr>
        <w:t xml:space="preserve"> “</w:t>
      </w:r>
      <w:r w:rsidR="00D8247E" w:rsidRPr="00D8247E">
        <w:rPr>
          <w:lang w:eastAsia="x-none"/>
        </w:rPr>
        <w:t>Revised WID on support of reduced capability NR devices</w:t>
      </w:r>
      <w:r w:rsidR="00212954">
        <w:rPr>
          <w:lang w:eastAsia="x-none"/>
        </w:rPr>
        <w:t>,</w:t>
      </w:r>
      <w:r w:rsidR="00CF667F" w:rsidRPr="00CB3152">
        <w:rPr>
          <w:rFonts w:eastAsia="MS Mincho"/>
          <w:lang w:val="en-US" w:eastAsia="ja-JP"/>
        </w:rPr>
        <w:t xml:space="preserve">” </w:t>
      </w:r>
      <w:r w:rsidR="00D8247E">
        <w:rPr>
          <w:rFonts w:eastAsia="MS Mincho"/>
          <w:lang w:val="en-US" w:eastAsia="ja-JP"/>
        </w:rPr>
        <w:t xml:space="preserve">Nokia, </w:t>
      </w:r>
      <w:r>
        <w:rPr>
          <w:rFonts w:eastAsia="MS Mincho"/>
          <w:lang w:val="en-US" w:eastAsia="ja-JP"/>
        </w:rPr>
        <w:t>Ericsson</w:t>
      </w:r>
      <w:r w:rsidR="00756031">
        <w:rPr>
          <w:lang w:val="en-US"/>
        </w:rPr>
        <w:t xml:space="preserve">, </w:t>
      </w:r>
      <w:r w:rsidR="00820524">
        <w:rPr>
          <w:lang w:val="en-US"/>
        </w:rPr>
        <w:t>RAN#</w:t>
      </w:r>
      <w:r>
        <w:rPr>
          <w:lang w:val="en-US"/>
        </w:rPr>
        <w:t>9</w:t>
      </w:r>
      <w:r w:rsidR="00D8247E">
        <w:rPr>
          <w:lang w:val="en-US"/>
        </w:rPr>
        <w:t>1</w:t>
      </w:r>
      <w:r w:rsidR="00756031">
        <w:rPr>
          <w:lang w:val="en-US"/>
        </w:rPr>
        <w:t>-</w:t>
      </w:r>
      <w:r w:rsidR="00F22A6C">
        <w:rPr>
          <w:lang w:val="en-US"/>
        </w:rPr>
        <w:t>e</w:t>
      </w:r>
      <w:r w:rsidR="004224D6">
        <w:rPr>
          <w:lang w:val="en-US"/>
        </w:rPr>
        <w:t xml:space="preserve">, </w:t>
      </w:r>
      <w:r w:rsidR="00F22A6C">
        <w:rPr>
          <w:lang w:val="en-US"/>
        </w:rPr>
        <w:t>electronic meeting</w:t>
      </w:r>
      <w:r w:rsidR="00212954">
        <w:rPr>
          <w:rFonts w:eastAsia="MS Mincho"/>
          <w:lang w:val="en-US" w:eastAsia="ja-JP"/>
        </w:rPr>
        <w:t>.</w:t>
      </w:r>
      <w:bookmarkEnd w:id="7"/>
    </w:p>
    <w:p w14:paraId="4C553812" w14:textId="68647046" w:rsidR="005F1B1A" w:rsidRDefault="005F1B1A" w:rsidP="002B10D5">
      <w:pPr>
        <w:numPr>
          <w:ilvl w:val="0"/>
          <w:numId w:val="1"/>
        </w:numPr>
        <w:tabs>
          <w:tab w:val="left" w:pos="360"/>
        </w:tabs>
        <w:spacing w:after="120"/>
        <w:jc w:val="both"/>
        <w:rPr>
          <w:rFonts w:eastAsia="MS Mincho"/>
          <w:lang w:val="en-US" w:eastAsia="ja-JP"/>
        </w:rPr>
      </w:pPr>
      <w:bookmarkStart w:id="8" w:name="_Ref60741089"/>
      <w:r w:rsidRPr="005F1B1A">
        <w:rPr>
          <w:rFonts w:eastAsia="MS Mincho"/>
          <w:lang w:val="en-US" w:eastAsia="ja-JP"/>
        </w:rPr>
        <w:t>TR 38.875, “Study on support of reduced capability NR devices,” v1.0.0, December 2020.</w:t>
      </w:r>
      <w:bookmarkEnd w:id="8"/>
    </w:p>
    <w:p w14:paraId="4AF95106" w14:textId="6151E8AD" w:rsidR="00AA7AFE" w:rsidRDefault="004D5BE2" w:rsidP="00D60783">
      <w:pPr>
        <w:numPr>
          <w:ilvl w:val="0"/>
          <w:numId w:val="1"/>
        </w:numPr>
        <w:tabs>
          <w:tab w:val="left" w:pos="360"/>
        </w:tabs>
        <w:spacing w:after="120"/>
        <w:jc w:val="both"/>
        <w:rPr>
          <w:rFonts w:eastAsia="MS Mincho"/>
          <w:lang w:val="en-US" w:eastAsia="ja-JP"/>
        </w:rPr>
      </w:pPr>
      <w:bookmarkStart w:id="9" w:name="_Ref60822310"/>
      <w:r>
        <w:rPr>
          <w:rFonts w:eastAsia="MS Mincho"/>
          <w:lang w:val="en-US" w:eastAsia="ja-JP"/>
        </w:rPr>
        <w:t>R1-2</w:t>
      </w:r>
      <w:r w:rsidR="00D60783">
        <w:rPr>
          <w:rFonts w:eastAsia="MS Mincho"/>
          <w:lang w:val="en-US" w:eastAsia="ja-JP"/>
        </w:rPr>
        <w:t>1</w:t>
      </w:r>
      <w:r w:rsidR="007E3856">
        <w:rPr>
          <w:rFonts w:eastAsia="MS Mincho"/>
          <w:lang w:val="en-US" w:eastAsia="ja-JP"/>
        </w:rPr>
        <w:t>1</w:t>
      </w:r>
      <w:r w:rsidR="001117DB">
        <w:rPr>
          <w:rFonts w:eastAsia="MS Mincho"/>
          <w:lang w:val="en-US" w:eastAsia="ja-JP"/>
        </w:rPr>
        <w:t>2544</w:t>
      </w:r>
      <w:r>
        <w:rPr>
          <w:rFonts w:eastAsia="MS Mincho"/>
          <w:lang w:val="en-US" w:eastAsia="ja-JP"/>
        </w:rPr>
        <w:t>,</w:t>
      </w:r>
      <w:r w:rsidRPr="00CB3152">
        <w:rPr>
          <w:rFonts w:eastAsia="MS Mincho"/>
          <w:lang w:val="en-US" w:eastAsia="ja-JP"/>
        </w:rPr>
        <w:t xml:space="preserve"> “</w:t>
      </w:r>
      <w:r w:rsidR="00183431">
        <w:rPr>
          <w:color w:val="000000"/>
        </w:rPr>
        <w:t>FL summary #</w:t>
      </w:r>
      <w:r w:rsidR="000610F4">
        <w:rPr>
          <w:color w:val="000000"/>
        </w:rPr>
        <w:t>1</w:t>
      </w:r>
      <w:r w:rsidR="00183431">
        <w:rPr>
          <w:color w:val="000000"/>
        </w:rPr>
        <w:t xml:space="preserve"> on duplex operation for RedCap</w:t>
      </w:r>
      <w:r>
        <w:rPr>
          <w:lang w:eastAsia="x-none"/>
        </w:rPr>
        <w:t>,</w:t>
      </w:r>
      <w:r w:rsidRPr="00CB3152">
        <w:rPr>
          <w:rFonts w:eastAsia="MS Mincho"/>
          <w:lang w:val="en-US" w:eastAsia="ja-JP"/>
        </w:rPr>
        <w:t xml:space="preserve">” </w:t>
      </w:r>
      <w:r w:rsidR="00841D93" w:rsidRPr="00841D93">
        <w:rPr>
          <w:lang w:val="en-US"/>
        </w:rPr>
        <w:t>Moderator (</w:t>
      </w:r>
      <w:r w:rsidR="00183431">
        <w:rPr>
          <w:lang w:val="en-US"/>
        </w:rPr>
        <w:t>Qualcomm</w:t>
      </w:r>
      <w:r w:rsidR="00841D93" w:rsidRPr="00841D93">
        <w:rPr>
          <w:lang w:val="en-US"/>
        </w:rPr>
        <w:t>)</w:t>
      </w:r>
      <w:r>
        <w:rPr>
          <w:lang w:val="en-US"/>
        </w:rPr>
        <w:t>, RAN1#10</w:t>
      </w:r>
      <w:r w:rsidR="000610F4">
        <w:rPr>
          <w:lang w:val="en-US"/>
        </w:rPr>
        <w:t>7</w:t>
      </w:r>
      <w:r>
        <w:rPr>
          <w:lang w:val="en-US"/>
        </w:rPr>
        <w:t>, electronic meeting</w:t>
      </w:r>
      <w:r>
        <w:rPr>
          <w:rFonts w:eastAsia="MS Mincho"/>
          <w:lang w:val="en-US" w:eastAsia="ja-JP"/>
        </w:rPr>
        <w:t>.</w:t>
      </w:r>
      <w:bookmarkEnd w:id="9"/>
    </w:p>
    <w:p w14:paraId="08010F17" w14:textId="77649D3B" w:rsidR="00AA7AFE" w:rsidRPr="003D2C9A" w:rsidRDefault="00D5347D" w:rsidP="00E541F3">
      <w:pPr>
        <w:pStyle w:val="ListParagraph"/>
        <w:numPr>
          <w:ilvl w:val="0"/>
          <w:numId w:val="1"/>
        </w:numPr>
        <w:tabs>
          <w:tab w:val="left" w:pos="360"/>
        </w:tabs>
        <w:spacing w:after="120"/>
        <w:jc w:val="both"/>
        <w:rPr>
          <w:rFonts w:eastAsia="MS Mincho"/>
          <w:lang w:val="en-US" w:eastAsia="ja-JP"/>
        </w:rPr>
      </w:pPr>
      <w:bookmarkStart w:id="10" w:name="_Ref95310129"/>
      <w:bookmarkEnd w:id="10"/>
      <w:r w:rsidRPr="003D2C9A">
        <w:rPr>
          <w:rFonts w:eastAsia="MS Mincho"/>
          <w:lang w:val="en-US" w:eastAsia="ja-JP"/>
        </w:rPr>
        <w:t>R1-2106649, “UE Complexity Reduction aspects related to reduced number of Rx branches,” Nokia, Nokia Shanghai Bell, RAN1#106-e, electronic meeting.</w:t>
      </w:r>
    </w:p>
    <w:sectPr w:rsidR="00AA7AFE" w:rsidRPr="003D2C9A"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74DCB1" w14:textId="77777777" w:rsidR="002B10D5" w:rsidRDefault="002B10D5">
      <w:r>
        <w:separator/>
      </w:r>
    </w:p>
  </w:endnote>
  <w:endnote w:type="continuationSeparator" w:id="0">
    <w:p w14:paraId="7A92FE50" w14:textId="77777777" w:rsidR="002B10D5" w:rsidRDefault="002B10D5">
      <w:r>
        <w:continuationSeparator/>
      </w:r>
    </w:p>
  </w:endnote>
  <w:endnote w:type="continuationNotice" w:id="1">
    <w:p w14:paraId="6DBF586A" w14:textId="77777777" w:rsidR="00712F5A" w:rsidRDefault="00712F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7D553B" w14:textId="77777777" w:rsidR="002B10D5" w:rsidRDefault="002B10D5">
      <w:r>
        <w:separator/>
      </w:r>
    </w:p>
  </w:footnote>
  <w:footnote w:type="continuationSeparator" w:id="0">
    <w:p w14:paraId="3C892996" w14:textId="77777777" w:rsidR="002B10D5" w:rsidRDefault="002B10D5">
      <w:r>
        <w:continuationSeparator/>
      </w:r>
    </w:p>
  </w:footnote>
  <w:footnote w:type="continuationNotice" w:id="1">
    <w:p w14:paraId="154C5B5A" w14:textId="77777777" w:rsidR="00712F5A" w:rsidRDefault="00712F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037BEA"/>
    <w:multiLevelType w:val="hybridMultilevel"/>
    <w:tmpl w:val="36026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84074C1"/>
    <w:multiLevelType w:val="multilevel"/>
    <w:tmpl w:val="C6A0A0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2A23EF"/>
    <w:multiLevelType w:val="multilevel"/>
    <w:tmpl w:val="8196BA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2350B2"/>
    <w:multiLevelType w:val="hybridMultilevel"/>
    <w:tmpl w:val="EDB4B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A55629"/>
    <w:multiLevelType w:val="hybridMultilevel"/>
    <w:tmpl w:val="79B48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E124EF3"/>
    <w:multiLevelType w:val="multilevel"/>
    <w:tmpl w:val="F90CDC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E245B61"/>
    <w:multiLevelType w:val="multilevel"/>
    <w:tmpl w:val="E6F28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A47307"/>
    <w:multiLevelType w:val="multilevel"/>
    <w:tmpl w:val="62DC21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8374994"/>
    <w:multiLevelType w:val="multilevel"/>
    <w:tmpl w:val="F5D0B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89A3162"/>
    <w:multiLevelType w:val="hybridMultilevel"/>
    <w:tmpl w:val="5B24E786"/>
    <w:lvl w:ilvl="0" w:tplc="85DE10A6">
      <w:start w:val="1"/>
      <w:numFmt w:val="bullet"/>
      <w:lvlText w:val=""/>
      <w:lvlJc w:val="left"/>
      <w:pPr>
        <w:ind w:left="760" w:hanging="360"/>
      </w:pPr>
      <w:rPr>
        <w:rFonts w:ascii="Wingdings" w:hAnsi="Wingdings" w:hint="default"/>
      </w:rPr>
    </w:lvl>
    <w:lvl w:ilvl="1" w:tplc="FFFFFFFF">
      <w:numFmt w:val="bullet"/>
      <w:lvlText w:val="-"/>
      <w:lvlJc w:val="left"/>
      <w:pPr>
        <w:ind w:left="1200" w:hanging="400"/>
      </w:pPr>
      <w:rPr>
        <w:rFonts w:ascii="Times" w:eastAsia="Batang" w:hAnsi="Times" w:cs="Times" w:hint="default"/>
      </w:rPr>
    </w:lvl>
    <w:lvl w:ilvl="2" w:tplc="FFFFFFFF">
      <w:start w:val="1"/>
      <w:numFmt w:val="bullet"/>
      <w:lvlText w:val=""/>
      <w:lvlJc w:val="left"/>
      <w:pPr>
        <w:ind w:left="1600" w:hanging="400"/>
      </w:pPr>
      <w:rPr>
        <w:rFonts w:ascii="Wingdings" w:hAnsi="Wingdings" w:hint="default"/>
      </w:rPr>
    </w:lvl>
    <w:lvl w:ilvl="3" w:tplc="FFFFFFFF">
      <w:numFmt w:val="bullet"/>
      <w:lvlText w:val="-"/>
      <w:lvlJc w:val="left"/>
      <w:pPr>
        <w:ind w:left="2000" w:hanging="400"/>
      </w:pPr>
      <w:rPr>
        <w:rFonts w:ascii="Times" w:eastAsia="Batang" w:hAnsi="Times" w:cs="Time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0" w15:restartNumberingAfterBreak="0">
    <w:nsid w:val="6EF877BA"/>
    <w:multiLevelType w:val="hybridMultilevel"/>
    <w:tmpl w:val="D62CD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9D5AC7"/>
    <w:multiLevelType w:val="multilevel"/>
    <w:tmpl w:val="9AA2DB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2783B88"/>
    <w:multiLevelType w:val="hybridMultilevel"/>
    <w:tmpl w:val="0F4AD084"/>
    <w:lvl w:ilvl="0" w:tplc="FFFFFFFF">
      <w:numFmt w:val="bullet"/>
      <w:lvlText w:val="-"/>
      <w:lvlJc w:val="left"/>
      <w:pPr>
        <w:ind w:left="760" w:hanging="360"/>
      </w:pPr>
      <w:rPr>
        <w:rFonts w:ascii="Times" w:eastAsia="Batang" w:hAnsi="Times" w:cs="Times" w:hint="default"/>
      </w:rPr>
    </w:lvl>
    <w:lvl w:ilvl="1" w:tplc="B5A8667A">
      <w:numFmt w:val="bullet"/>
      <w:lvlText w:val="-"/>
      <w:lvlJc w:val="left"/>
      <w:pPr>
        <w:ind w:left="1200" w:hanging="400"/>
      </w:pPr>
      <w:rPr>
        <w:rFonts w:ascii="Times" w:eastAsia="Batang" w:hAnsi="Times" w:cs="Times" w:hint="default"/>
      </w:rPr>
    </w:lvl>
    <w:lvl w:ilvl="2" w:tplc="FFFFFFFF">
      <w:start w:val="1"/>
      <w:numFmt w:val="bullet"/>
      <w:lvlText w:val=""/>
      <w:lvlJc w:val="left"/>
      <w:pPr>
        <w:ind w:left="1600" w:hanging="400"/>
      </w:pPr>
      <w:rPr>
        <w:rFonts w:ascii="Wingdings" w:hAnsi="Wingdings" w:hint="default"/>
      </w:rPr>
    </w:lvl>
    <w:lvl w:ilvl="3" w:tplc="FFFFFFFF">
      <w:numFmt w:val="bullet"/>
      <w:lvlText w:val="-"/>
      <w:lvlJc w:val="left"/>
      <w:pPr>
        <w:ind w:left="2000" w:hanging="400"/>
      </w:pPr>
      <w:rPr>
        <w:rFonts w:ascii="Times" w:eastAsia="Batang" w:hAnsi="Times" w:cs="Time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EA25ECF"/>
    <w:multiLevelType w:val="multilevel"/>
    <w:tmpl w:val="002265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6"/>
  </w:num>
  <w:num w:numId="3">
    <w:abstractNumId w:val="10"/>
  </w:num>
  <w:num w:numId="4">
    <w:abstractNumId w:val="13"/>
  </w:num>
  <w:num w:numId="5">
    <w:abstractNumId w:val="28"/>
  </w:num>
  <w:num w:numId="6">
    <w:abstractNumId w:val="14"/>
  </w:num>
  <w:num w:numId="7">
    <w:abstractNumId w:val="12"/>
  </w:num>
  <w:num w:numId="8">
    <w:abstractNumId w:val="3"/>
  </w:num>
  <w:num w:numId="9">
    <w:abstractNumId w:val="23"/>
  </w:num>
  <w:num w:numId="10">
    <w:abstractNumId w:val="11"/>
  </w:num>
  <w:num w:numId="11">
    <w:abstractNumId w:val="26"/>
  </w:num>
  <w:num w:numId="12">
    <w:abstractNumId w:val="20"/>
  </w:num>
  <w:num w:numId="13">
    <w:abstractNumId w:val="8"/>
  </w:num>
  <w:num w:numId="14">
    <w:abstractNumId w:val="9"/>
  </w:num>
  <w:num w:numId="15">
    <w:abstractNumId w:val="21"/>
  </w:num>
  <w:num w:numId="16">
    <w:abstractNumId w:val="17"/>
  </w:num>
  <w:num w:numId="17">
    <w:abstractNumId w:val="15"/>
  </w:num>
  <w:num w:numId="18">
    <w:abstractNumId w:val="25"/>
  </w:num>
  <w:num w:numId="19">
    <w:abstractNumId w:val="7"/>
  </w:num>
  <w:num w:numId="20">
    <w:abstractNumId w:val="27"/>
  </w:num>
  <w:num w:numId="21">
    <w:abstractNumId w:val="4"/>
  </w:num>
  <w:num w:numId="22">
    <w:abstractNumId w:val="16"/>
  </w:num>
  <w:num w:numId="23">
    <w:abstractNumId w:val="18"/>
  </w:num>
  <w:num w:numId="24">
    <w:abstractNumId w:val="5"/>
  </w:num>
  <w:num w:numId="25">
    <w:abstractNumId w:val="0"/>
  </w:num>
  <w:num w:numId="26">
    <w:abstractNumId w:val="2"/>
  </w:num>
  <w:num w:numId="27">
    <w:abstractNumId w:val="24"/>
  </w:num>
  <w:num w:numId="28">
    <w:abstractNumId w:val="22"/>
  </w:num>
  <w:num w:numId="29">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133"/>
    <w:rsid w:val="0000141D"/>
    <w:rsid w:val="00001C08"/>
    <w:rsid w:val="0000251A"/>
    <w:rsid w:val="00003243"/>
    <w:rsid w:val="000032D6"/>
    <w:rsid w:val="00003811"/>
    <w:rsid w:val="00003E4F"/>
    <w:rsid w:val="0000494E"/>
    <w:rsid w:val="00004AD6"/>
    <w:rsid w:val="000068C6"/>
    <w:rsid w:val="00006A46"/>
    <w:rsid w:val="00006BB1"/>
    <w:rsid w:val="00006DE9"/>
    <w:rsid w:val="000074C4"/>
    <w:rsid w:val="00007649"/>
    <w:rsid w:val="00007943"/>
    <w:rsid w:val="00010586"/>
    <w:rsid w:val="00011212"/>
    <w:rsid w:val="0001170C"/>
    <w:rsid w:val="00011766"/>
    <w:rsid w:val="00011C5F"/>
    <w:rsid w:val="0001245C"/>
    <w:rsid w:val="000124F1"/>
    <w:rsid w:val="00012886"/>
    <w:rsid w:val="00012ECB"/>
    <w:rsid w:val="0001350A"/>
    <w:rsid w:val="000136B3"/>
    <w:rsid w:val="00013FF2"/>
    <w:rsid w:val="000144F8"/>
    <w:rsid w:val="00014945"/>
    <w:rsid w:val="000149B4"/>
    <w:rsid w:val="00014A49"/>
    <w:rsid w:val="00014A77"/>
    <w:rsid w:val="00015842"/>
    <w:rsid w:val="00015BFE"/>
    <w:rsid w:val="0001644E"/>
    <w:rsid w:val="000166E2"/>
    <w:rsid w:val="00016AA0"/>
    <w:rsid w:val="00016D5F"/>
    <w:rsid w:val="00016FAC"/>
    <w:rsid w:val="0001715F"/>
    <w:rsid w:val="00017291"/>
    <w:rsid w:val="0001756A"/>
    <w:rsid w:val="00017E2E"/>
    <w:rsid w:val="00017EDA"/>
    <w:rsid w:val="0002059E"/>
    <w:rsid w:val="0002060E"/>
    <w:rsid w:val="00020935"/>
    <w:rsid w:val="000213BA"/>
    <w:rsid w:val="000218DB"/>
    <w:rsid w:val="00021942"/>
    <w:rsid w:val="00021990"/>
    <w:rsid w:val="00021D44"/>
    <w:rsid w:val="00021EAF"/>
    <w:rsid w:val="00021ECE"/>
    <w:rsid w:val="00022660"/>
    <w:rsid w:val="00022790"/>
    <w:rsid w:val="00022C9F"/>
    <w:rsid w:val="00022EE7"/>
    <w:rsid w:val="00023DCF"/>
    <w:rsid w:val="00023F7A"/>
    <w:rsid w:val="00024236"/>
    <w:rsid w:val="000244C6"/>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32A2"/>
    <w:rsid w:val="000332E5"/>
    <w:rsid w:val="00034373"/>
    <w:rsid w:val="00034617"/>
    <w:rsid w:val="0003525C"/>
    <w:rsid w:val="00036A4E"/>
    <w:rsid w:val="000374DF"/>
    <w:rsid w:val="00037D6A"/>
    <w:rsid w:val="000403A2"/>
    <w:rsid w:val="000406FB"/>
    <w:rsid w:val="000407B4"/>
    <w:rsid w:val="00040C59"/>
    <w:rsid w:val="00040C84"/>
    <w:rsid w:val="00040E5A"/>
    <w:rsid w:val="000411E0"/>
    <w:rsid w:val="000417BF"/>
    <w:rsid w:val="00041923"/>
    <w:rsid w:val="00042263"/>
    <w:rsid w:val="000423CA"/>
    <w:rsid w:val="00042669"/>
    <w:rsid w:val="000427FB"/>
    <w:rsid w:val="00042BC3"/>
    <w:rsid w:val="00043475"/>
    <w:rsid w:val="00043B31"/>
    <w:rsid w:val="00043CB2"/>
    <w:rsid w:val="00045F6E"/>
    <w:rsid w:val="00045FC2"/>
    <w:rsid w:val="000461CF"/>
    <w:rsid w:val="000461E3"/>
    <w:rsid w:val="0004647B"/>
    <w:rsid w:val="00046A1B"/>
    <w:rsid w:val="00046A41"/>
    <w:rsid w:val="00047534"/>
    <w:rsid w:val="00047AD1"/>
    <w:rsid w:val="00050107"/>
    <w:rsid w:val="0005018D"/>
    <w:rsid w:val="0005068C"/>
    <w:rsid w:val="00050C10"/>
    <w:rsid w:val="000511F9"/>
    <w:rsid w:val="0005124C"/>
    <w:rsid w:val="000513F1"/>
    <w:rsid w:val="00051647"/>
    <w:rsid w:val="00051745"/>
    <w:rsid w:val="00051F4D"/>
    <w:rsid w:val="00051FC1"/>
    <w:rsid w:val="000521B9"/>
    <w:rsid w:val="00052254"/>
    <w:rsid w:val="00052277"/>
    <w:rsid w:val="000528A2"/>
    <w:rsid w:val="00052C32"/>
    <w:rsid w:val="00052DCB"/>
    <w:rsid w:val="000535F1"/>
    <w:rsid w:val="00053AD8"/>
    <w:rsid w:val="00053F4F"/>
    <w:rsid w:val="00054BF9"/>
    <w:rsid w:val="00054FA3"/>
    <w:rsid w:val="00055403"/>
    <w:rsid w:val="00056544"/>
    <w:rsid w:val="00056613"/>
    <w:rsid w:val="00056B48"/>
    <w:rsid w:val="00056DB4"/>
    <w:rsid w:val="00056F94"/>
    <w:rsid w:val="00060297"/>
    <w:rsid w:val="00060647"/>
    <w:rsid w:val="0006099A"/>
    <w:rsid w:val="00060EAB"/>
    <w:rsid w:val="000610F4"/>
    <w:rsid w:val="00061299"/>
    <w:rsid w:val="000620EF"/>
    <w:rsid w:val="00062517"/>
    <w:rsid w:val="00062648"/>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19E"/>
    <w:rsid w:val="000653AF"/>
    <w:rsid w:val="00065917"/>
    <w:rsid w:val="00065987"/>
    <w:rsid w:val="00065B69"/>
    <w:rsid w:val="00065F75"/>
    <w:rsid w:val="00065FCB"/>
    <w:rsid w:val="00066721"/>
    <w:rsid w:val="000667E7"/>
    <w:rsid w:val="00067092"/>
    <w:rsid w:val="000675E5"/>
    <w:rsid w:val="00067924"/>
    <w:rsid w:val="00067B85"/>
    <w:rsid w:val="00067C8C"/>
    <w:rsid w:val="00070723"/>
    <w:rsid w:val="00070806"/>
    <w:rsid w:val="00070B74"/>
    <w:rsid w:val="00072902"/>
    <w:rsid w:val="00072FD4"/>
    <w:rsid w:val="00072FFC"/>
    <w:rsid w:val="00073503"/>
    <w:rsid w:val="0007444E"/>
    <w:rsid w:val="00074659"/>
    <w:rsid w:val="00074AE4"/>
    <w:rsid w:val="00075107"/>
    <w:rsid w:val="0007594B"/>
    <w:rsid w:val="00075A1D"/>
    <w:rsid w:val="00075BAC"/>
    <w:rsid w:val="00075E00"/>
    <w:rsid w:val="00075E55"/>
    <w:rsid w:val="00075F85"/>
    <w:rsid w:val="0007612E"/>
    <w:rsid w:val="0007619F"/>
    <w:rsid w:val="00076DB1"/>
    <w:rsid w:val="000770AF"/>
    <w:rsid w:val="00077959"/>
    <w:rsid w:val="00080D9D"/>
    <w:rsid w:val="00080E89"/>
    <w:rsid w:val="00081171"/>
    <w:rsid w:val="000813FB"/>
    <w:rsid w:val="00081BEE"/>
    <w:rsid w:val="00082438"/>
    <w:rsid w:val="0008247E"/>
    <w:rsid w:val="0008284C"/>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8D6"/>
    <w:rsid w:val="00087C0A"/>
    <w:rsid w:val="00087E56"/>
    <w:rsid w:val="00090532"/>
    <w:rsid w:val="00090533"/>
    <w:rsid w:val="0009066E"/>
    <w:rsid w:val="00090DBB"/>
    <w:rsid w:val="00090EBC"/>
    <w:rsid w:val="00090ED3"/>
    <w:rsid w:val="00091A24"/>
    <w:rsid w:val="00092410"/>
    <w:rsid w:val="0009250E"/>
    <w:rsid w:val="00092A56"/>
    <w:rsid w:val="000932D1"/>
    <w:rsid w:val="000932E8"/>
    <w:rsid w:val="00093520"/>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924"/>
    <w:rsid w:val="00097C91"/>
    <w:rsid w:val="00097F30"/>
    <w:rsid w:val="000A06A1"/>
    <w:rsid w:val="000A0782"/>
    <w:rsid w:val="000A07FC"/>
    <w:rsid w:val="000A0815"/>
    <w:rsid w:val="000A0E1E"/>
    <w:rsid w:val="000A0E6D"/>
    <w:rsid w:val="000A1587"/>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B0"/>
    <w:rsid w:val="000B0141"/>
    <w:rsid w:val="000B0884"/>
    <w:rsid w:val="000B13C6"/>
    <w:rsid w:val="000B1B3D"/>
    <w:rsid w:val="000B1EEC"/>
    <w:rsid w:val="000B223B"/>
    <w:rsid w:val="000B266F"/>
    <w:rsid w:val="000B2D84"/>
    <w:rsid w:val="000B3798"/>
    <w:rsid w:val="000B39D7"/>
    <w:rsid w:val="000B3A5C"/>
    <w:rsid w:val="000B3D42"/>
    <w:rsid w:val="000B3F94"/>
    <w:rsid w:val="000B4189"/>
    <w:rsid w:val="000B47DA"/>
    <w:rsid w:val="000B5282"/>
    <w:rsid w:val="000B5875"/>
    <w:rsid w:val="000B64B0"/>
    <w:rsid w:val="000B64E9"/>
    <w:rsid w:val="000B64FA"/>
    <w:rsid w:val="000B674F"/>
    <w:rsid w:val="000B696E"/>
    <w:rsid w:val="000B6A1C"/>
    <w:rsid w:val="000B6C7C"/>
    <w:rsid w:val="000B7063"/>
    <w:rsid w:val="000B766E"/>
    <w:rsid w:val="000B7FDB"/>
    <w:rsid w:val="000C0167"/>
    <w:rsid w:val="000C06D9"/>
    <w:rsid w:val="000C09E8"/>
    <w:rsid w:val="000C0E65"/>
    <w:rsid w:val="000C1666"/>
    <w:rsid w:val="000C1CC9"/>
    <w:rsid w:val="000C27AA"/>
    <w:rsid w:val="000C28E7"/>
    <w:rsid w:val="000C2D82"/>
    <w:rsid w:val="000C31C0"/>
    <w:rsid w:val="000C3434"/>
    <w:rsid w:val="000C355D"/>
    <w:rsid w:val="000C379A"/>
    <w:rsid w:val="000C3C7A"/>
    <w:rsid w:val="000C3DCB"/>
    <w:rsid w:val="000C3DD8"/>
    <w:rsid w:val="000C3E11"/>
    <w:rsid w:val="000C421D"/>
    <w:rsid w:val="000C4399"/>
    <w:rsid w:val="000C4475"/>
    <w:rsid w:val="000C4545"/>
    <w:rsid w:val="000C479C"/>
    <w:rsid w:val="000C4BEF"/>
    <w:rsid w:val="000C4F4E"/>
    <w:rsid w:val="000C51B7"/>
    <w:rsid w:val="000C5A11"/>
    <w:rsid w:val="000C5E2E"/>
    <w:rsid w:val="000C5E3D"/>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A9"/>
    <w:rsid w:val="000D2FC1"/>
    <w:rsid w:val="000D3441"/>
    <w:rsid w:val="000D347D"/>
    <w:rsid w:val="000D35ED"/>
    <w:rsid w:val="000D3AC5"/>
    <w:rsid w:val="000D3BE4"/>
    <w:rsid w:val="000D416D"/>
    <w:rsid w:val="000D4681"/>
    <w:rsid w:val="000D49A6"/>
    <w:rsid w:val="000D4DB1"/>
    <w:rsid w:val="000D4E0D"/>
    <w:rsid w:val="000D53B2"/>
    <w:rsid w:val="000D565E"/>
    <w:rsid w:val="000D5879"/>
    <w:rsid w:val="000D59C5"/>
    <w:rsid w:val="000D660B"/>
    <w:rsid w:val="000D6C15"/>
    <w:rsid w:val="000D6D22"/>
    <w:rsid w:val="000D7668"/>
    <w:rsid w:val="000D775F"/>
    <w:rsid w:val="000E08D7"/>
    <w:rsid w:val="000E0B77"/>
    <w:rsid w:val="000E0D66"/>
    <w:rsid w:val="000E0ECC"/>
    <w:rsid w:val="000E16F8"/>
    <w:rsid w:val="000E1946"/>
    <w:rsid w:val="000E1C4E"/>
    <w:rsid w:val="000E1D5A"/>
    <w:rsid w:val="000E2C18"/>
    <w:rsid w:val="000E2EAC"/>
    <w:rsid w:val="000E3258"/>
    <w:rsid w:val="000E3442"/>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CEE"/>
    <w:rsid w:val="000E6F3F"/>
    <w:rsid w:val="000E72FB"/>
    <w:rsid w:val="000E744C"/>
    <w:rsid w:val="000E7744"/>
    <w:rsid w:val="000F09A2"/>
    <w:rsid w:val="000F0E8D"/>
    <w:rsid w:val="000F102A"/>
    <w:rsid w:val="000F12DA"/>
    <w:rsid w:val="000F19F7"/>
    <w:rsid w:val="000F2176"/>
    <w:rsid w:val="000F2D63"/>
    <w:rsid w:val="000F2E8C"/>
    <w:rsid w:val="000F2F1F"/>
    <w:rsid w:val="000F328B"/>
    <w:rsid w:val="000F33FB"/>
    <w:rsid w:val="000F3F95"/>
    <w:rsid w:val="000F41B3"/>
    <w:rsid w:val="000F518F"/>
    <w:rsid w:val="000F536B"/>
    <w:rsid w:val="000F5567"/>
    <w:rsid w:val="000F5FB6"/>
    <w:rsid w:val="000F5FED"/>
    <w:rsid w:val="000F6167"/>
    <w:rsid w:val="000F666C"/>
    <w:rsid w:val="000F66EF"/>
    <w:rsid w:val="000F70FB"/>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5B9E"/>
    <w:rsid w:val="0010734E"/>
    <w:rsid w:val="001073D6"/>
    <w:rsid w:val="00107510"/>
    <w:rsid w:val="001075D3"/>
    <w:rsid w:val="00107665"/>
    <w:rsid w:val="00107C49"/>
    <w:rsid w:val="00110236"/>
    <w:rsid w:val="0011035C"/>
    <w:rsid w:val="001107CE"/>
    <w:rsid w:val="00110C17"/>
    <w:rsid w:val="0011133D"/>
    <w:rsid w:val="00111621"/>
    <w:rsid w:val="001117DB"/>
    <w:rsid w:val="00111DD8"/>
    <w:rsid w:val="00112069"/>
    <w:rsid w:val="00112575"/>
    <w:rsid w:val="0011290E"/>
    <w:rsid w:val="0011295E"/>
    <w:rsid w:val="00112CF7"/>
    <w:rsid w:val="001131E2"/>
    <w:rsid w:val="00113DD0"/>
    <w:rsid w:val="001140EA"/>
    <w:rsid w:val="00114D77"/>
    <w:rsid w:val="00115C80"/>
    <w:rsid w:val="00115EB2"/>
    <w:rsid w:val="0011601E"/>
    <w:rsid w:val="00116EFD"/>
    <w:rsid w:val="0012005C"/>
    <w:rsid w:val="001202F7"/>
    <w:rsid w:val="00120B3E"/>
    <w:rsid w:val="001215C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4EE"/>
    <w:rsid w:val="0013172A"/>
    <w:rsid w:val="001318E7"/>
    <w:rsid w:val="00131D94"/>
    <w:rsid w:val="00131F8B"/>
    <w:rsid w:val="0013229E"/>
    <w:rsid w:val="001325DB"/>
    <w:rsid w:val="00132744"/>
    <w:rsid w:val="00132AA9"/>
    <w:rsid w:val="00132D1E"/>
    <w:rsid w:val="0013324B"/>
    <w:rsid w:val="00133309"/>
    <w:rsid w:val="00133397"/>
    <w:rsid w:val="00133AC7"/>
    <w:rsid w:val="00134416"/>
    <w:rsid w:val="00134B06"/>
    <w:rsid w:val="00134C4F"/>
    <w:rsid w:val="00134F38"/>
    <w:rsid w:val="00135626"/>
    <w:rsid w:val="00135982"/>
    <w:rsid w:val="00135B1A"/>
    <w:rsid w:val="00135CCB"/>
    <w:rsid w:val="0013601F"/>
    <w:rsid w:val="0013602C"/>
    <w:rsid w:val="00137262"/>
    <w:rsid w:val="00137323"/>
    <w:rsid w:val="00137577"/>
    <w:rsid w:val="001375BC"/>
    <w:rsid w:val="0013790F"/>
    <w:rsid w:val="00137ADC"/>
    <w:rsid w:val="00137D78"/>
    <w:rsid w:val="00140006"/>
    <w:rsid w:val="00140456"/>
    <w:rsid w:val="001406CE"/>
    <w:rsid w:val="00140A92"/>
    <w:rsid w:val="00140B73"/>
    <w:rsid w:val="001419AA"/>
    <w:rsid w:val="00141B3E"/>
    <w:rsid w:val="00141C21"/>
    <w:rsid w:val="00141D5B"/>
    <w:rsid w:val="00142633"/>
    <w:rsid w:val="0014267A"/>
    <w:rsid w:val="00142908"/>
    <w:rsid w:val="0014328D"/>
    <w:rsid w:val="001432F2"/>
    <w:rsid w:val="00143809"/>
    <w:rsid w:val="001438F2"/>
    <w:rsid w:val="00143C99"/>
    <w:rsid w:val="00144D9D"/>
    <w:rsid w:val="00146075"/>
    <w:rsid w:val="00146182"/>
    <w:rsid w:val="001462BE"/>
    <w:rsid w:val="00146B84"/>
    <w:rsid w:val="00146D2A"/>
    <w:rsid w:val="00146F26"/>
    <w:rsid w:val="00147699"/>
    <w:rsid w:val="00147BB2"/>
    <w:rsid w:val="00147C96"/>
    <w:rsid w:val="00147FEE"/>
    <w:rsid w:val="001500EB"/>
    <w:rsid w:val="00150A20"/>
    <w:rsid w:val="00150A8D"/>
    <w:rsid w:val="00150B41"/>
    <w:rsid w:val="00151AD5"/>
    <w:rsid w:val="00151C8D"/>
    <w:rsid w:val="0015229E"/>
    <w:rsid w:val="001528B9"/>
    <w:rsid w:val="00152AF1"/>
    <w:rsid w:val="00152BBF"/>
    <w:rsid w:val="00152EC1"/>
    <w:rsid w:val="00153033"/>
    <w:rsid w:val="00153463"/>
    <w:rsid w:val="0015377D"/>
    <w:rsid w:val="00153AC8"/>
    <w:rsid w:val="001542C7"/>
    <w:rsid w:val="00154391"/>
    <w:rsid w:val="0015464A"/>
    <w:rsid w:val="00154CBD"/>
    <w:rsid w:val="00154E6E"/>
    <w:rsid w:val="00155571"/>
    <w:rsid w:val="00155EEB"/>
    <w:rsid w:val="00156394"/>
    <w:rsid w:val="001563B7"/>
    <w:rsid w:val="00156F8B"/>
    <w:rsid w:val="0015709E"/>
    <w:rsid w:val="00157286"/>
    <w:rsid w:val="00157DEC"/>
    <w:rsid w:val="00157ED3"/>
    <w:rsid w:val="00160338"/>
    <w:rsid w:val="001607F3"/>
    <w:rsid w:val="001609D5"/>
    <w:rsid w:val="00160CE8"/>
    <w:rsid w:val="001612C1"/>
    <w:rsid w:val="001615FC"/>
    <w:rsid w:val="001616EE"/>
    <w:rsid w:val="00161883"/>
    <w:rsid w:val="00161B20"/>
    <w:rsid w:val="00161D9C"/>
    <w:rsid w:val="00161F92"/>
    <w:rsid w:val="001621E4"/>
    <w:rsid w:val="00162EF9"/>
    <w:rsid w:val="00163BD0"/>
    <w:rsid w:val="00163E5B"/>
    <w:rsid w:val="00163F33"/>
    <w:rsid w:val="001641F1"/>
    <w:rsid w:val="00164D3B"/>
    <w:rsid w:val="00164E99"/>
    <w:rsid w:val="00165033"/>
    <w:rsid w:val="0016525C"/>
    <w:rsid w:val="00165A7E"/>
    <w:rsid w:val="001661BC"/>
    <w:rsid w:val="00166AE1"/>
    <w:rsid w:val="001670E0"/>
    <w:rsid w:val="001670EA"/>
    <w:rsid w:val="001674A0"/>
    <w:rsid w:val="001701FA"/>
    <w:rsid w:val="0017070D"/>
    <w:rsid w:val="001707D2"/>
    <w:rsid w:val="00170A88"/>
    <w:rsid w:val="00170B3C"/>
    <w:rsid w:val="00170CE6"/>
    <w:rsid w:val="00170DC1"/>
    <w:rsid w:val="001719F8"/>
    <w:rsid w:val="0017208D"/>
    <w:rsid w:val="0017222D"/>
    <w:rsid w:val="001728E6"/>
    <w:rsid w:val="00172F84"/>
    <w:rsid w:val="00173686"/>
    <w:rsid w:val="00174289"/>
    <w:rsid w:val="0017466B"/>
    <w:rsid w:val="0017569B"/>
    <w:rsid w:val="0017674F"/>
    <w:rsid w:val="00176D2D"/>
    <w:rsid w:val="00177664"/>
    <w:rsid w:val="001779E5"/>
    <w:rsid w:val="001779F1"/>
    <w:rsid w:val="00177E80"/>
    <w:rsid w:val="001802CA"/>
    <w:rsid w:val="0018034D"/>
    <w:rsid w:val="001807E8"/>
    <w:rsid w:val="00180848"/>
    <w:rsid w:val="0018129E"/>
    <w:rsid w:val="0018177A"/>
    <w:rsid w:val="00181CB1"/>
    <w:rsid w:val="00181F7A"/>
    <w:rsid w:val="00182253"/>
    <w:rsid w:val="001825C2"/>
    <w:rsid w:val="00182B15"/>
    <w:rsid w:val="00182B8B"/>
    <w:rsid w:val="00182BFF"/>
    <w:rsid w:val="00183279"/>
    <w:rsid w:val="00183431"/>
    <w:rsid w:val="001834F4"/>
    <w:rsid w:val="00183C4F"/>
    <w:rsid w:val="00183FEC"/>
    <w:rsid w:val="001842AF"/>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D0A"/>
    <w:rsid w:val="001900A2"/>
    <w:rsid w:val="001900D2"/>
    <w:rsid w:val="001909F5"/>
    <w:rsid w:val="00191042"/>
    <w:rsid w:val="00191226"/>
    <w:rsid w:val="001913D3"/>
    <w:rsid w:val="001915E3"/>
    <w:rsid w:val="00191DC6"/>
    <w:rsid w:val="00192C52"/>
    <w:rsid w:val="00192DCF"/>
    <w:rsid w:val="00193175"/>
    <w:rsid w:val="0019328E"/>
    <w:rsid w:val="001934D2"/>
    <w:rsid w:val="00193AEE"/>
    <w:rsid w:val="0019466E"/>
    <w:rsid w:val="00194A0C"/>
    <w:rsid w:val="00194CC8"/>
    <w:rsid w:val="00194D78"/>
    <w:rsid w:val="00194DDB"/>
    <w:rsid w:val="00194E4E"/>
    <w:rsid w:val="00195284"/>
    <w:rsid w:val="0019567B"/>
    <w:rsid w:val="00195E78"/>
    <w:rsid w:val="00196560"/>
    <w:rsid w:val="001965FC"/>
    <w:rsid w:val="00196ADA"/>
    <w:rsid w:val="0019749E"/>
    <w:rsid w:val="0019757C"/>
    <w:rsid w:val="001979ED"/>
    <w:rsid w:val="00197BDF"/>
    <w:rsid w:val="001A0734"/>
    <w:rsid w:val="001A0B09"/>
    <w:rsid w:val="001A103E"/>
    <w:rsid w:val="001A1940"/>
    <w:rsid w:val="001A25F1"/>
    <w:rsid w:val="001A2B4E"/>
    <w:rsid w:val="001A2C97"/>
    <w:rsid w:val="001A3290"/>
    <w:rsid w:val="001A3834"/>
    <w:rsid w:val="001A4160"/>
    <w:rsid w:val="001A4432"/>
    <w:rsid w:val="001A47DB"/>
    <w:rsid w:val="001A4A55"/>
    <w:rsid w:val="001A5421"/>
    <w:rsid w:val="001A58D0"/>
    <w:rsid w:val="001A5D46"/>
    <w:rsid w:val="001A613C"/>
    <w:rsid w:val="001A668C"/>
    <w:rsid w:val="001A67C5"/>
    <w:rsid w:val="001A691A"/>
    <w:rsid w:val="001A6A25"/>
    <w:rsid w:val="001A6C88"/>
    <w:rsid w:val="001A77F3"/>
    <w:rsid w:val="001A7C85"/>
    <w:rsid w:val="001A7D06"/>
    <w:rsid w:val="001B0365"/>
    <w:rsid w:val="001B09CA"/>
    <w:rsid w:val="001B1053"/>
    <w:rsid w:val="001B1A86"/>
    <w:rsid w:val="001B1F7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75A8"/>
    <w:rsid w:val="001B7B29"/>
    <w:rsid w:val="001B7DC5"/>
    <w:rsid w:val="001C0658"/>
    <w:rsid w:val="001C0EBF"/>
    <w:rsid w:val="001C145E"/>
    <w:rsid w:val="001C1BF0"/>
    <w:rsid w:val="001C1C14"/>
    <w:rsid w:val="001C1E40"/>
    <w:rsid w:val="001C1F43"/>
    <w:rsid w:val="001C207C"/>
    <w:rsid w:val="001C25B2"/>
    <w:rsid w:val="001C38A5"/>
    <w:rsid w:val="001C46A1"/>
    <w:rsid w:val="001C4C67"/>
    <w:rsid w:val="001C4CC0"/>
    <w:rsid w:val="001C5006"/>
    <w:rsid w:val="001C57BA"/>
    <w:rsid w:val="001C6596"/>
    <w:rsid w:val="001C6EE4"/>
    <w:rsid w:val="001C76C1"/>
    <w:rsid w:val="001C777A"/>
    <w:rsid w:val="001C78F9"/>
    <w:rsid w:val="001D0592"/>
    <w:rsid w:val="001D09D2"/>
    <w:rsid w:val="001D0CD2"/>
    <w:rsid w:val="001D0DB8"/>
    <w:rsid w:val="001D0E62"/>
    <w:rsid w:val="001D1312"/>
    <w:rsid w:val="001D17D6"/>
    <w:rsid w:val="001D1C0B"/>
    <w:rsid w:val="001D1D0C"/>
    <w:rsid w:val="001D225A"/>
    <w:rsid w:val="001D2395"/>
    <w:rsid w:val="001D2ECA"/>
    <w:rsid w:val="001D3B95"/>
    <w:rsid w:val="001D41AD"/>
    <w:rsid w:val="001D4D5C"/>
    <w:rsid w:val="001D4FE3"/>
    <w:rsid w:val="001D5039"/>
    <w:rsid w:val="001D5193"/>
    <w:rsid w:val="001D52BE"/>
    <w:rsid w:val="001D6350"/>
    <w:rsid w:val="001D64B9"/>
    <w:rsid w:val="001D6C2E"/>
    <w:rsid w:val="001E0242"/>
    <w:rsid w:val="001E02BF"/>
    <w:rsid w:val="001E0801"/>
    <w:rsid w:val="001E0E81"/>
    <w:rsid w:val="001E1406"/>
    <w:rsid w:val="001E22A3"/>
    <w:rsid w:val="001E2449"/>
    <w:rsid w:val="001E2698"/>
    <w:rsid w:val="001E2BCB"/>
    <w:rsid w:val="001E3C32"/>
    <w:rsid w:val="001E4473"/>
    <w:rsid w:val="001E4748"/>
    <w:rsid w:val="001E4B6E"/>
    <w:rsid w:val="001E5290"/>
    <w:rsid w:val="001E530D"/>
    <w:rsid w:val="001E59C5"/>
    <w:rsid w:val="001E5ED3"/>
    <w:rsid w:val="001E5F13"/>
    <w:rsid w:val="001E66F6"/>
    <w:rsid w:val="001E6728"/>
    <w:rsid w:val="001E69D6"/>
    <w:rsid w:val="001E714C"/>
    <w:rsid w:val="001E71DF"/>
    <w:rsid w:val="001E7260"/>
    <w:rsid w:val="001E7837"/>
    <w:rsid w:val="001F0156"/>
    <w:rsid w:val="001F02B8"/>
    <w:rsid w:val="001F0A21"/>
    <w:rsid w:val="001F1951"/>
    <w:rsid w:val="001F19F5"/>
    <w:rsid w:val="001F1EC6"/>
    <w:rsid w:val="001F2372"/>
    <w:rsid w:val="001F2A23"/>
    <w:rsid w:val="001F2B50"/>
    <w:rsid w:val="001F2DDD"/>
    <w:rsid w:val="001F30EF"/>
    <w:rsid w:val="001F3BB5"/>
    <w:rsid w:val="001F3FAB"/>
    <w:rsid w:val="001F3FC1"/>
    <w:rsid w:val="001F4259"/>
    <w:rsid w:val="001F4940"/>
    <w:rsid w:val="001F4BD4"/>
    <w:rsid w:val="001F5019"/>
    <w:rsid w:val="001F53D5"/>
    <w:rsid w:val="001F56C9"/>
    <w:rsid w:val="001F59C4"/>
    <w:rsid w:val="001F5DE1"/>
    <w:rsid w:val="001F6C79"/>
    <w:rsid w:val="001F6ED5"/>
    <w:rsid w:val="001F7729"/>
    <w:rsid w:val="002004FC"/>
    <w:rsid w:val="00200870"/>
    <w:rsid w:val="00200CBF"/>
    <w:rsid w:val="002010E5"/>
    <w:rsid w:val="002010EB"/>
    <w:rsid w:val="00201B56"/>
    <w:rsid w:val="00201BD4"/>
    <w:rsid w:val="00202151"/>
    <w:rsid w:val="00202231"/>
    <w:rsid w:val="00202ABC"/>
    <w:rsid w:val="00202B39"/>
    <w:rsid w:val="00202F91"/>
    <w:rsid w:val="00203461"/>
    <w:rsid w:val="00203F28"/>
    <w:rsid w:val="00204140"/>
    <w:rsid w:val="00204296"/>
    <w:rsid w:val="00204B3A"/>
    <w:rsid w:val="002050D3"/>
    <w:rsid w:val="00205969"/>
    <w:rsid w:val="002060BE"/>
    <w:rsid w:val="00206164"/>
    <w:rsid w:val="00206209"/>
    <w:rsid w:val="00206EC9"/>
    <w:rsid w:val="002070B8"/>
    <w:rsid w:val="00207C33"/>
    <w:rsid w:val="002101E0"/>
    <w:rsid w:val="002103E3"/>
    <w:rsid w:val="00210471"/>
    <w:rsid w:val="002104EA"/>
    <w:rsid w:val="00210701"/>
    <w:rsid w:val="002107EA"/>
    <w:rsid w:val="00210C30"/>
    <w:rsid w:val="00210DC1"/>
    <w:rsid w:val="00211698"/>
    <w:rsid w:val="00211977"/>
    <w:rsid w:val="00211D9B"/>
    <w:rsid w:val="00211F3C"/>
    <w:rsid w:val="002120EE"/>
    <w:rsid w:val="002124E0"/>
    <w:rsid w:val="002128D2"/>
    <w:rsid w:val="00212954"/>
    <w:rsid w:val="00212A2E"/>
    <w:rsid w:val="00212CAC"/>
    <w:rsid w:val="00212D43"/>
    <w:rsid w:val="002132F4"/>
    <w:rsid w:val="002138A6"/>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1167"/>
    <w:rsid w:val="002223C7"/>
    <w:rsid w:val="002225B2"/>
    <w:rsid w:val="00222857"/>
    <w:rsid w:val="00222A7A"/>
    <w:rsid w:val="00223CD6"/>
    <w:rsid w:val="00223E0D"/>
    <w:rsid w:val="0022436C"/>
    <w:rsid w:val="0022472B"/>
    <w:rsid w:val="00224A2C"/>
    <w:rsid w:val="00224D55"/>
    <w:rsid w:val="00225164"/>
    <w:rsid w:val="00225413"/>
    <w:rsid w:val="00226488"/>
    <w:rsid w:val="002269F9"/>
    <w:rsid w:val="00226BF0"/>
    <w:rsid w:val="002273FB"/>
    <w:rsid w:val="00227BE5"/>
    <w:rsid w:val="00230232"/>
    <w:rsid w:val="00230300"/>
    <w:rsid w:val="0023031F"/>
    <w:rsid w:val="00230375"/>
    <w:rsid w:val="002306C2"/>
    <w:rsid w:val="00230945"/>
    <w:rsid w:val="00230A0E"/>
    <w:rsid w:val="00230C7E"/>
    <w:rsid w:val="002312F4"/>
    <w:rsid w:val="002313AE"/>
    <w:rsid w:val="00231BBF"/>
    <w:rsid w:val="00231FC7"/>
    <w:rsid w:val="0023207D"/>
    <w:rsid w:val="00232B2F"/>
    <w:rsid w:val="00232B7A"/>
    <w:rsid w:val="00232B9F"/>
    <w:rsid w:val="00232E26"/>
    <w:rsid w:val="0023325B"/>
    <w:rsid w:val="0023364A"/>
    <w:rsid w:val="00233E61"/>
    <w:rsid w:val="0023443D"/>
    <w:rsid w:val="00234B37"/>
    <w:rsid w:val="002352A8"/>
    <w:rsid w:val="00235330"/>
    <w:rsid w:val="00235B0F"/>
    <w:rsid w:val="00235B2B"/>
    <w:rsid w:val="0023628A"/>
    <w:rsid w:val="00236A8B"/>
    <w:rsid w:val="002373F4"/>
    <w:rsid w:val="0023752B"/>
    <w:rsid w:val="00237557"/>
    <w:rsid w:val="002401B8"/>
    <w:rsid w:val="002403C6"/>
    <w:rsid w:val="0024057B"/>
    <w:rsid w:val="00240716"/>
    <w:rsid w:val="00240CA5"/>
    <w:rsid w:val="00240D03"/>
    <w:rsid w:val="00240EA5"/>
    <w:rsid w:val="00240ED1"/>
    <w:rsid w:val="0024129A"/>
    <w:rsid w:val="002416CA"/>
    <w:rsid w:val="00241B5E"/>
    <w:rsid w:val="00241C96"/>
    <w:rsid w:val="0024235A"/>
    <w:rsid w:val="0024267D"/>
    <w:rsid w:val="002426C0"/>
    <w:rsid w:val="002427D6"/>
    <w:rsid w:val="0024330B"/>
    <w:rsid w:val="0024336B"/>
    <w:rsid w:val="00243863"/>
    <w:rsid w:val="00243C6C"/>
    <w:rsid w:val="00243FCF"/>
    <w:rsid w:val="002443C9"/>
    <w:rsid w:val="002445FF"/>
    <w:rsid w:val="0024468C"/>
    <w:rsid w:val="00244C1C"/>
    <w:rsid w:val="00244C44"/>
    <w:rsid w:val="00244CFE"/>
    <w:rsid w:val="00244DDE"/>
    <w:rsid w:val="00244E1D"/>
    <w:rsid w:val="00244ED4"/>
    <w:rsid w:val="00245887"/>
    <w:rsid w:val="00245C9B"/>
    <w:rsid w:val="00245E48"/>
    <w:rsid w:val="00246081"/>
    <w:rsid w:val="00246913"/>
    <w:rsid w:val="00246AB8"/>
    <w:rsid w:val="00246BE2"/>
    <w:rsid w:val="00247487"/>
    <w:rsid w:val="0024752D"/>
    <w:rsid w:val="0024781A"/>
    <w:rsid w:val="00247DEE"/>
    <w:rsid w:val="00247FB2"/>
    <w:rsid w:val="002501E4"/>
    <w:rsid w:val="002505FF"/>
    <w:rsid w:val="00250C10"/>
    <w:rsid w:val="002510B6"/>
    <w:rsid w:val="00251C64"/>
    <w:rsid w:val="00251D5E"/>
    <w:rsid w:val="00252508"/>
    <w:rsid w:val="002528D5"/>
    <w:rsid w:val="00252C17"/>
    <w:rsid w:val="00253004"/>
    <w:rsid w:val="0025303A"/>
    <w:rsid w:val="0025356C"/>
    <w:rsid w:val="00253A91"/>
    <w:rsid w:val="00253A92"/>
    <w:rsid w:val="00253B1E"/>
    <w:rsid w:val="00253C2E"/>
    <w:rsid w:val="00253F80"/>
    <w:rsid w:val="0025413E"/>
    <w:rsid w:val="00254706"/>
    <w:rsid w:val="0025476E"/>
    <w:rsid w:val="00255462"/>
    <w:rsid w:val="00255534"/>
    <w:rsid w:val="00255ADC"/>
    <w:rsid w:val="002569F3"/>
    <w:rsid w:val="00256C14"/>
    <w:rsid w:val="002572CF"/>
    <w:rsid w:val="0025735C"/>
    <w:rsid w:val="00257B07"/>
    <w:rsid w:val="00257DC5"/>
    <w:rsid w:val="002600C2"/>
    <w:rsid w:val="002600D8"/>
    <w:rsid w:val="002600E1"/>
    <w:rsid w:val="002604B1"/>
    <w:rsid w:val="00260831"/>
    <w:rsid w:val="00261328"/>
    <w:rsid w:val="00261709"/>
    <w:rsid w:val="00261AED"/>
    <w:rsid w:val="0026222F"/>
    <w:rsid w:val="0026267F"/>
    <w:rsid w:val="00262AB8"/>
    <w:rsid w:val="0026317B"/>
    <w:rsid w:val="002634B5"/>
    <w:rsid w:val="002635BC"/>
    <w:rsid w:val="0026410F"/>
    <w:rsid w:val="00264263"/>
    <w:rsid w:val="00264DEC"/>
    <w:rsid w:val="002651FD"/>
    <w:rsid w:val="00265C0B"/>
    <w:rsid w:val="00265C20"/>
    <w:rsid w:val="00266D06"/>
    <w:rsid w:val="00266F6D"/>
    <w:rsid w:val="002673F1"/>
    <w:rsid w:val="002674F7"/>
    <w:rsid w:val="00267686"/>
    <w:rsid w:val="00267A49"/>
    <w:rsid w:val="00267B86"/>
    <w:rsid w:val="00267BA9"/>
    <w:rsid w:val="00270463"/>
    <w:rsid w:val="00270901"/>
    <w:rsid w:val="00270C57"/>
    <w:rsid w:val="00270CD2"/>
    <w:rsid w:val="0027103D"/>
    <w:rsid w:val="0027114C"/>
    <w:rsid w:val="0027152B"/>
    <w:rsid w:val="002718B6"/>
    <w:rsid w:val="0027223E"/>
    <w:rsid w:val="00272248"/>
    <w:rsid w:val="00272452"/>
    <w:rsid w:val="0027279F"/>
    <w:rsid w:val="00272931"/>
    <w:rsid w:val="00272CD9"/>
    <w:rsid w:val="00273193"/>
    <w:rsid w:val="0027377F"/>
    <w:rsid w:val="0027495E"/>
    <w:rsid w:val="0027500C"/>
    <w:rsid w:val="002750E6"/>
    <w:rsid w:val="00275497"/>
    <w:rsid w:val="00275807"/>
    <w:rsid w:val="0027580F"/>
    <w:rsid w:val="00275E03"/>
    <w:rsid w:val="00276108"/>
    <w:rsid w:val="0027617D"/>
    <w:rsid w:val="002763A9"/>
    <w:rsid w:val="00276D4B"/>
    <w:rsid w:val="00276E69"/>
    <w:rsid w:val="00276FDD"/>
    <w:rsid w:val="00277462"/>
    <w:rsid w:val="002774CA"/>
    <w:rsid w:val="002775C7"/>
    <w:rsid w:val="002777EA"/>
    <w:rsid w:val="00277C67"/>
    <w:rsid w:val="00277E7D"/>
    <w:rsid w:val="00280049"/>
    <w:rsid w:val="00280569"/>
    <w:rsid w:val="00280F72"/>
    <w:rsid w:val="0028115B"/>
    <w:rsid w:val="00281B66"/>
    <w:rsid w:val="00282903"/>
    <w:rsid w:val="00282B08"/>
    <w:rsid w:val="00283154"/>
    <w:rsid w:val="00283A96"/>
    <w:rsid w:val="00284554"/>
    <w:rsid w:val="00284646"/>
    <w:rsid w:val="00284BEB"/>
    <w:rsid w:val="00284C8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C0F"/>
    <w:rsid w:val="0029036F"/>
    <w:rsid w:val="0029060B"/>
    <w:rsid w:val="00291165"/>
    <w:rsid w:val="00291225"/>
    <w:rsid w:val="002914AA"/>
    <w:rsid w:val="00291A09"/>
    <w:rsid w:val="002922A9"/>
    <w:rsid w:val="00293555"/>
    <w:rsid w:val="002937B8"/>
    <w:rsid w:val="00293E09"/>
    <w:rsid w:val="00293E1B"/>
    <w:rsid w:val="00293F1B"/>
    <w:rsid w:val="002941AC"/>
    <w:rsid w:val="00294C4F"/>
    <w:rsid w:val="00294DF4"/>
    <w:rsid w:val="002952B2"/>
    <w:rsid w:val="00295FCE"/>
    <w:rsid w:val="00296569"/>
    <w:rsid w:val="00296D6D"/>
    <w:rsid w:val="00296DD7"/>
    <w:rsid w:val="00296DE0"/>
    <w:rsid w:val="00297CC1"/>
    <w:rsid w:val="00297CFE"/>
    <w:rsid w:val="002A0024"/>
    <w:rsid w:val="002A02CB"/>
    <w:rsid w:val="002A05F0"/>
    <w:rsid w:val="002A0DE4"/>
    <w:rsid w:val="002A0FE6"/>
    <w:rsid w:val="002A1126"/>
    <w:rsid w:val="002A1181"/>
    <w:rsid w:val="002A1DD4"/>
    <w:rsid w:val="002A1E46"/>
    <w:rsid w:val="002A1F37"/>
    <w:rsid w:val="002A2A3F"/>
    <w:rsid w:val="002A31A3"/>
    <w:rsid w:val="002A352A"/>
    <w:rsid w:val="002A3DD8"/>
    <w:rsid w:val="002A3EA6"/>
    <w:rsid w:val="002A3FCC"/>
    <w:rsid w:val="002A40D9"/>
    <w:rsid w:val="002A44F4"/>
    <w:rsid w:val="002A4ACE"/>
    <w:rsid w:val="002A4B54"/>
    <w:rsid w:val="002A4F64"/>
    <w:rsid w:val="002A5A5E"/>
    <w:rsid w:val="002A5D87"/>
    <w:rsid w:val="002A72A6"/>
    <w:rsid w:val="002A72B3"/>
    <w:rsid w:val="002A78CE"/>
    <w:rsid w:val="002A799E"/>
    <w:rsid w:val="002A7E30"/>
    <w:rsid w:val="002A7FB0"/>
    <w:rsid w:val="002B02D3"/>
    <w:rsid w:val="002B0562"/>
    <w:rsid w:val="002B10D5"/>
    <w:rsid w:val="002B132E"/>
    <w:rsid w:val="002B1560"/>
    <w:rsid w:val="002B1681"/>
    <w:rsid w:val="002B180F"/>
    <w:rsid w:val="002B21CE"/>
    <w:rsid w:val="002B2593"/>
    <w:rsid w:val="002B2767"/>
    <w:rsid w:val="002B2813"/>
    <w:rsid w:val="002B309A"/>
    <w:rsid w:val="002B3667"/>
    <w:rsid w:val="002B5464"/>
    <w:rsid w:val="002B5589"/>
    <w:rsid w:val="002B55CD"/>
    <w:rsid w:val="002B5B1D"/>
    <w:rsid w:val="002B6C25"/>
    <w:rsid w:val="002B7249"/>
    <w:rsid w:val="002B7773"/>
    <w:rsid w:val="002C010B"/>
    <w:rsid w:val="002C06B7"/>
    <w:rsid w:val="002C139E"/>
    <w:rsid w:val="002C180A"/>
    <w:rsid w:val="002C1C79"/>
    <w:rsid w:val="002C1F53"/>
    <w:rsid w:val="002C2D29"/>
    <w:rsid w:val="002C30A5"/>
    <w:rsid w:val="002C32DB"/>
    <w:rsid w:val="002C3622"/>
    <w:rsid w:val="002C39FE"/>
    <w:rsid w:val="002C4037"/>
    <w:rsid w:val="002C4117"/>
    <w:rsid w:val="002C5280"/>
    <w:rsid w:val="002C56CC"/>
    <w:rsid w:val="002C584D"/>
    <w:rsid w:val="002C58DD"/>
    <w:rsid w:val="002C5CF1"/>
    <w:rsid w:val="002C5D11"/>
    <w:rsid w:val="002C6B02"/>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4116"/>
    <w:rsid w:val="002D4159"/>
    <w:rsid w:val="002D5619"/>
    <w:rsid w:val="002D571F"/>
    <w:rsid w:val="002D5C69"/>
    <w:rsid w:val="002D5CAA"/>
    <w:rsid w:val="002D65EF"/>
    <w:rsid w:val="002D6662"/>
    <w:rsid w:val="002D6D5D"/>
    <w:rsid w:val="002D73D0"/>
    <w:rsid w:val="002D78A9"/>
    <w:rsid w:val="002D791A"/>
    <w:rsid w:val="002D7994"/>
    <w:rsid w:val="002E0A79"/>
    <w:rsid w:val="002E0B0C"/>
    <w:rsid w:val="002E0E1B"/>
    <w:rsid w:val="002E1308"/>
    <w:rsid w:val="002E1D1D"/>
    <w:rsid w:val="002E1DEE"/>
    <w:rsid w:val="002E23CA"/>
    <w:rsid w:val="002E23D5"/>
    <w:rsid w:val="002E2EE0"/>
    <w:rsid w:val="002E3686"/>
    <w:rsid w:val="002E3A21"/>
    <w:rsid w:val="002E3A3B"/>
    <w:rsid w:val="002E596D"/>
    <w:rsid w:val="002E5C0A"/>
    <w:rsid w:val="002E5CC3"/>
    <w:rsid w:val="002E5F7A"/>
    <w:rsid w:val="002E6B38"/>
    <w:rsid w:val="002E6B39"/>
    <w:rsid w:val="002E6DEE"/>
    <w:rsid w:val="002E6E47"/>
    <w:rsid w:val="002E7954"/>
    <w:rsid w:val="002E7D73"/>
    <w:rsid w:val="002E7FEB"/>
    <w:rsid w:val="002F02DF"/>
    <w:rsid w:val="002F11B9"/>
    <w:rsid w:val="002F13B4"/>
    <w:rsid w:val="002F143E"/>
    <w:rsid w:val="002F144D"/>
    <w:rsid w:val="002F1498"/>
    <w:rsid w:val="002F16F8"/>
    <w:rsid w:val="002F175A"/>
    <w:rsid w:val="002F18A9"/>
    <w:rsid w:val="002F1CEF"/>
    <w:rsid w:val="002F1E06"/>
    <w:rsid w:val="002F29FC"/>
    <w:rsid w:val="002F319A"/>
    <w:rsid w:val="002F3823"/>
    <w:rsid w:val="002F3B8D"/>
    <w:rsid w:val="002F4420"/>
    <w:rsid w:val="002F4DF9"/>
    <w:rsid w:val="002F517C"/>
    <w:rsid w:val="002F5F6D"/>
    <w:rsid w:val="002F609D"/>
    <w:rsid w:val="002F60CF"/>
    <w:rsid w:val="002F6125"/>
    <w:rsid w:val="002F676A"/>
    <w:rsid w:val="002F72DA"/>
    <w:rsid w:val="002F7319"/>
    <w:rsid w:val="002F743D"/>
    <w:rsid w:val="002F7590"/>
    <w:rsid w:val="002F7717"/>
    <w:rsid w:val="002F7775"/>
    <w:rsid w:val="002F7CE9"/>
    <w:rsid w:val="003001CA"/>
    <w:rsid w:val="003003EB"/>
    <w:rsid w:val="00300E13"/>
    <w:rsid w:val="00301225"/>
    <w:rsid w:val="0030122E"/>
    <w:rsid w:val="003012F9"/>
    <w:rsid w:val="003013B2"/>
    <w:rsid w:val="00301EE5"/>
    <w:rsid w:val="00302136"/>
    <w:rsid w:val="0030235D"/>
    <w:rsid w:val="00302A21"/>
    <w:rsid w:val="00302D86"/>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D56"/>
    <w:rsid w:val="003102D0"/>
    <w:rsid w:val="00310463"/>
    <w:rsid w:val="003108E0"/>
    <w:rsid w:val="00310E98"/>
    <w:rsid w:val="0031114F"/>
    <w:rsid w:val="0031128C"/>
    <w:rsid w:val="00311594"/>
    <w:rsid w:val="0031164B"/>
    <w:rsid w:val="00311C74"/>
    <w:rsid w:val="0031201D"/>
    <w:rsid w:val="003120F1"/>
    <w:rsid w:val="003125C1"/>
    <w:rsid w:val="00312957"/>
    <w:rsid w:val="00312A0E"/>
    <w:rsid w:val="00312EA0"/>
    <w:rsid w:val="003133B2"/>
    <w:rsid w:val="003136CB"/>
    <w:rsid w:val="00313A5B"/>
    <w:rsid w:val="00313CB0"/>
    <w:rsid w:val="00313F96"/>
    <w:rsid w:val="00313FD2"/>
    <w:rsid w:val="0031458B"/>
    <w:rsid w:val="00314885"/>
    <w:rsid w:val="00314CF4"/>
    <w:rsid w:val="003151CA"/>
    <w:rsid w:val="0031578C"/>
    <w:rsid w:val="003159C3"/>
    <w:rsid w:val="00315FC6"/>
    <w:rsid w:val="0031630B"/>
    <w:rsid w:val="0031668E"/>
    <w:rsid w:val="0031771F"/>
    <w:rsid w:val="003179C3"/>
    <w:rsid w:val="00317BF6"/>
    <w:rsid w:val="00317F47"/>
    <w:rsid w:val="003206C6"/>
    <w:rsid w:val="00320DCD"/>
    <w:rsid w:val="00320E94"/>
    <w:rsid w:val="0032119C"/>
    <w:rsid w:val="003213B9"/>
    <w:rsid w:val="003218F9"/>
    <w:rsid w:val="00321A6B"/>
    <w:rsid w:val="00321C89"/>
    <w:rsid w:val="00321DA2"/>
    <w:rsid w:val="00321E31"/>
    <w:rsid w:val="00321E55"/>
    <w:rsid w:val="003221E1"/>
    <w:rsid w:val="0032281B"/>
    <w:rsid w:val="00323306"/>
    <w:rsid w:val="00323A71"/>
    <w:rsid w:val="00324C9B"/>
    <w:rsid w:val="00324D2E"/>
    <w:rsid w:val="00324E60"/>
    <w:rsid w:val="003250A8"/>
    <w:rsid w:val="00325645"/>
    <w:rsid w:val="003256BC"/>
    <w:rsid w:val="00325702"/>
    <w:rsid w:val="00325D5D"/>
    <w:rsid w:val="0032696F"/>
    <w:rsid w:val="003269F3"/>
    <w:rsid w:val="00327281"/>
    <w:rsid w:val="00327718"/>
    <w:rsid w:val="00327E6D"/>
    <w:rsid w:val="003302A3"/>
    <w:rsid w:val="003303C5"/>
    <w:rsid w:val="00330AFE"/>
    <w:rsid w:val="0033105E"/>
    <w:rsid w:val="00331183"/>
    <w:rsid w:val="003315AB"/>
    <w:rsid w:val="003315BF"/>
    <w:rsid w:val="003317EF"/>
    <w:rsid w:val="0033189C"/>
    <w:rsid w:val="00331C86"/>
    <w:rsid w:val="00331D1C"/>
    <w:rsid w:val="0033241A"/>
    <w:rsid w:val="003328CA"/>
    <w:rsid w:val="00332CA3"/>
    <w:rsid w:val="00333181"/>
    <w:rsid w:val="00333246"/>
    <w:rsid w:val="00333494"/>
    <w:rsid w:val="00333A58"/>
    <w:rsid w:val="00333C6F"/>
    <w:rsid w:val="00333CF5"/>
    <w:rsid w:val="00333E9B"/>
    <w:rsid w:val="003344D6"/>
    <w:rsid w:val="00334D7B"/>
    <w:rsid w:val="003351C4"/>
    <w:rsid w:val="00335875"/>
    <w:rsid w:val="00335C2D"/>
    <w:rsid w:val="003365B7"/>
    <w:rsid w:val="00336636"/>
    <w:rsid w:val="00336905"/>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79D"/>
    <w:rsid w:val="00342A18"/>
    <w:rsid w:val="00342AD5"/>
    <w:rsid w:val="00342DD3"/>
    <w:rsid w:val="00343309"/>
    <w:rsid w:val="0034388A"/>
    <w:rsid w:val="00343B5C"/>
    <w:rsid w:val="003443D6"/>
    <w:rsid w:val="003449C7"/>
    <w:rsid w:val="003449E4"/>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018"/>
    <w:rsid w:val="003536FE"/>
    <w:rsid w:val="003538D2"/>
    <w:rsid w:val="00353A08"/>
    <w:rsid w:val="00353B3F"/>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6142"/>
    <w:rsid w:val="0036620B"/>
    <w:rsid w:val="003662A0"/>
    <w:rsid w:val="003666FD"/>
    <w:rsid w:val="00367319"/>
    <w:rsid w:val="003674FD"/>
    <w:rsid w:val="00367BED"/>
    <w:rsid w:val="003705AC"/>
    <w:rsid w:val="003708AE"/>
    <w:rsid w:val="003709DA"/>
    <w:rsid w:val="00370EC4"/>
    <w:rsid w:val="003710E1"/>
    <w:rsid w:val="003711E9"/>
    <w:rsid w:val="00371787"/>
    <w:rsid w:val="003717EC"/>
    <w:rsid w:val="00372043"/>
    <w:rsid w:val="00372093"/>
    <w:rsid w:val="00372471"/>
    <w:rsid w:val="00372702"/>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94C"/>
    <w:rsid w:val="0038297D"/>
    <w:rsid w:val="00383300"/>
    <w:rsid w:val="00383AEA"/>
    <w:rsid w:val="00383EA0"/>
    <w:rsid w:val="00383F09"/>
    <w:rsid w:val="003840EA"/>
    <w:rsid w:val="003848BC"/>
    <w:rsid w:val="00384DA6"/>
    <w:rsid w:val="0038501D"/>
    <w:rsid w:val="00385095"/>
    <w:rsid w:val="00385888"/>
    <w:rsid w:val="00385902"/>
    <w:rsid w:val="00385D1E"/>
    <w:rsid w:val="00385F4B"/>
    <w:rsid w:val="003860C3"/>
    <w:rsid w:val="00386264"/>
    <w:rsid w:val="00386440"/>
    <w:rsid w:val="00386932"/>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ABF"/>
    <w:rsid w:val="003A2DB1"/>
    <w:rsid w:val="003A3614"/>
    <w:rsid w:val="003A4130"/>
    <w:rsid w:val="003A41D8"/>
    <w:rsid w:val="003A4649"/>
    <w:rsid w:val="003A498F"/>
    <w:rsid w:val="003A5322"/>
    <w:rsid w:val="003A597F"/>
    <w:rsid w:val="003A5DA9"/>
    <w:rsid w:val="003A5F81"/>
    <w:rsid w:val="003A6088"/>
    <w:rsid w:val="003A6AEA"/>
    <w:rsid w:val="003A6DA3"/>
    <w:rsid w:val="003A74C2"/>
    <w:rsid w:val="003A75A0"/>
    <w:rsid w:val="003A75F1"/>
    <w:rsid w:val="003A7966"/>
    <w:rsid w:val="003B030B"/>
    <w:rsid w:val="003B0ABB"/>
    <w:rsid w:val="003B1161"/>
    <w:rsid w:val="003B1788"/>
    <w:rsid w:val="003B2C90"/>
    <w:rsid w:val="003B381F"/>
    <w:rsid w:val="003B425C"/>
    <w:rsid w:val="003B4D48"/>
    <w:rsid w:val="003B51EF"/>
    <w:rsid w:val="003B53A3"/>
    <w:rsid w:val="003B53EF"/>
    <w:rsid w:val="003B5622"/>
    <w:rsid w:val="003B5D2A"/>
    <w:rsid w:val="003B6300"/>
    <w:rsid w:val="003B6482"/>
    <w:rsid w:val="003B6A59"/>
    <w:rsid w:val="003B6D45"/>
    <w:rsid w:val="003B6FCA"/>
    <w:rsid w:val="003B7300"/>
    <w:rsid w:val="003B73BB"/>
    <w:rsid w:val="003B740A"/>
    <w:rsid w:val="003B79B6"/>
    <w:rsid w:val="003B79C7"/>
    <w:rsid w:val="003B7C8B"/>
    <w:rsid w:val="003C033D"/>
    <w:rsid w:val="003C0523"/>
    <w:rsid w:val="003C057B"/>
    <w:rsid w:val="003C05A5"/>
    <w:rsid w:val="003C16F3"/>
    <w:rsid w:val="003C20A5"/>
    <w:rsid w:val="003C23B7"/>
    <w:rsid w:val="003C25BB"/>
    <w:rsid w:val="003C28D3"/>
    <w:rsid w:val="003C2C35"/>
    <w:rsid w:val="003C34F0"/>
    <w:rsid w:val="003C42C7"/>
    <w:rsid w:val="003C509B"/>
    <w:rsid w:val="003C543F"/>
    <w:rsid w:val="003C594A"/>
    <w:rsid w:val="003C616C"/>
    <w:rsid w:val="003C630F"/>
    <w:rsid w:val="003C64E8"/>
    <w:rsid w:val="003C7796"/>
    <w:rsid w:val="003C7A07"/>
    <w:rsid w:val="003D0304"/>
    <w:rsid w:val="003D03A8"/>
    <w:rsid w:val="003D04E2"/>
    <w:rsid w:val="003D0CCD"/>
    <w:rsid w:val="003D0E58"/>
    <w:rsid w:val="003D1076"/>
    <w:rsid w:val="003D16D3"/>
    <w:rsid w:val="003D174E"/>
    <w:rsid w:val="003D1853"/>
    <w:rsid w:val="003D1E51"/>
    <w:rsid w:val="003D28B1"/>
    <w:rsid w:val="003D2C9A"/>
    <w:rsid w:val="003D3003"/>
    <w:rsid w:val="003D3618"/>
    <w:rsid w:val="003D38C8"/>
    <w:rsid w:val="003D3A07"/>
    <w:rsid w:val="003D3B9B"/>
    <w:rsid w:val="003D402B"/>
    <w:rsid w:val="003D4118"/>
    <w:rsid w:val="003D4135"/>
    <w:rsid w:val="003D4277"/>
    <w:rsid w:val="003D49DA"/>
    <w:rsid w:val="003D4F95"/>
    <w:rsid w:val="003D5092"/>
    <w:rsid w:val="003D5630"/>
    <w:rsid w:val="003D58CF"/>
    <w:rsid w:val="003D5E44"/>
    <w:rsid w:val="003D6008"/>
    <w:rsid w:val="003D655E"/>
    <w:rsid w:val="003D662B"/>
    <w:rsid w:val="003D73D9"/>
    <w:rsid w:val="003D767C"/>
    <w:rsid w:val="003D76FA"/>
    <w:rsid w:val="003D774E"/>
    <w:rsid w:val="003D782D"/>
    <w:rsid w:val="003D7D0C"/>
    <w:rsid w:val="003E02F2"/>
    <w:rsid w:val="003E031F"/>
    <w:rsid w:val="003E065B"/>
    <w:rsid w:val="003E0F5A"/>
    <w:rsid w:val="003E17F9"/>
    <w:rsid w:val="003E1FA3"/>
    <w:rsid w:val="003E2396"/>
    <w:rsid w:val="003E2A36"/>
    <w:rsid w:val="003E2DB9"/>
    <w:rsid w:val="003E3F38"/>
    <w:rsid w:val="003E42DD"/>
    <w:rsid w:val="003E4580"/>
    <w:rsid w:val="003E521B"/>
    <w:rsid w:val="003E5428"/>
    <w:rsid w:val="003E5AD0"/>
    <w:rsid w:val="003E5B0C"/>
    <w:rsid w:val="003E5B29"/>
    <w:rsid w:val="003E5E46"/>
    <w:rsid w:val="003E6282"/>
    <w:rsid w:val="003E6A4B"/>
    <w:rsid w:val="003E6B45"/>
    <w:rsid w:val="003E6D71"/>
    <w:rsid w:val="003E6F97"/>
    <w:rsid w:val="003F008D"/>
    <w:rsid w:val="003F020E"/>
    <w:rsid w:val="003F120E"/>
    <w:rsid w:val="003F1329"/>
    <w:rsid w:val="003F164B"/>
    <w:rsid w:val="003F1A7F"/>
    <w:rsid w:val="003F29CC"/>
    <w:rsid w:val="003F2FF7"/>
    <w:rsid w:val="003F3B26"/>
    <w:rsid w:val="003F3EB7"/>
    <w:rsid w:val="003F43D8"/>
    <w:rsid w:val="003F448D"/>
    <w:rsid w:val="003F45C9"/>
    <w:rsid w:val="003F5869"/>
    <w:rsid w:val="003F5D59"/>
    <w:rsid w:val="003F636B"/>
    <w:rsid w:val="003F6DE3"/>
    <w:rsid w:val="003F6E9F"/>
    <w:rsid w:val="003F702F"/>
    <w:rsid w:val="003F762A"/>
    <w:rsid w:val="003F782F"/>
    <w:rsid w:val="003F7CBB"/>
    <w:rsid w:val="004003EC"/>
    <w:rsid w:val="0040053A"/>
    <w:rsid w:val="00400E8E"/>
    <w:rsid w:val="004012EE"/>
    <w:rsid w:val="004014A8"/>
    <w:rsid w:val="0040195F"/>
    <w:rsid w:val="00401AC2"/>
    <w:rsid w:val="00401B78"/>
    <w:rsid w:val="00401CC9"/>
    <w:rsid w:val="00401DD6"/>
    <w:rsid w:val="00402045"/>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57A4"/>
    <w:rsid w:val="00415A59"/>
    <w:rsid w:val="0041609E"/>
    <w:rsid w:val="00416877"/>
    <w:rsid w:val="00416C24"/>
    <w:rsid w:val="00416C7D"/>
    <w:rsid w:val="00416EEB"/>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B3"/>
    <w:rsid w:val="004224D6"/>
    <w:rsid w:val="00422886"/>
    <w:rsid w:val="0042293D"/>
    <w:rsid w:val="00422BBE"/>
    <w:rsid w:val="00422DA2"/>
    <w:rsid w:val="00422F62"/>
    <w:rsid w:val="00422FD7"/>
    <w:rsid w:val="00423108"/>
    <w:rsid w:val="004231E8"/>
    <w:rsid w:val="004234F9"/>
    <w:rsid w:val="004241D0"/>
    <w:rsid w:val="0042457E"/>
    <w:rsid w:val="004247C2"/>
    <w:rsid w:val="00424FA7"/>
    <w:rsid w:val="00425027"/>
    <w:rsid w:val="004255B8"/>
    <w:rsid w:val="004257BB"/>
    <w:rsid w:val="00425AFA"/>
    <w:rsid w:val="00425E33"/>
    <w:rsid w:val="00426580"/>
    <w:rsid w:val="00426BFA"/>
    <w:rsid w:val="00426DA6"/>
    <w:rsid w:val="0042732D"/>
    <w:rsid w:val="004276EE"/>
    <w:rsid w:val="004276F1"/>
    <w:rsid w:val="00427AAD"/>
    <w:rsid w:val="00427DEA"/>
    <w:rsid w:val="004302FA"/>
    <w:rsid w:val="0043062F"/>
    <w:rsid w:val="00430768"/>
    <w:rsid w:val="00430D56"/>
    <w:rsid w:val="00430ECB"/>
    <w:rsid w:val="0043119A"/>
    <w:rsid w:val="00431684"/>
    <w:rsid w:val="00431747"/>
    <w:rsid w:val="004320BE"/>
    <w:rsid w:val="00432110"/>
    <w:rsid w:val="00432A2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693"/>
    <w:rsid w:val="00436E43"/>
    <w:rsid w:val="00436F01"/>
    <w:rsid w:val="00436FF6"/>
    <w:rsid w:val="00437533"/>
    <w:rsid w:val="00437850"/>
    <w:rsid w:val="00437A45"/>
    <w:rsid w:val="00437A4D"/>
    <w:rsid w:val="00437D57"/>
    <w:rsid w:val="00440FE8"/>
    <w:rsid w:val="00441877"/>
    <w:rsid w:val="004426C0"/>
    <w:rsid w:val="00443423"/>
    <w:rsid w:val="00443FF9"/>
    <w:rsid w:val="0044416F"/>
    <w:rsid w:val="004441ED"/>
    <w:rsid w:val="00444A5D"/>
    <w:rsid w:val="00444B1D"/>
    <w:rsid w:val="0044514A"/>
    <w:rsid w:val="004454B8"/>
    <w:rsid w:val="00445BB0"/>
    <w:rsid w:val="00445CD3"/>
    <w:rsid w:val="00445E64"/>
    <w:rsid w:val="00445FF7"/>
    <w:rsid w:val="00446144"/>
    <w:rsid w:val="0044619E"/>
    <w:rsid w:val="00446467"/>
    <w:rsid w:val="00446754"/>
    <w:rsid w:val="004467B7"/>
    <w:rsid w:val="00446908"/>
    <w:rsid w:val="00446BA5"/>
    <w:rsid w:val="00446D15"/>
    <w:rsid w:val="00446DAF"/>
    <w:rsid w:val="00446DC4"/>
    <w:rsid w:val="004477A0"/>
    <w:rsid w:val="004478B9"/>
    <w:rsid w:val="00450392"/>
    <w:rsid w:val="00451000"/>
    <w:rsid w:val="004512ED"/>
    <w:rsid w:val="0045159A"/>
    <w:rsid w:val="00451BE7"/>
    <w:rsid w:val="00452253"/>
    <w:rsid w:val="004523DC"/>
    <w:rsid w:val="00453341"/>
    <w:rsid w:val="004536DD"/>
    <w:rsid w:val="00453F99"/>
    <w:rsid w:val="00454106"/>
    <w:rsid w:val="004541B4"/>
    <w:rsid w:val="00454AC2"/>
    <w:rsid w:val="00454FAC"/>
    <w:rsid w:val="00455DCB"/>
    <w:rsid w:val="00455FC3"/>
    <w:rsid w:val="004562F1"/>
    <w:rsid w:val="004567B7"/>
    <w:rsid w:val="00456D76"/>
    <w:rsid w:val="00457152"/>
    <w:rsid w:val="004576B9"/>
    <w:rsid w:val="004577B8"/>
    <w:rsid w:val="00457AB4"/>
    <w:rsid w:val="00457BDA"/>
    <w:rsid w:val="0046037D"/>
    <w:rsid w:val="00460FCA"/>
    <w:rsid w:val="00461210"/>
    <w:rsid w:val="00461A04"/>
    <w:rsid w:val="00461E37"/>
    <w:rsid w:val="00462339"/>
    <w:rsid w:val="00462766"/>
    <w:rsid w:val="004630E3"/>
    <w:rsid w:val="00463247"/>
    <w:rsid w:val="004632B6"/>
    <w:rsid w:val="0046330E"/>
    <w:rsid w:val="00463B13"/>
    <w:rsid w:val="00463DFC"/>
    <w:rsid w:val="004647D4"/>
    <w:rsid w:val="00464A30"/>
    <w:rsid w:val="00464C0B"/>
    <w:rsid w:val="00464CE3"/>
    <w:rsid w:val="00465360"/>
    <w:rsid w:val="00465C7C"/>
    <w:rsid w:val="00465E45"/>
    <w:rsid w:val="00465EB1"/>
    <w:rsid w:val="00465FB1"/>
    <w:rsid w:val="00466292"/>
    <w:rsid w:val="00466649"/>
    <w:rsid w:val="0046714E"/>
    <w:rsid w:val="00467347"/>
    <w:rsid w:val="004673A9"/>
    <w:rsid w:val="004674D2"/>
    <w:rsid w:val="004676CE"/>
    <w:rsid w:val="00467E1A"/>
    <w:rsid w:val="00467E90"/>
    <w:rsid w:val="00467FA5"/>
    <w:rsid w:val="004701AA"/>
    <w:rsid w:val="004708CA"/>
    <w:rsid w:val="00470EED"/>
    <w:rsid w:val="00471BB3"/>
    <w:rsid w:val="00472023"/>
    <w:rsid w:val="00472942"/>
    <w:rsid w:val="004733FF"/>
    <w:rsid w:val="00473D37"/>
    <w:rsid w:val="00473F5D"/>
    <w:rsid w:val="004742FA"/>
    <w:rsid w:val="00474CFF"/>
    <w:rsid w:val="00475303"/>
    <w:rsid w:val="00475614"/>
    <w:rsid w:val="004761B6"/>
    <w:rsid w:val="004762AA"/>
    <w:rsid w:val="004762AB"/>
    <w:rsid w:val="004764C5"/>
    <w:rsid w:val="00476BE0"/>
    <w:rsid w:val="004772C9"/>
    <w:rsid w:val="00477593"/>
    <w:rsid w:val="004776F3"/>
    <w:rsid w:val="00477712"/>
    <w:rsid w:val="004778B5"/>
    <w:rsid w:val="00477E0F"/>
    <w:rsid w:val="00481046"/>
    <w:rsid w:val="00481645"/>
    <w:rsid w:val="00481C1F"/>
    <w:rsid w:val="00481D65"/>
    <w:rsid w:val="00481E75"/>
    <w:rsid w:val="004823FD"/>
    <w:rsid w:val="00482C1D"/>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169D"/>
    <w:rsid w:val="004917AB"/>
    <w:rsid w:val="00491DF0"/>
    <w:rsid w:val="00492033"/>
    <w:rsid w:val="00492648"/>
    <w:rsid w:val="00492D1D"/>
    <w:rsid w:val="00492DF7"/>
    <w:rsid w:val="00492E4E"/>
    <w:rsid w:val="00493239"/>
    <w:rsid w:val="00493584"/>
    <w:rsid w:val="00493C49"/>
    <w:rsid w:val="00493F9C"/>
    <w:rsid w:val="004946A5"/>
    <w:rsid w:val="0049478C"/>
    <w:rsid w:val="00494910"/>
    <w:rsid w:val="00495234"/>
    <w:rsid w:val="00495619"/>
    <w:rsid w:val="004956D5"/>
    <w:rsid w:val="00495CDC"/>
    <w:rsid w:val="00495DAD"/>
    <w:rsid w:val="004961AB"/>
    <w:rsid w:val="004964A1"/>
    <w:rsid w:val="0049663C"/>
    <w:rsid w:val="004968AC"/>
    <w:rsid w:val="00496B42"/>
    <w:rsid w:val="00496FF0"/>
    <w:rsid w:val="00497B3E"/>
    <w:rsid w:val="004A0080"/>
    <w:rsid w:val="004A083E"/>
    <w:rsid w:val="004A092D"/>
    <w:rsid w:val="004A0E5E"/>
    <w:rsid w:val="004A1073"/>
    <w:rsid w:val="004A1B60"/>
    <w:rsid w:val="004A1DF6"/>
    <w:rsid w:val="004A25B6"/>
    <w:rsid w:val="004A2685"/>
    <w:rsid w:val="004A26EF"/>
    <w:rsid w:val="004A2A38"/>
    <w:rsid w:val="004A2A64"/>
    <w:rsid w:val="004A32EB"/>
    <w:rsid w:val="004A4185"/>
    <w:rsid w:val="004A4842"/>
    <w:rsid w:val="004A4BC3"/>
    <w:rsid w:val="004A4C73"/>
    <w:rsid w:val="004A4CDF"/>
    <w:rsid w:val="004A56DB"/>
    <w:rsid w:val="004A5783"/>
    <w:rsid w:val="004A5EB9"/>
    <w:rsid w:val="004A64E1"/>
    <w:rsid w:val="004A67FF"/>
    <w:rsid w:val="004A6EBC"/>
    <w:rsid w:val="004A7604"/>
    <w:rsid w:val="004A7854"/>
    <w:rsid w:val="004A7E64"/>
    <w:rsid w:val="004B0582"/>
    <w:rsid w:val="004B1085"/>
    <w:rsid w:val="004B1312"/>
    <w:rsid w:val="004B1651"/>
    <w:rsid w:val="004B1CDA"/>
    <w:rsid w:val="004B1F73"/>
    <w:rsid w:val="004B20D2"/>
    <w:rsid w:val="004B2CE0"/>
    <w:rsid w:val="004B3259"/>
    <w:rsid w:val="004B3355"/>
    <w:rsid w:val="004B37EF"/>
    <w:rsid w:val="004B3F34"/>
    <w:rsid w:val="004B475A"/>
    <w:rsid w:val="004B47C7"/>
    <w:rsid w:val="004B529D"/>
    <w:rsid w:val="004B5AC0"/>
    <w:rsid w:val="004B6209"/>
    <w:rsid w:val="004B74FF"/>
    <w:rsid w:val="004B76E7"/>
    <w:rsid w:val="004B7DFD"/>
    <w:rsid w:val="004B7E88"/>
    <w:rsid w:val="004B7FED"/>
    <w:rsid w:val="004C00A3"/>
    <w:rsid w:val="004C07CD"/>
    <w:rsid w:val="004C0902"/>
    <w:rsid w:val="004C0BD8"/>
    <w:rsid w:val="004C0DC5"/>
    <w:rsid w:val="004C1224"/>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470"/>
    <w:rsid w:val="004C58B1"/>
    <w:rsid w:val="004C58B7"/>
    <w:rsid w:val="004C58CD"/>
    <w:rsid w:val="004C5E0E"/>
    <w:rsid w:val="004C5FFA"/>
    <w:rsid w:val="004C6DCF"/>
    <w:rsid w:val="004C7072"/>
    <w:rsid w:val="004C7101"/>
    <w:rsid w:val="004C795A"/>
    <w:rsid w:val="004C7A28"/>
    <w:rsid w:val="004D006C"/>
    <w:rsid w:val="004D0803"/>
    <w:rsid w:val="004D09AD"/>
    <w:rsid w:val="004D0A0D"/>
    <w:rsid w:val="004D13F2"/>
    <w:rsid w:val="004D1C2B"/>
    <w:rsid w:val="004D1E27"/>
    <w:rsid w:val="004D2744"/>
    <w:rsid w:val="004D28E9"/>
    <w:rsid w:val="004D2B4A"/>
    <w:rsid w:val="004D2D3E"/>
    <w:rsid w:val="004D2E15"/>
    <w:rsid w:val="004D2F63"/>
    <w:rsid w:val="004D4015"/>
    <w:rsid w:val="004D4619"/>
    <w:rsid w:val="004D4A14"/>
    <w:rsid w:val="004D5345"/>
    <w:rsid w:val="004D5BE2"/>
    <w:rsid w:val="004D5C84"/>
    <w:rsid w:val="004D6174"/>
    <w:rsid w:val="004D6321"/>
    <w:rsid w:val="004D638E"/>
    <w:rsid w:val="004D6865"/>
    <w:rsid w:val="004D6B47"/>
    <w:rsid w:val="004D6E14"/>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6272"/>
    <w:rsid w:val="004E65E2"/>
    <w:rsid w:val="004E6820"/>
    <w:rsid w:val="004E69AE"/>
    <w:rsid w:val="004E7789"/>
    <w:rsid w:val="004E7916"/>
    <w:rsid w:val="004E7ECD"/>
    <w:rsid w:val="004F0022"/>
    <w:rsid w:val="004F015E"/>
    <w:rsid w:val="004F0DB4"/>
    <w:rsid w:val="004F1D7D"/>
    <w:rsid w:val="004F1F16"/>
    <w:rsid w:val="004F2C55"/>
    <w:rsid w:val="004F307C"/>
    <w:rsid w:val="004F3191"/>
    <w:rsid w:val="004F33AA"/>
    <w:rsid w:val="004F359C"/>
    <w:rsid w:val="004F43EA"/>
    <w:rsid w:val="004F47C6"/>
    <w:rsid w:val="004F542A"/>
    <w:rsid w:val="004F5460"/>
    <w:rsid w:val="004F5835"/>
    <w:rsid w:val="004F5F2B"/>
    <w:rsid w:val="004F6DAF"/>
    <w:rsid w:val="004F75CE"/>
    <w:rsid w:val="004F7B4B"/>
    <w:rsid w:val="004F7CE1"/>
    <w:rsid w:val="004F7EFB"/>
    <w:rsid w:val="005000CF"/>
    <w:rsid w:val="00500537"/>
    <w:rsid w:val="00500684"/>
    <w:rsid w:val="00500E10"/>
    <w:rsid w:val="0050146A"/>
    <w:rsid w:val="00501857"/>
    <w:rsid w:val="005019AD"/>
    <w:rsid w:val="00501CBA"/>
    <w:rsid w:val="005021E2"/>
    <w:rsid w:val="00502A5B"/>
    <w:rsid w:val="00502EA2"/>
    <w:rsid w:val="00502F6A"/>
    <w:rsid w:val="005039D8"/>
    <w:rsid w:val="00505035"/>
    <w:rsid w:val="005054D9"/>
    <w:rsid w:val="0050588B"/>
    <w:rsid w:val="00506238"/>
    <w:rsid w:val="005063B0"/>
    <w:rsid w:val="00506692"/>
    <w:rsid w:val="005072C4"/>
    <w:rsid w:val="0050764C"/>
    <w:rsid w:val="00507DC3"/>
    <w:rsid w:val="005101C8"/>
    <w:rsid w:val="0051045C"/>
    <w:rsid w:val="00510975"/>
    <w:rsid w:val="00510AFC"/>
    <w:rsid w:val="00511079"/>
    <w:rsid w:val="005112C3"/>
    <w:rsid w:val="00511353"/>
    <w:rsid w:val="00511922"/>
    <w:rsid w:val="00512352"/>
    <w:rsid w:val="00512676"/>
    <w:rsid w:val="00512D17"/>
    <w:rsid w:val="0051330B"/>
    <w:rsid w:val="0051334A"/>
    <w:rsid w:val="0051423C"/>
    <w:rsid w:val="0051514C"/>
    <w:rsid w:val="00515349"/>
    <w:rsid w:val="00515422"/>
    <w:rsid w:val="00515519"/>
    <w:rsid w:val="005161D2"/>
    <w:rsid w:val="00516666"/>
    <w:rsid w:val="00516B09"/>
    <w:rsid w:val="00516D12"/>
    <w:rsid w:val="00516FD9"/>
    <w:rsid w:val="00517352"/>
    <w:rsid w:val="00517C73"/>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4B6"/>
    <w:rsid w:val="00523E4A"/>
    <w:rsid w:val="00523EE6"/>
    <w:rsid w:val="00524277"/>
    <w:rsid w:val="0052455E"/>
    <w:rsid w:val="0052468E"/>
    <w:rsid w:val="00524AD1"/>
    <w:rsid w:val="00524FA9"/>
    <w:rsid w:val="005252B8"/>
    <w:rsid w:val="0052543F"/>
    <w:rsid w:val="0052565A"/>
    <w:rsid w:val="005256FD"/>
    <w:rsid w:val="00525D5F"/>
    <w:rsid w:val="005265A7"/>
    <w:rsid w:val="00526BD8"/>
    <w:rsid w:val="005276BC"/>
    <w:rsid w:val="00527E6D"/>
    <w:rsid w:val="005311B2"/>
    <w:rsid w:val="005312A1"/>
    <w:rsid w:val="00531DD5"/>
    <w:rsid w:val="0053236D"/>
    <w:rsid w:val="005325DF"/>
    <w:rsid w:val="00532671"/>
    <w:rsid w:val="00532ADE"/>
    <w:rsid w:val="00532AE2"/>
    <w:rsid w:val="00532D0D"/>
    <w:rsid w:val="005331AB"/>
    <w:rsid w:val="00533529"/>
    <w:rsid w:val="005336BA"/>
    <w:rsid w:val="00533E8B"/>
    <w:rsid w:val="00533F54"/>
    <w:rsid w:val="0053421D"/>
    <w:rsid w:val="005346A5"/>
    <w:rsid w:val="00534E16"/>
    <w:rsid w:val="00535084"/>
    <w:rsid w:val="0053520C"/>
    <w:rsid w:val="005355B2"/>
    <w:rsid w:val="00535C4A"/>
    <w:rsid w:val="00536218"/>
    <w:rsid w:val="00536A30"/>
    <w:rsid w:val="00536B4D"/>
    <w:rsid w:val="005377D0"/>
    <w:rsid w:val="00537A3D"/>
    <w:rsid w:val="00537ACE"/>
    <w:rsid w:val="00537CD7"/>
    <w:rsid w:val="00537F43"/>
    <w:rsid w:val="0054058F"/>
    <w:rsid w:val="005407DA"/>
    <w:rsid w:val="00540809"/>
    <w:rsid w:val="00540C90"/>
    <w:rsid w:val="005412E8"/>
    <w:rsid w:val="00541837"/>
    <w:rsid w:val="00541A1B"/>
    <w:rsid w:val="00541A68"/>
    <w:rsid w:val="00541E64"/>
    <w:rsid w:val="00541EB5"/>
    <w:rsid w:val="00542539"/>
    <w:rsid w:val="00542663"/>
    <w:rsid w:val="0054271E"/>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5286"/>
    <w:rsid w:val="00545402"/>
    <w:rsid w:val="00545AB6"/>
    <w:rsid w:val="00545CA7"/>
    <w:rsid w:val="00545D2D"/>
    <w:rsid w:val="00546419"/>
    <w:rsid w:val="0054648D"/>
    <w:rsid w:val="005464A6"/>
    <w:rsid w:val="005469C3"/>
    <w:rsid w:val="00546B64"/>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442"/>
    <w:rsid w:val="00554B82"/>
    <w:rsid w:val="00555E7F"/>
    <w:rsid w:val="005561EB"/>
    <w:rsid w:val="005569D8"/>
    <w:rsid w:val="00556AA8"/>
    <w:rsid w:val="00556BE7"/>
    <w:rsid w:val="005577E9"/>
    <w:rsid w:val="00557A88"/>
    <w:rsid w:val="00557C19"/>
    <w:rsid w:val="00561528"/>
    <w:rsid w:val="0056162A"/>
    <w:rsid w:val="005617FA"/>
    <w:rsid w:val="00561812"/>
    <w:rsid w:val="005619C5"/>
    <w:rsid w:val="00561D0A"/>
    <w:rsid w:val="005623AE"/>
    <w:rsid w:val="0056264F"/>
    <w:rsid w:val="00562675"/>
    <w:rsid w:val="00562B4D"/>
    <w:rsid w:val="00562DF2"/>
    <w:rsid w:val="005631EC"/>
    <w:rsid w:val="00563268"/>
    <w:rsid w:val="00563564"/>
    <w:rsid w:val="00563680"/>
    <w:rsid w:val="005636A6"/>
    <w:rsid w:val="00563831"/>
    <w:rsid w:val="00563CC2"/>
    <w:rsid w:val="00564C60"/>
    <w:rsid w:val="00564C76"/>
    <w:rsid w:val="00565157"/>
    <w:rsid w:val="005653C7"/>
    <w:rsid w:val="00565408"/>
    <w:rsid w:val="00565489"/>
    <w:rsid w:val="00565A85"/>
    <w:rsid w:val="00565B34"/>
    <w:rsid w:val="00565B86"/>
    <w:rsid w:val="00565C99"/>
    <w:rsid w:val="00565DE6"/>
    <w:rsid w:val="0056607C"/>
    <w:rsid w:val="00566182"/>
    <w:rsid w:val="00566874"/>
    <w:rsid w:val="00566C3B"/>
    <w:rsid w:val="00566D73"/>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A93"/>
    <w:rsid w:val="00573C7E"/>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459"/>
    <w:rsid w:val="00580E26"/>
    <w:rsid w:val="0058133D"/>
    <w:rsid w:val="005815FD"/>
    <w:rsid w:val="005818F0"/>
    <w:rsid w:val="00581E43"/>
    <w:rsid w:val="005820C2"/>
    <w:rsid w:val="0058239E"/>
    <w:rsid w:val="00582BE6"/>
    <w:rsid w:val="00583325"/>
    <w:rsid w:val="00583631"/>
    <w:rsid w:val="00583871"/>
    <w:rsid w:val="00583C95"/>
    <w:rsid w:val="0058422E"/>
    <w:rsid w:val="0058496C"/>
    <w:rsid w:val="00584B31"/>
    <w:rsid w:val="00585BDC"/>
    <w:rsid w:val="00585C54"/>
    <w:rsid w:val="00585DA4"/>
    <w:rsid w:val="005866AE"/>
    <w:rsid w:val="00586C06"/>
    <w:rsid w:val="00587209"/>
    <w:rsid w:val="00587583"/>
    <w:rsid w:val="005876A4"/>
    <w:rsid w:val="00587BBB"/>
    <w:rsid w:val="00587C8C"/>
    <w:rsid w:val="00587DBA"/>
    <w:rsid w:val="005903B1"/>
    <w:rsid w:val="005910C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EEE"/>
    <w:rsid w:val="0059535D"/>
    <w:rsid w:val="00595659"/>
    <w:rsid w:val="0059667F"/>
    <w:rsid w:val="005969BC"/>
    <w:rsid w:val="005975F5"/>
    <w:rsid w:val="005979F8"/>
    <w:rsid w:val="00597A4F"/>
    <w:rsid w:val="00597A54"/>
    <w:rsid w:val="00597EBB"/>
    <w:rsid w:val="005A0173"/>
    <w:rsid w:val="005A129E"/>
    <w:rsid w:val="005A14E1"/>
    <w:rsid w:val="005A17A2"/>
    <w:rsid w:val="005A1A2F"/>
    <w:rsid w:val="005A1C50"/>
    <w:rsid w:val="005A2075"/>
    <w:rsid w:val="005A2293"/>
    <w:rsid w:val="005A2421"/>
    <w:rsid w:val="005A252B"/>
    <w:rsid w:val="005A25DF"/>
    <w:rsid w:val="005A3658"/>
    <w:rsid w:val="005A36A5"/>
    <w:rsid w:val="005A48AC"/>
    <w:rsid w:val="005A4932"/>
    <w:rsid w:val="005A4964"/>
    <w:rsid w:val="005A4D66"/>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251"/>
    <w:rsid w:val="005B18B0"/>
    <w:rsid w:val="005B18B2"/>
    <w:rsid w:val="005B1BC8"/>
    <w:rsid w:val="005B2137"/>
    <w:rsid w:val="005B2625"/>
    <w:rsid w:val="005B2AE9"/>
    <w:rsid w:val="005B2CEC"/>
    <w:rsid w:val="005B2F8D"/>
    <w:rsid w:val="005B324E"/>
    <w:rsid w:val="005B361D"/>
    <w:rsid w:val="005B392A"/>
    <w:rsid w:val="005B4058"/>
    <w:rsid w:val="005B44DB"/>
    <w:rsid w:val="005B45BE"/>
    <w:rsid w:val="005B47AB"/>
    <w:rsid w:val="005B49B0"/>
    <w:rsid w:val="005B4F69"/>
    <w:rsid w:val="005B5498"/>
    <w:rsid w:val="005B6C71"/>
    <w:rsid w:val="005B7227"/>
    <w:rsid w:val="005B72DD"/>
    <w:rsid w:val="005B77CF"/>
    <w:rsid w:val="005B7987"/>
    <w:rsid w:val="005B79A4"/>
    <w:rsid w:val="005C005D"/>
    <w:rsid w:val="005C01F7"/>
    <w:rsid w:val="005C04AE"/>
    <w:rsid w:val="005C0787"/>
    <w:rsid w:val="005C0A1B"/>
    <w:rsid w:val="005C0A82"/>
    <w:rsid w:val="005C11C0"/>
    <w:rsid w:val="005C2509"/>
    <w:rsid w:val="005C2B34"/>
    <w:rsid w:val="005C2D53"/>
    <w:rsid w:val="005C2D68"/>
    <w:rsid w:val="005C2DA2"/>
    <w:rsid w:val="005C33AD"/>
    <w:rsid w:val="005C384B"/>
    <w:rsid w:val="005C492F"/>
    <w:rsid w:val="005C50BD"/>
    <w:rsid w:val="005C52BB"/>
    <w:rsid w:val="005C5563"/>
    <w:rsid w:val="005C5A5E"/>
    <w:rsid w:val="005C5FC6"/>
    <w:rsid w:val="005C6991"/>
    <w:rsid w:val="005C746F"/>
    <w:rsid w:val="005D18BD"/>
    <w:rsid w:val="005D1C45"/>
    <w:rsid w:val="005D26C8"/>
    <w:rsid w:val="005D28F7"/>
    <w:rsid w:val="005D2E62"/>
    <w:rsid w:val="005D3076"/>
    <w:rsid w:val="005D3565"/>
    <w:rsid w:val="005D3842"/>
    <w:rsid w:val="005D3B6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5C4"/>
    <w:rsid w:val="005E0E72"/>
    <w:rsid w:val="005E165C"/>
    <w:rsid w:val="005E25AA"/>
    <w:rsid w:val="005E2732"/>
    <w:rsid w:val="005E27E4"/>
    <w:rsid w:val="005E2C98"/>
    <w:rsid w:val="005E31D5"/>
    <w:rsid w:val="005E3253"/>
    <w:rsid w:val="005E34A5"/>
    <w:rsid w:val="005E390A"/>
    <w:rsid w:val="005E3AEF"/>
    <w:rsid w:val="005E3D09"/>
    <w:rsid w:val="005E4F2B"/>
    <w:rsid w:val="005E5021"/>
    <w:rsid w:val="005E5281"/>
    <w:rsid w:val="005E58DE"/>
    <w:rsid w:val="005E6613"/>
    <w:rsid w:val="005E6953"/>
    <w:rsid w:val="005E701C"/>
    <w:rsid w:val="005E778E"/>
    <w:rsid w:val="005E7A9F"/>
    <w:rsid w:val="005E7F0A"/>
    <w:rsid w:val="005F03A2"/>
    <w:rsid w:val="005F0586"/>
    <w:rsid w:val="005F0E4E"/>
    <w:rsid w:val="005F1906"/>
    <w:rsid w:val="005F1B1A"/>
    <w:rsid w:val="005F1F9D"/>
    <w:rsid w:val="005F2129"/>
    <w:rsid w:val="005F2396"/>
    <w:rsid w:val="005F2596"/>
    <w:rsid w:val="005F30A0"/>
    <w:rsid w:val="005F3814"/>
    <w:rsid w:val="005F3839"/>
    <w:rsid w:val="005F38C1"/>
    <w:rsid w:val="005F38F0"/>
    <w:rsid w:val="005F3F32"/>
    <w:rsid w:val="005F4506"/>
    <w:rsid w:val="005F4643"/>
    <w:rsid w:val="005F4889"/>
    <w:rsid w:val="005F4927"/>
    <w:rsid w:val="005F4C57"/>
    <w:rsid w:val="005F54AD"/>
    <w:rsid w:val="005F5947"/>
    <w:rsid w:val="005F689A"/>
    <w:rsid w:val="005F68E9"/>
    <w:rsid w:val="005F6DA0"/>
    <w:rsid w:val="005F78F4"/>
    <w:rsid w:val="005F7C65"/>
    <w:rsid w:val="00600509"/>
    <w:rsid w:val="00600871"/>
    <w:rsid w:val="006010B8"/>
    <w:rsid w:val="006011FA"/>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780"/>
    <w:rsid w:val="00607973"/>
    <w:rsid w:val="00607F41"/>
    <w:rsid w:val="006106A7"/>
    <w:rsid w:val="0061128F"/>
    <w:rsid w:val="00611F34"/>
    <w:rsid w:val="0061255B"/>
    <w:rsid w:val="006125A3"/>
    <w:rsid w:val="006139CC"/>
    <w:rsid w:val="00614CD1"/>
    <w:rsid w:val="00614FCF"/>
    <w:rsid w:val="0061505B"/>
    <w:rsid w:val="0061512E"/>
    <w:rsid w:val="0061546B"/>
    <w:rsid w:val="00615848"/>
    <w:rsid w:val="00616155"/>
    <w:rsid w:val="00616411"/>
    <w:rsid w:val="00616DF5"/>
    <w:rsid w:val="00616EC9"/>
    <w:rsid w:val="00616FAD"/>
    <w:rsid w:val="006173F1"/>
    <w:rsid w:val="00617D97"/>
    <w:rsid w:val="00620974"/>
    <w:rsid w:val="00621A4B"/>
    <w:rsid w:val="00621BAF"/>
    <w:rsid w:val="00621E92"/>
    <w:rsid w:val="0062202B"/>
    <w:rsid w:val="006229B9"/>
    <w:rsid w:val="00622D14"/>
    <w:rsid w:val="00623485"/>
    <w:rsid w:val="006239D1"/>
    <w:rsid w:val="00623FFB"/>
    <w:rsid w:val="00624473"/>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964"/>
    <w:rsid w:val="00630AB5"/>
    <w:rsid w:val="00630F89"/>
    <w:rsid w:val="00631568"/>
    <w:rsid w:val="006318A4"/>
    <w:rsid w:val="006319D2"/>
    <w:rsid w:val="006324FF"/>
    <w:rsid w:val="00632708"/>
    <w:rsid w:val="00632747"/>
    <w:rsid w:val="00632770"/>
    <w:rsid w:val="006328E5"/>
    <w:rsid w:val="006329F8"/>
    <w:rsid w:val="00632DB9"/>
    <w:rsid w:val="006332BB"/>
    <w:rsid w:val="00633496"/>
    <w:rsid w:val="006338D3"/>
    <w:rsid w:val="00633929"/>
    <w:rsid w:val="006340A9"/>
    <w:rsid w:val="006342EE"/>
    <w:rsid w:val="00634495"/>
    <w:rsid w:val="006345C3"/>
    <w:rsid w:val="00634954"/>
    <w:rsid w:val="00635C69"/>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9C5"/>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E0"/>
    <w:rsid w:val="0065034C"/>
    <w:rsid w:val="00650362"/>
    <w:rsid w:val="006503A0"/>
    <w:rsid w:val="00650E37"/>
    <w:rsid w:val="00650E85"/>
    <w:rsid w:val="00651154"/>
    <w:rsid w:val="00651319"/>
    <w:rsid w:val="00652869"/>
    <w:rsid w:val="00652A58"/>
    <w:rsid w:val="00652B52"/>
    <w:rsid w:val="00652BF6"/>
    <w:rsid w:val="00652D86"/>
    <w:rsid w:val="00652F24"/>
    <w:rsid w:val="00652FFF"/>
    <w:rsid w:val="006531A6"/>
    <w:rsid w:val="00653541"/>
    <w:rsid w:val="00653A88"/>
    <w:rsid w:val="00653F38"/>
    <w:rsid w:val="00654B58"/>
    <w:rsid w:val="00655599"/>
    <w:rsid w:val="006555D2"/>
    <w:rsid w:val="00655843"/>
    <w:rsid w:val="00655B2E"/>
    <w:rsid w:val="00655D1E"/>
    <w:rsid w:val="00655F0E"/>
    <w:rsid w:val="0065632C"/>
    <w:rsid w:val="00656469"/>
    <w:rsid w:val="00656DB7"/>
    <w:rsid w:val="006571F7"/>
    <w:rsid w:val="0065728D"/>
    <w:rsid w:val="00657297"/>
    <w:rsid w:val="006575CB"/>
    <w:rsid w:val="006607D5"/>
    <w:rsid w:val="00660A29"/>
    <w:rsid w:val="00660C3E"/>
    <w:rsid w:val="006613AA"/>
    <w:rsid w:val="00661412"/>
    <w:rsid w:val="00661820"/>
    <w:rsid w:val="0066185B"/>
    <w:rsid w:val="00661CC8"/>
    <w:rsid w:val="00661D3D"/>
    <w:rsid w:val="00662144"/>
    <w:rsid w:val="0066228A"/>
    <w:rsid w:val="00662486"/>
    <w:rsid w:val="006624E4"/>
    <w:rsid w:val="006625A4"/>
    <w:rsid w:val="006625AC"/>
    <w:rsid w:val="00662B01"/>
    <w:rsid w:val="00662B48"/>
    <w:rsid w:val="00662E34"/>
    <w:rsid w:val="00662F4F"/>
    <w:rsid w:val="00663E3C"/>
    <w:rsid w:val="00663EF2"/>
    <w:rsid w:val="0066416A"/>
    <w:rsid w:val="00664540"/>
    <w:rsid w:val="006646F9"/>
    <w:rsid w:val="006648B9"/>
    <w:rsid w:val="00664F64"/>
    <w:rsid w:val="00664F7E"/>
    <w:rsid w:val="00664FF5"/>
    <w:rsid w:val="006650FE"/>
    <w:rsid w:val="00665F94"/>
    <w:rsid w:val="00666086"/>
    <w:rsid w:val="006662ED"/>
    <w:rsid w:val="006663C0"/>
    <w:rsid w:val="0066657F"/>
    <w:rsid w:val="00666A9C"/>
    <w:rsid w:val="00666E78"/>
    <w:rsid w:val="00667358"/>
    <w:rsid w:val="00667C80"/>
    <w:rsid w:val="00667CF9"/>
    <w:rsid w:val="00667F37"/>
    <w:rsid w:val="0067015A"/>
    <w:rsid w:val="0067017C"/>
    <w:rsid w:val="00670677"/>
    <w:rsid w:val="0067090B"/>
    <w:rsid w:val="00670DDA"/>
    <w:rsid w:val="00671E11"/>
    <w:rsid w:val="0067215B"/>
    <w:rsid w:val="006734F6"/>
    <w:rsid w:val="006738A7"/>
    <w:rsid w:val="00674319"/>
    <w:rsid w:val="00674695"/>
    <w:rsid w:val="00674B2D"/>
    <w:rsid w:val="00674B56"/>
    <w:rsid w:val="006751BE"/>
    <w:rsid w:val="006758CA"/>
    <w:rsid w:val="00675D5A"/>
    <w:rsid w:val="006761F8"/>
    <w:rsid w:val="006763E4"/>
    <w:rsid w:val="006764A2"/>
    <w:rsid w:val="00676C89"/>
    <w:rsid w:val="00677474"/>
    <w:rsid w:val="00677925"/>
    <w:rsid w:val="006803ED"/>
    <w:rsid w:val="0068048F"/>
    <w:rsid w:val="006804BC"/>
    <w:rsid w:val="00680F57"/>
    <w:rsid w:val="006818A4"/>
    <w:rsid w:val="00682594"/>
    <w:rsid w:val="006825D6"/>
    <w:rsid w:val="00682AF4"/>
    <w:rsid w:val="00682B32"/>
    <w:rsid w:val="00683D9E"/>
    <w:rsid w:val="006846A2"/>
    <w:rsid w:val="006846E2"/>
    <w:rsid w:val="00684AB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9E"/>
    <w:rsid w:val="006875D5"/>
    <w:rsid w:val="0068783A"/>
    <w:rsid w:val="00687EBF"/>
    <w:rsid w:val="0069018C"/>
    <w:rsid w:val="006907DB"/>
    <w:rsid w:val="006907E6"/>
    <w:rsid w:val="00690C7E"/>
    <w:rsid w:val="00690E94"/>
    <w:rsid w:val="00690EF6"/>
    <w:rsid w:val="00691E2A"/>
    <w:rsid w:val="006936CE"/>
    <w:rsid w:val="00693B55"/>
    <w:rsid w:val="00693B92"/>
    <w:rsid w:val="00693F5A"/>
    <w:rsid w:val="00694270"/>
    <w:rsid w:val="00694C3E"/>
    <w:rsid w:val="00694D7C"/>
    <w:rsid w:val="00695F8B"/>
    <w:rsid w:val="00696209"/>
    <w:rsid w:val="006973F6"/>
    <w:rsid w:val="006975A7"/>
    <w:rsid w:val="0069775B"/>
    <w:rsid w:val="00697C67"/>
    <w:rsid w:val="006A0DF4"/>
    <w:rsid w:val="006A0EF5"/>
    <w:rsid w:val="006A1908"/>
    <w:rsid w:val="006A1A90"/>
    <w:rsid w:val="006A1B25"/>
    <w:rsid w:val="006A1C05"/>
    <w:rsid w:val="006A1EFC"/>
    <w:rsid w:val="006A216A"/>
    <w:rsid w:val="006A2356"/>
    <w:rsid w:val="006A2DFF"/>
    <w:rsid w:val="006A2E14"/>
    <w:rsid w:val="006A2FDE"/>
    <w:rsid w:val="006A30C0"/>
    <w:rsid w:val="006A3248"/>
    <w:rsid w:val="006A32B1"/>
    <w:rsid w:val="006A3441"/>
    <w:rsid w:val="006A359F"/>
    <w:rsid w:val="006A3E30"/>
    <w:rsid w:val="006A441B"/>
    <w:rsid w:val="006A458B"/>
    <w:rsid w:val="006A4E28"/>
    <w:rsid w:val="006A59CB"/>
    <w:rsid w:val="006A5E1B"/>
    <w:rsid w:val="006A644B"/>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3DE3"/>
    <w:rsid w:val="006B3E4A"/>
    <w:rsid w:val="006B456F"/>
    <w:rsid w:val="006B51FE"/>
    <w:rsid w:val="006B54F5"/>
    <w:rsid w:val="006B5571"/>
    <w:rsid w:val="006B5792"/>
    <w:rsid w:val="006B5858"/>
    <w:rsid w:val="006B58D7"/>
    <w:rsid w:val="006B6263"/>
    <w:rsid w:val="006B6411"/>
    <w:rsid w:val="006B650B"/>
    <w:rsid w:val="006B6977"/>
    <w:rsid w:val="006B7229"/>
    <w:rsid w:val="006B7339"/>
    <w:rsid w:val="006B7AD4"/>
    <w:rsid w:val="006B7CE8"/>
    <w:rsid w:val="006B7F0C"/>
    <w:rsid w:val="006C00F1"/>
    <w:rsid w:val="006C0925"/>
    <w:rsid w:val="006C0C52"/>
    <w:rsid w:val="006C0EA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7A97"/>
    <w:rsid w:val="006C7C97"/>
    <w:rsid w:val="006C7D48"/>
    <w:rsid w:val="006C7EF1"/>
    <w:rsid w:val="006D0379"/>
    <w:rsid w:val="006D03E4"/>
    <w:rsid w:val="006D0555"/>
    <w:rsid w:val="006D0592"/>
    <w:rsid w:val="006D107E"/>
    <w:rsid w:val="006D118F"/>
    <w:rsid w:val="006D1EC3"/>
    <w:rsid w:val="006D2CF9"/>
    <w:rsid w:val="006D2DFD"/>
    <w:rsid w:val="006D2E5D"/>
    <w:rsid w:val="006D31BC"/>
    <w:rsid w:val="006D36B8"/>
    <w:rsid w:val="006D3FD3"/>
    <w:rsid w:val="006D4697"/>
    <w:rsid w:val="006D5448"/>
    <w:rsid w:val="006D5BBF"/>
    <w:rsid w:val="006D62E3"/>
    <w:rsid w:val="006D63B9"/>
    <w:rsid w:val="006D6485"/>
    <w:rsid w:val="006D7196"/>
    <w:rsid w:val="006D7779"/>
    <w:rsid w:val="006E0127"/>
    <w:rsid w:val="006E0B13"/>
    <w:rsid w:val="006E0BDC"/>
    <w:rsid w:val="006E0E2C"/>
    <w:rsid w:val="006E1163"/>
    <w:rsid w:val="006E13D1"/>
    <w:rsid w:val="006E1416"/>
    <w:rsid w:val="006E180C"/>
    <w:rsid w:val="006E22A7"/>
    <w:rsid w:val="006E2743"/>
    <w:rsid w:val="006E3D74"/>
    <w:rsid w:val="006E421D"/>
    <w:rsid w:val="006E4290"/>
    <w:rsid w:val="006E50C2"/>
    <w:rsid w:val="006E51CE"/>
    <w:rsid w:val="006E52A1"/>
    <w:rsid w:val="006E54FC"/>
    <w:rsid w:val="006E65D0"/>
    <w:rsid w:val="006E6693"/>
    <w:rsid w:val="006E671C"/>
    <w:rsid w:val="006E6918"/>
    <w:rsid w:val="006E6A0C"/>
    <w:rsid w:val="006E6AB2"/>
    <w:rsid w:val="006E6BA3"/>
    <w:rsid w:val="006E6BC0"/>
    <w:rsid w:val="006E6EFD"/>
    <w:rsid w:val="006E6FFE"/>
    <w:rsid w:val="006E77B4"/>
    <w:rsid w:val="006F0214"/>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0A"/>
    <w:rsid w:val="006F52AF"/>
    <w:rsid w:val="006F54A2"/>
    <w:rsid w:val="006F56CD"/>
    <w:rsid w:val="006F5874"/>
    <w:rsid w:val="006F5B1D"/>
    <w:rsid w:val="006F5D41"/>
    <w:rsid w:val="006F5F0B"/>
    <w:rsid w:val="006F63D1"/>
    <w:rsid w:val="006F64A4"/>
    <w:rsid w:val="006F670F"/>
    <w:rsid w:val="00700297"/>
    <w:rsid w:val="007003C4"/>
    <w:rsid w:val="007004E7"/>
    <w:rsid w:val="00700503"/>
    <w:rsid w:val="00701180"/>
    <w:rsid w:val="007012DE"/>
    <w:rsid w:val="00701381"/>
    <w:rsid w:val="007013CA"/>
    <w:rsid w:val="007013E1"/>
    <w:rsid w:val="0070234D"/>
    <w:rsid w:val="00702AE9"/>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00A"/>
    <w:rsid w:val="00710452"/>
    <w:rsid w:val="00710BCC"/>
    <w:rsid w:val="00711E13"/>
    <w:rsid w:val="007120BA"/>
    <w:rsid w:val="00712765"/>
    <w:rsid w:val="0071295E"/>
    <w:rsid w:val="00712EDA"/>
    <w:rsid w:val="00712F5A"/>
    <w:rsid w:val="00714554"/>
    <w:rsid w:val="007152C6"/>
    <w:rsid w:val="00715417"/>
    <w:rsid w:val="00715B3C"/>
    <w:rsid w:val="00715B85"/>
    <w:rsid w:val="007160B5"/>
    <w:rsid w:val="007162D8"/>
    <w:rsid w:val="00716C8C"/>
    <w:rsid w:val="0071705B"/>
    <w:rsid w:val="00717BB5"/>
    <w:rsid w:val="00717C5C"/>
    <w:rsid w:val="00717CD8"/>
    <w:rsid w:val="0072000D"/>
    <w:rsid w:val="00720965"/>
    <w:rsid w:val="0072102E"/>
    <w:rsid w:val="0072112C"/>
    <w:rsid w:val="007212ED"/>
    <w:rsid w:val="0072140A"/>
    <w:rsid w:val="00721613"/>
    <w:rsid w:val="0072256E"/>
    <w:rsid w:val="0072313E"/>
    <w:rsid w:val="00723436"/>
    <w:rsid w:val="00723748"/>
    <w:rsid w:val="00723BD3"/>
    <w:rsid w:val="00723C0E"/>
    <w:rsid w:val="00723C15"/>
    <w:rsid w:val="007241A4"/>
    <w:rsid w:val="007249DE"/>
    <w:rsid w:val="00724B19"/>
    <w:rsid w:val="00725442"/>
    <w:rsid w:val="00725709"/>
    <w:rsid w:val="0072676B"/>
    <w:rsid w:val="007267CF"/>
    <w:rsid w:val="00726925"/>
    <w:rsid w:val="00726962"/>
    <w:rsid w:val="007275D2"/>
    <w:rsid w:val="00727F52"/>
    <w:rsid w:val="007301CA"/>
    <w:rsid w:val="00730AE0"/>
    <w:rsid w:val="00731885"/>
    <w:rsid w:val="00731DCD"/>
    <w:rsid w:val="00731E05"/>
    <w:rsid w:val="00731E54"/>
    <w:rsid w:val="00732B63"/>
    <w:rsid w:val="007334CA"/>
    <w:rsid w:val="007336E8"/>
    <w:rsid w:val="00733706"/>
    <w:rsid w:val="00733A29"/>
    <w:rsid w:val="00733CDA"/>
    <w:rsid w:val="00734850"/>
    <w:rsid w:val="00734B79"/>
    <w:rsid w:val="00734C19"/>
    <w:rsid w:val="00734D3C"/>
    <w:rsid w:val="00735081"/>
    <w:rsid w:val="00735166"/>
    <w:rsid w:val="00735506"/>
    <w:rsid w:val="00735564"/>
    <w:rsid w:val="0073599E"/>
    <w:rsid w:val="00735B63"/>
    <w:rsid w:val="00735D5B"/>
    <w:rsid w:val="0073616A"/>
    <w:rsid w:val="0073638E"/>
    <w:rsid w:val="00736418"/>
    <w:rsid w:val="0073647C"/>
    <w:rsid w:val="0073682D"/>
    <w:rsid w:val="007369EB"/>
    <w:rsid w:val="007375A2"/>
    <w:rsid w:val="007405B2"/>
    <w:rsid w:val="0074067F"/>
    <w:rsid w:val="00740BFC"/>
    <w:rsid w:val="00741A85"/>
    <w:rsid w:val="00741D3E"/>
    <w:rsid w:val="00741F20"/>
    <w:rsid w:val="00742066"/>
    <w:rsid w:val="00742814"/>
    <w:rsid w:val="0074295B"/>
    <w:rsid w:val="00742C56"/>
    <w:rsid w:val="00742ED4"/>
    <w:rsid w:val="00743916"/>
    <w:rsid w:val="00743AE2"/>
    <w:rsid w:val="00743AFC"/>
    <w:rsid w:val="00743E74"/>
    <w:rsid w:val="007446CB"/>
    <w:rsid w:val="0074475C"/>
    <w:rsid w:val="00744D66"/>
    <w:rsid w:val="00744F31"/>
    <w:rsid w:val="0074561F"/>
    <w:rsid w:val="0074586F"/>
    <w:rsid w:val="00745C15"/>
    <w:rsid w:val="00745F93"/>
    <w:rsid w:val="0074681D"/>
    <w:rsid w:val="0074683C"/>
    <w:rsid w:val="0074691A"/>
    <w:rsid w:val="00747490"/>
    <w:rsid w:val="00747BFA"/>
    <w:rsid w:val="007503F6"/>
    <w:rsid w:val="00750AD1"/>
    <w:rsid w:val="00751166"/>
    <w:rsid w:val="0075131E"/>
    <w:rsid w:val="007515AB"/>
    <w:rsid w:val="00751636"/>
    <w:rsid w:val="0075175D"/>
    <w:rsid w:val="00751FB7"/>
    <w:rsid w:val="00752279"/>
    <w:rsid w:val="0075239E"/>
    <w:rsid w:val="007526D7"/>
    <w:rsid w:val="00752A90"/>
    <w:rsid w:val="00752EB0"/>
    <w:rsid w:val="00752F4E"/>
    <w:rsid w:val="0075348F"/>
    <w:rsid w:val="00753902"/>
    <w:rsid w:val="0075391C"/>
    <w:rsid w:val="00754065"/>
    <w:rsid w:val="00754157"/>
    <w:rsid w:val="007541F9"/>
    <w:rsid w:val="007548CB"/>
    <w:rsid w:val="00754B7E"/>
    <w:rsid w:val="00754C7C"/>
    <w:rsid w:val="00756031"/>
    <w:rsid w:val="00756480"/>
    <w:rsid w:val="00756547"/>
    <w:rsid w:val="00756832"/>
    <w:rsid w:val="0075687E"/>
    <w:rsid w:val="007569E5"/>
    <w:rsid w:val="00756BF6"/>
    <w:rsid w:val="007577E5"/>
    <w:rsid w:val="00757984"/>
    <w:rsid w:val="007579BB"/>
    <w:rsid w:val="00757A92"/>
    <w:rsid w:val="00760050"/>
    <w:rsid w:val="0076010D"/>
    <w:rsid w:val="007603C9"/>
    <w:rsid w:val="00760646"/>
    <w:rsid w:val="00760B5C"/>
    <w:rsid w:val="007613F5"/>
    <w:rsid w:val="00761FD6"/>
    <w:rsid w:val="007623DF"/>
    <w:rsid w:val="007627B2"/>
    <w:rsid w:val="00762CEA"/>
    <w:rsid w:val="007633C9"/>
    <w:rsid w:val="00763B3C"/>
    <w:rsid w:val="00763EF1"/>
    <w:rsid w:val="00765261"/>
    <w:rsid w:val="00766156"/>
    <w:rsid w:val="007662E2"/>
    <w:rsid w:val="007664EA"/>
    <w:rsid w:val="0076662D"/>
    <w:rsid w:val="00766763"/>
    <w:rsid w:val="00766DE8"/>
    <w:rsid w:val="00767208"/>
    <w:rsid w:val="0076783D"/>
    <w:rsid w:val="00770437"/>
    <w:rsid w:val="00770C37"/>
    <w:rsid w:val="00770D6C"/>
    <w:rsid w:val="007710E9"/>
    <w:rsid w:val="007718F8"/>
    <w:rsid w:val="00771A89"/>
    <w:rsid w:val="0077237F"/>
    <w:rsid w:val="0077288A"/>
    <w:rsid w:val="00772A48"/>
    <w:rsid w:val="00773654"/>
    <w:rsid w:val="007739FC"/>
    <w:rsid w:val="00773EE5"/>
    <w:rsid w:val="0077447B"/>
    <w:rsid w:val="007745A0"/>
    <w:rsid w:val="00774644"/>
    <w:rsid w:val="007746CD"/>
    <w:rsid w:val="0077548E"/>
    <w:rsid w:val="007754F2"/>
    <w:rsid w:val="0077555E"/>
    <w:rsid w:val="0077564B"/>
    <w:rsid w:val="007757FC"/>
    <w:rsid w:val="0077597C"/>
    <w:rsid w:val="00775FC1"/>
    <w:rsid w:val="00776626"/>
    <w:rsid w:val="00776B21"/>
    <w:rsid w:val="007775E9"/>
    <w:rsid w:val="00777B09"/>
    <w:rsid w:val="00777FE3"/>
    <w:rsid w:val="00780027"/>
    <w:rsid w:val="007800C1"/>
    <w:rsid w:val="0078020A"/>
    <w:rsid w:val="007805A8"/>
    <w:rsid w:val="00781026"/>
    <w:rsid w:val="00781048"/>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7051"/>
    <w:rsid w:val="0078723A"/>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D5B"/>
    <w:rsid w:val="007A1FAB"/>
    <w:rsid w:val="007A2812"/>
    <w:rsid w:val="007A2A47"/>
    <w:rsid w:val="007A2E87"/>
    <w:rsid w:val="007A3290"/>
    <w:rsid w:val="007A3D5A"/>
    <w:rsid w:val="007A4249"/>
    <w:rsid w:val="007A457B"/>
    <w:rsid w:val="007A48CE"/>
    <w:rsid w:val="007A4B34"/>
    <w:rsid w:val="007A4F03"/>
    <w:rsid w:val="007A4F22"/>
    <w:rsid w:val="007A59B4"/>
    <w:rsid w:val="007A5C94"/>
    <w:rsid w:val="007A5CF1"/>
    <w:rsid w:val="007A6C7A"/>
    <w:rsid w:val="007A6EE1"/>
    <w:rsid w:val="007A72CF"/>
    <w:rsid w:val="007A76BA"/>
    <w:rsid w:val="007A77F5"/>
    <w:rsid w:val="007A783C"/>
    <w:rsid w:val="007A79C5"/>
    <w:rsid w:val="007A7C00"/>
    <w:rsid w:val="007A7CDC"/>
    <w:rsid w:val="007B038B"/>
    <w:rsid w:val="007B0523"/>
    <w:rsid w:val="007B0745"/>
    <w:rsid w:val="007B0FAA"/>
    <w:rsid w:val="007B1256"/>
    <w:rsid w:val="007B165E"/>
    <w:rsid w:val="007B176B"/>
    <w:rsid w:val="007B17E4"/>
    <w:rsid w:val="007B1CF7"/>
    <w:rsid w:val="007B1EFB"/>
    <w:rsid w:val="007B223D"/>
    <w:rsid w:val="007B2431"/>
    <w:rsid w:val="007B245E"/>
    <w:rsid w:val="007B2B55"/>
    <w:rsid w:val="007B2BC2"/>
    <w:rsid w:val="007B32C6"/>
    <w:rsid w:val="007B332E"/>
    <w:rsid w:val="007B3676"/>
    <w:rsid w:val="007B3E38"/>
    <w:rsid w:val="007B420D"/>
    <w:rsid w:val="007B42DC"/>
    <w:rsid w:val="007B47D1"/>
    <w:rsid w:val="007B4A5E"/>
    <w:rsid w:val="007B4D02"/>
    <w:rsid w:val="007B4EC5"/>
    <w:rsid w:val="007B53A3"/>
    <w:rsid w:val="007B5AD8"/>
    <w:rsid w:val="007B5C5C"/>
    <w:rsid w:val="007B69AA"/>
    <w:rsid w:val="007B720B"/>
    <w:rsid w:val="007B73C8"/>
    <w:rsid w:val="007B7496"/>
    <w:rsid w:val="007B76BD"/>
    <w:rsid w:val="007B7834"/>
    <w:rsid w:val="007C07AB"/>
    <w:rsid w:val="007C0B23"/>
    <w:rsid w:val="007C0D6E"/>
    <w:rsid w:val="007C0EFD"/>
    <w:rsid w:val="007C173B"/>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B92"/>
    <w:rsid w:val="007C692D"/>
    <w:rsid w:val="007C6932"/>
    <w:rsid w:val="007C6B64"/>
    <w:rsid w:val="007C72FD"/>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16"/>
    <w:rsid w:val="007D47DD"/>
    <w:rsid w:val="007D486A"/>
    <w:rsid w:val="007D4D00"/>
    <w:rsid w:val="007D4F43"/>
    <w:rsid w:val="007D5493"/>
    <w:rsid w:val="007D55F3"/>
    <w:rsid w:val="007D5D29"/>
    <w:rsid w:val="007D62E1"/>
    <w:rsid w:val="007D667A"/>
    <w:rsid w:val="007D6745"/>
    <w:rsid w:val="007D6B59"/>
    <w:rsid w:val="007D6BD1"/>
    <w:rsid w:val="007D6E2E"/>
    <w:rsid w:val="007D6ECE"/>
    <w:rsid w:val="007D7428"/>
    <w:rsid w:val="007D74DA"/>
    <w:rsid w:val="007D774E"/>
    <w:rsid w:val="007D7A91"/>
    <w:rsid w:val="007E08FC"/>
    <w:rsid w:val="007E099F"/>
    <w:rsid w:val="007E14E4"/>
    <w:rsid w:val="007E16F1"/>
    <w:rsid w:val="007E1881"/>
    <w:rsid w:val="007E1C10"/>
    <w:rsid w:val="007E1CAA"/>
    <w:rsid w:val="007E1D23"/>
    <w:rsid w:val="007E1F41"/>
    <w:rsid w:val="007E24A9"/>
    <w:rsid w:val="007E27C4"/>
    <w:rsid w:val="007E2BE0"/>
    <w:rsid w:val="007E3495"/>
    <w:rsid w:val="007E3704"/>
    <w:rsid w:val="007E3856"/>
    <w:rsid w:val="007E3C98"/>
    <w:rsid w:val="007E3F01"/>
    <w:rsid w:val="007E4209"/>
    <w:rsid w:val="007E54CB"/>
    <w:rsid w:val="007E5BB1"/>
    <w:rsid w:val="007E6000"/>
    <w:rsid w:val="007E670B"/>
    <w:rsid w:val="007E747D"/>
    <w:rsid w:val="007E7A35"/>
    <w:rsid w:val="007E7C5E"/>
    <w:rsid w:val="007E7CEC"/>
    <w:rsid w:val="007E7F73"/>
    <w:rsid w:val="007F0168"/>
    <w:rsid w:val="007F01E7"/>
    <w:rsid w:val="007F05EC"/>
    <w:rsid w:val="007F08DB"/>
    <w:rsid w:val="007F0FC5"/>
    <w:rsid w:val="007F1098"/>
    <w:rsid w:val="007F19F8"/>
    <w:rsid w:val="007F1CD0"/>
    <w:rsid w:val="007F29F0"/>
    <w:rsid w:val="007F2E59"/>
    <w:rsid w:val="007F3156"/>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5AC"/>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3317"/>
    <w:rsid w:val="0080331E"/>
    <w:rsid w:val="008033A0"/>
    <w:rsid w:val="00803F54"/>
    <w:rsid w:val="00804E1E"/>
    <w:rsid w:val="00806455"/>
    <w:rsid w:val="0080716C"/>
    <w:rsid w:val="0080743E"/>
    <w:rsid w:val="008074C3"/>
    <w:rsid w:val="008075E3"/>
    <w:rsid w:val="00807664"/>
    <w:rsid w:val="00807987"/>
    <w:rsid w:val="00807BA7"/>
    <w:rsid w:val="00807E2C"/>
    <w:rsid w:val="0081077D"/>
    <w:rsid w:val="0081098E"/>
    <w:rsid w:val="008109D2"/>
    <w:rsid w:val="00810ECE"/>
    <w:rsid w:val="0081121A"/>
    <w:rsid w:val="00811319"/>
    <w:rsid w:val="00811683"/>
    <w:rsid w:val="00811731"/>
    <w:rsid w:val="00811D3B"/>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E3D"/>
    <w:rsid w:val="0081711E"/>
    <w:rsid w:val="00817B04"/>
    <w:rsid w:val="00817E95"/>
    <w:rsid w:val="00817F2D"/>
    <w:rsid w:val="00820163"/>
    <w:rsid w:val="008204BD"/>
    <w:rsid w:val="00820524"/>
    <w:rsid w:val="0082077D"/>
    <w:rsid w:val="0082092C"/>
    <w:rsid w:val="00820C03"/>
    <w:rsid w:val="00820CB1"/>
    <w:rsid w:val="00820D4A"/>
    <w:rsid w:val="00821698"/>
    <w:rsid w:val="008216D3"/>
    <w:rsid w:val="00822A75"/>
    <w:rsid w:val="00822A7A"/>
    <w:rsid w:val="00822FBE"/>
    <w:rsid w:val="008230A4"/>
    <w:rsid w:val="00823412"/>
    <w:rsid w:val="00824270"/>
    <w:rsid w:val="00824630"/>
    <w:rsid w:val="008248A4"/>
    <w:rsid w:val="00824C2E"/>
    <w:rsid w:val="0082505B"/>
    <w:rsid w:val="00825578"/>
    <w:rsid w:val="00825DC0"/>
    <w:rsid w:val="00825E16"/>
    <w:rsid w:val="008266BA"/>
    <w:rsid w:val="00826DD9"/>
    <w:rsid w:val="00826FDA"/>
    <w:rsid w:val="00827256"/>
    <w:rsid w:val="008273F3"/>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4AB"/>
    <w:rsid w:val="00834974"/>
    <w:rsid w:val="00834A94"/>
    <w:rsid w:val="00834A98"/>
    <w:rsid w:val="00834B77"/>
    <w:rsid w:val="00834C45"/>
    <w:rsid w:val="00835267"/>
    <w:rsid w:val="00835883"/>
    <w:rsid w:val="00836FA9"/>
    <w:rsid w:val="00837C36"/>
    <w:rsid w:val="00837D64"/>
    <w:rsid w:val="00837F1D"/>
    <w:rsid w:val="008408ED"/>
    <w:rsid w:val="0084095C"/>
    <w:rsid w:val="00840A00"/>
    <w:rsid w:val="00841255"/>
    <w:rsid w:val="0084126B"/>
    <w:rsid w:val="008412CD"/>
    <w:rsid w:val="00841AB3"/>
    <w:rsid w:val="00841CF5"/>
    <w:rsid w:val="00841D82"/>
    <w:rsid w:val="00841D93"/>
    <w:rsid w:val="00842100"/>
    <w:rsid w:val="008424CB"/>
    <w:rsid w:val="00842A0D"/>
    <w:rsid w:val="00842C86"/>
    <w:rsid w:val="00842CC6"/>
    <w:rsid w:val="0084315A"/>
    <w:rsid w:val="00843846"/>
    <w:rsid w:val="00843F42"/>
    <w:rsid w:val="00844322"/>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053"/>
    <w:rsid w:val="00851134"/>
    <w:rsid w:val="008513C6"/>
    <w:rsid w:val="00851609"/>
    <w:rsid w:val="00851964"/>
    <w:rsid w:val="00851B2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A90"/>
    <w:rsid w:val="00860F87"/>
    <w:rsid w:val="00861283"/>
    <w:rsid w:val="00861944"/>
    <w:rsid w:val="00861F83"/>
    <w:rsid w:val="008620E7"/>
    <w:rsid w:val="00862B50"/>
    <w:rsid w:val="008632B9"/>
    <w:rsid w:val="0086362F"/>
    <w:rsid w:val="00864320"/>
    <w:rsid w:val="008644EC"/>
    <w:rsid w:val="00864A8B"/>
    <w:rsid w:val="00864BD9"/>
    <w:rsid w:val="00864D59"/>
    <w:rsid w:val="00865910"/>
    <w:rsid w:val="0086651B"/>
    <w:rsid w:val="00866F53"/>
    <w:rsid w:val="0086731A"/>
    <w:rsid w:val="00867567"/>
    <w:rsid w:val="008676B2"/>
    <w:rsid w:val="00867B2B"/>
    <w:rsid w:val="00867BDE"/>
    <w:rsid w:val="00867F69"/>
    <w:rsid w:val="00870172"/>
    <w:rsid w:val="00870288"/>
    <w:rsid w:val="008706DF"/>
    <w:rsid w:val="008710CA"/>
    <w:rsid w:val="0087117E"/>
    <w:rsid w:val="008714D5"/>
    <w:rsid w:val="00871781"/>
    <w:rsid w:val="00871A5F"/>
    <w:rsid w:val="00871ADB"/>
    <w:rsid w:val="008721A2"/>
    <w:rsid w:val="0087238B"/>
    <w:rsid w:val="0087266D"/>
    <w:rsid w:val="008729F3"/>
    <w:rsid w:val="008730D6"/>
    <w:rsid w:val="008730DA"/>
    <w:rsid w:val="008730F8"/>
    <w:rsid w:val="00873BF4"/>
    <w:rsid w:val="00873D87"/>
    <w:rsid w:val="008743F3"/>
    <w:rsid w:val="0087444A"/>
    <w:rsid w:val="008744C8"/>
    <w:rsid w:val="00874783"/>
    <w:rsid w:val="00874FC8"/>
    <w:rsid w:val="00875139"/>
    <w:rsid w:val="00875186"/>
    <w:rsid w:val="00875410"/>
    <w:rsid w:val="00875E25"/>
    <w:rsid w:val="00876907"/>
    <w:rsid w:val="00877DDE"/>
    <w:rsid w:val="00877FFD"/>
    <w:rsid w:val="008801F3"/>
    <w:rsid w:val="00880320"/>
    <w:rsid w:val="0088064F"/>
    <w:rsid w:val="00880B0D"/>
    <w:rsid w:val="00880EE0"/>
    <w:rsid w:val="00880F54"/>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55B5"/>
    <w:rsid w:val="0088573F"/>
    <w:rsid w:val="0088648A"/>
    <w:rsid w:val="00886663"/>
    <w:rsid w:val="008872E0"/>
    <w:rsid w:val="00887AAE"/>
    <w:rsid w:val="0089048C"/>
    <w:rsid w:val="00890889"/>
    <w:rsid w:val="00890CAB"/>
    <w:rsid w:val="00890FC0"/>
    <w:rsid w:val="0089133E"/>
    <w:rsid w:val="00891D92"/>
    <w:rsid w:val="00892218"/>
    <w:rsid w:val="008926FE"/>
    <w:rsid w:val="008927BA"/>
    <w:rsid w:val="00892D23"/>
    <w:rsid w:val="00893131"/>
    <w:rsid w:val="00893408"/>
    <w:rsid w:val="008935B2"/>
    <w:rsid w:val="0089365F"/>
    <w:rsid w:val="0089406C"/>
    <w:rsid w:val="008948E8"/>
    <w:rsid w:val="00894E25"/>
    <w:rsid w:val="0089558A"/>
    <w:rsid w:val="00895832"/>
    <w:rsid w:val="0089586D"/>
    <w:rsid w:val="008966F6"/>
    <w:rsid w:val="00896EED"/>
    <w:rsid w:val="008976FE"/>
    <w:rsid w:val="00897C5A"/>
    <w:rsid w:val="00897C8A"/>
    <w:rsid w:val="00897ED5"/>
    <w:rsid w:val="008A05D5"/>
    <w:rsid w:val="008A090D"/>
    <w:rsid w:val="008A0A5B"/>
    <w:rsid w:val="008A16C0"/>
    <w:rsid w:val="008A1DD7"/>
    <w:rsid w:val="008A1FF1"/>
    <w:rsid w:val="008A338F"/>
    <w:rsid w:val="008A339F"/>
    <w:rsid w:val="008A359D"/>
    <w:rsid w:val="008A36E4"/>
    <w:rsid w:val="008A3777"/>
    <w:rsid w:val="008A3A79"/>
    <w:rsid w:val="008A415D"/>
    <w:rsid w:val="008A4316"/>
    <w:rsid w:val="008A4614"/>
    <w:rsid w:val="008A57E5"/>
    <w:rsid w:val="008A6D42"/>
    <w:rsid w:val="008A6FDE"/>
    <w:rsid w:val="008A71F3"/>
    <w:rsid w:val="008A7340"/>
    <w:rsid w:val="008B016F"/>
    <w:rsid w:val="008B01EE"/>
    <w:rsid w:val="008B0B98"/>
    <w:rsid w:val="008B1B15"/>
    <w:rsid w:val="008B1B9B"/>
    <w:rsid w:val="008B1E26"/>
    <w:rsid w:val="008B1EAD"/>
    <w:rsid w:val="008B1F69"/>
    <w:rsid w:val="008B2239"/>
    <w:rsid w:val="008B275B"/>
    <w:rsid w:val="008B3240"/>
    <w:rsid w:val="008B3375"/>
    <w:rsid w:val="008B3988"/>
    <w:rsid w:val="008B3AFF"/>
    <w:rsid w:val="008B3B35"/>
    <w:rsid w:val="008B40C1"/>
    <w:rsid w:val="008B4106"/>
    <w:rsid w:val="008B5290"/>
    <w:rsid w:val="008B5872"/>
    <w:rsid w:val="008B66AB"/>
    <w:rsid w:val="008B6D07"/>
    <w:rsid w:val="008B71C9"/>
    <w:rsid w:val="008B79D3"/>
    <w:rsid w:val="008C0FEE"/>
    <w:rsid w:val="008C138B"/>
    <w:rsid w:val="008C1512"/>
    <w:rsid w:val="008C1AD6"/>
    <w:rsid w:val="008C1B58"/>
    <w:rsid w:val="008C1DC0"/>
    <w:rsid w:val="008C1DCE"/>
    <w:rsid w:val="008C20EB"/>
    <w:rsid w:val="008C239D"/>
    <w:rsid w:val="008C2964"/>
    <w:rsid w:val="008C375E"/>
    <w:rsid w:val="008C44CD"/>
    <w:rsid w:val="008C4C4D"/>
    <w:rsid w:val="008C53A7"/>
    <w:rsid w:val="008C57DF"/>
    <w:rsid w:val="008C606E"/>
    <w:rsid w:val="008C62C8"/>
    <w:rsid w:val="008C685E"/>
    <w:rsid w:val="008C6EF2"/>
    <w:rsid w:val="008C72ED"/>
    <w:rsid w:val="008C75EC"/>
    <w:rsid w:val="008D0543"/>
    <w:rsid w:val="008D0B2D"/>
    <w:rsid w:val="008D137D"/>
    <w:rsid w:val="008D1688"/>
    <w:rsid w:val="008D18C0"/>
    <w:rsid w:val="008D19DF"/>
    <w:rsid w:val="008D20FF"/>
    <w:rsid w:val="008D3935"/>
    <w:rsid w:val="008D3C28"/>
    <w:rsid w:val="008D3DA7"/>
    <w:rsid w:val="008D3F7D"/>
    <w:rsid w:val="008D46A8"/>
    <w:rsid w:val="008D47DF"/>
    <w:rsid w:val="008D4A01"/>
    <w:rsid w:val="008D5F6F"/>
    <w:rsid w:val="008D5F74"/>
    <w:rsid w:val="008D63F2"/>
    <w:rsid w:val="008D707B"/>
    <w:rsid w:val="008D796F"/>
    <w:rsid w:val="008E024E"/>
    <w:rsid w:val="008E0819"/>
    <w:rsid w:val="008E0976"/>
    <w:rsid w:val="008E0C40"/>
    <w:rsid w:val="008E0EAE"/>
    <w:rsid w:val="008E0F30"/>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47D"/>
    <w:rsid w:val="008E6629"/>
    <w:rsid w:val="008E6BA8"/>
    <w:rsid w:val="008E6BF0"/>
    <w:rsid w:val="008E785F"/>
    <w:rsid w:val="008E79D3"/>
    <w:rsid w:val="008F0300"/>
    <w:rsid w:val="008F0360"/>
    <w:rsid w:val="008F0580"/>
    <w:rsid w:val="008F06A6"/>
    <w:rsid w:val="008F0A7D"/>
    <w:rsid w:val="008F0D60"/>
    <w:rsid w:val="008F0EB6"/>
    <w:rsid w:val="008F15C3"/>
    <w:rsid w:val="008F1897"/>
    <w:rsid w:val="008F1D2A"/>
    <w:rsid w:val="008F1FBC"/>
    <w:rsid w:val="008F23B9"/>
    <w:rsid w:val="008F2521"/>
    <w:rsid w:val="008F288D"/>
    <w:rsid w:val="008F38A6"/>
    <w:rsid w:val="008F3D34"/>
    <w:rsid w:val="008F3D6A"/>
    <w:rsid w:val="008F467D"/>
    <w:rsid w:val="008F4992"/>
    <w:rsid w:val="008F4D9C"/>
    <w:rsid w:val="008F4ED2"/>
    <w:rsid w:val="008F52D1"/>
    <w:rsid w:val="008F552A"/>
    <w:rsid w:val="008F5959"/>
    <w:rsid w:val="008F6514"/>
    <w:rsid w:val="008F65D8"/>
    <w:rsid w:val="008F6E1C"/>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387E"/>
    <w:rsid w:val="00904340"/>
    <w:rsid w:val="00904ED8"/>
    <w:rsid w:val="00905AC8"/>
    <w:rsid w:val="00905BF2"/>
    <w:rsid w:val="00905C1E"/>
    <w:rsid w:val="00905E34"/>
    <w:rsid w:val="00905F83"/>
    <w:rsid w:val="0090606E"/>
    <w:rsid w:val="009062EB"/>
    <w:rsid w:val="009068FB"/>
    <w:rsid w:val="00906AFD"/>
    <w:rsid w:val="00906F1D"/>
    <w:rsid w:val="00906FEA"/>
    <w:rsid w:val="0090741F"/>
    <w:rsid w:val="00907612"/>
    <w:rsid w:val="00907E66"/>
    <w:rsid w:val="00907F26"/>
    <w:rsid w:val="009100B9"/>
    <w:rsid w:val="009105A0"/>
    <w:rsid w:val="0091070D"/>
    <w:rsid w:val="009109D3"/>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96"/>
    <w:rsid w:val="00922B26"/>
    <w:rsid w:val="00922E63"/>
    <w:rsid w:val="00922F10"/>
    <w:rsid w:val="009239C1"/>
    <w:rsid w:val="00923D5A"/>
    <w:rsid w:val="0092409F"/>
    <w:rsid w:val="009253AB"/>
    <w:rsid w:val="0092543B"/>
    <w:rsid w:val="0092599D"/>
    <w:rsid w:val="00925E77"/>
    <w:rsid w:val="00926519"/>
    <w:rsid w:val="009266D3"/>
    <w:rsid w:val="00926E6D"/>
    <w:rsid w:val="00927241"/>
    <w:rsid w:val="00927B77"/>
    <w:rsid w:val="00927C14"/>
    <w:rsid w:val="00927E04"/>
    <w:rsid w:val="009300F1"/>
    <w:rsid w:val="00930369"/>
    <w:rsid w:val="00930390"/>
    <w:rsid w:val="009303FC"/>
    <w:rsid w:val="00930502"/>
    <w:rsid w:val="00930C3E"/>
    <w:rsid w:val="00930C42"/>
    <w:rsid w:val="0093165B"/>
    <w:rsid w:val="00931A33"/>
    <w:rsid w:val="00931A65"/>
    <w:rsid w:val="00931B76"/>
    <w:rsid w:val="00932215"/>
    <w:rsid w:val="009328DB"/>
    <w:rsid w:val="00933B9D"/>
    <w:rsid w:val="0093436F"/>
    <w:rsid w:val="00934A98"/>
    <w:rsid w:val="00934C39"/>
    <w:rsid w:val="00934F00"/>
    <w:rsid w:val="009350BF"/>
    <w:rsid w:val="009352C9"/>
    <w:rsid w:val="009353DB"/>
    <w:rsid w:val="00936450"/>
    <w:rsid w:val="00936767"/>
    <w:rsid w:val="00936BB6"/>
    <w:rsid w:val="00936E7E"/>
    <w:rsid w:val="0093717E"/>
    <w:rsid w:val="00937883"/>
    <w:rsid w:val="00937A13"/>
    <w:rsid w:val="00937AC7"/>
    <w:rsid w:val="00937EAA"/>
    <w:rsid w:val="009406AC"/>
    <w:rsid w:val="00941CF9"/>
    <w:rsid w:val="0094203F"/>
    <w:rsid w:val="0094218A"/>
    <w:rsid w:val="009424A0"/>
    <w:rsid w:val="009424E3"/>
    <w:rsid w:val="009429CA"/>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1C0"/>
    <w:rsid w:val="009462F5"/>
    <w:rsid w:val="00946568"/>
    <w:rsid w:val="00946A3F"/>
    <w:rsid w:val="00946DE8"/>
    <w:rsid w:val="00947C35"/>
    <w:rsid w:val="00947EDA"/>
    <w:rsid w:val="00950A88"/>
    <w:rsid w:val="0095117D"/>
    <w:rsid w:val="00951861"/>
    <w:rsid w:val="00952283"/>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119"/>
    <w:rsid w:val="00957C23"/>
    <w:rsid w:val="009605D7"/>
    <w:rsid w:val="00960969"/>
    <w:rsid w:val="00961208"/>
    <w:rsid w:val="00961386"/>
    <w:rsid w:val="009613A5"/>
    <w:rsid w:val="0096207F"/>
    <w:rsid w:val="009626AA"/>
    <w:rsid w:val="00962779"/>
    <w:rsid w:val="009627A8"/>
    <w:rsid w:val="00963581"/>
    <w:rsid w:val="00963CBD"/>
    <w:rsid w:val="00963E63"/>
    <w:rsid w:val="0096496B"/>
    <w:rsid w:val="00964B4E"/>
    <w:rsid w:val="009651BC"/>
    <w:rsid w:val="0096536C"/>
    <w:rsid w:val="0096571F"/>
    <w:rsid w:val="0096583E"/>
    <w:rsid w:val="00965938"/>
    <w:rsid w:val="00966093"/>
    <w:rsid w:val="00966273"/>
    <w:rsid w:val="00966486"/>
    <w:rsid w:val="00966ED4"/>
    <w:rsid w:val="00966EEA"/>
    <w:rsid w:val="0096760C"/>
    <w:rsid w:val="00967675"/>
    <w:rsid w:val="009700EC"/>
    <w:rsid w:val="009705AA"/>
    <w:rsid w:val="009715AB"/>
    <w:rsid w:val="00971600"/>
    <w:rsid w:val="00971D7D"/>
    <w:rsid w:val="00972090"/>
    <w:rsid w:val="009720AB"/>
    <w:rsid w:val="0097271A"/>
    <w:rsid w:val="00973541"/>
    <w:rsid w:val="0097371B"/>
    <w:rsid w:val="0097373C"/>
    <w:rsid w:val="00973C34"/>
    <w:rsid w:val="009743A7"/>
    <w:rsid w:val="00974CAB"/>
    <w:rsid w:val="00974DDE"/>
    <w:rsid w:val="009753E9"/>
    <w:rsid w:val="009753FC"/>
    <w:rsid w:val="00975622"/>
    <w:rsid w:val="00976348"/>
    <w:rsid w:val="009767EC"/>
    <w:rsid w:val="00976E0B"/>
    <w:rsid w:val="00976FA2"/>
    <w:rsid w:val="009771FF"/>
    <w:rsid w:val="00977FC0"/>
    <w:rsid w:val="00980169"/>
    <w:rsid w:val="009802BC"/>
    <w:rsid w:val="00980460"/>
    <w:rsid w:val="0098092C"/>
    <w:rsid w:val="00980A0C"/>
    <w:rsid w:val="009811A7"/>
    <w:rsid w:val="009817B6"/>
    <w:rsid w:val="0098181F"/>
    <w:rsid w:val="009821C0"/>
    <w:rsid w:val="00982C76"/>
    <w:rsid w:val="00982CDF"/>
    <w:rsid w:val="009832A8"/>
    <w:rsid w:val="00983AFA"/>
    <w:rsid w:val="0098492B"/>
    <w:rsid w:val="00984E48"/>
    <w:rsid w:val="009857AA"/>
    <w:rsid w:val="00985CEC"/>
    <w:rsid w:val="00985EF7"/>
    <w:rsid w:val="00985F02"/>
    <w:rsid w:val="00985F6E"/>
    <w:rsid w:val="009864B1"/>
    <w:rsid w:val="00986573"/>
    <w:rsid w:val="00986CC5"/>
    <w:rsid w:val="00986CD0"/>
    <w:rsid w:val="00986D75"/>
    <w:rsid w:val="00987014"/>
    <w:rsid w:val="009877FC"/>
    <w:rsid w:val="0099041F"/>
    <w:rsid w:val="00990A70"/>
    <w:rsid w:val="00990D45"/>
    <w:rsid w:val="00991A4E"/>
    <w:rsid w:val="009920FF"/>
    <w:rsid w:val="00993822"/>
    <w:rsid w:val="00993836"/>
    <w:rsid w:val="00993A5E"/>
    <w:rsid w:val="00993C42"/>
    <w:rsid w:val="009941F6"/>
    <w:rsid w:val="0099429A"/>
    <w:rsid w:val="00994873"/>
    <w:rsid w:val="00994E09"/>
    <w:rsid w:val="00995141"/>
    <w:rsid w:val="0099566C"/>
    <w:rsid w:val="009958A4"/>
    <w:rsid w:val="00996354"/>
    <w:rsid w:val="009968AF"/>
    <w:rsid w:val="00996EAE"/>
    <w:rsid w:val="009972A1"/>
    <w:rsid w:val="00997662"/>
    <w:rsid w:val="009978E4"/>
    <w:rsid w:val="009A0398"/>
    <w:rsid w:val="009A0E19"/>
    <w:rsid w:val="009A1451"/>
    <w:rsid w:val="009A16BB"/>
    <w:rsid w:val="009A1B99"/>
    <w:rsid w:val="009A1F79"/>
    <w:rsid w:val="009A2166"/>
    <w:rsid w:val="009A2474"/>
    <w:rsid w:val="009A251F"/>
    <w:rsid w:val="009A27D4"/>
    <w:rsid w:val="009A29B3"/>
    <w:rsid w:val="009A31E9"/>
    <w:rsid w:val="009A33EF"/>
    <w:rsid w:val="009A33F0"/>
    <w:rsid w:val="009A353F"/>
    <w:rsid w:val="009A3B0D"/>
    <w:rsid w:val="009A3CE1"/>
    <w:rsid w:val="009A4661"/>
    <w:rsid w:val="009A48D8"/>
    <w:rsid w:val="009A4D63"/>
    <w:rsid w:val="009A50E6"/>
    <w:rsid w:val="009A5C17"/>
    <w:rsid w:val="009A6733"/>
    <w:rsid w:val="009A69E0"/>
    <w:rsid w:val="009A72A3"/>
    <w:rsid w:val="009A7D0A"/>
    <w:rsid w:val="009B005B"/>
    <w:rsid w:val="009B021A"/>
    <w:rsid w:val="009B04CA"/>
    <w:rsid w:val="009B08B6"/>
    <w:rsid w:val="009B0BFF"/>
    <w:rsid w:val="009B0F23"/>
    <w:rsid w:val="009B17A9"/>
    <w:rsid w:val="009B2512"/>
    <w:rsid w:val="009B2AE9"/>
    <w:rsid w:val="009B2B38"/>
    <w:rsid w:val="009B2FBD"/>
    <w:rsid w:val="009B34C3"/>
    <w:rsid w:val="009B3588"/>
    <w:rsid w:val="009B3882"/>
    <w:rsid w:val="009B39E4"/>
    <w:rsid w:val="009B3AAA"/>
    <w:rsid w:val="009B3BBD"/>
    <w:rsid w:val="009B3E4B"/>
    <w:rsid w:val="009B4450"/>
    <w:rsid w:val="009B485B"/>
    <w:rsid w:val="009B4E5E"/>
    <w:rsid w:val="009B57D9"/>
    <w:rsid w:val="009B63DC"/>
    <w:rsid w:val="009B65DA"/>
    <w:rsid w:val="009B6E2E"/>
    <w:rsid w:val="009B76D9"/>
    <w:rsid w:val="009B773D"/>
    <w:rsid w:val="009B77B1"/>
    <w:rsid w:val="009B7ABB"/>
    <w:rsid w:val="009C0336"/>
    <w:rsid w:val="009C1108"/>
    <w:rsid w:val="009C19A4"/>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7454"/>
    <w:rsid w:val="009C74DA"/>
    <w:rsid w:val="009C7E3F"/>
    <w:rsid w:val="009D043B"/>
    <w:rsid w:val="009D05DF"/>
    <w:rsid w:val="009D1D92"/>
    <w:rsid w:val="009D276C"/>
    <w:rsid w:val="009D444F"/>
    <w:rsid w:val="009D46CC"/>
    <w:rsid w:val="009D4859"/>
    <w:rsid w:val="009D4D68"/>
    <w:rsid w:val="009D5107"/>
    <w:rsid w:val="009D544F"/>
    <w:rsid w:val="009D594D"/>
    <w:rsid w:val="009D5976"/>
    <w:rsid w:val="009D62E8"/>
    <w:rsid w:val="009D698E"/>
    <w:rsid w:val="009D6FFD"/>
    <w:rsid w:val="009D788F"/>
    <w:rsid w:val="009D79C1"/>
    <w:rsid w:val="009D79DE"/>
    <w:rsid w:val="009E0B04"/>
    <w:rsid w:val="009E0F35"/>
    <w:rsid w:val="009E1143"/>
    <w:rsid w:val="009E17ED"/>
    <w:rsid w:val="009E20D7"/>
    <w:rsid w:val="009E23C5"/>
    <w:rsid w:val="009E26CE"/>
    <w:rsid w:val="009E276C"/>
    <w:rsid w:val="009E27A6"/>
    <w:rsid w:val="009E28DA"/>
    <w:rsid w:val="009E2C4E"/>
    <w:rsid w:val="009E2D0D"/>
    <w:rsid w:val="009E2E43"/>
    <w:rsid w:val="009E302F"/>
    <w:rsid w:val="009E3B2B"/>
    <w:rsid w:val="009E3FB3"/>
    <w:rsid w:val="009E41D5"/>
    <w:rsid w:val="009E4210"/>
    <w:rsid w:val="009E4362"/>
    <w:rsid w:val="009E4A05"/>
    <w:rsid w:val="009E4A32"/>
    <w:rsid w:val="009E4FF4"/>
    <w:rsid w:val="009E5145"/>
    <w:rsid w:val="009E5646"/>
    <w:rsid w:val="009E594A"/>
    <w:rsid w:val="009E5AF5"/>
    <w:rsid w:val="009E5D35"/>
    <w:rsid w:val="009E5E17"/>
    <w:rsid w:val="009E63B9"/>
    <w:rsid w:val="009E7181"/>
    <w:rsid w:val="009E762E"/>
    <w:rsid w:val="009E78CF"/>
    <w:rsid w:val="009E7F0D"/>
    <w:rsid w:val="009E7F35"/>
    <w:rsid w:val="009F0470"/>
    <w:rsid w:val="009F0712"/>
    <w:rsid w:val="009F0DCF"/>
    <w:rsid w:val="009F0EB0"/>
    <w:rsid w:val="009F155C"/>
    <w:rsid w:val="009F1998"/>
    <w:rsid w:val="009F2A87"/>
    <w:rsid w:val="009F2BD3"/>
    <w:rsid w:val="009F3421"/>
    <w:rsid w:val="009F36A4"/>
    <w:rsid w:val="009F376A"/>
    <w:rsid w:val="009F3A06"/>
    <w:rsid w:val="009F3C53"/>
    <w:rsid w:val="009F3D84"/>
    <w:rsid w:val="009F409E"/>
    <w:rsid w:val="009F42DF"/>
    <w:rsid w:val="009F44EB"/>
    <w:rsid w:val="009F4B9B"/>
    <w:rsid w:val="009F5041"/>
    <w:rsid w:val="009F50A2"/>
    <w:rsid w:val="009F554D"/>
    <w:rsid w:val="009F55C9"/>
    <w:rsid w:val="009F58FE"/>
    <w:rsid w:val="009F60D1"/>
    <w:rsid w:val="009F62DF"/>
    <w:rsid w:val="009F64A9"/>
    <w:rsid w:val="009F6C3E"/>
    <w:rsid w:val="009F6DF4"/>
    <w:rsid w:val="009F742B"/>
    <w:rsid w:val="009F74F9"/>
    <w:rsid w:val="009F763A"/>
    <w:rsid w:val="009F775C"/>
    <w:rsid w:val="009F7D66"/>
    <w:rsid w:val="009F7EA4"/>
    <w:rsid w:val="009F7F58"/>
    <w:rsid w:val="00A002B9"/>
    <w:rsid w:val="00A0047F"/>
    <w:rsid w:val="00A007D4"/>
    <w:rsid w:val="00A00E50"/>
    <w:rsid w:val="00A013FD"/>
    <w:rsid w:val="00A01651"/>
    <w:rsid w:val="00A01704"/>
    <w:rsid w:val="00A01714"/>
    <w:rsid w:val="00A01903"/>
    <w:rsid w:val="00A01970"/>
    <w:rsid w:val="00A02304"/>
    <w:rsid w:val="00A02FCE"/>
    <w:rsid w:val="00A038DE"/>
    <w:rsid w:val="00A0394F"/>
    <w:rsid w:val="00A03A8A"/>
    <w:rsid w:val="00A03C18"/>
    <w:rsid w:val="00A04123"/>
    <w:rsid w:val="00A04B4A"/>
    <w:rsid w:val="00A04CAD"/>
    <w:rsid w:val="00A04DB5"/>
    <w:rsid w:val="00A0528D"/>
    <w:rsid w:val="00A05975"/>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2A"/>
    <w:rsid w:val="00A16294"/>
    <w:rsid w:val="00A20376"/>
    <w:rsid w:val="00A20962"/>
    <w:rsid w:val="00A20BFC"/>
    <w:rsid w:val="00A2103E"/>
    <w:rsid w:val="00A217B0"/>
    <w:rsid w:val="00A21DA8"/>
    <w:rsid w:val="00A2232A"/>
    <w:rsid w:val="00A22A57"/>
    <w:rsid w:val="00A22AC3"/>
    <w:rsid w:val="00A22F6C"/>
    <w:rsid w:val="00A2310A"/>
    <w:rsid w:val="00A23398"/>
    <w:rsid w:val="00A2373A"/>
    <w:rsid w:val="00A2406C"/>
    <w:rsid w:val="00A24C30"/>
    <w:rsid w:val="00A24C3D"/>
    <w:rsid w:val="00A250A2"/>
    <w:rsid w:val="00A250BB"/>
    <w:rsid w:val="00A2526B"/>
    <w:rsid w:val="00A2556B"/>
    <w:rsid w:val="00A25F05"/>
    <w:rsid w:val="00A25F78"/>
    <w:rsid w:val="00A2607F"/>
    <w:rsid w:val="00A262BB"/>
    <w:rsid w:val="00A263C6"/>
    <w:rsid w:val="00A26BDE"/>
    <w:rsid w:val="00A2710D"/>
    <w:rsid w:val="00A2740F"/>
    <w:rsid w:val="00A3033D"/>
    <w:rsid w:val="00A30C39"/>
    <w:rsid w:val="00A30FB4"/>
    <w:rsid w:val="00A31230"/>
    <w:rsid w:val="00A31769"/>
    <w:rsid w:val="00A31AF6"/>
    <w:rsid w:val="00A31B94"/>
    <w:rsid w:val="00A31C5B"/>
    <w:rsid w:val="00A31EF1"/>
    <w:rsid w:val="00A3235E"/>
    <w:rsid w:val="00A32E39"/>
    <w:rsid w:val="00A32ED5"/>
    <w:rsid w:val="00A33438"/>
    <w:rsid w:val="00A33455"/>
    <w:rsid w:val="00A33945"/>
    <w:rsid w:val="00A33A7D"/>
    <w:rsid w:val="00A34085"/>
    <w:rsid w:val="00A342DA"/>
    <w:rsid w:val="00A34384"/>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1FA4"/>
    <w:rsid w:val="00A4202B"/>
    <w:rsid w:val="00A4203B"/>
    <w:rsid w:val="00A420A7"/>
    <w:rsid w:val="00A42A16"/>
    <w:rsid w:val="00A42CEC"/>
    <w:rsid w:val="00A431CA"/>
    <w:rsid w:val="00A435B1"/>
    <w:rsid w:val="00A439F1"/>
    <w:rsid w:val="00A43BBA"/>
    <w:rsid w:val="00A43D35"/>
    <w:rsid w:val="00A4412E"/>
    <w:rsid w:val="00A44651"/>
    <w:rsid w:val="00A44A73"/>
    <w:rsid w:val="00A44DB3"/>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47F99"/>
    <w:rsid w:val="00A501DE"/>
    <w:rsid w:val="00A506BC"/>
    <w:rsid w:val="00A50806"/>
    <w:rsid w:val="00A50888"/>
    <w:rsid w:val="00A50B72"/>
    <w:rsid w:val="00A50C22"/>
    <w:rsid w:val="00A50D91"/>
    <w:rsid w:val="00A51167"/>
    <w:rsid w:val="00A5138E"/>
    <w:rsid w:val="00A51C46"/>
    <w:rsid w:val="00A51E31"/>
    <w:rsid w:val="00A52A0B"/>
    <w:rsid w:val="00A52FD9"/>
    <w:rsid w:val="00A531E0"/>
    <w:rsid w:val="00A53413"/>
    <w:rsid w:val="00A537AD"/>
    <w:rsid w:val="00A53850"/>
    <w:rsid w:val="00A53874"/>
    <w:rsid w:val="00A539D1"/>
    <w:rsid w:val="00A53A07"/>
    <w:rsid w:val="00A53B9D"/>
    <w:rsid w:val="00A53CB5"/>
    <w:rsid w:val="00A53E89"/>
    <w:rsid w:val="00A53ED0"/>
    <w:rsid w:val="00A5423B"/>
    <w:rsid w:val="00A546DB"/>
    <w:rsid w:val="00A55D1A"/>
    <w:rsid w:val="00A55D30"/>
    <w:rsid w:val="00A5613D"/>
    <w:rsid w:val="00A569D2"/>
    <w:rsid w:val="00A56C22"/>
    <w:rsid w:val="00A6055B"/>
    <w:rsid w:val="00A606A4"/>
    <w:rsid w:val="00A609E0"/>
    <w:rsid w:val="00A60EDB"/>
    <w:rsid w:val="00A61033"/>
    <w:rsid w:val="00A6112B"/>
    <w:rsid w:val="00A612D1"/>
    <w:rsid w:val="00A6147B"/>
    <w:rsid w:val="00A614A6"/>
    <w:rsid w:val="00A61D97"/>
    <w:rsid w:val="00A61DDD"/>
    <w:rsid w:val="00A623B3"/>
    <w:rsid w:val="00A62959"/>
    <w:rsid w:val="00A630DE"/>
    <w:rsid w:val="00A63F0A"/>
    <w:rsid w:val="00A641E4"/>
    <w:rsid w:val="00A6458B"/>
    <w:rsid w:val="00A64A6B"/>
    <w:rsid w:val="00A6517D"/>
    <w:rsid w:val="00A655AE"/>
    <w:rsid w:val="00A658ED"/>
    <w:rsid w:val="00A659F9"/>
    <w:rsid w:val="00A65A8E"/>
    <w:rsid w:val="00A65EF1"/>
    <w:rsid w:val="00A660EE"/>
    <w:rsid w:val="00A6633E"/>
    <w:rsid w:val="00A66D4C"/>
    <w:rsid w:val="00A66E3B"/>
    <w:rsid w:val="00A671E0"/>
    <w:rsid w:val="00A67938"/>
    <w:rsid w:val="00A679A4"/>
    <w:rsid w:val="00A67D68"/>
    <w:rsid w:val="00A706A2"/>
    <w:rsid w:val="00A70DDB"/>
    <w:rsid w:val="00A71568"/>
    <w:rsid w:val="00A718F9"/>
    <w:rsid w:val="00A7203C"/>
    <w:rsid w:val="00A724C5"/>
    <w:rsid w:val="00A72EC8"/>
    <w:rsid w:val="00A73042"/>
    <w:rsid w:val="00A73119"/>
    <w:rsid w:val="00A7381A"/>
    <w:rsid w:val="00A7382C"/>
    <w:rsid w:val="00A73ABB"/>
    <w:rsid w:val="00A73CF4"/>
    <w:rsid w:val="00A740CD"/>
    <w:rsid w:val="00A742F5"/>
    <w:rsid w:val="00A74410"/>
    <w:rsid w:val="00A7526F"/>
    <w:rsid w:val="00A75742"/>
    <w:rsid w:val="00A75B37"/>
    <w:rsid w:val="00A76814"/>
    <w:rsid w:val="00A768B5"/>
    <w:rsid w:val="00A769DE"/>
    <w:rsid w:val="00A76BA8"/>
    <w:rsid w:val="00A8025E"/>
    <w:rsid w:val="00A80E7E"/>
    <w:rsid w:val="00A81217"/>
    <w:rsid w:val="00A81A35"/>
    <w:rsid w:val="00A81A85"/>
    <w:rsid w:val="00A81CC3"/>
    <w:rsid w:val="00A82422"/>
    <w:rsid w:val="00A82697"/>
    <w:rsid w:val="00A82B61"/>
    <w:rsid w:val="00A830EA"/>
    <w:rsid w:val="00A83632"/>
    <w:rsid w:val="00A83844"/>
    <w:rsid w:val="00A83931"/>
    <w:rsid w:val="00A83B05"/>
    <w:rsid w:val="00A83EE0"/>
    <w:rsid w:val="00A84039"/>
    <w:rsid w:val="00A8444E"/>
    <w:rsid w:val="00A846D2"/>
    <w:rsid w:val="00A85244"/>
    <w:rsid w:val="00A853DD"/>
    <w:rsid w:val="00A854EF"/>
    <w:rsid w:val="00A855AE"/>
    <w:rsid w:val="00A8561C"/>
    <w:rsid w:val="00A86A82"/>
    <w:rsid w:val="00A870B5"/>
    <w:rsid w:val="00A8748B"/>
    <w:rsid w:val="00A87705"/>
    <w:rsid w:val="00A87A2C"/>
    <w:rsid w:val="00A87AA8"/>
    <w:rsid w:val="00A87D1F"/>
    <w:rsid w:val="00A90025"/>
    <w:rsid w:val="00A906D4"/>
    <w:rsid w:val="00A90B2D"/>
    <w:rsid w:val="00A90C07"/>
    <w:rsid w:val="00A9105C"/>
    <w:rsid w:val="00A91121"/>
    <w:rsid w:val="00A91294"/>
    <w:rsid w:val="00A915C4"/>
    <w:rsid w:val="00A9161E"/>
    <w:rsid w:val="00A91BD4"/>
    <w:rsid w:val="00A926A1"/>
    <w:rsid w:val="00A92954"/>
    <w:rsid w:val="00A92A27"/>
    <w:rsid w:val="00A9324F"/>
    <w:rsid w:val="00A9349C"/>
    <w:rsid w:val="00A93566"/>
    <w:rsid w:val="00A938E6"/>
    <w:rsid w:val="00A93BF7"/>
    <w:rsid w:val="00A93C61"/>
    <w:rsid w:val="00A94545"/>
    <w:rsid w:val="00A94EB2"/>
    <w:rsid w:val="00A95682"/>
    <w:rsid w:val="00A95937"/>
    <w:rsid w:val="00A95DE4"/>
    <w:rsid w:val="00A96D37"/>
    <w:rsid w:val="00A9789A"/>
    <w:rsid w:val="00A97B18"/>
    <w:rsid w:val="00A97D32"/>
    <w:rsid w:val="00A97DC5"/>
    <w:rsid w:val="00AA02BA"/>
    <w:rsid w:val="00AA0AFC"/>
    <w:rsid w:val="00AA137E"/>
    <w:rsid w:val="00AA1440"/>
    <w:rsid w:val="00AA15EE"/>
    <w:rsid w:val="00AA2654"/>
    <w:rsid w:val="00AA33A6"/>
    <w:rsid w:val="00AA34A4"/>
    <w:rsid w:val="00AA3F76"/>
    <w:rsid w:val="00AA4027"/>
    <w:rsid w:val="00AA447E"/>
    <w:rsid w:val="00AA4621"/>
    <w:rsid w:val="00AA57A4"/>
    <w:rsid w:val="00AA59B5"/>
    <w:rsid w:val="00AA665B"/>
    <w:rsid w:val="00AA686C"/>
    <w:rsid w:val="00AA758B"/>
    <w:rsid w:val="00AA7819"/>
    <w:rsid w:val="00AA7AFE"/>
    <w:rsid w:val="00AA7FA4"/>
    <w:rsid w:val="00AB0954"/>
    <w:rsid w:val="00AB0E52"/>
    <w:rsid w:val="00AB1584"/>
    <w:rsid w:val="00AB1A72"/>
    <w:rsid w:val="00AB1D3F"/>
    <w:rsid w:val="00AB2574"/>
    <w:rsid w:val="00AB2697"/>
    <w:rsid w:val="00AB2E67"/>
    <w:rsid w:val="00AB2FE2"/>
    <w:rsid w:val="00AB3413"/>
    <w:rsid w:val="00AB3462"/>
    <w:rsid w:val="00AB4B95"/>
    <w:rsid w:val="00AB5094"/>
    <w:rsid w:val="00AB5576"/>
    <w:rsid w:val="00AB55A7"/>
    <w:rsid w:val="00AB55D1"/>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2661"/>
    <w:rsid w:val="00AC36FA"/>
    <w:rsid w:val="00AC3A25"/>
    <w:rsid w:val="00AC3D08"/>
    <w:rsid w:val="00AC3D34"/>
    <w:rsid w:val="00AC3E29"/>
    <w:rsid w:val="00AC3F28"/>
    <w:rsid w:val="00AC410B"/>
    <w:rsid w:val="00AC4685"/>
    <w:rsid w:val="00AC46BB"/>
    <w:rsid w:val="00AC47F5"/>
    <w:rsid w:val="00AC4F54"/>
    <w:rsid w:val="00AC5257"/>
    <w:rsid w:val="00AC59EA"/>
    <w:rsid w:val="00AC64E1"/>
    <w:rsid w:val="00AC6C63"/>
    <w:rsid w:val="00AC733F"/>
    <w:rsid w:val="00AC7667"/>
    <w:rsid w:val="00AC79AF"/>
    <w:rsid w:val="00AC7AF3"/>
    <w:rsid w:val="00AC7B39"/>
    <w:rsid w:val="00AC7DED"/>
    <w:rsid w:val="00AD03AB"/>
    <w:rsid w:val="00AD04DE"/>
    <w:rsid w:val="00AD0502"/>
    <w:rsid w:val="00AD06EB"/>
    <w:rsid w:val="00AD0F10"/>
    <w:rsid w:val="00AD17C7"/>
    <w:rsid w:val="00AD18C1"/>
    <w:rsid w:val="00AD2080"/>
    <w:rsid w:val="00AD32C0"/>
    <w:rsid w:val="00AD3990"/>
    <w:rsid w:val="00AD3B5D"/>
    <w:rsid w:val="00AD3CAD"/>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466C"/>
    <w:rsid w:val="00AE48E4"/>
    <w:rsid w:val="00AE4DC1"/>
    <w:rsid w:val="00AE516B"/>
    <w:rsid w:val="00AE572E"/>
    <w:rsid w:val="00AE5E52"/>
    <w:rsid w:val="00AE6161"/>
    <w:rsid w:val="00AE6A47"/>
    <w:rsid w:val="00AE6B28"/>
    <w:rsid w:val="00AE6DE8"/>
    <w:rsid w:val="00AE714C"/>
    <w:rsid w:val="00AE714D"/>
    <w:rsid w:val="00AE776C"/>
    <w:rsid w:val="00AE7A30"/>
    <w:rsid w:val="00AF0CC9"/>
    <w:rsid w:val="00AF1890"/>
    <w:rsid w:val="00AF1A43"/>
    <w:rsid w:val="00AF1B41"/>
    <w:rsid w:val="00AF2095"/>
    <w:rsid w:val="00AF2210"/>
    <w:rsid w:val="00AF3233"/>
    <w:rsid w:val="00AF3494"/>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FCB"/>
    <w:rsid w:val="00B0182C"/>
    <w:rsid w:val="00B01B21"/>
    <w:rsid w:val="00B0235B"/>
    <w:rsid w:val="00B024A1"/>
    <w:rsid w:val="00B0254E"/>
    <w:rsid w:val="00B026C5"/>
    <w:rsid w:val="00B02D45"/>
    <w:rsid w:val="00B0308D"/>
    <w:rsid w:val="00B031F1"/>
    <w:rsid w:val="00B036B7"/>
    <w:rsid w:val="00B037B6"/>
    <w:rsid w:val="00B03F30"/>
    <w:rsid w:val="00B04187"/>
    <w:rsid w:val="00B04B60"/>
    <w:rsid w:val="00B05D27"/>
    <w:rsid w:val="00B05FBE"/>
    <w:rsid w:val="00B061D9"/>
    <w:rsid w:val="00B067C1"/>
    <w:rsid w:val="00B06B0E"/>
    <w:rsid w:val="00B105CB"/>
    <w:rsid w:val="00B109C2"/>
    <w:rsid w:val="00B10E81"/>
    <w:rsid w:val="00B11155"/>
    <w:rsid w:val="00B11DE7"/>
    <w:rsid w:val="00B12491"/>
    <w:rsid w:val="00B125DD"/>
    <w:rsid w:val="00B128E0"/>
    <w:rsid w:val="00B12CE7"/>
    <w:rsid w:val="00B12D9D"/>
    <w:rsid w:val="00B13032"/>
    <w:rsid w:val="00B13051"/>
    <w:rsid w:val="00B13530"/>
    <w:rsid w:val="00B1378E"/>
    <w:rsid w:val="00B13900"/>
    <w:rsid w:val="00B13947"/>
    <w:rsid w:val="00B13D3D"/>
    <w:rsid w:val="00B14046"/>
    <w:rsid w:val="00B14217"/>
    <w:rsid w:val="00B14357"/>
    <w:rsid w:val="00B148C6"/>
    <w:rsid w:val="00B14DF2"/>
    <w:rsid w:val="00B14FBA"/>
    <w:rsid w:val="00B1513F"/>
    <w:rsid w:val="00B153B0"/>
    <w:rsid w:val="00B1573C"/>
    <w:rsid w:val="00B15F4D"/>
    <w:rsid w:val="00B1600D"/>
    <w:rsid w:val="00B16246"/>
    <w:rsid w:val="00B167B8"/>
    <w:rsid w:val="00B16879"/>
    <w:rsid w:val="00B17CBD"/>
    <w:rsid w:val="00B17DDE"/>
    <w:rsid w:val="00B2015B"/>
    <w:rsid w:val="00B20287"/>
    <w:rsid w:val="00B20484"/>
    <w:rsid w:val="00B20E92"/>
    <w:rsid w:val="00B2136C"/>
    <w:rsid w:val="00B215E5"/>
    <w:rsid w:val="00B21B86"/>
    <w:rsid w:val="00B21CFE"/>
    <w:rsid w:val="00B22519"/>
    <w:rsid w:val="00B22616"/>
    <w:rsid w:val="00B22E5E"/>
    <w:rsid w:val="00B23578"/>
    <w:rsid w:val="00B236C0"/>
    <w:rsid w:val="00B237BD"/>
    <w:rsid w:val="00B23B6D"/>
    <w:rsid w:val="00B23D9C"/>
    <w:rsid w:val="00B24246"/>
    <w:rsid w:val="00B248C8"/>
    <w:rsid w:val="00B25023"/>
    <w:rsid w:val="00B25092"/>
    <w:rsid w:val="00B252D8"/>
    <w:rsid w:val="00B25560"/>
    <w:rsid w:val="00B255E6"/>
    <w:rsid w:val="00B25D83"/>
    <w:rsid w:val="00B25D96"/>
    <w:rsid w:val="00B25E2D"/>
    <w:rsid w:val="00B25E68"/>
    <w:rsid w:val="00B26203"/>
    <w:rsid w:val="00B2683F"/>
    <w:rsid w:val="00B26A98"/>
    <w:rsid w:val="00B26C76"/>
    <w:rsid w:val="00B27030"/>
    <w:rsid w:val="00B271A9"/>
    <w:rsid w:val="00B27240"/>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7B"/>
    <w:rsid w:val="00B332DB"/>
    <w:rsid w:val="00B336B5"/>
    <w:rsid w:val="00B338C5"/>
    <w:rsid w:val="00B33A82"/>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4038D"/>
    <w:rsid w:val="00B411A9"/>
    <w:rsid w:val="00B41444"/>
    <w:rsid w:val="00B41A42"/>
    <w:rsid w:val="00B41CE3"/>
    <w:rsid w:val="00B4235B"/>
    <w:rsid w:val="00B42793"/>
    <w:rsid w:val="00B42877"/>
    <w:rsid w:val="00B42980"/>
    <w:rsid w:val="00B43495"/>
    <w:rsid w:val="00B43DEC"/>
    <w:rsid w:val="00B43FB1"/>
    <w:rsid w:val="00B4438A"/>
    <w:rsid w:val="00B447BC"/>
    <w:rsid w:val="00B45072"/>
    <w:rsid w:val="00B4511F"/>
    <w:rsid w:val="00B45355"/>
    <w:rsid w:val="00B45528"/>
    <w:rsid w:val="00B45E70"/>
    <w:rsid w:val="00B46BE6"/>
    <w:rsid w:val="00B471CD"/>
    <w:rsid w:val="00B4729C"/>
    <w:rsid w:val="00B47344"/>
    <w:rsid w:val="00B4795C"/>
    <w:rsid w:val="00B47CDC"/>
    <w:rsid w:val="00B47DB8"/>
    <w:rsid w:val="00B47FAB"/>
    <w:rsid w:val="00B5035B"/>
    <w:rsid w:val="00B5077D"/>
    <w:rsid w:val="00B50BA6"/>
    <w:rsid w:val="00B5172E"/>
    <w:rsid w:val="00B51741"/>
    <w:rsid w:val="00B51BF3"/>
    <w:rsid w:val="00B520B4"/>
    <w:rsid w:val="00B528BB"/>
    <w:rsid w:val="00B538C5"/>
    <w:rsid w:val="00B53BC1"/>
    <w:rsid w:val="00B54668"/>
    <w:rsid w:val="00B54B15"/>
    <w:rsid w:val="00B54B5C"/>
    <w:rsid w:val="00B54CB3"/>
    <w:rsid w:val="00B54D86"/>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D08"/>
    <w:rsid w:val="00B621BB"/>
    <w:rsid w:val="00B62680"/>
    <w:rsid w:val="00B62E7E"/>
    <w:rsid w:val="00B63337"/>
    <w:rsid w:val="00B63893"/>
    <w:rsid w:val="00B64201"/>
    <w:rsid w:val="00B6429A"/>
    <w:rsid w:val="00B643B5"/>
    <w:rsid w:val="00B645CE"/>
    <w:rsid w:val="00B6486F"/>
    <w:rsid w:val="00B6498B"/>
    <w:rsid w:val="00B64BF5"/>
    <w:rsid w:val="00B64C99"/>
    <w:rsid w:val="00B65868"/>
    <w:rsid w:val="00B66127"/>
    <w:rsid w:val="00B66356"/>
    <w:rsid w:val="00B663F9"/>
    <w:rsid w:val="00B669BE"/>
    <w:rsid w:val="00B66AD9"/>
    <w:rsid w:val="00B66C99"/>
    <w:rsid w:val="00B66D8E"/>
    <w:rsid w:val="00B6700A"/>
    <w:rsid w:val="00B67588"/>
    <w:rsid w:val="00B677B5"/>
    <w:rsid w:val="00B67C1D"/>
    <w:rsid w:val="00B67DC2"/>
    <w:rsid w:val="00B67F0C"/>
    <w:rsid w:val="00B70222"/>
    <w:rsid w:val="00B7043D"/>
    <w:rsid w:val="00B71489"/>
    <w:rsid w:val="00B718AB"/>
    <w:rsid w:val="00B7212A"/>
    <w:rsid w:val="00B7267A"/>
    <w:rsid w:val="00B729E1"/>
    <w:rsid w:val="00B730A7"/>
    <w:rsid w:val="00B732FC"/>
    <w:rsid w:val="00B736C1"/>
    <w:rsid w:val="00B73B9B"/>
    <w:rsid w:val="00B73E37"/>
    <w:rsid w:val="00B743A6"/>
    <w:rsid w:val="00B745E6"/>
    <w:rsid w:val="00B74AB6"/>
    <w:rsid w:val="00B7530E"/>
    <w:rsid w:val="00B75E91"/>
    <w:rsid w:val="00B76151"/>
    <w:rsid w:val="00B76215"/>
    <w:rsid w:val="00B764E5"/>
    <w:rsid w:val="00B76F58"/>
    <w:rsid w:val="00B77258"/>
    <w:rsid w:val="00B77908"/>
    <w:rsid w:val="00B77E7F"/>
    <w:rsid w:val="00B804DD"/>
    <w:rsid w:val="00B80672"/>
    <w:rsid w:val="00B807DC"/>
    <w:rsid w:val="00B80D77"/>
    <w:rsid w:val="00B8132A"/>
    <w:rsid w:val="00B81B02"/>
    <w:rsid w:val="00B82504"/>
    <w:rsid w:val="00B82613"/>
    <w:rsid w:val="00B82E91"/>
    <w:rsid w:val="00B832B8"/>
    <w:rsid w:val="00B83AD7"/>
    <w:rsid w:val="00B8422C"/>
    <w:rsid w:val="00B8434E"/>
    <w:rsid w:val="00B84372"/>
    <w:rsid w:val="00B84437"/>
    <w:rsid w:val="00B84483"/>
    <w:rsid w:val="00B84584"/>
    <w:rsid w:val="00B854BD"/>
    <w:rsid w:val="00B85868"/>
    <w:rsid w:val="00B8590F"/>
    <w:rsid w:val="00B85D78"/>
    <w:rsid w:val="00B85EF2"/>
    <w:rsid w:val="00B86FBB"/>
    <w:rsid w:val="00B870D1"/>
    <w:rsid w:val="00B87162"/>
    <w:rsid w:val="00B871FE"/>
    <w:rsid w:val="00B87519"/>
    <w:rsid w:val="00B87B14"/>
    <w:rsid w:val="00B90B95"/>
    <w:rsid w:val="00B910E8"/>
    <w:rsid w:val="00B91105"/>
    <w:rsid w:val="00B91972"/>
    <w:rsid w:val="00B92668"/>
    <w:rsid w:val="00B927A9"/>
    <w:rsid w:val="00B92B59"/>
    <w:rsid w:val="00B93008"/>
    <w:rsid w:val="00B9331A"/>
    <w:rsid w:val="00B9350A"/>
    <w:rsid w:val="00B93931"/>
    <w:rsid w:val="00B93C15"/>
    <w:rsid w:val="00B9462D"/>
    <w:rsid w:val="00B94862"/>
    <w:rsid w:val="00B94E0E"/>
    <w:rsid w:val="00B94F1E"/>
    <w:rsid w:val="00B953D1"/>
    <w:rsid w:val="00B9557D"/>
    <w:rsid w:val="00B95D85"/>
    <w:rsid w:val="00B95EF4"/>
    <w:rsid w:val="00B96083"/>
    <w:rsid w:val="00B96B61"/>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B7"/>
    <w:rsid w:val="00BA1CF9"/>
    <w:rsid w:val="00BA217D"/>
    <w:rsid w:val="00BA226E"/>
    <w:rsid w:val="00BA24CB"/>
    <w:rsid w:val="00BA3ADD"/>
    <w:rsid w:val="00BA42AC"/>
    <w:rsid w:val="00BA447F"/>
    <w:rsid w:val="00BA4B13"/>
    <w:rsid w:val="00BA4C27"/>
    <w:rsid w:val="00BA4DC5"/>
    <w:rsid w:val="00BA4F15"/>
    <w:rsid w:val="00BA625B"/>
    <w:rsid w:val="00BA6B6F"/>
    <w:rsid w:val="00BA7050"/>
    <w:rsid w:val="00BA7517"/>
    <w:rsid w:val="00BA7CE0"/>
    <w:rsid w:val="00BA7D5C"/>
    <w:rsid w:val="00BB05B6"/>
    <w:rsid w:val="00BB0D59"/>
    <w:rsid w:val="00BB0FC7"/>
    <w:rsid w:val="00BB1FA5"/>
    <w:rsid w:val="00BB24D3"/>
    <w:rsid w:val="00BB26B6"/>
    <w:rsid w:val="00BB3055"/>
    <w:rsid w:val="00BB33C3"/>
    <w:rsid w:val="00BB365E"/>
    <w:rsid w:val="00BB38E7"/>
    <w:rsid w:val="00BB3E2B"/>
    <w:rsid w:val="00BB4331"/>
    <w:rsid w:val="00BB4B42"/>
    <w:rsid w:val="00BB4C0F"/>
    <w:rsid w:val="00BB5048"/>
    <w:rsid w:val="00BB5298"/>
    <w:rsid w:val="00BB537C"/>
    <w:rsid w:val="00BB5CD0"/>
    <w:rsid w:val="00BB6651"/>
    <w:rsid w:val="00BB6ACC"/>
    <w:rsid w:val="00BB74ED"/>
    <w:rsid w:val="00BB7500"/>
    <w:rsid w:val="00BB7895"/>
    <w:rsid w:val="00BB7B79"/>
    <w:rsid w:val="00BB7BBD"/>
    <w:rsid w:val="00BC0D16"/>
    <w:rsid w:val="00BC10A4"/>
    <w:rsid w:val="00BC139E"/>
    <w:rsid w:val="00BC2050"/>
    <w:rsid w:val="00BC209D"/>
    <w:rsid w:val="00BC2548"/>
    <w:rsid w:val="00BC358C"/>
    <w:rsid w:val="00BC3858"/>
    <w:rsid w:val="00BC38B6"/>
    <w:rsid w:val="00BC3DE0"/>
    <w:rsid w:val="00BC3F6E"/>
    <w:rsid w:val="00BC4177"/>
    <w:rsid w:val="00BC4571"/>
    <w:rsid w:val="00BC510F"/>
    <w:rsid w:val="00BC559F"/>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B67"/>
    <w:rsid w:val="00BD1D9D"/>
    <w:rsid w:val="00BD1DC0"/>
    <w:rsid w:val="00BD21DA"/>
    <w:rsid w:val="00BD2657"/>
    <w:rsid w:val="00BD337C"/>
    <w:rsid w:val="00BD3EC0"/>
    <w:rsid w:val="00BD4261"/>
    <w:rsid w:val="00BD42D3"/>
    <w:rsid w:val="00BD483B"/>
    <w:rsid w:val="00BD4A29"/>
    <w:rsid w:val="00BD4C7F"/>
    <w:rsid w:val="00BD4CAD"/>
    <w:rsid w:val="00BD4D70"/>
    <w:rsid w:val="00BD4FAC"/>
    <w:rsid w:val="00BD5489"/>
    <w:rsid w:val="00BD5D70"/>
    <w:rsid w:val="00BD5FD1"/>
    <w:rsid w:val="00BD62DB"/>
    <w:rsid w:val="00BD667C"/>
    <w:rsid w:val="00BD6EE1"/>
    <w:rsid w:val="00BE018F"/>
    <w:rsid w:val="00BE02A0"/>
    <w:rsid w:val="00BE02B4"/>
    <w:rsid w:val="00BE046F"/>
    <w:rsid w:val="00BE05B6"/>
    <w:rsid w:val="00BE07AE"/>
    <w:rsid w:val="00BE0A9E"/>
    <w:rsid w:val="00BE0C32"/>
    <w:rsid w:val="00BE1F1E"/>
    <w:rsid w:val="00BE2A6F"/>
    <w:rsid w:val="00BE2C45"/>
    <w:rsid w:val="00BE2D0D"/>
    <w:rsid w:val="00BE33CD"/>
    <w:rsid w:val="00BE3594"/>
    <w:rsid w:val="00BE3AAA"/>
    <w:rsid w:val="00BE3B4E"/>
    <w:rsid w:val="00BE3F4B"/>
    <w:rsid w:val="00BE3F7A"/>
    <w:rsid w:val="00BE45C2"/>
    <w:rsid w:val="00BE49F9"/>
    <w:rsid w:val="00BE536A"/>
    <w:rsid w:val="00BE58E6"/>
    <w:rsid w:val="00BE5907"/>
    <w:rsid w:val="00BE5A94"/>
    <w:rsid w:val="00BE6227"/>
    <w:rsid w:val="00BE6287"/>
    <w:rsid w:val="00BE6FD5"/>
    <w:rsid w:val="00BE7169"/>
    <w:rsid w:val="00BE728B"/>
    <w:rsid w:val="00BE72E5"/>
    <w:rsid w:val="00BE770B"/>
    <w:rsid w:val="00BE781A"/>
    <w:rsid w:val="00BE79B1"/>
    <w:rsid w:val="00BE7BD5"/>
    <w:rsid w:val="00BE7D01"/>
    <w:rsid w:val="00BE7D02"/>
    <w:rsid w:val="00BF0784"/>
    <w:rsid w:val="00BF0F85"/>
    <w:rsid w:val="00BF10BC"/>
    <w:rsid w:val="00BF1269"/>
    <w:rsid w:val="00BF162C"/>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E4B"/>
    <w:rsid w:val="00BF65C7"/>
    <w:rsid w:val="00BF69B8"/>
    <w:rsid w:val="00BF7664"/>
    <w:rsid w:val="00BF7889"/>
    <w:rsid w:val="00C0055C"/>
    <w:rsid w:val="00C006E8"/>
    <w:rsid w:val="00C007A3"/>
    <w:rsid w:val="00C00F6B"/>
    <w:rsid w:val="00C01601"/>
    <w:rsid w:val="00C01854"/>
    <w:rsid w:val="00C0196A"/>
    <w:rsid w:val="00C019B9"/>
    <w:rsid w:val="00C024FC"/>
    <w:rsid w:val="00C0275C"/>
    <w:rsid w:val="00C02AE7"/>
    <w:rsid w:val="00C02C37"/>
    <w:rsid w:val="00C03773"/>
    <w:rsid w:val="00C03CAE"/>
    <w:rsid w:val="00C0418E"/>
    <w:rsid w:val="00C041D2"/>
    <w:rsid w:val="00C052AB"/>
    <w:rsid w:val="00C054FB"/>
    <w:rsid w:val="00C05DCE"/>
    <w:rsid w:val="00C05E95"/>
    <w:rsid w:val="00C06B1F"/>
    <w:rsid w:val="00C0702E"/>
    <w:rsid w:val="00C07061"/>
    <w:rsid w:val="00C071A7"/>
    <w:rsid w:val="00C07E16"/>
    <w:rsid w:val="00C07E61"/>
    <w:rsid w:val="00C100BF"/>
    <w:rsid w:val="00C1091C"/>
    <w:rsid w:val="00C10C2D"/>
    <w:rsid w:val="00C10CCE"/>
    <w:rsid w:val="00C1114F"/>
    <w:rsid w:val="00C11CBB"/>
    <w:rsid w:val="00C1241F"/>
    <w:rsid w:val="00C1274B"/>
    <w:rsid w:val="00C1338D"/>
    <w:rsid w:val="00C13674"/>
    <w:rsid w:val="00C13D66"/>
    <w:rsid w:val="00C14773"/>
    <w:rsid w:val="00C150C6"/>
    <w:rsid w:val="00C15350"/>
    <w:rsid w:val="00C15728"/>
    <w:rsid w:val="00C15C40"/>
    <w:rsid w:val="00C15EDB"/>
    <w:rsid w:val="00C1675B"/>
    <w:rsid w:val="00C16906"/>
    <w:rsid w:val="00C16C4F"/>
    <w:rsid w:val="00C1770D"/>
    <w:rsid w:val="00C17FCF"/>
    <w:rsid w:val="00C20531"/>
    <w:rsid w:val="00C208CC"/>
    <w:rsid w:val="00C20BEA"/>
    <w:rsid w:val="00C21016"/>
    <w:rsid w:val="00C21368"/>
    <w:rsid w:val="00C21D22"/>
    <w:rsid w:val="00C2255D"/>
    <w:rsid w:val="00C22776"/>
    <w:rsid w:val="00C22A7E"/>
    <w:rsid w:val="00C22B9D"/>
    <w:rsid w:val="00C237AB"/>
    <w:rsid w:val="00C238C8"/>
    <w:rsid w:val="00C2392F"/>
    <w:rsid w:val="00C23D87"/>
    <w:rsid w:val="00C2477A"/>
    <w:rsid w:val="00C248C4"/>
    <w:rsid w:val="00C24C0C"/>
    <w:rsid w:val="00C25681"/>
    <w:rsid w:val="00C25874"/>
    <w:rsid w:val="00C26B90"/>
    <w:rsid w:val="00C26CD4"/>
    <w:rsid w:val="00C26E55"/>
    <w:rsid w:val="00C271C5"/>
    <w:rsid w:val="00C278F3"/>
    <w:rsid w:val="00C27C11"/>
    <w:rsid w:val="00C27EB7"/>
    <w:rsid w:val="00C30444"/>
    <w:rsid w:val="00C3187D"/>
    <w:rsid w:val="00C31A07"/>
    <w:rsid w:val="00C31FA0"/>
    <w:rsid w:val="00C3263B"/>
    <w:rsid w:val="00C32746"/>
    <w:rsid w:val="00C32CA6"/>
    <w:rsid w:val="00C33701"/>
    <w:rsid w:val="00C34314"/>
    <w:rsid w:val="00C3441D"/>
    <w:rsid w:val="00C348F4"/>
    <w:rsid w:val="00C349DC"/>
    <w:rsid w:val="00C355F1"/>
    <w:rsid w:val="00C35C47"/>
    <w:rsid w:val="00C35D3E"/>
    <w:rsid w:val="00C36170"/>
    <w:rsid w:val="00C3661A"/>
    <w:rsid w:val="00C3677C"/>
    <w:rsid w:val="00C36840"/>
    <w:rsid w:val="00C37122"/>
    <w:rsid w:val="00C372ED"/>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55"/>
    <w:rsid w:val="00C47FCC"/>
    <w:rsid w:val="00C507C9"/>
    <w:rsid w:val="00C50C57"/>
    <w:rsid w:val="00C50CE7"/>
    <w:rsid w:val="00C50DF6"/>
    <w:rsid w:val="00C50E2C"/>
    <w:rsid w:val="00C5117A"/>
    <w:rsid w:val="00C51760"/>
    <w:rsid w:val="00C51BC6"/>
    <w:rsid w:val="00C52096"/>
    <w:rsid w:val="00C520F6"/>
    <w:rsid w:val="00C52410"/>
    <w:rsid w:val="00C525B3"/>
    <w:rsid w:val="00C52CF6"/>
    <w:rsid w:val="00C52F1C"/>
    <w:rsid w:val="00C53586"/>
    <w:rsid w:val="00C5377D"/>
    <w:rsid w:val="00C53976"/>
    <w:rsid w:val="00C53BDB"/>
    <w:rsid w:val="00C53BE7"/>
    <w:rsid w:val="00C53FDC"/>
    <w:rsid w:val="00C5531A"/>
    <w:rsid w:val="00C5535A"/>
    <w:rsid w:val="00C55384"/>
    <w:rsid w:val="00C55732"/>
    <w:rsid w:val="00C56203"/>
    <w:rsid w:val="00C5648E"/>
    <w:rsid w:val="00C56F16"/>
    <w:rsid w:val="00C57019"/>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68E"/>
    <w:rsid w:val="00C646B0"/>
    <w:rsid w:val="00C6480F"/>
    <w:rsid w:val="00C64B7B"/>
    <w:rsid w:val="00C64CA3"/>
    <w:rsid w:val="00C64DC1"/>
    <w:rsid w:val="00C64FEB"/>
    <w:rsid w:val="00C65951"/>
    <w:rsid w:val="00C659B1"/>
    <w:rsid w:val="00C65BD3"/>
    <w:rsid w:val="00C65BF9"/>
    <w:rsid w:val="00C6629D"/>
    <w:rsid w:val="00C668D2"/>
    <w:rsid w:val="00C66D31"/>
    <w:rsid w:val="00C6716C"/>
    <w:rsid w:val="00C7027B"/>
    <w:rsid w:val="00C70307"/>
    <w:rsid w:val="00C70400"/>
    <w:rsid w:val="00C70CCC"/>
    <w:rsid w:val="00C7199C"/>
    <w:rsid w:val="00C71FE3"/>
    <w:rsid w:val="00C72196"/>
    <w:rsid w:val="00C7233D"/>
    <w:rsid w:val="00C7238D"/>
    <w:rsid w:val="00C7297B"/>
    <w:rsid w:val="00C72D98"/>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78B"/>
    <w:rsid w:val="00C777A6"/>
    <w:rsid w:val="00C77812"/>
    <w:rsid w:val="00C801BE"/>
    <w:rsid w:val="00C802DF"/>
    <w:rsid w:val="00C8035A"/>
    <w:rsid w:val="00C80496"/>
    <w:rsid w:val="00C80568"/>
    <w:rsid w:val="00C8073A"/>
    <w:rsid w:val="00C80928"/>
    <w:rsid w:val="00C81576"/>
    <w:rsid w:val="00C8172A"/>
    <w:rsid w:val="00C81BA7"/>
    <w:rsid w:val="00C81C2D"/>
    <w:rsid w:val="00C82656"/>
    <w:rsid w:val="00C82691"/>
    <w:rsid w:val="00C826BB"/>
    <w:rsid w:val="00C82A66"/>
    <w:rsid w:val="00C82D6B"/>
    <w:rsid w:val="00C83964"/>
    <w:rsid w:val="00C83A80"/>
    <w:rsid w:val="00C83AC3"/>
    <w:rsid w:val="00C83C34"/>
    <w:rsid w:val="00C83DDC"/>
    <w:rsid w:val="00C842B6"/>
    <w:rsid w:val="00C8439A"/>
    <w:rsid w:val="00C84CD2"/>
    <w:rsid w:val="00C8623C"/>
    <w:rsid w:val="00C86255"/>
    <w:rsid w:val="00C866F4"/>
    <w:rsid w:val="00C869C7"/>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57"/>
    <w:rsid w:val="00C92EA3"/>
    <w:rsid w:val="00C931C7"/>
    <w:rsid w:val="00C931EC"/>
    <w:rsid w:val="00C938A6"/>
    <w:rsid w:val="00C9469F"/>
    <w:rsid w:val="00C9477F"/>
    <w:rsid w:val="00C9499F"/>
    <w:rsid w:val="00C949CD"/>
    <w:rsid w:val="00C94CE9"/>
    <w:rsid w:val="00C950AF"/>
    <w:rsid w:val="00C957DB"/>
    <w:rsid w:val="00C96E55"/>
    <w:rsid w:val="00C96E6C"/>
    <w:rsid w:val="00C96F79"/>
    <w:rsid w:val="00C9718B"/>
    <w:rsid w:val="00C974EE"/>
    <w:rsid w:val="00CA02E6"/>
    <w:rsid w:val="00CA048B"/>
    <w:rsid w:val="00CA0AFF"/>
    <w:rsid w:val="00CA0B2B"/>
    <w:rsid w:val="00CA0D5D"/>
    <w:rsid w:val="00CA0EA6"/>
    <w:rsid w:val="00CA1041"/>
    <w:rsid w:val="00CA115F"/>
    <w:rsid w:val="00CA15B7"/>
    <w:rsid w:val="00CA174C"/>
    <w:rsid w:val="00CA1CB7"/>
    <w:rsid w:val="00CA1CE6"/>
    <w:rsid w:val="00CA1E61"/>
    <w:rsid w:val="00CA1EDE"/>
    <w:rsid w:val="00CA1FCA"/>
    <w:rsid w:val="00CA2284"/>
    <w:rsid w:val="00CA2655"/>
    <w:rsid w:val="00CA2C83"/>
    <w:rsid w:val="00CA3055"/>
    <w:rsid w:val="00CA31DA"/>
    <w:rsid w:val="00CA3622"/>
    <w:rsid w:val="00CA37F1"/>
    <w:rsid w:val="00CA39EE"/>
    <w:rsid w:val="00CA3A30"/>
    <w:rsid w:val="00CA3C36"/>
    <w:rsid w:val="00CA4191"/>
    <w:rsid w:val="00CA4730"/>
    <w:rsid w:val="00CA49CE"/>
    <w:rsid w:val="00CA4A1D"/>
    <w:rsid w:val="00CA5583"/>
    <w:rsid w:val="00CA567D"/>
    <w:rsid w:val="00CA6227"/>
    <w:rsid w:val="00CA62B1"/>
    <w:rsid w:val="00CA65F0"/>
    <w:rsid w:val="00CA66A8"/>
    <w:rsid w:val="00CA6EBC"/>
    <w:rsid w:val="00CA7198"/>
    <w:rsid w:val="00CA78E9"/>
    <w:rsid w:val="00CA7E2D"/>
    <w:rsid w:val="00CB02D2"/>
    <w:rsid w:val="00CB0344"/>
    <w:rsid w:val="00CB057D"/>
    <w:rsid w:val="00CB09AB"/>
    <w:rsid w:val="00CB09DA"/>
    <w:rsid w:val="00CB0E54"/>
    <w:rsid w:val="00CB0EC6"/>
    <w:rsid w:val="00CB12DE"/>
    <w:rsid w:val="00CB1985"/>
    <w:rsid w:val="00CB1CB8"/>
    <w:rsid w:val="00CB2539"/>
    <w:rsid w:val="00CB26C1"/>
    <w:rsid w:val="00CB2C92"/>
    <w:rsid w:val="00CB38BA"/>
    <w:rsid w:val="00CB478D"/>
    <w:rsid w:val="00CB4A7D"/>
    <w:rsid w:val="00CB4FB2"/>
    <w:rsid w:val="00CB54B8"/>
    <w:rsid w:val="00CB56D5"/>
    <w:rsid w:val="00CB5799"/>
    <w:rsid w:val="00CB5A7D"/>
    <w:rsid w:val="00CB5BE6"/>
    <w:rsid w:val="00CB5C70"/>
    <w:rsid w:val="00CB690B"/>
    <w:rsid w:val="00CB6ADD"/>
    <w:rsid w:val="00CB6F2A"/>
    <w:rsid w:val="00CB6F5D"/>
    <w:rsid w:val="00CB70F6"/>
    <w:rsid w:val="00CB73F3"/>
    <w:rsid w:val="00CB74BD"/>
    <w:rsid w:val="00CB7B40"/>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51E4"/>
    <w:rsid w:val="00CC5546"/>
    <w:rsid w:val="00CC55C0"/>
    <w:rsid w:val="00CC59F7"/>
    <w:rsid w:val="00CC5C5D"/>
    <w:rsid w:val="00CC5C76"/>
    <w:rsid w:val="00CC5D41"/>
    <w:rsid w:val="00CC6045"/>
    <w:rsid w:val="00CC609E"/>
    <w:rsid w:val="00CC6167"/>
    <w:rsid w:val="00CC63C6"/>
    <w:rsid w:val="00CC6632"/>
    <w:rsid w:val="00CC6A96"/>
    <w:rsid w:val="00CC7DBA"/>
    <w:rsid w:val="00CD0686"/>
    <w:rsid w:val="00CD163B"/>
    <w:rsid w:val="00CD16BD"/>
    <w:rsid w:val="00CD1A6C"/>
    <w:rsid w:val="00CD1CC9"/>
    <w:rsid w:val="00CD22B7"/>
    <w:rsid w:val="00CD2CA5"/>
    <w:rsid w:val="00CD2F63"/>
    <w:rsid w:val="00CD2FE6"/>
    <w:rsid w:val="00CD3079"/>
    <w:rsid w:val="00CD3595"/>
    <w:rsid w:val="00CD3670"/>
    <w:rsid w:val="00CD36BE"/>
    <w:rsid w:val="00CD37EE"/>
    <w:rsid w:val="00CD3B98"/>
    <w:rsid w:val="00CD3D8F"/>
    <w:rsid w:val="00CD4388"/>
    <w:rsid w:val="00CD4710"/>
    <w:rsid w:val="00CD49B6"/>
    <w:rsid w:val="00CD4B26"/>
    <w:rsid w:val="00CD4C82"/>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64C9"/>
    <w:rsid w:val="00CE6696"/>
    <w:rsid w:val="00CE6CFA"/>
    <w:rsid w:val="00CE7015"/>
    <w:rsid w:val="00CE752A"/>
    <w:rsid w:val="00CE779C"/>
    <w:rsid w:val="00CE78E1"/>
    <w:rsid w:val="00CE79D2"/>
    <w:rsid w:val="00CE7B6C"/>
    <w:rsid w:val="00CE7FE5"/>
    <w:rsid w:val="00CF1099"/>
    <w:rsid w:val="00CF12CF"/>
    <w:rsid w:val="00CF13F3"/>
    <w:rsid w:val="00CF17FE"/>
    <w:rsid w:val="00CF1ABC"/>
    <w:rsid w:val="00CF1D0B"/>
    <w:rsid w:val="00CF1E2E"/>
    <w:rsid w:val="00CF2277"/>
    <w:rsid w:val="00CF234A"/>
    <w:rsid w:val="00CF2DCD"/>
    <w:rsid w:val="00CF2E25"/>
    <w:rsid w:val="00CF356C"/>
    <w:rsid w:val="00CF3742"/>
    <w:rsid w:val="00CF430B"/>
    <w:rsid w:val="00CF474F"/>
    <w:rsid w:val="00CF51AE"/>
    <w:rsid w:val="00CF5440"/>
    <w:rsid w:val="00CF55A5"/>
    <w:rsid w:val="00CF5982"/>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9AF"/>
    <w:rsid w:val="00D02C40"/>
    <w:rsid w:val="00D030EF"/>
    <w:rsid w:val="00D03499"/>
    <w:rsid w:val="00D034D6"/>
    <w:rsid w:val="00D03718"/>
    <w:rsid w:val="00D039D8"/>
    <w:rsid w:val="00D03A33"/>
    <w:rsid w:val="00D03A8A"/>
    <w:rsid w:val="00D03C60"/>
    <w:rsid w:val="00D04576"/>
    <w:rsid w:val="00D04F13"/>
    <w:rsid w:val="00D04F4D"/>
    <w:rsid w:val="00D050B0"/>
    <w:rsid w:val="00D05562"/>
    <w:rsid w:val="00D059D8"/>
    <w:rsid w:val="00D05A80"/>
    <w:rsid w:val="00D05B05"/>
    <w:rsid w:val="00D05C7A"/>
    <w:rsid w:val="00D05DF8"/>
    <w:rsid w:val="00D05E4F"/>
    <w:rsid w:val="00D064E8"/>
    <w:rsid w:val="00D0678C"/>
    <w:rsid w:val="00D06AE8"/>
    <w:rsid w:val="00D06C86"/>
    <w:rsid w:val="00D07467"/>
    <w:rsid w:val="00D07A76"/>
    <w:rsid w:val="00D07B98"/>
    <w:rsid w:val="00D07F0C"/>
    <w:rsid w:val="00D07FD0"/>
    <w:rsid w:val="00D1029C"/>
    <w:rsid w:val="00D10659"/>
    <w:rsid w:val="00D12359"/>
    <w:rsid w:val="00D12417"/>
    <w:rsid w:val="00D12600"/>
    <w:rsid w:val="00D13049"/>
    <w:rsid w:val="00D130CA"/>
    <w:rsid w:val="00D136FB"/>
    <w:rsid w:val="00D13ABA"/>
    <w:rsid w:val="00D1455A"/>
    <w:rsid w:val="00D14976"/>
    <w:rsid w:val="00D14E8C"/>
    <w:rsid w:val="00D14FD8"/>
    <w:rsid w:val="00D15C7E"/>
    <w:rsid w:val="00D173F5"/>
    <w:rsid w:val="00D2073B"/>
    <w:rsid w:val="00D20AEA"/>
    <w:rsid w:val="00D211AD"/>
    <w:rsid w:val="00D216A7"/>
    <w:rsid w:val="00D21944"/>
    <w:rsid w:val="00D21D38"/>
    <w:rsid w:val="00D21E50"/>
    <w:rsid w:val="00D21E7B"/>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39C"/>
    <w:rsid w:val="00D264C7"/>
    <w:rsid w:val="00D267C2"/>
    <w:rsid w:val="00D267F4"/>
    <w:rsid w:val="00D26B53"/>
    <w:rsid w:val="00D26D63"/>
    <w:rsid w:val="00D26DC3"/>
    <w:rsid w:val="00D26ED9"/>
    <w:rsid w:val="00D27A89"/>
    <w:rsid w:val="00D27EDF"/>
    <w:rsid w:val="00D300B0"/>
    <w:rsid w:val="00D301BA"/>
    <w:rsid w:val="00D30216"/>
    <w:rsid w:val="00D30399"/>
    <w:rsid w:val="00D3098D"/>
    <w:rsid w:val="00D310A6"/>
    <w:rsid w:val="00D319B7"/>
    <w:rsid w:val="00D31B95"/>
    <w:rsid w:val="00D31BB7"/>
    <w:rsid w:val="00D31C5D"/>
    <w:rsid w:val="00D32059"/>
    <w:rsid w:val="00D32284"/>
    <w:rsid w:val="00D324CC"/>
    <w:rsid w:val="00D329EA"/>
    <w:rsid w:val="00D3351F"/>
    <w:rsid w:val="00D34828"/>
    <w:rsid w:val="00D34903"/>
    <w:rsid w:val="00D35511"/>
    <w:rsid w:val="00D36010"/>
    <w:rsid w:val="00D3626A"/>
    <w:rsid w:val="00D3683C"/>
    <w:rsid w:val="00D37204"/>
    <w:rsid w:val="00D37AD5"/>
    <w:rsid w:val="00D37DC4"/>
    <w:rsid w:val="00D40835"/>
    <w:rsid w:val="00D40B18"/>
    <w:rsid w:val="00D41349"/>
    <w:rsid w:val="00D41A12"/>
    <w:rsid w:val="00D42DE5"/>
    <w:rsid w:val="00D4314D"/>
    <w:rsid w:val="00D43334"/>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0F38"/>
    <w:rsid w:val="00D51399"/>
    <w:rsid w:val="00D5143F"/>
    <w:rsid w:val="00D51747"/>
    <w:rsid w:val="00D51749"/>
    <w:rsid w:val="00D51AA8"/>
    <w:rsid w:val="00D51B86"/>
    <w:rsid w:val="00D51BC1"/>
    <w:rsid w:val="00D51DA4"/>
    <w:rsid w:val="00D52D08"/>
    <w:rsid w:val="00D53232"/>
    <w:rsid w:val="00D5347D"/>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229"/>
    <w:rsid w:val="00D5790C"/>
    <w:rsid w:val="00D57981"/>
    <w:rsid w:val="00D57B6D"/>
    <w:rsid w:val="00D57FC7"/>
    <w:rsid w:val="00D602EF"/>
    <w:rsid w:val="00D60318"/>
    <w:rsid w:val="00D60783"/>
    <w:rsid w:val="00D607AA"/>
    <w:rsid w:val="00D60A75"/>
    <w:rsid w:val="00D6196C"/>
    <w:rsid w:val="00D61CDE"/>
    <w:rsid w:val="00D61E61"/>
    <w:rsid w:val="00D620D0"/>
    <w:rsid w:val="00D62439"/>
    <w:rsid w:val="00D62582"/>
    <w:rsid w:val="00D62D0A"/>
    <w:rsid w:val="00D63597"/>
    <w:rsid w:val="00D63A22"/>
    <w:rsid w:val="00D63CFE"/>
    <w:rsid w:val="00D63E66"/>
    <w:rsid w:val="00D6443E"/>
    <w:rsid w:val="00D64472"/>
    <w:rsid w:val="00D64EDA"/>
    <w:rsid w:val="00D653DA"/>
    <w:rsid w:val="00D65B35"/>
    <w:rsid w:val="00D666D0"/>
    <w:rsid w:val="00D6712F"/>
    <w:rsid w:val="00D67CF3"/>
    <w:rsid w:val="00D70520"/>
    <w:rsid w:val="00D70627"/>
    <w:rsid w:val="00D70B9C"/>
    <w:rsid w:val="00D70FD1"/>
    <w:rsid w:val="00D7181F"/>
    <w:rsid w:val="00D71D0C"/>
    <w:rsid w:val="00D72111"/>
    <w:rsid w:val="00D7222E"/>
    <w:rsid w:val="00D723CD"/>
    <w:rsid w:val="00D72B42"/>
    <w:rsid w:val="00D72C1F"/>
    <w:rsid w:val="00D732DF"/>
    <w:rsid w:val="00D739E3"/>
    <w:rsid w:val="00D73F6B"/>
    <w:rsid w:val="00D74499"/>
    <w:rsid w:val="00D745B1"/>
    <w:rsid w:val="00D74AC9"/>
    <w:rsid w:val="00D753E2"/>
    <w:rsid w:val="00D755AF"/>
    <w:rsid w:val="00D76109"/>
    <w:rsid w:val="00D7619D"/>
    <w:rsid w:val="00D76220"/>
    <w:rsid w:val="00D764D3"/>
    <w:rsid w:val="00D76F3B"/>
    <w:rsid w:val="00D77C9A"/>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860"/>
    <w:rsid w:val="00D84A7D"/>
    <w:rsid w:val="00D85866"/>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90FE5"/>
    <w:rsid w:val="00D913CE"/>
    <w:rsid w:val="00D91EAE"/>
    <w:rsid w:val="00D91F42"/>
    <w:rsid w:val="00D925F6"/>
    <w:rsid w:val="00D92919"/>
    <w:rsid w:val="00D92C77"/>
    <w:rsid w:val="00D92DA6"/>
    <w:rsid w:val="00D9344A"/>
    <w:rsid w:val="00D935E4"/>
    <w:rsid w:val="00D93716"/>
    <w:rsid w:val="00D93B44"/>
    <w:rsid w:val="00D93CB9"/>
    <w:rsid w:val="00D93CF1"/>
    <w:rsid w:val="00D93F13"/>
    <w:rsid w:val="00D9415C"/>
    <w:rsid w:val="00D947DD"/>
    <w:rsid w:val="00D94A4E"/>
    <w:rsid w:val="00D94F4C"/>
    <w:rsid w:val="00D952C1"/>
    <w:rsid w:val="00D955C1"/>
    <w:rsid w:val="00D95AC1"/>
    <w:rsid w:val="00D966C9"/>
    <w:rsid w:val="00D96A8C"/>
    <w:rsid w:val="00D975EB"/>
    <w:rsid w:val="00D97770"/>
    <w:rsid w:val="00D97EE0"/>
    <w:rsid w:val="00DA03D0"/>
    <w:rsid w:val="00DA0683"/>
    <w:rsid w:val="00DA0CBA"/>
    <w:rsid w:val="00DA0E18"/>
    <w:rsid w:val="00DA1017"/>
    <w:rsid w:val="00DA11F8"/>
    <w:rsid w:val="00DA123D"/>
    <w:rsid w:val="00DA1273"/>
    <w:rsid w:val="00DA19EF"/>
    <w:rsid w:val="00DA2319"/>
    <w:rsid w:val="00DA2642"/>
    <w:rsid w:val="00DA2862"/>
    <w:rsid w:val="00DA28A6"/>
    <w:rsid w:val="00DA2C21"/>
    <w:rsid w:val="00DA3695"/>
    <w:rsid w:val="00DA43F7"/>
    <w:rsid w:val="00DA44F0"/>
    <w:rsid w:val="00DA4D0A"/>
    <w:rsid w:val="00DA5323"/>
    <w:rsid w:val="00DA5C83"/>
    <w:rsid w:val="00DA6405"/>
    <w:rsid w:val="00DA67C2"/>
    <w:rsid w:val="00DA6FA3"/>
    <w:rsid w:val="00DA725D"/>
    <w:rsid w:val="00DA7504"/>
    <w:rsid w:val="00DA7602"/>
    <w:rsid w:val="00DA7B1A"/>
    <w:rsid w:val="00DA7CAA"/>
    <w:rsid w:val="00DB08C6"/>
    <w:rsid w:val="00DB146C"/>
    <w:rsid w:val="00DB16F9"/>
    <w:rsid w:val="00DB1971"/>
    <w:rsid w:val="00DB1FE0"/>
    <w:rsid w:val="00DB2744"/>
    <w:rsid w:val="00DB2876"/>
    <w:rsid w:val="00DB2C9A"/>
    <w:rsid w:val="00DB3024"/>
    <w:rsid w:val="00DB3440"/>
    <w:rsid w:val="00DB351A"/>
    <w:rsid w:val="00DB35BD"/>
    <w:rsid w:val="00DB36F8"/>
    <w:rsid w:val="00DB3915"/>
    <w:rsid w:val="00DB3A47"/>
    <w:rsid w:val="00DB3FC7"/>
    <w:rsid w:val="00DB444C"/>
    <w:rsid w:val="00DB449C"/>
    <w:rsid w:val="00DB47E8"/>
    <w:rsid w:val="00DB50ED"/>
    <w:rsid w:val="00DB5380"/>
    <w:rsid w:val="00DB5789"/>
    <w:rsid w:val="00DB64C0"/>
    <w:rsid w:val="00DB6528"/>
    <w:rsid w:val="00DB68D5"/>
    <w:rsid w:val="00DB6907"/>
    <w:rsid w:val="00DB79E6"/>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2C53"/>
    <w:rsid w:val="00DC3455"/>
    <w:rsid w:val="00DC38E0"/>
    <w:rsid w:val="00DC4261"/>
    <w:rsid w:val="00DC47A9"/>
    <w:rsid w:val="00DC4B2C"/>
    <w:rsid w:val="00DC4FB4"/>
    <w:rsid w:val="00DC5BB1"/>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3EE3"/>
    <w:rsid w:val="00DD47E0"/>
    <w:rsid w:val="00DD4A34"/>
    <w:rsid w:val="00DD5477"/>
    <w:rsid w:val="00DD55E0"/>
    <w:rsid w:val="00DD572D"/>
    <w:rsid w:val="00DD58AE"/>
    <w:rsid w:val="00DD5A71"/>
    <w:rsid w:val="00DD603D"/>
    <w:rsid w:val="00DD62A3"/>
    <w:rsid w:val="00DD6C91"/>
    <w:rsid w:val="00DD75DD"/>
    <w:rsid w:val="00DD78B0"/>
    <w:rsid w:val="00DD78CA"/>
    <w:rsid w:val="00DE0301"/>
    <w:rsid w:val="00DE0C19"/>
    <w:rsid w:val="00DE0D40"/>
    <w:rsid w:val="00DE16C2"/>
    <w:rsid w:val="00DE1FBC"/>
    <w:rsid w:val="00DE20BB"/>
    <w:rsid w:val="00DE22B5"/>
    <w:rsid w:val="00DE259A"/>
    <w:rsid w:val="00DE25D7"/>
    <w:rsid w:val="00DE3035"/>
    <w:rsid w:val="00DE335D"/>
    <w:rsid w:val="00DE3C97"/>
    <w:rsid w:val="00DE3DBB"/>
    <w:rsid w:val="00DE41CD"/>
    <w:rsid w:val="00DE4356"/>
    <w:rsid w:val="00DE445C"/>
    <w:rsid w:val="00DE46AC"/>
    <w:rsid w:val="00DE4DB4"/>
    <w:rsid w:val="00DE5B89"/>
    <w:rsid w:val="00DE605C"/>
    <w:rsid w:val="00DE6BBD"/>
    <w:rsid w:val="00DE70C6"/>
    <w:rsid w:val="00DE7B66"/>
    <w:rsid w:val="00DE7C8E"/>
    <w:rsid w:val="00DF0159"/>
    <w:rsid w:val="00DF03AE"/>
    <w:rsid w:val="00DF0591"/>
    <w:rsid w:val="00DF062B"/>
    <w:rsid w:val="00DF0718"/>
    <w:rsid w:val="00DF0DFE"/>
    <w:rsid w:val="00DF11BA"/>
    <w:rsid w:val="00DF192B"/>
    <w:rsid w:val="00DF1BA7"/>
    <w:rsid w:val="00DF1E1C"/>
    <w:rsid w:val="00DF247E"/>
    <w:rsid w:val="00DF2800"/>
    <w:rsid w:val="00DF3D5C"/>
    <w:rsid w:val="00DF42E0"/>
    <w:rsid w:val="00DF44CC"/>
    <w:rsid w:val="00DF48A8"/>
    <w:rsid w:val="00DF57A2"/>
    <w:rsid w:val="00DF5A00"/>
    <w:rsid w:val="00DF5E4B"/>
    <w:rsid w:val="00DF6CD2"/>
    <w:rsid w:val="00DF6D84"/>
    <w:rsid w:val="00DF6DF3"/>
    <w:rsid w:val="00DF7288"/>
    <w:rsid w:val="00DF747F"/>
    <w:rsid w:val="00DF777C"/>
    <w:rsid w:val="00DF7ED2"/>
    <w:rsid w:val="00E006A9"/>
    <w:rsid w:val="00E00AC0"/>
    <w:rsid w:val="00E01223"/>
    <w:rsid w:val="00E01A76"/>
    <w:rsid w:val="00E01B64"/>
    <w:rsid w:val="00E02820"/>
    <w:rsid w:val="00E02D44"/>
    <w:rsid w:val="00E0315B"/>
    <w:rsid w:val="00E036AE"/>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048"/>
    <w:rsid w:val="00E068E2"/>
    <w:rsid w:val="00E06C8A"/>
    <w:rsid w:val="00E06CEC"/>
    <w:rsid w:val="00E074BE"/>
    <w:rsid w:val="00E07532"/>
    <w:rsid w:val="00E075A6"/>
    <w:rsid w:val="00E075D1"/>
    <w:rsid w:val="00E10079"/>
    <w:rsid w:val="00E1075C"/>
    <w:rsid w:val="00E1092A"/>
    <w:rsid w:val="00E10B10"/>
    <w:rsid w:val="00E11172"/>
    <w:rsid w:val="00E11788"/>
    <w:rsid w:val="00E11AD8"/>
    <w:rsid w:val="00E11BB3"/>
    <w:rsid w:val="00E126CF"/>
    <w:rsid w:val="00E12A1D"/>
    <w:rsid w:val="00E132F0"/>
    <w:rsid w:val="00E13A07"/>
    <w:rsid w:val="00E13BEE"/>
    <w:rsid w:val="00E13CA8"/>
    <w:rsid w:val="00E13CB7"/>
    <w:rsid w:val="00E14032"/>
    <w:rsid w:val="00E142A4"/>
    <w:rsid w:val="00E1492C"/>
    <w:rsid w:val="00E1509B"/>
    <w:rsid w:val="00E15281"/>
    <w:rsid w:val="00E1576F"/>
    <w:rsid w:val="00E1599A"/>
    <w:rsid w:val="00E15A60"/>
    <w:rsid w:val="00E16364"/>
    <w:rsid w:val="00E1650E"/>
    <w:rsid w:val="00E1683E"/>
    <w:rsid w:val="00E16CE6"/>
    <w:rsid w:val="00E16D35"/>
    <w:rsid w:val="00E177F8"/>
    <w:rsid w:val="00E17840"/>
    <w:rsid w:val="00E17BC3"/>
    <w:rsid w:val="00E20809"/>
    <w:rsid w:val="00E209FC"/>
    <w:rsid w:val="00E20C1D"/>
    <w:rsid w:val="00E212E9"/>
    <w:rsid w:val="00E21325"/>
    <w:rsid w:val="00E21526"/>
    <w:rsid w:val="00E21575"/>
    <w:rsid w:val="00E2202E"/>
    <w:rsid w:val="00E22086"/>
    <w:rsid w:val="00E22AF3"/>
    <w:rsid w:val="00E22C46"/>
    <w:rsid w:val="00E23153"/>
    <w:rsid w:val="00E23204"/>
    <w:rsid w:val="00E23AAF"/>
    <w:rsid w:val="00E23D8C"/>
    <w:rsid w:val="00E23FAB"/>
    <w:rsid w:val="00E24656"/>
    <w:rsid w:val="00E24803"/>
    <w:rsid w:val="00E2487C"/>
    <w:rsid w:val="00E24FB8"/>
    <w:rsid w:val="00E25460"/>
    <w:rsid w:val="00E256C3"/>
    <w:rsid w:val="00E257A7"/>
    <w:rsid w:val="00E26303"/>
    <w:rsid w:val="00E263FA"/>
    <w:rsid w:val="00E26DB9"/>
    <w:rsid w:val="00E26F0C"/>
    <w:rsid w:val="00E26F95"/>
    <w:rsid w:val="00E271BB"/>
    <w:rsid w:val="00E27CC7"/>
    <w:rsid w:val="00E30565"/>
    <w:rsid w:val="00E30A82"/>
    <w:rsid w:val="00E30E7B"/>
    <w:rsid w:val="00E30E87"/>
    <w:rsid w:val="00E30EE0"/>
    <w:rsid w:val="00E31330"/>
    <w:rsid w:val="00E31603"/>
    <w:rsid w:val="00E31F13"/>
    <w:rsid w:val="00E32378"/>
    <w:rsid w:val="00E32470"/>
    <w:rsid w:val="00E32473"/>
    <w:rsid w:val="00E324E7"/>
    <w:rsid w:val="00E33150"/>
    <w:rsid w:val="00E3348A"/>
    <w:rsid w:val="00E33B23"/>
    <w:rsid w:val="00E343E3"/>
    <w:rsid w:val="00E349EA"/>
    <w:rsid w:val="00E34B44"/>
    <w:rsid w:val="00E3508A"/>
    <w:rsid w:val="00E359F4"/>
    <w:rsid w:val="00E35AB4"/>
    <w:rsid w:val="00E35C04"/>
    <w:rsid w:val="00E35DDC"/>
    <w:rsid w:val="00E36207"/>
    <w:rsid w:val="00E36807"/>
    <w:rsid w:val="00E36A2C"/>
    <w:rsid w:val="00E36DD8"/>
    <w:rsid w:val="00E373E3"/>
    <w:rsid w:val="00E40057"/>
    <w:rsid w:val="00E4022B"/>
    <w:rsid w:val="00E40572"/>
    <w:rsid w:val="00E4060A"/>
    <w:rsid w:val="00E4074A"/>
    <w:rsid w:val="00E40D62"/>
    <w:rsid w:val="00E41083"/>
    <w:rsid w:val="00E41430"/>
    <w:rsid w:val="00E41440"/>
    <w:rsid w:val="00E414D3"/>
    <w:rsid w:val="00E4159F"/>
    <w:rsid w:val="00E420B1"/>
    <w:rsid w:val="00E422B2"/>
    <w:rsid w:val="00E42325"/>
    <w:rsid w:val="00E42FF8"/>
    <w:rsid w:val="00E4396A"/>
    <w:rsid w:val="00E43B5F"/>
    <w:rsid w:val="00E43EB7"/>
    <w:rsid w:val="00E43F8E"/>
    <w:rsid w:val="00E44C11"/>
    <w:rsid w:val="00E44CD7"/>
    <w:rsid w:val="00E44D5C"/>
    <w:rsid w:val="00E4517B"/>
    <w:rsid w:val="00E45E5C"/>
    <w:rsid w:val="00E45F36"/>
    <w:rsid w:val="00E45FB6"/>
    <w:rsid w:val="00E4621E"/>
    <w:rsid w:val="00E464DA"/>
    <w:rsid w:val="00E4675F"/>
    <w:rsid w:val="00E469DD"/>
    <w:rsid w:val="00E46A24"/>
    <w:rsid w:val="00E47226"/>
    <w:rsid w:val="00E477BD"/>
    <w:rsid w:val="00E50086"/>
    <w:rsid w:val="00E5039C"/>
    <w:rsid w:val="00E506A0"/>
    <w:rsid w:val="00E51205"/>
    <w:rsid w:val="00E51477"/>
    <w:rsid w:val="00E51AFB"/>
    <w:rsid w:val="00E51CE8"/>
    <w:rsid w:val="00E52E45"/>
    <w:rsid w:val="00E53B86"/>
    <w:rsid w:val="00E542BB"/>
    <w:rsid w:val="00E54AB1"/>
    <w:rsid w:val="00E54D5E"/>
    <w:rsid w:val="00E54D94"/>
    <w:rsid w:val="00E54ED3"/>
    <w:rsid w:val="00E554AD"/>
    <w:rsid w:val="00E5554E"/>
    <w:rsid w:val="00E557DB"/>
    <w:rsid w:val="00E56278"/>
    <w:rsid w:val="00E56BAD"/>
    <w:rsid w:val="00E57718"/>
    <w:rsid w:val="00E60188"/>
    <w:rsid w:val="00E603C9"/>
    <w:rsid w:val="00E606AB"/>
    <w:rsid w:val="00E6072E"/>
    <w:rsid w:val="00E60734"/>
    <w:rsid w:val="00E60B0E"/>
    <w:rsid w:val="00E60C2E"/>
    <w:rsid w:val="00E610C8"/>
    <w:rsid w:val="00E61A1C"/>
    <w:rsid w:val="00E61FC4"/>
    <w:rsid w:val="00E61FF0"/>
    <w:rsid w:val="00E62033"/>
    <w:rsid w:val="00E62147"/>
    <w:rsid w:val="00E625E1"/>
    <w:rsid w:val="00E626CB"/>
    <w:rsid w:val="00E62DDA"/>
    <w:rsid w:val="00E63333"/>
    <w:rsid w:val="00E63395"/>
    <w:rsid w:val="00E63979"/>
    <w:rsid w:val="00E63A0F"/>
    <w:rsid w:val="00E63E58"/>
    <w:rsid w:val="00E64121"/>
    <w:rsid w:val="00E656E1"/>
    <w:rsid w:val="00E66098"/>
    <w:rsid w:val="00E66874"/>
    <w:rsid w:val="00E66C6E"/>
    <w:rsid w:val="00E67218"/>
    <w:rsid w:val="00E6738A"/>
    <w:rsid w:val="00E674C4"/>
    <w:rsid w:val="00E67580"/>
    <w:rsid w:val="00E6760A"/>
    <w:rsid w:val="00E67C1A"/>
    <w:rsid w:val="00E67D5C"/>
    <w:rsid w:val="00E7018D"/>
    <w:rsid w:val="00E709E8"/>
    <w:rsid w:val="00E71528"/>
    <w:rsid w:val="00E723A7"/>
    <w:rsid w:val="00E72455"/>
    <w:rsid w:val="00E72A10"/>
    <w:rsid w:val="00E72AB4"/>
    <w:rsid w:val="00E72B9C"/>
    <w:rsid w:val="00E73325"/>
    <w:rsid w:val="00E7338E"/>
    <w:rsid w:val="00E73852"/>
    <w:rsid w:val="00E73F27"/>
    <w:rsid w:val="00E74212"/>
    <w:rsid w:val="00E746E5"/>
    <w:rsid w:val="00E74712"/>
    <w:rsid w:val="00E748A8"/>
    <w:rsid w:val="00E74DCB"/>
    <w:rsid w:val="00E759DD"/>
    <w:rsid w:val="00E75C81"/>
    <w:rsid w:val="00E75DAD"/>
    <w:rsid w:val="00E75E43"/>
    <w:rsid w:val="00E76854"/>
    <w:rsid w:val="00E76A1A"/>
    <w:rsid w:val="00E76A94"/>
    <w:rsid w:val="00E76DAC"/>
    <w:rsid w:val="00E7723E"/>
    <w:rsid w:val="00E778BD"/>
    <w:rsid w:val="00E80CF3"/>
    <w:rsid w:val="00E80F33"/>
    <w:rsid w:val="00E81190"/>
    <w:rsid w:val="00E8152E"/>
    <w:rsid w:val="00E81ACC"/>
    <w:rsid w:val="00E81FFC"/>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176"/>
    <w:rsid w:val="00E8642D"/>
    <w:rsid w:val="00E86723"/>
    <w:rsid w:val="00E8688E"/>
    <w:rsid w:val="00E86AAD"/>
    <w:rsid w:val="00E86C36"/>
    <w:rsid w:val="00E86E92"/>
    <w:rsid w:val="00E875D7"/>
    <w:rsid w:val="00E87F9B"/>
    <w:rsid w:val="00E90149"/>
    <w:rsid w:val="00E9069B"/>
    <w:rsid w:val="00E90AE8"/>
    <w:rsid w:val="00E90FFE"/>
    <w:rsid w:val="00E91166"/>
    <w:rsid w:val="00E912B3"/>
    <w:rsid w:val="00E91837"/>
    <w:rsid w:val="00E91B8A"/>
    <w:rsid w:val="00E9267D"/>
    <w:rsid w:val="00E92DA1"/>
    <w:rsid w:val="00E92E49"/>
    <w:rsid w:val="00E93184"/>
    <w:rsid w:val="00E93A02"/>
    <w:rsid w:val="00E93A71"/>
    <w:rsid w:val="00E93F22"/>
    <w:rsid w:val="00E943FF"/>
    <w:rsid w:val="00E946A6"/>
    <w:rsid w:val="00E94823"/>
    <w:rsid w:val="00E9575B"/>
    <w:rsid w:val="00E95D28"/>
    <w:rsid w:val="00E96219"/>
    <w:rsid w:val="00E96745"/>
    <w:rsid w:val="00E967EE"/>
    <w:rsid w:val="00E9682A"/>
    <w:rsid w:val="00E9691F"/>
    <w:rsid w:val="00E96AF3"/>
    <w:rsid w:val="00E96DC1"/>
    <w:rsid w:val="00E9707C"/>
    <w:rsid w:val="00E97405"/>
    <w:rsid w:val="00E9754E"/>
    <w:rsid w:val="00E97CED"/>
    <w:rsid w:val="00E97F71"/>
    <w:rsid w:val="00EA03D4"/>
    <w:rsid w:val="00EA073A"/>
    <w:rsid w:val="00EA0781"/>
    <w:rsid w:val="00EA0860"/>
    <w:rsid w:val="00EA0D8E"/>
    <w:rsid w:val="00EA0FCF"/>
    <w:rsid w:val="00EA1B92"/>
    <w:rsid w:val="00EA1D43"/>
    <w:rsid w:val="00EA1E2C"/>
    <w:rsid w:val="00EA1FC8"/>
    <w:rsid w:val="00EA25CF"/>
    <w:rsid w:val="00EA290D"/>
    <w:rsid w:val="00EA2DBF"/>
    <w:rsid w:val="00EA31A1"/>
    <w:rsid w:val="00EA346E"/>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AFF"/>
    <w:rsid w:val="00EA7D0F"/>
    <w:rsid w:val="00EA7E02"/>
    <w:rsid w:val="00EB022A"/>
    <w:rsid w:val="00EB0691"/>
    <w:rsid w:val="00EB0921"/>
    <w:rsid w:val="00EB0F38"/>
    <w:rsid w:val="00EB19F9"/>
    <w:rsid w:val="00EB1E70"/>
    <w:rsid w:val="00EB241D"/>
    <w:rsid w:val="00EB2CA2"/>
    <w:rsid w:val="00EB2D87"/>
    <w:rsid w:val="00EB2EFE"/>
    <w:rsid w:val="00EB3773"/>
    <w:rsid w:val="00EB3F39"/>
    <w:rsid w:val="00EB4456"/>
    <w:rsid w:val="00EB4523"/>
    <w:rsid w:val="00EB53AC"/>
    <w:rsid w:val="00EB584A"/>
    <w:rsid w:val="00EB593A"/>
    <w:rsid w:val="00EB5DE7"/>
    <w:rsid w:val="00EB5EEA"/>
    <w:rsid w:val="00EB6049"/>
    <w:rsid w:val="00EB6399"/>
    <w:rsid w:val="00EB6B73"/>
    <w:rsid w:val="00EB6FAC"/>
    <w:rsid w:val="00EB7013"/>
    <w:rsid w:val="00EB763C"/>
    <w:rsid w:val="00EB7EBC"/>
    <w:rsid w:val="00EC0140"/>
    <w:rsid w:val="00EC1221"/>
    <w:rsid w:val="00EC127E"/>
    <w:rsid w:val="00EC165F"/>
    <w:rsid w:val="00EC1BA5"/>
    <w:rsid w:val="00EC2192"/>
    <w:rsid w:val="00EC24E8"/>
    <w:rsid w:val="00EC2D49"/>
    <w:rsid w:val="00EC2F8E"/>
    <w:rsid w:val="00EC2FB5"/>
    <w:rsid w:val="00EC36B5"/>
    <w:rsid w:val="00EC3730"/>
    <w:rsid w:val="00EC39ED"/>
    <w:rsid w:val="00EC3C03"/>
    <w:rsid w:val="00EC3E68"/>
    <w:rsid w:val="00EC4253"/>
    <w:rsid w:val="00EC4D49"/>
    <w:rsid w:val="00EC4F1E"/>
    <w:rsid w:val="00EC57C4"/>
    <w:rsid w:val="00EC5AB8"/>
    <w:rsid w:val="00EC5E19"/>
    <w:rsid w:val="00EC648F"/>
    <w:rsid w:val="00EC71DA"/>
    <w:rsid w:val="00EC7C04"/>
    <w:rsid w:val="00EC7DB7"/>
    <w:rsid w:val="00ED0049"/>
    <w:rsid w:val="00ED007F"/>
    <w:rsid w:val="00ED0245"/>
    <w:rsid w:val="00ED0335"/>
    <w:rsid w:val="00ED03EC"/>
    <w:rsid w:val="00ED058D"/>
    <w:rsid w:val="00ED104D"/>
    <w:rsid w:val="00ED1B1A"/>
    <w:rsid w:val="00ED1C44"/>
    <w:rsid w:val="00ED1E20"/>
    <w:rsid w:val="00ED2504"/>
    <w:rsid w:val="00ED2A62"/>
    <w:rsid w:val="00ED2BFF"/>
    <w:rsid w:val="00ED2DCB"/>
    <w:rsid w:val="00ED2FDD"/>
    <w:rsid w:val="00ED3B6C"/>
    <w:rsid w:val="00ED47D4"/>
    <w:rsid w:val="00ED4F53"/>
    <w:rsid w:val="00ED572D"/>
    <w:rsid w:val="00ED5898"/>
    <w:rsid w:val="00ED5D44"/>
    <w:rsid w:val="00ED5EF4"/>
    <w:rsid w:val="00ED6128"/>
    <w:rsid w:val="00ED669A"/>
    <w:rsid w:val="00ED6B0F"/>
    <w:rsid w:val="00ED6E13"/>
    <w:rsid w:val="00ED75FA"/>
    <w:rsid w:val="00ED7837"/>
    <w:rsid w:val="00EE0891"/>
    <w:rsid w:val="00EE19F5"/>
    <w:rsid w:val="00EE1E49"/>
    <w:rsid w:val="00EE1E51"/>
    <w:rsid w:val="00EE2EA7"/>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853"/>
    <w:rsid w:val="00EF0BCA"/>
    <w:rsid w:val="00EF0C6A"/>
    <w:rsid w:val="00EF0C6C"/>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5"/>
    <w:rsid w:val="00EF44AC"/>
    <w:rsid w:val="00EF4BD6"/>
    <w:rsid w:val="00EF4F5E"/>
    <w:rsid w:val="00EF51F9"/>
    <w:rsid w:val="00EF5FE4"/>
    <w:rsid w:val="00EF611B"/>
    <w:rsid w:val="00EF6523"/>
    <w:rsid w:val="00EF69F9"/>
    <w:rsid w:val="00EF7323"/>
    <w:rsid w:val="00EF7502"/>
    <w:rsid w:val="00EF7891"/>
    <w:rsid w:val="00EF7D9F"/>
    <w:rsid w:val="00F00BFF"/>
    <w:rsid w:val="00F00E42"/>
    <w:rsid w:val="00F017AE"/>
    <w:rsid w:val="00F01C15"/>
    <w:rsid w:val="00F02146"/>
    <w:rsid w:val="00F0226F"/>
    <w:rsid w:val="00F022D3"/>
    <w:rsid w:val="00F0264D"/>
    <w:rsid w:val="00F02700"/>
    <w:rsid w:val="00F03047"/>
    <w:rsid w:val="00F04563"/>
    <w:rsid w:val="00F04725"/>
    <w:rsid w:val="00F05F75"/>
    <w:rsid w:val="00F0656D"/>
    <w:rsid w:val="00F0670C"/>
    <w:rsid w:val="00F071A8"/>
    <w:rsid w:val="00F072C2"/>
    <w:rsid w:val="00F073BA"/>
    <w:rsid w:val="00F07B59"/>
    <w:rsid w:val="00F07F7B"/>
    <w:rsid w:val="00F10544"/>
    <w:rsid w:val="00F1070F"/>
    <w:rsid w:val="00F10A3B"/>
    <w:rsid w:val="00F10E9A"/>
    <w:rsid w:val="00F1105B"/>
    <w:rsid w:val="00F1120E"/>
    <w:rsid w:val="00F113C1"/>
    <w:rsid w:val="00F1144E"/>
    <w:rsid w:val="00F11CCC"/>
    <w:rsid w:val="00F11E56"/>
    <w:rsid w:val="00F11EFC"/>
    <w:rsid w:val="00F129F0"/>
    <w:rsid w:val="00F12B17"/>
    <w:rsid w:val="00F12B75"/>
    <w:rsid w:val="00F12B76"/>
    <w:rsid w:val="00F138FC"/>
    <w:rsid w:val="00F13B96"/>
    <w:rsid w:val="00F1451C"/>
    <w:rsid w:val="00F14AC5"/>
    <w:rsid w:val="00F14B21"/>
    <w:rsid w:val="00F14BD7"/>
    <w:rsid w:val="00F14D25"/>
    <w:rsid w:val="00F1562C"/>
    <w:rsid w:val="00F156DE"/>
    <w:rsid w:val="00F15774"/>
    <w:rsid w:val="00F15BB1"/>
    <w:rsid w:val="00F15BE1"/>
    <w:rsid w:val="00F162CB"/>
    <w:rsid w:val="00F169E9"/>
    <w:rsid w:val="00F16A80"/>
    <w:rsid w:val="00F1735C"/>
    <w:rsid w:val="00F174DB"/>
    <w:rsid w:val="00F17544"/>
    <w:rsid w:val="00F17D71"/>
    <w:rsid w:val="00F17E89"/>
    <w:rsid w:val="00F20181"/>
    <w:rsid w:val="00F207CE"/>
    <w:rsid w:val="00F20982"/>
    <w:rsid w:val="00F21077"/>
    <w:rsid w:val="00F2139B"/>
    <w:rsid w:val="00F214F6"/>
    <w:rsid w:val="00F21AA9"/>
    <w:rsid w:val="00F22A6C"/>
    <w:rsid w:val="00F22D7B"/>
    <w:rsid w:val="00F2312A"/>
    <w:rsid w:val="00F2354F"/>
    <w:rsid w:val="00F23DBC"/>
    <w:rsid w:val="00F23E98"/>
    <w:rsid w:val="00F23EE9"/>
    <w:rsid w:val="00F24E08"/>
    <w:rsid w:val="00F25459"/>
    <w:rsid w:val="00F26324"/>
    <w:rsid w:val="00F26682"/>
    <w:rsid w:val="00F26B7F"/>
    <w:rsid w:val="00F26BB8"/>
    <w:rsid w:val="00F26EB5"/>
    <w:rsid w:val="00F26FEB"/>
    <w:rsid w:val="00F27AF8"/>
    <w:rsid w:val="00F30006"/>
    <w:rsid w:val="00F306D6"/>
    <w:rsid w:val="00F306ED"/>
    <w:rsid w:val="00F30875"/>
    <w:rsid w:val="00F30A8C"/>
    <w:rsid w:val="00F31505"/>
    <w:rsid w:val="00F31908"/>
    <w:rsid w:val="00F320B0"/>
    <w:rsid w:val="00F32192"/>
    <w:rsid w:val="00F324E7"/>
    <w:rsid w:val="00F32535"/>
    <w:rsid w:val="00F3261C"/>
    <w:rsid w:val="00F326B2"/>
    <w:rsid w:val="00F32E8D"/>
    <w:rsid w:val="00F32F11"/>
    <w:rsid w:val="00F3315B"/>
    <w:rsid w:val="00F33D3E"/>
    <w:rsid w:val="00F34603"/>
    <w:rsid w:val="00F3493B"/>
    <w:rsid w:val="00F357EE"/>
    <w:rsid w:val="00F35E67"/>
    <w:rsid w:val="00F360E9"/>
    <w:rsid w:val="00F36515"/>
    <w:rsid w:val="00F36608"/>
    <w:rsid w:val="00F366C5"/>
    <w:rsid w:val="00F366F1"/>
    <w:rsid w:val="00F36F53"/>
    <w:rsid w:val="00F37A15"/>
    <w:rsid w:val="00F402B8"/>
    <w:rsid w:val="00F40331"/>
    <w:rsid w:val="00F41DEF"/>
    <w:rsid w:val="00F42DAB"/>
    <w:rsid w:val="00F42DFF"/>
    <w:rsid w:val="00F42EE1"/>
    <w:rsid w:val="00F42FBD"/>
    <w:rsid w:val="00F43CE9"/>
    <w:rsid w:val="00F43FC3"/>
    <w:rsid w:val="00F444F9"/>
    <w:rsid w:val="00F446A8"/>
    <w:rsid w:val="00F44A3D"/>
    <w:rsid w:val="00F44D71"/>
    <w:rsid w:val="00F45117"/>
    <w:rsid w:val="00F452D6"/>
    <w:rsid w:val="00F457FA"/>
    <w:rsid w:val="00F464CC"/>
    <w:rsid w:val="00F47F85"/>
    <w:rsid w:val="00F50316"/>
    <w:rsid w:val="00F50C25"/>
    <w:rsid w:val="00F50D4A"/>
    <w:rsid w:val="00F50D97"/>
    <w:rsid w:val="00F50F73"/>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645D"/>
    <w:rsid w:val="00F56EA0"/>
    <w:rsid w:val="00F570E9"/>
    <w:rsid w:val="00F57C29"/>
    <w:rsid w:val="00F57C96"/>
    <w:rsid w:val="00F57D1E"/>
    <w:rsid w:val="00F57DF7"/>
    <w:rsid w:val="00F6050C"/>
    <w:rsid w:val="00F608D4"/>
    <w:rsid w:val="00F60950"/>
    <w:rsid w:val="00F60A52"/>
    <w:rsid w:val="00F60D89"/>
    <w:rsid w:val="00F61066"/>
    <w:rsid w:val="00F61199"/>
    <w:rsid w:val="00F61E24"/>
    <w:rsid w:val="00F6202E"/>
    <w:rsid w:val="00F625CD"/>
    <w:rsid w:val="00F6264A"/>
    <w:rsid w:val="00F62738"/>
    <w:rsid w:val="00F62C49"/>
    <w:rsid w:val="00F6381B"/>
    <w:rsid w:val="00F63DBC"/>
    <w:rsid w:val="00F63E82"/>
    <w:rsid w:val="00F6478F"/>
    <w:rsid w:val="00F648F1"/>
    <w:rsid w:val="00F64C90"/>
    <w:rsid w:val="00F651D3"/>
    <w:rsid w:val="00F6556C"/>
    <w:rsid w:val="00F657B2"/>
    <w:rsid w:val="00F65D7C"/>
    <w:rsid w:val="00F65F7B"/>
    <w:rsid w:val="00F6620C"/>
    <w:rsid w:val="00F665FA"/>
    <w:rsid w:val="00F66713"/>
    <w:rsid w:val="00F66A34"/>
    <w:rsid w:val="00F66C01"/>
    <w:rsid w:val="00F67D9E"/>
    <w:rsid w:val="00F70954"/>
    <w:rsid w:val="00F70ACA"/>
    <w:rsid w:val="00F714ED"/>
    <w:rsid w:val="00F71774"/>
    <w:rsid w:val="00F71920"/>
    <w:rsid w:val="00F71944"/>
    <w:rsid w:val="00F719CA"/>
    <w:rsid w:val="00F71BD1"/>
    <w:rsid w:val="00F71CA8"/>
    <w:rsid w:val="00F71DDD"/>
    <w:rsid w:val="00F72465"/>
    <w:rsid w:val="00F73352"/>
    <w:rsid w:val="00F73E36"/>
    <w:rsid w:val="00F744C7"/>
    <w:rsid w:val="00F74EB5"/>
    <w:rsid w:val="00F75A76"/>
    <w:rsid w:val="00F75E90"/>
    <w:rsid w:val="00F761E0"/>
    <w:rsid w:val="00F76C9A"/>
    <w:rsid w:val="00F77622"/>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51A"/>
    <w:rsid w:val="00F84A73"/>
    <w:rsid w:val="00F850C2"/>
    <w:rsid w:val="00F854C0"/>
    <w:rsid w:val="00F859BE"/>
    <w:rsid w:val="00F85BCB"/>
    <w:rsid w:val="00F85F8C"/>
    <w:rsid w:val="00F8654A"/>
    <w:rsid w:val="00F86745"/>
    <w:rsid w:val="00F86792"/>
    <w:rsid w:val="00F8680B"/>
    <w:rsid w:val="00F869FF"/>
    <w:rsid w:val="00F86A4B"/>
    <w:rsid w:val="00F8730F"/>
    <w:rsid w:val="00F8735D"/>
    <w:rsid w:val="00F8780E"/>
    <w:rsid w:val="00F87AA1"/>
    <w:rsid w:val="00F87C0E"/>
    <w:rsid w:val="00F87C68"/>
    <w:rsid w:val="00F87E24"/>
    <w:rsid w:val="00F9063A"/>
    <w:rsid w:val="00F91321"/>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66"/>
    <w:rsid w:val="00F96550"/>
    <w:rsid w:val="00F9657A"/>
    <w:rsid w:val="00F96CE2"/>
    <w:rsid w:val="00F96E5C"/>
    <w:rsid w:val="00F97A0C"/>
    <w:rsid w:val="00F97A11"/>
    <w:rsid w:val="00F97DD7"/>
    <w:rsid w:val="00FA0072"/>
    <w:rsid w:val="00FA011B"/>
    <w:rsid w:val="00FA01AA"/>
    <w:rsid w:val="00FA024F"/>
    <w:rsid w:val="00FA02B7"/>
    <w:rsid w:val="00FA0717"/>
    <w:rsid w:val="00FA0AF3"/>
    <w:rsid w:val="00FA1D35"/>
    <w:rsid w:val="00FA1E4D"/>
    <w:rsid w:val="00FA29A7"/>
    <w:rsid w:val="00FA302E"/>
    <w:rsid w:val="00FA3264"/>
    <w:rsid w:val="00FA35E8"/>
    <w:rsid w:val="00FA38F5"/>
    <w:rsid w:val="00FA3C9B"/>
    <w:rsid w:val="00FA3CBA"/>
    <w:rsid w:val="00FA3E09"/>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183"/>
    <w:rsid w:val="00FB2379"/>
    <w:rsid w:val="00FB27CB"/>
    <w:rsid w:val="00FB28A5"/>
    <w:rsid w:val="00FB4474"/>
    <w:rsid w:val="00FB477A"/>
    <w:rsid w:val="00FB4A07"/>
    <w:rsid w:val="00FB4D6F"/>
    <w:rsid w:val="00FB5018"/>
    <w:rsid w:val="00FB52FA"/>
    <w:rsid w:val="00FB5C3C"/>
    <w:rsid w:val="00FB5D5E"/>
    <w:rsid w:val="00FB5EB4"/>
    <w:rsid w:val="00FB5FEE"/>
    <w:rsid w:val="00FB6659"/>
    <w:rsid w:val="00FB7CB0"/>
    <w:rsid w:val="00FC00AF"/>
    <w:rsid w:val="00FC02C2"/>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A33"/>
    <w:rsid w:val="00FC3AEE"/>
    <w:rsid w:val="00FC4711"/>
    <w:rsid w:val="00FC49FF"/>
    <w:rsid w:val="00FC4B60"/>
    <w:rsid w:val="00FC4DDC"/>
    <w:rsid w:val="00FC5171"/>
    <w:rsid w:val="00FC51FB"/>
    <w:rsid w:val="00FC5DDA"/>
    <w:rsid w:val="00FC5F4E"/>
    <w:rsid w:val="00FC5FF6"/>
    <w:rsid w:val="00FC7579"/>
    <w:rsid w:val="00FC77D3"/>
    <w:rsid w:val="00FC7AA1"/>
    <w:rsid w:val="00FD02E8"/>
    <w:rsid w:val="00FD0411"/>
    <w:rsid w:val="00FD0856"/>
    <w:rsid w:val="00FD0B56"/>
    <w:rsid w:val="00FD0F85"/>
    <w:rsid w:val="00FD10A6"/>
    <w:rsid w:val="00FD175D"/>
    <w:rsid w:val="00FD1AE7"/>
    <w:rsid w:val="00FD2481"/>
    <w:rsid w:val="00FD2623"/>
    <w:rsid w:val="00FD27CB"/>
    <w:rsid w:val="00FD2A75"/>
    <w:rsid w:val="00FD32A1"/>
    <w:rsid w:val="00FD3880"/>
    <w:rsid w:val="00FD38B9"/>
    <w:rsid w:val="00FD3934"/>
    <w:rsid w:val="00FD3CFA"/>
    <w:rsid w:val="00FD3FE1"/>
    <w:rsid w:val="00FD41D8"/>
    <w:rsid w:val="00FD47E2"/>
    <w:rsid w:val="00FD53F6"/>
    <w:rsid w:val="00FD56D1"/>
    <w:rsid w:val="00FD570F"/>
    <w:rsid w:val="00FD5A19"/>
    <w:rsid w:val="00FD5F86"/>
    <w:rsid w:val="00FD6224"/>
    <w:rsid w:val="00FD6325"/>
    <w:rsid w:val="00FD69BA"/>
    <w:rsid w:val="00FD6C26"/>
    <w:rsid w:val="00FD71F7"/>
    <w:rsid w:val="00FE002E"/>
    <w:rsid w:val="00FE089B"/>
    <w:rsid w:val="00FE1696"/>
    <w:rsid w:val="00FE1943"/>
    <w:rsid w:val="00FE1AA0"/>
    <w:rsid w:val="00FE1E50"/>
    <w:rsid w:val="00FE2022"/>
    <w:rsid w:val="00FE2AF4"/>
    <w:rsid w:val="00FE3984"/>
    <w:rsid w:val="00FE3AFA"/>
    <w:rsid w:val="00FE3E38"/>
    <w:rsid w:val="00FE43CE"/>
    <w:rsid w:val="00FE47A4"/>
    <w:rsid w:val="00FE4831"/>
    <w:rsid w:val="00FE50B0"/>
    <w:rsid w:val="00FE5148"/>
    <w:rsid w:val="00FE55F1"/>
    <w:rsid w:val="00FE6313"/>
    <w:rsid w:val="00FE68E2"/>
    <w:rsid w:val="00FE6A75"/>
    <w:rsid w:val="00FE6B28"/>
    <w:rsid w:val="00FE70A3"/>
    <w:rsid w:val="00FE78AD"/>
    <w:rsid w:val="00FE7C7C"/>
    <w:rsid w:val="00FF076B"/>
    <w:rsid w:val="00FF0779"/>
    <w:rsid w:val="00FF0F06"/>
    <w:rsid w:val="00FF16F2"/>
    <w:rsid w:val="00FF1EE1"/>
    <w:rsid w:val="00FF201A"/>
    <w:rsid w:val="00FF2A3F"/>
    <w:rsid w:val="00FF2B76"/>
    <w:rsid w:val="00FF2C4F"/>
    <w:rsid w:val="00FF2CDC"/>
    <w:rsid w:val="00FF38D5"/>
    <w:rsid w:val="00FF423D"/>
    <w:rsid w:val="00FF453D"/>
    <w:rsid w:val="00FF478E"/>
    <w:rsid w:val="00FF50A6"/>
    <w:rsid w:val="00FF5240"/>
    <w:rsid w:val="00FF5C0D"/>
    <w:rsid w:val="00FF5E57"/>
    <w:rsid w:val="00FF6A5C"/>
    <w:rsid w:val="00FF6A69"/>
    <w:rsid w:val="00FF767B"/>
    <w:rsid w:val="00FF789C"/>
    <w:rsid w:val="00FF7F32"/>
    <w:rsid w:val="1640F8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Document Map"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97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uiPriority w:val="99"/>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paragraph" w:customStyle="1" w:styleId="paragraph">
    <w:name w:val="paragraph"/>
    <w:basedOn w:val="Normal"/>
    <w:rsid w:val="00230A0E"/>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230A0E"/>
  </w:style>
  <w:style w:type="character" w:customStyle="1" w:styleId="eop">
    <w:name w:val="eop"/>
    <w:basedOn w:val="DefaultParagraphFont"/>
    <w:rsid w:val="00230A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772901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8449568">
      <w:bodyDiv w:val="1"/>
      <w:marLeft w:val="0"/>
      <w:marRight w:val="0"/>
      <w:marTop w:val="0"/>
      <w:marBottom w:val="0"/>
      <w:divBdr>
        <w:top w:val="none" w:sz="0" w:space="0" w:color="auto"/>
        <w:left w:val="none" w:sz="0" w:space="0" w:color="auto"/>
        <w:bottom w:val="none" w:sz="0" w:space="0" w:color="auto"/>
        <w:right w:val="none" w:sz="0" w:space="0" w:color="auto"/>
      </w:divBdr>
      <w:divsChild>
        <w:div w:id="3897080">
          <w:marLeft w:val="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663073192">
          <w:marLeft w:val="54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120729852">
          <w:marLeft w:val="54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_x0020_category xmlns="3b34c8f0-1ef5-4d1e-bb66-517ce7fe7356" xsi:nil="true"/>
    <_dlc_DocId xmlns="71c5aaf6-e6ce-465b-b873-5148d2a4c105">5AIRPNAIUNRU-1977188174-861</_dlc_DocId>
    <_dlc_DocIdUrl xmlns="71c5aaf6-e6ce-465b-b873-5148d2a4c105">
      <Url>https://nokia.sharepoint.com/sites/c5g/projects/mIoT/_layouts/15/DocIdRedir.aspx?ID=5AIRPNAIUNRU-1977188174-861</Url>
      <Description>5AIRPNAIUNRU-1977188174-861</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B08F7E-2AE9-41E3-94A8-1B018F93ED87}">
  <ds:schemaRefs>
    <ds:schemaRef ds:uri="http://schemas.microsoft.com/sharepoint/event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48C8ACAE-E0B9-4D64-9E16-D6775172541B}">
  <ds:schemaRefs>
    <ds:schemaRef ds:uri="3b34c8f0-1ef5-4d1e-bb66-517ce7fe7356"/>
    <ds:schemaRef ds:uri="http://schemas.microsoft.com/office/infopath/2007/PartnerControls"/>
    <ds:schemaRef ds:uri="http://purl.org/dc/terms/"/>
    <ds:schemaRef ds:uri="http://purl.org/dc/dcmitype/"/>
    <ds:schemaRef ds:uri="eba96c7d-946c-4676-82fc-426bab2a7139"/>
    <ds:schemaRef ds:uri="http://schemas.microsoft.com/office/2006/metadata/properties"/>
    <ds:schemaRef ds:uri="http://schemas.microsoft.com/office/2006/documentManagement/types"/>
    <ds:schemaRef ds:uri="71c5aaf6-e6ce-465b-b873-5148d2a4c105"/>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2AD3BEF3-D6A2-40DB-AA0A-222709196BE9}">
  <ds:schemaRefs>
    <ds:schemaRef ds:uri="http://schemas.openxmlformats.org/officeDocument/2006/bibliography"/>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846E67A6-10E9-4908-B45F-983BB0728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48</TotalTime>
  <Pages>3</Pages>
  <Words>1500</Words>
  <Characters>8126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259</cp:revision>
  <cp:lastPrinted>2019-04-30T02:45:00Z</cp:lastPrinted>
  <dcterms:created xsi:type="dcterms:W3CDTF">2021-09-26T23:00:00Z</dcterms:created>
  <dcterms:modified xsi:type="dcterms:W3CDTF">2022-02-11T22:45:00Z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0x010100714395552EF1C5469942478885057EC2</vt:lpwstr>
  </property>
  <property fmtid="{D5CDD505-2E9C-101B-9397-08002B2CF9AE}" pid="5" name="_dlc_DocIdItemGuid">
    <vt:lpwstr>77484624-f92f-44ea-91f1-4d561bf7ca9f</vt:lpwstr>
  </property>
</Properties>
</file>