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753296" w14:textId="41F655F5" w:rsidR="00F26A59" w:rsidRPr="00DE5B89" w:rsidRDefault="00F26A59" w:rsidP="00F26A59">
      <w:pPr>
        <w:pStyle w:val="Header"/>
        <w:tabs>
          <w:tab w:val="left" w:pos="8222"/>
        </w:tabs>
        <w:rPr>
          <w:bCs/>
          <w:sz w:val="24"/>
        </w:rPr>
      </w:pPr>
      <w:bookmarkStart w:id="0" w:name="_Hlk772559"/>
      <w:bookmarkStart w:id="1" w:name="_Hlk4135959"/>
      <w:r w:rsidRPr="00DE5B89">
        <w:rPr>
          <w:bCs/>
          <w:sz w:val="24"/>
        </w:rPr>
        <w:t>3GPP TSG RAN WG1 Meeting #</w:t>
      </w:r>
      <w:r>
        <w:rPr>
          <w:bCs/>
          <w:sz w:val="24"/>
        </w:rPr>
        <w:t>10</w:t>
      </w:r>
      <w:r w:rsidR="00700685">
        <w:rPr>
          <w:bCs/>
          <w:sz w:val="24"/>
        </w:rPr>
        <w:t>8</w:t>
      </w:r>
      <w:r>
        <w:rPr>
          <w:bCs/>
          <w:sz w:val="24"/>
        </w:rPr>
        <w:t>-e</w:t>
      </w:r>
      <w:r w:rsidRPr="00DE5B89">
        <w:rPr>
          <w:bCs/>
          <w:sz w:val="24"/>
        </w:rPr>
        <w:tab/>
      </w:r>
      <w:r w:rsidRPr="00657AE4">
        <w:rPr>
          <w:bCs/>
          <w:sz w:val="24"/>
        </w:rPr>
        <w:t>R1-</w:t>
      </w:r>
      <w:r w:rsidR="0086480D" w:rsidRPr="00657AE4">
        <w:rPr>
          <w:bCs/>
          <w:sz w:val="24"/>
        </w:rPr>
        <w:t>2</w:t>
      </w:r>
      <w:r w:rsidR="0086480D">
        <w:rPr>
          <w:bCs/>
          <w:sz w:val="24"/>
        </w:rPr>
        <w:t>201404</w:t>
      </w:r>
    </w:p>
    <w:bookmarkEnd w:id="0"/>
    <w:p w14:paraId="7122AB10" w14:textId="3B859E8F" w:rsidR="00F26A59" w:rsidRDefault="00F26A59" w:rsidP="00F26A59">
      <w:pPr>
        <w:pStyle w:val="Header"/>
        <w:rPr>
          <w:bCs/>
          <w:sz w:val="24"/>
        </w:rPr>
      </w:pPr>
      <w:r w:rsidRPr="00A31EF1">
        <w:rPr>
          <w:bCs/>
          <w:sz w:val="24"/>
        </w:rPr>
        <w:t xml:space="preserve">e-Meeting, </w:t>
      </w:r>
      <w:r w:rsidR="00700685">
        <w:rPr>
          <w:bCs/>
          <w:sz w:val="24"/>
        </w:rPr>
        <w:t xml:space="preserve">February </w:t>
      </w:r>
      <w:r w:rsidR="000B7FC9">
        <w:rPr>
          <w:bCs/>
          <w:sz w:val="24"/>
        </w:rPr>
        <w:t>2</w:t>
      </w:r>
      <w:r>
        <w:rPr>
          <w:bCs/>
          <w:sz w:val="24"/>
        </w:rPr>
        <w:t>1</w:t>
      </w:r>
      <w:r w:rsidRPr="00621D04">
        <w:rPr>
          <w:bCs/>
          <w:sz w:val="24"/>
          <w:vertAlign w:val="superscript"/>
        </w:rPr>
        <w:t>th</w:t>
      </w:r>
      <w:r w:rsidRPr="00621D04">
        <w:rPr>
          <w:bCs/>
          <w:sz w:val="24"/>
        </w:rPr>
        <w:t xml:space="preserve"> – </w:t>
      </w:r>
      <w:r w:rsidR="000B7FC9">
        <w:rPr>
          <w:bCs/>
          <w:sz w:val="24"/>
        </w:rPr>
        <w:t>March 3</w:t>
      </w:r>
      <w:r w:rsidR="000B7FC9">
        <w:rPr>
          <w:bCs/>
          <w:sz w:val="24"/>
          <w:vertAlign w:val="superscript"/>
        </w:rPr>
        <w:t>rd</w:t>
      </w:r>
      <w:r w:rsidRPr="00621D04">
        <w:rPr>
          <w:bCs/>
          <w:sz w:val="24"/>
        </w:rPr>
        <w:t>, 202</w:t>
      </w:r>
      <w:r w:rsidR="000B7FC9">
        <w:rPr>
          <w:bCs/>
          <w:sz w:val="24"/>
        </w:rPr>
        <w:t>2</w:t>
      </w:r>
    </w:p>
    <w:p w14:paraId="012CB625" w14:textId="77777777" w:rsidR="00C7199C" w:rsidRPr="00DE5B89" w:rsidRDefault="00C7199C" w:rsidP="00C7199C">
      <w:pPr>
        <w:pStyle w:val="Header"/>
        <w:rPr>
          <w:bCs/>
          <w:noProof w:val="0"/>
          <w:sz w:val="24"/>
          <w:lang w:eastAsia="ja-JP"/>
        </w:rPr>
      </w:pPr>
    </w:p>
    <w:p w14:paraId="2B544DEF" w14:textId="694BC8C3"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942B6B">
        <w:rPr>
          <w:rFonts w:cs="Arial"/>
          <w:b/>
          <w:bCs/>
          <w:sz w:val="24"/>
          <w:lang w:val="en-US"/>
        </w:rPr>
        <w:t>8.</w:t>
      </w:r>
      <w:r w:rsidR="00407A1D" w:rsidRPr="00942B6B">
        <w:rPr>
          <w:rFonts w:cs="Arial"/>
          <w:b/>
          <w:bCs/>
          <w:sz w:val="24"/>
          <w:lang w:val="en-US"/>
        </w:rPr>
        <w:t>6</w:t>
      </w:r>
      <w:r w:rsidR="00E02820" w:rsidRPr="00942B6B">
        <w:rPr>
          <w:rFonts w:cs="Arial"/>
          <w:b/>
          <w:bCs/>
          <w:sz w:val="24"/>
          <w:lang w:val="en-US"/>
        </w:rPr>
        <w:t>.1</w:t>
      </w:r>
      <w:r w:rsidR="0065632C" w:rsidRPr="00942B6B">
        <w:rPr>
          <w:rFonts w:cs="Arial"/>
          <w:b/>
          <w:bCs/>
          <w:sz w:val="24"/>
          <w:lang w:val="en-US"/>
        </w:rPr>
        <w:t>.</w:t>
      </w:r>
      <w:r w:rsidR="00C20C7C" w:rsidRPr="00942B6B">
        <w:rPr>
          <w:rFonts w:cs="Arial"/>
          <w:b/>
          <w:bCs/>
          <w:sz w:val="24"/>
          <w:lang w:val="en-US"/>
        </w:rPr>
        <w:t>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26446EA"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DD5E87" w:rsidRPr="00DD5E87">
        <w:rPr>
          <w:rFonts w:ascii="Arial" w:hAnsi="Arial" w:cs="Arial"/>
          <w:b/>
          <w:bCs/>
          <w:sz w:val="24"/>
          <w:lang w:val="en-US"/>
        </w:rPr>
        <w:t>Bandwidth Reduction for Reduced Capability Devices</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7A29C52F"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F457E2">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One component of complexity reduction is the </w:t>
      </w:r>
      <w:r w:rsidR="00211C83">
        <w:rPr>
          <w:lang w:val="en-US"/>
        </w:rPr>
        <w:t>reduced maximum UE bandwidth</w:t>
      </w:r>
      <w:r>
        <w:rPr>
          <w:lang w:val="en-US"/>
        </w:rPr>
        <w:t xml:space="preserve"> –</w:t>
      </w:r>
    </w:p>
    <w:p w14:paraId="39FB4C29" w14:textId="77777777" w:rsidR="00211C83" w:rsidRPr="00211C83" w:rsidRDefault="00211C83" w:rsidP="002D4374">
      <w:pPr>
        <w:numPr>
          <w:ilvl w:val="0"/>
          <w:numId w:val="12"/>
        </w:numPr>
        <w:autoSpaceDE/>
        <w:autoSpaceDN/>
        <w:adjustRightInd/>
        <w:spacing w:after="120"/>
        <w:jc w:val="both"/>
        <w:textAlignment w:val="auto"/>
        <w:rPr>
          <w:rFonts w:eastAsia="MS Mincho"/>
          <w:bCs/>
          <w:iCs/>
          <w:lang w:val="en-US"/>
        </w:rPr>
      </w:pPr>
      <w:r w:rsidRPr="00211C83">
        <w:rPr>
          <w:rFonts w:eastAsia="MS Mincho"/>
          <w:bCs/>
          <w:iCs/>
          <w:lang w:val="en-US"/>
        </w:rPr>
        <w:t>Reduced maximum UE bandwidth:</w:t>
      </w:r>
    </w:p>
    <w:p w14:paraId="78A5A020" w14:textId="77777777" w:rsidR="00211C83" w:rsidRPr="00211C83" w:rsidRDefault="00211C83" w:rsidP="002D4374">
      <w:pPr>
        <w:numPr>
          <w:ilvl w:val="1"/>
          <w:numId w:val="12"/>
        </w:numPr>
        <w:autoSpaceDE/>
        <w:autoSpaceDN/>
        <w:adjustRightInd/>
        <w:spacing w:after="120"/>
        <w:jc w:val="both"/>
        <w:textAlignment w:val="auto"/>
        <w:rPr>
          <w:rFonts w:eastAsia="MS Mincho"/>
          <w:bCs/>
          <w:iCs/>
          <w:lang w:val="en-US"/>
        </w:rPr>
      </w:pPr>
      <w:r w:rsidRPr="00211C83">
        <w:rPr>
          <w:rFonts w:eastAsia="MS Mincho"/>
          <w:bCs/>
          <w:iCs/>
          <w:lang w:val="en-US"/>
        </w:rPr>
        <w:t xml:space="preserve">Maximum bandwidth of an FR1 RedCap UE during and after initial access is 20 MHz. </w:t>
      </w:r>
    </w:p>
    <w:p w14:paraId="3F697BF8" w14:textId="04FCE6A9" w:rsidR="00211C83" w:rsidRDefault="00211C83" w:rsidP="002D4374">
      <w:pPr>
        <w:numPr>
          <w:ilvl w:val="1"/>
          <w:numId w:val="12"/>
        </w:numPr>
        <w:autoSpaceDE/>
        <w:autoSpaceDN/>
        <w:adjustRightInd/>
        <w:spacing w:after="120"/>
        <w:jc w:val="both"/>
        <w:textAlignment w:val="auto"/>
        <w:rPr>
          <w:rFonts w:eastAsia="MS Mincho"/>
          <w:bCs/>
          <w:iCs/>
          <w:lang w:val="en-US"/>
        </w:rPr>
      </w:pPr>
      <w:r w:rsidRPr="00211C83">
        <w:rPr>
          <w:rFonts w:eastAsia="MS Mincho"/>
          <w:bCs/>
          <w:iCs/>
          <w:lang w:val="en-US"/>
        </w:rPr>
        <w:t>Maximum bandwidth of an FR2 RedCap UE during and after initial access is 100 MHz</w:t>
      </w:r>
    </w:p>
    <w:p w14:paraId="7A7101E8" w14:textId="41C5AE48" w:rsidR="00422FD7" w:rsidRDefault="00CA7198" w:rsidP="001A5ACC">
      <w:pPr>
        <w:pStyle w:val="ListParagraph"/>
        <w:spacing w:before="240" w:after="240"/>
        <w:ind w:left="0"/>
        <w:contextualSpacing w:val="0"/>
        <w:jc w:val="both"/>
        <w:rPr>
          <w:lang w:val="en-US"/>
        </w:rPr>
      </w:pPr>
      <w:r w:rsidRPr="00DE5B89">
        <w:rPr>
          <w:lang w:val="en-US"/>
        </w:rPr>
        <w:t xml:space="preserve">In </w:t>
      </w:r>
      <w:r w:rsidR="00422FD7">
        <w:rPr>
          <w:lang w:val="en-US"/>
        </w:rPr>
        <w:t>RAN1#10</w:t>
      </w:r>
      <w:r w:rsidR="0012071B">
        <w:rPr>
          <w:lang w:val="en-US"/>
        </w:rPr>
        <w:t>7</w:t>
      </w:r>
      <w:r w:rsidR="00B754DC">
        <w:rPr>
          <w:lang w:val="en-US"/>
        </w:rPr>
        <w:t>-</w:t>
      </w:r>
      <w:r w:rsidR="00422FD7">
        <w:rPr>
          <w:lang w:val="en-US"/>
        </w:rPr>
        <w:t>e, the following agreement</w:t>
      </w:r>
      <w:r w:rsidR="00B754DC">
        <w:rPr>
          <w:lang w:val="en-US"/>
        </w:rPr>
        <w:t>s</w:t>
      </w:r>
      <w:r w:rsidR="00422FD7">
        <w:rPr>
          <w:lang w:val="en-US"/>
        </w:rPr>
        <w:t xml:space="preserve"> w</w:t>
      </w:r>
      <w:r w:rsidR="00B754DC">
        <w:rPr>
          <w:lang w:val="en-US"/>
        </w:rPr>
        <w:t>ere</w:t>
      </w:r>
      <w:r w:rsidR="00422FD7">
        <w:rPr>
          <w:lang w:val="en-US"/>
        </w:rPr>
        <w:t xml:space="preserve"> made with respect to this issue –</w:t>
      </w:r>
    </w:p>
    <w:p w14:paraId="3CF1BD23" w14:textId="77777777" w:rsidR="00E04D53" w:rsidRPr="00E04D53" w:rsidRDefault="00E04D53" w:rsidP="00E04D53">
      <w:pPr>
        <w:shd w:val="clear" w:color="auto" w:fill="FFFFFF"/>
        <w:overflowPunct/>
        <w:autoSpaceDE/>
        <w:autoSpaceDN/>
        <w:adjustRightInd/>
        <w:spacing w:after="0" w:line="231" w:lineRule="atLeast"/>
        <w:textAlignment w:val="auto"/>
        <w:rPr>
          <w:rFonts w:eastAsia="Microsoft YaHei UI"/>
          <w:b/>
          <w:bCs/>
          <w:color w:val="000000"/>
          <w:highlight w:val="green"/>
          <w:lang w:eastAsia="zh-CN"/>
        </w:rPr>
      </w:pPr>
      <w:r w:rsidRPr="00E04D53">
        <w:rPr>
          <w:rFonts w:eastAsia="Microsoft YaHei UI" w:hint="eastAsia"/>
          <w:b/>
          <w:bCs/>
          <w:color w:val="000000"/>
          <w:highlight w:val="green"/>
          <w:lang w:eastAsia="zh-CN"/>
        </w:rPr>
        <w:t>Agreement</w:t>
      </w:r>
    </w:p>
    <w:p w14:paraId="20F1A9CE" w14:textId="77777777" w:rsidR="00E04D53" w:rsidRPr="00E04D53" w:rsidRDefault="00E04D53" w:rsidP="00E04D53">
      <w:pPr>
        <w:numPr>
          <w:ilvl w:val="0"/>
          <w:numId w:val="31"/>
        </w:numPr>
        <w:overflowPunct/>
        <w:autoSpaceDE/>
        <w:autoSpaceDN/>
        <w:adjustRightInd/>
        <w:spacing w:after="0" w:line="231" w:lineRule="atLeast"/>
        <w:textAlignment w:val="auto"/>
        <w:rPr>
          <w:rFonts w:eastAsia="Microsoft YaHei UI"/>
          <w:color w:val="000000"/>
          <w:lang w:eastAsia="zh-CN"/>
        </w:rPr>
      </w:pPr>
      <w:r w:rsidRPr="00E04D53">
        <w:rPr>
          <w:rFonts w:eastAsia="Microsoft YaHei UI"/>
          <w:color w:val="000000"/>
          <w:lang w:eastAsia="zh-CN"/>
        </w:rPr>
        <w:t>In Rel-17, up to 1 separate initial UL BWP for RedCap can be configured.</w:t>
      </w:r>
    </w:p>
    <w:p w14:paraId="36C4AD4A" w14:textId="77777777" w:rsidR="003B3569" w:rsidRDefault="003B3569" w:rsidP="00E04D53">
      <w:pPr>
        <w:overflowPunct/>
        <w:autoSpaceDE/>
        <w:autoSpaceDN/>
        <w:adjustRightInd/>
        <w:spacing w:after="0"/>
        <w:textAlignment w:val="auto"/>
        <w:rPr>
          <w:rFonts w:ascii="Times" w:eastAsia="Batang" w:hAnsi="Times"/>
          <w:b/>
          <w:szCs w:val="24"/>
          <w:highlight w:val="green"/>
          <w:lang w:val="en-US"/>
        </w:rPr>
      </w:pPr>
    </w:p>
    <w:p w14:paraId="74A7A318" w14:textId="56D4A4D7" w:rsidR="00E04D53" w:rsidRPr="00E04D53" w:rsidRDefault="00E04D53" w:rsidP="00E04D53">
      <w:pPr>
        <w:overflowPunct/>
        <w:autoSpaceDE/>
        <w:autoSpaceDN/>
        <w:adjustRightInd/>
        <w:spacing w:after="0"/>
        <w:textAlignment w:val="auto"/>
        <w:rPr>
          <w:rFonts w:ascii="Times" w:eastAsia="Batang" w:hAnsi="Times"/>
          <w:b/>
          <w:bCs/>
          <w:szCs w:val="24"/>
          <w:highlight w:val="green"/>
          <w:lang w:val="en-US"/>
        </w:rPr>
      </w:pPr>
      <w:r w:rsidRPr="00E04D53">
        <w:rPr>
          <w:rFonts w:ascii="Times" w:eastAsia="Batang" w:hAnsi="Times"/>
          <w:b/>
          <w:szCs w:val="24"/>
          <w:highlight w:val="green"/>
          <w:lang w:val="en-US"/>
        </w:rPr>
        <w:t>Agreement</w:t>
      </w:r>
      <w:r w:rsidRPr="00E04D53">
        <w:rPr>
          <w:rFonts w:ascii="Times" w:eastAsia="Batang" w:hAnsi="Times"/>
          <w:b/>
          <w:bCs/>
          <w:szCs w:val="24"/>
          <w:highlight w:val="green"/>
          <w:lang w:val="en-US"/>
        </w:rPr>
        <w:t xml:space="preserve"> </w:t>
      </w:r>
    </w:p>
    <w:p w14:paraId="5E28C5A8" w14:textId="77777777" w:rsidR="00E04D53" w:rsidRPr="00E04D53" w:rsidRDefault="00E04D53" w:rsidP="00E04D53">
      <w:pPr>
        <w:numPr>
          <w:ilvl w:val="0"/>
          <w:numId w:val="17"/>
        </w:numPr>
        <w:overflowPunct/>
        <w:autoSpaceDE/>
        <w:autoSpaceDN/>
        <w:adjustRightInd/>
        <w:spacing w:after="0" w:line="252" w:lineRule="auto"/>
        <w:contextualSpacing/>
        <w:textAlignment w:val="auto"/>
        <w:rPr>
          <w:rFonts w:ascii="Times" w:eastAsia="Batang" w:hAnsi="Times"/>
          <w:szCs w:val="24"/>
        </w:rPr>
      </w:pPr>
      <w:r w:rsidRPr="00E04D53">
        <w:rPr>
          <w:rFonts w:ascii="Times" w:eastAsia="Batang" w:hAnsi="Times"/>
          <w:szCs w:val="24"/>
        </w:rPr>
        <w:t>For both FR1 and FR2, for a cell that allows a RedCap UE to access, network can configure a separate initial DL BWP for RedCap UEs in SIB. At least the case when the separate initial DL BWP includes CD-SSB and the entire CORESET#0 is supported</w:t>
      </w:r>
    </w:p>
    <w:p w14:paraId="5D339446" w14:textId="77777777" w:rsidR="00E04D53" w:rsidRPr="00E04D53" w:rsidRDefault="00E04D53" w:rsidP="00E04D53">
      <w:pPr>
        <w:numPr>
          <w:ilvl w:val="1"/>
          <w:numId w:val="17"/>
        </w:numPr>
        <w:overflowPunct/>
        <w:autoSpaceDE/>
        <w:autoSpaceDN/>
        <w:adjustRightInd/>
        <w:spacing w:after="0" w:line="252" w:lineRule="auto"/>
        <w:contextualSpacing/>
        <w:textAlignment w:val="auto"/>
        <w:rPr>
          <w:rFonts w:ascii="Times" w:eastAsia="Batang" w:hAnsi="Times"/>
          <w:szCs w:val="24"/>
        </w:rPr>
      </w:pPr>
      <w:r w:rsidRPr="00E04D53">
        <w:rPr>
          <w:rFonts w:ascii="Times" w:eastAsia="Batang" w:hAnsi="Times"/>
          <w:szCs w:val="24"/>
        </w:rPr>
        <w:t>It can be used in idle/inactive mode (including paging) and during and after initial access, when applicable</w:t>
      </w:r>
    </w:p>
    <w:p w14:paraId="1ECC1DE5" w14:textId="77777777" w:rsidR="00E04D53" w:rsidRPr="00E04D53" w:rsidRDefault="00E04D53" w:rsidP="00E04D53">
      <w:pPr>
        <w:numPr>
          <w:ilvl w:val="1"/>
          <w:numId w:val="17"/>
        </w:numPr>
        <w:overflowPunct/>
        <w:autoSpaceDE/>
        <w:autoSpaceDN/>
        <w:adjustRightInd/>
        <w:spacing w:after="0" w:line="252" w:lineRule="auto"/>
        <w:contextualSpacing/>
        <w:textAlignment w:val="auto"/>
        <w:rPr>
          <w:rFonts w:ascii="Times" w:eastAsia="Batang" w:hAnsi="Times"/>
          <w:szCs w:val="24"/>
        </w:rPr>
      </w:pPr>
      <w:r w:rsidRPr="00E04D53">
        <w:rPr>
          <w:rFonts w:ascii="Times" w:eastAsia="Batang" w:hAnsi="Times"/>
          <w:szCs w:val="24"/>
        </w:rPr>
        <w:t>It is no wider than the maximum RedCap UE bandwidth.</w:t>
      </w:r>
    </w:p>
    <w:p w14:paraId="17A39337" w14:textId="77777777" w:rsidR="00E04D53" w:rsidRPr="00E04D53" w:rsidRDefault="00E04D53" w:rsidP="00E04D53">
      <w:pPr>
        <w:numPr>
          <w:ilvl w:val="1"/>
          <w:numId w:val="17"/>
        </w:numPr>
        <w:overflowPunct/>
        <w:autoSpaceDE/>
        <w:autoSpaceDN/>
        <w:adjustRightInd/>
        <w:spacing w:after="0" w:line="252" w:lineRule="auto"/>
        <w:contextualSpacing/>
        <w:textAlignment w:val="auto"/>
        <w:rPr>
          <w:rFonts w:ascii="Times" w:eastAsia="Batang" w:hAnsi="Times"/>
          <w:szCs w:val="24"/>
        </w:rPr>
      </w:pPr>
      <w:r w:rsidRPr="00E04D53">
        <w:rPr>
          <w:rFonts w:ascii="Times" w:eastAsia="Batang" w:hAnsi="Times"/>
          <w:szCs w:val="24"/>
        </w:rPr>
        <w:t>This applies to both TDD and FDD (including FD FDD and HD FDD) cases.</w:t>
      </w:r>
    </w:p>
    <w:p w14:paraId="45410B2B" w14:textId="77777777" w:rsidR="003B3569" w:rsidRDefault="003B3569" w:rsidP="00E04D53">
      <w:pPr>
        <w:overflowPunct/>
        <w:autoSpaceDE/>
        <w:autoSpaceDN/>
        <w:adjustRightInd/>
        <w:spacing w:after="0"/>
        <w:textAlignment w:val="auto"/>
        <w:rPr>
          <w:rFonts w:ascii="Times" w:eastAsia="Batang" w:hAnsi="Times"/>
          <w:b/>
          <w:szCs w:val="24"/>
          <w:highlight w:val="green"/>
          <w:lang w:val="en-US"/>
        </w:rPr>
      </w:pPr>
    </w:p>
    <w:p w14:paraId="4F0CC705" w14:textId="3238B9EA" w:rsidR="00E04D53" w:rsidRPr="00E04D53" w:rsidRDefault="00E04D53" w:rsidP="00E04D53">
      <w:pPr>
        <w:overflowPunct/>
        <w:autoSpaceDE/>
        <w:autoSpaceDN/>
        <w:adjustRightInd/>
        <w:spacing w:after="0"/>
        <w:textAlignment w:val="auto"/>
        <w:rPr>
          <w:rFonts w:ascii="Times" w:eastAsia="Batang" w:hAnsi="Times"/>
          <w:b/>
          <w:szCs w:val="24"/>
          <w:highlight w:val="green"/>
          <w:lang w:val="en-US"/>
        </w:rPr>
      </w:pPr>
      <w:r w:rsidRPr="00E04D53">
        <w:rPr>
          <w:rFonts w:ascii="Times" w:eastAsia="Batang" w:hAnsi="Times"/>
          <w:b/>
          <w:szCs w:val="24"/>
          <w:highlight w:val="green"/>
          <w:lang w:val="en-US"/>
        </w:rPr>
        <w:t>Agreement</w:t>
      </w:r>
    </w:p>
    <w:p w14:paraId="383BE57B" w14:textId="77777777" w:rsidR="00E04D53" w:rsidRPr="00E04D53" w:rsidRDefault="00E04D53" w:rsidP="00E04D53">
      <w:pPr>
        <w:numPr>
          <w:ilvl w:val="0"/>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For FR1,</w:t>
      </w:r>
    </w:p>
    <w:p w14:paraId="6CDF7147"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For a separate initial DL BWP (if it does not include CD-SSB and the entire CORESET#0) from RAN1 perspective,</w:t>
      </w:r>
    </w:p>
    <w:p w14:paraId="5309A994" w14:textId="77777777" w:rsidR="00E04D53" w:rsidRPr="00E04D53" w:rsidRDefault="00E04D53" w:rsidP="00E04D53">
      <w:pPr>
        <w:numPr>
          <w:ilvl w:val="2"/>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If it is configured for random access while not for paging in idle/inactive mode, RedCap UE does NOT expect it to contain SSB/CORESET#0/SIB.</w:t>
      </w:r>
    </w:p>
    <w:p w14:paraId="34BB651D" w14:textId="77777777" w:rsidR="00E04D53" w:rsidRPr="00E04D53" w:rsidRDefault="00E04D53" w:rsidP="00E04D53">
      <w:pPr>
        <w:numPr>
          <w:ilvl w:val="2"/>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hint="eastAsia"/>
          <w:bCs/>
          <w:szCs w:val="24"/>
          <w:lang w:eastAsia="zh-CN"/>
        </w:rPr>
        <w:t>N</w:t>
      </w:r>
      <w:r w:rsidRPr="00E04D53">
        <w:rPr>
          <w:rFonts w:ascii="Times" w:eastAsia="Microsoft YaHei UI" w:hAnsi="Times"/>
          <w:bCs/>
          <w:szCs w:val="24"/>
          <w:lang w:eastAsia="zh-CN"/>
        </w:rPr>
        <w:t>ote: RAN1 assumes REDCAP UE performing Random access in the separate DL BWP does not need to monitor paging in a BWP containing CORESET#0</w:t>
      </w:r>
    </w:p>
    <w:p w14:paraId="1422D4EB" w14:textId="77777777" w:rsidR="00E04D53" w:rsidRPr="00E04D53" w:rsidRDefault="00E04D53" w:rsidP="00E04D53">
      <w:pPr>
        <w:numPr>
          <w:ilvl w:val="2"/>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shd w:val="clear" w:color="auto" w:fill="808000"/>
          <w:lang w:eastAsia="zh-CN"/>
        </w:rPr>
        <w:t>Working assumption:</w:t>
      </w:r>
      <w:r w:rsidRPr="00E04D53">
        <w:rPr>
          <w:rFonts w:ascii="Times" w:eastAsia="Microsoft YaHei UI" w:hAnsi="Times"/>
          <w:bCs/>
          <w:szCs w:val="24"/>
          <w:lang w:eastAsia="zh-CN"/>
        </w:rPr>
        <w:t> If it is configured for paging, RedCap UE expects it to contain NCD-SSB for serving cell but not CORESET#0/SIB from RAN1 perspective</w:t>
      </w:r>
    </w:p>
    <w:p w14:paraId="174EE482"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For an RRC-configured active DL BWP in connected mode (if it does not include CD-SSB and the entire CORESET#0) from RAN1 perspective,</w:t>
      </w:r>
    </w:p>
    <w:p w14:paraId="48A11E5A" w14:textId="77777777" w:rsidR="00E04D53" w:rsidRPr="00E04D53" w:rsidRDefault="00E04D53" w:rsidP="00E04D53">
      <w:pPr>
        <w:numPr>
          <w:ilvl w:val="2"/>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Times New Roman" w:hAnsi="Times"/>
          <w:bCs/>
          <w:szCs w:val="24"/>
          <w:lang w:eastAsia="en-GB"/>
        </w:rPr>
        <w:t>A RedCap UE supporting mandatory FG 6-1 (but not optional FG 6-1a) expects it to contain NCD-SSB for serving cell but not CORESET#0/SIB</w:t>
      </w:r>
    </w:p>
    <w:p w14:paraId="68163557" w14:textId="77777777" w:rsidR="00E04D53" w:rsidRPr="00E04D53" w:rsidRDefault="00E04D53" w:rsidP="00E04D53">
      <w:pPr>
        <w:numPr>
          <w:ilvl w:val="2"/>
          <w:numId w:val="27"/>
        </w:numPr>
        <w:overflowPunct/>
        <w:autoSpaceDE/>
        <w:autoSpaceDN/>
        <w:adjustRightInd/>
        <w:spacing w:after="0" w:line="252" w:lineRule="auto"/>
        <w:textAlignment w:val="auto"/>
        <w:rPr>
          <w:rFonts w:ascii="Times" w:eastAsia="Times New Roman" w:hAnsi="Times"/>
          <w:bCs/>
          <w:szCs w:val="24"/>
          <w:lang w:eastAsia="en-GB"/>
        </w:rPr>
      </w:pPr>
      <w:r w:rsidRPr="00E04D53">
        <w:rPr>
          <w:rFonts w:ascii="Times" w:eastAsia="Times New Roman" w:hAnsi="Times"/>
          <w:bCs/>
          <w:szCs w:val="24"/>
          <w:lang w:eastAsia="en-GB"/>
        </w:rPr>
        <w:t xml:space="preserve">A RedCap UE can indicate the </w:t>
      </w:r>
      <w:r w:rsidRPr="00E04D53">
        <w:rPr>
          <w:rFonts w:ascii="Times" w:hAnsi="Times"/>
          <w:bCs/>
          <w:szCs w:val="24"/>
          <w:lang w:val="en-US" w:eastAsia="zh-CN"/>
        </w:rPr>
        <w:t>following</w:t>
      </w:r>
      <w:r w:rsidRPr="00E04D53">
        <w:rPr>
          <w:rFonts w:ascii="Times" w:eastAsia="Times New Roman" w:hAnsi="Times"/>
          <w:bCs/>
          <w:szCs w:val="24"/>
          <w:lang w:eastAsia="en-GB"/>
        </w:rPr>
        <w:t xml:space="preserve"> as optional capability</w:t>
      </w:r>
      <w:r w:rsidRPr="00E04D53">
        <w:rPr>
          <w:rFonts w:ascii="Times" w:hAnsi="Times"/>
          <w:bCs/>
          <w:szCs w:val="24"/>
          <w:lang w:val="en-US" w:eastAsia="zh-CN"/>
        </w:rPr>
        <w:t>:</w:t>
      </w:r>
    </w:p>
    <w:p w14:paraId="370931DC" w14:textId="77777777" w:rsidR="00E04D53" w:rsidRPr="00E04D53" w:rsidRDefault="00E04D53" w:rsidP="00E04D53">
      <w:pPr>
        <w:numPr>
          <w:ilvl w:val="3"/>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val="en-US" w:eastAsia="zh-CN"/>
        </w:rPr>
        <w:t xml:space="preserve">Not need NCD-SSB: </w:t>
      </w:r>
      <w:r w:rsidRPr="00E04D53">
        <w:rPr>
          <w:rFonts w:ascii="Times" w:eastAsia="Microsoft YaHei UI" w:hAnsi="Times"/>
          <w:bCs/>
          <w:szCs w:val="24"/>
          <w:lang w:eastAsia="zh-CN"/>
        </w:rPr>
        <w:t xml:space="preserve">A RedCap UE can in addition optionally support relevant operation </w:t>
      </w:r>
      <w:r w:rsidRPr="00E04D53">
        <w:rPr>
          <w:rFonts w:ascii="Times" w:eastAsia="Microsoft YaHei UI" w:hAnsi="Times"/>
          <w:bCs/>
          <w:strike/>
          <w:szCs w:val="24"/>
          <w:lang w:eastAsia="zh-CN"/>
        </w:rPr>
        <w:t xml:space="preserve">(except for standalone use for RRM measurement) </w:t>
      </w:r>
      <w:r w:rsidRPr="00E04D53">
        <w:rPr>
          <w:rFonts w:ascii="Times" w:eastAsia="Microsoft YaHei UI" w:hAnsi="Times"/>
          <w:bCs/>
          <w:szCs w:val="24"/>
          <w:lang w:eastAsia="zh-CN"/>
        </w:rPr>
        <w:t xml:space="preserve">based on for CSI-RS (working assumption) and/or </w:t>
      </w:r>
      <w:r w:rsidRPr="00E04D53">
        <w:rPr>
          <w:rFonts w:ascii="Times" w:eastAsia="Times New Roman" w:hAnsi="Times"/>
          <w:bCs/>
          <w:szCs w:val="24"/>
          <w:lang w:eastAsia="en-GB"/>
        </w:rPr>
        <w:t>FG 6-1a</w:t>
      </w:r>
      <w:r w:rsidRPr="00E04D53">
        <w:rPr>
          <w:rFonts w:ascii="Times" w:eastAsia="Microsoft YaHei UI" w:hAnsi="Times"/>
          <w:bCs/>
          <w:szCs w:val="24"/>
          <w:lang w:eastAsia="zh-CN"/>
        </w:rPr>
        <w:t xml:space="preserve"> by reporting optional capabilities.</w:t>
      </w:r>
    </w:p>
    <w:p w14:paraId="76CA83EF"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Note: if a separate initial/RRC configured DL BWP is configured to contain the entire CORESET#0, CD-SSB is expected by RedCap UE.</w:t>
      </w:r>
    </w:p>
    <w:p w14:paraId="52345ECF"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lastRenderedPageBreak/>
        <w:t>Note: The network may choose to configure SSB or MIB-configured CORESET#0 or SIB1 to be within the respective DL BWP.</w:t>
      </w:r>
    </w:p>
    <w:p w14:paraId="3E26161F"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Batang" w:hAnsi="Times"/>
          <w:bCs/>
          <w:szCs w:val="24"/>
          <w:lang w:val="en-US"/>
        </w:rPr>
        <w:t>Note: If a separate SIB-configured initial DL BWP for RedCap UEs contains the entire CORESET#0, the RedCap UE shall use the bandwidth and location of the CORESET#0 in DL during initial access.</w:t>
      </w:r>
    </w:p>
    <w:p w14:paraId="562B84D1"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DengXian" w:hAnsi="Times" w:hint="eastAsia"/>
          <w:bCs/>
          <w:szCs w:val="24"/>
          <w:lang w:val="en-US" w:eastAsia="zh-CN"/>
        </w:rPr>
        <w:t>N</w:t>
      </w:r>
      <w:r w:rsidRPr="00E04D53">
        <w:rPr>
          <w:rFonts w:ascii="Times" w:eastAsia="DengXian" w:hAnsi="Times"/>
          <w:bCs/>
          <w:szCs w:val="24"/>
          <w:lang w:val="en-US" w:eastAsia="zh-CN"/>
        </w:rPr>
        <w:t>ote: NCD-SSB periodicity is not required to be configured the same as that of CD-SSB</w:t>
      </w:r>
    </w:p>
    <w:p w14:paraId="5E9332CC"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DengXian" w:hAnsi="Times"/>
          <w:bCs/>
          <w:szCs w:val="24"/>
          <w:lang w:val="en-US" w:eastAsia="zh-CN"/>
        </w:rPr>
        <w:t>Note: Periodicity of NCD-SSB shall be not less than periodicity of CD-SSB</w:t>
      </w:r>
    </w:p>
    <w:p w14:paraId="50109307" w14:textId="77777777" w:rsidR="00E04D53" w:rsidRPr="00E04D53" w:rsidRDefault="00E04D53" w:rsidP="00E04D53">
      <w:pPr>
        <w:overflowPunct/>
        <w:autoSpaceDE/>
        <w:autoSpaceDN/>
        <w:adjustRightInd/>
        <w:spacing w:after="0"/>
        <w:textAlignment w:val="auto"/>
        <w:rPr>
          <w:rFonts w:ascii="Times" w:eastAsia="Batang" w:hAnsi="Times"/>
          <w:szCs w:val="24"/>
          <w:highlight w:val="cyan"/>
          <w:lang w:val="en-US" w:eastAsia="x-none"/>
        </w:rPr>
      </w:pPr>
    </w:p>
    <w:p w14:paraId="44218DEE" w14:textId="77777777" w:rsidR="00E04D53" w:rsidRPr="00E04D53" w:rsidRDefault="00E04D53" w:rsidP="00E04D53">
      <w:pPr>
        <w:overflowPunct/>
        <w:autoSpaceDE/>
        <w:autoSpaceDN/>
        <w:adjustRightInd/>
        <w:spacing w:after="0"/>
        <w:textAlignment w:val="auto"/>
        <w:rPr>
          <w:rFonts w:ascii="Times" w:eastAsia="Batang" w:hAnsi="Times"/>
          <w:b/>
          <w:szCs w:val="24"/>
          <w:highlight w:val="green"/>
          <w:lang w:val="en-US"/>
        </w:rPr>
      </w:pPr>
      <w:r w:rsidRPr="00E04D53">
        <w:rPr>
          <w:rFonts w:ascii="Times" w:eastAsia="Batang" w:hAnsi="Times"/>
          <w:b/>
          <w:szCs w:val="24"/>
          <w:highlight w:val="green"/>
          <w:lang w:val="en-US"/>
        </w:rPr>
        <w:t>Agreement</w:t>
      </w:r>
    </w:p>
    <w:p w14:paraId="564EC970" w14:textId="77777777" w:rsidR="00E04D53" w:rsidRPr="00E04D53" w:rsidRDefault="00E04D53" w:rsidP="00E04D53">
      <w:pPr>
        <w:numPr>
          <w:ilvl w:val="0"/>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For FR2,</w:t>
      </w:r>
    </w:p>
    <w:p w14:paraId="2792AFB2"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For a separate initial DL BWP (if it does not include CD-SSB</w:t>
      </w:r>
      <w:r w:rsidRPr="00E04D53">
        <w:rPr>
          <w:rFonts w:ascii="Times" w:eastAsia="Microsoft YaHei UI" w:hAnsi="Times"/>
          <w:bCs/>
          <w:strike/>
          <w:szCs w:val="24"/>
          <w:lang w:eastAsia="zh-CN"/>
        </w:rPr>
        <w:t xml:space="preserve"> and the entire CORESET#0</w:t>
      </w:r>
      <w:r w:rsidRPr="00E04D53">
        <w:rPr>
          <w:rFonts w:ascii="Times" w:eastAsia="Microsoft YaHei UI" w:hAnsi="Times"/>
          <w:bCs/>
          <w:szCs w:val="24"/>
          <w:lang w:eastAsia="zh-CN"/>
        </w:rPr>
        <w:t>) from RAN1 perspective,</w:t>
      </w:r>
    </w:p>
    <w:p w14:paraId="416B099E" w14:textId="77777777" w:rsidR="00E04D53" w:rsidRPr="00E04D53" w:rsidRDefault="00E04D53" w:rsidP="00E04D53">
      <w:pPr>
        <w:numPr>
          <w:ilvl w:val="2"/>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If it is configured for random access while not for paging in idle/inactive mode, RedCap UE does NOT expect it to contain SSB/CORESET#0/SIB.</w:t>
      </w:r>
    </w:p>
    <w:p w14:paraId="425CD6F4" w14:textId="77777777" w:rsidR="00E04D53" w:rsidRPr="00E04D53" w:rsidRDefault="00E04D53" w:rsidP="00E04D53">
      <w:pPr>
        <w:numPr>
          <w:ilvl w:val="2"/>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hint="eastAsia"/>
          <w:bCs/>
          <w:szCs w:val="24"/>
          <w:lang w:eastAsia="zh-CN"/>
        </w:rPr>
        <w:t>N</w:t>
      </w:r>
      <w:r w:rsidRPr="00E04D53">
        <w:rPr>
          <w:rFonts w:ascii="Times" w:eastAsia="Microsoft YaHei UI" w:hAnsi="Times"/>
          <w:bCs/>
          <w:szCs w:val="24"/>
          <w:lang w:eastAsia="zh-CN"/>
        </w:rPr>
        <w:t>ote: RAN1 assumes REDCAP UE performing Random access in the separate DL BWP does not need to monitor paging in a BWP containing CORESET#0</w:t>
      </w:r>
    </w:p>
    <w:p w14:paraId="7EAF1F56" w14:textId="77777777" w:rsidR="00E04D53" w:rsidRPr="00E04D53" w:rsidRDefault="00E04D53" w:rsidP="00E04D53">
      <w:pPr>
        <w:numPr>
          <w:ilvl w:val="2"/>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shd w:val="clear" w:color="auto" w:fill="808000"/>
          <w:lang w:eastAsia="zh-CN"/>
        </w:rPr>
        <w:t>Working assumption:</w:t>
      </w:r>
      <w:r w:rsidRPr="00E04D53">
        <w:rPr>
          <w:rFonts w:ascii="Times" w:eastAsia="Microsoft YaHei UI" w:hAnsi="Times"/>
          <w:bCs/>
          <w:szCs w:val="24"/>
          <w:lang w:eastAsia="zh-CN"/>
        </w:rPr>
        <w:t> If it is configured for paging, RedCap UE expects it to contain NCD-SSB for serving cell but not CORESET#0/SIB from RAN1 perspective</w:t>
      </w:r>
    </w:p>
    <w:p w14:paraId="1F521823"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For an RRC-configured active DL BWP in connected mode (if it does not include CD-SSB</w:t>
      </w:r>
      <w:r w:rsidRPr="00E04D53">
        <w:rPr>
          <w:rFonts w:ascii="Times" w:eastAsia="Microsoft YaHei UI" w:hAnsi="Times"/>
          <w:bCs/>
          <w:strike/>
          <w:szCs w:val="24"/>
          <w:lang w:eastAsia="zh-CN"/>
        </w:rPr>
        <w:t xml:space="preserve"> and the entire CORESET#0</w:t>
      </w:r>
      <w:r w:rsidRPr="00E04D53">
        <w:rPr>
          <w:rFonts w:ascii="Times" w:eastAsia="Microsoft YaHei UI" w:hAnsi="Times"/>
          <w:bCs/>
          <w:szCs w:val="24"/>
          <w:lang w:eastAsia="zh-CN"/>
        </w:rPr>
        <w:t>) from RAN1 perspective,</w:t>
      </w:r>
    </w:p>
    <w:p w14:paraId="2B74ADCA" w14:textId="77777777" w:rsidR="00E04D53" w:rsidRPr="00E04D53" w:rsidRDefault="00E04D53" w:rsidP="00E04D53">
      <w:pPr>
        <w:numPr>
          <w:ilvl w:val="2"/>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Times New Roman" w:hAnsi="Times"/>
          <w:bCs/>
          <w:szCs w:val="24"/>
          <w:lang w:eastAsia="en-GB"/>
        </w:rPr>
        <w:t>A RedCap UE supporting mandatory FG 6-1 (but not optional FG 6-1a) expects it to contain NCD-SSB for serving cell but not CORESET#0/SIB</w:t>
      </w:r>
    </w:p>
    <w:p w14:paraId="363BE544" w14:textId="77777777" w:rsidR="00E04D53" w:rsidRPr="00E04D53" w:rsidRDefault="00E04D53" w:rsidP="00E04D53">
      <w:pPr>
        <w:numPr>
          <w:ilvl w:val="2"/>
          <w:numId w:val="27"/>
        </w:numPr>
        <w:overflowPunct/>
        <w:autoSpaceDE/>
        <w:autoSpaceDN/>
        <w:adjustRightInd/>
        <w:spacing w:after="0" w:line="252" w:lineRule="auto"/>
        <w:textAlignment w:val="auto"/>
        <w:rPr>
          <w:rFonts w:ascii="Times" w:eastAsia="Times New Roman" w:hAnsi="Times"/>
          <w:bCs/>
          <w:szCs w:val="24"/>
          <w:lang w:eastAsia="en-GB"/>
        </w:rPr>
      </w:pPr>
      <w:r w:rsidRPr="00E04D53">
        <w:rPr>
          <w:rFonts w:ascii="Times" w:eastAsia="Times New Roman" w:hAnsi="Times"/>
          <w:bCs/>
          <w:szCs w:val="24"/>
          <w:lang w:eastAsia="en-GB"/>
        </w:rPr>
        <w:t xml:space="preserve">A RedCap UE can indicate the </w:t>
      </w:r>
      <w:r w:rsidRPr="00E04D53">
        <w:rPr>
          <w:rFonts w:ascii="Times" w:hAnsi="Times"/>
          <w:bCs/>
          <w:szCs w:val="24"/>
          <w:lang w:val="en-US" w:eastAsia="zh-CN"/>
        </w:rPr>
        <w:t>following</w:t>
      </w:r>
      <w:r w:rsidRPr="00E04D53">
        <w:rPr>
          <w:rFonts w:ascii="Times" w:eastAsia="Times New Roman" w:hAnsi="Times"/>
          <w:bCs/>
          <w:szCs w:val="24"/>
          <w:lang w:eastAsia="en-GB"/>
        </w:rPr>
        <w:t xml:space="preserve"> as optional capability</w:t>
      </w:r>
      <w:r w:rsidRPr="00E04D53">
        <w:rPr>
          <w:rFonts w:ascii="Times" w:hAnsi="Times"/>
          <w:bCs/>
          <w:szCs w:val="24"/>
          <w:lang w:val="en-US" w:eastAsia="zh-CN"/>
        </w:rPr>
        <w:t>:</w:t>
      </w:r>
    </w:p>
    <w:p w14:paraId="32D73519" w14:textId="77777777" w:rsidR="00E04D53" w:rsidRPr="00E04D53" w:rsidRDefault="00E04D53" w:rsidP="00E04D53">
      <w:pPr>
        <w:numPr>
          <w:ilvl w:val="3"/>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val="en-US" w:eastAsia="zh-CN"/>
        </w:rPr>
        <w:t xml:space="preserve">Not need NCD-SSB: </w:t>
      </w:r>
      <w:r w:rsidRPr="00E04D53">
        <w:rPr>
          <w:rFonts w:ascii="Times" w:eastAsia="Microsoft YaHei UI" w:hAnsi="Times"/>
          <w:bCs/>
          <w:szCs w:val="24"/>
          <w:lang w:eastAsia="zh-CN"/>
        </w:rPr>
        <w:t xml:space="preserve">A RedCap UE can in addition optionally support relevant operation based on </w:t>
      </w:r>
      <w:r w:rsidRPr="00E04D53">
        <w:rPr>
          <w:rFonts w:ascii="Times" w:eastAsia="Microsoft YaHei UI" w:hAnsi="Times"/>
          <w:bCs/>
          <w:strike/>
          <w:szCs w:val="24"/>
          <w:lang w:eastAsia="zh-CN"/>
        </w:rPr>
        <w:t xml:space="preserve">for </w:t>
      </w:r>
      <w:r w:rsidRPr="00E04D53">
        <w:rPr>
          <w:rFonts w:ascii="Times" w:eastAsia="Microsoft YaHei UI" w:hAnsi="Times"/>
          <w:bCs/>
          <w:szCs w:val="24"/>
          <w:lang w:eastAsia="zh-CN"/>
        </w:rPr>
        <w:t xml:space="preserve">CSI-RS (working assumption) and/or </w:t>
      </w:r>
      <w:r w:rsidRPr="00E04D53">
        <w:rPr>
          <w:rFonts w:ascii="Times" w:eastAsia="Times New Roman" w:hAnsi="Times"/>
          <w:bCs/>
          <w:szCs w:val="24"/>
          <w:lang w:eastAsia="en-GB"/>
        </w:rPr>
        <w:t>FG 6-1a</w:t>
      </w:r>
      <w:r w:rsidRPr="00E04D53">
        <w:rPr>
          <w:rFonts w:ascii="Times" w:eastAsia="Microsoft YaHei UI" w:hAnsi="Times"/>
          <w:bCs/>
          <w:szCs w:val="24"/>
          <w:lang w:eastAsia="zh-CN"/>
        </w:rPr>
        <w:t xml:space="preserve"> by reporting optional capabilities.</w:t>
      </w:r>
    </w:p>
    <w:p w14:paraId="051CE04B"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 xml:space="preserve">Note: For </w:t>
      </w:r>
      <w:r w:rsidRPr="00E04D53">
        <w:rPr>
          <w:rFonts w:ascii="Times" w:eastAsia="Microsoft YaHei UI" w:hAnsi="Times" w:hint="eastAsia"/>
          <w:bCs/>
          <w:szCs w:val="24"/>
          <w:lang w:eastAsia="zh-CN"/>
        </w:rPr>
        <w:t>S</w:t>
      </w:r>
      <w:r w:rsidRPr="00E04D53">
        <w:rPr>
          <w:rFonts w:ascii="Times" w:eastAsia="Microsoft YaHei UI" w:hAnsi="Times"/>
          <w:bCs/>
          <w:szCs w:val="24"/>
          <w:lang w:eastAsia="zh-CN"/>
        </w:rPr>
        <w:t>SB and CORESET#0 multiplexing pattern 1, if a separate initial/RRC configured DL BWP is configured to contain the entire CORESET#0, CD-SSB is expected by RedCap UE.</w:t>
      </w:r>
    </w:p>
    <w:p w14:paraId="3FD5596A"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Microsoft YaHei UI" w:hAnsi="Times"/>
          <w:bCs/>
          <w:szCs w:val="24"/>
          <w:lang w:eastAsia="zh-CN"/>
        </w:rPr>
        <w:t>Note: The network may choose to configure SSB or MIB-configured CORESET#0 or SIB1 to be within the respective DL BWP.</w:t>
      </w:r>
    </w:p>
    <w:p w14:paraId="76D40BE0"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Batang" w:hAnsi="Times"/>
          <w:bCs/>
          <w:szCs w:val="24"/>
          <w:lang w:val="en-US"/>
        </w:rPr>
        <w:t>Note: If a separate SIB-configured initial DL BWP for RedCap UEs contains the entire CORESET#0, the RedCap UE shall use the bandwidth and location of the CORESET#0 in DL during initial access.</w:t>
      </w:r>
    </w:p>
    <w:p w14:paraId="3FD87E72"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DengXian" w:hAnsi="Times" w:hint="eastAsia"/>
          <w:bCs/>
          <w:szCs w:val="24"/>
          <w:lang w:val="en-US" w:eastAsia="zh-CN"/>
        </w:rPr>
        <w:t>N</w:t>
      </w:r>
      <w:r w:rsidRPr="00E04D53">
        <w:rPr>
          <w:rFonts w:ascii="Times" w:eastAsia="DengXian" w:hAnsi="Times"/>
          <w:bCs/>
          <w:szCs w:val="24"/>
          <w:lang w:val="en-US" w:eastAsia="zh-CN"/>
        </w:rPr>
        <w:t>ote: NCD-SSB periodicity is not required to be configured the same as that of CD-SSB</w:t>
      </w:r>
    </w:p>
    <w:p w14:paraId="6F77AECF" w14:textId="77777777" w:rsidR="00E04D53" w:rsidRPr="00E04D53" w:rsidRDefault="00E04D53" w:rsidP="00E04D53">
      <w:pPr>
        <w:numPr>
          <w:ilvl w:val="1"/>
          <w:numId w:val="27"/>
        </w:numPr>
        <w:overflowPunct/>
        <w:autoSpaceDE/>
        <w:autoSpaceDN/>
        <w:adjustRightInd/>
        <w:spacing w:after="0" w:line="231" w:lineRule="atLeast"/>
        <w:textAlignment w:val="auto"/>
        <w:rPr>
          <w:rFonts w:ascii="Times" w:eastAsia="Microsoft YaHei UI" w:hAnsi="Times"/>
          <w:bCs/>
          <w:szCs w:val="24"/>
          <w:lang w:val="en-US" w:eastAsia="zh-CN"/>
        </w:rPr>
      </w:pPr>
      <w:r w:rsidRPr="00E04D53">
        <w:rPr>
          <w:rFonts w:ascii="Times" w:eastAsia="DengXian" w:hAnsi="Times"/>
          <w:bCs/>
          <w:szCs w:val="24"/>
          <w:lang w:val="en-US" w:eastAsia="zh-CN"/>
        </w:rPr>
        <w:t>Note: Periodicity of NCD-SSB shall be not less than periodicity of CD-SSB</w:t>
      </w:r>
    </w:p>
    <w:p w14:paraId="5D7A1B68" w14:textId="77777777" w:rsidR="00E04D53" w:rsidRPr="00E04D53" w:rsidRDefault="00E04D53" w:rsidP="00E04D53">
      <w:pPr>
        <w:overflowPunct/>
        <w:autoSpaceDE/>
        <w:autoSpaceDN/>
        <w:adjustRightInd/>
        <w:spacing w:after="0"/>
        <w:textAlignment w:val="auto"/>
        <w:rPr>
          <w:rFonts w:ascii="Times" w:eastAsia="Batang" w:hAnsi="Times"/>
          <w:szCs w:val="24"/>
          <w:highlight w:val="cyan"/>
          <w:lang w:val="en-US" w:eastAsia="x-none"/>
        </w:rPr>
      </w:pPr>
    </w:p>
    <w:p w14:paraId="5E0E9C6E" w14:textId="77777777" w:rsidR="00E04D53" w:rsidRPr="00E04D53" w:rsidRDefault="00E04D53" w:rsidP="00E04D53">
      <w:pPr>
        <w:overflowPunct/>
        <w:autoSpaceDE/>
        <w:autoSpaceDN/>
        <w:adjustRightInd/>
        <w:spacing w:after="0"/>
        <w:textAlignment w:val="auto"/>
        <w:rPr>
          <w:rFonts w:ascii="Times" w:eastAsia="Batang" w:hAnsi="Times"/>
          <w:b/>
          <w:szCs w:val="24"/>
          <w:highlight w:val="green"/>
          <w:lang w:val="en-US"/>
        </w:rPr>
      </w:pPr>
      <w:r w:rsidRPr="00E04D53">
        <w:rPr>
          <w:rFonts w:ascii="Times" w:eastAsia="Batang" w:hAnsi="Times"/>
          <w:b/>
          <w:szCs w:val="24"/>
          <w:highlight w:val="green"/>
          <w:lang w:val="en-US"/>
        </w:rPr>
        <w:t>Agreement</w:t>
      </w:r>
    </w:p>
    <w:p w14:paraId="71941607" w14:textId="2F3D9B91" w:rsidR="00E04D53" w:rsidRPr="00E04D53" w:rsidRDefault="00E04D53" w:rsidP="00E04D53">
      <w:pPr>
        <w:numPr>
          <w:ilvl w:val="0"/>
          <w:numId w:val="32"/>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 xml:space="preserve">Send an LS to RAN2 and RAN4 to inform them about </w:t>
      </w:r>
      <w:r w:rsidR="009F633D" w:rsidRPr="00E04D53">
        <w:rPr>
          <w:rFonts w:eastAsia="Batang"/>
          <w:bCs/>
          <w:lang w:val="en-US" w:eastAsia="x-none"/>
        </w:rPr>
        <w:t>relevant</w:t>
      </w:r>
      <w:r w:rsidRPr="00E04D53">
        <w:rPr>
          <w:rFonts w:eastAsia="Batang"/>
          <w:bCs/>
          <w:lang w:val="en-US" w:eastAsia="x-none"/>
        </w:rPr>
        <w:t xml:space="preserve"> RAN1 agreement on FR1 and corresponding agreement on FR2, as well as the working assumption, and ask them whether the working assumption reasonable or not:</w:t>
      </w:r>
    </w:p>
    <w:p w14:paraId="591E043A" w14:textId="77777777" w:rsidR="00E04D53" w:rsidRPr="00E04D53" w:rsidRDefault="00E04D53" w:rsidP="00E04D53">
      <w:pPr>
        <w:numPr>
          <w:ilvl w:val="1"/>
          <w:numId w:val="32"/>
        </w:numPr>
        <w:overflowPunct/>
        <w:autoSpaceDE/>
        <w:autoSpaceDN/>
        <w:adjustRightInd/>
        <w:spacing w:after="0" w:line="252" w:lineRule="auto"/>
        <w:contextualSpacing/>
        <w:textAlignment w:val="auto"/>
        <w:rPr>
          <w:rFonts w:eastAsia="Batang"/>
          <w:bCs/>
          <w:lang w:val="en-US" w:eastAsia="x-none"/>
        </w:rPr>
      </w:pPr>
      <w:bookmarkStart w:id="5" w:name="_Hlk94966815"/>
      <w:bookmarkStart w:id="6" w:name="_Hlk94965880"/>
      <w:r w:rsidRPr="00E04D53">
        <w:rPr>
          <w:rFonts w:eastAsia="Batang"/>
          <w:bCs/>
          <w:lang w:val="en-US" w:eastAsia="x-none"/>
        </w:rPr>
        <w:t>For a separate initial DL BWP (if it does not include CD-SSB and the entire CORESET#0) from RAN1 perspective,</w:t>
      </w:r>
    </w:p>
    <w:p w14:paraId="6F94FE4F" w14:textId="77777777" w:rsidR="00E04D53" w:rsidRPr="00E04D53" w:rsidRDefault="00E04D53" w:rsidP="00E04D53">
      <w:pPr>
        <w:numPr>
          <w:ilvl w:val="2"/>
          <w:numId w:val="32"/>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If it is configured for random access while not for paging in idle/inactive mode, RedCap UE does NOT expect it to contain SSB/CORESET#0/SIB.</w:t>
      </w:r>
    </w:p>
    <w:p w14:paraId="41ED035A" w14:textId="77777777" w:rsidR="00E04D53" w:rsidRPr="00E04D53" w:rsidRDefault="00E04D53" w:rsidP="00E04D53">
      <w:pPr>
        <w:numPr>
          <w:ilvl w:val="2"/>
          <w:numId w:val="32"/>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Note: RAN1 assumes REDCAP UE performing Random access in the separate DL BWP does not need to monitor paging in a BWP containing CORESET#0</w:t>
      </w:r>
    </w:p>
    <w:p w14:paraId="3CA667D7" w14:textId="77777777" w:rsidR="00E04D53" w:rsidRPr="00E04D53" w:rsidRDefault="00E04D53" w:rsidP="00E04D53">
      <w:pPr>
        <w:numPr>
          <w:ilvl w:val="2"/>
          <w:numId w:val="32"/>
        </w:numPr>
        <w:overflowPunct/>
        <w:autoSpaceDE/>
        <w:autoSpaceDN/>
        <w:adjustRightInd/>
        <w:spacing w:after="0" w:line="252" w:lineRule="auto"/>
        <w:contextualSpacing/>
        <w:textAlignment w:val="auto"/>
        <w:rPr>
          <w:rFonts w:eastAsia="Batang"/>
          <w:bCs/>
          <w:lang w:val="en-US" w:eastAsia="x-none"/>
        </w:rPr>
      </w:pPr>
      <w:r w:rsidRPr="00E04D53">
        <w:rPr>
          <w:rFonts w:eastAsia="Batang"/>
          <w:bCs/>
          <w:highlight w:val="darkYellow"/>
          <w:lang w:val="en-US" w:eastAsia="x-none"/>
        </w:rPr>
        <w:t>Working assumption:</w:t>
      </w:r>
      <w:r w:rsidRPr="00E04D53">
        <w:rPr>
          <w:rFonts w:eastAsia="Batang"/>
          <w:bCs/>
          <w:lang w:val="en-US" w:eastAsia="x-none"/>
        </w:rPr>
        <w:t xml:space="preserve"> If it is configured for paging, RedCap UE expects it to contain NCD-SSB for serving cell but not CORESET#0/SIB from RAN1 perspective</w:t>
      </w:r>
      <w:bookmarkEnd w:id="5"/>
    </w:p>
    <w:bookmarkEnd w:id="6"/>
    <w:p w14:paraId="56EA7C45" w14:textId="0BC19C8C" w:rsidR="00E04D53" w:rsidRPr="00E04D53" w:rsidRDefault="00E04D53" w:rsidP="00E04D53">
      <w:pPr>
        <w:numPr>
          <w:ilvl w:val="0"/>
          <w:numId w:val="32"/>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 xml:space="preserve">Indicate in the LS that RAN1 does not expect any </w:t>
      </w:r>
      <w:r w:rsidR="009F633D" w:rsidRPr="00E04D53">
        <w:rPr>
          <w:rFonts w:eastAsia="Batang"/>
          <w:bCs/>
          <w:lang w:val="en-US" w:eastAsia="x-none"/>
        </w:rPr>
        <w:t>further</w:t>
      </w:r>
      <w:r w:rsidRPr="00E04D53">
        <w:rPr>
          <w:rFonts w:eastAsia="Batang"/>
          <w:bCs/>
          <w:lang w:val="en-US" w:eastAsia="x-none"/>
        </w:rPr>
        <w:t xml:space="preserve"> RAN1 specification impact from the above working assumption.</w:t>
      </w:r>
    </w:p>
    <w:p w14:paraId="7CAE42BF" w14:textId="77777777" w:rsidR="00E04D53" w:rsidRPr="00E04D53" w:rsidRDefault="00E04D53" w:rsidP="00E04D53">
      <w:pPr>
        <w:numPr>
          <w:ilvl w:val="0"/>
          <w:numId w:val="32"/>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Also include the following RAN1 agreement in the LS as background information:</w:t>
      </w:r>
    </w:p>
    <w:p w14:paraId="444397DE" w14:textId="77777777" w:rsidR="00E04D53" w:rsidRPr="00E04D53" w:rsidRDefault="00E04D53" w:rsidP="00E04D53">
      <w:pPr>
        <w:numPr>
          <w:ilvl w:val="1"/>
          <w:numId w:val="32"/>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For both FR1 and FR2, for a cell that allows a RedCap UE to access, network can configure a separate initial DL BWP for RedCap UEs in SIB. At least the case when the separate initial DL BWP includes CD-SSB and the entire CORESET#0 is supported</w:t>
      </w:r>
    </w:p>
    <w:p w14:paraId="7025EA80" w14:textId="77777777" w:rsidR="00E04D53" w:rsidRPr="00E04D53" w:rsidRDefault="00E04D53" w:rsidP="00E04D53">
      <w:pPr>
        <w:numPr>
          <w:ilvl w:val="2"/>
          <w:numId w:val="32"/>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It can be used in idle/inactive mode (including paging) and during and after initial access, when applicable</w:t>
      </w:r>
    </w:p>
    <w:p w14:paraId="79A21BF2" w14:textId="77777777" w:rsidR="00E04D53" w:rsidRPr="00E04D53" w:rsidRDefault="00E04D53" w:rsidP="00E04D53">
      <w:pPr>
        <w:numPr>
          <w:ilvl w:val="2"/>
          <w:numId w:val="32"/>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It is no wider than the maximum RedCap UE bandwidth.</w:t>
      </w:r>
    </w:p>
    <w:p w14:paraId="5B16FF09" w14:textId="77777777" w:rsidR="00E04D53" w:rsidRPr="00E04D53" w:rsidRDefault="00E04D53" w:rsidP="00E04D53">
      <w:pPr>
        <w:numPr>
          <w:ilvl w:val="2"/>
          <w:numId w:val="32"/>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This applies to both TDD and FDD (including FD FDD and HD FDD) cases.</w:t>
      </w:r>
    </w:p>
    <w:p w14:paraId="1C42DA4F" w14:textId="77777777" w:rsidR="00E04D53" w:rsidRPr="00E04D53" w:rsidRDefault="00E04D53" w:rsidP="00E04D53">
      <w:pPr>
        <w:overflowPunct/>
        <w:autoSpaceDE/>
        <w:autoSpaceDN/>
        <w:adjustRightInd/>
        <w:spacing w:after="0"/>
        <w:textAlignment w:val="auto"/>
        <w:rPr>
          <w:rFonts w:ascii="Times" w:eastAsia="Batang" w:hAnsi="Times"/>
          <w:szCs w:val="24"/>
          <w:highlight w:val="cyan"/>
          <w:lang w:val="en-US" w:eastAsia="x-none"/>
        </w:rPr>
      </w:pPr>
    </w:p>
    <w:p w14:paraId="4BBDBA9A" w14:textId="77777777" w:rsidR="00E04D53" w:rsidRPr="00E04D53" w:rsidRDefault="00E04D53" w:rsidP="00E04D53">
      <w:pPr>
        <w:overflowPunct/>
        <w:autoSpaceDE/>
        <w:autoSpaceDN/>
        <w:adjustRightInd/>
        <w:spacing w:after="0"/>
        <w:textAlignment w:val="auto"/>
        <w:rPr>
          <w:rFonts w:ascii="Times" w:eastAsia="Batang" w:hAnsi="Times"/>
          <w:b/>
          <w:szCs w:val="24"/>
          <w:highlight w:val="green"/>
          <w:lang w:val="en-US"/>
        </w:rPr>
      </w:pPr>
      <w:r w:rsidRPr="00E04D53">
        <w:rPr>
          <w:rFonts w:ascii="Times" w:eastAsia="Batang" w:hAnsi="Times"/>
          <w:b/>
          <w:szCs w:val="24"/>
          <w:highlight w:val="green"/>
          <w:lang w:val="en-US"/>
        </w:rPr>
        <w:t>Agreement</w:t>
      </w:r>
    </w:p>
    <w:p w14:paraId="48AC7EBC" w14:textId="77777777" w:rsidR="00E04D53" w:rsidRPr="00E04D53" w:rsidRDefault="00E04D53" w:rsidP="00E04D53">
      <w:pPr>
        <w:numPr>
          <w:ilvl w:val="0"/>
          <w:numId w:val="33"/>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When the frequency hopping for the RedCap PUCCH resources (for HARQ feedback for Msg4/MsgB) is deactivated,</w:t>
      </w:r>
    </w:p>
    <w:p w14:paraId="1C86D581" w14:textId="77777777" w:rsidR="00E04D53" w:rsidRPr="00E04D53" w:rsidRDefault="00E04D53" w:rsidP="00E04D53">
      <w:pPr>
        <w:numPr>
          <w:ilvl w:val="1"/>
          <w:numId w:val="33"/>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Each PUCCH resource is mapped to a single PRB.</w:t>
      </w:r>
    </w:p>
    <w:p w14:paraId="7BB97C38" w14:textId="77777777" w:rsidR="00E04D53" w:rsidRPr="00E04D53" w:rsidRDefault="00E04D53" w:rsidP="00E04D53">
      <w:pPr>
        <w:numPr>
          <w:ilvl w:val="1"/>
          <w:numId w:val="33"/>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 xml:space="preserve">What side[(s)] of the RedCap UL BWP center frequency to which PUCCH resources are mapped is[/are] configurable by the network, including SIB-configurable [additional] offset (with no more than </w:t>
      </w:r>
      <w:r w:rsidRPr="00E04D53">
        <w:rPr>
          <w:rFonts w:ascii="DengXian" w:eastAsia="DengXian" w:hAnsi="DengXian"/>
          <w:bCs/>
          <w:lang w:val="en-US" w:eastAsia="zh-CN"/>
        </w:rPr>
        <w:t>[4]</w:t>
      </w:r>
      <w:r w:rsidRPr="00E04D53">
        <w:rPr>
          <w:rFonts w:eastAsia="Batang"/>
          <w:bCs/>
          <w:lang w:val="en-US" w:eastAsia="x-none"/>
        </w:rPr>
        <w:t xml:space="preserve"> candidate values) </w:t>
      </w:r>
      <w:r w:rsidRPr="00E04D53">
        <w:rPr>
          <w:rFonts w:eastAsia="Batang"/>
          <w:bCs/>
          <w:strike/>
          <w:lang w:val="en-US" w:eastAsia="x-none"/>
        </w:rPr>
        <w:t>from edge</w:t>
      </w:r>
      <w:r w:rsidRPr="00E04D53">
        <w:rPr>
          <w:rFonts w:eastAsia="Batang"/>
          <w:bCs/>
          <w:lang w:val="en-US" w:eastAsia="x-none"/>
        </w:rPr>
        <w:t xml:space="preserve"> using the existing equations for determining the PRB index of the PUCCH transmission as a starting point.</w:t>
      </w:r>
    </w:p>
    <w:p w14:paraId="15DF5FB1" w14:textId="77777777" w:rsidR="00E04D53" w:rsidRPr="00E04D53" w:rsidRDefault="00E04D53" w:rsidP="00E04D53">
      <w:pPr>
        <w:numPr>
          <w:ilvl w:val="0"/>
          <w:numId w:val="33"/>
        </w:numPr>
        <w:overflowPunct/>
        <w:autoSpaceDE/>
        <w:autoSpaceDN/>
        <w:adjustRightInd/>
        <w:spacing w:after="0" w:line="252" w:lineRule="auto"/>
        <w:contextualSpacing/>
        <w:textAlignment w:val="auto"/>
        <w:rPr>
          <w:rFonts w:eastAsia="Batang"/>
          <w:bCs/>
          <w:lang w:val="en-US" w:eastAsia="x-none"/>
        </w:rPr>
      </w:pPr>
      <w:r w:rsidRPr="00E04D53">
        <w:rPr>
          <w:rFonts w:ascii="Times" w:eastAsia="Batang" w:hAnsi="Times"/>
          <w:bCs/>
          <w:lang w:val="en-US" w:eastAsia="x-none"/>
        </w:rPr>
        <w:t>RedCap and non-RedCap can be configured with the same or different PUCCH resource set indices (see TS 38.213 Table 9.2.1-1).</w:t>
      </w:r>
    </w:p>
    <w:p w14:paraId="3566B9C8" w14:textId="77777777" w:rsidR="00E04D53" w:rsidRPr="00E04D53" w:rsidRDefault="00E04D53" w:rsidP="00E04D53">
      <w:pPr>
        <w:overflowPunct/>
        <w:autoSpaceDE/>
        <w:autoSpaceDN/>
        <w:adjustRightInd/>
        <w:spacing w:after="0"/>
        <w:textAlignment w:val="auto"/>
        <w:rPr>
          <w:rFonts w:ascii="Times" w:eastAsia="Batang" w:hAnsi="Times"/>
          <w:szCs w:val="24"/>
          <w:highlight w:val="cyan"/>
          <w:lang w:val="en-US" w:eastAsia="x-none"/>
        </w:rPr>
      </w:pPr>
    </w:p>
    <w:p w14:paraId="466268FA" w14:textId="77777777" w:rsidR="00E04D53" w:rsidRPr="00E04D53" w:rsidRDefault="00E04D53" w:rsidP="00E04D53">
      <w:pPr>
        <w:overflowPunct/>
        <w:autoSpaceDE/>
        <w:autoSpaceDN/>
        <w:adjustRightInd/>
        <w:spacing w:after="0"/>
        <w:textAlignment w:val="auto"/>
        <w:rPr>
          <w:rFonts w:ascii="Times" w:eastAsia="Batang" w:hAnsi="Times"/>
          <w:b/>
          <w:szCs w:val="24"/>
          <w:highlight w:val="green"/>
          <w:lang w:val="en-US"/>
        </w:rPr>
      </w:pPr>
      <w:r w:rsidRPr="00E04D53">
        <w:rPr>
          <w:rFonts w:ascii="Times" w:eastAsia="Batang" w:hAnsi="Times"/>
          <w:b/>
          <w:szCs w:val="24"/>
          <w:highlight w:val="green"/>
          <w:lang w:val="en-US"/>
        </w:rPr>
        <w:t>Agreement</w:t>
      </w:r>
    </w:p>
    <w:p w14:paraId="101AC162" w14:textId="77777777" w:rsidR="00E04D53" w:rsidRDefault="00E04D53" w:rsidP="00E04D53">
      <w:pPr>
        <w:numPr>
          <w:ilvl w:val="0"/>
          <w:numId w:val="17"/>
        </w:numPr>
        <w:overflowPunct/>
        <w:autoSpaceDE/>
        <w:autoSpaceDN/>
        <w:adjustRightInd/>
        <w:spacing w:after="0" w:line="252" w:lineRule="auto"/>
        <w:contextualSpacing/>
        <w:textAlignment w:val="auto"/>
        <w:rPr>
          <w:rFonts w:ascii="Times" w:eastAsia="Batang" w:hAnsi="Times"/>
          <w:bCs/>
          <w:szCs w:val="24"/>
          <w:lang w:val="en-US"/>
        </w:rPr>
      </w:pPr>
      <w:r w:rsidRPr="00E04D53">
        <w:rPr>
          <w:rFonts w:ascii="Times" w:eastAsia="Batang" w:hAnsi="Times"/>
          <w:bCs/>
          <w:szCs w:val="24"/>
          <w:lang w:val="en-US"/>
        </w:rPr>
        <w:t>For a separate initial DL BWP for RedCap UEs,</w:t>
      </w:r>
    </w:p>
    <w:p w14:paraId="612A4A0C" w14:textId="4AF81B73" w:rsidR="004E3158" w:rsidRDefault="00E04D53" w:rsidP="004E3158">
      <w:pPr>
        <w:numPr>
          <w:ilvl w:val="1"/>
          <w:numId w:val="17"/>
        </w:numPr>
        <w:overflowPunct/>
        <w:autoSpaceDE/>
        <w:autoSpaceDN/>
        <w:adjustRightInd/>
        <w:spacing w:after="0" w:line="252" w:lineRule="auto"/>
        <w:contextualSpacing/>
        <w:textAlignment w:val="auto"/>
        <w:rPr>
          <w:rFonts w:ascii="Times" w:eastAsia="Batang" w:hAnsi="Times"/>
          <w:bCs/>
          <w:szCs w:val="24"/>
          <w:lang w:val="en-US"/>
        </w:rPr>
      </w:pPr>
      <w:r w:rsidRPr="00E04D53">
        <w:rPr>
          <w:rFonts w:ascii="Times" w:eastAsia="Batang" w:hAnsi="Times"/>
          <w:bCs/>
          <w:szCs w:val="24"/>
          <w:lang w:val="en-US"/>
        </w:rPr>
        <w:t>The supported bandwidths for the separate initial DL BWP for RedCap UEs can have any values up to the maximum UE bandwidth (as in legacy operation).</w:t>
      </w:r>
    </w:p>
    <w:p w14:paraId="2B41F9AC" w14:textId="4B09EBC3" w:rsidR="004E3158" w:rsidRDefault="004E3158" w:rsidP="004E3158">
      <w:pPr>
        <w:overflowPunct/>
        <w:autoSpaceDE/>
        <w:autoSpaceDN/>
        <w:adjustRightInd/>
        <w:spacing w:after="0" w:line="252" w:lineRule="auto"/>
        <w:contextualSpacing/>
        <w:textAlignment w:val="auto"/>
        <w:rPr>
          <w:rFonts w:ascii="Times" w:eastAsia="Batang" w:hAnsi="Times"/>
          <w:bCs/>
          <w:szCs w:val="24"/>
          <w:lang w:val="en-US"/>
        </w:rPr>
      </w:pPr>
    </w:p>
    <w:p w14:paraId="56A67905" w14:textId="2F03B75E" w:rsidR="004E3158" w:rsidRDefault="004E3158" w:rsidP="004E3158">
      <w:pPr>
        <w:overflowPunct/>
        <w:autoSpaceDE/>
        <w:autoSpaceDN/>
        <w:adjustRightInd/>
        <w:spacing w:after="0" w:line="252" w:lineRule="auto"/>
        <w:contextualSpacing/>
        <w:textAlignment w:val="auto"/>
        <w:rPr>
          <w:rFonts w:ascii="Times" w:eastAsia="Batang" w:hAnsi="Times"/>
          <w:bCs/>
          <w:szCs w:val="24"/>
          <w:lang w:val="en-US"/>
        </w:rPr>
      </w:pPr>
      <w:r>
        <w:rPr>
          <w:rFonts w:ascii="Times" w:eastAsia="Batang" w:hAnsi="Times"/>
          <w:bCs/>
          <w:szCs w:val="24"/>
          <w:lang w:val="en-US"/>
        </w:rPr>
        <w:t>In addition, in RAN#</w:t>
      </w:r>
      <w:r w:rsidR="00E040ED">
        <w:rPr>
          <w:rFonts w:ascii="Times" w:eastAsia="Batang" w:hAnsi="Times"/>
          <w:bCs/>
          <w:szCs w:val="24"/>
          <w:lang w:val="en-US"/>
        </w:rPr>
        <w:t>94</w:t>
      </w:r>
      <w:r>
        <w:rPr>
          <w:rFonts w:ascii="Times" w:eastAsia="Batang" w:hAnsi="Times"/>
          <w:bCs/>
          <w:szCs w:val="24"/>
          <w:lang w:val="en-US"/>
        </w:rPr>
        <w:t>-e, it was agreed –</w:t>
      </w:r>
    </w:p>
    <w:p w14:paraId="0045E408" w14:textId="5D5B804B" w:rsidR="004E3158" w:rsidRDefault="004E3158" w:rsidP="004E3158">
      <w:pPr>
        <w:overflowPunct/>
        <w:autoSpaceDE/>
        <w:autoSpaceDN/>
        <w:adjustRightInd/>
        <w:spacing w:after="0" w:line="252" w:lineRule="auto"/>
        <w:contextualSpacing/>
        <w:textAlignment w:val="auto"/>
        <w:rPr>
          <w:rFonts w:ascii="Times" w:eastAsia="Batang" w:hAnsi="Times"/>
          <w:bCs/>
          <w:szCs w:val="24"/>
          <w:lang w:val="en-US"/>
        </w:rPr>
      </w:pPr>
    </w:p>
    <w:p w14:paraId="2A2AC65F" w14:textId="77777777" w:rsidR="00A7518D" w:rsidRPr="00A7518D" w:rsidRDefault="00A7518D" w:rsidP="00A7518D">
      <w:pPr>
        <w:pStyle w:val="ListParagraph"/>
        <w:numPr>
          <w:ilvl w:val="0"/>
          <w:numId w:val="17"/>
        </w:numPr>
        <w:overflowPunct/>
        <w:autoSpaceDE/>
        <w:autoSpaceDN/>
        <w:adjustRightInd/>
        <w:spacing w:after="0" w:line="252" w:lineRule="auto"/>
        <w:textAlignment w:val="auto"/>
        <w:rPr>
          <w:rFonts w:ascii="Times" w:eastAsia="Batang" w:hAnsi="Times"/>
          <w:bCs/>
          <w:szCs w:val="24"/>
          <w:lang w:val="en-US"/>
        </w:rPr>
      </w:pPr>
      <w:r w:rsidRPr="00A7518D">
        <w:rPr>
          <w:rFonts w:ascii="Times" w:eastAsia="Batang" w:hAnsi="Times"/>
          <w:bCs/>
          <w:szCs w:val="24"/>
          <w:lang w:val="en-US"/>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4608E807" w14:textId="77777777" w:rsidR="00A7518D" w:rsidRPr="00A7518D" w:rsidRDefault="00A7518D" w:rsidP="00A7518D">
      <w:pPr>
        <w:overflowPunct/>
        <w:autoSpaceDE/>
        <w:autoSpaceDN/>
        <w:adjustRightInd/>
        <w:spacing w:after="0" w:line="252" w:lineRule="auto"/>
        <w:contextualSpacing/>
        <w:textAlignment w:val="auto"/>
        <w:rPr>
          <w:rFonts w:ascii="Times" w:eastAsia="Batang" w:hAnsi="Times"/>
          <w:bCs/>
          <w:szCs w:val="24"/>
          <w:lang w:val="en-US"/>
        </w:rPr>
      </w:pPr>
    </w:p>
    <w:p w14:paraId="1A55A686" w14:textId="5EBA3340" w:rsidR="00A7518D" w:rsidRPr="00A7518D" w:rsidRDefault="00A7518D" w:rsidP="00A7518D">
      <w:pPr>
        <w:pStyle w:val="ListParagraph"/>
        <w:numPr>
          <w:ilvl w:val="0"/>
          <w:numId w:val="17"/>
        </w:numPr>
        <w:overflowPunct/>
        <w:autoSpaceDE/>
        <w:autoSpaceDN/>
        <w:adjustRightInd/>
        <w:spacing w:after="0" w:line="252" w:lineRule="auto"/>
        <w:textAlignment w:val="auto"/>
        <w:rPr>
          <w:rFonts w:ascii="Times" w:eastAsia="Batang" w:hAnsi="Times"/>
          <w:bCs/>
          <w:szCs w:val="24"/>
          <w:lang w:val="en-US"/>
        </w:rPr>
      </w:pPr>
      <w:r w:rsidRPr="00A7518D">
        <w:rPr>
          <w:rFonts w:ascii="Times" w:eastAsia="Batang" w:hAnsi="Times"/>
          <w:bCs/>
          <w:szCs w:val="24"/>
          <w:lang w:val="en-US"/>
        </w:rPr>
        <w:t>RAN2 should work on the assumption that the cell reselection measurements and cell ranking are performed based on measurements on the CD-SSB. This applies for intra- and inter-frequency measurements, and for IDLE and INACTIVE states.</w:t>
      </w:r>
    </w:p>
    <w:p w14:paraId="1C0F199E" w14:textId="6710B166"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w:t>
      </w:r>
      <w:r w:rsidR="00E46725">
        <w:rPr>
          <w:rFonts w:ascii="Times" w:eastAsia="MS Mincho" w:hAnsi="Times" w:cs="Times"/>
          <w:lang w:val="en-US"/>
        </w:rPr>
        <w:t xml:space="preserve">remaining </w:t>
      </w:r>
      <w:r>
        <w:rPr>
          <w:rFonts w:ascii="Times" w:eastAsia="MS Mincho" w:hAnsi="Times" w:cs="Times"/>
          <w:lang w:val="en-US"/>
        </w:rPr>
        <w:t xml:space="preserve">issues related to </w:t>
      </w:r>
      <w:r w:rsidR="00AD59C8">
        <w:rPr>
          <w:lang w:val="en-US"/>
        </w:rPr>
        <w:t>reduced maximum UE bandwidth</w:t>
      </w:r>
      <w:r>
        <w:rPr>
          <w:lang w:val="en-US"/>
        </w:rPr>
        <w:t>.</w:t>
      </w:r>
      <w:bookmarkEnd w:id="4"/>
    </w:p>
    <w:p w14:paraId="1E4C17F3" w14:textId="7BED4DCE" w:rsidR="00FD56D1" w:rsidRDefault="00AD5552" w:rsidP="00FD56D1">
      <w:pPr>
        <w:pStyle w:val="Heading1"/>
        <w:tabs>
          <w:tab w:val="clear" w:pos="1134"/>
          <w:tab w:val="num" w:pos="709"/>
        </w:tabs>
        <w:ind w:left="709" w:hanging="709"/>
        <w:rPr>
          <w:lang w:val="en-US"/>
        </w:rPr>
      </w:pPr>
      <w:bookmarkStart w:id="7" w:name="_Hlk4137067"/>
      <w:bookmarkStart w:id="8" w:name="_Hlk520894743"/>
      <w:bookmarkStart w:id="9" w:name="_Hlk7596973"/>
      <w:r>
        <w:rPr>
          <w:lang w:val="en-US"/>
        </w:rPr>
        <w:t>Reduced Maximum UE Bandwidth</w:t>
      </w:r>
    </w:p>
    <w:p w14:paraId="3E833D1D" w14:textId="1A189247" w:rsidR="00B754DC" w:rsidRPr="00DE5B89" w:rsidRDefault="00CC4E13" w:rsidP="00B754DC">
      <w:pPr>
        <w:pStyle w:val="Heading2"/>
        <w:ind w:left="709" w:hanging="709"/>
        <w:rPr>
          <w:lang w:val="en-US"/>
        </w:rPr>
      </w:pPr>
      <w:r>
        <w:rPr>
          <w:lang w:val="en-US"/>
        </w:rPr>
        <w:t xml:space="preserve">Separate </w:t>
      </w:r>
      <w:r w:rsidR="00B754DC">
        <w:rPr>
          <w:lang w:val="en-US"/>
        </w:rPr>
        <w:t>DL BWP</w:t>
      </w:r>
    </w:p>
    <w:p w14:paraId="6BD6E81A" w14:textId="72B99D70" w:rsidR="001372E9" w:rsidRPr="00264F55" w:rsidRDefault="001372E9" w:rsidP="001372E9">
      <w:pPr>
        <w:jc w:val="both"/>
        <w:rPr>
          <w:b/>
          <w:noProof/>
          <w:u w:val="single"/>
          <w:lang w:val="en-US" w:eastAsia="en-GB"/>
        </w:rPr>
      </w:pPr>
      <w:r>
        <w:rPr>
          <w:b/>
          <w:noProof/>
          <w:u w:val="single"/>
          <w:lang w:val="en-US" w:eastAsia="en-GB"/>
        </w:rPr>
        <w:t xml:space="preserve">Working assumption on </w:t>
      </w:r>
      <w:r w:rsidR="0083793F" w:rsidRPr="0083793F">
        <w:rPr>
          <w:b/>
          <w:noProof/>
          <w:u w:val="single"/>
          <w:lang w:val="en-US" w:eastAsia="en-GB"/>
        </w:rPr>
        <w:t>support</w:t>
      </w:r>
      <w:r w:rsidR="0083793F">
        <w:rPr>
          <w:b/>
          <w:noProof/>
          <w:u w:val="single"/>
          <w:lang w:val="en-US" w:eastAsia="en-GB"/>
        </w:rPr>
        <w:t>ing</w:t>
      </w:r>
      <w:r w:rsidR="0083793F" w:rsidRPr="0083793F">
        <w:rPr>
          <w:b/>
          <w:noProof/>
          <w:u w:val="single"/>
          <w:lang w:val="en-US" w:eastAsia="en-GB"/>
        </w:rPr>
        <w:t xml:space="preserve"> relevant operation based on for CSI-RS</w:t>
      </w:r>
    </w:p>
    <w:p w14:paraId="10641DC6" w14:textId="5DC7111F" w:rsidR="001372E9" w:rsidRDefault="0083793F" w:rsidP="00A64279">
      <w:pPr>
        <w:jc w:val="both"/>
        <w:rPr>
          <w:bCs/>
          <w:noProof/>
          <w:lang w:val="en-US" w:eastAsia="en-GB"/>
        </w:rPr>
      </w:pPr>
      <w:r>
        <w:rPr>
          <w:bCs/>
          <w:noProof/>
          <w:lang w:val="en-US" w:eastAsia="en-GB"/>
        </w:rPr>
        <w:t>In RAN1#107-e, RAN1 made the following working assumption –</w:t>
      </w:r>
    </w:p>
    <w:p w14:paraId="4FD6BEF5" w14:textId="77777777" w:rsidR="00B10995" w:rsidRPr="00B10995" w:rsidRDefault="00B10995" w:rsidP="00B10995">
      <w:pPr>
        <w:pStyle w:val="ListParagraph"/>
        <w:numPr>
          <w:ilvl w:val="0"/>
          <w:numId w:val="34"/>
        </w:numPr>
        <w:jc w:val="both"/>
        <w:rPr>
          <w:bCs/>
          <w:noProof/>
          <w:lang w:val="en-US" w:eastAsia="en-GB"/>
        </w:rPr>
      </w:pPr>
      <w:r w:rsidRPr="00B10995">
        <w:rPr>
          <w:bCs/>
          <w:noProof/>
          <w:lang w:val="en-US" w:eastAsia="en-GB"/>
        </w:rPr>
        <w:t>A RedCap UE can indicate the following as optional capability:</w:t>
      </w:r>
    </w:p>
    <w:p w14:paraId="00F8475F" w14:textId="7C68A6BA" w:rsidR="00B10995" w:rsidRDefault="00B10995" w:rsidP="00B10995">
      <w:pPr>
        <w:pStyle w:val="ListParagraph"/>
        <w:numPr>
          <w:ilvl w:val="1"/>
          <w:numId w:val="34"/>
        </w:numPr>
        <w:jc w:val="both"/>
        <w:rPr>
          <w:bCs/>
          <w:noProof/>
          <w:lang w:val="en-US" w:eastAsia="en-GB"/>
        </w:rPr>
      </w:pPr>
      <w:r w:rsidRPr="00B10995">
        <w:rPr>
          <w:bCs/>
          <w:noProof/>
          <w:lang w:val="en-US" w:eastAsia="en-GB"/>
        </w:rPr>
        <w:t>Not need NCD-SSB: A RedCap UE can in addition optionally support relevant operation based on for CSI-RS (</w:t>
      </w:r>
      <w:r w:rsidRPr="00B10995">
        <w:rPr>
          <w:bCs/>
          <w:noProof/>
          <w:highlight w:val="darkYellow"/>
          <w:lang w:val="en-US" w:eastAsia="en-GB"/>
        </w:rPr>
        <w:t>working assumption</w:t>
      </w:r>
      <w:r w:rsidRPr="00B10995">
        <w:rPr>
          <w:bCs/>
          <w:noProof/>
          <w:lang w:val="en-US" w:eastAsia="en-GB"/>
        </w:rPr>
        <w:t>) and/or FG 6-1a by reporting optional capabilities.</w:t>
      </w:r>
    </w:p>
    <w:p w14:paraId="5DC5F69A" w14:textId="60F0928E" w:rsidR="00B10995" w:rsidRDefault="00165491" w:rsidP="00B10995">
      <w:pPr>
        <w:jc w:val="both"/>
        <w:rPr>
          <w:bCs/>
          <w:noProof/>
          <w:lang w:val="en-US" w:eastAsia="en-GB"/>
        </w:rPr>
      </w:pPr>
      <w:r>
        <w:rPr>
          <w:bCs/>
          <w:noProof/>
          <w:lang w:val="en-US" w:eastAsia="en-GB"/>
        </w:rPr>
        <w:t xml:space="preserve">RAN1 then sent an LS to RAN4 </w:t>
      </w:r>
      <w:r w:rsidR="00AA4A7F">
        <w:rPr>
          <w:bCs/>
          <w:noProof/>
          <w:lang w:val="en-US" w:eastAsia="en-GB"/>
        </w:rPr>
        <w:t>asking</w:t>
      </w:r>
      <w:r>
        <w:rPr>
          <w:bCs/>
          <w:noProof/>
          <w:lang w:val="en-US" w:eastAsia="en-GB"/>
        </w:rPr>
        <w:t xml:space="preserve"> for feedback regarding the use of CSI-RS for relevant operation. </w:t>
      </w:r>
      <w:r w:rsidR="00B10995">
        <w:rPr>
          <w:bCs/>
          <w:noProof/>
          <w:lang w:val="en-US" w:eastAsia="en-GB"/>
        </w:rPr>
        <w:t>RAN4 has replied –</w:t>
      </w:r>
    </w:p>
    <w:p w14:paraId="4F713B43" w14:textId="77777777" w:rsidR="00B10995" w:rsidRPr="00B5511F" w:rsidRDefault="00B10995" w:rsidP="0083793F">
      <w:pPr>
        <w:pStyle w:val="ListParagraph"/>
        <w:numPr>
          <w:ilvl w:val="0"/>
          <w:numId w:val="34"/>
        </w:numPr>
        <w:ind w:hanging="357"/>
        <w:jc w:val="both"/>
        <w:rPr>
          <w:bCs/>
          <w:noProof/>
          <w:lang w:val="en-US" w:eastAsia="en-GB"/>
        </w:rPr>
      </w:pPr>
      <w:r w:rsidRPr="00B5511F">
        <w:rPr>
          <w:bCs/>
          <w:noProof/>
          <w:lang w:val="en-US" w:eastAsia="en-GB"/>
        </w:rPr>
        <w:t xml:space="preserve">For an RRC-configured active DL BWP in connected mode (if it does not include CD-SSB and the entire CORESET#0): </w:t>
      </w:r>
    </w:p>
    <w:p w14:paraId="45FB5ECB" w14:textId="77777777" w:rsidR="00B10995" w:rsidRPr="00B5511F" w:rsidRDefault="00B10995" w:rsidP="0083793F">
      <w:pPr>
        <w:pStyle w:val="ListParagraph"/>
        <w:numPr>
          <w:ilvl w:val="1"/>
          <w:numId w:val="34"/>
        </w:numPr>
        <w:ind w:hanging="357"/>
        <w:jc w:val="both"/>
        <w:rPr>
          <w:bCs/>
          <w:noProof/>
          <w:lang w:val="en-US" w:eastAsia="en-GB"/>
        </w:rPr>
      </w:pPr>
      <w:r w:rsidRPr="00B5511F">
        <w:rPr>
          <w:bCs/>
          <w:noProof/>
          <w:lang w:val="en-US" w:eastAsia="en-GB"/>
        </w:rPr>
        <w:t>A RedCap UE that supports FG 6-1a but NOT support CSI-RS based L3 measurement operates in the BWP</w:t>
      </w:r>
    </w:p>
    <w:p w14:paraId="57706956" w14:textId="77777777" w:rsidR="00B10995" w:rsidRPr="00B5511F" w:rsidRDefault="00B10995" w:rsidP="0083793F">
      <w:pPr>
        <w:pStyle w:val="ListParagraph"/>
        <w:numPr>
          <w:ilvl w:val="2"/>
          <w:numId w:val="34"/>
        </w:numPr>
        <w:ind w:hanging="357"/>
        <w:jc w:val="both"/>
        <w:rPr>
          <w:bCs/>
          <w:noProof/>
          <w:lang w:val="en-US" w:eastAsia="en-GB"/>
        </w:rPr>
      </w:pPr>
      <w:r w:rsidRPr="00B5511F">
        <w:rPr>
          <w:bCs/>
          <w:noProof/>
          <w:lang w:val="en-US" w:eastAsia="en-GB"/>
        </w:rPr>
        <w:t>the UE can support RLM, BFD, CBD and L1 RSRP measurement based on CSI-RS if UE reports the corresponding capabilities.</w:t>
      </w:r>
    </w:p>
    <w:p w14:paraId="0E85EF0C" w14:textId="77777777" w:rsidR="00B10995" w:rsidRPr="00B5511F" w:rsidRDefault="00B10995" w:rsidP="0083793F">
      <w:pPr>
        <w:pStyle w:val="ListParagraph"/>
        <w:numPr>
          <w:ilvl w:val="2"/>
          <w:numId w:val="34"/>
        </w:numPr>
        <w:ind w:hanging="357"/>
        <w:jc w:val="both"/>
        <w:rPr>
          <w:bCs/>
          <w:noProof/>
          <w:lang w:val="en-US" w:eastAsia="en-GB"/>
        </w:rPr>
      </w:pPr>
      <w:r w:rsidRPr="00B5511F">
        <w:rPr>
          <w:bCs/>
          <w:noProof/>
          <w:lang w:val="en-US" w:eastAsia="en-GB"/>
        </w:rPr>
        <w:t>the UE can support SSB based L3 measurement, but cannot support CSI-RS based L3 measurement.</w:t>
      </w:r>
    </w:p>
    <w:p w14:paraId="43305AED" w14:textId="77777777" w:rsidR="00B10995" w:rsidRPr="00B5511F" w:rsidRDefault="00B10995" w:rsidP="0083793F">
      <w:pPr>
        <w:pStyle w:val="ListParagraph"/>
        <w:numPr>
          <w:ilvl w:val="1"/>
          <w:numId w:val="34"/>
        </w:numPr>
        <w:ind w:hanging="357"/>
        <w:jc w:val="both"/>
        <w:rPr>
          <w:bCs/>
          <w:noProof/>
          <w:lang w:val="en-US" w:eastAsia="en-GB"/>
        </w:rPr>
      </w:pPr>
      <w:r w:rsidRPr="00B5511F">
        <w:rPr>
          <w:bCs/>
          <w:noProof/>
          <w:lang w:val="en-US" w:eastAsia="en-GB"/>
        </w:rPr>
        <w:t>A RedCap UE that supports FG 6-1a and CSI-RS based L3 measurement operates in the BWP</w:t>
      </w:r>
    </w:p>
    <w:p w14:paraId="311D1F73" w14:textId="77777777" w:rsidR="00B10995" w:rsidRPr="00B5511F" w:rsidRDefault="00B10995" w:rsidP="0083793F">
      <w:pPr>
        <w:pStyle w:val="ListParagraph"/>
        <w:numPr>
          <w:ilvl w:val="2"/>
          <w:numId w:val="34"/>
        </w:numPr>
        <w:ind w:hanging="357"/>
        <w:jc w:val="both"/>
        <w:rPr>
          <w:bCs/>
          <w:noProof/>
          <w:lang w:val="en-US" w:eastAsia="en-GB"/>
        </w:rPr>
      </w:pPr>
      <w:r w:rsidRPr="00B5511F">
        <w:rPr>
          <w:bCs/>
          <w:noProof/>
          <w:lang w:val="en-US" w:eastAsia="en-GB"/>
        </w:rPr>
        <w:t>the UE can support RLM, BFD, CBD and L1 RSRP measurement based on CSI-RS if UE reports the corresponding capabilities.</w:t>
      </w:r>
    </w:p>
    <w:p w14:paraId="454C4117" w14:textId="77777777" w:rsidR="00B10995" w:rsidRPr="00B5511F" w:rsidRDefault="00B10995" w:rsidP="0083793F">
      <w:pPr>
        <w:pStyle w:val="ListParagraph"/>
        <w:numPr>
          <w:ilvl w:val="2"/>
          <w:numId w:val="34"/>
        </w:numPr>
        <w:ind w:hanging="357"/>
        <w:jc w:val="both"/>
        <w:rPr>
          <w:bCs/>
          <w:noProof/>
          <w:lang w:val="en-US" w:eastAsia="en-GB"/>
        </w:rPr>
      </w:pPr>
      <w:r w:rsidRPr="00B5511F">
        <w:rPr>
          <w:bCs/>
          <w:noProof/>
          <w:lang w:val="en-US" w:eastAsia="en-GB"/>
        </w:rPr>
        <w:t>the UE can support both SSB based L3 measurement and CSI-RS based L3 measurement with associated SSB.</w:t>
      </w:r>
    </w:p>
    <w:p w14:paraId="1969DFAE" w14:textId="77777777" w:rsidR="00B10995" w:rsidRPr="00B5511F" w:rsidRDefault="00B10995" w:rsidP="0083793F">
      <w:pPr>
        <w:pStyle w:val="ListParagraph"/>
        <w:numPr>
          <w:ilvl w:val="3"/>
          <w:numId w:val="34"/>
        </w:numPr>
        <w:ind w:hanging="357"/>
        <w:jc w:val="both"/>
        <w:rPr>
          <w:bCs/>
          <w:noProof/>
          <w:lang w:val="en-US" w:eastAsia="en-GB"/>
        </w:rPr>
      </w:pPr>
      <w:r w:rsidRPr="00B5511F">
        <w:rPr>
          <w:bCs/>
          <w:noProof/>
          <w:lang w:val="en-US" w:eastAsia="en-GB"/>
        </w:rPr>
        <w:lastRenderedPageBreak/>
        <w:t>RAN4 will not define CSI-RS L3 based measurement requirements for Redcap 1RX UE in Rel-17.</w:t>
      </w:r>
    </w:p>
    <w:p w14:paraId="0DB6E544" w14:textId="77777777" w:rsidR="00B10995" w:rsidRDefault="00B10995" w:rsidP="0083793F">
      <w:pPr>
        <w:pStyle w:val="ListParagraph"/>
        <w:numPr>
          <w:ilvl w:val="1"/>
          <w:numId w:val="34"/>
        </w:numPr>
        <w:ind w:hanging="357"/>
        <w:jc w:val="both"/>
        <w:rPr>
          <w:bCs/>
          <w:noProof/>
          <w:lang w:val="en-US" w:eastAsia="en-GB"/>
        </w:rPr>
      </w:pPr>
      <w:r w:rsidRPr="00B5511F">
        <w:rPr>
          <w:bCs/>
          <w:noProof/>
          <w:lang w:val="en-US" w:eastAsia="en-GB"/>
        </w:rPr>
        <w:t>For serving cell timing related requirements, RAN4 will not define requirements based on CSI-RS in Rel-17.</w:t>
      </w:r>
    </w:p>
    <w:p w14:paraId="0D555294" w14:textId="4FA81AAD" w:rsidR="00B10995" w:rsidRDefault="0083793F" w:rsidP="00B10995">
      <w:pPr>
        <w:jc w:val="both"/>
        <w:rPr>
          <w:bCs/>
          <w:noProof/>
          <w:lang w:val="en-US" w:eastAsia="en-GB"/>
        </w:rPr>
      </w:pPr>
      <w:r>
        <w:rPr>
          <w:bCs/>
          <w:noProof/>
          <w:lang w:val="en-US" w:eastAsia="en-GB"/>
        </w:rPr>
        <w:t xml:space="preserve">Therefore, the working assumption </w:t>
      </w:r>
      <w:r w:rsidR="000660CB">
        <w:rPr>
          <w:bCs/>
          <w:noProof/>
          <w:lang w:val="en-US" w:eastAsia="en-GB"/>
        </w:rPr>
        <w:t xml:space="preserve">can be considered to be confirmed based on </w:t>
      </w:r>
      <w:r w:rsidR="000777EB">
        <w:rPr>
          <w:bCs/>
          <w:noProof/>
          <w:lang w:val="en-US" w:eastAsia="en-GB"/>
        </w:rPr>
        <w:t xml:space="preserve">the </w:t>
      </w:r>
      <w:r w:rsidR="000660CB">
        <w:rPr>
          <w:bCs/>
          <w:noProof/>
          <w:lang w:val="en-US" w:eastAsia="en-GB"/>
        </w:rPr>
        <w:t>feedback from RAN4.</w:t>
      </w:r>
    </w:p>
    <w:p w14:paraId="32E4650A" w14:textId="74B19126" w:rsidR="000660CB" w:rsidRPr="00264F55" w:rsidRDefault="000660CB" w:rsidP="000660CB">
      <w:pPr>
        <w:jc w:val="both"/>
        <w:rPr>
          <w:b/>
          <w:noProof/>
          <w:u w:val="single"/>
          <w:lang w:val="en-US" w:eastAsia="en-GB"/>
        </w:rPr>
      </w:pPr>
      <w:r>
        <w:rPr>
          <w:b/>
          <w:noProof/>
          <w:u w:val="single"/>
          <w:lang w:val="en-US" w:eastAsia="en-GB"/>
        </w:rPr>
        <w:t xml:space="preserve">Working assumption on </w:t>
      </w:r>
      <w:r w:rsidR="007A698E">
        <w:rPr>
          <w:b/>
          <w:noProof/>
          <w:u w:val="single"/>
          <w:lang w:val="en-US" w:eastAsia="en-GB"/>
        </w:rPr>
        <w:t>NCD-SSB for initial DL BWP configured for paging</w:t>
      </w:r>
    </w:p>
    <w:p w14:paraId="51F03583" w14:textId="472C12DD" w:rsidR="000660CB" w:rsidRDefault="000660CB" w:rsidP="000660CB">
      <w:pPr>
        <w:jc w:val="both"/>
        <w:rPr>
          <w:bCs/>
          <w:noProof/>
          <w:lang w:val="en-US" w:eastAsia="en-GB"/>
        </w:rPr>
      </w:pPr>
      <w:r>
        <w:rPr>
          <w:bCs/>
          <w:noProof/>
          <w:lang w:val="en-US" w:eastAsia="en-GB"/>
        </w:rPr>
        <w:t>In RAN1#107-e, RAN1 made the following working assumptio</w:t>
      </w:r>
      <w:r w:rsidR="0002264D">
        <w:rPr>
          <w:bCs/>
          <w:noProof/>
          <w:lang w:val="en-US" w:eastAsia="en-GB"/>
        </w:rPr>
        <w:t xml:space="preserve">ns </w:t>
      </w:r>
      <w:r>
        <w:rPr>
          <w:bCs/>
          <w:noProof/>
          <w:lang w:val="en-US" w:eastAsia="en-GB"/>
        </w:rPr>
        <w:t>–</w:t>
      </w:r>
    </w:p>
    <w:p w14:paraId="565D3BDE" w14:textId="77777777" w:rsidR="00567F19" w:rsidRPr="0002264D" w:rsidRDefault="00567F19" w:rsidP="0002264D">
      <w:pPr>
        <w:numPr>
          <w:ilvl w:val="0"/>
          <w:numId w:val="34"/>
        </w:numPr>
        <w:overflowPunct/>
        <w:autoSpaceDE/>
        <w:autoSpaceDN/>
        <w:adjustRightInd/>
        <w:spacing w:after="0" w:line="231" w:lineRule="atLeast"/>
        <w:ind w:hanging="357"/>
        <w:textAlignment w:val="auto"/>
        <w:rPr>
          <w:rFonts w:eastAsia="Microsoft YaHei UI"/>
          <w:bCs/>
          <w:szCs w:val="24"/>
          <w:lang w:val="en-US" w:eastAsia="zh-CN"/>
        </w:rPr>
      </w:pPr>
      <w:r w:rsidRPr="0002264D">
        <w:rPr>
          <w:rFonts w:eastAsia="Microsoft YaHei UI"/>
          <w:bCs/>
          <w:szCs w:val="24"/>
          <w:lang w:eastAsia="zh-CN"/>
        </w:rPr>
        <w:t>For FR1,</w:t>
      </w:r>
    </w:p>
    <w:p w14:paraId="34B3EBC7" w14:textId="77777777" w:rsidR="000660CB" w:rsidRPr="0002264D" w:rsidRDefault="000660CB" w:rsidP="0002264D">
      <w:pPr>
        <w:pStyle w:val="ListParagraph"/>
        <w:numPr>
          <w:ilvl w:val="1"/>
          <w:numId w:val="34"/>
        </w:numPr>
        <w:spacing w:after="0"/>
        <w:ind w:hanging="357"/>
        <w:jc w:val="both"/>
        <w:rPr>
          <w:bCs/>
          <w:noProof/>
          <w:lang w:val="en-US" w:eastAsia="en-GB"/>
        </w:rPr>
      </w:pPr>
      <w:r w:rsidRPr="0002264D">
        <w:rPr>
          <w:bCs/>
          <w:noProof/>
          <w:lang w:val="en-US" w:eastAsia="en-GB"/>
        </w:rPr>
        <w:t>For a separate initial DL BWP (if it does not include CD-SSB and the entire CORESET#0) from RAN1 perspective,</w:t>
      </w:r>
    </w:p>
    <w:p w14:paraId="5CA86706" w14:textId="480A0E79" w:rsidR="000660CB" w:rsidRPr="0002264D" w:rsidRDefault="000660CB" w:rsidP="0002264D">
      <w:pPr>
        <w:pStyle w:val="ListParagraph"/>
        <w:numPr>
          <w:ilvl w:val="2"/>
          <w:numId w:val="34"/>
        </w:numPr>
        <w:spacing w:after="0"/>
        <w:ind w:hanging="357"/>
        <w:jc w:val="both"/>
        <w:rPr>
          <w:bCs/>
          <w:noProof/>
          <w:lang w:val="en-US" w:eastAsia="en-GB"/>
        </w:rPr>
      </w:pPr>
      <w:r w:rsidRPr="0002264D">
        <w:rPr>
          <w:bCs/>
          <w:noProof/>
          <w:highlight w:val="darkYellow"/>
          <w:lang w:val="en-US" w:eastAsia="en-GB"/>
        </w:rPr>
        <w:t>Working assumption</w:t>
      </w:r>
      <w:r w:rsidRPr="0002264D">
        <w:rPr>
          <w:bCs/>
          <w:noProof/>
          <w:lang w:val="en-US" w:eastAsia="en-GB"/>
        </w:rPr>
        <w:t>: If it is configured for paging, RedCap UE expects it to contain NCD-SSB for serving cell but not CORESET#0/SIB from RAN1 perspective</w:t>
      </w:r>
    </w:p>
    <w:p w14:paraId="3788C11D" w14:textId="77777777" w:rsidR="00567F19" w:rsidRPr="0002264D" w:rsidRDefault="00567F19" w:rsidP="0002264D">
      <w:pPr>
        <w:numPr>
          <w:ilvl w:val="0"/>
          <w:numId w:val="34"/>
        </w:numPr>
        <w:overflowPunct/>
        <w:autoSpaceDE/>
        <w:autoSpaceDN/>
        <w:adjustRightInd/>
        <w:spacing w:after="0" w:line="231" w:lineRule="atLeast"/>
        <w:ind w:hanging="357"/>
        <w:textAlignment w:val="auto"/>
        <w:rPr>
          <w:rFonts w:eastAsia="Microsoft YaHei UI"/>
          <w:bCs/>
          <w:szCs w:val="24"/>
          <w:lang w:val="en-US" w:eastAsia="zh-CN"/>
        </w:rPr>
      </w:pPr>
      <w:r w:rsidRPr="0002264D">
        <w:rPr>
          <w:rFonts w:eastAsia="Microsoft YaHei UI"/>
          <w:bCs/>
          <w:szCs w:val="24"/>
          <w:lang w:eastAsia="zh-CN"/>
        </w:rPr>
        <w:t>For FR2,</w:t>
      </w:r>
    </w:p>
    <w:p w14:paraId="1465476F" w14:textId="77777777" w:rsidR="00567F19" w:rsidRPr="0002264D" w:rsidRDefault="00567F19" w:rsidP="0002264D">
      <w:pPr>
        <w:numPr>
          <w:ilvl w:val="1"/>
          <w:numId w:val="34"/>
        </w:numPr>
        <w:overflowPunct/>
        <w:autoSpaceDE/>
        <w:autoSpaceDN/>
        <w:adjustRightInd/>
        <w:spacing w:after="0" w:line="231" w:lineRule="atLeast"/>
        <w:ind w:hanging="357"/>
        <w:textAlignment w:val="auto"/>
        <w:rPr>
          <w:rFonts w:eastAsia="Microsoft YaHei UI"/>
          <w:bCs/>
          <w:szCs w:val="24"/>
          <w:lang w:val="en-US" w:eastAsia="zh-CN"/>
        </w:rPr>
      </w:pPr>
      <w:r w:rsidRPr="0002264D">
        <w:rPr>
          <w:rFonts w:eastAsia="Microsoft YaHei UI"/>
          <w:bCs/>
          <w:szCs w:val="24"/>
          <w:lang w:eastAsia="zh-CN"/>
        </w:rPr>
        <w:t>For a separate initial DL BWP (if it does not include CD-SSB</w:t>
      </w:r>
      <w:r w:rsidRPr="0002264D">
        <w:rPr>
          <w:rFonts w:eastAsia="Microsoft YaHei UI"/>
          <w:bCs/>
          <w:strike/>
          <w:szCs w:val="24"/>
          <w:lang w:eastAsia="zh-CN"/>
        </w:rPr>
        <w:t xml:space="preserve"> and the entire CORESET#0</w:t>
      </w:r>
      <w:r w:rsidRPr="0002264D">
        <w:rPr>
          <w:rFonts w:eastAsia="Microsoft YaHei UI"/>
          <w:bCs/>
          <w:szCs w:val="24"/>
          <w:lang w:eastAsia="zh-CN"/>
        </w:rPr>
        <w:t>) from RAN1 perspective,</w:t>
      </w:r>
    </w:p>
    <w:p w14:paraId="70B192FB" w14:textId="77777777" w:rsidR="00567F19" w:rsidRPr="0002264D" w:rsidRDefault="00567F19" w:rsidP="0002264D">
      <w:pPr>
        <w:numPr>
          <w:ilvl w:val="2"/>
          <w:numId w:val="34"/>
        </w:numPr>
        <w:overflowPunct/>
        <w:autoSpaceDE/>
        <w:autoSpaceDN/>
        <w:adjustRightInd/>
        <w:spacing w:after="0" w:line="231" w:lineRule="atLeast"/>
        <w:ind w:hanging="357"/>
        <w:textAlignment w:val="auto"/>
        <w:rPr>
          <w:rFonts w:eastAsia="Microsoft YaHei UI"/>
          <w:bCs/>
          <w:szCs w:val="24"/>
          <w:lang w:val="en-US" w:eastAsia="zh-CN"/>
        </w:rPr>
      </w:pPr>
      <w:r w:rsidRPr="0002264D">
        <w:rPr>
          <w:rFonts w:eastAsia="Microsoft YaHei UI"/>
          <w:bCs/>
          <w:szCs w:val="24"/>
          <w:shd w:val="clear" w:color="auto" w:fill="808000"/>
          <w:lang w:eastAsia="zh-CN"/>
        </w:rPr>
        <w:t>Working assumption:</w:t>
      </w:r>
      <w:r w:rsidRPr="0002264D">
        <w:rPr>
          <w:rFonts w:eastAsia="Microsoft YaHei UI"/>
          <w:bCs/>
          <w:szCs w:val="24"/>
          <w:lang w:eastAsia="zh-CN"/>
        </w:rPr>
        <w:t> If it is configured for paging, RedCap UE expects it to contain NCD-SSB for serving cell but not CORESET#0/SIB from RAN1 perspective</w:t>
      </w:r>
    </w:p>
    <w:p w14:paraId="3E0021A4" w14:textId="7338B76F" w:rsidR="00957D08" w:rsidRPr="00957D08" w:rsidRDefault="008B5FDD" w:rsidP="0002264D">
      <w:pPr>
        <w:spacing w:before="120"/>
        <w:jc w:val="both"/>
        <w:rPr>
          <w:noProof/>
          <w:lang w:val="en-US" w:eastAsia="en-GB"/>
        </w:rPr>
      </w:pPr>
      <w:r>
        <w:rPr>
          <w:noProof/>
          <w:lang w:val="en-US" w:eastAsia="en-GB"/>
        </w:rPr>
        <w:t>I</w:t>
      </w:r>
      <w:r w:rsidR="00957D08" w:rsidRPr="00957D08">
        <w:rPr>
          <w:noProof/>
          <w:lang w:val="en-US" w:eastAsia="en-GB"/>
        </w:rPr>
        <w:t xml:space="preserve">n RAN#94-e, it was agreed that UE in </w:t>
      </w:r>
      <w:r w:rsidR="002E5C3C">
        <w:rPr>
          <w:noProof/>
          <w:lang w:val="en-US" w:eastAsia="en-GB"/>
        </w:rPr>
        <w:t>idle/inactive state</w:t>
      </w:r>
      <w:r w:rsidR="00957D08" w:rsidRPr="00957D08">
        <w:rPr>
          <w:noProof/>
          <w:lang w:val="en-US" w:eastAsia="en-GB"/>
        </w:rPr>
        <w:t xml:space="preserve"> will only monitor paging in an initial BWP associated with CD-SSB. The </w:t>
      </w:r>
      <w:r w:rsidR="009C69B6">
        <w:rPr>
          <w:noProof/>
          <w:lang w:val="en-US" w:eastAsia="en-GB"/>
        </w:rPr>
        <w:t xml:space="preserve">other </w:t>
      </w:r>
      <w:r w:rsidR="00957D08" w:rsidRPr="00957D08">
        <w:rPr>
          <w:noProof/>
          <w:lang w:val="en-US" w:eastAsia="en-GB"/>
        </w:rPr>
        <w:t xml:space="preserve">scheme </w:t>
      </w:r>
      <w:r w:rsidR="009C69B6">
        <w:rPr>
          <w:noProof/>
          <w:lang w:val="en-US" w:eastAsia="en-GB"/>
        </w:rPr>
        <w:t xml:space="preserve">where </w:t>
      </w:r>
      <w:r w:rsidR="00957D08" w:rsidRPr="00957D08">
        <w:rPr>
          <w:noProof/>
          <w:lang w:val="en-US" w:eastAsia="en-GB"/>
        </w:rPr>
        <w:t xml:space="preserve">UE in </w:t>
      </w:r>
      <w:r w:rsidR="002E5C3C">
        <w:rPr>
          <w:noProof/>
          <w:lang w:val="en-US" w:eastAsia="en-GB"/>
        </w:rPr>
        <w:t>idle/inactive state</w:t>
      </w:r>
      <w:r w:rsidR="00957D08" w:rsidRPr="00957D08">
        <w:rPr>
          <w:noProof/>
          <w:lang w:val="en-US" w:eastAsia="en-GB"/>
        </w:rPr>
        <w:t xml:space="preserve"> monitors paging in an initial BWP associated with NCD-SSB </w:t>
      </w:r>
      <w:r w:rsidR="007A36A6">
        <w:rPr>
          <w:noProof/>
          <w:lang w:val="en-US" w:eastAsia="en-GB"/>
        </w:rPr>
        <w:t>will</w:t>
      </w:r>
      <w:r w:rsidR="00957D08" w:rsidRPr="00957D08">
        <w:rPr>
          <w:noProof/>
          <w:lang w:val="en-US" w:eastAsia="en-GB"/>
        </w:rPr>
        <w:t xml:space="preserve"> not </w:t>
      </w:r>
      <w:r w:rsidR="007A36A6">
        <w:rPr>
          <w:noProof/>
          <w:lang w:val="en-US" w:eastAsia="en-GB"/>
        </w:rPr>
        <w:t xml:space="preserve">be </w:t>
      </w:r>
      <w:r w:rsidR="00957D08" w:rsidRPr="00957D08">
        <w:rPr>
          <w:noProof/>
          <w:lang w:val="en-US" w:eastAsia="en-GB"/>
        </w:rPr>
        <w:t xml:space="preserve">considered further in Rel-17. Therefore, the RAN1 working assumption is </w:t>
      </w:r>
      <w:r w:rsidR="00DA3A6A">
        <w:rPr>
          <w:noProof/>
          <w:lang w:val="en-US" w:eastAsia="en-GB"/>
        </w:rPr>
        <w:t>no longer valid based on the</w:t>
      </w:r>
      <w:r w:rsidR="00A52F66">
        <w:rPr>
          <w:noProof/>
          <w:lang w:val="en-US" w:eastAsia="en-GB"/>
        </w:rPr>
        <w:t xml:space="preserve"> decision from RAN plenary</w:t>
      </w:r>
      <w:r w:rsidR="00957D08" w:rsidRPr="00957D08">
        <w:rPr>
          <w:noProof/>
          <w:lang w:val="en-US" w:eastAsia="en-GB"/>
        </w:rPr>
        <w:t>.</w:t>
      </w:r>
    </w:p>
    <w:p w14:paraId="09ADEB8A" w14:textId="7FFBAC66" w:rsidR="00264F55" w:rsidRPr="00264F55" w:rsidRDefault="001240FC" w:rsidP="0055008D">
      <w:pPr>
        <w:jc w:val="both"/>
        <w:rPr>
          <w:b/>
          <w:noProof/>
          <w:u w:val="single"/>
          <w:lang w:val="en-US" w:eastAsia="en-GB"/>
        </w:rPr>
      </w:pPr>
      <w:r w:rsidRPr="001240FC">
        <w:rPr>
          <w:b/>
          <w:noProof/>
          <w:u w:val="single"/>
          <w:lang w:val="en-US" w:eastAsia="en-GB"/>
        </w:rPr>
        <w:t>Clarification of UE behavior when separate initial DL BWP is not configured</w:t>
      </w:r>
    </w:p>
    <w:p w14:paraId="1A2A846E" w14:textId="74A12F03" w:rsidR="00203167" w:rsidRDefault="008730CD" w:rsidP="00A8056E">
      <w:pPr>
        <w:jc w:val="both"/>
        <w:rPr>
          <w:noProof/>
          <w:lang w:val="en-US" w:eastAsia="en-GB"/>
        </w:rPr>
      </w:pPr>
      <w:r>
        <w:rPr>
          <w:noProof/>
          <w:lang w:val="en-US" w:eastAsia="en-GB"/>
        </w:rPr>
        <w:t>One</w:t>
      </w:r>
      <w:r w:rsidR="00203167">
        <w:rPr>
          <w:noProof/>
          <w:lang w:val="en-US" w:eastAsia="en-GB"/>
        </w:rPr>
        <w:t xml:space="preserve"> remaining issue is the UE behavior when separate initial DL BWP is not configured. In case the </w:t>
      </w:r>
      <w:r w:rsidR="009569E1" w:rsidRPr="009569E1">
        <w:rPr>
          <w:noProof/>
          <w:lang w:val="en-US" w:eastAsia="en-GB"/>
        </w:rPr>
        <w:t xml:space="preserve">initial DL BWP for non-RedCap UEs is </w:t>
      </w:r>
      <w:r w:rsidR="009569E1">
        <w:rPr>
          <w:noProof/>
          <w:lang w:val="en-US" w:eastAsia="en-GB"/>
        </w:rPr>
        <w:t xml:space="preserve">not </w:t>
      </w:r>
      <w:r w:rsidR="009569E1" w:rsidRPr="009569E1">
        <w:rPr>
          <w:noProof/>
          <w:lang w:val="en-US" w:eastAsia="en-GB"/>
        </w:rPr>
        <w:t>wider than the maximum RedCap UE bandwidth</w:t>
      </w:r>
      <w:r w:rsidR="009569E1">
        <w:rPr>
          <w:noProof/>
          <w:lang w:val="en-US" w:eastAsia="en-GB"/>
        </w:rPr>
        <w:t xml:space="preserve">, then the </w:t>
      </w:r>
      <w:r w:rsidR="00DF4F4F">
        <w:rPr>
          <w:noProof/>
          <w:lang w:val="en-US" w:eastAsia="en-GB"/>
        </w:rPr>
        <w:t xml:space="preserve">UE can use CORESET#0 for initial access and </w:t>
      </w:r>
      <w:r w:rsidR="00B93761">
        <w:rPr>
          <w:noProof/>
          <w:lang w:val="en-US" w:eastAsia="en-GB"/>
        </w:rPr>
        <w:t xml:space="preserve">then </w:t>
      </w:r>
      <w:r w:rsidR="00DF4F4F">
        <w:rPr>
          <w:noProof/>
          <w:lang w:val="en-US" w:eastAsia="en-GB"/>
        </w:rPr>
        <w:t xml:space="preserve">this initial DL BWP subsequently. However, the issue is when the </w:t>
      </w:r>
      <w:r w:rsidR="005F2A41" w:rsidRPr="005F2A41">
        <w:rPr>
          <w:noProof/>
          <w:lang w:val="en-US" w:eastAsia="en-GB"/>
        </w:rPr>
        <w:t>initial DL BWP for non-RedCap UEs is wider than the maximum RedCap UE bandwidth</w:t>
      </w:r>
      <w:r w:rsidR="005F2A41">
        <w:rPr>
          <w:noProof/>
          <w:lang w:val="en-US" w:eastAsia="en-GB"/>
        </w:rPr>
        <w:t>. In RAN#107-e, the following proposal was m</w:t>
      </w:r>
      <w:r w:rsidR="0040278B">
        <w:rPr>
          <w:noProof/>
          <w:lang w:val="en-US" w:eastAsia="en-GB"/>
        </w:rPr>
        <w:t>a</w:t>
      </w:r>
      <w:r w:rsidR="005F2A41">
        <w:rPr>
          <w:noProof/>
          <w:lang w:val="en-US" w:eastAsia="en-GB"/>
        </w:rPr>
        <w:t>de –</w:t>
      </w:r>
    </w:p>
    <w:p w14:paraId="5ABC8668" w14:textId="77777777" w:rsidR="005B1584" w:rsidRPr="005B1584" w:rsidRDefault="005B1584" w:rsidP="005B1584">
      <w:pPr>
        <w:numPr>
          <w:ilvl w:val="0"/>
          <w:numId w:val="35"/>
        </w:numPr>
        <w:overflowPunct/>
        <w:autoSpaceDE/>
        <w:adjustRightInd/>
        <w:spacing w:line="252" w:lineRule="auto"/>
        <w:textAlignment w:val="auto"/>
        <w:rPr>
          <w:lang w:val="en-US"/>
        </w:rPr>
      </w:pPr>
      <w:r w:rsidRPr="005B1584">
        <w:rPr>
          <w:lang w:val="en-US"/>
        </w:rPr>
        <w:t>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p>
    <w:p w14:paraId="0D7D366D" w14:textId="77777777" w:rsidR="005B1584" w:rsidRPr="005B1584" w:rsidRDefault="005B1584" w:rsidP="005B1584">
      <w:pPr>
        <w:numPr>
          <w:ilvl w:val="1"/>
          <w:numId w:val="35"/>
        </w:numPr>
        <w:overflowPunct/>
        <w:autoSpaceDE/>
        <w:adjustRightInd/>
        <w:spacing w:line="252" w:lineRule="auto"/>
        <w:contextualSpacing/>
        <w:textAlignment w:val="auto"/>
        <w:rPr>
          <w:lang w:val="en-US"/>
        </w:rPr>
      </w:pPr>
      <w:r w:rsidRPr="005B1584">
        <w:rPr>
          <w:lang w:val="en-US"/>
        </w:rPr>
        <w:t>For TDD, RedCap UE expects CORESET#0 and (separate) initial UL BWP to not span a larger bandwidth together than the maximum RedCap UE bandwidth.</w:t>
      </w:r>
    </w:p>
    <w:p w14:paraId="179DA3A1" w14:textId="77777777" w:rsidR="005B1584" w:rsidRPr="005B1584" w:rsidRDefault="005B1584" w:rsidP="005B1584">
      <w:pPr>
        <w:numPr>
          <w:ilvl w:val="2"/>
          <w:numId w:val="35"/>
        </w:numPr>
        <w:overflowPunct/>
        <w:autoSpaceDE/>
        <w:adjustRightInd/>
        <w:spacing w:line="252" w:lineRule="auto"/>
        <w:contextualSpacing/>
        <w:textAlignment w:val="auto"/>
        <w:rPr>
          <w:lang w:val="en-US"/>
        </w:rPr>
      </w:pPr>
      <w:r w:rsidRPr="005B1584">
        <w:rPr>
          <w:lang w:val="en-US"/>
        </w:rPr>
        <w:t>This does not mandate center frequency alignment between CORESET#0 and initial UL BWP for RedCap UE.</w:t>
      </w:r>
    </w:p>
    <w:p w14:paraId="159B1B87" w14:textId="77777777" w:rsidR="005B1584" w:rsidRPr="005B1584" w:rsidRDefault="005B1584" w:rsidP="005B1584">
      <w:pPr>
        <w:numPr>
          <w:ilvl w:val="1"/>
          <w:numId w:val="35"/>
        </w:numPr>
        <w:overflowPunct/>
        <w:autoSpaceDE/>
        <w:adjustRightInd/>
        <w:spacing w:line="252" w:lineRule="auto"/>
        <w:contextualSpacing/>
        <w:textAlignment w:val="auto"/>
        <w:rPr>
          <w:lang w:val="en-US"/>
        </w:rPr>
      </w:pPr>
      <w:r w:rsidRPr="005B1584">
        <w:rPr>
          <w:lang w:val="en-US"/>
        </w:rPr>
        <w:t>Signaling details are up to RAN2.</w:t>
      </w:r>
    </w:p>
    <w:p w14:paraId="275EE0EA" w14:textId="1ECC5F46" w:rsidR="005F2A41" w:rsidRDefault="00984141" w:rsidP="000468BE">
      <w:pPr>
        <w:spacing w:before="240"/>
        <w:jc w:val="both"/>
        <w:rPr>
          <w:noProof/>
          <w:lang w:val="en-US" w:eastAsia="en-GB"/>
        </w:rPr>
      </w:pPr>
      <w:r>
        <w:rPr>
          <w:noProof/>
          <w:lang w:val="en-US" w:eastAsia="en-GB"/>
        </w:rPr>
        <w:t xml:space="preserve">In our view, the use of </w:t>
      </w:r>
      <w:r w:rsidRPr="005B1584">
        <w:rPr>
          <w:lang w:val="en-US"/>
        </w:rPr>
        <w:t>MIB-configured CORESET#0</w:t>
      </w:r>
      <w:r w:rsidR="00BE5517">
        <w:rPr>
          <w:lang w:val="en-US"/>
        </w:rPr>
        <w:t xml:space="preserve"> for initial access is </w:t>
      </w:r>
      <w:r w:rsidR="00254942">
        <w:rPr>
          <w:lang w:val="en-US"/>
        </w:rPr>
        <w:t xml:space="preserve">based on legacy procedure and therefore this </w:t>
      </w:r>
      <w:r w:rsidR="00AB0C3F">
        <w:rPr>
          <w:lang w:val="en-US"/>
        </w:rPr>
        <w:t>part is straightforward.</w:t>
      </w:r>
      <w:r w:rsidR="00236CD9">
        <w:rPr>
          <w:lang w:val="en-US"/>
        </w:rPr>
        <w:t xml:space="preserve"> We therefore support the proposal</w:t>
      </w:r>
      <w:r w:rsidR="000169E5">
        <w:rPr>
          <w:lang w:val="en-US"/>
        </w:rPr>
        <w:t xml:space="preserve">. </w:t>
      </w:r>
    </w:p>
    <w:p w14:paraId="52B5D3A3" w14:textId="28A9C7C0" w:rsidR="0066176B" w:rsidRDefault="0066176B" w:rsidP="00A8056E">
      <w:pPr>
        <w:jc w:val="both"/>
        <w:rPr>
          <w:b/>
          <w:bCs/>
          <w:noProof/>
          <w:lang w:val="en-US" w:eastAsia="en-GB"/>
        </w:rPr>
      </w:pPr>
      <w:r w:rsidRPr="00E9392F">
        <w:rPr>
          <w:b/>
          <w:bCs/>
          <w:noProof/>
          <w:lang w:val="en-US" w:eastAsia="en-GB"/>
        </w:rPr>
        <w:t xml:space="preserve">Proposal </w:t>
      </w:r>
      <w:r w:rsidR="00FF0BE7">
        <w:rPr>
          <w:b/>
          <w:bCs/>
          <w:noProof/>
          <w:lang w:val="en-US" w:eastAsia="en-GB"/>
        </w:rPr>
        <w:t>1</w:t>
      </w:r>
      <w:r w:rsidRPr="00E9392F">
        <w:rPr>
          <w:b/>
          <w:bCs/>
          <w:noProof/>
          <w:lang w:val="en-US" w:eastAsia="en-GB"/>
        </w:rPr>
        <w:t>:</w:t>
      </w:r>
      <w:r w:rsidR="00236CD9">
        <w:rPr>
          <w:b/>
          <w:bCs/>
          <w:noProof/>
          <w:lang w:val="en-US" w:eastAsia="en-GB"/>
        </w:rPr>
        <w:t xml:space="preserve"> </w:t>
      </w:r>
      <w:r w:rsidR="00236CD9" w:rsidRPr="00236CD9">
        <w:rPr>
          <w:b/>
          <w:bCs/>
          <w:noProof/>
          <w:lang w:val="en-US" w:eastAsia="en-GB"/>
        </w:rPr>
        <w:t>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r>
        <w:rPr>
          <w:b/>
          <w:bCs/>
          <w:noProof/>
          <w:lang w:val="en-US" w:eastAsia="en-GB"/>
        </w:rPr>
        <w:t>.</w:t>
      </w:r>
    </w:p>
    <w:p w14:paraId="45DEE7E5" w14:textId="4214CE1E" w:rsidR="00EB7507" w:rsidRDefault="00236CD9" w:rsidP="00891D63">
      <w:pPr>
        <w:jc w:val="both"/>
        <w:rPr>
          <w:lang w:val="en-US"/>
        </w:rPr>
      </w:pPr>
      <w:r>
        <w:rPr>
          <w:lang w:val="en-US"/>
        </w:rPr>
        <w:t>The contentious part is with respect to the alignment for DL and UL that may or may not needed for TDD UE.</w:t>
      </w:r>
      <w:r w:rsidR="00EB27DA">
        <w:rPr>
          <w:lang w:val="en-US"/>
        </w:rPr>
        <w:t xml:space="preserve"> </w:t>
      </w:r>
      <w:r w:rsidR="00F063A7">
        <w:rPr>
          <w:lang w:val="en-US"/>
        </w:rPr>
        <w:t xml:space="preserve">On the one hand, it seems that there should be no issue for UE to perform RF retuning during initial access. But some companies are concerned that this may present an issue </w:t>
      </w:r>
      <w:r w:rsidR="001470AC">
        <w:rPr>
          <w:lang w:val="en-US"/>
        </w:rPr>
        <w:t>if further considered for UE in CONNECTED mode. On the other hand,</w:t>
      </w:r>
      <w:r w:rsidR="00891D63">
        <w:rPr>
          <w:lang w:val="en-US"/>
        </w:rPr>
        <w:t xml:space="preserve"> </w:t>
      </w:r>
      <w:r w:rsidR="00EB27DA">
        <w:rPr>
          <w:lang w:val="en-US"/>
        </w:rPr>
        <w:t>as long as CORESET#0 and the initial UL BWP are within the maximum UE BW, there is no need to align the center frequency</w:t>
      </w:r>
      <w:r w:rsidR="00A672C0">
        <w:rPr>
          <w:lang w:val="en-US"/>
        </w:rPr>
        <w:t xml:space="preserve"> between the two. In addition, RF retuning by the UE is not needed as the UE can </w:t>
      </w:r>
      <w:r w:rsidR="00100403">
        <w:rPr>
          <w:lang w:val="en-US"/>
        </w:rPr>
        <w:t>determine the appropriate center frequency containing both CORESET#0 and the initial UL BWP.</w:t>
      </w:r>
      <w:r w:rsidR="001F7A8B">
        <w:rPr>
          <w:lang w:val="en-US"/>
        </w:rPr>
        <w:t xml:space="preserve"> </w:t>
      </w:r>
      <w:r w:rsidR="00C24C76">
        <w:rPr>
          <w:lang w:val="en-US"/>
        </w:rPr>
        <w:t>The options are highlighted below –</w:t>
      </w:r>
    </w:p>
    <w:p w14:paraId="41DD1B94" w14:textId="49EBB0A8" w:rsidR="00C24C76" w:rsidRDefault="00495219" w:rsidP="00495219">
      <w:pPr>
        <w:jc w:val="center"/>
        <w:rPr>
          <w:lang w:val="en-US"/>
        </w:rPr>
      </w:pPr>
      <w:r w:rsidRPr="00495219">
        <w:rPr>
          <w:noProof/>
        </w:rPr>
        <w:lastRenderedPageBreak/>
        <w:drawing>
          <wp:inline distT="0" distB="0" distL="0" distR="0" wp14:anchorId="71E5094D" wp14:editId="7AA2BADE">
            <wp:extent cx="5629275" cy="1885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29275" cy="1885950"/>
                    </a:xfrm>
                    <a:prstGeom prst="rect">
                      <a:avLst/>
                    </a:prstGeom>
                  </pic:spPr>
                </pic:pic>
              </a:graphicData>
            </a:graphic>
          </wp:inline>
        </w:drawing>
      </w:r>
    </w:p>
    <w:p w14:paraId="096E462A" w14:textId="4F3D36DA" w:rsidR="00236CD9" w:rsidRDefault="00E9648E" w:rsidP="00891D63">
      <w:pPr>
        <w:jc w:val="both"/>
        <w:rPr>
          <w:noProof/>
          <w:lang w:val="en-US" w:eastAsia="en-GB"/>
        </w:rPr>
      </w:pPr>
      <w:r>
        <w:rPr>
          <w:lang w:val="en-US"/>
        </w:rPr>
        <w:t xml:space="preserve">Although our preference is to allow UE RF retuning (and therefore no need to contain CORESET#0 </w:t>
      </w:r>
      <w:r w:rsidR="009655C6">
        <w:rPr>
          <w:lang w:val="en-US"/>
        </w:rPr>
        <w:t>and</w:t>
      </w:r>
      <w:r>
        <w:rPr>
          <w:lang w:val="en-US"/>
        </w:rPr>
        <w:t xml:space="preserve"> initial UL BWP</w:t>
      </w:r>
      <w:r w:rsidR="009655C6">
        <w:rPr>
          <w:lang w:val="en-US"/>
        </w:rPr>
        <w:t xml:space="preserve"> within the UE bandwidth</w:t>
      </w:r>
      <w:r>
        <w:rPr>
          <w:lang w:val="en-US"/>
        </w:rPr>
        <w:t xml:space="preserve">), for the sake of progress we </w:t>
      </w:r>
      <w:r w:rsidR="00244967">
        <w:rPr>
          <w:lang w:val="en-US"/>
        </w:rPr>
        <w:t xml:space="preserve">feel the proposal </w:t>
      </w:r>
      <w:r w:rsidR="009655C6">
        <w:rPr>
          <w:lang w:val="en-US"/>
        </w:rPr>
        <w:t>to contain CORESET#0 and initial UL BWP within the UE bandwidth but their center frequency do not need to be aligned</w:t>
      </w:r>
      <w:r w:rsidR="00B902B1">
        <w:rPr>
          <w:lang w:val="en-US"/>
        </w:rPr>
        <w:t xml:space="preserve"> is a good compromise</w:t>
      </w:r>
      <w:r w:rsidR="00244967">
        <w:rPr>
          <w:lang w:val="en-US"/>
        </w:rPr>
        <w:t xml:space="preserve">. </w:t>
      </w:r>
      <w:r w:rsidR="001F7A8B">
        <w:rPr>
          <w:lang w:val="en-US"/>
        </w:rPr>
        <w:t xml:space="preserve">Therefore, we also support the </w:t>
      </w:r>
      <w:r w:rsidR="00573DB8">
        <w:rPr>
          <w:lang w:val="en-US"/>
        </w:rPr>
        <w:t xml:space="preserve">compromised </w:t>
      </w:r>
      <w:r w:rsidR="001F7A8B">
        <w:rPr>
          <w:lang w:val="en-US"/>
        </w:rPr>
        <w:t>proposal.</w:t>
      </w:r>
    </w:p>
    <w:p w14:paraId="640276FC" w14:textId="70CF607B" w:rsidR="009535B1" w:rsidRDefault="009535B1" w:rsidP="00A265DC">
      <w:pPr>
        <w:jc w:val="both"/>
        <w:rPr>
          <w:b/>
          <w:bCs/>
          <w:noProof/>
          <w:lang w:val="en-US" w:eastAsia="en-GB"/>
        </w:rPr>
      </w:pPr>
      <w:r w:rsidRPr="00E9392F">
        <w:rPr>
          <w:b/>
          <w:bCs/>
          <w:noProof/>
          <w:lang w:val="en-US" w:eastAsia="en-GB"/>
        </w:rPr>
        <w:t xml:space="preserve">Proposal </w:t>
      </w:r>
      <w:r w:rsidR="00717F09">
        <w:rPr>
          <w:b/>
          <w:bCs/>
          <w:noProof/>
          <w:lang w:val="en-US" w:eastAsia="en-GB"/>
        </w:rPr>
        <w:t>2</w:t>
      </w:r>
      <w:r w:rsidRPr="00E9392F">
        <w:rPr>
          <w:b/>
          <w:bCs/>
          <w:noProof/>
          <w:lang w:val="en-US" w:eastAsia="en-GB"/>
        </w:rPr>
        <w:t xml:space="preserve">: </w:t>
      </w:r>
      <w:r w:rsidR="00A265DC" w:rsidRPr="00A265DC">
        <w:rPr>
          <w:b/>
          <w:bCs/>
          <w:noProof/>
          <w:lang w:val="en-US" w:eastAsia="en-GB"/>
        </w:rPr>
        <w:t>For TDD, RedCap UE expects CORESET#0 and (separate) initial UL BWP to not span a larger bandwidth together than the maximum RedCap UE bandwidth.</w:t>
      </w:r>
      <w:r w:rsidR="00A265DC">
        <w:rPr>
          <w:b/>
          <w:bCs/>
          <w:noProof/>
          <w:lang w:val="en-US" w:eastAsia="en-GB"/>
        </w:rPr>
        <w:t xml:space="preserve"> </w:t>
      </w:r>
      <w:r w:rsidR="00A265DC" w:rsidRPr="00A265DC">
        <w:rPr>
          <w:b/>
          <w:bCs/>
          <w:noProof/>
          <w:lang w:val="en-US" w:eastAsia="en-GB"/>
        </w:rPr>
        <w:t>This does not mandate center frequency alignment between CORESET#0 and initial UL BWP for RedCap UE</w:t>
      </w:r>
      <w:r>
        <w:rPr>
          <w:b/>
          <w:bCs/>
          <w:noProof/>
          <w:lang w:val="en-US" w:eastAsia="en-GB"/>
        </w:rPr>
        <w:t>.</w:t>
      </w:r>
    </w:p>
    <w:p w14:paraId="1852F61E" w14:textId="77777777" w:rsidR="001240FC" w:rsidRPr="00264F55" w:rsidRDefault="001240FC" w:rsidP="001240FC">
      <w:pPr>
        <w:jc w:val="both"/>
        <w:rPr>
          <w:b/>
          <w:noProof/>
          <w:u w:val="single"/>
          <w:lang w:val="en-US" w:eastAsia="en-GB"/>
        </w:rPr>
      </w:pPr>
      <w:r w:rsidRPr="001240FC">
        <w:rPr>
          <w:b/>
          <w:noProof/>
          <w:u w:val="single"/>
          <w:lang w:val="en-US" w:eastAsia="en-GB"/>
        </w:rPr>
        <w:t>Presence of SSB transmission in separate initial DL BWP in connected mode for BWP#0 configuration option 1</w:t>
      </w:r>
    </w:p>
    <w:p w14:paraId="0D57B024" w14:textId="2D58F476" w:rsidR="002F4D07" w:rsidRDefault="000C28AD" w:rsidP="006F79BC">
      <w:pPr>
        <w:jc w:val="both"/>
        <w:rPr>
          <w:noProof/>
          <w:lang w:val="en-US" w:eastAsia="en-GB"/>
        </w:rPr>
      </w:pPr>
      <w:r>
        <w:rPr>
          <w:noProof/>
          <w:lang w:val="en-US" w:eastAsia="en-GB"/>
        </w:rPr>
        <w:t>In RAN1#107-e, th</w:t>
      </w:r>
      <w:r w:rsidR="003548D9">
        <w:rPr>
          <w:noProof/>
          <w:lang w:val="en-US" w:eastAsia="en-GB"/>
        </w:rPr>
        <w:t>e</w:t>
      </w:r>
      <w:r>
        <w:rPr>
          <w:noProof/>
          <w:lang w:val="en-US" w:eastAsia="en-GB"/>
        </w:rPr>
        <w:t xml:space="preserve"> issue of whether SSB transmission </w:t>
      </w:r>
      <w:r w:rsidR="00282A7F">
        <w:rPr>
          <w:noProof/>
          <w:lang w:val="en-US" w:eastAsia="en-GB"/>
        </w:rPr>
        <w:t xml:space="preserve">is needed in a </w:t>
      </w:r>
      <w:r w:rsidR="00282A7F" w:rsidRPr="00282A7F">
        <w:rPr>
          <w:noProof/>
          <w:lang w:val="en-US" w:eastAsia="en-GB"/>
        </w:rPr>
        <w:t>separate initial DL BWP in connected mode for BWP#0 configuration option 1</w:t>
      </w:r>
      <w:r w:rsidR="00282A7F">
        <w:rPr>
          <w:noProof/>
          <w:lang w:val="en-US" w:eastAsia="en-GB"/>
        </w:rPr>
        <w:t xml:space="preserve"> was discussed</w:t>
      </w:r>
      <w:r w:rsidR="006F79BC">
        <w:rPr>
          <w:noProof/>
          <w:lang w:val="en-US" w:eastAsia="en-GB"/>
        </w:rPr>
        <w:t xml:space="preserve">. In </w:t>
      </w:r>
      <w:r w:rsidR="006F79BC" w:rsidRPr="006F79BC">
        <w:rPr>
          <w:noProof/>
          <w:lang w:val="en-US" w:eastAsia="en-GB"/>
        </w:rPr>
        <w:t>BWP#0 configuration option 1</w:t>
      </w:r>
      <w:r w:rsidR="00EE60B7">
        <w:rPr>
          <w:noProof/>
          <w:lang w:val="en-US" w:eastAsia="en-GB"/>
        </w:rPr>
        <w:t>, the network</w:t>
      </w:r>
      <w:r w:rsidR="006F79BC" w:rsidRPr="006F79BC">
        <w:rPr>
          <w:noProof/>
          <w:lang w:val="en-US" w:eastAsia="en-GB"/>
        </w:rPr>
        <w:t xml:space="preserve"> configure</w:t>
      </w:r>
      <w:r w:rsidR="00EE60B7">
        <w:rPr>
          <w:noProof/>
          <w:lang w:val="en-US" w:eastAsia="en-GB"/>
        </w:rPr>
        <w:t>s</w:t>
      </w:r>
      <w:r w:rsidR="006F79BC" w:rsidRPr="006F79BC">
        <w:rPr>
          <w:noProof/>
          <w:lang w:val="en-US" w:eastAsia="en-GB"/>
        </w:rPr>
        <w:t xml:space="preserve"> BWP#0 with cell-specific parameters only</w:t>
      </w:r>
      <w:r w:rsidR="00EE60B7">
        <w:rPr>
          <w:noProof/>
          <w:lang w:val="en-US" w:eastAsia="en-GB"/>
        </w:rPr>
        <w:t xml:space="preserve"> (i.e. c</w:t>
      </w:r>
      <w:r w:rsidR="006F79BC" w:rsidRPr="006F79BC">
        <w:rPr>
          <w:noProof/>
          <w:lang w:val="en-US" w:eastAsia="en-GB"/>
        </w:rPr>
        <w:t>onfigure BWP-DownlinkCommon and BWP-UplinkCommon in ServingCellConfigCommon</w:t>
      </w:r>
      <w:r w:rsidR="005B2FCF">
        <w:rPr>
          <w:noProof/>
          <w:lang w:val="en-US" w:eastAsia="en-GB"/>
        </w:rPr>
        <w:t>)</w:t>
      </w:r>
      <w:r w:rsidR="006F79BC" w:rsidRPr="006F79BC">
        <w:rPr>
          <w:noProof/>
          <w:lang w:val="en-US" w:eastAsia="en-GB"/>
        </w:rPr>
        <w:t>, but do not configure dedicated configurations in BWP-DownlinkDedicated or BWP-UplinkDedicated in ServingCellConfig.</w:t>
      </w:r>
      <w:r w:rsidR="00F156AB">
        <w:rPr>
          <w:noProof/>
          <w:lang w:val="en-US" w:eastAsia="en-GB"/>
        </w:rPr>
        <w:t xml:space="preserve"> In this case, </w:t>
      </w:r>
      <w:r w:rsidR="00F156AB" w:rsidRPr="00F156AB">
        <w:rPr>
          <w:noProof/>
          <w:lang w:val="en-US" w:eastAsia="en-GB"/>
        </w:rPr>
        <w:t>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2204DB1B" w14:textId="020278CF" w:rsidR="001809E3" w:rsidRDefault="00D62347" w:rsidP="001809E3">
      <w:pPr>
        <w:jc w:val="both"/>
        <w:rPr>
          <w:noProof/>
          <w:lang w:val="en-US" w:eastAsia="en-GB"/>
        </w:rPr>
      </w:pPr>
      <w:r>
        <w:rPr>
          <w:noProof/>
          <w:lang w:val="en-US" w:eastAsia="en-GB"/>
        </w:rPr>
        <w:t xml:space="preserve">In practice, </w:t>
      </w:r>
      <w:r w:rsidR="0076428B">
        <w:rPr>
          <w:noProof/>
          <w:lang w:val="en-US" w:eastAsia="en-GB"/>
        </w:rPr>
        <w:t xml:space="preserve">the use of </w:t>
      </w:r>
      <w:r w:rsidR="001809E3" w:rsidRPr="001809E3">
        <w:rPr>
          <w:noProof/>
          <w:lang w:val="en-US" w:eastAsia="en-GB"/>
        </w:rPr>
        <w:t xml:space="preserve">BWP#0 </w:t>
      </w:r>
      <w:r w:rsidR="0076428B">
        <w:rPr>
          <w:noProof/>
          <w:lang w:val="en-US" w:eastAsia="en-GB"/>
        </w:rPr>
        <w:t>in connected mode</w:t>
      </w:r>
      <w:r w:rsidR="001809E3" w:rsidRPr="001809E3">
        <w:rPr>
          <w:noProof/>
          <w:lang w:val="en-US" w:eastAsia="en-GB"/>
        </w:rPr>
        <w:t xml:space="preserve"> seems </w:t>
      </w:r>
      <w:r w:rsidR="0076428B">
        <w:rPr>
          <w:noProof/>
          <w:lang w:val="en-US" w:eastAsia="en-GB"/>
        </w:rPr>
        <w:t>quite limited</w:t>
      </w:r>
      <w:r w:rsidR="001809E3" w:rsidRPr="001809E3">
        <w:rPr>
          <w:noProof/>
          <w:lang w:val="en-US" w:eastAsia="en-GB"/>
        </w:rPr>
        <w:t xml:space="preserve"> as there is no UE-specific configuration (e.g. no USS). Likely UE will be switched to RRC-configured BWP later so. So this BWP#0 would mostly likely not be used in connected mode, and therefore it seems like SSB is not needed. </w:t>
      </w:r>
      <w:r w:rsidR="00FA05BA">
        <w:rPr>
          <w:noProof/>
          <w:lang w:val="en-US" w:eastAsia="en-GB"/>
        </w:rPr>
        <w:t xml:space="preserve">Note that </w:t>
      </w:r>
      <w:r w:rsidR="001809E3" w:rsidRPr="001809E3">
        <w:rPr>
          <w:noProof/>
          <w:lang w:val="en-US" w:eastAsia="en-GB"/>
        </w:rPr>
        <w:t xml:space="preserve">we’ve agreed that in connected mode UE should expect SSB, so </w:t>
      </w:r>
      <w:r w:rsidR="00D10214">
        <w:rPr>
          <w:noProof/>
          <w:lang w:val="en-US" w:eastAsia="en-GB"/>
        </w:rPr>
        <w:t xml:space="preserve">this would present an exception. </w:t>
      </w:r>
      <w:r w:rsidR="00FA05BA">
        <w:rPr>
          <w:noProof/>
          <w:lang w:val="en-US" w:eastAsia="en-GB"/>
        </w:rPr>
        <w:t>However,</w:t>
      </w:r>
      <w:r w:rsidR="00445761">
        <w:rPr>
          <w:noProof/>
          <w:lang w:val="en-US" w:eastAsia="en-GB"/>
        </w:rPr>
        <w:t xml:space="preserve"> the use case for BWP#0 configuration option 1 in connected mode is very limited</w:t>
      </w:r>
      <w:r w:rsidR="00FA05BA">
        <w:rPr>
          <w:noProof/>
          <w:lang w:val="en-US" w:eastAsia="en-GB"/>
        </w:rPr>
        <w:t>.</w:t>
      </w:r>
      <w:r w:rsidR="00445761">
        <w:rPr>
          <w:noProof/>
          <w:lang w:val="en-US" w:eastAsia="en-GB"/>
        </w:rPr>
        <w:t xml:space="preserve"> Therefore, we proposed not t</w:t>
      </w:r>
      <w:r w:rsidR="00C44F7C">
        <w:rPr>
          <w:noProof/>
          <w:lang w:val="en-US" w:eastAsia="en-GB"/>
        </w:rPr>
        <w:t>o</w:t>
      </w:r>
      <w:r w:rsidR="00445761">
        <w:rPr>
          <w:noProof/>
          <w:lang w:val="en-US" w:eastAsia="en-GB"/>
        </w:rPr>
        <w:t xml:space="preserve"> support SSB in this case.</w:t>
      </w:r>
      <w:r w:rsidR="00CD7C19">
        <w:rPr>
          <w:noProof/>
          <w:lang w:val="en-US" w:eastAsia="en-GB"/>
        </w:rPr>
        <w:t xml:space="preserve"> Furthermore, since </w:t>
      </w:r>
      <w:r w:rsidR="00CD7C19" w:rsidRPr="00957D08">
        <w:rPr>
          <w:noProof/>
          <w:lang w:val="en-US" w:eastAsia="en-GB"/>
        </w:rPr>
        <w:t xml:space="preserve">it was agreed that UE in </w:t>
      </w:r>
      <w:r w:rsidR="00CD7C19">
        <w:rPr>
          <w:noProof/>
          <w:lang w:val="en-US" w:eastAsia="en-GB"/>
        </w:rPr>
        <w:t>idle/inactive state</w:t>
      </w:r>
      <w:r w:rsidR="00CD7C19" w:rsidRPr="00957D08">
        <w:rPr>
          <w:noProof/>
          <w:lang w:val="en-US" w:eastAsia="en-GB"/>
        </w:rPr>
        <w:t xml:space="preserve"> will only monitor paging in an initial BWP associated with CD-SSB</w:t>
      </w:r>
      <w:r w:rsidR="00AE7D11">
        <w:rPr>
          <w:noProof/>
          <w:lang w:val="en-US" w:eastAsia="en-GB"/>
        </w:rPr>
        <w:t>, this would only apply for separate initial DL BWP that is only configured for random access only.</w:t>
      </w:r>
    </w:p>
    <w:p w14:paraId="6384B790" w14:textId="3EF378B8" w:rsidR="00F1397F" w:rsidRDefault="00F1397F" w:rsidP="00F1397F">
      <w:pPr>
        <w:jc w:val="both"/>
        <w:rPr>
          <w:b/>
          <w:bCs/>
          <w:noProof/>
          <w:lang w:val="en-US" w:eastAsia="en-GB"/>
        </w:rPr>
      </w:pPr>
      <w:r w:rsidRPr="00E9392F">
        <w:rPr>
          <w:b/>
          <w:bCs/>
          <w:noProof/>
          <w:lang w:val="en-US" w:eastAsia="en-GB"/>
        </w:rPr>
        <w:t xml:space="preserve">Proposal </w:t>
      </w:r>
      <w:r w:rsidR="00672EAE">
        <w:rPr>
          <w:b/>
          <w:bCs/>
          <w:noProof/>
          <w:lang w:val="en-US" w:eastAsia="en-GB"/>
        </w:rPr>
        <w:t>3</w:t>
      </w:r>
      <w:r w:rsidRPr="00E9392F">
        <w:rPr>
          <w:b/>
          <w:bCs/>
          <w:noProof/>
          <w:lang w:val="en-US" w:eastAsia="en-GB"/>
        </w:rPr>
        <w:t xml:space="preserve">: </w:t>
      </w:r>
      <w:r w:rsidRPr="00A265DC">
        <w:rPr>
          <w:b/>
          <w:bCs/>
          <w:noProof/>
          <w:lang w:val="en-US" w:eastAsia="en-GB"/>
        </w:rPr>
        <w:t xml:space="preserve">For </w:t>
      </w:r>
      <w:r w:rsidR="006878D4" w:rsidRPr="006878D4">
        <w:rPr>
          <w:b/>
          <w:bCs/>
          <w:noProof/>
          <w:lang w:val="en-US" w:eastAsia="en-GB"/>
        </w:rPr>
        <w:t>BWP#0 configuration option 1</w:t>
      </w:r>
      <w:r w:rsidR="00C508AD">
        <w:rPr>
          <w:b/>
          <w:bCs/>
          <w:noProof/>
          <w:lang w:val="en-US" w:eastAsia="en-GB"/>
        </w:rPr>
        <w:t xml:space="preserve">, the UE does not expect SSB </w:t>
      </w:r>
      <w:r w:rsidR="003F35DC" w:rsidRPr="003F35DC">
        <w:rPr>
          <w:b/>
          <w:bCs/>
          <w:noProof/>
          <w:lang w:val="en-US" w:eastAsia="en-GB"/>
        </w:rPr>
        <w:t xml:space="preserve">in the separate initial DL BWP </w:t>
      </w:r>
      <w:r w:rsidR="006D4F0B">
        <w:rPr>
          <w:b/>
          <w:bCs/>
          <w:noProof/>
          <w:lang w:val="en-US" w:eastAsia="en-GB"/>
        </w:rPr>
        <w:t xml:space="preserve">that is configured for random access only </w:t>
      </w:r>
      <w:r w:rsidR="003F35DC" w:rsidRPr="003F35DC">
        <w:rPr>
          <w:b/>
          <w:bCs/>
          <w:noProof/>
          <w:lang w:val="en-US" w:eastAsia="en-GB"/>
        </w:rPr>
        <w:t>when it is used in connected mode</w:t>
      </w:r>
      <w:r>
        <w:rPr>
          <w:b/>
          <w:bCs/>
          <w:noProof/>
          <w:lang w:val="en-US" w:eastAsia="en-GB"/>
        </w:rPr>
        <w:t>.</w:t>
      </w:r>
    </w:p>
    <w:p w14:paraId="6A4014C5" w14:textId="79DB76B2" w:rsidR="0063573A" w:rsidRPr="00264F55" w:rsidRDefault="0063573A" w:rsidP="0063573A">
      <w:pPr>
        <w:jc w:val="both"/>
        <w:rPr>
          <w:b/>
          <w:noProof/>
          <w:u w:val="single"/>
          <w:lang w:val="en-US" w:eastAsia="en-GB"/>
        </w:rPr>
      </w:pPr>
      <w:r>
        <w:rPr>
          <w:b/>
          <w:noProof/>
          <w:u w:val="single"/>
          <w:lang w:val="en-US" w:eastAsia="en-GB"/>
        </w:rPr>
        <w:t>SI update mechanism</w:t>
      </w:r>
    </w:p>
    <w:p w14:paraId="50D44FF4" w14:textId="04892F41" w:rsidR="00807DEB" w:rsidRDefault="0063573A" w:rsidP="0063573A">
      <w:pPr>
        <w:jc w:val="both"/>
        <w:rPr>
          <w:noProof/>
          <w:lang w:val="en-US" w:eastAsia="en-GB"/>
        </w:rPr>
      </w:pPr>
      <w:r>
        <w:rPr>
          <w:noProof/>
          <w:lang w:val="en-US" w:eastAsia="en-GB"/>
        </w:rPr>
        <w:t xml:space="preserve">In RAN1#107-e, </w:t>
      </w:r>
      <w:r w:rsidR="00432DCF">
        <w:rPr>
          <w:noProof/>
          <w:lang w:val="en-US" w:eastAsia="en-GB"/>
        </w:rPr>
        <w:t>there were discussions related to SI update for RedCap UE both in idle/inactive and connected states</w:t>
      </w:r>
      <w:r w:rsidRPr="00F156AB">
        <w:rPr>
          <w:noProof/>
          <w:lang w:val="en-US" w:eastAsia="en-GB"/>
        </w:rPr>
        <w:t>.</w:t>
      </w:r>
      <w:r w:rsidR="00432DCF">
        <w:rPr>
          <w:noProof/>
          <w:lang w:val="en-US" w:eastAsia="en-GB"/>
        </w:rPr>
        <w:t xml:space="preserve"> </w:t>
      </w:r>
      <w:r w:rsidR="00B84974">
        <w:rPr>
          <w:noProof/>
          <w:lang w:val="en-US" w:eastAsia="en-GB"/>
        </w:rPr>
        <w:t>Our understanding is that no specification changes are needed.</w:t>
      </w:r>
      <w:r w:rsidR="006E75FF">
        <w:rPr>
          <w:noProof/>
          <w:lang w:val="en-US" w:eastAsia="en-GB"/>
        </w:rPr>
        <w:t xml:space="preserve"> The following mechanism will be used –</w:t>
      </w:r>
    </w:p>
    <w:p w14:paraId="09F7C165" w14:textId="284EB3CE" w:rsidR="006E75FF" w:rsidRDefault="006E75FF" w:rsidP="006E75FF">
      <w:pPr>
        <w:pStyle w:val="ListParagraph"/>
        <w:numPr>
          <w:ilvl w:val="0"/>
          <w:numId w:val="34"/>
        </w:numPr>
        <w:jc w:val="both"/>
        <w:rPr>
          <w:noProof/>
          <w:lang w:val="en-US" w:eastAsia="en-GB"/>
        </w:rPr>
      </w:pPr>
      <w:r>
        <w:rPr>
          <w:noProof/>
          <w:lang w:val="en-US" w:eastAsia="en-GB"/>
        </w:rPr>
        <w:t>RedCap UE in idle/inactive state –</w:t>
      </w:r>
      <w:r w:rsidR="005F0B9A">
        <w:rPr>
          <w:noProof/>
          <w:lang w:val="en-US" w:eastAsia="en-GB"/>
        </w:rPr>
        <w:t xml:space="preserve"> SI update is to be conveyed through paging. RedCap UE will monitor paging </w:t>
      </w:r>
      <w:r w:rsidR="00423AA7">
        <w:rPr>
          <w:noProof/>
          <w:lang w:val="en-US" w:eastAsia="en-GB"/>
        </w:rPr>
        <w:t xml:space="preserve">either on CORESET#0 or </w:t>
      </w:r>
      <w:r w:rsidR="004F53E5">
        <w:rPr>
          <w:noProof/>
          <w:lang w:val="en-US" w:eastAsia="en-GB"/>
        </w:rPr>
        <w:t xml:space="preserve">separate initial DL BWP (according to configured Type2-CSS). </w:t>
      </w:r>
      <w:r w:rsidR="007F02E7">
        <w:rPr>
          <w:noProof/>
          <w:lang w:val="en-US" w:eastAsia="en-GB"/>
        </w:rPr>
        <w:t xml:space="preserve">When SI </w:t>
      </w:r>
      <w:r w:rsidR="001645E1">
        <w:rPr>
          <w:noProof/>
          <w:lang w:val="en-US" w:eastAsia="en-GB"/>
        </w:rPr>
        <w:t xml:space="preserve">update </w:t>
      </w:r>
      <w:r w:rsidR="007F02E7">
        <w:rPr>
          <w:noProof/>
          <w:lang w:val="en-US" w:eastAsia="en-GB"/>
        </w:rPr>
        <w:t xml:space="preserve">notification is received, the UE will acquire SIB1 and other </w:t>
      </w:r>
      <w:r w:rsidR="001645E1">
        <w:rPr>
          <w:noProof/>
          <w:lang w:val="en-US" w:eastAsia="en-GB"/>
        </w:rPr>
        <w:t xml:space="preserve">necessary </w:t>
      </w:r>
      <w:r w:rsidR="007F02E7">
        <w:rPr>
          <w:noProof/>
          <w:lang w:val="en-US" w:eastAsia="en-GB"/>
        </w:rPr>
        <w:t>SI</w:t>
      </w:r>
      <w:r w:rsidR="001645E1">
        <w:rPr>
          <w:noProof/>
          <w:lang w:val="en-US" w:eastAsia="en-GB"/>
        </w:rPr>
        <w:t xml:space="preserve"> messages</w:t>
      </w:r>
      <w:r w:rsidR="00772C96">
        <w:rPr>
          <w:noProof/>
          <w:lang w:val="en-US" w:eastAsia="en-GB"/>
        </w:rPr>
        <w:t>.</w:t>
      </w:r>
    </w:p>
    <w:p w14:paraId="20B9AC23" w14:textId="2CA7F571" w:rsidR="006E75FF" w:rsidRDefault="006E75FF" w:rsidP="006E75FF">
      <w:pPr>
        <w:pStyle w:val="ListParagraph"/>
        <w:numPr>
          <w:ilvl w:val="0"/>
          <w:numId w:val="34"/>
        </w:numPr>
        <w:jc w:val="both"/>
        <w:rPr>
          <w:noProof/>
          <w:lang w:val="en-US" w:eastAsia="en-GB"/>
        </w:rPr>
      </w:pPr>
      <w:r>
        <w:rPr>
          <w:noProof/>
          <w:lang w:val="en-US" w:eastAsia="en-GB"/>
        </w:rPr>
        <w:t>RedCap UE in co</w:t>
      </w:r>
      <w:r w:rsidR="00B14B73">
        <w:rPr>
          <w:noProof/>
          <w:lang w:val="en-US" w:eastAsia="en-GB"/>
        </w:rPr>
        <w:t>nnected state –</w:t>
      </w:r>
      <w:r w:rsidR="00AD47E1">
        <w:rPr>
          <w:noProof/>
          <w:lang w:val="en-US" w:eastAsia="en-GB"/>
        </w:rPr>
        <w:t xml:space="preserve"> SI update is to be conveyed through paging or </w:t>
      </w:r>
      <w:r w:rsidR="00AB165B">
        <w:rPr>
          <w:noProof/>
          <w:lang w:val="en-US" w:eastAsia="en-GB"/>
        </w:rPr>
        <w:t>dedicated RRC</w:t>
      </w:r>
      <w:r w:rsidR="006D678B">
        <w:rPr>
          <w:noProof/>
          <w:lang w:val="en-US" w:eastAsia="en-GB"/>
        </w:rPr>
        <w:t xml:space="preserve"> </w:t>
      </w:r>
      <w:r w:rsidR="006A3DF3">
        <w:rPr>
          <w:noProof/>
          <w:lang w:val="en-US" w:eastAsia="en-GB"/>
        </w:rPr>
        <w:t>signaling</w:t>
      </w:r>
      <w:r w:rsidR="006D678B">
        <w:rPr>
          <w:noProof/>
          <w:lang w:val="en-US" w:eastAsia="en-GB"/>
        </w:rPr>
        <w:t>.</w:t>
      </w:r>
    </w:p>
    <w:p w14:paraId="24393D4F" w14:textId="46AD4041" w:rsidR="001F1760" w:rsidRPr="00DE5B89" w:rsidRDefault="00CC4E13" w:rsidP="001F1760">
      <w:pPr>
        <w:pStyle w:val="Heading2"/>
        <w:ind w:left="709" w:hanging="709"/>
        <w:rPr>
          <w:lang w:val="en-US"/>
        </w:rPr>
      </w:pPr>
      <w:r>
        <w:rPr>
          <w:lang w:val="en-US"/>
        </w:rPr>
        <w:t xml:space="preserve">Separate </w:t>
      </w:r>
      <w:r w:rsidR="001F1760">
        <w:rPr>
          <w:lang w:val="en-US"/>
        </w:rPr>
        <w:t>UL BWP</w:t>
      </w:r>
    </w:p>
    <w:p w14:paraId="6C20E3CF" w14:textId="5BBB2DF2" w:rsidR="00BD7EA8" w:rsidRDefault="00BD7EA8" w:rsidP="00BD7EA8">
      <w:pPr>
        <w:jc w:val="both"/>
        <w:rPr>
          <w:noProof/>
          <w:lang w:val="en-US" w:eastAsia="en-GB"/>
        </w:rPr>
      </w:pPr>
      <w:r>
        <w:rPr>
          <w:b/>
          <w:noProof/>
          <w:u w:val="single"/>
          <w:lang w:val="en-US" w:eastAsia="en-GB"/>
        </w:rPr>
        <w:t>PUCCH</w:t>
      </w:r>
      <w:r w:rsidR="0046079A">
        <w:rPr>
          <w:b/>
          <w:noProof/>
          <w:u w:val="single"/>
          <w:lang w:val="en-US" w:eastAsia="en-GB"/>
        </w:rPr>
        <w:t xml:space="preserve"> Resource Determination</w:t>
      </w:r>
    </w:p>
    <w:p w14:paraId="67C352AA" w14:textId="0E442779" w:rsidR="00280AB4" w:rsidRDefault="000D2930" w:rsidP="00280AB4">
      <w:pPr>
        <w:spacing w:after="0"/>
        <w:jc w:val="both"/>
        <w:rPr>
          <w:rFonts w:eastAsia="Microsoft YaHei UI" w:cs="Times"/>
          <w:color w:val="000000"/>
          <w:lang w:val="en-US" w:eastAsia="zh-CN"/>
        </w:rPr>
      </w:pPr>
      <w:r>
        <w:lastRenderedPageBreak/>
        <w:t>In RAN1#10</w:t>
      </w:r>
      <w:r w:rsidR="00C61509">
        <w:t>7</w:t>
      </w:r>
      <w:r>
        <w:t xml:space="preserve">-e, </w:t>
      </w:r>
      <w:r w:rsidR="00C61509">
        <w:t xml:space="preserve">the following agreements were made with respect to </w:t>
      </w:r>
      <w:r w:rsidR="00C61509" w:rsidRPr="00E04D53">
        <w:rPr>
          <w:rFonts w:eastAsia="Batang"/>
          <w:bCs/>
          <w:lang w:val="en-US" w:eastAsia="x-none"/>
        </w:rPr>
        <w:t xml:space="preserve">PUCCH resources </w:t>
      </w:r>
      <w:r w:rsidR="00C61509">
        <w:rPr>
          <w:rFonts w:eastAsia="Batang"/>
          <w:bCs/>
          <w:lang w:val="en-US" w:eastAsia="x-none"/>
        </w:rPr>
        <w:t xml:space="preserve">used </w:t>
      </w:r>
      <w:r w:rsidR="00C61509" w:rsidRPr="00E04D53">
        <w:rPr>
          <w:rFonts w:eastAsia="Batang"/>
          <w:bCs/>
          <w:lang w:val="en-US" w:eastAsia="x-none"/>
        </w:rPr>
        <w:t>for HARQ feedback for Msg4/MsgB</w:t>
      </w:r>
      <w:r w:rsidR="00CE5C80">
        <w:rPr>
          <w:rFonts w:eastAsia="Batang"/>
          <w:bCs/>
          <w:lang w:val="en-US" w:eastAsia="x-none"/>
        </w:rPr>
        <w:t xml:space="preserve"> –</w:t>
      </w:r>
    </w:p>
    <w:p w14:paraId="5480DD23" w14:textId="77777777" w:rsidR="007A287E" w:rsidRDefault="007A287E" w:rsidP="00280AB4">
      <w:pPr>
        <w:spacing w:after="0"/>
        <w:jc w:val="both"/>
        <w:rPr>
          <w:rFonts w:eastAsia="Microsoft YaHei UI" w:cs="Times"/>
          <w:color w:val="000000"/>
          <w:lang w:val="en-US" w:eastAsia="zh-CN"/>
        </w:rPr>
      </w:pPr>
    </w:p>
    <w:p w14:paraId="14ECED56" w14:textId="77777777" w:rsidR="007A287E" w:rsidRPr="00E04D53" w:rsidRDefault="007A287E" w:rsidP="007A287E">
      <w:pPr>
        <w:numPr>
          <w:ilvl w:val="0"/>
          <w:numId w:val="33"/>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When the frequency hopping for the RedCap PUCCH resources (for HARQ feedback for Msg4/MsgB) is deactivated,</w:t>
      </w:r>
    </w:p>
    <w:p w14:paraId="6059BAF5" w14:textId="77777777" w:rsidR="007A287E" w:rsidRPr="00E04D53" w:rsidRDefault="007A287E" w:rsidP="007A287E">
      <w:pPr>
        <w:numPr>
          <w:ilvl w:val="1"/>
          <w:numId w:val="33"/>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Each PUCCH resource is mapped to a single PRB.</w:t>
      </w:r>
    </w:p>
    <w:p w14:paraId="6D66241D" w14:textId="77777777" w:rsidR="007A287E" w:rsidRPr="00E04D53" w:rsidRDefault="007A287E" w:rsidP="007A287E">
      <w:pPr>
        <w:numPr>
          <w:ilvl w:val="1"/>
          <w:numId w:val="33"/>
        </w:numPr>
        <w:overflowPunct/>
        <w:autoSpaceDE/>
        <w:autoSpaceDN/>
        <w:adjustRightInd/>
        <w:spacing w:after="0" w:line="252" w:lineRule="auto"/>
        <w:contextualSpacing/>
        <w:textAlignment w:val="auto"/>
        <w:rPr>
          <w:rFonts w:eastAsia="Batang"/>
          <w:bCs/>
          <w:lang w:val="en-US" w:eastAsia="x-none"/>
        </w:rPr>
      </w:pPr>
      <w:r w:rsidRPr="00E04D53">
        <w:rPr>
          <w:rFonts w:eastAsia="Batang"/>
          <w:bCs/>
          <w:lang w:val="en-US" w:eastAsia="x-none"/>
        </w:rPr>
        <w:t xml:space="preserve">What side[(s)] of the RedCap UL BWP center frequency to which PUCCH resources are mapped is[/are] configurable by the network, including SIB-configurable [additional] offset (with no more than </w:t>
      </w:r>
      <w:r w:rsidRPr="00E04D53">
        <w:rPr>
          <w:rFonts w:ascii="DengXian" w:eastAsia="DengXian" w:hAnsi="DengXian"/>
          <w:bCs/>
          <w:lang w:val="en-US" w:eastAsia="zh-CN"/>
        </w:rPr>
        <w:t>[4]</w:t>
      </w:r>
      <w:r w:rsidRPr="00E04D53">
        <w:rPr>
          <w:rFonts w:eastAsia="Batang"/>
          <w:bCs/>
          <w:lang w:val="en-US" w:eastAsia="x-none"/>
        </w:rPr>
        <w:t xml:space="preserve"> candidate values) </w:t>
      </w:r>
      <w:r w:rsidRPr="00E04D53">
        <w:rPr>
          <w:rFonts w:eastAsia="Batang"/>
          <w:bCs/>
          <w:strike/>
          <w:lang w:val="en-US" w:eastAsia="x-none"/>
        </w:rPr>
        <w:t>from edge</w:t>
      </w:r>
      <w:r w:rsidRPr="00E04D53">
        <w:rPr>
          <w:rFonts w:eastAsia="Batang"/>
          <w:bCs/>
          <w:lang w:val="en-US" w:eastAsia="x-none"/>
        </w:rPr>
        <w:t xml:space="preserve"> using the existing equations for determining the PRB index of the PUCCH transmission as a starting point.</w:t>
      </w:r>
    </w:p>
    <w:p w14:paraId="028467F2" w14:textId="77777777" w:rsidR="007A287E" w:rsidRPr="00E04D53" w:rsidRDefault="007A287E" w:rsidP="007A287E">
      <w:pPr>
        <w:numPr>
          <w:ilvl w:val="0"/>
          <w:numId w:val="33"/>
        </w:numPr>
        <w:overflowPunct/>
        <w:autoSpaceDE/>
        <w:autoSpaceDN/>
        <w:adjustRightInd/>
        <w:spacing w:after="0" w:line="252" w:lineRule="auto"/>
        <w:contextualSpacing/>
        <w:textAlignment w:val="auto"/>
        <w:rPr>
          <w:rFonts w:eastAsia="Batang"/>
          <w:bCs/>
          <w:lang w:val="en-US" w:eastAsia="x-none"/>
        </w:rPr>
      </w:pPr>
      <w:r w:rsidRPr="00E04D53">
        <w:rPr>
          <w:rFonts w:ascii="Times" w:eastAsia="Batang" w:hAnsi="Times"/>
          <w:bCs/>
          <w:lang w:val="en-US" w:eastAsia="x-none"/>
        </w:rPr>
        <w:t>RedCap and non-RedCap can be configured with the same or different PUCCH resource set indices (see TS 38.213 Table 9.2.1-1).</w:t>
      </w:r>
    </w:p>
    <w:p w14:paraId="23732F5E" w14:textId="77777777" w:rsidR="007A287E" w:rsidRDefault="007A287E" w:rsidP="00280AB4">
      <w:pPr>
        <w:spacing w:after="0"/>
        <w:jc w:val="both"/>
        <w:rPr>
          <w:rFonts w:eastAsia="Microsoft YaHei UI" w:cs="Times"/>
          <w:color w:val="000000"/>
          <w:lang w:val="en-US" w:eastAsia="zh-CN"/>
        </w:rPr>
      </w:pPr>
    </w:p>
    <w:p w14:paraId="7FC2F67B" w14:textId="3174FC54" w:rsidR="00FA459B" w:rsidRDefault="00C92B0C" w:rsidP="00DF4895">
      <w:pPr>
        <w:spacing w:after="120"/>
        <w:jc w:val="both"/>
        <w:rPr>
          <w:noProof/>
          <w:lang w:val="en-US" w:eastAsia="en-GB"/>
        </w:rPr>
      </w:pPr>
      <w:r w:rsidRPr="002E1D4F">
        <w:rPr>
          <w:noProof/>
          <w:lang w:val="en-US" w:eastAsia="en-GB"/>
        </w:rPr>
        <w:t xml:space="preserve">There are two remaining issues – (1) whether to allow </w:t>
      </w:r>
      <w:r w:rsidR="002E1D4F" w:rsidRPr="002E1D4F">
        <w:rPr>
          <w:noProof/>
          <w:lang w:val="en-US" w:eastAsia="en-GB"/>
        </w:rPr>
        <w:t xml:space="preserve">PUCCH resources to be mapped to one or both sides of the UL BWP, and (2) the number of candidate </w:t>
      </w:r>
      <w:r w:rsidR="00F37A26">
        <w:rPr>
          <w:noProof/>
          <w:lang w:val="en-US" w:eastAsia="en-GB"/>
        </w:rPr>
        <w:t xml:space="preserve">offset </w:t>
      </w:r>
      <w:r w:rsidR="002E1D4F" w:rsidRPr="002E1D4F">
        <w:rPr>
          <w:noProof/>
          <w:lang w:val="en-US" w:eastAsia="en-GB"/>
        </w:rPr>
        <w:t>values.</w:t>
      </w:r>
    </w:p>
    <w:p w14:paraId="60DF56D9" w14:textId="48321A3E" w:rsidR="00DF4895" w:rsidRDefault="00DF4895" w:rsidP="00DF4895">
      <w:pPr>
        <w:spacing w:after="120"/>
        <w:jc w:val="both"/>
        <w:rPr>
          <w:noProof/>
          <w:lang w:val="en-US" w:eastAsia="en-GB"/>
        </w:rPr>
      </w:pPr>
      <w:r>
        <w:rPr>
          <w:noProof/>
          <w:lang w:val="en-US" w:eastAsia="en-GB"/>
        </w:rPr>
        <w:t xml:space="preserve">On the first issue, </w:t>
      </w:r>
      <w:r w:rsidR="00B504AE">
        <w:rPr>
          <w:noProof/>
          <w:lang w:val="en-US" w:eastAsia="en-GB"/>
        </w:rPr>
        <w:t>the benefit of allowing PUCCH resources to be mapped to both side</w:t>
      </w:r>
      <w:r w:rsidR="003D47C3">
        <w:rPr>
          <w:noProof/>
          <w:lang w:val="en-US" w:eastAsia="en-GB"/>
        </w:rPr>
        <w:t xml:space="preserve">s (8 at the lower edge and 8 at the upper edge) is not clear to us since there is no frequency hopping. This mapping will still fragment the </w:t>
      </w:r>
      <w:r w:rsidR="0086480D">
        <w:rPr>
          <w:noProof/>
          <w:lang w:val="en-US" w:eastAsia="en-GB"/>
        </w:rPr>
        <w:t>PUSCH</w:t>
      </w:r>
      <w:r w:rsidR="003D47C3">
        <w:rPr>
          <w:noProof/>
          <w:lang w:val="en-US" w:eastAsia="en-GB"/>
        </w:rPr>
        <w:t xml:space="preserve"> resources which is </w:t>
      </w:r>
      <w:r w:rsidR="00EC08C6">
        <w:rPr>
          <w:noProof/>
          <w:lang w:val="en-US" w:eastAsia="en-GB"/>
        </w:rPr>
        <w:t xml:space="preserve">the key reason to disable frequency hopping in the first place. </w:t>
      </w:r>
      <w:r w:rsidR="00FA5D3A">
        <w:rPr>
          <w:noProof/>
          <w:lang w:val="en-US" w:eastAsia="en-GB"/>
        </w:rPr>
        <w:t xml:space="preserve">Thus, our preference is to map PUCCH resources to only one side of the </w:t>
      </w:r>
      <w:r w:rsidR="006E78F2">
        <w:rPr>
          <w:noProof/>
          <w:lang w:val="en-US" w:eastAsia="en-GB"/>
        </w:rPr>
        <w:t>UL BWP. Otherwise, if two sides are used then there is no need to disable frequency hopping.</w:t>
      </w:r>
    </w:p>
    <w:p w14:paraId="435C104E" w14:textId="232C02DA" w:rsidR="006E78F2" w:rsidRDefault="006E78F2" w:rsidP="006E78F2">
      <w:pPr>
        <w:jc w:val="both"/>
        <w:rPr>
          <w:b/>
          <w:bCs/>
          <w:noProof/>
          <w:lang w:val="en-US" w:eastAsia="en-GB"/>
        </w:rPr>
      </w:pPr>
      <w:r w:rsidRPr="38841586">
        <w:rPr>
          <w:b/>
          <w:bCs/>
          <w:noProof/>
          <w:lang w:val="en-US" w:eastAsia="en-GB"/>
        </w:rPr>
        <w:t xml:space="preserve">Proposal </w:t>
      </w:r>
      <w:r w:rsidR="005E2EC4" w:rsidRPr="38841586">
        <w:rPr>
          <w:b/>
          <w:bCs/>
          <w:noProof/>
          <w:lang w:val="en-US" w:eastAsia="en-GB"/>
        </w:rPr>
        <w:t>4</w:t>
      </w:r>
      <w:r w:rsidRPr="38841586">
        <w:rPr>
          <w:b/>
          <w:bCs/>
          <w:noProof/>
          <w:lang w:val="en-US" w:eastAsia="en-GB"/>
        </w:rPr>
        <w:t>:</w:t>
      </w:r>
      <w:r w:rsidR="007B3216" w:rsidRPr="38841586">
        <w:rPr>
          <w:b/>
          <w:bCs/>
          <w:noProof/>
          <w:lang w:val="en-US" w:eastAsia="en-GB"/>
        </w:rPr>
        <w:t xml:space="preserve"> PUCCH resources are mapped to only one side of the UL BWP</w:t>
      </w:r>
      <w:r w:rsidRPr="38841586">
        <w:rPr>
          <w:b/>
          <w:bCs/>
          <w:noProof/>
          <w:lang w:val="en-US" w:eastAsia="en-GB"/>
        </w:rPr>
        <w:t xml:space="preserve">. </w:t>
      </w:r>
    </w:p>
    <w:p w14:paraId="6AC9E4C2" w14:textId="0A570F2E" w:rsidR="00FA459B" w:rsidRPr="002E1D4F" w:rsidRDefault="00FA459B" w:rsidP="00DF4895">
      <w:pPr>
        <w:spacing w:after="120"/>
        <w:jc w:val="both"/>
        <w:rPr>
          <w:noProof/>
          <w:lang w:val="en-US" w:eastAsia="en-GB"/>
        </w:rPr>
      </w:pPr>
      <w:r>
        <w:rPr>
          <w:noProof/>
          <w:lang w:val="en-US" w:eastAsia="en-GB"/>
        </w:rPr>
        <w:t>With respect to the number of candidate values</w:t>
      </w:r>
      <w:r w:rsidR="00CF04CF">
        <w:rPr>
          <w:noProof/>
          <w:lang w:val="en-US" w:eastAsia="en-GB"/>
        </w:rPr>
        <w:t xml:space="preserve">, </w:t>
      </w:r>
      <w:r w:rsidR="00CA1526">
        <w:rPr>
          <w:noProof/>
          <w:lang w:val="en-US" w:eastAsia="en-GB"/>
        </w:rPr>
        <w:t xml:space="preserve">we don’t have a strong view on the number of candidates. </w:t>
      </w:r>
      <w:r w:rsidR="00CE2FC7">
        <w:rPr>
          <w:noProof/>
          <w:lang w:val="en-US" w:eastAsia="en-GB"/>
        </w:rPr>
        <w:t>H</w:t>
      </w:r>
      <w:r w:rsidR="001B5C32">
        <w:rPr>
          <w:noProof/>
          <w:lang w:val="en-US" w:eastAsia="en-GB"/>
        </w:rPr>
        <w:t>owever, h</w:t>
      </w:r>
      <w:r w:rsidR="00CE2FC7">
        <w:rPr>
          <w:noProof/>
          <w:lang w:val="en-US" w:eastAsia="en-GB"/>
        </w:rPr>
        <w:t xml:space="preserve">aving 4 </w:t>
      </w:r>
      <w:r w:rsidR="0055048D">
        <w:rPr>
          <w:noProof/>
          <w:lang w:val="en-US" w:eastAsia="en-GB"/>
        </w:rPr>
        <w:t xml:space="preserve">candidate values for </w:t>
      </w:r>
      <w:r w:rsidR="001B5C32">
        <w:rPr>
          <w:noProof/>
          <w:lang w:val="en-US" w:eastAsia="en-GB"/>
        </w:rPr>
        <w:t>additional offset value seems to be sufficient.</w:t>
      </w:r>
    </w:p>
    <w:p w14:paraId="60788A2C" w14:textId="501BCA77" w:rsidR="008B0118" w:rsidRDefault="008B0118" w:rsidP="00685731">
      <w:pPr>
        <w:jc w:val="both"/>
        <w:rPr>
          <w:b/>
          <w:bCs/>
          <w:noProof/>
          <w:lang w:val="en-US" w:eastAsia="en-GB"/>
        </w:rPr>
      </w:pPr>
      <w:r w:rsidRPr="00174EFD">
        <w:rPr>
          <w:b/>
          <w:bCs/>
          <w:noProof/>
          <w:lang w:val="en-US" w:eastAsia="en-GB"/>
        </w:rPr>
        <w:t xml:space="preserve">Proposal </w:t>
      </w:r>
      <w:r w:rsidR="005E2EC4">
        <w:rPr>
          <w:b/>
          <w:bCs/>
          <w:noProof/>
          <w:lang w:val="en-US" w:eastAsia="en-GB"/>
        </w:rPr>
        <w:t>5</w:t>
      </w:r>
      <w:r w:rsidRPr="00174EFD">
        <w:rPr>
          <w:b/>
          <w:bCs/>
          <w:noProof/>
          <w:lang w:val="en-US" w:eastAsia="en-GB"/>
        </w:rPr>
        <w:t>:</w:t>
      </w:r>
      <w:r>
        <w:rPr>
          <w:b/>
          <w:bCs/>
          <w:noProof/>
          <w:lang w:val="en-US" w:eastAsia="en-GB"/>
        </w:rPr>
        <w:t xml:space="preserve"> </w:t>
      </w:r>
      <w:r w:rsidR="00022668">
        <w:rPr>
          <w:b/>
          <w:bCs/>
          <w:noProof/>
          <w:lang w:val="en-US" w:eastAsia="en-GB"/>
        </w:rPr>
        <w:t xml:space="preserve">Four </w:t>
      </w:r>
      <w:r w:rsidR="00802F47" w:rsidRPr="00802F47">
        <w:rPr>
          <w:b/>
          <w:bCs/>
          <w:noProof/>
          <w:lang w:val="en-US" w:eastAsia="en-GB"/>
        </w:rPr>
        <w:t xml:space="preserve">SIB-configurable offset </w:t>
      </w:r>
      <w:r w:rsidR="00802F47">
        <w:rPr>
          <w:b/>
          <w:bCs/>
          <w:noProof/>
          <w:lang w:val="en-US" w:eastAsia="en-GB"/>
        </w:rPr>
        <w:t xml:space="preserve">values </w:t>
      </w:r>
      <w:r w:rsidR="00022668">
        <w:rPr>
          <w:b/>
          <w:bCs/>
          <w:noProof/>
          <w:lang w:val="en-US" w:eastAsia="en-GB"/>
        </w:rPr>
        <w:t>for PUCCH resource mapping are sufficient.</w:t>
      </w:r>
      <w:r>
        <w:rPr>
          <w:b/>
          <w:bCs/>
          <w:noProof/>
          <w:lang w:val="en-US" w:eastAsia="en-GB"/>
        </w:rPr>
        <w:t xml:space="preserve"> </w:t>
      </w:r>
    </w:p>
    <w:p w14:paraId="5B11D8E7" w14:textId="6604AAA1" w:rsidR="003F7BFD" w:rsidRPr="003F7BFD" w:rsidRDefault="003F7BFD" w:rsidP="006615B2">
      <w:pPr>
        <w:jc w:val="both"/>
        <w:rPr>
          <w:bCs/>
          <w:noProof/>
          <w:lang w:val="en-US" w:eastAsia="en-GB"/>
        </w:rPr>
      </w:pPr>
      <w:r>
        <w:rPr>
          <w:bCs/>
          <w:noProof/>
          <w:lang w:val="en-US" w:eastAsia="en-GB"/>
        </w:rPr>
        <w:t xml:space="preserve">Note that one further </w:t>
      </w:r>
      <w:r w:rsidR="00922985">
        <w:rPr>
          <w:bCs/>
          <w:noProof/>
          <w:lang w:val="en-US" w:eastAsia="en-GB"/>
        </w:rPr>
        <w:t xml:space="preserve">related issue is the multiplexing of non-FH and FH transmission in PUCCH resources. </w:t>
      </w:r>
      <w:r w:rsidR="00906FD4">
        <w:rPr>
          <w:bCs/>
          <w:noProof/>
          <w:lang w:val="en-US" w:eastAsia="en-GB"/>
        </w:rPr>
        <w:t xml:space="preserve">In case multiplexing is </w:t>
      </w:r>
      <w:r w:rsidR="00F907EA">
        <w:rPr>
          <w:bCs/>
          <w:noProof/>
          <w:lang w:val="en-US" w:eastAsia="en-GB"/>
        </w:rPr>
        <w:t xml:space="preserve">to be supported, specification changes such as </w:t>
      </w:r>
      <w:r w:rsidR="00A12D5E">
        <w:rPr>
          <w:bCs/>
          <w:noProof/>
          <w:lang w:val="en-US" w:eastAsia="en-GB"/>
        </w:rPr>
        <w:t>having two base sequences may be needed</w:t>
      </w:r>
      <w:r w:rsidR="00F907EA">
        <w:rPr>
          <w:bCs/>
          <w:noProof/>
          <w:lang w:val="en-US" w:eastAsia="en-GB"/>
        </w:rPr>
        <w:t xml:space="preserve">. </w:t>
      </w:r>
      <w:r w:rsidR="00A157AE">
        <w:rPr>
          <w:bCs/>
          <w:noProof/>
          <w:lang w:val="en-US" w:eastAsia="en-GB"/>
        </w:rPr>
        <w:t>However, i</w:t>
      </w:r>
      <w:r w:rsidR="004500B7">
        <w:rPr>
          <w:bCs/>
          <w:noProof/>
          <w:lang w:val="en-US" w:eastAsia="en-GB"/>
        </w:rPr>
        <w:t>n our view, it is</w:t>
      </w:r>
      <w:r w:rsidR="00BC227A">
        <w:rPr>
          <w:bCs/>
          <w:noProof/>
          <w:lang w:val="en-US" w:eastAsia="en-GB"/>
        </w:rPr>
        <w:t xml:space="preserve"> </w:t>
      </w:r>
      <w:r w:rsidR="00E0167C">
        <w:rPr>
          <w:bCs/>
          <w:noProof/>
          <w:lang w:val="en-US" w:eastAsia="en-GB"/>
        </w:rPr>
        <w:t>possible to avoid multiplexing of such transmissions via network configuration</w:t>
      </w:r>
      <w:r w:rsidR="00D12F03">
        <w:rPr>
          <w:bCs/>
          <w:noProof/>
          <w:lang w:val="en-US" w:eastAsia="en-GB"/>
        </w:rPr>
        <w:t xml:space="preserve"> (e.g. via proper configuration of RedCap </w:t>
      </w:r>
      <w:r w:rsidR="00C419F1">
        <w:rPr>
          <w:bCs/>
          <w:noProof/>
          <w:lang w:val="en-US" w:eastAsia="en-GB"/>
        </w:rPr>
        <w:t xml:space="preserve">PUCCH </w:t>
      </w:r>
      <w:r w:rsidR="00D12F03">
        <w:rPr>
          <w:bCs/>
          <w:noProof/>
          <w:lang w:val="en-US" w:eastAsia="en-GB"/>
        </w:rPr>
        <w:t xml:space="preserve">PRB index and offset to avoid </w:t>
      </w:r>
      <w:r w:rsidR="00C419F1">
        <w:rPr>
          <w:bCs/>
          <w:noProof/>
          <w:lang w:val="en-US" w:eastAsia="en-GB"/>
        </w:rPr>
        <w:t>non-RedCap PUCCH).</w:t>
      </w:r>
      <w:r w:rsidR="00E0167C">
        <w:rPr>
          <w:bCs/>
          <w:noProof/>
          <w:lang w:val="en-US" w:eastAsia="en-GB"/>
        </w:rPr>
        <w:t xml:space="preserve"> </w:t>
      </w:r>
      <w:r w:rsidR="00C419F1">
        <w:rPr>
          <w:bCs/>
          <w:noProof/>
          <w:lang w:val="en-US" w:eastAsia="en-GB"/>
        </w:rPr>
        <w:t>Therefore, there is no need</w:t>
      </w:r>
      <w:r w:rsidR="00906FD4">
        <w:rPr>
          <w:bCs/>
          <w:noProof/>
          <w:lang w:val="en-US" w:eastAsia="en-GB"/>
        </w:rPr>
        <w:t xml:space="preserve"> to introduce specification support for mixing the two types of PUCCH transmissions.</w:t>
      </w:r>
    </w:p>
    <w:p w14:paraId="2242DB19" w14:textId="60ACAA65" w:rsidR="006615B2" w:rsidRDefault="006615B2" w:rsidP="006615B2">
      <w:pPr>
        <w:jc w:val="both"/>
        <w:rPr>
          <w:noProof/>
          <w:lang w:val="en-US" w:eastAsia="en-GB"/>
        </w:rPr>
      </w:pPr>
      <w:r>
        <w:rPr>
          <w:b/>
          <w:noProof/>
          <w:u w:val="single"/>
          <w:lang w:val="en-US" w:eastAsia="en-GB"/>
        </w:rPr>
        <w:t>RACH occasions</w:t>
      </w:r>
    </w:p>
    <w:p w14:paraId="79DC1F87" w14:textId="77777777" w:rsidR="006615B2" w:rsidRDefault="006615B2" w:rsidP="006615B2">
      <w:pPr>
        <w:spacing w:after="0"/>
      </w:pPr>
      <w:r>
        <w:t>In RAN1#106-e, the following working assumption was confirmed –</w:t>
      </w:r>
    </w:p>
    <w:p w14:paraId="0CB268E5" w14:textId="77777777" w:rsidR="006615B2" w:rsidRPr="003C5C0C" w:rsidRDefault="006615B2" w:rsidP="006615B2">
      <w:pPr>
        <w:spacing w:after="0"/>
        <w:rPr>
          <w:highlight w:val="yellow"/>
        </w:rPr>
      </w:pPr>
    </w:p>
    <w:p w14:paraId="336ECD91" w14:textId="77777777" w:rsidR="006615B2" w:rsidRPr="00B94BDF" w:rsidRDefault="006615B2" w:rsidP="006615B2">
      <w:pPr>
        <w:spacing w:after="0" w:line="252" w:lineRule="auto"/>
        <w:rPr>
          <w:rFonts w:eastAsia="Times New Roman"/>
          <w:lang w:eastAsia="ja-JP"/>
        </w:rPr>
      </w:pPr>
      <w:r w:rsidRPr="00B94BDF">
        <w:rPr>
          <w:rFonts w:eastAsia="Times New Roman"/>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3CD10C3E" w14:textId="77777777" w:rsidR="006615B2" w:rsidRPr="00B94BDF" w:rsidRDefault="006615B2" w:rsidP="006615B2">
      <w:pPr>
        <w:numPr>
          <w:ilvl w:val="0"/>
          <w:numId w:val="17"/>
        </w:numPr>
        <w:overflowPunct/>
        <w:autoSpaceDE/>
        <w:autoSpaceDN/>
        <w:adjustRightInd/>
        <w:spacing w:after="120" w:line="252" w:lineRule="auto"/>
        <w:ind w:left="714" w:hanging="357"/>
        <w:textAlignment w:val="auto"/>
        <w:rPr>
          <w:rFonts w:eastAsia="Times New Roman"/>
          <w:lang w:eastAsia="ja-JP"/>
        </w:rPr>
      </w:pPr>
      <w:r w:rsidRPr="00B94BDF">
        <w:rPr>
          <w:rFonts w:eastAsia="Times New Roman"/>
          <w:lang w:eastAsia="ja-JP"/>
        </w:rPr>
        <w:t>Note: these ROs can be dedicated for RedCap UEs or shared with non-RedCap UEs.</w:t>
      </w:r>
    </w:p>
    <w:p w14:paraId="3ACF74D3" w14:textId="77777777" w:rsidR="006615B2" w:rsidRPr="00A33DBB" w:rsidRDefault="006615B2" w:rsidP="006615B2">
      <w:pPr>
        <w:spacing w:before="120" w:after="120"/>
        <w:jc w:val="both"/>
        <w:rPr>
          <w:noProof/>
          <w:lang w:val="en-US" w:eastAsia="en-GB"/>
        </w:rPr>
      </w:pPr>
      <w:r>
        <w:rPr>
          <w:noProof/>
          <w:lang w:val="en-US" w:eastAsia="en-GB"/>
        </w:rPr>
        <w:t>The ROs are contained within the RedCap UE bandwidth and therefore no re-tuning is needed by the UE with respect to the ROs. However, n</w:t>
      </w:r>
      <w:r w:rsidRPr="00A33DBB">
        <w:rPr>
          <w:noProof/>
          <w:lang w:val="en-US" w:eastAsia="en-GB"/>
        </w:rPr>
        <w:t>ote that the ROs</w:t>
      </w:r>
      <w:r w:rsidRPr="00A33DBB">
        <w:t xml:space="preserve"> </w:t>
      </w:r>
      <w:r>
        <w:t xml:space="preserve">in the separate initial UL BWP for RedCap UEs </w:t>
      </w:r>
      <w:r w:rsidRPr="00A33DBB">
        <w:rPr>
          <w:noProof/>
          <w:lang w:val="en-US" w:eastAsia="en-GB"/>
        </w:rPr>
        <w:t>can be dedicated for RedCap UEs or shared with non-RedCap UEs</w:t>
      </w:r>
      <w:r>
        <w:rPr>
          <w:noProof/>
          <w:lang w:val="en-US" w:eastAsia="en-GB"/>
        </w:rPr>
        <w:t>. When they are shared, a separate mapping between RO and SSB for RedCap UE may be needed. That is because only a subset of the non-RedCap ROs may be present within the RedCap UL BWP.</w:t>
      </w:r>
    </w:p>
    <w:p w14:paraId="748C4BBA" w14:textId="19B044A1" w:rsidR="006615B2" w:rsidRPr="00EB025E" w:rsidRDefault="006615B2" w:rsidP="006615B2">
      <w:pPr>
        <w:jc w:val="both"/>
        <w:rPr>
          <w:noProof/>
          <w:lang w:val="en-US" w:eastAsia="en-GB"/>
        </w:rPr>
      </w:pPr>
      <w:r>
        <w:rPr>
          <w:noProof/>
          <w:lang w:val="en-US" w:eastAsia="en-GB"/>
        </w:rPr>
        <w:t xml:space="preserve">An example of </w:t>
      </w:r>
      <w:r>
        <w:rPr>
          <w:lang w:val="en-US"/>
        </w:rPr>
        <w:t xml:space="preserve">SSB to RO mapping with shared ROs is shown in </w:t>
      </w:r>
      <w:r>
        <w:rPr>
          <w:lang w:val="en-US"/>
        </w:rPr>
        <w:fldChar w:fldCharType="begin"/>
      </w:r>
      <w:r>
        <w:rPr>
          <w:lang w:val="en-US"/>
        </w:rPr>
        <w:instrText xml:space="preserve"> REF _Ref83881418 \h </w:instrText>
      </w:r>
      <w:r>
        <w:rPr>
          <w:lang w:val="en-US"/>
        </w:rPr>
      </w:r>
      <w:r>
        <w:rPr>
          <w:lang w:val="en-US"/>
        </w:rPr>
        <w:fldChar w:fldCharType="separate"/>
      </w:r>
      <w:r w:rsidR="00F457E2">
        <w:t xml:space="preserve">Figure </w:t>
      </w:r>
      <w:r w:rsidR="00F457E2">
        <w:rPr>
          <w:noProof/>
        </w:rPr>
        <w:t>1</w:t>
      </w:r>
      <w:r>
        <w:rPr>
          <w:lang w:val="en-US"/>
        </w:rPr>
        <w:fldChar w:fldCharType="end"/>
      </w:r>
      <w:r>
        <w:rPr>
          <w:lang w:val="en-US"/>
        </w:rPr>
        <w:t>. In this case, the RedCap UE first determines the SSB mapping for the non-RedCap ROs. The overlapping RedCap ROs will use this mapping. Since all ROs are not available to RedCap UE, however, some SSBs will not be mapped to the RedCap ROs. These unmapped SSBs are then mapped to the RedCap ROs according to a predefined rule (which can be similar to the existing approach). For RO with more than one SSBs mapped to it, different preamble subsets can be used to indicate different preferred SSBs. If, however, preamble partitioning is not used, different beamforming weights can be applied to process the received preambles (i.e. using beams associated with the SSBs). In this case, the gNB would need to transmit two RARs, one associated with each SSB beam.</w:t>
      </w:r>
    </w:p>
    <w:p w14:paraId="45422631" w14:textId="77777777" w:rsidR="006615B2" w:rsidRDefault="006615B2" w:rsidP="006615B2">
      <w:pPr>
        <w:keepNext/>
        <w:jc w:val="center"/>
      </w:pPr>
      <w:r w:rsidRPr="00492763">
        <w:rPr>
          <w:noProof/>
        </w:rPr>
        <w:lastRenderedPageBreak/>
        <w:drawing>
          <wp:inline distT="0" distB="0" distL="0" distR="0" wp14:anchorId="00719742" wp14:editId="20C45D53">
            <wp:extent cx="6096000" cy="2924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0" cy="2924175"/>
                    </a:xfrm>
                    <a:prstGeom prst="rect">
                      <a:avLst/>
                    </a:prstGeom>
                    <a:noFill/>
                    <a:ln>
                      <a:noFill/>
                    </a:ln>
                  </pic:spPr>
                </pic:pic>
              </a:graphicData>
            </a:graphic>
          </wp:inline>
        </w:drawing>
      </w:r>
    </w:p>
    <w:p w14:paraId="15BFF6F3" w14:textId="3B6FFAF0" w:rsidR="006615B2" w:rsidRDefault="006615B2" w:rsidP="00807DEB">
      <w:pPr>
        <w:jc w:val="center"/>
        <w:rPr>
          <w:lang w:val="en-US"/>
        </w:rPr>
      </w:pPr>
      <w:bookmarkStart w:id="10" w:name="_Ref83881418"/>
      <w:r>
        <w:t xml:space="preserve">Figure </w:t>
      </w:r>
      <w:r>
        <w:fldChar w:fldCharType="begin"/>
      </w:r>
      <w:r>
        <w:instrText xml:space="preserve"> SEQ Figure \* ARABIC </w:instrText>
      </w:r>
      <w:r>
        <w:fldChar w:fldCharType="separate"/>
      </w:r>
      <w:r w:rsidR="00F457E2">
        <w:rPr>
          <w:noProof/>
        </w:rPr>
        <w:t>1</w:t>
      </w:r>
      <w:r>
        <w:fldChar w:fldCharType="end"/>
      </w:r>
      <w:bookmarkEnd w:id="10"/>
      <w:r>
        <w:rPr>
          <w:lang w:val="en-US"/>
        </w:rPr>
        <w:t>. Example of SSB to RO mapping with shared ROs.</w:t>
      </w:r>
    </w:p>
    <w:p w14:paraId="64584221" w14:textId="702B893A" w:rsidR="00072705" w:rsidRPr="00DE5B89" w:rsidRDefault="00072705" w:rsidP="00072705">
      <w:pPr>
        <w:pStyle w:val="Heading2"/>
        <w:ind w:left="709" w:hanging="709"/>
        <w:rPr>
          <w:lang w:val="en-US"/>
        </w:rPr>
      </w:pPr>
      <w:r>
        <w:rPr>
          <w:lang w:val="en-US"/>
        </w:rPr>
        <w:t>SDT on Separate BWP</w:t>
      </w:r>
    </w:p>
    <w:p w14:paraId="0FC07735" w14:textId="7AE224DA" w:rsidR="00072705" w:rsidRDefault="00BE35FD" w:rsidP="00072705">
      <w:pPr>
        <w:rPr>
          <w:noProof/>
          <w:lang w:val="en-US" w:eastAsia="en-GB"/>
        </w:rPr>
      </w:pPr>
      <w:r>
        <w:rPr>
          <w:noProof/>
          <w:lang w:val="en-US" w:eastAsia="en-GB"/>
        </w:rPr>
        <w:t xml:space="preserve">In </w:t>
      </w:r>
      <w:r>
        <w:rPr>
          <w:noProof/>
          <w:lang w:val="en-US" w:eastAsia="en-GB"/>
        </w:rPr>
        <w:fldChar w:fldCharType="begin"/>
      </w:r>
      <w:r>
        <w:rPr>
          <w:noProof/>
          <w:lang w:val="en-US" w:eastAsia="en-GB"/>
        </w:rPr>
        <w:instrText xml:space="preserve"> REF _Ref95057209 \n \h </w:instrText>
      </w:r>
      <w:r>
        <w:rPr>
          <w:noProof/>
          <w:lang w:val="en-US" w:eastAsia="en-GB"/>
        </w:rPr>
      </w:r>
      <w:r>
        <w:rPr>
          <w:noProof/>
          <w:lang w:val="en-US" w:eastAsia="en-GB"/>
        </w:rPr>
        <w:fldChar w:fldCharType="separate"/>
      </w:r>
      <w:r w:rsidR="00F457E2">
        <w:rPr>
          <w:noProof/>
          <w:lang w:val="en-US" w:eastAsia="en-GB"/>
        </w:rPr>
        <w:t>[4]</w:t>
      </w:r>
      <w:r>
        <w:rPr>
          <w:noProof/>
          <w:lang w:val="en-US" w:eastAsia="en-GB"/>
        </w:rPr>
        <w:fldChar w:fldCharType="end"/>
      </w:r>
      <w:r>
        <w:rPr>
          <w:noProof/>
          <w:lang w:val="en-US" w:eastAsia="en-GB"/>
        </w:rPr>
        <w:t xml:space="preserve">, RAN2 informed RAN1 that </w:t>
      </w:r>
      <w:r w:rsidR="0097013B">
        <w:rPr>
          <w:noProof/>
          <w:lang w:val="en-US" w:eastAsia="en-GB"/>
        </w:rPr>
        <w:t>–</w:t>
      </w:r>
    </w:p>
    <w:p w14:paraId="3FA0F441" w14:textId="4AA43B2B" w:rsidR="0097013B" w:rsidRDefault="00CF50FE" w:rsidP="0097013B">
      <w:pPr>
        <w:pStyle w:val="ListParagraph"/>
        <w:numPr>
          <w:ilvl w:val="0"/>
          <w:numId w:val="34"/>
        </w:numPr>
        <w:rPr>
          <w:noProof/>
          <w:lang w:val="en-US" w:eastAsia="en-GB"/>
        </w:rPr>
      </w:pPr>
      <w:r w:rsidRPr="00CF50FE">
        <w:rPr>
          <w:noProof/>
          <w:lang w:val="en-US" w:eastAsia="en-GB"/>
        </w:rPr>
        <w:t xml:space="preserve">RAN2 confirms that SDT will be configured only on initial BWP and there is no L1 ACK feedback for CG-SDT.  </w:t>
      </w:r>
    </w:p>
    <w:p w14:paraId="1455991C" w14:textId="7351C673" w:rsidR="00365C75" w:rsidRDefault="00D12CBD" w:rsidP="004C20AB">
      <w:pPr>
        <w:jc w:val="both"/>
        <w:rPr>
          <w:bCs/>
        </w:rPr>
      </w:pPr>
      <w:r>
        <w:rPr>
          <w:noProof/>
          <w:lang w:val="en-US" w:eastAsia="en-GB"/>
        </w:rPr>
        <w:t xml:space="preserve">Furthermore, </w:t>
      </w:r>
      <w:r w:rsidRPr="00D12CBD">
        <w:rPr>
          <w:noProof/>
          <w:lang w:val="en-US" w:eastAsia="en-GB"/>
        </w:rPr>
        <w:t xml:space="preserve">RAN2 </w:t>
      </w:r>
      <w:r>
        <w:rPr>
          <w:noProof/>
          <w:lang w:val="en-US" w:eastAsia="en-GB"/>
        </w:rPr>
        <w:t>asks</w:t>
      </w:r>
      <w:r w:rsidRPr="00D12CBD">
        <w:rPr>
          <w:noProof/>
          <w:lang w:val="en-US" w:eastAsia="en-GB"/>
        </w:rPr>
        <w:t xml:space="preserve"> RAN1 to confirm that the separate </w:t>
      </w:r>
      <w:r w:rsidR="00A60810">
        <w:rPr>
          <w:noProof/>
          <w:lang w:val="en-US" w:eastAsia="en-GB"/>
        </w:rPr>
        <w:t xml:space="preserve">RedCap </w:t>
      </w:r>
      <w:r w:rsidRPr="00D12CBD">
        <w:rPr>
          <w:noProof/>
          <w:lang w:val="en-US" w:eastAsia="en-GB"/>
        </w:rPr>
        <w:t>BWP can</w:t>
      </w:r>
      <w:r w:rsidR="004C20AB">
        <w:rPr>
          <w:noProof/>
          <w:lang w:val="en-US" w:eastAsia="en-GB"/>
        </w:rPr>
        <w:t xml:space="preserve"> </w:t>
      </w:r>
      <w:r w:rsidRPr="00D12CBD">
        <w:rPr>
          <w:noProof/>
          <w:lang w:val="en-US" w:eastAsia="en-GB"/>
        </w:rPr>
        <w:t xml:space="preserve">be considered as the initial BWP and SDT resources can hence be configured on this </w:t>
      </w:r>
      <w:r w:rsidR="00A60810">
        <w:rPr>
          <w:noProof/>
          <w:lang w:val="en-US" w:eastAsia="en-GB"/>
        </w:rPr>
        <w:t xml:space="preserve">RedCap </w:t>
      </w:r>
      <w:r w:rsidRPr="00D12CBD">
        <w:rPr>
          <w:noProof/>
          <w:lang w:val="en-US" w:eastAsia="en-GB"/>
        </w:rPr>
        <w:t>BWP.</w:t>
      </w:r>
      <w:r w:rsidR="00C863B4">
        <w:rPr>
          <w:noProof/>
          <w:lang w:val="en-US" w:eastAsia="en-GB"/>
        </w:rPr>
        <w:t xml:space="preserve"> </w:t>
      </w:r>
      <w:r w:rsidR="0024698C">
        <w:rPr>
          <w:noProof/>
          <w:lang w:val="en-US" w:eastAsia="en-GB"/>
        </w:rPr>
        <w:t xml:space="preserve">In RAN1, it has been agreed that separate initial DL and UL BWPs can be configured. In addition, in </w:t>
      </w:r>
      <w:r w:rsidR="00DD3990" w:rsidRPr="00B61B2B">
        <w:rPr>
          <w:bCs/>
        </w:rPr>
        <w:t>RAN</w:t>
      </w:r>
      <w:r w:rsidR="00DD3990">
        <w:rPr>
          <w:bCs/>
        </w:rPr>
        <w:t>2</w:t>
      </w:r>
      <w:r w:rsidR="00DD3990" w:rsidRPr="00B61B2B">
        <w:rPr>
          <w:bCs/>
        </w:rPr>
        <w:t>#116</w:t>
      </w:r>
      <w:r w:rsidR="00DD3990">
        <w:rPr>
          <w:bCs/>
        </w:rPr>
        <w:t>bis</w:t>
      </w:r>
      <w:r w:rsidR="00DD3990" w:rsidRPr="00B61B2B">
        <w:rPr>
          <w:bCs/>
        </w:rPr>
        <w:t>-e</w:t>
      </w:r>
      <w:r w:rsidR="00DD3990">
        <w:rPr>
          <w:bCs/>
        </w:rPr>
        <w:t>, it was agreed that –</w:t>
      </w:r>
    </w:p>
    <w:p w14:paraId="4629A0EB" w14:textId="77777777" w:rsidR="00365C75" w:rsidRDefault="00365C75" w:rsidP="00365C75">
      <w:pPr>
        <w:pStyle w:val="ListParagraph"/>
        <w:numPr>
          <w:ilvl w:val="0"/>
          <w:numId w:val="34"/>
        </w:numPr>
        <w:jc w:val="both"/>
        <w:rPr>
          <w:noProof/>
          <w:lang w:val="en-US" w:eastAsia="en-GB"/>
        </w:rPr>
      </w:pPr>
      <w:r w:rsidRPr="00365C75">
        <w:rPr>
          <w:noProof/>
          <w:lang w:val="en-US" w:eastAsia="en-GB"/>
        </w:rPr>
        <w:t>If a RedCap-specific initial UL BWP is configured for RACH, RedCap UEs shall use only the RedCap-specific initial UL BWP to perform RACH.</w:t>
      </w:r>
    </w:p>
    <w:p w14:paraId="41CA4B7A" w14:textId="2280E6F9" w:rsidR="00365C75" w:rsidRPr="0024698C" w:rsidRDefault="00365C75" w:rsidP="00C76D24">
      <w:pPr>
        <w:pStyle w:val="ListParagraph"/>
        <w:numPr>
          <w:ilvl w:val="0"/>
          <w:numId w:val="34"/>
        </w:numPr>
        <w:jc w:val="both"/>
        <w:rPr>
          <w:noProof/>
          <w:lang w:val="en-US" w:eastAsia="en-GB"/>
        </w:rPr>
      </w:pPr>
      <w:r w:rsidRPr="00365C75">
        <w:rPr>
          <w:noProof/>
          <w:lang w:val="en-US" w:eastAsia="en-GB"/>
        </w:rPr>
        <w:t>RedCap-specific two-step RACH, if configured, and four-step RACH are always configured in the same BWP.</w:t>
      </w:r>
    </w:p>
    <w:p w14:paraId="0BE42516" w14:textId="7DA0BB94" w:rsidR="00365C75" w:rsidRDefault="00174D74" w:rsidP="004C20AB">
      <w:pPr>
        <w:jc w:val="both"/>
        <w:rPr>
          <w:noProof/>
          <w:lang w:val="en-US" w:eastAsia="en-GB"/>
        </w:rPr>
      </w:pPr>
      <w:r>
        <w:rPr>
          <w:noProof/>
          <w:lang w:val="en-US" w:eastAsia="en-GB"/>
        </w:rPr>
        <w:t>These RAN2 agreements resolve the</w:t>
      </w:r>
      <w:r w:rsidR="00541B26">
        <w:rPr>
          <w:noProof/>
          <w:lang w:val="en-US" w:eastAsia="en-GB"/>
        </w:rPr>
        <w:t xml:space="preserve"> random access configuration when </w:t>
      </w:r>
      <w:r w:rsidR="00541B26" w:rsidRPr="00365C75">
        <w:rPr>
          <w:noProof/>
          <w:lang w:val="en-US" w:eastAsia="en-GB"/>
        </w:rPr>
        <w:t>RedCap-specific initial UL BWP is configured</w:t>
      </w:r>
      <w:r>
        <w:rPr>
          <w:noProof/>
          <w:lang w:val="en-US" w:eastAsia="en-GB"/>
        </w:rPr>
        <w:t xml:space="preserve">. </w:t>
      </w:r>
      <w:r w:rsidR="00CB1F2B">
        <w:rPr>
          <w:noProof/>
          <w:lang w:val="en-US" w:eastAsia="en-GB"/>
        </w:rPr>
        <w:t>Therefore, from RAN1 perspective, separate</w:t>
      </w:r>
      <w:r w:rsidR="00BF55D9">
        <w:rPr>
          <w:noProof/>
          <w:lang w:val="en-US" w:eastAsia="en-GB"/>
        </w:rPr>
        <w:t xml:space="preserve"> initial </w:t>
      </w:r>
      <w:r>
        <w:rPr>
          <w:noProof/>
          <w:lang w:val="en-US" w:eastAsia="en-GB"/>
        </w:rPr>
        <w:t>BWPs can be configured and they can be used for SDT.</w:t>
      </w:r>
      <w:r w:rsidR="00CB1F2B">
        <w:rPr>
          <w:noProof/>
          <w:lang w:val="en-US" w:eastAsia="en-GB"/>
        </w:rPr>
        <w:t xml:space="preserve"> </w:t>
      </w:r>
    </w:p>
    <w:p w14:paraId="01183AB6" w14:textId="1C3A44F3" w:rsidR="004C20AB" w:rsidRDefault="004C20AB" w:rsidP="004C20AB">
      <w:pPr>
        <w:jc w:val="both"/>
        <w:rPr>
          <w:b/>
          <w:bCs/>
          <w:noProof/>
          <w:lang w:val="en-US" w:eastAsia="en-GB"/>
        </w:rPr>
      </w:pPr>
      <w:r w:rsidRPr="00976B7D">
        <w:rPr>
          <w:b/>
          <w:bCs/>
          <w:noProof/>
          <w:lang w:val="en-US" w:eastAsia="en-GB"/>
        </w:rPr>
        <w:t xml:space="preserve">Proposal </w:t>
      </w:r>
      <w:r w:rsidR="005E2EC4" w:rsidRPr="00976B7D">
        <w:rPr>
          <w:b/>
          <w:bCs/>
          <w:noProof/>
          <w:lang w:val="en-US" w:eastAsia="en-GB"/>
        </w:rPr>
        <w:t>6</w:t>
      </w:r>
      <w:r w:rsidRPr="00976B7D">
        <w:rPr>
          <w:b/>
          <w:bCs/>
          <w:noProof/>
          <w:lang w:val="en-US" w:eastAsia="en-GB"/>
        </w:rPr>
        <w:t xml:space="preserve">: </w:t>
      </w:r>
      <w:r w:rsidR="004373A2" w:rsidRPr="00976B7D">
        <w:rPr>
          <w:b/>
          <w:bCs/>
          <w:noProof/>
          <w:lang w:val="en-US" w:eastAsia="en-GB"/>
        </w:rPr>
        <w:t>RAN1 confirms that separate RedCap BWP can be considered as the initial BWP and SDT resources can hence be configured on this RedCap BWP</w:t>
      </w:r>
      <w:r w:rsidRPr="00976B7D">
        <w:rPr>
          <w:b/>
          <w:bCs/>
          <w:noProof/>
          <w:lang w:val="en-US" w:eastAsia="en-GB"/>
        </w:rPr>
        <w:t>.</w:t>
      </w:r>
      <w:r>
        <w:rPr>
          <w:b/>
          <w:bCs/>
          <w:noProof/>
          <w:lang w:val="en-US" w:eastAsia="en-GB"/>
        </w:rPr>
        <w:t xml:space="preserve"> </w:t>
      </w:r>
    </w:p>
    <w:bookmarkEnd w:id="7"/>
    <w:bookmarkEnd w:id="8"/>
    <w:bookmarkEnd w:id="9"/>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26DD9E0D"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AD59C8">
        <w:rPr>
          <w:lang w:val="en-US"/>
        </w:rPr>
        <w:t>reduced maximum UE bandwidth</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6F37B918" w14:textId="00173498" w:rsidR="00FE22D1" w:rsidRDefault="00FE22D1" w:rsidP="00FE22D1">
      <w:pPr>
        <w:jc w:val="both"/>
        <w:rPr>
          <w:b/>
          <w:bCs/>
          <w:noProof/>
          <w:lang w:val="en-US" w:eastAsia="en-GB"/>
        </w:rPr>
      </w:pPr>
      <w:r w:rsidRPr="00E9392F">
        <w:rPr>
          <w:b/>
          <w:bCs/>
          <w:noProof/>
          <w:lang w:val="en-US" w:eastAsia="en-GB"/>
        </w:rPr>
        <w:t xml:space="preserve">Proposal </w:t>
      </w:r>
      <w:r>
        <w:rPr>
          <w:b/>
          <w:bCs/>
          <w:noProof/>
          <w:lang w:val="en-US" w:eastAsia="en-GB"/>
        </w:rPr>
        <w:t>1</w:t>
      </w:r>
      <w:r w:rsidRPr="00E9392F">
        <w:rPr>
          <w:b/>
          <w:bCs/>
          <w:noProof/>
          <w:lang w:val="en-US" w:eastAsia="en-GB"/>
        </w:rPr>
        <w:t>:</w:t>
      </w:r>
      <w:r>
        <w:rPr>
          <w:b/>
          <w:bCs/>
          <w:noProof/>
          <w:lang w:val="en-US" w:eastAsia="en-GB"/>
        </w:rPr>
        <w:t xml:space="preserve"> </w:t>
      </w:r>
      <w:r w:rsidRPr="00236CD9">
        <w:rPr>
          <w:b/>
          <w:bCs/>
          <w:noProof/>
          <w:lang w:val="en-US" w:eastAsia="en-GB"/>
        </w:rPr>
        <w:t>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r>
        <w:rPr>
          <w:b/>
          <w:bCs/>
          <w:noProof/>
          <w:lang w:val="en-US" w:eastAsia="en-GB"/>
        </w:rPr>
        <w:t>.</w:t>
      </w:r>
    </w:p>
    <w:p w14:paraId="3690419D" w14:textId="77777777" w:rsidR="005B5C59" w:rsidRDefault="005B5C59" w:rsidP="005B5C59">
      <w:pPr>
        <w:jc w:val="both"/>
        <w:rPr>
          <w:b/>
          <w:bCs/>
          <w:noProof/>
          <w:lang w:val="en-US" w:eastAsia="en-GB"/>
        </w:rPr>
      </w:pPr>
      <w:r w:rsidRPr="00E9392F">
        <w:rPr>
          <w:b/>
          <w:bCs/>
          <w:noProof/>
          <w:lang w:val="en-US" w:eastAsia="en-GB"/>
        </w:rPr>
        <w:t xml:space="preserve">Proposal </w:t>
      </w:r>
      <w:r>
        <w:rPr>
          <w:b/>
          <w:bCs/>
          <w:noProof/>
          <w:lang w:val="en-US" w:eastAsia="en-GB"/>
        </w:rPr>
        <w:t>2</w:t>
      </w:r>
      <w:r w:rsidRPr="00E9392F">
        <w:rPr>
          <w:b/>
          <w:bCs/>
          <w:noProof/>
          <w:lang w:val="en-US" w:eastAsia="en-GB"/>
        </w:rPr>
        <w:t xml:space="preserve">: </w:t>
      </w:r>
      <w:r w:rsidRPr="00A265DC">
        <w:rPr>
          <w:b/>
          <w:bCs/>
          <w:noProof/>
          <w:lang w:val="en-US" w:eastAsia="en-GB"/>
        </w:rPr>
        <w:t>For TDD, RedCap UE expects CORESET#0 and (separate) initial UL BWP to not span a larger bandwidth together than the maximum RedCap UE bandwidth.</w:t>
      </w:r>
      <w:r>
        <w:rPr>
          <w:b/>
          <w:bCs/>
          <w:noProof/>
          <w:lang w:val="en-US" w:eastAsia="en-GB"/>
        </w:rPr>
        <w:t xml:space="preserve"> </w:t>
      </w:r>
      <w:r w:rsidRPr="00A265DC">
        <w:rPr>
          <w:b/>
          <w:bCs/>
          <w:noProof/>
          <w:lang w:val="en-US" w:eastAsia="en-GB"/>
        </w:rPr>
        <w:t>This does not mandate center frequency alignment between CORESET#0 and initial UL BWP for RedCap UE</w:t>
      </w:r>
      <w:r>
        <w:rPr>
          <w:b/>
          <w:bCs/>
          <w:noProof/>
          <w:lang w:val="en-US" w:eastAsia="en-GB"/>
        </w:rPr>
        <w:t>.</w:t>
      </w:r>
    </w:p>
    <w:p w14:paraId="344CC764" w14:textId="3C9F5490" w:rsidR="005B5C59" w:rsidRDefault="00E166DB" w:rsidP="005B5C59">
      <w:pPr>
        <w:jc w:val="both"/>
        <w:rPr>
          <w:b/>
          <w:bCs/>
          <w:noProof/>
          <w:lang w:val="en-US" w:eastAsia="en-GB"/>
        </w:rPr>
      </w:pPr>
      <w:r w:rsidRPr="00E9392F">
        <w:rPr>
          <w:b/>
          <w:bCs/>
          <w:noProof/>
          <w:lang w:val="en-US" w:eastAsia="en-GB"/>
        </w:rPr>
        <w:t xml:space="preserve">Proposal </w:t>
      </w:r>
      <w:r>
        <w:rPr>
          <w:b/>
          <w:bCs/>
          <w:noProof/>
          <w:lang w:val="en-US" w:eastAsia="en-GB"/>
        </w:rPr>
        <w:t>3</w:t>
      </w:r>
      <w:r w:rsidRPr="00E9392F">
        <w:rPr>
          <w:b/>
          <w:bCs/>
          <w:noProof/>
          <w:lang w:val="en-US" w:eastAsia="en-GB"/>
        </w:rPr>
        <w:t xml:space="preserve">: </w:t>
      </w:r>
      <w:r w:rsidRPr="00A265DC">
        <w:rPr>
          <w:b/>
          <w:bCs/>
          <w:noProof/>
          <w:lang w:val="en-US" w:eastAsia="en-GB"/>
        </w:rPr>
        <w:t xml:space="preserve">For </w:t>
      </w:r>
      <w:r w:rsidRPr="006878D4">
        <w:rPr>
          <w:b/>
          <w:bCs/>
          <w:noProof/>
          <w:lang w:val="en-US" w:eastAsia="en-GB"/>
        </w:rPr>
        <w:t>BWP#0 configuration option 1</w:t>
      </w:r>
      <w:r>
        <w:rPr>
          <w:b/>
          <w:bCs/>
          <w:noProof/>
          <w:lang w:val="en-US" w:eastAsia="en-GB"/>
        </w:rPr>
        <w:t xml:space="preserve">, the UE does not expect SSB </w:t>
      </w:r>
      <w:r w:rsidRPr="003F35DC">
        <w:rPr>
          <w:b/>
          <w:bCs/>
          <w:noProof/>
          <w:lang w:val="en-US" w:eastAsia="en-GB"/>
        </w:rPr>
        <w:t xml:space="preserve">in the separate initial DL BWP </w:t>
      </w:r>
      <w:r>
        <w:rPr>
          <w:b/>
          <w:bCs/>
          <w:noProof/>
          <w:lang w:val="en-US" w:eastAsia="en-GB"/>
        </w:rPr>
        <w:t xml:space="preserve">that is configured for random access only </w:t>
      </w:r>
      <w:r w:rsidRPr="003F35DC">
        <w:rPr>
          <w:b/>
          <w:bCs/>
          <w:noProof/>
          <w:lang w:val="en-US" w:eastAsia="en-GB"/>
        </w:rPr>
        <w:t>when it is used in connected mode</w:t>
      </w:r>
      <w:r w:rsidR="005B5C59">
        <w:rPr>
          <w:b/>
          <w:bCs/>
          <w:noProof/>
          <w:lang w:val="en-US" w:eastAsia="en-GB"/>
        </w:rPr>
        <w:t>.</w:t>
      </w:r>
    </w:p>
    <w:p w14:paraId="17C5BBF8" w14:textId="2BEF49F6" w:rsidR="007B79E7" w:rsidRDefault="007B79E7" w:rsidP="007B79E7">
      <w:pPr>
        <w:jc w:val="both"/>
        <w:rPr>
          <w:b/>
          <w:bCs/>
          <w:noProof/>
          <w:lang w:val="en-US" w:eastAsia="en-GB"/>
        </w:rPr>
      </w:pPr>
      <w:r w:rsidRPr="38841586">
        <w:rPr>
          <w:b/>
          <w:bCs/>
          <w:noProof/>
          <w:lang w:val="en-US" w:eastAsia="en-GB"/>
        </w:rPr>
        <w:lastRenderedPageBreak/>
        <w:t xml:space="preserve">Proposal 4: PUCCH resources are mapped to only one side of the UL BWP. </w:t>
      </w:r>
    </w:p>
    <w:p w14:paraId="10BE07C9" w14:textId="77777777" w:rsidR="007B79E7" w:rsidRDefault="007B79E7" w:rsidP="007B79E7">
      <w:pPr>
        <w:jc w:val="both"/>
        <w:rPr>
          <w:b/>
          <w:bCs/>
          <w:noProof/>
          <w:lang w:val="en-US" w:eastAsia="en-GB"/>
        </w:rPr>
      </w:pPr>
      <w:r w:rsidRPr="00174EFD">
        <w:rPr>
          <w:b/>
          <w:bCs/>
          <w:noProof/>
          <w:lang w:val="en-US" w:eastAsia="en-GB"/>
        </w:rPr>
        <w:t xml:space="preserve">Proposal </w:t>
      </w:r>
      <w:r>
        <w:rPr>
          <w:b/>
          <w:bCs/>
          <w:noProof/>
          <w:lang w:val="en-US" w:eastAsia="en-GB"/>
        </w:rPr>
        <w:t>5</w:t>
      </w:r>
      <w:r w:rsidRPr="00174EFD">
        <w:rPr>
          <w:b/>
          <w:bCs/>
          <w:noProof/>
          <w:lang w:val="en-US" w:eastAsia="en-GB"/>
        </w:rPr>
        <w:t>:</w:t>
      </w:r>
      <w:r>
        <w:rPr>
          <w:b/>
          <w:bCs/>
          <w:noProof/>
          <w:lang w:val="en-US" w:eastAsia="en-GB"/>
        </w:rPr>
        <w:t xml:space="preserve"> Four </w:t>
      </w:r>
      <w:r w:rsidRPr="00802F47">
        <w:rPr>
          <w:b/>
          <w:bCs/>
          <w:noProof/>
          <w:lang w:val="en-US" w:eastAsia="en-GB"/>
        </w:rPr>
        <w:t xml:space="preserve">SIB-configurable offset </w:t>
      </w:r>
      <w:r>
        <w:rPr>
          <w:b/>
          <w:bCs/>
          <w:noProof/>
          <w:lang w:val="en-US" w:eastAsia="en-GB"/>
        </w:rPr>
        <w:t xml:space="preserve">values for PUCCH resource mapping are sufficient. </w:t>
      </w:r>
    </w:p>
    <w:p w14:paraId="62A1398D" w14:textId="77777777" w:rsidR="00FE22D1" w:rsidRDefault="00FE22D1" w:rsidP="00FE22D1">
      <w:pPr>
        <w:jc w:val="both"/>
        <w:rPr>
          <w:b/>
          <w:bCs/>
          <w:noProof/>
          <w:lang w:val="en-US" w:eastAsia="en-GB"/>
        </w:rPr>
      </w:pPr>
      <w:r w:rsidRPr="00976B7D">
        <w:rPr>
          <w:b/>
          <w:bCs/>
          <w:noProof/>
          <w:lang w:val="en-US" w:eastAsia="en-GB"/>
        </w:rPr>
        <w:t>Proposal 6: RAN1 confirms that separate RedCap BWP can be considered as the initial BWP and SDT resources can hence be configured on this RedCap BWP.</w:t>
      </w:r>
      <w:r>
        <w:rPr>
          <w:b/>
          <w:bCs/>
          <w:noProof/>
          <w:lang w:val="en-US" w:eastAsia="en-GB"/>
        </w:rPr>
        <w:t xml:space="preserve"> </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1"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1"/>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2" w:name="_Ref60741089"/>
      <w:r w:rsidRPr="005F1B1A">
        <w:rPr>
          <w:rFonts w:eastAsia="MS Mincho"/>
          <w:lang w:val="en-US" w:eastAsia="ja-JP"/>
        </w:rPr>
        <w:t>TR 38.875, “Study on support of reduced capability NR devices,” v1.0.0, December 2020.</w:t>
      </w:r>
      <w:bookmarkEnd w:id="12"/>
    </w:p>
    <w:p w14:paraId="643799FC" w14:textId="60576CB7" w:rsidR="00942B6B" w:rsidRDefault="004D5BE2" w:rsidP="00007430">
      <w:pPr>
        <w:numPr>
          <w:ilvl w:val="0"/>
          <w:numId w:val="1"/>
        </w:numPr>
        <w:tabs>
          <w:tab w:val="left" w:pos="360"/>
        </w:tabs>
        <w:spacing w:after="120"/>
        <w:jc w:val="both"/>
        <w:rPr>
          <w:rFonts w:eastAsia="MS Mincho"/>
          <w:lang w:val="en-US" w:eastAsia="ja-JP"/>
        </w:rPr>
      </w:pPr>
      <w:bookmarkStart w:id="13" w:name="_Ref60822310"/>
      <w:r>
        <w:rPr>
          <w:rFonts w:eastAsia="MS Mincho"/>
          <w:lang w:val="en-US" w:eastAsia="ja-JP"/>
        </w:rPr>
        <w:t>R1-2</w:t>
      </w:r>
      <w:r w:rsidR="008A3A2F">
        <w:rPr>
          <w:rFonts w:eastAsia="MS Mincho"/>
          <w:lang w:val="en-US" w:eastAsia="ja-JP"/>
        </w:rPr>
        <w:t>1</w:t>
      </w:r>
      <w:r w:rsidR="00224E54">
        <w:rPr>
          <w:rFonts w:eastAsia="MS Mincho"/>
          <w:lang w:val="en-US" w:eastAsia="ja-JP"/>
        </w:rPr>
        <w:t>1</w:t>
      </w:r>
      <w:r w:rsidR="002E7238">
        <w:rPr>
          <w:rFonts w:eastAsia="MS Mincho"/>
          <w:lang w:val="en-US" w:eastAsia="ja-JP"/>
        </w:rPr>
        <w:t>2500</w:t>
      </w:r>
      <w:r>
        <w:rPr>
          <w:rFonts w:eastAsia="MS Mincho"/>
          <w:lang w:val="en-US" w:eastAsia="ja-JP"/>
        </w:rPr>
        <w:t>,</w:t>
      </w:r>
      <w:r w:rsidRPr="00CB3152">
        <w:rPr>
          <w:rFonts w:eastAsia="MS Mincho"/>
          <w:lang w:val="en-US" w:eastAsia="ja-JP"/>
        </w:rPr>
        <w:t xml:space="preserve"> “</w:t>
      </w:r>
      <w:r w:rsidR="00A816DA" w:rsidRPr="00A816DA">
        <w:rPr>
          <w:lang w:eastAsia="x-none"/>
        </w:rPr>
        <w:t>FL summary #</w:t>
      </w:r>
      <w:r w:rsidR="008072C7">
        <w:rPr>
          <w:lang w:eastAsia="x-none"/>
        </w:rPr>
        <w:t>4</w:t>
      </w:r>
      <w:r w:rsidR="00A816DA" w:rsidRPr="00A816DA">
        <w:rPr>
          <w:lang w:eastAsia="x-none"/>
        </w:rPr>
        <w:t xml:space="preserve"> on reduced maximum UE bandwidth for RedCap</w:t>
      </w:r>
      <w:r>
        <w:rPr>
          <w:lang w:eastAsia="x-none"/>
        </w:rPr>
        <w:t>,</w:t>
      </w:r>
      <w:r w:rsidRPr="00CB3152">
        <w:rPr>
          <w:rFonts w:eastAsia="MS Mincho"/>
          <w:lang w:val="en-US" w:eastAsia="ja-JP"/>
        </w:rPr>
        <w:t xml:space="preserve">” </w:t>
      </w:r>
      <w:r w:rsidR="00A816DA">
        <w:rPr>
          <w:lang w:val="en-US"/>
        </w:rPr>
        <w:t>Moderator (Ericsson)</w:t>
      </w:r>
      <w:r>
        <w:rPr>
          <w:lang w:val="en-US"/>
        </w:rPr>
        <w:t>, RAN1#10</w:t>
      </w:r>
      <w:r w:rsidR="008072C7">
        <w:rPr>
          <w:lang w:val="en-US"/>
        </w:rPr>
        <w:t>7</w:t>
      </w:r>
      <w:r>
        <w:rPr>
          <w:lang w:val="en-US"/>
        </w:rPr>
        <w:t>-e, electronic meeting</w:t>
      </w:r>
      <w:r>
        <w:rPr>
          <w:rFonts w:eastAsia="MS Mincho"/>
          <w:lang w:val="en-US" w:eastAsia="ja-JP"/>
        </w:rPr>
        <w:t>.</w:t>
      </w:r>
      <w:bookmarkEnd w:id="13"/>
    </w:p>
    <w:p w14:paraId="14F2A311" w14:textId="5D3AA9A0" w:rsidR="0042677C" w:rsidRDefault="0042677C" w:rsidP="00DE2736">
      <w:pPr>
        <w:numPr>
          <w:ilvl w:val="0"/>
          <w:numId w:val="1"/>
        </w:numPr>
        <w:tabs>
          <w:tab w:val="left" w:pos="360"/>
        </w:tabs>
        <w:spacing w:after="120"/>
        <w:jc w:val="both"/>
        <w:rPr>
          <w:rFonts w:eastAsia="MS Mincho"/>
          <w:lang w:val="en-US" w:eastAsia="ja-JP"/>
        </w:rPr>
      </w:pPr>
      <w:bookmarkStart w:id="14" w:name="_Ref95057209"/>
      <w:r w:rsidRPr="00EA3799">
        <w:rPr>
          <w:rFonts w:eastAsia="MS Mincho"/>
          <w:lang w:val="en-US" w:eastAsia="ja-JP"/>
        </w:rPr>
        <w:t>R2-</w:t>
      </w:r>
      <w:r w:rsidR="00317B74" w:rsidRPr="00EA3799">
        <w:rPr>
          <w:rFonts w:eastAsia="MS Mincho"/>
          <w:lang w:val="en-US" w:eastAsia="ja-JP"/>
        </w:rPr>
        <w:t>2201828</w:t>
      </w:r>
      <w:r w:rsidRPr="00EA3799">
        <w:rPr>
          <w:rFonts w:eastAsia="MS Mincho"/>
          <w:lang w:val="en-US" w:eastAsia="ja-JP"/>
        </w:rPr>
        <w:t>, “</w:t>
      </w:r>
      <w:r w:rsidR="004A65A1" w:rsidRPr="004A65A1">
        <w:rPr>
          <w:lang w:eastAsia="x-none"/>
        </w:rPr>
        <w:t>Reply LS on the L1 aspects of small data transmission</w:t>
      </w:r>
      <w:r>
        <w:rPr>
          <w:lang w:eastAsia="x-none"/>
        </w:rPr>
        <w:t>,</w:t>
      </w:r>
      <w:r w:rsidRPr="00EA3799">
        <w:rPr>
          <w:rFonts w:eastAsia="MS Mincho"/>
          <w:lang w:val="en-US" w:eastAsia="ja-JP"/>
        </w:rPr>
        <w:t xml:space="preserve">” </w:t>
      </w:r>
      <w:r w:rsidR="00B96D82" w:rsidRPr="00EA3799">
        <w:rPr>
          <w:lang w:val="en-US"/>
        </w:rPr>
        <w:t>RAN2</w:t>
      </w:r>
      <w:r w:rsidRPr="00EA3799">
        <w:rPr>
          <w:lang w:val="en-US"/>
        </w:rPr>
        <w:t>, RAN</w:t>
      </w:r>
      <w:r w:rsidR="00B96D82" w:rsidRPr="00EA3799">
        <w:rPr>
          <w:lang w:val="en-US"/>
        </w:rPr>
        <w:t>2</w:t>
      </w:r>
      <w:r w:rsidRPr="00EA3799">
        <w:rPr>
          <w:lang w:val="en-US"/>
        </w:rPr>
        <w:t>#1</w:t>
      </w:r>
      <w:r w:rsidR="00B96D82" w:rsidRPr="00EA3799">
        <w:rPr>
          <w:lang w:val="en-US"/>
        </w:rPr>
        <w:t>16bis</w:t>
      </w:r>
      <w:r w:rsidRPr="00EA3799">
        <w:rPr>
          <w:lang w:val="en-US"/>
        </w:rPr>
        <w:t>-e, electronic meeting</w:t>
      </w:r>
      <w:r w:rsidRPr="00EA3799">
        <w:rPr>
          <w:rFonts w:eastAsia="MS Mincho"/>
          <w:lang w:val="en-US" w:eastAsia="ja-JP"/>
        </w:rPr>
        <w:t>.</w:t>
      </w:r>
      <w:bookmarkEnd w:id="14"/>
    </w:p>
    <w:p w14:paraId="2E8A525E" w14:textId="5ADC32D2" w:rsidR="00AB6BDC" w:rsidRDefault="00AB6BDC" w:rsidP="00896E55">
      <w:pPr>
        <w:pStyle w:val="ListParagraph"/>
        <w:numPr>
          <w:ilvl w:val="0"/>
          <w:numId w:val="1"/>
        </w:numPr>
        <w:tabs>
          <w:tab w:val="left" w:pos="360"/>
        </w:tabs>
        <w:spacing w:after="120"/>
        <w:jc w:val="both"/>
        <w:rPr>
          <w:rFonts w:eastAsia="MS Mincho"/>
          <w:lang w:val="en-US" w:eastAsia="ja-JP"/>
        </w:rPr>
      </w:pPr>
      <w:r w:rsidRPr="00853CEE">
        <w:rPr>
          <w:rFonts w:eastAsia="MS Mincho"/>
          <w:lang w:val="en-US" w:eastAsia="ja-JP"/>
        </w:rPr>
        <w:t xml:space="preserve">R1-2112902, ”Updated RAN1 UE features list for Rel-17 NR after RAN1 #107-e”, Moderators (AT&amp;T, NTT DOCOMO, INC.), </w:t>
      </w:r>
      <w:r w:rsidRPr="00853CEE">
        <w:rPr>
          <w:lang w:val="en-US"/>
        </w:rPr>
        <w:t>RAN1#107-e, electronic meeting</w:t>
      </w:r>
      <w:r w:rsidRPr="00853CEE">
        <w:rPr>
          <w:rFonts w:eastAsia="MS Mincho"/>
          <w:lang w:val="en-US" w:eastAsia="ja-JP"/>
        </w:rPr>
        <w:t>.</w:t>
      </w:r>
    </w:p>
    <w:sectPr w:rsidR="00AB6BDC"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B85B1" w14:textId="77777777" w:rsidR="00760E28" w:rsidRDefault="00760E28">
      <w:r>
        <w:separator/>
      </w:r>
    </w:p>
  </w:endnote>
  <w:endnote w:type="continuationSeparator" w:id="0">
    <w:p w14:paraId="3BD2437E" w14:textId="77777777" w:rsidR="00760E28" w:rsidRDefault="0076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97FD9" w14:textId="77777777" w:rsidR="00760E28" w:rsidRDefault="00760E28">
      <w:r>
        <w:separator/>
      </w:r>
    </w:p>
  </w:footnote>
  <w:footnote w:type="continuationSeparator" w:id="0">
    <w:p w14:paraId="0594084D" w14:textId="77777777" w:rsidR="00760E28" w:rsidRDefault="00760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B83D2D"/>
    <w:multiLevelType w:val="hybridMultilevel"/>
    <w:tmpl w:val="8A464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8E2296"/>
    <w:multiLevelType w:val="hybridMultilevel"/>
    <w:tmpl w:val="A1A6F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44086B4A">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50985E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4" w15:restartNumberingAfterBreak="0">
    <w:nsid w:val="3DF100F6"/>
    <w:multiLevelType w:val="hybridMultilevel"/>
    <w:tmpl w:val="F27C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457486"/>
    <w:multiLevelType w:val="hybridMultilevel"/>
    <w:tmpl w:val="0E3A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2A1DFB"/>
    <w:multiLevelType w:val="hybridMultilevel"/>
    <w:tmpl w:val="D176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3B3C82"/>
    <w:multiLevelType w:val="hybridMultilevel"/>
    <w:tmpl w:val="EFB0E6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1A6895"/>
    <w:multiLevelType w:val="hybridMultilevel"/>
    <w:tmpl w:val="63A8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13"/>
  </w:num>
  <w:num w:numId="4">
    <w:abstractNumId w:val="19"/>
  </w:num>
  <w:num w:numId="5">
    <w:abstractNumId w:val="32"/>
  </w:num>
  <w:num w:numId="6">
    <w:abstractNumId w:val="20"/>
  </w:num>
  <w:num w:numId="7">
    <w:abstractNumId w:val="16"/>
  </w:num>
  <w:num w:numId="8">
    <w:abstractNumId w:val="2"/>
  </w:num>
  <w:num w:numId="9">
    <w:abstractNumId w:val="29"/>
  </w:num>
  <w:num w:numId="10">
    <w:abstractNumId w:val="15"/>
  </w:num>
  <w:num w:numId="11">
    <w:abstractNumId w:val="30"/>
  </w:num>
  <w:num w:numId="12">
    <w:abstractNumId w:val="8"/>
  </w:num>
  <w:num w:numId="13">
    <w:abstractNumId w:val="9"/>
  </w:num>
  <w:num w:numId="14">
    <w:abstractNumId w:val="27"/>
  </w:num>
  <w:num w:numId="15">
    <w:abstractNumId w:val="14"/>
  </w:num>
  <w:num w:numId="16">
    <w:abstractNumId w:val="24"/>
  </w:num>
  <w:num w:numId="17">
    <w:abstractNumId w:val="4"/>
  </w:num>
  <w:num w:numId="18">
    <w:abstractNumId w:val="22"/>
  </w:num>
  <w:num w:numId="19">
    <w:abstractNumId w:val="18"/>
  </w:num>
  <w:num w:numId="20">
    <w:abstractNumId w:val="31"/>
  </w:num>
  <w:num w:numId="21">
    <w:abstractNumId w:val="1"/>
  </w:num>
  <w:num w:numId="22">
    <w:abstractNumId w:val="6"/>
  </w:num>
  <w:num w:numId="23">
    <w:abstractNumId w:val="26"/>
  </w:num>
  <w:num w:numId="24">
    <w:abstractNumId w:val="17"/>
  </w:num>
  <w:num w:numId="25">
    <w:abstractNumId w:val="11"/>
  </w:num>
  <w:num w:numId="26">
    <w:abstractNumId w:val="4"/>
  </w:num>
  <w:num w:numId="27">
    <w:abstractNumId w:val="5"/>
  </w:num>
  <w:num w:numId="28">
    <w:abstractNumId w:val="1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2"/>
  </w:num>
  <w:num w:numId="32">
    <w:abstractNumId w:val="23"/>
  </w:num>
  <w:num w:numId="33">
    <w:abstractNumId w:val="25"/>
  </w:num>
  <w:num w:numId="34">
    <w:abstractNumId w:val="3"/>
  </w:num>
  <w:num w:numId="3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30"/>
    <w:rsid w:val="000074C4"/>
    <w:rsid w:val="00007649"/>
    <w:rsid w:val="00007943"/>
    <w:rsid w:val="00011212"/>
    <w:rsid w:val="0001170C"/>
    <w:rsid w:val="00011766"/>
    <w:rsid w:val="00011C5F"/>
    <w:rsid w:val="0001245C"/>
    <w:rsid w:val="000124F1"/>
    <w:rsid w:val="00012886"/>
    <w:rsid w:val="00012ECB"/>
    <w:rsid w:val="0001350A"/>
    <w:rsid w:val="00013FF2"/>
    <w:rsid w:val="00014390"/>
    <w:rsid w:val="000144F8"/>
    <w:rsid w:val="00014945"/>
    <w:rsid w:val="00014A49"/>
    <w:rsid w:val="00014A77"/>
    <w:rsid w:val="00015842"/>
    <w:rsid w:val="00015BFE"/>
    <w:rsid w:val="0001644E"/>
    <w:rsid w:val="000166E2"/>
    <w:rsid w:val="000169E5"/>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E7"/>
    <w:rsid w:val="00023DCF"/>
    <w:rsid w:val="00023F7A"/>
    <w:rsid w:val="00024176"/>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6D05"/>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8BE"/>
    <w:rsid w:val="00046A1B"/>
    <w:rsid w:val="00046A41"/>
    <w:rsid w:val="00047534"/>
    <w:rsid w:val="00047AD1"/>
    <w:rsid w:val="00047BA3"/>
    <w:rsid w:val="00050107"/>
    <w:rsid w:val="0005018D"/>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5CB2"/>
    <w:rsid w:val="00056544"/>
    <w:rsid w:val="00056613"/>
    <w:rsid w:val="00056B48"/>
    <w:rsid w:val="00056DB4"/>
    <w:rsid w:val="00056F94"/>
    <w:rsid w:val="000570A5"/>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924"/>
    <w:rsid w:val="00070723"/>
    <w:rsid w:val="00070806"/>
    <w:rsid w:val="00070B74"/>
    <w:rsid w:val="00072705"/>
    <w:rsid w:val="00072FD4"/>
    <w:rsid w:val="00072FFC"/>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1171"/>
    <w:rsid w:val="000813FB"/>
    <w:rsid w:val="00081409"/>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0E"/>
    <w:rsid w:val="000A7AB0"/>
    <w:rsid w:val="000B0141"/>
    <w:rsid w:val="000B0884"/>
    <w:rsid w:val="000B13C6"/>
    <w:rsid w:val="000B1B3D"/>
    <w:rsid w:val="000B1EBE"/>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C9"/>
    <w:rsid w:val="000B7FDB"/>
    <w:rsid w:val="000C0167"/>
    <w:rsid w:val="000C09E8"/>
    <w:rsid w:val="000C0E65"/>
    <w:rsid w:val="000C1666"/>
    <w:rsid w:val="000C1CC9"/>
    <w:rsid w:val="000C27AA"/>
    <w:rsid w:val="000C28AD"/>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A11"/>
    <w:rsid w:val="000C5D48"/>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D63"/>
    <w:rsid w:val="000F2E8C"/>
    <w:rsid w:val="000F2F1F"/>
    <w:rsid w:val="000F30F4"/>
    <w:rsid w:val="000F328B"/>
    <w:rsid w:val="000F33FB"/>
    <w:rsid w:val="000F3F95"/>
    <w:rsid w:val="000F41B3"/>
    <w:rsid w:val="000F518F"/>
    <w:rsid w:val="000F536B"/>
    <w:rsid w:val="000F5567"/>
    <w:rsid w:val="000F5FB6"/>
    <w:rsid w:val="000F6167"/>
    <w:rsid w:val="000F666C"/>
    <w:rsid w:val="000F66EF"/>
    <w:rsid w:val="000F699D"/>
    <w:rsid w:val="000F7230"/>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90E"/>
    <w:rsid w:val="0011295E"/>
    <w:rsid w:val="00112CF7"/>
    <w:rsid w:val="001131E2"/>
    <w:rsid w:val="0011394B"/>
    <w:rsid w:val="00113DD0"/>
    <w:rsid w:val="001140EA"/>
    <w:rsid w:val="00114D77"/>
    <w:rsid w:val="00115C80"/>
    <w:rsid w:val="00115EB2"/>
    <w:rsid w:val="0011601E"/>
    <w:rsid w:val="00116EFD"/>
    <w:rsid w:val="001174A6"/>
    <w:rsid w:val="0012005C"/>
    <w:rsid w:val="001202F7"/>
    <w:rsid w:val="0012071B"/>
    <w:rsid w:val="001215C4"/>
    <w:rsid w:val="001225F0"/>
    <w:rsid w:val="0012280F"/>
    <w:rsid w:val="00122832"/>
    <w:rsid w:val="00122B4F"/>
    <w:rsid w:val="00122F32"/>
    <w:rsid w:val="001231CA"/>
    <w:rsid w:val="001240FC"/>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2E9"/>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59C2"/>
    <w:rsid w:val="00146075"/>
    <w:rsid w:val="00146182"/>
    <w:rsid w:val="001462BE"/>
    <w:rsid w:val="00146B84"/>
    <w:rsid w:val="00146D2A"/>
    <w:rsid w:val="00146F26"/>
    <w:rsid w:val="001470AC"/>
    <w:rsid w:val="00147699"/>
    <w:rsid w:val="00147BB2"/>
    <w:rsid w:val="00147C96"/>
    <w:rsid w:val="00147FEE"/>
    <w:rsid w:val="001500EB"/>
    <w:rsid w:val="00150A20"/>
    <w:rsid w:val="00150B41"/>
    <w:rsid w:val="00151267"/>
    <w:rsid w:val="00151637"/>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73F"/>
    <w:rsid w:val="00162EF9"/>
    <w:rsid w:val="00163BD0"/>
    <w:rsid w:val="00163E5B"/>
    <w:rsid w:val="00163F33"/>
    <w:rsid w:val="001641F1"/>
    <w:rsid w:val="001645E1"/>
    <w:rsid w:val="00164D3B"/>
    <w:rsid w:val="00164E99"/>
    <w:rsid w:val="00165033"/>
    <w:rsid w:val="0016525C"/>
    <w:rsid w:val="00165491"/>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1C9A"/>
    <w:rsid w:val="0017208D"/>
    <w:rsid w:val="001721C5"/>
    <w:rsid w:val="0017222D"/>
    <w:rsid w:val="001728E6"/>
    <w:rsid w:val="00172F84"/>
    <w:rsid w:val="00173686"/>
    <w:rsid w:val="00174289"/>
    <w:rsid w:val="0017466B"/>
    <w:rsid w:val="00174D74"/>
    <w:rsid w:val="00174EFD"/>
    <w:rsid w:val="0017569B"/>
    <w:rsid w:val="0017674F"/>
    <w:rsid w:val="00176D2D"/>
    <w:rsid w:val="00177664"/>
    <w:rsid w:val="001779E5"/>
    <w:rsid w:val="001779F1"/>
    <w:rsid w:val="00177E8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4BC1"/>
    <w:rsid w:val="001A5421"/>
    <w:rsid w:val="001A58D0"/>
    <w:rsid w:val="001A5ACC"/>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187"/>
    <w:rsid w:val="001D0592"/>
    <w:rsid w:val="001D09D2"/>
    <w:rsid w:val="001D0CD2"/>
    <w:rsid w:val="001D0DB8"/>
    <w:rsid w:val="001D0E62"/>
    <w:rsid w:val="001D1312"/>
    <w:rsid w:val="001D17D6"/>
    <w:rsid w:val="001D1C0B"/>
    <w:rsid w:val="001D1D0C"/>
    <w:rsid w:val="001D1F12"/>
    <w:rsid w:val="001D225A"/>
    <w:rsid w:val="001D2395"/>
    <w:rsid w:val="001D2ECA"/>
    <w:rsid w:val="001D3B95"/>
    <w:rsid w:val="001D41AD"/>
    <w:rsid w:val="001D4B20"/>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A1A"/>
    <w:rsid w:val="001E3C32"/>
    <w:rsid w:val="001E4473"/>
    <w:rsid w:val="001E472F"/>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729"/>
    <w:rsid w:val="001F7A8B"/>
    <w:rsid w:val="00200310"/>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0ECF"/>
    <w:rsid w:val="00221167"/>
    <w:rsid w:val="002223C7"/>
    <w:rsid w:val="002225B2"/>
    <w:rsid w:val="00222857"/>
    <w:rsid w:val="00222A7A"/>
    <w:rsid w:val="00223CD6"/>
    <w:rsid w:val="00223E0D"/>
    <w:rsid w:val="0022436C"/>
    <w:rsid w:val="0022472B"/>
    <w:rsid w:val="00224A2C"/>
    <w:rsid w:val="00224D55"/>
    <w:rsid w:val="00224E54"/>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967"/>
    <w:rsid w:val="00244C1C"/>
    <w:rsid w:val="00244C44"/>
    <w:rsid w:val="00244CFE"/>
    <w:rsid w:val="00244DDE"/>
    <w:rsid w:val="00244E1D"/>
    <w:rsid w:val="00244ED4"/>
    <w:rsid w:val="00245887"/>
    <w:rsid w:val="00245C9B"/>
    <w:rsid w:val="00245E48"/>
    <w:rsid w:val="00246081"/>
    <w:rsid w:val="00246913"/>
    <w:rsid w:val="0024698C"/>
    <w:rsid w:val="00246AB8"/>
    <w:rsid w:val="00246BE2"/>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4942"/>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18C"/>
    <w:rsid w:val="002634B5"/>
    <w:rsid w:val="002635BC"/>
    <w:rsid w:val="00263A43"/>
    <w:rsid w:val="00263A4C"/>
    <w:rsid w:val="0026410F"/>
    <w:rsid w:val="00264263"/>
    <w:rsid w:val="00264DEC"/>
    <w:rsid w:val="00264F55"/>
    <w:rsid w:val="002651C4"/>
    <w:rsid w:val="002651FD"/>
    <w:rsid w:val="00265C0B"/>
    <w:rsid w:val="00265C20"/>
    <w:rsid w:val="00266A78"/>
    <w:rsid w:val="00266D06"/>
    <w:rsid w:val="00266F6D"/>
    <w:rsid w:val="002673F1"/>
    <w:rsid w:val="002674F7"/>
    <w:rsid w:val="00267686"/>
    <w:rsid w:val="00267A49"/>
    <w:rsid w:val="00267B86"/>
    <w:rsid w:val="00267BA9"/>
    <w:rsid w:val="00270317"/>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AB4"/>
    <w:rsid w:val="00280F72"/>
    <w:rsid w:val="0028115B"/>
    <w:rsid w:val="00281B66"/>
    <w:rsid w:val="00282903"/>
    <w:rsid w:val="00282A7F"/>
    <w:rsid w:val="00282B08"/>
    <w:rsid w:val="00283154"/>
    <w:rsid w:val="00283A96"/>
    <w:rsid w:val="00284554"/>
    <w:rsid w:val="00284646"/>
    <w:rsid w:val="00284BEB"/>
    <w:rsid w:val="00284C84"/>
    <w:rsid w:val="00284CF7"/>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BE8"/>
    <w:rsid w:val="00287C0F"/>
    <w:rsid w:val="0029036F"/>
    <w:rsid w:val="0029060B"/>
    <w:rsid w:val="00291165"/>
    <w:rsid w:val="00291225"/>
    <w:rsid w:val="002914AA"/>
    <w:rsid w:val="00291A09"/>
    <w:rsid w:val="002922A9"/>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4F4"/>
    <w:rsid w:val="002A4ACE"/>
    <w:rsid w:val="002A4B54"/>
    <w:rsid w:val="002A4F64"/>
    <w:rsid w:val="002A5A5E"/>
    <w:rsid w:val="002A5D87"/>
    <w:rsid w:val="002A72A6"/>
    <w:rsid w:val="002A72B3"/>
    <w:rsid w:val="002A74B4"/>
    <w:rsid w:val="002A78CE"/>
    <w:rsid w:val="002A799E"/>
    <w:rsid w:val="002A7E30"/>
    <w:rsid w:val="002A7FB0"/>
    <w:rsid w:val="002B013C"/>
    <w:rsid w:val="002B02D3"/>
    <w:rsid w:val="002B0562"/>
    <w:rsid w:val="002B132E"/>
    <w:rsid w:val="002B1560"/>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27FD"/>
    <w:rsid w:val="002C30A5"/>
    <w:rsid w:val="002C32DB"/>
    <w:rsid w:val="002C3622"/>
    <w:rsid w:val="002C39FE"/>
    <w:rsid w:val="002C4037"/>
    <w:rsid w:val="002C4117"/>
    <w:rsid w:val="002C4565"/>
    <w:rsid w:val="002C5280"/>
    <w:rsid w:val="002C56CC"/>
    <w:rsid w:val="002C584D"/>
    <w:rsid w:val="002C58DD"/>
    <w:rsid w:val="002C5CB0"/>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5619"/>
    <w:rsid w:val="002D571F"/>
    <w:rsid w:val="002D5C69"/>
    <w:rsid w:val="002D5CAA"/>
    <w:rsid w:val="002D65EF"/>
    <w:rsid w:val="002D6662"/>
    <w:rsid w:val="002D6D5D"/>
    <w:rsid w:val="002D73D0"/>
    <w:rsid w:val="002D78A9"/>
    <w:rsid w:val="002D791A"/>
    <w:rsid w:val="002D7994"/>
    <w:rsid w:val="002E0A79"/>
    <w:rsid w:val="002E0B0C"/>
    <w:rsid w:val="002E0BD7"/>
    <w:rsid w:val="002E0E1B"/>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07"/>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CEF"/>
    <w:rsid w:val="00307D56"/>
    <w:rsid w:val="003102D0"/>
    <w:rsid w:val="00310463"/>
    <w:rsid w:val="00310827"/>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71F"/>
    <w:rsid w:val="003179C3"/>
    <w:rsid w:val="00317B74"/>
    <w:rsid w:val="00317BF6"/>
    <w:rsid w:val="00317F47"/>
    <w:rsid w:val="00320020"/>
    <w:rsid w:val="003206C6"/>
    <w:rsid w:val="00320DCD"/>
    <w:rsid w:val="00320E94"/>
    <w:rsid w:val="0032119C"/>
    <w:rsid w:val="003213B9"/>
    <w:rsid w:val="003217F6"/>
    <w:rsid w:val="003218F9"/>
    <w:rsid w:val="00321A6B"/>
    <w:rsid w:val="00321C89"/>
    <w:rsid w:val="00321DA2"/>
    <w:rsid w:val="00321E55"/>
    <w:rsid w:val="003221E1"/>
    <w:rsid w:val="0032281B"/>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5C75"/>
    <w:rsid w:val="00366142"/>
    <w:rsid w:val="0036620B"/>
    <w:rsid w:val="003662A0"/>
    <w:rsid w:val="003666FD"/>
    <w:rsid w:val="00366C8C"/>
    <w:rsid w:val="00367319"/>
    <w:rsid w:val="003674FD"/>
    <w:rsid w:val="00367BED"/>
    <w:rsid w:val="003705AC"/>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2A2"/>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97969"/>
    <w:rsid w:val="003A03FE"/>
    <w:rsid w:val="003A10D1"/>
    <w:rsid w:val="003A1D1D"/>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05A"/>
    <w:rsid w:val="003A75A0"/>
    <w:rsid w:val="003A75F1"/>
    <w:rsid w:val="003A7966"/>
    <w:rsid w:val="003B030B"/>
    <w:rsid w:val="003B0ABB"/>
    <w:rsid w:val="003B1161"/>
    <w:rsid w:val="003B1788"/>
    <w:rsid w:val="003B2C90"/>
    <w:rsid w:val="003B3179"/>
    <w:rsid w:val="003B3569"/>
    <w:rsid w:val="003B35EC"/>
    <w:rsid w:val="003B381F"/>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34F0"/>
    <w:rsid w:val="003C42C7"/>
    <w:rsid w:val="003C4715"/>
    <w:rsid w:val="003C509B"/>
    <w:rsid w:val="003C543F"/>
    <w:rsid w:val="003C594A"/>
    <w:rsid w:val="003C5C0C"/>
    <w:rsid w:val="003C616C"/>
    <w:rsid w:val="003C630F"/>
    <w:rsid w:val="003C64E8"/>
    <w:rsid w:val="003C6CAE"/>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7C3"/>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ED9"/>
    <w:rsid w:val="003E1FA3"/>
    <w:rsid w:val="003E2396"/>
    <w:rsid w:val="003E2A36"/>
    <w:rsid w:val="003E3F38"/>
    <w:rsid w:val="003E42DD"/>
    <w:rsid w:val="003E4580"/>
    <w:rsid w:val="003E4B5A"/>
    <w:rsid w:val="003E521B"/>
    <w:rsid w:val="003E5428"/>
    <w:rsid w:val="003E5AD0"/>
    <w:rsid w:val="003E5B0C"/>
    <w:rsid w:val="003E5B29"/>
    <w:rsid w:val="003E5E46"/>
    <w:rsid w:val="003E6282"/>
    <w:rsid w:val="003E6A4B"/>
    <w:rsid w:val="003E6B45"/>
    <w:rsid w:val="003E6D71"/>
    <w:rsid w:val="003E6DB3"/>
    <w:rsid w:val="003E6F97"/>
    <w:rsid w:val="003F008D"/>
    <w:rsid w:val="003F020E"/>
    <w:rsid w:val="003F120E"/>
    <w:rsid w:val="003F1329"/>
    <w:rsid w:val="003F164B"/>
    <w:rsid w:val="003F1A7F"/>
    <w:rsid w:val="003F29CC"/>
    <w:rsid w:val="003F2FF7"/>
    <w:rsid w:val="003F305F"/>
    <w:rsid w:val="003F35DC"/>
    <w:rsid w:val="003F3B26"/>
    <w:rsid w:val="003F3EB7"/>
    <w:rsid w:val="003F43D8"/>
    <w:rsid w:val="003F448D"/>
    <w:rsid w:val="003F45C9"/>
    <w:rsid w:val="003F5391"/>
    <w:rsid w:val="003F5869"/>
    <w:rsid w:val="003F5D59"/>
    <w:rsid w:val="003F636B"/>
    <w:rsid w:val="003F6DE3"/>
    <w:rsid w:val="003F6E9F"/>
    <w:rsid w:val="003F702F"/>
    <w:rsid w:val="003F70BC"/>
    <w:rsid w:val="003F762A"/>
    <w:rsid w:val="003F782F"/>
    <w:rsid w:val="003F7BFD"/>
    <w:rsid w:val="003F7CBB"/>
    <w:rsid w:val="004003EC"/>
    <w:rsid w:val="0040053A"/>
    <w:rsid w:val="00400E8E"/>
    <w:rsid w:val="004012EE"/>
    <w:rsid w:val="004014A8"/>
    <w:rsid w:val="0040195F"/>
    <w:rsid w:val="00401AC2"/>
    <w:rsid w:val="00401B78"/>
    <w:rsid w:val="00401CC9"/>
    <w:rsid w:val="00401DD6"/>
    <w:rsid w:val="00402045"/>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3AA7"/>
    <w:rsid w:val="004241D0"/>
    <w:rsid w:val="0042457E"/>
    <w:rsid w:val="004247C2"/>
    <w:rsid w:val="00424FA7"/>
    <w:rsid w:val="004255B8"/>
    <w:rsid w:val="004257BB"/>
    <w:rsid w:val="00425AFA"/>
    <w:rsid w:val="00425E33"/>
    <w:rsid w:val="00426580"/>
    <w:rsid w:val="0042677C"/>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DC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3A2"/>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0B7"/>
    <w:rsid w:val="00450392"/>
    <w:rsid w:val="00451000"/>
    <w:rsid w:val="004512ED"/>
    <w:rsid w:val="0045159A"/>
    <w:rsid w:val="00452253"/>
    <w:rsid w:val="004523DC"/>
    <w:rsid w:val="00453341"/>
    <w:rsid w:val="004536DD"/>
    <w:rsid w:val="00453F99"/>
    <w:rsid w:val="00454106"/>
    <w:rsid w:val="004541B4"/>
    <w:rsid w:val="00454FAC"/>
    <w:rsid w:val="00455DCB"/>
    <w:rsid w:val="00455F24"/>
    <w:rsid w:val="004562F1"/>
    <w:rsid w:val="004567B7"/>
    <w:rsid w:val="00456D76"/>
    <w:rsid w:val="00457152"/>
    <w:rsid w:val="004576B9"/>
    <w:rsid w:val="004577B8"/>
    <w:rsid w:val="00457AB4"/>
    <w:rsid w:val="00457BDA"/>
    <w:rsid w:val="0046037D"/>
    <w:rsid w:val="0046079A"/>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942"/>
    <w:rsid w:val="004733FF"/>
    <w:rsid w:val="00473D37"/>
    <w:rsid w:val="004742FA"/>
    <w:rsid w:val="00474CFF"/>
    <w:rsid w:val="00475137"/>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08B3"/>
    <w:rsid w:val="0049169D"/>
    <w:rsid w:val="004917AB"/>
    <w:rsid w:val="00491DF0"/>
    <w:rsid w:val="00492033"/>
    <w:rsid w:val="00492535"/>
    <w:rsid w:val="00492D1D"/>
    <w:rsid w:val="00492DF7"/>
    <w:rsid w:val="00492E4E"/>
    <w:rsid w:val="00493239"/>
    <w:rsid w:val="00493584"/>
    <w:rsid w:val="00493C49"/>
    <w:rsid w:val="00493F9C"/>
    <w:rsid w:val="004946A5"/>
    <w:rsid w:val="0049478C"/>
    <w:rsid w:val="00494910"/>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CE0"/>
    <w:rsid w:val="004B3259"/>
    <w:rsid w:val="004B3355"/>
    <w:rsid w:val="004B34D1"/>
    <w:rsid w:val="004B37EF"/>
    <w:rsid w:val="004B3F34"/>
    <w:rsid w:val="004B475A"/>
    <w:rsid w:val="004B47C7"/>
    <w:rsid w:val="004B529D"/>
    <w:rsid w:val="004B5A20"/>
    <w:rsid w:val="004B5AC0"/>
    <w:rsid w:val="004B6209"/>
    <w:rsid w:val="004B74FF"/>
    <w:rsid w:val="004B76E7"/>
    <w:rsid w:val="004B79D3"/>
    <w:rsid w:val="004B7DFD"/>
    <w:rsid w:val="004B7E88"/>
    <w:rsid w:val="004B7FED"/>
    <w:rsid w:val="004C00A3"/>
    <w:rsid w:val="004C07CD"/>
    <w:rsid w:val="004C0902"/>
    <w:rsid w:val="004C0BD8"/>
    <w:rsid w:val="004C0DC5"/>
    <w:rsid w:val="004C1394"/>
    <w:rsid w:val="004C1930"/>
    <w:rsid w:val="004C1EFA"/>
    <w:rsid w:val="004C20AB"/>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E6A"/>
    <w:rsid w:val="004E5FF9"/>
    <w:rsid w:val="004E6272"/>
    <w:rsid w:val="004E6820"/>
    <w:rsid w:val="004E69AE"/>
    <w:rsid w:val="004E7789"/>
    <w:rsid w:val="004E7916"/>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7C6"/>
    <w:rsid w:val="004F53E5"/>
    <w:rsid w:val="004F542A"/>
    <w:rsid w:val="004F5460"/>
    <w:rsid w:val="004F5835"/>
    <w:rsid w:val="004F5F2B"/>
    <w:rsid w:val="004F6DAF"/>
    <w:rsid w:val="004F75CE"/>
    <w:rsid w:val="004F7B4B"/>
    <w:rsid w:val="004F7CE1"/>
    <w:rsid w:val="004F7E22"/>
    <w:rsid w:val="004F7EFB"/>
    <w:rsid w:val="005000CF"/>
    <w:rsid w:val="00500537"/>
    <w:rsid w:val="00500684"/>
    <w:rsid w:val="0050146A"/>
    <w:rsid w:val="00501857"/>
    <w:rsid w:val="005019AD"/>
    <w:rsid w:val="00501C3A"/>
    <w:rsid w:val="00501CBA"/>
    <w:rsid w:val="00501D7F"/>
    <w:rsid w:val="005021E2"/>
    <w:rsid w:val="00502A5B"/>
    <w:rsid w:val="00502F6A"/>
    <w:rsid w:val="0050360B"/>
    <w:rsid w:val="005039D8"/>
    <w:rsid w:val="00505035"/>
    <w:rsid w:val="005054D9"/>
    <w:rsid w:val="0050588B"/>
    <w:rsid w:val="00506238"/>
    <w:rsid w:val="005063B0"/>
    <w:rsid w:val="00506692"/>
    <w:rsid w:val="005072C4"/>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B95"/>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6F62"/>
    <w:rsid w:val="005275D4"/>
    <w:rsid w:val="005276BC"/>
    <w:rsid w:val="00527E6D"/>
    <w:rsid w:val="005311B2"/>
    <w:rsid w:val="005312A1"/>
    <w:rsid w:val="00531DD5"/>
    <w:rsid w:val="0053236D"/>
    <w:rsid w:val="005325DF"/>
    <w:rsid w:val="00532671"/>
    <w:rsid w:val="005327CE"/>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4FEE"/>
    <w:rsid w:val="00545286"/>
    <w:rsid w:val="00545402"/>
    <w:rsid w:val="00545AB6"/>
    <w:rsid w:val="00545CA7"/>
    <w:rsid w:val="00545D2D"/>
    <w:rsid w:val="00546097"/>
    <w:rsid w:val="00546419"/>
    <w:rsid w:val="0054648D"/>
    <w:rsid w:val="005464A6"/>
    <w:rsid w:val="005469C3"/>
    <w:rsid w:val="0054726D"/>
    <w:rsid w:val="0054734B"/>
    <w:rsid w:val="0054750F"/>
    <w:rsid w:val="005475D7"/>
    <w:rsid w:val="0054774B"/>
    <w:rsid w:val="00547A84"/>
    <w:rsid w:val="00547FA1"/>
    <w:rsid w:val="0055008D"/>
    <w:rsid w:val="0055048D"/>
    <w:rsid w:val="00550587"/>
    <w:rsid w:val="00550C21"/>
    <w:rsid w:val="00550E4E"/>
    <w:rsid w:val="00550F63"/>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67F19"/>
    <w:rsid w:val="005703A5"/>
    <w:rsid w:val="005705FC"/>
    <w:rsid w:val="00570C33"/>
    <w:rsid w:val="005712F5"/>
    <w:rsid w:val="00571734"/>
    <w:rsid w:val="00572393"/>
    <w:rsid w:val="0057285C"/>
    <w:rsid w:val="00573489"/>
    <w:rsid w:val="005736BC"/>
    <w:rsid w:val="005737AD"/>
    <w:rsid w:val="00573A93"/>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0E2"/>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66A"/>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498"/>
    <w:rsid w:val="005B5C59"/>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8E6"/>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1C00"/>
    <w:rsid w:val="005E25AA"/>
    <w:rsid w:val="005E2732"/>
    <w:rsid w:val="005E27E4"/>
    <w:rsid w:val="005E2C98"/>
    <w:rsid w:val="005E2EC4"/>
    <w:rsid w:val="005E31D5"/>
    <w:rsid w:val="005E3253"/>
    <w:rsid w:val="005E34A5"/>
    <w:rsid w:val="005E390A"/>
    <w:rsid w:val="005E3AEF"/>
    <w:rsid w:val="005E3D09"/>
    <w:rsid w:val="005E4F2B"/>
    <w:rsid w:val="005E5021"/>
    <w:rsid w:val="005E5281"/>
    <w:rsid w:val="005E58DE"/>
    <w:rsid w:val="005E6613"/>
    <w:rsid w:val="005E6953"/>
    <w:rsid w:val="005E698E"/>
    <w:rsid w:val="005E701C"/>
    <w:rsid w:val="005E7519"/>
    <w:rsid w:val="005E773B"/>
    <w:rsid w:val="005E778E"/>
    <w:rsid w:val="005E7A9F"/>
    <w:rsid w:val="005E7F0A"/>
    <w:rsid w:val="005F0586"/>
    <w:rsid w:val="005F077F"/>
    <w:rsid w:val="005F0B9A"/>
    <w:rsid w:val="005F0E4E"/>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3BE"/>
    <w:rsid w:val="00611D02"/>
    <w:rsid w:val="00611F34"/>
    <w:rsid w:val="00611F59"/>
    <w:rsid w:val="0061255B"/>
    <w:rsid w:val="006125A3"/>
    <w:rsid w:val="006139CC"/>
    <w:rsid w:val="00614566"/>
    <w:rsid w:val="00614CD1"/>
    <w:rsid w:val="00614FCF"/>
    <w:rsid w:val="0061505B"/>
    <w:rsid w:val="0061512E"/>
    <w:rsid w:val="00615825"/>
    <w:rsid w:val="00615867"/>
    <w:rsid w:val="00615EE9"/>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2E5"/>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64"/>
    <w:rsid w:val="006328E5"/>
    <w:rsid w:val="006329F8"/>
    <w:rsid w:val="00632DB9"/>
    <w:rsid w:val="006332BB"/>
    <w:rsid w:val="0063341C"/>
    <w:rsid w:val="00633496"/>
    <w:rsid w:val="006338D3"/>
    <w:rsid w:val="00633929"/>
    <w:rsid w:val="006340A9"/>
    <w:rsid w:val="006342EE"/>
    <w:rsid w:val="00634495"/>
    <w:rsid w:val="006345C3"/>
    <w:rsid w:val="00634954"/>
    <w:rsid w:val="0063573A"/>
    <w:rsid w:val="00635E1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5B2"/>
    <w:rsid w:val="0066176B"/>
    <w:rsid w:val="00661820"/>
    <w:rsid w:val="0066185B"/>
    <w:rsid w:val="00661CC8"/>
    <w:rsid w:val="00661D3D"/>
    <w:rsid w:val="00662144"/>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2EAE"/>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4E66"/>
    <w:rsid w:val="006853D4"/>
    <w:rsid w:val="0068551B"/>
    <w:rsid w:val="006855F4"/>
    <w:rsid w:val="00685731"/>
    <w:rsid w:val="006857B7"/>
    <w:rsid w:val="00685C37"/>
    <w:rsid w:val="00685D59"/>
    <w:rsid w:val="00685EA1"/>
    <w:rsid w:val="00685F8C"/>
    <w:rsid w:val="00685F9A"/>
    <w:rsid w:val="006861FD"/>
    <w:rsid w:val="00686303"/>
    <w:rsid w:val="00686408"/>
    <w:rsid w:val="0068647B"/>
    <w:rsid w:val="0068655E"/>
    <w:rsid w:val="006866CE"/>
    <w:rsid w:val="006868B3"/>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36CE"/>
    <w:rsid w:val="00693899"/>
    <w:rsid w:val="00693B92"/>
    <w:rsid w:val="00693F5A"/>
    <w:rsid w:val="00694270"/>
    <w:rsid w:val="00694C3E"/>
    <w:rsid w:val="00694D7C"/>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DC2"/>
    <w:rsid w:val="006A3DF3"/>
    <w:rsid w:val="006A3E30"/>
    <w:rsid w:val="006A441B"/>
    <w:rsid w:val="006A458B"/>
    <w:rsid w:val="006A4E28"/>
    <w:rsid w:val="006A59CB"/>
    <w:rsid w:val="006A5E1B"/>
    <w:rsid w:val="006A651A"/>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4F0B"/>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5FF"/>
    <w:rsid w:val="006E77B4"/>
    <w:rsid w:val="006E78F2"/>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3D1"/>
    <w:rsid w:val="006F64A4"/>
    <w:rsid w:val="006F670F"/>
    <w:rsid w:val="006F72B8"/>
    <w:rsid w:val="006F79BC"/>
    <w:rsid w:val="00700297"/>
    <w:rsid w:val="007003C4"/>
    <w:rsid w:val="007004E7"/>
    <w:rsid w:val="00700503"/>
    <w:rsid w:val="00700685"/>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1C1"/>
    <w:rsid w:val="00712765"/>
    <w:rsid w:val="0071295E"/>
    <w:rsid w:val="00712EDA"/>
    <w:rsid w:val="00714554"/>
    <w:rsid w:val="00715160"/>
    <w:rsid w:val="007152C6"/>
    <w:rsid w:val="00715417"/>
    <w:rsid w:val="00715B3C"/>
    <w:rsid w:val="00715B85"/>
    <w:rsid w:val="007162D8"/>
    <w:rsid w:val="00716C8C"/>
    <w:rsid w:val="0071705B"/>
    <w:rsid w:val="007175DC"/>
    <w:rsid w:val="00717BB5"/>
    <w:rsid w:val="00717C5C"/>
    <w:rsid w:val="00717CD8"/>
    <w:rsid w:val="00717F09"/>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5A16"/>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1F9"/>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0AA"/>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F1"/>
    <w:rsid w:val="0076428B"/>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12B1"/>
    <w:rsid w:val="007814E7"/>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C4C"/>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5136"/>
    <w:rsid w:val="007951C4"/>
    <w:rsid w:val="0079543E"/>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87E"/>
    <w:rsid w:val="007A2A47"/>
    <w:rsid w:val="007A2E87"/>
    <w:rsid w:val="007A3290"/>
    <w:rsid w:val="007A36A6"/>
    <w:rsid w:val="007A3D5A"/>
    <w:rsid w:val="007A4249"/>
    <w:rsid w:val="007A457B"/>
    <w:rsid w:val="007A48CE"/>
    <w:rsid w:val="007A4B34"/>
    <w:rsid w:val="007A4F03"/>
    <w:rsid w:val="007A4F22"/>
    <w:rsid w:val="007A59B4"/>
    <w:rsid w:val="007A5CF1"/>
    <w:rsid w:val="007A698E"/>
    <w:rsid w:val="007A6C7A"/>
    <w:rsid w:val="007A6EE1"/>
    <w:rsid w:val="007A72CF"/>
    <w:rsid w:val="007A76BA"/>
    <w:rsid w:val="007A77F5"/>
    <w:rsid w:val="007A79C5"/>
    <w:rsid w:val="007A7C00"/>
    <w:rsid w:val="007A7CDC"/>
    <w:rsid w:val="007B01CF"/>
    <w:rsid w:val="007B038B"/>
    <w:rsid w:val="007B0523"/>
    <w:rsid w:val="007B0745"/>
    <w:rsid w:val="007B0FAA"/>
    <w:rsid w:val="007B11D9"/>
    <w:rsid w:val="007B1256"/>
    <w:rsid w:val="007B165E"/>
    <w:rsid w:val="007B176B"/>
    <w:rsid w:val="007B17E4"/>
    <w:rsid w:val="007B1CF7"/>
    <w:rsid w:val="007B1EFB"/>
    <w:rsid w:val="007B223D"/>
    <w:rsid w:val="007B2431"/>
    <w:rsid w:val="007B245E"/>
    <w:rsid w:val="007B2B55"/>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B79E7"/>
    <w:rsid w:val="007C07AB"/>
    <w:rsid w:val="007C0B23"/>
    <w:rsid w:val="007C0D6E"/>
    <w:rsid w:val="007C0EFD"/>
    <w:rsid w:val="007C1A05"/>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8A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FBF"/>
    <w:rsid w:val="007E08FC"/>
    <w:rsid w:val="007E099F"/>
    <w:rsid w:val="007E0AB8"/>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1D8"/>
    <w:rsid w:val="007E747D"/>
    <w:rsid w:val="007E7A35"/>
    <w:rsid w:val="007E7C5E"/>
    <w:rsid w:val="007E7CEC"/>
    <w:rsid w:val="007E7F73"/>
    <w:rsid w:val="007F0168"/>
    <w:rsid w:val="007F01E7"/>
    <w:rsid w:val="007F02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E91"/>
    <w:rsid w:val="00802F47"/>
    <w:rsid w:val="00803317"/>
    <w:rsid w:val="0080331E"/>
    <w:rsid w:val="008033A0"/>
    <w:rsid w:val="00803F54"/>
    <w:rsid w:val="00804E1E"/>
    <w:rsid w:val="00806455"/>
    <w:rsid w:val="0080716C"/>
    <w:rsid w:val="008072C7"/>
    <w:rsid w:val="0080743E"/>
    <w:rsid w:val="008074C3"/>
    <w:rsid w:val="00807664"/>
    <w:rsid w:val="00807987"/>
    <w:rsid w:val="00807BA7"/>
    <w:rsid w:val="00807DEB"/>
    <w:rsid w:val="00807E2C"/>
    <w:rsid w:val="0081077D"/>
    <w:rsid w:val="0081098E"/>
    <w:rsid w:val="008109D2"/>
    <w:rsid w:val="00810EAC"/>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577"/>
    <w:rsid w:val="0082077D"/>
    <w:rsid w:val="0082092C"/>
    <w:rsid w:val="00820C03"/>
    <w:rsid w:val="00820CB1"/>
    <w:rsid w:val="00820D4A"/>
    <w:rsid w:val="00821698"/>
    <w:rsid w:val="008216D3"/>
    <w:rsid w:val="00821ED4"/>
    <w:rsid w:val="00822018"/>
    <w:rsid w:val="00822A75"/>
    <w:rsid w:val="00822A7A"/>
    <w:rsid w:val="00822FBE"/>
    <w:rsid w:val="008230A4"/>
    <w:rsid w:val="00823412"/>
    <w:rsid w:val="00823AE2"/>
    <w:rsid w:val="00823FEC"/>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302DC"/>
    <w:rsid w:val="0083040E"/>
    <w:rsid w:val="00830E79"/>
    <w:rsid w:val="0083160A"/>
    <w:rsid w:val="0083170B"/>
    <w:rsid w:val="00831748"/>
    <w:rsid w:val="008319A6"/>
    <w:rsid w:val="008325BC"/>
    <w:rsid w:val="00832A04"/>
    <w:rsid w:val="00832E54"/>
    <w:rsid w:val="00832F96"/>
    <w:rsid w:val="0083334C"/>
    <w:rsid w:val="00833884"/>
    <w:rsid w:val="00833AE1"/>
    <w:rsid w:val="00833E0D"/>
    <w:rsid w:val="00834147"/>
    <w:rsid w:val="008344AB"/>
    <w:rsid w:val="00834643"/>
    <w:rsid w:val="008348EC"/>
    <w:rsid w:val="00834974"/>
    <w:rsid w:val="00834A94"/>
    <w:rsid w:val="00834A98"/>
    <w:rsid w:val="00834B77"/>
    <w:rsid w:val="00834C45"/>
    <w:rsid w:val="00835883"/>
    <w:rsid w:val="00836FA9"/>
    <w:rsid w:val="0083753E"/>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2307"/>
    <w:rsid w:val="008526C0"/>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B50"/>
    <w:rsid w:val="008632B9"/>
    <w:rsid w:val="0086362F"/>
    <w:rsid w:val="00864320"/>
    <w:rsid w:val="008644EC"/>
    <w:rsid w:val="0086480D"/>
    <w:rsid w:val="00864A8B"/>
    <w:rsid w:val="00864BD9"/>
    <w:rsid w:val="00864D59"/>
    <w:rsid w:val="00865910"/>
    <w:rsid w:val="00865A71"/>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1B02"/>
    <w:rsid w:val="008721A2"/>
    <w:rsid w:val="0087238B"/>
    <w:rsid w:val="0087266D"/>
    <w:rsid w:val="008729F3"/>
    <w:rsid w:val="008730CD"/>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6FA5"/>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C47"/>
    <w:rsid w:val="008855B5"/>
    <w:rsid w:val="0088573F"/>
    <w:rsid w:val="00885E60"/>
    <w:rsid w:val="0088648A"/>
    <w:rsid w:val="00886663"/>
    <w:rsid w:val="008872E0"/>
    <w:rsid w:val="00887AAE"/>
    <w:rsid w:val="0089048C"/>
    <w:rsid w:val="00890889"/>
    <w:rsid w:val="00890CAB"/>
    <w:rsid w:val="0089133E"/>
    <w:rsid w:val="00891D63"/>
    <w:rsid w:val="00891D92"/>
    <w:rsid w:val="00892218"/>
    <w:rsid w:val="008926FE"/>
    <w:rsid w:val="008927BA"/>
    <w:rsid w:val="00893131"/>
    <w:rsid w:val="00893408"/>
    <w:rsid w:val="008935B2"/>
    <w:rsid w:val="0089365F"/>
    <w:rsid w:val="008938CB"/>
    <w:rsid w:val="0089406C"/>
    <w:rsid w:val="008948E8"/>
    <w:rsid w:val="00894E25"/>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415D"/>
    <w:rsid w:val="008A4316"/>
    <w:rsid w:val="008A4614"/>
    <w:rsid w:val="008A4D4C"/>
    <w:rsid w:val="008A57E5"/>
    <w:rsid w:val="008A6D42"/>
    <w:rsid w:val="008A6E95"/>
    <w:rsid w:val="008A6FDE"/>
    <w:rsid w:val="008A71F3"/>
    <w:rsid w:val="008A7340"/>
    <w:rsid w:val="008B0118"/>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872"/>
    <w:rsid w:val="008B5FDD"/>
    <w:rsid w:val="008B62F8"/>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2EE6"/>
    <w:rsid w:val="008C375E"/>
    <w:rsid w:val="008C44CD"/>
    <w:rsid w:val="008C4C4D"/>
    <w:rsid w:val="008C53A7"/>
    <w:rsid w:val="008C57DF"/>
    <w:rsid w:val="008C59BA"/>
    <w:rsid w:val="008C5B1B"/>
    <w:rsid w:val="008C606E"/>
    <w:rsid w:val="008C62C8"/>
    <w:rsid w:val="008C685E"/>
    <w:rsid w:val="008C6EF2"/>
    <w:rsid w:val="008C72ED"/>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2EB"/>
    <w:rsid w:val="009068FB"/>
    <w:rsid w:val="00906AFD"/>
    <w:rsid w:val="00906F1D"/>
    <w:rsid w:val="00906FD4"/>
    <w:rsid w:val="00906FEA"/>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EDA"/>
    <w:rsid w:val="00950A88"/>
    <w:rsid w:val="0095117D"/>
    <w:rsid w:val="00951861"/>
    <w:rsid w:val="00952283"/>
    <w:rsid w:val="00952DD1"/>
    <w:rsid w:val="00952E2A"/>
    <w:rsid w:val="00952F1E"/>
    <w:rsid w:val="009535B1"/>
    <w:rsid w:val="00953FF1"/>
    <w:rsid w:val="00954365"/>
    <w:rsid w:val="009547CF"/>
    <w:rsid w:val="00954816"/>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9E1"/>
    <w:rsid w:val="00956D9D"/>
    <w:rsid w:val="009570D4"/>
    <w:rsid w:val="00957C23"/>
    <w:rsid w:val="00957D08"/>
    <w:rsid w:val="009605D7"/>
    <w:rsid w:val="00960969"/>
    <w:rsid w:val="00961208"/>
    <w:rsid w:val="00961386"/>
    <w:rsid w:val="009613A5"/>
    <w:rsid w:val="0096207F"/>
    <w:rsid w:val="009626AA"/>
    <w:rsid w:val="00962779"/>
    <w:rsid w:val="009627A8"/>
    <w:rsid w:val="00963581"/>
    <w:rsid w:val="00963CBD"/>
    <w:rsid w:val="00963E63"/>
    <w:rsid w:val="00964786"/>
    <w:rsid w:val="0096496B"/>
    <w:rsid w:val="00964B4E"/>
    <w:rsid w:val="00964FA5"/>
    <w:rsid w:val="009651BC"/>
    <w:rsid w:val="00965227"/>
    <w:rsid w:val="0096525E"/>
    <w:rsid w:val="0096536C"/>
    <w:rsid w:val="009655C6"/>
    <w:rsid w:val="0096583E"/>
    <w:rsid w:val="00965938"/>
    <w:rsid w:val="00966093"/>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B7D"/>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141"/>
    <w:rsid w:val="009846ED"/>
    <w:rsid w:val="0098492B"/>
    <w:rsid w:val="00984E48"/>
    <w:rsid w:val="0098508B"/>
    <w:rsid w:val="009857AA"/>
    <w:rsid w:val="00985CEC"/>
    <w:rsid w:val="00985EF7"/>
    <w:rsid w:val="00985F02"/>
    <w:rsid w:val="00985F6E"/>
    <w:rsid w:val="009864B1"/>
    <w:rsid w:val="00986573"/>
    <w:rsid w:val="009867F7"/>
    <w:rsid w:val="009867FD"/>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E09"/>
    <w:rsid w:val="00995141"/>
    <w:rsid w:val="009958A4"/>
    <w:rsid w:val="00996354"/>
    <w:rsid w:val="009968AF"/>
    <w:rsid w:val="00996EAE"/>
    <w:rsid w:val="009972A1"/>
    <w:rsid w:val="0099736A"/>
    <w:rsid w:val="00997662"/>
    <w:rsid w:val="009978E4"/>
    <w:rsid w:val="009A0398"/>
    <w:rsid w:val="009A051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B0D"/>
    <w:rsid w:val="009A3CE1"/>
    <w:rsid w:val="009A458E"/>
    <w:rsid w:val="009A4661"/>
    <w:rsid w:val="009A48D8"/>
    <w:rsid w:val="009A4D63"/>
    <w:rsid w:val="009A50E6"/>
    <w:rsid w:val="009A5C17"/>
    <w:rsid w:val="009A6733"/>
    <w:rsid w:val="009A69E0"/>
    <w:rsid w:val="009A6D81"/>
    <w:rsid w:val="009A72A3"/>
    <w:rsid w:val="009A72A7"/>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C67"/>
    <w:rsid w:val="009B4E5E"/>
    <w:rsid w:val="009B57D9"/>
    <w:rsid w:val="009B63DC"/>
    <w:rsid w:val="009B65DA"/>
    <w:rsid w:val="009B76D9"/>
    <w:rsid w:val="009B773D"/>
    <w:rsid w:val="009B77B1"/>
    <w:rsid w:val="009B7ABB"/>
    <w:rsid w:val="009C01A9"/>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59C1"/>
    <w:rsid w:val="009C611B"/>
    <w:rsid w:val="009C62F8"/>
    <w:rsid w:val="009C6335"/>
    <w:rsid w:val="009C69B6"/>
    <w:rsid w:val="009C7454"/>
    <w:rsid w:val="009C74DA"/>
    <w:rsid w:val="009C77E0"/>
    <w:rsid w:val="009C7B02"/>
    <w:rsid w:val="009C7E3F"/>
    <w:rsid w:val="009D043B"/>
    <w:rsid w:val="009D05DF"/>
    <w:rsid w:val="009D1D92"/>
    <w:rsid w:val="009D276C"/>
    <w:rsid w:val="009D4039"/>
    <w:rsid w:val="009D444F"/>
    <w:rsid w:val="009D4859"/>
    <w:rsid w:val="009D4D68"/>
    <w:rsid w:val="009D5107"/>
    <w:rsid w:val="009D544F"/>
    <w:rsid w:val="009D594D"/>
    <w:rsid w:val="009D5976"/>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33D"/>
    <w:rsid w:val="009F64A9"/>
    <w:rsid w:val="009F6C3E"/>
    <w:rsid w:val="009F6DF4"/>
    <w:rsid w:val="009F742B"/>
    <w:rsid w:val="009F74F9"/>
    <w:rsid w:val="009F763A"/>
    <w:rsid w:val="009F775C"/>
    <w:rsid w:val="009F7D66"/>
    <w:rsid w:val="009F7EA4"/>
    <w:rsid w:val="009F7F58"/>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4123"/>
    <w:rsid w:val="00A04B4A"/>
    <w:rsid w:val="00A04CAD"/>
    <w:rsid w:val="00A04DB5"/>
    <w:rsid w:val="00A0528D"/>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FC"/>
    <w:rsid w:val="00A2103E"/>
    <w:rsid w:val="00A217B0"/>
    <w:rsid w:val="00A21DA8"/>
    <w:rsid w:val="00A21FB5"/>
    <w:rsid w:val="00A2232A"/>
    <w:rsid w:val="00A22417"/>
    <w:rsid w:val="00A22A57"/>
    <w:rsid w:val="00A22AC3"/>
    <w:rsid w:val="00A22F6C"/>
    <w:rsid w:val="00A2310A"/>
    <w:rsid w:val="00A23398"/>
    <w:rsid w:val="00A2373A"/>
    <w:rsid w:val="00A2406C"/>
    <w:rsid w:val="00A24226"/>
    <w:rsid w:val="00A24C30"/>
    <w:rsid w:val="00A24C3D"/>
    <w:rsid w:val="00A250A2"/>
    <w:rsid w:val="00A250BB"/>
    <w:rsid w:val="00A2526B"/>
    <w:rsid w:val="00A2556B"/>
    <w:rsid w:val="00A25F05"/>
    <w:rsid w:val="00A25F78"/>
    <w:rsid w:val="00A2607F"/>
    <w:rsid w:val="00A262BB"/>
    <w:rsid w:val="00A263C6"/>
    <w:rsid w:val="00A265DC"/>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B72"/>
    <w:rsid w:val="00A56C22"/>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33E"/>
    <w:rsid w:val="00A66D4C"/>
    <w:rsid w:val="00A66E3B"/>
    <w:rsid w:val="00A671E0"/>
    <w:rsid w:val="00A672C0"/>
    <w:rsid w:val="00A67938"/>
    <w:rsid w:val="00A679A4"/>
    <w:rsid w:val="00A67D68"/>
    <w:rsid w:val="00A706A2"/>
    <w:rsid w:val="00A70DDB"/>
    <w:rsid w:val="00A71568"/>
    <w:rsid w:val="00A71855"/>
    <w:rsid w:val="00A718F9"/>
    <w:rsid w:val="00A7203C"/>
    <w:rsid w:val="00A724C5"/>
    <w:rsid w:val="00A72EC8"/>
    <w:rsid w:val="00A73042"/>
    <w:rsid w:val="00A73119"/>
    <w:rsid w:val="00A7382C"/>
    <w:rsid w:val="00A73ABB"/>
    <w:rsid w:val="00A73CF4"/>
    <w:rsid w:val="00A740CD"/>
    <w:rsid w:val="00A74410"/>
    <w:rsid w:val="00A7518D"/>
    <w:rsid w:val="00A7526F"/>
    <w:rsid w:val="00A7553A"/>
    <w:rsid w:val="00A75742"/>
    <w:rsid w:val="00A75B37"/>
    <w:rsid w:val="00A76814"/>
    <w:rsid w:val="00A768B5"/>
    <w:rsid w:val="00A769DE"/>
    <w:rsid w:val="00A76BA8"/>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299F"/>
    <w:rsid w:val="00AA33A6"/>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FE"/>
    <w:rsid w:val="00AA7FA4"/>
    <w:rsid w:val="00AB0C3F"/>
    <w:rsid w:val="00AB0E52"/>
    <w:rsid w:val="00AB1584"/>
    <w:rsid w:val="00AB165B"/>
    <w:rsid w:val="00AB1A72"/>
    <w:rsid w:val="00AB1D3F"/>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3DC"/>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2D07"/>
    <w:rsid w:val="00AD32C0"/>
    <w:rsid w:val="00AD3990"/>
    <w:rsid w:val="00AD3B5D"/>
    <w:rsid w:val="00AD3CAD"/>
    <w:rsid w:val="00AD4080"/>
    <w:rsid w:val="00AD413D"/>
    <w:rsid w:val="00AD44B5"/>
    <w:rsid w:val="00AD47E1"/>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3742"/>
    <w:rsid w:val="00AE3D24"/>
    <w:rsid w:val="00AE466C"/>
    <w:rsid w:val="00AE48E4"/>
    <w:rsid w:val="00AE4D6F"/>
    <w:rsid w:val="00AE4DC1"/>
    <w:rsid w:val="00AE516B"/>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1890"/>
    <w:rsid w:val="00AF1A43"/>
    <w:rsid w:val="00AF2095"/>
    <w:rsid w:val="00AF2210"/>
    <w:rsid w:val="00AF3233"/>
    <w:rsid w:val="00AF3494"/>
    <w:rsid w:val="00AF3AAE"/>
    <w:rsid w:val="00AF47E0"/>
    <w:rsid w:val="00AF4B25"/>
    <w:rsid w:val="00AF4D89"/>
    <w:rsid w:val="00AF4FEE"/>
    <w:rsid w:val="00AF58BD"/>
    <w:rsid w:val="00AF6064"/>
    <w:rsid w:val="00AF614F"/>
    <w:rsid w:val="00AF6415"/>
    <w:rsid w:val="00AF685E"/>
    <w:rsid w:val="00AF69BA"/>
    <w:rsid w:val="00AF6F5B"/>
    <w:rsid w:val="00AF7018"/>
    <w:rsid w:val="00AF70E2"/>
    <w:rsid w:val="00AF7142"/>
    <w:rsid w:val="00B00263"/>
    <w:rsid w:val="00B00474"/>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95"/>
    <w:rsid w:val="00B109C2"/>
    <w:rsid w:val="00B10E81"/>
    <w:rsid w:val="00B11155"/>
    <w:rsid w:val="00B11DE7"/>
    <w:rsid w:val="00B1218C"/>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B73"/>
    <w:rsid w:val="00B14DF2"/>
    <w:rsid w:val="00B14FBA"/>
    <w:rsid w:val="00B1513F"/>
    <w:rsid w:val="00B153B0"/>
    <w:rsid w:val="00B1573C"/>
    <w:rsid w:val="00B15F4D"/>
    <w:rsid w:val="00B1600D"/>
    <w:rsid w:val="00B16246"/>
    <w:rsid w:val="00B167B8"/>
    <w:rsid w:val="00B16879"/>
    <w:rsid w:val="00B169BD"/>
    <w:rsid w:val="00B16B04"/>
    <w:rsid w:val="00B17CBD"/>
    <w:rsid w:val="00B17DDE"/>
    <w:rsid w:val="00B2015B"/>
    <w:rsid w:val="00B20287"/>
    <w:rsid w:val="00B20484"/>
    <w:rsid w:val="00B20E92"/>
    <w:rsid w:val="00B2136C"/>
    <w:rsid w:val="00B215E5"/>
    <w:rsid w:val="00B21B86"/>
    <w:rsid w:val="00B21CFE"/>
    <w:rsid w:val="00B22519"/>
    <w:rsid w:val="00B22616"/>
    <w:rsid w:val="00B22E5E"/>
    <w:rsid w:val="00B2331B"/>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FD9"/>
    <w:rsid w:val="00B37255"/>
    <w:rsid w:val="00B375D0"/>
    <w:rsid w:val="00B37A18"/>
    <w:rsid w:val="00B37EE7"/>
    <w:rsid w:val="00B4038D"/>
    <w:rsid w:val="00B406C9"/>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4AE"/>
    <w:rsid w:val="00B5077D"/>
    <w:rsid w:val="00B50BA6"/>
    <w:rsid w:val="00B5172E"/>
    <w:rsid w:val="00B51741"/>
    <w:rsid w:val="00B51BF3"/>
    <w:rsid w:val="00B52510"/>
    <w:rsid w:val="00B528BB"/>
    <w:rsid w:val="00B538C5"/>
    <w:rsid w:val="00B53BC1"/>
    <w:rsid w:val="00B54668"/>
    <w:rsid w:val="00B54B15"/>
    <w:rsid w:val="00B54B5C"/>
    <w:rsid w:val="00B54D86"/>
    <w:rsid w:val="00B5511F"/>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4EC9"/>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902B1"/>
    <w:rsid w:val="00B90B95"/>
    <w:rsid w:val="00B910E8"/>
    <w:rsid w:val="00B91105"/>
    <w:rsid w:val="00B91972"/>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B6F"/>
    <w:rsid w:val="00BA7050"/>
    <w:rsid w:val="00BA7517"/>
    <w:rsid w:val="00BA7CE0"/>
    <w:rsid w:val="00BA7D5C"/>
    <w:rsid w:val="00BB05B6"/>
    <w:rsid w:val="00BB0D59"/>
    <w:rsid w:val="00BB0D7F"/>
    <w:rsid w:val="00BB0FC7"/>
    <w:rsid w:val="00BB1D7F"/>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27A"/>
    <w:rsid w:val="00BC2548"/>
    <w:rsid w:val="00BC3022"/>
    <w:rsid w:val="00BC358C"/>
    <w:rsid w:val="00BC3858"/>
    <w:rsid w:val="00BC38B6"/>
    <w:rsid w:val="00BC3DE0"/>
    <w:rsid w:val="00BC3E73"/>
    <w:rsid w:val="00BC3F6E"/>
    <w:rsid w:val="00BC4177"/>
    <w:rsid w:val="00BC4571"/>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481"/>
    <w:rsid w:val="00BE1F1E"/>
    <w:rsid w:val="00BE2A6F"/>
    <w:rsid w:val="00BE2C45"/>
    <w:rsid w:val="00BE2D0D"/>
    <w:rsid w:val="00BE33CD"/>
    <w:rsid w:val="00BE3594"/>
    <w:rsid w:val="00BE35FD"/>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65C7"/>
    <w:rsid w:val="00BF69B8"/>
    <w:rsid w:val="00BF7664"/>
    <w:rsid w:val="00BF7889"/>
    <w:rsid w:val="00C0055C"/>
    <w:rsid w:val="00C007A3"/>
    <w:rsid w:val="00C00F6B"/>
    <w:rsid w:val="00C01601"/>
    <w:rsid w:val="00C01854"/>
    <w:rsid w:val="00C0196A"/>
    <w:rsid w:val="00C019B9"/>
    <w:rsid w:val="00C01F91"/>
    <w:rsid w:val="00C024FC"/>
    <w:rsid w:val="00C0275C"/>
    <w:rsid w:val="00C02AE7"/>
    <w:rsid w:val="00C02C37"/>
    <w:rsid w:val="00C03547"/>
    <w:rsid w:val="00C03773"/>
    <w:rsid w:val="00C03CAB"/>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455"/>
    <w:rsid w:val="00C1091C"/>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C4F"/>
    <w:rsid w:val="00C1757D"/>
    <w:rsid w:val="00C1770D"/>
    <w:rsid w:val="00C17FCF"/>
    <w:rsid w:val="00C20531"/>
    <w:rsid w:val="00C20BEA"/>
    <w:rsid w:val="00C20C7C"/>
    <w:rsid w:val="00C21016"/>
    <w:rsid w:val="00C21368"/>
    <w:rsid w:val="00C21D22"/>
    <w:rsid w:val="00C2255D"/>
    <w:rsid w:val="00C22776"/>
    <w:rsid w:val="00C22A7E"/>
    <w:rsid w:val="00C22B9D"/>
    <w:rsid w:val="00C23068"/>
    <w:rsid w:val="00C237AB"/>
    <w:rsid w:val="00C2392F"/>
    <w:rsid w:val="00C23D87"/>
    <w:rsid w:val="00C2477A"/>
    <w:rsid w:val="00C248C4"/>
    <w:rsid w:val="00C24C76"/>
    <w:rsid w:val="00C25681"/>
    <w:rsid w:val="00C25874"/>
    <w:rsid w:val="00C26B90"/>
    <w:rsid w:val="00C26CD4"/>
    <w:rsid w:val="00C26E55"/>
    <w:rsid w:val="00C271C5"/>
    <w:rsid w:val="00C278F3"/>
    <w:rsid w:val="00C27C11"/>
    <w:rsid w:val="00C27EB7"/>
    <w:rsid w:val="00C30444"/>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8AD"/>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3B4"/>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31C7"/>
    <w:rsid w:val="00C931EC"/>
    <w:rsid w:val="00C938A6"/>
    <w:rsid w:val="00C939A5"/>
    <w:rsid w:val="00C93BD1"/>
    <w:rsid w:val="00C9469F"/>
    <w:rsid w:val="00C9477F"/>
    <w:rsid w:val="00C9499F"/>
    <w:rsid w:val="00C949CD"/>
    <w:rsid w:val="00C94C95"/>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C83"/>
    <w:rsid w:val="00CA3055"/>
    <w:rsid w:val="00CA31DA"/>
    <w:rsid w:val="00CA3622"/>
    <w:rsid w:val="00CA37F1"/>
    <w:rsid w:val="00CA39EE"/>
    <w:rsid w:val="00CA3A30"/>
    <w:rsid w:val="00CA3C36"/>
    <w:rsid w:val="00CA4191"/>
    <w:rsid w:val="00CA4730"/>
    <w:rsid w:val="00CA4852"/>
    <w:rsid w:val="00CA49CE"/>
    <w:rsid w:val="00CA4A1D"/>
    <w:rsid w:val="00CA5583"/>
    <w:rsid w:val="00CA567D"/>
    <w:rsid w:val="00CA6227"/>
    <w:rsid w:val="00CA62B1"/>
    <w:rsid w:val="00CA65F0"/>
    <w:rsid w:val="00CA66A8"/>
    <w:rsid w:val="00CA6EBC"/>
    <w:rsid w:val="00CA7198"/>
    <w:rsid w:val="00CA75AD"/>
    <w:rsid w:val="00CA78E9"/>
    <w:rsid w:val="00CA7E2D"/>
    <w:rsid w:val="00CB02D2"/>
    <w:rsid w:val="00CB057D"/>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78D"/>
    <w:rsid w:val="00CB4A7D"/>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6864"/>
    <w:rsid w:val="00CD6980"/>
    <w:rsid w:val="00CD7479"/>
    <w:rsid w:val="00CD7C19"/>
    <w:rsid w:val="00CD7D2E"/>
    <w:rsid w:val="00CE021E"/>
    <w:rsid w:val="00CE0B26"/>
    <w:rsid w:val="00CE10EF"/>
    <w:rsid w:val="00CE1312"/>
    <w:rsid w:val="00CE13B2"/>
    <w:rsid w:val="00CE1757"/>
    <w:rsid w:val="00CE2493"/>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8E2"/>
    <w:rsid w:val="00D12359"/>
    <w:rsid w:val="00D12417"/>
    <w:rsid w:val="00D12600"/>
    <w:rsid w:val="00D12CBD"/>
    <w:rsid w:val="00D12F03"/>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4D7"/>
    <w:rsid w:val="00D27A89"/>
    <w:rsid w:val="00D27EDF"/>
    <w:rsid w:val="00D300B0"/>
    <w:rsid w:val="00D301BA"/>
    <w:rsid w:val="00D30216"/>
    <w:rsid w:val="00D30399"/>
    <w:rsid w:val="00D310A6"/>
    <w:rsid w:val="00D318E6"/>
    <w:rsid w:val="00D319B7"/>
    <w:rsid w:val="00D31B95"/>
    <w:rsid w:val="00D31BB7"/>
    <w:rsid w:val="00D31C5D"/>
    <w:rsid w:val="00D32059"/>
    <w:rsid w:val="00D32284"/>
    <w:rsid w:val="00D324CC"/>
    <w:rsid w:val="00D329EA"/>
    <w:rsid w:val="00D33147"/>
    <w:rsid w:val="00D3351F"/>
    <w:rsid w:val="00D34903"/>
    <w:rsid w:val="00D35511"/>
    <w:rsid w:val="00D36010"/>
    <w:rsid w:val="00D3626A"/>
    <w:rsid w:val="00D3683C"/>
    <w:rsid w:val="00D37177"/>
    <w:rsid w:val="00D37204"/>
    <w:rsid w:val="00D37AD5"/>
    <w:rsid w:val="00D37DC4"/>
    <w:rsid w:val="00D4006C"/>
    <w:rsid w:val="00D40835"/>
    <w:rsid w:val="00D41349"/>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347"/>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4F2E"/>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C5"/>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3695"/>
    <w:rsid w:val="00DA37B3"/>
    <w:rsid w:val="00DA3A6A"/>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78"/>
    <w:rsid w:val="00DB3FC7"/>
    <w:rsid w:val="00DB444C"/>
    <w:rsid w:val="00DB449C"/>
    <w:rsid w:val="00DB47E8"/>
    <w:rsid w:val="00DB50ED"/>
    <w:rsid w:val="00DB5380"/>
    <w:rsid w:val="00DB5789"/>
    <w:rsid w:val="00DB64C0"/>
    <w:rsid w:val="00DB6528"/>
    <w:rsid w:val="00DB68D5"/>
    <w:rsid w:val="00DB6907"/>
    <w:rsid w:val="00DB762F"/>
    <w:rsid w:val="00DB79E6"/>
    <w:rsid w:val="00DB7A38"/>
    <w:rsid w:val="00DC0A03"/>
    <w:rsid w:val="00DC0CBA"/>
    <w:rsid w:val="00DC0EC3"/>
    <w:rsid w:val="00DC0FE6"/>
    <w:rsid w:val="00DC14C6"/>
    <w:rsid w:val="00DC18CE"/>
    <w:rsid w:val="00DC1A3B"/>
    <w:rsid w:val="00DC1ADE"/>
    <w:rsid w:val="00DC222C"/>
    <w:rsid w:val="00DC248C"/>
    <w:rsid w:val="00DC27DF"/>
    <w:rsid w:val="00DC2817"/>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208B"/>
    <w:rsid w:val="00DD229E"/>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C91"/>
    <w:rsid w:val="00DD75DD"/>
    <w:rsid w:val="00DD78CA"/>
    <w:rsid w:val="00DE0C19"/>
    <w:rsid w:val="00DE0D40"/>
    <w:rsid w:val="00DE16C2"/>
    <w:rsid w:val="00DE1FBC"/>
    <w:rsid w:val="00DE20B4"/>
    <w:rsid w:val="00DE20BB"/>
    <w:rsid w:val="00DE22B5"/>
    <w:rsid w:val="00DE259A"/>
    <w:rsid w:val="00DE25D7"/>
    <w:rsid w:val="00DE3035"/>
    <w:rsid w:val="00DE335D"/>
    <w:rsid w:val="00DE3BA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184"/>
    <w:rsid w:val="00DF247E"/>
    <w:rsid w:val="00DF2800"/>
    <w:rsid w:val="00DF42E0"/>
    <w:rsid w:val="00DF44CC"/>
    <w:rsid w:val="00DF4895"/>
    <w:rsid w:val="00DF48A8"/>
    <w:rsid w:val="00DF4F4F"/>
    <w:rsid w:val="00DF57A2"/>
    <w:rsid w:val="00DF5A00"/>
    <w:rsid w:val="00DF5E4B"/>
    <w:rsid w:val="00DF6CD2"/>
    <w:rsid w:val="00DF6D84"/>
    <w:rsid w:val="00DF7288"/>
    <w:rsid w:val="00DF747F"/>
    <w:rsid w:val="00DF777C"/>
    <w:rsid w:val="00DF7ED2"/>
    <w:rsid w:val="00E00AC0"/>
    <w:rsid w:val="00E00BE4"/>
    <w:rsid w:val="00E00F83"/>
    <w:rsid w:val="00E01223"/>
    <w:rsid w:val="00E0167C"/>
    <w:rsid w:val="00E01A76"/>
    <w:rsid w:val="00E01B64"/>
    <w:rsid w:val="00E02820"/>
    <w:rsid w:val="00E02D44"/>
    <w:rsid w:val="00E0315B"/>
    <w:rsid w:val="00E03756"/>
    <w:rsid w:val="00E0381C"/>
    <w:rsid w:val="00E03ABE"/>
    <w:rsid w:val="00E03DF3"/>
    <w:rsid w:val="00E03FAC"/>
    <w:rsid w:val="00E040ED"/>
    <w:rsid w:val="00E04778"/>
    <w:rsid w:val="00E04D53"/>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6CF"/>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6DB"/>
    <w:rsid w:val="00E1683E"/>
    <w:rsid w:val="00E168DA"/>
    <w:rsid w:val="00E16CE6"/>
    <w:rsid w:val="00E16D35"/>
    <w:rsid w:val="00E16EA0"/>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C7D"/>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5E02"/>
    <w:rsid w:val="00E35FB4"/>
    <w:rsid w:val="00E36207"/>
    <w:rsid w:val="00E36807"/>
    <w:rsid w:val="00E36A2C"/>
    <w:rsid w:val="00E36AFE"/>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25"/>
    <w:rsid w:val="00E4675F"/>
    <w:rsid w:val="00E469DD"/>
    <w:rsid w:val="00E46A24"/>
    <w:rsid w:val="00E46EDF"/>
    <w:rsid w:val="00E47226"/>
    <w:rsid w:val="00E477BD"/>
    <w:rsid w:val="00E5039C"/>
    <w:rsid w:val="00E506A0"/>
    <w:rsid w:val="00E51205"/>
    <w:rsid w:val="00E51477"/>
    <w:rsid w:val="00E51559"/>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0E5"/>
    <w:rsid w:val="00E62147"/>
    <w:rsid w:val="00E625C0"/>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705"/>
    <w:rsid w:val="00E72A88"/>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3F1"/>
    <w:rsid w:val="00E80CF3"/>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7DA"/>
    <w:rsid w:val="00EB2CA2"/>
    <w:rsid w:val="00EB2D87"/>
    <w:rsid w:val="00EB2EFE"/>
    <w:rsid w:val="00EB3773"/>
    <w:rsid w:val="00EB3F39"/>
    <w:rsid w:val="00EB4456"/>
    <w:rsid w:val="00EB4523"/>
    <w:rsid w:val="00EB4DA6"/>
    <w:rsid w:val="00EB53AC"/>
    <w:rsid w:val="00EB584A"/>
    <w:rsid w:val="00EB5DE7"/>
    <w:rsid w:val="00EB5EEA"/>
    <w:rsid w:val="00EB6399"/>
    <w:rsid w:val="00EB6B73"/>
    <w:rsid w:val="00EB6FAC"/>
    <w:rsid w:val="00EB7013"/>
    <w:rsid w:val="00EB7507"/>
    <w:rsid w:val="00EB763C"/>
    <w:rsid w:val="00EB7EBC"/>
    <w:rsid w:val="00EC0140"/>
    <w:rsid w:val="00EC060E"/>
    <w:rsid w:val="00EC08C6"/>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71DA"/>
    <w:rsid w:val="00EC7C04"/>
    <w:rsid w:val="00EC7DB7"/>
    <w:rsid w:val="00ED0049"/>
    <w:rsid w:val="00ED007F"/>
    <w:rsid w:val="00ED0245"/>
    <w:rsid w:val="00ED0335"/>
    <w:rsid w:val="00ED03EC"/>
    <w:rsid w:val="00ED058D"/>
    <w:rsid w:val="00ED0811"/>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57F"/>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5F75"/>
    <w:rsid w:val="00F063A7"/>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38FC"/>
    <w:rsid w:val="00F1397F"/>
    <w:rsid w:val="00F1451C"/>
    <w:rsid w:val="00F14AC5"/>
    <w:rsid w:val="00F14B21"/>
    <w:rsid w:val="00F14BD7"/>
    <w:rsid w:val="00F14D25"/>
    <w:rsid w:val="00F14E54"/>
    <w:rsid w:val="00F1562C"/>
    <w:rsid w:val="00F156AB"/>
    <w:rsid w:val="00F156DE"/>
    <w:rsid w:val="00F15774"/>
    <w:rsid w:val="00F15BB1"/>
    <w:rsid w:val="00F15BE1"/>
    <w:rsid w:val="00F15EAC"/>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4F91"/>
    <w:rsid w:val="00F25459"/>
    <w:rsid w:val="00F26324"/>
    <w:rsid w:val="00F26682"/>
    <w:rsid w:val="00F26A59"/>
    <w:rsid w:val="00F26B7F"/>
    <w:rsid w:val="00F26BB8"/>
    <w:rsid w:val="00F26EB5"/>
    <w:rsid w:val="00F26FEB"/>
    <w:rsid w:val="00F27AF8"/>
    <w:rsid w:val="00F30006"/>
    <w:rsid w:val="00F306D6"/>
    <w:rsid w:val="00F306ED"/>
    <w:rsid w:val="00F30875"/>
    <w:rsid w:val="00F30A8C"/>
    <w:rsid w:val="00F30E3C"/>
    <w:rsid w:val="00F31505"/>
    <w:rsid w:val="00F31908"/>
    <w:rsid w:val="00F31A1F"/>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37A26"/>
    <w:rsid w:val="00F402B8"/>
    <w:rsid w:val="00F40331"/>
    <w:rsid w:val="00F41CF1"/>
    <w:rsid w:val="00F41DEF"/>
    <w:rsid w:val="00F42DAB"/>
    <w:rsid w:val="00F42DFF"/>
    <w:rsid w:val="00F42EE1"/>
    <w:rsid w:val="00F42FBD"/>
    <w:rsid w:val="00F43CE9"/>
    <w:rsid w:val="00F444F9"/>
    <w:rsid w:val="00F446A8"/>
    <w:rsid w:val="00F44A3D"/>
    <w:rsid w:val="00F44AEE"/>
    <w:rsid w:val="00F45117"/>
    <w:rsid w:val="00F452D6"/>
    <w:rsid w:val="00F457E2"/>
    <w:rsid w:val="00F457FA"/>
    <w:rsid w:val="00F464CC"/>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46A"/>
    <w:rsid w:val="00F76C9A"/>
    <w:rsid w:val="00F77622"/>
    <w:rsid w:val="00F776EF"/>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21B"/>
    <w:rsid w:val="00F97A0C"/>
    <w:rsid w:val="00F97A11"/>
    <w:rsid w:val="00F97DD7"/>
    <w:rsid w:val="00FA0072"/>
    <w:rsid w:val="00FA011B"/>
    <w:rsid w:val="00FA01AA"/>
    <w:rsid w:val="00FA024F"/>
    <w:rsid w:val="00FA02B7"/>
    <w:rsid w:val="00FA05BA"/>
    <w:rsid w:val="00FA0717"/>
    <w:rsid w:val="00FA0AF3"/>
    <w:rsid w:val="00FA1D35"/>
    <w:rsid w:val="00FA1E4D"/>
    <w:rsid w:val="00FA2397"/>
    <w:rsid w:val="00FA29A7"/>
    <w:rsid w:val="00FA302E"/>
    <w:rsid w:val="00FA3264"/>
    <w:rsid w:val="00FA38F5"/>
    <w:rsid w:val="00FA3C9B"/>
    <w:rsid w:val="00FA3CBA"/>
    <w:rsid w:val="00FA3E8C"/>
    <w:rsid w:val="00FA432C"/>
    <w:rsid w:val="00FA459B"/>
    <w:rsid w:val="00FA4621"/>
    <w:rsid w:val="00FA475F"/>
    <w:rsid w:val="00FA495E"/>
    <w:rsid w:val="00FA4E8F"/>
    <w:rsid w:val="00FA5531"/>
    <w:rsid w:val="00FA59F1"/>
    <w:rsid w:val="00FA5D3A"/>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4EA4"/>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19F"/>
    <w:rsid w:val="00FD53F6"/>
    <w:rsid w:val="00FD56D1"/>
    <w:rsid w:val="00FD570F"/>
    <w:rsid w:val="00FD5A19"/>
    <w:rsid w:val="00FD5F86"/>
    <w:rsid w:val="00FD6224"/>
    <w:rsid w:val="00FD626D"/>
    <w:rsid w:val="00FD6325"/>
    <w:rsid w:val="00FD69BA"/>
    <w:rsid w:val="00FD6C26"/>
    <w:rsid w:val="00FE002E"/>
    <w:rsid w:val="00FE089B"/>
    <w:rsid w:val="00FE1696"/>
    <w:rsid w:val="00FE1943"/>
    <w:rsid w:val="00FE1AA0"/>
    <w:rsid w:val="00FE2022"/>
    <w:rsid w:val="00FE22D1"/>
    <w:rsid w:val="00FE2AF4"/>
    <w:rsid w:val="00FE37FF"/>
    <w:rsid w:val="00FE3897"/>
    <w:rsid w:val="00FE3AFA"/>
    <w:rsid w:val="00FE3E38"/>
    <w:rsid w:val="00FE43CE"/>
    <w:rsid w:val="00FE47A4"/>
    <w:rsid w:val="00FE4831"/>
    <w:rsid w:val="00FE50B0"/>
    <w:rsid w:val="00FE5148"/>
    <w:rsid w:val="00FE55F1"/>
    <w:rsid w:val="00FE6313"/>
    <w:rsid w:val="00FE68E2"/>
    <w:rsid w:val="00FE6A75"/>
    <w:rsid w:val="00FE6B28"/>
    <w:rsid w:val="00FE6F80"/>
    <w:rsid w:val="00FE70A3"/>
    <w:rsid w:val="00FE7317"/>
    <w:rsid w:val="00FE78AD"/>
    <w:rsid w:val="00FE7C7C"/>
    <w:rsid w:val="00FF0687"/>
    <w:rsid w:val="00FF076B"/>
    <w:rsid w:val="00FF0779"/>
    <w:rsid w:val="00FF0BE7"/>
    <w:rsid w:val="00FF0C58"/>
    <w:rsid w:val="00FF0F06"/>
    <w:rsid w:val="00FF16F2"/>
    <w:rsid w:val="00FF1EE1"/>
    <w:rsid w:val="00FF1FE4"/>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 w:val="38841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2F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1375617942">
          <w:marLeft w:val="1714"/>
          <w:marRight w:val="0"/>
          <w:marTop w:val="0"/>
          <w:marBottom w:val="60"/>
          <w:divBdr>
            <w:top w:val="none" w:sz="0" w:space="0" w:color="auto"/>
            <w:left w:val="none" w:sz="0" w:space="0" w:color="auto"/>
            <w:bottom w:val="none" w:sz="0" w:space="0" w:color="auto"/>
            <w:right w:val="none" w:sz="0" w:space="0" w:color="auto"/>
          </w:divBdr>
        </w:div>
        <w:div w:id="89131017">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5AIRPNAIUNRU-1977188174-860</_dlc_DocId>
    <_dlc_DocIdUrl xmlns="71c5aaf6-e6ce-465b-b873-5148d2a4c105">
      <Url>https://nokia.sharepoint.com/sites/c5g/projects/mIoT/_layouts/15/DocIdRedir.aspx?ID=5AIRPNAIUNRU-1977188174-860</Url>
      <Description>5AIRPNAIUNRU-1977188174-860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939C9A-1AEE-4431-9890-1591D4282525}">
  <ds:schemaRefs>
    <ds:schemaRef ds:uri="http://schemas.openxmlformats.org/officeDocument/2006/bibliography"/>
  </ds:schemaRefs>
</ds:datastoreItem>
</file>

<file path=customXml/itemProps2.xml><?xml version="1.0" encoding="utf-8"?>
<ds:datastoreItem xmlns:ds="http://schemas.openxmlformats.org/officeDocument/2006/customXml" ds:itemID="{A0267E7E-7B4B-42A1-A1B0-58FB4544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F7BAC-0044-4601-B490-88E8E88D6960}">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144</TotalTime>
  <Pages>8</Pages>
  <Words>3812</Words>
  <Characters>19071</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672</cp:revision>
  <cp:lastPrinted>2019-04-30T02:45:00Z</cp:lastPrinted>
  <dcterms:created xsi:type="dcterms:W3CDTF">2021-04-06T15:11:00Z</dcterms:created>
  <dcterms:modified xsi:type="dcterms:W3CDTF">2022-02-11T22:46:00Z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ad14fa9c-9815-4f61-b981-187cd66a1356</vt:lpwstr>
  </property>
</Properties>
</file>