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1210D2" w:rsidR="001E41F3" w:rsidRDefault="001E41F3">
      <w:pPr>
        <w:pStyle w:val="CRCoverPage"/>
        <w:tabs>
          <w:tab w:val="right" w:pos="9639"/>
        </w:tabs>
        <w:spacing w:after="0"/>
        <w:rPr>
          <w:b/>
          <w:i/>
          <w:noProof/>
          <w:sz w:val="28"/>
        </w:rPr>
      </w:pPr>
      <w:r>
        <w:rPr>
          <w:b/>
          <w:noProof/>
          <w:sz w:val="24"/>
        </w:rPr>
        <w:t>3GPP TSG-</w:t>
      </w:r>
      <w:r w:rsidR="008A6667">
        <w:rPr>
          <w:b/>
          <w:noProof/>
          <w:sz w:val="24"/>
        </w:rPr>
        <w:fldChar w:fldCharType="begin"/>
      </w:r>
      <w:r w:rsidR="008A6667">
        <w:rPr>
          <w:b/>
          <w:noProof/>
          <w:sz w:val="24"/>
        </w:rPr>
        <w:instrText xml:space="preserve"> DOCPROPERTY  TSG/WGRef  \* MERGEFORMAT </w:instrText>
      </w:r>
      <w:r w:rsidR="008A6667">
        <w:rPr>
          <w:b/>
          <w:noProof/>
          <w:sz w:val="24"/>
        </w:rPr>
        <w:fldChar w:fldCharType="separate"/>
      </w:r>
      <w:r w:rsidR="009456B8">
        <w:rPr>
          <w:b/>
          <w:noProof/>
          <w:sz w:val="24"/>
        </w:rPr>
        <w:t>RAN WG 1</w:t>
      </w:r>
      <w:r w:rsidR="008A6667">
        <w:rPr>
          <w:b/>
          <w:noProof/>
          <w:sz w:val="24"/>
        </w:rPr>
        <w:fldChar w:fldCharType="end"/>
      </w:r>
      <w:r w:rsidR="00C66BA2">
        <w:rPr>
          <w:b/>
          <w:noProof/>
          <w:sz w:val="24"/>
        </w:rPr>
        <w:t xml:space="preserve"> </w:t>
      </w:r>
      <w:r>
        <w:rPr>
          <w:b/>
          <w:noProof/>
          <w:sz w:val="24"/>
        </w:rPr>
        <w:t>Meeting #</w:t>
      </w:r>
      <w:r w:rsidR="008A6667">
        <w:rPr>
          <w:b/>
          <w:noProof/>
          <w:sz w:val="24"/>
        </w:rPr>
        <w:fldChar w:fldCharType="begin"/>
      </w:r>
      <w:r w:rsidR="008A6667">
        <w:rPr>
          <w:b/>
          <w:noProof/>
          <w:sz w:val="24"/>
        </w:rPr>
        <w:instrText xml:space="preserve"> DOCPROPERTY  MtgSeq  \* MERGEFORMAT </w:instrText>
      </w:r>
      <w:r w:rsidR="008A6667">
        <w:rPr>
          <w:b/>
          <w:noProof/>
          <w:sz w:val="24"/>
        </w:rPr>
        <w:fldChar w:fldCharType="separate"/>
      </w:r>
      <w:r w:rsidR="00EB09B7" w:rsidRPr="00EB09B7">
        <w:rPr>
          <w:b/>
          <w:noProof/>
          <w:sz w:val="24"/>
        </w:rPr>
        <w:t xml:space="preserve"> </w:t>
      </w:r>
      <w:r w:rsidR="009456B8">
        <w:rPr>
          <w:b/>
          <w:noProof/>
          <w:sz w:val="24"/>
        </w:rPr>
        <w:t>107-e</w:t>
      </w:r>
      <w:r w:rsidR="008A6667">
        <w:rPr>
          <w:b/>
          <w:noProof/>
          <w:sz w:val="24"/>
        </w:rPr>
        <w:fldChar w:fldCharType="end"/>
      </w:r>
      <w:r>
        <w:rPr>
          <w:b/>
          <w:i/>
          <w:noProof/>
          <w:sz w:val="28"/>
        </w:rPr>
        <w:tab/>
      </w:r>
      <w:r w:rsidR="008A6667">
        <w:rPr>
          <w:b/>
          <w:i/>
          <w:noProof/>
          <w:sz w:val="28"/>
        </w:rPr>
        <w:fldChar w:fldCharType="begin"/>
      </w:r>
      <w:r w:rsidR="008A6667">
        <w:rPr>
          <w:b/>
          <w:i/>
          <w:noProof/>
          <w:sz w:val="28"/>
        </w:rPr>
        <w:instrText xml:space="preserve"> DOCPROPERTY  Tdoc#  \* MERGEFORMAT </w:instrText>
      </w:r>
      <w:r w:rsidR="008A6667">
        <w:rPr>
          <w:b/>
          <w:i/>
          <w:noProof/>
          <w:sz w:val="28"/>
        </w:rPr>
        <w:fldChar w:fldCharType="separate"/>
      </w:r>
      <w:r w:rsidR="00102694" w:rsidRPr="00102694">
        <w:rPr>
          <w:b/>
          <w:i/>
          <w:noProof/>
          <w:sz w:val="28"/>
        </w:rPr>
        <w:t>R1-2111921</w:t>
      </w:r>
      <w:r w:rsidR="008A6667">
        <w:rPr>
          <w:b/>
          <w:i/>
          <w:noProof/>
          <w:sz w:val="28"/>
        </w:rPr>
        <w:fldChar w:fldCharType="end"/>
      </w:r>
    </w:p>
    <w:p w14:paraId="7CB45193" w14:textId="0D8C3924" w:rsidR="001E41F3" w:rsidRDefault="008A66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456B8">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456B8">
        <w:rPr>
          <w:b/>
          <w:noProof/>
          <w:sz w:val="24"/>
        </w:rPr>
        <w:t xml:space="preserve"> November 11</w:t>
      </w:r>
      <w:r w:rsidR="009456B8" w:rsidRPr="009456B8">
        <w:rPr>
          <w:b/>
          <w:noProof/>
          <w:sz w:val="24"/>
          <w:vertAlign w:val="superscript"/>
        </w:rPr>
        <w:t>th</w:t>
      </w:r>
      <w:r w:rsidR="009456B8">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456B8">
        <w:rPr>
          <w:b/>
          <w:noProof/>
          <w:sz w:val="24"/>
        </w:rPr>
        <w:t xml:space="preserve"> November 19</w:t>
      </w:r>
      <w:r w:rsidR="009456B8" w:rsidRPr="009456B8">
        <w:rPr>
          <w:b/>
          <w:noProof/>
          <w:sz w:val="24"/>
          <w:vertAlign w:val="superscript"/>
        </w:rPr>
        <w:t>th</w:t>
      </w:r>
      <w:r w:rsidR="009456B8">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B58C9C1" w:rsidR="001E41F3" w:rsidRDefault="009456B8">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D1B5B" w:rsidR="001E41F3" w:rsidRPr="00410371" w:rsidRDefault="008A6667" w:rsidP="009456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56B8">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C1DD7" w:rsidR="001E41F3" w:rsidRPr="00410371" w:rsidRDefault="008A6667" w:rsidP="009456B8">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456B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29496" w:rsidR="001E41F3" w:rsidRPr="00410371" w:rsidRDefault="008A6667" w:rsidP="009456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56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EBA65" w:rsidR="001E41F3" w:rsidRPr="00410371" w:rsidRDefault="008A6667" w:rsidP="009456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56B8">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C42D8D" w:rsidR="00F25D98" w:rsidRDefault="009456B8" w:rsidP="001E41F3">
            <w:pPr>
              <w:pStyle w:val="CRCoverPage"/>
              <w:spacing w:after="0"/>
              <w:jc w:val="center"/>
              <w:rPr>
                <w:b/>
                <w:caps/>
                <w:noProof/>
              </w:rPr>
            </w:pPr>
            <w:r w:rsidRPr="00130954">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189E7" w:rsidR="00F25D98" w:rsidRDefault="009456B8" w:rsidP="001E41F3">
            <w:pPr>
              <w:pStyle w:val="CRCoverPage"/>
              <w:spacing w:after="0"/>
              <w:jc w:val="center"/>
              <w:rPr>
                <w:b/>
                <w:caps/>
                <w:noProof/>
              </w:rPr>
            </w:pPr>
            <w:r w:rsidRPr="00130954">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0440" w:rsidR="001E41F3" w:rsidRDefault="00805202" w:rsidP="009456B8">
            <w:pPr>
              <w:pStyle w:val="CRCoverPage"/>
              <w:spacing w:after="0"/>
              <w:ind w:left="100"/>
              <w:rPr>
                <w:noProof/>
              </w:rPr>
            </w:pPr>
            <w:fldSimple w:instr=" DOCPROPERTY  CrTitle  \* MERGEFORMAT ">
              <w:r w:rsidR="009456B8" w:rsidRPr="009456B8">
                <w:t>Correction on the determination of the number of part 2 CSI report</w:t>
              </w:r>
            </w:fldSimple>
            <w:r w:rsidR="00712E95">
              <w:t xml:space="preserve"> </w:t>
            </w:r>
            <w:r w:rsidR="00712E95" w:rsidRPr="00712E95">
              <w:rPr>
                <w:bCs/>
              </w:rPr>
              <w:t>(mirrored to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3D411" w:rsidR="001E41F3" w:rsidRDefault="008A6667" w:rsidP="009456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456B8">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F54FA" w:rsidR="001E41F3" w:rsidRDefault="008A6667" w:rsidP="009456B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56B8">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07D1A" w:rsidR="001E41F3" w:rsidRDefault="008A6667" w:rsidP="009456B8">
            <w:pPr>
              <w:pStyle w:val="CRCoverPage"/>
              <w:spacing w:after="0"/>
              <w:ind w:left="100"/>
              <w:rPr>
                <w:noProof/>
              </w:rPr>
            </w:pPr>
            <w:r>
              <w:rPr>
                <w:noProof/>
                <w:lang w:val="en-US"/>
              </w:rPr>
              <w:fldChar w:fldCharType="begin"/>
            </w:r>
            <w:r>
              <w:rPr>
                <w:noProof/>
                <w:lang w:val="en-US"/>
              </w:rPr>
              <w:instrText xml:space="preserve"> DOCPROPERTY  RelatedWis  \* MERGEFORMAT </w:instrText>
            </w:r>
            <w:r>
              <w:rPr>
                <w:noProof/>
                <w:lang w:val="en-US"/>
              </w:rPr>
              <w:fldChar w:fldCharType="separate"/>
            </w:r>
            <w:r w:rsidR="009456B8" w:rsidRPr="00CF3AB1">
              <w:rPr>
                <w:noProof/>
                <w:lang w:val="en-US"/>
              </w:rPr>
              <w:t>NR_newRAT-Core</w:t>
            </w:r>
            <w:r w:rsidR="009456B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6094F" w:rsidR="001E41F3" w:rsidRDefault="008A6667" w:rsidP="004F38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56B8">
              <w:rPr>
                <w:noProof/>
              </w:rPr>
              <w:t>2021-11-11</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044D3" w:rsidR="001E41F3" w:rsidRDefault="00A51B5F" w:rsidP="009456B8">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98363" w:rsidR="001E41F3" w:rsidRDefault="008A6667" w:rsidP="00780F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780F57">
              <w:rPr>
                <w:noProof/>
              </w:rPr>
              <w:t>el</w:t>
            </w:r>
            <w:r w:rsidR="009456B8">
              <w:rPr>
                <w:noProof/>
              </w:rPr>
              <w:t>-1</w:t>
            </w:r>
            <w:r>
              <w:rPr>
                <w:noProof/>
              </w:rPr>
              <w:fldChar w:fldCharType="end"/>
            </w:r>
            <w:r w:rsidR="00780F5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7C43E" w:rsidR="001E41F3" w:rsidRDefault="00780F57" w:rsidP="00D74DDE">
            <w:pPr>
              <w:pStyle w:val="CRCoverPage"/>
              <w:spacing w:after="0"/>
              <w:ind w:left="100"/>
              <w:rPr>
                <w:noProof/>
              </w:rPr>
            </w:pPr>
            <w:r>
              <w:rPr>
                <w:noProof/>
              </w:rPr>
              <w:t>In TS38.213 Clause 9.2.5, when a UE would multiplex CSI reports that include part 2 CSI reports in a PUCCH resource, both the number of PRBs for the PUCCH resources and the</w:t>
            </w:r>
            <w:r w:rsidRPr="00780F57">
              <w:rPr>
                <w:noProof/>
              </w:rPr>
              <w:t xml:space="preserve"> number of Part 2 CSI reports </w:t>
            </w:r>
            <w:r>
              <w:rPr>
                <w:noProof/>
              </w:rPr>
              <w:t xml:space="preserve">are determined </w:t>
            </w:r>
            <w:r w:rsidRPr="00780F57">
              <w:rPr>
                <w:noProof/>
              </w:rPr>
              <w:t>assuming that each of the CSI reports indicates rank 1</w:t>
            </w:r>
            <w:r>
              <w:rPr>
                <w:noProof/>
              </w:rPr>
              <w:t xml:space="preserve">. </w:t>
            </w:r>
            <w:r w:rsidR="002C1C3E">
              <w:rPr>
                <w:noProof/>
              </w:rPr>
              <w:t>I</w:t>
            </w:r>
            <w:r>
              <w:rPr>
                <w:noProof/>
              </w:rPr>
              <w:t xml:space="preserve">n Clause </w:t>
            </w:r>
            <w:r w:rsidR="00457805">
              <w:rPr>
                <w:noProof/>
              </w:rPr>
              <w:t>9.2.5.2, it</w:t>
            </w:r>
            <w:r>
              <w:rPr>
                <w:noProof/>
              </w:rPr>
              <w:t xml:space="preserve"> also </w:t>
            </w:r>
            <w:r w:rsidR="00457805">
              <w:rPr>
                <w:noProof/>
              </w:rPr>
              <w:t xml:space="preserve">specifies that a number of  Part 2 CSI reports </w:t>
            </w:r>
            <w:r w:rsidR="00871351">
              <w:rPr>
                <w:noProof/>
              </w:rPr>
              <w:t>needs to</w:t>
            </w:r>
            <w:r w:rsidR="00457805">
              <w:rPr>
                <w:noProof/>
              </w:rPr>
              <w:t xml:space="preserve"> be dropped if the code rate of PUCCH</w:t>
            </w:r>
            <w:r w:rsidR="002C1C3E">
              <w:rPr>
                <w:noProof/>
              </w:rPr>
              <w:t xml:space="preserve"> with</w:t>
            </w:r>
            <w:r w:rsidR="00457805">
              <w:rPr>
                <w:noProof/>
              </w:rPr>
              <w:t xml:space="preserve"> all Part 2 CSI reports is larger than the </w:t>
            </w:r>
            <w:r w:rsidR="00871351">
              <w:rPr>
                <w:noProof/>
              </w:rPr>
              <w:t xml:space="preserve">one </w:t>
            </w:r>
            <w:r w:rsidR="00457805" w:rsidRPr="00457805">
              <w:rPr>
                <w:noProof/>
              </w:rPr>
              <w:t xml:space="preserve">given by </w:t>
            </w:r>
            <w:r w:rsidR="00457805" w:rsidRPr="00457805">
              <w:rPr>
                <w:i/>
                <w:noProof/>
              </w:rPr>
              <w:t>maxCodeRate</w:t>
            </w:r>
            <w:r w:rsidR="00457805">
              <w:rPr>
                <w:noProof/>
              </w:rPr>
              <w:t xml:space="preserve">. Regarding this, </w:t>
            </w:r>
            <w:r w:rsidR="0039258A">
              <w:rPr>
                <w:noProof/>
              </w:rPr>
              <w:t xml:space="preserve">if the actual payload size of Part 2 CSI reports is larger than the size calcualted assuming rank 1, some </w:t>
            </w:r>
            <w:r w:rsidR="002C1C3E">
              <w:rPr>
                <w:noProof/>
              </w:rPr>
              <w:t xml:space="preserve">Part 2 reports are possibly dropped to satisfy the maximum code rate of the PUCCH, and </w:t>
            </w:r>
            <w:r w:rsidR="00457805">
              <w:rPr>
                <w:noProof/>
              </w:rPr>
              <w:t xml:space="preserve">the </w:t>
            </w:r>
            <w:r w:rsidR="00871351">
              <w:rPr>
                <w:noProof/>
              </w:rPr>
              <w:t xml:space="preserve">real </w:t>
            </w:r>
            <w:r w:rsidR="00457805">
              <w:rPr>
                <w:noProof/>
              </w:rPr>
              <w:t xml:space="preserve">number of </w:t>
            </w:r>
            <w:r w:rsidR="00871351">
              <w:rPr>
                <w:noProof/>
              </w:rPr>
              <w:t>Part 2 CSI reports</w:t>
            </w:r>
            <w:r w:rsidR="00A40785">
              <w:rPr>
                <w:noProof/>
              </w:rPr>
              <w:t xml:space="preserve"> </w:t>
            </w:r>
            <w:r w:rsidR="002C1C3E">
              <w:rPr>
                <w:noProof/>
              </w:rPr>
              <w:t>is</w:t>
            </w:r>
            <w:r w:rsidR="00457805">
              <w:rPr>
                <w:noProof/>
              </w:rPr>
              <w:t xml:space="preserve"> different</w:t>
            </w:r>
            <w:r w:rsidR="0039258A">
              <w:rPr>
                <w:noProof/>
              </w:rPr>
              <w:t xml:space="preserve"> from the number </w:t>
            </w:r>
            <w:r w:rsidR="00A40785">
              <w:rPr>
                <w:noProof/>
              </w:rPr>
              <w:t>determined</w:t>
            </w:r>
            <w:r w:rsidR="0039258A">
              <w:rPr>
                <w:noProof/>
              </w:rPr>
              <w:t xml:space="preserve"> assuming rank 1. </w:t>
            </w:r>
            <w:r w:rsidR="002C1C3E">
              <w:rPr>
                <w:noProof/>
              </w:rPr>
              <w:t xml:space="preserve">Therefore, UE does not know which number of Part 2 CSI reports should be reported, the real number following max code rate or </w:t>
            </w:r>
            <w:r w:rsidR="00A40785">
              <w:rPr>
                <w:noProof/>
              </w:rPr>
              <w:t>determined</w:t>
            </w:r>
            <w:r w:rsidR="002C1C3E">
              <w:rPr>
                <w:noProof/>
              </w:rPr>
              <w:t xml:space="preserve"> number assuming rank 1 which </w:t>
            </w:r>
            <w:r w:rsidR="00D74DDE">
              <w:rPr>
                <w:noProof/>
              </w:rPr>
              <w:t>possibly</w:t>
            </w:r>
            <w:r w:rsidR="002C1C3E">
              <w:rPr>
                <w:noProof/>
              </w:rPr>
              <w:t xml:space="preserve"> </w:t>
            </w:r>
            <w:r w:rsidR="00A40785">
              <w:rPr>
                <w:noProof/>
              </w:rPr>
              <w:t>result</w:t>
            </w:r>
            <w:r w:rsidR="00D74DDE">
              <w:rPr>
                <w:noProof/>
              </w:rPr>
              <w:t>s</w:t>
            </w:r>
            <w:r w:rsidR="002C1C3E">
              <w:rPr>
                <w:noProof/>
              </w:rPr>
              <w:t xml:space="preserve"> in the actual code rate </w:t>
            </w:r>
            <w:r w:rsidR="00D74DDE">
              <w:rPr>
                <w:noProof/>
              </w:rPr>
              <w:t>of the</w:t>
            </w:r>
            <w:r w:rsidR="002C1C3E">
              <w:rPr>
                <w:noProof/>
              </w:rPr>
              <w:t xml:space="preserve"> PUCCH larger than the 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EFC05" w:rsidR="001E41F3" w:rsidRPr="00D457D4" w:rsidRDefault="00C06DD1" w:rsidP="00A40785">
            <w:pPr>
              <w:pStyle w:val="CRCoverPage"/>
              <w:spacing w:after="0"/>
              <w:ind w:left="100"/>
              <w:rPr>
                <w:rFonts w:eastAsiaTheme="minorEastAsia"/>
                <w:noProof/>
                <w:lang w:val="en-US" w:eastAsia="zh-CN"/>
              </w:rPr>
            </w:pPr>
            <w:r>
              <w:rPr>
                <w:noProof/>
              </w:rPr>
              <w:t xml:space="preserve">Delete </w:t>
            </w:r>
            <w:r w:rsidR="00A40785">
              <w:rPr>
                <w:noProof/>
              </w:rPr>
              <w:t xml:space="preserve">the related discription that </w:t>
            </w:r>
            <w:r w:rsidRPr="00C06DD1">
              <w:rPr>
                <w:noProof/>
              </w:rPr>
              <w:t>a number of Part 2 CSI reports</w:t>
            </w:r>
            <w:r w:rsidR="00D457D4">
              <w:rPr>
                <w:noProof/>
              </w:rPr>
              <w:t xml:space="preserve"> is determined assuming rank 1 in </w:t>
            </w:r>
            <w:r w:rsidR="00D457D4" w:rsidRPr="00D457D4">
              <w:rPr>
                <w:noProof/>
              </w:rPr>
              <w:t>Clause 9.2.5</w:t>
            </w:r>
            <w:r w:rsidR="00D457D4">
              <w:rPr>
                <w:noProof/>
              </w:rPr>
              <w:t xml:space="preserve"> of </w:t>
            </w:r>
            <w:r w:rsidR="00D457D4" w:rsidRPr="00D457D4">
              <w:rPr>
                <w:noProof/>
              </w:rPr>
              <w:t>TS38.213</w:t>
            </w:r>
            <w:r w:rsidR="00D74DDE" w:rsidRPr="00D74DDE">
              <w:rPr>
                <w:noProof/>
              </w:rPr>
              <w:t xml:space="preserve"> and</w:t>
            </w:r>
            <w:r w:rsidR="00D457D4">
              <w:rPr>
                <w:noProof/>
              </w:rPr>
              <w:t xml:space="preserve"> clarify the number of </w:t>
            </w:r>
            <w:r w:rsidR="00A40785">
              <w:rPr>
                <w:noProof/>
              </w:rPr>
              <w:t xml:space="preserve">reported </w:t>
            </w:r>
            <w:r w:rsidR="00D457D4">
              <w:rPr>
                <w:noProof/>
              </w:rPr>
              <w:t xml:space="preserve">Part 2 </w:t>
            </w:r>
            <w:r w:rsidR="00A40785">
              <w:rPr>
                <w:noProof/>
              </w:rPr>
              <w:t xml:space="preserve">CSI reports </w:t>
            </w:r>
            <w:r w:rsidR="00D457D4">
              <w:rPr>
                <w:noProof/>
              </w:rPr>
              <w:t xml:space="preserve">is the real number determined based on </w:t>
            </w:r>
            <w:r w:rsidR="0012198F">
              <w:rPr>
                <w:noProof/>
              </w:rPr>
              <w:t xml:space="preserve">the </w:t>
            </w:r>
            <w:r w:rsidR="00D457D4">
              <w:rPr>
                <w:noProof/>
              </w:rPr>
              <w:t>max code rate</w:t>
            </w:r>
            <w:r w:rsidR="0012198F">
              <w:rPr>
                <w:noProof/>
              </w:rPr>
              <w:t xml:space="preserve"> of PUCCH</w:t>
            </w:r>
            <w:r w:rsidR="00D457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CACC4" w:rsidR="001E41F3" w:rsidRDefault="00D457D4" w:rsidP="00A40785">
            <w:pPr>
              <w:pStyle w:val="CRCoverPage"/>
              <w:spacing w:after="0"/>
              <w:ind w:left="100"/>
              <w:rPr>
                <w:noProof/>
              </w:rPr>
            </w:pPr>
            <w:r>
              <w:rPr>
                <w:noProof/>
              </w:rPr>
              <w:t xml:space="preserve">If the CR is not approved, a UE will not know the dedicated number of Part 2 CSI </w:t>
            </w:r>
            <w:r w:rsidR="00A40785">
              <w:rPr>
                <w:noProof/>
              </w:rPr>
              <w:t xml:space="preserve">reports </w:t>
            </w:r>
            <w:r>
              <w:rPr>
                <w:noProof/>
              </w:rPr>
              <w:t>reported to gNB and g</w:t>
            </w:r>
            <w:r w:rsidR="0012198F">
              <w:rPr>
                <w:noProof/>
              </w:rPr>
              <w:t>NB will not be clear how many Part 2 CSI reports are carri</w:t>
            </w:r>
            <w:r w:rsidR="00A40785">
              <w:rPr>
                <w:noProof/>
              </w:rPr>
              <w:t>ed i</w:t>
            </w:r>
            <w:r w:rsidR="0012198F">
              <w:rPr>
                <w:noProof/>
              </w:rPr>
              <w:t xml:space="preserve">n </w:t>
            </w:r>
            <w:r w:rsidR="00A40785">
              <w:rPr>
                <w:noProof/>
              </w:rPr>
              <w:t>a</w:t>
            </w:r>
            <w:r w:rsidR="0012198F">
              <w:rPr>
                <w:noProof/>
              </w:rPr>
              <w:t xml:space="preserve">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4119B" w:rsidR="001E41F3" w:rsidRDefault="00121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44DE2" w:rsidR="001E41F3" w:rsidRDefault="00121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CCA7E" w:rsidR="001E41F3" w:rsidRDefault="00121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FB27B" w14:textId="77777777" w:rsidR="0012198F" w:rsidRDefault="0012198F" w:rsidP="0012198F">
            <w:pPr>
              <w:pStyle w:val="CRCoverPage"/>
              <w:spacing w:after="0"/>
              <w:rPr>
                <w:b/>
                <w:noProof/>
                <w:u w:val="single"/>
              </w:rPr>
            </w:pPr>
            <w:r w:rsidRPr="00CB3F74">
              <w:rPr>
                <w:b/>
                <w:noProof/>
                <w:u w:val="single"/>
              </w:rPr>
              <w:t>Isolated impact analysis:</w:t>
            </w:r>
          </w:p>
          <w:p w14:paraId="00D3B8F7" w14:textId="5AFCEC54" w:rsidR="001E41F3" w:rsidRDefault="0012198F" w:rsidP="0012198F">
            <w:pPr>
              <w:pStyle w:val="CRCoverPage"/>
              <w:spacing w:after="0"/>
              <w:ind w:left="100"/>
              <w:rPr>
                <w:noProof/>
              </w:rPr>
            </w:pPr>
            <w:r>
              <w:rPr>
                <w:noProof/>
                <w:lang w:eastAsia="zh-CN"/>
              </w:rPr>
              <w:lastRenderedPageBreak/>
              <w:t>This CR has isolated impact. If the UE is implemented in accordance to this CR and the gNB is not, or the gNB is implemented in accordance to this CR and the UE is not, there will be different understanding between UE and gNB on th</w:t>
            </w:r>
            <w:r w:rsidR="00A40785">
              <w:rPr>
                <w:noProof/>
                <w:lang w:eastAsia="zh-CN"/>
              </w:rPr>
              <w:t>e number of Part 2 CSI reports i</w:t>
            </w:r>
            <w:r>
              <w:rPr>
                <w:noProof/>
                <w:lang w:eastAsia="zh-CN"/>
              </w:rPr>
              <w:t xml:space="preserve">n the PUCCH.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D751F69" w:rsidR="0012198F" w:rsidRDefault="0012198F">
      <w:pPr>
        <w:spacing w:after="0"/>
        <w:rPr>
          <w:noProof/>
        </w:rPr>
      </w:pPr>
      <w:r>
        <w:rPr>
          <w:noProof/>
        </w:rPr>
        <w:br w:type="page"/>
      </w:r>
    </w:p>
    <w:p w14:paraId="58775DAA" w14:textId="77777777" w:rsidR="0012198F" w:rsidRDefault="0012198F" w:rsidP="0012198F">
      <w:pPr>
        <w:pStyle w:val="3"/>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bookmarkStart w:id="10" w:name="_Toc45699206"/>
      <w:bookmarkStart w:id="11" w:name="_Toc83289678"/>
      <w:r w:rsidRPr="00B916EC">
        <w:lastRenderedPageBreak/>
        <w:t>9.2.5</w:t>
      </w:r>
      <w:r w:rsidRPr="00B916EC">
        <w:tab/>
        <w:t>UE procedure for reporting multiple UCI types</w:t>
      </w:r>
      <w:bookmarkEnd w:id="2"/>
      <w:bookmarkEnd w:id="3"/>
      <w:bookmarkEnd w:id="4"/>
      <w:bookmarkEnd w:id="5"/>
      <w:bookmarkEnd w:id="6"/>
      <w:bookmarkEnd w:id="7"/>
      <w:bookmarkEnd w:id="8"/>
      <w:bookmarkEnd w:id="9"/>
      <w:bookmarkEnd w:id="10"/>
      <w:bookmarkEnd w:id="11"/>
    </w:p>
    <w:p w14:paraId="76511E64" w14:textId="77777777" w:rsidR="0012198F" w:rsidRPr="007A3016" w:rsidRDefault="0012198F" w:rsidP="0012198F">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2107E827" w14:textId="77777777" w:rsidR="0012198F" w:rsidRDefault="0012198F" w:rsidP="0012198F">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4761E387" w14:textId="77777777" w:rsidR="0012198F" w:rsidRDefault="0012198F" w:rsidP="0012198F">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1629733" w14:textId="77777777" w:rsidR="0012198F" w:rsidRPr="007A3016" w:rsidRDefault="0012198F" w:rsidP="0012198F">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0E4F3B40" w14:textId="77777777" w:rsidR="0012198F" w:rsidRPr="007A3016" w:rsidRDefault="0012198F" w:rsidP="0012198F">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10A0B0D0" w14:textId="77777777" w:rsidR="0012198F" w:rsidRDefault="0012198F" w:rsidP="0012198F">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7FABD5A1" w14:textId="2D2F8C0F" w:rsidR="0012198F" w:rsidRDefault="0012198F" w:rsidP="0012198F">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del w:id="12" w:author="Huawei" w:date="2021-11-02T19:28:00Z">
        <w:r w:rsidDel="00871351">
          <w:rPr>
            <w:lang w:eastAsia="zh-CN"/>
          </w:rPr>
          <w:delText xml:space="preserve">or a number of Part 2 CSI reports </w:delText>
        </w:r>
      </w:del>
      <w:r w:rsidRPr="00985DB3">
        <w:rPr>
          <w:lang w:eastAsia="zh-CN"/>
        </w:rPr>
        <w:t xml:space="preserve">assuming that each of the CSI reports indicates rank 1. </w:t>
      </w:r>
    </w:p>
    <w:p w14:paraId="0FCB8334" w14:textId="77777777" w:rsidR="0012198F" w:rsidRPr="009A1D7D" w:rsidRDefault="0012198F" w:rsidP="0012198F">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BC4B6" w14:textId="77777777" w:rsidR="0006240A" w:rsidRDefault="0006240A">
      <w:r>
        <w:separator/>
      </w:r>
    </w:p>
  </w:endnote>
  <w:endnote w:type="continuationSeparator" w:id="0">
    <w:p w14:paraId="7016A87D" w14:textId="77777777" w:rsidR="0006240A" w:rsidRDefault="00062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4B2F6" w14:textId="77777777" w:rsidR="0006240A" w:rsidRDefault="0006240A">
      <w:r>
        <w:separator/>
      </w:r>
    </w:p>
  </w:footnote>
  <w:footnote w:type="continuationSeparator" w:id="0">
    <w:p w14:paraId="5FC9C1AE" w14:textId="77777777" w:rsidR="0006240A" w:rsidRDefault="00062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AC0"/>
    <w:rsid w:val="0006240A"/>
    <w:rsid w:val="000A6394"/>
    <w:rsid w:val="000B7FED"/>
    <w:rsid w:val="000C038A"/>
    <w:rsid w:val="000C6598"/>
    <w:rsid w:val="000D44B3"/>
    <w:rsid w:val="00102694"/>
    <w:rsid w:val="0012198F"/>
    <w:rsid w:val="00145D43"/>
    <w:rsid w:val="00192C46"/>
    <w:rsid w:val="001A08B3"/>
    <w:rsid w:val="001A7B60"/>
    <w:rsid w:val="001B52F0"/>
    <w:rsid w:val="001B7A65"/>
    <w:rsid w:val="001E41F3"/>
    <w:rsid w:val="00231552"/>
    <w:rsid w:val="0026004D"/>
    <w:rsid w:val="002640DD"/>
    <w:rsid w:val="00275D12"/>
    <w:rsid w:val="00284FEB"/>
    <w:rsid w:val="002860C4"/>
    <w:rsid w:val="002B5741"/>
    <w:rsid w:val="002C1C3E"/>
    <w:rsid w:val="002E472E"/>
    <w:rsid w:val="00305409"/>
    <w:rsid w:val="003609EF"/>
    <w:rsid w:val="0036231A"/>
    <w:rsid w:val="00374DD4"/>
    <w:rsid w:val="0039258A"/>
    <w:rsid w:val="003E1A36"/>
    <w:rsid w:val="00410371"/>
    <w:rsid w:val="004242F1"/>
    <w:rsid w:val="00457805"/>
    <w:rsid w:val="004B75B7"/>
    <w:rsid w:val="004F38E3"/>
    <w:rsid w:val="0051580D"/>
    <w:rsid w:val="00547111"/>
    <w:rsid w:val="00592D74"/>
    <w:rsid w:val="005C7944"/>
    <w:rsid w:val="005E2C44"/>
    <w:rsid w:val="00621188"/>
    <w:rsid w:val="006257ED"/>
    <w:rsid w:val="00665C47"/>
    <w:rsid w:val="00695808"/>
    <w:rsid w:val="006B46FB"/>
    <w:rsid w:val="006E21FB"/>
    <w:rsid w:val="00712E95"/>
    <w:rsid w:val="00772B0F"/>
    <w:rsid w:val="00780F57"/>
    <w:rsid w:val="00792342"/>
    <w:rsid w:val="007977A8"/>
    <w:rsid w:val="007B512A"/>
    <w:rsid w:val="007C2097"/>
    <w:rsid w:val="007D6A07"/>
    <w:rsid w:val="007F7259"/>
    <w:rsid w:val="008040A8"/>
    <w:rsid w:val="00805202"/>
    <w:rsid w:val="008279FA"/>
    <w:rsid w:val="008626E7"/>
    <w:rsid w:val="00870EE7"/>
    <w:rsid w:val="00871351"/>
    <w:rsid w:val="008863B9"/>
    <w:rsid w:val="008A45A6"/>
    <w:rsid w:val="008A6667"/>
    <w:rsid w:val="008F3789"/>
    <w:rsid w:val="008F686C"/>
    <w:rsid w:val="009148DE"/>
    <w:rsid w:val="00941E30"/>
    <w:rsid w:val="009456B8"/>
    <w:rsid w:val="009777D9"/>
    <w:rsid w:val="00991B88"/>
    <w:rsid w:val="009A5753"/>
    <w:rsid w:val="009A579D"/>
    <w:rsid w:val="009E3297"/>
    <w:rsid w:val="009F734F"/>
    <w:rsid w:val="00A246B6"/>
    <w:rsid w:val="00A40785"/>
    <w:rsid w:val="00A47E70"/>
    <w:rsid w:val="00A50CF0"/>
    <w:rsid w:val="00A51B5F"/>
    <w:rsid w:val="00A7671C"/>
    <w:rsid w:val="00AA2CBC"/>
    <w:rsid w:val="00AC5820"/>
    <w:rsid w:val="00AD1CD8"/>
    <w:rsid w:val="00B258BB"/>
    <w:rsid w:val="00B67B97"/>
    <w:rsid w:val="00B968C8"/>
    <w:rsid w:val="00BA3EC5"/>
    <w:rsid w:val="00BA51D9"/>
    <w:rsid w:val="00BB5DFC"/>
    <w:rsid w:val="00BD279D"/>
    <w:rsid w:val="00BD6BB8"/>
    <w:rsid w:val="00C06DD1"/>
    <w:rsid w:val="00C66BA2"/>
    <w:rsid w:val="00C95985"/>
    <w:rsid w:val="00CC5026"/>
    <w:rsid w:val="00CC68D0"/>
    <w:rsid w:val="00D03F9A"/>
    <w:rsid w:val="00D06D51"/>
    <w:rsid w:val="00D24991"/>
    <w:rsid w:val="00D457D4"/>
    <w:rsid w:val="00D50255"/>
    <w:rsid w:val="00D66520"/>
    <w:rsid w:val="00D74DDE"/>
    <w:rsid w:val="00DE34CF"/>
    <w:rsid w:val="00E1393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2198F"/>
    <w:rPr>
      <w:rFonts w:ascii="Arial" w:hAnsi="Arial"/>
      <w:lang w:val="en-GB" w:eastAsia="en-US"/>
    </w:rPr>
  </w:style>
  <w:style w:type="character" w:customStyle="1" w:styleId="B1Zchn">
    <w:name w:val="B1 Zchn"/>
    <w:link w:val="B1"/>
    <w:qFormat/>
    <w:rsid w:val="0012198F"/>
    <w:rPr>
      <w:rFonts w:ascii="Times New Roman" w:hAnsi="Times New Roman"/>
      <w:lang w:val="en-GB" w:eastAsia="en-US"/>
    </w:rPr>
  </w:style>
  <w:style w:type="character" w:customStyle="1" w:styleId="B2Char">
    <w:name w:val="B2 Char"/>
    <w:link w:val="B2"/>
    <w:qFormat/>
    <w:rsid w:val="0012198F"/>
    <w:rPr>
      <w:rFonts w:ascii="Times New Roman" w:hAnsi="Times New Roman"/>
      <w:lang w:val="en-GB" w:eastAsia="en-US"/>
    </w:rPr>
  </w:style>
  <w:style w:type="paragraph" w:styleId="af1">
    <w:name w:val="Revision"/>
    <w:hidden/>
    <w:uiPriority w:val="99"/>
    <w:semiHidden/>
    <w:rsid w:val="00051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2DFC3-08A6-429E-BC95-DF64C069B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1899-12-31T23:00:00Z</cp:lastPrinted>
  <dcterms:created xsi:type="dcterms:W3CDTF">2021-11-06T04:37:00Z</dcterms:created>
  <dcterms:modified xsi:type="dcterms:W3CDTF">2021-11-06T04:58:00Z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(3)7PbXpYqBelBNL2uPRECcRmrNENslhbKYJkZLnXdxBjD2zc8kjrPbqvyOU4T0iGD6hi4uqWcg
+0PpDq9hvrbzOls4aTyc574/IzkGa26qlMewAEKIrw0d0Q8wXAAH63n3mcohGzKH9lgjYjF+
rg7djbFXBCIW1Zgq9Jc6puo7JB4LnqNNQtUSD5OtSe7zf6WPuVmWFu+CcdxQ4flPCWKnEQsK
8XcrI7dM3FunBU8AEu</vt:lpwstr>
  </property>
  <property fmtid="{D5CDD505-2E9C-101B-9397-08002B2CF9AE}" pid="22" name="_2015_ms_pID_7253431">
    <vt:lpwstr>bij1uLbNgnWaLSoO65lRsXsyCnZCJXFC8Mmym0Rr38/rwLUfPabmL6
nU1qoWqt3oJfBXhXflMOScEuKu7tDKzKaAYHT/RtceWWG5NCvG5Fk/0f7opZ6fBX0yRzpr1B
Jyu/DrjFa2Wmvi3gDF0QrdAggQ2o5umEDsyrBqCZEIUOoS32r27mFtvRS98oM6V66acXafFN
NUe2Ak3uKTCGC5NHHSNj9DaDsct6BHRoywbH</vt:lpwstr>
  </property>
  <property fmtid="{D5CDD505-2E9C-101B-9397-08002B2CF9AE}" pid="23" name="_2015_ms_pID_7253432">
    <vt:lpwstr>1g==</vt:lpwstr>
  </property>
</Properties>
</file>