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64BF37CA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</w:t>
      </w:r>
      <w:r w:rsidR="005F1ADE">
        <w:rPr>
          <w:rFonts w:ascii="Arial" w:hAnsi="Arial" w:cs="Arial"/>
          <w:b/>
          <w:bCs/>
          <w:sz w:val="24"/>
          <w:lang w:val="en-US"/>
        </w:rPr>
        <w:t>0</w:t>
      </w:r>
      <w:r w:rsidR="00ED19EF">
        <w:rPr>
          <w:rFonts w:ascii="Arial" w:hAnsi="Arial" w:cs="Arial"/>
          <w:b/>
          <w:bCs/>
          <w:sz w:val="24"/>
          <w:lang w:val="en-US"/>
        </w:rPr>
        <w:t>7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710DF">
        <w:rPr>
          <w:rFonts w:ascii="Arial" w:hAnsi="Arial" w:cs="Arial"/>
          <w:b/>
          <w:bCs/>
          <w:sz w:val="24"/>
        </w:rPr>
        <w:t xml:space="preserve"> </w:t>
      </w:r>
      <w:r w:rsidR="00ED19EF" w:rsidRPr="00ED19EF">
        <w:rPr>
          <w:rFonts w:ascii="Arial" w:hAnsi="Arial" w:cs="Arial"/>
          <w:b/>
          <w:bCs/>
          <w:color w:val="000000" w:themeColor="text1"/>
          <w:sz w:val="24"/>
        </w:rPr>
        <w:t>R1-2111478</w:t>
      </w:r>
    </w:p>
    <w:p w14:paraId="40E96C92" w14:textId="7D68B060" w:rsidR="00DB25CE" w:rsidRDefault="00A648BD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A648BD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November 11th – 19th, 2021</w:t>
      </w:r>
    </w:p>
    <w:p w14:paraId="0AE1EAD4" w14:textId="77777777" w:rsidR="00875429" w:rsidRPr="00E047A5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22DE8C8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5E092405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inter-cell operation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18751781" w14:textId="77777777" w:rsidR="00315E26" w:rsidRDefault="00315E26" w:rsidP="00C37339"/>
    <w:p w14:paraId="71B17C1C" w14:textId="4E150F2C" w:rsidR="002606E5" w:rsidRDefault="000C7915" w:rsidP="00C37339">
      <w:r>
        <w:t>The feMIMO WID has been revised in the last RAN plenary to clarify the scope of this 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606E5" w14:paraId="3453F1B9" w14:textId="77777777" w:rsidTr="002606E5">
        <w:tc>
          <w:tcPr>
            <w:tcW w:w="9919" w:type="dxa"/>
          </w:tcPr>
          <w:p w14:paraId="1A6F210F" w14:textId="0955FAB4" w:rsidR="002606E5" w:rsidRDefault="002606E5" w:rsidP="00C3733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ind w:left="1440"/>
              <w:contextualSpacing w:val="0"/>
            </w:pPr>
            <w:r w:rsidRPr="0051690F">
              <w:t xml:space="preserve">Identify </w:t>
            </w:r>
            <w:r w:rsidRPr="00685E71">
              <w:t>and specify QCL/TCI-related enhancements to enable inter-cell multi-TRP operations, assuming multi-DCI based multi-PDSCH reception</w:t>
            </w:r>
            <w:r>
              <w:t xml:space="preserve"> </w:t>
            </w:r>
            <w:r w:rsidRPr="00F16D28">
              <w:rPr>
                <w:rFonts w:eastAsia="Times New Roman"/>
              </w:rPr>
              <w:t>based on Rel-15/16 TCI framework</w:t>
            </w:r>
          </w:p>
        </w:tc>
      </w:tr>
    </w:tbl>
    <w:p w14:paraId="3E605529" w14:textId="77777777" w:rsidR="002606E5" w:rsidRDefault="002606E5" w:rsidP="00C37339"/>
    <w:p w14:paraId="1A280BD0" w14:textId="49F37E41" w:rsidR="00787477" w:rsidRDefault="00C70953" w:rsidP="00787477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Half-frame index</w:t>
      </w:r>
    </w:p>
    <w:p w14:paraId="0D59F2A6" w14:textId="77777777" w:rsidR="00787477" w:rsidRDefault="00787477" w:rsidP="0078747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E345C" w14:paraId="738623FC" w14:textId="77777777" w:rsidTr="007E345C">
        <w:tc>
          <w:tcPr>
            <w:tcW w:w="9919" w:type="dxa"/>
          </w:tcPr>
          <w:p w14:paraId="7C1F6CF6" w14:textId="77777777" w:rsidR="007E345C" w:rsidRPr="00FC4359" w:rsidRDefault="007E345C" w:rsidP="007E345C">
            <w:pPr>
              <w:rPr>
                <w:rFonts w:eastAsia="SimSun" w:cs="Times"/>
                <w:highlight w:val="green"/>
                <w:lang w:val="en-US" w:eastAsia="zh-CN"/>
              </w:rPr>
            </w:pPr>
            <w:r w:rsidRPr="00FC4359">
              <w:rPr>
                <w:rStyle w:val="normaltextrun"/>
                <w:rFonts w:cs="Times"/>
                <w:b/>
                <w:bCs/>
                <w:color w:val="000000"/>
                <w:highlight w:val="green"/>
                <w:shd w:val="clear" w:color="auto" w:fill="FFFF00"/>
              </w:rPr>
              <w:t xml:space="preserve">Agreement </w:t>
            </w:r>
          </w:p>
          <w:p w14:paraId="5CA4014B" w14:textId="77777777" w:rsidR="007E345C" w:rsidRPr="00FC4359" w:rsidRDefault="007E345C" w:rsidP="007E345C">
            <w:pPr>
              <w:numPr>
                <w:ilvl w:val="0"/>
                <w:numId w:val="43"/>
              </w:numPr>
              <w:spacing w:after="0"/>
              <w:rPr>
                <w:rFonts w:cs="Times"/>
              </w:rPr>
            </w:pPr>
            <w:r w:rsidRPr="00FC4359">
              <w:rPr>
                <w:rFonts w:cs="Times"/>
              </w:rPr>
              <w:t>Center frequency, SCS, SFN offset are assumed to be the same for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>SSBs from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>the serving cell and the configured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 xml:space="preserve"> SSBs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>with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>PCI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>different from the serving cell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>for inter-cell multi TRP operation.</w:t>
            </w:r>
          </w:p>
          <w:p w14:paraId="11332E5B" w14:textId="34EE7083" w:rsidR="007E345C" w:rsidRPr="007E345C" w:rsidRDefault="007E345C" w:rsidP="00787477">
            <w:pPr>
              <w:numPr>
                <w:ilvl w:val="0"/>
                <w:numId w:val="43"/>
              </w:numPr>
              <w:spacing w:after="0"/>
              <w:rPr>
                <w:rFonts w:cs="Times"/>
              </w:rPr>
            </w:pPr>
            <w:r w:rsidRPr="00FC4359">
              <w:rPr>
                <w:rFonts w:cs="Times"/>
              </w:rPr>
              <w:t>The information related to “SSB time domain position” for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 xml:space="preserve"> SSB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>with PCI different from the serving cell</w:t>
            </w:r>
            <w:r w:rsidRPr="00FC4359">
              <w:rPr>
                <w:rStyle w:val="apple-converted-space"/>
                <w:rFonts w:cs="Times"/>
              </w:rPr>
              <w:t> </w:t>
            </w:r>
            <w:r w:rsidRPr="00FC4359">
              <w:rPr>
                <w:rFonts w:cs="Times"/>
              </w:rPr>
              <w:t>consists of [halfFrameIndex and] ssb-PositionsInBurst</w:t>
            </w:r>
          </w:p>
        </w:tc>
      </w:tr>
    </w:tbl>
    <w:p w14:paraId="7D2A5682" w14:textId="64ED66DD" w:rsidR="007E345C" w:rsidRDefault="007E345C" w:rsidP="00787477">
      <w:pPr>
        <w:rPr>
          <w:lang w:val="en-US"/>
        </w:rPr>
      </w:pPr>
    </w:p>
    <w:p w14:paraId="7B6B04A8" w14:textId="14CA15AA" w:rsidR="00787477" w:rsidRPr="0064742D" w:rsidRDefault="007E345C" w:rsidP="00787477">
      <w:pPr>
        <w:rPr>
          <w:lang w:val="en-US"/>
        </w:rPr>
      </w:pPr>
      <w:r>
        <w:rPr>
          <w:lang w:val="en-US"/>
        </w:rPr>
        <w:t xml:space="preserve">In RAN1#106b-e </w:t>
      </w:r>
      <w:r w:rsidR="00453B9A">
        <w:rPr>
          <w:lang w:val="en-US"/>
        </w:rPr>
        <w:t xml:space="preserve">it was agreed that </w:t>
      </w:r>
      <w:r w:rsidR="00BA0B01">
        <w:rPr>
          <w:lang w:val="en-US"/>
        </w:rPr>
        <w:t xml:space="preserve">“SSB time domain position” for SSB with PCID different from the serving cell </w:t>
      </w:r>
      <w:r w:rsidR="00282514">
        <w:rPr>
          <w:lang w:val="en-US"/>
        </w:rPr>
        <w:t xml:space="preserve">comprises of </w:t>
      </w:r>
      <w:r w:rsidR="00282514" w:rsidRPr="00771382">
        <w:rPr>
          <w:lang w:val="en-US"/>
        </w:rPr>
        <w:t>ssb-PositionsInBurst</w:t>
      </w:r>
      <w:r w:rsidR="00282514">
        <w:rPr>
          <w:lang w:val="en-US"/>
        </w:rPr>
        <w:t xml:space="preserve"> but half-frame index was not agreed. We </w:t>
      </w:r>
      <w:r w:rsidR="00771382">
        <w:rPr>
          <w:lang w:val="en-US"/>
        </w:rPr>
        <w:t xml:space="preserve">think </w:t>
      </w:r>
      <w:r w:rsidR="00177E0E">
        <w:rPr>
          <w:lang w:val="en-US"/>
        </w:rPr>
        <w:t>half-frame index</w:t>
      </w:r>
      <w:r w:rsidR="006E7D12">
        <w:rPr>
          <w:lang w:val="en-US"/>
        </w:rPr>
        <w:t xml:space="preserve"> can be different from</w:t>
      </w:r>
      <w:r w:rsidR="00177E0E">
        <w:rPr>
          <w:lang w:val="en-US"/>
        </w:rPr>
        <w:t xml:space="preserve"> the</w:t>
      </w:r>
      <w:r w:rsidR="006E7D12">
        <w:rPr>
          <w:lang w:val="en-US"/>
        </w:rPr>
        <w:t xml:space="preserve"> serving cell</w:t>
      </w:r>
      <w:r w:rsidR="00177E0E">
        <w:rPr>
          <w:lang w:val="en-US"/>
        </w:rPr>
        <w:t>.</w:t>
      </w:r>
    </w:p>
    <w:p w14:paraId="539E898E" w14:textId="55098039" w:rsidR="00787477" w:rsidRPr="00787477" w:rsidRDefault="00787477" w:rsidP="00787477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 w:rsidR="00696AB0">
        <w:rPr>
          <w:b/>
          <w:bCs/>
          <w:i/>
          <w:iCs/>
          <w:lang w:val="en-US"/>
        </w:rPr>
        <w:t>-</w:t>
      </w:r>
      <w:r w:rsidR="00771382">
        <w:rPr>
          <w:b/>
          <w:bCs/>
          <w:i/>
          <w:iCs/>
          <w:lang w:val="en-US"/>
        </w:rPr>
        <w:t>1</w:t>
      </w:r>
      <w:r w:rsidRPr="00787477">
        <w:rPr>
          <w:b/>
          <w:bCs/>
          <w:i/>
          <w:iCs/>
          <w:lang w:val="en-US"/>
        </w:rPr>
        <w:t>: Support indication of half-frame index associated with the non-serving cell to the UE</w:t>
      </w:r>
    </w:p>
    <w:p w14:paraId="40EDEFB5" w14:textId="77777777" w:rsidR="00787477" w:rsidRPr="00D07641" w:rsidRDefault="00787477" w:rsidP="00787477"/>
    <w:p w14:paraId="23A33F93" w14:textId="6102443D" w:rsidR="00DB36D5" w:rsidRDefault="00DB36D5" w:rsidP="00944FE5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Rate</w:t>
      </w:r>
      <w:r w:rsidR="006A70B4">
        <w:rPr>
          <w:sz w:val="28"/>
          <w:szCs w:val="28"/>
          <w:lang w:val="en-US"/>
        </w:rPr>
        <w:t>-matching</w:t>
      </w:r>
    </w:p>
    <w:p w14:paraId="2F00C781" w14:textId="4BF2768E" w:rsidR="007627B5" w:rsidRDefault="007627B5" w:rsidP="007627B5">
      <w:pPr>
        <w:rPr>
          <w:lang w:val="en-US"/>
        </w:rPr>
      </w:pPr>
    </w:p>
    <w:p w14:paraId="34CE9FCC" w14:textId="072FA81B" w:rsidR="007627B5" w:rsidRDefault="007627B5" w:rsidP="007627B5">
      <w:pPr>
        <w:rPr>
          <w:lang w:val="en-US"/>
        </w:rPr>
      </w:pPr>
      <w:r>
        <w:rPr>
          <w:lang w:val="en-US"/>
        </w:rPr>
        <w:t xml:space="preserve">In terms of rate-matching, the simplest approach is to replicate the current rate-matching behavior of UE based on </w:t>
      </w:r>
      <w:r w:rsidRPr="00D66E5D">
        <w:rPr>
          <w:lang w:val="en-US"/>
        </w:rPr>
        <w:t>ssb-PositionsInBurst</w:t>
      </w:r>
      <w:r>
        <w:rPr>
          <w:lang w:val="en-US"/>
        </w:rPr>
        <w:t xml:space="preserve"> and half-frame index for </w:t>
      </w:r>
      <w:r w:rsidR="00814AFE">
        <w:rPr>
          <w:lang w:val="en-US"/>
        </w:rPr>
        <w:t xml:space="preserve">both the serving and </w:t>
      </w:r>
      <w:r>
        <w:rPr>
          <w:lang w:val="en-US"/>
        </w:rPr>
        <w:t>the non-serving cell</w:t>
      </w:r>
      <w:r w:rsidR="00814AFE">
        <w:rPr>
          <w:lang w:val="en-US"/>
        </w:rPr>
        <w:t>s</w:t>
      </w:r>
      <w:r w:rsidR="00BB3890">
        <w:rPr>
          <w:lang w:val="en-US"/>
        </w:rPr>
        <w:t xml:space="preserve"> separately</w:t>
      </w:r>
      <w:r>
        <w:rPr>
          <w:lang w:val="en-US"/>
        </w:rPr>
        <w:t xml:space="preserve">. In other words, UE can perform PDSCH rate-matching based on SSB patterns </w:t>
      </w:r>
      <w:r w:rsidR="003C46C1">
        <w:rPr>
          <w:lang w:val="en-US"/>
        </w:rPr>
        <w:t>of the associated TRP</w:t>
      </w:r>
      <w:r>
        <w:rPr>
          <w:lang w:val="en-US"/>
        </w:rPr>
        <w:t>.</w:t>
      </w:r>
    </w:p>
    <w:p w14:paraId="4D228262" w14:textId="3FF0D2E0" w:rsidR="009F3E3F" w:rsidRDefault="009F3E3F" w:rsidP="007627B5">
      <w:pPr>
        <w:rPr>
          <w:lang w:val="en-US"/>
        </w:rPr>
      </w:pPr>
    </w:p>
    <w:p w14:paraId="14D6BD16" w14:textId="4FDC50C8" w:rsidR="009F3E3F" w:rsidRPr="00E06977" w:rsidRDefault="00524D23" w:rsidP="007627B5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="000D2EFF">
        <w:rPr>
          <w:b/>
          <w:bCs/>
          <w:i/>
          <w:iCs/>
          <w:lang w:val="en-US"/>
        </w:rPr>
        <w:t>2</w:t>
      </w:r>
      <w:r w:rsidRPr="00787477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787477">
        <w:rPr>
          <w:b/>
          <w:bCs/>
          <w:i/>
          <w:iCs/>
          <w:lang w:val="en-US"/>
        </w:rPr>
        <w:t xml:space="preserve">UE performs PDSCH rate-matching based on the ssb-PositionsInBurst and half-frame index </w:t>
      </w:r>
      <w:r w:rsidR="003C46C1">
        <w:rPr>
          <w:b/>
          <w:bCs/>
          <w:i/>
          <w:iCs/>
          <w:lang w:val="en-US"/>
        </w:rPr>
        <w:t xml:space="preserve">of the </w:t>
      </w:r>
      <w:r w:rsidR="00E06977">
        <w:rPr>
          <w:b/>
          <w:bCs/>
          <w:i/>
          <w:iCs/>
          <w:lang w:val="en-US"/>
        </w:rPr>
        <w:t>corresponding</w:t>
      </w:r>
      <w:r w:rsidRPr="00787477">
        <w:rPr>
          <w:b/>
          <w:bCs/>
          <w:i/>
          <w:iCs/>
          <w:lang w:val="en-US"/>
        </w:rPr>
        <w:t xml:space="preserve"> serving cell.</w:t>
      </w:r>
    </w:p>
    <w:p w14:paraId="2FBB057F" w14:textId="77777777" w:rsidR="007627B5" w:rsidRPr="007627B5" w:rsidRDefault="007627B5" w:rsidP="007627B5">
      <w:pPr>
        <w:rPr>
          <w:lang w:val="en-US"/>
        </w:rPr>
      </w:pPr>
    </w:p>
    <w:p w14:paraId="14CC59FC" w14:textId="5B2E8B4F" w:rsidR="00944FE5" w:rsidRDefault="00944FE5" w:rsidP="00944FE5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Uplink spatial relation info and PL-RS</w:t>
      </w:r>
    </w:p>
    <w:p w14:paraId="7EA4CB92" w14:textId="77777777" w:rsidR="00944FE5" w:rsidRDefault="00944FE5" w:rsidP="00944FE5">
      <w:pPr>
        <w:rPr>
          <w:lang w:val="en-US"/>
        </w:rPr>
      </w:pPr>
    </w:p>
    <w:p w14:paraId="132294A1" w14:textId="3E1217FD" w:rsidR="00944FE5" w:rsidRPr="003B2E7C" w:rsidRDefault="00944FE5" w:rsidP="00944FE5">
      <w:r>
        <w:rPr>
          <w:lang w:val="en-US"/>
        </w:rPr>
        <w:t xml:space="preserve">RANP clarified that Rel-17 inter-cell mTRP is based on Rel-15/16 beam-management. It is, therefore, natural to associate </w:t>
      </w:r>
      <w:r w:rsidRPr="003B2E7C">
        <w:t xml:space="preserve">a </w:t>
      </w:r>
      <w:r>
        <w:t xml:space="preserve">SSB Index with a non-serving cell PCID </w:t>
      </w:r>
      <w:r w:rsidR="002C5AF7">
        <w:t>for</w:t>
      </w:r>
      <w:r w:rsidRPr="003B2E7C">
        <w:t xml:space="preserve"> following</w:t>
      </w:r>
      <w:r w:rsidR="002C5AF7">
        <w:t xml:space="preserve"> purposes</w:t>
      </w:r>
      <w:r w:rsidRPr="003B2E7C">
        <w:t>:</w:t>
      </w:r>
    </w:p>
    <w:p w14:paraId="30ACB03E" w14:textId="77777777" w:rsidR="00944FE5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</w:t>
      </w:r>
      <w:r>
        <w:t>PUCCH</w:t>
      </w:r>
      <w:r w:rsidRPr="003B2E7C">
        <w:t xml:space="preserve"> to </w:t>
      </w:r>
      <w:r>
        <w:t xml:space="preserve">the </w:t>
      </w:r>
      <w:r w:rsidRPr="003B2E7C">
        <w:t xml:space="preserve">other cell: </w:t>
      </w:r>
      <w:r w:rsidRPr="002C5AF7">
        <w:rPr>
          <w:i/>
          <w:iCs/>
        </w:rPr>
        <w:t>PUCCH-PathlossReferenceRS</w:t>
      </w:r>
      <w:r>
        <w:t xml:space="preserve">, </w:t>
      </w:r>
      <w:r w:rsidRPr="002C5AF7">
        <w:rPr>
          <w:i/>
          <w:iCs/>
        </w:rPr>
        <w:t>PUCCH-SpatialRelationInfo</w:t>
      </w:r>
    </w:p>
    <w:p w14:paraId="6BF20680" w14:textId="77777777" w:rsidR="00944FE5" w:rsidRPr="003B2E7C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PUSCH to </w:t>
      </w:r>
      <w:r>
        <w:t xml:space="preserve">the </w:t>
      </w:r>
      <w:r w:rsidRPr="003B2E7C">
        <w:t xml:space="preserve">other cell: </w:t>
      </w:r>
      <w:r w:rsidRPr="002C5AF7">
        <w:rPr>
          <w:i/>
          <w:iCs/>
        </w:rPr>
        <w:t>PUSCH-PathlossReferenceRS</w:t>
      </w:r>
    </w:p>
    <w:p w14:paraId="3EF03D62" w14:textId="77777777" w:rsidR="00944FE5" w:rsidRPr="003B2E7C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SRS to </w:t>
      </w:r>
      <w:r>
        <w:t xml:space="preserve">the </w:t>
      </w:r>
      <w:r w:rsidRPr="003B2E7C">
        <w:t xml:space="preserve">other cell: </w:t>
      </w:r>
      <w:r w:rsidRPr="002C5AF7">
        <w:rPr>
          <w:i/>
          <w:iCs/>
        </w:rPr>
        <w:t>pathlossReferenceRS</w:t>
      </w:r>
      <w:r w:rsidRPr="003B2E7C">
        <w:t xml:space="preserve">, </w:t>
      </w:r>
      <w:r w:rsidRPr="002C5AF7">
        <w:rPr>
          <w:i/>
          <w:iCs/>
        </w:rPr>
        <w:t>SRS-SpatialRelationInfo</w:t>
      </w:r>
    </w:p>
    <w:p w14:paraId="216FAD33" w14:textId="43D4139A" w:rsidR="00944FE5" w:rsidRPr="00FA6F34" w:rsidRDefault="00944FE5" w:rsidP="00944FE5">
      <w:pPr>
        <w:rPr>
          <w:b/>
          <w:bCs/>
          <w:i/>
          <w:iCs/>
          <w:lang w:val="en-US"/>
        </w:rPr>
      </w:pPr>
      <w:r w:rsidRPr="00FA6F34">
        <w:rPr>
          <w:b/>
          <w:bCs/>
          <w:i/>
          <w:iCs/>
        </w:rPr>
        <w:lastRenderedPageBreak/>
        <w:t>Proposal</w:t>
      </w:r>
      <w:r w:rsidR="00575F2D">
        <w:rPr>
          <w:b/>
          <w:bCs/>
          <w:i/>
          <w:iCs/>
        </w:rPr>
        <w:t>-</w:t>
      </w:r>
      <w:r w:rsidR="00221CDD">
        <w:rPr>
          <w:b/>
          <w:bCs/>
          <w:i/>
          <w:iCs/>
        </w:rPr>
        <w:t>3</w:t>
      </w:r>
      <w:r w:rsidRPr="00FA6F34">
        <w:rPr>
          <w:b/>
          <w:bCs/>
          <w:i/>
          <w:iCs/>
        </w:rPr>
        <w:t>: Support indication of ss-PBCH-BlockPower associated with the non-serving cell to the UE</w:t>
      </w:r>
    </w:p>
    <w:p w14:paraId="545433C6" w14:textId="0AB224BA" w:rsidR="00944FE5" w:rsidRDefault="00944FE5" w:rsidP="00944FE5">
      <w:pPr>
        <w:rPr>
          <w:lang w:val="en-US"/>
        </w:rPr>
      </w:pPr>
      <w:r w:rsidRPr="00FA6F34">
        <w:rPr>
          <w:b/>
          <w:bCs/>
          <w:i/>
          <w:iCs/>
          <w:lang w:val="en-US"/>
        </w:rPr>
        <w:t>Proposal</w:t>
      </w:r>
      <w:r w:rsidR="00575F2D">
        <w:rPr>
          <w:b/>
          <w:bCs/>
          <w:i/>
          <w:iCs/>
          <w:lang w:val="en-US"/>
        </w:rPr>
        <w:t>-</w:t>
      </w:r>
      <w:r w:rsidR="006C307A">
        <w:rPr>
          <w:b/>
          <w:bCs/>
          <w:i/>
          <w:iCs/>
          <w:lang w:val="en-US"/>
        </w:rPr>
        <w:t>4</w:t>
      </w:r>
      <w:r w:rsidRPr="00FA6F34">
        <w:rPr>
          <w:b/>
          <w:bCs/>
          <w:i/>
          <w:iCs/>
          <w:lang w:val="en-US"/>
        </w:rPr>
        <w:t xml:space="preserve">: </w:t>
      </w:r>
      <w:r w:rsidRPr="00FA6F34">
        <w:rPr>
          <w:b/>
          <w:bCs/>
          <w:i/>
          <w:iCs/>
          <w:color w:val="212121"/>
          <w:szCs w:val="20"/>
        </w:rPr>
        <w:t>Support configuration of SSB with non-serving PCID as QCL source RS for SRS, PUCCH, and PUSCH transmission</w:t>
      </w:r>
      <w:r w:rsidRPr="00FA6F34">
        <w:rPr>
          <w:b/>
          <w:bCs/>
          <w:i/>
          <w:iCs/>
          <w:lang w:val="en-US"/>
        </w:rPr>
        <w:t xml:space="preserve"> </w:t>
      </w:r>
    </w:p>
    <w:p w14:paraId="3F4FAAE3" w14:textId="77777777" w:rsidR="00944FE5" w:rsidRPr="00F47E26" w:rsidRDefault="00944FE5" w:rsidP="00944FE5">
      <w:pPr>
        <w:rPr>
          <w:lang w:val="en-US"/>
        </w:rPr>
      </w:pPr>
    </w:p>
    <w:p w14:paraId="250ED979" w14:textId="7BF00AD4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B5896A0" w14:textId="05623B8B" w:rsidR="002107C8" w:rsidRDefault="002107C8" w:rsidP="002107C8">
      <w:pPr>
        <w:rPr>
          <w:lang w:val="en-US"/>
        </w:rPr>
      </w:pPr>
    </w:p>
    <w:p w14:paraId="2FE118BD" w14:textId="77777777" w:rsidR="00771382" w:rsidRPr="00787477" w:rsidRDefault="00771382" w:rsidP="00771382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-1</w:t>
      </w:r>
      <w:r w:rsidRPr="00787477">
        <w:rPr>
          <w:b/>
          <w:bCs/>
          <w:i/>
          <w:iCs/>
          <w:lang w:val="en-US"/>
        </w:rPr>
        <w:t>: Support indication of half-frame index associated with the non-serving cell to the UE</w:t>
      </w:r>
    </w:p>
    <w:p w14:paraId="5F6793F3" w14:textId="77777777" w:rsidR="000D2EFF" w:rsidRPr="00E06977" w:rsidRDefault="000D2EFF" w:rsidP="000D2EFF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-2</w:t>
      </w:r>
      <w:r w:rsidRPr="00787477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787477">
        <w:rPr>
          <w:b/>
          <w:bCs/>
          <w:i/>
          <w:iCs/>
          <w:lang w:val="en-US"/>
        </w:rPr>
        <w:t xml:space="preserve">UE performs PDSCH rate-matching based on the ssb-PositionsInBurst and half-frame index </w:t>
      </w:r>
      <w:r>
        <w:rPr>
          <w:b/>
          <w:bCs/>
          <w:i/>
          <w:iCs/>
          <w:lang w:val="en-US"/>
        </w:rPr>
        <w:t>of the corresponding</w:t>
      </w:r>
      <w:r w:rsidRPr="00787477">
        <w:rPr>
          <w:b/>
          <w:bCs/>
          <w:i/>
          <w:iCs/>
          <w:lang w:val="en-US"/>
        </w:rPr>
        <w:t xml:space="preserve"> serving cell.</w:t>
      </w:r>
    </w:p>
    <w:p w14:paraId="5C43C6B5" w14:textId="6EB75B86" w:rsidR="00575F2D" w:rsidRPr="005D40DB" w:rsidRDefault="00E729CA" w:rsidP="00575F2D">
      <w:pPr>
        <w:rPr>
          <w:b/>
          <w:bCs/>
          <w:i/>
          <w:iCs/>
          <w:lang w:val="en-US"/>
        </w:rPr>
      </w:pPr>
      <w:r w:rsidRPr="00FA6F34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221CDD">
        <w:rPr>
          <w:b/>
          <w:bCs/>
          <w:i/>
          <w:iCs/>
        </w:rPr>
        <w:t>3</w:t>
      </w:r>
      <w:r w:rsidRPr="00FA6F34">
        <w:rPr>
          <w:b/>
          <w:bCs/>
          <w:i/>
          <w:iCs/>
        </w:rPr>
        <w:t>: Support indication of ss-PBCH-BlockPower associated with the non-serving cell to the UE</w:t>
      </w:r>
      <w:r w:rsidR="00575F2D" w:rsidRPr="00787477">
        <w:rPr>
          <w:b/>
          <w:bCs/>
          <w:i/>
          <w:iCs/>
          <w:lang w:val="en-US"/>
        </w:rPr>
        <w:t>.</w:t>
      </w:r>
    </w:p>
    <w:p w14:paraId="6DCD2753" w14:textId="456C44E5" w:rsidR="00575F2D" w:rsidRPr="00FA6F34" w:rsidRDefault="00E729CA" w:rsidP="00575F2D">
      <w:pPr>
        <w:rPr>
          <w:b/>
          <w:bCs/>
          <w:i/>
          <w:iCs/>
          <w:lang w:val="en-US"/>
        </w:rPr>
      </w:pPr>
      <w:r w:rsidRPr="00FA6F34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="006C307A">
        <w:rPr>
          <w:b/>
          <w:bCs/>
          <w:i/>
          <w:iCs/>
          <w:lang w:val="en-US"/>
        </w:rPr>
        <w:t>4</w:t>
      </w:r>
      <w:r w:rsidRPr="00FA6F34">
        <w:rPr>
          <w:b/>
          <w:bCs/>
          <w:i/>
          <w:iCs/>
          <w:lang w:val="en-US"/>
        </w:rPr>
        <w:t xml:space="preserve">: </w:t>
      </w:r>
      <w:r w:rsidRPr="00FA6F34">
        <w:rPr>
          <w:b/>
          <w:bCs/>
          <w:i/>
          <w:iCs/>
          <w:color w:val="212121"/>
          <w:szCs w:val="20"/>
        </w:rPr>
        <w:t>Support configuration of SSB with non-serving PCID as QCL source RS for SRS, PUCCH, and PUSCH transmission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 w:rsidRPr="0099619E">
        <w:rPr>
          <w:sz w:val="28"/>
          <w:lang w:val="en-US"/>
        </w:rPr>
        <w:t>References</w:t>
      </w:r>
    </w:p>
    <w:p w14:paraId="5ECAA518" w14:textId="701944CC" w:rsidR="005C2F41" w:rsidRDefault="00B47B13" w:rsidP="00EB4233">
      <w:pPr>
        <w:pStyle w:val="BodyText"/>
      </w:pPr>
      <w:bookmarkStart w:id="0" w:name="_Ref534885260"/>
      <w:r w:rsidRPr="09D5603D">
        <w:rPr>
          <w:lang w:val="en-US"/>
        </w:rPr>
        <w:t xml:space="preserve">[1] </w:t>
      </w:r>
      <w:bookmarkEnd w:id="0"/>
      <w:r w:rsidR="007867F6">
        <w:t xml:space="preserve">RP-193133, </w:t>
      </w:r>
      <w:r w:rsidR="007867F6" w:rsidRPr="00F92A56">
        <w:t>New WID: Further enhancements on MIMO for NR</w:t>
      </w:r>
      <w:r w:rsidR="007867F6">
        <w:t>, Samsung, RAN#86</w:t>
      </w:r>
    </w:p>
    <w:sectPr w:rsidR="005C2F4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3CDB9" w14:textId="77777777" w:rsidR="00CB20D1" w:rsidRDefault="00CB20D1"/>
  </w:endnote>
  <w:endnote w:type="continuationSeparator" w:id="0">
    <w:p w14:paraId="4143ECA3" w14:textId="77777777" w:rsidR="00CB20D1" w:rsidRDefault="00CB2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6A854" w14:textId="77777777" w:rsidR="000C084A" w:rsidRDefault="000C0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730D" w14:textId="77777777" w:rsidR="000C084A" w:rsidRDefault="000C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9AF26" w14:textId="77777777" w:rsidR="00CB20D1" w:rsidRDefault="00CB20D1"/>
  </w:footnote>
  <w:footnote w:type="continuationSeparator" w:id="0">
    <w:p w14:paraId="464D4E44" w14:textId="77777777" w:rsidR="00CB20D1" w:rsidRDefault="00CB20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A6CA1" w14:textId="77777777" w:rsidR="000C084A" w:rsidRDefault="000C08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0095A" w14:textId="77777777" w:rsidR="000C084A" w:rsidRDefault="000C0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A891C" w14:textId="77777777" w:rsidR="000C084A" w:rsidRDefault="000C0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079B8"/>
    <w:multiLevelType w:val="hybridMultilevel"/>
    <w:tmpl w:val="E140E990"/>
    <w:lvl w:ilvl="0" w:tplc="EDCC6FE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22B3F28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D057A1"/>
    <w:multiLevelType w:val="hybridMultilevel"/>
    <w:tmpl w:val="F45ACBF0"/>
    <w:lvl w:ilvl="0" w:tplc="53A8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1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C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EB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C7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84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A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6B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1" w15:restartNumberingAfterBreak="0">
    <w:nsid w:val="49B57293"/>
    <w:multiLevelType w:val="hybridMultilevel"/>
    <w:tmpl w:val="1C7E54CE"/>
    <w:lvl w:ilvl="0" w:tplc="648A5CD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4092B"/>
    <w:multiLevelType w:val="hybridMultilevel"/>
    <w:tmpl w:val="BDD64B78"/>
    <w:lvl w:ilvl="0" w:tplc="C5004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D86C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EE0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0AF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2A88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32E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4B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FED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1499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3B29D9"/>
    <w:multiLevelType w:val="hybridMultilevel"/>
    <w:tmpl w:val="4A120946"/>
    <w:lvl w:ilvl="0" w:tplc="21AE9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EF7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5A330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0F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9C98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DE5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983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0AFE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62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9"/>
  </w:num>
  <w:num w:numId="3">
    <w:abstractNumId w:val="8"/>
  </w:num>
  <w:num w:numId="4">
    <w:abstractNumId w:val="0"/>
  </w:num>
  <w:num w:numId="5">
    <w:abstractNumId w:val="33"/>
  </w:num>
  <w:num w:numId="6">
    <w:abstractNumId w:val="12"/>
  </w:num>
  <w:num w:numId="7">
    <w:abstractNumId w:val="19"/>
  </w:num>
  <w:num w:numId="8">
    <w:abstractNumId w:val="18"/>
  </w:num>
  <w:num w:numId="9">
    <w:abstractNumId w:val="20"/>
  </w:num>
  <w:num w:numId="10">
    <w:abstractNumId w:val="17"/>
  </w:num>
  <w:num w:numId="11">
    <w:abstractNumId w:val="6"/>
  </w:num>
  <w:num w:numId="12">
    <w:abstractNumId w:val="40"/>
  </w:num>
  <w:num w:numId="13">
    <w:abstractNumId w:val="24"/>
  </w:num>
  <w:num w:numId="14">
    <w:abstractNumId w:val="15"/>
  </w:num>
  <w:num w:numId="15">
    <w:abstractNumId w:val="10"/>
  </w:num>
  <w:num w:numId="16">
    <w:abstractNumId w:val="42"/>
  </w:num>
  <w:num w:numId="17">
    <w:abstractNumId w:val="41"/>
  </w:num>
  <w:num w:numId="18">
    <w:abstractNumId w:val="14"/>
  </w:num>
  <w:num w:numId="19">
    <w:abstractNumId w:val="29"/>
  </w:num>
  <w:num w:numId="20">
    <w:abstractNumId w:val="11"/>
  </w:num>
  <w:num w:numId="21">
    <w:abstractNumId w:val="13"/>
  </w:num>
  <w:num w:numId="22">
    <w:abstractNumId w:val="38"/>
  </w:num>
  <w:num w:numId="23">
    <w:abstractNumId w:val="1"/>
  </w:num>
  <w:num w:numId="24">
    <w:abstractNumId w:val="23"/>
  </w:num>
  <w:num w:numId="25">
    <w:abstractNumId w:val="27"/>
  </w:num>
  <w:num w:numId="26">
    <w:abstractNumId w:val="3"/>
  </w:num>
  <w:num w:numId="27">
    <w:abstractNumId w:val="9"/>
  </w:num>
  <w:num w:numId="28">
    <w:abstractNumId w:val="32"/>
  </w:num>
  <w:num w:numId="29">
    <w:abstractNumId w:val="26"/>
  </w:num>
  <w:num w:numId="30">
    <w:abstractNumId w:val="16"/>
  </w:num>
  <w:num w:numId="31">
    <w:abstractNumId w:val="35"/>
  </w:num>
  <w:num w:numId="32">
    <w:abstractNumId w:val="22"/>
  </w:num>
  <w:num w:numId="33">
    <w:abstractNumId w:val="2"/>
  </w:num>
  <w:num w:numId="34">
    <w:abstractNumId w:val="4"/>
  </w:num>
  <w:num w:numId="35">
    <w:abstractNumId w:val="28"/>
  </w:num>
  <w:num w:numId="36">
    <w:abstractNumId w:val="21"/>
  </w:num>
  <w:num w:numId="37">
    <w:abstractNumId w:val="30"/>
  </w:num>
  <w:num w:numId="38">
    <w:abstractNumId w:val="36"/>
  </w:num>
  <w:num w:numId="39">
    <w:abstractNumId w:val="34"/>
  </w:num>
  <w:num w:numId="40">
    <w:abstractNumId w:val="37"/>
  </w:num>
  <w:num w:numId="41">
    <w:abstractNumId w:val="31"/>
  </w:num>
  <w:num w:numId="42">
    <w:abstractNumId w:val="7"/>
  </w:num>
  <w:num w:numId="4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0E72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74F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D8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3CEB"/>
    <w:rsid w:val="0002412C"/>
    <w:rsid w:val="0002454F"/>
    <w:rsid w:val="000245E2"/>
    <w:rsid w:val="000246F2"/>
    <w:rsid w:val="0002503C"/>
    <w:rsid w:val="00025B9D"/>
    <w:rsid w:val="00026A30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656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2A5E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47E9A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438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6DA9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2A8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EA5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6AE"/>
    <w:rsid w:val="000B6966"/>
    <w:rsid w:val="000B713F"/>
    <w:rsid w:val="000B7B9D"/>
    <w:rsid w:val="000B7BB4"/>
    <w:rsid w:val="000C048A"/>
    <w:rsid w:val="000C050B"/>
    <w:rsid w:val="000C084A"/>
    <w:rsid w:val="000C0B89"/>
    <w:rsid w:val="000C1076"/>
    <w:rsid w:val="000C1570"/>
    <w:rsid w:val="000C1CC1"/>
    <w:rsid w:val="000C24CB"/>
    <w:rsid w:val="000C277C"/>
    <w:rsid w:val="000C2827"/>
    <w:rsid w:val="000C345A"/>
    <w:rsid w:val="000C3638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C7915"/>
    <w:rsid w:val="000D00FF"/>
    <w:rsid w:val="000D06CB"/>
    <w:rsid w:val="000D0920"/>
    <w:rsid w:val="000D156F"/>
    <w:rsid w:val="000D2EF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3C7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33"/>
    <w:rsid w:val="000F429B"/>
    <w:rsid w:val="000F4612"/>
    <w:rsid w:val="000F4DC7"/>
    <w:rsid w:val="000F5A79"/>
    <w:rsid w:val="000F5AA1"/>
    <w:rsid w:val="000F6396"/>
    <w:rsid w:val="000F70AD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0A9A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44A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673"/>
    <w:rsid w:val="00130897"/>
    <w:rsid w:val="001308E1"/>
    <w:rsid w:val="00130D19"/>
    <w:rsid w:val="00131AFD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01B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C0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4A8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7DE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77E0E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1BA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1FEF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822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799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8D4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D7E1F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62A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4128"/>
    <w:rsid w:val="001F4790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A64"/>
    <w:rsid w:val="00203C8A"/>
    <w:rsid w:val="00204247"/>
    <w:rsid w:val="00204579"/>
    <w:rsid w:val="00204632"/>
    <w:rsid w:val="00204846"/>
    <w:rsid w:val="00204BDF"/>
    <w:rsid w:val="002057E5"/>
    <w:rsid w:val="002059E4"/>
    <w:rsid w:val="00206000"/>
    <w:rsid w:val="002067FA"/>
    <w:rsid w:val="00206B7F"/>
    <w:rsid w:val="00207127"/>
    <w:rsid w:val="00207997"/>
    <w:rsid w:val="00210246"/>
    <w:rsid w:val="00210668"/>
    <w:rsid w:val="002107C8"/>
    <w:rsid w:val="00211A1A"/>
    <w:rsid w:val="0021216B"/>
    <w:rsid w:val="00212201"/>
    <w:rsid w:val="0021273A"/>
    <w:rsid w:val="00212799"/>
    <w:rsid w:val="00212843"/>
    <w:rsid w:val="002129A4"/>
    <w:rsid w:val="002129BD"/>
    <w:rsid w:val="002130CD"/>
    <w:rsid w:val="00213784"/>
    <w:rsid w:val="002139B5"/>
    <w:rsid w:val="00213F50"/>
    <w:rsid w:val="002147BA"/>
    <w:rsid w:val="00214CCB"/>
    <w:rsid w:val="0021529E"/>
    <w:rsid w:val="002168BD"/>
    <w:rsid w:val="00216B1C"/>
    <w:rsid w:val="00216BED"/>
    <w:rsid w:val="00217794"/>
    <w:rsid w:val="002177B5"/>
    <w:rsid w:val="002178E9"/>
    <w:rsid w:val="00220B35"/>
    <w:rsid w:val="00220E65"/>
    <w:rsid w:val="00221337"/>
    <w:rsid w:val="00221A70"/>
    <w:rsid w:val="00221CDD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BF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6E5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085D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514"/>
    <w:rsid w:val="00282A65"/>
    <w:rsid w:val="00283CB2"/>
    <w:rsid w:val="00284B6F"/>
    <w:rsid w:val="00284C3E"/>
    <w:rsid w:val="00285B05"/>
    <w:rsid w:val="00285C02"/>
    <w:rsid w:val="002866D5"/>
    <w:rsid w:val="00286D59"/>
    <w:rsid w:val="002874A9"/>
    <w:rsid w:val="0028760F"/>
    <w:rsid w:val="0029035A"/>
    <w:rsid w:val="00290CDD"/>
    <w:rsid w:val="00290EB3"/>
    <w:rsid w:val="002912FB"/>
    <w:rsid w:val="00291403"/>
    <w:rsid w:val="002914C6"/>
    <w:rsid w:val="0029161E"/>
    <w:rsid w:val="00292455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0403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2C9D"/>
    <w:rsid w:val="002C31B8"/>
    <w:rsid w:val="002C31F2"/>
    <w:rsid w:val="002C4049"/>
    <w:rsid w:val="002C40AC"/>
    <w:rsid w:val="002C4E8C"/>
    <w:rsid w:val="002C5282"/>
    <w:rsid w:val="002C5956"/>
    <w:rsid w:val="002C5AF7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A5"/>
    <w:rsid w:val="002E1DD4"/>
    <w:rsid w:val="002E1F6E"/>
    <w:rsid w:val="002E21DA"/>
    <w:rsid w:val="002E2397"/>
    <w:rsid w:val="002E2573"/>
    <w:rsid w:val="002E25CF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4E1"/>
    <w:rsid w:val="00311776"/>
    <w:rsid w:val="00311E9F"/>
    <w:rsid w:val="00312049"/>
    <w:rsid w:val="00312761"/>
    <w:rsid w:val="00312D3D"/>
    <w:rsid w:val="00313466"/>
    <w:rsid w:val="00313C6F"/>
    <w:rsid w:val="00313CB9"/>
    <w:rsid w:val="00313F08"/>
    <w:rsid w:val="00314E03"/>
    <w:rsid w:val="003151E3"/>
    <w:rsid w:val="00315C52"/>
    <w:rsid w:val="00315CBF"/>
    <w:rsid w:val="00315E26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54A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4EDF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27"/>
    <w:rsid w:val="00353048"/>
    <w:rsid w:val="00353386"/>
    <w:rsid w:val="003533D4"/>
    <w:rsid w:val="00353827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0D2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238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680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151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A749A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7A2E"/>
    <w:rsid w:val="003C0C00"/>
    <w:rsid w:val="003C18B1"/>
    <w:rsid w:val="003C292E"/>
    <w:rsid w:val="003C3B2C"/>
    <w:rsid w:val="003C3CEC"/>
    <w:rsid w:val="003C46C1"/>
    <w:rsid w:val="003C52DF"/>
    <w:rsid w:val="003C5EEE"/>
    <w:rsid w:val="003C6D39"/>
    <w:rsid w:val="003C77EA"/>
    <w:rsid w:val="003C7AF5"/>
    <w:rsid w:val="003D086C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A5A"/>
    <w:rsid w:val="003D3BBB"/>
    <w:rsid w:val="003D40EF"/>
    <w:rsid w:val="003D4453"/>
    <w:rsid w:val="003D4E20"/>
    <w:rsid w:val="003D5316"/>
    <w:rsid w:val="003D54E1"/>
    <w:rsid w:val="003D59B5"/>
    <w:rsid w:val="003D5E18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A0"/>
    <w:rsid w:val="004132F7"/>
    <w:rsid w:val="0041343A"/>
    <w:rsid w:val="00413857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C22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450F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0FD9"/>
    <w:rsid w:val="004514F7"/>
    <w:rsid w:val="00451C91"/>
    <w:rsid w:val="0045275B"/>
    <w:rsid w:val="00452F02"/>
    <w:rsid w:val="00453191"/>
    <w:rsid w:val="00453B9A"/>
    <w:rsid w:val="00453D78"/>
    <w:rsid w:val="004541CA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92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2D3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0F12"/>
    <w:rsid w:val="00491583"/>
    <w:rsid w:val="00491D1F"/>
    <w:rsid w:val="004924EF"/>
    <w:rsid w:val="00492D58"/>
    <w:rsid w:val="00492E64"/>
    <w:rsid w:val="00493321"/>
    <w:rsid w:val="00493827"/>
    <w:rsid w:val="00493D85"/>
    <w:rsid w:val="00493E76"/>
    <w:rsid w:val="00494096"/>
    <w:rsid w:val="004948BC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1F57"/>
    <w:rsid w:val="004B23E8"/>
    <w:rsid w:val="004B29D7"/>
    <w:rsid w:val="004B33EE"/>
    <w:rsid w:val="004B3529"/>
    <w:rsid w:val="004B3AD4"/>
    <w:rsid w:val="004B40EB"/>
    <w:rsid w:val="004B451C"/>
    <w:rsid w:val="004B46B4"/>
    <w:rsid w:val="004B5460"/>
    <w:rsid w:val="004B5583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030"/>
    <w:rsid w:val="004D0263"/>
    <w:rsid w:val="004D090D"/>
    <w:rsid w:val="004D107B"/>
    <w:rsid w:val="004D1A85"/>
    <w:rsid w:val="004D1E2D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B55"/>
    <w:rsid w:val="004D4FAB"/>
    <w:rsid w:val="004D54E6"/>
    <w:rsid w:val="004D588A"/>
    <w:rsid w:val="004D5944"/>
    <w:rsid w:val="004D5D13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757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63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956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17727"/>
    <w:rsid w:val="00520A19"/>
    <w:rsid w:val="00520D70"/>
    <w:rsid w:val="0052120D"/>
    <w:rsid w:val="00522312"/>
    <w:rsid w:val="0052481B"/>
    <w:rsid w:val="00524923"/>
    <w:rsid w:val="00524D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CF5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6F70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B75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5F2D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D91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0D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D4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1ADE"/>
    <w:rsid w:val="005F23F0"/>
    <w:rsid w:val="005F2636"/>
    <w:rsid w:val="005F27CC"/>
    <w:rsid w:val="005F3D2B"/>
    <w:rsid w:val="005F3E3D"/>
    <w:rsid w:val="005F436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E4D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95C"/>
    <w:rsid w:val="0061230C"/>
    <w:rsid w:val="00612712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043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0C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8B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2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6AB0"/>
    <w:rsid w:val="0069758A"/>
    <w:rsid w:val="006A050E"/>
    <w:rsid w:val="006A05C5"/>
    <w:rsid w:val="006A1554"/>
    <w:rsid w:val="006A1697"/>
    <w:rsid w:val="006A17B9"/>
    <w:rsid w:val="006A234D"/>
    <w:rsid w:val="006A35D7"/>
    <w:rsid w:val="006A36DF"/>
    <w:rsid w:val="006A4BB6"/>
    <w:rsid w:val="006A5E95"/>
    <w:rsid w:val="006A651F"/>
    <w:rsid w:val="006A67C7"/>
    <w:rsid w:val="006A70B4"/>
    <w:rsid w:val="006A7363"/>
    <w:rsid w:val="006A76C8"/>
    <w:rsid w:val="006B006E"/>
    <w:rsid w:val="006B0127"/>
    <w:rsid w:val="006B0B87"/>
    <w:rsid w:val="006B100B"/>
    <w:rsid w:val="006B25F1"/>
    <w:rsid w:val="006B36BE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B7EA9"/>
    <w:rsid w:val="006C0046"/>
    <w:rsid w:val="006C01B5"/>
    <w:rsid w:val="006C0897"/>
    <w:rsid w:val="006C251F"/>
    <w:rsid w:val="006C2795"/>
    <w:rsid w:val="006C307A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12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DA9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172"/>
    <w:rsid w:val="007152B4"/>
    <w:rsid w:val="0071536C"/>
    <w:rsid w:val="007155CB"/>
    <w:rsid w:val="00715C08"/>
    <w:rsid w:val="00716121"/>
    <w:rsid w:val="0071624D"/>
    <w:rsid w:val="00716467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36D36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058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91A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27B5"/>
    <w:rsid w:val="00762B4B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382"/>
    <w:rsid w:val="00771483"/>
    <w:rsid w:val="00772415"/>
    <w:rsid w:val="00773381"/>
    <w:rsid w:val="00773A77"/>
    <w:rsid w:val="00773CA1"/>
    <w:rsid w:val="0077473F"/>
    <w:rsid w:val="00774FC7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65AF"/>
    <w:rsid w:val="007867F6"/>
    <w:rsid w:val="00787342"/>
    <w:rsid w:val="00787477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A7DC9"/>
    <w:rsid w:val="007B0B26"/>
    <w:rsid w:val="007B10EA"/>
    <w:rsid w:val="007B135F"/>
    <w:rsid w:val="007B1A05"/>
    <w:rsid w:val="007B1A5A"/>
    <w:rsid w:val="007B2EC2"/>
    <w:rsid w:val="007B3041"/>
    <w:rsid w:val="007B3D91"/>
    <w:rsid w:val="007B4996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738"/>
    <w:rsid w:val="007C4D38"/>
    <w:rsid w:val="007C5084"/>
    <w:rsid w:val="007C5D12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3539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45C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096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5386"/>
    <w:rsid w:val="00806ACB"/>
    <w:rsid w:val="00806B0A"/>
    <w:rsid w:val="008073D4"/>
    <w:rsid w:val="0080748A"/>
    <w:rsid w:val="00807EB8"/>
    <w:rsid w:val="00811103"/>
    <w:rsid w:val="0081171D"/>
    <w:rsid w:val="00811DD5"/>
    <w:rsid w:val="008121EA"/>
    <w:rsid w:val="00812260"/>
    <w:rsid w:val="00812A47"/>
    <w:rsid w:val="00812D35"/>
    <w:rsid w:val="00813A0E"/>
    <w:rsid w:val="00813A9F"/>
    <w:rsid w:val="00814AFE"/>
    <w:rsid w:val="00814CB1"/>
    <w:rsid w:val="00814D14"/>
    <w:rsid w:val="00815169"/>
    <w:rsid w:val="008165E6"/>
    <w:rsid w:val="00816B66"/>
    <w:rsid w:val="008173C5"/>
    <w:rsid w:val="008174E5"/>
    <w:rsid w:val="0081765C"/>
    <w:rsid w:val="00817917"/>
    <w:rsid w:val="00817FB5"/>
    <w:rsid w:val="00820222"/>
    <w:rsid w:val="00820CEF"/>
    <w:rsid w:val="00821193"/>
    <w:rsid w:val="00821485"/>
    <w:rsid w:val="0082255A"/>
    <w:rsid w:val="00822635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3FB1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245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051"/>
    <w:rsid w:val="0085449A"/>
    <w:rsid w:val="00854D48"/>
    <w:rsid w:val="00855618"/>
    <w:rsid w:val="0085575A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B36"/>
    <w:rsid w:val="00866C08"/>
    <w:rsid w:val="00866E95"/>
    <w:rsid w:val="00867237"/>
    <w:rsid w:val="0086746F"/>
    <w:rsid w:val="008701B8"/>
    <w:rsid w:val="00870409"/>
    <w:rsid w:val="00870552"/>
    <w:rsid w:val="008710DF"/>
    <w:rsid w:val="00871874"/>
    <w:rsid w:val="00871A7D"/>
    <w:rsid w:val="00871F28"/>
    <w:rsid w:val="0087218F"/>
    <w:rsid w:val="00873237"/>
    <w:rsid w:val="00873AD3"/>
    <w:rsid w:val="00873B74"/>
    <w:rsid w:val="00873BD1"/>
    <w:rsid w:val="00875429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1FC6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005"/>
    <w:rsid w:val="008A7323"/>
    <w:rsid w:val="008A7B1B"/>
    <w:rsid w:val="008B08C8"/>
    <w:rsid w:val="008B0913"/>
    <w:rsid w:val="008B1915"/>
    <w:rsid w:val="008B254A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58E"/>
    <w:rsid w:val="008C779D"/>
    <w:rsid w:val="008D062F"/>
    <w:rsid w:val="008D09B1"/>
    <w:rsid w:val="008D28D5"/>
    <w:rsid w:val="008D2A3A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42"/>
    <w:rsid w:val="0090408A"/>
    <w:rsid w:val="00904120"/>
    <w:rsid w:val="00904D91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4FE5"/>
    <w:rsid w:val="00945404"/>
    <w:rsid w:val="009468D0"/>
    <w:rsid w:val="00946CE1"/>
    <w:rsid w:val="00946D80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3A3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5179"/>
    <w:rsid w:val="00985788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8E0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4C"/>
    <w:rsid w:val="009B19F0"/>
    <w:rsid w:val="009B232A"/>
    <w:rsid w:val="009B265D"/>
    <w:rsid w:val="009B38BE"/>
    <w:rsid w:val="009B41C8"/>
    <w:rsid w:val="009B4D9D"/>
    <w:rsid w:val="009B5536"/>
    <w:rsid w:val="009B5F15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AA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089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3E3F"/>
    <w:rsid w:val="009F4698"/>
    <w:rsid w:val="009F471A"/>
    <w:rsid w:val="009F47E1"/>
    <w:rsid w:val="009F4B68"/>
    <w:rsid w:val="009F4CD4"/>
    <w:rsid w:val="009F502C"/>
    <w:rsid w:val="009F52E5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F60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A0B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DFB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8B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559"/>
    <w:rsid w:val="00A676C9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1337"/>
    <w:rsid w:val="00A826D4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316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0F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080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0907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4F8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9B3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524"/>
    <w:rsid w:val="00B27DB8"/>
    <w:rsid w:val="00B30F7E"/>
    <w:rsid w:val="00B30FC0"/>
    <w:rsid w:val="00B31325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AD6"/>
    <w:rsid w:val="00B43CFE"/>
    <w:rsid w:val="00B444E1"/>
    <w:rsid w:val="00B44B2B"/>
    <w:rsid w:val="00B44F0F"/>
    <w:rsid w:val="00B4565A"/>
    <w:rsid w:val="00B45896"/>
    <w:rsid w:val="00B45AA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27A"/>
    <w:rsid w:val="00B656B4"/>
    <w:rsid w:val="00B65820"/>
    <w:rsid w:val="00B6588E"/>
    <w:rsid w:val="00B65D53"/>
    <w:rsid w:val="00B664D6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7BD"/>
    <w:rsid w:val="00B76A54"/>
    <w:rsid w:val="00B77031"/>
    <w:rsid w:val="00B7703F"/>
    <w:rsid w:val="00B7715A"/>
    <w:rsid w:val="00B773E0"/>
    <w:rsid w:val="00B77922"/>
    <w:rsid w:val="00B779F9"/>
    <w:rsid w:val="00B77FF1"/>
    <w:rsid w:val="00B80185"/>
    <w:rsid w:val="00B80831"/>
    <w:rsid w:val="00B80FBA"/>
    <w:rsid w:val="00B81443"/>
    <w:rsid w:val="00B82B42"/>
    <w:rsid w:val="00B83221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93A"/>
    <w:rsid w:val="00BA0B01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08E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90"/>
    <w:rsid w:val="00BB38C6"/>
    <w:rsid w:val="00BB3A86"/>
    <w:rsid w:val="00BB3B65"/>
    <w:rsid w:val="00BB3D0A"/>
    <w:rsid w:val="00BB4ED6"/>
    <w:rsid w:val="00BB543C"/>
    <w:rsid w:val="00BB5932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2375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604"/>
    <w:rsid w:val="00C017EE"/>
    <w:rsid w:val="00C01934"/>
    <w:rsid w:val="00C0255C"/>
    <w:rsid w:val="00C02670"/>
    <w:rsid w:val="00C02AB1"/>
    <w:rsid w:val="00C036E7"/>
    <w:rsid w:val="00C03879"/>
    <w:rsid w:val="00C03916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0E42"/>
    <w:rsid w:val="00C115B1"/>
    <w:rsid w:val="00C115FA"/>
    <w:rsid w:val="00C1181E"/>
    <w:rsid w:val="00C121A1"/>
    <w:rsid w:val="00C1270A"/>
    <w:rsid w:val="00C131B2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171"/>
    <w:rsid w:val="00C242CE"/>
    <w:rsid w:val="00C24A7B"/>
    <w:rsid w:val="00C24B56"/>
    <w:rsid w:val="00C24F65"/>
    <w:rsid w:val="00C25B49"/>
    <w:rsid w:val="00C25BB9"/>
    <w:rsid w:val="00C25DFD"/>
    <w:rsid w:val="00C25F29"/>
    <w:rsid w:val="00C25F9B"/>
    <w:rsid w:val="00C25FE3"/>
    <w:rsid w:val="00C26B2C"/>
    <w:rsid w:val="00C26E45"/>
    <w:rsid w:val="00C27443"/>
    <w:rsid w:val="00C27A0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953"/>
    <w:rsid w:val="00C70E3A"/>
    <w:rsid w:val="00C721FF"/>
    <w:rsid w:val="00C72582"/>
    <w:rsid w:val="00C72D48"/>
    <w:rsid w:val="00C73D4D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5A7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1F03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6C"/>
    <w:rsid w:val="00CA09CA"/>
    <w:rsid w:val="00CA0BFB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412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1E82"/>
    <w:rsid w:val="00CB20D1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4640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CF700D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158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15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3F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8D4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5F9"/>
    <w:rsid w:val="00D656A9"/>
    <w:rsid w:val="00D668CA"/>
    <w:rsid w:val="00D66E5D"/>
    <w:rsid w:val="00D66E99"/>
    <w:rsid w:val="00D67060"/>
    <w:rsid w:val="00D67222"/>
    <w:rsid w:val="00D67C38"/>
    <w:rsid w:val="00D703C0"/>
    <w:rsid w:val="00D716B9"/>
    <w:rsid w:val="00D71FAB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811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6D5"/>
    <w:rsid w:val="00DB3758"/>
    <w:rsid w:val="00DB381D"/>
    <w:rsid w:val="00DB388D"/>
    <w:rsid w:val="00DB3EED"/>
    <w:rsid w:val="00DB423F"/>
    <w:rsid w:val="00DB458A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317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833"/>
    <w:rsid w:val="00DD5FEB"/>
    <w:rsid w:val="00DD6558"/>
    <w:rsid w:val="00DD7353"/>
    <w:rsid w:val="00DD741E"/>
    <w:rsid w:val="00DD7508"/>
    <w:rsid w:val="00DD76D3"/>
    <w:rsid w:val="00DD77C3"/>
    <w:rsid w:val="00DE0435"/>
    <w:rsid w:val="00DE0668"/>
    <w:rsid w:val="00DE10AE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135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3C5"/>
    <w:rsid w:val="00DF046F"/>
    <w:rsid w:val="00DF0586"/>
    <w:rsid w:val="00DF05CA"/>
    <w:rsid w:val="00DF18D3"/>
    <w:rsid w:val="00DF21E3"/>
    <w:rsid w:val="00DF2501"/>
    <w:rsid w:val="00DF27CD"/>
    <w:rsid w:val="00DF29DA"/>
    <w:rsid w:val="00DF2B1C"/>
    <w:rsid w:val="00DF31E9"/>
    <w:rsid w:val="00DF3222"/>
    <w:rsid w:val="00DF38B5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DF"/>
    <w:rsid w:val="00E01A9D"/>
    <w:rsid w:val="00E02D3B"/>
    <w:rsid w:val="00E0332A"/>
    <w:rsid w:val="00E0405D"/>
    <w:rsid w:val="00E040F7"/>
    <w:rsid w:val="00E042DE"/>
    <w:rsid w:val="00E047A5"/>
    <w:rsid w:val="00E04D87"/>
    <w:rsid w:val="00E04E42"/>
    <w:rsid w:val="00E053FE"/>
    <w:rsid w:val="00E05512"/>
    <w:rsid w:val="00E05912"/>
    <w:rsid w:val="00E05927"/>
    <w:rsid w:val="00E05CF6"/>
    <w:rsid w:val="00E066D3"/>
    <w:rsid w:val="00E06977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40B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6EF9"/>
    <w:rsid w:val="00E27226"/>
    <w:rsid w:val="00E2795F"/>
    <w:rsid w:val="00E3104F"/>
    <w:rsid w:val="00E31109"/>
    <w:rsid w:val="00E31857"/>
    <w:rsid w:val="00E31B74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78A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5B8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29CA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2FCE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4BCF"/>
    <w:rsid w:val="00E94DDA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99F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233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7E5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EF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A96"/>
    <w:rsid w:val="00EE0BEB"/>
    <w:rsid w:val="00EE137C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D38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4F2B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D28"/>
    <w:rsid w:val="00F16E8C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0721"/>
    <w:rsid w:val="00F30929"/>
    <w:rsid w:val="00F3168D"/>
    <w:rsid w:val="00F317A4"/>
    <w:rsid w:val="00F31B65"/>
    <w:rsid w:val="00F3205B"/>
    <w:rsid w:val="00F3255F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27D"/>
    <w:rsid w:val="00F44D0E"/>
    <w:rsid w:val="00F44DD6"/>
    <w:rsid w:val="00F44EEB"/>
    <w:rsid w:val="00F45790"/>
    <w:rsid w:val="00F45A93"/>
    <w:rsid w:val="00F45CEC"/>
    <w:rsid w:val="00F477F8"/>
    <w:rsid w:val="00F479D9"/>
    <w:rsid w:val="00F47E26"/>
    <w:rsid w:val="00F47F20"/>
    <w:rsid w:val="00F50AC7"/>
    <w:rsid w:val="00F510BA"/>
    <w:rsid w:val="00F52AB3"/>
    <w:rsid w:val="00F53140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5EA1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BD1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09B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34"/>
    <w:rsid w:val="00FA6FE9"/>
    <w:rsid w:val="00FA76EE"/>
    <w:rsid w:val="00FB02E2"/>
    <w:rsid w:val="00FB137D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49B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1F51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7F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2EFF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AN1bullet1">
    <w:name w:val="RAN1 bullet1"/>
    <w:basedOn w:val="Normal"/>
    <w:qFormat/>
    <w:rsid w:val="009B194C"/>
    <w:pPr>
      <w:numPr>
        <w:numId w:val="33"/>
      </w:numPr>
      <w:spacing w:after="0"/>
      <w:jc w:val="left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867F6"/>
    <w:rPr>
      <w:rFonts w:ascii="Times" w:hAnsi="Times"/>
      <w:szCs w:val="24"/>
      <w:lang w:val="en-GB"/>
    </w:rPr>
  </w:style>
  <w:style w:type="paragraph" w:customStyle="1" w:styleId="paragraph">
    <w:name w:val="paragraph"/>
    <w:basedOn w:val="Normal"/>
    <w:uiPriority w:val="99"/>
    <w:qFormat/>
    <w:rsid w:val="00220E6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sv-SE" w:eastAsia="zh-CN"/>
    </w:rPr>
  </w:style>
  <w:style w:type="character" w:customStyle="1" w:styleId="apple-converted-space">
    <w:name w:val="apple-converted-space"/>
    <w:qFormat/>
    <w:rsid w:val="007E345C"/>
  </w:style>
  <w:style w:type="character" w:customStyle="1" w:styleId="normaltextrun">
    <w:name w:val="normaltextrun"/>
    <w:rsid w:val="007E3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7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0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53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5253F-FA5E-4542-808F-6E51EBC8AA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698A9-DEE2-4508-97BB-DE1A4E4D5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31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43</cp:revision>
  <cp:lastPrinted>2017-10-24T05:18:00Z</cp:lastPrinted>
  <dcterms:created xsi:type="dcterms:W3CDTF">2021-08-07T05:15:00Z</dcterms:created>
  <dcterms:modified xsi:type="dcterms:W3CDTF">2021-11-06T04:09:00Z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01:37:01Z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