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Y="1013"/>
        <w:tblW w:w="100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797DE9" w14:paraId="77208824" w14:textId="77777777" w:rsidTr="0082287E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82287E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786CF03B">
                  <wp:extent cx="381000" cy="483963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381000" cy="483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797DE9" w:rsidRDefault="00C34D1F" w:rsidP="0082287E">
            <w:pPr>
              <w:rPr>
                <w:i/>
                <w:iCs/>
                <w:sz w:val="20"/>
              </w:rPr>
            </w:pPr>
            <w:r w:rsidRPr="00797DE9">
              <w:rPr>
                <w:i/>
                <w:iCs/>
                <w:sz w:val="20"/>
              </w:rPr>
              <w:t>INTERNATIONAL TELECOMMUNICATION UNION</w:t>
            </w:r>
          </w:p>
          <w:p w14:paraId="2A5BFD44" w14:textId="77777777" w:rsidR="00C34D1F" w:rsidRPr="00797DE9" w:rsidRDefault="00C34D1F" w:rsidP="0082287E">
            <w:pPr>
              <w:rPr>
                <w:b/>
                <w:bCs/>
                <w:i/>
                <w:iCs/>
                <w:sz w:val="20"/>
              </w:rPr>
            </w:pPr>
            <w:r w:rsidRPr="00797DE9">
              <w:rPr>
                <w:b/>
                <w:bCs/>
                <w:i/>
                <w:iCs/>
                <w:sz w:val="20"/>
              </w:rPr>
              <w:t>TELECOMMUNICATION</w:t>
            </w:r>
            <w:r w:rsidRPr="00797DE9">
              <w:rPr>
                <w:b/>
                <w:bCs/>
                <w:i/>
                <w:iCs/>
                <w:sz w:val="20"/>
              </w:rPr>
              <w:br/>
              <w:t>STANDARDIZATION SECTOR</w:t>
            </w:r>
          </w:p>
          <w:p w14:paraId="260FE1A3" w14:textId="2CB89830" w:rsidR="00C34D1F" w:rsidRPr="00797DE9" w:rsidRDefault="00C34D1F" w:rsidP="0082287E">
            <w:pPr>
              <w:rPr>
                <w:i/>
                <w:iCs/>
                <w:sz w:val="20"/>
              </w:rPr>
            </w:pPr>
            <w:r w:rsidRPr="00797DE9">
              <w:rPr>
                <w:i/>
                <w:iCs/>
                <w:sz w:val="20"/>
              </w:rPr>
              <w:t xml:space="preserve">STUDY PERIOD </w:t>
            </w:r>
            <w:bookmarkStart w:id="2" w:name="dstudyperiod"/>
            <w:r w:rsidRPr="00797DE9">
              <w:rPr>
                <w:i/>
                <w:iCs/>
                <w:sz w:val="20"/>
              </w:rPr>
              <w:t>20</w:t>
            </w:r>
            <w:r w:rsidR="00E75938" w:rsidRPr="00797DE9">
              <w:rPr>
                <w:i/>
                <w:iCs/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560CCC7D" w:rsidR="00C34D1F" w:rsidRPr="00797DE9" w:rsidRDefault="00C9586A" w:rsidP="0082287E">
            <w:pPr>
              <w:pStyle w:val="Docnumber"/>
              <w:rPr>
                <w:i/>
                <w:iCs/>
                <w:sz w:val="20"/>
              </w:rPr>
            </w:pPr>
            <w:r w:rsidRPr="00797DE9">
              <w:rPr>
                <w:i/>
                <w:iCs/>
                <w:sz w:val="20"/>
              </w:rPr>
              <w:t>JCA-IMT2020</w:t>
            </w:r>
            <w:r w:rsidR="008269EB" w:rsidRPr="00797DE9">
              <w:rPr>
                <w:i/>
                <w:iCs/>
                <w:sz w:val="20"/>
              </w:rPr>
              <w:t>-</w:t>
            </w:r>
            <w:r w:rsidR="00E75938" w:rsidRPr="00797DE9">
              <w:rPr>
                <w:i/>
                <w:iCs/>
                <w:sz w:val="20"/>
                <w:lang w:val="en-US"/>
              </w:rPr>
              <w:t>O-2</w:t>
            </w:r>
            <w:r w:rsidR="002B3C1C" w:rsidRPr="00797DE9">
              <w:rPr>
                <w:i/>
                <w:iCs/>
                <w:sz w:val="20"/>
                <w:lang w:val="en-US"/>
              </w:rPr>
              <w:t>5</w:t>
            </w:r>
          </w:p>
        </w:tc>
      </w:tr>
      <w:tr w:rsidR="00C34D1F" w:rsidRPr="00797DE9" w14:paraId="2A60C5CC" w14:textId="77777777" w:rsidTr="0082287E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82287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797DE9" w:rsidRDefault="00C34D1F" w:rsidP="0082287E">
            <w:pPr>
              <w:rPr>
                <w:i/>
                <w:iCs/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797DE9" w:rsidRDefault="00C9586A" w:rsidP="0082287E">
            <w:pPr>
              <w:pStyle w:val="Docnumber"/>
              <w:rPr>
                <w:b w:val="0"/>
                <w:bCs w:val="0"/>
                <w:i/>
                <w:iCs/>
                <w:smallCaps/>
                <w:sz w:val="20"/>
              </w:rPr>
            </w:pPr>
            <w:r w:rsidRPr="00797DE9">
              <w:rPr>
                <w:i/>
                <w:iCs/>
                <w:sz w:val="20"/>
              </w:rPr>
              <w:t>JCA-IMT2020</w:t>
            </w:r>
          </w:p>
        </w:tc>
      </w:tr>
      <w:bookmarkEnd w:id="3"/>
      <w:tr w:rsidR="00C34D1F" w:rsidRPr="00797DE9" w14:paraId="7707C788" w14:textId="77777777" w:rsidTr="0082287E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82287E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797DE9" w:rsidRDefault="00C34D1F" w:rsidP="0082287E">
            <w:pPr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797DE9" w:rsidRDefault="00C34D1F" w:rsidP="0082287E">
            <w:pPr>
              <w:jc w:val="right"/>
              <w:rPr>
                <w:b/>
                <w:bCs/>
                <w:i/>
                <w:iCs/>
                <w:sz w:val="20"/>
              </w:rPr>
            </w:pPr>
            <w:r w:rsidRPr="00797DE9">
              <w:rPr>
                <w:b/>
                <w:bCs/>
                <w:i/>
                <w:iCs/>
                <w:sz w:val="20"/>
              </w:rPr>
              <w:t>Original: English</w:t>
            </w:r>
          </w:p>
        </w:tc>
      </w:tr>
      <w:tr w:rsidR="00915BD7" w:rsidRPr="00C34D1F" w14:paraId="69DC0995" w14:textId="77777777" w:rsidTr="0082287E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82287E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55B700D1" w:rsidR="00915BD7" w:rsidRPr="00C34D1F" w:rsidRDefault="00E75938" w:rsidP="0082287E">
            <w:pPr>
              <w:spacing w:before="80"/>
              <w:jc w:val="right"/>
            </w:pPr>
            <w:r>
              <w:t xml:space="preserve">Geneva, </w:t>
            </w:r>
            <w:r w:rsidR="002B3C1C">
              <w:t xml:space="preserve">21 November </w:t>
            </w:r>
            <w:r>
              <w:t>2022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82287E">
        <w:trPr>
          <w:cantSplit/>
        </w:trPr>
        <w:tc>
          <w:tcPr>
            <w:tcW w:w="10008" w:type="dxa"/>
            <w:gridSpan w:val="7"/>
          </w:tcPr>
          <w:p w14:paraId="3968819E" w14:textId="05D1AC34" w:rsidR="00915BD7" w:rsidRPr="00C34D1F" w:rsidRDefault="001F3D02" w:rsidP="0082287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CF1E36" w:rsidRPr="00B0006F">
              <w:rPr>
                <w:b/>
                <w:bCs/>
              </w:rPr>
              <w:t>LS1</w:t>
            </w:r>
            <w:r w:rsidR="002B3C1C">
              <w:rPr>
                <w:b/>
                <w:bCs/>
              </w:rPr>
              <w:t>2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82287E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82287E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77777777" w:rsidR="00C34D1F" w:rsidRPr="00C34D1F" w:rsidRDefault="00F4382D" w:rsidP="0082287E">
            <w:pPr>
              <w:spacing w:before="80"/>
            </w:pPr>
            <w:r>
              <w:t xml:space="preserve">Chairman, </w:t>
            </w:r>
            <w:r w:rsidR="00350321" w:rsidRPr="00C9586A">
              <w:t>JCA-IMT2020</w:t>
            </w:r>
          </w:p>
        </w:tc>
      </w:tr>
      <w:tr w:rsidR="00C34D1F" w:rsidRPr="00C34D1F" w14:paraId="322F9D51" w14:textId="77777777" w:rsidTr="0082287E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82287E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6776DBB7" w:rsidR="00C34D1F" w:rsidRPr="00C34D1F" w:rsidRDefault="00A310BB" w:rsidP="0082287E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82287E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82287E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82287E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82287E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2287E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82287E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82287E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82287E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82287E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82287E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0912E155" w:rsidR="006D3446" w:rsidRPr="00BD1420" w:rsidRDefault="006D3446" w:rsidP="0082287E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9A7A66">
              <w:rPr>
                <w:b/>
                <w:bCs/>
                <w:lang w:eastAsia="ja-JP"/>
              </w:rPr>
              <w:t>21 November</w:t>
            </w:r>
            <w:r w:rsidR="00931168">
              <w:rPr>
                <w:b/>
                <w:bCs/>
                <w:lang w:eastAsia="ja-JP"/>
              </w:rPr>
              <w:t xml:space="preserve"> 2022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82287E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82287E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D1466FB" w:rsidR="006D3446" w:rsidRPr="00145009" w:rsidRDefault="007722D1" w:rsidP="0082287E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A7A66">
              <w:rPr>
                <w:b w:val="0"/>
                <w:bCs w:val="0"/>
                <w:lang w:eastAsia="ja-JP"/>
              </w:rPr>
              <w:t xml:space="preserve"> March</w:t>
            </w:r>
            <w:r w:rsidR="00931168">
              <w:rPr>
                <w:b w:val="0"/>
                <w:bCs w:val="0"/>
                <w:lang w:eastAsia="ja-JP"/>
              </w:rPr>
              <w:t xml:space="preserve"> </w:t>
            </w:r>
            <w:r w:rsidR="00256E9F">
              <w:rPr>
                <w:b w:val="0"/>
                <w:bCs w:val="0"/>
                <w:lang w:eastAsia="ja-JP"/>
              </w:rPr>
              <w:t>202</w:t>
            </w:r>
            <w:r w:rsidR="009A7A66">
              <w:rPr>
                <w:b w:val="0"/>
                <w:bCs w:val="0"/>
                <w:lang w:eastAsia="ja-JP"/>
              </w:rPr>
              <w:t>3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82287E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2287E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2287E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2287E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2287E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2287E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2287E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82287E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82287E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82287E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82287E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82287E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82287E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20B35415" w14:textId="380D88B0" w:rsidR="0082287E" w:rsidRPr="00A079D3" w:rsidRDefault="0082287E" w:rsidP="0082287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9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>
        <w:rPr>
          <w:rFonts w:ascii="Arial" w:hAnsi="Arial" w:cs="Arial"/>
          <w:b/>
          <w:sz w:val="28"/>
          <w:szCs w:val="28"/>
        </w:rPr>
        <w:t>3422</w:t>
      </w:r>
    </w:p>
    <w:p w14:paraId="1AAD7AC7" w14:textId="77777777" w:rsidR="0082287E" w:rsidRPr="00A079D3" w:rsidRDefault="0082287E" w:rsidP="0082287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bookmarkEnd w:id="9"/>
    <w:p w14:paraId="5A2F5C68" w14:textId="77777777" w:rsidR="0082287E" w:rsidRDefault="0082287E" w:rsidP="00F823AF">
      <w:pPr>
        <w:ind w:left="-426"/>
        <w:rPr>
          <w:lang w:eastAsia="ja-JP"/>
        </w:rPr>
      </w:pPr>
    </w:p>
    <w:p w14:paraId="393D750C" w14:textId="3C6FDE0A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71AF578D" w14:textId="53F8E09C" w:rsidR="00F42AB1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lastRenderedPageBreak/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  <w:r w:rsidR="0096428B"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template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2B365D">
        <w:rPr>
          <w:lang w:eastAsia="ja-JP"/>
        </w:rPr>
        <w:t>Should you wish to communicate any additional information about your specifications and projects, we invite you to do so</w:t>
      </w:r>
      <w:r w:rsidR="00661042">
        <w:rPr>
          <w:lang w:eastAsia="ja-JP"/>
        </w:rPr>
        <w:t xml:space="preserve">. 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803284">
        <w:rPr>
          <w:lang w:eastAsia="ja-JP"/>
        </w:rPr>
        <w:t>in March 2023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meeting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935F9" w14:textId="77777777" w:rsidR="006D6349" w:rsidRDefault="006D6349" w:rsidP="009F5CAB">
      <w:r>
        <w:separator/>
      </w:r>
    </w:p>
  </w:endnote>
  <w:endnote w:type="continuationSeparator" w:id="0">
    <w:p w14:paraId="0309F83D" w14:textId="77777777" w:rsidR="006D6349" w:rsidRDefault="006D6349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CC2B0" w14:textId="77777777" w:rsidR="006D6349" w:rsidRDefault="006D6349" w:rsidP="009F5CAB">
      <w:r>
        <w:separator/>
      </w:r>
    </w:p>
  </w:footnote>
  <w:footnote w:type="continuationSeparator" w:id="0">
    <w:p w14:paraId="17BC0102" w14:textId="77777777" w:rsidR="006D6349" w:rsidRDefault="006D6349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3AD3F497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DF276E">
      <w:rPr>
        <w:lang w:val="de-DE"/>
      </w:rPr>
      <w:t>2</w:t>
    </w:r>
    <w:r w:rsidR="007722D1" w:rsidRPr="007722D1">
      <w:rPr>
        <w:lang w:val="de-DE"/>
      </w:rPr>
      <w:t xml:space="preserve"> – Doc-O-</w:t>
    </w:r>
    <w:r w:rsidR="007722D1">
      <w:rPr>
        <w:lang w:val="de-DE"/>
      </w:rPr>
      <w:t>2</w:t>
    </w:r>
    <w:r w:rsidR="00DF276E">
      <w:rPr>
        <w:lang w:val="de-DE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D45EE"/>
    <w:rsid w:val="0010596B"/>
    <w:rsid w:val="00112A6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415794"/>
    <w:rsid w:val="00415CA3"/>
    <w:rsid w:val="00421C5B"/>
    <w:rsid w:val="0042571D"/>
    <w:rsid w:val="00465745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5451"/>
    <w:rsid w:val="00692C36"/>
    <w:rsid w:val="00694BA1"/>
    <w:rsid w:val="006C182F"/>
    <w:rsid w:val="006D3446"/>
    <w:rsid w:val="006D6349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97DE9"/>
    <w:rsid w:val="007C0179"/>
    <w:rsid w:val="007C314F"/>
    <w:rsid w:val="007D25C0"/>
    <w:rsid w:val="007D4AFC"/>
    <w:rsid w:val="007D64E2"/>
    <w:rsid w:val="007F0FE0"/>
    <w:rsid w:val="007F29B8"/>
    <w:rsid w:val="00802C60"/>
    <w:rsid w:val="00803284"/>
    <w:rsid w:val="0082287E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747EC"/>
    <w:rsid w:val="00A771D3"/>
    <w:rsid w:val="00A82A14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A3D47"/>
    <w:rsid w:val="00EA4DDD"/>
    <w:rsid w:val="00EC31AB"/>
    <w:rsid w:val="00ED718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8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3852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JK</cp:lastModifiedBy>
  <cp:revision>9</cp:revision>
  <cp:lastPrinted>2017-07-10T07:48:00Z</cp:lastPrinted>
  <dcterms:created xsi:type="dcterms:W3CDTF">2022-12-02T16:12:00Z</dcterms:created>
  <dcterms:modified xsi:type="dcterms:W3CDTF">2022-12-05T22:50:00Z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