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A2B" w:rsidRPr="00CF4DC7" w:rsidRDefault="00F34A2B" w:rsidP="00936A01">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97</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FB781F">
        <w:rPr>
          <w:rFonts w:eastAsiaTheme="minorEastAsia" w:hint="eastAsia"/>
          <w:b/>
          <w:i/>
          <w:noProof/>
          <w:sz w:val="28"/>
          <w:lang w:eastAsia="zh-CN"/>
        </w:rPr>
        <w:t>5941</w:t>
      </w:r>
    </w:p>
    <w:p w:rsidR="00F34A2B" w:rsidRPr="00BE2747" w:rsidRDefault="00F34A2B" w:rsidP="00F34A2B">
      <w:pPr>
        <w:pStyle w:val="a4"/>
        <w:rPr>
          <w:sz w:val="28"/>
        </w:rPr>
      </w:pPr>
      <w:r w:rsidRPr="00BE2747">
        <w:rPr>
          <w:sz w:val="28"/>
        </w:rPr>
        <w:t>Toulouse, France</w:t>
      </w:r>
      <w:r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5E2D8E">
            <w:pPr>
              <w:pStyle w:val="CRCoverPage"/>
              <w:spacing w:after="0"/>
              <w:jc w:val="center"/>
              <w:rPr>
                <w:b/>
                <w:noProof/>
                <w:sz w:val="28"/>
              </w:rPr>
            </w:pPr>
            <w:r w:rsidRPr="00A610F6">
              <w:rPr>
                <w:rFonts w:hint="eastAsia"/>
                <w:b/>
                <w:noProof/>
                <w:sz w:val="28"/>
                <w:lang w:eastAsia="zh-CN"/>
              </w:rPr>
              <w:t>3</w:t>
            </w:r>
            <w:r w:rsidR="005E2D8E">
              <w:rPr>
                <w:rFonts w:hint="eastAsia"/>
                <w:b/>
                <w:noProof/>
                <w:sz w:val="28"/>
                <w:lang w:eastAsia="zh-CN"/>
              </w:rPr>
              <w:t>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B781F" w:rsidP="00A610F6">
            <w:pPr>
              <w:pStyle w:val="CRCoverPage"/>
              <w:spacing w:after="0"/>
              <w:jc w:val="center"/>
              <w:rPr>
                <w:noProof/>
              </w:rPr>
            </w:pPr>
            <w:r>
              <w:rPr>
                <w:rFonts w:hint="eastAsia"/>
                <w:b/>
                <w:noProof/>
                <w:sz w:val="28"/>
                <w:lang w:eastAsia="zh-CN"/>
              </w:rPr>
              <w:t>0374</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D37B35">
            <w:pPr>
              <w:pStyle w:val="CRCoverPage"/>
              <w:spacing w:after="0"/>
              <w:jc w:val="center"/>
              <w:rPr>
                <w:noProof/>
                <w:sz w:val="28"/>
              </w:rPr>
            </w:pPr>
            <w:r w:rsidRPr="00A610F6">
              <w:rPr>
                <w:rFonts w:hint="eastAsia"/>
                <w:b/>
                <w:noProof/>
                <w:sz w:val="28"/>
                <w:lang w:eastAsia="zh-CN"/>
              </w:rPr>
              <w:t>16.1</w:t>
            </w:r>
            <w:r w:rsidR="00D37B35">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D1B89" w:rsidP="00C82F70">
            <w:pPr>
              <w:pStyle w:val="CRCoverPage"/>
              <w:spacing w:after="0"/>
              <w:ind w:left="100"/>
              <w:rPr>
                <w:noProof/>
                <w:lang w:eastAsia="zh-CN"/>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15.</w:t>
            </w:r>
            <w:r w:rsidR="00E32DA0">
              <w:rPr>
                <w:rFonts w:hint="eastAsia"/>
                <w:noProof/>
                <w:lang w:eastAsia="zh-CN"/>
              </w:rPr>
              <w:t>3.1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02C69">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37B35">
            <w:pPr>
              <w:pStyle w:val="CRCoverPage"/>
              <w:spacing w:after="0"/>
              <w:ind w:left="100"/>
              <w:rPr>
                <w:noProof/>
              </w:rPr>
            </w:pPr>
            <w:r w:rsidRPr="00582C8D">
              <w:rPr>
                <w:rFonts w:hint="eastAsia"/>
                <w:lang w:eastAsia="zh-CN"/>
              </w:rPr>
              <w:t>202</w:t>
            </w:r>
            <w:r>
              <w:rPr>
                <w:rFonts w:hint="eastAsia"/>
                <w:lang w:eastAsia="zh-CN"/>
              </w:rPr>
              <w:t>2-</w:t>
            </w:r>
            <w:r w:rsidR="00D37B35">
              <w:rPr>
                <w:rFonts w:hint="eastAsia"/>
                <w:lang w:eastAsia="zh-CN"/>
              </w:rPr>
              <w:t>10</w:t>
            </w:r>
            <w:r w:rsidRPr="00582C8D">
              <w:rPr>
                <w:rFonts w:hint="eastAsia"/>
                <w:lang w:eastAsia="zh-CN"/>
              </w:rPr>
              <w:t>-</w:t>
            </w:r>
            <w:r w:rsidR="00BE7C44">
              <w:rPr>
                <w:rFonts w:hint="eastAsia"/>
                <w:lang w:eastAsia="zh-CN"/>
              </w:rPr>
              <w:t>2</w:t>
            </w:r>
            <w:r w:rsidR="00D37B35">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D1B89" w:rsidP="00E32DA0">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15.</w:t>
            </w:r>
            <w:r w:rsidR="00E32DA0">
              <w:rPr>
                <w:rFonts w:hint="eastAsia"/>
                <w:noProof/>
                <w:lang w:eastAsia="zh-CN"/>
              </w:rPr>
              <w:t>3.1</w:t>
            </w:r>
            <w:r>
              <w:rPr>
                <w:noProof/>
              </w:rPr>
              <w:t xml:space="preserve"> was not present in TR 38.903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4D1B89" w:rsidP="004D1B89">
            <w:pPr>
              <w:pStyle w:val="CRCoverPage"/>
              <w:spacing w:after="0"/>
              <w:ind w:left="100"/>
              <w:rPr>
                <w:noProof/>
                <w:lang w:eastAsia="zh-CN"/>
              </w:rPr>
            </w:pPr>
            <w:r>
              <w:rPr>
                <w:noProof/>
              </w:rPr>
              <w:t>The TT analysis has been done. The corresponding results have been added as attachment to this CR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D1B89" w:rsidP="00AE675A">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37B35" w:rsidP="005A2197">
            <w:pPr>
              <w:pStyle w:val="CRCoverPage"/>
              <w:spacing w:after="0"/>
              <w:ind w:left="100"/>
              <w:rPr>
                <w:noProof/>
              </w:rPr>
            </w:pPr>
            <w:r>
              <w:rPr>
                <w:noProof/>
              </w:rPr>
              <w:t>N/A (only zip attachment)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404908"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404908"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32473C"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404908"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4D1B89" w:rsidP="00E32DA0">
            <w:pPr>
              <w:pStyle w:val="CRCoverPage"/>
              <w:spacing w:after="0"/>
              <w:ind w:left="100"/>
              <w:rPr>
                <w:noProof/>
              </w:rPr>
            </w:pPr>
            <w:r w:rsidRPr="00D7783E">
              <w:rPr>
                <w:noProof/>
              </w:rPr>
              <w:t>Note for the editor: Please add “</w:t>
            </w:r>
            <w:r w:rsidR="000743CA" w:rsidRPr="000743CA">
              <w:rPr>
                <w:noProof/>
              </w:rPr>
              <w:t>3</w:t>
            </w:r>
            <w:r w:rsidR="000743CA" w:rsidRPr="000743CA">
              <w:rPr>
                <w:rFonts w:hint="eastAsia"/>
                <w:noProof/>
              </w:rPr>
              <w:t>7</w:t>
            </w:r>
            <w:r w:rsidR="000743CA" w:rsidRPr="000743CA">
              <w:rPr>
                <w:noProof/>
              </w:rPr>
              <w:t>.5</w:t>
            </w:r>
            <w:r w:rsidR="000743CA" w:rsidRPr="000743CA">
              <w:rPr>
                <w:rFonts w:hint="eastAsia"/>
                <w:noProof/>
              </w:rPr>
              <w:t>71-1</w:t>
            </w:r>
            <w:r w:rsidR="000743CA" w:rsidRPr="000743CA">
              <w:rPr>
                <w:noProof/>
              </w:rPr>
              <w:t xml:space="preserve"> </w:t>
            </w:r>
            <w:r w:rsidR="000743CA" w:rsidRPr="000743CA">
              <w:rPr>
                <w:rFonts w:hint="eastAsia"/>
                <w:noProof/>
              </w:rPr>
              <w:t>15.</w:t>
            </w:r>
            <w:r w:rsidR="00E32DA0">
              <w:rPr>
                <w:rFonts w:hint="eastAsia"/>
                <w:noProof/>
                <w:lang w:eastAsia="zh-CN"/>
              </w:rPr>
              <w:t>3.1</w:t>
            </w:r>
            <w:r w:rsidR="000743CA"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4D1B89" w:rsidRDefault="004D1B89">
      <w:pPr>
        <w:rPr>
          <w:noProof/>
          <w:lang w:eastAsia="zh-CN"/>
        </w:rPr>
      </w:pPr>
    </w:p>
    <w:p w:rsidR="004D1B89" w:rsidRDefault="004D1B89">
      <w:pPr>
        <w:spacing w:after="0"/>
        <w:rPr>
          <w:noProof/>
          <w:lang w:eastAsia="zh-CN"/>
        </w:rPr>
      </w:pPr>
      <w:r>
        <w:rPr>
          <w:noProof/>
          <w:lang w:eastAsia="zh-CN"/>
        </w:rPr>
        <w:br w:type="page"/>
      </w:r>
    </w:p>
    <w:p w:rsidR="004D1B89" w:rsidRPr="00D7783E" w:rsidRDefault="004D1B89" w:rsidP="004D1B89">
      <w:pPr>
        <w:rPr>
          <w:color w:val="FF0000"/>
          <w:sz w:val="40"/>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15.</w:t>
      </w:r>
      <w:r w:rsidR="00E32DA0">
        <w:rPr>
          <w:rFonts w:hint="eastAsia"/>
          <w:color w:val="FF0000"/>
          <w:sz w:val="40"/>
          <w:lang w:eastAsia="zh-CN"/>
        </w:rPr>
        <w:t>3.1</w:t>
      </w:r>
      <w:r w:rsidRPr="00D7783E">
        <w:rPr>
          <w:color w:val="FF0000"/>
          <w:sz w:val="40"/>
        </w:rPr>
        <w:t xml:space="preserve"> TT.zip” to the attachments of TR 38.903</w:t>
      </w:r>
    </w:p>
    <w:p w:rsidR="001E41F3" w:rsidRDefault="001E41F3">
      <w:pPr>
        <w:rPr>
          <w:noProof/>
          <w:lang w:eastAsia="zh-CN"/>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5E4" w:rsidRDefault="007F45E4">
      <w:r>
        <w:separator/>
      </w:r>
    </w:p>
  </w:endnote>
  <w:endnote w:type="continuationSeparator" w:id="0">
    <w:p w:rsidR="007F45E4" w:rsidRDefault="007F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5E4" w:rsidRDefault="007F45E4">
      <w:r>
        <w:separator/>
      </w:r>
    </w:p>
  </w:footnote>
  <w:footnote w:type="continuationSeparator" w:id="0">
    <w:p w:rsidR="007F45E4" w:rsidRDefault="007F4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C44" w:rsidRDefault="00BE7C4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43CA"/>
    <w:rsid w:val="00075046"/>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692E"/>
    <w:rsid w:val="000C7042"/>
    <w:rsid w:val="000D0E05"/>
    <w:rsid w:val="000D348F"/>
    <w:rsid w:val="000D44B3"/>
    <w:rsid w:val="000D45DC"/>
    <w:rsid w:val="000D52AF"/>
    <w:rsid w:val="000D78F9"/>
    <w:rsid w:val="000E1CC0"/>
    <w:rsid w:val="000E6CD4"/>
    <w:rsid w:val="000E7EFF"/>
    <w:rsid w:val="000F3472"/>
    <w:rsid w:val="000F3530"/>
    <w:rsid w:val="000F4274"/>
    <w:rsid w:val="00100072"/>
    <w:rsid w:val="00100285"/>
    <w:rsid w:val="00103326"/>
    <w:rsid w:val="00105DEC"/>
    <w:rsid w:val="00106FA5"/>
    <w:rsid w:val="00107988"/>
    <w:rsid w:val="00110E5C"/>
    <w:rsid w:val="00111EA2"/>
    <w:rsid w:val="00112123"/>
    <w:rsid w:val="0011376C"/>
    <w:rsid w:val="00120BC5"/>
    <w:rsid w:val="00121D37"/>
    <w:rsid w:val="00124122"/>
    <w:rsid w:val="001247BB"/>
    <w:rsid w:val="00126FB3"/>
    <w:rsid w:val="00133DE9"/>
    <w:rsid w:val="00136508"/>
    <w:rsid w:val="00141FF6"/>
    <w:rsid w:val="00143337"/>
    <w:rsid w:val="0014500F"/>
    <w:rsid w:val="00145D43"/>
    <w:rsid w:val="00146E6E"/>
    <w:rsid w:val="00147720"/>
    <w:rsid w:val="0015219B"/>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0C34"/>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D7E84"/>
    <w:rsid w:val="001E0995"/>
    <w:rsid w:val="001E1CEB"/>
    <w:rsid w:val="001E2F35"/>
    <w:rsid w:val="001E41F3"/>
    <w:rsid w:val="001F14BB"/>
    <w:rsid w:val="001F1FD6"/>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041"/>
    <w:rsid w:val="002E1287"/>
    <w:rsid w:val="002E472E"/>
    <w:rsid w:val="002F0899"/>
    <w:rsid w:val="002F0FEC"/>
    <w:rsid w:val="002F1095"/>
    <w:rsid w:val="002F3658"/>
    <w:rsid w:val="002F53D0"/>
    <w:rsid w:val="003021DF"/>
    <w:rsid w:val="003045F4"/>
    <w:rsid w:val="00305409"/>
    <w:rsid w:val="00310FE9"/>
    <w:rsid w:val="00312A14"/>
    <w:rsid w:val="0031334E"/>
    <w:rsid w:val="00316439"/>
    <w:rsid w:val="00322108"/>
    <w:rsid w:val="00322554"/>
    <w:rsid w:val="00322AB5"/>
    <w:rsid w:val="0032473C"/>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206E"/>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E5AF1"/>
    <w:rsid w:val="003F1526"/>
    <w:rsid w:val="003F432D"/>
    <w:rsid w:val="003F47DA"/>
    <w:rsid w:val="003F559E"/>
    <w:rsid w:val="00402793"/>
    <w:rsid w:val="004034EC"/>
    <w:rsid w:val="00404908"/>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1B89"/>
    <w:rsid w:val="004D3ECE"/>
    <w:rsid w:val="004D628F"/>
    <w:rsid w:val="004D6824"/>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2D8E"/>
    <w:rsid w:val="005E3798"/>
    <w:rsid w:val="005E5C1D"/>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522"/>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5421"/>
    <w:rsid w:val="00706D3F"/>
    <w:rsid w:val="0070724B"/>
    <w:rsid w:val="00710223"/>
    <w:rsid w:val="0071214E"/>
    <w:rsid w:val="00712FEB"/>
    <w:rsid w:val="00715863"/>
    <w:rsid w:val="00715CF9"/>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5E4"/>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53CD"/>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2C69"/>
    <w:rsid w:val="009063B6"/>
    <w:rsid w:val="009102D1"/>
    <w:rsid w:val="0091092E"/>
    <w:rsid w:val="009120C7"/>
    <w:rsid w:val="009148DE"/>
    <w:rsid w:val="00914E48"/>
    <w:rsid w:val="009157D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F79"/>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3ACB"/>
    <w:rsid w:val="009B49F0"/>
    <w:rsid w:val="009B4C5F"/>
    <w:rsid w:val="009C26F6"/>
    <w:rsid w:val="009C32C0"/>
    <w:rsid w:val="009C67D9"/>
    <w:rsid w:val="009C682D"/>
    <w:rsid w:val="009C70DB"/>
    <w:rsid w:val="009C76F2"/>
    <w:rsid w:val="009D0904"/>
    <w:rsid w:val="009D2DC2"/>
    <w:rsid w:val="009D3FF9"/>
    <w:rsid w:val="009D4219"/>
    <w:rsid w:val="009D4EFA"/>
    <w:rsid w:val="009D7996"/>
    <w:rsid w:val="009E04FB"/>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44D3"/>
    <w:rsid w:val="00B56CAD"/>
    <w:rsid w:val="00B614DE"/>
    <w:rsid w:val="00B62942"/>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E7C44"/>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2F70"/>
    <w:rsid w:val="00C8371C"/>
    <w:rsid w:val="00C83CBE"/>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1012"/>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37B35"/>
    <w:rsid w:val="00D4345F"/>
    <w:rsid w:val="00D4611B"/>
    <w:rsid w:val="00D46CA1"/>
    <w:rsid w:val="00D50255"/>
    <w:rsid w:val="00D50742"/>
    <w:rsid w:val="00D512AE"/>
    <w:rsid w:val="00D51456"/>
    <w:rsid w:val="00D54643"/>
    <w:rsid w:val="00D5521B"/>
    <w:rsid w:val="00D569C5"/>
    <w:rsid w:val="00D573CA"/>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2DA0"/>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34A2B"/>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81F"/>
    <w:rsid w:val="00FB7B13"/>
    <w:rsid w:val="00FB7FB5"/>
    <w:rsid w:val="00FC48C6"/>
    <w:rsid w:val="00FD133E"/>
    <w:rsid w:val="00FD14E5"/>
    <w:rsid w:val="00FD19C5"/>
    <w:rsid w:val="00FD1A50"/>
    <w:rsid w:val="00FD5A30"/>
    <w:rsid w:val="00FD7637"/>
    <w:rsid w:val="00FE1AAD"/>
    <w:rsid w:val="00FE2684"/>
    <w:rsid w:val="00FE4A7B"/>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B021E-FD18-469C-864A-2380869C0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1177</TotalTime>
  <Pages>2</Pages>
  <Words>296</Words>
  <Characters>1693</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93</cp:revision>
  <cp:lastPrinted>1900-12-31T16:00:00Z</cp:lastPrinted>
  <dcterms:created xsi:type="dcterms:W3CDTF">2021-11-02T02:41:00Z</dcterms:created>
  <dcterms:modified xsi:type="dcterms:W3CDTF">2022-10-20T01:12:00Z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