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820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A31924" w14:paraId="77208824" w14:textId="77777777" w:rsidTr="00A3192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A31924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7D8EA00A">
                  <wp:extent cx="438150" cy="556557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38150" cy="55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A31924" w:rsidRDefault="00C34D1F" w:rsidP="00A31924">
            <w:pPr>
              <w:rPr>
                <w:i/>
                <w:iCs/>
                <w:sz w:val="20"/>
              </w:rPr>
            </w:pPr>
            <w:r w:rsidRPr="00A31924">
              <w:rPr>
                <w:i/>
                <w:iCs/>
                <w:sz w:val="20"/>
              </w:rPr>
              <w:t>INTERNATIONAL TELECOMMUNICATION UNION</w:t>
            </w:r>
          </w:p>
          <w:p w14:paraId="2A5BFD44" w14:textId="77777777" w:rsidR="00C34D1F" w:rsidRPr="00A31924" w:rsidRDefault="00C34D1F" w:rsidP="00A31924">
            <w:pPr>
              <w:rPr>
                <w:i/>
                <w:iCs/>
                <w:sz w:val="20"/>
              </w:rPr>
            </w:pPr>
            <w:r w:rsidRPr="00A31924">
              <w:rPr>
                <w:i/>
                <w:iCs/>
                <w:sz w:val="20"/>
              </w:rPr>
              <w:t>TELECOMMUNICATION</w:t>
            </w:r>
            <w:r w:rsidRPr="00A31924">
              <w:rPr>
                <w:i/>
                <w:iCs/>
                <w:sz w:val="20"/>
              </w:rPr>
              <w:br/>
              <w:t>STANDARDIZATION SECTOR</w:t>
            </w:r>
          </w:p>
          <w:p w14:paraId="260FE1A3" w14:textId="2CB89830" w:rsidR="00C34D1F" w:rsidRPr="00A31924" w:rsidRDefault="00C34D1F" w:rsidP="00A31924">
            <w:pPr>
              <w:rPr>
                <w:i/>
                <w:iCs/>
                <w:sz w:val="20"/>
              </w:rPr>
            </w:pPr>
            <w:r w:rsidRPr="00A31924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A31924">
              <w:rPr>
                <w:i/>
                <w:iCs/>
                <w:sz w:val="20"/>
              </w:rPr>
              <w:t>20</w:t>
            </w:r>
            <w:r w:rsidR="00E75938" w:rsidRPr="00A31924">
              <w:rPr>
                <w:i/>
                <w:iCs/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4BCA95E" w:rsidR="00C34D1F" w:rsidRPr="00A31924" w:rsidRDefault="00C9586A" w:rsidP="00A31924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A31924">
              <w:rPr>
                <w:b w:val="0"/>
                <w:bCs w:val="0"/>
                <w:i/>
                <w:iCs/>
                <w:sz w:val="20"/>
              </w:rPr>
              <w:t>JCA-IMT2020</w:t>
            </w:r>
            <w:r w:rsidR="008269EB" w:rsidRPr="00A31924">
              <w:rPr>
                <w:b w:val="0"/>
                <w:bCs w:val="0"/>
                <w:i/>
                <w:iCs/>
                <w:sz w:val="20"/>
              </w:rPr>
              <w:t>-</w:t>
            </w:r>
            <w:r w:rsidR="00E75938" w:rsidRPr="00A31924">
              <w:rPr>
                <w:b w:val="0"/>
                <w:bCs w:val="0"/>
                <w:i/>
                <w:iCs/>
                <w:sz w:val="20"/>
                <w:lang w:val="en-US"/>
              </w:rPr>
              <w:t>O-21</w:t>
            </w:r>
            <w:r w:rsidR="00A82A14" w:rsidRPr="00A31924">
              <w:rPr>
                <w:b w:val="0"/>
                <w:bCs w:val="0"/>
                <w:i/>
                <w:iCs/>
                <w:sz w:val="20"/>
                <w:lang w:val="en-US"/>
              </w:rPr>
              <w:t>-R1</w:t>
            </w:r>
          </w:p>
        </w:tc>
      </w:tr>
      <w:tr w:rsidR="00C34D1F" w:rsidRPr="00A31924" w14:paraId="2A60C5CC" w14:textId="77777777" w:rsidTr="00A3192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A3192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A31924" w:rsidRDefault="00C34D1F" w:rsidP="00A31924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A31924" w:rsidRDefault="00C9586A" w:rsidP="00A31924">
            <w:pPr>
              <w:pStyle w:val="Docnumber"/>
              <w:rPr>
                <w:b w:val="0"/>
                <w:bCs w:val="0"/>
                <w:i/>
                <w:iCs/>
                <w:smallCaps/>
                <w:sz w:val="20"/>
              </w:rPr>
            </w:pPr>
            <w:r w:rsidRPr="00A31924">
              <w:rPr>
                <w:b w:val="0"/>
                <w:bCs w:val="0"/>
                <w:i/>
                <w:iCs/>
                <w:sz w:val="20"/>
              </w:rPr>
              <w:t>JCA-IMT2020</w:t>
            </w:r>
          </w:p>
        </w:tc>
      </w:tr>
      <w:bookmarkEnd w:id="3"/>
      <w:tr w:rsidR="00C34D1F" w:rsidRPr="00A31924" w14:paraId="7707C788" w14:textId="77777777" w:rsidTr="00A3192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A31924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A31924" w:rsidRDefault="00C34D1F" w:rsidP="00A31924">
            <w:pPr>
              <w:rPr>
                <w:i/>
                <w:iCs/>
                <w:sz w:val="20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A31924" w:rsidRDefault="00C34D1F" w:rsidP="00A31924">
            <w:pPr>
              <w:jc w:val="right"/>
              <w:rPr>
                <w:i/>
                <w:iCs/>
                <w:sz w:val="20"/>
              </w:rPr>
            </w:pPr>
            <w:r w:rsidRPr="00A31924">
              <w:rPr>
                <w:i/>
                <w:iCs/>
                <w:sz w:val="20"/>
              </w:rPr>
              <w:t>Original: English</w:t>
            </w:r>
          </w:p>
        </w:tc>
      </w:tr>
      <w:tr w:rsidR="00915BD7" w:rsidRPr="00C34D1F" w14:paraId="69DC0995" w14:textId="77777777" w:rsidTr="00A3192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A31924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2EF6ACD" w:rsidR="00915BD7" w:rsidRPr="00C34D1F" w:rsidRDefault="00E75938" w:rsidP="00A31924">
            <w:pPr>
              <w:spacing w:before="80"/>
              <w:jc w:val="right"/>
            </w:pPr>
            <w:r>
              <w:t>Geneva, 7 July 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A31924">
        <w:trPr>
          <w:cantSplit/>
        </w:trPr>
        <w:tc>
          <w:tcPr>
            <w:tcW w:w="10008" w:type="dxa"/>
            <w:gridSpan w:val="7"/>
          </w:tcPr>
          <w:p w14:paraId="3968819E" w14:textId="3255B1BE" w:rsidR="00915BD7" w:rsidRPr="00C34D1F" w:rsidRDefault="001F3D02" w:rsidP="00A31924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LS11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A3192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A31924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A31924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A3192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A31924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1165801" w:rsidR="00C34D1F" w:rsidRPr="00C34D1F" w:rsidRDefault="00A310BB" w:rsidP="00A31924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A3192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A31924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A3192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A31924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A31924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A32F5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A3192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A3192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A31924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A3192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A3192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587B4C7" w:rsidR="006D3446" w:rsidRPr="00BD1420" w:rsidRDefault="006D3446" w:rsidP="00A31924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>Geneva, 7 July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A3192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A3192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5959D15" w:rsidR="006D3446" w:rsidRPr="00145009" w:rsidRDefault="007722D1" w:rsidP="00A31924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31168">
              <w:rPr>
                <w:b w:val="0"/>
                <w:bCs w:val="0"/>
                <w:lang w:eastAsia="ja-JP"/>
              </w:rPr>
              <w:t xml:space="preserve">3 September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A3192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A3192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A31924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A31924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A31924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A31924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A31924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A3192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A3192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A31924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A31924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A31924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A31924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0BAFAF1A" w14:textId="37DF95B4" w:rsidR="00A31924" w:rsidRPr="00A079D3" w:rsidRDefault="00A31924" w:rsidP="00A3192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22190</w:t>
      </w:r>
      <w:r>
        <w:rPr>
          <w:rFonts w:ascii="Arial" w:hAnsi="Arial" w:cs="Arial"/>
          <w:b/>
          <w:sz w:val="28"/>
          <w:szCs w:val="28"/>
        </w:rPr>
        <w:t>6</w:t>
      </w:r>
    </w:p>
    <w:p w14:paraId="6DDD300A" w14:textId="77777777" w:rsidR="00A31924" w:rsidRPr="00A079D3" w:rsidRDefault="00A31924" w:rsidP="00A3192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9"/>
    <w:p w14:paraId="07F7772B" w14:textId="77777777" w:rsidR="00A31924" w:rsidRPr="00A31924" w:rsidRDefault="00A31924" w:rsidP="00F823AF">
      <w:pPr>
        <w:ind w:left="-426"/>
        <w:rPr>
          <w:b/>
          <w:bCs/>
          <w:lang w:eastAsia="ja-JP"/>
        </w:rPr>
      </w:pPr>
    </w:p>
    <w:p w14:paraId="393D750C" w14:textId="39CD05D0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lastRenderedPageBreak/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541D861D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D71CB1">
        <w:rPr>
          <w:lang w:eastAsia="ja-JP"/>
        </w:rPr>
        <w:t>on 20</w:t>
      </w:r>
      <w:r w:rsidR="008E10EA">
        <w:rPr>
          <w:lang w:eastAsia="ja-JP"/>
        </w:rPr>
        <w:t xml:space="preserve"> </w:t>
      </w:r>
      <w:r w:rsidR="00D42DDE">
        <w:rPr>
          <w:lang w:eastAsia="ja-JP"/>
        </w:rPr>
        <w:t xml:space="preserve">September </w:t>
      </w:r>
      <w:r w:rsidR="008E10EA">
        <w:rPr>
          <w:lang w:eastAsia="ja-JP"/>
        </w:rPr>
        <w:t>2022</w:t>
      </w:r>
      <w:r w:rsidR="00D6606D">
        <w:rPr>
          <w:lang w:eastAsia="ja-JP"/>
        </w:rPr>
        <w:t xml:space="preserve"> alongside the ITU-T SG1</w:t>
      </w:r>
      <w:r w:rsidR="00D42DDE">
        <w:rPr>
          <w:lang w:eastAsia="ja-JP"/>
        </w:rPr>
        <w:t>5</w:t>
      </w:r>
      <w:r w:rsidR="00D6606D">
        <w:rPr>
          <w:lang w:eastAsia="ja-JP"/>
        </w:rPr>
        <w:t xml:space="preserve"> meeting </w:t>
      </w:r>
      <w:r w:rsidR="00933D1B">
        <w:rPr>
          <w:lang w:eastAsia="ja-JP"/>
        </w:rPr>
        <w:t>(</w:t>
      </w:r>
      <w:r w:rsidR="00D42DDE">
        <w:rPr>
          <w:lang w:eastAsia="ja-JP"/>
        </w:rPr>
        <w:t>19 – 30 September</w:t>
      </w:r>
      <w:r w:rsidR="008E10EA">
        <w:rPr>
          <w:lang w:eastAsia="ja-JP"/>
        </w:rPr>
        <w:t xml:space="preserve"> 2022</w:t>
      </w:r>
      <w:r w:rsidR="00933D1B">
        <w:rPr>
          <w:lang w:eastAsia="ja-JP"/>
        </w:rPr>
        <w:t>)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</w:p>
    <w:p w14:paraId="71AF578D" w14:textId="5E6A43E5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56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56"/>
        <w:gridCol w:w="1947"/>
        <w:gridCol w:w="4566"/>
        <w:gridCol w:w="1914"/>
        <w:gridCol w:w="1800"/>
      </w:tblGrid>
      <w:tr w:rsidR="00A32F56" w:rsidRPr="00B50DA8" w14:paraId="41718F85" w14:textId="77777777" w:rsidTr="00A32F56">
        <w:tc>
          <w:tcPr>
            <w:tcW w:w="1180" w:type="dxa"/>
            <w:vAlign w:val="center"/>
          </w:tcPr>
          <w:p w14:paraId="5CB02F52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156" w:type="dxa"/>
            <w:vAlign w:val="center"/>
          </w:tcPr>
          <w:p w14:paraId="3A1E0613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947" w:type="dxa"/>
            <w:vAlign w:val="center"/>
          </w:tcPr>
          <w:p w14:paraId="2CDBE90F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4566" w:type="dxa"/>
            <w:vAlign w:val="center"/>
          </w:tcPr>
          <w:p w14:paraId="0B88BC58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4" w:type="dxa"/>
            <w:vAlign w:val="center"/>
          </w:tcPr>
          <w:p w14:paraId="17AE31EB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800" w:type="dxa"/>
            <w:vAlign w:val="center"/>
          </w:tcPr>
          <w:p w14:paraId="10BDD5D2" w14:textId="1A24D306" w:rsidR="00A32F56" w:rsidRPr="00DF45EC" w:rsidRDefault="00A32F5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A32F56" w:rsidRPr="00B50DA8" w14:paraId="0EBE83E9" w14:textId="77777777" w:rsidTr="00A32F56">
        <w:tc>
          <w:tcPr>
            <w:tcW w:w="1180" w:type="dxa"/>
          </w:tcPr>
          <w:p w14:paraId="3C9BABF2" w14:textId="77777777" w:rsidR="00A32F56" w:rsidRDefault="00A32F56" w:rsidP="00377A6C">
            <w:r>
              <w:t>IMT-2020 and beyond</w:t>
            </w:r>
          </w:p>
          <w:p w14:paraId="3B203975" w14:textId="77777777" w:rsidR="00A32F56" w:rsidRDefault="00A32F56" w:rsidP="00377A6C">
            <w:r>
              <w:t>5G</w:t>
            </w:r>
          </w:p>
          <w:p w14:paraId="5E490F79" w14:textId="77777777" w:rsidR="00A32F56" w:rsidRDefault="00A32F56" w:rsidP="00377A6C">
            <w:r>
              <w:t>Network Slicing</w:t>
            </w:r>
          </w:p>
          <w:p w14:paraId="33E38A39" w14:textId="77777777" w:rsidR="00A32F56" w:rsidRDefault="00A32F56" w:rsidP="00377A6C">
            <w:r>
              <w:t>ICN</w:t>
            </w:r>
          </w:p>
          <w:p w14:paraId="3B3A6A73" w14:textId="77777777" w:rsidR="00A32F56" w:rsidRDefault="00A32F56" w:rsidP="00377A6C">
            <w:r>
              <w:t>FMC</w:t>
            </w:r>
          </w:p>
          <w:p w14:paraId="4B128B07" w14:textId="77777777" w:rsidR="00A32F56" w:rsidRPr="00DF45EC" w:rsidRDefault="00A32F56" w:rsidP="00377A6C"/>
        </w:tc>
        <w:tc>
          <w:tcPr>
            <w:tcW w:w="1156" w:type="dxa"/>
          </w:tcPr>
          <w:p w14:paraId="1EB552B3" w14:textId="224A2CAD" w:rsidR="00A32F56" w:rsidRPr="00DF45EC" w:rsidRDefault="00A32F5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947" w:type="dxa"/>
          </w:tcPr>
          <w:p w14:paraId="2D3271FF" w14:textId="62FC8823" w:rsidR="00A32F56" w:rsidRPr="00DF45EC" w:rsidRDefault="00A32F5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4566" w:type="dxa"/>
          </w:tcPr>
          <w:p w14:paraId="034C1CBB" w14:textId="77777777" w:rsidR="00A32F56" w:rsidRPr="00DF45EC" w:rsidRDefault="00A32F5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4" w:type="dxa"/>
          </w:tcPr>
          <w:p w14:paraId="19F6E44A" w14:textId="77777777" w:rsidR="00A32F56" w:rsidRPr="00DF45EC" w:rsidRDefault="00A32F5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800" w:type="dxa"/>
          </w:tcPr>
          <w:p w14:paraId="2FA0A0C3" w14:textId="0CFFA0A0" w:rsidR="00A32F56" w:rsidRPr="00DF45EC" w:rsidRDefault="00A32F5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35A70" w14:textId="77777777" w:rsidR="00E97A43" w:rsidRDefault="00E97A43" w:rsidP="009F5CAB">
      <w:r>
        <w:separator/>
      </w:r>
    </w:p>
  </w:endnote>
  <w:endnote w:type="continuationSeparator" w:id="0">
    <w:p w14:paraId="62B6A356" w14:textId="77777777" w:rsidR="00E97A43" w:rsidRDefault="00E97A43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BB1F0" w14:textId="77777777" w:rsidR="00E97A43" w:rsidRDefault="00E97A43" w:rsidP="009F5CAB">
      <w:r>
        <w:separator/>
      </w:r>
    </w:p>
  </w:footnote>
  <w:footnote w:type="continuationSeparator" w:id="0">
    <w:p w14:paraId="580FE238" w14:textId="77777777" w:rsidR="00E97A43" w:rsidRDefault="00E97A43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7EFA8898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7722D1" w:rsidRPr="007722D1">
      <w:rPr>
        <w:lang w:val="de-DE"/>
      </w:rPr>
      <w:t>1 – Doc-O-</w:t>
    </w:r>
    <w:r w:rsidR="007722D1">
      <w:rPr>
        <w:lang w:val="de-DE"/>
      </w:rPr>
      <w:t>21</w:t>
    </w:r>
    <w:r w:rsidR="00B55ACA">
      <w:rPr>
        <w:lang w:val="de-DE"/>
      </w:rPr>
      <w:t>-R1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9488287">
    <w:abstractNumId w:val="0"/>
  </w:num>
  <w:num w:numId="2" w16cid:durableId="1896744152">
    <w:abstractNumId w:val="0"/>
  </w:num>
  <w:num w:numId="3" w16cid:durableId="1596741060">
    <w:abstractNumId w:val="0"/>
  </w:num>
  <w:num w:numId="4" w16cid:durableId="1468668812">
    <w:abstractNumId w:val="0"/>
  </w:num>
  <w:num w:numId="5" w16cid:durableId="185580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9609B"/>
    <w:rsid w:val="0009721A"/>
    <w:rsid w:val="000D45EE"/>
    <w:rsid w:val="0010596B"/>
    <w:rsid w:val="00112A64"/>
    <w:rsid w:val="00132957"/>
    <w:rsid w:val="00136B1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36D"/>
    <w:rsid w:val="003B74FA"/>
    <w:rsid w:val="00415794"/>
    <w:rsid w:val="00415CA3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771"/>
    <w:rsid w:val="00685451"/>
    <w:rsid w:val="00694BA1"/>
    <w:rsid w:val="006A747A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22D1"/>
    <w:rsid w:val="0077784C"/>
    <w:rsid w:val="00784414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31924"/>
    <w:rsid w:val="00A32F56"/>
    <w:rsid w:val="00A747EC"/>
    <w:rsid w:val="00A771D3"/>
    <w:rsid w:val="00A82A14"/>
    <w:rsid w:val="00A9151C"/>
    <w:rsid w:val="00A91BE0"/>
    <w:rsid w:val="00AC10D8"/>
    <w:rsid w:val="00AC2234"/>
    <w:rsid w:val="00AC7FDF"/>
    <w:rsid w:val="00AE1FFD"/>
    <w:rsid w:val="00AF455F"/>
    <w:rsid w:val="00B0006F"/>
    <w:rsid w:val="00B042D4"/>
    <w:rsid w:val="00B060CB"/>
    <w:rsid w:val="00B21364"/>
    <w:rsid w:val="00B3298C"/>
    <w:rsid w:val="00B50DA8"/>
    <w:rsid w:val="00B55ACA"/>
    <w:rsid w:val="00B64B58"/>
    <w:rsid w:val="00B66550"/>
    <w:rsid w:val="00B96CE3"/>
    <w:rsid w:val="00BA3ABD"/>
    <w:rsid w:val="00BA49C2"/>
    <w:rsid w:val="00BC54FF"/>
    <w:rsid w:val="00BD1420"/>
    <w:rsid w:val="00BD721C"/>
    <w:rsid w:val="00BE6D40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1E36"/>
    <w:rsid w:val="00CF4914"/>
    <w:rsid w:val="00CF5518"/>
    <w:rsid w:val="00CF6018"/>
    <w:rsid w:val="00D16526"/>
    <w:rsid w:val="00D306A6"/>
    <w:rsid w:val="00D406AE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75938"/>
    <w:rsid w:val="00E820A7"/>
    <w:rsid w:val="00E97A43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3621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JK</cp:lastModifiedBy>
  <cp:revision>7</cp:revision>
  <cp:lastPrinted>2017-07-10T07:48:00Z</cp:lastPrinted>
  <dcterms:created xsi:type="dcterms:W3CDTF">2022-07-22T06:55:00Z</dcterms:created>
  <dcterms:modified xsi:type="dcterms:W3CDTF">2022-08-17T20:22:00Z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