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C38C" w14:textId="38FAA23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393D51">
        <w:rPr>
          <w:b/>
          <w:i/>
          <w:sz w:val="28"/>
          <w:lang w:eastAsia="zh-CN"/>
        </w:rPr>
        <w:t>9</w:t>
      </w:r>
      <w:r w:rsidR="00EF5778">
        <w:rPr>
          <w:rFonts w:hint="eastAsia"/>
          <w:b/>
          <w:i/>
          <w:sz w:val="28"/>
          <w:lang w:eastAsia="zh-CN"/>
        </w:rPr>
        <w:t>1</w:t>
      </w:r>
      <w:r w:rsidR="00D666BE">
        <w:rPr>
          <w:rFonts w:hint="eastAsia"/>
          <w:b/>
          <w:i/>
          <w:sz w:val="28"/>
          <w:lang w:eastAsia="zh-CN"/>
        </w:rPr>
        <w:t>6</w:t>
      </w:r>
    </w:p>
    <w:p w14:paraId="6067C38D" w14:textId="77777777" w:rsidR="001A09A3" w:rsidRDefault="004F0938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6067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7C38E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6067C3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7C390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6067C3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7C39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67C394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7C395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6067C396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7C397" w14:textId="77777777" w:rsidR="001E41F3" w:rsidRPr="00C8354F" w:rsidRDefault="005A6337" w:rsidP="003B118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D666BE">
              <w:rPr>
                <w:rFonts w:hint="eastAsia"/>
                <w:b/>
                <w:sz w:val="28"/>
                <w:lang w:val="en-US" w:eastAsia="zh-CN"/>
              </w:rPr>
              <w:t>55</w:t>
            </w:r>
          </w:p>
        </w:tc>
        <w:tc>
          <w:tcPr>
            <w:tcW w:w="709" w:type="dxa"/>
          </w:tcPr>
          <w:p w14:paraId="6067C398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7C399" w14:textId="3C79BF39" w:rsidR="001E41F3" w:rsidRPr="00C8354F" w:rsidRDefault="00393D5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067C39A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7C39B" w14:textId="7B902318"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393D51">
              <w:rPr>
                <w:b/>
                <w:sz w:val="28"/>
                <w:lang w:val="en-US" w:eastAsia="zh-CN"/>
              </w:rPr>
              <w:t>2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67C39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6067C3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7C39E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6067C3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67C3A0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6067C3A3" w14:textId="77777777" w:rsidTr="00547111">
        <w:tc>
          <w:tcPr>
            <w:tcW w:w="9641" w:type="dxa"/>
            <w:gridSpan w:val="9"/>
          </w:tcPr>
          <w:p w14:paraId="6067C3A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67C3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6067C3AE" w14:textId="77777777" w:rsidTr="00A7671C">
        <w:tc>
          <w:tcPr>
            <w:tcW w:w="2835" w:type="dxa"/>
          </w:tcPr>
          <w:p w14:paraId="6067C3A5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67C3A6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67C3A7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7C3A8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7C3A9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67C3A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7C3AB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67C3AC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7C3AD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67C3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6067C3B1" w14:textId="77777777" w:rsidTr="00547111">
        <w:tc>
          <w:tcPr>
            <w:tcW w:w="9640" w:type="dxa"/>
            <w:gridSpan w:val="11"/>
          </w:tcPr>
          <w:p w14:paraId="6067C3B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7C3B2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7C3B3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6067C3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C3B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67C3B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C3B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7C3B9" w14:textId="77777777"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</w:p>
        </w:tc>
      </w:tr>
      <w:tr w:rsidR="001E41F3" w:rsidRPr="00C8354F" w14:paraId="6067C3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C3BB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7C3BC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6067C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C3B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67C3B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C3C1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7C3C2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67C3C3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7C3C4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7C3C5" w14:textId="77777777" w:rsidR="001E41F3" w:rsidRPr="00C8354F" w:rsidRDefault="00375F92" w:rsidP="009E2AA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666BE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D666BE">
              <w:rPr>
                <w:rFonts w:hint="eastAsia"/>
                <w:lang w:val="zh-CN" w:eastAsia="zh-CN"/>
              </w:rPr>
              <w:t>01</w:t>
            </w:r>
          </w:p>
        </w:tc>
      </w:tr>
      <w:tr w:rsidR="001E41F3" w:rsidRPr="00C8354F" w14:paraId="6067C3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C3C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7C3C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67C3C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67C3C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7C3C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7C3CD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67C3CE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7C3CF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7C3D0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7C3D1" w14:textId="77777777" w:rsidR="001E41F3" w:rsidRPr="00C8354F" w:rsidRDefault="00375F92" w:rsidP="0025236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52362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6067C3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67C3D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7C3D4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6067C3D5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67C3D6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6067C3DA" w14:textId="77777777" w:rsidTr="00547111">
        <w:tc>
          <w:tcPr>
            <w:tcW w:w="1843" w:type="dxa"/>
          </w:tcPr>
          <w:p w14:paraId="6067C3D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67C3D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7C3D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7C3DC" w14:textId="77777777"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6067C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3D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7C3D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3E1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7C3E2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6067C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3E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7C3E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7C3E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7C3E8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6067C3EC" w14:textId="77777777" w:rsidTr="00547111">
        <w:tc>
          <w:tcPr>
            <w:tcW w:w="2694" w:type="dxa"/>
            <w:gridSpan w:val="2"/>
          </w:tcPr>
          <w:p w14:paraId="6067C3E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C3E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7C3E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7C3EE" w14:textId="77777777" w:rsidR="001E41F3" w:rsidRPr="00C8354F" w:rsidRDefault="00D66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11.1.7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6067C3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3F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7C3F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067C3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3F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7C3F4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67C3F5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7C3F6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67C3F7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6067C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3F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7C3F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7C3FB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C3FC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7C3FD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6067C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3F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7C400" w14:textId="77777777"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7C401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67C40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7C403" w14:textId="77777777"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606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405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7C40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7C407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C408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7C409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6067C40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C40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7C40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6067C4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7C40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7C40F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6067C413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7C411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67C412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6067C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7C414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7C415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67C4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67C4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7C419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34500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067C41A" w14:textId="77777777" w:rsidR="009D529F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D529F" w:rsidRPr="00A545C5">
        <w:rPr>
          <w:rFonts w:cs="Arial"/>
          <w:iCs/>
        </w:rPr>
        <w:t>Table of Contents</w:t>
      </w:r>
      <w:r w:rsidR="009D529F">
        <w:tab/>
      </w:r>
      <w:r w:rsidR="009D529F">
        <w:fldChar w:fldCharType="begin"/>
      </w:r>
      <w:r w:rsidR="009D529F">
        <w:instrText xml:space="preserve"> PAGEREF _Toc73450064 \h </w:instrText>
      </w:r>
      <w:r w:rsidR="009D529F">
        <w:fldChar w:fldCharType="separate"/>
      </w:r>
      <w:r w:rsidR="009D529F">
        <w:t>2</w:t>
      </w:r>
      <w:r w:rsidR="009D529F">
        <w:fldChar w:fldCharType="end"/>
      </w:r>
    </w:p>
    <w:p w14:paraId="6067C41B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_Toc73450065 \h </w:instrText>
      </w:r>
      <w:r>
        <w:fldChar w:fldCharType="separate"/>
      </w:r>
      <w:r>
        <w:t>3</w:t>
      </w:r>
      <w:r>
        <w:fldChar w:fldCharType="end"/>
      </w:r>
    </w:p>
    <w:p w14:paraId="6067C41C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_Toc73450066 \h </w:instrText>
      </w:r>
      <w:r>
        <w:fldChar w:fldCharType="separate"/>
      </w:r>
      <w:r>
        <w:t>3</w:t>
      </w:r>
      <w:r>
        <w:fldChar w:fldCharType="end"/>
      </w:r>
    </w:p>
    <w:p w14:paraId="6067C41D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_Toc73450067 \h </w:instrText>
      </w:r>
      <w:r>
        <w:fldChar w:fldCharType="separate"/>
      </w:r>
      <w:r>
        <w:t>3</w:t>
      </w:r>
      <w:r>
        <w:fldChar w:fldCharType="end"/>
      </w:r>
    </w:p>
    <w:p w14:paraId="6067C41E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_Toc73450068 \h </w:instrText>
      </w:r>
      <w:r>
        <w:fldChar w:fldCharType="separate"/>
      </w:r>
      <w:r>
        <w:t>3</w:t>
      </w:r>
      <w:r>
        <w:fldChar w:fldCharType="end"/>
      </w:r>
    </w:p>
    <w:p w14:paraId="6067C41F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_Toc73450069 \h </w:instrText>
      </w:r>
      <w:r>
        <w:fldChar w:fldCharType="separate"/>
      </w:r>
      <w:r>
        <w:t>7</w:t>
      </w:r>
      <w:r>
        <w:fldChar w:fldCharType="end"/>
      </w:r>
    </w:p>
    <w:p w14:paraId="6067C420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_Toc73450070 \h </w:instrText>
      </w:r>
      <w:r>
        <w:fldChar w:fldCharType="separate"/>
      </w:r>
      <w:r>
        <w:t>10</w:t>
      </w:r>
      <w:r>
        <w:fldChar w:fldCharType="end"/>
      </w:r>
    </w:p>
    <w:p w14:paraId="6067C421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_Toc73450071 \h </w:instrText>
      </w:r>
      <w:r>
        <w:fldChar w:fldCharType="separate"/>
      </w:r>
      <w:r>
        <w:t>14</w:t>
      </w:r>
      <w:r>
        <w:fldChar w:fldCharType="end"/>
      </w:r>
    </w:p>
    <w:p w14:paraId="6067C422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_Toc73450072 \h </w:instrText>
      </w:r>
      <w:r>
        <w:fldChar w:fldCharType="separate"/>
      </w:r>
      <w:r>
        <w:t>16</w:t>
      </w:r>
      <w:r>
        <w:fldChar w:fldCharType="end"/>
      </w:r>
    </w:p>
    <w:p w14:paraId="6067C423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_Toc73450073 \h </w:instrText>
      </w:r>
      <w:r>
        <w:fldChar w:fldCharType="separate"/>
      </w:r>
      <w:r>
        <w:t>16</w:t>
      </w:r>
      <w:r>
        <w:fldChar w:fldCharType="end"/>
      </w:r>
    </w:p>
    <w:p w14:paraId="6067C424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_Toc73450074 \h </w:instrText>
      </w:r>
      <w:r>
        <w:fldChar w:fldCharType="separate"/>
      </w:r>
      <w:r>
        <w:t>16</w:t>
      </w:r>
      <w:r>
        <w:fldChar w:fldCharType="end"/>
      </w:r>
    </w:p>
    <w:p w14:paraId="6067C425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_Toc73450075 \h </w:instrText>
      </w:r>
      <w:r>
        <w:fldChar w:fldCharType="separate"/>
      </w:r>
      <w:r>
        <w:t>16</w:t>
      </w:r>
      <w:r>
        <w:fldChar w:fldCharType="end"/>
      </w:r>
    </w:p>
    <w:p w14:paraId="6067C426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67C427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3450065"/>
      <w:r>
        <w:rPr>
          <w:b/>
          <w:lang w:eastAsia="ja-JP"/>
        </w:rPr>
        <w:lastRenderedPageBreak/>
        <w:t>Overview</w:t>
      </w:r>
      <w:bookmarkEnd w:id="2"/>
      <w:bookmarkEnd w:id="3"/>
    </w:p>
    <w:p w14:paraId="6067C42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666BE">
        <w:rPr>
          <w:rFonts w:cs="Arial" w:hint="eastAsia"/>
          <w:color w:val="000000"/>
          <w:lang w:eastAsia="zh-CN"/>
        </w:rPr>
        <w:t>11.1.7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6067C42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067C42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6067C42B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3450066"/>
      <w:r w:rsidRPr="007036CE">
        <w:rPr>
          <w:b/>
        </w:rPr>
        <w:t>Verification Test Summary</w:t>
      </w:r>
      <w:bookmarkEnd w:id="4"/>
    </w:p>
    <w:p w14:paraId="6067C42C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666BE">
        <w:rPr>
          <w:rFonts w:cs="Arial" w:hint="eastAsia"/>
          <w:sz w:val="21"/>
          <w:szCs w:val="22"/>
          <w:lang w:val="en-US" w:eastAsia="zh-CN"/>
        </w:rPr>
        <w:t>11.1.7</w:t>
      </w:r>
    </w:p>
    <w:p w14:paraId="6067C42D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14:paraId="6067C42E" w14:textId="77777777"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6067C42F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6067C43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067C431" w14:textId="77777777" w:rsidR="003A22C0" w:rsidRDefault="003A22C0" w:rsidP="003A22C0"/>
    <w:p w14:paraId="6067C432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3450067"/>
      <w:r w:rsidRPr="00854C55">
        <w:rPr>
          <w:b/>
        </w:rPr>
        <w:t>Corrections required</w:t>
      </w:r>
      <w:bookmarkEnd w:id="5"/>
      <w:bookmarkEnd w:id="6"/>
      <w:bookmarkEnd w:id="7"/>
    </w:p>
    <w:p w14:paraId="6067C433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6"/>
      <w:bookmarkStart w:id="9" w:name="_Toc73450068"/>
      <w:bookmarkStart w:id="10" w:name="OLE_LINK4"/>
      <w:bookmarkStart w:id="11" w:name="OLE_LINK5"/>
      <w:bookmarkStart w:id="12" w:name="OLE_LINK6"/>
      <w:bookmarkStart w:id="13" w:name="_Toc122434493"/>
      <w:bookmarkStart w:id="14" w:name="_Toc295288970"/>
      <w:bookmarkStart w:id="15" w:name="_Toc325725665"/>
      <w:r>
        <w:rPr>
          <w:b/>
          <w:lang w:val="pt-BR"/>
        </w:rPr>
        <w:t>Change 1</w:t>
      </w:r>
      <w:bookmarkEnd w:id="8"/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6067C436" w14:textId="77777777" w:rsidTr="00027228">
        <w:trPr>
          <w:trHeight w:val="447"/>
        </w:trPr>
        <w:tc>
          <w:tcPr>
            <w:tcW w:w="2075" w:type="dxa"/>
          </w:tcPr>
          <w:p w14:paraId="6067C434" w14:textId="77777777"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67C435" w14:textId="77777777" w:rsidR="00B823DB" w:rsidRPr="002D56A7" w:rsidRDefault="00B823DB" w:rsidP="00027228">
            <w:pPr>
              <w:spacing w:after="0"/>
            </w:pPr>
            <w:r w:rsidRPr="00993C1B">
              <w:rPr>
                <w:noProof/>
              </w:rPr>
              <w:t>f_TC_11_1_7_NR5GC</w:t>
            </w:r>
          </w:p>
        </w:tc>
      </w:tr>
      <w:tr w:rsidR="00B823DB" w:rsidRPr="004A6B5A" w14:paraId="6067C43A" w14:textId="77777777" w:rsidTr="00027228">
        <w:trPr>
          <w:trHeight w:val="775"/>
        </w:trPr>
        <w:tc>
          <w:tcPr>
            <w:tcW w:w="2075" w:type="dxa"/>
          </w:tcPr>
          <w:p w14:paraId="6067C437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067C438" w14:textId="77777777" w:rsidR="00B823DB" w:rsidRDefault="00B823DB" w:rsidP="0002722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side should to use</w:t>
            </w:r>
            <w:r>
              <w:rPr>
                <w:lang w:val="en-US" w:eastAsia="zh-CN"/>
              </w:rPr>
              <w:t xml:space="preserve"> </w:t>
            </w:r>
            <w:r w:rsidRPr="00465C28">
              <w:rPr>
                <w:lang w:val="en-US" w:eastAsia="zh-CN"/>
              </w:rPr>
              <w:t>f_NR5GC_IRAT_UECapabilityTransfer</w:t>
            </w:r>
            <w:r w:rsidRPr="00465C28">
              <w:rPr>
                <w:rFonts w:hint="eastAsia"/>
                <w:lang w:val="en-US" w:eastAsia="zh-CN"/>
              </w:rPr>
              <w:t xml:space="preserve"> to complete LTE registration process at preamble.</w:t>
            </w:r>
          </w:p>
          <w:p w14:paraId="6067C439" w14:textId="77777777" w:rsidR="00B823DB" w:rsidRPr="00993C1B" w:rsidRDefault="00B823DB" w:rsidP="0002722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</w:t>
            </w:r>
            <w:r w:rsidR="00F13791">
              <w:rPr>
                <w:rFonts w:hint="eastAsia"/>
                <w:lang w:val="en-US" w:eastAsia="zh-CN"/>
              </w:rPr>
              <w:t>set</w:t>
            </w:r>
            <w:r>
              <w:rPr>
                <w:rFonts w:hint="eastAsia"/>
                <w:lang w:val="en-US" w:eastAsia="zh-CN"/>
              </w:rPr>
              <w:t xml:space="preserve"> cell power on and UE power on command before NR registration</w:t>
            </w:r>
            <w:r>
              <w:rPr>
                <w:lang w:val="en-US"/>
              </w:rPr>
              <w:t>.</w:t>
            </w:r>
          </w:p>
        </w:tc>
      </w:tr>
      <w:tr w:rsidR="00B823DB" w14:paraId="6067C43E" w14:textId="77777777" w:rsidTr="00027228">
        <w:tc>
          <w:tcPr>
            <w:tcW w:w="2075" w:type="dxa"/>
          </w:tcPr>
          <w:p w14:paraId="6067C43B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67C43C" w14:textId="77777777" w:rsidR="00B823DB" w:rsidRPr="00465C28" w:rsidRDefault="00B823DB" w:rsidP="0002722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465C28">
              <w:rPr>
                <w:rFonts w:ascii="Times New Roman" w:hAnsi="Times New Roman"/>
                <w:lang w:val="en-US" w:eastAsia="zh-CN"/>
              </w:rPr>
              <w:t>f_NR5GC_IRAT_UECapabilityTransfer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 NR cell setup.</w:t>
            </w:r>
          </w:p>
          <w:p w14:paraId="6067C43D" w14:textId="77777777" w:rsidR="00B823DB" w:rsidRPr="00993C1B" w:rsidRDefault="00B823DB" w:rsidP="0002722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465C28">
              <w:rPr>
                <w:rFonts w:ascii="Times New Roman" w:hAnsi="Times New Roman"/>
                <w:lang w:val="en-US" w:eastAsia="zh-CN"/>
              </w:rPr>
              <w:t>dd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/>
                <w:lang w:val="en-US" w:eastAsia="zh-CN"/>
              </w:rPr>
              <w:t>f_NR_SetCellPower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and </w:t>
            </w:r>
            <w:r w:rsidRPr="00465C28">
              <w:rPr>
                <w:rFonts w:ascii="Times New Roman" w:hAnsi="Times New Roman"/>
                <w:lang w:val="en-US" w:eastAsia="zh-CN"/>
              </w:rPr>
              <w:t>f_NR5GC_SwitchOnAndResetIMS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at NR preamble</w:t>
            </w:r>
            <w:r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14:paraId="6067C441" w14:textId="77777777" w:rsidTr="00027228">
        <w:tc>
          <w:tcPr>
            <w:tcW w:w="2075" w:type="dxa"/>
          </w:tcPr>
          <w:p w14:paraId="6067C43F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067C440" w14:textId="77777777" w:rsidR="00B823DB" w:rsidRPr="007015EF" w:rsidRDefault="00B823DB" w:rsidP="00027228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6067C444" w14:textId="77777777" w:rsidTr="00027228">
        <w:tc>
          <w:tcPr>
            <w:tcW w:w="2075" w:type="dxa"/>
          </w:tcPr>
          <w:p w14:paraId="6067C442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67C443" w14:textId="77777777"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14:paraId="6067C445" w14:textId="77777777" w:rsidR="00B823DB" w:rsidRDefault="00B823DB" w:rsidP="00B823DB">
      <w:pPr>
        <w:rPr>
          <w:noProof/>
        </w:rPr>
      </w:pPr>
    </w:p>
    <w:p w14:paraId="6067C446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488" w14:textId="77777777" w:rsidTr="00027228">
        <w:tc>
          <w:tcPr>
            <w:tcW w:w="9855" w:type="dxa"/>
            <w:shd w:val="clear" w:color="auto" w:fill="auto"/>
          </w:tcPr>
          <w:p w14:paraId="6067C447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f_TC_11_1_7_NR5GC() runs on NR5GC_PTC</w:t>
            </w:r>
          </w:p>
          <w:p w14:paraId="6067C44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14:paraId="6067C44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6067C44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6067C44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6067C44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6067C44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14:paraId="6067C44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14:paraId="6067C44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14:paraId="6067C45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NG_MobileIdentity v_GUTIToSend;</w:t>
            </w:r>
          </w:p>
          <w:p w14:paraId="6067C45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6067C45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6067C45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14:paraId="6067C45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5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14:paraId="6067C456" w14:textId="77777777" w:rsidR="00F13791" w:rsidRDefault="00F13791" w:rsidP="00F13791">
            <w:pPr>
              <w:rPr>
                <w:noProof/>
              </w:rPr>
            </w:pPr>
          </w:p>
          <w:p w14:paraId="6067C45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6067C45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6067C45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</w:t>
            </w:r>
          </w:p>
          <w:p w14:paraId="6067C45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5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6067C45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14:paraId="6067C45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6067C45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14:paraId="6067C45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14:paraId="6067C46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14:paraId="6067C46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14:paraId="6067C46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14:paraId="6067C46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67C464" w14:textId="77777777" w:rsidR="00F13791" w:rsidRDefault="00F13791" w:rsidP="00F13791">
            <w:pPr>
              <w:rPr>
                <w:noProof/>
              </w:rPr>
            </w:pPr>
          </w:p>
          <w:p w14:paraId="6067C46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6067C46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6067C46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6067C46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6067C46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6067C46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6067C46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14:paraId="6067C46C" w14:textId="77777777" w:rsidR="00F13791" w:rsidRDefault="00F13791" w:rsidP="00F13791">
            <w:pPr>
              <w:rPr>
                <w:noProof/>
              </w:rPr>
            </w:pPr>
          </w:p>
          <w:p w14:paraId="6067C46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14:paraId="6067C46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f_NR5GC_RRC_Idle_Steps5_13 (v_GMM_MobilityInfo, nr_Cell1, v_ReceivedMsg, v_PLMN, TESTMode_OFF, Initial_NoSecurity);</w:t>
            </w:r>
          </w:p>
          <w:p w14:paraId="6067C46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7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Step 14</w:t>
            </w:r>
          </w:p>
          <w:p w14:paraId="6067C47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14:paraId="6067C47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6067C47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14:paraId="6067C47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14:paraId="6067C47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14:paraId="6067C47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14:paraId="6067C47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14:paraId="6067C47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14:paraId="6067C47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14:paraId="6067C47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7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6067C47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6067C47D" w14:textId="77777777" w:rsidR="00F13791" w:rsidRDefault="00F13791" w:rsidP="00F13791">
            <w:pPr>
              <w:rPr>
                <w:noProof/>
              </w:rPr>
            </w:pPr>
          </w:p>
          <w:p w14:paraId="6067C47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6067C47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6067C480" w14:textId="77777777" w:rsidR="00F13791" w:rsidRDefault="00F13791" w:rsidP="00F13791">
            <w:pPr>
              <w:rPr>
                <w:noProof/>
              </w:rPr>
            </w:pPr>
          </w:p>
          <w:p w14:paraId="6067C48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6067C482" w14:textId="77777777" w:rsidR="00F13791" w:rsidRDefault="00F13791" w:rsidP="00F13791">
            <w:pPr>
              <w:rPr>
                <w:noProof/>
              </w:rPr>
            </w:pPr>
          </w:p>
          <w:p w14:paraId="6067C48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14:paraId="6067C484" w14:textId="77777777" w:rsidR="00F13791" w:rsidRDefault="00F13791" w:rsidP="00F13791">
            <w:pPr>
              <w:rPr>
                <w:noProof/>
              </w:rPr>
            </w:pPr>
          </w:p>
          <w:p w14:paraId="6067C48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6067C48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6067C487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489" w14:textId="77777777" w:rsidR="00B823DB" w:rsidRDefault="00B823DB" w:rsidP="00B823DB">
      <w:pPr>
        <w:rPr>
          <w:noProof/>
        </w:rPr>
      </w:pPr>
    </w:p>
    <w:p w14:paraId="6067C48A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4CD" w14:textId="77777777" w:rsidTr="00027228">
        <w:tc>
          <w:tcPr>
            <w:tcW w:w="9855" w:type="dxa"/>
            <w:shd w:val="clear" w:color="auto" w:fill="auto"/>
          </w:tcPr>
          <w:p w14:paraId="6067C48B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f_TC_11_1_7_NR5GC() runs on NR5GC_PTC</w:t>
            </w:r>
          </w:p>
          <w:p w14:paraId="6067C48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14:paraId="6067C48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6067C48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6067C48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6067C49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6067C49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14:paraId="6067C49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NAS_PlmnId v_PLMN;</w:t>
            </w:r>
          </w:p>
          <w:p w14:paraId="6067C49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14:paraId="6067C49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14:paraId="6067C49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6067C49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6067C49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14:paraId="6067C49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9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f_NR5GC_IRAT_Init(NR_6);</w:t>
            </w:r>
          </w:p>
          <w:p w14:paraId="6067C49A" w14:textId="77777777" w:rsidR="00F13791" w:rsidRDefault="00F13791" w:rsidP="00F13791">
            <w:pPr>
              <w:rPr>
                <w:noProof/>
              </w:rPr>
            </w:pPr>
          </w:p>
          <w:p w14:paraId="6067C49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6067C49C" w14:textId="77777777" w:rsidR="00F13791" w:rsidRDefault="00F13791" w:rsidP="00F13791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f_NR_CellConfig_Def(nr_Cell1);</w:t>
            </w:r>
          </w:p>
          <w:p w14:paraId="6067C49D" w14:textId="77777777" w:rsidR="00F13791" w:rsidRDefault="00F13791" w:rsidP="00F13791">
            <w:pPr>
              <w:ind w:firstLine="195"/>
              <w:rPr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>f_NR5GC_IRAT_UECapabilityTransfer(nr_Cell1);</w:t>
            </w:r>
            <w:r>
              <w:rPr>
                <w:noProof/>
              </w:rPr>
              <w:t xml:space="preserve">    </w:t>
            </w:r>
          </w:p>
          <w:p w14:paraId="6067C49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6067C49F" w14:textId="77777777" w:rsidR="00F13791" w:rsidRDefault="00F13791" w:rsidP="00F13791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f_EUTRA_NR_WaitForCoOrd_Trigger (EUTRA, "Preamble");</w:t>
            </w:r>
          </w:p>
          <w:p w14:paraId="6067C4A0" w14:textId="77777777" w:rsidR="00F13791" w:rsidRDefault="00F13791" w:rsidP="00F13791">
            <w:pPr>
              <w:ind w:firstLineChars="100" w:firstLine="200"/>
              <w:rPr>
                <w:noProof/>
              </w:rPr>
            </w:pPr>
            <w:r w:rsidRPr="00F13791">
              <w:rPr>
                <w:noProof/>
                <w:highlight w:val="yellow"/>
              </w:rPr>
              <w:t>f_NR_SetCellPower (nr_Cell1, tsc_NR_ServingCellSSS_EPRE_FR1, tsc_NR_ServingCellSSS_EPRE_FR2);</w:t>
            </w:r>
          </w:p>
          <w:p w14:paraId="6067C4A1" w14:textId="77777777" w:rsidR="00F13791" w:rsidRPr="00F13791" w:rsidRDefault="00F13791" w:rsidP="00F13791">
            <w:pPr>
              <w:ind w:firstLine="195"/>
              <w:rPr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>f_NR5GC_SwitchOnAndResetIMS();</w:t>
            </w:r>
          </w:p>
          <w:p w14:paraId="6067C4A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6067C4A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14:paraId="6067C4A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14:paraId="6067C4A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14:paraId="6067C4A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14:paraId="6067C4A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14:paraId="6067C4A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67C4A9" w14:textId="77777777" w:rsidR="00F13791" w:rsidRDefault="00F13791" w:rsidP="00F13791">
            <w:pPr>
              <w:rPr>
                <w:noProof/>
              </w:rPr>
            </w:pPr>
          </w:p>
          <w:p w14:paraId="6067C4A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6067C4A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6067C4A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6067C4A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6067C4A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6067C4A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6067C4B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14:paraId="6067C4B1" w14:textId="77777777" w:rsidR="00F13791" w:rsidRDefault="00F13791" w:rsidP="00F13791">
            <w:pPr>
              <w:rPr>
                <w:noProof/>
              </w:rPr>
            </w:pPr>
          </w:p>
          <w:p w14:paraId="6067C4B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14:paraId="6067C4B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f_NR5GC_RRC_Idle_Steps5_13 (v_GMM_MobilityInfo, nr_Cell1, v_ReceivedMsg, v_PLMN, TESTMode_OFF, Initial_NoSecurity);</w:t>
            </w:r>
          </w:p>
          <w:p w14:paraId="6067C4B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B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14:paraId="6067C4B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14:paraId="6067C4B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6067C4B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v_GMM_MobilityInfo,  // @sic R5-206426 sic@</w:t>
            </w:r>
          </w:p>
          <w:p w14:paraId="6067C4B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v_GUTIToSend,</w:t>
            </w:r>
          </w:p>
          <w:p w14:paraId="6067C4B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v_TAIList,</w:t>
            </w:r>
          </w:p>
          <w:p w14:paraId="6067C4B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omit,</w:t>
            </w:r>
          </w:p>
          <w:p w14:paraId="6067C4B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-, -, -,</w:t>
            </w:r>
          </w:p>
          <w:p w14:paraId="6067C4B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14:paraId="6067C4B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14:paraId="6067C4B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C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6067C4C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6067C4C2" w14:textId="77777777" w:rsidR="00F13791" w:rsidRDefault="00F13791" w:rsidP="00F13791">
            <w:pPr>
              <w:rPr>
                <w:noProof/>
              </w:rPr>
            </w:pPr>
          </w:p>
          <w:p w14:paraId="6067C4C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6067C4C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6067C4C5" w14:textId="77777777" w:rsidR="00F13791" w:rsidRDefault="00F13791" w:rsidP="00F13791">
            <w:pPr>
              <w:rPr>
                <w:noProof/>
              </w:rPr>
            </w:pPr>
          </w:p>
          <w:p w14:paraId="6067C4C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6067C4C7" w14:textId="77777777" w:rsidR="00F13791" w:rsidRDefault="00F13791" w:rsidP="00F13791">
            <w:pPr>
              <w:rPr>
                <w:noProof/>
              </w:rPr>
            </w:pPr>
          </w:p>
          <w:p w14:paraId="6067C4C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14:paraId="6067C4C9" w14:textId="77777777" w:rsidR="00F13791" w:rsidRDefault="00F13791" w:rsidP="00F13791">
            <w:pPr>
              <w:rPr>
                <w:noProof/>
              </w:rPr>
            </w:pPr>
          </w:p>
          <w:p w14:paraId="6067C4C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6067C4C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6067C4CC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4CE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7572157"/>
      <w:bookmarkStart w:id="17" w:name="_Toc73450069"/>
      <w:bookmarkEnd w:id="10"/>
      <w:bookmarkEnd w:id="11"/>
      <w:bookmarkEnd w:id="1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6"/>
      <w:bookmarkEnd w:id="17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6067C4D1" w14:textId="77777777" w:rsidTr="00027228">
        <w:trPr>
          <w:trHeight w:val="447"/>
        </w:trPr>
        <w:tc>
          <w:tcPr>
            <w:tcW w:w="2075" w:type="dxa"/>
          </w:tcPr>
          <w:p w14:paraId="6067C4CF" w14:textId="77777777"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67C4D0" w14:textId="77777777" w:rsidR="00B823DB" w:rsidRPr="002D56A7" w:rsidRDefault="00B823DB" w:rsidP="00027228">
            <w:pPr>
              <w:spacing w:after="0"/>
            </w:pPr>
            <w:r>
              <w:rPr>
                <w:noProof/>
              </w:rPr>
              <w:t>fl_TC_11_1_7_NR5GC_TestBody</w:t>
            </w:r>
          </w:p>
        </w:tc>
      </w:tr>
      <w:tr w:rsidR="00B823DB" w:rsidRPr="004A6B5A" w14:paraId="6067C4D4" w14:textId="77777777" w:rsidTr="00027228">
        <w:trPr>
          <w:trHeight w:val="775"/>
        </w:trPr>
        <w:tc>
          <w:tcPr>
            <w:tcW w:w="2075" w:type="dxa"/>
          </w:tcPr>
          <w:p w14:paraId="6067C4D2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067C4D3" w14:textId="77777777" w:rsidR="00B823DB" w:rsidRPr="00993C1B" w:rsidRDefault="00B823DB" w:rsidP="00027228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Acoording to 38.331 clause 5.3.8.3, UE will </w:t>
            </w:r>
            <w:r w:rsidRPr="00C849A0">
              <w:rPr>
                <w:lang w:val="en-US" w:eastAsia="zh-CN"/>
              </w:rPr>
              <w:t>ignore any field included in RRCRelease message except waitTime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 w:rsidRPr="00C849A0">
              <w:rPr>
                <w:lang w:val="en-US" w:eastAsia="zh-CN"/>
              </w:rPr>
              <w:t>the AS security is not activated</w:t>
            </w:r>
            <w:r>
              <w:rPr>
                <w:rFonts w:hint="eastAsia"/>
                <w:lang w:val="en-US" w:eastAsia="zh-CN"/>
              </w:rPr>
              <w:t>, so it is should add security activate process after step 5.</w:t>
            </w:r>
          </w:p>
        </w:tc>
      </w:tr>
      <w:tr w:rsidR="00B823DB" w14:paraId="6067C4D7" w14:textId="77777777" w:rsidTr="00027228">
        <w:tc>
          <w:tcPr>
            <w:tcW w:w="2075" w:type="dxa"/>
          </w:tcPr>
          <w:p w14:paraId="6067C4D5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67C4D6" w14:textId="77777777" w:rsidR="00B823DB" w:rsidRPr="00993C1B" w:rsidRDefault="00B823DB" w:rsidP="00027228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B65D70">
              <w:rPr>
                <w:rFonts w:ascii="Times New Roman" w:hAnsi="Times New Roman"/>
                <w:lang w:val="en-US" w:eastAsia="zh-CN"/>
              </w:rPr>
              <w:t>f_NR_RRC_ActivateSecurity</w:t>
            </w:r>
            <w:r w:rsidRPr="00B65D7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step5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14:paraId="6067C4DA" w14:textId="77777777" w:rsidTr="00027228">
        <w:tc>
          <w:tcPr>
            <w:tcW w:w="2075" w:type="dxa"/>
          </w:tcPr>
          <w:p w14:paraId="6067C4D8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067C4D9" w14:textId="77777777" w:rsidR="00B823DB" w:rsidRPr="007015EF" w:rsidRDefault="00B823DB" w:rsidP="00027228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6067C4DD" w14:textId="77777777" w:rsidTr="00027228">
        <w:tc>
          <w:tcPr>
            <w:tcW w:w="2075" w:type="dxa"/>
          </w:tcPr>
          <w:p w14:paraId="6067C4DB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6067C4DC" w14:textId="77777777"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14:paraId="6067C4DE" w14:textId="77777777" w:rsidR="00B823DB" w:rsidRDefault="00B823DB" w:rsidP="00B823DB">
      <w:pPr>
        <w:rPr>
          <w:noProof/>
        </w:rPr>
      </w:pPr>
    </w:p>
    <w:p w14:paraId="6067C4DF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507" w14:textId="77777777" w:rsidTr="00027228">
        <w:tc>
          <w:tcPr>
            <w:tcW w:w="9855" w:type="dxa"/>
            <w:shd w:val="clear" w:color="auto" w:fill="auto"/>
          </w:tcPr>
          <w:p w14:paraId="6067C4E0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fl_TC_11_1_7_NR5GC_TestBody() runs on NR5GC_PTC</w:t>
            </w:r>
          </w:p>
          <w:p w14:paraId="6067C4E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067C4E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6067C4E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6067C4E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14:paraId="6067C4E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14:paraId="6067C4E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6067C4E7" w14:textId="77777777" w:rsidR="00F13791" w:rsidRDefault="00F13791" w:rsidP="00F13791">
            <w:pPr>
              <w:rPr>
                <w:noProof/>
              </w:rPr>
            </w:pPr>
          </w:p>
          <w:p w14:paraId="6067C4E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6067C4E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6067C4EA" w14:textId="77777777" w:rsidR="00F13791" w:rsidRDefault="00F13791" w:rsidP="00F13791">
            <w:pPr>
              <w:rPr>
                <w:noProof/>
              </w:rPr>
            </w:pPr>
          </w:p>
          <w:p w14:paraId="6067C4E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6067C4E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14:paraId="6067C4ED" w14:textId="77777777" w:rsidR="00F13791" w:rsidRDefault="00F13791" w:rsidP="00F13791">
            <w:pPr>
              <w:rPr>
                <w:noProof/>
              </w:rPr>
            </w:pPr>
          </w:p>
          <w:p w14:paraId="6067C4E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14:paraId="6067C4E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14:paraId="6067C4F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14:paraId="6067C4F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F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14:paraId="6067C4F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14:paraId="6067C4F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14:paraId="6067C4F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14:paraId="6067C4F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14:paraId="6067C4F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6067C4F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14:paraId="6067C4F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67C4F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4F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6067C4F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14:paraId="6067C4F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6067C4F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 (tsc_NR_RRC_TI_Def, -, </w:t>
            </w:r>
            <w:r>
              <w:rPr>
                <w:noProof/>
              </w:rPr>
              <w:lastRenderedPageBreak/>
              <w:t>v_RedirectedCarrierInfo))); // @sic R5s210149 sic@</w:t>
            </w:r>
          </w:p>
          <w:p w14:paraId="6067C4F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R5s210149 sic@</w:t>
            </w:r>
          </w:p>
          <w:p w14:paraId="6067C500" w14:textId="77777777" w:rsidR="00F13791" w:rsidRDefault="00F13791" w:rsidP="00F13791">
            <w:pPr>
              <w:rPr>
                <w:noProof/>
              </w:rPr>
            </w:pPr>
          </w:p>
          <w:p w14:paraId="6067C50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6067C50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14:paraId="6067C50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0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14:paraId="6067C50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14:paraId="6067C506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508" w14:textId="77777777" w:rsidR="00B823DB" w:rsidRDefault="00B823DB" w:rsidP="00B823DB">
      <w:pPr>
        <w:rPr>
          <w:noProof/>
        </w:rPr>
      </w:pPr>
    </w:p>
    <w:p w14:paraId="6067C509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531" w14:textId="77777777" w:rsidTr="00027228">
        <w:tc>
          <w:tcPr>
            <w:tcW w:w="9855" w:type="dxa"/>
            <w:shd w:val="clear" w:color="auto" w:fill="auto"/>
          </w:tcPr>
          <w:p w14:paraId="6067C50A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fl_TC_11_1_7_NR5GC_TestBody() runs on NR5GC_PTC</w:t>
            </w:r>
          </w:p>
          <w:p w14:paraId="6067C50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067C50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6067C50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6067C50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14:paraId="6067C50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14:paraId="6067C51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6067C511" w14:textId="77777777" w:rsidR="00F13791" w:rsidRDefault="00F13791" w:rsidP="00F13791">
            <w:pPr>
              <w:rPr>
                <w:noProof/>
              </w:rPr>
            </w:pPr>
          </w:p>
          <w:p w14:paraId="6067C51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6067C51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6067C514" w14:textId="77777777" w:rsidR="00F13791" w:rsidRDefault="00F13791" w:rsidP="00F13791">
            <w:pPr>
              <w:rPr>
                <w:noProof/>
              </w:rPr>
            </w:pPr>
          </w:p>
          <w:p w14:paraId="6067C51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6067C51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14:paraId="6067C517" w14:textId="77777777" w:rsidR="00F13791" w:rsidRDefault="00F13791" w:rsidP="00F13791">
            <w:pPr>
              <w:rPr>
                <w:noProof/>
              </w:rPr>
            </w:pPr>
          </w:p>
          <w:p w14:paraId="6067C51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14:paraId="6067C51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14:paraId="6067C51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14:paraId="6067C51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1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14:paraId="6067C51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14:paraId="6067C51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14:paraId="6067C51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14:paraId="6067C52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14:paraId="6067C52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} else {</w:t>
            </w:r>
          </w:p>
          <w:p w14:paraId="6067C52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14:paraId="6067C52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67C52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F13791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14:paraId="6067C52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6067C52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14:paraId="6067C52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6067C52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 (tsc_NR_RRC_TI_Def, -, v_RedirectedCarrierInfo))); // @sic R5s210149 sic@</w:t>
            </w:r>
          </w:p>
          <w:p w14:paraId="6067C52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R5s210149 sic@</w:t>
            </w:r>
          </w:p>
          <w:p w14:paraId="6067C52A" w14:textId="77777777" w:rsidR="00F13791" w:rsidRDefault="00F13791" w:rsidP="00F13791">
            <w:pPr>
              <w:rPr>
                <w:noProof/>
              </w:rPr>
            </w:pPr>
          </w:p>
          <w:p w14:paraId="6067C52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6067C52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14:paraId="6067C52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2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14:paraId="6067C52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14:paraId="6067C530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532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67572158"/>
      <w:bookmarkStart w:id="19" w:name="_Toc7345007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8"/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6067C535" w14:textId="77777777" w:rsidTr="00027228">
        <w:trPr>
          <w:trHeight w:val="447"/>
        </w:trPr>
        <w:tc>
          <w:tcPr>
            <w:tcW w:w="2075" w:type="dxa"/>
          </w:tcPr>
          <w:p w14:paraId="6067C533" w14:textId="77777777"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67C534" w14:textId="77777777" w:rsidR="00B823DB" w:rsidRPr="002D56A7" w:rsidRDefault="00B823DB" w:rsidP="00027228">
            <w:pPr>
              <w:spacing w:after="0"/>
            </w:pPr>
            <w:r w:rsidRPr="008952A7">
              <w:rPr>
                <w:noProof/>
              </w:rPr>
              <w:t>fl_TC_11_1_7_NR5GC_EUTRA_TestBody</w:t>
            </w:r>
          </w:p>
        </w:tc>
      </w:tr>
      <w:tr w:rsidR="00B823DB" w:rsidRPr="004A6B5A" w14:paraId="6067C539" w14:textId="77777777" w:rsidTr="00027228">
        <w:trPr>
          <w:trHeight w:val="775"/>
        </w:trPr>
        <w:tc>
          <w:tcPr>
            <w:tcW w:w="2075" w:type="dxa"/>
          </w:tcPr>
          <w:p w14:paraId="6067C536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067C537" w14:textId="77777777" w:rsidR="00B823DB" w:rsidRDefault="00B823DB" w:rsidP="00027228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Need to receive </w:t>
            </w:r>
            <w:r w:rsidRPr="007E7040">
              <w:rPr>
                <w:lang w:val="en-US" w:eastAsia="zh-CN"/>
              </w:rPr>
              <w:t>RRCConnectionReconfigurationComplete</w:t>
            </w:r>
            <w:r>
              <w:rPr>
                <w:rFonts w:hint="eastAsia"/>
                <w:lang w:val="en-US" w:eastAsia="zh-CN"/>
              </w:rPr>
              <w:t xml:space="preserve"> message in step 10A-10D.</w:t>
            </w:r>
          </w:p>
          <w:p w14:paraId="6067C538" w14:textId="77777777" w:rsidR="00B823DB" w:rsidRPr="00993C1B" w:rsidRDefault="00B823DB" w:rsidP="00027228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Because SRB2 has been established in step 10A-10D, Nas message of additionl PDN needs to use SRB2 receive.</w:t>
            </w:r>
          </w:p>
        </w:tc>
      </w:tr>
      <w:tr w:rsidR="00B823DB" w14:paraId="6067C53D" w14:textId="77777777" w:rsidTr="00027228">
        <w:tc>
          <w:tcPr>
            <w:tcW w:w="2075" w:type="dxa"/>
          </w:tcPr>
          <w:p w14:paraId="6067C53A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67C53B" w14:textId="77777777" w:rsidR="00B823DB" w:rsidRPr="007E7040" w:rsidRDefault="00B823DB" w:rsidP="0002722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7E7040">
              <w:rPr>
                <w:rFonts w:ascii="Times New Roman" w:hAnsi="Times New Roman"/>
                <w:lang w:val="en-US" w:eastAsia="zh-CN"/>
              </w:rPr>
              <w:t>f_EUTRA_Activate_SRB2_DRB_ReceiveRrcAndNasMsg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 in step 10A-10D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067C53C" w14:textId="77777777" w:rsidR="00B823DB" w:rsidRPr="00993C1B" w:rsidRDefault="00B823DB" w:rsidP="0002722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fourth p</w:t>
            </w:r>
            <w:r>
              <w:rPr>
                <w:rFonts w:ascii="Times New Roman" w:hAnsi="Times New Roman" w:hint="eastAsia"/>
                <w:noProof/>
              </w:rPr>
              <w:t xml:space="preserve">arameter of </w:t>
            </w:r>
            <w:r w:rsidRPr="008952A7">
              <w:rPr>
                <w:rFonts w:ascii="Times New Roman" w:hAnsi="Times New Roman"/>
                <w:noProof/>
              </w:rPr>
              <w:t>f_EUTRA38_MultiPDN_EstablishAdditionalPDNs</w:t>
            </w:r>
            <w:r w:rsidRPr="008952A7">
              <w:rPr>
                <w:rFonts w:ascii="Times New Roman" w:hAnsi="Times New Roman" w:hint="eastAsia"/>
                <w:noProof/>
              </w:rPr>
              <w:t xml:space="preserve"> to srb2 in step 12-16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823DB" w14:paraId="6067C540" w14:textId="77777777" w:rsidTr="00027228">
        <w:tc>
          <w:tcPr>
            <w:tcW w:w="2075" w:type="dxa"/>
          </w:tcPr>
          <w:p w14:paraId="6067C53E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067C53F" w14:textId="77777777" w:rsidR="00B823DB" w:rsidRPr="007015EF" w:rsidRDefault="00B823DB" w:rsidP="00027228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14:paraId="6067C543" w14:textId="77777777" w:rsidTr="00027228">
        <w:tc>
          <w:tcPr>
            <w:tcW w:w="2075" w:type="dxa"/>
          </w:tcPr>
          <w:p w14:paraId="6067C541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67C542" w14:textId="77777777"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14:paraId="6067C544" w14:textId="77777777" w:rsidR="00B823DB" w:rsidRDefault="00B823DB" w:rsidP="00B823DB">
      <w:pPr>
        <w:rPr>
          <w:noProof/>
        </w:rPr>
      </w:pPr>
    </w:p>
    <w:p w14:paraId="6067C545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589" w14:textId="77777777" w:rsidTr="00027228">
        <w:tc>
          <w:tcPr>
            <w:tcW w:w="9855" w:type="dxa"/>
            <w:shd w:val="clear" w:color="auto" w:fill="auto"/>
          </w:tcPr>
          <w:p w14:paraId="6067C546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fl_TC_11_1_7_NR5GC_EUTRA_TestBody() runs on EUTRA_Multi5GS_PTC // @sic R5-204399 sic@</w:t>
            </w:r>
          </w:p>
          <w:p w14:paraId="6067C54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067C54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14:paraId="6067C54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14:paraId="6067C54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4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6067C54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</w:t>
            </w:r>
            <w:r>
              <w:rPr>
                <w:noProof/>
              </w:rPr>
              <w:lastRenderedPageBreak/>
              <w:t>tsc_Suitable_NeighbourIntraFreq_CellRS_EPRE); //@sic R5-210133 sic@</w:t>
            </w:r>
          </w:p>
          <w:p w14:paraId="6067C54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4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14:paraId="6067C54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14:paraId="6067C55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6067C55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14:paraId="6067C55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14:paraId="6067C55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14:paraId="6067C55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14:paraId="6067C555" w14:textId="77777777" w:rsidR="00F13791" w:rsidRDefault="00F13791" w:rsidP="00F13791">
            <w:pPr>
              <w:rPr>
                <w:noProof/>
              </w:rPr>
            </w:pPr>
          </w:p>
          <w:p w14:paraId="6067C55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14:paraId="6067C55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14:paraId="6067C55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14:paraId="6067C55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6067C55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14:paraId="6067C55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6067C55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14:paraId="6067C55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14:paraId="6067C55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v_NasCount := v_NasInd.SecurityProtection.NasCount;</w:t>
            </w:r>
          </w:p>
          <w:p w14:paraId="6067C55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6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14:paraId="6067C56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14:paraId="6067C56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14:paraId="6067C56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14:paraId="6067C564" w14:textId="77777777" w:rsidR="00F13791" w:rsidRDefault="00F13791" w:rsidP="00F13791">
            <w:pPr>
              <w:rPr>
                <w:noProof/>
              </w:rPr>
            </w:pPr>
          </w:p>
          <w:p w14:paraId="6067C56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14:paraId="6067C56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14:paraId="6067C56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f_EUTRA38_TrackingAreaUpdateFromN1_WithoutReq(eutra_Cell1,</w:t>
            </w:r>
          </w:p>
          <w:p w14:paraId="6067C56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v_NasInd,</w:t>
            </w:r>
          </w:p>
          <w:p w14:paraId="6067C56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MAPPED_CXT,</w:t>
            </w:r>
          </w:p>
          <w:p w14:paraId="6067C56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noRrcConnectionRelease,</w:t>
            </w:r>
          </w:p>
          <w:p w14:paraId="6067C56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true,</w:t>
            </w:r>
          </w:p>
          <w:p w14:paraId="6067C56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-, true); // @sic R5s210149 sic@</w:t>
            </w:r>
          </w:p>
          <w:p w14:paraId="6067C56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14:paraId="6067C56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f_EUTRA_PreliminaryPass(__FILE__, __LINE__, "Step 11");</w:t>
            </w:r>
          </w:p>
          <w:p w14:paraId="6067C56F" w14:textId="77777777" w:rsidR="00F13791" w:rsidRDefault="00F13791" w:rsidP="00F13791">
            <w:pPr>
              <w:rPr>
                <w:noProof/>
              </w:rPr>
            </w:pPr>
          </w:p>
          <w:p w14:paraId="6067C57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6067C57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6067C57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7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14:paraId="6067C57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14:paraId="6067C57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f_EUTRA38_MultiPDN_EstablishAdditionalPDNs(eutra_Cell1, 1);</w:t>
            </w:r>
          </w:p>
          <w:p w14:paraId="6067C576" w14:textId="77777777" w:rsidR="00F13791" w:rsidRDefault="00F13791" w:rsidP="00F13791">
            <w:pPr>
              <w:rPr>
                <w:noProof/>
              </w:rPr>
            </w:pPr>
          </w:p>
          <w:p w14:paraId="6067C57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14:paraId="6067C57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14:paraId="6067C57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14:paraId="6067C57A" w14:textId="77777777" w:rsidR="00F13791" w:rsidRDefault="00F13791" w:rsidP="00F13791">
            <w:pPr>
              <w:rPr>
                <w:noProof/>
              </w:rPr>
            </w:pPr>
          </w:p>
          <w:p w14:paraId="6067C57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14:paraId="6067C57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6067C57D" w14:textId="77777777" w:rsidR="00F13791" w:rsidRDefault="00F13791" w:rsidP="00F13791">
            <w:pPr>
              <w:rPr>
                <w:noProof/>
              </w:rPr>
            </w:pPr>
          </w:p>
          <w:p w14:paraId="6067C57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14:paraId="6067C57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14:paraId="6067C58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14:paraId="6067C581" w14:textId="77777777" w:rsidR="00F13791" w:rsidRDefault="00F13791" w:rsidP="00F13791">
            <w:pPr>
              <w:rPr>
                <w:noProof/>
              </w:rPr>
            </w:pPr>
          </w:p>
          <w:p w14:paraId="6067C58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14:paraId="6067C58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14:paraId="6067C58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14:paraId="6067C58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14:paraId="6067C58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14:paraId="6067C58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6067C588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58A" w14:textId="77777777" w:rsidR="00B823DB" w:rsidRDefault="00B823DB" w:rsidP="00B823DB">
      <w:pPr>
        <w:rPr>
          <w:noProof/>
        </w:rPr>
      </w:pPr>
    </w:p>
    <w:p w14:paraId="6067C58B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5D1" w14:textId="77777777" w:rsidTr="00027228">
        <w:tc>
          <w:tcPr>
            <w:tcW w:w="9855" w:type="dxa"/>
            <w:shd w:val="clear" w:color="auto" w:fill="auto"/>
          </w:tcPr>
          <w:p w14:paraId="6067C58C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fl_TC_11_1_7_NR5GC_EUTRA_TestBody() runs on EUTRA_Multi5GS_PTC // @sic R5-204399 sic@</w:t>
            </w:r>
          </w:p>
          <w:p w14:paraId="6067C58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067C58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14:paraId="6067C58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14:paraId="6067C59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9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@siclog "Step 1" siclog@</w:t>
            </w:r>
          </w:p>
          <w:p w14:paraId="6067C59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 //@sic R5-210133 sic@</w:t>
            </w:r>
          </w:p>
          <w:p w14:paraId="6067C59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9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14:paraId="6067C59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14:paraId="6067C59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6067C59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14:paraId="6067C59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14:paraId="6067C59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14:paraId="6067C59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14:paraId="6067C59B" w14:textId="77777777" w:rsidR="00F13791" w:rsidRDefault="00F13791" w:rsidP="00F13791">
            <w:pPr>
              <w:rPr>
                <w:noProof/>
              </w:rPr>
            </w:pPr>
          </w:p>
          <w:p w14:paraId="6067C59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14:paraId="6067C59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14:paraId="6067C59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14:paraId="6067C59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6067C5A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14:paraId="6067C5A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6067C5A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14:paraId="6067C5A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14:paraId="6067C5A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v_NasCount := v_NasInd.SecurityProtection.NasCount;</w:t>
            </w:r>
          </w:p>
          <w:p w14:paraId="6067C5A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A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14:paraId="6067C5A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14:paraId="6067C5A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14:paraId="6067C5A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14:paraId="6067C5AA" w14:textId="77777777" w:rsidR="00F13791" w:rsidRDefault="00F13791" w:rsidP="00F13791">
            <w:pPr>
              <w:rPr>
                <w:noProof/>
                <w:lang w:eastAsia="zh-CN"/>
              </w:rPr>
            </w:pPr>
          </w:p>
          <w:p w14:paraId="6067C5AB" w14:textId="77777777" w:rsidR="00F13791" w:rsidRPr="00F13791" w:rsidRDefault="00F13791" w:rsidP="00F13791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13791">
              <w:rPr>
                <w:noProof/>
                <w:highlight w:val="yellow"/>
                <w:lang w:eastAsia="zh-CN"/>
              </w:rPr>
              <w:t>f_EUTRA_Activate_SRB2_DRB_ReceiveRrcAndNasMsg(eutra_Cell1,</w:t>
            </w:r>
          </w:p>
          <w:p w14:paraId="6067C5AC" w14:textId="77777777" w:rsidR="00F13791" w:rsidRDefault="00F13791" w:rsidP="00F13791">
            <w:pPr>
              <w:rPr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 xml:space="preserve">                                                  tsc_RRC_TI_Def);</w:t>
            </w:r>
          </w:p>
          <w:p w14:paraId="6067C5A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14:paraId="6067C5A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14:paraId="6067C5A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f_EUTRA38_TrackingAreaUpdateFromN1_WithoutReq(eutra_Cell1,</w:t>
            </w:r>
          </w:p>
          <w:p w14:paraId="6067C5B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v_NasInd,</w:t>
            </w:r>
          </w:p>
          <w:p w14:paraId="6067C5B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MAPPED_CXT,</w:t>
            </w:r>
          </w:p>
          <w:p w14:paraId="6067C5B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noRrcConnectionRelease,</w:t>
            </w:r>
          </w:p>
          <w:p w14:paraId="6067C5B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-, true,</w:t>
            </w:r>
          </w:p>
          <w:p w14:paraId="6067C5B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-, true); // @sic R5s210149 sic@</w:t>
            </w:r>
          </w:p>
          <w:p w14:paraId="6067C5B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14:paraId="6067C5B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14:paraId="6067C5B7" w14:textId="77777777" w:rsidR="00F13791" w:rsidRDefault="00F13791" w:rsidP="00F13791">
            <w:pPr>
              <w:rPr>
                <w:noProof/>
              </w:rPr>
            </w:pPr>
          </w:p>
          <w:p w14:paraId="6067C5B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6067C5B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6067C5B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B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14:paraId="6067C5B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14:paraId="6067C5B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</w:t>
            </w:r>
            <w:r>
              <w:t xml:space="preserve"> </w:t>
            </w:r>
            <w:r w:rsidRPr="00F13791">
              <w:rPr>
                <w:noProof/>
              </w:rPr>
              <w:t>(eutra_Cell1, 1</w:t>
            </w:r>
            <w:r w:rsidRPr="00F13791">
              <w:rPr>
                <w:noProof/>
                <w:highlight w:val="yellow"/>
              </w:rPr>
              <w:t>, -, tsc_SRB2, -,  '100'B</w:t>
            </w:r>
            <w:r w:rsidRPr="00F13791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14:paraId="6067C5BE" w14:textId="77777777" w:rsidR="00F13791" w:rsidRDefault="00F13791" w:rsidP="00F13791">
            <w:pPr>
              <w:rPr>
                <w:noProof/>
              </w:rPr>
            </w:pPr>
          </w:p>
          <w:p w14:paraId="6067C5B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14:paraId="6067C5C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14:paraId="6067C5C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14:paraId="6067C5C2" w14:textId="77777777" w:rsidR="00F13791" w:rsidRDefault="00F13791" w:rsidP="00F13791">
            <w:pPr>
              <w:rPr>
                <w:noProof/>
              </w:rPr>
            </w:pPr>
          </w:p>
          <w:p w14:paraId="6067C5C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14:paraId="6067C5C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6067C5C5" w14:textId="77777777" w:rsidR="00F13791" w:rsidRDefault="00F13791" w:rsidP="00F13791">
            <w:pPr>
              <w:rPr>
                <w:noProof/>
              </w:rPr>
            </w:pPr>
          </w:p>
          <w:p w14:paraId="6067C5C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14:paraId="6067C5C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14:paraId="6067C5C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14:paraId="6067C5C9" w14:textId="77777777" w:rsidR="00F13791" w:rsidRDefault="00F13791" w:rsidP="00F13791">
            <w:pPr>
              <w:rPr>
                <w:noProof/>
              </w:rPr>
            </w:pPr>
          </w:p>
          <w:p w14:paraId="6067C5C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14:paraId="6067C5C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14:paraId="6067C5C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14:paraId="6067C5C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14:paraId="6067C5C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14:paraId="6067C5C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6067C5D0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5D2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67572159"/>
      <w:bookmarkStart w:id="21" w:name="_Toc7345007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20"/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6067C5D5" w14:textId="77777777" w:rsidTr="00027228">
        <w:trPr>
          <w:trHeight w:val="447"/>
        </w:trPr>
        <w:tc>
          <w:tcPr>
            <w:tcW w:w="2075" w:type="dxa"/>
          </w:tcPr>
          <w:p w14:paraId="6067C5D3" w14:textId="77777777" w:rsidR="00B823DB" w:rsidRPr="00E751F5" w:rsidRDefault="00B823DB" w:rsidP="0002722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67C5D4" w14:textId="77777777" w:rsidR="00B823DB" w:rsidRPr="002D56A7" w:rsidRDefault="00B823DB" w:rsidP="00027228">
            <w:pPr>
              <w:spacing w:after="0"/>
            </w:pPr>
            <w:r w:rsidRPr="00A4185D">
              <w:rPr>
                <w:noProof/>
              </w:rPr>
              <w:t>f_TC_11_1_7_NR5GC_IMS2</w:t>
            </w:r>
          </w:p>
        </w:tc>
      </w:tr>
      <w:tr w:rsidR="00B823DB" w:rsidRPr="004A6B5A" w14:paraId="6067C5D8" w14:textId="77777777" w:rsidTr="00027228">
        <w:trPr>
          <w:trHeight w:val="775"/>
        </w:trPr>
        <w:tc>
          <w:tcPr>
            <w:tcW w:w="2075" w:type="dxa"/>
          </w:tcPr>
          <w:p w14:paraId="6067C5D6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6067C5D7" w14:textId="77777777" w:rsidR="00B823DB" w:rsidRPr="00A4185D" w:rsidRDefault="00B823DB" w:rsidP="00027228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Since the emergency call is on the LTE side, ims2 PTC needs to be associated with LTE PTC</w:t>
            </w:r>
            <w:r w:rsidRPr="007E7040">
              <w:rPr>
                <w:rFonts w:hint="eastAsia"/>
                <w:lang w:val="en-US" w:eastAsia="zh-CN"/>
              </w:rPr>
              <w:t>.</w:t>
            </w:r>
          </w:p>
        </w:tc>
      </w:tr>
      <w:tr w:rsidR="00B823DB" w14:paraId="6067C5DB" w14:textId="77777777" w:rsidTr="00027228">
        <w:tc>
          <w:tcPr>
            <w:tcW w:w="2075" w:type="dxa"/>
          </w:tcPr>
          <w:p w14:paraId="6067C5D9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67C5DA" w14:textId="77777777" w:rsidR="00B823DB" w:rsidRPr="00993C1B" w:rsidRDefault="00B823DB" w:rsidP="0002722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et the fourth parameter of </w:t>
            </w:r>
            <w:r w:rsidRPr="00A4185D">
              <w:rPr>
                <w:rFonts w:ascii="Times New Roman" w:hAnsi="Times New Roman"/>
                <w:noProof/>
                <w:lang w:eastAsia="zh-CN"/>
              </w:rPr>
              <w:t>f_IMS_EmergencyCallSetup</w:t>
            </w:r>
            <w:r w:rsidRPr="008952A7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A4185D">
              <w:rPr>
                <w:rFonts w:ascii="Times New Roman" w:hAnsi="Times New Roman"/>
                <w:noProof/>
                <w:lang w:eastAsia="zh-CN"/>
              </w:rPr>
              <w:t>OtherIPCAN_E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823DB" w14:paraId="6067C5DE" w14:textId="77777777" w:rsidTr="00027228">
        <w:tc>
          <w:tcPr>
            <w:tcW w:w="2075" w:type="dxa"/>
          </w:tcPr>
          <w:p w14:paraId="6067C5DC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067C5DD" w14:textId="77777777" w:rsidR="00B823DB" w:rsidRPr="007015EF" w:rsidRDefault="00B823DB" w:rsidP="00027228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6067C5E1" w14:textId="77777777" w:rsidTr="00027228">
        <w:tc>
          <w:tcPr>
            <w:tcW w:w="2075" w:type="dxa"/>
          </w:tcPr>
          <w:p w14:paraId="6067C5DF" w14:textId="77777777" w:rsidR="00B823DB" w:rsidRPr="00E751F5" w:rsidRDefault="00B823DB" w:rsidP="000272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67C5E0" w14:textId="77777777" w:rsidR="00B823DB" w:rsidRPr="00E751F5" w:rsidRDefault="00B823DB" w:rsidP="00027228">
            <w:pPr>
              <w:rPr>
                <w:rFonts w:ascii="Arial" w:hAnsi="Arial"/>
                <w:highlight w:val="cyan"/>
              </w:rPr>
            </w:pPr>
          </w:p>
        </w:tc>
      </w:tr>
    </w:tbl>
    <w:p w14:paraId="6067C5E2" w14:textId="77777777" w:rsidR="00B823DB" w:rsidRDefault="00B823DB" w:rsidP="00B823DB">
      <w:pPr>
        <w:rPr>
          <w:noProof/>
        </w:rPr>
      </w:pPr>
    </w:p>
    <w:p w14:paraId="6067C5E3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5FA" w14:textId="77777777" w:rsidTr="00027228">
        <w:tc>
          <w:tcPr>
            <w:tcW w:w="9855" w:type="dxa"/>
            <w:shd w:val="clear" w:color="auto" w:fill="auto"/>
          </w:tcPr>
          <w:p w14:paraId="6067C5E4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f_TC_11_1_7_NR5GC_IMS2()runs on IMS_PTC</w:t>
            </w:r>
          </w:p>
          <w:p w14:paraId="6067C5E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067C5E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6067C5E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E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14:paraId="6067C5E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E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6067C5E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6067C5E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14:paraId="6067C5E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E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6067C5E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f_IMS_EmergencyCallSetup();</w:t>
            </w:r>
          </w:p>
          <w:p w14:paraId="6067C5F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F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14:paraId="6067C5F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6067C5F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6067C5F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6067C5F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5F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6067C5F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6067C5F8" w14:textId="77777777" w:rsidR="00F13791" w:rsidRDefault="00F13791" w:rsidP="00F13791">
            <w:pPr>
              <w:rPr>
                <w:noProof/>
              </w:rPr>
            </w:pPr>
          </w:p>
          <w:p w14:paraId="6067C5F9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5FB" w14:textId="77777777" w:rsidR="00B823DB" w:rsidRDefault="00B823DB" w:rsidP="00B823DB">
      <w:pPr>
        <w:rPr>
          <w:noProof/>
        </w:rPr>
      </w:pPr>
    </w:p>
    <w:p w14:paraId="6067C5FC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14:paraId="6067C613" w14:textId="77777777" w:rsidTr="00027228">
        <w:tc>
          <w:tcPr>
            <w:tcW w:w="9855" w:type="dxa"/>
            <w:shd w:val="clear" w:color="auto" w:fill="auto"/>
          </w:tcPr>
          <w:p w14:paraId="6067C5FD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function f_TC_11_1_7_NR5GC_IMS2()runs on IMS_PTC</w:t>
            </w:r>
          </w:p>
          <w:p w14:paraId="6067C5FE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067C5FF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6067C600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601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f_IMS_PTC_Init(PDN_2);</w:t>
            </w:r>
          </w:p>
          <w:p w14:paraId="6067C602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603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6067C604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6067C605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14:paraId="6067C606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607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6067C608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</w:t>
            </w:r>
            <w:r>
              <w:t xml:space="preserve"> </w:t>
            </w:r>
            <w:r w:rsidRPr="00A4185D">
              <w:rPr>
                <w:noProof/>
              </w:rPr>
              <w:t>(</w:t>
            </w:r>
            <w:r w:rsidRPr="00A4185D">
              <w:rPr>
                <w:noProof/>
                <w:highlight w:val="yellow"/>
              </w:rPr>
              <w:t>-, -, OtherIPCAN_E</w:t>
            </w:r>
            <w:r w:rsidRPr="00A4185D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14:paraId="6067C609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60A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14:paraId="6067C60B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6067C60C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6067C60D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6067C60E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067C60F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6067C610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6067C611" w14:textId="77777777" w:rsidR="00B823DB" w:rsidRDefault="00B823DB" w:rsidP="00027228">
            <w:pPr>
              <w:rPr>
                <w:noProof/>
              </w:rPr>
            </w:pPr>
          </w:p>
          <w:p w14:paraId="6067C612" w14:textId="77777777" w:rsidR="00B823DB" w:rsidRDefault="00B823DB" w:rsidP="00027228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67C614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73450072"/>
      <w:r w:rsidRPr="00854C55">
        <w:rPr>
          <w:rFonts w:cs="Arial"/>
          <w:b/>
        </w:rPr>
        <w:lastRenderedPageBreak/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22"/>
    </w:p>
    <w:p w14:paraId="6067C615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14:paraId="6067C616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73450073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</w:p>
    <w:p w14:paraId="6067C617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43191966"/>
      <w:bookmarkStart w:id="28" w:name="_Toc54877395"/>
      <w:bookmarkStart w:id="29" w:name="_Toc73450074"/>
      <w:r w:rsidRPr="008E5C6A">
        <w:rPr>
          <w:b/>
          <w:lang w:val="pt-BR"/>
        </w:rPr>
        <w:t>HiSilicon Balong 5000</w:t>
      </w:r>
      <w:bookmarkEnd w:id="27"/>
      <w:bookmarkEnd w:id="28"/>
      <w:bookmarkEnd w:id="29"/>
    </w:p>
    <w:p w14:paraId="6067C618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6067C619" w14:textId="77777777" w:rsidR="001F4BC1" w:rsidRPr="00D666BE" w:rsidRDefault="008E5C6A" w:rsidP="00023AB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TC_11_1_7_NR5GC_N41-FDD3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14:paraId="6067C61A" w14:textId="77777777" w:rsidR="008E5C6A" w:rsidRPr="00D666BE" w:rsidRDefault="008E5C6A" w:rsidP="00D666B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14:paraId="6067C61B" w14:textId="77777777"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0559B5" w:rsidRPr="000559B5">
        <w:rPr>
          <w:rFonts w:ascii="Calibri" w:hAnsi="Calibri" w:cs="Calibri"/>
          <w:sz w:val="22"/>
        </w:rPr>
        <w:t>Pixit(TC_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2206FF">
        <w:rPr>
          <w:rFonts w:ascii="Calibri" w:hAnsi="Calibri" w:cs="Calibri" w:hint="eastAsia"/>
          <w:sz w:val="22"/>
          <w:lang w:eastAsia="zh-CN"/>
        </w:rPr>
        <w:t>7</w:t>
      </w:r>
      <w:r w:rsidR="000559B5" w:rsidRPr="000559B5">
        <w:rPr>
          <w:rFonts w:ascii="Calibri" w:hAnsi="Calibri" w:cs="Calibri"/>
          <w:sz w:val="22"/>
        </w:rPr>
        <w:t>_NR5GC).xml</w:t>
      </w:r>
    </w:p>
    <w:p w14:paraId="6067C61C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0" w:name="_Toc122434496"/>
      <w:bookmarkStart w:id="31" w:name="_Toc295288973"/>
      <w:bookmarkStart w:id="32" w:name="_Toc325725668"/>
      <w:bookmarkStart w:id="33" w:name="_Toc73450075"/>
      <w:r w:rsidRPr="002D362B">
        <w:rPr>
          <w:rFonts w:cs="Arial"/>
          <w:b/>
        </w:rPr>
        <w:t>References</w:t>
      </w:r>
      <w:bookmarkEnd w:id="30"/>
      <w:bookmarkEnd w:id="31"/>
      <w:bookmarkEnd w:id="32"/>
      <w:bookmarkEnd w:id="3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6067C61F" w14:textId="77777777" w:rsidTr="00E139D5">
        <w:trPr>
          <w:trHeight w:val="249"/>
        </w:trPr>
        <w:tc>
          <w:tcPr>
            <w:tcW w:w="775" w:type="dxa"/>
            <w:hideMark/>
          </w:tcPr>
          <w:p w14:paraId="6067C61D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6067C61E" w14:textId="77777777" w:rsidR="003A22C0" w:rsidRPr="00C8354F" w:rsidRDefault="008E5C6A" w:rsidP="0011150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111502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666BE">
              <w:rPr>
                <w:rFonts w:ascii="Calibri" w:hAnsi="Calibri" w:cs="Calibri" w:hint="eastAsia"/>
                <w:sz w:val="22"/>
                <w:lang w:eastAsia="zh-CN"/>
              </w:rPr>
              <w:t>11.1.7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6067C620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662C7" w14:textId="77777777" w:rsidR="004F0938" w:rsidRDefault="004F0938">
      <w:r>
        <w:separator/>
      </w:r>
    </w:p>
  </w:endnote>
  <w:endnote w:type="continuationSeparator" w:id="0">
    <w:p w14:paraId="0E63A081" w14:textId="77777777" w:rsidR="004F0938" w:rsidRDefault="004F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5787" w14:textId="77777777" w:rsidR="004F0938" w:rsidRDefault="004F0938">
      <w:r>
        <w:separator/>
      </w:r>
    </w:p>
  </w:footnote>
  <w:footnote w:type="continuationSeparator" w:id="0">
    <w:p w14:paraId="3E33BF36" w14:textId="77777777" w:rsidR="004F0938" w:rsidRDefault="004F0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C6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C6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C6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C62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5"/>
  </w:num>
  <w:num w:numId="6">
    <w:abstractNumId w:val="25"/>
  </w:num>
  <w:num w:numId="7">
    <w:abstractNumId w:val="13"/>
  </w:num>
  <w:num w:numId="8">
    <w:abstractNumId w:val="1"/>
  </w:num>
  <w:num w:numId="9">
    <w:abstractNumId w:val="8"/>
  </w:num>
  <w:num w:numId="10">
    <w:abstractNumId w:val="2"/>
  </w:num>
  <w:num w:numId="11">
    <w:abstractNumId w:val="4"/>
  </w:num>
  <w:num w:numId="12">
    <w:abstractNumId w:val="11"/>
  </w:num>
  <w:num w:numId="13">
    <w:abstractNumId w:val="25"/>
    <w:lvlOverride w:ilvl="0"/>
  </w:num>
  <w:num w:numId="14">
    <w:abstractNumId w:val="18"/>
  </w:num>
  <w:num w:numId="15">
    <w:abstractNumId w:val="6"/>
  </w:num>
  <w:num w:numId="16">
    <w:abstractNumId w:val="23"/>
  </w:num>
  <w:num w:numId="17">
    <w:abstractNumId w:val="0"/>
  </w:num>
  <w:num w:numId="18">
    <w:abstractNumId w:val="22"/>
  </w:num>
  <w:num w:numId="19">
    <w:abstractNumId w:val="26"/>
  </w:num>
  <w:num w:numId="20">
    <w:abstractNumId w:val="24"/>
  </w:num>
  <w:num w:numId="21">
    <w:abstractNumId w:val="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7"/>
  </w:num>
  <w:num w:numId="26">
    <w:abstractNumId w:val="16"/>
  </w:num>
  <w:num w:numId="27">
    <w:abstractNumId w:val="7"/>
  </w:num>
  <w:num w:numId="28">
    <w:abstractNumId w:val="20"/>
  </w:num>
  <w:num w:numId="29">
    <w:abstractNumId w:val="32"/>
  </w:num>
  <w:num w:numId="30">
    <w:abstractNumId w:val="29"/>
  </w:num>
  <w:num w:numId="31">
    <w:abstractNumId w:val="33"/>
  </w:num>
  <w:num w:numId="32">
    <w:abstractNumId w:val="21"/>
  </w:num>
  <w:num w:numId="33">
    <w:abstractNumId w:val="31"/>
  </w:num>
  <w:num w:numId="34">
    <w:abstractNumId w:val="27"/>
  </w:num>
  <w:num w:numId="35">
    <w:abstractNumId w:val="28"/>
  </w:num>
  <w:num w:numId="36">
    <w:abstractNumId w:val="30"/>
  </w:num>
  <w:num w:numId="37">
    <w:abstractNumId w:val="3"/>
  </w:num>
  <w:num w:numId="38">
    <w:abstractNumId w:val="34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1C2"/>
    <w:rsid w:val="00022434"/>
    <w:rsid w:val="00022E4A"/>
    <w:rsid w:val="00023ABB"/>
    <w:rsid w:val="00032AD9"/>
    <w:rsid w:val="000559B5"/>
    <w:rsid w:val="000617E1"/>
    <w:rsid w:val="00063BFA"/>
    <w:rsid w:val="00073DD9"/>
    <w:rsid w:val="000859E5"/>
    <w:rsid w:val="000970E3"/>
    <w:rsid w:val="000A4A26"/>
    <w:rsid w:val="000A6394"/>
    <w:rsid w:val="000B4564"/>
    <w:rsid w:val="000B7FED"/>
    <w:rsid w:val="000C038A"/>
    <w:rsid w:val="000C6598"/>
    <w:rsid w:val="000D44B3"/>
    <w:rsid w:val="000E70AC"/>
    <w:rsid w:val="000F0519"/>
    <w:rsid w:val="000F15E5"/>
    <w:rsid w:val="00111502"/>
    <w:rsid w:val="001133B9"/>
    <w:rsid w:val="00121646"/>
    <w:rsid w:val="00123B59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2362"/>
    <w:rsid w:val="0026004D"/>
    <w:rsid w:val="002640DD"/>
    <w:rsid w:val="002714F0"/>
    <w:rsid w:val="00271A23"/>
    <w:rsid w:val="00275D12"/>
    <w:rsid w:val="00284FEB"/>
    <w:rsid w:val="002860C4"/>
    <w:rsid w:val="002A6D31"/>
    <w:rsid w:val="002B5741"/>
    <w:rsid w:val="002D362B"/>
    <w:rsid w:val="002D5454"/>
    <w:rsid w:val="002E472E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93D51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400ADF"/>
    <w:rsid w:val="00410371"/>
    <w:rsid w:val="004242F1"/>
    <w:rsid w:val="00457B35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F0938"/>
    <w:rsid w:val="00512559"/>
    <w:rsid w:val="005140FF"/>
    <w:rsid w:val="005150E2"/>
    <w:rsid w:val="0051580D"/>
    <w:rsid w:val="00522F60"/>
    <w:rsid w:val="005421BA"/>
    <w:rsid w:val="00547111"/>
    <w:rsid w:val="00553A82"/>
    <w:rsid w:val="00554BA7"/>
    <w:rsid w:val="00580410"/>
    <w:rsid w:val="00592121"/>
    <w:rsid w:val="00592D74"/>
    <w:rsid w:val="005A6337"/>
    <w:rsid w:val="005B3B8A"/>
    <w:rsid w:val="005D1873"/>
    <w:rsid w:val="005D2D39"/>
    <w:rsid w:val="005E2C44"/>
    <w:rsid w:val="006010B5"/>
    <w:rsid w:val="00603F4B"/>
    <w:rsid w:val="00604160"/>
    <w:rsid w:val="00621188"/>
    <w:rsid w:val="006257ED"/>
    <w:rsid w:val="006348A1"/>
    <w:rsid w:val="00634B2B"/>
    <w:rsid w:val="00643C8F"/>
    <w:rsid w:val="00657850"/>
    <w:rsid w:val="00665C47"/>
    <w:rsid w:val="00673858"/>
    <w:rsid w:val="006851EA"/>
    <w:rsid w:val="006947F6"/>
    <w:rsid w:val="00695808"/>
    <w:rsid w:val="006B3C17"/>
    <w:rsid w:val="006B46FB"/>
    <w:rsid w:val="006D11E8"/>
    <w:rsid w:val="006D2508"/>
    <w:rsid w:val="006E21FB"/>
    <w:rsid w:val="00717EBB"/>
    <w:rsid w:val="0076267E"/>
    <w:rsid w:val="0077257A"/>
    <w:rsid w:val="00776ADB"/>
    <w:rsid w:val="00777403"/>
    <w:rsid w:val="00792342"/>
    <w:rsid w:val="007977A8"/>
    <w:rsid w:val="007B0ED9"/>
    <w:rsid w:val="007B3D92"/>
    <w:rsid w:val="007B512A"/>
    <w:rsid w:val="007C2097"/>
    <w:rsid w:val="007C26FA"/>
    <w:rsid w:val="007C2732"/>
    <w:rsid w:val="007D6A07"/>
    <w:rsid w:val="007E7040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258BB"/>
    <w:rsid w:val="00B3628B"/>
    <w:rsid w:val="00B42BFD"/>
    <w:rsid w:val="00B43375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48DA"/>
    <w:rsid w:val="00BC74A2"/>
    <w:rsid w:val="00BD279D"/>
    <w:rsid w:val="00BD6BB8"/>
    <w:rsid w:val="00BE15E3"/>
    <w:rsid w:val="00C24012"/>
    <w:rsid w:val="00C31031"/>
    <w:rsid w:val="00C321D2"/>
    <w:rsid w:val="00C406A8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66520"/>
    <w:rsid w:val="00D666BE"/>
    <w:rsid w:val="00D704B9"/>
    <w:rsid w:val="00D91406"/>
    <w:rsid w:val="00DA4DC7"/>
    <w:rsid w:val="00DE34CF"/>
    <w:rsid w:val="00DE7626"/>
    <w:rsid w:val="00DF0EAF"/>
    <w:rsid w:val="00DF36D2"/>
    <w:rsid w:val="00E139D5"/>
    <w:rsid w:val="00E13F3D"/>
    <w:rsid w:val="00E259B2"/>
    <w:rsid w:val="00E30489"/>
    <w:rsid w:val="00E31796"/>
    <w:rsid w:val="00E34898"/>
    <w:rsid w:val="00E65576"/>
    <w:rsid w:val="00E8505D"/>
    <w:rsid w:val="00EB09B7"/>
    <w:rsid w:val="00ED65E5"/>
    <w:rsid w:val="00ED6C5F"/>
    <w:rsid w:val="00EE5422"/>
    <w:rsid w:val="00EE7D7C"/>
    <w:rsid w:val="00EF5778"/>
    <w:rsid w:val="00F13791"/>
    <w:rsid w:val="00F25D98"/>
    <w:rsid w:val="00F300FB"/>
    <w:rsid w:val="00F4085B"/>
    <w:rsid w:val="00F41C9A"/>
    <w:rsid w:val="00F56C42"/>
    <w:rsid w:val="00F7684F"/>
    <w:rsid w:val="00F84D41"/>
    <w:rsid w:val="00F92CA1"/>
    <w:rsid w:val="00F94D87"/>
    <w:rsid w:val="00F9616A"/>
    <w:rsid w:val="00FB6386"/>
    <w:rsid w:val="00FB7807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7C38C"/>
  <w15:docId w15:val="{4A9F02CE-69F2-4968-9BB0-E5B7362F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CEF1B-BAA8-4F5E-A898-E1A5CEDDD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16</Pages>
  <Words>3510</Words>
  <Characters>20013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23477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40</cp:revision>
  <cp:lastPrinted>1900-12-31T16:00:00Z</cp:lastPrinted>
  <dcterms:created xsi:type="dcterms:W3CDTF">2021-05-13T14:26:00Z</dcterms:created>
  <dcterms:modified xsi:type="dcterms:W3CDTF">2021-08-20T15:24:00Z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